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270"/>
        <w:gridCol w:w="7880"/>
      </w:tblGrid>
      <w:tr w:rsidR="00135230" w:rsidRPr="009C526C" w14:paraId="21390D00" w14:textId="77777777" w:rsidTr="00EE51ED"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14:paraId="13E73FDC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9C526C">
              <w:rPr>
                <w:rFonts w:cs="Angsana New"/>
                <w:spacing w:val="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899957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1ECC5DD9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spacing w:val="0"/>
              </w:rPr>
            </w:pPr>
            <w:r w:rsidRPr="009C526C">
              <w:rPr>
                <w:rFonts w:cs="Angsana New"/>
                <w:spacing w:val="0"/>
                <w:cs/>
              </w:rPr>
              <w:t>สารบัญ</w:t>
            </w:r>
          </w:p>
        </w:tc>
      </w:tr>
      <w:tr w:rsidR="00135230" w:rsidRPr="009C526C" w14:paraId="72C866C1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5" w:type="dxa"/>
          </w:tcPr>
          <w:p w14:paraId="24B47133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9676DD8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4FEDD9C6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135230" w:rsidRPr="009C526C" w14:paraId="4458324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E91AD2" w14:textId="62A22D2E" w:rsidR="00135230" w:rsidRPr="009C526C" w:rsidRDefault="00903A1C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</w:t>
            </w:r>
          </w:p>
        </w:tc>
        <w:tc>
          <w:tcPr>
            <w:tcW w:w="270" w:type="dxa"/>
          </w:tcPr>
          <w:p w14:paraId="49B6BCEF" w14:textId="77777777" w:rsidR="00135230" w:rsidRPr="009C526C" w:rsidRDefault="00135230" w:rsidP="003D41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27B0414" w14:textId="773F6910" w:rsidR="00135230" w:rsidRPr="009C526C" w:rsidRDefault="00135230" w:rsidP="0098397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เกณฑ์การจัดทำงบการเงินระหว่างกาล</w:t>
            </w:r>
          </w:p>
        </w:tc>
      </w:tr>
      <w:tr w:rsidR="0012201F" w:rsidRPr="009C526C" w14:paraId="25D4ED1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68DC4C9" w14:textId="69D3B9B3" w:rsidR="0012201F" w:rsidRPr="009C526C" w:rsidRDefault="00903A1C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2</w:t>
            </w:r>
          </w:p>
        </w:tc>
        <w:tc>
          <w:tcPr>
            <w:tcW w:w="270" w:type="dxa"/>
          </w:tcPr>
          <w:p w14:paraId="07C30839" w14:textId="77777777" w:rsidR="0012201F" w:rsidRPr="009C526C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01F24D5" w14:textId="77777777" w:rsidR="0012201F" w:rsidRPr="009C526C" w:rsidRDefault="0012201F" w:rsidP="001220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บุคคลหรือกิจการที่เกี่ยวข้องกัน</w:t>
            </w:r>
          </w:p>
        </w:tc>
      </w:tr>
      <w:tr w:rsidR="00B36DE8" w:rsidRPr="009C526C" w14:paraId="485B5D5A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E7DF09F" w14:textId="7F64A81A" w:rsidR="00B36DE8" w:rsidRPr="009C526C" w:rsidRDefault="00903A1C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3</w:t>
            </w:r>
          </w:p>
        </w:tc>
        <w:tc>
          <w:tcPr>
            <w:tcW w:w="270" w:type="dxa"/>
          </w:tcPr>
          <w:p w14:paraId="5084E2B2" w14:textId="77777777" w:rsidR="00B36DE8" w:rsidRPr="00D514F8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highlight w:val="yellow"/>
              </w:rPr>
            </w:pPr>
          </w:p>
        </w:tc>
        <w:tc>
          <w:tcPr>
            <w:tcW w:w="7880" w:type="dxa"/>
            <w:vAlign w:val="center"/>
          </w:tcPr>
          <w:p w14:paraId="14F9A5D3" w14:textId="03D56DB2" w:rsidR="00B36DE8" w:rsidRPr="00DF273D" w:rsidRDefault="00B36DE8" w:rsidP="00B36DE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ลูกหนี้การค้าและลูกหนี้หมุนเวียนอื่น</w:t>
            </w:r>
          </w:p>
        </w:tc>
      </w:tr>
      <w:tr w:rsidR="00F15634" w:rsidRPr="009C526C" w14:paraId="5CA707F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0A599BF" w14:textId="2981E71B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4</w:t>
            </w:r>
          </w:p>
        </w:tc>
        <w:tc>
          <w:tcPr>
            <w:tcW w:w="270" w:type="dxa"/>
          </w:tcPr>
          <w:p w14:paraId="4C082B4C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7071E690" w14:textId="6E999C59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อุปกรณ์โครงข่าย</w:t>
            </w:r>
          </w:p>
        </w:tc>
      </w:tr>
      <w:tr w:rsidR="00F15634" w:rsidRPr="009C526C" w14:paraId="775D94C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10A7F07F" w14:textId="79CE2985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5</w:t>
            </w:r>
          </w:p>
        </w:tc>
        <w:tc>
          <w:tcPr>
            <w:tcW w:w="270" w:type="dxa"/>
          </w:tcPr>
          <w:p w14:paraId="15C1E03A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9C3CB5D" w14:textId="6CEAFD00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ที่ดิน อาคารและอุปกรณ์</w:t>
            </w:r>
          </w:p>
        </w:tc>
      </w:tr>
      <w:tr w:rsidR="00F15634" w:rsidRPr="009C526C" w14:paraId="4B71834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20DED8" w14:textId="63A5A178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6</w:t>
            </w:r>
          </w:p>
        </w:tc>
        <w:tc>
          <w:tcPr>
            <w:tcW w:w="270" w:type="dxa"/>
          </w:tcPr>
          <w:p w14:paraId="7411F4C9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FE8A792" w14:textId="7221CA32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สินทรัพย์สิทธิการใช้</w:t>
            </w:r>
          </w:p>
        </w:tc>
      </w:tr>
      <w:tr w:rsidR="00F15634" w:rsidRPr="009C526C" w14:paraId="461C1B3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CC507CA" w14:textId="6A030ADF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7</w:t>
            </w:r>
          </w:p>
        </w:tc>
        <w:tc>
          <w:tcPr>
            <w:tcW w:w="270" w:type="dxa"/>
          </w:tcPr>
          <w:p w14:paraId="0DC8AC8C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6903A5E" w14:textId="3E2A07A8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หนี้สินที่มีภาระดอกเบี้ย</w:t>
            </w:r>
          </w:p>
        </w:tc>
      </w:tr>
      <w:tr w:rsidR="00F15634" w:rsidRPr="009C526C" w14:paraId="00C5468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2551DA" w14:textId="3CB2067F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8</w:t>
            </w:r>
          </w:p>
        </w:tc>
        <w:tc>
          <w:tcPr>
            <w:tcW w:w="270" w:type="dxa"/>
          </w:tcPr>
          <w:p w14:paraId="64C1FD46" w14:textId="77777777" w:rsidR="00F15634" w:rsidRPr="009C526C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11E418C" w14:textId="2A271F8B" w:rsidR="00F15634" w:rsidRPr="00DF273D" w:rsidRDefault="00F15634" w:rsidP="00F1563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ส่วนงานดำเนินงานและการจำแนกรายได้</w:t>
            </w:r>
          </w:p>
        </w:tc>
      </w:tr>
      <w:tr w:rsidR="00A378C6" w:rsidRPr="009C526C" w14:paraId="1FC14BB9" w14:textId="77777777" w:rsidTr="002F7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7F3914C" w14:textId="0990D40F" w:rsidR="00A378C6" w:rsidRPr="009C526C" w:rsidRDefault="00B4295D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>
              <w:rPr>
                <w:rFonts w:cs="Angsana New"/>
                <w:b w:val="0"/>
                <w:bCs w:val="0"/>
                <w:spacing w:val="0"/>
              </w:rPr>
              <w:t>9</w:t>
            </w:r>
          </w:p>
        </w:tc>
        <w:tc>
          <w:tcPr>
            <w:tcW w:w="270" w:type="dxa"/>
          </w:tcPr>
          <w:p w14:paraId="4619D791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686FB00A" w14:textId="0CD93A90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เครื่องมือทางการเงิน</w:t>
            </w:r>
          </w:p>
        </w:tc>
      </w:tr>
      <w:tr w:rsidR="00A378C6" w:rsidRPr="009C526C" w14:paraId="0E07CE1C" w14:textId="77777777" w:rsidTr="002F7FC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7C24F685" w14:textId="40A11C68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</w:t>
            </w:r>
            <w:r w:rsidR="00B4295D">
              <w:rPr>
                <w:rFonts w:cs="Angsana New"/>
                <w:b w:val="0"/>
                <w:bCs w:val="0"/>
                <w:spacing w:val="0"/>
              </w:rPr>
              <w:t>0</w:t>
            </w:r>
          </w:p>
        </w:tc>
        <w:tc>
          <w:tcPr>
            <w:tcW w:w="270" w:type="dxa"/>
          </w:tcPr>
          <w:p w14:paraId="311249D3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5A6E0B9" w14:textId="49C2E978" w:rsidR="00A378C6" w:rsidRPr="00DF273D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  <w:r w:rsidRPr="00DF273D">
              <w:rPr>
                <w:rFonts w:cs="Angsana New"/>
                <w:b w:val="0"/>
                <w:bCs w:val="0"/>
                <w:spacing w:val="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378C6" w:rsidRPr="009C526C" w14:paraId="098BFF76" w14:textId="77777777" w:rsidTr="007E0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7BAD37" w14:textId="0F50EB52" w:rsidR="00F54E8A" w:rsidRPr="00F54E8A" w:rsidRDefault="00A378C6" w:rsidP="00F54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</w:rPr>
              <w:t>1</w:t>
            </w:r>
            <w:r w:rsidR="00B4295D">
              <w:rPr>
                <w:rFonts w:cs="Angsana New"/>
                <w:b w:val="0"/>
                <w:bCs w:val="0"/>
                <w:spacing w:val="0"/>
              </w:rPr>
              <w:t>1</w:t>
            </w:r>
          </w:p>
        </w:tc>
        <w:tc>
          <w:tcPr>
            <w:tcW w:w="270" w:type="dxa"/>
          </w:tcPr>
          <w:p w14:paraId="55B109B2" w14:textId="77777777" w:rsidR="00A378C6" w:rsidRPr="009C526C" w:rsidRDefault="00A378C6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3CDCF07" w14:textId="6A8896C6" w:rsidR="00F54E8A" w:rsidRPr="00F54E8A" w:rsidRDefault="00A378C6" w:rsidP="00F54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 w:rsidRPr="009C526C">
              <w:rPr>
                <w:rFonts w:cs="Angsana New"/>
                <w:b w:val="0"/>
                <w:bCs w:val="0"/>
                <w:spacing w:val="0"/>
                <w:cs/>
              </w:rPr>
              <w:t>หนี้สินที่อาจเกิดขึ้น</w:t>
            </w:r>
          </w:p>
        </w:tc>
      </w:tr>
      <w:tr w:rsidR="00F54E8A" w:rsidRPr="009C526C" w14:paraId="5012827F" w14:textId="77777777" w:rsidTr="007E051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75C9920" w14:textId="3869EF16" w:rsidR="00F54E8A" w:rsidRPr="009C526C" w:rsidRDefault="00F54E8A" w:rsidP="00F54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  <w:r>
              <w:rPr>
                <w:rFonts w:cs="Angsana New"/>
                <w:b w:val="0"/>
                <w:bCs w:val="0"/>
                <w:spacing w:val="0"/>
              </w:rPr>
              <w:t>12</w:t>
            </w:r>
          </w:p>
        </w:tc>
        <w:tc>
          <w:tcPr>
            <w:tcW w:w="270" w:type="dxa"/>
          </w:tcPr>
          <w:p w14:paraId="666B3DC2" w14:textId="77777777" w:rsidR="00F54E8A" w:rsidRPr="009C526C" w:rsidRDefault="00F54E8A" w:rsidP="00A378C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B2D3336" w14:textId="57C8E05F" w:rsidR="00F54E8A" w:rsidRPr="00F54E8A" w:rsidRDefault="00F54E8A" w:rsidP="00F54E8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  <w:r>
              <w:rPr>
                <w:rFonts w:cs="Angsana New" w:hint="cs"/>
                <w:b w:val="0"/>
                <w:bCs w:val="0"/>
                <w:spacing w:val="0"/>
                <w:cs/>
              </w:rPr>
              <w:t>เหตุการณ์ภายหลังรอบระยะเวลารายงาน</w:t>
            </w:r>
          </w:p>
        </w:tc>
      </w:tr>
      <w:tr w:rsidR="005C7C1E" w:rsidRPr="009C526C" w14:paraId="61C8600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AD40305" w14:textId="6CB9B278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1284B6A7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085FE45C" w14:textId="0F8FA084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5C7C1E" w:rsidRPr="009C526C" w14:paraId="6814D502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F18FF1A" w14:textId="10C54483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CFF6D5F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E13C90D" w14:textId="15A5B2B3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5C7C1E" w:rsidRPr="009C526C" w14:paraId="43392267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072222" w14:textId="74BDB98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52B55C99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12AE4927" w14:textId="1B5DB38C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9A4C1DB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01E99CF8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7A37778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3CF0B6E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CC64C7D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40ADF2E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6C4B998C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2B4E7AB5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1B91A00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E715656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270" w:type="dxa"/>
          </w:tcPr>
          <w:p w14:paraId="3D0A160E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46FCF7BE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00E4D4E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275401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30CE9AAF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110E9C5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</w:tr>
      <w:tr w:rsidR="005C7C1E" w:rsidRPr="009C526C" w14:paraId="3284D584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65C86D72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551B9759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1E8A1643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22634AF8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2D00063E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74FC3177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</w:tcPr>
          <w:p w14:paraId="0A02A43C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</w:tr>
      <w:tr w:rsidR="005C7C1E" w:rsidRPr="009C526C" w14:paraId="77BEF6E3" w14:textId="77777777" w:rsidTr="00EE51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095" w:type="dxa"/>
          </w:tcPr>
          <w:p w14:paraId="563FD646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  <w:cs/>
              </w:rPr>
            </w:pPr>
          </w:p>
        </w:tc>
        <w:tc>
          <w:tcPr>
            <w:tcW w:w="270" w:type="dxa"/>
          </w:tcPr>
          <w:p w14:paraId="6A0C0E86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cs="Angsana New"/>
                <w:b w:val="0"/>
                <w:bCs w:val="0"/>
                <w:spacing w:val="0"/>
              </w:rPr>
            </w:pPr>
          </w:p>
        </w:tc>
        <w:tc>
          <w:tcPr>
            <w:tcW w:w="7880" w:type="dxa"/>
            <w:vAlign w:val="center"/>
          </w:tcPr>
          <w:p w14:paraId="6B961560" w14:textId="77777777" w:rsidR="005C7C1E" w:rsidRPr="009C526C" w:rsidRDefault="005C7C1E" w:rsidP="005C7C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cs="Angsana New"/>
                <w:b w:val="0"/>
                <w:bCs w:val="0"/>
                <w:spacing w:val="0"/>
              </w:rPr>
            </w:pPr>
          </w:p>
        </w:tc>
      </w:tr>
    </w:tbl>
    <w:p w14:paraId="74125BC5" w14:textId="77777777" w:rsidR="00710575" w:rsidRPr="009C526C" w:rsidRDefault="00710575" w:rsidP="003D41E8">
      <w:pPr>
        <w:rPr>
          <w:b/>
          <w:bCs/>
        </w:rPr>
      </w:pPr>
    </w:p>
    <w:p w14:paraId="7F5797C3" w14:textId="77777777" w:rsidR="009E3C9A" w:rsidRPr="009C526C" w:rsidRDefault="00805CAE" w:rsidP="00805C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spacing w:val="0"/>
        </w:rPr>
      </w:pPr>
      <w:r w:rsidRPr="009C526C">
        <w:br w:type="page"/>
      </w:r>
      <w:r w:rsidR="009E3C9A" w:rsidRPr="009C526C">
        <w:rPr>
          <w:spacing w:val="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E661623" w14:textId="77777777" w:rsidR="009E3C9A" w:rsidRPr="009C526C" w:rsidRDefault="009E3C9A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spacing w:val="0"/>
          <w:cs/>
        </w:rPr>
      </w:pPr>
    </w:p>
    <w:p w14:paraId="0D6C3820" w14:textId="3997632A" w:rsidR="0009267B" w:rsidRPr="009C526C" w:rsidRDefault="0009267B" w:rsidP="003D4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rPr>
          <w:spacing w:val="0"/>
        </w:rPr>
      </w:pPr>
      <w:r w:rsidRPr="009C526C">
        <w:rPr>
          <w:spacing w:val="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1686A" w:rsidRPr="009C526C">
        <w:rPr>
          <w:spacing w:val="0"/>
          <w:cs/>
        </w:rPr>
        <w:t>เมื่อวันที</w:t>
      </w:r>
      <w:r w:rsidR="00CF220E" w:rsidRPr="009C526C">
        <w:rPr>
          <w:rFonts w:hint="cs"/>
          <w:spacing w:val="0"/>
          <w:cs/>
        </w:rPr>
        <w:t>่</w:t>
      </w:r>
      <w:r w:rsidR="00580FB6">
        <w:rPr>
          <w:rFonts w:hint="cs"/>
          <w:spacing w:val="0"/>
          <w:cs/>
        </w:rPr>
        <w:t xml:space="preserve"> </w:t>
      </w:r>
      <w:r w:rsidR="00864F00" w:rsidRPr="002324FC">
        <w:rPr>
          <w:spacing w:val="0"/>
        </w:rPr>
        <w:t>8</w:t>
      </w:r>
      <w:r w:rsidR="00832258">
        <w:rPr>
          <w:spacing w:val="0"/>
        </w:rPr>
        <w:t xml:space="preserve"> </w:t>
      </w:r>
      <w:r w:rsidR="00832258">
        <w:rPr>
          <w:rFonts w:hint="cs"/>
          <w:spacing w:val="0"/>
          <w:cs/>
        </w:rPr>
        <w:t xml:space="preserve">พฤษภาคม </w:t>
      </w:r>
      <w:r w:rsidR="00832258">
        <w:rPr>
          <w:spacing w:val="0"/>
        </w:rPr>
        <w:t>2569</w:t>
      </w:r>
    </w:p>
    <w:p w14:paraId="0554470E" w14:textId="67BA8B0A" w:rsidR="0035760D" w:rsidRPr="009C526C" w:rsidRDefault="0035760D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trike/>
        </w:rPr>
      </w:pPr>
    </w:p>
    <w:p w14:paraId="0D3699E3" w14:textId="15F0F0BF" w:rsidR="0009267B" w:rsidRDefault="00903A1C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</w:rPr>
      </w:pPr>
      <w:r w:rsidRPr="009C526C">
        <w:rPr>
          <w:b/>
          <w:bCs/>
          <w:spacing w:val="0"/>
        </w:rPr>
        <w:t>1</w:t>
      </w:r>
      <w:r w:rsidR="00805CAE" w:rsidRPr="009C526C">
        <w:rPr>
          <w:b/>
          <w:bCs/>
          <w:spacing w:val="0"/>
          <w:cs/>
          <w:lang w:val="th-TH"/>
        </w:rPr>
        <w:tab/>
      </w:r>
      <w:r w:rsidR="0009267B" w:rsidRPr="009C526C">
        <w:rPr>
          <w:b/>
          <w:bCs/>
          <w:spacing w:val="0"/>
          <w:cs/>
          <w:lang w:val="th-TH"/>
        </w:rPr>
        <w:t>เกณฑ์การจัดทำงบการเงินระหว่างกาล</w:t>
      </w:r>
    </w:p>
    <w:p w14:paraId="3CD13DBB" w14:textId="77777777" w:rsidR="00A7597A" w:rsidRPr="00A7597A" w:rsidRDefault="00A7597A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</w:rPr>
      </w:pPr>
    </w:p>
    <w:p w14:paraId="685B26B3" w14:textId="135F7542" w:rsidR="0009267B" w:rsidRPr="009C526C" w:rsidRDefault="00886BE1" w:rsidP="00BD2B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spacing w:val="0"/>
        </w:rPr>
      </w:pPr>
      <w:r w:rsidRPr="009C526C">
        <w:rPr>
          <w:spacing w:val="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B4915" w:rsidRPr="009C526C">
        <w:rPr>
          <w:spacing w:val="0"/>
        </w:rPr>
        <w:br/>
      </w:r>
      <w:r w:rsidRPr="009C526C">
        <w:rPr>
          <w:spacing w:val="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1B4915" w:rsidRPr="009C526C">
        <w:rPr>
          <w:spacing w:val="0"/>
        </w:rPr>
        <w:br/>
      </w:r>
      <w:r w:rsidRPr="009C526C">
        <w:rPr>
          <w:spacing w:val="0"/>
          <w:cs/>
        </w:rPr>
        <w:t xml:space="preserve">ฉบับที่ </w:t>
      </w:r>
      <w:r w:rsidR="00903A1C" w:rsidRPr="009C526C">
        <w:rPr>
          <w:spacing w:val="0"/>
        </w:rPr>
        <w:t>34</w:t>
      </w:r>
      <w:r w:rsidRPr="009C526C">
        <w:rPr>
          <w:spacing w:val="0"/>
          <w:cs/>
        </w:rPr>
        <w:t xml:space="preserve"> เรื่อง </w:t>
      </w:r>
      <w:r w:rsidRPr="009C526C">
        <w:rPr>
          <w:i/>
          <w:iCs/>
          <w:spacing w:val="0"/>
          <w:cs/>
        </w:rPr>
        <w:t>การรายงานทางการเงินระหว่างกาล</w:t>
      </w:r>
      <w:r w:rsidRPr="009C526C">
        <w:rPr>
          <w:spacing w:val="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822342" w:rsidRPr="009C526C">
        <w:rPr>
          <w:spacing w:val="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</w:t>
      </w:r>
      <w:r w:rsidR="000F2132" w:rsidRPr="009C526C">
        <w:rPr>
          <w:spacing w:val="0"/>
          <w:cs/>
        </w:rPr>
        <w:t xml:space="preserve">่ </w:t>
      </w:r>
      <w:r w:rsidR="00903A1C" w:rsidRPr="009C526C">
        <w:rPr>
          <w:spacing w:val="0"/>
        </w:rPr>
        <w:t>31</w:t>
      </w:r>
      <w:r w:rsidR="000F2132" w:rsidRPr="009C526C">
        <w:rPr>
          <w:spacing w:val="0"/>
        </w:rPr>
        <w:t xml:space="preserve"> </w:t>
      </w:r>
      <w:r w:rsidR="00822342" w:rsidRPr="009C526C">
        <w:rPr>
          <w:spacing w:val="0"/>
          <w:cs/>
        </w:rPr>
        <w:t>ธันวาคม</w:t>
      </w:r>
      <w:r w:rsidR="000F2132" w:rsidRPr="009C526C">
        <w:rPr>
          <w:spacing w:val="0"/>
        </w:rPr>
        <w:t xml:space="preserve"> </w:t>
      </w:r>
      <w:r w:rsidR="00903A1C" w:rsidRPr="009C526C">
        <w:rPr>
          <w:spacing w:val="0"/>
        </w:rPr>
        <w:t>256</w:t>
      </w:r>
      <w:r w:rsidR="00832258">
        <w:rPr>
          <w:spacing w:val="0"/>
        </w:rPr>
        <w:t>8</w:t>
      </w:r>
    </w:p>
    <w:p w14:paraId="4EE1E1E9" w14:textId="77777777" w:rsidR="008E531E" w:rsidRPr="009C526C" w:rsidRDefault="008E531E" w:rsidP="00822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eastAsia="MS Mincho"/>
          <w:spacing w:val="0"/>
        </w:rPr>
      </w:pPr>
    </w:p>
    <w:p w14:paraId="4AA476B2" w14:textId="46D48E87" w:rsidR="00886BE1" w:rsidRPr="009C526C" w:rsidRDefault="00886BE1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spacing w:val="0"/>
        </w:rPr>
      </w:pPr>
      <w:r w:rsidRPr="009C526C">
        <w:rPr>
          <w:spacing w:val="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903A1C" w:rsidRPr="009C526C">
        <w:rPr>
          <w:spacing w:val="0"/>
        </w:rPr>
        <w:t>31</w:t>
      </w:r>
      <w:r w:rsidRPr="009C526C">
        <w:rPr>
          <w:spacing w:val="0"/>
        </w:rPr>
        <w:t xml:space="preserve"> </w:t>
      </w:r>
      <w:r w:rsidRPr="009C526C">
        <w:rPr>
          <w:spacing w:val="0"/>
          <w:cs/>
        </w:rPr>
        <w:t xml:space="preserve">ธันวาคม </w:t>
      </w:r>
      <w:r w:rsidR="00903A1C" w:rsidRPr="009C526C">
        <w:rPr>
          <w:spacing w:val="0"/>
        </w:rPr>
        <w:t>256</w:t>
      </w:r>
      <w:r w:rsidR="00832258">
        <w:rPr>
          <w:spacing w:val="0"/>
        </w:rPr>
        <w:t>8</w:t>
      </w:r>
    </w:p>
    <w:p w14:paraId="647F32FA" w14:textId="77777777" w:rsidR="00345FE7" w:rsidRPr="009C526C" w:rsidRDefault="00345FE7" w:rsidP="00F20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Cs/>
          <w:spacing w:val="0"/>
        </w:rPr>
      </w:pPr>
    </w:p>
    <w:p w14:paraId="7ED385D2" w14:textId="63F0E6BD" w:rsidR="00F212CE" w:rsidRPr="009C526C" w:rsidRDefault="00903A1C" w:rsidP="009A00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cs/>
          <w:lang w:val="th-TH"/>
        </w:rPr>
      </w:pPr>
      <w:r w:rsidRPr="009C526C">
        <w:rPr>
          <w:b/>
          <w:bCs/>
          <w:spacing w:val="0"/>
        </w:rPr>
        <w:t>2</w:t>
      </w:r>
      <w:r w:rsidR="00805CAE" w:rsidRPr="009C526C">
        <w:rPr>
          <w:b/>
          <w:bCs/>
          <w:spacing w:val="0"/>
          <w:cs/>
          <w:lang w:val="th-TH"/>
        </w:rPr>
        <w:tab/>
      </w:r>
      <w:r w:rsidR="00F212CE" w:rsidRPr="009C526C">
        <w:rPr>
          <w:b/>
          <w:bCs/>
          <w:spacing w:val="0"/>
          <w:cs/>
          <w:lang w:val="th-TH"/>
        </w:rPr>
        <w:t>บุคคลหรือกิจการที่เกี่ยวข้องกัน</w:t>
      </w:r>
    </w:p>
    <w:p w14:paraId="13C1C3CD" w14:textId="77777777" w:rsidR="00F212CE" w:rsidRPr="00203E2C" w:rsidRDefault="00F212CE" w:rsidP="009A004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sz w:val="28"/>
          <w:szCs w:val="28"/>
          <w:cs/>
          <w:lang w:val="en-US"/>
        </w:rPr>
      </w:pPr>
    </w:p>
    <w:p w14:paraId="0B81425A" w14:textId="06AFECB6" w:rsidR="00D01187" w:rsidRPr="009C526C" w:rsidRDefault="00AF5278" w:rsidP="009A0048">
      <w:pPr>
        <w:tabs>
          <w:tab w:val="left" w:pos="540"/>
        </w:tabs>
        <w:ind w:left="540" w:right="65"/>
        <w:jc w:val="thaiDistribute"/>
        <w:rPr>
          <w:b/>
          <w:spacing w:val="0"/>
        </w:rPr>
      </w:pPr>
      <w:r w:rsidRPr="009C526C">
        <w:rPr>
          <w:rFonts w:hint="cs"/>
          <w:b/>
          <w:spacing w:val="0"/>
          <w:cs/>
        </w:rPr>
        <w:t>บุคคลหรือกิจการที่เกี่ยวข้องกันที่</w:t>
      </w:r>
      <w:r w:rsidR="00611E72" w:rsidRPr="009C526C">
        <w:rPr>
          <w:b/>
          <w:spacing w:val="0"/>
          <w:cs/>
        </w:rPr>
        <w:t>มีรายการระหว่างกันที่มีนัยสำคัญ</w:t>
      </w:r>
      <w:r w:rsidRPr="009C526C">
        <w:rPr>
          <w:rFonts w:hint="cs"/>
          <w:b/>
          <w:spacing w:val="0"/>
          <w:cs/>
        </w:rPr>
        <w:t>กับกลุ่มบริษัท</w:t>
      </w:r>
      <w:r w:rsidR="00611E72" w:rsidRPr="009C526C">
        <w:rPr>
          <w:b/>
          <w:spacing w:val="0"/>
          <w:cs/>
        </w:rPr>
        <w:t>ในระหว่างงวด</w:t>
      </w:r>
      <w:r w:rsidRPr="009C526C">
        <w:rPr>
          <w:rFonts w:hint="cs"/>
          <w:b/>
          <w:spacing w:val="0"/>
          <w:cs/>
        </w:rPr>
        <w:t xml:space="preserve"> มี</w:t>
      </w:r>
      <w:r w:rsidR="00611E72" w:rsidRPr="009C526C">
        <w:rPr>
          <w:b/>
          <w:spacing w:val="0"/>
          <w:cs/>
        </w:rPr>
        <w:t>ดังต่อไปนี้</w:t>
      </w:r>
    </w:p>
    <w:p w14:paraId="78DB36FB" w14:textId="77777777" w:rsidR="00E269F1" w:rsidRPr="00203E2C" w:rsidRDefault="00E269F1" w:rsidP="00AF5278">
      <w:pPr>
        <w:pStyle w:val="a"/>
        <w:tabs>
          <w:tab w:val="left" w:pos="540"/>
        </w:tabs>
        <w:ind w:left="540"/>
        <w:jc w:val="both"/>
        <w:rPr>
          <w:rFonts w:ascii="Angsana New" w:hAnsi="Angsana New" w:cs="Angsana New"/>
          <w:spacing w:val="0"/>
          <w:sz w:val="24"/>
          <w:szCs w:val="24"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620"/>
        <w:gridCol w:w="18"/>
        <w:gridCol w:w="3492"/>
      </w:tblGrid>
      <w:tr w:rsidR="00526911" w:rsidRPr="009C526C" w14:paraId="506FB69C" w14:textId="77777777" w:rsidTr="00A07F01">
        <w:trPr>
          <w:trHeight w:val="20"/>
          <w:tblHeader/>
        </w:trPr>
        <w:tc>
          <w:tcPr>
            <w:tcW w:w="4140" w:type="dxa"/>
          </w:tcPr>
          <w:p w14:paraId="0CD9358C" w14:textId="77777777" w:rsidR="00526911" w:rsidRPr="009C526C" w:rsidRDefault="00E269F1" w:rsidP="003D41E8">
            <w:pPr>
              <w:ind w:right="-108"/>
              <w:rPr>
                <w:b/>
                <w:bCs/>
                <w:spacing w:val="0"/>
              </w:rPr>
            </w:pPr>
            <w:r w:rsidRPr="009C526C">
              <w:rPr>
                <w:spacing w:val="0"/>
              </w:rPr>
              <w:br w:type="page"/>
            </w:r>
            <w:r w:rsidRPr="009C526C">
              <w:rPr>
                <w:bCs/>
                <w:spacing w:val="0"/>
              </w:rPr>
              <w:br w:type="page"/>
            </w:r>
            <w:r w:rsidR="00526911" w:rsidRPr="009C526C">
              <w:rPr>
                <w:b/>
                <w:bCs/>
                <w:spacing w:val="0"/>
                <w:cs/>
              </w:rPr>
              <w:t>ชื่อกิจการ</w:t>
            </w:r>
          </w:p>
        </w:tc>
        <w:tc>
          <w:tcPr>
            <w:tcW w:w="1638" w:type="dxa"/>
            <w:gridSpan w:val="2"/>
          </w:tcPr>
          <w:p w14:paraId="03E7E0CE" w14:textId="77777777" w:rsidR="00526911" w:rsidRPr="009C526C" w:rsidRDefault="00526911" w:rsidP="00751B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b/>
                <w:bCs/>
                <w:spacing w:val="0"/>
                <w:rtl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ประเทศที่จัดตั้ง</w:t>
            </w:r>
          </w:p>
        </w:tc>
        <w:tc>
          <w:tcPr>
            <w:tcW w:w="3492" w:type="dxa"/>
          </w:tcPr>
          <w:p w14:paraId="71A7E100" w14:textId="6BD9CAD7" w:rsidR="00526911" w:rsidRPr="009C526C" w:rsidRDefault="00526911" w:rsidP="00CC246F">
            <w:pPr>
              <w:spacing w:line="380" w:lineRule="exact"/>
              <w:ind w:left="14"/>
              <w:jc w:val="thaiDistribute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ลักษณะความสัมพันธ์</w:t>
            </w:r>
          </w:p>
        </w:tc>
      </w:tr>
      <w:tr w:rsidR="00526911" w:rsidRPr="009C526C" w14:paraId="1D2FF9E2" w14:textId="77777777" w:rsidTr="00A07F01">
        <w:trPr>
          <w:trHeight w:val="20"/>
        </w:trPr>
        <w:tc>
          <w:tcPr>
            <w:tcW w:w="4140" w:type="dxa"/>
          </w:tcPr>
          <w:p w14:paraId="68BD5104" w14:textId="77777777" w:rsidR="00CC246F" w:rsidRPr="009C526C" w:rsidRDefault="00271BF4" w:rsidP="003D41E8">
            <w:pPr>
              <w:ind w:right="-108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 ไดมอนด์ ไลน์ เซอร์วิสเซส จำกัด</w:t>
            </w:r>
          </w:p>
        </w:tc>
        <w:tc>
          <w:tcPr>
            <w:tcW w:w="1638" w:type="dxa"/>
            <w:gridSpan w:val="2"/>
          </w:tcPr>
          <w:p w14:paraId="41D9F832" w14:textId="77777777" w:rsidR="00526911" w:rsidRPr="009C526C" w:rsidRDefault="00CC246F" w:rsidP="003D41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621365A9" w14:textId="77777777" w:rsidR="00526911" w:rsidRPr="009C526C" w:rsidRDefault="00CC246F" w:rsidP="00CC246F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บริษัทย่อย</w:t>
            </w:r>
          </w:p>
        </w:tc>
      </w:tr>
      <w:tr w:rsidR="0098397D" w:rsidRPr="009C526C" w14:paraId="4A2950D7" w14:textId="77777777" w:rsidTr="00A07F01">
        <w:trPr>
          <w:trHeight w:val="20"/>
        </w:trPr>
        <w:tc>
          <w:tcPr>
            <w:tcW w:w="4140" w:type="dxa"/>
          </w:tcPr>
          <w:p w14:paraId="549225BF" w14:textId="77777777" w:rsidR="0098397D" w:rsidRPr="009C526C" w:rsidRDefault="0098397D" w:rsidP="0098397D">
            <w:pPr>
              <w:ind w:right="-108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 เอมส์ ดาต้า เซ็นเตอร์ (ประเทศไทย) จำกัด</w:t>
            </w:r>
          </w:p>
        </w:tc>
        <w:tc>
          <w:tcPr>
            <w:tcW w:w="1638" w:type="dxa"/>
            <w:gridSpan w:val="2"/>
          </w:tcPr>
          <w:p w14:paraId="05BEF7A4" w14:textId="77777777" w:rsidR="0098397D" w:rsidRPr="009C526C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ไทย</w:t>
            </w:r>
          </w:p>
        </w:tc>
        <w:tc>
          <w:tcPr>
            <w:tcW w:w="3492" w:type="dxa"/>
          </w:tcPr>
          <w:p w14:paraId="0A2F0D99" w14:textId="1CFE5A84" w:rsidR="0098397D" w:rsidRPr="009C526C" w:rsidRDefault="00A06764" w:rsidP="00A60B53">
            <w:pPr>
              <w:tabs>
                <w:tab w:val="clear" w:pos="227"/>
                <w:tab w:val="clear" w:pos="454"/>
                <w:tab w:val="left" w:pos="230"/>
              </w:tabs>
              <w:spacing w:line="380" w:lineRule="exact"/>
              <w:ind w:left="230" w:hanging="230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บริษัทใหญ่</w:t>
            </w:r>
            <w:r w:rsidR="00F2631D">
              <w:rPr>
                <w:rFonts w:hint="cs"/>
                <w:spacing w:val="0"/>
                <w:cs/>
              </w:rPr>
              <w:t>ร่วมกันกับ</w:t>
            </w:r>
            <w:r w:rsidRPr="009C526C">
              <w:rPr>
                <w:spacing w:val="0"/>
                <w:cs/>
              </w:rPr>
              <w:t>ผู้ถือหุ้นรายใหญ่</w:t>
            </w:r>
          </w:p>
        </w:tc>
      </w:tr>
      <w:tr w:rsidR="0098397D" w:rsidRPr="009C526C" w14:paraId="1FD73367" w14:textId="77777777" w:rsidTr="00A07F01">
        <w:trPr>
          <w:trHeight w:val="20"/>
        </w:trPr>
        <w:tc>
          <w:tcPr>
            <w:tcW w:w="4140" w:type="dxa"/>
          </w:tcPr>
          <w:p w14:paraId="2E0F3308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TIME DOTCOM INTERNATIONAL </w:t>
            </w:r>
          </w:p>
          <w:p w14:paraId="1825751A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 xml:space="preserve">   SDN BHD</w:t>
            </w:r>
          </w:p>
        </w:tc>
        <w:tc>
          <w:tcPr>
            <w:tcW w:w="1638" w:type="dxa"/>
            <w:gridSpan w:val="2"/>
          </w:tcPr>
          <w:p w14:paraId="700A2CF3" w14:textId="77777777" w:rsidR="0098397D" w:rsidRPr="009C526C" w:rsidRDefault="0098397D" w:rsidP="00983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516B638F" w14:textId="12B97DF2" w:rsidR="0098397D" w:rsidRPr="009C526C" w:rsidRDefault="0098397D" w:rsidP="0098397D">
            <w:pPr>
              <w:tabs>
                <w:tab w:val="clear" w:pos="2580"/>
                <w:tab w:val="clear" w:pos="2807"/>
              </w:tabs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ผู้ถือหุ้นรายใหญ่ ถือหุ้นในบริษัท</w:t>
            </w:r>
            <w:r w:rsidR="00611E72" w:rsidRPr="009C526C">
              <w:rPr>
                <w:spacing w:val="0"/>
                <w:cs/>
              </w:rPr>
              <w:t>ตั้งแต่</w:t>
            </w:r>
            <w:r w:rsidRPr="009C526C">
              <w:rPr>
                <w:spacing w:val="0"/>
                <w:cs/>
              </w:rPr>
              <w:br/>
              <w:t xml:space="preserve">   ร้อยล</w:t>
            </w:r>
            <w:r w:rsidR="00580FB6">
              <w:rPr>
                <w:rFonts w:hint="cs"/>
                <w:spacing w:val="0"/>
                <w:cs/>
              </w:rPr>
              <w:t xml:space="preserve">ะ </w:t>
            </w:r>
            <w:r w:rsidR="00903A1C" w:rsidRPr="009C526C">
              <w:rPr>
                <w:spacing w:val="0"/>
              </w:rPr>
              <w:t>10</w:t>
            </w:r>
            <w:r w:rsidRPr="009C526C">
              <w:rPr>
                <w:spacing w:val="0"/>
                <w:cs/>
              </w:rPr>
              <w:t xml:space="preserve"> ขึ้นไป และมี</w:t>
            </w:r>
            <w:r w:rsidR="00611E72" w:rsidRPr="009C526C">
              <w:rPr>
                <w:spacing w:val="0"/>
                <w:cs/>
              </w:rPr>
              <w:t>ผู้แทนเป็น</w:t>
            </w:r>
            <w:r w:rsidRPr="009C526C">
              <w:rPr>
                <w:spacing w:val="0"/>
              </w:rPr>
              <w:br/>
              <w:t xml:space="preserve">   </w:t>
            </w:r>
            <w:r w:rsidRPr="009C526C">
              <w:rPr>
                <w:spacing w:val="0"/>
                <w:cs/>
              </w:rPr>
              <w:t>กรรมการของบริษัท</w:t>
            </w:r>
          </w:p>
        </w:tc>
      </w:tr>
      <w:tr w:rsidR="00F15634" w:rsidRPr="009C526C" w14:paraId="51B00E94" w14:textId="77777777" w:rsidTr="006E0069">
        <w:trPr>
          <w:trHeight w:val="20"/>
        </w:trPr>
        <w:tc>
          <w:tcPr>
            <w:tcW w:w="4140" w:type="dxa"/>
          </w:tcPr>
          <w:p w14:paraId="5A6822C9" w14:textId="77777777" w:rsidR="00F15634" w:rsidRPr="009C526C" w:rsidRDefault="00F15634" w:rsidP="006E006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</w:rPr>
              <w:t>TIME DOTCOM BERHAD</w:t>
            </w:r>
          </w:p>
        </w:tc>
        <w:tc>
          <w:tcPr>
            <w:tcW w:w="1638" w:type="dxa"/>
            <w:gridSpan w:val="2"/>
          </w:tcPr>
          <w:p w14:paraId="680B564E" w14:textId="77777777" w:rsidR="00F15634" w:rsidRPr="009C526C" w:rsidRDefault="00F15634" w:rsidP="006E0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5FACDA6" w14:textId="77777777" w:rsidR="00F15634" w:rsidRPr="009C526C" w:rsidRDefault="00F15634" w:rsidP="006E0069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บริษัทใหญ่ของผู้ถือหุ้นรายใหญ่</w:t>
            </w:r>
          </w:p>
        </w:tc>
      </w:tr>
      <w:tr w:rsidR="0098397D" w:rsidRPr="009C526C" w14:paraId="410213FA" w14:textId="77777777" w:rsidTr="00A07F01">
        <w:trPr>
          <w:trHeight w:val="20"/>
        </w:trPr>
        <w:tc>
          <w:tcPr>
            <w:tcW w:w="4140" w:type="dxa"/>
          </w:tcPr>
          <w:p w14:paraId="6451B43B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</w:rPr>
              <w:t>TT dotCom Sdn</w:t>
            </w:r>
            <w:r w:rsidR="002F7B3E" w:rsidRPr="009C526C">
              <w:rPr>
                <w:spacing w:val="0"/>
              </w:rPr>
              <w:t>.</w:t>
            </w:r>
            <w:r w:rsidRPr="009C526C">
              <w:rPr>
                <w:spacing w:val="0"/>
              </w:rPr>
              <w:t xml:space="preserve"> Bhd</w:t>
            </w:r>
            <w:r w:rsidR="002F7B3E" w:rsidRPr="009C526C">
              <w:rPr>
                <w:spacing w:val="0"/>
              </w:rPr>
              <w:t>.</w:t>
            </w:r>
          </w:p>
        </w:tc>
        <w:tc>
          <w:tcPr>
            <w:tcW w:w="1638" w:type="dxa"/>
            <w:gridSpan w:val="2"/>
          </w:tcPr>
          <w:p w14:paraId="2D7C32A5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</w:rPr>
            </w:pPr>
            <w:r w:rsidRPr="009C526C">
              <w:rPr>
                <w:spacing w:val="0"/>
                <w:cs/>
              </w:rPr>
              <w:t>มาเลเซีย</w:t>
            </w:r>
          </w:p>
        </w:tc>
        <w:tc>
          <w:tcPr>
            <w:tcW w:w="3492" w:type="dxa"/>
          </w:tcPr>
          <w:p w14:paraId="10AFBD69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E152C3" w:rsidRPr="009C526C" w14:paraId="3190882C" w14:textId="77777777" w:rsidTr="00A07F01">
        <w:trPr>
          <w:trHeight w:val="20"/>
        </w:trPr>
        <w:tc>
          <w:tcPr>
            <w:tcW w:w="4140" w:type="dxa"/>
          </w:tcPr>
          <w:p w14:paraId="1FBEC473" w14:textId="63017845" w:rsidR="00E152C3" w:rsidRPr="009C526C" w:rsidRDefault="00E152C3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</w:rPr>
              <w:t>TIME dotCom (Cambodia) Co., Ltd.</w:t>
            </w:r>
          </w:p>
        </w:tc>
        <w:tc>
          <w:tcPr>
            <w:tcW w:w="1638" w:type="dxa"/>
            <w:gridSpan w:val="2"/>
          </w:tcPr>
          <w:p w14:paraId="748342A5" w14:textId="3D84EFD3" w:rsidR="00E152C3" w:rsidRPr="009C526C" w:rsidRDefault="00E152C3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กัมพูชา</w:t>
            </w:r>
          </w:p>
        </w:tc>
        <w:tc>
          <w:tcPr>
            <w:tcW w:w="3492" w:type="dxa"/>
          </w:tcPr>
          <w:p w14:paraId="6AA0B018" w14:textId="1AB242EC" w:rsidR="00E152C3" w:rsidRPr="009C526C" w:rsidRDefault="00E152C3" w:rsidP="00051472">
            <w:pPr>
              <w:spacing w:line="380" w:lineRule="exact"/>
              <w:jc w:val="thaiDistribute"/>
              <w:rPr>
                <w:spacing w:val="0"/>
                <w:cs/>
              </w:rPr>
            </w:pPr>
            <w:r w:rsidRPr="009C526C">
              <w:rPr>
                <w:rFonts w:hint="cs"/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9C526C" w14:paraId="689C3CE9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8AF5002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lastRenderedPageBreak/>
              <w:t xml:space="preserve">CMC Telecommunication Infrastructure </w:t>
            </w:r>
          </w:p>
          <w:p w14:paraId="689D1632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 xml:space="preserve">   Corporation</w:t>
            </w:r>
          </w:p>
        </w:tc>
        <w:tc>
          <w:tcPr>
            <w:tcW w:w="1620" w:type="dxa"/>
          </w:tcPr>
          <w:p w14:paraId="6D696237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เวียดนาม</w:t>
            </w:r>
          </w:p>
        </w:tc>
        <w:tc>
          <w:tcPr>
            <w:tcW w:w="3510" w:type="dxa"/>
            <w:gridSpan w:val="2"/>
          </w:tcPr>
          <w:p w14:paraId="7EE9C0F4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98397D" w:rsidRPr="009C526C" w14:paraId="53A5BF17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CD9A29E" w14:textId="77777777" w:rsidR="0098397D" w:rsidRPr="009C526C" w:rsidRDefault="0098397D" w:rsidP="0098397D">
            <w:pPr>
              <w:spacing w:line="380" w:lineRule="exact"/>
              <w:ind w:left="14"/>
              <w:rPr>
                <w:spacing w:val="0"/>
              </w:rPr>
            </w:pPr>
            <w:r w:rsidRPr="009C526C">
              <w:rPr>
                <w:spacing w:val="0"/>
              </w:rPr>
              <w:t>TIME dotCom Global Services Sdn</w:t>
            </w:r>
            <w:r w:rsidR="002F7B3E" w:rsidRPr="009C526C">
              <w:rPr>
                <w:spacing w:val="0"/>
              </w:rPr>
              <w:t>.</w:t>
            </w:r>
            <w:r w:rsidRPr="009C526C">
              <w:rPr>
                <w:spacing w:val="0"/>
              </w:rPr>
              <w:t xml:space="preserve"> Bhd</w:t>
            </w:r>
            <w:r w:rsidR="002F7B3E" w:rsidRPr="009C526C">
              <w:rPr>
                <w:spacing w:val="0"/>
              </w:rPr>
              <w:t>.</w:t>
            </w:r>
          </w:p>
        </w:tc>
        <w:tc>
          <w:tcPr>
            <w:tcW w:w="1620" w:type="dxa"/>
          </w:tcPr>
          <w:p w14:paraId="5440576C" w14:textId="77777777" w:rsidR="0098397D" w:rsidRPr="009C526C" w:rsidRDefault="0098397D" w:rsidP="00F72A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มาเลเชีย</w:t>
            </w:r>
          </w:p>
        </w:tc>
        <w:tc>
          <w:tcPr>
            <w:tcW w:w="3510" w:type="dxa"/>
            <w:gridSpan w:val="2"/>
          </w:tcPr>
          <w:p w14:paraId="4366A3C6" w14:textId="77777777" w:rsidR="0098397D" w:rsidRPr="009C526C" w:rsidRDefault="0098397D" w:rsidP="0098397D">
            <w:pPr>
              <w:spacing w:line="380" w:lineRule="exact"/>
              <w:ind w:left="14"/>
              <w:jc w:val="thaiDistribute"/>
              <w:rPr>
                <w:spacing w:val="0"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C078A9" w:rsidRPr="009C526C" w14:paraId="4EFDB822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6A54D735" w14:textId="51DF8ED6" w:rsidR="00C078A9" w:rsidRPr="009C526C" w:rsidRDefault="00C078A9" w:rsidP="00C078A9">
            <w:pPr>
              <w:spacing w:line="380" w:lineRule="exact"/>
              <w:ind w:left="14"/>
              <w:rPr>
                <w:spacing w:val="0"/>
              </w:rPr>
            </w:pPr>
            <w:r w:rsidRPr="0016052C">
              <w:t>Integrated Global Solutions Sdn Bhd</w:t>
            </w:r>
          </w:p>
        </w:tc>
        <w:tc>
          <w:tcPr>
            <w:tcW w:w="1620" w:type="dxa"/>
          </w:tcPr>
          <w:p w14:paraId="53D0F7A0" w14:textId="4B08CAD8" w:rsidR="00C078A9" w:rsidRPr="009C526C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มาเลเชีย</w:t>
            </w:r>
          </w:p>
        </w:tc>
        <w:tc>
          <w:tcPr>
            <w:tcW w:w="3510" w:type="dxa"/>
            <w:gridSpan w:val="2"/>
          </w:tcPr>
          <w:p w14:paraId="12B89A22" w14:textId="087790A5" w:rsidR="00C078A9" w:rsidRPr="009C526C" w:rsidRDefault="00C078A9" w:rsidP="00C078A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C078A9" w:rsidRPr="009C526C" w14:paraId="3E4EAD03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19F849A" w14:textId="6DF4C8CE" w:rsidR="00C078A9" w:rsidRPr="009C526C" w:rsidRDefault="00C078A9" w:rsidP="00C078A9">
            <w:pPr>
              <w:spacing w:line="380" w:lineRule="exact"/>
              <w:ind w:left="14"/>
              <w:rPr>
                <w:spacing w:val="0"/>
              </w:rPr>
            </w:pPr>
            <w:r w:rsidRPr="0016052C">
              <w:rPr>
                <w:cs/>
              </w:rPr>
              <w:t>บริษัท เอวีเอ็ม คลาวด์ (ประเทศไทย) จำกัด</w:t>
            </w:r>
          </w:p>
        </w:tc>
        <w:tc>
          <w:tcPr>
            <w:tcW w:w="1620" w:type="dxa"/>
          </w:tcPr>
          <w:p w14:paraId="1FAEEF46" w14:textId="62C86FE2" w:rsidR="00C078A9" w:rsidRPr="009C526C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>
              <w:rPr>
                <w:rFonts w:hint="cs"/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151E166A" w14:textId="3E79246B" w:rsidR="00C078A9" w:rsidRPr="009C526C" w:rsidRDefault="00C078A9" w:rsidP="00C078A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ผู้ถือหุ้นและกรรมการร่วมกัน</w:t>
            </w:r>
          </w:p>
        </w:tc>
      </w:tr>
      <w:tr w:rsidR="00C078A9" w:rsidRPr="009C526C" w14:paraId="6B291A3A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254FE338" w14:textId="0A1AC7E8" w:rsidR="00C078A9" w:rsidRPr="009C526C" w:rsidRDefault="00C078A9" w:rsidP="00C078A9">
            <w:pPr>
              <w:spacing w:line="380" w:lineRule="exact"/>
              <w:ind w:left="14"/>
              <w:rPr>
                <w:spacing w:val="0"/>
              </w:rPr>
            </w:pPr>
            <w:r w:rsidRPr="00DF6273">
              <w:rPr>
                <w:cs/>
              </w:rPr>
              <w:t>บริษัท สุพรีม ดิสทิบิวชั่น จำกัด (มหาชน)</w:t>
            </w:r>
          </w:p>
        </w:tc>
        <w:tc>
          <w:tcPr>
            <w:tcW w:w="1620" w:type="dxa"/>
          </w:tcPr>
          <w:p w14:paraId="04CCB0C4" w14:textId="4073C1A2" w:rsidR="00C078A9" w:rsidRPr="009C526C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3BA60560" w14:textId="33D84017" w:rsidR="00C078A9" w:rsidRPr="009C526C" w:rsidRDefault="00C078A9" w:rsidP="00C078A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C078A9" w:rsidRPr="009C526C" w14:paraId="39A9D77C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1CF00A9E" w14:textId="0A1F7CD6" w:rsidR="00C078A9" w:rsidRPr="009C526C" w:rsidRDefault="00C078A9" w:rsidP="00C078A9">
            <w:pPr>
              <w:spacing w:line="380" w:lineRule="exact"/>
              <w:ind w:left="14"/>
              <w:rPr>
                <w:spacing w:val="0"/>
              </w:rPr>
            </w:pPr>
            <w:r w:rsidRPr="00DF6273">
              <w:rPr>
                <w:cs/>
              </w:rPr>
              <w:t>บริษัท หลักทรัพย์ฟินันซ่า จำกัด</w:t>
            </w:r>
          </w:p>
        </w:tc>
        <w:tc>
          <w:tcPr>
            <w:tcW w:w="1620" w:type="dxa"/>
          </w:tcPr>
          <w:p w14:paraId="3FD40100" w14:textId="7504E658" w:rsidR="00C078A9" w:rsidRPr="009C526C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43374048" w14:textId="5805BE8B" w:rsidR="00C078A9" w:rsidRPr="009C526C" w:rsidRDefault="00C078A9" w:rsidP="00C078A9">
            <w:pPr>
              <w:spacing w:line="380" w:lineRule="exact"/>
              <w:ind w:left="14"/>
              <w:jc w:val="thaiDistribute"/>
              <w:rPr>
                <w:spacing w:val="0"/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C078A9" w:rsidRPr="009C526C" w14:paraId="31D026B9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0C8766E1" w14:textId="4E231AA9" w:rsidR="00C078A9" w:rsidRPr="00DF6273" w:rsidRDefault="00C078A9" w:rsidP="00C078A9">
            <w:pPr>
              <w:spacing w:line="380" w:lineRule="exact"/>
              <w:ind w:left="14"/>
              <w:rPr>
                <w:cs/>
              </w:rPr>
            </w:pPr>
            <w:r w:rsidRPr="00800612">
              <w:rPr>
                <w:cs/>
              </w:rPr>
              <w:t>บริษัท อาร์ วี คอนเน็กซ์ จำกัด</w:t>
            </w:r>
          </w:p>
        </w:tc>
        <w:tc>
          <w:tcPr>
            <w:tcW w:w="1620" w:type="dxa"/>
          </w:tcPr>
          <w:p w14:paraId="41826B0E" w14:textId="33C2A1EF" w:rsidR="00C078A9" w:rsidRPr="00DF6273" w:rsidRDefault="00C078A9" w:rsidP="00C078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4351BD18" w14:textId="4CCB0DD0" w:rsidR="00C078A9" w:rsidRPr="00DF6273" w:rsidRDefault="00C078A9" w:rsidP="00C078A9">
            <w:pPr>
              <w:spacing w:line="380" w:lineRule="exact"/>
              <w:ind w:left="14"/>
              <w:jc w:val="thaiDistribute"/>
              <w:rPr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  <w:tr w:rsidR="005F0292" w:rsidRPr="009C526C" w14:paraId="1BB80C78" w14:textId="77777777" w:rsidTr="00A07F01">
        <w:trPr>
          <w:trHeight w:val="20"/>
        </w:trPr>
        <w:tc>
          <w:tcPr>
            <w:tcW w:w="4140" w:type="dxa"/>
            <w:tcBorders>
              <w:top w:val="nil"/>
              <w:bottom w:val="nil"/>
            </w:tcBorders>
          </w:tcPr>
          <w:p w14:paraId="4549970C" w14:textId="17A1EAC8" w:rsidR="005F0292" w:rsidRPr="00800612" w:rsidRDefault="005F0292" w:rsidP="005F0292">
            <w:pPr>
              <w:spacing w:line="380" w:lineRule="exact"/>
              <w:ind w:left="14"/>
              <w:rPr>
                <w:cs/>
              </w:rPr>
            </w:pPr>
            <w:r w:rsidRPr="005F0292">
              <w:rPr>
                <w:cs/>
              </w:rPr>
              <w:t>บริษัท แม็ทชิ่ง แม็กซิไมซ์ โซลูชั่น จำกัด (มหาชน)</w:t>
            </w:r>
          </w:p>
        </w:tc>
        <w:tc>
          <w:tcPr>
            <w:tcW w:w="1620" w:type="dxa"/>
          </w:tcPr>
          <w:p w14:paraId="3334859F" w14:textId="5D7EF861" w:rsidR="005F0292" w:rsidRPr="00DF6273" w:rsidRDefault="005F0292" w:rsidP="005F02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cs/>
              </w:rPr>
            </w:pPr>
            <w:r w:rsidRPr="00DF6273">
              <w:rPr>
                <w:cs/>
              </w:rPr>
              <w:t>ไทย</w:t>
            </w:r>
          </w:p>
        </w:tc>
        <w:tc>
          <w:tcPr>
            <w:tcW w:w="3510" w:type="dxa"/>
            <w:gridSpan w:val="2"/>
          </w:tcPr>
          <w:p w14:paraId="00F6EB93" w14:textId="6B0B98BF" w:rsidR="005F0292" w:rsidRPr="00DF6273" w:rsidRDefault="005F0292" w:rsidP="005F0292">
            <w:pPr>
              <w:spacing w:line="380" w:lineRule="exact"/>
              <w:ind w:left="14"/>
              <w:jc w:val="thaiDistribute"/>
              <w:rPr>
                <w:cs/>
              </w:rPr>
            </w:pPr>
            <w:r w:rsidRPr="00DF6273">
              <w:rPr>
                <w:cs/>
              </w:rPr>
              <w:t>กรรมการร่วมกัน</w:t>
            </w:r>
          </w:p>
        </w:tc>
      </w:tr>
    </w:tbl>
    <w:p w14:paraId="26E65F46" w14:textId="7FC427B5" w:rsidR="000352FB" w:rsidRDefault="000352FB"/>
    <w:tbl>
      <w:tblPr>
        <w:tblW w:w="933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68"/>
        <w:gridCol w:w="897"/>
        <w:gridCol w:w="236"/>
        <w:gridCol w:w="30"/>
        <w:gridCol w:w="1050"/>
        <w:gridCol w:w="27"/>
        <w:gridCol w:w="209"/>
        <w:gridCol w:w="61"/>
        <w:gridCol w:w="1084"/>
        <w:gridCol w:w="25"/>
        <w:gridCol w:w="211"/>
        <w:gridCol w:w="30"/>
        <w:gridCol w:w="1077"/>
        <w:gridCol w:w="15"/>
        <w:gridCol w:w="240"/>
        <w:gridCol w:w="28"/>
        <w:gridCol w:w="1087"/>
        <w:gridCol w:w="61"/>
      </w:tblGrid>
      <w:tr w:rsidR="003040B9" w:rsidRPr="009C526C" w14:paraId="58953CE3" w14:textId="77777777" w:rsidTr="00077547">
        <w:trPr>
          <w:gridAfter w:val="1"/>
          <w:wAfter w:w="61" w:type="dxa"/>
          <w:trHeight w:val="425"/>
          <w:tblHeader/>
        </w:trPr>
        <w:tc>
          <w:tcPr>
            <w:tcW w:w="4131" w:type="dxa"/>
            <w:gridSpan w:val="4"/>
          </w:tcPr>
          <w:p w14:paraId="198F974D" w14:textId="3A5696DD" w:rsidR="003040B9" w:rsidRPr="009C526C" w:rsidRDefault="003040B9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0"/>
              <w:rPr>
                <w:b/>
                <w:bCs/>
                <w:i/>
                <w:iCs/>
                <w:spacing w:val="0"/>
              </w:rPr>
            </w:pPr>
          </w:p>
        </w:tc>
        <w:tc>
          <w:tcPr>
            <w:tcW w:w="2431" w:type="dxa"/>
            <w:gridSpan w:val="5"/>
          </w:tcPr>
          <w:p w14:paraId="34AC29D5" w14:textId="77777777" w:rsidR="003040B9" w:rsidRPr="009C526C" w:rsidRDefault="003040B9" w:rsidP="00AC29FE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36" w:type="dxa"/>
            <w:gridSpan w:val="2"/>
          </w:tcPr>
          <w:p w14:paraId="4BCDA772" w14:textId="77777777" w:rsidR="003040B9" w:rsidRPr="009C526C" w:rsidRDefault="003040B9" w:rsidP="00AC29FE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2477" w:type="dxa"/>
            <w:gridSpan w:val="6"/>
          </w:tcPr>
          <w:p w14:paraId="2B9D9CCD" w14:textId="77777777" w:rsidR="003040B9" w:rsidRPr="009C526C" w:rsidRDefault="003040B9" w:rsidP="00AC29FE">
            <w:pPr>
              <w:spacing w:line="240" w:lineRule="auto"/>
              <w:ind w:left="-108" w:right="-108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งบการเงินเฉพาะกิจการ</w:t>
            </w:r>
          </w:p>
        </w:tc>
      </w:tr>
      <w:tr w:rsidR="00832258" w:rsidRPr="009C526C" w14:paraId="61457853" w14:textId="77777777" w:rsidTr="00077547">
        <w:trPr>
          <w:gridAfter w:val="1"/>
          <w:wAfter w:w="61" w:type="dxa"/>
          <w:tblHeader/>
        </w:trPr>
        <w:tc>
          <w:tcPr>
            <w:tcW w:w="4131" w:type="dxa"/>
            <w:gridSpan w:val="4"/>
          </w:tcPr>
          <w:p w14:paraId="704DB730" w14:textId="4434AD5C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spacing w:val="-6"/>
                <w:cs/>
              </w:rPr>
            </w:pPr>
            <w:r w:rsidRPr="009C526C">
              <w:rPr>
                <w:b/>
                <w:bCs/>
                <w:i/>
                <w:iCs/>
                <w:spacing w:val="-6"/>
                <w:cs/>
              </w:rPr>
              <w:t>สำหรับงวด</w:t>
            </w:r>
            <w:r>
              <w:rPr>
                <w:rFonts w:hint="cs"/>
                <w:b/>
                <w:bCs/>
                <w:i/>
                <w:iCs/>
                <w:spacing w:val="-6"/>
                <w:cs/>
              </w:rPr>
              <w:t>สาม</w:t>
            </w:r>
            <w:r w:rsidRPr="009C526C">
              <w:rPr>
                <w:b/>
                <w:bCs/>
                <w:i/>
                <w:iCs/>
                <w:spacing w:val="-6"/>
                <w:cs/>
              </w:rPr>
              <w:t>เดือนสิ้นสุด</w:t>
            </w:r>
            <w:r>
              <w:rPr>
                <w:b/>
                <w:bCs/>
                <w:i/>
                <w:iCs/>
                <w:spacing w:val="-6"/>
              </w:rPr>
              <w:t xml:space="preserve"> </w:t>
            </w:r>
            <w:r w:rsidRPr="00832258">
              <w:rPr>
                <w:b/>
                <w:bCs/>
                <w:i/>
                <w:iCs/>
                <w:spacing w:val="-6"/>
                <w:cs/>
              </w:rPr>
              <w:t xml:space="preserve">31 มีนาคม </w:t>
            </w:r>
          </w:p>
        </w:tc>
        <w:tc>
          <w:tcPr>
            <w:tcW w:w="1077" w:type="dxa"/>
            <w:gridSpan w:val="2"/>
          </w:tcPr>
          <w:p w14:paraId="7079ADC3" w14:textId="393FCEBC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gridSpan w:val="2"/>
          </w:tcPr>
          <w:p w14:paraId="070BFF77" w14:textId="77777777" w:rsidR="00832258" w:rsidRPr="009C526C" w:rsidRDefault="00832258" w:rsidP="0083225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25421D0" w14:textId="507C1758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2"/>
          </w:tcPr>
          <w:p w14:paraId="20A22180" w14:textId="77777777" w:rsidR="00832258" w:rsidRPr="009C526C" w:rsidRDefault="00832258" w:rsidP="0083225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06EBE593" w14:textId="4429BF7C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68" w:type="dxa"/>
            <w:gridSpan w:val="2"/>
          </w:tcPr>
          <w:p w14:paraId="22D2E31D" w14:textId="77777777" w:rsidR="00832258" w:rsidRPr="009C526C" w:rsidRDefault="00832258" w:rsidP="00832258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0F5F978B" w14:textId="781C5E9B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32258" w:rsidRPr="009C526C" w14:paraId="5D0AFC40" w14:textId="77777777" w:rsidTr="00077547">
        <w:trPr>
          <w:gridAfter w:val="1"/>
          <w:wAfter w:w="61" w:type="dxa"/>
          <w:trHeight w:val="344"/>
          <w:tblHeader/>
        </w:trPr>
        <w:tc>
          <w:tcPr>
            <w:tcW w:w="4131" w:type="dxa"/>
            <w:gridSpan w:val="4"/>
          </w:tcPr>
          <w:p w14:paraId="4125F745" w14:textId="77777777" w:rsidR="00832258" w:rsidRPr="009C526C" w:rsidRDefault="00832258" w:rsidP="00832258">
            <w:pPr>
              <w:spacing w:line="240" w:lineRule="auto"/>
              <w:jc w:val="both"/>
              <w:rPr>
                <w:u w:val="single"/>
              </w:rPr>
            </w:pPr>
          </w:p>
        </w:tc>
        <w:tc>
          <w:tcPr>
            <w:tcW w:w="5144" w:type="dxa"/>
            <w:gridSpan w:val="13"/>
          </w:tcPr>
          <w:p w14:paraId="688BFA37" w14:textId="77777777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32258" w:rsidRPr="009C526C" w14:paraId="48D032FA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097C0F27" w14:textId="77777777" w:rsidR="00832258" w:rsidRPr="009C526C" w:rsidRDefault="00832258" w:rsidP="00832258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ผู้ถือหุ้นรายใหญ่</w:t>
            </w:r>
          </w:p>
        </w:tc>
        <w:tc>
          <w:tcPr>
            <w:tcW w:w="1077" w:type="dxa"/>
            <w:gridSpan w:val="2"/>
          </w:tcPr>
          <w:p w14:paraId="775DEDDB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697AEE94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2C1FA611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5532AF25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1475F789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0CA5F520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55B9827F" w14:textId="77777777" w:rsidR="00832258" w:rsidRPr="009C526C" w:rsidRDefault="00832258" w:rsidP="00832258">
            <w:pPr>
              <w:pStyle w:val="a1"/>
              <w:tabs>
                <w:tab w:val="decimal" w:pos="792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661DC" w:rsidRPr="009C526C" w14:paraId="262CA3B3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76408FC9" w14:textId="1AD1B8CD" w:rsidR="006661DC" w:rsidRPr="009C526C" w:rsidRDefault="006661DC" w:rsidP="006661DC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cs/>
              </w:rPr>
              <w:t>ขายสินค้าหรือให้บริการ</w:t>
            </w:r>
            <w:r w:rsidRPr="009C526C">
              <w:t xml:space="preserve"> </w:t>
            </w:r>
          </w:p>
        </w:tc>
        <w:tc>
          <w:tcPr>
            <w:tcW w:w="1077" w:type="dxa"/>
            <w:gridSpan w:val="2"/>
          </w:tcPr>
          <w:p w14:paraId="25D91299" w14:textId="222BFD07" w:rsidR="006661DC" w:rsidRPr="009C526C" w:rsidRDefault="00A7507F" w:rsidP="006661D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70" w:type="dxa"/>
            <w:gridSpan w:val="2"/>
          </w:tcPr>
          <w:p w14:paraId="13AB45BC" w14:textId="77777777" w:rsidR="006661DC" w:rsidRPr="009C526C" w:rsidRDefault="006661DC" w:rsidP="006661D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2C9F0215" w14:textId="0AF01CA8" w:rsidR="006661DC" w:rsidRPr="009C526C" w:rsidRDefault="006661DC" w:rsidP="006661DC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36" w:type="dxa"/>
            <w:gridSpan w:val="2"/>
          </w:tcPr>
          <w:p w14:paraId="6B1FAFBA" w14:textId="77777777" w:rsidR="006661DC" w:rsidRPr="009C526C" w:rsidRDefault="006661DC" w:rsidP="006661D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39A55314" w14:textId="0C57858D" w:rsidR="006661DC" w:rsidRPr="009C526C" w:rsidRDefault="00A7507F" w:rsidP="006661D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268" w:type="dxa"/>
            <w:gridSpan w:val="2"/>
          </w:tcPr>
          <w:p w14:paraId="1670FE4F" w14:textId="77777777" w:rsidR="006661DC" w:rsidRPr="009C526C" w:rsidRDefault="006661DC" w:rsidP="006661D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07D8E097" w14:textId="3888186C" w:rsidR="006661DC" w:rsidRPr="009C526C" w:rsidRDefault="006661DC" w:rsidP="006661D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29</w:t>
            </w:r>
          </w:p>
        </w:tc>
      </w:tr>
      <w:tr w:rsidR="006661DC" w:rsidRPr="009C526C" w14:paraId="451A7935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2A97EBA5" w14:textId="77777777" w:rsidR="006661DC" w:rsidRPr="009C526C" w:rsidRDefault="006661DC" w:rsidP="006661DC">
            <w:pPr>
              <w:tabs>
                <w:tab w:val="left" w:pos="342"/>
              </w:tabs>
              <w:spacing w:line="240" w:lineRule="auto"/>
              <w:jc w:val="both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gridSpan w:val="2"/>
          </w:tcPr>
          <w:p w14:paraId="2137E1C6" w14:textId="77777777" w:rsidR="006661DC" w:rsidRPr="009C526C" w:rsidRDefault="006661DC" w:rsidP="006661D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7DD31AF" w14:textId="77777777" w:rsidR="006661DC" w:rsidRPr="009C526C" w:rsidRDefault="006661DC" w:rsidP="006661D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BC7EEB9" w14:textId="77777777" w:rsidR="006661DC" w:rsidRPr="009C526C" w:rsidRDefault="006661DC" w:rsidP="006661DC">
            <w:pPr>
              <w:pStyle w:val="a1"/>
              <w:tabs>
                <w:tab w:val="decimal" w:pos="792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401E1BA1" w14:textId="77777777" w:rsidR="006661DC" w:rsidRPr="009C526C" w:rsidRDefault="006661DC" w:rsidP="006661D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5E16C308" w14:textId="77777777" w:rsidR="006661DC" w:rsidRPr="009C526C" w:rsidRDefault="006661DC" w:rsidP="006661D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2A44F80D" w14:textId="77777777" w:rsidR="006661DC" w:rsidRPr="009C526C" w:rsidRDefault="006661DC" w:rsidP="006661DC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32ECE503" w14:textId="77777777" w:rsidR="006661DC" w:rsidRPr="009C526C" w:rsidRDefault="006661DC" w:rsidP="006661DC">
            <w:pPr>
              <w:pStyle w:val="a1"/>
              <w:tabs>
                <w:tab w:val="decimal" w:pos="79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7547" w:rsidRPr="009C526C" w14:paraId="0A02A3B9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23A8CD48" w14:textId="3C396A40" w:rsidR="00077547" w:rsidRPr="009C526C" w:rsidRDefault="00077547" w:rsidP="00077547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cs/>
              </w:rPr>
              <w:t>ขายสินค้าหรือให้บริการ</w:t>
            </w:r>
          </w:p>
        </w:tc>
        <w:tc>
          <w:tcPr>
            <w:tcW w:w="1077" w:type="dxa"/>
            <w:gridSpan w:val="2"/>
          </w:tcPr>
          <w:p w14:paraId="1DD813A2" w14:textId="66412AA5" w:rsidR="00077547" w:rsidRPr="009C526C" w:rsidRDefault="00077547" w:rsidP="00077547">
            <w:pPr>
              <w:pStyle w:val="a1"/>
              <w:tabs>
                <w:tab w:val="decimal" w:pos="79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C1E17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1C1E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C1E17">
              <w:rPr>
                <w:rFonts w:ascii="Angsana New" w:hAnsi="Angsana New"/>
                <w:sz w:val="30"/>
                <w:szCs w:val="30"/>
                <w:cs/>
                <w:lang w:val="en-US"/>
              </w:rPr>
              <w:t>333</w:t>
            </w:r>
          </w:p>
        </w:tc>
        <w:tc>
          <w:tcPr>
            <w:tcW w:w="270" w:type="dxa"/>
            <w:gridSpan w:val="2"/>
          </w:tcPr>
          <w:p w14:paraId="0575E47A" w14:textId="77777777" w:rsidR="00077547" w:rsidRPr="009C526C" w:rsidRDefault="00077547" w:rsidP="0007754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16CADFC2" w14:textId="1695C851" w:rsidR="00077547" w:rsidRPr="009C526C" w:rsidRDefault="00077547" w:rsidP="000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>
              <w:t>21,304</w:t>
            </w:r>
          </w:p>
        </w:tc>
        <w:tc>
          <w:tcPr>
            <w:tcW w:w="236" w:type="dxa"/>
            <w:gridSpan w:val="2"/>
          </w:tcPr>
          <w:p w14:paraId="7FF6DB3B" w14:textId="77777777" w:rsidR="00077547" w:rsidRPr="009C526C" w:rsidRDefault="00077547" w:rsidP="0007754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3C456AC2" w14:textId="550E0FF4" w:rsidR="00077547" w:rsidRPr="009C526C" w:rsidRDefault="00077547" w:rsidP="00077547">
            <w:pPr>
              <w:pStyle w:val="a1"/>
              <w:tabs>
                <w:tab w:val="decimal" w:pos="790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E17">
              <w:rPr>
                <w:rFonts w:ascii="Angsana New" w:hAnsi="Angsana New"/>
                <w:sz w:val="30"/>
                <w:szCs w:val="30"/>
                <w:cs/>
                <w:lang w:val="en-US"/>
              </w:rPr>
              <w:t>7</w:t>
            </w:r>
            <w:r w:rsidRPr="001C1E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C1E17">
              <w:rPr>
                <w:rFonts w:ascii="Angsana New" w:hAnsi="Angsana New"/>
                <w:sz w:val="30"/>
                <w:szCs w:val="30"/>
                <w:cs/>
                <w:lang w:val="en-US"/>
              </w:rPr>
              <w:t>333</w:t>
            </w:r>
          </w:p>
        </w:tc>
        <w:tc>
          <w:tcPr>
            <w:tcW w:w="268" w:type="dxa"/>
            <w:gridSpan w:val="2"/>
          </w:tcPr>
          <w:p w14:paraId="4E1D65EC" w14:textId="77777777" w:rsidR="00077547" w:rsidRPr="009C526C" w:rsidRDefault="00077547" w:rsidP="0007754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58DBF995" w14:textId="0395E36D" w:rsidR="00077547" w:rsidRPr="009C526C" w:rsidRDefault="00077547" w:rsidP="000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>
              <w:t>21,304</w:t>
            </w:r>
          </w:p>
        </w:tc>
      </w:tr>
      <w:tr w:rsidR="00077547" w:rsidRPr="009C526C" w14:paraId="7B692485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224F9479" w14:textId="77777777" w:rsidR="00077547" w:rsidRPr="009C526C" w:rsidRDefault="00077547" w:rsidP="00077547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รับบริการ</w:t>
            </w:r>
          </w:p>
        </w:tc>
        <w:tc>
          <w:tcPr>
            <w:tcW w:w="1077" w:type="dxa"/>
            <w:gridSpan w:val="2"/>
          </w:tcPr>
          <w:p w14:paraId="61FFBC7F" w14:textId="1574BF31" w:rsidR="00077547" w:rsidRPr="009C526C" w:rsidRDefault="00077547" w:rsidP="00077547">
            <w:pPr>
              <w:pStyle w:val="a1"/>
              <w:tabs>
                <w:tab w:val="decimal" w:pos="790"/>
              </w:tabs>
              <w:ind w:right="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E17">
              <w:rPr>
                <w:rFonts w:ascii="Angsana New" w:hAnsi="Angsana New"/>
                <w:sz w:val="30"/>
                <w:szCs w:val="30"/>
                <w:cs/>
                <w:lang w:val="en-US"/>
              </w:rPr>
              <w:t>23</w:t>
            </w:r>
            <w:r w:rsidRPr="001C1E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C1E17">
              <w:rPr>
                <w:rFonts w:ascii="Angsana New" w:hAnsi="Angsana New"/>
                <w:sz w:val="30"/>
                <w:szCs w:val="30"/>
                <w:cs/>
                <w:lang w:val="en-US"/>
              </w:rPr>
              <w:t>862</w:t>
            </w:r>
          </w:p>
        </w:tc>
        <w:tc>
          <w:tcPr>
            <w:tcW w:w="270" w:type="dxa"/>
            <w:gridSpan w:val="2"/>
          </w:tcPr>
          <w:p w14:paraId="2AEF4C79" w14:textId="77777777" w:rsidR="00077547" w:rsidRPr="009C526C" w:rsidRDefault="00077547" w:rsidP="0007754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39558CDB" w14:textId="3508617A" w:rsidR="00077547" w:rsidRPr="009C526C" w:rsidRDefault="00077547" w:rsidP="000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>
              <w:t>30,811</w:t>
            </w:r>
          </w:p>
        </w:tc>
        <w:tc>
          <w:tcPr>
            <w:tcW w:w="236" w:type="dxa"/>
            <w:gridSpan w:val="2"/>
          </w:tcPr>
          <w:p w14:paraId="220991AA" w14:textId="77777777" w:rsidR="00077547" w:rsidRPr="009C526C" w:rsidRDefault="00077547" w:rsidP="0007754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6425F402" w14:textId="1786DE28" w:rsidR="00077547" w:rsidRPr="009C526C" w:rsidRDefault="00077547" w:rsidP="00077547">
            <w:pPr>
              <w:pStyle w:val="a1"/>
              <w:tabs>
                <w:tab w:val="decimal" w:pos="790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C1E17">
              <w:rPr>
                <w:rFonts w:ascii="Angsana New" w:hAnsi="Angsana New"/>
                <w:sz w:val="30"/>
                <w:szCs w:val="30"/>
                <w:cs/>
                <w:lang w:val="en-US"/>
              </w:rPr>
              <w:t>23</w:t>
            </w:r>
            <w:r w:rsidRPr="001C1E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C1E17">
              <w:rPr>
                <w:rFonts w:ascii="Angsana New" w:hAnsi="Angsana New"/>
                <w:sz w:val="30"/>
                <w:szCs w:val="30"/>
                <w:cs/>
                <w:lang w:val="en-US"/>
              </w:rPr>
              <w:t>862</w:t>
            </w:r>
          </w:p>
        </w:tc>
        <w:tc>
          <w:tcPr>
            <w:tcW w:w="268" w:type="dxa"/>
            <w:gridSpan w:val="2"/>
          </w:tcPr>
          <w:p w14:paraId="1F0ED4FC" w14:textId="77777777" w:rsidR="00077547" w:rsidRPr="009C526C" w:rsidRDefault="00077547" w:rsidP="0007754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170D7C60" w14:textId="1A240B7B" w:rsidR="00077547" w:rsidRPr="009C526C" w:rsidRDefault="00077547" w:rsidP="000775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0" w:hanging="18"/>
              <w:rPr>
                <w:rFonts w:asciiTheme="majorBidi" w:hAnsiTheme="majorBidi" w:cstheme="majorBidi"/>
                <w:spacing w:val="0"/>
              </w:rPr>
            </w:pPr>
            <w:r>
              <w:t>30,811</w:t>
            </w:r>
          </w:p>
        </w:tc>
      </w:tr>
      <w:tr w:rsidR="001C1E17" w:rsidRPr="009C526C" w14:paraId="2456A624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0AFBCABB" w14:textId="77777777" w:rsidR="001C1E17" w:rsidRPr="009C526C" w:rsidRDefault="001C1E17" w:rsidP="001C1E17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1077" w:type="dxa"/>
            <w:gridSpan w:val="2"/>
          </w:tcPr>
          <w:p w14:paraId="789D1B1B" w14:textId="77777777" w:rsidR="001C1E17" w:rsidRPr="009C526C" w:rsidRDefault="001C1E17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E25DD56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4DA8EFE7" w14:textId="77777777" w:rsidR="001C1E17" w:rsidRPr="009C526C" w:rsidRDefault="001C1E17" w:rsidP="001C1E17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65084B94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0A4864BB" w14:textId="77777777" w:rsidR="001C1E17" w:rsidRPr="009C526C" w:rsidRDefault="001C1E17" w:rsidP="001C1E1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gridSpan w:val="2"/>
          </w:tcPr>
          <w:p w14:paraId="164D05FF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23EBB39F" w14:textId="77777777" w:rsidR="001C1E17" w:rsidRPr="009C526C" w:rsidRDefault="001C1E17" w:rsidP="001C1E1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1E17" w:rsidRPr="009C526C" w14:paraId="1C5E1979" w14:textId="77777777" w:rsidTr="00077547">
        <w:trPr>
          <w:gridAfter w:val="1"/>
          <w:wAfter w:w="61" w:type="dxa"/>
        </w:trPr>
        <w:tc>
          <w:tcPr>
            <w:tcW w:w="4131" w:type="dxa"/>
            <w:gridSpan w:val="4"/>
          </w:tcPr>
          <w:p w14:paraId="2B308294" w14:textId="77777777" w:rsidR="001C1E17" w:rsidRPr="009C526C" w:rsidRDefault="001C1E17" w:rsidP="001C1E17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  <w:r w:rsidRPr="009C526C">
              <w:rPr>
                <w:cs/>
              </w:rPr>
              <w:t>ค่าตอบแทนผู้บริหารสำคัญ</w:t>
            </w:r>
          </w:p>
        </w:tc>
        <w:tc>
          <w:tcPr>
            <w:tcW w:w="1077" w:type="dxa"/>
            <w:gridSpan w:val="2"/>
          </w:tcPr>
          <w:p w14:paraId="7F0E36E3" w14:textId="77777777" w:rsidR="001C1E17" w:rsidRPr="009C526C" w:rsidRDefault="001C1E17" w:rsidP="001C1E1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5F5C9B79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7EC55848" w14:textId="77777777" w:rsidR="001C1E17" w:rsidRPr="009C526C" w:rsidRDefault="001C1E17" w:rsidP="001C1E17">
            <w:pPr>
              <w:pStyle w:val="a1"/>
              <w:tabs>
                <w:tab w:val="decimal" w:pos="792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gridSpan w:val="2"/>
          </w:tcPr>
          <w:p w14:paraId="73D8AE80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5AAB5783" w14:textId="77777777" w:rsidR="001C1E17" w:rsidRPr="009C526C" w:rsidRDefault="001C1E17" w:rsidP="001C1E1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8" w:type="dxa"/>
            <w:gridSpan w:val="2"/>
          </w:tcPr>
          <w:p w14:paraId="7A4935E5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65A59550" w14:textId="77777777" w:rsidR="001C1E17" w:rsidRPr="009C526C" w:rsidRDefault="001C1E17" w:rsidP="001C1E17">
            <w:pPr>
              <w:pStyle w:val="a1"/>
              <w:tabs>
                <w:tab w:val="decimal" w:pos="79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C1E17" w:rsidRPr="009C526C" w14:paraId="054AC759" w14:textId="77777777" w:rsidTr="00077547">
        <w:trPr>
          <w:gridAfter w:val="1"/>
          <w:wAfter w:w="61" w:type="dxa"/>
          <w:trHeight w:val="80"/>
        </w:trPr>
        <w:tc>
          <w:tcPr>
            <w:tcW w:w="4131" w:type="dxa"/>
            <w:gridSpan w:val="4"/>
          </w:tcPr>
          <w:p w14:paraId="6103F0A6" w14:textId="77777777" w:rsidR="001C1E17" w:rsidRPr="009C526C" w:rsidRDefault="001C1E17" w:rsidP="001C1E1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2835"/>
              </w:tabs>
              <w:spacing w:line="240" w:lineRule="auto"/>
              <w:jc w:val="both"/>
            </w:pPr>
            <w:r w:rsidRPr="009C526C">
              <w:t xml:space="preserve">   </w:t>
            </w:r>
            <w:r w:rsidRPr="009C526C">
              <w:rPr>
                <w:cs/>
              </w:rPr>
              <w:t>ผลประโยชน์ระยะสั้นของพนักงาน</w:t>
            </w:r>
          </w:p>
        </w:tc>
        <w:tc>
          <w:tcPr>
            <w:tcW w:w="1077" w:type="dxa"/>
            <w:gridSpan w:val="2"/>
          </w:tcPr>
          <w:p w14:paraId="6F340B42" w14:textId="68102F18" w:rsidR="001C1E17" w:rsidRPr="009C526C" w:rsidRDefault="00077547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6,230</w:t>
            </w:r>
          </w:p>
        </w:tc>
        <w:tc>
          <w:tcPr>
            <w:tcW w:w="270" w:type="dxa"/>
            <w:gridSpan w:val="2"/>
          </w:tcPr>
          <w:p w14:paraId="3AA0E5F4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</w:tcPr>
          <w:p w14:paraId="49A28899" w14:textId="165E8F7C" w:rsidR="001C1E17" w:rsidRPr="009C526C" w:rsidRDefault="001C1E17" w:rsidP="001C1E17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87AE6">
              <w:rPr>
                <w:rFonts w:ascii="Angsana New" w:hAnsi="Angsana New"/>
                <w:sz w:val="30"/>
                <w:szCs w:val="30"/>
                <w:lang w:val="en-US"/>
              </w:rPr>
              <w:t>5,708</w:t>
            </w:r>
          </w:p>
        </w:tc>
        <w:tc>
          <w:tcPr>
            <w:tcW w:w="236" w:type="dxa"/>
            <w:gridSpan w:val="2"/>
          </w:tcPr>
          <w:p w14:paraId="7B5F2FF1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0DBF3301" w14:textId="18EDC9C2" w:rsidR="001C1E17" w:rsidRPr="009C526C" w:rsidRDefault="00077547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6,230</w:t>
            </w:r>
          </w:p>
        </w:tc>
        <w:tc>
          <w:tcPr>
            <w:tcW w:w="268" w:type="dxa"/>
            <w:gridSpan w:val="2"/>
          </w:tcPr>
          <w:p w14:paraId="7B1469FA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</w:tcPr>
          <w:p w14:paraId="59329A00" w14:textId="44B33980" w:rsidR="001C1E17" w:rsidRPr="009C526C" w:rsidRDefault="001C1E17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87AE6">
              <w:rPr>
                <w:rFonts w:ascii="Angsana New" w:hAnsi="Angsana New"/>
                <w:sz w:val="30"/>
                <w:szCs w:val="30"/>
                <w:lang w:val="en-GB"/>
              </w:rPr>
              <w:t>5,708</w:t>
            </w:r>
          </w:p>
        </w:tc>
      </w:tr>
      <w:tr w:rsidR="001C1E17" w:rsidRPr="009C526C" w14:paraId="47A49822" w14:textId="77777777" w:rsidTr="00077547">
        <w:trPr>
          <w:gridAfter w:val="1"/>
          <w:wAfter w:w="61" w:type="dxa"/>
          <w:trHeight w:val="80"/>
        </w:trPr>
        <w:tc>
          <w:tcPr>
            <w:tcW w:w="4131" w:type="dxa"/>
            <w:gridSpan w:val="4"/>
          </w:tcPr>
          <w:p w14:paraId="20CE508A" w14:textId="77777777" w:rsidR="001C1E17" w:rsidRPr="009C526C" w:rsidRDefault="001C1E17" w:rsidP="001C1E17">
            <w:pPr>
              <w:tabs>
                <w:tab w:val="left" w:pos="342"/>
              </w:tabs>
              <w:spacing w:line="240" w:lineRule="auto"/>
              <w:jc w:val="both"/>
            </w:pPr>
            <w:r w:rsidRPr="009C526C">
              <w:t xml:space="preserve">   </w:t>
            </w:r>
            <w:r w:rsidRPr="009C526C">
              <w:rPr>
                <w:cs/>
              </w:rPr>
              <w:t>ผลประโยชน์หลังออกจากงาน</w:t>
            </w:r>
          </w:p>
        </w:tc>
        <w:tc>
          <w:tcPr>
            <w:tcW w:w="1077" w:type="dxa"/>
            <w:gridSpan w:val="2"/>
          </w:tcPr>
          <w:p w14:paraId="25F4823F" w14:textId="6D03388C" w:rsidR="001C1E17" w:rsidRPr="009C526C" w:rsidRDefault="0017415F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186</w:t>
            </w:r>
          </w:p>
        </w:tc>
        <w:tc>
          <w:tcPr>
            <w:tcW w:w="270" w:type="dxa"/>
            <w:gridSpan w:val="2"/>
          </w:tcPr>
          <w:p w14:paraId="303562A2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0B15C017" w14:textId="2AB1B8D8" w:rsidR="001C1E17" w:rsidRPr="009C526C" w:rsidRDefault="001C1E17" w:rsidP="001C1E17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87AE6">
              <w:rPr>
                <w:rFonts w:ascii="Angsana New" w:hAnsi="Angsana New"/>
                <w:sz w:val="30"/>
                <w:szCs w:val="30"/>
                <w:lang w:val="en-GB"/>
              </w:rPr>
              <w:t>186</w:t>
            </w:r>
          </w:p>
        </w:tc>
        <w:tc>
          <w:tcPr>
            <w:tcW w:w="236" w:type="dxa"/>
            <w:gridSpan w:val="2"/>
          </w:tcPr>
          <w:p w14:paraId="5C76E0A9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579596F9" w14:textId="1C755624" w:rsidR="001C1E17" w:rsidRPr="009C526C" w:rsidRDefault="0017415F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186</w:t>
            </w:r>
          </w:p>
        </w:tc>
        <w:tc>
          <w:tcPr>
            <w:tcW w:w="268" w:type="dxa"/>
            <w:gridSpan w:val="2"/>
          </w:tcPr>
          <w:p w14:paraId="20CDB7A9" w14:textId="77777777" w:rsidR="001C1E17" w:rsidRPr="009C526C" w:rsidRDefault="001C1E1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0F0B82C6" w14:textId="7F0D0C09" w:rsidR="001C1E17" w:rsidRPr="009C526C" w:rsidRDefault="001C1E17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387AE6">
              <w:rPr>
                <w:rFonts w:ascii="Angsana New" w:hAnsi="Angsana New"/>
                <w:sz w:val="30"/>
                <w:szCs w:val="30"/>
                <w:lang w:val="en-GB"/>
              </w:rPr>
              <w:t>186</w:t>
            </w:r>
          </w:p>
        </w:tc>
      </w:tr>
      <w:tr w:rsidR="00077547" w:rsidRPr="009C526C" w14:paraId="6EFA8C0C" w14:textId="77777777" w:rsidTr="00077547">
        <w:trPr>
          <w:gridAfter w:val="1"/>
          <w:wAfter w:w="61" w:type="dxa"/>
          <w:trHeight w:val="80"/>
        </w:trPr>
        <w:tc>
          <w:tcPr>
            <w:tcW w:w="4131" w:type="dxa"/>
            <w:gridSpan w:val="4"/>
          </w:tcPr>
          <w:p w14:paraId="231393F5" w14:textId="77777777" w:rsidR="00077547" w:rsidRPr="009C526C" w:rsidRDefault="00077547" w:rsidP="001C1E17">
            <w:pPr>
              <w:tabs>
                <w:tab w:val="left" w:pos="342"/>
              </w:tabs>
              <w:spacing w:line="240" w:lineRule="auto"/>
              <w:jc w:val="both"/>
              <w:rPr>
                <w:cs/>
              </w:rPr>
            </w:pPr>
          </w:p>
        </w:tc>
        <w:tc>
          <w:tcPr>
            <w:tcW w:w="1077" w:type="dxa"/>
            <w:gridSpan w:val="2"/>
          </w:tcPr>
          <w:p w14:paraId="411FDD65" w14:textId="77777777" w:rsidR="00077547" w:rsidRPr="009C526C" w:rsidRDefault="00077547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E7D38CA" w14:textId="77777777" w:rsidR="00077547" w:rsidRPr="009C526C" w:rsidRDefault="0007754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4" w:type="dxa"/>
            <w:tcBorders>
              <w:bottom w:val="nil"/>
            </w:tcBorders>
          </w:tcPr>
          <w:p w14:paraId="24F89A11" w14:textId="77777777" w:rsidR="00077547" w:rsidRPr="00387AE6" w:rsidRDefault="00077547" w:rsidP="001C1E17">
            <w:pPr>
              <w:pStyle w:val="a1"/>
              <w:tabs>
                <w:tab w:val="decimal" w:pos="792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gridSpan w:val="2"/>
          </w:tcPr>
          <w:p w14:paraId="703B3B3D" w14:textId="77777777" w:rsidR="00077547" w:rsidRPr="009C526C" w:rsidRDefault="0007754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122" w:type="dxa"/>
            <w:gridSpan w:val="3"/>
          </w:tcPr>
          <w:p w14:paraId="2B5C94CA" w14:textId="77777777" w:rsidR="00077547" w:rsidRPr="009C526C" w:rsidRDefault="00077547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68" w:type="dxa"/>
            <w:gridSpan w:val="2"/>
          </w:tcPr>
          <w:p w14:paraId="19C4C627" w14:textId="77777777" w:rsidR="00077547" w:rsidRPr="009C526C" w:rsidRDefault="00077547" w:rsidP="001C1E17">
            <w:pPr>
              <w:pStyle w:val="a1"/>
              <w:tabs>
                <w:tab w:val="decimal" w:pos="860"/>
              </w:tabs>
              <w:ind w:right="-108"/>
              <w:jc w:val="lef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7" w:type="dxa"/>
            <w:tcBorders>
              <w:bottom w:val="nil"/>
            </w:tcBorders>
          </w:tcPr>
          <w:p w14:paraId="2CF2858F" w14:textId="77777777" w:rsidR="00077547" w:rsidRPr="00387AE6" w:rsidRDefault="00077547" w:rsidP="001C1E17">
            <w:pPr>
              <w:pStyle w:val="a1"/>
              <w:tabs>
                <w:tab w:val="decimal" w:pos="79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2950AF" w:rsidRPr="007D1712" w14:paraId="10652ABE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6B922080" w14:textId="77777777" w:rsidR="002950AF" w:rsidRPr="009C526C" w:rsidRDefault="002950AF" w:rsidP="00D665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5FF5BD8B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71755ED3" w14:textId="77777777" w:rsidR="002950AF" w:rsidRPr="009C526C" w:rsidRDefault="002950AF" w:rsidP="00364F8A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86" w:type="dxa"/>
            <w:gridSpan w:val="7"/>
            <w:vAlign w:val="bottom"/>
            <w:hideMark/>
          </w:tcPr>
          <w:p w14:paraId="3EC3C2FB" w14:textId="77777777" w:rsidR="002950AF" w:rsidRPr="007D1712" w:rsidRDefault="002950AF" w:rsidP="00364F8A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14:paraId="771BFA9C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508" w:type="dxa"/>
            <w:gridSpan w:val="6"/>
            <w:vAlign w:val="bottom"/>
            <w:hideMark/>
          </w:tcPr>
          <w:p w14:paraId="076A344D" w14:textId="77777777" w:rsidR="002950AF" w:rsidRPr="007D1712" w:rsidRDefault="002950AF" w:rsidP="00364F8A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950AF" w:rsidRPr="009E5297" w14:paraId="1CCB250F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14257A6A" w14:textId="77777777" w:rsidR="002950AF" w:rsidRPr="009C526C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7CD6019B" w14:textId="77777777" w:rsidR="002950AF" w:rsidRPr="009C526C" w:rsidRDefault="002950AF" w:rsidP="00364F8A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390893FD" w14:textId="77777777" w:rsidR="002950AF" w:rsidRPr="009C526C" w:rsidRDefault="002950AF" w:rsidP="00364F8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9223458" w14:textId="09F7B895" w:rsidR="002950AF" w:rsidRPr="009E5297" w:rsidRDefault="002950AF" w:rsidP="00364F8A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83225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 w:rsidR="0083225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gridSpan w:val="2"/>
          </w:tcPr>
          <w:p w14:paraId="503EC8DE" w14:textId="77777777" w:rsidR="002950AF" w:rsidRPr="009E5297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  <w:gridSpan w:val="3"/>
          </w:tcPr>
          <w:p w14:paraId="13ACCFA2" w14:textId="77777777" w:rsidR="002950AF" w:rsidRPr="009E5297" w:rsidRDefault="002950AF" w:rsidP="00364F8A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  <w:gridSpan w:val="2"/>
          </w:tcPr>
          <w:p w14:paraId="67A62B4D" w14:textId="77777777" w:rsidR="002950AF" w:rsidRPr="009E5297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6CD824AD" w14:textId="1C5FAD58" w:rsidR="002950AF" w:rsidRPr="009E5297" w:rsidRDefault="00832258" w:rsidP="00364F8A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  <w:gridSpan w:val="2"/>
          </w:tcPr>
          <w:p w14:paraId="3B03FCC8" w14:textId="77777777" w:rsidR="002950AF" w:rsidRPr="009E5297" w:rsidRDefault="002950AF" w:rsidP="00364F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230548EB" w14:textId="77777777" w:rsidR="002950AF" w:rsidRPr="009E5297" w:rsidRDefault="002950AF" w:rsidP="00364F8A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32258" w:rsidRPr="009C526C" w14:paraId="414007CF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38596114" w14:textId="562F6805" w:rsidR="00832258" w:rsidRPr="00E04C32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</w:rPr>
            </w:pPr>
            <w:r w:rsidRPr="00E04C32">
              <w:rPr>
                <w:rFonts w:hint="cs"/>
                <w:b/>
                <w:bCs/>
                <w:i/>
                <w:iCs/>
                <w:spacing w:val="0"/>
                <w:cs/>
              </w:rPr>
              <w:t>ณ วันที่</w:t>
            </w:r>
          </w:p>
        </w:tc>
        <w:tc>
          <w:tcPr>
            <w:tcW w:w="897" w:type="dxa"/>
            <w:hideMark/>
          </w:tcPr>
          <w:p w14:paraId="57EE11AF" w14:textId="0AEE5A22" w:rsidR="00832258" w:rsidRPr="009C526C" w:rsidRDefault="00832258" w:rsidP="00832258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6329431C" w14:textId="77777777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41006F86" w14:textId="31D9CA1D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gridSpan w:val="2"/>
          </w:tcPr>
          <w:p w14:paraId="48C3462A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  <w:gridSpan w:val="3"/>
          </w:tcPr>
          <w:p w14:paraId="066794F9" w14:textId="1F2D77FA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1" w:type="dxa"/>
            <w:gridSpan w:val="2"/>
          </w:tcPr>
          <w:p w14:paraId="4ECAD485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5647D7C5" w14:textId="673FC555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gridSpan w:val="2"/>
          </w:tcPr>
          <w:p w14:paraId="1D2D7829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74677D54" w14:textId="623D185D" w:rsidR="00832258" w:rsidRPr="009C526C" w:rsidRDefault="00832258" w:rsidP="00832258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32258" w:rsidRPr="009C526C" w14:paraId="5E3BE39D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5078799F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38DEB868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535539FC" w14:textId="77777777" w:rsidR="00832258" w:rsidRPr="009C526C" w:rsidRDefault="00832258" w:rsidP="008322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235" w:type="dxa"/>
            <w:gridSpan w:val="15"/>
            <w:vAlign w:val="bottom"/>
            <w:hideMark/>
          </w:tcPr>
          <w:p w14:paraId="079E47FA" w14:textId="77777777" w:rsidR="00832258" w:rsidRPr="009C526C" w:rsidRDefault="00832258" w:rsidP="0083225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2258" w:rsidRPr="009C526C" w14:paraId="7F7D7ABD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  <w:hideMark/>
          </w:tcPr>
          <w:p w14:paraId="3A97D4CE" w14:textId="77777777" w:rsidR="00832258" w:rsidRPr="00E04C32" w:rsidRDefault="00832258" w:rsidP="008322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i/>
                <w:iCs/>
                <w:spacing w:val="0"/>
                <w:cs/>
              </w:rPr>
            </w:pPr>
            <w:r w:rsidRPr="00E04C32">
              <w:rPr>
                <w:b/>
                <w:bCs/>
                <w:i/>
                <w:iCs/>
                <w:spacing w:val="0"/>
                <w:cs/>
              </w:rPr>
              <w:t>ลูกหนี้การค้า</w:t>
            </w:r>
          </w:p>
        </w:tc>
        <w:tc>
          <w:tcPr>
            <w:tcW w:w="897" w:type="dxa"/>
          </w:tcPr>
          <w:p w14:paraId="6DCBA359" w14:textId="77777777" w:rsidR="00832258" w:rsidRPr="009C526C" w:rsidRDefault="00832258" w:rsidP="0083225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3846763C" w14:textId="77777777" w:rsidR="00832258" w:rsidRPr="009C526C" w:rsidRDefault="00832258" w:rsidP="0083225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02329AAA" w14:textId="77777777" w:rsidR="00832258" w:rsidRPr="009C526C" w:rsidRDefault="00832258" w:rsidP="0083225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A642E71" w14:textId="77777777" w:rsidR="00832258" w:rsidRPr="009C526C" w:rsidRDefault="00832258" w:rsidP="0083225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20569838" w14:textId="77777777" w:rsidR="00832258" w:rsidRPr="009C526C" w:rsidRDefault="00832258" w:rsidP="0083225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351A6DCB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51F2C93B" w14:textId="77777777" w:rsidR="00832258" w:rsidRPr="009C526C" w:rsidRDefault="00832258" w:rsidP="0083225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6A1EB705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37602BCF" w14:textId="77777777" w:rsidR="00832258" w:rsidRPr="009C526C" w:rsidRDefault="00832258" w:rsidP="00832258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15726B" w:rsidRPr="009C526C" w14:paraId="7EA3D002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  <w:hideMark/>
          </w:tcPr>
          <w:p w14:paraId="3A7504BB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897" w:type="dxa"/>
          </w:tcPr>
          <w:p w14:paraId="3643471C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4E0BDA75" w14:textId="77777777" w:rsidR="0015726B" w:rsidRPr="009C526C" w:rsidRDefault="0015726B" w:rsidP="0015726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899D0" w14:textId="64B5D5F2" w:rsidR="0015726B" w:rsidRPr="009C526C" w:rsidRDefault="001C1E17" w:rsidP="0015726B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1C1E1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6,877</w:t>
            </w:r>
          </w:p>
        </w:tc>
        <w:tc>
          <w:tcPr>
            <w:tcW w:w="236" w:type="dxa"/>
            <w:gridSpan w:val="2"/>
          </w:tcPr>
          <w:p w14:paraId="25C19C34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22FFD" w14:textId="016752EC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spacing w:val="0"/>
                <w:lang w:val="en-GB"/>
              </w:rPr>
            </w:pPr>
            <w:r w:rsidRPr="004034C4">
              <w:t>1,242</w:t>
            </w:r>
          </w:p>
        </w:tc>
        <w:tc>
          <w:tcPr>
            <w:tcW w:w="241" w:type="dxa"/>
            <w:gridSpan w:val="2"/>
          </w:tcPr>
          <w:p w14:paraId="7647C01E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23C7B" w14:textId="143C5C1D" w:rsidR="0015726B" w:rsidRPr="009C526C" w:rsidRDefault="001C1E17" w:rsidP="0015726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1C1E1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6,877</w:t>
            </w:r>
          </w:p>
        </w:tc>
        <w:tc>
          <w:tcPr>
            <w:tcW w:w="255" w:type="dxa"/>
            <w:gridSpan w:val="2"/>
          </w:tcPr>
          <w:p w14:paraId="1FF6FEA5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3D01D" w14:textId="73E4C6E7" w:rsidR="0015726B" w:rsidRPr="009C526C" w:rsidRDefault="0015726B" w:rsidP="0015726B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1,242</w:t>
            </w:r>
          </w:p>
        </w:tc>
      </w:tr>
      <w:tr w:rsidR="0015726B" w:rsidRPr="009C526C" w14:paraId="081EEDB1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6D6FD702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76985259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4C9C0C74" w14:textId="77777777" w:rsidR="0015726B" w:rsidRPr="001C1E17" w:rsidRDefault="0015726B" w:rsidP="0015726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69C2E" w14:textId="06C6D093" w:rsidR="0015726B" w:rsidRPr="001C1E17" w:rsidRDefault="001C1E17" w:rsidP="0015726B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1C1E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6,877</w:t>
            </w:r>
          </w:p>
        </w:tc>
        <w:tc>
          <w:tcPr>
            <w:tcW w:w="236" w:type="dxa"/>
            <w:gridSpan w:val="2"/>
          </w:tcPr>
          <w:p w14:paraId="41F2429D" w14:textId="77777777" w:rsidR="0015726B" w:rsidRPr="001C1E17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259D4" w14:textId="2AAF7B5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 w:rsidRPr="004034C4">
              <w:rPr>
                <w:b/>
                <w:bCs/>
              </w:rPr>
              <w:t>1,242</w:t>
            </w:r>
          </w:p>
        </w:tc>
        <w:tc>
          <w:tcPr>
            <w:tcW w:w="241" w:type="dxa"/>
            <w:gridSpan w:val="2"/>
          </w:tcPr>
          <w:p w14:paraId="3D6CD6DC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B7C48" w14:textId="6AA68DAA" w:rsidR="0015726B" w:rsidRPr="001C1E17" w:rsidRDefault="001C1E17" w:rsidP="0015726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1C1E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6,877</w:t>
            </w:r>
          </w:p>
        </w:tc>
        <w:tc>
          <w:tcPr>
            <w:tcW w:w="255" w:type="dxa"/>
            <w:gridSpan w:val="2"/>
          </w:tcPr>
          <w:p w14:paraId="035B9F24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F4D868" w14:textId="291B7B85" w:rsidR="0015726B" w:rsidRPr="009C526C" w:rsidRDefault="0015726B" w:rsidP="0015726B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1,242</w:t>
            </w:r>
          </w:p>
        </w:tc>
      </w:tr>
      <w:tr w:rsidR="0015726B" w:rsidRPr="009C526C" w14:paraId="6AE87A8C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  <w:hideMark/>
          </w:tcPr>
          <w:p w14:paraId="53A8124C" w14:textId="7E6E8EF4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897" w:type="dxa"/>
          </w:tcPr>
          <w:p w14:paraId="71D2CAAB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3EB5F2E3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533D68A" w14:textId="77777777" w:rsidR="0015726B" w:rsidRPr="008A2B87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10BA5170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56D2FF57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779A9BA5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0152107E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444F5584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32907515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15726B" w:rsidRPr="009C526C" w14:paraId="4E65C079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2A90F330" w14:textId="726F2FC2" w:rsidR="0015726B" w:rsidRPr="00E04C32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i/>
                <w:iCs/>
                <w:spacing w:val="0"/>
                <w:cs/>
              </w:rPr>
            </w:pPr>
            <w:r w:rsidRPr="00E04C32">
              <w:rPr>
                <w:rFonts w:hint="cs"/>
                <w:b/>
                <w:bCs/>
                <w:i/>
                <w:iCs/>
                <w:spacing w:val="0"/>
                <w:cs/>
              </w:rPr>
              <w:lastRenderedPageBreak/>
              <w:t>รายได้ค้างรับ</w:t>
            </w:r>
          </w:p>
        </w:tc>
        <w:tc>
          <w:tcPr>
            <w:tcW w:w="897" w:type="dxa"/>
          </w:tcPr>
          <w:p w14:paraId="15CE411F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24A4FD15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88DD8A8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4BD908E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175F642A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41926B29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2925DDCF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2CBB26D7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22CDDB60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15726B" w:rsidRPr="009C526C" w14:paraId="7B74FCAC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  <w:hideMark/>
          </w:tcPr>
          <w:p w14:paraId="1FFFF858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897" w:type="dxa"/>
          </w:tcPr>
          <w:p w14:paraId="39E71C6A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7239DD2E" w14:textId="77777777" w:rsidR="0015726B" w:rsidRPr="009C526C" w:rsidRDefault="0015726B" w:rsidP="0015726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E72346" w14:textId="12959764" w:rsidR="0015726B" w:rsidRPr="00C50A1E" w:rsidRDefault="001C1E17" w:rsidP="00E7542A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2"/>
          </w:tcPr>
          <w:p w14:paraId="2E410E1F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77F00" w14:textId="1E5E58A9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spacing w:val="0"/>
                <w:lang w:val="en-GB"/>
              </w:rPr>
            </w:pPr>
            <w:r w:rsidRPr="004034C4">
              <w:t>325</w:t>
            </w:r>
          </w:p>
        </w:tc>
        <w:tc>
          <w:tcPr>
            <w:tcW w:w="241" w:type="dxa"/>
            <w:gridSpan w:val="2"/>
          </w:tcPr>
          <w:p w14:paraId="505FDE45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DECA8C" w14:textId="40CF7642" w:rsidR="0015726B" w:rsidRPr="009C526C" w:rsidRDefault="001C1E17" w:rsidP="00E7542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  <w:gridSpan w:val="2"/>
          </w:tcPr>
          <w:p w14:paraId="660D094A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2A5113" w14:textId="247C1FD7" w:rsidR="0015726B" w:rsidRPr="009C526C" w:rsidRDefault="0015726B" w:rsidP="0015726B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325</w:t>
            </w:r>
          </w:p>
        </w:tc>
      </w:tr>
      <w:tr w:rsidR="0015726B" w:rsidRPr="009C526C" w14:paraId="7F8D9448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520E4A38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09422A60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4A606B28" w14:textId="77777777" w:rsidR="0015726B" w:rsidRPr="009C526C" w:rsidRDefault="0015726B" w:rsidP="0015726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FBC5E7" w14:textId="0FDD88A2" w:rsidR="0015726B" w:rsidRPr="00E7542A" w:rsidRDefault="001C1E17" w:rsidP="00E7542A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E7542A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gridSpan w:val="2"/>
          </w:tcPr>
          <w:p w14:paraId="28E43019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15E840" w14:textId="48DE49C8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 w:rsidRPr="004034C4">
              <w:rPr>
                <w:b/>
                <w:bCs/>
              </w:rPr>
              <w:t>325</w:t>
            </w:r>
          </w:p>
        </w:tc>
        <w:tc>
          <w:tcPr>
            <w:tcW w:w="241" w:type="dxa"/>
            <w:gridSpan w:val="2"/>
          </w:tcPr>
          <w:p w14:paraId="447BCFCB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DF71D7" w14:textId="71F89FC9" w:rsidR="0015726B" w:rsidRPr="00E7542A" w:rsidRDefault="001C1E17" w:rsidP="00E7542A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E7542A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  <w:gridSpan w:val="2"/>
          </w:tcPr>
          <w:p w14:paraId="031F2FCF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79BE7C" w14:textId="12C14CDC" w:rsidR="0015726B" w:rsidRPr="009C526C" w:rsidRDefault="0015726B" w:rsidP="0015726B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325</w:t>
            </w:r>
          </w:p>
        </w:tc>
      </w:tr>
      <w:tr w:rsidR="0015726B" w:rsidRPr="009C526C" w14:paraId="31B47614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3CCD7780" w14:textId="0046F15D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</w:p>
        </w:tc>
        <w:tc>
          <w:tcPr>
            <w:tcW w:w="897" w:type="dxa"/>
          </w:tcPr>
          <w:p w14:paraId="316E48F3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6EF16C90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EDECBCB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43D11C7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35DFA967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6072B167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2B0CA638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1F51781B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13795B69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15726B" w:rsidRPr="009C526C" w14:paraId="068B165E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0185C3F8" w14:textId="594365A9" w:rsidR="0015726B" w:rsidRPr="00E04C32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i/>
                <w:iCs/>
                <w:spacing w:val="0"/>
                <w:cs/>
              </w:rPr>
            </w:pPr>
            <w:r w:rsidRPr="00E04C32">
              <w:rPr>
                <w:rFonts w:hint="cs"/>
                <w:b/>
                <w:bCs/>
                <w:i/>
                <w:iCs/>
                <w:spacing w:val="0"/>
                <w:cs/>
              </w:rPr>
              <w:t>เจ้าหนี้การค้า</w:t>
            </w:r>
          </w:p>
        </w:tc>
        <w:tc>
          <w:tcPr>
            <w:tcW w:w="897" w:type="dxa"/>
          </w:tcPr>
          <w:p w14:paraId="03BBC4FC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55809A64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1AFBF0F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0E417D0A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</w:tcPr>
          <w:p w14:paraId="0166B344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  <w:gridSpan w:val="2"/>
          </w:tcPr>
          <w:p w14:paraId="5BF7E7E1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50879B13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  <w:gridSpan w:val="2"/>
          </w:tcPr>
          <w:p w14:paraId="7D550243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4144C6CA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15726B" w:rsidRPr="009C526C" w14:paraId="386CAC21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  <w:hideMark/>
          </w:tcPr>
          <w:p w14:paraId="7322BA2D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กิจการอื่นที่เกี่ยวข้องกัน</w:t>
            </w:r>
          </w:p>
        </w:tc>
        <w:tc>
          <w:tcPr>
            <w:tcW w:w="897" w:type="dxa"/>
          </w:tcPr>
          <w:p w14:paraId="164D332E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2AB135AB" w14:textId="77777777" w:rsidR="0015726B" w:rsidRPr="009C526C" w:rsidRDefault="0015726B" w:rsidP="0015726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49F4F" w14:textId="74C0767C" w:rsidR="0015726B" w:rsidRPr="009C526C" w:rsidRDefault="001C1E17" w:rsidP="0015726B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1C1E1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27,920</w:t>
            </w:r>
          </w:p>
        </w:tc>
        <w:tc>
          <w:tcPr>
            <w:tcW w:w="236" w:type="dxa"/>
            <w:gridSpan w:val="2"/>
          </w:tcPr>
          <w:p w14:paraId="0E4090C3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FE5471" w14:textId="7773DBEA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spacing w:val="0"/>
                <w:lang w:val="en-GB"/>
              </w:rPr>
            </w:pPr>
            <w:r w:rsidRPr="004034C4">
              <w:rPr>
                <w:lang w:val="en-GB"/>
              </w:rPr>
              <w:t>24,144</w:t>
            </w:r>
          </w:p>
        </w:tc>
        <w:tc>
          <w:tcPr>
            <w:tcW w:w="241" w:type="dxa"/>
            <w:gridSpan w:val="2"/>
          </w:tcPr>
          <w:p w14:paraId="00FA5775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F9E644" w14:textId="3CA00230" w:rsidR="0015726B" w:rsidRPr="009C526C" w:rsidRDefault="001C1E17" w:rsidP="0015726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1C1E1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27,920</w:t>
            </w:r>
          </w:p>
        </w:tc>
        <w:tc>
          <w:tcPr>
            <w:tcW w:w="255" w:type="dxa"/>
            <w:gridSpan w:val="2"/>
          </w:tcPr>
          <w:p w14:paraId="74039279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71425" w14:textId="32C88F47" w:rsidR="0015726B" w:rsidRPr="009C526C" w:rsidRDefault="0015726B" w:rsidP="0015726B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24,144</w:t>
            </w:r>
          </w:p>
        </w:tc>
      </w:tr>
      <w:tr w:rsidR="0015726B" w:rsidRPr="009C526C" w14:paraId="4AF7BC0B" w14:textId="77777777" w:rsidTr="00077547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2968" w:type="dxa"/>
          </w:tcPr>
          <w:p w14:paraId="3C143BEA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6F4B563F" w14:textId="77777777" w:rsidR="0015726B" w:rsidRPr="009C526C" w:rsidRDefault="0015726B" w:rsidP="001572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3838B1B6" w14:textId="77777777" w:rsidR="0015726B" w:rsidRPr="009C526C" w:rsidRDefault="0015726B" w:rsidP="0015726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0672A6" w14:textId="10724005" w:rsidR="0015726B" w:rsidRPr="009C526C" w:rsidRDefault="001C1E17" w:rsidP="0015726B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1C1E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27,920</w:t>
            </w:r>
          </w:p>
        </w:tc>
        <w:tc>
          <w:tcPr>
            <w:tcW w:w="236" w:type="dxa"/>
            <w:gridSpan w:val="2"/>
          </w:tcPr>
          <w:p w14:paraId="7C693AD8" w14:textId="77777777" w:rsidR="0015726B" w:rsidRPr="009C526C" w:rsidRDefault="0015726B" w:rsidP="0015726B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036A13" w14:textId="532D669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 w:rsidRPr="004034C4">
              <w:rPr>
                <w:b/>
                <w:bCs/>
              </w:rPr>
              <w:t>24,144</w:t>
            </w:r>
          </w:p>
        </w:tc>
        <w:tc>
          <w:tcPr>
            <w:tcW w:w="241" w:type="dxa"/>
            <w:gridSpan w:val="2"/>
          </w:tcPr>
          <w:p w14:paraId="5A09539C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D9797D" w14:textId="1B24B6DE" w:rsidR="0015726B" w:rsidRPr="009C526C" w:rsidRDefault="001C1E17" w:rsidP="0015726B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1C1E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27,920</w:t>
            </w:r>
          </w:p>
        </w:tc>
        <w:tc>
          <w:tcPr>
            <w:tcW w:w="255" w:type="dxa"/>
            <w:gridSpan w:val="2"/>
          </w:tcPr>
          <w:p w14:paraId="5C1686E0" w14:textId="77777777" w:rsidR="0015726B" w:rsidRPr="009C526C" w:rsidRDefault="0015726B" w:rsidP="0015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4130BD" w14:textId="0FC599DB" w:rsidR="0015726B" w:rsidRPr="009C526C" w:rsidRDefault="0015726B" w:rsidP="0015726B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</w:rPr>
              <w:t>24,144</w:t>
            </w:r>
          </w:p>
        </w:tc>
      </w:tr>
    </w:tbl>
    <w:p w14:paraId="4A45A4F8" w14:textId="77777777" w:rsidR="002950AF" w:rsidRPr="00077547" w:rsidRDefault="002950AF" w:rsidP="00387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</w:pPr>
    </w:p>
    <w:p w14:paraId="6720C77E" w14:textId="31575410" w:rsidR="006C655C" w:rsidRDefault="00903A1C" w:rsidP="00077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sz w:val="20"/>
          <w:szCs w:val="20"/>
        </w:rPr>
      </w:pPr>
      <w:r w:rsidRPr="0029714C">
        <w:rPr>
          <w:b/>
          <w:bCs/>
        </w:rPr>
        <w:t>3</w:t>
      </w:r>
      <w:r w:rsidR="00077547">
        <w:rPr>
          <w:b/>
          <w:bCs/>
          <w:cs/>
        </w:rPr>
        <w:tab/>
      </w:r>
      <w:r w:rsidR="00994644" w:rsidRPr="0029714C">
        <w:rPr>
          <w:b/>
          <w:bCs/>
          <w:spacing w:val="0"/>
          <w:cs/>
          <w:lang w:val="th-TH"/>
        </w:rPr>
        <w:t>ลูกหนี้การค้าและลูกหนี้หมุนเวียนอื่น</w:t>
      </w:r>
    </w:p>
    <w:p w14:paraId="756720FB" w14:textId="77777777" w:rsidR="00A71AC2" w:rsidRPr="00077547" w:rsidRDefault="00A71AC2" w:rsidP="00A71A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33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8"/>
        <w:gridCol w:w="897"/>
        <w:gridCol w:w="236"/>
        <w:gridCol w:w="1080"/>
        <w:gridCol w:w="236"/>
        <w:gridCol w:w="1170"/>
        <w:gridCol w:w="241"/>
        <w:gridCol w:w="1077"/>
        <w:gridCol w:w="255"/>
        <w:gridCol w:w="1176"/>
      </w:tblGrid>
      <w:tr w:rsidR="00A71AC2" w:rsidRPr="007D1712" w14:paraId="17CE98D8" w14:textId="77777777" w:rsidTr="00077547">
        <w:trPr>
          <w:tblHeader/>
        </w:trPr>
        <w:tc>
          <w:tcPr>
            <w:tcW w:w="2968" w:type="dxa"/>
          </w:tcPr>
          <w:p w14:paraId="401BF9F2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0C50A03E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0C203083" w14:textId="77777777" w:rsidR="00A71AC2" w:rsidRPr="009C526C" w:rsidRDefault="00A71AC2" w:rsidP="003B385F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86" w:type="dxa"/>
            <w:gridSpan w:val="3"/>
            <w:vAlign w:val="bottom"/>
            <w:hideMark/>
          </w:tcPr>
          <w:p w14:paraId="49F1B7BA" w14:textId="77777777" w:rsidR="00A71AC2" w:rsidRPr="007D1712" w:rsidRDefault="00A71AC2" w:rsidP="003B385F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592245DE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508" w:type="dxa"/>
            <w:gridSpan w:val="3"/>
            <w:vAlign w:val="bottom"/>
            <w:hideMark/>
          </w:tcPr>
          <w:p w14:paraId="12DF33B0" w14:textId="77777777" w:rsidR="00A71AC2" w:rsidRPr="007D1712" w:rsidRDefault="00A71AC2" w:rsidP="003B385F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71AC2" w:rsidRPr="009C526C" w14:paraId="5AF9C736" w14:textId="77777777" w:rsidTr="00077547">
        <w:trPr>
          <w:tblHeader/>
        </w:trPr>
        <w:tc>
          <w:tcPr>
            <w:tcW w:w="2968" w:type="dxa"/>
          </w:tcPr>
          <w:p w14:paraId="6BCA48E5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4A5B5C65" w14:textId="77777777" w:rsidR="00A71AC2" w:rsidRPr="009C526C" w:rsidRDefault="00A71AC2" w:rsidP="003B385F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2DF47B6A" w14:textId="77777777" w:rsidR="00A71AC2" w:rsidRPr="009C526C" w:rsidRDefault="00A71AC2" w:rsidP="003B385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172F5A7E" w14:textId="77777777" w:rsidR="00A71AC2" w:rsidRPr="009E5297" w:rsidRDefault="00A71AC2" w:rsidP="003B385F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</w:tcPr>
          <w:p w14:paraId="0EAF441B" w14:textId="77777777" w:rsidR="00A71AC2" w:rsidRPr="009E5297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74D4795A" w14:textId="77777777" w:rsidR="00A71AC2" w:rsidRPr="009E5297" w:rsidRDefault="00A71AC2" w:rsidP="003B385F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</w:tcPr>
          <w:p w14:paraId="16405EB8" w14:textId="77777777" w:rsidR="00A71AC2" w:rsidRPr="009E5297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3E7E7769" w14:textId="77777777" w:rsidR="00A71AC2" w:rsidRPr="009E5297" w:rsidRDefault="00A71AC2" w:rsidP="003B385F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</w:tcPr>
          <w:p w14:paraId="14B7C453" w14:textId="77777777" w:rsidR="00A71AC2" w:rsidRPr="009E5297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68F35B13" w14:textId="77777777" w:rsidR="00A71AC2" w:rsidRPr="009E5297" w:rsidRDefault="00A71AC2" w:rsidP="003B385F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A71AC2" w:rsidRPr="009C526C" w14:paraId="78237DF8" w14:textId="77777777" w:rsidTr="00077547">
        <w:trPr>
          <w:tblHeader/>
        </w:trPr>
        <w:tc>
          <w:tcPr>
            <w:tcW w:w="2968" w:type="dxa"/>
          </w:tcPr>
          <w:p w14:paraId="3B5C3E41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  <w:hideMark/>
          </w:tcPr>
          <w:p w14:paraId="5CCD2312" w14:textId="77777777" w:rsidR="00A71AC2" w:rsidRPr="009C526C" w:rsidRDefault="00A71AC2" w:rsidP="003B385F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  <w:r w:rsidRPr="009C526C">
              <w:rPr>
                <w:b/>
                <w:i/>
                <w:iCs/>
                <w:spacing w:val="0"/>
                <w:cs/>
              </w:rPr>
              <w:t>หมายเหตุ</w:t>
            </w:r>
          </w:p>
        </w:tc>
        <w:tc>
          <w:tcPr>
            <w:tcW w:w="236" w:type="dxa"/>
          </w:tcPr>
          <w:p w14:paraId="44C7531D" w14:textId="77777777" w:rsidR="00A71AC2" w:rsidRPr="009C526C" w:rsidRDefault="00A71AC2" w:rsidP="003B385F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DCC56C1" w14:textId="77777777" w:rsidR="00A71AC2" w:rsidRPr="009C526C" w:rsidRDefault="00A71AC2" w:rsidP="003B385F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</w:tcPr>
          <w:p w14:paraId="1328EE14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</w:tcPr>
          <w:p w14:paraId="24421F14" w14:textId="77777777" w:rsidR="00A71AC2" w:rsidRPr="009C526C" w:rsidRDefault="00A71AC2" w:rsidP="003B385F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1" w:type="dxa"/>
          </w:tcPr>
          <w:p w14:paraId="17AF0362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30217429" w14:textId="77777777" w:rsidR="00A71AC2" w:rsidRPr="009C526C" w:rsidRDefault="00A71AC2" w:rsidP="003B385F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</w:tcPr>
          <w:p w14:paraId="0E720D28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</w:tcPr>
          <w:p w14:paraId="486F7D37" w14:textId="77777777" w:rsidR="00A71AC2" w:rsidRPr="009C526C" w:rsidRDefault="00A71AC2" w:rsidP="003B385F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A71AC2" w:rsidRPr="009C526C" w14:paraId="4A62810C" w14:textId="77777777" w:rsidTr="00077547">
        <w:trPr>
          <w:tblHeader/>
        </w:trPr>
        <w:tc>
          <w:tcPr>
            <w:tcW w:w="2968" w:type="dxa"/>
          </w:tcPr>
          <w:p w14:paraId="04A48EE1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</w:tcPr>
          <w:p w14:paraId="380A03EA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</w:tcPr>
          <w:p w14:paraId="7344E7FE" w14:textId="77777777" w:rsidR="00A71AC2" w:rsidRPr="009C526C" w:rsidRDefault="00A71AC2" w:rsidP="003B385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235" w:type="dxa"/>
            <w:gridSpan w:val="7"/>
            <w:vAlign w:val="bottom"/>
            <w:hideMark/>
          </w:tcPr>
          <w:p w14:paraId="3585001F" w14:textId="77777777" w:rsidR="00A71AC2" w:rsidRPr="009C526C" w:rsidRDefault="00A71AC2" w:rsidP="003B385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1AC2" w:rsidRPr="009C526C" w14:paraId="27E89C35" w14:textId="77777777" w:rsidTr="00077547">
        <w:trPr>
          <w:tblHeader/>
        </w:trPr>
        <w:tc>
          <w:tcPr>
            <w:tcW w:w="2968" w:type="dxa"/>
            <w:hideMark/>
          </w:tcPr>
          <w:p w14:paraId="3FFD96C1" w14:textId="77777777" w:rsidR="00A71AC2" w:rsidRPr="009C526C" w:rsidRDefault="00A71AC2" w:rsidP="003B38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897" w:type="dxa"/>
          </w:tcPr>
          <w:p w14:paraId="7E8D4B71" w14:textId="77777777" w:rsidR="00A71AC2" w:rsidRPr="009C526C" w:rsidRDefault="00A71AC2" w:rsidP="003B38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  <w:cs/>
              </w:rPr>
            </w:pPr>
          </w:p>
        </w:tc>
        <w:tc>
          <w:tcPr>
            <w:tcW w:w="236" w:type="dxa"/>
          </w:tcPr>
          <w:p w14:paraId="0D942C62" w14:textId="77777777" w:rsidR="00A71AC2" w:rsidRPr="009C526C" w:rsidRDefault="00A71AC2" w:rsidP="003B38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7768AC" w14:textId="77777777" w:rsidR="00A71AC2" w:rsidRPr="009C526C" w:rsidRDefault="00A71AC2" w:rsidP="003B38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F74362" w14:textId="77777777" w:rsidR="00A71AC2" w:rsidRPr="009C526C" w:rsidRDefault="00A71AC2" w:rsidP="003B38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13E0E996" w14:textId="77777777" w:rsidR="00A71AC2" w:rsidRPr="009C526C" w:rsidRDefault="00A71AC2" w:rsidP="003B38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41" w:type="dxa"/>
          </w:tcPr>
          <w:p w14:paraId="366DD0F2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spacing w:val="0"/>
              </w:rPr>
            </w:pPr>
          </w:p>
        </w:tc>
        <w:tc>
          <w:tcPr>
            <w:tcW w:w="1077" w:type="dxa"/>
          </w:tcPr>
          <w:p w14:paraId="2DF5A942" w14:textId="77777777" w:rsidR="00A71AC2" w:rsidRPr="009C526C" w:rsidRDefault="00A71AC2" w:rsidP="003B38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255" w:type="dxa"/>
          </w:tcPr>
          <w:p w14:paraId="446B1E8B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</w:tcPr>
          <w:p w14:paraId="5C7FA4F8" w14:textId="77777777" w:rsidR="00A71AC2" w:rsidRPr="009C526C" w:rsidRDefault="00A71AC2" w:rsidP="003B38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A71AC2" w:rsidRPr="009C526C" w14:paraId="4F886985" w14:textId="77777777" w:rsidTr="00077547">
        <w:trPr>
          <w:tblHeader/>
        </w:trPr>
        <w:tc>
          <w:tcPr>
            <w:tcW w:w="2968" w:type="dxa"/>
            <w:hideMark/>
          </w:tcPr>
          <w:p w14:paraId="21BD5620" w14:textId="77777777" w:rsidR="00A71AC2" w:rsidRPr="009C526C" w:rsidRDefault="00A71AC2" w:rsidP="003B38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บุลคลหรือกิจการที่เกี่ยวข้องกัน</w:t>
            </w:r>
            <w:r w:rsidRPr="009C526C">
              <w:rPr>
                <w:spacing w:val="0"/>
              </w:rPr>
              <w:t xml:space="preserve">  </w:t>
            </w:r>
          </w:p>
        </w:tc>
        <w:tc>
          <w:tcPr>
            <w:tcW w:w="897" w:type="dxa"/>
            <w:hideMark/>
          </w:tcPr>
          <w:p w14:paraId="779DDE4A" w14:textId="77777777" w:rsidR="00A71AC2" w:rsidRPr="009C526C" w:rsidRDefault="00A71AC2" w:rsidP="003B385F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Cs/>
                <w:i/>
                <w:iCs/>
                <w:spacing w:val="0"/>
              </w:rPr>
            </w:pPr>
            <w:r w:rsidRPr="001F1804">
              <w:rPr>
                <w:bCs/>
                <w:i/>
                <w:iCs/>
                <w:spacing w:val="0"/>
              </w:rPr>
              <w:t>2</w:t>
            </w:r>
          </w:p>
        </w:tc>
        <w:tc>
          <w:tcPr>
            <w:tcW w:w="236" w:type="dxa"/>
          </w:tcPr>
          <w:p w14:paraId="7E65C6D3" w14:textId="77777777" w:rsidR="00A71AC2" w:rsidRPr="009C526C" w:rsidRDefault="00A71AC2" w:rsidP="003B385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18975EE" w14:textId="77777777" w:rsidR="00A71AC2" w:rsidRPr="009C526C" w:rsidRDefault="00A71AC2" w:rsidP="003B385F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DB47C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6,877</w:t>
            </w:r>
          </w:p>
        </w:tc>
        <w:tc>
          <w:tcPr>
            <w:tcW w:w="236" w:type="dxa"/>
          </w:tcPr>
          <w:p w14:paraId="317DE6E1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0" w:type="dxa"/>
          </w:tcPr>
          <w:p w14:paraId="460F2127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en-GB"/>
              </w:rPr>
            </w:pPr>
            <w:r w:rsidRPr="004034C4">
              <w:t>1,242</w:t>
            </w:r>
          </w:p>
        </w:tc>
        <w:tc>
          <w:tcPr>
            <w:tcW w:w="241" w:type="dxa"/>
          </w:tcPr>
          <w:p w14:paraId="4D779FB9" w14:textId="77777777" w:rsidR="00A71AC2" w:rsidRPr="009C526C" w:rsidRDefault="00A71AC2" w:rsidP="003B38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077" w:type="dxa"/>
          </w:tcPr>
          <w:p w14:paraId="01374BC9" w14:textId="77777777" w:rsidR="00A71AC2" w:rsidRPr="009C526C" w:rsidRDefault="00A71AC2" w:rsidP="003B385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DB47C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6,877</w:t>
            </w:r>
          </w:p>
        </w:tc>
        <w:tc>
          <w:tcPr>
            <w:tcW w:w="255" w:type="dxa"/>
          </w:tcPr>
          <w:p w14:paraId="41630DC0" w14:textId="77777777" w:rsidR="00A71AC2" w:rsidRPr="009C526C" w:rsidRDefault="00A71AC2" w:rsidP="003B38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6" w:type="dxa"/>
          </w:tcPr>
          <w:p w14:paraId="10134D47" w14:textId="77777777" w:rsidR="00A71AC2" w:rsidRPr="00236741" w:rsidRDefault="00A71AC2" w:rsidP="003B385F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1,242</w:t>
            </w:r>
          </w:p>
        </w:tc>
      </w:tr>
      <w:tr w:rsidR="00A71AC2" w:rsidRPr="009C526C" w14:paraId="0E940AC4" w14:textId="77777777" w:rsidTr="00077547">
        <w:trPr>
          <w:tblHeader/>
        </w:trPr>
        <w:tc>
          <w:tcPr>
            <w:tcW w:w="2968" w:type="dxa"/>
            <w:hideMark/>
          </w:tcPr>
          <w:p w14:paraId="3F44ED28" w14:textId="77777777" w:rsidR="00A71AC2" w:rsidRPr="009C526C" w:rsidRDefault="00A71AC2" w:rsidP="003B38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spacing w:val="0"/>
              </w:rPr>
            </w:pPr>
            <w:r>
              <w:rPr>
                <w:rFonts w:hint="cs"/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524AE934" w14:textId="77777777" w:rsidR="00A71AC2" w:rsidRPr="001F1804" w:rsidRDefault="00A71AC2" w:rsidP="003B38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Cs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1EE14948" w14:textId="77777777" w:rsidR="00A71AC2" w:rsidRPr="009C526C" w:rsidRDefault="00A71AC2" w:rsidP="003B385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C51D62" w14:textId="77777777" w:rsidR="00A71AC2" w:rsidRPr="009C526C" w:rsidRDefault="00A71AC2" w:rsidP="003B385F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DB47C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300,445</w:t>
            </w:r>
          </w:p>
        </w:tc>
        <w:tc>
          <w:tcPr>
            <w:tcW w:w="236" w:type="dxa"/>
          </w:tcPr>
          <w:p w14:paraId="7C05045A" w14:textId="77777777" w:rsidR="00A71AC2" w:rsidRPr="009C526C" w:rsidRDefault="00A71AC2" w:rsidP="003B38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84E309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en-GB"/>
              </w:rPr>
            </w:pPr>
            <w:r w:rsidRPr="004034C4">
              <w:rPr>
                <w:lang w:val="en-GB"/>
              </w:rPr>
              <w:t>299,317</w:t>
            </w:r>
          </w:p>
        </w:tc>
        <w:tc>
          <w:tcPr>
            <w:tcW w:w="241" w:type="dxa"/>
          </w:tcPr>
          <w:p w14:paraId="7006B14D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CB96E" w14:textId="77777777" w:rsidR="00A71AC2" w:rsidRPr="009C526C" w:rsidRDefault="00A71AC2" w:rsidP="003B385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DB47C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300,384</w:t>
            </w:r>
          </w:p>
        </w:tc>
        <w:tc>
          <w:tcPr>
            <w:tcW w:w="255" w:type="dxa"/>
          </w:tcPr>
          <w:p w14:paraId="07F27E84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C415A" w14:textId="77777777" w:rsidR="00A71AC2" w:rsidRPr="009C526C" w:rsidRDefault="00A71AC2" w:rsidP="003B385F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US"/>
              </w:rPr>
              <w:t>299,256</w:t>
            </w:r>
          </w:p>
        </w:tc>
      </w:tr>
      <w:tr w:rsidR="00A71AC2" w:rsidRPr="009C526C" w14:paraId="288AB670" w14:textId="77777777" w:rsidTr="00077547">
        <w:trPr>
          <w:tblHeader/>
        </w:trPr>
        <w:tc>
          <w:tcPr>
            <w:tcW w:w="2968" w:type="dxa"/>
          </w:tcPr>
          <w:p w14:paraId="606DB86C" w14:textId="77777777" w:rsidR="00A71AC2" w:rsidRPr="009C526C" w:rsidRDefault="00A71AC2" w:rsidP="003B38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6C49026A" w14:textId="77777777" w:rsidR="00A71AC2" w:rsidRPr="009C526C" w:rsidRDefault="00A71AC2" w:rsidP="003B38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47EE8E06" w14:textId="77777777" w:rsidR="00A71AC2" w:rsidRPr="009C526C" w:rsidRDefault="00A71AC2" w:rsidP="003B385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5CB5D37" w14:textId="77777777" w:rsidR="00A71AC2" w:rsidRPr="009C526C" w:rsidRDefault="00A71AC2" w:rsidP="003B385F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DB47C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307,322</w:t>
            </w:r>
          </w:p>
        </w:tc>
        <w:tc>
          <w:tcPr>
            <w:tcW w:w="236" w:type="dxa"/>
          </w:tcPr>
          <w:p w14:paraId="05C3C314" w14:textId="77777777" w:rsidR="00A71AC2" w:rsidRPr="009C526C" w:rsidRDefault="00A71AC2" w:rsidP="003B38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21F7D4E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  <w:lang w:val="en-GB"/>
              </w:rPr>
            </w:pPr>
            <w:r w:rsidRPr="004034C4">
              <w:rPr>
                <w:b/>
                <w:bCs/>
                <w:lang w:val="en-GB"/>
              </w:rPr>
              <w:t>300,559</w:t>
            </w:r>
          </w:p>
        </w:tc>
        <w:tc>
          <w:tcPr>
            <w:tcW w:w="241" w:type="dxa"/>
          </w:tcPr>
          <w:p w14:paraId="4D16E52A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02624F35" w14:textId="77777777" w:rsidR="00A71AC2" w:rsidRPr="009C526C" w:rsidRDefault="00A71AC2" w:rsidP="003B385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DB47C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307,261</w:t>
            </w:r>
          </w:p>
        </w:tc>
        <w:tc>
          <w:tcPr>
            <w:tcW w:w="255" w:type="dxa"/>
          </w:tcPr>
          <w:p w14:paraId="10855AA8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66F38D90" w14:textId="77777777" w:rsidR="00A71AC2" w:rsidRPr="009C526C" w:rsidRDefault="00A71AC2" w:rsidP="003B385F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300,498</w:t>
            </w:r>
          </w:p>
        </w:tc>
      </w:tr>
      <w:tr w:rsidR="00A71AC2" w:rsidRPr="009C526C" w14:paraId="572C20AA" w14:textId="77777777" w:rsidTr="00077547">
        <w:trPr>
          <w:trHeight w:val="604"/>
          <w:tblHeader/>
        </w:trPr>
        <w:tc>
          <w:tcPr>
            <w:tcW w:w="2968" w:type="dxa"/>
          </w:tcPr>
          <w:p w14:paraId="6C85BA74" w14:textId="77777777" w:rsidR="00A71AC2" w:rsidRPr="007D1712" w:rsidRDefault="00A71AC2" w:rsidP="003B385F">
            <w:pPr>
              <w:pStyle w:val="BodyText"/>
              <w:spacing w:after="0" w:line="240" w:lineRule="auto"/>
              <w:rPr>
                <w:spacing w:val="0"/>
              </w:rPr>
            </w:pPr>
            <w:r w:rsidRPr="007A62F9">
              <w:rPr>
                <w:i/>
                <w:iCs/>
                <w:spacing w:val="0"/>
                <w:cs/>
              </w:rPr>
              <w:t>หัก</w:t>
            </w:r>
            <w:r w:rsidRPr="007D1712">
              <w:rPr>
                <w:spacing w:val="0"/>
                <w:cs/>
              </w:rPr>
              <w:t xml:space="preserve"> ค่าเผื่อผลขาดทุนด้านเครดิต</w:t>
            </w:r>
            <w:r w:rsidRPr="007D1712">
              <w:rPr>
                <w:spacing w:val="0"/>
              </w:rPr>
              <w:br/>
              <w:t xml:space="preserve">   </w:t>
            </w:r>
            <w:r w:rsidRPr="007D1712">
              <w:rPr>
                <w:spacing w:val="0"/>
                <w:cs/>
              </w:rPr>
              <w:t>ที่คาดว่าจะเกิดขึ้น</w:t>
            </w:r>
          </w:p>
        </w:tc>
        <w:tc>
          <w:tcPr>
            <w:tcW w:w="897" w:type="dxa"/>
          </w:tcPr>
          <w:p w14:paraId="614EF730" w14:textId="77777777" w:rsidR="00A71AC2" w:rsidRPr="007D1712" w:rsidRDefault="00A71AC2" w:rsidP="003B38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2D6DE0CD" w14:textId="77777777" w:rsidR="00A71AC2" w:rsidRPr="007D1712" w:rsidRDefault="00A71AC2" w:rsidP="003B385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B55F5AE" w14:textId="77777777" w:rsidR="00A71AC2" w:rsidRDefault="00A71AC2" w:rsidP="003B385F">
            <w:pPr>
              <w:pStyle w:val="a1"/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  <w:p w14:paraId="5BBF12EA" w14:textId="18B2A51B" w:rsidR="00A71AC2" w:rsidRPr="007D1712" w:rsidRDefault="00A71AC2" w:rsidP="003B385F">
            <w:pPr>
              <w:pStyle w:val="a1"/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DB47C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(20,</w:t>
            </w:r>
            <w:r w:rsidR="001573CE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451</w:t>
            </w:r>
            <w:r w:rsidRPr="00DB47C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</w:tcPr>
          <w:p w14:paraId="4C457AD7" w14:textId="77777777" w:rsidR="00A71AC2" w:rsidRPr="007D1712" w:rsidRDefault="00A71AC2" w:rsidP="003B38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867029" w14:textId="77777777" w:rsidR="00A71AC2" w:rsidRPr="004034C4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lang w:val="en-GB"/>
              </w:rPr>
            </w:pPr>
          </w:p>
          <w:p w14:paraId="60899781" w14:textId="77777777" w:rsidR="00A71AC2" w:rsidRPr="007D1712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lang w:val="en-GB"/>
              </w:rPr>
            </w:pPr>
            <w:r w:rsidRPr="004034C4">
              <w:rPr>
                <w:lang w:val="en-GB"/>
              </w:rPr>
              <w:t>(20,323)</w:t>
            </w:r>
          </w:p>
        </w:tc>
        <w:tc>
          <w:tcPr>
            <w:tcW w:w="241" w:type="dxa"/>
            <w:vAlign w:val="center"/>
          </w:tcPr>
          <w:p w14:paraId="19861C10" w14:textId="77777777" w:rsidR="00A71AC2" w:rsidRPr="007D1712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  <w:r w:rsidRPr="004034C4">
              <w:t> </w:t>
            </w: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EF5061" w14:textId="77777777" w:rsidR="00A71AC2" w:rsidRDefault="00A71AC2" w:rsidP="003B385F">
            <w:pPr>
              <w:pStyle w:val="a1"/>
              <w:tabs>
                <w:tab w:val="decimal" w:pos="780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  <w:p w14:paraId="1FEB666B" w14:textId="136BC954" w:rsidR="00A71AC2" w:rsidRPr="007D1712" w:rsidRDefault="00A71AC2" w:rsidP="003B385F">
            <w:pPr>
              <w:pStyle w:val="a1"/>
              <w:tabs>
                <w:tab w:val="decimal" w:pos="780"/>
              </w:tabs>
              <w:ind w:right="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DB47C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(20,</w:t>
            </w:r>
            <w:r w:rsidR="001573CE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390</w:t>
            </w:r>
            <w:r w:rsidRPr="00DB47C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vAlign w:val="center"/>
          </w:tcPr>
          <w:p w14:paraId="24C4CDCC" w14:textId="77777777" w:rsidR="00A71AC2" w:rsidRPr="007D1712" w:rsidRDefault="00A71AC2" w:rsidP="003B385F">
            <w:pPr>
              <w:rPr>
                <w:spacing w:val="0"/>
              </w:rPr>
            </w:pPr>
            <w:r w:rsidRPr="004034C4">
              <w:t> </w:t>
            </w: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17C40E" w14:textId="77777777" w:rsidR="00A71AC2" w:rsidRPr="004034C4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10" w:hanging="18"/>
              <w:rPr>
                <w:lang w:val="en-GB"/>
              </w:rPr>
            </w:pPr>
          </w:p>
          <w:p w14:paraId="03C928BA" w14:textId="77777777" w:rsidR="00A71AC2" w:rsidRPr="007D1712" w:rsidRDefault="00A71AC2" w:rsidP="003B385F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(20,262)</w:t>
            </w:r>
          </w:p>
        </w:tc>
      </w:tr>
      <w:tr w:rsidR="00A71AC2" w:rsidRPr="009C526C" w14:paraId="5B4FB929" w14:textId="77777777" w:rsidTr="00077547">
        <w:trPr>
          <w:tblHeader/>
        </w:trPr>
        <w:tc>
          <w:tcPr>
            <w:tcW w:w="2968" w:type="dxa"/>
          </w:tcPr>
          <w:p w14:paraId="52EE0355" w14:textId="77777777" w:rsidR="00A71AC2" w:rsidRPr="007D1712" w:rsidRDefault="00A71AC2" w:rsidP="003B38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897" w:type="dxa"/>
          </w:tcPr>
          <w:p w14:paraId="1002AB19" w14:textId="77777777" w:rsidR="00A71AC2" w:rsidRPr="009C526C" w:rsidRDefault="00A71AC2" w:rsidP="003B385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16AA20B" w14:textId="77777777" w:rsidR="00A71AC2" w:rsidRPr="009C526C" w:rsidRDefault="00A71AC2" w:rsidP="003B385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D7502C" w14:textId="3FDC5607" w:rsidR="00A71AC2" w:rsidRPr="009C526C" w:rsidRDefault="00A71AC2" w:rsidP="003B385F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DB47C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286</w:t>
            </w:r>
            <w:r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="001573CE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871</w:t>
            </w:r>
          </w:p>
        </w:tc>
        <w:tc>
          <w:tcPr>
            <w:tcW w:w="236" w:type="dxa"/>
          </w:tcPr>
          <w:p w14:paraId="192B691A" w14:textId="77777777" w:rsidR="00A71AC2" w:rsidRPr="009C526C" w:rsidRDefault="00A71AC2" w:rsidP="003B385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6BB801" w14:textId="77777777" w:rsidR="00A71AC2" w:rsidRPr="007D1712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lang w:val="en-GB"/>
              </w:rPr>
            </w:pPr>
            <w:r w:rsidRPr="004034C4">
              <w:rPr>
                <w:b/>
                <w:bCs/>
              </w:rPr>
              <w:t>280,236</w:t>
            </w:r>
          </w:p>
        </w:tc>
        <w:tc>
          <w:tcPr>
            <w:tcW w:w="241" w:type="dxa"/>
          </w:tcPr>
          <w:p w14:paraId="0C7ED9A1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FB21A" w14:textId="7AD06D1B" w:rsidR="00A71AC2" w:rsidRPr="009C526C" w:rsidRDefault="00A71AC2" w:rsidP="003B385F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DB47C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286,</w:t>
            </w:r>
            <w:r w:rsidR="001573CE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871</w:t>
            </w:r>
          </w:p>
        </w:tc>
        <w:tc>
          <w:tcPr>
            <w:tcW w:w="255" w:type="dxa"/>
          </w:tcPr>
          <w:p w14:paraId="4D108DA0" w14:textId="77777777" w:rsidR="00A71AC2" w:rsidRPr="009C526C" w:rsidRDefault="00A71AC2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60879" w14:textId="77777777" w:rsidR="00A71AC2" w:rsidRPr="007D1712" w:rsidRDefault="00A71AC2" w:rsidP="003B385F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280,236</w:t>
            </w:r>
          </w:p>
        </w:tc>
      </w:tr>
      <w:tr w:rsidR="00077547" w:rsidRPr="00077547" w14:paraId="4B63FC92" w14:textId="77777777" w:rsidTr="00077547">
        <w:trPr>
          <w:tblHeader/>
        </w:trPr>
        <w:tc>
          <w:tcPr>
            <w:tcW w:w="2968" w:type="dxa"/>
          </w:tcPr>
          <w:p w14:paraId="5BC0495B" w14:textId="77777777" w:rsidR="00077547" w:rsidRPr="00077547" w:rsidRDefault="00077547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</w:p>
        </w:tc>
        <w:tc>
          <w:tcPr>
            <w:tcW w:w="897" w:type="dxa"/>
          </w:tcPr>
          <w:p w14:paraId="7ACB1B85" w14:textId="77777777" w:rsidR="00077547" w:rsidRPr="00077547" w:rsidRDefault="00077547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CEBB9FF" w14:textId="77777777" w:rsidR="00077547" w:rsidRPr="00077547" w:rsidRDefault="00077547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4B4F11" w14:textId="77777777" w:rsidR="00077547" w:rsidRPr="00077547" w:rsidRDefault="00077547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6251A71" w14:textId="77777777" w:rsidR="00077547" w:rsidRPr="00077547" w:rsidRDefault="00077547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8741DAB" w14:textId="77777777" w:rsidR="00077547" w:rsidRPr="00077547" w:rsidRDefault="00077547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41" w:type="dxa"/>
          </w:tcPr>
          <w:p w14:paraId="09A300F1" w14:textId="77777777" w:rsidR="00077547" w:rsidRPr="00077547" w:rsidRDefault="00077547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4D67CC88" w14:textId="77777777" w:rsidR="00077547" w:rsidRPr="00077547" w:rsidRDefault="00077547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21E52FA" w14:textId="77777777" w:rsidR="00077547" w:rsidRPr="00077547" w:rsidRDefault="00077547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center"/>
          </w:tcPr>
          <w:p w14:paraId="006204EF" w14:textId="77777777" w:rsidR="00077547" w:rsidRPr="00077547" w:rsidRDefault="00077547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61DC" w:rsidRPr="009C526C" w14:paraId="29A04901" w14:textId="77777777" w:rsidTr="00077547">
        <w:trPr>
          <w:tblHeader/>
        </w:trPr>
        <w:tc>
          <w:tcPr>
            <w:tcW w:w="2968" w:type="dxa"/>
          </w:tcPr>
          <w:p w14:paraId="3C95A78A" w14:textId="7E7A60F3" w:rsidR="006661DC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CA1917">
              <w:rPr>
                <w:b/>
                <w:bCs/>
                <w:spacing w:val="0"/>
                <w:cs/>
              </w:rPr>
              <w:t>รายได้ค้างรับ</w:t>
            </w:r>
          </w:p>
        </w:tc>
        <w:tc>
          <w:tcPr>
            <w:tcW w:w="897" w:type="dxa"/>
          </w:tcPr>
          <w:p w14:paraId="54491C7E" w14:textId="77777777" w:rsidR="006661DC" w:rsidRPr="009C526C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b/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13D6F2EE" w14:textId="77777777" w:rsidR="006661DC" w:rsidRPr="009C526C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32502E" w14:textId="77777777" w:rsidR="006661DC" w:rsidRPr="009C526C" w:rsidRDefault="006661DC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7D3AC5A1" w14:textId="77777777" w:rsidR="006661DC" w:rsidRPr="009C526C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BCB849" w14:textId="77777777" w:rsidR="006661DC" w:rsidRPr="00B02BCC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1" w:type="dxa"/>
          </w:tcPr>
          <w:p w14:paraId="2CF699AB" w14:textId="77777777" w:rsidR="006661DC" w:rsidRPr="009C526C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0B720419" w14:textId="77777777" w:rsidR="006661DC" w:rsidRPr="009C526C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013F7CB" w14:textId="77777777" w:rsidR="006661DC" w:rsidRPr="009C526C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  <w:vAlign w:val="center"/>
          </w:tcPr>
          <w:p w14:paraId="0915EFE1" w14:textId="77777777" w:rsidR="006661DC" w:rsidRPr="00B02BCC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661DC" w:rsidRPr="009C526C" w14:paraId="10A72A3A" w14:textId="77777777" w:rsidTr="00077547">
        <w:trPr>
          <w:tblHeader/>
        </w:trPr>
        <w:tc>
          <w:tcPr>
            <w:tcW w:w="2968" w:type="dxa"/>
          </w:tcPr>
          <w:p w14:paraId="76F47F28" w14:textId="5AFAA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  <w:r w:rsidRPr="00CA1917">
              <w:rPr>
                <w:spacing w:val="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897" w:type="dxa"/>
          </w:tcPr>
          <w:p w14:paraId="1CBF0C28" w14:textId="5D8908ED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  <w:r>
              <w:rPr>
                <w:i/>
                <w:iCs/>
                <w:spacing w:val="0"/>
              </w:rPr>
              <w:t>2</w:t>
            </w:r>
          </w:p>
        </w:tc>
        <w:tc>
          <w:tcPr>
            <w:tcW w:w="236" w:type="dxa"/>
          </w:tcPr>
          <w:p w14:paraId="6842204A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DD94D8" w14:textId="13A1EF11" w:rsidR="006661DC" w:rsidRPr="0009454E" w:rsidRDefault="00DB47CF" w:rsidP="00A71AC2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DB47C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0EA3F3C5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CB831D" w14:textId="04EF3E4B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034C4">
              <w:rPr>
                <w:lang w:val="en-GB"/>
              </w:rPr>
              <w:t>325</w:t>
            </w:r>
          </w:p>
        </w:tc>
        <w:tc>
          <w:tcPr>
            <w:tcW w:w="241" w:type="dxa"/>
          </w:tcPr>
          <w:p w14:paraId="1471D25E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right w:val="nil"/>
            </w:tcBorders>
          </w:tcPr>
          <w:p w14:paraId="6DA02A06" w14:textId="7EFB292F" w:rsidR="006661DC" w:rsidRPr="0009454E" w:rsidRDefault="00DB47CF" w:rsidP="00A71AC2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8</w:t>
            </w:r>
          </w:p>
        </w:tc>
        <w:tc>
          <w:tcPr>
            <w:tcW w:w="255" w:type="dxa"/>
          </w:tcPr>
          <w:p w14:paraId="34792C21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right w:val="nil"/>
            </w:tcBorders>
          </w:tcPr>
          <w:p w14:paraId="279EC2E2" w14:textId="69358688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325</w:t>
            </w:r>
          </w:p>
        </w:tc>
      </w:tr>
      <w:tr w:rsidR="006661DC" w:rsidRPr="009C526C" w14:paraId="4FCA7C50" w14:textId="77777777" w:rsidTr="00077547">
        <w:trPr>
          <w:tblHeader/>
        </w:trPr>
        <w:tc>
          <w:tcPr>
            <w:tcW w:w="2968" w:type="dxa"/>
          </w:tcPr>
          <w:p w14:paraId="4211B664" w14:textId="12A1ED3E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  <w:r w:rsidRPr="00CA1917">
              <w:rPr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</w:tcPr>
          <w:p w14:paraId="3C8EFFEE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4FD32FD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099F279" w14:textId="3798F00A" w:rsidR="006661DC" w:rsidRPr="00CA1917" w:rsidRDefault="00F2631D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F2631D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50,245</w:t>
            </w:r>
          </w:p>
        </w:tc>
        <w:tc>
          <w:tcPr>
            <w:tcW w:w="236" w:type="dxa"/>
          </w:tcPr>
          <w:p w14:paraId="7CF7C845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CB07BC" w14:textId="4576ED9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034C4">
              <w:rPr>
                <w:lang w:val="en-GB"/>
              </w:rPr>
              <w:t>29,</w:t>
            </w:r>
            <w:r>
              <w:rPr>
                <w:lang w:val="en-GB"/>
              </w:rPr>
              <w:t>222</w:t>
            </w:r>
          </w:p>
        </w:tc>
        <w:tc>
          <w:tcPr>
            <w:tcW w:w="241" w:type="dxa"/>
            <w:vAlign w:val="center"/>
          </w:tcPr>
          <w:p w14:paraId="2FF49D20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63CA8B2" w14:textId="0DD8FD97" w:rsidR="006661DC" w:rsidRPr="00CA1917" w:rsidRDefault="00F2631D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F2631D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50,245</w:t>
            </w:r>
          </w:p>
        </w:tc>
        <w:tc>
          <w:tcPr>
            <w:tcW w:w="255" w:type="dxa"/>
            <w:vAlign w:val="center"/>
          </w:tcPr>
          <w:p w14:paraId="702086DC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E289BA" w14:textId="7E85A00E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29,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222</w:t>
            </w:r>
          </w:p>
        </w:tc>
      </w:tr>
      <w:tr w:rsidR="006661DC" w:rsidRPr="009C526C" w14:paraId="7A062E62" w14:textId="77777777" w:rsidTr="00077547">
        <w:trPr>
          <w:tblHeader/>
        </w:trPr>
        <w:tc>
          <w:tcPr>
            <w:tcW w:w="2968" w:type="dxa"/>
          </w:tcPr>
          <w:p w14:paraId="260FD770" w14:textId="7F97BCD0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 w:rsidRPr="00CA1917">
              <w:rPr>
                <w:rFonts w:hint="cs"/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</w:tcPr>
          <w:p w14:paraId="48C8BD60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815F5F9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8A3316" w14:textId="2D1C06B3" w:rsidR="006661DC" w:rsidRPr="00CA1917" w:rsidRDefault="00F2631D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b/>
                <w:bCs/>
              </w:rPr>
            </w:pPr>
            <w:r w:rsidRPr="00F2631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50,253</w:t>
            </w:r>
          </w:p>
        </w:tc>
        <w:tc>
          <w:tcPr>
            <w:tcW w:w="236" w:type="dxa"/>
          </w:tcPr>
          <w:p w14:paraId="19D6C6D5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6AC2C" w14:textId="675A2FFF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034C4">
              <w:rPr>
                <w:b/>
                <w:bCs/>
                <w:lang w:val="en-GB"/>
              </w:rPr>
              <w:t>29,</w:t>
            </w:r>
            <w:r>
              <w:rPr>
                <w:b/>
                <w:bCs/>
                <w:lang w:val="en-GB"/>
              </w:rPr>
              <w:t>547</w:t>
            </w:r>
          </w:p>
        </w:tc>
        <w:tc>
          <w:tcPr>
            <w:tcW w:w="241" w:type="dxa"/>
          </w:tcPr>
          <w:p w14:paraId="3258092C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4BA1E" w14:textId="1FCD8B7C" w:rsidR="006661DC" w:rsidRPr="00CA1917" w:rsidRDefault="00F2631D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2631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50,253</w:t>
            </w:r>
          </w:p>
        </w:tc>
        <w:tc>
          <w:tcPr>
            <w:tcW w:w="255" w:type="dxa"/>
          </w:tcPr>
          <w:p w14:paraId="114508A3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6912E2" w14:textId="09F02DAB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29,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547</w:t>
            </w:r>
          </w:p>
        </w:tc>
      </w:tr>
      <w:tr w:rsidR="006661DC" w:rsidRPr="009C526C" w14:paraId="72FA460C" w14:textId="77777777" w:rsidTr="00077547">
        <w:trPr>
          <w:tblHeader/>
        </w:trPr>
        <w:tc>
          <w:tcPr>
            <w:tcW w:w="2968" w:type="dxa"/>
          </w:tcPr>
          <w:p w14:paraId="0AB0D2DB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</w:p>
        </w:tc>
        <w:tc>
          <w:tcPr>
            <w:tcW w:w="897" w:type="dxa"/>
          </w:tcPr>
          <w:p w14:paraId="3C95CA3D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</w:tcPr>
          <w:p w14:paraId="597C6638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46A46F1" w14:textId="77777777" w:rsidR="006661DC" w:rsidRPr="00CA1917" w:rsidRDefault="006661DC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C3041CC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2591C6D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41" w:type="dxa"/>
          </w:tcPr>
          <w:p w14:paraId="5FA48253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right w:val="nil"/>
            </w:tcBorders>
          </w:tcPr>
          <w:p w14:paraId="45288664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3EB874CF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nil"/>
            </w:tcBorders>
          </w:tcPr>
          <w:p w14:paraId="4565F1CE" w14:textId="77777777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</w:tbl>
    <w:p w14:paraId="01B876D3" w14:textId="77777777" w:rsidR="00077547" w:rsidRDefault="00077547">
      <w:r>
        <w:br w:type="page"/>
      </w:r>
    </w:p>
    <w:tbl>
      <w:tblPr>
        <w:tblW w:w="9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67"/>
        <w:gridCol w:w="91"/>
        <w:gridCol w:w="806"/>
        <w:gridCol w:w="95"/>
        <w:gridCol w:w="75"/>
        <w:gridCol w:w="66"/>
        <w:gridCol w:w="126"/>
        <w:gridCol w:w="954"/>
        <w:gridCol w:w="116"/>
        <w:gridCol w:w="10"/>
        <w:gridCol w:w="110"/>
        <w:gridCol w:w="152"/>
        <w:gridCol w:w="6"/>
        <w:gridCol w:w="1012"/>
        <w:gridCol w:w="164"/>
        <w:gridCol w:w="77"/>
        <w:gridCol w:w="160"/>
        <w:gridCol w:w="33"/>
        <w:gridCol w:w="884"/>
        <w:gridCol w:w="77"/>
        <w:gridCol w:w="24"/>
        <w:gridCol w:w="154"/>
        <w:gridCol w:w="30"/>
        <w:gridCol w:w="28"/>
        <w:gridCol w:w="1118"/>
        <w:gridCol w:w="25"/>
        <w:gridCol w:w="8"/>
        <w:gridCol w:w="16"/>
      </w:tblGrid>
      <w:tr w:rsidR="00077547" w:rsidRPr="007D1712" w14:paraId="18BC04D4" w14:textId="77777777" w:rsidTr="00077547">
        <w:trPr>
          <w:gridAfter w:val="3"/>
          <w:wAfter w:w="49" w:type="dxa"/>
          <w:tblHeader/>
        </w:trPr>
        <w:tc>
          <w:tcPr>
            <w:tcW w:w="2967" w:type="dxa"/>
          </w:tcPr>
          <w:p w14:paraId="31AA2187" w14:textId="6175DD52" w:rsidR="00077547" w:rsidRPr="009C526C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360"/>
              <w:rPr>
                <w:b/>
                <w:bCs/>
                <w:spacing w:val="0"/>
              </w:rPr>
            </w:pPr>
          </w:p>
        </w:tc>
        <w:tc>
          <w:tcPr>
            <w:tcW w:w="897" w:type="dxa"/>
            <w:gridSpan w:val="2"/>
          </w:tcPr>
          <w:p w14:paraId="66D4F961" w14:textId="77777777" w:rsidR="00077547" w:rsidRPr="009C526C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  <w:gridSpan w:val="3"/>
          </w:tcPr>
          <w:p w14:paraId="136FE711" w14:textId="77777777" w:rsidR="00077547" w:rsidRPr="009C526C" w:rsidRDefault="00077547" w:rsidP="0090473D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2486" w:type="dxa"/>
            <w:gridSpan w:val="8"/>
            <w:vAlign w:val="bottom"/>
            <w:hideMark/>
          </w:tcPr>
          <w:p w14:paraId="47002F12" w14:textId="77777777" w:rsidR="00077547" w:rsidRPr="007D1712" w:rsidRDefault="00077547" w:rsidP="0090473D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14:paraId="6D1AB2B5" w14:textId="77777777" w:rsidR="00077547" w:rsidRPr="009C526C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508" w:type="dxa"/>
            <w:gridSpan w:val="9"/>
            <w:vAlign w:val="bottom"/>
            <w:hideMark/>
          </w:tcPr>
          <w:p w14:paraId="3446BC8C" w14:textId="77777777" w:rsidR="00077547" w:rsidRPr="007D1712" w:rsidRDefault="00077547" w:rsidP="0090473D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77547" w:rsidRPr="009C526C" w14:paraId="40B16C34" w14:textId="77777777" w:rsidTr="00077547">
        <w:trPr>
          <w:gridAfter w:val="3"/>
          <w:wAfter w:w="49" w:type="dxa"/>
          <w:tblHeader/>
        </w:trPr>
        <w:tc>
          <w:tcPr>
            <w:tcW w:w="2967" w:type="dxa"/>
          </w:tcPr>
          <w:p w14:paraId="0011F4D0" w14:textId="77777777" w:rsidR="00077547" w:rsidRPr="009C526C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  <w:gridSpan w:val="2"/>
          </w:tcPr>
          <w:p w14:paraId="4BE98117" w14:textId="77777777" w:rsidR="00077547" w:rsidRPr="009C526C" w:rsidRDefault="00077547" w:rsidP="0090473D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  <w:gridSpan w:val="3"/>
          </w:tcPr>
          <w:p w14:paraId="580A2BAB" w14:textId="77777777" w:rsidR="00077547" w:rsidRPr="009C526C" w:rsidRDefault="00077547" w:rsidP="0090473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93A1E35" w14:textId="77777777" w:rsidR="00077547" w:rsidRPr="009E5297" w:rsidRDefault="00077547" w:rsidP="0090473D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36" w:type="dxa"/>
            <w:gridSpan w:val="3"/>
          </w:tcPr>
          <w:p w14:paraId="65A59DFC" w14:textId="77777777" w:rsidR="00077547" w:rsidRPr="009E5297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  <w:gridSpan w:val="3"/>
          </w:tcPr>
          <w:p w14:paraId="1DAAB85F" w14:textId="77777777" w:rsidR="00077547" w:rsidRPr="009E5297" w:rsidRDefault="00077547" w:rsidP="0090473D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41" w:type="dxa"/>
            <w:gridSpan w:val="2"/>
          </w:tcPr>
          <w:p w14:paraId="396FD699" w14:textId="77777777" w:rsidR="00077547" w:rsidRPr="009E5297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  <w:gridSpan w:val="3"/>
          </w:tcPr>
          <w:p w14:paraId="12888D5E" w14:textId="77777777" w:rsidR="00077547" w:rsidRPr="009E5297" w:rsidRDefault="00077547" w:rsidP="0090473D">
            <w:pPr>
              <w:pStyle w:val="a1"/>
              <w:ind w:right="-108" w:hanging="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E52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255" w:type="dxa"/>
            <w:gridSpan w:val="3"/>
          </w:tcPr>
          <w:p w14:paraId="1BA40433" w14:textId="77777777" w:rsidR="00077547" w:rsidRPr="009E5297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7E41E314" w14:textId="77777777" w:rsidR="00077547" w:rsidRPr="009E5297" w:rsidRDefault="00077547" w:rsidP="0090473D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E529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 xml:space="preserve">31 </w:t>
            </w:r>
            <w:r w:rsidRPr="009E5297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077547" w:rsidRPr="009C526C" w14:paraId="698213D6" w14:textId="77777777" w:rsidTr="00077547">
        <w:trPr>
          <w:gridAfter w:val="3"/>
          <w:wAfter w:w="49" w:type="dxa"/>
          <w:tblHeader/>
        </w:trPr>
        <w:tc>
          <w:tcPr>
            <w:tcW w:w="2967" w:type="dxa"/>
          </w:tcPr>
          <w:p w14:paraId="7190DD21" w14:textId="77777777" w:rsidR="00077547" w:rsidRPr="009C526C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  <w:gridSpan w:val="2"/>
            <w:hideMark/>
          </w:tcPr>
          <w:p w14:paraId="5D803DD0" w14:textId="1CB31C93" w:rsidR="00077547" w:rsidRPr="009C526C" w:rsidRDefault="00077547" w:rsidP="0090473D">
            <w:pPr>
              <w:pStyle w:val="BodyText"/>
              <w:tabs>
                <w:tab w:val="clear" w:pos="227"/>
                <w:tab w:val="clear" w:pos="454"/>
                <w:tab w:val="left" w:pos="520"/>
              </w:tabs>
              <w:spacing w:after="0"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36" w:type="dxa"/>
            <w:gridSpan w:val="3"/>
          </w:tcPr>
          <w:p w14:paraId="1BD03419" w14:textId="77777777" w:rsidR="00077547" w:rsidRPr="009C526C" w:rsidRDefault="00077547" w:rsidP="0090473D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</w:tcPr>
          <w:p w14:paraId="1D6B6D43" w14:textId="77777777" w:rsidR="00077547" w:rsidRPr="009C526C" w:rsidRDefault="00077547" w:rsidP="0090473D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36" w:type="dxa"/>
            <w:gridSpan w:val="3"/>
          </w:tcPr>
          <w:p w14:paraId="3D4B7670" w14:textId="77777777" w:rsidR="00077547" w:rsidRPr="009C526C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0" w:type="dxa"/>
            <w:gridSpan w:val="3"/>
          </w:tcPr>
          <w:p w14:paraId="130B6B06" w14:textId="77777777" w:rsidR="00077547" w:rsidRPr="009C526C" w:rsidRDefault="00077547" w:rsidP="0090473D">
            <w:pPr>
              <w:pStyle w:val="a1"/>
              <w:ind w:right="-108" w:hanging="108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41" w:type="dxa"/>
            <w:gridSpan w:val="2"/>
          </w:tcPr>
          <w:p w14:paraId="381591D5" w14:textId="77777777" w:rsidR="00077547" w:rsidRPr="009C526C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077" w:type="dxa"/>
            <w:gridSpan w:val="3"/>
          </w:tcPr>
          <w:p w14:paraId="2E886B40" w14:textId="77777777" w:rsidR="00077547" w:rsidRPr="009C526C" w:rsidRDefault="00077547" w:rsidP="0090473D">
            <w:pPr>
              <w:pStyle w:val="a1"/>
              <w:ind w:right="-108" w:hanging="108"/>
              <w:jc w:val="center"/>
              <w:rPr>
                <w:rFonts w:ascii="Angsana New" w:hAnsi="Angsana New"/>
                <w:bCs/>
                <w:spacing w:val="0"/>
                <w:sz w:val="30"/>
                <w:szCs w:val="30"/>
                <w:lang w:val="en-US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55" w:type="dxa"/>
            <w:gridSpan w:val="3"/>
          </w:tcPr>
          <w:p w14:paraId="42874C0B" w14:textId="77777777" w:rsidR="00077547" w:rsidRPr="009C526C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  <w:gridSpan w:val="3"/>
          </w:tcPr>
          <w:p w14:paraId="5B7D1B02" w14:textId="77777777" w:rsidR="00077547" w:rsidRPr="009C526C" w:rsidRDefault="00077547" w:rsidP="0090473D">
            <w:pPr>
              <w:pStyle w:val="a1"/>
              <w:ind w:right="-108" w:hanging="108"/>
              <w:jc w:val="center"/>
              <w:rPr>
                <w:rFonts w:ascii="Angsana New" w:hAnsi="Angsana New"/>
                <w:b/>
                <w:spacing w:val="0"/>
                <w:sz w:val="30"/>
                <w:szCs w:val="30"/>
                <w:cs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77547" w:rsidRPr="009C526C" w14:paraId="75F25E71" w14:textId="77777777" w:rsidTr="00077547">
        <w:trPr>
          <w:gridAfter w:val="3"/>
          <w:wAfter w:w="49" w:type="dxa"/>
          <w:tblHeader/>
        </w:trPr>
        <w:tc>
          <w:tcPr>
            <w:tcW w:w="2967" w:type="dxa"/>
          </w:tcPr>
          <w:p w14:paraId="3E3FD91A" w14:textId="77777777" w:rsidR="00077547" w:rsidRPr="009C526C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897" w:type="dxa"/>
            <w:gridSpan w:val="2"/>
          </w:tcPr>
          <w:p w14:paraId="3278848D" w14:textId="77777777" w:rsidR="00077547" w:rsidRPr="009C526C" w:rsidRDefault="00077547" w:rsidP="009047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36" w:type="dxa"/>
            <w:gridSpan w:val="3"/>
          </w:tcPr>
          <w:p w14:paraId="5481E159" w14:textId="77777777" w:rsidR="00077547" w:rsidRPr="009C526C" w:rsidRDefault="00077547" w:rsidP="0090473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5235" w:type="dxa"/>
            <w:gridSpan w:val="19"/>
            <w:vAlign w:val="bottom"/>
            <w:hideMark/>
          </w:tcPr>
          <w:p w14:paraId="15AF0227" w14:textId="77777777" w:rsidR="00077547" w:rsidRPr="009C526C" w:rsidRDefault="00077547" w:rsidP="0090473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b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6661DC" w:rsidRPr="009C526C" w14:paraId="60F18F6A" w14:textId="77777777" w:rsidTr="00077547">
        <w:trPr>
          <w:gridAfter w:val="3"/>
          <w:wAfter w:w="49" w:type="dxa"/>
          <w:tblHeader/>
        </w:trPr>
        <w:tc>
          <w:tcPr>
            <w:tcW w:w="2967" w:type="dxa"/>
          </w:tcPr>
          <w:p w14:paraId="065E2EE0" w14:textId="1126BA8A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ลูกหนี้หมุนเวียนอื่น</w:t>
            </w:r>
          </w:p>
        </w:tc>
        <w:tc>
          <w:tcPr>
            <w:tcW w:w="897" w:type="dxa"/>
            <w:gridSpan w:val="2"/>
          </w:tcPr>
          <w:p w14:paraId="66390C3B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  <w:gridSpan w:val="3"/>
          </w:tcPr>
          <w:p w14:paraId="359730DD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043A6AAD" w14:textId="77777777" w:rsidR="006661DC" w:rsidRPr="00CA1917" w:rsidRDefault="006661DC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14:paraId="501B20E6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left w:val="nil"/>
              <w:right w:val="nil"/>
            </w:tcBorders>
          </w:tcPr>
          <w:p w14:paraId="3BC9FE48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41" w:type="dxa"/>
            <w:gridSpan w:val="2"/>
          </w:tcPr>
          <w:p w14:paraId="4F2CEB1E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gridSpan w:val="3"/>
            <w:tcBorders>
              <w:left w:val="nil"/>
              <w:right w:val="nil"/>
            </w:tcBorders>
          </w:tcPr>
          <w:p w14:paraId="0944CB5F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gridSpan w:val="3"/>
          </w:tcPr>
          <w:p w14:paraId="2F3ABD73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  <w:tcBorders>
              <w:left w:val="nil"/>
              <w:right w:val="nil"/>
            </w:tcBorders>
          </w:tcPr>
          <w:p w14:paraId="7B82B89E" w14:textId="77777777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61DC" w:rsidRPr="009C526C" w14:paraId="3817A8A0" w14:textId="77777777" w:rsidTr="00077547">
        <w:trPr>
          <w:gridAfter w:val="3"/>
          <w:wAfter w:w="49" w:type="dxa"/>
          <w:tblHeader/>
        </w:trPr>
        <w:tc>
          <w:tcPr>
            <w:tcW w:w="2967" w:type="dxa"/>
          </w:tcPr>
          <w:p w14:paraId="7911ADEB" w14:textId="086385B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บุคคลหรือกิจการอื่นๆ</w:t>
            </w:r>
          </w:p>
        </w:tc>
        <w:tc>
          <w:tcPr>
            <w:tcW w:w="897" w:type="dxa"/>
            <w:gridSpan w:val="2"/>
          </w:tcPr>
          <w:p w14:paraId="364A0735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  <w:gridSpan w:val="3"/>
          </w:tcPr>
          <w:p w14:paraId="51035964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8922B4" w14:textId="2039E4DF" w:rsidR="006661DC" w:rsidRPr="00CA1917" w:rsidRDefault="00DB47CF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DB47CF"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  <w:t>143</w:t>
            </w:r>
          </w:p>
        </w:tc>
        <w:tc>
          <w:tcPr>
            <w:tcW w:w="236" w:type="dxa"/>
            <w:gridSpan w:val="3"/>
          </w:tcPr>
          <w:p w14:paraId="100510E9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D6672FE" w14:textId="700101F6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034C4">
              <w:t>149</w:t>
            </w:r>
          </w:p>
        </w:tc>
        <w:tc>
          <w:tcPr>
            <w:tcW w:w="241" w:type="dxa"/>
            <w:gridSpan w:val="2"/>
          </w:tcPr>
          <w:p w14:paraId="4E564487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8FC91B" w14:textId="3EB1AFD4" w:rsidR="006661DC" w:rsidRPr="00CA1917" w:rsidRDefault="00DB47CF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  <w:r w:rsidRPr="00DB47CF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143</w:t>
            </w:r>
          </w:p>
        </w:tc>
        <w:tc>
          <w:tcPr>
            <w:tcW w:w="255" w:type="dxa"/>
            <w:gridSpan w:val="3"/>
          </w:tcPr>
          <w:p w14:paraId="4D22F763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795DFE" w14:textId="71B53B17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sz w:val="30"/>
                <w:szCs w:val="30"/>
                <w:lang w:val="en-GB"/>
              </w:rPr>
              <w:t>149</w:t>
            </w:r>
          </w:p>
        </w:tc>
      </w:tr>
      <w:tr w:rsidR="006661DC" w:rsidRPr="009C526C" w14:paraId="000927BA" w14:textId="77777777" w:rsidTr="00077547">
        <w:trPr>
          <w:gridAfter w:val="3"/>
          <w:wAfter w:w="49" w:type="dxa"/>
          <w:tblHeader/>
        </w:trPr>
        <w:tc>
          <w:tcPr>
            <w:tcW w:w="2967" w:type="dxa"/>
          </w:tcPr>
          <w:p w14:paraId="7EACC34F" w14:textId="07389996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897" w:type="dxa"/>
            <w:gridSpan w:val="2"/>
          </w:tcPr>
          <w:p w14:paraId="44CDAEF3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  <w:gridSpan w:val="3"/>
          </w:tcPr>
          <w:p w14:paraId="21BD86DB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EB4C95" w14:textId="45698A33" w:rsidR="006661DC" w:rsidRPr="00CA1917" w:rsidRDefault="00DB47CF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DB47CF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143</w:t>
            </w:r>
          </w:p>
        </w:tc>
        <w:tc>
          <w:tcPr>
            <w:tcW w:w="236" w:type="dxa"/>
            <w:gridSpan w:val="3"/>
          </w:tcPr>
          <w:p w14:paraId="23E5E5D8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F50BB" w14:textId="50A8E3F4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034C4">
              <w:rPr>
                <w:b/>
                <w:bCs/>
                <w:lang w:val="en-GB"/>
              </w:rPr>
              <w:t>149</w:t>
            </w:r>
          </w:p>
        </w:tc>
        <w:tc>
          <w:tcPr>
            <w:tcW w:w="241" w:type="dxa"/>
            <w:gridSpan w:val="2"/>
          </w:tcPr>
          <w:p w14:paraId="71B8F7CA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06E2C3" w14:textId="123E941D" w:rsidR="006661DC" w:rsidRPr="00CA1917" w:rsidRDefault="00DB47CF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</w:pPr>
            <w:r w:rsidRPr="00DB47CF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143</w:t>
            </w:r>
          </w:p>
        </w:tc>
        <w:tc>
          <w:tcPr>
            <w:tcW w:w="255" w:type="dxa"/>
            <w:gridSpan w:val="3"/>
          </w:tcPr>
          <w:p w14:paraId="03363FB7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70008" w14:textId="7A3DF88E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034C4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149</w:t>
            </w:r>
          </w:p>
        </w:tc>
      </w:tr>
      <w:tr w:rsidR="006661DC" w:rsidRPr="00077547" w14:paraId="533812B2" w14:textId="77777777" w:rsidTr="00077547">
        <w:trPr>
          <w:gridAfter w:val="3"/>
          <w:wAfter w:w="49" w:type="dxa"/>
          <w:tblHeader/>
        </w:trPr>
        <w:tc>
          <w:tcPr>
            <w:tcW w:w="2967" w:type="dxa"/>
          </w:tcPr>
          <w:p w14:paraId="2B0B315E" w14:textId="77777777" w:rsidR="006661DC" w:rsidRPr="0007754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897" w:type="dxa"/>
            <w:gridSpan w:val="2"/>
          </w:tcPr>
          <w:p w14:paraId="6771B02C" w14:textId="77777777" w:rsidR="006661DC" w:rsidRPr="0007754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0F807DB3" w14:textId="77777777" w:rsidR="006661DC" w:rsidRPr="0007754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F62FD37" w14:textId="77777777" w:rsidR="006661DC" w:rsidRPr="00077547" w:rsidRDefault="006661DC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3"/>
          </w:tcPr>
          <w:p w14:paraId="239901DF" w14:textId="77777777" w:rsidR="006661DC" w:rsidRPr="0007754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3FE98827" w14:textId="77777777" w:rsidR="006661DC" w:rsidRPr="0007754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7D190639" w14:textId="77777777" w:rsidR="006661DC" w:rsidRPr="0007754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410B28A" w14:textId="77777777" w:rsidR="006661DC" w:rsidRPr="0007754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55" w:type="dxa"/>
            <w:gridSpan w:val="3"/>
          </w:tcPr>
          <w:p w14:paraId="4F9E3F75" w14:textId="77777777" w:rsidR="006661DC" w:rsidRPr="0007754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04F557DB" w14:textId="77777777" w:rsidR="006661DC" w:rsidRPr="0007754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6661DC" w:rsidRPr="009C526C" w14:paraId="08CABD52" w14:textId="77777777" w:rsidTr="00077547">
        <w:trPr>
          <w:gridAfter w:val="3"/>
          <w:wAfter w:w="49" w:type="dxa"/>
          <w:tblHeader/>
        </w:trPr>
        <w:tc>
          <w:tcPr>
            <w:tcW w:w="2967" w:type="dxa"/>
          </w:tcPr>
          <w:p w14:paraId="6580F943" w14:textId="08B708AE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b/>
                <w:bCs/>
                <w:spacing w:val="0"/>
                <w:cs/>
              </w:rPr>
              <w:t>รวมลูกหนี้การค้าและ</w:t>
            </w:r>
          </w:p>
        </w:tc>
        <w:tc>
          <w:tcPr>
            <w:tcW w:w="897" w:type="dxa"/>
            <w:gridSpan w:val="2"/>
          </w:tcPr>
          <w:p w14:paraId="1FE767DE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  <w:gridSpan w:val="3"/>
          </w:tcPr>
          <w:p w14:paraId="0B88720A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0C8B9A91" w14:textId="77777777" w:rsidR="006661DC" w:rsidRPr="00CA1917" w:rsidRDefault="006661DC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3"/>
          </w:tcPr>
          <w:p w14:paraId="62B5513D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left w:val="nil"/>
              <w:right w:val="nil"/>
            </w:tcBorders>
          </w:tcPr>
          <w:p w14:paraId="60FA8393" w14:textId="4D951E16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241" w:type="dxa"/>
            <w:gridSpan w:val="2"/>
          </w:tcPr>
          <w:p w14:paraId="05968642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077" w:type="dxa"/>
            <w:gridSpan w:val="3"/>
            <w:tcBorders>
              <w:left w:val="nil"/>
              <w:right w:val="nil"/>
            </w:tcBorders>
          </w:tcPr>
          <w:p w14:paraId="7AA93C02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gridSpan w:val="3"/>
          </w:tcPr>
          <w:p w14:paraId="4970151B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</w:rPr>
            </w:pPr>
          </w:p>
        </w:tc>
        <w:tc>
          <w:tcPr>
            <w:tcW w:w="1176" w:type="dxa"/>
            <w:gridSpan w:val="3"/>
            <w:tcBorders>
              <w:left w:val="nil"/>
              <w:right w:val="nil"/>
            </w:tcBorders>
          </w:tcPr>
          <w:p w14:paraId="6BE69ABA" w14:textId="77777777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661DC" w:rsidRPr="009C526C" w14:paraId="5DFE0967" w14:textId="77777777" w:rsidTr="00077547">
        <w:trPr>
          <w:gridAfter w:val="3"/>
          <w:wAfter w:w="49" w:type="dxa"/>
          <w:tblHeader/>
        </w:trPr>
        <w:tc>
          <w:tcPr>
            <w:tcW w:w="2967" w:type="dxa"/>
          </w:tcPr>
          <w:p w14:paraId="1B2701C2" w14:textId="67D7D165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b/>
                <w:bCs/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 xml:space="preserve">   </w:t>
            </w:r>
            <w:r w:rsidRPr="00CA1917">
              <w:rPr>
                <w:rFonts w:hint="cs"/>
                <w:b/>
                <w:bCs/>
                <w:spacing w:val="0"/>
                <w:cs/>
              </w:rPr>
              <w:t>ลูกหนี้หมุนเวียนอื่น</w:t>
            </w:r>
          </w:p>
        </w:tc>
        <w:tc>
          <w:tcPr>
            <w:tcW w:w="897" w:type="dxa"/>
            <w:gridSpan w:val="2"/>
          </w:tcPr>
          <w:p w14:paraId="427B28B9" w14:textId="77777777" w:rsidR="006661DC" w:rsidRPr="00CA191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</w:rPr>
            </w:pPr>
          </w:p>
        </w:tc>
        <w:tc>
          <w:tcPr>
            <w:tcW w:w="236" w:type="dxa"/>
            <w:gridSpan w:val="3"/>
          </w:tcPr>
          <w:p w14:paraId="09D6125C" w14:textId="77777777" w:rsidR="006661DC" w:rsidRPr="00CA191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48AFC08" w14:textId="13735372" w:rsidR="006661DC" w:rsidRPr="00CA1917" w:rsidRDefault="00F2631D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2631D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337</w:t>
            </w:r>
            <w:r w:rsidRPr="00F2631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2631D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267</w:t>
            </w:r>
          </w:p>
        </w:tc>
        <w:tc>
          <w:tcPr>
            <w:tcW w:w="236" w:type="dxa"/>
            <w:gridSpan w:val="3"/>
          </w:tcPr>
          <w:p w14:paraId="12F3A9FB" w14:textId="77777777" w:rsidR="006661DC" w:rsidRPr="00CA191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28CCCB64" w14:textId="6FED4321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6661DC">
              <w:rPr>
                <w:b/>
                <w:bCs/>
              </w:rPr>
              <w:t>309,932</w:t>
            </w:r>
          </w:p>
        </w:tc>
        <w:tc>
          <w:tcPr>
            <w:tcW w:w="241" w:type="dxa"/>
            <w:gridSpan w:val="2"/>
          </w:tcPr>
          <w:p w14:paraId="53A38090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077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4287E7DC" w14:textId="1FAC6E7F" w:rsidR="006661DC" w:rsidRPr="00CA1917" w:rsidRDefault="00F2631D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F2631D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337</w:t>
            </w:r>
            <w:r w:rsidRPr="00F2631D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,</w:t>
            </w:r>
            <w:r w:rsidRPr="00F2631D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/>
              </w:rPr>
              <w:t>267</w:t>
            </w:r>
          </w:p>
        </w:tc>
        <w:tc>
          <w:tcPr>
            <w:tcW w:w="255" w:type="dxa"/>
            <w:gridSpan w:val="3"/>
          </w:tcPr>
          <w:p w14:paraId="72D6AAB3" w14:textId="77777777" w:rsidR="006661DC" w:rsidRPr="00CA191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3"/>
            <w:tcBorders>
              <w:left w:val="nil"/>
              <w:bottom w:val="double" w:sz="4" w:space="0" w:color="auto"/>
              <w:right w:val="nil"/>
            </w:tcBorders>
          </w:tcPr>
          <w:p w14:paraId="305F95AE" w14:textId="53A2BA96" w:rsidR="006661DC" w:rsidRPr="00CA191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661D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309,932</w:t>
            </w:r>
          </w:p>
        </w:tc>
      </w:tr>
      <w:tr w:rsidR="006661DC" w:rsidRPr="00077547" w14:paraId="16FA5D69" w14:textId="77777777" w:rsidTr="00077547">
        <w:trPr>
          <w:gridAfter w:val="3"/>
          <w:wAfter w:w="49" w:type="dxa"/>
          <w:tblHeader/>
        </w:trPr>
        <w:tc>
          <w:tcPr>
            <w:tcW w:w="2967" w:type="dxa"/>
          </w:tcPr>
          <w:p w14:paraId="6D03C48C" w14:textId="77777777" w:rsidR="006661DC" w:rsidRPr="0007754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rPr>
                <w:spacing w:val="0"/>
                <w:sz w:val="24"/>
                <w:szCs w:val="24"/>
                <w:cs/>
              </w:rPr>
            </w:pPr>
          </w:p>
        </w:tc>
        <w:tc>
          <w:tcPr>
            <w:tcW w:w="897" w:type="dxa"/>
            <w:gridSpan w:val="2"/>
          </w:tcPr>
          <w:p w14:paraId="44982A57" w14:textId="77777777" w:rsidR="006661DC" w:rsidRPr="00077547" w:rsidRDefault="006661DC" w:rsidP="006661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i/>
                <w:iCs/>
                <w:spacing w:val="0"/>
                <w:sz w:val="24"/>
                <w:szCs w:val="24"/>
              </w:rPr>
            </w:pPr>
          </w:p>
        </w:tc>
        <w:tc>
          <w:tcPr>
            <w:tcW w:w="236" w:type="dxa"/>
            <w:gridSpan w:val="3"/>
          </w:tcPr>
          <w:p w14:paraId="1C9D32A2" w14:textId="77777777" w:rsidR="006661DC" w:rsidRPr="0007754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5AC4153" w14:textId="77777777" w:rsidR="006661DC" w:rsidRPr="00077547" w:rsidRDefault="006661DC" w:rsidP="006661DC">
            <w:pPr>
              <w:pStyle w:val="a1"/>
              <w:tabs>
                <w:tab w:val="decimal" w:pos="830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gridSpan w:val="3"/>
          </w:tcPr>
          <w:p w14:paraId="4C52EA23" w14:textId="77777777" w:rsidR="006661DC" w:rsidRPr="00077547" w:rsidRDefault="006661DC" w:rsidP="006661DC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pacing w:val="0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0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23ED2A84" w14:textId="77777777" w:rsidR="006661DC" w:rsidRPr="0007754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41" w:type="dxa"/>
            <w:gridSpan w:val="2"/>
          </w:tcPr>
          <w:p w14:paraId="5C84CFB6" w14:textId="77777777" w:rsidR="006661DC" w:rsidRPr="0007754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4"/>
                <w:szCs w:val="24"/>
              </w:rPr>
            </w:pPr>
          </w:p>
        </w:tc>
        <w:tc>
          <w:tcPr>
            <w:tcW w:w="1077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6E215713" w14:textId="77777777" w:rsidR="006661DC" w:rsidRPr="00077547" w:rsidRDefault="006661DC" w:rsidP="006661DC">
            <w:pPr>
              <w:pStyle w:val="a1"/>
              <w:tabs>
                <w:tab w:val="decimal" w:pos="797"/>
              </w:tabs>
              <w:ind w:right="0"/>
              <w:jc w:val="left"/>
              <w:rPr>
                <w:rFonts w:ascii="Angsana New" w:hAnsi="Angsana New"/>
                <w:spacing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255" w:type="dxa"/>
            <w:gridSpan w:val="3"/>
          </w:tcPr>
          <w:p w14:paraId="10166B91" w14:textId="77777777" w:rsidR="006661DC" w:rsidRPr="00077547" w:rsidRDefault="006661DC" w:rsidP="00666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spacing w:val="0"/>
                <w:sz w:val="24"/>
                <w:szCs w:val="24"/>
              </w:rPr>
            </w:pPr>
          </w:p>
        </w:tc>
        <w:tc>
          <w:tcPr>
            <w:tcW w:w="1176" w:type="dxa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4729504C" w14:textId="77777777" w:rsidR="006661DC" w:rsidRPr="00077547" w:rsidRDefault="006661DC" w:rsidP="006661DC">
            <w:pPr>
              <w:pStyle w:val="a1"/>
              <w:tabs>
                <w:tab w:val="decimal" w:pos="820"/>
              </w:tabs>
              <w:ind w:right="0"/>
              <w:jc w:val="lef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FE2B26" w:rsidRPr="009C526C" w14:paraId="02FCFC82" w14:textId="77777777" w:rsidTr="00077547">
        <w:trPr>
          <w:tblHeader/>
        </w:trPr>
        <w:tc>
          <w:tcPr>
            <w:tcW w:w="3058" w:type="dxa"/>
            <w:gridSpan w:val="2"/>
          </w:tcPr>
          <w:p w14:paraId="1F6AC253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</w:rPr>
            </w:pPr>
          </w:p>
        </w:tc>
        <w:tc>
          <w:tcPr>
            <w:tcW w:w="901" w:type="dxa"/>
            <w:gridSpan w:val="2"/>
          </w:tcPr>
          <w:p w14:paraId="5DADB468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6BEED3D8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Cs/>
                <w:spacing w:val="0"/>
                <w:cs/>
                <w:lang w:val="en-GB"/>
              </w:rPr>
            </w:pPr>
          </w:p>
        </w:tc>
        <w:tc>
          <w:tcPr>
            <w:tcW w:w="2524" w:type="dxa"/>
            <w:gridSpan w:val="8"/>
            <w:vAlign w:val="bottom"/>
            <w:hideMark/>
          </w:tcPr>
          <w:p w14:paraId="4441EC0C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spacing w:val="0"/>
                <w:cs/>
                <w:lang w:val="en-GB"/>
              </w:rPr>
            </w:pPr>
            <w:r w:rsidRPr="009C526C">
              <w:rPr>
                <w:bCs/>
                <w:spacing w:val="0"/>
                <w:cs/>
                <w:lang w:val="en-GB"/>
              </w:rPr>
              <w:t>งบการเงินรวม</w:t>
            </w:r>
          </w:p>
        </w:tc>
        <w:tc>
          <w:tcPr>
            <w:tcW w:w="237" w:type="dxa"/>
            <w:gridSpan w:val="2"/>
          </w:tcPr>
          <w:p w14:paraId="30095576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/>
                <w:spacing w:val="0"/>
              </w:rPr>
            </w:pPr>
          </w:p>
        </w:tc>
        <w:tc>
          <w:tcPr>
            <w:tcW w:w="2397" w:type="dxa"/>
            <w:gridSpan w:val="11"/>
            <w:vAlign w:val="bottom"/>
            <w:hideMark/>
          </w:tcPr>
          <w:p w14:paraId="7120662F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spacing w:val="0"/>
                <w:lang w:val="en-GB"/>
              </w:rPr>
            </w:pPr>
            <w:r w:rsidRPr="009C526C">
              <w:rPr>
                <w:bCs/>
                <w:spacing w:val="0"/>
                <w:cs/>
                <w:lang w:val="en-GB"/>
              </w:rPr>
              <w:t>งบการเงินเฉพาะกิจการ</w:t>
            </w:r>
          </w:p>
        </w:tc>
      </w:tr>
      <w:tr w:rsidR="00FE2B26" w:rsidRPr="009C526C" w14:paraId="6C5F68F0" w14:textId="77777777" w:rsidTr="00077547">
        <w:trPr>
          <w:tblHeader/>
        </w:trPr>
        <w:tc>
          <w:tcPr>
            <w:tcW w:w="3058" w:type="dxa"/>
            <w:gridSpan w:val="2"/>
          </w:tcPr>
          <w:p w14:paraId="3E6FBC34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1" w:type="dxa"/>
            <w:gridSpan w:val="2"/>
          </w:tcPr>
          <w:p w14:paraId="5F93DA7A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46316505" w14:textId="77777777" w:rsidR="00FE2B26" w:rsidRPr="009E5297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gridSpan w:val="3"/>
          </w:tcPr>
          <w:p w14:paraId="6FFD3D77" w14:textId="77777777" w:rsidR="00FE2B26" w:rsidRPr="009E5297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</w:rPr>
            </w:pPr>
            <w:r w:rsidRPr="009E529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268" w:type="dxa"/>
            <w:gridSpan w:val="3"/>
          </w:tcPr>
          <w:p w14:paraId="612BF776" w14:textId="77777777" w:rsidR="00FE2B26" w:rsidRPr="009E5297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  <w:gridSpan w:val="2"/>
          </w:tcPr>
          <w:p w14:paraId="6EC1662C" w14:textId="77777777" w:rsidR="00FE2B26" w:rsidRPr="009E5297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E5297">
              <w:rPr>
                <w:spacing w:val="0"/>
              </w:rPr>
              <w:t xml:space="preserve">31 </w:t>
            </w:r>
            <w:r w:rsidRPr="009E5297">
              <w:rPr>
                <w:rFonts w:hint="cs"/>
                <w:spacing w:val="0"/>
                <w:cs/>
              </w:rPr>
              <w:t>ธันวาคม</w:t>
            </w:r>
          </w:p>
        </w:tc>
        <w:tc>
          <w:tcPr>
            <w:tcW w:w="237" w:type="dxa"/>
            <w:gridSpan w:val="2"/>
          </w:tcPr>
          <w:p w14:paraId="0C798CF0" w14:textId="77777777" w:rsidR="00FE2B26" w:rsidRPr="009E5297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  <w:gridSpan w:val="3"/>
          </w:tcPr>
          <w:p w14:paraId="2E209CD8" w14:textId="77777777" w:rsidR="00FE2B26" w:rsidRPr="009E5297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E5297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 xml:space="preserve">1 </w:t>
            </w:r>
            <w:r>
              <w:rPr>
                <w:rFonts w:asciiTheme="majorBidi" w:hAnsiTheme="majorBidi" w:cstheme="majorBidi" w:hint="cs"/>
                <w:cs/>
              </w:rPr>
              <w:t>มีนาคม</w:t>
            </w:r>
          </w:p>
        </w:tc>
        <w:tc>
          <w:tcPr>
            <w:tcW w:w="236" w:type="dxa"/>
            <w:gridSpan w:val="4"/>
          </w:tcPr>
          <w:p w14:paraId="342DD326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7" w:type="dxa"/>
            <w:gridSpan w:val="4"/>
          </w:tcPr>
          <w:p w14:paraId="5D0A39FC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  <w:cs/>
                <w:lang w:val="th-TH"/>
              </w:rPr>
            </w:pPr>
            <w:r w:rsidRPr="009E5297">
              <w:rPr>
                <w:spacing w:val="0"/>
              </w:rPr>
              <w:t xml:space="preserve">31 </w:t>
            </w:r>
            <w:r w:rsidRPr="009E5297">
              <w:rPr>
                <w:rFonts w:hint="cs"/>
                <w:spacing w:val="0"/>
                <w:cs/>
              </w:rPr>
              <w:t>ธันวาคม</w:t>
            </w:r>
          </w:p>
        </w:tc>
      </w:tr>
      <w:tr w:rsidR="00FE2B26" w:rsidRPr="009C526C" w14:paraId="5D0F6500" w14:textId="77777777" w:rsidTr="00077547">
        <w:trPr>
          <w:tblHeader/>
        </w:trPr>
        <w:tc>
          <w:tcPr>
            <w:tcW w:w="3058" w:type="dxa"/>
            <w:gridSpan w:val="2"/>
          </w:tcPr>
          <w:p w14:paraId="2349AAB6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i/>
                <w:iCs/>
                <w:spacing w:val="0"/>
                <w:cs/>
              </w:rPr>
            </w:pPr>
          </w:p>
        </w:tc>
        <w:tc>
          <w:tcPr>
            <w:tcW w:w="901" w:type="dxa"/>
            <w:gridSpan w:val="2"/>
            <w:hideMark/>
          </w:tcPr>
          <w:p w14:paraId="5C26D4C4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left" w:pos="520"/>
              </w:tabs>
              <w:spacing w:line="240" w:lineRule="auto"/>
              <w:ind w:left="-108" w:righ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58BD5C70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3"/>
          </w:tcPr>
          <w:p w14:paraId="73900A7A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  <w:cs/>
              </w:rPr>
            </w:pPr>
            <w:r w:rsidRPr="009C526C">
              <w:t>256</w:t>
            </w:r>
            <w:r>
              <w:t>9</w:t>
            </w:r>
          </w:p>
        </w:tc>
        <w:tc>
          <w:tcPr>
            <w:tcW w:w="268" w:type="dxa"/>
            <w:gridSpan w:val="3"/>
          </w:tcPr>
          <w:p w14:paraId="77EEE9B2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76" w:type="dxa"/>
            <w:gridSpan w:val="2"/>
          </w:tcPr>
          <w:p w14:paraId="238849C7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rPr>
                <w:rFonts w:hint="cs"/>
                <w:cs/>
              </w:rPr>
              <w:t>256</w:t>
            </w:r>
            <w:r>
              <w:t>8</w:t>
            </w:r>
          </w:p>
        </w:tc>
        <w:tc>
          <w:tcPr>
            <w:tcW w:w="237" w:type="dxa"/>
            <w:gridSpan w:val="2"/>
          </w:tcPr>
          <w:p w14:paraId="3E83115D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994" w:type="dxa"/>
            <w:gridSpan w:val="3"/>
          </w:tcPr>
          <w:p w14:paraId="453DEDDC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spacing w:val="0"/>
              </w:rPr>
            </w:pPr>
            <w:r w:rsidRPr="009C526C">
              <w:t>256</w:t>
            </w:r>
            <w:r>
              <w:t>9</w:t>
            </w:r>
          </w:p>
        </w:tc>
        <w:tc>
          <w:tcPr>
            <w:tcW w:w="236" w:type="dxa"/>
            <w:gridSpan w:val="4"/>
          </w:tcPr>
          <w:p w14:paraId="73DAD8ED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spacing w:val="0"/>
              </w:rPr>
            </w:pPr>
          </w:p>
        </w:tc>
        <w:tc>
          <w:tcPr>
            <w:tcW w:w="1167" w:type="dxa"/>
            <w:gridSpan w:val="4"/>
          </w:tcPr>
          <w:p w14:paraId="2DC0EB4B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08"/>
              <w:jc w:val="center"/>
              <w:rPr>
                <w:b/>
                <w:spacing w:val="0"/>
                <w:cs/>
                <w:lang w:val="th-TH"/>
              </w:rPr>
            </w:pPr>
            <w:r w:rsidRPr="009C526C">
              <w:rPr>
                <w:rFonts w:hint="cs"/>
                <w:cs/>
              </w:rPr>
              <w:t>256</w:t>
            </w:r>
            <w:r>
              <w:t>8</w:t>
            </w:r>
          </w:p>
        </w:tc>
      </w:tr>
      <w:tr w:rsidR="00FE2B26" w:rsidRPr="009C526C" w14:paraId="3D44D8B4" w14:textId="77777777" w:rsidTr="00077547">
        <w:trPr>
          <w:tblHeader/>
        </w:trPr>
        <w:tc>
          <w:tcPr>
            <w:tcW w:w="3058" w:type="dxa"/>
            <w:gridSpan w:val="2"/>
          </w:tcPr>
          <w:p w14:paraId="32A29927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</w:rPr>
            </w:pPr>
          </w:p>
        </w:tc>
        <w:tc>
          <w:tcPr>
            <w:tcW w:w="901" w:type="dxa"/>
            <w:gridSpan w:val="2"/>
          </w:tcPr>
          <w:p w14:paraId="22DA3314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27E64BCD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b/>
                <w:i/>
                <w:iCs/>
                <w:spacing w:val="0"/>
                <w:cs/>
                <w:lang w:val="en-GB"/>
              </w:rPr>
            </w:pPr>
          </w:p>
        </w:tc>
        <w:tc>
          <w:tcPr>
            <w:tcW w:w="5158" w:type="dxa"/>
            <w:gridSpan w:val="21"/>
            <w:vAlign w:val="bottom"/>
            <w:hideMark/>
          </w:tcPr>
          <w:p w14:paraId="48F6C087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spacing w:line="240" w:lineRule="auto"/>
              <w:jc w:val="center"/>
              <w:rPr>
                <w:spacing w:val="0"/>
                <w:cs/>
                <w:lang w:val="en-GB"/>
              </w:rPr>
            </w:pPr>
            <w:r w:rsidRPr="009C526C">
              <w:rPr>
                <w:b/>
                <w:i/>
                <w:iCs/>
                <w:spacing w:val="0"/>
                <w:cs/>
                <w:lang w:val="en-GB"/>
              </w:rPr>
              <w:t>(พันบาท)</w:t>
            </w:r>
          </w:p>
        </w:tc>
      </w:tr>
      <w:tr w:rsidR="00FE2B26" w:rsidRPr="009C526C" w14:paraId="0543DE1F" w14:textId="77777777" w:rsidTr="00077547">
        <w:trPr>
          <w:tblHeader/>
        </w:trPr>
        <w:tc>
          <w:tcPr>
            <w:tcW w:w="3058" w:type="dxa"/>
            <w:gridSpan w:val="2"/>
          </w:tcPr>
          <w:p w14:paraId="153A4D2E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ลูกหนี้การค้า</w:t>
            </w:r>
          </w:p>
        </w:tc>
        <w:tc>
          <w:tcPr>
            <w:tcW w:w="901" w:type="dxa"/>
            <w:gridSpan w:val="2"/>
          </w:tcPr>
          <w:p w14:paraId="78AFA4BD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054FEE5C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6677F119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68" w:type="dxa"/>
            <w:gridSpan w:val="3"/>
          </w:tcPr>
          <w:p w14:paraId="22693655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left w:val="nil"/>
              <w:right w:val="nil"/>
            </w:tcBorders>
          </w:tcPr>
          <w:p w14:paraId="39562416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37" w:type="dxa"/>
            <w:gridSpan w:val="2"/>
          </w:tcPr>
          <w:p w14:paraId="38B3253A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</w:tcPr>
          <w:p w14:paraId="4BA7F59D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  <w:tc>
          <w:tcPr>
            <w:tcW w:w="236" w:type="dxa"/>
            <w:gridSpan w:val="4"/>
          </w:tcPr>
          <w:p w14:paraId="0586762F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7" w:type="dxa"/>
            <w:gridSpan w:val="4"/>
            <w:tcBorders>
              <w:left w:val="nil"/>
              <w:right w:val="nil"/>
            </w:tcBorders>
          </w:tcPr>
          <w:p w14:paraId="12709D01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lang w:val="en-GB"/>
              </w:rPr>
            </w:pPr>
          </w:p>
        </w:tc>
      </w:tr>
      <w:tr w:rsidR="00FE2B26" w:rsidRPr="009C526C" w14:paraId="16ED3E63" w14:textId="77777777" w:rsidTr="00077547">
        <w:trPr>
          <w:tblHeader/>
        </w:trPr>
        <w:tc>
          <w:tcPr>
            <w:tcW w:w="3058" w:type="dxa"/>
            <w:gridSpan w:val="2"/>
          </w:tcPr>
          <w:p w14:paraId="17AD0BED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ยังไม่ถึงกำหนดชำระ</w:t>
            </w:r>
          </w:p>
        </w:tc>
        <w:tc>
          <w:tcPr>
            <w:tcW w:w="901" w:type="dxa"/>
            <w:gridSpan w:val="2"/>
          </w:tcPr>
          <w:p w14:paraId="64AF5392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3525E507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09D000FB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spacing w:val="0"/>
              </w:rPr>
            </w:pPr>
            <w:r w:rsidRPr="001E3608">
              <w:rPr>
                <w:spacing w:val="0"/>
                <w:cs/>
              </w:rPr>
              <w:t>167</w:t>
            </w:r>
            <w:r w:rsidRPr="001E3608">
              <w:rPr>
                <w:spacing w:val="0"/>
              </w:rPr>
              <w:t>,</w:t>
            </w:r>
            <w:r w:rsidRPr="001E3608">
              <w:rPr>
                <w:spacing w:val="0"/>
                <w:cs/>
              </w:rPr>
              <w:t>746</w:t>
            </w:r>
          </w:p>
        </w:tc>
        <w:tc>
          <w:tcPr>
            <w:tcW w:w="268" w:type="dxa"/>
            <w:gridSpan w:val="3"/>
          </w:tcPr>
          <w:p w14:paraId="0BC262F2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left w:val="nil"/>
              <w:right w:val="nil"/>
            </w:tcBorders>
          </w:tcPr>
          <w:p w14:paraId="3B5A9583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187,958</w:t>
            </w:r>
          </w:p>
        </w:tc>
        <w:tc>
          <w:tcPr>
            <w:tcW w:w="237" w:type="dxa"/>
            <w:gridSpan w:val="2"/>
          </w:tcPr>
          <w:p w14:paraId="1D2693E4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</w:tcPr>
          <w:p w14:paraId="6C044860" w14:textId="77777777" w:rsidR="00FE2B26" w:rsidRPr="00820030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spacing w:val="0"/>
              </w:rPr>
            </w:pPr>
            <w:r w:rsidRPr="001E3608">
              <w:rPr>
                <w:spacing w:val="0"/>
                <w:cs/>
              </w:rPr>
              <w:t>167</w:t>
            </w:r>
            <w:r w:rsidRPr="001E3608">
              <w:rPr>
                <w:spacing w:val="0"/>
              </w:rPr>
              <w:t>,</w:t>
            </w:r>
            <w:r w:rsidRPr="001E3608">
              <w:rPr>
                <w:spacing w:val="0"/>
                <w:cs/>
              </w:rPr>
              <w:t>746</w:t>
            </w:r>
          </w:p>
        </w:tc>
        <w:tc>
          <w:tcPr>
            <w:tcW w:w="236" w:type="dxa"/>
            <w:gridSpan w:val="4"/>
          </w:tcPr>
          <w:p w14:paraId="7B596DB4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7" w:type="dxa"/>
            <w:gridSpan w:val="4"/>
            <w:tcBorders>
              <w:left w:val="nil"/>
              <w:right w:val="nil"/>
            </w:tcBorders>
          </w:tcPr>
          <w:p w14:paraId="30D282B6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187,958</w:t>
            </w:r>
          </w:p>
        </w:tc>
      </w:tr>
      <w:tr w:rsidR="00FE2B26" w:rsidRPr="009C526C" w14:paraId="7B7AC90B" w14:textId="77777777" w:rsidTr="00077547">
        <w:trPr>
          <w:tblHeader/>
        </w:trPr>
        <w:tc>
          <w:tcPr>
            <w:tcW w:w="3058" w:type="dxa"/>
            <w:gridSpan w:val="2"/>
          </w:tcPr>
          <w:p w14:paraId="267F0D45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31"/>
              <w:rPr>
                <w:spacing w:val="0"/>
                <w:cs/>
              </w:rPr>
            </w:pPr>
            <w:r w:rsidRPr="009C526C">
              <w:rPr>
                <w:spacing w:val="0"/>
                <w:cs/>
              </w:rPr>
              <w:t>เกินกำหนดชำระ</w:t>
            </w:r>
          </w:p>
        </w:tc>
        <w:tc>
          <w:tcPr>
            <w:tcW w:w="901" w:type="dxa"/>
            <w:gridSpan w:val="2"/>
          </w:tcPr>
          <w:p w14:paraId="732CD778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1A531AC5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0136BAEE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68" w:type="dxa"/>
            <w:gridSpan w:val="3"/>
          </w:tcPr>
          <w:p w14:paraId="2BADFB41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left w:val="nil"/>
              <w:right w:val="nil"/>
            </w:tcBorders>
          </w:tcPr>
          <w:p w14:paraId="4C8CA855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237" w:type="dxa"/>
            <w:gridSpan w:val="2"/>
          </w:tcPr>
          <w:p w14:paraId="4B22A14D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</w:tcPr>
          <w:p w14:paraId="0A92F605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spacing w:val="0"/>
                <w:lang w:val="en-GB"/>
              </w:rPr>
            </w:pPr>
          </w:p>
        </w:tc>
        <w:tc>
          <w:tcPr>
            <w:tcW w:w="236" w:type="dxa"/>
            <w:gridSpan w:val="4"/>
          </w:tcPr>
          <w:p w14:paraId="42F4D8A3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7" w:type="dxa"/>
            <w:gridSpan w:val="4"/>
            <w:tcBorders>
              <w:left w:val="nil"/>
              <w:right w:val="nil"/>
            </w:tcBorders>
          </w:tcPr>
          <w:p w14:paraId="4627AF3E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</w:tr>
      <w:tr w:rsidR="00FE2B26" w:rsidRPr="009C526C" w14:paraId="3900FA9E" w14:textId="77777777" w:rsidTr="00077547">
        <w:trPr>
          <w:tblHeader/>
        </w:trPr>
        <w:tc>
          <w:tcPr>
            <w:tcW w:w="3058" w:type="dxa"/>
            <w:gridSpan w:val="2"/>
          </w:tcPr>
          <w:p w14:paraId="307F9DF0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 xml:space="preserve">1 - 90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  <w:gridSpan w:val="2"/>
          </w:tcPr>
          <w:p w14:paraId="2ADACC3E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26DA2803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1A3DCB7E" w14:textId="77777777" w:rsidR="00FE2B26" w:rsidRPr="008701E2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8683B">
              <w:t xml:space="preserve"> 95,565 </w:t>
            </w:r>
          </w:p>
        </w:tc>
        <w:tc>
          <w:tcPr>
            <w:tcW w:w="268" w:type="dxa"/>
            <w:gridSpan w:val="3"/>
          </w:tcPr>
          <w:p w14:paraId="4FB4506D" w14:textId="77777777" w:rsidR="00FE2B26" w:rsidRPr="008701E2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gridSpan w:val="2"/>
            <w:tcBorders>
              <w:left w:val="nil"/>
              <w:right w:val="nil"/>
            </w:tcBorders>
          </w:tcPr>
          <w:p w14:paraId="537E5384" w14:textId="77777777" w:rsidR="00FE2B26" w:rsidRPr="008701E2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76,514</w:t>
            </w:r>
          </w:p>
        </w:tc>
        <w:tc>
          <w:tcPr>
            <w:tcW w:w="237" w:type="dxa"/>
            <w:gridSpan w:val="2"/>
          </w:tcPr>
          <w:p w14:paraId="3056DAB4" w14:textId="77777777" w:rsidR="00FE2B26" w:rsidRPr="008701E2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</w:tcPr>
          <w:p w14:paraId="0F10E683" w14:textId="77777777" w:rsidR="00FE2B26" w:rsidRPr="008701E2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lang w:val="en-GB"/>
              </w:rPr>
            </w:pPr>
            <w:r w:rsidRPr="0098683B">
              <w:t xml:space="preserve"> 95,565 </w:t>
            </w:r>
          </w:p>
        </w:tc>
        <w:tc>
          <w:tcPr>
            <w:tcW w:w="236" w:type="dxa"/>
            <w:gridSpan w:val="4"/>
          </w:tcPr>
          <w:p w14:paraId="1667EF22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7" w:type="dxa"/>
            <w:gridSpan w:val="4"/>
            <w:tcBorders>
              <w:left w:val="nil"/>
              <w:right w:val="nil"/>
            </w:tcBorders>
          </w:tcPr>
          <w:p w14:paraId="2C4DA007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76,514</w:t>
            </w:r>
          </w:p>
        </w:tc>
      </w:tr>
      <w:tr w:rsidR="00FE2B26" w:rsidRPr="009C526C" w14:paraId="4B4216E9" w14:textId="77777777" w:rsidTr="00077547">
        <w:trPr>
          <w:tblHeader/>
        </w:trPr>
        <w:tc>
          <w:tcPr>
            <w:tcW w:w="3058" w:type="dxa"/>
            <w:gridSpan w:val="2"/>
          </w:tcPr>
          <w:p w14:paraId="759B6393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>91</w:t>
            </w:r>
            <w:r w:rsidRPr="009C526C">
              <w:rPr>
                <w:spacing w:val="0"/>
                <w:cs/>
              </w:rPr>
              <w:t xml:space="preserve"> - </w:t>
            </w:r>
            <w:r w:rsidRPr="009C526C">
              <w:rPr>
                <w:spacing w:val="0"/>
              </w:rPr>
              <w:t xml:space="preserve">180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  <w:gridSpan w:val="2"/>
          </w:tcPr>
          <w:p w14:paraId="6547F8FC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1527BBAF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3057DDC6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8683B">
              <w:t xml:space="preserve"> 16,822 </w:t>
            </w:r>
          </w:p>
        </w:tc>
        <w:tc>
          <w:tcPr>
            <w:tcW w:w="268" w:type="dxa"/>
            <w:gridSpan w:val="3"/>
          </w:tcPr>
          <w:p w14:paraId="35E3CD6C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gridSpan w:val="2"/>
            <w:tcBorders>
              <w:left w:val="nil"/>
              <w:right w:val="nil"/>
            </w:tcBorders>
          </w:tcPr>
          <w:p w14:paraId="7F4C6F90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4034C4">
              <w:rPr>
                <w:lang w:val="en-GB"/>
              </w:rPr>
              <w:t>12,554</w:t>
            </w:r>
          </w:p>
        </w:tc>
        <w:tc>
          <w:tcPr>
            <w:tcW w:w="237" w:type="dxa"/>
            <w:gridSpan w:val="2"/>
          </w:tcPr>
          <w:p w14:paraId="3260E485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</w:tcPr>
          <w:p w14:paraId="4A2B89DF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8683B">
              <w:t xml:space="preserve"> 16,822 </w:t>
            </w:r>
          </w:p>
        </w:tc>
        <w:tc>
          <w:tcPr>
            <w:tcW w:w="236" w:type="dxa"/>
            <w:gridSpan w:val="4"/>
          </w:tcPr>
          <w:p w14:paraId="03551BC3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7" w:type="dxa"/>
            <w:gridSpan w:val="4"/>
            <w:tcBorders>
              <w:left w:val="nil"/>
              <w:right w:val="nil"/>
            </w:tcBorders>
          </w:tcPr>
          <w:p w14:paraId="7316C2F5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12,554</w:t>
            </w:r>
          </w:p>
        </w:tc>
      </w:tr>
      <w:tr w:rsidR="00FE2B26" w:rsidRPr="009C526C" w14:paraId="54C2B6BE" w14:textId="77777777" w:rsidTr="00077547">
        <w:trPr>
          <w:tblHeader/>
        </w:trPr>
        <w:tc>
          <w:tcPr>
            <w:tcW w:w="3058" w:type="dxa"/>
            <w:gridSpan w:val="2"/>
          </w:tcPr>
          <w:p w14:paraId="4175B466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</w:rPr>
              <w:t>181</w:t>
            </w:r>
            <w:r w:rsidRPr="009C526C">
              <w:rPr>
                <w:spacing w:val="0"/>
                <w:cs/>
              </w:rPr>
              <w:t xml:space="preserve"> </w:t>
            </w:r>
            <w:r w:rsidRPr="009C526C">
              <w:rPr>
                <w:spacing w:val="0"/>
              </w:rPr>
              <w:t xml:space="preserve">- 360 </w:t>
            </w:r>
            <w:r w:rsidRPr="009C526C">
              <w:rPr>
                <w:spacing w:val="0"/>
                <w:cs/>
              </w:rPr>
              <w:t>วัน</w:t>
            </w:r>
          </w:p>
        </w:tc>
        <w:tc>
          <w:tcPr>
            <w:tcW w:w="901" w:type="dxa"/>
            <w:gridSpan w:val="2"/>
          </w:tcPr>
          <w:p w14:paraId="5B967908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36AE08CA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3"/>
            <w:tcBorders>
              <w:left w:val="nil"/>
              <w:right w:val="nil"/>
            </w:tcBorders>
          </w:tcPr>
          <w:p w14:paraId="4D9401E7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8683B">
              <w:t xml:space="preserve"> 6,067 </w:t>
            </w:r>
          </w:p>
        </w:tc>
        <w:tc>
          <w:tcPr>
            <w:tcW w:w="268" w:type="dxa"/>
            <w:gridSpan w:val="3"/>
          </w:tcPr>
          <w:p w14:paraId="4219D090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gridSpan w:val="2"/>
            <w:tcBorders>
              <w:left w:val="nil"/>
              <w:right w:val="nil"/>
            </w:tcBorders>
          </w:tcPr>
          <w:p w14:paraId="7362EF63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4034C4">
              <w:rPr>
                <w:lang w:val="en-GB"/>
              </w:rPr>
              <w:t>2,622</w:t>
            </w:r>
          </w:p>
        </w:tc>
        <w:tc>
          <w:tcPr>
            <w:tcW w:w="237" w:type="dxa"/>
            <w:gridSpan w:val="2"/>
          </w:tcPr>
          <w:p w14:paraId="3586A951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3"/>
            <w:tcBorders>
              <w:left w:val="nil"/>
              <w:right w:val="nil"/>
            </w:tcBorders>
          </w:tcPr>
          <w:p w14:paraId="0A1A681D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lang w:val="en-GB"/>
              </w:rPr>
            </w:pPr>
            <w:r w:rsidRPr="0098683B">
              <w:t xml:space="preserve"> 6,067 </w:t>
            </w:r>
          </w:p>
        </w:tc>
        <w:tc>
          <w:tcPr>
            <w:tcW w:w="236" w:type="dxa"/>
            <w:gridSpan w:val="4"/>
          </w:tcPr>
          <w:p w14:paraId="3218D24A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7" w:type="dxa"/>
            <w:gridSpan w:val="4"/>
            <w:tcBorders>
              <w:left w:val="nil"/>
              <w:right w:val="nil"/>
            </w:tcBorders>
          </w:tcPr>
          <w:p w14:paraId="7D482BBC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2,622</w:t>
            </w:r>
          </w:p>
        </w:tc>
      </w:tr>
      <w:tr w:rsidR="00FE2B26" w:rsidRPr="009C526C" w14:paraId="59AD3221" w14:textId="77777777" w:rsidTr="00077547">
        <w:trPr>
          <w:tblHeader/>
        </w:trPr>
        <w:tc>
          <w:tcPr>
            <w:tcW w:w="3058" w:type="dxa"/>
            <w:gridSpan w:val="2"/>
          </w:tcPr>
          <w:p w14:paraId="4CE98325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69"/>
              <w:jc w:val="thaiDistribute"/>
              <w:rPr>
                <w:b/>
                <w:b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มากกว่า</w:t>
            </w:r>
            <w:r w:rsidRPr="009C526C">
              <w:rPr>
                <w:spacing w:val="0"/>
                <w:cs/>
                <w:lang w:val="th-TH"/>
              </w:rPr>
              <w:t xml:space="preserve"> </w:t>
            </w:r>
            <w:r w:rsidRPr="009C526C">
              <w:rPr>
                <w:spacing w:val="0"/>
              </w:rPr>
              <w:t>360</w:t>
            </w:r>
            <w:r w:rsidRPr="009C526C">
              <w:rPr>
                <w:spacing w:val="0"/>
                <w:cs/>
              </w:rPr>
              <w:t xml:space="preserve"> วัน</w:t>
            </w:r>
          </w:p>
        </w:tc>
        <w:tc>
          <w:tcPr>
            <w:tcW w:w="901" w:type="dxa"/>
            <w:gridSpan w:val="2"/>
          </w:tcPr>
          <w:p w14:paraId="35590067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327140B7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0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DCC8964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98683B">
              <w:t xml:space="preserve"> 21,122 </w:t>
            </w:r>
          </w:p>
        </w:tc>
        <w:tc>
          <w:tcPr>
            <w:tcW w:w="268" w:type="dxa"/>
            <w:gridSpan w:val="3"/>
          </w:tcPr>
          <w:p w14:paraId="6ABFA428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  <w:lang w:val="en-GB"/>
              </w:rPr>
            </w:pPr>
          </w:p>
        </w:tc>
        <w:tc>
          <w:tcPr>
            <w:tcW w:w="117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50982C6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4034C4">
              <w:rPr>
                <w:lang w:val="en-GB"/>
              </w:rPr>
              <w:t>20,911</w:t>
            </w:r>
          </w:p>
        </w:tc>
        <w:tc>
          <w:tcPr>
            <w:tcW w:w="237" w:type="dxa"/>
            <w:gridSpan w:val="2"/>
          </w:tcPr>
          <w:p w14:paraId="68EAC383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15B73C6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1E3608">
              <w:rPr>
                <w:spacing w:val="0"/>
              </w:rPr>
              <w:t>21,061</w:t>
            </w:r>
          </w:p>
        </w:tc>
        <w:tc>
          <w:tcPr>
            <w:tcW w:w="236" w:type="dxa"/>
            <w:gridSpan w:val="4"/>
          </w:tcPr>
          <w:p w14:paraId="7C753E14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38DB8C96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4034C4">
              <w:rPr>
                <w:lang w:val="en-GB"/>
              </w:rPr>
              <w:t>20,850</w:t>
            </w:r>
          </w:p>
        </w:tc>
      </w:tr>
      <w:tr w:rsidR="00FE2B26" w:rsidRPr="009C526C" w14:paraId="1939D825" w14:textId="77777777" w:rsidTr="00077547">
        <w:trPr>
          <w:tblHeader/>
        </w:trPr>
        <w:tc>
          <w:tcPr>
            <w:tcW w:w="3058" w:type="dxa"/>
            <w:gridSpan w:val="2"/>
          </w:tcPr>
          <w:p w14:paraId="6468FB72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01" w:type="dxa"/>
            <w:gridSpan w:val="2"/>
          </w:tcPr>
          <w:p w14:paraId="2A832DFD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i/>
                <w:i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05881A21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15F27F3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1E3608">
              <w:rPr>
                <w:b/>
                <w:bCs/>
                <w:spacing w:val="0"/>
              </w:rPr>
              <w:t>307,322</w:t>
            </w:r>
          </w:p>
        </w:tc>
        <w:tc>
          <w:tcPr>
            <w:tcW w:w="268" w:type="dxa"/>
            <w:gridSpan w:val="3"/>
          </w:tcPr>
          <w:p w14:paraId="4A8C6573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71CD442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4034C4">
              <w:rPr>
                <w:b/>
                <w:bCs/>
                <w:lang w:val="en-GB"/>
              </w:rPr>
              <w:t>300,559</w:t>
            </w:r>
          </w:p>
        </w:tc>
        <w:tc>
          <w:tcPr>
            <w:tcW w:w="237" w:type="dxa"/>
            <w:gridSpan w:val="2"/>
          </w:tcPr>
          <w:p w14:paraId="78079588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56006D07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1E3608">
              <w:rPr>
                <w:b/>
                <w:bCs/>
                <w:spacing w:val="0"/>
                <w:lang w:val="en-GB"/>
              </w:rPr>
              <w:t>307,261</w:t>
            </w:r>
          </w:p>
        </w:tc>
        <w:tc>
          <w:tcPr>
            <w:tcW w:w="236" w:type="dxa"/>
            <w:gridSpan w:val="4"/>
          </w:tcPr>
          <w:p w14:paraId="696391AA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7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14:paraId="2BD804B8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  <w:lang w:val="en-GB"/>
              </w:rPr>
            </w:pPr>
            <w:r w:rsidRPr="004034C4">
              <w:rPr>
                <w:b/>
                <w:bCs/>
                <w:lang w:val="en-GB"/>
              </w:rPr>
              <w:t>300,498</w:t>
            </w:r>
          </w:p>
        </w:tc>
      </w:tr>
      <w:tr w:rsidR="00FE2B26" w:rsidRPr="00A24098" w14:paraId="0D4DBB4D" w14:textId="77777777" w:rsidTr="00077547">
        <w:trPr>
          <w:tblHeader/>
        </w:trPr>
        <w:tc>
          <w:tcPr>
            <w:tcW w:w="4226" w:type="dxa"/>
            <w:gridSpan w:val="7"/>
            <w:vAlign w:val="bottom"/>
          </w:tcPr>
          <w:p w14:paraId="5B25B9FD" w14:textId="77777777" w:rsidR="00FE2B26" w:rsidRPr="00362165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rPr>
                <w:spacing w:val="0"/>
              </w:rPr>
            </w:pPr>
            <w:r w:rsidRPr="00362165">
              <w:rPr>
                <w:i/>
                <w:iCs/>
                <w:spacing w:val="0"/>
                <w:cs/>
              </w:rPr>
              <w:t>หัก</w:t>
            </w:r>
            <w:r w:rsidRPr="00362165">
              <w:rPr>
                <w:spacing w:val="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5D01BD" w14:textId="2E297140" w:rsidR="00FE2B26" w:rsidRPr="00FE2B26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right="-58"/>
              <w:jc w:val="center"/>
              <w:rPr>
                <w:spacing w:val="0"/>
                <w:cs/>
              </w:rPr>
            </w:pPr>
            <w:r w:rsidRPr="00FE2B26">
              <w:rPr>
                <w:spacing w:val="0"/>
              </w:rPr>
              <w:t>(20,</w:t>
            </w:r>
            <w:r w:rsidR="001573CE">
              <w:rPr>
                <w:spacing w:val="0"/>
              </w:rPr>
              <w:t>451</w:t>
            </w:r>
            <w:r w:rsidRPr="00FE2B26">
              <w:rPr>
                <w:spacing w:val="0"/>
              </w:rPr>
              <w:t>)</w:t>
            </w:r>
          </w:p>
        </w:tc>
        <w:tc>
          <w:tcPr>
            <w:tcW w:w="268" w:type="dxa"/>
            <w:gridSpan w:val="3"/>
          </w:tcPr>
          <w:p w14:paraId="78189FE6" w14:textId="77777777" w:rsidR="00FE2B26" w:rsidRPr="00FE2B26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117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3BB3E80" w14:textId="77777777" w:rsidR="00FE2B26" w:rsidRPr="00FE2B26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pacing w:val="0"/>
                <w:lang w:val="th-TH"/>
              </w:rPr>
            </w:pPr>
            <w:r w:rsidRPr="00FE2B26">
              <w:t>(20,323)</w:t>
            </w:r>
          </w:p>
        </w:tc>
        <w:tc>
          <w:tcPr>
            <w:tcW w:w="237" w:type="dxa"/>
            <w:gridSpan w:val="2"/>
          </w:tcPr>
          <w:p w14:paraId="2159AFC2" w14:textId="77777777" w:rsidR="00FE2B26" w:rsidRPr="00FE2B26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spacing w:val="0"/>
              </w:rPr>
            </w:pPr>
          </w:p>
        </w:tc>
        <w:tc>
          <w:tcPr>
            <w:tcW w:w="994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8B8779A" w14:textId="54E04FA2" w:rsidR="00FE2B26" w:rsidRPr="00FE2B26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right="-58"/>
              <w:rPr>
                <w:spacing w:val="0"/>
              </w:rPr>
            </w:pPr>
            <w:r w:rsidRPr="00FE2B26">
              <w:rPr>
                <w:spacing w:val="0"/>
              </w:rPr>
              <w:t>(20,</w:t>
            </w:r>
            <w:r w:rsidR="001573CE">
              <w:rPr>
                <w:spacing w:val="0"/>
              </w:rPr>
              <w:t>390</w:t>
            </w:r>
            <w:r w:rsidRPr="00FE2B26">
              <w:rPr>
                <w:spacing w:val="0"/>
              </w:rPr>
              <w:t>)</w:t>
            </w:r>
          </w:p>
        </w:tc>
        <w:tc>
          <w:tcPr>
            <w:tcW w:w="236" w:type="dxa"/>
            <w:gridSpan w:val="4"/>
          </w:tcPr>
          <w:p w14:paraId="27D1056C" w14:textId="77777777" w:rsidR="00FE2B26" w:rsidRPr="00FE2B26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7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18C9B5BC" w14:textId="77777777" w:rsidR="00FE2B26" w:rsidRPr="00A24098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spacing w:val="0"/>
              </w:rPr>
            </w:pPr>
            <w:r w:rsidRPr="004034C4">
              <w:t>(20,262)</w:t>
            </w:r>
          </w:p>
        </w:tc>
      </w:tr>
      <w:tr w:rsidR="00FE2B26" w:rsidRPr="009C526C" w14:paraId="4D677D0F" w14:textId="77777777" w:rsidTr="00077547">
        <w:trPr>
          <w:tblHeader/>
        </w:trPr>
        <w:tc>
          <w:tcPr>
            <w:tcW w:w="3058" w:type="dxa"/>
            <w:gridSpan w:val="2"/>
          </w:tcPr>
          <w:p w14:paraId="7A172FD1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สุทธิ</w:t>
            </w:r>
          </w:p>
        </w:tc>
        <w:tc>
          <w:tcPr>
            <w:tcW w:w="901" w:type="dxa"/>
            <w:gridSpan w:val="2"/>
          </w:tcPr>
          <w:p w14:paraId="669263A1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b/>
                <w:bCs/>
                <w:spacing w:val="0"/>
                <w:cs/>
              </w:rPr>
            </w:pPr>
          </w:p>
        </w:tc>
        <w:tc>
          <w:tcPr>
            <w:tcW w:w="267" w:type="dxa"/>
            <w:gridSpan w:val="3"/>
          </w:tcPr>
          <w:p w14:paraId="1904F753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0EAD7" w14:textId="2BA5FEA8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1E3608">
              <w:rPr>
                <w:b/>
                <w:bCs/>
                <w:spacing w:val="0"/>
              </w:rPr>
              <w:t>286,</w:t>
            </w:r>
            <w:r w:rsidR="001573CE">
              <w:rPr>
                <w:b/>
                <w:bCs/>
                <w:spacing w:val="0"/>
              </w:rPr>
              <w:t>871</w:t>
            </w:r>
          </w:p>
        </w:tc>
        <w:tc>
          <w:tcPr>
            <w:tcW w:w="268" w:type="dxa"/>
            <w:gridSpan w:val="3"/>
          </w:tcPr>
          <w:p w14:paraId="488E2314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E4A28A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pacing w:val="0"/>
              </w:rPr>
            </w:pPr>
            <w:r w:rsidRPr="004034C4">
              <w:rPr>
                <w:b/>
                <w:bCs/>
              </w:rPr>
              <w:t>280,236</w:t>
            </w:r>
          </w:p>
        </w:tc>
        <w:tc>
          <w:tcPr>
            <w:tcW w:w="237" w:type="dxa"/>
            <w:gridSpan w:val="2"/>
          </w:tcPr>
          <w:p w14:paraId="513C4DAA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994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7C622E" w14:textId="75167172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b/>
                <w:bCs/>
                <w:spacing w:val="0"/>
                <w:cs/>
              </w:rPr>
            </w:pPr>
            <w:r w:rsidRPr="001E3608">
              <w:rPr>
                <w:b/>
                <w:bCs/>
                <w:spacing w:val="0"/>
              </w:rPr>
              <w:t>286,</w:t>
            </w:r>
            <w:r w:rsidR="001573CE">
              <w:rPr>
                <w:b/>
                <w:bCs/>
                <w:spacing w:val="0"/>
              </w:rPr>
              <w:t>871</w:t>
            </w:r>
          </w:p>
        </w:tc>
        <w:tc>
          <w:tcPr>
            <w:tcW w:w="236" w:type="dxa"/>
            <w:gridSpan w:val="4"/>
          </w:tcPr>
          <w:p w14:paraId="6BCF3601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106"/>
              <w:rPr>
                <w:b/>
                <w:bCs/>
                <w:spacing w:val="0"/>
              </w:rPr>
            </w:pPr>
          </w:p>
        </w:tc>
        <w:tc>
          <w:tcPr>
            <w:tcW w:w="1167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57C684" w14:textId="77777777" w:rsidR="00FE2B26" w:rsidRPr="009C526C" w:rsidRDefault="00FE2B26" w:rsidP="003B3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rPr>
                <w:b/>
                <w:bCs/>
                <w:spacing w:val="0"/>
              </w:rPr>
            </w:pPr>
            <w:r w:rsidRPr="004034C4">
              <w:rPr>
                <w:b/>
                <w:bCs/>
              </w:rPr>
              <w:t>280,236</w:t>
            </w:r>
          </w:p>
        </w:tc>
      </w:tr>
      <w:tr w:rsidR="00077547" w:rsidRPr="00077547" w14:paraId="499F7B53" w14:textId="77777777" w:rsidTr="00077547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2"/>
          <w:wAfter w:w="24" w:type="dxa"/>
          <w:cantSplit/>
          <w:tblHeader/>
        </w:trPr>
        <w:tc>
          <w:tcPr>
            <w:tcW w:w="4034" w:type="dxa"/>
            <w:gridSpan w:val="5"/>
            <w:vAlign w:val="bottom"/>
          </w:tcPr>
          <w:p w14:paraId="55C799F5" w14:textId="77777777" w:rsidR="00077547" w:rsidRPr="00077547" w:rsidRDefault="00077547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sz w:val="24"/>
                <w:szCs w:val="24"/>
                <w:cs/>
              </w:rPr>
            </w:pPr>
          </w:p>
        </w:tc>
        <w:tc>
          <w:tcPr>
            <w:tcW w:w="2716" w:type="dxa"/>
            <w:gridSpan w:val="10"/>
            <w:vAlign w:val="bottom"/>
          </w:tcPr>
          <w:p w14:paraId="656A3E6B" w14:textId="77777777" w:rsidR="00077547" w:rsidRPr="00077547" w:rsidRDefault="00077547" w:rsidP="00AC29F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pacing w:val="0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3"/>
          </w:tcPr>
          <w:p w14:paraId="37E976B9" w14:textId="77777777" w:rsidR="00077547" w:rsidRPr="00077547" w:rsidRDefault="00077547" w:rsidP="00AC29F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0"/>
                <w:sz w:val="24"/>
                <w:szCs w:val="24"/>
              </w:rPr>
            </w:pPr>
          </w:p>
        </w:tc>
        <w:tc>
          <w:tcPr>
            <w:tcW w:w="2340" w:type="dxa"/>
            <w:gridSpan w:val="8"/>
            <w:vAlign w:val="bottom"/>
          </w:tcPr>
          <w:p w14:paraId="127C679C" w14:textId="77777777" w:rsidR="00077547" w:rsidRPr="00077547" w:rsidRDefault="00077547" w:rsidP="00AC29F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pacing w:val="0"/>
                <w:sz w:val="24"/>
                <w:szCs w:val="24"/>
                <w:cs/>
              </w:rPr>
            </w:pPr>
          </w:p>
        </w:tc>
      </w:tr>
      <w:tr w:rsidR="00B94AB8" w:rsidRPr="009C526C" w14:paraId="33D148CC" w14:textId="77777777" w:rsidTr="00077547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2"/>
          <w:wAfter w:w="24" w:type="dxa"/>
          <w:cantSplit/>
          <w:tblHeader/>
        </w:trPr>
        <w:tc>
          <w:tcPr>
            <w:tcW w:w="4034" w:type="dxa"/>
            <w:gridSpan w:val="5"/>
            <w:vAlign w:val="bottom"/>
            <w:hideMark/>
          </w:tcPr>
          <w:p w14:paraId="678299EB" w14:textId="5A7A87B2" w:rsidR="00B94AB8" w:rsidRPr="009C526C" w:rsidRDefault="00B94AB8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0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716" w:type="dxa"/>
            <w:gridSpan w:val="10"/>
            <w:vAlign w:val="bottom"/>
          </w:tcPr>
          <w:p w14:paraId="1857AB62" w14:textId="77777777" w:rsidR="00B94AB8" w:rsidRPr="009C526C" w:rsidRDefault="00B94AB8" w:rsidP="00AC29FE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lang w:bidi="th-TH"/>
              </w:rPr>
            </w:pPr>
            <w:r w:rsidRPr="009C526C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14:paraId="76568E5D" w14:textId="77777777" w:rsidR="00B94AB8" w:rsidRPr="009C526C" w:rsidRDefault="00B94AB8" w:rsidP="00AC29F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</w:p>
        </w:tc>
        <w:tc>
          <w:tcPr>
            <w:tcW w:w="2340" w:type="dxa"/>
            <w:gridSpan w:val="8"/>
            <w:vAlign w:val="bottom"/>
          </w:tcPr>
          <w:p w14:paraId="71A075BA" w14:textId="77777777" w:rsidR="00B94AB8" w:rsidRPr="009C526C" w:rsidRDefault="00B94AB8" w:rsidP="00AC29F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32258" w:rsidRPr="009C526C" w14:paraId="5EE54388" w14:textId="77777777" w:rsidTr="00077547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  <w:cantSplit/>
          <w:tblHeader/>
        </w:trPr>
        <w:tc>
          <w:tcPr>
            <w:tcW w:w="4034" w:type="dxa"/>
            <w:gridSpan w:val="5"/>
            <w:vAlign w:val="bottom"/>
          </w:tcPr>
          <w:p w14:paraId="7EE2870F" w14:textId="121E60E1" w:rsidR="00832258" w:rsidRPr="009C526C" w:rsidRDefault="00832258" w:rsidP="00832258">
            <w:pPr>
              <w:pStyle w:val="acctfourfigures"/>
              <w:tabs>
                <w:tab w:val="left" w:pos="553"/>
              </w:tabs>
              <w:spacing w:line="240" w:lineRule="auto"/>
              <w:ind w:left="103" w:right="-80" w:hanging="92"/>
              <w:rPr>
                <w:rFonts w:asciiTheme="majorBidi" w:hAnsiTheme="majorBidi" w:cstheme="majorBidi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สาม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C526C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 </w:t>
            </w:r>
            <w:r w:rsidRPr="00832258">
              <w:rPr>
                <w:rFonts w:asciiTheme="majorBidi" w:hAnsiTheme="majorBidi" w:cstheme="majorBidi"/>
                <w:b/>
                <w:bCs/>
                <w:i/>
                <w:iCs/>
                <w:spacing w:val="-8"/>
                <w:sz w:val="30"/>
                <w:szCs w:val="30"/>
                <w:lang w:val="en-US" w:bidi="th-TH"/>
              </w:rPr>
              <w:t xml:space="preserve">31 </w:t>
            </w:r>
            <w:r w:rsidRPr="00832258">
              <w:rPr>
                <w:rFonts w:asciiTheme="majorBidi" w:hAnsiTheme="majorBidi"/>
                <w:b/>
                <w:bCs/>
                <w:i/>
                <w:iCs/>
                <w:spacing w:val="-8"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2" w:type="dxa"/>
            <w:gridSpan w:val="4"/>
          </w:tcPr>
          <w:p w14:paraId="53643931" w14:textId="04C007A2" w:rsidR="00832258" w:rsidRPr="009C526C" w:rsidRDefault="00832258" w:rsidP="00832258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2" w:type="dxa"/>
            <w:gridSpan w:val="3"/>
          </w:tcPr>
          <w:p w14:paraId="46F2F89F" w14:textId="77777777" w:rsidR="00832258" w:rsidRPr="009C526C" w:rsidRDefault="00832258" w:rsidP="00832258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gridSpan w:val="3"/>
          </w:tcPr>
          <w:p w14:paraId="7238D436" w14:textId="2BC8CDE2" w:rsidR="00832258" w:rsidRPr="009C526C" w:rsidRDefault="00832258" w:rsidP="00832258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gridSpan w:val="3"/>
          </w:tcPr>
          <w:p w14:paraId="0931FD67" w14:textId="77777777" w:rsidR="00832258" w:rsidRPr="009C526C" w:rsidRDefault="00832258" w:rsidP="0083225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Cs/>
                <w:spacing w:val="0"/>
              </w:rPr>
            </w:pPr>
          </w:p>
        </w:tc>
        <w:tc>
          <w:tcPr>
            <w:tcW w:w="985" w:type="dxa"/>
            <w:gridSpan w:val="3"/>
          </w:tcPr>
          <w:p w14:paraId="5DD30D8A" w14:textId="6A36B09E" w:rsidR="00832258" w:rsidRPr="009C526C" w:rsidRDefault="00832258" w:rsidP="00832258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4" w:type="dxa"/>
            <w:gridSpan w:val="2"/>
          </w:tcPr>
          <w:p w14:paraId="04BB5F06" w14:textId="77777777" w:rsidR="00832258" w:rsidRPr="009C526C" w:rsidRDefault="00832258" w:rsidP="00832258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spacing w:val="0"/>
              </w:rPr>
            </w:pPr>
          </w:p>
        </w:tc>
        <w:tc>
          <w:tcPr>
            <w:tcW w:w="1179" w:type="dxa"/>
            <w:gridSpan w:val="4"/>
          </w:tcPr>
          <w:p w14:paraId="23390E45" w14:textId="7D9A9366" w:rsidR="00832258" w:rsidRPr="009C526C" w:rsidRDefault="00832258" w:rsidP="00832258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9C526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32258" w:rsidRPr="009C526C" w14:paraId="0CDAC503" w14:textId="77777777" w:rsidTr="00077547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2"/>
          <w:wAfter w:w="24" w:type="dxa"/>
          <w:cantSplit/>
          <w:tblHeader/>
        </w:trPr>
        <w:tc>
          <w:tcPr>
            <w:tcW w:w="4034" w:type="dxa"/>
            <w:gridSpan w:val="5"/>
            <w:vAlign w:val="bottom"/>
            <w:hideMark/>
          </w:tcPr>
          <w:p w14:paraId="1C5CA9C6" w14:textId="77777777" w:rsidR="00832258" w:rsidRPr="009C526C" w:rsidRDefault="00832258" w:rsidP="0083225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5326" w:type="dxa"/>
            <w:gridSpan w:val="21"/>
            <w:vAlign w:val="bottom"/>
            <w:hideMark/>
          </w:tcPr>
          <w:p w14:paraId="29E9E3F4" w14:textId="77777777" w:rsidR="00832258" w:rsidRPr="009C526C" w:rsidRDefault="00832258" w:rsidP="00832258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</w:rPr>
            </w:pPr>
            <w:r w:rsidRPr="009C526C">
              <w:rPr>
                <w:rFonts w:ascii="Angsana New" w:hAnsi="Angsana New" w:cs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32258" w:rsidRPr="009C526C" w14:paraId="0E997BA0" w14:textId="77777777" w:rsidTr="00077547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  <w:cantSplit/>
          <w:tblHeader/>
        </w:trPr>
        <w:tc>
          <w:tcPr>
            <w:tcW w:w="4034" w:type="dxa"/>
            <w:gridSpan w:val="5"/>
            <w:vAlign w:val="bottom"/>
          </w:tcPr>
          <w:p w14:paraId="5391BF2C" w14:textId="524886FF" w:rsidR="00832258" w:rsidRPr="0026174D" w:rsidRDefault="00832258" w:rsidP="00832258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  <w:r w:rsidRPr="0026174D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26174D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 xml:space="preserve">1 </w:t>
            </w:r>
            <w:r w:rsidRPr="0026174D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>มกราคม</w:t>
            </w:r>
          </w:p>
        </w:tc>
        <w:tc>
          <w:tcPr>
            <w:tcW w:w="1262" w:type="dxa"/>
            <w:gridSpan w:val="4"/>
            <w:vAlign w:val="bottom"/>
          </w:tcPr>
          <w:p w14:paraId="029EF985" w14:textId="5D0B68DE" w:rsidR="00832258" w:rsidRPr="00FB3C53" w:rsidRDefault="00420558" w:rsidP="00FB3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rPr>
                <w:spacing w:val="0"/>
              </w:rPr>
            </w:pPr>
            <w:r>
              <w:rPr>
                <w:spacing w:val="0"/>
              </w:rPr>
              <w:t>20,323</w:t>
            </w:r>
          </w:p>
        </w:tc>
        <w:tc>
          <w:tcPr>
            <w:tcW w:w="272" w:type="dxa"/>
            <w:gridSpan w:val="3"/>
            <w:vAlign w:val="bottom"/>
          </w:tcPr>
          <w:p w14:paraId="27D71119" w14:textId="77777777" w:rsidR="00832258" w:rsidRPr="00471536" w:rsidRDefault="00832258" w:rsidP="00832258">
            <w:pPr>
              <w:pStyle w:val="acctmergecolhdg"/>
              <w:spacing w:line="240" w:lineRule="auto"/>
              <w:ind w:left="-83" w:right="-79" w:firstLine="4"/>
              <w:jc w:val="left"/>
              <w:rPr>
                <w:rFonts w:ascii="Angsana New" w:hAnsi="Angsana New" w:cs="Angsana New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82" w:type="dxa"/>
            <w:gridSpan w:val="3"/>
            <w:vAlign w:val="bottom"/>
          </w:tcPr>
          <w:p w14:paraId="00B7C541" w14:textId="7CB49E18" w:rsidR="00832258" w:rsidRPr="006661DC" w:rsidRDefault="006661DC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6661DC">
              <w:rPr>
                <w:spacing w:val="0"/>
                <w:cs/>
              </w:rPr>
              <w:t>15</w:t>
            </w:r>
            <w:r w:rsidRPr="006661DC">
              <w:rPr>
                <w:spacing w:val="0"/>
              </w:rPr>
              <w:t>,</w:t>
            </w:r>
            <w:r w:rsidRPr="006661DC">
              <w:rPr>
                <w:spacing w:val="0"/>
                <w:cs/>
              </w:rPr>
              <w:t>295</w:t>
            </w:r>
          </w:p>
        </w:tc>
        <w:tc>
          <w:tcPr>
            <w:tcW w:w="270" w:type="dxa"/>
            <w:gridSpan w:val="3"/>
            <w:vAlign w:val="bottom"/>
          </w:tcPr>
          <w:p w14:paraId="2516F893" w14:textId="77777777" w:rsidR="00832258" w:rsidRPr="006661DC" w:rsidRDefault="00832258" w:rsidP="00832258">
            <w:pPr>
              <w:pStyle w:val="acctmergecolhdg"/>
              <w:spacing w:line="240" w:lineRule="auto"/>
              <w:ind w:left="-83" w:right="100" w:firstLine="4"/>
              <w:jc w:val="right"/>
              <w:rPr>
                <w:rFonts w:ascii="Angsana New" w:hAnsi="Angsana New" w:cs="Angsana New"/>
                <w:b w:val="0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7D4AEE73" w14:textId="43BEDF8D" w:rsidR="00832258" w:rsidRPr="006661DC" w:rsidRDefault="00420558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jc w:val="center"/>
              <w:rPr>
                <w:spacing w:val="0"/>
              </w:rPr>
            </w:pPr>
            <w:r>
              <w:rPr>
                <w:spacing w:val="0"/>
              </w:rPr>
              <w:t>20,262</w:t>
            </w:r>
          </w:p>
        </w:tc>
        <w:tc>
          <w:tcPr>
            <w:tcW w:w="184" w:type="dxa"/>
            <w:gridSpan w:val="2"/>
            <w:vAlign w:val="bottom"/>
          </w:tcPr>
          <w:p w14:paraId="3EAAAF52" w14:textId="77777777" w:rsidR="00832258" w:rsidRPr="006661DC" w:rsidRDefault="00832258" w:rsidP="00832258">
            <w:pPr>
              <w:pStyle w:val="acctmergecolhdg"/>
              <w:spacing w:line="240" w:lineRule="auto"/>
              <w:ind w:left="-83" w:right="-79" w:firstLine="4"/>
              <w:jc w:val="right"/>
              <w:rPr>
                <w:rFonts w:ascii="Angsana New" w:hAnsi="Angsana New" w:cs="Angsana New"/>
                <w:b w:val="0"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4"/>
            <w:vAlign w:val="bottom"/>
          </w:tcPr>
          <w:p w14:paraId="195FE323" w14:textId="3F92B1AE" w:rsidR="00832258" w:rsidRPr="006661DC" w:rsidRDefault="006661DC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6661DC">
              <w:rPr>
                <w:spacing w:val="0"/>
                <w:cs/>
              </w:rPr>
              <w:t>15</w:t>
            </w:r>
            <w:r w:rsidRPr="006661DC">
              <w:rPr>
                <w:spacing w:val="0"/>
              </w:rPr>
              <w:t>,</w:t>
            </w:r>
            <w:r w:rsidRPr="006661DC">
              <w:rPr>
                <w:spacing w:val="0"/>
                <w:cs/>
              </w:rPr>
              <w:t>234</w:t>
            </w:r>
          </w:p>
        </w:tc>
      </w:tr>
      <w:tr w:rsidR="00CA755E" w:rsidRPr="009C526C" w14:paraId="3633201F" w14:textId="77777777" w:rsidTr="00077547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2"/>
          <w:wAfter w:w="24" w:type="dxa"/>
          <w:cantSplit/>
          <w:tblHeader/>
        </w:trPr>
        <w:tc>
          <w:tcPr>
            <w:tcW w:w="4034" w:type="dxa"/>
            <w:gridSpan w:val="5"/>
            <w:vAlign w:val="bottom"/>
          </w:tcPr>
          <w:p w14:paraId="1757C14F" w14:textId="5208CB29" w:rsidR="00CA755E" w:rsidRPr="0026174D" w:rsidRDefault="00CA755E" w:rsidP="00CA755E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26174D">
              <w:rPr>
                <w:rFonts w:ascii="Angsana New" w:hAnsi="Angsana New" w:hint="cs"/>
                <w:spacing w:val="0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1262" w:type="dxa"/>
            <w:gridSpan w:val="4"/>
          </w:tcPr>
          <w:p w14:paraId="2B8F9200" w14:textId="4F10DE58" w:rsidR="00CA755E" w:rsidRPr="00CA755E" w:rsidRDefault="001573CE" w:rsidP="00D15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rPr>
                <w:b/>
                <w:bCs/>
                <w:spacing w:val="0"/>
              </w:rPr>
            </w:pPr>
            <w:r>
              <w:rPr>
                <w:spacing w:val="0"/>
              </w:rPr>
              <w:t>128</w:t>
            </w:r>
          </w:p>
        </w:tc>
        <w:tc>
          <w:tcPr>
            <w:tcW w:w="272" w:type="dxa"/>
            <w:gridSpan w:val="3"/>
            <w:vAlign w:val="bottom"/>
          </w:tcPr>
          <w:p w14:paraId="3DE0C977" w14:textId="77777777" w:rsidR="00CA755E" w:rsidRPr="00CA755E" w:rsidRDefault="00CA755E" w:rsidP="00CA755E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82" w:type="dxa"/>
            <w:gridSpan w:val="3"/>
            <w:vAlign w:val="bottom"/>
          </w:tcPr>
          <w:p w14:paraId="739DAE4C" w14:textId="3AC8063F" w:rsidR="00CA755E" w:rsidRPr="00CA755E" w:rsidRDefault="00CA755E" w:rsidP="00CA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</w:rPr>
            </w:pPr>
            <w:r w:rsidRPr="00CA755E">
              <w:rPr>
                <w:spacing w:val="0"/>
              </w:rPr>
              <w:t>383</w:t>
            </w:r>
          </w:p>
        </w:tc>
        <w:tc>
          <w:tcPr>
            <w:tcW w:w="270" w:type="dxa"/>
            <w:gridSpan w:val="3"/>
            <w:vAlign w:val="bottom"/>
          </w:tcPr>
          <w:p w14:paraId="0334922C" w14:textId="77777777" w:rsidR="00CA755E" w:rsidRPr="00CA755E" w:rsidRDefault="00CA755E" w:rsidP="00CA755E">
            <w:pPr>
              <w:pStyle w:val="acctmergecolhdg"/>
              <w:spacing w:line="240" w:lineRule="auto"/>
              <w:ind w:left="-83" w:right="100" w:firstLine="4"/>
              <w:jc w:val="right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985" w:type="dxa"/>
            <w:gridSpan w:val="3"/>
            <w:vAlign w:val="bottom"/>
          </w:tcPr>
          <w:p w14:paraId="12D85F81" w14:textId="43D99515" w:rsidR="00CA755E" w:rsidRPr="00CA755E" w:rsidRDefault="001573CE" w:rsidP="00CA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jc w:val="center"/>
              <w:rPr>
                <w:spacing w:val="0"/>
                <w:cs/>
              </w:rPr>
            </w:pPr>
            <w:r>
              <w:rPr>
                <w:spacing w:val="0"/>
              </w:rPr>
              <w:t>128</w:t>
            </w:r>
          </w:p>
        </w:tc>
        <w:tc>
          <w:tcPr>
            <w:tcW w:w="184" w:type="dxa"/>
            <w:gridSpan w:val="2"/>
            <w:vAlign w:val="bottom"/>
          </w:tcPr>
          <w:p w14:paraId="11D49037" w14:textId="213D32F5" w:rsidR="00CA755E" w:rsidRPr="009D0886" w:rsidRDefault="00CA755E" w:rsidP="00CA755E">
            <w:pPr>
              <w:pStyle w:val="acctmergecolhdg"/>
              <w:spacing w:line="240" w:lineRule="auto"/>
              <w:ind w:left="-83" w:right="-79" w:firstLine="4"/>
              <w:jc w:val="right"/>
              <w:rPr>
                <w:rFonts w:ascii="Angsana New" w:hAnsi="Angsana New" w:cs="Angsana New"/>
                <w:b w:val="0"/>
                <w:bCs/>
                <w:spacing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gridSpan w:val="3"/>
            <w:vAlign w:val="bottom"/>
          </w:tcPr>
          <w:p w14:paraId="1C9FB6C3" w14:textId="6C213835" w:rsidR="00CA755E" w:rsidRPr="00D6395E" w:rsidRDefault="00CA755E" w:rsidP="00CA75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jc w:val="center"/>
              <w:rPr>
                <w:spacing w:val="0"/>
                <w:cs/>
              </w:rPr>
            </w:pPr>
            <w:r w:rsidRPr="00D6395E">
              <w:rPr>
                <w:spacing w:val="0"/>
              </w:rPr>
              <w:t>383</w:t>
            </w:r>
          </w:p>
        </w:tc>
      </w:tr>
      <w:tr w:rsidR="00832258" w:rsidRPr="004B78EF" w14:paraId="6024F127" w14:textId="77777777" w:rsidTr="00077547">
        <w:tblPrEx>
          <w:tblCellMar>
            <w:left w:w="79" w:type="dxa"/>
            <w:right w:w="79" w:type="dxa"/>
          </w:tblCellMar>
          <w:tblLook w:val="04A0" w:firstRow="1" w:lastRow="0" w:firstColumn="1" w:lastColumn="0" w:noHBand="0" w:noVBand="1"/>
        </w:tblPrEx>
        <w:trPr>
          <w:gridAfter w:val="1"/>
          <w:wAfter w:w="16" w:type="dxa"/>
          <w:cantSplit/>
        </w:trPr>
        <w:tc>
          <w:tcPr>
            <w:tcW w:w="4034" w:type="dxa"/>
            <w:gridSpan w:val="5"/>
          </w:tcPr>
          <w:p w14:paraId="3FC4AE80" w14:textId="1CDB4550" w:rsidR="00832258" w:rsidRPr="0026174D" w:rsidRDefault="00832258" w:rsidP="00832258">
            <w:pPr>
              <w:tabs>
                <w:tab w:val="clear" w:pos="227"/>
                <w:tab w:val="left" w:pos="190"/>
              </w:tabs>
              <w:spacing w:line="240" w:lineRule="auto"/>
              <w:rPr>
                <w:spacing w:val="0"/>
                <w:cs/>
              </w:rPr>
            </w:pPr>
            <w:r w:rsidRPr="00E74197">
              <w:rPr>
                <w:rFonts w:hint="cs"/>
                <w:b/>
                <w:bCs/>
                <w:spacing w:val="0"/>
                <w:cs/>
              </w:rPr>
              <w:t xml:space="preserve">ณ วันที่ </w:t>
            </w:r>
            <w:r w:rsidR="006661DC" w:rsidRPr="006661DC">
              <w:rPr>
                <w:b/>
                <w:bCs/>
                <w:spacing w:val="0"/>
              </w:rPr>
              <w:t xml:space="preserve">31 </w:t>
            </w:r>
            <w:r w:rsidR="006661DC" w:rsidRPr="006661DC">
              <w:rPr>
                <w:b/>
                <w:bCs/>
                <w:spacing w:val="0"/>
                <w:cs/>
              </w:rPr>
              <w:t>มีนาคม</w:t>
            </w:r>
          </w:p>
        </w:tc>
        <w:tc>
          <w:tcPr>
            <w:tcW w:w="126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76736FE" w14:textId="33257CE0" w:rsidR="00832258" w:rsidRPr="00CA755E" w:rsidRDefault="00CA755E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CA755E">
              <w:rPr>
                <w:b/>
                <w:bCs/>
                <w:spacing w:val="0"/>
                <w:cs/>
              </w:rPr>
              <w:t>20</w:t>
            </w:r>
            <w:r w:rsidRPr="00CA755E">
              <w:rPr>
                <w:b/>
                <w:bCs/>
                <w:spacing w:val="0"/>
              </w:rPr>
              <w:t>,</w:t>
            </w:r>
            <w:r w:rsidR="001573CE">
              <w:rPr>
                <w:b/>
                <w:bCs/>
                <w:spacing w:val="0"/>
              </w:rPr>
              <w:t>451</w:t>
            </w:r>
          </w:p>
        </w:tc>
        <w:tc>
          <w:tcPr>
            <w:tcW w:w="272" w:type="dxa"/>
            <w:gridSpan w:val="3"/>
          </w:tcPr>
          <w:p w14:paraId="4DB5ADF3" w14:textId="77777777" w:rsidR="00832258" w:rsidRPr="00CA755E" w:rsidRDefault="00832258" w:rsidP="00832258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182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DDF30E6" w14:textId="658F5046" w:rsidR="00832258" w:rsidRPr="00CA755E" w:rsidRDefault="00D6395E" w:rsidP="00832258">
            <w:pPr>
              <w:pStyle w:val="a1"/>
              <w:tabs>
                <w:tab w:val="decimal" w:pos="830"/>
              </w:tabs>
              <w:ind w:right="10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CA755E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15,6</w:t>
            </w:r>
            <w:r w:rsidR="00D7495C" w:rsidRPr="00CA755E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78</w:t>
            </w:r>
          </w:p>
        </w:tc>
        <w:tc>
          <w:tcPr>
            <w:tcW w:w="270" w:type="dxa"/>
            <w:gridSpan w:val="3"/>
          </w:tcPr>
          <w:p w14:paraId="0663B76F" w14:textId="77777777" w:rsidR="00832258" w:rsidRPr="00CA755E" w:rsidRDefault="00832258" w:rsidP="00832258">
            <w:pPr>
              <w:pStyle w:val="acctfourfigures"/>
              <w:tabs>
                <w:tab w:val="decimal" w:pos="731"/>
              </w:tabs>
              <w:spacing w:line="240" w:lineRule="auto"/>
              <w:ind w:left="-79" w:right="100"/>
              <w:jc w:val="right"/>
              <w:rPr>
                <w:rFonts w:ascii="Angsana New" w:hAnsi="Angsana New"/>
                <w:b/>
                <w:bCs/>
                <w:spacing w:val="0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A80C290" w14:textId="26AB5124" w:rsidR="00832258" w:rsidRPr="00CA755E" w:rsidRDefault="00CA755E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40" w:lineRule="auto"/>
              <w:jc w:val="center"/>
              <w:rPr>
                <w:b/>
                <w:bCs/>
                <w:spacing w:val="0"/>
              </w:rPr>
            </w:pPr>
            <w:r w:rsidRPr="00CA755E">
              <w:rPr>
                <w:b/>
                <w:bCs/>
                <w:spacing w:val="0"/>
                <w:cs/>
              </w:rPr>
              <w:t>20</w:t>
            </w:r>
            <w:r w:rsidRPr="00CA755E">
              <w:rPr>
                <w:b/>
                <w:bCs/>
                <w:spacing w:val="0"/>
              </w:rPr>
              <w:t>,</w:t>
            </w:r>
            <w:r w:rsidR="001573CE">
              <w:rPr>
                <w:b/>
                <w:bCs/>
                <w:spacing w:val="0"/>
              </w:rPr>
              <w:t>390</w:t>
            </w:r>
          </w:p>
        </w:tc>
        <w:tc>
          <w:tcPr>
            <w:tcW w:w="184" w:type="dxa"/>
            <w:gridSpan w:val="2"/>
          </w:tcPr>
          <w:p w14:paraId="78B4F2B7" w14:textId="77777777" w:rsidR="00832258" w:rsidRPr="00AF04D0" w:rsidRDefault="00832258" w:rsidP="00832258">
            <w:pPr>
              <w:pStyle w:val="acctfourfigures"/>
              <w:tabs>
                <w:tab w:val="decimal" w:pos="878"/>
              </w:tabs>
              <w:spacing w:line="240" w:lineRule="auto"/>
              <w:ind w:right="110"/>
              <w:jc w:val="right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0D03F9B" w14:textId="43178885" w:rsidR="00832258" w:rsidRPr="00AF04D0" w:rsidRDefault="00D6395E" w:rsidP="0083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rPr>
                <w:b/>
                <w:bCs/>
                <w:spacing w:val="0"/>
              </w:rPr>
            </w:pPr>
            <w:r>
              <w:rPr>
                <w:b/>
                <w:bCs/>
                <w:spacing w:val="0"/>
              </w:rPr>
              <w:t>15,617</w:t>
            </w:r>
          </w:p>
        </w:tc>
      </w:tr>
    </w:tbl>
    <w:p w14:paraId="49A0C206" w14:textId="0ABB1B22" w:rsidR="004B4E75" w:rsidRPr="009C526C" w:rsidRDefault="006A7DDA" w:rsidP="00077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rPr>
          <w:b/>
          <w:bCs/>
          <w:spacing w:val="0"/>
          <w:cs/>
          <w:lang w:val="th-TH"/>
        </w:rPr>
      </w:pPr>
      <w:r>
        <w:rPr>
          <w:b/>
          <w:bCs/>
          <w:spacing w:val="0"/>
        </w:rPr>
        <w:lastRenderedPageBreak/>
        <w:t>4</w:t>
      </w:r>
      <w:r w:rsidR="00077547">
        <w:rPr>
          <w:b/>
          <w:bCs/>
          <w:spacing w:val="0"/>
          <w:cs/>
        </w:rPr>
        <w:tab/>
      </w:r>
      <w:r w:rsidR="004B4E75" w:rsidRPr="009C526C">
        <w:rPr>
          <w:b/>
          <w:bCs/>
          <w:spacing w:val="0"/>
          <w:cs/>
          <w:lang w:val="th-TH"/>
        </w:rPr>
        <w:t>อุปกรณ์โครงข่าย</w:t>
      </w:r>
    </w:p>
    <w:p w14:paraId="7E077FB2" w14:textId="77777777" w:rsidR="007C3EF7" w:rsidRPr="00B838A9" w:rsidRDefault="007C3EF7" w:rsidP="007A62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spacing w:val="0"/>
          <w:sz w:val="20"/>
          <w:szCs w:val="2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6"/>
        <w:gridCol w:w="1794"/>
        <w:gridCol w:w="261"/>
        <w:gridCol w:w="1809"/>
      </w:tblGrid>
      <w:tr w:rsidR="007C3EF7" w:rsidRPr="009C526C" w14:paraId="35D397CB" w14:textId="77777777" w:rsidTr="00F254A3">
        <w:trPr>
          <w:tblHeader/>
        </w:trPr>
        <w:tc>
          <w:tcPr>
            <w:tcW w:w="5220" w:type="dxa"/>
            <w:vAlign w:val="bottom"/>
          </w:tcPr>
          <w:p w14:paraId="4E95DC00" w14:textId="34B126A5" w:rsidR="007C3EF7" w:rsidRPr="009C526C" w:rsidRDefault="00B94AB8" w:rsidP="00F254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สำหรับงวด</w:t>
            </w:r>
            <w:r w:rsidR="00832258" w:rsidRPr="00832258">
              <w:rPr>
                <w:rFonts w:asciiTheme="majorBidi" w:hAnsiTheme="majorBidi"/>
                <w:b/>
                <w:bCs/>
                <w:i/>
                <w:iCs/>
                <w:spacing w:val="0"/>
                <w:cs/>
              </w:rPr>
              <w:t>สามเดือนสิ้นสุดวันที่ 31 มีนาคม</w:t>
            </w:r>
            <w:r w:rsidR="00832258">
              <w:rPr>
                <w:rFonts w:asciiTheme="majorBidi" w:hAnsiTheme="majorBidi"/>
                <w:b/>
                <w:bCs/>
                <w:i/>
                <w:iCs/>
                <w:spacing w:val="0"/>
              </w:rPr>
              <w:t xml:space="preserve"> 2569</w:t>
            </w:r>
          </w:p>
        </w:tc>
        <w:tc>
          <w:tcPr>
            <w:tcW w:w="276" w:type="dxa"/>
          </w:tcPr>
          <w:p w14:paraId="6625D6EC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  <w:vAlign w:val="bottom"/>
          </w:tcPr>
          <w:p w14:paraId="54B2FD4A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71ABECC0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9" w:type="dxa"/>
            <w:vAlign w:val="bottom"/>
          </w:tcPr>
          <w:p w14:paraId="6BA67F07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6D64245B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3633DA9F" w14:textId="77777777" w:rsidTr="00982F4D">
        <w:trPr>
          <w:tblHeader/>
        </w:trPr>
        <w:tc>
          <w:tcPr>
            <w:tcW w:w="5220" w:type="dxa"/>
          </w:tcPr>
          <w:p w14:paraId="11730D68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6" w:type="dxa"/>
          </w:tcPr>
          <w:p w14:paraId="05D60D46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4" w:type="dxa"/>
            <w:gridSpan w:val="3"/>
            <w:vAlign w:val="bottom"/>
            <w:hideMark/>
          </w:tcPr>
          <w:p w14:paraId="7FC7FCA2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B3986" w:rsidRPr="009C526C" w14:paraId="766C749E" w14:textId="77777777" w:rsidTr="00982F4D">
        <w:tc>
          <w:tcPr>
            <w:tcW w:w="5220" w:type="dxa"/>
          </w:tcPr>
          <w:p w14:paraId="7E56E4B1" w14:textId="72C8FC5B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 xml:space="preserve">ซื้อสินทรัพย์ </w:t>
            </w:r>
            <w:r w:rsidRPr="009C526C">
              <w:rPr>
                <w:spacing w:val="0"/>
              </w:rPr>
              <w:t>-</w:t>
            </w:r>
            <w:r w:rsidRPr="009C526C">
              <w:rPr>
                <w:spacing w:val="0"/>
                <w:cs/>
              </w:rPr>
              <w:t xml:space="preserve"> ราคาทุน</w:t>
            </w:r>
          </w:p>
        </w:tc>
        <w:tc>
          <w:tcPr>
            <w:tcW w:w="276" w:type="dxa"/>
          </w:tcPr>
          <w:p w14:paraId="66905FD2" w14:textId="77777777" w:rsidR="007B3986" w:rsidRPr="009C526C" w:rsidRDefault="007B3986" w:rsidP="007B398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4" w:type="dxa"/>
          </w:tcPr>
          <w:p w14:paraId="4BB8EF81" w14:textId="222CD4F8" w:rsidR="007B3986" w:rsidRPr="009C526C" w:rsidRDefault="004D7353" w:rsidP="00035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1" w:right="14"/>
              <w:rPr>
                <w:spacing w:val="0"/>
              </w:rPr>
            </w:pPr>
            <w:r w:rsidRPr="004D7353">
              <w:rPr>
                <w:spacing w:val="0"/>
                <w:cs/>
              </w:rPr>
              <w:t>100</w:t>
            </w:r>
            <w:r w:rsidRPr="004D7353">
              <w:rPr>
                <w:spacing w:val="0"/>
              </w:rPr>
              <w:t>,</w:t>
            </w:r>
            <w:r w:rsidRPr="004D7353">
              <w:rPr>
                <w:spacing w:val="0"/>
                <w:cs/>
              </w:rPr>
              <w:t>87</w:t>
            </w:r>
            <w:r>
              <w:rPr>
                <w:spacing w:val="0"/>
              </w:rPr>
              <w:t>9</w:t>
            </w:r>
          </w:p>
        </w:tc>
        <w:tc>
          <w:tcPr>
            <w:tcW w:w="261" w:type="dxa"/>
            <w:vAlign w:val="bottom"/>
          </w:tcPr>
          <w:p w14:paraId="10C8F724" w14:textId="77777777" w:rsidR="007B3986" w:rsidRPr="009C526C" w:rsidRDefault="007B3986" w:rsidP="007B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-108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9" w:type="dxa"/>
          </w:tcPr>
          <w:p w14:paraId="08BDDA4D" w14:textId="7DB304F9" w:rsidR="007B3986" w:rsidRPr="009C526C" w:rsidRDefault="004D7353" w:rsidP="00016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5"/>
              </w:tabs>
              <w:spacing w:line="240" w:lineRule="auto"/>
              <w:ind w:left="-108" w:right="75"/>
              <w:rPr>
                <w:spacing w:val="0"/>
              </w:rPr>
            </w:pPr>
            <w:r w:rsidRPr="004D7353">
              <w:rPr>
                <w:spacing w:val="0"/>
                <w:cs/>
              </w:rPr>
              <w:t>100</w:t>
            </w:r>
            <w:r w:rsidRPr="004D7353">
              <w:rPr>
                <w:spacing w:val="0"/>
              </w:rPr>
              <w:t>,</w:t>
            </w:r>
            <w:r w:rsidRPr="004D7353">
              <w:rPr>
                <w:spacing w:val="0"/>
                <w:cs/>
              </w:rPr>
              <w:t>87</w:t>
            </w:r>
            <w:r>
              <w:rPr>
                <w:spacing w:val="0"/>
              </w:rPr>
              <w:t>9</w:t>
            </w:r>
          </w:p>
        </w:tc>
      </w:tr>
    </w:tbl>
    <w:p w14:paraId="147B7859" w14:textId="77777777" w:rsidR="002D30A3" w:rsidRDefault="002D30A3" w:rsidP="007C3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</w:pPr>
    </w:p>
    <w:p w14:paraId="4A948D0D" w14:textId="13B68970" w:rsidR="004B4E75" w:rsidRPr="009C526C" w:rsidRDefault="00385223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b/>
          <w:bCs/>
          <w:spacing w:val="0"/>
        </w:rPr>
        <w:t>5</w:t>
      </w:r>
      <w:r w:rsidR="004B4E75" w:rsidRPr="009C526C">
        <w:rPr>
          <w:b/>
          <w:bCs/>
          <w:spacing w:val="0"/>
          <w:cs/>
          <w:lang w:val="th-TH"/>
        </w:rPr>
        <w:tab/>
        <w:t>ที่ดิน อาคารและอุปกรณ์</w:t>
      </w:r>
    </w:p>
    <w:p w14:paraId="40DCC7F1" w14:textId="77777777" w:rsidR="007C3EF7" w:rsidRPr="00B838A9" w:rsidRDefault="007C3EF7" w:rsidP="00670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  <w:sz w:val="20"/>
          <w:szCs w:val="20"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5"/>
        <w:gridCol w:w="1801"/>
        <w:gridCol w:w="262"/>
        <w:gridCol w:w="1802"/>
      </w:tblGrid>
      <w:tr w:rsidR="00B94AB8" w:rsidRPr="009C526C" w14:paraId="2FA70FA6" w14:textId="77777777" w:rsidTr="00DD50DF">
        <w:trPr>
          <w:tblHeader/>
        </w:trPr>
        <w:tc>
          <w:tcPr>
            <w:tcW w:w="5220" w:type="dxa"/>
            <w:vAlign w:val="bottom"/>
          </w:tcPr>
          <w:p w14:paraId="6C424CC9" w14:textId="60B5E23A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  <w:jc w:val="thaiDistribute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สำหรับ</w:t>
            </w:r>
            <w:r w:rsidR="00832258" w:rsidRPr="00832258">
              <w:rPr>
                <w:b/>
                <w:bCs/>
                <w:i/>
                <w:iCs/>
                <w:spacing w:val="0"/>
                <w:cs/>
              </w:rPr>
              <w:t xml:space="preserve">งวดสามเดือนสิ้นสุดวันที่ 31 มีนาคม </w:t>
            </w:r>
            <w:r w:rsidR="000860BD">
              <w:rPr>
                <w:b/>
                <w:bCs/>
                <w:i/>
                <w:iCs/>
                <w:spacing w:val="0"/>
              </w:rPr>
              <w:t>2569</w:t>
            </w:r>
          </w:p>
        </w:tc>
        <w:tc>
          <w:tcPr>
            <w:tcW w:w="275" w:type="dxa"/>
          </w:tcPr>
          <w:p w14:paraId="46889B87" w14:textId="77777777" w:rsidR="00B94AB8" w:rsidRPr="009C526C" w:rsidRDefault="00B94AB8" w:rsidP="00B94A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  <w:vAlign w:val="bottom"/>
          </w:tcPr>
          <w:p w14:paraId="01C36216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F96A9E1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02" w:type="dxa"/>
            <w:vAlign w:val="bottom"/>
          </w:tcPr>
          <w:p w14:paraId="11FFE5F3" w14:textId="77777777" w:rsidR="00B94AB8" w:rsidRPr="009C526C" w:rsidRDefault="00B94AB8" w:rsidP="00B94A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21255127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B94AB8" w:rsidRPr="009C526C" w14:paraId="07B1F6B1" w14:textId="77777777" w:rsidTr="00982F4D">
        <w:trPr>
          <w:tblHeader/>
        </w:trPr>
        <w:tc>
          <w:tcPr>
            <w:tcW w:w="5220" w:type="dxa"/>
          </w:tcPr>
          <w:p w14:paraId="37101BE9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5" w:type="dxa"/>
          </w:tcPr>
          <w:p w14:paraId="000B93DD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65" w:type="dxa"/>
            <w:gridSpan w:val="3"/>
            <w:vAlign w:val="bottom"/>
            <w:hideMark/>
          </w:tcPr>
          <w:p w14:paraId="57342D12" w14:textId="77777777" w:rsidR="00B94AB8" w:rsidRPr="009C526C" w:rsidRDefault="00B94AB8" w:rsidP="00B94AB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B94AB8" w:rsidRPr="009C526C" w14:paraId="7663335E" w14:textId="77777777" w:rsidTr="00A17CB8">
        <w:tc>
          <w:tcPr>
            <w:tcW w:w="5220" w:type="dxa"/>
          </w:tcPr>
          <w:p w14:paraId="51519BAC" w14:textId="1BF5C348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20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>ซื้อสินทรัพย์ - ราคาทุน</w:t>
            </w:r>
          </w:p>
        </w:tc>
        <w:tc>
          <w:tcPr>
            <w:tcW w:w="275" w:type="dxa"/>
          </w:tcPr>
          <w:p w14:paraId="42CDF83D" w14:textId="77777777" w:rsidR="00B94AB8" w:rsidRPr="009C526C" w:rsidRDefault="00B94AB8" w:rsidP="00B94AB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801" w:type="dxa"/>
          </w:tcPr>
          <w:p w14:paraId="72B9256E" w14:textId="2F9E3182" w:rsidR="00B94AB8" w:rsidRPr="009C526C" w:rsidRDefault="004D7353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12,413</w:t>
            </w:r>
          </w:p>
        </w:tc>
        <w:tc>
          <w:tcPr>
            <w:tcW w:w="262" w:type="dxa"/>
            <w:vAlign w:val="bottom"/>
          </w:tcPr>
          <w:p w14:paraId="43DDF508" w14:textId="77777777" w:rsidR="00B94AB8" w:rsidRPr="009C526C" w:rsidRDefault="00B94AB8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left="-108" w:right="-100"/>
              <w:rPr>
                <w:rFonts w:eastAsia="Times New Roman"/>
                <w:color w:val="000000"/>
                <w:spacing w:val="0"/>
                <w:lang w:eastAsia="zh-CN"/>
              </w:rPr>
            </w:pPr>
          </w:p>
        </w:tc>
        <w:tc>
          <w:tcPr>
            <w:tcW w:w="1802" w:type="dxa"/>
          </w:tcPr>
          <w:p w14:paraId="350E085A" w14:textId="75933EC7" w:rsidR="00B94AB8" w:rsidRPr="009C526C" w:rsidRDefault="004D7353" w:rsidP="00B94A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  <w:cs/>
              </w:rPr>
            </w:pPr>
            <w:r>
              <w:rPr>
                <w:spacing w:val="0"/>
              </w:rPr>
              <w:t>12,413</w:t>
            </w:r>
          </w:p>
        </w:tc>
      </w:tr>
    </w:tbl>
    <w:p w14:paraId="4C5EB684" w14:textId="77777777" w:rsidR="004D7353" w:rsidRDefault="004D7353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</w:p>
    <w:p w14:paraId="35A2FF94" w14:textId="05D4B635" w:rsidR="004B4E75" w:rsidRPr="009C526C" w:rsidRDefault="00385223" w:rsidP="00B905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 w:rsidRPr="009C526C">
        <w:rPr>
          <w:rFonts w:hint="cs"/>
          <w:b/>
          <w:bCs/>
          <w:spacing w:val="0"/>
          <w:cs/>
          <w:lang w:val="th-TH"/>
        </w:rPr>
        <w:t>6</w:t>
      </w:r>
      <w:r w:rsidR="004B4E75" w:rsidRPr="009C526C">
        <w:rPr>
          <w:b/>
          <w:bCs/>
          <w:spacing w:val="0"/>
          <w:cs/>
          <w:lang w:val="th-TH"/>
        </w:rPr>
        <w:tab/>
        <w:t>สินทรัพย์สิทธิการใช้</w:t>
      </w:r>
    </w:p>
    <w:p w14:paraId="49339972" w14:textId="77777777" w:rsidR="004B4E75" w:rsidRPr="00B838A9" w:rsidRDefault="004B4E75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60"/>
        <w:jc w:val="both"/>
        <w:rPr>
          <w:spacing w:val="0"/>
          <w:sz w:val="20"/>
          <w:szCs w:val="20"/>
        </w:rPr>
      </w:pPr>
    </w:p>
    <w:p w14:paraId="4D4F34E6" w14:textId="05BB7F2B" w:rsidR="007C3EF7" w:rsidRDefault="00CD50C0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cs/>
          <w:lang w:val="th-TH"/>
        </w:rPr>
      </w:pPr>
      <w:r w:rsidRPr="009C526C">
        <w:rPr>
          <w:spacing w:val="0"/>
          <w:cs/>
          <w:lang w:val="th-TH"/>
        </w:rPr>
        <w:t>ในระหว่างงว</w:t>
      </w:r>
      <w:r w:rsidR="00445760" w:rsidRPr="009C526C">
        <w:rPr>
          <w:rFonts w:hint="cs"/>
          <w:spacing w:val="0"/>
          <w:cs/>
          <w:lang w:val="th-TH"/>
        </w:rPr>
        <w:t>ด</w:t>
      </w:r>
      <w:r w:rsidR="00832258" w:rsidRPr="00832258">
        <w:rPr>
          <w:spacing w:val="0"/>
          <w:cs/>
        </w:rPr>
        <w:t xml:space="preserve">สามเดือนสิ้นสุดวันที่ </w:t>
      </w:r>
      <w:r w:rsidR="000860BD">
        <w:rPr>
          <w:spacing w:val="0"/>
        </w:rPr>
        <w:t>31</w:t>
      </w:r>
      <w:r w:rsidR="00832258" w:rsidRPr="00832258">
        <w:rPr>
          <w:spacing w:val="0"/>
          <w:cs/>
        </w:rPr>
        <w:t xml:space="preserve"> มีนาคม </w:t>
      </w:r>
      <w:r w:rsidR="000860BD">
        <w:rPr>
          <w:spacing w:val="0"/>
        </w:rPr>
        <w:t>2569</w:t>
      </w:r>
      <w:r w:rsidR="00832258">
        <w:rPr>
          <w:spacing w:val="0"/>
        </w:rPr>
        <w:t xml:space="preserve"> </w:t>
      </w:r>
      <w:r w:rsidRPr="009C526C">
        <w:rPr>
          <w:spacing w:val="0"/>
          <w:cs/>
          <w:lang w:val="th-TH"/>
        </w:rPr>
        <w:t>กลุ่มบริษัทเช่าอาคาร</w:t>
      </w:r>
      <w:r w:rsidR="00A249C0">
        <w:rPr>
          <w:rFonts w:hint="cs"/>
          <w:spacing w:val="0"/>
          <w:cs/>
          <w:lang w:val="th-TH"/>
        </w:rPr>
        <w:t xml:space="preserve"> พื้นที่เพื่อให้บริการ</w:t>
      </w:r>
      <w:r w:rsidR="007D1712">
        <w:rPr>
          <w:rFonts w:hint="cs"/>
          <w:spacing w:val="0"/>
          <w:cs/>
          <w:lang w:val="th-TH"/>
        </w:rPr>
        <w:t>และยานพาหนะ</w:t>
      </w:r>
      <w:r w:rsidRPr="009C526C">
        <w:rPr>
          <w:spacing w:val="0"/>
          <w:cs/>
          <w:lang w:val="th-TH"/>
        </w:rPr>
        <w:t xml:space="preserve">เป็นระยะเวลา </w:t>
      </w:r>
      <w:r w:rsidR="00AC252C">
        <w:rPr>
          <w:spacing w:val="0"/>
        </w:rPr>
        <w:t>1</w:t>
      </w:r>
      <w:r w:rsidRPr="009C526C">
        <w:rPr>
          <w:spacing w:val="0"/>
          <w:cs/>
          <w:lang w:val="th-TH"/>
        </w:rPr>
        <w:t xml:space="preserve"> ถึง </w:t>
      </w:r>
      <w:r w:rsidR="006D4187">
        <w:rPr>
          <w:spacing w:val="0"/>
        </w:rPr>
        <w:t>3</w:t>
      </w:r>
      <w:r w:rsidR="00AF08B9">
        <w:rPr>
          <w:spacing w:val="0"/>
        </w:rPr>
        <w:t xml:space="preserve"> </w:t>
      </w:r>
      <w:r w:rsidRPr="009C526C">
        <w:rPr>
          <w:spacing w:val="0"/>
          <w:cs/>
          <w:lang w:val="th-TH"/>
        </w:rPr>
        <w:t>ปี โดยมีค่าเช่าคงที่ตลอดอายุสัญญา</w:t>
      </w:r>
    </w:p>
    <w:p w14:paraId="1CD1F689" w14:textId="77777777" w:rsidR="001E19B2" w:rsidRPr="009C526C" w:rsidRDefault="001E19B2" w:rsidP="009476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spacing w:val="0"/>
          <w:cs/>
          <w:lang w:val="th-TH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270"/>
        <w:gridCol w:w="1791"/>
        <w:gridCol w:w="262"/>
        <w:gridCol w:w="1817"/>
      </w:tblGrid>
      <w:tr w:rsidR="007C3EF7" w:rsidRPr="009C526C" w14:paraId="6AB073C4" w14:textId="77777777" w:rsidTr="24C29FFE">
        <w:trPr>
          <w:tblHeader/>
        </w:trPr>
        <w:tc>
          <w:tcPr>
            <w:tcW w:w="5220" w:type="dxa"/>
            <w:vAlign w:val="bottom"/>
          </w:tcPr>
          <w:p w14:paraId="3D8AB447" w14:textId="292E83CB" w:rsidR="007C3EF7" w:rsidRPr="00AD22FF" w:rsidRDefault="00B94AB8" w:rsidP="00545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hanging="2"/>
              <w:rPr>
                <w:spacing w:val="0"/>
                <w:highlight w:val="green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สำหรับ</w:t>
            </w:r>
            <w:r w:rsidR="00832258" w:rsidRPr="00832258">
              <w:rPr>
                <w:b/>
                <w:bCs/>
                <w:i/>
                <w:iCs/>
                <w:spacing w:val="0"/>
                <w:cs/>
              </w:rPr>
              <w:t xml:space="preserve">งวดสามเดือนสิ้นสุดวันที่ </w:t>
            </w:r>
            <w:r w:rsidR="006D4187">
              <w:rPr>
                <w:b/>
                <w:bCs/>
                <w:i/>
                <w:iCs/>
                <w:spacing w:val="0"/>
              </w:rPr>
              <w:t>31</w:t>
            </w:r>
            <w:r w:rsidR="00832258" w:rsidRPr="00832258">
              <w:rPr>
                <w:b/>
                <w:bCs/>
                <w:i/>
                <w:iCs/>
                <w:spacing w:val="0"/>
                <w:cs/>
              </w:rPr>
              <w:t xml:space="preserve"> มีนาคม </w:t>
            </w:r>
            <w:r w:rsidR="006D4187">
              <w:rPr>
                <w:b/>
                <w:bCs/>
                <w:i/>
                <w:iCs/>
                <w:spacing w:val="0"/>
              </w:rPr>
              <w:t>2569</w:t>
            </w:r>
          </w:p>
        </w:tc>
        <w:tc>
          <w:tcPr>
            <w:tcW w:w="270" w:type="dxa"/>
          </w:tcPr>
          <w:p w14:paraId="0D32E9BA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753D478E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4AEEFB43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4D2A09BD" w14:textId="77777777" w:rsidR="007C3EF7" w:rsidRPr="009C526C" w:rsidRDefault="007C3EF7" w:rsidP="00CA66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60C46DAD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7C3EF7" w:rsidRPr="009C526C" w14:paraId="6F33B446" w14:textId="77777777" w:rsidTr="24C29FFE">
        <w:trPr>
          <w:tblHeader/>
        </w:trPr>
        <w:tc>
          <w:tcPr>
            <w:tcW w:w="5220" w:type="dxa"/>
          </w:tcPr>
          <w:p w14:paraId="0E5611F4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spacing w:val="0"/>
              </w:rPr>
            </w:pPr>
          </w:p>
        </w:tc>
        <w:tc>
          <w:tcPr>
            <w:tcW w:w="270" w:type="dxa"/>
          </w:tcPr>
          <w:p w14:paraId="16FB78C3" w14:textId="77777777" w:rsidR="007C3EF7" w:rsidRPr="009C526C" w:rsidRDefault="007C3EF7" w:rsidP="00CA66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spacing w:val="0"/>
                <w:cs/>
              </w:rPr>
            </w:pPr>
          </w:p>
        </w:tc>
        <w:tc>
          <w:tcPr>
            <w:tcW w:w="3870" w:type="dxa"/>
            <w:gridSpan w:val="3"/>
            <w:vAlign w:val="bottom"/>
            <w:hideMark/>
          </w:tcPr>
          <w:p w14:paraId="48549061" w14:textId="77777777" w:rsidR="007C3EF7" w:rsidRPr="009C526C" w:rsidRDefault="007C3EF7" w:rsidP="00CA666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C3EF7" w:rsidRPr="009C526C" w14:paraId="41517669" w14:textId="77777777" w:rsidTr="24C29FFE">
        <w:tc>
          <w:tcPr>
            <w:tcW w:w="5220" w:type="dxa"/>
          </w:tcPr>
          <w:p w14:paraId="2D97D5DF" w14:textId="6DD223CF" w:rsidR="007C3EF7" w:rsidRPr="009C526C" w:rsidRDefault="007C3EF7" w:rsidP="0054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spacing w:val="0"/>
                <w:cs/>
                <w:lang w:eastAsia="zh-CN"/>
              </w:rPr>
            </w:pPr>
            <w:r w:rsidRPr="009C526C">
              <w:rPr>
                <w:spacing w:val="0"/>
                <w:cs/>
              </w:rPr>
              <w:t>เพิ่มขึ้น - ราคาทุน</w:t>
            </w:r>
          </w:p>
        </w:tc>
        <w:tc>
          <w:tcPr>
            <w:tcW w:w="270" w:type="dxa"/>
          </w:tcPr>
          <w:p w14:paraId="34F489FA" w14:textId="77777777" w:rsidR="007C3EF7" w:rsidRPr="009C526C" w:rsidRDefault="007C3EF7" w:rsidP="007C3EF7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i/>
                <w:iCs/>
                <w:spacing w:val="0"/>
                <w:cs/>
              </w:rPr>
            </w:pPr>
          </w:p>
        </w:tc>
        <w:tc>
          <w:tcPr>
            <w:tcW w:w="1791" w:type="dxa"/>
            <w:vAlign w:val="bottom"/>
          </w:tcPr>
          <w:p w14:paraId="245E1DFA" w14:textId="088354D9" w:rsidR="007C3EF7" w:rsidRPr="009C526C" w:rsidRDefault="00077547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9,226</w:t>
            </w:r>
          </w:p>
        </w:tc>
        <w:tc>
          <w:tcPr>
            <w:tcW w:w="262" w:type="dxa"/>
            <w:vAlign w:val="bottom"/>
          </w:tcPr>
          <w:p w14:paraId="49B0D7B6" w14:textId="3021DADC" w:rsidR="007C3EF7" w:rsidRPr="009C526C" w:rsidRDefault="007C3EF7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0"/>
              <w:rPr>
                <w:spacing w:val="0"/>
              </w:rPr>
            </w:pPr>
          </w:p>
        </w:tc>
        <w:tc>
          <w:tcPr>
            <w:tcW w:w="1817" w:type="dxa"/>
            <w:vAlign w:val="bottom"/>
          </w:tcPr>
          <w:p w14:paraId="20503D6E" w14:textId="463BC55F" w:rsidR="007C3EF7" w:rsidRPr="009C526C" w:rsidRDefault="00077547" w:rsidP="00967D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0"/>
              </w:tabs>
              <w:spacing w:line="240" w:lineRule="auto"/>
              <w:ind w:left="-108" w:right="-100"/>
              <w:rPr>
                <w:spacing w:val="0"/>
              </w:rPr>
            </w:pPr>
            <w:r>
              <w:rPr>
                <w:spacing w:val="0"/>
              </w:rPr>
              <w:t>9,226</w:t>
            </w:r>
          </w:p>
        </w:tc>
      </w:tr>
    </w:tbl>
    <w:p w14:paraId="12F94A7D" w14:textId="77777777" w:rsidR="007A62F9" w:rsidRDefault="007A62F9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</w:rPr>
      </w:pPr>
    </w:p>
    <w:p w14:paraId="637400CB" w14:textId="00AB6977" w:rsidR="004B4E75" w:rsidRPr="005450D5" w:rsidRDefault="00385223" w:rsidP="00044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rPr>
          <w:b/>
          <w:bCs/>
          <w:spacing w:val="0"/>
          <w:cs/>
          <w:lang w:val="th-TH"/>
        </w:rPr>
      </w:pPr>
      <w:r w:rsidRPr="009C526C">
        <w:rPr>
          <w:b/>
          <w:bCs/>
          <w:spacing w:val="0"/>
        </w:rPr>
        <w:t>7</w:t>
      </w:r>
      <w:r w:rsidR="000440DB" w:rsidRPr="009C526C">
        <w:rPr>
          <w:b/>
          <w:bCs/>
          <w:spacing w:val="0"/>
        </w:rPr>
        <w:tab/>
      </w:r>
      <w:r w:rsidR="004B4E75" w:rsidRPr="005450D5">
        <w:rPr>
          <w:b/>
          <w:bCs/>
          <w:spacing w:val="0"/>
          <w:cs/>
          <w:lang w:val="th-TH"/>
        </w:rPr>
        <w:t>หนี้สินที่มีภาระดอกเบี้ย</w:t>
      </w:r>
    </w:p>
    <w:p w14:paraId="43B8E9EC" w14:textId="77777777" w:rsidR="008917D5" w:rsidRDefault="008917D5" w:rsidP="005E0332">
      <w:pPr>
        <w:rPr>
          <w:spacing w:val="0"/>
          <w:lang w:eastAsia="x-none"/>
        </w:rPr>
      </w:pPr>
    </w:p>
    <w:p w14:paraId="3729F52C" w14:textId="2EE3FD6D" w:rsidR="00077547" w:rsidRPr="00077547" w:rsidRDefault="00077547" w:rsidP="0007754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</w:pPr>
      <w:r w:rsidRPr="0007754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เงินกู้ยืมระยะสั้นจากสถาบันการเงิน</w:t>
      </w:r>
    </w:p>
    <w:p w14:paraId="695354A2" w14:textId="77777777" w:rsidR="00077547" w:rsidRPr="005450D5" w:rsidRDefault="00077547" w:rsidP="005E0332">
      <w:pPr>
        <w:rPr>
          <w:spacing w:val="0"/>
          <w:lang w:eastAsia="x-none"/>
        </w:rPr>
      </w:pPr>
    </w:p>
    <w:p w14:paraId="36BAE71D" w14:textId="057062DE" w:rsidR="002E71D1" w:rsidRPr="00F42AF4" w:rsidRDefault="002E71D1" w:rsidP="002E71D1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</w:pPr>
      <w:r w:rsidRPr="002E71D1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บริษัท</w:t>
      </w:r>
      <w:r w:rsidR="009B5990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มีเ</w:t>
      </w:r>
      <w:r w:rsidRPr="002E71D1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งินกู้ยืมระยะสั้นกับสถาบันการเงินแห่งหนึ่งในรูปแบบ</w:t>
      </w:r>
      <w:r w:rsidRPr="007F7CCC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ของตั๋วสัญญาใช้เงินจำนวน</w:t>
      </w:r>
      <w:r w:rsidRPr="007F7CC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70</w:t>
      </w:r>
      <w:r w:rsidRPr="007F7CC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7F7CCC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ล้านบาท</w:t>
      </w:r>
      <w:r w:rsidRPr="007F7CC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 w:rsidRPr="007F7CCC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โดยมีอัตราดอกเบี้ยร้อยละ</w:t>
      </w:r>
      <w:r w:rsidRPr="007F7CCC">
        <w:rPr>
          <w:rFonts w:ascii="Angsana New" w:eastAsia="MS Mincho" w:hAnsi="Angsana New"/>
          <w:b w:val="0"/>
          <w:bCs w:val="0"/>
          <w:sz w:val="30"/>
          <w:szCs w:val="30"/>
          <w:cs/>
          <w:lang w:val="en-US"/>
        </w:rPr>
        <w:t xml:space="preserve"> </w:t>
      </w:r>
      <w:r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>2.44</w:t>
      </w:r>
      <w:r w:rsidRPr="007F7CCC">
        <w:rPr>
          <w:rFonts w:ascii="Angsana New" w:eastAsia="MS Mincho" w:hAnsi="Angsana New"/>
          <w:b w:val="0"/>
          <w:bCs w:val="0"/>
          <w:sz w:val="30"/>
          <w:szCs w:val="30"/>
          <w:lang w:val="en-US"/>
        </w:rPr>
        <w:t xml:space="preserve"> </w:t>
      </w:r>
      <w:r w:rsidRPr="007F7CCC">
        <w:rPr>
          <w:rFonts w:ascii="Angsana New" w:eastAsia="MS Mincho" w:hAnsi="Angsana New" w:hint="cs"/>
          <w:b w:val="0"/>
          <w:bCs w:val="0"/>
          <w:sz w:val="30"/>
          <w:szCs w:val="30"/>
          <w:cs/>
          <w:lang w:val="en-US"/>
        </w:rPr>
        <w:t>ต่อปี</w:t>
      </w:r>
      <w:r w:rsidR="009B5990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 </w:t>
      </w:r>
      <w:r w:rsidR="009B5990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ตั๋วสัญญาใช้เงินดังกล่าวบริษัทได้ชำระเต็มจำนวนแล้วในเดือนมกราคม </w:t>
      </w:r>
      <w:r w:rsidR="009B5990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</w:p>
    <w:p w14:paraId="691DC928" w14:textId="77777777" w:rsidR="002E71D1" w:rsidRPr="00F42AF4" w:rsidRDefault="002E71D1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lang w:eastAsia="x-none"/>
        </w:rPr>
      </w:pPr>
    </w:p>
    <w:p w14:paraId="2B36CFC3" w14:textId="77777777" w:rsidR="00077547" w:rsidRDefault="000775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eastAsia="MS Mincho"/>
          <w:color w:val="000000" w:themeColor="text1"/>
          <w:cs/>
          <w:lang w:eastAsia="x-none"/>
        </w:rPr>
      </w:pPr>
      <w:r>
        <w:rPr>
          <w:rFonts w:eastAsia="MS Mincho"/>
          <w:b/>
          <w:bCs/>
          <w:color w:val="000000" w:themeColor="text1"/>
          <w:cs/>
        </w:rPr>
        <w:br w:type="page"/>
      </w:r>
    </w:p>
    <w:p w14:paraId="5269981E" w14:textId="4C7212A4" w:rsidR="008F6E6F" w:rsidRPr="00F42AF4" w:rsidRDefault="00077547" w:rsidP="008F6E6F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</w:pPr>
      <w:r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lastRenderedPageBreak/>
        <w:t xml:space="preserve">ณ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วันที่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31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บริษัทมีเงินกู้ยืมระยะสั้นกับสถาบันการเงินแห่งหนึ่งในรูปแบบของตั๋วสัญญาใช้เงินจำนวน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65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ล้านบาท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โดยมีอัตราดอกเบี้ยร้อยละ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3.00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ต่อปี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ตั๋วสัญญาใช้เงินดังกล่าวครบกำหนดชำระเมื่อเริ่มแรกในเดือนพฤษภาคม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2568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เมื่อครบกำหนดชำระ บริษัทมีการต่ออายุตั๋วสัญญาใช้เงินหลายครั้งในจำนวนเงินเท่าเดิม พร้อมปรับอัตราดอกเบี้ยใหม่ โดย ณ วันที่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31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ตั๋วสัญญาใช้เงินมีอัตราดอกเบี้ยเป็นร้อยละ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2.28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ต่อปี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ตั๋วสัญญาใช้เงินที่ต่ออายุดังกล่าวจะครบกำหนดชำระในเดือนเมษายน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</w:p>
    <w:p w14:paraId="37FD8FEA" w14:textId="77777777" w:rsidR="008F6E6F" w:rsidRPr="00F0147E" w:rsidRDefault="008F6E6F" w:rsidP="008F6E6F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color w:val="000000" w:themeColor="text1"/>
          <w:lang w:val="en-US"/>
        </w:rPr>
      </w:pPr>
    </w:p>
    <w:p w14:paraId="1586D5C2" w14:textId="66BAFDE0" w:rsidR="008F6E6F" w:rsidRPr="00F42AF4" w:rsidRDefault="00077547" w:rsidP="008F6E6F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</w:pPr>
      <w:r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ณ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วันที่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31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มีนาคม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บริษัทมีเงินกู้ยืมระยะสั้นกับสถาบันการเงินแห่งหนึ่งในรูปแบบของตั๋วสัญญาใช้เงินจำนวน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70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ล้านบาท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โดยมีอัตราดอกเบี้ยร้อยละ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 xml:space="preserve">MMR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ต่อปี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ตั๋วสัญญาใช้เงินดังกล่าวครบกำหนดชำระเมื่อเริ่มแรกในเดือน</w:t>
      </w:r>
      <w:r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สิงหาคม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2568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เมื่อครบกำหนดชำระ บริษัทมีการต่ออายุตั๋วสัญญาใช้เงินหลายครั้งในจำนวนเงินเท่าเดิม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 </w:t>
      </w:r>
      <w:r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>โดยไม่มีการ</w:t>
      </w:r>
      <w:r w:rsidR="008F6E6F" w:rsidRPr="00F42AF4">
        <w:rPr>
          <w:rFonts w:ascii="Angsana New" w:eastAsia="MS Mincho" w:hAnsi="Angsana New" w:hint="cs"/>
          <w:b w:val="0"/>
          <w:bCs w:val="0"/>
          <w:color w:val="000000" w:themeColor="text1"/>
          <w:sz w:val="30"/>
          <w:szCs w:val="30"/>
          <w:cs/>
          <w:lang w:val="en-US"/>
        </w:rPr>
        <w:t xml:space="preserve">ปรับอัตราดอกเบี้ย ตั๋วสัญญาใช้เงินที่ต่ออายุดังกล่าวจะครบกำหนดชำระในเดือนเมษายน </w:t>
      </w:r>
      <w:r w:rsidR="008F6E6F" w:rsidRPr="00F42AF4">
        <w:rPr>
          <w:rFonts w:ascii="Angsana New" w:eastAsia="MS Mincho" w:hAnsi="Angsana New"/>
          <w:b w:val="0"/>
          <w:bCs w:val="0"/>
          <w:color w:val="000000" w:themeColor="text1"/>
          <w:sz w:val="30"/>
          <w:szCs w:val="30"/>
          <w:lang w:val="en-US"/>
        </w:rPr>
        <w:t>2569</w:t>
      </w:r>
    </w:p>
    <w:p w14:paraId="437AA06F" w14:textId="77777777" w:rsidR="008F6E6F" w:rsidRPr="00F0147E" w:rsidRDefault="008F6E6F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sz w:val="24"/>
          <w:szCs w:val="24"/>
          <w:lang w:eastAsia="x-none"/>
        </w:rPr>
      </w:pPr>
    </w:p>
    <w:p w14:paraId="51260F6C" w14:textId="40123ECA" w:rsidR="0049072B" w:rsidRPr="00F42AF4" w:rsidRDefault="00077547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lang w:eastAsia="x-none"/>
        </w:rPr>
      </w:pPr>
      <w:r>
        <w:rPr>
          <w:rFonts w:eastAsia="MS Mincho" w:hint="cs"/>
          <w:color w:val="000000" w:themeColor="text1"/>
          <w:spacing w:val="0"/>
          <w:cs/>
          <w:lang w:eastAsia="x-none"/>
        </w:rPr>
        <w:t xml:space="preserve">ณ </w:t>
      </w:r>
      <w:r w:rsidR="00CA6874" w:rsidRPr="00F42AF4">
        <w:rPr>
          <w:rFonts w:asciiTheme="majorBidi" w:eastAsia="MS Mincho" w:hAnsiTheme="majorBidi"/>
          <w:color w:val="000000" w:themeColor="text1"/>
          <w:cs/>
        </w:rPr>
        <w:t xml:space="preserve">วันที่ </w:t>
      </w:r>
      <w:r w:rsidR="00CA6874" w:rsidRPr="00F42AF4">
        <w:rPr>
          <w:rFonts w:asciiTheme="majorBidi" w:eastAsia="MS Mincho" w:hAnsiTheme="majorBidi" w:cstheme="majorBidi"/>
          <w:color w:val="000000" w:themeColor="text1"/>
        </w:rPr>
        <w:t xml:space="preserve">31 </w:t>
      </w:r>
      <w:r w:rsidR="00CA6874" w:rsidRPr="00F42AF4">
        <w:rPr>
          <w:rFonts w:asciiTheme="majorBidi" w:eastAsia="MS Mincho" w:hAnsiTheme="majorBidi"/>
          <w:color w:val="000000" w:themeColor="text1"/>
          <w:cs/>
        </w:rPr>
        <w:t xml:space="preserve">มีนาคม </w:t>
      </w:r>
      <w:r w:rsidR="00CA6874" w:rsidRPr="00F42AF4">
        <w:rPr>
          <w:rFonts w:asciiTheme="majorBidi" w:eastAsia="MS Mincho" w:hAnsiTheme="majorBidi" w:cstheme="majorBidi"/>
          <w:color w:val="000000" w:themeColor="text1"/>
        </w:rPr>
        <w:t>2569</w:t>
      </w:r>
      <w:r w:rsidR="005A010C" w:rsidRPr="00F42AF4">
        <w:rPr>
          <w:rFonts w:asciiTheme="majorBidi" w:eastAsia="MS Mincho" w:hAnsiTheme="majorBidi" w:cstheme="majorBidi"/>
          <w:color w:val="000000" w:themeColor="text1"/>
        </w:rPr>
        <w:t xml:space="preserve"> </w:t>
      </w:r>
      <w:r w:rsidR="0049072B" w:rsidRPr="00F42AF4">
        <w:rPr>
          <w:rFonts w:eastAsia="MS Mincho" w:hint="cs"/>
          <w:color w:val="000000" w:themeColor="text1"/>
          <w:spacing w:val="0"/>
          <w:cs/>
          <w:lang w:eastAsia="x-none"/>
        </w:rPr>
        <w:t xml:space="preserve">บริษัทมีเงินกู้ยืมระยะสั้นกับสถาบันการเงินแห่งหนึ่งในรูปแบบของตั๋วสัญญาใช้เงินจำนวน </w:t>
      </w:r>
      <w:r w:rsidR="002E71D1" w:rsidRPr="00F42AF4">
        <w:rPr>
          <w:rFonts w:eastAsia="MS Mincho"/>
          <w:color w:val="000000" w:themeColor="text1"/>
          <w:spacing w:val="0"/>
          <w:lang w:eastAsia="x-none"/>
        </w:rPr>
        <w:t>30</w:t>
      </w:r>
      <w:r w:rsidR="00CA6874" w:rsidRPr="00F42AF4">
        <w:rPr>
          <w:rFonts w:eastAsia="MS Mincho"/>
          <w:color w:val="000000" w:themeColor="text1"/>
          <w:spacing w:val="0"/>
          <w:lang w:eastAsia="x-none"/>
        </w:rPr>
        <w:t xml:space="preserve"> </w:t>
      </w:r>
      <w:r w:rsidR="0049072B" w:rsidRPr="00F42AF4">
        <w:rPr>
          <w:rFonts w:eastAsia="MS Mincho" w:hint="cs"/>
          <w:color w:val="000000" w:themeColor="text1"/>
          <w:spacing w:val="0"/>
          <w:cs/>
          <w:lang w:eastAsia="x-none"/>
        </w:rPr>
        <w:t>ล้านบาท โดยมีอัตราดอกเบี้ย</w:t>
      </w:r>
      <w:r w:rsidR="00A249C0" w:rsidRPr="00F42AF4">
        <w:rPr>
          <w:rFonts w:eastAsia="MS Mincho" w:hint="cs"/>
          <w:color w:val="000000" w:themeColor="text1"/>
          <w:spacing w:val="0"/>
          <w:cs/>
          <w:lang w:eastAsia="x-none"/>
        </w:rPr>
        <w:t>ร้อยละ</w:t>
      </w:r>
      <w:r w:rsidR="008030F1" w:rsidRPr="00F42AF4">
        <w:rPr>
          <w:rFonts w:eastAsia="MS Mincho" w:hint="cs"/>
          <w:color w:val="000000" w:themeColor="text1"/>
          <w:spacing w:val="0"/>
          <w:cs/>
          <w:lang w:eastAsia="x-none"/>
        </w:rPr>
        <w:t xml:space="preserve"> </w:t>
      </w:r>
      <w:r w:rsidR="002E71D1" w:rsidRPr="00F42AF4">
        <w:rPr>
          <w:rFonts w:eastAsia="MS Mincho"/>
          <w:color w:val="000000" w:themeColor="text1"/>
          <w:spacing w:val="0"/>
          <w:lang w:eastAsia="x-none"/>
        </w:rPr>
        <w:t xml:space="preserve">2.32 </w:t>
      </w:r>
      <w:r w:rsidR="0049072B" w:rsidRPr="00F42AF4">
        <w:rPr>
          <w:rFonts w:eastAsia="MS Mincho" w:hint="cs"/>
          <w:color w:val="000000" w:themeColor="text1"/>
          <w:spacing w:val="0"/>
          <w:cs/>
          <w:lang w:eastAsia="x-none"/>
        </w:rPr>
        <w:t>ต่อปี ตั๋วสัญญาใช้เงินดังกล่าว</w:t>
      </w:r>
      <w:r w:rsidR="002E71D1" w:rsidRPr="00F42AF4">
        <w:rPr>
          <w:rFonts w:eastAsia="MS Mincho" w:hint="cs"/>
          <w:color w:val="000000" w:themeColor="text1"/>
          <w:spacing w:val="0"/>
          <w:cs/>
          <w:lang w:eastAsia="x-none"/>
        </w:rPr>
        <w:t>จะครบกำหนดชำระ</w:t>
      </w:r>
      <w:r w:rsidR="0091226D" w:rsidRPr="00F42AF4">
        <w:rPr>
          <w:rFonts w:eastAsia="MS Mincho" w:hint="cs"/>
          <w:color w:val="000000" w:themeColor="text1"/>
          <w:spacing w:val="0"/>
          <w:cs/>
          <w:lang w:eastAsia="x-none"/>
        </w:rPr>
        <w:t>ในเดือน</w:t>
      </w:r>
      <w:r w:rsidR="002E71D1" w:rsidRPr="00F42AF4">
        <w:rPr>
          <w:rFonts w:eastAsia="MS Mincho" w:hint="cs"/>
          <w:color w:val="000000" w:themeColor="text1"/>
          <w:spacing w:val="0"/>
          <w:cs/>
          <w:lang w:eastAsia="x-none"/>
        </w:rPr>
        <w:t xml:space="preserve">เมษายน </w:t>
      </w:r>
      <w:r w:rsidR="002E71D1" w:rsidRPr="00F42AF4">
        <w:rPr>
          <w:rFonts w:eastAsia="MS Mincho"/>
          <w:color w:val="000000" w:themeColor="text1"/>
          <w:spacing w:val="0"/>
          <w:lang w:eastAsia="x-none"/>
        </w:rPr>
        <w:t>2569</w:t>
      </w:r>
    </w:p>
    <w:p w14:paraId="3C2A8F55" w14:textId="77777777" w:rsidR="0049072B" w:rsidRPr="00F0147E" w:rsidRDefault="0049072B" w:rsidP="0049072B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sz w:val="24"/>
          <w:szCs w:val="24"/>
          <w:cs/>
          <w:lang w:eastAsia="x-none"/>
        </w:rPr>
      </w:pPr>
    </w:p>
    <w:p w14:paraId="45F77B9B" w14:textId="7768EFE7" w:rsidR="002E71D1" w:rsidRPr="00F42AF4" w:rsidRDefault="00077547" w:rsidP="002E71D1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lang w:eastAsia="x-none"/>
        </w:rPr>
      </w:pPr>
      <w:r>
        <w:rPr>
          <w:rFonts w:eastAsia="MS Mincho" w:hint="cs"/>
          <w:color w:val="000000" w:themeColor="text1"/>
          <w:spacing w:val="0"/>
          <w:cs/>
          <w:lang w:eastAsia="x-none"/>
        </w:rPr>
        <w:t xml:space="preserve">ณ </w:t>
      </w:r>
      <w:r w:rsidR="002E71D1" w:rsidRPr="00F42AF4">
        <w:rPr>
          <w:rFonts w:eastAsia="MS Mincho" w:hint="cs"/>
          <w:color w:val="000000" w:themeColor="text1"/>
          <w:spacing w:val="0"/>
          <w:cs/>
          <w:lang w:eastAsia="x-none"/>
        </w:rPr>
        <w:t>วั</w:t>
      </w:r>
      <w:r w:rsidR="002E71D1" w:rsidRPr="00F42AF4">
        <w:rPr>
          <w:rFonts w:asciiTheme="majorBidi" w:eastAsia="MS Mincho" w:hAnsiTheme="majorBidi"/>
          <w:color w:val="000000" w:themeColor="text1"/>
          <w:cs/>
        </w:rPr>
        <w:t xml:space="preserve">นที่ </w:t>
      </w:r>
      <w:r w:rsidR="002E71D1" w:rsidRPr="00F42AF4">
        <w:rPr>
          <w:rFonts w:asciiTheme="majorBidi" w:eastAsia="MS Mincho" w:hAnsiTheme="majorBidi" w:cstheme="majorBidi"/>
          <w:color w:val="000000" w:themeColor="text1"/>
        </w:rPr>
        <w:t xml:space="preserve">31 </w:t>
      </w:r>
      <w:r w:rsidR="002E71D1" w:rsidRPr="00F42AF4">
        <w:rPr>
          <w:rFonts w:asciiTheme="majorBidi" w:eastAsia="MS Mincho" w:hAnsiTheme="majorBidi"/>
          <w:color w:val="000000" w:themeColor="text1"/>
          <w:cs/>
        </w:rPr>
        <w:t xml:space="preserve">มีนาคม </w:t>
      </w:r>
      <w:r w:rsidR="002E71D1" w:rsidRPr="00F42AF4">
        <w:rPr>
          <w:rFonts w:asciiTheme="majorBidi" w:eastAsia="MS Mincho" w:hAnsiTheme="majorBidi" w:cstheme="majorBidi"/>
          <w:color w:val="000000" w:themeColor="text1"/>
        </w:rPr>
        <w:t xml:space="preserve">2569 </w:t>
      </w:r>
      <w:r w:rsidR="002E71D1" w:rsidRPr="00F42AF4">
        <w:rPr>
          <w:rFonts w:eastAsia="MS Mincho" w:hint="cs"/>
          <w:color w:val="000000" w:themeColor="text1"/>
          <w:spacing w:val="0"/>
          <w:cs/>
          <w:lang w:eastAsia="x-none"/>
        </w:rPr>
        <w:t xml:space="preserve">บริษัทมีเงินกู้ยืมระยะสั้นกับสถาบันการเงินแห่งหนึ่งในรูปแบบของตั๋วสัญญาใช้เงินจำนวน </w:t>
      </w:r>
      <w:r w:rsidR="002E71D1" w:rsidRPr="00F42AF4">
        <w:rPr>
          <w:rFonts w:eastAsia="MS Mincho"/>
          <w:color w:val="000000" w:themeColor="text1"/>
          <w:spacing w:val="0"/>
          <w:lang w:eastAsia="x-none"/>
        </w:rPr>
        <w:t xml:space="preserve">40 </w:t>
      </w:r>
      <w:r w:rsidR="002E71D1" w:rsidRPr="00F42AF4">
        <w:rPr>
          <w:rFonts w:eastAsia="MS Mincho" w:hint="cs"/>
          <w:color w:val="000000" w:themeColor="text1"/>
          <w:spacing w:val="0"/>
          <w:cs/>
          <w:lang w:eastAsia="x-none"/>
        </w:rPr>
        <w:t xml:space="preserve">ล้านบาท โดยมีอัตราดอกเบี้ยร้อยละ </w:t>
      </w:r>
      <w:r w:rsidR="002E71D1" w:rsidRPr="00F42AF4">
        <w:rPr>
          <w:rFonts w:eastAsia="MS Mincho"/>
          <w:color w:val="000000" w:themeColor="text1"/>
          <w:spacing w:val="0"/>
          <w:lang w:eastAsia="x-none"/>
        </w:rPr>
        <w:t xml:space="preserve">2.32 </w:t>
      </w:r>
      <w:r w:rsidR="002E71D1" w:rsidRPr="00F42AF4">
        <w:rPr>
          <w:rFonts w:eastAsia="MS Mincho" w:hint="cs"/>
          <w:color w:val="000000" w:themeColor="text1"/>
          <w:spacing w:val="0"/>
          <w:cs/>
          <w:lang w:eastAsia="x-none"/>
        </w:rPr>
        <w:t xml:space="preserve">ต่อปี ตั๋วสัญญาใช้เงินดังกล่าวจะครบกำหนดชำระในเดือนเมษายน </w:t>
      </w:r>
      <w:r w:rsidR="002E71D1" w:rsidRPr="00F42AF4">
        <w:rPr>
          <w:rFonts w:eastAsia="MS Mincho"/>
          <w:color w:val="000000" w:themeColor="text1"/>
          <w:spacing w:val="0"/>
          <w:lang w:eastAsia="x-none"/>
        </w:rPr>
        <w:t xml:space="preserve">2569 </w:t>
      </w:r>
    </w:p>
    <w:p w14:paraId="42C0989B" w14:textId="77777777" w:rsidR="0091226D" w:rsidRPr="00F0147E" w:rsidRDefault="0091226D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sz w:val="24"/>
          <w:szCs w:val="24"/>
          <w:lang w:eastAsia="x-none"/>
        </w:rPr>
      </w:pPr>
    </w:p>
    <w:p w14:paraId="7EFCB25B" w14:textId="32E9EAFB" w:rsidR="00077547" w:rsidRPr="00077547" w:rsidRDefault="00077547" w:rsidP="00077547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z w:val="30"/>
          <w:szCs w:val="30"/>
          <w:cs/>
          <w:lang w:val="en-US"/>
        </w:rPr>
      </w:pPr>
      <w:r w:rsidRPr="0007754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เงินกู้ยืมระยะ</w:t>
      </w:r>
      <w:r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ยาว</w:t>
      </w:r>
      <w:r w:rsidRPr="00077547">
        <w:rPr>
          <w:rFonts w:ascii="Angsana New" w:eastAsia="MS Mincho" w:hAnsi="Angsana New" w:hint="cs"/>
          <w:b w:val="0"/>
          <w:bCs w:val="0"/>
          <w:i/>
          <w:iCs/>
          <w:sz w:val="30"/>
          <w:szCs w:val="30"/>
          <w:cs/>
          <w:lang w:val="en-US"/>
        </w:rPr>
        <w:t>จากสถาบันการเงิน</w:t>
      </w:r>
    </w:p>
    <w:p w14:paraId="44650663" w14:textId="77777777" w:rsidR="00077547" w:rsidRPr="00F0147E" w:rsidRDefault="00077547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sz w:val="24"/>
          <w:szCs w:val="24"/>
          <w:lang w:eastAsia="x-none"/>
        </w:rPr>
      </w:pPr>
    </w:p>
    <w:p w14:paraId="5DD4C560" w14:textId="735DBA4E" w:rsidR="00D85C6C" w:rsidRPr="00077547" w:rsidRDefault="002D1BD2" w:rsidP="00077547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lang w:eastAsia="x-none"/>
        </w:rPr>
      </w:pPr>
      <w:bookmarkStart w:id="0" w:name="_Hlk190273837"/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>บริษัททำสัญญาเงินกู้</w:t>
      </w:r>
      <w:r w:rsidR="009658AB" w:rsidRPr="00077547">
        <w:rPr>
          <w:rFonts w:eastAsia="MS Mincho" w:hint="cs"/>
          <w:color w:val="000000" w:themeColor="text1"/>
          <w:spacing w:val="0"/>
          <w:cs/>
          <w:lang w:eastAsia="x-none"/>
        </w:rPr>
        <w:t>ยืม</w:t>
      </w:r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>ระยะยาวกับสถาบันการเงินแห่งหนึ่ง</w:t>
      </w:r>
      <w:r w:rsidR="009658AB" w:rsidRPr="00077547">
        <w:rPr>
          <w:rFonts w:eastAsia="MS Mincho" w:hint="cs"/>
          <w:color w:val="000000" w:themeColor="text1"/>
          <w:spacing w:val="0"/>
          <w:cs/>
          <w:lang w:eastAsia="x-none"/>
        </w:rPr>
        <w:t>เป็น</w:t>
      </w:r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>วงเงิน</w:t>
      </w:r>
      <w:r w:rsidR="009658AB" w:rsidRPr="00077547">
        <w:rPr>
          <w:rFonts w:eastAsia="MS Mincho" w:hint="cs"/>
          <w:color w:val="000000" w:themeColor="text1"/>
          <w:spacing w:val="0"/>
          <w:cs/>
          <w:lang w:eastAsia="x-none"/>
        </w:rPr>
        <w:t>จำนวน</w:t>
      </w:r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 </w:t>
      </w:r>
      <w:r w:rsidR="00832E2A" w:rsidRPr="00077547">
        <w:rPr>
          <w:rFonts w:eastAsia="MS Mincho"/>
          <w:color w:val="000000" w:themeColor="text1"/>
          <w:spacing w:val="0"/>
          <w:lang w:eastAsia="x-none"/>
        </w:rPr>
        <w:t>300</w:t>
      </w:r>
      <w:r w:rsidRPr="00077547">
        <w:rPr>
          <w:rFonts w:eastAsia="MS Mincho"/>
          <w:color w:val="000000" w:themeColor="text1"/>
          <w:spacing w:val="0"/>
          <w:lang w:eastAsia="x-none"/>
        </w:rPr>
        <w:t xml:space="preserve"> </w:t>
      </w:r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ล้านบาท </w:t>
      </w:r>
      <w:r w:rsidR="009658AB" w:rsidRPr="00077547">
        <w:rPr>
          <w:rFonts w:eastAsia="MS Mincho" w:hint="cs"/>
          <w:color w:val="000000" w:themeColor="text1"/>
          <w:spacing w:val="0"/>
          <w:cs/>
          <w:lang w:eastAsia="x-none"/>
        </w:rPr>
        <w:t>โดยมี</w:t>
      </w:r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อัตราดอกเบี้ย </w:t>
      </w:r>
      <w:r w:rsidR="00832E2A" w:rsidRPr="00077547">
        <w:rPr>
          <w:rFonts w:eastAsia="MS Mincho"/>
          <w:color w:val="000000" w:themeColor="text1"/>
          <w:spacing w:val="0"/>
          <w:lang w:eastAsia="x-none"/>
        </w:rPr>
        <w:t xml:space="preserve">MLR </w:t>
      </w:r>
      <w:r w:rsidR="00832E2A"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หักด้วยอัตราร้อยละ </w:t>
      </w:r>
      <w:r w:rsidR="00832E2A" w:rsidRPr="00077547">
        <w:rPr>
          <w:rFonts w:eastAsia="MS Mincho"/>
          <w:color w:val="000000" w:themeColor="text1"/>
          <w:spacing w:val="0"/>
          <w:lang w:eastAsia="x-none"/>
        </w:rPr>
        <w:t xml:space="preserve">3.25 </w:t>
      </w:r>
      <w:r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ต่อปี </w:t>
      </w:r>
      <w:r w:rsidR="00F0147E">
        <w:rPr>
          <w:rFonts w:eastAsia="MS Mincho" w:hint="cs"/>
          <w:color w:val="000000" w:themeColor="text1"/>
          <w:spacing w:val="0"/>
          <w:cs/>
          <w:lang w:eastAsia="x-none"/>
        </w:rPr>
        <w:t xml:space="preserve">ในระหว่างงวดสามเดือนสิ้นสุดวันที่ </w:t>
      </w:r>
      <w:r w:rsidR="00F0147E">
        <w:rPr>
          <w:rFonts w:eastAsia="MS Mincho"/>
          <w:color w:val="000000" w:themeColor="text1"/>
          <w:spacing w:val="0"/>
          <w:lang w:eastAsia="x-none"/>
        </w:rPr>
        <w:t xml:space="preserve">31 </w:t>
      </w:r>
      <w:r w:rsidR="00F0147E">
        <w:rPr>
          <w:rFonts w:eastAsia="MS Mincho" w:hint="cs"/>
          <w:color w:val="000000" w:themeColor="text1"/>
          <w:spacing w:val="0"/>
          <w:cs/>
          <w:lang w:eastAsia="x-none"/>
        </w:rPr>
        <w:t xml:space="preserve">มีนาคม </w:t>
      </w:r>
      <w:r w:rsidR="00F0147E">
        <w:rPr>
          <w:rFonts w:eastAsia="MS Mincho"/>
          <w:color w:val="000000" w:themeColor="text1"/>
          <w:spacing w:val="0"/>
          <w:lang w:eastAsia="x-none"/>
        </w:rPr>
        <w:t xml:space="preserve">2569 </w:t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>บริษัท</w:t>
      </w:r>
      <w:r w:rsidR="005D3E36" w:rsidRPr="00077547">
        <w:rPr>
          <w:rFonts w:eastAsia="MS Mincho" w:hint="cs"/>
          <w:color w:val="000000" w:themeColor="text1"/>
          <w:spacing w:val="0"/>
          <w:cs/>
          <w:lang w:eastAsia="x-none"/>
        </w:rPr>
        <w:t>มีการมี</w:t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>เบิก</w:t>
      </w:r>
      <w:r w:rsidR="00F0147E">
        <w:rPr>
          <w:rFonts w:eastAsia="MS Mincho"/>
          <w:color w:val="000000" w:themeColor="text1"/>
          <w:spacing w:val="0"/>
          <w:lang w:eastAsia="x-none"/>
        </w:rPr>
        <w:br/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>เงินกู้ยืม</w:t>
      </w:r>
      <w:r w:rsidR="005D3E36" w:rsidRPr="00077547">
        <w:rPr>
          <w:rFonts w:eastAsia="MS Mincho" w:hint="cs"/>
          <w:color w:val="000000" w:themeColor="text1"/>
          <w:spacing w:val="0"/>
          <w:cs/>
          <w:lang w:eastAsia="x-none"/>
        </w:rPr>
        <w:t>ระยะยาว</w:t>
      </w:r>
      <w:r w:rsidR="00C51A05" w:rsidRPr="00077547">
        <w:rPr>
          <w:rFonts w:eastAsia="MS Mincho" w:hint="cs"/>
          <w:color w:val="000000" w:themeColor="text1"/>
          <w:spacing w:val="0"/>
          <w:cs/>
          <w:lang w:eastAsia="x-none"/>
        </w:rPr>
        <w:t>ดังกล่าวแล้ว</w:t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จำนวน </w:t>
      </w:r>
      <w:r w:rsidR="00D85C6C" w:rsidRPr="00077547">
        <w:rPr>
          <w:rFonts w:eastAsia="MS Mincho"/>
          <w:color w:val="000000" w:themeColor="text1"/>
          <w:spacing w:val="0"/>
          <w:lang w:eastAsia="x-none"/>
        </w:rPr>
        <w:t>1</w:t>
      </w:r>
      <w:r w:rsidR="00832E2A" w:rsidRPr="00077547">
        <w:rPr>
          <w:rFonts w:eastAsia="MS Mincho"/>
          <w:color w:val="000000" w:themeColor="text1"/>
          <w:spacing w:val="0"/>
          <w:lang w:eastAsia="x-none"/>
        </w:rPr>
        <w:t>50</w:t>
      </w:r>
      <w:r w:rsidR="00D85C6C" w:rsidRPr="00077547">
        <w:rPr>
          <w:rFonts w:eastAsia="MS Mincho"/>
          <w:color w:val="000000" w:themeColor="text1"/>
          <w:spacing w:val="0"/>
          <w:lang w:eastAsia="x-none"/>
        </w:rPr>
        <w:t xml:space="preserve"> </w:t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>ล้านบาท มีระยะเวลาผ่อนชำระคืนเป็นงวดๆ</w:t>
      </w:r>
      <w:r w:rsidR="00D85C6C" w:rsidRPr="00077547">
        <w:rPr>
          <w:rFonts w:eastAsia="MS Mincho"/>
          <w:color w:val="000000" w:themeColor="text1"/>
          <w:spacing w:val="0"/>
          <w:cs/>
          <w:lang w:eastAsia="x-none"/>
        </w:rPr>
        <w:t xml:space="preserve"> </w:t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>เริ่มเดือน</w:t>
      </w:r>
      <w:r w:rsidR="00AA50BF"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กุมภาพันธ์ </w:t>
      </w:r>
      <w:r w:rsidR="00AA50BF" w:rsidRPr="00077547">
        <w:rPr>
          <w:rFonts w:eastAsia="MS Mincho"/>
          <w:color w:val="000000" w:themeColor="text1"/>
          <w:spacing w:val="0"/>
          <w:lang w:eastAsia="x-none"/>
        </w:rPr>
        <w:t>2570</w:t>
      </w:r>
      <w:r w:rsidR="00CA6874" w:rsidRPr="00077547">
        <w:rPr>
          <w:rFonts w:eastAsia="MS Mincho"/>
          <w:color w:val="000000" w:themeColor="text1"/>
          <w:spacing w:val="0"/>
          <w:lang w:eastAsia="x-none"/>
        </w:rPr>
        <w:t xml:space="preserve"> </w:t>
      </w:r>
      <w:r w:rsidR="00D85C6C" w:rsidRPr="00077547">
        <w:rPr>
          <w:rFonts w:eastAsia="MS Mincho" w:hint="cs"/>
          <w:color w:val="000000" w:themeColor="text1"/>
          <w:spacing w:val="0"/>
          <w:cs/>
          <w:lang w:eastAsia="x-none"/>
        </w:rPr>
        <w:t>จนถึงเดือน</w:t>
      </w:r>
      <w:r w:rsidR="00AA50BF" w:rsidRPr="00077547">
        <w:rPr>
          <w:rFonts w:eastAsia="MS Mincho" w:hint="cs"/>
          <w:color w:val="000000" w:themeColor="text1"/>
          <w:spacing w:val="0"/>
          <w:cs/>
          <w:lang w:eastAsia="x-none"/>
        </w:rPr>
        <w:t xml:space="preserve">มกราคม </w:t>
      </w:r>
      <w:r w:rsidR="00AA50BF" w:rsidRPr="00077547">
        <w:rPr>
          <w:rFonts w:eastAsia="MS Mincho"/>
          <w:color w:val="000000" w:themeColor="text1"/>
          <w:spacing w:val="0"/>
          <w:lang w:eastAsia="x-none"/>
        </w:rPr>
        <w:t>2574</w:t>
      </w:r>
      <w:r w:rsidR="00CA6874" w:rsidRPr="00077547">
        <w:rPr>
          <w:rFonts w:eastAsia="MS Mincho"/>
          <w:color w:val="000000" w:themeColor="text1"/>
          <w:spacing w:val="0"/>
          <w:lang w:eastAsia="x-none"/>
        </w:rPr>
        <w:t xml:space="preserve"> </w:t>
      </w:r>
    </w:p>
    <w:bookmarkEnd w:id="0"/>
    <w:p w14:paraId="31246F76" w14:textId="77777777" w:rsidR="00D85C6C" w:rsidRPr="00F0147E" w:rsidRDefault="00D85C6C" w:rsidP="004135F8">
      <w:pPr>
        <w:tabs>
          <w:tab w:val="clear" w:pos="680"/>
          <w:tab w:val="left" w:pos="567"/>
        </w:tabs>
        <w:ind w:left="567"/>
        <w:jc w:val="thaiDistribute"/>
        <w:rPr>
          <w:rFonts w:eastAsia="MS Mincho"/>
          <w:color w:val="000000" w:themeColor="text1"/>
          <w:spacing w:val="0"/>
          <w:sz w:val="24"/>
          <w:szCs w:val="24"/>
          <w:lang w:eastAsia="x-none"/>
        </w:rPr>
      </w:pPr>
    </w:p>
    <w:p w14:paraId="544FF80D" w14:textId="77777777" w:rsidR="0089375E" w:rsidRPr="009C526C" w:rsidRDefault="0089375E" w:rsidP="0089375E">
      <w:pPr>
        <w:pStyle w:val="Heading6"/>
        <w:ind w:left="540" w:right="-25"/>
        <w:jc w:val="thaiDistribute"/>
        <w:rPr>
          <w:rFonts w:ascii="Angsana New" w:hAnsi="Angsana New"/>
          <w:spacing w:val="0"/>
          <w:sz w:val="30"/>
          <w:szCs w:val="30"/>
          <w:cs/>
        </w:rPr>
      </w:pPr>
      <w:r w:rsidRPr="00F42AF4">
        <w:rPr>
          <w:rFonts w:ascii="Angsana New" w:eastAsia="MS Mincho" w:hAnsi="Angsana New"/>
          <w:b w:val="0"/>
          <w:bCs w:val="0"/>
          <w:color w:val="000000" w:themeColor="text1"/>
          <w:spacing w:val="0"/>
          <w:sz w:val="30"/>
          <w:szCs w:val="30"/>
          <w:cs/>
          <w:lang w:val="en-US"/>
        </w:rPr>
        <w:t>ภายใต้สัญญาเงินกู้ยืม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ระยะยาว บริษัทต้องปฏิบัติตามเงื่อนไขทางการเงินบางประการ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เกี่ยวกับ</w:t>
      </w: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</w:t>
      </w:r>
      <w:r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รวมถึงการจำหน่าย โอน ให้เช่า หรือการก่อภาระผูกพันใดๆ กับอุปกรณ์โครงข่ายและที่ดิน อาคารและอุปกรณ์</w:t>
      </w:r>
    </w:p>
    <w:p w14:paraId="1AEBE158" w14:textId="77777777" w:rsidR="0089375E" w:rsidRPr="00F0147E" w:rsidRDefault="0089375E" w:rsidP="0089375E">
      <w:pPr>
        <w:rPr>
          <w:spacing w:val="0"/>
          <w:sz w:val="24"/>
          <w:szCs w:val="24"/>
          <w:lang w:eastAsia="x-none"/>
        </w:rPr>
      </w:pPr>
    </w:p>
    <w:p w14:paraId="66309F8B" w14:textId="291F2EBE" w:rsidR="0089375E" w:rsidRPr="009C526C" w:rsidRDefault="0089375E" w:rsidP="0089375E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</w:pP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ณ </w:t>
      </w:r>
      <w:r w:rsidR="00CA6874" w:rsidRPr="00CA687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วันที่ </w:t>
      </w:r>
      <w:r w:rsidR="006500CE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31</w:t>
      </w:r>
      <w:r w:rsidR="00CA6874" w:rsidRPr="00CA687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 มีนาคม </w:t>
      </w:r>
      <w:r w:rsidR="006500CE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2569</w:t>
      </w:r>
      <w:r w:rsidR="00CA6874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 xml:space="preserve"> </w:t>
      </w: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บริษัทมีวงเงินกู้ยืมซึ่งยังมิได้เบิกใช้เป็นจำนวน</w:t>
      </w:r>
      <w:r w:rsidRPr="00C06804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เงิน</w:t>
      </w: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รว</w:t>
      </w:r>
      <w:r w:rsidRPr="00C06804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ม </w:t>
      </w:r>
      <w:r w:rsidR="00A7507F"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  <w:t>285</w:t>
      </w:r>
      <w:r w:rsidRPr="00C06804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 xml:space="preserve"> </w:t>
      </w:r>
      <w:r w:rsidRPr="00C06804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 xml:space="preserve">ล้านบาท 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(31 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 xml:space="preserve">ธันวาคม 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256</w:t>
      </w:r>
      <w:r w:rsidR="00960BD0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8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:  </w:t>
      </w:r>
      <w:r w:rsidR="00960BD0" w:rsidRPr="00960BD0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435</w:t>
      </w:r>
      <w:r w:rsidR="00960BD0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 xml:space="preserve"> 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cs/>
          <w:lang w:val="en-US"/>
        </w:rPr>
        <w:t>ล้านบาท</w:t>
      </w:r>
      <w:r w:rsidRPr="00C06804">
        <w:rPr>
          <w:rFonts w:ascii="Angsana New" w:eastAsia="MS Mincho" w:hAnsi="Angsana New"/>
          <w:b w:val="0"/>
          <w:bCs w:val="0"/>
          <w:i/>
          <w:iCs/>
          <w:spacing w:val="0"/>
          <w:sz w:val="30"/>
          <w:szCs w:val="30"/>
          <w:lang w:val="en-US"/>
        </w:rPr>
        <w:t>)</w:t>
      </w:r>
    </w:p>
    <w:p w14:paraId="5C92E124" w14:textId="77777777" w:rsidR="00F16673" w:rsidRDefault="00F16673" w:rsidP="004B4E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p w14:paraId="63E48AEE" w14:textId="77777777" w:rsidR="00F0147E" w:rsidRDefault="00F01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pacing w:val="0"/>
          <w:cs/>
          <w:lang w:val="th-TH"/>
        </w:rPr>
      </w:pPr>
      <w:r>
        <w:rPr>
          <w:b/>
          <w:bCs/>
          <w:spacing w:val="0"/>
          <w:cs/>
          <w:lang w:val="th-TH"/>
        </w:rPr>
        <w:br w:type="page"/>
      </w:r>
    </w:p>
    <w:p w14:paraId="6EC3A832" w14:textId="2D02EA55" w:rsidR="004B4E75" w:rsidRPr="009C526C" w:rsidRDefault="00385223" w:rsidP="004F71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  <w:lang w:val="th-TH"/>
        </w:rPr>
      </w:pPr>
      <w:r w:rsidRPr="009C526C">
        <w:rPr>
          <w:rFonts w:hint="cs"/>
          <w:b/>
          <w:bCs/>
          <w:spacing w:val="0"/>
          <w:cs/>
          <w:lang w:val="th-TH"/>
        </w:rPr>
        <w:lastRenderedPageBreak/>
        <w:t>8</w:t>
      </w:r>
      <w:r w:rsidR="004B4E75" w:rsidRPr="009C526C">
        <w:rPr>
          <w:b/>
          <w:bCs/>
          <w:spacing w:val="0"/>
          <w:cs/>
          <w:lang w:val="th-TH"/>
        </w:rPr>
        <w:tab/>
        <w:t>ส่วนงานดำเนินงานและการจำแนกรายได้</w:t>
      </w:r>
    </w:p>
    <w:p w14:paraId="631871C2" w14:textId="77777777" w:rsidR="004B4E75" w:rsidRPr="001E19B2" w:rsidRDefault="004B4E75" w:rsidP="00622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lang w:val="th-TH"/>
        </w:rPr>
      </w:pPr>
    </w:p>
    <w:p w14:paraId="3BD11963" w14:textId="77777777" w:rsidR="004B4E75" w:rsidRPr="009C526C" w:rsidRDefault="004B4E75" w:rsidP="004B4E75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  <w:cs/>
        </w:rPr>
      </w:pPr>
      <w:r w:rsidRPr="009C526C">
        <w:rPr>
          <w:spacing w:val="0"/>
          <w:cs/>
        </w:rPr>
        <w:t>ผู้บริหารพิจารณาว่ากลุ่มบริษัทดำเนินกิจการในส่วนงานเดียวคือธุรกิจ</w:t>
      </w:r>
      <w:r w:rsidRPr="009C526C">
        <w:rPr>
          <w:rFonts w:eastAsia="Cordia New"/>
          <w:color w:val="000000"/>
          <w:spacing w:val="0"/>
          <w:cs/>
        </w:rPr>
        <w:t>ให้บริการให้เช่าวงจรสื่อสัญญาณความเร็วสูง</w:t>
      </w:r>
      <w:r w:rsidRPr="009C526C">
        <w:rPr>
          <w:spacing w:val="0"/>
          <w:cs/>
        </w:rPr>
        <w:t>ดังนั้นจึงมีส่วนงานที่รายงานเพียงส่วนงานเดียว</w:t>
      </w:r>
    </w:p>
    <w:p w14:paraId="44CC20A8" w14:textId="539EC463" w:rsidR="00DB45EB" w:rsidRDefault="00DB4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</w:p>
    <w:p w14:paraId="0A688E62" w14:textId="0B4E8427" w:rsidR="00F12335" w:rsidRDefault="004B4E75" w:rsidP="00A1451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  <w:r w:rsidRPr="009C526C">
        <w:rPr>
          <w:spacing w:val="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4FBC3176" w14:textId="77777777" w:rsidR="00F0147E" w:rsidRDefault="00F0147E" w:rsidP="00A1451B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spacing w:val="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90"/>
        <w:gridCol w:w="269"/>
        <w:gridCol w:w="6"/>
        <w:gridCol w:w="1615"/>
        <w:gridCol w:w="270"/>
        <w:gridCol w:w="1620"/>
      </w:tblGrid>
      <w:tr w:rsidR="00F12335" w:rsidRPr="009C526C" w14:paraId="066EFE73" w14:textId="77777777" w:rsidTr="00AC29FE">
        <w:trPr>
          <w:tblHeader/>
        </w:trPr>
        <w:tc>
          <w:tcPr>
            <w:tcW w:w="5490" w:type="dxa"/>
          </w:tcPr>
          <w:p w14:paraId="4225B465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20"/>
            </w:pPr>
          </w:p>
        </w:tc>
        <w:tc>
          <w:tcPr>
            <w:tcW w:w="275" w:type="dxa"/>
            <w:gridSpan w:val="2"/>
          </w:tcPr>
          <w:p w14:paraId="3B866F11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cs/>
              </w:rPr>
            </w:pPr>
          </w:p>
        </w:tc>
        <w:tc>
          <w:tcPr>
            <w:tcW w:w="3505" w:type="dxa"/>
            <w:gridSpan w:val="3"/>
            <w:vAlign w:val="bottom"/>
            <w:hideMark/>
          </w:tcPr>
          <w:p w14:paraId="2F5FB9FD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65"/>
              </w:tabs>
              <w:spacing w:line="240" w:lineRule="auto"/>
              <w:jc w:val="center"/>
              <w:rPr>
                <w:b/>
                <w:bCs/>
                <w:cs/>
                <w:lang w:val="en-GB"/>
              </w:rPr>
            </w:pPr>
            <w:r w:rsidRPr="009C526C">
              <w:rPr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F12335" w:rsidRPr="009C526C" w14:paraId="3FFAAF03" w14:textId="77777777" w:rsidTr="00AC29FE">
        <w:trPr>
          <w:tblHeader/>
        </w:trPr>
        <w:tc>
          <w:tcPr>
            <w:tcW w:w="5490" w:type="dxa"/>
          </w:tcPr>
          <w:p w14:paraId="6B242597" w14:textId="5812DBC1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8"/>
            </w:pPr>
            <w:r w:rsidRPr="009C526C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>สำหรับ</w:t>
            </w:r>
            <w:r w:rsidR="00832258" w:rsidRPr="00832258"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  <w:t xml:space="preserve">งวดสามเดือนสิ้นสุดวันที่ 31 มีนาคม </w:t>
            </w:r>
          </w:p>
        </w:tc>
        <w:tc>
          <w:tcPr>
            <w:tcW w:w="275" w:type="dxa"/>
            <w:gridSpan w:val="2"/>
          </w:tcPr>
          <w:p w14:paraId="64C30B50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2995E6D6" w14:textId="24834188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</w:t>
            </w:r>
            <w:r w:rsidR="00832258">
              <w:rPr>
                <w:bCs/>
              </w:rPr>
              <w:t>9</w:t>
            </w:r>
          </w:p>
        </w:tc>
        <w:tc>
          <w:tcPr>
            <w:tcW w:w="270" w:type="dxa"/>
          </w:tcPr>
          <w:p w14:paraId="76C5735C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</w:p>
        </w:tc>
        <w:tc>
          <w:tcPr>
            <w:tcW w:w="1620" w:type="dxa"/>
          </w:tcPr>
          <w:p w14:paraId="0FE7858A" w14:textId="704A1BDE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>
              <w:rPr>
                <w:bCs/>
              </w:rPr>
              <w:t>256</w:t>
            </w:r>
            <w:r w:rsidR="00832258">
              <w:rPr>
                <w:bCs/>
              </w:rPr>
              <w:t>8</w:t>
            </w:r>
          </w:p>
        </w:tc>
      </w:tr>
      <w:tr w:rsidR="00F12335" w:rsidRPr="009C526C" w14:paraId="3D348259" w14:textId="77777777" w:rsidTr="00AC29FE">
        <w:trPr>
          <w:tblHeader/>
        </w:trPr>
        <w:tc>
          <w:tcPr>
            <w:tcW w:w="5490" w:type="dxa"/>
          </w:tcPr>
          <w:p w14:paraId="0F18E28E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firstLine="108"/>
              <w:rPr>
                <w:rFonts w:eastAsia="Times New Roman"/>
                <w:b/>
                <w:bCs/>
                <w:i/>
                <w:iCs/>
                <w:color w:val="000000"/>
                <w:cs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48B81A9B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3505" w:type="dxa"/>
            <w:gridSpan w:val="3"/>
          </w:tcPr>
          <w:p w14:paraId="59E18EEA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Cs/>
              </w:rPr>
            </w:pPr>
            <w:r w:rsidRPr="009C526C">
              <w:rPr>
                <w:i/>
                <w:iCs/>
                <w:cs/>
              </w:rPr>
              <w:t>(พันบาท)</w:t>
            </w:r>
          </w:p>
        </w:tc>
      </w:tr>
      <w:tr w:rsidR="00F12335" w:rsidRPr="009C526C" w14:paraId="48FFF087" w14:textId="77777777" w:rsidTr="00AC29FE">
        <w:tc>
          <w:tcPr>
            <w:tcW w:w="5490" w:type="dxa"/>
            <w:vAlign w:val="bottom"/>
          </w:tcPr>
          <w:p w14:paraId="227953EB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lang w:eastAsia="zh-CN"/>
              </w:rPr>
            </w:pPr>
            <w:r w:rsidRPr="009C526C">
              <w:rPr>
                <w:b/>
                <w:bCs/>
                <w:i/>
                <w:iCs/>
                <w:cs/>
              </w:rPr>
              <w:t>ข้อมูลตามส่วนงานดำเนินงาน</w:t>
            </w:r>
          </w:p>
        </w:tc>
        <w:tc>
          <w:tcPr>
            <w:tcW w:w="275" w:type="dxa"/>
            <w:gridSpan w:val="2"/>
          </w:tcPr>
          <w:p w14:paraId="23953211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</w:rPr>
            </w:pPr>
          </w:p>
        </w:tc>
        <w:tc>
          <w:tcPr>
            <w:tcW w:w="1615" w:type="dxa"/>
            <w:vAlign w:val="center"/>
          </w:tcPr>
          <w:p w14:paraId="2DAE8BE5" w14:textId="77777777" w:rsidR="00F12335" w:rsidRPr="009C526C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270" w:type="dxa"/>
            <w:vAlign w:val="center"/>
          </w:tcPr>
          <w:p w14:paraId="1C39A23E" w14:textId="77777777" w:rsidR="00F12335" w:rsidRPr="009C526C" w:rsidRDefault="00F12335" w:rsidP="00AC29FE">
            <w:pPr>
              <w:spacing w:line="240" w:lineRule="auto"/>
              <w:jc w:val="right"/>
              <w:rPr>
                <w:color w:val="000000"/>
              </w:rPr>
            </w:pPr>
          </w:p>
        </w:tc>
        <w:tc>
          <w:tcPr>
            <w:tcW w:w="1620" w:type="dxa"/>
            <w:vAlign w:val="center"/>
          </w:tcPr>
          <w:p w14:paraId="6A11D407" w14:textId="77777777" w:rsidR="00F12335" w:rsidRPr="00AC3EB4" w:rsidRDefault="00F12335" w:rsidP="00AC2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olor w:val="000000"/>
              </w:rPr>
            </w:pPr>
          </w:p>
        </w:tc>
      </w:tr>
      <w:tr w:rsidR="00AC3EB4" w:rsidRPr="009C526C" w14:paraId="04D0187C" w14:textId="77777777" w:rsidTr="00AC29FE">
        <w:tc>
          <w:tcPr>
            <w:tcW w:w="5490" w:type="dxa"/>
          </w:tcPr>
          <w:p w14:paraId="1DBB38AC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color w:val="000000"/>
                <w:cs/>
                <w:lang w:eastAsia="zh-CN"/>
              </w:rPr>
            </w:pPr>
            <w:r w:rsidRPr="009C526C">
              <w:rPr>
                <w:rFonts w:eastAsia="Times New Roman"/>
                <w:color w:val="000000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275" w:type="dxa"/>
            <w:gridSpan w:val="2"/>
          </w:tcPr>
          <w:p w14:paraId="3279D8DB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07811025" w14:textId="2B05D9BA" w:rsidR="00AC3EB4" w:rsidRPr="009C526C" w:rsidRDefault="005A12A6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A12A6">
              <w:rPr>
                <w:rFonts w:eastAsia="Times New Roman"/>
                <w:color w:val="000000"/>
                <w:cs/>
                <w:lang w:eastAsia="zh-CN"/>
              </w:rPr>
              <w:t>5</w:t>
            </w:r>
            <w:r w:rsidR="00C51A05">
              <w:rPr>
                <w:rFonts w:eastAsia="Times New Roman"/>
                <w:color w:val="000000"/>
                <w:lang w:eastAsia="zh-CN"/>
              </w:rPr>
              <w:t>41,322</w:t>
            </w:r>
          </w:p>
        </w:tc>
        <w:tc>
          <w:tcPr>
            <w:tcW w:w="270" w:type="dxa"/>
            <w:vAlign w:val="center"/>
          </w:tcPr>
          <w:p w14:paraId="7D5512F6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43C5580F" w14:textId="56D6CAF6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F4C0B">
              <w:rPr>
                <w:rFonts w:eastAsia="Times New Roman"/>
                <w:color w:val="000000"/>
                <w:cs/>
                <w:lang w:eastAsia="zh-CN"/>
              </w:rPr>
              <w:t>530</w:t>
            </w:r>
            <w:r w:rsidRPr="005F4C0B">
              <w:rPr>
                <w:rFonts w:eastAsia="Times New Roman"/>
                <w:color w:val="000000"/>
                <w:lang w:eastAsia="zh-CN"/>
              </w:rPr>
              <w:t>,</w:t>
            </w:r>
            <w:r w:rsidRPr="005F4C0B">
              <w:rPr>
                <w:rFonts w:eastAsia="Times New Roman"/>
                <w:color w:val="000000"/>
                <w:cs/>
                <w:lang w:eastAsia="zh-CN"/>
              </w:rPr>
              <w:t>247</w:t>
            </w:r>
          </w:p>
        </w:tc>
      </w:tr>
      <w:tr w:rsidR="00AC3EB4" w:rsidRPr="009C526C" w14:paraId="4D6DC73F" w14:textId="77777777" w:rsidTr="00AC29FE">
        <w:tc>
          <w:tcPr>
            <w:tcW w:w="5490" w:type="dxa"/>
          </w:tcPr>
          <w:p w14:paraId="3E480924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6C93777A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5B7582" w14:textId="5DA345F8" w:rsidR="00AC3EB4" w:rsidRPr="009C526C" w:rsidRDefault="005A12A6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cs/>
                <w:lang w:eastAsia="zh-CN"/>
              </w:rPr>
            </w:pPr>
            <w:r w:rsidRPr="005A12A6">
              <w:rPr>
                <w:rFonts w:eastAsia="Times New Roman"/>
                <w:b/>
                <w:bCs/>
                <w:color w:val="000000"/>
                <w:lang w:eastAsia="zh-CN"/>
              </w:rPr>
              <w:t>5</w:t>
            </w:r>
            <w:r w:rsidR="00C51A05">
              <w:rPr>
                <w:rFonts w:eastAsia="Times New Roman"/>
                <w:b/>
                <w:bCs/>
                <w:color w:val="000000"/>
                <w:lang w:eastAsia="zh-CN"/>
              </w:rPr>
              <w:t>41,322</w:t>
            </w:r>
          </w:p>
        </w:tc>
        <w:tc>
          <w:tcPr>
            <w:tcW w:w="270" w:type="dxa"/>
            <w:vAlign w:val="center"/>
          </w:tcPr>
          <w:p w14:paraId="7FB7F588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53659B" w14:textId="09352486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5F4C0B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530</w:t>
            </w:r>
            <w:r w:rsidRPr="005F4C0B">
              <w:rPr>
                <w:rFonts w:eastAsia="Times New Roman"/>
                <w:b/>
                <w:bCs/>
                <w:color w:val="000000"/>
                <w:lang w:eastAsia="zh-CN"/>
              </w:rPr>
              <w:t>,</w:t>
            </w:r>
            <w:r w:rsidRPr="005F4C0B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247</w:t>
            </w:r>
          </w:p>
        </w:tc>
      </w:tr>
      <w:tr w:rsidR="00AC3EB4" w:rsidRPr="001E19B2" w14:paraId="16BD2D49" w14:textId="77777777" w:rsidTr="00AC29FE">
        <w:tc>
          <w:tcPr>
            <w:tcW w:w="5490" w:type="dxa"/>
            <w:vAlign w:val="center"/>
          </w:tcPr>
          <w:p w14:paraId="078190DC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5" w:type="dxa"/>
            <w:gridSpan w:val="2"/>
          </w:tcPr>
          <w:p w14:paraId="109EFAA7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double" w:sz="4" w:space="0" w:color="auto"/>
            </w:tcBorders>
            <w:vAlign w:val="center"/>
          </w:tcPr>
          <w:p w14:paraId="3E028B05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029C1B0F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center"/>
          </w:tcPr>
          <w:p w14:paraId="39C6B291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AC3EB4" w:rsidRPr="009C526C" w14:paraId="16439C4C" w14:textId="77777777" w:rsidTr="00AC29FE">
        <w:tc>
          <w:tcPr>
            <w:tcW w:w="5490" w:type="dxa"/>
            <w:vAlign w:val="bottom"/>
          </w:tcPr>
          <w:p w14:paraId="727F145F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9C526C">
              <w:rPr>
                <w:b/>
                <w:bCs/>
                <w:i/>
                <w:iCs/>
                <w:cs/>
              </w:rPr>
              <w:t>การจำแนกรายได้</w:t>
            </w:r>
          </w:p>
        </w:tc>
        <w:tc>
          <w:tcPr>
            <w:tcW w:w="275" w:type="dxa"/>
            <w:gridSpan w:val="2"/>
          </w:tcPr>
          <w:p w14:paraId="103D6BF6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1F638221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4783E396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29BEC2CB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AC3EB4" w:rsidRPr="009C526C" w14:paraId="01DB1526" w14:textId="77777777" w:rsidTr="00AC29FE">
        <w:tc>
          <w:tcPr>
            <w:tcW w:w="5490" w:type="dxa"/>
          </w:tcPr>
          <w:p w14:paraId="3ACFCC14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ส่วนงานภูมิศาสตร์หลัก</w:t>
            </w:r>
          </w:p>
        </w:tc>
        <w:tc>
          <w:tcPr>
            <w:tcW w:w="275" w:type="dxa"/>
            <w:gridSpan w:val="2"/>
          </w:tcPr>
          <w:p w14:paraId="50D4E525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vAlign w:val="center"/>
          </w:tcPr>
          <w:p w14:paraId="12679A08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2B8CD35D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vAlign w:val="center"/>
          </w:tcPr>
          <w:p w14:paraId="549561F0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AC3EB4" w:rsidRPr="009C526C" w14:paraId="547793DA" w14:textId="77777777" w:rsidTr="00AC29FE">
        <w:tc>
          <w:tcPr>
            <w:tcW w:w="5490" w:type="dxa"/>
          </w:tcPr>
          <w:p w14:paraId="4CC707EE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ไทย</w:t>
            </w:r>
          </w:p>
        </w:tc>
        <w:tc>
          <w:tcPr>
            <w:tcW w:w="275" w:type="dxa"/>
            <w:gridSpan w:val="2"/>
          </w:tcPr>
          <w:p w14:paraId="0A8806FD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1F80D401" w14:textId="7442E950" w:rsidR="00AC3EB4" w:rsidRPr="009C526C" w:rsidRDefault="005A12A6" w:rsidP="00AC3EB4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</w:t>
            </w:r>
            <w:r w:rsidR="00D31B1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41,508</w:t>
            </w:r>
          </w:p>
        </w:tc>
        <w:tc>
          <w:tcPr>
            <w:tcW w:w="270" w:type="dxa"/>
            <w:vAlign w:val="center"/>
          </w:tcPr>
          <w:p w14:paraId="2C51F7C4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5F9AE607" w14:textId="56C6E465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F4C0B">
              <w:rPr>
                <w:spacing w:val="0"/>
                <w:cs/>
              </w:rPr>
              <w:t>393</w:t>
            </w:r>
            <w:r w:rsidRPr="005F4C0B">
              <w:rPr>
                <w:spacing w:val="0"/>
              </w:rPr>
              <w:t>,</w:t>
            </w:r>
            <w:r w:rsidRPr="005F4C0B">
              <w:rPr>
                <w:spacing w:val="0"/>
                <w:cs/>
              </w:rPr>
              <w:t>143</w:t>
            </w:r>
          </w:p>
        </w:tc>
      </w:tr>
      <w:tr w:rsidR="00AC3EB4" w:rsidRPr="009C526C" w14:paraId="7A74BF0E" w14:textId="77777777" w:rsidTr="00AC29FE">
        <w:tc>
          <w:tcPr>
            <w:tcW w:w="5490" w:type="dxa"/>
          </w:tcPr>
          <w:p w14:paraId="0A6FEEF6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กลุ่มประเทศเอเชียตะวันออกเฉียงใต้</w:t>
            </w:r>
          </w:p>
        </w:tc>
        <w:tc>
          <w:tcPr>
            <w:tcW w:w="275" w:type="dxa"/>
            <w:gridSpan w:val="2"/>
          </w:tcPr>
          <w:p w14:paraId="032F01E7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</w:tcPr>
          <w:p w14:paraId="3D68A6AD" w14:textId="1149B204" w:rsidR="00AC3EB4" w:rsidRPr="009C526C" w:rsidRDefault="005A12A6" w:rsidP="00AC3EB4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77,</w:t>
            </w:r>
            <w:r w:rsidR="00D31B17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522</w:t>
            </w:r>
          </w:p>
        </w:tc>
        <w:tc>
          <w:tcPr>
            <w:tcW w:w="270" w:type="dxa"/>
            <w:vAlign w:val="center"/>
          </w:tcPr>
          <w:p w14:paraId="72CF17AF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</w:tcPr>
          <w:p w14:paraId="0DCC8771" w14:textId="2734EDFB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F4C0B">
              <w:rPr>
                <w:spacing w:val="0"/>
                <w:cs/>
              </w:rPr>
              <w:t>108</w:t>
            </w:r>
            <w:r w:rsidRPr="005F4C0B">
              <w:rPr>
                <w:spacing w:val="0"/>
              </w:rPr>
              <w:t>,</w:t>
            </w:r>
            <w:r w:rsidRPr="005F4C0B">
              <w:rPr>
                <w:spacing w:val="0"/>
                <w:cs/>
              </w:rPr>
              <w:t>357</w:t>
            </w:r>
          </w:p>
        </w:tc>
      </w:tr>
      <w:tr w:rsidR="00AC3EB4" w:rsidRPr="009C526C" w14:paraId="2D9C9EC7" w14:textId="77777777" w:rsidTr="00AC29FE">
        <w:tc>
          <w:tcPr>
            <w:tcW w:w="5490" w:type="dxa"/>
          </w:tcPr>
          <w:p w14:paraId="6BD28773" w14:textId="25E0A758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อื่นๆ</w:t>
            </w:r>
          </w:p>
        </w:tc>
        <w:tc>
          <w:tcPr>
            <w:tcW w:w="275" w:type="dxa"/>
            <w:gridSpan w:val="2"/>
          </w:tcPr>
          <w:p w14:paraId="06A3414A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0C66C2" w14:textId="2602753F" w:rsidR="00AC3EB4" w:rsidRPr="009C526C" w:rsidRDefault="005A12A6" w:rsidP="00AC3EB4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22,292</w:t>
            </w:r>
          </w:p>
        </w:tc>
        <w:tc>
          <w:tcPr>
            <w:tcW w:w="270" w:type="dxa"/>
            <w:vAlign w:val="center"/>
          </w:tcPr>
          <w:p w14:paraId="36CF0721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150FC" w14:textId="349A7041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F4C0B">
              <w:rPr>
                <w:spacing w:val="0"/>
                <w:cs/>
              </w:rPr>
              <w:t>28</w:t>
            </w:r>
            <w:r w:rsidRPr="005F4C0B">
              <w:rPr>
                <w:spacing w:val="0"/>
              </w:rPr>
              <w:t>,</w:t>
            </w:r>
            <w:r w:rsidRPr="005F4C0B">
              <w:rPr>
                <w:spacing w:val="0"/>
                <w:cs/>
              </w:rPr>
              <w:t>747</w:t>
            </w:r>
          </w:p>
        </w:tc>
      </w:tr>
      <w:tr w:rsidR="00AC3EB4" w:rsidRPr="009C526C" w14:paraId="2B39A934" w14:textId="77777777" w:rsidTr="00AC29FE">
        <w:tc>
          <w:tcPr>
            <w:tcW w:w="5490" w:type="dxa"/>
          </w:tcPr>
          <w:p w14:paraId="6C83F9DA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9C526C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1E151DED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29DF25" w14:textId="0EF29A4C" w:rsidR="00AC3EB4" w:rsidRPr="009C526C" w:rsidRDefault="005A12A6" w:rsidP="00AC3EB4">
            <w:pPr>
              <w:pStyle w:val="a1"/>
              <w:tabs>
                <w:tab w:val="decimal" w:pos="1145"/>
              </w:tabs>
              <w:ind w:right="0"/>
              <w:jc w:val="center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5A12A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</w:t>
            </w:r>
            <w:r w:rsidR="00D31B17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41,322</w:t>
            </w:r>
          </w:p>
        </w:tc>
        <w:tc>
          <w:tcPr>
            <w:tcW w:w="270" w:type="dxa"/>
            <w:vAlign w:val="center"/>
          </w:tcPr>
          <w:p w14:paraId="00626450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AF0AAE" w14:textId="23D13EB0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5F4C0B">
              <w:rPr>
                <w:b/>
                <w:bCs/>
                <w:spacing w:val="0"/>
                <w:cs/>
              </w:rPr>
              <w:t>530</w:t>
            </w:r>
            <w:r w:rsidRPr="005F4C0B">
              <w:rPr>
                <w:b/>
                <w:bCs/>
                <w:spacing w:val="0"/>
              </w:rPr>
              <w:t>,</w:t>
            </w:r>
            <w:r w:rsidRPr="005F4C0B">
              <w:rPr>
                <w:b/>
                <w:bCs/>
                <w:spacing w:val="0"/>
                <w:cs/>
              </w:rPr>
              <w:t>247</w:t>
            </w:r>
          </w:p>
        </w:tc>
      </w:tr>
      <w:tr w:rsidR="00AC3EB4" w:rsidRPr="001E19B2" w14:paraId="6E69B474" w14:textId="77777777" w:rsidTr="00AC29FE">
        <w:tc>
          <w:tcPr>
            <w:tcW w:w="5490" w:type="dxa"/>
          </w:tcPr>
          <w:p w14:paraId="5E1CF8A5" w14:textId="77777777" w:rsidR="00D31B17" w:rsidRPr="001E19B2" w:rsidRDefault="00D31B17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" w:type="dxa"/>
            <w:gridSpan w:val="2"/>
          </w:tcPr>
          <w:p w14:paraId="187BBA18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5D9EF0A0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35821606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5A93AD3C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asciiTheme="majorBidi" w:eastAsia="Times New Roman" w:hAnsiTheme="majorBidi" w:cstheme="majorBidi"/>
                <w:color w:val="000000"/>
                <w:lang w:eastAsia="zh-CN"/>
              </w:rPr>
            </w:pPr>
          </w:p>
        </w:tc>
      </w:tr>
      <w:tr w:rsidR="00AC3EB4" w:rsidRPr="009C526C" w14:paraId="081EB749" w14:textId="77777777" w:rsidTr="00AC29FE">
        <w:tc>
          <w:tcPr>
            <w:tcW w:w="5490" w:type="dxa"/>
          </w:tcPr>
          <w:p w14:paraId="683CC84A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t>ประเภทสินค้า/บริการหลัก</w:t>
            </w:r>
          </w:p>
        </w:tc>
        <w:tc>
          <w:tcPr>
            <w:tcW w:w="275" w:type="dxa"/>
            <w:gridSpan w:val="2"/>
          </w:tcPr>
          <w:p w14:paraId="7EDCAC59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  <w:vAlign w:val="center"/>
          </w:tcPr>
          <w:p w14:paraId="72CCE0FE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270" w:type="dxa"/>
            <w:vAlign w:val="center"/>
          </w:tcPr>
          <w:p w14:paraId="38E06A7B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vAlign w:val="center"/>
          </w:tcPr>
          <w:p w14:paraId="1461D46B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AC3EB4" w:rsidRPr="009C526C" w14:paraId="208A4E40" w14:textId="77777777" w:rsidTr="00AC29FE">
        <w:tc>
          <w:tcPr>
            <w:tcW w:w="5490" w:type="dxa"/>
          </w:tcPr>
          <w:p w14:paraId="1D6A17A8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บริการให้เช่าวงจร</w:t>
            </w:r>
          </w:p>
        </w:tc>
        <w:tc>
          <w:tcPr>
            <w:tcW w:w="275" w:type="dxa"/>
            <w:gridSpan w:val="2"/>
          </w:tcPr>
          <w:p w14:paraId="0A1A3AFC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2B559CCE" w14:textId="39127E3A" w:rsidR="00AC3EB4" w:rsidRPr="009C526C" w:rsidRDefault="005A12A6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A12A6">
              <w:rPr>
                <w:rFonts w:eastAsia="Times New Roman"/>
                <w:color w:val="000000"/>
                <w:lang w:eastAsia="zh-CN"/>
              </w:rPr>
              <w:t>48</w:t>
            </w:r>
            <w:r w:rsidR="00F54E8A">
              <w:rPr>
                <w:rFonts w:eastAsia="Times New Roman"/>
                <w:color w:val="000000"/>
                <w:lang w:eastAsia="zh-CN"/>
              </w:rPr>
              <w:t>4,971</w:t>
            </w:r>
          </w:p>
        </w:tc>
        <w:tc>
          <w:tcPr>
            <w:tcW w:w="270" w:type="dxa"/>
            <w:vAlign w:val="center"/>
          </w:tcPr>
          <w:p w14:paraId="0E6D5AB6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143DC3B9" w14:textId="2D5EADF2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F4C0B">
              <w:rPr>
                <w:rFonts w:eastAsia="Times New Roman"/>
                <w:color w:val="000000"/>
                <w:cs/>
                <w:lang w:eastAsia="zh-CN"/>
              </w:rPr>
              <w:t>481</w:t>
            </w:r>
            <w:r w:rsidRPr="005F4C0B">
              <w:rPr>
                <w:rFonts w:eastAsia="Times New Roman"/>
                <w:color w:val="000000"/>
                <w:lang w:eastAsia="zh-CN"/>
              </w:rPr>
              <w:t>,</w:t>
            </w:r>
            <w:r w:rsidRPr="005F4C0B">
              <w:rPr>
                <w:rFonts w:eastAsia="Times New Roman"/>
                <w:color w:val="000000"/>
                <w:cs/>
                <w:lang w:eastAsia="zh-CN"/>
              </w:rPr>
              <w:t>254</w:t>
            </w:r>
          </w:p>
        </w:tc>
      </w:tr>
      <w:tr w:rsidR="00AC3EB4" w:rsidRPr="009C526C" w14:paraId="1F434A86" w14:textId="77777777" w:rsidTr="00AC29FE">
        <w:tc>
          <w:tcPr>
            <w:tcW w:w="5490" w:type="dxa"/>
          </w:tcPr>
          <w:p w14:paraId="74E8B002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ขายอุปกรณ์โครงข่าย</w:t>
            </w:r>
          </w:p>
        </w:tc>
        <w:tc>
          <w:tcPr>
            <w:tcW w:w="275" w:type="dxa"/>
            <w:gridSpan w:val="2"/>
          </w:tcPr>
          <w:p w14:paraId="1DB536DD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4C0672C2" w14:textId="5328EE4F" w:rsidR="00AC3EB4" w:rsidRPr="009C526C" w:rsidRDefault="005A12A6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A12A6">
              <w:rPr>
                <w:rFonts w:eastAsia="Times New Roman"/>
                <w:color w:val="000000"/>
                <w:lang w:eastAsia="zh-CN"/>
              </w:rPr>
              <w:t>53,105</w:t>
            </w:r>
          </w:p>
        </w:tc>
        <w:tc>
          <w:tcPr>
            <w:tcW w:w="270" w:type="dxa"/>
            <w:vAlign w:val="center"/>
          </w:tcPr>
          <w:p w14:paraId="2E6D5857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33E2CF9B" w14:textId="2443E5BF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F4C0B">
              <w:rPr>
                <w:rFonts w:eastAsia="Times New Roman"/>
                <w:color w:val="000000"/>
                <w:cs/>
                <w:lang w:eastAsia="zh-CN"/>
              </w:rPr>
              <w:t>46</w:t>
            </w:r>
            <w:r w:rsidRPr="005F4C0B">
              <w:rPr>
                <w:rFonts w:eastAsia="Times New Roman"/>
                <w:color w:val="000000"/>
                <w:lang w:eastAsia="zh-CN"/>
              </w:rPr>
              <w:t>,</w:t>
            </w:r>
            <w:r w:rsidRPr="005F4C0B">
              <w:rPr>
                <w:rFonts w:eastAsia="Times New Roman"/>
                <w:color w:val="000000"/>
                <w:cs/>
                <w:lang w:eastAsia="zh-CN"/>
              </w:rPr>
              <w:t>84</w:t>
            </w:r>
            <w:r>
              <w:rPr>
                <w:rFonts w:eastAsia="Times New Roman"/>
                <w:color w:val="000000"/>
                <w:lang w:eastAsia="zh-CN"/>
              </w:rPr>
              <w:t>1</w:t>
            </w:r>
          </w:p>
        </w:tc>
      </w:tr>
      <w:tr w:rsidR="00AC3EB4" w:rsidRPr="009C526C" w14:paraId="4B305951" w14:textId="77777777" w:rsidTr="00AC29FE">
        <w:tc>
          <w:tcPr>
            <w:tcW w:w="5490" w:type="dxa"/>
          </w:tcPr>
          <w:p w14:paraId="738EA8A7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>บริการติดตั้งอุปกรณ์โครงข่าย</w:t>
            </w:r>
          </w:p>
        </w:tc>
        <w:tc>
          <w:tcPr>
            <w:tcW w:w="275" w:type="dxa"/>
            <w:gridSpan w:val="2"/>
          </w:tcPr>
          <w:p w14:paraId="42E914CA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02CF689F" w14:textId="3D4DE1C7" w:rsidR="00AC3EB4" w:rsidRPr="009C526C" w:rsidRDefault="00F0147E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3,246</w:t>
            </w:r>
          </w:p>
        </w:tc>
        <w:tc>
          <w:tcPr>
            <w:tcW w:w="270" w:type="dxa"/>
            <w:vAlign w:val="center"/>
          </w:tcPr>
          <w:p w14:paraId="69ED4A11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F3F51C2" w14:textId="5BD19924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F4C0B">
              <w:rPr>
                <w:rFonts w:eastAsia="Times New Roman"/>
                <w:color w:val="000000"/>
                <w:cs/>
                <w:lang w:eastAsia="zh-CN"/>
              </w:rPr>
              <w:t>1</w:t>
            </w:r>
            <w:r w:rsidRPr="005F4C0B">
              <w:rPr>
                <w:rFonts w:eastAsia="Times New Roman"/>
                <w:color w:val="000000"/>
                <w:lang w:eastAsia="zh-CN"/>
              </w:rPr>
              <w:t>,</w:t>
            </w:r>
            <w:r w:rsidRPr="005F4C0B">
              <w:rPr>
                <w:rFonts w:eastAsia="Times New Roman"/>
                <w:color w:val="000000"/>
                <w:cs/>
                <w:lang w:eastAsia="zh-CN"/>
              </w:rPr>
              <w:t>791</w:t>
            </w:r>
          </w:p>
        </w:tc>
      </w:tr>
      <w:tr w:rsidR="00AC3EB4" w:rsidRPr="009C526C" w14:paraId="3F357107" w14:textId="77777777" w:rsidTr="00AC29FE">
        <w:tc>
          <w:tcPr>
            <w:tcW w:w="5490" w:type="dxa"/>
          </w:tcPr>
          <w:p w14:paraId="18DF4A1A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i/>
                <w:iCs/>
                <w:cs/>
              </w:rPr>
            </w:pPr>
            <w:r w:rsidRPr="009C526C">
              <w:rPr>
                <w:cs/>
              </w:rPr>
              <w:t>บริหารจัดการและให้บริการบำรุงรักษาโครงข่าย</w:t>
            </w:r>
          </w:p>
        </w:tc>
        <w:tc>
          <w:tcPr>
            <w:tcW w:w="269" w:type="dxa"/>
          </w:tcPr>
          <w:p w14:paraId="492A7A79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i/>
                <w:iCs/>
                <w:cs/>
              </w:rPr>
            </w:pPr>
          </w:p>
        </w:tc>
        <w:tc>
          <w:tcPr>
            <w:tcW w:w="16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9422E" w14:textId="6699C64E" w:rsidR="00AC3EB4" w:rsidRPr="009C526C" w:rsidRDefault="00F54E8A" w:rsidP="00F014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>
              <w:rPr>
                <w:rFonts w:eastAsia="Times New Roman"/>
                <w:color w:val="000000"/>
                <w:lang w:eastAsia="zh-CN"/>
              </w:rPr>
              <w:t>-</w:t>
            </w:r>
          </w:p>
        </w:tc>
        <w:tc>
          <w:tcPr>
            <w:tcW w:w="270" w:type="dxa"/>
            <w:vAlign w:val="center"/>
          </w:tcPr>
          <w:p w14:paraId="615CD0D3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42111" w14:textId="12ECE23B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5F4C0B">
              <w:rPr>
                <w:rFonts w:eastAsia="Times New Roman"/>
                <w:color w:val="000000"/>
                <w:cs/>
                <w:lang w:eastAsia="zh-CN"/>
              </w:rPr>
              <w:t>36</w:t>
            </w:r>
            <w:r>
              <w:rPr>
                <w:rFonts w:eastAsia="Times New Roman"/>
                <w:color w:val="000000"/>
                <w:lang w:eastAsia="zh-CN"/>
              </w:rPr>
              <w:t>1</w:t>
            </w:r>
          </w:p>
        </w:tc>
      </w:tr>
      <w:tr w:rsidR="00AC3EB4" w:rsidRPr="009C526C" w14:paraId="768E7B44" w14:textId="77777777" w:rsidTr="00AC29FE">
        <w:tc>
          <w:tcPr>
            <w:tcW w:w="5490" w:type="dxa"/>
          </w:tcPr>
          <w:p w14:paraId="003DE9F2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62449891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firstLine="90"/>
              <w:rPr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C9DE098" w14:textId="7DD0F6EE" w:rsidR="00AC3EB4" w:rsidRPr="009C526C" w:rsidRDefault="005A12A6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5A12A6">
              <w:rPr>
                <w:rFonts w:eastAsia="Times New Roman"/>
                <w:b/>
                <w:bCs/>
                <w:color w:val="000000"/>
                <w:lang w:eastAsia="zh-CN"/>
              </w:rPr>
              <w:t>5</w:t>
            </w:r>
            <w:r w:rsidR="00F54E8A">
              <w:rPr>
                <w:rFonts w:eastAsia="Times New Roman"/>
                <w:b/>
                <w:bCs/>
                <w:color w:val="000000"/>
                <w:lang w:eastAsia="zh-CN"/>
              </w:rPr>
              <w:t>41,322</w:t>
            </w:r>
          </w:p>
        </w:tc>
        <w:tc>
          <w:tcPr>
            <w:tcW w:w="270" w:type="dxa"/>
            <w:vAlign w:val="center"/>
          </w:tcPr>
          <w:p w14:paraId="4FBE215A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b/>
                <w:bCs/>
                <w:color w:val="00000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125688" w14:textId="24AFB758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5F4C0B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530</w:t>
            </w:r>
            <w:r w:rsidRPr="005F4C0B">
              <w:rPr>
                <w:rFonts w:eastAsia="Times New Roman"/>
                <w:b/>
                <w:bCs/>
                <w:color w:val="000000"/>
                <w:lang w:eastAsia="zh-CN"/>
              </w:rPr>
              <w:t>,</w:t>
            </w:r>
            <w:r w:rsidRPr="005F4C0B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247</w:t>
            </w:r>
          </w:p>
        </w:tc>
      </w:tr>
      <w:tr w:rsidR="00F216E5" w:rsidRPr="009C526C" w14:paraId="76EB0889" w14:textId="77777777" w:rsidTr="00AC29FE">
        <w:tc>
          <w:tcPr>
            <w:tcW w:w="5490" w:type="dxa"/>
          </w:tcPr>
          <w:p w14:paraId="46137633" w14:textId="5E7A3A30" w:rsidR="00F216E5" w:rsidRPr="009C526C" w:rsidRDefault="00F216E5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cs/>
              </w:rPr>
            </w:pPr>
            <w:r w:rsidRPr="009C526C">
              <w:rPr>
                <w:b/>
                <w:bCs/>
                <w:cs/>
              </w:rPr>
              <w:lastRenderedPageBreak/>
              <w:t>จังหวะเวลาในการรับรู้รายได้</w:t>
            </w:r>
          </w:p>
        </w:tc>
        <w:tc>
          <w:tcPr>
            <w:tcW w:w="275" w:type="dxa"/>
            <w:gridSpan w:val="2"/>
          </w:tcPr>
          <w:p w14:paraId="73AA662E" w14:textId="77777777" w:rsidR="00F216E5" w:rsidRPr="009C526C" w:rsidRDefault="00F216E5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center"/>
          </w:tcPr>
          <w:p w14:paraId="6B1EE2E0" w14:textId="77777777" w:rsidR="00F216E5" w:rsidRPr="009C526C" w:rsidRDefault="00F216E5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270" w:type="dxa"/>
            <w:vAlign w:val="center"/>
          </w:tcPr>
          <w:p w14:paraId="1AF2A86F" w14:textId="77777777" w:rsidR="00F216E5" w:rsidRPr="009C526C" w:rsidRDefault="00F216E5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center"/>
          </w:tcPr>
          <w:p w14:paraId="6A3463F1" w14:textId="77777777" w:rsidR="00F216E5" w:rsidRPr="009C526C" w:rsidRDefault="00F216E5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</w:tr>
      <w:tr w:rsidR="00AC3EB4" w:rsidRPr="009C526C" w14:paraId="6FBF2AD1" w14:textId="77777777" w:rsidTr="00AC29FE">
        <w:tc>
          <w:tcPr>
            <w:tcW w:w="5490" w:type="dxa"/>
          </w:tcPr>
          <w:p w14:paraId="479305C3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ณ เวลาใดเวลาหนึ่ง</w:t>
            </w:r>
          </w:p>
        </w:tc>
        <w:tc>
          <w:tcPr>
            <w:tcW w:w="275" w:type="dxa"/>
            <w:gridSpan w:val="2"/>
          </w:tcPr>
          <w:p w14:paraId="6E50EE77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right w:val="nil"/>
            </w:tcBorders>
          </w:tcPr>
          <w:p w14:paraId="31D94943" w14:textId="374BFF44" w:rsidR="00AC3EB4" w:rsidRPr="009C526C" w:rsidRDefault="005A12A6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5A12A6">
              <w:t>8,855</w:t>
            </w:r>
          </w:p>
        </w:tc>
        <w:tc>
          <w:tcPr>
            <w:tcW w:w="270" w:type="dxa"/>
            <w:vAlign w:val="center"/>
          </w:tcPr>
          <w:p w14:paraId="77DC56E5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5AFE7AF0" w14:textId="2479E4EA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111D52">
              <w:rPr>
                <w:rFonts w:eastAsia="Times New Roman"/>
                <w:color w:val="000000"/>
                <w:cs/>
                <w:lang w:eastAsia="zh-CN"/>
              </w:rPr>
              <w:t>8</w:t>
            </w:r>
            <w:r w:rsidRPr="00111D52">
              <w:rPr>
                <w:rFonts w:eastAsia="Times New Roman"/>
                <w:color w:val="000000"/>
                <w:lang w:eastAsia="zh-CN"/>
              </w:rPr>
              <w:t>,</w:t>
            </w:r>
            <w:r w:rsidRPr="00111D52">
              <w:rPr>
                <w:rFonts w:eastAsia="Times New Roman"/>
                <w:color w:val="000000"/>
                <w:cs/>
                <w:lang w:eastAsia="zh-CN"/>
              </w:rPr>
              <w:t>762</w:t>
            </w:r>
          </w:p>
        </w:tc>
      </w:tr>
      <w:tr w:rsidR="00AC3EB4" w:rsidRPr="009C526C" w14:paraId="3645E2BB" w14:textId="77777777" w:rsidTr="00AC29FE">
        <w:tc>
          <w:tcPr>
            <w:tcW w:w="5490" w:type="dxa"/>
          </w:tcPr>
          <w:p w14:paraId="13DA87C5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ตลอดช่วงเวลาหนึ่ง</w:t>
            </w:r>
          </w:p>
        </w:tc>
        <w:tc>
          <w:tcPr>
            <w:tcW w:w="275" w:type="dxa"/>
            <w:gridSpan w:val="2"/>
          </w:tcPr>
          <w:p w14:paraId="41973D26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11B790" w14:textId="480FF670" w:rsidR="00AC3EB4" w:rsidRPr="009C526C" w:rsidRDefault="005A12A6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5A12A6">
              <w:t>5</w:t>
            </w:r>
            <w:r w:rsidR="00F54E8A">
              <w:t>32,467</w:t>
            </w:r>
          </w:p>
        </w:tc>
        <w:tc>
          <w:tcPr>
            <w:tcW w:w="270" w:type="dxa"/>
            <w:vAlign w:val="center"/>
          </w:tcPr>
          <w:p w14:paraId="5CBC0A91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70"/>
              <w:rPr>
                <w:color w:val="00000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EE5529" w14:textId="734FB88D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111D52">
              <w:rPr>
                <w:rFonts w:eastAsia="Times New Roman"/>
                <w:color w:val="000000"/>
                <w:cs/>
                <w:lang w:eastAsia="zh-CN"/>
              </w:rPr>
              <w:t>521</w:t>
            </w:r>
            <w:r w:rsidRPr="00111D52">
              <w:rPr>
                <w:rFonts w:eastAsia="Times New Roman"/>
                <w:color w:val="000000"/>
                <w:lang w:eastAsia="zh-CN"/>
              </w:rPr>
              <w:t>,</w:t>
            </w:r>
            <w:r w:rsidRPr="00111D52">
              <w:rPr>
                <w:rFonts w:eastAsia="Times New Roman"/>
                <w:color w:val="000000"/>
                <w:cs/>
                <w:lang w:eastAsia="zh-CN"/>
              </w:rPr>
              <w:t>485</w:t>
            </w:r>
          </w:p>
        </w:tc>
      </w:tr>
      <w:tr w:rsidR="00AC3EB4" w:rsidRPr="009C526C" w14:paraId="0658A7C9" w14:textId="77777777" w:rsidTr="008675AB">
        <w:tc>
          <w:tcPr>
            <w:tcW w:w="5490" w:type="dxa"/>
          </w:tcPr>
          <w:p w14:paraId="3217FBCC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b/>
                <w:bCs/>
                <w:cs/>
              </w:rPr>
              <w:t>รวมรายได้</w:t>
            </w:r>
          </w:p>
        </w:tc>
        <w:tc>
          <w:tcPr>
            <w:tcW w:w="275" w:type="dxa"/>
            <w:gridSpan w:val="2"/>
          </w:tcPr>
          <w:p w14:paraId="5D238F1C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8360262" w14:textId="6D90FA05" w:rsidR="00AC3EB4" w:rsidRPr="009C526C" w:rsidRDefault="005A12A6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5A12A6">
              <w:rPr>
                <w:rFonts w:eastAsia="Times New Roman"/>
                <w:b/>
                <w:bCs/>
                <w:color w:val="000000"/>
                <w:lang w:eastAsia="zh-CN"/>
              </w:rPr>
              <w:t>5</w:t>
            </w:r>
            <w:r w:rsidR="00F54E8A">
              <w:rPr>
                <w:rFonts w:eastAsia="Times New Roman"/>
                <w:b/>
                <w:bCs/>
                <w:color w:val="000000"/>
                <w:lang w:eastAsia="zh-CN"/>
              </w:rPr>
              <w:t>41,322</w:t>
            </w:r>
          </w:p>
        </w:tc>
        <w:tc>
          <w:tcPr>
            <w:tcW w:w="270" w:type="dxa"/>
            <w:vAlign w:val="center"/>
          </w:tcPr>
          <w:p w14:paraId="0B0641F2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1C9A50" w14:textId="5467E75E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b/>
                <w:bCs/>
                <w:color w:val="000000"/>
                <w:lang w:eastAsia="zh-CN"/>
              </w:rPr>
            </w:pPr>
            <w:r w:rsidRPr="005F4C0B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530</w:t>
            </w:r>
            <w:r w:rsidRPr="005F4C0B">
              <w:rPr>
                <w:rFonts w:eastAsia="Times New Roman"/>
                <w:b/>
                <w:bCs/>
                <w:color w:val="000000"/>
                <w:lang w:eastAsia="zh-CN"/>
              </w:rPr>
              <w:t>,</w:t>
            </w:r>
            <w:r w:rsidRPr="005F4C0B">
              <w:rPr>
                <w:rFonts w:eastAsia="Times New Roman"/>
                <w:b/>
                <w:bCs/>
                <w:color w:val="000000"/>
                <w:cs/>
                <w:lang w:eastAsia="zh-CN"/>
              </w:rPr>
              <w:t>247</w:t>
            </w:r>
          </w:p>
        </w:tc>
      </w:tr>
      <w:tr w:rsidR="00AC3EB4" w:rsidRPr="009C526C" w14:paraId="5FE99288" w14:textId="77777777" w:rsidTr="00AC3EB4">
        <w:trPr>
          <w:trHeight w:val="449"/>
        </w:trPr>
        <w:tc>
          <w:tcPr>
            <w:tcW w:w="5490" w:type="dxa"/>
          </w:tcPr>
          <w:p w14:paraId="122990C1" w14:textId="4507E793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</w:p>
        </w:tc>
        <w:tc>
          <w:tcPr>
            <w:tcW w:w="275" w:type="dxa"/>
            <w:gridSpan w:val="2"/>
          </w:tcPr>
          <w:p w14:paraId="5FA30192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0B80267E" w14:textId="20B401AE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</w:p>
        </w:tc>
        <w:tc>
          <w:tcPr>
            <w:tcW w:w="270" w:type="dxa"/>
            <w:vAlign w:val="bottom"/>
          </w:tcPr>
          <w:p w14:paraId="4E516B31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248A1237" w14:textId="42B21622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3E6930" w:rsidRPr="009C526C" w14:paraId="2A13199F" w14:textId="77777777" w:rsidTr="00AC3EB4">
        <w:trPr>
          <w:trHeight w:val="449"/>
        </w:trPr>
        <w:tc>
          <w:tcPr>
            <w:tcW w:w="5490" w:type="dxa"/>
          </w:tcPr>
          <w:p w14:paraId="744DAE16" w14:textId="307DBF59" w:rsidR="003E6930" w:rsidRPr="009C526C" w:rsidRDefault="003E6930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  <w:r w:rsidRPr="009C526C">
              <w:rPr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275" w:type="dxa"/>
            <w:gridSpan w:val="2"/>
          </w:tcPr>
          <w:p w14:paraId="631C6858" w14:textId="77777777" w:rsidR="003E6930" w:rsidRPr="009C526C" w:rsidRDefault="003E6930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53DBD69A" w14:textId="5C225824" w:rsidR="003E6930" w:rsidRPr="009C526C" w:rsidRDefault="005A12A6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 w:right="-170"/>
              <w:jc w:val="center"/>
            </w:pPr>
            <w:r w:rsidRPr="005A12A6">
              <w:t>5</w:t>
            </w:r>
            <w:r w:rsidR="001D0756">
              <w:t>5,125</w:t>
            </w:r>
          </w:p>
        </w:tc>
        <w:tc>
          <w:tcPr>
            <w:tcW w:w="270" w:type="dxa"/>
            <w:vAlign w:val="bottom"/>
          </w:tcPr>
          <w:p w14:paraId="33C4BB98" w14:textId="77777777" w:rsidR="003E6930" w:rsidRPr="009C526C" w:rsidRDefault="003E6930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1D5D9468" w14:textId="121ECD2E" w:rsidR="003E6930" w:rsidRPr="00111D52" w:rsidRDefault="003E6930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111D52">
              <w:rPr>
                <w:rFonts w:eastAsia="Times New Roman"/>
                <w:color w:val="000000"/>
                <w:lang w:eastAsia="zh-CN"/>
              </w:rPr>
              <w:t>66,</w:t>
            </w:r>
            <w:r w:rsidRPr="00AC3EB4">
              <w:rPr>
                <w:rFonts w:eastAsia="Times New Roman"/>
                <w:color w:val="000000"/>
                <w:lang w:eastAsia="zh-CN"/>
              </w:rPr>
              <w:t>497</w:t>
            </w:r>
          </w:p>
        </w:tc>
      </w:tr>
      <w:tr w:rsidR="00AC3EB4" w:rsidRPr="001E19B2" w14:paraId="32AF5665" w14:textId="77777777" w:rsidTr="008675AB">
        <w:tc>
          <w:tcPr>
            <w:tcW w:w="5490" w:type="dxa"/>
          </w:tcPr>
          <w:p w14:paraId="1EA76159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cs/>
              </w:rPr>
            </w:pPr>
          </w:p>
        </w:tc>
        <w:tc>
          <w:tcPr>
            <w:tcW w:w="275" w:type="dxa"/>
            <w:gridSpan w:val="2"/>
          </w:tcPr>
          <w:p w14:paraId="164E4310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</w:tcPr>
          <w:p w14:paraId="536F8B56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</w:pPr>
          </w:p>
        </w:tc>
        <w:tc>
          <w:tcPr>
            <w:tcW w:w="270" w:type="dxa"/>
            <w:vAlign w:val="bottom"/>
          </w:tcPr>
          <w:p w14:paraId="794149DD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</w:tcPr>
          <w:p w14:paraId="58BBAB81" w14:textId="77777777" w:rsidR="00AC3EB4" w:rsidRPr="001E19B2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</w:tr>
      <w:tr w:rsidR="00AC3EB4" w:rsidRPr="009C526C" w14:paraId="2571691D" w14:textId="77777777" w:rsidTr="00AC29FE">
        <w:tc>
          <w:tcPr>
            <w:tcW w:w="5490" w:type="dxa"/>
            <w:vAlign w:val="bottom"/>
          </w:tcPr>
          <w:p w14:paraId="0B923510" w14:textId="7FAA8598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 xml:space="preserve">สินทรัพย์ส่วนงาน ณ วันที่ </w:t>
            </w:r>
            <w:r w:rsidRPr="00832258">
              <w:t xml:space="preserve">31 </w:t>
            </w:r>
            <w:r w:rsidRPr="00832258">
              <w:rPr>
                <w:cs/>
              </w:rPr>
              <w:t xml:space="preserve">มีนาคม </w:t>
            </w:r>
            <w:r w:rsidRPr="009C526C">
              <w:rPr>
                <w:cs/>
              </w:rPr>
              <w:t>/</w:t>
            </w:r>
            <w:r w:rsidRPr="009C526C">
              <w:t xml:space="preserve"> 31</w:t>
            </w:r>
            <w:r w:rsidRPr="009C526C">
              <w:rPr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030A6E86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423EB7A3" w14:textId="01BEE012" w:rsidR="00AC3EB4" w:rsidRPr="00F0147E" w:rsidRDefault="00F2631D" w:rsidP="00AC3EB4">
            <w:pPr>
              <w:ind w:right="73"/>
              <w:jc w:val="right"/>
            </w:pPr>
            <w:r w:rsidRPr="00F2631D">
              <w:t>4,913,383</w:t>
            </w:r>
          </w:p>
        </w:tc>
        <w:tc>
          <w:tcPr>
            <w:tcW w:w="270" w:type="dxa"/>
            <w:vAlign w:val="bottom"/>
          </w:tcPr>
          <w:p w14:paraId="7B17C174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59657CCB" w14:textId="564CAB9F" w:rsidR="00AC3EB4" w:rsidRPr="00302358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111D52">
              <w:rPr>
                <w:rFonts w:eastAsia="Times New Roman"/>
                <w:color w:val="000000"/>
                <w:lang w:eastAsia="zh-CN"/>
              </w:rPr>
              <w:t>4,8</w:t>
            </w:r>
            <w:r w:rsidR="00226063">
              <w:rPr>
                <w:rFonts w:eastAsia="Times New Roman"/>
                <w:color w:val="000000"/>
                <w:lang w:eastAsia="zh-CN"/>
              </w:rPr>
              <w:t>24,</w:t>
            </w:r>
            <w:r w:rsidRPr="00111D52">
              <w:rPr>
                <w:rFonts w:eastAsia="Times New Roman"/>
                <w:color w:val="000000"/>
                <w:lang w:eastAsia="zh-CN"/>
              </w:rPr>
              <w:t>8</w:t>
            </w:r>
            <w:r w:rsidR="00226063">
              <w:rPr>
                <w:rFonts w:eastAsia="Times New Roman"/>
                <w:color w:val="000000"/>
                <w:lang w:eastAsia="zh-CN"/>
              </w:rPr>
              <w:t>49</w:t>
            </w:r>
          </w:p>
        </w:tc>
      </w:tr>
      <w:tr w:rsidR="00AC3EB4" w:rsidRPr="009C526C" w14:paraId="251F441F" w14:textId="77777777" w:rsidTr="00AC29FE">
        <w:tc>
          <w:tcPr>
            <w:tcW w:w="5490" w:type="dxa"/>
            <w:vAlign w:val="bottom"/>
          </w:tcPr>
          <w:p w14:paraId="0ADA508F" w14:textId="229B4873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  <w:r w:rsidRPr="009C526C">
              <w:rPr>
                <w:cs/>
              </w:rPr>
              <w:t xml:space="preserve">หนี้สินส่วนงาน ณ วันที่ </w:t>
            </w:r>
            <w:r w:rsidRPr="00832258">
              <w:t xml:space="preserve">31 </w:t>
            </w:r>
            <w:r w:rsidRPr="00832258">
              <w:rPr>
                <w:cs/>
              </w:rPr>
              <w:t xml:space="preserve">มีนาคม </w:t>
            </w:r>
            <w:r w:rsidRPr="009C526C">
              <w:rPr>
                <w:cs/>
              </w:rPr>
              <w:t>/</w:t>
            </w:r>
            <w:r w:rsidRPr="009C526C">
              <w:t xml:space="preserve"> 31</w:t>
            </w:r>
            <w:r w:rsidRPr="009C526C">
              <w:rPr>
                <w:cs/>
              </w:rPr>
              <w:t xml:space="preserve"> ธันวาคม</w:t>
            </w:r>
          </w:p>
        </w:tc>
        <w:tc>
          <w:tcPr>
            <w:tcW w:w="275" w:type="dxa"/>
            <w:gridSpan w:val="2"/>
          </w:tcPr>
          <w:p w14:paraId="74513B50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i/>
                <w:iCs/>
                <w:cs/>
              </w:rPr>
            </w:pPr>
          </w:p>
        </w:tc>
        <w:tc>
          <w:tcPr>
            <w:tcW w:w="1615" w:type="dxa"/>
            <w:tcBorders>
              <w:left w:val="nil"/>
              <w:right w:val="nil"/>
            </w:tcBorders>
            <w:vAlign w:val="bottom"/>
          </w:tcPr>
          <w:p w14:paraId="6B5D6332" w14:textId="6AE51490" w:rsidR="00AC3EB4" w:rsidRPr="00F0147E" w:rsidRDefault="00F2631D" w:rsidP="00AC3EB4">
            <w:pPr>
              <w:ind w:right="73"/>
              <w:jc w:val="right"/>
              <w:rPr>
                <w:cs/>
              </w:rPr>
            </w:pPr>
            <w:r w:rsidRPr="00F2631D">
              <w:t>1,768,329</w:t>
            </w:r>
          </w:p>
        </w:tc>
        <w:tc>
          <w:tcPr>
            <w:tcW w:w="270" w:type="dxa"/>
            <w:vAlign w:val="bottom"/>
          </w:tcPr>
          <w:p w14:paraId="78B36E2C" w14:textId="77777777" w:rsidR="00AC3EB4" w:rsidRPr="009C526C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16967550" w14:textId="1B4DD75B" w:rsidR="00AC3EB4" w:rsidRPr="00302358" w:rsidRDefault="00AC3EB4" w:rsidP="00A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240" w:lineRule="auto"/>
              <w:ind w:left="-108" w:right="-170"/>
              <w:rPr>
                <w:rFonts w:eastAsia="Times New Roman"/>
                <w:color w:val="000000"/>
                <w:lang w:eastAsia="zh-CN"/>
              </w:rPr>
            </w:pPr>
            <w:r w:rsidRPr="00111D52">
              <w:rPr>
                <w:rFonts w:eastAsia="Times New Roman"/>
                <w:color w:val="000000"/>
                <w:lang w:eastAsia="zh-CN"/>
              </w:rPr>
              <w:t>1,</w:t>
            </w:r>
            <w:r w:rsidR="00226063">
              <w:rPr>
                <w:rFonts w:eastAsia="Times New Roman"/>
                <w:color w:val="000000"/>
                <w:lang w:eastAsia="zh-CN"/>
              </w:rPr>
              <w:t>722</w:t>
            </w:r>
            <w:r w:rsidRPr="00111D52">
              <w:rPr>
                <w:rFonts w:eastAsia="Times New Roman"/>
                <w:color w:val="000000"/>
                <w:lang w:eastAsia="zh-CN"/>
              </w:rPr>
              <w:t>,</w:t>
            </w:r>
            <w:r w:rsidR="00226063">
              <w:rPr>
                <w:rFonts w:eastAsia="Times New Roman"/>
                <w:color w:val="000000"/>
                <w:lang w:eastAsia="zh-CN"/>
              </w:rPr>
              <w:t>367</w:t>
            </w:r>
          </w:p>
        </w:tc>
      </w:tr>
    </w:tbl>
    <w:p w14:paraId="3FAFBAAC" w14:textId="77777777" w:rsidR="00BC203F" w:rsidRDefault="00BC203F" w:rsidP="00BC20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spacing w:val="0"/>
          <w:highlight w:val="yellow"/>
        </w:rPr>
      </w:pPr>
    </w:p>
    <w:p w14:paraId="12596E47" w14:textId="716F642F" w:rsidR="004B4E75" w:rsidRPr="009C526C" w:rsidRDefault="00386C24" w:rsidP="00491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both"/>
        <w:rPr>
          <w:b/>
          <w:bCs/>
          <w:spacing w:val="0"/>
          <w:lang w:val="th-TH"/>
        </w:rPr>
      </w:pPr>
      <w:r>
        <w:rPr>
          <w:b/>
          <w:bCs/>
          <w:spacing w:val="0"/>
        </w:rPr>
        <w:t>9</w:t>
      </w:r>
      <w:r w:rsidR="004B4E75" w:rsidRPr="009C526C">
        <w:rPr>
          <w:b/>
          <w:bCs/>
          <w:spacing w:val="0"/>
        </w:rPr>
        <w:tab/>
      </w:r>
      <w:r w:rsidR="004B4E75" w:rsidRPr="009C526C">
        <w:rPr>
          <w:b/>
          <w:bCs/>
          <w:spacing w:val="0"/>
          <w:cs/>
        </w:rPr>
        <w:t>เครื่องมือทางการเงิน</w:t>
      </w:r>
    </w:p>
    <w:p w14:paraId="0BE86746" w14:textId="77777777" w:rsidR="004B4E75" w:rsidRPr="001871A5" w:rsidRDefault="004B4E75" w:rsidP="004B4E75">
      <w:pPr>
        <w:pStyle w:val="block"/>
        <w:spacing w:after="0" w:line="240" w:lineRule="atLeast"/>
        <w:ind w:right="-7"/>
        <w:jc w:val="both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354C1546" w14:textId="36CBCC64" w:rsidR="005609D0" w:rsidRPr="009C526C" w:rsidRDefault="004B4E75" w:rsidP="005609D0">
      <w:pPr>
        <w:pStyle w:val="block"/>
        <w:tabs>
          <w:tab w:val="center" w:pos="4945"/>
        </w:tabs>
        <w:spacing w:after="0" w:line="240" w:lineRule="atLeast"/>
        <w:ind w:right="-7"/>
        <w:jc w:val="both"/>
        <w:rPr>
          <w:rFonts w:ascii="Angsana New" w:hAnsi="Angsana New"/>
          <w:b/>
          <w:bCs/>
          <w:i/>
          <w:iCs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4C1A25A9" w14:textId="62BCBAA5" w:rsidR="00FE3432" w:rsidRPr="001871A5" w:rsidRDefault="00FE3432" w:rsidP="005609D0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</w:p>
    <w:p w14:paraId="69767B11" w14:textId="1FC48B3C" w:rsidR="00DC1255" w:rsidRPr="007D1712" w:rsidRDefault="004B4E75" w:rsidP="007D1712">
      <w:pPr>
        <w:pStyle w:val="Heading6"/>
        <w:ind w:left="540" w:right="-25"/>
        <w:jc w:val="thaiDistribute"/>
        <w:rPr>
          <w:rFonts w:ascii="Angsana New" w:eastAsia="MS Mincho" w:hAnsi="Angsana New"/>
          <w:b w:val="0"/>
          <w:bCs w:val="0"/>
          <w:spacing w:val="0"/>
          <w:sz w:val="30"/>
          <w:szCs w:val="30"/>
          <w:lang w:val="en-US"/>
        </w:rPr>
      </w:pPr>
      <w:r w:rsidRPr="009C526C">
        <w:rPr>
          <w:rFonts w:ascii="Angsana New" w:eastAsia="MS Mincho" w:hAnsi="Angsana New"/>
          <w:b w:val="0"/>
          <w:bCs w:val="0"/>
          <w:spacing w:val="0"/>
          <w:sz w:val="30"/>
          <w:szCs w:val="30"/>
          <w:cs/>
          <w:lang w:val="en-US"/>
        </w:rPr>
        <w:t>มูลค่าตามบัญชีของสินทรัพย์ทางการเงินและหนี้สินทางการเงิน</w:t>
      </w:r>
      <w:r w:rsidR="00CE0E66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ของกลุ่มบริษัท</w:t>
      </w:r>
      <w:r w:rsidR="003879EE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มีมูลค่า</w:t>
      </w:r>
      <w:r w:rsidR="001F296E" w:rsidRPr="009C526C">
        <w:rPr>
          <w:rFonts w:ascii="Angsana New" w:eastAsia="MS Mincho" w:hAnsi="Angsana New" w:hint="cs"/>
          <w:b w:val="0"/>
          <w:bCs w:val="0"/>
          <w:spacing w:val="0"/>
          <w:sz w:val="30"/>
          <w:szCs w:val="30"/>
          <w:cs/>
          <w:lang w:val="en-US"/>
        </w:rPr>
        <w:t>ใกล้เคียงกับมูลค่ายุติธรรมอย่างสมเหตุสมผล</w:t>
      </w:r>
    </w:p>
    <w:p w14:paraId="5149C7F0" w14:textId="77777777" w:rsidR="00F54E8A" w:rsidRPr="001871A5" w:rsidRDefault="00F54E8A" w:rsidP="00F54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706"/>
        <w:jc w:val="both"/>
        <w:rPr>
          <w:spacing w:val="0"/>
        </w:rPr>
      </w:pPr>
    </w:p>
    <w:p w14:paraId="567F2FCB" w14:textId="53C0FEBF" w:rsidR="00913400" w:rsidRDefault="00903A1C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b/>
          <w:bCs/>
          <w:spacing w:val="0"/>
        </w:rPr>
      </w:pPr>
      <w:r w:rsidRPr="009C526C">
        <w:rPr>
          <w:b/>
          <w:bCs/>
          <w:spacing w:val="0"/>
        </w:rPr>
        <w:t>1</w:t>
      </w:r>
      <w:r w:rsidR="00386C24">
        <w:rPr>
          <w:b/>
          <w:bCs/>
          <w:spacing w:val="0"/>
        </w:rPr>
        <w:t>0</w:t>
      </w:r>
      <w:r w:rsidR="00515202" w:rsidRPr="009C526C">
        <w:rPr>
          <w:b/>
          <w:bCs/>
          <w:spacing w:val="0"/>
          <w:cs/>
          <w:lang w:val="th-TH"/>
        </w:rPr>
        <w:tab/>
      </w:r>
      <w:r w:rsidR="0030371F" w:rsidRPr="009C526C">
        <w:rPr>
          <w:b/>
          <w:bCs/>
          <w:spacing w:val="0"/>
          <w:cs/>
          <w:lang w:val="th-TH"/>
        </w:rPr>
        <w:t>ภา</w:t>
      </w:r>
      <w:r w:rsidR="00913400" w:rsidRPr="009C526C">
        <w:rPr>
          <w:b/>
          <w:bCs/>
          <w:spacing w:val="0"/>
          <w:cs/>
          <w:lang w:val="th-TH"/>
        </w:rPr>
        <w:t>ระผูกพัน</w:t>
      </w:r>
      <w:r w:rsidR="00882FAF" w:rsidRPr="009C526C">
        <w:rPr>
          <w:b/>
          <w:bCs/>
          <w:spacing w:val="0"/>
          <w:cs/>
          <w:lang w:val="th-TH"/>
        </w:rPr>
        <w:t>กับบุคคลหรือกิจการ</w:t>
      </w:r>
      <w:r w:rsidR="00917D61" w:rsidRPr="009C526C">
        <w:rPr>
          <w:b/>
          <w:bCs/>
          <w:spacing w:val="0"/>
          <w:cs/>
          <w:lang w:val="th-TH"/>
        </w:rPr>
        <w:t>ที่ไม่เกี่ยวข้องกัน</w:t>
      </w:r>
    </w:p>
    <w:p w14:paraId="0DE09E59" w14:textId="77777777" w:rsidR="001871A5" w:rsidRPr="001871A5" w:rsidRDefault="001871A5" w:rsidP="00515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spacing w:val="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89"/>
        <w:gridCol w:w="1711"/>
        <w:gridCol w:w="273"/>
        <w:gridCol w:w="1797"/>
      </w:tblGrid>
      <w:tr w:rsidR="00EA3875" w:rsidRPr="009C526C" w14:paraId="46FF80AF" w14:textId="77777777" w:rsidTr="00343C60">
        <w:trPr>
          <w:trHeight w:val="659"/>
          <w:tblHeader/>
        </w:trPr>
        <w:tc>
          <w:tcPr>
            <w:tcW w:w="2961" w:type="pct"/>
            <w:vAlign w:val="bottom"/>
            <w:hideMark/>
          </w:tcPr>
          <w:p w14:paraId="459FD010" w14:textId="0A2B6380" w:rsidR="00EA3875" w:rsidRPr="009C526C" w:rsidRDefault="00EA3875" w:rsidP="007920F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b/>
                <w:bCs/>
                <w:i/>
                <w:iCs/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 xml:space="preserve">ณ </w:t>
            </w:r>
            <w:r w:rsidR="0015726B" w:rsidRPr="0015726B">
              <w:rPr>
                <w:b/>
                <w:bCs/>
                <w:i/>
                <w:iCs/>
                <w:spacing w:val="0"/>
                <w:cs/>
              </w:rPr>
              <w:t>วันที่ 31 มีนาคม</w:t>
            </w:r>
            <w:r w:rsidR="0015726B">
              <w:rPr>
                <w:rFonts w:hint="cs"/>
                <w:b/>
                <w:bCs/>
                <w:i/>
                <w:iCs/>
                <w:spacing w:val="0"/>
                <w:cs/>
              </w:rPr>
              <w:t xml:space="preserve"> </w:t>
            </w:r>
            <w:r w:rsidR="0015726B">
              <w:rPr>
                <w:b/>
                <w:bCs/>
                <w:i/>
                <w:iCs/>
                <w:spacing w:val="0"/>
              </w:rPr>
              <w:t>2569</w:t>
            </w:r>
          </w:p>
        </w:tc>
        <w:tc>
          <w:tcPr>
            <w:tcW w:w="923" w:type="pct"/>
            <w:vAlign w:val="bottom"/>
            <w:hideMark/>
          </w:tcPr>
          <w:p w14:paraId="1EFDCAB5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 xml:space="preserve">งบการเงินรวม </w:t>
            </w:r>
          </w:p>
        </w:tc>
        <w:tc>
          <w:tcPr>
            <w:tcW w:w="147" w:type="pct"/>
            <w:vAlign w:val="bottom"/>
          </w:tcPr>
          <w:p w14:paraId="095653E1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vAlign w:val="bottom"/>
            <w:hideMark/>
          </w:tcPr>
          <w:p w14:paraId="4FDC9536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งบการเงิน</w:t>
            </w:r>
          </w:p>
          <w:p w14:paraId="5C55147A" w14:textId="77777777" w:rsidR="00EA3875" w:rsidRPr="009C526C" w:rsidRDefault="00EA387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เฉพาะกิจการ</w:t>
            </w:r>
          </w:p>
        </w:tc>
      </w:tr>
      <w:tr w:rsidR="00EA3875" w:rsidRPr="009C526C" w14:paraId="704C2A2D" w14:textId="77777777" w:rsidTr="00343C60">
        <w:trPr>
          <w:tblHeader/>
        </w:trPr>
        <w:tc>
          <w:tcPr>
            <w:tcW w:w="2961" w:type="pct"/>
          </w:tcPr>
          <w:p w14:paraId="52F896C9" w14:textId="77777777" w:rsidR="00EA3875" w:rsidRPr="009C526C" w:rsidRDefault="00EA3875" w:rsidP="00A1757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firstLine="90"/>
              <w:rPr>
                <w:spacing w:val="0"/>
              </w:rPr>
            </w:pPr>
          </w:p>
        </w:tc>
        <w:tc>
          <w:tcPr>
            <w:tcW w:w="2039" w:type="pct"/>
            <w:gridSpan w:val="3"/>
            <w:hideMark/>
          </w:tcPr>
          <w:p w14:paraId="25BD755D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</w:pPr>
            <w:r w:rsidRPr="009C526C">
              <w:rPr>
                <w:rFonts w:ascii="Angsana New" w:hAnsi="Angsana New"/>
                <w:i/>
                <w:iCs/>
                <w:spacing w:val="0"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A3875" w:rsidRPr="009C526C" w14:paraId="41DFB0D8" w14:textId="77777777" w:rsidTr="00343C60">
        <w:tc>
          <w:tcPr>
            <w:tcW w:w="2961" w:type="pct"/>
            <w:hideMark/>
          </w:tcPr>
          <w:p w14:paraId="34FB05CC" w14:textId="77777777" w:rsidR="00EA3875" w:rsidRPr="009C526C" w:rsidRDefault="00EA3875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923" w:type="pct"/>
          </w:tcPr>
          <w:p w14:paraId="1D1A29EB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FC6E8CD" w14:textId="77777777" w:rsidR="00EA3875" w:rsidRPr="009C526C" w:rsidRDefault="00EA387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bCs/>
                <w:spacing w:val="0"/>
              </w:rPr>
            </w:pPr>
          </w:p>
        </w:tc>
        <w:tc>
          <w:tcPr>
            <w:tcW w:w="969" w:type="pct"/>
          </w:tcPr>
          <w:p w14:paraId="5CDDBE70" w14:textId="77777777" w:rsidR="00EA3875" w:rsidRPr="009C526C" w:rsidRDefault="00EA3875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9C526C" w14:paraId="50472099" w14:textId="77777777" w:rsidTr="00343C60">
        <w:tc>
          <w:tcPr>
            <w:tcW w:w="2961" w:type="pct"/>
            <w:hideMark/>
          </w:tcPr>
          <w:p w14:paraId="3D90265C" w14:textId="50630F44" w:rsidR="00FD3A4C" w:rsidRPr="008A67FD" w:rsidRDefault="00D07126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อุปกรณ์โครงข่าย</w:t>
            </w:r>
          </w:p>
        </w:tc>
        <w:tc>
          <w:tcPr>
            <w:tcW w:w="923" w:type="pct"/>
          </w:tcPr>
          <w:p w14:paraId="5E1C73BB" w14:textId="5FFDC9DC" w:rsidR="00FD3A4C" w:rsidRPr="009C526C" w:rsidRDefault="005A12A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262</w:t>
            </w:r>
            <w:r w:rsidRPr="005A12A6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053</w:t>
            </w:r>
          </w:p>
        </w:tc>
        <w:tc>
          <w:tcPr>
            <w:tcW w:w="147" w:type="pct"/>
          </w:tcPr>
          <w:p w14:paraId="0490C4BF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0D897DF" w14:textId="00CD2AEB" w:rsidR="00FD3A4C" w:rsidRPr="009C526C" w:rsidRDefault="005A12A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262,053</w:t>
            </w:r>
          </w:p>
        </w:tc>
      </w:tr>
      <w:tr w:rsidR="00FD3A4C" w:rsidRPr="009C526C" w14:paraId="3EC326E4" w14:textId="77777777" w:rsidTr="00343C60">
        <w:tc>
          <w:tcPr>
            <w:tcW w:w="2961" w:type="pct"/>
          </w:tcPr>
          <w:p w14:paraId="53BA7E93" w14:textId="6D58CC73" w:rsidR="00FD3A4C" w:rsidRPr="009C526C" w:rsidRDefault="00D07126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อาคารและอุปกรณ์อื่น</w:t>
            </w:r>
          </w:p>
        </w:tc>
        <w:tc>
          <w:tcPr>
            <w:tcW w:w="923" w:type="pct"/>
          </w:tcPr>
          <w:p w14:paraId="3496A3F2" w14:textId="13E38B1C" w:rsidR="00FD3A4C" w:rsidRPr="009C526C" w:rsidRDefault="005A12A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4</w:t>
            </w:r>
            <w:r w:rsidRPr="005A12A6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885</w:t>
            </w:r>
          </w:p>
        </w:tc>
        <w:tc>
          <w:tcPr>
            <w:tcW w:w="147" w:type="pct"/>
          </w:tcPr>
          <w:p w14:paraId="121C4CE4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2BE6F5D" w14:textId="6BF2C111" w:rsidR="00FD3A4C" w:rsidRPr="009C526C" w:rsidRDefault="005A12A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</w:rPr>
              <w:t>4,885</w:t>
            </w:r>
          </w:p>
        </w:tc>
      </w:tr>
      <w:tr w:rsidR="00FD3A4C" w:rsidRPr="009C526C" w14:paraId="147CC351" w14:textId="77777777" w:rsidTr="00343C60">
        <w:tc>
          <w:tcPr>
            <w:tcW w:w="2961" w:type="pct"/>
          </w:tcPr>
          <w:p w14:paraId="5FB7C614" w14:textId="65F59F4C" w:rsidR="00FD3A4C" w:rsidRPr="009C526C" w:rsidRDefault="00D07126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>
              <w:rPr>
                <w:rFonts w:hint="cs"/>
                <w:spacing w:val="0"/>
                <w:cs/>
              </w:rPr>
              <w:t>โปรแกรมคอมพิวเตอร์</w:t>
            </w:r>
          </w:p>
        </w:tc>
        <w:tc>
          <w:tcPr>
            <w:tcW w:w="923" w:type="pct"/>
          </w:tcPr>
          <w:p w14:paraId="2836D185" w14:textId="2E49E9A3" w:rsidR="00FD3A4C" w:rsidRPr="007D1712" w:rsidRDefault="005A12A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69</w:t>
            </w:r>
            <w:r w:rsidRPr="005A12A6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,</w:t>
            </w: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val="en-US" w:bidi="th-TH"/>
              </w:rPr>
              <w:t>763</w:t>
            </w:r>
          </w:p>
        </w:tc>
        <w:tc>
          <w:tcPr>
            <w:tcW w:w="147" w:type="pct"/>
          </w:tcPr>
          <w:p w14:paraId="5A10B681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4E364EE0" w14:textId="7A870030" w:rsidR="00FD3A4C" w:rsidRPr="009C526C" w:rsidRDefault="005A12A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</w:rPr>
              <w:t>69,763</w:t>
            </w:r>
          </w:p>
        </w:tc>
      </w:tr>
      <w:tr w:rsidR="00FD3A4C" w:rsidRPr="009C526C" w14:paraId="28508A4E" w14:textId="77777777" w:rsidTr="00343C60">
        <w:tc>
          <w:tcPr>
            <w:tcW w:w="2961" w:type="pct"/>
            <w:hideMark/>
          </w:tcPr>
          <w:p w14:paraId="115DA909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2A70FF" w14:textId="43B63272" w:rsidR="00FD3A4C" w:rsidRPr="009C526C" w:rsidRDefault="005A12A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5A12A6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336</w:t>
            </w:r>
            <w:r w:rsidRPr="005A12A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5A12A6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701</w:t>
            </w:r>
          </w:p>
        </w:tc>
        <w:tc>
          <w:tcPr>
            <w:tcW w:w="147" w:type="pct"/>
          </w:tcPr>
          <w:p w14:paraId="643DBF5A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E2BBEF" w14:textId="0C5BE612" w:rsidR="00FD3A4C" w:rsidRPr="009C526C" w:rsidRDefault="005A12A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  <w:r w:rsidRPr="005A12A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336,701</w:t>
            </w:r>
          </w:p>
        </w:tc>
      </w:tr>
      <w:tr w:rsidR="00871D34" w:rsidRPr="009C526C" w14:paraId="04D4459D" w14:textId="77777777" w:rsidTr="00343C60">
        <w:tc>
          <w:tcPr>
            <w:tcW w:w="2961" w:type="pct"/>
          </w:tcPr>
          <w:p w14:paraId="603973CB" w14:textId="77777777" w:rsidR="00294A61" w:rsidRPr="001871A5" w:rsidRDefault="00294A61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spacing w:val="0"/>
              </w:rPr>
            </w:pPr>
            <w:bookmarkStart w:id="1" w:name="_Hlk40097820"/>
          </w:p>
          <w:p w14:paraId="56404A2F" w14:textId="5DC0EF79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20"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lastRenderedPageBreak/>
              <w:t>ภาระผูกพันตามสัญญา</w:t>
            </w:r>
            <w:r w:rsidR="00F0147E">
              <w:rPr>
                <w:rFonts w:hint="cs"/>
                <w:b/>
                <w:bCs/>
                <w:i/>
                <w:iCs/>
                <w:spacing w:val="0"/>
                <w:cs/>
              </w:rPr>
              <w:t>เช่าและสัญญา</w:t>
            </w:r>
            <w:r w:rsidRPr="009C526C">
              <w:rPr>
                <w:b/>
                <w:bCs/>
                <w:i/>
                <w:iCs/>
                <w:spacing w:val="0"/>
                <w:cs/>
              </w:rPr>
              <w:t>บริการที่ยกเลิกไม่ได้</w:t>
            </w:r>
          </w:p>
        </w:tc>
        <w:tc>
          <w:tcPr>
            <w:tcW w:w="923" w:type="pct"/>
          </w:tcPr>
          <w:p w14:paraId="7B6AC51D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4A18EAC9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8F40799" w14:textId="77777777" w:rsidR="00871D34" w:rsidRPr="009C526C" w:rsidRDefault="00871D34" w:rsidP="00EF6DF1">
            <w:pPr>
              <w:pStyle w:val="acctfourfigures"/>
              <w:tabs>
                <w:tab w:val="clear" w:pos="765"/>
                <w:tab w:val="decimal" w:pos="1510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bookmarkEnd w:id="1"/>
      <w:tr w:rsidR="00FD3A4C" w:rsidRPr="009C526C" w14:paraId="578CE1FD" w14:textId="77777777" w:rsidTr="00343C60">
        <w:tc>
          <w:tcPr>
            <w:tcW w:w="2961" w:type="pct"/>
          </w:tcPr>
          <w:p w14:paraId="5E7F4105" w14:textId="63071430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  <w:cs/>
              </w:rPr>
              <w:t>ภายใน</w:t>
            </w:r>
            <w:r w:rsidRPr="009C526C">
              <w:rPr>
                <w:spacing w:val="0"/>
              </w:rPr>
              <w:t xml:space="preserve"> </w:t>
            </w:r>
            <w:r w:rsidR="00903A1C" w:rsidRPr="009C526C">
              <w:rPr>
                <w:spacing w:val="0"/>
              </w:rPr>
              <w:t>1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52EE445E" w14:textId="31E26DC4" w:rsidR="00FD3A4C" w:rsidRPr="009C526C" w:rsidRDefault="005A12A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9,086</w:t>
            </w:r>
          </w:p>
        </w:tc>
        <w:tc>
          <w:tcPr>
            <w:tcW w:w="147" w:type="pct"/>
          </w:tcPr>
          <w:p w14:paraId="19C1A50A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4E530C6" w14:textId="00E94D06" w:rsidR="00FD3A4C" w:rsidRPr="009C526C" w:rsidRDefault="005A12A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9</w:t>
            </w:r>
            <w:r w:rsidRPr="005A12A6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086</w:t>
            </w:r>
          </w:p>
        </w:tc>
      </w:tr>
      <w:tr w:rsidR="00FD3A4C" w:rsidRPr="009C526C" w14:paraId="56C92915" w14:textId="77777777" w:rsidTr="00343C60">
        <w:tc>
          <w:tcPr>
            <w:tcW w:w="2961" w:type="pct"/>
          </w:tcPr>
          <w:p w14:paraId="52C67A61" w14:textId="607DDB0C" w:rsidR="00FD3A4C" w:rsidRPr="009C526C" w:rsidRDefault="00903A1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</w:rPr>
              <w:t>1</w:t>
            </w:r>
            <w:r w:rsidR="00FD3A4C" w:rsidRPr="009C526C">
              <w:rPr>
                <w:spacing w:val="0"/>
              </w:rPr>
              <w:t xml:space="preserve"> - </w:t>
            </w:r>
            <w:r w:rsidRPr="009C526C">
              <w:rPr>
                <w:spacing w:val="0"/>
              </w:rPr>
              <w:t>5</w:t>
            </w:r>
            <w:r w:rsidR="00FD3A4C" w:rsidRPr="009C526C">
              <w:rPr>
                <w:spacing w:val="0"/>
              </w:rPr>
              <w:t xml:space="preserve"> </w:t>
            </w:r>
            <w:r w:rsidR="00FD3A4C"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2351C26B" w14:textId="21CAE0D0" w:rsidR="00FD3A4C" w:rsidRPr="009C526C" w:rsidRDefault="005A12A6" w:rsidP="00AD7C05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18,820</w:t>
            </w:r>
          </w:p>
        </w:tc>
        <w:tc>
          <w:tcPr>
            <w:tcW w:w="147" w:type="pct"/>
          </w:tcPr>
          <w:p w14:paraId="129C3AEC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0E8D1E1E" w14:textId="528F5673" w:rsidR="00FD3A4C" w:rsidRPr="004C3721" w:rsidRDefault="005A12A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18,820</w:t>
            </w:r>
          </w:p>
        </w:tc>
      </w:tr>
      <w:tr w:rsidR="00FD3A4C" w:rsidRPr="009C526C" w14:paraId="65C24E04" w14:textId="77777777" w:rsidTr="00343C60">
        <w:tc>
          <w:tcPr>
            <w:tcW w:w="2961" w:type="pct"/>
          </w:tcPr>
          <w:p w14:paraId="7E39EFB4" w14:textId="3230ED2B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i/>
                <w:iCs/>
                <w:spacing w:val="0"/>
                <w:cs/>
              </w:rPr>
            </w:pPr>
            <w:r w:rsidRPr="009C526C">
              <w:rPr>
                <w:spacing w:val="0"/>
                <w:cs/>
              </w:rPr>
              <w:t xml:space="preserve">หลัง </w:t>
            </w:r>
            <w:r w:rsidR="00903A1C" w:rsidRPr="009C526C">
              <w:rPr>
                <w:spacing w:val="0"/>
              </w:rPr>
              <w:t>5</w:t>
            </w:r>
            <w:r w:rsidRPr="009C526C">
              <w:rPr>
                <w:spacing w:val="0"/>
              </w:rPr>
              <w:t xml:space="preserve"> </w:t>
            </w:r>
            <w:r w:rsidRPr="009C526C">
              <w:rPr>
                <w:spacing w:val="0"/>
                <w:cs/>
              </w:rPr>
              <w:t>ปี</w:t>
            </w:r>
          </w:p>
        </w:tc>
        <w:tc>
          <w:tcPr>
            <w:tcW w:w="923" w:type="pct"/>
          </w:tcPr>
          <w:p w14:paraId="0FADCDDF" w14:textId="3A889024" w:rsidR="00FD3A4C" w:rsidRPr="009C526C" w:rsidRDefault="005A12A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62</w:t>
            </w:r>
            <w:r w:rsidRPr="005A12A6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979</w:t>
            </w:r>
          </w:p>
        </w:tc>
        <w:tc>
          <w:tcPr>
            <w:tcW w:w="147" w:type="pct"/>
          </w:tcPr>
          <w:p w14:paraId="19BF92B2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56B705B" w14:textId="0F21D34E" w:rsidR="00FD3A4C" w:rsidRPr="009C526C" w:rsidRDefault="005A12A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</w:rPr>
              <w:t>62,979</w:t>
            </w:r>
          </w:p>
        </w:tc>
      </w:tr>
      <w:tr w:rsidR="00FD3A4C" w:rsidRPr="009C526C" w14:paraId="1601B254" w14:textId="77777777" w:rsidTr="00343C60">
        <w:tc>
          <w:tcPr>
            <w:tcW w:w="2961" w:type="pct"/>
          </w:tcPr>
          <w:p w14:paraId="6A37CC10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9C6F21" w14:textId="16ED0301" w:rsidR="00FD3A4C" w:rsidRPr="009C526C" w:rsidRDefault="005A12A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</w:pPr>
            <w:r w:rsidRPr="005A12A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90,885</w:t>
            </w:r>
          </w:p>
        </w:tc>
        <w:tc>
          <w:tcPr>
            <w:tcW w:w="147" w:type="pct"/>
            <w:vAlign w:val="bottom"/>
          </w:tcPr>
          <w:p w14:paraId="016045B8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F59B7" w14:textId="09D1608D" w:rsidR="00FD3A4C" w:rsidRPr="008016C6" w:rsidRDefault="005A12A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5A12A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90,885</w:t>
            </w:r>
          </w:p>
        </w:tc>
      </w:tr>
      <w:tr w:rsidR="00BC203F" w:rsidRPr="00F0147E" w14:paraId="50DB843E" w14:textId="77777777" w:rsidTr="00343C60">
        <w:tc>
          <w:tcPr>
            <w:tcW w:w="2961" w:type="pct"/>
          </w:tcPr>
          <w:p w14:paraId="341B04A9" w14:textId="77777777" w:rsidR="00BC203F" w:rsidRPr="00F0147E" w:rsidRDefault="00BC203F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  <w:cs/>
              </w:rPr>
            </w:pPr>
          </w:p>
        </w:tc>
        <w:tc>
          <w:tcPr>
            <w:tcW w:w="923" w:type="pct"/>
          </w:tcPr>
          <w:p w14:paraId="0B8E964C" w14:textId="77777777" w:rsidR="00BC203F" w:rsidRPr="00F0147E" w:rsidRDefault="00BC203F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8289F59" w14:textId="77777777" w:rsidR="00BC203F" w:rsidRPr="00F0147E" w:rsidRDefault="00BC203F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</w:rPr>
            </w:pPr>
          </w:p>
        </w:tc>
        <w:tc>
          <w:tcPr>
            <w:tcW w:w="969" w:type="pct"/>
          </w:tcPr>
          <w:p w14:paraId="49760CF2" w14:textId="77777777" w:rsidR="00BC203F" w:rsidRPr="00F0147E" w:rsidRDefault="00BC203F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871D34" w:rsidRPr="009C526C" w14:paraId="3E9D75D5" w14:textId="77777777" w:rsidTr="00343C60">
        <w:tc>
          <w:tcPr>
            <w:tcW w:w="2961" w:type="pct"/>
            <w:hideMark/>
          </w:tcPr>
          <w:p w14:paraId="08C83F83" w14:textId="73AFD8ED" w:rsidR="00871D34" w:rsidRPr="009C526C" w:rsidRDefault="00871D34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b/>
                <w:bCs/>
                <w:i/>
                <w:iCs/>
                <w:spacing w:val="0"/>
                <w:cs/>
              </w:rPr>
              <w:t>ภาระผูกพันอื่นๆ</w:t>
            </w:r>
          </w:p>
        </w:tc>
        <w:tc>
          <w:tcPr>
            <w:tcW w:w="923" w:type="pct"/>
          </w:tcPr>
          <w:p w14:paraId="05392FE7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  <w:tc>
          <w:tcPr>
            <w:tcW w:w="147" w:type="pct"/>
          </w:tcPr>
          <w:p w14:paraId="7DEF63F1" w14:textId="77777777" w:rsidR="00871D34" w:rsidRPr="009C526C" w:rsidRDefault="00871D34" w:rsidP="008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63DA0923" w14:textId="77777777" w:rsidR="00871D34" w:rsidRPr="009C526C" w:rsidRDefault="00871D34" w:rsidP="00871D34">
            <w:pPr>
              <w:pStyle w:val="acctfourfigures"/>
              <w:tabs>
                <w:tab w:val="clear" w:pos="765"/>
                <w:tab w:val="decimal" w:pos="158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</w:rPr>
            </w:pPr>
          </w:p>
        </w:tc>
      </w:tr>
      <w:tr w:rsidR="00FD3A4C" w:rsidRPr="009C526C" w14:paraId="2BB0873B" w14:textId="77777777" w:rsidTr="00343C60">
        <w:tc>
          <w:tcPr>
            <w:tcW w:w="2961" w:type="pct"/>
            <w:hideMark/>
          </w:tcPr>
          <w:p w14:paraId="39BE385B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23" w:type="pct"/>
          </w:tcPr>
          <w:p w14:paraId="5184DBF1" w14:textId="56B41BCD" w:rsidR="00FD3A4C" w:rsidRPr="009C526C" w:rsidRDefault="005A12A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935</w:t>
            </w:r>
          </w:p>
        </w:tc>
        <w:tc>
          <w:tcPr>
            <w:tcW w:w="147" w:type="pct"/>
          </w:tcPr>
          <w:p w14:paraId="70F68111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spacing w:val="0"/>
              </w:rPr>
            </w:pPr>
          </w:p>
        </w:tc>
        <w:tc>
          <w:tcPr>
            <w:tcW w:w="969" w:type="pct"/>
          </w:tcPr>
          <w:p w14:paraId="3BC2652F" w14:textId="69488312" w:rsidR="00FD3A4C" w:rsidRPr="009C526C" w:rsidRDefault="005A12A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lang w:val="en-US"/>
              </w:rPr>
              <w:t>935</w:t>
            </w:r>
          </w:p>
        </w:tc>
      </w:tr>
      <w:tr w:rsidR="00FD3A4C" w:rsidRPr="009C526C" w14:paraId="5EAF5CF9" w14:textId="77777777" w:rsidTr="005A0428">
        <w:tc>
          <w:tcPr>
            <w:tcW w:w="2961" w:type="pct"/>
            <w:hideMark/>
          </w:tcPr>
          <w:p w14:paraId="2E409D07" w14:textId="3434CA63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spacing w:val="0"/>
              </w:rPr>
            </w:pPr>
            <w:r w:rsidRPr="009C526C">
              <w:rPr>
                <w:spacing w:val="0"/>
                <w:cs/>
              </w:rPr>
              <w:t>หนังสือค้ำประกันจาก</w:t>
            </w:r>
            <w:r w:rsidR="006E7C3B" w:rsidRPr="009C526C">
              <w:rPr>
                <w:rFonts w:hint="cs"/>
                <w:spacing w:val="0"/>
                <w:cs/>
              </w:rPr>
              <w:t>สถาบันการเงิน</w:t>
            </w:r>
          </w:p>
        </w:tc>
        <w:tc>
          <w:tcPr>
            <w:tcW w:w="923" w:type="pct"/>
            <w:tcBorders>
              <w:bottom w:val="single" w:sz="4" w:space="0" w:color="auto"/>
            </w:tcBorders>
          </w:tcPr>
          <w:p w14:paraId="7FD4F107" w14:textId="200B884F" w:rsidR="00FD3A4C" w:rsidRPr="009C526C" w:rsidRDefault="005A12A6" w:rsidP="00FD3A4C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lang w:val="en-US" w:bidi="th-TH"/>
              </w:rPr>
              <w:t>54,928</w:t>
            </w:r>
          </w:p>
        </w:tc>
        <w:tc>
          <w:tcPr>
            <w:tcW w:w="147" w:type="pct"/>
          </w:tcPr>
          <w:p w14:paraId="272F916E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spacing w:val="0"/>
              </w:rPr>
            </w:pPr>
          </w:p>
        </w:tc>
        <w:tc>
          <w:tcPr>
            <w:tcW w:w="969" w:type="pct"/>
          </w:tcPr>
          <w:p w14:paraId="66EAF469" w14:textId="79C85591" w:rsidR="00FD3A4C" w:rsidRPr="009C526C" w:rsidRDefault="005A12A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</w:pP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54</w:t>
            </w:r>
            <w:r w:rsidRPr="005A12A6">
              <w:rPr>
                <w:rFonts w:ascii="Angsana New" w:hAnsi="Angsana New"/>
                <w:spacing w:val="0"/>
                <w:sz w:val="30"/>
                <w:szCs w:val="30"/>
                <w:lang w:bidi="th-TH"/>
              </w:rPr>
              <w:t>,</w:t>
            </w:r>
            <w:r w:rsidRPr="005A12A6">
              <w:rPr>
                <w:rFonts w:ascii="Angsana New" w:hAnsi="Angsana New"/>
                <w:spacing w:val="0"/>
                <w:sz w:val="30"/>
                <w:szCs w:val="30"/>
                <w:cs/>
                <w:lang w:bidi="th-TH"/>
              </w:rPr>
              <w:t>928</w:t>
            </w:r>
          </w:p>
        </w:tc>
      </w:tr>
      <w:tr w:rsidR="00FD3A4C" w:rsidRPr="009C526C" w14:paraId="2BFDC09C" w14:textId="77777777" w:rsidTr="00343C60">
        <w:tc>
          <w:tcPr>
            <w:tcW w:w="2961" w:type="pct"/>
            <w:hideMark/>
          </w:tcPr>
          <w:p w14:paraId="088EADD4" w14:textId="77777777" w:rsidR="00FD3A4C" w:rsidRPr="009C526C" w:rsidRDefault="00FD3A4C" w:rsidP="007920F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 w:hanging="20"/>
              <w:rPr>
                <w:b/>
                <w:bCs/>
                <w:spacing w:val="0"/>
              </w:rPr>
            </w:pPr>
            <w:r w:rsidRPr="009C526C">
              <w:rPr>
                <w:b/>
                <w:bCs/>
                <w:spacing w:val="0"/>
                <w:cs/>
              </w:rPr>
              <w:t>รวม</w:t>
            </w:r>
          </w:p>
        </w:tc>
        <w:tc>
          <w:tcPr>
            <w:tcW w:w="92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AF4AAC" w14:textId="7294A6EB" w:rsidR="00FD3A4C" w:rsidRPr="009C526C" w:rsidRDefault="005A12A6" w:rsidP="006E7C3B">
            <w:pPr>
              <w:pStyle w:val="acctfourfigures"/>
              <w:tabs>
                <w:tab w:val="clear" w:pos="765"/>
                <w:tab w:val="decimal" w:pos="1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</w:pPr>
            <w:r w:rsidRPr="005A12A6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55</w:t>
            </w:r>
            <w:r w:rsidRPr="005A12A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 w:bidi="th-TH"/>
              </w:rPr>
              <w:t>,</w:t>
            </w:r>
            <w:r w:rsidRPr="005A12A6"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  <w:t>863</w:t>
            </w:r>
          </w:p>
        </w:tc>
        <w:tc>
          <w:tcPr>
            <w:tcW w:w="147" w:type="pct"/>
            <w:vAlign w:val="bottom"/>
          </w:tcPr>
          <w:p w14:paraId="33D08C37" w14:textId="77777777" w:rsidR="00FD3A4C" w:rsidRPr="009C526C" w:rsidRDefault="00FD3A4C" w:rsidP="00FD3A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0"/>
              </w:tabs>
              <w:spacing w:line="240" w:lineRule="auto"/>
              <w:ind w:right="-110"/>
              <w:rPr>
                <w:b/>
                <w:bCs/>
                <w:spacing w:val="0"/>
              </w:rPr>
            </w:pPr>
          </w:p>
        </w:tc>
        <w:tc>
          <w:tcPr>
            <w:tcW w:w="9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9FEAC0" w14:textId="204FF2BC" w:rsidR="00FD3A4C" w:rsidRPr="009C526C" w:rsidRDefault="005A12A6" w:rsidP="00EF6DF1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pacing w:val="0"/>
                <w:sz w:val="30"/>
                <w:szCs w:val="30"/>
                <w:cs/>
                <w:lang w:val="en-US" w:bidi="th-TH"/>
              </w:rPr>
            </w:pPr>
            <w:r w:rsidRPr="005A12A6">
              <w:rPr>
                <w:rFonts w:ascii="Angsana New" w:hAnsi="Angsana New"/>
                <w:b/>
                <w:bCs/>
                <w:spacing w:val="0"/>
                <w:sz w:val="30"/>
                <w:szCs w:val="30"/>
                <w:lang w:val="en-US"/>
              </w:rPr>
              <w:t>55,863</w:t>
            </w:r>
          </w:p>
        </w:tc>
      </w:tr>
    </w:tbl>
    <w:p w14:paraId="5419AB05" w14:textId="77777777" w:rsidR="001E7C0C" w:rsidRPr="009C526C" w:rsidRDefault="001E7C0C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38E30004" w14:textId="41F117AB" w:rsidR="002F6CBB" w:rsidRDefault="00D6380C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ณ </w:t>
      </w:r>
      <w:r w:rsidR="0015726B" w:rsidRPr="0015726B">
        <w:rPr>
          <w:rFonts w:asciiTheme="majorBidi" w:eastAsia="MS Mincho" w:hAnsiTheme="majorBidi"/>
          <w:sz w:val="30"/>
          <w:szCs w:val="30"/>
          <w:cs/>
          <w:lang w:val="en-US" w:bidi="th-TH"/>
        </w:rPr>
        <w:t xml:space="preserve">วันที่ </w:t>
      </w:r>
      <w:r w:rsidR="0015726B" w:rsidRPr="0015726B">
        <w:rPr>
          <w:rFonts w:asciiTheme="majorBidi" w:eastAsia="MS Mincho" w:hAnsiTheme="majorBidi" w:cstheme="majorBidi"/>
          <w:sz w:val="30"/>
          <w:szCs w:val="30"/>
          <w:lang w:val="en-US"/>
        </w:rPr>
        <w:t xml:space="preserve">31 </w:t>
      </w:r>
      <w:r w:rsidR="0015726B" w:rsidRPr="0015726B">
        <w:rPr>
          <w:rFonts w:asciiTheme="majorBidi" w:eastAsia="MS Mincho" w:hAnsiTheme="majorBidi"/>
          <w:sz w:val="30"/>
          <w:szCs w:val="30"/>
          <w:cs/>
          <w:lang w:val="en-US" w:bidi="th-TH"/>
        </w:rPr>
        <w:t>มีนาคม</w:t>
      </w:r>
      <w:r w:rsidR="0015726B">
        <w:rPr>
          <w:rFonts w:asciiTheme="majorBidi" w:eastAsia="MS Mincho" w:hAnsiTheme="majorBidi"/>
          <w:sz w:val="30"/>
          <w:szCs w:val="30"/>
          <w:lang w:val="en-US" w:bidi="th-TH"/>
        </w:rPr>
        <w:t xml:space="preserve"> 2569</w:t>
      </w:r>
      <w:r w:rsidR="0015726B" w:rsidRPr="0015726B">
        <w:rPr>
          <w:rFonts w:asciiTheme="majorBidi" w:eastAsia="MS Mincho" w:hAnsiTheme="majorBidi"/>
          <w:sz w:val="30"/>
          <w:szCs w:val="30"/>
          <w:cs/>
          <w:lang w:val="en-US" w:bidi="th-TH"/>
        </w:rPr>
        <w:t xml:space="preserve"> </w:t>
      </w:r>
      <w:r w:rsidRPr="009E5297">
        <w:rPr>
          <w:rFonts w:ascii="Angsana New" w:hAnsi="Angsana New"/>
          <w:spacing w:val="0"/>
          <w:sz w:val="30"/>
          <w:szCs w:val="30"/>
          <w:cs/>
          <w:lang w:bidi="th-TH"/>
        </w:rPr>
        <w:t>บริษัท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มีวงเงินสินเชื่อซึ่งยังมิได้เบิกใช้ นอกเหนือจากวงเงินกู้ยืมเป็นจำนวนรวม</w:t>
      </w:r>
      <w:r w:rsidR="00A7507F">
        <w:rPr>
          <w:rFonts w:ascii="Angsana New" w:hAnsi="Angsana New"/>
          <w:spacing w:val="0"/>
          <w:sz w:val="30"/>
          <w:szCs w:val="30"/>
          <w:lang w:val="en-US" w:bidi="th-TH"/>
        </w:rPr>
        <w:t xml:space="preserve"> 214.07</w:t>
      </w:r>
      <w:r w:rsidR="00F2631D">
        <w:rPr>
          <w:rFonts w:ascii="Angsana New" w:hAnsi="Angsana New"/>
          <w:spacing w:val="0"/>
          <w:sz w:val="30"/>
          <w:szCs w:val="30"/>
          <w:lang w:val="en-US" w:bidi="th-TH"/>
        </w:rPr>
        <w:br/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ล้านบาท</w:t>
      </w:r>
      <w:r w:rsidR="009B2A34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 xml:space="preserve"> และ</w:t>
      </w:r>
      <w:r w:rsidR="00A7507F">
        <w:rPr>
          <w:rFonts w:ascii="Angsana New" w:hAnsi="Angsana New" w:hint="cs"/>
          <w:spacing w:val="0"/>
          <w:sz w:val="30"/>
          <w:szCs w:val="30"/>
          <w:cs/>
          <w:lang w:bidi="th-TH"/>
        </w:rPr>
        <w:t xml:space="preserve"> </w:t>
      </w:r>
      <w:r w:rsidR="00A7507F">
        <w:rPr>
          <w:rFonts w:ascii="Angsana New" w:hAnsi="Angsana New"/>
          <w:spacing w:val="0"/>
          <w:sz w:val="30"/>
          <w:szCs w:val="30"/>
          <w:lang w:val="en-US" w:bidi="th-TH"/>
        </w:rPr>
        <w:t>3</w:t>
      </w:r>
      <w:r w:rsidR="0015726B">
        <w:rPr>
          <w:rFonts w:ascii="Angsana New" w:hAnsi="Angsana New"/>
          <w:spacing w:val="0"/>
          <w:sz w:val="30"/>
          <w:szCs w:val="30"/>
          <w:lang w:val="en-US" w:bidi="th-TH"/>
        </w:rPr>
        <w:t xml:space="preserve"> </w:t>
      </w:r>
      <w:r w:rsidR="009B2A34" w:rsidRPr="009C526C">
        <w:rPr>
          <w:rFonts w:ascii="Angsana New" w:hAnsi="Angsana New" w:hint="cs"/>
          <w:spacing w:val="0"/>
          <w:sz w:val="30"/>
          <w:szCs w:val="30"/>
          <w:cs/>
          <w:lang w:val="en-US" w:bidi="th-TH"/>
        </w:rPr>
        <w:t>ล้านเหรียญดอลลาร์สหรัฐอเมริกา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(</w:t>
      </w:r>
      <w:r w:rsidR="00903A1C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31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 xml:space="preserve">ธันวาคม </w:t>
      </w:r>
      <w:r w:rsidR="00903A1C" w:rsidRPr="009C526C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256</w:t>
      </w:r>
      <w:r w:rsidR="0015726B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>8</w:t>
      </w:r>
      <w:r w:rsidRPr="009C526C">
        <w:rPr>
          <w:rFonts w:ascii="Angsana New" w:hAnsi="Angsana New"/>
          <w:i/>
          <w:iCs/>
          <w:spacing w:val="0"/>
          <w:sz w:val="30"/>
          <w:szCs w:val="30"/>
          <w:lang w:bidi="th-TH"/>
        </w:rPr>
        <w:t>:</w:t>
      </w:r>
      <w:r w:rsidR="008F1970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="0015726B" w:rsidRPr="0015726B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216.26 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ล้านบาท</w:t>
      </w:r>
      <w:r w:rsidR="00CA5ABE">
        <w:rPr>
          <w:rFonts w:ascii="Angsana New" w:hAnsi="Angsana New"/>
          <w:i/>
          <w:iCs/>
          <w:spacing w:val="0"/>
          <w:sz w:val="30"/>
          <w:szCs w:val="30"/>
          <w:lang w:bidi="th-TH"/>
        </w:rPr>
        <w:t xml:space="preserve"> </w:t>
      </w:r>
      <w:r w:rsidR="00CA5ABE">
        <w:rPr>
          <w:rFonts w:ascii="Angsana New" w:hAnsi="Angsana New" w:hint="cs"/>
          <w:i/>
          <w:iCs/>
          <w:spacing w:val="0"/>
          <w:sz w:val="30"/>
          <w:szCs w:val="30"/>
          <w:cs/>
          <w:lang w:bidi="th-TH"/>
        </w:rPr>
        <w:t>และ</w:t>
      </w:r>
      <w:r w:rsidR="00CA5ABE">
        <w:rPr>
          <w:rFonts w:ascii="Angsana New" w:hAnsi="Angsana New"/>
          <w:i/>
          <w:iCs/>
          <w:spacing w:val="0"/>
          <w:sz w:val="30"/>
          <w:szCs w:val="30"/>
          <w:lang w:val="en-US" w:bidi="th-TH"/>
        </w:rPr>
        <w:t xml:space="preserve"> 3 </w:t>
      </w:r>
      <w:r w:rsidR="00CA5ABE" w:rsidRPr="00CA5ABE">
        <w:rPr>
          <w:rFonts w:ascii="Angsana New" w:hAnsi="Angsana New"/>
          <w:i/>
          <w:iCs/>
          <w:spacing w:val="0"/>
          <w:sz w:val="30"/>
          <w:szCs w:val="30"/>
          <w:cs/>
          <w:lang w:val="en-US" w:bidi="th-TH"/>
        </w:rPr>
        <w:t>ล้านเหรียญดอลลาร์สหรัฐอเมริกา</w:t>
      </w:r>
      <w:r w:rsidRPr="009C526C">
        <w:rPr>
          <w:rFonts w:ascii="Angsana New" w:hAnsi="Angsana New"/>
          <w:i/>
          <w:iCs/>
          <w:spacing w:val="0"/>
          <w:sz w:val="30"/>
          <w:szCs w:val="30"/>
          <w:cs/>
          <w:lang w:bidi="th-TH"/>
        </w:rPr>
        <w:t>)</w:t>
      </w:r>
    </w:p>
    <w:p w14:paraId="189A075D" w14:textId="77777777" w:rsidR="00CA5ABE" w:rsidRDefault="00CA5ABE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pacing w:val="0"/>
          <w:sz w:val="30"/>
          <w:szCs w:val="30"/>
          <w:lang w:bidi="th-TH"/>
        </w:rPr>
      </w:pPr>
    </w:p>
    <w:p w14:paraId="78CD262A" w14:textId="0D2467DF" w:rsidR="00C50C0A" w:rsidRPr="009C526C" w:rsidRDefault="00C50C0A" w:rsidP="009B169F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b/>
          <w:bCs/>
          <w:spacing w:val="0"/>
          <w:sz w:val="30"/>
          <w:szCs w:val="30"/>
          <w:rtl/>
        </w:rPr>
      </w:pPr>
      <w:r w:rsidRPr="009C526C">
        <w:rPr>
          <w:rFonts w:ascii="Angsana New" w:hAnsi="Angsana New"/>
          <w:b/>
          <w:bCs/>
          <w:i/>
          <w:iCs/>
          <w:spacing w:val="0"/>
          <w:sz w:val="30"/>
          <w:szCs w:val="30"/>
          <w:cs/>
          <w:lang w:val="en-US" w:bidi="th-TH"/>
        </w:rPr>
        <w:t>หนังสือค้ำประกันจากสถาบันการเงิน</w:t>
      </w:r>
    </w:p>
    <w:p w14:paraId="713E0F7E" w14:textId="77777777" w:rsidR="00C50C0A" w:rsidRPr="009C526C" w:rsidRDefault="00C50C0A" w:rsidP="00F80A3C">
      <w:pPr>
        <w:pStyle w:val="block"/>
        <w:spacing w:after="0" w:line="120" w:lineRule="atLeast"/>
        <w:ind w:left="540" w:right="-405" w:hanging="540"/>
        <w:jc w:val="both"/>
        <w:rPr>
          <w:rFonts w:ascii="Angsana New" w:hAnsi="Angsana New"/>
          <w:spacing w:val="0"/>
          <w:sz w:val="30"/>
          <w:szCs w:val="30"/>
          <w:lang w:val="en-US" w:bidi="th-TH"/>
        </w:rPr>
      </w:pPr>
    </w:p>
    <w:p w14:paraId="5B8CCC68" w14:textId="43712579" w:rsidR="00E4055C" w:rsidRDefault="00C50C0A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ณ</w:t>
      </w:r>
      <w:r w:rsidR="00EC0B4E" w:rsidRPr="009C526C">
        <w:rPr>
          <w:rFonts w:ascii="Angsana New" w:hAnsi="Angsana New"/>
          <w:color w:val="FFFFFF"/>
          <w:spacing w:val="0"/>
          <w:sz w:val="30"/>
          <w:szCs w:val="30"/>
          <w:lang w:bidi="th-TH"/>
        </w:rPr>
        <w:t xml:space="preserve"> </w:t>
      </w:r>
      <w:r w:rsidR="00C065F0" w:rsidRPr="00C065F0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วันที่ </w:t>
      </w:r>
      <w:r w:rsidR="00F76F1B">
        <w:rPr>
          <w:rFonts w:ascii="Angsana New" w:hAnsi="Angsana New"/>
          <w:spacing w:val="0"/>
          <w:sz w:val="30"/>
          <w:szCs w:val="30"/>
          <w:lang w:bidi="th-TH"/>
        </w:rPr>
        <w:t>31</w:t>
      </w:r>
      <w:r w:rsidR="00C065F0" w:rsidRPr="00C065F0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มีนาคม </w:t>
      </w:r>
      <w:r w:rsidR="00F76F1B">
        <w:rPr>
          <w:rFonts w:ascii="Angsana New" w:hAnsi="Angsana New"/>
          <w:spacing w:val="0"/>
          <w:sz w:val="30"/>
          <w:szCs w:val="30"/>
          <w:lang w:bidi="th-TH"/>
        </w:rPr>
        <w:t>2569</w:t>
      </w:r>
      <w:r w:rsidR="00C065F0" w:rsidRPr="00C065F0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</w:t>
      </w:r>
      <w:r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บริษัท</w:t>
      </w:r>
      <w:r w:rsidR="00925964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มีหนังสือค้ำประกัน</w:t>
      </w:r>
      <w:r w:rsidR="006E7C3B" w:rsidRPr="009C526C">
        <w:rPr>
          <w:rFonts w:ascii="Angsana New" w:hAnsi="Angsana New" w:hint="cs"/>
          <w:spacing w:val="0"/>
          <w:sz w:val="30"/>
          <w:szCs w:val="30"/>
          <w:cs/>
          <w:lang w:bidi="th-TH"/>
        </w:rPr>
        <w:t>จากสถาบันการเงิน</w:t>
      </w:r>
      <w:r w:rsidR="00097FEF" w:rsidRPr="009C526C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25964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เพื่อค้ำประกันการใช้โครงข่ายระบบเส้นใยแก้วนำแสง การเช่าพื้นที่ และ</w:t>
      </w:r>
      <w:r w:rsidR="00097FEF" w:rsidRPr="009C526C">
        <w:rPr>
          <w:rFonts w:ascii="Angsana New" w:hAnsi="Angsana New"/>
          <w:spacing w:val="0"/>
          <w:sz w:val="30"/>
          <w:szCs w:val="30"/>
          <w:cs/>
          <w:lang w:bidi="th-TH"/>
        </w:rPr>
        <w:t>สาธารณูปโภค</w:t>
      </w:r>
    </w:p>
    <w:p w14:paraId="3124F0FF" w14:textId="77777777" w:rsidR="00BC66A5" w:rsidRPr="009C526C" w:rsidRDefault="00BC66A5" w:rsidP="00BC66A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1ADD64E2" w14:textId="69BC87F1" w:rsidR="00DD1892" w:rsidRPr="009F363D" w:rsidRDefault="00DD1892" w:rsidP="009F36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b/>
          <w:bCs/>
          <w:i/>
          <w:iCs/>
          <w:spacing w:val="0"/>
          <w:rtl/>
        </w:rPr>
      </w:pPr>
      <w:r w:rsidRPr="009C526C">
        <w:rPr>
          <w:b/>
          <w:bCs/>
          <w:i/>
          <w:iCs/>
          <w:spacing w:val="0"/>
          <w:cs/>
        </w:rPr>
        <w:t>สัญญาบริการ</w:t>
      </w:r>
    </w:p>
    <w:p w14:paraId="3A73F3AA" w14:textId="77777777" w:rsidR="00DD1892" w:rsidRPr="001871A5" w:rsidRDefault="00DD1892" w:rsidP="00F80A3C">
      <w:pPr>
        <w:pStyle w:val="block"/>
        <w:spacing w:after="0" w:line="120" w:lineRule="atLeast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</w:p>
    <w:p w14:paraId="7EEB51EA" w14:textId="212ECC8B" w:rsidR="00FC4E78" w:rsidRPr="00F0147E" w:rsidRDefault="00DD1892" w:rsidP="00401B35">
      <w:pPr>
        <w:pStyle w:val="block"/>
        <w:spacing w:after="0" w:line="240" w:lineRule="auto"/>
        <w:ind w:left="540" w:right="-43"/>
        <w:jc w:val="thaiDistribute"/>
        <w:rPr>
          <w:rFonts w:ascii="Angsana New" w:hAnsi="Angsana New"/>
          <w:spacing w:val="0"/>
          <w:sz w:val="30"/>
          <w:szCs w:val="30"/>
          <w:lang w:bidi="th-TH"/>
        </w:rPr>
      </w:pPr>
      <w:r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>บริษัทได้ทำสัญญา</w:t>
      </w:r>
      <w:r w:rsidR="001E6861"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>บริการ</w:t>
      </w:r>
      <w:r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>ที่เกี่ยวข้องกับการเช่าอุปกรณ์และสัญญาบริการ</w:t>
      </w:r>
      <w:r w:rsidR="003A3301"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>อื่น</w:t>
      </w:r>
      <w:r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 อายุของสัญญามีระยะเวลาตั้งแต</w:t>
      </w:r>
      <w:r w:rsidR="000819B2"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>่</w:t>
      </w:r>
      <w:r w:rsidR="00171598" w:rsidRPr="00F0147E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="00903A1C" w:rsidRPr="00F0147E">
        <w:rPr>
          <w:rFonts w:ascii="Angsana New" w:hAnsi="Angsana New"/>
          <w:spacing w:val="0"/>
          <w:sz w:val="30"/>
          <w:szCs w:val="30"/>
          <w:lang w:bidi="th-TH"/>
        </w:rPr>
        <w:t>1</w:t>
      </w:r>
      <w:r w:rsidRPr="00F0147E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 xml:space="preserve">ถึง </w:t>
      </w:r>
      <w:r w:rsidR="00903A1C" w:rsidRPr="00F0147E">
        <w:rPr>
          <w:rFonts w:ascii="Angsana New" w:hAnsi="Angsana New"/>
          <w:spacing w:val="0"/>
          <w:sz w:val="30"/>
          <w:szCs w:val="30"/>
          <w:lang w:bidi="th-TH"/>
        </w:rPr>
        <w:t>30</w:t>
      </w:r>
      <w:r w:rsidRPr="00F0147E">
        <w:rPr>
          <w:rFonts w:ascii="Angsana New" w:hAnsi="Angsana New"/>
          <w:spacing w:val="0"/>
          <w:sz w:val="30"/>
          <w:szCs w:val="30"/>
          <w:lang w:bidi="th-TH"/>
        </w:rPr>
        <w:t xml:space="preserve"> </w:t>
      </w:r>
      <w:r w:rsidRPr="00F0147E">
        <w:rPr>
          <w:rFonts w:ascii="Angsana New" w:hAnsi="Angsana New"/>
          <w:spacing w:val="0"/>
          <w:sz w:val="30"/>
          <w:szCs w:val="30"/>
          <w:cs/>
          <w:lang w:bidi="th-TH"/>
        </w:rPr>
        <w:t>ปี</w:t>
      </w:r>
      <w:bookmarkStart w:id="2" w:name="_Hlk85999046"/>
    </w:p>
    <w:p w14:paraId="32396FBF" w14:textId="458B8B1A" w:rsidR="002060B2" w:rsidRDefault="00206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pacing w:val="0"/>
        </w:rPr>
      </w:pPr>
      <w:bookmarkStart w:id="3" w:name="_Hlk165562470"/>
      <w:bookmarkStart w:id="4" w:name="_Hlk180755605"/>
    </w:p>
    <w:p w14:paraId="734D0288" w14:textId="77777777" w:rsidR="00F0147E" w:rsidRDefault="00F01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spacing w:val="0"/>
        </w:rPr>
      </w:pPr>
      <w:r>
        <w:rPr>
          <w:b/>
          <w:bCs/>
          <w:spacing w:val="0"/>
        </w:rPr>
        <w:br w:type="page"/>
      </w:r>
    </w:p>
    <w:p w14:paraId="1AD33D9D" w14:textId="3B1D6F8B" w:rsidR="00271CF5" w:rsidRPr="009C526C" w:rsidRDefault="00903A1C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b/>
          <w:bCs/>
          <w:spacing w:val="0"/>
          <w:lang w:val="th-TH"/>
        </w:rPr>
      </w:pPr>
      <w:r w:rsidRPr="00D74373">
        <w:rPr>
          <w:b/>
          <w:bCs/>
          <w:spacing w:val="0"/>
        </w:rPr>
        <w:lastRenderedPageBreak/>
        <w:t>1</w:t>
      </w:r>
      <w:r w:rsidR="00386C24">
        <w:rPr>
          <w:b/>
          <w:bCs/>
          <w:spacing w:val="0"/>
        </w:rPr>
        <w:t>1</w:t>
      </w:r>
      <w:r w:rsidR="00515202" w:rsidRPr="00D74373">
        <w:rPr>
          <w:b/>
          <w:bCs/>
          <w:spacing w:val="0"/>
          <w:cs/>
        </w:rPr>
        <w:tab/>
      </w:r>
      <w:r w:rsidR="00271CF5" w:rsidRPr="00D74373">
        <w:rPr>
          <w:b/>
          <w:bCs/>
          <w:spacing w:val="0"/>
          <w:cs/>
        </w:rPr>
        <w:t>หนี้สินที่อาจเกิดขึ้น</w:t>
      </w:r>
    </w:p>
    <w:p w14:paraId="34EF71E6" w14:textId="77777777" w:rsidR="00B83A79" w:rsidRPr="009C526C" w:rsidRDefault="00B83A79" w:rsidP="000F748C">
      <w:pPr>
        <w:pStyle w:val="a"/>
        <w:tabs>
          <w:tab w:val="clear" w:pos="1080"/>
          <w:tab w:val="left" w:pos="7650"/>
        </w:tabs>
        <w:ind w:left="540"/>
        <w:jc w:val="thaiDistribute"/>
        <w:rPr>
          <w:rFonts w:ascii="Angsana New" w:hAnsi="Angsana New" w:cs="Angsana New"/>
          <w:spacing w:val="0"/>
          <w:lang w:val="en-US"/>
        </w:rPr>
      </w:pPr>
    </w:p>
    <w:bookmarkEnd w:id="2"/>
    <w:p w14:paraId="43CA685C" w14:textId="0DB5F1B7" w:rsidR="00B729AD" w:rsidRDefault="00B729AD" w:rsidP="000F748C">
      <w:pPr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ในปี </w:t>
      </w:r>
      <w:r w:rsidR="00903A1C" w:rsidRPr="009C526C">
        <w:rPr>
          <w:rFonts w:hint="cs"/>
          <w:spacing w:val="0"/>
        </w:rPr>
        <w:t>2554</w:t>
      </w:r>
      <w:r w:rsidRPr="009C526C">
        <w:rPr>
          <w:rFonts w:hint="cs"/>
          <w:spacing w:val="0"/>
          <w:cs/>
        </w:rPr>
        <w:t xml:space="preserve"> บริษัทได้รับโอนสายไฟเบอร์ออฟติกจำนวนหนึ่งจากบริษัทแห่งหนึ่งซึ่งสายไฟเบอร์ออฟติกดังกล่าวติดตั้งและใช้งานเดิมอยู่แล้วในท่อร้อยสายเคเบิลใต้ดินซึ่งเป็นของผู้ประกอบการกิจการโทรคมนาคมรายหนึ่งในพื้นที่กรุงเทพมหานคร ต่อมาในไตรมาส </w:t>
      </w:r>
      <w:r w:rsidR="00903A1C" w:rsidRPr="009C526C">
        <w:rPr>
          <w:rFonts w:hint="cs"/>
          <w:spacing w:val="0"/>
        </w:rPr>
        <w:t>1</w:t>
      </w:r>
      <w:r w:rsidRPr="009C526C">
        <w:rPr>
          <w:rFonts w:hint="cs"/>
          <w:spacing w:val="0"/>
          <w:cs/>
        </w:rPr>
        <w:t xml:space="preserve"> ปี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บริษัทได้รับแจ้งอัตราค่าเช่าท่อร้อยสายเคเบิลใต้ดินที่กำหนด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ขึ้นใหม่จากผู้ประกอบการกิจการโทรคมนาคมรายดังกล่าว แต่ยังไม่มีการออกใบแจ้งหนี้เพื่อเรียกเก็บค่าเช่าท่อร้อยสายเคเบิลใต้ดิน อย่างไรก็ตาม บริษัทได้บันทึกหนี้สินจากภาระผูกพันนี้โดยประมาณขึ้นจากอัตราค่าเช่าซึ่งบริษัทผู้โอนสายไฟเบอร์ออฟติกเคยได้รับแจ้งซึ่งต่ำกว่าอัตราที่ผู้ประกอบการกิจการโทรคมนาคมรายดังกล่าวกำหนดขึ้นใหม่ เนื่องจากฝ่ายบริหารของบริษัทเชื่อว่าการกำหนดอัตราค่าเช่าท่อร้อยสายเคเบิลใต้ดินในอัตราใหม่มีอัตราสูง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กว่าอัตราเดิมมาก ซึ่งเป็นอัตราที่ผู้ประกอบกิจการโทรคมนาคมรายนั้นกำหนดขึ้น โดยไม่สอดคล้องกับหลักการและวิธีการกำหนดอัตราค่าใช้โครงข่ายของผู้รับใบอนุญาตตามประกาศของคณะกรรมการกิจการกระจายเสียง กิจการโทรทัศน์ และกิจการโทรคมนาคมแห่งชาติ (กสทช.) ว่าด้วยการใช้และเชื่อมต่อโครงข่าย พ.ศ.</w:t>
      </w:r>
      <w:r w:rsidR="00903A1C" w:rsidRPr="009C526C">
        <w:rPr>
          <w:rFonts w:hint="cs"/>
          <w:spacing w:val="0"/>
        </w:rPr>
        <w:t>2549</w:t>
      </w:r>
      <w:r w:rsidRPr="009C526C">
        <w:rPr>
          <w:rFonts w:hint="cs"/>
          <w:spacing w:val="0"/>
          <w:cs/>
        </w:rPr>
        <w:t xml:space="preserve"> (</w:t>
      </w:r>
      <w:r w:rsidRPr="009C526C">
        <w:rPr>
          <w:rFonts w:hint="cs"/>
          <w:spacing w:val="0"/>
        </w:rPr>
        <w:t>“</w:t>
      </w:r>
      <w:r w:rsidRPr="009C526C">
        <w:rPr>
          <w:rFonts w:hint="cs"/>
          <w:spacing w:val="0"/>
          <w:cs/>
        </w:rPr>
        <w:t>ประกาศไอซี</w:t>
      </w:r>
      <w:r w:rsidRPr="009C526C">
        <w:rPr>
          <w:rFonts w:hint="cs"/>
          <w:spacing w:val="0"/>
        </w:rPr>
        <w:t xml:space="preserve">”) </w:t>
      </w:r>
      <w:r w:rsidRPr="009C526C">
        <w:rPr>
          <w:rFonts w:hint="cs"/>
          <w:spacing w:val="0"/>
          <w:cs/>
        </w:rPr>
        <w:t xml:space="preserve">เนื่องจากตามข้อเท็จจริงท่อร้อยสายเคเบิลใต้ดินเหล่านี้ได้ถูกสร้างและถูกใช้งานโดยผู้ประกอบกิจการโทรคมนาคมรายนั้น รวมทั้งใช้งานโดยบริษัทผู้โอนสายไฟเบอร์ออฟติกแก่บริษัทมาแล้วไม่น้อยกว่า </w:t>
      </w:r>
      <w:r w:rsidR="00903A1C" w:rsidRPr="009C526C">
        <w:rPr>
          <w:rFonts w:hint="cs"/>
          <w:spacing w:val="0"/>
        </w:rPr>
        <w:t>10</w:t>
      </w:r>
      <w:r w:rsidRPr="009C526C">
        <w:rPr>
          <w:rFonts w:hint="cs"/>
          <w:spacing w:val="0"/>
          <w:cs/>
        </w:rPr>
        <w:t xml:space="preserve"> ปี 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จึงเป็นทรัพย์สินที่ผู้ประกอบกิจการโทรคมนาคมรายนั้นมีอยู่เดิมมิได้จัดสร้างขึ้นมาใหม่ ผู้ประกอบกิจการโทรคมนาคมรายนั้นจึงไม่มีภาระต้นทุนค่าใช้จ่ายในการลงทุนเพิ่มเติมในทรัพย์สินเหล่านี้ บริษัทจึงเชื่อว่าอัตราค่าเช่าท่อร้อยสายเคเบิลใต้ดินที่ผู้ประกอบกิจการโทรคมนาคมรายนั้นกำหนดขึ้นใหม่นี้ไม่เป็นตามหลักการอัตราอิงต้นทุน (</w:t>
      </w:r>
      <w:r w:rsidRPr="009C526C">
        <w:rPr>
          <w:rFonts w:hint="cs"/>
          <w:spacing w:val="0"/>
        </w:rPr>
        <w:t>cost-based basis) (</w:t>
      </w:r>
      <w:r w:rsidRPr="009C526C">
        <w:rPr>
          <w:rFonts w:hint="cs"/>
          <w:spacing w:val="0"/>
          <w:cs/>
        </w:rPr>
        <w:t xml:space="preserve">ประกาศไอซีข้อ </w:t>
      </w:r>
      <w:r w:rsidR="00903A1C" w:rsidRPr="009C526C">
        <w:rPr>
          <w:rFonts w:hint="cs"/>
          <w:spacing w:val="0"/>
        </w:rPr>
        <w:t>19</w:t>
      </w:r>
      <w:r w:rsidRPr="009C526C">
        <w:rPr>
          <w:rFonts w:hint="cs"/>
          <w:spacing w:val="0"/>
          <w:cs/>
        </w:rPr>
        <w:t>) และวิธีการคำนวณอัตรา  ค่าเช่าท่อร้อยสายเคเบิลใต้ดินก็อาจมิได้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ใช้วิธีการคำนวณที่สะท้อนต้นทุนตามที่ กสทช.เห็นชอบ (ประกาศไอซี ข้อ </w:t>
      </w:r>
      <w:r w:rsidR="00903A1C" w:rsidRPr="009C526C">
        <w:rPr>
          <w:rFonts w:hint="cs"/>
          <w:spacing w:val="0"/>
        </w:rPr>
        <w:t>20</w:t>
      </w:r>
      <w:r w:rsidRPr="009C526C">
        <w:rPr>
          <w:rFonts w:hint="cs"/>
          <w:spacing w:val="0"/>
          <w:cs/>
        </w:rPr>
        <w:t xml:space="preserve">) นอกจากนี้ เมื่อมีการเปลี่ยนแปลงอัตราดังกล่าว ผู้ประกอบกิจการโทรคมนาคมรายนั้นในฐานะผู้รับใบอนุญาตที่มีโครงข่ายมีหน้าที่จะต้องแจ้งให้บริษัทในฐานะผู้รับใบอนุญาตที่ขอใช้โครงข่ายทราบล่วงหน้าอย่างน้อย </w:t>
      </w:r>
      <w:r w:rsidR="00903A1C" w:rsidRPr="009C526C">
        <w:rPr>
          <w:rFonts w:hint="cs"/>
          <w:spacing w:val="0"/>
        </w:rPr>
        <w:t>90</w:t>
      </w:r>
      <w:r w:rsidRPr="009C526C">
        <w:rPr>
          <w:rFonts w:hint="cs"/>
          <w:spacing w:val="0"/>
          <w:cs/>
        </w:rPr>
        <w:t xml:space="preserve"> วันพร้อมแสดงหลักฐานหรือสาเหตุที่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ทำให้ต้องเปลี่ยนแปลงอัตราค่าตอบแทนนั้นด้วย (ประกาศไอซีข้อ </w:t>
      </w:r>
      <w:r w:rsidR="00903A1C" w:rsidRPr="009C526C">
        <w:rPr>
          <w:rFonts w:hint="cs"/>
          <w:spacing w:val="0"/>
        </w:rPr>
        <w:t>21</w:t>
      </w:r>
      <w:r w:rsidRPr="009C526C">
        <w:rPr>
          <w:rFonts w:hint="cs"/>
          <w:spacing w:val="0"/>
          <w:cs/>
        </w:rPr>
        <w:t>) แต่ผู้ประกอบกิจการโทรคมนาคมรายนั้นก็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ยังมิได้ดำเนินการเช่นกัน ดังนั้น เพื่อให้การดำเนินการเรื่องนี้เป็นไปโดยชอบด้วยหลักเกณฑ์และขั้นตอนของกฎหมาย บริษัทจึงได้ส่งหนังสือแจ้งให้ผู้ประกอบกิจการโทรคมนาคมรายนั้นชี้แจงเหตุผลในการกำหนดอัตราค่าเช่าท่อร้อยสายเคเบิลใต้ดินในอัตราใหม่ พร้อมทั้งแสดงหลักฐานและวิธีการคำนวณต้นทุนในการกำหนดอัตรา</w:t>
      </w:r>
      <w:r w:rsidR="00131668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ใหม่ดังกล่าวให้บริษัททราบด้วย ทั้งนี้ บริษัทได้แจ้งขอสงวนสิทธิที่จะเจรจากับผู้ประกอบกิจการโทรคมนาคมรายนั้นเพื่อปรับลดอัตราค่าเช่าท่อร้อยสายเคเบิลใต้ดินดังกล่าวลงให้เป็นอัตราที่สมเหตุสมผลและเป็นธรรมแก่บริษัทตามกฎหมายต่อไปด้วย</w:t>
      </w:r>
    </w:p>
    <w:p w14:paraId="48D7B5CC" w14:textId="77777777" w:rsidR="00F0147E" w:rsidRDefault="00F0147E" w:rsidP="00F01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</w:p>
    <w:p w14:paraId="61D2EB9E" w14:textId="77777777" w:rsidR="00F0147E" w:rsidRDefault="00F01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47126A83" w14:textId="37A8CD26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 xml:space="preserve">ต่อมาในเดือนกรกฎาคม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ผู้ประกอบกิจการโทรคมนาคมรายดังกล่าวได้มีหนังสือตอบกลับมายังบริษัท</w:t>
      </w:r>
      <w:r w:rsidRPr="009C526C">
        <w:rPr>
          <w:spacing w:val="0"/>
        </w:rPr>
        <w:br/>
      </w:r>
      <w:r w:rsidRPr="009C526C">
        <w:rPr>
          <w:rFonts w:hint="cs"/>
          <w:spacing w:val="0"/>
          <w:cs/>
        </w:rPr>
        <w:t>โดยยืนยันว่าอัตราค่าเช่าท่อร้อยสายเคเบิลใต้ดินที่กำหนดขึ้นใช้ดังกล่าวเป็นอัตราที่เหมาะสมแล้ว พร้อมทั้ง</w:t>
      </w:r>
      <w:r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แจ้งให้บริษัทยืนยันการชำระค่าเช่าท่อร้อยสายเคเบิลใต้ดินภายในวันที่ </w:t>
      </w:r>
      <w:r w:rsidR="00903A1C" w:rsidRPr="009C526C">
        <w:rPr>
          <w:rFonts w:hint="cs"/>
          <w:spacing w:val="0"/>
        </w:rPr>
        <w:t>15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เพื่อจะได้ดำเนินการจัดเก็บเงินกับบริษัทต่อไป โดยมิได้มีการปรับลดอัตราค่าเช่าท่อร้อยสายเคเบิลใต้ดินตามที่บริษัทได้โต้แย้งไว้</w:t>
      </w:r>
      <w:r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แต่อย่างใด</w:t>
      </w:r>
    </w:p>
    <w:p w14:paraId="288CFC4F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43B81893" w14:textId="59FA75FA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อย่างไรก็ตาม บริษัทได้มีการแจ้งปรับลดปริมาณการใช้ท่อร้อยสายเคเบิลใต้ดินคงเหลือเท่าที่จำเป็นตั้งแต่วันที่ </w:t>
      </w:r>
      <w:r w:rsidR="00903A1C" w:rsidRPr="009C526C">
        <w:rPr>
          <w:rFonts w:hint="cs"/>
          <w:spacing w:val="0"/>
        </w:rPr>
        <w:t>1</w:t>
      </w:r>
      <w:r w:rsidRPr="009C526C">
        <w:rPr>
          <w:rFonts w:hint="cs"/>
          <w:spacing w:val="0"/>
          <w:cs/>
        </w:rPr>
        <w:t xml:space="preserve"> เมษายน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เป็นต้นไป ซึ่งผู้ประกอบกิจการโทรคมนาคมรายดังกล่าวได้ตรวจสอบข้อมูล และเรียกเก็บค่าเช่าท่อร้อยสายเคเบิลใต้ดินเพิ่มเติมในเดือนสิงหาคม </w:t>
      </w:r>
      <w:r w:rsidR="00903A1C" w:rsidRPr="009C526C">
        <w:rPr>
          <w:rFonts w:hint="cs"/>
          <w:spacing w:val="0"/>
        </w:rPr>
        <w:t>2555</w:t>
      </w:r>
      <w:r w:rsidRPr="009C526C">
        <w:rPr>
          <w:rFonts w:hint="cs"/>
          <w:spacing w:val="0"/>
          <w:cs/>
        </w:rPr>
        <w:t xml:space="preserve"> โดยเป็นอัตราเดียวกับอัตราที่กำหนดขึ้นใหม่</w:t>
      </w:r>
    </w:p>
    <w:p w14:paraId="089389E3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F1D6BB6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จากการยืนยันอัตราราคาค่าเช่าท่อร้อยสายเคเบิลใต้ดินของผู้ประกอบกิจการโทรคมนาคมรายดังกล่าวข้างต้น ฝ่ายบริหารของบริษัทเห็นว่ายังคงมีความเห็นแตกต่างกันระหว่างบริษัทกับผู้ประกอบกิจการโทรคมนาคมรายดังกล่าว กรณีการโต้แย้งสิทธิในข้อสัญญาใช้ท่อร้อยสายเคเบิลใต้ดิน บริษัทจึงดำเนินการส่งหนังสือแจ้งสงวนสิทธิไม่ยอมรับจำนวนหนี้ที่ระบุไว้ เนื่องจากเห็นว่าเป็นหนี้ที่คำนวณจากอัตราค่าเช่าท่อร้อยสายเคเบิลใต้ดินที่ไม่เป็นธรรมต่อบริษัทและไม่ชอบด้วยกฎหมายตามประกาศไอซี รวมทั้งยังสงวนสิทธิในการขอใช้เวลาตรวจสอบความถูกต้องของจำนวนเงินที่แจ้งมานี้ นอกจากนี้ บริษัทยังมีสิทธิที่จะร้องขอความเป็นธรรมไปยังกสทช. เพื่อขอให้รับเรื่องข้อโต้แย้งดังกล่าว เข้าสู่กระบวนการระงับข้อพิพาทตามประกาศไอซีต่อไป</w:t>
      </w:r>
    </w:p>
    <w:p w14:paraId="46B9D8F8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spacing w:val="0"/>
        </w:rPr>
      </w:pPr>
    </w:p>
    <w:p w14:paraId="169A71A2" w14:textId="77777777" w:rsidR="0029714C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ต่อมาในระหว่างที่บริษัทเตรียมการเพื่อร้องขอความเป็นธรรมจาก กสทช.นั้น ฝ่ายบริหารของบริษัทได้เจรจากับฝ่ายบริหารของผู้ประกอบการกิจการโทรคมนาคมรายดังกล่าวเพื่อหาแนวทางแก้ไขปัญหา แต่ผู้ประกอบการกิจการโทรคมนาคมรายดังกล่าวได้ยื่นฟ้องบริษัทเป็นจำเลยที่สองต่อศาลแพ่งเรียกร้องให้บริษัทชำระหนี้ค่าใช้ประโยชน์</w:t>
      </w:r>
      <w:r w:rsidR="006110B3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ท่อรวมค่าดอกเบี้ยนับถึงวันฟ้องจำนวน </w:t>
      </w:r>
      <w:r w:rsidR="00903A1C" w:rsidRPr="009C526C">
        <w:rPr>
          <w:rFonts w:hint="cs"/>
          <w:spacing w:val="0"/>
        </w:rPr>
        <w:t>39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2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พร้อมดอกเบี้ยในอัตรา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5</w:t>
      </w:r>
      <w:r w:rsidRPr="009C526C">
        <w:rPr>
          <w:rFonts w:hint="cs"/>
          <w:spacing w:val="0"/>
        </w:rPr>
        <w:t>%</w:t>
      </w:r>
      <w:r w:rsidRPr="009C526C">
        <w:rPr>
          <w:rFonts w:hint="cs"/>
          <w:spacing w:val="0"/>
          <w:cs/>
        </w:rPr>
        <w:t xml:space="preserve"> ต่อปีของต้นเงิน</w:t>
      </w:r>
      <w:r w:rsidR="00131668" w:rsidRPr="009C526C">
        <w:rPr>
          <w:rFonts w:hint="cs"/>
          <w:spacing w:val="0"/>
          <w:cs/>
        </w:rPr>
        <w:t xml:space="preserve"> </w:t>
      </w:r>
      <w:r w:rsidR="00903A1C" w:rsidRPr="009C526C">
        <w:rPr>
          <w:rFonts w:hint="cs"/>
          <w:spacing w:val="0"/>
        </w:rPr>
        <w:t>36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8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>ล้านบาท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โดยบริษัทได้รับสำเนาคำฟ้องเมื่อวันที่ </w:t>
      </w:r>
      <w:r w:rsidR="00903A1C" w:rsidRPr="009C526C">
        <w:rPr>
          <w:rFonts w:hint="cs"/>
          <w:spacing w:val="0"/>
        </w:rPr>
        <w:t>24</w:t>
      </w:r>
      <w:r w:rsidRPr="009C526C">
        <w:rPr>
          <w:rFonts w:hint="cs"/>
          <w:spacing w:val="0"/>
          <w:cs/>
        </w:rPr>
        <w:t xml:space="preserve"> กรกฎาคม </w:t>
      </w:r>
      <w:r w:rsidR="00903A1C" w:rsidRPr="009C526C">
        <w:rPr>
          <w:rFonts w:hint="cs"/>
          <w:spacing w:val="0"/>
        </w:rPr>
        <w:t>2556</w:t>
      </w:r>
      <w:r w:rsidRPr="009C526C">
        <w:rPr>
          <w:rFonts w:hint="cs"/>
          <w:spacing w:val="0"/>
          <w:cs/>
        </w:rPr>
        <w:t xml:space="preserve"> ทั้งนี้ ฝ่ายบริหารของผู้ประกอบการกิจการโทรคมนาคม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รายดังกล่าวไม่เคยแจ้งให้บริษัททราบถึงการดำเนินการฟ้องร้องแต่อย่างใด ดังนั้น บริษัทจึงจำเป็นจะต้องดำเนินการต่อสู้คดีในศาลเพื่อยุติข้อพิพาทนี้ต่อไป ทั้งนี้ ฝ่ายบริหารของบริษัทเชื่อว่าบริษัทจะชนะคดีดังกล่าว เนื่องจากคดีนี้ควรเข้าสู่กระบวนการระงับข้อพิพาทตามประกาศไอซี และไม่อยู่ในเขตอำนาจศาลแพ่ง อีกทั้งผู้ประกอบการ</w:t>
      </w:r>
      <w:r w:rsidR="00883C1B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โทรคมนาคมไม่ปฏิบัติตามข้อกำหนดของ กสทช. (ประกาศไอซี)</w:t>
      </w:r>
    </w:p>
    <w:p w14:paraId="3F2DDBF2" w14:textId="77777777" w:rsidR="00F0147E" w:rsidRDefault="00F0147E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</w:p>
    <w:p w14:paraId="1DC35F09" w14:textId="77777777" w:rsidR="00F0147E" w:rsidRDefault="00F01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0BC86842" w14:textId="5D5B972C" w:rsidR="00B729AD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>ต่อมา บริษัทได้มีโอกาสเข้าเจรจากับผู้บริหารของผู้ประกอบการกิจการโทรคมนาคมรายดังกล่าว เพื่อไกล่เกลี่ยข้อพิพาทระหว่างกัน ผลการเจรจาในเบื้องต้นปรากฏว่า การเจรจามีแนวโน้มที่จะตกลงกันได้ โดยบริษัทได้ยื่</w:t>
      </w:r>
      <w:r w:rsidR="00131668" w:rsidRPr="009C526C">
        <w:rPr>
          <w:rFonts w:hint="cs"/>
          <w:spacing w:val="0"/>
          <w:cs/>
        </w:rPr>
        <w:t>น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ข้อเสนอในการประนีประนอมข้อพิพาทต่อผู้ประกอบการกิจการโทรคมนาคมรายดังกล่าว ซึ่งมีสาระสำคัญคือ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บริษัทขอให้ผู้ประกอบการกิจการโทรคมนาคมรายดังกล่าว ใช้อัตราค่าเช่าท่อร้อยสายเคเบิลใต้ดินในอัตราเดิม นับตั้งแต่วันถัดจากวันครบกำหนดสัญญาการให้บริการระหว่างผู้ประกอบการกิจการโทรคมนาคมรายดังกล่าวกับบริษัทผู้โอนสายไฟเบอร์ออฟติกให้แก่บริษัทไปจนถึงวันที่บริษัทได้รับแจ้งอัตราค่าเช่าอัตราใหม่จาก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ผู้ประกอบการกิจการโทรคมนาคมรายดังกล่าว หลังจากนั้นจึงใช้อัตราค่าเช่าในอัตราใหม่ต่อ ซึ่งผลจากข้อเสนอประนีประนอมข้อพิพาทนี้จะทำให้หนี้สินที่เกิดจากค่าเช่าดังกล่าวมีจำนวนลดลงอย่างเป็นนัยสำคัญ อย่างไรก็</w:t>
      </w:r>
      <w:r w:rsidR="00245F04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ตาม ผู้ประกอบกิจการโทรคมนาคมรายดังกล่าวไม่สามารถประนีประนอมตามที่บริษัทเสนอมาได้ เนื่องจากมี</w:t>
      </w:r>
      <w:r w:rsidR="00017B2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การฟ้องร้องคดีไปแล้ว ดังนั้น บริษัทจึงดำเนินการเป็นสองแนวทาง</w:t>
      </w:r>
    </w:p>
    <w:p w14:paraId="79FF6855" w14:textId="77777777" w:rsidR="00BC66A5" w:rsidRPr="009C526C" w:rsidRDefault="00BC66A5" w:rsidP="00BC66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430"/>
        </w:tabs>
        <w:spacing w:line="240" w:lineRule="auto"/>
        <w:ind w:left="540"/>
        <w:jc w:val="thaiDistribute"/>
        <w:rPr>
          <w:spacing w:val="0"/>
        </w:rPr>
      </w:pPr>
    </w:p>
    <w:p w14:paraId="331F9D39" w14:textId="37AD6298" w:rsidR="00AC6C5D" w:rsidRDefault="00B729AD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แนวทางแรกคือ การยื่นคำร้องเรียนต่อ กสทช. เพื่อขอให้ กสทช.พิจารณาให้ความเป็นธรรมตามกฎหมาย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โทรคมนาคมและประกาศไอซีเพื่อกำหนดอัตราค่าเช่าท่อร้อยสายเคเบิลใต้ดินของผู้ประกอบการกิจการ</w:t>
      </w:r>
      <w:r w:rsidR="008E1FD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โทรคมนาคมรายดังกล่าวให้เป็นไปโดยถูกต้อง ตลอดจนขอให้ กสทช.ให้ความคุ้มครองแก่บริษัทให้สามารถใช้ท่อ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ร้อยสายเคเบิลใต้ดินได้ต่อไป หลังจากนั้น บริษัทจึงได้ดำเนินการในแนวทางที่สอง คือ ยื่นคำให้การเพื่อสู้คดีต่อ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ศาลแพ่ง โดยยกเหตุผลในการต่อสู้คดีทั้งแง่กฎหมายและข้อเท็จจริงต่างๆที่บ่งชี้ได้ว่า ผู้ประกอบการกิจการโทรคมนาคมรายดังกล่าวได้กระทำการที่ไม่ถูกต้องตามกฎหมายและบริษัทไม่มีภาระหน้าที่ตามกฎหมายที่ต้อง</w:t>
      </w:r>
      <w:r w:rsidR="00371DC5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ชำระเงินให้แก่ผู้ประกอบการกิจการโทรคมนาคมรายดังกล่าวตามที่ฟ้องมาแต่อย่างใด และยื่นโต้แย้งอำนาจศาล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แพ่ง เนื่องจากคดีดังกล่าวควรจะอยู่ในเขตอำนาจของศาลปกครอง ดังนั้น ศาลแพ่งจึงระงับการพิจารณาและส่ง</w:t>
      </w:r>
      <w:r w:rsidR="00131668" w:rsidRPr="009C526C">
        <w:rPr>
          <w:rFonts w:hint="cs"/>
          <w:spacing w:val="0"/>
          <w:cs/>
        </w:rPr>
        <w:t xml:space="preserve"> 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เรื่องให้ศาลปกครอง ต่อมาศาลปกครองมีความเห็นว่า คดีดังกล่าวอยู่ในอำนาจของศาลปกครอง ซึ่งทำให้เกิด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ความเห็นที่แตกต่างกันในเรื่องเขตอำนาจศาล จึงให้ส่งไปให้คณะกรรมการวินิจฉัยชี้ขาดอำนาจหน้าที่ระหว่างศาล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เพื่อพิจารณา ซึ่งคณะกรรมการฯมีความเห็นเมื่อวันที่ </w:t>
      </w:r>
      <w:r w:rsidR="00903A1C" w:rsidRPr="009C526C">
        <w:rPr>
          <w:rFonts w:hint="cs"/>
          <w:spacing w:val="0"/>
        </w:rPr>
        <w:t>29</w:t>
      </w:r>
      <w:r w:rsidRPr="009C526C">
        <w:rPr>
          <w:rFonts w:hint="cs"/>
          <w:spacing w:val="0"/>
          <w:cs/>
        </w:rPr>
        <w:t xml:space="preserve"> เมษายน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ว่าคดีนี้เป็นคดีปกครองจึงอยู่ภายใต้เขต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อำนาจของศาลปกครอง ดังนั้น ศาลแพ่งจึงได้มีคำสั่งให้จำหน่ายคดีนี้ออกจากสารบบความของศาลแพ่ง กรณีนี้จึง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ถือได้ว่า ขณะนี้ไม่มีคดีที่ผู้ประกอบกิจการโทรคมนาคมรายดังกล่าวฟ้องบริษัทในศาลแพ่งอีกต่อไป</w:t>
      </w:r>
      <w:bookmarkEnd w:id="3"/>
    </w:p>
    <w:p w14:paraId="53F9A49B" w14:textId="77777777" w:rsidR="00F54E8A" w:rsidRDefault="00F54E8A" w:rsidP="002971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spacing w:val="0"/>
        </w:rPr>
      </w:pPr>
    </w:p>
    <w:p w14:paraId="122CEEC3" w14:textId="77777777" w:rsidR="00F0147E" w:rsidRDefault="00F01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pacing w:val="0"/>
          <w:cs/>
        </w:rPr>
      </w:pPr>
      <w:r>
        <w:rPr>
          <w:spacing w:val="0"/>
          <w:cs/>
        </w:rPr>
        <w:br w:type="page"/>
      </w:r>
    </w:p>
    <w:p w14:paraId="6654B901" w14:textId="49D52D05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lastRenderedPageBreak/>
        <w:t>ต่อมาศาลปกครองกลางได้มีหมายแจ้งคำสั่งศาลลงวันที่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26</w:t>
      </w:r>
      <w:r w:rsidRPr="009C526C">
        <w:rPr>
          <w:rFonts w:hint="cs"/>
          <w:spacing w:val="0"/>
          <w:cs/>
        </w:rPr>
        <w:t xml:space="preserve"> มิถุนายน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ถึงบริษัทว่าศาลปกครองกลางได้รับ</w:t>
      </w:r>
      <w:r w:rsidR="004B5DD0" w:rsidRPr="009C526C">
        <w:rPr>
          <w:rFonts w:hint="cs"/>
          <w:spacing w:val="0"/>
          <w:cs/>
        </w:rPr>
        <w:t xml:space="preserve">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โอนคดีนี้มาจากศาลแพ่งแล้ว อย่างไรก็ตาม บริษัทพิจารณาแล้วไม่เห็นพ้องด้วยกับคำสั่งของศาลปกครองกลาง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ดังนั้น บริษัทจึงได้ยื่นคำร้องโต้แย้งคำสั่งศาลปกครองกลางเมื่อวันที่ </w:t>
      </w:r>
      <w:r w:rsidR="00903A1C" w:rsidRPr="009C526C">
        <w:rPr>
          <w:rFonts w:hint="cs"/>
          <w:spacing w:val="0"/>
        </w:rPr>
        <w:t>13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ซึ่งศาลปกครองกลาง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พิจารณาคำร้องของบริษัทแล้วมีคำสั่งเมื่อวันที่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28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2558</w:t>
      </w:r>
      <w:r w:rsidRPr="009C526C">
        <w:rPr>
          <w:rFonts w:hint="cs"/>
          <w:spacing w:val="0"/>
          <w:cs/>
        </w:rPr>
        <w:t xml:space="preserve"> ว่าไม่รับคำร้องของบริษัท เนื่องจากศาลปกครอง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กลางเห็นว่า แม้ศาลแพ่งจะสั่งจำหน่ายคดีออกจากสารบบความก็ตาม แต่ศาลแพ่งก็ได้มีการสรุปสำนวนและจัดส่งเอกสารในสำนวนคดีนี้ทั้งหมดมายังศาลปกครองกลาง กรณีนี้จึงถือได้ว่าศาลแพ่งได้โอนคดีนี้มายังศาลปกครองกลาง คำสั่งไม่รับคำร้องนี้ แม้บริษัทจะยังคงไม่เห็นพ้องด้วย แต่โดยที่ตามกฎหมายถือว่าเป็นคำสั่งระหว่างพิจารณา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ารอุทธรณ์คำสั่งระหว่างพิจารณาจะต้องอุทธรณ์ไปพร้อมกับการอุทธรณ์คำพิพากษาจึงจำเป็นที่บริษัทจะต้องรอ</w:t>
      </w:r>
      <w:r w:rsidR="004B5DD0" w:rsidRPr="009C526C">
        <w:rPr>
          <w:rFonts w:hint="cs"/>
          <w:spacing w:val="0"/>
          <w:cs/>
        </w:rPr>
        <w:t xml:space="preserve">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ให้ศาลปกครองกลางมีคำพิพากษาตัดสินคดีนี้เสียก่อน บริษัทจึงจะสามารถใช้สิทธิอุทธรณ์ได้ ซึ่งศาลปกครอง</w:t>
      </w:r>
      <w:r w:rsidR="004B5DD0" w:rsidRPr="009C526C">
        <w:rPr>
          <w:rFonts w:hint="cs"/>
          <w:spacing w:val="0"/>
          <w:cs/>
        </w:rPr>
        <w:t xml:space="preserve">  </w:t>
      </w:r>
      <w:r w:rsidR="00CE7DCF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กลางได้มีคำสั่งกำหนดให้วันที่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30</w:t>
      </w:r>
      <w:r w:rsidRPr="009C526C">
        <w:rPr>
          <w:rFonts w:hint="cs"/>
          <w:spacing w:val="0"/>
          <w:cs/>
        </w:rPr>
        <w:t xml:space="preserve"> มีนาคม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2561</w:t>
      </w:r>
      <w:r w:rsidRPr="009C526C">
        <w:rPr>
          <w:rFonts w:hint="cs"/>
          <w:spacing w:val="0"/>
          <w:cs/>
        </w:rPr>
        <w:t xml:space="preserve"> เป็นวันสิ้นสุดการแสวงหาข้อเท็จจริง</w:t>
      </w:r>
    </w:p>
    <w:p w14:paraId="1EB14EE8" w14:textId="77777777" w:rsidR="00FD45F9" w:rsidRPr="009C526C" w:rsidRDefault="00FD45F9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4DB62636" w14:textId="60EC8DBF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>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31</w:t>
      </w:r>
      <w:r w:rsidRPr="009C526C">
        <w:rPr>
          <w:rFonts w:hint="cs"/>
          <w:spacing w:val="0"/>
          <w:cs/>
        </w:rPr>
        <w:t xml:space="preserve"> กรกฎาคม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  <w:cs/>
        </w:rPr>
        <w:t xml:space="preserve"> ศาลปกครองกลางได้มีคำพิพากษาให้บริษัทชำระค่าเช่าแก่ผู้ประกอบกิจการ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โทรคมนาคมรายดังกล่าวตามอัตราขั้นต่ำตามที่บริษัทอ้างอิง พร้อมทั้งดอกเบี้ยในอัตราร้อยละ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</w:rPr>
        <w:t>.</w:t>
      </w:r>
      <w:r w:rsidR="00903A1C" w:rsidRPr="009C526C">
        <w:rPr>
          <w:rFonts w:hint="cs"/>
          <w:spacing w:val="0"/>
        </w:rPr>
        <w:t>5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>ต่อปีของเงินต้นจำนวน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7</w:t>
      </w:r>
      <w:r w:rsidRPr="009C526C">
        <w:rPr>
          <w:rFonts w:hint="cs"/>
          <w:spacing w:val="0"/>
          <w:cs/>
        </w:rPr>
        <w:t xml:space="preserve"> ล้านบาท บริษัทได้ชำระค่าเช่าท่อพร้อมทั้งดอกเบี้ยให้แก่ผู้ประกอบกิจการโทรคมนาคมรายดังกล่าว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 xml:space="preserve">แล้วเป็นจำนวน </w:t>
      </w:r>
      <w:r w:rsidR="00903A1C" w:rsidRPr="009C526C">
        <w:rPr>
          <w:rFonts w:hint="cs"/>
          <w:spacing w:val="0"/>
        </w:rPr>
        <w:t>16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ในวันที่ </w:t>
      </w:r>
      <w:r w:rsidR="00903A1C" w:rsidRPr="009C526C">
        <w:rPr>
          <w:rFonts w:hint="cs"/>
          <w:spacing w:val="0"/>
        </w:rPr>
        <w:t>21</w:t>
      </w:r>
      <w:r w:rsidRPr="009C526C">
        <w:rPr>
          <w:rFonts w:hint="cs"/>
          <w:spacing w:val="0"/>
          <w:cs/>
        </w:rPr>
        <w:t xml:space="preserve"> สิงหาคม </w:t>
      </w:r>
      <w:r w:rsidR="00903A1C" w:rsidRPr="009C526C">
        <w:rPr>
          <w:rFonts w:hint="cs"/>
          <w:spacing w:val="0"/>
        </w:rPr>
        <w:t>2562</w:t>
      </w:r>
    </w:p>
    <w:p w14:paraId="5FE4BFE7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65A2FC66" w14:textId="09B290CC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  <w:r w:rsidRPr="009C526C">
        <w:rPr>
          <w:rFonts w:hint="cs"/>
          <w:spacing w:val="0"/>
          <w:cs/>
        </w:rPr>
        <w:t xml:space="preserve">ต่อมาผู้ประกอบกิจการโทรคมนาคมรายดังกล่าว ได้ยื่นขออุทธรณ์คัดค้านคำพิพากษาของศาลปกครองกลางในวันที่ </w:t>
      </w:r>
      <w:r w:rsidR="00987830" w:rsidRPr="009C526C">
        <w:rPr>
          <w:spacing w:val="0"/>
          <w:cs/>
        </w:rPr>
        <w:br/>
      </w:r>
      <w:r w:rsidR="00903A1C" w:rsidRPr="009C526C">
        <w:rPr>
          <w:rFonts w:hint="cs"/>
          <w:spacing w:val="0"/>
        </w:rPr>
        <w:t>28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สิงหาคม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  <w:cs/>
        </w:rPr>
        <w:t xml:space="preserve"> ซึ่งบริษัทได้ทำการยื่นคำแก้อุทธรณ์ต่อศาลปกครองกลางแล้วเมื่อวันที่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17</w:t>
      </w:r>
      <w:r w:rsidRPr="009C526C">
        <w:rPr>
          <w:rFonts w:hint="cs"/>
          <w:spacing w:val="0"/>
          <w:cs/>
        </w:rPr>
        <w:t xml:space="preserve"> ธันวาคม</w:t>
      </w:r>
      <w:r w:rsidRPr="009C526C">
        <w:rPr>
          <w:rFonts w:hint="cs"/>
          <w:spacing w:val="0"/>
        </w:rPr>
        <w:t xml:space="preserve"> </w:t>
      </w:r>
      <w:r w:rsidR="00903A1C" w:rsidRPr="009C526C">
        <w:rPr>
          <w:rFonts w:hint="cs"/>
          <w:spacing w:val="0"/>
        </w:rPr>
        <w:t>2562</w:t>
      </w:r>
      <w:r w:rsidR="004B5DD0" w:rsidRPr="009C526C">
        <w:rPr>
          <w:rFonts w:hint="cs"/>
          <w:spacing w:val="0"/>
          <w:cs/>
        </w:rPr>
        <w:t xml:space="preserve"> </w:t>
      </w:r>
      <w:r w:rsidRPr="009C526C">
        <w:rPr>
          <w:rFonts w:hint="cs"/>
          <w:spacing w:val="0"/>
          <w:cs/>
        </w:rPr>
        <w:t>โดย</w:t>
      </w:r>
      <w:r w:rsidR="00987830" w:rsidRPr="009C526C">
        <w:rPr>
          <w:spacing w:val="0"/>
          <w:cs/>
        </w:rPr>
        <w:br/>
      </w:r>
      <w:r w:rsidRPr="009C526C">
        <w:rPr>
          <w:rFonts w:hint="cs"/>
          <w:spacing w:val="0"/>
          <w:cs/>
        </w:rPr>
        <w:t>ขณะนี้บริษัทอยู่ระหว่างรอผลการตัดสินพิพากษาจากศาลปกครองสูงสุด</w:t>
      </w:r>
    </w:p>
    <w:p w14:paraId="38B9BC15" w14:textId="77777777" w:rsidR="00B729AD" w:rsidRPr="009C526C" w:rsidRDefault="00B729AD" w:rsidP="000F74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 w:hanging="540"/>
        <w:jc w:val="thaiDistribute"/>
        <w:rPr>
          <w:spacing w:val="0"/>
        </w:rPr>
      </w:pPr>
    </w:p>
    <w:p w14:paraId="3FE9B0C1" w14:textId="72BA9A6B" w:rsidR="00C96F23" w:rsidRDefault="00B729AD" w:rsidP="0088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  <w:cs/>
        </w:rPr>
      </w:pPr>
      <w:r w:rsidRPr="009C526C">
        <w:rPr>
          <w:rFonts w:hint="cs"/>
          <w:spacing w:val="0"/>
          <w:cs/>
        </w:rPr>
        <w:t xml:space="preserve">ทั้งนี้ บริษัทได้บันทึกค่าเช่าท่อสำหรับเดือนสิงหาคม </w:t>
      </w:r>
      <w:r w:rsidR="00903A1C" w:rsidRPr="009C526C">
        <w:rPr>
          <w:rFonts w:hint="cs"/>
          <w:spacing w:val="0"/>
        </w:rPr>
        <w:t>2562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เป็นต้นไป ในจำนวนต่อเดือนตามคำพิพากษาของศาลปกครองกลาง โดย ณ วันที่ </w:t>
      </w:r>
      <w:r w:rsidR="005A3DA2" w:rsidRPr="009C526C">
        <w:rPr>
          <w:spacing w:val="0"/>
        </w:rPr>
        <w:t>3</w:t>
      </w:r>
      <w:r w:rsidR="00864F00">
        <w:rPr>
          <w:spacing w:val="0"/>
        </w:rPr>
        <w:t>1</w:t>
      </w:r>
      <w:r w:rsidR="005A3DA2" w:rsidRPr="009C526C">
        <w:rPr>
          <w:spacing w:val="0"/>
        </w:rPr>
        <w:t xml:space="preserve"> </w:t>
      </w:r>
      <w:r w:rsidR="00864F00">
        <w:rPr>
          <w:rFonts w:hint="cs"/>
          <w:spacing w:val="0"/>
          <w:cs/>
        </w:rPr>
        <w:t>มีนาคม</w:t>
      </w:r>
      <w:r w:rsidR="00C52195">
        <w:rPr>
          <w:spacing w:val="0"/>
        </w:rPr>
        <w:t xml:space="preserve"> 256</w:t>
      </w:r>
      <w:r w:rsidR="00864F00">
        <w:rPr>
          <w:spacing w:val="0"/>
        </w:rPr>
        <w:t>9</w:t>
      </w:r>
      <w:r w:rsidRPr="009C526C">
        <w:rPr>
          <w:rFonts w:hint="cs"/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บริษัทมีค่าเช่าท่อค้างจ่ายในงบการเงินจำนวน </w:t>
      </w:r>
      <w:r w:rsidR="00C7353A" w:rsidRPr="009C526C">
        <w:rPr>
          <w:spacing w:val="0"/>
        </w:rPr>
        <w:t>0.</w:t>
      </w:r>
      <w:r w:rsidR="007E166B" w:rsidRPr="009C526C">
        <w:rPr>
          <w:spacing w:val="0"/>
        </w:rPr>
        <w:t>0</w:t>
      </w:r>
      <w:r w:rsidR="00C7353A" w:rsidRPr="009C526C">
        <w:rPr>
          <w:spacing w:val="0"/>
        </w:rPr>
        <w:t>5</w:t>
      </w:r>
      <w:r w:rsidRPr="009C526C">
        <w:rPr>
          <w:spacing w:val="0"/>
        </w:rPr>
        <w:t xml:space="preserve"> </w:t>
      </w:r>
      <w:r w:rsidRPr="009C526C">
        <w:rPr>
          <w:rFonts w:hint="cs"/>
          <w:spacing w:val="0"/>
          <w:cs/>
        </w:rPr>
        <w:t xml:space="preserve">ล้านบาท </w:t>
      </w:r>
      <w:r w:rsidRPr="009C526C">
        <w:rPr>
          <w:spacing w:val="0"/>
          <w:cs/>
        </w:rPr>
        <w:t>โดยฝ่ายบริหารของบริษัทเชื่อว่าผลของคดีฟ้องร้องดังกล่าวจะไม่ส่งผลกระทบอย่างมีนัยสำคัญต่อ</w:t>
      </w:r>
      <w:r w:rsidR="00F0147E">
        <w:rPr>
          <w:rFonts w:hint="cs"/>
          <w:spacing w:val="0"/>
          <w:cs/>
        </w:rPr>
        <w:t>งบการเงิน</w:t>
      </w:r>
      <w:r w:rsidRPr="009C526C">
        <w:rPr>
          <w:spacing w:val="0"/>
          <w:cs/>
        </w:rPr>
        <w:t>ของ</w:t>
      </w:r>
      <w:r w:rsidR="00F0147E">
        <w:rPr>
          <w:rFonts w:hint="cs"/>
          <w:spacing w:val="0"/>
          <w:cs/>
        </w:rPr>
        <w:t>กลุ่ม</w:t>
      </w:r>
      <w:r w:rsidRPr="009C526C">
        <w:rPr>
          <w:spacing w:val="0"/>
          <w:cs/>
        </w:rPr>
        <w:t>บริษัท</w:t>
      </w:r>
      <w:bookmarkEnd w:id="4"/>
      <w:r w:rsidR="00F0147E">
        <w:rPr>
          <w:spacing w:val="0"/>
        </w:rPr>
        <w:t>/</w:t>
      </w:r>
      <w:r w:rsidR="00F0147E">
        <w:rPr>
          <w:rFonts w:hint="cs"/>
          <w:spacing w:val="0"/>
          <w:cs/>
        </w:rPr>
        <w:t>บริษัท</w:t>
      </w:r>
    </w:p>
    <w:p w14:paraId="7F06E5F2" w14:textId="77777777" w:rsidR="00F54E8A" w:rsidRDefault="00F54E8A" w:rsidP="0088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</w:p>
    <w:p w14:paraId="173B5AA1" w14:textId="77790966" w:rsidR="00F0147E" w:rsidRDefault="00F0147E" w:rsidP="00F01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pacing w:val="0"/>
        </w:rPr>
      </w:pPr>
      <w:r w:rsidRPr="00F54E8A">
        <w:rPr>
          <w:b/>
          <w:bCs/>
          <w:spacing w:val="0"/>
        </w:rPr>
        <w:t>12</w:t>
      </w:r>
      <w:r>
        <w:rPr>
          <w:b/>
          <w:bCs/>
          <w:spacing w:val="0"/>
        </w:rPr>
        <w:tab/>
      </w:r>
      <w:r>
        <w:rPr>
          <w:rFonts w:hint="cs"/>
          <w:b/>
          <w:bCs/>
          <w:spacing w:val="0"/>
          <w:cs/>
        </w:rPr>
        <w:t>เหตุการณ์ภายหลังรอบระยะเวลารายงาน</w:t>
      </w:r>
    </w:p>
    <w:p w14:paraId="5B109613" w14:textId="77777777" w:rsidR="00F0147E" w:rsidRDefault="00F0147E" w:rsidP="00F01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b/>
          <w:bCs/>
          <w:spacing w:val="0"/>
        </w:rPr>
      </w:pPr>
    </w:p>
    <w:p w14:paraId="265A2A99" w14:textId="04A470F9" w:rsidR="00F0147E" w:rsidRPr="00F54E8A" w:rsidRDefault="00F0147E" w:rsidP="00F01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spacing w:val="0"/>
        </w:rPr>
      </w:pPr>
      <w:r>
        <w:rPr>
          <w:rFonts w:hint="cs"/>
          <w:spacing w:val="0"/>
          <w:cs/>
        </w:rPr>
        <w:t xml:space="preserve">ในการประชุมสามัญผู้ถือหุ้นของบริษัทเมื่อวันที่ </w:t>
      </w:r>
      <w:r>
        <w:rPr>
          <w:spacing w:val="0"/>
        </w:rPr>
        <w:t xml:space="preserve">24 </w:t>
      </w:r>
      <w:r>
        <w:rPr>
          <w:rFonts w:hint="cs"/>
          <w:spacing w:val="0"/>
          <w:cs/>
        </w:rPr>
        <w:t xml:space="preserve">เมษายน </w:t>
      </w:r>
      <w:r>
        <w:rPr>
          <w:spacing w:val="0"/>
        </w:rPr>
        <w:t xml:space="preserve">2569 </w:t>
      </w:r>
      <w:r>
        <w:rPr>
          <w:rFonts w:hint="cs"/>
          <w:spacing w:val="0"/>
          <w:cs/>
        </w:rPr>
        <w:t xml:space="preserve">ผู้ถือหุ้นมีมติอนุมัติการจ่ายเงินปันผลในอัตรา หุ้นละ </w:t>
      </w:r>
      <w:r>
        <w:rPr>
          <w:spacing w:val="0"/>
        </w:rPr>
        <w:t xml:space="preserve">0.0973 </w:t>
      </w:r>
      <w:r>
        <w:rPr>
          <w:rFonts w:hint="cs"/>
          <w:spacing w:val="0"/>
          <w:cs/>
        </w:rPr>
        <w:t>บาท รวมเป็นเงิน</w:t>
      </w:r>
      <w:r>
        <w:rPr>
          <w:spacing w:val="0"/>
        </w:rPr>
        <w:t xml:space="preserve"> 42.19</w:t>
      </w:r>
      <w:r>
        <w:rPr>
          <w:rFonts w:hint="cs"/>
          <w:spacing w:val="0"/>
          <w:cs/>
        </w:rPr>
        <w:t xml:space="preserve"> ล้านบาท เงินปันผลดังกล่าวจะจ่ายให้กับผู้ถือหุ้นในเดือนพฤษภาคม </w:t>
      </w:r>
      <w:r>
        <w:rPr>
          <w:spacing w:val="0"/>
        </w:rPr>
        <w:t>2569</w:t>
      </w:r>
    </w:p>
    <w:p w14:paraId="77569693" w14:textId="77777777" w:rsidR="00F54E8A" w:rsidRPr="00F0147E" w:rsidRDefault="00F54E8A" w:rsidP="008842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spacing w:val="0"/>
        </w:rPr>
      </w:pPr>
    </w:p>
    <w:sectPr w:rsidR="00F54E8A" w:rsidRPr="00F0147E" w:rsidSect="00FF0F58">
      <w:headerReference w:type="default" r:id="rId11"/>
      <w:footerReference w:type="default" r:id="rId12"/>
      <w:pgSz w:w="11909" w:h="16834" w:code="9"/>
      <w:pgMar w:top="691" w:right="1152" w:bottom="576" w:left="1152" w:header="720" w:footer="720" w:gutter="0"/>
      <w:pgNumType w:start="13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67F00" w14:textId="77777777" w:rsidR="008C5784" w:rsidRDefault="008C5784" w:rsidP="00900EE2">
      <w:r>
        <w:separator/>
      </w:r>
    </w:p>
  </w:endnote>
  <w:endnote w:type="continuationSeparator" w:id="0">
    <w:p w14:paraId="6B1C70BC" w14:textId="77777777" w:rsidR="008C5784" w:rsidRDefault="008C5784" w:rsidP="00900EE2">
      <w:r>
        <w:continuationSeparator/>
      </w:r>
    </w:p>
  </w:endnote>
  <w:endnote w:type="continuationNotice" w:id="1">
    <w:p w14:paraId="3CF19436" w14:textId="77777777" w:rsidR="008C5784" w:rsidRDefault="008C578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6BA60" w14:textId="11996EF0" w:rsidR="00F06F54" w:rsidRPr="00C0178C" w:rsidRDefault="00C0178C">
    <w:pPr>
      <w:pStyle w:val="Footer"/>
      <w:jc w:val="center"/>
      <w:rPr>
        <w:noProof/>
        <w:lang w:val="en-US"/>
      </w:rPr>
    </w:pPr>
    <w:r w:rsidRPr="00C0178C">
      <w:rPr>
        <w:noProof/>
        <w:lang w:val="en-US"/>
      </w:rPr>
      <w:fldChar w:fldCharType="begin"/>
    </w:r>
    <w:r w:rsidRPr="00C0178C">
      <w:rPr>
        <w:noProof/>
        <w:lang w:val="en-US"/>
      </w:rPr>
      <w:instrText xml:space="preserve"> PAGE   \* MERGEFORMAT </w:instrText>
    </w:r>
    <w:r w:rsidRPr="00C0178C">
      <w:rPr>
        <w:noProof/>
        <w:lang w:val="en-US"/>
      </w:rPr>
      <w:fldChar w:fldCharType="separate"/>
    </w:r>
    <w:r w:rsidRPr="00C0178C">
      <w:rPr>
        <w:noProof/>
        <w:lang w:val="en-US"/>
      </w:rPr>
      <w:t>1</w:t>
    </w:r>
    <w:r w:rsidRPr="00C0178C">
      <w:rPr>
        <w:noProof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B92CE" w14:textId="77777777" w:rsidR="008C5784" w:rsidRDefault="008C5784" w:rsidP="00900EE2">
      <w:r>
        <w:separator/>
      </w:r>
    </w:p>
  </w:footnote>
  <w:footnote w:type="continuationSeparator" w:id="0">
    <w:p w14:paraId="5D6745E9" w14:textId="77777777" w:rsidR="008C5784" w:rsidRDefault="008C5784" w:rsidP="00900EE2">
      <w:r>
        <w:continuationSeparator/>
      </w:r>
    </w:p>
  </w:footnote>
  <w:footnote w:type="continuationNotice" w:id="1">
    <w:p w14:paraId="259439CF" w14:textId="77777777" w:rsidR="008C5784" w:rsidRDefault="008C578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4EED7" w14:textId="77777777" w:rsidR="001620D2" w:rsidRPr="004D5C63" w:rsidRDefault="001620D2" w:rsidP="001620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บริษัท ซิมโฟนี่ คอมมูนิเคชั่น จำกัด (มหาชน) และบริษัทย่อย</w:t>
    </w:r>
  </w:p>
  <w:p w14:paraId="7A4B6433" w14:textId="77777777" w:rsidR="001620D2" w:rsidRPr="004D5C63" w:rsidRDefault="001620D2" w:rsidP="001620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pacing w:val="0"/>
        <w:sz w:val="32"/>
        <w:szCs w:val="32"/>
      </w:rPr>
    </w:pPr>
    <w:r w:rsidRPr="004D5C63">
      <w:rPr>
        <w:rFonts w:hint="cs"/>
        <w:b/>
        <w:bCs/>
        <w:spacing w:val="0"/>
        <w:sz w:val="32"/>
        <w:szCs w:val="32"/>
        <w:cs/>
      </w:rPr>
      <w:t>หมายเหตุประกอบงบการเงินระหว่างกาลแบบย่อ</w:t>
    </w:r>
  </w:p>
  <w:p w14:paraId="394FFE46" w14:textId="0E4EB99B" w:rsidR="001620D2" w:rsidRPr="0002526B" w:rsidRDefault="001620D2" w:rsidP="001620D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02526B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832258">
      <w:rPr>
        <w:rFonts w:ascii="Angsana New" w:hAnsi="Angsana New"/>
        <w:sz w:val="32"/>
        <w:szCs w:val="32"/>
        <w:lang w:val="en-US" w:bidi="th-TH"/>
      </w:rPr>
      <w:t xml:space="preserve">31 </w:t>
    </w:r>
    <w:r w:rsidR="00832258" w:rsidRPr="00832258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="00832258">
      <w:rPr>
        <w:rFonts w:ascii="Angsana New" w:hAnsi="Angsana New" w:hint="cs"/>
        <w:sz w:val="32"/>
        <w:szCs w:val="32"/>
        <w:cs/>
        <w:lang w:val="en-US" w:bidi="th-TH"/>
      </w:rPr>
      <w:t xml:space="preserve"> </w:t>
    </w:r>
    <w:r w:rsidR="00832258">
      <w:rPr>
        <w:rFonts w:ascii="Angsana New" w:hAnsi="Angsana New"/>
        <w:sz w:val="32"/>
        <w:szCs w:val="32"/>
        <w:lang w:val="en-US" w:bidi="th-TH"/>
      </w:rPr>
      <w:t>2569</w:t>
    </w:r>
    <w:r w:rsidRPr="0002526B">
      <w:rPr>
        <w:rFonts w:ascii="Angsana New" w:hAnsi="Angsana New" w:hint="cs"/>
        <w:sz w:val="32"/>
        <w:szCs w:val="32"/>
        <w:lang w:val="en-US" w:bidi="th-TH"/>
      </w:rPr>
      <w:t xml:space="preserve"> </w:t>
    </w:r>
    <w:r>
      <w:rPr>
        <w:rFonts w:ascii="Angsana New" w:hAnsi="Angsana New"/>
        <w:sz w:val="32"/>
        <w:szCs w:val="32"/>
        <w:lang w:val="en-US" w:bidi="th-TH"/>
      </w:rPr>
      <w:t>(</w:t>
    </w:r>
    <w:r w:rsidRPr="0002526B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1B4915">
      <w:rPr>
        <w:rFonts w:ascii="Angsana New" w:hAnsi="Angsana New"/>
        <w:sz w:val="32"/>
        <w:szCs w:val="32"/>
        <w:lang w:val="en-US" w:bidi="th-TH"/>
      </w:rPr>
      <w:t>)</w:t>
    </w:r>
  </w:p>
  <w:p w14:paraId="0EB64702" w14:textId="77777777" w:rsidR="00F06F54" w:rsidRPr="004D5C63" w:rsidRDefault="00F06F54" w:rsidP="00812387">
    <w:pPr>
      <w:pStyle w:val="acctmainheading"/>
      <w:spacing w:after="0" w:line="240" w:lineRule="atLeast"/>
      <w:rPr>
        <w:rFonts w:ascii="Angsana New" w:hAnsi="Angsana New"/>
        <w:b w:val="0"/>
        <w:bCs/>
        <w:spacing w:val="0"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63076A"/>
    <w:multiLevelType w:val="hybridMultilevel"/>
    <w:tmpl w:val="C82E303A"/>
    <w:lvl w:ilvl="0" w:tplc="09C29B7E">
      <w:numFmt w:val="bullet"/>
      <w:lvlText w:val="-"/>
      <w:lvlJc w:val="left"/>
      <w:pPr>
        <w:ind w:left="105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1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16F90F0D"/>
    <w:multiLevelType w:val="hybridMultilevel"/>
    <w:tmpl w:val="5A528708"/>
    <w:lvl w:ilvl="0" w:tplc="7CF68B30">
      <w:numFmt w:val="bullet"/>
      <w:lvlText w:val="-"/>
      <w:lvlJc w:val="left"/>
      <w:pPr>
        <w:ind w:left="1140" w:hanging="78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E841338"/>
    <w:multiLevelType w:val="hybridMultilevel"/>
    <w:tmpl w:val="09043FAE"/>
    <w:lvl w:ilvl="0" w:tplc="EAE6FD90">
      <w:numFmt w:val="bullet"/>
      <w:lvlText w:val="-"/>
      <w:lvlJc w:val="left"/>
      <w:pPr>
        <w:ind w:left="28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21" w15:restartNumberingAfterBreak="0">
    <w:nsid w:val="3E9B7240"/>
    <w:multiLevelType w:val="hybridMultilevel"/>
    <w:tmpl w:val="033454C6"/>
    <w:lvl w:ilvl="0" w:tplc="45F8A994">
      <w:numFmt w:val="bullet"/>
      <w:lvlText w:val="-"/>
      <w:lvlJc w:val="left"/>
      <w:pPr>
        <w:ind w:left="28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02C21"/>
    <w:multiLevelType w:val="hybridMultilevel"/>
    <w:tmpl w:val="691CF4B4"/>
    <w:lvl w:ilvl="0" w:tplc="8790374A">
      <w:numFmt w:val="bullet"/>
      <w:lvlText w:val="-"/>
      <w:lvlJc w:val="left"/>
      <w:pPr>
        <w:ind w:left="28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2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FFA69BE"/>
    <w:multiLevelType w:val="hybridMultilevel"/>
    <w:tmpl w:val="8F0E8E0C"/>
    <w:lvl w:ilvl="0" w:tplc="8E6C4138">
      <w:numFmt w:val="bullet"/>
      <w:lvlText w:val="-"/>
      <w:lvlJc w:val="left"/>
      <w:pPr>
        <w:ind w:left="28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29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315568"/>
    <w:multiLevelType w:val="hybridMultilevel"/>
    <w:tmpl w:val="AE740D64"/>
    <w:lvl w:ilvl="0" w:tplc="12B29D58">
      <w:numFmt w:val="bullet"/>
      <w:lvlText w:val="-"/>
      <w:lvlJc w:val="left"/>
      <w:pPr>
        <w:ind w:left="28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1" w:hanging="360"/>
      </w:pPr>
      <w:rPr>
        <w:rFonts w:ascii="Wingdings" w:hAnsi="Wingdings" w:hint="default"/>
      </w:rPr>
    </w:lvl>
  </w:abstractNum>
  <w:abstractNum w:abstractNumId="32" w15:restartNumberingAfterBreak="0">
    <w:nsid w:val="5A431023"/>
    <w:multiLevelType w:val="hybridMultilevel"/>
    <w:tmpl w:val="0E8A08DA"/>
    <w:lvl w:ilvl="0" w:tplc="AFE099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667A90"/>
    <w:multiLevelType w:val="hybridMultilevel"/>
    <w:tmpl w:val="8F867718"/>
    <w:lvl w:ilvl="0" w:tplc="F28EF6B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9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480924415">
    <w:abstractNumId w:val="6"/>
  </w:num>
  <w:num w:numId="2" w16cid:durableId="224029437">
    <w:abstractNumId w:val="5"/>
  </w:num>
  <w:num w:numId="3" w16cid:durableId="1438481943">
    <w:abstractNumId w:val="9"/>
  </w:num>
  <w:num w:numId="4" w16cid:durableId="752505767">
    <w:abstractNumId w:val="7"/>
  </w:num>
  <w:num w:numId="5" w16cid:durableId="888763827">
    <w:abstractNumId w:val="8"/>
  </w:num>
  <w:num w:numId="6" w16cid:durableId="94596367">
    <w:abstractNumId w:val="3"/>
  </w:num>
  <w:num w:numId="7" w16cid:durableId="33502723">
    <w:abstractNumId w:val="2"/>
  </w:num>
  <w:num w:numId="8" w16cid:durableId="1330211953">
    <w:abstractNumId w:val="0"/>
  </w:num>
  <w:num w:numId="9" w16cid:durableId="486942489">
    <w:abstractNumId w:val="1"/>
  </w:num>
  <w:num w:numId="10" w16cid:durableId="770275361">
    <w:abstractNumId w:val="4"/>
  </w:num>
  <w:num w:numId="11" w16cid:durableId="1790464866">
    <w:abstractNumId w:val="19"/>
  </w:num>
  <w:num w:numId="12" w16cid:durableId="902909241">
    <w:abstractNumId w:val="16"/>
  </w:num>
  <w:num w:numId="13" w16cid:durableId="1786465772">
    <w:abstractNumId w:val="36"/>
  </w:num>
  <w:num w:numId="14" w16cid:durableId="1399396384">
    <w:abstractNumId w:val="17"/>
  </w:num>
  <w:num w:numId="15" w16cid:durableId="241068622">
    <w:abstractNumId w:val="22"/>
  </w:num>
  <w:num w:numId="16" w16cid:durableId="756443333">
    <w:abstractNumId w:val="38"/>
  </w:num>
  <w:num w:numId="17" w16cid:durableId="1753235369">
    <w:abstractNumId w:val="13"/>
  </w:num>
  <w:num w:numId="18" w16cid:durableId="15576605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60079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64269032">
    <w:abstractNumId w:val="37"/>
  </w:num>
  <w:num w:numId="21" w16cid:durableId="660235218">
    <w:abstractNumId w:val="27"/>
  </w:num>
  <w:num w:numId="22" w16cid:durableId="1391539038">
    <w:abstractNumId w:val="29"/>
  </w:num>
  <w:num w:numId="23" w16cid:durableId="1027607344">
    <w:abstractNumId w:val="18"/>
  </w:num>
  <w:num w:numId="24" w16cid:durableId="1503544196">
    <w:abstractNumId w:val="26"/>
  </w:num>
  <w:num w:numId="25" w16cid:durableId="310797609">
    <w:abstractNumId w:val="24"/>
  </w:num>
  <w:num w:numId="26" w16cid:durableId="1534077416">
    <w:abstractNumId w:val="14"/>
  </w:num>
  <w:num w:numId="27" w16cid:durableId="1056512002">
    <w:abstractNumId w:val="23"/>
  </w:num>
  <w:num w:numId="28" w16cid:durableId="1148549509">
    <w:abstractNumId w:val="29"/>
  </w:num>
  <w:num w:numId="29" w16cid:durableId="1527216027">
    <w:abstractNumId w:val="11"/>
  </w:num>
  <w:num w:numId="30" w16cid:durableId="550069650">
    <w:abstractNumId w:val="30"/>
  </w:num>
  <w:num w:numId="31" w16cid:durableId="1814639401">
    <w:abstractNumId w:val="40"/>
  </w:num>
  <w:num w:numId="32" w16cid:durableId="861116">
    <w:abstractNumId w:val="34"/>
  </w:num>
  <w:num w:numId="33" w16cid:durableId="261838128">
    <w:abstractNumId w:val="39"/>
  </w:num>
  <w:num w:numId="34" w16cid:durableId="1909461230">
    <w:abstractNumId w:val="37"/>
  </w:num>
  <w:num w:numId="35" w16cid:durableId="685711535">
    <w:abstractNumId w:val="27"/>
  </w:num>
  <w:num w:numId="36" w16cid:durableId="186531429">
    <w:abstractNumId w:val="18"/>
  </w:num>
  <w:num w:numId="37" w16cid:durableId="50887743">
    <w:abstractNumId w:val="26"/>
  </w:num>
  <w:num w:numId="38" w16cid:durableId="181632117">
    <w:abstractNumId w:val="32"/>
  </w:num>
  <w:num w:numId="39" w16cid:durableId="374356992">
    <w:abstractNumId w:val="33"/>
  </w:num>
  <w:num w:numId="40" w16cid:durableId="1217165303">
    <w:abstractNumId w:val="10"/>
  </w:num>
  <w:num w:numId="41" w16cid:durableId="2127651517">
    <w:abstractNumId w:val="12"/>
  </w:num>
  <w:num w:numId="42" w16cid:durableId="1376925276">
    <w:abstractNumId w:val="21"/>
  </w:num>
  <w:num w:numId="43" w16cid:durableId="735973061">
    <w:abstractNumId w:val="25"/>
  </w:num>
  <w:num w:numId="44" w16cid:durableId="1855997799">
    <w:abstractNumId w:val="31"/>
  </w:num>
  <w:num w:numId="45" w16cid:durableId="727460187">
    <w:abstractNumId w:val="28"/>
  </w:num>
  <w:num w:numId="46" w16cid:durableId="907571847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5FC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040"/>
    <w:rsid w:val="000036F9"/>
    <w:rsid w:val="00003A8F"/>
    <w:rsid w:val="00003D90"/>
    <w:rsid w:val="00004681"/>
    <w:rsid w:val="000047EA"/>
    <w:rsid w:val="00004C8F"/>
    <w:rsid w:val="00005193"/>
    <w:rsid w:val="0000528E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1C6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C5A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077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6D85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B2F"/>
    <w:rsid w:val="00017F57"/>
    <w:rsid w:val="00020346"/>
    <w:rsid w:val="000203D5"/>
    <w:rsid w:val="00020696"/>
    <w:rsid w:val="000210EB"/>
    <w:rsid w:val="00021470"/>
    <w:rsid w:val="000214E7"/>
    <w:rsid w:val="000218B0"/>
    <w:rsid w:val="000219FD"/>
    <w:rsid w:val="00022155"/>
    <w:rsid w:val="0002228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3E4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223"/>
    <w:rsid w:val="00030428"/>
    <w:rsid w:val="00030443"/>
    <w:rsid w:val="000304DD"/>
    <w:rsid w:val="0003063B"/>
    <w:rsid w:val="000308C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2FB"/>
    <w:rsid w:val="0003541D"/>
    <w:rsid w:val="000354ED"/>
    <w:rsid w:val="00035547"/>
    <w:rsid w:val="000359E4"/>
    <w:rsid w:val="00036001"/>
    <w:rsid w:val="00036023"/>
    <w:rsid w:val="00036622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08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9B"/>
    <w:rsid w:val="000439B7"/>
    <w:rsid w:val="00043CB9"/>
    <w:rsid w:val="000440B1"/>
    <w:rsid w:val="000440DB"/>
    <w:rsid w:val="00044137"/>
    <w:rsid w:val="000441AE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472"/>
    <w:rsid w:val="00051522"/>
    <w:rsid w:val="000518DA"/>
    <w:rsid w:val="00051920"/>
    <w:rsid w:val="0005196C"/>
    <w:rsid w:val="00051994"/>
    <w:rsid w:val="00051BDC"/>
    <w:rsid w:val="00051BDE"/>
    <w:rsid w:val="00052547"/>
    <w:rsid w:val="00052D29"/>
    <w:rsid w:val="00052E75"/>
    <w:rsid w:val="00053079"/>
    <w:rsid w:val="000534BE"/>
    <w:rsid w:val="00053938"/>
    <w:rsid w:val="00053D9E"/>
    <w:rsid w:val="00054074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AE0"/>
    <w:rsid w:val="00055C9C"/>
    <w:rsid w:val="00055EBA"/>
    <w:rsid w:val="000560BA"/>
    <w:rsid w:val="00056831"/>
    <w:rsid w:val="00056A55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11A"/>
    <w:rsid w:val="000606AF"/>
    <w:rsid w:val="000611E5"/>
    <w:rsid w:val="000611EA"/>
    <w:rsid w:val="00061355"/>
    <w:rsid w:val="0006158D"/>
    <w:rsid w:val="000618CA"/>
    <w:rsid w:val="00061E63"/>
    <w:rsid w:val="00061F91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05F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566"/>
    <w:rsid w:val="000708C1"/>
    <w:rsid w:val="00071434"/>
    <w:rsid w:val="00071553"/>
    <w:rsid w:val="00071775"/>
    <w:rsid w:val="00071904"/>
    <w:rsid w:val="0007199D"/>
    <w:rsid w:val="00071E21"/>
    <w:rsid w:val="00072261"/>
    <w:rsid w:val="000726C1"/>
    <w:rsid w:val="00072839"/>
    <w:rsid w:val="00072B49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58E9"/>
    <w:rsid w:val="000760E8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547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8D2"/>
    <w:rsid w:val="00085A22"/>
    <w:rsid w:val="00085E61"/>
    <w:rsid w:val="00085E64"/>
    <w:rsid w:val="000860BD"/>
    <w:rsid w:val="000860DA"/>
    <w:rsid w:val="00086678"/>
    <w:rsid w:val="00086743"/>
    <w:rsid w:val="00086792"/>
    <w:rsid w:val="00086840"/>
    <w:rsid w:val="00086B4A"/>
    <w:rsid w:val="00086D91"/>
    <w:rsid w:val="00086E8C"/>
    <w:rsid w:val="000870D6"/>
    <w:rsid w:val="0008760C"/>
    <w:rsid w:val="00087B8A"/>
    <w:rsid w:val="00087CA3"/>
    <w:rsid w:val="0009004A"/>
    <w:rsid w:val="000900BB"/>
    <w:rsid w:val="000901F2"/>
    <w:rsid w:val="000904CB"/>
    <w:rsid w:val="0009077F"/>
    <w:rsid w:val="0009079D"/>
    <w:rsid w:val="00090916"/>
    <w:rsid w:val="000909FC"/>
    <w:rsid w:val="00090E59"/>
    <w:rsid w:val="000912CF"/>
    <w:rsid w:val="0009140D"/>
    <w:rsid w:val="00091495"/>
    <w:rsid w:val="000914A9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54E"/>
    <w:rsid w:val="00094772"/>
    <w:rsid w:val="000947BB"/>
    <w:rsid w:val="00094B90"/>
    <w:rsid w:val="00094D3A"/>
    <w:rsid w:val="00095354"/>
    <w:rsid w:val="00095444"/>
    <w:rsid w:val="00095510"/>
    <w:rsid w:val="0009569B"/>
    <w:rsid w:val="0009579D"/>
    <w:rsid w:val="00095CD4"/>
    <w:rsid w:val="00096015"/>
    <w:rsid w:val="00096028"/>
    <w:rsid w:val="000967BD"/>
    <w:rsid w:val="000968BA"/>
    <w:rsid w:val="00096A47"/>
    <w:rsid w:val="00096A5E"/>
    <w:rsid w:val="00096DDF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3C5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49B"/>
    <w:rsid w:val="000A36C7"/>
    <w:rsid w:val="000A372C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6ECD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0E94"/>
    <w:rsid w:val="000B10E5"/>
    <w:rsid w:val="000B1463"/>
    <w:rsid w:val="000B1701"/>
    <w:rsid w:val="000B171F"/>
    <w:rsid w:val="000B177F"/>
    <w:rsid w:val="000B1BC3"/>
    <w:rsid w:val="000B1C92"/>
    <w:rsid w:val="000B2075"/>
    <w:rsid w:val="000B2444"/>
    <w:rsid w:val="000B2A77"/>
    <w:rsid w:val="000B2D4B"/>
    <w:rsid w:val="000B30AE"/>
    <w:rsid w:val="000B3606"/>
    <w:rsid w:val="000B36E3"/>
    <w:rsid w:val="000B4141"/>
    <w:rsid w:val="000B4821"/>
    <w:rsid w:val="000B49DA"/>
    <w:rsid w:val="000B4D17"/>
    <w:rsid w:val="000B53DE"/>
    <w:rsid w:val="000B5955"/>
    <w:rsid w:val="000B5A72"/>
    <w:rsid w:val="000B5B72"/>
    <w:rsid w:val="000B5B98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88B"/>
    <w:rsid w:val="000C2A19"/>
    <w:rsid w:val="000C396F"/>
    <w:rsid w:val="000C39B3"/>
    <w:rsid w:val="000C3AD4"/>
    <w:rsid w:val="000C3BA8"/>
    <w:rsid w:val="000C4506"/>
    <w:rsid w:val="000C45F6"/>
    <w:rsid w:val="000C506A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6FF1"/>
    <w:rsid w:val="000C7715"/>
    <w:rsid w:val="000C77EB"/>
    <w:rsid w:val="000C781F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1C7"/>
    <w:rsid w:val="000D3240"/>
    <w:rsid w:val="000D33F4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B0E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17E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352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A55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38D"/>
    <w:rsid w:val="000F5D4C"/>
    <w:rsid w:val="000F5E2D"/>
    <w:rsid w:val="000F5FDE"/>
    <w:rsid w:val="000F614D"/>
    <w:rsid w:val="000F644E"/>
    <w:rsid w:val="000F6616"/>
    <w:rsid w:val="000F66D9"/>
    <w:rsid w:val="000F6776"/>
    <w:rsid w:val="000F680B"/>
    <w:rsid w:val="000F6FAE"/>
    <w:rsid w:val="000F731D"/>
    <w:rsid w:val="000F748C"/>
    <w:rsid w:val="000F75D4"/>
    <w:rsid w:val="000F7F4A"/>
    <w:rsid w:val="00100100"/>
    <w:rsid w:val="00100158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2CC3"/>
    <w:rsid w:val="0010300F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CE8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5DFE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A2C"/>
    <w:rsid w:val="00111C4C"/>
    <w:rsid w:val="00111CA6"/>
    <w:rsid w:val="00111CB2"/>
    <w:rsid w:val="001123C4"/>
    <w:rsid w:val="00112751"/>
    <w:rsid w:val="00112A0D"/>
    <w:rsid w:val="00112A49"/>
    <w:rsid w:val="00112B86"/>
    <w:rsid w:val="00112BFB"/>
    <w:rsid w:val="00112D61"/>
    <w:rsid w:val="00112E84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5FA5"/>
    <w:rsid w:val="00116838"/>
    <w:rsid w:val="00116A17"/>
    <w:rsid w:val="00116AD8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CB0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E1E"/>
    <w:rsid w:val="00120FF3"/>
    <w:rsid w:val="0012107D"/>
    <w:rsid w:val="001217BA"/>
    <w:rsid w:val="00121B3C"/>
    <w:rsid w:val="00121FCB"/>
    <w:rsid w:val="0012201F"/>
    <w:rsid w:val="001221E7"/>
    <w:rsid w:val="001224A7"/>
    <w:rsid w:val="001229B2"/>
    <w:rsid w:val="00122C0A"/>
    <w:rsid w:val="00122D2C"/>
    <w:rsid w:val="00122FF9"/>
    <w:rsid w:val="0012315E"/>
    <w:rsid w:val="00123167"/>
    <w:rsid w:val="00123264"/>
    <w:rsid w:val="00123577"/>
    <w:rsid w:val="001238E5"/>
    <w:rsid w:val="00123B93"/>
    <w:rsid w:val="00123E86"/>
    <w:rsid w:val="00123F38"/>
    <w:rsid w:val="001242F6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10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68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482F"/>
    <w:rsid w:val="0013518D"/>
    <w:rsid w:val="00135230"/>
    <w:rsid w:val="001352AD"/>
    <w:rsid w:val="001352C2"/>
    <w:rsid w:val="0013608B"/>
    <w:rsid w:val="0013659F"/>
    <w:rsid w:val="0013696E"/>
    <w:rsid w:val="00136DC2"/>
    <w:rsid w:val="00137605"/>
    <w:rsid w:val="001377D7"/>
    <w:rsid w:val="00137B74"/>
    <w:rsid w:val="00140077"/>
    <w:rsid w:val="001403C6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20D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418"/>
    <w:rsid w:val="00147468"/>
    <w:rsid w:val="00147506"/>
    <w:rsid w:val="001477AD"/>
    <w:rsid w:val="00147858"/>
    <w:rsid w:val="00147C86"/>
    <w:rsid w:val="0015018A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295"/>
    <w:rsid w:val="00153553"/>
    <w:rsid w:val="0015358B"/>
    <w:rsid w:val="00153830"/>
    <w:rsid w:val="00153A50"/>
    <w:rsid w:val="00153A79"/>
    <w:rsid w:val="00153BFE"/>
    <w:rsid w:val="00153C82"/>
    <w:rsid w:val="001540AA"/>
    <w:rsid w:val="00154108"/>
    <w:rsid w:val="0015422A"/>
    <w:rsid w:val="00154978"/>
    <w:rsid w:val="00154CBE"/>
    <w:rsid w:val="00154D94"/>
    <w:rsid w:val="00154EEF"/>
    <w:rsid w:val="00154F49"/>
    <w:rsid w:val="00155093"/>
    <w:rsid w:val="00155347"/>
    <w:rsid w:val="00155554"/>
    <w:rsid w:val="00155906"/>
    <w:rsid w:val="001559DD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26B"/>
    <w:rsid w:val="001573CE"/>
    <w:rsid w:val="001574A3"/>
    <w:rsid w:val="0015785B"/>
    <w:rsid w:val="0015797C"/>
    <w:rsid w:val="001579DB"/>
    <w:rsid w:val="00157A82"/>
    <w:rsid w:val="00157EB3"/>
    <w:rsid w:val="00160100"/>
    <w:rsid w:val="0016027D"/>
    <w:rsid w:val="001603F3"/>
    <w:rsid w:val="0016052C"/>
    <w:rsid w:val="0016054B"/>
    <w:rsid w:val="001606B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85B"/>
    <w:rsid w:val="0016196B"/>
    <w:rsid w:val="00161C39"/>
    <w:rsid w:val="00161EEF"/>
    <w:rsid w:val="00161FED"/>
    <w:rsid w:val="001620D2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73B"/>
    <w:rsid w:val="00167B8D"/>
    <w:rsid w:val="00167C2B"/>
    <w:rsid w:val="00167CF1"/>
    <w:rsid w:val="00167D4E"/>
    <w:rsid w:val="001702F3"/>
    <w:rsid w:val="00170772"/>
    <w:rsid w:val="00170BFD"/>
    <w:rsid w:val="00170C90"/>
    <w:rsid w:val="00171175"/>
    <w:rsid w:val="00171218"/>
    <w:rsid w:val="0017159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2"/>
    <w:rsid w:val="00172CC6"/>
    <w:rsid w:val="00173106"/>
    <w:rsid w:val="001736DD"/>
    <w:rsid w:val="00173B5C"/>
    <w:rsid w:val="00173CAA"/>
    <w:rsid w:val="00174085"/>
    <w:rsid w:val="00174137"/>
    <w:rsid w:val="0017415F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258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940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65F"/>
    <w:rsid w:val="00183AB4"/>
    <w:rsid w:val="00183DC0"/>
    <w:rsid w:val="00184086"/>
    <w:rsid w:val="001841EB"/>
    <w:rsid w:val="001845EE"/>
    <w:rsid w:val="00184F8D"/>
    <w:rsid w:val="00185397"/>
    <w:rsid w:val="001854CE"/>
    <w:rsid w:val="00185814"/>
    <w:rsid w:val="00185871"/>
    <w:rsid w:val="00185DFD"/>
    <w:rsid w:val="00186A0E"/>
    <w:rsid w:val="00186B8B"/>
    <w:rsid w:val="00186EC7"/>
    <w:rsid w:val="00187056"/>
    <w:rsid w:val="001871A5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454"/>
    <w:rsid w:val="00191661"/>
    <w:rsid w:val="00191692"/>
    <w:rsid w:val="00191C63"/>
    <w:rsid w:val="00191D93"/>
    <w:rsid w:val="00192259"/>
    <w:rsid w:val="0019240C"/>
    <w:rsid w:val="00192548"/>
    <w:rsid w:val="001925AA"/>
    <w:rsid w:val="00192AEE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56"/>
    <w:rsid w:val="00196DF5"/>
    <w:rsid w:val="00197685"/>
    <w:rsid w:val="00197961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910"/>
    <w:rsid w:val="001A3A07"/>
    <w:rsid w:val="001A3A90"/>
    <w:rsid w:val="001A3BEE"/>
    <w:rsid w:val="001A4036"/>
    <w:rsid w:val="001A4358"/>
    <w:rsid w:val="001A44D2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704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EB2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C49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A8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950"/>
    <w:rsid w:val="001C0AA9"/>
    <w:rsid w:val="001C0BDB"/>
    <w:rsid w:val="001C0D86"/>
    <w:rsid w:val="001C0F69"/>
    <w:rsid w:val="001C120C"/>
    <w:rsid w:val="001C1A27"/>
    <w:rsid w:val="001C1E1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BBC"/>
    <w:rsid w:val="001C5EFB"/>
    <w:rsid w:val="001C6451"/>
    <w:rsid w:val="001C68AA"/>
    <w:rsid w:val="001C696A"/>
    <w:rsid w:val="001C6A29"/>
    <w:rsid w:val="001C6AE4"/>
    <w:rsid w:val="001C6D65"/>
    <w:rsid w:val="001C6FDF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756"/>
    <w:rsid w:val="001D0842"/>
    <w:rsid w:val="001D0956"/>
    <w:rsid w:val="001D0A2A"/>
    <w:rsid w:val="001D10F3"/>
    <w:rsid w:val="001D1102"/>
    <w:rsid w:val="001D11D1"/>
    <w:rsid w:val="001D1460"/>
    <w:rsid w:val="001D1565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5A"/>
    <w:rsid w:val="001D40A9"/>
    <w:rsid w:val="001D43D8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522"/>
    <w:rsid w:val="001E0744"/>
    <w:rsid w:val="001E0A58"/>
    <w:rsid w:val="001E0BD5"/>
    <w:rsid w:val="001E11A9"/>
    <w:rsid w:val="001E131F"/>
    <w:rsid w:val="001E13E0"/>
    <w:rsid w:val="001E14FD"/>
    <w:rsid w:val="001E1706"/>
    <w:rsid w:val="001E1776"/>
    <w:rsid w:val="001E18AE"/>
    <w:rsid w:val="001E18EA"/>
    <w:rsid w:val="001E19A1"/>
    <w:rsid w:val="001E19B2"/>
    <w:rsid w:val="001E19CE"/>
    <w:rsid w:val="001E1A5D"/>
    <w:rsid w:val="001E1AEC"/>
    <w:rsid w:val="001E1C96"/>
    <w:rsid w:val="001E1E02"/>
    <w:rsid w:val="001E1FA4"/>
    <w:rsid w:val="001E2319"/>
    <w:rsid w:val="001E2403"/>
    <w:rsid w:val="001E261D"/>
    <w:rsid w:val="001E2867"/>
    <w:rsid w:val="001E2C76"/>
    <w:rsid w:val="001E32EF"/>
    <w:rsid w:val="001E335E"/>
    <w:rsid w:val="001E33FE"/>
    <w:rsid w:val="001E3608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7DE"/>
    <w:rsid w:val="001E7826"/>
    <w:rsid w:val="001E7833"/>
    <w:rsid w:val="001E7945"/>
    <w:rsid w:val="001E7956"/>
    <w:rsid w:val="001E7986"/>
    <w:rsid w:val="001E79C7"/>
    <w:rsid w:val="001E7A1B"/>
    <w:rsid w:val="001E7C0C"/>
    <w:rsid w:val="001E7E41"/>
    <w:rsid w:val="001F0240"/>
    <w:rsid w:val="001F0610"/>
    <w:rsid w:val="001F06BF"/>
    <w:rsid w:val="001F07D0"/>
    <w:rsid w:val="001F0AF2"/>
    <w:rsid w:val="001F0BD7"/>
    <w:rsid w:val="001F0EB6"/>
    <w:rsid w:val="001F1804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96E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4F74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76C"/>
    <w:rsid w:val="00200850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013"/>
    <w:rsid w:val="00202357"/>
    <w:rsid w:val="0020266B"/>
    <w:rsid w:val="0020289D"/>
    <w:rsid w:val="00202BB3"/>
    <w:rsid w:val="002030C1"/>
    <w:rsid w:val="00203176"/>
    <w:rsid w:val="0020331B"/>
    <w:rsid w:val="00203E2C"/>
    <w:rsid w:val="002046B0"/>
    <w:rsid w:val="00204804"/>
    <w:rsid w:val="00204914"/>
    <w:rsid w:val="00204C2B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0B2"/>
    <w:rsid w:val="002064F5"/>
    <w:rsid w:val="002065D8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8D7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8A0"/>
    <w:rsid w:val="002129A2"/>
    <w:rsid w:val="00212A24"/>
    <w:rsid w:val="0021301D"/>
    <w:rsid w:val="00213205"/>
    <w:rsid w:val="0021333C"/>
    <w:rsid w:val="002133CA"/>
    <w:rsid w:val="00213649"/>
    <w:rsid w:val="00213658"/>
    <w:rsid w:val="0021388A"/>
    <w:rsid w:val="00213C8B"/>
    <w:rsid w:val="00213DDC"/>
    <w:rsid w:val="00213E81"/>
    <w:rsid w:val="0021417A"/>
    <w:rsid w:val="002141AF"/>
    <w:rsid w:val="002141C0"/>
    <w:rsid w:val="0021425A"/>
    <w:rsid w:val="00214538"/>
    <w:rsid w:val="0021454A"/>
    <w:rsid w:val="00214652"/>
    <w:rsid w:val="00214A9B"/>
    <w:rsid w:val="002150FF"/>
    <w:rsid w:val="0021515B"/>
    <w:rsid w:val="00215567"/>
    <w:rsid w:val="002157EB"/>
    <w:rsid w:val="00215ADE"/>
    <w:rsid w:val="00215B79"/>
    <w:rsid w:val="00215DF7"/>
    <w:rsid w:val="002160CA"/>
    <w:rsid w:val="00216598"/>
    <w:rsid w:val="002166C0"/>
    <w:rsid w:val="00216773"/>
    <w:rsid w:val="00217034"/>
    <w:rsid w:val="00217B14"/>
    <w:rsid w:val="00217C08"/>
    <w:rsid w:val="00217D3E"/>
    <w:rsid w:val="00220908"/>
    <w:rsid w:val="0022094E"/>
    <w:rsid w:val="00220AAB"/>
    <w:rsid w:val="00220B12"/>
    <w:rsid w:val="00220DEF"/>
    <w:rsid w:val="00220ED1"/>
    <w:rsid w:val="0022101F"/>
    <w:rsid w:val="002212F4"/>
    <w:rsid w:val="0022194A"/>
    <w:rsid w:val="00221B8B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89B"/>
    <w:rsid w:val="00223974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063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872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4FC"/>
    <w:rsid w:val="00232732"/>
    <w:rsid w:val="002327B5"/>
    <w:rsid w:val="00232863"/>
    <w:rsid w:val="002328C2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60B"/>
    <w:rsid w:val="00235647"/>
    <w:rsid w:val="00235927"/>
    <w:rsid w:val="00235C3E"/>
    <w:rsid w:val="00235F36"/>
    <w:rsid w:val="0023610A"/>
    <w:rsid w:val="00236442"/>
    <w:rsid w:val="002366A9"/>
    <w:rsid w:val="00236741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78C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5F04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2F"/>
    <w:rsid w:val="00247F9E"/>
    <w:rsid w:val="00247FD4"/>
    <w:rsid w:val="00247FE0"/>
    <w:rsid w:val="0025000F"/>
    <w:rsid w:val="0025024B"/>
    <w:rsid w:val="0025036C"/>
    <w:rsid w:val="002503DE"/>
    <w:rsid w:val="002503F7"/>
    <w:rsid w:val="002506A7"/>
    <w:rsid w:val="00250724"/>
    <w:rsid w:val="00250758"/>
    <w:rsid w:val="002511FB"/>
    <w:rsid w:val="00251241"/>
    <w:rsid w:val="0025133F"/>
    <w:rsid w:val="00251444"/>
    <w:rsid w:val="00251615"/>
    <w:rsid w:val="00251657"/>
    <w:rsid w:val="00251AFE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051"/>
    <w:rsid w:val="00254669"/>
    <w:rsid w:val="00254785"/>
    <w:rsid w:val="0025497F"/>
    <w:rsid w:val="00254AB8"/>
    <w:rsid w:val="0025584D"/>
    <w:rsid w:val="0025598F"/>
    <w:rsid w:val="00255B60"/>
    <w:rsid w:val="00255DB3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8C6"/>
    <w:rsid w:val="002609A8"/>
    <w:rsid w:val="0026109F"/>
    <w:rsid w:val="002611F8"/>
    <w:rsid w:val="00261326"/>
    <w:rsid w:val="00261536"/>
    <w:rsid w:val="0026174D"/>
    <w:rsid w:val="0026186A"/>
    <w:rsid w:val="002618E0"/>
    <w:rsid w:val="00261A0A"/>
    <w:rsid w:val="00262816"/>
    <w:rsid w:val="00262A58"/>
    <w:rsid w:val="00263195"/>
    <w:rsid w:val="002636E0"/>
    <w:rsid w:val="00263C1E"/>
    <w:rsid w:val="00264297"/>
    <w:rsid w:val="002644EB"/>
    <w:rsid w:val="00264801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5E97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0BB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7A0"/>
    <w:rsid w:val="00276A7C"/>
    <w:rsid w:val="00276AFC"/>
    <w:rsid w:val="00276DE6"/>
    <w:rsid w:val="0027738C"/>
    <w:rsid w:val="00277C8A"/>
    <w:rsid w:val="00277CAA"/>
    <w:rsid w:val="00277E3C"/>
    <w:rsid w:val="00277F65"/>
    <w:rsid w:val="00280290"/>
    <w:rsid w:val="002808E9"/>
    <w:rsid w:val="00280F69"/>
    <w:rsid w:val="0028185C"/>
    <w:rsid w:val="002818A7"/>
    <w:rsid w:val="00281AF4"/>
    <w:rsid w:val="00281ECA"/>
    <w:rsid w:val="00281F46"/>
    <w:rsid w:val="0028225E"/>
    <w:rsid w:val="002827AE"/>
    <w:rsid w:val="002827DB"/>
    <w:rsid w:val="00282D74"/>
    <w:rsid w:val="00282FDF"/>
    <w:rsid w:val="002834CA"/>
    <w:rsid w:val="0028353A"/>
    <w:rsid w:val="00283A4E"/>
    <w:rsid w:val="00283BF2"/>
    <w:rsid w:val="00283D49"/>
    <w:rsid w:val="00284099"/>
    <w:rsid w:val="002842E2"/>
    <w:rsid w:val="00284692"/>
    <w:rsid w:val="0028522D"/>
    <w:rsid w:val="002852B0"/>
    <w:rsid w:val="0028554F"/>
    <w:rsid w:val="0028555D"/>
    <w:rsid w:val="002855AC"/>
    <w:rsid w:val="002856C4"/>
    <w:rsid w:val="00285A30"/>
    <w:rsid w:val="00285E2C"/>
    <w:rsid w:val="002860DA"/>
    <w:rsid w:val="002860F4"/>
    <w:rsid w:val="00286294"/>
    <w:rsid w:val="00286D32"/>
    <w:rsid w:val="0028722D"/>
    <w:rsid w:val="00287507"/>
    <w:rsid w:val="00287667"/>
    <w:rsid w:val="00287790"/>
    <w:rsid w:val="002878B8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89B"/>
    <w:rsid w:val="00291FF4"/>
    <w:rsid w:val="00292064"/>
    <w:rsid w:val="002921BB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52"/>
    <w:rsid w:val="00293F9F"/>
    <w:rsid w:val="00293FB3"/>
    <w:rsid w:val="00294496"/>
    <w:rsid w:val="0029459B"/>
    <w:rsid w:val="002949EE"/>
    <w:rsid w:val="00294A61"/>
    <w:rsid w:val="00294EB0"/>
    <w:rsid w:val="002950AF"/>
    <w:rsid w:val="0029549E"/>
    <w:rsid w:val="00295555"/>
    <w:rsid w:val="00295ACD"/>
    <w:rsid w:val="00295B70"/>
    <w:rsid w:val="00295E76"/>
    <w:rsid w:val="0029631A"/>
    <w:rsid w:val="00296390"/>
    <w:rsid w:val="00296B2D"/>
    <w:rsid w:val="00296D2A"/>
    <w:rsid w:val="0029714C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3C0"/>
    <w:rsid w:val="002A1674"/>
    <w:rsid w:val="002A18EE"/>
    <w:rsid w:val="002A1A59"/>
    <w:rsid w:val="002A1C89"/>
    <w:rsid w:val="002A1D22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7DD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0B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BFC"/>
    <w:rsid w:val="002B2E0E"/>
    <w:rsid w:val="002B3088"/>
    <w:rsid w:val="002B30B9"/>
    <w:rsid w:val="002B3138"/>
    <w:rsid w:val="002B321B"/>
    <w:rsid w:val="002B3818"/>
    <w:rsid w:val="002B38BE"/>
    <w:rsid w:val="002B3C8E"/>
    <w:rsid w:val="002B3E9D"/>
    <w:rsid w:val="002B3FF5"/>
    <w:rsid w:val="002B4133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536"/>
    <w:rsid w:val="002B780A"/>
    <w:rsid w:val="002B7E72"/>
    <w:rsid w:val="002C0243"/>
    <w:rsid w:val="002C035E"/>
    <w:rsid w:val="002C0520"/>
    <w:rsid w:val="002C0738"/>
    <w:rsid w:val="002C080B"/>
    <w:rsid w:val="002C0B87"/>
    <w:rsid w:val="002C0E19"/>
    <w:rsid w:val="002C1A74"/>
    <w:rsid w:val="002C1B75"/>
    <w:rsid w:val="002C233B"/>
    <w:rsid w:val="002C236F"/>
    <w:rsid w:val="002C299E"/>
    <w:rsid w:val="002C2EA1"/>
    <w:rsid w:val="002C320F"/>
    <w:rsid w:val="002C340D"/>
    <w:rsid w:val="002C388C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791"/>
    <w:rsid w:val="002D1A07"/>
    <w:rsid w:val="002D1BD2"/>
    <w:rsid w:val="002D1BF0"/>
    <w:rsid w:val="002D1D78"/>
    <w:rsid w:val="002D1F48"/>
    <w:rsid w:val="002D1FEB"/>
    <w:rsid w:val="002D2014"/>
    <w:rsid w:val="002D2218"/>
    <w:rsid w:val="002D25E2"/>
    <w:rsid w:val="002D2675"/>
    <w:rsid w:val="002D269F"/>
    <w:rsid w:val="002D2975"/>
    <w:rsid w:val="002D2A92"/>
    <w:rsid w:val="002D2C06"/>
    <w:rsid w:val="002D2F2D"/>
    <w:rsid w:val="002D2F9D"/>
    <w:rsid w:val="002D30A3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6C7C"/>
    <w:rsid w:val="002D74F5"/>
    <w:rsid w:val="002D77ED"/>
    <w:rsid w:val="002D7B97"/>
    <w:rsid w:val="002D7D64"/>
    <w:rsid w:val="002D7E53"/>
    <w:rsid w:val="002E0697"/>
    <w:rsid w:val="002E0889"/>
    <w:rsid w:val="002E08D3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647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3F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1D1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923"/>
    <w:rsid w:val="002F2A1C"/>
    <w:rsid w:val="002F2B0F"/>
    <w:rsid w:val="002F2CBC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9CA"/>
    <w:rsid w:val="002F4DAB"/>
    <w:rsid w:val="002F501A"/>
    <w:rsid w:val="002F53A8"/>
    <w:rsid w:val="002F5C6A"/>
    <w:rsid w:val="002F5E61"/>
    <w:rsid w:val="002F5E6E"/>
    <w:rsid w:val="002F5EBE"/>
    <w:rsid w:val="002F60A5"/>
    <w:rsid w:val="002F624F"/>
    <w:rsid w:val="002F62A2"/>
    <w:rsid w:val="002F62DA"/>
    <w:rsid w:val="002F63D4"/>
    <w:rsid w:val="002F66DE"/>
    <w:rsid w:val="002F6919"/>
    <w:rsid w:val="002F6BEA"/>
    <w:rsid w:val="002F6CBB"/>
    <w:rsid w:val="002F6D55"/>
    <w:rsid w:val="002F6E41"/>
    <w:rsid w:val="002F6EBD"/>
    <w:rsid w:val="002F6FB0"/>
    <w:rsid w:val="002F7B3E"/>
    <w:rsid w:val="00300183"/>
    <w:rsid w:val="00300362"/>
    <w:rsid w:val="0030038C"/>
    <w:rsid w:val="00300630"/>
    <w:rsid w:val="0030097A"/>
    <w:rsid w:val="00300F20"/>
    <w:rsid w:val="003014F8"/>
    <w:rsid w:val="003017D0"/>
    <w:rsid w:val="00301A44"/>
    <w:rsid w:val="00301B58"/>
    <w:rsid w:val="00301C58"/>
    <w:rsid w:val="00302124"/>
    <w:rsid w:val="00302358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3F5D"/>
    <w:rsid w:val="003040B9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092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78F"/>
    <w:rsid w:val="00313813"/>
    <w:rsid w:val="003144E0"/>
    <w:rsid w:val="00314542"/>
    <w:rsid w:val="0031483C"/>
    <w:rsid w:val="00314D9F"/>
    <w:rsid w:val="00314E0A"/>
    <w:rsid w:val="00315607"/>
    <w:rsid w:val="00315876"/>
    <w:rsid w:val="00315C55"/>
    <w:rsid w:val="00315C62"/>
    <w:rsid w:val="00315D8C"/>
    <w:rsid w:val="00315F0C"/>
    <w:rsid w:val="00316126"/>
    <w:rsid w:val="00316272"/>
    <w:rsid w:val="00316396"/>
    <w:rsid w:val="00316818"/>
    <w:rsid w:val="0031689E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7C3"/>
    <w:rsid w:val="00320F19"/>
    <w:rsid w:val="00321030"/>
    <w:rsid w:val="003212AD"/>
    <w:rsid w:val="003212DE"/>
    <w:rsid w:val="003215EF"/>
    <w:rsid w:val="0032178D"/>
    <w:rsid w:val="00321A64"/>
    <w:rsid w:val="00321BE5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C9E"/>
    <w:rsid w:val="00324FFE"/>
    <w:rsid w:val="0032541D"/>
    <w:rsid w:val="00325A02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483"/>
    <w:rsid w:val="003277CA"/>
    <w:rsid w:val="00327985"/>
    <w:rsid w:val="003279DF"/>
    <w:rsid w:val="00327A89"/>
    <w:rsid w:val="00327FDE"/>
    <w:rsid w:val="003302DE"/>
    <w:rsid w:val="00330407"/>
    <w:rsid w:val="003304E7"/>
    <w:rsid w:val="0033097F"/>
    <w:rsid w:val="00330CF2"/>
    <w:rsid w:val="00330E82"/>
    <w:rsid w:val="00330EEB"/>
    <w:rsid w:val="00331292"/>
    <w:rsid w:val="003313A8"/>
    <w:rsid w:val="00331AEF"/>
    <w:rsid w:val="00331E29"/>
    <w:rsid w:val="00332383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437"/>
    <w:rsid w:val="003375E6"/>
    <w:rsid w:val="003376A1"/>
    <w:rsid w:val="00337A8C"/>
    <w:rsid w:val="00337D8D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C60"/>
    <w:rsid w:val="00343D4F"/>
    <w:rsid w:val="003445E9"/>
    <w:rsid w:val="00344689"/>
    <w:rsid w:val="00344A8A"/>
    <w:rsid w:val="00344C23"/>
    <w:rsid w:val="00344C5B"/>
    <w:rsid w:val="00344E29"/>
    <w:rsid w:val="00344E54"/>
    <w:rsid w:val="00345032"/>
    <w:rsid w:val="00345474"/>
    <w:rsid w:val="00345539"/>
    <w:rsid w:val="00345717"/>
    <w:rsid w:val="00345939"/>
    <w:rsid w:val="00345A12"/>
    <w:rsid w:val="00345C6B"/>
    <w:rsid w:val="00345CB0"/>
    <w:rsid w:val="00345FE7"/>
    <w:rsid w:val="003460AE"/>
    <w:rsid w:val="00346124"/>
    <w:rsid w:val="0034626B"/>
    <w:rsid w:val="003463BA"/>
    <w:rsid w:val="00346505"/>
    <w:rsid w:val="0034652E"/>
    <w:rsid w:val="003467EE"/>
    <w:rsid w:val="00346863"/>
    <w:rsid w:val="00346CD0"/>
    <w:rsid w:val="00346D15"/>
    <w:rsid w:val="00346EA2"/>
    <w:rsid w:val="0034733B"/>
    <w:rsid w:val="003475DC"/>
    <w:rsid w:val="003475EB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63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15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165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6A"/>
    <w:rsid w:val="003656D6"/>
    <w:rsid w:val="003657A0"/>
    <w:rsid w:val="00365FA7"/>
    <w:rsid w:val="00365FED"/>
    <w:rsid w:val="0036619B"/>
    <w:rsid w:val="003661D8"/>
    <w:rsid w:val="003662DF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517"/>
    <w:rsid w:val="0036769D"/>
    <w:rsid w:val="00367979"/>
    <w:rsid w:val="00367AA5"/>
    <w:rsid w:val="00367EDF"/>
    <w:rsid w:val="00370075"/>
    <w:rsid w:val="00370231"/>
    <w:rsid w:val="00370561"/>
    <w:rsid w:val="00370857"/>
    <w:rsid w:val="003708A0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8C"/>
    <w:rsid w:val="00371CE2"/>
    <w:rsid w:val="00371CEC"/>
    <w:rsid w:val="00371DC5"/>
    <w:rsid w:val="00372002"/>
    <w:rsid w:val="003723D0"/>
    <w:rsid w:val="0037258B"/>
    <w:rsid w:val="00372684"/>
    <w:rsid w:val="003729D0"/>
    <w:rsid w:val="00372BF3"/>
    <w:rsid w:val="00372C9C"/>
    <w:rsid w:val="0037306D"/>
    <w:rsid w:val="0037313F"/>
    <w:rsid w:val="003736ED"/>
    <w:rsid w:val="003737AF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1F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1FED"/>
    <w:rsid w:val="0038201E"/>
    <w:rsid w:val="003826B4"/>
    <w:rsid w:val="003827D5"/>
    <w:rsid w:val="00382AD8"/>
    <w:rsid w:val="00382D5C"/>
    <w:rsid w:val="00382DD9"/>
    <w:rsid w:val="00383262"/>
    <w:rsid w:val="0038327B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223"/>
    <w:rsid w:val="00385959"/>
    <w:rsid w:val="00385A7A"/>
    <w:rsid w:val="00386B84"/>
    <w:rsid w:val="00386C24"/>
    <w:rsid w:val="00386DF6"/>
    <w:rsid w:val="003870CB"/>
    <w:rsid w:val="00387855"/>
    <w:rsid w:val="003878A7"/>
    <w:rsid w:val="003879EE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076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269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526"/>
    <w:rsid w:val="003976D1"/>
    <w:rsid w:val="0039795F"/>
    <w:rsid w:val="00397A31"/>
    <w:rsid w:val="00397F32"/>
    <w:rsid w:val="003A02B7"/>
    <w:rsid w:val="003A0430"/>
    <w:rsid w:val="003A0450"/>
    <w:rsid w:val="003A0662"/>
    <w:rsid w:val="003A0BBB"/>
    <w:rsid w:val="003A11A6"/>
    <w:rsid w:val="003A1377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DD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46"/>
    <w:rsid w:val="003A62D9"/>
    <w:rsid w:val="003A66C1"/>
    <w:rsid w:val="003A6D0F"/>
    <w:rsid w:val="003A7544"/>
    <w:rsid w:val="003A75C6"/>
    <w:rsid w:val="003A7770"/>
    <w:rsid w:val="003A7C03"/>
    <w:rsid w:val="003A7C7B"/>
    <w:rsid w:val="003A7D1A"/>
    <w:rsid w:val="003A7D9F"/>
    <w:rsid w:val="003A7E0D"/>
    <w:rsid w:val="003B0118"/>
    <w:rsid w:val="003B017D"/>
    <w:rsid w:val="003B03E1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7C5"/>
    <w:rsid w:val="003B192A"/>
    <w:rsid w:val="003B1A8B"/>
    <w:rsid w:val="003B1C59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DA6"/>
    <w:rsid w:val="003B4FB7"/>
    <w:rsid w:val="003B51E6"/>
    <w:rsid w:val="003B548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A0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597B"/>
    <w:rsid w:val="003C6178"/>
    <w:rsid w:val="003C630D"/>
    <w:rsid w:val="003C688E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A47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4F2"/>
    <w:rsid w:val="003D5972"/>
    <w:rsid w:val="003D5A65"/>
    <w:rsid w:val="003D5AE0"/>
    <w:rsid w:val="003D5B7B"/>
    <w:rsid w:val="003D5D3F"/>
    <w:rsid w:val="003D5FAE"/>
    <w:rsid w:val="003D6377"/>
    <w:rsid w:val="003D6417"/>
    <w:rsid w:val="003D685D"/>
    <w:rsid w:val="003D694A"/>
    <w:rsid w:val="003D6EF5"/>
    <w:rsid w:val="003D7000"/>
    <w:rsid w:val="003D74A8"/>
    <w:rsid w:val="003D7825"/>
    <w:rsid w:val="003D7BC9"/>
    <w:rsid w:val="003D7D18"/>
    <w:rsid w:val="003E0335"/>
    <w:rsid w:val="003E040E"/>
    <w:rsid w:val="003E07AF"/>
    <w:rsid w:val="003E09A1"/>
    <w:rsid w:val="003E1060"/>
    <w:rsid w:val="003E128F"/>
    <w:rsid w:val="003E1455"/>
    <w:rsid w:val="003E14C2"/>
    <w:rsid w:val="003E190B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A2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30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BFD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A38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224"/>
    <w:rsid w:val="003F65E8"/>
    <w:rsid w:val="003F6955"/>
    <w:rsid w:val="003F6B4C"/>
    <w:rsid w:val="003F6F81"/>
    <w:rsid w:val="003F7A19"/>
    <w:rsid w:val="003F7D2D"/>
    <w:rsid w:val="003F7E05"/>
    <w:rsid w:val="003F7F4B"/>
    <w:rsid w:val="004004A4"/>
    <w:rsid w:val="004008E7"/>
    <w:rsid w:val="00400AFE"/>
    <w:rsid w:val="004011BE"/>
    <w:rsid w:val="00401753"/>
    <w:rsid w:val="00401B35"/>
    <w:rsid w:val="00401D42"/>
    <w:rsid w:val="0040282C"/>
    <w:rsid w:val="00402D07"/>
    <w:rsid w:val="00403158"/>
    <w:rsid w:val="00403465"/>
    <w:rsid w:val="0040367F"/>
    <w:rsid w:val="00403839"/>
    <w:rsid w:val="0040397B"/>
    <w:rsid w:val="00403F83"/>
    <w:rsid w:val="004040B9"/>
    <w:rsid w:val="004040C9"/>
    <w:rsid w:val="00404167"/>
    <w:rsid w:val="0040486E"/>
    <w:rsid w:val="004049E4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5F8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54"/>
    <w:rsid w:val="00416B7C"/>
    <w:rsid w:val="00416EF7"/>
    <w:rsid w:val="00417411"/>
    <w:rsid w:val="0041742F"/>
    <w:rsid w:val="00420558"/>
    <w:rsid w:val="00420A30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B7"/>
    <w:rsid w:val="00422EC0"/>
    <w:rsid w:val="0042314B"/>
    <w:rsid w:val="00423278"/>
    <w:rsid w:val="0042360B"/>
    <w:rsid w:val="0042387E"/>
    <w:rsid w:val="00423919"/>
    <w:rsid w:val="00423967"/>
    <w:rsid w:val="00423D93"/>
    <w:rsid w:val="00424207"/>
    <w:rsid w:val="0042424C"/>
    <w:rsid w:val="0042446F"/>
    <w:rsid w:val="00424C79"/>
    <w:rsid w:val="00424EE6"/>
    <w:rsid w:val="00424F8D"/>
    <w:rsid w:val="00425342"/>
    <w:rsid w:val="0042535B"/>
    <w:rsid w:val="004253C9"/>
    <w:rsid w:val="00425549"/>
    <w:rsid w:val="00425833"/>
    <w:rsid w:val="00425A56"/>
    <w:rsid w:val="00425B5A"/>
    <w:rsid w:val="00425D16"/>
    <w:rsid w:val="00426107"/>
    <w:rsid w:val="00426414"/>
    <w:rsid w:val="00426468"/>
    <w:rsid w:val="004264EA"/>
    <w:rsid w:val="00426762"/>
    <w:rsid w:val="00426790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1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82"/>
    <w:rsid w:val="004341BA"/>
    <w:rsid w:val="0043440C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742"/>
    <w:rsid w:val="00440864"/>
    <w:rsid w:val="004409CD"/>
    <w:rsid w:val="00440D11"/>
    <w:rsid w:val="00440EB1"/>
    <w:rsid w:val="00440F7C"/>
    <w:rsid w:val="0044119F"/>
    <w:rsid w:val="004411C4"/>
    <w:rsid w:val="00441265"/>
    <w:rsid w:val="00441571"/>
    <w:rsid w:val="004415ED"/>
    <w:rsid w:val="004417C6"/>
    <w:rsid w:val="00441948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794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760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24D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1C"/>
    <w:rsid w:val="004552E1"/>
    <w:rsid w:val="004557EA"/>
    <w:rsid w:val="004558CA"/>
    <w:rsid w:val="00455A40"/>
    <w:rsid w:val="004562A2"/>
    <w:rsid w:val="00456518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0B3"/>
    <w:rsid w:val="00462650"/>
    <w:rsid w:val="00462845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D24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1B5"/>
    <w:rsid w:val="00470391"/>
    <w:rsid w:val="00470514"/>
    <w:rsid w:val="00470585"/>
    <w:rsid w:val="00470ACE"/>
    <w:rsid w:val="00471061"/>
    <w:rsid w:val="00471169"/>
    <w:rsid w:val="00471253"/>
    <w:rsid w:val="0047142E"/>
    <w:rsid w:val="0047146C"/>
    <w:rsid w:val="00471536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484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488"/>
    <w:rsid w:val="00476A60"/>
    <w:rsid w:val="00476D31"/>
    <w:rsid w:val="00476E1C"/>
    <w:rsid w:val="00477702"/>
    <w:rsid w:val="004779C1"/>
    <w:rsid w:val="00477C6E"/>
    <w:rsid w:val="004805D6"/>
    <w:rsid w:val="0048083C"/>
    <w:rsid w:val="00480890"/>
    <w:rsid w:val="00480AE1"/>
    <w:rsid w:val="00480C6D"/>
    <w:rsid w:val="00480F3A"/>
    <w:rsid w:val="00481274"/>
    <w:rsid w:val="00481375"/>
    <w:rsid w:val="004819CD"/>
    <w:rsid w:val="004819F3"/>
    <w:rsid w:val="00481B1C"/>
    <w:rsid w:val="00481D22"/>
    <w:rsid w:val="004825C5"/>
    <w:rsid w:val="0048291F"/>
    <w:rsid w:val="00482D18"/>
    <w:rsid w:val="00482F86"/>
    <w:rsid w:val="00483240"/>
    <w:rsid w:val="00483486"/>
    <w:rsid w:val="0048353F"/>
    <w:rsid w:val="004835D1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1F"/>
    <w:rsid w:val="0048568C"/>
    <w:rsid w:val="00485A17"/>
    <w:rsid w:val="0048610C"/>
    <w:rsid w:val="0048629A"/>
    <w:rsid w:val="00486747"/>
    <w:rsid w:val="004870D9"/>
    <w:rsid w:val="0048752D"/>
    <w:rsid w:val="0048779E"/>
    <w:rsid w:val="00487974"/>
    <w:rsid w:val="00487ABC"/>
    <w:rsid w:val="00487F3C"/>
    <w:rsid w:val="004900D0"/>
    <w:rsid w:val="0049072B"/>
    <w:rsid w:val="00491019"/>
    <w:rsid w:val="00491045"/>
    <w:rsid w:val="004913A4"/>
    <w:rsid w:val="004918A2"/>
    <w:rsid w:val="00491955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937"/>
    <w:rsid w:val="00493AA4"/>
    <w:rsid w:val="00493B4F"/>
    <w:rsid w:val="00493D22"/>
    <w:rsid w:val="0049411A"/>
    <w:rsid w:val="0049419C"/>
    <w:rsid w:val="0049449D"/>
    <w:rsid w:val="00494505"/>
    <w:rsid w:val="00494931"/>
    <w:rsid w:val="00494A84"/>
    <w:rsid w:val="00494C88"/>
    <w:rsid w:val="004951B6"/>
    <w:rsid w:val="00495625"/>
    <w:rsid w:val="00495744"/>
    <w:rsid w:val="00496068"/>
    <w:rsid w:val="0049629B"/>
    <w:rsid w:val="004963B9"/>
    <w:rsid w:val="00496433"/>
    <w:rsid w:val="00496729"/>
    <w:rsid w:val="004968A2"/>
    <w:rsid w:val="00496C7A"/>
    <w:rsid w:val="004973B7"/>
    <w:rsid w:val="004973FD"/>
    <w:rsid w:val="004975F5"/>
    <w:rsid w:val="00497721"/>
    <w:rsid w:val="00497A11"/>
    <w:rsid w:val="00497A97"/>
    <w:rsid w:val="00497BD5"/>
    <w:rsid w:val="00497DF4"/>
    <w:rsid w:val="00497EF1"/>
    <w:rsid w:val="00497F23"/>
    <w:rsid w:val="004A0021"/>
    <w:rsid w:val="004A0413"/>
    <w:rsid w:val="004A0419"/>
    <w:rsid w:val="004A06F6"/>
    <w:rsid w:val="004A0B5A"/>
    <w:rsid w:val="004A0EB9"/>
    <w:rsid w:val="004A1066"/>
    <w:rsid w:val="004A1333"/>
    <w:rsid w:val="004A139A"/>
    <w:rsid w:val="004A13CC"/>
    <w:rsid w:val="004A13EF"/>
    <w:rsid w:val="004A1494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1AD"/>
    <w:rsid w:val="004A46C1"/>
    <w:rsid w:val="004A48FE"/>
    <w:rsid w:val="004A4AB4"/>
    <w:rsid w:val="004A4D55"/>
    <w:rsid w:val="004A4DFF"/>
    <w:rsid w:val="004A4EFF"/>
    <w:rsid w:val="004A51B8"/>
    <w:rsid w:val="004A51E9"/>
    <w:rsid w:val="004A5AE5"/>
    <w:rsid w:val="004A5DDE"/>
    <w:rsid w:val="004A6A14"/>
    <w:rsid w:val="004A6CAD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918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2F3"/>
    <w:rsid w:val="004B4657"/>
    <w:rsid w:val="004B4892"/>
    <w:rsid w:val="004B4A96"/>
    <w:rsid w:val="004B4CEB"/>
    <w:rsid w:val="004B4D23"/>
    <w:rsid w:val="004B4E75"/>
    <w:rsid w:val="004B4F5E"/>
    <w:rsid w:val="004B508F"/>
    <w:rsid w:val="004B50C2"/>
    <w:rsid w:val="004B5409"/>
    <w:rsid w:val="004B5627"/>
    <w:rsid w:val="004B57D2"/>
    <w:rsid w:val="004B58AE"/>
    <w:rsid w:val="004B5BF0"/>
    <w:rsid w:val="004B5CB2"/>
    <w:rsid w:val="004B5DD0"/>
    <w:rsid w:val="004B5DF2"/>
    <w:rsid w:val="004B5F43"/>
    <w:rsid w:val="004B5F66"/>
    <w:rsid w:val="004B60F2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8EF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AE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721"/>
    <w:rsid w:val="004C3981"/>
    <w:rsid w:val="004C3A24"/>
    <w:rsid w:val="004C47F5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AB2"/>
    <w:rsid w:val="004C6B3D"/>
    <w:rsid w:val="004C6CD4"/>
    <w:rsid w:val="004C6E78"/>
    <w:rsid w:val="004C747A"/>
    <w:rsid w:val="004C78A9"/>
    <w:rsid w:val="004C7BD4"/>
    <w:rsid w:val="004C7C2C"/>
    <w:rsid w:val="004C7E51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33BC"/>
    <w:rsid w:val="004D4144"/>
    <w:rsid w:val="004D4308"/>
    <w:rsid w:val="004D441F"/>
    <w:rsid w:val="004D4488"/>
    <w:rsid w:val="004D44AC"/>
    <w:rsid w:val="004D4505"/>
    <w:rsid w:val="004D469A"/>
    <w:rsid w:val="004D4F0B"/>
    <w:rsid w:val="004D522E"/>
    <w:rsid w:val="004D57F4"/>
    <w:rsid w:val="004D593A"/>
    <w:rsid w:val="004D5B96"/>
    <w:rsid w:val="004D5C63"/>
    <w:rsid w:val="004D5DC2"/>
    <w:rsid w:val="004D5FED"/>
    <w:rsid w:val="004D6202"/>
    <w:rsid w:val="004D68C3"/>
    <w:rsid w:val="004D6AE5"/>
    <w:rsid w:val="004D721D"/>
    <w:rsid w:val="004D7353"/>
    <w:rsid w:val="004D77B1"/>
    <w:rsid w:val="004D793E"/>
    <w:rsid w:val="004D7A53"/>
    <w:rsid w:val="004D7AAE"/>
    <w:rsid w:val="004D7EBF"/>
    <w:rsid w:val="004E0A43"/>
    <w:rsid w:val="004E0FF8"/>
    <w:rsid w:val="004E14A3"/>
    <w:rsid w:val="004E163A"/>
    <w:rsid w:val="004E1968"/>
    <w:rsid w:val="004E1A3B"/>
    <w:rsid w:val="004E1C01"/>
    <w:rsid w:val="004E20D0"/>
    <w:rsid w:val="004E2513"/>
    <w:rsid w:val="004E2558"/>
    <w:rsid w:val="004E27DE"/>
    <w:rsid w:val="004E2941"/>
    <w:rsid w:val="004E29E5"/>
    <w:rsid w:val="004E2F90"/>
    <w:rsid w:val="004E33D5"/>
    <w:rsid w:val="004E34E5"/>
    <w:rsid w:val="004E3580"/>
    <w:rsid w:val="004E362B"/>
    <w:rsid w:val="004E392D"/>
    <w:rsid w:val="004E3983"/>
    <w:rsid w:val="004E3A91"/>
    <w:rsid w:val="004E3AD6"/>
    <w:rsid w:val="004E3B3E"/>
    <w:rsid w:val="004E3F07"/>
    <w:rsid w:val="004E4257"/>
    <w:rsid w:val="004E468D"/>
    <w:rsid w:val="004E4726"/>
    <w:rsid w:val="004E499A"/>
    <w:rsid w:val="004E550C"/>
    <w:rsid w:val="004E55EE"/>
    <w:rsid w:val="004E58EE"/>
    <w:rsid w:val="004E5A7D"/>
    <w:rsid w:val="004E5AA9"/>
    <w:rsid w:val="004E5D6A"/>
    <w:rsid w:val="004E5ECE"/>
    <w:rsid w:val="004E627A"/>
    <w:rsid w:val="004E62C6"/>
    <w:rsid w:val="004E6720"/>
    <w:rsid w:val="004E6848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68E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6DA"/>
    <w:rsid w:val="004F5AE5"/>
    <w:rsid w:val="004F5C4F"/>
    <w:rsid w:val="004F5CA4"/>
    <w:rsid w:val="004F5CEE"/>
    <w:rsid w:val="004F6633"/>
    <w:rsid w:val="004F6646"/>
    <w:rsid w:val="004F6BFC"/>
    <w:rsid w:val="004F7123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08F9"/>
    <w:rsid w:val="005011E3"/>
    <w:rsid w:val="005013F4"/>
    <w:rsid w:val="005018F6"/>
    <w:rsid w:val="00501D3A"/>
    <w:rsid w:val="00501E23"/>
    <w:rsid w:val="0050202F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DA1"/>
    <w:rsid w:val="00503F22"/>
    <w:rsid w:val="00504167"/>
    <w:rsid w:val="0050422F"/>
    <w:rsid w:val="00504517"/>
    <w:rsid w:val="0050475B"/>
    <w:rsid w:val="0050490A"/>
    <w:rsid w:val="00505141"/>
    <w:rsid w:val="00505266"/>
    <w:rsid w:val="0050537B"/>
    <w:rsid w:val="005059D9"/>
    <w:rsid w:val="005059ED"/>
    <w:rsid w:val="00505A8F"/>
    <w:rsid w:val="00505B55"/>
    <w:rsid w:val="00505D66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1BC"/>
    <w:rsid w:val="005104B3"/>
    <w:rsid w:val="0051072B"/>
    <w:rsid w:val="005110C2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12E"/>
    <w:rsid w:val="00513228"/>
    <w:rsid w:val="00513A58"/>
    <w:rsid w:val="00513D9E"/>
    <w:rsid w:val="00513DB8"/>
    <w:rsid w:val="00514129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0CA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071"/>
    <w:rsid w:val="00527D55"/>
    <w:rsid w:val="00530099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84A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26"/>
    <w:rsid w:val="00544063"/>
    <w:rsid w:val="00544228"/>
    <w:rsid w:val="00544C4E"/>
    <w:rsid w:val="00544E42"/>
    <w:rsid w:val="00544E72"/>
    <w:rsid w:val="00544EF6"/>
    <w:rsid w:val="00544FCA"/>
    <w:rsid w:val="005450D5"/>
    <w:rsid w:val="0054517C"/>
    <w:rsid w:val="0054553A"/>
    <w:rsid w:val="00545548"/>
    <w:rsid w:val="005455FC"/>
    <w:rsid w:val="00545818"/>
    <w:rsid w:val="00545926"/>
    <w:rsid w:val="00545E8F"/>
    <w:rsid w:val="005460D9"/>
    <w:rsid w:val="00546A22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0E53"/>
    <w:rsid w:val="0055109D"/>
    <w:rsid w:val="0055119D"/>
    <w:rsid w:val="00551380"/>
    <w:rsid w:val="0055160C"/>
    <w:rsid w:val="00551725"/>
    <w:rsid w:val="00551DA8"/>
    <w:rsid w:val="00551F1E"/>
    <w:rsid w:val="00551F35"/>
    <w:rsid w:val="005525FA"/>
    <w:rsid w:val="0055286B"/>
    <w:rsid w:val="00552A90"/>
    <w:rsid w:val="00552C5E"/>
    <w:rsid w:val="0055300C"/>
    <w:rsid w:val="00553019"/>
    <w:rsid w:val="005530BD"/>
    <w:rsid w:val="005530DF"/>
    <w:rsid w:val="005536D5"/>
    <w:rsid w:val="005539FB"/>
    <w:rsid w:val="00553BAB"/>
    <w:rsid w:val="00553D84"/>
    <w:rsid w:val="00554B23"/>
    <w:rsid w:val="00554D20"/>
    <w:rsid w:val="00554D59"/>
    <w:rsid w:val="00554EA8"/>
    <w:rsid w:val="0055527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9CB"/>
    <w:rsid w:val="005609D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3DC"/>
    <w:rsid w:val="005626E9"/>
    <w:rsid w:val="00562846"/>
    <w:rsid w:val="005628F0"/>
    <w:rsid w:val="0056293B"/>
    <w:rsid w:val="00563193"/>
    <w:rsid w:val="00563928"/>
    <w:rsid w:val="0056397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14C"/>
    <w:rsid w:val="00566467"/>
    <w:rsid w:val="00566525"/>
    <w:rsid w:val="0056659C"/>
    <w:rsid w:val="00566BBE"/>
    <w:rsid w:val="00566BDF"/>
    <w:rsid w:val="00566DDE"/>
    <w:rsid w:val="00567703"/>
    <w:rsid w:val="00567F3C"/>
    <w:rsid w:val="0057005F"/>
    <w:rsid w:val="005700CD"/>
    <w:rsid w:val="0057022E"/>
    <w:rsid w:val="005703A0"/>
    <w:rsid w:val="005708F5"/>
    <w:rsid w:val="005709CF"/>
    <w:rsid w:val="0057116E"/>
    <w:rsid w:val="00571192"/>
    <w:rsid w:val="0057140F"/>
    <w:rsid w:val="005714B6"/>
    <w:rsid w:val="005716D0"/>
    <w:rsid w:val="00571C7E"/>
    <w:rsid w:val="00571C95"/>
    <w:rsid w:val="005721BC"/>
    <w:rsid w:val="005721DA"/>
    <w:rsid w:val="00572998"/>
    <w:rsid w:val="00572C14"/>
    <w:rsid w:val="00572D38"/>
    <w:rsid w:val="00572D6F"/>
    <w:rsid w:val="00573040"/>
    <w:rsid w:val="005730A6"/>
    <w:rsid w:val="0057316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17F"/>
    <w:rsid w:val="0057520F"/>
    <w:rsid w:val="005752D8"/>
    <w:rsid w:val="00575670"/>
    <w:rsid w:val="00575860"/>
    <w:rsid w:val="00575972"/>
    <w:rsid w:val="005761D8"/>
    <w:rsid w:val="005767C8"/>
    <w:rsid w:val="00576FF9"/>
    <w:rsid w:val="005777AB"/>
    <w:rsid w:val="005777F5"/>
    <w:rsid w:val="00577866"/>
    <w:rsid w:val="005778C8"/>
    <w:rsid w:val="00577998"/>
    <w:rsid w:val="00577A05"/>
    <w:rsid w:val="00577F41"/>
    <w:rsid w:val="00577FCD"/>
    <w:rsid w:val="00577FEC"/>
    <w:rsid w:val="005803BC"/>
    <w:rsid w:val="00580446"/>
    <w:rsid w:val="00580AE7"/>
    <w:rsid w:val="00580FB6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370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9A8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ADE"/>
    <w:rsid w:val="00585FED"/>
    <w:rsid w:val="005862BD"/>
    <w:rsid w:val="00586417"/>
    <w:rsid w:val="00586ECC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9D8"/>
    <w:rsid w:val="00592E0A"/>
    <w:rsid w:val="00592ED8"/>
    <w:rsid w:val="00592EEB"/>
    <w:rsid w:val="0059342A"/>
    <w:rsid w:val="00593A29"/>
    <w:rsid w:val="00593CF2"/>
    <w:rsid w:val="00593F42"/>
    <w:rsid w:val="00593FC5"/>
    <w:rsid w:val="00594125"/>
    <w:rsid w:val="005946C2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88D"/>
    <w:rsid w:val="00597959"/>
    <w:rsid w:val="00597C83"/>
    <w:rsid w:val="00597DB5"/>
    <w:rsid w:val="00597FC5"/>
    <w:rsid w:val="005A010C"/>
    <w:rsid w:val="005A0428"/>
    <w:rsid w:val="005A07D7"/>
    <w:rsid w:val="005A0ECB"/>
    <w:rsid w:val="005A0EDE"/>
    <w:rsid w:val="005A10D5"/>
    <w:rsid w:val="005A12A6"/>
    <w:rsid w:val="005A14B0"/>
    <w:rsid w:val="005A1848"/>
    <w:rsid w:val="005A1AF1"/>
    <w:rsid w:val="005A1CC9"/>
    <w:rsid w:val="005A1CEC"/>
    <w:rsid w:val="005A1F1D"/>
    <w:rsid w:val="005A2319"/>
    <w:rsid w:val="005A2C8F"/>
    <w:rsid w:val="005A2D6E"/>
    <w:rsid w:val="005A2E23"/>
    <w:rsid w:val="005A2E5A"/>
    <w:rsid w:val="005A2E8D"/>
    <w:rsid w:val="005A3140"/>
    <w:rsid w:val="005A3363"/>
    <w:rsid w:val="005A339A"/>
    <w:rsid w:val="005A368C"/>
    <w:rsid w:val="005A3972"/>
    <w:rsid w:val="005A3DA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801"/>
    <w:rsid w:val="005B1976"/>
    <w:rsid w:val="005B1A06"/>
    <w:rsid w:val="005B1E21"/>
    <w:rsid w:val="005B2390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0C34"/>
    <w:rsid w:val="005C115D"/>
    <w:rsid w:val="005C18B3"/>
    <w:rsid w:val="005C1946"/>
    <w:rsid w:val="005C1FC8"/>
    <w:rsid w:val="005C1FD2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3EEC"/>
    <w:rsid w:val="005C44E2"/>
    <w:rsid w:val="005C4965"/>
    <w:rsid w:val="005C49EE"/>
    <w:rsid w:val="005C4CCC"/>
    <w:rsid w:val="005C4D21"/>
    <w:rsid w:val="005C4DC5"/>
    <w:rsid w:val="005C50B0"/>
    <w:rsid w:val="005C529C"/>
    <w:rsid w:val="005C52A3"/>
    <w:rsid w:val="005C596F"/>
    <w:rsid w:val="005C5C2B"/>
    <w:rsid w:val="005C5DB0"/>
    <w:rsid w:val="005C5DF6"/>
    <w:rsid w:val="005C5F22"/>
    <w:rsid w:val="005C5F52"/>
    <w:rsid w:val="005C5FF3"/>
    <w:rsid w:val="005C60FF"/>
    <w:rsid w:val="005C649C"/>
    <w:rsid w:val="005C6533"/>
    <w:rsid w:val="005C6586"/>
    <w:rsid w:val="005C66A3"/>
    <w:rsid w:val="005C67EC"/>
    <w:rsid w:val="005C681C"/>
    <w:rsid w:val="005C6EE1"/>
    <w:rsid w:val="005C73E0"/>
    <w:rsid w:val="005C73E6"/>
    <w:rsid w:val="005C7531"/>
    <w:rsid w:val="005C7599"/>
    <w:rsid w:val="005C7C1E"/>
    <w:rsid w:val="005D0196"/>
    <w:rsid w:val="005D0449"/>
    <w:rsid w:val="005D059E"/>
    <w:rsid w:val="005D061D"/>
    <w:rsid w:val="005D0635"/>
    <w:rsid w:val="005D0F9A"/>
    <w:rsid w:val="005D16FB"/>
    <w:rsid w:val="005D1AB0"/>
    <w:rsid w:val="005D1EA0"/>
    <w:rsid w:val="005D218D"/>
    <w:rsid w:val="005D23DB"/>
    <w:rsid w:val="005D2969"/>
    <w:rsid w:val="005D2D75"/>
    <w:rsid w:val="005D2F2A"/>
    <w:rsid w:val="005D32F8"/>
    <w:rsid w:val="005D3B48"/>
    <w:rsid w:val="005D3E36"/>
    <w:rsid w:val="005D4406"/>
    <w:rsid w:val="005D4661"/>
    <w:rsid w:val="005D4E09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48B"/>
    <w:rsid w:val="005D7912"/>
    <w:rsid w:val="005D7C91"/>
    <w:rsid w:val="005D7CD3"/>
    <w:rsid w:val="005E0080"/>
    <w:rsid w:val="005E0223"/>
    <w:rsid w:val="005E02AC"/>
    <w:rsid w:val="005E02C8"/>
    <w:rsid w:val="005E0332"/>
    <w:rsid w:val="005E04C4"/>
    <w:rsid w:val="005E09C8"/>
    <w:rsid w:val="005E0A63"/>
    <w:rsid w:val="005E0E22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BBD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292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C38"/>
    <w:rsid w:val="005F2EEF"/>
    <w:rsid w:val="005F302C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5BA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C00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85A"/>
    <w:rsid w:val="00604C5D"/>
    <w:rsid w:val="006050E5"/>
    <w:rsid w:val="0060520C"/>
    <w:rsid w:val="00605362"/>
    <w:rsid w:val="006053A6"/>
    <w:rsid w:val="00605BC9"/>
    <w:rsid w:val="00605EF6"/>
    <w:rsid w:val="00606182"/>
    <w:rsid w:val="0060662F"/>
    <w:rsid w:val="00606852"/>
    <w:rsid w:val="00607107"/>
    <w:rsid w:val="00607378"/>
    <w:rsid w:val="00607699"/>
    <w:rsid w:val="006076BA"/>
    <w:rsid w:val="00610609"/>
    <w:rsid w:val="00610636"/>
    <w:rsid w:val="0061077C"/>
    <w:rsid w:val="00610A03"/>
    <w:rsid w:val="00610E64"/>
    <w:rsid w:val="00610F7C"/>
    <w:rsid w:val="00610F93"/>
    <w:rsid w:val="006110B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282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14A"/>
    <w:rsid w:val="00615712"/>
    <w:rsid w:val="006158F1"/>
    <w:rsid w:val="00615B0D"/>
    <w:rsid w:val="00615E48"/>
    <w:rsid w:val="00615FBB"/>
    <w:rsid w:val="00616303"/>
    <w:rsid w:val="006168C6"/>
    <w:rsid w:val="00616FA1"/>
    <w:rsid w:val="006179D4"/>
    <w:rsid w:val="00620463"/>
    <w:rsid w:val="0062059D"/>
    <w:rsid w:val="00620690"/>
    <w:rsid w:val="00620D75"/>
    <w:rsid w:val="00621446"/>
    <w:rsid w:val="00621AC3"/>
    <w:rsid w:val="00622339"/>
    <w:rsid w:val="0062236F"/>
    <w:rsid w:val="00622A1F"/>
    <w:rsid w:val="00622B8B"/>
    <w:rsid w:val="00622C21"/>
    <w:rsid w:val="00622DC3"/>
    <w:rsid w:val="0062301A"/>
    <w:rsid w:val="0062314E"/>
    <w:rsid w:val="006235F0"/>
    <w:rsid w:val="006246B3"/>
    <w:rsid w:val="00624745"/>
    <w:rsid w:val="00624932"/>
    <w:rsid w:val="00624BDF"/>
    <w:rsid w:val="00624CB1"/>
    <w:rsid w:val="00624F8E"/>
    <w:rsid w:val="00625032"/>
    <w:rsid w:val="00625161"/>
    <w:rsid w:val="006252B0"/>
    <w:rsid w:val="00625623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DC3"/>
    <w:rsid w:val="00630E80"/>
    <w:rsid w:val="00630ECC"/>
    <w:rsid w:val="006312FC"/>
    <w:rsid w:val="0063141F"/>
    <w:rsid w:val="006316B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3CB8"/>
    <w:rsid w:val="0063416C"/>
    <w:rsid w:val="006343B8"/>
    <w:rsid w:val="00634A89"/>
    <w:rsid w:val="00634D67"/>
    <w:rsid w:val="00634DB7"/>
    <w:rsid w:val="00634E48"/>
    <w:rsid w:val="00634FF1"/>
    <w:rsid w:val="00634FFE"/>
    <w:rsid w:val="0063509C"/>
    <w:rsid w:val="0063534A"/>
    <w:rsid w:val="00635531"/>
    <w:rsid w:val="00635923"/>
    <w:rsid w:val="00635958"/>
    <w:rsid w:val="0063598D"/>
    <w:rsid w:val="006359A2"/>
    <w:rsid w:val="00635CFC"/>
    <w:rsid w:val="00636485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834"/>
    <w:rsid w:val="00641D94"/>
    <w:rsid w:val="00641ED2"/>
    <w:rsid w:val="00641F13"/>
    <w:rsid w:val="0064224F"/>
    <w:rsid w:val="00642436"/>
    <w:rsid w:val="0064271E"/>
    <w:rsid w:val="00642840"/>
    <w:rsid w:val="006428E1"/>
    <w:rsid w:val="0064293E"/>
    <w:rsid w:val="006429DC"/>
    <w:rsid w:val="00642AA0"/>
    <w:rsid w:val="00642BF3"/>
    <w:rsid w:val="00643007"/>
    <w:rsid w:val="006430B4"/>
    <w:rsid w:val="0064328E"/>
    <w:rsid w:val="006433EB"/>
    <w:rsid w:val="00643576"/>
    <w:rsid w:val="00643938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E0F"/>
    <w:rsid w:val="00647FA7"/>
    <w:rsid w:val="00647FD2"/>
    <w:rsid w:val="006500CE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1A07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4E14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6E6C"/>
    <w:rsid w:val="00657336"/>
    <w:rsid w:val="006574AD"/>
    <w:rsid w:val="0065789D"/>
    <w:rsid w:val="006579F7"/>
    <w:rsid w:val="00657FC4"/>
    <w:rsid w:val="006601E3"/>
    <w:rsid w:val="00660472"/>
    <w:rsid w:val="00660684"/>
    <w:rsid w:val="0066069C"/>
    <w:rsid w:val="0066112A"/>
    <w:rsid w:val="006613CB"/>
    <w:rsid w:val="00661C31"/>
    <w:rsid w:val="00661D4B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2DB4"/>
    <w:rsid w:val="00663841"/>
    <w:rsid w:val="00663930"/>
    <w:rsid w:val="00663C2E"/>
    <w:rsid w:val="006640F9"/>
    <w:rsid w:val="006641BC"/>
    <w:rsid w:val="00664C2D"/>
    <w:rsid w:val="0066503B"/>
    <w:rsid w:val="006650D6"/>
    <w:rsid w:val="00665243"/>
    <w:rsid w:val="006652D0"/>
    <w:rsid w:val="006655C0"/>
    <w:rsid w:val="00665817"/>
    <w:rsid w:val="00665E56"/>
    <w:rsid w:val="006661DC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0F7"/>
    <w:rsid w:val="006711EA"/>
    <w:rsid w:val="00671748"/>
    <w:rsid w:val="00671951"/>
    <w:rsid w:val="00671A79"/>
    <w:rsid w:val="00671B42"/>
    <w:rsid w:val="00671CD2"/>
    <w:rsid w:val="00671DEB"/>
    <w:rsid w:val="00672420"/>
    <w:rsid w:val="0067250D"/>
    <w:rsid w:val="0067251A"/>
    <w:rsid w:val="006726E2"/>
    <w:rsid w:val="00672948"/>
    <w:rsid w:val="00672D3E"/>
    <w:rsid w:val="00673141"/>
    <w:rsid w:val="006732A3"/>
    <w:rsid w:val="00673C50"/>
    <w:rsid w:val="00673F36"/>
    <w:rsid w:val="00674360"/>
    <w:rsid w:val="0067436E"/>
    <w:rsid w:val="00674A8D"/>
    <w:rsid w:val="00674BCA"/>
    <w:rsid w:val="00674D5B"/>
    <w:rsid w:val="00674E1B"/>
    <w:rsid w:val="006750DE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59B"/>
    <w:rsid w:val="00683607"/>
    <w:rsid w:val="00684A96"/>
    <w:rsid w:val="00684D17"/>
    <w:rsid w:val="006851F8"/>
    <w:rsid w:val="006852F9"/>
    <w:rsid w:val="00685335"/>
    <w:rsid w:val="006857AF"/>
    <w:rsid w:val="0068597E"/>
    <w:rsid w:val="00685AF0"/>
    <w:rsid w:val="00685FEA"/>
    <w:rsid w:val="00686145"/>
    <w:rsid w:val="0068636E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9A6"/>
    <w:rsid w:val="00691C40"/>
    <w:rsid w:val="006922FF"/>
    <w:rsid w:val="00692749"/>
    <w:rsid w:val="006929AA"/>
    <w:rsid w:val="00692A62"/>
    <w:rsid w:val="00693770"/>
    <w:rsid w:val="00693775"/>
    <w:rsid w:val="006938CC"/>
    <w:rsid w:val="006939A6"/>
    <w:rsid w:val="00694D40"/>
    <w:rsid w:val="00694DA5"/>
    <w:rsid w:val="00694FB2"/>
    <w:rsid w:val="0069627A"/>
    <w:rsid w:val="0069629C"/>
    <w:rsid w:val="00696557"/>
    <w:rsid w:val="00696662"/>
    <w:rsid w:val="00696A15"/>
    <w:rsid w:val="00697573"/>
    <w:rsid w:val="006976D5"/>
    <w:rsid w:val="006976DB"/>
    <w:rsid w:val="00697728"/>
    <w:rsid w:val="00697737"/>
    <w:rsid w:val="00697740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32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0C1"/>
    <w:rsid w:val="006A62CE"/>
    <w:rsid w:val="006A658E"/>
    <w:rsid w:val="006A6912"/>
    <w:rsid w:val="006A6A93"/>
    <w:rsid w:val="006A6C4D"/>
    <w:rsid w:val="006A6E2B"/>
    <w:rsid w:val="006A7DDA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3EB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4EC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7E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024"/>
    <w:rsid w:val="006C5E7A"/>
    <w:rsid w:val="006C6129"/>
    <w:rsid w:val="006C6386"/>
    <w:rsid w:val="006C655C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2A53"/>
    <w:rsid w:val="006D323A"/>
    <w:rsid w:val="006D3399"/>
    <w:rsid w:val="006D33E6"/>
    <w:rsid w:val="006D37C1"/>
    <w:rsid w:val="006D3B7D"/>
    <w:rsid w:val="006D3C5E"/>
    <w:rsid w:val="006D3F26"/>
    <w:rsid w:val="006D4187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AB3"/>
    <w:rsid w:val="006E1CB5"/>
    <w:rsid w:val="006E1CCC"/>
    <w:rsid w:val="006E1FE4"/>
    <w:rsid w:val="006E2094"/>
    <w:rsid w:val="006E20F9"/>
    <w:rsid w:val="006E26AE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A94"/>
    <w:rsid w:val="006E5F3A"/>
    <w:rsid w:val="006E6469"/>
    <w:rsid w:val="006E6522"/>
    <w:rsid w:val="006E6732"/>
    <w:rsid w:val="006E688F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B0E"/>
    <w:rsid w:val="006E7C3B"/>
    <w:rsid w:val="006E7D42"/>
    <w:rsid w:val="006F0022"/>
    <w:rsid w:val="006F015B"/>
    <w:rsid w:val="006F0587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3839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1A9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A68"/>
    <w:rsid w:val="00700D8C"/>
    <w:rsid w:val="00700DAE"/>
    <w:rsid w:val="0070130D"/>
    <w:rsid w:val="007013BF"/>
    <w:rsid w:val="0070141E"/>
    <w:rsid w:val="00701A94"/>
    <w:rsid w:val="00701D35"/>
    <w:rsid w:val="00702307"/>
    <w:rsid w:val="007025F4"/>
    <w:rsid w:val="00702865"/>
    <w:rsid w:val="00702EE1"/>
    <w:rsid w:val="00702F5E"/>
    <w:rsid w:val="007036F8"/>
    <w:rsid w:val="00703927"/>
    <w:rsid w:val="00703998"/>
    <w:rsid w:val="00703F92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1E1"/>
    <w:rsid w:val="00706204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24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203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BBB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9EF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5E8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3A9"/>
    <w:rsid w:val="00740541"/>
    <w:rsid w:val="007405B7"/>
    <w:rsid w:val="0074078E"/>
    <w:rsid w:val="007407F0"/>
    <w:rsid w:val="00740A27"/>
    <w:rsid w:val="00740CC3"/>
    <w:rsid w:val="0074103D"/>
    <w:rsid w:val="00741526"/>
    <w:rsid w:val="00741581"/>
    <w:rsid w:val="00741763"/>
    <w:rsid w:val="00741FFA"/>
    <w:rsid w:val="00742288"/>
    <w:rsid w:val="0074261D"/>
    <w:rsid w:val="00742755"/>
    <w:rsid w:val="00742818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2EB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228"/>
    <w:rsid w:val="00746296"/>
    <w:rsid w:val="00746320"/>
    <w:rsid w:val="00746619"/>
    <w:rsid w:val="00746EAA"/>
    <w:rsid w:val="00746F44"/>
    <w:rsid w:val="00747180"/>
    <w:rsid w:val="00747246"/>
    <w:rsid w:val="007472AE"/>
    <w:rsid w:val="0074742A"/>
    <w:rsid w:val="00747487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B98"/>
    <w:rsid w:val="00752C77"/>
    <w:rsid w:val="00752F4D"/>
    <w:rsid w:val="00752F60"/>
    <w:rsid w:val="007531E9"/>
    <w:rsid w:val="0075342C"/>
    <w:rsid w:val="007534A1"/>
    <w:rsid w:val="00753626"/>
    <w:rsid w:val="007538D7"/>
    <w:rsid w:val="00753972"/>
    <w:rsid w:val="00753AE1"/>
    <w:rsid w:val="00753AE6"/>
    <w:rsid w:val="007547FC"/>
    <w:rsid w:val="007548A0"/>
    <w:rsid w:val="00754E04"/>
    <w:rsid w:val="00754EBA"/>
    <w:rsid w:val="00755271"/>
    <w:rsid w:val="007552D3"/>
    <w:rsid w:val="00755577"/>
    <w:rsid w:val="00755742"/>
    <w:rsid w:val="00755E61"/>
    <w:rsid w:val="00756179"/>
    <w:rsid w:val="007562C5"/>
    <w:rsid w:val="00756540"/>
    <w:rsid w:val="00756561"/>
    <w:rsid w:val="00756599"/>
    <w:rsid w:val="0075687F"/>
    <w:rsid w:val="00756A23"/>
    <w:rsid w:val="007571C2"/>
    <w:rsid w:val="007575BD"/>
    <w:rsid w:val="00757B9C"/>
    <w:rsid w:val="00757F5E"/>
    <w:rsid w:val="007602E8"/>
    <w:rsid w:val="00760486"/>
    <w:rsid w:val="0076053F"/>
    <w:rsid w:val="007605FF"/>
    <w:rsid w:val="007608DB"/>
    <w:rsid w:val="00760936"/>
    <w:rsid w:val="00760ACD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4E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1AA"/>
    <w:rsid w:val="00765522"/>
    <w:rsid w:val="00765C77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EE9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2BA"/>
    <w:rsid w:val="007737C0"/>
    <w:rsid w:val="007738EF"/>
    <w:rsid w:val="00773F74"/>
    <w:rsid w:val="00773F77"/>
    <w:rsid w:val="007741A5"/>
    <w:rsid w:val="007741EF"/>
    <w:rsid w:val="00774ADB"/>
    <w:rsid w:val="00774E07"/>
    <w:rsid w:val="00775066"/>
    <w:rsid w:val="0077560E"/>
    <w:rsid w:val="00775B5E"/>
    <w:rsid w:val="00775E5D"/>
    <w:rsid w:val="00775F9F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80"/>
    <w:rsid w:val="007853D6"/>
    <w:rsid w:val="007854A3"/>
    <w:rsid w:val="00785533"/>
    <w:rsid w:val="007856C0"/>
    <w:rsid w:val="00785874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D03"/>
    <w:rsid w:val="00787F67"/>
    <w:rsid w:val="00790060"/>
    <w:rsid w:val="0079044D"/>
    <w:rsid w:val="007914D3"/>
    <w:rsid w:val="00791634"/>
    <w:rsid w:val="00791DC2"/>
    <w:rsid w:val="007920F3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D9E"/>
    <w:rsid w:val="00794EB6"/>
    <w:rsid w:val="00794FBF"/>
    <w:rsid w:val="007952A6"/>
    <w:rsid w:val="00795987"/>
    <w:rsid w:val="00795F80"/>
    <w:rsid w:val="0079601B"/>
    <w:rsid w:val="007964C8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6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77C"/>
    <w:rsid w:val="007A5E84"/>
    <w:rsid w:val="007A5F68"/>
    <w:rsid w:val="007A5FAB"/>
    <w:rsid w:val="007A6229"/>
    <w:rsid w:val="007A628C"/>
    <w:rsid w:val="007A62F9"/>
    <w:rsid w:val="007A6656"/>
    <w:rsid w:val="007A66F0"/>
    <w:rsid w:val="007A687B"/>
    <w:rsid w:val="007A69F8"/>
    <w:rsid w:val="007A6EA8"/>
    <w:rsid w:val="007A771F"/>
    <w:rsid w:val="007A77ED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986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4D41"/>
    <w:rsid w:val="007B521B"/>
    <w:rsid w:val="007B5426"/>
    <w:rsid w:val="007B599A"/>
    <w:rsid w:val="007B5BDF"/>
    <w:rsid w:val="007B5D90"/>
    <w:rsid w:val="007B5DE8"/>
    <w:rsid w:val="007B5DFF"/>
    <w:rsid w:val="007B5F44"/>
    <w:rsid w:val="007B617D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5F1"/>
    <w:rsid w:val="007C171B"/>
    <w:rsid w:val="007C1A62"/>
    <w:rsid w:val="007C1A7E"/>
    <w:rsid w:val="007C1CA0"/>
    <w:rsid w:val="007C1D06"/>
    <w:rsid w:val="007C20A5"/>
    <w:rsid w:val="007C227F"/>
    <w:rsid w:val="007C248D"/>
    <w:rsid w:val="007C29EA"/>
    <w:rsid w:val="007C2D59"/>
    <w:rsid w:val="007C2F6B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7C4"/>
    <w:rsid w:val="007C4E0C"/>
    <w:rsid w:val="007C53F8"/>
    <w:rsid w:val="007C556A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65C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712"/>
    <w:rsid w:val="007D18C5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2C5E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C45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9AD"/>
    <w:rsid w:val="007D7D9A"/>
    <w:rsid w:val="007E0148"/>
    <w:rsid w:val="007E0517"/>
    <w:rsid w:val="007E06DD"/>
    <w:rsid w:val="007E080D"/>
    <w:rsid w:val="007E0A3E"/>
    <w:rsid w:val="007E0F82"/>
    <w:rsid w:val="007E1660"/>
    <w:rsid w:val="007E166B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97F"/>
    <w:rsid w:val="007E7B0B"/>
    <w:rsid w:val="007E7BAC"/>
    <w:rsid w:val="007E7C43"/>
    <w:rsid w:val="007F010C"/>
    <w:rsid w:val="007F035F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6C6"/>
    <w:rsid w:val="00801808"/>
    <w:rsid w:val="008018A3"/>
    <w:rsid w:val="008026A5"/>
    <w:rsid w:val="00802910"/>
    <w:rsid w:val="00802D1A"/>
    <w:rsid w:val="00802D51"/>
    <w:rsid w:val="008030F1"/>
    <w:rsid w:val="00803509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0F3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ACC"/>
    <w:rsid w:val="00810B10"/>
    <w:rsid w:val="00810BC5"/>
    <w:rsid w:val="00810C14"/>
    <w:rsid w:val="00810CCE"/>
    <w:rsid w:val="00810D5B"/>
    <w:rsid w:val="008110C9"/>
    <w:rsid w:val="0081172B"/>
    <w:rsid w:val="00811802"/>
    <w:rsid w:val="0081196B"/>
    <w:rsid w:val="00811E56"/>
    <w:rsid w:val="008120C2"/>
    <w:rsid w:val="008121A2"/>
    <w:rsid w:val="00812387"/>
    <w:rsid w:val="008127A3"/>
    <w:rsid w:val="00812A32"/>
    <w:rsid w:val="00812D17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26C"/>
    <w:rsid w:val="00814470"/>
    <w:rsid w:val="00814879"/>
    <w:rsid w:val="00814BC3"/>
    <w:rsid w:val="00814E3F"/>
    <w:rsid w:val="00814E4A"/>
    <w:rsid w:val="00814EA5"/>
    <w:rsid w:val="00815150"/>
    <w:rsid w:val="008154ED"/>
    <w:rsid w:val="00815642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494"/>
    <w:rsid w:val="0081775B"/>
    <w:rsid w:val="0081785A"/>
    <w:rsid w:val="00817C30"/>
    <w:rsid w:val="00817CBB"/>
    <w:rsid w:val="00817D83"/>
    <w:rsid w:val="00817D85"/>
    <w:rsid w:val="00820030"/>
    <w:rsid w:val="0082005F"/>
    <w:rsid w:val="008201DA"/>
    <w:rsid w:val="00820904"/>
    <w:rsid w:val="00820A13"/>
    <w:rsid w:val="00820AEE"/>
    <w:rsid w:val="00820B8A"/>
    <w:rsid w:val="00821061"/>
    <w:rsid w:val="008218B7"/>
    <w:rsid w:val="008218FB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A5E"/>
    <w:rsid w:val="00822B6A"/>
    <w:rsid w:val="00823080"/>
    <w:rsid w:val="00823128"/>
    <w:rsid w:val="00823485"/>
    <w:rsid w:val="0082374E"/>
    <w:rsid w:val="00823886"/>
    <w:rsid w:val="008239B2"/>
    <w:rsid w:val="00823C84"/>
    <w:rsid w:val="00823CF6"/>
    <w:rsid w:val="00823EB2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9B2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9AF"/>
    <w:rsid w:val="00831C10"/>
    <w:rsid w:val="00832027"/>
    <w:rsid w:val="0083202D"/>
    <w:rsid w:val="00832258"/>
    <w:rsid w:val="008324B2"/>
    <w:rsid w:val="0083253F"/>
    <w:rsid w:val="008325A4"/>
    <w:rsid w:val="008326B7"/>
    <w:rsid w:val="008326EC"/>
    <w:rsid w:val="008329D1"/>
    <w:rsid w:val="00832D3D"/>
    <w:rsid w:val="00832E2A"/>
    <w:rsid w:val="008331BF"/>
    <w:rsid w:val="00833275"/>
    <w:rsid w:val="00833431"/>
    <w:rsid w:val="0083392F"/>
    <w:rsid w:val="00833C2E"/>
    <w:rsid w:val="00833C4C"/>
    <w:rsid w:val="0083480D"/>
    <w:rsid w:val="00834951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37F9C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1FBD"/>
    <w:rsid w:val="008421D1"/>
    <w:rsid w:val="00842447"/>
    <w:rsid w:val="008424C8"/>
    <w:rsid w:val="008425ED"/>
    <w:rsid w:val="00842A37"/>
    <w:rsid w:val="00842DBA"/>
    <w:rsid w:val="008433A1"/>
    <w:rsid w:val="00843814"/>
    <w:rsid w:val="0084381E"/>
    <w:rsid w:val="0084395B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41D"/>
    <w:rsid w:val="008455AD"/>
    <w:rsid w:val="00845B85"/>
    <w:rsid w:val="00845DED"/>
    <w:rsid w:val="00845E51"/>
    <w:rsid w:val="00846162"/>
    <w:rsid w:val="00846371"/>
    <w:rsid w:val="00846BF2"/>
    <w:rsid w:val="00846CAC"/>
    <w:rsid w:val="00846D61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2A"/>
    <w:rsid w:val="00852393"/>
    <w:rsid w:val="00852415"/>
    <w:rsid w:val="008524E2"/>
    <w:rsid w:val="00852758"/>
    <w:rsid w:val="008527E8"/>
    <w:rsid w:val="0085292F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9F4"/>
    <w:rsid w:val="00853D24"/>
    <w:rsid w:val="00853E60"/>
    <w:rsid w:val="0085428B"/>
    <w:rsid w:val="008542F1"/>
    <w:rsid w:val="008547D2"/>
    <w:rsid w:val="00854AD5"/>
    <w:rsid w:val="00854BD2"/>
    <w:rsid w:val="008552C9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3DFD"/>
    <w:rsid w:val="008643AB"/>
    <w:rsid w:val="00864510"/>
    <w:rsid w:val="008646A7"/>
    <w:rsid w:val="0086477A"/>
    <w:rsid w:val="0086490C"/>
    <w:rsid w:val="00864997"/>
    <w:rsid w:val="00864DF6"/>
    <w:rsid w:val="00864F00"/>
    <w:rsid w:val="0086508E"/>
    <w:rsid w:val="00865256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1E2"/>
    <w:rsid w:val="00870605"/>
    <w:rsid w:val="00870616"/>
    <w:rsid w:val="00870EA5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360"/>
    <w:rsid w:val="00873735"/>
    <w:rsid w:val="00873743"/>
    <w:rsid w:val="008737D0"/>
    <w:rsid w:val="008737ED"/>
    <w:rsid w:val="00873B28"/>
    <w:rsid w:val="00873FFA"/>
    <w:rsid w:val="00874236"/>
    <w:rsid w:val="00874721"/>
    <w:rsid w:val="008749E7"/>
    <w:rsid w:val="008753AE"/>
    <w:rsid w:val="0087565E"/>
    <w:rsid w:val="00875A0C"/>
    <w:rsid w:val="00875DDB"/>
    <w:rsid w:val="00876147"/>
    <w:rsid w:val="00876634"/>
    <w:rsid w:val="008766C5"/>
    <w:rsid w:val="00876714"/>
    <w:rsid w:val="00876AB4"/>
    <w:rsid w:val="00876AFB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77E54"/>
    <w:rsid w:val="00880024"/>
    <w:rsid w:val="00880631"/>
    <w:rsid w:val="0088070B"/>
    <w:rsid w:val="008808A3"/>
    <w:rsid w:val="00880C47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3C1B"/>
    <w:rsid w:val="00884102"/>
    <w:rsid w:val="008841D9"/>
    <w:rsid w:val="008842AA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133"/>
    <w:rsid w:val="00890200"/>
    <w:rsid w:val="008902C8"/>
    <w:rsid w:val="0089056B"/>
    <w:rsid w:val="008905CB"/>
    <w:rsid w:val="00890723"/>
    <w:rsid w:val="00890815"/>
    <w:rsid w:val="008908E2"/>
    <w:rsid w:val="00891777"/>
    <w:rsid w:val="00891782"/>
    <w:rsid w:val="008917D5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75E"/>
    <w:rsid w:val="00893847"/>
    <w:rsid w:val="00893BED"/>
    <w:rsid w:val="00893D09"/>
    <w:rsid w:val="00893E16"/>
    <w:rsid w:val="008940A0"/>
    <w:rsid w:val="008944B5"/>
    <w:rsid w:val="00894696"/>
    <w:rsid w:val="00894740"/>
    <w:rsid w:val="0089535E"/>
    <w:rsid w:val="008955FC"/>
    <w:rsid w:val="00895D15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49D"/>
    <w:rsid w:val="008A2515"/>
    <w:rsid w:val="008A2674"/>
    <w:rsid w:val="008A2735"/>
    <w:rsid w:val="008A2878"/>
    <w:rsid w:val="008A28A6"/>
    <w:rsid w:val="008A28B4"/>
    <w:rsid w:val="008A2971"/>
    <w:rsid w:val="008A2B87"/>
    <w:rsid w:val="008A2C9F"/>
    <w:rsid w:val="008A2DE6"/>
    <w:rsid w:val="008A31E2"/>
    <w:rsid w:val="008A327B"/>
    <w:rsid w:val="008A351D"/>
    <w:rsid w:val="008A3668"/>
    <w:rsid w:val="008A3956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7FD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946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C8D"/>
    <w:rsid w:val="008B3F28"/>
    <w:rsid w:val="008B421C"/>
    <w:rsid w:val="008B44E6"/>
    <w:rsid w:val="008B4564"/>
    <w:rsid w:val="008B4AB4"/>
    <w:rsid w:val="008B4B6C"/>
    <w:rsid w:val="008B4B8D"/>
    <w:rsid w:val="008B50A4"/>
    <w:rsid w:val="008B51A5"/>
    <w:rsid w:val="008B51F5"/>
    <w:rsid w:val="008B563A"/>
    <w:rsid w:val="008B56F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436"/>
    <w:rsid w:val="008C05D7"/>
    <w:rsid w:val="008C0B6D"/>
    <w:rsid w:val="008C1484"/>
    <w:rsid w:val="008C1560"/>
    <w:rsid w:val="008C174C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695"/>
    <w:rsid w:val="008C4AE9"/>
    <w:rsid w:val="008C4B1C"/>
    <w:rsid w:val="008C4B53"/>
    <w:rsid w:val="008C4B5E"/>
    <w:rsid w:val="008C52CE"/>
    <w:rsid w:val="008C56D5"/>
    <w:rsid w:val="008C5784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6FA8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798"/>
    <w:rsid w:val="008D4BA1"/>
    <w:rsid w:val="008D4DBA"/>
    <w:rsid w:val="008D4FAA"/>
    <w:rsid w:val="008D503B"/>
    <w:rsid w:val="008D52A3"/>
    <w:rsid w:val="008D532A"/>
    <w:rsid w:val="008D55D8"/>
    <w:rsid w:val="008D5684"/>
    <w:rsid w:val="008D5A88"/>
    <w:rsid w:val="008D5B72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E25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91"/>
    <w:rsid w:val="008E15D4"/>
    <w:rsid w:val="008E1CF3"/>
    <w:rsid w:val="008E1E34"/>
    <w:rsid w:val="008E1FDF"/>
    <w:rsid w:val="008E233A"/>
    <w:rsid w:val="008E243C"/>
    <w:rsid w:val="008E276A"/>
    <w:rsid w:val="008E2977"/>
    <w:rsid w:val="008E2AD6"/>
    <w:rsid w:val="008E2C86"/>
    <w:rsid w:val="008E2EE4"/>
    <w:rsid w:val="008E3088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C4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93E"/>
    <w:rsid w:val="008F1970"/>
    <w:rsid w:val="008F1B9F"/>
    <w:rsid w:val="008F20B4"/>
    <w:rsid w:val="008F23C7"/>
    <w:rsid w:val="008F282B"/>
    <w:rsid w:val="008F2E56"/>
    <w:rsid w:val="008F32C6"/>
    <w:rsid w:val="008F376B"/>
    <w:rsid w:val="008F3900"/>
    <w:rsid w:val="008F3DF8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6E6F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C26"/>
    <w:rsid w:val="00901F4C"/>
    <w:rsid w:val="009029DC"/>
    <w:rsid w:val="00902A6D"/>
    <w:rsid w:val="00902D9C"/>
    <w:rsid w:val="0090341F"/>
    <w:rsid w:val="00903A1C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584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202"/>
    <w:rsid w:val="0091226D"/>
    <w:rsid w:val="0091236C"/>
    <w:rsid w:val="0091239A"/>
    <w:rsid w:val="009126EF"/>
    <w:rsid w:val="009127CB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2E7"/>
    <w:rsid w:val="00916DD4"/>
    <w:rsid w:val="00916E47"/>
    <w:rsid w:val="00917431"/>
    <w:rsid w:val="0091769A"/>
    <w:rsid w:val="00917814"/>
    <w:rsid w:val="00917D61"/>
    <w:rsid w:val="00917DA9"/>
    <w:rsid w:val="00917F70"/>
    <w:rsid w:val="00920466"/>
    <w:rsid w:val="009205A0"/>
    <w:rsid w:val="00920624"/>
    <w:rsid w:val="0092086E"/>
    <w:rsid w:val="00920C30"/>
    <w:rsid w:val="00920C72"/>
    <w:rsid w:val="00920C73"/>
    <w:rsid w:val="00920C9F"/>
    <w:rsid w:val="00920E7C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027"/>
    <w:rsid w:val="00926141"/>
    <w:rsid w:val="00926401"/>
    <w:rsid w:val="009265BA"/>
    <w:rsid w:val="00926643"/>
    <w:rsid w:val="0092667A"/>
    <w:rsid w:val="009267D1"/>
    <w:rsid w:val="009278E1"/>
    <w:rsid w:val="0092797D"/>
    <w:rsid w:val="00927F84"/>
    <w:rsid w:val="00927FF1"/>
    <w:rsid w:val="0093028A"/>
    <w:rsid w:val="0093059D"/>
    <w:rsid w:val="0093061D"/>
    <w:rsid w:val="00930C7C"/>
    <w:rsid w:val="00930CEB"/>
    <w:rsid w:val="00930E09"/>
    <w:rsid w:val="00930FD4"/>
    <w:rsid w:val="00931266"/>
    <w:rsid w:val="009317F2"/>
    <w:rsid w:val="00931F67"/>
    <w:rsid w:val="009320E4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6CE3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35B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821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6AE"/>
    <w:rsid w:val="00947AC1"/>
    <w:rsid w:val="00947C67"/>
    <w:rsid w:val="00947C86"/>
    <w:rsid w:val="009502A0"/>
    <w:rsid w:val="00950697"/>
    <w:rsid w:val="00950881"/>
    <w:rsid w:val="00950992"/>
    <w:rsid w:val="00950AA4"/>
    <w:rsid w:val="00950C30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483"/>
    <w:rsid w:val="00952674"/>
    <w:rsid w:val="009527FB"/>
    <w:rsid w:val="009529D7"/>
    <w:rsid w:val="00952BF5"/>
    <w:rsid w:val="009533D5"/>
    <w:rsid w:val="009536CC"/>
    <w:rsid w:val="0095375A"/>
    <w:rsid w:val="00953887"/>
    <w:rsid w:val="00953CC5"/>
    <w:rsid w:val="00953DDF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1B1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BD0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2EA4"/>
    <w:rsid w:val="0096302F"/>
    <w:rsid w:val="00963111"/>
    <w:rsid w:val="00963258"/>
    <w:rsid w:val="009632A3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319"/>
    <w:rsid w:val="0096531B"/>
    <w:rsid w:val="0096550E"/>
    <w:rsid w:val="009658AB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8C7"/>
    <w:rsid w:val="0096799B"/>
    <w:rsid w:val="00967C1D"/>
    <w:rsid w:val="00967DF6"/>
    <w:rsid w:val="00967E50"/>
    <w:rsid w:val="00970495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1CBB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06A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70F"/>
    <w:rsid w:val="00977BF7"/>
    <w:rsid w:val="00977C1E"/>
    <w:rsid w:val="00977FE7"/>
    <w:rsid w:val="009801A9"/>
    <w:rsid w:val="009805CF"/>
    <w:rsid w:val="00980708"/>
    <w:rsid w:val="009809FD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4D"/>
    <w:rsid w:val="00982FF8"/>
    <w:rsid w:val="0098306B"/>
    <w:rsid w:val="0098336E"/>
    <w:rsid w:val="0098362C"/>
    <w:rsid w:val="00983643"/>
    <w:rsid w:val="0098367F"/>
    <w:rsid w:val="009837B6"/>
    <w:rsid w:val="0098397D"/>
    <w:rsid w:val="00983DBC"/>
    <w:rsid w:val="00983DD3"/>
    <w:rsid w:val="00984025"/>
    <w:rsid w:val="00984294"/>
    <w:rsid w:val="00984841"/>
    <w:rsid w:val="00984B6E"/>
    <w:rsid w:val="00984E81"/>
    <w:rsid w:val="009852D1"/>
    <w:rsid w:val="00985389"/>
    <w:rsid w:val="009858EB"/>
    <w:rsid w:val="00985999"/>
    <w:rsid w:val="00985AF3"/>
    <w:rsid w:val="009860FA"/>
    <w:rsid w:val="00986CC0"/>
    <w:rsid w:val="00986D83"/>
    <w:rsid w:val="00986DBD"/>
    <w:rsid w:val="00987002"/>
    <w:rsid w:val="0098713C"/>
    <w:rsid w:val="009875E3"/>
    <w:rsid w:val="00987830"/>
    <w:rsid w:val="009878C5"/>
    <w:rsid w:val="00990517"/>
    <w:rsid w:val="00990813"/>
    <w:rsid w:val="00990976"/>
    <w:rsid w:val="009909D8"/>
    <w:rsid w:val="00990E27"/>
    <w:rsid w:val="0099108F"/>
    <w:rsid w:val="00991417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795"/>
    <w:rsid w:val="00993A39"/>
    <w:rsid w:val="00993CFC"/>
    <w:rsid w:val="00993DD6"/>
    <w:rsid w:val="009943D3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88C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4A32"/>
    <w:rsid w:val="009A5294"/>
    <w:rsid w:val="009A5571"/>
    <w:rsid w:val="009A56CB"/>
    <w:rsid w:val="009A56E0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D9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9D4"/>
    <w:rsid w:val="009B1C5B"/>
    <w:rsid w:val="009B1D2C"/>
    <w:rsid w:val="009B1DA9"/>
    <w:rsid w:val="009B27DD"/>
    <w:rsid w:val="009B2839"/>
    <w:rsid w:val="009B2876"/>
    <w:rsid w:val="009B2A34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7AA"/>
    <w:rsid w:val="009B4C87"/>
    <w:rsid w:val="009B4D9C"/>
    <w:rsid w:val="009B4DC7"/>
    <w:rsid w:val="009B4EA6"/>
    <w:rsid w:val="009B5166"/>
    <w:rsid w:val="009B5990"/>
    <w:rsid w:val="009B5ACE"/>
    <w:rsid w:val="009B5AE6"/>
    <w:rsid w:val="009B5C56"/>
    <w:rsid w:val="009B5CFD"/>
    <w:rsid w:val="009B6494"/>
    <w:rsid w:val="009B6676"/>
    <w:rsid w:val="009B6767"/>
    <w:rsid w:val="009B6890"/>
    <w:rsid w:val="009B6A68"/>
    <w:rsid w:val="009B6CDC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8F5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26C"/>
    <w:rsid w:val="009C58CF"/>
    <w:rsid w:val="009C5AFF"/>
    <w:rsid w:val="009C5FF3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886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1C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4FA4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4C9"/>
    <w:rsid w:val="009E2576"/>
    <w:rsid w:val="009E25D4"/>
    <w:rsid w:val="009E2878"/>
    <w:rsid w:val="009E2E2E"/>
    <w:rsid w:val="009E33AF"/>
    <w:rsid w:val="009E381B"/>
    <w:rsid w:val="009E394B"/>
    <w:rsid w:val="009E399C"/>
    <w:rsid w:val="009E39F6"/>
    <w:rsid w:val="009E3B83"/>
    <w:rsid w:val="009E3C9A"/>
    <w:rsid w:val="009E3DA7"/>
    <w:rsid w:val="009E4098"/>
    <w:rsid w:val="009E4361"/>
    <w:rsid w:val="009E4413"/>
    <w:rsid w:val="009E4483"/>
    <w:rsid w:val="009E44A2"/>
    <w:rsid w:val="009E44FF"/>
    <w:rsid w:val="009E4528"/>
    <w:rsid w:val="009E457D"/>
    <w:rsid w:val="009E49A5"/>
    <w:rsid w:val="009E4B27"/>
    <w:rsid w:val="009E4C9A"/>
    <w:rsid w:val="009E4F6E"/>
    <w:rsid w:val="009E4FDC"/>
    <w:rsid w:val="009E5297"/>
    <w:rsid w:val="009E5490"/>
    <w:rsid w:val="009E5632"/>
    <w:rsid w:val="009E5AD1"/>
    <w:rsid w:val="009E60DA"/>
    <w:rsid w:val="009E6136"/>
    <w:rsid w:val="009E6B41"/>
    <w:rsid w:val="009E6B61"/>
    <w:rsid w:val="009E713D"/>
    <w:rsid w:val="009E723C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5A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63D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911"/>
    <w:rsid w:val="009F5A96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0F7"/>
    <w:rsid w:val="00A01103"/>
    <w:rsid w:val="00A01881"/>
    <w:rsid w:val="00A0189C"/>
    <w:rsid w:val="00A019D8"/>
    <w:rsid w:val="00A01E93"/>
    <w:rsid w:val="00A0201E"/>
    <w:rsid w:val="00A02059"/>
    <w:rsid w:val="00A0219D"/>
    <w:rsid w:val="00A0224F"/>
    <w:rsid w:val="00A022D1"/>
    <w:rsid w:val="00A029A0"/>
    <w:rsid w:val="00A02CEE"/>
    <w:rsid w:val="00A03377"/>
    <w:rsid w:val="00A03534"/>
    <w:rsid w:val="00A038AB"/>
    <w:rsid w:val="00A03C53"/>
    <w:rsid w:val="00A03EF7"/>
    <w:rsid w:val="00A049BB"/>
    <w:rsid w:val="00A05149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BD6"/>
    <w:rsid w:val="00A05E7D"/>
    <w:rsid w:val="00A05F86"/>
    <w:rsid w:val="00A066A4"/>
    <w:rsid w:val="00A06764"/>
    <w:rsid w:val="00A06B98"/>
    <w:rsid w:val="00A06BF8"/>
    <w:rsid w:val="00A06C5A"/>
    <w:rsid w:val="00A06DD8"/>
    <w:rsid w:val="00A06EFD"/>
    <w:rsid w:val="00A070B5"/>
    <w:rsid w:val="00A07350"/>
    <w:rsid w:val="00A073CD"/>
    <w:rsid w:val="00A07A25"/>
    <w:rsid w:val="00A07BDB"/>
    <w:rsid w:val="00A07C30"/>
    <w:rsid w:val="00A07F01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451B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0D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CB8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2FA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4098"/>
    <w:rsid w:val="00A249C0"/>
    <w:rsid w:val="00A2522A"/>
    <w:rsid w:val="00A253A1"/>
    <w:rsid w:val="00A25518"/>
    <w:rsid w:val="00A25804"/>
    <w:rsid w:val="00A259DD"/>
    <w:rsid w:val="00A25A93"/>
    <w:rsid w:val="00A25B8B"/>
    <w:rsid w:val="00A26248"/>
    <w:rsid w:val="00A26E37"/>
    <w:rsid w:val="00A27117"/>
    <w:rsid w:val="00A271FD"/>
    <w:rsid w:val="00A27659"/>
    <w:rsid w:val="00A27ADF"/>
    <w:rsid w:val="00A27B00"/>
    <w:rsid w:val="00A27BED"/>
    <w:rsid w:val="00A27FE3"/>
    <w:rsid w:val="00A302C4"/>
    <w:rsid w:val="00A30411"/>
    <w:rsid w:val="00A3046D"/>
    <w:rsid w:val="00A3095D"/>
    <w:rsid w:val="00A30A57"/>
    <w:rsid w:val="00A30A89"/>
    <w:rsid w:val="00A30CE2"/>
    <w:rsid w:val="00A30EC9"/>
    <w:rsid w:val="00A3128C"/>
    <w:rsid w:val="00A312FD"/>
    <w:rsid w:val="00A31485"/>
    <w:rsid w:val="00A3148C"/>
    <w:rsid w:val="00A3149C"/>
    <w:rsid w:val="00A314D2"/>
    <w:rsid w:val="00A315B2"/>
    <w:rsid w:val="00A31B60"/>
    <w:rsid w:val="00A31EDE"/>
    <w:rsid w:val="00A31FD7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4D0B"/>
    <w:rsid w:val="00A352DB"/>
    <w:rsid w:val="00A3537D"/>
    <w:rsid w:val="00A353E9"/>
    <w:rsid w:val="00A3540F"/>
    <w:rsid w:val="00A35EA4"/>
    <w:rsid w:val="00A35F12"/>
    <w:rsid w:val="00A35F83"/>
    <w:rsid w:val="00A36245"/>
    <w:rsid w:val="00A36592"/>
    <w:rsid w:val="00A3686A"/>
    <w:rsid w:val="00A368DF"/>
    <w:rsid w:val="00A36B58"/>
    <w:rsid w:val="00A37859"/>
    <w:rsid w:val="00A378C6"/>
    <w:rsid w:val="00A378C9"/>
    <w:rsid w:val="00A379AA"/>
    <w:rsid w:val="00A37A2D"/>
    <w:rsid w:val="00A37C22"/>
    <w:rsid w:val="00A37D84"/>
    <w:rsid w:val="00A4037D"/>
    <w:rsid w:val="00A40D53"/>
    <w:rsid w:val="00A4117F"/>
    <w:rsid w:val="00A4124D"/>
    <w:rsid w:val="00A41281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460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97F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53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5E7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06"/>
    <w:rsid w:val="00A66355"/>
    <w:rsid w:val="00A666EB"/>
    <w:rsid w:val="00A66797"/>
    <w:rsid w:val="00A668CD"/>
    <w:rsid w:val="00A66AF9"/>
    <w:rsid w:val="00A66BEF"/>
    <w:rsid w:val="00A66C0A"/>
    <w:rsid w:val="00A66D3F"/>
    <w:rsid w:val="00A67333"/>
    <w:rsid w:val="00A6739C"/>
    <w:rsid w:val="00A674AA"/>
    <w:rsid w:val="00A675A1"/>
    <w:rsid w:val="00A677A7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13B"/>
    <w:rsid w:val="00A7136B"/>
    <w:rsid w:val="00A714DB"/>
    <w:rsid w:val="00A716D9"/>
    <w:rsid w:val="00A718D5"/>
    <w:rsid w:val="00A71AC2"/>
    <w:rsid w:val="00A71D82"/>
    <w:rsid w:val="00A725C5"/>
    <w:rsid w:val="00A72800"/>
    <w:rsid w:val="00A728E0"/>
    <w:rsid w:val="00A72B10"/>
    <w:rsid w:val="00A73361"/>
    <w:rsid w:val="00A733B7"/>
    <w:rsid w:val="00A733C2"/>
    <w:rsid w:val="00A7357C"/>
    <w:rsid w:val="00A7376A"/>
    <w:rsid w:val="00A73B2E"/>
    <w:rsid w:val="00A7417B"/>
    <w:rsid w:val="00A7427D"/>
    <w:rsid w:val="00A74551"/>
    <w:rsid w:val="00A7457C"/>
    <w:rsid w:val="00A74A99"/>
    <w:rsid w:val="00A74BB8"/>
    <w:rsid w:val="00A74D11"/>
    <w:rsid w:val="00A74E62"/>
    <w:rsid w:val="00A7507F"/>
    <w:rsid w:val="00A75341"/>
    <w:rsid w:val="00A75669"/>
    <w:rsid w:val="00A75825"/>
    <w:rsid w:val="00A758B0"/>
    <w:rsid w:val="00A7597A"/>
    <w:rsid w:val="00A75C6D"/>
    <w:rsid w:val="00A761A9"/>
    <w:rsid w:val="00A76456"/>
    <w:rsid w:val="00A76461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03F"/>
    <w:rsid w:val="00A8305E"/>
    <w:rsid w:val="00A83291"/>
    <w:rsid w:val="00A8357C"/>
    <w:rsid w:val="00A836C8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946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012"/>
    <w:rsid w:val="00A92436"/>
    <w:rsid w:val="00A92456"/>
    <w:rsid w:val="00A92838"/>
    <w:rsid w:val="00A9283C"/>
    <w:rsid w:val="00A92946"/>
    <w:rsid w:val="00A92BB3"/>
    <w:rsid w:val="00A92C8F"/>
    <w:rsid w:val="00A92D97"/>
    <w:rsid w:val="00A9381A"/>
    <w:rsid w:val="00A93865"/>
    <w:rsid w:val="00A938C7"/>
    <w:rsid w:val="00A93BCB"/>
    <w:rsid w:val="00A93C0C"/>
    <w:rsid w:val="00A93E3B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861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5D3"/>
    <w:rsid w:val="00A97632"/>
    <w:rsid w:val="00A97803"/>
    <w:rsid w:val="00A97902"/>
    <w:rsid w:val="00A97B44"/>
    <w:rsid w:val="00AA005F"/>
    <w:rsid w:val="00AA01A6"/>
    <w:rsid w:val="00AA04B4"/>
    <w:rsid w:val="00AA0718"/>
    <w:rsid w:val="00AA0799"/>
    <w:rsid w:val="00AA0BF4"/>
    <w:rsid w:val="00AA0DE9"/>
    <w:rsid w:val="00AA1254"/>
    <w:rsid w:val="00AA1576"/>
    <w:rsid w:val="00AA159C"/>
    <w:rsid w:val="00AA1807"/>
    <w:rsid w:val="00AA18A6"/>
    <w:rsid w:val="00AA19EC"/>
    <w:rsid w:val="00AA1DBA"/>
    <w:rsid w:val="00AA1DD0"/>
    <w:rsid w:val="00AA20FA"/>
    <w:rsid w:val="00AA21E4"/>
    <w:rsid w:val="00AA22DB"/>
    <w:rsid w:val="00AA243B"/>
    <w:rsid w:val="00AA2793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119"/>
    <w:rsid w:val="00AA42A3"/>
    <w:rsid w:val="00AA486C"/>
    <w:rsid w:val="00AA4E31"/>
    <w:rsid w:val="00AA4F93"/>
    <w:rsid w:val="00AA50BF"/>
    <w:rsid w:val="00AA51E0"/>
    <w:rsid w:val="00AA5278"/>
    <w:rsid w:val="00AA55DC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989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139"/>
    <w:rsid w:val="00AB2D74"/>
    <w:rsid w:val="00AB356B"/>
    <w:rsid w:val="00AB358D"/>
    <w:rsid w:val="00AB3651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4F29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8C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2C"/>
    <w:rsid w:val="00AC2532"/>
    <w:rsid w:val="00AC2933"/>
    <w:rsid w:val="00AC2CF4"/>
    <w:rsid w:val="00AC2D28"/>
    <w:rsid w:val="00AC2ECB"/>
    <w:rsid w:val="00AC300D"/>
    <w:rsid w:val="00AC31C1"/>
    <w:rsid w:val="00AC3557"/>
    <w:rsid w:val="00AC3616"/>
    <w:rsid w:val="00AC391E"/>
    <w:rsid w:val="00AC399E"/>
    <w:rsid w:val="00AC3B03"/>
    <w:rsid w:val="00AC3B93"/>
    <w:rsid w:val="00AC3C68"/>
    <w:rsid w:val="00AC3EB4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760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5D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394"/>
    <w:rsid w:val="00AD1479"/>
    <w:rsid w:val="00AD14B2"/>
    <w:rsid w:val="00AD14C6"/>
    <w:rsid w:val="00AD1A49"/>
    <w:rsid w:val="00AD1FAC"/>
    <w:rsid w:val="00AD22FF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67D"/>
    <w:rsid w:val="00AD47EA"/>
    <w:rsid w:val="00AD4AB4"/>
    <w:rsid w:val="00AD4DD3"/>
    <w:rsid w:val="00AD4E96"/>
    <w:rsid w:val="00AD5447"/>
    <w:rsid w:val="00AD54C9"/>
    <w:rsid w:val="00AD5693"/>
    <w:rsid w:val="00AD5965"/>
    <w:rsid w:val="00AD5E69"/>
    <w:rsid w:val="00AD5E92"/>
    <w:rsid w:val="00AD621C"/>
    <w:rsid w:val="00AD62A5"/>
    <w:rsid w:val="00AD64D4"/>
    <w:rsid w:val="00AD6728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9AD"/>
    <w:rsid w:val="00AD7AB6"/>
    <w:rsid w:val="00AD7C05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2B"/>
    <w:rsid w:val="00AE269E"/>
    <w:rsid w:val="00AE27CD"/>
    <w:rsid w:val="00AE2C8D"/>
    <w:rsid w:val="00AE2D0D"/>
    <w:rsid w:val="00AE2D4E"/>
    <w:rsid w:val="00AE2D88"/>
    <w:rsid w:val="00AE2DF3"/>
    <w:rsid w:val="00AE2FCD"/>
    <w:rsid w:val="00AE2FD8"/>
    <w:rsid w:val="00AE32FC"/>
    <w:rsid w:val="00AE3709"/>
    <w:rsid w:val="00AE371B"/>
    <w:rsid w:val="00AE3B2F"/>
    <w:rsid w:val="00AE3BF0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ACE"/>
    <w:rsid w:val="00AE5FA4"/>
    <w:rsid w:val="00AE60F4"/>
    <w:rsid w:val="00AE6157"/>
    <w:rsid w:val="00AE615B"/>
    <w:rsid w:val="00AE6266"/>
    <w:rsid w:val="00AE6537"/>
    <w:rsid w:val="00AE6D21"/>
    <w:rsid w:val="00AE6EF6"/>
    <w:rsid w:val="00AE737F"/>
    <w:rsid w:val="00AE781B"/>
    <w:rsid w:val="00AE7900"/>
    <w:rsid w:val="00AE7916"/>
    <w:rsid w:val="00AF04D0"/>
    <w:rsid w:val="00AF06B7"/>
    <w:rsid w:val="00AF06EB"/>
    <w:rsid w:val="00AF08B9"/>
    <w:rsid w:val="00AF1073"/>
    <w:rsid w:val="00AF11F7"/>
    <w:rsid w:val="00AF1709"/>
    <w:rsid w:val="00AF1919"/>
    <w:rsid w:val="00AF1FAE"/>
    <w:rsid w:val="00AF2553"/>
    <w:rsid w:val="00AF2B47"/>
    <w:rsid w:val="00AF2C87"/>
    <w:rsid w:val="00AF306A"/>
    <w:rsid w:val="00AF318C"/>
    <w:rsid w:val="00AF3327"/>
    <w:rsid w:val="00AF3481"/>
    <w:rsid w:val="00AF349E"/>
    <w:rsid w:val="00AF34CF"/>
    <w:rsid w:val="00AF34D2"/>
    <w:rsid w:val="00AF3581"/>
    <w:rsid w:val="00AF36F4"/>
    <w:rsid w:val="00AF3867"/>
    <w:rsid w:val="00AF3A28"/>
    <w:rsid w:val="00AF3AB0"/>
    <w:rsid w:val="00AF3AD4"/>
    <w:rsid w:val="00AF3B64"/>
    <w:rsid w:val="00AF3F03"/>
    <w:rsid w:val="00AF40AE"/>
    <w:rsid w:val="00AF45DE"/>
    <w:rsid w:val="00AF471C"/>
    <w:rsid w:val="00AF4A0F"/>
    <w:rsid w:val="00AF4CA5"/>
    <w:rsid w:val="00AF4E4D"/>
    <w:rsid w:val="00AF5278"/>
    <w:rsid w:val="00AF5395"/>
    <w:rsid w:val="00AF55E7"/>
    <w:rsid w:val="00AF5877"/>
    <w:rsid w:val="00AF6032"/>
    <w:rsid w:val="00AF6463"/>
    <w:rsid w:val="00AF67E5"/>
    <w:rsid w:val="00AF690B"/>
    <w:rsid w:val="00AF7251"/>
    <w:rsid w:val="00AF7455"/>
    <w:rsid w:val="00AF76CF"/>
    <w:rsid w:val="00AF7AFD"/>
    <w:rsid w:val="00AF7B8B"/>
    <w:rsid w:val="00AF7C55"/>
    <w:rsid w:val="00AF7ED0"/>
    <w:rsid w:val="00B001A6"/>
    <w:rsid w:val="00B001C9"/>
    <w:rsid w:val="00B003F3"/>
    <w:rsid w:val="00B00D83"/>
    <w:rsid w:val="00B00E52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5BCE"/>
    <w:rsid w:val="00B06137"/>
    <w:rsid w:val="00B063C7"/>
    <w:rsid w:val="00B06474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3C1"/>
    <w:rsid w:val="00B13C28"/>
    <w:rsid w:val="00B14161"/>
    <w:rsid w:val="00B142EC"/>
    <w:rsid w:val="00B14575"/>
    <w:rsid w:val="00B14631"/>
    <w:rsid w:val="00B146C4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245"/>
    <w:rsid w:val="00B16453"/>
    <w:rsid w:val="00B16E51"/>
    <w:rsid w:val="00B16EB0"/>
    <w:rsid w:val="00B16FA7"/>
    <w:rsid w:val="00B17463"/>
    <w:rsid w:val="00B17767"/>
    <w:rsid w:val="00B178C9"/>
    <w:rsid w:val="00B17971"/>
    <w:rsid w:val="00B17A44"/>
    <w:rsid w:val="00B17C12"/>
    <w:rsid w:val="00B2010D"/>
    <w:rsid w:val="00B20255"/>
    <w:rsid w:val="00B204E7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A06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5E0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23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9A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163"/>
    <w:rsid w:val="00B36639"/>
    <w:rsid w:val="00B36BC4"/>
    <w:rsid w:val="00B36BDC"/>
    <w:rsid w:val="00B36D2A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95D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51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7A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339"/>
    <w:rsid w:val="00B545C0"/>
    <w:rsid w:val="00B54630"/>
    <w:rsid w:val="00B54BB7"/>
    <w:rsid w:val="00B54CFE"/>
    <w:rsid w:val="00B54F95"/>
    <w:rsid w:val="00B5523C"/>
    <w:rsid w:val="00B552E9"/>
    <w:rsid w:val="00B55523"/>
    <w:rsid w:val="00B55625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6A"/>
    <w:rsid w:val="00B612BC"/>
    <w:rsid w:val="00B61EAE"/>
    <w:rsid w:val="00B61ED9"/>
    <w:rsid w:val="00B62002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8BB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9AD"/>
    <w:rsid w:val="00B72C4D"/>
    <w:rsid w:val="00B72C68"/>
    <w:rsid w:val="00B72FD9"/>
    <w:rsid w:val="00B73215"/>
    <w:rsid w:val="00B73499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4C34"/>
    <w:rsid w:val="00B75388"/>
    <w:rsid w:val="00B757BB"/>
    <w:rsid w:val="00B75DAA"/>
    <w:rsid w:val="00B760BA"/>
    <w:rsid w:val="00B7619F"/>
    <w:rsid w:val="00B7646A"/>
    <w:rsid w:val="00B764F7"/>
    <w:rsid w:val="00B7652C"/>
    <w:rsid w:val="00B767ED"/>
    <w:rsid w:val="00B7682A"/>
    <w:rsid w:val="00B76941"/>
    <w:rsid w:val="00B7716F"/>
    <w:rsid w:val="00B77181"/>
    <w:rsid w:val="00B774CF"/>
    <w:rsid w:val="00B77825"/>
    <w:rsid w:val="00B77CA2"/>
    <w:rsid w:val="00B802C2"/>
    <w:rsid w:val="00B80669"/>
    <w:rsid w:val="00B806EA"/>
    <w:rsid w:val="00B80C4E"/>
    <w:rsid w:val="00B81147"/>
    <w:rsid w:val="00B81618"/>
    <w:rsid w:val="00B81915"/>
    <w:rsid w:val="00B81BC9"/>
    <w:rsid w:val="00B81F8A"/>
    <w:rsid w:val="00B8214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A9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37"/>
    <w:rsid w:val="00B84E62"/>
    <w:rsid w:val="00B851C4"/>
    <w:rsid w:val="00B852C6"/>
    <w:rsid w:val="00B8542F"/>
    <w:rsid w:val="00B854E3"/>
    <w:rsid w:val="00B85583"/>
    <w:rsid w:val="00B8570C"/>
    <w:rsid w:val="00B85E0A"/>
    <w:rsid w:val="00B86304"/>
    <w:rsid w:val="00B86422"/>
    <w:rsid w:val="00B86499"/>
    <w:rsid w:val="00B864CE"/>
    <w:rsid w:val="00B865F5"/>
    <w:rsid w:val="00B86980"/>
    <w:rsid w:val="00B86AEF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B26"/>
    <w:rsid w:val="00B87C3E"/>
    <w:rsid w:val="00B87E4C"/>
    <w:rsid w:val="00B905FC"/>
    <w:rsid w:val="00B906A4"/>
    <w:rsid w:val="00B90756"/>
    <w:rsid w:val="00B907F6"/>
    <w:rsid w:val="00B9080A"/>
    <w:rsid w:val="00B90D4D"/>
    <w:rsid w:val="00B91229"/>
    <w:rsid w:val="00B9146A"/>
    <w:rsid w:val="00B9156D"/>
    <w:rsid w:val="00B91597"/>
    <w:rsid w:val="00B916C5"/>
    <w:rsid w:val="00B9196A"/>
    <w:rsid w:val="00B91CAD"/>
    <w:rsid w:val="00B91F60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67"/>
    <w:rsid w:val="00B93BD7"/>
    <w:rsid w:val="00B93D07"/>
    <w:rsid w:val="00B93EBD"/>
    <w:rsid w:val="00B94289"/>
    <w:rsid w:val="00B94409"/>
    <w:rsid w:val="00B945C3"/>
    <w:rsid w:val="00B948E7"/>
    <w:rsid w:val="00B949F1"/>
    <w:rsid w:val="00B94AB8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1EA"/>
    <w:rsid w:val="00BA0405"/>
    <w:rsid w:val="00BA080E"/>
    <w:rsid w:val="00BA0A17"/>
    <w:rsid w:val="00BA0C47"/>
    <w:rsid w:val="00BA0DA0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82"/>
    <w:rsid w:val="00BA28F1"/>
    <w:rsid w:val="00BA3304"/>
    <w:rsid w:val="00BA339D"/>
    <w:rsid w:val="00BA37EA"/>
    <w:rsid w:val="00BA3F1F"/>
    <w:rsid w:val="00BA436E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137"/>
    <w:rsid w:val="00BA6318"/>
    <w:rsid w:val="00BA67B2"/>
    <w:rsid w:val="00BA6841"/>
    <w:rsid w:val="00BA6B7F"/>
    <w:rsid w:val="00BA6C47"/>
    <w:rsid w:val="00BA6D38"/>
    <w:rsid w:val="00BA6DC2"/>
    <w:rsid w:val="00BA6EA1"/>
    <w:rsid w:val="00BA6ED3"/>
    <w:rsid w:val="00BA6F69"/>
    <w:rsid w:val="00BA70D6"/>
    <w:rsid w:val="00BA7241"/>
    <w:rsid w:val="00BA788B"/>
    <w:rsid w:val="00BB0371"/>
    <w:rsid w:val="00BB058C"/>
    <w:rsid w:val="00BB0699"/>
    <w:rsid w:val="00BB0C9E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562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4E7F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6975"/>
    <w:rsid w:val="00BB7210"/>
    <w:rsid w:val="00BB75C8"/>
    <w:rsid w:val="00BB763C"/>
    <w:rsid w:val="00BB774B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91"/>
    <w:rsid w:val="00BC18FA"/>
    <w:rsid w:val="00BC203F"/>
    <w:rsid w:val="00BC2081"/>
    <w:rsid w:val="00BC239C"/>
    <w:rsid w:val="00BC27BA"/>
    <w:rsid w:val="00BC2C3A"/>
    <w:rsid w:val="00BC2D11"/>
    <w:rsid w:val="00BC2F8C"/>
    <w:rsid w:val="00BC338A"/>
    <w:rsid w:val="00BC3460"/>
    <w:rsid w:val="00BC355B"/>
    <w:rsid w:val="00BC3710"/>
    <w:rsid w:val="00BC3AD5"/>
    <w:rsid w:val="00BC3D5E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6A5"/>
    <w:rsid w:val="00BC69A2"/>
    <w:rsid w:val="00BC6B56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4AD"/>
    <w:rsid w:val="00BD35A5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7FA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34"/>
    <w:rsid w:val="00BD7346"/>
    <w:rsid w:val="00BD7D87"/>
    <w:rsid w:val="00BD7FA0"/>
    <w:rsid w:val="00BE000D"/>
    <w:rsid w:val="00BE0070"/>
    <w:rsid w:val="00BE0496"/>
    <w:rsid w:val="00BE05AC"/>
    <w:rsid w:val="00BE05F4"/>
    <w:rsid w:val="00BE08D0"/>
    <w:rsid w:val="00BE093D"/>
    <w:rsid w:val="00BE0945"/>
    <w:rsid w:val="00BE0CA7"/>
    <w:rsid w:val="00BE10D4"/>
    <w:rsid w:val="00BE12E3"/>
    <w:rsid w:val="00BE14D4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BAE"/>
    <w:rsid w:val="00BE2C94"/>
    <w:rsid w:val="00BE2F98"/>
    <w:rsid w:val="00BE2FAF"/>
    <w:rsid w:val="00BE313F"/>
    <w:rsid w:val="00BE32AA"/>
    <w:rsid w:val="00BE33E8"/>
    <w:rsid w:val="00BE357B"/>
    <w:rsid w:val="00BE3621"/>
    <w:rsid w:val="00BE36DC"/>
    <w:rsid w:val="00BE3C2B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AB5"/>
    <w:rsid w:val="00BE7F78"/>
    <w:rsid w:val="00BF0044"/>
    <w:rsid w:val="00BF057B"/>
    <w:rsid w:val="00BF09C2"/>
    <w:rsid w:val="00BF0ACA"/>
    <w:rsid w:val="00BF1119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2E0F"/>
    <w:rsid w:val="00BF314D"/>
    <w:rsid w:val="00BF350C"/>
    <w:rsid w:val="00BF3A21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6C8F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9C7"/>
    <w:rsid w:val="00C00B59"/>
    <w:rsid w:val="00C00DD3"/>
    <w:rsid w:val="00C00F5A"/>
    <w:rsid w:val="00C0146C"/>
    <w:rsid w:val="00C0178C"/>
    <w:rsid w:val="00C017D8"/>
    <w:rsid w:val="00C017EF"/>
    <w:rsid w:val="00C01945"/>
    <w:rsid w:val="00C01967"/>
    <w:rsid w:val="00C01C26"/>
    <w:rsid w:val="00C01C9D"/>
    <w:rsid w:val="00C01CD5"/>
    <w:rsid w:val="00C01D7A"/>
    <w:rsid w:val="00C0201D"/>
    <w:rsid w:val="00C020F2"/>
    <w:rsid w:val="00C02401"/>
    <w:rsid w:val="00C02481"/>
    <w:rsid w:val="00C025F3"/>
    <w:rsid w:val="00C03143"/>
    <w:rsid w:val="00C031C6"/>
    <w:rsid w:val="00C03408"/>
    <w:rsid w:val="00C03487"/>
    <w:rsid w:val="00C035D6"/>
    <w:rsid w:val="00C0386E"/>
    <w:rsid w:val="00C03A86"/>
    <w:rsid w:val="00C03A8B"/>
    <w:rsid w:val="00C03AA8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5F0"/>
    <w:rsid w:val="00C06708"/>
    <w:rsid w:val="00C06781"/>
    <w:rsid w:val="00C067A8"/>
    <w:rsid w:val="00C06804"/>
    <w:rsid w:val="00C06C48"/>
    <w:rsid w:val="00C0706E"/>
    <w:rsid w:val="00C07805"/>
    <w:rsid w:val="00C078A9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2C"/>
    <w:rsid w:val="00C1208C"/>
    <w:rsid w:val="00C121D7"/>
    <w:rsid w:val="00C12409"/>
    <w:rsid w:val="00C12588"/>
    <w:rsid w:val="00C1260A"/>
    <w:rsid w:val="00C12871"/>
    <w:rsid w:val="00C12A67"/>
    <w:rsid w:val="00C1308D"/>
    <w:rsid w:val="00C1334C"/>
    <w:rsid w:val="00C13368"/>
    <w:rsid w:val="00C133D9"/>
    <w:rsid w:val="00C13D41"/>
    <w:rsid w:val="00C1434E"/>
    <w:rsid w:val="00C14783"/>
    <w:rsid w:val="00C1488F"/>
    <w:rsid w:val="00C149B7"/>
    <w:rsid w:val="00C14FB7"/>
    <w:rsid w:val="00C152C8"/>
    <w:rsid w:val="00C15413"/>
    <w:rsid w:val="00C15CFD"/>
    <w:rsid w:val="00C1600A"/>
    <w:rsid w:val="00C16066"/>
    <w:rsid w:val="00C16200"/>
    <w:rsid w:val="00C166DA"/>
    <w:rsid w:val="00C16748"/>
    <w:rsid w:val="00C167A7"/>
    <w:rsid w:val="00C16827"/>
    <w:rsid w:val="00C1686A"/>
    <w:rsid w:val="00C16C2B"/>
    <w:rsid w:val="00C16C47"/>
    <w:rsid w:val="00C171F7"/>
    <w:rsid w:val="00C1785F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0ECF"/>
    <w:rsid w:val="00C21271"/>
    <w:rsid w:val="00C21299"/>
    <w:rsid w:val="00C21344"/>
    <w:rsid w:val="00C217C1"/>
    <w:rsid w:val="00C2193C"/>
    <w:rsid w:val="00C21A39"/>
    <w:rsid w:val="00C21B4C"/>
    <w:rsid w:val="00C22004"/>
    <w:rsid w:val="00C22CC1"/>
    <w:rsid w:val="00C22D93"/>
    <w:rsid w:val="00C22FE1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4AF"/>
    <w:rsid w:val="00C27846"/>
    <w:rsid w:val="00C27B69"/>
    <w:rsid w:val="00C3059D"/>
    <w:rsid w:val="00C3080D"/>
    <w:rsid w:val="00C308B0"/>
    <w:rsid w:val="00C30DA1"/>
    <w:rsid w:val="00C31096"/>
    <w:rsid w:val="00C31393"/>
    <w:rsid w:val="00C32F54"/>
    <w:rsid w:val="00C33168"/>
    <w:rsid w:val="00C3338B"/>
    <w:rsid w:val="00C340A2"/>
    <w:rsid w:val="00C34654"/>
    <w:rsid w:val="00C3471F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69E"/>
    <w:rsid w:val="00C357A9"/>
    <w:rsid w:val="00C35C5E"/>
    <w:rsid w:val="00C35F43"/>
    <w:rsid w:val="00C36022"/>
    <w:rsid w:val="00C363DD"/>
    <w:rsid w:val="00C36497"/>
    <w:rsid w:val="00C3669E"/>
    <w:rsid w:val="00C367CD"/>
    <w:rsid w:val="00C36A10"/>
    <w:rsid w:val="00C36A22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3F67"/>
    <w:rsid w:val="00C44024"/>
    <w:rsid w:val="00C44132"/>
    <w:rsid w:val="00C44692"/>
    <w:rsid w:val="00C4470D"/>
    <w:rsid w:val="00C44753"/>
    <w:rsid w:val="00C44772"/>
    <w:rsid w:val="00C44911"/>
    <w:rsid w:val="00C44D37"/>
    <w:rsid w:val="00C451DA"/>
    <w:rsid w:val="00C4559B"/>
    <w:rsid w:val="00C45615"/>
    <w:rsid w:val="00C45643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6F7B"/>
    <w:rsid w:val="00C47108"/>
    <w:rsid w:val="00C4747C"/>
    <w:rsid w:val="00C4790A"/>
    <w:rsid w:val="00C47BD8"/>
    <w:rsid w:val="00C47EC3"/>
    <w:rsid w:val="00C47EF2"/>
    <w:rsid w:val="00C501A9"/>
    <w:rsid w:val="00C5048F"/>
    <w:rsid w:val="00C508D2"/>
    <w:rsid w:val="00C50937"/>
    <w:rsid w:val="00C50A1E"/>
    <w:rsid w:val="00C50AEA"/>
    <w:rsid w:val="00C50C0A"/>
    <w:rsid w:val="00C5105A"/>
    <w:rsid w:val="00C51287"/>
    <w:rsid w:val="00C5175C"/>
    <w:rsid w:val="00C519D4"/>
    <w:rsid w:val="00C519E7"/>
    <w:rsid w:val="00C51A05"/>
    <w:rsid w:val="00C51A17"/>
    <w:rsid w:val="00C51F28"/>
    <w:rsid w:val="00C52195"/>
    <w:rsid w:val="00C52DD8"/>
    <w:rsid w:val="00C53276"/>
    <w:rsid w:val="00C5378A"/>
    <w:rsid w:val="00C537A2"/>
    <w:rsid w:val="00C53F5B"/>
    <w:rsid w:val="00C5450A"/>
    <w:rsid w:val="00C54CCB"/>
    <w:rsid w:val="00C54E19"/>
    <w:rsid w:val="00C55233"/>
    <w:rsid w:val="00C5537D"/>
    <w:rsid w:val="00C55637"/>
    <w:rsid w:val="00C55E65"/>
    <w:rsid w:val="00C56029"/>
    <w:rsid w:val="00C562FA"/>
    <w:rsid w:val="00C563C1"/>
    <w:rsid w:val="00C56F59"/>
    <w:rsid w:val="00C572AE"/>
    <w:rsid w:val="00C5734E"/>
    <w:rsid w:val="00C573CF"/>
    <w:rsid w:val="00C5748C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739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0E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0D1C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53A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4C0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138"/>
    <w:rsid w:val="00C812CE"/>
    <w:rsid w:val="00C81315"/>
    <w:rsid w:val="00C815D0"/>
    <w:rsid w:val="00C81A7D"/>
    <w:rsid w:val="00C81B53"/>
    <w:rsid w:val="00C81D78"/>
    <w:rsid w:val="00C82427"/>
    <w:rsid w:val="00C826E6"/>
    <w:rsid w:val="00C8292B"/>
    <w:rsid w:val="00C829A3"/>
    <w:rsid w:val="00C82B70"/>
    <w:rsid w:val="00C82FA5"/>
    <w:rsid w:val="00C8315D"/>
    <w:rsid w:val="00C834BD"/>
    <w:rsid w:val="00C83629"/>
    <w:rsid w:val="00C836D3"/>
    <w:rsid w:val="00C83D2D"/>
    <w:rsid w:val="00C84135"/>
    <w:rsid w:val="00C84150"/>
    <w:rsid w:val="00C84615"/>
    <w:rsid w:val="00C8481C"/>
    <w:rsid w:val="00C84DE0"/>
    <w:rsid w:val="00C85260"/>
    <w:rsid w:val="00C85983"/>
    <w:rsid w:val="00C85A29"/>
    <w:rsid w:val="00C862E0"/>
    <w:rsid w:val="00C86A72"/>
    <w:rsid w:val="00C86D1D"/>
    <w:rsid w:val="00C86FAA"/>
    <w:rsid w:val="00C87449"/>
    <w:rsid w:val="00C87481"/>
    <w:rsid w:val="00C874D8"/>
    <w:rsid w:val="00C8751F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2B52"/>
    <w:rsid w:val="00C92C33"/>
    <w:rsid w:val="00C934EE"/>
    <w:rsid w:val="00C936EB"/>
    <w:rsid w:val="00C937DE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23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917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8E1"/>
    <w:rsid w:val="00CA4B12"/>
    <w:rsid w:val="00CA522D"/>
    <w:rsid w:val="00CA540B"/>
    <w:rsid w:val="00CA55C4"/>
    <w:rsid w:val="00CA5874"/>
    <w:rsid w:val="00CA59F7"/>
    <w:rsid w:val="00CA5ABE"/>
    <w:rsid w:val="00CA5F77"/>
    <w:rsid w:val="00CA62A1"/>
    <w:rsid w:val="00CA666D"/>
    <w:rsid w:val="00CA6874"/>
    <w:rsid w:val="00CA6B15"/>
    <w:rsid w:val="00CA6BC8"/>
    <w:rsid w:val="00CA70C5"/>
    <w:rsid w:val="00CA741C"/>
    <w:rsid w:val="00CA755E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79D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607"/>
    <w:rsid w:val="00CB5977"/>
    <w:rsid w:val="00CB5DAD"/>
    <w:rsid w:val="00CB608C"/>
    <w:rsid w:val="00CB6334"/>
    <w:rsid w:val="00CB63C1"/>
    <w:rsid w:val="00CB64A1"/>
    <w:rsid w:val="00CB66A5"/>
    <w:rsid w:val="00CB67F3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A17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DD6"/>
    <w:rsid w:val="00CC6E72"/>
    <w:rsid w:val="00CC704F"/>
    <w:rsid w:val="00CC7494"/>
    <w:rsid w:val="00CC7636"/>
    <w:rsid w:val="00CC7D2C"/>
    <w:rsid w:val="00CD0228"/>
    <w:rsid w:val="00CD02AA"/>
    <w:rsid w:val="00CD02D7"/>
    <w:rsid w:val="00CD044A"/>
    <w:rsid w:val="00CD0580"/>
    <w:rsid w:val="00CD0CC9"/>
    <w:rsid w:val="00CD0CE9"/>
    <w:rsid w:val="00CD14C1"/>
    <w:rsid w:val="00CD1E99"/>
    <w:rsid w:val="00CD1F94"/>
    <w:rsid w:val="00CD200C"/>
    <w:rsid w:val="00CD20E1"/>
    <w:rsid w:val="00CD20F8"/>
    <w:rsid w:val="00CD2382"/>
    <w:rsid w:val="00CD27B4"/>
    <w:rsid w:val="00CD27F2"/>
    <w:rsid w:val="00CD29F8"/>
    <w:rsid w:val="00CD2B51"/>
    <w:rsid w:val="00CD2B9F"/>
    <w:rsid w:val="00CD2DAC"/>
    <w:rsid w:val="00CD2FCE"/>
    <w:rsid w:val="00CD39A7"/>
    <w:rsid w:val="00CD4214"/>
    <w:rsid w:val="00CD42E7"/>
    <w:rsid w:val="00CD4305"/>
    <w:rsid w:val="00CD4446"/>
    <w:rsid w:val="00CD454F"/>
    <w:rsid w:val="00CD4755"/>
    <w:rsid w:val="00CD4ADF"/>
    <w:rsid w:val="00CD50C0"/>
    <w:rsid w:val="00CD5212"/>
    <w:rsid w:val="00CD5421"/>
    <w:rsid w:val="00CD54F4"/>
    <w:rsid w:val="00CD551C"/>
    <w:rsid w:val="00CD5A63"/>
    <w:rsid w:val="00CD60D8"/>
    <w:rsid w:val="00CD6460"/>
    <w:rsid w:val="00CD6507"/>
    <w:rsid w:val="00CD68A6"/>
    <w:rsid w:val="00CD68BE"/>
    <w:rsid w:val="00CD6D3E"/>
    <w:rsid w:val="00CD710A"/>
    <w:rsid w:val="00CD74AA"/>
    <w:rsid w:val="00CD7918"/>
    <w:rsid w:val="00CD7D21"/>
    <w:rsid w:val="00CE0213"/>
    <w:rsid w:val="00CE0718"/>
    <w:rsid w:val="00CE0842"/>
    <w:rsid w:val="00CE0D7F"/>
    <w:rsid w:val="00CE0E66"/>
    <w:rsid w:val="00CE11CE"/>
    <w:rsid w:val="00CE16E3"/>
    <w:rsid w:val="00CE1BFA"/>
    <w:rsid w:val="00CE1E74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DCF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220E"/>
    <w:rsid w:val="00CF3359"/>
    <w:rsid w:val="00CF3377"/>
    <w:rsid w:val="00CF3631"/>
    <w:rsid w:val="00CF385B"/>
    <w:rsid w:val="00CF3DCC"/>
    <w:rsid w:val="00CF3FE8"/>
    <w:rsid w:val="00CF40BE"/>
    <w:rsid w:val="00CF4909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7B2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126"/>
    <w:rsid w:val="00D072D7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018"/>
    <w:rsid w:val="00D1226F"/>
    <w:rsid w:val="00D12AC1"/>
    <w:rsid w:val="00D12DF5"/>
    <w:rsid w:val="00D12FA1"/>
    <w:rsid w:val="00D1372E"/>
    <w:rsid w:val="00D13A64"/>
    <w:rsid w:val="00D13C6E"/>
    <w:rsid w:val="00D13F41"/>
    <w:rsid w:val="00D14392"/>
    <w:rsid w:val="00D143AE"/>
    <w:rsid w:val="00D14530"/>
    <w:rsid w:val="00D147C7"/>
    <w:rsid w:val="00D14C12"/>
    <w:rsid w:val="00D14CCD"/>
    <w:rsid w:val="00D15177"/>
    <w:rsid w:val="00D15203"/>
    <w:rsid w:val="00D1524D"/>
    <w:rsid w:val="00D1531D"/>
    <w:rsid w:val="00D15370"/>
    <w:rsid w:val="00D1581C"/>
    <w:rsid w:val="00D15B45"/>
    <w:rsid w:val="00D16779"/>
    <w:rsid w:val="00D16B96"/>
    <w:rsid w:val="00D16C4A"/>
    <w:rsid w:val="00D17189"/>
    <w:rsid w:val="00D1731E"/>
    <w:rsid w:val="00D178E6"/>
    <w:rsid w:val="00D17BCB"/>
    <w:rsid w:val="00D17C49"/>
    <w:rsid w:val="00D17F45"/>
    <w:rsid w:val="00D20214"/>
    <w:rsid w:val="00D2033F"/>
    <w:rsid w:val="00D205BB"/>
    <w:rsid w:val="00D20AA1"/>
    <w:rsid w:val="00D21193"/>
    <w:rsid w:val="00D2138B"/>
    <w:rsid w:val="00D213EE"/>
    <w:rsid w:val="00D21869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23"/>
    <w:rsid w:val="00D242BB"/>
    <w:rsid w:val="00D24810"/>
    <w:rsid w:val="00D24D18"/>
    <w:rsid w:val="00D24D92"/>
    <w:rsid w:val="00D2500E"/>
    <w:rsid w:val="00D25231"/>
    <w:rsid w:val="00D257F7"/>
    <w:rsid w:val="00D25A51"/>
    <w:rsid w:val="00D25BD0"/>
    <w:rsid w:val="00D26A07"/>
    <w:rsid w:val="00D26A20"/>
    <w:rsid w:val="00D26AA5"/>
    <w:rsid w:val="00D26D39"/>
    <w:rsid w:val="00D271AA"/>
    <w:rsid w:val="00D272FA"/>
    <w:rsid w:val="00D278C6"/>
    <w:rsid w:val="00D3055E"/>
    <w:rsid w:val="00D305BA"/>
    <w:rsid w:val="00D306FF"/>
    <w:rsid w:val="00D31426"/>
    <w:rsid w:val="00D316B5"/>
    <w:rsid w:val="00D31767"/>
    <w:rsid w:val="00D3187E"/>
    <w:rsid w:val="00D31B17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2FF"/>
    <w:rsid w:val="00D354B8"/>
    <w:rsid w:val="00D358B2"/>
    <w:rsid w:val="00D36059"/>
    <w:rsid w:val="00D360A6"/>
    <w:rsid w:val="00D360F3"/>
    <w:rsid w:val="00D3632D"/>
    <w:rsid w:val="00D364E6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439"/>
    <w:rsid w:val="00D4258B"/>
    <w:rsid w:val="00D42A76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A74"/>
    <w:rsid w:val="00D45D7A"/>
    <w:rsid w:val="00D45EFE"/>
    <w:rsid w:val="00D45FDC"/>
    <w:rsid w:val="00D46057"/>
    <w:rsid w:val="00D463D7"/>
    <w:rsid w:val="00D4644B"/>
    <w:rsid w:val="00D46B77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4F8"/>
    <w:rsid w:val="00D515F1"/>
    <w:rsid w:val="00D51ECF"/>
    <w:rsid w:val="00D51FA4"/>
    <w:rsid w:val="00D5209E"/>
    <w:rsid w:val="00D52580"/>
    <w:rsid w:val="00D526C5"/>
    <w:rsid w:val="00D52A96"/>
    <w:rsid w:val="00D52B0A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578"/>
    <w:rsid w:val="00D54611"/>
    <w:rsid w:val="00D54614"/>
    <w:rsid w:val="00D547C0"/>
    <w:rsid w:val="00D54A03"/>
    <w:rsid w:val="00D54A0D"/>
    <w:rsid w:val="00D54AD4"/>
    <w:rsid w:val="00D54BC6"/>
    <w:rsid w:val="00D54F5A"/>
    <w:rsid w:val="00D551B6"/>
    <w:rsid w:val="00D55271"/>
    <w:rsid w:val="00D55C56"/>
    <w:rsid w:val="00D55E1E"/>
    <w:rsid w:val="00D55E9A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A07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5C9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80C"/>
    <w:rsid w:val="00D6395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5BD"/>
    <w:rsid w:val="00D66818"/>
    <w:rsid w:val="00D66C46"/>
    <w:rsid w:val="00D66CBC"/>
    <w:rsid w:val="00D672E4"/>
    <w:rsid w:val="00D67421"/>
    <w:rsid w:val="00D67573"/>
    <w:rsid w:val="00D67A34"/>
    <w:rsid w:val="00D67C6A"/>
    <w:rsid w:val="00D67CEA"/>
    <w:rsid w:val="00D67CFC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8E4"/>
    <w:rsid w:val="00D7294D"/>
    <w:rsid w:val="00D72DAF"/>
    <w:rsid w:val="00D730B9"/>
    <w:rsid w:val="00D731CB"/>
    <w:rsid w:val="00D73497"/>
    <w:rsid w:val="00D738C1"/>
    <w:rsid w:val="00D739E9"/>
    <w:rsid w:val="00D739F4"/>
    <w:rsid w:val="00D73AD4"/>
    <w:rsid w:val="00D73BBB"/>
    <w:rsid w:val="00D73FA8"/>
    <w:rsid w:val="00D74101"/>
    <w:rsid w:val="00D74373"/>
    <w:rsid w:val="00D748F2"/>
    <w:rsid w:val="00D7495C"/>
    <w:rsid w:val="00D749AA"/>
    <w:rsid w:val="00D74A98"/>
    <w:rsid w:val="00D74E2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0C48"/>
    <w:rsid w:val="00D81018"/>
    <w:rsid w:val="00D81562"/>
    <w:rsid w:val="00D81567"/>
    <w:rsid w:val="00D817D5"/>
    <w:rsid w:val="00D81A1F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C6C"/>
    <w:rsid w:val="00D85E17"/>
    <w:rsid w:val="00D85FE3"/>
    <w:rsid w:val="00D861DB"/>
    <w:rsid w:val="00D865E3"/>
    <w:rsid w:val="00D86730"/>
    <w:rsid w:val="00D867FA"/>
    <w:rsid w:val="00D86C06"/>
    <w:rsid w:val="00D86C2B"/>
    <w:rsid w:val="00D86C59"/>
    <w:rsid w:val="00D86D67"/>
    <w:rsid w:val="00D86FEC"/>
    <w:rsid w:val="00D8714F"/>
    <w:rsid w:val="00D8764B"/>
    <w:rsid w:val="00D87744"/>
    <w:rsid w:val="00D87DC8"/>
    <w:rsid w:val="00D90B09"/>
    <w:rsid w:val="00D90E25"/>
    <w:rsid w:val="00D90F7F"/>
    <w:rsid w:val="00D91370"/>
    <w:rsid w:val="00D91373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760"/>
    <w:rsid w:val="00D94E3C"/>
    <w:rsid w:val="00D95473"/>
    <w:rsid w:val="00D95A38"/>
    <w:rsid w:val="00D95F00"/>
    <w:rsid w:val="00D95F82"/>
    <w:rsid w:val="00D96709"/>
    <w:rsid w:val="00D967AF"/>
    <w:rsid w:val="00D9689E"/>
    <w:rsid w:val="00D96A2A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6CC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874"/>
    <w:rsid w:val="00DA6B81"/>
    <w:rsid w:val="00DA6BE0"/>
    <w:rsid w:val="00DA6C54"/>
    <w:rsid w:val="00DA7C8F"/>
    <w:rsid w:val="00DB050B"/>
    <w:rsid w:val="00DB0680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8A8"/>
    <w:rsid w:val="00DB2AD7"/>
    <w:rsid w:val="00DB2FD2"/>
    <w:rsid w:val="00DB3353"/>
    <w:rsid w:val="00DB356E"/>
    <w:rsid w:val="00DB3C1C"/>
    <w:rsid w:val="00DB3E72"/>
    <w:rsid w:val="00DB403B"/>
    <w:rsid w:val="00DB43EA"/>
    <w:rsid w:val="00DB4451"/>
    <w:rsid w:val="00DB450A"/>
    <w:rsid w:val="00DB45EB"/>
    <w:rsid w:val="00DB47AC"/>
    <w:rsid w:val="00DB47CF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5D9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0A1"/>
    <w:rsid w:val="00DC01B5"/>
    <w:rsid w:val="00DC073C"/>
    <w:rsid w:val="00DC0D8C"/>
    <w:rsid w:val="00DC0FD2"/>
    <w:rsid w:val="00DC1255"/>
    <w:rsid w:val="00DC12D5"/>
    <w:rsid w:val="00DC14B5"/>
    <w:rsid w:val="00DC15CA"/>
    <w:rsid w:val="00DC1CE9"/>
    <w:rsid w:val="00DC1D23"/>
    <w:rsid w:val="00DC26FF"/>
    <w:rsid w:val="00DC2CD2"/>
    <w:rsid w:val="00DC2CDC"/>
    <w:rsid w:val="00DC3289"/>
    <w:rsid w:val="00DC355F"/>
    <w:rsid w:val="00DC3B8A"/>
    <w:rsid w:val="00DC3F46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5F1E"/>
    <w:rsid w:val="00DC6316"/>
    <w:rsid w:val="00DC63B2"/>
    <w:rsid w:val="00DC6462"/>
    <w:rsid w:val="00DC668D"/>
    <w:rsid w:val="00DC69AE"/>
    <w:rsid w:val="00DC6A4E"/>
    <w:rsid w:val="00DC6F5A"/>
    <w:rsid w:val="00DC7206"/>
    <w:rsid w:val="00DC752E"/>
    <w:rsid w:val="00DC7F7D"/>
    <w:rsid w:val="00DD0053"/>
    <w:rsid w:val="00DD00F7"/>
    <w:rsid w:val="00DD0196"/>
    <w:rsid w:val="00DD028C"/>
    <w:rsid w:val="00DD02CF"/>
    <w:rsid w:val="00DD0458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1B3B"/>
    <w:rsid w:val="00DD20C3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2F60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A70"/>
    <w:rsid w:val="00DD4B0B"/>
    <w:rsid w:val="00DD4F1E"/>
    <w:rsid w:val="00DD5085"/>
    <w:rsid w:val="00DD50DF"/>
    <w:rsid w:val="00DD5131"/>
    <w:rsid w:val="00DD5424"/>
    <w:rsid w:val="00DD5434"/>
    <w:rsid w:val="00DD5486"/>
    <w:rsid w:val="00DD588F"/>
    <w:rsid w:val="00DD5A18"/>
    <w:rsid w:val="00DD6160"/>
    <w:rsid w:val="00DD648B"/>
    <w:rsid w:val="00DD650F"/>
    <w:rsid w:val="00DD6610"/>
    <w:rsid w:val="00DD696F"/>
    <w:rsid w:val="00DD6C25"/>
    <w:rsid w:val="00DD7208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852"/>
    <w:rsid w:val="00DE3CE7"/>
    <w:rsid w:val="00DE3F75"/>
    <w:rsid w:val="00DE4062"/>
    <w:rsid w:val="00DE411A"/>
    <w:rsid w:val="00DE4166"/>
    <w:rsid w:val="00DE4202"/>
    <w:rsid w:val="00DE4478"/>
    <w:rsid w:val="00DE4660"/>
    <w:rsid w:val="00DE49B5"/>
    <w:rsid w:val="00DE4A11"/>
    <w:rsid w:val="00DE4D9D"/>
    <w:rsid w:val="00DE5201"/>
    <w:rsid w:val="00DE534F"/>
    <w:rsid w:val="00DE553D"/>
    <w:rsid w:val="00DE55A7"/>
    <w:rsid w:val="00DE5C92"/>
    <w:rsid w:val="00DE5CAF"/>
    <w:rsid w:val="00DE6167"/>
    <w:rsid w:val="00DE6201"/>
    <w:rsid w:val="00DE6433"/>
    <w:rsid w:val="00DE64B9"/>
    <w:rsid w:val="00DE6833"/>
    <w:rsid w:val="00DE68D9"/>
    <w:rsid w:val="00DE69C1"/>
    <w:rsid w:val="00DE6CF8"/>
    <w:rsid w:val="00DE6F47"/>
    <w:rsid w:val="00DE73F0"/>
    <w:rsid w:val="00DE7937"/>
    <w:rsid w:val="00DE7A3A"/>
    <w:rsid w:val="00DF0187"/>
    <w:rsid w:val="00DF02FE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58C"/>
    <w:rsid w:val="00DF19FE"/>
    <w:rsid w:val="00DF24CD"/>
    <w:rsid w:val="00DF273D"/>
    <w:rsid w:val="00DF2A85"/>
    <w:rsid w:val="00DF2BCA"/>
    <w:rsid w:val="00DF2C0D"/>
    <w:rsid w:val="00DF2EFA"/>
    <w:rsid w:val="00DF3484"/>
    <w:rsid w:val="00DF34BF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6B1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83A"/>
    <w:rsid w:val="00E02AA4"/>
    <w:rsid w:val="00E02AC7"/>
    <w:rsid w:val="00E02F58"/>
    <w:rsid w:val="00E031C1"/>
    <w:rsid w:val="00E0396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C32"/>
    <w:rsid w:val="00E04DD3"/>
    <w:rsid w:val="00E04DE9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2FE"/>
    <w:rsid w:val="00E10A2B"/>
    <w:rsid w:val="00E10E77"/>
    <w:rsid w:val="00E11278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2C3"/>
    <w:rsid w:val="00E1556E"/>
    <w:rsid w:val="00E15588"/>
    <w:rsid w:val="00E15598"/>
    <w:rsid w:val="00E1599A"/>
    <w:rsid w:val="00E15E59"/>
    <w:rsid w:val="00E16143"/>
    <w:rsid w:val="00E168C9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0F97"/>
    <w:rsid w:val="00E2125F"/>
    <w:rsid w:val="00E21452"/>
    <w:rsid w:val="00E214F4"/>
    <w:rsid w:val="00E218FA"/>
    <w:rsid w:val="00E21C30"/>
    <w:rsid w:val="00E21E01"/>
    <w:rsid w:val="00E21F02"/>
    <w:rsid w:val="00E221F7"/>
    <w:rsid w:val="00E22AB7"/>
    <w:rsid w:val="00E22BCE"/>
    <w:rsid w:val="00E22F00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AE2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0F3"/>
    <w:rsid w:val="00E311EA"/>
    <w:rsid w:val="00E31974"/>
    <w:rsid w:val="00E31BB9"/>
    <w:rsid w:val="00E31EFE"/>
    <w:rsid w:val="00E320B0"/>
    <w:rsid w:val="00E320C3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304"/>
    <w:rsid w:val="00E34868"/>
    <w:rsid w:val="00E34901"/>
    <w:rsid w:val="00E349D5"/>
    <w:rsid w:val="00E35005"/>
    <w:rsid w:val="00E35402"/>
    <w:rsid w:val="00E3597A"/>
    <w:rsid w:val="00E35990"/>
    <w:rsid w:val="00E359A5"/>
    <w:rsid w:val="00E35B45"/>
    <w:rsid w:val="00E35F11"/>
    <w:rsid w:val="00E364F3"/>
    <w:rsid w:val="00E3681B"/>
    <w:rsid w:val="00E36FEC"/>
    <w:rsid w:val="00E37708"/>
    <w:rsid w:val="00E377B3"/>
    <w:rsid w:val="00E3799D"/>
    <w:rsid w:val="00E37A2A"/>
    <w:rsid w:val="00E37B43"/>
    <w:rsid w:val="00E37ECE"/>
    <w:rsid w:val="00E37F47"/>
    <w:rsid w:val="00E37FAA"/>
    <w:rsid w:val="00E40228"/>
    <w:rsid w:val="00E40293"/>
    <w:rsid w:val="00E403F9"/>
    <w:rsid w:val="00E4055C"/>
    <w:rsid w:val="00E4076B"/>
    <w:rsid w:val="00E408FC"/>
    <w:rsid w:val="00E40A49"/>
    <w:rsid w:val="00E40D3B"/>
    <w:rsid w:val="00E4123F"/>
    <w:rsid w:val="00E41251"/>
    <w:rsid w:val="00E4147D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674"/>
    <w:rsid w:val="00E438AB"/>
    <w:rsid w:val="00E43A41"/>
    <w:rsid w:val="00E43AEC"/>
    <w:rsid w:val="00E43D98"/>
    <w:rsid w:val="00E43ED6"/>
    <w:rsid w:val="00E44215"/>
    <w:rsid w:val="00E44304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626"/>
    <w:rsid w:val="00E467BF"/>
    <w:rsid w:val="00E46996"/>
    <w:rsid w:val="00E46E8E"/>
    <w:rsid w:val="00E470DE"/>
    <w:rsid w:val="00E47542"/>
    <w:rsid w:val="00E47A36"/>
    <w:rsid w:val="00E50368"/>
    <w:rsid w:val="00E503B5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8E1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6B6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3BD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5E36"/>
    <w:rsid w:val="00E66119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67DE3"/>
    <w:rsid w:val="00E700C8"/>
    <w:rsid w:val="00E7024D"/>
    <w:rsid w:val="00E70667"/>
    <w:rsid w:val="00E70BF3"/>
    <w:rsid w:val="00E70F31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4E4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97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42A"/>
    <w:rsid w:val="00E7592E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4F1"/>
    <w:rsid w:val="00E80732"/>
    <w:rsid w:val="00E81277"/>
    <w:rsid w:val="00E819DE"/>
    <w:rsid w:val="00E81B90"/>
    <w:rsid w:val="00E81DC7"/>
    <w:rsid w:val="00E81E02"/>
    <w:rsid w:val="00E8206E"/>
    <w:rsid w:val="00E82C19"/>
    <w:rsid w:val="00E83308"/>
    <w:rsid w:val="00E8336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3E8"/>
    <w:rsid w:val="00E85568"/>
    <w:rsid w:val="00E859F2"/>
    <w:rsid w:val="00E85B2D"/>
    <w:rsid w:val="00E85B73"/>
    <w:rsid w:val="00E85D3A"/>
    <w:rsid w:val="00E85DB3"/>
    <w:rsid w:val="00E85EE6"/>
    <w:rsid w:val="00E8612B"/>
    <w:rsid w:val="00E86503"/>
    <w:rsid w:val="00E86530"/>
    <w:rsid w:val="00E869F3"/>
    <w:rsid w:val="00E86A88"/>
    <w:rsid w:val="00E8707E"/>
    <w:rsid w:val="00E87149"/>
    <w:rsid w:val="00E877E0"/>
    <w:rsid w:val="00E87AE9"/>
    <w:rsid w:val="00E87B8B"/>
    <w:rsid w:val="00E87F94"/>
    <w:rsid w:val="00E87FD9"/>
    <w:rsid w:val="00E900E4"/>
    <w:rsid w:val="00E90998"/>
    <w:rsid w:val="00E90A02"/>
    <w:rsid w:val="00E90E2F"/>
    <w:rsid w:val="00E91242"/>
    <w:rsid w:val="00E912C5"/>
    <w:rsid w:val="00E9173A"/>
    <w:rsid w:val="00E91ADD"/>
    <w:rsid w:val="00E91C5F"/>
    <w:rsid w:val="00E91CAC"/>
    <w:rsid w:val="00E91D94"/>
    <w:rsid w:val="00E92536"/>
    <w:rsid w:val="00E92A5B"/>
    <w:rsid w:val="00E92A98"/>
    <w:rsid w:val="00E92ADB"/>
    <w:rsid w:val="00E92B19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3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92A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D4D"/>
    <w:rsid w:val="00EA5E83"/>
    <w:rsid w:val="00EA6304"/>
    <w:rsid w:val="00EA6540"/>
    <w:rsid w:val="00EA6B7C"/>
    <w:rsid w:val="00EA6C88"/>
    <w:rsid w:val="00EA6DCA"/>
    <w:rsid w:val="00EA7022"/>
    <w:rsid w:val="00EA782B"/>
    <w:rsid w:val="00EA7900"/>
    <w:rsid w:val="00EA7A35"/>
    <w:rsid w:val="00EA7AF3"/>
    <w:rsid w:val="00EA7B8D"/>
    <w:rsid w:val="00EA7C84"/>
    <w:rsid w:val="00EB0165"/>
    <w:rsid w:val="00EB0416"/>
    <w:rsid w:val="00EB0496"/>
    <w:rsid w:val="00EB04AA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74E"/>
    <w:rsid w:val="00EB2A15"/>
    <w:rsid w:val="00EB2FBF"/>
    <w:rsid w:val="00EB30EF"/>
    <w:rsid w:val="00EB30F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5F4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22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0E00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D03"/>
    <w:rsid w:val="00EC4E23"/>
    <w:rsid w:val="00EC4F93"/>
    <w:rsid w:val="00EC5252"/>
    <w:rsid w:val="00EC548E"/>
    <w:rsid w:val="00EC574A"/>
    <w:rsid w:val="00EC5970"/>
    <w:rsid w:val="00EC5988"/>
    <w:rsid w:val="00EC5AE8"/>
    <w:rsid w:val="00EC5CFF"/>
    <w:rsid w:val="00EC5E80"/>
    <w:rsid w:val="00EC676E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356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6090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1ED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570A"/>
    <w:rsid w:val="00EF60B7"/>
    <w:rsid w:val="00EF6200"/>
    <w:rsid w:val="00EF6DF1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381"/>
    <w:rsid w:val="00F0147E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2EBA"/>
    <w:rsid w:val="00F03053"/>
    <w:rsid w:val="00F03207"/>
    <w:rsid w:val="00F034FF"/>
    <w:rsid w:val="00F03A3F"/>
    <w:rsid w:val="00F03D1F"/>
    <w:rsid w:val="00F03E3E"/>
    <w:rsid w:val="00F0406F"/>
    <w:rsid w:val="00F041C1"/>
    <w:rsid w:val="00F042EC"/>
    <w:rsid w:val="00F044C7"/>
    <w:rsid w:val="00F045B8"/>
    <w:rsid w:val="00F04EFF"/>
    <w:rsid w:val="00F050B3"/>
    <w:rsid w:val="00F0519B"/>
    <w:rsid w:val="00F05610"/>
    <w:rsid w:val="00F05920"/>
    <w:rsid w:val="00F05B4A"/>
    <w:rsid w:val="00F05C0A"/>
    <w:rsid w:val="00F05C39"/>
    <w:rsid w:val="00F05C3A"/>
    <w:rsid w:val="00F05C49"/>
    <w:rsid w:val="00F06389"/>
    <w:rsid w:val="00F063B3"/>
    <w:rsid w:val="00F066D6"/>
    <w:rsid w:val="00F0674B"/>
    <w:rsid w:val="00F06BB4"/>
    <w:rsid w:val="00F06E52"/>
    <w:rsid w:val="00F06F54"/>
    <w:rsid w:val="00F07086"/>
    <w:rsid w:val="00F071C0"/>
    <w:rsid w:val="00F07574"/>
    <w:rsid w:val="00F07782"/>
    <w:rsid w:val="00F07A98"/>
    <w:rsid w:val="00F07CD7"/>
    <w:rsid w:val="00F07E99"/>
    <w:rsid w:val="00F10AA5"/>
    <w:rsid w:val="00F10CD1"/>
    <w:rsid w:val="00F11299"/>
    <w:rsid w:val="00F1134E"/>
    <w:rsid w:val="00F11860"/>
    <w:rsid w:val="00F119F2"/>
    <w:rsid w:val="00F121F5"/>
    <w:rsid w:val="00F12273"/>
    <w:rsid w:val="00F12335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34"/>
    <w:rsid w:val="00F1567B"/>
    <w:rsid w:val="00F1572E"/>
    <w:rsid w:val="00F158F0"/>
    <w:rsid w:val="00F15AB5"/>
    <w:rsid w:val="00F15C9B"/>
    <w:rsid w:val="00F15DAD"/>
    <w:rsid w:val="00F160B9"/>
    <w:rsid w:val="00F162F1"/>
    <w:rsid w:val="00F1633D"/>
    <w:rsid w:val="00F1641D"/>
    <w:rsid w:val="00F16673"/>
    <w:rsid w:val="00F167A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0EE3"/>
    <w:rsid w:val="00F212CE"/>
    <w:rsid w:val="00F2159E"/>
    <w:rsid w:val="00F216DD"/>
    <w:rsid w:val="00F216E5"/>
    <w:rsid w:val="00F2190D"/>
    <w:rsid w:val="00F21E38"/>
    <w:rsid w:val="00F21EF4"/>
    <w:rsid w:val="00F21FB2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3DA9"/>
    <w:rsid w:val="00F242E0"/>
    <w:rsid w:val="00F2479C"/>
    <w:rsid w:val="00F247AF"/>
    <w:rsid w:val="00F24D29"/>
    <w:rsid w:val="00F24E3C"/>
    <w:rsid w:val="00F24FBE"/>
    <w:rsid w:val="00F2521D"/>
    <w:rsid w:val="00F25361"/>
    <w:rsid w:val="00F254A3"/>
    <w:rsid w:val="00F2589C"/>
    <w:rsid w:val="00F25BFB"/>
    <w:rsid w:val="00F25C7B"/>
    <w:rsid w:val="00F260B6"/>
    <w:rsid w:val="00F2624A"/>
    <w:rsid w:val="00F2631D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23A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690D"/>
    <w:rsid w:val="00F3730E"/>
    <w:rsid w:val="00F37527"/>
    <w:rsid w:val="00F377D5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728"/>
    <w:rsid w:val="00F41C35"/>
    <w:rsid w:val="00F41DCB"/>
    <w:rsid w:val="00F42626"/>
    <w:rsid w:val="00F4263D"/>
    <w:rsid w:val="00F428FA"/>
    <w:rsid w:val="00F42AF4"/>
    <w:rsid w:val="00F42C73"/>
    <w:rsid w:val="00F42CC2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11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627"/>
    <w:rsid w:val="00F5177C"/>
    <w:rsid w:val="00F5178A"/>
    <w:rsid w:val="00F517AF"/>
    <w:rsid w:val="00F51842"/>
    <w:rsid w:val="00F51CFE"/>
    <w:rsid w:val="00F524DA"/>
    <w:rsid w:val="00F52911"/>
    <w:rsid w:val="00F52A49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B30"/>
    <w:rsid w:val="00F53E62"/>
    <w:rsid w:val="00F53EA0"/>
    <w:rsid w:val="00F54091"/>
    <w:rsid w:val="00F5431F"/>
    <w:rsid w:val="00F543CD"/>
    <w:rsid w:val="00F54523"/>
    <w:rsid w:val="00F54A2B"/>
    <w:rsid w:val="00F54D9E"/>
    <w:rsid w:val="00F54E8A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690"/>
    <w:rsid w:val="00F607AF"/>
    <w:rsid w:val="00F60C7E"/>
    <w:rsid w:val="00F6136A"/>
    <w:rsid w:val="00F6155A"/>
    <w:rsid w:val="00F618AD"/>
    <w:rsid w:val="00F61ABF"/>
    <w:rsid w:val="00F61BDB"/>
    <w:rsid w:val="00F6247E"/>
    <w:rsid w:val="00F62622"/>
    <w:rsid w:val="00F629B9"/>
    <w:rsid w:val="00F62A5A"/>
    <w:rsid w:val="00F62B86"/>
    <w:rsid w:val="00F62C26"/>
    <w:rsid w:val="00F62C52"/>
    <w:rsid w:val="00F62E61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A1F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1F45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2F6"/>
    <w:rsid w:val="00F73383"/>
    <w:rsid w:val="00F73988"/>
    <w:rsid w:val="00F739E8"/>
    <w:rsid w:val="00F73AD2"/>
    <w:rsid w:val="00F73F2D"/>
    <w:rsid w:val="00F73F8C"/>
    <w:rsid w:val="00F74450"/>
    <w:rsid w:val="00F74477"/>
    <w:rsid w:val="00F74884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6F1B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247"/>
    <w:rsid w:val="00F803F1"/>
    <w:rsid w:val="00F80428"/>
    <w:rsid w:val="00F80462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44F8"/>
    <w:rsid w:val="00F850DE"/>
    <w:rsid w:val="00F85225"/>
    <w:rsid w:val="00F852E2"/>
    <w:rsid w:val="00F85458"/>
    <w:rsid w:val="00F85475"/>
    <w:rsid w:val="00F8561F"/>
    <w:rsid w:val="00F857B2"/>
    <w:rsid w:val="00F8593F"/>
    <w:rsid w:val="00F85BC5"/>
    <w:rsid w:val="00F85EF0"/>
    <w:rsid w:val="00F8618F"/>
    <w:rsid w:val="00F8679F"/>
    <w:rsid w:val="00F867C2"/>
    <w:rsid w:val="00F86805"/>
    <w:rsid w:val="00F8688A"/>
    <w:rsid w:val="00F86986"/>
    <w:rsid w:val="00F86BE0"/>
    <w:rsid w:val="00F86CE7"/>
    <w:rsid w:val="00F86E23"/>
    <w:rsid w:val="00F86FD7"/>
    <w:rsid w:val="00F87352"/>
    <w:rsid w:val="00F87493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85B"/>
    <w:rsid w:val="00F939B5"/>
    <w:rsid w:val="00F93AD5"/>
    <w:rsid w:val="00F93DDC"/>
    <w:rsid w:val="00F9418A"/>
    <w:rsid w:val="00F941F9"/>
    <w:rsid w:val="00F94284"/>
    <w:rsid w:val="00F94DC3"/>
    <w:rsid w:val="00F94F3A"/>
    <w:rsid w:val="00F959EB"/>
    <w:rsid w:val="00F95BBB"/>
    <w:rsid w:val="00F95BE6"/>
    <w:rsid w:val="00F95C1A"/>
    <w:rsid w:val="00F95D93"/>
    <w:rsid w:val="00F95F85"/>
    <w:rsid w:val="00F96156"/>
    <w:rsid w:val="00F9641A"/>
    <w:rsid w:val="00F96688"/>
    <w:rsid w:val="00F966CA"/>
    <w:rsid w:val="00F967ED"/>
    <w:rsid w:val="00F968E6"/>
    <w:rsid w:val="00F969B9"/>
    <w:rsid w:val="00F96E58"/>
    <w:rsid w:val="00F9751D"/>
    <w:rsid w:val="00F975A0"/>
    <w:rsid w:val="00F97627"/>
    <w:rsid w:val="00F979A7"/>
    <w:rsid w:val="00F97CA2"/>
    <w:rsid w:val="00F97D36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9D3"/>
    <w:rsid w:val="00FA2ABA"/>
    <w:rsid w:val="00FA2E01"/>
    <w:rsid w:val="00FA3077"/>
    <w:rsid w:val="00FA3099"/>
    <w:rsid w:val="00FA32A1"/>
    <w:rsid w:val="00FA32EC"/>
    <w:rsid w:val="00FA3CF4"/>
    <w:rsid w:val="00FA3E32"/>
    <w:rsid w:val="00FA4300"/>
    <w:rsid w:val="00FA4452"/>
    <w:rsid w:val="00FA4626"/>
    <w:rsid w:val="00FA465A"/>
    <w:rsid w:val="00FA4A23"/>
    <w:rsid w:val="00FA4B52"/>
    <w:rsid w:val="00FA4C5F"/>
    <w:rsid w:val="00FA4C6A"/>
    <w:rsid w:val="00FA532E"/>
    <w:rsid w:val="00FA54B7"/>
    <w:rsid w:val="00FA558B"/>
    <w:rsid w:val="00FA5734"/>
    <w:rsid w:val="00FA59E7"/>
    <w:rsid w:val="00FA5AB2"/>
    <w:rsid w:val="00FA5DF4"/>
    <w:rsid w:val="00FA5F4C"/>
    <w:rsid w:val="00FA62DC"/>
    <w:rsid w:val="00FA6541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49"/>
    <w:rsid w:val="00FA7F57"/>
    <w:rsid w:val="00FB0009"/>
    <w:rsid w:val="00FB0776"/>
    <w:rsid w:val="00FB07C6"/>
    <w:rsid w:val="00FB0B01"/>
    <w:rsid w:val="00FB0D21"/>
    <w:rsid w:val="00FB0DF3"/>
    <w:rsid w:val="00FB10F3"/>
    <w:rsid w:val="00FB123A"/>
    <w:rsid w:val="00FB12AE"/>
    <w:rsid w:val="00FB1371"/>
    <w:rsid w:val="00FB162F"/>
    <w:rsid w:val="00FB1AA3"/>
    <w:rsid w:val="00FB1B82"/>
    <w:rsid w:val="00FB1E62"/>
    <w:rsid w:val="00FB2060"/>
    <w:rsid w:val="00FB232E"/>
    <w:rsid w:val="00FB23FD"/>
    <w:rsid w:val="00FB28CF"/>
    <w:rsid w:val="00FB2B5E"/>
    <w:rsid w:val="00FB2D75"/>
    <w:rsid w:val="00FB315B"/>
    <w:rsid w:val="00FB33A1"/>
    <w:rsid w:val="00FB33B5"/>
    <w:rsid w:val="00FB3420"/>
    <w:rsid w:val="00FB3BE8"/>
    <w:rsid w:val="00FB3C53"/>
    <w:rsid w:val="00FB3FAC"/>
    <w:rsid w:val="00FB4546"/>
    <w:rsid w:val="00FB46BF"/>
    <w:rsid w:val="00FB49B1"/>
    <w:rsid w:val="00FB4CA9"/>
    <w:rsid w:val="00FB4E62"/>
    <w:rsid w:val="00FB4FB8"/>
    <w:rsid w:val="00FB5002"/>
    <w:rsid w:val="00FB50B3"/>
    <w:rsid w:val="00FB5219"/>
    <w:rsid w:val="00FB5902"/>
    <w:rsid w:val="00FB5AC0"/>
    <w:rsid w:val="00FB5C74"/>
    <w:rsid w:val="00FB5CB8"/>
    <w:rsid w:val="00FB5DF7"/>
    <w:rsid w:val="00FB5F99"/>
    <w:rsid w:val="00FB6BFC"/>
    <w:rsid w:val="00FB6DF3"/>
    <w:rsid w:val="00FB6E28"/>
    <w:rsid w:val="00FB7304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0E"/>
    <w:rsid w:val="00FC2FE5"/>
    <w:rsid w:val="00FC35BE"/>
    <w:rsid w:val="00FC366A"/>
    <w:rsid w:val="00FC388F"/>
    <w:rsid w:val="00FC3AA6"/>
    <w:rsid w:val="00FC3B0F"/>
    <w:rsid w:val="00FC4071"/>
    <w:rsid w:val="00FC40C3"/>
    <w:rsid w:val="00FC47F8"/>
    <w:rsid w:val="00FC4E78"/>
    <w:rsid w:val="00FC504E"/>
    <w:rsid w:val="00FC50B8"/>
    <w:rsid w:val="00FC5659"/>
    <w:rsid w:val="00FC5749"/>
    <w:rsid w:val="00FC5916"/>
    <w:rsid w:val="00FC5EF5"/>
    <w:rsid w:val="00FC5FB2"/>
    <w:rsid w:val="00FC5FCA"/>
    <w:rsid w:val="00FC60DF"/>
    <w:rsid w:val="00FC61C2"/>
    <w:rsid w:val="00FC64B0"/>
    <w:rsid w:val="00FC68B2"/>
    <w:rsid w:val="00FC6C6B"/>
    <w:rsid w:val="00FC6DD4"/>
    <w:rsid w:val="00FC6FD6"/>
    <w:rsid w:val="00FC74D4"/>
    <w:rsid w:val="00FC787F"/>
    <w:rsid w:val="00FC7A51"/>
    <w:rsid w:val="00FC7B7A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177"/>
    <w:rsid w:val="00FD36C7"/>
    <w:rsid w:val="00FD3A4C"/>
    <w:rsid w:val="00FD446D"/>
    <w:rsid w:val="00FD44F4"/>
    <w:rsid w:val="00FD4517"/>
    <w:rsid w:val="00FD45B4"/>
    <w:rsid w:val="00FD45F9"/>
    <w:rsid w:val="00FD4F29"/>
    <w:rsid w:val="00FD4FCA"/>
    <w:rsid w:val="00FD5099"/>
    <w:rsid w:val="00FD5414"/>
    <w:rsid w:val="00FD54C8"/>
    <w:rsid w:val="00FD5787"/>
    <w:rsid w:val="00FD5999"/>
    <w:rsid w:val="00FD5E06"/>
    <w:rsid w:val="00FD608B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82E"/>
    <w:rsid w:val="00FE1B8F"/>
    <w:rsid w:val="00FE1B9E"/>
    <w:rsid w:val="00FE1BF7"/>
    <w:rsid w:val="00FE1EC4"/>
    <w:rsid w:val="00FE2884"/>
    <w:rsid w:val="00FE2A07"/>
    <w:rsid w:val="00FE2B26"/>
    <w:rsid w:val="00FE2BA7"/>
    <w:rsid w:val="00FE3031"/>
    <w:rsid w:val="00FE33E6"/>
    <w:rsid w:val="00FE3432"/>
    <w:rsid w:val="00FE36DD"/>
    <w:rsid w:val="00FE3768"/>
    <w:rsid w:val="00FE3D6C"/>
    <w:rsid w:val="00FE4294"/>
    <w:rsid w:val="00FE44C0"/>
    <w:rsid w:val="00FE4906"/>
    <w:rsid w:val="00FE4CC8"/>
    <w:rsid w:val="00FE5033"/>
    <w:rsid w:val="00FE50F9"/>
    <w:rsid w:val="00FE57C3"/>
    <w:rsid w:val="00FE5821"/>
    <w:rsid w:val="00FE58E4"/>
    <w:rsid w:val="00FE5A4C"/>
    <w:rsid w:val="00FE5C96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12"/>
    <w:rsid w:val="00FE767F"/>
    <w:rsid w:val="00FE7777"/>
    <w:rsid w:val="00FE7B7D"/>
    <w:rsid w:val="00FE7F37"/>
    <w:rsid w:val="00FF044D"/>
    <w:rsid w:val="00FF05EF"/>
    <w:rsid w:val="00FF074A"/>
    <w:rsid w:val="00FF08A1"/>
    <w:rsid w:val="00FF0B01"/>
    <w:rsid w:val="00FF0CBD"/>
    <w:rsid w:val="00FF0F58"/>
    <w:rsid w:val="00FF0FE2"/>
    <w:rsid w:val="00FF13CE"/>
    <w:rsid w:val="00FF163B"/>
    <w:rsid w:val="00FF1828"/>
    <w:rsid w:val="00FF1956"/>
    <w:rsid w:val="00FF1BAB"/>
    <w:rsid w:val="00FF1E33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6BB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6FD4"/>
    <w:rsid w:val="00FF760B"/>
    <w:rsid w:val="00FF76F0"/>
    <w:rsid w:val="00FF7A72"/>
    <w:rsid w:val="00FF7B60"/>
    <w:rsid w:val="00FF7F26"/>
    <w:rsid w:val="01278785"/>
    <w:rsid w:val="064C86C4"/>
    <w:rsid w:val="1B81863B"/>
    <w:rsid w:val="1BCE9040"/>
    <w:rsid w:val="1C21B71B"/>
    <w:rsid w:val="2026E200"/>
    <w:rsid w:val="220B33C1"/>
    <w:rsid w:val="24C29FFE"/>
    <w:rsid w:val="269E9DE5"/>
    <w:rsid w:val="3259BB25"/>
    <w:rsid w:val="416754DE"/>
    <w:rsid w:val="45D45E31"/>
    <w:rsid w:val="4B6EDEFB"/>
    <w:rsid w:val="4EC23980"/>
    <w:rsid w:val="5A2F7EA8"/>
    <w:rsid w:val="5B3C80AA"/>
    <w:rsid w:val="665B49F4"/>
    <w:rsid w:val="66EAE12B"/>
    <w:rsid w:val="69242BC7"/>
    <w:rsid w:val="6E4E2C41"/>
    <w:rsid w:val="73E919BF"/>
    <w:rsid w:val="772D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5842D7C"/>
  <w15:chartTrackingRefBased/>
  <w15:docId w15:val="{00777617-4BE7-4735-B88A-368AE956F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" w:eastAsia="SimSun" w:hAnsi="Angsana New" w:cs="Angsana New"/>
        <w:spacing w:val="-4"/>
        <w:sz w:val="30"/>
        <w:szCs w:val="30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99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125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99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99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b w:val="0"/>
      <w:bCs w:val="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0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eastAsia="MS Mincho"/>
      <w:b/>
      <w:bCs/>
      <w:i w:val="0"/>
      <w:iCs w:val="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Times New Roman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0BC0E52-2AE1-442B-8325-FB8AC4AFC4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7a4074b6-ae10-44c3-9248-82e73b5899b3}" enabled="1" method="Standard" siteId="{b93aa31d-e9dc-41ad-9a6a-3e43366a05ef}" removed="0"/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</TotalTime>
  <Pages>14</Pages>
  <Words>3101</Words>
  <Characters>17678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Tanyaporn, In-o-chanon</cp:lastModifiedBy>
  <cp:revision>2</cp:revision>
  <cp:lastPrinted>2026-05-06T04:11:00Z</cp:lastPrinted>
  <dcterms:created xsi:type="dcterms:W3CDTF">2026-05-08T10:47:00Z</dcterms:created>
  <dcterms:modified xsi:type="dcterms:W3CDTF">2026-05-08T10:47:00Z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SIP_Label_7a4074b6-ae10-44c3-9248-82e73b5899b3_Enabled">
    <vt:lpwstr>true</vt:lpwstr>
  </property>
  <property fmtid="{D5CDD505-2E9C-101B-9397-08002B2CF9AE}" pid="4" name="MSIP_Label_7a4074b6-ae10-44c3-9248-82e73b5899b3_SetDate">
    <vt:lpwstr>2023-04-21T07:18:58Z</vt:lpwstr>
  </property>
  <property fmtid="{D5CDD505-2E9C-101B-9397-08002B2CF9AE}" pid="5" name="MSIP_Label_7a4074b6-ae10-44c3-9248-82e73b5899b3_Method">
    <vt:lpwstr>Standard</vt:lpwstr>
  </property>
  <property fmtid="{D5CDD505-2E9C-101B-9397-08002B2CF9AE}" pid="6" name="MSIP_Label_7a4074b6-ae10-44c3-9248-82e73b5899b3_Name">
    <vt:lpwstr>Public</vt:lpwstr>
  </property>
  <property fmtid="{D5CDD505-2E9C-101B-9397-08002B2CF9AE}" pid="7" name="MSIP_Label_7a4074b6-ae10-44c3-9248-82e73b5899b3_SiteId">
    <vt:lpwstr>b93aa31d-e9dc-41ad-9a6a-3e43366a05ef</vt:lpwstr>
  </property>
  <property fmtid="{D5CDD505-2E9C-101B-9397-08002B2CF9AE}" pid="8" name="MSIP_Label_7a4074b6-ae10-44c3-9248-82e73b5899b3_ActionId">
    <vt:lpwstr>ee622257-250e-469d-bf10-b80b443cbe82</vt:lpwstr>
  </property>
  <property fmtid="{D5CDD505-2E9C-101B-9397-08002B2CF9AE}" pid="9" name="MSIP_Label_7a4074b6-ae10-44c3-9248-82e73b5899b3_ContentBits">
    <vt:lpwstr>0</vt:lpwstr>
  </property>
  <property fmtid="{D5CDD505-2E9C-101B-9397-08002B2CF9AE}" pid="10" name="MediaServiceImageTags">
    <vt:lpwstr/>
  </property>
</Properties>
</file>