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F1EF" w14:textId="7FC61669" w:rsidR="000300EB" w:rsidRPr="00184215" w:rsidRDefault="000300EB" w:rsidP="00320EC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FB7B24" w:rsidRDefault="000300EB" w:rsidP="00320EC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0C559730" w14:textId="1E740B84" w:rsidR="000300EB" w:rsidRPr="00184215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836E6AB" w:rsidR="00B24B12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  <w:r w:rsidR="005F01F3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6CE9FD7F" w14:textId="62CFFB29" w:rsidR="00CA0EE7" w:rsidRPr="00025C5C" w:rsidRDefault="00C74E13" w:rsidP="001731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B13467">
        <w:rPr>
          <w:rFonts w:ascii="Angsana New" w:hAnsi="Angsana New" w:hint="cs"/>
          <w:sz w:val="30"/>
          <w:szCs w:val="30"/>
          <w:cs/>
          <w:lang w:bidi="th-TH"/>
        </w:rPr>
        <w:t>ข้อมูลเงินลงทุน</w:t>
      </w:r>
    </w:p>
    <w:p w14:paraId="3CBEE423" w14:textId="7CEC5649" w:rsidR="00025C5C" w:rsidRPr="00B13467" w:rsidRDefault="00025C5C" w:rsidP="001731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62819C2E" w14:textId="2208D59B" w:rsidR="00FD6063" w:rsidRDefault="00C74E13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35190BB3" w14:textId="6B300133" w:rsidR="00AA38D1" w:rsidRPr="00134C31" w:rsidRDefault="00FA2EDA" w:rsidP="00134C31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3742804F" w14:textId="46C4264B" w:rsidR="005B5FA8" w:rsidRPr="00A239AF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  <w:r w:rsidR="005F48A9" w:rsidRPr="005F48A9">
        <w:rPr>
          <w:rFonts w:ascii="Angsana New" w:hAnsi="Angsana New"/>
          <w:sz w:val="30"/>
          <w:szCs w:val="30"/>
          <w:cs/>
          <w:lang w:bidi="th-TH"/>
        </w:rPr>
        <w:t>กับ</w:t>
      </w:r>
      <w:r w:rsidRPr="00184215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  <w:r w:rsidR="00E4131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3666AEEB" w14:textId="5BAC0102" w:rsidR="003C45B9" w:rsidRDefault="005B5FA8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405335" w14:textId="77777777" w:rsidR="005B5FA8" w:rsidRPr="00C00174" w:rsidRDefault="005B5FA8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877D0D2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7B49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7290194" w14:textId="77777777" w:rsidR="000300EB" w:rsidRPr="00641E21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B2E6C79" w14:textId="5CCA7A26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623865">
        <w:rPr>
          <w:rFonts w:asciiTheme="majorBidi" w:hAnsiTheme="majorBidi" w:cstheme="majorBidi"/>
          <w:sz w:val="30"/>
          <w:szCs w:val="30"/>
        </w:rPr>
        <w:t xml:space="preserve"> 1</w:t>
      </w:r>
      <w:r w:rsidR="0029653A">
        <w:rPr>
          <w:rFonts w:asciiTheme="majorBidi" w:hAnsiTheme="majorBidi" w:cstheme="majorBidi"/>
          <w:sz w:val="30"/>
          <w:szCs w:val="30"/>
        </w:rPr>
        <w:t>1</w:t>
      </w:r>
      <w:r w:rsidR="00420CF9">
        <w:rPr>
          <w:rFonts w:asciiTheme="majorBidi" w:hAnsiTheme="majorBidi" w:cstheme="majorBidi"/>
          <w:sz w:val="30"/>
          <w:szCs w:val="30"/>
        </w:rPr>
        <w:t xml:space="preserve"> </w:t>
      </w:r>
      <w:r w:rsidR="00420CF9">
        <w:rPr>
          <w:rFonts w:asciiTheme="majorBidi" w:hAnsiTheme="majorBidi" w:cstheme="majorBidi" w:hint="cs"/>
          <w:sz w:val="30"/>
          <w:szCs w:val="30"/>
          <w:cs/>
        </w:rPr>
        <w:t>พ</w:t>
      </w:r>
      <w:r w:rsidR="007866C5">
        <w:rPr>
          <w:rFonts w:asciiTheme="majorBidi" w:hAnsiTheme="majorBidi" w:cstheme="majorBidi" w:hint="cs"/>
          <w:sz w:val="30"/>
          <w:szCs w:val="30"/>
          <w:cs/>
        </w:rPr>
        <w:t>ฤษภาคม</w:t>
      </w:r>
      <w:r w:rsidR="00420CF9">
        <w:rPr>
          <w:rFonts w:ascii="Angsana New" w:hAnsi="Angsana New" w:hint="cs"/>
          <w:sz w:val="30"/>
          <w:szCs w:val="30"/>
          <w:cs/>
        </w:rPr>
        <w:t xml:space="preserve"> </w:t>
      </w:r>
      <w:r w:rsidR="00734B3D" w:rsidRPr="007B4922">
        <w:rPr>
          <w:rFonts w:asciiTheme="majorBidi" w:hAnsiTheme="majorBidi" w:cstheme="majorBidi"/>
          <w:sz w:val="30"/>
          <w:szCs w:val="30"/>
        </w:rPr>
        <w:t>256</w:t>
      </w:r>
      <w:r w:rsidR="007866C5">
        <w:rPr>
          <w:rFonts w:asciiTheme="majorBidi" w:hAnsiTheme="majorBidi" w:cstheme="majorBidi"/>
          <w:sz w:val="30"/>
          <w:szCs w:val="30"/>
        </w:rPr>
        <w:t>9</w:t>
      </w:r>
    </w:p>
    <w:p w14:paraId="14BDBA89" w14:textId="4DD27620" w:rsidR="00B70BE2" w:rsidRPr="00641E21" w:rsidRDefault="00B70BE2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DA9D4AA" w14:textId="2D1C4F82" w:rsidR="000300EB" w:rsidRPr="007B4922" w:rsidRDefault="00B70BE2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เกณฑ์</w:t>
      </w:r>
      <w:r w:rsidR="00690722" w:rsidRPr="007B4922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641E21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E9EA5EF" w14:textId="645B68DE" w:rsidR="00A65592" w:rsidRPr="007B492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139ED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F139ED">
        <w:rPr>
          <w:rFonts w:asciiTheme="majorBidi" w:hAnsiTheme="majorBidi" w:cstheme="majorBidi"/>
          <w:sz w:val="30"/>
          <w:szCs w:val="30"/>
        </w:rPr>
        <w:t xml:space="preserve">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B4922">
        <w:rPr>
          <w:rFonts w:asciiTheme="majorBidi" w:hAnsiTheme="majorBidi" w:cstheme="majorBidi"/>
          <w:sz w:val="30"/>
          <w:szCs w:val="30"/>
        </w:rPr>
        <w:t>34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B4922">
        <w:rPr>
          <w:rFonts w:asciiTheme="majorBidi" w:hAnsiTheme="majorBidi" w:cstheme="majorBidi"/>
          <w:sz w:val="30"/>
          <w:szCs w:val="30"/>
        </w:rPr>
        <w:t xml:space="preserve"> 256</w:t>
      </w:r>
      <w:r w:rsidR="00BF0DD7">
        <w:rPr>
          <w:rFonts w:asciiTheme="majorBidi" w:hAnsiTheme="majorBidi" w:cstheme="majorBidi"/>
          <w:sz w:val="30"/>
          <w:szCs w:val="30"/>
        </w:rPr>
        <w:t>8</w:t>
      </w:r>
    </w:p>
    <w:p w14:paraId="47507F44" w14:textId="77777777" w:rsidR="00A65592" w:rsidRPr="00641E21" w:rsidRDefault="00A65592" w:rsidP="00320ECC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2F748062" w14:textId="596816EE" w:rsidR="00B34763" w:rsidRPr="006C3A27" w:rsidRDefault="00A65592" w:rsidP="008D796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BF0DD7">
        <w:rPr>
          <w:rFonts w:asciiTheme="majorBidi" w:hAnsiTheme="majorBidi" w:cstheme="majorBidi"/>
          <w:sz w:val="30"/>
          <w:szCs w:val="30"/>
        </w:rPr>
        <w:t>8</w:t>
      </w:r>
    </w:p>
    <w:p w14:paraId="16837D7B" w14:textId="6B3B6E86" w:rsidR="00432770" w:rsidRPr="00641E21" w:rsidRDefault="00432770" w:rsidP="00D00A93">
      <w:pPr>
        <w:spacing w:line="240" w:lineRule="auto"/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42AFC933" w14:textId="7C291B3D" w:rsidR="00432770" w:rsidRDefault="000300EB" w:rsidP="003C753E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053AE01B" w14:textId="77777777" w:rsidR="007B6348" w:rsidRPr="007B6348" w:rsidRDefault="007B6348" w:rsidP="007B6348">
      <w:pPr>
        <w:spacing w:line="240" w:lineRule="auto"/>
        <w:rPr>
          <w:sz w:val="10"/>
          <w:szCs w:val="1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0"/>
        <w:gridCol w:w="28"/>
        <w:gridCol w:w="1048"/>
        <w:gridCol w:w="15"/>
        <w:gridCol w:w="255"/>
        <w:gridCol w:w="15"/>
        <w:gridCol w:w="1076"/>
        <w:gridCol w:w="11"/>
        <w:gridCol w:w="258"/>
        <w:gridCol w:w="21"/>
        <w:gridCol w:w="1101"/>
        <w:gridCol w:w="247"/>
        <w:gridCol w:w="1065"/>
      </w:tblGrid>
      <w:tr w:rsidR="00420CF9" w:rsidRPr="007B4922" w14:paraId="0E338048" w14:textId="77777777" w:rsidTr="00A96483">
        <w:tc>
          <w:tcPr>
            <w:tcW w:w="2269" w:type="pct"/>
            <w:gridSpan w:val="2"/>
            <w:vAlign w:val="bottom"/>
          </w:tcPr>
          <w:p w14:paraId="75EE7FD3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5"/>
          </w:tcPr>
          <w:p w14:paraId="59AABF75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067FC473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4"/>
            <w:vAlign w:val="bottom"/>
          </w:tcPr>
          <w:p w14:paraId="6EA01431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CF9" w:rsidRPr="007B4922" w14:paraId="746C770F" w14:textId="77777777" w:rsidTr="00A96483">
        <w:tc>
          <w:tcPr>
            <w:tcW w:w="2269" w:type="pct"/>
            <w:gridSpan w:val="2"/>
            <w:vAlign w:val="bottom"/>
          </w:tcPr>
          <w:p w14:paraId="68CD13F5" w14:textId="107F2FF8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C52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C5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C52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0" w:type="pct"/>
            <w:vAlign w:val="bottom"/>
          </w:tcPr>
          <w:p w14:paraId="1E839AFD" w14:textId="43445A3A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8321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39DD8E7D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3B01C31" w14:textId="0F1A8529" w:rsidR="00420CF9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8321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163641EB" w14:textId="77777777" w:rsidR="00420CF9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vAlign w:val="bottom"/>
          </w:tcPr>
          <w:p w14:paraId="3A8B9E1A" w14:textId="67B396EF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8321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  <w:vAlign w:val="bottom"/>
          </w:tcPr>
          <w:p w14:paraId="193D1B19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584544C7" w14:textId="21672C94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8321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20CF9" w:rsidRPr="007B4922" w14:paraId="0CA38A51" w14:textId="77777777" w:rsidTr="00A96483">
        <w:trPr>
          <w:trHeight w:hRule="exact" w:val="371"/>
        </w:trPr>
        <w:tc>
          <w:tcPr>
            <w:tcW w:w="2269" w:type="pct"/>
            <w:gridSpan w:val="2"/>
            <w:vAlign w:val="center"/>
          </w:tcPr>
          <w:p w14:paraId="00206274" w14:textId="77777777" w:rsidR="00420CF9" w:rsidRPr="007B4922" w:rsidRDefault="00420CF9" w:rsidP="00641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pct"/>
            <w:gridSpan w:val="11"/>
            <w:vAlign w:val="center"/>
          </w:tcPr>
          <w:p w14:paraId="756DB41C" w14:textId="77777777" w:rsidR="00420CF9" w:rsidRPr="007B4922" w:rsidRDefault="00420CF9" w:rsidP="00641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0CF9" w:rsidRPr="007B4922" w14:paraId="5F1A30EE" w14:textId="77777777" w:rsidTr="00A96483">
        <w:tc>
          <w:tcPr>
            <w:tcW w:w="2269" w:type="pct"/>
            <w:gridSpan w:val="2"/>
            <w:vAlign w:val="bottom"/>
          </w:tcPr>
          <w:p w14:paraId="78FDF5C0" w14:textId="77777777" w:rsidR="00420CF9" w:rsidRPr="00682FF6" w:rsidRDefault="00420CF9" w:rsidP="00CE441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682F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60" w:type="pct"/>
          </w:tcPr>
          <w:p w14:paraId="41C9CD06" w14:textId="77777777" w:rsidR="00420CF9" w:rsidRPr="001F6804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  <w:gridSpan w:val="2"/>
          </w:tcPr>
          <w:p w14:paraId="75CB25D6" w14:textId="77777777" w:rsidR="00420CF9" w:rsidRPr="001F6804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  <w:gridSpan w:val="2"/>
          </w:tcPr>
          <w:p w14:paraId="0D776799" w14:textId="77777777" w:rsidR="00420CF9" w:rsidRPr="001F6804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  <w:gridSpan w:val="2"/>
          </w:tcPr>
          <w:p w14:paraId="38CE1EF1" w14:textId="77777777" w:rsidR="00420CF9" w:rsidRPr="001F6804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gridSpan w:val="2"/>
          </w:tcPr>
          <w:p w14:paraId="5685CC88" w14:textId="77777777" w:rsidR="00420CF9" w:rsidRPr="001F6804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66045419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14:paraId="4F1B22FD" w14:textId="77777777" w:rsidR="00420CF9" w:rsidRPr="007B4922" w:rsidRDefault="00420CF9" w:rsidP="00CE4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CF9" w:rsidRPr="007B4922" w14:paraId="370A5582" w14:textId="77777777" w:rsidTr="00A96483">
        <w:tc>
          <w:tcPr>
            <w:tcW w:w="2269" w:type="pct"/>
            <w:gridSpan w:val="2"/>
            <w:vAlign w:val="bottom"/>
          </w:tcPr>
          <w:p w14:paraId="0AD3FF51" w14:textId="77777777" w:rsidR="00420CF9" w:rsidRPr="009E3B41" w:rsidRDefault="00420CF9" w:rsidP="00420CF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4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0" w:type="pct"/>
          </w:tcPr>
          <w:p w14:paraId="01F68CA3" w14:textId="39410D5A" w:rsidR="00420CF9" w:rsidRPr="009E3B41" w:rsidRDefault="009E3B41" w:rsidP="00044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E3B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A7E0442" w14:textId="77777777" w:rsidR="00420CF9" w:rsidRPr="009E3B41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F7636E9" w14:textId="77777777" w:rsidR="00420CF9" w:rsidRPr="009E3B41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E3B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5257ECE" w14:textId="77777777" w:rsidR="00420CF9" w:rsidRPr="009E3B41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A7E8FE9" w14:textId="0022FA9B" w:rsidR="00420CF9" w:rsidRPr="009E3B41" w:rsidRDefault="008D5C7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D5C79">
              <w:rPr>
                <w:rFonts w:asciiTheme="majorBidi" w:hAnsiTheme="majorBidi" w:cstheme="majorBidi"/>
                <w:sz w:val="30"/>
                <w:szCs w:val="30"/>
              </w:rPr>
              <w:t>10,132</w:t>
            </w:r>
          </w:p>
        </w:tc>
        <w:tc>
          <w:tcPr>
            <w:tcW w:w="131" w:type="pct"/>
            <w:vAlign w:val="bottom"/>
          </w:tcPr>
          <w:p w14:paraId="2463A6DA" w14:textId="77777777" w:rsidR="00420CF9" w:rsidRPr="009E3B41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E04BE6E" w14:textId="61E77513" w:rsidR="00420CF9" w:rsidRPr="009E3B41" w:rsidRDefault="00314607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E3B41">
              <w:rPr>
                <w:rFonts w:asciiTheme="majorBidi" w:hAnsiTheme="majorBidi" w:cstheme="majorBidi"/>
                <w:sz w:val="30"/>
                <w:szCs w:val="30"/>
              </w:rPr>
              <w:t>9,954</w:t>
            </w:r>
          </w:p>
        </w:tc>
      </w:tr>
      <w:tr w:rsidR="008D7965" w:rsidRPr="007B4922" w14:paraId="35FC1374" w14:textId="77777777" w:rsidTr="00A96483">
        <w:trPr>
          <w:trHeight w:hRule="exact" w:val="202"/>
        </w:trPr>
        <w:tc>
          <w:tcPr>
            <w:tcW w:w="2269" w:type="pct"/>
            <w:gridSpan w:val="2"/>
            <w:vAlign w:val="bottom"/>
          </w:tcPr>
          <w:p w14:paraId="0136F0F6" w14:textId="77777777" w:rsidR="008D7965" w:rsidRPr="007B4922" w:rsidRDefault="008D7965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0" w:type="pct"/>
          </w:tcPr>
          <w:p w14:paraId="33C6BC59" w14:textId="77777777" w:rsidR="008D7965" w:rsidRPr="001F6804" w:rsidRDefault="008D7965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  <w:gridSpan w:val="2"/>
          </w:tcPr>
          <w:p w14:paraId="6A3477E6" w14:textId="77777777" w:rsidR="008D7965" w:rsidRPr="001F6804" w:rsidRDefault="008D7965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  <w:gridSpan w:val="2"/>
          </w:tcPr>
          <w:p w14:paraId="79E8A887" w14:textId="77777777" w:rsidR="008D7965" w:rsidRPr="001F6804" w:rsidRDefault="008D7965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  <w:gridSpan w:val="2"/>
          </w:tcPr>
          <w:p w14:paraId="6D962FD6" w14:textId="77777777" w:rsidR="008D7965" w:rsidRPr="001F6804" w:rsidRDefault="008D7965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gridSpan w:val="2"/>
          </w:tcPr>
          <w:p w14:paraId="35B61B0E" w14:textId="77777777" w:rsidR="008D7965" w:rsidRPr="001F6804" w:rsidRDefault="008D7965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2638BABC" w14:textId="77777777" w:rsidR="008D7965" w:rsidRPr="007B4922" w:rsidRDefault="008D7965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14:paraId="69607F2F" w14:textId="77777777" w:rsidR="008D7965" w:rsidRPr="007B4922" w:rsidRDefault="008D7965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CA4" w:rsidRPr="007B4922" w14:paraId="471B6980" w14:textId="77777777" w:rsidTr="00A96483">
        <w:tc>
          <w:tcPr>
            <w:tcW w:w="2269" w:type="pct"/>
            <w:gridSpan w:val="2"/>
            <w:vAlign w:val="bottom"/>
          </w:tcPr>
          <w:p w14:paraId="478790C1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60" w:type="pct"/>
          </w:tcPr>
          <w:p w14:paraId="36C91F9E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  <w:gridSpan w:val="2"/>
          </w:tcPr>
          <w:p w14:paraId="5CCED2A1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  <w:gridSpan w:val="2"/>
          </w:tcPr>
          <w:p w14:paraId="0573495A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  <w:gridSpan w:val="2"/>
          </w:tcPr>
          <w:p w14:paraId="32D1B386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gridSpan w:val="2"/>
          </w:tcPr>
          <w:p w14:paraId="31E0ED81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1D042ED4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14:paraId="44854100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CA4" w:rsidRPr="007B4922" w14:paraId="34621350" w14:textId="77777777" w:rsidTr="00A96483">
        <w:tc>
          <w:tcPr>
            <w:tcW w:w="2269" w:type="pct"/>
            <w:gridSpan w:val="2"/>
            <w:vAlign w:val="bottom"/>
          </w:tcPr>
          <w:p w14:paraId="01AB3ECD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0" w:type="pct"/>
          </w:tcPr>
          <w:p w14:paraId="2194F626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  <w:gridSpan w:val="2"/>
          </w:tcPr>
          <w:p w14:paraId="6AB3C1B5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  <w:gridSpan w:val="2"/>
          </w:tcPr>
          <w:p w14:paraId="0D1B2C8D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  <w:gridSpan w:val="2"/>
          </w:tcPr>
          <w:p w14:paraId="6688D0FF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gridSpan w:val="2"/>
          </w:tcPr>
          <w:p w14:paraId="29C6B42F" w14:textId="77777777" w:rsidR="000F6CA4" w:rsidRPr="001F6804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46FB37FB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14:paraId="2E9F67E9" w14:textId="77777777" w:rsidR="000F6CA4" w:rsidRPr="007B492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CA4" w:rsidRPr="007B4922" w14:paraId="2D5971E0" w14:textId="77777777" w:rsidTr="00A96483">
        <w:tc>
          <w:tcPr>
            <w:tcW w:w="2269" w:type="pct"/>
            <w:gridSpan w:val="2"/>
            <w:vAlign w:val="bottom"/>
          </w:tcPr>
          <w:p w14:paraId="318BAA59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60" w:type="pct"/>
          </w:tcPr>
          <w:p w14:paraId="5612DA58" w14:textId="100EFFE0" w:rsidR="000F6CA4" w:rsidRPr="00943B17" w:rsidRDefault="00C35A4D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35A4D">
              <w:rPr>
                <w:rFonts w:asciiTheme="majorBidi" w:hAnsiTheme="majorBidi" w:cstheme="majorBidi"/>
                <w:sz w:val="30"/>
                <w:szCs w:val="30"/>
              </w:rPr>
              <w:t>13,848</w:t>
            </w:r>
          </w:p>
        </w:tc>
        <w:tc>
          <w:tcPr>
            <w:tcW w:w="144" w:type="pct"/>
            <w:gridSpan w:val="2"/>
          </w:tcPr>
          <w:p w14:paraId="2C4F3CC9" w14:textId="77777777" w:rsidR="000F6CA4" w:rsidRPr="00943B17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6DBA430" w14:textId="72F606E1" w:rsidR="000F6CA4" w:rsidRPr="00D62DF1" w:rsidRDefault="00BC66D2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14,209</w:t>
            </w:r>
          </w:p>
        </w:tc>
        <w:tc>
          <w:tcPr>
            <w:tcW w:w="144" w:type="pct"/>
            <w:gridSpan w:val="2"/>
          </w:tcPr>
          <w:p w14:paraId="6336B5FA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44F0316E" w14:textId="052F0DCA" w:rsidR="000F6CA4" w:rsidRPr="00D62DF1" w:rsidRDefault="00C35A4D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35A4D">
              <w:rPr>
                <w:rFonts w:asciiTheme="majorBidi" w:hAnsiTheme="majorBidi" w:cstheme="majorBidi"/>
                <w:sz w:val="30"/>
                <w:szCs w:val="30"/>
              </w:rPr>
              <w:t>13,648</w:t>
            </w:r>
          </w:p>
        </w:tc>
        <w:tc>
          <w:tcPr>
            <w:tcW w:w="131" w:type="pct"/>
            <w:vAlign w:val="bottom"/>
          </w:tcPr>
          <w:p w14:paraId="4DA51B3B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2129135" w14:textId="72055FAB" w:rsidR="000F6CA4" w:rsidRPr="00D62DF1" w:rsidRDefault="001679B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13,583</w:t>
            </w:r>
          </w:p>
        </w:tc>
      </w:tr>
      <w:tr w:rsidR="000F6CA4" w:rsidRPr="007B4922" w14:paraId="64E0ECEF" w14:textId="77777777" w:rsidTr="00A96483">
        <w:tc>
          <w:tcPr>
            <w:tcW w:w="2269" w:type="pct"/>
            <w:gridSpan w:val="2"/>
            <w:vAlign w:val="bottom"/>
          </w:tcPr>
          <w:p w14:paraId="5B726D20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0" w:type="pct"/>
          </w:tcPr>
          <w:p w14:paraId="4FD13ACB" w14:textId="156DA1A7" w:rsidR="000F6CA4" w:rsidRPr="00943B17" w:rsidRDefault="00C35A4D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A4D">
              <w:rPr>
                <w:rFonts w:asciiTheme="majorBidi" w:hAnsiTheme="majorBidi" w:cstheme="majorBidi"/>
                <w:sz w:val="30"/>
                <w:szCs w:val="30"/>
              </w:rPr>
              <w:t>1,148</w:t>
            </w:r>
          </w:p>
        </w:tc>
        <w:tc>
          <w:tcPr>
            <w:tcW w:w="144" w:type="pct"/>
            <w:gridSpan w:val="2"/>
          </w:tcPr>
          <w:p w14:paraId="28C9533E" w14:textId="77777777" w:rsidR="000F6CA4" w:rsidRPr="00943B17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E8B2EAA" w14:textId="31B5EA6F" w:rsidR="000F6CA4" w:rsidRPr="00D62DF1" w:rsidRDefault="00BC66D2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4" w:type="pct"/>
            <w:gridSpan w:val="2"/>
          </w:tcPr>
          <w:p w14:paraId="4C8A11FD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7E0F5C4" w14:textId="0142F3A2" w:rsidR="000F6CA4" w:rsidRPr="00D62DF1" w:rsidRDefault="00C35A4D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35A4D">
              <w:rPr>
                <w:rFonts w:asciiTheme="majorBidi" w:hAnsiTheme="majorBidi" w:cstheme="majorBidi"/>
                <w:sz w:val="30"/>
                <w:szCs w:val="30"/>
              </w:rPr>
              <w:t>1,148</w:t>
            </w:r>
          </w:p>
        </w:tc>
        <w:tc>
          <w:tcPr>
            <w:tcW w:w="131" w:type="pct"/>
            <w:vAlign w:val="bottom"/>
          </w:tcPr>
          <w:p w14:paraId="3C415EC2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2DD0A4D" w14:textId="106BFE9C" w:rsidR="000F6CA4" w:rsidRPr="00D62DF1" w:rsidRDefault="001679B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</w:tr>
      <w:tr w:rsidR="000F6CA4" w:rsidRPr="007B4922" w14:paraId="76548903" w14:textId="77777777" w:rsidTr="00A96483">
        <w:tc>
          <w:tcPr>
            <w:tcW w:w="2269" w:type="pct"/>
            <w:gridSpan w:val="2"/>
            <w:vAlign w:val="bottom"/>
          </w:tcPr>
          <w:p w14:paraId="23EE792C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EAB597D" w14:textId="21EAFACD" w:rsidR="000F6CA4" w:rsidRPr="00943B17" w:rsidRDefault="00C35A4D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35A4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14:paraId="5E94D558" w14:textId="77777777" w:rsidR="000F6CA4" w:rsidRPr="00943B17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0EC96F02" w14:textId="3FBF6ED4" w:rsidR="000F6CA4" w:rsidRPr="00D62DF1" w:rsidRDefault="00BC66D2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60B451A1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</w:tcPr>
          <w:p w14:paraId="00AC6648" w14:textId="4B4FE1AA" w:rsidR="000F6CA4" w:rsidRPr="00D62DF1" w:rsidRDefault="006439F5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439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" w:type="pct"/>
            <w:vAlign w:val="bottom"/>
          </w:tcPr>
          <w:p w14:paraId="70DC94FF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94CE75C" w14:textId="737ED516" w:rsidR="000F6CA4" w:rsidRPr="00D62DF1" w:rsidRDefault="001679B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F6CA4" w:rsidRPr="009B012E" w14:paraId="26B32FED" w14:textId="77777777" w:rsidTr="00A96483">
        <w:tc>
          <w:tcPr>
            <w:tcW w:w="2269" w:type="pct"/>
            <w:gridSpan w:val="2"/>
            <w:vAlign w:val="bottom"/>
          </w:tcPr>
          <w:p w14:paraId="24193B11" w14:textId="77777777" w:rsidR="000F6CA4" w:rsidRPr="007B492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76FBC221" w14:textId="1B82142F" w:rsidR="000F6CA4" w:rsidRPr="00943B17" w:rsidRDefault="006439F5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9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14,998</w:t>
            </w:r>
          </w:p>
        </w:tc>
        <w:tc>
          <w:tcPr>
            <w:tcW w:w="144" w:type="pct"/>
            <w:gridSpan w:val="2"/>
          </w:tcPr>
          <w:p w14:paraId="33536CB7" w14:textId="77777777" w:rsidR="000F6CA4" w:rsidRPr="00943B17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E84B8" w14:textId="312BCAE9" w:rsidR="000F6CA4" w:rsidRPr="00D62DF1" w:rsidRDefault="00BC66D2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15,172</w:t>
            </w:r>
          </w:p>
        </w:tc>
        <w:tc>
          <w:tcPr>
            <w:tcW w:w="144" w:type="pct"/>
            <w:gridSpan w:val="2"/>
          </w:tcPr>
          <w:p w14:paraId="6AB65152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5AA5C1" w14:textId="0F4C1100" w:rsidR="000F6CA4" w:rsidRPr="00D62DF1" w:rsidRDefault="006439F5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9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14,798</w:t>
            </w:r>
          </w:p>
        </w:tc>
        <w:tc>
          <w:tcPr>
            <w:tcW w:w="131" w:type="pct"/>
            <w:vAlign w:val="bottom"/>
          </w:tcPr>
          <w:p w14:paraId="0395DDB2" w14:textId="77777777" w:rsidR="000F6CA4" w:rsidRPr="00D62DF1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7669D74" w14:textId="41469DCB" w:rsidR="000F6CA4" w:rsidRPr="00D62DF1" w:rsidRDefault="001679B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14,546</w:t>
            </w:r>
          </w:p>
        </w:tc>
      </w:tr>
      <w:tr w:rsidR="000F6CA4" w:rsidRPr="007B4922" w14:paraId="3E6199A5" w14:textId="77777777" w:rsidTr="00A96483">
        <w:trPr>
          <w:trHeight w:hRule="exact" w:val="202"/>
        </w:trPr>
        <w:tc>
          <w:tcPr>
            <w:tcW w:w="2269" w:type="pct"/>
            <w:gridSpan w:val="2"/>
            <w:vAlign w:val="bottom"/>
          </w:tcPr>
          <w:p w14:paraId="43426732" w14:textId="77777777" w:rsidR="00276049" w:rsidRPr="007B4922" w:rsidRDefault="00276049" w:rsidP="000F6C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657DC9AB" w14:textId="77777777" w:rsidR="000F6CA4" w:rsidRPr="00943B17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5AEA387" w14:textId="77777777" w:rsidR="000F6CA4" w:rsidRPr="00943B17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37C435EE" w14:textId="77777777" w:rsidR="000F6CA4" w:rsidRPr="00943B17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D55B4AA" w14:textId="77777777" w:rsidR="000F6CA4" w:rsidRPr="00943B17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</w:tcBorders>
          </w:tcPr>
          <w:p w14:paraId="5C00C95A" w14:textId="77777777" w:rsidR="000F6CA4" w:rsidRPr="00943B17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25397B9B" w14:textId="77777777" w:rsidR="000F6CA4" w:rsidRPr="007B4922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947B117" w14:textId="77777777" w:rsidR="000F6CA4" w:rsidRPr="007B4922" w:rsidRDefault="000F6CA4" w:rsidP="000F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CA4" w:rsidRPr="007B4922" w14:paraId="11297451" w14:textId="77777777" w:rsidTr="00A96483">
        <w:tc>
          <w:tcPr>
            <w:tcW w:w="2269" w:type="pct"/>
            <w:gridSpan w:val="2"/>
            <w:vAlign w:val="bottom"/>
          </w:tcPr>
          <w:p w14:paraId="4150240F" w14:textId="3674082A" w:rsidR="000F6CA4" w:rsidRPr="00817A72" w:rsidRDefault="000F6CA4" w:rsidP="000F6CA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60" w:type="pct"/>
          </w:tcPr>
          <w:p w14:paraId="3A843A7A" w14:textId="77777777" w:rsidR="000F6CA4" w:rsidRPr="00817A7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DC42ACA" w14:textId="77777777" w:rsidR="000F6CA4" w:rsidRPr="00817A7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9AA8ABB" w14:textId="77777777" w:rsidR="000F6CA4" w:rsidRPr="00817A7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E9911CF" w14:textId="77777777" w:rsidR="000F6CA4" w:rsidRPr="00817A7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14CFEED" w14:textId="77777777" w:rsidR="000F6CA4" w:rsidRPr="00817A7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1DCA3EF" w14:textId="77777777" w:rsidR="000F6CA4" w:rsidRPr="00817A7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889FFDB" w14:textId="77777777" w:rsidR="000F6CA4" w:rsidRPr="00817A72" w:rsidRDefault="000F6CA4" w:rsidP="000F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5827" w:rsidRPr="007B4922" w14:paraId="558B6578" w14:textId="77777777" w:rsidTr="00A96483">
        <w:tc>
          <w:tcPr>
            <w:tcW w:w="2269" w:type="pct"/>
            <w:gridSpan w:val="2"/>
            <w:vAlign w:val="bottom"/>
          </w:tcPr>
          <w:p w14:paraId="7E5FEF49" w14:textId="77777777" w:rsidR="00875827" w:rsidRPr="00817A72" w:rsidRDefault="00875827" w:rsidP="0087582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A7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0" w:type="pct"/>
          </w:tcPr>
          <w:p w14:paraId="416BB5A3" w14:textId="1BF21F60" w:rsidR="00875827" w:rsidRPr="00817A72" w:rsidRDefault="00830126" w:rsidP="00830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17A72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44" w:type="pct"/>
            <w:gridSpan w:val="2"/>
          </w:tcPr>
          <w:p w14:paraId="5C23FA44" w14:textId="77777777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B44EA8D" w14:textId="5FA1A05F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17A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DE719FC" w14:textId="77777777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5DCAEA4" w14:textId="0DF20206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17A72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31" w:type="pct"/>
            <w:vAlign w:val="bottom"/>
          </w:tcPr>
          <w:p w14:paraId="6E24981A" w14:textId="77777777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CEC0513" w14:textId="019B9143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17A72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875827" w:rsidRPr="00FC2951" w14:paraId="7841C861" w14:textId="77777777" w:rsidTr="00A96483">
        <w:tc>
          <w:tcPr>
            <w:tcW w:w="2269" w:type="pct"/>
            <w:gridSpan w:val="2"/>
            <w:vAlign w:val="bottom"/>
          </w:tcPr>
          <w:p w14:paraId="5FC095F1" w14:textId="77777777" w:rsidR="00875827" w:rsidRPr="00817A72" w:rsidRDefault="00875827" w:rsidP="0087582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7A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0" w:type="pct"/>
          </w:tcPr>
          <w:p w14:paraId="7A452739" w14:textId="2BA19BD6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17A72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4" w:type="pct"/>
            <w:gridSpan w:val="2"/>
          </w:tcPr>
          <w:p w14:paraId="49FEAC65" w14:textId="77777777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A286DBE" w14:textId="6CE266BF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17A7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4" w:type="pct"/>
            <w:gridSpan w:val="2"/>
          </w:tcPr>
          <w:p w14:paraId="0C06DDB4" w14:textId="77777777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E740765" w14:textId="3ECE5CD1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17A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444CB90F" w14:textId="77777777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E644898" w14:textId="1DB5CF74" w:rsidR="00875827" w:rsidRPr="00817A72" w:rsidRDefault="00875827" w:rsidP="0087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17A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47FA" w:rsidRPr="007B4922" w14:paraId="2E52F6AE" w14:textId="77777777" w:rsidTr="00A96483">
        <w:tc>
          <w:tcPr>
            <w:tcW w:w="2254" w:type="pct"/>
            <w:vAlign w:val="bottom"/>
          </w:tcPr>
          <w:p w14:paraId="3B9CD848" w14:textId="12FFC2BB" w:rsidR="003C14F2" w:rsidRPr="00420CF9" w:rsidRDefault="003C14F2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7"/>
          </w:tcPr>
          <w:p w14:paraId="3227B287" w14:textId="6C96B1C6" w:rsidR="003C14F2" w:rsidRPr="00420CF9" w:rsidRDefault="003C14F2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36FD72C8" w14:textId="6CCDE71A" w:rsidR="003C14F2" w:rsidRPr="00420CF9" w:rsidRDefault="003C14F2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3"/>
            <w:vAlign w:val="bottom"/>
          </w:tcPr>
          <w:p w14:paraId="34294543" w14:textId="77777777" w:rsidR="003C14F2" w:rsidRPr="00420CF9" w:rsidRDefault="003C14F2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CF9" w:rsidRPr="007B4922" w14:paraId="12A0FEA5" w14:textId="77777777" w:rsidTr="00A96483">
        <w:tc>
          <w:tcPr>
            <w:tcW w:w="2254" w:type="pct"/>
            <w:vAlign w:val="bottom"/>
          </w:tcPr>
          <w:p w14:paraId="3FCE34CC" w14:textId="31CC06E4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gridSpan w:val="3"/>
          </w:tcPr>
          <w:p w14:paraId="64CC49CD" w14:textId="776E0132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>3</w:t>
            </w:r>
            <w:r w:rsidR="001D10C2">
              <w:rPr>
                <w:rFonts w:ascii="Angsana New" w:hAnsi="Angsana New"/>
                <w:sz w:val="30"/>
                <w:szCs w:val="30"/>
              </w:rPr>
              <w:t>1</w:t>
            </w:r>
            <w:r w:rsidRPr="00420C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10C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34D5E489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5B6C8508" w14:textId="40D7962C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0C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  <w:gridSpan w:val="2"/>
          </w:tcPr>
          <w:p w14:paraId="0C38398F" w14:textId="37F8B60B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04CEA1" w14:textId="177CD848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>3</w:t>
            </w:r>
            <w:r w:rsidR="001D10C2">
              <w:rPr>
                <w:rFonts w:ascii="Angsana New" w:hAnsi="Angsana New"/>
                <w:sz w:val="30"/>
                <w:szCs w:val="30"/>
              </w:rPr>
              <w:t>1</w:t>
            </w:r>
            <w:r w:rsidRPr="00420C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10C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2777F2B9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A75CD4" w14:textId="3EEB4938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0C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20CF9" w:rsidRPr="007B4922" w14:paraId="1D4C8BB0" w14:textId="77777777" w:rsidTr="00A96483">
        <w:tc>
          <w:tcPr>
            <w:tcW w:w="2254" w:type="pct"/>
            <w:vAlign w:val="bottom"/>
          </w:tcPr>
          <w:p w14:paraId="41E5E783" w14:textId="037405D2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3" w:type="pct"/>
            <w:gridSpan w:val="3"/>
            <w:vAlign w:val="bottom"/>
          </w:tcPr>
          <w:p w14:paraId="2BEF55CC" w14:textId="0364DB0D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>256</w:t>
            </w:r>
            <w:r w:rsidR="001D10C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6A42269C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A428E17" w14:textId="1EB6508D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>256</w:t>
            </w:r>
            <w:r w:rsidR="001D10C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  <w:gridSpan w:val="2"/>
          </w:tcPr>
          <w:p w14:paraId="17BB3859" w14:textId="6D387738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46D5B85" w14:textId="625DB5DA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>256</w:t>
            </w:r>
            <w:r w:rsidR="001D10C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" w:type="pct"/>
          </w:tcPr>
          <w:p w14:paraId="725C9EBB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426C95" w14:textId="289CF35C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0CF9">
              <w:rPr>
                <w:rFonts w:ascii="Angsana New" w:hAnsi="Angsana New"/>
                <w:sz w:val="30"/>
                <w:szCs w:val="30"/>
              </w:rPr>
              <w:t>256</w:t>
            </w:r>
            <w:r w:rsidR="0072003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20CF9" w:rsidRPr="007B4922" w14:paraId="20B778D4" w14:textId="77777777" w:rsidTr="00A96483">
        <w:tc>
          <w:tcPr>
            <w:tcW w:w="2254" w:type="pct"/>
            <w:vAlign w:val="bottom"/>
          </w:tcPr>
          <w:p w14:paraId="4555BA50" w14:textId="77777777" w:rsidR="00420CF9" w:rsidRPr="00420CF9" w:rsidRDefault="00420CF9" w:rsidP="0042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6" w:type="pct"/>
            <w:gridSpan w:val="12"/>
          </w:tcPr>
          <w:p w14:paraId="04D955A6" w14:textId="06D02EA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0C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0CF9" w:rsidRPr="007B4922" w14:paraId="6754F3A8" w14:textId="77777777" w:rsidTr="00A96483">
        <w:tc>
          <w:tcPr>
            <w:tcW w:w="2254" w:type="pct"/>
          </w:tcPr>
          <w:p w14:paraId="39A32758" w14:textId="5E9047E8" w:rsidR="00420CF9" w:rsidRPr="00420CF9" w:rsidRDefault="002173D7" w:rsidP="00420CF9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173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583" w:type="pct"/>
            <w:gridSpan w:val="3"/>
          </w:tcPr>
          <w:p w14:paraId="43293C00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5983585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49E7F6D" w14:textId="70317D13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FEFAE75" w14:textId="229B8DE0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9048BE8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E780F1C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EE8781D" w14:textId="77777777" w:rsidR="00420CF9" w:rsidRPr="00420CF9" w:rsidRDefault="00420CF9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224" w:rsidRPr="007B4922" w14:paraId="2F2AB7C8" w14:textId="77777777" w:rsidTr="00A96483">
        <w:tc>
          <w:tcPr>
            <w:tcW w:w="2254" w:type="pct"/>
          </w:tcPr>
          <w:p w14:paraId="0879FBF3" w14:textId="50B24B85" w:rsidR="00202224" w:rsidRDefault="00202224" w:rsidP="00420CF9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B7C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83" w:type="pct"/>
            <w:gridSpan w:val="3"/>
            <w:tcBorders>
              <w:bottom w:val="double" w:sz="4" w:space="0" w:color="auto"/>
            </w:tcBorders>
          </w:tcPr>
          <w:p w14:paraId="4AC35DE9" w14:textId="5342A4AC" w:rsidR="00202224" w:rsidRPr="001B2ED0" w:rsidRDefault="005145E6" w:rsidP="0051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3F69C2B" w14:textId="77777777" w:rsidR="00202224" w:rsidRPr="001B2ED0" w:rsidRDefault="00202224" w:rsidP="00276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</w:tcPr>
          <w:p w14:paraId="66D2065E" w14:textId="237248CC" w:rsidR="00202224" w:rsidRPr="001B2ED0" w:rsidRDefault="005145E6" w:rsidP="0051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224B41CE" w14:textId="77777777" w:rsidR="00202224" w:rsidRPr="001B2ED0" w:rsidRDefault="00202224" w:rsidP="00276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3C2846C4" w14:textId="3E319AA3" w:rsidR="00202224" w:rsidRPr="001B2ED0" w:rsidRDefault="005145E6" w:rsidP="00276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132" w:type="pct"/>
            <w:vAlign w:val="bottom"/>
          </w:tcPr>
          <w:p w14:paraId="702F9941" w14:textId="77777777" w:rsidR="00202224" w:rsidRPr="001B2ED0" w:rsidRDefault="00202224" w:rsidP="00276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D173A76" w14:textId="000893C6" w:rsidR="00202224" w:rsidRPr="001B2ED0" w:rsidRDefault="005145E6" w:rsidP="00514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02224" w:rsidRPr="007B4922" w14:paraId="168DADB8" w14:textId="77777777" w:rsidTr="00A96483">
        <w:trPr>
          <w:trHeight w:hRule="exact" w:val="288"/>
        </w:trPr>
        <w:tc>
          <w:tcPr>
            <w:tcW w:w="2254" w:type="pct"/>
          </w:tcPr>
          <w:p w14:paraId="73DAEB6C" w14:textId="77777777" w:rsidR="00202224" w:rsidRDefault="00202224" w:rsidP="00420CF9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  <w:gridSpan w:val="3"/>
            <w:tcBorders>
              <w:top w:val="double" w:sz="4" w:space="0" w:color="auto"/>
            </w:tcBorders>
          </w:tcPr>
          <w:p w14:paraId="3086812D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3166767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</w:tcPr>
          <w:p w14:paraId="7D899BE7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32EE3AE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8E1604D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59385EDC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29C058C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224" w:rsidRPr="007B4922" w14:paraId="532ABB85" w14:textId="77777777" w:rsidTr="00A96483">
        <w:tc>
          <w:tcPr>
            <w:tcW w:w="2254" w:type="pct"/>
          </w:tcPr>
          <w:p w14:paraId="1222F513" w14:textId="77FEA1B2" w:rsidR="00202224" w:rsidRDefault="00202224" w:rsidP="00420CF9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เงินประกันจ่าย</w:t>
            </w:r>
          </w:p>
        </w:tc>
        <w:tc>
          <w:tcPr>
            <w:tcW w:w="583" w:type="pct"/>
            <w:gridSpan w:val="3"/>
          </w:tcPr>
          <w:p w14:paraId="622098EA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7973FFF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07EDE33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E1F05B9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72B50B7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63C45365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DC03E80" w14:textId="77777777" w:rsidR="00202224" w:rsidRPr="00420CF9" w:rsidRDefault="00202224" w:rsidP="0042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6F0" w:rsidRPr="007B4922" w14:paraId="1BF64CC0" w14:textId="77777777" w:rsidTr="00A96483">
        <w:tc>
          <w:tcPr>
            <w:tcW w:w="2254" w:type="pct"/>
          </w:tcPr>
          <w:p w14:paraId="3B95584F" w14:textId="7A8C4001" w:rsidR="005026F0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B7C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83" w:type="pct"/>
            <w:gridSpan w:val="3"/>
          </w:tcPr>
          <w:p w14:paraId="6B699AAD" w14:textId="4D8DEA9B" w:rsidR="005026F0" w:rsidRPr="005026F0" w:rsidRDefault="00C23B45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D5FBFBB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D4B3D86" w14:textId="6731C9D5" w:rsidR="005026F0" w:rsidRPr="005842A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7A8440A7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EB133FD" w14:textId="2D2D7C58" w:rsidR="005026F0" w:rsidRPr="00324667" w:rsidRDefault="00C23B45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2" w:type="pct"/>
            <w:vAlign w:val="bottom"/>
          </w:tcPr>
          <w:p w14:paraId="2F244B5A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E6B7864" w14:textId="66EA9DA5" w:rsidR="005026F0" w:rsidRPr="005842A9" w:rsidRDefault="00816C4B" w:rsidP="0081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026F0" w:rsidRPr="007B4922" w14:paraId="238D48B7" w14:textId="77777777" w:rsidTr="00A96483">
        <w:tc>
          <w:tcPr>
            <w:tcW w:w="2254" w:type="pct"/>
          </w:tcPr>
          <w:p w14:paraId="46A03A20" w14:textId="32F66C1E" w:rsidR="005026F0" w:rsidRPr="008D7AE8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7AE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  <w:gridSpan w:val="3"/>
            <w:tcBorders>
              <w:bottom w:val="single" w:sz="4" w:space="0" w:color="auto"/>
            </w:tcBorders>
          </w:tcPr>
          <w:p w14:paraId="0BE2C87A" w14:textId="15A3F22A" w:rsidR="005026F0" w:rsidRPr="005026F0" w:rsidRDefault="00C23B45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4" w:type="pct"/>
            <w:gridSpan w:val="2"/>
          </w:tcPr>
          <w:p w14:paraId="1631A48C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0982597E" w14:textId="01277EAC" w:rsidR="005026F0" w:rsidRPr="005842A9" w:rsidRDefault="00816C4B" w:rsidP="0015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9" w:type="pct"/>
            <w:gridSpan w:val="2"/>
          </w:tcPr>
          <w:p w14:paraId="68AFE6F3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F3BF09D" w14:textId="4507FC68" w:rsidR="005026F0" w:rsidRPr="005026F0" w:rsidRDefault="00C23B45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98A85EE" w14:textId="77777777" w:rsidR="005026F0" w:rsidRPr="005026F0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24105ED" w14:textId="5DBA37D8" w:rsidR="005026F0" w:rsidRPr="005842A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26F0" w:rsidRPr="007B4922" w14:paraId="2F25502A" w14:textId="77777777" w:rsidTr="00A96483">
        <w:tc>
          <w:tcPr>
            <w:tcW w:w="2254" w:type="pct"/>
          </w:tcPr>
          <w:p w14:paraId="63DCAF7A" w14:textId="38750158" w:rsidR="005026F0" w:rsidRPr="00B02B13" w:rsidRDefault="00B02B13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02B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4D3F5" w14:textId="4FEE2BE8" w:rsidR="005026F0" w:rsidRPr="005026F0" w:rsidRDefault="00C23B45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4" w:type="pct"/>
            <w:gridSpan w:val="2"/>
          </w:tcPr>
          <w:p w14:paraId="7F842269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91022" w14:textId="2DACCB40" w:rsidR="005026F0" w:rsidRPr="005842A9" w:rsidRDefault="00D15D47" w:rsidP="00B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9" w:type="pct"/>
            <w:gridSpan w:val="2"/>
          </w:tcPr>
          <w:p w14:paraId="415C90BD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978D5" w14:textId="4765E52D" w:rsidR="005026F0" w:rsidRPr="005026F0" w:rsidRDefault="00C23B45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32" w:type="pct"/>
            <w:vAlign w:val="bottom"/>
          </w:tcPr>
          <w:p w14:paraId="2D0D3283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788BB" w14:textId="16070870" w:rsidR="005026F0" w:rsidRPr="005842A9" w:rsidRDefault="00D15D47" w:rsidP="00B6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30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</w:tr>
      <w:tr w:rsidR="005026F0" w:rsidRPr="007B4922" w14:paraId="625F0D94" w14:textId="77777777" w:rsidTr="00A96483">
        <w:trPr>
          <w:trHeight w:hRule="exact" w:val="288"/>
        </w:trPr>
        <w:tc>
          <w:tcPr>
            <w:tcW w:w="2254" w:type="pct"/>
          </w:tcPr>
          <w:p w14:paraId="31961440" w14:textId="77777777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  <w:gridSpan w:val="3"/>
            <w:tcBorders>
              <w:top w:val="double" w:sz="4" w:space="0" w:color="auto"/>
            </w:tcBorders>
          </w:tcPr>
          <w:p w14:paraId="6593AA72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CFED764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</w:tcPr>
          <w:p w14:paraId="0799FA76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92A4055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24F2D0F3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246CC7A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411F21C3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6F0" w:rsidRPr="007B4922" w14:paraId="11F93814" w14:textId="77777777" w:rsidTr="00A96483">
        <w:tc>
          <w:tcPr>
            <w:tcW w:w="2254" w:type="pct"/>
          </w:tcPr>
          <w:p w14:paraId="25BB0EEC" w14:textId="09A248F7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20C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583" w:type="pct"/>
            <w:gridSpan w:val="3"/>
          </w:tcPr>
          <w:p w14:paraId="14383C6B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728FB0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1FF4354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8C6D90A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F812136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7E3E085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C29283B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6F0" w:rsidRPr="007B4922" w14:paraId="25557776" w14:textId="77777777" w:rsidTr="00A96483">
        <w:tc>
          <w:tcPr>
            <w:tcW w:w="2254" w:type="pct"/>
          </w:tcPr>
          <w:p w14:paraId="666F746B" w14:textId="451162A3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0CF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  <w:gridSpan w:val="3"/>
            <w:tcBorders>
              <w:bottom w:val="double" w:sz="4" w:space="0" w:color="auto"/>
            </w:tcBorders>
          </w:tcPr>
          <w:p w14:paraId="5CD22D4C" w14:textId="1B2CD7E6" w:rsidR="005026F0" w:rsidRPr="00DA3EED" w:rsidRDefault="00C869A5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3E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620A331" w14:textId="77777777" w:rsidR="005026F0" w:rsidRPr="00DA3EED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</w:tcPr>
          <w:p w14:paraId="2D213577" w14:textId="45D5C782" w:rsidR="005026F0" w:rsidRPr="00DA3EED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3E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6E0CE594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FD04650" w14:textId="00027C3E" w:rsidR="005026F0" w:rsidRPr="00420CF9" w:rsidRDefault="00092827" w:rsidP="0015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827">
              <w:rPr>
                <w:rFonts w:ascii="Angsana New" w:hAnsi="Angsana New"/>
                <w:b/>
                <w:bCs/>
                <w:sz w:val="30"/>
                <w:szCs w:val="30"/>
              </w:rPr>
              <w:t>2,363</w:t>
            </w:r>
          </w:p>
        </w:tc>
        <w:tc>
          <w:tcPr>
            <w:tcW w:w="132" w:type="pct"/>
            <w:vAlign w:val="bottom"/>
          </w:tcPr>
          <w:p w14:paraId="74266C76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011BDF63" w14:textId="5641C90C" w:rsidR="005026F0" w:rsidRPr="00420CF9" w:rsidRDefault="00E74036" w:rsidP="0015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12,135</w:t>
            </w:r>
          </w:p>
        </w:tc>
      </w:tr>
      <w:tr w:rsidR="005026F0" w:rsidRPr="007B4922" w14:paraId="0ABF3131" w14:textId="77777777" w:rsidTr="00A96483">
        <w:trPr>
          <w:trHeight w:hRule="exact" w:val="288"/>
        </w:trPr>
        <w:tc>
          <w:tcPr>
            <w:tcW w:w="2254" w:type="pct"/>
          </w:tcPr>
          <w:p w14:paraId="766D053D" w14:textId="77777777" w:rsidR="005026F0" w:rsidRPr="00420CF9" w:rsidRDefault="005026F0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  <w:gridSpan w:val="3"/>
          </w:tcPr>
          <w:p w14:paraId="4F6EF36A" w14:textId="77777777" w:rsidR="005026F0" w:rsidRPr="00DA3EED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6E7D05E4" w14:textId="77777777" w:rsidR="005026F0" w:rsidRPr="00DA3EED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gridSpan w:val="2"/>
          </w:tcPr>
          <w:p w14:paraId="4D57FA9B" w14:textId="77777777" w:rsidR="005026F0" w:rsidRPr="00DA3EED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335F309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7B97B3C" w14:textId="77777777" w:rsidR="005026F0" w:rsidRPr="00420CF9" w:rsidRDefault="005026F0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1B973E7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2A04D37" w14:textId="77777777" w:rsidR="005026F0" w:rsidRPr="00420CF9" w:rsidRDefault="005026F0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2B13" w:rsidRPr="007B4922" w14:paraId="06DE83C2" w14:textId="77777777" w:rsidTr="00A96483">
        <w:tc>
          <w:tcPr>
            <w:tcW w:w="2254" w:type="pct"/>
          </w:tcPr>
          <w:p w14:paraId="142C4A9E" w14:textId="4745412C" w:rsidR="00B02B13" w:rsidRPr="00420CF9" w:rsidRDefault="00B02B13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0C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เงินประกันผลงานค้างจ่าย</w:t>
            </w:r>
          </w:p>
        </w:tc>
        <w:tc>
          <w:tcPr>
            <w:tcW w:w="583" w:type="pct"/>
            <w:gridSpan w:val="3"/>
          </w:tcPr>
          <w:p w14:paraId="02373B63" w14:textId="77777777" w:rsidR="00B02B13" w:rsidRPr="00DA3EED" w:rsidRDefault="00B02B13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1BEDE9FB" w14:textId="77777777" w:rsidR="00B02B13" w:rsidRPr="00DA3EED" w:rsidRDefault="00B02B13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gridSpan w:val="2"/>
          </w:tcPr>
          <w:p w14:paraId="113611B0" w14:textId="77777777" w:rsidR="00B02B13" w:rsidRPr="00DA3EED" w:rsidRDefault="00B02B13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2514CB3" w14:textId="77777777" w:rsidR="00B02B13" w:rsidRPr="00420CF9" w:rsidRDefault="00B02B13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3F85EF8" w14:textId="77777777" w:rsidR="00B02B13" w:rsidRPr="00420CF9" w:rsidRDefault="00B02B13" w:rsidP="0050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A60382B" w14:textId="77777777" w:rsidR="00B02B13" w:rsidRPr="00420CF9" w:rsidRDefault="00B02B13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857AEEC" w14:textId="77777777" w:rsidR="00B02B13" w:rsidRPr="00420CF9" w:rsidRDefault="00B02B13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69A5" w:rsidRPr="007B4922" w14:paraId="5253B0DB" w14:textId="77777777" w:rsidTr="00A96483">
        <w:trPr>
          <w:trHeight w:hRule="exact" w:val="397"/>
        </w:trPr>
        <w:tc>
          <w:tcPr>
            <w:tcW w:w="2254" w:type="pct"/>
          </w:tcPr>
          <w:p w14:paraId="12870642" w14:textId="68FAEAD9" w:rsidR="00C869A5" w:rsidRPr="00420CF9" w:rsidRDefault="00C869A5" w:rsidP="00C869A5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0CF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  <w:gridSpan w:val="3"/>
          </w:tcPr>
          <w:p w14:paraId="6107C8A3" w14:textId="3BAAC285" w:rsidR="00C869A5" w:rsidRPr="00DA3EED" w:rsidRDefault="00C869A5" w:rsidP="00C86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E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2A8EF52" w14:textId="77777777" w:rsidR="00C869A5" w:rsidRPr="00DA3EED" w:rsidRDefault="00C869A5" w:rsidP="00C869A5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  <w:gridSpan w:val="2"/>
          </w:tcPr>
          <w:p w14:paraId="25F1CD58" w14:textId="7D107D5D" w:rsidR="00C869A5" w:rsidRPr="00DA3EED" w:rsidRDefault="00C869A5" w:rsidP="00C86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3E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485F776C" w14:textId="77777777" w:rsidR="00C869A5" w:rsidRPr="00420CF9" w:rsidRDefault="00C869A5" w:rsidP="00C869A5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1753B89" w14:textId="4061AC43" w:rsidR="00C869A5" w:rsidRPr="00DA3EED" w:rsidRDefault="00DA3EED" w:rsidP="001534F1">
            <w:pPr>
              <w:pStyle w:val="block"/>
              <w:tabs>
                <w:tab w:val="decimal" w:pos="78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A3EE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1,223</w:t>
            </w:r>
          </w:p>
        </w:tc>
        <w:tc>
          <w:tcPr>
            <w:tcW w:w="132" w:type="pct"/>
            <w:vAlign w:val="bottom"/>
          </w:tcPr>
          <w:p w14:paraId="5979AD51" w14:textId="77777777" w:rsidR="00C869A5" w:rsidRPr="00420CF9" w:rsidRDefault="00C869A5" w:rsidP="00C869A5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2BFADF42" w14:textId="7CA6669F" w:rsidR="00C869A5" w:rsidRPr="00420CF9" w:rsidRDefault="00C869A5" w:rsidP="001534F1">
            <w:pPr>
              <w:pStyle w:val="block"/>
              <w:tabs>
                <w:tab w:val="decimal" w:pos="777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3,252</w:t>
            </w:r>
          </w:p>
        </w:tc>
      </w:tr>
      <w:tr w:rsidR="00B02B13" w:rsidRPr="007B4922" w14:paraId="6E1BEE15" w14:textId="77777777" w:rsidTr="00A96483">
        <w:trPr>
          <w:trHeight w:hRule="exact" w:val="288"/>
        </w:trPr>
        <w:tc>
          <w:tcPr>
            <w:tcW w:w="2254" w:type="pct"/>
          </w:tcPr>
          <w:p w14:paraId="563D1846" w14:textId="16BBDC1F" w:rsidR="00B02B13" w:rsidRPr="00420CF9" w:rsidRDefault="00B02B13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  <w:gridSpan w:val="3"/>
            <w:tcBorders>
              <w:top w:val="double" w:sz="4" w:space="0" w:color="auto"/>
            </w:tcBorders>
          </w:tcPr>
          <w:p w14:paraId="00D924C7" w14:textId="07E5BA97" w:rsidR="00B02B13" w:rsidRPr="00C91FB5" w:rsidRDefault="00B02B13" w:rsidP="00C91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56496A0" w14:textId="77777777" w:rsidR="00B02B13" w:rsidRPr="00420CF9" w:rsidRDefault="00B02B13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</w:tcPr>
          <w:p w14:paraId="1EF331AC" w14:textId="3FF85C91" w:rsidR="00B02B13" w:rsidRPr="00420CF9" w:rsidRDefault="00B02B13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72C565A4" w14:textId="77777777" w:rsidR="00B02B13" w:rsidRPr="00420CF9" w:rsidRDefault="00B02B13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19D93815" w14:textId="4A9C2B17" w:rsidR="00B02B13" w:rsidRPr="00420CF9" w:rsidRDefault="00B02B13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D494449" w14:textId="77777777" w:rsidR="00B02B13" w:rsidRPr="00420CF9" w:rsidRDefault="00B02B13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ECD8960" w14:textId="3603EF35" w:rsidR="00B02B13" w:rsidRPr="00420CF9" w:rsidRDefault="00B02B13" w:rsidP="0050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02B13" w:rsidRPr="007B4922" w14:paraId="267DCF1C" w14:textId="77777777" w:rsidTr="00A96483">
        <w:trPr>
          <w:trHeight w:hRule="exact" w:val="397"/>
        </w:trPr>
        <w:tc>
          <w:tcPr>
            <w:tcW w:w="2254" w:type="pct"/>
          </w:tcPr>
          <w:p w14:paraId="1266EBA9" w14:textId="4FFC9780" w:rsidR="00B02B13" w:rsidRPr="00420CF9" w:rsidRDefault="00B02B13" w:rsidP="005026F0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0C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3" w:type="pct"/>
            <w:gridSpan w:val="3"/>
          </w:tcPr>
          <w:p w14:paraId="116B5F81" w14:textId="77777777" w:rsidR="00B02B13" w:rsidRPr="00420CF9" w:rsidRDefault="00B02B13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F3B98AD" w14:textId="77777777" w:rsidR="00B02B13" w:rsidRPr="00420CF9" w:rsidRDefault="00B02B13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C5D0343" w14:textId="77777777" w:rsidR="00B02B13" w:rsidRPr="00420CF9" w:rsidRDefault="00B02B13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752CFB8" w14:textId="77777777" w:rsidR="00B02B13" w:rsidRPr="00420CF9" w:rsidRDefault="00B02B13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EF7B064" w14:textId="77777777" w:rsidR="00B02B13" w:rsidRPr="00420CF9" w:rsidRDefault="00B02B13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2F36D168" w14:textId="77777777" w:rsidR="00B02B13" w:rsidRPr="00420CF9" w:rsidRDefault="00B02B13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50C5DF8" w14:textId="77777777" w:rsidR="00B02B13" w:rsidRPr="00420CF9" w:rsidRDefault="00B02B13" w:rsidP="005026F0">
            <w:pPr>
              <w:pStyle w:val="block"/>
              <w:tabs>
                <w:tab w:val="decimal" w:pos="87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6CA6" w:rsidRPr="007B4922" w14:paraId="15D5E04A" w14:textId="77777777" w:rsidTr="00A96483">
        <w:tc>
          <w:tcPr>
            <w:tcW w:w="2254" w:type="pct"/>
          </w:tcPr>
          <w:p w14:paraId="527A68BC" w14:textId="30319DFA" w:rsidR="00556CA6" w:rsidRPr="00420CF9" w:rsidRDefault="00556CA6" w:rsidP="00556CA6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</w:t>
            </w:r>
            <w:r w:rsidRPr="00420CF9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gridSpan w:val="3"/>
            <w:tcBorders>
              <w:bottom w:val="double" w:sz="4" w:space="0" w:color="auto"/>
            </w:tcBorders>
          </w:tcPr>
          <w:p w14:paraId="3D10C42C" w14:textId="577C00F7" w:rsidR="00556CA6" w:rsidRPr="001863BC" w:rsidRDefault="001863BC" w:rsidP="0018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3,217</w:t>
            </w:r>
          </w:p>
        </w:tc>
        <w:tc>
          <w:tcPr>
            <w:tcW w:w="144" w:type="pct"/>
            <w:gridSpan w:val="2"/>
          </w:tcPr>
          <w:p w14:paraId="47429796" w14:textId="77777777" w:rsidR="00556CA6" w:rsidRPr="00420CF9" w:rsidRDefault="00556CA6" w:rsidP="00556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</w:tcPr>
          <w:p w14:paraId="60BE39E5" w14:textId="0D2B803B" w:rsidR="00556CA6" w:rsidRPr="00420CF9" w:rsidRDefault="00556CA6" w:rsidP="0015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5,062</w:t>
            </w:r>
          </w:p>
        </w:tc>
        <w:tc>
          <w:tcPr>
            <w:tcW w:w="149" w:type="pct"/>
            <w:gridSpan w:val="2"/>
          </w:tcPr>
          <w:p w14:paraId="7CBFEF50" w14:textId="77777777" w:rsidR="00556CA6" w:rsidRPr="00420CF9" w:rsidRDefault="00556CA6" w:rsidP="00556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A4CCA32" w14:textId="6B548518" w:rsidR="00556CA6" w:rsidRPr="00420CF9" w:rsidRDefault="00556CA6" w:rsidP="00556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1EF5BD01" w14:textId="77777777" w:rsidR="00556CA6" w:rsidRPr="00420CF9" w:rsidRDefault="00556CA6" w:rsidP="00556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546084DC" w14:textId="58E2FFD2" w:rsidR="00556CA6" w:rsidRPr="00420CF9" w:rsidRDefault="00556CA6" w:rsidP="00556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0C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D78481A" w14:textId="4A72F1B3" w:rsidR="00DE77A2" w:rsidRPr="00641E21" w:rsidRDefault="00DE77A2" w:rsidP="00DE77A2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sz w:val="14"/>
          <w:szCs w:val="14"/>
        </w:rPr>
      </w:pPr>
    </w:p>
    <w:p w14:paraId="67BA6A6D" w14:textId="08E0A05B" w:rsidR="00200BBD" w:rsidRPr="00A517DB" w:rsidRDefault="000B7323" w:rsidP="00200BBD">
      <w:pPr>
        <w:tabs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F65AC" w:rsidRPr="00A517D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</w:t>
      </w:r>
      <w:r w:rsidR="00200BBD" w:rsidRPr="00A517D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ที่ทำกับบุคคลหรือกิจการที่เกี่ยวข้องกัน</w:t>
      </w: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868"/>
        <w:gridCol w:w="3330"/>
      </w:tblGrid>
      <w:tr w:rsidR="00200BBD" w:rsidRPr="00A517DB" w14:paraId="0AB7D2D4" w14:textId="77777777">
        <w:trPr>
          <w:trHeight w:val="20"/>
          <w:tblHeader/>
        </w:trPr>
        <w:tc>
          <w:tcPr>
            <w:tcW w:w="5868" w:type="dxa"/>
          </w:tcPr>
          <w:p w14:paraId="75C05446" w14:textId="5B5A2BCB" w:rsidR="00200BBD" w:rsidRPr="00A517DB" w:rsidRDefault="00200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1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51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A6055" w:rsidRPr="00A51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51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A6055" w:rsidRPr="00A517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51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A6055" w:rsidRPr="00A51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3330" w:type="dxa"/>
          </w:tcPr>
          <w:p w14:paraId="6E6DF0B2" w14:textId="77777777" w:rsidR="00200BBD" w:rsidRPr="00A517DB" w:rsidRDefault="00200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BBD" w:rsidRPr="00A517DB" w14:paraId="57A06AA8" w14:textId="77777777">
        <w:trPr>
          <w:trHeight w:val="20"/>
          <w:tblHeader/>
        </w:trPr>
        <w:tc>
          <w:tcPr>
            <w:tcW w:w="5868" w:type="dxa"/>
          </w:tcPr>
          <w:p w14:paraId="491FD3BA" w14:textId="77777777" w:rsidR="00200BBD" w:rsidRPr="00A517DB" w:rsidRDefault="00200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650A4FB3" w14:textId="77777777" w:rsidR="00200BBD" w:rsidRPr="00A517DB" w:rsidRDefault="00200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7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517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517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0BBD" w:rsidRPr="00A517DB" w14:paraId="7A62DB2A" w14:textId="77777777">
        <w:tc>
          <w:tcPr>
            <w:tcW w:w="5868" w:type="dxa"/>
          </w:tcPr>
          <w:p w14:paraId="260E0A14" w14:textId="77777777" w:rsidR="00200BBD" w:rsidRPr="00A517DB" w:rsidRDefault="00200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517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3330" w:type="dxa"/>
          </w:tcPr>
          <w:p w14:paraId="03A5600F" w14:textId="77777777" w:rsidR="00200BBD" w:rsidRPr="00A517DB" w:rsidRDefault="00200BB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BBD" w:rsidRPr="00A517DB" w14:paraId="4F05F888" w14:textId="77777777">
        <w:tc>
          <w:tcPr>
            <w:tcW w:w="5868" w:type="dxa"/>
          </w:tcPr>
          <w:p w14:paraId="3D7ED18B" w14:textId="77777777" w:rsidR="00200BBD" w:rsidRPr="00A517DB" w:rsidRDefault="00200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7D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330" w:type="dxa"/>
            <w:tcBorders>
              <w:bottom w:val="double" w:sz="4" w:space="0" w:color="auto"/>
            </w:tcBorders>
          </w:tcPr>
          <w:p w14:paraId="4539A1EE" w14:textId="5DDD8224" w:rsidR="00200BBD" w:rsidRPr="005225E5" w:rsidRDefault="005225E5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2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</w:tr>
      <w:tr w:rsidR="00200BBD" w:rsidRPr="00A517DB" w14:paraId="3EE5C261" w14:textId="77777777" w:rsidTr="0044654F">
        <w:trPr>
          <w:trHeight w:hRule="exact" w:val="288"/>
        </w:trPr>
        <w:tc>
          <w:tcPr>
            <w:tcW w:w="5868" w:type="dxa"/>
          </w:tcPr>
          <w:p w14:paraId="331C67C7" w14:textId="77777777" w:rsidR="00200BBD" w:rsidRPr="00A517DB" w:rsidRDefault="00200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tcBorders>
              <w:top w:val="double" w:sz="4" w:space="0" w:color="auto"/>
            </w:tcBorders>
          </w:tcPr>
          <w:p w14:paraId="63C6061F" w14:textId="77777777" w:rsidR="00200BBD" w:rsidRPr="00A517DB" w:rsidRDefault="00200BB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BBD" w:rsidRPr="00A517DB" w14:paraId="0CFCE6B2" w14:textId="77777777">
        <w:tc>
          <w:tcPr>
            <w:tcW w:w="5868" w:type="dxa"/>
          </w:tcPr>
          <w:p w14:paraId="0F5EEB64" w14:textId="77777777" w:rsidR="00200BBD" w:rsidRPr="00A517DB" w:rsidRDefault="00200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51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517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3330" w:type="dxa"/>
          </w:tcPr>
          <w:p w14:paraId="4779213C" w14:textId="77777777" w:rsidR="00200BBD" w:rsidRPr="00A517DB" w:rsidRDefault="00200BB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BBD" w:rsidRPr="00D00A93" w14:paraId="18802164" w14:textId="77777777" w:rsidTr="00D00A93">
        <w:tc>
          <w:tcPr>
            <w:tcW w:w="5868" w:type="dxa"/>
            <w:hideMark/>
          </w:tcPr>
          <w:p w14:paraId="5F963CB3" w14:textId="77777777" w:rsidR="00200BBD" w:rsidRPr="00A517DB" w:rsidRDefault="00200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7D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3330" w:type="dxa"/>
            <w:tcBorders>
              <w:bottom w:val="double" w:sz="4" w:space="0" w:color="auto"/>
            </w:tcBorders>
          </w:tcPr>
          <w:p w14:paraId="21A3805D" w14:textId="70D615D7" w:rsidR="00200BBD" w:rsidRPr="00D00A93" w:rsidRDefault="001F2CB7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00A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11,906</w:t>
            </w:r>
          </w:p>
        </w:tc>
      </w:tr>
    </w:tbl>
    <w:p w14:paraId="2855340C" w14:textId="77777777" w:rsidR="00200BBD" w:rsidRPr="00200BBD" w:rsidRDefault="00200BBD" w:rsidP="00200BBD"/>
    <w:p w14:paraId="7B480B6B" w14:textId="77777777" w:rsidR="00132FE4" w:rsidRDefault="00200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132FE4" w:rsidSect="0001587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99" w:bottom="576" w:left="1152" w:header="720" w:footer="720" w:gutter="0"/>
          <w:pgNumType w:start="15"/>
          <w:cols w:space="720"/>
          <w:docGrid w:linePitch="360"/>
        </w:sectPr>
      </w:pPr>
      <w:r>
        <w:rPr>
          <w:rFonts w:asciiTheme="majorBidi" w:hAnsiTheme="majorBidi" w:cstheme="majorBidi"/>
          <w:cs/>
        </w:rPr>
        <w:br w:type="page"/>
      </w:r>
    </w:p>
    <w:p w14:paraId="66E4D1DE" w14:textId="5C86067D" w:rsidR="00943F14" w:rsidRPr="00152997" w:rsidRDefault="00F640A3" w:rsidP="00B02B13">
      <w:pPr>
        <w:pStyle w:val="Heading9"/>
        <w:numPr>
          <w:ilvl w:val="0"/>
          <w:numId w:val="19"/>
        </w:numPr>
        <w:tabs>
          <w:tab w:val="clear" w:pos="340"/>
          <w:tab w:val="left" w:pos="0"/>
        </w:tabs>
        <w:ind w:left="1530" w:hanging="540"/>
        <w:rPr>
          <w:rFonts w:asciiTheme="majorBidi" w:hAnsiTheme="majorBidi" w:cstheme="majorBidi"/>
        </w:rPr>
      </w:pPr>
      <w:r w:rsidRPr="00152997">
        <w:rPr>
          <w:rFonts w:asciiTheme="majorBidi" w:hAnsiTheme="majorBidi" w:cstheme="majorBidi" w:hint="cs"/>
          <w:cs/>
        </w:rPr>
        <w:lastRenderedPageBreak/>
        <w:t>ข้อมูลเงินลงทุน</w:t>
      </w:r>
    </w:p>
    <w:p w14:paraId="31BB757E" w14:textId="77777777" w:rsidR="00915090" w:rsidRPr="00152997" w:rsidRDefault="00915090" w:rsidP="00915090">
      <w:pPr>
        <w:pStyle w:val="ListParagraph"/>
        <w:spacing w:line="240" w:lineRule="auto"/>
        <w:ind w:left="340"/>
        <w:rPr>
          <w:rFonts w:asciiTheme="majorBidi" w:eastAsia="Calibri" w:hAnsiTheme="majorBidi" w:cstheme="majorBidi"/>
          <w:sz w:val="22"/>
          <w:highlight w:val="yellow"/>
        </w:rPr>
      </w:pPr>
    </w:p>
    <w:tbl>
      <w:tblPr>
        <w:tblW w:w="4477" w:type="pct"/>
        <w:tblInd w:w="1440" w:type="dxa"/>
        <w:tblLayout w:type="fixed"/>
        <w:tblLook w:val="01E0" w:firstRow="1" w:lastRow="1" w:firstColumn="1" w:lastColumn="1" w:noHBand="0" w:noVBand="0"/>
      </w:tblPr>
      <w:tblGrid>
        <w:gridCol w:w="3509"/>
        <w:gridCol w:w="1082"/>
        <w:gridCol w:w="240"/>
        <w:gridCol w:w="973"/>
        <w:gridCol w:w="245"/>
        <w:gridCol w:w="967"/>
        <w:gridCol w:w="240"/>
        <w:gridCol w:w="1238"/>
        <w:gridCol w:w="240"/>
        <w:gridCol w:w="1076"/>
        <w:gridCol w:w="240"/>
        <w:gridCol w:w="998"/>
        <w:gridCol w:w="248"/>
        <w:gridCol w:w="1391"/>
        <w:gridCol w:w="240"/>
        <w:gridCol w:w="1012"/>
      </w:tblGrid>
      <w:tr w:rsidR="00915090" w:rsidRPr="00152997" w14:paraId="424F4BFC" w14:textId="77777777" w:rsidTr="000B7323">
        <w:trPr>
          <w:tblHeader/>
        </w:trPr>
        <w:tc>
          <w:tcPr>
            <w:tcW w:w="1259" w:type="pct"/>
            <w:vAlign w:val="bottom"/>
          </w:tcPr>
          <w:p w14:paraId="7F973AA9" w14:textId="77777777" w:rsidR="00915090" w:rsidRPr="0015299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3741" w:type="pct"/>
            <w:gridSpan w:val="15"/>
            <w:vAlign w:val="bottom"/>
          </w:tcPr>
          <w:p w14:paraId="67B26811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29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529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25503" w:rsidRPr="00152997" w14:paraId="24678A38" w14:textId="77777777" w:rsidTr="009537F2">
        <w:trPr>
          <w:trHeight w:val="711"/>
          <w:tblHeader/>
        </w:trPr>
        <w:tc>
          <w:tcPr>
            <w:tcW w:w="1259" w:type="pct"/>
            <w:vAlign w:val="bottom"/>
          </w:tcPr>
          <w:p w14:paraId="7722ED64" w14:textId="77777777" w:rsidR="00915090" w:rsidRPr="0015299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lang w:val="th-TH"/>
              </w:rPr>
            </w:pPr>
            <w:r w:rsidRPr="001529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  <w:br w:type="page"/>
            </w:r>
          </w:p>
          <w:p w14:paraId="11FA1648" w14:textId="77777777" w:rsidR="00915090" w:rsidRPr="0015299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</w:pPr>
            <w:r w:rsidRPr="00152997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ตราสารทุนและตราสารหนี้</w:t>
            </w:r>
          </w:p>
        </w:tc>
        <w:tc>
          <w:tcPr>
            <w:tcW w:w="388" w:type="pct"/>
            <w:vAlign w:val="bottom"/>
          </w:tcPr>
          <w:p w14:paraId="423592DC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299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C4FDF6F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299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5299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" w:type="pct"/>
            <w:vAlign w:val="bottom"/>
          </w:tcPr>
          <w:p w14:paraId="3F3B732D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vAlign w:val="bottom"/>
          </w:tcPr>
          <w:p w14:paraId="66BE549F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299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88" w:type="pct"/>
            <w:vAlign w:val="bottom"/>
          </w:tcPr>
          <w:p w14:paraId="2EC13858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7" w:type="pct"/>
            <w:vAlign w:val="bottom"/>
          </w:tcPr>
          <w:p w14:paraId="459B66FA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299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86" w:type="pct"/>
            <w:vAlign w:val="bottom"/>
          </w:tcPr>
          <w:p w14:paraId="75CA6AF2" w14:textId="77777777" w:rsidR="00915090" w:rsidRPr="0015299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14:paraId="7175B5DB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2997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 w:rsidRPr="0015299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มูลค่</w:t>
            </w:r>
            <w:r w:rsidRPr="00152997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ายุติธรรม</w:t>
            </w:r>
          </w:p>
        </w:tc>
        <w:tc>
          <w:tcPr>
            <w:tcW w:w="86" w:type="pct"/>
            <w:vAlign w:val="bottom"/>
          </w:tcPr>
          <w:p w14:paraId="4BCE7AC9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" w:type="pct"/>
            <w:vAlign w:val="bottom"/>
          </w:tcPr>
          <w:p w14:paraId="4B493DF8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7" w:right="-5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299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6" w:type="pct"/>
          </w:tcPr>
          <w:p w14:paraId="53DB41D6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</w:tcPr>
          <w:p w14:paraId="1D799A6B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25AF05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299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9" w:type="pct"/>
            <w:vAlign w:val="bottom"/>
          </w:tcPr>
          <w:p w14:paraId="09B83CD8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7C02DEC4" w14:textId="3DFECA83" w:rsidR="00915090" w:rsidRPr="00152997" w:rsidRDefault="00A30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915090" w:rsidRPr="0015299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="00915090" w:rsidRPr="0015299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15090" w:rsidRPr="0015299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86" w:type="pct"/>
          </w:tcPr>
          <w:p w14:paraId="1528FD2B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3" w:type="pct"/>
            <w:vAlign w:val="bottom"/>
          </w:tcPr>
          <w:p w14:paraId="608506C1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299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A60F36D" w14:textId="39D3A55A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299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02B13" w:rsidRPr="0015299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915090" w:rsidRPr="00152997" w14:paraId="25BCC152" w14:textId="77777777" w:rsidTr="000B7323">
        <w:trPr>
          <w:tblHeader/>
        </w:trPr>
        <w:tc>
          <w:tcPr>
            <w:tcW w:w="1259" w:type="pct"/>
            <w:vAlign w:val="bottom"/>
          </w:tcPr>
          <w:p w14:paraId="332E5638" w14:textId="77777777" w:rsidR="00915090" w:rsidRPr="0015299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6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41" w:type="pct"/>
            <w:gridSpan w:val="15"/>
            <w:vAlign w:val="bottom"/>
          </w:tcPr>
          <w:p w14:paraId="13AE6DF3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299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5503" w:rsidRPr="00152997" w14:paraId="6E7C4C2E" w14:textId="77777777" w:rsidTr="009537F2">
        <w:tc>
          <w:tcPr>
            <w:tcW w:w="1259" w:type="pct"/>
            <w:vAlign w:val="bottom"/>
          </w:tcPr>
          <w:p w14:paraId="5551298D" w14:textId="26666A02" w:rsidR="00915090" w:rsidRPr="00DC4948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4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36C90" w:rsidRPr="00DC4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388" w:type="pct"/>
            <w:vAlign w:val="bottom"/>
          </w:tcPr>
          <w:p w14:paraId="25B3D9FF" w14:textId="77777777" w:rsidR="00915090" w:rsidRPr="00DC4948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" w:type="pct"/>
            <w:vAlign w:val="bottom"/>
          </w:tcPr>
          <w:p w14:paraId="7FBEC1F5" w14:textId="77777777" w:rsidR="00915090" w:rsidRPr="00DC4948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vAlign w:val="bottom"/>
          </w:tcPr>
          <w:p w14:paraId="5423C84B" w14:textId="77777777" w:rsidR="00915090" w:rsidRPr="00DC4948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" w:type="pct"/>
            <w:vAlign w:val="bottom"/>
          </w:tcPr>
          <w:p w14:paraId="7BC7BB7C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47" w:type="pct"/>
            <w:vAlign w:val="bottom"/>
          </w:tcPr>
          <w:p w14:paraId="387086DF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6" w:type="pct"/>
            <w:vAlign w:val="bottom"/>
          </w:tcPr>
          <w:p w14:paraId="4FF2F88B" w14:textId="77777777" w:rsidR="00915090" w:rsidRPr="0015299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44" w:type="pct"/>
            <w:vAlign w:val="bottom"/>
          </w:tcPr>
          <w:p w14:paraId="3735DD0A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6" w:type="pct"/>
            <w:vAlign w:val="bottom"/>
          </w:tcPr>
          <w:p w14:paraId="286D9BBB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86" w:type="pct"/>
            <w:vAlign w:val="bottom"/>
          </w:tcPr>
          <w:p w14:paraId="0FFC1945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7" w:right="-56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6" w:type="pct"/>
          </w:tcPr>
          <w:p w14:paraId="556238B8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58" w:type="pct"/>
          </w:tcPr>
          <w:p w14:paraId="3426BDB7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" w:type="pct"/>
            <w:vAlign w:val="bottom"/>
          </w:tcPr>
          <w:p w14:paraId="4D48EB46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9" w:type="pct"/>
          </w:tcPr>
          <w:p w14:paraId="0176B573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6" w:type="pct"/>
          </w:tcPr>
          <w:p w14:paraId="421BA829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3" w:type="pct"/>
            <w:vAlign w:val="bottom"/>
          </w:tcPr>
          <w:p w14:paraId="3A0F0D41" w14:textId="77777777" w:rsidR="00915090" w:rsidRPr="00152997" w:rsidRDefault="0091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25503" w:rsidRPr="00152997" w14:paraId="42954F1F" w14:textId="77777777" w:rsidTr="009537F2">
        <w:tc>
          <w:tcPr>
            <w:tcW w:w="1259" w:type="pct"/>
            <w:vAlign w:val="bottom"/>
          </w:tcPr>
          <w:p w14:paraId="31836B2F" w14:textId="77777777" w:rsidR="00915090" w:rsidRPr="00DC4948" w:rsidRDefault="0091509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4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388" w:type="pct"/>
            <w:vAlign w:val="bottom"/>
          </w:tcPr>
          <w:p w14:paraId="19B3C843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2116722E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vAlign w:val="bottom"/>
          </w:tcPr>
          <w:p w14:paraId="75271F42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  <w:vAlign w:val="bottom"/>
          </w:tcPr>
          <w:p w14:paraId="78E70AEE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7" w:type="pct"/>
            <w:vAlign w:val="bottom"/>
          </w:tcPr>
          <w:p w14:paraId="529B324A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26E51507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14:paraId="3D6486B5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5490AD70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4D5A79CD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" w:type="pct"/>
          </w:tcPr>
          <w:p w14:paraId="22FF9EB1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8" w:type="pct"/>
          </w:tcPr>
          <w:p w14:paraId="4377B163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" w:type="pct"/>
            <w:vAlign w:val="bottom"/>
          </w:tcPr>
          <w:p w14:paraId="61DCE892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" w:type="pct"/>
          </w:tcPr>
          <w:p w14:paraId="72D31F6C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28697224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" w:type="pct"/>
            <w:vAlign w:val="bottom"/>
          </w:tcPr>
          <w:p w14:paraId="704C84F3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503" w:rsidRPr="00152997" w14:paraId="720E68E3" w14:textId="77777777" w:rsidTr="009537F2">
        <w:tc>
          <w:tcPr>
            <w:tcW w:w="1259" w:type="pct"/>
            <w:vAlign w:val="bottom"/>
          </w:tcPr>
          <w:p w14:paraId="75092104" w14:textId="77777777" w:rsidR="00915090" w:rsidRPr="00DC4948" w:rsidRDefault="00915090">
            <w:pPr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เงินฝากประจำตั้งแต่ </w:t>
            </w:r>
            <w:r w:rsidRPr="00DC494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C4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เดือนแต่ไม่เกิน </w:t>
            </w:r>
            <w:r w:rsidRPr="00DC494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494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88" w:type="pct"/>
            <w:vAlign w:val="bottom"/>
          </w:tcPr>
          <w:p w14:paraId="7A447E9A" w14:textId="34100DF6" w:rsidR="00915090" w:rsidRPr="00480AE7" w:rsidRDefault="00046EC9" w:rsidP="00046EC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40,092</w:t>
            </w:r>
          </w:p>
        </w:tc>
        <w:tc>
          <w:tcPr>
            <w:tcW w:w="86" w:type="pct"/>
            <w:vAlign w:val="bottom"/>
          </w:tcPr>
          <w:p w14:paraId="30B9C65E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vAlign w:val="bottom"/>
          </w:tcPr>
          <w:p w14:paraId="61FBD7B1" w14:textId="47C20E69" w:rsidR="00915090" w:rsidRPr="00480AE7" w:rsidRDefault="007D2609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88" w:type="pct"/>
            <w:vAlign w:val="bottom"/>
          </w:tcPr>
          <w:p w14:paraId="158E8F73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7" w:type="pct"/>
            <w:vAlign w:val="bottom"/>
          </w:tcPr>
          <w:p w14:paraId="1921E2B5" w14:textId="55AB693D" w:rsidR="00915090" w:rsidRPr="00480AE7" w:rsidRDefault="00EF5D15" w:rsidP="00EF5D1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(5,056)</w:t>
            </w:r>
          </w:p>
        </w:tc>
        <w:tc>
          <w:tcPr>
            <w:tcW w:w="86" w:type="pct"/>
            <w:vAlign w:val="bottom"/>
          </w:tcPr>
          <w:p w14:paraId="4402E882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14:paraId="3E9EAA41" w14:textId="259EEFD7" w:rsidR="00915090" w:rsidRPr="00480AE7" w:rsidRDefault="0064706C" w:rsidP="0064706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67F65016" w14:textId="77777777" w:rsidR="00915090" w:rsidRPr="00480AE7" w:rsidRDefault="0091509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86" w:type="pct"/>
            <w:vAlign w:val="bottom"/>
          </w:tcPr>
          <w:p w14:paraId="6F6B38FA" w14:textId="6C18D87C" w:rsidR="00915090" w:rsidRPr="00480AE7" w:rsidRDefault="00480AE7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</w:tcPr>
          <w:p w14:paraId="7F75B89E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</w:tcPr>
          <w:p w14:paraId="62387185" w14:textId="5E63AC95" w:rsidR="00915090" w:rsidRPr="00480AE7" w:rsidRDefault="006C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vAlign w:val="bottom"/>
          </w:tcPr>
          <w:p w14:paraId="2A67D95A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6D0A29F5" w14:textId="0DB0336D" w:rsidR="00915090" w:rsidRPr="00480AE7" w:rsidRDefault="00156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</w:tcPr>
          <w:p w14:paraId="39F89B28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" w:type="pct"/>
            <w:vAlign w:val="bottom"/>
          </w:tcPr>
          <w:p w14:paraId="116530D0" w14:textId="70058979" w:rsidR="00915090" w:rsidRPr="00480AE7" w:rsidRDefault="00D719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9B9">
              <w:rPr>
                <w:rFonts w:asciiTheme="majorBidi" w:hAnsiTheme="majorBidi" w:cstheme="majorBidi"/>
                <w:sz w:val="30"/>
                <w:szCs w:val="30"/>
              </w:rPr>
              <w:t>35,668</w:t>
            </w:r>
          </w:p>
        </w:tc>
      </w:tr>
      <w:tr w:rsidR="00C25503" w:rsidRPr="00152997" w14:paraId="36AFD376" w14:textId="77777777" w:rsidTr="009537F2">
        <w:tc>
          <w:tcPr>
            <w:tcW w:w="1259" w:type="pct"/>
            <w:vAlign w:val="bottom"/>
          </w:tcPr>
          <w:p w14:paraId="2DDAB7B0" w14:textId="77777777" w:rsidR="00915090" w:rsidRPr="00DC4948" w:rsidRDefault="009150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9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กองทุนรวมตลาดเงิน</w:t>
            </w:r>
          </w:p>
        </w:tc>
        <w:tc>
          <w:tcPr>
            <w:tcW w:w="388" w:type="pct"/>
            <w:vAlign w:val="bottom"/>
          </w:tcPr>
          <w:p w14:paraId="3AC5B214" w14:textId="7C69B066" w:rsidR="00915090" w:rsidRPr="00480AE7" w:rsidRDefault="00046EC9" w:rsidP="00046EC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  <w:r w:rsidRPr="00480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,910</w:t>
            </w:r>
          </w:p>
        </w:tc>
        <w:tc>
          <w:tcPr>
            <w:tcW w:w="86" w:type="pct"/>
            <w:vAlign w:val="bottom"/>
          </w:tcPr>
          <w:p w14:paraId="4D4D8C9F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vAlign w:val="bottom"/>
          </w:tcPr>
          <w:p w14:paraId="3318840F" w14:textId="5EA08055" w:rsidR="00915090" w:rsidRPr="00480AE7" w:rsidRDefault="008A0DA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</w:rPr>
              <w:t>321,350</w:t>
            </w:r>
          </w:p>
        </w:tc>
        <w:tc>
          <w:tcPr>
            <w:tcW w:w="88" w:type="pct"/>
            <w:vAlign w:val="bottom"/>
          </w:tcPr>
          <w:p w14:paraId="4E8EF430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7" w:type="pct"/>
            <w:vAlign w:val="bottom"/>
          </w:tcPr>
          <w:p w14:paraId="5D3AACE1" w14:textId="41D27A86" w:rsidR="00915090" w:rsidRPr="00480AE7" w:rsidRDefault="00EF5D1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2F070C9B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14:paraId="3C7B5A1F" w14:textId="12702A4F" w:rsidR="00915090" w:rsidRPr="00480AE7" w:rsidRDefault="0064706C" w:rsidP="0064706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</w:rPr>
              <w:t>(5,045)</w:t>
            </w:r>
          </w:p>
        </w:tc>
        <w:tc>
          <w:tcPr>
            <w:tcW w:w="86" w:type="pct"/>
            <w:vAlign w:val="bottom"/>
          </w:tcPr>
          <w:p w14:paraId="633D197F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3A080CDB" w14:textId="10360A08" w:rsidR="00915090" w:rsidRPr="00480AE7" w:rsidRDefault="00480AE7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6" w:type="pct"/>
          </w:tcPr>
          <w:p w14:paraId="61E200BA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8" w:type="pct"/>
          </w:tcPr>
          <w:p w14:paraId="3642D13D" w14:textId="30E0AA0B" w:rsidR="00915090" w:rsidRPr="00480AE7" w:rsidRDefault="006C5301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9" w:type="pct"/>
            <w:vAlign w:val="bottom"/>
          </w:tcPr>
          <w:p w14:paraId="3C61D9B1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" w:type="pct"/>
          </w:tcPr>
          <w:p w14:paraId="10E92E8D" w14:textId="15721541" w:rsidR="00084934" w:rsidRPr="00480AE7" w:rsidRDefault="00084934" w:rsidP="000849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</w:p>
        </w:tc>
        <w:tc>
          <w:tcPr>
            <w:tcW w:w="86" w:type="pct"/>
          </w:tcPr>
          <w:p w14:paraId="5CAB8321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" w:type="pct"/>
            <w:vAlign w:val="bottom"/>
          </w:tcPr>
          <w:p w14:paraId="3AD273C3" w14:textId="15301C8B" w:rsidR="00915090" w:rsidRPr="00480AE7" w:rsidRDefault="00CB3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31D7">
              <w:rPr>
                <w:rFonts w:asciiTheme="majorBidi" w:hAnsiTheme="majorBidi" w:cstheme="majorBidi"/>
                <w:sz w:val="30"/>
                <w:szCs w:val="30"/>
              </w:rPr>
              <w:t>645,30</w:t>
            </w:r>
            <w:r w:rsidR="007D5F4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25503" w:rsidRPr="00152997" w14:paraId="78AEA821" w14:textId="77777777" w:rsidTr="009537F2">
        <w:tc>
          <w:tcPr>
            <w:tcW w:w="1259" w:type="pct"/>
            <w:vAlign w:val="bottom"/>
          </w:tcPr>
          <w:p w14:paraId="1250249F" w14:textId="77777777" w:rsidR="00915090" w:rsidRPr="00DC4948" w:rsidRDefault="009150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94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27999791" w14:textId="394A9D5F" w:rsidR="00915090" w:rsidRPr="00480AE7" w:rsidRDefault="00046EC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80,021</w:t>
            </w:r>
          </w:p>
        </w:tc>
        <w:tc>
          <w:tcPr>
            <w:tcW w:w="86" w:type="pct"/>
          </w:tcPr>
          <w:p w14:paraId="4A586B2B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D143420" w14:textId="30DE313F" w:rsidR="00915090" w:rsidRPr="00480AE7" w:rsidRDefault="00E506A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</w:rPr>
              <w:t>150,653</w:t>
            </w:r>
          </w:p>
        </w:tc>
        <w:tc>
          <w:tcPr>
            <w:tcW w:w="88" w:type="pct"/>
            <w:vAlign w:val="bottom"/>
          </w:tcPr>
          <w:p w14:paraId="4B2091DB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3B885D6B" w14:textId="582F9AC0" w:rsidR="00915090" w:rsidRPr="00480AE7" w:rsidRDefault="00B96F5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86" w:type="pct"/>
            <w:vAlign w:val="bottom"/>
          </w:tcPr>
          <w:p w14:paraId="7974AA0F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BACF9A3" w14:textId="5D63DD73" w:rsidR="00915090" w:rsidRPr="00480AE7" w:rsidRDefault="0064706C" w:rsidP="0064706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480A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05F1A32E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220DE1B2" w14:textId="55093C85" w:rsidR="00915090" w:rsidRPr="00480AE7" w:rsidRDefault="006C5301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53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171,078</w:t>
            </w:r>
          </w:p>
        </w:tc>
        <w:tc>
          <w:tcPr>
            <w:tcW w:w="86" w:type="pct"/>
          </w:tcPr>
          <w:p w14:paraId="0998362B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2F62D48E" w14:textId="5452AFE8" w:rsidR="00915090" w:rsidRPr="00480AE7" w:rsidRDefault="00BC1F2E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1F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</w:t>
            </w:r>
            <w:r w:rsidR="007D5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C1F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89" w:type="pct"/>
            <w:vAlign w:val="bottom"/>
          </w:tcPr>
          <w:p w14:paraId="7D81299E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5F269107" w14:textId="3BB1A341" w:rsidR="00915090" w:rsidRPr="00480AE7" w:rsidRDefault="00156C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6" w:type="pct"/>
          </w:tcPr>
          <w:p w14:paraId="6596927B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5C7E69D3" w14:textId="7D96D536" w:rsidR="00915090" w:rsidRPr="00480AE7" w:rsidRDefault="00CB31D7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31D7">
              <w:rPr>
                <w:rFonts w:asciiTheme="majorBidi" w:hAnsiTheme="majorBidi" w:cstheme="majorBidi"/>
                <w:sz w:val="30"/>
                <w:szCs w:val="30"/>
              </w:rPr>
              <w:t>350,94</w:t>
            </w:r>
            <w:r w:rsidR="007D5F4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25503" w:rsidRPr="00152997" w14:paraId="162885C5" w14:textId="77777777" w:rsidTr="009537F2">
        <w:tc>
          <w:tcPr>
            <w:tcW w:w="1259" w:type="pct"/>
            <w:vAlign w:val="bottom"/>
          </w:tcPr>
          <w:p w14:paraId="5F74EA14" w14:textId="77777777" w:rsidR="00915090" w:rsidRPr="00DC4948" w:rsidRDefault="009150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9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2344F748" w14:textId="511FDB70" w:rsidR="00915090" w:rsidRPr="00480AE7" w:rsidRDefault="00046EC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0A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449,023</w:t>
            </w:r>
          </w:p>
        </w:tc>
        <w:tc>
          <w:tcPr>
            <w:tcW w:w="86" w:type="pct"/>
          </w:tcPr>
          <w:p w14:paraId="27CF3BDB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54380AF6" w14:textId="7AF91336" w:rsidR="00915090" w:rsidRPr="00480AE7" w:rsidRDefault="00723D0E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0A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472,635</w:t>
            </w:r>
          </w:p>
        </w:tc>
        <w:tc>
          <w:tcPr>
            <w:tcW w:w="88" w:type="pct"/>
            <w:vAlign w:val="bottom"/>
          </w:tcPr>
          <w:p w14:paraId="0509675F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54CF5F7B" w14:textId="0BD07D0F" w:rsidR="00915090" w:rsidRPr="00480AE7" w:rsidRDefault="00C03F8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0A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(55,056)</w:t>
            </w:r>
          </w:p>
        </w:tc>
        <w:tc>
          <w:tcPr>
            <w:tcW w:w="86" w:type="pct"/>
            <w:vAlign w:val="bottom"/>
          </w:tcPr>
          <w:p w14:paraId="328EE5D3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2F1397F6" w14:textId="08E2A4CB" w:rsidR="00915090" w:rsidRPr="00480AE7" w:rsidRDefault="00480AE7" w:rsidP="00480AE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0A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(5,045)</w:t>
            </w:r>
          </w:p>
        </w:tc>
        <w:tc>
          <w:tcPr>
            <w:tcW w:w="86" w:type="pct"/>
            <w:vAlign w:val="bottom"/>
          </w:tcPr>
          <w:p w14:paraId="1DB976B6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6F0BDC63" w14:textId="204C1D56" w:rsidR="00915090" w:rsidRPr="00480AE7" w:rsidRDefault="003A4337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43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171,078</w:t>
            </w:r>
          </w:p>
        </w:tc>
        <w:tc>
          <w:tcPr>
            <w:tcW w:w="86" w:type="pct"/>
          </w:tcPr>
          <w:p w14:paraId="3512AB9D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284E845F" w14:textId="5CD9707A" w:rsidR="00915090" w:rsidRPr="00480AE7" w:rsidRDefault="003A4337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43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(80</w:t>
            </w:r>
            <w:r w:rsidR="007D5F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3A43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89" w:type="pct"/>
            <w:vAlign w:val="bottom"/>
          </w:tcPr>
          <w:p w14:paraId="6738FE49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10802531" w14:textId="1BAD50AE" w:rsidR="00915090" w:rsidRPr="00480AE7" w:rsidRDefault="00084934" w:rsidP="0008493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86" w:type="pct"/>
          </w:tcPr>
          <w:p w14:paraId="1F1F8725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17904EB7" w14:textId="6FBD1827" w:rsidR="00915090" w:rsidRPr="00480AE7" w:rsidRDefault="008B1516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5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1,031,9</w:t>
            </w:r>
            <w:r w:rsidR="007D5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C25503" w:rsidRPr="00152997" w14:paraId="6CA67740" w14:textId="77777777" w:rsidTr="009537F2">
        <w:trPr>
          <w:trHeight w:hRule="exact" w:val="300"/>
        </w:trPr>
        <w:tc>
          <w:tcPr>
            <w:tcW w:w="1259" w:type="pct"/>
            <w:vAlign w:val="bottom"/>
          </w:tcPr>
          <w:p w14:paraId="2BA08E64" w14:textId="77777777" w:rsidR="00915090" w:rsidRPr="00DC4948" w:rsidRDefault="0091509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  <w:vAlign w:val="bottom"/>
          </w:tcPr>
          <w:p w14:paraId="4983522B" w14:textId="77777777" w:rsidR="00915090" w:rsidRPr="00480AE7" w:rsidRDefault="0091509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" w:type="pct"/>
          </w:tcPr>
          <w:p w14:paraId="4DF40C2B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9" w:type="pct"/>
            <w:tcBorders>
              <w:top w:val="double" w:sz="4" w:space="0" w:color="auto"/>
            </w:tcBorders>
            <w:vAlign w:val="bottom"/>
          </w:tcPr>
          <w:p w14:paraId="2683B194" w14:textId="77777777" w:rsidR="00915090" w:rsidRPr="00480AE7" w:rsidRDefault="009150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" w:type="pct"/>
            <w:vAlign w:val="bottom"/>
          </w:tcPr>
          <w:p w14:paraId="25403A15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double" w:sz="4" w:space="0" w:color="auto"/>
            </w:tcBorders>
            <w:vAlign w:val="bottom"/>
          </w:tcPr>
          <w:p w14:paraId="2C00FDC3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ind w:left="-471" w:right="-12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" w:type="pct"/>
            <w:vAlign w:val="bottom"/>
          </w:tcPr>
          <w:p w14:paraId="3D13FC47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double" w:sz="4" w:space="0" w:color="auto"/>
            </w:tcBorders>
            <w:vAlign w:val="bottom"/>
          </w:tcPr>
          <w:p w14:paraId="42C212D9" w14:textId="77777777" w:rsidR="00915090" w:rsidRPr="00480AE7" w:rsidRDefault="0091509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" w:type="pct"/>
            <w:vAlign w:val="bottom"/>
          </w:tcPr>
          <w:p w14:paraId="2A59ED9E" w14:textId="77777777" w:rsidR="00915090" w:rsidRPr="00480AE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86" w:type="pct"/>
            <w:tcBorders>
              <w:top w:val="double" w:sz="4" w:space="0" w:color="auto"/>
            </w:tcBorders>
            <w:vAlign w:val="bottom"/>
          </w:tcPr>
          <w:p w14:paraId="56FD979F" w14:textId="77777777" w:rsidR="00915090" w:rsidRPr="00480AE7" w:rsidRDefault="0091509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" w:type="pct"/>
          </w:tcPr>
          <w:p w14:paraId="59AE84B4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double" w:sz="4" w:space="0" w:color="auto"/>
            </w:tcBorders>
          </w:tcPr>
          <w:p w14:paraId="1725D458" w14:textId="77777777" w:rsidR="00915090" w:rsidRPr="00480AE7" w:rsidRDefault="0091509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214FFD7A" w14:textId="77777777" w:rsidR="00915090" w:rsidRPr="00480AE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double" w:sz="4" w:space="0" w:color="auto"/>
            </w:tcBorders>
          </w:tcPr>
          <w:p w14:paraId="14BBEC11" w14:textId="77777777" w:rsidR="00915090" w:rsidRPr="00480AE7" w:rsidRDefault="009150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" w:type="pct"/>
          </w:tcPr>
          <w:p w14:paraId="085C0B3E" w14:textId="77777777" w:rsidR="00915090" w:rsidRPr="00480AE7" w:rsidRDefault="009150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63" w:type="pct"/>
            <w:tcBorders>
              <w:top w:val="double" w:sz="4" w:space="0" w:color="auto"/>
            </w:tcBorders>
            <w:vAlign w:val="bottom"/>
          </w:tcPr>
          <w:p w14:paraId="4E27EC71" w14:textId="77777777" w:rsidR="00915090" w:rsidRPr="00480AE7" w:rsidRDefault="009150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</w:tr>
      <w:tr w:rsidR="00C25503" w:rsidRPr="00152997" w14:paraId="422064E7" w14:textId="77777777" w:rsidTr="009537F2">
        <w:tc>
          <w:tcPr>
            <w:tcW w:w="1259" w:type="pct"/>
            <w:vAlign w:val="bottom"/>
          </w:tcPr>
          <w:p w14:paraId="4939C809" w14:textId="77777777" w:rsidR="00915090" w:rsidRPr="00DC4948" w:rsidRDefault="0091509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388" w:type="pct"/>
            <w:vAlign w:val="bottom"/>
          </w:tcPr>
          <w:p w14:paraId="48BBEFCA" w14:textId="77777777" w:rsidR="00915090" w:rsidRPr="00DC4948" w:rsidRDefault="0091509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6CEAEF26" w14:textId="77777777" w:rsidR="00915090" w:rsidRPr="00DC4948" w:rsidRDefault="0091509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vAlign w:val="bottom"/>
          </w:tcPr>
          <w:p w14:paraId="0BE56BAF" w14:textId="77777777" w:rsidR="00915090" w:rsidRPr="00DC4948" w:rsidRDefault="009150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  <w:vAlign w:val="bottom"/>
          </w:tcPr>
          <w:p w14:paraId="7B60DB2F" w14:textId="77777777" w:rsidR="00915090" w:rsidRPr="0015299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7" w:type="pct"/>
            <w:vAlign w:val="bottom"/>
          </w:tcPr>
          <w:p w14:paraId="4DC58645" w14:textId="77777777" w:rsidR="00915090" w:rsidRPr="00152997" w:rsidRDefault="0091509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right="-12" w:hanging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" w:type="pct"/>
            <w:vAlign w:val="bottom"/>
          </w:tcPr>
          <w:p w14:paraId="2DBCE9FF" w14:textId="77777777" w:rsidR="00915090" w:rsidRPr="0015299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44" w:type="pct"/>
            <w:vAlign w:val="bottom"/>
          </w:tcPr>
          <w:p w14:paraId="4369A8D0" w14:textId="77777777" w:rsidR="00915090" w:rsidRPr="00152997" w:rsidRDefault="0091509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" w:type="pct"/>
            <w:vAlign w:val="bottom"/>
          </w:tcPr>
          <w:p w14:paraId="477E10D9" w14:textId="77777777" w:rsidR="00915090" w:rsidRPr="00152997" w:rsidRDefault="0091509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86" w:type="pct"/>
            <w:vAlign w:val="bottom"/>
          </w:tcPr>
          <w:p w14:paraId="4A593424" w14:textId="77777777" w:rsidR="00915090" w:rsidRPr="00152997" w:rsidRDefault="0091509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" w:type="pct"/>
          </w:tcPr>
          <w:p w14:paraId="5B3224B7" w14:textId="77777777" w:rsidR="00915090" w:rsidRPr="0015299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58" w:type="pct"/>
          </w:tcPr>
          <w:p w14:paraId="2DB75FF1" w14:textId="77777777" w:rsidR="00915090" w:rsidRPr="00152997" w:rsidRDefault="0091509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6EE863C2" w14:textId="77777777" w:rsidR="00915090" w:rsidRPr="00152997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99" w:type="pct"/>
          </w:tcPr>
          <w:p w14:paraId="6448070E" w14:textId="77777777" w:rsidR="00915090" w:rsidRPr="00152997" w:rsidRDefault="0091509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" w:type="pct"/>
          </w:tcPr>
          <w:p w14:paraId="3A438E69" w14:textId="77777777" w:rsidR="00915090" w:rsidRPr="00152997" w:rsidRDefault="0091509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3" w:type="pct"/>
            <w:vAlign w:val="bottom"/>
          </w:tcPr>
          <w:p w14:paraId="4CBB2251" w14:textId="77777777" w:rsidR="00915090" w:rsidRPr="00152997" w:rsidRDefault="0091509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25503" w:rsidRPr="00853BF9" w14:paraId="42AE1A88" w14:textId="77777777" w:rsidTr="009537F2">
        <w:tc>
          <w:tcPr>
            <w:tcW w:w="1259" w:type="pct"/>
            <w:vAlign w:val="bottom"/>
          </w:tcPr>
          <w:p w14:paraId="6FCBC5D6" w14:textId="77777777" w:rsidR="00915090" w:rsidRPr="00DC4948" w:rsidRDefault="00915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94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8" w:type="pct"/>
            <w:tcBorders>
              <w:bottom w:val="double" w:sz="4" w:space="0" w:color="auto"/>
            </w:tcBorders>
            <w:vAlign w:val="bottom"/>
          </w:tcPr>
          <w:p w14:paraId="77718D5D" w14:textId="6FBCFCC2" w:rsidR="00915090" w:rsidRPr="00FD188A" w:rsidRDefault="00046EC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418,539</w:t>
            </w:r>
          </w:p>
        </w:tc>
        <w:tc>
          <w:tcPr>
            <w:tcW w:w="86" w:type="pct"/>
            <w:vAlign w:val="bottom"/>
          </w:tcPr>
          <w:p w14:paraId="5A4914E8" w14:textId="77777777" w:rsidR="00915090" w:rsidRPr="00FD188A" w:rsidRDefault="0091509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9" w:type="pct"/>
            <w:tcBorders>
              <w:bottom w:val="double" w:sz="4" w:space="0" w:color="auto"/>
            </w:tcBorders>
            <w:vAlign w:val="bottom"/>
          </w:tcPr>
          <w:p w14:paraId="40B3E651" w14:textId="7BB1E02A" w:rsidR="00915090" w:rsidRPr="00FD188A" w:rsidRDefault="00106A9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</w:t>
            </w:r>
            <w:r w:rsidR="00C32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320DF" w:rsidRPr="00D3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32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8" w:type="pct"/>
            <w:vAlign w:val="bottom"/>
          </w:tcPr>
          <w:p w14:paraId="509789B1" w14:textId="77777777" w:rsidR="00915090" w:rsidRPr="00FD188A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347" w:type="pct"/>
            <w:tcBorders>
              <w:bottom w:val="double" w:sz="4" w:space="0" w:color="auto"/>
            </w:tcBorders>
            <w:vAlign w:val="bottom"/>
          </w:tcPr>
          <w:p w14:paraId="608A2417" w14:textId="5E124DC9" w:rsidR="00915090" w:rsidRPr="00FD188A" w:rsidRDefault="00106A93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2E976990" w14:textId="77777777" w:rsidR="00915090" w:rsidRPr="00FD188A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444" w:type="pct"/>
            <w:tcBorders>
              <w:bottom w:val="double" w:sz="4" w:space="0" w:color="auto"/>
            </w:tcBorders>
            <w:vAlign w:val="bottom"/>
          </w:tcPr>
          <w:p w14:paraId="01B97FAD" w14:textId="2D2D5275" w:rsidR="00915090" w:rsidRPr="00FD188A" w:rsidRDefault="00106A93" w:rsidP="001C4240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4463B277" w14:textId="77777777" w:rsidR="00915090" w:rsidRPr="00FD188A" w:rsidRDefault="009150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6" w:type="pct"/>
            <w:tcBorders>
              <w:bottom w:val="double" w:sz="4" w:space="0" w:color="auto"/>
            </w:tcBorders>
            <w:vAlign w:val="bottom"/>
          </w:tcPr>
          <w:p w14:paraId="3FC255ED" w14:textId="113F9B21" w:rsidR="00915090" w:rsidRPr="00FD188A" w:rsidRDefault="0057094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471" w:right="-18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FD18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171,078</w:t>
            </w: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6" w:type="pct"/>
          </w:tcPr>
          <w:p w14:paraId="1D6735A6" w14:textId="77777777" w:rsidR="00915090" w:rsidRPr="00FD188A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358" w:type="pct"/>
            <w:tcBorders>
              <w:bottom w:val="double" w:sz="4" w:space="0" w:color="auto"/>
            </w:tcBorders>
          </w:tcPr>
          <w:p w14:paraId="1B81DEE6" w14:textId="37286B17" w:rsidR="00915090" w:rsidRPr="00FD188A" w:rsidRDefault="00C320D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(725)</w:t>
            </w:r>
          </w:p>
        </w:tc>
        <w:tc>
          <w:tcPr>
            <w:tcW w:w="89" w:type="pct"/>
            <w:vAlign w:val="bottom"/>
          </w:tcPr>
          <w:p w14:paraId="6050DCDE" w14:textId="77777777" w:rsidR="00915090" w:rsidRPr="00FD188A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14:paraId="19361D26" w14:textId="537F0BCE" w:rsidR="00915090" w:rsidRPr="00FD188A" w:rsidRDefault="00C320DF" w:rsidP="00C320D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7,208</w:t>
            </w:r>
          </w:p>
        </w:tc>
        <w:tc>
          <w:tcPr>
            <w:tcW w:w="86" w:type="pct"/>
          </w:tcPr>
          <w:p w14:paraId="4C08EEE1" w14:textId="77777777" w:rsidR="00915090" w:rsidRPr="00FD188A" w:rsidRDefault="00915090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3" w:type="pct"/>
            <w:tcBorders>
              <w:bottom w:val="double" w:sz="4" w:space="0" w:color="auto"/>
            </w:tcBorders>
            <w:vAlign w:val="bottom"/>
          </w:tcPr>
          <w:p w14:paraId="0DC110CC" w14:textId="0681F629" w:rsidR="00915090" w:rsidRPr="00FD188A" w:rsidRDefault="009A7C62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8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403,557</w:t>
            </w:r>
          </w:p>
        </w:tc>
      </w:tr>
      <w:tr w:rsidR="00C25503" w:rsidRPr="002672F1" w14:paraId="49269CB8" w14:textId="77777777" w:rsidTr="009537F2">
        <w:trPr>
          <w:trHeight w:val="150"/>
        </w:trPr>
        <w:tc>
          <w:tcPr>
            <w:tcW w:w="1259" w:type="pct"/>
            <w:vAlign w:val="bottom"/>
          </w:tcPr>
          <w:p w14:paraId="7CB8BC3B" w14:textId="77777777" w:rsidR="00915090" w:rsidRDefault="009150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5D4BE56D" w14:textId="77777777" w:rsidR="009537F2" w:rsidRDefault="00953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A28A176" w14:textId="77777777" w:rsidR="009537F2" w:rsidRDefault="00953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C00B422" w14:textId="77777777" w:rsidR="009537F2" w:rsidRDefault="00953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52A104E7" w14:textId="77777777" w:rsidR="009537F2" w:rsidRDefault="00953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1FE8B2C" w14:textId="77777777" w:rsidR="00A6355A" w:rsidRDefault="00A63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DE4D78E" w14:textId="77777777" w:rsidR="00A6355A" w:rsidRPr="0064515F" w:rsidRDefault="00A63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F2E196E" w14:textId="77777777" w:rsidR="00915090" w:rsidRPr="00432348" w:rsidRDefault="0091509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56928FAA" w14:textId="77777777" w:rsidR="00915090" w:rsidRPr="0064515F" w:rsidRDefault="0091509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4F9E4C97" w14:textId="77777777" w:rsidR="00915090" w:rsidRPr="0064515F" w:rsidRDefault="009150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" w:type="pct"/>
            <w:vAlign w:val="bottom"/>
          </w:tcPr>
          <w:p w14:paraId="06ED22E9" w14:textId="77777777" w:rsidR="00915090" w:rsidRPr="0064515F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  <w:vAlign w:val="bottom"/>
          </w:tcPr>
          <w:p w14:paraId="15423124" w14:textId="77777777" w:rsidR="00915090" w:rsidRDefault="009150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52610741" w14:textId="77777777" w:rsidR="006E64E2" w:rsidRPr="006E64E2" w:rsidRDefault="006E64E2" w:rsidP="006E64E2">
            <w:pPr>
              <w:rPr>
                <w:cs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6F6034CF" w14:textId="77777777" w:rsidR="00915090" w:rsidRPr="0064515F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58D6CE20" w14:textId="77777777" w:rsidR="00915090" w:rsidRPr="0064515F" w:rsidRDefault="0091509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" w:type="pct"/>
            <w:vAlign w:val="bottom"/>
          </w:tcPr>
          <w:p w14:paraId="43AE953D" w14:textId="77777777" w:rsidR="00915090" w:rsidRPr="0064515F" w:rsidRDefault="009150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  <w:vAlign w:val="bottom"/>
          </w:tcPr>
          <w:p w14:paraId="1BA0296B" w14:textId="77777777" w:rsidR="00915090" w:rsidRPr="0064515F" w:rsidRDefault="0091509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6" w:type="pct"/>
          </w:tcPr>
          <w:p w14:paraId="6A61A2B1" w14:textId="77777777" w:rsidR="00915090" w:rsidRPr="0064515F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3EAB62AD" w14:textId="77777777" w:rsidR="00915090" w:rsidRPr="0064515F" w:rsidRDefault="0091509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4FF562C9" w14:textId="77777777" w:rsidR="00915090" w:rsidRPr="0064515F" w:rsidRDefault="0091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99" w:type="pct"/>
          </w:tcPr>
          <w:p w14:paraId="13DB8DFE" w14:textId="77777777" w:rsidR="00915090" w:rsidRPr="0064515F" w:rsidRDefault="00915090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6" w:type="pct"/>
          </w:tcPr>
          <w:p w14:paraId="68E2FBFF" w14:textId="77777777" w:rsidR="00915090" w:rsidRPr="0064515F" w:rsidRDefault="00915090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vAlign w:val="bottom"/>
          </w:tcPr>
          <w:p w14:paraId="66EA64B7" w14:textId="77777777" w:rsidR="00915090" w:rsidRPr="0064515F" w:rsidRDefault="00915090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25503" w:rsidRPr="002672F1" w14:paraId="523148E6" w14:textId="77777777" w:rsidTr="009537F2">
        <w:tc>
          <w:tcPr>
            <w:tcW w:w="1259" w:type="pct"/>
            <w:vAlign w:val="bottom"/>
          </w:tcPr>
          <w:p w14:paraId="69570952" w14:textId="224BC3A5" w:rsidR="00A55633" w:rsidRPr="002672F1" w:rsidRDefault="00A55633" w:rsidP="00A556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88" w:type="pct"/>
            <w:vAlign w:val="bottom"/>
          </w:tcPr>
          <w:p w14:paraId="4B0D7DC2" w14:textId="77777777" w:rsidR="00A55633" w:rsidRPr="002672F1" w:rsidRDefault="00A55633" w:rsidP="00A5563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5F9E55B0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vAlign w:val="bottom"/>
          </w:tcPr>
          <w:p w14:paraId="584A3573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  <w:vAlign w:val="bottom"/>
          </w:tcPr>
          <w:p w14:paraId="31F167ED" w14:textId="77777777" w:rsidR="00A55633" w:rsidRPr="002672F1" w:rsidRDefault="00A55633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7" w:type="pct"/>
            <w:vAlign w:val="bottom"/>
          </w:tcPr>
          <w:p w14:paraId="152CBF33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70AFC1AB" w14:textId="77777777" w:rsidR="00A55633" w:rsidRPr="002672F1" w:rsidRDefault="00A55633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14:paraId="21A5BB87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6E17EE00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27126C8A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08DAAB66" w14:textId="77777777" w:rsidR="00A55633" w:rsidRPr="002672F1" w:rsidRDefault="00A55633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8" w:type="pct"/>
          </w:tcPr>
          <w:p w14:paraId="47EE238C" w14:textId="77777777" w:rsidR="00A55633" w:rsidRPr="00E54806" w:rsidRDefault="00A55633" w:rsidP="00A5563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15D6943E" w14:textId="77777777" w:rsidR="00A55633" w:rsidRPr="002672F1" w:rsidRDefault="00A55633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" w:type="pct"/>
          </w:tcPr>
          <w:p w14:paraId="6401D4F4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35538AF4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" w:type="pct"/>
            <w:vAlign w:val="bottom"/>
          </w:tcPr>
          <w:p w14:paraId="61068536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503" w:rsidRPr="002672F1" w14:paraId="2306982E" w14:textId="77777777" w:rsidTr="009537F2">
        <w:tc>
          <w:tcPr>
            <w:tcW w:w="1259" w:type="pct"/>
            <w:vAlign w:val="bottom"/>
          </w:tcPr>
          <w:p w14:paraId="47C6890E" w14:textId="61A993C5" w:rsidR="00A55633" w:rsidRPr="002672F1" w:rsidRDefault="00A55633" w:rsidP="00A556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388" w:type="pct"/>
            <w:vAlign w:val="bottom"/>
          </w:tcPr>
          <w:p w14:paraId="2684AE56" w14:textId="77777777" w:rsidR="00A55633" w:rsidRPr="002672F1" w:rsidRDefault="00A55633" w:rsidP="00A5563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4B20E153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vAlign w:val="bottom"/>
          </w:tcPr>
          <w:p w14:paraId="4770FCF3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  <w:vAlign w:val="bottom"/>
          </w:tcPr>
          <w:p w14:paraId="54A4E146" w14:textId="77777777" w:rsidR="00A55633" w:rsidRPr="002672F1" w:rsidRDefault="00A55633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7" w:type="pct"/>
            <w:vAlign w:val="bottom"/>
          </w:tcPr>
          <w:p w14:paraId="546322F4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7A40D363" w14:textId="77777777" w:rsidR="00A55633" w:rsidRPr="002672F1" w:rsidRDefault="00A55633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14:paraId="23FA7A9F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5B3EF0C3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18A7623A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6870086F" w14:textId="77777777" w:rsidR="00A55633" w:rsidRPr="002672F1" w:rsidRDefault="00A55633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8" w:type="pct"/>
          </w:tcPr>
          <w:p w14:paraId="2D008176" w14:textId="77777777" w:rsidR="00A55633" w:rsidRPr="00E54806" w:rsidRDefault="00A55633" w:rsidP="00A5563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07735E5E" w14:textId="77777777" w:rsidR="00A55633" w:rsidRPr="002672F1" w:rsidRDefault="00A55633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" w:type="pct"/>
          </w:tcPr>
          <w:p w14:paraId="6FF7EF19" w14:textId="77777777" w:rsidR="00A55633" w:rsidRPr="00BA628D" w:rsidRDefault="00A55633" w:rsidP="00A55633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6" w:type="pct"/>
          </w:tcPr>
          <w:p w14:paraId="159C7FB4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" w:type="pct"/>
            <w:vAlign w:val="bottom"/>
          </w:tcPr>
          <w:p w14:paraId="2FDBEC57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503" w:rsidRPr="002672F1" w14:paraId="35BA066B" w14:textId="77777777" w:rsidTr="009537F2">
        <w:tc>
          <w:tcPr>
            <w:tcW w:w="1259" w:type="pct"/>
            <w:vAlign w:val="bottom"/>
          </w:tcPr>
          <w:p w14:paraId="62A925E0" w14:textId="4196E341" w:rsidR="00A55633" w:rsidRPr="000B7323" w:rsidRDefault="00A55633" w:rsidP="00A556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B732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เงินฝากประจำตั้งแต่ </w:t>
            </w:r>
            <w:r w:rsidRPr="000B732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 </w:t>
            </w:r>
            <w:r w:rsidRPr="000B732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เดือนแต่ไม่เกิน </w:t>
            </w:r>
            <w:r w:rsidRPr="000B732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 </w:t>
            </w:r>
            <w:r w:rsidRPr="000B732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388" w:type="pct"/>
            <w:vAlign w:val="bottom"/>
          </w:tcPr>
          <w:p w14:paraId="0E1EF372" w14:textId="549903A9" w:rsidR="00A55633" w:rsidRPr="002672F1" w:rsidRDefault="00A55633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3668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546E138F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vAlign w:val="bottom"/>
          </w:tcPr>
          <w:p w14:paraId="1DF1492A" w14:textId="2D518F47" w:rsidR="00A55633" w:rsidRPr="007B4D3C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E73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7B4D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88" w:type="pct"/>
            <w:vAlign w:val="bottom"/>
          </w:tcPr>
          <w:p w14:paraId="4C909F88" w14:textId="77777777" w:rsidR="00A55633" w:rsidRPr="002672F1" w:rsidRDefault="00A55633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7" w:type="pct"/>
            <w:vAlign w:val="bottom"/>
          </w:tcPr>
          <w:p w14:paraId="634504FD" w14:textId="469CF9B2" w:rsidR="00A55633" w:rsidRPr="002672F1" w:rsidRDefault="00A55633" w:rsidP="000D6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E5F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69DD3CEB" w14:textId="77777777" w:rsidR="00A55633" w:rsidRPr="008F0BBE" w:rsidRDefault="00A55633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14:paraId="6776E97F" w14:textId="0F2406AC" w:rsidR="00A55633" w:rsidRPr="002672F1" w:rsidRDefault="00A55633" w:rsidP="00ED5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3668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57E89D14" w14:textId="77777777" w:rsidR="00A55633" w:rsidRPr="002672F1" w:rsidRDefault="00A55633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11DEF058" w14:textId="7420A243" w:rsidR="00A55633" w:rsidRPr="002672F1" w:rsidRDefault="00A55633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30B71EE9" w14:textId="77777777" w:rsidR="00A55633" w:rsidRPr="008F0BBE" w:rsidRDefault="00A55633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</w:tcPr>
          <w:p w14:paraId="7C299A4C" w14:textId="22FDE3DF" w:rsidR="00A55633" w:rsidRPr="008F0BBE" w:rsidRDefault="00A55633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vAlign w:val="bottom"/>
          </w:tcPr>
          <w:p w14:paraId="631144A7" w14:textId="77777777" w:rsidR="00A55633" w:rsidRPr="008F0BBE" w:rsidRDefault="00A55633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28839C00" w14:textId="011B9B7C" w:rsidR="00A55633" w:rsidRPr="008F0BBE" w:rsidRDefault="00A55633" w:rsidP="000D6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A1C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5C0483F7" w14:textId="77777777" w:rsidR="00A55633" w:rsidRPr="002672F1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" w:type="pct"/>
            <w:vAlign w:val="bottom"/>
          </w:tcPr>
          <w:p w14:paraId="34477E03" w14:textId="3F4294CF" w:rsidR="00A55633" w:rsidRPr="00DB5F83" w:rsidRDefault="00A55633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F83">
              <w:rPr>
                <w:rFonts w:asciiTheme="majorBidi" w:hAnsiTheme="majorBidi" w:cstheme="majorBidi"/>
                <w:sz w:val="30"/>
                <w:szCs w:val="30"/>
              </w:rPr>
              <w:t>40,0</w:t>
            </w:r>
            <w:r w:rsidR="00DB5F83" w:rsidRPr="00DB5F8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C25503" w:rsidRPr="002672F1" w14:paraId="675D92F8" w14:textId="77777777" w:rsidTr="009537F2">
        <w:tc>
          <w:tcPr>
            <w:tcW w:w="1259" w:type="pct"/>
            <w:vAlign w:val="bottom"/>
          </w:tcPr>
          <w:p w14:paraId="4F08D6A1" w14:textId="4FA0B776" w:rsidR="00BF55B8" w:rsidRPr="002672F1" w:rsidRDefault="00BF55B8" w:rsidP="00A556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211EC7FD" w14:textId="317816E9" w:rsidR="00BF55B8" w:rsidRPr="003263A2" w:rsidRDefault="00BF55B8" w:rsidP="002F3049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372,903</w:t>
            </w:r>
          </w:p>
        </w:tc>
        <w:tc>
          <w:tcPr>
            <w:tcW w:w="86" w:type="pct"/>
          </w:tcPr>
          <w:p w14:paraId="34EB0529" w14:textId="77777777" w:rsidR="00BF55B8" w:rsidRPr="003263A2" w:rsidRDefault="00BF55B8" w:rsidP="00A5563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731BDFA" w14:textId="7C359F6C" w:rsidR="00BF55B8" w:rsidRPr="003263A2" w:rsidRDefault="00BF55B8" w:rsidP="00A5563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1A2">
              <w:rPr>
                <w:rFonts w:asciiTheme="majorBidi" w:hAnsiTheme="majorBidi" w:cstheme="majorBidi"/>
                <w:sz w:val="30"/>
                <w:szCs w:val="30"/>
              </w:rPr>
              <w:t>49,798</w:t>
            </w:r>
          </w:p>
        </w:tc>
        <w:tc>
          <w:tcPr>
            <w:tcW w:w="88" w:type="pct"/>
            <w:vAlign w:val="bottom"/>
          </w:tcPr>
          <w:p w14:paraId="0A51EF9F" w14:textId="77777777" w:rsidR="00BF55B8" w:rsidRPr="003263A2" w:rsidRDefault="00BF55B8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04626B66" w14:textId="6A8BE265" w:rsidR="00BF55B8" w:rsidRPr="008F0BBE" w:rsidRDefault="00BF55B8" w:rsidP="002F3049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5F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4D3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E5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B4D3C">
              <w:rPr>
                <w:rFonts w:asciiTheme="majorBidi" w:hAnsiTheme="majorBidi" w:cstheme="majorBidi"/>
                <w:sz w:val="30"/>
                <w:szCs w:val="30"/>
              </w:rPr>
              <w:t>066</w:t>
            </w:r>
            <w:r w:rsidRPr="006E5F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6" w:type="pct"/>
            <w:vAlign w:val="bottom"/>
          </w:tcPr>
          <w:p w14:paraId="4EBEEA37" w14:textId="77777777" w:rsidR="00BF55B8" w:rsidRPr="008F0BBE" w:rsidRDefault="00BF55B8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D2C28BC" w14:textId="3C0718C2" w:rsidR="00BF55B8" w:rsidRPr="008F0BBE" w:rsidRDefault="00BF55B8" w:rsidP="00ED5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72236539" w14:textId="77777777" w:rsidR="00BF55B8" w:rsidRPr="008F0BBE" w:rsidRDefault="00BF55B8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52EF2CFF" w14:textId="5040315D" w:rsidR="00BF55B8" w:rsidRPr="008F0BBE" w:rsidRDefault="002F3049" w:rsidP="002F3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220,674</w:t>
            </w:r>
          </w:p>
        </w:tc>
        <w:tc>
          <w:tcPr>
            <w:tcW w:w="86" w:type="pct"/>
          </w:tcPr>
          <w:p w14:paraId="3C9E250E" w14:textId="77777777" w:rsidR="00BF55B8" w:rsidRPr="008F0BBE" w:rsidRDefault="00BF55B8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A004B93" w14:textId="03329C5D" w:rsidR="00BF55B8" w:rsidRPr="008F0BBE" w:rsidRDefault="002F3049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vAlign w:val="bottom"/>
          </w:tcPr>
          <w:p w14:paraId="186016CE" w14:textId="77777777" w:rsidR="00BF55B8" w:rsidRPr="008F0BBE" w:rsidRDefault="00BF55B8" w:rsidP="008F0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39578C7E" w14:textId="6D6CB07C" w:rsidR="00BF55B8" w:rsidRPr="008F0BBE" w:rsidRDefault="00BF55B8" w:rsidP="000D6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A1C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6EB58554" w14:textId="77777777" w:rsidR="00BF55B8" w:rsidRPr="003263A2" w:rsidRDefault="00BF55B8" w:rsidP="00A55633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44C8D343" w14:textId="59347F81" w:rsidR="00BF55B8" w:rsidRPr="00DB5F83" w:rsidRDefault="00DB5F83" w:rsidP="00A55633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F83">
              <w:rPr>
                <w:rFonts w:asciiTheme="majorBidi" w:hAnsiTheme="majorBidi" w:cstheme="majorBidi"/>
                <w:sz w:val="30"/>
                <w:szCs w:val="30"/>
              </w:rPr>
              <w:t>628,309</w:t>
            </w:r>
          </w:p>
        </w:tc>
      </w:tr>
      <w:tr w:rsidR="00C25503" w:rsidRPr="002672F1" w14:paraId="436019A2" w14:textId="77777777" w:rsidTr="009537F2">
        <w:trPr>
          <w:trHeight w:hRule="exact" w:val="374"/>
        </w:trPr>
        <w:tc>
          <w:tcPr>
            <w:tcW w:w="1259" w:type="pct"/>
            <w:vAlign w:val="bottom"/>
          </w:tcPr>
          <w:p w14:paraId="0BDC27F0" w14:textId="38D54634" w:rsidR="00BF55B8" w:rsidRPr="00400E7C" w:rsidRDefault="00BF55B8" w:rsidP="00A5563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39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4CE9F" w14:textId="4ECF30DE" w:rsidR="00BF55B8" w:rsidRPr="00400E7C" w:rsidRDefault="00BF55B8" w:rsidP="00A55633">
            <w:pPr>
              <w:pStyle w:val="acctfourfigures"/>
              <w:tabs>
                <w:tab w:val="clear" w:pos="765"/>
                <w:tab w:val="left" w:pos="677"/>
                <w:tab w:val="decimal" w:pos="956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6B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</w:t>
            </w:r>
          </w:p>
        </w:tc>
        <w:tc>
          <w:tcPr>
            <w:tcW w:w="86" w:type="pct"/>
          </w:tcPr>
          <w:p w14:paraId="25A77897" w14:textId="77777777" w:rsidR="00BF55B8" w:rsidRPr="00400E7C" w:rsidRDefault="00BF55B8" w:rsidP="00A5563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9EFA1" w14:textId="58403216" w:rsidR="00BF55B8" w:rsidRPr="007B4D3C" w:rsidRDefault="007B4D3C" w:rsidP="007B4D3C">
            <w:pPr>
              <w:pStyle w:val="acctfourfigures"/>
              <w:tabs>
                <w:tab w:val="clear" w:pos="765"/>
                <w:tab w:val="left" w:pos="677"/>
                <w:tab w:val="decimal" w:pos="956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4D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89,798</w:t>
            </w:r>
          </w:p>
        </w:tc>
        <w:tc>
          <w:tcPr>
            <w:tcW w:w="88" w:type="pct"/>
            <w:vAlign w:val="bottom"/>
          </w:tcPr>
          <w:p w14:paraId="71FAC4DC" w14:textId="77777777" w:rsidR="00BF55B8" w:rsidRPr="00400E7C" w:rsidRDefault="00BF55B8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F0FCD" w14:textId="38AE6837" w:rsidR="00BF55B8" w:rsidRPr="00400E7C" w:rsidRDefault="00BF55B8" w:rsidP="00F8794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F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B4D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6E5F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B4D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  <w:r w:rsidRPr="006E5F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6" w:type="pct"/>
            <w:vAlign w:val="bottom"/>
          </w:tcPr>
          <w:p w14:paraId="25EE0A42" w14:textId="77777777" w:rsidR="00BF55B8" w:rsidRPr="00400E7C" w:rsidRDefault="00BF55B8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C5733" w14:textId="24CDC11E" w:rsidR="00BF55B8" w:rsidRPr="002F3049" w:rsidRDefault="00BF55B8" w:rsidP="00ED5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3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4C7A1578" w14:textId="77777777" w:rsidR="00BF55B8" w:rsidRPr="00400E7C" w:rsidRDefault="00BF55B8" w:rsidP="00A5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6838D" w14:textId="40546553" w:rsidR="00BF55B8" w:rsidRPr="00F20232" w:rsidRDefault="002F3049" w:rsidP="00C66E11">
            <w:pPr>
              <w:pStyle w:val="acctfourfigures"/>
              <w:tabs>
                <w:tab w:val="clear" w:pos="765"/>
                <w:tab w:val="left" w:pos="677"/>
                <w:tab w:val="decimal" w:pos="956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02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220,674</w:t>
            </w:r>
          </w:p>
        </w:tc>
        <w:tc>
          <w:tcPr>
            <w:tcW w:w="86" w:type="pct"/>
          </w:tcPr>
          <w:p w14:paraId="63415B5D" w14:textId="77777777" w:rsidR="00BF55B8" w:rsidRPr="00400E7C" w:rsidRDefault="00BF55B8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5D5ADFE5" w14:textId="517C6CE0" w:rsidR="00BF55B8" w:rsidRPr="00E54806" w:rsidRDefault="002F3049" w:rsidP="002F3049">
            <w:pPr>
              <w:pStyle w:val="acctfourfigures"/>
              <w:tabs>
                <w:tab w:val="clear" w:pos="765"/>
                <w:tab w:val="left" w:pos="677"/>
                <w:tab w:val="decimal" w:pos="956"/>
              </w:tabs>
              <w:spacing w:line="240" w:lineRule="auto"/>
              <w:ind w:left="-471" w:right="24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9" w:type="pct"/>
            <w:vAlign w:val="bottom"/>
          </w:tcPr>
          <w:p w14:paraId="024C2E42" w14:textId="77777777" w:rsidR="00BF55B8" w:rsidRPr="00400E7C" w:rsidRDefault="00BF55B8" w:rsidP="00A5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3F975A31" w14:textId="3975BE99" w:rsidR="00BF55B8" w:rsidRPr="002F3049" w:rsidRDefault="00BF55B8" w:rsidP="000D6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3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2C6BD6D5" w14:textId="77777777" w:rsidR="00BF55B8" w:rsidRPr="00400E7C" w:rsidRDefault="00BF55B8" w:rsidP="00A556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D695E" w14:textId="73D915DE" w:rsidR="00BF55B8" w:rsidRPr="00DB5F83" w:rsidRDefault="00DB5F83" w:rsidP="00DB5F8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F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668,309</w:t>
            </w:r>
          </w:p>
        </w:tc>
      </w:tr>
      <w:tr w:rsidR="00C25503" w:rsidRPr="002672F1" w14:paraId="24C2C6F5" w14:textId="77777777" w:rsidTr="009537F2">
        <w:tc>
          <w:tcPr>
            <w:tcW w:w="1259" w:type="pct"/>
            <w:vAlign w:val="bottom"/>
          </w:tcPr>
          <w:p w14:paraId="58C43790" w14:textId="1160A699" w:rsidR="00BF55B8" w:rsidRPr="002672F1" w:rsidRDefault="00BF55B8" w:rsidP="00C66E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  <w:vAlign w:val="bottom"/>
          </w:tcPr>
          <w:p w14:paraId="7A9475BC" w14:textId="43E3F73A" w:rsidR="00BF55B8" w:rsidRPr="002672F1" w:rsidRDefault="00BF55B8" w:rsidP="00C66E1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2C75B91D" w14:textId="77777777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tcBorders>
              <w:top w:val="double" w:sz="4" w:space="0" w:color="auto"/>
            </w:tcBorders>
            <w:vAlign w:val="bottom"/>
          </w:tcPr>
          <w:p w14:paraId="3B4B6547" w14:textId="1B903607" w:rsidR="00BF55B8" w:rsidRPr="002672F1" w:rsidRDefault="00BF55B8" w:rsidP="00C66E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  <w:vAlign w:val="bottom"/>
          </w:tcPr>
          <w:p w14:paraId="5679232B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7" w:type="pct"/>
            <w:tcBorders>
              <w:top w:val="double" w:sz="4" w:space="0" w:color="auto"/>
            </w:tcBorders>
            <w:vAlign w:val="bottom"/>
          </w:tcPr>
          <w:p w14:paraId="00470251" w14:textId="067568BD" w:rsidR="00BF55B8" w:rsidRPr="002672F1" w:rsidRDefault="00BF55B8" w:rsidP="00F8794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3F307ACC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4" w:type="pct"/>
            <w:tcBorders>
              <w:top w:val="double" w:sz="4" w:space="0" w:color="auto"/>
            </w:tcBorders>
            <w:vAlign w:val="bottom"/>
          </w:tcPr>
          <w:p w14:paraId="41E3C5BE" w14:textId="613FC4FE" w:rsidR="00BF55B8" w:rsidRPr="002672F1" w:rsidRDefault="00BF55B8" w:rsidP="00C66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5A25E5E2" w14:textId="77777777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double" w:sz="4" w:space="0" w:color="auto"/>
            </w:tcBorders>
            <w:vAlign w:val="bottom"/>
          </w:tcPr>
          <w:p w14:paraId="7AF10376" w14:textId="6675362A" w:rsidR="00BF55B8" w:rsidRPr="00C66E11" w:rsidRDefault="00BF55B8" w:rsidP="00C66E11">
            <w:pPr>
              <w:pStyle w:val="acctfourfigures"/>
              <w:tabs>
                <w:tab w:val="clear" w:pos="765"/>
                <w:tab w:val="left" w:pos="677"/>
                <w:tab w:val="decimal" w:pos="956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0B1EC972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8" w:type="pct"/>
            <w:tcBorders>
              <w:top w:val="double" w:sz="4" w:space="0" w:color="auto"/>
            </w:tcBorders>
          </w:tcPr>
          <w:p w14:paraId="3722CC64" w14:textId="39ABC6B2" w:rsidR="00BF55B8" w:rsidRPr="00E54806" w:rsidRDefault="00BF55B8" w:rsidP="0057504C">
            <w:pPr>
              <w:pStyle w:val="acctfourfigures"/>
              <w:tabs>
                <w:tab w:val="clear" w:pos="765"/>
                <w:tab w:val="left" w:pos="677"/>
                <w:tab w:val="decimal" w:pos="956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4D07F816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" w:type="pct"/>
            <w:tcBorders>
              <w:top w:val="double" w:sz="4" w:space="0" w:color="auto"/>
            </w:tcBorders>
          </w:tcPr>
          <w:p w14:paraId="45C54313" w14:textId="0DF2618D" w:rsidR="00BF55B8" w:rsidRPr="008F0BBE" w:rsidRDefault="00BF55B8" w:rsidP="00C66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3BAB1D00" w14:textId="77777777" w:rsidR="00BF55B8" w:rsidRPr="002672F1" w:rsidRDefault="00BF55B8" w:rsidP="00C66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" w:type="pct"/>
            <w:tcBorders>
              <w:top w:val="double" w:sz="4" w:space="0" w:color="auto"/>
            </w:tcBorders>
            <w:vAlign w:val="bottom"/>
          </w:tcPr>
          <w:p w14:paraId="2E844E76" w14:textId="26950B42" w:rsidR="00BF55B8" w:rsidRPr="002672F1" w:rsidRDefault="00BF55B8" w:rsidP="00C66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503" w:rsidRPr="002672F1" w14:paraId="5D8183E0" w14:textId="77777777" w:rsidTr="009537F2">
        <w:tc>
          <w:tcPr>
            <w:tcW w:w="1259" w:type="pct"/>
            <w:vAlign w:val="bottom"/>
          </w:tcPr>
          <w:p w14:paraId="5F57606C" w14:textId="3EDD9CD2" w:rsidR="00BF55B8" w:rsidRPr="002672F1" w:rsidRDefault="00BF55B8" w:rsidP="00C66E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388" w:type="pct"/>
            <w:vAlign w:val="bottom"/>
          </w:tcPr>
          <w:p w14:paraId="361AEAA6" w14:textId="0F12F5B3" w:rsidR="00BF55B8" w:rsidRPr="002672F1" w:rsidRDefault="00BF55B8" w:rsidP="00C66E1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41A8ACDC" w14:textId="77777777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vAlign w:val="bottom"/>
          </w:tcPr>
          <w:p w14:paraId="7EFC437E" w14:textId="65688062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  <w:vAlign w:val="bottom"/>
          </w:tcPr>
          <w:p w14:paraId="2EB6353B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7" w:type="pct"/>
            <w:vAlign w:val="bottom"/>
          </w:tcPr>
          <w:p w14:paraId="1F24E709" w14:textId="75121DD1" w:rsidR="00BF55B8" w:rsidRPr="002672F1" w:rsidRDefault="00BF55B8" w:rsidP="00C66E1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65C00C80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14:paraId="13AC683D" w14:textId="530EE28C" w:rsidR="00BF55B8" w:rsidRPr="002672F1" w:rsidRDefault="00BF55B8" w:rsidP="00C66E1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5827A88D" w14:textId="77777777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047A1280" w14:textId="7D15E601" w:rsidR="00BF55B8" w:rsidRPr="002672F1" w:rsidRDefault="00BF55B8" w:rsidP="00C66E1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6" w:type="pct"/>
          </w:tcPr>
          <w:p w14:paraId="5A2473D8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</w:tcPr>
          <w:p w14:paraId="437CF9EA" w14:textId="4C25A9B3" w:rsidR="00BF55B8" w:rsidRPr="003F3D8A" w:rsidRDefault="00BF55B8" w:rsidP="00C66E1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2C8C54AF" w14:textId="77777777" w:rsidR="00BF55B8" w:rsidRPr="003F3D8A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1E998CC7" w14:textId="5BEC2340" w:rsidR="00BF55B8" w:rsidRPr="003F3D8A" w:rsidRDefault="00BF55B8" w:rsidP="00C66E1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" w:type="pct"/>
          </w:tcPr>
          <w:p w14:paraId="03BA618C" w14:textId="77777777" w:rsidR="00BF55B8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3" w:type="pct"/>
            <w:vAlign w:val="bottom"/>
          </w:tcPr>
          <w:p w14:paraId="203CF4A1" w14:textId="0D112552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25503" w:rsidRPr="002672F1" w14:paraId="2D427DAF" w14:textId="77777777" w:rsidTr="009537F2">
        <w:tc>
          <w:tcPr>
            <w:tcW w:w="1259" w:type="pct"/>
            <w:vAlign w:val="bottom"/>
          </w:tcPr>
          <w:p w14:paraId="50685BAA" w14:textId="6BD07AA8" w:rsidR="00BF55B8" w:rsidRPr="002672F1" w:rsidRDefault="00BF55B8" w:rsidP="00C66E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8" w:type="pct"/>
            <w:vAlign w:val="bottom"/>
          </w:tcPr>
          <w:p w14:paraId="4E916405" w14:textId="37FE6D1A" w:rsidR="00BF55B8" w:rsidRPr="002672F1" w:rsidRDefault="00BF55B8" w:rsidP="00C66E1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301,921</w:t>
            </w:r>
          </w:p>
        </w:tc>
        <w:tc>
          <w:tcPr>
            <w:tcW w:w="86" w:type="pct"/>
            <w:vAlign w:val="bottom"/>
          </w:tcPr>
          <w:p w14:paraId="3AB6F6CC" w14:textId="77777777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vAlign w:val="bottom"/>
          </w:tcPr>
          <w:p w14:paraId="1826C7EE" w14:textId="00993EF4" w:rsidR="00BF55B8" w:rsidRPr="002672F1" w:rsidRDefault="00DB5F83" w:rsidP="00DB5F8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B5F83">
              <w:rPr>
                <w:rFonts w:asciiTheme="majorBidi" w:hAnsiTheme="majorBidi" w:cstheme="majorBidi"/>
                <w:sz w:val="30"/>
                <w:szCs w:val="30"/>
              </w:rPr>
              <w:t>44,030</w:t>
            </w:r>
          </w:p>
        </w:tc>
        <w:tc>
          <w:tcPr>
            <w:tcW w:w="88" w:type="pct"/>
            <w:vAlign w:val="bottom"/>
          </w:tcPr>
          <w:p w14:paraId="22D0A471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7" w:type="pct"/>
            <w:vAlign w:val="bottom"/>
          </w:tcPr>
          <w:p w14:paraId="3941589F" w14:textId="0BCC8551" w:rsidR="00BF55B8" w:rsidRPr="002672F1" w:rsidRDefault="00BF55B8" w:rsidP="00717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1AF18FE0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14:paraId="40293C1F" w14:textId="40233098" w:rsidR="00BF55B8" w:rsidRPr="002672F1" w:rsidRDefault="00BF55B8" w:rsidP="00ED503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08F45080" w14:textId="77777777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1FC0ECCF" w14:textId="65D149FD" w:rsidR="00BF55B8" w:rsidRPr="002672F1" w:rsidRDefault="00BF55B8" w:rsidP="00DB5F8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4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B5F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220,674</w:t>
            </w:r>
            <w:r w:rsidRPr="007B14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86" w:type="pct"/>
          </w:tcPr>
          <w:p w14:paraId="47497E6A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</w:tcPr>
          <w:p w14:paraId="7779A77D" w14:textId="06FE8220" w:rsidR="00BF55B8" w:rsidRPr="003F3D8A" w:rsidRDefault="000D6B9F" w:rsidP="000D6B9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9" w:type="pct"/>
            <w:vAlign w:val="bottom"/>
          </w:tcPr>
          <w:p w14:paraId="111B6558" w14:textId="77777777" w:rsidR="00BF55B8" w:rsidRPr="003F3D8A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4C95BEBE" w14:textId="62B40E22" w:rsidR="00BF55B8" w:rsidRPr="003F3D8A" w:rsidRDefault="000D6B9F" w:rsidP="000D6B9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6" w:type="pct"/>
          </w:tcPr>
          <w:p w14:paraId="27C36501" w14:textId="77777777" w:rsidR="00BF55B8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3" w:type="pct"/>
            <w:vAlign w:val="bottom"/>
          </w:tcPr>
          <w:p w14:paraId="0E069302" w14:textId="01CCF139" w:rsidR="00BF55B8" w:rsidRPr="0005121B" w:rsidRDefault="0005121B" w:rsidP="00C66E11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125,277</w:t>
            </w:r>
          </w:p>
        </w:tc>
      </w:tr>
      <w:tr w:rsidR="00C25503" w:rsidRPr="002B2BB7" w14:paraId="75FF4E0C" w14:textId="77777777" w:rsidTr="009537F2">
        <w:tc>
          <w:tcPr>
            <w:tcW w:w="1259" w:type="pct"/>
            <w:vAlign w:val="bottom"/>
          </w:tcPr>
          <w:p w14:paraId="1417AFB9" w14:textId="77777777" w:rsidR="00BF55B8" w:rsidRDefault="00BF55B8" w:rsidP="00C66E1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ADC60C3" w14:textId="6BBD176F" w:rsidR="00BF55B8" w:rsidRPr="002672F1" w:rsidRDefault="00BF55B8" w:rsidP="00C66E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23790FE7" w14:textId="31BF9FB1" w:rsidR="00BF55B8" w:rsidRPr="002672F1" w:rsidRDefault="00BF55B8" w:rsidP="00C66E11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21,890</w:t>
            </w:r>
          </w:p>
        </w:tc>
        <w:tc>
          <w:tcPr>
            <w:tcW w:w="86" w:type="pct"/>
            <w:vAlign w:val="bottom"/>
          </w:tcPr>
          <w:p w14:paraId="7663DC85" w14:textId="77777777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700FBEB8" w14:textId="79518F6E" w:rsidR="00BF55B8" w:rsidRPr="00DB5F83" w:rsidRDefault="00BF55B8" w:rsidP="00717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pct"/>
            <w:vAlign w:val="bottom"/>
          </w:tcPr>
          <w:p w14:paraId="271481F8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58CADAF0" w14:textId="6F85DB48" w:rsidR="00BF55B8" w:rsidRPr="008F0BBE" w:rsidRDefault="00DB5F83" w:rsidP="00717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793E0CD7" w14:textId="77777777" w:rsidR="00BF55B8" w:rsidRPr="002672F1" w:rsidRDefault="00BF55B8" w:rsidP="00C66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5C7F8446" w14:textId="629787B2" w:rsidR="00BF55B8" w:rsidRPr="008F0BBE" w:rsidRDefault="00BF55B8" w:rsidP="000D6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B023FE">
              <w:rPr>
                <w:rFonts w:asciiTheme="majorBidi" w:hAnsiTheme="majorBidi" w:cstheme="majorBidi"/>
                <w:sz w:val="30"/>
                <w:szCs w:val="30"/>
              </w:rPr>
              <w:t>(862)</w:t>
            </w:r>
          </w:p>
        </w:tc>
        <w:tc>
          <w:tcPr>
            <w:tcW w:w="86" w:type="pct"/>
            <w:vAlign w:val="bottom"/>
          </w:tcPr>
          <w:p w14:paraId="23024820" w14:textId="77777777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2995AD2C" w14:textId="5C423723" w:rsidR="00BF55B8" w:rsidRPr="002672F1" w:rsidRDefault="00BF55B8" w:rsidP="00DB5F8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471" w:right="35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6E2137A4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14:paraId="0B60736F" w14:textId="009729D1" w:rsidR="00BF55B8" w:rsidRPr="00E54806" w:rsidRDefault="00BF55B8" w:rsidP="000D6B9F">
            <w:pPr>
              <w:pStyle w:val="acctfourfigures"/>
              <w:tabs>
                <w:tab w:val="clear" w:pos="765"/>
                <w:tab w:val="left" w:pos="677"/>
                <w:tab w:val="decimal" w:pos="956"/>
              </w:tabs>
              <w:spacing w:line="240" w:lineRule="auto"/>
              <w:ind w:left="-471" w:right="24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vAlign w:val="bottom"/>
          </w:tcPr>
          <w:p w14:paraId="0E392FAF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vAlign w:val="bottom"/>
          </w:tcPr>
          <w:p w14:paraId="42E7158E" w14:textId="2873529D" w:rsidR="00BF55B8" w:rsidRPr="005E66EA" w:rsidRDefault="00BF55B8" w:rsidP="000D6B9F">
            <w:pPr>
              <w:pStyle w:val="acctfourfigures"/>
              <w:tabs>
                <w:tab w:val="clear" w:pos="765"/>
                <w:tab w:val="left" w:pos="380"/>
              </w:tabs>
              <w:spacing w:line="240" w:lineRule="auto"/>
              <w:ind w:left="-471" w:right="26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3632BF47" w14:textId="77777777" w:rsidR="00BF55B8" w:rsidRPr="005E66EA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53E0E6B3" w14:textId="54CCB56F" w:rsidR="00BF55B8" w:rsidRPr="0057504C" w:rsidRDefault="0005121B" w:rsidP="006E7EA6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6E7EA6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</w:tr>
      <w:tr w:rsidR="00C25503" w:rsidRPr="002B2BB7" w14:paraId="1964B4B1" w14:textId="77777777" w:rsidTr="009537F2">
        <w:tc>
          <w:tcPr>
            <w:tcW w:w="1259" w:type="pct"/>
            <w:vAlign w:val="bottom"/>
          </w:tcPr>
          <w:p w14:paraId="5014A67E" w14:textId="61D90C8E" w:rsidR="00BF55B8" w:rsidRPr="002672F1" w:rsidRDefault="00BF55B8" w:rsidP="00C66E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418D3" w14:textId="0EB7D8DD" w:rsidR="00BF55B8" w:rsidRDefault="00BF55B8" w:rsidP="006F4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after="0" w:line="380" w:lineRule="exact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6" w:type="pct"/>
            <w:vAlign w:val="bottom"/>
          </w:tcPr>
          <w:p w14:paraId="26792375" w14:textId="77777777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1F9F4" w14:textId="6F7DF4C5" w:rsidR="00BF55B8" w:rsidRPr="009640DB" w:rsidRDefault="00DB5F83" w:rsidP="00DB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after="0" w:line="380" w:lineRule="exact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4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  <w:tc>
          <w:tcPr>
            <w:tcW w:w="88" w:type="pct"/>
            <w:vAlign w:val="bottom"/>
          </w:tcPr>
          <w:p w14:paraId="33EEACD4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91AC7" w14:textId="7D8A40DA" w:rsidR="00BF55B8" w:rsidRPr="00DB5F83" w:rsidRDefault="00DB5F83" w:rsidP="0071726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471" w:right="34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F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6935355C" w14:textId="77777777" w:rsidR="00BF55B8" w:rsidRPr="002672F1" w:rsidRDefault="00BF55B8" w:rsidP="00C6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CE7EF" w14:textId="31463D4D" w:rsidR="00BF55B8" w:rsidRPr="005E39F7" w:rsidRDefault="00BF55B8" w:rsidP="00964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3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(862)</w:t>
            </w:r>
          </w:p>
        </w:tc>
        <w:tc>
          <w:tcPr>
            <w:tcW w:w="86" w:type="pct"/>
            <w:vAlign w:val="bottom"/>
          </w:tcPr>
          <w:p w14:paraId="566A89AC" w14:textId="77777777" w:rsidR="00BF55B8" w:rsidRPr="002672F1" w:rsidRDefault="00BF55B8" w:rsidP="00C66E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0811F" w14:textId="49C53EBC" w:rsidR="00BF55B8" w:rsidRPr="007B1473" w:rsidRDefault="00BF55B8" w:rsidP="00DB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4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D6B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220,674</w:t>
            </w:r>
            <w:r w:rsidRPr="007B14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6" w:type="pct"/>
          </w:tcPr>
          <w:p w14:paraId="6FD662D7" w14:textId="77777777" w:rsidR="00BF55B8" w:rsidRPr="002672F1" w:rsidRDefault="00BF55B8" w:rsidP="00C66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0E9AD77B" w14:textId="6E52721A" w:rsidR="00BF55B8" w:rsidRPr="000D6B9F" w:rsidRDefault="000D6B9F" w:rsidP="00C66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B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9" w:type="pct"/>
            <w:vAlign w:val="bottom"/>
          </w:tcPr>
          <w:p w14:paraId="65494972" w14:textId="77777777" w:rsidR="00BF55B8" w:rsidRPr="002672F1" w:rsidRDefault="00BF55B8" w:rsidP="00C66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38A5B" w14:textId="346FDF33" w:rsidR="00BF55B8" w:rsidRPr="00230279" w:rsidRDefault="00230279" w:rsidP="00230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380" w:lineRule="exact"/>
              <w:ind w:left="-130" w:right="2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022FAD23" w14:textId="77777777" w:rsidR="00BF55B8" w:rsidRPr="00EA3FAB" w:rsidRDefault="00BF55B8" w:rsidP="00C66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left="-130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1D6A7" w14:textId="2A6FC2D1" w:rsidR="00BF55B8" w:rsidRPr="009667C9" w:rsidRDefault="006E7EA6" w:rsidP="000D6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380" w:lineRule="exact"/>
              <w:ind w:left="-130"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</w:t>
            </w:r>
            <w:r w:rsidR="00F12F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</w:p>
        </w:tc>
      </w:tr>
    </w:tbl>
    <w:p w14:paraId="5E620736" w14:textId="77777777" w:rsidR="00915090" w:rsidRPr="004237CD" w:rsidRDefault="00915090" w:rsidP="00423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</w:p>
    <w:p w14:paraId="71BB8F56" w14:textId="5F096330" w:rsidR="00915090" w:rsidRDefault="00915090" w:rsidP="007D0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9DCE9DA" w14:textId="77777777" w:rsidR="00AE026F" w:rsidRDefault="00AE026F" w:rsidP="00F94951">
      <w:pPr>
        <w:rPr>
          <w:sz w:val="30"/>
          <w:szCs w:val="30"/>
        </w:rPr>
      </w:pPr>
    </w:p>
    <w:tbl>
      <w:tblPr>
        <w:tblW w:w="4511" w:type="pct"/>
        <w:tblInd w:w="1440" w:type="dxa"/>
        <w:tblLayout w:type="fixed"/>
        <w:tblLook w:val="01E0" w:firstRow="1" w:lastRow="1" w:firstColumn="1" w:lastColumn="1" w:noHBand="0" w:noVBand="0"/>
      </w:tblPr>
      <w:tblGrid>
        <w:gridCol w:w="3422"/>
        <w:gridCol w:w="1079"/>
        <w:gridCol w:w="236"/>
        <w:gridCol w:w="972"/>
        <w:gridCol w:w="236"/>
        <w:gridCol w:w="8"/>
        <w:gridCol w:w="963"/>
        <w:gridCol w:w="236"/>
        <w:gridCol w:w="1239"/>
        <w:gridCol w:w="236"/>
        <w:gridCol w:w="1098"/>
        <w:gridCol w:w="236"/>
        <w:gridCol w:w="1003"/>
        <w:gridCol w:w="247"/>
        <w:gridCol w:w="1393"/>
        <w:gridCol w:w="236"/>
        <w:gridCol w:w="1205"/>
      </w:tblGrid>
      <w:tr w:rsidR="00826EDA" w:rsidRPr="002672F1" w14:paraId="0B513ED9" w14:textId="77777777" w:rsidTr="000B7323">
        <w:trPr>
          <w:tblHeader/>
        </w:trPr>
        <w:tc>
          <w:tcPr>
            <w:tcW w:w="1218" w:type="pct"/>
            <w:vAlign w:val="bottom"/>
          </w:tcPr>
          <w:p w14:paraId="0B3EDF8A" w14:textId="77777777" w:rsidR="00826EDA" w:rsidRPr="00400E7C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3782" w:type="pct"/>
            <w:gridSpan w:val="16"/>
            <w:vAlign w:val="bottom"/>
          </w:tcPr>
          <w:p w14:paraId="061268F5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EDA" w:rsidRPr="002672F1" w14:paraId="18FC241A" w14:textId="77777777" w:rsidTr="00AD255A">
        <w:trPr>
          <w:trHeight w:val="711"/>
          <w:tblHeader/>
        </w:trPr>
        <w:tc>
          <w:tcPr>
            <w:tcW w:w="1218" w:type="pct"/>
            <w:vAlign w:val="bottom"/>
          </w:tcPr>
          <w:p w14:paraId="46E4B504" w14:textId="77777777" w:rsidR="00826EDA" w:rsidRPr="00400E7C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lang w:val="th-TH"/>
              </w:rPr>
            </w:pPr>
            <w:r w:rsidRPr="00400E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  <w:br w:type="page"/>
            </w:r>
          </w:p>
          <w:p w14:paraId="4F013E68" w14:textId="77777777" w:rsidR="00826EDA" w:rsidRPr="00400E7C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</w:pPr>
            <w:r w:rsidRPr="00400E7C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ตราสารทุนและตราสารหนี้</w:t>
            </w:r>
          </w:p>
        </w:tc>
        <w:tc>
          <w:tcPr>
            <w:tcW w:w="384" w:type="pct"/>
            <w:vAlign w:val="bottom"/>
          </w:tcPr>
          <w:p w14:paraId="7DC40175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378D200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4" w:type="pct"/>
            <w:vAlign w:val="bottom"/>
          </w:tcPr>
          <w:p w14:paraId="2D1D2471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vAlign w:val="bottom"/>
          </w:tcPr>
          <w:p w14:paraId="520BBFBE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84" w:type="pct"/>
            <w:vAlign w:val="bottom"/>
          </w:tcPr>
          <w:p w14:paraId="27C7BACF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gridSpan w:val="2"/>
            <w:vAlign w:val="bottom"/>
          </w:tcPr>
          <w:p w14:paraId="3456686C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84" w:type="pct"/>
            <w:vAlign w:val="bottom"/>
          </w:tcPr>
          <w:p w14:paraId="71F0CD2D" w14:textId="77777777" w:rsidR="00826EDA" w:rsidRPr="002672F1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vAlign w:val="bottom"/>
          </w:tcPr>
          <w:p w14:paraId="3DFC1E4D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ายุติธรรม</w:t>
            </w:r>
          </w:p>
        </w:tc>
        <w:tc>
          <w:tcPr>
            <w:tcW w:w="84" w:type="pct"/>
            <w:vAlign w:val="bottom"/>
          </w:tcPr>
          <w:p w14:paraId="0C2339A1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  <w:vAlign w:val="bottom"/>
          </w:tcPr>
          <w:p w14:paraId="3E669E2B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7" w:right="-5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4" w:type="pct"/>
          </w:tcPr>
          <w:p w14:paraId="01CEB8CF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</w:tcPr>
          <w:p w14:paraId="729480DD" w14:textId="77777777" w:rsidR="00826EDA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089CF" w14:textId="77777777" w:rsidR="00826EDA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" w:type="pct"/>
            <w:vAlign w:val="bottom"/>
          </w:tcPr>
          <w:p w14:paraId="6953ADC7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</w:tcPr>
          <w:p w14:paraId="4A3E947E" w14:textId="3A764111" w:rsidR="00826EDA" w:rsidRPr="002672F1" w:rsidRDefault="002C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826ED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="00826ED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26ED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84" w:type="pct"/>
          </w:tcPr>
          <w:p w14:paraId="5DD38083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9" w:type="pct"/>
            <w:vAlign w:val="bottom"/>
          </w:tcPr>
          <w:p w14:paraId="15F5FA28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88A9ED6" w14:textId="0C7AE8E1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E195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826EDA" w:rsidRPr="002672F1" w14:paraId="5AB4106E" w14:textId="77777777" w:rsidTr="000B7323">
        <w:trPr>
          <w:tblHeader/>
        </w:trPr>
        <w:tc>
          <w:tcPr>
            <w:tcW w:w="1218" w:type="pct"/>
            <w:vAlign w:val="bottom"/>
          </w:tcPr>
          <w:p w14:paraId="1C01C14E" w14:textId="77777777" w:rsidR="00826EDA" w:rsidRPr="00191141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782" w:type="pct"/>
            <w:gridSpan w:val="16"/>
            <w:vAlign w:val="bottom"/>
          </w:tcPr>
          <w:p w14:paraId="0A61883C" w14:textId="77777777" w:rsidR="00826EDA" w:rsidRPr="002672F1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6EDA" w:rsidRPr="002672F1" w14:paraId="38A70BC7" w14:textId="77777777" w:rsidTr="00AD255A">
        <w:tc>
          <w:tcPr>
            <w:tcW w:w="1218" w:type="pct"/>
            <w:vAlign w:val="bottom"/>
          </w:tcPr>
          <w:p w14:paraId="48E7335D" w14:textId="1E2D38C9" w:rsidR="00826EDA" w:rsidRPr="007D02F2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D02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573B9" w:rsidRPr="007D02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384" w:type="pct"/>
            <w:vAlign w:val="bottom"/>
          </w:tcPr>
          <w:p w14:paraId="68AA43BC" w14:textId="77777777" w:rsidR="00826EDA" w:rsidRPr="007D02F2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" w:type="pct"/>
            <w:vAlign w:val="bottom"/>
          </w:tcPr>
          <w:p w14:paraId="66F5720A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46" w:type="pct"/>
            <w:vAlign w:val="bottom"/>
          </w:tcPr>
          <w:p w14:paraId="7124D54D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D17EBDA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vAlign w:val="bottom"/>
          </w:tcPr>
          <w:p w14:paraId="09BFCDDC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4" w:type="pct"/>
            <w:vAlign w:val="bottom"/>
          </w:tcPr>
          <w:p w14:paraId="1E492539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41" w:type="pct"/>
            <w:vAlign w:val="bottom"/>
          </w:tcPr>
          <w:p w14:paraId="7725CD4D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4" w:type="pct"/>
            <w:vAlign w:val="bottom"/>
          </w:tcPr>
          <w:p w14:paraId="0041FBC3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91" w:type="pct"/>
            <w:vAlign w:val="bottom"/>
          </w:tcPr>
          <w:p w14:paraId="7E6413D2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7" w:right="-56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4" w:type="pct"/>
          </w:tcPr>
          <w:p w14:paraId="60595108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</w:tcPr>
          <w:p w14:paraId="5D867DCA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8" w:type="pct"/>
            <w:vAlign w:val="bottom"/>
          </w:tcPr>
          <w:p w14:paraId="0B949F14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6" w:type="pct"/>
          </w:tcPr>
          <w:p w14:paraId="5FA77CEF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4" w:type="pct"/>
          </w:tcPr>
          <w:p w14:paraId="3770BF48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29" w:type="pct"/>
            <w:vAlign w:val="bottom"/>
          </w:tcPr>
          <w:p w14:paraId="7B66FA8E" w14:textId="77777777" w:rsidR="00826EDA" w:rsidRPr="00EB425B" w:rsidRDefault="00826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826EDA" w:rsidRPr="002672F1" w14:paraId="022CFEAD" w14:textId="77777777" w:rsidTr="00AD255A">
        <w:tc>
          <w:tcPr>
            <w:tcW w:w="1218" w:type="pct"/>
            <w:vAlign w:val="bottom"/>
          </w:tcPr>
          <w:p w14:paraId="7B7BA43C" w14:textId="77777777" w:rsidR="00826EDA" w:rsidRPr="007D02F2" w:rsidRDefault="00826E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D02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384" w:type="pct"/>
            <w:vAlign w:val="bottom"/>
          </w:tcPr>
          <w:p w14:paraId="515894EC" w14:textId="14601B00" w:rsidR="00826EDA" w:rsidRPr="007D02F2" w:rsidRDefault="00826E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4E55F6C7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46" w:type="pct"/>
            <w:vAlign w:val="bottom"/>
          </w:tcPr>
          <w:p w14:paraId="52E9105A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225214A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vAlign w:val="bottom"/>
          </w:tcPr>
          <w:p w14:paraId="757AF07E" w14:textId="77777777" w:rsidR="00826EDA" w:rsidRPr="00802D61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0868FF19" w14:textId="77777777" w:rsidR="00826EDA" w:rsidRPr="00802D61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1" w:type="pct"/>
            <w:vAlign w:val="bottom"/>
          </w:tcPr>
          <w:p w14:paraId="3F0F1628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" w:type="pct"/>
            <w:vAlign w:val="bottom"/>
          </w:tcPr>
          <w:p w14:paraId="40D1DF96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vAlign w:val="bottom"/>
          </w:tcPr>
          <w:p w14:paraId="4E7B5C47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4" w:type="pct"/>
          </w:tcPr>
          <w:p w14:paraId="6D8FE103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</w:tcPr>
          <w:p w14:paraId="43B82C65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8" w:type="pct"/>
            <w:vAlign w:val="bottom"/>
          </w:tcPr>
          <w:p w14:paraId="0B8C05B9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96" w:type="pct"/>
          </w:tcPr>
          <w:p w14:paraId="15C43452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" w:type="pct"/>
          </w:tcPr>
          <w:p w14:paraId="2317E46A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29" w:type="pct"/>
            <w:vAlign w:val="bottom"/>
          </w:tcPr>
          <w:p w14:paraId="66A279F1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26EDA" w:rsidRPr="002672F1" w14:paraId="50D5547A" w14:textId="77777777" w:rsidTr="00AD255A">
        <w:tc>
          <w:tcPr>
            <w:tcW w:w="1218" w:type="pct"/>
            <w:vAlign w:val="bottom"/>
          </w:tcPr>
          <w:p w14:paraId="1332EA73" w14:textId="77777777" w:rsidR="00826EDA" w:rsidRPr="007D02F2" w:rsidRDefault="00826E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F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กองทุนรวมตลาดเงิน</w:t>
            </w:r>
          </w:p>
        </w:tc>
        <w:tc>
          <w:tcPr>
            <w:tcW w:w="384" w:type="pct"/>
            <w:vAlign w:val="bottom"/>
          </w:tcPr>
          <w:p w14:paraId="2358E8B7" w14:textId="37FF5A62" w:rsidR="00826EDA" w:rsidRPr="007D02F2" w:rsidRDefault="00002196" w:rsidP="0000219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2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  <w:r w:rsidRPr="007D02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,910</w:t>
            </w:r>
          </w:p>
        </w:tc>
        <w:tc>
          <w:tcPr>
            <w:tcW w:w="84" w:type="pct"/>
            <w:vAlign w:val="bottom"/>
          </w:tcPr>
          <w:p w14:paraId="24E48209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46" w:type="pct"/>
            <w:vAlign w:val="bottom"/>
          </w:tcPr>
          <w:p w14:paraId="6D5D46AB" w14:textId="3088AF9B" w:rsidR="00826EDA" w:rsidRPr="00EB425B" w:rsidRDefault="008A534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A534C">
              <w:rPr>
                <w:rFonts w:asciiTheme="majorBidi" w:hAnsiTheme="majorBidi" w:cstheme="majorBidi"/>
                <w:sz w:val="30"/>
                <w:szCs w:val="30"/>
              </w:rPr>
              <w:t>321,350</w:t>
            </w:r>
          </w:p>
        </w:tc>
        <w:tc>
          <w:tcPr>
            <w:tcW w:w="87" w:type="pct"/>
            <w:gridSpan w:val="2"/>
            <w:vAlign w:val="bottom"/>
          </w:tcPr>
          <w:p w14:paraId="2E6CFF30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vAlign w:val="bottom"/>
          </w:tcPr>
          <w:p w14:paraId="2686B206" w14:textId="24535C64" w:rsidR="00826EDA" w:rsidRPr="00802D61" w:rsidRDefault="00802D61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2D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4" w:type="pct"/>
            <w:vAlign w:val="bottom"/>
          </w:tcPr>
          <w:p w14:paraId="18686500" w14:textId="77777777" w:rsidR="00826EDA" w:rsidRPr="00802D61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1" w:type="pct"/>
            <w:vAlign w:val="bottom"/>
          </w:tcPr>
          <w:p w14:paraId="77F77C26" w14:textId="26F1733A" w:rsidR="00826EDA" w:rsidRPr="00F32120" w:rsidRDefault="00F32120" w:rsidP="00F321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32120">
              <w:rPr>
                <w:rFonts w:asciiTheme="majorBidi" w:hAnsiTheme="majorBidi" w:cstheme="majorBidi"/>
                <w:sz w:val="30"/>
                <w:szCs w:val="30"/>
              </w:rPr>
              <w:t>(5,045)</w:t>
            </w:r>
          </w:p>
        </w:tc>
        <w:tc>
          <w:tcPr>
            <w:tcW w:w="84" w:type="pct"/>
            <w:vAlign w:val="bottom"/>
          </w:tcPr>
          <w:p w14:paraId="6C62C51F" w14:textId="77777777" w:rsidR="00826EDA" w:rsidRPr="00F32120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vAlign w:val="bottom"/>
          </w:tcPr>
          <w:p w14:paraId="24313844" w14:textId="22011270" w:rsidR="00826EDA" w:rsidRPr="00F32120" w:rsidRDefault="00062518" w:rsidP="00E6026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4" w:type="pct"/>
          </w:tcPr>
          <w:p w14:paraId="0F4841E0" w14:textId="77777777" w:rsidR="00826EDA" w:rsidRPr="00F32120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7" w:type="pct"/>
          </w:tcPr>
          <w:p w14:paraId="6213F88D" w14:textId="5A0E981F" w:rsidR="00826EDA" w:rsidRPr="00F32120" w:rsidRDefault="007B021D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8" w:type="pct"/>
            <w:vAlign w:val="bottom"/>
          </w:tcPr>
          <w:p w14:paraId="333332AF" w14:textId="77777777" w:rsidR="00826EDA" w:rsidRPr="00F32120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" w:type="pct"/>
          </w:tcPr>
          <w:p w14:paraId="4E2C27E9" w14:textId="41F31C9D" w:rsidR="00826EDA" w:rsidRPr="00F32120" w:rsidRDefault="005E3140" w:rsidP="005E314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</w:p>
        </w:tc>
        <w:tc>
          <w:tcPr>
            <w:tcW w:w="84" w:type="pct"/>
          </w:tcPr>
          <w:p w14:paraId="0F03E24D" w14:textId="77777777" w:rsidR="00826EDA" w:rsidRPr="00F32120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9" w:type="pct"/>
            <w:vAlign w:val="bottom"/>
          </w:tcPr>
          <w:p w14:paraId="230D507B" w14:textId="0E98E9D0" w:rsidR="00826EDA" w:rsidRPr="00F32120" w:rsidRDefault="006B44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4BD">
              <w:rPr>
                <w:rFonts w:asciiTheme="majorBidi" w:hAnsiTheme="majorBidi" w:cstheme="majorBidi"/>
                <w:sz w:val="30"/>
                <w:szCs w:val="30"/>
              </w:rPr>
              <w:t>645,30</w:t>
            </w:r>
            <w:r w:rsidR="00E069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26EDA" w:rsidRPr="002672F1" w14:paraId="303A3D5D" w14:textId="77777777" w:rsidTr="00AD255A">
        <w:tc>
          <w:tcPr>
            <w:tcW w:w="1218" w:type="pct"/>
            <w:vAlign w:val="bottom"/>
          </w:tcPr>
          <w:p w14:paraId="2316A556" w14:textId="77777777" w:rsidR="00826EDA" w:rsidRPr="007D02F2" w:rsidRDefault="00826E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02F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vAlign w:val="bottom"/>
          </w:tcPr>
          <w:p w14:paraId="36D1A5FD" w14:textId="36742B4C" w:rsidR="00826EDA" w:rsidRPr="007D02F2" w:rsidRDefault="0022721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02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80,021</w:t>
            </w:r>
          </w:p>
        </w:tc>
        <w:tc>
          <w:tcPr>
            <w:tcW w:w="84" w:type="pct"/>
          </w:tcPr>
          <w:p w14:paraId="23D9BB45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vAlign w:val="bottom"/>
          </w:tcPr>
          <w:p w14:paraId="72F2102B" w14:textId="5F247378" w:rsidR="00826EDA" w:rsidRPr="00EB425B" w:rsidRDefault="008A534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A534C">
              <w:rPr>
                <w:rFonts w:asciiTheme="majorBidi" w:hAnsiTheme="majorBidi" w:cstheme="majorBidi"/>
                <w:sz w:val="30"/>
                <w:szCs w:val="30"/>
              </w:rPr>
              <w:t>150,653</w:t>
            </w:r>
          </w:p>
        </w:tc>
        <w:tc>
          <w:tcPr>
            <w:tcW w:w="87" w:type="pct"/>
            <w:gridSpan w:val="2"/>
            <w:vAlign w:val="bottom"/>
          </w:tcPr>
          <w:p w14:paraId="4B63341C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bottom"/>
          </w:tcPr>
          <w:p w14:paraId="37D304FE" w14:textId="042DC520" w:rsidR="00826EDA" w:rsidRPr="00802D61" w:rsidRDefault="00CD3C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3C10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84" w:type="pct"/>
            <w:vAlign w:val="bottom"/>
          </w:tcPr>
          <w:p w14:paraId="3573508D" w14:textId="77777777" w:rsidR="00826EDA" w:rsidRPr="00802D61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23E6079E" w14:textId="5223234D" w:rsidR="00826EDA" w:rsidRPr="00F32120" w:rsidRDefault="00F32120" w:rsidP="00F3212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321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14:paraId="4ABEFC6F" w14:textId="77777777" w:rsidR="00826EDA" w:rsidRPr="00F32120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bottom"/>
          </w:tcPr>
          <w:p w14:paraId="1BE70578" w14:textId="78D33353" w:rsidR="00826EDA" w:rsidRPr="00F32120" w:rsidRDefault="00212E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2E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171,078</w:t>
            </w:r>
          </w:p>
        </w:tc>
        <w:tc>
          <w:tcPr>
            <w:tcW w:w="84" w:type="pct"/>
          </w:tcPr>
          <w:p w14:paraId="08C98997" w14:textId="77777777" w:rsidR="00826EDA" w:rsidRPr="00F32120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36B013CA" w14:textId="441ACDC4" w:rsidR="00826EDA" w:rsidRPr="00F32120" w:rsidRDefault="00E602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0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</w:t>
            </w:r>
            <w:r w:rsidR="00E069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E60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88" w:type="pct"/>
            <w:vAlign w:val="bottom"/>
          </w:tcPr>
          <w:p w14:paraId="1BF3ED20" w14:textId="77777777" w:rsidR="00826EDA" w:rsidRPr="00F32120" w:rsidRDefault="00826EDA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77DC95B3" w14:textId="4732B7E0" w:rsidR="00826EDA" w:rsidRPr="00F32120" w:rsidRDefault="005E31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4" w:type="pct"/>
          </w:tcPr>
          <w:p w14:paraId="6467F341" w14:textId="77777777" w:rsidR="00826EDA" w:rsidRPr="00F32120" w:rsidRDefault="00826ED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02EBEEF1" w14:textId="2DCD6993" w:rsidR="00826EDA" w:rsidRPr="00F32120" w:rsidRDefault="00074EFD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EFD">
              <w:rPr>
                <w:rFonts w:asciiTheme="majorBidi" w:hAnsiTheme="majorBidi" w:cstheme="majorBidi"/>
                <w:sz w:val="30"/>
                <w:szCs w:val="30"/>
              </w:rPr>
              <w:t>350,94</w:t>
            </w:r>
            <w:r w:rsidR="00E0696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26EDA" w:rsidRPr="002672F1" w14:paraId="19FD98AB" w14:textId="77777777" w:rsidTr="00AD255A">
        <w:tc>
          <w:tcPr>
            <w:tcW w:w="1218" w:type="pct"/>
            <w:vAlign w:val="bottom"/>
          </w:tcPr>
          <w:p w14:paraId="4550D9E6" w14:textId="77777777" w:rsidR="00826EDA" w:rsidRPr="007D02F2" w:rsidRDefault="00826E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vAlign w:val="bottom"/>
          </w:tcPr>
          <w:p w14:paraId="49C4377A" w14:textId="142F014B" w:rsidR="00826EDA" w:rsidRPr="007D02F2" w:rsidRDefault="0022721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02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408,931</w:t>
            </w:r>
          </w:p>
        </w:tc>
        <w:tc>
          <w:tcPr>
            <w:tcW w:w="84" w:type="pct"/>
          </w:tcPr>
          <w:p w14:paraId="079124E1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vAlign w:val="bottom"/>
          </w:tcPr>
          <w:p w14:paraId="6640923E" w14:textId="4F403584" w:rsidR="00826EDA" w:rsidRPr="00EB425B" w:rsidRDefault="0062245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22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472,003</w:t>
            </w:r>
          </w:p>
        </w:tc>
        <w:tc>
          <w:tcPr>
            <w:tcW w:w="87" w:type="pct"/>
            <w:gridSpan w:val="2"/>
            <w:vAlign w:val="bottom"/>
          </w:tcPr>
          <w:p w14:paraId="563751CD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bottom"/>
          </w:tcPr>
          <w:p w14:paraId="234A1A4A" w14:textId="20364CF4" w:rsidR="00826EDA" w:rsidRPr="00EB425B" w:rsidRDefault="00A244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244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(50,000)</w:t>
            </w:r>
          </w:p>
        </w:tc>
        <w:tc>
          <w:tcPr>
            <w:tcW w:w="84" w:type="pct"/>
            <w:vAlign w:val="bottom"/>
          </w:tcPr>
          <w:p w14:paraId="6CDF432D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4C20FB53" w14:textId="4234A6DC" w:rsidR="00826EDA" w:rsidRPr="00F32120" w:rsidRDefault="00F32120" w:rsidP="00F321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(5,045)</w:t>
            </w:r>
          </w:p>
        </w:tc>
        <w:tc>
          <w:tcPr>
            <w:tcW w:w="84" w:type="pct"/>
            <w:vAlign w:val="bottom"/>
          </w:tcPr>
          <w:p w14:paraId="2856813C" w14:textId="77777777" w:rsidR="00826EDA" w:rsidRPr="00F32120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bottom"/>
          </w:tcPr>
          <w:p w14:paraId="19A8ABB9" w14:textId="4894C8CE" w:rsidR="00826EDA" w:rsidRPr="00F32120" w:rsidRDefault="00212E5F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2E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171,078</w:t>
            </w:r>
          </w:p>
        </w:tc>
        <w:tc>
          <w:tcPr>
            <w:tcW w:w="84" w:type="pct"/>
          </w:tcPr>
          <w:p w14:paraId="76D09246" w14:textId="77777777" w:rsidR="00826EDA" w:rsidRPr="00F32120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3A887EDE" w14:textId="41A0EA5A" w:rsidR="00826EDA" w:rsidRPr="00F32120" w:rsidRDefault="00E602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602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(80</w:t>
            </w:r>
            <w:r w:rsidR="00E069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E602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88" w:type="pct"/>
            <w:vAlign w:val="bottom"/>
          </w:tcPr>
          <w:p w14:paraId="2177D2CE" w14:textId="77777777" w:rsidR="00826EDA" w:rsidRPr="00F32120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0CDEFF9B" w14:textId="55FE1B67" w:rsidR="00826EDA" w:rsidRPr="00F32120" w:rsidRDefault="005E3140" w:rsidP="005E314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84" w:type="pct"/>
          </w:tcPr>
          <w:p w14:paraId="62009DD2" w14:textId="77777777" w:rsidR="00826EDA" w:rsidRPr="00F32120" w:rsidRDefault="00826ED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4CB36A30" w14:textId="1545491B" w:rsidR="00826EDA" w:rsidRPr="00F32120" w:rsidRDefault="003F2313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996,25</w:t>
            </w:r>
            <w:r w:rsidR="00E069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826EDA" w:rsidRPr="002672F1" w14:paraId="4D49399A" w14:textId="77777777" w:rsidTr="00AD255A">
        <w:trPr>
          <w:trHeight w:hRule="exact" w:val="453"/>
        </w:trPr>
        <w:tc>
          <w:tcPr>
            <w:tcW w:w="1218" w:type="pct"/>
            <w:vAlign w:val="bottom"/>
          </w:tcPr>
          <w:p w14:paraId="30D69ACF" w14:textId="77777777" w:rsidR="00826EDA" w:rsidRPr="007D02F2" w:rsidRDefault="00826ED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84" w:type="pct"/>
            <w:tcBorders>
              <w:top w:val="double" w:sz="4" w:space="0" w:color="auto"/>
            </w:tcBorders>
            <w:vAlign w:val="bottom"/>
          </w:tcPr>
          <w:p w14:paraId="33FDC400" w14:textId="77777777" w:rsidR="00826EDA" w:rsidRPr="007D02F2" w:rsidRDefault="00826E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4" w:type="pct"/>
          </w:tcPr>
          <w:p w14:paraId="295514CF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346" w:type="pct"/>
            <w:tcBorders>
              <w:top w:val="double" w:sz="4" w:space="0" w:color="auto"/>
            </w:tcBorders>
            <w:vAlign w:val="bottom"/>
          </w:tcPr>
          <w:p w14:paraId="400C16C0" w14:textId="77777777" w:rsidR="00826EDA" w:rsidRPr="00EB425B" w:rsidRDefault="00826ED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AD19D84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343" w:type="pct"/>
            <w:tcBorders>
              <w:top w:val="double" w:sz="4" w:space="0" w:color="auto"/>
            </w:tcBorders>
            <w:vAlign w:val="bottom"/>
          </w:tcPr>
          <w:p w14:paraId="46949BA8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ind w:left="-471" w:right="-12" w:hanging="90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84" w:type="pct"/>
            <w:vAlign w:val="bottom"/>
          </w:tcPr>
          <w:p w14:paraId="4E24598B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  <w:vAlign w:val="bottom"/>
          </w:tcPr>
          <w:p w14:paraId="638BF758" w14:textId="77777777" w:rsidR="00826EDA" w:rsidRPr="00F32120" w:rsidRDefault="00826ED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" w:type="pct"/>
            <w:vAlign w:val="bottom"/>
          </w:tcPr>
          <w:p w14:paraId="0B9CE09C" w14:textId="77777777" w:rsidR="00826EDA" w:rsidRPr="00F32120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91" w:type="pct"/>
            <w:tcBorders>
              <w:top w:val="double" w:sz="4" w:space="0" w:color="auto"/>
            </w:tcBorders>
            <w:vAlign w:val="bottom"/>
          </w:tcPr>
          <w:p w14:paraId="1C617AE5" w14:textId="77777777" w:rsidR="00826EDA" w:rsidRPr="00F32120" w:rsidRDefault="00826EDA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" w:type="pct"/>
          </w:tcPr>
          <w:p w14:paraId="62B45BD6" w14:textId="77777777" w:rsidR="00826EDA" w:rsidRPr="00F32120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double" w:sz="4" w:space="0" w:color="auto"/>
            </w:tcBorders>
          </w:tcPr>
          <w:p w14:paraId="3C3406DF" w14:textId="77777777" w:rsidR="00826EDA" w:rsidRPr="00F32120" w:rsidRDefault="00826EDA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32F86298" w14:textId="77777777" w:rsidR="00826EDA" w:rsidRPr="00F32120" w:rsidRDefault="00826EDA">
            <w:pPr>
              <w:pStyle w:val="acctfourfigures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6" w:type="pct"/>
            <w:tcBorders>
              <w:top w:val="double" w:sz="4" w:space="0" w:color="auto"/>
            </w:tcBorders>
          </w:tcPr>
          <w:p w14:paraId="7DEB22ED" w14:textId="77777777" w:rsidR="00826EDA" w:rsidRPr="00F32120" w:rsidRDefault="00826ED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" w:type="pct"/>
          </w:tcPr>
          <w:p w14:paraId="40A7E9C4" w14:textId="77777777" w:rsidR="00826EDA" w:rsidRPr="00F32120" w:rsidRDefault="00826ED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29" w:type="pct"/>
            <w:tcBorders>
              <w:top w:val="double" w:sz="4" w:space="0" w:color="auto"/>
            </w:tcBorders>
            <w:vAlign w:val="bottom"/>
          </w:tcPr>
          <w:p w14:paraId="04BFCDDD" w14:textId="77777777" w:rsidR="00826EDA" w:rsidRPr="00F32120" w:rsidRDefault="00826ED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0"/>
              </w:rPr>
            </w:pPr>
          </w:p>
        </w:tc>
      </w:tr>
      <w:tr w:rsidR="00826EDA" w:rsidRPr="002672F1" w14:paraId="2EA690E3" w14:textId="77777777" w:rsidTr="00AD255A">
        <w:tc>
          <w:tcPr>
            <w:tcW w:w="1218" w:type="pct"/>
            <w:vAlign w:val="bottom"/>
          </w:tcPr>
          <w:p w14:paraId="0D33AA21" w14:textId="77777777" w:rsidR="00826EDA" w:rsidRPr="007D02F2" w:rsidRDefault="00826E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384" w:type="pct"/>
            <w:vAlign w:val="bottom"/>
          </w:tcPr>
          <w:p w14:paraId="12127E05" w14:textId="77777777" w:rsidR="00826EDA" w:rsidRPr="007D02F2" w:rsidRDefault="00826ED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6A794AF9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46" w:type="pct"/>
            <w:vAlign w:val="bottom"/>
          </w:tcPr>
          <w:p w14:paraId="4A3E2566" w14:textId="77777777" w:rsidR="00826EDA" w:rsidRPr="00EB425B" w:rsidRDefault="00826ED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D2D85F5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vAlign w:val="bottom"/>
          </w:tcPr>
          <w:p w14:paraId="6678E1EA" w14:textId="77777777" w:rsidR="00826EDA" w:rsidRPr="00EB425B" w:rsidRDefault="00826ED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right="-12" w:hanging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" w:type="pct"/>
            <w:vAlign w:val="bottom"/>
          </w:tcPr>
          <w:p w14:paraId="467FCD03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41" w:type="pct"/>
            <w:vAlign w:val="bottom"/>
          </w:tcPr>
          <w:p w14:paraId="2FE8C15C" w14:textId="77777777" w:rsidR="00826EDA" w:rsidRPr="00EB425B" w:rsidRDefault="00826E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" w:type="pct"/>
            <w:vAlign w:val="bottom"/>
          </w:tcPr>
          <w:p w14:paraId="0F4EB506" w14:textId="77777777" w:rsidR="00826EDA" w:rsidRPr="00EB425B" w:rsidRDefault="00826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vAlign w:val="bottom"/>
          </w:tcPr>
          <w:p w14:paraId="59836F69" w14:textId="77777777" w:rsidR="00826EDA" w:rsidRPr="00EB425B" w:rsidRDefault="00826EDA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4" w:type="pct"/>
          </w:tcPr>
          <w:p w14:paraId="2255ECE2" w14:textId="77777777" w:rsidR="00826EDA" w:rsidRPr="00EB425B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</w:tcPr>
          <w:p w14:paraId="556D567E" w14:textId="77777777" w:rsidR="00826EDA" w:rsidRPr="00EB425B" w:rsidRDefault="00826EDA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5E9C090C" w14:textId="77777777" w:rsidR="00826EDA" w:rsidRPr="00EB425B" w:rsidRDefault="00826EDA">
            <w:pPr>
              <w:pStyle w:val="acctfourfigures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96" w:type="pct"/>
          </w:tcPr>
          <w:p w14:paraId="2313F311" w14:textId="77777777" w:rsidR="00826EDA" w:rsidRPr="00EB425B" w:rsidRDefault="00826E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" w:type="pct"/>
          </w:tcPr>
          <w:p w14:paraId="4F60A79F" w14:textId="77777777" w:rsidR="00826EDA" w:rsidRPr="00EB425B" w:rsidRDefault="00826E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29" w:type="pct"/>
            <w:vAlign w:val="bottom"/>
          </w:tcPr>
          <w:p w14:paraId="4A0B4D70" w14:textId="77777777" w:rsidR="00826EDA" w:rsidRPr="00EB425B" w:rsidRDefault="00826E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26EDA" w:rsidRPr="002672F1" w14:paraId="0E5E0E41" w14:textId="77777777" w:rsidTr="00E06961">
        <w:tc>
          <w:tcPr>
            <w:tcW w:w="1218" w:type="pct"/>
            <w:vAlign w:val="bottom"/>
          </w:tcPr>
          <w:p w14:paraId="47112E14" w14:textId="77777777" w:rsidR="00826EDA" w:rsidRPr="007D02F2" w:rsidRDefault="00826E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F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4" w:type="pct"/>
            <w:tcBorders>
              <w:bottom w:val="double" w:sz="4" w:space="0" w:color="auto"/>
            </w:tcBorders>
            <w:vAlign w:val="bottom"/>
          </w:tcPr>
          <w:p w14:paraId="79219865" w14:textId="2554B96C" w:rsidR="00826EDA" w:rsidRPr="00D30B87" w:rsidRDefault="00A32D5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418,539</w:t>
            </w:r>
          </w:p>
        </w:tc>
        <w:tc>
          <w:tcPr>
            <w:tcW w:w="84" w:type="pct"/>
            <w:vAlign w:val="bottom"/>
          </w:tcPr>
          <w:p w14:paraId="18E04072" w14:textId="77777777" w:rsidR="00826EDA" w:rsidRPr="00D30B87" w:rsidRDefault="00826E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6" w:type="pct"/>
            <w:tcBorders>
              <w:bottom w:val="double" w:sz="4" w:space="0" w:color="auto"/>
            </w:tcBorders>
            <w:vAlign w:val="bottom"/>
          </w:tcPr>
          <w:p w14:paraId="6E1522AA" w14:textId="32E6DD2C" w:rsidR="00826EDA" w:rsidRPr="00D30B87" w:rsidRDefault="00622450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</w:t>
            </w:r>
            <w:r w:rsidR="00F24A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24A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7" w:type="pct"/>
            <w:gridSpan w:val="2"/>
            <w:vAlign w:val="bottom"/>
          </w:tcPr>
          <w:p w14:paraId="3BDFB803" w14:textId="77777777" w:rsidR="00826EDA" w:rsidRPr="00D30B87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  <w:vAlign w:val="bottom"/>
          </w:tcPr>
          <w:p w14:paraId="10A3266E" w14:textId="5E32EEA7" w:rsidR="00826EDA" w:rsidRPr="00D30B87" w:rsidRDefault="00A2447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14:paraId="5E060D8B" w14:textId="77777777" w:rsidR="00826EDA" w:rsidRPr="00D30B87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double" w:sz="4" w:space="0" w:color="auto"/>
            </w:tcBorders>
            <w:vAlign w:val="bottom"/>
          </w:tcPr>
          <w:p w14:paraId="2942878E" w14:textId="555514AB" w:rsidR="00826EDA" w:rsidRPr="00D30B87" w:rsidRDefault="00F12353" w:rsidP="00F1235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14:paraId="7857284D" w14:textId="77777777" w:rsidR="00826EDA" w:rsidRPr="00D30B87" w:rsidRDefault="00826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  <w:tcBorders>
              <w:bottom w:val="double" w:sz="4" w:space="0" w:color="auto"/>
            </w:tcBorders>
            <w:vAlign w:val="bottom"/>
          </w:tcPr>
          <w:p w14:paraId="42B20A62" w14:textId="2E17048A" w:rsidR="00826EDA" w:rsidRPr="00D30B87" w:rsidRDefault="00850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36A1D" w:rsidRPr="00D30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171,078</w:t>
            </w: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4" w:type="pct"/>
          </w:tcPr>
          <w:p w14:paraId="4345278B" w14:textId="77777777" w:rsidR="00826EDA" w:rsidRPr="00D30B87" w:rsidRDefault="0082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double" w:sz="4" w:space="0" w:color="auto"/>
            </w:tcBorders>
          </w:tcPr>
          <w:p w14:paraId="4F0AE672" w14:textId="590B1B42" w:rsidR="00826EDA" w:rsidRPr="00D30B87" w:rsidRDefault="00857866" w:rsidP="0097349E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(725)</w:t>
            </w:r>
          </w:p>
        </w:tc>
        <w:tc>
          <w:tcPr>
            <w:tcW w:w="88" w:type="pct"/>
            <w:vAlign w:val="bottom"/>
          </w:tcPr>
          <w:p w14:paraId="70379348" w14:textId="77777777" w:rsidR="00826EDA" w:rsidRPr="00D30B87" w:rsidRDefault="00826EDA">
            <w:pPr>
              <w:pStyle w:val="acctfourfigures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14:paraId="1F1A1244" w14:textId="0E1B7CFD" w:rsidR="00826EDA" w:rsidRPr="00D30B87" w:rsidRDefault="00857866" w:rsidP="00B0368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345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7,2</w:t>
            </w:r>
            <w:r w:rsidR="000A20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F24A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84" w:type="pct"/>
          </w:tcPr>
          <w:p w14:paraId="463B7DC4" w14:textId="77777777" w:rsidR="00826EDA" w:rsidRPr="00D30B87" w:rsidRDefault="00826ED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9" w:type="pct"/>
            <w:tcBorders>
              <w:bottom w:val="double" w:sz="4" w:space="0" w:color="auto"/>
            </w:tcBorders>
            <w:vAlign w:val="bottom"/>
          </w:tcPr>
          <w:p w14:paraId="7354917B" w14:textId="3487A3E2" w:rsidR="00826EDA" w:rsidRPr="00D30B87" w:rsidRDefault="008F66E5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0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403,557</w:t>
            </w:r>
          </w:p>
        </w:tc>
      </w:tr>
      <w:tr w:rsidR="00AD255A" w:rsidRPr="002672F1" w14:paraId="33AC8BE3" w14:textId="77777777" w:rsidTr="00AD255A">
        <w:trPr>
          <w:trHeight w:val="1824"/>
        </w:trPr>
        <w:tc>
          <w:tcPr>
            <w:tcW w:w="1218" w:type="pct"/>
            <w:vAlign w:val="bottom"/>
          </w:tcPr>
          <w:p w14:paraId="5F214D60" w14:textId="77777777" w:rsidR="00AD255A" w:rsidRDefault="00AD255A" w:rsidP="00AD2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8338B0" w14:textId="77777777" w:rsidR="00BE0624" w:rsidRDefault="00BE0624" w:rsidP="00AD2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0BEA51" w14:textId="77777777" w:rsidR="00BE0624" w:rsidRDefault="00BE0624" w:rsidP="00AD2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F5AE47D" w14:textId="77777777" w:rsidR="00BE0624" w:rsidRDefault="00BE0624" w:rsidP="00AD2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0034B9" w14:textId="77777777" w:rsidR="00BE0624" w:rsidRDefault="00BE0624" w:rsidP="00AD2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A74D05" w14:textId="77777777" w:rsidR="00BE0624" w:rsidRDefault="00BE0624" w:rsidP="00AD2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2E285E" w14:textId="77777777" w:rsidR="00BE0624" w:rsidRPr="007D02F2" w:rsidRDefault="00BE0624" w:rsidP="00AD2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4" w:type="pct"/>
            <w:tcBorders>
              <w:top w:val="double" w:sz="4" w:space="0" w:color="auto"/>
            </w:tcBorders>
            <w:vAlign w:val="bottom"/>
          </w:tcPr>
          <w:p w14:paraId="02CF6735" w14:textId="77777777" w:rsidR="00AD255A" w:rsidRPr="0085023B" w:rsidRDefault="00AD255A" w:rsidP="00AD25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" w:type="pct"/>
            <w:vAlign w:val="bottom"/>
          </w:tcPr>
          <w:p w14:paraId="69B7138C" w14:textId="77777777" w:rsidR="00AD255A" w:rsidRPr="0085023B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6" w:type="pct"/>
            <w:tcBorders>
              <w:top w:val="double" w:sz="4" w:space="0" w:color="auto"/>
            </w:tcBorders>
            <w:vAlign w:val="bottom"/>
          </w:tcPr>
          <w:p w14:paraId="2F75E403" w14:textId="77777777" w:rsidR="00AD255A" w:rsidRPr="0085023B" w:rsidRDefault="00AD255A" w:rsidP="00AD25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8B92520" w14:textId="77777777" w:rsidR="00AD255A" w:rsidRPr="0085023B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3" w:type="pct"/>
            <w:tcBorders>
              <w:top w:val="double" w:sz="4" w:space="0" w:color="auto"/>
            </w:tcBorders>
            <w:vAlign w:val="bottom"/>
          </w:tcPr>
          <w:p w14:paraId="51D214E4" w14:textId="77777777" w:rsidR="00AD255A" w:rsidRPr="0085023B" w:rsidRDefault="00AD255A" w:rsidP="00AD25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4" w:type="pct"/>
            <w:vAlign w:val="bottom"/>
          </w:tcPr>
          <w:p w14:paraId="0378479F" w14:textId="77777777" w:rsidR="00AD255A" w:rsidRPr="0085023B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  <w:vAlign w:val="bottom"/>
          </w:tcPr>
          <w:p w14:paraId="38605B9B" w14:textId="77777777" w:rsidR="00AD255A" w:rsidRPr="0085023B" w:rsidRDefault="00AD255A" w:rsidP="00AD25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63A70FAA" w14:textId="77777777" w:rsidR="00AD255A" w:rsidRPr="0085023B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double" w:sz="4" w:space="0" w:color="auto"/>
            </w:tcBorders>
            <w:vAlign w:val="bottom"/>
          </w:tcPr>
          <w:p w14:paraId="1B10DC1B" w14:textId="77777777" w:rsidR="00AD255A" w:rsidRPr="0085023B" w:rsidRDefault="00AD255A" w:rsidP="00AD255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" w:type="pct"/>
          </w:tcPr>
          <w:p w14:paraId="70D8A822" w14:textId="77777777" w:rsidR="00AD255A" w:rsidRPr="0085023B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tcBorders>
              <w:top w:val="double" w:sz="4" w:space="0" w:color="auto"/>
            </w:tcBorders>
          </w:tcPr>
          <w:p w14:paraId="42B726A0" w14:textId="77777777" w:rsidR="00AD255A" w:rsidRPr="0085023B" w:rsidRDefault="00AD255A" w:rsidP="00AD255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07518EC9" w14:textId="77777777" w:rsidR="00AD255A" w:rsidRPr="0085023B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double" w:sz="4" w:space="0" w:color="auto"/>
            </w:tcBorders>
          </w:tcPr>
          <w:p w14:paraId="5EDF7382" w14:textId="77777777" w:rsidR="00AD255A" w:rsidRPr="0085023B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" w:type="pct"/>
          </w:tcPr>
          <w:p w14:paraId="3D5F2ECC" w14:textId="77777777" w:rsidR="00AD255A" w:rsidRPr="0085023B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9" w:type="pct"/>
            <w:tcBorders>
              <w:top w:val="double" w:sz="4" w:space="0" w:color="auto"/>
            </w:tcBorders>
            <w:vAlign w:val="bottom"/>
          </w:tcPr>
          <w:p w14:paraId="07932985" w14:textId="77777777" w:rsidR="00AD255A" w:rsidRPr="0085023B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255A" w:rsidRPr="002672F1" w14:paraId="19D8BDCD" w14:textId="77777777" w:rsidTr="00AD255A">
        <w:tc>
          <w:tcPr>
            <w:tcW w:w="1218" w:type="pct"/>
            <w:vAlign w:val="bottom"/>
          </w:tcPr>
          <w:p w14:paraId="7D7F629F" w14:textId="679FFFE8" w:rsidR="00AD255A" w:rsidRPr="002672F1" w:rsidRDefault="00AD255A" w:rsidP="00AD255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84" w:type="pct"/>
            <w:vAlign w:val="bottom"/>
          </w:tcPr>
          <w:p w14:paraId="1AF761D4" w14:textId="77777777" w:rsidR="00AD255A" w:rsidRPr="002672F1" w:rsidRDefault="00AD255A" w:rsidP="00AD25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1F70C36E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vAlign w:val="bottom"/>
          </w:tcPr>
          <w:p w14:paraId="44061C64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97C0278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65777CC6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33FAA733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1" w:type="pct"/>
            <w:vAlign w:val="bottom"/>
          </w:tcPr>
          <w:p w14:paraId="31ED1F41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70D4BE47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vAlign w:val="bottom"/>
          </w:tcPr>
          <w:p w14:paraId="2C949671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5B5C2F36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7" w:type="pct"/>
          </w:tcPr>
          <w:p w14:paraId="7A8C135D" w14:textId="77777777" w:rsidR="00AD255A" w:rsidRPr="00E54806" w:rsidRDefault="00AD255A" w:rsidP="00AD255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6ACFD470" w14:textId="77777777" w:rsidR="00AD255A" w:rsidRPr="002672F1" w:rsidRDefault="00AD255A" w:rsidP="00AD255A">
            <w:pPr>
              <w:pStyle w:val="acctfourfigures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" w:type="pct"/>
          </w:tcPr>
          <w:p w14:paraId="4215BE0E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5728F22E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9" w:type="pct"/>
            <w:vAlign w:val="bottom"/>
          </w:tcPr>
          <w:p w14:paraId="58DFB968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255A" w:rsidRPr="002672F1" w14:paraId="15D398D1" w14:textId="77777777" w:rsidTr="00AD255A">
        <w:tc>
          <w:tcPr>
            <w:tcW w:w="1218" w:type="pct"/>
            <w:vAlign w:val="bottom"/>
          </w:tcPr>
          <w:p w14:paraId="2AF60DFB" w14:textId="4C26B7BD" w:rsidR="00AD255A" w:rsidRPr="002672F1" w:rsidRDefault="00AD255A" w:rsidP="00AD255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384" w:type="pct"/>
            <w:vAlign w:val="bottom"/>
          </w:tcPr>
          <w:p w14:paraId="3C832BFA" w14:textId="77777777" w:rsidR="00AD255A" w:rsidRPr="002672F1" w:rsidRDefault="00AD255A" w:rsidP="00AD25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0F3AEED7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vAlign w:val="bottom"/>
          </w:tcPr>
          <w:p w14:paraId="62E9597D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D1AF0C5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7D937FAB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1E95B59D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1" w:type="pct"/>
            <w:vAlign w:val="bottom"/>
          </w:tcPr>
          <w:p w14:paraId="7065107D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70367E0C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vAlign w:val="bottom"/>
          </w:tcPr>
          <w:p w14:paraId="758E8F43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791AF5BF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7" w:type="pct"/>
          </w:tcPr>
          <w:p w14:paraId="1A529CB2" w14:textId="77777777" w:rsidR="00AD255A" w:rsidRPr="00E54806" w:rsidRDefault="00AD255A" w:rsidP="00AD255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6E521953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" w:type="pct"/>
          </w:tcPr>
          <w:p w14:paraId="5EA27BFD" w14:textId="77777777" w:rsidR="00AD255A" w:rsidRPr="00BA628D" w:rsidRDefault="00AD255A" w:rsidP="00AD255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" w:type="pct"/>
          </w:tcPr>
          <w:p w14:paraId="1A7B760C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9" w:type="pct"/>
            <w:vAlign w:val="bottom"/>
          </w:tcPr>
          <w:p w14:paraId="0D6C7BBC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255A" w:rsidRPr="002672F1" w14:paraId="7083BFE6" w14:textId="77777777" w:rsidTr="00777EEB">
        <w:trPr>
          <w:trHeight w:hRule="exact" w:val="374"/>
        </w:trPr>
        <w:tc>
          <w:tcPr>
            <w:tcW w:w="1218" w:type="pct"/>
            <w:vAlign w:val="bottom"/>
          </w:tcPr>
          <w:p w14:paraId="5A7A9569" w14:textId="01E7E21A" w:rsidR="00AD255A" w:rsidRPr="00400E7C" w:rsidRDefault="00AD255A" w:rsidP="00AD25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vAlign w:val="bottom"/>
          </w:tcPr>
          <w:p w14:paraId="2BC2B4D0" w14:textId="37D9A582" w:rsidR="00AD255A" w:rsidRPr="00953528" w:rsidRDefault="00AD255A" w:rsidP="00AD255A">
            <w:pPr>
              <w:pStyle w:val="acctfourfigures"/>
              <w:tabs>
                <w:tab w:val="clear" w:pos="765"/>
                <w:tab w:val="left" w:pos="677"/>
                <w:tab w:val="decimal" w:pos="956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5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372,903</w:t>
            </w:r>
          </w:p>
        </w:tc>
        <w:tc>
          <w:tcPr>
            <w:tcW w:w="84" w:type="pct"/>
          </w:tcPr>
          <w:p w14:paraId="679F56F8" w14:textId="77777777" w:rsidR="00AD255A" w:rsidRPr="00953528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vAlign w:val="bottom"/>
          </w:tcPr>
          <w:p w14:paraId="66D845E7" w14:textId="33AF508F" w:rsidR="00AD255A" w:rsidRPr="00953528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5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49,798</w:t>
            </w:r>
          </w:p>
        </w:tc>
        <w:tc>
          <w:tcPr>
            <w:tcW w:w="87" w:type="pct"/>
            <w:gridSpan w:val="2"/>
            <w:vAlign w:val="bottom"/>
          </w:tcPr>
          <w:p w14:paraId="11FE98A5" w14:textId="77777777" w:rsidR="00AD255A" w:rsidRPr="00953528" w:rsidRDefault="00AD255A" w:rsidP="00777EE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bottom"/>
          </w:tcPr>
          <w:p w14:paraId="6F32B0BB" w14:textId="5CFFCE6C" w:rsidR="00AD255A" w:rsidRPr="00953528" w:rsidRDefault="00AD255A" w:rsidP="00AD25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5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15,066</w:t>
            </w:r>
            <w:r w:rsidRPr="009535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4" w:type="pct"/>
            <w:vAlign w:val="bottom"/>
          </w:tcPr>
          <w:p w14:paraId="06B2D805" w14:textId="77777777" w:rsidR="00AD255A" w:rsidRPr="00953528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1615E274" w14:textId="3ED07E36" w:rsidR="00AD255A" w:rsidRPr="00953528" w:rsidRDefault="00AD255A" w:rsidP="00AD255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5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14:paraId="609D3D2D" w14:textId="77777777" w:rsidR="00AD255A" w:rsidRPr="00953528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bottom"/>
          </w:tcPr>
          <w:p w14:paraId="0B40DAAA" w14:textId="1881668C" w:rsidR="00AD255A" w:rsidRPr="00953528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220,674</w:t>
            </w:r>
          </w:p>
        </w:tc>
        <w:tc>
          <w:tcPr>
            <w:tcW w:w="84" w:type="pct"/>
          </w:tcPr>
          <w:p w14:paraId="52117423" w14:textId="77777777" w:rsidR="00AD255A" w:rsidRPr="00953528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  <w:vAlign w:val="bottom"/>
          </w:tcPr>
          <w:p w14:paraId="02A14E64" w14:textId="62FAB20D" w:rsidR="00AD255A" w:rsidRPr="00953528" w:rsidRDefault="00AD255A" w:rsidP="00AD255A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ind w:left="-100" w:right="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8" w:type="pct"/>
            <w:vAlign w:val="bottom"/>
          </w:tcPr>
          <w:p w14:paraId="0149067B" w14:textId="77777777" w:rsidR="00AD255A" w:rsidRPr="00953528" w:rsidRDefault="00AD255A" w:rsidP="00AD255A">
            <w:pPr>
              <w:pStyle w:val="acctfourfigures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698A6058" w14:textId="69712BED" w:rsidR="00AD255A" w:rsidRPr="00953528" w:rsidRDefault="00AD255A" w:rsidP="00AD25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35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4" w:type="pct"/>
          </w:tcPr>
          <w:p w14:paraId="7C9F01A0" w14:textId="77777777" w:rsidR="00AD255A" w:rsidRPr="00953528" w:rsidRDefault="00AD255A" w:rsidP="00AD255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7B0E5946" w14:textId="00F54A80" w:rsidR="00AD255A" w:rsidRPr="00953528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5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628,309</w:t>
            </w:r>
          </w:p>
        </w:tc>
      </w:tr>
      <w:tr w:rsidR="00AD255A" w:rsidRPr="002672F1" w14:paraId="492B7B98" w14:textId="77777777" w:rsidTr="00777EEB">
        <w:tc>
          <w:tcPr>
            <w:tcW w:w="1218" w:type="pct"/>
            <w:vAlign w:val="bottom"/>
          </w:tcPr>
          <w:p w14:paraId="3CAC3750" w14:textId="16AD82AC" w:rsidR="00AD255A" w:rsidRPr="002672F1" w:rsidRDefault="00AD255A" w:rsidP="00AD25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pct"/>
            <w:tcBorders>
              <w:top w:val="double" w:sz="4" w:space="0" w:color="auto"/>
            </w:tcBorders>
            <w:vAlign w:val="bottom"/>
          </w:tcPr>
          <w:p w14:paraId="35D2C3F7" w14:textId="197AB3BD" w:rsidR="00AD255A" w:rsidRPr="002672F1" w:rsidRDefault="00AD255A" w:rsidP="00AD25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71B4B4A4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tcBorders>
              <w:top w:val="double" w:sz="4" w:space="0" w:color="auto"/>
            </w:tcBorders>
            <w:vAlign w:val="bottom"/>
          </w:tcPr>
          <w:p w14:paraId="3C82F695" w14:textId="134E166E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73A877A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tcBorders>
              <w:top w:val="double" w:sz="4" w:space="0" w:color="auto"/>
            </w:tcBorders>
            <w:vAlign w:val="bottom"/>
          </w:tcPr>
          <w:p w14:paraId="6B6C0286" w14:textId="35BF395A" w:rsidR="00AD255A" w:rsidRPr="002672F1" w:rsidRDefault="00AD255A" w:rsidP="00AD25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29A9B928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  <w:vAlign w:val="bottom"/>
          </w:tcPr>
          <w:p w14:paraId="6F30EB5A" w14:textId="0407FECD" w:rsidR="00AD255A" w:rsidRPr="002672F1" w:rsidRDefault="00AD255A" w:rsidP="00AD255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42C1C1E6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double" w:sz="4" w:space="0" w:color="auto"/>
            </w:tcBorders>
            <w:vAlign w:val="bottom"/>
          </w:tcPr>
          <w:p w14:paraId="1E38651B" w14:textId="41C6AE6D" w:rsidR="00AD255A" w:rsidRPr="002672F1" w:rsidRDefault="00AD255A" w:rsidP="00AD255A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" w:type="pct"/>
          </w:tcPr>
          <w:p w14:paraId="748B7A66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  <w:tcBorders>
              <w:top w:val="double" w:sz="4" w:space="0" w:color="auto"/>
            </w:tcBorders>
          </w:tcPr>
          <w:p w14:paraId="25E380BC" w14:textId="7E1E6F06" w:rsidR="00AD255A" w:rsidRPr="003F3D8A" w:rsidRDefault="00AD255A" w:rsidP="00AD255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23CE7282" w14:textId="77777777" w:rsidR="00AD255A" w:rsidRPr="003F3D8A" w:rsidRDefault="00AD255A" w:rsidP="00AD255A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double" w:sz="4" w:space="0" w:color="auto"/>
            </w:tcBorders>
          </w:tcPr>
          <w:p w14:paraId="420BA045" w14:textId="70963ACE" w:rsidR="00AD255A" w:rsidRPr="003F3D8A" w:rsidRDefault="00AD255A" w:rsidP="00AD255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" w:type="pct"/>
          </w:tcPr>
          <w:p w14:paraId="53105600" w14:textId="77777777" w:rsidR="00AD255A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9" w:type="pct"/>
            <w:tcBorders>
              <w:top w:val="double" w:sz="4" w:space="0" w:color="auto"/>
            </w:tcBorders>
            <w:vAlign w:val="bottom"/>
          </w:tcPr>
          <w:p w14:paraId="34C01D29" w14:textId="4E5AD3F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D255A" w:rsidRPr="002672F1" w14:paraId="0562544B" w14:textId="77777777" w:rsidTr="00AD255A">
        <w:tc>
          <w:tcPr>
            <w:tcW w:w="1218" w:type="pct"/>
            <w:vAlign w:val="bottom"/>
          </w:tcPr>
          <w:p w14:paraId="24315DEC" w14:textId="64F09204" w:rsidR="00AD255A" w:rsidRPr="002672F1" w:rsidRDefault="00AD255A" w:rsidP="00AD25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384" w:type="pct"/>
            <w:vAlign w:val="bottom"/>
          </w:tcPr>
          <w:p w14:paraId="14ECE933" w14:textId="7C1E9C02" w:rsidR="00AD255A" w:rsidRPr="002672F1" w:rsidRDefault="00AD255A" w:rsidP="00AD25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" w:type="pct"/>
            <w:vAlign w:val="bottom"/>
          </w:tcPr>
          <w:p w14:paraId="5FBB016C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vAlign w:val="bottom"/>
          </w:tcPr>
          <w:p w14:paraId="24327968" w14:textId="3D5402E5" w:rsidR="00AD255A" w:rsidRPr="002672F1" w:rsidRDefault="00AD255A" w:rsidP="00AD255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F685735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20E67096" w14:textId="5AFFE2EE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right="-12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" w:type="pct"/>
            <w:vAlign w:val="bottom"/>
          </w:tcPr>
          <w:p w14:paraId="4379E649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vAlign w:val="bottom"/>
          </w:tcPr>
          <w:p w14:paraId="36845669" w14:textId="25B1B933" w:rsidR="00AD255A" w:rsidRPr="002672F1" w:rsidRDefault="00AD255A" w:rsidP="00AD25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14:paraId="0DF3D676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vAlign w:val="bottom"/>
          </w:tcPr>
          <w:p w14:paraId="5E7717F3" w14:textId="2E1AB338" w:rsidR="00AD255A" w:rsidRPr="002672F1" w:rsidRDefault="00AD255A" w:rsidP="00AD255A">
            <w:pPr>
              <w:pStyle w:val="acctfourfigures"/>
              <w:tabs>
                <w:tab w:val="clear" w:pos="765"/>
                <w:tab w:val="decimal" w:pos="687"/>
                <w:tab w:val="decimal" w:pos="805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" w:type="pct"/>
          </w:tcPr>
          <w:p w14:paraId="19DEB021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</w:tcPr>
          <w:p w14:paraId="16EA869D" w14:textId="515A2F14" w:rsidR="00AD255A" w:rsidRPr="003F3D8A" w:rsidRDefault="00AD255A" w:rsidP="00AD255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3E3AE537" w14:textId="77777777" w:rsidR="00AD255A" w:rsidRPr="003F3D8A" w:rsidRDefault="00AD255A" w:rsidP="00AD255A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</w:tcPr>
          <w:p w14:paraId="44609F8A" w14:textId="0BCCF3E7" w:rsidR="00AD255A" w:rsidRPr="003F3D8A" w:rsidRDefault="00AD255A" w:rsidP="00AD255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" w:type="pct"/>
          </w:tcPr>
          <w:p w14:paraId="49D55550" w14:textId="77777777" w:rsidR="00AD255A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9" w:type="pct"/>
            <w:vAlign w:val="bottom"/>
          </w:tcPr>
          <w:p w14:paraId="1836B249" w14:textId="50B58C08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255A" w:rsidRPr="002B2BB7" w14:paraId="6B367F8A" w14:textId="77777777" w:rsidTr="00AD255A">
        <w:tc>
          <w:tcPr>
            <w:tcW w:w="1218" w:type="pct"/>
            <w:vAlign w:val="bottom"/>
          </w:tcPr>
          <w:p w14:paraId="28487672" w14:textId="5EE48537" w:rsidR="00AD255A" w:rsidRPr="002672F1" w:rsidRDefault="00AD255A" w:rsidP="00AD2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384" w:type="pct"/>
            <w:vAlign w:val="bottom"/>
          </w:tcPr>
          <w:p w14:paraId="7EF4CBE7" w14:textId="065B8C46" w:rsidR="00AD255A" w:rsidRPr="002672F1" w:rsidRDefault="00AD255A" w:rsidP="00AD25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301,921</w:t>
            </w:r>
          </w:p>
        </w:tc>
        <w:tc>
          <w:tcPr>
            <w:tcW w:w="84" w:type="pct"/>
            <w:vAlign w:val="bottom"/>
          </w:tcPr>
          <w:p w14:paraId="103F4A9E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vAlign w:val="bottom"/>
          </w:tcPr>
          <w:p w14:paraId="671E3FE0" w14:textId="7FE46F77" w:rsidR="00AD255A" w:rsidRPr="00CB69E7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E7">
              <w:rPr>
                <w:rFonts w:asciiTheme="majorBidi" w:hAnsiTheme="majorBidi" w:cstheme="majorBidi"/>
                <w:sz w:val="30"/>
                <w:szCs w:val="30"/>
              </w:rPr>
              <w:t>44,030</w:t>
            </w:r>
          </w:p>
        </w:tc>
        <w:tc>
          <w:tcPr>
            <w:tcW w:w="87" w:type="pct"/>
            <w:gridSpan w:val="2"/>
            <w:vAlign w:val="bottom"/>
          </w:tcPr>
          <w:p w14:paraId="0E856239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2E15E320" w14:textId="71AA6352" w:rsidR="00AD255A" w:rsidRPr="002672F1" w:rsidRDefault="00AD255A" w:rsidP="00AD255A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14:paraId="18B701DE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vAlign w:val="bottom"/>
          </w:tcPr>
          <w:p w14:paraId="3FCF60D0" w14:textId="1714F044" w:rsidR="00AD255A" w:rsidRPr="002672F1" w:rsidRDefault="00AD255A" w:rsidP="00AD255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14:paraId="11C1EA20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vAlign w:val="bottom"/>
          </w:tcPr>
          <w:p w14:paraId="573F89F1" w14:textId="1C995F38" w:rsidR="00AD255A" w:rsidRPr="00777EEB" w:rsidRDefault="00AD255A" w:rsidP="00AD25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7E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(220,674)</w:t>
            </w:r>
          </w:p>
        </w:tc>
        <w:tc>
          <w:tcPr>
            <w:tcW w:w="84" w:type="pct"/>
          </w:tcPr>
          <w:p w14:paraId="3B9BC4DB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</w:tcPr>
          <w:p w14:paraId="61DBEB62" w14:textId="1C38C461" w:rsidR="00AD255A" w:rsidRPr="00CB69E7" w:rsidRDefault="00AD255A" w:rsidP="00AD255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471" w:right="32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8" w:type="pct"/>
            <w:vAlign w:val="bottom"/>
          </w:tcPr>
          <w:p w14:paraId="4CE20909" w14:textId="77777777" w:rsidR="00AD255A" w:rsidRPr="002672F1" w:rsidRDefault="00AD255A" w:rsidP="00AD255A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</w:tcPr>
          <w:p w14:paraId="16817078" w14:textId="614294F6" w:rsidR="00AD255A" w:rsidRPr="005E66EA" w:rsidRDefault="00AD255A" w:rsidP="00AD25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34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4" w:type="pct"/>
          </w:tcPr>
          <w:p w14:paraId="7EC46908" w14:textId="77777777" w:rsidR="00AD255A" w:rsidRPr="005E66EA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9" w:type="pct"/>
            <w:vAlign w:val="bottom"/>
          </w:tcPr>
          <w:p w14:paraId="4FFE5603" w14:textId="6D4D3C61" w:rsidR="00AD255A" w:rsidRPr="00C108A2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08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125,277</w:t>
            </w:r>
          </w:p>
        </w:tc>
      </w:tr>
      <w:tr w:rsidR="00AD255A" w:rsidRPr="002B2BB7" w14:paraId="515C74F5" w14:textId="77777777" w:rsidTr="00AD255A">
        <w:tc>
          <w:tcPr>
            <w:tcW w:w="1218" w:type="pct"/>
            <w:vAlign w:val="bottom"/>
          </w:tcPr>
          <w:p w14:paraId="62FFCADF" w14:textId="77777777" w:rsidR="00AD255A" w:rsidRDefault="00AD255A" w:rsidP="00AD255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</w:p>
          <w:p w14:paraId="52BDB713" w14:textId="214AD905" w:rsidR="00AD255A" w:rsidRPr="002672F1" w:rsidRDefault="00AD255A" w:rsidP="00AD2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672F1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vAlign w:val="bottom"/>
          </w:tcPr>
          <w:p w14:paraId="532528A6" w14:textId="02209F70" w:rsidR="00AD255A" w:rsidRDefault="00AD255A" w:rsidP="00AD25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21,890</w:t>
            </w:r>
          </w:p>
        </w:tc>
        <w:tc>
          <w:tcPr>
            <w:tcW w:w="84" w:type="pct"/>
            <w:vAlign w:val="bottom"/>
          </w:tcPr>
          <w:p w14:paraId="5395437E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vAlign w:val="bottom"/>
          </w:tcPr>
          <w:p w14:paraId="204B14CA" w14:textId="38913187" w:rsidR="00AD255A" w:rsidRPr="001941A2" w:rsidRDefault="00AD255A" w:rsidP="00AD255A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B0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7B693EF4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bottom"/>
          </w:tcPr>
          <w:p w14:paraId="0FA111FA" w14:textId="3B6B16F2" w:rsidR="00AD255A" w:rsidRDefault="00AD255A" w:rsidP="00AD25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320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4" w:type="pct"/>
            <w:vAlign w:val="bottom"/>
          </w:tcPr>
          <w:p w14:paraId="313B56B3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4C79D151" w14:textId="07C7F5C2" w:rsidR="00AD255A" w:rsidRDefault="00AD255A" w:rsidP="00AD25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3FE">
              <w:rPr>
                <w:rFonts w:asciiTheme="majorBidi" w:hAnsiTheme="majorBidi" w:cstheme="majorBidi"/>
                <w:sz w:val="30"/>
                <w:szCs w:val="30"/>
              </w:rPr>
              <w:t>(862)</w:t>
            </w:r>
          </w:p>
        </w:tc>
        <w:tc>
          <w:tcPr>
            <w:tcW w:w="84" w:type="pct"/>
            <w:vAlign w:val="bottom"/>
          </w:tcPr>
          <w:p w14:paraId="785FE46B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bottom"/>
          </w:tcPr>
          <w:p w14:paraId="11CACE77" w14:textId="1D2BBAD1" w:rsidR="00AD255A" w:rsidRPr="007B1473" w:rsidRDefault="00AD255A" w:rsidP="00AD255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4" w:type="pct"/>
          </w:tcPr>
          <w:p w14:paraId="2C5F6CCB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31AAA544" w14:textId="77777777" w:rsidR="00AD255A" w:rsidRDefault="00AD255A" w:rsidP="00AD255A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3DD7F1C" w14:textId="7A92E429" w:rsidR="00AD255A" w:rsidRPr="00034602" w:rsidRDefault="00AD255A" w:rsidP="00AD255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8" w:type="pct"/>
            <w:vAlign w:val="bottom"/>
          </w:tcPr>
          <w:p w14:paraId="43624D6F" w14:textId="77777777" w:rsidR="00AD255A" w:rsidRPr="002672F1" w:rsidRDefault="00AD255A" w:rsidP="00AD255A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7047FD84" w14:textId="77777777" w:rsidR="00AD255A" w:rsidRDefault="00AD255A" w:rsidP="00AD25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45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416342" w14:textId="14D59E47" w:rsidR="00AD255A" w:rsidRPr="00CA1C6A" w:rsidRDefault="00AD255A" w:rsidP="00AD25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4" w:type="pct"/>
          </w:tcPr>
          <w:p w14:paraId="40899CD7" w14:textId="77777777" w:rsidR="00AD255A" w:rsidRPr="005E66EA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7A52B0FB" w14:textId="6D5E7169" w:rsidR="00AD255A" w:rsidRPr="009667C9" w:rsidRDefault="00AD255A" w:rsidP="00AD25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21,028</w:t>
            </w:r>
          </w:p>
        </w:tc>
      </w:tr>
      <w:tr w:rsidR="00AD255A" w:rsidRPr="002B2BB7" w14:paraId="7CF1CB3D" w14:textId="77777777" w:rsidTr="00AD255A">
        <w:tc>
          <w:tcPr>
            <w:tcW w:w="1218" w:type="pct"/>
            <w:vAlign w:val="bottom"/>
          </w:tcPr>
          <w:p w14:paraId="799EABC8" w14:textId="630ED340" w:rsidR="00AD255A" w:rsidRPr="002672F1" w:rsidRDefault="00AD255A" w:rsidP="00AD25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111CA" w14:textId="4ACB3443" w:rsidR="00AD255A" w:rsidRDefault="00AD255A" w:rsidP="00AD25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323,81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84" w:type="pct"/>
            <w:vAlign w:val="bottom"/>
          </w:tcPr>
          <w:p w14:paraId="10844F39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FF335" w14:textId="437597E3" w:rsidR="00AD255A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  <w:tc>
          <w:tcPr>
            <w:tcW w:w="87" w:type="pct"/>
            <w:gridSpan w:val="2"/>
            <w:vAlign w:val="bottom"/>
          </w:tcPr>
          <w:p w14:paraId="30820641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6C8D4" w14:textId="6CB42C8A" w:rsidR="00AD255A" w:rsidRPr="00CB69E7" w:rsidRDefault="00AD255A" w:rsidP="00AD25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32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69E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vAlign w:val="bottom"/>
          </w:tcPr>
          <w:p w14:paraId="5BC31EFE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8D608" w14:textId="3E01785D" w:rsidR="00AD255A" w:rsidRPr="00B023FE" w:rsidRDefault="00AD255A" w:rsidP="00AD25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3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(862)</w:t>
            </w:r>
          </w:p>
        </w:tc>
        <w:tc>
          <w:tcPr>
            <w:tcW w:w="84" w:type="pct"/>
            <w:vAlign w:val="bottom"/>
          </w:tcPr>
          <w:p w14:paraId="0787CFFE" w14:textId="77777777" w:rsidR="00AD255A" w:rsidRPr="002672F1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30A03" w14:textId="4AAF5AED" w:rsidR="00AD255A" w:rsidRDefault="00AD255A" w:rsidP="00AD25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71" w:right="-195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4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220,674</w:t>
            </w:r>
            <w:r w:rsidRPr="007B14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84" w:type="pct"/>
          </w:tcPr>
          <w:p w14:paraId="26E3B430" w14:textId="77777777" w:rsidR="00AD255A" w:rsidRPr="002672F1" w:rsidRDefault="00AD255A" w:rsidP="00AD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08845788" w14:textId="3F03A6B9" w:rsidR="00AD255A" w:rsidRPr="00F710A3" w:rsidRDefault="00AD255A" w:rsidP="00AD255A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471" w:right="32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0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8" w:type="pct"/>
            <w:vAlign w:val="bottom"/>
          </w:tcPr>
          <w:p w14:paraId="581E9FD9" w14:textId="77777777" w:rsidR="00AD255A" w:rsidRPr="002672F1" w:rsidRDefault="00AD255A" w:rsidP="00AD255A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29E71E73" w14:textId="2BB8926E" w:rsidR="00AD255A" w:rsidRPr="00C108A2" w:rsidRDefault="00AD255A" w:rsidP="00AD25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right="34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08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84" w:type="pct"/>
          </w:tcPr>
          <w:p w14:paraId="2287FAB8" w14:textId="77777777" w:rsidR="00AD255A" w:rsidRPr="005E66EA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A2F9F" w14:textId="04F542B4" w:rsidR="00AD255A" w:rsidRPr="00777EEB" w:rsidRDefault="00AD255A" w:rsidP="00AD255A">
            <w:pPr>
              <w:pStyle w:val="acctfourfigures"/>
              <w:tabs>
                <w:tab w:val="clear" w:pos="765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7E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146,305</w:t>
            </w:r>
          </w:p>
        </w:tc>
      </w:tr>
    </w:tbl>
    <w:p w14:paraId="2C9795B0" w14:textId="7C51099C" w:rsidR="001F598E" w:rsidRDefault="001F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78A81A4" w14:textId="77777777" w:rsidR="001F598E" w:rsidRDefault="001F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  <w:sectPr w:rsidR="001F598E" w:rsidSect="00103929">
          <w:headerReference w:type="default" r:id="rId17"/>
          <w:footerReference w:type="default" r:id="rId18"/>
          <w:pgSz w:w="16834" w:h="11909" w:orient="landscape" w:code="9"/>
          <w:pgMar w:top="1152" w:right="691" w:bottom="1199" w:left="576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</w:rPr>
        <w:br w:type="page"/>
      </w:r>
    </w:p>
    <w:p w14:paraId="01BA71D4" w14:textId="77777777" w:rsidR="00010CAD" w:rsidRDefault="007152C3" w:rsidP="00C16B10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1350" w:hanging="520"/>
        <w:rPr>
          <w:rFonts w:asciiTheme="majorBidi" w:hAnsiTheme="majorBidi" w:cstheme="majorBidi"/>
        </w:rPr>
      </w:pPr>
      <w:r w:rsidRPr="00EE52AA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261E814B" w14:textId="77777777" w:rsidR="00191141" w:rsidRPr="00191141" w:rsidRDefault="00191141" w:rsidP="00191141">
      <w:pPr>
        <w:rPr>
          <w:sz w:val="30"/>
          <w:szCs w:val="30"/>
        </w:rPr>
      </w:pPr>
    </w:p>
    <w:tbl>
      <w:tblPr>
        <w:tblpPr w:leftFromText="180" w:rightFromText="180" w:vertAnchor="text" w:horzAnchor="margin" w:tblpX="1227" w:tblpY="47"/>
        <w:tblW w:w="140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40"/>
        <w:gridCol w:w="3240"/>
        <w:gridCol w:w="180"/>
        <w:gridCol w:w="810"/>
        <w:gridCol w:w="897"/>
        <w:gridCol w:w="183"/>
        <w:gridCol w:w="900"/>
        <w:gridCol w:w="180"/>
        <w:gridCol w:w="810"/>
        <w:gridCol w:w="180"/>
        <w:gridCol w:w="900"/>
        <w:gridCol w:w="180"/>
        <w:gridCol w:w="809"/>
        <w:gridCol w:w="181"/>
        <w:gridCol w:w="990"/>
        <w:gridCol w:w="180"/>
        <w:gridCol w:w="809"/>
        <w:gridCol w:w="181"/>
        <w:gridCol w:w="990"/>
      </w:tblGrid>
      <w:tr w:rsidR="00D443A2" w:rsidRPr="00E1070F" w14:paraId="27AD04CC" w14:textId="77777777" w:rsidTr="00C16B10">
        <w:trPr>
          <w:trHeight w:val="389"/>
          <w:tblHeader/>
        </w:trPr>
        <w:tc>
          <w:tcPr>
            <w:tcW w:w="1440" w:type="dxa"/>
            <w:vAlign w:val="bottom"/>
          </w:tcPr>
          <w:p w14:paraId="538F2A77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0" w:type="dxa"/>
            <w:gridSpan w:val="18"/>
            <w:vAlign w:val="bottom"/>
          </w:tcPr>
          <w:p w14:paraId="365CF843" w14:textId="77777777" w:rsidR="00D443A2" w:rsidRPr="00E1070F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107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443A2" w:rsidRPr="00EE52AA" w14:paraId="6D345477" w14:textId="77777777" w:rsidTr="00C16B10">
        <w:trPr>
          <w:trHeight w:val="389"/>
          <w:tblHeader/>
        </w:trPr>
        <w:tc>
          <w:tcPr>
            <w:tcW w:w="1440" w:type="dxa"/>
            <w:vAlign w:val="bottom"/>
          </w:tcPr>
          <w:p w14:paraId="339DD383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  <w:vAlign w:val="bottom"/>
          </w:tcPr>
          <w:p w14:paraId="48C8146B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C41FD1" w14:textId="77777777" w:rsidR="00D443A2" w:rsidRPr="00EE52AA" w:rsidRDefault="00D443A2" w:rsidP="00C16B10">
            <w:pPr>
              <w:pStyle w:val="acctfourfigures"/>
              <w:tabs>
                <w:tab w:val="clear" w:pos="765"/>
                <w:tab w:val="decimal" w:pos="1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Merge w:val="restart"/>
            <w:hideMark/>
          </w:tcPr>
          <w:p w14:paraId="050571B1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ind w:left="-90" w:right="-8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3CE741D5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980" w:type="dxa"/>
            <w:gridSpan w:val="3"/>
            <w:vMerge w:val="restart"/>
            <w:vAlign w:val="bottom"/>
            <w:hideMark/>
          </w:tcPr>
          <w:p w14:paraId="29FDBD56" w14:textId="21574C90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  <w:r w:rsidR="00C16B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0655681C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Merge w:val="restart"/>
            <w:vAlign w:val="bottom"/>
            <w:hideMark/>
          </w:tcPr>
          <w:p w14:paraId="1587A1D0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F575F6A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Merge w:val="restart"/>
            <w:vAlign w:val="bottom"/>
            <w:hideMark/>
          </w:tcPr>
          <w:p w14:paraId="25F4177D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2035CFCF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Merge w:val="restart"/>
            <w:vAlign w:val="bottom"/>
            <w:hideMark/>
          </w:tcPr>
          <w:p w14:paraId="4B71F0EB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EE52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EE52A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8F775B" w:rsidRPr="00EE52AA" w14:paraId="5DA8001A" w14:textId="77777777" w:rsidTr="00C16B10">
        <w:trPr>
          <w:trHeight w:val="389"/>
          <w:tblHeader/>
        </w:trPr>
        <w:tc>
          <w:tcPr>
            <w:tcW w:w="1440" w:type="dxa"/>
            <w:vAlign w:val="bottom"/>
          </w:tcPr>
          <w:p w14:paraId="0B99450E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  <w:vAlign w:val="bottom"/>
            <w:hideMark/>
          </w:tcPr>
          <w:p w14:paraId="11FAEC40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  <w:vAlign w:val="bottom"/>
          </w:tcPr>
          <w:p w14:paraId="624615A2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35B8E582" w14:textId="77777777" w:rsidR="00D443A2" w:rsidRPr="00EE52AA" w:rsidRDefault="00D443A2" w:rsidP="00C1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bidi="ar-SA"/>
              </w:rPr>
            </w:pPr>
          </w:p>
        </w:tc>
        <w:tc>
          <w:tcPr>
            <w:tcW w:w="1980" w:type="dxa"/>
            <w:gridSpan w:val="3"/>
            <w:vMerge/>
            <w:vAlign w:val="center"/>
            <w:hideMark/>
          </w:tcPr>
          <w:p w14:paraId="11497728" w14:textId="77777777" w:rsidR="00D443A2" w:rsidRPr="00EE52AA" w:rsidRDefault="00D443A2" w:rsidP="00C1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6D0595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Merge/>
            <w:vAlign w:val="center"/>
            <w:hideMark/>
          </w:tcPr>
          <w:p w14:paraId="537C0CFB" w14:textId="77777777" w:rsidR="00D443A2" w:rsidRPr="00EE52AA" w:rsidRDefault="00D443A2" w:rsidP="00C1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90AC995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Merge/>
            <w:vAlign w:val="center"/>
            <w:hideMark/>
          </w:tcPr>
          <w:p w14:paraId="0DE42F26" w14:textId="77777777" w:rsidR="00D443A2" w:rsidRPr="00EE52AA" w:rsidRDefault="00D443A2" w:rsidP="00C1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5F18C5D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Merge/>
            <w:vAlign w:val="center"/>
            <w:hideMark/>
          </w:tcPr>
          <w:p w14:paraId="1EA2912C" w14:textId="77777777" w:rsidR="00D443A2" w:rsidRPr="00EE52AA" w:rsidRDefault="00D443A2" w:rsidP="00C1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</w:tr>
      <w:tr w:rsidR="008F775B" w:rsidRPr="00EE52AA" w14:paraId="5F038E79" w14:textId="77777777" w:rsidTr="00C16B10">
        <w:trPr>
          <w:trHeight w:val="389"/>
          <w:tblHeader/>
        </w:trPr>
        <w:tc>
          <w:tcPr>
            <w:tcW w:w="1440" w:type="dxa"/>
            <w:vAlign w:val="bottom"/>
          </w:tcPr>
          <w:p w14:paraId="1118CB5A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vAlign w:val="bottom"/>
          </w:tcPr>
          <w:p w14:paraId="7F3DF05E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3B3A97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4370D3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1B4C0A73" w14:textId="18ABF58F" w:rsidR="00D443A2" w:rsidRPr="00EE52AA" w:rsidRDefault="008167B0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4F398F4E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3B7FA5" w14:textId="1376EAC9" w:rsidR="00D443A2" w:rsidRPr="00EE52AA" w:rsidRDefault="00916A8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B9CD4C0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9AB4AC" w14:textId="56A3478E" w:rsidR="00D443A2" w:rsidRPr="00EE52AA" w:rsidRDefault="00384EEA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C120C1E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67A860" w14:textId="5510A930" w:rsidR="00D443A2" w:rsidRPr="00EE52AA" w:rsidRDefault="00384EEA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2B33DAB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1151BE50" w14:textId="2C83120B" w:rsidR="00D443A2" w:rsidRPr="00EE52AA" w:rsidRDefault="00CE25CA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9665C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9665C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vAlign w:val="bottom"/>
          </w:tcPr>
          <w:p w14:paraId="07FEB9D7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2C181D" w14:textId="3A7FFC05" w:rsidR="00D443A2" w:rsidRPr="00EE52AA" w:rsidRDefault="009665C3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1A45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0A5F46B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799E6537" w14:textId="0088395C" w:rsidR="00D443A2" w:rsidRPr="00EE52AA" w:rsidRDefault="0090121E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vAlign w:val="bottom"/>
          </w:tcPr>
          <w:p w14:paraId="4C9DDF99" w14:textId="77777777" w:rsidR="00D443A2" w:rsidRPr="00EE52AA" w:rsidRDefault="00D443A2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97D642" w14:textId="15C5E517" w:rsidR="00D443A2" w:rsidRPr="00EE52AA" w:rsidRDefault="0090121E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8F775B" w:rsidRPr="00EE52AA" w14:paraId="2DE3AA73" w14:textId="77777777" w:rsidTr="00C16B10">
        <w:trPr>
          <w:trHeight w:val="389"/>
          <w:tblHeader/>
        </w:trPr>
        <w:tc>
          <w:tcPr>
            <w:tcW w:w="1440" w:type="dxa"/>
            <w:vAlign w:val="bottom"/>
          </w:tcPr>
          <w:p w14:paraId="693510A0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vAlign w:val="bottom"/>
          </w:tcPr>
          <w:p w14:paraId="33CBCA67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C20AA0F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28D6B7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45C21F72" w14:textId="5F3D080D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2D4DD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3" w:type="dxa"/>
            <w:vAlign w:val="bottom"/>
          </w:tcPr>
          <w:p w14:paraId="433D20B8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1D178D" w14:textId="6F72ABEC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2D4DD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461D347E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973AF6C" w14:textId="658A8F85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2D4DD7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161DA06C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A00F14" w14:textId="0C2DC681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2D4DD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5C6F1C73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DA34BBC" w14:textId="4EBFFA1C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2D4DD7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81" w:type="dxa"/>
            <w:vAlign w:val="bottom"/>
          </w:tcPr>
          <w:p w14:paraId="6C9D2A9C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788F2B" w14:textId="0EE6842B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2D4DD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00193F10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3950581" w14:textId="29E2E400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2D4DD7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81" w:type="dxa"/>
            <w:vAlign w:val="bottom"/>
          </w:tcPr>
          <w:p w14:paraId="670104A6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1C332A" w14:textId="583F0602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52AA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2D4DD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425465" w:rsidRPr="004341A3" w14:paraId="1C2E0668" w14:textId="77777777" w:rsidTr="00C16B10">
        <w:tc>
          <w:tcPr>
            <w:tcW w:w="1440" w:type="dxa"/>
          </w:tcPr>
          <w:p w14:paraId="267D9266" w14:textId="77777777" w:rsidR="00425465" w:rsidRPr="00EE52AA" w:rsidRDefault="00425465" w:rsidP="00C16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</w:tcPr>
          <w:p w14:paraId="3A660FBF" w14:textId="77777777" w:rsidR="00425465" w:rsidRPr="00EE52AA" w:rsidRDefault="00425465" w:rsidP="00C16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876F12B" w14:textId="77777777" w:rsidR="00425465" w:rsidRPr="00EE52AA" w:rsidRDefault="00425465" w:rsidP="00C16B1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60EF636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07082533" w14:textId="77777777" w:rsidR="00425465" w:rsidRPr="004341A3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341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6390" w:type="dxa"/>
            <w:gridSpan w:val="12"/>
            <w:vAlign w:val="bottom"/>
          </w:tcPr>
          <w:p w14:paraId="5E87D61D" w14:textId="77777777" w:rsidR="00425465" w:rsidRPr="004341A3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341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341A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F775B" w:rsidRPr="00E1619C" w14:paraId="36C7BC57" w14:textId="77777777" w:rsidTr="00C16B10">
        <w:tc>
          <w:tcPr>
            <w:tcW w:w="1440" w:type="dxa"/>
            <w:hideMark/>
          </w:tcPr>
          <w:p w14:paraId="3CDAC41B" w14:textId="5EB29842" w:rsidR="00425465" w:rsidRPr="00EE52AA" w:rsidRDefault="00425465" w:rsidP="00C16B10">
            <w:pPr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 สยาม </w:t>
            </w: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อินฟรา จำกัด</w:t>
            </w:r>
          </w:p>
        </w:tc>
        <w:tc>
          <w:tcPr>
            <w:tcW w:w="3240" w:type="dxa"/>
            <w:hideMark/>
          </w:tcPr>
          <w:p w14:paraId="7643838E" w14:textId="54AF896C" w:rsidR="00425465" w:rsidRPr="00EE52AA" w:rsidRDefault="00425465" w:rsidP="00C16B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E52AA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ให้บริการซ่อมแซม ปรับปรุง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7B522F07" w14:textId="608A5561" w:rsidR="00425465" w:rsidRPr="00EE52AA" w:rsidRDefault="00425465" w:rsidP="00C16B1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Pr="00EE52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ความแข็งแรงโครงสร้างพื้นฐาน</w:t>
            </w:r>
          </w:p>
        </w:tc>
        <w:tc>
          <w:tcPr>
            <w:tcW w:w="180" w:type="dxa"/>
            <w:vAlign w:val="bottom"/>
          </w:tcPr>
          <w:p w14:paraId="1AE31CAD" w14:textId="77777777" w:rsidR="00425465" w:rsidRPr="00EE52AA" w:rsidRDefault="00425465" w:rsidP="00C16B1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5CFD984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 w:right="-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52A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897" w:type="dxa"/>
          </w:tcPr>
          <w:p w14:paraId="61D84710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5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68.50</w:t>
            </w:r>
          </w:p>
        </w:tc>
        <w:tc>
          <w:tcPr>
            <w:tcW w:w="183" w:type="dxa"/>
            <w:vAlign w:val="bottom"/>
          </w:tcPr>
          <w:p w14:paraId="412B0DCC" w14:textId="77777777" w:rsidR="00425465" w:rsidRPr="00EE52AA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BD34E9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E5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68.50</w:t>
            </w:r>
          </w:p>
        </w:tc>
        <w:tc>
          <w:tcPr>
            <w:tcW w:w="180" w:type="dxa"/>
            <w:vAlign w:val="bottom"/>
          </w:tcPr>
          <w:p w14:paraId="14A39468" w14:textId="77777777" w:rsidR="00425465" w:rsidRPr="00EE52AA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811160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161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27,400</w:t>
            </w:r>
          </w:p>
        </w:tc>
        <w:tc>
          <w:tcPr>
            <w:tcW w:w="180" w:type="dxa"/>
            <w:vAlign w:val="bottom"/>
          </w:tcPr>
          <w:p w14:paraId="0C84878A" w14:textId="77777777" w:rsidR="00425465" w:rsidRPr="00EE52AA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506FAE" w14:textId="77777777" w:rsidR="00425465" w:rsidRPr="00E1619C" w:rsidRDefault="00425465" w:rsidP="00C16B10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61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27,400</w:t>
            </w:r>
          </w:p>
        </w:tc>
        <w:tc>
          <w:tcPr>
            <w:tcW w:w="180" w:type="dxa"/>
            <w:vAlign w:val="bottom"/>
          </w:tcPr>
          <w:p w14:paraId="4FD9490A" w14:textId="77777777" w:rsidR="00425465" w:rsidRPr="00EE52AA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hideMark/>
          </w:tcPr>
          <w:p w14:paraId="5DD3F4E0" w14:textId="77777777" w:rsidR="00425465" w:rsidRPr="00746973" w:rsidRDefault="00425465" w:rsidP="00C16B10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6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276612F6" w14:textId="77777777" w:rsidR="00425465" w:rsidRPr="00746973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11F23C30" w14:textId="77777777" w:rsidR="00425465" w:rsidRPr="00746973" w:rsidRDefault="00425465" w:rsidP="00C16B10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6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FBC898" w14:textId="77777777" w:rsidR="00425465" w:rsidRPr="000A4C46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A4B29D1" w14:textId="77777777" w:rsidR="00425465" w:rsidRPr="000A4C46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61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27,400</w:t>
            </w:r>
          </w:p>
        </w:tc>
        <w:tc>
          <w:tcPr>
            <w:tcW w:w="181" w:type="dxa"/>
            <w:vAlign w:val="bottom"/>
          </w:tcPr>
          <w:p w14:paraId="508FEC0D" w14:textId="77777777" w:rsidR="00425465" w:rsidRPr="000A4C46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5F803F" w14:textId="77777777" w:rsidR="00425465" w:rsidRPr="00E1619C" w:rsidRDefault="00425465" w:rsidP="00C16B10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61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27,400</w:t>
            </w:r>
          </w:p>
        </w:tc>
      </w:tr>
      <w:tr w:rsidR="00052358" w:rsidRPr="00261D52" w14:paraId="3C6DB438" w14:textId="77777777" w:rsidTr="00C16B10">
        <w:trPr>
          <w:trHeight w:val="1549"/>
        </w:trPr>
        <w:tc>
          <w:tcPr>
            <w:tcW w:w="1440" w:type="dxa"/>
          </w:tcPr>
          <w:p w14:paraId="07549FE9" w14:textId="32292D1C" w:rsidR="00425465" w:rsidRPr="00EE52AA" w:rsidRDefault="00425465" w:rsidP="00C16B1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2A3A4E">
              <w:rPr>
                <w:rFonts w:asciiTheme="majorBidi" w:hAnsiTheme="majorBidi"/>
                <w:sz w:val="30"/>
                <w:szCs w:val="30"/>
                <w:cs/>
              </w:rPr>
              <w:t>บริษัท แอลฟา ดี เอ็ม เทค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2A3A4E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3240" w:type="dxa"/>
          </w:tcPr>
          <w:p w14:paraId="67A01FB3" w14:textId="6B36CF16" w:rsidR="00425465" w:rsidRDefault="00425465" w:rsidP="00C16B10">
            <w:pPr>
              <w:rPr>
                <w:rFonts w:asciiTheme="majorBidi" w:hAnsiTheme="majorBidi"/>
                <w:sz w:val="30"/>
                <w:szCs w:val="30"/>
              </w:rPr>
            </w:pPr>
            <w:r w:rsidRPr="00091722">
              <w:rPr>
                <w:rFonts w:asciiTheme="majorBidi" w:hAnsiTheme="majorBidi"/>
                <w:sz w:val="30"/>
                <w:szCs w:val="30"/>
                <w:cs/>
              </w:rPr>
              <w:t>การให้บริการระบบการชำระเงินดิจิตัล</w:t>
            </w:r>
          </w:p>
          <w:p w14:paraId="151ED6C2" w14:textId="483627AE" w:rsidR="00425465" w:rsidRDefault="00425465" w:rsidP="00C16B10">
            <w:pPr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091722">
              <w:rPr>
                <w:rFonts w:asciiTheme="majorBidi" w:hAnsiTheme="majorBidi"/>
                <w:sz w:val="30"/>
                <w:szCs w:val="30"/>
                <w:cs/>
              </w:rPr>
              <w:t>ระบบการบริหาร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91722">
              <w:rPr>
                <w:rFonts w:asciiTheme="majorBidi" w:hAnsiTheme="majorBidi"/>
                <w:sz w:val="30"/>
                <w:szCs w:val="30"/>
                <w:cs/>
              </w:rPr>
              <w:t>จัดการจราจรและ</w:t>
            </w:r>
          </w:p>
          <w:p w14:paraId="2FBBDA38" w14:textId="040D0A5C" w:rsidR="00425465" w:rsidRDefault="00425465" w:rsidP="00C16B10">
            <w:pPr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091722">
              <w:rPr>
                <w:rFonts w:asciiTheme="majorBidi" w:hAnsiTheme="majorBidi"/>
                <w:sz w:val="30"/>
                <w:szCs w:val="30"/>
                <w:cs/>
              </w:rPr>
              <w:t>ความปลอดภัย และระบบบริหาร</w:t>
            </w:r>
          </w:p>
          <w:p w14:paraId="67F13DF2" w14:textId="1FCBC914" w:rsidR="00425465" w:rsidRPr="00EE52AA" w:rsidRDefault="00425465" w:rsidP="00C16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91722">
              <w:rPr>
                <w:rFonts w:asciiTheme="majorBidi" w:hAnsiTheme="majorBidi"/>
                <w:sz w:val="30"/>
                <w:szCs w:val="30"/>
                <w:cs/>
              </w:rPr>
              <w:t>จัดการทรัพย์สิน</w:t>
            </w:r>
          </w:p>
        </w:tc>
        <w:tc>
          <w:tcPr>
            <w:tcW w:w="180" w:type="dxa"/>
            <w:vAlign w:val="bottom"/>
          </w:tcPr>
          <w:p w14:paraId="2CE25152" w14:textId="77777777" w:rsidR="00425465" w:rsidRPr="00EE52AA" w:rsidRDefault="00425465" w:rsidP="00C16B1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156798E" w14:textId="19270C3A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 w:right="-8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52A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897" w:type="dxa"/>
          </w:tcPr>
          <w:p w14:paraId="6D81E9FD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3" w:type="dxa"/>
            <w:vAlign w:val="bottom"/>
          </w:tcPr>
          <w:p w14:paraId="2BFA91F6" w14:textId="77777777" w:rsidR="00425465" w:rsidRPr="00EE52AA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6BE63E8" w14:textId="09873A17" w:rsidR="00425465" w:rsidRPr="001F1DE6" w:rsidRDefault="00D051C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110B9772" w14:textId="77777777" w:rsidR="00425465" w:rsidRPr="00EE52AA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4BDB3EE" w14:textId="77777777" w:rsidR="00425465" w:rsidRPr="00FF1970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4963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  <w:tc>
          <w:tcPr>
            <w:tcW w:w="180" w:type="dxa"/>
          </w:tcPr>
          <w:p w14:paraId="7CAC57D2" w14:textId="77777777" w:rsidR="00425465" w:rsidRPr="00EE52AA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AB2137D" w14:textId="0BB12FE7" w:rsidR="00425465" w:rsidRPr="00746973" w:rsidRDefault="00D051C5" w:rsidP="005C29FD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 w:right="-2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180" w:type="dxa"/>
          </w:tcPr>
          <w:p w14:paraId="1CA29A86" w14:textId="77777777" w:rsidR="00425465" w:rsidRPr="00746973" w:rsidRDefault="00425465" w:rsidP="00C16B10">
            <w:pPr>
              <w:pStyle w:val="acctfourfigures"/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</w:tcPr>
          <w:p w14:paraId="250EC0C0" w14:textId="77777777" w:rsidR="00425465" w:rsidRPr="00746973" w:rsidRDefault="00425465" w:rsidP="00C16B10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46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420556D3" w14:textId="77777777" w:rsidR="00425465" w:rsidRPr="00746973" w:rsidRDefault="00425465" w:rsidP="00C16B10">
            <w:pPr>
              <w:pStyle w:val="acctfourfigures"/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1E0A4A8" w14:textId="77777777" w:rsidR="00425465" w:rsidRPr="00746973" w:rsidRDefault="00425465" w:rsidP="00C16B10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69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19B03B" w14:textId="77777777" w:rsidR="00425465" w:rsidRPr="000A4C46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</w:tcPr>
          <w:p w14:paraId="2E8A69D4" w14:textId="77777777" w:rsidR="00425465" w:rsidRPr="00760E6B" w:rsidRDefault="00425465" w:rsidP="00C16B10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4963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  <w:tc>
          <w:tcPr>
            <w:tcW w:w="181" w:type="dxa"/>
            <w:vAlign w:val="bottom"/>
          </w:tcPr>
          <w:p w14:paraId="0F0AABCF" w14:textId="77777777" w:rsidR="00425465" w:rsidRPr="000A4C46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76DDAC0" w14:textId="07826E27" w:rsidR="00425465" w:rsidRPr="00261D52" w:rsidRDefault="00DD50E6" w:rsidP="00C16B10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4963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</w:tr>
      <w:tr w:rsidR="00052358" w:rsidRPr="00FF1970" w14:paraId="50CCB0A5" w14:textId="77777777" w:rsidTr="00C16B10">
        <w:tc>
          <w:tcPr>
            <w:tcW w:w="1440" w:type="dxa"/>
          </w:tcPr>
          <w:p w14:paraId="57A79239" w14:textId="77777777" w:rsidR="00425465" w:rsidRPr="00BD1D46" w:rsidRDefault="00425465" w:rsidP="00C16B1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D1D4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40" w:type="dxa"/>
          </w:tcPr>
          <w:p w14:paraId="52A1724B" w14:textId="77777777" w:rsidR="00425465" w:rsidRPr="00091722" w:rsidRDefault="00425465" w:rsidP="00C16B10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16AA7C11" w14:textId="77777777" w:rsidR="00425465" w:rsidRPr="00EE52AA" w:rsidRDefault="00425465" w:rsidP="00C16B1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5666355" w14:textId="77777777" w:rsidR="00425465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97" w:type="dxa"/>
          </w:tcPr>
          <w:p w14:paraId="63FD6E79" w14:textId="77777777" w:rsidR="00425465" w:rsidRPr="00EE52AA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0C83F373" w14:textId="77777777" w:rsidR="00425465" w:rsidRPr="00EE52AA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D1F2DF0" w14:textId="77777777" w:rsidR="00425465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321BA3" w14:textId="77777777" w:rsidR="00425465" w:rsidRPr="00EE52AA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B390B" w14:textId="77777777" w:rsidR="00425465" w:rsidRPr="00FF1970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77,400</w:t>
            </w:r>
          </w:p>
        </w:tc>
        <w:tc>
          <w:tcPr>
            <w:tcW w:w="180" w:type="dxa"/>
            <w:vAlign w:val="bottom"/>
          </w:tcPr>
          <w:p w14:paraId="3FA84C83" w14:textId="77777777" w:rsidR="00425465" w:rsidRPr="00FF1970" w:rsidRDefault="00425465" w:rsidP="00C16B10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C1E8C" w14:textId="5B981796" w:rsidR="00425465" w:rsidRPr="00FF1970" w:rsidRDefault="005C29FD" w:rsidP="00C16B10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25465" w:rsidRPr="00FF19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="00425465"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25465" w:rsidRPr="00FF19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387CBC59" w14:textId="77777777" w:rsidR="00425465" w:rsidRPr="00FF1970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5273DB" w14:textId="77777777" w:rsidR="00425465" w:rsidRPr="00FF1970" w:rsidRDefault="00425465" w:rsidP="00C16B10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A336404" w14:textId="77777777" w:rsidR="00425465" w:rsidRPr="00FF1970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909D8E" w14:textId="77777777" w:rsidR="00425465" w:rsidRPr="00FF1970" w:rsidRDefault="00425465" w:rsidP="00C16B10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F941F3" w14:textId="77777777" w:rsidR="00425465" w:rsidRPr="00FF1970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400BC" w14:textId="77777777" w:rsidR="00425465" w:rsidRPr="00FF1970" w:rsidRDefault="00425465" w:rsidP="00C16B10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77,400</w:t>
            </w:r>
          </w:p>
        </w:tc>
        <w:tc>
          <w:tcPr>
            <w:tcW w:w="181" w:type="dxa"/>
            <w:vAlign w:val="bottom"/>
          </w:tcPr>
          <w:p w14:paraId="3E7D1712" w14:textId="77777777" w:rsidR="00425465" w:rsidRPr="00FF1970" w:rsidRDefault="00425465" w:rsidP="00C16B10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EAE128" w14:textId="110E6A17" w:rsidR="00425465" w:rsidRPr="00FF1970" w:rsidRDefault="005C29FD" w:rsidP="00C16B10">
            <w:pPr>
              <w:pStyle w:val="acctfourfigures"/>
              <w:tabs>
                <w:tab w:val="clear" w:pos="765"/>
                <w:tab w:val="decimal" w:pos="173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25465" w:rsidRPr="00FF19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="00425465" w:rsidRPr="00FF19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25465" w:rsidRPr="00FF19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400</w:t>
            </w:r>
          </w:p>
        </w:tc>
      </w:tr>
    </w:tbl>
    <w:p w14:paraId="34573B22" w14:textId="77777777" w:rsidR="00C25503" w:rsidRDefault="00C25503" w:rsidP="00C25503"/>
    <w:p w14:paraId="025729BA" w14:textId="77777777" w:rsidR="00541A26" w:rsidRDefault="00541A26" w:rsidP="00C25503"/>
    <w:p w14:paraId="44E21B14" w14:textId="77777777" w:rsidR="00541A26" w:rsidRDefault="00541A26" w:rsidP="00C25503"/>
    <w:p w14:paraId="71373439" w14:textId="77777777" w:rsidR="00541A26" w:rsidRDefault="00541A26" w:rsidP="00C25503"/>
    <w:p w14:paraId="11D3E517" w14:textId="77777777" w:rsidR="00541A26" w:rsidRDefault="00541A26" w:rsidP="00C25503"/>
    <w:p w14:paraId="2195E86E" w14:textId="77777777" w:rsidR="00541A26" w:rsidRDefault="00541A26" w:rsidP="00C25503"/>
    <w:p w14:paraId="6FA972F5" w14:textId="77777777" w:rsidR="00541A26" w:rsidRDefault="00541A26" w:rsidP="00C25503"/>
    <w:p w14:paraId="2D2466CD" w14:textId="77777777" w:rsidR="00541A26" w:rsidRDefault="00541A26" w:rsidP="00C25503"/>
    <w:p w14:paraId="5902B6B2" w14:textId="77777777" w:rsidR="00541A26" w:rsidRDefault="00541A26" w:rsidP="00C25503"/>
    <w:p w14:paraId="04EA0E83" w14:textId="77777777" w:rsidR="00541A26" w:rsidRDefault="00541A26" w:rsidP="00C25503"/>
    <w:p w14:paraId="5C845CFA" w14:textId="77777777" w:rsidR="00541A26" w:rsidRDefault="00541A26" w:rsidP="00C25503"/>
    <w:p w14:paraId="74B24ABA" w14:textId="77777777" w:rsidR="00541A26" w:rsidRDefault="00541A26" w:rsidP="00C25503"/>
    <w:p w14:paraId="7F264CFC" w14:textId="77777777" w:rsidR="00541A26" w:rsidRDefault="00541A26" w:rsidP="00C25503"/>
    <w:p w14:paraId="51DA3B9A" w14:textId="77777777" w:rsidR="00541A26" w:rsidRDefault="00541A26" w:rsidP="00C25503"/>
    <w:p w14:paraId="372A3034" w14:textId="77777777" w:rsidR="00541A26" w:rsidRDefault="00541A26" w:rsidP="00C25503"/>
    <w:p w14:paraId="47C3D947" w14:textId="77777777" w:rsidR="00541A26" w:rsidRDefault="00541A26" w:rsidP="00C25503"/>
    <w:p w14:paraId="46865EE7" w14:textId="77777777" w:rsidR="00541A26" w:rsidRDefault="00541A26" w:rsidP="00C25503"/>
    <w:p w14:paraId="3BDB2E71" w14:textId="77777777" w:rsidR="00541A26" w:rsidRDefault="00541A26" w:rsidP="00C25503"/>
    <w:p w14:paraId="0319BE5E" w14:textId="77777777" w:rsidR="00541A26" w:rsidRDefault="00541A26" w:rsidP="00C25503"/>
    <w:p w14:paraId="1D9CDC8C" w14:textId="77777777" w:rsidR="00541A26" w:rsidRDefault="00541A26" w:rsidP="00C25503"/>
    <w:p w14:paraId="2A70B363" w14:textId="77777777" w:rsidR="00541A26" w:rsidRDefault="00541A26" w:rsidP="00C25503"/>
    <w:p w14:paraId="2281BDE6" w14:textId="77777777" w:rsidR="00541A26" w:rsidRDefault="00541A26" w:rsidP="00C25503"/>
    <w:p w14:paraId="6368757E" w14:textId="77777777" w:rsidR="00541A26" w:rsidRDefault="00541A26" w:rsidP="00C25503"/>
    <w:p w14:paraId="25055FDA" w14:textId="77777777" w:rsidR="00541A26" w:rsidRDefault="00541A26" w:rsidP="00C25503"/>
    <w:p w14:paraId="22155C75" w14:textId="77777777" w:rsidR="00541A26" w:rsidRDefault="00541A26" w:rsidP="00C25503"/>
    <w:p w14:paraId="07200272" w14:textId="77777777" w:rsidR="009A1432" w:rsidRDefault="009A1432" w:rsidP="00C25503">
      <w:pPr>
        <w:rPr>
          <w:rFonts w:asciiTheme="majorBidi" w:hAnsiTheme="majorBidi" w:cstheme="majorBidi"/>
          <w:sz w:val="30"/>
          <w:szCs w:val="30"/>
          <w:cs/>
        </w:rPr>
        <w:sectPr w:rsidR="009A1432" w:rsidSect="00B23593">
          <w:headerReference w:type="default" r:id="rId19"/>
          <w:pgSz w:w="16834" w:h="11909" w:orient="landscape" w:code="9"/>
          <w:pgMar w:top="1152" w:right="691" w:bottom="1199" w:left="576" w:header="720" w:footer="720" w:gutter="0"/>
          <w:cols w:space="720"/>
          <w:docGrid w:linePitch="360"/>
        </w:sectPr>
      </w:pPr>
    </w:p>
    <w:p w14:paraId="27E5ED9C" w14:textId="77777777" w:rsidR="00C25503" w:rsidRPr="0029768D" w:rsidRDefault="00C25503" w:rsidP="00C25503">
      <w:pPr>
        <w:pStyle w:val="Heading9"/>
        <w:numPr>
          <w:ilvl w:val="0"/>
          <w:numId w:val="19"/>
        </w:numPr>
        <w:tabs>
          <w:tab w:val="clear" w:pos="340"/>
          <w:tab w:val="left" w:pos="540"/>
        </w:tabs>
        <w:ind w:left="540" w:hanging="540"/>
        <w:rPr>
          <w:rFonts w:asciiTheme="majorBidi" w:hAnsiTheme="majorBidi" w:cstheme="majorBidi"/>
        </w:rPr>
      </w:pPr>
      <w:r w:rsidRPr="0029768D">
        <w:rPr>
          <w:rFonts w:asciiTheme="majorBidi" w:hAnsiTheme="majorBidi" w:cstheme="majorBidi" w:hint="cs"/>
          <w:cs/>
        </w:rPr>
        <w:lastRenderedPageBreak/>
        <w:t>ต้นทุนสัมปทานในการใช้ทางยกระดับ</w:t>
      </w:r>
    </w:p>
    <w:p w14:paraId="3AD94041" w14:textId="77777777" w:rsidR="00C25503" w:rsidRPr="00345798" w:rsidRDefault="00C25503" w:rsidP="00C25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6071"/>
        <w:gridCol w:w="3119"/>
      </w:tblGrid>
      <w:tr w:rsidR="00C25503" w:rsidRPr="00045257" w14:paraId="6F06B10C" w14:textId="77777777">
        <w:trPr>
          <w:tblHeader/>
        </w:trPr>
        <w:tc>
          <w:tcPr>
            <w:tcW w:w="6071" w:type="dxa"/>
            <w:vAlign w:val="bottom"/>
          </w:tcPr>
          <w:p w14:paraId="3B82DB80" w14:textId="77777777" w:rsidR="00C25503" w:rsidRPr="00045257" w:rsidRDefault="00C2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52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45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52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45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3119" w:type="dxa"/>
          </w:tcPr>
          <w:p w14:paraId="262B87D5" w14:textId="77777777" w:rsidR="00C25503" w:rsidRPr="00045257" w:rsidRDefault="00C2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52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452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0452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452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5503" w:rsidRPr="00045257" w14:paraId="36267829" w14:textId="77777777">
        <w:trPr>
          <w:tblHeader/>
        </w:trPr>
        <w:tc>
          <w:tcPr>
            <w:tcW w:w="6071" w:type="dxa"/>
            <w:vAlign w:val="bottom"/>
          </w:tcPr>
          <w:p w14:paraId="6EC2FBD0" w14:textId="77777777" w:rsidR="00C25503" w:rsidRPr="00045257" w:rsidRDefault="00C2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</w:tcPr>
          <w:p w14:paraId="49434E7A" w14:textId="77777777" w:rsidR="00C25503" w:rsidRPr="00045257" w:rsidRDefault="00C2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2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5503" w:rsidRPr="00045257" w14:paraId="68989C79" w14:textId="77777777">
        <w:trPr>
          <w:tblHeader/>
        </w:trPr>
        <w:tc>
          <w:tcPr>
            <w:tcW w:w="6071" w:type="dxa"/>
            <w:vAlign w:val="bottom"/>
          </w:tcPr>
          <w:p w14:paraId="7CDC8E90" w14:textId="77777777" w:rsidR="00C25503" w:rsidRPr="00045257" w:rsidRDefault="00C2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52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0452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52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4525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3119" w:type="dxa"/>
          </w:tcPr>
          <w:p w14:paraId="34562A11" w14:textId="77777777" w:rsidR="00C25503" w:rsidRPr="00045257" w:rsidRDefault="00C25503" w:rsidP="00D54E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65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257">
              <w:rPr>
                <w:rFonts w:asciiTheme="majorBidi" w:hAnsiTheme="majorBidi" w:cstheme="majorBidi"/>
                <w:sz w:val="30"/>
                <w:szCs w:val="30"/>
              </w:rPr>
              <w:t>7,253,247</w:t>
            </w:r>
          </w:p>
        </w:tc>
      </w:tr>
      <w:tr w:rsidR="00C25503" w:rsidRPr="00045257" w14:paraId="53CF6474" w14:textId="77777777">
        <w:trPr>
          <w:tblHeader/>
        </w:trPr>
        <w:tc>
          <w:tcPr>
            <w:tcW w:w="6071" w:type="dxa"/>
            <w:vAlign w:val="bottom"/>
          </w:tcPr>
          <w:p w14:paraId="41B7C70B" w14:textId="77777777" w:rsidR="00C25503" w:rsidRPr="00045257" w:rsidRDefault="00C2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2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25BB8DA" w14:textId="1B37FCFD" w:rsidR="00C25503" w:rsidRPr="00045257" w:rsidRDefault="00045257" w:rsidP="00D54E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(172,191)</w:t>
            </w:r>
          </w:p>
        </w:tc>
      </w:tr>
      <w:tr w:rsidR="00C25503" w:rsidRPr="007C232A" w14:paraId="5AD718D9" w14:textId="77777777">
        <w:tc>
          <w:tcPr>
            <w:tcW w:w="6071" w:type="dxa"/>
            <w:vAlign w:val="bottom"/>
          </w:tcPr>
          <w:p w14:paraId="564D8723" w14:textId="77777777" w:rsidR="00C25503" w:rsidRPr="00045257" w:rsidRDefault="00C2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52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0452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52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452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3119" w:type="dxa"/>
            <w:tcBorders>
              <w:top w:val="single" w:sz="4" w:space="0" w:color="auto"/>
              <w:bottom w:val="double" w:sz="4" w:space="0" w:color="auto"/>
            </w:tcBorders>
          </w:tcPr>
          <w:p w14:paraId="7746311D" w14:textId="6B87A3F6" w:rsidR="00C25503" w:rsidRPr="00045257" w:rsidRDefault="002815E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8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2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7,081,056</w:t>
            </w:r>
          </w:p>
        </w:tc>
      </w:tr>
    </w:tbl>
    <w:p w14:paraId="08E12BA8" w14:textId="77777777" w:rsidR="00C25503" w:rsidRPr="00911A04" w:rsidRDefault="00C25503" w:rsidP="00C25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A61527B" w14:textId="77777777" w:rsidR="007152C3" w:rsidRDefault="007152C3" w:rsidP="000B7323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highlight w:val="yellow"/>
          <w:shd w:val="clear" w:color="auto" w:fill="D9D9D9" w:themeFill="background1" w:themeFillShade="D9"/>
        </w:rPr>
      </w:pPr>
    </w:p>
    <w:p w14:paraId="76B45AFC" w14:textId="77777777" w:rsidR="007152C3" w:rsidRDefault="007152C3" w:rsidP="000B7323">
      <w:pPr>
        <w:pStyle w:val="BodyText"/>
        <w:framePr w:w="13920" w:wrap="auto" w:hAnchor="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highlight w:val="yellow"/>
          <w:shd w:val="clear" w:color="auto" w:fill="D9D9D9" w:themeFill="background1" w:themeFillShade="D9"/>
          <w:cs/>
        </w:rPr>
        <w:sectPr w:rsidR="007152C3" w:rsidSect="00136AE8">
          <w:headerReference w:type="default" r:id="rId20"/>
          <w:pgSz w:w="11909" w:h="16834" w:code="9"/>
          <w:pgMar w:top="691" w:right="1199" w:bottom="576" w:left="1152" w:header="720" w:footer="720" w:gutter="0"/>
          <w:cols w:space="720"/>
          <w:docGrid w:linePitch="360"/>
        </w:sectPr>
      </w:pPr>
    </w:p>
    <w:p w14:paraId="40F235AB" w14:textId="77777777" w:rsidR="00775575" w:rsidRPr="00F37125" w:rsidRDefault="00775575" w:rsidP="00010CAD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1350" w:hanging="520"/>
        <w:rPr>
          <w:rFonts w:asciiTheme="majorBidi" w:hAnsiTheme="majorBidi" w:cstheme="majorBidi"/>
          <w:cs/>
        </w:rPr>
      </w:pPr>
      <w:r w:rsidRPr="00F37125">
        <w:rPr>
          <w:rFonts w:asciiTheme="majorBidi" w:hAnsiTheme="majorBidi" w:cstheme="majorBidi"/>
          <w:cs/>
        </w:rPr>
        <w:lastRenderedPageBreak/>
        <w:t>ส่วนงานดำเนินงานและการจำแนกรายได้</w:t>
      </w:r>
    </w:p>
    <w:p w14:paraId="25A23212" w14:textId="05F96C3C" w:rsidR="00775575" w:rsidRPr="00191141" w:rsidRDefault="00775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483" w:type="pct"/>
        <w:tblInd w:w="1260" w:type="dxa"/>
        <w:tblLayout w:type="fixed"/>
        <w:tblLook w:val="00A0" w:firstRow="1" w:lastRow="0" w:firstColumn="1" w:lastColumn="0" w:noHBand="0" w:noVBand="0"/>
      </w:tblPr>
      <w:tblGrid>
        <w:gridCol w:w="2344"/>
        <w:gridCol w:w="895"/>
        <w:gridCol w:w="254"/>
        <w:gridCol w:w="913"/>
        <w:gridCol w:w="268"/>
        <w:gridCol w:w="988"/>
        <w:gridCol w:w="268"/>
        <w:gridCol w:w="997"/>
        <w:gridCol w:w="243"/>
        <w:gridCol w:w="955"/>
        <w:gridCol w:w="262"/>
        <w:gridCol w:w="821"/>
        <w:gridCol w:w="14"/>
        <w:gridCol w:w="268"/>
        <w:gridCol w:w="902"/>
        <w:gridCol w:w="254"/>
        <w:gridCol w:w="11"/>
        <w:gridCol w:w="902"/>
        <w:gridCol w:w="14"/>
        <w:gridCol w:w="257"/>
        <w:gridCol w:w="14"/>
        <w:gridCol w:w="960"/>
        <w:gridCol w:w="14"/>
        <w:gridCol w:w="257"/>
        <w:gridCol w:w="14"/>
        <w:gridCol w:w="868"/>
      </w:tblGrid>
      <w:tr w:rsidR="00655FC4" w:rsidRPr="0079282D" w14:paraId="49B207E5" w14:textId="77777777" w:rsidTr="00871270">
        <w:trPr>
          <w:tblHeader/>
        </w:trPr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C5878" w14:textId="77777777" w:rsidR="0079282D" w:rsidRPr="00010CAD" w:rsidRDefault="0079282D">
            <w:pPr>
              <w:spacing w:line="32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160" w:type="pct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13DABDDA" w14:textId="77777777" w:rsidR="0079282D" w:rsidRPr="00BE5BBD" w:rsidRDefault="0079282D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71270" w:rsidRPr="0079282D" w14:paraId="6C9EFA0F" w14:textId="77777777" w:rsidTr="00871270">
        <w:trPr>
          <w:trHeight w:val="389"/>
          <w:tblHeader/>
        </w:trPr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D27F1" w14:textId="77777777" w:rsidR="00C16B10" w:rsidRDefault="00C16B10" w:rsidP="00C16B10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4DE5C2C5" w14:textId="20128BA7" w:rsidR="0079282D" w:rsidRPr="00C16B10" w:rsidRDefault="00C16B10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งวดสามเดือน</w:t>
            </w:r>
            <w:r w:rsidRPr="00BE5BB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7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6DCC99" w14:textId="77777777" w:rsidR="0079282D" w:rsidRPr="00BE5BBD" w:rsidRDefault="0079282D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94EB291" w14:textId="77777777" w:rsidR="0079282D" w:rsidRPr="00BE5BBD" w:rsidRDefault="0079282D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บริการทางยกระดับ</w:t>
            </w:r>
          </w:p>
        </w:tc>
        <w:tc>
          <w:tcPr>
            <w:tcW w:w="90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E06550" w14:textId="77777777" w:rsidR="000B7323" w:rsidRPr="00BE5BBD" w:rsidRDefault="0079282D" w:rsidP="00871270">
            <w:pPr>
              <w:spacing w:line="240" w:lineRule="auto"/>
              <w:ind w:left="-105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บริการซ่อมแซมโครงสร้างพื้นฐาน</w:t>
            </w:r>
          </w:p>
          <w:p w14:paraId="6B254C3A" w14:textId="1883B5C1" w:rsidR="0079282D" w:rsidRPr="00BE5BBD" w:rsidRDefault="0079282D">
            <w:pPr>
              <w:spacing w:line="240" w:lineRule="auto"/>
              <w:ind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และขายสินค้าที่เกี่ยวข้อง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10EA3EF7" w14:textId="77777777" w:rsidR="0079282D" w:rsidRPr="00BE5BBD" w:rsidRDefault="0079282D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E40CF" w14:textId="49160DE2" w:rsidR="0079282D" w:rsidRPr="00BE5BBD" w:rsidRDefault="0079282D">
            <w:pPr>
              <w:tabs>
                <w:tab w:val="clear" w:pos="1871"/>
                <w:tab w:val="left" w:pos="1726"/>
              </w:tabs>
              <w:spacing w:line="240" w:lineRule="auto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บริการระบบ การบริหาร</w:t>
            </w:r>
            <w:r w:rsidR="0087127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และขายสินค้าที่เกี่ยวข้อง</w:t>
            </w:r>
          </w:p>
        </w:tc>
        <w:tc>
          <w:tcPr>
            <w:tcW w:w="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8E5B8" w14:textId="77777777" w:rsidR="0079282D" w:rsidRPr="00BE5BBD" w:rsidRDefault="0079282D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4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E1973D" w14:textId="77777777" w:rsidR="0079282D" w:rsidRPr="00BE5BBD" w:rsidRDefault="0079282D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E73DF5F" w14:textId="77777777" w:rsidR="0079282D" w:rsidRPr="00BE5BBD" w:rsidRDefault="0079282D">
            <w:pPr>
              <w:spacing w:line="320" w:lineRule="exact"/>
              <w:ind w:left="-108" w:right="-9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CFBAD" w14:textId="77777777" w:rsidR="0079282D" w:rsidRPr="00BE5BBD" w:rsidRDefault="0079282D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5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601694" w14:textId="77777777" w:rsidR="0079282D" w:rsidRPr="00BE5BBD" w:rsidRDefault="0079282D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34F19D5" w14:textId="77777777" w:rsidR="0079282D" w:rsidRPr="00BE5BBD" w:rsidRDefault="0079282D" w:rsidP="0079282D">
            <w:pPr>
              <w:spacing w:line="320" w:lineRule="exact"/>
              <w:ind w:right="-94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71270" w:rsidRPr="0079282D" w14:paraId="3CF7CDB0" w14:textId="77777777" w:rsidTr="00871270">
        <w:trPr>
          <w:trHeight w:val="362"/>
          <w:tblHeader/>
        </w:trPr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C110E" w14:textId="1F5A6634" w:rsidR="0079282D" w:rsidRPr="00BE5BBD" w:rsidRDefault="00C16B10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 </w:t>
            </w:r>
            <w:r w:rsidR="0079282D" w:rsidRPr="00BE5BB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9282D" w:rsidRPr="00BE5BB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31</w:t>
            </w:r>
            <w:r w:rsidR="007152C3" w:rsidRPr="00BE5BB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มีนาคม</w:t>
            </w:r>
            <w:r w:rsidR="0079282D" w:rsidRPr="00BE5BB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</w:tcPr>
          <w:p w14:paraId="60570673" w14:textId="396F0AF6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7152C3"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059F44BF" w14:textId="77777777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14:paraId="4A1CF421" w14:textId="1A35A9BA" w:rsidR="0079282D" w:rsidRPr="00BE5BBD" w:rsidRDefault="007152C3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53CE7E4A" w14:textId="77777777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14:paraId="33CFB0BB" w14:textId="621C2340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7152C3"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41BBB33A" w14:textId="77777777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58D781E0" w14:textId="48174F6F" w:rsidR="0079282D" w:rsidRPr="00BE5BBD" w:rsidRDefault="007152C3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5E9E44FE" w14:textId="77777777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14:paraId="78C99D36" w14:textId="31C94D95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7152C3"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69A111C2" w14:textId="77777777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3241A" w14:textId="18BF6E2E" w:rsidR="0079282D" w:rsidRPr="00BE5BBD" w:rsidRDefault="007152C3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3BFCF77A" w14:textId="77777777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72AECAB9" w14:textId="536BF95B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7152C3"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36A41F62" w14:textId="77777777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4B5F6" w14:textId="2DFDBC58" w:rsidR="0079282D" w:rsidRPr="00BE5BBD" w:rsidRDefault="007152C3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58385" w14:textId="77777777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36766" w14:textId="62CE73D3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7152C3"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284FB" w14:textId="77777777" w:rsidR="0079282D" w:rsidRPr="00BE5BBD" w:rsidRDefault="0079282D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14:paraId="3EF44B41" w14:textId="031BC47A" w:rsidR="0079282D" w:rsidRPr="00BE5BBD" w:rsidRDefault="007152C3">
            <w:pPr>
              <w:tabs>
                <w:tab w:val="clear" w:pos="2580"/>
                <w:tab w:val="clear" w:pos="2807"/>
                <w:tab w:val="clear" w:pos="3515"/>
                <w:tab w:val="left" w:pos="94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</w:tr>
      <w:tr w:rsidR="00655FC4" w:rsidRPr="0079282D" w14:paraId="564A6424" w14:textId="77777777" w:rsidTr="00871270">
        <w:trPr>
          <w:trHeight w:hRule="exact" w:val="317"/>
          <w:tblHeader/>
        </w:trPr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AA0F2" w14:textId="77777777" w:rsidR="0079282D" w:rsidRPr="00010CAD" w:rsidRDefault="0079282D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160" w:type="pct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0C1D2CBF" w14:textId="77777777" w:rsidR="0079282D" w:rsidRPr="00BE5BBD" w:rsidRDefault="0079282D">
            <w:pPr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BE5BBD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พันบาท</w:t>
            </w:r>
            <w:r w:rsidRPr="00BE5BBD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871270" w:rsidRPr="0079282D" w14:paraId="3A1B1A34" w14:textId="77777777" w:rsidTr="00871270">
        <w:trPr>
          <w:trHeight w:hRule="exact" w:val="353"/>
        </w:trPr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F0A13A" w14:textId="77777777" w:rsidR="0079282D" w:rsidRPr="00BE5BBD" w:rsidRDefault="0079282D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</w:tcPr>
          <w:p w14:paraId="70661A57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180D6794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14:paraId="554B68DD" w14:textId="77777777" w:rsidR="0079282D" w:rsidRPr="00BE5BBD" w:rsidRDefault="0079282D" w:rsidP="0079282D">
            <w:pPr>
              <w:tabs>
                <w:tab w:val="clear" w:pos="907"/>
                <w:tab w:val="left" w:pos="729"/>
              </w:tabs>
              <w:spacing w:line="240" w:lineRule="auto"/>
              <w:ind w:left="-108" w:right="-80" w:hanging="26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4902C6CB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14:paraId="0A9131CA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7F2FD644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693BDE45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38CAE8BD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14:paraId="5B4F752C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124F0303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33E63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54ED53ED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2FB97D98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7A140988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E9406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1A07E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6D46B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FF41F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14:paraId="35452EA4" w14:textId="77777777" w:rsidR="0079282D" w:rsidRPr="00BE5BBD" w:rsidRDefault="0079282D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</w:tr>
      <w:tr w:rsidR="00871270" w:rsidRPr="0079282D" w14:paraId="1C2288AD" w14:textId="77777777" w:rsidTr="00871270"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90173" w14:textId="77777777" w:rsidR="00597F50" w:rsidRPr="00BE5BBD" w:rsidRDefault="00597F50" w:rsidP="00597F50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</w:tcPr>
          <w:p w14:paraId="06497A56" w14:textId="4E79B187" w:rsidR="00597F50" w:rsidRPr="00BE5BBD" w:rsidRDefault="00ED0D38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670,82</w:t>
            </w:r>
            <w:r w:rsidR="006479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4BE6FBC0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7754CBAA" w14:textId="1A0AE18C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652,881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</w:tcPr>
          <w:p w14:paraId="0B162D93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</w:tcPr>
          <w:p w14:paraId="6CDF1AC5" w14:textId="46B5D0D8" w:rsidR="00597F50" w:rsidRPr="00BE5BBD" w:rsidRDefault="00E56B3B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5,731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4612E483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</w:tcPr>
          <w:p w14:paraId="5DD553A0" w14:textId="2FA11C54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BF5F964" w14:textId="77777777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</w:tcPr>
          <w:p w14:paraId="066D4A1F" w14:textId="2E96936F" w:rsidR="00597F50" w:rsidRPr="00BE5BBD" w:rsidRDefault="002554C9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554C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6,87</w:t>
            </w:r>
            <w:r w:rsidR="000B123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29C1441B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right w:val="nil"/>
            </w:tcBorders>
          </w:tcPr>
          <w:p w14:paraId="765E862A" w14:textId="2E42D42A" w:rsidR="00597F50" w:rsidRPr="00BE5BBD" w:rsidRDefault="002554C9" w:rsidP="002554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234DE89A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7EE132C9" w14:textId="28CD299F" w:rsidR="00597F50" w:rsidRPr="00BE5BBD" w:rsidRDefault="002554C9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206636DE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nil"/>
              <w:right w:val="nil"/>
            </w:tcBorders>
          </w:tcPr>
          <w:p w14:paraId="0C53A138" w14:textId="36839802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C8827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</w:tcPr>
          <w:p w14:paraId="1BE043D2" w14:textId="28BDB72E" w:rsidR="00597F50" w:rsidRPr="00BE5BBD" w:rsidRDefault="00083C69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83C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683,</w:t>
            </w:r>
            <w:r w:rsidR="00D157E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</w:t>
            </w:r>
            <w:r w:rsidR="006479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68850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</w:tcPr>
          <w:p w14:paraId="7AF8214D" w14:textId="4734ABB1" w:rsidR="00597F50" w:rsidRPr="00BE5BBD" w:rsidRDefault="00597F50" w:rsidP="00597F50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653,458</w:t>
            </w:r>
          </w:p>
        </w:tc>
      </w:tr>
      <w:tr w:rsidR="00871270" w:rsidRPr="0079282D" w14:paraId="7A109391" w14:textId="77777777" w:rsidTr="00871270"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21881" w14:textId="77777777" w:rsidR="00597F50" w:rsidRPr="00BE5BBD" w:rsidRDefault="00597F50" w:rsidP="00597F50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30DE4" w14:textId="001A3032" w:rsidR="00597F50" w:rsidRPr="00BE5BBD" w:rsidRDefault="00ED0D38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12C8B594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AA8C3" w14:textId="2E7B7933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4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1D590AF2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5B20A" w14:textId="055FE463" w:rsidR="00597F50" w:rsidRPr="00BE5BBD" w:rsidRDefault="00BE5BBD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</w:t>
            </w:r>
            <w:r w:rsidR="00D351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018C1875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2E67D" w14:textId="52C89DB4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8,950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7CA14D22" w14:textId="77777777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9032B" w14:textId="6239D552" w:rsidR="00597F50" w:rsidRPr="00BE5BBD" w:rsidRDefault="002554C9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554C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3,835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019B5F2B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EA03B" w14:textId="54D22AF8" w:rsidR="00597F50" w:rsidRPr="00BE5BBD" w:rsidRDefault="002554C9" w:rsidP="002554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2075C656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69A72" w14:textId="41B91992" w:rsidR="00597F50" w:rsidRPr="00BE5BBD" w:rsidRDefault="00083C69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83C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</w:t>
            </w:r>
            <w:r w:rsidR="009F14E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2,262</w:t>
            </w:r>
            <w:r w:rsidRPr="00083C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6C9FF302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A8DA2" w14:textId="716B61B6" w:rsidR="00597F50" w:rsidRPr="00BE5BBD" w:rsidRDefault="00597F50" w:rsidP="00597F50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(8,950)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86E13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389CC" w14:textId="4198E745" w:rsidR="00597F50" w:rsidRPr="00BE5BBD" w:rsidRDefault="00083C69" w:rsidP="00597F50">
            <w:pPr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A281C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17B35" w14:textId="4AAB9086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71270" w:rsidRPr="0079282D" w14:paraId="31100A3E" w14:textId="77777777" w:rsidTr="00871270"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A107E" w14:textId="77777777" w:rsidR="00597F50" w:rsidRPr="00BE5BBD" w:rsidRDefault="00597F50" w:rsidP="00597F50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7A47D" w14:textId="66076E61" w:rsidR="00597F50" w:rsidRPr="00BE5BBD" w:rsidRDefault="00ED0D38" w:rsidP="00597F50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670,82</w:t>
            </w:r>
            <w:r w:rsidR="006479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294E2CC6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867D8" w14:textId="51E55BFD" w:rsidR="00597F50" w:rsidRPr="00BE5BBD" w:rsidRDefault="00597F50" w:rsidP="00597F50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652</w:t>
            </w:r>
            <w:r w:rsidRPr="00BE5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BE5B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881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3E54A0FC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0C361" w14:textId="5A20B6A9" w:rsidR="00597F50" w:rsidRPr="00BE5BBD" w:rsidRDefault="00BE5BBD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14,158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4B44464A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96DDC" w14:textId="7556DE66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9,527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D0856C1" w14:textId="77777777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50F0C" w14:textId="0932A0B2" w:rsidR="00597F50" w:rsidRPr="00BE5BBD" w:rsidRDefault="002554C9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554C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10,7</w:t>
            </w:r>
            <w:r w:rsidR="000B123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6B4EE62B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10345" w14:textId="1DC75286" w:rsidR="00597F50" w:rsidRPr="00BE5BBD" w:rsidRDefault="002554C9" w:rsidP="002554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6F474D73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31763" w14:textId="14A83F69" w:rsidR="00597F50" w:rsidRPr="00BE5BBD" w:rsidRDefault="00083C69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83C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</w:t>
            </w:r>
            <w:r w:rsidR="00B164A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2,262</w:t>
            </w:r>
            <w:r w:rsidRPr="00083C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6354E5F0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61223" w14:textId="3F906CEB" w:rsidR="00597F50" w:rsidRPr="00BE5BBD" w:rsidRDefault="00597F50" w:rsidP="00597F50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(8,950)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29C69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73DDC" w14:textId="7577C90E" w:rsidR="00597F50" w:rsidRPr="00BE5BBD" w:rsidRDefault="00083C69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83C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683,</w:t>
            </w:r>
            <w:r w:rsidR="00897B0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42</w:t>
            </w:r>
            <w:r w:rsidR="006479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D1955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81A7D2" w14:textId="32D43BBF" w:rsidR="00597F50" w:rsidRPr="00BE5BBD" w:rsidRDefault="00597F50" w:rsidP="00597F50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653,458</w:t>
            </w:r>
          </w:p>
        </w:tc>
      </w:tr>
      <w:tr w:rsidR="00871270" w:rsidRPr="0079282D" w14:paraId="7D6BDDB2" w14:textId="77777777" w:rsidTr="00871270">
        <w:trPr>
          <w:trHeight w:hRule="exact" w:val="291"/>
        </w:trPr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5B607" w14:textId="77777777" w:rsidR="00597F50" w:rsidRPr="00BE5BBD" w:rsidRDefault="00597F50" w:rsidP="00597F50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050BA7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389CC8BB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CD7736" w14:textId="77777777" w:rsidR="00597F50" w:rsidRPr="00BE5BBD" w:rsidRDefault="00597F50" w:rsidP="00597F50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7263452E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61EB92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78973599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</w:tcPr>
          <w:p w14:paraId="5BF02E8F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7" w:type="pct"/>
            <w:tcBorders>
              <w:left w:val="nil"/>
              <w:bottom w:val="nil"/>
              <w:right w:val="nil"/>
            </w:tcBorders>
          </w:tcPr>
          <w:p w14:paraId="28370715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177004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38313CEB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FAD9B0" w14:textId="77777777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597E185E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79A969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37650420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nil"/>
              <w:right w:val="nil"/>
            </w:tcBorders>
          </w:tcPr>
          <w:p w14:paraId="395C1771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C1F66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4D3B43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73D74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</w:tcPr>
          <w:p w14:paraId="622D42E3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871270" w:rsidRPr="0079282D" w14:paraId="6135137F" w14:textId="77777777" w:rsidTr="00871270">
        <w:trPr>
          <w:trHeight w:val="299"/>
        </w:trPr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4F0B3" w14:textId="77777777" w:rsidR="00597F50" w:rsidRPr="00BE5BBD" w:rsidRDefault="00597F50" w:rsidP="00597F50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</w:tcPr>
          <w:p w14:paraId="5A32C064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680BB376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14:paraId="23F0AEBB" w14:textId="77777777" w:rsidR="00597F50" w:rsidRPr="00BE5BBD" w:rsidRDefault="00597F50" w:rsidP="00597F50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636BEEE2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14:paraId="3EB841B9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3DBE2615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</w:tcPr>
          <w:p w14:paraId="42C7BF3B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04001ED7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14:paraId="13ABE0DF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43DE786B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E7D8F" w14:textId="77777777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4EE3A4E0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0E38FB9F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3B19B8DC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nil"/>
              <w:right w:val="nil"/>
            </w:tcBorders>
          </w:tcPr>
          <w:p w14:paraId="64D5AF4E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325F0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369E4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2137D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</w:tcPr>
          <w:p w14:paraId="36727D13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</w:tr>
      <w:tr w:rsidR="00871270" w:rsidRPr="0079282D" w14:paraId="06BD19CB" w14:textId="77777777" w:rsidTr="00871270">
        <w:trPr>
          <w:trHeight w:val="110"/>
        </w:trPr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9E7EC" w14:textId="77777777" w:rsidR="00597F50" w:rsidRPr="00BE5BBD" w:rsidRDefault="00597F50" w:rsidP="00597F50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ประเภทของบริการหลัก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</w:tcPr>
          <w:p w14:paraId="64831B14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14B2C002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14:paraId="287CDC3A" w14:textId="77777777" w:rsidR="00597F50" w:rsidRPr="00BE5BBD" w:rsidRDefault="00597F50" w:rsidP="00597F50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59196C32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14:paraId="3F588CCF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431EC873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</w:tcPr>
          <w:p w14:paraId="0EFCC929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12BDD428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14:paraId="1780C718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42629EEA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73D84" w14:textId="77777777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657FC7DE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72238475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579D8386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nil"/>
              <w:right w:val="nil"/>
            </w:tcBorders>
          </w:tcPr>
          <w:p w14:paraId="50CB91CE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57BC8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A695E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92073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</w:tcPr>
          <w:p w14:paraId="235ECBCC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71270" w:rsidRPr="0079282D" w14:paraId="269ADDBF" w14:textId="77777777" w:rsidTr="00871270"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33B91" w14:textId="77777777" w:rsidR="0023783B" w:rsidRPr="00BE5BBD" w:rsidRDefault="0023783B" w:rsidP="0023783B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บริการทางยกระดับ</w:t>
            </w: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</w:tcPr>
          <w:p w14:paraId="6E60F3B4" w14:textId="330754AA" w:rsidR="0023783B" w:rsidRPr="00BE5BBD" w:rsidRDefault="001C32C7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32C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670</w:t>
            </w:r>
            <w:r w:rsidRPr="001C32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C32C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82</w:t>
            </w:r>
            <w:r w:rsidR="006479E6">
              <w:rPr>
                <w:rFonts w:asciiTheme="majorBidi" w:hAnsi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18722BEA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6F0B7CA8" w14:textId="35281018" w:rsidR="0023783B" w:rsidRPr="00BE5BBD" w:rsidRDefault="0023783B" w:rsidP="001156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788">
              <w:rPr>
                <w:rFonts w:asciiTheme="majorBidi" w:hAnsiTheme="majorBidi"/>
                <w:color w:val="000000"/>
                <w:sz w:val="26"/>
                <w:szCs w:val="26"/>
              </w:rPr>
              <w:t>652</w:t>
            </w:r>
            <w:r w:rsidRPr="00BE5BBD">
              <w:rPr>
                <w:rFonts w:asciiTheme="majorBidi" w:hAnsiTheme="majorBidi" w:cstheme="majorBidi"/>
                <w:sz w:val="26"/>
                <w:szCs w:val="26"/>
              </w:rPr>
              <w:t>,881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</w:tcPr>
          <w:p w14:paraId="26BA3244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</w:tcPr>
          <w:p w14:paraId="502730A5" w14:textId="15945871" w:rsidR="0023783B" w:rsidRPr="00BE5BBD" w:rsidRDefault="00443281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</w:tcPr>
          <w:p w14:paraId="0A8210E5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</w:tcPr>
          <w:p w14:paraId="3ACEEAB2" w14:textId="209EF15B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2F0E8FC6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</w:tcPr>
          <w:p w14:paraId="5CAE61FD" w14:textId="59DB4D58" w:rsidR="0023783B" w:rsidRPr="00BE5BBD" w:rsidRDefault="00443281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4" w:type="pct"/>
            <w:tcBorders>
              <w:top w:val="nil"/>
              <w:left w:val="nil"/>
              <w:right w:val="nil"/>
            </w:tcBorders>
          </w:tcPr>
          <w:p w14:paraId="28F2168E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right w:val="nil"/>
            </w:tcBorders>
          </w:tcPr>
          <w:p w14:paraId="6A5811C9" w14:textId="67DB589C" w:rsidR="0023783B" w:rsidRPr="00BE5BBD" w:rsidRDefault="00CE1AA0" w:rsidP="000012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</w:tcPr>
          <w:p w14:paraId="4FAF41CE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117C6A5C" w14:textId="721882C4" w:rsidR="0023783B" w:rsidRPr="00BE5BBD" w:rsidRDefault="000012E4" w:rsidP="000012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6D08FBD3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nil"/>
              <w:right w:val="nil"/>
            </w:tcBorders>
          </w:tcPr>
          <w:p w14:paraId="0CB1B488" w14:textId="22AF3922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right w:val="nil"/>
            </w:tcBorders>
          </w:tcPr>
          <w:p w14:paraId="18678805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</w:tcPr>
          <w:p w14:paraId="56D9EDA6" w14:textId="37CC2DFA" w:rsidR="0023783B" w:rsidRPr="00BE5BBD" w:rsidRDefault="001129B1" w:rsidP="0023783B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670,82</w:t>
            </w:r>
            <w:r w:rsidR="00DF0A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right w:val="nil"/>
            </w:tcBorders>
          </w:tcPr>
          <w:p w14:paraId="017EDE3D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</w:tcPr>
          <w:p w14:paraId="7B2070F8" w14:textId="1304EAC7" w:rsidR="0023783B" w:rsidRPr="00BE5BBD" w:rsidRDefault="0023783B" w:rsidP="0023783B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652,881</w:t>
            </w:r>
          </w:p>
        </w:tc>
      </w:tr>
      <w:tr w:rsidR="00871270" w:rsidRPr="0079282D" w14:paraId="5170E2D3" w14:textId="77777777" w:rsidTr="00871270"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9ACF3" w14:textId="77777777" w:rsidR="0023783B" w:rsidRPr="00010CAD" w:rsidRDefault="0023783B" w:rsidP="0023783B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010CAD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บริการและขายสินค้าที่เกี่ยวข้อง</w:t>
            </w:r>
          </w:p>
        </w:tc>
        <w:tc>
          <w:tcPr>
            <w:tcW w:w="321" w:type="pct"/>
            <w:tcBorders>
              <w:left w:val="nil"/>
              <w:bottom w:val="single" w:sz="4" w:space="0" w:color="auto"/>
              <w:right w:val="nil"/>
            </w:tcBorders>
          </w:tcPr>
          <w:p w14:paraId="25ACA179" w14:textId="5622DA7A" w:rsidR="0023783B" w:rsidRPr="00BE5BBD" w:rsidRDefault="001C32C7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</w:tcPr>
          <w:p w14:paraId="6ABB6576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05D26" w14:textId="22492E3E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4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left w:val="nil"/>
              <w:bottom w:val="nil"/>
              <w:right w:val="nil"/>
            </w:tcBorders>
          </w:tcPr>
          <w:p w14:paraId="04724942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</w:tcPr>
          <w:p w14:paraId="2F712346" w14:textId="5943B56F" w:rsidR="0023783B" w:rsidRPr="00BE5BBD" w:rsidRDefault="00443281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328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14,158</w:t>
            </w:r>
          </w:p>
        </w:tc>
        <w:tc>
          <w:tcPr>
            <w:tcW w:w="96" w:type="pct"/>
            <w:tcBorders>
              <w:left w:val="nil"/>
              <w:bottom w:val="nil"/>
              <w:right w:val="nil"/>
            </w:tcBorders>
          </w:tcPr>
          <w:p w14:paraId="2262F40C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92C01" w14:textId="25369681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9,527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159EC52" w14:textId="77777777" w:rsidR="0023783B" w:rsidRPr="00BE5BBD" w:rsidRDefault="0023783B" w:rsidP="0023783B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</w:tcPr>
          <w:p w14:paraId="61CBC3FA" w14:textId="54C3592B" w:rsidR="0023783B" w:rsidRPr="00BE5BBD" w:rsidRDefault="00CE1AA0" w:rsidP="0023783B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94" w:type="pct"/>
            <w:tcBorders>
              <w:left w:val="nil"/>
              <w:bottom w:val="nil"/>
              <w:right w:val="nil"/>
            </w:tcBorders>
          </w:tcPr>
          <w:p w14:paraId="612A44E1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DA15DA1" w14:textId="64E34FCE" w:rsidR="0023783B" w:rsidRPr="00BE5BBD" w:rsidRDefault="00CE1AA0" w:rsidP="000012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left w:val="nil"/>
              <w:bottom w:val="nil"/>
              <w:right w:val="nil"/>
            </w:tcBorders>
          </w:tcPr>
          <w:p w14:paraId="2291C6ED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4D8938FB" w14:textId="403E9616" w:rsidR="0023783B" w:rsidRPr="00BE5BBD" w:rsidRDefault="000012E4" w:rsidP="0023783B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(12,262)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</w:tcPr>
          <w:p w14:paraId="245BC895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AB5F9" w14:textId="350C2F93" w:rsidR="0023783B" w:rsidRPr="00BE5BBD" w:rsidRDefault="0023783B" w:rsidP="0023783B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(8,950)</w:t>
            </w:r>
          </w:p>
        </w:tc>
        <w:tc>
          <w:tcPr>
            <w:tcW w:w="97" w:type="pct"/>
            <w:gridSpan w:val="2"/>
            <w:tcBorders>
              <w:left w:val="nil"/>
              <w:bottom w:val="nil"/>
              <w:right w:val="nil"/>
            </w:tcBorders>
          </w:tcPr>
          <w:p w14:paraId="3193F3FD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04055B" w14:textId="3D78967A" w:rsidR="0023783B" w:rsidRPr="00BE5BBD" w:rsidRDefault="004A3383" w:rsidP="0023783B">
            <w:pPr>
              <w:spacing w:line="240" w:lineRule="auto"/>
              <w:ind w:left="-108" w:right="-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12,606</w:t>
            </w:r>
          </w:p>
        </w:tc>
        <w:tc>
          <w:tcPr>
            <w:tcW w:w="97" w:type="pct"/>
            <w:gridSpan w:val="2"/>
            <w:tcBorders>
              <w:left w:val="nil"/>
              <w:bottom w:val="nil"/>
              <w:right w:val="nil"/>
            </w:tcBorders>
          </w:tcPr>
          <w:p w14:paraId="794E42BB" w14:textId="77777777" w:rsidR="0023783B" w:rsidRPr="00BE5BBD" w:rsidRDefault="0023783B" w:rsidP="0023783B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2F57F" w14:textId="6EC1C4B1" w:rsidR="0023783B" w:rsidRPr="00BE5BBD" w:rsidRDefault="0023783B" w:rsidP="0023783B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</w:tr>
      <w:tr w:rsidR="00871270" w:rsidRPr="0079282D" w14:paraId="663C7E58" w14:textId="77777777" w:rsidTr="00871270"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AA2BF" w14:textId="77777777" w:rsidR="0023783B" w:rsidRPr="00BE5BBD" w:rsidRDefault="0023783B" w:rsidP="0023783B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28161" w14:textId="4E7FF63F" w:rsidR="0023783B" w:rsidRPr="00BE5BBD" w:rsidRDefault="001C32C7" w:rsidP="0023783B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32C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670,82</w:t>
            </w:r>
            <w:r w:rsidR="006479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642A5A27" w14:textId="77777777" w:rsidR="0023783B" w:rsidRPr="00BE5BBD" w:rsidRDefault="0023783B" w:rsidP="0023783B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16402" w14:textId="7D3CD23C" w:rsidR="0023783B" w:rsidRPr="00BE5BBD" w:rsidRDefault="0023783B" w:rsidP="0023783B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652</w:t>
            </w:r>
            <w:r w:rsidRPr="00BE5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BE5B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881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46F67266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F8C71" w14:textId="19DD4CE3" w:rsidR="0023783B" w:rsidRPr="00BE5BBD" w:rsidRDefault="00443281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4328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14,158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590BBFA3" w14:textId="77777777" w:rsidR="0023783B" w:rsidRPr="00BE5BBD" w:rsidRDefault="0023783B" w:rsidP="0023783B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3C255" w14:textId="3A38A775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9,527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1B0302DC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16C70" w14:textId="3D1EF64A" w:rsidR="0023783B" w:rsidRPr="00BE5BBD" w:rsidRDefault="00CE1AA0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2EF9FF92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E59AF" w14:textId="7F798AB1" w:rsidR="0023783B" w:rsidRPr="009C2B25" w:rsidRDefault="00CE1AA0" w:rsidP="000A2F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2B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525359A7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A335A8" w14:textId="62AF7EF0" w:rsidR="0023783B" w:rsidRPr="00BE5BBD" w:rsidRDefault="000012E4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83C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2,262</w:t>
            </w:r>
            <w:r w:rsidRPr="00083C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14:paraId="2A4E4DA4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55DBA" w14:textId="2F89F751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(8,950)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9778B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BFA93" w14:textId="116E65BF" w:rsidR="0023783B" w:rsidRPr="00BE5BBD" w:rsidRDefault="00A06CCF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683,42</w:t>
            </w:r>
            <w:r w:rsidR="00DF0A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87C3E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3421F" w14:textId="1AA3BBA1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653,458</w:t>
            </w:r>
          </w:p>
        </w:tc>
      </w:tr>
      <w:tr w:rsidR="00871270" w:rsidRPr="0047750F" w14:paraId="756A31A1" w14:textId="77777777" w:rsidTr="00871270">
        <w:trPr>
          <w:trHeight w:hRule="exact" w:val="291"/>
        </w:trPr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7E311" w14:textId="77777777" w:rsidR="00597F50" w:rsidRPr="00BE5BBD" w:rsidRDefault="00597F50" w:rsidP="00597F50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1" w:type="pct"/>
            <w:tcBorders>
              <w:top w:val="double" w:sz="4" w:space="0" w:color="auto"/>
              <w:left w:val="nil"/>
              <w:right w:val="nil"/>
            </w:tcBorders>
          </w:tcPr>
          <w:p w14:paraId="445EC8A2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0343D74E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double" w:sz="4" w:space="0" w:color="auto"/>
              <w:left w:val="nil"/>
              <w:right w:val="nil"/>
            </w:tcBorders>
          </w:tcPr>
          <w:p w14:paraId="5CA786C1" w14:textId="77777777" w:rsidR="00597F50" w:rsidRPr="00BE5BBD" w:rsidRDefault="00597F50" w:rsidP="00597F50">
            <w:pPr>
              <w:tabs>
                <w:tab w:val="clear" w:pos="907"/>
                <w:tab w:val="left" w:pos="909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</w:tcPr>
          <w:p w14:paraId="21E97588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double" w:sz="4" w:space="0" w:color="auto"/>
              <w:left w:val="nil"/>
              <w:right w:val="nil"/>
            </w:tcBorders>
          </w:tcPr>
          <w:p w14:paraId="144E9D9A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</w:tcPr>
          <w:p w14:paraId="2700E374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double" w:sz="4" w:space="0" w:color="auto"/>
              <w:left w:val="nil"/>
              <w:right w:val="nil"/>
            </w:tcBorders>
          </w:tcPr>
          <w:p w14:paraId="6822B00E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15C8FDE7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2" w:type="pct"/>
            <w:tcBorders>
              <w:top w:val="double" w:sz="4" w:space="0" w:color="auto"/>
              <w:left w:val="nil"/>
              <w:right w:val="nil"/>
            </w:tcBorders>
          </w:tcPr>
          <w:p w14:paraId="5AC14136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4" w:type="pct"/>
            <w:tcBorders>
              <w:top w:val="nil"/>
              <w:left w:val="nil"/>
              <w:right w:val="nil"/>
            </w:tcBorders>
          </w:tcPr>
          <w:p w14:paraId="42EF9A98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D0A9B39" w14:textId="77777777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</w:tcPr>
          <w:p w14:paraId="1AF1CA07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double" w:sz="4" w:space="0" w:color="auto"/>
              <w:left w:val="nil"/>
              <w:right w:val="nil"/>
            </w:tcBorders>
          </w:tcPr>
          <w:p w14:paraId="48E02CCF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5B23D8DD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0943840F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  <w:right w:val="nil"/>
            </w:tcBorders>
          </w:tcPr>
          <w:p w14:paraId="7E2DEAE5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2993CEA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  <w:right w:val="nil"/>
            </w:tcBorders>
          </w:tcPr>
          <w:p w14:paraId="0BC2C23D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double" w:sz="4" w:space="0" w:color="auto"/>
              <w:left w:val="nil"/>
              <w:right w:val="nil"/>
            </w:tcBorders>
          </w:tcPr>
          <w:p w14:paraId="49A260D9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71270" w:rsidRPr="0079282D" w14:paraId="1EB693E4" w14:textId="77777777" w:rsidTr="00871270"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EF4AA" w14:textId="77777777" w:rsidR="00597F50" w:rsidRPr="00BE5BBD" w:rsidRDefault="00597F50" w:rsidP="00597F50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21" w:type="pct"/>
            <w:tcBorders>
              <w:left w:val="nil"/>
              <w:right w:val="nil"/>
            </w:tcBorders>
          </w:tcPr>
          <w:p w14:paraId="20FCC4F3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1C1C51AE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</w:tcPr>
          <w:p w14:paraId="05764AEB" w14:textId="77777777" w:rsidR="00597F50" w:rsidRPr="00BE5BBD" w:rsidRDefault="00597F50" w:rsidP="00597F50">
            <w:pPr>
              <w:tabs>
                <w:tab w:val="clear" w:pos="907"/>
                <w:tab w:val="left" w:pos="909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24D085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</w:tcPr>
          <w:p w14:paraId="6D604C2A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256DCE6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</w:tcPr>
          <w:p w14:paraId="79651DEC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739D3AE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</w:tcPr>
          <w:p w14:paraId="407A983F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3A2F8127" w14:textId="77777777" w:rsidR="00597F50" w:rsidRPr="00BE5BBD" w:rsidRDefault="00597F50" w:rsidP="00597F50">
            <w:pPr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left w:val="nil"/>
              <w:right w:val="nil"/>
            </w:tcBorders>
          </w:tcPr>
          <w:p w14:paraId="4B7A8DF5" w14:textId="77777777" w:rsidR="00597F50" w:rsidRPr="00BE5BBD" w:rsidRDefault="00597F50" w:rsidP="00597F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</w:tcPr>
          <w:p w14:paraId="37A4D336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</w:tcPr>
          <w:p w14:paraId="494784FA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57C533CD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nil"/>
              <w:right w:val="nil"/>
            </w:tcBorders>
          </w:tcPr>
          <w:p w14:paraId="4361162A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" w:type="pct"/>
            <w:gridSpan w:val="2"/>
            <w:tcBorders>
              <w:left w:val="nil"/>
              <w:right w:val="nil"/>
            </w:tcBorders>
          </w:tcPr>
          <w:p w14:paraId="7E9C292A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left w:val="nil"/>
              <w:right w:val="nil"/>
            </w:tcBorders>
          </w:tcPr>
          <w:p w14:paraId="47E41D47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" w:type="pct"/>
            <w:gridSpan w:val="2"/>
            <w:tcBorders>
              <w:left w:val="nil"/>
              <w:right w:val="nil"/>
            </w:tcBorders>
          </w:tcPr>
          <w:p w14:paraId="154411B9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left w:val="nil"/>
              <w:right w:val="nil"/>
            </w:tcBorders>
          </w:tcPr>
          <w:p w14:paraId="6F68B361" w14:textId="77777777" w:rsidR="00597F50" w:rsidRPr="00BE5BBD" w:rsidRDefault="00597F50" w:rsidP="00597F50">
            <w:pPr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71270" w:rsidRPr="0079282D" w14:paraId="5F933C9C" w14:textId="77777777" w:rsidTr="00871270"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44AD9" w14:textId="77777777" w:rsidR="0023783B" w:rsidRPr="00BE5BBD" w:rsidRDefault="0023783B" w:rsidP="0023783B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21" w:type="pct"/>
            <w:tcBorders>
              <w:left w:val="nil"/>
              <w:right w:val="nil"/>
            </w:tcBorders>
          </w:tcPr>
          <w:p w14:paraId="05C84971" w14:textId="78820492" w:rsidR="0023783B" w:rsidRPr="00BE5BBD" w:rsidRDefault="00570036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670,82</w:t>
            </w:r>
            <w:r w:rsidR="00537B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6FB62906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3A50B521" w14:textId="3816ADD4" w:rsidR="0023783B" w:rsidRPr="00BE5BBD" w:rsidRDefault="0023783B" w:rsidP="007A77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652,</w:t>
            </w:r>
            <w:r w:rsidRPr="007A77DA">
              <w:rPr>
                <w:rFonts w:asciiTheme="majorBidi" w:hAnsiTheme="majorBidi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54186D5" w14:textId="77777777" w:rsidR="0023783B" w:rsidRPr="001156B5" w:rsidRDefault="0023783B" w:rsidP="001156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</w:tcPr>
          <w:p w14:paraId="7DDE7D08" w14:textId="32E88750" w:rsidR="0023783B" w:rsidRPr="00BE5BBD" w:rsidRDefault="00300EDF" w:rsidP="00300E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6F8C13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</w:tcPr>
          <w:p w14:paraId="615D8B98" w14:textId="2A7D101E" w:rsidR="0023783B" w:rsidRPr="00B61604" w:rsidRDefault="0023783B" w:rsidP="00B616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5CC12620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</w:tcPr>
          <w:p w14:paraId="78E086A4" w14:textId="53A6BA16" w:rsidR="0023783B" w:rsidRPr="00BE5BBD" w:rsidRDefault="00F92269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2,873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589A4CCB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left w:val="nil"/>
              <w:right w:val="nil"/>
            </w:tcBorders>
          </w:tcPr>
          <w:p w14:paraId="3280F478" w14:textId="40295FF5" w:rsidR="0023783B" w:rsidRPr="00BE5BBD" w:rsidRDefault="000A2FE4" w:rsidP="000A2F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</w:tcPr>
          <w:p w14:paraId="182F6894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</w:tcPr>
          <w:p w14:paraId="6DCBA618" w14:textId="3AE86E61" w:rsidR="0023783B" w:rsidRPr="00BE5BBD" w:rsidRDefault="006116F6" w:rsidP="0023783B">
            <w:pPr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(110)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38AFC6A1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nil"/>
              <w:left w:val="nil"/>
              <w:right w:val="nil"/>
            </w:tcBorders>
          </w:tcPr>
          <w:p w14:paraId="4A63D525" w14:textId="1C83BB2F" w:rsidR="0023783B" w:rsidRPr="00BE5BBD" w:rsidRDefault="00CA1C7A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7" w:type="pct"/>
            <w:gridSpan w:val="2"/>
            <w:tcBorders>
              <w:left w:val="nil"/>
              <w:right w:val="nil"/>
            </w:tcBorders>
          </w:tcPr>
          <w:p w14:paraId="72F4D14B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left w:val="nil"/>
              <w:right w:val="nil"/>
            </w:tcBorders>
          </w:tcPr>
          <w:p w14:paraId="350E16D1" w14:textId="26788883" w:rsidR="0023783B" w:rsidRPr="00BE5BBD" w:rsidRDefault="0048752E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673,58</w:t>
            </w:r>
            <w:r w:rsidR="00DF0A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7" w:type="pct"/>
            <w:gridSpan w:val="2"/>
            <w:tcBorders>
              <w:left w:val="nil"/>
              <w:right w:val="nil"/>
            </w:tcBorders>
          </w:tcPr>
          <w:p w14:paraId="788E3168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</w:tcPr>
          <w:p w14:paraId="020A48B0" w14:textId="248980DB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652,881</w:t>
            </w:r>
          </w:p>
        </w:tc>
      </w:tr>
      <w:tr w:rsidR="00871270" w:rsidRPr="0079282D" w14:paraId="5250298C" w14:textId="77777777" w:rsidTr="00871270"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9211D" w14:textId="77777777" w:rsidR="0023783B" w:rsidRPr="00BE5BBD" w:rsidRDefault="0023783B" w:rsidP="0023783B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21" w:type="pct"/>
            <w:tcBorders>
              <w:left w:val="nil"/>
              <w:bottom w:val="single" w:sz="4" w:space="0" w:color="auto"/>
              <w:right w:val="nil"/>
            </w:tcBorders>
          </w:tcPr>
          <w:p w14:paraId="5DC82A5A" w14:textId="3F3D9E8F" w:rsidR="0023783B" w:rsidRPr="00BE5BBD" w:rsidRDefault="00570036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34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630DB036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DE894" w14:textId="7488FC4A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4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402AE4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</w:tcPr>
          <w:p w14:paraId="1BBA3E5A" w14:textId="12E1D9BA" w:rsidR="0023783B" w:rsidRPr="00BE5BBD" w:rsidRDefault="000F1D39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14,158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2F6CE26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F5E45" w14:textId="1AE015DC" w:rsidR="0023783B" w:rsidRPr="00BE5BBD" w:rsidRDefault="0023783B" w:rsidP="0023783B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9,527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CE06E6F" w14:textId="77777777" w:rsidR="0023783B" w:rsidRPr="00BE5BBD" w:rsidRDefault="0023783B" w:rsidP="0023783B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</w:tcPr>
          <w:p w14:paraId="08F96B59" w14:textId="6085ACE7" w:rsidR="0023783B" w:rsidRPr="00BE5BBD" w:rsidRDefault="00F92269" w:rsidP="0023783B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7,837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6397F2B2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468DCD" w14:textId="76AC042E" w:rsidR="0023783B" w:rsidRPr="00BE5BBD" w:rsidRDefault="000A2FE4" w:rsidP="000A2F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</w:tcPr>
          <w:p w14:paraId="48BAC3F8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3FFCDA69" w14:textId="628D2968" w:rsidR="0023783B" w:rsidRPr="00BE5BBD" w:rsidRDefault="006116F6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(12,152)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6253B566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063004B" w14:textId="1C000D13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(8,950)</w:t>
            </w:r>
          </w:p>
        </w:tc>
        <w:tc>
          <w:tcPr>
            <w:tcW w:w="97" w:type="pct"/>
            <w:gridSpan w:val="2"/>
            <w:tcBorders>
              <w:left w:val="nil"/>
              <w:right w:val="nil"/>
            </w:tcBorders>
          </w:tcPr>
          <w:p w14:paraId="310F08DA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D3513D" w14:textId="706AF8F4" w:rsidR="0023783B" w:rsidRPr="00BE5BBD" w:rsidRDefault="00542148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9,843</w:t>
            </w:r>
          </w:p>
        </w:tc>
        <w:tc>
          <w:tcPr>
            <w:tcW w:w="97" w:type="pct"/>
            <w:gridSpan w:val="2"/>
            <w:tcBorders>
              <w:left w:val="nil"/>
              <w:right w:val="nil"/>
            </w:tcBorders>
          </w:tcPr>
          <w:p w14:paraId="4DE053EC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05881" w14:textId="4A2123E8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</w:tr>
      <w:tr w:rsidR="00871270" w:rsidRPr="0079282D" w14:paraId="5B6A281E" w14:textId="77777777" w:rsidTr="00871270"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6D425" w14:textId="77777777" w:rsidR="0023783B" w:rsidRPr="00BE5BBD" w:rsidRDefault="0023783B" w:rsidP="0023783B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58C0C" w14:textId="3B30FD45" w:rsidR="0023783B" w:rsidRPr="00BE5BBD" w:rsidRDefault="00570036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32C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670,82</w:t>
            </w:r>
            <w:r w:rsidR="00537B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63AA84D2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64BAD" w14:textId="283F5DEC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652</w:t>
            </w:r>
            <w:r w:rsidRPr="00BE5BB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BE5B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881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F81E817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B195B2" w14:textId="2429DF6F" w:rsidR="0023783B" w:rsidRPr="00BE5BBD" w:rsidRDefault="009D4E1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14,158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8C89140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917F2" w14:textId="21B34CED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9,527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0D9874A3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BF3CE6" w14:textId="63B2554B" w:rsidR="0023783B" w:rsidRPr="00BE5BBD" w:rsidRDefault="00211982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3F90196C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2438" w14:textId="0E530E9A" w:rsidR="0023783B" w:rsidRPr="009C2B25" w:rsidRDefault="000A2FE4" w:rsidP="000A2F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C2B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</w:tcPr>
          <w:p w14:paraId="367645F8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71BD3" w14:textId="6F71BD9A" w:rsidR="0023783B" w:rsidRPr="00BE5BBD" w:rsidRDefault="006116F6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(12,262)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78A35A98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77D9E" w14:textId="49024920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(8,950)</w:t>
            </w:r>
          </w:p>
        </w:tc>
        <w:tc>
          <w:tcPr>
            <w:tcW w:w="97" w:type="pct"/>
            <w:gridSpan w:val="2"/>
            <w:tcBorders>
              <w:left w:val="nil"/>
              <w:right w:val="nil"/>
            </w:tcBorders>
          </w:tcPr>
          <w:p w14:paraId="3EFAEEBD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5A86B" w14:textId="6D0F347B" w:rsidR="0023783B" w:rsidRPr="00BE5BBD" w:rsidRDefault="00542148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683,42</w:t>
            </w:r>
            <w:r w:rsidR="00DF0A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7" w:type="pct"/>
            <w:gridSpan w:val="2"/>
            <w:tcBorders>
              <w:left w:val="nil"/>
              <w:right w:val="nil"/>
            </w:tcBorders>
          </w:tcPr>
          <w:p w14:paraId="5D3AEFF4" w14:textId="77777777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450BD" w14:textId="746B46A8" w:rsidR="0023783B" w:rsidRPr="00BE5BBD" w:rsidRDefault="0023783B" w:rsidP="00237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653,458</w:t>
            </w:r>
          </w:p>
        </w:tc>
      </w:tr>
      <w:tr w:rsidR="00871270" w:rsidRPr="0047750F" w14:paraId="5E2C8FD4" w14:textId="77777777" w:rsidTr="00871270">
        <w:trPr>
          <w:trHeight w:val="168"/>
        </w:trPr>
        <w:tc>
          <w:tcPr>
            <w:tcW w:w="840" w:type="pct"/>
            <w:noWrap/>
            <w:vAlign w:val="bottom"/>
          </w:tcPr>
          <w:p w14:paraId="04A1DE8D" w14:textId="6C44AC27" w:rsidR="00761001" w:rsidRPr="00BE5BBD" w:rsidRDefault="00761001" w:rsidP="00761001">
            <w:pPr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</w:tcPr>
          <w:p w14:paraId="50E36B0A" w14:textId="27A1263D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" w:type="pct"/>
          </w:tcPr>
          <w:p w14:paraId="3F8E31BB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</w:tcPr>
          <w:p w14:paraId="4D169745" w14:textId="5FC1C4A0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</w:tcPr>
          <w:p w14:paraId="76B5FEB7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</w:tcPr>
          <w:p w14:paraId="3EF9ABB7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</w:tcPr>
          <w:p w14:paraId="0B3D616D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</w:tcPr>
          <w:p w14:paraId="4CCF532F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" w:type="pct"/>
          </w:tcPr>
          <w:p w14:paraId="48B721F1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</w:tcPr>
          <w:p w14:paraId="349DFBA9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" w:type="pct"/>
          </w:tcPr>
          <w:p w14:paraId="2BCC4575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569162C8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" w:type="pct"/>
          </w:tcPr>
          <w:p w14:paraId="22878539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</w:tcPr>
          <w:p w14:paraId="440EAB22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" w:type="pct"/>
          </w:tcPr>
          <w:p w14:paraId="01C7FF83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2" w:type="pct"/>
            <w:gridSpan w:val="3"/>
          </w:tcPr>
          <w:p w14:paraId="70A1F4FE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" w:type="pct"/>
            <w:gridSpan w:val="2"/>
          </w:tcPr>
          <w:p w14:paraId="10409B28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</w:tcPr>
          <w:p w14:paraId="198D00B6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" w:type="pct"/>
            <w:gridSpan w:val="2"/>
          </w:tcPr>
          <w:p w14:paraId="5160FBEA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pct"/>
          </w:tcPr>
          <w:p w14:paraId="10AD29E2" w14:textId="77777777" w:rsidR="00761001" w:rsidRPr="00BE5BBD" w:rsidRDefault="00761001" w:rsidP="00877C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71270" w:rsidRPr="00877CAA" w14:paraId="540DB786" w14:textId="77777777" w:rsidTr="00871270"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444ACC" w14:textId="77777777" w:rsidR="00761001" w:rsidRPr="00BE5BBD" w:rsidRDefault="00761001" w:rsidP="00761001">
            <w:pPr>
              <w:tabs>
                <w:tab w:val="clear" w:pos="3515"/>
              </w:tabs>
              <w:ind w:right="-110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lastRenderedPageBreak/>
              <w:t>กำไร (ขาดทุน) ตามส่วนงาน</w:t>
            </w:r>
          </w:p>
          <w:p w14:paraId="1F0EEB6B" w14:textId="21F64F86" w:rsidR="00761001" w:rsidRPr="00BE5BBD" w:rsidRDefault="00761001" w:rsidP="00761001">
            <w:pPr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BBD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  </w:t>
            </w:r>
            <w:r w:rsidRPr="00BE5BB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321" w:type="pct"/>
            <w:tcBorders>
              <w:left w:val="nil"/>
              <w:right w:val="nil"/>
            </w:tcBorders>
          </w:tcPr>
          <w:p w14:paraId="0155923D" w14:textId="77777777" w:rsidR="00761001" w:rsidRPr="00BE5BBD" w:rsidRDefault="00761001" w:rsidP="00761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6A1B59" w14:textId="75C183C4" w:rsidR="00761001" w:rsidRPr="00BE5BBD" w:rsidRDefault="004B198D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19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360,</w:t>
            </w:r>
            <w:r w:rsidRPr="00EE24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</w:t>
            </w:r>
            <w:r w:rsidR="005E5FDA" w:rsidRPr="00EE24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73A7F700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</w:tcPr>
          <w:p w14:paraId="2E2867EB" w14:textId="77777777" w:rsidR="00761001" w:rsidRPr="00BE5BBD" w:rsidRDefault="00761001" w:rsidP="00761001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BBAC2" w14:textId="1D284D41" w:rsidR="00761001" w:rsidRPr="00BE5BBD" w:rsidRDefault="00761001" w:rsidP="00761001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337,430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F84C69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</w:tcPr>
          <w:p w14:paraId="4FE5DC38" w14:textId="77777777" w:rsidR="00761001" w:rsidRPr="00BE5BBD" w:rsidRDefault="00761001" w:rsidP="00761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08" w:right="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98513A" w14:textId="08CE3C63" w:rsidR="00761001" w:rsidRPr="00BE5BBD" w:rsidRDefault="00107077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70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1,839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710C4A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left w:val="nil"/>
              <w:right w:val="nil"/>
            </w:tcBorders>
          </w:tcPr>
          <w:p w14:paraId="2A97ADC0" w14:textId="77777777" w:rsidR="00761001" w:rsidRPr="00BE5BBD" w:rsidRDefault="00761001" w:rsidP="00761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F15424" w14:textId="29C78D6B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B420B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87" w:type="pct"/>
          </w:tcPr>
          <w:p w14:paraId="3735BA14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</w:tcPr>
          <w:p w14:paraId="1F03406E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330524E" w14:textId="791684DE" w:rsidR="00761001" w:rsidRPr="00BE5BBD" w:rsidRDefault="005E1B8C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E1B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(1,432)</w:t>
            </w:r>
          </w:p>
        </w:tc>
        <w:tc>
          <w:tcPr>
            <w:tcW w:w="94" w:type="pct"/>
          </w:tcPr>
          <w:p w14:paraId="0FD2474A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" w:type="pct"/>
          </w:tcPr>
          <w:p w14:paraId="4CC367BA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105AA44" w14:textId="12731230" w:rsidR="00761001" w:rsidRPr="00BE5BBD" w:rsidRDefault="00AB2601" w:rsidP="00AB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3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(288)</w:t>
            </w:r>
          </w:p>
        </w:tc>
        <w:tc>
          <w:tcPr>
            <w:tcW w:w="101" w:type="pct"/>
            <w:gridSpan w:val="2"/>
          </w:tcPr>
          <w:p w14:paraId="2161B804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</w:tcPr>
          <w:p w14:paraId="644513CA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CDD259B" w14:textId="0590C1BD" w:rsidR="00761001" w:rsidRPr="00BE5BBD" w:rsidRDefault="008479FA" w:rsidP="0084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79F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</w:t>
            </w:r>
            <w:r w:rsidRPr="00EE24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</w:t>
            </w:r>
            <w:r w:rsidR="00380663" w:rsidRPr="00EE24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8479F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5" w:type="pct"/>
            <w:gridSpan w:val="2"/>
          </w:tcPr>
          <w:p w14:paraId="0AF86EF9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</w:tcPr>
          <w:p w14:paraId="4BE94D56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7C5FAC1" w14:textId="64A7094F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1,003</w:t>
            </w:r>
          </w:p>
        </w:tc>
        <w:tc>
          <w:tcPr>
            <w:tcW w:w="97" w:type="pct"/>
            <w:gridSpan w:val="2"/>
          </w:tcPr>
          <w:p w14:paraId="0131B614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</w:tcPr>
          <w:p w14:paraId="154944F3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B22C965" w14:textId="4D8F716B" w:rsidR="00761001" w:rsidRPr="00BE5BBD" w:rsidRDefault="000E329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329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359,88</w:t>
            </w:r>
            <w:r w:rsidRPr="008024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97" w:type="pct"/>
            <w:gridSpan w:val="2"/>
          </w:tcPr>
          <w:p w14:paraId="3095275F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15" w:type="pct"/>
            <w:gridSpan w:val="2"/>
          </w:tcPr>
          <w:p w14:paraId="3E78B53E" w14:textId="77777777" w:rsidR="00761001" w:rsidRPr="00BE5BBD" w:rsidRDefault="00761001" w:rsidP="0076100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5143A4E" w14:textId="19939A22" w:rsidR="00761001" w:rsidRPr="00BE5BBD" w:rsidRDefault="00761001" w:rsidP="0076100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E5BBD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5B420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E5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B420B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</w:tr>
      <w:tr w:rsidR="00871270" w:rsidRPr="00877CAA" w14:paraId="3F117E06" w14:textId="77777777" w:rsidTr="00871270">
        <w:tc>
          <w:tcPr>
            <w:tcW w:w="840" w:type="pct"/>
            <w:noWrap/>
            <w:vAlign w:val="bottom"/>
          </w:tcPr>
          <w:p w14:paraId="720764AF" w14:textId="55B502DC" w:rsidR="00761001" w:rsidRPr="00BE5BBD" w:rsidRDefault="00761001" w:rsidP="00761001">
            <w:pPr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1" w:type="pct"/>
          </w:tcPr>
          <w:p w14:paraId="20AE86CF" w14:textId="435AE565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" w:type="pct"/>
          </w:tcPr>
          <w:p w14:paraId="62768924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</w:tcPr>
          <w:p w14:paraId="78781107" w14:textId="32AA1E58" w:rsidR="00761001" w:rsidRPr="00BE5BBD" w:rsidRDefault="00761001" w:rsidP="00761001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</w:tcPr>
          <w:p w14:paraId="3132296A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</w:tcPr>
          <w:p w14:paraId="6C6B8253" w14:textId="471CB074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</w:tcPr>
          <w:p w14:paraId="73739A8B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</w:tcPr>
          <w:p w14:paraId="34FCB205" w14:textId="5775391B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" w:type="pct"/>
          </w:tcPr>
          <w:p w14:paraId="5D463677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</w:tcPr>
          <w:p w14:paraId="69A46C76" w14:textId="226D557C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" w:type="pct"/>
          </w:tcPr>
          <w:p w14:paraId="63E1E706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" w:type="pct"/>
          </w:tcPr>
          <w:p w14:paraId="6C68AA31" w14:textId="75D25E01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" w:type="pct"/>
            <w:gridSpan w:val="2"/>
          </w:tcPr>
          <w:p w14:paraId="065611EA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</w:tcPr>
          <w:p w14:paraId="2EF9F814" w14:textId="4E4630FE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" w:type="pct"/>
            <w:gridSpan w:val="2"/>
          </w:tcPr>
          <w:p w14:paraId="46AEE857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</w:tcPr>
          <w:p w14:paraId="3F14199D" w14:textId="61C4999E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" w:type="pct"/>
            <w:gridSpan w:val="2"/>
          </w:tcPr>
          <w:p w14:paraId="012764DF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</w:tcPr>
          <w:p w14:paraId="5F556167" w14:textId="668D9CC8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" w:type="pct"/>
            <w:gridSpan w:val="2"/>
          </w:tcPr>
          <w:p w14:paraId="69869491" w14:textId="77777777" w:rsidR="00761001" w:rsidRPr="00BE5BBD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15" w:type="pct"/>
            <w:gridSpan w:val="2"/>
          </w:tcPr>
          <w:p w14:paraId="6AFE7669" w14:textId="7255F464" w:rsidR="00761001" w:rsidRPr="00BE5BBD" w:rsidRDefault="00761001" w:rsidP="0076100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71270" w:rsidRPr="00877CAA" w14:paraId="626DB0B9" w14:textId="77777777" w:rsidTr="00871270">
        <w:tc>
          <w:tcPr>
            <w:tcW w:w="840" w:type="pct"/>
            <w:noWrap/>
            <w:vAlign w:val="bottom"/>
          </w:tcPr>
          <w:p w14:paraId="64B036DB" w14:textId="33875A6B" w:rsidR="00761001" w:rsidRPr="00537B34" w:rsidRDefault="00761001" w:rsidP="00761001">
            <w:pPr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B3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  <w:r w:rsidR="00F469D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</w:t>
            </w:r>
            <w:r w:rsidR="006E6C3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นที่ </w:t>
            </w:r>
            <w:r w:rsidR="005D6E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5D6E1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B710E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B710E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B710E0">
              <w:rPr>
                <w:rFonts w:asciiTheme="majorBidi" w:hAnsiTheme="majorBidi" w:cstheme="majorBidi"/>
                <w:sz w:val="26"/>
                <w:szCs w:val="26"/>
              </w:rPr>
              <w:t xml:space="preserve">/31 </w:t>
            </w:r>
            <w:r w:rsidR="00B710E0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21" w:type="pct"/>
          </w:tcPr>
          <w:p w14:paraId="26BEFD5E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7356319" w14:textId="28CEF5F8" w:rsidR="00761001" w:rsidRPr="00537B34" w:rsidRDefault="00F064BB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9,591,003</w:t>
            </w:r>
          </w:p>
        </w:tc>
        <w:tc>
          <w:tcPr>
            <w:tcW w:w="91" w:type="pct"/>
          </w:tcPr>
          <w:p w14:paraId="3627935E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</w:tcPr>
          <w:p w14:paraId="1FFD1892" w14:textId="77777777" w:rsidR="005D6E1A" w:rsidRDefault="005D6E1A" w:rsidP="00761001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74D5C76" w14:textId="080AC390" w:rsidR="00761001" w:rsidRPr="00537B34" w:rsidRDefault="00277C0F" w:rsidP="00761001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9,2</w:t>
            </w:r>
            <w:r w:rsidR="008245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97,918</w:t>
            </w:r>
          </w:p>
        </w:tc>
        <w:tc>
          <w:tcPr>
            <w:tcW w:w="96" w:type="pct"/>
          </w:tcPr>
          <w:p w14:paraId="5DE0D024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</w:tcPr>
          <w:p w14:paraId="7D2E868C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49DD48A" w14:textId="4BA467CA" w:rsidR="00761001" w:rsidRPr="00537B34" w:rsidRDefault="004D50AE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46,599</w:t>
            </w:r>
          </w:p>
        </w:tc>
        <w:tc>
          <w:tcPr>
            <w:tcW w:w="96" w:type="pct"/>
          </w:tcPr>
          <w:p w14:paraId="05EF7559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left w:val="nil"/>
              <w:right w:val="nil"/>
            </w:tcBorders>
          </w:tcPr>
          <w:p w14:paraId="1D77E410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75882F" w14:textId="7CECA4B6" w:rsidR="00761001" w:rsidRPr="00537B34" w:rsidRDefault="00D5510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50,358</w:t>
            </w:r>
          </w:p>
        </w:tc>
        <w:tc>
          <w:tcPr>
            <w:tcW w:w="87" w:type="pct"/>
          </w:tcPr>
          <w:p w14:paraId="0DF65D67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</w:tcPr>
          <w:p w14:paraId="42BC6F6B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F69E23A" w14:textId="5382246E" w:rsidR="00761001" w:rsidRPr="00537B34" w:rsidRDefault="00CB0658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54,523</w:t>
            </w:r>
          </w:p>
        </w:tc>
        <w:tc>
          <w:tcPr>
            <w:tcW w:w="94" w:type="pct"/>
          </w:tcPr>
          <w:p w14:paraId="5C18B28B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" w:type="pct"/>
          </w:tcPr>
          <w:p w14:paraId="1573FDA2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A8678C8" w14:textId="2AF27810" w:rsidR="00761001" w:rsidRPr="00537B34" w:rsidRDefault="001E6CC4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67,000</w:t>
            </w:r>
          </w:p>
        </w:tc>
        <w:tc>
          <w:tcPr>
            <w:tcW w:w="101" w:type="pct"/>
            <w:gridSpan w:val="2"/>
          </w:tcPr>
          <w:p w14:paraId="53D454EA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</w:tcPr>
          <w:p w14:paraId="33F742BD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3CA810F" w14:textId="1DD5F3D0" w:rsidR="00761001" w:rsidRPr="00537B34" w:rsidRDefault="00765C45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(83,811)</w:t>
            </w:r>
          </w:p>
        </w:tc>
        <w:tc>
          <w:tcPr>
            <w:tcW w:w="95" w:type="pct"/>
            <w:gridSpan w:val="2"/>
          </w:tcPr>
          <w:p w14:paraId="5AC5CD14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</w:tcPr>
          <w:p w14:paraId="28C538DA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594DAE" w14:textId="2FC80DC6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3DB2">
              <w:rPr>
                <w:rFonts w:asciiTheme="majorBidi" w:hAnsiTheme="majorBidi" w:cstheme="majorBidi"/>
                <w:sz w:val="26"/>
                <w:szCs w:val="26"/>
              </w:rPr>
              <w:t>94,029</w:t>
            </w:r>
            <w:r w:rsidRPr="00537B3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pct"/>
            <w:gridSpan w:val="2"/>
          </w:tcPr>
          <w:p w14:paraId="0A060F1D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</w:tcPr>
          <w:p w14:paraId="1E4A9931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57E8B9A" w14:textId="3122C775" w:rsidR="00761001" w:rsidRPr="00537B34" w:rsidRDefault="0062254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9,608,314</w:t>
            </w:r>
          </w:p>
        </w:tc>
        <w:tc>
          <w:tcPr>
            <w:tcW w:w="97" w:type="pct"/>
            <w:gridSpan w:val="2"/>
          </w:tcPr>
          <w:p w14:paraId="02BE520A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15" w:type="pct"/>
            <w:gridSpan w:val="2"/>
            <w:tcBorders>
              <w:left w:val="nil"/>
              <w:right w:val="nil"/>
            </w:tcBorders>
          </w:tcPr>
          <w:p w14:paraId="6D1B5A60" w14:textId="77777777" w:rsidR="005D6E1A" w:rsidRDefault="005D6E1A" w:rsidP="0076100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5DFADC" w14:textId="6D9B5462" w:rsidR="00761001" w:rsidRPr="00537B34" w:rsidRDefault="00D873B1" w:rsidP="0076100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36B3F">
              <w:rPr>
                <w:rFonts w:asciiTheme="majorBidi" w:hAnsiTheme="majorBidi" w:cstheme="majorBidi"/>
                <w:sz w:val="26"/>
                <w:szCs w:val="26"/>
              </w:rPr>
              <w:t>,321,247</w:t>
            </w:r>
          </w:p>
        </w:tc>
      </w:tr>
      <w:tr w:rsidR="00871270" w:rsidRPr="00877CAA" w14:paraId="4E2448E2" w14:textId="77777777" w:rsidTr="00871270">
        <w:tc>
          <w:tcPr>
            <w:tcW w:w="840" w:type="pct"/>
            <w:noWrap/>
            <w:vAlign w:val="bottom"/>
          </w:tcPr>
          <w:p w14:paraId="43606487" w14:textId="77777777" w:rsidR="005D6E1A" w:rsidRDefault="00761001" w:rsidP="00761001">
            <w:pPr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="008B29E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</w:p>
          <w:p w14:paraId="34251F1D" w14:textId="425DF00D" w:rsidR="00761001" w:rsidRPr="00537B34" w:rsidRDefault="005D6E1A" w:rsidP="00761001">
            <w:pPr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8B29E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8B29E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F35A17">
              <w:rPr>
                <w:rFonts w:asciiTheme="majorBidi" w:hAnsiTheme="majorBidi" w:cstheme="majorBidi"/>
                <w:sz w:val="26"/>
                <w:szCs w:val="26"/>
              </w:rPr>
              <w:t xml:space="preserve">/31 </w:t>
            </w:r>
            <w:r w:rsidR="00F35A1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21" w:type="pct"/>
          </w:tcPr>
          <w:p w14:paraId="35F1D81D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F277813" w14:textId="37904D4A" w:rsidR="00761001" w:rsidRPr="00537B34" w:rsidRDefault="00F064BB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796,791</w:t>
            </w:r>
          </w:p>
        </w:tc>
        <w:tc>
          <w:tcPr>
            <w:tcW w:w="91" w:type="pct"/>
          </w:tcPr>
          <w:p w14:paraId="783630E3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</w:tcPr>
          <w:p w14:paraId="36E62E70" w14:textId="77777777" w:rsidR="005D6E1A" w:rsidRDefault="005D6E1A" w:rsidP="00761001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1FE7950" w14:textId="759D8437" w:rsidR="00761001" w:rsidRPr="00537B34" w:rsidRDefault="003915C9" w:rsidP="00761001">
            <w:pPr>
              <w:tabs>
                <w:tab w:val="clear" w:pos="907"/>
                <w:tab w:val="left" w:pos="8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791,565</w:t>
            </w:r>
          </w:p>
        </w:tc>
        <w:tc>
          <w:tcPr>
            <w:tcW w:w="96" w:type="pct"/>
          </w:tcPr>
          <w:p w14:paraId="2A80CDDA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" w:type="pct"/>
          </w:tcPr>
          <w:p w14:paraId="5C7452E8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A65EB3B" w14:textId="51C70E16" w:rsidR="00761001" w:rsidRPr="00537B34" w:rsidRDefault="00F86CEE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7,455</w:t>
            </w:r>
          </w:p>
        </w:tc>
        <w:tc>
          <w:tcPr>
            <w:tcW w:w="96" w:type="pct"/>
          </w:tcPr>
          <w:p w14:paraId="22FDF167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7" w:type="pct"/>
            <w:tcBorders>
              <w:left w:val="nil"/>
              <w:right w:val="nil"/>
            </w:tcBorders>
          </w:tcPr>
          <w:p w14:paraId="3EFED891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22D463" w14:textId="5A45B35D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097C">
              <w:rPr>
                <w:rFonts w:asciiTheme="majorBidi" w:hAnsiTheme="majorBidi" w:cstheme="majorBidi"/>
                <w:sz w:val="26"/>
                <w:szCs w:val="26"/>
              </w:rPr>
              <w:t>2,321</w:t>
            </w:r>
          </w:p>
        </w:tc>
        <w:tc>
          <w:tcPr>
            <w:tcW w:w="87" w:type="pct"/>
          </w:tcPr>
          <w:p w14:paraId="6A3A96E1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2" w:type="pct"/>
          </w:tcPr>
          <w:p w14:paraId="3E3033F2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4BB296E" w14:textId="5A27A6A0" w:rsidR="00761001" w:rsidRPr="00537B34" w:rsidRDefault="00555766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5,769</w:t>
            </w:r>
          </w:p>
        </w:tc>
        <w:tc>
          <w:tcPr>
            <w:tcW w:w="94" w:type="pct"/>
          </w:tcPr>
          <w:p w14:paraId="7B313CD2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" w:type="pct"/>
          </w:tcPr>
          <w:p w14:paraId="7C1C0639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AF738A8" w14:textId="5A4C6D84" w:rsidR="00761001" w:rsidRPr="00537B34" w:rsidRDefault="00FC52B8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16,703</w:t>
            </w:r>
          </w:p>
        </w:tc>
        <w:tc>
          <w:tcPr>
            <w:tcW w:w="101" w:type="pct"/>
            <w:gridSpan w:val="2"/>
          </w:tcPr>
          <w:p w14:paraId="69453BF4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</w:tcPr>
          <w:p w14:paraId="4A2F256F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019DEF4" w14:textId="76B99FAA" w:rsidR="00761001" w:rsidRPr="00537B34" w:rsidRDefault="00765C45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(4,701)</w:t>
            </w:r>
          </w:p>
        </w:tc>
        <w:tc>
          <w:tcPr>
            <w:tcW w:w="95" w:type="pct"/>
            <w:gridSpan w:val="2"/>
          </w:tcPr>
          <w:p w14:paraId="1B8AEBEB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</w:tcPr>
          <w:p w14:paraId="55DF6885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894F78" w14:textId="49622983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C48AE">
              <w:rPr>
                <w:rFonts w:asciiTheme="majorBidi" w:hAnsiTheme="majorBidi" w:cstheme="majorBidi"/>
                <w:sz w:val="26"/>
                <w:szCs w:val="26"/>
              </w:rPr>
              <w:t>15,718</w:t>
            </w:r>
            <w:r w:rsidRPr="00537B3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pct"/>
            <w:gridSpan w:val="2"/>
          </w:tcPr>
          <w:p w14:paraId="1DBA71CF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9" w:type="pct"/>
            <w:gridSpan w:val="2"/>
          </w:tcPr>
          <w:p w14:paraId="1625F62F" w14:textId="77777777" w:rsidR="005D6E1A" w:rsidRDefault="005D6E1A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4ACC30E" w14:textId="5629A183" w:rsidR="00761001" w:rsidRPr="00537B34" w:rsidRDefault="005443E2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37B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805,314</w:t>
            </w:r>
          </w:p>
        </w:tc>
        <w:tc>
          <w:tcPr>
            <w:tcW w:w="97" w:type="pct"/>
            <w:gridSpan w:val="2"/>
          </w:tcPr>
          <w:p w14:paraId="42C3B40C" w14:textId="77777777" w:rsidR="00761001" w:rsidRPr="00537B34" w:rsidRDefault="00761001" w:rsidP="0076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6322"/>
                <w:tab w:val="clear" w:pos="6549"/>
                <w:tab w:val="left" w:pos="1132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15" w:type="pct"/>
            <w:gridSpan w:val="2"/>
            <w:tcBorders>
              <w:left w:val="nil"/>
              <w:right w:val="nil"/>
            </w:tcBorders>
          </w:tcPr>
          <w:p w14:paraId="0707ED5C" w14:textId="77777777" w:rsidR="005D6E1A" w:rsidRDefault="005D6E1A" w:rsidP="0076100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8DF0088" w14:textId="3CBF2C5C" w:rsidR="00761001" w:rsidRPr="00537B34" w:rsidRDefault="001175C1" w:rsidP="0076100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804,</w:t>
            </w:r>
            <w:r w:rsidR="0061219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871</w:t>
            </w:r>
          </w:p>
        </w:tc>
      </w:tr>
    </w:tbl>
    <w:p w14:paraId="33B3A383" w14:textId="77777777" w:rsidR="00877CAA" w:rsidRDefault="00877CAA" w:rsidP="00D74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877CAA" w:rsidSect="001278DC">
          <w:headerReference w:type="default" r:id="rId21"/>
          <w:pgSz w:w="16834" w:h="11909" w:orient="landscape" w:code="9"/>
          <w:pgMar w:top="1152" w:right="691" w:bottom="1199" w:left="576" w:header="720" w:footer="720" w:gutter="0"/>
          <w:cols w:space="720"/>
          <w:docGrid w:linePitch="360"/>
        </w:sectPr>
      </w:pPr>
    </w:p>
    <w:p w14:paraId="2838AED8" w14:textId="4312D4F6" w:rsidR="00781627" w:rsidRDefault="00781627" w:rsidP="00DE406A">
      <w:pPr>
        <w:pStyle w:val="Heading9"/>
        <w:numPr>
          <w:ilvl w:val="0"/>
          <w:numId w:val="19"/>
        </w:numPr>
        <w:tabs>
          <w:tab w:val="clear" w:pos="340"/>
          <w:tab w:val="left" w:pos="540"/>
        </w:tabs>
        <w:rPr>
          <w:rFonts w:asciiTheme="majorBidi" w:hAnsiTheme="majorBidi" w:cstheme="majorBidi"/>
        </w:rPr>
      </w:pPr>
      <w:r w:rsidRPr="0097328A">
        <w:rPr>
          <w:rFonts w:asciiTheme="majorBidi" w:hAnsiTheme="majorBidi" w:cstheme="majorBidi"/>
          <w:cs/>
        </w:rPr>
        <w:lastRenderedPageBreak/>
        <w:t>ภาระผูกพันกับกิจการที่ไม่เกี่ยวข้องกัน</w:t>
      </w:r>
    </w:p>
    <w:p w14:paraId="21985D73" w14:textId="77777777" w:rsidR="00781627" w:rsidRPr="0097328A" w:rsidRDefault="00781627" w:rsidP="0097328A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cs/>
        </w:rPr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329"/>
        <w:gridCol w:w="2250"/>
        <w:gridCol w:w="270"/>
        <w:gridCol w:w="2340"/>
      </w:tblGrid>
      <w:tr w:rsidR="00E33208" w:rsidRPr="0097328A" w14:paraId="4AC9E46D" w14:textId="77777777">
        <w:trPr>
          <w:trHeight w:val="20"/>
          <w:tblHeader/>
        </w:trPr>
        <w:tc>
          <w:tcPr>
            <w:tcW w:w="4329" w:type="dxa"/>
          </w:tcPr>
          <w:p w14:paraId="30FD74B6" w14:textId="7FACA059" w:rsidR="00E33208" w:rsidRPr="00A16D58" w:rsidRDefault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6D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6D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F06F9" w:rsidRPr="00A16D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16D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F06F9" w:rsidRPr="00A16D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16D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A7515" w:rsidRPr="00A16D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250" w:type="dxa"/>
          </w:tcPr>
          <w:p w14:paraId="06734430" w14:textId="77777777" w:rsidR="00E33208" w:rsidRPr="00A16D58" w:rsidRDefault="00E3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D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0B964B" w14:textId="77777777" w:rsidR="00E33208" w:rsidRPr="00A16D58" w:rsidRDefault="00E3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4A917F35" w14:textId="77777777" w:rsidR="00E33208" w:rsidRPr="00A16D58" w:rsidRDefault="00E3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D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3208" w:rsidRPr="0097328A" w14:paraId="427537EA" w14:textId="77777777">
        <w:trPr>
          <w:trHeight w:val="20"/>
          <w:tblHeader/>
        </w:trPr>
        <w:tc>
          <w:tcPr>
            <w:tcW w:w="4329" w:type="dxa"/>
          </w:tcPr>
          <w:p w14:paraId="3E4D1113" w14:textId="77777777" w:rsidR="00E33208" w:rsidRPr="00A16D58" w:rsidRDefault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2D94D9D3" w14:textId="77777777" w:rsidR="00E33208" w:rsidRPr="00A16D58" w:rsidRDefault="00E3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6D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6D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6D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3208" w:rsidRPr="0097328A" w14:paraId="725D6BB1" w14:textId="77777777">
        <w:tc>
          <w:tcPr>
            <w:tcW w:w="4329" w:type="dxa"/>
          </w:tcPr>
          <w:p w14:paraId="2B5BCD11" w14:textId="77777777" w:rsidR="00E33208" w:rsidRPr="00A16D58" w:rsidRDefault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D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16D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250" w:type="dxa"/>
          </w:tcPr>
          <w:p w14:paraId="7BD6E0E2" w14:textId="77777777" w:rsidR="00E33208" w:rsidRPr="00A16D58" w:rsidRDefault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E4AE3" w14:textId="77777777" w:rsidR="00E33208" w:rsidRPr="00A16D58" w:rsidRDefault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10BF25A" w14:textId="77777777" w:rsidR="00E33208" w:rsidRPr="00A16D58" w:rsidRDefault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208" w:rsidRPr="0097328A" w14:paraId="4F3CC142" w14:textId="77777777">
        <w:tc>
          <w:tcPr>
            <w:tcW w:w="4329" w:type="dxa"/>
          </w:tcPr>
          <w:p w14:paraId="04F94F07" w14:textId="77777777" w:rsidR="00E33208" w:rsidRPr="00A16D58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D5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250" w:type="dxa"/>
            <w:tcBorders>
              <w:bottom w:val="double" w:sz="4" w:space="0" w:color="auto"/>
            </w:tcBorders>
          </w:tcPr>
          <w:p w14:paraId="6B597E68" w14:textId="61E0D711" w:rsidR="00E33208" w:rsidRPr="00E73041" w:rsidRDefault="00A44919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3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C6456" w:rsidRPr="00E73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3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0" w:type="dxa"/>
          </w:tcPr>
          <w:p w14:paraId="635344D4" w14:textId="77777777" w:rsidR="00E33208" w:rsidRPr="00E73041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14:paraId="0C846C55" w14:textId="711622BE" w:rsidR="00E33208" w:rsidRPr="00E73041" w:rsidRDefault="00EC6456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3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E2B41" w:rsidRPr="00E73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3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970</w:t>
            </w:r>
          </w:p>
        </w:tc>
      </w:tr>
      <w:tr w:rsidR="00E33208" w:rsidRPr="0097328A" w14:paraId="6F674425" w14:textId="77777777">
        <w:trPr>
          <w:trHeight w:val="166"/>
        </w:trPr>
        <w:tc>
          <w:tcPr>
            <w:tcW w:w="4329" w:type="dxa"/>
          </w:tcPr>
          <w:p w14:paraId="68CEECA5" w14:textId="77777777" w:rsidR="00E33208" w:rsidRPr="00A16D58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</w:tcPr>
          <w:p w14:paraId="655976D1" w14:textId="77777777" w:rsidR="00E33208" w:rsidRPr="00A16D58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019F3" w14:textId="77777777" w:rsidR="00E33208" w:rsidRPr="00A16D58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14:paraId="346059F1" w14:textId="77777777" w:rsidR="00E33208" w:rsidRPr="00A16D58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208" w:rsidRPr="0097328A" w14:paraId="101E5DF4" w14:textId="77777777">
        <w:tc>
          <w:tcPr>
            <w:tcW w:w="4329" w:type="dxa"/>
          </w:tcPr>
          <w:p w14:paraId="67AE3839" w14:textId="77777777" w:rsidR="00E33208" w:rsidRPr="00A16D58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6D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16D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16D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250" w:type="dxa"/>
          </w:tcPr>
          <w:p w14:paraId="21AFDB6B" w14:textId="77777777" w:rsidR="00E33208" w:rsidRPr="00A16D58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1633F" w14:textId="77777777" w:rsidR="00E33208" w:rsidRPr="00A16D58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68C95DBF" w14:textId="77777777" w:rsidR="00E33208" w:rsidRPr="00A16D58" w:rsidRDefault="00E33208" w:rsidP="00E332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208" w:rsidRPr="0097328A" w14:paraId="5180F9F9" w14:textId="77777777">
        <w:tc>
          <w:tcPr>
            <w:tcW w:w="4329" w:type="dxa"/>
          </w:tcPr>
          <w:p w14:paraId="78070CE3" w14:textId="2B3CD6E1" w:rsidR="00E33208" w:rsidRPr="00A16D58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D5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สัญญาบริการบำรุงรักษา</w:t>
            </w:r>
            <w:r w:rsidR="00A16D58" w:rsidRPr="00A16D5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ทางยกระดับ</w:t>
            </w:r>
          </w:p>
        </w:tc>
        <w:tc>
          <w:tcPr>
            <w:tcW w:w="2250" w:type="dxa"/>
          </w:tcPr>
          <w:p w14:paraId="418669F5" w14:textId="36FC577B" w:rsidR="00E33208" w:rsidRPr="00A16D58" w:rsidRDefault="003D5725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9,5</w:t>
            </w:r>
            <w:r w:rsidR="00B42D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  <w:tc>
          <w:tcPr>
            <w:tcW w:w="270" w:type="dxa"/>
          </w:tcPr>
          <w:p w14:paraId="5C9BC1D4" w14:textId="77777777" w:rsidR="00E33208" w:rsidRPr="00A16D58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</w:tcPr>
          <w:p w14:paraId="5E67DC72" w14:textId="3F5A4C95" w:rsidR="00E33208" w:rsidRPr="00A16D58" w:rsidRDefault="00B42D43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9,534</w:t>
            </w:r>
          </w:p>
        </w:tc>
      </w:tr>
      <w:tr w:rsidR="00B273F5" w:rsidRPr="0097328A" w14:paraId="5A99F9E5" w14:textId="77777777">
        <w:tc>
          <w:tcPr>
            <w:tcW w:w="4329" w:type="dxa"/>
          </w:tcPr>
          <w:p w14:paraId="265F8D91" w14:textId="1614D900" w:rsidR="00B273F5" w:rsidRPr="00A16D58" w:rsidRDefault="00B273F5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D5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สัญญาบริการบำรุงรักษาซอฟต์แวร์</w:t>
            </w:r>
          </w:p>
        </w:tc>
        <w:tc>
          <w:tcPr>
            <w:tcW w:w="2250" w:type="dxa"/>
          </w:tcPr>
          <w:p w14:paraId="3AC6B0E5" w14:textId="05821C66" w:rsidR="00B273F5" w:rsidRPr="00A16D58" w:rsidRDefault="00EC6456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3,183</w:t>
            </w:r>
          </w:p>
        </w:tc>
        <w:tc>
          <w:tcPr>
            <w:tcW w:w="270" w:type="dxa"/>
          </w:tcPr>
          <w:p w14:paraId="737D11A9" w14:textId="77777777" w:rsidR="00B273F5" w:rsidRPr="00A16D58" w:rsidRDefault="00B273F5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</w:tcPr>
          <w:p w14:paraId="201B83BF" w14:textId="08C104A8" w:rsidR="00B273F5" w:rsidRPr="00A16D58" w:rsidRDefault="00BE2B41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3,183</w:t>
            </w:r>
          </w:p>
        </w:tc>
      </w:tr>
      <w:tr w:rsidR="00E33208" w:rsidRPr="0097328A" w14:paraId="6DA5938F" w14:textId="77777777">
        <w:tc>
          <w:tcPr>
            <w:tcW w:w="4329" w:type="dxa"/>
            <w:hideMark/>
          </w:tcPr>
          <w:p w14:paraId="5C02A943" w14:textId="77777777" w:rsidR="00E33208" w:rsidRPr="00A16D58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16D5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D244714" w14:textId="015E80B0" w:rsidR="00E33208" w:rsidRPr="00430CBA" w:rsidRDefault="00EC6456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BA">
              <w:rPr>
                <w:rFonts w:asciiTheme="majorBidi" w:hAnsiTheme="majorBidi" w:cstheme="majorBidi"/>
                <w:sz w:val="30"/>
                <w:szCs w:val="30"/>
              </w:rPr>
              <w:t>60,4</w:t>
            </w:r>
            <w:r w:rsidR="009C05DA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23C7BF02" w14:textId="77777777" w:rsidR="00E33208" w:rsidRPr="00430CBA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0F76334" w14:textId="1602D221" w:rsidR="00E33208" w:rsidRPr="00430CBA" w:rsidRDefault="00BE2B41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BA">
              <w:rPr>
                <w:rFonts w:asciiTheme="majorBidi" w:hAnsiTheme="majorBidi" w:cstheme="majorBidi"/>
                <w:sz w:val="30"/>
                <w:szCs w:val="30"/>
              </w:rPr>
              <w:t>53,6</w:t>
            </w:r>
            <w:r w:rsidR="009C05DA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E33208" w:rsidRPr="007B4922" w14:paraId="01E64888" w14:textId="77777777">
        <w:tc>
          <w:tcPr>
            <w:tcW w:w="4329" w:type="dxa"/>
          </w:tcPr>
          <w:p w14:paraId="041AD4B5" w14:textId="77777777" w:rsidR="00E33208" w:rsidRPr="00A16D58" w:rsidRDefault="00E33208" w:rsidP="00E332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6D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145ECBB2" w14:textId="6F187338" w:rsidR="00E33208" w:rsidRPr="00430CBA" w:rsidRDefault="009C05DA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75,152</w:t>
            </w:r>
          </w:p>
        </w:tc>
        <w:tc>
          <w:tcPr>
            <w:tcW w:w="270" w:type="dxa"/>
          </w:tcPr>
          <w:p w14:paraId="13B91806" w14:textId="77777777" w:rsidR="00E33208" w:rsidRPr="00430CBA" w:rsidRDefault="00E33208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3EDB6609" w14:textId="6AAEF58C" w:rsidR="00E33208" w:rsidRPr="00430CBA" w:rsidRDefault="009C05DA" w:rsidP="00E3320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68,353</w:t>
            </w:r>
          </w:p>
        </w:tc>
      </w:tr>
    </w:tbl>
    <w:p w14:paraId="55C9A2CD" w14:textId="77777777" w:rsidR="00CE6E92" w:rsidRDefault="00CE6E92" w:rsidP="0078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482313" w14:textId="7858E5E2" w:rsidR="00F177D4" w:rsidRPr="00684095" w:rsidRDefault="00781627" w:rsidP="00C25503">
      <w:pPr>
        <w:pStyle w:val="Heading9"/>
        <w:numPr>
          <w:ilvl w:val="0"/>
          <w:numId w:val="19"/>
        </w:numPr>
        <w:tabs>
          <w:tab w:val="clear" w:pos="340"/>
        </w:tabs>
        <w:ind w:left="540" w:hanging="540"/>
        <w:rPr>
          <w:rFonts w:asciiTheme="majorBidi" w:hAnsiTheme="majorBidi" w:cstheme="majorBidi"/>
        </w:rPr>
      </w:pPr>
      <w:r w:rsidRPr="00B53BC2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  <w:r w:rsidR="003E2D53" w:rsidRPr="00B53BC2">
        <w:rPr>
          <w:rFonts w:asciiTheme="majorBidi" w:hAnsiTheme="majorBidi" w:cstheme="majorBidi"/>
        </w:rPr>
        <w:t xml:space="preserve"> </w:t>
      </w:r>
    </w:p>
    <w:p w14:paraId="0540DE7D" w14:textId="77777777" w:rsidR="009638CB" w:rsidRPr="009638CB" w:rsidRDefault="009638CB" w:rsidP="009638C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AC278" w14:textId="562177EF" w:rsidR="00FD58FD" w:rsidRPr="00CD071A" w:rsidRDefault="00FD58FD" w:rsidP="009638C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1A"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</w:t>
      </w:r>
      <w:r w:rsidR="00421BAE" w:rsidRPr="00CD071A">
        <w:rPr>
          <w:rFonts w:asciiTheme="majorBidi" w:hAnsiTheme="majorBidi" w:cstheme="majorBidi"/>
          <w:i/>
          <w:iCs/>
          <w:sz w:val="30"/>
          <w:szCs w:val="30"/>
          <w:cs/>
        </w:rPr>
        <w:t>ประจำ</w:t>
      </w:r>
      <w:r w:rsidRPr="00CD071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ปี </w:t>
      </w:r>
      <w:r w:rsidRPr="00CD071A">
        <w:rPr>
          <w:rFonts w:asciiTheme="majorBidi" w:hAnsiTheme="majorBidi" w:cstheme="majorBidi"/>
          <w:i/>
          <w:iCs/>
          <w:sz w:val="30"/>
          <w:szCs w:val="30"/>
        </w:rPr>
        <w:t>2568</w:t>
      </w:r>
    </w:p>
    <w:p w14:paraId="0E705A73" w14:textId="5792C082" w:rsidR="00275E07" w:rsidRPr="00CD071A" w:rsidRDefault="00E937CB" w:rsidP="009638C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SimSun" w:hAnsiTheme="majorBidi" w:cstheme="majorBidi"/>
          <w:spacing w:val="-2"/>
          <w:sz w:val="30"/>
          <w:szCs w:val="30"/>
        </w:rPr>
      </w:pP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ในการประชุมสามัญผู้ถือหุ้นประจำปี </w:t>
      </w:r>
      <w:r w:rsidR="000C3D72" w:rsidRPr="00CD071A">
        <w:rPr>
          <w:rFonts w:asciiTheme="majorBidi" w:eastAsia="SimSun" w:hAnsiTheme="majorBidi" w:cstheme="majorBidi"/>
          <w:spacing w:val="-2"/>
          <w:sz w:val="30"/>
          <w:szCs w:val="30"/>
        </w:rPr>
        <w:t>2569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 ของบริษัท ซึ่งประชุมเมื่อวันที่ </w:t>
      </w:r>
      <w:r w:rsidR="000C3D72" w:rsidRPr="00CD071A">
        <w:rPr>
          <w:rFonts w:asciiTheme="majorBidi" w:eastAsia="SimSun" w:hAnsiTheme="majorBidi" w:cstheme="majorBidi"/>
          <w:spacing w:val="-2"/>
          <w:sz w:val="30"/>
          <w:szCs w:val="30"/>
        </w:rPr>
        <w:t>27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 เมษายน </w:t>
      </w:r>
      <w:r w:rsidR="000C3D72" w:rsidRPr="00CD071A">
        <w:rPr>
          <w:rFonts w:asciiTheme="majorBidi" w:eastAsia="SimSun" w:hAnsiTheme="majorBidi" w:cstheme="majorBidi"/>
          <w:spacing w:val="-2"/>
          <w:sz w:val="30"/>
          <w:szCs w:val="30"/>
        </w:rPr>
        <w:t>2569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</w:t>
      </w:r>
      <w:r w:rsidR="00483237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           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การจัดสรรกำไรเป็นเงินปันผลจากผลการดำเนินงานประจำปี </w:t>
      </w:r>
      <w:r w:rsidR="001E318F" w:rsidRPr="00CD071A">
        <w:rPr>
          <w:rFonts w:asciiTheme="majorBidi" w:eastAsia="SimSun" w:hAnsiTheme="majorBidi" w:cstheme="majorBidi"/>
          <w:spacing w:val="-2"/>
          <w:sz w:val="30"/>
          <w:szCs w:val="30"/>
        </w:rPr>
        <w:t>2568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 </w:t>
      </w:r>
      <w:r w:rsidR="00F41C1D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โดยจ่ายจากกำไรสุทธิในอัตราหุ้นละ</w:t>
      </w:r>
      <w:r w:rsidR="00724122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</w:t>
      </w:r>
      <w:r w:rsidR="00616954">
        <w:rPr>
          <w:rFonts w:asciiTheme="majorBidi" w:eastAsia="SimSun" w:hAnsiTheme="majorBidi" w:cstheme="majorBidi"/>
          <w:spacing w:val="-2"/>
          <w:sz w:val="30"/>
          <w:szCs w:val="30"/>
        </w:rPr>
        <w:t>0.</w:t>
      </w:r>
      <w:r w:rsidR="00F54FFC">
        <w:rPr>
          <w:rFonts w:asciiTheme="majorBidi" w:eastAsia="SimSun" w:hAnsiTheme="majorBidi" w:cstheme="majorBidi"/>
          <w:spacing w:val="-2"/>
          <w:sz w:val="30"/>
          <w:szCs w:val="30"/>
        </w:rPr>
        <w:t xml:space="preserve">6544 </w:t>
      </w:r>
      <w:r w:rsidR="00F54FFC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บาท เป็นจำนวนเงิน </w:t>
      </w:r>
      <w:r w:rsidR="00F54FFC">
        <w:rPr>
          <w:rFonts w:asciiTheme="majorBidi" w:eastAsia="SimSun" w:hAnsiTheme="majorBidi" w:cstheme="majorBidi"/>
          <w:spacing w:val="-2"/>
          <w:sz w:val="30"/>
          <w:szCs w:val="30"/>
        </w:rPr>
        <w:t xml:space="preserve">773 </w:t>
      </w:r>
      <w:r w:rsidR="00F54FFC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ล้านบาท</w:t>
      </w:r>
      <w:r w:rsidR="00463074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และจ่ายเงินปันผลจากกำไรสะสมในอัตราหุ้น</w:t>
      </w:r>
      <w:r w:rsidR="008F17AE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ล</w:t>
      </w:r>
      <w:r w:rsidR="00463074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ะ </w:t>
      </w:r>
      <w:r w:rsidR="006F0820">
        <w:rPr>
          <w:rFonts w:asciiTheme="majorBidi" w:eastAsia="SimSun" w:hAnsiTheme="majorBidi" w:cstheme="majorBidi"/>
          <w:spacing w:val="-2"/>
          <w:sz w:val="30"/>
          <w:szCs w:val="30"/>
        </w:rPr>
        <w:t xml:space="preserve">0.0056 </w:t>
      </w:r>
      <w:r w:rsidR="006F0820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บาท เป็นจำนวนเงิน </w:t>
      </w:r>
      <w:r w:rsidR="006F0820">
        <w:rPr>
          <w:rFonts w:asciiTheme="majorBidi" w:eastAsia="SimSun" w:hAnsiTheme="majorBidi" w:cstheme="majorBidi"/>
          <w:spacing w:val="-2"/>
          <w:sz w:val="30"/>
          <w:szCs w:val="30"/>
        </w:rPr>
        <w:t xml:space="preserve">6.61 </w:t>
      </w:r>
      <w:r w:rsidR="00722D20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            </w:t>
      </w:r>
      <w:r w:rsidR="006F0820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ล้านบาท</w:t>
      </w:r>
      <w:r w:rsidR="00245F33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ทั้งนี้ในระหว่างปี </w:t>
      </w:r>
      <w:r w:rsidR="00245F33">
        <w:rPr>
          <w:rFonts w:asciiTheme="majorBidi" w:eastAsia="SimSun" w:hAnsiTheme="majorBidi" w:cstheme="majorBidi"/>
          <w:spacing w:val="-2"/>
          <w:sz w:val="30"/>
          <w:szCs w:val="30"/>
        </w:rPr>
        <w:t>2568</w:t>
      </w:r>
      <w:r w:rsidR="00A05577">
        <w:rPr>
          <w:rFonts w:asciiTheme="majorBidi" w:eastAsia="SimSun" w:hAnsiTheme="majorBidi" w:cstheme="majorBidi"/>
          <w:spacing w:val="-2"/>
          <w:sz w:val="30"/>
          <w:szCs w:val="30"/>
        </w:rPr>
        <w:t xml:space="preserve"> </w:t>
      </w:r>
      <w:r w:rsidR="00A05577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บริษัทได้จ่ายเงินปันผลระหว่างกาลสำหรับผลดำเนินงานของปี </w:t>
      </w:r>
      <w:r w:rsidR="00A05577">
        <w:rPr>
          <w:rFonts w:asciiTheme="majorBidi" w:eastAsia="SimSun" w:hAnsiTheme="majorBidi" w:cstheme="majorBidi"/>
          <w:spacing w:val="-2"/>
          <w:sz w:val="30"/>
          <w:szCs w:val="30"/>
        </w:rPr>
        <w:t xml:space="preserve">2568 </w:t>
      </w:r>
      <w:r w:rsidR="00A05577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ไปแล้ว </w:t>
      </w:r>
      <w:r w:rsidR="00722D20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                </w:t>
      </w:r>
      <w:r w:rsidR="00A05577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ในอัตราหุ้นละ</w:t>
      </w:r>
      <w:r w:rsidR="009977A4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</w:t>
      </w:r>
      <w:r w:rsidR="009977A4">
        <w:rPr>
          <w:rFonts w:asciiTheme="majorBidi" w:eastAsia="SimSun" w:hAnsiTheme="majorBidi" w:cstheme="majorBidi"/>
          <w:spacing w:val="-2"/>
          <w:sz w:val="30"/>
          <w:szCs w:val="30"/>
        </w:rPr>
        <w:t xml:space="preserve">0.66 </w:t>
      </w:r>
      <w:r w:rsidR="009977A4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บาท</w:t>
      </w:r>
      <w:r w:rsidR="001130AD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เป็นจำนวนเงิน </w:t>
      </w:r>
      <w:r w:rsidR="004F5DA0">
        <w:rPr>
          <w:rFonts w:asciiTheme="majorBidi" w:eastAsia="SimSun" w:hAnsiTheme="majorBidi" w:cstheme="majorBidi"/>
          <w:spacing w:val="-2"/>
          <w:sz w:val="30"/>
          <w:szCs w:val="30"/>
        </w:rPr>
        <w:t>779</w:t>
      </w:r>
      <w:r w:rsidR="00B6505F">
        <w:rPr>
          <w:rFonts w:asciiTheme="majorBidi" w:eastAsia="SimSun" w:hAnsiTheme="majorBidi" w:cstheme="majorBidi"/>
          <w:spacing w:val="-2"/>
          <w:sz w:val="30"/>
          <w:szCs w:val="30"/>
        </w:rPr>
        <w:t>.61</w:t>
      </w:r>
      <w:r w:rsidR="001130AD">
        <w:rPr>
          <w:rFonts w:asciiTheme="majorBidi" w:eastAsia="SimSun" w:hAnsiTheme="majorBidi" w:cstheme="majorBidi"/>
          <w:spacing w:val="-2"/>
          <w:sz w:val="30"/>
          <w:szCs w:val="30"/>
        </w:rPr>
        <w:t xml:space="preserve"> </w:t>
      </w:r>
      <w:r w:rsidR="001130AD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ล้านบาท ดังนั้น บริษัทจะจ่ายเงินปันผลส่วนที่เหลือในอัตราหุ้นละ</w:t>
      </w:r>
      <w:r w:rsidR="002C36D2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</w:t>
      </w:r>
      <w:r w:rsidR="00722D20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</w:t>
      </w:r>
      <w:r w:rsidR="002C36D2">
        <w:rPr>
          <w:rFonts w:asciiTheme="majorBidi" w:eastAsia="SimSun" w:hAnsiTheme="majorBidi" w:cstheme="majorBidi"/>
          <w:spacing w:val="-2"/>
          <w:sz w:val="30"/>
          <w:szCs w:val="30"/>
        </w:rPr>
        <w:t xml:space="preserve">0.22 </w:t>
      </w:r>
      <w:r w:rsidR="00F323A4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บาท</w:t>
      </w:r>
      <w:r w:rsidR="000077C2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สำหรับผลการดำเนินงานประจำปี </w:t>
      </w:r>
      <w:r w:rsidR="000077C2">
        <w:rPr>
          <w:rFonts w:asciiTheme="majorBidi" w:eastAsia="SimSun" w:hAnsiTheme="majorBidi" w:cstheme="majorBidi"/>
          <w:spacing w:val="-2"/>
          <w:sz w:val="30"/>
          <w:szCs w:val="30"/>
        </w:rPr>
        <w:t xml:space="preserve">2568 </w:t>
      </w:r>
      <w:r w:rsidR="000077C2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เป็นจำนวนเงิน</w:t>
      </w:r>
      <w:r w:rsidR="00854868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</w:t>
      </w:r>
      <w:r w:rsidR="00854868">
        <w:rPr>
          <w:rFonts w:asciiTheme="majorBidi" w:eastAsia="SimSun" w:hAnsiTheme="majorBidi" w:cstheme="majorBidi"/>
          <w:spacing w:val="-2"/>
          <w:sz w:val="30"/>
          <w:szCs w:val="30"/>
        </w:rPr>
        <w:t xml:space="preserve">259.89 </w:t>
      </w:r>
      <w:r w:rsidR="00854868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ล้านบาท</w:t>
      </w:r>
      <w:r w:rsidR="00511183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โดยบริษัทจะจ่ายเงินปันผล</w:t>
      </w:r>
      <w:r w:rsidR="00511183" w:rsidRPr="00187E45">
        <w:rPr>
          <w:rFonts w:asciiTheme="majorBidi" w:eastAsia="SimSun" w:hAnsiTheme="majorBidi" w:cstheme="majorBidi" w:hint="cs"/>
          <w:sz w:val="30"/>
          <w:szCs w:val="30"/>
          <w:cs/>
        </w:rPr>
        <w:t xml:space="preserve">ดังกล่าวให้แก่ผู้ถือหุ้นภายในวันที่ </w:t>
      </w:r>
      <w:r w:rsidR="00500A42" w:rsidRPr="00187E45">
        <w:rPr>
          <w:rFonts w:asciiTheme="majorBidi" w:eastAsia="SimSun" w:hAnsiTheme="majorBidi" w:cstheme="majorBidi"/>
          <w:sz w:val="30"/>
          <w:szCs w:val="30"/>
        </w:rPr>
        <w:t>27</w:t>
      </w:r>
      <w:r w:rsidRPr="00187E45">
        <w:rPr>
          <w:rFonts w:asciiTheme="majorBidi" w:eastAsia="SimSun" w:hAnsiTheme="majorBidi" w:cstheme="majorBidi"/>
          <w:sz w:val="30"/>
          <w:szCs w:val="30"/>
          <w:cs/>
        </w:rPr>
        <w:t xml:space="preserve"> พฤษภาคม </w:t>
      </w:r>
      <w:r w:rsidR="00977083" w:rsidRPr="00187E45">
        <w:rPr>
          <w:rFonts w:asciiTheme="majorBidi" w:eastAsia="SimSun" w:hAnsiTheme="majorBidi" w:cstheme="majorBidi"/>
          <w:sz w:val="30"/>
          <w:szCs w:val="30"/>
        </w:rPr>
        <w:t>2569</w:t>
      </w:r>
    </w:p>
    <w:p w14:paraId="66C10FE9" w14:textId="77777777" w:rsidR="00474B8D" w:rsidRPr="00CD071A" w:rsidRDefault="00474B8D" w:rsidP="009638C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SimSun" w:hAnsiTheme="majorBidi" w:cstheme="majorBidi"/>
          <w:spacing w:val="-2"/>
          <w:sz w:val="30"/>
          <w:szCs w:val="30"/>
        </w:rPr>
      </w:pPr>
    </w:p>
    <w:p w14:paraId="77AE2716" w14:textId="77777777" w:rsidR="00D67D7E" w:rsidRPr="00CD071A" w:rsidRDefault="00D67D7E" w:rsidP="00275E07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1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การจ่ายเงินปันผลระหว่างกาลปี </w:t>
      </w:r>
      <w:r w:rsidR="00FD483D" w:rsidRPr="00CD071A">
        <w:rPr>
          <w:rFonts w:asciiTheme="majorBidi" w:hAnsiTheme="majorBidi" w:cstheme="majorBidi"/>
          <w:i/>
          <w:iCs/>
          <w:sz w:val="30"/>
          <w:szCs w:val="30"/>
        </w:rPr>
        <w:t>2569</w:t>
      </w:r>
    </w:p>
    <w:p w14:paraId="577D50BD" w14:textId="005DFC14" w:rsidR="00275E07" w:rsidRPr="00CD071A" w:rsidRDefault="00523AF5" w:rsidP="009638C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SimSun" w:hAnsiTheme="majorBidi" w:cstheme="majorBidi"/>
          <w:spacing w:val="-2"/>
          <w:sz w:val="30"/>
          <w:szCs w:val="30"/>
        </w:rPr>
      </w:pPr>
      <w:r w:rsidRPr="00F60A4E">
        <w:rPr>
          <w:rFonts w:asciiTheme="majorBidi" w:eastAsia="SimSun" w:hAnsiTheme="majorBidi" w:cstheme="majorBidi"/>
          <w:spacing w:val="-4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 w:rsidR="00FA49AE" w:rsidRPr="00F60A4E">
        <w:rPr>
          <w:rFonts w:asciiTheme="majorBidi" w:eastAsia="SimSun" w:hAnsiTheme="majorBidi" w:cstheme="majorBidi"/>
          <w:spacing w:val="-4"/>
          <w:sz w:val="30"/>
          <w:szCs w:val="30"/>
        </w:rPr>
        <w:t>1</w:t>
      </w:r>
      <w:r w:rsidR="001F0B1C">
        <w:rPr>
          <w:rFonts w:asciiTheme="majorBidi" w:eastAsia="SimSun" w:hAnsiTheme="majorBidi" w:cstheme="majorBidi"/>
          <w:spacing w:val="-4"/>
          <w:sz w:val="30"/>
          <w:szCs w:val="30"/>
        </w:rPr>
        <w:t>1</w:t>
      </w:r>
      <w:r w:rsidRPr="00F60A4E">
        <w:rPr>
          <w:rFonts w:asciiTheme="majorBidi" w:eastAsia="SimSun" w:hAnsiTheme="majorBidi" w:cstheme="majorBidi"/>
          <w:spacing w:val="-4"/>
          <w:sz w:val="30"/>
          <w:szCs w:val="30"/>
          <w:cs/>
        </w:rPr>
        <w:t xml:space="preserve"> พฤษภาคม </w:t>
      </w:r>
      <w:r w:rsidR="00BA41C1" w:rsidRPr="00F60A4E">
        <w:rPr>
          <w:rFonts w:asciiTheme="majorBidi" w:eastAsia="SimSun" w:hAnsiTheme="majorBidi" w:cstheme="majorBidi"/>
          <w:spacing w:val="-4"/>
          <w:sz w:val="30"/>
          <w:szCs w:val="30"/>
        </w:rPr>
        <w:t>256</w:t>
      </w:r>
      <w:r w:rsidR="00A20591" w:rsidRPr="00F60A4E">
        <w:rPr>
          <w:rFonts w:asciiTheme="majorBidi" w:eastAsia="SimSun" w:hAnsiTheme="majorBidi" w:cstheme="majorBidi"/>
          <w:spacing w:val="-4"/>
          <w:sz w:val="30"/>
          <w:szCs w:val="30"/>
        </w:rPr>
        <w:t>9</w:t>
      </w:r>
      <w:r w:rsidRPr="00F60A4E">
        <w:rPr>
          <w:rFonts w:asciiTheme="majorBidi" w:eastAsia="SimSun" w:hAnsiTheme="majorBidi" w:cstheme="majorBidi"/>
          <w:spacing w:val="-4"/>
          <w:sz w:val="30"/>
          <w:szCs w:val="30"/>
          <w:cs/>
        </w:rPr>
        <w:t xml:space="preserve"> คณะกรรมการของบริษัทได้มีมติอนุมัติให้บริษัท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จ่ายเงินปันผลระหว่างกาลสำหรับผลการดำเนินงานงวด </w:t>
      </w:r>
      <w:r w:rsidR="00A6048E" w:rsidRPr="00CD071A">
        <w:rPr>
          <w:rFonts w:asciiTheme="majorBidi" w:eastAsia="SimSun" w:hAnsiTheme="majorBidi" w:cstheme="majorBidi"/>
          <w:spacing w:val="-2"/>
          <w:sz w:val="30"/>
          <w:szCs w:val="30"/>
        </w:rPr>
        <w:t>3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 เดือนแรกของปี </w:t>
      </w:r>
      <w:r w:rsidR="00A6048E" w:rsidRPr="00CD071A">
        <w:rPr>
          <w:rFonts w:asciiTheme="majorBidi" w:eastAsia="SimSun" w:hAnsiTheme="majorBidi" w:cstheme="majorBidi"/>
          <w:spacing w:val="-2"/>
          <w:sz w:val="30"/>
          <w:szCs w:val="30"/>
        </w:rPr>
        <w:t>2569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 โดยจ่ายจากกำไรสุทธิจาก</w:t>
      </w:r>
      <w:r w:rsidR="00E12CA3">
        <w:rPr>
          <w:rFonts w:asciiTheme="majorBidi" w:eastAsia="SimSun" w:hAnsiTheme="majorBidi" w:cstheme="majorBidi"/>
          <w:spacing w:val="-2"/>
          <w:sz w:val="30"/>
          <w:szCs w:val="30"/>
          <w:cs/>
        </w:rPr>
        <w:br/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การดำเนินงาน </w:t>
      </w:r>
      <w:r w:rsidR="00DE4047" w:rsidRPr="00CD071A">
        <w:rPr>
          <w:rFonts w:asciiTheme="majorBidi" w:eastAsia="SimSun" w:hAnsiTheme="majorBidi" w:cstheme="majorBidi"/>
          <w:spacing w:val="-2"/>
          <w:sz w:val="30"/>
          <w:szCs w:val="30"/>
        </w:rPr>
        <w:t>3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 เดือนแรกของปี </w:t>
      </w:r>
      <w:r w:rsidR="00FD483D" w:rsidRPr="00CD071A">
        <w:rPr>
          <w:rFonts w:asciiTheme="majorBidi" w:eastAsia="SimSun" w:hAnsiTheme="majorBidi" w:cstheme="majorBidi"/>
          <w:spacing w:val="-2"/>
          <w:sz w:val="30"/>
          <w:szCs w:val="30"/>
        </w:rPr>
        <w:t>2569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 ในอัตราหุ้นละ </w:t>
      </w:r>
      <w:r w:rsidR="00BC3F47" w:rsidRPr="00CD071A">
        <w:rPr>
          <w:rFonts w:asciiTheme="majorBidi" w:eastAsia="SimSun" w:hAnsiTheme="majorBidi" w:cstheme="majorBidi"/>
          <w:spacing w:val="-2"/>
          <w:sz w:val="30"/>
          <w:szCs w:val="30"/>
        </w:rPr>
        <w:t>0.2</w:t>
      </w:r>
      <w:r w:rsidR="00A10190" w:rsidRPr="00CD071A">
        <w:rPr>
          <w:rFonts w:asciiTheme="majorBidi" w:eastAsia="SimSun" w:hAnsiTheme="majorBidi" w:cstheme="majorBidi"/>
          <w:spacing w:val="-2"/>
          <w:sz w:val="30"/>
          <w:szCs w:val="30"/>
        </w:rPr>
        <w:t>23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 บาท เป็นจำนวนเงิน </w:t>
      </w:r>
      <w:r w:rsidR="00F40098" w:rsidRPr="00CD071A">
        <w:rPr>
          <w:rFonts w:asciiTheme="majorBidi" w:eastAsia="SimSun" w:hAnsiTheme="majorBidi" w:cstheme="majorBidi"/>
          <w:spacing w:val="-2"/>
          <w:sz w:val="30"/>
          <w:szCs w:val="30"/>
        </w:rPr>
        <w:t>263</w:t>
      </w:r>
      <w:r w:rsidR="00DE4047" w:rsidRPr="00CD071A">
        <w:rPr>
          <w:rFonts w:asciiTheme="majorBidi" w:eastAsia="SimSun" w:hAnsiTheme="majorBidi" w:cstheme="majorBidi"/>
          <w:spacing w:val="-2"/>
          <w:sz w:val="30"/>
          <w:szCs w:val="30"/>
        </w:rPr>
        <w:t>.42</w:t>
      </w:r>
      <w:r w:rsidRPr="00CD071A">
        <w:rPr>
          <w:rFonts w:asciiTheme="majorBidi" w:eastAsia="SimSun" w:hAnsiTheme="majorBidi" w:cstheme="majorBidi"/>
          <w:spacing w:val="-2"/>
          <w:sz w:val="30"/>
          <w:szCs w:val="30"/>
          <w:cs/>
        </w:rPr>
        <w:t xml:space="preserve"> ล้านบาท</w:t>
      </w:r>
      <w:r w:rsidR="00C83F53">
        <w:rPr>
          <w:rFonts w:asciiTheme="majorBidi" w:eastAsia="SimSun" w:hAnsiTheme="majorBidi" w:cstheme="majorBidi"/>
          <w:spacing w:val="-2"/>
          <w:sz w:val="30"/>
          <w:szCs w:val="30"/>
        </w:rPr>
        <w:t xml:space="preserve"> </w:t>
      </w:r>
      <w:r w:rsidR="00C83F53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โดยบริษัท</w:t>
      </w:r>
      <w:r w:rsidR="00E12CA3">
        <w:rPr>
          <w:rFonts w:asciiTheme="majorBidi" w:eastAsia="SimSun" w:hAnsiTheme="majorBidi" w:cstheme="majorBidi"/>
          <w:spacing w:val="-2"/>
          <w:sz w:val="30"/>
          <w:szCs w:val="30"/>
          <w:cs/>
        </w:rPr>
        <w:br/>
      </w:r>
      <w:r w:rsidR="003F5F2D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จะจ่ายเงินปันผล</w:t>
      </w:r>
      <w:r w:rsidR="000D0339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ดังกล่าวให้แก่ผู้ถือหุ้น</w:t>
      </w:r>
      <w:r w:rsidR="00643CB3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ภาย</w:t>
      </w:r>
      <w:r w:rsidR="000D0339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ในวันที่ </w:t>
      </w:r>
      <w:r w:rsidR="000D0339">
        <w:rPr>
          <w:rFonts w:asciiTheme="majorBidi" w:eastAsia="SimSun" w:hAnsiTheme="majorBidi" w:cstheme="majorBidi"/>
          <w:spacing w:val="-2"/>
          <w:sz w:val="30"/>
          <w:szCs w:val="30"/>
        </w:rPr>
        <w:t>1</w:t>
      </w:r>
      <w:r w:rsidR="001F0B1C">
        <w:rPr>
          <w:rFonts w:asciiTheme="majorBidi" w:eastAsia="SimSun" w:hAnsiTheme="majorBidi" w:cstheme="majorBidi"/>
          <w:spacing w:val="-2"/>
          <w:sz w:val="30"/>
          <w:szCs w:val="30"/>
        </w:rPr>
        <w:t>1</w:t>
      </w:r>
      <w:r w:rsidR="000D0339">
        <w:rPr>
          <w:rFonts w:asciiTheme="majorBidi" w:eastAsia="SimSun" w:hAnsiTheme="majorBidi" w:cstheme="majorBidi"/>
          <w:spacing w:val="-2"/>
          <w:sz w:val="30"/>
          <w:szCs w:val="30"/>
        </w:rPr>
        <w:t xml:space="preserve"> </w:t>
      </w:r>
      <w:r w:rsidR="00DD0A85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>มิถุนายน</w:t>
      </w:r>
      <w:r w:rsidR="006C5A44">
        <w:rPr>
          <w:rFonts w:asciiTheme="majorBidi" w:eastAsia="SimSun" w:hAnsiTheme="majorBidi" w:cstheme="majorBidi" w:hint="cs"/>
          <w:spacing w:val="-2"/>
          <w:sz w:val="30"/>
          <w:szCs w:val="30"/>
          <w:cs/>
        </w:rPr>
        <w:t xml:space="preserve"> </w:t>
      </w:r>
      <w:r w:rsidR="006C5A44">
        <w:rPr>
          <w:rFonts w:asciiTheme="majorBidi" w:eastAsia="SimSun" w:hAnsiTheme="majorBidi" w:cstheme="majorBidi"/>
          <w:spacing w:val="-2"/>
          <w:sz w:val="30"/>
          <w:szCs w:val="30"/>
        </w:rPr>
        <w:t>2569</w:t>
      </w:r>
    </w:p>
    <w:sectPr w:rsidR="00275E07" w:rsidRPr="00CD071A" w:rsidSect="009A7044">
      <w:headerReference w:type="default" r:id="rId22"/>
      <w:pgSz w:w="11909" w:h="16834" w:code="9"/>
      <w:pgMar w:top="691" w:right="119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3F6DB" w14:textId="77777777" w:rsidR="00203586" w:rsidRDefault="00203586">
      <w:r>
        <w:separator/>
      </w:r>
    </w:p>
  </w:endnote>
  <w:endnote w:type="continuationSeparator" w:id="0">
    <w:p w14:paraId="154BBD03" w14:textId="77777777" w:rsidR="00203586" w:rsidRDefault="00203586">
      <w:r>
        <w:continuationSeparator/>
      </w:r>
    </w:p>
  </w:endnote>
  <w:endnote w:type="continuationNotice" w:id="1">
    <w:p w14:paraId="0CC3AEDB" w14:textId="77777777" w:rsidR="00203586" w:rsidRDefault="002035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11408" w14:textId="7AB9F7ED" w:rsidR="00D35F1F" w:rsidRDefault="00D35F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840F6" w14:textId="77777777" w:rsidR="006E67AD" w:rsidRPr="00FA55B3" w:rsidRDefault="002173D7" w:rsidP="007C5193">
    <w:pPr>
      <w:pStyle w:val="Footer"/>
      <w:jc w:val="center"/>
      <w:rPr>
        <w:rFonts w:asciiTheme="majorBidi" w:hAnsiTheme="majorBidi" w:cstheme="majorBidi"/>
        <w:sz w:val="30"/>
        <w:szCs w:val="30"/>
        <w:cs/>
      </w:rPr>
    </w:pPr>
    <w:sdt>
      <w:sdtPr>
        <w:id w:val="-127123798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E67AD"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E67AD"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6E67AD"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E67AD"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="006E67AD"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D79A2" w14:textId="1DDF739E" w:rsidR="00D35F1F" w:rsidRDefault="00D35F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66642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A536BD" w14:textId="77777777" w:rsidR="00B50207" w:rsidRPr="00FA55B3" w:rsidRDefault="00B50207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AC8E1" w14:textId="77777777" w:rsidR="00203586" w:rsidRDefault="00203586">
      <w:r>
        <w:separator/>
      </w:r>
    </w:p>
  </w:footnote>
  <w:footnote w:type="continuationSeparator" w:id="0">
    <w:p w14:paraId="22060C71" w14:textId="77777777" w:rsidR="00203586" w:rsidRDefault="00203586">
      <w:r>
        <w:continuationSeparator/>
      </w:r>
    </w:p>
  </w:footnote>
  <w:footnote w:type="continuationNotice" w:id="1">
    <w:p w14:paraId="7D21CBFD" w14:textId="77777777" w:rsidR="00203586" w:rsidRDefault="002035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1A85" w14:textId="77777777" w:rsidR="00D35F1F" w:rsidRDefault="00D35F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5BF9E" w14:textId="77777777" w:rsidR="00905A03" w:rsidRPr="00420CF9" w:rsidRDefault="00905A03" w:rsidP="00085D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810" w:hanging="810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420CF9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Pr="00420CF9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420CF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4C8EBEB6" w14:textId="1ACA4114" w:rsidR="00420CF9" w:rsidRPr="00420CF9" w:rsidRDefault="00420CF9" w:rsidP="00085D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ind w:left="270" w:hanging="270"/>
      <w:rPr>
        <w:rFonts w:asciiTheme="majorBidi" w:hAnsiTheme="majorBidi" w:cstheme="majorBidi"/>
        <w:b/>
        <w:bCs/>
        <w:sz w:val="32"/>
        <w:szCs w:val="32"/>
      </w:rPr>
    </w:pPr>
    <w:r w:rsidRPr="00420CF9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420CF9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420CF9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1B371793" w14:textId="39EFB65A" w:rsidR="00420CF9" w:rsidRPr="00420CF9" w:rsidRDefault="00420CF9" w:rsidP="00085D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900" w:hanging="900"/>
      <w:rPr>
        <w:rFonts w:asciiTheme="majorBidi" w:hAnsiTheme="majorBidi" w:cstheme="majorBidi"/>
        <w:b/>
        <w:bCs/>
        <w:sz w:val="32"/>
        <w:szCs w:val="32"/>
        <w:cs/>
      </w:rPr>
    </w:pPr>
    <w:r w:rsidRPr="00420CF9">
      <w:rPr>
        <w:rFonts w:asciiTheme="majorBidi" w:hAnsi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20CF9">
      <w:rPr>
        <w:rFonts w:asciiTheme="majorBidi" w:hAnsiTheme="majorBidi"/>
        <w:b/>
        <w:bCs/>
        <w:sz w:val="32"/>
        <w:szCs w:val="32"/>
      </w:rPr>
      <w:t>3</w:t>
    </w:r>
    <w:r w:rsidR="007F5BCE">
      <w:rPr>
        <w:rFonts w:asciiTheme="majorBidi" w:hAnsiTheme="majorBidi"/>
        <w:b/>
        <w:bCs/>
        <w:sz w:val="32"/>
        <w:szCs w:val="32"/>
      </w:rPr>
      <w:t>1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</w:t>
    </w:r>
    <w:r w:rsidR="007F5BCE">
      <w:rPr>
        <w:rFonts w:asciiTheme="majorBidi" w:hAnsiTheme="majorBidi" w:hint="cs"/>
        <w:b/>
        <w:bCs/>
        <w:sz w:val="32"/>
        <w:szCs w:val="32"/>
        <w:cs/>
      </w:rPr>
      <w:t xml:space="preserve">มีนาคม </w:t>
    </w:r>
    <w:r w:rsidRPr="00420CF9">
      <w:rPr>
        <w:rFonts w:asciiTheme="majorBidi" w:hAnsiTheme="majorBidi"/>
        <w:b/>
        <w:bCs/>
        <w:sz w:val="32"/>
        <w:szCs w:val="32"/>
      </w:rPr>
      <w:t>256</w:t>
    </w:r>
    <w:r w:rsidR="007F5BCE">
      <w:rPr>
        <w:rFonts w:asciiTheme="majorBidi" w:hAnsiTheme="majorBidi"/>
        <w:b/>
        <w:bCs/>
        <w:sz w:val="32"/>
        <w:szCs w:val="32"/>
      </w:rPr>
      <w:t>9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300B933C" w14:textId="77777777" w:rsidR="00BA24D4" w:rsidRPr="00420CF9" w:rsidRDefault="00BA24D4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476C5" w14:textId="4B69333C" w:rsidR="00D35F1F" w:rsidRDefault="00D35F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F75C8" w14:textId="77777777" w:rsidR="00495326" w:rsidRPr="00420CF9" w:rsidRDefault="00495326" w:rsidP="00B02B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810" w:firstLine="90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420CF9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Pr="00420CF9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420CF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1AD63813" w14:textId="77777777" w:rsidR="00495326" w:rsidRPr="00420CF9" w:rsidRDefault="00495326" w:rsidP="00B02B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ind w:left="270" w:firstLine="630"/>
      <w:rPr>
        <w:rFonts w:asciiTheme="majorBidi" w:hAnsiTheme="majorBidi" w:cstheme="majorBidi"/>
        <w:b/>
        <w:bCs/>
        <w:sz w:val="32"/>
        <w:szCs w:val="32"/>
      </w:rPr>
    </w:pPr>
    <w:r w:rsidRPr="00420CF9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420CF9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420CF9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2731F025" w14:textId="77777777" w:rsidR="00495326" w:rsidRPr="00420CF9" w:rsidRDefault="00495326" w:rsidP="00B02B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900"/>
      <w:rPr>
        <w:rFonts w:asciiTheme="majorBidi" w:hAnsiTheme="majorBidi" w:cstheme="majorBidi"/>
        <w:b/>
        <w:bCs/>
        <w:sz w:val="32"/>
        <w:szCs w:val="32"/>
        <w:cs/>
      </w:rPr>
    </w:pPr>
    <w:r w:rsidRPr="00420CF9">
      <w:rPr>
        <w:rFonts w:asciiTheme="majorBidi" w:hAnsi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20CF9">
      <w:rPr>
        <w:rFonts w:asciiTheme="majorBidi" w:hAnsiTheme="majorBidi"/>
        <w:b/>
        <w:bCs/>
        <w:sz w:val="32"/>
        <w:szCs w:val="32"/>
      </w:rPr>
      <w:t>3</w:t>
    </w:r>
    <w:r>
      <w:rPr>
        <w:rFonts w:asciiTheme="majorBidi" w:hAnsiTheme="majorBidi"/>
        <w:b/>
        <w:bCs/>
        <w:sz w:val="32"/>
        <w:szCs w:val="32"/>
      </w:rPr>
      <w:t>1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 w:hint="cs"/>
        <w:b/>
        <w:bCs/>
        <w:sz w:val="32"/>
        <w:szCs w:val="32"/>
        <w:cs/>
      </w:rPr>
      <w:t xml:space="preserve">มีนาคม </w:t>
    </w:r>
    <w:r w:rsidRPr="00420CF9">
      <w:rPr>
        <w:rFonts w:asciiTheme="majorBidi" w:hAnsiTheme="majorBidi"/>
        <w:b/>
        <w:bCs/>
        <w:sz w:val="32"/>
        <w:szCs w:val="32"/>
      </w:rPr>
      <w:t>256</w:t>
    </w:r>
    <w:r>
      <w:rPr>
        <w:rFonts w:asciiTheme="majorBidi" w:hAnsiTheme="majorBidi"/>
        <w:b/>
        <w:bCs/>
        <w:sz w:val="32"/>
        <w:szCs w:val="32"/>
      </w:rPr>
      <w:t>9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41D67A9B" w14:textId="77777777" w:rsidR="00495326" w:rsidRPr="00420CF9" w:rsidRDefault="0049532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52A5A" w14:textId="710EDD48" w:rsidR="00733641" w:rsidRPr="00420CF9" w:rsidRDefault="00895CAA" w:rsidP="00010C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  <w:tab w:val="left" w:pos="360"/>
        <w:tab w:val="left" w:pos="720"/>
        <w:tab w:val="left" w:pos="810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>
      <w:rPr>
        <w:rFonts w:asciiTheme="majorBidi" w:hAnsiTheme="majorBidi" w:cstheme="majorBidi"/>
        <w:b/>
        <w:bCs/>
        <w:sz w:val="32"/>
        <w:szCs w:val="32"/>
        <w:cs/>
        <w:lang w:val="th-TH"/>
      </w:rPr>
      <w:tab/>
    </w:r>
    <w:r w:rsidR="00010CAD">
      <w:rPr>
        <w:rFonts w:asciiTheme="majorBidi" w:hAnsiTheme="majorBidi" w:cstheme="majorBidi"/>
        <w:b/>
        <w:bCs/>
        <w:sz w:val="32"/>
        <w:szCs w:val="32"/>
        <w:cs/>
        <w:lang w:val="th-TH"/>
      </w:rPr>
      <w:tab/>
    </w:r>
    <w:r>
      <w:rPr>
        <w:rFonts w:asciiTheme="majorBidi" w:hAnsiTheme="majorBidi" w:cstheme="majorBidi"/>
        <w:b/>
        <w:bCs/>
        <w:sz w:val="32"/>
        <w:szCs w:val="32"/>
        <w:cs/>
        <w:lang w:val="th-TH"/>
      </w:rPr>
      <w:tab/>
    </w:r>
    <w:r>
      <w:rPr>
        <w:rFonts w:asciiTheme="majorBidi" w:hAnsiTheme="majorBidi" w:cstheme="majorBidi"/>
        <w:b/>
        <w:bCs/>
        <w:sz w:val="32"/>
        <w:szCs w:val="32"/>
        <w:cs/>
        <w:lang w:val="th-TH"/>
      </w:rPr>
      <w:tab/>
    </w:r>
    <w:r w:rsidR="00733641" w:rsidRPr="00420CF9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="00733641" w:rsidRPr="00420CF9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="00733641" w:rsidRPr="00420CF9">
      <w:rPr>
        <w:rFonts w:asciiTheme="majorBidi" w:hAnsiTheme="majorBidi" w:cstheme="majorBidi"/>
        <w:b/>
        <w:bCs/>
        <w:sz w:val="32"/>
        <w:szCs w:val="32"/>
        <w:cs/>
        <w:lang w:val="th-TH"/>
      </w:rPr>
      <w:t>และบริษัทย่อย</w:t>
    </w:r>
  </w:p>
  <w:p w14:paraId="219C670F" w14:textId="3F32D618" w:rsidR="00136AE8" w:rsidRDefault="00895CAA" w:rsidP="00010C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/>
        <w:b/>
        <w:bCs/>
        <w:sz w:val="32"/>
        <w:szCs w:val="32"/>
        <w:cs/>
      </w:rPr>
      <w:tab/>
    </w:r>
    <w:r w:rsidR="00733641" w:rsidRPr="00420CF9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733641" w:rsidRPr="00420CF9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="00733641" w:rsidRPr="00420CF9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2AD33B58" w14:textId="55DB10A2" w:rsidR="00733641" w:rsidRPr="00420CF9" w:rsidRDefault="00895CAA" w:rsidP="00010C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/>
        <w:b/>
        <w:bCs/>
        <w:sz w:val="32"/>
        <w:szCs w:val="32"/>
        <w:cs/>
      </w:rPr>
      <w:tab/>
    </w:r>
    <w:r w:rsidR="00733641" w:rsidRPr="00420CF9">
      <w:rPr>
        <w:rFonts w:asciiTheme="majorBidi" w:hAnsi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733641" w:rsidRPr="00420CF9">
      <w:rPr>
        <w:rFonts w:asciiTheme="majorBidi" w:hAnsiTheme="majorBidi"/>
        <w:b/>
        <w:bCs/>
        <w:sz w:val="32"/>
        <w:szCs w:val="32"/>
      </w:rPr>
      <w:t>3</w:t>
    </w:r>
    <w:r w:rsidR="00733641">
      <w:rPr>
        <w:rFonts w:asciiTheme="majorBidi" w:hAnsiTheme="majorBidi"/>
        <w:b/>
        <w:bCs/>
        <w:sz w:val="32"/>
        <w:szCs w:val="32"/>
      </w:rPr>
      <w:t>1</w:t>
    </w:r>
    <w:r w:rsidR="00733641" w:rsidRPr="00420CF9">
      <w:rPr>
        <w:rFonts w:asciiTheme="majorBidi" w:hAnsiTheme="majorBidi"/>
        <w:b/>
        <w:bCs/>
        <w:sz w:val="32"/>
        <w:szCs w:val="32"/>
        <w:cs/>
      </w:rPr>
      <w:t xml:space="preserve"> </w:t>
    </w:r>
    <w:r w:rsidR="00733641">
      <w:rPr>
        <w:rFonts w:asciiTheme="majorBidi" w:hAnsiTheme="majorBidi" w:hint="cs"/>
        <w:b/>
        <w:bCs/>
        <w:sz w:val="32"/>
        <w:szCs w:val="32"/>
        <w:cs/>
      </w:rPr>
      <w:t xml:space="preserve">มีนาคม </w:t>
    </w:r>
    <w:r w:rsidR="00733641" w:rsidRPr="00420CF9">
      <w:rPr>
        <w:rFonts w:asciiTheme="majorBidi" w:hAnsiTheme="majorBidi"/>
        <w:b/>
        <w:bCs/>
        <w:sz w:val="32"/>
        <w:szCs w:val="32"/>
      </w:rPr>
      <w:t>256</w:t>
    </w:r>
    <w:r w:rsidR="00733641">
      <w:rPr>
        <w:rFonts w:asciiTheme="majorBidi" w:hAnsiTheme="majorBidi"/>
        <w:b/>
        <w:bCs/>
        <w:sz w:val="32"/>
        <w:szCs w:val="32"/>
      </w:rPr>
      <w:t>9</w:t>
    </w:r>
    <w:r w:rsidR="00733641" w:rsidRPr="00420CF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049870DF" w14:textId="77777777" w:rsidR="00733641" w:rsidRPr="00420CF9" w:rsidRDefault="00733641" w:rsidP="007336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4DE8" w14:textId="49AC8CF8" w:rsidR="00A540C5" w:rsidRPr="00420CF9" w:rsidRDefault="00A540C5" w:rsidP="00010C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  <w:tab w:val="left" w:pos="360"/>
        <w:tab w:val="left" w:pos="720"/>
        <w:tab w:val="left" w:pos="810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420CF9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Pr="00420CF9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420CF9">
      <w:rPr>
        <w:rFonts w:asciiTheme="majorBidi" w:hAnsiTheme="majorBidi" w:cstheme="majorBidi"/>
        <w:b/>
        <w:bCs/>
        <w:sz w:val="32"/>
        <w:szCs w:val="32"/>
        <w:cs/>
        <w:lang w:val="th-TH"/>
      </w:rPr>
      <w:t>และบริษัทย่อย</w:t>
    </w:r>
  </w:p>
  <w:p w14:paraId="67ACA521" w14:textId="5F925926" w:rsidR="00A540C5" w:rsidRDefault="00A540C5" w:rsidP="00010C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420CF9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420CF9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420CF9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6547D9E6" w14:textId="0C730237" w:rsidR="00A540C5" w:rsidRPr="00420CF9" w:rsidRDefault="00A540C5" w:rsidP="00010C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420CF9">
      <w:rPr>
        <w:rFonts w:asciiTheme="majorBidi" w:hAnsi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20CF9">
      <w:rPr>
        <w:rFonts w:asciiTheme="majorBidi" w:hAnsiTheme="majorBidi"/>
        <w:b/>
        <w:bCs/>
        <w:sz w:val="32"/>
        <w:szCs w:val="32"/>
      </w:rPr>
      <w:t>3</w:t>
    </w:r>
    <w:r>
      <w:rPr>
        <w:rFonts w:asciiTheme="majorBidi" w:hAnsiTheme="majorBidi"/>
        <w:b/>
        <w:bCs/>
        <w:sz w:val="32"/>
        <w:szCs w:val="32"/>
      </w:rPr>
      <w:t>1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 w:hint="cs"/>
        <w:b/>
        <w:bCs/>
        <w:sz w:val="32"/>
        <w:szCs w:val="32"/>
        <w:cs/>
      </w:rPr>
      <w:t xml:space="preserve">มีนาคม </w:t>
    </w:r>
    <w:r w:rsidRPr="00420CF9">
      <w:rPr>
        <w:rFonts w:asciiTheme="majorBidi" w:hAnsiTheme="majorBidi"/>
        <w:b/>
        <w:bCs/>
        <w:sz w:val="32"/>
        <w:szCs w:val="32"/>
      </w:rPr>
      <w:t>256</w:t>
    </w:r>
    <w:r>
      <w:rPr>
        <w:rFonts w:asciiTheme="majorBidi" w:hAnsiTheme="majorBidi"/>
        <w:b/>
        <w:bCs/>
        <w:sz w:val="32"/>
        <w:szCs w:val="32"/>
      </w:rPr>
      <w:t>9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107F3083" w14:textId="77777777" w:rsidR="00D35F1F" w:rsidRDefault="00D35F1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AFF46" w14:textId="77777777" w:rsidR="00D806B4" w:rsidRPr="00420CF9" w:rsidRDefault="00D806B4" w:rsidP="00010C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</w:tabs>
      <w:spacing w:line="240" w:lineRule="auto"/>
      <w:ind w:left="810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420CF9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Pr="00420CF9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420CF9">
      <w:rPr>
        <w:rFonts w:asciiTheme="majorBidi" w:hAnsiTheme="majorBidi" w:cstheme="majorBidi"/>
        <w:b/>
        <w:bCs/>
        <w:sz w:val="32"/>
        <w:szCs w:val="32"/>
        <w:cs/>
        <w:lang w:val="th-TH"/>
      </w:rPr>
      <w:t>และบริษัทย่อย</w:t>
    </w:r>
  </w:p>
  <w:p w14:paraId="7B4FFC10" w14:textId="77777777" w:rsidR="00D806B4" w:rsidRPr="00420CF9" w:rsidRDefault="00D806B4" w:rsidP="00D806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ind w:left="270" w:firstLine="540"/>
      <w:rPr>
        <w:rFonts w:asciiTheme="majorBidi" w:hAnsiTheme="majorBidi" w:cstheme="majorBidi"/>
        <w:b/>
        <w:bCs/>
        <w:sz w:val="32"/>
        <w:szCs w:val="32"/>
      </w:rPr>
    </w:pPr>
    <w:r w:rsidRPr="00420CF9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420CF9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420CF9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4685F7A2" w14:textId="77777777" w:rsidR="00D806B4" w:rsidRPr="00420CF9" w:rsidRDefault="00D806B4" w:rsidP="00D806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900" w:hanging="90"/>
      <w:rPr>
        <w:rFonts w:asciiTheme="majorBidi" w:hAnsiTheme="majorBidi" w:cstheme="majorBidi"/>
        <w:b/>
        <w:bCs/>
        <w:sz w:val="32"/>
        <w:szCs w:val="32"/>
        <w:cs/>
      </w:rPr>
    </w:pPr>
    <w:r w:rsidRPr="00420CF9">
      <w:rPr>
        <w:rFonts w:asciiTheme="majorBidi" w:hAnsi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20CF9">
      <w:rPr>
        <w:rFonts w:asciiTheme="majorBidi" w:hAnsiTheme="majorBidi"/>
        <w:b/>
        <w:bCs/>
        <w:sz w:val="32"/>
        <w:szCs w:val="32"/>
      </w:rPr>
      <w:t>3</w:t>
    </w:r>
    <w:r>
      <w:rPr>
        <w:rFonts w:asciiTheme="majorBidi" w:hAnsiTheme="majorBidi"/>
        <w:b/>
        <w:bCs/>
        <w:sz w:val="32"/>
        <w:szCs w:val="32"/>
      </w:rPr>
      <w:t>1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 w:hint="cs"/>
        <w:b/>
        <w:bCs/>
        <w:sz w:val="32"/>
        <w:szCs w:val="32"/>
        <w:cs/>
      </w:rPr>
      <w:t xml:space="preserve">มีนาคม </w:t>
    </w:r>
    <w:r w:rsidRPr="00420CF9">
      <w:rPr>
        <w:rFonts w:asciiTheme="majorBidi" w:hAnsiTheme="majorBidi"/>
        <w:b/>
        <w:bCs/>
        <w:sz w:val="32"/>
        <w:szCs w:val="32"/>
      </w:rPr>
      <w:t>256</w:t>
    </w:r>
    <w:r>
      <w:rPr>
        <w:rFonts w:asciiTheme="majorBidi" w:hAnsiTheme="majorBidi"/>
        <w:b/>
        <w:bCs/>
        <w:sz w:val="32"/>
        <w:szCs w:val="32"/>
      </w:rPr>
      <w:t>9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11848FE2" w14:textId="77777777" w:rsidR="009A7044" w:rsidRPr="00420CF9" w:rsidRDefault="009A7044" w:rsidP="007336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77736" w14:textId="77777777" w:rsidR="009A7044" w:rsidRPr="00420CF9" w:rsidRDefault="009A7044" w:rsidP="004953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810" w:hanging="810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420CF9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Pr="00420CF9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420CF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08E513BC" w14:textId="77777777" w:rsidR="009A7044" w:rsidRPr="00420CF9" w:rsidRDefault="009A7044" w:rsidP="004953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ind w:left="270" w:hanging="270"/>
      <w:rPr>
        <w:rFonts w:asciiTheme="majorBidi" w:hAnsiTheme="majorBidi" w:cstheme="majorBidi"/>
        <w:b/>
        <w:bCs/>
        <w:sz w:val="32"/>
        <w:szCs w:val="32"/>
      </w:rPr>
    </w:pPr>
    <w:r w:rsidRPr="00420CF9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420CF9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420CF9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5732C0DA" w14:textId="77777777" w:rsidR="009A7044" w:rsidRPr="00420CF9" w:rsidRDefault="009A7044" w:rsidP="0049532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900" w:hanging="900"/>
      <w:rPr>
        <w:rFonts w:asciiTheme="majorBidi" w:hAnsiTheme="majorBidi" w:cstheme="majorBidi"/>
        <w:b/>
        <w:bCs/>
        <w:sz w:val="32"/>
        <w:szCs w:val="32"/>
        <w:cs/>
      </w:rPr>
    </w:pPr>
    <w:r w:rsidRPr="00420CF9">
      <w:rPr>
        <w:rFonts w:asciiTheme="majorBidi" w:hAnsi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20CF9">
      <w:rPr>
        <w:rFonts w:asciiTheme="majorBidi" w:hAnsiTheme="majorBidi"/>
        <w:b/>
        <w:bCs/>
        <w:sz w:val="32"/>
        <w:szCs w:val="32"/>
      </w:rPr>
      <w:t>3</w:t>
    </w:r>
    <w:r>
      <w:rPr>
        <w:rFonts w:asciiTheme="majorBidi" w:hAnsiTheme="majorBidi"/>
        <w:b/>
        <w:bCs/>
        <w:sz w:val="32"/>
        <w:szCs w:val="32"/>
      </w:rPr>
      <w:t>1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 w:hint="cs"/>
        <w:b/>
        <w:bCs/>
        <w:sz w:val="32"/>
        <w:szCs w:val="32"/>
        <w:cs/>
      </w:rPr>
      <w:t xml:space="preserve">มีนาคม </w:t>
    </w:r>
    <w:r w:rsidRPr="00420CF9">
      <w:rPr>
        <w:rFonts w:asciiTheme="majorBidi" w:hAnsiTheme="majorBidi"/>
        <w:b/>
        <w:bCs/>
        <w:sz w:val="32"/>
        <w:szCs w:val="32"/>
      </w:rPr>
      <w:t>256</w:t>
    </w:r>
    <w:r>
      <w:rPr>
        <w:rFonts w:asciiTheme="majorBidi" w:hAnsiTheme="majorBidi"/>
        <w:b/>
        <w:bCs/>
        <w:sz w:val="32"/>
        <w:szCs w:val="32"/>
      </w:rPr>
      <w:t>9</w:t>
    </w:r>
    <w:r w:rsidRPr="00420CF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511D55D1" w14:textId="77777777" w:rsidR="009A7044" w:rsidRPr="00420CF9" w:rsidRDefault="009A7044" w:rsidP="007336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604465A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29B4245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8E0629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DED618C"/>
    <w:multiLevelType w:val="multilevel"/>
    <w:tmpl w:val="CD8AC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E6027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185536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4"/>
  </w:num>
  <w:num w:numId="12" w16cid:durableId="351036449">
    <w:abstractNumId w:val="21"/>
  </w:num>
  <w:num w:numId="13" w16cid:durableId="541983039">
    <w:abstractNumId w:val="35"/>
  </w:num>
  <w:num w:numId="14" w16cid:durableId="1115978063">
    <w:abstractNumId w:val="26"/>
  </w:num>
  <w:num w:numId="15" w16cid:durableId="1394423222">
    <w:abstractNumId w:val="15"/>
  </w:num>
  <w:num w:numId="16" w16cid:durableId="59639748">
    <w:abstractNumId w:val="39"/>
  </w:num>
  <w:num w:numId="17" w16cid:durableId="1924946659">
    <w:abstractNumId w:val="28"/>
  </w:num>
  <w:num w:numId="18" w16cid:durableId="1847282209">
    <w:abstractNumId w:val="20"/>
  </w:num>
  <w:num w:numId="19" w16cid:durableId="287055735">
    <w:abstractNumId w:val="25"/>
  </w:num>
  <w:num w:numId="20" w16cid:durableId="315888839">
    <w:abstractNumId w:val="12"/>
  </w:num>
  <w:num w:numId="21" w16cid:durableId="1378512436">
    <w:abstractNumId w:val="17"/>
  </w:num>
  <w:num w:numId="22" w16cid:durableId="1094089244">
    <w:abstractNumId w:val="34"/>
  </w:num>
  <w:num w:numId="23" w16cid:durableId="164515749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41"/>
  </w:num>
  <w:num w:numId="25" w16cid:durableId="128130231">
    <w:abstractNumId w:val="32"/>
  </w:num>
  <w:num w:numId="26" w16cid:durableId="1472484270">
    <w:abstractNumId w:val="30"/>
  </w:num>
  <w:num w:numId="27" w16cid:durableId="101151254">
    <w:abstractNumId w:val="14"/>
  </w:num>
  <w:num w:numId="28" w16cid:durableId="893198451">
    <w:abstractNumId w:val="42"/>
  </w:num>
  <w:num w:numId="29" w16cid:durableId="2079548747">
    <w:abstractNumId w:val="33"/>
  </w:num>
  <w:num w:numId="30" w16cid:durableId="1443185995">
    <w:abstractNumId w:val="40"/>
  </w:num>
  <w:num w:numId="31" w16cid:durableId="361514708">
    <w:abstractNumId w:val="36"/>
  </w:num>
  <w:num w:numId="32" w16cid:durableId="480149070">
    <w:abstractNumId w:val="22"/>
  </w:num>
  <w:num w:numId="33" w16cid:durableId="803235194">
    <w:abstractNumId w:val="27"/>
  </w:num>
  <w:num w:numId="34" w16cid:durableId="1026444665">
    <w:abstractNumId w:val="10"/>
  </w:num>
  <w:num w:numId="35" w16cid:durableId="743455180">
    <w:abstractNumId w:val="43"/>
  </w:num>
  <w:num w:numId="36" w16cid:durableId="701393827">
    <w:abstractNumId w:val="11"/>
  </w:num>
  <w:num w:numId="37" w16cid:durableId="1888446917">
    <w:abstractNumId w:val="37"/>
  </w:num>
  <w:num w:numId="38" w16cid:durableId="1158417973">
    <w:abstractNumId w:val="18"/>
  </w:num>
  <w:num w:numId="39" w16cid:durableId="1413159855">
    <w:abstractNumId w:val="31"/>
  </w:num>
  <w:num w:numId="40" w16cid:durableId="975068036">
    <w:abstractNumId w:val="13"/>
  </w:num>
  <w:num w:numId="41" w16cid:durableId="743335892">
    <w:abstractNumId w:val="16"/>
  </w:num>
  <w:num w:numId="42" w16cid:durableId="314186808">
    <w:abstractNumId w:val="23"/>
  </w:num>
  <w:num w:numId="43" w16cid:durableId="416247214">
    <w:abstractNumId w:val="19"/>
  </w:num>
  <w:num w:numId="44" w16cid:durableId="1242594295">
    <w:abstractNumId w:val="29"/>
  </w:num>
  <w:num w:numId="45" w16cid:durableId="632712429">
    <w:abstractNumId w:val="3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203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2E4"/>
    <w:rsid w:val="00001487"/>
    <w:rsid w:val="0000149D"/>
    <w:rsid w:val="0000176B"/>
    <w:rsid w:val="00001810"/>
    <w:rsid w:val="00001886"/>
    <w:rsid w:val="00001B57"/>
    <w:rsid w:val="00001C55"/>
    <w:rsid w:val="00001CCB"/>
    <w:rsid w:val="00001E76"/>
    <w:rsid w:val="00001EA9"/>
    <w:rsid w:val="00002093"/>
    <w:rsid w:val="00002109"/>
    <w:rsid w:val="00002196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C1A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DD1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4D9"/>
    <w:rsid w:val="00005597"/>
    <w:rsid w:val="00005653"/>
    <w:rsid w:val="0000576F"/>
    <w:rsid w:val="00005DEC"/>
    <w:rsid w:val="00005F44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7C2"/>
    <w:rsid w:val="00007877"/>
    <w:rsid w:val="000078A6"/>
    <w:rsid w:val="000078F3"/>
    <w:rsid w:val="00007E06"/>
    <w:rsid w:val="00007E3F"/>
    <w:rsid w:val="00010052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CAD"/>
    <w:rsid w:val="00010DCF"/>
    <w:rsid w:val="0001101F"/>
    <w:rsid w:val="00011435"/>
    <w:rsid w:val="0001150E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64B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878"/>
    <w:rsid w:val="00015941"/>
    <w:rsid w:val="00015B88"/>
    <w:rsid w:val="0001634C"/>
    <w:rsid w:val="00016482"/>
    <w:rsid w:val="00016841"/>
    <w:rsid w:val="000168CC"/>
    <w:rsid w:val="00016B2C"/>
    <w:rsid w:val="00016FB2"/>
    <w:rsid w:val="00017057"/>
    <w:rsid w:val="00017146"/>
    <w:rsid w:val="000172BF"/>
    <w:rsid w:val="000173FE"/>
    <w:rsid w:val="0001741D"/>
    <w:rsid w:val="000174A4"/>
    <w:rsid w:val="00017524"/>
    <w:rsid w:val="0001790D"/>
    <w:rsid w:val="00017B34"/>
    <w:rsid w:val="00017C21"/>
    <w:rsid w:val="00017C6F"/>
    <w:rsid w:val="00017DA6"/>
    <w:rsid w:val="00017E1B"/>
    <w:rsid w:val="00020000"/>
    <w:rsid w:val="00020148"/>
    <w:rsid w:val="000201D2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852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6DC"/>
    <w:rsid w:val="0002596D"/>
    <w:rsid w:val="00025A0D"/>
    <w:rsid w:val="00025C5C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27DBA"/>
    <w:rsid w:val="00030027"/>
    <w:rsid w:val="000300EB"/>
    <w:rsid w:val="000302F8"/>
    <w:rsid w:val="0003055F"/>
    <w:rsid w:val="00030618"/>
    <w:rsid w:val="0003062D"/>
    <w:rsid w:val="00030680"/>
    <w:rsid w:val="000308AE"/>
    <w:rsid w:val="000308CD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8E0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0D7"/>
    <w:rsid w:val="0003421A"/>
    <w:rsid w:val="00034551"/>
    <w:rsid w:val="0003497B"/>
    <w:rsid w:val="000349BF"/>
    <w:rsid w:val="000349F2"/>
    <w:rsid w:val="00034AF3"/>
    <w:rsid w:val="00034C84"/>
    <w:rsid w:val="00034C95"/>
    <w:rsid w:val="00034CBE"/>
    <w:rsid w:val="00034D0B"/>
    <w:rsid w:val="0003511A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723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47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281"/>
    <w:rsid w:val="000413E4"/>
    <w:rsid w:val="00041450"/>
    <w:rsid w:val="00041816"/>
    <w:rsid w:val="0004186F"/>
    <w:rsid w:val="00041892"/>
    <w:rsid w:val="00041957"/>
    <w:rsid w:val="00041A32"/>
    <w:rsid w:val="00041B0C"/>
    <w:rsid w:val="00041FA5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4C8"/>
    <w:rsid w:val="00044835"/>
    <w:rsid w:val="00044958"/>
    <w:rsid w:val="00044AF3"/>
    <w:rsid w:val="00044AFF"/>
    <w:rsid w:val="00044D98"/>
    <w:rsid w:val="00044F2E"/>
    <w:rsid w:val="00045079"/>
    <w:rsid w:val="00045257"/>
    <w:rsid w:val="000452CC"/>
    <w:rsid w:val="00045331"/>
    <w:rsid w:val="000455BC"/>
    <w:rsid w:val="00045609"/>
    <w:rsid w:val="0004566D"/>
    <w:rsid w:val="0004582E"/>
    <w:rsid w:val="00045879"/>
    <w:rsid w:val="00045915"/>
    <w:rsid w:val="00045B09"/>
    <w:rsid w:val="00045D87"/>
    <w:rsid w:val="00045E10"/>
    <w:rsid w:val="000460DE"/>
    <w:rsid w:val="0004635A"/>
    <w:rsid w:val="0004668C"/>
    <w:rsid w:val="00046777"/>
    <w:rsid w:val="00046849"/>
    <w:rsid w:val="00046993"/>
    <w:rsid w:val="00046D0A"/>
    <w:rsid w:val="00046D2B"/>
    <w:rsid w:val="00046D93"/>
    <w:rsid w:val="00046E78"/>
    <w:rsid w:val="00046EC9"/>
    <w:rsid w:val="00047116"/>
    <w:rsid w:val="0004743B"/>
    <w:rsid w:val="000475BC"/>
    <w:rsid w:val="00047752"/>
    <w:rsid w:val="0004790A"/>
    <w:rsid w:val="00047A47"/>
    <w:rsid w:val="000500EA"/>
    <w:rsid w:val="000501AA"/>
    <w:rsid w:val="00050262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21B"/>
    <w:rsid w:val="000514EF"/>
    <w:rsid w:val="000518AC"/>
    <w:rsid w:val="0005192D"/>
    <w:rsid w:val="00051A9E"/>
    <w:rsid w:val="00051D63"/>
    <w:rsid w:val="00052010"/>
    <w:rsid w:val="00052358"/>
    <w:rsid w:val="000524C4"/>
    <w:rsid w:val="00052811"/>
    <w:rsid w:val="000529CA"/>
    <w:rsid w:val="00052E96"/>
    <w:rsid w:val="00052EC7"/>
    <w:rsid w:val="00053580"/>
    <w:rsid w:val="00053627"/>
    <w:rsid w:val="000537D4"/>
    <w:rsid w:val="000539C6"/>
    <w:rsid w:val="00053B21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B9"/>
    <w:rsid w:val="000573F1"/>
    <w:rsid w:val="00057518"/>
    <w:rsid w:val="00057785"/>
    <w:rsid w:val="000577DA"/>
    <w:rsid w:val="00057880"/>
    <w:rsid w:val="00057B31"/>
    <w:rsid w:val="00057D8F"/>
    <w:rsid w:val="00057FAF"/>
    <w:rsid w:val="00060100"/>
    <w:rsid w:val="00060197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1D4"/>
    <w:rsid w:val="0006246B"/>
    <w:rsid w:val="00062518"/>
    <w:rsid w:val="00062577"/>
    <w:rsid w:val="0006271D"/>
    <w:rsid w:val="0006284C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0FF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5CA"/>
    <w:rsid w:val="000657F6"/>
    <w:rsid w:val="0006596C"/>
    <w:rsid w:val="00065971"/>
    <w:rsid w:val="000659D4"/>
    <w:rsid w:val="000659DB"/>
    <w:rsid w:val="00065E6E"/>
    <w:rsid w:val="00065E8F"/>
    <w:rsid w:val="00065F18"/>
    <w:rsid w:val="00066333"/>
    <w:rsid w:val="00066A9B"/>
    <w:rsid w:val="00066AAA"/>
    <w:rsid w:val="00066C98"/>
    <w:rsid w:val="00066FC6"/>
    <w:rsid w:val="000670B1"/>
    <w:rsid w:val="00067390"/>
    <w:rsid w:val="000673D5"/>
    <w:rsid w:val="00067576"/>
    <w:rsid w:val="00067809"/>
    <w:rsid w:val="000678CB"/>
    <w:rsid w:val="00067C19"/>
    <w:rsid w:val="000702B6"/>
    <w:rsid w:val="000703A7"/>
    <w:rsid w:val="000704F3"/>
    <w:rsid w:val="00070684"/>
    <w:rsid w:val="000706A4"/>
    <w:rsid w:val="00070964"/>
    <w:rsid w:val="00070B0D"/>
    <w:rsid w:val="00070E0E"/>
    <w:rsid w:val="00070FD4"/>
    <w:rsid w:val="0007140F"/>
    <w:rsid w:val="00071421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2D21"/>
    <w:rsid w:val="0007316A"/>
    <w:rsid w:val="0007330E"/>
    <w:rsid w:val="00073428"/>
    <w:rsid w:val="000737B8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4EFD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77876"/>
    <w:rsid w:val="0008009A"/>
    <w:rsid w:val="00080320"/>
    <w:rsid w:val="00080469"/>
    <w:rsid w:val="0008060A"/>
    <w:rsid w:val="00080B5B"/>
    <w:rsid w:val="00080C1C"/>
    <w:rsid w:val="00080CD1"/>
    <w:rsid w:val="00080E36"/>
    <w:rsid w:val="00080FDC"/>
    <w:rsid w:val="000810DC"/>
    <w:rsid w:val="0008111D"/>
    <w:rsid w:val="000813CB"/>
    <w:rsid w:val="0008188E"/>
    <w:rsid w:val="00081E08"/>
    <w:rsid w:val="00081E69"/>
    <w:rsid w:val="0008210F"/>
    <w:rsid w:val="000822DD"/>
    <w:rsid w:val="00082361"/>
    <w:rsid w:val="00082369"/>
    <w:rsid w:val="000823DF"/>
    <w:rsid w:val="000827B8"/>
    <w:rsid w:val="000827E9"/>
    <w:rsid w:val="0008283B"/>
    <w:rsid w:val="0008289A"/>
    <w:rsid w:val="000828F6"/>
    <w:rsid w:val="0008292D"/>
    <w:rsid w:val="0008292F"/>
    <w:rsid w:val="00082B7B"/>
    <w:rsid w:val="00082CD7"/>
    <w:rsid w:val="00082D2E"/>
    <w:rsid w:val="00082D81"/>
    <w:rsid w:val="0008306E"/>
    <w:rsid w:val="00083207"/>
    <w:rsid w:val="00083286"/>
    <w:rsid w:val="0008354B"/>
    <w:rsid w:val="00083AD6"/>
    <w:rsid w:val="00083C69"/>
    <w:rsid w:val="00083E2A"/>
    <w:rsid w:val="00083E58"/>
    <w:rsid w:val="00083EFC"/>
    <w:rsid w:val="000843C9"/>
    <w:rsid w:val="000844A5"/>
    <w:rsid w:val="00084504"/>
    <w:rsid w:val="00084934"/>
    <w:rsid w:val="00084E16"/>
    <w:rsid w:val="00084E80"/>
    <w:rsid w:val="00084F1D"/>
    <w:rsid w:val="00084F1E"/>
    <w:rsid w:val="000853F6"/>
    <w:rsid w:val="00085823"/>
    <w:rsid w:val="00085924"/>
    <w:rsid w:val="00085A5B"/>
    <w:rsid w:val="00085D63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153"/>
    <w:rsid w:val="0008736C"/>
    <w:rsid w:val="00087386"/>
    <w:rsid w:val="000876DE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8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827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00F"/>
    <w:rsid w:val="00094508"/>
    <w:rsid w:val="0009461E"/>
    <w:rsid w:val="0009483E"/>
    <w:rsid w:val="000948B8"/>
    <w:rsid w:val="00094A34"/>
    <w:rsid w:val="00094BB2"/>
    <w:rsid w:val="00094CC1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137"/>
    <w:rsid w:val="0009630D"/>
    <w:rsid w:val="0009653E"/>
    <w:rsid w:val="000967E2"/>
    <w:rsid w:val="00096A14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A9"/>
    <w:rsid w:val="000A01F7"/>
    <w:rsid w:val="000A0320"/>
    <w:rsid w:val="000A0457"/>
    <w:rsid w:val="000A05F7"/>
    <w:rsid w:val="000A0A63"/>
    <w:rsid w:val="000A0B40"/>
    <w:rsid w:val="000A0B41"/>
    <w:rsid w:val="000A0DE2"/>
    <w:rsid w:val="000A10B0"/>
    <w:rsid w:val="000A1292"/>
    <w:rsid w:val="000A191F"/>
    <w:rsid w:val="000A1990"/>
    <w:rsid w:val="000A19C1"/>
    <w:rsid w:val="000A1C82"/>
    <w:rsid w:val="000A1FCC"/>
    <w:rsid w:val="000A20B5"/>
    <w:rsid w:val="000A20ED"/>
    <w:rsid w:val="000A211D"/>
    <w:rsid w:val="000A23AB"/>
    <w:rsid w:val="000A24BD"/>
    <w:rsid w:val="000A2529"/>
    <w:rsid w:val="000A260A"/>
    <w:rsid w:val="000A2619"/>
    <w:rsid w:val="000A27F5"/>
    <w:rsid w:val="000A29C5"/>
    <w:rsid w:val="000A2D94"/>
    <w:rsid w:val="000A2F6B"/>
    <w:rsid w:val="000A2FE4"/>
    <w:rsid w:val="000A302E"/>
    <w:rsid w:val="000A318A"/>
    <w:rsid w:val="000A332D"/>
    <w:rsid w:val="000A340D"/>
    <w:rsid w:val="000A353E"/>
    <w:rsid w:val="000A360C"/>
    <w:rsid w:val="000A384A"/>
    <w:rsid w:val="000A3BA7"/>
    <w:rsid w:val="000A3CD6"/>
    <w:rsid w:val="000A4358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407"/>
    <w:rsid w:val="000A578A"/>
    <w:rsid w:val="000A5F83"/>
    <w:rsid w:val="000A613C"/>
    <w:rsid w:val="000A63E6"/>
    <w:rsid w:val="000A66DB"/>
    <w:rsid w:val="000A67FC"/>
    <w:rsid w:val="000A6829"/>
    <w:rsid w:val="000A6A58"/>
    <w:rsid w:val="000A6AA9"/>
    <w:rsid w:val="000A6B4F"/>
    <w:rsid w:val="000A71BC"/>
    <w:rsid w:val="000A7269"/>
    <w:rsid w:val="000A7483"/>
    <w:rsid w:val="000A753D"/>
    <w:rsid w:val="000A772D"/>
    <w:rsid w:val="000A7784"/>
    <w:rsid w:val="000A78BD"/>
    <w:rsid w:val="000A79F0"/>
    <w:rsid w:val="000A7ACF"/>
    <w:rsid w:val="000A7CF0"/>
    <w:rsid w:val="000A7D06"/>
    <w:rsid w:val="000B0018"/>
    <w:rsid w:val="000B001C"/>
    <w:rsid w:val="000B0033"/>
    <w:rsid w:val="000B0B41"/>
    <w:rsid w:val="000B0C2D"/>
    <w:rsid w:val="000B0E4C"/>
    <w:rsid w:val="000B0ED8"/>
    <w:rsid w:val="000B1192"/>
    <w:rsid w:val="000B123D"/>
    <w:rsid w:val="000B141F"/>
    <w:rsid w:val="000B14A9"/>
    <w:rsid w:val="000B18DF"/>
    <w:rsid w:val="000B1E45"/>
    <w:rsid w:val="000B1EE2"/>
    <w:rsid w:val="000B2179"/>
    <w:rsid w:val="000B2451"/>
    <w:rsid w:val="000B247A"/>
    <w:rsid w:val="000B24CB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E2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DD5"/>
    <w:rsid w:val="000B6F81"/>
    <w:rsid w:val="000B7102"/>
    <w:rsid w:val="000B717C"/>
    <w:rsid w:val="000B7323"/>
    <w:rsid w:val="000B7357"/>
    <w:rsid w:val="000B7382"/>
    <w:rsid w:val="000B74DA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09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2FB3"/>
    <w:rsid w:val="000C31F2"/>
    <w:rsid w:val="000C33AE"/>
    <w:rsid w:val="000C34C2"/>
    <w:rsid w:val="000C3839"/>
    <w:rsid w:val="000C3CD9"/>
    <w:rsid w:val="000C3D72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1AB"/>
    <w:rsid w:val="000C74B2"/>
    <w:rsid w:val="000C7595"/>
    <w:rsid w:val="000C760D"/>
    <w:rsid w:val="000C772C"/>
    <w:rsid w:val="000C7B93"/>
    <w:rsid w:val="000C7D40"/>
    <w:rsid w:val="000C7D70"/>
    <w:rsid w:val="000C7FB8"/>
    <w:rsid w:val="000D0132"/>
    <w:rsid w:val="000D0339"/>
    <w:rsid w:val="000D03CE"/>
    <w:rsid w:val="000D04DE"/>
    <w:rsid w:val="000D055F"/>
    <w:rsid w:val="000D05B4"/>
    <w:rsid w:val="000D0861"/>
    <w:rsid w:val="000D0880"/>
    <w:rsid w:val="000D0D8E"/>
    <w:rsid w:val="000D10EF"/>
    <w:rsid w:val="000D11D5"/>
    <w:rsid w:val="000D1363"/>
    <w:rsid w:val="000D14FD"/>
    <w:rsid w:val="000D1A0C"/>
    <w:rsid w:val="000D1A71"/>
    <w:rsid w:val="000D1B30"/>
    <w:rsid w:val="000D1E02"/>
    <w:rsid w:val="000D1E3E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05"/>
    <w:rsid w:val="000D2E3D"/>
    <w:rsid w:val="000D2F37"/>
    <w:rsid w:val="000D305D"/>
    <w:rsid w:val="000D328E"/>
    <w:rsid w:val="000D33D4"/>
    <w:rsid w:val="000D3477"/>
    <w:rsid w:val="000D3585"/>
    <w:rsid w:val="000D37BD"/>
    <w:rsid w:val="000D3905"/>
    <w:rsid w:val="000D3A48"/>
    <w:rsid w:val="000D3CAE"/>
    <w:rsid w:val="000D3F5A"/>
    <w:rsid w:val="000D435E"/>
    <w:rsid w:val="000D43A0"/>
    <w:rsid w:val="000D44ED"/>
    <w:rsid w:val="000D45B3"/>
    <w:rsid w:val="000D46B2"/>
    <w:rsid w:val="000D480D"/>
    <w:rsid w:val="000D4880"/>
    <w:rsid w:val="000D495E"/>
    <w:rsid w:val="000D4A19"/>
    <w:rsid w:val="000D4A4D"/>
    <w:rsid w:val="000D4AD5"/>
    <w:rsid w:val="000D4BAC"/>
    <w:rsid w:val="000D4BCB"/>
    <w:rsid w:val="000D4C3E"/>
    <w:rsid w:val="000D4E79"/>
    <w:rsid w:val="000D504E"/>
    <w:rsid w:val="000D51E8"/>
    <w:rsid w:val="000D5486"/>
    <w:rsid w:val="000D55E3"/>
    <w:rsid w:val="000D5642"/>
    <w:rsid w:val="000D58F6"/>
    <w:rsid w:val="000D597A"/>
    <w:rsid w:val="000D5996"/>
    <w:rsid w:val="000D5B25"/>
    <w:rsid w:val="000D5BAE"/>
    <w:rsid w:val="000D5CBA"/>
    <w:rsid w:val="000D5DCE"/>
    <w:rsid w:val="000D6143"/>
    <w:rsid w:val="000D619A"/>
    <w:rsid w:val="000D68BF"/>
    <w:rsid w:val="000D6979"/>
    <w:rsid w:val="000D6B9F"/>
    <w:rsid w:val="000D6C05"/>
    <w:rsid w:val="000D6DC1"/>
    <w:rsid w:val="000D6EF7"/>
    <w:rsid w:val="000D6FCC"/>
    <w:rsid w:val="000D73BB"/>
    <w:rsid w:val="000D79E6"/>
    <w:rsid w:val="000D7BC8"/>
    <w:rsid w:val="000E03C5"/>
    <w:rsid w:val="000E0404"/>
    <w:rsid w:val="000E04D8"/>
    <w:rsid w:val="000E0575"/>
    <w:rsid w:val="000E0712"/>
    <w:rsid w:val="000E0788"/>
    <w:rsid w:val="000E07C1"/>
    <w:rsid w:val="000E086C"/>
    <w:rsid w:val="000E0B7A"/>
    <w:rsid w:val="000E0BC1"/>
    <w:rsid w:val="000E0C0B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291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52C"/>
    <w:rsid w:val="000E4C4F"/>
    <w:rsid w:val="000E512B"/>
    <w:rsid w:val="000E5586"/>
    <w:rsid w:val="000E56AB"/>
    <w:rsid w:val="000E57FD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B7"/>
    <w:rsid w:val="000E6BF7"/>
    <w:rsid w:val="000E6C3A"/>
    <w:rsid w:val="000E6D52"/>
    <w:rsid w:val="000E6D9C"/>
    <w:rsid w:val="000E6E07"/>
    <w:rsid w:val="000E7168"/>
    <w:rsid w:val="000E72D3"/>
    <w:rsid w:val="000E74C3"/>
    <w:rsid w:val="000E77E2"/>
    <w:rsid w:val="000E780B"/>
    <w:rsid w:val="000E789F"/>
    <w:rsid w:val="000E7BEC"/>
    <w:rsid w:val="000E7D40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AEB"/>
    <w:rsid w:val="000F0B95"/>
    <w:rsid w:val="000F0C09"/>
    <w:rsid w:val="000F1AEC"/>
    <w:rsid w:val="000F1B52"/>
    <w:rsid w:val="000F1D17"/>
    <w:rsid w:val="000F1D39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0CB"/>
    <w:rsid w:val="000F4316"/>
    <w:rsid w:val="000F44D8"/>
    <w:rsid w:val="000F45DF"/>
    <w:rsid w:val="000F4770"/>
    <w:rsid w:val="000F5787"/>
    <w:rsid w:val="000F5827"/>
    <w:rsid w:val="000F5979"/>
    <w:rsid w:val="000F599A"/>
    <w:rsid w:val="000F5A02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CA4"/>
    <w:rsid w:val="000F6DBC"/>
    <w:rsid w:val="000F6DDA"/>
    <w:rsid w:val="000F70A0"/>
    <w:rsid w:val="000F7154"/>
    <w:rsid w:val="000F716C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8A4"/>
    <w:rsid w:val="00100B6F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33"/>
    <w:rsid w:val="001035FA"/>
    <w:rsid w:val="0010380E"/>
    <w:rsid w:val="00103929"/>
    <w:rsid w:val="00103C6B"/>
    <w:rsid w:val="00103CB0"/>
    <w:rsid w:val="00103D44"/>
    <w:rsid w:val="00103E94"/>
    <w:rsid w:val="00103EC8"/>
    <w:rsid w:val="00103FF4"/>
    <w:rsid w:val="00104128"/>
    <w:rsid w:val="00104253"/>
    <w:rsid w:val="0010485A"/>
    <w:rsid w:val="00104A32"/>
    <w:rsid w:val="00104BCE"/>
    <w:rsid w:val="00104EA1"/>
    <w:rsid w:val="00104EF5"/>
    <w:rsid w:val="00105180"/>
    <w:rsid w:val="00105199"/>
    <w:rsid w:val="0010552F"/>
    <w:rsid w:val="001055F0"/>
    <w:rsid w:val="001055FF"/>
    <w:rsid w:val="001059E6"/>
    <w:rsid w:val="00105A15"/>
    <w:rsid w:val="00105BD3"/>
    <w:rsid w:val="00105C8C"/>
    <w:rsid w:val="001060FB"/>
    <w:rsid w:val="00106168"/>
    <w:rsid w:val="001066C2"/>
    <w:rsid w:val="001067C5"/>
    <w:rsid w:val="00106951"/>
    <w:rsid w:val="00106A93"/>
    <w:rsid w:val="00106ABC"/>
    <w:rsid w:val="00106C0E"/>
    <w:rsid w:val="00106C4F"/>
    <w:rsid w:val="00106CA5"/>
    <w:rsid w:val="00107077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2A3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2A5"/>
    <w:rsid w:val="00112399"/>
    <w:rsid w:val="001129B1"/>
    <w:rsid w:val="00112A5E"/>
    <w:rsid w:val="00112D3C"/>
    <w:rsid w:val="00112D70"/>
    <w:rsid w:val="00112D9F"/>
    <w:rsid w:val="001130AD"/>
    <w:rsid w:val="0011332D"/>
    <w:rsid w:val="001134A0"/>
    <w:rsid w:val="001135DA"/>
    <w:rsid w:val="001135EA"/>
    <w:rsid w:val="0011370A"/>
    <w:rsid w:val="00113A0B"/>
    <w:rsid w:val="00113F37"/>
    <w:rsid w:val="00113FB8"/>
    <w:rsid w:val="00114040"/>
    <w:rsid w:val="0011418F"/>
    <w:rsid w:val="00114685"/>
    <w:rsid w:val="001147B6"/>
    <w:rsid w:val="0011499F"/>
    <w:rsid w:val="001149B6"/>
    <w:rsid w:val="00114A77"/>
    <w:rsid w:val="00114B9B"/>
    <w:rsid w:val="00114CB9"/>
    <w:rsid w:val="00114F75"/>
    <w:rsid w:val="001152AE"/>
    <w:rsid w:val="001156B5"/>
    <w:rsid w:val="00115ADB"/>
    <w:rsid w:val="00115DEB"/>
    <w:rsid w:val="001161F9"/>
    <w:rsid w:val="00116336"/>
    <w:rsid w:val="00116397"/>
    <w:rsid w:val="00116493"/>
    <w:rsid w:val="0011670A"/>
    <w:rsid w:val="00116825"/>
    <w:rsid w:val="00116ADF"/>
    <w:rsid w:val="00116B77"/>
    <w:rsid w:val="00116C3C"/>
    <w:rsid w:val="001170AA"/>
    <w:rsid w:val="0011710E"/>
    <w:rsid w:val="001172E9"/>
    <w:rsid w:val="00117427"/>
    <w:rsid w:val="001175C1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8E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4B5"/>
    <w:rsid w:val="00122667"/>
    <w:rsid w:val="00122AD1"/>
    <w:rsid w:val="00122B59"/>
    <w:rsid w:val="00122FA3"/>
    <w:rsid w:val="0012386A"/>
    <w:rsid w:val="001238D8"/>
    <w:rsid w:val="00123AF3"/>
    <w:rsid w:val="00123B2F"/>
    <w:rsid w:val="00123C47"/>
    <w:rsid w:val="00123E65"/>
    <w:rsid w:val="0012443C"/>
    <w:rsid w:val="0012450D"/>
    <w:rsid w:val="001246A0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5F97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8DC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B47"/>
    <w:rsid w:val="00132E45"/>
    <w:rsid w:val="00132FE4"/>
    <w:rsid w:val="0013344B"/>
    <w:rsid w:val="001335D7"/>
    <w:rsid w:val="00133742"/>
    <w:rsid w:val="001338D5"/>
    <w:rsid w:val="0013399C"/>
    <w:rsid w:val="001339D1"/>
    <w:rsid w:val="00133C1D"/>
    <w:rsid w:val="00133D80"/>
    <w:rsid w:val="001340DA"/>
    <w:rsid w:val="00134502"/>
    <w:rsid w:val="001345C0"/>
    <w:rsid w:val="001345C5"/>
    <w:rsid w:val="00134808"/>
    <w:rsid w:val="001348CB"/>
    <w:rsid w:val="00134948"/>
    <w:rsid w:val="00134ABE"/>
    <w:rsid w:val="00134C31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AE8"/>
    <w:rsid w:val="00136B75"/>
    <w:rsid w:val="00136B7C"/>
    <w:rsid w:val="00136BBA"/>
    <w:rsid w:val="00136D2E"/>
    <w:rsid w:val="001370B8"/>
    <w:rsid w:val="001371D3"/>
    <w:rsid w:val="001372DE"/>
    <w:rsid w:val="001374D6"/>
    <w:rsid w:val="001376BF"/>
    <w:rsid w:val="001376F2"/>
    <w:rsid w:val="001377A8"/>
    <w:rsid w:val="00137868"/>
    <w:rsid w:val="00137D3D"/>
    <w:rsid w:val="00140024"/>
    <w:rsid w:val="0014029E"/>
    <w:rsid w:val="001402C4"/>
    <w:rsid w:val="00140384"/>
    <w:rsid w:val="0014045C"/>
    <w:rsid w:val="0014057F"/>
    <w:rsid w:val="001405B6"/>
    <w:rsid w:val="001406B9"/>
    <w:rsid w:val="0014088B"/>
    <w:rsid w:val="00140A17"/>
    <w:rsid w:val="00140D07"/>
    <w:rsid w:val="00141083"/>
    <w:rsid w:val="001410F4"/>
    <w:rsid w:val="001411E3"/>
    <w:rsid w:val="001413A9"/>
    <w:rsid w:val="00141560"/>
    <w:rsid w:val="00141BFB"/>
    <w:rsid w:val="00141C36"/>
    <w:rsid w:val="00141CFB"/>
    <w:rsid w:val="00141D70"/>
    <w:rsid w:val="00141FE6"/>
    <w:rsid w:val="00142590"/>
    <w:rsid w:val="001426B4"/>
    <w:rsid w:val="001426DE"/>
    <w:rsid w:val="00142724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661"/>
    <w:rsid w:val="00145713"/>
    <w:rsid w:val="00145901"/>
    <w:rsid w:val="00145A60"/>
    <w:rsid w:val="00145ABB"/>
    <w:rsid w:val="00145BB9"/>
    <w:rsid w:val="00145F57"/>
    <w:rsid w:val="00145FD8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97"/>
    <w:rsid w:val="001500A3"/>
    <w:rsid w:val="0015024A"/>
    <w:rsid w:val="0015046A"/>
    <w:rsid w:val="001504C1"/>
    <w:rsid w:val="00150546"/>
    <w:rsid w:val="0015072C"/>
    <w:rsid w:val="00150989"/>
    <w:rsid w:val="00150B6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3B9"/>
    <w:rsid w:val="001524B0"/>
    <w:rsid w:val="00152997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4F1"/>
    <w:rsid w:val="001536DF"/>
    <w:rsid w:val="001536EF"/>
    <w:rsid w:val="00153784"/>
    <w:rsid w:val="00153A36"/>
    <w:rsid w:val="00153BAA"/>
    <w:rsid w:val="00154098"/>
    <w:rsid w:val="001542AF"/>
    <w:rsid w:val="00154400"/>
    <w:rsid w:val="00154549"/>
    <w:rsid w:val="001547D7"/>
    <w:rsid w:val="00155504"/>
    <w:rsid w:val="00155663"/>
    <w:rsid w:val="0015571A"/>
    <w:rsid w:val="00155884"/>
    <w:rsid w:val="00155D79"/>
    <w:rsid w:val="00155DE2"/>
    <w:rsid w:val="001560E0"/>
    <w:rsid w:val="0015655A"/>
    <w:rsid w:val="001565BA"/>
    <w:rsid w:val="001567DD"/>
    <w:rsid w:val="00156995"/>
    <w:rsid w:val="00156B7D"/>
    <w:rsid w:val="00156C4B"/>
    <w:rsid w:val="00156CC5"/>
    <w:rsid w:val="00156F1A"/>
    <w:rsid w:val="00156F2B"/>
    <w:rsid w:val="00157003"/>
    <w:rsid w:val="001571FA"/>
    <w:rsid w:val="00157258"/>
    <w:rsid w:val="0015727D"/>
    <w:rsid w:val="00157312"/>
    <w:rsid w:val="001573C2"/>
    <w:rsid w:val="001574BE"/>
    <w:rsid w:val="00157511"/>
    <w:rsid w:val="00157750"/>
    <w:rsid w:val="00157770"/>
    <w:rsid w:val="001577FE"/>
    <w:rsid w:val="00157894"/>
    <w:rsid w:val="0015790D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A0A"/>
    <w:rsid w:val="00161FEF"/>
    <w:rsid w:val="0016206D"/>
    <w:rsid w:val="001621D7"/>
    <w:rsid w:val="0016228F"/>
    <w:rsid w:val="001625A7"/>
    <w:rsid w:val="001629C7"/>
    <w:rsid w:val="00162BF3"/>
    <w:rsid w:val="00162CBE"/>
    <w:rsid w:val="00162ECE"/>
    <w:rsid w:val="001632FE"/>
    <w:rsid w:val="001635F0"/>
    <w:rsid w:val="00163659"/>
    <w:rsid w:val="001637B4"/>
    <w:rsid w:val="00163972"/>
    <w:rsid w:val="00163BC8"/>
    <w:rsid w:val="00163C17"/>
    <w:rsid w:val="00163CDC"/>
    <w:rsid w:val="00163F80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A18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9B4"/>
    <w:rsid w:val="00167A11"/>
    <w:rsid w:val="00167BBD"/>
    <w:rsid w:val="00167D4D"/>
    <w:rsid w:val="00167E98"/>
    <w:rsid w:val="00167ECF"/>
    <w:rsid w:val="00170081"/>
    <w:rsid w:val="0017009D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C1E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2EA2"/>
    <w:rsid w:val="001731DC"/>
    <w:rsid w:val="00173277"/>
    <w:rsid w:val="001732B8"/>
    <w:rsid w:val="00173739"/>
    <w:rsid w:val="00173743"/>
    <w:rsid w:val="0017379E"/>
    <w:rsid w:val="001737B0"/>
    <w:rsid w:val="001738FD"/>
    <w:rsid w:val="0017390C"/>
    <w:rsid w:val="00173C6E"/>
    <w:rsid w:val="00173F6E"/>
    <w:rsid w:val="00174009"/>
    <w:rsid w:val="00174094"/>
    <w:rsid w:val="00174113"/>
    <w:rsid w:val="00174568"/>
    <w:rsid w:val="00174CA0"/>
    <w:rsid w:val="00174CF5"/>
    <w:rsid w:val="00174DE8"/>
    <w:rsid w:val="00174E8F"/>
    <w:rsid w:val="00174E9E"/>
    <w:rsid w:val="00174FC4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406"/>
    <w:rsid w:val="0017663F"/>
    <w:rsid w:val="0017675E"/>
    <w:rsid w:val="001767BC"/>
    <w:rsid w:val="001767C9"/>
    <w:rsid w:val="00176C58"/>
    <w:rsid w:val="00176E8D"/>
    <w:rsid w:val="00176EDD"/>
    <w:rsid w:val="00176FBD"/>
    <w:rsid w:val="00176FBE"/>
    <w:rsid w:val="00176FCD"/>
    <w:rsid w:val="00177165"/>
    <w:rsid w:val="00177508"/>
    <w:rsid w:val="001776D0"/>
    <w:rsid w:val="00177CAB"/>
    <w:rsid w:val="00177EBE"/>
    <w:rsid w:val="00177EDD"/>
    <w:rsid w:val="00177FF6"/>
    <w:rsid w:val="00180196"/>
    <w:rsid w:val="00180224"/>
    <w:rsid w:val="0018023D"/>
    <w:rsid w:val="00180246"/>
    <w:rsid w:val="00180408"/>
    <w:rsid w:val="001805A0"/>
    <w:rsid w:val="001805AB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755"/>
    <w:rsid w:val="0018193F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2E78"/>
    <w:rsid w:val="00182E80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3BC"/>
    <w:rsid w:val="0018644D"/>
    <w:rsid w:val="00186519"/>
    <w:rsid w:val="001869A2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87E45"/>
    <w:rsid w:val="001902D2"/>
    <w:rsid w:val="001906D3"/>
    <w:rsid w:val="001907DD"/>
    <w:rsid w:val="00190923"/>
    <w:rsid w:val="00190956"/>
    <w:rsid w:val="00190AA4"/>
    <w:rsid w:val="00190C4D"/>
    <w:rsid w:val="00190F01"/>
    <w:rsid w:val="001910E8"/>
    <w:rsid w:val="00191141"/>
    <w:rsid w:val="00191309"/>
    <w:rsid w:val="00191334"/>
    <w:rsid w:val="001913AA"/>
    <w:rsid w:val="001917A6"/>
    <w:rsid w:val="001917EC"/>
    <w:rsid w:val="001919B6"/>
    <w:rsid w:val="00191A4E"/>
    <w:rsid w:val="00191A75"/>
    <w:rsid w:val="00191D7C"/>
    <w:rsid w:val="00192073"/>
    <w:rsid w:val="001920D5"/>
    <w:rsid w:val="00192162"/>
    <w:rsid w:val="001921A1"/>
    <w:rsid w:val="00192A5F"/>
    <w:rsid w:val="00192A9B"/>
    <w:rsid w:val="00192C41"/>
    <w:rsid w:val="00192FC7"/>
    <w:rsid w:val="00193343"/>
    <w:rsid w:val="001935F0"/>
    <w:rsid w:val="001936B7"/>
    <w:rsid w:val="001936F4"/>
    <w:rsid w:val="001937BB"/>
    <w:rsid w:val="0019395E"/>
    <w:rsid w:val="00193AEC"/>
    <w:rsid w:val="00193DAC"/>
    <w:rsid w:val="00194320"/>
    <w:rsid w:val="001943C8"/>
    <w:rsid w:val="00194848"/>
    <w:rsid w:val="00194B59"/>
    <w:rsid w:val="00194C5B"/>
    <w:rsid w:val="00194D7E"/>
    <w:rsid w:val="00194E78"/>
    <w:rsid w:val="001950F2"/>
    <w:rsid w:val="0019526C"/>
    <w:rsid w:val="0019541C"/>
    <w:rsid w:val="0019541F"/>
    <w:rsid w:val="0019549B"/>
    <w:rsid w:val="001956D8"/>
    <w:rsid w:val="001958D7"/>
    <w:rsid w:val="00195A03"/>
    <w:rsid w:val="00195F5A"/>
    <w:rsid w:val="0019629B"/>
    <w:rsid w:val="00196498"/>
    <w:rsid w:val="00196638"/>
    <w:rsid w:val="0019697A"/>
    <w:rsid w:val="001969F0"/>
    <w:rsid w:val="00196CC3"/>
    <w:rsid w:val="00197168"/>
    <w:rsid w:val="00197494"/>
    <w:rsid w:val="0019756C"/>
    <w:rsid w:val="001975A7"/>
    <w:rsid w:val="001976E3"/>
    <w:rsid w:val="0019788A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0C18"/>
    <w:rsid w:val="001A1081"/>
    <w:rsid w:val="001A118A"/>
    <w:rsid w:val="001A148C"/>
    <w:rsid w:val="001A15D6"/>
    <w:rsid w:val="001A1A7B"/>
    <w:rsid w:val="001A1E4A"/>
    <w:rsid w:val="001A1FF5"/>
    <w:rsid w:val="001A2073"/>
    <w:rsid w:val="001A20F9"/>
    <w:rsid w:val="001A214B"/>
    <w:rsid w:val="001A23C3"/>
    <w:rsid w:val="001A2466"/>
    <w:rsid w:val="001A2479"/>
    <w:rsid w:val="001A29EC"/>
    <w:rsid w:val="001A2A09"/>
    <w:rsid w:val="001A2D7A"/>
    <w:rsid w:val="001A2EB9"/>
    <w:rsid w:val="001A302B"/>
    <w:rsid w:val="001A30CB"/>
    <w:rsid w:val="001A3100"/>
    <w:rsid w:val="001A31E8"/>
    <w:rsid w:val="001A3447"/>
    <w:rsid w:val="001A384D"/>
    <w:rsid w:val="001A3882"/>
    <w:rsid w:val="001A3987"/>
    <w:rsid w:val="001A3A04"/>
    <w:rsid w:val="001A3B65"/>
    <w:rsid w:val="001A3D93"/>
    <w:rsid w:val="001A3FF5"/>
    <w:rsid w:val="001A4146"/>
    <w:rsid w:val="001A45BB"/>
    <w:rsid w:val="001A49CE"/>
    <w:rsid w:val="001A4A9B"/>
    <w:rsid w:val="001A4AE5"/>
    <w:rsid w:val="001A4AEC"/>
    <w:rsid w:val="001A52A7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2EA"/>
    <w:rsid w:val="001A7599"/>
    <w:rsid w:val="001A75CD"/>
    <w:rsid w:val="001A7610"/>
    <w:rsid w:val="001A7804"/>
    <w:rsid w:val="001A7AA8"/>
    <w:rsid w:val="001A7BF5"/>
    <w:rsid w:val="001A7C91"/>
    <w:rsid w:val="001A7CD4"/>
    <w:rsid w:val="001A7D8D"/>
    <w:rsid w:val="001A7E45"/>
    <w:rsid w:val="001B01F7"/>
    <w:rsid w:val="001B050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473"/>
    <w:rsid w:val="001B258B"/>
    <w:rsid w:val="001B27C7"/>
    <w:rsid w:val="001B2ED0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4B3C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66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149"/>
    <w:rsid w:val="001C2278"/>
    <w:rsid w:val="001C26C7"/>
    <w:rsid w:val="001C26D2"/>
    <w:rsid w:val="001C2A00"/>
    <w:rsid w:val="001C2B29"/>
    <w:rsid w:val="001C2B52"/>
    <w:rsid w:val="001C2D21"/>
    <w:rsid w:val="001C2F34"/>
    <w:rsid w:val="001C3141"/>
    <w:rsid w:val="001C3203"/>
    <w:rsid w:val="001C3253"/>
    <w:rsid w:val="001C32C7"/>
    <w:rsid w:val="001C32DF"/>
    <w:rsid w:val="001C3441"/>
    <w:rsid w:val="001C373B"/>
    <w:rsid w:val="001C4240"/>
    <w:rsid w:val="001C4302"/>
    <w:rsid w:val="001C431A"/>
    <w:rsid w:val="001C44CC"/>
    <w:rsid w:val="001C45F3"/>
    <w:rsid w:val="001C4821"/>
    <w:rsid w:val="001C5053"/>
    <w:rsid w:val="001C50FC"/>
    <w:rsid w:val="001C55AA"/>
    <w:rsid w:val="001C5611"/>
    <w:rsid w:val="001C564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133"/>
    <w:rsid w:val="001D026B"/>
    <w:rsid w:val="001D0319"/>
    <w:rsid w:val="001D0338"/>
    <w:rsid w:val="001D0339"/>
    <w:rsid w:val="001D0409"/>
    <w:rsid w:val="001D0643"/>
    <w:rsid w:val="001D0659"/>
    <w:rsid w:val="001D06F3"/>
    <w:rsid w:val="001D07B0"/>
    <w:rsid w:val="001D0CBB"/>
    <w:rsid w:val="001D1056"/>
    <w:rsid w:val="001D10BC"/>
    <w:rsid w:val="001D10C2"/>
    <w:rsid w:val="001D10CF"/>
    <w:rsid w:val="001D118E"/>
    <w:rsid w:val="001D1210"/>
    <w:rsid w:val="001D121A"/>
    <w:rsid w:val="001D1746"/>
    <w:rsid w:val="001D1A65"/>
    <w:rsid w:val="001D1CDF"/>
    <w:rsid w:val="001D2027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3FAE"/>
    <w:rsid w:val="001D4963"/>
    <w:rsid w:val="001D49CD"/>
    <w:rsid w:val="001D4C7E"/>
    <w:rsid w:val="001D4F78"/>
    <w:rsid w:val="001D4FC1"/>
    <w:rsid w:val="001D50C6"/>
    <w:rsid w:val="001D5346"/>
    <w:rsid w:val="001D54A9"/>
    <w:rsid w:val="001D577E"/>
    <w:rsid w:val="001D58EC"/>
    <w:rsid w:val="001D5A4C"/>
    <w:rsid w:val="001D5A85"/>
    <w:rsid w:val="001D5AFB"/>
    <w:rsid w:val="001D6122"/>
    <w:rsid w:val="001D6169"/>
    <w:rsid w:val="001D61E7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AD0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18F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D8D"/>
    <w:rsid w:val="001E5F91"/>
    <w:rsid w:val="001E5FCB"/>
    <w:rsid w:val="001E650D"/>
    <w:rsid w:val="001E66A0"/>
    <w:rsid w:val="001E67C3"/>
    <w:rsid w:val="001E691D"/>
    <w:rsid w:val="001E6BCC"/>
    <w:rsid w:val="001E6CC4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B1C"/>
    <w:rsid w:val="001F0EA0"/>
    <w:rsid w:val="001F1006"/>
    <w:rsid w:val="001F13A5"/>
    <w:rsid w:val="001F1615"/>
    <w:rsid w:val="001F1683"/>
    <w:rsid w:val="001F1715"/>
    <w:rsid w:val="001F177D"/>
    <w:rsid w:val="001F182E"/>
    <w:rsid w:val="001F198B"/>
    <w:rsid w:val="001F1AE8"/>
    <w:rsid w:val="001F1B1E"/>
    <w:rsid w:val="001F1B34"/>
    <w:rsid w:val="001F1B90"/>
    <w:rsid w:val="001F1F5E"/>
    <w:rsid w:val="001F2049"/>
    <w:rsid w:val="001F2355"/>
    <w:rsid w:val="001F248F"/>
    <w:rsid w:val="001F2531"/>
    <w:rsid w:val="001F253A"/>
    <w:rsid w:val="001F259A"/>
    <w:rsid w:val="001F266B"/>
    <w:rsid w:val="001F26BC"/>
    <w:rsid w:val="001F2787"/>
    <w:rsid w:val="001F2791"/>
    <w:rsid w:val="001F2896"/>
    <w:rsid w:val="001F289E"/>
    <w:rsid w:val="001F29EA"/>
    <w:rsid w:val="001F2B8F"/>
    <w:rsid w:val="001F2CB7"/>
    <w:rsid w:val="001F2CDB"/>
    <w:rsid w:val="001F2E05"/>
    <w:rsid w:val="001F2FDE"/>
    <w:rsid w:val="001F3146"/>
    <w:rsid w:val="001F3563"/>
    <w:rsid w:val="001F3721"/>
    <w:rsid w:val="001F3CB0"/>
    <w:rsid w:val="001F418D"/>
    <w:rsid w:val="001F41DC"/>
    <w:rsid w:val="001F4220"/>
    <w:rsid w:val="001F49A7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EF"/>
    <w:rsid w:val="001F57F9"/>
    <w:rsid w:val="001F598E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A7"/>
    <w:rsid w:val="002005BC"/>
    <w:rsid w:val="00200689"/>
    <w:rsid w:val="002006DF"/>
    <w:rsid w:val="0020082D"/>
    <w:rsid w:val="00200903"/>
    <w:rsid w:val="00200B82"/>
    <w:rsid w:val="00200BBD"/>
    <w:rsid w:val="00200BD3"/>
    <w:rsid w:val="00200D9C"/>
    <w:rsid w:val="00200EA5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9CD"/>
    <w:rsid w:val="002019F2"/>
    <w:rsid w:val="00201CC7"/>
    <w:rsid w:val="00201D07"/>
    <w:rsid w:val="00201D41"/>
    <w:rsid w:val="00201DAD"/>
    <w:rsid w:val="00202128"/>
    <w:rsid w:val="002021EC"/>
    <w:rsid w:val="00202224"/>
    <w:rsid w:val="002024B8"/>
    <w:rsid w:val="00202631"/>
    <w:rsid w:val="00202674"/>
    <w:rsid w:val="002028C3"/>
    <w:rsid w:val="002031F3"/>
    <w:rsid w:val="0020357B"/>
    <w:rsid w:val="00203586"/>
    <w:rsid w:val="002036E6"/>
    <w:rsid w:val="002037D3"/>
    <w:rsid w:val="0020383A"/>
    <w:rsid w:val="00203EDB"/>
    <w:rsid w:val="00204879"/>
    <w:rsid w:val="00204950"/>
    <w:rsid w:val="00204A21"/>
    <w:rsid w:val="00204C0F"/>
    <w:rsid w:val="00204C63"/>
    <w:rsid w:val="00204D4B"/>
    <w:rsid w:val="00204EE4"/>
    <w:rsid w:val="002056BD"/>
    <w:rsid w:val="0020570D"/>
    <w:rsid w:val="00205B4A"/>
    <w:rsid w:val="00205B86"/>
    <w:rsid w:val="00205CCC"/>
    <w:rsid w:val="00205CE9"/>
    <w:rsid w:val="00205D5E"/>
    <w:rsid w:val="00206297"/>
    <w:rsid w:val="002063E8"/>
    <w:rsid w:val="00206555"/>
    <w:rsid w:val="00206AFD"/>
    <w:rsid w:val="00206CDA"/>
    <w:rsid w:val="00206D13"/>
    <w:rsid w:val="00206F2D"/>
    <w:rsid w:val="00206F42"/>
    <w:rsid w:val="0020740A"/>
    <w:rsid w:val="00207BC2"/>
    <w:rsid w:val="00207E20"/>
    <w:rsid w:val="002104C5"/>
    <w:rsid w:val="002104C8"/>
    <w:rsid w:val="00210759"/>
    <w:rsid w:val="002109C4"/>
    <w:rsid w:val="002109FB"/>
    <w:rsid w:val="00210AC3"/>
    <w:rsid w:val="00210AC8"/>
    <w:rsid w:val="00210BF5"/>
    <w:rsid w:val="00210E8C"/>
    <w:rsid w:val="0021183E"/>
    <w:rsid w:val="0021185C"/>
    <w:rsid w:val="00211907"/>
    <w:rsid w:val="00211966"/>
    <w:rsid w:val="00211982"/>
    <w:rsid w:val="00211BC8"/>
    <w:rsid w:val="00211D3D"/>
    <w:rsid w:val="00211D55"/>
    <w:rsid w:val="00212391"/>
    <w:rsid w:val="00212552"/>
    <w:rsid w:val="00212564"/>
    <w:rsid w:val="0021261D"/>
    <w:rsid w:val="00212D36"/>
    <w:rsid w:val="00212DB4"/>
    <w:rsid w:val="00212E5F"/>
    <w:rsid w:val="00213482"/>
    <w:rsid w:val="002134D6"/>
    <w:rsid w:val="0021358C"/>
    <w:rsid w:val="00213719"/>
    <w:rsid w:val="0021386E"/>
    <w:rsid w:val="00213A6A"/>
    <w:rsid w:val="00213EB3"/>
    <w:rsid w:val="0021406D"/>
    <w:rsid w:val="00214130"/>
    <w:rsid w:val="00214455"/>
    <w:rsid w:val="0021457A"/>
    <w:rsid w:val="00214581"/>
    <w:rsid w:val="00214657"/>
    <w:rsid w:val="002146F5"/>
    <w:rsid w:val="0021470C"/>
    <w:rsid w:val="00214815"/>
    <w:rsid w:val="0021484F"/>
    <w:rsid w:val="00214D82"/>
    <w:rsid w:val="002150B8"/>
    <w:rsid w:val="00215297"/>
    <w:rsid w:val="002153CD"/>
    <w:rsid w:val="00215400"/>
    <w:rsid w:val="00215770"/>
    <w:rsid w:val="00215C13"/>
    <w:rsid w:val="00215C9F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3D7"/>
    <w:rsid w:val="0021767E"/>
    <w:rsid w:val="0021774A"/>
    <w:rsid w:val="002177D1"/>
    <w:rsid w:val="00217ADD"/>
    <w:rsid w:val="00217AFB"/>
    <w:rsid w:val="00217B2D"/>
    <w:rsid w:val="00217FF8"/>
    <w:rsid w:val="00220A50"/>
    <w:rsid w:val="00220CC4"/>
    <w:rsid w:val="00220CE9"/>
    <w:rsid w:val="00220F13"/>
    <w:rsid w:val="00220FF6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7B7"/>
    <w:rsid w:val="00222845"/>
    <w:rsid w:val="0022298B"/>
    <w:rsid w:val="00222BC9"/>
    <w:rsid w:val="00222DB9"/>
    <w:rsid w:val="00223047"/>
    <w:rsid w:val="00223208"/>
    <w:rsid w:val="0022325C"/>
    <w:rsid w:val="002236A7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8A3"/>
    <w:rsid w:val="00226A93"/>
    <w:rsid w:val="00226D91"/>
    <w:rsid w:val="00226E03"/>
    <w:rsid w:val="00226E65"/>
    <w:rsid w:val="00226F12"/>
    <w:rsid w:val="002270F5"/>
    <w:rsid w:val="00227217"/>
    <w:rsid w:val="002272C1"/>
    <w:rsid w:val="002272D0"/>
    <w:rsid w:val="00227330"/>
    <w:rsid w:val="0022736C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279"/>
    <w:rsid w:val="002303E3"/>
    <w:rsid w:val="002305E0"/>
    <w:rsid w:val="0023071D"/>
    <w:rsid w:val="00230A59"/>
    <w:rsid w:val="00230BC9"/>
    <w:rsid w:val="00230C24"/>
    <w:rsid w:val="00231035"/>
    <w:rsid w:val="00231288"/>
    <w:rsid w:val="002314F2"/>
    <w:rsid w:val="0023170C"/>
    <w:rsid w:val="00231969"/>
    <w:rsid w:val="00231D67"/>
    <w:rsid w:val="00231E81"/>
    <w:rsid w:val="0023239A"/>
    <w:rsid w:val="00232424"/>
    <w:rsid w:val="00232713"/>
    <w:rsid w:val="00232891"/>
    <w:rsid w:val="00232A5B"/>
    <w:rsid w:val="00232BD4"/>
    <w:rsid w:val="00232BD7"/>
    <w:rsid w:val="0023306F"/>
    <w:rsid w:val="00233467"/>
    <w:rsid w:val="00233608"/>
    <w:rsid w:val="00233817"/>
    <w:rsid w:val="00234567"/>
    <w:rsid w:val="00234684"/>
    <w:rsid w:val="002349C0"/>
    <w:rsid w:val="00234B44"/>
    <w:rsid w:val="00234E0A"/>
    <w:rsid w:val="00234E48"/>
    <w:rsid w:val="00235257"/>
    <w:rsid w:val="002358D7"/>
    <w:rsid w:val="002358F2"/>
    <w:rsid w:val="002358F6"/>
    <w:rsid w:val="00235915"/>
    <w:rsid w:val="00235AF9"/>
    <w:rsid w:val="00235D4B"/>
    <w:rsid w:val="00235F6C"/>
    <w:rsid w:val="002366B3"/>
    <w:rsid w:val="0023688F"/>
    <w:rsid w:val="00236CDD"/>
    <w:rsid w:val="00236DBB"/>
    <w:rsid w:val="00236F97"/>
    <w:rsid w:val="002371FE"/>
    <w:rsid w:val="0023724D"/>
    <w:rsid w:val="002372E5"/>
    <w:rsid w:val="0023739D"/>
    <w:rsid w:val="00237563"/>
    <w:rsid w:val="002376DC"/>
    <w:rsid w:val="0023783B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E16"/>
    <w:rsid w:val="00240FAA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562"/>
    <w:rsid w:val="0024277D"/>
    <w:rsid w:val="00242B21"/>
    <w:rsid w:val="00242C7A"/>
    <w:rsid w:val="00242CAB"/>
    <w:rsid w:val="002430BD"/>
    <w:rsid w:val="002430CB"/>
    <w:rsid w:val="00243215"/>
    <w:rsid w:val="00243247"/>
    <w:rsid w:val="00243354"/>
    <w:rsid w:val="00243425"/>
    <w:rsid w:val="0024349C"/>
    <w:rsid w:val="00243777"/>
    <w:rsid w:val="00243A37"/>
    <w:rsid w:val="00244190"/>
    <w:rsid w:val="00244525"/>
    <w:rsid w:val="002447BD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5F33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500"/>
    <w:rsid w:val="002479F0"/>
    <w:rsid w:val="00247A17"/>
    <w:rsid w:val="00247A43"/>
    <w:rsid w:val="00247ACB"/>
    <w:rsid w:val="00247C4E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9E7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3F"/>
    <w:rsid w:val="00253459"/>
    <w:rsid w:val="00253576"/>
    <w:rsid w:val="00253614"/>
    <w:rsid w:val="002536B0"/>
    <w:rsid w:val="00253A24"/>
    <w:rsid w:val="00253AFE"/>
    <w:rsid w:val="00253BDD"/>
    <w:rsid w:val="0025404C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4C9"/>
    <w:rsid w:val="002556CD"/>
    <w:rsid w:val="002556F5"/>
    <w:rsid w:val="00255A5A"/>
    <w:rsid w:val="00255A6B"/>
    <w:rsid w:val="00255A7F"/>
    <w:rsid w:val="00255DDC"/>
    <w:rsid w:val="00255DEC"/>
    <w:rsid w:val="0025646B"/>
    <w:rsid w:val="00256761"/>
    <w:rsid w:val="002567A2"/>
    <w:rsid w:val="00256837"/>
    <w:rsid w:val="00257095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302"/>
    <w:rsid w:val="00260482"/>
    <w:rsid w:val="00260A96"/>
    <w:rsid w:val="00260C68"/>
    <w:rsid w:val="00260E6C"/>
    <w:rsid w:val="00261098"/>
    <w:rsid w:val="00261141"/>
    <w:rsid w:val="00261444"/>
    <w:rsid w:val="0026153E"/>
    <w:rsid w:val="00261573"/>
    <w:rsid w:val="002615FE"/>
    <w:rsid w:val="00261D62"/>
    <w:rsid w:val="00261FA1"/>
    <w:rsid w:val="00262519"/>
    <w:rsid w:val="00262837"/>
    <w:rsid w:val="0026292C"/>
    <w:rsid w:val="00262953"/>
    <w:rsid w:val="00262976"/>
    <w:rsid w:val="00262C71"/>
    <w:rsid w:val="00262DB4"/>
    <w:rsid w:val="0026305D"/>
    <w:rsid w:val="00263082"/>
    <w:rsid w:val="0026308B"/>
    <w:rsid w:val="0026312D"/>
    <w:rsid w:val="0026379A"/>
    <w:rsid w:val="00263840"/>
    <w:rsid w:val="002639BE"/>
    <w:rsid w:val="00263B5F"/>
    <w:rsid w:val="00263CA0"/>
    <w:rsid w:val="00263F63"/>
    <w:rsid w:val="0026400F"/>
    <w:rsid w:val="0026412E"/>
    <w:rsid w:val="002643F4"/>
    <w:rsid w:val="0026440B"/>
    <w:rsid w:val="00264443"/>
    <w:rsid w:val="00264484"/>
    <w:rsid w:val="00264536"/>
    <w:rsid w:val="002645E3"/>
    <w:rsid w:val="00264949"/>
    <w:rsid w:val="00264A40"/>
    <w:rsid w:val="00264A82"/>
    <w:rsid w:val="00264B0F"/>
    <w:rsid w:val="00264B6D"/>
    <w:rsid w:val="00264C05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D74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52D"/>
    <w:rsid w:val="0027273F"/>
    <w:rsid w:val="002727D5"/>
    <w:rsid w:val="00272868"/>
    <w:rsid w:val="002729D8"/>
    <w:rsid w:val="00272B87"/>
    <w:rsid w:val="00272C68"/>
    <w:rsid w:val="00272D11"/>
    <w:rsid w:val="00273131"/>
    <w:rsid w:val="00273468"/>
    <w:rsid w:val="002736CA"/>
    <w:rsid w:val="00273B2B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D7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5E07"/>
    <w:rsid w:val="00276049"/>
    <w:rsid w:val="002761D7"/>
    <w:rsid w:val="002763AF"/>
    <w:rsid w:val="0027668E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0F"/>
    <w:rsid w:val="00277C47"/>
    <w:rsid w:val="00277F7A"/>
    <w:rsid w:val="00280056"/>
    <w:rsid w:val="002804BC"/>
    <w:rsid w:val="00280B1B"/>
    <w:rsid w:val="00280C91"/>
    <w:rsid w:val="00280CFD"/>
    <w:rsid w:val="0028116F"/>
    <w:rsid w:val="002813B6"/>
    <w:rsid w:val="002815EB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185"/>
    <w:rsid w:val="0028232B"/>
    <w:rsid w:val="00282468"/>
    <w:rsid w:val="0028285D"/>
    <w:rsid w:val="00282A49"/>
    <w:rsid w:val="00282A6F"/>
    <w:rsid w:val="00282A83"/>
    <w:rsid w:val="00282C6C"/>
    <w:rsid w:val="00282C97"/>
    <w:rsid w:val="00282DF3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5FC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46A"/>
    <w:rsid w:val="00286687"/>
    <w:rsid w:val="002867E9"/>
    <w:rsid w:val="00286891"/>
    <w:rsid w:val="00286BE4"/>
    <w:rsid w:val="00286D95"/>
    <w:rsid w:val="00287007"/>
    <w:rsid w:val="00287052"/>
    <w:rsid w:val="00287075"/>
    <w:rsid w:val="002875F7"/>
    <w:rsid w:val="002876A0"/>
    <w:rsid w:val="0028772E"/>
    <w:rsid w:val="00287801"/>
    <w:rsid w:val="00287903"/>
    <w:rsid w:val="00287AC3"/>
    <w:rsid w:val="00287B95"/>
    <w:rsid w:val="00287DB8"/>
    <w:rsid w:val="00287E22"/>
    <w:rsid w:val="00287FA0"/>
    <w:rsid w:val="00290082"/>
    <w:rsid w:val="00290391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3C"/>
    <w:rsid w:val="0029158E"/>
    <w:rsid w:val="00291771"/>
    <w:rsid w:val="00291868"/>
    <w:rsid w:val="00291B0B"/>
    <w:rsid w:val="00291EC5"/>
    <w:rsid w:val="00291EF1"/>
    <w:rsid w:val="00291F3F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340"/>
    <w:rsid w:val="002944E1"/>
    <w:rsid w:val="00294914"/>
    <w:rsid w:val="00294BBC"/>
    <w:rsid w:val="00294C12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53A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0FBF"/>
    <w:rsid w:val="002A10CD"/>
    <w:rsid w:val="002A1163"/>
    <w:rsid w:val="002A116D"/>
    <w:rsid w:val="002A14B8"/>
    <w:rsid w:val="002A15A1"/>
    <w:rsid w:val="002A1730"/>
    <w:rsid w:val="002A18B1"/>
    <w:rsid w:val="002A1CFC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329"/>
    <w:rsid w:val="002A5628"/>
    <w:rsid w:val="002A564F"/>
    <w:rsid w:val="002A5852"/>
    <w:rsid w:val="002A59AB"/>
    <w:rsid w:val="002A5A18"/>
    <w:rsid w:val="002A5CC0"/>
    <w:rsid w:val="002A5E1B"/>
    <w:rsid w:val="002A5FE1"/>
    <w:rsid w:val="002A63D2"/>
    <w:rsid w:val="002A6545"/>
    <w:rsid w:val="002A659F"/>
    <w:rsid w:val="002A6958"/>
    <w:rsid w:val="002A6AEF"/>
    <w:rsid w:val="002A6BE8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1FFC"/>
    <w:rsid w:val="002B216E"/>
    <w:rsid w:val="002B219F"/>
    <w:rsid w:val="002B21EB"/>
    <w:rsid w:val="002B245C"/>
    <w:rsid w:val="002B2494"/>
    <w:rsid w:val="002B258F"/>
    <w:rsid w:val="002B26E2"/>
    <w:rsid w:val="002B28D6"/>
    <w:rsid w:val="002B2ADD"/>
    <w:rsid w:val="002B2C4E"/>
    <w:rsid w:val="002B2D3D"/>
    <w:rsid w:val="002B2E8F"/>
    <w:rsid w:val="002B2F22"/>
    <w:rsid w:val="002B359F"/>
    <w:rsid w:val="002B371E"/>
    <w:rsid w:val="002B37D7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BE9"/>
    <w:rsid w:val="002B5C5D"/>
    <w:rsid w:val="002B6045"/>
    <w:rsid w:val="002B6A5D"/>
    <w:rsid w:val="002B6B8F"/>
    <w:rsid w:val="002B6C7B"/>
    <w:rsid w:val="002B6D31"/>
    <w:rsid w:val="002B7041"/>
    <w:rsid w:val="002B7161"/>
    <w:rsid w:val="002B7415"/>
    <w:rsid w:val="002B7418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1A0"/>
    <w:rsid w:val="002C1606"/>
    <w:rsid w:val="002C1B24"/>
    <w:rsid w:val="002C1CC7"/>
    <w:rsid w:val="002C1D9C"/>
    <w:rsid w:val="002C2068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1CC"/>
    <w:rsid w:val="002C33D1"/>
    <w:rsid w:val="002C36D2"/>
    <w:rsid w:val="002C39C1"/>
    <w:rsid w:val="002C3B34"/>
    <w:rsid w:val="002C3F9F"/>
    <w:rsid w:val="002C4005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B8F"/>
    <w:rsid w:val="002C5D1A"/>
    <w:rsid w:val="002C5D53"/>
    <w:rsid w:val="002C5D9E"/>
    <w:rsid w:val="002C5E2C"/>
    <w:rsid w:val="002C6064"/>
    <w:rsid w:val="002C60A2"/>
    <w:rsid w:val="002C6417"/>
    <w:rsid w:val="002C66DF"/>
    <w:rsid w:val="002C6710"/>
    <w:rsid w:val="002C6AE0"/>
    <w:rsid w:val="002C6C82"/>
    <w:rsid w:val="002C6D06"/>
    <w:rsid w:val="002C6D50"/>
    <w:rsid w:val="002C6F12"/>
    <w:rsid w:val="002C7606"/>
    <w:rsid w:val="002C7A98"/>
    <w:rsid w:val="002C7D7E"/>
    <w:rsid w:val="002C7F93"/>
    <w:rsid w:val="002D0069"/>
    <w:rsid w:val="002D007C"/>
    <w:rsid w:val="002D0174"/>
    <w:rsid w:val="002D0350"/>
    <w:rsid w:val="002D0664"/>
    <w:rsid w:val="002D0CBD"/>
    <w:rsid w:val="002D0E29"/>
    <w:rsid w:val="002D0E3D"/>
    <w:rsid w:val="002D10E8"/>
    <w:rsid w:val="002D1345"/>
    <w:rsid w:val="002D13EA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784"/>
    <w:rsid w:val="002D39A4"/>
    <w:rsid w:val="002D3A80"/>
    <w:rsid w:val="002D3B13"/>
    <w:rsid w:val="002D3EDF"/>
    <w:rsid w:val="002D4982"/>
    <w:rsid w:val="002D49C5"/>
    <w:rsid w:val="002D4C96"/>
    <w:rsid w:val="002D4CAF"/>
    <w:rsid w:val="002D4D8C"/>
    <w:rsid w:val="002D4DD7"/>
    <w:rsid w:val="002D4E13"/>
    <w:rsid w:val="002D4E6A"/>
    <w:rsid w:val="002D4F10"/>
    <w:rsid w:val="002D4F3F"/>
    <w:rsid w:val="002D54C5"/>
    <w:rsid w:val="002D54CD"/>
    <w:rsid w:val="002D5B3B"/>
    <w:rsid w:val="002D5D95"/>
    <w:rsid w:val="002D5FB5"/>
    <w:rsid w:val="002D61A0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4F8"/>
    <w:rsid w:val="002E07C6"/>
    <w:rsid w:val="002E08D0"/>
    <w:rsid w:val="002E0A72"/>
    <w:rsid w:val="002E0AC1"/>
    <w:rsid w:val="002E0CBF"/>
    <w:rsid w:val="002E0CD4"/>
    <w:rsid w:val="002E0E17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11"/>
    <w:rsid w:val="002E22C1"/>
    <w:rsid w:val="002E24EF"/>
    <w:rsid w:val="002E259B"/>
    <w:rsid w:val="002E2639"/>
    <w:rsid w:val="002E26B7"/>
    <w:rsid w:val="002E2783"/>
    <w:rsid w:val="002E2795"/>
    <w:rsid w:val="002E2A65"/>
    <w:rsid w:val="002E2A97"/>
    <w:rsid w:val="002E2BED"/>
    <w:rsid w:val="002E2C1E"/>
    <w:rsid w:val="002E2CD1"/>
    <w:rsid w:val="002E2DA4"/>
    <w:rsid w:val="002E32E7"/>
    <w:rsid w:val="002E35C4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4E45"/>
    <w:rsid w:val="002E516C"/>
    <w:rsid w:val="002E5386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782"/>
    <w:rsid w:val="002E7BA7"/>
    <w:rsid w:val="002E7C74"/>
    <w:rsid w:val="002E7CC1"/>
    <w:rsid w:val="002E7D1F"/>
    <w:rsid w:val="002E7E29"/>
    <w:rsid w:val="002E7E58"/>
    <w:rsid w:val="002F02CD"/>
    <w:rsid w:val="002F0576"/>
    <w:rsid w:val="002F05CF"/>
    <w:rsid w:val="002F0614"/>
    <w:rsid w:val="002F094F"/>
    <w:rsid w:val="002F0C86"/>
    <w:rsid w:val="002F0ED1"/>
    <w:rsid w:val="002F1156"/>
    <w:rsid w:val="002F12E5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049"/>
    <w:rsid w:val="002F30CD"/>
    <w:rsid w:val="002F3145"/>
    <w:rsid w:val="002F32B7"/>
    <w:rsid w:val="002F357A"/>
    <w:rsid w:val="002F3756"/>
    <w:rsid w:val="002F3844"/>
    <w:rsid w:val="002F390A"/>
    <w:rsid w:val="002F3A06"/>
    <w:rsid w:val="002F3ADE"/>
    <w:rsid w:val="002F3B04"/>
    <w:rsid w:val="002F4292"/>
    <w:rsid w:val="002F47E7"/>
    <w:rsid w:val="002F47FA"/>
    <w:rsid w:val="002F4855"/>
    <w:rsid w:val="002F486A"/>
    <w:rsid w:val="002F4AFB"/>
    <w:rsid w:val="002F4B59"/>
    <w:rsid w:val="002F4BD3"/>
    <w:rsid w:val="002F4C0A"/>
    <w:rsid w:val="002F4C4A"/>
    <w:rsid w:val="002F4D68"/>
    <w:rsid w:val="002F4E41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E6B"/>
    <w:rsid w:val="002F5FD5"/>
    <w:rsid w:val="002F5FDC"/>
    <w:rsid w:val="002F6034"/>
    <w:rsid w:val="002F6039"/>
    <w:rsid w:val="002F611F"/>
    <w:rsid w:val="002F63AA"/>
    <w:rsid w:val="002F64C7"/>
    <w:rsid w:val="002F65AC"/>
    <w:rsid w:val="002F66A2"/>
    <w:rsid w:val="002F6706"/>
    <w:rsid w:val="002F686F"/>
    <w:rsid w:val="002F68EF"/>
    <w:rsid w:val="002F6A64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0EDF"/>
    <w:rsid w:val="00301112"/>
    <w:rsid w:val="00301204"/>
    <w:rsid w:val="0030132E"/>
    <w:rsid w:val="003014CE"/>
    <w:rsid w:val="0030157B"/>
    <w:rsid w:val="003015E9"/>
    <w:rsid w:val="00301705"/>
    <w:rsid w:val="0030196C"/>
    <w:rsid w:val="00301972"/>
    <w:rsid w:val="00301A7C"/>
    <w:rsid w:val="00301BEB"/>
    <w:rsid w:val="00301D70"/>
    <w:rsid w:val="00301D82"/>
    <w:rsid w:val="00301F88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11F"/>
    <w:rsid w:val="003032B0"/>
    <w:rsid w:val="003033C7"/>
    <w:rsid w:val="00303468"/>
    <w:rsid w:val="00303548"/>
    <w:rsid w:val="003035CE"/>
    <w:rsid w:val="003035EF"/>
    <w:rsid w:val="003036E3"/>
    <w:rsid w:val="0030372B"/>
    <w:rsid w:val="00303768"/>
    <w:rsid w:val="0030394D"/>
    <w:rsid w:val="00303BCF"/>
    <w:rsid w:val="00303C96"/>
    <w:rsid w:val="00303D46"/>
    <w:rsid w:val="00303DC1"/>
    <w:rsid w:val="00303E58"/>
    <w:rsid w:val="003040C3"/>
    <w:rsid w:val="003041DE"/>
    <w:rsid w:val="0030451E"/>
    <w:rsid w:val="003046C2"/>
    <w:rsid w:val="00304B88"/>
    <w:rsid w:val="00304EAC"/>
    <w:rsid w:val="0030518E"/>
    <w:rsid w:val="003051B2"/>
    <w:rsid w:val="00305230"/>
    <w:rsid w:val="00305611"/>
    <w:rsid w:val="0030561D"/>
    <w:rsid w:val="00305689"/>
    <w:rsid w:val="003058C6"/>
    <w:rsid w:val="00305B99"/>
    <w:rsid w:val="00305BEF"/>
    <w:rsid w:val="00305CAA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3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ADC"/>
    <w:rsid w:val="00311B92"/>
    <w:rsid w:val="00311CF7"/>
    <w:rsid w:val="0031207D"/>
    <w:rsid w:val="003122D2"/>
    <w:rsid w:val="003126A7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607"/>
    <w:rsid w:val="00314A70"/>
    <w:rsid w:val="00314B0C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5885"/>
    <w:rsid w:val="00315C8C"/>
    <w:rsid w:val="00316011"/>
    <w:rsid w:val="003163B1"/>
    <w:rsid w:val="0031686D"/>
    <w:rsid w:val="003168B4"/>
    <w:rsid w:val="00316BBF"/>
    <w:rsid w:val="00316E67"/>
    <w:rsid w:val="00316F88"/>
    <w:rsid w:val="00316FB0"/>
    <w:rsid w:val="00317031"/>
    <w:rsid w:val="003173B7"/>
    <w:rsid w:val="00317672"/>
    <w:rsid w:val="003177E8"/>
    <w:rsid w:val="00317954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24"/>
    <w:rsid w:val="00321186"/>
    <w:rsid w:val="0032119E"/>
    <w:rsid w:val="003215E4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322"/>
    <w:rsid w:val="00322426"/>
    <w:rsid w:val="0032257B"/>
    <w:rsid w:val="003227DE"/>
    <w:rsid w:val="00322CC4"/>
    <w:rsid w:val="00322E41"/>
    <w:rsid w:val="00322FF2"/>
    <w:rsid w:val="00323121"/>
    <w:rsid w:val="003231F5"/>
    <w:rsid w:val="00323540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67"/>
    <w:rsid w:val="003246BF"/>
    <w:rsid w:val="00324B5A"/>
    <w:rsid w:val="00324DE5"/>
    <w:rsid w:val="00324F0D"/>
    <w:rsid w:val="00324F32"/>
    <w:rsid w:val="003250AB"/>
    <w:rsid w:val="00325434"/>
    <w:rsid w:val="003254C2"/>
    <w:rsid w:val="003259E7"/>
    <w:rsid w:val="00325A0E"/>
    <w:rsid w:val="00325E4A"/>
    <w:rsid w:val="00325F82"/>
    <w:rsid w:val="00326316"/>
    <w:rsid w:val="003263B8"/>
    <w:rsid w:val="003264A0"/>
    <w:rsid w:val="00326539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53A"/>
    <w:rsid w:val="003306B1"/>
    <w:rsid w:val="003307A1"/>
    <w:rsid w:val="00330A4F"/>
    <w:rsid w:val="00330D33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89"/>
    <w:rsid w:val="00333AC6"/>
    <w:rsid w:val="00333DDF"/>
    <w:rsid w:val="00333F6B"/>
    <w:rsid w:val="00333FC0"/>
    <w:rsid w:val="003341AA"/>
    <w:rsid w:val="003341B8"/>
    <w:rsid w:val="00334338"/>
    <w:rsid w:val="00334593"/>
    <w:rsid w:val="003345A9"/>
    <w:rsid w:val="003347B1"/>
    <w:rsid w:val="00334973"/>
    <w:rsid w:val="00334A44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86C"/>
    <w:rsid w:val="00336C1D"/>
    <w:rsid w:val="00336D87"/>
    <w:rsid w:val="00336F4F"/>
    <w:rsid w:val="00336F7F"/>
    <w:rsid w:val="00337711"/>
    <w:rsid w:val="003379BF"/>
    <w:rsid w:val="00337A51"/>
    <w:rsid w:val="00337A83"/>
    <w:rsid w:val="00337D12"/>
    <w:rsid w:val="00337E17"/>
    <w:rsid w:val="00337EEE"/>
    <w:rsid w:val="00340142"/>
    <w:rsid w:val="003403D0"/>
    <w:rsid w:val="0034055D"/>
    <w:rsid w:val="00340676"/>
    <w:rsid w:val="003407CD"/>
    <w:rsid w:val="003407E0"/>
    <w:rsid w:val="003409AE"/>
    <w:rsid w:val="00340BE7"/>
    <w:rsid w:val="00341031"/>
    <w:rsid w:val="00341104"/>
    <w:rsid w:val="00341230"/>
    <w:rsid w:val="003414DE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C44"/>
    <w:rsid w:val="00342E14"/>
    <w:rsid w:val="0034304A"/>
    <w:rsid w:val="003430D5"/>
    <w:rsid w:val="0034338B"/>
    <w:rsid w:val="003434E2"/>
    <w:rsid w:val="003435D5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61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5A3"/>
    <w:rsid w:val="0035072E"/>
    <w:rsid w:val="00350823"/>
    <w:rsid w:val="00350972"/>
    <w:rsid w:val="00350B3A"/>
    <w:rsid w:val="00350BFE"/>
    <w:rsid w:val="00350E9A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17A"/>
    <w:rsid w:val="0035248B"/>
    <w:rsid w:val="003526BB"/>
    <w:rsid w:val="00352901"/>
    <w:rsid w:val="0035296B"/>
    <w:rsid w:val="00352C4B"/>
    <w:rsid w:val="00353079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59E"/>
    <w:rsid w:val="00354642"/>
    <w:rsid w:val="003547BB"/>
    <w:rsid w:val="00354839"/>
    <w:rsid w:val="00354AF2"/>
    <w:rsid w:val="00354F33"/>
    <w:rsid w:val="00355145"/>
    <w:rsid w:val="00355393"/>
    <w:rsid w:val="00355537"/>
    <w:rsid w:val="003555AE"/>
    <w:rsid w:val="00355799"/>
    <w:rsid w:val="0035595E"/>
    <w:rsid w:val="00355D4A"/>
    <w:rsid w:val="00355EB2"/>
    <w:rsid w:val="0035621F"/>
    <w:rsid w:val="00356253"/>
    <w:rsid w:val="00356443"/>
    <w:rsid w:val="00356876"/>
    <w:rsid w:val="003568CD"/>
    <w:rsid w:val="00356D1E"/>
    <w:rsid w:val="00356FBA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19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78E"/>
    <w:rsid w:val="003627F6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84E"/>
    <w:rsid w:val="00363948"/>
    <w:rsid w:val="00363982"/>
    <w:rsid w:val="00363B76"/>
    <w:rsid w:val="00363D76"/>
    <w:rsid w:val="00363F84"/>
    <w:rsid w:val="00363FF2"/>
    <w:rsid w:val="00363FFD"/>
    <w:rsid w:val="00364195"/>
    <w:rsid w:val="0036419C"/>
    <w:rsid w:val="003641AB"/>
    <w:rsid w:val="003642BE"/>
    <w:rsid w:val="003643E7"/>
    <w:rsid w:val="003645AC"/>
    <w:rsid w:val="0036469E"/>
    <w:rsid w:val="003646BA"/>
    <w:rsid w:val="0036480A"/>
    <w:rsid w:val="00364893"/>
    <w:rsid w:val="00364B0B"/>
    <w:rsid w:val="00364CA0"/>
    <w:rsid w:val="00364EC6"/>
    <w:rsid w:val="00365150"/>
    <w:rsid w:val="0036537F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B73"/>
    <w:rsid w:val="00366DE5"/>
    <w:rsid w:val="00366F84"/>
    <w:rsid w:val="00366FFC"/>
    <w:rsid w:val="0036726A"/>
    <w:rsid w:val="00367D70"/>
    <w:rsid w:val="0037004C"/>
    <w:rsid w:val="00370296"/>
    <w:rsid w:val="00370366"/>
    <w:rsid w:val="0037040A"/>
    <w:rsid w:val="00370518"/>
    <w:rsid w:val="0037058A"/>
    <w:rsid w:val="003706C9"/>
    <w:rsid w:val="00370B8C"/>
    <w:rsid w:val="00370E44"/>
    <w:rsid w:val="00370E93"/>
    <w:rsid w:val="00370F88"/>
    <w:rsid w:val="0037104C"/>
    <w:rsid w:val="003711DC"/>
    <w:rsid w:val="0037141F"/>
    <w:rsid w:val="00371682"/>
    <w:rsid w:val="003717CF"/>
    <w:rsid w:val="00371AAD"/>
    <w:rsid w:val="00371E18"/>
    <w:rsid w:val="00371F21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198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7C5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5CB"/>
    <w:rsid w:val="0037763D"/>
    <w:rsid w:val="003776F1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663"/>
    <w:rsid w:val="0038078C"/>
    <w:rsid w:val="003808D6"/>
    <w:rsid w:val="00380908"/>
    <w:rsid w:val="003809A3"/>
    <w:rsid w:val="00380AA4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DAA"/>
    <w:rsid w:val="00384EEA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0E4"/>
    <w:rsid w:val="00387742"/>
    <w:rsid w:val="003877FC"/>
    <w:rsid w:val="003878AE"/>
    <w:rsid w:val="0038797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5C9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556"/>
    <w:rsid w:val="00392750"/>
    <w:rsid w:val="003929E2"/>
    <w:rsid w:val="00392BCD"/>
    <w:rsid w:val="00392E66"/>
    <w:rsid w:val="00392F67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AAF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5E60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A43"/>
    <w:rsid w:val="003A0C6A"/>
    <w:rsid w:val="003A0D1A"/>
    <w:rsid w:val="003A0E19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337"/>
    <w:rsid w:val="003A46D3"/>
    <w:rsid w:val="003A4807"/>
    <w:rsid w:val="003A48EC"/>
    <w:rsid w:val="003A4B43"/>
    <w:rsid w:val="003A54C9"/>
    <w:rsid w:val="003A5878"/>
    <w:rsid w:val="003A5964"/>
    <w:rsid w:val="003A5C23"/>
    <w:rsid w:val="003A5C3F"/>
    <w:rsid w:val="003A6242"/>
    <w:rsid w:val="003A629D"/>
    <w:rsid w:val="003A6474"/>
    <w:rsid w:val="003A6572"/>
    <w:rsid w:val="003A65DC"/>
    <w:rsid w:val="003A69B5"/>
    <w:rsid w:val="003A6AC1"/>
    <w:rsid w:val="003A6B9E"/>
    <w:rsid w:val="003A6E95"/>
    <w:rsid w:val="003A70A5"/>
    <w:rsid w:val="003A70B0"/>
    <w:rsid w:val="003A711B"/>
    <w:rsid w:val="003A71F1"/>
    <w:rsid w:val="003A71F3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9D1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B70"/>
    <w:rsid w:val="003B3C64"/>
    <w:rsid w:val="003B3C7D"/>
    <w:rsid w:val="003B410D"/>
    <w:rsid w:val="003B423E"/>
    <w:rsid w:val="003B4337"/>
    <w:rsid w:val="003B4506"/>
    <w:rsid w:val="003B45FF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00"/>
    <w:rsid w:val="003B634D"/>
    <w:rsid w:val="003B6350"/>
    <w:rsid w:val="003B690F"/>
    <w:rsid w:val="003B6998"/>
    <w:rsid w:val="003B699C"/>
    <w:rsid w:val="003B6A99"/>
    <w:rsid w:val="003B6B0B"/>
    <w:rsid w:val="003B6BFA"/>
    <w:rsid w:val="003B7450"/>
    <w:rsid w:val="003B7687"/>
    <w:rsid w:val="003B778F"/>
    <w:rsid w:val="003B77E5"/>
    <w:rsid w:val="003B7D58"/>
    <w:rsid w:val="003B7F6A"/>
    <w:rsid w:val="003C04D6"/>
    <w:rsid w:val="003C0610"/>
    <w:rsid w:val="003C0654"/>
    <w:rsid w:val="003C0691"/>
    <w:rsid w:val="003C09C0"/>
    <w:rsid w:val="003C0C32"/>
    <w:rsid w:val="003C0DDF"/>
    <w:rsid w:val="003C12A3"/>
    <w:rsid w:val="003C14F2"/>
    <w:rsid w:val="003C15A8"/>
    <w:rsid w:val="003C15F4"/>
    <w:rsid w:val="003C169D"/>
    <w:rsid w:val="003C1A23"/>
    <w:rsid w:val="003C1C98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0B"/>
    <w:rsid w:val="003C319E"/>
    <w:rsid w:val="003C320E"/>
    <w:rsid w:val="003C3294"/>
    <w:rsid w:val="003C332E"/>
    <w:rsid w:val="003C351D"/>
    <w:rsid w:val="003C37AD"/>
    <w:rsid w:val="003C3916"/>
    <w:rsid w:val="003C3BD3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125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76"/>
    <w:rsid w:val="003C62AE"/>
    <w:rsid w:val="003C6758"/>
    <w:rsid w:val="003C676F"/>
    <w:rsid w:val="003C67CE"/>
    <w:rsid w:val="003C6AFF"/>
    <w:rsid w:val="003C70FB"/>
    <w:rsid w:val="003C7116"/>
    <w:rsid w:val="003C73C3"/>
    <w:rsid w:val="003C753E"/>
    <w:rsid w:val="003C763B"/>
    <w:rsid w:val="003C769B"/>
    <w:rsid w:val="003C76D1"/>
    <w:rsid w:val="003C7729"/>
    <w:rsid w:val="003C7998"/>
    <w:rsid w:val="003C7A10"/>
    <w:rsid w:val="003C7A6F"/>
    <w:rsid w:val="003C7B7B"/>
    <w:rsid w:val="003C7C20"/>
    <w:rsid w:val="003C7F9F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D08"/>
    <w:rsid w:val="003D0D35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25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C18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18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854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B4"/>
    <w:rsid w:val="003F18DB"/>
    <w:rsid w:val="003F1D47"/>
    <w:rsid w:val="003F1DC5"/>
    <w:rsid w:val="003F1E55"/>
    <w:rsid w:val="003F1E8F"/>
    <w:rsid w:val="003F20EE"/>
    <w:rsid w:val="003F214B"/>
    <w:rsid w:val="003F21D8"/>
    <w:rsid w:val="003F2313"/>
    <w:rsid w:val="003F2371"/>
    <w:rsid w:val="003F2382"/>
    <w:rsid w:val="003F277D"/>
    <w:rsid w:val="003F27B1"/>
    <w:rsid w:val="003F2B37"/>
    <w:rsid w:val="003F2D73"/>
    <w:rsid w:val="003F30BA"/>
    <w:rsid w:val="003F324D"/>
    <w:rsid w:val="003F36C2"/>
    <w:rsid w:val="003F38A1"/>
    <w:rsid w:val="003F38A9"/>
    <w:rsid w:val="003F3B27"/>
    <w:rsid w:val="003F3BE5"/>
    <w:rsid w:val="003F3E42"/>
    <w:rsid w:val="003F3E8B"/>
    <w:rsid w:val="003F3FCF"/>
    <w:rsid w:val="003F4001"/>
    <w:rsid w:val="003F4064"/>
    <w:rsid w:val="003F416B"/>
    <w:rsid w:val="003F45C7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5D7"/>
    <w:rsid w:val="003F565A"/>
    <w:rsid w:val="003F5841"/>
    <w:rsid w:val="003F5E9C"/>
    <w:rsid w:val="003F5EC4"/>
    <w:rsid w:val="003F5F1A"/>
    <w:rsid w:val="003F5F2D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198"/>
    <w:rsid w:val="003F7353"/>
    <w:rsid w:val="003F74AE"/>
    <w:rsid w:val="003F7603"/>
    <w:rsid w:val="003F770B"/>
    <w:rsid w:val="003F7A04"/>
    <w:rsid w:val="003F7A99"/>
    <w:rsid w:val="003F7DAB"/>
    <w:rsid w:val="003F7E05"/>
    <w:rsid w:val="00400748"/>
    <w:rsid w:val="0040079A"/>
    <w:rsid w:val="00400964"/>
    <w:rsid w:val="00400A35"/>
    <w:rsid w:val="00400A9A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35E"/>
    <w:rsid w:val="00403491"/>
    <w:rsid w:val="00403567"/>
    <w:rsid w:val="0040379B"/>
    <w:rsid w:val="004037B8"/>
    <w:rsid w:val="00403899"/>
    <w:rsid w:val="00403954"/>
    <w:rsid w:val="00403DCE"/>
    <w:rsid w:val="00403F05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895"/>
    <w:rsid w:val="00404D0B"/>
    <w:rsid w:val="00404E90"/>
    <w:rsid w:val="0040516D"/>
    <w:rsid w:val="00405463"/>
    <w:rsid w:val="004057BE"/>
    <w:rsid w:val="004059D3"/>
    <w:rsid w:val="00405B64"/>
    <w:rsid w:val="00405B8D"/>
    <w:rsid w:val="00405C9C"/>
    <w:rsid w:val="00405E33"/>
    <w:rsid w:val="004060B2"/>
    <w:rsid w:val="004062CF"/>
    <w:rsid w:val="0040661C"/>
    <w:rsid w:val="00406761"/>
    <w:rsid w:val="00406974"/>
    <w:rsid w:val="004071B7"/>
    <w:rsid w:val="004072AF"/>
    <w:rsid w:val="004074B7"/>
    <w:rsid w:val="004074BC"/>
    <w:rsid w:val="00407500"/>
    <w:rsid w:val="00407579"/>
    <w:rsid w:val="00407659"/>
    <w:rsid w:val="00407712"/>
    <w:rsid w:val="00407C5F"/>
    <w:rsid w:val="00407C85"/>
    <w:rsid w:val="00407CA6"/>
    <w:rsid w:val="00407D38"/>
    <w:rsid w:val="00407E35"/>
    <w:rsid w:val="00407EFF"/>
    <w:rsid w:val="0041011D"/>
    <w:rsid w:val="004108A1"/>
    <w:rsid w:val="00410A36"/>
    <w:rsid w:val="00410B27"/>
    <w:rsid w:val="00410C1F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7B8"/>
    <w:rsid w:val="00412A54"/>
    <w:rsid w:val="00412B59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08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6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0A30"/>
    <w:rsid w:val="00420CF9"/>
    <w:rsid w:val="00420F1F"/>
    <w:rsid w:val="00421272"/>
    <w:rsid w:val="00421334"/>
    <w:rsid w:val="00421616"/>
    <w:rsid w:val="00421B85"/>
    <w:rsid w:val="00421BAE"/>
    <w:rsid w:val="00421BE4"/>
    <w:rsid w:val="00421F95"/>
    <w:rsid w:val="0042211B"/>
    <w:rsid w:val="0042216D"/>
    <w:rsid w:val="00422187"/>
    <w:rsid w:val="00422263"/>
    <w:rsid w:val="004222DA"/>
    <w:rsid w:val="00422337"/>
    <w:rsid w:val="004224AA"/>
    <w:rsid w:val="0042266B"/>
    <w:rsid w:val="00422982"/>
    <w:rsid w:val="00422D9D"/>
    <w:rsid w:val="00422F0B"/>
    <w:rsid w:val="00422FD8"/>
    <w:rsid w:val="0042321E"/>
    <w:rsid w:val="004232FD"/>
    <w:rsid w:val="004236A2"/>
    <w:rsid w:val="00423781"/>
    <w:rsid w:val="004237CD"/>
    <w:rsid w:val="004238FB"/>
    <w:rsid w:val="00423A58"/>
    <w:rsid w:val="00423A9A"/>
    <w:rsid w:val="00423B41"/>
    <w:rsid w:val="00423CB9"/>
    <w:rsid w:val="00423E8B"/>
    <w:rsid w:val="00423ED3"/>
    <w:rsid w:val="0042400A"/>
    <w:rsid w:val="004240DC"/>
    <w:rsid w:val="0042420D"/>
    <w:rsid w:val="004244D9"/>
    <w:rsid w:val="004244E9"/>
    <w:rsid w:val="004246BF"/>
    <w:rsid w:val="0042496A"/>
    <w:rsid w:val="00424ABB"/>
    <w:rsid w:val="00424BF6"/>
    <w:rsid w:val="00424E25"/>
    <w:rsid w:val="00424EB6"/>
    <w:rsid w:val="00425465"/>
    <w:rsid w:val="00425793"/>
    <w:rsid w:val="0042579A"/>
    <w:rsid w:val="004258BB"/>
    <w:rsid w:val="0042592D"/>
    <w:rsid w:val="00425B72"/>
    <w:rsid w:val="00425BD8"/>
    <w:rsid w:val="0042602C"/>
    <w:rsid w:val="00426222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27FA9"/>
    <w:rsid w:val="00430148"/>
    <w:rsid w:val="004303E3"/>
    <w:rsid w:val="004304E8"/>
    <w:rsid w:val="004306B1"/>
    <w:rsid w:val="0043079B"/>
    <w:rsid w:val="004309F6"/>
    <w:rsid w:val="00430A10"/>
    <w:rsid w:val="00430CBA"/>
    <w:rsid w:val="00430E93"/>
    <w:rsid w:val="00430E9D"/>
    <w:rsid w:val="00430FC7"/>
    <w:rsid w:val="0043113D"/>
    <w:rsid w:val="004311D8"/>
    <w:rsid w:val="00431400"/>
    <w:rsid w:val="00431E79"/>
    <w:rsid w:val="00431E88"/>
    <w:rsid w:val="00431EB1"/>
    <w:rsid w:val="00432013"/>
    <w:rsid w:val="004320D1"/>
    <w:rsid w:val="00432215"/>
    <w:rsid w:val="00432348"/>
    <w:rsid w:val="0043258E"/>
    <w:rsid w:val="00432770"/>
    <w:rsid w:val="004328DC"/>
    <w:rsid w:val="00432960"/>
    <w:rsid w:val="00432ACD"/>
    <w:rsid w:val="00432E9C"/>
    <w:rsid w:val="00433072"/>
    <w:rsid w:val="004330D4"/>
    <w:rsid w:val="0043333D"/>
    <w:rsid w:val="00433711"/>
    <w:rsid w:val="00433A5E"/>
    <w:rsid w:val="00433BFE"/>
    <w:rsid w:val="00433CB9"/>
    <w:rsid w:val="00434558"/>
    <w:rsid w:val="004345D1"/>
    <w:rsid w:val="004348F4"/>
    <w:rsid w:val="00434A0E"/>
    <w:rsid w:val="00434E4D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52"/>
    <w:rsid w:val="004368B8"/>
    <w:rsid w:val="00436B55"/>
    <w:rsid w:val="00436DEF"/>
    <w:rsid w:val="00436E8B"/>
    <w:rsid w:val="00436F83"/>
    <w:rsid w:val="00437006"/>
    <w:rsid w:val="0043747A"/>
    <w:rsid w:val="00437515"/>
    <w:rsid w:val="00437521"/>
    <w:rsid w:val="004375E4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2E6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85A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281"/>
    <w:rsid w:val="00443770"/>
    <w:rsid w:val="0044380B"/>
    <w:rsid w:val="004439E4"/>
    <w:rsid w:val="00443CF4"/>
    <w:rsid w:val="00443DF4"/>
    <w:rsid w:val="00443EC9"/>
    <w:rsid w:val="00444452"/>
    <w:rsid w:val="00444529"/>
    <w:rsid w:val="0044452F"/>
    <w:rsid w:val="004445D1"/>
    <w:rsid w:val="0044460A"/>
    <w:rsid w:val="00444781"/>
    <w:rsid w:val="00444788"/>
    <w:rsid w:val="004448CA"/>
    <w:rsid w:val="00444D5F"/>
    <w:rsid w:val="0044533B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54F"/>
    <w:rsid w:val="00446AFC"/>
    <w:rsid w:val="00446B7F"/>
    <w:rsid w:val="00446BBF"/>
    <w:rsid w:val="00446D16"/>
    <w:rsid w:val="00446DF2"/>
    <w:rsid w:val="00446E1D"/>
    <w:rsid w:val="00446EC5"/>
    <w:rsid w:val="00446ED8"/>
    <w:rsid w:val="00447006"/>
    <w:rsid w:val="00447152"/>
    <w:rsid w:val="004476B7"/>
    <w:rsid w:val="00447749"/>
    <w:rsid w:val="004477D4"/>
    <w:rsid w:val="004479B1"/>
    <w:rsid w:val="00447E04"/>
    <w:rsid w:val="00447E50"/>
    <w:rsid w:val="00450015"/>
    <w:rsid w:val="0045025F"/>
    <w:rsid w:val="004503FE"/>
    <w:rsid w:val="004503FF"/>
    <w:rsid w:val="00450455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DE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5F96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57E8F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0FD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2D9A"/>
    <w:rsid w:val="00463074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2A9"/>
    <w:rsid w:val="004658BF"/>
    <w:rsid w:val="00465936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36D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551"/>
    <w:rsid w:val="00471735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817"/>
    <w:rsid w:val="00472B08"/>
    <w:rsid w:val="00472E20"/>
    <w:rsid w:val="00472EA9"/>
    <w:rsid w:val="0047303A"/>
    <w:rsid w:val="004733B1"/>
    <w:rsid w:val="00473414"/>
    <w:rsid w:val="004737B0"/>
    <w:rsid w:val="00473EA5"/>
    <w:rsid w:val="00473F03"/>
    <w:rsid w:val="0047469F"/>
    <w:rsid w:val="00474736"/>
    <w:rsid w:val="0047493F"/>
    <w:rsid w:val="00474B8D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5F21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AE7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37"/>
    <w:rsid w:val="004832D1"/>
    <w:rsid w:val="004834E6"/>
    <w:rsid w:val="004835F1"/>
    <w:rsid w:val="00483AC1"/>
    <w:rsid w:val="00483B4B"/>
    <w:rsid w:val="00483D30"/>
    <w:rsid w:val="00483FAC"/>
    <w:rsid w:val="00484051"/>
    <w:rsid w:val="004841C0"/>
    <w:rsid w:val="00484245"/>
    <w:rsid w:val="00484357"/>
    <w:rsid w:val="00484A81"/>
    <w:rsid w:val="00484BC7"/>
    <w:rsid w:val="00484CD8"/>
    <w:rsid w:val="00484F70"/>
    <w:rsid w:val="00485425"/>
    <w:rsid w:val="00485495"/>
    <w:rsid w:val="00485A6E"/>
    <w:rsid w:val="00485AA2"/>
    <w:rsid w:val="0048610D"/>
    <w:rsid w:val="004861DC"/>
    <w:rsid w:val="004863AC"/>
    <w:rsid w:val="00486479"/>
    <w:rsid w:val="004866A8"/>
    <w:rsid w:val="0048675B"/>
    <w:rsid w:val="004867AA"/>
    <w:rsid w:val="00486A24"/>
    <w:rsid w:val="004873D9"/>
    <w:rsid w:val="00487443"/>
    <w:rsid w:val="0048752E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36"/>
    <w:rsid w:val="004913E5"/>
    <w:rsid w:val="00491653"/>
    <w:rsid w:val="0049179D"/>
    <w:rsid w:val="00491887"/>
    <w:rsid w:val="004918E8"/>
    <w:rsid w:val="00491B37"/>
    <w:rsid w:val="00491B57"/>
    <w:rsid w:val="00491BF9"/>
    <w:rsid w:val="00491C00"/>
    <w:rsid w:val="00491DA7"/>
    <w:rsid w:val="00491DF5"/>
    <w:rsid w:val="00491E4E"/>
    <w:rsid w:val="00491E7B"/>
    <w:rsid w:val="004920FC"/>
    <w:rsid w:val="004922FF"/>
    <w:rsid w:val="00492414"/>
    <w:rsid w:val="0049263B"/>
    <w:rsid w:val="00492774"/>
    <w:rsid w:val="00492CB4"/>
    <w:rsid w:val="00492DCA"/>
    <w:rsid w:val="00492E22"/>
    <w:rsid w:val="00492ED3"/>
    <w:rsid w:val="00493083"/>
    <w:rsid w:val="00493196"/>
    <w:rsid w:val="004933E4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16"/>
    <w:rsid w:val="00494E40"/>
    <w:rsid w:val="00494E4C"/>
    <w:rsid w:val="00495326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95F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7A"/>
    <w:rsid w:val="004A16D2"/>
    <w:rsid w:val="004A1737"/>
    <w:rsid w:val="004A19E5"/>
    <w:rsid w:val="004A1ACF"/>
    <w:rsid w:val="004A1C6E"/>
    <w:rsid w:val="004A1EFA"/>
    <w:rsid w:val="004A2014"/>
    <w:rsid w:val="004A21C4"/>
    <w:rsid w:val="004A2220"/>
    <w:rsid w:val="004A247F"/>
    <w:rsid w:val="004A2572"/>
    <w:rsid w:val="004A26E0"/>
    <w:rsid w:val="004A287F"/>
    <w:rsid w:val="004A28E6"/>
    <w:rsid w:val="004A290C"/>
    <w:rsid w:val="004A2D51"/>
    <w:rsid w:val="004A2F53"/>
    <w:rsid w:val="004A2FD0"/>
    <w:rsid w:val="004A3261"/>
    <w:rsid w:val="004A332A"/>
    <w:rsid w:val="004A3383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B29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20B"/>
    <w:rsid w:val="004A7445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0E05"/>
    <w:rsid w:val="004B111C"/>
    <w:rsid w:val="004B115D"/>
    <w:rsid w:val="004B1246"/>
    <w:rsid w:val="004B198D"/>
    <w:rsid w:val="004B1BB3"/>
    <w:rsid w:val="004B1EBF"/>
    <w:rsid w:val="004B1EE0"/>
    <w:rsid w:val="004B269A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58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AC4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70F"/>
    <w:rsid w:val="004C4B0F"/>
    <w:rsid w:val="004C4B1F"/>
    <w:rsid w:val="004C4D72"/>
    <w:rsid w:val="004C4DCC"/>
    <w:rsid w:val="004C4F17"/>
    <w:rsid w:val="004C4F20"/>
    <w:rsid w:val="004C5066"/>
    <w:rsid w:val="004C54AC"/>
    <w:rsid w:val="004C5754"/>
    <w:rsid w:val="004C5AE8"/>
    <w:rsid w:val="004C5B8C"/>
    <w:rsid w:val="004C5D37"/>
    <w:rsid w:val="004C5EBD"/>
    <w:rsid w:val="004C6DB8"/>
    <w:rsid w:val="004C701B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147"/>
    <w:rsid w:val="004D3223"/>
    <w:rsid w:val="004D38FF"/>
    <w:rsid w:val="004D3971"/>
    <w:rsid w:val="004D3C5C"/>
    <w:rsid w:val="004D3C84"/>
    <w:rsid w:val="004D3D30"/>
    <w:rsid w:val="004D40E8"/>
    <w:rsid w:val="004D41CA"/>
    <w:rsid w:val="004D439C"/>
    <w:rsid w:val="004D44FF"/>
    <w:rsid w:val="004D45A7"/>
    <w:rsid w:val="004D45E9"/>
    <w:rsid w:val="004D49AA"/>
    <w:rsid w:val="004D4A2E"/>
    <w:rsid w:val="004D4A46"/>
    <w:rsid w:val="004D4A5C"/>
    <w:rsid w:val="004D4B3C"/>
    <w:rsid w:val="004D4D7B"/>
    <w:rsid w:val="004D4DE1"/>
    <w:rsid w:val="004D4FB2"/>
    <w:rsid w:val="004D4FF3"/>
    <w:rsid w:val="004D50AE"/>
    <w:rsid w:val="004D50FF"/>
    <w:rsid w:val="004D53D6"/>
    <w:rsid w:val="004D540C"/>
    <w:rsid w:val="004D54DA"/>
    <w:rsid w:val="004D5541"/>
    <w:rsid w:val="004D556D"/>
    <w:rsid w:val="004D559F"/>
    <w:rsid w:val="004D55DF"/>
    <w:rsid w:val="004D573A"/>
    <w:rsid w:val="004D588D"/>
    <w:rsid w:val="004D58E6"/>
    <w:rsid w:val="004D5B2E"/>
    <w:rsid w:val="004D5B7A"/>
    <w:rsid w:val="004D5BB0"/>
    <w:rsid w:val="004D6072"/>
    <w:rsid w:val="004D62DD"/>
    <w:rsid w:val="004D6319"/>
    <w:rsid w:val="004D69EB"/>
    <w:rsid w:val="004D6B87"/>
    <w:rsid w:val="004D6BAA"/>
    <w:rsid w:val="004D6CB6"/>
    <w:rsid w:val="004D6E1A"/>
    <w:rsid w:val="004D6E2E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169"/>
    <w:rsid w:val="004E03D6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2D5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73C"/>
    <w:rsid w:val="004F1B1D"/>
    <w:rsid w:val="004F1B3D"/>
    <w:rsid w:val="004F1B40"/>
    <w:rsid w:val="004F2034"/>
    <w:rsid w:val="004F21DD"/>
    <w:rsid w:val="004F2276"/>
    <w:rsid w:val="004F252A"/>
    <w:rsid w:val="004F287B"/>
    <w:rsid w:val="004F2D94"/>
    <w:rsid w:val="004F2E8D"/>
    <w:rsid w:val="004F2E94"/>
    <w:rsid w:val="004F30FB"/>
    <w:rsid w:val="004F3481"/>
    <w:rsid w:val="004F3495"/>
    <w:rsid w:val="004F34CB"/>
    <w:rsid w:val="004F37DD"/>
    <w:rsid w:val="004F38F2"/>
    <w:rsid w:val="004F3953"/>
    <w:rsid w:val="004F3AC7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4FB3"/>
    <w:rsid w:val="004F54E2"/>
    <w:rsid w:val="004F57CA"/>
    <w:rsid w:val="004F5DA0"/>
    <w:rsid w:val="004F5DC4"/>
    <w:rsid w:val="004F5E02"/>
    <w:rsid w:val="004F5E5E"/>
    <w:rsid w:val="004F5EAA"/>
    <w:rsid w:val="004F600C"/>
    <w:rsid w:val="004F6109"/>
    <w:rsid w:val="004F6544"/>
    <w:rsid w:val="004F65AA"/>
    <w:rsid w:val="004F68DB"/>
    <w:rsid w:val="004F6B1C"/>
    <w:rsid w:val="004F6BF8"/>
    <w:rsid w:val="004F6C83"/>
    <w:rsid w:val="004F6D0B"/>
    <w:rsid w:val="004F734B"/>
    <w:rsid w:val="004F738D"/>
    <w:rsid w:val="004F74A9"/>
    <w:rsid w:val="004F74F8"/>
    <w:rsid w:val="004F76EA"/>
    <w:rsid w:val="004F7870"/>
    <w:rsid w:val="004F7A66"/>
    <w:rsid w:val="004F7A7A"/>
    <w:rsid w:val="004F7AD4"/>
    <w:rsid w:val="004F7CE8"/>
    <w:rsid w:val="005000B3"/>
    <w:rsid w:val="0050018E"/>
    <w:rsid w:val="0050036F"/>
    <w:rsid w:val="005003D9"/>
    <w:rsid w:val="00500472"/>
    <w:rsid w:val="00500886"/>
    <w:rsid w:val="00500A42"/>
    <w:rsid w:val="00500BAE"/>
    <w:rsid w:val="00500BD0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A95"/>
    <w:rsid w:val="00501F08"/>
    <w:rsid w:val="00501F2F"/>
    <w:rsid w:val="005021EB"/>
    <w:rsid w:val="005023C2"/>
    <w:rsid w:val="00502411"/>
    <w:rsid w:val="0050254E"/>
    <w:rsid w:val="005026F0"/>
    <w:rsid w:val="005028D8"/>
    <w:rsid w:val="00502929"/>
    <w:rsid w:val="00502C20"/>
    <w:rsid w:val="00502DC3"/>
    <w:rsid w:val="00502DC4"/>
    <w:rsid w:val="00503289"/>
    <w:rsid w:val="00503558"/>
    <w:rsid w:val="00503804"/>
    <w:rsid w:val="0050411D"/>
    <w:rsid w:val="005043F0"/>
    <w:rsid w:val="0050475A"/>
    <w:rsid w:val="00504779"/>
    <w:rsid w:val="0050489C"/>
    <w:rsid w:val="00504918"/>
    <w:rsid w:val="00504C8A"/>
    <w:rsid w:val="00504C9B"/>
    <w:rsid w:val="00504DCC"/>
    <w:rsid w:val="00504E68"/>
    <w:rsid w:val="00505099"/>
    <w:rsid w:val="00505346"/>
    <w:rsid w:val="005056E5"/>
    <w:rsid w:val="00505771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8B2"/>
    <w:rsid w:val="00506E98"/>
    <w:rsid w:val="00506F60"/>
    <w:rsid w:val="00506FDB"/>
    <w:rsid w:val="005077D7"/>
    <w:rsid w:val="00507931"/>
    <w:rsid w:val="0050796D"/>
    <w:rsid w:val="00507A3F"/>
    <w:rsid w:val="00507DB7"/>
    <w:rsid w:val="00507E6D"/>
    <w:rsid w:val="0051028A"/>
    <w:rsid w:val="00510332"/>
    <w:rsid w:val="00510B12"/>
    <w:rsid w:val="00510C64"/>
    <w:rsid w:val="00510D4A"/>
    <w:rsid w:val="00510EFC"/>
    <w:rsid w:val="00510FD5"/>
    <w:rsid w:val="00511029"/>
    <w:rsid w:val="00511050"/>
    <w:rsid w:val="00511072"/>
    <w:rsid w:val="00511183"/>
    <w:rsid w:val="0051120F"/>
    <w:rsid w:val="00511246"/>
    <w:rsid w:val="005112CB"/>
    <w:rsid w:val="00511358"/>
    <w:rsid w:val="0051136F"/>
    <w:rsid w:val="005113D5"/>
    <w:rsid w:val="005114EF"/>
    <w:rsid w:val="00511B0B"/>
    <w:rsid w:val="00511C99"/>
    <w:rsid w:val="00511D51"/>
    <w:rsid w:val="00511E8E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1"/>
    <w:rsid w:val="00513D24"/>
    <w:rsid w:val="00513D93"/>
    <w:rsid w:val="00513E1D"/>
    <w:rsid w:val="00514083"/>
    <w:rsid w:val="0051456F"/>
    <w:rsid w:val="0051458D"/>
    <w:rsid w:val="005145E6"/>
    <w:rsid w:val="00514A17"/>
    <w:rsid w:val="00514B7E"/>
    <w:rsid w:val="00514ECE"/>
    <w:rsid w:val="00514FC0"/>
    <w:rsid w:val="0051506A"/>
    <w:rsid w:val="00515593"/>
    <w:rsid w:val="005155EE"/>
    <w:rsid w:val="00515693"/>
    <w:rsid w:val="005157AA"/>
    <w:rsid w:val="005159C6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D5A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5E5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AF5"/>
    <w:rsid w:val="00523D4D"/>
    <w:rsid w:val="00523EF0"/>
    <w:rsid w:val="0052412D"/>
    <w:rsid w:val="0052430E"/>
    <w:rsid w:val="0052461F"/>
    <w:rsid w:val="005246EB"/>
    <w:rsid w:val="00524797"/>
    <w:rsid w:val="00524952"/>
    <w:rsid w:val="005249AF"/>
    <w:rsid w:val="00524A6C"/>
    <w:rsid w:val="00524B39"/>
    <w:rsid w:val="00524BF5"/>
    <w:rsid w:val="00524C7B"/>
    <w:rsid w:val="00524F04"/>
    <w:rsid w:val="00524F69"/>
    <w:rsid w:val="0052552E"/>
    <w:rsid w:val="005256D0"/>
    <w:rsid w:val="0052593C"/>
    <w:rsid w:val="005259C4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2D3"/>
    <w:rsid w:val="0053057B"/>
    <w:rsid w:val="0053086E"/>
    <w:rsid w:val="005308DB"/>
    <w:rsid w:val="005309BB"/>
    <w:rsid w:val="00530A33"/>
    <w:rsid w:val="00530D37"/>
    <w:rsid w:val="00530DE7"/>
    <w:rsid w:val="00530DF5"/>
    <w:rsid w:val="00530F09"/>
    <w:rsid w:val="0053114B"/>
    <w:rsid w:val="00531278"/>
    <w:rsid w:val="005312CE"/>
    <w:rsid w:val="00531411"/>
    <w:rsid w:val="00531432"/>
    <w:rsid w:val="005317DB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34B"/>
    <w:rsid w:val="005335B5"/>
    <w:rsid w:val="00533673"/>
    <w:rsid w:val="00533D08"/>
    <w:rsid w:val="00533E5D"/>
    <w:rsid w:val="00533FE2"/>
    <w:rsid w:val="00534179"/>
    <w:rsid w:val="0053429C"/>
    <w:rsid w:val="005342B9"/>
    <w:rsid w:val="005348D3"/>
    <w:rsid w:val="00534A7C"/>
    <w:rsid w:val="00534CC9"/>
    <w:rsid w:val="00534D00"/>
    <w:rsid w:val="00534D7E"/>
    <w:rsid w:val="00534F30"/>
    <w:rsid w:val="00534F5E"/>
    <w:rsid w:val="0053502A"/>
    <w:rsid w:val="00535072"/>
    <w:rsid w:val="00535A55"/>
    <w:rsid w:val="00535A92"/>
    <w:rsid w:val="00535C0E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78D"/>
    <w:rsid w:val="00537842"/>
    <w:rsid w:val="00537A45"/>
    <w:rsid w:val="00537B34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1588"/>
    <w:rsid w:val="00541A26"/>
    <w:rsid w:val="00541B12"/>
    <w:rsid w:val="005420A8"/>
    <w:rsid w:val="0054214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3E2"/>
    <w:rsid w:val="0054454D"/>
    <w:rsid w:val="005445D7"/>
    <w:rsid w:val="005447E0"/>
    <w:rsid w:val="00544995"/>
    <w:rsid w:val="005449A8"/>
    <w:rsid w:val="00544D9B"/>
    <w:rsid w:val="00545195"/>
    <w:rsid w:val="00545227"/>
    <w:rsid w:val="00545310"/>
    <w:rsid w:val="0054540A"/>
    <w:rsid w:val="0054555F"/>
    <w:rsid w:val="00545885"/>
    <w:rsid w:val="00545A9D"/>
    <w:rsid w:val="00545DEE"/>
    <w:rsid w:val="00545E21"/>
    <w:rsid w:val="005461B5"/>
    <w:rsid w:val="00546375"/>
    <w:rsid w:val="00546561"/>
    <w:rsid w:val="0054680A"/>
    <w:rsid w:val="00546D35"/>
    <w:rsid w:val="00546E8E"/>
    <w:rsid w:val="00547359"/>
    <w:rsid w:val="0054783C"/>
    <w:rsid w:val="00547AB5"/>
    <w:rsid w:val="00547BDE"/>
    <w:rsid w:val="00547C58"/>
    <w:rsid w:val="00547CD7"/>
    <w:rsid w:val="00547D62"/>
    <w:rsid w:val="00547D99"/>
    <w:rsid w:val="00547F56"/>
    <w:rsid w:val="00550047"/>
    <w:rsid w:val="005500F7"/>
    <w:rsid w:val="005500FE"/>
    <w:rsid w:val="005502EB"/>
    <w:rsid w:val="005503C7"/>
    <w:rsid w:val="00550B0E"/>
    <w:rsid w:val="00550B77"/>
    <w:rsid w:val="00550E99"/>
    <w:rsid w:val="00551309"/>
    <w:rsid w:val="005514E4"/>
    <w:rsid w:val="005516B4"/>
    <w:rsid w:val="00551817"/>
    <w:rsid w:val="0055184B"/>
    <w:rsid w:val="00551B8D"/>
    <w:rsid w:val="00551F7D"/>
    <w:rsid w:val="0055207B"/>
    <w:rsid w:val="005521D3"/>
    <w:rsid w:val="00552456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600"/>
    <w:rsid w:val="00553811"/>
    <w:rsid w:val="00553948"/>
    <w:rsid w:val="005539B7"/>
    <w:rsid w:val="00553B74"/>
    <w:rsid w:val="0055429A"/>
    <w:rsid w:val="00554396"/>
    <w:rsid w:val="0055447A"/>
    <w:rsid w:val="005544CF"/>
    <w:rsid w:val="00554539"/>
    <w:rsid w:val="0055483B"/>
    <w:rsid w:val="00554A88"/>
    <w:rsid w:val="00554E6D"/>
    <w:rsid w:val="00555269"/>
    <w:rsid w:val="005552A3"/>
    <w:rsid w:val="0055535C"/>
    <w:rsid w:val="00555699"/>
    <w:rsid w:val="00555706"/>
    <w:rsid w:val="00555766"/>
    <w:rsid w:val="00555A6A"/>
    <w:rsid w:val="00555B57"/>
    <w:rsid w:val="00555C0A"/>
    <w:rsid w:val="00555F26"/>
    <w:rsid w:val="00556022"/>
    <w:rsid w:val="005569CD"/>
    <w:rsid w:val="00556AAE"/>
    <w:rsid w:val="00556C6D"/>
    <w:rsid w:val="00556CA6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913"/>
    <w:rsid w:val="00560C32"/>
    <w:rsid w:val="00560CB8"/>
    <w:rsid w:val="00560D98"/>
    <w:rsid w:val="00560FED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0"/>
    <w:rsid w:val="00563D23"/>
    <w:rsid w:val="00563DEC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91C"/>
    <w:rsid w:val="005659B3"/>
    <w:rsid w:val="00565B49"/>
    <w:rsid w:val="00565F4D"/>
    <w:rsid w:val="00565F7E"/>
    <w:rsid w:val="0056620B"/>
    <w:rsid w:val="005663F6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036"/>
    <w:rsid w:val="00570594"/>
    <w:rsid w:val="00570702"/>
    <w:rsid w:val="00570928"/>
    <w:rsid w:val="00570944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0B7"/>
    <w:rsid w:val="00572B40"/>
    <w:rsid w:val="00572C28"/>
    <w:rsid w:val="00572E5C"/>
    <w:rsid w:val="005734AE"/>
    <w:rsid w:val="005734E8"/>
    <w:rsid w:val="005736AB"/>
    <w:rsid w:val="00573A48"/>
    <w:rsid w:val="00573AF0"/>
    <w:rsid w:val="00574047"/>
    <w:rsid w:val="00574381"/>
    <w:rsid w:val="005744BF"/>
    <w:rsid w:val="0057458B"/>
    <w:rsid w:val="00574724"/>
    <w:rsid w:val="0057474B"/>
    <w:rsid w:val="00574869"/>
    <w:rsid w:val="00574B87"/>
    <w:rsid w:val="00574D3E"/>
    <w:rsid w:val="0057504C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75C"/>
    <w:rsid w:val="005778EC"/>
    <w:rsid w:val="0057790E"/>
    <w:rsid w:val="005779AB"/>
    <w:rsid w:val="00577C57"/>
    <w:rsid w:val="00577DB1"/>
    <w:rsid w:val="0058006B"/>
    <w:rsid w:val="00580083"/>
    <w:rsid w:val="00580102"/>
    <w:rsid w:val="00580224"/>
    <w:rsid w:val="00580513"/>
    <w:rsid w:val="005805AF"/>
    <w:rsid w:val="005805EB"/>
    <w:rsid w:val="0058074C"/>
    <w:rsid w:val="00580A6A"/>
    <w:rsid w:val="00580E5C"/>
    <w:rsid w:val="00580FDB"/>
    <w:rsid w:val="0058107D"/>
    <w:rsid w:val="0058110D"/>
    <w:rsid w:val="00581394"/>
    <w:rsid w:val="00581481"/>
    <w:rsid w:val="0058152D"/>
    <w:rsid w:val="005815C6"/>
    <w:rsid w:val="005817B0"/>
    <w:rsid w:val="005817E5"/>
    <w:rsid w:val="00581829"/>
    <w:rsid w:val="00581E6D"/>
    <w:rsid w:val="00582037"/>
    <w:rsid w:val="005821AF"/>
    <w:rsid w:val="0058234A"/>
    <w:rsid w:val="005823ED"/>
    <w:rsid w:val="00582A1F"/>
    <w:rsid w:val="00582BAA"/>
    <w:rsid w:val="00582CFE"/>
    <w:rsid w:val="00582F93"/>
    <w:rsid w:val="00583082"/>
    <w:rsid w:val="00583592"/>
    <w:rsid w:val="0058386E"/>
    <w:rsid w:val="00583934"/>
    <w:rsid w:val="00583DAD"/>
    <w:rsid w:val="00583FDE"/>
    <w:rsid w:val="005841BE"/>
    <w:rsid w:val="00584244"/>
    <w:rsid w:val="00584261"/>
    <w:rsid w:val="005842A9"/>
    <w:rsid w:val="005842C7"/>
    <w:rsid w:val="0058446D"/>
    <w:rsid w:val="00584622"/>
    <w:rsid w:val="00584873"/>
    <w:rsid w:val="005849B6"/>
    <w:rsid w:val="00584A6B"/>
    <w:rsid w:val="00584A96"/>
    <w:rsid w:val="00584B1E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21C"/>
    <w:rsid w:val="005866F8"/>
    <w:rsid w:val="00586785"/>
    <w:rsid w:val="0058683E"/>
    <w:rsid w:val="00586BA2"/>
    <w:rsid w:val="00586CA3"/>
    <w:rsid w:val="00586E3B"/>
    <w:rsid w:val="00586EBE"/>
    <w:rsid w:val="00586F78"/>
    <w:rsid w:val="00586FA3"/>
    <w:rsid w:val="005871A7"/>
    <w:rsid w:val="0058735E"/>
    <w:rsid w:val="005873D3"/>
    <w:rsid w:val="00587414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1FB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2B3E"/>
    <w:rsid w:val="005930B9"/>
    <w:rsid w:val="00593349"/>
    <w:rsid w:val="00593579"/>
    <w:rsid w:val="005939D8"/>
    <w:rsid w:val="00593BA9"/>
    <w:rsid w:val="00593D56"/>
    <w:rsid w:val="00593E98"/>
    <w:rsid w:val="00593F4B"/>
    <w:rsid w:val="00593F88"/>
    <w:rsid w:val="00594426"/>
    <w:rsid w:val="00594936"/>
    <w:rsid w:val="00594BB8"/>
    <w:rsid w:val="00594CCC"/>
    <w:rsid w:val="00594F56"/>
    <w:rsid w:val="00595303"/>
    <w:rsid w:val="00595340"/>
    <w:rsid w:val="005953D8"/>
    <w:rsid w:val="00595681"/>
    <w:rsid w:val="00595981"/>
    <w:rsid w:val="00595C82"/>
    <w:rsid w:val="00595CDF"/>
    <w:rsid w:val="00595D59"/>
    <w:rsid w:val="00595F1D"/>
    <w:rsid w:val="0059613B"/>
    <w:rsid w:val="00596327"/>
    <w:rsid w:val="005963BA"/>
    <w:rsid w:val="00596539"/>
    <w:rsid w:val="005965C3"/>
    <w:rsid w:val="005965EB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97F50"/>
    <w:rsid w:val="005A0117"/>
    <w:rsid w:val="005A0511"/>
    <w:rsid w:val="005A0871"/>
    <w:rsid w:val="005A0D60"/>
    <w:rsid w:val="005A0E9A"/>
    <w:rsid w:val="005A1104"/>
    <w:rsid w:val="005A1255"/>
    <w:rsid w:val="005A1392"/>
    <w:rsid w:val="005A166D"/>
    <w:rsid w:val="005A1B03"/>
    <w:rsid w:val="005A1C28"/>
    <w:rsid w:val="005A1FF9"/>
    <w:rsid w:val="005A219D"/>
    <w:rsid w:val="005A23BE"/>
    <w:rsid w:val="005A25FE"/>
    <w:rsid w:val="005A261B"/>
    <w:rsid w:val="005A2939"/>
    <w:rsid w:val="005A29CA"/>
    <w:rsid w:val="005A2AB9"/>
    <w:rsid w:val="005A2CC3"/>
    <w:rsid w:val="005A2D3C"/>
    <w:rsid w:val="005A3087"/>
    <w:rsid w:val="005A3130"/>
    <w:rsid w:val="005A35D7"/>
    <w:rsid w:val="005A36D3"/>
    <w:rsid w:val="005A378A"/>
    <w:rsid w:val="005A3852"/>
    <w:rsid w:val="005A38CB"/>
    <w:rsid w:val="005A3A82"/>
    <w:rsid w:val="005A3E95"/>
    <w:rsid w:val="005A4423"/>
    <w:rsid w:val="005A46B9"/>
    <w:rsid w:val="005A4EB5"/>
    <w:rsid w:val="005A5055"/>
    <w:rsid w:val="005A516D"/>
    <w:rsid w:val="005A5653"/>
    <w:rsid w:val="005A5726"/>
    <w:rsid w:val="005A5747"/>
    <w:rsid w:val="005A57C5"/>
    <w:rsid w:val="005A57F9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B28"/>
    <w:rsid w:val="005A7DFA"/>
    <w:rsid w:val="005A7E1D"/>
    <w:rsid w:val="005B02A6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238"/>
    <w:rsid w:val="005B14CE"/>
    <w:rsid w:val="005B168A"/>
    <w:rsid w:val="005B196C"/>
    <w:rsid w:val="005B2123"/>
    <w:rsid w:val="005B222F"/>
    <w:rsid w:val="005B22FD"/>
    <w:rsid w:val="005B2416"/>
    <w:rsid w:val="005B274C"/>
    <w:rsid w:val="005B285D"/>
    <w:rsid w:val="005B29E5"/>
    <w:rsid w:val="005B2B29"/>
    <w:rsid w:val="005B2B60"/>
    <w:rsid w:val="005B2BED"/>
    <w:rsid w:val="005B2E37"/>
    <w:rsid w:val="005B2F4F"/>
    <w:rsid w:val="005B2F6A"/>
    <w:rsid w:val="005B3065"/>
    <w:rsid w:val="005B30F3"/>
    <w:rsid w:val="005B33F5"/>
    <w:rsid w:val="005B3660"/>
    <w:rsid w:val="005B3728"/>
    <w:rsid w:val="005B373E"/>
    <w:rsid w:val="005B420B"/>
    <w:rsid w:val="005B4311"/>
    <w:rsid w:val="005B43E0"/>
    <w:rsid w:val="005B474D"/>
    <w:rsid w:val="005B4955"/>
    <w:rsid w:val="005B4956"/>
    <w:rsid w:val="005B4B6F"/>
    <w:rsid w:val="005B4CE5"/>
    <w:rsid w:val="005B530D"/>
    <w:rsid w:val="005B577F"/>
    <w:rsid w:val="005B578D"/>
    <w:rsid w:val="005B5B99"/>
    <w:rsid w:val="005B5BB9"/>
    <w:rsid w:val="005B5CD6"/>
    <w:rsid w:val="005B5D0A"/>
    <w:rsid w:val="005B5D35"/>
    <w:rsid w:val="005B5FA8"/>
    <w:rsid w:val="005B61C5"/>
    <w:rsid w:val="005B61DB"/>
    <w:rsid w:val="005B622C"/>
    <w:rsid w:val="005B6398"/>
    <w:rsid w:val="005B6531"/>
    <w:rsid w:val="005B6679"/>
    <w:rsid w:val="005B66F4"/>
    <w:rsid w:val="005B673D"/>
    <w:rsid w:val="005B6A3A"/>
    <w:rsid w:val="005B6F6F"/>
    <w:rsid w:val="005B7014"/>
    <w:rsid w:val="005B7102"/>
    <w:rsid w:val="005B72D7"/>
    <w:rsid w:val="005B7482"/>
    <w:rsid w:val="005B7740"/>
    <w:rsid w:val="005B776A"/>
    <w:rsid w:val="005B791E"/>
    <w:rsid w:val="005B7A98"/>
    <w:rsid w:val="005B7DE7"/>
    <w:rsid w:val="005B7EE3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002"/>
    <w:rsid w:val="005C202F"/>
    <w:rsid w:val="005C22ED"/>
    <w:rsid w:val="005C2935"/>
    <w:rsid w:val="005C29FD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106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D8F"/>
    <w:rsid w:val="005C4FB5"/>
    <w:rsid w:val="005C5283"/>
    <w:rsid w:val="005C56A9"/>
    <w:rsid w:val="005C5A47"/>
    <w:rsid w:val="005C5B8A"/>
    <w:rsid w:val="005C5CC1"/>
    <w:rsid w:val="005C6401"/>
    <w:rsid w:val="005C6729"/>
    <w:rsid w:val="005C6937"/>
    <w:rsid w:val="005C6952"/>
    <w:rsid w:val="005C70EA"/>
    <w:rsid w:val="005C7241"/>
    <w:rsid w:val="005C74C9"/>
    <w:rsid w:val="005C74E0"/>
    <w:rsid w:val="005C7D92"/>
    <w:rsid w:val="005C7E43"/>
    <w:rsid w:val="005C7FC9"/>
    <w:rsid w:val="005D0111"/>
    <w:rsid w:val="005D0499"/>
    <w:rsid w:val="005D05E3"/>
    <w:rsid w:val="005D0658"/>
    <w:rsid w:val="005D0868"/>
    <w:rsid w:val="005D0979"/>
    <w:rsid w:val="005D0C7B"/>
    <w:rsid w:val="005D0DA6"/>
    <w:rsid w:val="005D0DB1"/>
    <w:rsid w:val="005D0F36"/>
    <w:rsid w:val="005D0F5F"/>
    <w:rsid w:val="005D1235"/>
    <w:rsid w:val="005D181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584"/>
    <w:rsid w:val="005D3A10"/>
    <w:rsid w:val="005D3A7E"/>
    <w:rsid w:val="005D4221"/>
    <w:rsid w:val="005D44B5"/>
    <w:rsid w:val="005D475D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E1A"/>
    <w:rsid w:val="005D6FAB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2"/>
    <w:rsid w:val="005E0F76"/>
    <w:rsid w:val="005E0FA0"/>
    <w:rsid w:val="005E1069"/>
    <w:rsid w:val="005E10DD"/>
    <w:rsid w:val="005E11F7"/>
    <w:rsid w:val="005E12CF"/>
    <w:rsid w:val="005E15DD"/>
    <w:rsid w:val="005E1B8C"/>
    <w:rsid w:val="005E1D3B"/>
    <w:rsid w:val="005E208C"/>
    <w:rsid w:val="005E23F6"/>
    <w:rsid w:val="005E24D8"/>
    <w:rsid w:val="005E27B6"/>
    <w:rsid w:val="005E2B82"/>
    <w:rsid w:val="005E2CB5"/>
    <w:rsid w:val="005E2D5B"/>
    <w:rsid w:val="005E2F37"/>
    <w:rsid w:val="005E2F59"/>
    <w:rsid w:val="005E3003"/>
    <w:rsid w:val="005E30CE"/>
    <w:rsid w:val="005E3140"/>
    <w:rsid w:val="005E3212"/>
    <w:rsid w:val="005E3400"/>
    <w:rsid w:val="005E39F7"/>
    <w:rsid w:val="005E3B45"/>
    <w:rsid w:val="005E3BCF"/>
    <w:rsid w:val="005E3CBC"/>
    <w:rsid w:val="005E40AA"/>
    <w:rsid w:val="005E41B8"/>
    <w:rsid w:val="005E495E"/>
    <w:rsid w:val="005E4A59"/>
    <w:rsid w:val="005E4CEA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5FDA"/>
    <w:rsid w:val="005E61BC"/>
    <w:rsid w:val="005E61CF"/>
    <w:rsid w:val="005E631F"/>
    <w:rsid w:val="005E6503"/>
    <w:rsid w:val="005E65AB"/>
    <w:rsid w:val="005E65EF"/>
    <w:rsid w:val="005E66A8"/>
    <w:rsid w:val="005E672D"/>
    <w:rsid w:val="005E6790"/>
    <w:rsid w:val="005E6D66"/>
    <w:rsid w:val="005E6E6D"/>
    <w:rsid w:val="005E707F"/>
    <w:rsid w:val="005E71E7"/>
    <w:rsid w:val="005E75AE"/>
    <w:rsid w:val="005E77E9"/>
    <w:rsid w:val="005E79BA"/>
    <w:rsid w:val="005E7B6A"/>
    <w:rsid w:val="005F01F3"/>
    <w:rsid w:val="005F01F8"/>
    <w:rsid w:val="005F0201"/>
    <w:rsid w:val="005F03D8"/>
    <w:rsid w:val="005F08C5"/>
    <w:rsid w:val="005F0901"/>
    <w:rsid w:val="005F0B2D"/>
    <w:rsid w:val="005F0BFA"/>
    <w:rsid w:val="005F0D04"/>
    <w:rsid w:val="005F10E4"/>
    <w:rsid w:val="005F1277"/>
    <w:rsid w:val="005F1316"/>
    <w:rsid w:val="005F1438"/>
    <w:rsid w:val="005F158A"/>
    <w:rsid w:val="005F16C6"/>
    <w:rsid w:val="005F174C"/>
    <w:rsid w:val="005F1887"/>
    <w:rsid w:val="005F19FE"/>
    <w:rsid w:val="005F1BD1"/>
    <w:rsid w:val="005F240E"/>
    <w:rsid w:val="005F25DA"/>
    <w:rsid w:val="005F2885"/>
    <w:rsid w:val="005F2ED4"/>
    <w:rsid w:val="005F303D"/>
    <w:rsid w:val="005F31DD"/>
    <w:rsid w:val="005F3243"/>
    <w:rsid w:val="005F34A9"/>
    <w:rsid w:val="005F3697"/>
    <w:rsid w:val="005F38B3"/>
    <w:rsid w:val="005F3951"/>
    <w:rsid w:val="005F3AEB"/>
    <w:rsid w:val="005F3E26"/>
    <w:rsid w:val="005F3FEF"/>
    <w:rsid w:val="005F4044"/>
    <w:rsid w:val="005F4580"/>
    <w:rsid w:val="005F46E7"/>
    <w:rsid w:val="005F48A9"/>
    <w:rsid w:val="005F4E12"/>
    <w:rsid w:val="005F5202"/>
    <w:rsid w:val="005F59BA"/>
    <w:rsid w:val="005F5A0B"/>
    <w:rsid w:val="005F5AE2"/>
    <w:rsid w:val="005F5B4C"/>
    <w:rsid w:val="005F5C3D"/>
    <w:rsid w:val="005F5D00"/>
    <w:rsid w:val="005F5FE2"/>
    <w:rsid w:val="005F615D"/>
    <w:rsid w:val="005F6200"/>
    <w:rsid w:val="005F6572"/>
    <w:rsid w:val="005F65FC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AE7"/>
    <w:rsid w:val="005F7B46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197"/>
    <w:rsid w:val="006018F3"/>
    <w:rsid w:val="00601B0A"/>
    <w:rsid w:val="00601DDC"/>
    <w:rsid w:val="00601ECE"/>
    <w:rsid w:val="00601FB1"/>
    <w:rsid w:val="0060216F"/>
    <w:rsid w:val="006021B7"/>
    <w:rsid w:val="00602AA9"/>
    <w:rsid w:val="00602C1D"/>
    <w:rsid w:val="00602EF9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339"/>
    <w:rsid w:val="006056A9"/>
    <w:rsid w:val="00605952"/>
    <w:rsid w:val="00605D4C"/>
    <w:rsid w:val="00605E56"/>
    <w:rsid w:val="00605ECB"/>
    <w:rsid w:val="00605F00"/>
    <w:rsid w:val="00605F01"/>
    <w:rsid w:val="00606243"/>
    <w:rsid w:val="00606251"/>
    <w:rsid w:val="00606344"/>
    <w:rsid w:val="00606419"/>
    <w:rsid w:val="006064F3"/>
    <w:rsid w:val="006065B6"/>
    <w:rsid w:val="0060677C"/>
    <w:rsid w:val="00606B51"/>
    <w:rsid w:val="00606CC5"/>
    <w:rsid w:val="00606E34"/>
    <w:rsid w:val="00607178"/>
    <w:rsid w:val="00607275"/>
    <w:rsid w:val="00607286"/>
    <w:rsid w:val="00607515"/>
    <w:rsid w:val="006076A5"/>
    <w:rsid w:val="006076B9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BE5"/>
    <w:rsid w:val="00610C30"/>
    <w:rsid w:val="00610D45"/>
    <w:rsid w:val="00611034"/>
    <w:rsid w:val="006116F6"/>
    <w:rsid w:val="00612013"/>
    <w:rsid w:val="0061208D"/>
    <w:rsid w:val="00612191"/>
    <w:rsid w:val="006123B0"/>
    <w:rsid w:val="006124EC"/>
    <w:rsid w:val="006127BD"/>
    <w:rsid w:val="00612953"/>
    <w:rsid w:val="00612A11"/>
    <w:rsid w:val="00612B80"/>
    <w:rsid w:val="00612E38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34"/>
    <w:rsid w:val="006159E1"/>
    <w:rsid w:val="00615DC7"/>
    <w:rsid w:val="00615E77"/>
    <w:rsid w:val="006161E5"/>
    <w:rsid w:val="006167E0"/>
    <w:rsid w:val="0061688F"/>
    <w:rsid w:val="006168A7"/>
    <w:rsid w:val="00616954"/>
    <w:rsid w:val="00616990"/>
    <w:rsid w:val="00616B22"/>
    <w:rsid w:val="00616F98"/>
    <w:rsid w:val="00617117"/>
    <w:rsid w:val="00617198"/>
    <w:rsid w:val="006175A6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01"/>
    <w:rsid w:val="006216D9"/>
    <w:rsid w:val="0062172D"/>
    <w:rsid w:val="00621864"/>
    <w:rsid w:val="00621A57"/>
    <w:rsid w:val="00621AAF"/>
    <w:rsid w:val="00621C02"/>
    <w:rsid w:val="00621EA8"/>
    <w:rsid w:val="00621F62"/>
    <w:rsid w:val="00622035"/>
    <w:rsid w:val="0062204B"/>
    <w:rsid w:val="0062216C"/>
    <w:rsid w:val="00622322"/>
    <w:rsid w:val="00622450"/>
    <w:rsid w:val="0062254A"/>
    <w:rsid w:val="0062280F"/>
    <w:rsid w:val="0062281A"/>
    <w:rsid w:val="00622820"/>
    <w:rsid w:val="00622883"/>
    <w:rsid w:val="00622A06"/>
    <w:rsid w:val="00622D3C"/>
    <w:rsid w:val="00622E6C"/>
    <w:rsid w:val="00622EF1"/>
    <w:rsid w:val="00622FE7"/>
    <w:rsid w:val="00623030"/>
    <w:rsid w:val="00623056"/>
    <w:rsid w:val="0062328E"/>
    <w:rsid w:val="0062349C"/>
    <w:rsid w:val="0062375A"/>
    <w:rsid w:val="00623865"/>
    <w:rsid w:val="00623A27"/>
    <w:rsid w:val="00623BF0"/>
    <w:rsid w:val="00623E75"/>
    <w:rsid w:val="00623FED"/>
    <w:rsid w:val="00624041"/>
    <w:rsid w:val="006242E2"/>
    <w:rsid w:val="00624424"/>
    <w:rsid w:val="00624636"/>
    <w:rsid w:val="00624A6A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A0E"/>
    <w:rsid w:val="00625B32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41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86B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BC5"/>
    <w:rsid w:val="00631C78"/>
    <w:rsid w:val="00631D1E"/>
    <w:rsid w:val="00631DAD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8B"/>
    <w:rsid w:val="006339E7"/>
    <w:rsid w:val="00633C7E"/>
    <w:rsid w:val="00633F54"/>
    <w:rsid w:val="00634279"/>
    <w:rsid w:val="006342B5"/>
    <w:rsid w:val="006342C0"/>
    <w:rsid w:val="006342EA"/>
    <w:rsid w:val="0063430C"/>
    <w:rsid w:val="006346CF"/>
    <w:rsid w:val="0063477C"/>
    <w:rsid w:val="00634863"/>
    <w:rsid w:val="006348CC"/>
    <w:rsid w:val="00634B5F"/>
    <w:rsid w:val="00634BF7"/>
    <w:rsid w:val="00634E87"/>
    <w:rsid w:val="00634F27"/>
    <w:rsid w:val="006354BD"/>
    <w:rsid w:val="006356AF"/>
    <w:rsid w:val="0063582A"/>
    <w:rsid w:val="00635906"/>
    <w:rsid w:val="00635A43"/>
    <w:rsid w:val="00635D2C"/>
    <w:rsid w:val="006360AB"/>
    <w:rsid w:val="00636250"/>
    <w:rsid w:val="006366E8"/>
    <w:rsid w:val="006367C5"/>
    <w:rsid w:val="00636A1D"/>
    <w:rsid w:val="00636B3F"/>
    <w:rsid w:val="00636B78"/>
    <w:rsid w:val="00636DDE"/>
    <w:rsid w:val="00636DFE"/>
    <w:rsid w:val="00636E9B"/>
    <w:rsid w:val="00636FFA"/>
    <w:rsid w:val="00637129"/>
    <w:rsid w:val="00637378"/>
    <w:rsid w:val="006374A1"/>
    <w:rsid w:val="0063776C"/>
    <w:rsid w:val="00637D46"/>
    <w:rsid w:val="00637E3D"/>
    <w:rsid w:val="00637EAE"/>
    <w:rsid w:val="00637EFE"/>
    <w:rsid w:val="00640764"/>
    <w:rsid w:val="0064097C"/>
    <w:rsid w:val="00641155"/>
    <w:rsid w:val="006413E2"/>
    <w:rsid w:val="006418D9"/>
    <w:rsid w:val="00641997"/>
    <w:rsid w:val="00641A3D"/>
    <w:rsid w:val="00641E21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9F5"/>
    <w:rsid w:val="00643A0E"/>
    <w:rsid w:val="00643CB3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4DE3"/>
    <w:rsid w:val="00644F4F"/>
    <w:rsid w:val="0064502D"/>
    <w:rsid w:val="0064518E"/>
    <w:rsid w:val="00645456"/>
    <w:rsid w:val="006457EF"/>
    <w:rsid w:val="006459CF"/>
    <w:rsid w:val="00645AB0"/>
    <w:rsid w:val="0064620A"/>
    <w:rsid w:val="006462C1"/>
    <w:rsid w:val="0064670D"/>
    <w:rsid w:val="006468E8"/>
    <w:rsid w:val="00646A0C"/>
    <w:rsid w:val="00646A70"/>
    <w:rsid w:val="00646B53"/>
    <w:rsid w:val="00646B5F"/>
    <w:rsid w:val="00646CDA"/>
    <w:rsid w:val="00646F11"/>
    <w:rsid w:val="0064706C"/>
    <w:rsid w:val="006473F7"/>
    <w:rsid w:val="006474AD"/>
    <w:rsid w:val="00647828"/>
    <w:rsid w:val="006479E6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3D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859"/>
    <w:rsid w:val="00654981"/>
    <w:rsid w:val="00654A7D"/>
    <w:rsid w:val="00654B1C"/>
    <w:rsid w:val="00654C5C"/>
    <w:rsid w:val="00654C9A"/>
    <w:rsid w:val="00654D17"/>
    <w:rsid w:val="00654E3A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B5C"/>
    <w:rsid w:val="00655C9F"/>
    <w:rsid w:val="00655D7C"/>
    <w:rsid w:val="00655EC9"/>
    <w:rsid w:val="00655ECB"/>
    <w:rsid w:val="00655F5F"/>
    <w:rsid w:val="00655FC4"/>
    <w:rsid w:val="00656226"/>
    <w:rsid w:val="00656235"/>
    <w:rsid w:val="006563B2"/>
    <w:rsid w:val="0065673C"/>
    <w:rsid w:val="00656AB8"/>
    <w:rsid w:val="00656C14"/>
    <w:rsid w:val="00656C4F"/>
    <w:rsid w:val="00656E13"/>
    <w:rsid w:val="006572D1"/>
    <w:rsid w:val="006573DF"/>
    <w:rsid w:val="00657467"/>
    <w:rsid w:val="006576CA"/>
    <w:rsid w:val="006577E0"/>
    <w:rsid w:val="0065789E"/>
    <w:rsid w:val="00657E31"/>
    <w:rsid w:val="00657E63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B9B"/>
    <w:rsid w:val="00663C2F"/>
    <w:rsid w:val="00663D2B"/>
    <w:rsid w:val="00663D96"/>
    <w:rsid w:val="006640BE"/>
    <w:rsid w:val="006642EB"/>
    <w:rsid w:val="006643F6"/>
    <w:rsid w:val="006646CA"/>
    <w:rsid w:val="006648CF"/>
    <w:rsid w:val="0066490C"/>
    <w:rsid w:val="00664BCF"/>
    <w:rsid w:val="00664C8B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DFD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9A7"/>
    <w:rsid w:val="00671AE4"/>
    <w:rsid w:val="00671C7B"/>
    <w:rsid w:val="00671FD3"/>
    <w:rsid w:val="006720FB"/>
    <w:rsid w:val="00672162"/>
    <w:rsid w:val="0067257A"/>
    <w:rsid w:val="006725A7"/>
    <w:rsid w:val="00672A76"/>
    <w:rsid w:val="00672CD4"/>
    <w:rsid w:val="00672D57"/>
    <w:rsid w:val="00672E42"/>
    <w:rsid w:val="00672E9D"/>
    <w:rsid w:val="00672ED5"/>
    <w:rsid w:val="00672F80"/>
    <w:rsid w:val="00672F82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650"/>
    <w:rsid w:val="0067582E"/>
    <w:rsid w:val="006758F0"/>
    <w:rsid w:val="006759F6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48F"/>
    <w:rsid w:val="00677532"/>
    <w:rsid w:val="0067779F"/>
    <w:rsid w:val="0067787F"/>
    <w:rsid w:val="00677990"/>
    <w:rsid w:val="00677B67"/>
    <w:rsid w:val="00677F18"/>
    <w:rsid w:val="0068003B"/>
    <w:rsid w:val="00680523"/>
    <w:rsid w:val="00680E72"/>
    <w:rsid w:val="0068104C"/>
    <w:rsid w:val="006811CE"/>
    <w:rsid w:val="006813A3"/>
    <w:rsid w:val="00681693"/>
    <w:rsid w:val="006816E6"/>
    <w:rsid w:val="006816F8"/>
    <w:rsid w:val="006818DA"/>
    <w:rsid w:val="00681A80"/>
    <w:rsid w:val="00681F24"/>
    <w:rsid w:val="00681FD7"/>
    <w:rsid w:val="00682322"/>
    <w:rsid w:val="00682450"/>
    <w:rsid w:val="006824BF"/>
    <w:rsid w:val="006825D7"/>
    <w:rsid w:val="00682833"/>
    <w:rsid w:val="006829F9"/>
    <w:rsid w:val="00682A2C"/>
    <w:rsid w:val="00682BE2"/>
    <w:rsid w:val="00682D9D"/>
    <w:rsid w:val="00682FF6"/>
    <w:rsid w:val="00683000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D60"/>
    <w:rsid w:val="00683D83"/>
    <w:rsid w:val="00683E24"/>
    <w:rsid w:val="00683EEF"/>
    <w:rsid w:val="00684095"/>
    <w:rsid w:val="006843EE"/>
    <w:rsid w:val="006844A5"/>
    <w:rsid w:val="006844B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5DF"/>
    <w:rsid w:val="00685625"/>
    <w:rsid w:val="00685A84"/>
    <w:rsid w:val="00685CFD"/>
    <w:rsid w:val="00685DA3"/>
    <w:rsid w:val="00685EC3"/>
    <w:rsid w:val="00686518"/>
    <w:rsid w:val="006868F9"/>
    <w:rsid w:val="00686A44"/>
    <w:rsid w:val="00686B30"/>
    <w:rsid w:val="00686CF0"/>
    <w:rsid w:val="00686D5B"/>
    <w:rsid w:val="00686F00"/>
    <w:rsid w:val="00686F24"/>
    <w:rsid w:val="00686F7A"/>
    <w:rsid w:val="00686FF9"/>
    <w:rsid w:val="00687202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35"/>
    <w:rsid w:val="0069086F"/>
    <w:rsid w:val="0069087F"/>
    <w:rsid w:val="0069090C"/>
    <w:rsid w:val="00690A36"/>
    <w:rsid w:val="00691217"/>
    <w:rsid w:val="00691A95"/>
    <w:rsid w:val="00691ACE"/>
    <w:rsid w:val="00691B11"/>
    <w:rsid w:val="00691E7C"/>
    <w:rsid w:val="00691FF9"/>
    <w:rsid w:val="0069213E"/>
    <w:rsid w:val="0069217B"/>
    <w:rsid w:val="00692294"/>
    <w:rsid w:val="00692391"/>
    <w:rsid w:val="00692446"/>
    <w:rsid w:val="00692461"/>
    <w:rsid w:val="00692465"/>
    <w:rsid w:val="0069259C"/>
    <w:rsid w:val="006925D0"/>
    <w:rsid w:val="00692858"/>
    <w:rsid w:val="00692A1C"/>
    <w:rsid w:val="0069372E"/>
    <w:rsid w:val="00693763"/>
    <w:rsid w:val="0069390E"/>
    <w:rsid w:val="00693966"/>
    <w:rsid w:val="006939C0"/>
    <w:rsid w:val="006939CC"/>
    <w:rsid w:val="00694009"/>
    <w:rsid w:val="0069440C"/>
    <w:rsid w:val="006944C5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5FBC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25"/>
    <w:rsid w:val="006A1C88"/>
    <w:rsid w:val="006A24C7"/>
    <w:rsid w:val="006A2654"/>
    <w:rsid w:val="006A26A6"/>
    <w:rsid w:val="006A2747"/>
    <w:rsid w:val="006A2862"/>
    <w:rsid w:val="006A2950"/>
    <w:rsid w:val="006A2A61"/>
    <w:rsid w:val="006A3051"/>
    <w:rsid w:val="006A3164"/>
    <w:rsid w:val="006A322C"/>
    <w:rsid w:val="006A3587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4C87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2B7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413"/>
    <w:rsid w:val="006B15DE"/>
    <w:rsid w:val="006B18D2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4BD"/>
    <w:rsid w:val="006B4506"/>
    <w:rsid w:val="006B45E3"/>
    <w:rsid w:val="006B461F"/>
    <w:rsid w:val="006B4894"/>
    <w:rsid w:val="006B48FB"/>
    <w:rsid w:val="006B497C"/>
    <w:rsid w:val="006B49B1"/>
    <w:rsid w:val="006B4DBF"/>
    <w:rsid w:val="006B5087"/>
    <w:rsid w:val="006B526C"/>
    <w:rsid w:val="006B52A3"/>
    <w:rsid w:val="006B5781"/>
    <w:rsid w:val="006B5801"/>
    <w:rsid w:val="006B590A"/>
    <w:rsid w:val="006B59EA"/>
    <w:rsid w:val="006B5A0B"/>
    <w:rsid w:val="006B5AE4"/>
    <w:rsid w:val="006B600C"/>
    <w:rsid w:val="006B60E1"/>
    <w:rsid w:val="006B644B"/>
    <w:rsid w:val="006B6529"/>
    <w:rsid w:val="006B6D3C"/>
    <w:rsid w:val="006B6DF0"/>
    <w:rsid w:val="006B7104"/>
    <w:rsid w:val="006B74C4"/>
    <w:rsid w:val="006B7DED"/>
    <w:rsid w:val="006C02EA"/>
    <w:rsid w:val="006C036E"/>
    <w:rsid w:val="006C05A6"/>
    <w:rsid w:val="006C08BA"/>
    <w:rsid w:val="006C0A1B"/>
    <w:rsid w:val="006C0CAD"/>
    <w:rsid w:val="006C0F3A"/>
    <w:rsid w:val="006C10AE"/>
    <w:rsid w:val="006C1190"/>
    <w:rsid w:val="006C1261"/>
    <w:rsid w:val="006C1300"/>
    <w:rsid w:val="006C13D0"/>
    <w:rsid w:val="006C13F6"/>
    <w:rsid w:val="006C155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C27"/>
    <w:rsid w:val="006C2D00"/>
    <w:rsid w:val="006C2D22"/>
    <w:rsid w:val="006C3000"/>
    <w:rsid w:val="006C31FE"/>
    <w:rsid w:val="006C338D"/>
    <w:rsid w:val="006C3A27"/>
    <w:rsid w:val="006C3A98"/>
    <w:rsid w:val="006C3C40"/>
    <w:rsid w:val="006C3CAC"/>
    <w:rsid w:val="006C3D39"/>
    <w:rsid w:val="006C3F10"/>
    <w:rsid w:val="006C3F2F"/>
    <w:rsid w:val="006C417D"/>
    <w:rsid w:val="006C4195"/>
    <w:rsid w:val="006C454E"/>
    <w:rsid w:val="006C4702"/>
    <w:rsid w:val="006C4722"/>
    <w:rsid w:val="006C4A7A"/>
    <w:rsid w:val="006C4B36"/>
    <w:rsid w:val="006C4D0E"/>
    <w:rsid w:val="006C4EED"/>
    <w:rsid w:val="006C50BE"/>
    <w:rsid w:val="006C52FC"/>
    <w:rsid w:val="006C5301"/>
    <w:rsid w:val="006C58A0"/>
    <w:rsid w:val="006C59FC"/>
    <w:rsid w:val="006C5A44"/>
    <w:rsid w:val="006C5C65"/>
    <w:rsid w:val="006C5D2E"/>
    <w:rsid w:val="006C5F18"/>
    <w:rsid w:val="006C61E0"/>
    <w:rsid w:val="006C675C"/>
    <w:rsid w:val="006C67DE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62D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81B"/>
    <w:rsid w:val="006D197D"/>
    <w:rsid w:val="006D1C9D"/>
    <w:rsid w:val="006D1D4A"/>
    <w:rsid w:val="006D1E04"/>
    <w:rsid w:val="006D1E60"/>
    <w:rsid w:val="006D1FF6"/>
    <w:rsid w:val="006D2011"/>
    <w:rsid w:val="006D2083"/>
    <w:rsid w:val="006D22F9"/>
    <w:rsid w:val="006D232B"/>
    <w:rsid w:val="006D271B"/>
    <w:rsid w:val="006D286D"/>
    <w:rsid w:val="006D2874"/>
    <w:rsid w:val="006D2A9C"/>
    <w:rsid w:val="006D2C70"/>
    <w:rsid w:val="006D2F50"/>
    <w:rsid w:val="006D32E8"/>
    <w:rsid w:val="006D399F"/>
    <w:rsid w:val="006D39DA"/>
    <w:rsid w:val="006D4433"/>
    <w:rsid w:val="006D45FD"/>
    <w:rsid w:val="006D46D8"/>
    <w:rsid w:val="006D4A3C"/>
    <w:rsid w:val="006D4BDD"/>
    <w:rsid w:val="006D4D2D"/>
    <w:rsid w:val="006D4DF6"/>
    <w:rsid w:val="006D5239"/>
    <w:rsid w:val="006D5427"/>
    <w:rsid w:val="006D57CE"/>
    <w:rsid w:val="006D57F3"/>
    <w:rsid w:val="006D5B7E"/>
    <w:rsid w:val="006D5DC3"/>
    <w:rsid w:val="006D5E87"/>
    <w:rsid w:val="006D5EED"/>
    <w:rsid w:val="006D603E"/>
    <w:rsid w:val="006D60CA"/>
    <w:rsid w:val="006D6122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07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E66"/>
    <w:rsid w:val="006E2E73"/>
    <w:rsid w:val="006E301E"/>
    <w:rsid w:val="006E3366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4BA8"/>
    <w:rsid w:val="006E50A5"/>
    <w:rsid w:val="006E5113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3CE"/>
    <w:rsid w:val="006E64E2"/>
    <w:rsid w:val="006E6516"/>
    <w:rsid w:val="006E66C9"/>
    <w:rsid w:val="006E67AD"/>
    <w:rsid w:val="006E68D5"/>
    <w:rsid w:val="006E6928"/>
    <w:rsid w:val="006E6ACB"/>
    <w:rsid w:val="006E6B1C"/>
    <w:rsid w:val="006E6C01"/>
    <w:rsid w:val="006E6C3B"/>
    <w:rsid w:val="006E6CF9"/>
    <w:rsid w:val="006E6D04"/>
    <w:rsid w:val="006E6D0B"/>
    <w:rsid w:val="006E7186"/>
    <w:rsid w:val="006E72E5"/>
    <w:rsid w:val="006E7399"/>
    <w:rsid w:val="006E7697"/>
    <w:rsid w:val="006E7853"/>
    <w:rsid w:val="006E7E59"/>
    <w:rsid w:val="006E7EA6"/>
    <w:rsid w:val="006F0025"/>
    <w:rsid w:val="006F0239"/>
    <w:rsid w:val="006F0263"/>
    <w:rsid w:val="006F0299"/>
    <w:rsid w:val="006F0820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591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1D1"/>
    <w:rsid w:val="006F454F"/>
    <w:rsid w:val="006F45CC"/>
    <w:rsid w:val="006F4871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78B"/>
    <w:rsid w:val="006F7851"/>
    <w:rsid w:val="006F7C4E"/>
    <w:rsid w:val="00700172"/>
    <w:rsid w:val="0070027A"/>
    <w:rsid w:val="00700487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8B9"/>
    <w:rsid w:val="00701980"/>
    <w:rsid w:val="00701CCD"/>
    <w:rsid w:val="00701E91"/>
    <w:rsid w:val="00702072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3F59"/>
    <w:rsid w:val="0070483E"/>
    <w:rsid w:val="00704C97"/>
    <w:rsid w:val="00704EC2"/>
    <w:rsid w:val="00705B41"/>
    <w:rsid w:val="00705C60"/>
    <w:rsid w:val="00705F08"/>
    <w:rsid w:val="00705F12"/>
    <w:rsid w:val="00705F90"/>
    <w:rsid w:val="00706033"/>
    <w:rsid w:val="00706084"/>
    <w:rsid w:val="00706173"/>
    <w:rsid w:val="00706417"/>
    <w:rsid w:val="007068BA"/>
    <w:rsid w:val="007069BA"/>
    <w:rsid w:val="00706AE0"/>
    <w:rsid w:val="0070708C"/>
    <w:rsid w:val="00707293"/>
    <w:rsid w:val="00707342"/>
    <w:rsid w:val="0070740C"/>
    <w:rsid w:val="0070769A"/>
    <w:rsid w:val="00707B66"/>
    <w:rsid w:val="00707CCC"/>
    <w:rsid w:val="00707D68"/>
    <w:rsid w:val="00707ED9"/>
    <w:rsid w:val="0071021D"/>
    <w:rsid w:val="00710248"/>
    <w:rsid w:val="00710411"/>
    <w:rsid w:val="00710489"/>
    <w:rsid w:val="0071062B"/>
    <w:rsid w:val="007107B8"/>
    <w:rsid w:val="0071092A"/>
    <w:rsid w:val="00710F08"/>
    <w:rsid w:val="0071103A"/>
    <w:rsid w:val="0071178B"/>
    <w:rsid w:val="00711AD4"/>
    <w:rsid w:val="00711B2A"/>
    <w:rsid w:val="00711D63"/>
    <w:rsid w:val="00711D8E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96"/>
    <w:rsid w:val="007135C3"/>
    <w:rsid w:val="007136F0"/>
    <w:rsid w:val="00713FAB"/>
    <w:rsid w:val="007140DF"/>
    <w:rsid w:val="007140E3"/>
    <w:rsid w:val="0071423E"/>
    <w:rsid w:val="00714263"/>
    <w:rsid w:val="0071440D"/>
    <w:rsid w:val="00714576"/>
    <w:rsid w:val="00714741"/>
    <w:rsid w:val="00714C6C"/>
    <w:rsid w:val="00715072"/>
    <w:rsid w:val="007152C3"/>
    <w:rsid w:val="007152C8"/>
    <w:rsid w:val="007153BD"/>
    <w:rsid w:val="00715475"/>
    <w:rsid w:val="0071555A"/>
    <w:rsid w:val="007159E1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6B47"/>
    <w:rsid w:val="007170A1"/>
    <w:rsid w:val="00717153"/>
    <w:rsid w:val="00717264"/>
    <w:rsid w:val="00717631"/>
    <w:rsid w:val="00717870"/>
    <w:rsid w:val="00720031"/>
    <w:rsid w:val="007206B4"/>
    <w:rsid w:val="007208E2"/>
    <w:rsid w:val="00720A57"/>
    <w:rsid w:val="00720BAE"/>
    <w:rsid w:val="00720BFE"/>
    <w:rsid w:val="00720D83"/>
    <w:rsid w:val="00720F83"/>
    <w:rsid w:val="0072125B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D20"/>
    <w:rsid w:val="00722EC3"/>
    <w:rsid w:val="00722EFB"/>
    <w:rsid w:val="007231D5"/>
    <w:rsid w:val="00723439"/>
    <w:rsid w:val="007235CA"/>
    <w:rsid w:val="00723677"/>
    <w:rsid w:val="0072384D"/>
    <w:rsid w:val="00723BBE"/>
    <w:rsid w:val="00723C7E"/>
    <w:rsid w:val="00723CCF"/>
    <w:rsid w:val="00723D0E"/>
    <w:rsid w:val="00723D84"/>
    <w:rsid w:val="00724122"/>
    <w:rsid w:val="00724191"/>
    <w:rsid w:val="007243ED"/>
    <w:rsid w:val="007244D3"/>
    <w:rsid w:val="0072462E"/>
    <w:rsid w:val="007246DB"/>
    <w:rsid w:val="007247E5"/>
    <w:rsid w:val="00724DC1"/>
    <w:rsid w:val="00724E00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EF0"/>
    <w:rsid w:val="00725FD1"/>
    <w:rsid w:val="00726295"/>
    <w:rsid w:val="00726B28"/>
    <w:rsid w:val="00726F11"/>
    <w:rsid w:val="00726FA0"/>
    <w:rsid w:val="00726FDE"/>
    <w:rsid w:val="0072716D"/>
    <w:rsid w:val="00727263"/>
    <w:rsid w:val="007273E0"/>
    <w:rsid w:val="007274FB"/>
    <w:rsid w:val="007275E1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641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789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934"/>
    <w:rsid w:val="00736C4B"/>
    <w:rsid w:val="00736E75"/>
    <w:rsid w:val="00736E80"/>
    <w:rsid w:val="00736E99"/>
    <w:rsid w:val="007371AC"/>
    <w:rsid w:val="0073734F"/>
    <w:rsid w:val="007375A2"/>
    <w:rsid w:val="007375FA"/>
    <w:rsid w:val="00737736"/>
    <w:rsid w:val="00737791"/>
    <w:rsid w:val="007379B6"/>
    <w:rsid w:val="00737FBC"/>
    <w:rsid w:val="0074010E"/>
    <w:rsid w:val="00740352"/>
    <w:rsid w:val="007408F0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1EA8"/>
    <w:rsid w:val="00742370"/>
    <w:rsid w:val="007426CE"/>
    <w:rsid w:val="00742782"/>
    <w:rsid w:val="00742831"/>
    <w:rsid w:val="00742873"/>
    <w:rsid w:val="00742A58"/>
    <w:rsid w:val="00742B34"/>
    <w:rsid w:val="00742B56"/>
    <w:rsid w:val="00742D8F"/>
    <w:rsid w:val="00742DA6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EF4"/>
    <w:rsid w:val="00743F00"/>
    <w:rsid w:val="00743F5B"/>
    <w:rsid w:val="007447AB"/>
    <w:rsid w:val="00744B6A"/>
    <w:rsid w:val="00744D1C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008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47FC3"/>
    <w:rsid w:val="0075008B"/>
    <w:rsid w:val="00750473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988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854"/>
    <w:rsid w:val="00755B09"/>
    <w:rsid w:val="00755EFC"/>
    <w:rsid w:val="00755F49"/>
    <w:rsid w:val="007560AD"/>
    <w:rsid w:val="00756185"/>
    <w:rsid w:val="007566B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001"/>
    <w:rsid w:val="0076140B"/>
    <w:rsid w:val="007616F2"/>
    <w:rsid w:val="00761C8D"/>
    <w:rsid w:val="00761DAA"/>
    <w:rsid w:val="00761F9D"/>
    <w:rsid w:val="00761FA2"/>
    <w:rsid w:val="00762369"/>
    <w:rsid w:val="007623A8"/>
    <w:rsid w:val="00762404"/>
    <w:rsid w:val="00762485"/>
    <w:rsid w:val="007624F1"/>
    <w:rsid w:val="0076259F"/>
    <w:rsid w:val="00762B72"/>
    <w:rsid w:val="00762C98"/>
    <w:rsid w:val="00762E78"/>
    <w:rsid w:val="007630F5"/>
    <w:rsid w:val="0076314E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5E"/>
    <w:rsid w:val="00763F79"/>
    <w:rsid w:val="00763FEF"/>
    <w:rsid w:val="007640A4"/>
    <w:rsid w:val="00764119"/>
    <w:rsid w:val="00764146"/>
    <w:rsid w:val="00764164"/>
    <w:rsid w:val="00764664"/>
    <w:rsid w:val="007646C0"/>
    <w:rsid w:val="007647E5"/>
    <w:rsid w:val="00764C18"/>
    <w:rsid w:val="00764C8E"/>
    <w:rsid w:val="007650B5"/>
    <w:rsid w:val="0076526B"/>
    <w:rsid w:val="007652E6"/>
    <w:rsid w:val="007653B8"/>
    <w:rsid w:val="007658E4"/>
    <w:rsid w:val="00765A2B"/>
    <w:rsid w:val="00765A52"/>
    <w:rsid w:val="00765BB0"/>
    <w:rsid w:val="00765C45"/>
    <w:rsid w:val="00765D91"/>
    <w:rsid w:val="0076638F"/>
    <w:rsid w:val="00766462"/>
    <w:rsid w:val="0076675E"/>
    <w:rsid w:val="00766927"/>
    <w:rsid w:val="00766B1F"/>
    <w:rsid w:val="00766B65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051"/>
    <w:rsid w:val="007704C0"/>
    <w:rsid w:val="00770782"/>
    <w:rsid w:val="00770EB5"/>
    <w:rsid w:val="00770F42"/>
    <w:rsid w:val="007714F4"/>
    <w:rsid w:val="00771501"/>
    <w:rsid w:val="00771862"/>
    <w:rsid w:val="00771CF0"/>
    <w:rsid w:val="007720AA"/>
    <w:rsid w:val="007720FE"/>
    <w:rsid w:val="00772258"/>
    <w:rsid w:val="007723C9"/>
    <w:rsid w:val="007724D6"/>
    <w:rsid w:val="00772543"/>
    <w:rsid w:val="00772894"/>
    <w:rsid w:val="00772AAB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16A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326"/>
    <w:rsid w:val="00775575"/>
    <w:rsid w:val="00775584"/>
    <w:rsid w:val="00775C45"/>
    <w:rsid w:val="00775C80"/>
    <w:rsid w:val="0077627C"/>
    <w:rsid w:val="007762BF"/>
    <w:rsid w:val="0077678C"/>
    <w:rsid w:val="00776A03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EE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952"/>
    <w:rsid w:val="00780BC6"/>
    <w:rsid w:val="00780DE5"/>
    <w:rsid w:val="00780E59"/>
    <w:rsid w:val="007810C2"/>
    <w:rsid w:val="007812E9"/>
    <w:rsid w:val="007813A7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2FFC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A8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5E7C"/>
    <w:rsid w:val="00785E85"/>
    <w:rsid w:val="0078630F"/>
    <w:rsid w:val="00786459"/>
    <w:rsid w:val="007864F5"/>
    <w:rsid w:val="00786563"/>
    <w:rsid w:val="007866C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517"/>
    <w:rsid w:val="00791999"/>
    <w:rsid w:val="00791D6C"/>
    <w:rsid w:val="00791E2B"/>
    <w:rsid w:val="007920B6"/>
    <w:rsid w:val="0079215D"/>
    <w:rsid w:val="00792501"/>
    <w:rsid w:val="00792638"/>
    <w:rsid w:val="0079268D"/>
    <w:rsid w:val="007926DA"/>
    <w:rsid w:val="0079275E"/>
    <w:rsid w:val="0079282D"/>
    <w:rsid w:val="007928D4"/>
    <w:rsid w:val="00792ECE"/>
    <w:rsid w:val="0079335E"/>
    <w:rsid w:val="0079352B"/>
    <w:rsid w:val="007937EB"/>
    <w:rsid w:val="00793AFB"/>
    <w:rsid w:val="00793BD0"/>
    <w:rsid w:val="00793DAE"/>
    <w:rsid w:val="00793F47"/>
    <w:rsid w:val="0079402C"/>
    <w:rsid w:val="0079417D"/>
    <w:rsid w:val="007941EE"/>
    <w:rsid w:val="007942E0"/>
    <w:rsid w:val="00794301"/>
    <w:rsid w:val="007943F3"/>
    <w:rsid w:val="007949AB"/>
    <w:rsid w:val="00794F66"/>
    <w:rsid w:val="00794F92"/>
    <w:rsid w:val="0079505A"/>
    <w:rsid w:val="007951CF"/>
    <w:rsid w:val="007951D5"/>
    <w:rsid w:val="007956C4"/>
    <w:rsid w:val="00795951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6EC"/>
    <w:rsid w:val="00796910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D7F"/>
    <w:rsid w:val="00797F08"/>
    <w:rsid w:val="007A0585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D2"/>
    <w:rsid w:val="007A29E4"/>
    <w:rsid w:val="007A2A73"/>
    <w:rsid w:val="007A2B54"/>
    <w:rsid w:val="007A2E45"/>
    <w:rsid w:val="007A2EC0"/>
    <w:rsid w:val="007A323B"/>
    <w:rsid w:val="007A33B9"/>
    <w:rsid w:val="007A345A"/>
    <w:rsid w:val="007A3DE0"/>
    <w:rsid w:val="007A3EEA"/>
    <w:rsid w:val="007A40D4"/>
    <w:rsid w:val="007A41E6"/>
    <w:rsid w:val="007A444D"/>
    <w:rsid w:val="007A44F7"/>
    <w:rsid w:val="007A4897"/>
    <w:rsid w:val="007A48B4"/>
    <w:rsid w:val="007A4A34"/>
    <w:rsid w:val="007A4FB7"/>
    <w:rsid w:val="007A50C4"/>
    <w:rsid w:val="007A52AE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69BC"/>
    <w:rsid w:val="007A7292"/>
    <w:rsid w:val="007A744A"/>
    <w:rsid w:val="007A74F5"/>
    <w:rsid w:val="007A7646"/>
    <w:rsid w:val="007A775F"/>
    <w:rsid w:val="007A77DA"/>
    <w:rsid w:val="007A7BBF"/>
    <w:rsid w:val="007B021D"/>
    <w:rsid w:val="007B032C"/>
    <w:rsid w:val="007B04A5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6E3"/>
    <w:rsid w:val="007B47E9"/>
    <w:rsid w:val="007B4922"/>
    <w:rsid w:val="007B4A83"/>
    <w:rsid w:val="007B4BD3"/>
    <w:rsid w:val="007B4D3C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348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B7EF2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E7C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2C9F"/>
    <w:rsid w:val="007C3110"/>
    <w:rsid w:val="007C31FB"/>
    <w:rsid w:val="007C33FA"/>
    <w:rsid w:val="007C356A"/>
    <w:rsid w:val="007C36C6"/>
    <w:rsid w:val="007C39D2"/>
    <w:rsid w:val="007C4457"/>
    <w:rsid w:val="007C45F0"/>
    <w:rsid w:val="007C471B"/>
    <w:rsid w:val="007C4ED5"/>
    <w:rsid w:val="007C509E"/>
    <w:rsid w:val="007C5193"/>
    <w:rsid w:val="007C52E3"/>
    <w:rsid w:val="007C5688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0D"/>
    <w:rsid w:val="007C721C"/>
    <w:rsid w:val="007C7280"/>
    <w:rsid w:val="007C79BC"/>
    <w:rsid w:val="007C7A3A"/>
    <w:rsid w:val="007C7B06"/>
    <w:rsid w:val="007C7C6D"/>
    <w:rsid w:val="007C7D4D"/>
    <w:rsid w:val="007C7F21"/>
    <w:rsid w:val="007C7F52"/>
    <w:rsid w:val="007D01C4"/>
    <w:rsid w:val="007D02EF"/>
    <w:rsid w:val="007D02F2"/>
    <w:rsid w:val="007D048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09"/>
    <w:rsid w:val="007D2626"/>
    <w:rsid w:val="007D29A7"/>
    <w:rsid w:val="007D29D1"/>
    <w:rsid w:val="007D2C4C"/>
    <w:rsid w:val="007D33D3"/>
    <w:rsid w:val="007D37D1"/>
    <w:rsid w:val="007D3913"/>
    <w:rsid w:val="007D3A3F"/>
    <w:rsid w:val="007D3AD7"/>
    <w:rsid w:val="007D3C9C"/>
    <w:rsid w:val="007D3E91"/>
    <w:rsid w:val="007D4053"/>
    <w:rsid w:val="007D4140"/>
    <w:rsid w:val="007D4362"/>
    <w:rsid w:val="007D4458"/>
    <w:rsid w:val="007D45F9"/>
    <w:rsid w:val="007D47C5"/>
    <w:rsid w:val="007D48FC"/>
    <w:rsid w:val="007D4E2A"/>
    <w:rsid w:val="007D4E89"/>
    <w:rsid w:val="007D5255"/>
    <w:rsid w:val="007D5C94"/>
    <w:rsid w:val="007D5D51"/>
    <w:rsid w:val="007D5EC3"/>
    <w:rsid w:val="007D5EE0"/>
    <w:rsid w:val="007D5F08"/>
    <w:rsid w:val="007D5F47"/>
    <w:rsid w:val="007D5FC8"/>
    <w:rsid w:val="007D609D"/>
    <w:rsid w:val="007D61B3"/>
    <w:rsid w:val="007D626C"/>
    <w:rsid w:val="007D6681"/>
    <w:rsid w:val="007D69F2"/>
    <w:rsid w:val="007D6C50"/>
    <w:rsid w:val="007D6EDC"/>
    <w:rsid w:val="007D6F06"/>
    <w:rsid w:val="007D73EC"/>
    <w:rsid w:val="007D7460"/>
    <w:rsid w:val="007D74AE"/>
    <w:rsid w:val="007D7CCB"/>
    <w:rsid w:val="007D7D6F"/>
    <w:rsid w:val="007D7F19"/>
    <w:rsid w:val="007D7F6C"/>
    <w:rsid w:val="007D7F7F"/>
    <w:rsid w:val="007E01D4"/>
    <w:rsid w:val="007E038A"/>
    <w:rsid w:val="007E0397"/>
    <w:rsid w:val="007E03F9"/>
    <w:rsid w:val="007E0857"/>
    <w:rsid w:val="007E08B4"/>
    <w:rsid w:val="007E0DE3"/>
    <w:rsid w:val="007E0FB8"/>
    <w:rsid w:val="007E0FDD"/>
    <w:rsid w:val="007E1328"/>
    <w:rsid w:val="007E1761"/>
    <w:rsid w:val="007E184D"/>
    <w:rsid w:val="007E1891"/>
    <w:rsid w:val="007E195F"/>
    <w:rsid w:val="007E1B23"/>
    <w:rsid w:val="007E1B7D"/>
    <w:rsid w:val="007E1FF7"/>
    <w:rsid w:val="007E2101"/>
    <w:rsid w:val="007E21AC"/>
    <w:rsid w:val="007E228F"/>
    <w:rsid w:val="007E2368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548"/>
    <w:rsid w:val="007E490F"/>
    <w:rsid w:val="007E5125"/>
    <w:rsid w:val="007E5403"/>
    <w:rsid w:val="007E5A46"/>
    <w:rsid w:val="007E5ABC"/>
    <w:rsid w:val="007E5E56"/>
    <w:rsid w:val="007E5F71"/>
    <w:rsid w:val="007E6633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1B"/>
    <w:rsid w:val="007E754D"/>
    <w:rsid w:val="007E7834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260"/>
    <w:rsid w:val="007F1396"/>
    <w:rsid w:val="007F1643"/>
    <w:rsid w:val="007F1822"/>
    <w:rsid w:val="007F18B3"/>
    <w:rsid w:val="007F1BFA"/>
    <w:rsid w:val="007F1C23"/>
    <w:rsid w:val="007F1E81"/>
    <w:rsid w:val="007F249C"/>
    <w:rsid w:val="007F267D"/>
    <w:rsid w:val="007F2760"/>
    <w:rsid w:val="007F282D"/>
    <w:rsid w:val="007F2835"/>
    <w:rsid w:val="007F2927"/>
    <w:rsid w:val="007F29B1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75"/>
    <w:rsid w:val="007F4DCD"/>
    <w:rsid w:val="007F5118"/>
    <w:rsid w:val="007F53CE"/>
    <w:rsid w:val="007F5593"/>
    <w:rsid w:val="007F57F0"/>
    <w:rsid w:val="007F5BCE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2E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0B2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14"/>
    <w:rsid w:val="008024BC"/>
    <w:rsid w:val="0080283F"/>
    <w:rsid w:val="00802970"/>
    <w:rsid w:val="00802B08"/>
    <w:rsid w:val="00802D61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61F"/>
    <w:rsid w:val="00804846"/>
    <w:rsid w:val="00804B6F"/>
    <w:rsid w:val="00804C43"/>
    <w:rsid w:val="00804C9A"/>
    <w:rsid w:val="00804E52"/>
    <w:rsid w:val="00804FA6"/>
    <w:rsid w:val="00805396"/>
    <w:rsid w:val="00805607"/>
    <w:rsid w:val="00805874"/>
    <w:rsid w:val="00805B4F"/>
    <w:rsid w:val="00805C49"/>
    <w:rsid w:val="00805C73"/>
    <w:rsid w:val="008060CC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52"/>
    <w:rsid w:val="00807DF4"/>
    <w:rsid w:val="00807F79"/>
    <w:rsid w:val="00810190"/>
    <w:rsid w:val="00810315"/>
    <w:rsid w:val="00810609"/>
    <w:rsid w:val="00810738"/>
    <w:rsid w:val="00810AC9"/>
    <w:rsid w:val="00810E3D"/>
    <w:rsid w:val="008113DE"/>
    <w:rsid w:val="008114B5"/>
    <w:rsid w:val="008117CF"/>
    <w:rsid w:val="00811ABD"/>
    <w:rsid w:val="00811ACC"/>
    <w:rsid w:val="00811C4B"/>
    <w:rsid w:val="00811D69"/>
    <w:rsid w:val="00811E45"/>
    <w:rsid w:val="00811EB7"/>
    <w:rsid w:val="00811F00"/>
    <w:rsid w:val="008121AC"/>
    <w:rsid w:val="008122A5"/>
    <w:rsid w:val="008122DA"/>
    <w:rsid w:val="00812AD9"/>
    <w:rsid w:val="00812F07"/>
    <w:rsid w:val="0081308F"/>
    <w:rsid w:val="0081314C"/>
    <w:rsid w:val="008134F3"/>
    <w:rsid w:val="00813631"/>
    <w:rsid w:val="0081374D"/>
    <w:rsid w:val="008137BA"/>
    <w:rsid w:val="00813E6F"/>
    <w:rsid w:val="0081400A"/>
    <w:rsid w:val="00814259"/>
    <w:rsid w:val="00814343"/>
    <w:rsid w:val="0081434D"/>
    <w:rsid w:val="008145FA"/>
    <w:rsid w:val="008147C3"/>
    <w:rsid w:val="00814CB2"/>
    <w:rsid w:val="00814F9D"/>
    <w:rsid w:val="00815051"/>
    <w:rsid w:val="008152E3"/>
    <w:rsid w:val="008154AC"/>
    <w:rsid w:val="008154D7"/>
    <w:rsid w:val="00815B92"/>
    <w:rsid w:val="00815C49"/>
    <w:rsid w:val="00815CD4"/>
    <w:rsid w:val="00815CD8"/>
    <w:rsid w:val="00815D94"/>
    <w:rsid w:val="00816306"/>
    <w:rsid w:val="0081635C"/>
    <w:rsid w:val="00816474"/>
    <w:rsid w:val="00816746"/>
    <w:rsid w:val="008167B0"/>
    <w:rsid w:val="00816808"/>
    <w:rsid w:val="0081689B"/>
    <w:rsid w:val="008169C9"/>
    <w:rsid w:val="00816B9E"/>
    <w:rsid w:val="00816C4B"/>
    <w:rsid w:val="008170CC"/>
    <w:rsid w:val="008173C8"/>
    <w:rsid w:val="00817421"/>
    <w:rsid w:val="00817467"/>
    <w:rsid w:val="00817516"/>
    <w:rsid w:val="0081755C"/>
    <w:rsid w:val="00817646"/>
    <w:rsid w:val="008178BA"/>
    <w:rsid w:val="00817A72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385"/>
    <w:rsid w:val="008229F2"/>
    <w:rsid w:val="00822A94"/>
    <w:rsid w:val="00822B8B"/>
    <w:rsid w:val="008230EF"/>
    <w:rsid w:val="008231D8"/>
    <w:rsid w:val="008231F9"/>
    <w:rsid w:val="008233A0"/>
    <w:rsid w:val="00823964"/>
    <w:rsid w:val="008239AA"/>
    <w:rsid w:val="00823D51"/>
    <w:rsid w:val="00823F10"/>
    <w:rsid w:val="00824574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99E"/>
    <w:rsid w:val="00826B0C"/>
    <w:rsid w:val="00826CEC"/>
    <w:rsid w:val="00826D09"/>
    <w:rsid w:val="00826D4A"/>
    <w:rsid w:val="00826EDA"/>
    <w:rsid w:val="00826F62"/>
    <w:rsid w:val="00827223"/>
    <w:rsid w:val="00827587"/>
    <w:rsid w:val="0082780B"/>
    <w:rsid w:val="0082793D"/>
    <w:rsid w:val="00827A85"/>
    <w:rsid w:val="00827D0A"/>
    <w:rsid w:val="00827D77"/>
    <w:rsid w:val="0083001C"/>
    <w:rsid w:val="00830058"/>
    <w:rsid w:val="00830126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931"/>
    <w:rsid w:val="00831AA1"/>
    <w:rsid w:val="00831C1B"/>
    <w:rsid w:val="008320B9"/>
    <w:rsid w:val="008321DA"/>
    <w:rsid w:val="0083281C"/>
    <w:rsid w:val="0083290F"/>
    <w:rsid w:val="00832AE0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B03"/>
    <w:rsid w:val="00833D93"/>
    <w:rsid w:val="00833FC1"/>
    <w:rsid w:val="00834266"/>
    <w:rsid w:val="008344F2"/>
    <w:rsid w:val="00834551"/>
    <w:rsid w:val="008348AE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0B43"/>
    <w:rsid w:val="00840D1F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1E6E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6D2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706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9FA"/>
    <w:rsid w:val="00847B13"/>
    <w:rsid w:val="00847D38"/>
    <w:rsid w:val="00847DB4"/>
    <w:rsid w:val="00847E70"/>
    <w:rsid w:val="00847EB2"/>
    <w:rsid w:val="0085023B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06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3BF9"/>
    <w:rsid w:val="00853FA3"/>
    <w:rsid w:val="0085402F"/>
    <w:rsid w:val="0085438B"/>
    <w:rsid w:val="0085457B"/>
    <w:rsid w:val="00854724"/>
    <w:rsid w:val="00854868"/>
    <w:rsid w:val="008548D5"/>
    <w:rsid w:val="00854986"/>
    <w:rsid w:val="00854D30"/>
    <w:rsid w:val="0085507F"/>
    <w:rsid w:val="0085527E"/>
    <w:rsid w:val="00855413"/>
    <w:rsid w:val="008554E1"/>
    <w:rsid w:val="00855584"/>
    <w:rsid w:val="008555AD"/>
    <w:rsid w:val="0085592D"/>
    <w:rsid w:val="00855A6B"/>
    <w:rsid w:val="00855F3A"/>
    <w:rsid w:val="00855F85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866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3AF"/>
    <w:rsid w:val="00861422"/>
    <w:rsid w:val="00861DDB"/>
    <w:rsid w:val="00861E5D"/>
    <w:rsid w:val="008621C2"/>
    <w:rsid w:val="008621E5"/>
    <w:rsid w:val="0086284E"/>
    <w:rsid w:val="00862BA0"/>
    <w:rsid w:val="00862DDA"/>
    <w:rsid w:val="00862FA9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506"/>
    <w:rsid w:val="00865B99"/>
    <w:rsid w:val="00865C68"/>
    <w:rsid w:val="00865E20"/>
    <w:rsid w:val="00865FEF"/>
    <w:rsid w:val="0086618E"/>
    <w:rsid w:val="008667A8"/>
    <w:rsid w:val="00866A11"/>
    <w:rsid w:val="00866A43"/>
    <w:rsid w:val="00866CF1"/>
    <w:rsid w:val="00866F02"/>
    <w:rsid w:val="00866F87"/>
    <w:rsid w:val="008670DE"/>
    <w:rsid w:val="008672AC"/>
    <w:rsid w:val="0086742B"/>
    <w:rsid w:val="00867917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97C"/>
    <w:rsid w:val="00870B96"/>
    <w:rsid w:val="00870BFD"/>
    <w:rsid w:val="00870C56"/>
    <w:rsid w:val="00871252"/>
    <w:rsid w:val="00871270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BC0"/>
    <w:rsid w:val="00871C10"/>
    <w:rsid w:val="00871DAF"/>
    <w:rsid w:val="00871E98"/>
    <w:rsid w:val="00871FD8"/>
    <w:rsid w:val="0087204B"/>
    <w:rsid w:val="008720C3"/>
    <w:rsid w:val="0087224C"/>
    <w:rsid w:val="00872406"/>
    <w:rsid w:val="008724FA"/>
    <w:rsid w:val="00872509"/>
    <w:rsid w:val="0087290B"/>
    <w:rsid w:val="008729A7"/>
    <w:rsid w:val="00872AF3"/>
    <w:rsid w:val="00872C71"/>
    <w:rsid w:val="00872E76"/>
    <w:rsid w:val="008733AB"/>
    <w:rsid w:val="00873A9D"/>
    <w:rsid w:val="00873B4F"/>
    <w:rsid w:val="00873DB2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27"/>
    <w:rsid w:val="0087584E"/>
    <w:rsid w:val="00875BEC"/>
    <w:rsid w:val="00875EAE"/>
    <w:rsid w:val="00875EB0"/>
    <w:rsid w:val="00875EBB"/>
    <w:rsid w:val="00876328"/>
    <w:rsid w:val="008763CB"/>
    <w:rsid w:val="008763CE"/>
    <w:rsid w:val="00876454"/>
    <w:rsid w:val="008765E5"/>
    <w:rsid w:val="00876646"/>
    <w:rsid w:val="008766A8"/>
    <w:rsid w:val="00876703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CAA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2C4"/>
    <w:rsid w:val="008814A0"/>
    <w:rsid w:val="008814FB"/>
    <w:rsid w:val="00881719"/>
    <w:rsid w:val="008817DB"/>
    <w:rsid w:val="00881D6D"/>
    <w:rsid w:val="00881E84"/>
    <w:rsid w:val="00881F1F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12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183"/>
    <w:rsid w:val="008862C8"/>
    <w:rsid w:val="00886580"/>
    <w:rsid w:val="00886789"/>
    <w:rsid w:val="00886973"/>
    <w:rsid w:val="008869BF"/>
    <w:rsid w:val="008869E9"/>
    <w:rsid w:val="00886A3C"/>
    <w:rsid w:val="00886DDC"/>
    <w:rsid w:val="00886EA7"/>
    <w:rsid w:val="00887003"/>
    <w:rsid w:val="008870DE"/>
    <w:rsid w:val="00887244"/>
    <w:rsid w:val="008878BE"/>
    <w:rsid w:val="00887B1C"/>
    <w:rsid w:val="00887BF8"/>
    <w:rsid w:val="00887D99"/>
    <w:rsid w:val="00887E93"/>
    <w:rsid w:val="00890202"/>
    <w:rsid w:val="0089022F"/>
    <w:rsid w:val="00890489"/>
    <w:rsid w:val="0089085C"/>
    <w:rsid w:val="008908FF"/>
    <w:rsid w:val="00890BBA"/>
    <w:rsid w:val="00890E32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20AE"/>
    <w:rsid w:val="008928F2"/>
    <w:rsid w:val="00892A60"/>
    <w:rsid w:val="00892AC8"/>
    <w:rsid w:val="00892BCC"/>
    <w:rsid w:val="00893331"/>
    <w:rsid w:val="00893362"/>
    <w:rsid w:val="008933F1"/>
    <w:rsid w:val="008933FD"/>
    <w:rsid w:val="0089349D"/>
    <w:rsid w:val="00893647"/>
    <w:rsid w:val="00893A3D"/>
    <w:rsid w:val="00893B56"/>
    <w:rsid w:val="00893DC0"/>
    <w:rsid w:val="00893E31"/>
    <w:rsid w:val="008940FD"/>
    <w:rsid w:val="00894279"/>
    <w:rsid w:val="008943E9"/>
    <w:rsid w:val="008944EA"/>
    <w:rsid w:val="008946E9"/>
    <w:rsid w:val="00894905"/>
    <w:rsid w:val="00894923"/>
    <w:rsid w:val="00894980"/>
    <w:rsid w:val="00894A30"/>
    <w:rsid w:val="00894BC9"/>
    <w:rsid w:val="00894DF6"/>
    <w:rsid w:val="00894E29"/>
    <w:rsid w:val="00894F22"/>
    <w:rsid w:val="00894F40"/>
    <w:rsid w:val="00894F5F"/>
    <w:rsid w:val="00894FAE"/>
    <w:rsid w:val="0089529C"/>
    <w:rsid w:val="0089530E"/>
    <w:rsid w:val="00895562"/>
    <w:rsid w:val="008956D5"/>
    <w:rsid w:val="00895BFF"/>
    <w:rsid w:val="00895CAA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97B0B"/>
    <w:rsid w:val="008A0097"/>
    <w:rsid w:val="008A010A"/>
    <w:rsid w:val="008A02E0"/>
    <w:rsid w:val="008A0384"/>
    <w:rsid w:val="008A03C6"/>
    <w:rsid w:val="008A03DA"/>
    <w:rsid w:val="008A04C1"/>
    <w:rsid w:val="008A07B2"/>
    <w:rsid w:val="008A0BE6"/>
    <w:rsid w:val="008A0D74"/>
    <w:rsid w:val="008A0DA8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D96"/>
    <w:rsid w:val="008A2E15"/>
    <w:rsid w:val="008A3065"/>
    <w:rsid w:val="008A3261"/>
    <w:rsid w:val="008A348C"/>
    <w:rsid w:val="008A3547"/>
    <w:rsid w:val="008A3698"/>
    <w:rsid w:val="008A3837"/>
    <w:rsid w:val="008A3972"/>
    <w:rsid w:val="008A3ADB"/>
    <w:rsid w:val="008A3B23"/>
    <w:rsid w:val="008A3B53"/>
    <w:rsid w:val="008A3C1E"/>
    <w:rsid w:val="008A3C7E"/>
    <w:rsid w:val="008A3DB8"/>
    <w:rsid w:val="008A3FB1"/>
    <w:rsid w:val="008A4039"/>
    <w:rsid w:val="008A416A"/>
    <w:rsid w:val="008A420D"/>
    <w:rsid w:val="008A433A"/>
    <w:rsid w:val="008A446C"/>
    <w:rsid w:val="008A46D0"/>
    <w:rsid w:val="008A4AED"/>
    <w:rsid w:val="008A4F84"/>
    <w:rsid w:val="008A50BA"/>
    <w:rsid w:val="008A534C"/>
    <w:rsid w:val="008A53B8"/>
    <w:rsid w:val="008A5430"/>
    <w:rsid w:val="008A5A69"/>
    <w:rsid w:val="008A5B2F"/>
    <w:rsid w:val="008A5F4E"/>
    <w:rsid w:val="008A5F8B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69"/>
    <w:rsid w:val="008A7DE6"/>
    <w:rsid w:val="008A7E29"/>
    <w:rsid w:val="008A7E47"/>
    <w:rsid w:val="008A7EB5"/>
    <w:rsid w:val="008A7F0D"/>
    <w:rsid w:val="008A7FA2"/>
    <w:rsid w:val="008B0087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49F"/>
    <w:rsid w:val="008B1516"/>
    <w:rsid w:val="008B17FE"/>
    <w:rsid w:val="008B1828"/>
    <w:rsid w:val="008B1A91"/>
    <w:rsid w:val="008B1B10"/>
    <w:rsid w:val="008B1D26"/>
    <w:rsid w:val="008B1E0F"/>
    <w:rsid w:val="008B20C3"/>
    <w:rsid w:val="008B2113"/>
    <w:rsid w:val="008B2599"/>
    <w:rsid w:val="008B25A5"/>
    <w:rsid w:val="008B27E9"/>
    <w:rsid w:val="008B282B"/>
    <w:rsid w:val="008B28C7"/>
    <w:rsid w:val="008B29E9"/>
    <w:rsid w:val="008B2DC6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548"/>
    <w:rsid w:val="008B46AC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28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CE2"/>
    <w:rsid w:val="008B6D6D"/>
    <w:rsid w:val="008B7141"/>
    <w:rsid w:val="008B71C0"/>
    <w:rsid w:val="008B73AB"/>
    <w:rsid w:val="008B744E"/>
    <w:rsid w:val="008B74E4"/>
    <w:rsid w:val="008B75A2"/>
    <w:rsid w:val="008B78AC"/>
    <w:rsid w:val="008B7C6F"/>
    <w:rsid w:val="008B7DED"/>
    <w:rsid w:val="008B7E1C"/>
    <w:rsid w:val="008C00BE"/>
    <w:rsid w:val="008C03AD"/>
    <w:rsid w:val="008C043C"/>
    <w:rsid w:val="008C055A"/>
    <w:rsid w:val="008C05A5"/>
    <w:rsid w:val="008C07C9"/>
    <w:rsid w:val="008C08FC"/>
    <w:rsid w:val="008C09BE"/>
    <w:rsid w:val="008C0A5F"/>
    <w:rsid w:val="008C0B90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6A"/>
    <w:rsid w:val="008C1E96"/>
    <w:rsid w:val="008C2022"/>
    <w:rsid w:val="008C21BD"/>
    <w:rsid w:val="008C229A"/>
    <w:rsid w:val="008C25E1"/>
    <w:rsid w:val="008C26B2"/>
    <w:rsid w:val="008C308A"/>
    <w:rsid w:val="008C3351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A13"/>
    <w:rsid w:val="008C4D46"/>
    <w:rsid w:val="008C4DE0"/>
    <w:rsid w:val="008C4F8C"/>
    <w:rsid w:val="008C5228"/>
    <w:rsid w:val="008C5267"/>
    <w:rsid w:val="008C562B"/>
    <w:rsid w:val="008C582F"/>
    <w:rsid w:val="008C5A5A"/>
    <w:rsid w:val="008C5ABE"/>
    <w:rsid w:val="008C5AC7"/>
    <w:rsid w:val="008C5B9C"/>
    <w:rsid w:val="008C5BC8"/>
    <w:rsid w:val="008C5D86"/>
    <w:rsid w:val="008C5EAB"/>
    <w:rsid w:val="008C5FF6"/>
    <w:rsid w:val="008C61EB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02"/>
    <w:rsid w:val="008C71A7"/>
    <w:rsid w:val="008C71E1"/>
    <w:rsid w:val="008C728B"/>
    <w:rsid w:val="008C74FD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D62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1FD1"/>
    <w:rsid w:val="008D201B"/>
    <w:rsid w:val="008D20E2"/>
    <w:rsid w:val="008D2116"/>
    <w:rsid w:val="008D26B2"/>
    <w:rsid w:val="008D27C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3D6"/>
    <w:rsid w:val="008D363F"/>
    <w:rsid w:val="008D37B7"/>
    <w:rsid w:val="008D3843"/>
    <w:rsid w:val="008D3B2C"/>
    <w:rsid w:val="008D3B6B"/>
    <w:rsid w:val="008D3EF7"/>
    <w:rsid w:val="008D3F4D"/>
    <w:rsid w:val="008D428D"/>
    <w:rsid w:val="008D4485"/>
    <w:rsid w:val="008D4538"/>
    <w:rsid w:val="008D4911"/>
    <w:rsid w:val="008D4CC0"/>
    <w:rsid w:val="008D4D51"/>
    <w:rsid w:val="008D4FF1"/>
    <w:rsid w:val="008D505C"/>
    <w:rsid w:val="008D5743"/>
    <w:rsid w:val="008D574C"/>
    <w:rsid w:val="008D5827"/>
    <w:rsid w:val="008D5880"/>
    <w:rsid w:val="008D5C79"/>
    <w:rsid w:val="008D5F84"/>
    <w:rsid w:val="008D6B51"/>
    <w:rsid w:val="008D725F"/>
    <w:rsid w:val="008D7547"/>
    <w:rsid w:val="008D7798"/>
    <w:rsid w:val="008D77AA"/>
    <w:rsid w:val="008D7965"/>
    <w:rsid w:val="008D7AAF"/>
    <w:rsid w:val="008D7AE8"/>
    <w:rsid w:val="008D7C23"/>
    <w:rsid w:val="008D7EBB"/>
    <w:rsid w:val="008D7FE3"/>
    <w:rsid w:val="008E013B"/>
    <w:rsid w:val="008E0339"/>
    <w:rsid w:val="008E0475"/>
    <w:rsid w:val="008E0476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84D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A9A"/>
    <w:rsid w:val="008E2D9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4E97"/>
    <w:rsid w:val="008E507B"/>
    <w:rsid w:val="008E52C0"/>
    <w:rsid w:val="008E55AF"/>
    <w:rsid w:val="008E560A"/>
    <w:rsid w:val="008E5711"/>
    <w:rsid w:val="008E58C6"/>
    <w:rsid w:val="008E5AE6"/>
    <w:rsid w:val="008E5D7C"/>
    <w:rsid w:val="008E5DD8"/>
    <w:rsid w:val="008E5F6A"/>
    <w:rsid w:val="008E60ED"/>
    <w:rsid w:val="008E60F4"/>
    <w:rsid w:val="008E62D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911"/>
    <w:rsid w:val="008F0A07"/>
    <w:rsid w:val="008F0AB6"/>
    <w:rsid w:val="008F0BBE"/>
    <w:rsid w:val="008F0DE8"/>
    <w:rsid w:val="008F0E0E"/>
    <w:rsid w:val="008F0EEB"/>
    <w:rsid w:val="008F0F9E"/>
    <w:rsid w:val="008F1692"/>
    <w:rsid w:val="008F17AE"/>
    <w:rsid w:val="008F1861"/>
    <w:rsid w:val="008F1974"/>
    <w:rsid w:val="008F1D75"/>
    <w:rsid w:val="008F1D9F"/>
    <w:rsid w:val="008F1DAB"/>
    <w:rsid w:val="008F1E66"/>
    <w:rsid w:val="008F253A"/>
    <w:rsid w:val="008F25BE"/>
    <w:rsid w:val="008F25F8"/>
    <w:rsid w:val="008F268A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35F"/>
    <w:rsid w:val="008F5436"/>
    <w:rsid w:val="008F55A0"/>
    <w:rsid w:val="008F55B1"/>
    <w:rsid w:val="008F5707"/>
    <w:rsid w:val="008F57E6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6E5"/>
    <w:rsid w:val="008F6A00"/>
    <w:rsid w:val="008F6A2E"/>
    <w:rsid w:val="008F6BD9"/>
    <w:rsid w:val="008F6E81"/>
    <w:rsid w:val="008F7025"/>
    <w:rsid w:val="008F7150"/>
    <w:rsid w:val="008F775B"/>
    <w:rsid w:val="008F78AA"/>
    <w:rsid w:val="008F7BBA"/>
    <w:rsid w:val="008F7D68"/>
    <w:rsid w:val="008F7DCD"/>
    <w:rsid w:val="008F7E76"/>
    <w:rsid w:val="008F7F11"/>
    <w:rsid w:val="008F7FE4"/>
    <w:rsid w:val="009000CE"/>
    <w:rsid w:val="00900868"/>
    <w:rsid w:val="00900B60"/>
    <w:rsid w:val="00900BFC"/>
    <w:rsid w:val="00900C57"/>
    <w:rsid w:val="009010FA"/>
    <w:rsid w:val="0090119E"/>
    <w:rsid w:val="0090121E"/>
    <w:rsid w:val="0090164B"/>
    <w:rsid w:val="00901667"/>
    <w:rsid w:val="0090166A"/>
    <w:rsid w:val="0090175E"/>
    <w:rsid w:val="00901C3B"/>
    <w:rsid w:val="00901CE3"/>
    <w:rsid w:val="00901D2A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3F31"/>
    <w:rsid w:val="0090425D"/>
    <w:rsid w:val="009042BB"/>
    <w:rsid w:val="009045F7"/>
    <w:rsid w:val="00904628"/>
    <w:rsid w:val="009047C2"/>
    <w:rsid w:val="009047C7"/>
    <w:rsid w:val="009049B9"/>
    <w:rsid w:val="00904AA8"/>
    <w:rsid w:val="00904B19"/>
    <w:rsid w:val="00904CB5"/>
    <w:rsid w:val="00904EEF"/>
    <w:rsid w:val="00905276"/>
    <w:rsid w:val="009054FD"/>
    <w:rsid w:val="009055CE"/>
    <w:rsid w:val="00905854"/>
    <w:rsid w:val="009059B9"/>
    <w:rsid w:val="009059C3"/>
    <w:rsid w:val="00905A03"/>
    <w:rsid w:val="00905AC0"/>
    <w:rsid w:val="00905E1D"/>
    <w:rsid w:val="00905F9B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CAA"/>
    <w:rsid w:val="00910D85"/>
    <w:rsid w:val="00910E4C"/>
    <w:rsid w:val="00910EEA"/>
    <w:rsid w:val="0091107C"/>
    <w:rsid w:val="009110AA"/>
    <w:rsid w:val="00911108"/>
    <w:rsid w:val="009113A5"/>
    <w:rsid w:val="0091149E"/>
    <w:rsid w:val="00911916"/>
    <w:rsid w:val="00911A04"/>
    <w:rsid w:val="00911A3A"/>
    <w:rsid w:val="00911C95"/>
    <w:rsid w:val="00911E8F"/>
    <w:rsid w:val="00911F82"/>
    <w:rsid w:val="00912380"/>
    <w:rsid w:val="009123F0"/>
    <w:rsid w:val="009123F5"/>
    <w:rsid w:val="00912728"/>
    <w:rsid w:val="00912B0B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A78"/>
    <w:rsid w:val="00914DEA"/>
    <w:rsid w:val="00914EF1"/>
    <w:rsid w:val="00914F09"/>
    <w:rsid w:val="00914FB4"/>
    <w:rsid w:val="00915090"/>
    <w:rsid w:val="009154F9"/>
    <w:rsid w:val="0091561A"/>
    <w:rsid w:val="00915699"/>
    <w:rsid w:val="00915826"/>
    <w:rsid w:val="009159AC"/>
    <w:rsid w:val="009159CD"/>
    <w:rsid w:val="00915A64"/>
    <w:rsid w:val="00915B73"/>
    <w:rsid w:val="00915C6E"/>
    <w:rsid w:val="00915CC2"/>
    <w:rsid w:val="00915CDD"/>
    <w:rsid w:val="00915D37"/>
    <w:rsid w:val="00916254"/>
    <w:rsid w:val="009162CC"/>
    <w:rsid w:val="009162D5"/>
    <w:rsid w:val="0091637D"/>
    <w:rsid w:val="00916533"/>
    <w:rsid w:val="00916732"/>
    <w:rsid w:val="00916747"/>
    <w:rsid w:val="009167A4"/>
    <w:rsid w:val="00916847"/>
    <w:rsid w:val="00916A85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58A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731"/>
    <w:rsid w:val="009219DD"/>
    <w:rsid w:val="009219FA"/>
    <w:rsid w:val="00921A52"/>
    <w:rsid w:val="00921A6F"/>
    <w:rsid w:val="00921ADA"/>
    <w:rsid w:val="00921EA8"/>
    <w:rsid w:val="009222ED"/>
    <w:rsid w:val="009224E5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79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72"/>
    <w:rsid w:val="00926494"/>
    <w:rsid w:val="00926674"/>
    <w:rsid w:val="00926774"/>
    <w:rsid w:val="009267AB"/>
    <w:rsid w:val="00926A28"/>
    <w:rsid w:val="00926B03"/>
    <w:rsid w:val="00926BF3"/>
    <w:rsid w:val="00926E8D"/>
    <w:rsid w:val="009274C6"/>
    <w:rsid w:val="00927589"/>
    <w:rsid w:val="009275FC"/>
    <w:rsid w:val="0092765C"/>
    <w:rsid w:val="00927921"/>
    <w:rsid w:val="00927E2D"/>
    <w:rsid w:val="00930011"/>
    <w:rsid w:val="009300E5"/>
    <w:rsid w:val="0093015B"/>
    <w:rsid w:val="00930176"/>
    <w:rsid w:val="009301A2"/>
    <w:rsid w:val="009302AA"/>
    <w:rsid w:val="0093051C"/>
    <w:rsid w:val="009305C7"/>
    <w:rsid w:val="009307C2"/>
    <w:rsid w:val="00930AF1"/>
    <w:rsid w:val="00930E11"/>
    <w:rsid w:val="00930E16"/>
    <w:rsid w:val="00930EE9"/>
    <w:rsid w:val="00930F70"/>
    <w:rsid w:val="0093115D"/>
    <w:rsid w:val="00931195"/>
    <w:rsid w:val="0093158D"/>
    <w:rsid w:val="00931898"/>
    <w:rsid w:val="009319BE"/>
    <w:rsid w:val="00931A26"/>
    <w:rsid w:val="00931BCF"/>
    <w:rsid w:val="00931F7E"/>
    <w:rsid w:val="00931F91"/>
    <w:rsid w:val="00931FB8"/>
    <w:rsid w:val="00932016"/>
    <w:rsid w:val="00932078"/>
    <w:rsid w:val="0093212F"/>
    <w:rsid w:val="00932955"/>
    <w:rsid w:val="009329D5"/>
    <w:rsid w:val="00932B78"/>
    <w:rsid w:val="00932CFD"/>
    <w:rsid w:val="00932CFF"/>
    <w:rsid w:val="00932E33"/>
    <w:rsid w:val="00932F91"/>
    <w:rsid w:val="0093309E"/>
    <w:rsid w:val="00933111"/>
    <w:rsid w:val="00933148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E31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A6"/>
    <w:rsid w:val="009354F0"/>
    <w:rsid w:val="009358E3"/>
    <w:rsid w:val="00935DD3"/>
    <w:rsid w:val="00935FF7"/>
    <w:rsid w:val="0093610E"/>
    <w:rsid w:val="00936207"/>
    <w:rsid w:val="009367F4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98F"/>
    <w:rsid w:val="00941D01"/>
    <w:rsid w:val="00942192"/>
    <w:rsid w:val="00942292"/>
    <w:rsid w:val="009422FF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D94"/>
    <w:rsid w:val="00945E38"/>
    <w:rsid w:val="00946180"/>
    <w:rsid w:val="0094644C"/>
    <w:rsid w:val="009465F7"/>
    <w:rsid w:val="00946803"/>
    <w:rsid w:val="0094698A"/>
    <w:rsid w:val="009469B9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308"/>
    <w:rsid w:val="009534C3"/>
    <w:rsid w:val="00953528"/>
    <w:rsid w:val="00953788"/>
    <w:rsid w:val="009537F2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38D"/>
    <w:rsid w:val="009555B3"/>
    <w:rsid w:val="00955B3D"/>
    <w:rsid w:val="00955BCE"/>
    <w:rsid w:val="00955CFD"/>
    <w:rsid w:val="00955F18"/>
    <w:rsid w:val="00955F5E"/>
    <w:rsid w:val="009562C8"/>
    <w:rsid w:val="00956357"/>
    <w:rsid w:val="00956403"/>
    <w:rsid w:val="009564B4"/>
    <w:rsid w:val="00956689"/>
    <w:rsid w:val="00956908"/>
    <w:rsid w:val="00956A57"/>
    <w:rsid w:val="00957251"/>
    <w:rsid w:val="00957529"/>
    <w:rsid w:val="00957904"/>
    <w:rsid w:val="00957985"/>
    <w:rsid w:val="00957FFC"/>
    <w:rsid w:val="0096010E"/>
    <w:rsid w:val="00960671"/>
    <w:rsid w:val="00960816"/>
    <w:rsid w:val="009608D3"/>
    <w:rsid w:val="009608E3"/>
    <w:rsid w:val="00961384"/>
    <w:rsid w:val="009618DF"/>
    <w:rsid w:val="00961C42"/>
    <w:rsid w:val="00962086"/>
    <w:rsid w:val="009624E8"/>
    <w:rsid w:val="00962542"/>
    <w:rsid w:val="00962890"/>
    <w:rsid w:val="009629A7"/>
    <w:rsid w:val="00962E71"/>
    <w:rsid w:val="00962F17"/>
    <w:rsid w:val="00962FFD"/>
    <w:rsid w:val="009631A1"/>
    <w:rsid w:val="00963694"/>
    <w:rsid w:val="00963779"/>
    <w:rsid w:val="00963790"/>
    <w:rsid w:val="009638CB"/>
    <w:rsid w:val="009639F8"/>
    <w:rsid w:val="00963C56"/>
    <w:rsid w:val="00963C88"/>
    <w:rsid w:val="00963E1E"/>
    <w:rsid w:val="00963FF2"/>
    <w:rsid w:val="00963FFC"/>
    <w:rsid w:val="009640DB"/>
    <w:rsid w:val="009641E1"/>
    <w:rsid w:val="00964250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66C"/>
    <w:rsid w:val="00965729"/>
    <w:rsid w:val="00965AE3"/>
    <w:rsid w:val="00965CA9"/>
    <w:rsid w:val="00965D6E"/>
    <w:rsid w:val="0096635E"/>
    <w:rsid w:val="009665C3"/>
    <w:rsid w:val="009665F7"/>
    <w:rsid w:val="00966BC0"/>
    <w:rsid w:val="00966BFC"/>
    <w:rsid w:val="0096714F"/>
    <w:rsid w:val="0096718C"/>
    <w:rsid w:val="00967201"/>
    <w:rsid w:val="0096722B"/>
    <w:rsid w:val="00967370"/>
    <w:rsid w:val="0096762F"/>
    <w:rsid w:val="0096782D"/>
    <w:rsid w:val="00967ACC"/>
    <w:rsid w:val="00967DF7"/>
    <w:rsid w:val="00967EEB"/>
    <w:rsid w:val="00967F26"/>
    <w:rsid w:val="00967FA6"/>
    <w:rsid w:val="00970175"/>
    <w:rsid w:val="00970185"/>
    <w:rsid w:val="009705A3"/>
    <w:rsid w:val="00970613"/>
    <w:rsid w:val="009706DA"/>
    <w:rsid w:val="00970A19"/>
    <w:rsid w:val="0097109D"/>
    <w:rsid w:val="009711B2"/>
    <w:rsid w:val="00971273"/>
    <w:rsid w:val="00971989"/>
    <w:rsid w:val="00971A30"/>
    <w:rsid w:val="00971C7E"/>
    <w:rsid w:val="00971E2C"/>
    <w:rsid w:val="00971FB7"/>
    <w:rsid w:val="00972046"/>
    <w:rsid w:val="00972620"/>
    <w:rsid w:val="00972CFF"/>
    <w:rsid w:val="00972F39"/>
    <w:rsid w:val="00973062"/>
    <w:rsid w:val="009730BB"/>
    <w:rsid w:val="0097328A"/>
    <w:rsid w:val="00973390"/>
    <w:rsid w:val="0097349E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492F"/>
    <w:rsid w:val="00974CFF"/>
    <w:rsid w:val="0097535D"/>
    <w:rsid w:val="00975683"/>
    <w:rsid w:val="0097569B"/>
    <w:rsid w:val="00975716"/>
    <w:rsid w:val="00975E42"/>
    <w:rsid w:val="00975F97"/>
    <w:rsid w:val="009760DE"/>
    <w:rsid w:val="00976287"/>
    <w:rsid w:val="00976612"/>
    <w:rsid w:val="0097668C"/>
    <w:rsid w:val="00976CA1"/>
    <w:rsid w:val="00976FB4"/>
    <w:rsid w:val="00977083"/>
    <w:rsid w:val="00977550"/>
    <w:rsid w:val="00977764"/>
    <w:rsid w:val="00977A55"/>
    <w:rsid w:val="00977A96"/>
    <w:rsid w:val="00977FCE"/>
    <w:rsid w:val="00980D33"/>
    <w:rsid w:val="00980D57"/>
    <w:rsid w:val="00980F7C"/>
    <w:rsid w:val="009811C2"/>
    <w:rsid w:val="009814C3"/>
    <w:rsid w:val="009819C1"/>
    <w:rsid w:val="00981AC3"/>
    <w:rsid w:val="00981F93"/>
    <w:rsid w:val="0098204D"/>
    <w:rsid w:val="0098208E"/>
    <w:rsid w:val="0098252E"/>
    <w:rsid w:val="0098286B"/>
    <w:rsid w:val="00982998"/>
    <w:rsid w:val="00982CF1"/>
    <w:rsid w:val="00983313"/>
    <w:rsid w:val="009833A1"/>
    <w:rsid w:val="00983410"/>
    <w:rsid w:val="009835EE"/>
    <w:rsid w:val="009837C1"/>
    <w:rsid w:val="0098398E"/>
    <w:rsid w:val="00983BB2"/>
    <w:rsid w:val="00983D12"/>
    <w:rsid w:val="00983D1E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19E"/>
    <w:rsid w:val="00987297"/>
    <w:rsid w:val="009873A9"/>
    <w:rsid w:val="00987936"/>
    <w:rsid w:val="00987B7F"/>
    <w:rsid w:val="00987D3B"/>
    <w:rsid w:val="00987D96"/>
    <w:rsid w:val="00987E48"/>
    <w:rsid w:val="00987E77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6E5"/>
    <w:rsid w:val="00993714"/>
    <w:rsid w:val="00993810"/>
    <w:rsid w:val="00993B79"/>
    <w:rsid w:val="00993DA4"/>
    <w:rsid w:val="00993DE9"/>
    <w:rsid w:val="00993F22"/>
    <w:rsid w:val="009943A8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57"/>
    <w:rsid w:val="0099503B"/>
    <w:rsid w:val="009950F3"/>
    <w:rsid w:val="0099542E"/>
    <w:rsid w:val="0099543C"/>
    <w:rsid w:val="00995461"/>
    <w:rsid w:val="00995645"/>
    <w:rsid w:val="00995836"/>
    <w:rsid w:val="009959C1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7A4"/>
    <w:rsid w:val="009978FB"/>
    <w:rsid w:val="00997A18"/>
    <w:rsid w:val="00997E54"/>
    <w:rsid w:val="009A01DD"/>
    <w:rsid w:val="009A075B"/>
    <w:rsid w:val="009A0B12"/>
    <w:rsid w:val="009A0DFF"/>
    <w:rsid w:val="009A0F66"/>
    <w:rsid w:val="009A0FF1"/>
    <w:rsid w:val="009A10C6"/>
    <w:rsid w:val="009A13C1"/>
    <w:rsid w:val="009A1432"/>
    <w:rsid w:val="009A17B1"/>
    <w:rsid w:val="009A1BFD"/>
    <w:rsid w:val="009A1E8D"/>
    <w:rsid w:val="009A2026"/>
    <w:rsid w:val="009A2520"/>
    <w:rsid w:val="009A255F"/>
    <w:rsid w:val="009A26B4"/>
    <w:rsid w:val="009A29D8"/>
    <w:rsid w:val="009A2A1F"/>
    <w:rsid w:val="009A2B91"/>
    <w:rsid w:val="009A3506"/>
    <w:rsid w:val="009A368F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055"/>
    <w:rsid w:val="009A6189"/>
    <w:rsid w:val="009A61C9"/>
    <w:rsid w:val="009A66C1"/>
    <w:rsid w:val="009A66E9"/>
    <w:rsid w:val="009A6EDD"/>
    <w:rsid w:val="009A7044"/>
    <w:rsid w:val="009A726E"/>
    <w:rsid w:val="009A7353"/>
    <w:rsid w:val="009A7413"/>
    <w:rsid w:val="009A7488"/>
    <w:rsid w:val="009A7749"/>
    <w:rsid w:val="009A77A6"/>
    <w:rsid w:val="009A79C1"/>
    <w:rsid w:val="009A7B9F"/>
    <w:rsid w:val="009A7C62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2D0"/>
    <w:rsid w:val="009B4589"/>
    <w:rsid w:val="009B49E7"/>
    <w:rsid w:val="009B49EC"/>
    <w:rsid w:val="009B4B30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054"/>
    <w:rsid w:val="009B62B3"/>
    <w:rsid w:val="009B62C7"/>
    <w:rsid w:val="009B6302"/>
    <w:rsid w:val="009B64E9"/>
    <w:rsid w:val="009B67A4"/>
    <w:rsid w:val="009B6866"/>
    <w:rsid w:val="009B68E3"/>
    <w:rsid w:val="009B707F"/>
    <w:rsid w:val="009B71A3"/>
    <w:rsid w:val="009B7491"/>
    <w:rsid w:val="009B7656"/>
    <w:rsid w:val="009B7774"/>
    <w:rsid w:val="009B78A4"/>
    <w:rsid w:val="009B78B2"/>
    <w:rsid w:val="009B7AD7"/>
    <w:rsid w:val="009B7CFF"/>
    <w:rsid w:val="009B7F10"/>
    <w:rsid w:val="009B7F28"/>
    <w:rsid w:val="009B7F6C"/>
    <w:rsid w:val="009B7FA7"/>
    <w:rsid w:val="009B7FEF"/>
    <w:rsid w:val="009C032B"/>
    <w:rsid w:val="009C0335"/>
    <w:rsid w:val="009C05DA"/>
    <w:rsid w:val="009C0DA1"/>
    <w:rsid w:val="009C0EC4"/>
    <w:rsid w:val="009C0F1E"/>
    <w:rsid w:val="009C0F26"/>
    <w:rsid w:val="009C0FAA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B25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ACF"/>
    <w:rsid w:val="009C3C29"/>
    <w:rsid w:val="009C3F8B"/>
    <w:rsid w:val="009C4173"/>
    <w:rsid w:val="009C43C1"/>
    <w:rsid w:val="009C457B"/>
    <w:rsid w:val="009C47CD"/>
    <w:rsid w:val="009C48C6"/>
    <w:rsid w:val="009C4943"/>
    <w:rsid w:val="009C51DF"/>
    <w:rsid w:val="009C553A"/>
    <w:rsid w:val="009C55FF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65A"/>
    <w:rsid w:val="009D0767"/>
    <w:rsid w:val="009D07DD"/>
    <w:rsid w:val="009D0909"/>
    <w:rsid w:val="009D0FCF"/>
    <w:rsid w:val="009D10F9"/>
    <w:rsid w:val="009D147D"/>
    <w:rsid w:val="009D151F"/>
    <w:rsid w:val="009D1864"/>
    <w:rsid w:val="009D1A4C"/>
    <w:rsid w:val="009D1AF9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245"/>
    <w:rsid w:val="009D444F"/>
    <w:rsid w:val="009D46C0"/>
    <w:rsid w:val="009D4797"/>
    <w:rsid w:val="009D4862"/>
    <w:rsid w:val="009D48BB"/>
    <w:rsid w:val="009D4993"/>
    <w:rsid w:val="009D4E1B"/>
    <w:rsid w:val="009D4E5C"/>
    <w:rsid w:val="009D5097"/>
    <w:rsid w:val="009D50D9"/>
    <w:rsid w:val="009D5269"/>
    <w:rsid w:val="009D52B0"/>
    <w:rsid w:val="009D5316"/>
    <w:rsid w:val="009D5506"/>
    <w:rsid w:val="009D56D7"/>
    <w:rsid w:val="009D5858"/>
    <w:rsid w:val="009D59D0"/>
    <w:rsid w:val="009D5C21"/>
    <w:rsid w:val="009D5F9B"/>
    <w:rsid w:val="009D6704"/>
    <w:rsid w:val="009D683B"/>
    <w:rsid w:val="009D6B8F"/>
    <w:rsid w:val="009D6B96"/>
    <w:rsid w:val="009D6CFA"/>
    <w:rsid w:val="009D71D3"/>
    <w:rsid w:val="009D7357"/>
    <w:rsid w:val="009D7745"/>
    <w:rsid w:val="009D7818"/>
    <w:rsid w:val="009D7BBE"/>
    <w:rsid w:val="009D7CB1"/>
    <w:rsid w:val="009D7CBE"/>
    <w:rsid w:val="009D7CCE"/>
    <w:rsid w:val="009D7D0D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241"/>
    <w:rsid w:val="009E193E"/>
    <w:rsid w:val="009E19F3"/>
    <w:rsid w:val="009E1B30"/>
    <w:rsid w:val="009E1D99"/>
    <w:rsid w:val="009E2128"/>
    <w:rsid w:val="009E2156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2F3D"/>
    <w:rsid w:val="009E30B2"/>
    <w:rsid w:val="009E3346"/>
    <w:rsid w:val="009E339F"/>
    <w:rsid w:val="009E3835"/>
    <w:rsid w:val="009E3916"/>
    <w:rsid w:val="009E3980"/>
    <w:rsid w:val="009E3AEA"/>
    <w:rsid w:val="009E3B41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73D"/>
    <w:rsid w:val="009E4965"/>
    <w:rsid w:val="009E4990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11B"/>
    <w:rsid w:val="009E7204"/>
    <w:rsid w:val="009E735D"/>
    <w:rsid w:val="009E7628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4EC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ADC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5EBE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15A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0F5A"/>
    <w:rsid w:val="00A010A3"/>
    <w:rsid w:val="00A01125"/>
    <w:rsid w:val="00A0112A"/>
    <w:rsid w:val="00A01172"/>
    <w:rsid w:val="00A0147D"/>
    <w:rsid w:val="00A01640"/>
    <w:rsid w:val="00A01C25"/>
    <w:rsid w:val="00A01CAF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893"/>
    <w:rsid w:val="00A03B6C"/>
    <w:rsid w:val="00A03C9F"/>
    <w:rsid w:val="00A03D1B"/>
    <w:rsid w:val="00A03D77"/>
    <w:rsid w:val="00A042FD"/>
    <w:rsid w:val="00A04410"/>
    <w:rsid w:val="00A04470"/>
    <w:rsid w:val="00A04728"/>
    <w:rsid w:val="00A04894"/>
    <w:rsid w:val="00A049DA"/>
    <w:rsid w:val="00A04A69"/>
    <w:rsid w:val="00A04E2C"/>
    <w:rsid w:val="00A05193"/>
    <w:rsid w:val="00A05519"/>
    <w:rsid w:val="00A05577"/>
    <w:rsid w:val="00A05718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CCF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190"/>
    <w:rsid w:val="00A1024D"/>
    <w:rsid w:val="00A10659"/>
    <w:rsid w:val="00A10672"/>
    <w:rsid w:val="00A10709"/>
    <w:rsid w:val="00A1083D"/>
    <w:rsid w:val="00A10862"/>
    <w:rsid w:val="00A109DA"/>
    <w:rsid w:val="00A10B27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0FE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CD5"/>
    <w:rsid w:val="00A14FF6"/>
    <w:rsid w:val="00A15417"/>
    <w:rsid w:val="00A15584"/>
    <w:rsid w:val="00A15834"/>
    <w:rsid w:val="00A15AE2"/>
    <w:rsid w:val="00A15AEA"/>
    <w:rsid w:val="00A15FCE"/>
    <w:rsid w:val="00A1616A"/>
    <w:rsid w:val="00A161AA"/>
    <w:rsid w:val="00A16238"/>
    <w:rsid w:val="00A163C5"/>
    <w:rsid w:val="00A16448"/>
    <w:rsid w:val="00A16777"/>
    <w:rsid w:val="00A16884"/>
    <w:rsid w:val="00A16A00"/>
    <w:rsid w:val="00A16B12"/>
    <w:rsid w:val="00A16D12"/>
    <w:rsid w:val="00A16D58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7BA"/>
    <w:rsid w:val="00A17C78"/>
    <w:rsid w:val="00A17C92"/>
    <w:rsid w:val="00A17F64"/>
    <w:rsid w:val="00A17FC3"/>
    <w:rsid w:val="00A20488"/>
    <w:rsid w:val="00A20591"/>
    <w:rsid w:val="00A20A6F"/>
    <w:rsid w:val="00A20A8C"/>
    <w:rsid w:val="00A20B14"/>
    <w:rsid w:val="00A20BEE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DAD"/>
    <w:rsid w:val="00A21F16"/>
    <w:rsid w:val="00A21F8F"/>
    <w:rsid w:val="00A21FB6"/>
    <w:rsid w:val="00A2206C"/>
    <w:rsid w:val="00A2231E"/>
    <w:rsid w:val="00A224B6"/>
    <w:rsid w:val="00A2258A"/>
    <w:rsid w:val="00A22815"/>
    <w:rsid w:val="00A2285F"/>
    <w:rsid w:val="00A22ADB"/>
    <w:rsid w:val="00A22C98"/>
    <w:rsid w:val="00A22E5D"/>
    <w:rsid w:val="00A23165"/>
    <w:rsid w:val="00A231AE"/>
    <w:rsid w:val="00A231B9"/>
    <w:rsid w:val="00A2337C"/>
    <w:rsid w:val="00A235FC"/>
    <w:rsid w:val="00A2376C"/>
    <w:rsid w:val="00A239AF"/>
    <w:rsid w:val="00A23AA2"/>
    <w:rsid w:val="00A23AB4"/>
    <w:rsid w:val="00A23CBD"/>
    <w:rsid w:val="00A23F3F"/>
    <w:rsid w:val="00A24121"/>
    <w:rsid w:val="00A243B9"/>
    <w:rsid w:val="00A24472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5F19"/>
    <w:rsid w:val="00A26002"/>
    <w:rsid w:val="00A262C6"/>
    <w:rsid w:val="00A26428"/>
    <w:rsid w:val="00A26912"/>
    <w:rsid w:val="00A26B18"/>
    <w:rsid w:val="00A26C27"/>
    <w:rsid w:val="00A26F2A"/>
    <w:rsid w:val="00A26FA0"/>
    <w:rsid w:val="00A27070"/>
    <w:rsid w:val="00A270CA"/>
    <w:rsid w:val="00A27103"/>
    <w:rsid w:val="00A27212"/>
    <w:rsid w:val="00A27215"/>
    <w:rsid w:val="00A2736E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89C"/>
    <w:rsid w:val="00A30CEC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7DC"/>
    <w:rsid w:val="00A329B2"/>
    <w:rsid w:val="00A32CA4"/>
    <w:rsid w:val="00A32D59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1BC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09"/>
    <w:rsid w:val="00A41F1A"/>
    <w:rsid w:val="00A4230F"/>
    <w:rsid w:val="00A42692"/>
    <w:rsid w:val="00A42AA8"/>
    <w:rsid w:val="00A42AF0"/>
    <w:rsid w:val="00A42DB5"/>
    <w:rsid w:val="00A433B6"/>
    <w:rsid w:val="00A43558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216"/>
    <w:rsid w:val="00A44919"/>
    <w:rsid w:val="00A44BD1"/>
    <w:rsid w:val="00A44E21"/>
    <w:rsid w:val="00A44E64"/>
    <w:rsid w:val="00A4525A"/>
    <w:rsid w:val="00A453C0"/>
    <w:rsid w:val="00A4549E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7A3"/>
    <w:rsid w:val="00A47918"/>
    <w:rsid w:val="00A47C6D"/>
    <w:rsid w:val="00A47EE5"/>
    <w:rsid w:val="00A508F6"/>
    <w:rsid w:val="00A50937"/>
    <w:rsid w:val="00A50973"/>
    <w:rsid w:val="00A50A03"/>
    <w:rsid w:val="00A50A85"/>
    <w:rsid w:val="00A50B11"/>
    <w:rsid w:val="00A50CD1"/>
    <w:rsid w:val="00A50E1F"/>
    <w:rsid w:val="00A5121C"/>
    <w:rsid w:val="00A5146E"/>
    <w:rsid w:val="00A517DB"/>
    <w:rsid w:val="00A518CC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838"/>
    <w:rsid w:val="00A539F9"/>
    <w:rsid w:val="00A53A50"/>
    <w:rsid w:val="00A53B32"/>
    <w:rsid w:val="00A53B84"/>
    <w:rsid w:val="00A53E8B"/>
    <w:rsid w:val="00A54019"/>
    <w:rsid w:val="00A540B8"/>
    <w:rsid w:val="00A540C5"/>
    <w:rsid w:val="00A5421F"/>
    <w:rsid w:val="00A542F7"/>
    <w:rsid w:val="00A54311"/>
    <w:rsid w:val="00A544E3"/>
    <w:rsid w:val="00A54885"/>
    <w:rsid w:val="00A54AFB"/>
    <w:rsid w:val="00A54F7B"/>
    <w:rsid w:val="00A550AB"/>
    <w:rsid w:val="00A553AF"/>
    <w:rsid w:val="00A554D9"/>
    <w:rsid w:val="00A55576"/>
    <w:rsid w:val="00A55633"/>
    <w:rsid w:val="00A55A0B"/>
    <w:rsid w:val="00A55FC2"/>
    <w:rsid w:val="00A56002"/>
    <w:rsid w:val="00A56075"/>
    <w:rsid w:val="00A56089"/>
    <w:rsid w:val="00A5625E"/>
    <w:rsid w:val="00A562C4"/>
    <w:rsid w:val="00A562FF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57F80"/>
    <w:rsid w:val="00A6004C"/>
    <w:rsid w:val="00A602F6"/>
    <w:rsid w:val="00A6048E"/>
    <w:rsid w:val="00A60A31"/>
    <w:rsid w:val="00A60AAD"/>
    <w:rsid w:val="00A60B23"/>
    <w:rsid w:val="00A60C5F"/>
    <w:rsid w:val="00A60C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127"/>
    <w:rsid w:val="00A6227B"/>
    <w:rsid w:val="00A62494"/>
    <w:rsid w:val="00A624C5"/>
    <w:rsid w:val="00A624DA"/>
    <w:rsid w:val="00A62604"/>
    <w:rsid w:val="00A62723"/>
    <w:rsid w:val="00A6288E"/>
    <w:rsid w:val="00A6290E"/>
    <w:rsid w:val="00A62A57"/>
    <w:rsid w:val="00A62CA5"/>
    <w:rsid w:val="00A62DAC"/>
    <w:rsid w:val="00A630BC"/>
    <w:rsid w:val="00A63145"/>
    <w:rsid w:val="00A6322A"/>
    <w:rsid w:val="00A634B0"/>
    <w:rsid w:val="00A6355A"/>
    <w:rsid w:val="00A63871"/>
    <w:rsid w:val="00A638D3"/>
    <w:rsid w:val="00A638D6"/>
    <w:rsid w:val="00A63964"/>
    <w:rsid w:val="00A63A77"/>
    <w:rsid w:val="00A63A97"/>
    <w:rsid w:val="00A63CDD"/>
    <w:rsid w:val="00A63EC1"/>
    <w:rsid w:val="00A63FE7"/>
    <w:rsid w:val="00A63FF4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5FA"/>
    <w:rsid w:val="00A66962"/>
    <w:rsid w:val="00A66A06"/>
    <w:rsid w:val="00A66C8C"/>
    <w:rsid w:val="00A66E6E"/>
    <w:rsid w:val="00A66FC7"/>
    <w:rsid w:val="00A6723A"/>
    <w:rsid w:val="00A67300"/>
    <w:rsid w:val="00A674C9"/>
    <w:rsid w:val="00A67740"/>
    <w:rsid w:val="00A679A1"/>
    <w:rsid w:val="00A67A1A"/>
    <w:rsid w:val="00A67A50"/>
    <w:rsid w:val="00A67C7B"/>
    <w:rsid w:val="00A67D6C"/>
    <w:rsid w:val="00A7037F"/>
    <w:rsid w:val="00A70874"/>
    <w:rsid w:val="00A708EA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2EC7"/>
    <w:rsid w:val="00A730FF"/>
    <w:rsid w:val="00A73129"/>
    <w:rsid w:val="00A73295"/>
    <w:rsid w:val="00A734BC"/>
    <w:rsid w:val="00A73A7D"/>
    <w:rsid w:val="00A73B72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C91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17"/>
    <w:rsid w:val="00A759B1"/>
    <w:rsid w:val="00A75B18"/>
    <w:rsid w:val="00A75DAF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26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2EB"/>
    <w:rsid w:val="00A813C5"/>
    <w:rsid w:val="00A81551"/>
    <w:rsid w:val="00A817DA"/>
    <w:rsid w:val="00A81A82"/>
    <w:rsid w:val="00A81F3B"/>
    <w:rsid w:val="00A8256D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148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ACA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1E1"/>
    <w:rsid w:val="00A865C9"/>
    <w:rsid w:val="00A869C9"/>
    <w:rsid w:val="00A870D1"/>
    <w:rsid w:val="00A877EE"/>
    <w:rsid w:val="00A87ACA"/>
    <w:rsid w:val="00A87CDC"/>
    <w:rsid w:val="00A87DA8"/>
    <w:rsid w:val="00A87E5E"/>
    <w:rsid w:val="00A87F4D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55"/>
    <w:rsid w:val="00A9117B"/>
    <w:rsid w:val="00A913E6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D51"/>
    <w:rsid w:val="00A91E41"/>
    <w:rsid w:val="00A922D9"/>
    <w:rsid w:val="00A924A3"/>
    <w:rsid w:val="00A924F4"/>
    <w:rsid w:val="00A925AF"/>
    <w:rsid w:val="00A92954"/>
    <w:rsid w:val="00A92AF4"/>
    <w:rsid w:val="00A92C57"/>
    <w:rsid w:val="00A930C6"/>
    <w:rsid w:val="00A93175"/>
    <w:rsid w:val="00A93686"/>
    <w:rsid w:val="00A93D19"/>
    <w:rsid w:val="00A941F5"/>
    <w:rsid w:val="00A94209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1B8"/>
    <w:rsid w:val="00A96455"/>
    <w:rsid w:val="00A96483"/>
    <w:rsid w:val="00A9675A"/>
    <w:rsid w:val="00A9766C"/>
    <w:rsid w:val="00A97704"/>
    <w:rsid w:val="00A9794D"/>
    <w:rsid w:val="00A979B3"/>
    <w:rsid w:val="00A97BAB"/>
    <w:rsid w:val="00A97D1E"/>
    <w:rsid w:val="00A97F64"/>
    <w:rsid w:val="00AA00AF"/>
    <w:rsid w:val="00AA02ED"/>
    <w:rsid w:val="00AA0337"/>
    <w:rsid w:val="00AA0B84"/>
    <w:rsid w:val="00AA0C19"/>
    <w:rsid w:val="00AA0C8A"/>
    <w:rsid w:val="00AA0DCA"/>
    <w:rsid w:val="00AA0E91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8D1"/>
    <w:rsid w:val="00AA39AF"/>
    <w:rsid w:val="00AA3AEE"/>
    <w:rsid w:val="00AA3BF7"/>
    <w:rsid w:val="00AA3E5B"/>
    <w:rsid w:val="00AA469F"/>
    <w:rsid w:val="00AA47F3"/>
    <w:rsid w:val="00AA4815"/>
    <w:rsid w:val="00AA4A79"/>
    <w:rsid w:val="00AA5046"/>
    <w:rsid w:val="00AA50B4"/>
    <w:rsid w:val="00AA50BE"/>
    <w:rsid w:val="00AA522D"/>
    <w:rsid w:val="00AA530D"/>
    <w:rsid w:val="00AA5561"/>
    <w:rsid w:val="00AA55FC"/>
    <w:rsid w:val="00AA56FC"/>
    <w:rsid w:val="00AA582B"/>
    <w:rsid w:val="00AA5B00"/>
    <w:rsid w:val="00AA5BB1"/>
    <w:rsid w:val="00AA5F04"/>
    <w:rsid w:val="00AA6148"/>
    <w:rsid w:val="00AA62AF"/>
    <w:rsid w:val="00AA6432"/>
    <w:rsid w:val="00AA64A1"/>
    <w:rsid w:val="00AA67A6"/>
    <w:rsid w:val="00AA6E01"/>
    <w:rsid w:val="00AA6EB6"/>
    <w:rsid w:val="00AA72C7"/>
    <w:rsid w:val="00AA73E6"/>
    <w:rsid w:val="00AA74B8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3C5"/>
    <w:rsid w:val="00AB24CF"/>
    <w:rsid w:val="00AB2601"/>
    <w:rsid w:val="00AB2713"/>
    <w:rsid w:val="00AB294F"/>
    <w:rsid w:val="00AB2F0C"/>
    <w:rsid w:val="00AB3315"/>
    <w:rsid w:val="00AB34FF"/>
    <w:rsid w:val="00AB355E"/>
    <w:rsid w:val="00AB3594"/>
    <w:rsid w:val="00AB35F1"/>
    <w:rsid w:val="00AB3688"/>
    <w:rsid w:val="00AB3731"/>
    <w:rsid w:val="00AB394F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7BC"/>
    <w:rsid w:val="00AB4A3D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BB4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2E0"/>
    <w:rsid w:val="00AC14F1"/>
    <w:rsid w:val="00AC1548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2A02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795"/>
    <w:rsid w:val="00AC49ED"/>
    <w:rsid w:val="00AC4A91"/>
    <w:rsid w:val="00AC4CD0"/>
    <w:rsid w:val="00AC4E96"/>
    <w:rsid w:val="00AC4FAE"/>
    <w:rsid w:val="00AC5195"/>
    <w:rsid w:val="00AC51E4"/>
    <w:rsid w:val="00AC53C7"/>
    <w:rsid w:val="00AC54EA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B7A"/>
    <w:rsid w:val="00AC6C75"/>
    <w:rsid w:val="00AC6DAD"/>
    <w:rsid w:val="00AC6E0A"/>
    <w:rsid w:val="00AC70BB"/>
    <w:rsid w:val="00AC71C6"/>
    <w:rsid w:val="00AC739D"/>
    <w:rsid w:val="00AC791C"/>
    <w:rsid w:val="00AC7CD7"/>
    <w:rsid w:val="00AC7D78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1D96"/>
    <w:rsid w:val="00AD2002"/>
    <w:rsid w:val="00AD2047"/>
    <w:rsid w:val="00AD2141"/>
    <w:rsid w:val="00AD217D"/>
    <w:rsid w:val="00AD217F"/>
    <w:rsid w:val="00AD22CF"/>
    <w:rsid w:val="00AD2459"/>
    <w:rsid w:val="00AD255A"/>
    <w:rsid w:val="00AD25C5"/>
    <w:rsid w:val="00AD2608"/>
    <w:rsid w:val="00AD2740"/>
    <w:rsid w:val="00AD2751"/>
    <w:rsid w:val="00AD275A"/>
    <w:rsid w:val="00AD27BD"/>
    <w:rsid w:val="00AD2882"/>
    <w:rsid w:val="00AD2B3B"/>
    <w:rsid w:val="00AD2C6E"/>
    <w:rsid w:val="00AD2E31"/>
    <w:rsid w:val="00AD2EBF"/>
    <w:rsid w:val="00AD2EFC"/>
    <w:rsid w:val="00AD3144"/>
    <w:rsid w:val="00AD325B"/>
    <w:rsid w:val="00AD3436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CEE"/>
    <w:rsid w:val="00AD4ECB"/>
    <w:rsid w:val="00AD51A8"/>
    <w:rsid w:val="00AD540A"/>
    <w:rsid w:val="00AD57A6"/>
    <w:rsid w:val="00AD5BC5"/>
    <w:rsid w:val="00AD5DEC"/>
    <w:rsid w:val="00AD5E6B"/>
    <w:rsid w:val="00AD5F88"/>
    <w:rsid w:val="00AD60F3"/>
    <w:rsid w:val="00AD6394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D7D3A"/>
    <w:rsid w:val="00AD7F35"/>
    <w:rsid w:val="00AE026F"/>
    <w:rsid w:val="00AE030D"/>
    <w:rsid w:val="00AE0522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22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C5D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161"/>
    <w:rsid w:val="00AF0175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B92"/>
    <w:rsid w:val="00AF2C09"/>
    <w:rsid w:val="00AF332C"/>
    <w:rsid w:val="00AF3439"/>
    <w:rsid w:val="00AF34DF"/>
    <w:rsid w:val="00AF3823"/>
    <w:rsid w:val="00AF3B8E"/>
    <w:rsid w:val="00AF3EC5"/>
    <w:rsid w:val="00AF4039"/>
    <w:rsid w:val="00AF40F8"/>
    <w:rsid w:val="00AF43AB"/>
    <w:rsid w:val="00AF447F"/>
    <w:rsid w:val="00AF45D9"/>
    <w:rsid w:val="00AF489E"/>
    <w:rsid w:val="00AF49B3"/>
    <w:rsid w:val="00AF4D41"/>
    <w:rsid w:val="00AF51F6"/>
    <w:rsid w:val="00AF522B"/>
    <w:rsid w:val="00AF524F"/>
    <w:rsid w:val="00AF568C"/>
    <w:rsid w:val="00AF5870"/>
    <w:rsid w:val="00AF58A7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36"/>
    <w:rsid w:val="00AF6EBC"/>
    <w:rsid w:val="00AF6F79"/>
    <w:rsid w:val="00AF6FF2"/>
    <w:rsid w:val="00AF7144"/>
    <w:rsid w:val="00AF7372"/>
    <w:rsid w:val="00AF7698"/>
    <w:rsid w:val="00AF7EAC"/>
    <w:rsid w:val="00AF7ED4"/>
    <w:rsid w:val="00B00050"/>
    <w:rsid w:val="00B00103"/>
    <w:rsid w:val="00B0030F"/>
    <w:rsid w:val="00B003BB"/>
    <w:rsid w:val="00B007A8"/>
    <w:rsid w:val="00B0086A"/>
    <w:rsid w:val="00B009D5"/>
    <w:rsid w:val="00B00C12"/>
    <w:rsid w:val="00B00DB2"/>
    <w:rsid w:val="00B00E1A"/>
    <w:rsid w:val="00B013DD"/>
    <w:rsid w:val="00B0157E"/>
    <w:rsid w:val="00B015F6"/>
    <w:rsid w:val="00B016C2"/>
    <w:rsid w:val="00B017A7"/>
    <w:rsid w:val="00B017F1"/>
    <w:rsid w:val="00B018E7"/>
    <w:rsid w:val="00B01DAB"/>
    <w:rsid w:val="00B01E2B"/>
    <w:rsid w:val="00B02315"/>
    <w:rsid w:val="00B025F6"/>
    <w:rsid w:val="00B028E0"/>
    <w:rsid w:val="00B0291B"/>
    <w:rsid w:val="00B02A50"/>
    <w:rsid w:val="00B02B13"/>
    <w:rsid w:val="00B02C90"/>
    <w:rsid w:val="00B02F07"/>
    <w:rsid w:val="00B02F7A"/>
    <w:rsid w:val="00B03122"/>
    <w:rsid w:val="00B0328E"/>
    <w:rsid w:val="00B032AA"/>
    <w:rsid w:val="00B032BE"/>
    <w:rsid w:val="00B0350F"/>
    <w:rsid w:val="00B035BB"/>
    <w:rsid w:val="00B03680"/>
    <w:rsid w:val="00B03D2F"/>
    <w:rsid w:val="00B03E74"/>
    <w:rsid w:val="00B03F8A"/>
    <w:rsid w:val="00B04069"/>
    <w:rsid w:val="00B04345"/>
    <w:rsid w:val="00B04516"/>
    <w:rsid w:val="00B04589"/>
    <w:rsid w:val="00B04907"/>
    <w:rsid w:val="00B04C26"/>
    <w:rsid w:val="00B04CCC"/>
    <w:rsid w:val="00B04EC0"/>
    <w:rsid w:val="00B04FA6"/>
    <w:rsid w:val="00B05186"/>
    <w:rsid w:val="00B0519D"/>
    <w:rsid w:val="00B05328"/>
    <w:rsid w:val="00B05855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08A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745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467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6B"/>
    <w:rsid w:val="00B158A6"/>
    <w:rsid w:val="00B15948"/>
    <w:rsid w:val="00B15958"/>
    <w:rsid w:val="00B15AF1"/>
    <w:rsid w:val="00B15B44"/>
    <w:rsid w:val="00B15CDF"/>
    <w:rsid w:val="00B15EE3"/>
    <w:rsid w:val="00B15FF0"/>
    <w:rsid w:val="00B16200"/>
    <w:rsid w:val="00B16281"/>
    <w:rsid w:val="00B16373"/>
    <w:rsid w:val="00B164AE"/>
    <w:rsid w:val="00B164D2"/>
    <w:rsid w:val="00B166B9"/>
    <w:rsid w:val="00B16ED4"/>
    <w:rsid w:val="00B17222"/>
    <w:rsid w:val="00B1728E"/>
    <w:rsid w:val="00B17333"/>
    <w:rsid w:val="00B17863"/>
    <w:rsid w:val="00B179CC"/>
    <w:rsid w:val="00B17BBE"/>
    <w:rsid w:val="00B17E53"/>
    <w:rsid w:val="00B17E60"/>
    <w:rsid w:val="00B200BD"/>
    <w:rsid w:val="00B20135"/>
    <w:rsid w:val="00B20146"/>
    <w:rsid w:val="00B202B9"/>
    <w:rsid w:val="00B204F9"/>
    <w:rsid w:val="00B207DD"/>
    <w:rsid w:val="00B20E7E"/>
    <w:rsid w:val="00B210BC"/>
    <w:rsid w:val="00B211D1"/>
    <w:rsid w:val="00B215D4"/>
    <w:rsid w:val="00B21852"/>
    <w:rsid w:val="00B21964"/>
    <w:rsid w:val="00B2203F"/>
    <w:rsid w:val="00B22132"/>
    <w:rsid w:val="00B222E7"/>
    <w:rsid w:val="00B22357"/>
    <w:rsid w:val="00B226EC"/>
    <w:rsid w:val="00B2273C"/>
    <w:rsid w:val="00B22A3E"/>
    <w:rsid w:val="00B22BC6"/>
    <w:rsid w:val="00B22EC1"/>
    <w:rsid w:val="00B233D0"/>
    <w:rsid w:val="00B234DA"/>
    <w:rsid w:val="00B23520"/>
    <w:rsid w:val="00B23593"/>
    <w:rsid w:val="00B235E9"/>
    <w:rsid w:val="00B23917"/>
    <w:rsid w:val="00B23AEE"/>
    <w:rsid w:val="00B2420C"/>
    <w:rsid w:val="00B246DC"/>
    <w:rsid w:val="00B24A33"/>
    <w:rsid w:val="00B24A5B"/>
    <w:rsid w:val="00B24A6F"/>
    <w:rsid w:val="00B24AC9"/>
    <w:rsid w:val="00B24B12"/>
    <w:rsid w:val="00B24BE1"/>
    <w:rsid w:val="00B24D94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84"/>
    <w:rsid w:val="00B258D0"/>
    <w:rsid w:val="00B25AB5"/>
    <w:rsid w:val="00B25D99"/>
    <w:rsid w:val="00B25DD7"/>
    <w:rsid w:val="00B25F74"/>
    <w:rsid w:val="00B26471"/>
    <w:rsid w:val="00B265F1"/>
    <w:rsid w:val="00B2692C"/>
    <w:rsid w:val="00B26C2E"/>
    <w:rsid w:val="00B26FB3"/>
    <w:rsid w:val="00B26FDE"/>
    <w:rsid w:val="00B27150"/>
    <w:rsid w:val="00B273F5"/>
    <w:rsid w:val="00B27467"/>
    <w:rsid w:val="00B2753E"/>
    <w:rsid w:val="00B275EA"/>
    <w:rsid w:val="00B27884"/>
    <w:rsid w:val="00B27AB0"/>
    <w:rsid w:val="00B27DDF"/>
    <w:rsid w:val="00B27F71"/>
    <w:rsid w:val="00B302D4"/>
    <w:rsid w:val="00B3055C"/>
    <w:rsid w:val="00B3074C"/>
    <w:rsid w:val="00B309FA"/>
    <w:rsid w:val="00B30AF6"/>
    <w:rsid w:val="00B30C9E"/>
    <w:rsid w:val="00B30D91"/>
    <w:rsid w:val="00B30ED4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011"/>
    <w:rsid w:val="00B34288"/>
    <w:rsid w:val="00B34537"/>
    <w:rsid w:val="00B3460E"/>
    <w:rsid w:val="00B34763"/>
    <w:rsid w:val="00B34786"/>
    <w:rsid w:val="00B3479F"/>
    <w:rsid w:val="00B347DF"/>
    <w:rsid w:val="00B34808"/>
    <w:rsid w:val="00B34C42"/>
    <w:rsid w:val="00B3501D"/>
    <w:rsid w:val="00B35192"/>
    <w:rsid w:val="00B353CF"/>
    <w:rsid w:val="00B35553"/>
    <w:rsid w:val="00B3556C"/>
    <w:rsid w:val="00B3586A"/>
    <w:rsid w:val="00B3597D"/>
    <w:rsid w:val="00B35A17"/>
    <w:rsid w:val="00B35D8F"/>
    <w:rsid w:val="00B3614C"/>
    <w:rsid w:val="00B3626B"/>
    <w:rsid w:val="00B362DD"/>
    <w:rsid w:val="00B36430"/>
    <w:rsid w:val="00B36617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989"/>
    <w:rsid w:val="00B37ADC"/>
    <w:rsid w:val="00B37FBE"/>
    <w:rsid w:val="00B401ED"/>
    <w:rsid w:val="00B4031E"/>
    <w:rsid w:val="00B406FD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2D43"/>
    <w:rsid w:val="00B43111"/>
    <w:rsid w:val="00B4339D"/>
    <w:rsid w:val="00B43600"/>
    <w:rsid w:val="00B43A61"/>
    <w:rsid w:val="00B43BAB"/>
    <w:rsid w:val="00B43C80"/>
    <w:rsid w:val="00B43E42"/>
    <w:rsid w:val="00B43F70"/>
    <w:rsid w:val="00B44073"/>
    <w:rsid w:val="00B44117"/>
    <w:rsid w:val="00B44173"/>
    <w:rsid w:val="00B4428E"/>
    <w:rsid w:val="00B443C2"/>
    <w:rsid w:val="00B44585"/>
    <w:rsid w:val="00B44921"/>
    <w:rsid w:val="00B44999"/>
    <w:rsid w:val="00B44B0C"/>
    <w:rsid w:val="00B44F97"/>
    <w:rsid w:val="00B45054"/>
    <w:rsid w:val="00B453A0"/>
    <w:rsid w:val="00B454A4"/>
    <w:rsid w:val="00B454BD"/>
    <w:rsid w:val="00B4583B"/>
    <w:rsid w:val="00B45EA9"/>
    <w:rsid w:val="00B45FD0"/>
    <w:rsid w:val="00B4614B"/>
    <w:rsid w:val="00B46333"/>
    <w:rsid w:val="00B46550"/>
    <w:rsid w:val="00B469C2"/>
    <w:rsid w:val="00B46A51"/>
    <w:rsid w:val="00B46B2E"/>
    <w:rsid w:val="00B46FFB"/>
    <w:rsid w:val="00B47A1B"/>
    <w:rsid w:val="00B47AE8"/>
    <w:rsid w:val="00B47B65"/>
    <w:rsid w:val="00B47E30"/>
    <w:rsid w:val="00B5011B"/>
    <w:rsid w:val="00B50141"/>
    <w:rsid w:val="00B50207"/>
    <w:rsid w:val="00B50372"/>
    <w:rsid w:val="00B5046A"/>
    <w:rsid w:val="00B5063A"/>
    <w:rsid w:val="00B50D31"/>
    <w:rsid w:val="00B50E80"/>
    <w:rsid w:val="00B50F4B"/>
    <w:rsid w:val="00B51002"/>
    <w:rsid w:val="00B5109F"/>
    <w:rsid w:val="00B510DE"/>
    <w:rsid w:val="00B513C2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769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BC2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BE3"/>
    <w:rsid w:val="00B54FB0"/>
    <w:rsid w:val="00B55118"/>
    <w:rsid w:val="00B5524B"/>
    <w:rsid w:val="00B55255"/>
    <w:rsid w:val="00B5547F"/>
    <w:rsid w:val="00B55496"/>
    <w:rsid w:val="00B5556F"/>
    <w:rsid w:val="00B556A0"/>
    <w:rsid w:val="00B556FF"/>
    <w:rsid w:val="00B55967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45C"/>
    <w:rsid w:val="00B61604"/>
    <w:rsid w:val="00B618DA"/>
    <w:rsid w:val="00B619AD"/>
    <w:rsid w:val="00B619C6"/>
    <w:rsid w:val="00B61AA2"/>
    <w:rsid w:val="00B61B71"/>
    <w:rsid w:val="00B61CCA"/>
    <w:rsid w:val="00B61D05"/>
    <w:rsid w:val="00B61D36"/>
    <w:rsid w:val="00B61D4F"/>
    <w:rsid w:val="00B61DF9"/>
    <w:rsid w:val="00B620DA"/>
    <w:rsid w:val="00B6238D"/>
    <w:rsid w:val="00B625C7"/>
    <w:rsid w:val="00B62654"/>
    <w:rsid w:val="00B62706"/>
    <w:rsid w:val="00B62A5C"/>
    <w:rsid w:val="00B62BBB"/>
    <w:rsid w:val="00B6323E"/>
    <w:rsid w:val="00B632D3"/>
    <w:rsid w:val="00B634AC"/>
    <w:rsid w:val="00B6355E"/>
    <w:rsid w:val="00B637FC"/>
    <w:rsid w:val="00B638B4"/>
    <w:rsid w:val="00B63B97"/>
    <w:rsid w:val="00B63EAB"/>
    <w:rsid w:val="00B63FB6"/>
    <w:rsid w:val="00B63FE7"/>
    <w:rsid w:val="00B64123"/>
    <w:rsid w:val="00B64219"/>
    <w:rsid w:val="00B64476"/>
    <w:rsid w:val="00B64486"/>
    <w:rsid w:val="00B648E6"/>
    <w:rsid w:val="00B64943"/>
    <w:rsid w:val="00B64B39"/>
    <w:rsid w:val="00B64BA5"/>
    <w:rsid w:val="00B64D11"/>
    <w:rsid w:val="00B64E9F"/>
    <w:rsid w:val="00B64F38"/>
    <w:rsid w:val="00B6505F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2EC"/>
    <w:rsid w:val="00B6633F"/>
    <w:rsid w:val="00B66417"/>
    <w:rsid w:val="00B66481"/>
    <w:rsid w:val="00B66529"/>
    <w:rsid w:val="00B66545"/>
    <w:rsid w:val="00B66546"/>
    <w:rsid w:val="00B665C7"/>
    <w:rsid w:val="00B66729"/>
    <w:rsid w:val="00B667F4"/>
    <w:rsid w:val="00B6683C"/>
    <w:rsid w:val="00B66937"/>
    <w:rsid w:val="00B669E0"/>
    <w:rsid w:val="00B66D19"/>
    <w:rsid w:val="00B66E7F"/>
    <w:rsid w:val="00B66F7B"/>
    <w:rsid w:val="00B66F82"/>
    <w:rsid w:val="00B672F6"/>
    <w:rsid w:val="00B67388"/>
    <w:rsid w:val="00B67494"/>
    <w:rsid w:val="00B67504"/>
    <w:rsid w:val="00B67610"/>
    <w:rsid w:val="00B67634"/>
    <w:rsid w:val="00B67AB7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ADE"/>
    <w:rsid w:val="00B70BE2"/>
    <w:rsid w:val="00B70C55"/>
    <w:rsid w:val="00B70D04"/>
    <w:rsid w:val="00B70DE9"/>
    <w:rsid w:val="00B70E69"/>
    <w:rsid w:val="00B70ED0"/>
    <w:rsid w:val="00B7109C"/>
    <w:rsid w:val="00B710E0"/>
    <w:rsid w:val="00B713B3"/>
    <w:rsid w:val="00B71585"/>
    <w:rsid w:val="00B7173C"/>
    <w:rsid w:val="00B7189D"/>
    <w:rsid w:val="00B71907"/>
    <w:rsid w:val="00B71F32"/>
    <w:rsid w:val="00B72066"/>
    <w:rsid w:val="00B72A04"/>
    <w:rsid w:val="00B72BCC"/>
    <w:rsid w:val="00B72E6A"/>
    <w:rsid w:val="00B72F94"/>
    <w:rsid w:val="00B73002"/>
    <w:rsid w:val="00B730CD"/>
    <w:rsid w:val="00B7311E"/>
    <w:rsid w:val="00B73154"/>
    <w:rsid w:val="00B732AC"/>
    <w:rsid w:val="00B7358B"/>
    <w:rsid w:val="00B73622"/>
    <w:rsid w:val="00B73626"/>
    <w:rsid w:val="00B7362A"/>
    <w:rsid w:val="00B7373A"/>
    <w:rsid w:val="00B73948"/>
    <w:rsid w:val="00B73D42"/>
    <w:rsid w:val="00B73DFD"/>
    <w:rsid w:val="00B73ECD"/>
    <w:rsid w:val="00B73F36"/>
    <w:rsid w:val="00B741DC"/>
    <w:rsid w:val="00B74301"/>
    <w:rsid w:val="00B7439D"/>
    <w:rsid w:val="00B74B90"/>
    <w:rsid w:val="00B74C23"/>
    <w:rsid w:val="00B74F26"/>
    <w:rsid w:val="00B75243"/>
    <w:rsid w:val="00B7565B"/>
    <w:rsid w:val="00B7591E"/>
    <w:rsid w:val="00B759D1"/>
    <w:rsid w:val="00B75A38"/>
    <w:rsid w:val="00B75BE6"/>
    <w:rsid w:val="00B75CFB"/>
    <w:rsid w:val="00B75DA0"/>
    <w:rsid w:val="00B75F97"/>
    <w:rsid w:val="00B76021"/>
    <w:rsid w:val="00B760DA"/>
    <w:rsid w:val="00B761A1"/>
    <w:rsid w:val="00B76548"/>
    <w:rsid w:val="00B76751"/>
    <w:rsid w:val="00B76954"/>
    <w:rsid w:val="00B76AF5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399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DFD"/>
    <w:rsid w:val="00B81E83"/>
    <w:rsid w:val="00B81FFA"/>
    <w:rsid w:val="00B82022"/>
    <w:rsid w:val="00B821CB"/>
    <w:rsid w:val="00B82223"/>
    <w:rsid w:val="00B82565"/>
    <w:rsid w:val="00B82703"/>
    <w:rsid w:val="00B82792"/>
    <w:rsid w:val="00B8289C"/>
    <w:rsid w:val="00B82E5C"/>
    <w:rsid w:val="00B83219"/>
    <w:rsid w:val="00B833B2"/>
    <w:rsid w:val="00B833C0"/>
    <w:rsid w:val="00B833E9"/>
    <w:rsid w:val="00B83466"/>
    <w:rsid w:val="00B834EA"/>
    <w:rsid w:val="00B8352A"/>
    <w:rsid w:val="00B835B9"/>
    <w:rsid w:val="00B837B5"/>
    <w:rsid w:val="00B83829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95F"/>
    <w:rsid w:val="00B84AAE"/>
    <w:rsid w:val="00B84BD1"/>
    <w:rsid w:val="00B84C10"/>
    <w:rsid w:val="00B84CF1"/>
    <w:rsid w:val="00B84D51"/>
    <w:rsid w:val="00B84E0C"/>
    <w:rsid w:val="00B85275"/>
    <w:rsid w:val="00B853B8"/>
    <w:rsid w:val="00B855D8"/>
    <w:rsid w:val="00B85633"/>
    <w:rsid w:val="00B85666"/>
    <w:rsid w:val="00B85746"/>
    <w:rsid w:val="00B8588D"/>
    <w:rsid w:val="00B859DA"/>
    <w:rsid w:val="00B85EB2"/>
    <w:rsid w:val="00B86036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953"/>
    <w:rsid w:val="00B87C5C"/>
    <w:rsid w:val="00B87D28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91A"/>
    <w:rsid w:val="00B91AF9"/>
    <w:rsid w:val="00B91B6E"/>
    <w:rsid w:val="00B91BD6"/>
    <w:rsid w:val="00B91DD4"/>
    <w:rsid w:val="00B91E8F"/>
    <w:rsid w:val="00B91EE2"/>
    <w:rsid w:val="00B91EF4"/>
    <w:rsid w:val="00B92556"/>
    <w:rsid w:val="00B926E9"/>
    <w:rsid w:val="00B92708"/>
    <w:rsid w:val="00B92750"/>
    <w:rsid w:val="00B92948"/>
    <w:rsid w:val="00B92ABC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09"/>
    <w:rsid w:val="00B93C99"/>
    <w:rsid w:val="00B93E0D"/>
    <w:rsid w:val="00B93E36"/>
    <w:rsid w:val="00B94087"/>
    <w:rsid w:val="00B94265"/>
    <w:rsid w:val="00B9442A"/>
    <w:rsid w:val="00B945A0"/>
    <w:rsid w:val="00B94678"/>
    <w:rsid w:val="00B9478C"/>
    <w:rsid w:val="00B948DA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5B"/>
    <w:rsid w:val="00B96FC5"/>
    <w:rsid w:val="00B9701D"/>
    <w:rsid w:val="00B9717A"/>
    <w:rsid w:val="00B9720E"/>
    <w:rsid w:val="00B9746F"/>
    <w:rsid w:val="00B9770D"/>
    <w:rsid w:val="00B977C7"/>
    <w:rsid w:val="00B9788D"/>
    <w:rsid w:val="00B97E0E"/>
    <w:rsid w:val="00B97F1F"/>
    <w:rsid w:val="00BA027B"/>
    <w:rsid w:val="00BA0308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C75"/>
    <w:rsid w:val="00BA1E13"/>
    <w:rsid w:val="00BA1EBF"/>
    <w:rsid w:val="00BA1EDB"/>
    <w:rsid w:val="00BA2003"/>
    <w:rsid w:val="00BA24D4"/>
    <w:rsid w:val="00BA26CA"/>
    <w:rsid w:val="00BA2840"/>
    <w:rsid w:val="00BA296E"/>
    <w:rsid w:val="00BA2FDE"/>
    <w:rsid w:val="00BA2FF0"/>
    <w:rsid w:val="00BA331B"/>
    <w:rsid w:val="00BA333C"/>
    <w:rsid w:val="00BA39C1"/>
    <w:rsid w:val="00BA4045"/>
    <w:rsid w:val="00BA41B3"/>
    <w:rsid w:val="00BA41C1"/>
    <w:rsid w:val="00BA43C7"/>
    <w:rsid w:val="00BA4401"/>
    <w:rsid w:val="00BA4965"/>
    <w:rsid w:val="00BA4B39"/>
    <w:rsid w:val="00BA4BBF"/>
    <w:rsid w:val="00BA4D09"/>
    <w:rsid w:val="00BA4DE1"/>
    <w:rsid w:val="00BA4F08"/>
    <w:rsid w:val="00BA54D8"/>
    <w:rsid w:val="00BA58F1"/>
    <w:rsid w:val="00BA5AEA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515"/>
    <w:rsid w:val="00BA77EE"/>
    <w:rsid w:val="00BA783D"/>
    <w:rsid w:val="00BA79C3"/>
    <w:rsid w:val="00BA79ED"/>
    <w:rsid w:val="00BA7A31"/>
    <w:rsid w:val="00BB0487"/>
    <w:rsid w:val="00BB0AC3"/>
    <w:rsid w:val="00BB0CB6"/>
    <w:rsid w:val="00BB0D01"/>
    <w:rsid w:val="00BB0D6F"/>
    <w:rsid w:val="00BB0F2B"/>
    <w:rsid w:val="00BB1026"/>
    <w:rsid w:val="00BB116B"/>
    <w:rsid w:val="00BB1196"/>
    <w:rsid w:val="00BB1292"/>
    <w:rsid w:val="00BB13B1"/>
    <w:rsid w:val="00BB1615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5EA"/>
    <w:rsid w:val="00BB2841"/>
    <w:rsid w:val="00BB2B5B"/>
    <w:rsid w:val="00BB2D9D"/>
    <w:rsid w:val="00BB2DF4"/>
    <w:rsid w:val="00BB2EAD"/>
    <w:rsid w:val="00BB304E"/>
    <w:rsid w:val="00BB31D3"/>
    <w:rsid w:val="00BB33B0"/>
    <w:rsid w:val="00BB3429"/>
    <w:rsid w:val="00BB3677"/>
    <w:rsid w:val="00BB3923"/>
    <w:rsid w:val="00BB399C"/>
    <w:rsid w:val="00BB3D7B"/>
    <w:rsid w:val="00BB3E64"/>
    <w:rsid w:val="00BB3EC7"/>
    <w:rsid w:val="00BB400F"/>
    <w:rsid w:val="00BB4105"/>
    <w:rsid w:val="00BB4336"/>
    <w:rsid w:val="00BB4502"/>
    <w:rsid w:val="00BB4813"/>
    <w:rsid w:val="00BB4830"/>
    <w:rsid w:val="00BB4A52"/>
    <w:rsid w:val="00BB4BD9"/>
    <w:rsid w:val="00BB4C41"/>
    <w:rsid w:val="00BB4DE3"/>
    <w:rsid w:val="00BB4E03"/>
    <w:rsid w:val="00BB4F56"/>
    <w:rsid w:val="00BB53D2"/>
    <w:rsid w:val="00BB5548"/>
    <w:rsid w:val="00BB5571"/>
    <w:rsid w:val="00BB580F"/>
    <w:rsid w:val="00BB581B"/>
    <w:rsid w:val="00BB5993"/>
    <w:rsid w:val="00BB5D2E"/>
    <w:rsid w:val="00BB5E51"/>
    <w:rsid w:val="00BB5EBB"/>
    <w:rsid w:val="00BB5F6A"/>
    <w:rsid w:val="00BB5F87"/>
    <w:rsid w:val="00BB6011"/>
    <w:rsid w:val="00BB623A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25D"/>
    <w:rsid w:val="00BC1463"/>
    <w:rsid w:val="00BC1485"/>
    <w:rsid w:val="00BC14B7"/>
    <w:rsid w:val="00BC1622"/>
    <w:rsid w:val="00BC1916"/>
    <w:rsid w:val="00BC1A9D"/>
    <w:rsid w:val="00BC1F2E"/>
    <w:rsid w:val="00BC1FD1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294"/>
    <w:rsid w:val="00BC3411"/>
    <w:rsid w:val="00BC34CC"/>
    <w:rsid w:val="00BC3619"/>
    <w:rsid w:val="00BC3B0D"/>
    <w:rsid w:val="00BC3BEC"/>
    <w:rsid w:val="00BC3D30"/>
    <w:rsid w:val="00BC3F47"/>
    <w:rsid w:val="00BC4144"/>
    <w:rsid w:val="00BC415E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749"/>
    <w:rsid w:val="00BC5A11"/>
    <w:rsid w:val="00BC5ADE"/>
    <w:rsid w:val="00BC5BDC"/>
    <w:rsid w:val="00BC5C1A"/>
    <w:rsid w:val="00BC5E1B"/>
    <w:rsid w:val="00BC5E70"/>
    <w:rsid w:val="00BC5E71"/>
    <w:rsid w:val="00BC5FB2"/>
    <w:rsid w:val="00BC6105"/>
    <w:rsid w:val="00BC61DB"/>
    <w:rsid w:val="00BC661F"/>
    <w:rsid w:val="00BC66AB"/>
    <w:rsid w:val="00BC66D2"/>
    <w:rsid w:val="00BC67ED"/>
    <w:rsid w:val="00BC695C"/>
    <w:rsid w:val="00BC6B48"/>
    <w:rsid w:val="00BC6D26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02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30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6BCB"/>
    <w:rsid w:val="00BD70F8"/>
    <w:rsid w:val="00BD74E9"/>
    <w:rsid w:val="00BD786C"/>
    <w:rsid w:val="00BD7A62"/>
    <w:rsid w:val="00BD7DF7"/>
    <w:rsid w:val="00BD7E33"/>
    <w:rsid w:val="00BD7E95"/>
    <w:rsid w:val="00BE014A"/>
    <w:rsid w:val="00BE0624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88C"/>
    <w:rsid w:val="00BE1AC7"/>
    <w:rsid w:val="00BE22EF"/>
    <w:rsid w:val="00BE273A"/>
    <w:rsid w:val="00BE2823"/>
    <w:rsid w:val="00BE2A06"/>
    <w:rsid w:val="00BE2B41"/>
    <w:rsid w:val="00BE30CB"/>
    <w:rsid w:val="00BE3242"/>
    <w:rsid w:val="00BE330C"/>
    <w:rsid w:val="00BE33A2"/>
    <w:rsid w:val="00BE345D"/>
    <w:rsid w:val="00BE35AC"/>
    <w:rsid w:val="00BE3698"/>
    <w:rsid w:val="00BE3E1D"/>
    <w:rsid w:val="00BE3E44"/>
    <w:rsid w:val="00BE4021"/>
    <w:rsid w:val="00BE4190"/>
    <w:rsid w:val="00BE41A3"/>
    <w:rsid w:val="00BE4693"/>
    <w:rsid w:val="00BE4860"/>
    <w:rsid w:val="00BE4BD4"/>
    <w:rsid w:val="00BE4CFB"/>
    <w:rsid w:val="00BE4DAB"/>
    <w:rsid w:val="00BE4E31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BBD"/>
    <w:rsid w:val="00BE5D3E"/>
    <w:rsid w:val="00BE5F86"/>
    <w:rsid w:val="00BE60E5"/>
    <w:rsid w:val="00BE62E8"/>
    <w:rsid w:val="00BE66AB"/>
    <w:rsid w:val="00BE677B"/>
    <w:rsid w:val="00BE6938"/>
    <w:rsid w:val="00BE6A6B"/>
    <w:rsid w:val="00BE6C5D"/>
    <w:rsid w:val="00BE6CC8"/>
    <w:rsid w:val="00BE6F07"/>
    <w:rsid w:val="00BE74D1"/>
    <w:rsid w:val="00BE75E0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E70"/>
    <w:rsid w:val="00BE7F84"/>
    <w:rsid w:val="00BF02B0"/>
    <w:rsid w:val="00BF050C"/>
    <w:rsid w:val="00BF071A"/>
    <w:rsid w:val="00BF0C87"/>
    <w:rsid w:val="00BF0DD7"/>
    <w:rsid w:val="00BF0E61"/>
    <w:rsid w:val="00BF0ECC"/>
    <w:rsid w:val="00BF101B"/>
    <w:rsid w:val="00BF109E"/>
    <w:rsid w:val="00BF128D"/>
    <w:rsid w:val="00BF1931"/>
    <w:rsid w:val="00BF19DB"/>
    <w:rsid w:val="00BF1C5C"/>
    <w:rsid w:val="00BF26BA"/>
    <w:rsid w:val="00BF27A3"/>
    <w:rsid w:val="00BF28A7"/>
    <w:rsid w:val="00BF2AAA"/>
    <w:rsid w:val="00BF2C8A"/>
    <w:rsid w:val="00BF2CB7"/>
    <w:rsid w:val="00BF2CFF"/>
    <w:rsid w:val="00BF2F0B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AA"/>
    <w:rsid w:val="00BF4DFF"/>
    <w:rsid w:val="00BF4FF8"/>
    <w:rsid w:val="00BF5031"/>
    <w:rsid w:val="00BF50B1"/>
    <w:rsid w:val="00BF5146"/>
    <w:rsid w:val="00BF55B8"/>
    <w:rsid w:val="00BF58C6"/>
    <w:rsid w:val="00BF59A5"/>
    <w:rsid w:val="00BF5C53"/>
    <w:rsid w:val="00BF6162"/>
    <w:rsid w:val="00BF64D5"/>
    <w:rsid w:val="00BF6500"/>
    <w:rsid w:val="00BF67B7"/>
    <w:rsid w:val="00BF69CC"/>
    <w:rsid w:val="00BF6A23"/>
    <w:rsid w:val="00BF6F43"/>
    <w:rsid w:val="00BF7465"/>
    <w:rsid w:val="00BF75D7"/>
    <w:rsid w:val="00BF760E"/>
    <w:rsid w:val="00BF7803"/>
    <w:rsid w:val="00BF782D"/>
    <w:rsid w:val="00BF78FE"/>
    <w:rsid w:val="00BF790C"/>
    <w:rsid w:val="00BF7D6A"/>
    <w:rsid w:val="00C00016"/>
    <w:rsid w:val="00C00054"/>
    <w:rsid w:val="00C000F4"/>
    <w:rsid w:val="00C00174"/>
    <w:rsid w:val="00C00293"/>
    <w:rsid w:val="00C003BA"/>
    <w:rsid w:val="00C005F6"/>
    <w:rsid w:val="00C00759"/>
    <w:rsid w:val="00C00C51"/>
    <w:rsid w:val="00C01169"/>
    <w:rsid w:val="00C01180"/>
    <w:rsid w:val="00C01427"/>
    <w:rsid w:val="00C01598"/>
    <w:rsid w:val="00C0182A"/>
    <w:rsid w:val="00C0192B"/>
    <w:rsid w:val="00C01958"/>
    <w:rsid w:val="00C01B74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3F8D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4"/>
    <w:rsid w:val="00C05F9A"/>
    <w:rsid w:val="00C06183"/>
    <w:rsid w:val="00C06278"/>
    <w:rsid w:val="00C0634D"/>
    <w:rsid w:val="00C064D6"/>
    <w:rsid w:val="00C0681F"/>
    <w:rsid w:val="00C06BDF"/>
    <w:rsid w:val="00C06C22"/>
    <w:rsid w:val="00C06C82"/>
    <w:rsid w:val="00C06E7C"/>
    <w:rsid w:val="00C07184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8A2"/>
    <w:rsid w:val="00C10A7C"/>
    <w:rsid w:val="00C11185"/>
    <w:rsid w:val="00C11228"/>
    <w:rsid w:val="00C1175C"/>
    <w:rsid w:val="00C118B0"/>
    <w:rsid w:val="00C119BE"/>
    <w:rsid w:val="00C11ACA"/>
    <w:rsid w:val="00C11D29"/>
    <w:rsid w:val="00C1206A"/>
    <w:rsid w:val="00C12071"/>
    <w:rsid w:val="00C128AD"/>
    <w:rsid w:val="00C12905"/>
    <w:rsid w:val="00C12A12"/>
    <w:rsid w:val="00C12A26"/>
    <w:rsid w:val="00C12CE9"/>
    <w:rsid w:val="00C13030"/>
    <w:rsid w:val="00C130A0"/>
    <w:rsid w:val="00C130D4"/>
    <w:rsid w:val="00C132F2"/>
    <w:rsid w:val="00C13364"/>
    <w:rsid w:val="00C133C9"/>
    <w:rsid w:val="00C134BB"/>
    <w:rsid w:val="00C136A7"/>
    <w:rsid w:val="00C138EC"/>
    <w:rsid w:val="00C13966"/>
    <w:rsid w:val="00C13D49"/>
    <w:rsid w:val="00C13ECD"/>
    <w:rsid w:val="00C14060"/>
    <w:rsid w:val="00C14282"/>
    <w:rsid w:val="00C14918"/>
    <w:rsid w:val="00C149E0"/>
    <w:rsid w:val="00C149E2"/>
    <w:rsid w:val="00C14B50"/>
    <w:rsid w:val="00C14D8E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10"/>
    <w:rsid w:val="00C16B46"/>
    <w:rsid w:val="00C16BF7"/>
    <w:rsid w:val="00C170A5"/>
    <w:rsid w:val="00C17333"/>
    <w:rsid w:val="00C1737D"/>
    <w:rsid w:val="00C173CD"/>
    <w:rsid w:val="00C174AE"/>
    <w:rsid w:val="00C17944"/>
    <w:rsid w:val="00C17BBE"/>
    <w:rsid w:val="00C17BEB"/>
    <w:rsid w:val="00C17F77"/>
    <w:rsid w:val="00C200CF"/>
    <w:rsid w:val="00C2020B"/>
    <w:rsid w:val="00C2032E"/>
    <w:rsid w:val="00C20679"/>
    <w:rsid w:val="00C2069A"/>
    <w:rsid w:val="00C20879"/>
    <w:rsid w:val="00C20BF5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2EC8"/>
    <w:rsid w:val="00C23118"/>
    <w:rsid w:val="00C23126"/>
    <w:rsid w:val="00C23150"/>
    <w:rsid w:val="00C23621"/>
    <w:rsid w:val="00C23728"/>
    <w:rsid w:val="00C23784"/>
    <w:rsid w:val="00C238A9"/>
    <w:rsid w:val="00C23B2E"/>
    <w:rsid w:val="00C23B45"/>
    <w:rsid w:val="00C23D49"/>
    <w:rsid w:val="00C23E27"/>
    <w:rsid w:val="00C23E41"/>
    <w:rsid w:val="00C24000"/>
    <w:rsid w:val="00C24029"/>
    <w:rsid w:val="00C2404D"/>
    <w:rsid w:val="00C24318"/>
    <w:rsid w:val="00C24360"/>
    <w:rsid w:val="00C244A3"/>
    <w:rsid w:val="00C24502"/>
    <w:rsid w:val="00C249D8"/>
    <w:rsid w:val="00C24B96"/>
    <w:rsid w:val="00C24BC2"/>
    <w:rsid w:val="00C24EF0"/>
    <w:rsid w:val="00C24FA5"/>
    <w:rsid w:val="00C25437"/>
    <w:rsid w:val="00C25503"/>
    <w:rsid w:val="00C255A7"/>
    <w:rsid w:val="00C255AB"/>
    <w:rsid w:val="00C25618"/>
    <w:rsid w:val="00C2564E"/>
    <w:rsid w:val="00C256BB"/>
    <w:rsid w:val="00C25858"/>
    <w:rsid w:val="00C25868"/>
    <w:rsid w:val="00C25A7F"/>
    <w:rsid w:val="00C25CA8"/>
    <w:rsid w:val="00C25EA4"/>
    <w:rsid w:val="00C260CA"/>
    <w:rsid w:val="00C2659F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62"/>
    <w:rsid w:val="00C3038B"/>
    <w:rsid w:val="00C303CA"/>
    <w:rsid w:val="00C305E6"/>
    <w:rsid w:val="00C306BB"/>
    <w:rsid w:val="00C3093F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0DF"/>
    <w:rsid w:val="00C32170"/>
    <w:rsid w:val="00C3225F"/>
    <w:rsid w:val="00C32356"/>
    <w:rsid w:val="00C323AA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991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4CD4"/>
    <w:rsid w:val="00C35132"/>
    <w:rsid w:val="00C35252"/>
    <w:rsid w:val="00C35411"/>
    <w:rsid w:val="00C3542A"/>
    <w:rsid w:val="00C356CE"/>
    <w:rsid w:val="00C35A4D"/>
    <w:rsid w:val="00C35C25"/>
    <w:rsid w:val="00C35D70"/>
    <w:rsid w:val="00C35E78"/>
    <w:rsid w:val="00C35FC9"/>
    <w:rsid w:val="00C361A6"/>
    <w:rsid w:val="00C36261"/>
    <w:rsid w:val="00C363B9"/>
    <w:rsid w:val="00C36640"/>
    <w:rsid w:val="00C3676C"/>
    <w:rsid w:val="00C367BA"/>
    <w:rsid w:val="00C36A13"/>
    <w:rsid w:val="00C36A43"/>
    <w:rsid w:val="00C36AC8"/>
    <w:rsid w:val="00C36C28"/>
    <w:rsid w:val="00C36C90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D85"/>
    <w:rsid w:val="00C40E11"/>
    <w:rsid w:val="00C41098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C32"/>
    <w:rsid w:val="00C42D39"/>
    <w:rsid w:val="00C42D7F"/>
    <w:rsid w:val="00C42FA4"/>
    <w:rsid w:val="00C431AA"/>
    <w:rsid w:val="00C43248"/>
    <w:rsid w:val="00C4351D"/>
    <w:rsid w:val="00C439B5"/>
    <w:rsid w:val="00C43C37"/>
    <w:rsid w:val="00C43D36"/>
    <w:rsid w:val="00C446DD"/>
    <w:rsid w:val="00C44901"/>
    <w:rsid w:val="00C44950"/>
    <w:rsid w:val="00C44A84"/>
    <w:rsid w:val="00C44BED"/>
    <w:rsid w:val="00C44E9D"/>
    <w:rsid w:val="00C44EAE"/>
    <w:rsid w:val="00C450B6"/>
    <w:rsid w:val="00C45297"/>
    <w:rsid w:val="00C45530"/>
    <w:rsid w:val="00C45586"/>
    <w:rsid w:val="00C45C8A"/>
    <w:rsid w:val="00C45D5D"/>
    <w:rsid w:val="00C45D6A"/>
    <w:rsid w:val="00C45F3D"/>
    <w:rsid w:val="00C46002"/>
    <w:rsid w:val="00C464C0"/>
    <w:rsid w:val="00C46507"/>
    <w:rsid w:val="00C4651A"/>
    <w:rsid w:val="00C46553"/>
    <w:rsid w:val="00C4670B"/>
    <w:rsid w:val="00C4677B"/>
    <w:rsid w:val="00C46A0C"/>
    <w:rsid w:val="00C46B2C"/>
    <w:rsid w:val="00C46B6A"/>
    <w:rsid w:val="00C46CA3"/>
    <w:rsid w:val="00C4751C"/>
    <w:rsid w:val="00C476A2"/>
    <w:rsid w:val="00C47967"/>
    <w:rsid w:val="00C47F29"/>
    <w:rsid w:val="00C501CF"/>
    <w:rsid w:val="00C50772"/>
    <w:rsid w:val="00C507BA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2C6"/>
    <w:rsid w:val="00C52B20"/>
    <w:rsid w:val="00C52E91"/>
    <w:rsid w:val="00C52EA5"/>
    <w:rsid w:val="00C53194"/>
    <w:rsid w:val="00C53306"/>
    <w:rsid w:val="00C533D7"/>
    <w:rsid w:val="00C53616"/>
    <w:rsid w:val="00C536FB"/>
    <w:rsid w:val="00C53792"/>
    <w:rsid w:val="00C53817"/>
    <w:rsid w:val="00C5394C"/>
    <w:rsid w:val="00C53B91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453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312"/>
    <w:rsid w:val="00C57461"/>
    <w:rsid w:val="00C57578"/>
    <w:rsid w:val="00C579FC"/>
    <w:rsid w:val="00C57A5D"/>
    <w:rsid w:val="00C57B0C"/>
    <w:rsid w:val="00C57DC7"/>
    <w:rsid w:val="00C6014E"/>
    <w:rsid w:val="00C60361"/>
    <w:rsid w:val="00C603BE"/>
    <w:rsid w:val="00C603F7"/>
    <w:rsid w:val="00C60482"/>
    <w:rsid w:val="00C6062B"/>
    <w:rsid w:val="00C60A6B"/>
    <w:rsid w:val="00C60D48"/>
    <w:rsid w:val="00C60FF5"/>
    <w:rsid w:val="00C610E2"/>
    <w:rsid w:val="00C611F6"/>
    <w:rsid w:val="00C613FA"/>
    <w:rsid w:val="00C61AE8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2F1E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4AD6"/>
    <w:rsid w:val="00C64E92"/>
    <w:rsid w:val="00C6529C"/>
    <w:rsid w:val="00C65506"/>
    <w:rsid w:val="00C65553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7E"/>
    <w:rsid w:val="00C668F8"/>
    <w:rsid w:val="00C66AD4"/>
    <w:rsid w:val="00C66E11"/>
    <w:rsid w:val="00C66E24"/>
    <w:rsid w:val="00C66E6F"/>
    <w:rsid w:val="00C66FD7"/>
    <w:rsid w:val="00C671CF"/>
    <w:rsid w:val="00C6722C"/>
    <w:rsid w:val="00C67EC2"/>
    <w:rsid w:val="00C70388"/>
    <w:rsid w:val="00C703C7"/>
    <w:rsid w:val="00C70701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30"/>
    <w:rsid w:val="00C741DA"/>
    <w:rsid w:val="00C74326"/>
    <w:rsid w:val="00C7435F"/>
    <w:rsid w:val="00C7439C"/>
    <w:rsid w:val="00C74567"/>
    <w:rsid w:val="00C745F3"/>
    <w:rsid w:val="00C748D9"/>
    <w:rsid w:val="00C74E13"/>
    <w:rsid w:val="00C74ED0"/>
    <w:rsid w:val="00C74FC1"/>
    <w:rsid w:val="00C75108"/>
    <w:rsid w:val="00C751EA"/>
    <w:rsid w:val="00C75382"/>
    <w:rsid w:val="00C754E0"/>
    <w:rsid w:val="00C755EA"/>
    <w:rsid w:val="00C756D7"/>
    <w:rsid w:val="00C75D87"/>
    <w:rsid w:val="00C7626D"/>
    <w:rsid w:val="00C76359"/>
    <w:rsid w:val="00C763CF"/>
    <w:rsid w:val="00C765FE"/>
    <w:rsid w:val="00C7668D"/>
    <w:rsid w:val="00C767D9"/>
    <w:rsid w:val="00C76968"/>
    <w:rsid w:val="00C76B9D"/>
    <w:rsid w:val="00C76DB8"/>
    <w:rsid w:val="00C76F88"/>
    <w:rsid w:val="00C774F0"/>
    <w:rsid w:val="00C77C46"/>
    <w:rsid w:val="00C77D00"/>
    <w:rsid w:val="00C77E7C"/>
    <w:rsid w:val="00C80520"/>
    <w:rsid w:val="00C8072F"/>
    <w:rsid w:val="00C808AF"/>
    <w:rsid w:val="00C80A0D"/>
    <w:rsid w:val="00C80D82"/>
    <w:rsid w:val="00C80F41"/>
    <w:rsid w:val="00C8129D"/>
    <w:rsid w:val="00C817C7"/>
    <w:rsid w:val="00C819F0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A1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3F53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5FD4"/>
    <w:rsid w:val="00C8625F"/>
    <w:rsid w:val="00C863E7"/>
    <w:rsid w:val="00C868D6"/>
    <w:rsid w:val="00C869A5"/>
    <w:rsid w:val="00C86A47"/>
    <w:rsid w:val="00C86DF6"/>
    <w:rsid w:val="00C86FD9"/>
    <w:rsid w:val="00C870BD"/>
    <w:rsid w:val="00C87216"/>
    <w:rsid w:val="00C875A1"/>
    <w:rsid w:val="00C87702"/>
    <w:rsid w:val="00C87BE5"/>
    <w:rsid w:val="00C87C3A"/>
    <w:rsid w:val="00C87E0B"/>
    <w:rsid w:val="00C87E68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1FB5"/>
    <w:rsid w:val="00C9214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ACE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9D5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3FF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198"/>
    <w:rsid w:val="00CA02BF"/>
    <w:rsid w:val="00CA0375"/>
    <w:rsid w:val="00CA05BA"/>
    <w:rsid w:val="00CA065B"/>
    <w:rsid w:val="00CA08BC"/>
    <w:rsid w:val="00CA0ABB"/>
    <w:rsid w:val="00CA0EE7"/>
    <w:rsid w:val="00CA116E"/>
    <w:rsid w:val="00CA1309"/>
    <w:rsid w:val="00CA131C"/>
    <w:rsid w:val="00CA13F8"/>
    <w:rsid w:val="00CA15A7"/>
    <w:rsid w:val="00CA1651"/>
    <w:rsid w:val="00CA174E"/>
    <w:rsid w:val="00CA17AF"/>
    <w:rsid w:val="00CA1864"/>
    <w:rsid w:val="00CA1877"/>
    <w:rsid w:val="00CA1C7A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3E89"/>
    <w:rsid w:val="00CA4001"/>
    <w:rsid w:val="00CA447D"/>
    <w:rsid w:val="00CA448A"/>
    <w:rsid w:val="00CA46B1"/>
    <w:rsid w:val="00CA470D"/>
    <w:rsid w:val="00CA4936"/>
    <w:rsid w:val="00CA4ACA"/>
    <w:rsid w:val="00CA503D"/>
    <w:rsid w:val="00CA5206"/>
    <w:rsid w:val="00CA5328"/>
    <w:rsid w:val="00CA56B5"/>
    <w:rsid w:val="00CA5810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006"/>
    <w:rsid w:val="00CA7493"/>
    <w:rsid w:val="00CA74AB"/>
    <w:rsid w:val="00CA7516"/>
    <w:rsid w:val="00CA7722"/>
    <w:rsid w:val="00CA77C5"/>
    <w:rsid w:val="00CA79C2"/>
    <w:rsid w:val="00CB029D"/>
    <w:rsid w:val="00CB0657"/>
    <w:rsid w:val="00CB0658"/>
    <w:rsid w:val="00CB0A52"/>
    <w:rsid w:val="00CB0AAE"/>
    <w:rsid w:val="00CB0DAD"/>
    <w:rsid w:val="00CB116B"/>
    <w:rsid w:val="00CB11E1"/>
    <w:rsid w:val="00CB1482"/>
    <w:rsid w:val="00CB14B3"/>
    <w:rsid w:val="00CB1ABB"/>
    <w:rsid w:val="00CB1BD5"/>
    <w:rsid w:val="00CB1E28"/>
    <w:rsid w:val="00CB1ECB"/>
    <w:rsid w:val="00CB2020"/>
    <w:rsid w:val="00CB21CD"/>
    <w:rsid w:val="00CB22A1"/>
    <w:rsid w:val="00CB2463"/>
    <w:rsid w:val="00CB28F3"/>
    <w:rsid w:val="00CB2901"/>
    <w:rsid w:val="00CB2AD6"/>
    <w:rsid w:val="00CB2CEB"/>
    <w:rsid w:val="00CB2E77"/>
    <w:rsid w:val="00CB30BE"/>
    <w:rsid w:val="00CB31D7"/>
    <w:rsid w:val="00CB370A"/>
    <w:rsid w:val="00CB3DA7"/>
    <w:rsid w:val="00CB3EC0"/>
    <w:rsid w:val="00CB4218"/>
    <w:rsid w:val="00CB45A9"/>
    <w:rsid w:val="00CB4658"/>
    <w:rsid w:val="00CB4B69"/>
    <w:rsid w:val="00CB4C6B"/>
    <w:rsid w:val="00CB510F"/>
    <w:rsid w:val="00CB59F8"/>
    <w:rsid w:val="00CB5A4D"/>
    <w:rsid w:val="00CB5F12"/>
    <w:rsid w:val="00CB6228"/>
    <w:rsid w:val="00CB685C"/>
    <w:rsid w:val="00CB6937"/>
    <w:rsid w:val="00CB69E7"/>
    <w:rsid w:val="00CB6B93"/>
    <w:rsid w:val="00CB6D73"/>
    <w:rsid w:val="00CB6D93"/>
    <w:rsid w:val="00CB6E81"/>
    <w:rsid w:val="00CB6ED2"/>
    <w:rsid w:val="00CB7236"/>
    <w:rsid w:val="00CB7304"/>
    <w:rsid w:val="00CB7463"/>
    <w:rsid w:val="00CB7639"/>
    <w:rsid w:val="00CB776F"/>
    <w:rsid w:val="00CB7A06"/>
    <w:rsid w:val="00CB7BFB"/>
    <w:rsid w:val="00CB7E7E"/>
    <w:rsid w:val="00CB7F51"/>
    <w:rsid w:val="00CC029A"/>
    <w:rsid w:val="00CC03E4"/>
    <w:rsid w:val="00CC05CB"/>
    <w:rsid w:val="00CC0698"/>
    <w:rsid w:val="00CC076B"/>
    <w:rsid w:val="00CC0B29"/>
    <w:rsid w:val="00CC121C"/>
    <w:rsid w:val="00CC12F5"/>
    <w:rsid w:val="00CC1462"/>
    <w:rsid w:val="00CC172D"/>
    <w:rsid w:val="00CC179D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AD9"/>
    <w:rsid w:val="00CC4BFB"/>
    <w:rsid w:val="00CC4CBF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90F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656"/>
    <w:rsid w:val="00CC798C"/>
    <w:rsid w:val="00CC7A69"/>
    <w:rsid w:val="00CC7D70"/>
    <w:rsid w:val="00CD00C2"/>
    <w:rsid w:val="00CD03FE"/>
    <w:rsid w:val="00CD0410"/>
    <w:rsid w:val="00CD050A"/>
    <w:rsid w:val="00CD071A"/>
    <w:rsid w:val="00CD072C"/>
    <w:rsid w:val="00CD0D1F"/>
    <w:rsid w:val="00CD125C"/>
    <w:rsid w:val="00CD13C8"/>
    <w:rsid w:val="00CD13D9"/>
    <w:rsid w:val="00CD16E5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4F"/>
    <w:rsid w:val="00CD39AC"/>
    <w:rsid w:val="00CD3A73"/>
    <w:rsid w:val="00CD3BBD"/>
    <w:rsid w:val="00CD3C10"/>
    <w:rsid w:val="00CD3CE9"/>
    <w:rsid w:val="00CD3F32"/>
    <w:rsid w:val="00CD4103"/>
    <w:rsid w:val="00CD426D"/>
    <w:rsid w:val="00CD4403"/>
    <w:rsid w:val="00CD45FE"/>
    <w:rsid w:val="00CD4642"/>
    <w:rsid w:val="00CD4835"/>
    <w:rsid w:val="00CD485D"/>
    <w:rsid w:val="00CD53F0"/>
    <w:rsid w:val="00CD5756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83"/>
    <w:rsid w:val="00CD77A5"/>
    <w:rsid w:val="00CD789B"/>
    <w:rsid w:val="00CD78CE"/>
    <w:rsid w:val="00CD7C32"/>
    <w:rsid w:val="00CD7DD6"/>
    <w:rsid w:val="00CD7DFC"/>
    <w:rsid w:val="00CE0444"/>
    <w:rsid w:val="00CE09D2"/>
    <w:rsid w:val="00CE0A38"/>
    <w:rsid w:val="00CE0C25"/>
    <w:rsid w:val="00CE0EA4"/>
    <w:rsid w:val="00CE0F3D"/>
    <w:rsid w:val="00CE1079"/>
    <w:rsid w:val="00CE148C"/>
    <w:rsid w:val="00CE15C0"/>
    <w:rsid w:val="00CE175B"/>
    <w:rsid w:val="00CE17E9"/>
    <w:rsid w:val="00CE182B"/>
    <w:rsid w:val="00CE1924"/>
    <w:rsid w:val="00CE1AA0"/>
    <w:rsid w:val="00CE1B91"/>
    <w:rsid w:val="00CE1D13"/>
    <w:rsid w:val="00CE1F5F"/>
    <w:rsid w:val="00CE1F69"/>
    <w:rsid w:val="00CE23D6"/>
    <w:rsid w:val="00CE25CA"/>
    <w:rsid w:val="00CE275F"/>
    <w:rsid w:val="00CE2780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3AC"/>
    <w:rsid w:val="00CE441C"/>
    <w:rsid w:val="00CE46D9"/>
    <w:rsid w:val="00CE47E7"/>
    <w:rsid w:val="00CE4A82"/>
    <w:rsid w:val="00CE4D03"/>
    <w:rsid w:val="00CE52E1"/>
    <w:rsid w:val="00CE58D9"/>
    <w:rsid w:val="00CE5A5C"/>
    <w:rsid w:val="00CE5C13"/>
    <w:rsid w:val="00CE5C5A"/>
    <w:rsid w:val="00CE5D17"/>
    <w:rsid w:val="00CE5E31"/>
    <w:rsid w:val="00CE5F41"/>
    <w:rsid w:val="00CE60C4"/>
    <w:rsid w:val="00CE6135"/>
    <w:rsid w:val="00CE6252"/>
    <w:rsid w:val="00CE66AD"/>
    <w:rsid w:val="00CE6712"/>
    <w:rsid w:val="00CE67E4"/>
    <w:rsid w:val="00CE6C2A"/>
    <w:rsid w:val="00CE6D4A"/>
    <w:rsid w:val="00CE6E6A"/>
    <w:rsid w:val="00CE6E92"/>
    <w:rsid w:val="00CE7A84"/>
    <w:rsid w:val="00CE7C1D"/>
    <w:rsid w:val="00CE7E63"/>
    <w:rsid w:val="00CE7E88"/>
    <w:rsid w:val="00CF03CE"/>
    <w:rsid w:val="00CF0412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6E7"/>
    <w:rsid w:val="00CF280C"/>
    <w:rsid w:val="00CF2BD8"/>
    <w:rsid w:val="00CF30CB"/>
    <w:rsid w:val="00CF336A"/>
    <w:rsid w:val="00CF372C"/>
    <w:rsid w:val="00CF3946"/>
    <w:rsid w:val="00CF3AB2"/>
    <w:rsid w:val="00CF3C66"/>
    <w:rsid w:val="00CF3C80"/>
    <w:rsid w:val="00CF3CBC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8F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24A"/>
    <w:rsid w:val="00D003A3"/>
    <w:rsid w:val="00D004AC"/>
    <w:rsid w:val="00D005AC"/>
    <w:rsid w:val="00D00764"/>
    <w:rsid w:val="00D009C8"/>
    <w:rsid w:val="00D00A11"/>
    <w:rsid w:val="00D00A93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93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990"/>
    <w:rsid w:val="00D04D3E"/>
    <w:rsid w:val="00D04EBF"/>
    <w:rsid w:val="00D04F25"/>
    <w:rsid w:val="00D05137"/>
    <w:rsid w:val="00D05195"/>
    <w:rsid w:val="00D051C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191"/>
    <w:rsid w:val="00D1132B"/>
    <w:rsid w:val="00D114F7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C38"/>
    <w:rsid w:val="00D13D2C"/>
    <w:rsid w:val="00D14447"/>
    <w:rsid w:val="00D144C3"/>
    <w:rsid w:val="00D1476A"/>
    <w:rsid w:val="00D14B63"/>
    <w:rsid w:val="00D14CA0"/>
    <w:rsid w:val="00D14DB5"/>
    <w:rsid w:val="00D14DD0"/>
    <w:rsid w:val="00D150D9"/>
    <w:rsid w:val="00D15125"/>
    <w:rsid w:val="00D1546B"/>
    <w:rsid w:val="00D1552B"/>
    <w:rsid w:val="00D15785"/>
    <w:rsid w:val="00D157EC"/>
    <w:rsid w:val="00D1585F"/>
    <w:rsid w:val="00D15ACC"/>
    <w:rsid w:val="00D15ADB"/>
    <w:rsid w:val="00D15C1D"/>
    <w:rsid w:val="00D15CEF"/>
    <w:rsid w:val="00D15D47"/>
    <w:rsid w:val="00D15FD0"/>
    <w:rsid w:val="00D1601F"/>
    <w:rsid w:val="00D1613A"/>
    <w:rsid w:val="00D164B6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9D0"/>
    <w:rsid w:val="00D20A67"/>
    <w:rsid w:val="00D20FFB"/>
    <w:rsid w:val="00D211E9"/>
    <w:rsid w:val="00D21303"/>
    <w:rsid w:val="00D2144C"/>
    <w:rsid w:val="00D2150B"/>
    <w:rsid w:val="00D217BF"/>
    <w:rsid w:val="00D21F1A"/>
    <w:rsid w:val="00D21F67"/>
    <w:rsid w:val="00D21F96"/>
    <w:rsid w:val="00D221DA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5E"/>
    <w:rsid w:val="00D23CB7"/>
    <w:rsid w:val="00D23E49"/>
    <w:rsid w:val="00D23EC0"/>
    <w:rsid w:val="00D24174"/>
    <w:rsid w:val="00D24287"/>
    <w:rsid w:val="00D24338"/>
    <w:rsid w:val="00D2435A"/>
    <w:rsid w:val="00D2445C"/>
    <w:rsid w:val="00D245DC"/>
    <w:rsid w:val="00D2462C"/>
    <w:rsid w:val="00D2475D"/>
    <w:rsid w:val="00D2493E"/>
    <w:rsid w:val="00D24BF5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825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357"/>
    <w:rsid w:val="00D30460"/>
    <w:rsid w:val="00D3082B"/>
    <w:rsid w:val="00D308A1"/>
    <w:rsid w:val="00D30B87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443"/>
    <w:rsid w:val="00D31BFC"/>
    <w:rsid w:val="00D31D10"/>
    <w:rsid w:val="00D31D2B"/>
    <w:rsid w:val="00D321A8"/>
    <w:rsid w:val="00D32301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42"/>
    <w:rsid w:val="00D334AE"/>
    <w:rsid w:val="00D335F4"/>
    <w:rsid w:val="00D33BF4"/>
    <w:rsid w:val="00D33EC5"/>
    <w:rsid w:val="00D3432E"/>
    <w:rsid w:val="00D346C1"/>
    <w:rsid w:val="00D3471F"/>
    <w:rsid w:val="00D34961"/>
    <w:rsid w:val="00D34A1D"/>
    <w:rsid w:val="00D34AC7"/>
    <w:rsid w:val="00D34B3F"/>
    <w:rsid w:val="00D34DFE"/>
    <w:rsid w:val="00D34E61"/>
    <w:rsid w:val="00D351C0"/>
    <w:rsid w:val="00D35827"/>
    <w:rsid w:val="00D35C97"/>
    <w:rsid w:val="00D35D10"/>
    <w:rsid w:val="00D35F1F"/>
    <w:rsid w:val="00D36605"/>
    <w:rsid w:val="00D3676E"/>
    <w:rsid w:val="00D36B18"/>
    <w:rsid w:val="00D36CE2"/>
    <w:rsid w:val="00D36D83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539"/>
    <w:rsid w:val="00D41902"/>
    <w:rsid w:val="00D41976"/>
    <w:rsid w:val="00D41A13"/>
    <w:rsid w:val="00D41AB5"/>
    <w:rsid w:val="00D41B72"/>
    <w:rsid w:val="00D41CE5"/>
    <w:rsid w:val="00D41CFF"/>
    <w:rsid w:val="00D41D23"/>
    <w:rsid w:val="00D424F5"/>
    <w:rsid w:val="00D42932"/>
    <w:rsid w:val="00D42A93"/>
    <w:rsid w:val="00D42B41"/>
    <w:rsid w:val="00D42CC2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980"/>
    <w:rsid w:val="00D43A27"/>
    <w:rsid w:val="00D43A62"/>
    <w:rsid w:val="00D43B64"/>
    <w:rsid w:val="00D43BF7"/>
    <w:rsid w:val="00D44187"/>
    <w:rsid w:val="00D4421E"/>
    <w:rsid w:val="00D443A2"/>
    <w:rsid w:val="00D443FC"/>
    <w:rsid w:val="00D4442E"/>
    <w:rsid w:val="00D447B2"/>
    <w:rsid w:val="00D44829"/>
    <w:rsid w:val="00D44E63"/>
    <w:rsid w:val="00D44F23"/>
    <w:rsid w:val="00D450C6"/>
    <w:rsid w:val="00D45193"/>
    <w:rsid w:val="00D452B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42"/>
    <w:rsid w:val="00D47560"/>
    <w:rsid w:val="00D476F5"/>
    <w:rsid w:val="00D47831"/>
    <w:rsid w:val="00D47837"/>
    <w:rsid w:val="00D4789B"/>
    <w:rsid w:val="00D47D51"/>
    <w:rsid w:val="00D500AD"/>
    <w:rsid w:val="00D50120"/>
    <w:rsid w:val="00D502B2"/>
    <w:rsid w:val="00D50694"/>
    <w:rsid w:val="00D50A71"/>
    <w:rsid w:val="00D50BF8"/>
    <w:rsid w:val="00D50F8A"/>
    <w:rsid w:val="00D512A7"/>
    <w:rsid w:val="00D51374"/>
    <w:rsid w:val="00D51928"/>
    <w:rsid w:val="00D51AC6"/>
    <w:rsid w:val="00D51EF7"/>
    <w:rsid w:val="00D51F77"/>
    <w:rsid w:val="00D52032"/>
    <w:rsid w:val="00D522BB"/>
    <w:rsid w:val="00D52350"/>
    <w:rsid w:val="00D5242A"/>
    <w:rsid w:val="00D526E0"/>
    <w:rsid w:val="00D528B9"/>
    <w:rsid w:val="00D52944"/>
    <w:rsid w:val="00D52AE6"/>
    <w:rsid w:val="00D52D24"/>
    <w:rsid w:val="00D52DB6"/>
    <w:rsid w:val="00D52DD2"/>
    <w:rsid w:val="00D53079"/>
    <w:rsid w:val="00D53241"/>
    <w:rsid w:val="00D537A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4E14"/>
    <w:rsid w:val="00D550B9"/>
    <w:rsid w:val="00D5510A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5E48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6F6A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380"/>
    <w:rsid w:val="00D62744"/>
    <w:rsid w:val="00D62D03"/>
    <w:rsid w:val="00D62DF1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3AA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79D"/>
    <w:rsid w:val="00D6589C"/>
    <w:rsid w:val="00D659D7"/>
    <w:rsid w:val="00D65C5B"/>
    <w:rsid w:val="00D65E94"/>
    <w:rsid w:val="00D65FA1"/>
    <w:rsid w:val="00D66065"/>
    <w:rsid w:val="00D661A2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67D7E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9B9"/>
    <w:rsid w:val="00D71CC9"/>
    <w:rsid w:val="00D71D30"/>
    <w:rsid w:val="00D71E23"/>
    <w:rsid w:val="00D722FD"/>
    <w:rsid w:val="00D7231A"/>
    <w:rsid w:val="00D72903"/>
    <w:rsid w:val="00D72A29"/>
    <w:rsid w:val="00D72DFB"/>
    <w:rsid w:val="00D72F5F"/>
    <w:rsid w:val="00D7367D"/>
    <w:rsid w:val="00D73837"/>
    <w:rsid w:val="00D73867"/>
    <w:rsid w:val="00D73961"/>
    <w:rsid w:val="00D73A04"/>
    <w:rsid w:val="00D73E99"/>
    <w:rsid w:val="00D73FC4"/>
    <w:rsid w:val="00D740FE"/>
    <w:rsid w:val="00D7467C"/>
    <w:rsid w:val="00D74A1A"/>
    <w:rsid w:val="00D74A4D"/>
    <w:rsid w:val="00D74B06"/>
    <w:rsid w:val="00D74BE4"/>
    <w:rsid w:val="00D74D6A"/>
    <w:rsid w:val="00D75047"/>
    <w:rsid w:val="00D752CB"/>
    <w:rsid w:val="00D75499"/>
    <w:rsid w:val="00D75529"/>
    <w:rsid w:val="00D75673"/>
    <w:rsid w:val="00D75B4C"/>
    <w:rsid w:val="00D75E4E"/>
    <w:rsid w:val="00D75F8D"/>
    <w:rsid w:val="00D7635F"/>
    <w:rsid w:val="00D763C9"/>
    <w:rsid w:val="00D76751"/>
    <w:rsid w:val="00D768EB"/>
    <w:rsid w:val="00D76944"/>
    <w:rsid w:val="00D76AC0"/>
    <w:rsid w:val="00D76C58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6B4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9D2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10"/>
    <w:rsid w:val="00D85E58"/>
    <w:rsid w:val="00D862E0"/>
    <w:rsid w:val="00D864BC"/>
    <w:rsid w:val="00D86578"/>
    <w:rsid w:val="00D86586"/>
    <w:rsid w:val="00D8666B"/>
    <w:rsid w:val="00D868D0"/>
    <w:rsid w:val="00D869D6"/>
    <w:rsid w:val="00D86A48"/>
    <w:rsid w:val="00D86AB0"/>
    <w:rsid w:val="00D86B55"/>
    <w:rsid w:val="00D86C9E"/>
    <w:rsid w:val="00D86F53"/>
    <w:rsid w:val="00D873B1"/>
    <w:rsid w:val="00D8789D"/>
    <w:rsid w:val="00D87BAA"/>
    <w:rsid w:val="00D87D93"/>
    <w:rsid w:val="00D87E96"/>
    <w:rsid w:val="00D87FF0"/>
    <w:rsid w:val="00D901F4"/>
    <w:rsid w:val="00D9023A"/>
    <w:rsid w:val="00D90598"/>
    <w:rsid w:val="00D905CB"/>
    <w:rsid w:val="00D906ED"/>
    <w:rsid w:val="00D90DD4"/>
    <w:rsid w:val="00D912BF"/>
    <w:rsid w:val="00D91884"/>
    <w:rsid w:val="00D91A0F"/>
    <w:rsid w:val="00D91AAE"/>
    <w:rsid w:val="00D91E51"/>
    <w:rsid w:val="00D91F2F"/>
    <w:rsid w:val="00D91FEE"/>
    <w:rsid w:val="00D92039"/>
    <w:rsid w:val="00D920DA"/>
    <w:rsid w:val="00D9229B"/>
    <w:rsid w:val="00D922A4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6DF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62C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DEC"/>
    <w:rsid w:val="00D97FFD"/>
    <w:rsid w:val="00DA00EE"/>
    <w:rsid w:val="00DA0184"/>
    <w:rsid w:val="00DA0252"/>
    <w:rsid w:val="00DA0325"/>
    <w:rsid w:val="00DA03BD"/>
    <w:rsid w:val="00DA03F1"/>
    <w:rsid w:val="00DA0418"/>
    <w:rsid w:val="00DA045D"/>
    <w:rsid w:val="00DA050E"/>
    <w:rsid w:val="00DA0556"/>
    <w:rsid w:val="00DA078D"/>
    <w:rsid w:val="00DA08D6"/>
    <w:rsid w:val="00DA0A0E"/>
    <w:rsid w:val="00DA0B2D"/>
    <w:rsid w:val="00DA0DA3"/>
    <w:rsid w:val="00DA0EEA"/>
    <w:rsid w:val="00DA0FEE"/>
    <w:rsid w:val="00DA12E7"/>
    <w:rsid w:val="00DA1807"/>
    <w:rsid w:val="00DA18E1"/>
    <w:rsid w:val="00DA1C05"/>
    <w:rsid w:val="00DA1C3B"/>
    <w:rsid w:val="00DA1E1A"/>
    <w:rsid w:val="00DA1E9D"/>
    <w:rsid w:val="00DA210A"/>
    <w:rsid w:val="00DA218C"/>
    <w:rsid w:val="00DA2194"/>
    <w:rsid w:val="00DA26C3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EED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34C"/>
    <w:rsid w:val="00DA7780"/>
    <w:rsid w:val="00DA797F"/>
    <w:rsid w:val="00DB0253"/>
    <w:rsid w:val="00DB04A9"/>
    <w:rsid w:val="00DB0789"/>
    <w:rsid w:val="00DB0A49"/>
    <w:rsid w:val="00DB0E2A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86E"/>
    <w:rsid w:val="00DB2932"/>
    <w:rsid w:val="00DB29AE"/>
    <w:rsid w:val="00DB2A7B"/>
    <w:rsid w:val="00DB2AF5"/>
    <w:rsid w:val="00DB2CEC"/>
    <w:rsid w:val="00DB32E5"/>
    <w:rsid w:val="00DB355B"/>
    <w:rsid w:val="00DB3611"/>
    <w:rsid w:val="00DB3AF6"/>
    <w:rsid w:val="00DB3D6A"/>
    <w:rsid w:val="00DB428A"/>
    <w:rsid w:val="00DB434F"/>
    <w:rsid w:val="00DB47BE"/>
    <w:rsid w:val="00DB4F1F"/>
    <w:rsid w:val="00DB4F78"/>
    <w:rsid w:val="00DB4F8A"/>
    <w:rsid w:val="00DB547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5F83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A07"/>
    <w:rsid w:val="00DB7A19"/>
    <w:rsid w:val="00DB7C1E"/>
    <w:rsid w:val="00DB7E69"/>
    <w:rsid w:val="00DC016B"/>
    <w:rsid w:val="00DC04A8"/>
    <w:rsid w:val="00DC055E"/>
    <w:rsid w:val="00DC066E"/>
    <w:rsid w:val="00DC0676"/>
    <w:rsid w:val="00DC071A"/>
    <w:rsid w:val="00DC0741"/>
    <w:rsid w:val="00DC0752"/>
    <w:rsid w:val="00DC07BC"/>
    <w:rsid w:val="00DC0852"/>
    <w:rsid w:val="00DC0A4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948"/>
    <w:rsid w:val="00DC4D48"/>
    <w:rsid w:val="00DC4EE4"/>
    <w:rsid w:val="00DC5357"/>
    <w:rsid w:val="00DC5533"/>
    <w:rsid w:val="00DC56AD"/>
    <w:rsid w:val="00DC58F9"/>
    <w:rsid w:val="00DC64EB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A85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5CA"/>
    <w:rsid w:val="00DD2FAA"/>
    <w:rsid w:val="00DD30F2"/>
    <w:rsid w:val="00DD320F"/>
    <w:rsid w:val="00DD360B"/>
    <w:rsid w:val="00DD3988"/>
    <w:rsid w:val="00DD3CB9"/>
    <w:rsid w:val="00DD3FD9"/>
    <w:rsid w:val="00DD40D2"/>
    <w:rsid w:val="00DD4A41"/>
    <w:rsid w:val="00DD4D8B"/>
    <w:rsid w:val="00DD4EAA"/>
    <w:rsid w:val="00DD5003"/>
    <w:rsid w:val="00DD50E6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40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B95"/>
    <w:rsid w:val="00DE3C2C"/>
    <w:rsid w:val="00DE3C38"/>
    <w:rsid w:val="00DE3D4A"/>
    <w:rsid w:val="00DE3EC3"/>
    <w:rsid w:val="00DE4047"/>
    <w:rsid w:val="00DE406A"/>
    <w:rsid w:val="00DE413F"/>
    <w:rsid w:val="00DE447A"/>
    <w:rsid w:val="00DE4520"/>
    <w:rsid w:val="00DE4526"/>
    <w:rsid w:val="00DE45B0"/>
    <w:rsid w:val="00DE468B"/>
    <w:rsid w:val="00DE496C"/>
    <w:rsid w:val="00DE49ED"/>
    <w:rsid w:val="00DE4CE1"/>
    <w:rsid w:val="00DE4E00"/>
    <w:rsid w:val="00DE5001"/>
    <w:rsid w:val="00DE5357"/>
    <w:rsid w:val="00DE56D3"/>
    <w:rsid w:val="00DE58F9"/>
    <w:rsid w:val="00DE5AA2"/>
    <w:rsid w:val="00DE5D67"/>
    <w:rsid w:val="00DE6414"/>
    <w:rsid w:val="00DE66B4"/>
    <w:rsid w:val="00DE670A"/>
    <w:rsid w:val="00DE6BF4"/>
    <w:rsid w:val="00DE6CF1"/>
    <w:rsid w:val="00DE6DB6"/>
    <w:rsid w:val="00DE6F9F"/>
    <w:rsid w:val="00DE73B0"/>
    <w:rsid w:val="00DE748E"/>
    <w:rsid w:val="00DE750F"/>
    <w:rsid w:val="00DE7541"/>
    <w:rsid w:val="00DE75DC"/>
    <w:rsid w:val="00DE763B"/>
    <w:rsid w:val="00DE773A"/>
    <w:rsid w:val="00DE7763"/>
    <w:rsid w:val="00DE77A2"/>
    <w:rsid w:val="00DE7A56"/>
    <w:rsid w:val="00DE7AE5"/>
    <w:rsid w:val="00DF0157"/>
    <w:rsid w:val="00DF0574"/>
    <w:rsid w:val="00DF06DC"/>
    <w:rsid w:val="00DF0759"/>
    <w:rsid w:val="00DF0814"/>
    <w:rsid w:val="00DF0A41"/>
    <w:rsid w:val="00DF0AC8"/>
    <w:rsid w:val="00DF0B92"/>
    <w:rsid w:val="00DF0BF6"/>
    <w:rsid w:val="00DF0DC9"/>
    <w:rsid w:val="00DF132F"/>
    <w:rsid w:val="00DF15B6"/>
    <w:rsid w:val="00DF165C"/>
    <w:rsid w:val="00DF18B3"/>
    <w:rsid w:val="00DF1A76"/>
    <w:rsid w:val="00DF1B08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3A"/>
    <w:rsid w:val="00DF6678"/>
    <w:rsid w:val="00DF66AD"/>
    <w:rsid w:val="00DF6771"/>
    <w:rsid w:val="00DF678F"/>
    <w:rsid w:val="00DF67D6"/>
    <w:rsid w:val="00DF69F4"/>
    <w:rsid w:val="00DF6A87"/>
    <w:rsid w:val="00DF6C58"/>
    <w:rsid w:val="00DF6D97"/>
    <w:rsid w:val="00DF6F4C"/>
    <w:rsid w:val="00DF6FF7"/>
    <w:rsid w:val="00DF708A"/>
    <w:rsid w:val="00DF70C6"/>
    <w:rsid w:val="00DF70F9"/>
    <w:rsid w:val="00DF73CE"/>
    <w:rsid w:val="00DF7669"/>
    <w:rsid w:val="00DF76A3"/>
    <w:rsid w:val="00DF7CD7"/>
    <w:rsid w:val="00DF7CE4"/>
    <w:rsid w:val="00DF7DE9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B1F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88F"/>
    <w:rsid w:val="00E02963"/>
    <w:rsid w:val="00E02A45"/>
    <w:rsid w:val="00E02BFF"/>
    <w:rsid w:val="00E02C6C"/>
    <w:rsid w:val="00E02CC6"/>
    <w:rsid w:val="00E02D9E"/>
    <w:rsid w:val="00E02F56"/>
    <w:rsid w:val="00E03324"/>
    <w:rsid w:val="00E0345E"/>
    <w:rsid w:val="00E03844"/>
    <w:rsid w:val="00E038CD"/>
    <w:rsid w:val="00E038E3"/>
    <w:rsid w:val="00E03B3E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682"/>
    <w:rsid w:val="00E06815"/>
    <w:rsid w:val="00E068BC"/>
    <w:rsid w:val="00E06961"/>
    <w:rsid w:val="00E06B50"/>
    <w:rsid w:val="00E06B8B"/>
    <w:rsid w:val="00E06D1D"/>
    <w:rsid w:val="00E06F7D"/>
    <w:rsid w:val="00E06FD9"/>
    <w:rsid w:val="00E071D8"/>
    <w:rsid w:val="00E07543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30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AC1"/>
    <w:rsid w:val="00E12CA3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EE6"/>
    <w:rsid w:val="00E14F3D"/>
    <w:rsid w:val="00E14FF8"/>
    <w:rsid w:val="00E15441"/>
    <w:rsid w:val="00E15541"/>
    <w:rsid w:val="00E1574B"/>
    <w:rsid w:val="00E15820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4FF"/>
    <w:rsid w:val="00E16506"/>
    <w:rsid w:val="00E16547"/>
    <w:rsid w:val="00E16696"/>
    <w:rsid w:val="00E16DCD"/>
    <w:rsid w:val="00E17018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C63"/>
    <w:rsid w:val="00E22D12"/>
    <w:rsid w:val="00E22DF9"/>
    <w:rsid w:val="00E22F54"/>
    <w:rsid w:val="00E23083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1FE"/>
    <w:rsid w:val="00E253CF"/>
    <w:rsid w:val="00E2551F"/>
    <w:rsid w:val="00E258DF"/>
    <w:rsid w:val="00E258F4"/>
    <w:rsid w:val="00E25B30"/>
    <w:rsid w:val="00E25B86"/>
    <w:rsid w:val="00E25DFF"/>
    <w:rsid w:val="00E25E55"/>
    <w:rsid w:val="00E25F8B"/>
    <w:rsid w:val="00E26226"/>
    <w:rsid w:val="00E2640F"/>
    <w:rsid w:val="00E2642F"/>
    <w:rsid w:val="00E26669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C1E"/>
    <w:rsid w:val="00E27E52"/>
    <w:rsid w:val="00E27E99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0E80"/>
    <w:rsid w:val="00E31204"/>
    <w:rsid w:val="00E3175C"/>
    <w:rsid w:val="00E31767"/>
    <w:rsid w:val="00E31AA3"/>
    <w:rsid w:val="00E31FC9"/>
    <w:rsid w:val="00E321DB"/>
    <w:rsid w:val="00E3221B"/>
    <w:rsid w:val="00E322D7"/>
    <w:rsid w:val="00E3262C"/>
    <w:rsid w:val="00E327FF"/>
    <w:rsid w:val="00E32BD7"/>
    <w:rsid w:val="00E32E7F"/>
    <w:rsid w:val="00E33051"/>
    <w:rsid w:val="00E33208"/>
    <w:rsid w:val="00E339DA"/>
    <w:rsid w:val="00E33A29"/>
    <w:rsid w:val="00E33AE6"/>
    <w:rsid w:val="00E34677"/>
    <w:rsid w:val="00E346A1"/>
    <w:rsid w:val="00E348E3"/>
    <w:rsid w:val="00E3493F"/>
    <w:rsid w:val="00E34F61"/>
    <w:rsid w:val="00E3506F"/>
    <w:rsid w:val="00E350DF"/>
    <w:rsid w:val="00E35172"/>
    <w:rsid w:val="00E353C6"/>
    <w:rsid w:val="00E3551C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12C"/>
    <w:rsid w:val="00E402BA"/>
    <w:rsid w:val="00E40426"/>
    <w:rsid w:val="00E40533"/>
    <w:rsid w:val="00E40CBD"/>
    <w:rsid w:val="00E41291"/>
    <w:rsid w:val="00E41314"/>
    <w:rsid w:val="00E41769"/>
    <w:rsid w:val="00E41860"/>
    <w:rsid w:val="00E418C5"/>
    <w:rsid w:val="00E419F8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2FB5"/>
    <w:rsid w:val="00E43119"/>
    <w:rsid w:val="00E4354B"/>
    <w:rsid w:val="00E4382F"/>
    <w:rsid w:val="00E438F5"/>
    <w:rsid w:val="00E43BEB"/>
    <w:rsid w:val="00E43CFC"/>
    <w:rsid w:val="00E43EEE"/>
    <w:rsid w:val="00E43F54"/>
    <w:rsid w:val="00E43F5A"/>
    <w:rsid w:val="00E44394"/>
    <w:rsid w:val="00E443D9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190"/>
    <w:rsid w:val="00E47416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A2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BA9"/>
    <w:rsid w:val="00E51F7D"/>
    <w:rsid w:val="00E5254C"/>
    <w:rsid w:val="00E52821"/>
    <w:rsid w:val="00E528BD"/>
    <w:rsid w:val="00E52B09"/>
    <w:rsid w:val="00E52C9C"/>
    <w:rsid w:val="00E52FCF"/>
    <w:rsid w:val="00E5328D"/>
    <w:rsid w:val="00E5351E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9CD"/>
    <w:rsid w:val="00E54C58"/>
    <w:rsid w:val="00E54EBF"/>
    <w:rsid w:val="00E54FD7"/>
    <w:rsid w:val="00E550FC"/>
    <w:rsid w:val="00E5519C"/>
    <w:rsid w:val="00E551CF"/>
    <w:rsid w:val="00E5521D"/>
    <w:rsid w:val="00E554F0"/>
    <w:rsid w:val="00E5555C"/>
    <w:rsid w:val="00E5558A"/>
    <w:rsid w:val="00E55630"/>
    <w:rsid w:val="00E55AB0"/>
    <w:rsid w:val="00E55AC4"/>
    <w:rsid w:val="00E55E45"/>
    <w:rsid w:val="00E55FB3"/>
    <w:rsid w:val="00E56248"/>
    <w:rsid w:val="00E56315"/>
    <w:rsid w:val="00E56985"/>
    <w:rsid w:val="00E56B3B"/>
    <w:rsid w:val="00E56D5C"/>
    <w:rsid w:val="00E570E5"/>
    <w:rsid w:val="00E5717A"/>
    <w:rsid w:val="00E57236"/>
    <w:rsid w:val="00E573EA"/>
    <w:rsid w:val="00E574A0"/>
    <w:rsid w:val="00E575C8"/>
    <w:rsid w:val="00E57674"/>
    <w:rsid w:val="00E576A8"/>
    <w:rsid w:val="00E576D5"/>
    <w:rsid w:val="00E577C0"/>
    <w:rsid w:val="00E57F39"/>
    <w:rsid w:val="00E57FCD"/>
    <w:rsid w:val="00E6026B"/>
    <w:rsid w:val="00E602CF"/>
    <w:rsid w:val="00E608AA"/>
    <w:rsid w:val="00E60B8E"/>
    <w:rsid w:val="00E60CF6"/>
    <w:rsid w:val="00E60DA6"/>
    <w:rsid w:val="00E60DF3"/>
    <w:rsid w:val="00E60F57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A6A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D57"/>
    <w:rsid w:val="00E65D75"/>
    <w:rsid w:val="00E65DD4"/>
    <w:rsid w:val="00E65F48"/>
    <w:rsid w:val="00E65FA2"/>
    <w:rsid w:val="00E660C1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90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716"/>
    <w:rsid w:val="00E70719"/>
    <w:rsid w:val="00E70982"/>
    <w:rsid w:val="00E70AE7"/>
    <w:rsid w:val="00E710BD"/>
    <w:rsid w:val="00E71372"/>
    <w:rsid w:val="00E71521"/>
    <w:rsid w:val="00E7168B"/>
    <w:rsid w:val="00E71710"/>
    <w:rsid w:val="00E71C5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41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3D14"/>
    <w:rsid w:val="00E74036"/>
    <w:rsid w:val="00E74151"/>
    <w:rsid w:val="00E74647"/>
    <w:rsid w:val="00E74B2E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AE7"/>
    <w:rsid w:val="00E75B4F"/>
    <w:rsid w:val="00E75CDF"/>
    <w:rsid w:val="00E75F6F"/>
    <w:rsid w:val="00E7638D"/>
    <w:rsid w:val="00E763D5"/>
    <w:rsid w:val="00E76440"/>
    <w:rsid w:val="00E7685F"/>
    <w:rsid w:val="00E76C2F"/>
    <w:rsid w:val="00E77045"/>
    <w:rsid w:val="00E77109"/>
    <w:rsid w:val="00E7737D"/>
    <w:rsid w:val="00E7754E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10A"/>
    <w:rsid w:val="00E8325E"/>
    <w:rsid w:val="00E83947"/>
    <w:rsid w:val="00E83962"/>
    <w:rsid w:val="00E839AA"/>
    <w:rsid w:val="00E83AC8"/>
    <w:rsid w:val="00E83DE2"/>
    <w:rsid w:val="00E83E8E"/>
    <w:rsid w:val="00E841A5"/>
    <w:rsid w:val="00E841E9"/>
    <w:rsid w:val="00E84213"/>
    <w:rsid w:val="00E84945"/>
    <w:rsid w:val="00E84B80"/>
    <w:rsid w:val="00E84CBE"/>
    <w:rsid w:val="00E85003"/>
    <w:rsid w:val="00E850BA"/>
    <w:rsid w:val="00E85102"/>
    <w:rsid w:val="00E851B1"/>
    <w:rsid w:val="00E851FB"/>
    <w:rsid w:val="00E85237"/>
    <w:rsid w:val="00E8533E"/>
    <w:rsid w:val="00E8598D"/>
    <w:rsid w:val="00E85A9A"/>
    <w:rsid w:val="00E85C04"/>
    <w:rsid w:val="00E85DD0"/>
    <w:rsid w:val="00E85F95"/>
    <w:rsid w:val="00E85FE7"/>
    <w:rsid w:val="00E86016"/>
    <w:rsid w:val="00E86153"/>
    <w:rsid w:val="00E86173"/>
    <w:rsid w:val="00E86274"/>
    <w:rsid w:val="00E862C3"/>
    <w:rsid w:val="00E862CF"/>
    <w:rsid w:val="00E862F8"/>
    <w:rsid w:val="00E86542"/>
    <w:rsid w:val="00E865DD"/>
    <w:rsid w:val="00E8661A"/>
    <w:rsid w:val="00E866B4"/>
    <w:rsid w:val="00E868F4"/>
    <w:rsid w:val="00E86DBF"/>
    <w:rsid w:val="00E86E2E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02B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A80"/>
    <w:rsid w:val="00E91ADA"/>
    <w:rsid w:val="00E91D0D"/>
    <w:rsid w:val="00E91DB4"/>
    <w:rsid w:val="00E91E51"/>
    <w:rsid w:val="00E9204E"/>
    <w:rsid w:val="00E923B3"/>
    <w:rsid w:val="00E92934"/>
    <w:rsid w:val="00E92F80"/>
    <w:rsid w:val="00E93498"/>
    <w:rsid w:val="00E9355C"/>
    <w:rsid w:val="00E937CB"/>
    <w:rsid w:val="00E9389E"/>
    <w:rsid w:val="00E938BF"/>
    <w:rsid w:val="00E93974"/>
    <w:rsid w:val="00E9400D"/>
    <w:rsid w:val="00E94408"/>
    <w:rsid w:val="00E94925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409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09"/>
    <w:rsid w:val="00E97E29"/>
    <w:rsid w:val="00E97FF3"/>
    <w:rsid w:val="00EA002E"/>
    <w:rsid w:val="00EA00EB"/>
    <w:rsid w:val="00EA0313"/>
    <w:rsid w:val="00EA0324"/>
    <w:rsid w:val="00EA05A0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3FAB"/>
    <w:rsid w:val="00EA4005"/>
    <w:rsid w:val="00EA41A7"/>
    <w:rsid w:val="00EA43CC"/>
    <w:rsid w:val="00EA44FE"/>
    <w:rsid w:val="00EA461F"/>
    <w:rsid w:val="00EA4740"/>
    <w:rsid w:val="00EA4CEA"/>
    <w:rsid w:val="00EA514D"/>
    <w:rsid w:val="00EA59DB"/>
    <w:rsid w:val="00EA5B39"/>
    <w:rsid w:val="00EA5DCE"/>
    <w:rsid w:val="00EA62D7"/>
    <w:rsid w:val="00EA6423"/>
    <w:rsid w:val="00EA64C5"/>
    <w:rsid w:val="00EA6557"/>
    <w:rsid w:val="00EA6585"/>
    <w:rsid w:val="00EA662D"/>
    <w:rsid w:val="00EA66C8"/>
    <w:rsid w:val="00EA67AE"/>
    <w:rsid w:val="00EA6BB7"/>
    <w:rsid w:val="00EA6CC1"/>
    <w:rsid w:val="00EA6CF2"/>
    <w:rsid w:val="00EA6D83"/>
    <w:rsid w:val="00EA7369"/>
    <w:rsid w:val="00EA73C1"/>
    <w:rsid w:val="00EA740D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34B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229"/>
    <w:rsid w:val="00EB3454"/>
    <w:rsid w:val="00EB3493"/>
    <w:rsid w:val="00EB3686"/>
    <w:rsid w:val="00EB3746"/>
    <w:rsid w:val="00EB377C"/>
    <w:rsid w:val="00EB37BE"/>
    <w:rsid w:val="00EB3A79"/>
    <w:rsid w:val="00EB3B35"/>
    <w:rsid w:val="00EB3BEF"/>
    <w:rsid w:val="00EB3C16"/>
    <w:rsid w:val="00EB3FCA"/>
    <w:rsid w:val="00EB425B"/>
    <w:rsid w:val="00EB491F"/>
    <w:rsid w:val="00EB4C1C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420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192"/>
    <w:rsid w:val="00EB756D"/>
    <w:rsid w:val="00EB75A3"/>
    <w:rsid w:val="00EB77BA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69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8FD"/>
    <w:rsid w:val="00EC2980"/>
    <w:rsid w:val="00EC2A27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3EAD"/>
    <w:rsid w:val="00EC40B1"/>
    <w:rsid w:val="00EC4433"/>
    <w:rsid w:val="00EC4607"/>
    <w:rsid w:val="00EC46B1"/>
    <w:rsid w:val="00EC487A"/>
    <w:rsid w:val="00EC48C9"/>
    <w:rsid w:val="00EC4C17"/>
    <w:rsid w:val="00EC5124"/>
    <w:rsid w:val="00EC524B"/>
    <w:rsid w:val="00EC551B"/>
    <w:rsid w:val="00EC5B2D"/>
    <w:rsid w:val="00EC5C3C"/>
    <w:rsid w:val="00EC5C8C"/>
    <w:rsid w:val="00EC5D20"/>
    <w:rsid w:val="00EC5DBF"/>
    <w:rsid w:val="00EC5F06"/>
    <w:rsid w:val="00EC5FA4"/>
    <w:rsid w:val="00EC609C"/>
    <w:rsid w:val="00EC62AC"/>
    <w:rsid w:val="00EC6456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25C"/>
    <w:rsid w:val="00ED0479"/>
    <w:rsid w:val="00ED0AA2"/>
    <w:rsid w:val="00ED0CF7"/>
    <w:rsid w:val="00ED0D38"/>
    <w:rsid w:val="00ED0EC8"/>
    <w:rsid w:val="00ED0EF5"/>
    <w:rsid w:val="00ED1282"/>
    <w:rsid w:val="00ED17A9"/>
    <w:rsid w:val="00ED198A"/>
    <w:rsid w:val="00ED19B4"/>
    <w:rsid w:val="00ED1AE1"/>
    <w:rsid w:val="00ED1D0A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0B8"/>
    <w:rsid w:val="00ED42B8"/>
    <w:rsid w:val="00ED42C6"/>
    <w:rsid w:val="00ED43EC"/>
    <w:rsid w:val="00ED4608"/>
    <w:rsid w:val="00ED4678"/>
    <w:rsid w:val="00ED484B"/>
    <w:rsid w:val="00ED49FE"/>
    <w:rsid w:val="00ED4ABC"/>
    <w:rsid w:val="00ED4C68"/>
    <w:rsid w:val="00ED4C73"/>
    <w:rsid w:val="00ED4E23"/>
    <w:rsid w:val="00ED4FA2"/>
    <w:rsid w:val="00ED4FD1"/>
    <w:rsid w:val="00ED503F"/>
    <w:rsid w:val="00ED508F"/>
    <w:rsid w:val="00ED5267"/>
    <w:rsid w:val="00ED529E"/>
    <w:rsid w:val="00ED5BA1"/>
    <w:rsid w:val="00ED5E07"/>
    <w:rsid w:val="00ED6023"/>
    <w:rsid w:val="00ED63C0"/>
    <w:rsid w:val="00ED6A1C"/>
    <w:rsid w:val="00ED6A3E"/>
    <w:rsid w:val="00ED6FFD"/>
    <w:rsid w:val="00ED72CF"/>
    <w:rsid w:val="00ED7385"/>
    <w:rsid w:val="00ED73BF"/>
    <w:rsid w:val="00ED78A7"/>
    <w:rsid w:val="00ED78C7"/>
    <w:rsid w:val="00ED7AC8"/>
    <w:rsid w:val="00EE00C3"/>
    <w:rsid w:val="00EE0102"/>
    <w:rsid w:val="00EE0125"/>
    <w:rsid w:val="00EE0217"/>
    <w:rsid w:val="00EE045C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77"/>
    <w:rsid w:val="00EE17D3"/>
    <w:rsid w:val="00EE19D5"/>
    <w:rsid w:val="00EE1C8F"/>
    <w:rsid w:val="00EE1CC2"/>
    <w:rsid w:val="00EE1D3E"/>
    <w:rsid w:val="00EE1D8B"/>
    <w:rsid w:val="00EE1E7D"/>
    <w:rsid w:val="00EE1F3C"/>
    <w:rsid w:val="00EE2346"/>
    <w:rsid w:val="00EE237F"/>
    <w:rsid w:val="00EE24B3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83C"/>
    <w:rsid w:val="00EE3A8F"/>
    <w:rsid w:val="00EE3AA1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7A2"/>
    <w:rsid w:val="00EF0E2F"/>
    <w:rsid w:val="00EF0E5C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5AE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15"/>
    <w:rsid w:val="00EF5DE4"/>
    <w:rsid w:val="00EF5E36"/>
    <w:rsid w:val="00EF602B"/>
    <w:rsid w:val="00EF6136"/>
    <w:rsid w:val="00EF6387"/>
    <w:rsid w:val="00EF6423"/>
    <w:rsid w:val="00EF652A"/>
    <w:rsid w:val="00EF662D"/>
    <w:rsid w:val="00EF6BBA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B88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899"/>
    <w:rsid w:val="00F0195C"/>
    <w:rsid w:val="00F01ACB"/>
    <w:rsid w:val="00F01B4A"/>
    <w:rsid w:val="00F01D3D"/>
    <w:rsid w:val="00F01DEC"/>
    <w:rsid w:val="00F0286F"/>
    <w:rsid w:val="00F02A78"/>
    <w:rsid w:val="00F02BC7"/>
    <w:rsid w:val="00F02BD2"/>
    <w:rsid w:val="00F02BF1"/>
    <w:rsid w:val="00F02DE5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CD8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4BB"/>
    <w:rsid w:val="00F06649"/>
    <w:rsid w:val="00F0665B"/>
    <w:rsid w:val="00F06849"/>
    <w:rsid w:val="00F06AAB"/>
    <w:rsid w:val="00F06C02"/>
    <w:rsid w:val="00F06D10"/>
    <w:rsid w:val="00F06D1A"/>
    <w:rsid w:val="00F06EC9"/>
    <w:rsid w:val="00F070C3"/>
    <w:rsid w:val="00F071F4"/>
    <w:rsid w:val="00F07299"/>
    <w:rsid w:val="00F074CD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3A"/>
    <w:rsid w:val="00F10F55"/>
    <w:rsid w:val="00F11073"/>
    <w:rsid w:val="00F1118C"/>
    <w:rsid w:val="00F111F2"/>
    <w:rsid w:val="00F112A9"/>
    <w:rsid w:val="00F11437"/>
    <w:rsid w:val="00F116DC"/>
    <w:rsid w:val="00F1172C"/>
    <w:rsid w:val="00F117D1"/>
    <w:rsid w:val="00F11D25"/>
    <w:rsid w:val="00F11E01"/>
    <w:rsid w:val="00F12150"/>
    <w:rsid w:val="00F12353"/>
    <w:rsid w:val="00F12A12"/>
    <w:rsid w:val="00F12AD4"/>
    <w:rsid w:val="00F12D93"/>
    <w:rsid w:val="00F12F3D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856"/>
    <w:rsid w:val="00F149A8"/>
    <w:rsid w:val="00F14B5F"/>
    <w:rsid w:val="00F15029"/>
    <w:rsid w:val="00F159BF"/>
    <w:rsid w:val="00F15A1E"/>
    <w:rsid w:val="00F15C18"/>
    <w:rsid w:val="00F15FB9"/>
    <w:rsid w:val="00F1604C"/>
    <w:rsid w:val="00F16170"/>
    <w:rsid w:val="00F16246"/>
    <w:rsid w:val="00F164B9"/>
    <w:rsid w:val="00F16AC7"/>
    <w:rsid w:val="00F17174"/>
    <w:rsid w:val="00F17451"/>
    <w:rsid w:val="00F1746F"/>
    <w:rsid w:val="00F1749B"/>
    <w:rsid w:val="00F175DC"/>
    <w:rsid w:val="00F176E2"/>
    <w:rsid w:val="00F177D4"/>
    <w:rsid w:val="00F17910"/>
    <w:rsid w:val="00F17F38"/>
    <w:rsid w:val="00F17F74"/>
    <w:rsid w:val="00F20067"/>
    <w:rsid w:val="00F20090"/>
    <w:rsid w:val="00F20232"/>
    <w:rsid w:val="00F20723"/>
    <w:rsid w:val="00F208C5"/>
    <w:rsid w:val="00F20A88"/>
    <w:rsid w:val="00F20C40"/>
    <w:rsid w:val="00F20EDC"/>
    <w:rsid w:val="00F20EFF"/>
    <w:rsid w:val="00F21040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587"/>
    <w:rsid w:val="00F23931"/>
    <w:rsid w:val="00F23A8D"/>
    <w:rsid w:val="00F23B3A"/>
    <w:rsid w:val="00F23BB8"/>
    <w:rsid w:val="00F23C57"/>
    <w:rsid w:val="00F23CBE"/>
    <w:rsid w:val="00F23CED"/>
    <w:rsid w:val="00F240FB"/>
    <w:rsid w:val="00F24366"/>
    <w:rsid w:val="00F24371"/>
    <w:rsid w:val="00F24552"/>
    <w:rsid w:val="00F24626"/>
    <w:rsid w:val="00F2478D"/>
    <w:rsid w:val="00F2487B"/>
    <w:rsid w:val="00F24A0C"/>
    <w:rsid w:val="00F24D12"/>
    <w:rsid w:val="00F24D88"/>
    <w:rsid w:val="00F24DD4"/>
    <w:rsid w:val="00F25353"/>
    <w:rsid w:val="00F253BA"/>
    <w:rsid w:val="00F253C0"/>
    <w:rsid w:val="00F254D4"/>
    <w:rsid w:val="00F2597A"/>
    <w:rsid w:val="00F25AC7"/>
    <w:rsid w:val="00F262DE"/>
    <w:rsid w:val="00F2653A"/>
    <w:rsid w:val="00F265FB"/>
    <w:rsid w:val="00F266CA"/>
    <w:rsid w:val="00F268AB"/>
    <w:rsid w:val="00F2690E"/>
    <w:rsid w:val="00F2693B"/>
    <w:rsid w:val="00F26994"/>
    <w:rsid w:val="00F26A79"/>
    <w:rsid w:val="00F26BD2"/>
    <w:rsid w:val="00F26CDC"/>
    <w:rsid w:val="00F27091"/>
    <w:rsid w:val="00F27109"/>
    <w:rsid w:val="00F27217"/>
    <w:rsid w:val="00F272F7"/>
    <w:rsid w:val="00F273B3"/>
    <w:rsid w:val="00F273E1"/>
    <w:rsid w:val="00F275BC"/>
    <w:rsid w:val="00F279D0"/>
    <w:rsid w:val="00F27B2C"/>
    <w:rsid w:val="00F27CDF"/>
    <w:rsid w:val="00F27ED6"/>
    <w:rsid w:val="00F27F62"/>
    <w:rsid w:val="00F300A8"/>
    <w:rsid w:val="00F3052F"/>
    <w:rsid w:val="00F3077F"/>
    <w:rsid w:val="00F308E3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B9C"/>
    <w:rsid w:val="00F31F98"/>
    <w:rsid w:val="00F32061"/>
    <w:rsid w:val="00F320CC"/>
    <w:rsid w:val="00F32120"/>
    <w:rsid w:val="00F32147"/>
    <w:rsid w:val="00F32149"/>
    <w:rsid w:val="00F32202"/>
    <w:rsid w:val="00F323A4"/>
    <w:rsid w:val="00F3242F"/>
    <w:rsid w:val="00F326E6"/>
    <w:rsid w:val="00F327C5"/>
    <w:rsid w:val="00F3283A"/>
    <w:rsid w:val="00F32D90"/>
    <w:rsid w:val="00F32E0A"/>
    <w:rsid w:val="00F32E5F"/>
    <w:rsid w:val="00F32E93"/>
    <w:rsid w:val="00F32EC6"/>
    <w:rsid w:val="00F33409"/>
    <w:rsid w:val="00F3359F"/>
    <w:rsid w:val="00F336DE"/>
    <w:rsid w:val="00F33964"/>
    <w:rsid w:val="00F33B6A"/>
    <w:rsid w:val="00F33C15"/>
    <w:rsid w:val="00F33E1F"/>
    <w:rsid w:val="00F341B4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04B"/>
    <w:rsid w:val="00F351A2"/>
    <w:rsid w:val="00F35320"/>
    <w:rsid w:val="00F35397"/>
    <w:rsid w:val="00F3554B"/>
    <w:rsid w:val="00F357F5"/>
    <w:rsid w:val="00F35A17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AF3"/>
    <w:rsid w:val="00F36B2B"/>
    <w:rsid w:val="00F36B31"/>
    <w:rsid w:val="00F36C9E"/>
    <w:rsid w:val="00F36DE8"/>
    <w:rsid w:val="00F3727B"/>
    <w:rsid w:val="00F372B1"/>
    <w:rsid w:val="00F3735A"/>
    <w:rsid w:val="00F373F7"/>
    <w:rsid w:val="00F37660"/>
    <w:rsid w:val="00F377AB"/>
    <w:rsid w:val="00F37AFE"/>
    <w:rsid w:val="00F37B30"/>
    <w:rsid w:val="00F37C78"/>
    <w:rsid w:val="00F37CBE"/>
    <w:rsid w:val="00F37CE6"/>
    <w:rsid w:val="00F37D61"/>
    <w:rsid w:val="00F37F82"/>
    <w:rsid w:val="00F40098"/>
    <w:rsid w:val="00F40180"/>
    <w:rsid w:val="00F4035E"/>
    <w:rsid w:val="00F4079D"/>
    <w:rsid w:val="00F40817"/>
    <w:rsid w:val="00F408EC"/>
    <w:rsid w:val="00F40BC0"/>
    <w:rsid w:val="00F40BF6"/>
    <w:rsid w:val="00F40F97"/>
    <w:rsid w:val="00F41232"/>
    <w:rsid w:val="00F41370"/>
    <w:rsid w:val="00F41C1D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4D7A"/>
    <w:rsid w:val="00F45048"/>
    <w:rsid w:val="00F4504E"/>
    <w:rsid w:val="00F45576"/>
    <w:rsid w:val="00F45696"/>
    <w:rsid w:val="00F45B9D"/>
    <w:rsid w:val="00F45C60"/>
    <w:rsid w:val="00F45D93"/>
    <w:rsid w:val="00F45DDD"/>
    <w:rsid w:val="00F46281"/>
    <w:rsid w:val="00F46357"/>
    <w:rsid w:val="00F465BC"/>
    <w:rsid w:val="00F4676A"/>
    <w:rsid w:val="00F469D0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4F"/>
    <w:rsid w:val="00F51767"/>
    <w:rsid w:val="00F51AB4"/>
    <w:rsid w:val="00F51BC5"/>
    <w:rsid w:val="00F51C12"/>
    <w:rsid w:val="00F51CA4"/>
    <w:rsid w:val="00F51DE5"/>
    <w:rsid w:val="00F51E99"/>
    <w:rsid w:val="00F51F1F"/>
    <w:rsid w:val="00F523EE"/>
    <w:rsid w:val="00F52557"/>
    <w:rsid w:val="00F525F8"/>
    <w:rsid w:val="00F5280E"/>
    <w:rsid w:val="00F52825"/>
    <w:rsid w:val="00F528BF"/>
    <w:rsid w:val="00F5313B"/>
    <w:rsid w:val="00F53194"/>
    <w:rsid w:val="00F53507"/>
    <w:rsid w:val="00F53544"/>
    <w:rsid w:val="00F536CA"/>
    <w:rsid w:val="00F53759"/>
    <w:rsid w:val="00F53A17"/>
    <w:rsid w:val="00F53AB0"/>
    <w:rsid w:val="00F53EFB"/>
    <w:rsid w:val="00F53FA1"/>
    <w:rsid w:val="00F541A4"/>
    <w:rsid w:val="00F5422C"/>
    <w:rsid w:val="00F54280"/>
    <w:rsid w:val="00F54281"/>
    <w:rsid w:val="00F542DE"/>
    <w:rsid w:val="00F54634"/>
    <w:rsid w:val="00F54829"/>
    <w:rsid w:val="00F54838"/>
    <w:rsid w:val="00F54BE7"/>
    <w:rsid w:val="00F54C6D"/>
    <w:rsid w:val="00F54E17"/>
    <w:rsid w:val="00F54E33"/>
    <w:rsid w:val="00F54FFC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0A4E"/>
    <w:rsid w:val="00F61321"/>
    <w:rsid w:val="00F6139F"/>
    <w:rsid w:val="00F613D3"/>
    <w:rsid w:val="00F61766"/>
    <w:rsid w:val="00F61942"/>
    <w:rsid w:val="00F61BA3"/>
    <w:rsid w:val="00F61CC7"/>
    <w:rsid w:val="00F61DC9"/>
    <w:rsid w:val="00F61E52"/>
    <w:rsid w:val="00F62170"/>
    <w:rsid w:val="00F62288"/>
    <w:rsid w:val="00F62390"/>
    <w:rsid w:val="00F62A0F"/>
    <w:rsid w:val="00F62A1A"/>
    <w:rsid w:val="00F62A74"/>
    <w:rsid w:val="00F62BBA"/>
    <w:rsid w:val="00F62D27"/>
    <w:rsid w:val="00F62D39"/>
    <w:rsid w:val="00F62DD4"/>
    <w:rsid w:val="00F63053"/>
    <w:rsid w:val="00F63179"/>
    <w:rsid w:val="00F632DC"/>
    <w:rsid w:val="00F636F5"/>
    <w:rsid w:val="00F6377E"/>
    <w:rsid w:val="00F6393B"/>
    <w:rsid w:val="00F63A7A"/>
    <w:rsid w:val="00F63CAD"/>
    <w:rsid w:val="00F63CE2"/>
    <w:rsid w:val="00F63F43"/>
    <w:rsid w:val="00F64054"/>
    <w:rsid w:val="00F640A3"/>
    <w:rsid w:val="00F6454C"/>
    <w:rsid w:val="00F645FC"/>
    <w:rsid w:val="00F648DA"/>
    <w:rsid w:val="00F648DC"/>
    <w:rsid w:val="00F65102"/>
    <w:rsid w:val="00F65446"/>
    <w:rsid w:val="00F65516"/>
    <w:rsid w:val="00F6557F"/>
    <w:rsid w:val="00F65A01"/>
    <w:rsid w:val="00F65BAF"/>
    <w:rsid w:val="00F66AFA"/>
    <w:rsid w:val="00F66B12"/>
    <w:rsid w:val="00F66D01"/>
    <w:rsid w:val="00F66E78"/>
    <w:rsid w:val="00F67197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CB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0A3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A4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022"/>
    <w:rsid w:val="00F7625E"/>
    <w:rsid w:val="00F764D2"/>
    <w:rsid w:val="00F7665A"/>
    <w:rsid w:val="00F77604"/>
    <w:rsid w:val="00F77A0C"/>
    <w:rsid w:val="00F77DD9"/>
    <w:rsid w:val="00F77E20"/>
    <w:rsid w:val="00F77EBF"/>
    <w:rsid w:val="00F77FAA"/>
    <w:rsid w:val="00F80292"/>
    <w:rsid w:val="00F80385"/>
    <w:rsid w:val="00F80468"/>
    <w:rsid w:val="00F805EB"/>
    <w:rsid w:val="00F81654"/>
    <w:rsid w:val="00F8177A"/>
    <w:rsid w:val="00F81AE5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2D03"/>
    <w:rsid w:val="00F831AA"/>
    <w:rsid w:val="00F834DF"/>
    <w:rsid w:val="00F83556"/>
    <w:rsid w:val="00F836E8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733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C28"/>
    <w:rsid w:val="00F86CEE"/>
    <w:rsid w:val="00F86F0B"/>
    <w:rsid w:val="00F8722C"/>
    <w:rsid w:val="00F87296"/>
    <w:rsid w:val="00F874EF"/>
    <w:rsid w:val="00F87519"/>
    <w:rsid w:val="00F875D3"/>
    <w:rsid w:val="00F875F7"/>
    <w:rsid w:val="00F8774F"/>
    <w:rsid w:val="00F87944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BD2"/>
    <w:rsid w:val="00F90C10"/>
    <w:rsid w:val="00F90CBE"/>
    <w:rsid w:val="00F90DDB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269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3E6B"/>
    <w:rsid w:val="00F941D6"/>
    <w:rsid w:val="00F94321"/>
    <w:rsid w:val="00F94365"/>
    <w:rsid w:val="00F94485"/>
    <w:rsid w:val="00F944A6"/>
    <w:rsid w:val="00F944EF"/>
    <w:rsid w:val="00F9457D"/>
    <w:rsid w:val="00F945A1"/>
    <w:rsid w:val="00F94951"/>
    <w:rsid w:val="00F9497D"/>
    <w:rsid w:val="00F94EB3"/>
    <w:rsid w:val="00F94FB6"/>
    <w:rsid w:val="00F95848"/>
    <w:rsid w:val="00F95966"/>
    <w:rsid w:val="00F95AE6"/>
    <w:rsid w:val="00F95B4D"/>
    <w:rsid w:val="00F95FE8"/>
    <w:rsid w:val="00F96030"/>
    <w:rsid w:val="00F96192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65"/>
    <w:rsid w:val="00F97BD8"/>
    <w:rsid w:val="00FA0222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244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598"/>
    <w:rsid w:val="00FA4934"/>
    <w:rsid w:val="00FA49AE"/>
    <w:rsid w:val="00FA4AF1"/>
    <w:rsid w:val="00FA4D2B"/>
    <w:rsid w:val="00FA4F4B"/>
    <w:rsid w:val="00FA52E5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B91"/>
    <w:rsid w:val="00FA6CEA"/>
    <w:rsid w:val="00FA6D28"/>
    <w:rsid w:val="00FA6E32"/>
    <w:rsid w:val="00FA6E37"/>
    <w:rsid w:val="00FA7082"/>
    <w:rsid w:val="00FA72EC"/>
    <w:rsid w:val="00FA750D"/>
    <w:rsid w:val="00FA7793"/>
    <w:rsid w:val="00FA78E1"/>
    <w:rsid w:val="00FA7919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566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4D0F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24"/>
    <w:rsid w:val="00FB7B86"/>
    <w:rsid w:val="00FB7EE4"/>
    <w:rsid w:val="00FB7F84"/>
    <w:rsid w:val="00FC0101"/>
    <w:rsid w:val="00FC011E"/>
    <w:rsid w:val="00FC047E"/>
    <w:rsid w:val="00FC0503"/>
    <w:rsid w:val="00FC0627"/>
    <w:rsid w:val="00FC0663"/>
    <w:rsid w:val="00FC08A0"/>
    <w:rsid w:val="00FC08DE"/>
    <w:rsid w:val="00FC0C72"/>
    <w:rsid w:val="00FC1097"/>
    <w:rsid w:val="00FC118C"/>
    <w:rsid w:val="00FC15FC"/>
    <w:rsid w:val="00FC1952"/>
    <w:rsid w:val="00FC1B86"/>
    <w:rsid w:val="00FC1C8E"/>
    <w:rsid w:val="00FC1D40"/>
    <w:rsid w:val="00FC1FD2"/>
    <w:rsid w:val="00FC2148"/>
    <w:rsid w:val="00FC2207"/>
    <w:rsid w:val="00FC2229"/>
    <w:rsid w:val="00FC2876"/>
    <w:rsid w:val="00FC2951"/>
    <w:rsid w:val="00FC2A90"/>
    <w:rsid w:val="00FC2CDD"/>
    <w:rsid w:val="00FC2E6B"/>
    <w:rsid w:val="00FC3389"/>
    <w:rsid w:val="00FC33E4"/>
    <w:rsid w:val="00FC3BCD"/>
    <w:rsid w:val="00FC3C96"/>
    <w:rsid w:val="00FC3E2B"/>
    <w:rsid w:val="00FC3F00"/>
    <w:rsid w:val="00FC3F13"/>
    <w:rsid w:val="00FC3F46"/>
    <w:rsid w:val="00FC410B"/>
    <w:rsid w:val="00FC4319"/>
    <w:rsid w:val="00FC439D"/>
    <w:rsid w:val="00FC44B6"/>
    <w:rsid w:val="00FC45F0"/>
    <w:rsid w:val="00FC4781"/>
    <w:rsid w:val="00FC48AE"/>
    <w:rsid w:val="00FC4E45"/>
    <w:rsid w:val="00FC4FF0"/>
    <w:rsid w:val="00FC52B8"/>
    <w:rsid w:val="00FC532C"/>
    <w:rsid w:val="00FC539A"/>
    <w:rsid w:val="00FC5455"/>
    <w:rsid w:val="00FC56F9"/>
    <w:rsid w:val="00FC59B1"/>
    <w:rsid w:val="00FC5AD3"/>
    <w:rsid w:val="00FC60E3"/>
    <w:rsid w:val="00FC60EF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88A"/>
    <w:rsid w:val="00FD19CC"/>
    <w:rsid w:val="00FD1A14"/>
    <w:rsid w:val="00FD1A4F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83D"/>
    <w:rsid w:val="00FD4B23"/>
    <w:rsid w:val="00FD4C1A"/>
    <w:rsid w:val="00FD503F"/>
    <w:rsid w:val="00FD50EC"/>
    <w:rsid w:val="00FD54FE"/>
    <w:rsid w:val="00FD558B"/>
    <w:rsid w:val="00FD5657"/>
    <w:rsid w:val="00FD5888"/>
    <w:rsid w:val="00FD58FD"/>
    <w:rsid w:val="00FD5A83"/>
    <w:rsid w:val="00FD5C14"/>
    <w:rsid w:val="00FD5C25"/>
    <w:rsid w:val="00FD5C8F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4BE"/>
    <w:rsid w:val="00FD759C"/>
    <w:rsid w:val="00FD75AA"/>
    <w:rsid w:val="00FD76AC"/>
    <w:rsid w:val="00FD7942"/>
    <w:rsid w:val="00FD7B52"/>
    <w:rsid w:val="00FD7DA7"/>
    <w:rsid w:val="00FD7EB3"/>
    <w:rsid w:val="00FD7ED7"/>
    <w:rsid w:val="00FD7F16"/>
    <w:rsid w:val="00FE02E2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2CC"/>
    <w:rsid w:val="00FE1ABF"/>
    <w:rsid w:val="00FE1B63"/>
    <w:rsid w:val="00FE1BB8"/>
    <w:rsid w:val="00FE1FF7"/>
    <w:rsid w:val="00FE2045"/>
    <w:rsid w:val="00FE2074"/>
    <w:rsid w:val="00FE207B"/>
    <w:rsid w:val="00FE2243"/>
    <w:rsid w:val="00FE2329"/>
    <w:rsid w:val="00FE239B"/>
    <w:rsid w:val="00FE24D6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8E"/>
    <w:rsid w:val="00FE3BA6"/>
    <w:rsid w:val="00FE3D6B"/>
    <w:rsid w:val="00FE3DAE"/>
    <w:rsid w:val="00FE3F08"/>
    <w:rsid w:val="00FE3FB3"/>
    <w:rsid w:val="00FE4120"/>
    <w:rsid w:val="00FE437A"/>
    <w:rsid w:val="00FE466A"/>
    <w:rsid w:val="00FE489D"/>
    <w:rsid w:val="00FE4C8C"/>
    <w:rsid w:val="00FE4D6E"/>
    <w:rsid w:val="00FE4EF1"/>
    <w:rsid w:val="00FE4F34"/>
    <w:rsid w:val="00FE4FA2"/>
    <w:rsid w:val="00FE507C"/>
    <w:rsid w:val="00FE5129"/>
    <w:rsid w:val="00FE512C"/>
    <w:rsid w:val="00FE5404"/>
    <w:rsid w:val="00FE552B"/>
    <w:rsid w:val="00FE566E"/>
    <w:rsid w:val="00FE57D8"/>
    <w:rsid w:val="00FE5B89"/>
    <w:rsid w:val="00FE5C91"/>
    <w:rsid w:val="00FE5D2A"/>
    <w:rsid w:val="00FE5E69"/>
    <w:rsid w:val="00FE5F61"/>
    <w:rsid w:val="00FE6296"/>
    <w:rsid w:val="00FE63E7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3C8"/>
    <w:rsid w:val="00FF03E0"/>
    <w:rsid w:val="00FF042B"/>
    <w:rsid w:val="00FF052E"/>
    <w:rsid w:val="00FF06A7"/>
    <w:rsid w:val="00FF06F9"/>
    <w:rsid w:val="00FF0841"/>
    <w:rsid w:val="00FF0AF4"/>
    <w:rsid w:val="00FF0CC5"/>
    <w:rsid w:val="00FF16E3"/>
    <w:rsid w:val="00FF189D"/>
    <w:rsid w:val="00FF1A34"/>
    <w:rsid w:val="00FF1AE2"/>
    <w:rsid w:val="00FF1CC4"/>
    <w:rsid w:val="00FF1CCD"/>
    <w:rsid w:val="00FF1E18"/>
    <w:rsid w:val="00FF1F08"/>
    <w:rsid w:val="00FF21EF"/>
    <w:rsid w:val="00FF237F"/>
    <w:rsid w:val="00FF2381"/>
    <w:rsid w:val="00FF2400"/>
    <w:rsid w:val="00FF246A"/>
    <w:rsid w:val="00FF25A9"/>
    <w:rsid w:val="00FF25BF"/>
    <w:rsid w:val="00FF2833"/>
    <w:rsid w:val="00FF2A28"/>
    <w:rsid w:val="00FF2A5D"/>
    <w:rsid w:val="00FF2A6E"/>
    <w:rsid w:val="00FF2AA6"/>
    <w:rsid w:val="00FF2DA2"/>
    <w:rsid w:val="00FF3143"/>
    <w:rsid w:val="00FF372C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74"/>
    <w:rsid w:val="00FF478C"/>
    <w:rsid w:val="00FF4CF2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A6"/>
    <w:rsid w:val="00FF75B1"/>
    <w:rsid w:val="00FF7605"/>
    <w:rsid w:val="00FF7771"/>
    <w:rsid w:val="00FF77C4"/>
    <w:rsid w:val="00FF7895"/>
    <w:rsid w:val="00FF7A5B"/>
    <w:rsid w:val="0460CDD6"/>
    <w:rsid w:val="0B8245C0"/>
    <w:rsid w:val="129A2477"/>
    <w:rsid w:val="1E41C73B"/>
    <w:rsid w:val="22EAE027"/>
    <w:rsid w:val="2A9B18CA"/>
    <w:rsid w:val="41FFBE3C"/>
    <w:rsid w:val="439CA549"/>
    <w:rsid w:val="4B0BD6F6"/>
    <w:rsid w:val="4B586EF3"/>
    <w:rsid w:val="56DABDD6"/>
    <w:rsid w:val="6909EFF6"/>
    <w:rsid w:val="74DC00A4"/>
    <w:rsid w:val="76DF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8601399F-FC8E-49F0-9E88-70192EDE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06E986-6A1A-4405-ADDD-51B4C175F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2266</TotalTime>
  <Pages>12</Pages>
  <Words>1664</Words>
  <Characters>7866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Warinthorn, Samiphak</cp:lastModifiedBy>
  <cp:revision>1065</cp:revision>
  <cp:lastPrinted>2026-05-07T03:25:00Z</cp:lastPrinted>
  <dcterms:created xsi:type="dcterms:W3CDTF">2025-07-24T14:22:00Z</dcterms:created>
  <dcterms:modified xsi:type="dcterms:W3CDTF">2026-05-07T11:02:00Z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