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4B078" w14:textId="6E6D2B50" w:rsidR="00014D68" w:rsidRPr="007E5657" w:rsidRDefault="00014D68" w:rsidP="005B4DF2">
      <w:pPr>
        <w:pStyle w:val="CordiaNew"/>
        <w:numPr>
          <w:ilvl w:val="0"/>
          <w:numId w:val="16"/>
        </w:numPr>
        <w:tabs>
          <w:tab w:val="clear" w:pos="4153"/>
          <w:tab w:val="left" w:pos="426"/>
          <w:tab w:val="num" w:pos="502"/>
          <w:tab w:val="left" w:pos="9214"/>
        </w:tabs>
        <w:ind w:left="426" w:hanging="426"/>
        <w:jc w:val="thaiDistribute"/>
        <w:rPr>
          <w:rFonts w:ascii="Browallia New" w:hAnsi="Browallia New" w:cs="Browallia New"/>
          <w:b/>
          <w:bCs/>
          <w:color w:val="000000" w:themeColor="text1"/>
          <w:sz w:val="28"/>
          <w:szCs w:val="28"/>
          <w:lang w:val="en-ZA"/>
        </w:rPr>
      </w:pPr>
      <w:r w:rsidRPr="007E5657">
        <w:rPr>
          <w:rFonts w:ascii="Browallia New" w:hAnsi="Browallia New" w:cs="Browallia New"/>
          <w:b/>
          <w:bCs/>
          <w:color w:val="000000" w:themeColor="text1"/>
          <w:sz w:val="28"/>
          <w:szCs w:val="28"/>
          <w:cs/>
          <w:lang w:val="th-TH"/>
        </w:rPr>
        <w:t>ข้อมูลทั่วไป</w:t>
      </w:r>
    </w:p>
    <w:p w14:paraId="188599E6" w14:textId="77777777" w:rsidR="008E7ED7" w:rsidRPr="007E5657" w:rsidRDefault="008E7ED7" w:rsidP="004C5212">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1EB51A71" w14:textId="6C3E32BD" w:rsidR="007B53C1" w:rsidRPr="00A80A79"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บริษัท อาร์เอสเอ็กซ์วายแซด จำกัด (มหาชน) (บริษัท) </w:t>
      </w:r>
      <w:r w:rsidR="009C0DA9" w:rsidRPr="007E5657">
        <w:rPr>
          <w:rFonts w:ascii="Browallia New" w:eastAsia="Arial Unicode MS" w:hAnsi="Browallia New" w:cs="Browallia New"/>
          <w:sz w:val="28"/>
          <w:szCs w:val="28"/>
          <w:cs/>
          <w:lang w:val="en-GB"/>
        </w:rPr>
        <w:t>จดทะเบียนเป็น</w:t>
      </w:r>
      <w:r w:rsidRPr="007E5657">
        <w:rPr>
          <w:rFonts w:ascii="Browallia New" w:eastAsia="Arial Unicode MS" w:hAnsi="Browallia New" w:cs="Browallia New"/>
          <w:sz w:val="28"/>
          <w:szCs w:val="28"/>
          <w:cs/>
          <w:lang w:val="en-GB"/>
        </w:rPr>
        <w:t>บริษัทมหาชน</w:t>
      </w:r>
      <w:r w:rsidR="009C0DA9" w:rsidRPr="007E5657">
        <w:rPr>
          <w:rFonts w:ascii="Browallia New" w:eastAsia="Arial Unicode MS" w:hAnsi="Browallia New" w:cs="Browallia New"/>
          <w:sz w:val="28"/>
          <w:szCs w:val="28"/>
          <w:cs/>
          <w:lang w:val="en-GB"/>
        </w:rPr>
        <w:t>กับตลาดหลักทรัพย์</w:t>
      </w:r>
      <w:r w:rsidR="00310208">
        <w:rPr>
          <w:rFonts w:ascii="Browallia New" w:eastAsia="Arial Unicode MS" w:hAnsi="Browallia New" w:cs="Browallia New"/>
          <w:sz w:val="28"/>
          <w:szCs w:val="28"/>
          <w:lang w:val="en-GB"/>
        </w:rPr>
        <w:br/>
      </w:r>
      <w:r w:rsidR="009C0DA9" w:rsidRPr="007E5657">
        <w:rPr>
          <w:rFonts w:ascii="Browallia New" w:eastAsia="Arial Unicode MS" w:hAnsi="Browallia New" w:cs="Browallia New"/>
          <w:sz w:val="28"/>
          <w:szCs w:val="28"/>
          <w:cs/>
          <w:lang w:val="en-GB"/>
        </w:rPr>
        <w:t>แห่งประเทศไทย</w:t>
      </w:r>
      <w:r w:rsidR="00DF3363" w:rsidRPr="007E5657">
        <w:rPr>
          <w:rFonts w:ascii="Browallia New" w:eastAsia="Arial Unicode MS" w:hAnsi="Browallia New" w:cs="Browallia New"/>
          <w:sz w:val="28"/>
          <w:szCs w:val="28"/>
          <w:cs/>
          <w:lang w:val="en-GB"/>
        </w:rPr>
        <w:t xml:space="preserve">เมื่อวันที่ </w:t>
      </w:r>
      <w:r w:rsidR="00B26C1C" w:rsidRPr="007E5657">
        <w:rPr>
          <w:rFonts w:ascii="Browallia New" w:eastAsia="Arial Unicode MS" w:hAnsi="Browallia New" w:cs="Browallia New"/>
          <w:sz w:val="28"/>
          <w:szCs w:val="28"/>
        </w:rPr>
        <w:t>3</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cs/>
        </w:rPr>
        <w:t>มิถุนายน</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rPr>
        <w:t>2554</w:t>
      </w:r>
      <w:r w:rsidR="00DF3363" w:rsidRPr="007E5657">
        <w:rPr>
          <w:rFonts w:ascii="Browallia New" w:eastAsia="Arial Unicode MS" w:hAnsi="Browallia New" w:cs="Browallia New"/>
          <w:sz w:val="28"/>
          <w:szCs w:val="28"/>
        </w:rPr>
        <w:t xml:space="preserve"> </w:t>
      </w:r>
      <w:r w:rsidR="008A1E1D" w:rsidRPr="007E5657">
        <w:rPr>
          <w:rFonts w:ascii="Browallia New" w:eastAsia="Arial Unicode MS" w:hAnsi="Browallia New" w:cs="Browallia New"/>
          <w:sz w:val="28"/>
          <w:szCs w:val="28"/>
          <w:cs/>
          <w:lang w:val="en-GB"/>
        </w:rPr>
        <w:t>ธุรกิจหลัก</w:t>
      </w:r>
      <w:r w:rsidR="00CB0A4D" w:rsidRPr="007E5657">
        <w:rPr>
          <w:rFonts w:ascii="Browallia New" w:eastAsia="Arial Unicode MS" w:hAnsi="Browallia New" w:cs="Browallia New"/>
          <w:sz w:val="28"/>
          <w:szCs w:val="28"/>
          <w:cs/>
          <w:lang w:val="en-GB"/>
        </w:rPr>
        <w:t>ของบริษัทและบริษัทย่อย (กลุ่มบริษัท) เกี่ยวกั</w:t>
      </w:r>
      <w:r w:rsidR="003A10D5" w:rsidRPr="007E5657">
        <w:rPr>
          <w:rFonts w:ascii="Browallia New" w:eastAsia="Arial Unicode MS" w:hAnsi="Browallia New" w:cs="Browallia New"/>
          <w:sz w:val="28"/>
          <w:szCs w:val="28"/>
          <w:cs/>
          <w:lang w:val="en-GB"/>
        </w:rPr>
        <w:t>บ</w:t>
      </w:r>
      <w:r w:rsidR="009846AC" w:rsidRPr="007E5657">
        <w:rPr>
          <w:rFonts w:ascii="Browallia New" w:eastAsia="Arial Unicode MS" w:hAnsi="Browallia New" w:cs="Browallia New"/>
          <w:sz w:val="28"/>
          <w:szCs w:val="28"/>
          <w:cs/>
          <w:lang w:val="en-GB"/>
        </w:rPr>
        <w:t>การ</w:t>
      </w:r>
      <w:r w:rsidR="005577BC" w:rsidRPr="00070CB4">
        <w:rPr>
          <w:rFonts w:ascii="Browallia New" w:eastAsia="Arial Unicode MS" w:hAnsi="Browallia New" w:cs="Browallia New" w:hint="cs"/>
          <w:sz w:val="28"/>
          <w:szCs w:val="28"/>
          <w:cs/>
          <w:lang w:val="en-GB"/>
        </w:rPr>
        <w:t>ลงทุน</w:t>
      </w:r>
      <w:r w:rsidR="001F2596">
        <w:rPr>
          <w:rFonts w:ascii="Browallia New" w:eastAsia="Arial Unicode MS" w:hAnsi="Browallia New" w:cs="Browallia New" w:hint="cs"/>
          <w:sz w:val="28"/>
          <w:szCs w:val="28"/>
          <w:cs/>
          <w:lang w:val="en-GB"/>
        </w:rPr>
        <w:t>ใน</w:t>
      </w:r>
      <w:r w:rsidR="000C275D">
        <w:rPr>
          <w:rFonts w:ascii="Browallia New" w:eastAsia="Arial Unicode MS" w:hAnsi="Browallia New" w:cs="Browallia New"/>
          <w:sz w:val="28"/>
          <w:szCs w:val="28"/>
          <w:lang w:val="en-GB"/>
        </w:rPr>
        <w:br/>
      </w:r>
      <w:r w:rsidR="00CC63ED" w:rsidRPr="00070CB4">
        <w:rPr>
          <w:rFonts w:ascii="Browallia New" w:eastAsia="Arial Unicode MS" w:hAnsi="Browallia New" w:cs="Browallia New" w:hint="cs"/>
          <w:sz w:val="28"/>
          <w:szCs w:val="28"/>
          <w:cs/>
          <w:lang w:val="en-GB"/>
        </w:rPr>
        <w:t>บริษัทอื่น</w:t>
      </w:r>
      <w:r w:rsidR="002D74C3" w:rsidRPr="00070CB4">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ระยะยาว</w:t>
      </w:r>
      <w:r w:rsidR="007D6BBC" w:rsidRPr="00070CB4">
        <w:rPr>
          <w:rFonts w:ascii="Browallia New" w:eastAsia="Arial Unicode MS" w:hAnsi="Browallia New" w:cs="Browallia New" w:hint="cs"/>
          <w:sz w:val="28"/>
          <w:szCs w:val="28"/>
          <w:cs/>
          <w:lang w:val="en-GB"/>
        </w:rPr>
        <w:t xml:space="preserve"> </w:t>
      </w:r>
      <w:r w:rsidR="004858EE" w:rsidRPr="00070CB4">
        <w:rPr>
          <w:rFonts w:ascii="Browallia New" w:eastAsia="Arial Unicode MS" w:hAnsi="Browallia New" w:cs="Browallia New"/>
          <w:sz w:val="28"/>
          <w:szCs w:val="28"/>
          <w:cs/>
          <w:lang w:val="en-GB"/>
        </w:rPr>
        <w:t>ลงทุนในสินทรัพย์</w:t>
      </w:r>
      <w:r w:rsidR="002463AB">
        <w:rPr>
          <w:rFonts w:ascii="Browallia New" w:eastAsia="Arial Unicode MS" w:hAnsi="Browallia New" w:cs="Browallia New" w:hint="cs"/>
          <w:sz w:val="28"/>
          <w:szCs w:val="28"/>
          <w:cs/>
          <w:lang w:val="en-GB"/>
        </w:rPr>
        <w:t>ดิ</w:t>
      </w:r>
      <w:r w:rsidR="004858EE" w:rsidRPr="00070CB4">
        <w:rPr>
          <w:rFonts w:ascii="Browallia New" w:eastAsia="Arial Unicode MS" w:hAnsi="Browallia New" w:cs="Browallia New"/>
          <w:sz w:val="28"/>
          <w:szCs w:val="28"/>
          <w:cs/>
          <w:lang w:val="en-GB"/>
        </w:rPr>
        <w:t>จิ</w:t>
      </w:r>
      <w:r w:rsidR="00BC4FA5">
        <w:rPr>
          <w:rFonts w:ascii="Browallia New" w:eastAsia="Arial Unicode MS" w:hAnsi="Browallia New" w:cs="Browallia New" w:hint="cs"/>
          <w:sz w:val="28"/>
          <w:szCs w:val="28"/>
          <w:cs/>
          <w:lang w:val="en-GB"/>
        </w:rPr>
        <w:t>ทั</w:t>
      </w:r>
      <w:r w:rsidR="004858EE" w:rsidRPr="00070CB4">
        <w:rPr>
          <w:rFonts w:ascii="Browallia New" w:eastAsia="Arial Unicode MS" w:hAnsi="Browallia New" w:cs="Browallia New"/>
          <w:sz w:val="28"/>
          <w:szCs w:val="28"/>
          <w:cs/>
          <w:lang w:val="en-GB"/>
        </w:rPr>
        <w:t>ล</w:t>
      </w:r>
      <w:r w:rsidR="00CC63ED" w:rsidRPr="00070CB4">
        <w:rPr>
          <w:rFonts w:ascii="Browallia New" w:eastAsia="Arial Unicode MS" w:hAnsi="Browallia New" w:cs="Browallia New" w:hint="cs"/>
          <w:sz w:val="28"/>
          <w:szCs w:val="28"/>
          <w:cs/>
          <w:lang w:val="en-GB"/>
        </w:rPr>
        <w:t xml:space="preserve"> </w:t>
      </w:r>
      <w:r w:rsidR="009846AC" w:rsidRPr="00070CB4">
        <w:rPr>
          <w:rFonts w:ascii="Browallia New" w:eastAsia="Arial Unicode MS" w:hAnsi="Browallia New" w:cs="Browallia New"/>
          <w:sz w:val="28"/>
          <w:szCs w:val="28"/>
          <w:cs/>
          <w:lang w:val="en-GB"/>
        </w:rPr>
        <w:t>การ</w:t>
      </w:r>
      <w:r w:rsidR="009846AC" w:rsidRPr="007E5657">
        <w:rPr>
          <w:rFonts w:ascii="Browallia New" w:eastAsia="Arial Unicode MS" w:hAnsi="Browallia New" w:cs="Browallia New"/>
          <w:sz w:val="28"/>
          <w:szCs w:val="28"/>
          <w:cs/>
          <w:lang w:val="en-GB"/>
        </w:rPr>
        <w:t>จัดจำหน่ายซิมการ์ด อุปกรณ์สื่อสาร</w:t>
      </w:r>
      <w:r w:rsidR="003A10D5" w:rsidRPr="007E5657">
        <w:rPr>
          <w:rFonts w:ascii="Browallia New" w:eastAsia="Arial Unicode MS" w:hAnsi="Browallia New" w:cs="Browallia New"/>
          <w:sz w:val="28"/>
          <w:szCs w:val="28"/>
          <w:cs/>
          <w:lang w:val="en-GB"/>
        </w:rPr>
        <w:t xml:space="preserve"> </w:t>
      </w:r>
      <w:r w:rsidR="00131614" w:rsidRPr="007E5657">
        <w:rPr>
          <w:rFonts w:ascii="Browallia New" w:eastAsia="Arial Unicode MS" w:hAnsi="Browallia New" w:cs="Browallia New"/>
          <w:sz w:val="28"/>
          <w:szCs w:val="28"/>
          <w:cs/>
          <w:lang w:val="en-GB"/>
        </w:rPr>
        <w:t>และธุรกิจร้าน</w:t>
      </w:r>
      <w:r w:rsidR="008A6E7D" w:rsidRPr="007E5657">
        <w:rPr>
          <w:rFonts w:ascii="Browallia New" w:eastAsia="Arial Unicode MS" w:hAnsi="Browallia New" w:cs="Browallia New"/>
          <w:sz w:val="28"/>
          <w:szCs w:val="28"/>
          <w:cs/>
          <w:lang w:val="en-GB"/>
        </w:rPr>
        <w:t>อาหาร</w:t>
      </w:r>
      <w:r w:rsidR="003A10D5" w:rsidRPr="007E5657">
        <w:rPr>
          <w:rFonts w:ascii="Browallia New" w:eastAsia="Arial Unicode MS" w:hAnsi="Browallia New" w:cs="Browallia New"/>
          <w:sz w:val="28"/>
          <w:szCs w:val="28"/>
          <w:cs/>
          <w:lang w:val="en-GB"/>
        </w:rPr>
        <w:t xml:space="preserve"> โดย</w:t>
      </w:r>
      <w:r w:rsidR="00AC361B" w:rsidRPr="007E5657">
        <w:rPr>
          <w:rFonts w:ascii="Browallia New" w:eastAsia="Arial Unicode MS" w:hAnsi="Browallia New" w:cs="Browallia New"/>
          <w:sz w:val="28"/>
          <w:szCs w:val="28"/>
          <w:cs/>
          <w:lang w:val="en-GB"/>
        </w:rPr>
        <w:t xml:space="preserve">มีสำนักงานใหญ่ตั้งอยู่เลขที่ </w:t>
      </w:r>
      <w:r w:rsidR="00AC361B" w:rsidRPr="007E5657">
        <w:rPr>
          <w:rFonts w:ascii="Browallia New" w:eastAsia="Arial Unicode MS" w:hAnsi="Browallia New" w:cs="Browallia New"/>
          <w:sz w:val="28"/>
          <w:szCs w:val="28"/>
          <w:lang w:val="en-GB"/>
        </w:rPr>
        <w:t xml:space="preserve">27 </w:t>
      </w:r>
      <w:r w:rsidR="00AC361B" w:rsidRPr="007E5657">
        <w:rPr>
          <w:rFonts w:ascii="Browallia New" w:eastAsia="Arial Unicode MS" w:hAnsi="Browallia New" w:cs="Browallia New"/>
          <w:sz w:val="28"/>
          <w:szCs w:val="28"/>
          <w:cs/>
          <w:lang w:val="en-GB"/>
        </w:rPr>
        <w:t>อาคารอาร์เอสกรุ๊ป ทาว</w:t>
      </w:r>
      <w:proofErr w:type="spellStart"/>
      <w:r w:rsidR="00AC361B" w:rsidRPr="007E5657">
        <w:rPr>
          <w:rFonts w:ascii="Browallia New" w:eastAsia="Arial Unicode MS" w:hAnsi="Browallia New" w:cs="Browallia New"/>
          <w:sz w:val="28"/>
          <w:szCs w:val="28"/>
          <w:cs/>
          <w:lang w:val="en-GB"/>
        </w:rPr>
        <w:t>เวอร์</w:t>
      </w:r>
      <w:proofErr w:type="spellEnd"/>
      <w:r w:rsidR="00AC361B" w:rsidRPr="007E5657">
        <w:rPr>
          <w:rFonts w:ascii="Browallia New" w:eastAsia="Arial Unicode MS" w:hAnsi="Browallia New" w:cs="Browallia New"/>
          <w:sz w:val="28"/>
          <w:szCs w:val="28"/>
          <w:cs/>
          <w:lang w:val="en-GB"/>
        </w:rPr>
        <w:t xml:space="preserve"> เอ ชั้นที่ </w:t>
      </w:r>
      <w:r w:rsidR="00AC361B" w:rsidRPr="007E5657">
        <w:rPr>
          <w:rFonts w:ascii="Browallia New" w:eastAsia="Arial Unicode MS" w:hAnsi="Browallia New" w:cs="Browallia New"/>
          <w:sz w:val="28"/>
          <w:szCs w:val="28"/>
          <w:lang w:val="en-GB"/>
        </w:rPr>
        <w:t xml:space="preserve">9 </w:t>
      </w:r>
      <w:r w:rsidR="00AC361B" w:rsidRPr="007E5657">
        <w:rPr>
          <w:rFonts w:ascii="Browallia New" w:eastAsia="Arial Unicode MS" w:hAnsi="Browallia New" w:cs="Browallia New"/>
          <w:sz w:val="28"/>
          <w:szCs w:val="28"/>
          <w:cs/>
          <w:lang w:val="en-GB"/>
        </w:rPr>
        <w:t>ถนนประเสริฐมนูกิจ แขวงเสนานิคม เขตจตุจักร กรุงเทพมหานคร</w:t>
      </w:r>
    </w:p>
    <w:p w14:paraId="0C6E55AC" w14:textId="77777777" w:rsidR="00582EAF" w:rsidRPr="007E5657" w:rsidRDefault="00582EAF" w:rsidP="004C5212">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AB451EA" w14:textId="692F8431" w:rsidR="005C74C1" w:rsidRPr="00644939"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บริษัทมีผู้ถือหุ้นใหญ่เป็นบุคคล “กลุ่ม</w:t>
      </w:r>
      <w:proofErr w:type="spellStart"/>
      <w:r w:rsidRPr="007E5657">
        <w:rPr>
          <w:rFonts w:ascii="Browallia New" w:eastAsia="Arial Unicode MS" w:hAnsi="Browallia New" w:cs="Browallia New"/>
          <w:sz w:val="28"/>
          <w:szCs w:val="28"/>
          <w:cs/>
          <w:lang w:val="en-GB"/>
        </w:rPr>
        <w:t>เชษฐ</w:t>
      </w:r>
      <w:proofErr w:type="spellEnd"/>
      <w:r w:rsidRPr="007E5657">
        <w:rPr>
          <w:rFonts w:ascii="Browallia New" w:eastAsia="Arial Unicode MS" w:hAnsi="Browallia New" w:cs="Browallia New"/>
          <w:sz w:val="28"/>
          <w:szCs w:val="28"/>
          <w:cs/>
          <w:lang w:val="en-GB"/>
        </w:rPr>
        <w:t>โชติศักดิ์</w:t>
      </w:r>
      <w:r w:rsidRPr="00876504">
        <w:rPr>
          <w:rFonts w:ascii="Browallia New" w:eastAsia="Arial Unicode MS" w:hAnsi="Browallia New" w:cs="Browallia New"/>
          <w:sz w:val="28"/>
          <w:szCs w:val="28"/>
          <w:cs/>
          <w:lang w:val="en-GB"/>
        </w:rPr>
        <w:t xml:space="preserve">” </w:t>
      </w:r>
      <w:r w:rsidR="00644939" w:rsidRPr="00876504">
        <w:rPr>
          <w:rFonts w:ascii="Browallia New" w:eastAsia="Arial Unicode MS" w:hAnsi="Browallia New" w:cs="Browallia New"/>
          <w:sz w:val="28"/>
          <w:szCs w:val="28"/>
          <w:lang w:val="en-GB"/>
        </w:rPr>
        <w:t>(</w:t>
      </w:r>
      <w:r w:rsidR="00644939" w:rsidRPr="00876504">
        <w:rPr>
          <w:rFonts w:ascii="Browallia New" w:eastAsia="Arial Unicode MS" w:hAnsi="Browallia New" w:cs="Browallia New"/>
          <w:sz w:val="28"/>
          <w:szCs w:val="28"/>
          <w:cs/>
          <w:lang w:val="en-GB"/>
        </w:rPr>
        <w:t xml:space="preserve">ถือหุ้นร้อยละ </w:t>
      </w:r>
      <w:r w:rsidR="007669D2" w:rsidRPr="00876504">
        <w:rPr>
          <w:rFonts w:ascii="Browallia New" w:eastAsia="Arial Unicode MS" w:hAnsi="Browallia New" w:cs="Browallia New"/>
          <w:sz w:val="28"/>
          <w:szCs w:val="28"/>
        </w:rPr>
        <w:t>34.94</w:t>
      </w:r>
      <w:r w:rsidR="00644939" w:rsidRPr="00876504">
        <w:rPr>
          <w:rFonts w:ascii="Browallia New" w:eastAsia="Arial Unicode MS" w:hAnsi="Browallia New" w:cs="Browallia New"/>
          <w:sz w:val="28"/>
          <w:szCs w:val="28"/>
        </w:rPr>
        <w:t>)</w:t>
      </w:r>
    </w:p>
    <w:p w14:paraId="4B135930" w14:textId="77777777" w:rsidR="00652E27" w:rsidRPr="007E5657" w:rsidRDefault="00652E27" w:rsidP="00660472">
      <w:pPr>
        <w:tabs>
          <w:tab w:val="clear" w:pos="227"/>
          <w:tab w:val="clear" w:pos="454"/>
        </w:tabs>
        <w:spacing w:line="240" w:lineRule="auto"/>
        <w:ind w:left="426"/>
        <w:jc w:val="thaiDistribute"/>
        <w:rPr>
          <w:rFonts w:ascii="Browallia New" w:hAnsi="Browallia New" w:cs="Browallia New"/>
          <w:sz w:val="28"/>
          <w:szCs w:val="28"/>
          <w:cs/>
          <w:lang w:val="en-ZA"/>
        </w:rPr>
      </w:pPr>
    </w:p>
    <w:p w14:paraId="26D821B5" w14:textId="41110648" w:rsidR="00357EC2" w:rsidRPr="007E5657" w:rsidRDefault="00B56F61" w:rsidP="00357EC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เก</w:t>
      </w:r>
      <w:r w:rsidR="00357EC2" w:rsidRPr="007E5657">
        <w:rPr>
          <w:rFonts w:ascii="Browallia New" w:hAnsi="Browallia New" w:cs="Browallia New"/>
          <w:b/>
          <w:bCs/>
          <w:color w:val="000000" w:themeColor="text1"/>
          <w:sz w:val="28"/>
          <w:szCs w:val="28"/>
          <w:cs/>
          <w:lang w:val="th-TH"/>
        </w:rPr>
        <w:t>ณฑ์</w:t>
      </w:r>
      <w:r w:rsidR="00357EC2" w:rsidRPr="007E5657">
        <w:rPr>
          <w:rFonts w:ascii="Browallia New" w:hAnsi="Browallia New" w:cs="Browallia New"/>
          <w:b/>
          <w:bCs/>
          <w:color w:val="000000" w:themeColor="text1"/>
          <w:sz w:val="28"/>
          <w:szCs w:val="28"/>
          <w:cs/>
        </w:rPr>
        <w:t>ใน</w:t>
      </w:r>
      <w:r w:rsidR="00357EC2" w:rsidRPr="007E5657">
        <w:rPr>
          <w:rFonts w:ascii="Browallia New" w:hAnsi="Browallia New" w:cs="Browallia New"/>
          <w:b/>
          <w:bCs/>
          <w:color w:val="000000" w:themeColor="text1"/>
          <w:sz w:val="28"/>
          <w:szCs w:val="28"/>
          <w:cs/>
          <w:lang w:val="th-TH"/>
        </w:rPr>
        <w:t>การจัดทำข้อมูลทางการเงิน</w:t>
      </w:r>
      <w:r w:rsidR="00217BAE">
        <w:rPr>
          <w:rFonts w:ascii="Browallia New" w:hAnsi="Browallia New" w:cs="Browallia New" w:hint="cs"/>
          <w:b/>
          <w:bCs/>
          <w:color w:val="000000" w:themeColor="text1"/>
          <w:sz w:val="28"/>
          <w:szCs w:val="28"/>
          <w:cs/>
          <w:lang w:val="th-TH"/>
        </w:rPr>
        <w:t>ระหว่างกาล</w:t>
      </w:r>
    </w:p>
    <w:p w14:paraId="5FAA6334" w14:textId="4807F38F" w:rsidR="00660472" w:rsidRPr="007E5657" w:rsidRDefault="00660472" w:rsidP="00357EC2">
      <w:pPr>
        <w:pStyle w:val="CordiaNew"/>
        <w:tabs>
          <w:tab w:val="clear" w:pos="4153"/>
          <w:tab w:val="left" w:pos="426"/>
        </w:tabs>
        <w:ind w:left="426"/>
        <w:jc w:val="thaiDistribute"/>
        <w:rPr>
          <w:rFonts w:ascii="Browallia New" w:hAnsi="Browallia New" w:cs="Browallia New"/>
          <w:sz w:val="28"/>
          <w:szCs w:val="28"/>
          <w:cs/>
        </w:rPr>
      </w:pPr>
    </w:p>
    <w:p w14:paraId="59134E00" w14:textId="72530B0E" w:rsidR="00F01F30" w:rsidRPr="007E5657"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7E5657">
        <w:rPr>
          <w:rFonts w:ascii="Browallia New" w:eastAsia="Arial Unicode MS" w:hAnsi="Browallia New" w:cs="Browallia New"/>
          <w:sz w:val="28"/>
          <w:szCs w:val="28"/>
          <w:cs/>
          <w:lang w:val="en-GB"/>
        </w:rPr>
        <w:t>ข้อมูลทางการเงิน</w:t>
      </w:r>
      <w:r w:rsidR="00C97594" w:rsidRPr="007E5657">
        <w:rPr>
          <w:rFonts w:ascii="Browallia New" w:eastAsia="Arial Unicode MS" w:hAnsi="Browallia New" w:cs="Browallia New"/>
          <w:sz w:val="28"/>
          <w:szCs w:val="28"/>
          <w:cs/>
          <w:lang w:val="en-GB"/>
        </w:rPr>
        <w:t>ระหว่างกาล</w:t>
      </w:r>
      <w:r w:rsidRPr="007E5657">
        <w:rPr>
          <w:rFonts w:ascii="Browallia New" w:eastAsia="Arial Unicode MS" w:hAnsi="Browallia New" w:cs="Browallia New"/>
          <w:sz w:val="28"/>
          <w:szCs w:val="28"/>
          <w:cs/>
          <w:lang w:val="en-GB"/>
        </w:rPr>
        <w:t xml:space="preserve">รวมและเฉพาะบริษัทได้จัดทำขึ้นตามมาตรฐานการบัญชี ฉบับที่ </w:t>
      </w:r>
      <w:r w:rsidRPr="007E5657">
        <w:rPr>
          <w:rFonts w:ascii="Browallia New" w:eastAsia="Arial Unicode MS" w:hAnsi="Browallia New" w:cs="Browallia New"/>
          <w:sz w:val="28"/>
          <w:szCs w:val="28"/>
          <w:lang w:val="en-GB"/>
        </w:rPr>
        <w:t xml:space="preserve">34 </w:t>
      </w:r>
      <w:r w:rsidRPr="007E5657">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4A43A67" w14:textId="77777777" w:rsidR="00F01F30" w:rsidRPr="00181504"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rPr>
      </w:pPr>
    </w:p>
    <w:p w14:paraId="3B616A8B" w14:textId="0819008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cs/>
        </w:rPr>
      </w:pPr>
      <w:r w:rsidRPr="007E5657">
        <w:rPr>
          <w:rFonts w:ascii="Browallia New" w:eastAsia="Arial Unicode MS" w:hAnsi="Browallia New" w:cs="Browallia New"/>
          <w:sz w:val="28"/>
          <w:szCs w:val="28"/>
          <w:cs/>
          <w:lang w:val="en-GB"/>
        </w:rPr>
        <w:t>ข้อมูลทางการเงินระหว่างกาลนี้ควรอ่านควบคู่กับงบการเงินสำหรับปีสิ้นสุดวันที่</w:t>
      </w:r>
      <w:r w:rsidRPr="007E5657">
        <w:rPr>
          <w:rFonts w:ascii="Browallia New" w:eastAsia="Arial Unicode MS" w:hAnsi="Browallia New" w:cs="Browallia New"/>
          <w:sz w:val="28"/>
          <w:szCs w:val="28"/>
          <w:lang w:val="en-GB"/>
        </w:rPr>
        <w:t xml:space="preserve"> </w:t>
      </w:r>
      <w:r w:rsidRPr="007E5657">
        <w:rPr>
          <w:rFonts w:ascii="Browallia New" w:hAnsi="Browallia New" w:cs="Browallia New"/>
          <w:sz w:val="28"/>
          <w:szCs w:val="28"/>
        </w:rPr>
        <w:t>31</w:t>
      </w:r>
      <w:r w:rsidRPr="007E5657">
        <w:rPr>
          <w:rFonts w:ascii="Browallia New" w:hAnsi="Browallia New" w:cs="Browallia New"/>
          <w:sz w:val="28"/>
          <w:szCs w:val="28"/>
          <w:cs/>
        </w:rPr>
        <w:t xml:space="preserve"> ธันวาคม </w:t>
      </w:r>
      <w:r w:rsidRPr="007E5657">
        <w:rPr>
          <w:rFonts w:ascii="Browallia New" w:hAnsi="Browallia New" w:cs="Browallia New"/>
          <w:sz w:val="28"/>
          <w:szCs w:val="28"/>
        </w:rPr>
        <w:t>256</w:t>
      </w:r>
      <w:r w:rsidR="007A31A2">
        <w:rPr>
          <w:rFonts w:ascii="Browallia New" w:hAnsi="Browallia New" w:cs="Browallia New" w:hint="cs"/>
          <w:sz w:val="28"/>
          <w:szCs w:val="28"/>
          <w:cs/>
        </w:rPr>
        <w:t>8</w:t>
      </w:r>
    </w:p>
    <w:p w14:paraId="23412A45" w14:textId="7777777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cs/>
        </w:rPr>
      </w:pPr>
    </w:p>
    <w:p w14:paraId="15FF4F64" w14:textId="56E5616C"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7E5657">
        <w:rPr>
          <w:rFonts w:ascii="Browallia New" w:hAnsi="Browallia New" w:cs="Browallia New"/>
          <w:sz w:val="28"/>
          <w:szCs w:val="28"/>
          <w:cs/>
        </w:rPr>
        <w:t>ข้อมูลทางการเงิน</w:t>
      </w:r>
      <w:r w:rsidR="00C97594" w:rsidRPr="007E5657">
        <w:rPr>
          <w:rFonts w:ascii="Browallia New" w:hAnsi="Browallia New" w:cs="Browallia New"/>
          <w:sz w:val="28"/>
          <w:szCs w:val="28"/>
          <w:cs/>
        </w:rPr>
        <w:t>ระหว่างกาล</w:t>
      </w:r>
      <w:r w:rsidRPr="007E5657">
        <w:rPr>
          <w:rFonts w:ascii="Browallia New" w:hAnsi="Browallia New" w:cs="Browallia New"/>
          <w:sz w:val="28"/>
          <w:szCs w:val="28"/>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E957D40" w14:textId="7777777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rPr>
      </w:pPr>
    </w:p>
    <w:p w14:paraId="2872D99E" w14:textId="3A01B240" w:rsidR="00F01F30" w:rsidRPr="007A4D6E"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7E5657">
        <w:rPr>
          <w:rFonts w:ascii="Browallia New" w:hAnsi="Browallia New" w:cs="Browallia New"/>
          <w:sz w:val="28"/>
          <w:szCs w:val="28"/>
          <w:cs/>
        </w:rPr>
        <w:t>ข้อมูลทางการเงินระหว่างกาลนี้ได้รับอนุมัติจากกรรมการบริษัท เมื่อ</w:t>
      </w:r>
      <w:r w:rsidRPr="00B60572">
        <w:rPr>
          <w:rFonts w:ascii="Browallia New" w:hAnsi="Browallia New" w:cs="Browallia New"/>
          <w:sz w:val="28"/>
          <w:szCs w:val="28"/>
          <w:cs/>
        </w:rPr>
        <w:t xml:space="preserve">วันที่ </w:t>
      </w:r>
      <w:r w:rsidR="009D22DA" w:rsidRPr="006B0B6E">
        <w:rPr>
          <w:rFonts w:ascii="Browallia New" w:hAnsi="Browallia New" w:cs="Browallia New"/>
          <w:sz w:val="28"/>
          <w:szCs w:val="28"/>
        </w:rPr>
        <w:t>15</w:t>
      </w:r>
      <w:r w:rsidR="007A31A2" w:rsidRPr="006B0B6E">
        <w:rPr>
          <w:rFonts w:ascii="Browallia New" w:hAnsi="Browallia New" w:cs="Browallia New"/>
          <w:sz w:val="28"/>
          <w:szCs w:val="28"/>
          <w:cs/>
        </w:rPr>
        <w:t xml:space="preserve"> พฤษภาคม</w:t>
      </w:r>
      <w:r w:rsidR="007A31A2" w:rsidRPr="006B0B6E">
        <w:rPr>
          <w:rFonts w:ascii="Browallia New" w:hAnsi="Browallia New" w:cs="Browallia New"/>
          <w:sz w:val="28"/>
          <w:szCs w:val="28"/>
        </w:rPr>
        <w:t xml:space="preserve"> 2569</w:t>
      </w:r>
    </w:p>
    <w:p w14:paraId="1B394077" w14:textId="77777777" w:rsidR="00B11BE9" w:rsidRPr="007E5657" w:rsidRDefault="00B11BE9" w:rsidP="00B11BE9">
      <w:pPr>
        <w:pStyle w:val="ListParagraph"/>
        <w:spacing w:after="0" w:line="240" w:lineRule="auto"/>
        <w:ind w:left="992"/>
        <w:jc w:val="thaiDistribute"/>
        <w:rPr>
          <w:rFonts w:ascii="Browallia New" w:hAnsi="Browallia New" w:cs="Browallia New"/>
          <w:sz w:val="28"/>
          <w:lang w:val="en-ZA"/>
        </w:rPr>
      </w:pPr>
    </w:p>
    <w:p w14:paraId="3CE93D8A" w14:textId="009227CA" w:rsidR="001868A3" w:rsidRPr="00A70D0A"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นโยบาย</w:t>
      </w:r>
      <w:r w:rsidRPr="00A70D0A">
        <w:rPr>
          <w:rFonts w:ascii="Browallia New" w:hAnsi="Browallia New" w:cs="Browallia New"/>
          <w:b/>
          <w:bCs/>
          <w:color w:val="000000" w:themeColor="text1"/>
          <w:sz w:val="28"/>
          <w:szCs w:val="28"/>
          <w:cs/>
          <w:lang w:val="th-TH"/>
        </w:rPr>
        <w:t>การบัญชี</w:t>
      </w:r>
    </w:p>
    <w:p w14:paraId="21F185AF" w14:textId="77777777" w:rsidR="00F718B1" w:rsidRPr="00A70D0A" w:rsidRDefault="00F718B1" w:rsidP="00DC091D">
      <w:pPr>
        <w:spacing w:line="240" w:lineRule="auto"/>
        <w:rPr>
          <w:rFonts w:ascii="Browallia New" w:hAnsi="Browallia New" w:cs="Browallia New"/>
          <w:b/>
          <w:bCs/>
          <w:color w:val="000000" w:themeColor="text1"/>
          <w:sz w:val="28"/>
          <w:szCs w:val="28"/>
        </w:rPr>
      </w:pPr>
    </w:p>
    <w:p w14:paraId="6EBA3AD9" w14:textId="3BD3A6FC" w:rsidR="007E5001" w:rsidRPr="00A70D0A" w:rsidRDefault="00FE3C15" w:rsidP="001A7FBF">
      <w:pPr>
        <w:tabs>
          <w:tab w:val="clear" w:pos="907"/>
          <w:tab w:val="left" w:pos="1350"/>
        </w:tabs>
        <w:spacing w:line="240" w:lineRule="auto"/>
        <w:ind w:left="432"/>
        <w:jc w:val="thaiDistribute"/>
        <w:rPr>
          <w:rFonts w:ascii="Browallia New" w:eastAsia="Arial Unicode MS" w:hAnsi="Browallia New" w:cs="Browallia New"/>
          <w:sz w:val="28"/>
          <w:szCs w:val="28"/>
        </w:rPr>
      </w:pPr>
      <w:r w:rsidRPr="00A70D0A">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A70D0A">
        <w:rPr>
          <w:rFonts w:ascii="Browallia New" w:hAnsi="Browallia New" w:cs="Browallia New"/>
          <w:sz w:val="28"/>
          <w:szCs w:val="28"/>
        </w:rPr>
        <w:t>31</w:t>
      </w:r>
      <w:r w:rsidRPr="00A70D0A">
        <w:rPr>
          <w:rFonts w:ascii="Browallia New" w:hAnsi="Browallia New" w:cs="Browallia New"/>
          <w:sz w:val="28"/>
          <w:szCs w:val="28"/>
          <w:cs/>
        </w:rPr>
        <w:t xml:space="preserve"> ธันวาคม </w:t>
      </w:r>
      <w:r w:rsidRPr="00A70D0A">
        <w:rPr>
          <w:rFonts w:ascii="Browallia New" w:hAnsi="Browallia New" w:cs="Browallia New"/>
          <w:sz w:val="28"/>
          <w:szCs w:val="28"/>
        </w:rPr>
        <w:t>256</w:t>
      </w:r>
      <w:r w:rsidR="007A31A2" w:rsidRPr="00A70D0A">
        <w:rPr>
          <w:rFonts w:ascii="Browallia New" w:hAnsi="Browallia New" w:cs="Browallia New"/>
          <w:sz w:val="28"/>
          <w:szCs w:val="28"/>
        </w:rPr>
        <w:t>8</w:t>
      </w:r>
      <w:r w:rsidRPr="00A70D0A">
        <w:rPr>
          <w:rFonts w:ascii="Browallia New" w:eastAsia="Arial Unicode MS" w:hAnsi="Browallia New" w:cs="Browallia New"/>
          <w:sz w:val="28"/>
          <w:szCs w:val="28"/>
          <w:cs/>
        </w:rPr>
        <w:t xml:space="preserve"> </w:t>
      </w:r>
    </w:p>
    <w:p w14:paraId="12E6642F" w14:textId="77777777" w:rsidR="002045EE" w:rsidRPr="00A70D0A" w:rsidRDefault="002045EE"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448D688E" w14:textId="77777777" w:rsidR="00532EE4" w:rsidRPr="00A70D0A" w:rsidRDefault="0012510A" w:rsidP="00532EE4">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A70D0A">
        <w:rPr>
          <w:rFonts w:ascii="Browallia New" w:hAnsi="Browallia New" w:cs="Browallia New"/>
          <w:b/>
          <w:bCs/>
          <w:color w:val="000000" w:themeColor="text1"/>
          <w:sz w:val="28"/>
          <w:szCs w:val="28"/>
          <w:cs/>
        </w:rPr>
        <w:t>มาตรฐาน</w:t>
      </w:r>
      <w:r w:rsidR="00532EE4" w:rsidRPr="00A70D0A">
        <w:rPr>
          <w:rFonts w:ascii="Browallia New" w:hAnsi="Browallia New" w:cs="Browallia New"/>
          <w:b/>
          <w:bCs/>
          <w:color w:val="000000" w:themeColor="text1"/>
          <w:sz w:val="28"/>
          <w:szCs w:val="28"/>
          <w:cs/>
        </w:rPr>
        <w:t>การรายงานทางการเงินฉบับปรับปรุง</w:t>
      </w:r>
    </w:p>
    <w:p w14:paraId="6660FCBD" w14:textId="77777777" w:rsidR="00194102" w:rsidRPr="00A70D0A" w:rsidRDefault="00194102" w:rsidP="00194102">
      <w:pPr>
        <w:pStyle w:val="CordiaNew"/>
        <w:tabs>
          <w:tab w:val="clear" w:pos="4153"/>
          <w:tab w:val="left" w:pos="426"/>
        </w:tabs>
        <w:ind w:left="426"/>
        <w:jc w:val="thaiDistribute"/>
        <w:rPr>
          <w:rFonts w:ascii="Browallia New" w:hAnsi="Browallia New" w:cs="Browallia New"/>
          <w:b/>
          <w:bCs/>
          <w:color w:val="000000" w:themeColor="text1"/>
          <w:sz w:val="28"/>
          <w:szCs w:val="28"/>
        </w:rPr>
      </w:pPr>
    </w:p>
    <w:p w14:paraId="5E3D07AC" w14:textId="5EE3D0D1" w:rsidR="004D50C2" w:rsidRDefault="00BA3692" w:rsidP="00E076AE">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r w:rsidRPr="00A70D0A">
        <w:rPr>
          <w:rFonts w:ascii="Browallia New" w:hAnsi="Browallia New" w:cs="Browallia New"/>
          <w:sz w:val="28"/>
          <w:szCs w:val="28"/>
          <w:cs/>
        </w:rPr>
        <w:t>มาตรฐานการรายงานทางการเงินฉบับปรับปรุง</w:t>
      </w:r>
      <w:r w:rsidR="0051304B" w:rsidRPr="00A70D0A">
        <w:rPr>
          <w:rFonts w:ascii="Browallia New" w:hAnsi="Browallia New" w:cs="Browallia New" w:hint="cs"/>
          <w:sz w:val="28"/>
          <w:szCs w:val="28"/>
          <w:cs/>
        </w:rPr>
        <w:t>ที่</w:t>
      </w:r>
      <w:r w:rsidRPr="00A70D0A">
        <w:rPr>
          <w:rFonts w:ascii="Browallia New" w:hAnsi="Browallia New" w:cs="Browallia New"/>
          <w:sz w:val="28"/>
          <w:szCs w:val="28"/>
          <w:cs/>
        </w:rPr>
        <w:t>มีผลบังคับใช้สำหรับรอบระยะเวลาบัญชีที่</w:t>
      </w:r>
      <w:r w:rsidR="0051304B" w:rsidRPr="00A70D0A">
        <w:rPr>
          <w:rFonts w:ascii="Browallia New" w:hAnsi="Browallia New" w:cs="Browallia New"/>
          <w:sz w:val="28"/>
          <w:szCs w:val="28"/>
          <w:cs/>
        </w:rPr>
        <w:t>เริ่ม</w:t>
      </w:r>
      <w:r w:rsidR="0051304B" w:rsidRPr="00A70D0A">
        <w:rPr>
          <w:rFonts w:ascii="Browallia New" w:hAnsi="Browallia New" w:cs="Browallia New" w:hint="cs"/>
          <w:sz w:val="28"/>
          <w:szCs w:val="28"/>
          <w:cs/>
        </w:rPr>
        <w:t xml:space="preserve"> ณ </w:t>
      </w:r>
      <w:r w:rsidRPr="00A70D0A">
        <w:rPr>
          <w:rFonts w:ascii="Browallia New" w:hAnsi="Browallia New" w:cs="Browallia New"/>
          <w:sz w:val="28"/>
          <w:szCs w:val="28"/>
          <w:cs/>
        </w:rPr>
        <w:t xml:space="preserve">หรือหลังวันที่ </w:t>
      </w:r>
      <w:r w:rsidR="00A70D0A" w:rsidRPr="00A70D0A">
        <w:rPr>
          <w:rFonts w:ascii="Browallia New" w:hAnsi="Browallia New" w:cs="Browallia New"/>
          <w:sz w:val="28"/>
          <w:szCs w:val="28"/>
        </w:rPr>
        <w:br/>
      </w:r>
      <w:r w:rsidR="000B106D" w:rsidRPr="00A70D0A">
        <w:rPr>
          <w:rFonts w:ascii="Browallia New" w:hAnsi="Browallia New" w:cs="Browallia New"/>
          <w:sz w:val="28"/>
          <w:szCs w:val="28"/>
        </w:rPr>
        <w:t>1</w:t>
      </w:r>
      <w:r w:rsidRPr="00A70D0A">
        <w:rPr>
          <w:rFonts w:ascii="Browallia New" w:hAnsi="Browallia New" w:cs="Browallia New"/>
          <w:sz w:val="28"/>
          <w:szCs w:val="28"/>
          <w:cs/>
        </w:rPr>
        <w:t xml:space="preserve"> มกราคม </w:t>
      </w:r>
      <w:r w:rsidR="0051304B" w:rsidRPr="00A70D0A">
        <w:rPr>
          <w:rFonts w:ascii="Browallia New" w:hAnsi="Browallia New" w:cs="Browallia New"/>
          <w:sz w:val="28"/>
          <w:szCs w:val="28"/>
        </w:rPr>
        <w:t>2569</w:t>
      </w:r>
      <w:r w:rsidR="0051304B">
        <w:rPr>
          <w:rFonts w:ascii="Browallia New" w:hAnsi="Browallia New" w:cs="Browallia New" w:hint="cs"/>
          <w:sz w:val="28"/>
          <w:szCs w:val="28"/>
          <w:cs/>
        </w:rPr>
        <w:t xml:space="preserve"> </w:t>
      </w:r>
      <w:r>
        <w:rPr>
          <w:rFonts w:ascii="Browallia New" w:hAnsi="Browallia New" w:cs="Browallia New"/>
          <w:sz w:val="28"/>
          <w:szCs w:val="28"/>
          <w:cs/>
        </w:rPr>
        <w:t>ไม่มีผลกระทบต่อ</w:t>
      </w:r>
      <w:r w:rsidRPr="007E5657">
        <w:rPr>
          <w:rFonts w:ascii="Browallia New" w:eastAsia="Arial Unicode MS" w:hAnsi="Browallia New" w:cs="Browallia New"/>
          <w:sz w:val="28"/>
          <w:szCs w:val="28"/>
          <w:cs/>
          <w:lang w:val="en-GB"/>
        </w:rPr>
        <w:t>กลุ่มบริษัท</w:t>
      </w:r>
    </w:p>
    <w:p w14:paraId="7B97828F" w14:textId="47D36391" w:rsidR="00660D90" w:rsidRPr="00473E3F" w:rsidRDefault="004D50C2" w:rsidP="004D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16"/>
          <w:szCs w:val="16"/>
          <w:lang w:val="en-GB"/>
        </w:rPr>
      </w:pPr>
      <w:r>
        <w:rPr>
          <w:rFonts w:ascii="Browallia New" w:eastAsia="Arial Unicode MS" w:hAnsi="Browallia New" w:cs="Browallia New"/>
          <w:sz w:val="28"/>
          <w:szCs w:val="28"/>
          <w:cs/>
          <w:lang w:val="en-GB"/>
        </w:rPr>
        <w:br w:type="page"/>
      </w:r>
    </w:p>
    <w:p w14:paraId="04DFDB36" w14:textId="04788207" w:rsidR="005C4688" w:rsidRPr="00A70D0A" w:rsidRDefault="005C4688" w:rsidP="005C468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A70D0A">
        <w:rPr>
          <w:rFonts w:ascii="Browallia New" w:hAnsi="Browallia New" w:cs="Browallia New"/>
          <w:b/>
          <w:bCs/>
          <w:color w:val="000000" w:themeColor="text1"/>
          <w:sz w:val="28"/>
          <w:szCs w:val="28"/>
          <w:cs/>
        </w:rPr>
        <w:lastRenderedPageBreak/>
        <w:t>การประมาณการและการใช้ดุลยพินิจ</w:t>
      </w:r>
    </w:p>
    <w:p w14:paraId="07907BF9" w14:textId="77777777" w:rsidR="0012510A" w:rsidRPr="00A70D0A" w:rsidRDefault="0012510A" w:rsidP="0012510A">
      <w:pPr>
        <w:pStyle w:val="CordiaNew"/>
        <w:tabs>
          <w:tab w:val="clear" w:pos="4153"/>
          <w:tab w:val="left" w:pos="426"/>
        </w:tabs>
        <w:ind w:left="426"/>
        <w:jc w:val="thaiDistribute"/>
        <w:rPr>
          <w:rFonts w:ascii="Browallia New" w:eastAsia="Arial Unicode MS" w:hAnsi="Browallia New" w:cs="Browallia New"/>
          <w:b/>
          <w:bCs/>
          <w:sz w:val="28"/>
          <w:szCs w:val="28"/>
          <w:highlight w:val="yellow"/>
        </w:rPr>
      </w:pPr>
    </w:p>
    <w:p w14:paraId="3AC480D7" w14:textId="77777777" w:rsidR="0001005D" w:rsidRPr="00A70D0A"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70D0A">
        <w:rPr>
          <w:rFonts w:ascii="Browallia New" w:hAnsi="Browallia New" w:cs="Browallia New"/>
          <w:sz w:val="28"/>
          <w:szCs w:val="28"/>
          <w:cs/>
          <w:lang w:val="en-GB"/>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A70D0A">
        <w:rPr>
          <w:rFonts w:ascii="Browallia New" w:hAnsi="Browallia New" w:cs="Browallia New"/>
          <w:sz w:val="28"/>
          <w:szCs w:val="28"/>
          <w:cs/>
          <w:lang w:val="en-GB"/>
        </w:rPr>
        <w:br/>
        <w:t>การประมาณการ และข้อสมมติฐานที่จัดทำโดยฝ่ายบริหาร</w:t>
      </w:r>
    </w:p>
    <w:p w14:paraId="1F8F812A" w14:textId="77777777" w:rsidR="0001005D" w:rsidRPr="00A70D0A"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F5ADF8E" w14:textId="5F18D3E6" w:rsidR="0001005D" w:rsidRPr="00A70D0A"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70D0A">
        <w:rPr>
          <w:rFonts w:ascii="Browallia New" w:hAnsi="Browallia New" w:cs="Browallia New"/>
          <w:sz w:val="28"/>
          <w:szCs w:val="28"/>
          <w:cs/>
          <w:lang w:val="en-GB"/>
        </w:rPr>
        <w:t>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w:t>
      </w:r>
      <w:r w:rsidRPr="00A70D0A">
        <w:rPr>
          <w:rFonts w:ascii="Browallia New" w:hAnsi="Browallia New" w:cs="Browallia New"/>
          <w:sz w:val="28"/>
          <w:szCs w:val="28"/>
          <w:lang w:val="en-GB"/>
        </w:rPr>
        <w:t xml:space="preserve"> </w:t>
      </w:r>
      <w:r w:rsidRPr="00A70D0A">
        <w:rPr>
          <w:rFonts w:ascii="Browallia New" w:hAnsi="Browallia New" w:cs="Browallia New"/>
          <w:sz w:val="28"/>
          <w:szCs w:val="28"/>
          <w:cs/>
          <w:lang w:val="en-GB"/>
        </w:rPr>
        <w:t>ใช้หลักเกณฑ์เดียวกันกับที่ใช้ในงบการเงินประจำปีสิ้นสุดวันที่</w:t>
      </w:r>
      <w:r w:rsidRPr="00A70D0A">
        <w:rPr>
          <w:rFonts w:ascii="Browallia New" w:hAnsi="Browallia New" w:cs="Browallia New"/>
          <w:sz w:val="28"/>
          <w:szCs w:val="28"/>
          <w:lang w:val="en-GB"/>
        </w:rPr>
        <w:t xml:space="preserve"> </w:t>
      </w:r>
      <w:r w:rsidRPr="00A70D0A">
        <w:rPr>
          <w:rFonts w:ascii="Browallia New" w:hAnsi="Browallia New" w:cs="Browallia New"/>
          <w:sz w:val="28"/>
          <w:szCs w:val="28"/>
          <w:lang w:val="en-GB"/>
        </w:rPr>
        <w:br/>
        <w:t xml:space="preserve">31 </w:t>
      </w:r>
      <w:r w:rsidRPr="00A70D0A">
        <w:rPr>
          <w:rFonts w:ascii="Browallia New" w:hAnsi="Browallia New" w:cs="Browallia New"/>
          <w:sz w:val="28"/>
          <w:szCs w:val="28"/>
          <w:cs/>
          <w:lang w:val="en-GB"/>
        </w:rPr>
        <w:t xml:space="preserve">ธันวาคม </w:t>
      </w:r>
      <w:r w:rsidRPr="00A70D0A">
        <w:rPr>
          <w:rFonts w:ascii="Browallia New" w:hAnsi="Browallia New" w:cs="Browallia New"/>
          <w:sz w:val="28"/>
          <w:szCs w:val="28"/>
        </w:rPr>
        <w:t>256</w:t>
      </w:r>
      <w:r w:rsidR="00FF4AE6" w:rsidRPr="00A70D0A">
        <w:rPr>
          <w:rFonts w:ascii="Browallia New" w:hAnsi="Browallia New" w:cs="Browallia New"/>
          <w:sz w:val="28"/>
          <w:szCs w:val="28"/>
        </w:rPr>
        <w:t>8</w:t>
      </w:r>
    </w:p>
    <w:p w14:paraId="4B974ADA" w14:textId="1F89BF66" w:rsidR="00A76BDB" w:rsidRPr="00A70D0A" w:rsidRDefault="00A76BDB"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10D0DAB" w14:textId="66BF1CB1" w:rsidR="00C63AB2" w:rsidRPr="00A70D0A" w:rsidRDefault="00CF211B" w:rsidP="00C63AB2">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A70D0A">
        <w:rPr>
          <w:rFonts w:ascii="Browallia New" w:eastAsia="Arial Unicode MS" w:hAnsi="Browallia New" w:cs="Browallia New"/>
          <w:b/>
          <w:bCs/>
          <w:sz w:val="28"/>
          <w:szCs w:val="28"/>
          <w:cs/>
        </w:rPr>
        <w:t>มูลค่ายุติธรรม</w:t>
      </w:r>
    </w:p>
    <w:p w14:paraId="215CCD40" w14:textId="77777777" w:rsidR="00B32EFA" w:rsidRPr="00A70D0A" w:rsidRDefault="00B32EFA" w:rsidP="00F16F05">
      <w:pPr>
        <w:tabs>
          <w:tab w:val="num" w:pos="720"/>
        </w:tabs>
        <w:ind w:left="426"/>
        <w:jc w:val="thaiDistribute"/>
        <w:rPr>
          <w:rFonts w:ascii="Browallia New" w:hAnsi="Browallia New" w:cs="Browallia New"/>
          <w:sz w:val="28"/>
          <w:szCs w:val="28"/>
          <w:lang w:val="en-GB"/>
        </w:rPr>
      </w:pPr>
    </w:p>
    <w:p w14:paraId="1A675699" w14:textId="1DD22186" w:rsidR="00F16F05" w:rsidRPr="007E5657" w:rsidRDefault="00F16F05" w:rsidP="00F16F05">
      <w:pPr>
        <w:tabs>
          <w:tab w:val="num" w:pos="720"/>
        </w:tabs>
        <w:ind w:left="426"/>
        <w:jc w:val="thaiDistribute"/>
        <w:rPr>
          <w:rFonts w:ascii="Browallia New" w:hAnsi="Browallia New" w:cs="Browallia New"/>
          <w:sz w:val="28"/>
          <w:szCs w:val="28"/>
          <w:lang w:val="en-GB"/>
        </w:rPr>
      </w:pPr>
      <w:r w:rsidRPr="00A70D0A">
        <w:rPr>
          <w:rFonts w:ascii="Browallia New" w:hAnsi="Browallia New" w:cs="Browallia New"/>
          <w:sz w:val="28"/>
          <w:szCs w:val="28"/>
          <w:cs/>
          <w:lang w:val="en-GB"/>
        </w:rPr>
        <w:t>ตารางต่อไปนี้แสดงสินทรัพย์ทางการเงินที่วัดมูลค่าด้วยมูลค่ายุติธรรมในแต่ละระดับ แต่ไม่รวมถึงรายการที่มูลค่ายุติธรรม</w:t>
      </w:r>
      <w:r w:rsidRPr="007E5657">
        <w:rPr>
          <w:rFonts w:ascii="Browallia New" w:hAnsi="Browallia New" w:cs="Browallia New"/>
          <w:sz w:val="28"/>
          <w:szCs w:val="28"/>
          <w:cs/>
          <w:lang w:val="en-GB"/>
        </w:rPr>
        <w:t>ใกล้เคียงกับราคาตามบัญชี</w:t>
      </w:r>
    </w:p>
    <w:p w14:paraId="308DDA56" w14:textId="77777777" w:rsidR="000550D2" w:rsidRPr="007E5657" w:rsidRDefault="000550D2" w:rsidP="00F16F05">
      <w:pPr>
        <w:tabs>
          <w:tab w:val="num" w:pos="720"/>
        </w:tabs>
        <w:ind w:left="426"/>
        <w:jc w:val="thaiDistribute"/>
        <w:rPr>
          <w:rFonts w:ascii="Browallia New" w:hAnsi="Browallia New" w:cs="Browallia New"/>
          <w:sz w:val="28"/>
          <w:szCs w:val="28"/>
          <w:lang w:val="en-GB"/>
        </w:rPr>
      </w:pPr>
    </w:p>
    <w:tbl>
      <w:tblPr>
        <w:tblStyle w:val="TableGrid"/>
        <w:tblW w:w="9131" w:type="dxa"/>
        <w:tblInd w:w="423" w:type="dxa"/>
        <w:tblLayout w:type="fixed"/>
        <w:tblLook w:val="04A0" w:firstRow="1" w:lastRow="0" w:firstColumn="1" w:lastColumn="0" w:noHBand="0" w:noVBand="1"/>
      </w:tblPr>
      <w:tblGrid>
        <w:gridCol w:w="3688"/>
        <w:gridCol w:w="1701"/>
        <w:gridCol w:w="735"/>
        <w:gridCol w:w="727"/>
        <w:gridCol w:w="727"/>
        <w:gridCol w:w="727"/>
        <w:gridCol w:w="826"/>
      </w:tblGrid>
      <w:tr w:rsidR="004A511F" w:rsidRPr="007E5657" w14:paraId="76426BBC" w14:textId="77777777" w:rsidTr="00FB4487">
        <w:trPr>
          <w:trHeight w:val="57"/>
        </w:trPr>
        <w:tc>
          <w:tcPr>
            <w:tcW w:w="3688" w:type="dxa"/>
            <w:tcBorders>
              <w:top w:val="nil"/>
              <w:left w:val="nil"/>
              <w:bottom w:val="nil"/>
              <w:right w:val="nil"/>
            </w:tcBorders>
          </w:tcPr>
          <w:p w14:paraId="5B37326D" w14:textId="77777777" w:rsidR="004A511F" w:rsidRPr="007E5657" w:rsidRDefault="004A511F">
            <w:pPr>
              <w:ind w:left="-72"/>
              <w:rPr>
                <w:rFonts w:ascii="Browallia New" w:eastAsia="Arial Unicode MS" w:hAnsi="Browallia New" w:cs="Browallia New"/>
                <w:b/>
                <w:bCs/>
                <w:sz w:val="19"/>
                <w:szCs w:val="19"/>
                <w:lang w:val="en-GB"/>
              </w:rPr>
            </w:pPr>
          </w:p>
        </w:tc>
        <w:tc>
          <w:tcPr>
            <w:tcW w:w="5443" w:type="dxa"/>
            <w:gridSpan w:val="6"/>
            <w:tcBorders>
              <w:top w:val="nil"/>
              <w:left w:val="nil"/>
              <w:bottom w:val="nil"/>
              <w:right w:val="nil"/>
            </w:tcBorders>
            <w:vAlign w:val="center"/>
          </w:tcPr>
          <w:p w14:paraId="6F965B88" w14:textId="77777777" w:rsidR="004A511F" w:rsidRPr="007E5657" w:rsidRDefault="004A511F">
            <w:pPr>
              <w:ind w:right="-72"/>
              <w:jc w:val="right"/>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(หน่วย : พันบาท)</w:t>
            </w:r>
          </w:p>
        </w:tc>
      </w:tr>
      <w:tr w:rsidR="004A511F" w:rsidRPr="007E5657" w14:paraId="3436A532" w14:textId="77777777" w:rsidTr="00FB4487">
        <w:trPr>
          <w:trHeight w:val="57"/>
        </w:trPr>
        <w:tc>
          <w:tcPr>
            <w:tcW w:w="3688" w:type="dxa"/>
            <w:tcBorders>
              <w:top w:val="nil"/>
              <w:left w:val="nil"/>
              <w:bottom w:val="nil"/>
              <w:right w:val="nil"/>
            </w:tcBorders>
          </w:tcPr>
          <w:p w14:paraId="6D2C0AE6" w14:textId="77777777" w:rsidR="004A511F" w:rsidRPr="007E5657" w:rsidRDefault="004A511F">
            <w:pPr>
              <w:ind w:left="-72"/>
              <w:rPr>
                <w:rFonts w:ascii="Browallia New" w:eastAsia="Arial Unicode MS" w:hAnsi="Browallia New" w:cs="Browallia New"/>
                <w:b/>
                <w:bCs/>
                <w:sz w:val="19"/>
                <w:szCs w:val="19"/>
                <w:lang w:val="en-GB"/>
              </w:rPr>
            </w:pPr>
          </w:p>
        </w:tc>
        <w:tc>
          <w:tcPr>
            <w:tcW w:w="5443" w:type="dxa"/>
            <w:gridSpan w:val="6"/>
            <w:tcBorders>
              <w:top w:val="nil"/>
              <w:left w:val="nil"/>
              <w:bottom w:val="nil"/>
              <w:right w:val="nil"/>
            </w:tcBorders>
          </w:tcPr>
          <w:p w14:paraId="4DAB0048" w14:textId="5887A734"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ข้อมูลทางการเงินรวม</w:t>
            </w:r>
            <w:r w:rsidR="00322C20">
              <w:rPr>
                <w:rFonts w:ascii="Browallia New" w:eastAsia="Arial Unicode MS" w:hAnsi="Browallia New" w:cs="Browallia New" w:hint="cs"/>
                <w:sz w:val="19"/>
                <w:szCs w:val="19"/>
                <w:cs/>
                <w:lang w:val="en-GB"/>
              </w:rPr>
              <w:t>และ</w:t>
            </w:r>
            <w:r w:rsidR="00322C20" w:rsidRPr="007E5657">
              <w:rPr>
                <w:rFonts w:ascii="Browallia New" w:eastAsia="Arial Unicode MS" w:hAnsi="Browallia New" w:cs="Browallia New"/>
                <w:sz w:val="19"/>
                <w:szCs w:val="19"/>
                <w:cs/>
                <w:lang w:val="en-GB"/>
              </w:rPr>
              <w:t>ข้อมูลทางการเงินเฉพาะบริษัท</w:t>
            </w:r>
          </w:p>
        </w:tc>
      </w:tr>
      <w:tr w:rsidR="004A511F" w:rsidRPr="007E5657" w14:paraId="0E5940CA" w14:textId="77777777" w:rsidTr="00FB4487">
        <w:trPr>
          <w:trHeight w:val="57"/>
        </w:trPr>
        <w:tc>
          <w:tcPr>
            <w:tcW w:w="3688" w:type="dxa"/>
            <w:tcBorders>
              <w:top w:val="nil"/>
              <w:left w:val="nil"/>
              <w:bottom w:val="nil"/>
              <w:right w:val="nil"/>
            </w:tcBorders>
          </w:tcPr>
          <w:p w14:paraId="2F6C3D3E" w14:textId="77777777" w:rsidR="004A511F" w:rsidRPr="007E5657" w:rsidRDefault="004A511F">
            <w:pPr>
              <w:ind w:left="-72"/>
              <w:rPr>
                <w:rFonts w:ascii="Browallia New" w:eastAsia="Arial Unicode MS" w:hAnsi="Browallia New" w:cs="Browallia New"/>
                <w:b/>
                <w:bCs/>
                <w:sz w:val="19"/>
                <w:szCs w:val="19"/>
                <w:lang w:val="en-GB"/>
              </w:rPr>
            </w:pPr>
          </w:p>
        </w:tc>
        <w:tc>
          <w:tcPr>
            <w:tcW w:w="2436" w:type="dxa"/>
            <w:gridSpan w:val="2"/>
            <w:tcBorders>
              <w:top w:val="nil"/>
              <w:left w:val="nil"/>
              <w:right w:val="nil"/>
            </w:tcBorders>
          </w:tcPr>
          <w:p w14:paraId="66763156"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มูลค่าตามบัญชี</w:t>
            </w:r>
          </w:p>
        </w:tc>
        <w:tc>
          <w:tcPr>
            <w:tcW w:w="3007" w:type="dxa"/>
            <w:gridSpan w:val="4"/>
            <w:tcBorders>
              <w:top w:val="nil"/>
              <w:left w:val="nil"/>
              <w:right w:val="nil"/>
            </w:tcBorders>
            <w:vAlign w:val="center"/>
          </w:tcPr>
          <w:p w14:paraId="5F4FAAD3"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มูลค่ายุติธรรม</w:t>
            </w:r>
          </w:p>
        </w:tc>
      </w:tr>
      <w:tr w:rsidR="004A511F" w:rsidRPr="007E5657" w14:paraId="5E73CC22" w14:textId="77777777" w:rsidTr="001A7E3F">
        <w:trPr>
          <w:trHeight w:val="57"/>
        </w:trPr>
        <w:tc>
          <w:tcPr>
            <w:tcW w:w="3688" w:type="dxa"/>
            <w:tcBorders>
              <w:top w:val="nil"/>
              <w:left w:val="nil"/>
              <w:bottom w:val="nil"/>
              <w:right w:val="nil"/>
            </w:tcBorders>
          </w:tcPr>
          <w:p w14:paraId="11173A96" w14:textId="77777777" w:rsidR="004A511F" w:rsidRPr="007E5657" w:rsidRDefault="004A511F">
            <w:pPr>
              <w:ind w:left="-72"/>
              <w:rPr>
                <w:rFonts w:ascii="Browallia New" w:eastAsia="Arial Unicode MS" w:hAnsi="Browallia New" w:cs="Browallia New"/>
                <w:b/>
                <w:bCs/>
                <w:sz w:val="19"/>
                <w:szCs w:val="19"/>
                <w:lang w:val="en-GB"/>
              </w:rPr>
            </w:pPr>
          </w:p>
        </w:tc>
        <w:tc>
          <w:tcPr>
            <w:tcW w:w="1701" w:type="dxa"/>
            <w:tcBorders>
              <w:top w:val="nil"/>
              <w:left w:val="nil"/>
              <w:right w:val="nil"/>
            </w:tcBorders>
          </w:tcPr>
          <w:p w14:paraId="06822119" w14:textId="416C28A9" w:rsidR="004A511F" w:rsidRPr="007E5657" w:rsidRDefault="000550D2"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5" w:type="dxa"/>
            <w:tcBorders>
              <w:top w:val="nil"/>
              <w:left w:val="nil"/>
              <w:right w:val="nil"/>
            </w:tcBorders>
            <w:vAlign w:val="bottom"/>
          </w:tcPr>
          <w:p w14:paraId="493C6C8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c>
          <w:tcPr>
            <w:tcW w:w="727" w:type="dxa"/>
            <w:tcBorders>
              <w:top w:val="nil"/>
              <w:left w:val="nil"/>
              <w:right w:val="nil"/>
            </w:tcBorders>
            <w:vAlign w:val="bottom"/>
          </w:tcPr>
          <w:p w14:paraId="2E1D97CC"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1</w:t>
            </w:r>
          </w:p>
        </w:tc>
        <w:tc>
          <w:tcPr>
            <w:tcW w:w="727" w:type="dxa"/>
            <w:tcBorders>
              <w:top w:val="nil"/>
              <w:left w:val="nil"/>
              <w:right w:val="nil"/>
            </w:tcBorders>
            <w:vAlign w:val="bottom"/>
          </w:tcPr>
          <w:p w14:paraId="40552B86"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2</w:t>
            </w:r>
          </w:p>
        </w:tc>
        <w:tc>
          <w:tcPr>
            <w:tcW w:w="727" w:type="dxa"/>
            <w:tcBorders>
              <w:top w:val="nil"/>
              <w:left w:val="nil"/>
              <w:right w:val="nil"/>
            </w:tcBorders>
            <w:vAlign w:val="bottom"/>
          </w:tcPr>
          <w:p w14:paraId="1E739949"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3</w:t>
            </w:r>
          </w:p>
        </w:tc>
        <w:tc>
          <w:tcPr>
            <w:tcW w:w="826" w:type="dxa"/>
            <w:tcBorders>
              <w:top w:val="nil"/>
              <w:left w:val="nil"/>
              <w:right w:val="nil"/>
            </w:tcBorders>
            <w:vAlign w:val="bottom"/>
          </w:tcPr>
          <w:p w14:paraId="53CC44A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r>
      <w:tr w:rsidR="004A511F" w:rsidRPr="007E5657" w14:paraId="6199385D" w14:textId="77777777" w:rsidTr="001A7E3F">
        <w:trPr>
          <w:trHeight w:val="57"/>
        </w:trPr>
        <w:tc>
          <w:tcPr>
            <w:tcW w:w="3688" w:type="dxa"/>
            <w:tcBorders>
              <w:top w:val="nil"/>
              <w:left w:val="nil"/>
              <w:bottom w:val="nil"/>
              <w:right w:val="nil"/>
            </w:tcBorders>
          </w:tcPr>
          <w:p w14:paraId="1B6B1709" w14:textId="6E8C41C7" w:rsidR="004A511F" w:rsidRPr="007E5657" w:rsidRDefault="004A511F">
            <w:pPr>
              <w:ind w:left="-72"/>
              <w:rPr>
                <w:rFonts w:ascii="Browallia New" w:eastAsia="Arial Unicode MS" w:hAnsi="Browallia New" w:cs="Browallia New"/>
                <w:b/>
                <w:bCs/>
                <w:sz w:val="19"/>
                <w:szCs w:val="19"/>
              </w:rPr>
            </w:pPr>
          </w:p>
        </w:tc>
        <w:tc>
          <w:tcPr>
            <w:tcW w:w="1701" w:type="dxa"/>
            <w:tcBorders>
              <w:top w:val="nil"/>
              <w:left w:val="nil"/>
              <w:bottom w:val="nil"/>
              <w:right w:val="nil"/>
            </w:tcBorders>
          </w:tcPr>
          <w:p w14:paraId="4660AD72"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35" w:type="dxa"/>
            <w:tcBorders>
              <w:top w:val="nil"/>
              <w:left w:val="nil"/>
              <w:bottom w:val="nil"/>
              <w:right w:val="nil"/>
            </w:tcBorders>
          </w:tcPr>
          <w:p w14:paraId="05EAC290"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A36C11E"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419B5538"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F211D75"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826" w:type="dxa"/>
            <w:tcBorders>
              <w:top w:val="nil"/>
              <w:left w:val="nil"/>
              <w:bottom w:val="nil"/>
              <w:right w:val="nil"/>
            </w:tcBorders>
          </w:tcPr>
          <w:p w14:paraId="347402B9"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r>
      <w:tr w:rsidR="004A511F" w:rsidRPr="007E5657" w14:paraId="7743A052" w14:textId="77777777" w:rsidTr="001A7E3F">
        <w:trPr>
          <w:trHeight w:val="57"/>
        </w:trPr>
        <w:tc>
          <w:tcPr>
            <w:tcW w:w="3688" w:type="dxa"/>
            <w:tcBorders>
              <w:top w:val="nil"/>
              <w:left w:val="nil"/>
              <w:bottom w:val="nil"/>
              <w:right w:val="nil"/>
            </w:tcBorders>
          </w:tcPr>
          <w:p w14:paraId="4E143ABA" w14:textId="0D660B2E" w:rsidR="004A511F" w:rsidRPr="007E5657" w:rsidRDefault="00C30F19">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00FF4AE6">
              <w:rPr>
                <w:rFonts w:ascii="Browallia New" w:eastAsia="Arial Unicode MS" w:hAnsi="Browallia New" w:cs="Browallia New"/>
                <w:b/>
                <w:bCs/>
                <w:sz w:val="19"/>
                <w:szCs w:val="19"/>
              </w:rPr>
              <w:t>31</w:t>
            </w:r>
            <w:r w:rsidR="00FF4AE6">
              <w:rPr>
                <w:rFonts w:ascii="Browallia New" w:eastAsia="Arial Unicode MS" w:hAnsi="Browallia New" w:cs="Browallia New" w:hint="cs"/>
                <w:b/>
                <w:bCs/>
                <w:sz w:val="19"/>
                <w:szCs w:val="19"/>
                <w:cs/>
              </w:rPr>
              <w:t xml:space="preserve"> มีนาคม</w:t>
            </w:r>
            <w:r w:rsidR="00FF4AE6">
              <w:rPr>
                <w:rFonts w:ascii="Browallia New" w:eastAsia="Arial Unicode MS" w:hAnsi="Browallia New" w:cs="Browallia New"/>
                <w:b/>
                <w:bCs/>
                <w:sz w:val="19"/>
                <w:szCs w:val="19"/>
              </w:rPr>
              <w:t xml:space="preserve"> 2569</w:t>
            </w:r>
          </w:p>
        </w:tc>
        <w:tc>
          <w:tcPr>
            <w:tcW w:w="1701" w:type="dxa"/>
            <w:tcBorders>
              <w:top w:val="nil"/>
              <w:left w:val="nil"/>
              <w:bottom w:val="nil"/>
              <w:right w:val="nil"/>
            </w:tcBorders>
          </w:tcPr>
          <w:p w14:paraId="04FAA4E0"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35" w:type="dxa"/>
            <w:tcBorders>
              <w:top w:val="nil"/>
              <w:left w:val="nil"/>
              <w:bottom w:val="nil"/>
              <w:right w:val="nil"/>
            </w:tcBorders>
          </w:tcPr>
          <w:p w14:paraId="1E93D7A7"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8C4F6F0"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74223CA"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F63C49D"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826" w:type="dxa"/>
            <w:tcBorders>
              <w:top w:val="nil"/>
              <w:left w:val="nil"/>
              <w:bottom w:val="nil"/>
              <w:right w:val="nil"/>
            </w:tcBorders>
          </w:tcPr>
          <w:p w14:paraId="217A98C6" w14:textId="77777777" w:rsidR="004A511F" w:rsidRPr="007E5657" w:rsidRDefault="004A511F">
            <w:pPr>
              <w:ind w:right="-72"/>
              <w:jc w:val="right"/>
              <w:rPr>
                <w:rFonts w:ascii="Browallia New" w:eastAsia="Arial Unicode MS" w:hAnsi="Browallia New" w:cs="Browallia New"/>
                <w:b/>
                <w:bCs/>
                <w:sz w:val="19"/>
                <w:szCs w:val="19"/>
                <w:lang w:val="en-GB"/>
              </w:rPr>
            </w:pPr>
          </w:p>
        </w:tc>
      </w:tr>
      <w:tr w:rsidR="00BC2AEE" w:rsidRPr="007E5657" w14:paraId="4955F4D8" w14:textId="77777777" w:rsidTr="001A7E3F">
        <w:trPr>
          <w:trHeight w:val="57"/>
        </w:trPr>
        <w:tc>
          <w:tcPr>
            <w:tcW w:w="3688" w:type="dxa"/>
            <w:tcBorders>
              <w:top w:val="nil"/>
              <w:left w:val="nil"/>
              <w:bottom w:val="nil"/>
              <w:right w:val="nil"/>
            </w:tcBorders>
          </w:tcPr>
          <w:p w14:paraId="7140D725" w14:textId="77777777" w:rsidR="00800EAD" w:rsidRPr="00CD2C1A" w:rsidRDefault="00800EAD" w:rsidP="00BF1F6C">
            <w:pPr>
              <w:ind w:left="-72"/>
              <w:rPr>
                <w:rFonts w:ascii="Browallia New" w:eastAsia="Arial Unicode MS" w:hAnsi="Browallia New" w:cs="Browallia New"/>
                <w:b/>
                <w:bCs/>
                <w:sz w:val="19"/>
                <w:szCs w:val="19"/>
                <w:cs/>
                <w:lang w:val="en-GB"/>
              </w:rPr>
            </w:pPr>
            <w:r w:rsidRPr="00CD2C1A">
              <w:rPr>
                <w:rFonts w:ascii="Browallia New" w:eastAsia="Arial Unicode MS" w:hAnsi="Browallia New" w:cs="Browallia New"/>
                <w:b/>
                <w:bCs/>
                <w:sz w:val="19"/>
                <w:szCs w:val="19"/>
                <w:cs/>
                <w:lang w:val="en-GB"/>
              </w:rPr>
              <w:t>สินทรัพย์ทางการเงินไม่หมุนเวียนอื่น</w:t>
            </w:r>
          </w:p>
        </w:tc>
        <w:tc>
          <w:tcPr>
            <w:tcW w:w="1701" w:type="dxa"/>
            <w:tcBorders>
              <w:top w:val="nil"/>
              <w:left w:val="nil"/>
              <w:bottom w:val="nil"/>
              <w:right w:val="nil"/>
            </w:tcBorders>
          </w:tcPr>
          <w:p w14:paraId="2505CB39"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35" w:type="dxa"/>
            <w:tcBorders>
              <w:top w:val="nil"/>
              <w:left w:val="nil"/>
              <w:bottom w:val="nil"/>
              <w:right w:val="nil"/>
            </w:tcBorders>
          </w:tcPr>
          <w:p w14:paraId="6A51FDC8"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681C4B6"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B6458E7"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3B36723"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826" w:type="dxa"/>
            <w:tcBorders>
              <w:top w:val="nil"/>
              <w:left w:val="nil"/>
              <w:bottom w:val="nil"/>
              <w:right w:val="nil"/>
            </w:tcBorders>
          </w:tcPr>
          <w:p w14:paraId="4488A605" w14:textId="77777777" w:rsidR="00BC2AEE" w:rsidRPr="007E5657" w:rsidRDefault="00BC2AEE">
            <w:pPr>
              <w:ind w:right="-72"/>
              <w:jc w:val="right"/>
              <w:rPr>
                <w:rFonts w:ascii="Browallia New" w:eastAsia="Arial Unicode MS" w:hAnsi="Browallia New" w:cs="Browallia New"/>
                <w:b/>
                <w:bCs/>
                <w:sz w:val="19"/>
                <w:szCs w:val="19"/>
                <w:lang w:val="en-GB"/>
              </w:rPr>
            </w:pPr>
          </w:p>
        </w:tc>
      </w:tr>
      <w:tr w:rsidR="00617923" w:rsidRPr="007E5657" w14:paraId="34CD7C1C" w14:textId="77777777" w:rsidTr="001A7E3F">
        <w:trPr>
          <w:trHeight w:val="57"/>
        </w:trPr>
        <w:tc>
          <w:tcPr>
            <w:tcW w:w="3688" w:type="dxa"/>
            <w:tcBorders>
              <w:top w:val="nil"/>
              <w:left w:val="nil"/>
              <w:bottom w:val="nil"/>
              <w:right w:val="nil"/>
            </w:tcBorders>
          </w:tcPr>
          <w:p w14:paraId="786A530F" w14:textId="648D115D" w:rsidR="00617923" w:rsidRPr="007E5657" w:rsidRDefault="00617923" w:rsidP="00617923">
            <w:pPr>
              <w:ind w:left="-72"/>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ตราสารทุนที่จดทะเบียนในตลาดหลักทรัพย์</w:t>
            </w:r>
            <w:r>
              <w:rPr>
                <w:rFonts w:ascii="Browallia New" w:eastAsia="Arial Unicode MS" w:hAnsi="Browallia New" w:cs="Browallia New"/>
                <w:sz w:val="19"/>
                <w:szCs w:val="19"/>
                <w:lang w:val="en-GB"/>
              </w:rPr>
              <w:t xml:space="preserve"> </w:t>
            </w:r>
            <w:r>
              <w:rPr>
                <w:rFonts w:ascii="Browallia New" w:eastAsia="Arial Unicode MS" w:hAnsi="Browallia New" w:cs="Browallia New" w:hint="cs"/>
                <w:sz w:val="19"/>
                <w:szCs w:val="19"/>
                <w:cs/>
                <w:lang w:val="en-GB"/>
              </w:rPr>
              <w:t xml:space="preserve">(หมายเหตุ </w:t>
            </w:r>
            <w:r w:rsidR="002F67AF">
              <w:rPr>
                <w:rFonts w:ascii="Browallia New" w:eastAsia="Arial Unicode MS" w:hAnsi="Browallia New" w:cs="Browallia New"/>
                <w:sz w:val="19"/>
                <w:szCs w:val="19"/>
              </w:rPr>
              <w:t>1</w:t>
            </w:r>
            <w:r w:rsidR="009D6287">
              <w:rPr>
                <w:rFonts w:ascii="Browallia New" w:eastAsia="Arial Unicode MS" w:hAnsi="Browallia New" w:cs="Browallia New"/>
                <w:sz w:val="19"/>
                <w:szCs w:val="19"/>
              </w:rPr>
              <w:t>0</w:t>
            </w:r>
            <w:r>
              <w:rPr>
                <w:rFonts w:ascii="Browallia New" w:eastAsia="Arial Unicode MS" w:hAnsi="Browallia New" w:cs="Browallia New"/>
                <w:sz w:val="19"/>
                <w:szCs w:val="19"/>
              </w:rPr>
              <w:t>)</w:t>
            </w:r>
          </w:p>
        </w:tc>
        <w:tc>
          <w:tcPr>
            <w:tcW w:w="1701" w:type="dxa"/>
            <w:tcBorders>
              <w:top w:val="nil"/>
              <w:left w:val="nil"/>
              <w:bottom w:val="nil"/>
              <w:right w:val="nil"/>
            </w:tcBorders>
            <w:vAlign w:val="bottom"/>
          </w:tcPr>
          <w:p w14:paraId="2BFC98B5" w14:textId="5CDF0BD5" w:rsidR="00617923" w:rsidRPr="0029092A" w:rsidRDefault="0029092A" w:rsidP="00617923">
            <w:pPr>
              <w:tabs>
                <w:tab w:val="clear" w:pos="5387"/>
                <w:tab w:val="left" w:pos="1588"/>
              </w:tabs>
              <w:ind w:right="-72"/>
              <w:jc w:val="right"/>
              <w:rPr>
                <w:rFonts w:ascii="Browallia New" w:eastAsia="Arial Unicode MS" w:hAnsi="Browallia New" w:cs="Browallia New"/>
                <w:sz w:val="19"/>
                <w:szCs w:val="19"/>
              </w:rPr>
            </w:pPr>
            <w:r>
              <w:rPr>
                <w:rFonts w:ascii="Browallia New" w:eastAsia="Arial Unicode MS" w:hAnsi="Browallia New" w:cs="Browallia New"/>
                <w:sz w:val="19"/>
                <w:szCs w:val="19"/>
              </w:rPr>
              <w:t>20,177</w:t>
            </w:r>
          </w:p>
        </w:tc>
        <w:tc>
          <w:tcPr>
            <w:tcW w:w="735" w:type="dxa"/>
            <w:tcBorders>
              <w:top w:val="nil"/>
              <w:left w:val="nil"/>
              <w:bottom w:val="nil"/>
              <w:right w:val="nil"/>
            </w:tcBorders>
            <w:vAlign w:val="bottom"/>
          </w:tcPr>
          <w:p w14:paraId="147B2947" w14:textId="3B0CAEDE" w:rsidR="00617923" w:rsidRPr="007E5657" w:rsidRDefault="0029092A"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20,177</w:t>
            </w:r>
          </w:p>
        </w:tc>
        <w:tc>
          <w:tcPr>
            <w:tcW w:w="727" w:type="dxa"/>
            <w:tcBorders>
              <w:top w:val="nil"/>
              <w:left w:val="nil"/>
              <w:bottom w:val="nil"/>
              <w:right w:val="nil"/>
            </w:tcBorders>
            <w:vAlign w:val="bottom"/>
          </w:tcPr>
          <w:p w14:paraId="53EB543F" w14:textId="07FF01C5" w:rsidR="00617923" w:rsidRPr="007E5657" w:rsidRDefault="0029092A"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20,177</w:t>
            </w:r>
          </w:p>
        </w:tc>
        <w:tc>
          <w:tcPr>
            <w:tcW w:w="727" w:type="dxa"/>
            <w:tcBorders>
              <w:top w:val="nil"/>
              <w:left w:val="nil"/>
              <w:bottom w:val="nil"/>
              <w:right w:val="nil"/>
            </w:tcBorders>
            <w:vAlign w:val="bottom"/>
          </w:tcPr>
          <w:p w14:paraId="060BCB5C" w14:textId="432F8C2B" w:rsidR="00617923" w:rsidRPr="007E5657" w:rsidRDefault="0029092A" w:rsidP="0029092A">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7" w:type="dxa"/>
            <w:tcBorders>
              <w:top w:val="nil"/>
              <w:left w:val="nil"/>
              <w:bottom w:val="nil"/>
              <w:right w:val="nil"/>
            </w:tcBorders>
            <w:vAlign w:val="bottom"/>
          </w:tcPr>
          <w:p w14:paraId="0D852D11" w14:textId="12211ED9" w:rsidR="00617923" w:rsidRPr="007E5657" w:rsidRDefault="0029092A" w:rsidP="0029092A">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826" w:type="dxa"/>
            <w:tcBorders>
              <w:top w:val="nil"/>
              <w:left w:val="nil"/>
              <w:bottom w:val="nil"/>
              <w:right w:val="nil"/>
            </w:tcBorders>
            <w:vAlign w:val="bottom"/>
          </w:tcPr>
          <w:p w14:paraId="491E91D5" w14:textId="01FF88CB" w:rsidR="00617923" w:rsidRPr="007E5657" w:rsidRDefault="0029092A"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20,177</w:t>
            </w:r>
          </w:p>
        </w:tc>
      </w:tr>
      <w:tr w:rsidR="00617923" w:rsidRPr="007E5657" w14:paraId="7CA13D3C" w14:textId="77777777" w:rsidTr="001A7E3F">
        <w:trPr>
          <w:trHeight w:val="57"/>
        </w:trPr>
        <w:tc>
          <w:tcPr>
            <w:tcW w:w="3688" w:type="dxa"/>
            <w:tcBorders>
              <w:top w:val="nil"/>
              <w:left w:val="nil"/>
              <w:bottom w:val="nil"/>
              <w:right w:val="nil"/>
            </w:tcBorders>
          </w:tcPr>
          <w:p w14:paraId="773056F1" w14:textId="77777777" w:rsidR="00617923" w:rsidRPr="007E5657" w:rsidRDefault="00617923" w:rsidP="00617923">
            <w:pPr>
              <w:ind w:left="-72"/>
              <w:rPr>
                <w:rFonts w:ascii="Browallia New" w:eastAsia="Arial Unicode MS" w:hAnsi="Browallia New" w:cs="Browallia New"/>
                <w:b/>
                <w:bCs/>
                <w:sz w:val="19"/>
                <w:szCs w:val="19"/>
                <w:cs/>
                <w:lang w:val="en-GB"/>
              </w:rPr>
            </w:pPr>
          </w:p>
        </w:tc>
        <w:tc>
          <w:tcPr>
            <w:tcW w:w="1701" w:type="dxa"/>
            <w:tcBorders>
              <w:top w:val="nil"/>
              <w:left w:val="nil"/>
              <w:bottom w:val="nil"/>
              <w:right w:val="nil"/>
            </w:tcBorders>
            <w:vAlign w:val="bottom"/>
          </w:tcPr>
          <w:p w14:paraId="34311354"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35" w:type="dxa"/>
            <w:tcBorders>
              <w:top w:val="nil"/>
              <w:left w:val="nil"/>
              <w:bottom w:val="nil"/>
              <w:right w:val="nil"/>
            </w:tcBorders>
            <w:vAlign w:val="bottom"/>
          </w:tcPr>
          <w:p w14:paraId="59BF45BF"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9E38E20"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9D01E04"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501C68BA"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826" w:type="dxa"/>
            <w:tcBorders>
              <w:top w:val="nil"/>
              <w:left w:val="nil"/>
              <w:bottom w:val="nil"/>
              <w:right w:val="nil"/>
            </w:tcBorders>
            <w:vAlign w:val="bottom"/>
          </w:tcPr>
          <w:p w14:paraId="6CEA8946" w14:textId="77777777" w:rsidR="00617923" w:rsidRPr="007E5657" w:rsidRDefault="00617923" w:rsidP="00617923">
            <w:pPr>
              <w:ind w:right="-72"/>
              <w:jc w:val="right"/>
              <w:rPr>
                <w:rFonts w:ascii="Browallia New" w:eastAsia="Arial Unicode MS" w:hAnsi="Browallia New" w:cs="Browallia New"/>
                <w:sz w:val="19"/>
                <w:szCs w:val="19"/>
                <w:lang w:val="en-GB"/>
              </w:rPr>
            </w:pPr>
          </w:p>
        </w:tc>
      </w:tr>
      <w:tr w:rsidR="00617923" w:rsidRPr="007E5657" w14:paraId="7E7D1E44" w14:textId="77777777" w:rsidTr="001A7E3F">
        <w:trPr>
          <w:trHeight w:val="57"/>
        </w:trPr>
        <w:tc>
          <w:tcPr>
            <w:tcW w:w="3688" w:type="dxa"/>
            <w:tcBorders>
              <w:top w:val="nil"/>
              <w:left w:val="nil"/>
              <w:bottom w:val="nil"/>
              <w:right w:val="nil"/>
            </w:tcBorders>
          </w:tcPr>
          <w:p w14:paraId="50B71BE9" w14:textId="6CE85C9D" w:rsidR="00617923" w:rsidRPr="007E5657" w:rsidRDefault="00617923" w:rsidP="00617923">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Pr="007E5657">
              <w:rPr>
                <w:rFonts w:ascii="Browallia New" w:eastAsia="Arial Unicode MS" w:hAnsi="Browallia New" w:cs="Browallia New"/>
                <w:b/>
                <w:bCs/>
                <w:sz w:val="19"/>
                <w:szCs w:val="19"/>
              </w:rPr>
              <w:t xml:space="preserve">31 </w:t>
            </w:r>
            <w:r w:rsidRPr="007E5657">
              <w:rPr>
                <w:rFonts w:ascii="Browallia New" w:eastAsia="Arial Unicode MS" w:hAnsi="Browallia New" w:cs="Browallia New"/>
                <w:b/>
                <w:bCs/>
                <w:sz w:val="19"/>
                <w:szCs w:val="19"/>
                <w:cs/>
              </w:rPr>
              <w:t xml:space="preserve">ธันวาคม </w:t>
            </w:r>
            <w:r w:rsidRPr="007E5657">
              <w:rPr>
                <w:rFonts w:ascii="Browallia New" w:eastAsia="Arial Unicode MS" w:hAnsi="Browallia New" w:cs="Browallia New"/>
                <w:b/>
                <w:bCs/>
                <w:sz w:val="19"/>
                <w:szCs w:val="19"/>
              </w:rPr>
              <w:t>256</w:t>
            </w:r>
            <w:r w:rsidR="00FF4AE6">
              <w:rPr>
                <w:rFonts w:ascii="Browallia New" w:eastAsia="Arial Unicode MS" w:hAnsi="Browallia New" w:cs="Browallia New"/>
                <w:b/>
                <w:bCs/>
                <w:sz w:val="19"/>
                <w:szCs w:val="19"/>
              </w:rPr>
              <w:t>8</w:t>
            </w:r>
          </w:p>
        </w:tc>
        <w:tc>
          <w:tcPr>
            <w:tcW w:w="1701" w:type="dxa"/>
            <w:tcBorders>
              <w:top w:val="nil"/>
              <w:left w:val="nil"/>
              <w:bottom w:val="nil"/>
              <w:right w:val="nil"/>
            </w:tcBorders>
            <w:vAlign w:val="bottom"/>
          </w:tcPr>
          <w:p w14:paraId="45BAD3ED" w14:textId="77777777" w:rsidR="00617923" w:rsidRPr="007E5657" w:rsidRDefault="00617923" w:rsidP="00FB4487">
            <w:pPr>
              <w:tabs>
                <w:tab w:val="clear" w:pos="5387"/>
                <w:tab w:val="clear" w:pos="5613"/>
                <w:tab w:val="left" w:pos="1692"/>
                <w:tab w:val="left" w:pos="1982"/>
              </w:tabs>
              <w:ind w:right="-72"/>
              <w:jc w:val="right"/>
              <w:rPr>
                <w:rFonts w:ascii="Browallia New" w:eastAsia="Arial Unicode MS" w:hAnsi="Browallia New" w:cs="Browallia New"/>
                <w:sz w:val="19"/>
                <w:szCs w:val="19"/>
                <w:lang w:val="en-GB"/>
              </w:rPr>
            </w:pPr>
          </w:p>
        </w:tc>
        <w:tc>
          <w:tcPr>
            <w:tcW w:w="735" w:type="dxa"/>
            <w:tcBorders>
              <w:top w:val="nil"/>
              <w:left w:val="nil"/>
              <w:bottom w:val="nil"/>
              <w:right w:val="nil"/>
            </w:tcBorders>
            <w:vAlign w:val="bottom"/>
          </w:tcPr>
          <w:p w14:paraId="2B610A7C"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4DBF34A"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5113938"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0CD034B"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826" w:type="dxa"/>
            <w:tcBorders>
              <w:top w:val="nil"/>
              <w:left w:val="nil"/>
              <w:bottom w:val="nil"/>
              <w:right w:val="nil"/>
            </w:tcBorders>
            <w:vAlign w:val="bottom"/>
          </w:tcPr>
          <w:p w14:paraId="140427F2" w14:textId="77777777" w:rsidR="00617923" w:rsidRPr="007E5657" w:rsidRDefault="00617923" w:rsidP="00617923">
            <w:pPr>
              <w:ind w:right="-72"/>
              <w:jc w:val="right"/>
              <w:rPr>
                <w:rFonts w:ascii="Browallia New" w:eastAsia="Arial Unicode MS" w:hAnsi="Browallia New" w:cs="Browallia New"/>
                <w:sz w:val="19"/>
                <w:szCs w:val="19"/>
                <w:lang w:val="en-GB"/>
              </w:rPr>
            </w:pPr>
          </w:p>
        </w:tc>
      </w:tr>
      <w:tr w:rsidR="00617923" w:rsidRPr="007E5657" w14:paraId="6E92C417" w14:textId="77777777" w:rsidTr="001A7E3F">
        <w:trPr>
          <w:trHeight w:val="57"/>
        </w:trPr>
        <w:tc>
          <w:tcPr>
            <w:tcW w:w="3688" w:type="dxa"/>
            <w:tcBorders>
              <w:top w:val="nil"/>
              <w:left w:val="nil"/>
              <w:bottom w:val="nil"/>
              <w:right w:val="nil"/>
            </w:tcBorders>
          </w:tcPr>
          <w:p w14:paraId="20FF0F1D" w14:textId="77777777" w:rsidR="00617923" w:rsidRPr="007E5657" w:rsidRDefault="00617923" w:rsidP="00617923">
            <w:pPr>
              <w:ind w:left="-72"/>
              <w:rPr>
                <w:rFonts w:ascii="Browallia New" w:eastAsia="Arial Unicode MS" w:hAnsi="Browallia New" w:cs="Browallia New"/>
                <w:b/>
                <w:bCs/>
                <w:sz w:val="19"/>
                <w:szCs w:val="19"/>
                <w:cs/>
                <w:lang w:val="en-GB"/>
              </w:rPr>
            </w:pPr>
            <w:r w:rsidRPr="007E5657">
              <w:rPr>
                <w:rFonts w:ascii="Browallia New" w:eastAsia="Arial Unicode MS" w:hAnsi="Browallia New" w:cs="Browallia New"/>
                <w:b/>
                <w:bCs/>
                <w:sz w:val="19"/>
                <w:szCs w:val="19"/>
                <w:cs/>
                <w:lang w:val="en-GB"/>
              </w:rPr>
              <w:t>สินทรัพย์ทางการเงิน</w:t>
            </w:r>
          </w:p>
        </w:tc>
        <w:tc>
          <w:tcPr>
            <w:tcW w:w="1701" w:type="dxa"/>
            <w:tcBorders>
              <w:top w:val="nil"/>
              <w:left w:val="nil"/>
              <w:bottom w:val="nil"/>
              <w:right w:val="nil"/>
            </w:tcBorders>
            <w:vAlign w:val="bottom"/>
          </w:tcPr>
          <w:p w14:paraId="6486AC45"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35" w:type="dxa"/>
            <w:tcBorders>
              <w:top w:val="nil"/>
              <w:left w:val="nil"/>
              <w:bottom w:val="nil"/>
              <w:right w:val="nil"/>
            </w:tcBorders>
            <w:vAlign w:val="bottom"/>
          </w:tcPr>
          <w:p w14:paraId="1D8BC316"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5C7EBAD"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1A906AB"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C719827"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826" w:type="dxa"/>
            <w:tcBorders>
              <w:top w:val="nil"/>
              <w:left w:val="nil"/>
              <w:bottom w:val="nil"/>
              <w:right w:val="nil"/>
            </w:tcBorders>
            <w:vAlign w:val="bottom"/>
          </w:tcPr>
          <w:p w14:paraId="6CE6D553" w14:textId="77777777" w:rsidR="00617923" w:rsidRPr="007E5657" w:rsidRDefault="00617923" w:rsidP="00617923">
            <w:pPr>
              <w:ind w:right="-72"/>
              <w:jc w:val="right"/>
              <w:rPr>
                <w:rFonts w:ascii="Browallia New" w:eastAsia="Arial Unicode MS" w:hAnsi="Browallia New" w:cs="Browallia New"/>
                <w:sz w:val="19"/>
                <w:szCs w:val="19"/>
                <w:lang w:val="en-GB"/>
              </w:rPr>
            </w:pPr>
          </w:p>
        </w:tc>
      </w:tr>
      <w:tr w:rsidR="00322C20" w:rsidRPr="007E5657" w14:paraId="3D5D185F" w14:textId="77777777" w:rsidTr="001A7E3F">
        <w:trPr>
          <w:trHeight w:val="57"/>
        </w:trPr>
        <w:tc>
          <w:tcPr>
            <w:tcW w:w="3688" w:type="dxa"/>
            <w:tcBorders>
              <w:top w:val="nil"/>
              <w:left w:val="nil"/>
              <w:bottom w:val="nil"/>
              <w:right w:val="nil"/>
            </w:tcBorders>
          </w:tcPr>
          <w:p w14:paraId="0F7998C6" w14:textId="358963D9" w:rsidR="00322C20" w:rsidRPr="00874C0E" w:rsidRDefault="00322C20" w:rsidP="00322C20">
            <w:pPr>
              <w:ind w:left="-72"/>
              <w:rPr>
                <w:rFonts w:ascii="Browallia New" w:eastAsia="Arial Unicode MS" w:hAnsi="Browallia New" w:cs="Browallia New"/>
                <w:sz w:val="19"/>
                <w:szCs w:val="19"/>
                <w:cs/>
              </w:rPr>
            </w:pPr>
            <w:r w:rsidRPr="007E5657">
              <w:rPr>
                <w:rFonts w:ascii="Browallia New" w:eastAsia="Arial Unicode MS" w:hAnsi="Browallia New" w:cs="Browallia New"/>
                <w:sz w:val="19"/>
                <w:szCs w:val="19"/>
                <w:cs/>
                <w:lang w:val="en-GB"/>
              </w:rPr>
              <w:t>ตราสารทุนที่จดทะเบียนในตลาดหลักทรัพย์</w:t>
            </w:r>
            <w:r>
              <w:rPr>
                <w:rFonts w:ascii="Browallia New" w:eastAsia="Arial Unicode MS" w:hAnsi="Browallia New" w:cs="Browallia New" w:hint="cs"/>
                <w:sz w:val="19"/>
                <w:szCs w:val="19"/>
                <w:cs/>
                <w:lang w:val="en-GB"/>
              </w:rPr>
              <w:t xml:space="preserve"> (หมายเหตุ </w:t>
            </w:r>
            <w:r w:rsidR="002F67AF">
              <w:rPr>
                <w:rFonts w:ascii="Browallia New" w:eastAsia="Arial Unicode MS" w:hAnsi="Browallia New" w:cs="Browallia New"/>
                <w:sz w:val="19"/>
                <w:szCs w:val="19"/>
              </w:rPr>
              <w:t>1</w:t>
            </w:r>
            <w:r w:rsidR="009D6287">
              <w:rPr>
                <w:rFonts w:ascii="Browallia New" w:eastAsia="Arial Unicode MS" w:hAnsi="Browallia New" w:cs="Browallia New"/>
                <w:sz w:val="19"/>
                <w:szCs w:val="19"/>
              </w:rPr>
              <w:t>0</w:t>
            </w:r>
            <w:r>
              <w:rPr>
                <w:rFonts w:ascii="Browallia New" w:eastAsia="Arial Unicode MS" w:hAnsi="Browallia New" w:cs="Browallia New"/>
                <w:sz w:val="19"/>
                <w:szCs w:val="19"/>
              </w:rPr>
              <w:t>)</w:t>
            </w:r>
          </w:p>
        </w:tc>
        <w:tc>
          <w:tcPr>
            <w:tcW w:w="1701" w:type="dxa"/>
            <w:tcBorders>
              <w:top w:val="nil"/>
              <w:left w:val="nil"/>
              <w:bottom w:val="nil"/>
              <w:right w:val="nil"/>
            </w:tcBorders>
            <w:vAlign w:val="bottom"/>
          </w:tcPr>
          <w:p w14:paraId="1967AA24" w14:textId="283C8AFA" w:rsidR="00322C20" w:rsidRPr="007E5657" w:rsidRDefault="00322C20" w:rsidP="00322C20">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25,656</w:t>
            </w:r>
          </w:p>
        </w:tc>
        <w:tc>
          <w:tcPr>
            <w:tcW w:w="735" w:type="dxa"/>
            <w:tcBorders>
              <w:top w:val="nil"/>
              <w:left w:val="nil"/>
              <w:bottom w:val="nil"/>
              <w:right w:val="nil"/>
            </w:tcBorders>
            <w:vAlign w:val="bottom"/>
          </w:tcPr>
          <w:p w14:paraId="38F6F8FA" w14:textId="67E539D1" w:rsidR="00322C20" w:rsidRPr="007E5657" w:rsidRDefault="00322C20" w:rsidP="00641EB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25,656</w:t>
            </w:r>
          </w:p>
        </w:tc>
        <w:tc>
          <w:tcPr>
            <w:tcW w:w="727" w:type="dxa"/>
            <w:tcBorders>
              <w:top w:val="nil"/>
              <w:left w:val="nil"/>
              <w:bottom w:val="nil"/>
              <w:right w:val="nil"/>
            </w:tcBorders>
            <w:vAlign w:val="bottom"/>
          </w:tcPr>
          <w:p w14:paraId="75BA56C0" w14:textId="5FE7E51C" w:rsidR="00322C20" w:rsidRPr="007E5657" w:rsidRDefault="00322C20" w:rsidP="00641EBD">
            <w:pPr>
              <w:ind w:right="-72"/>
              <w:jc w:val="right"/>
              <w:rPr>
                <w:rFonts w:ascii="Browallia New" w:eastAsia="Arial Unicode MS" w:hAnsi="Browallia New" w:cs="Browallia New"/>
                <w:sz w:val="19"/>
                <w:szCs w:val="19"/>
              </w:rPr>
            </w:pPr>
            <w:r>
              <w:rPr>
                <w:rFonts w:ascii="Browallia New" w:eastAsia="Arial Unicode MS" w:hAnsi="Browallia New" w:cs="Browallia New"/>
                <w:sz w:val="19"/>
                <w:szCs w:val="19"/>
                <w:lang w:val="en-GB"/>
              </w:rPr>
              <w:t>25,656</w:t>
            </w:r>
          </w:p>
        </w:tc>
        <w:tc>
          <w:tcPr>
            <w:tcW w:w="727" w:type="dxa"/>
            <w:tcBorders>
              <w:top w:val="nil"/>
              <w:left w:val="nil"/>
              <w:bottom w:val="nil"/>
              <w:right w:val="nil"/>
            </w:tcBorders>
          </w:tcPr>
          <w:p w14:paraId="089EEBFB" w14:textId="5604B86C" w:rsidR="00322C20" w:rsidRPr="007E5657" w:rsidRDefault="00322C20" w:rsidP="00322C20">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53CFA2C5" w14:textId="1302761E" w:rsidR="00322C20" w:rsidRPr="007E5657" w:rsidRDefault="00322C20" w:rsidP="00322C20">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826" w:type="dxa"/>
            <w:tcBorders>
              <w:top w:val="nil"/>
              <w:left w:val="nil"/>
              <w:bottom w:val="nil"/>
              <w:right w:val="nil"/>
            </w:tcBorders>
            <w:vAlign w:val="bottom"/>
          </w:tcPr>
          <w:p w14:paraId="5FA44E4F" w14:textId="607A2308" w:rsidR="00322C20" w:rsidRPr="007E5657" w:rsidRDefault="00322C20" w:rsidP="00322C20">
            <w:pPr>
              <w:ind w:right="-72"/>
              <w:jc w:val="right"/>
              <w:rPr>
                <w:rFonts w:ascii="Browallia New" w:eastAsia="Arial Unicode MS" w:hAnsi="Browallia New" w:cs="Browallia New"/>
                <w:sz w:val="19"/>
                <w:szCs w:val="19"/>
              </w:rPr>
            </w:pPr>
            <w:r>
              <w:rPr>
                <w:rFonts w:ascii="Browallia New" w:eastAsia="Arial Unicode MS" w:hAnsi="Browallia New" w:cs="Browallia New"/>
                <w:sz w:val="19"/>
                <w:szCs w:val="19"/>
                <w:lang w:val="en-GB"/>
              </w:rPr>
              <w:t>25,656</w:t>
            </w:r>
          </w:p>
        </w:tc>
      </w:tr>
      <w:tr w:rsidR="001A7E3F" w:rsidRPr="007E5657" w14:paraId="729E5C47" w14:textId="77777777" w:rsidTr="001A7E3F">
        <w:trPr>
          <w:trHeight w:val="57"/>
        </w:trPr>
        <w:tc>
          <w:tcPr>
            <w:tcW w:w="3688" w:type="dxa"/>
            <w:tcBorders>
              <w:top w:val="nil"/>
              <w:left w:val="nil"/>
              <w:bottom w:val="nil"/>
              <w:right w:val="nil"/>
            </w:tcBorders>
          </w:tcPr>
          <w:p w14:paraId="04329509" w14:textId="77777777" w:rsidR="001A7E3F" w:rsidRPr="007E5657" w:rsidRDefault="001A7E3F" w:rsidP="00322C20">
            <w:pPr>
              <w:ind w:left="-72"/>
              <w:rPr>
                <w:rFonts w:ascii="Browallia New" w:eastAsia="Arial Unicode MS" w:hAnsi="Browallia New" w:cs="Browallia New"/>
                <w:sz w:val="19"/>
                <w:szCs w:val="19"/>
                <w:cs/>
                <w:lang w:val="en-GB"/>
              </w:rPr>
            </w:pPr>
          </w:p>
        </w:tc>
        <w:tc>
          <w:tcPr>
            <w:tcW w:w="1701" w:type="dxa"/>
            <w:tcBorders>
              <w:top w:val="nil"/>
              <w:left w:val="nil"/>
              <w:bottom w:val="nil"/>
              <w:right w:val="nil"/>
            </w:tcBorders>
            <w:vAlign w:val="bottom"/>
          </w:tcPr>
          <w:p w14:paraId="238C243B" w14:textId="77777777" w:rsidR="001A7E3F" w:rsidRDefault="001A7E3F" w:rsidP="00322C20">
            <w:pPr>
              <w:ind w:right="-72"/>
              <w:jc w:val="right"/>
              <w:rPr>
                <w:rFonts w:ascii="Browallia New" w:eastAsia="Arial Unicode MS" w:hAnsi="Browallia New" w:cs="Browallia New"/>
                <w:sz w:val="19"/>
                <w:szCs w:val="19"/>
                <w:lang w:val="en-GB"/>
              </w:rPr>
            </w:pPr>
          </w:p>
        </w:tc>
        <w:tc>
          <w:tcPr>
            <w:tcW w:w="735" w:type="dxa"/>
            <w:tcBorders>
              <w:top w:val="nil"/>
              <w:left w:val="nil"/>
              <w:bottom w:val="nil"/>
              <w:right w:val="nil"/>
            </w:tcBorders>
            <w:vAlign w:val="bottom"/>
          </w:tcPr>
          <w:p w14:paraId="5256BA7B" w14:textId="77777777" w:rsidR="001A7E3F" w:rsidRDefault="001A7E3F" w:rsidP="00641EBD">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643CF2B9" w14:textId="77777777" w:rsidR="001A7E3F" w:rsidRDefault="001A7E3F" w:rsidP="00641EBD">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tcPr>
          <w:p w14:paraId="11388E95" w14:textId="77777777" w:rsidR="001A7E3F" w:rsidRPr="00245483" w:rsidRDefault="001A7E3F" w:rsidP="00322C20">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tcPr>
          <w:p w14:paraId="41C2A8C5" w14:textId="77777777" w:rsidR="001A7E3F" w:rsidRPr="00245483" w:rsidRDefault="001A7E3F" w:rsidP="00322C20">
            <w:pPr>
              <w:ind w:right="-72"/>
              <w:jc w:val="right"/>
              <w:rPr>
                <w:rFonts w:ascii="Browallia New" w:eastAsia="Arial Unicode MS" w:hAnsi="Browallia New" w:cs="Browallia New"/>
                <w:sz w:val="19"/>
                <w:szCs w:val="19"/>
                <w:lang w:val="en-GB"/>
              </w:rPr>
            </w:pPr>
          </w:p>
        </w:tc>
        <w:tc>
          <w:tcPr>
            <w:tcW w:w="826" w:type="dxa"/>
            <w:tcBorders>
              <w:top w:val="nil"/>
              <w:left w:val="nil"/>
              <w:bottom w:val="nil"/>
              <w:right w:val="nil"/>
            </w:tcBorders>
            <w:vAlign w:val="bottom"/>
          </w:tcPr>
          <w:p w14:paraId="63D161B6" w14:textId="77777777" w:rsidR="001A7E3F" w:rsidRDefault="001A7E3F" w:rsidP="00322C20">
            <w:pPr>
              <w:ind w:right="-72"/>
              <w:jc w:val="right"/>
              <w:rPr>
                <w:rFonts w:ascii="Browallia New" w:eastAsia="Arial Unicode MS" w:hAnsi="Browallia New" w:cs="Browallia New"/>
                <w:sz w:val="19"/>
                <w:szCs w:val="19"/>
                <w:lang w:val="en-GB"/>
              </w:rPr>
            </w:pPr>
          </w:p>
        </w:tc>
      </w:tr>
    </w:tbl>
    <w:p w14:paraId="630D2EB7" w14:textId="6B150F1A" w:rsidR="003932FC" w:rsidRDefault="003932FC" w:rsidP="003932FC">
      <w:pPr>
        <w:pStyle w:val="CordiaNew"/>
        <w:tabs>
          <w:tab w:val="clear" w:pos="4153"/>
          <w:tab w:val="left" w:pos="426"/>
          <w:tab w:val="num" w:pos="502"/>
        </w:tabs>
        <w:ind w:left="426"/>
        <w:jc w:val="thaiDistribute"/>
        <w:rPr>
          <w:rFonts w:ascii="Browallia New" w:eastAsia="Arial Unicode MS" w:hAnsi="Browallia New" w:cs="Browallia New"/>
          <w:b/>
          <w:bCs/>
          <w:sz w:val="28"/>
          <w:szCs w:val="28"/>
          <w:lang w:val="en-ZA"/>
        </w:rPr>
      </w:pPr>
    </w:p>
    <w:p w14:paraId="04E89E7F" w14:textId="5051889F" w:rsidR="003932FC" w:rsidRPr="003932FC" w:rsidRDefault="003932FC" w:rsidP="0039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lang w:val="en-ZA" w:eastAsia="th-TH"/>
        </w:rPr>
      </w:pPr>
      <w:r>
        <w:rPr>
          <w:rFonts w:ascii="Browallia New" w:eastAsia="Arial Unicode MS" w:hAnsi="Browallia New" w:cs="Browallia New"/>
          <w:b/>
          <w:bCs/>
          <w:sz w:val="28"/>
          <w:szCs w:val="28"/>
          <w:lang w:val="en-ZA"/>
        </w:rPr>
        <w:br w:type="page"/>
      </w:r>
    </w:p>
    <w:p w14:paraId="45DCE034" w14:textId="306D100A" w:rsidR="005E4479" w:rsidRPr="007375E3" w:rsidRDefault="005E4479" w:rsidP="005E4479">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7375E3">
        <w:rPr>
          <w:rFonts w:ascii="Browallia New" w:eastAsia="Arial Unicode MS" w:hAnsi="Browallia New" w:cs="Browallia New"/>
          <w:b/>
          <w:bCs/>
          <w:sz w:val="28"/>
          <w:szCs w:val="28"/>
          <w:cs/>
        </w:rPr>
        <w:lastRenderedPageBreak/>
        <w:t>รายการกับบุคคลหรือกิจการที่เกี่ยวข้องกัน</w:t>
      </w:r>
    </w:p>
    <w:p w14:paraId="1067C870" w14:textId="77777777" w:rsidR="00210B8D" w:rsidRPr="007E5657" w:rsidRDefault="00210B8D" w:rsidP="00CD70F7">
      <w:pPr>
        <w:tabs>
          <w:tab w:val="clear" w:pos="907"/>
          <w:tab w:val="left" w:pos="1350"/>
        </w:tabs>
        <w:spacing w:line="240" w:lineRule="auto"/>
        <w:ind w:left="432"/>
        <w:jc w:val="thaiDistribute"/>
        <w:rPr>
          <w:rFonts w:ascii="Browallia New" w:eastAsia="Arial Unicode MS" w:hAnsi="Browallia New" w:cs="Browallia New"/>
          <w:sz w:val="22"/>
          <w:szCs w:val="22"/>
          <w:lang w:val="en-ZA"/>
        </w:rPr>
      </w:pPr>
    </w:p>
    <w:p w14:paraId="217DD27C" w14:textId="27E3A4D1" w:rsidR="000106E0" w:rsidRPr="007E5657" w:rsidRDefault="0079000A" w:rsidP="002734DF">
      <w:pPr>
        <w:spacing w:line="240" w:lineRule="auto"/>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บุคคลหรือกิจการที่เกี่ยวข้องกันกับบริษัท</w:t>
      </w:r>
      <w:r w:rsidRPr="007E5657">
        <w:rPr>
          <w:rFonts w:ascii="Browallia New" w:hAnsi="Browallia New" w:cs="Browallia New"/>
          <w:sz w:val="28"/>
          <w:szCs w:val="28"/>
          <w:lang w:val="en-GB"/>
        </w:rPr>
        <w:t xml:space="preserve"> </w:t>
      </w:r>
      <w:r w:rsidRPr="007E5657">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7E5657">
        <w:rPr>
          <w:rFonts w:ascii="Browallia New" w:hAnsi="Browallia New" w:cs="Browallia New"/>
          <w:sz w:val="28"/>
          <w:szCs w:val="28"/>
          <w:cs/>
          <w:lang w:val="en-GB"/>
        </w:rPr>
        <w:br/>
        <w:t xml:space="preserve">ที่เกี่ยวข้องกับบุคคลเหล่านั้น </w:t>
      </w:r>
    </w:p>
    <w:p w14:paraId="47E6D3B1" w14:textId="77777777" w:rsidR="008A2058" w:rsidRPr="007E5657" w:rsidRDefault="008A2058" w:rsidP="002734DF">
      <w:pPr>
        <w:spacing w:line="240" w:lineRule="auto"/>
        <w:ind w:left="426"/>
        <w:jc w:val="thaiDistribute"/>
        <w:rPr>
          <w:rFonts w:ascii="Browallia New" w:hAnsi="Browallia New" w:cs="Browallia New"/>
          <w:sz w:val="28"/>
          <w:szCs w:val="28"/>
          <w:lang w:val="en-GB"/>
        </w:rPr>
      </w:pPr>
    </w:p>
    <w:p w14:paraId="10FD3BF9" w14:textId="24EEEC35" w:rsidR="000106E0" w:rsidRPr="007E5657" w:rsidRDefault="00FC74A5" w:rsidP="0079000A">
      <w:pPr>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lang w:val="en-GB"/>
        </w:rPr>
        <w:t>ลักษณะความสัมพันธ์</w:t>
      </w:r>
      <w:r w:rsidR="003C68DC">
        <w:rPr>
          <w:rFonts w:ascii="Browallia New" w:hAnsi="Browallia New" w:cs="Browallia New" w:hint="cs"/>
          <w:sz w:val="28"/>
          <w:szCs w:val="28"/>
          <w:cs/>
          <w:lang w:val="en-GB"/>
        </w:rPr>
        <w:t>ระหว่างบุคคลและกิจการที่เกี่ยวข้องกัน</w:t>
      </w:r>
      <w:r w:rsidR="00832B19" w:rsidRPr="007E5657">
        <w:rPr>
          <w:rFonts w:ascii="Browallia New" w:hAnsi="Browallia New" w:cs="Browallia New"/>
          <w:sz w:val="28"/>
          <w:szCs w:val="28"/>
        </w:rPr>
        <w:t xml:space="preserve"> </w:t>
      </w:r>
      <w:r w:rsidR="003C68DC">
        <w:rPr>
          <w:rFonts w:ascii="Browallia New" w:hAnsi="Browallia New" w:cs="Browallia New" w:hint="cs"/>
          <w:sz w:val="28"/>
          <w:szCs w:val="28"/>
          <w:cs/>
        </w:rPr>
        <w:t>สามารถ</w:t>
      </w:r>
      <w:r w:rsidR="00832B19" w:rsidRPr="007E5657">
        <w:rPr>
          <w:rFonts w:ascii="Browallia New" w:hAnsi="Browallia New" w:cs="Browallia New"/>
          <w:sz w:val="28"/>
          <w:szCs w:val="28"/>
          <w:cs/>
        </w:rPr>
        <w:t>สรุปได้ดังนี้</w:t>
      </w:r>
    </w:p>
    <w:p w14:paraId="032C6896" w14:textId="77777777" w:rsidR="00E900F4" w:rsidRPr="00D44BA4" w:rsidRDefault="00E900F4" w:rsidP="004A1F0C">
      <w:pPr>
        <w:tabs>
          <w:tab w:val="clear" w:pos="907"/>
          <w:tab w:val="left" w:pos="1350"/>
        </w:tabs>
        <w:spacing w:line="240" w:lineRule="auto"/>
        <w:jc w:val="thaiDistribute"/>
        <w:rPr>
          <w:rFonts w:ascii="Browallia New" w:eastAsia="Arial Unicode MS" w:hAnsi="Browallia New" w:cs="Browallia New"/>
          <w:sz w:val="28"/>
          <w:szCs w:val="28"/>
        </w:rPr>
      </w:pPr>
    </w:p>
    <w:tbl>
      <w:tblPr>
        <w:tblW w:w="9024" w:type="dxa"/>
        <w:tblInd w:w="426" w:type="dxa"/>
        <w:tblCellMar>
          <w:left w:w="57" w:type="dxa"/>
          <w:right w:w="57" w:type="dxa"/>
        </w:tblCellMar>
        <w:tblLook w:val="0000" w:firstRow="0" w:lastRow="0" w:firstColumn="0" w:lastColumn="0" w:noHBand="0" w:noVBand="0"/>
      </w:tblPr>
      <w:tblGrid>
        <w:gridCol w:w="5196"/>
        <w:gridCol w:w="3828"/>
      </w:tblGrid>
      <w:tr w:rsidR="00DF7AB2" w:rsidRPr="009120A7" w14:paraId="24F60F53" w14:textId="77777777" w:rsidTr="001E52A7">
        <w:trPr>
          <w:trHeight w:val="80"/>
        </w:trPr>
        <w:tc>
          <w:tcPr>
            <w:tcW w:w="5196" w:type="dxa"/>
            <w:tcBorders>
              <w:top w:val="nil"/>
              <w:left w:val="nil"/>
              <w:right w:val="nil"/>
            </w:tcBorders>
            <w:noWrap/>
            <w:vAlign w:val="center"/>
          </w:tcPr>
          <w:p w14:paraId="1A4632F0" w14:textId="6377973B" w:rsidR="00DF7AB2" w:rsidRPr="00683AC1" w:rsidRDefault="005123C9" w:rsidP="001E52A7">
            <w:pPr>
              <w:pBdr>
                <w:bottom w:val="single" w:sz="4" w:space="1" w:color="auto"/>
              </w:pBdr>
              <w:spacing w:line="240" w:lineRule="auto"/>
              <w:ind w:left="60" w:right="78"/>
              <w:jc w:val="center"/>
              <w:rPr>
                <w:rFonts w:ascii="Browallia New" w:hAnsi="Browallia New" w:cs="Browallia New"/>
                <w:sz w:val="26"/>
                <w:szCs w:val="26"/>
              </w:rPr>
            </w:pPr>
            <w:r w:rsidRPr="00683AC1">
              <w:rPr>
                <w:rFonts w:ascii="Browallia New" w:hAnsi="Browallia New" w:cs="Browallia New"/>
                <w:sz w:val="26"/>
                <w:szCs w:val="26"/>
                <w:cs/>
              </w:rPr>
              <w:t>กิจการที่เกี่ยวข้องกัน</w:t>
            </w:r>
          </w:p>
        </w:tc>
        <w:tc>
          <w:tcPr>
            <w:tcW w:w="3828" w:type="dxa"/>
            <w:tcBorders>
              <w:top w:val="nil"/>
              <w:left w:val="nil"/>
              <w:right w:val="nil"/>
            </w:tcBorders>
            <w:noWrap/>
            <w:vAlign w:val="center"/>
          </w:tcPr>
          <w:p w14:paraId="779B897A" w14:textId="77777777" w:rsidR="00DF7AB2" w:rsidRPr="00683AC1" w:rsidRDefault="00DF7AB2" w:rsidP="001E52A7">
            <w:pPr>
              <w:pBdr>
                <w:bottom w:val="single" w:sz="4" w:space="1" w:color="auto"/>
              </w:pBdr>
              <w:tabs>
                <w:tab w:val="clear" w:pos="3742"/>
                <w:tab w:val="left" w:pos="3594"/>
              </w:tabs>
              <w:spacing w:line="240" w:lineRule="auto"/>
              <w:ind w:left="84" w:right="36"/>
              <w:jc w:val="center"/>
              <w:rPr>
                <w:rFonts w:ascii="Browallia New" w:hAnsi="Browallia New" w:cs="Browallia New"/>
                <w:sz w:val="26"/>
                <w:szCs w:val="26"/>
              </w:rPr>
            </w:pPr>
            <w:r w:rsidRPr="00683AC1">
              <w:rPr>
                <w:rFonts w:ascii="Browallia New" w:hAnsi="Browallia New" w:cs="Browallia New"/>
                <w:sz w:val="26"/>
                <w:szCs w:val="26"/>
                <w:cs/>
              </w:rPr>
              <w:t>ลักษณะความสัมพันธ์</w:t>
            </w:r>
          </w:p>
        </w:tc>
      </w:tr>
      <w:tr w:rsidR="002E7CF2" w:rsidRPr="009120A7" w14:paraId="7EDB7971" w14:textId="77777777" w:rsidTr="00224239">
        <w:trPr>
          <w:trHeight w:val="335"/>
        </w:trPr>
        <w:tc>
          <w:tcPr>
            <w:tcW w:w="5196" w:type="dxa"/>
            <w:tcBorders>
              <w:left w:val="nil"/>
              <w:right w:val="nil"/>
            </w:tcBorders>
            <w:noWrap/>
            <w:vAlign w:val="center"/>
          </w:tcPr>
          <w:p w14:paraId="60099955" w14:textId="77777777" w:rsidR="002E7CF2" w:rsidRPr="009120A7" w:rsidRDefault="002E7CF2" w:rsidP="00DF7AB2">
            <w:pPr>
              <w:spacing w:line="240" w:lineRule="auto"/>
              <w:jc w:val="center"/>
              <w:rPr>
                <w:rFonts w:ascii="Browallia New" w:hAnsi="Browallia New" w:cs="Browallia New"/>
                <w:sz w:val="20"/>
                <w:szCs w:val="20"/>
                <w:highlight w:val="yellow"/>
                <w:cs/>
              </w:rPr>
            </w:pPr>
          </w:p>
        </w:tc>
        <w:tc>
          <w:tcPr>
            <w:tcW w:w="3828" w:type="dxa"/>
            <w:tcBorders>
              <w:left w:val="nil"/>
              <w:right w:val="nil"/>
            </w:tcBorders>
            <w:noWrap/>
            <w:vAlign w:val="center"/>
          </w:tcPr>
          <w:p w14:paraId="66F923B3" w14:textId="6CA6D7B5" w:rsidR="002E7CF2" w:rsidRPr="009120A7" w:rsidRDefault="002E7CF2" w:rsidP="00DF7AB2">
            <w:pPr>
              <w:spacing w:line="240" w:lineRule="auto"/>
              <w:jc w:val="center"/>
              <w:rPr>
                <w:rFonts w:ascii="Browallia New" w:hAnsi="Browallia New" w:cs="Browallia New"/>
                <w:sz w:val="20"/>
                <w:szCs w:val="20"/>
                <w:highlight w:val="yellow"/>
                <w:cs/>
              </w:rPr>
            </w:pPr>
          </w:p>
        </w:tc>
      </w:tr>
      <w:tr w:rsidR="000A2C06" w:rsidRPr="009120A7" w14:paraId="0BC917DB" w14:textId="77777777" w:rsidTr="00B43FC5">
        <w:trPr>
          <w:trHeight w:val="335"/>
        </w:trPr>
        <w:tc>
          <w:tcPr>
            <w:tcW w:w="5196" w:type="dxa"/>
            <w:tcBorders>
              <w:left w:val="nil"/>
              <w:right w:val="nil"/>
            </w:tcBorders>
            <w:noWrap/>
          </w:tcPr>
          <w:p w14:paraId="7F7BD686" w14:textId="366012ED" w:rsidR="000A2C06" w:rsidRPr="00B720E7" w:rsidRDefault="000A2C06" w:rsidP="009F6385">
            <w:pPr>
              <w:spacing w:line="240" w:lineRule="auto"/>
              <w:ind w:firstLine="212"/>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กิฟท์</w:t>
            </w:r>
            <w:r w:rsidRPr="000A2C06">
              <w:rPr>
                <w:rFonts w:ascii="Browallia New" w:hAnsi="Browallia New" w:cs="Browallia New"/>
                <w:sz w:val="26"/>
                <w:szCs w:val="26"/>
                <w:cs/>
              </w:rPr>
              <w:t xml:space="preserve"> </w:t>
            </w:r>
            <w:proofErr w:type="spellStart"/>
            <w:r w:rsidRPr="000A2C06">
              <w:rPr>
                <w:rFonts w:ascii="Browallia New" w:hAnsi="Browallia New" w:cs="Browallia New" w:hint="cs"/>
                <w:sz w:val="26"/>
                <w:szCs w:val="26"/>
                <w:cs/>
              </w:rPr>
              <w:t>ฮอสพิ</w:t>
            </w:r>
            <w:proofErr w:type="spellEnd"/>
            <w:r w:rsidRPr="000A2C06">
              <w:rPr>
                <w:rFonts w:ascii="Browallia New" w:hAnsi="Browallia New" w:cs="Browallia New" w:hint="cs"/>
                <w:sz w:val="26"/>
                <w:szCs w:val="26"/>
                <w:cs/>
              </w:rPr>
              <w:t>ทอลลิตี้</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right w:val="nil"/>
            </w:tcBorders>
            <w:noWrap/>
          </w:tcPr>
          <w:p w14:paraId="4CE1C180" w14:textId="0219EC50" w:rsidR="000A2C06" w:rsidRPr="009D379B" w:rsidRDefault="000A2C06" w:rsidP="00572539">
            <w:pPr>
              <w:spacing w:line="240" w:lineRule="auto"/>
              <w:ind w:firstLine="212"/>
              <w:rPr>
                <w:rFonts w:ascii="Browallia New" w:hAnsi="Browallia New" w:cs="Browallia New"/>
                <w:sz w:val="26"/>
                <w:szCs w:val="26"/>
                <w:cs/>
              </w:rPr>
            </w:pPr>
            <w:r w:rsidRPr="000A2C06">
              <w:rPr>
                <w:rFonts w:ascii="Browallia New" w:hAnsi="Browallia New" w:cs="Browallia New"/>
                <w:sz w:val="26"/>
                <w:szCs w:val="26"/>
                <w:cs/>
              </w:rPr>
              <w:t>บริษัทย่อย</w:t>
            </w:r>
          </w:p>
        </w:tc>
      </w:tr>
      <w:tr w:rsidR="000A2C06" w:rsidRPr="009120A7" w14:paraId="5BDDCE73" w14:textId="77777777">
        <w:trPr>
          <w:trHeight w:val="335"/>
        </w:trPr>
        <w:tc>
          <w:tcPr>
            <w:tcW w:w="5196" w:type="dxa"/>
            <w:tcBorders>
              <w:left w:val="nil"/>
              <w:bottom w:val="nil"/>
              <w:right w:val="nil"/>
            </w:tcBorders>
            <w:noWrap/>
          </w:tcPr>
          <w:p w14:paraId="6A4F4AD5" w14:textId="32D91B6F" w:rsidR="000A2C06" w:rsidRPr="000A2C06" w:rsidRDefault="000A2C06" w:rsidP="009F6385">
            <w:pPr>
              <w:spacing w:line="240" w:lineRule="auto"/>
              <w:ind w:firstLine="212"/>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proofErr w:type="spellStart"/>
            <w:r w:rsidRPr="000A2C06">
              <w:rPr>
                <w:rFonts w:ascii="Browallia New" w:hAnsi="Browallia New" w:cs="Browallia New" w:hint="cs"/>
                <w:sz w:val="26"/>
                <w:szCs w:val="26"/>
                <w:cs/>
              </w:rPr>
              <w:t>เพ็ท</w:t>
            </w:r>
            <w:proofErr w:type="spellEnd"/>
            <w:r w:rsidRPr="000A2C06">
              <w:rPr>
                <w:rFonts w:ascii="Browallia New" w:hAnsi="Browallia New" w:cs="Browallia New" w:hint="cs"/>
                <w:sz w:val="26"/>
                <w:szCs w:val="26"/>
                <w:cs/>
              </w:rPr>
              <w:t>ออล</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bottom w:val="nil"/>
            </w:tcBorders>
            <w:noWrap/>
          </w:tcPr>
          <w:p w14:paraId="7EF6C483" w14:textId="74A5F8A2" w:rsidR="000A2C06" w:rsidRPr="000A2C06" w:rsidRDefault="000A2C06" w:rsidP="00572539">
            <w:pPr>
              <w:spacing w:line="240" w:lineRule="auto"/>
              <w:ind w:firstLine="212"/>
              <w:rPr>
                <w:rFonts w:ascii="Browallia New" w:hAnsi="Browallia New" w:cs="Browallia New"/>
                <w:sz w:val="26"/>
                <w:szCs w:val="26"/>
                <w:cs/>
              </w:rPr>
            </w:pPr>
            <w:r w:rsidRPr="000A2C06">
              <w:rPr>
                <w:rFonts w:ascii="Browallia New" w:hAnsi="Browallia New" w:cs="Browallia New"/>
                <w:sz w:val="26"/>
                <w:szCs w:val="26"/>
                <w:cs/>
              </w:rPr>
              <w:t>บริษัทย่อย</w:t>
            </w:r>
          </w:p>
        </w:tc>
      </w:tr>
      <w:tr w:rsidR="000A2C06" w:rsidRPr="009120A7" w14:paraId="5AAB3A8A" w14:textId="77777777">
        <w:trPr>
          <w:trHeight w:val="335"/>
        </w:trPr>
        <w:tc>
          <w:tcPr>
            <w:tcW w:w="5196" w:type="dxa"/>
            <w:tcBorders>
              <w:left w:val="nil"/>
              <w:right w:val="nil"/>
            </w:tcBorders>
            <w:noWrap/>
          </w:tcPr>
          <w:p w14:paraId="59D37730" w14:textId="2EC7653E" w:rsidR="000A2C06" w:rsidRPr="000A2C06" w:rsidRDefault="000A2C06" w:rsidP="009F6385">
            <w:pPr>
              <w:spacing w:line="240" w:lineRule="auto"/>
              <w:ind w:firstLine="212"/>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proofErr w:type="spellStart"/>
            <w:r w:rsidRPr="000A2C06">
              <w:rPr>
                <w:rFonts w:ascii="Browallia New" w:hAnsi="Browallia New" w:cs="Browallia New" w:hint="cs"/>
                <w:sz w:val="26"/>
                <w:szCs w:val="26"/>
                <w:cs/>
              </w:rPr>
              <w:t>อะ</w:t>
            </w:r>
            <w:proofErr w:type="spellEnd"/>
            <w:r w:rsidRPr="000A2C06">
              <w:rPr>
                <w:rFonts w:ascii="Browallia New" w:hAnsi="Browallia New" w:cs="Browallia New" w:hint="cs"/>
                <w:sz w:val="26"/>
                <w:szCs w:val="26"/>
                <w:cs/>
              </w:rPr>
              <w:t>ลอตเท</w:t>
            </w:r>
            <w:proofErr w:type="spellStart"/>
            <w:r w:rsidRPr="000A2C06">
              <w:rPr>
                <w:rFonts w:ascii="Browallia New" w:hAnsi="Browallia New" w:cs="Browallia New" w:hint="cs"/>
                <w:sz w:val="26"/>
                <w:szCs w:val="26"/>
                <w:cs/>
              </w:rPr>
              <w:t>็ค</w:t>
            </w:r>
            <w:proofErr w:type="spellEnd"/>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tcBorders>
            <w:noWrap/>
          </w:tcPr>
          <w:p w14:paraId="20904B73" w14:textId="276791A3" w:rsidR="000A2C06" w:rsidRPr="000A2C06" w:rsidRDefault="000A2C06" w:rsidP="009F6385">
            <w:pPr>
              <w:spacing w:line="240" w:lineRule="auto"/>
              <w:ind w:firstLine="212"/>
              <w:rPr>
                <w:rFonts w:ascii="Browallia New" w:hAnsi="Browallia New" w:cs="Browallia New"/>
                <w:sz w:val="26"/>
                <w:szCs w:val="26"/>
                <w:cs/>
              </w:rPr>
            </w:pPr>
            <w:r w:rsidRPr="000A2C06">
              <w:rPr>
                <w:rFonts w:ascii="Browallia New" w:hAnsi="Browallia New" w:cs="Browallia New" w:hint="cs"/>
                <w:sz w:val="26"/>
                <w:szCs w:val="26"/>
                <w:cs/>
              </w:rPr>
              <w:t>บริษัทย่อย</w:t>
            </w:r>
          </w:p>
        </w:tc>
      </w:tr>
      <w:tr w:rsidR="000A2C06" w:rsidRPr="009120A7" w14:paraId="26E19267" w14:textId="77777777">
        <w:trPr>
          <w:trHeight w:val="335"/>
        </w:trPr>
        <w:tc>
          <w:tcPr>
            <w:tcW w:w="5196" w:type="dxa"/>
            <w:tcBorders>
              <w:left w:val="nil"/>
              <w:bottom w:val="nil"/>
              <w:right w:val="nil"/>
            </w:tcBorders>
            <w:noWrap/>
          </w:tcPr>
          <w:p w14:paraId="57044D7F" w14:textId="0504F4D3" w:rsidR="000A2C06" w:rsidRPr="000A2C06" w:rsidRDefault="00BF5EB5" w:rsidP="009F6385">
            <w:pPr>
              <w:spacing w:line="240" w:lineRule="auto"/>
              <w:ind w:firstLine="212"/>
              <w:rPr>
                <w:rFonts w:ascii="Browallia New" w:hAnsi="Browallia New" w:cs="Browallia New"/>
                <w:sz w:val="26"/>
                <w:szCs w:val="26"/>
                <w:cs/>
              </w:rPr>
            </w:pPr>
            <w:r w:rsidRPr="00BF5EB5">
              <w:rPr>
                <w:rFonts w:ascii="Browallia New" w:hAnsi="Browallia New" w:cs="Browallia New" w:hint="cs"/>
                <w:sz w:val="26"/>
                <w:szCs w:val="26"/>
                <w:cs/>
              </w:rPr>
              <w:t>บริษัท เมลอน ไทย จำกัด</w:t>
            </w:r>
          </w:p>
        </w:tc>
        <w:tc>
          <w:tcPr>
            <w:tcW w:w="3828" w:type="dxa"/>
            <w:tcBorders>
              <w:left w:val="nil"/>
              <w:bottom w:val="nil"/>
            </w:tcBorders>
            <w:noWrap/>
          </w:tcPr>
          <w:p w14:paraId="5B1DF234" w14:textId="13446531" w:rsidR="000A2C06" w:rsidRPr="000A2C06" w:rsidRDefault="00BF5EB5" w:rsidP="009F6385">
            <w:pPr>
              <w:spacing w:line="240" w:lineRule="auto"/>
              <w:ind w:firstLine="212"/>
              <w:rPr>
                <w:rFonts w:ascii="Browallia New" w:hAnsi="Browallia New" w:cs="Browallia New"/>
                <w:sz w:val="26"/>
                <w:szCs w:val="26"/>
                <w:cs/>
              </w:rPr>
            </w:pPr>
            <w:r w:rsidRPr="00BF5EB5">
              <w:rPr>
                <w:rFonts w:ascii="Browallia New" w:hAnsi="Browallia New" w:cs="Browallia New" w:hint="cs"/>
                <w:sz w:val="26"/>
                <w:szCs w:val="26"/>
                <w:cs/>
              </w:rPr>
              <w:t>บริษัทย่อยทางอ้อม</w:t>
            </w:r>
          </w:p>
        </w:tc>
      </w:tr>
      <w:tr w:rsidR="00F17B05" w:rsidRPr="009120A7" w14:paraId="68AE1224" w14:textId="77777777">
        <w:trPr>
          <w:trHeight w:val="335"/>
        </w:trPr>
        <w:tc>
          <w:tcPr>
            <w:tcW w:w="5196" w:type="dxa"/>
            <w:tcBorders>
              <w:left w:val="nil"/>
              <w:right w:val="nil"/>
            </w:tcBorders>
            <w:noWrap/>
          </w:tcPr>
          <w:p w14:paraId="0FBBBAEF" w14:textId="34C391A0"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บีม</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เอ็กซ์</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2FFF1AA6" w14:textId="2DD5F29B"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37BFDFD2" w14:textId="77777777">
        <w:trPr>
          <w:trHeight w:val="335"/>
        </w:trPr>
        <w:tc>
          <w:tcPr>
            <w:tcW w:w="5196" w:type="dxa"/>
            <w:tcBorders>
              <w:left w:val="nil"/>
              <w:right w:val="nil"/>
            </w:tcBorders>
            <w:noWrap/>
          </w:tcPr>
          <w:p w14:paraId="57EF12F0" w14:textId="6B95AB63"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009F6385" w:rsidRPr="009D379B">
              <w:rPr>
                <w:rFonts w:ascii="Browallia New" w:hAnsi="Browallia New" w:cs="Browallia New"/>
                <w:sz w:val="26"/>
                <w:szCs w:val="26"/>
                <w:cs/>
              </w:rPr>
              <w:t>โอโคโนมิ (ไทยแลนด์)</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09B67554" w14:textId="2FD88AE1"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5985699F" w14:textId="77777777">
        <w:trPr>
          <w:trHeight w:val="335"/>
        </w:trPr>
        <w:tc>
          <w:tcPr>
            <w:tcW w:w="5196" w:type="dxa"/>
            <w:tcBorders>
              <w:left w:val="nil"/>
              <w:right w:val="nil"/>
            </w:tcBorders>
            <w:noWrap/>
          </w:tcPr>
          <w:p w14:paraId="0BA86E6D" w14:textId="1E667608" w:rsidR="00F17B05" w:rsidRPr="00F17B05" w:rsidRDefault="009F6385" w:rsidP="009F6385">
            <w:pPr>
              <w:spacing w:line="240" w:lineRule="auto"/>
              <w:ind w:firstLine="212"/>
              <w:rPr>
                <w:rFonts w:ascii="Browallia New" w:hAnsi="Browallia New" w:cs="Browallia New"/>
                <w:sz w:val="26"/>
                <w:szCs w:val="26"/>
                <w:cs/>
              </w:rPr>
            </w:pPr>
            <w:r w:rsidRPr="009D379B">
              <w:rPr>
                <w:rFonts w:ascii="Browallia New" w:hAnsi="Browallia New" w:cs="Browallia New"/>
                <w:sz w:val="26"/>
                <w:szCs w:val="26"/>
                <w:cs/>
              </w:rPr>
              <w:t xml:space="preserve">บริษัท </w:t>
            </w:r>
            <w:proofErr w:type="spellStart"/>
            <w:r w:rsidRPr="009D379B">
              <w:rPr>
                <w:rFonts w:ascii="Browallia New" w:hAnsi="Browallia New" w:cs="Browallia New"/>
                <w:sz w:val="26"/>
                <w:szCs w:val="26"/>
                <w:cs/>
              </w:rPr>
              <w:t>เชษฐ</w:t>
            </w:r>
            <w:proofErr w:type="spellEnd"/>
            <w:r w:rsidRPr="009D379B">
              <w:rPr>
                <w:rFonts w:ascii="Browallia New" w:hAnsi="Browallia New" w:cs="Browallia New"/>
                <w:sz w:val="26"/>
                <w:szCs w:val="26"/>
                <w:cs/>
              </w:rPr>
              <w:t>โชติ โฮล</w:t>
            </w:r>
            <w:proofErr w:type="spellStart"/>
            <w:r w:rsidRPr="009D379B">
              <w:rPr>
                <w:rFonts w:ascii="Browallia New" w:hAnsi="Browallia New" w:cs="Browallia New"/>
                <w:sz w:val="26"/>
                <w:szCs w:val="26"/>
                <w:cs/>
              </w:rPr>
              <w:t>ดิ้งส์</w:t>
            </w:r>
            <w:proofErr w:type="spellEnd"/>
            <w:r w:rsidRPr="009D379B">
              <w:rPr>
                <w:rFonts w:ascii="Browallia New" w:hAnsi="Browallia New" w:cs="Browallia New"/>
                <w:sz w:val="26"/>
                <w:szCs w:val="26"/>
                <w:cs/>
              </w:rPr>
              <w:t xml:space="preserve"> จำกัด</w:t>
            </w:r>
          </w:p>
        </w:tc>
        <w:tc>
          <w:tcPr>
            <w:tcW w:w="3828" w:type="dxa"/>
            <w:tcBorders>
              <w:left w:val="nil"/>
            </w:tcBorders>
            <w:noWrap/>
          </w:tcPr>
          <w:p w14:paraId="57A113E7" w14:textId="4961B873" w:rsidR="00F17B05" w:rsidRPr="00F17B05" w:rsidRDefault="00A96180"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75AAFFE8" w14:textId="77777777">
        <w:trPr>
          <w:trHeight w:val="335"/>
        </w:trPr>
        <w:tc>
          <w:tcPr>
            <w:tcW w:w="5196" w:type="dxa"/>
            <w:tcBorders>
              <w:left w:val="nil"/>
              <w:right w:val="nil"/>
            </w:tcBorders>
            <w:noWrap/>
          </w:tcPr>
          <w:p w14:paraId="4628996B" w14:textId="0F46B979"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009F6385" w:rsidRPr="009D379B">
              <w:rPr>
                <w:rFonts w:ascii="Browallia New" w:hAnsi="Browallia New" w:cs="Browallia New"/>
                <w:sz w:val="26"/>
                <w:szCs w:val="26"/>
                <w:cs/>
              </w:rPr>
              <w:t>โรส สตูดิโอ</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1E9282A7" w14:textId="7645FDA1" w:rsidR="00F17B05" w:rsidRPr="00F17B05" w:rsidRDefault="00A96180"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120E09" w:rsidRPr="009120A7" w14:paraId="4EE9BBCB" w14:textId="77777777" w:rsidTr="00124E5C">
        <w:trPr>
          <w:trHeight w:val="335"/>
        </w:trPr>
        <w:tc>
          <w:tcPr>
            <w:tcW w:w="5196" w:type="dxa"/>
            <w:tcBorders>
              <w:left w:val="nil"/>
              <w:right w:val="nil"/>
            </w:tcBorders>
            <w:noWrap/>
          </w:tcPr>
          <w:p w14:paraId="0B3D38BA" w14:textId="446CFD1C" w:rsidR="00120E09" w:rsidRPr="00F17B05" w:rsidRDefault="00120E09" w:rsidP="009F6385">
            <w:pPr>
              <w:spacing w:line="240" w:lineRule="auto"/>
              <w:ind w:firstLine="212"/>
              <w:rPr>
                <w:rFonts w:ascii="Browallia New" w:hAnsi="Browallia New" w:cs="Browallia New"/>
                <w:sz w:val="26"/>
                <w:szCs w:val="26"/>
                <w:cs/>
              </w:rPr>
            </w:pPr>
            <w:r w:rsidRPr="00120E09">
              <w:rPr>
                <w:rFonts w:ascii="Browallia New" w:hAnsi="Browallia New" w:cs="Browallia New"/>
                <w:sz w:val="26"/>
                <w:szCs w:val="26"/>
                <w:cs/>
              </w:rPr>
              <w:t xml:space="preserve">บริษัท </w:t>
            </w:r>
            <w:proofErr w:type="spellStart"/>
            <w:r w:rsidR="009F6385" w:rsidRPr="009D379B">
              <w:rPr>
                <w:rFonts w:ascii="Browallia New" w:hAnsi="Browallia New" w:cs="Browallia New"/>
                <w:sz w:val="26"/>
                <w:szCs w:val="26"/>
                <w:cs/>
              </w:rPr>
              <w:t>เชษฐ</w:t>
            </w:r>
            <w:proofErr w:type="spellEnd"/>
            <w:r w:rsidR="009F6385" w:rsidRPr="009D379B">
              <w:rPr>
                <w:rFonts w:ascii="Browallia New" w:hAnsi="Browallia New" w:cs="Browallia New"/>
                <w:sz w:val="26"/>
                <w:szCs w:val="26"/>
                <w:cs/>
              </w:rPr>
              <w:t>โชติ</w:t>
            </w:r>
            <w:r w:rsidRPr="00120E09">
              <w:rPr>
                <w:rFonts w:ascii="Browallia New" w:hAnsi="Browallia New" w:cs="Browallia New"/>
                <w:sz w:val="26"/>
                <w:szCs w:val="26"/>
                <w:cs/>
              </w:rPr>
              <w:t xml:space="preserve"> จำกัด</w:t>
            </w:r>
          </w:p>
        </w:tc>
        <w:tc>
          <w:tcPr>
            <w:tcW w:w="3828" w:type="dxa"/>
            <w:tcBorders>
              <w:left w:val="nil"/>
            </w:tcBorders>
            <w:noWrap/>
          </w:tcPr>
          <w:p w14:paraId="46B5FE4D" w14:textId="7AF82AA9" w:rsidR="00120E09" w:rsidRPr="00F17B05" w:rsidRDefault="00120E09" w:rsidP="009F6385">
            <w:pPr>
              <w:spacing w:line="240" w:lineRule="auto"/>
              <w:ind w:firstLine="212"/>
              <w:rPr>
                <w:rFonts w:ascii="Browallia New" w:hAnsi="Browallia New" w:cs="Browallia New"/>
                <w:sz w:val="26"/>
                <w:szCs w:val="26"/>
                <w:cs/>
              </w:rPr>
            </w:pPr>
            <w:r w:rsidRPr="00120E09">
              <w:rPr>
                <w:rFonts w:ascii="Browallia New" w:hAnsi="Browallia New" w:cs="Browallia New"/>
                <w:sz w:val="26"/>
                <w:szCs w:val="26"/>
                <w:cs/>
              </w:rPr>
              <w:t>มี</w:t>
            </w:r>
            <w:r w:rsidR="009F6385" w:rsidRPr="009F6385">
              <w:rPr>
                <w:rFonts w:ascii="Browallia New" w:hAnsi="Browallia New" w:cs="Browallia New"/>
                <w:sz w:val="26"/>
                <w:szCs w:val="26"/>
                <w:cs/>
              </w:rPr>
              <w:t>กรรมการบริษัทและ</w:t>
            </w:r>
            <w:r w:rsidRPr="00120E09">
              <w:rPr>
                <w:rFonts w:ascii="Browallia New" w:hAnsi="Browallia New" w:cs="Browallia New"/>
                <w:sz w:val="26"/>
                <w:szCs w:val="26"/>
                <w:cs/>
              </w:rPr>
              <w:t>ผู้ถือหุ้นร่วมกัน</w:t>
            </w:r>
          </w:p>
        </w:tc>
      </w:tr>
      <w:tr w:rsidR="00C143E3" w:rsidRPr="009120A7" w14:paraId="1DC553C1" w14:textId="77777777" w:rsidTr="00124E5C">
        <w:trPr>
          <w:trHeight w:val="335"/>
        </w:trPr>
        <w:tc>
          <w:tcPr>
            <w:tcW w:w="5196" w:type="dxa"/>
            <w:tcBorders>
              <w:left w:val="nil"/>
              <w:right w:val="nil"/>
            </w:tcBorders>
            <w:noWrap/>
          </w:tcPr>
          <w:p w14:paraId="74B91D67" w14:textId="6AC9EC9D" w:rsidR="00C143E3" w:rsidRPr="00F17B05" w:rsidRDefault="00C143E3" w:rsidP="009F6385">
            <w:pPr>
              <w:spacing w:line="240" w:lineRule="auto"/>
              <w:ind w:firstLine="212"/>
              <w:rPr>
                <w:rFonts w:ascii="Browallia New" w:hAnsi="Browallia New" w:cs="Browallia New"/>
                <w:sz w:val="26"/>
                <w:szCs w:val="26"/>
                <w:cs/>
              </w:rPr>
            </w:pPr>
            <w:r w:rsidRPr="00C143E3">
              <w:rPr>
                <w:rFonts w:ascii="Browallia New" w:hAnsi="Browallia New" w:cs="Browallia New"/>
                <w:sz w:val="26"/>
                <w:szCs w:val="26"/>
                <w:cs/>
              </w:rPr>
              <w:t xml:space="preserve">บริษัท </w:t>
            </w:r>
            <w:r w:rsidR="009F6385" w:rsidRPr="009D379B">
              <w:rPr>
                <w:rFonts w:ascii="Browallia New" w:hAnsi="Browallia New" w:cs="Browallia New"/>
                <w:sz w:val="26"/>
                <w:szCs w:val="26"/>
                <w:cs/>
              </w:rPr>
              <w:t>อาร์เอส</w:t>
            </w:r>
            <w:r w:rsidRPr="00C143E3">
              <w:rPr>
                <w:rFonts w:ascii="Browallia New" w:hAnsi="Browallia New" w:cs="Browallia New"/>
                <w:sz w:val="26"/>
                <w:szCs w:val="26"/>
                <w:cs/>
              </w:rPr>
              <w:t xml:space="preserve"> จำกัด</w:t>
            </w:r>
            <w:r w:rsidR="009F6385" w:rsidRPr="009D379B">
              <w:rPr>
                <w:rFonts w:ascii="Browallia New" w:hAnsi="Browallia New" w:cs="Browallia New"/>
                <w:sz w:val="26"/>
                <w:szCs w:val="26"/>
                <w:cs/>
              </w:rPr>
              <w:t xml:space="preserve"> (มหาชน)</w:t>
            </w:r>
          </w:p>
        </w:tc>
        <w:tc>
          <w:tcPr>
            <w:tcW w:w="3828" w:type="dxa"/>
            <w:tcBorders>
              <w:left w:val="nil"/>
            </w:tcBorders>
            <w:noWrap/>
          </w:tcPr>
          <w:p w14:paraId="7CA9EBBB" w14:textId="434DF41E" w:rsidR="00C143E3" w:rsidRPr="00F17B05" w:rsidRDefault="00F44119" w:rsidP="009F6385">
            <w:pPr>
              <w:spacing w:line="240" w:lineRule="auto"/>
              <w:ind w:firstLine="212"/>
              <w:rPr>
                <w:rFonts w:ascii="Browallia New" w:hAnsi="Browallia New" w:cs="Browallia New"/>
                <w:sz w:val="26"/>
                <w:szCs w:val="26"/>
                <w:cs/>
              </w:rPr>
            </w:pPr>
            <w:r w:rsidRPr="00F44119">
              <w:rPr>
                <w:rFonts w:ascii="Browallia New" w:hAnsi="Browallia New" w:cs="Browallia New"/>
                <w:sz w:val="26"/>
                <w:szCs w:val="26"/>
                <w:cs/>
              </w:rPr>
              <w:t>มีกรรมการบริษัทร่วมกัน</w:t>
            </w:r>
          </w:p>
        </w:tc>
      </w:tr>
      <w:tr w:rsidR="00755BC1" w:rsidRPr="009120A7" w14:paraId="0D1D1E5E" w14:textId="77777777">
        <w:trPr>
          <w:trHeight w:val="335"/>
        </w:trPr>
        <w:tc>
          <w:tcPr>
            <w:tcW w:w="5196" w:type="dxa"/>
            <w:tcBorders>
              <w:left w:val="nil"/>
              <w:right w:val="nil"/>
            </w:tcBorders>
            <w:noWrap/>
          </w:tcPr>
          <w:p w14:paraId="00014246" w14:textId="6156C1E9" w:rsidR="00755BC1" w:rsidRPr="00755BC1" w:rsidRDefault="00755BC1" w:rsidP="009F6385">
            <w:pPr>
              <w:spacing w:line="240" w:lineRule="auto"/>
              <w:ind w:firstLine="212"/>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proofErr w:type="spellStart"/>
            <w:r w:rsidR="009F6385" w:rsidRPr="009D379B">
              <w:rPr>
                <w:rFonts w:ascii="Browallia New" w:hAnsi="Browallia New" w:cs="Browallia New"/>
                <w:sz w:val="26"/>
                <w:szCs w:val="26"/>
                <w:cs/>
              </w:rPr>
              <w:t>เชฎฐ์</w:t>
            </w:r>
            <w:proofErr w:type="spellEnd"/>
            <w:r w:rsidR="009F6385" w:rsidRPr="009D379B">
              <w:rPr>
                <w:rFonts w:ascii="Browallia New" w:hAnsi="Browallia New" w:cs="Browallia New"/>
                <w:sz w:val="26"/>
                <w:szCs w:val="26"/>
                <w:cs/>
              </w:rPr>
              <w:t xml:space="preserve"> เอเชีย</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r w:rsidR="009F6385" w:rsidRPr="009D379B">
              <w:rPr>
                <w:rFonts w:ascii="Browallia New" w:hAnsi="Browallia New" w:cs="Browallia New"/>
                <w:sz w:val="26"/>
                <w:szCs w:val="26"/>
                <w:cs/>
              </w:rPr>
              <w:t xml:space="preserve"> (มหาชน)</w:t>
            </w:r>
          </w:p>
        </w:tc>
        <w:tc>
          <w:tcPr>
            <w:tcW w:w="3828" w:type="dxa"/>
            <w:tcBorders>
              <w:left w:val="nil"/>
            </w:tcBorders>
            <w:noWrap/>
          </w:tcPr>
          <w:p w14:paraId="4B5814A7" w14:textId="75B646A1" w:rsidR="00755BC1" w:rsidRPr="00755BC1" w:rsidRDefault="00755BC1" w:rsidP="009F6385">
            <w:pPr>
              <w:spacing w:line="240" w:lineRule="auto"/>
              <w:ind w:firstLine="212"/>
              <w:rPr>
                <w:rFonts w:ascii="Browallia New" w:hAnsi="Browallia New" w:cs="Browallia New"/>
                <w:sz w:val="26"/>
                <w:szCs w:val="26"/>
                <w:cs/>
              </w:rPr>
            </w:pPr>
            <w:r w:rsidRPr="00755BC1">
              <w:rPr>
                <w:rFonts w:ascii="Browallia New" w:hAnsi="Browallia New" w:cs="Browallia New" w:hint="cs"/>
                <w:sz w:val="26"/>
                <w:szCs w:val="26"/>
                <w:cs/>
              </w:rPr>
              <w:t>มีกรรมการบริษัทร่วมกัน</w:t>
            </w:r>
          </w:p>
        </w:tc>
      </w:tr>
      <w:tr w:rsidR="00683AC1" w:rsidRPr="009120A7" w14:paraId="06FF1C1D" w14:textId="77777777" w:rsidTr="001E52A7">
        <w:trPr>
          <w:trHeight w:val="318"/>
        </w:trPr>
        <w:tc>
          <w:tcPr>
            <w:tcW w:w="5196" w:type="dxa"/>
            <w:tcBorders>
              <w:left w:val="nil"/>
              <w:right w:val="nil"/>
            </w:tcBorders>
            <w:noWrap/>
          </w:tcPr>
          <w:p w14:paraId="51073B46" w14:textId="0E0922BE" w:rsidR="00683AC1" w:rsidRPr="00755BC1" w:rsidRDefault="00683AC1" w:rsidP="009F6385">
            <w:pPr>
              <w:spacing w:line="240" w:lineRule="auto"/>
              <w:ind w:firstLine="212"/>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อาร์เอส</w:t>
            </w:r>
            <w:r w:rsidRPr="00755BC1">
              <w:rPr>
                <w:rFonts w:ascii="Browallia New" w:hAnsi="Browallia New" w:cs="Browallia New"/>
                <w:sz w:val="26"/>
                <w:szCs w:val="26"/>
                <w:cs/>
              </w:rPr>
              <w:t xml:space="preserve"> </w:t>
            </w:r>
            <w:proofErr w:type="spellStart"/>
            <w:r w:rsidR="009F6385" w:rsidRPr="009D379B">
              <w:rPr>
                <w:rFonts w:ascii="Browallia New" w:hAnsi="Browallia New" w:cs="Browallia New"/>
                <w:sz w:val="26"/>
                <w:szCs w:val="26"/>
                <w:cs/>
              </w:rPr>
              <w:t>ไดเร็ค</w:t>
            </w:r>
            <w:proofErr w:type="spellEnd"/>
            <w:r w:rsidR="009F6385" w:rsidRPr="009D379B">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right w:val="nil"/>
            </w:tcBorders>
            <w:noWrap/>
          </w:tcPr>
          <w:p w14:paraId="62AFA2A2" w14:textId="2BF939B2" w:rsidR="00683AC1" w:rsidRPr="00755BC1" w:rsidRDefault="00683AC1" w:rsidP="009F6385">
            <w:pPr>
              <w:spacing w:line="240" w:lineRule="auto"/>
              <w:ind w:firstLine="212"/>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r w:rsidR="00683AC1" w:rsidRPr="009120A7" w14:paraId="403366C6" w14:textId="77777777" w:rsidTr="001E52A7">
        <w:trPr>
          <w:trHeight w:val="318"/>
        </w:trPr>
        <w:tc>
          <w:tcPr>
            <w:tcW w:w="5196" w:type="dxa"/>
            <w:tcBorders>
              <w:left w:val="nil"/>
              <w:right w:val="nil"/>
            </w:tcBorders>
            <w:noWrap/>
          </w:tcPr>
          <w:p w14:paraId="03E6304C" w14:textId="3A4F66BA" w:rsidR="00683AC1" w:rsidRPr="00755BC1" w:rsidRDefault="00683AC1" w:rsidP="009F6385">
            <w:pPr>
              <w:spacing w:line="240" w:lineRule="auto"/>
              <w:ind w:firstLine="212"/>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009F6385" w:rsidRPr="009D379B">
              <w:rPr>
                <w:rFonts w:ascii="Browallia New" w:hAnsi="Browallia New" w:cs="Browallia New"/>
                <w:sz w:val="26"/>
                <w:szCs w:val="26"/>
                <w:cs/>
              </w:rPr>
              <w:t>อาร์เอส คอน</w:t>
            </w:r>
            <w:proofErr w:type="spellStart"/>
            <w:r w:rsidR="009F6385" w:rsidRPr="009D379B">
              <w:rPr>
                <w:rFonts w:ascii="Browallia New" w:hAnsi="Browallia New" w:cs="Browallia New"/>
                <w:sz w:val="26"/>
                <w:szCs w:val="26"/>
                <w:cs/>
              </w:rPr>
              <w:t>เน็ค</w:t>
            </w:r>
            <w:proofErr w:type="spellEnd"/>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57D9237D" w14:textId="5F48A1E4" w:rsidR="00683AC1" w:rsidRPr="00755BC1" w:rsidRDefault="00683AC1" w:rsidP="009F6385">
            <w:pPr>
              <w:spacing w:line="240" w:lineRule="auto"/>
              <w:ind w:firstLine="212"/>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bl>
    <w:p w14:paraId="69A84F84" w14:textId="77777777" w:rsidR="00597B9F" w:rsidRPr="009B5E4E" w:rsidRDefault="00597B9F" w:rsidP="00113E5C">
      <w:pPr>
        <w:tabs>
          <w:tab w:val="clear" w:pos="907"/>
          <w:tab w:val="left" w:pos="1350"/>
        </w:tabs>
        <w:spacing w:line="240" w:lineRule="auto"/>
        <w:jc w:val="thaiDistribute"/>
        <w:rPr>
          <w:rFonts w:ascii="Browallia New" w:eastAsia="Arial Unicode MS" w:hAnsi="Browallia New" w:cs="Browallia New"/>
          <w:sz w:val="28"/>
          <w:szCs w:val="28"/>
          <w:lang w:val="en-ZA"/>
        </w:rPr>
      </w:pPr>
    </w:p>
    <w:p w14:paraId="544E5AE9" w14:textId="79998280" w:rsidR="00194399" w:rsidRDefault="008132D2"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ZA"/>
        </w:rPr>
        <w:t xml:space="preserve">นโยบายราคาเป็นนโยบายเดียวกันกับนโยบายการบัญชีที่ใช้ในการจัดทำงบการเงินสำหรับปีบัญชีสิ้นสุดวันที่ </w:t>
      </w:r>
      <w:r w:rsidR="00657703"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rPr>
        <w:t xml:space="preserve">31 </w:t>
      </w:r>
      <w:r w:rsidRPr="007E5657">
        <w:rPr>
          <w:rFonts w:ascii="Browallia New" w:eastAsia="Arial Unicode MS" w:hAnsi="Browallia New" w:cs="Browallia New"/>
          <w:sz w:val="28"/>
          <w:szCs w:val="28"/>
          <w:cs/>
        </w:rPr>
        <w:t xml:space="preserve">ธันวาคม </w:t>
      </w:r>
      <w:r w:rsidRPr="007E5657">
        <w:rPr>
          <w:rFonts w:ascii="Browallia New" w:eastAsia="Arial Unicode MS" w:hAnsi="Browallia New" w:cs="Browallia New"/>
          <w:sz w:val="28"/>
          <w:szCs w:val="28"/>
        </w:rPr>
        <w:t>256</w:t>
      </w:r>
      <w:r w:rsidR="0072553E">
        <w:rPr>
          <w:rFonts w:ascii="Browallia New" w:eastAsia="Arial Unicode MS" w:hAnsi="Browallia New" w:cs="Browallia New"/>
          <w:sz w:val="28"/>
          <w:szCs w:val="28"/>
        </w:rPr>
        <w:t>8</w:t>
      </w:r>
    </w:p>
    <w:p w14:paraId="1225F98B" w14:textId="77777777" w:rsidR="005D31DC" w:rsidRDefault="00300810"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r>
    </w:p>
    <w:p w14:paraId="01B91AFE"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6E981279"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1B162A20"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0540BF7C"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2B792F29" w14:textId="520A98C6" w:rsidR="00300810" w:rsidRDefault="00300810"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r>
      <w:r>
        <w:rPr>
          <w:rFonts w:ascii="Browallia New" w:eastAsia="Arial Unicode MS" w:hAnsi="Browallia New" w:cs="Browallia New"/>
          <w:sz w:val="28"/>
          <w:szCs w:val="28"/>
        </w:rPr>
        <w:br/>
      </w:r>
    </w:p>
    <w:p w14:paraId="77210BC8" w14:textId="2F8CAFE5" w:rsidR="00ED7F78" w:rsidRPr="007E5657" w:rsidRDefault="00ED7F78"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r w:rsidRPr="007E5657">
        <w:rPr>
          <w:rFonts w:ascii="Browallia New" w:eastAsia="Arial Unicode MS" w:hAnsi="Browallia New" w:cs="Browallia New"/>
          <w:sz w:val="28"/>
          <w:szCs w:val="28"/>
          <w:cs/>
          <w:lang w:val="en-ZA"/>
        </w:rPr>
        <w:lastRenderedPageBreak/>
        <w:t>รายได้และค่าใช้จ่ายระหว่างกลุ่มบริษัทกับบุคคลและกิจการที่เกี่ยวข้องกัน</w:t>
      </w:r>
      <w:r w:rsidR="00BF540B" w:rsidRPr="007E5657">
        <w:rPr>
          <w:rFonts w:ascii="Browallia New" w:eastAsia="Arial Unicode MS" w:hAnsi="Browallia New" w:cs="Browallia New"/>
          <w:sz w:val="28"/>
          <w:szCs w:val="28"/>
          <w:cs/>
          <w:lang w:val="en-ZA"/>
        </w:rPr>
        <w:t>สำหรับงวด</w:t>
      </w:r>
      <w:r w:rsidR="000E4DD9">
        <w:rPr>
          <w:rFonts w:ascii="Browallia New" w:eastAsia="Arial Unicode MS" w:hAnsi="Browallia New" w:cs="Browallia New" w:hint="cs"/>
          <w:sz w:val="28"/>
          <w:szCs w:val="28"/>
          <w:cs/>
          <w:lang w:val="en-ZA"/>
        </w:rPr>
        <w:t>สามเดือน</w:t>
      </w:r>
      <w:r w:rsidR="00BF540B" w:rsidRPr="007E5657">
        <w:rPr>
          <w:rFonts w:ascii="Browallia New" w:eastAsia="Arial Unicode MS" w:hAnsi="Browallia New" w:cs="Browallia New"/>
          <w:sz w:val="28"/>
          <w:szCs w:val="28"/>
          <w:cs/>
          <w:lang w:val="en-ZA"/>
        </w:rPr>
        <w:t xml:space="preserve">สิ้นสุดวันที่ </w:t>
      </w:r>
      <w:r w:rsidR="0072553E">
        <w:rPr>
          <w:rFonts w:ascii="Browallia New" w:eastAsia="Arial Unicode MS" w:hAnsi="Browallia New" w:cs="Browallia New"/>
          <w:sz w:val="28"/>
          <w:szCs w:val="28"/>
          <w:lang w:val="en-ZA"/>
        </w:rPr>
        <w:t>31</w:t>
      </w:r>
      <w:r w:rsidR="0072553E">
        <w:rPr>
          <w:rFonts w:ascii="Browallia New" w:eastAsia="Arial Unicode MS" w:hAnsi="Browallia New" w:cs="Browallia New" w:hint="cs"/>
          <w:sz w:val="28"/>
          <w:szCs w:val="28"/>
          <w:cs/>
          <w:lang w:val="en-ZA"/>
        </w:rPr>
        <w:t xml:space="preserve"> มีนาคม</w:t>
      </w:r>
      <w:r w:rsidR="00FC5417">
        <w:rPr>
          <w:rFonts w:ascii="Browallia New" w:eastAsia="Arial Unicode MS" w:hAnsi="Browallia New" w:cs="Browallia New" w:hint="cs"/>
          <w:sz w:val="28"/>
          <w:szCs w:val="28"/>
          <w:cs/>
        </w:rPr>
        <w:t xml:space="preserve"> </w:t>
      </w:r>
      <w:r w:rsidR="00BF540B" w:rsidRPr="007E5657">
        <w:rPr>
          <w:rFonts w:ascii="Browallia New" w:eastAsia="Arial Unicode MS" w:hAnsi="Browallia New" w:cs="Browallia New"/>
          <w:sz w:val="28"/>
          <w:szCs w:val="28"/>
          <w:lang w:val="en-ZA"/>
        </w:rPr>
        <w:t>256</w:t>
      </w:r>
      <w:r w:rsidR="0072553E">
        <w:rPr>
          <w:rFonts w:ascii="Browallia New" w:eastAsia="Arial Unicode MS" w:hAnsi="Browallia New" w:cs="Browallia New" w:hint="cs"/>
          <w:sz w:val="28"/>
          <w:szCs w:val="28"/>
          <w:cs/>
          <w:lang w:val="en-ZA"/>
        </w:rPr>
        <w:t>9</w:t>
      </w:r>
      <w:r w:rsidR="00BF540B"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cs/>
          <w:lang w:val="en-ZA"/>
        </w:rPr>
        <w:t xml:space="preserve">และ </w:t>
      </w:r>
      <w:r w:rsidRPr="007E5657">
        <w:rPr>
          <w:rFonts w:ascii="Browallia New" w:eastAsia="Arial Unicode MS" w:hAnsi="Browallia New" w:cs="Browallia New"/>
          <w:sz w:val="28"/>
          <w:szCs w:val="28"/>
          <w:lang w:val="en-ZA"/>
        </w:rPr>
        <w:t>256</w:t>
      </w:r>
      <w:r w:rsidR="0072553E">
        <w:rPr>
          <w:rFonts w:ascii="Browallia New" w:eastAsia="Arial Unicode MS" w:hAnsi="Browallia New" w:cs="Browallia New" w:hint="cs"/>
          <w:sz w:val="28"/>
          <w:szCs w:val="28"/>
          <w:cs/>
          <w:lang w:val="en-ZA"/>
        </w:rPr>
        <w:t>8</w:t>
      </w:r>
      <w:r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cs/>
          <w:lang w:val="en-ZA"/>
        </w:rPr>
        <w:t>มีดังนี้</w:t>
      </w:r>
    </w:p>
    <w:p w14:paraId="69F98936" w14:textId="77777777" w:rsidR="00010371" w:rsidRPr="007E5657" w:rsidRDefault="00010371"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126" w:type="dxa"/>
        <w:tblInd w:w="351" w:type="dxa"/>
        <w:tblLayout w:type="fixed"/>
        <w:tblLook w:val="0000" w:firstRow="0" w:lastRow="0" w:firstColumn="0" w:lastColumn="0" w:noHBand="0" w:noVBand="0"/>
      </w:tblPr>
      <w:tblGrid>
        <w:gridCol w:w="3765"/>
        <w:gridCol w:w="1372"/>
        <w:gridCol w:w="1329"/>
        <w:gridCol w:w="1330"/>
        <w:gridCol w:w="1330"/>
      </w:tblGrid>
      <w:tr w:rsidR="003153CB" w:rsidRPr="00A708BC" w14:paraId="5A4815D3" w14:textId="77777777" w:rsidTr="0072553E">
        <w:trPr>
          <w:cantSplit/>
          <w:tblHeader/>
        </w:trPr>
        <w:tc>
          <w:tcPr>
            <w:tcW w:w="3765" w:type="dxa"/>
          </w:tcPr>
          <w:p w14:paraId="4E41CFCA"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61" w:type="dxa"/>
            <w:gridSpan w:val="4"/>
          </w:tcPr>
          <w:p w14:paraId="4DCD5BD0"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A708BC">
              <w:rPr>
                <w:rFonts w:ascii="Browallia New" w:hAnsi="Browallia New" w:cs="Browallia New"/>
                <w:snapToGrid w:val="0"/>
                <w:sz w:val="28"/>
                <w:szCs w:val="28"/>
                <w:lang w:eastAsia="th-TH"/>
              </w:rPr>
              <w:t>(</w:t>
            </w:r>
            <w:proofErr w:type="gramStart"/>
            <w:r w:rsidRPr="00A708BC">
              <w:rPr>
                <w:rFonts w:ascii="Browallia New" w:hAnsi="Browallia New" w:cs="Browallia New"/>
                <w:snapToGrid w:val="0"/>
                <w:sz w:val="28"/>
                <w:szCs w:val="28"/>
                <w:cs/>
                <w:lang w:eastAsia="th-TH"/>
              </w:rPr>
              <w:t>หน่วย</w:t>
            </w:r>
            <w:r w:rsidRPr="00A708BC">
              <w:rPr>
                <w:rFonts w:ascii="Browallia New" w:hAnsi="Browallia New" w:cs="Browallia New"/>
                <w:snapToGrid w:val="0"/>
                <w:sz w:val="28"/>
                <w:szCs w:val="28"/>
                <w:lang w:eastAsia="th-TH"/>
              </w:rPr>
              <w:t xml:space="preserve"> :</w:t>
            </w:r>
            <w:proofErr w:type="gramEnd"/>
            <w:r w:rsidRPr="00A708BC">
              <w:rPr>
                <w:rFonts w:ascii="Browallia New" w:hAnsi="Browallia New" w:cs="Browallia New"/>
                <w:snapToGrid w:val="0"/>
                <w:sz w:val="28"/>
                <w:szCs w:val="28"/>
                <w:lang w:eastAsia="th-TH"/>
              </w:rPr>
              <w:t xml:space="preserve"> </w:t>
            </w:r>
            <w:r w:rsidRPr="00A708BC">
              <w:rPr>
                <w:rFonts w:ascii="Browallia New" w:hAnsi="Browallia New" w:cs="Browallia New"/>
                <w:snapToGrid w:val="0"/>
                <w:sz w:val="28"/>
                <w:szCs w:val="28"/>
                <w:cs/>
                <w:lang w:eastAsia="th-TH"/>
              </w:rPr>
              <w:t>พันบาท)</w:t>
            </w:r>
          </w:p>
        </w:tc>
      </w:tr>
      <w:tr w:rsidR="003153CB" w:rsidRPr="00A708BC" w14:paraId="44CF7865" w14:textId="77777777" w:rsidTr="0072553E">
        <w:trPr>
          <w:cantSplit/>
          <w:tblHeader/>
        </w:trPr>
        <w:tc>
          <w:tcPr>
            <w:tcW w:w="3765" w:type="dxa"/>
          </w:tcPr>
          <w:p w14:paraId="3BB263CD"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01" w:type="dxa"/>
            <w:gridSpan w:val="2"/>
          </w:tcPr>
          <w:p w14:paraId="45AB7395"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cs/>
              </w:rPr>
              <w:t>ข้อมูลทางการเงินรวม</w:t>
            </w:r>
          </w:p>
        </w:tc>
        <w:tc>
          <w:tcPr>
            <w:tcW w:w="2660" w:type="dxa"/>
            <w:gridSpan w:val="2"/>
          </w:tcPr>
          <w:p w14:paraId="5D7DF93D"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cs/>
              </w:rPr>
              <w:t>ข้อมูลทางการเงินเฉพาะบริษัท</w:t>
            </w:r>
          </w:p>
        </w:tc>
      </w:tr>
      <w:tr w:rsidR="006C4AA9" w:rsidRPr="00A708BC" w14:paraId="1CCB6A43" w14:textId="77777777" w:rsidTr="0072553E">
        <w:trPr>
          <w:cantSplit/>
          <w:tblHeader/>
        </w:trPr>
        <w:tc>
          <w:tcPr>
            <w:tcW w:w="3765" w:type="dxa"/>
          </w:tcPr>
          <w:p w14:paraId="68035451" w14:textId="77777777" w:rsidR="006C4AA9" w:rsidRPr="00A708BC" w:rsidRDefault="006C4AA9" w:rsidP="006C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61" w:type="dxa"/>
            <w:gridSpan w:val="4"/>
          </w:tcPr>
          <w:p w14:paraId="771FDF6E" w14:textId="4D7017BA" w:rsidR="006C4AA9" w:rsidRPr="00A708BC" w:rsidRDefault="006C4AA9" w:rsidP="006C4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hint="cs"/>
                <w:snapToGrid w:val="0"/>
                <w:sz w:val="28"/>
                <w:szCs w:val="28"/>
                <w:cs/>
                <w:lang w:eastAsia="th-TH"/>
              </w:rPr>
              <w:t xml:space="preserve">สำหรับงวดสามเดือนสิ้นสุดวันที่ </w:t>
            </w:r>
            <w:r w:rsidR="0072553E">
              <w:rPr>
                <w:rFonts w:ascii="Browallia New" w:eastAsia="Arial Unicode MS" w:hAnsi="Browallia New" w:cs="Browallia New"/>
                <w:sz w:val="28"/>
                <w:szCs w:val="28"/>
                <w:lang w:val="en-ZA"/>
              </w:rPr>
              <w:t>31</w:t>
            </w:r>
            <w:r w:rsidR="0072553E">
              <w:rPr>
                <w:rFonts w:ascii="Browallia New" w:eastAsia="Arial Unicode MS" w:hAnsi="Browallia New" w:cs="Browallia New" w:hint="cs"/>
                <w:sz w:val="28"/>
                <w:szCs w:val="28"/>
                <w:cs/>
                <w:lang w:val="en-ZA"/>
              </w:rPr>
              <w:t xml:space="preserve"> มีนาคม</w:t>
            </w:r>
          </w:p>
        </w:tc>
      </w:tr>
      <w:tr w:rsidR="0072553E" w:rsidRPr="00A708BC" w14:paraId="4E5E2E3D" w14:textId="77777777" w:rsidTr="0072553E">
        <w:trPr>
          <w:cantSplit/>
          <w:tblHeader/>
        </w:trPr>
        <w:tc>
          <w:tcPr>
            <w:tcW w:w="3765" w:type="dxa"/>
          </w:tcPr>
          <w:p w14:paraId="664A8F5C" w14:textId="77777777" w:rsidR="0072553E" w:rsidRPr="00A708BC" w:rsidRDefault="0072553E" w:rsidP="0072553E">
            <w:pPr>
              <w:pStyle w:val="a0"/>
              <w:tabs>
                <w:tab w:val="clear" w:pos="360"/>
                <w:tab w:val="clear" w:pos="720"/>
                <w:tab w:val="clear" w:pos="1080"/>
                <w:tab w:val="left" w:pos="150"/>
                <w:tab w:val="left" w:pos="540"/>
              </w:tabs>
              <w:rPr>
                <w:rFonts w:ascii="Browallia New" w:hAnsi="Browallia New" w:cs="Browallia New"/>
                <w:lang w:val="en-GB"/>
              </w:rPr>
            </w:pPr>
          </w:p>
        </w:tc>
        <w:tc>
          <w:tcPr>
            <w:tcW w:w="1372" w:type="dxa"/>
            <w:vAlign w:val="bottom"/>
          </w:tcPr>
          <w:p w14:paraId="556AA000" w14:textId="4B49C412" w:rsidR="0072553E" w:rsidRPr="00A708BC"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w:t>
            </w:r>
            <w:r>
              <w:rPr>
                <w:rFonts w:ascii="Browallia New" w:hAnsi="Browallia New" w:cs="Browallia New" w:hint="cs"/>
                <w:sz w:val="28"/>
                <w:szCs w:val="28"/>
                <w:cs/>
              </w:rPr>
              <w:t>9</w:t>
            </w:r>
          </w:p>
        </w:tc>
        <w:tc>
          <w:tcPr>
            <w:tcW w:w="1329" w:type="dxa"/>
            <w:vAlign w:val="bottom"/>
          </w:tcPr>
          <w:p w14:paraId="76890932" w14:textId="0F220427" w:rsidR="0072553E" w:rsidRPr="00A708BC"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w:t>
            </w:r>
            <w:r>
              <w:rPr>
                <w:rFonts w:ascii="Browallia New" w:hAnsi="Browallia New" w:cs="Browallia New" w:hint="cs"/>
                <w:sz w:val="28"/>
                <w:szCs w:val="28"/>
                <w:cs/>
              </w:rPr>
              <w:t>8</w:t>
            </w:r>
          </w:p>
        </w:tc>
        <w:tc>
          <w:tcPr>
            <w:tcW w:w="1330" w:type="dxa"/>
            <w:vAlign w:val="bottom"/>
          </w:tcPr>
          <w:p w14:paraId="0232C445" w14:textId="3E900874" w:rsidR="0072553E" w:rsidRPr="00A708BC"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rPr>
              <w:t>256</w:t>
            </w:r>
            <w:r>
              <w:rPr>
                <w:rFonts w:ascii="Browallia New" w:hAnsi="Browallia New" w:cs="Browallia New" w:hint="cs"/>
                <w:sz w:val="28"/>
                <w:szCs w:val="28"/>
                <w:cs/>
              </w:rPr>
              <w:t>9</w:t>
            </w:r>
          </w:p>
        </w:tc>
        <w:tc>
          <w:tcPr>
            <w:tcW w:w="1330" w:type="dxa"/>
            <w:vAlign w:val="bottom"/>
          </w:tcPr>
          <w:p w14:paraId="70A03D57" w14:textId="5BF747FF" w:rsidR="0072553E" w:rsidRPr="00A708BC"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w:t>
            </w:r>
            <w:r>
              <w:rPr>
                <w:rFonts w:ascii="Browallia New" w:hAnsi="Browallia New" w:cs="Browallia New" w:hint="cs"/>
                <w:sz w:val="28"/>
                <w:szCs w:val="28"/>
                <w:cs/>
              </w:rPr>
              <w:t>8</w:t>
            </w:r>
          </w:p>
        </w:tc>
      </w:tr>
      <w:tr w:rsidR="003153CB" w:rsidRPr="00A708BC" w14:paraId="7CF5A3F6" w14:textId="77777777" w:rsidTr="0072553E">
        <w:trPr>
          <w:cantSplit/>
          <w:tblHeader/>
        </w:trPr>
        <w:tc>
          <w:tcPr>
            <w:tcW w:w="3765" w:type="dxa"/>
            <w:vAlign w:val="bottom"/>
          </w:tcPr>
          <w:p w14:paraId="0E20BFD7"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72" w:type="dxa"/>
            <w:vAlign w:val="bottom"/>
          </w:tcPr>
          <w:p w14:paraId="196C613E"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29" w:type="dxa"/>
            <w:vAlign w:val="bottom"/>
          </w:tcPr>
          <w:p w14:paraId="6DDB3B99"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30" w:type="dxa"/>
          </w:tcPr>
          <w:p w14:paraId="0E8A3FA4"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tcPr>
          <w:p w14:paraId="68B82F26"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A708BC" w14:paraId="736372C9" w14:textId="77777777" w:rsidTr="0072553E">
        <w:trPr>
          <w:cantSplit/>
        </w:trPr>
        <w:tc>
          <w:tcPr>
            <w:tcW w:w="3765" w:type="dxa"/>
            <w:vAlign w:val="bottom"/>
          </w:tcPr>
          <w:p w14:paraId="76A0086E"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highlight w:val="yellow"/>
                <w:cs/>
              </w:rPr>
            </w:pPr>
            <w:r w:rsidRPr="00A708BC">
              <w:rPr>
                <w:rFonts w:ascii="Browallia New" w:hAnsi="Browallia New" w:cs="Browallia New"/>
                <w:b/>
                <w:bCs/>
                <w:sz w:val="28"/>
                <w:szCs w:val="28"/>
                <w:cs/>
              </w:rPr>
              <w:t>รายการค้ากับบริษัทย่อย</w:t>
            </w:r>
          </w:p>
        </w:tc>
        <w:tc>
          <w:tcPr>
            <w:tcW w:w="1372" w:type="dxa"/>
            <w:vAlign w:val="bottom"/>
          </w:tcPr>
          <w:p w14:paraId="74704BBC"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29" w:type="dxa"/>
            <w:vAlign w:val="bottom"/>
          </w:tcPr>
          <w:p w14:paraId="13165B2B"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30" w:type="dxa"/>
          </w:tcPr>
          <w:p w14:paraId="5BB43B70"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tcPr>
          <w:p w14:paraId="2C592815"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91205" w:rsidRPr="00A708BC" w14:paraId="77509451" w14:textId="77777777" w:rsidTr="0072553E">
        <w:trPr>
          <w:cantSplit/>
        </w:trPr>
        <w:tc>
          <w:tcPr>
            <w:tcW w:w="3765" w:type="dxa"/>
            <w:vAlign w:val="bottom"/>
          </w:tcPr>
          <w:p w14:paraId="266720B2" w14:textId="77777777" w:rsidR="00D91205" w:rsidRPr="00A708BC"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A708BC">
              <w:rPr>
                <w:rFonts w:ascii="Browallia New" w:eastAsia="Arial Unicode MS" w:hAnsi="Browallia New" w:cs="Browallia New"/>
                <w:sz w:val="28"/>
                <w:szCs w:val="28"/>
                <w:cs/>
              </w:rPr>
              <w:t>รายได้ดอกเบี้ย</w:t>
            </w:r>
          </w:p>
        </w:tc>
        <w:tc>
          <w:tcPr>
            <w:tcW w:w="1372" w:type="dxa"/>
            <w:vAlign w:val="bottom"/>
          </w:tcPr>
          <w:p w14:paraId="5D5E1E09" w14:textId="05A1FD50" w:rsidR="00D91205" w:rsidRPr="00A708BC" w:rsidRDefault="00583930"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29" w:type="dxa"/>
            <w:vAlign w:val="bottom"/>
          </w:tcPr>
          <w:p w14:paraId="7EB32325" w14:textId="21B7E865" w:rsidR="00D91205" w:rsidRPr="00A708BC" w:rsidRDefault="003923E6"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30" w:type="dxa"/>
          </w:tcPr>
          <w:p w14:paraId="39584784" w14:textId="7FFA12A4" w:rsidR="00D91205" w:rsidRPr="00A708BC" w:rsidRDefault="00F36157"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6,191</w:t>
            </w:r>
          </w:p>
        </w:tc>
        <w:tc>
          <w:tcPr>
            <w:tcW w:w="1330" w:type="dxa"/>
            <w:vAlign w:val="bottom"/>
          </w:tcPr>
          <w:p w14:paraId="0ABC5D36" w14:textId="3C106056" w:rsidR="00D91205" w:rsidRPr="00A708BC" w:rsidRDefault="003923E6"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3923E6">
              <w:rPr>
                <w:rFonts w:ascii="Browallia New" w:hAnsi="Browallia New" w:cs="Browallia New"/>
                <w:sz w:val="28"/>
                <w:szCs w:val="28"/>
              </w:rPr>
              <w:t>5,103</w:t>
            </w:r>
          </w:p>
        </w:tc>
      </w:tr>
      <w:tr w:rsidR="003153CB" w:rsidRPr="00A708BC" w14:paraId="535C166C" w14:textId="77777777" w:rsidTr="0072553E">
        <w:trPr>
          <w:cantSplit/>
        </w:trPr>
        <w:tc>
          <w:tcPr>
            <w:tcW w:w="3765" w:type="dxa"/>
            <w:vAlign w:val="bottom"/>
          </w:tcPr>
          <w:p w14:paraId="6956CE00"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2" w:type="dxa"/>
            <w:vAlign w:val="center"/>
          </w:tcPr>
          <w:p w14:paraId="4229C977"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329" w:type="dxa"/>
            <w:vAlign w:val="center"/>
          </w:tcPr>
          <w:p w14:paraId="5822B08C"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45DBCE4A"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330" w:type="dxa"/>
            <w:vAlign w:val="center"/>
          </w:tcPr>
          <w:p w14:paraId="1C85C826"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A708BC" w14:paraId="08E66720" w14:textId="77777777" w:rsidTr="0072553E">
        <w:trPr>
          <w:cantSplit/>
        </w:trPr>
        <w:tc>
          <w:tcPr>
            <w:tcW w:w="3765" w:type="dxa"/>
            <w:vAlign w:val="bottom"/>
          </w:tcPr>
          <w:p w14:paraId="0ED5050E"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hAnsi="Browallia New" w:cs="Browallia New"/>
                <w:b/>
                <w:bCs/>
                <w:sz w:val="28"/>
                <w:szCs w:val="28"/>
                <w:cs/>
              </w:rPr>
              <w:t>รายการค้ากับกิจการที่เกี่ยวข้องกัน</w:t>
            </w:r>
          </w:p>
        </w:tc>
        <w:tc>
          <w:tcPr>
            <w:tcW w:w="1372" w:type="dxa"/>
            <w:vAlign w:val="center"/>
          </w:tcPr>
          <w:p w14:paraId="1D2F9912" w14:textId="60663BB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29" w:type="dxa"/>
            <w:vAlign w:val="center"/>
          </w:tcPr>
          <w:p w14:paraId="460FF6BE" w14:textId="3E8A72E3"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6D79C17E" w14:textId="31344D69"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7301033E" w14:textId="22444C6A"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A708BC" w14:paraId="0BDE6B55" w14:textId="77777777" w:rsidTr="003D618B">
        <w:trPr>
          <w:cantSplit/>
        </w:trPr>
        <w:tc>
          <w:tcPr>
            <w:tcW w:w="3765" w:type="dxa"/>
            <w:vAlign w:val="bottom"/>
          </w:tcPr>
          <w:p w14:paraId="0A0EE502" w14:textId="77777777" w:rsidR="003153CB" w:rsidRPr="00D66C5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D66C5C">
              <w:rPr>
                <w:rFonts w:ascii="Browallia New" w:eastAsia="Arial Unicode MS" w:hAnsi="Browallia New" w:cs="Browallia New"/>
                <w:sz w:val="28"/>
                <w:szCs w:val="28"/>
                <w:cs/>
              </w:rPr>
              <w:t>รายได้จากการขายและให้บริการ</w:t>
            </w:r>
          </w:p>
        </w:tc>
        <w:tc>
          <w:tcPr>
            <w:tcW w:w="1372" w:type="dxa"/>
          </w:tcPr>
          <w:p w14:paraId="787441E8" w14:textId="2B643E9C" w:rsidR="003153CB" w:rsidRPr="00F308C9" w:rsidRDefault="003544AE"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3544AE">
              <w:rPr>
                <w:rFonts w:ascii="Browallia New" w:hAnsi="Browallia New" w:cs="Browallia New"/>
                <w:sz w:val="28"/>
                <w:szCs w:val="28"/>
              </w:rPr>
              <w:t>40</w:t>
            </w:r>
          </w:p>
        </w:tc>
        <w:tc>
          <w:tcPr>
            <w:tcW w:w="1329" w:type="dxa"/>
          </w:tcPr>
          <w:p w14:paraId="1F116CBA" w14:textId="0B4A9E2C" w:rsidR="003153CB" w:rsidRPr="00F308C9" w:rsidRDefault="005A3596"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30" w:type="dxa"/>
            <w:vAlign w:val="bottom"/>
          </w:tcPr>
          <w:p w14:paraId="7A84D064" w14:textId="3B49C5DE" w:rsidR="003153CB" w:rsidRPr="00F308C9" w:rsidRDefault="007E55C5"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30" w:type="dxa"/>
            <w:vAlign w:val="bottom"/>
          </w:tcPr>
          <w:p w14:paraId="543B8EB4" w14:textId="2273B094" w:rsidR="003153CB" w:rsidRPr="00F308C9" w:rsidRDefault="005A3596"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r>
      <w:tr w:rsidR="00E212C3" w:rsidRPr="00A708BC" w14:paraId="33439389" w14:textId="77777777" w:rsidTr="0072553E">
        <w:trPr>
          <w:cantSplit/>
        </w:trPr>
        <w:tc>
          <w:tcPr>
            <w:tcW w:w="3765" w:type="dxa"/>
            <w:vAlign w:val="bottom"/>
          </w:tcPr>
          <w:p w14:paraId="6EC84A7B" w14:textId="77777777" w:rsidR="00E212C3" w:rsidRPr="00D66C5C"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D66C5C">
              <w:rPr>
                <w:rFonts w:ascii="Browallia New" w:eastAsia="Arial Unicode MS" w:hAnsi="Browallia New" w:cs="Browallia New"/>
                <w:sz w:val="28"/>
                <w:szCs w:val="28"/>
                <w:cs/>
              </w:rPr>
              <w:t>ค่าใช้จ่ายในการขายและบริหาร</w:t>
            </w:r>
          </w:p>
        </w:tc>
        <w:tc>
          <w:tcPr>
            <w:tcW w:w="1372" w:type="dxa"/>
            <w:vAlign w:val="center"/>
          </w:tcPr>
          <w:p w14:paraId="14DE5024" w14:textId="2F705B93" w:rsidR="00E212C3" w:rsidRPr="001539FA" w:rsidRDefault="00583930"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583930">
              <w:rPr>
                <w:rFonts w:ascii="Browallia New" w:hAnsi="Browallia New" w:cs="Browallia New"/>
                <w:sz w:val="28"/>
                <w:szCs w:val="28"/>
              </w:rPr>
              <w:t>1,823</w:t>
            </w:r>
          </w:p>
        </w:tc>
        <w:tc>
          <w:tcPr>
            <w:tcW w:w="1329" w:type="dxa"/>
            <w:vAlign w:val="bottom"/>
          </w:tcPr>
          <w:p w14:paraId="2FB52782" w14:textId="781A4D98" w:rsidR="00E212C3" w:rsidRPr="001539FA" w:rsidRDefault="00AA34B0"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9,405</w:t>
            </w:r>
          </w:p>
        </w:tc>
        <w:tc>
          <w:tcPr>
            <w:tcW w:w="1330" w:type="dxa"/>
            <w:vAlign w:val="center"/>
          </w:tcPr>
          <w:p w14:paraId="53B96311" w14:textId="08ADFBAB" w:rsidR="00E212C3" w:rsidRPr="001539FA" w:rsidRDefault="008E006C"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E006C">
              <w:rPr>
                <w:rFonts w:ascii="Browallia New" w:hAnsi="Browallia New" w:cs="Browallia New"/>
                <w:sz w:val="28"/>
                <w:szCs w:val="28"/>
              </w:rPr>
              <w:t>1,613</w:t>
            </w:r>
          </w:p>
        </w:tc>
        <w:tc>
          <w:tcPr>
            <w:tcW w:w="1330" w:type="dxa"/>
            <w:vAlign w:val="bottom"/>
          </w:tcPr>
          <w:p w14:paraId="0A1A6FE6" w14:textId="442F3161" w:rsidR="00E212C3" w:rsidRPr="001539FA" w:rsidRDefault="004D6C7D"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9,382</w:t>
            </w:r>
          </w:p>
        </w:tc>
      </w:tr>
      <w:tr w:rsidR="00225C1B" w:rsidRPr="00A708BC" w14:paraId="39B61642" w14:textId="77777777">
        <w:trPr>
          <w:cantSplit/>
        </w:trPr>
        <w:tc>
          <w:tcPr>
            <w:tcW w:w="3765" w:type="dxa"/>
            <w:vAlign w:val="bottom"/>
          </w:tcPr>
          <w:p w14:paraId="5FF35B96" w14:textId="2277A2EF" w:rsidR="00225C1B" w:rsidRDefault="008152BC"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8152BC">
              <w:rPr>
                <w:rFonts w:ascii="Browallia New" w:eastAsia="Arial Unicode MS" w:hAnsi="Browallia New" w:cs="Browallia New"/>
                <w:sz w:val="28"/>
                <w:szCs w:val="28"/>
                <w:cs/>
              </w:rPr>
              <w:t>ลงทุนในตราสารทุนของกิจการที่เกี่ยวข้องกัน</w:t>
            </w:r>
          </w:p>
        </w:tc>
        <w:tc>
          <w:tcPr>
            <w:tcW w:w="1372" w:type="dxa"/>
            <w:vAlign w:val="bottom"/>
          </w:tcPr>
          <w:p w14:paraId="160D6E0D" w14:textId="5A693A08" w:rsidR="00225C1B" w:rsidRPr="001539FA" w:rsidRDefault="007375E3"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F068FA">
              <w:rPr>
                <w:rFonts w:ascii="Browallia New" w:hAnsi="Browallia New" w:cs="Browallia New"/>
                <w:sz w:val="28"/>
                <w:szCs w:val="28"/>
              </w:rPr>
              <w:t>-</w:t>
            </w:r>
          </w:p>
        </w:tc>
        <w:tc>
          <w:tcPr>
            <w:tcW w:w="1329" w:type="dxa"/>
            <w:vAlign w:val="bottom"/>
          </w:tcPr>
          <w:p w14:paraId="1C43AA10" w14:textId="7EF1CA47" w:rsidR="00225C1B" w:rsidRPr="001539FA" w:rsidRDefault="006022E6"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F120A9">
              <w:rPr>
                <w:rFonts w:ascii="Browallia New" w:hAnsi="Browallia New" w:cs="Browallia New"/>
                <w:sz w:val="28"/>
                <w:szCs w:val="28"/>
              </w:rPr>
              <w:t>24,571</w:t>
            </w:r>
          </w:p>
        </w:tc>
        <w:tc>
          <w:tcPr>
            <w:tcW w:w="1330" w:type="dxa"/>
            <w:vAlign w:val="bottom"/>
          </w:tcPr>
          <w:p w14:paraId="6ADFEA46" w14:textId="23814FA6" w:rsidR="00225C1B" w:rsidRPr="001539FA" w:rsidRDefault="007375E3"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F068FA">
              <w:rPr>
                <w:rFonts w:ascii="Browallia New" w:hAnsi="Browallia New" w:cs="Browallia New"/>
                <w:sz w:val="28"/>
                <w:szCs w:val="28"/>
              </w:rPr>
              <w:t>-</w:t>
            </w:r>
          </w:p>
        </w:tc>
        <w:tc>
          <w:tcPr>
            <w:tcW w:w="1330" w:type="dxa"/>
            <w:vAlign w:val="bottom"/>
          </w:tcPr>
          <w:p w14:paraId="2B2B5DB1" w14:textId="0D529DDE" w:rsidR="00225C1B" w:rsidRPr="009E1D55" w:rsidRDefault="005A3596"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F120A9">
              <w:rPr>
                <w:rFonts w:ascii="Browallia New" w:hAnsi="Browallia New" w:cs="Browallia New"/>
                <w:sz w:val="28"/>
                <w:szCs w:val="28"/>
              </w:rPr>
              <w:t>24,571</w:t>
            </w:r>
          </w:p>
        </w:tc>
      </w:tr>
    </w:tbl>
    <w:p w14:paraId="58BF8ADC" w14:textId="01958AD9" w:rsidR="00A06F4C" w:rsidRDefault="00A0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ZA"/>
        </w:rPr>
      </w:pPr>
    </w:p>
    <w:p w14:paraId="4442B252" w14:textId="0AB185FB" w:rsidR="00585913" w:rsidRPr="008D7F65" w:rsidRDefault="00585913" w:rsidP="008D7F65">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8D7F65">
        <w:rPr>
          <w:rFonts w:ascii="Browallia New" w:eastAsia="Arial Unicode MS" w:hAnsi="Browallia New" w:cs="Browallia New"/>
          <w:sz w:val="28"/>
          <w:szCs w:val="28"/>
          <w:cs/>
          <w:lang w:val="en-ZA"/>
        </w:rPr>
        <w:t xml:space="preserve">ยอดคงเหลือกับบุคคลและกิจการที่เกี่ยวข้องกัน ณ วันที่ </w:t>
      </w:r>
      <w:r w:rsidR="0072553E">
        <w:rPr>
          <w:rFonts w:ascii="Browallia New" w:eastAsia="Arial Unicode MS" w:hAnsi="Browallia New" w:cs="Browallia New"/>
          <w:sz w:val="28"/>
          <w:szCs w:val="28"/>
          <w:lang w:val="en-ZA"/>
        </w:rPr>
        <w:t>31</w:t>
      </w:r>
      <w:r w:rsidR="0072553E">
        <w:rPr>
          <w:rFonts w:ascii="Browallia New" w:eastAsia="Arial Unicode MS" w:hAnsi="Browallia New" w:cs="Browallia New" w:hint="cs"/>
          <w:sz w:val="28"/>
          <w:szCs w:val="28"/>
          <w:cs/>
          <w:lang w:val="en-ZA"/>
        </w:rPr>
        <w:t xml:space="preserve"> มีนาคม </w:t>
      </w:r>
      <w:r w:rsidR="0072553E">
        <w:rPr>
          <w:rFonts w:ascii="Browallia New" w:eastAsia="Arial Unicode MS" w:hAnsi="Browallia New" w:cs="Browallia New"/>
          <w:sz w:val="28"/>
          <w:szCs w:val="28"/>
        </w:rPr>
        <w:t xml:space="preserve">2569 </w:t>
      </w:r>
      <w:r w:rsidRPr="008D7F65">
        <w:rPr>
          <w:rFonts w:ascii="Browallia New" w:eastAsia="Arial Unicode MS" w:hAnsi="Browallia New" w:cs="Browallia New"/>
          <w:sz w:val="28"/>
          <w:szCs w:val="28"/>
          <w:cs/>
          <w:lang w:val="en-ZA"/>
        </w:rPr>
        <w:t xml:space="preserve">และวันที่ </w:t>
      </w:r>
      <w:r w:rsidRPr="008D7F65">
        <w:rPr>
          <w:rFonts w:ascii="Browallia New" w:eastAsia="Arial Unicode MS" w:hAnsi="Browallia New" w:cs="Browallia New"/>
          <w:sz w:val="28"/>
          <w:szCs w:val="28"/>
          <w:lang w:val="en-ZA"/>
        </w:rPr>
        <w:t>31</w:t>
      </w:r>
      <w:r w:rsidRPr="008D7F65">
        <w:rPr>
          <w:rFonts w:ascii="Browallia New" w:eastAsia="Arial Unicode MS" w:hAnsi="Browallia New" w:cs="Browallia New"/>
          <w:sz w:val="28"/>
          <w:szCs w:val="28"/>
          <w:cs/>
          <w:lang w:val="en-ZA"/>
        </w:rPr>
        <w:t xml:space="preserve"> ธันวาคม </w:t>
      </w:r>
      <w:r w:rsidRPr="008D7F65">
        <w:rPr>
          <w:rFonts w:ascii="Browallia New" w:eastAsia="Arial Unicode MS" w:hAnsi="Browallia New" w:cs="Browallia New"/>
          <w:sz w:val="28"/>
          <w:szCs w:val="28"/>
          <w:lang w:val="en-ZA"/>
        </w:rPr>
        <w:t>256</w:t>
      </w:r>
      <w:r w:rsidR="0072553E">
        <w:rPr>
          <w:rFonts w:ascii="Browallia New" w:eastAsia="Arial Unicode MS" w:hAnsi="Browallia New" w:cs="Browallia New"/>
          <w:sz w:val="28"/>
          <w:szCs w:val="28"/>
          <w:lang w:val="en-ZA"/>
        </w:rPr>
        <w:t>8</w:t>
      </w:r>
      <w:r w:rsidRPr="008D7F65">
        <w:rPr>
          <w:rFonts w:ascii="Browallia New" w:eastAsia="Arial Unicode MS" w:hAnsi="Browallia New" w:cs="Browallia New"/>
          <w:sz w:val="28"/>
          <w:szCs w:val="28"/>
          <w:cs/>
          <w:lang w:val="en-ZA"/>
        </w:rPr>
        <w:t xml:space="preserve"> มีดังนี้</w:t>
      </w:r>
    </w:p>
    <w:p w14:paraId="0D5DF525" w14:textId="77777777" w:rsidR="001E0E74" w:rsidRPr="007E5657" w:rsidRDefault="001E0E74"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eastAsia="Arial Unicode MS" w:hAnsi="Browallia New" w:cs="Browallia New"/>
          <w:sz w:val="24"/>
          <w:szCs w:val="24"/>
        </w:rPr>
      </w:pPr>
    </w:p>
    <w:tbl>
      <w:tblPr>
        <w:tblW w:w="9125" w:type="dxa"/>
        <w:tblInd w:w="329" w:type="dxa"/>
        <w:tblBorders>
          <w:top w:val="single" w:sz="4" w:space="0" w:color="auto"/>
          <w:bottom w:val="double" w:sz="4" w:space="0" w:color="auto"/>
        </w:tblBorders>
        <w:tblLayout w:type="fixed"/>
        <w:tblCellMar>
          <w:left w:w="45" w:type="dxa"/>
          <w:right w:w="45" w:type="dxa"/>
        </w:tblCellMar>
        <w:tblLook w:val="01E0" w:firstRow="1" w:lastRow="1" w:firstColumn="1" w:lastColumn="1" w:noHBand="0" w:noVBand="0"/>
      </w:tblPr>
      <w:tblGrid>
        <w:gridCol w:w="3801"/>
        <w:gridCol w:w="1338"/>
        <w:gridCol w:w="1339"/>
        <w:gridCol w:w="1339"/>
        <w:gridCol w:w="1308"/>
      </w:tblGrid>
      <w:tr w:rsidR="00F40CD0" w:rsidRPr="007E5657" w14:paraId="50E8B81D" w14:textId="77777777" w:rsidTr="00194399">
        <w:trPr>
          <w:trHeight w:val="57"/>
          <w:tblHeader/>
        </w:trPr>
        <w:tc>
          <w:tcPr>
            <w:tcW w:w="3801" w:type="dxa"/>
            <w:tcBorders>
              <w:top w:val="nil"/>
            </w:tcBorders>
            <w:vAlign w:val="bottom"/>
          </w:tcPr>
          <w:p w14:paraId="046AD659" w14:textId="77777777" w:rsidR="00F40CD0" w:rsidRPr="007E5657" w:rsidRDefault="00F40CD0" w:rsidP="00F40CD0">
            <w:pPr>
              <w:spacing w:line="240" w:lineRule="auto"/>
              <w:jc w:val="center"/>
              <w:rPr>
                <w:rFonts w:ascii="Browallia New" w:hAnsi="Browallia New" w:cs="Browallia New"/>
                <w:sz w:val="28"/>
                <w:szCs w:val="28"/>
              </w:rPr>
            </w:pPr>
          </w:p>
        </w:tc>
        <w:tc>
          <w:tcPr>
            <w:tcW w:w="5324" w:type="dxa"/>
            <w:gridSpan w:val="4"/>
            <w:tcBorders>
              <w:top w:val="nil"/>
              <w:bottom w:val="nil"/>
            </w:tcBorders>
            <w:vAlign w:val="bottom"/>
          </w:tcPr>
          <w:p w14:paraId="11ADBAEC" w14:textId="77777777" w:rsidR="00F40CD0" w:rsidRPr="007E5657" w:rsidRDefault="00F40CD0" w:rsidP="00F40CD0">
            <w:pPr>
              <w:pStyle w:val="BodyTextIndent"/>
              <w:tabs>
                <w:tab w:val="left" w:pos="360"/>
              </w:tabs>
              <w:spacing w:after="0" w:line="240" w:lineRule="auto"/>
              <w:ind w:left="0"/>
              <w:jc w:val="right"/>
              <w:rPr>
                <w:rFonts w:ascii="Browallia New" w:hAnsi="Browallia New" w:cs="Browallia New"/>
                <w:sz w:val="28"/>
                <w:szCs w:val="28"/>
              </w:rPr>
            </w:pPr>
            <w:r w:rsidRPr="007E5657">
              <w:rPr>
                <w:rFonts w:ascii="Browallia New" w:hAnsi="Browallia New" w:cs="Browallia New"/>
                <w:sz w:val="28"/>
                <w:szCs w:val="28"/>
                <w:lang w:val="en-ZA"/>
              </w:rPr>
              <w:t>(</w:t>
            </w:r>
            <w:r w:rsidRPr="007E5657">
              <w:rPr>
                <w:rFonts w:ascii="Browallia New" w:hAnsi="Browallia New" w:cs="Browallia New"/>
                <w:sz w:val="28"/>
                <w:szCs w:val="28"/>
                <w:cs/>
              </w:rPr>
              <w:t>หน่วย: พันบาท)</w:t>
            </w:r>
          </w:p>
        </w:tc>
      </w:tr>
      <w:tr w:rsidR="00F40CD0" w:rsidRPr="007E5657" w14:paraId="28BDA0E5" w14:textId="77777777" w:rsidTr="00194399">
        <w:trPr>
          <w:trHeight w:val="57"/>
          <w:tblHeader/>
        </w:trPr>
        <w:tc>
          <w:tcPr>
            <w:tcW w:w="3801" w:type="dxa"/>
            <w:vAlign w:val="bottom"/>
          </w:tcPr>
          <w:p w14:paraId="0AEC1C36" w14:textId="77777777" w:rsidR="00F40CD0" w:rsidRPr="007E5657" w:rsidRDefault="00F40CD0" w:rsidP="00F40CD0">
            <w:pPr>
              <w:spacing w:line="240" w:lineRule="auto"/>
              <w:jc w:val="center"/>
              <w:rPr>
                <w:rFonts w:ascii="Browallia New" w:hAnsi="Browallia New" w:cs="Browallia New"/>
                <w:sz w:val="28"/>
                <w:szCs w:val="28"/>
                <w:lang w:val="en-ZA"/>
              </w:rPr>
            </w:pPr>
          </w:p>
        </w:tc>
        <w:tc>
          <w:tcPr>
            <w:tcW w:w="2677" w:type="dxa"/>
            <w:gridSpan w:val="2"/>
            <w:tcBorders>
              <w:top w:val="nil"/>
              <w:bottom w:val="nil"/>
            </w:tcBorders>
            <w:vAlign w:val="bottom"/>
          </w:tcPr>
          <w:p w14:paraId="1F02F7C5" w14:textId="7E251620" w:rsidR="00F40CD0" w:rsidRPr="007E5657"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ข้อมูลทางการเงินรวม</w:t>
            </w:r>
          </w:p>
        </w:tc>
        <w:tc>
          <w:tcPr>
            <w:tcW w:w="2647" w:type="dxa"/>
            <w:gridSpan w:val="2"/>
            <w:tcBorders>
              <w:top w:val="nil"/>
              <w:bottom w:val="nil"/>
            </w:tcBorders>
            <w:vAlign w:val="bottom"/>
          </w:tcPr>
          <w:p w14:paraId="12F6FFBD" w14:textId="471A59E5" w:rsidR="00F40CD0" w:rsidRPr="007E5657"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ข้อมูลทางการเงินเฉพาะบริษัท</w:t>
            </w:r>
          </w:p>
        </w:tc>
      </w:tr>
      <w:tr w:rsidR="0072553E" w:rsidRPr="007E5657" w14:paraId="54A808AB" w14:textId="77777777" w:rsidTr="00194399">
        <w:trPr>
          <w:trHeight w:val="57"/>
          <w:tblHeader/>
        </w:trPr>
        <w:tc>
          <w:tcPr>
            <w:tcW w:w="3801" w:type="dxa"/>
            <w:vAlign w:val="bottom"/>
          </w:tcPr>
          <w:p w14:paraId="0DD2439E" w14:textId="77777777" w:rsidR="0072553E" w:rsidRPr="00194399" w:rsidRDefault="0072553E" w:rsidP="0072553E">
            <w:pPr>
              <w:spacing w:line="240" w:lineRule="auto"/>
              <w:jc w:val="center"/>
              <w:rPr>
                <w:rFonts w:ascii="Browallia New" w:hAnsi="Browallia New" w:cs="Browallia New"/>
                <w:sz w:val="28"/>
                <w:szCs w:val="28"/>
              </w:rPr>
            </w:pPr>
          </w:p>
        </w:tc>
        <w:tc>
          <w:tcPr>
            <w:tcW w:w="1338" w:type="dxa"/>
            <w:tcBorders>
              <w:top w:val="nil"/>
              <w:bottom w:val="nil"/>
            </w:tcBorders>
            <w:vAlign w:val="bottom"/>
          </w:tcPr>
          <w:p w14:paraId="6F136AFA" w14:textId="3F050AA6" w:rsidR="0072553E" w:rsidRPr="007E5657" w:rsidRDefault="0072553E" w:rsidP="0072553E">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Pr>
                <w:rFonts w:ascii="Browallia New" w:eastAsia="Arial Unicode MS" w:hAnsi="Browallia New" w:cs="Browallia New"/>
                <w:sz w:val="28"/>
                <w:szCs w:val="28"/>
                <w:lang w:val="en-ZA"/>
              </w:rPr>
              <w:t>31</w:t>
            </w:r>
            <w:r>
              <w:rPr>
                <w:rFonts w:ascii="Browallia New" w:eastAsia="Arial Unicode MS" w:hAnsi="Browallia New" w:cs="Browallia New" w:hint="cs"/>
                <w:sz w:val="28"/>
                <w:szCs w:val="28"/>
                <w:cs/>
                <w:lang w:val="en-ZA"/>
              </w:rPr>
              <w:t xml:space="preserve"> มีนาคม </w:t>
            </w:r>
            <w:r>
              <w:rPr>
                <w:rFonts w:ascii="Browallia New" w:eastAsia="Arial Unicode MS" w:hAnsi="Browallia New" w:cs="Browallia New"/>
                <w:sz w:val="28"/>
                <w:szCs w:val="28"/>
              </w:rPr>
              <w:t>2569</w:t>
            </w:r>
          </w:p>
        </w:tc>
        <w:tc>
          <w:tcPr>
            <w:tcW w:w="1339" w:type="dxa"/>
            <w:tcBorders>
              <w:top w:val="nil"/>
              <w:bottom w:val="nil"/>
            </w:tcBorders>
            <w:vAlign w:val="bottom"/>
          </w:tcPr>
          <w:p w14:paraId="200C4B8C" w14:textId="38EDDDCE" w:rsidR="0072553E" w:rsidRPr="007E5657" w:rsidRDefault="0072553E" w:rsidP="0072553E">
            <w:pPr>
              <w:pBdr>
                <w:bottom w:val="single" w:sz="4" w:space="1" w:color="auto"/>
              </w:pBdr>
              <w:tabs>
                <w:tab w:val="clear" w:pos="2580"/>
                <w:tab w:val="left" w:pos="2472"/>
              </w:tabs>
              <w:spacing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w:t>
            </w:r>
            <w:r>
              <w:rPr>
                <w:rFonts w:ascii="Browallia New" w:hAnsi="Browallia New" w:cs="Browallia New"/>
                <w:sz w:val="28"/>
                <w:szCs w:val="28"/>
              </w:rPr>
              <w:t>8</w:t>
            </w:r>
          </w:p>
        </w:tc>
        <w:tc>
          <w:tcPr>
            <w:tcW w:w="1339" w:type="dxa"/>
            <w:tcBorders>
              <w:top w:val="nil"/>
              <w:bottom w:val="nil"/>
            </w:tcBorders>
            <w:vAlign w:val="bottom"/>
          </w:tcPr>
          <w:p w14:paraId="3716ADD7" w14:textId="79142261" w:rsidR="0072553E" w:rsidRPr="007E5657" w:rsidRDefault="0072553E" w:rsidP="0072553E">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Pr>
                <w:rFonts w:ascii="Browallia New" w:eastAsia="Arial Unicode MS" w:hAnsi="Browallia New" w:cs="Browallia New"/>
                <w:sz w:val="28"/>
                <w:szCs w:val="28"/>
                <w:lang w:val="en-ZA"/>
              </w:rPr>
              <w:t>31</w:t>
            </w:r>
            <w:r>
              <w:rPr>
                <w:rFonts w:ascii="Browallia New" w:eastAsia="Arial Unicode MS" w:hAnsi="Browallia New" w:cs="Browallia New" w:hint="cs"/>
                <w:sz w:val="28"/>
                <w:szCs w:val="28"/>
                <w:cs/>
                <w:lang w:val="en-ZA"/>
              </w:rPr>
              <w:t xml:space="preserve"> มีนาคม </w:t>
            </w:r>
            <w:r>
              <w:rPr>
                <w:rFonts w:ascii="Browallia New" w:eastAsia="Arial Unicode MS" w:hAnsi="Browallia New" w:cs="Browallia New"/>
                <w:sz w:val="28"/>
                <w:szCs w:val="28"/>
              </w:rPr>
              <w:t>2569</w:t>
            </w:r>
          </w:p>
        </w:tc>
        <w:tc>
          <w:tcPr>
            <w:tcW w:w="1308" w:type="dxa"/>
            <w:tcBorders>
              <w:top w:val="nil"/>
              <w:bottom w:val="nil"/>
            </w:tcBorders>
            <w:vAlign w:val="bottom"/>
          </w:tcPr>
          <w:p w14:paraId="32B13E19" w14:textId="530A5E14" w:rsidR="0072553E" w:rsidRPr="007E5657" w:rsidRDefault="0072553E" w:rsidP="0072553E">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w:t>
            </w:r>
            <w:r>
              <w:rPr>
                <w:rFonts w:ascii="Browallia New" w:hAnsi="Browallia New" w:cs="Browallia New"/>
                <w:sz w:val="28"/>
                <w:szCs w:val="28"/>
              </w:rPr>
              <w:t>8</w:t>
            </w:r>
          </w:p>
        </w:tc>
      </w:tr>
      <w:tr w:rsidR="00EF0A35" w:rsidRPr="007E5657" w14:paraId="0CAED655" w14:textId="77777777" w:rsidTr="00194399">
        <w:trPr>
          <w:trHeight w:val="57"/>
        </w:trPr>
        <w:tc>
          <w:tcPr>
            <w:tcW w:w="3801" w:type="dxa"/>
            <w:vAlign w:val="bottom"/>
          </w:tcPr>
          <w:p w14:paraId="5FFD210B" w14:textId="77777777" w:rsidR="00EF0A35" w:rsidRPr="007E5657" w:rsidRDefault="00EF0A35" w:rsidP="00DC091D">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0CE97F50" w14:textId="7D9C45C1"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C5CB25" w14:textId="77777777" w:rsidR="00EF0A35" w:rsidRPr="007E5657" w:rsidRDefault="00EF0A35" w:rsidP="00EF0A35">
            <w:pPr>
              <w:tabs>
                <w:tab w:val="clear" w:pos="258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30F354A"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97C329F"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r>
      <w:tr w:rsidR="00F40CD0" w:rsidRPr="007E5657" w14:paraId="4DB554B6" w14:textId="77777777" w:rsidTr="00194399">
        <w:trPr>
          <w:trHeight w:val="57"/>
        </w:trPr>
        <w:tc>
          <w:tcPr>
            <w:tcW w:w="3801" w:type="dxa"/>
            <w:tcBorders>
              <w:bottom w:val="nil"/>
            </w:tcBorders>
            <w:vAlign w:val="bottom"/>
          </w:tcPr>
          <w:p w14:paraId="4D615BD1" w14:textId="6FBC3355" w:rsidR="00F40CD0" w:rsidRPr="007E5657" w:rsidRDefault="00F40CD0" w:rsidP="00A95CE7">
            <w:pPr>
              <w:spacing w:line="240" w:lineRule="auto"/>
              <w:ind w:firstLine="51"/>
              <w:rPr>
                <w:rFonts w:ascii="Browallia New" w:hAnsi="Browallia New" w:cs="Browallia New"/>
                <w:b/>
                <w:bCs/>
                <w:sz w:val="28"/>
                <w:szCs w:val="28"/>
                <w:lang w:val="en-ZA"/>
              </w:rPr>
            </w:pPr>
            <w:r w:rsidRPr="007E5657">
              <w:rPr>
                <w:rFonts w:ascii="Browallia New" w:hAnsi="Browallia New" w:cs="Browallia New"/>
                <w:b/>
                <w:bCs/>
                <w:sz w:val="28"/>
                <w:szCs w:val="28"/>
                <w:cs/>
              </w:rPr>
              <w:t>ลูกหนี้การค้าและลูกหนี้</w:t>
            </w:r>
            <w:r w:rsidR="00C36AB2">
              <w:rPr>
                <w:rFonts w:ascii="Browallia New" w:hAnsi="Browallia New" w:cs="Browallia New" w:hint="cs"/>
                <w:b/>
                <w:bCs/>
                <w:sz w:val="28"/>
                <w:szCs w:val="28"/>
                <w:cs/>
              </w:rPr>
              <w:t>หมุนเวียน</w:t>
            </w:r>
            <w:r w:rsidRPr="007E5657">
              <w:rPr>
                <w:rFonts w:ascii="Browallia New" w:hAnsi="Browallia New" w:cs="Browallia New"/>
                <w:b/>
                <w:bCs/>
                <w:sz w:val="28"/>
                <w:szCs w:val="28"/>
                <w:cs/>
              </w:rPr>
              <w:t>อื่น</w:t>
            </w:r>
            <w:r w:rsidRPr="007E5657">
              <w:rPr>
                <w:rFonts w:ascii="Browallia New" w:hAnsi="Browallia New" w:cs="Browallia New"/>
                <w:b/>
                <w:bCs/>
                <w:sz w:val="28"/>
                <w:szCs w:val="28"/>
                <w:lang w:val="en-ZA"/>
              </w:rPr>
              <w:t xml:space="preserve"> </w:t>
            </w:r>
          </w:p>
        </w:tc>
        <w:tc>
          <w:tcPr>
            <w:tcW w:w="1338" w:type="dxa"/>
            <w:tcBorders>
              <w:top w:val="nil"/>
              <w:bottom w:val="nil"/>
            </w:tcBorders>
            <w:vAlign w:val="bottom"/>
          </w:tcPr>
          <w:p w14:paraId="2B0C36A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24ECA4C8"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5EE6DF6B"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622BCE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r>
      <w:tr w:rsidR="00697704" w:rsidRPr="007E5657" w14:paraId="6195518C" w14:textId="77777777">
        <w:trPr>
          <w:trHeight w:val="57"/>
        </w:trPr>
        <w:tc>
          <w:tcPr>
            <w:tcW w:w="3801" w:type="dxa"/>
            <w:tcBorders>
              <w:bottom w:val="nil"/>
            </w:tcBorders>
            <w:vAlign w:val="bottom"/>
          </w:tcPr>
          <w:p w14:paraId="407FBACF" w14:textId="42248416"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ลูกหนี้การค้า</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7F2E783A" w14:textId="6489A3E7" w:rsidR="00697704" w:rsidRPr="007E5657" w:rsidRDefault="00A67BD3"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A67BD3">
              <w:rPr>
                <w:rFonts w:ascii="Browallia New" w:hAnsi="Browallia New" w:cs="Browallia New"/>
                <w:sz w:val="28"/>
                <w:szCs w:val="28"/>
              </w:rPr>
              <w:t xml:space="preserve"> 6,812 </w:t>
            </w:r>
          </w:p>
        </w:tc>
        <w:tc>
          <w:tcPr>
            <w:tcW w:w="1339" w:type="dxa"/>
            <w:tcBorders>
              <w:top w:val="nil"/>
              <w:bottom w:val="nil"/>
            </w:tcBorders>
          </w:tcPr>
          <w:p w14:paraId="5D9D6561" w14:textId="0C305086"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6025E8">
              <w:rPr>
                <w:rFonts w:ascii="Browallia New" w:hAnsi="Browallia New" w:cs="Browallia New"/>
                <w:sz w:val="28"/>
                <w:szCs w:val="28"/>
              </w:rPr>
              <w:t>6,812</w:t>
            </w:r>
          </w:p>
        </w:tc>
        <w:tc>
          <w:tcPr>
            <w:tcW w:w="1339" w:type="dxa"/>
            <w:tcBorders>
              <w:top w:val="nil"/>
              <w:bottom w:val="nil"/>
            </w:tcBorders>
            <w:vAlign w:val="bottom"/>
          </w:tcPr>
          <w:p w14:paraId="13D73512" w14:textId="32F4F9FB" w:rsidR="00697704" w:rsidRPr="007E5657" w:rsidRDefault="00A67BD3"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c>
          <w:tcPr>
            <w:tcW w:w="1308" w:type="dxa"/>
            <w:tcBorders>
              <w:top w:val="nil"/>
              <w:bottom w:val="nil"/>
            </w:tcBorders>
            <w:vAlign w:val="bottom"/>
          </w:tcPr>
          <w:p w14:paraId="3A72CFA9" w14:textId="19A123F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r>
      <w:tr w:rsidR="00697704" w:rsidRPr="007E5657" w14:paraId="0A110B3B" w14:textId="77777777">
        <w:trPr>
          <w:trHeight w:val="57"/>
        </w:trPr>
        <w:tc>
          <w:tcPr>
            <w:tcW w:w="3801" w:type="dxa"/>
            <w:tcBorders>
              <w:bottom w:val="nil"/>
            </w:tcBorders>
            <w:vAlign w:val="bottom"/>
          </w:tcPr>
          <w:p w14:paraId="3C34BB5B" w14:textId="230DA0D8"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ลูกหนี้อื่น</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4E0458CA" w14:textId="35BA7479" w:rsidR="00697704" w:rsidRPr="007E5657" w:rsidRDefault="00A67BD3"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A67BD3">
              <w:rPr>
                <w:rFonts w:ascii="Browallia New" w:hAnsi="Browallia New" w:cs="Browallia New"/>
                <w:sz w:val="28"/>
                <w:szCs w:val="28"/>
              </w:rPr>
              <w:t xml:space="preserve"> </w:t>
            </w:r>
            <w:r w:rsidR="00B023C0" w:rsidRPr="00B023C0">
              <w:rPr>
                <w:rFonts w:ascii="Browallia New" w:hAnsi="Browallia New" w:cs="Browallia New"/>
                <w:sz w:val="28"/>
                <w:szCs w:val="28"/>
              </w:rPr>
              <w:t xml:space="preserve"> 677 </w:t>
            </w:r>
            <w:r w:rsidRPr="00A67BD3">
              <w:rPr>
                <w:rFonts w:ascii="Browallia New" w:hAnsi="Browallia New" w:cs="Browallia New"/>
                <w:sz w:val="28"/>
                <w:szCs w:val="28"/>
              </w:rPr>
              <w:t xml:space="preserve"> </w:t>
            </w:r>
          </w:p>
        </w:tc>
        <w:tc>
          <w:tcPr>
            <w:tcW w:w="1339" w:type="dxa"/>
            <w:tcBorders>
              <w:top w:val="nil"/>
              <w:bottom w:val="nil"/>
            </w:tcBorders>
          </w:tcPr>
          <w:p w14:paraId="016C9858" w14:textId="348DD084"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6025E8">
              <w:rPr>
                <w:rFonts w:ascii="Browallia New" w:hAnsi="Browallia New" w:cs="Browallia New"/>
                <w:sz w:val="28"/>
                <w:szCs w:val="28"/>
              </w:rPr>
              <w:t>8</w:t>
            </w:r>
            <w:r>
              <w:rPr>
                <w:rFonts w:ascii="Browallia New" w:hAnsi="Browallia New" w:cs="Browallia New"/>
                <w:sz w:val="28"/>
                <w:szCs w:val="28"/>
              </w:rPr>
              <w:t>3</w:t>
            </w:r>
          </w:p>
        </w:tc>
        <w:tc>
          <w:tcPr>
            <w:tcW w:w="1339" w:type="dxa"/>
            <w:tcBorders>
              <w:top w:val="nil"/>
              <w:bottom w:val="nil"/>
            </w:tcBorders>
            <w:vAlign w:val="bottom"/>
          </w:tcPr>
          <w:p w14:paraId="7EE36860" w14:textId="3B2E6FDB" w:rsidR="00697704" w:rsidRPr="007E5657" w:rsidRDefault="00762BD2"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Pr>
                <w:rFonts w:ascii="Browallia New" w:hAnsi="Browallia New" w:cs="Browallia New"/>
                <w:sz w:val="28"/>
                <w:szCs w:val="28"/>
              </w:rPr>
              <w:t>4,499</w:t>
            </w:r>
          </w:p>
        </w:tc>
        <w:tc>
          <w:tcPr>
            <w:tcW w:w="1308" w:type="dxa"/>
            <w:tcBorders>
              <w:top w:val="nil"/>
              <w:bottom w:val="nil"/>
            </w:tcBorders>
            <w:vAlign w:val="bottom"/>
          </w:tcPr>
          <w:p w14:paraId="2076D689" w14:textId="55ED782C"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5C7AC7">
              <w:rPr>
                <w:rFonts w:ascii="Browallia New" w:hAnsi="Browallia New" w:cs="Browallia New"/>
                <w:sz w:val="28"/>
                <w:szCs w:val="28"/>
              </w:rPr>
              <w:t>4,499</w:t>
            </w:r>
          </w:p>
        </w:tc>
      </w:tr>
      <w:tr w:rsidR="00697704" w:rsidRPr="007E5657" w14:paraId="5727F392" w14:textId="77777777" w:rsidTr="003D618B">
        <w:trPr>
          <w:trHeight w:val="57"/>
        </w:trPr>
        <w:tc>
          <w:tcPr>
            <w:tcW w:w="3801" w:type="dxa"/>
            <w:tcBorders>
              <w:top w:val="nil"/>
              <w:bottom w:val="nil"/>
            </w:tcBorders>
            <w:vAlign w:val="bottom"/>
          </w:tcPr>
          <w:p w14:paraId="3190923E" w14:textId="1DAF15D3"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ดอกเบี้ยค้างรับ</w:t>
            </w:r>
            <w:r w:rsidRPr="007E5657">
              <w:rPr>
                <w:rFonts w:ascii="Browallia New" w:hAnsi="Browallia New" w:cs="Browallia New"/>
                <w:sz w:val="28"/>
                <w:szCs w:val="28"/>
              </w:rPr>
              <w:t xml:space="preserve"> </w:t>
            </w:r>
          </w:p>
        </w:tc>
        <w:tc>
          <w:tcPr>
            <w:tcW w:w="1338" w:type="dxa"/>
            <w:tcBorders>
              <w:top w:val="nil"/>
              <w:bottom w:val="nil"/>
            </w:tcBorders>
          </w:tcPr>
          <w:p w14:paraId="12472DD7" w14:textId="34C45442" w:rsidR="00697704" w:rsidRPr="007E5657" w:rsidRDefault="00A67BD3" w:rsidP="00697704">
            <w:pPr>
              <w:pStyle w:val="BodyTextIndent"/>
              <w:pBdr>
                <w:bottom w:val="single" w:sz="4"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A67BD3">
              <w:rPr>
                <w:rFonts w:ascii="Browallia New" w:hAnsi="Browallia New" w:cs="Browallia New"/>
                <w:sz w:val="28"/>
                <w:szCs w:val="28"/>
              </w:rPr>
              <w:t xml:space="preserve"> -   </w:t>
            </w:r>
          </w:p>
        </w:tc>
        <w:tc>
          <w:tcPr>
            <w:tcW w:w="1339" w:type="dxa"/>
            <w:tcBorders>
              <w:top w:val="nil"/>
              <w:bottom w:val="nil"/>
            </w:tcBorders>
            <w:vAlign w:val="bottom"/>
          </w:tcPr>
          <w:p w14:paraId="2168B7A9" w14:textId="3F851565" w:rsidR="00697704" w:rsidRPr="007E5657" w:rsidRDefault="00697704" w:rsidP="00697704">
            <w:pPr>
              <w:pStyle w:val="BodyTextIndent"/>
              <w:pBdr>
                <w:bottom w:val="single" w:sz="4" w:space="1" w:color="auto"/>
              </w:pBdr>
              <w:tabs>
                <w:tab w:val="clear" w:pos="2580"/>
                <w:tab w:val="left" w:pos="360"/>
                <w:tab w:val="left" w:pos="2472"/>
              </w:tabs>
              <w:spacing w:after="0" w:line="240" w:lineRule="auto"/>
              <w:ind w:left="42" w:right="42"/>
              <w:contextualSpacing/>
              <w:jc w:val="right"/>
              <w:rPr>
                <w:rFonts w:ascii="Browallia New" w:hAnsi="Browallia New" w:cs="Browallia New"/>
                <w:sz w:val="28"/>
                <w:szCs w:val="28"/>
              </w:rPr>
            </w:pPr>
            <w:r w:rsidRPr="007E5657">
              <w:rPr>
                <w:rFonts w:ascii="Browallia New" w:hAnsi="Browallia New" w:cs="Browallia New"/>
                <w:sz w:val="28"/>
                <w:szCs w:val="28"/>
              </w:rPr>
              <w:t>-</w:t>
            </w:r>
          </w:p>
        </w:tc>
        <w:tc>
          <w:tcPr>
            <w:tcW w:w="1339" w:type="dxa"/>
            <w:tcBorders>
              <w:top w:val="nil"/>
              <w:bottom w:val="nil"/>
            </w:tcBorders>
            <w:vAlign w:val="bottom"/>
          </w:tcPr>
          <w:p w14:paraId="33D2B00B" w14:textId="2915375E" w:rsidR="00697704" w:rsidRPr="007E5657" w:rsidRDefault="00F73052" w:rsidP="00697704">
            <w:pPr>
              <w:pBdr>
                <w:bottom w:val="single" w:sz="4" w:space="1" w:color="auto"/>
              </w:pBdr>
              <w:tabs>
                <w:tab w:val="clear" w:pos="2580"/>
                <w:tab w:val="left" w:pos="360"/>
                <w:tab w:val="left" w:pos="2472"/>
              </w:tabs>
              <w:spacing w:line="240" w:lineRule="auto"/>
              <w:ind w:left="42" w:right="42"/>
              <w:jc w:val="right"/>
              <w:rPr>
                <w:rFonts w:ascii="Browallia New" w:hAnsi="Browallia New" w:cs="Browallia New"/>
                <w:sz w:val="28"/>
                <w:szCs w:val="28"/>
              </w:rPr>
            </w:pPr>
            <w:r>
              <w:rPr>
                <w:rFonts w:ascii="Browallia New" w:hAnsi="Browallia New" w:cs="Browallia New"/>
                <w:sz w:val="28"/>
                <w:szCs w:val="28"/>
              </w:rPr>
              <w:t>12,600</w:t>
            </w:r>
          </w:p>
        </w:tc>
        <w:tc>
          <w:tcPr>
            <w:tcW w:w="1308" w:type="dxa"/>
            <w:tcBorders>
              <w:top w:val="nil"/>
              <w:bottom w:val="nil"/>
            </w:tcBorders>
            <w:vAlign w:val="bottom"/>
          </w:tcPr>
          <w:p w14:paraId="1F31DE40" w14:textId="122807BB" w:rsidR="00697704" w:rsidRPr="007E5657" w:rsidRDefault="00697704" w:rsidP="00697704">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CA194F">
              <w:rPr>
                <w:rFonts w:ascii="Browallia New" w:hAnsi="Browallia New" w:cs="Browallia New"/>
                <w:sz w:val="28"/>
                <w:szCs w:val="28"/>
              </w:rPr>
              <w:t>6,409</w:t>
            </w:r>
          </w:p>
        </w:tc>
      </w:tr>
      <w:tr w:rsidR="00697704" w:rsidRPr="007E5657" w14:paraId="2B5E1DB7" w14:textId="77777777" w:rsidTr="003D618B">
        <w:trPr>
          <w:trHeight w:val="57"/>
        </w:trPr>
        <w:tc>
          <w:tcPr>
            <w:tcW w:w="3801" w:type="dxa"/>
            <w:tcBorders>
              <w:top w:val="nil"/>
              <w:bottom w:val="nil"/>
            </w:tcBorders>
            <w:vAlign w:val="bottom"/>
          </w:tcPr>
          <w:p w14:paraId="3EE11B90" w14:textId="12F59C26" w:rsidR="00697704" w:rsidRPr="007E5657" w:rsidRDefault="00697704" w:rsidP="00697704">
            <w:pPr>
              <w:tabs>
                <w:tab w:val="clear" w:pos="680"/>
                <w:tab w:val="decimal" w:pos="670"/>
              </w:tabs>
              <w:spacing w:line="240" w:lineRule="auto"/>
              <w:ind w:right="57" w:firstLine="51"/>
              <w:rPr>
                <w:rFonts w:ascii="Browallia New" w:hAnsi="Browallia New" w:cs="Browallia New"/>
                <w:sz w:val="28"/>
                <w:szCs w:val="28"/>
                <w:cs/>
              </w:rPr>
            </w:pPr>
            <w:r>
              <w:rPr>
                <w:rFonts w:ascii="Browallia New" w:hAnsi="Browallia New" w:cs="Browallia New" w:hint="cs"/>
                <w:sz w:val="28"/>
                <w:szCs w:val="28"/>
                <w:cs/>
              </w:rPr>
              <w:t>รวม</w:t>
            </w:r>
          </w:p>
        </w:tc>
        <w:tc>
          <w:tcPr>
            <w:tcW w:w="1338" w:type="dxa"/>
            <w:tcBorders>
              <w:top w:val="nil"/>
              <w:bottom w:val="nil"/>
            </w:tcBorders>
          </w:tcPr>
          <w:p w14:paraId="5CEB35A9" w14:textId="79E0B466" w:rsidR="00697704" w:rsidRPr="007E5657" w:rsidRDefault="00A67BD3" w:rsidP="00697704">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A67BD3">
              <w:rPr>
                <w:rFonts w:ascii="Browallia New" w:hAnsi="Browallia New" w:cs="Browallia New"/>
                <w:sz w:val="28"/>
                <w:szCs w:val="28"/>
              </w:rPr>
              <w:t>7,</w:t>
            </w:r>
            <w:r w:rsidR="00B023C0" w:rsidRPr="00B023C0">
              <w:rPr>
                <w:rFonts w:ascii="Browallia New" w:hAnsi="Browallia New" w:cs="Browallia New"/>
                <w:sz w:val="28"/>
                <w:szCs w:val="28"/>
              </w:rPr>
              <w:t>489</w:t>
            </w:r>
          </w:p>
        </w:tc>
        <w:tc>
          <w:tcPr>
            <w:tcW w:w="1339" w:type="dxa"/>
            <w:tcBorders>
              <w:top w:val="nil"/>
              <w:bottom w:val="nil"/>
            </w:tcBorders>
            <w:vAlign w:val="bottom"/>
          </w:tcPr>
          <w:p w14:paraId="49B776BA" w14:textId="6F929B6E"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6025E8">
              <w:rPr>
                <w:rFonts w:ascii="Browallia New" w:hAnsi="Browallia New" w:cs="Browallia New"/>
                <w:sz w:val="28"/>
                <w:szCs w:val="28"/>
              </w:rPr>
              <w:t>6,89</w:t>
            </w:r>
            <w:r>
              <w:rPr>
                <w:rFonts w:ascii="Browallia New" w:hAnsi="Browallia New" w:cs="Browallia New"/>
                <w:sz w:val="28"/>
                <w:szCs w:val="28"/>
              </w:rPr>
              <w:t>5</w:t>
            </w:r>
          </w:p>
        </w:tc>
        <w:tc>
          <w:tcPr>
            <w:tcW w:w="1339" w:type="dxa"/>
            <w:tcBorders>
              <w:top w:val="nil"/>
              <w:bottom w:val="nil"/>
            </w:tcBorders>
            <w:vAlign w:val="bottom"/>
          </w:tcPr>
          <w:p w14:paraId="600BF9E3" w14:textId="06A3884B" w:rsidR="00697704" w:rsidRPr="007E5657" w:rsidRDefault="00F73052" w:rsidP="00697704">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17,099</w:t>
            </w:r>
          </w:p>
        </w:tc>
        <w:tc>
          <w:tcPr>
            <w:tcW w:w="1308" w:type="dxa"/>
            <w:tcBorders>
              <w:top w:val="nil"/>
              <w:bottom w:val="nil"/>
            </w:tcBorders>
            <w:vAlign w:val="bottom"/>
          </w:tcPr>
          <w:p w14:paraId="7845DDE2" w14:textId="24BD38F3"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42297F">
              <w:rPr>
                <w:rFonts w:ascii="Browallia New" w:hAnsi="Browallia New" w:cs="Browallia New"/>
                <w:sz w:val="28"/>
                <w:szCs w:val="28"/>
              </w:rPr>
              <w:t>10,908</w:t>
            </w:r>
          </w:p>
        </w:tc>
      </w:tr>
      <w:tr w:rsidR="00697704" w:rsidRPr="007E5657" w14:paraId="2A563F96" w14:textId="77777777" w:rsidTr="00194399">
        <w:trPr>
          <w:trHeight w:val="57"/>
        </w:trPr>
        <w:tc>
          <w:tcPr>
            <w:tcW w:w="3801" w:type="dxa"/>
            <w:tcBorders>
              <w:top w:val="nil"/>
              <w:bottom w:val="nil"/>
            </w:tcBorders>
            <w:vAlign w:val="bottom"/>
          </w:tcPr>
          <w:p w14:paraId="66EEA181" w14:textId="77777777" w:rsidR="00697704" w:rsidRPr="007E5657" w:rsidRDefault="00697704" w:rsidP="00697704">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6BB6C5B3"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B5D2F"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2C956"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4B2CC59"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1D35B424" w14:textId="77777777" w:rsidTr="00194399">
        <w:trPr>
          <w:trHeight w:val="57"/>
        </w:trPr>
        <w:tc>
          <w:tcPr>
            <w:tcW w:w="3801" w:type="dxa"/>
            <w:tcBorders>
              <w:top w:val="nil"/>
              <w:bottom w:val="nil"/>
            </w:tcBorders>
            <w:vAlign w:val="bottom"/>
          </w:tcPr>
          <w:p w14:paraId="6094487A" w14:textId="3879E204" w:rsidR="00697704" w:rsidRPr="007E5657" w:rsidRDefault="00697704" w:rsidP="00697704">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สินทรัพย์ทางการเงินไม่หมุนเวียนอื่น</w:t>
            </w:r>
          </w:p>
        </w:tc>
        <w:tc>
          <w:tcPr>
            <w:tcW w:w="1338" w:type="dxa"/>
            <w:tcBorders>
              <w:top w:val="nil"/>
              <w:bottom w:val="nil"/>
            </w:tcBorders>
            <w:vAlign w:val="bottom"/>
          </w:tcPr>
          <w:p w14:paraId="33AD6835"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8384B6"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686EA39"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70D457B5"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32221DC6" w14:textId="77777777" w:rsidTr="00194399">
        <w:trPr>
          <w:trHeight w:val="57"/>
        </w:trPr>
        <w:tc>
          <w:tcPr>
            <w:tcW w:w="3801" w:type="dxa"/>
            <w:tcBorders>
              <w:top w:val="nil"/>
              <w:bottom w:val="nil"/>
            </w:tcBorders>
            <w:vAlign w:val="bottom"/>
          </w:tcPr>
          <w:p w14:paraId="42AB7839" w14:textId="02D34415"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pacing w:val="-10"/>
                <w:sz w:val="28"/>
                <w:szCs w:val="28"/>
                <w:cs/>
              </w:rPr>
              <w:t>ตราสาร</w:t>
            </w:r>
            <w:r w:rsidRPr="008359DE">
              <w:rPr>
                <w:rFonts w:ascii="Browallia New" w:hAnsi="Browallia New" w:cs="Browallia New"/>
                <w:sz w:val="28"/>
                <w:szCs w:val="28"/>
                <w:cs/>
              </w:rPr>
              <w:t>ทุน</w:t>
            </w:r>
            <w:r w:rsidRPr="007E5657">
              <w:rPr>
                <w:rFonts w:ascii="Browallia New" w:hAnsi="Browallia New" w:cs="Browallia New"/>
                <w:spacing w:val="-10"/>
                <w:sz w:val="28"/>
                <w:szCs w:val="28"/>
                <w:cs/>
              </w:rPr>
              <w:t>ที่ออกโดยกิจการที่เกี่ยวข้องกัน</w:t>
            </w:r>
          </w:p>
        </w:tc>
        <w:tc>
          <w:tcPr>
            <w:tcW w:w="1338" w:type="dxa"/>
            <w:tcBorders>
              <w:top w:val="nil"/>
              <w:bottom w:val="nil"/>
            </w:tcBorders>
            <w:vAlign w:val="bottom"/>
          </w:tcPr>
          <w:p w14:paraId="472FF461" w14:textId="065A4434" w:rsidR="00697704" w:rsidRPr="007E5657" w:rsidRDefault="00A67BD3" w:rsidP="00697704">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Pr>
                <w:rFonts w:ascii="Browallia New" w:hAnsi="Browallia New" w:cs="Browallia New"/>
                <w:sz w:val="28"/>
                <w:szCs w:val="28"/>
              </w:rPr>
              <w:t>15,150</w:t>
            </w:r>
          </w:p>
        </w:tc>
        <w:tc>
          <w:tcPr>
            <w:tcW w:w="1339" w:type="dxa"/>
            <w:tcBorders>
              <w:top w:val="nil"/>
              <w:bottom w:val="nil"/>
            </w:tcBorders>
            <w:vAlign w:val="bottom"/>
          </w:tcPr>
          <w:p w14:paraId="15BF06A1" w14:textId="6661BFB2"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6C5285">
              <w:rPr>
                <w:rFonts w:ascii="Browallia New" w:hAnsi="Browallia New" w:cs="Browallia New"/>
                <w:sz w:val="28"/>
                <w:szCs w:val="28"/>
              </w:rPr>
              <w:t>20,200</w:t>
            </w:r>
          </w:p>
        </w:tc>
        <w:tc>
          <w:tcPr>
            <w:tcW w:w="1339" w:type="dxa"/>
            <w:tcBorders>
              <w:top w:val="nil"/>
              <w:bottom w:val="nil"/>
            </w:tcBorders>
            <w:vAlign w:val="bottom"/>
          </w:tcPr>
          <w:p w14:paraId="5C6E1CB6" w14:textId="54F20B53" w:rsidR="00697704" w:rsidRPr="007E5657" w:rsidRDefault="00F73052" w:rsidP="00697704">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15,150</w:t>
            </w:r>
          </w:p>
        </w:tc>
        <w:tc>
          <w:tcPr>
            <w:tcW w:w="1308" w:type="dxa"/>
            <w:tcBorders>
              <w:top w:val="nil"/>
              <w:bottom w:val="nil"/>
            </w:tcBorders>
            <w:vAlign w:val="bottom"/>
          </w:tcPr>
          <w:p w14:paraId="0750643D" w14:textId="0A3E759B"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D63312">
              <w:rPr>
                <w:rFonts w:ascii="Browallia New" w:hAnsi="Browallia New" w:cs="Browallia New"/>
                <w:sz w:val="28"/>
                <w:szCs w:val="28"/>
              </w:rPr>
              <w:t>20,200</w:t>
            </w:r>
          </w:p>
        </w:tc>
      </w:tr>
      <w:tr w:rsidR="00697704" w:rsidRPr="007E5657" w14:paraId="7E537AEC" w14:textId="77777777" w:rsidTr="00194399">
        <w:trPr>
          <w:trHeight w:val="114"/>
        </w:trPr>
        <w:tc>
          <w:tcPr>
            <w:tcW w:w="3801" w:type="dxa"/>
            <w:tcBorders>
              <w:top w:val="nil"/>
              <w:bottom w:val="nil"/>
            </w:tcBorders>
            <w:vAlign w:val="bottom"/>
          </w:tcPr>
          <w:p w14:paraId="7AA715C6" w14:textId="77777777" w:rsidR="00697704" w:rsidRPr="007E5657" w:rsidRDefault="00697704" w:rsidP="00697704">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76FB39B9"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E26485"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E3714F6"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22C089E"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2C759F51" w14:textId="77777777" w:rsidTr="00194399">
        <w:trPr>
          <w:trHeight w:val="57"/>
        </w:trPr>
        <w:tc>
          <w:tcPr>
            <w:tcW w:w="3801" w:type="dxa"/>
            <w:tcBorders>
              <w:top w:val="nil"/>
              <w:bottom w:val="nil"/>
            </w:tcBorders>
            <w:vAlign w:val="bottom"/>
          </w:tcPr>
          <w:p w14:paraId="69D8FFA8" w14:textId="480205DA" w:rsidR="00697704" w:rsidRPr="007E5657" w:rsidRDefault="00697704" w:rsidP="00697704">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สินทรัพย์ไม่หมุนเวียนอื่น</w:t>
            </w:r>
          </w:p>
        </w:tc>
        <w:tc>
          <w:tcPr>
            <w:tcW w:w="1338" w:type="dxa"/>
            <w:tcBorders>
              <w:top w:val="nil"/>
              <w:bottom w:val="nil"/>
            </w:tcBorders>
            <w:vAlign w:val="bottom"/>
          </w:tcPr>
          <w:p w14:paraId="44D4BBDA"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03782A6"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C9BD5B9"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6162F59E"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2E08FC69" w14:textId="77777777" w:rsidTr="00194399">
        <w:trPr>
          <w:trHeight w:val="57"/>
        </w:trPr>
        <w:tc>
          <w:tcPr>
            <w:tcW w:w="3801" w:type="dxa"/>
            <w:tcBorders>
              <w:top w:val="nil"/>
              <w:bottom w:val="nil"/>
            </w:tcBorders>
            <w:vAlign w:val="bottom"/>
          </w:tcPr>
          <w:p w14:paraId="49621E98" w14:textId="60178FDB" w:rsidR="00697704" w:rsidRPr="007E5657" w:rsidRDefault="00697704" w:rsidP="00697704">
            <w:pPr>
              <w:tabs>
                <w:tab w:val="clear" w:pos="680"/>
                <w:tab w:val="decimal" w:pos="670"/>
              </w:tabs>
              <w:spacing w:line="240" w:lineRule="auto"/>
              <w:ind w:right="57" w:firstLine="51"/>
              <w:rPr>
                <w:rFonts w:ascii="Browallia New" w:hAnsi="Browallia New" w:cs="Browallia New"/>
                <w:spacing w:val="-10"/>
                <w:sz w:val="28"/>
                <w:szCs w:val="28"/>
                <w:cs/>
              </w:rPr>
            </w:pPr>
            <w:r w:rsidRPr="007E5657">
              <w:rPr>
                <w:rFonts w:ascii="Browallia New" w:hAnsi="Browallia New" w:cs="Browallia New"/>
                <w:spacing w:val="-10"/>
                <w:sz w:val="28"/>
                <w:szCs w:val="28"/>
                <w:cs/>
              </w:rPr>
              <w:t>ลูกหนี้ไม่หมุนเวียนอื่น</w:t>
            </w:r>
            <w:r w:rsidR="0030667B">
              <w:rPr>
                <w:rFonts w:ascii="Browallia New" w:hAnsi="Browallia New" w:cs="Browallia New" w:hint="cs"/>
                <w:spacing w:val="-10"/>
                <w:sz w:val="28"/>
                <w:szCs w:val="28"/>
                <w:cs/>
              </w:rPr>
              <w:t xml:space="preserve"> </w:t>
            </w:r>
            <w:r w:rsidR="0030667B">
              <w:rPr>
                <w:rFonts w:ascii="Browallia New" w:hAnsi="Browallia New" w:cs="Browallia New"/>
                <w:spacing w:val="-10"/>
                <w:sz w:val="28"/>
                <w:szCs w:val="28"/>
              </w:rPr>
              <w:t xml:space="preserve">- </w:t>
            </w:r>
            <w:r w:rsidRPr="007E5657">
              <w:rPr>
                <w:rFonts w:ascii="Browallia New" w:hAnsi="Browallia New" w:cs="Browallia New"/>
                <w:spacing w:val="-10"/>
                <w:sz w:val="28"/>
                <w:szCs w:val="28"/>
                <w:cs/>
              </w:rPr>
              <w:t>กิจการที่เกี่ยวข้องกัน</w:t>
            </w:r>
          </w:p>
        </w:tc>
        <w:tc>
          <w:tcPr>
            <w:tcW w:w="1338" w:type="dxa"/>
            <w:tcBorders>
              <w:top w:val="nil"/>
              <w:bottom w:val="nil"/>
            </w:tcBorders>
            <w:vAlign w:val="bottom"/>
          </w:tcPr>
          <w:p w14:paraId="543C85EF" w14:textId="66DB42F4" w:rsidR="00697704" w:rsidRPr="007E5657" w:rsidRDefault="00A67BD3" w:rsidP="00697704">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Pr>
                <w:rFonts w:ascii="Browallia New" w:hAnsi="Browallia New" w:cs="Browallia New"/>
                <w:sz w:val="28"/>
                <w:szCs w:val="28"/>
              </w:rPr>
              <w:t>1,524</w:t>
            </w:r>
          </w:p>
        </w:tc>
        <w:tc>
          <w:tcPr>
            <w:tcW w:w="1339" w:type="dxa"/>
            <w:tcBorders>
              <w:top w:val="nil"/>
              <w:bottom w:val="nil"/>
            </w:tcBorders>
            <w:vAlign w:val="bottom"/>
          </w:tcPr>
          <w:p w14:paraId="30EAFE10" w14:textId="4F040FDE"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C82E02">
              <w:rPr>
                <w:rFonts w:ascii="Browallia New" w:hAnsi="Browallia New" w:cs="Browallia New"/>
                <w:sz w:val="28"/>
                <w:szCs w:val="28"/>
                <w:cs/>
              </w:rPr>
              <w:t>1</w:t>
            </w:r>
            <w:r w:rsidRPr="00C82E02">
              <w:rPr>
                <w:rFonts w:ascii="Browallia New" w:hAnsi="Browallia New" w:cs="Browallia New"/>
                <w:sz w:val="28"/>
                <w:szCs w:val="28"/>
              </w:rPr>
              <w:t>,</w:t>
            </w:r>
            <w:r w:rsidRPr="00C82E02">
              <w:rPr>
                <w:rFonts w:ascii="Browallia New" w:hAnsi="Browallia New" w:cs="Browallia New"/>
                <w:sz w:val="28"/>
                <w:szCs w:val="28"/>
                <w:cs/>
              </w:rPr>
              <w:t>524</w:t>
            </w:r>
          </w:p>
        </w:tc>
        <w:tc>
          <w:tcPr>
            <w:tcW w:w="1339" w:type="dxa"/>
            <w:tcBorders>
              <w:top w:val="nil"/>
              <w:bottom w:val="nil"/>
            </w:tcBorders>
            <w:vAlign w:val="bottom"/>
          </w:tcPr>
          <w:p w14:paraId="4221764B" w14:textId="2EA39AAE" w:rsidR="00697704" w:rsidRPr="007E5657" w:rsidRDefault="00F73052" w:rsidP="00697704">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1,524</w:t>
            </w:r>
          </w:p>
        </w:tc>
        <w:tc>
          <w:tcPr>
            <w:tcW w:w="1308" w:type="dxa"/>
            <w:tcBorders>
              <w:top w:val="nil"/>
              <w:bottom w:val="nil"/>
            </w:tcBorders>
            <w:vAlign w:val="bottom"/>
          </w:tcPr>
          <w:p w14:paraId="18C3E3DB" w14:textId="19327F0C"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52EA4">
              <w:rPr>
                <w:rFonts w:ascii="Browallia New" w:hAnsi="Browallia New" w:cs="Browallia New"/>
                <w:sz w:val="28"/>
                <w:szCs w:val="28"/>
              </w:rPr>
              <w:t>1,524</w:t>
            </w:r>
          </w:p>
        </w:tc>
      </w:tr>
      <w:tr w:rsidR="00697704" w:rsidRPr="007E5657" w14:paraId="32A93281" w14:textId="77777777" w:rsidTr="00194399">
        <w:trPr>
          <w:trHeight w:val="57"/>
        </w:trPr>
        <w:tc>
          <w:tcPr>
            <w:tcW w:w="3801" w:type="dxa"/>
            <w:tcBorders>
              <w:top w:val="nil"/>
              <w:bottom w:val="nil"/>
            </w:tcBorders>
            <w:vAlign w:val="bottom"/>
          </w:tcPr>
          <w:p w14:paraId="43089EBC" w14:textId="77777777" w:rsidR="00697704" w:rsidRDefault="00697704" w:rsidP="00113E5C">
            <w:pPr>
              <w:tabs>
                <w:tab w:val="clear" w:pos="680"/>
                <w:tab w:val="decimal" w:pos="670"/>
              </w:tabs>
              <w:spacing w:line="240" w:lineRule="auto"/>
              <w:ind w:right="57"/>
              <w:rPr>
                <w:rFonts w:ascii="Browallia New" w:hAnsi="Browallia New" w:cs="Browallia New"/>
                <w:sz w:val="28"/>
                <w:szCs w:val="28"/>
              </w:rPr>
            </w:pPr>
          </w:p>
          <w:p w14:paraId="382A5B3E" w14:textId="77777777" w:rsidR="006A41CE" w:rsidRPr="007E5657" w:rsidRDefault="006A41CE" w:rsidP="00113E5C">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4BFB26C6"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D0B5E2E"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8290C43"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9C8426E"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513F42" w:rsidRPr="007E5657" w14:paraId="2CBA95DC" w14:textId="77777777" w:rsidTr="00194399">
        <w:trPr>
          <w:trHeight w:val="57"/>
        </w:trPr>
        <w:tc>
          <w:tcPr>
            <w:tcW w:w="3801" w:type="dxa"/>
            <w:tcBorders>
              <w:top w:val="nil"/>
              <w:bottom w:val="nil"/>
            </w:tcBorders>
            <w:vAlign w:val="bottom"/>
          </w:tcPr>
          <w:p w14:paraId="0FC83399" w14:textId="77777777" w:rsidR="00513F42" w:rsidRDefault="00513F42" w:rsidP="00113E5C">
            <w:pPr>
              <w:tabs>
                <w:tab w:val="clear" w:pos="680"/>
                <w:tab w:val="decimal" w:pos="670"/>
              </w:tabs>
              <w:spacing w:line="240" w:lineRule="auto"/>
              <w:ind w:right="57"/>
              <w:rPr>
                <w:rFonts w:ascii="Browallia New" w:hAnsi="Browallia New" w:cs="Browallia New"/>
                <w:sz w:val="28"/>
                <w:szCs w:val="28"/>
              </w:rPr>
            </w:pPr>
          </w:p>
        </w:tc>
        <w:tc>
          <w:tcPr>
            <w:tcW w:w="1338" w:type="dxa"/>
            <w:tcBorders>
              <w:top w:val="nil"/>
              <w:bottom w:val="nil"/>
            </w:tcBorders>
            <w:vAlign w:val="bottom"/>
          </w:tcPr>
          <w:p w14:paraId="0E702FDB" w14:textId="77777777" w:rsidR="00513F42" w:rsidRPr="007E5657" w:rsidRDefault="00513F42"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00E88BAD" w14:textId="77777777" w:rsidR="00513F42" w:rsidRPr="007E5657" w:rsidRDefault="00513F42"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431847" w14:textId="77777777" w:rsidR="00513F42" w:rsidRPr="007E5657" w:rsidRDefault="00513F42"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4D0750FB" w14:textId="77777777" w:rsidR="00513F42" w:rsidRPr="007E5657" w:rsidRDefault="00513F42"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15A6E96E" w14:textId="77777777" w:rsidTr="00194399">
        <w:trPr>
          <w:trHeight w:val="57"/>
        </w:trPr>
        <w:tc>
          <w:tcPr>
            <w:tcW w:w="3801" w:type="dxa"/>
            <w:tcBorders>
              <w:top w:val="nil"/>
              <w:bottom w:val="nil"/>
            </w:tcBorders>
            <w:vAlign w:val="bottom"/>
          </w:tcPr>
          <w:p w14:paraId="254AEC85" w14:textId="134CF596" w:rsidR="00697704" w:rsidRPr="007E5657" w:rsidRDefault="00697704" w:rsidP="00697704">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เจ้าหนี้การค้าและเจ้าหนี้</w:t>
            </w:r>
            <w:r w:rsidR="00B60A86">
              <w:rPr>
                <w:rFonts w:ascii="Browallia New" w:hAnsi="Browallia New" w:cs="Browallia New" w:hint="cs"/>
                <w:b/>
                <w:bCs/>
                <w:sz w:val="28"/>
                <w:szCs w:val="28"/>
                <w:cs/>
              </w:rPr>
              <w:t>หมุนเวียน</w:t>
            </w:r>
            <w:r w:rsidRPr="007E5657">
              <w:rPr>
                <w:rFonts w:ascii="Browallia New" w:hAnsi="Browallia New" w:cs="Browallia New"/>
                <w:b/>
                <w:bCs/>
                <w:sz w:val="28"/>
                <w:szCs w:val="28"/>
                <w:cs/>
              </w:rPr>
              <w:t>อื่น</w:t>
            </w:r>
          </w:p>
        </w:tc>
        <w:tc>
          <w:tcPr>
            <w:tcW w:w="1338" w:type="dxa"/>
            <w:tcBorders>
              <w:top w:val="nil"/>
              <w:bottom w:val="nil"/>
            </w:tcBorders>
            <w:vAlign w:val="bottom"/>
          </w:tcPr>
          <w:p w14:paraId="4660752B"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D7BDE11"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4031E27"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6A867E7"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5123DF" w:rsidRPr="007E5657" w14:paraId="03902A66" w14:textId="77777777">
        <w:trPr>
          <w:trHeight w:val="57"/>
        </w:trPr>
        <w:tc>
          <w:tcPr>
            <w:tcW w:w="3801" w:type="dxa"/>
            <w:tcBorders>
              <w:top w:val="nil"/>
              <w:bottom w:val="nil"/>
            </w:tcBorders>
            <w:vAlign w:val="bottom"/>
          </w:tcPr>
          <w:p w14:paraId="773ED9A8" w14:textId="13245102" w:rsidR="005123DF" w:rsidRPr="007E5657" w:rsidRDefault="005123DF" w:rsidP="005123DF">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เจ้าหนี้การค้า - กิจการที่เกี่ยวข้องกัน</w:t>
            </w:r>
          </w:p>
        </w:tc>
        <w:tc>
          <w:tcPr>
            <w:tcW w:w="1338" w:type="dxa"/>
            <w:tcBorders>
              <w:top w:val="nil"/>
              <w:bottom w:val="nil"/>
            </w:tcBorders>
          </w:tcPr>
          <w:p w14:paraId="4130F379" w14:textId="7479252B" w:rsidR="005123DF" w:rsidRPr="007E5657" w:rsidRDefault="001B772D"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B772D">
              <w:rPr>
                <w:rFonts w:ascii="Browallia New" w:hAnsi="Browallia New" w:cs="Browallia New"/>
                <w:sz w:val="28"/>
                <w:szCs w:val="28"/>
              </w:rPr>
              <w:t xml:space="preserve"> 4,909 </w:t>
            </w:r>
          </w:p>
        </w:tc>
        <w:tc>
          <w:tcPr>
            <w:tcW w:w="1339" w:type="dxa"/>
            <w:tcBorders>
              <w:top w:val="nil"/>
              <w:bottom w:val="nil"/>
            </w:tcBorders>
          </w:tcPr>
          <w:p w14:paraId="0DF94319" w14:textId="1D7F6A02" w:rsidR="005123DF" w:rsidRPr="007E5657" w:rsidRDefault="005123DF"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E820DF">
              <w:rPr>
                <w:rFonts w:ascii="Browallia New" w:hAnsi="Browallia New" w:cs="Browallia New"/>
                <w:sz w:val="28"/>
                <w:szCs w:val="28"/>
              </w:rPr>
              <w:t>-</w:t>
            </w:r>
          </w:p>
        </w:tc>
        <w:tc>
          <w:tcPr>
            <w:tcW w:w="1339" w:type="dxa"/>
            <w:tcBorders>
              <w:top w:val="nil"/>
              <w:bottom w:val="nil"/>
            </w:tcBorders>
            <w:vAlign w:val="bottom"/>
          </w:tcPr>
          <w:p w14:paraId="2E8FDD44" w14:textId="5036869D" w:rsidR="005123DF" w:rsidRPr="007E5657" w:rsidRDefault="002C5075"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w:t>
            </w:r>
          </w:p>
        </w:tc>
        <w:tc>
          <w:tcPr>
            <w:tcW w:w="1308" w:type="dxa"/>
            <w:tcBorders>
              <w:top w:val="nil"/>
              <w:bottom w:val="nil"/>
            </w:tcBorders>
            <w:vAlign w:val="bottom"/>
          </w:tcPr>
          <w:p w14:paraId="6028429B" w14:textId="3E135006" w:rsidR="005123DF" w:rsidRPr="007E5657" w:rsidRDefault="005123DF"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w:t>
            </w:r>
          </w:p>
        </w:tc>
      </w:tr>
      <w:tr w:rsidR="005123DF" w:rsidRPr="007E5657" w14:paraId="20F044EB" w14:textId="77777777">
        <w:trPr>
          <w:trHeight w:val="57"/>
        </w:trPr>
        <w:tc>
          <w:tcPr>
            <w:tcW w:w="3801" w:type="dxa"/>
            <w:tcBorders>
              <w:top w:val="nil"/>
              <w:bottom w:val="nil"/>
            </w:tcBorders>
            <w:vAlign w:val="bottom"/>
          </w:tcPr>
          <w:p w14:paraId="60131885" w14:textId="29C9915B" w:rsidR="005123DF" w:rsidRPr="007E5657" w:rsidRDefault="005123DF" w:rsidP="005123DF">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w:t>
            </w:r>
            <w:r w:rsidR="00B60A86">
              <w:rPr>
                <w:rFonts w:ascii="Browallia New" w:hAnsi="Browallia New" w:cs="Browallia New" w:hint="cs"/>
                <w:color w:val="000000" w:themeColor="text1"/>
                <w:spacing w:val="-5"/>
                <w:sz w:val="28"/>
                <w:szCs w:val="28"/>
                <w:cs/>
              </w:rPr>
              <w:t>หมุนเ</w:t>
            </w:r>
            <w:r w:rsidR="00497977">
              <w:rPr>
                <w:rFonts w:ascii="Browallia New" w:hAnsi="Browallia New" w:cs="Browallia New" w:hint="cs"/>
                <w:color w:val="000000" w:themeColor="text1"/>
                <w:spacing w:val="-5"/>
                <w:sz w:val="28"/>
                <w:szCs w:val="28"/>
                <w:cs/>
              </w:rPr>
              <w:t>วี</w:t>
            </w:r>
            <w:r w:rsidR="00B60A86">
              <w:rPr>
                <w:rFonts w:ascii="Browallia New" w:hAnsi="Browallia New" w:cs="Browallia New" w:hint="cs"/>
                <w:color w:val="000000" w:themeColor="text1"/>
                <w:spacing w:val="-5"/>
                <w:sz w:val="28"/>
                <w:szCs w:val="28"/>
                <w:cs/>
              </w:rPr>
              <w:t>ยน</w:t>
            </w:r>
            <w:r w:rsidRPr="007E5657">
              <w:rPr>
                <w:rFonts w:ascii="Browallia New" w:hAnsi="Browallia New" w:cs="Browallia New"/>
                <w:color w:val="000000" w:themeColor="text1"/>
                <w:spacing w:val="-5"/>
                <w:sz w:val="28"/>
                <w:szCs w:val="28"/>
                <w:cs/>
              </w:rPr>
              <w:t>อื่น</w:t>
            </w:r>
            <w:r w:rsidRPr="007E5657">
              <w:rPr>
                <w:rFonts w:ascii="Browallia New" w:hAnsi="Browallia New" w:cs="Browallia New"/>
                <w:color w:val="000000" w:themeColor="text1"/>
                <w:spacing w:val="-5"/>
                <w:sz w:val="28"/>
                <w:szCs w:val="28"/>
              </w:rPr>
              <w:t xml:space="preserve"> - </w:t>
            </w:r>
            <w:r w:rsidRPr="007E5657">
              <w:rPr>
                <w:rFonts w:ascii="Browallia New" w:hAnsi="Browallia New" w:cs="Browallia New"/>
                <w:color w:val="000000" w:themeColor="text1"/>
                <w:spacing w:val="-5"/>
                <w:sz w:val="28"/>
                <w:szCs w:val="28"/>
                <w:cs/>
              </w:rPr>
              <w:t>กิจการที่เกี่ยวข้องกัน</w:t>
            </w:r>
          </w:p>
        </w:tc>
        <w:tc>
          <w:tcPr>
            <w:tcW w:w="1338" w:type="dxa"/>
            <w:tcBorders>
              <w:top w:val="nil"/>
              <w:bottom w:val="nil"/>
            </w:tcBorders>
          </w:tcPr>
          <w:p w14:paraId="57A08BD8" w14:textId="6693CA3F" w:rsidR="005123DF" w:rsidRPr="007E5657" w:rsidRDefault="001B772D"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B772D">
              <w:rPr>
                <w:rFonts w:ascii="Browallia New" w:hAnsi="Browallia New" w:cs="Browallia New"/>
                <w:sz w:val="28"/>
                <w:szCs w:val="28"/>
              </w:rPr>
              <w:t xml:space="preserve"> 10,942 </w:t>
            </w:r>
          </w:p>
        </w:tc>
        <w:tc>
          <w:tcPr>
            <w:tcW w:w="1339" w:type="dxa"/>
            <w:tcBorders>
              <w:top w:val="nil"/>
              <w:bottom w:val="nil"/>
            </w:tcBorders>
          </w:tcPr>
          <w:p w14:paraId="4521BC07" w14:textId="3C129A08" w:rsidR="005123DF" w:rsidRPr="007E5657" w:rsidRDefault="005123DF"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E820DF">
              <w:rPr>
                <w:rFonts w:ascii="Browallia New" w:hAnsi="Browallia New" w:cs="Browallia New"/>
                <w:sz w:val="28"/>
                <w:szCs w:val="28"/>
                <w:cs/>
              </w:rPr>
              <w:t>11</w:t>
            </w:r>
            <w:r w:rsidRPr="00E820DF">
              <w:rPr>
                <w:rFonts w:ascii="Browallia New" w:hAnsi="Browallia New" w:cs="Browallia New"/>
                <w:sz w:val="28"/>
                <w:szCs w:val="28"/>
              </w:rPr>
              <w:t>,</w:t>
            </w:r>
            <w:r w:rsidRPr="00E820DF">
              <w:rPr>
                <w:rFonts w:ascii="Browallia New" w:hAnsi="Browallia New" w:cs="Browallia New"/>
                <w:sz w:val="28"/>
                <w:szCs w:val="28"/>
                <w:cs/>
              </w:rPr>
              <w:t>115</w:t>
            </w:r>
          </w:p>
        </w:tc>
        <w:tc>
          <w:tcPr>
            <w:tcW w:w="1339" w:type="dxa"/>
            <w:tcBorders>
              <w:top w:val="nil"/>
              <w:bottom w:val="nil"/>
            </w:tcBorders>
          </w:tcPr>
          <w:p w14:paraId="3A373B39" w14:textId="7576F509" w:rsidR="005123DF" w:rsidRPr="007E5657" w:rsidRDefault="002C5075"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1,552</w:t>
            </w:r>
          </w:p>
        </w:tc>
        <w:tc>
          <w:tcPr>
            <w:tcW w:w="1308" w:type="dxa"/>
            <w:tcBorders>
              <w:top w:val="nil"/>
              <w:bottom w:val="nil"/>
            </w:tcBorders>
          </w:tcPr>
          <w:p w14:paraId="73E7DC03" w14:textId="05F1C2E9" w:rsidR="005123DF" w:rsidRPr="007E5657" w:rsidRDefault="005123DF"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E0110">
              <w:rPr>
                <w:rFonts w:ascii="Browallia New" w:hAnsi="Browallia New" w:cs="Browallia New"/>
                <w:sz w:val="28"/>
                <w:szCs w:val="28"/>
              </w:rPr>
              <w:t>1,092</w:t>
            </w:r>
          </w:p>
        </w:tc>
      </w:tr>
      <w:tr w:rsidR="005123DF" w:rsidRPr="007E5657" w14:paraId="6E10D821" w14:textId="77777777">
        <w:trPr>
          <w:trHeight w:val="57"/>
        </w:trPr>
        <w:tc>
          <w:tcPr>
            <w:tcW w:w="3801" w:type="dxa"/>
            <w:tcBorders>
              <w:top w:val="nil"/>
              <w:bottom w:val="nil"/>
            </w:tcBorders>
            <w:vAlign w:val="bottom"/>
          </w:tcPr>
          <w:p w14:paraId="5B5A48EA" w14:textId="0367E953" w:rsidR="005123DF" w:rsidRPr="007E5657" w:rsidRDefault="005123DF" w:rsidP="005123DF">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sz w:val="28"/>
                <w:szCs w:val="28"/>
                <w:cs/>
              </w:rPr>
              <w:t>รวม</w:t>
            </w:r>
          </w:p>
        </w:tc>
        <w:tc>
          <w:tcPr>
            <w:tcW w:w="1338" w:type="dxa"/>
            <w:tcBorders>
              <w:top w:val="nil"/>
              <w:bottom w:val="nil"/>
            </w:tcBorders>
          </w:tcPr>
          <w:p w14:paraId="31AC0E34" w14:textId="4EC2B4D1" w:rsidR="005123DF" w:rsidRPr="007E5657" w:rsidRDefault="001B772D"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B772D">
              <w:rPr>
                <w:rFonts w:ascii="Browallia New" w:hAnsi="Browallia New" w:cs="Browallia New"/>
                <w:sz w:val="28"/>
                <w:szCs w:val="28"/>
              </w:rPr>
              <w:t xml:space="preserve"> 15,851 </w:t>
            </w:r>
          </w:p>
        </w:tc>
        <w:tc>
          <w:tcPr>
            <w:tcW w:w="1339" w:type="dxa"/>
            <w:tcBorders>
              <w:top w:val="nil"/>
              <w:bottom w:val="nil"/>
            </w:tcBorders>
          </w:tcPr>
          <w:p w14:paraId="30A9A886" w14:textId="30ABED70" w:rsidR="005123DF" w:rsidRPr="007E5657" w:rsidRDefault="005123DF"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E820DF">
              <w:rPr>
                <w:rFonts w:ascii="Browallia New" w:hAnsi="Browallia New" w:cs="Browallia New"/>
                <w:sz w:val="28"/>
                <w:szCs w:val="28"/>
                <w:cs/>
              </w:rPr>
              <w:t>11</w:t>
            </w:r>
            <w:r w:rsidRPr="00E820DF">
              <w:rPr>
                <w:rFonts w:ascii="Browallia New" w:hAnsi="Browallia New" w:cs="Browallia New"/>
                <w:sz w:val="28"/>
                <w:szCs w:val="28"/>
              </w:rPr>
              <w:t>,</w:t>
            </w:r>
            <w:r w:rsidRPr="00E820DF">
              <w:rPr>
                <w:rFonts w:ascii="Browallia New" w:hAnsi="Browallia New" w:cs="Browallia New"/>
                <w:sz w:val="28"/>
                <w:szCs w:val="28"/>
                <w:cs/>
              </w:rPr>
              <w:t>115</w:t>
            </w:r>
          </w:p>
        </w:tc>
        <w:tc>
          <w:tcPr>
            <w:tcW w:w="1339" w:type="dxa"/>
            <w:tcBorders>
              <w:top w:val="nil"/>
              <w:bottom w:val="nil"/>
            </w:tcBorders>
            <w:vAlign w:val="bottom"/>
          </w:tcPr>
          <w:p w14:paraId="77B2E907" w14:textId="49475703" w:rsidR="005123DF" w:rsidRPr="007E5657" w:rsidRDefault="002C5075"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1,552</w:t>
            </w:r>
          </w:p>
        </w:tc>
        <w:tc>
          <w:tcPr>
            <w:tcW w:w="1308" w:type="dxa"/>
            <w:tcBorders>
              <w:top w:val="nil"/>
              <w:bottom w:val="nil"/>
            </w:tcBorders>
            <w:vAlign w:val="bottom"/>
          </w:tcPr>
          <w:p w14:paraId="25A2B545" w14:textId="26CF181F" w:rsidR="005123DF" w:rsidRPr="007E5657" w:rsidRDefault="005123DF"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E0110">
              <w:rPr>
                <w:rFonts w:ascii="Browallia New" w:hAnsi="Browallia New" w:cs="Browallia New"/>
                <w:sz w:val="28"/>
                <w:szCs w:val="28"/>
              </w:rPr>
              <w:t>1,092</w:t>
            </w:r>
          </w:p>
        </w:tc>
      </w:tr>
    </w:tbl>
    <w:p w14:paraId="76ADAE87" w14:textId="77777777" w:rsidR="00FC05C5" w:rsidRPr="007E5657" w:rsidRDefault="00FC05C5"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p>
    <w:p w14:paraId="43E69AFD" w14:textId="51FD5439" w:rsidR="00EB774E" w:rsidRPr="00793261" w:rsidRDefault="00EB774E" w:rsidP="00EB774E">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DB1636">
        <w:rPr>
          <w:rFonts w:ascii="Browallia New" w:eastAsia="Arial Unicode MS" w:hAnsi="Browallia New" w:cs="Browallia New"/>
          <w:b/>
          <w:bCs/>
          <w:sz w:val="28"/>
          <w:szCs w:val="28"/>
          <w:cs/>
          <w:lang w:val="en-ZA"/>
        </w:rPr>
        <w:t>เงินให้กู้ยืมระยะสั้น</w:t>
      </w:r>
      <w:r w:rsidR="006A0EA6" w:rsidRPr="00DB1636">
        <w:rPr>
          <w:rFonts w:ascii="Browallia New" w:eastAsia="Arial Unicode MS" w:hAnsi="Browallia New" w:cs="Browallia New"/>
          <w:b/>
          <w:bCs/>
          <w:sz w:val="28"/>
          <w:szCs w:val="28"/>
          <w:cs/>
          <w:lang w:val="en-ZA"/>
        </w:rPr>
        <w:t>แก่บริษัทย่อย</w:t>
      </w:r>
    </w:p>
    <w:p w14:paraId="73C435FA" w14:textId="77777777" w:rsidR="00D25148" w:rsidRPr="00E6130E" w:rsidRDefault="00D25148" w:rsidP="00EB774E">
      <w:pPr>
        <w:tabs>
          <w:tab w:val="clear" w:pos="907"/>
          <w:tab w:val="left" w:pos="1350"/>
        </w:tabs>
        <w:spacing w:line="240" w:lineRule="auto"/>
        <w:ind w:left="432"/>
        <w:jc w:val="thaiDistribute"/>
        <w:rPr>
          <w:rFonts w:ascii="Browallia New" w:eastAsia="Arial Unicode MS" w:hAnsi="Browallia New" w:cs="Browallia New"/>
          <w:sz w:val="24"/>
          <w:szCs w:val="24"/>
          <w:u w:val="single"/>
          <w:cs/>
        </w:rPr>
      </w:pPr>
    </w:p>
    <w:p w14:paraId="5AFC0D0E" w14:textId="270E4E2B" w:rsidR="00731654" w:rsidRPr="007E5657" w:rsidRDefault="00731654"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6A0EA6" w:rsidRPr="007E5657">
        <w:rPr>
          <w:rFonts w:ascii="Browallia New" w:eastAsia="Cordia New" w:hAnsi="Browallia New" w:cs="Browallia New"/>
          <w:color w:val="000000"/>
          <w:sz w:val="28"/>
          <w:szCs w:val="28"/>
          <w:cs/>
          <w:lang w:val="en-GB" w:eastAsia="th-TH"/>
        </w:rPr>
        <w:t>บริษัทย่อย</w:t>
      </w:r>
      <w:r w:rsidRPr="007E5657">
        <w:rPr>
          <w:rFonts w:ascii="Browallia New" w:eastAsia="Cordia New" w:hAnsi="Browallia New" w:cs="Browallia New"/>
          <w:color w:val="000000"/>
          <w:sz w:val="28"/>
          <w:szCs w:val="28"/>
          <w:cs/>
          <w:lang w:val="en-GB" w:eastAsia="th-TH"/>
        </w:rPr>
        <w:t xml:space="preserve"> สำหรับงวด</w:t>
      </w:r>
      <w:r w:rsidR="0072553E">
        <w:rPr>
          <w:rFonts w:ascii="Browallia New" w:eastAsia="Cordia New" w:hAnsi="Browallia New" w:cs="Browallia New" w:hint="cs"/>
          <w:color w:val="000000"/>
          <w:sz w:val="28"/>
          <w:szCs w:val="28"/>
          <w:cs/>
          <w:lang w:val="en-GB" w:eastAsia="th-TH"/>
        </w:rPr>
        <w:t>สาม</w:t>
      </w:r>
      <w:r w:rsidRPr="007E5657">
        <w:rPr>
          <w:rFonts w:ascii="Browallia New" w:eastAsia="Cordia New" w:hAnsi="Browallia New" w:cs="Browallia New"/>
          <w:color w:val="000000"/>
          <w:sz w:val="28"/>
          <w:szCs w:val="28"/>
          <w:cs/>
          <w:lang w:val="en-GB" w:eastAsia="th-TH"/>
        </w:rPr>
        <w:t xml:space="preserve">เดือนสิ้นสุดวันที่ </w:t>
      </w:r>
      <w:r w:rsidR="0072553E">
        <w:rPr>
          <w:rFonts w:ascii="Browallia New" w:eastAsia="Arial Unicode MS" w:hAnsi="Browallia New" w:cs="Browallia New"/>
          <w:sz w:val="28"/>
          <w:szCs w:val="28"/>
          <w:lang w:val="en-ZA"/>
        </w:rPr>
        <w:t>31</w:t>
      </w:r>
      <w:r w:rsidR="0072553E">
        <w:rPr>
          <w:rFonts w:ascii="Browallia New" w:eastAsia="Arial Unicode MS" w:hAnsi="Browallia New" w:cs="Browallia New" w:hint="cs"/>
          <w:sz w:val="28"/>
          <w:szCs w:val="28"/>
          <w:cs/>
          <w:lang w:val="en-ZA"/>
        </w:rPr>
        <w:t xml:space="preserve"> มีนาคม </w:t>
      </w:r>
      <w:r w:rsidR="0072553E">
        <w:rPr>
          <w:rFonts w:ascii="Browallia New" w:eastAsia="Arial Unicode MS" w:hAnsi="Browallia New" w:cs="Browallia New"/>
          <w:sz w:val="28"/>
          <w:szCs w:val="28"/>
        </w:rPr>
        <w:t xml:space="preserve">2569 </w:t>
      </w:r>
      <w:r w:rsidRPr="007E5657">
        <w:rPr>
          <w:rFonts w:ascii="Browallia New" w:eastAsia="Cordia New" w:hAnsi="Browallia New" w:cs="Browallia New"/>
          <w:color w:val="000000"/>
          <w:sz w:val="28"/>
          <w:szCs w:val="28"/>
          <w:cs/>
          <w:lang w:val="en-GB" w:eastAsia="th-TH"/>
        </w:rPr>
        <w:t>มีดังนี้</w:t>
      </w:r>
    </w:p>
    <w:p w14:paraId="2BF14320" w14:textId="77777777" w:rsidR="00903FA5" w:rsidRPr="005123DF" w:rsidRDefault="00903FA5"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tbl>
      <w:tblPr>
        <w:tblW w:w="9133" w:type="dxa"/>
        <w:tblInd w:w="351" w:type="dxa"/>
        <w:tblLayout w:type="fixed"/>
        <w:tblLook w:val="0000" w:firstRow="0" w:lastRow="0" w:firstColumn="0" w:lastColumn="0" w:noHBand="0" w:noVBand="0"/>
      </w:tblPr>
      <w:tblGrid>
        <w:gridCol w:w="6550"/>
        <w:gridCol w:w="2583"/>
      </w:tblGrid>
      <w:tr w:rsidR="00AF598D" w:rsidRPr="007E5657" w14:paraId="1C253B9C" w14:textId="77777777" w:rsidTr="0081103A">
        <w:trPr>
          <w:trHeight w:val="57"/>
        </w:trPr>
        <w:tc>
          <w:tcPr>
            <w:tcW w:w="6550" w:type="dxa"/>
          </w:tcPr>
          <w:p w14:paraId="285F19E8"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371B478" w14:textId="77777777" w:rsidR="00AF598D" w:rsidRPr="007E5657" w:rsidRDefault="00AF598D">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lang w:eastAsia="th-TH"/>
              </w:rPr>
              <w:t>(</w:t>
            </w:r>
            <w:proofErr w:type="gramStart"/>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w:t>
            </w:r>
            <w:proofErr w:type="gramEnd"/>
            <w:r w:rsidRPr="007E5657">
              <w:rPr>
                <w:rFonts w:ascii="Browallia New" w:hAnsi="Browallia New" w:cs="Browallia New"/>
                <w:snapToGrid w:val="0"/>
                <w:sz w:val="28"/>
                <w:szCs w:val="28"/>
                <w:lang w:eastAsia="th-TH"/>
              </w:rPr>
              <w:t xml:space="preserve"> </w:t>
            </w:r>
            <w:r w:rsidRPr="007E5657">
              <w:rPr>
                <w:rFonts w:ascii="Browallia New" w:hAnsi="Browallia New" w:cs="Browallia New"/>
                <w:snapToGrid w:val="0"/>
                <w:sz w:val="28"/>
                <w:szCs w:val="28"/>
                <w:cs/>
                <w:lang w:eastAsia="th-TH"/>
              </w:rPr>
              <w:t>พันบาท)</w:t>
            </w:r>
          </w:p>
        </w:tc>
      </w:tr>
      <w:tr w:rsidR="00AF598D" w:rsidRPr="007E5657" w14:paraId="61E828A6" w14:textId="77777777" w:rsidTr="0081103A">
        <w:trPr>
          <w:trHeight w:val="57"/>
        </w:trPr>
        <w:tc>
          <w:tcPr>
            <w:tcW w:w="6550" w:type="dxa"/>
          </w:tcPr>
          <w:p w14:paraId="5B6C853F"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D4096DA" w14:textId="77777777" w:rsidR="00AF598D" w:rsidRPr="007E5657" w:rsidRDefault="00AF598D" w:rsidP="001E52A7">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cs/>
                <w:lang w:eastAsia="th-TH"/>
              </w:rPr>
              <w:t>ข้อมูล</w:t>
            </w:r>
            <w:r w:rsidRPr="007E5657">
              <w:rPr>
                <w:rFonts w:ascii="Browallia New" w:hAnsi="Browallia New" w:cs="Browallia New"/>
                <w:sz w:val="28"/>
                <w:szCs w:val="28"/>
                <w:cs/>
                <w:lang w:val="en-GB"/>
              </w:rPr>
              <w:t>ทางการ</w:t>
            </w:r>
            <w:r w:rsidRPr="007E5657">
              <w:rPr>
                <w:rFonts w:ascii="Browallia New" w:hAnsi="Browallia New" w:cs="Browallia New"/>
                <w:snapToGrid w:val="0"/>
                <w:sz w:val="28"/>
                <w:szCs w:val="28"/>
                <w:cs/>
                <w:lang w:eastAsia="th-TH"/>
              </w:rPr>
              <w:t>เงินเฉพาะบริษัท</w:t>
            </w:r>
          </w:p>
        </w:tc>
      </w:tr>
      <w:tr w:rsidR="00AF598D" w:rsidRPr="007E5657" w14:paraId="546B0274" w14:textId="77777777" w:rsidTr="0081103A">
        <w:trPr>
          <w:trHeight w:val="57"/>
        </w:trPr>
        <w:tc>
          <w:tcPr>
            <w:tcW w:w="6550" w:type="dxa"/>
          </w:tcPr>
          <w:p w14:paraId="226C4119"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val="en-GB" w:eastAsia="th-TH"/>
              </w:rPr>
            </w:pPr>
          </w:p>
        </w:tc>
        <w:tc>
          <w:tcPr>
            <w:tcW w:w="2583" w:type="dxa"/>
          </w:tcPr>
          <w:p w14:paraId="2E0A18ED" w14:textId="77777777" w:rsidR="00AF598D" w:rsidRPr="007E5657" w:rsidRDefault="00AF598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F598D" w:rsidRPr="007E5657" w14:paraId="20B6B492" w14:textId="77777777" w:rsidTr="004D2F43">
        <w:trPr>
          <w:trHeight w:val="57"/>
        </w:trPr>
        <w:tc>
          <w:tcPr>
            <w:tcW w:w="6550" w:type="dxa"/>
          </w:tcPr>
          <w:p w14:paraId="284A0B7C" w14:textId="429101E6" w:rsidR="00AF598D" w:rsidRPr="0072553E" w:rsidRDefault="00AF598D">
            <w:pPr>
              <w:spacing w:line="240" w:lineRule="auto"/>
              <w:rPr>
                <w:rFonts w:ascii="Browallia New" w:hAnsi="Browallia New" w:cs="Browallia New"/>
                <w:sz w:val="28"/>
                <w:szCs w:val="28"/>
              </w:rPr>
            </w:pPr>
            <w:r w:rsidRPr="007E5657">
              <w:rPr>
                <w:rFonts w:ascii="Browallia New" w:hAnsi="Browallia New" w:cs="Browallia New"/>
                <w:sz w:val="28"/>
                <w:szCs w:val="28"/>
                <w:cs/>
                <w:lang w:val="en-GB"/>
              </w:rPr>
              <w:t xml:space="preserve">ยอดคงเหลือ ณ วันที่ </w:t>
            </w:r>
            <w:r w:rsidRPr="007E5657">
              <w:rPr>
                <w:rFonts w:ascii="Browallia New" w:hAnsi="Browallia New" w:cs="Browallia New"/>
                <w:sz w:val="28"/>
                <w:szCs w:val="28"/>
                <w:lang w:val="en-GB"/>
              </w:rPr>
              <w:t>1</w:t>
            </w:r>
            <w:r w:rsidRPr="007E5657">
              <w:rPr>
                <w:rFonts w:ascii="Browallia New" w:hAnsi="Browallia New" w:cs="Browallia New"/>
                <w:sz w:val="28"/>
                <w:szCs w:val="28"/>
                <w:cs/>
                <w:lang w:val="en-GB"/>
              </w:rPr>
              <w:t xml:space="preserve"> มกราคม</w:t>
            </w:r>
            <w:r w:rsidRPr="007E5657">
              <w:rPr>
                <w:rFonts w:ascii="Browallia New" w:hAnsi="Browallia New" w:cs="Browallia New"/>
                <w:sz w:val="28"/>
                <w:szCs w:val="28"/>
                <w:lang w:val="en-GB"/>
              </w:rPr>
              <w:t xml:space="preserve"> 256</w:t>
            </w:r>
            <w:r w:rsidR="0072553E">
              <w:rPr>
                <w:rFonts w:ascii="Browallia New" w:hAnsi="Browallia New" w:cs="Browallia New"/>
                <w:sz w:val="28"/>
                <w:szCs w:val="28"/>
              </w:rPr>
              <w:t>9</w:t>
            </w:r>
          </w:p>
        </w:tc>
        <w:tc>
          <w:tcPr>
            <w:tcW w:w="2583" w:type="dxa"/>
          </w:tcPr>
          <w:p w14:paraId="3BA76ABD" w14:textId="7A92966B" w:rsidR="00AF598D" w:rsidRPr="007E5657" w:rsidRDefault="00F32D77">
            <w:pPr>
              <w:tabs>
                <w:tab w:val="clear" w:pos="1644"/>
                <w:tab w:val="left" w:pos="1512"/>
              </w:tabs>
              <w:spacing w:line="240" w:lineRule="auto"/>
              <w:ind w:right="-12"/>
              <w:jc w:val="right"/>
              <w:rPr>
                <w:rFonts w:ascii="Browallia New" w:hAnsi="Browallia New" w:cs="Browallia New"/>
                <w:sz w:val="28"/>
                <w:szCs w:val="28"/>
                <w:highlight w:val="yellow"/>
                <w:lang w:val="en-GB"/>
              </w:rPr>
            </w:pPr>
            <w:r>
              <w:rPr>
                <w:rFonts w:ascii="Browallia New" w:hAnsi="Browallia New" w:cs="Browallia New"/>
                <w:sz w:val="28"/>
                <w:szCs w:val="28"/>
                <w:lang w:val="en-GB"/>
              </w:rPr>
              <w:t xml:space="preserve"> </w:t>
            </w:r>
            <w:r w:rsidR="00EA764E" w:rsidRPr="001A383E">
              <w:rPr>
                <w:rFonts w:ascii="Browallia New" w:hAnsi="Browallia New" w:cs="Browallia New"/>
                <w:sz w:val="28"/>
                <w:szCs w:val="28"/>
                <w:lang w:val="en-GB"/>
              </w:rPr>
              <w:t>45,000</w:t>
            </w:r>
          </w:p>
        </w:tc>
      </w:tr>
      <w:tr w:rsidR="00D713D7" w:rsidRPr="007E5657" w14:paraId="7F991829" w14:textId="77777777" w:rsidTr="004D2F43">
        <w:trPr>
          <w:trHeight w:val="57"/>
        </w:trPr>
        <w:tc>
          <w:tcPr>
            <w:tcW w:w="6550" w:type="dxa"/>
          </w:tcPr>
          <w:p w14:paraId="5D6E49C4" w14:textId="150F19F4" w:rsidR="00D713D7" w:rsidRPr="007A3E24" w:rsidRDefault="00EA4044">
            <w:pPr>
              <w:spacing w:line="240" w:lineRule="auto"/>
              <w:rPr>
                <w:rFonts w:ascii="Browallia New" w:hAnsi="Browallia New" w:cs="Browallia New"/>
                <w:sz w:val="28"/>
                <w:szCs w:val="28"/>
                <w:cs/>
                <w:lang w:val="en-GB"/>
              </w:rPr>
            </w:pPr>
            <w:r w:rsidRPr="007A3E24">
              <w:rPr>
                <w:rFonts w:ascii="Browallia New" w:hAnsi="Browallia New" w:cs="Browallia New"/>
                <w:sz w:val="28"/>
                <w:szCs w:val="28"/>
                <w:cs/>
                <w:lang w:val="en-GB"/>
              </w:rPr>
              <w:t>ให้เงินกู้ยืมเพิ่ม</w:t>
            </w:r>
          </w:p>
        </w:tc>
        <w:tc>
          <w:tcPr>
            <w:tcW w:w="2583" w:type="dxa"/>
          </w:tcPr>
          <w:p w14:paraId="6B10D3C5" w14:textId="454AB6C8" w:rsidR="00D713D7" w:rsidRPr="00996E69" w:rsidRDefault="002C5075" w:rsidP="007606D3">
            <w:pPr>
              <w:pBdr>
                <w:bottom w:val="single" w:sz="4" w:space="1" w:color="auto"/>
              </w:pBd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15,500</w:t>
            </w:r>
          </w:p>
        </w:tc>
      </w:tr>
      <w:tr w:rsidR="008E5F8F" w:rsidRPr="007E5657" w14:paraId="10FE1E15" w14:textId="77777777" w:rsidTr="004D2F43">
        <w:trPr>
          <w:trHeight w:val="57"/>
        </w:trPr>
        <w:tc>
          <w:tcPr>
            <w:tcW w:w="6550" w:type="dxa"/>
          </w:tcPr>
          <w:p w14:paraId="6957232F" w14:textId="3C516AC9" w:rsidR="008E5F8F" w:rsidRPr="00885487" w:rsidRDefault="00885487" w:rsidP="00786CD8">
            <w:pPr>
              <w:spacing w:line="240" w:lineRule="auto"/>
              <w:rPr>
                <w:rFonts w:ascii="Browallia New" w:hAnsi="Browallia New" w:cs="Browallia New"/>
                <w:sz w:val="28"/>
                <w:szCs w:val="28"/>
                <w:cs/>
              </w:rPr>
            </w:pPr>
            <w:r>
              <w:rPr>
                <w:rFonts w:ascii="Browallia New" w:hAnsi="Browallia New" w:cs="Browallia New" w:hint="cs"/>
                <w:sz w:val="28"/>
                <w:szCs w:val="28"/>
                <w:cs/>
                <w:lang w:val="en-GB"/>
              </w:rPr>
              <w:t xml:space="preserve">ยอดคงเหลือ 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2569</w:t>
            </w:r>
          </w:p>
        </w:tc>
        <w:tc>
          <w:tcPr>
            <w:tcW w:w="2583" w:type="dxa"/>
          </w:tcPr>
          <w:p w14:paraId="4EEDB9CF" w14:textId="52CBEF8F" w:rsidR="008E5F8F" w:rsidRPr="00BB5CAE" w:rsidRDefault="002C5075" w:rsidP="002559FE">
            <w:pPr>
              <w:pBdr>
                <w:bottom w:val="single" w:sz="12" w:space="1" w:color="auto"/>
              </w:pBdr>
              <w:tabs>
                <w:tab w:val="clear" w:pos="1644"/>
                <w:tab w:val="left" w:pos="1512"/>
              </w:tabs>
              <w:spacing w:line="240" w:lineRule="auto"/>
              <w:ind w:right="-12"/>
              <w:jc w:val="right"/>
              <w:rPr>
                <w:rFonts w:ascii="Browallia New" w:hAnsi="Browallia New" w:cs="Browallia New"/>
                <w:sz w:val="28"/>
                <w:szCs w:val="28"/>
                <w:cs/>
              </w:rPr>
            </w:pPr>
            <w:r>
              <w:rPr>
                <w:rFonts w:ascii="Browallia New" w:hAnsi="Browallia New" w:cs="Browallia New"/>
                <w:sz w:val="28"/>
                <w:szCs w:val="28"/>
              </w:rPr>
              <w:t>60,500</w:t>
            </w:r>
          </w:p>
        </w:tc>
      </w:tr>
    </w:tbl>
    <w:p w14:paraId="5485C622" w14:textId="77777777" w:rsidR="00EA0F78" w:rsidRDefault="00EA0F78"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ACA0BA0" w14:textId="44599FAC" w:rsidR="00FB7EDD" w:rsidRPr="00C16A11"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eastAsia="th-TH"/>
        </w:rPr>
      </w:pPr>
      <w:r w:rsidRPr="007E5657">
        <w:rPr>
          <w:rFonts w:ascii="Browallia New" w:eastAsia="Cordia New" w:hAnsi="Browallia New" w:cs="Browallia New"/>
          <w:color w:val="000000"/>
          <w:sz w:val="28"/>
          <w:szCs w:val="28"/>
          <w:cs/>
          <w:lang w:val="en-GB" w:eastAsia="th-TH"/>
        </w:rPr>
        <w:t xml:space="preserve">ณ วันที่ </w:t>
      </w:r>
      <w:r w:rsidR="0072553E">
        <w:rPr>
          <w:rFonts w:ascii="Browallia New" w:eastAsia="Arial Unicode MS" w:hAnsi="Browallia New" w:cs="Browallia New"/>
          <w:sz w:val="28"/>
          <w:szCs w:val="28"/>
          <w:lang w:val="en-ZA"/>
        </w:rPr>
        <w:t>31</w:t>
      </w:r>
      <w:r w:rsidR="0072553E">
        <w:rPr>
          <w:rFonts w:ascii="Browallia New" w:eastAsia="Arial Unicode MS" w:hAnsi="Browallia New" w:cs="Browallia New" w:hint="cs"/>
          <w:sz w:val="28"/>
          <w:szCs w:val="28"/>
          <w:cs/>
          <w:lang w:val="en-ZA"/>
        </w:rPr>
        <w:t xml:space="preserve"> มีนาคม </w:t>
      </w:r>
      <w:r w:rsidR="0072553E">
        <w:rPr>
          <w:rFonts w:ascii="Browallia New" w:eastAsia="Arial Unicode MS" w:hAnsi="Browallia New" w:cs="Browallia New"/>
          <w:sz w:val="28"/>
          <w:szCs w:val="28"/>
        </w:rPr>
        <w:t xml:space="preserve">2569 </w:t>
      </w:r>
      <w:r w:rsidRPr="007E5657">
        <w:rPr>
          <w:rFonts w:ascii="Browallia New" w:eastAsia="Cordia New" w:hAnsi="Browallia New" w:cs="Browallia New"/>
          <w:color w:val="000000"/>
          <w:sz w:val="28"/>
          <w:szCs w:val="28"/>
          <w:cs/>
          <w:lang w:val="en-GB" w:eastAsia="th-TH"/>
        </w:rPr>
        <w:t>ยอดคงเหลือของเงินให้กู้ยืมระยะสั้นแก่</w:t>
      </w:r>
      <w:r w:rsidR="006A0EA6" w:rsidRPr="007E5657">
        <w:rPr>
          <w:rFonts w:ascii="Browallia New" w:eastAsia="Cordia New" w:hAnsi="Browallia New" w:cs="Browallia New"/>
          <w:color w:val="000000"/>
          <w:sz w:val="28"/>
          <w:szCs w:val="28"/>
          <w:cs/>
          <w:lang w:val="en-GB" w:eastAsia="th-TH"/>
        </w:rPr>
        <w:t>บริษัทย่อย</w:t>
      </w:r>
      <w:r w:rsidRPr="007E5657">
        <w:rPr>
          <w:rFonts w:ascii="Browallia New" w:eastAsia="Cordia New" w:hAnsi="Browallia New" w:cs="Browallia New"/>
          <w:color w:val="000000"/>
          <w:sz w:val="28"/>
          <w:szCs w:val="28"/>
          <w:cs/>
          <w:lang w:val="en-GB" w:eastAsia="th-TH"/>
        </w:rPr>
        <w:t>เป็นเงินให้กู้ยืมที่ไม่มีหลักประกันใน</w:t>
      </w:r>
      <w:r w:rsidR="00194399">
        <w:rPr>
          <w:rFonts w:ascii="Browallia New" w:eastAsia="Cordia New" w:hAnsi="Browallia New" w:cs="Browallia New"/>
          <w:color w:val="000000"/>
          <w:sz w:val="28"/>
          <w:szCs w:val="28"/>
          <w:cs/>
          <w:lang w:val="en-GB" w:eastAsia="th-TH"/>
        </w:rPr>
        <w:br/>
      </w:r>
      <w:r w:rsidRPr="00194399">
        <w:rPr>
          <w:rFonts w:ascii="Browallia New" w:eastAsia="Cordia New" w:hAnsi="Browallia New" w:cs="Browallia New"/>
          <w:color w:val="000000"/>
          <w:spacing w:val="-4"/>
          <w:sz w:val="28"/>
          <w:szCs w:val="28"/>
          <w:cs/>
          <w:lang w:val="en-GB" w:eastAsia="th-TH"/>
        </w:rPr>
        <w:t>สกุลเงินบาท มีอัตราดอกเบี้ย</w:t>
      </w:r>
      <w:r w:rsidR="00BF1B4D" w:rsidRPr="00194399">
        <w:rPr>
          <w:rFonts w:ascii="Browallia New" w:eastAsia="Cordia New" w:hAnsi="Browallia New" w:cs="Browallia New" w:hint="cs"/>
          <w:color w:val="000000"/>
          <w:spacing w:val="-4"/>
          <w:sz w:val="28"/>
          <w:szCs w:val="28"/>
          <w:cs/>
          <w:lang w:val="en-GB" w:eastAsia="th-TH"/>
        </w:rPr>
        <w:t>ร้อยละ</w:t>
      </w:r>
      <w:r w:rsidR="00D3612A" w:rsidRPr="00194399">
        <w:rPr>
          <w:rFonts w:ascii="Browallia New" w:eastAsia="Cordia New" w:hAnsi="Browallia New" w:cs="Browallia New"/>
          <w:color w:val="000000"/>
          <w:spacing w:val="-4"/>
          <w:sz w:val="28"/>
          <w:szCs w:val="28"/>
          <w:lang w:val="en-GB" w:eastAsia="th-TH"/>
        </w:rPr>
        <w:t xml:space="preserve"> </w:t>
      </w:r>
      <w:r w:rsidR="001352A7" w:rsidRPr="00194399">
        <w:rPr>
          <w:rFonts w:ascii="Browallia New" w:eastAsia="Cordia New" w:hAnsi="Browallia New" w:cs="Browallia New"/>
          <w:color w:val="000000"/>
          <w:spacing w:val="-4"/>
          <w:sz w:val="28"/>
          <w:szCs w:val="28"/>
          <w:lang w:val="en-GB" w:eastAsia="th-TH"/>
        </w:rPr>
        <w:t xml:space="preserve">MLR+0.05 </w:t>
      </w:r>
      <w:r w:rsidR="001352A7" w:rsidRPr="00194399">
        <w:rPr>
          <w:rFonts w:ascii="Browallia New" w:eastAsia="Cordia New" w:hAnsi="Browallia New" w:cs="Browallia New" w:hint="cs"/>
          <w:color w:val="000000"/>
          <w:spacing w:val="-4"/>
          <w:sz w:val="28"/>
          <w:szCs w:val="28"/>
          <w:cs/>
          <w:lang w:val="en-GB" w:eastAsia="th-TH"/>
        </w:rPr>
        <w:t>และ</w:t>
      </w:r>
      <w:r w:rsidRPr="00194399">
        <w:rPr>
          <w:rFonts w:ascii="Browallia New" w:eastAsia="Cordia New" w:hAnsi="Browallia New" w:cs="Browallia New"/>
          <w:color w:val="000000"/>
          <w:spacing w:val="-4"/>
          <w:sz w:val="28"/>
          <w:szCs w:val="28"/>
          <w:cs/>
          <w:lang w:val="en-GB" w:eastAsia="th-TH"/>
        </w:rPr>
        <w:t xml:space="preserve">ร้อยละ </w:t>
      </w:r>
      <w:r w:rsidR="00FF4C08">
        <w:rPr>
          <w:rFonts w:ascii="Browallia New" w:eastAsia="Cordia New" w:hAnsi="Browallia New" w:cs="Browallia New"/>
          <w:color w:val="000000"/>
          <w:spacing w:val="-4"/>
          <w:sz w:val="28"/>
          <w:szCs w:val="28"/>
          <w:lang w:eastAsia="th-TH"/>
        </w:rPr>
        <w:t xml:space="preserve">6.40 </w:t>
      </w:r>
      <w:r w:rsidR="00BD2D1F">
        <w:rPr>
          <w:rFonts w:ascii="Browallia New" w:eastAsia="Cordia New" w:hAnsi="Browallia New" w:cs="Browallia New"/>
          <w:color w:val="000000"/>
          <w:spacing w:val="-4"/>
          <w:sz w:val="28"/>
          <w:szCs w:val="28"/>
          <w:lang w:eastAsia="th-TH"/>
        </w:rPr>
        <w:t>-</w:t>
      </w:r>
      <w:r w:rsidR="00FF4C08">
        <w:rPr>
          <w:rFonts w:ascii="Browallia New" w:eastAsia="Cordia New" w:hAnsi="Browallia New" w:cs="Browallia New"/>
          <w:color w:val="000000"/>
          <w:spacing w:val="-4"/>
          <w:sz w:val="28"/>
          <w:szCs w:val="28"/>
          <w:lang w:eastAsia="th-TH"/>
        </w:rPr>
        <w:t xml:space="preserve"> 6.50</w:t>
      </w:r>
      <w:r>
        <w:rPr>
          <w:rFonts w:ascii="Browallia New" w:eastAsia="Cordia New" w:hAnsi="Browallia New" w:cs="Browallia New"/>
          <w:color w:val="000000"/>
          <w:spacing w:val="-4"/>
          <w:sz w:val="28"/>
          <w:szCs w:val="28"/>
          <w:cs/>
          <w:lang w:eastAsia="th-TH"/>
        </w:rPr>
        <w:t xml:space="preserve"> </w:t>
      </w:r>
      <w:r w:rsidRPr="00194399">
        <w:rPr>
          <w:rFonts w:ascii="Browallia New" w:eastAsia="Cordia New" w:hAnsi="Browallia New" w:cs="Browallia New"/>
          <w:color w:val="000000"/>
          <w:spacing w:val="-4"/>
          <w:sz w:val="28"/>
          <w:szCs w:val="28"/>
          <w:cs/>
          <w:lang w:val="en-GB" w:eastAsia="th-TH"/>
        </w:rPr>
        <w:t>ต่อปี (</w:t>
      </w:r>
      <w:r w:rsidR="007E5657" w:rsidRPr="00194399">
        <w:rPr>
          <w:rFonts w:ascii="Browallia New" w:eastAsia="Cordia New" w:hAnsi="Browallia New" w:cs="Browallia New"/>
          <w:color w:val="000000"/>
          <w:spacing w:val="-4"/>
          <w:sz w:val="28"/>
          <w:szCs w:val="28"/>
          <w:lang w:eastAsia="th-TH"/>
        </w:rPr>
        <w:t>31</w:t>
      </w:r>
      <w:r w:rsidRPr="00194399">
        <w:rPr>
          <w:rFonts w:ascii="Browallia New" w:eastAsia="Cordia New" w:hAnsi="Browallia New" w:cs="Browallia New"/>
          <w:color w:val="000000"/>
          <w:spacing w:val="-4"/>
          <w:sz w:val="28"/>
          <w:szCs w:val="28"/>
          <w:cs/>
          <w:lang w:val="en-GB" w:eastAsia="th-TH"/>
        </w:rPr>
        <w:t xml:space="preserve"> ธันวาคม </w:t>
      </w:r>
      <w:r w:rsidR="007E5657" w:rsidRPr="00194399">
        <w:rPr>
          <w:rFonts w:ascii="Browallia New" w:eastAsia="Cordia New" w:hAnsi="Browallia New" w:cs="Browallia New"/>
          <w:color w:val="000000"/>
          <w:spacing w:val="-4"/>
          <w:sz w:val="28"/>
          <w:szCs w:val="28"/>
          <w:lang w:eastAsia="th-TH"/>
        </w:rPr>
        <w:t>256</w:t>
      </w:r>
      <w:r w:rsidR="00EA764E">
        <w:rPr>
          <w:rFonts w:ascii="Browallia New" w:eastAsia="Cordia New" w:hAnsi="Browallia New" w:cs="Browallia New"/>
          <w:color w:val="000000"/>
          <w:spacing w:val="-4"/>
          <w:sz w:val="28"/>
          <w:szCs w:val="28"/>
          <w:lang w:eastAsia="th-TH"/>
        </w:rPr>
        <w:t>8</w:t>
      </w:r>
      <w:r w:rsidRPr="00194399">
        <w:rPr>
          <w:rFonts w:ascii="Browallia New" w:eastAsia="Cordia New" w:hAnsi="Browallia New" w:cs="Browallia New"/>
          <w:color w:val="000000"/>
          <w:spacing w:val="-4"/>
          <w:sz w:val="28"/>
          <w:szCs w:val="28"/>
          <w:cs/>
          <w:lang w:val="en-GB" w:eastAsia="th-TH"/>
        </w:rPr>
        <w:t xml:space="preserve"> : ร้อยละ </w:t>
      </w:r>
      <w:r w:rsidR="008A6593" w:rsidRPr="0074790F">
        <w:rPr>
          <w:rFonts w:ascii="Browallia New" w:eastAsia="Cordia New" w:hAnsi="Browallia New" w:cs="Browallia New"/>
          <w:color w:val="000000"/>
          <w:spacing w:val="-4"/>
          <w:sz w:val="28"/>
          <w:szCs w:val="28"/>
          <w:lang w:val="en-GB" w:eastAsia="th-TH"/>
        </w:rPr>
        <w:t xml:space="preserve">MLR+0.05 </w:t>
      </w:r>
      <w:r w:rsidR="008A6593" w:rsidRPr="0074790F">
        <w:rPr>
          <w:rFonts w:ascii="Browallia New" w:eastAsia="Cordia New" w:hAnsi="Browallia New" w:cs="Browallia New" w:hint="cs"/>
          <w:color w:val="000000"/>
          <w:spacing w:val="-4"/>
          <w:sz w:val="28"/>
          <w:szCs w:val="28"/>
          <w:cs/>
          <w:lang w:val="en-GB" w:eastAsia="th-TH"/>
        </w:rPr>
        <w:t>และ</w:t>
      </w:r>
      <w:r w:rsidR="008A6593" w:rsidRPr="0074790F">
        <w:rPr>
          <w:rFonts w:ascii="Browallia New" w:eastAsia="Cordia New" w:hAnsi="Browallia New" w:cs="Browallia New"/>
          <w:color w:val="000000"/>
          <w:spacing w:val="-4"/>
          <w:sz w:val="28"/>
          <w:szCs w:val="28"/>
          <w:cs/>
          <w:lang w:val="en-GB" w:eastAsia="th-TH"/>
        </w:rPr>
        <w:t xml:space="preserve">ร้อยละ </w:t>
      </w:r>
      <w:r w:rsidR="008A6593" w:rsidRPr="0074790F">
        <w:rPr>
          <w:rFonts w:ascii="Browallia New" w:eastAsia="Cordia New" w:hAnsi="Browallia New" w:cs="Browallia New"/>
          <w:color w:val="000000"/>
          <w:spacing w:val="-4"/>
          <w:sz w:val="28"/>
          <w:szCs w:val="28"/>
          <w:lang w:eastAsia="th-TH"/>
        </w:rPr>
        <w:t>6.50</w:t>
      </w:r>
      <w:r w:rsidR="008A6593" w:rsidRPr="0074790F">
        <w:rPr>
          <w:rFonts w:ascii="Browallia New" w:eastAsia="Cordia New" w:hAnsi="Browallia New" w:cs="Browallia New"/>
          <w:color w:val="000000"/>
          <w:spacing w:val="-4"/>
          <w:sz w:val="28"/>
          <w:szCs w:val="28"/>
          <w:lang w:val="en-GB" w:eastAsia="th-TH"/>
        </w:rPr>
        <w:t xml:space="preserve"> </w:t>
      </w:r>
      <w:r w:rsidR="00BD2D1F">
        <w:rPr>
          <w:rFonts w:ascii="Browallia New" w:eastAsia="Cordia New" w:hAnsi="Browallia New" w:cs="Browallia New"/>
          <w:color w:val="000000"/>
          <w:spacing w:val="-4"/>
          <w:sz w:val="28"/>
          <w:szCs w:val="28"/>
          <w:lang w:val="en-GB" w:eastAsia="th-TH"/>
        </w:rPr>
        <w:t>-</w:t>
      </w:r>
      <w:r w:rsidR="008A6593" w:rsidRPr="0074790F">
        <w:rPr>
          <w:rFonts w:ascii="Browallia New" w:eastAsia="Cordia New" w:hAnsi="Browallia New" w:cs="Browallia New"/>
          <w:color w:val="000000"/>
          <w:spacing w:val="-4"/>
          <w:sz w:val="28"/>
          <w:szCs w:val="28"/>
          <w:lang w:val="en-GB" w:eastAsia="th-TH"/>
        </w:rPr>
        <w:t xml:space="preserve"> 7.50</w:t>
      </w:r>
      <w:r w:rsidR="008A6593" w:rsidRPr="0074790F">
        <w:rPr>
          <w:rFonts w:ascii="Browallia New" w:eastAsia="Cordia New" w:hAnsi="Browallia New" w:cs="Browallia New"/>
          <w:color w:val="000000"/>
          <w:spacing w:val="-4"/>
          <w:sz w:val="28"/>
          <w:szCs w:val="28"/>
          <w:cs/>
          <w:lang w:val="en-GB" w:eastAsia="th-TH"/>
        </w:rPr>
        <w:t xml:space="preserve"> ต่อปี</w:t>
      </w:r>
      <w:r w:rsidRPr="00194399">
        <w:rPr>
          <w:rFonts w:ascii="Browallia New" w:eastAsia="Cordia New" w:hAnsi="Browallia New" w:cs="Browallia New"/>
          <w:color w:val="000000"/>
          <w:spacing w:val="-4"/>
          <w:sz w:val="28"/>
          <w:szCs w:val="28"/>
          <w:cs/>
          <w:lang w:val="en-GB" w:eastAsia="th-TH"/>
        </w:rPr>
        <w:t>)</w:t>
      </w:r>
      <w:r w:rsidRPr="007E5657">
        <w:rPr>
          <w:rFonts w:ascii="Browallia New" w:eastAsia="Cordia New" w:hAnsi="Browallia New" w:cs="Browallia New"/>
          <w:color w:val="000000"/>
          <w:sz w:val="28"/>
          <w:szCs w:val="28"/>
          <w:cs/>
          <w:lang w:val="en-GB" w:eastAsia="th-TH"/>
        </w:rPr>
        <w:t xml:space="preserve"> เงินให้กู้ยืมดังกล่าวมีกำหนดชำระคืนเมื่อทวงถาม</w:t>
      </w:r>
    </w:p>
    <w:p w14:paraId="54448C1B" w14:textId="77777777" w:rsidR="007F2819" w:rsidRPr="005123DF"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val="en-GB" w:eastAsia="th-TH"/>
        </w:rPr>
      </w:pPr>
    </w:p>
    <w:p w14:paraId="4D0ABEA2" w14:textId="21970472" w:rsidR="00BF5667" w:rsidRPr="007E5657" w:rsidRDefault="00FB7EDD" w:rsidP="00FB7EDD">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7E5657">
        <w:rPr>
          <w:rFonts w:ascii="Browallia New" w:eastAsia="Cordia New" w:hAnsi="Browallia New" w:cs="Browallia New"/>
          <w:color w:val="000000"/>
          <w:sz w:val="28"/>
          <w:szCs w:val="28"/>
          <w:cs/>
          <w:lang w:val="en-GB" w:eastAsia="th-TH"/>
        </w:rPr>
        <w:t>เงินให้กู้ยืมระยะสั้น</w:t>
      </w:r>
      <w:r w:rsidR="006A0EA6" w:rsidRPr="007E5657">
        <w:rPr>
          <w:rFonts w:ascii="Browallia New" w:eastAsia="Cordia New" w:hAnsi="Browallia New" w:cs="Browallia New"/>
          <w:color w:val="000000"/>
          <w:sz w:val="28"/>
          <w:szCs w:val="28"/>
          <w:cs/>
          <w:lang w:val="en-GB" w:eastAsia="th-TH"/>
        </w:rPr>
        <w:t>แก่บริษัทย่อย</w:t>
      </w:r>
      <w:r w:rsidRPr="007E5657">
        <w:rPr>
          <w:rFonts w:ascii="Browallia New" w:eastAsia="Cordia New" w:hAnsi="Browallia New" w:cs="Browallia New"/>
          <w:color w:val="000000"/>
          <w:sz w:val="28"/>
          <w:szCs w:val="28"/>
          <w:cs/>
          <w:lang w:val="en-GB" w:eastAsia="th-TH"/>
        </w:rPr>
        <w:t>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74D37383" w14:textId="77777777" w:rsidR="00862EB7" w:rsidRDefault="00862EB7"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39589C09" w14:textId="77777777" w:rsidR="005123DF" w:rsidRDefault="005123DF"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053694D" w14:textId="77777777" w:rsidR="005123DF" w:rsidRDefault="005123DF"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1EE7834C" w14:textId="77777777" w:rsidR="005123DF" w:rsidRDefault="005123DF"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74E4FA92" w14:textId="77777777" w:rsidR="005123DF" w:rsidRDefault="005123DF"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7F5C9970" w14:textId="77777777" w:rsidR="005123DF" w:rsidRDefault="005123DF"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17FFD6AE" w14:textId="20A8FA30" w:rsidR="005123DF" w:rsidRDefault="00FB39A1" w:rsidP="00FB3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0B7E9C5A" w14:textId="5CEC6B0B" w:rsidR="00352B69" w:rsidRPr="003F0B54" w:rsidRDefault="00352B69" w:rsidP="00352B69">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3C45C4">
        <w:rPr>
          <w:rFonts w:ascii="Browallia New" w:eastAsia="Arial Unicode MS" w:hAnsi="Browallia New" w:cs="Browallia New"/>
          <w:b/>
          <w:bCs/>
          <w:sz w:val="28"/>
          <w:szCs w:val="28"/>
          <w:cs/>
          <w:lang w:val="en-ZA"/>
        </w:rPr>
        <w:lastRenderedPageBreak/>
        <w:t>ค่าตอบแทนกรรมการและผู้บริหาร</w:t>
      </w:r>
    </w:p>
    <w:p w14:paraId="1FCEC28D" w14:textId="77777777" w:rsidR="003A3CF9" w:rsidRDefault="003A3CF9"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562A47B" w14:textId="4C98CF0B" w:rsidR="00123E5B" w:rsidRPr="007E5657" w:rsidRDefault="00123E5B"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val="en-GB" w:eastAsia="th-TH"/>
        </w:rPr>
        <w:t>ค่าตอบ</w:t>
      </w:r>
      <w:r w:rsidR="00BF1B4D">
        <w:rPr>
          <w:rFonts w:ascii="Browallia New" w:eastAsia="Cordia New" w:hAnsi="Browallia New" w:cs="Browallia New" w:hint="cs"/>
          <w:color w:val="000000"/>
          <w:sz w:val="28"/>
          <w:szCs w:val="28"/>
          <w:cs/>
          <w:lang w:val="en-GB" w:eastAsia="th-TH"/>
        </w:rPr>
        <w:t>แ</w:t>
      </w:r>
      <w:r w:rsidRPr="007E5657">
        <w:rPr>
          <w:rFonts w:ascii="Browallia New" w:eastAsia="Cordia New" w:hAnsi="Browallia New" w:cs="Browallia New"/>
          <w:color w:val="000000"/>
          <w:sz w:val="28"/>
          <w:szCs w:val="28"/>
          <w:cs/>
          <w:lang w:val="en-GB" w:eastAsia="th-TH"/>
        </w:rPr>
        <w:t>ทนผู้บริหารที่สำคัญ สำหรับงวด</w:t>
      </w:r>
      <w:r w:rsidR="00BC3160">
        <w:rPr>
          <w:rFonts w:ascii="Browallia New" w:eastAsia="Cordia New" w:hAnsi="Browallia New" w:cs="Browallia New" w:hint="cs"/>
          <w:color w:val="000000"/>
          <w:sz w:val="28"/>
          <w:szCs w:val="28"/>
          <w:cs/>
          <w:lang w:val="en-GB" w:eastAsia="th-TH"/>
        </w:rPr>
        <w:t>สามเดือน</w:t>
      </w:r>
      <w:r w:rsidRPr="007E5657">
        <w:rPr>
          <w:rFonts w:ascii="Browallia New" w:eastAsia="Cordia New" w:hAnsi="Browallia New" w:cs="Browallia New"/>
          <w:color w:val="000000"/>
          <w:sz w:val="28"/>
          <w:szCs w:val="28"/>
          <w:cs/>
          <w:lang w:val="en-GB" w:eastAsia="th-TH"/>
        </w:rPr>
        <w:t xml:space="preserve">สิ้นสุดวันที่ </w:t>
      </w:r>
      <w:r w:rsidR="008A6593">
        <w:rPr>
          <w:rFonts w:ascii="Browallia New" w:eastAsia="Arial Unicode MS" w:hAnsi="Browallia New" w:cs="Browallia New"/>
          <w:sz w:val="28"/>
          <w:szCs w:val="28"/>
          <w:lang w:val="en-ZA"/>
        </w:rPr>
        <w:t>31</w:t>
      </w:r>
      <w:r w:rsidR="008A6593">
        <w:rPr>
          <w:rFonts w:ascii="Browallia New" w:eastAsia="Arial Unicode MS" w:hAnsi="Browallia New" w:cs="Browallia New" w:hint="cs"/>
          <w:sz w:val="28"/>
          <w:szCs w:val="28"/>
          <w:cs/>
          <w:lang w:val="en-ZA"/>
        </w:rPr>
        <w:t xml:space="preserve"> มีนาคม </w:t>
      </w:r>
      <w:r w:rsidR="008A6593">
        <w:rPr>
          <w:rFonts w:ascii="Browallia New" w:eastAsia="Arial Unicode MS" w:hAnsi="Browallia New" w:cs="Browallia New"/>
          <w:sz w:val="28"/>
          <w:szCs w:val="28"/>
        </w:rPr>
        <w:t>2569</w:t>
      </w:r>
      <w:r w:rsidRPr="007E5657">
        <w:rPr>
          <w:rFonts w:ascii="Browallia New" w:eastAsia="Cordia New" w:hAnsi="Browallia New" w:cs="Browallia New"/>
          <w:color w:val="000000"/>
          <w:sz w:val="28"/>
          <w:szCs w:val="28"/>
          <w:cs/>
          <w:lang w:eastAsia="th-TH"/>
        </w:rPr>
        <w:t xml:space="preserve"> และ </w:t>
      </w:r>
      <w:r w:rsidRPr="007E5657">
        <w:rPr>
          <w:rFonts w:ascii="Browallia New" w:eastAsia="Cordia New" w:hAnsi="Browallia New" w:cs="Browallia New"/>
          <w:color w:val="000000"/>
          <w:sz w:val="28"/>
          <w:szCs w:val="28"/>
          <w:lang w:eastAsia="th-TH"/>
        </w:rPr>
        <w:t>256</w:t>
      </w:r>
      <w:r w:rsidR="008A6593">
        <w:rPr>
          <w:rFonts w:ascii="Browallia New" w:eastAsia="Cordia New" w:hAnsi="Browallia New" w:cs="Browallia New"/>
          <w:color w:val="000000"/>
          <w:sz w:val="28"/>
          <w:szCs w:val="28"/>
          <w:lang w:eastAsia="th-TH"/>
        </w:rPr>
        <w:t>8</w:t>
      </w:r>
      <w:r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มีดังนี้</w:t>
      </w:r>
    </w:p>
    <w:p w14:paraId="3D9F7362" w14:textId="77777777" w:rsidR="00294151" w:rsidRPr="00E035F1" w:rsidRDefault="00294151"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0"/>
          <w:szCs w:val="20"/>
          <w:cs/>
          <w:lang w:eastAsia="th-TH"/>
        </w:rPr>
      </w:pPr>
    </w:p>
    <w:tbl>
      <w:tblPr>
        <w:tblW w:w="9313" w:type="dxa"/>
        <w:tblInd w:w="360" w:type="dxa"/>
        <w:tblLayout w:type="fixed"/>
        <w:tblLook w:val="0000" w:firstRow="0" w:lastRow="0" w:firstColumn="0" w:lastColumn="0" w:noHBand="0" w:noVBand="0"/>
      </w:tblPr>
      <w:tblGrid>
        <w:gridCol w:w="3742"/>
        <w:gridCol w:w="1392"/>
        <w:gridCol w:w="1393"/>
        <w:gridCol w:w="1393"/>
        <w:gridCol w:w="1393"/>
      </w:tblGrid>
      <w:tr w:rsidR="002115E8" w:rsidRPr="007E5657" w14:paraId="1FE1E99C" w14:textId="77777777" w:rsidTr="00332544">
        <w:trPr>
          <w:cantSplit/>
          <w:tblHeader/>
        </w:trPr>
        <w:tc>
          <w:tcPr>
            <w:tcW w:w="3742" w:type="dxa"/>
          </w:tcPr>
          <w:p w14:paraId="2F1E10BB"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2809ED50" w14:textId="5C386FF2" w:rsidR="002115E8" w:rsidRPr="007E5657"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230E2">
              <w:rPr>
                <w:rFonts w:ascii="Browallia New" w:hAnsi="Browallia New" w:cs="Browallia New"/>
                <w:sz w:val="28"/>
                <w:szCs w:val="28"/>
                <w:cs/>
              </w:rPr>
              <w:t>(หน่วย : พันบาท)</w:t>
            </w:r>
          </w:p>
        </w:tc>
      </w:tr>
      <w:tr w:rsidR="00F230E2" w:rsidRPr="007E5657" w14:paraId="3BB6A691" w14:textId="77777777" w:rsidTr="00332544">
        <w:trPr>
          <w:cantSplit/>
          <w:tblHeader/>
        </w:trPr>
        <w:tc>
          <w:tcPr>
            <w:tcW w:w="3742" w:type="dxa"/>
          </w:tcPr>
          <w:p w14:paraId="67A17161" w14:textId="77777777" w:rsidR="00F230E2" w:rsidRPr="007E5657"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37879518" w14:textId="2F43E667" w:rsidR="00F230E2" w:rsidRPr="007E5657"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ข้อมูลทางการเงินรวม</w:t>
            </w:r>
          </w:p>
        </w:tc>
        <w:tc>
          <w:tcPr>
            <w:tcW w:w="2786" w:type="dxa"/>
            <w:gridSpan w:val="2"/>
          </w:tcPr>
          <w:p w14:paraId="676F810C" w14:textId="5AEAD71B" w:rsidR="00F230E2" w:rsidRPr="007E5657"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ข้อมูลทางการเงินเฉพาะบริษัท</w:t>
            </w:r>
          </w:p>
        </w:tc>
      </w:tr>
      <w:tr w:rsidR="00491DB1" w:rsidRPr="007E5657" w14:paraId="3E48F5E3" w14:textId="77777777" w:rsidTr="00332544">
        <w:trPr>
          <w:cantSplit/>
          <w:tblHeader/>
        </w:trPr>
        <w:tc>
          <w:tcPr>
            <w:tcW w:w="3742" w:type="dxa"/>
          </w:tcPr>
          <w:p w14:paraId="6CFC1442" w14:textId="77777777" w:rsidR="00491DB1" w:rsidRPr="007E5657" w:rsidRDefault="00491DB1"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6EF814F5" w14:textId="149B8E4F" w:rsidR="00491DB1" w:rsidRPr="00491DB1" w:rsidRDefault="00494174" w:rsidP="008B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494174">
              <w:rPr>
                <w:rFonts w:ascii="Browallia New" w:hAnsi="Browallia New" w:cs="Browallia New"/>
                <w:color w:val="000000" w:themeColor="text1"/>
                <w:sz w:val="28"/>
                <w:szCs w:val="28"/>
                <w:cs/>
              </w:rPr>
              <w:t xml:space="preserve">สำหรับงวดสามเดือนสิ้นสุดวันที่ </w:t>
            </w:r>
            <w:r w:rsidR="008A6593">
              <w:rPr>
                <w:rFonts w:ascii="Browallia New" w:eastAsia="Arial Unicode MS" w:hAnsi="Browallia New" w:cs="Browallia New"/>
                <w:sz w:val="28"/>
                <w:szCs w:val="28"/>
                <w:lang w:val="en-ZA"/>
              </w:rPr>
              <w:t>31</w:t>
            </w:r>
            <w:r w:rsidR="008A6593">
              <w:rPr>
                <w:rFonts w:ascii="Browallia New" w:eastAsia="Arial Unicode MS" w:hAnsi="Browallia New" w:cs="Browallia New" w:hint="cs"/>
                <w:sz w:val="28"/>
                <w:szCs w:val="28"/>
                <w:cs/>
                <w:lang w:val="en-ZA"/>
              </w:rPr>
              <w:t xml:space="preserve"> มีนาคม</w:t>
            </w:r>
          </w:p>
        </w:tc>
      </w:tr>
      <w:tr w:rsidR="008A6593" w:rsidRPr="007E5657" w14:paraId="3005F8C7" w14:textId="77777777" w:rsidTr="00332544">
        <w:trPr>
          <w:cantSplit/>
          <w:trHeight w:val="290"/>
          <w:tblHeader/>
        </w:trPr>
        <w:tc>
          <w:tcPr>
            <w:tcW w:w="3742" w:type="dxa"/>
          </w:tcPr>
          <w:p w14:paraId="38CBCD74" w14:textId="77777777" w:rsidR="008A6593" w:rsidRPr="007E5657" w:rsidRDefault="008A6593" w:rsidP="008A6593">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7D95B56D" w14:textId="4F441916"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9</w:t>
            </w:r>
          </w:p>
        </w:tc>
        <w:tc>
          <w:tcPr>
            <w:tcW w:w="1393" w:type="dxa"/>
            <w:vAlign w:val="bottom"/>
          </w:tcPr>
          <w:p w14:paraId="735E1214" w14:textId="7EC576F0"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8</w:t>
            </w:r>
          </w:p>
        </w:tc>
        <w:tc>
          <w:tcPr>
            <w:tcW w:w="1393" w:type="dxa"/>
            <w:vAlign w:val="bottom"/>
          </w:tcPr>
          <w:p w14:paraId="7AE8704A" w14:textId="63FFB695"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9</w:t>
            </w:r>
          </w:p>
        </w:tc>
        <w:tc>
          <w:tcPr>
            <w:tcW w:w="1393" w:type="dxa"/>
            <w:vAlign w:val="bottom"/>
          </w:tcPr>
          <w:p w14:paraId="4228BDCB" w14:textId="494A1601"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8</w:t>
            </w:r>
          </w:p>
        </w:tc>
      </w:tr>
      <w:tr w:rsidR="002115E8" w:rsidRPr="007E5657" w14:paraId="7EC803FD" w14:textId="77777777" w:rsidTr="00332544">
        <w:trPr>
          <w:cantSplit/>
        </w:trPr>
        <w:tc>
          <w:tcPr>
            <w:tcW w:w="3742" w:type="dxa"/>
            <w:vAlign w:val="bottom"/>
          </w:tcPr>
          <w:p w14:paraId="7025B093"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70F3DFC6"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56DCB02E"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6B5FBB4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52A0D2E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D6384B" w14:paraId="0A029F41" w14:textId="77777777" w:rsidTr="00332544">
        <w:trPr>
          <w:cantSplit/>
          <w:trHeight w:val="71"/>
        </w:trPr>
        <w:tc>
          <w:tcPr>
            <w:tcW w:w="3742" w:type="dxa"/>
          </w:tcPr>
          <w:p w14:paraId="5A4E0ED3"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b/>
                <w:bCs/>
                <w:sz w:val="28"/>
                <w:szCs w:val="28"/>
                <w:cs/>
              </w:rPr>
              <w:t>ค่าตอบแทนผู้บริหารที่สำคัญ</w:t>
            </w:r>
          </w:p>
        </w:tc>
        <w:tc>
          <w:tcPr>
            <w:tcW w:w="1392" w:type="dxa"/>
            <w:vAlign w:val="bottom"/>
          </w:tcPr>
          <w:p w14:paraId="7F9B8FB0"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0DE44761"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9931235"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6A2E370B"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56DB0" w:rsidRPr="00D6384B" w14:paraId="2C71BDAD" w14:textId="77777777" w:rsidTr="00332544">
        <w:trPr>
          <w:cantSplit/>
          <w:trHeight w:val="71"/>
        </w:trPr>
        <w:tc>
          <w:tcPr>
            <w:tcW w:w="3742" w:type="dxa"/>
          </w:tcPr>
          <w:p w14:paraId="21A43690" w14:textId="77777777" w:rsidR="00256DB0" w:rsidRPr="007F5AEA" w:rsidRDefault="00256DB0"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เงินเดือนและผลประโยชน์ระยะสั้น</w:t>
            </w:r>
          </w:p>
        </w:tc>
        <w:tc>
          <w:tcPr>
            <w:tcW w:w="1392" w:type="dxa"/>
            <w:tcBorders>
              <w:top w:val="nil"/>
              <w:left w:val="nil"/>
              <w:bottom w:val="nil"/>
              <w:right w:val="nil"/>
            </w:tcBorders>
          </w:tcPr>
          <w:p w14:paraId="33CE03C3" w14:textId="6FD6DD6C" w:rsidR="00256DB0" w:rsidRPr="0095353E" w:rsidRDefault="000D4428"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D4428">
              <w:rPr>
                <w:rFonts w:ascii="Browallia New" w:hAnsi="Browallia New" w:cs="Browallia New"/>
                <w:sz w:val="28"/>
                <w:szCs w:val="28"/>
              </w:rPr>
              <w:t xml:space="preserve"> 27,567 </w:t>
            </w:r>
          </w:p>
        </w:tc>
        <w:tc>
          <w:tcPr>
            <w:tcW w:w="1393" w:type="dxa"/>
          </w:tcPr>
          <w:p w14:paraId="01731454" w14:textId="482AE7AE" w:rsidR="00256DB0" w:rsidRPr="0095353E" w:rsidRDefault="00256DB0"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27,284</w:t>
            </w:r>
          </w:p>
        </w:tc>
        <w:tc>
          <w:tcPr>
            <w:tcW w:w="1393" w:type="dxa"/>
          </w:tcPr>
          <w:p w14:paraId="36DF8EBE" w14:textId="0750EBEC" w:rsidR="00256DB0" w:rsidRPr="006C6D73" w:rsidRDefault="006C6D73"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6D73">
              <w:rPr>
                <w:rFonts w:ascii="Browallia New" w:hAnsi="Browallia New" w:cs="Browallia New"/>
                <w:sz w:val="28"/>
                <w:szCs w:val="28"/>
              </w:rPr>
              <w:t xml:space="preserve"> 11,540 </w:t>
            </w:r>
          </w:p>
        </w:tc>
        <w:tc>
          <w:tcPr>
            <w:tcW w:w="1393" w:type="dxa"/>
          </w:tcPr>
          <w:p w14:paraId="3973D9A7" w14:textId="178609F7" w:rsidR="00256DB0" w:rsidRPr="0095353E" w:rsidRDefault="00256DB0"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 xml:space="preserve"> 11,770 </w:t>
            </w:r>
          </w:p>
        </w:tc>
      </w:tr>
      <w:tr w:rsidR="00256DB0" w:rsidRPr="00D6384B" w14:paraId="32C732C7" w14:textId="77777777" w:rsidTr="00332544">
        <w:trPr>
          <w:cantSplit/>
          <w:trHeight w:val="71"/>
        </w:trPr>
        <w:tc>
          <w:tcPr>
            <w:tcW w:w="3742" w:type="dxa"/>
          </w:tcPr>
          <w:p w14:paraId="22865FCE" w14:textId="77777777" w:rsidR="00256DB0" w:rsidRPr="007F5AEA" w:rsidRDefault="00256DB0"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ผลประโยชน์หลังออกจากงาน</w:t>
            </w:r>
          </w:p>
        </w:tc>
        <w:tc>
          <w:tcPr>
            <w:tcW w:w="1392" w:type="dxa"/>
            <w:tcBorders>
              <w:top w:val="nil"/>
              <w:left w:val="nil"/>
              <w:bottom w:val="nil"/>
              <w:right w:val="nil"/>
            </w:tcBorders>
          </w:tcPr>
          <w:p w14:paraId="18162007" w14:textId="1A3B58B8" w:rsidR="00256DB0" w:rsidRPr="0095353E" w:rsidRDefault="000D4428" w:rsidP="00256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D4428">
              <w:rPr>
                <w:rFonts w:ascii="Browallia New" w:hAnsi="Browallia New" w:cs="Browallia New"/>
                <w:sz w:val="28"/>
                <w:szCs w:val="28"/>
              </w:rPr>
              <w:t xml:space="preserve"> 478 </w:t>
            </w:r>
          </w:p>
        </w:tc>
        <w:tc>
          <w:tcPr>
            <w:tcW w:w="1393" w:type="dxa"/>
          </w:tcPr>
          <w:p w14:paraId="23D77D3E" w14:textId="3106E3E4" w:rsidR="00256DB0" w:rsidRPr="0095353E" w:rsidRDefault="00256DB0" w:rsidP="00256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356</w:t>
            </w:r>
          </w:p>
        </w:tc>
        <w:tc>
          <w:tcPr>
            <w:tcW w:w="1393" w:type="dxa"/>
          </w:tcPr>
          <w:p w14:paraId="1CEC7F0E" w14:textId="6CEDD23F" w:rsidR="00256DB0" w:rsidRPr="006C6D73" w:rsidRDefault="006C6D73" w:rsidP="00256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6D73">
              <w:rPr>
                <w:rFonts w:ascii="Browallia New" w:hAnsi="Browallia New" w:cs="Browallia New"/>
                <w:sz w:val="28"/>
                <w:szCs w:val="28"/>
              </w:rPr>
              <w:t xml:space="preserve"> </w:t>
            </w:r>
            <w:r w:rsidR="000D4428" w:rsidRPr="00BB684B">
              <w:rPr>
                <w:rFonts w:ascii="Browallia New" w:hAnsi="Browallia New" w:cs="Browallia New"/>
                <w:sz w:val="28"/>
                <w:szCs w:val="28"/>
              </w:rPr>
              <w:t>131</w:t>
            </w:r>
            <w:r w:rsidRPr="006C6D73">
              <w:rPr>
                <w:rFonts w:ascii="Browallia New" w:hAnsi="Browallia New" w:cs="Browallia New"/>
                <w:sz w:val="28"/>
                <w:szCs w:val="28"/>
              </w:rPr>
              <w:t xml:space="preserve"> </w:t>
            </w:r>
          </w:p>
        </w:tc>
        <w:tc>
          <w:tcPr>
            <w:tcW w:w="1393" w:type="dxa"/>
          </w:tcPr>
          <w:p w14:paraId="37D2F329" w14:textId="0C38F7DD" w:rsidR="00256DB0" w:rsidRPr="0095353E" w:rsidRDefault="00256DB0" w:rsidP="00256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 xml:space="preserve"> 356 </w:t>
            </w:r>
          </w:p>
        </w:tc>
      </w:tr>
      <w:tr w:rsidR="00256DB0" w:rsidRPr="00D6384B" w14:paraId="711BB086" w14:textId="77777777" w:rsidTr="00332544">
        <w:trPr>
          <w:cantSplit/>
          <w:trHeight w:val="71"/>
        </w:trPr>
        <w:tc>
          <w:tcPr>
            <w:tcW w:w="3742" w:type="dxa"/>
          </w:tcPr>
          <w:p w14:paraId="1EF3CFB1" w14:textId="77777777" w:rsidR="00256DB0" w:rsidRPr="007F5AEA" w:rsidRDefault="00256DB0" w:rsidP="0025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รวม</w:t>
            </w:r>
          </w:p>
        </w:tc>
        <w:tc>
          <w:tcPr>
            <w:tcW w:w="1392" w:type="dxa"/>
            <w:tcBorders>
              <w:left w:val="nil"/>
              <w:right w:val="nil"/>
            </w:tcBorders>
          </w:tcPr>
          <w:p w14:paraId="0A737326" w14:textId="037DC3AA" w:rsidR="00256DB0" w:rsidRPr="0095353E" w:rsidRDefault="000D4428" w:rsidP="00256D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D4428">
              <w:rPr>
                <w:rFonts w:ascii="Browallia New" w:hAnsi="Browallia New" w:cs="Browallia New"/>
                <w:sz w:val="28"/>
                <w:szCs w:val="28"/>
              </w:rPr>
              <w:t xml:space="preserve"> 28,045 </w:t>
            </w:r>
          </w:p>
        </w:tc>
        <w:tc>
          <w:tcPr>
            <w:tcW w:w="1393" w:type="dxa"/>
          </w:tcPr>
          <w:p w14:paraId="0A1534FA" w14:textId="706167F5" w:rsidR="00256DB0" w:rsidRPr="0095353E" w:rsidRDefault="00256DB0" w:rsidP="00256D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27,640</w:t>
            </w:r>
          </w:p>
        </w:tc>
        <w:tc>
          <w:tcPr>
            <w:tcW w:w="1393" w:type="dxa"/>
          </w:tcPr>
          <w:p w14:paraId="6A9E08D3" w14:textId="0E262586" w:rsidR="00256DB0" w:rsidRPr="006C6D73" w:rsidRDefault="000D4428" w:rsidP="00256D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B684B">
              <w:rPr>
                <w:rFonts w:ascii="Browallia New" w:hAnsi="Browallia New" w:cs="Browallia New"/>
                <w:sz w:val="28"/>
                <w:szCs w:val="28"/>
              </w:rPr>
              <w:t xml:space="preserve"> </w:t>
            </w:r>
            <w:r w:rsidR="006C6D73" w:rsidRPr="006C6D73">
              <w:rPr>
                <w:rFonts w:ascii="Browallia New" w:hAnsi="Browallia New" w:cs="Browallia New"/>
                <w:sz w:val="28"/>
                <w:szCs w:val="28"/>
              </w:rPr>
              <w:t>11,</w:t>
            </w:r>
            <w:r w:rsidRPr="00BB684B">
              <w:rPr>
                <w:rFonts w:ascii="Browallia New" w:hAnsi="Browallia New" w:cs="Browallia New"/>
                <w:sz w:val="28"/>
                <w:szCs w:val="28"/>
              </w:rPr>
              <w:t xml:space="preserve">671 </w:t>
            </w:r>
          </w:p>
        </w:tc>
        <w:tc>
          <w:tcPr>
            <w:tcW w:w="1393" w:type="dxa"/>
          </w:tcPr>
          <w:p w14:paraId="4BC574B9" w14:textId="0089966E" w:rsidR="00256DB0" w:rsidRPr="0095353E" w:rsidRDefault="00256DB0" w:rsidP="00256D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12,126</w:t>
            </w:r>
          </w:p>
        </w:tc>
      </w:tr>
    </w:tbl>
    <w:p w14:paraId="36B4E7B0" w14:textId="77777777" w:rsidR="0081017B" w:rsidRPr="007F5AEA" w:rsidRDefault="0081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2546FF47" w14:textId="577EB810" w:rsidR="002157EB" w:rsidRPr="00803650" w:rsidRDefault="002157EB" w:rsidP="002157E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803650">
        <w:rPr>
          <w:rFonts w:ascii="Browallia New" w:eastAsia="Cordia New" w:hAnsi="Browallia New" w:cs="Browallia New"/>
          <w:b/>
          <w:bCs/>
          <w:color w:val="000000"/>
          <w:sz w:val="28"/>
          <w:szCs w:val="28"/>
          <w:cs/>
          <w:lang w:val="en-GB" w:eastAsia="th-TH"/>
        </w:rPr>
        <w:t>ลูกหนี้การค้าและลูกหนี้</w:t>
      </w:r>
      <w:r w:rsidR="00222DC7">
        <w:rPr>
          <w:rFonts w:ascii="Browallia New" w:eastAsia="Cordia New" w:hAnsi="Browallia New" w:cs="Browallia New" w:hint="cs"/>
          <w:b/>
          <w:bCs/>
          <w:color w:val="000000"/>
          <w:sz w:val="28"/>
          <w:szCs w:val="28"/>
          <w:cs/>
          <w:lang w:val="en-GB" w:eastAsia="th-TH"/>
        </w:rPr>
        <w:t>หมุนเวียน</w:t>
      </w:r>
      <w:r w:rsidRPr="00803650">
        <w:rPr>
          <w:rFonts w:ascii="Browallia New" w:eastAsia="Cordia New" w:hAnsi="Browallia New" w:cs="Browallia New"/>
          <w:b/>
          <w:bCs/>
          <w:color w:val="000000"/>
          <w:sz w:val="28"/>
          <w:szCs w:val="28"/>
          <w:cs/>
          <w:lang w:val="en-GB" w:eastAsia="th-TH"/>
        </w:rPr>
        <w:t>อื่น</w:t>
      </w:r>
    </w:p>
    <w:p w14:paraId="07FC8081" w14:textId="77777777" w:rsidR="00BA1F45" w:rsidRPr="003E0BCC" w:rsidRDefault="00BA1F45" w:rsidP="00B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27402E5D" w14:textId="7A329C63" w:rsidR="007A6BC7" w:rsidRPr="003E0BCC" w:rsidRDefault="00BA1F45"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3E0BCC">
        <w:rPr>
          <w:rFonts w:ascii="Browallia New" w:eastAsia="Cordia New" w:hAnsi="Browallia New" w:cs="Browallia New"/>
          <w:color w:val="000000"/>
          <w:sz w:val="28"/>
          <w:szCs w:val="28"/>
          <w:cs/>
          <w:lang w:eastAsia="th-TH"/>
        </w:rPr>
        <w:t xml:space="preserve">ยอดคงเหลือของลูกหนี้การค้า ณ วันที่ </w:t>
      </w:r>
      <w:r w:rsidR="008A6593">
        <w:rPr>
          <w:rFonts w:ascii="Browallia New" w:eastAsia="Arial Unicode MS" w:hAnsi="Browallia New" w:cs="Browallia New"/>
          <w:sz w:val="28"/>
          <w:szCs w:val="28"/>
          <w:lang w:val="en-ZA"/>
        </w:rPr>
        <w:t>31</w:t>
      </w:r>
      <w:r w:rsidR="008A6593">
        <w:rPr>
          <w:rFonts w:ascii="Browallia New" w:eastAsia="Arial Unicode MS" w:hAnsi="Browallia New" w:cs="Browallia New" w:hint="cs"/>
          <w:sz w:val="28"/>
          <w:szCs w:val="28"/>
          <w:cs/>
          <w:lang w:val="en-ZA"/>
        </w:rPr>
        <w:t xml:space="preserve"> มีนาคม </w:t>
      </w:r>
      <w:r w:rsidR="008A6593">
        <w:rPr>
          <w:rFonts w:ascii="Browallia New" w:eastAsia="Arial Unicode MS" w:hAnsi="Browallia New" w:cs="Browallia New"/>
          <w:sz w:val="28"/>
          <w:szCs w:val="28"/>
        </w:rPr>
        <w:t>2569</w:t>
      </w:r>
      <w:r w:rsidR="008A6593" w:rsidRPr="007E5657">
        <w:rPr>
          <w:rFonts w:ascii="Browallia New" w:eastAsia="Cordia New" w:hAnsi="Browallia New" w:cs="Browallia New"/>
          <w:color w:val="000000"/>
          <w:sz w:val="28"/>
          <w:szCs w:val="28"/>
          <w:cs/>
          <w:lang w:eastAsia="th-TH"/>
        </w:rPr>
        <w:t xml:space="preserve"> </w:t>
      </w:r>
      <w:r w:rsidR="00424074" w:rsidRPr="003E0BCC">
        <w:rPr>
          <w:rFonts w:ascii="Browallia New" w:eastAsia="Cordia New" w:hAnsi="Browallia New" w:cs="Browallia New" w:hint="cs"/>
          <w:color w:val="000000"/>
          <w:sz w:val="28"/>
          <w:szCs w:val="28"/>
          <w:cs/>
          <w:lang w:eastAsia="th-TH"/>
        </w:rPr>
        <w:t xml:space="preserve">และ </w:t>
      </w:r>
      <w:r w:rsidR="00A758C8" w:rsidRPr="003E0BCC">
        <w:rPr>
          <w:rFonts w:ascii="Browallia New" w:eastAsia="Cordia New" w:hAnsi="Browallia New" w:cs="Browallia New" w:hint="cs"/>
          <w:color w:val="000000"/>
          <w:sz w:val="28"/>
          <w:szCs w:val="28"/>
          <w:cs/>
          <w:lang w:eastAsia="th-TH"/>
        </w:rPr>
        <w:t>วันที่</w:t>
      </w:r>
      <w:r w:rsidR="00424074" w:rsidRPr="003E0BCC">
        <w:rPr>
          <w:rFonts w:ascii="Browallia New" w:eastAsia="Cordia New" w:hAnsi="Browallia New" w:cs="Browallia New" w:hint="cs"/>
          <w:color w:val="000000"/>
          <w:sz w:val="28"/>
          <w:szCs w:val="28"/>
          <w:cs/>
          <w:lang w:eastAsia="th-TH"/>
        </w:rPr>
        <w:t xml:space="preserve"> </w:t>
      </w:r>
      <w:r w:rsidR="003D3970" w:rsidRPr="003E0BCC">
        <w:rPr>
          <w:rFonts w:ascii="Browallia New" w:eastAsia="Cordia New" w:hAnsi="Browallia New" w:cs="Browallia New"/>
          <w:color w:val="000000"/>
          <w:sz w:val="28"/>
          <w:szCs w:val="28"/>
          <w:lang w:eastAsia="th-TH"/>
        </w:rPr>
        <w:t xml:space="preserve">31 </w:t>
      </w:r>
      <w:r w:rsidR="003D3970" w:rsidRPr="003E0BCC">
        <w:rPr>
          <w:rFonts w:ascii="Browallia New" w:eastAsia="Cordia New" w:hAnsi="Browallia New" w:cs="Browallia New" w:hint="cs"/>
          <w:color w:val="000000"/>
          <w:sz w:val="28"/>
          <w:szCs w:val="28"/>
          <w:cs/>
          <w:lang w:eastAsia="th-TH"/>
        </w:rPr>
        <w:t xml:space="preserve">ธันวาคม </w:t>
      </w:r>
      <w:r w:rsidRPr="003E0BCC">
        <w:rPr>
          <w:rFonts w:ascii="Browallia New" w:eastAsia="Cordia New" w:hAnsi="Browallia New" w:cs="Browallia New"/>
          <w:color w:val="000000"/>
          <w:sz w:val="28"/>
          <w:szCs w:val="28"/>
          <w:lang w:eastAsia="th-TH"/>
        </w:rPr>
        <w:t>256</w:t>
      </w:r>
      <w:r w:rsidR="008A6593">
        <w:rPr>
          <w:rFonts w:ascii="Browallia New" w:eastAsia="Cordia New" w:hAnsi="Browallia New" w:cs="Browallia New"/>
          <w:color w:val="000000"/>
          <w:sz w:val="28"/>
          <w:szCs w:val="28"/>
          <w:lang w:eastAsia="th-TH"/>
        </w:rPr>
        <w:t>8</w:t>
      </w:r>
      <w:r w:rsidRPr="003E0BCC">
        <w:rPr>
          <w:rFonts w:ascii="Browallia New" w:eastAsia="Cordia New" w:hAnsi="Browallia New" w:cs="Browallia New"/>
          <w:color w:val="000000"/>
          <w:sz w:val="28"/>
          <w:szCs w:val="28"/>
          <w:lang w:eastAsia="th-TH"/>
        </w:rPr>
        <w:t xml:space="preserve"> </w:t>
      </w:r>
      <w:r w:rsidRPr="003E0BCC">
        <w:rPr>
          <w:rFonts w:ascii="Browallia New" w:eastAsia="Cordia New" w:hAnsi="Browallia New" w:cs="Browallia New"/>
          <w:color w:val="000000"/>
          <w:sz w:val="28"/>
          <w:szCs w:val="28"/>
          <w:cs/>
          <w:lang w:eastAsia="th-TH"/>
        </w:rPr>
        <w:t>แยกตามอายุหนี้ที่คงค้าง</w:t>
      </w:r>
      <w:r w:rsidR="003E0BCC">
        <w:rPr>
          <w:rFonts w:ascii="Browallia New" w:eastAsia="Cordia New" w:hAnsi="Browallia New" w:cs="Browallia New"/>
          <w:color w:val="000000"/>
          <w:sz w:val="28"/>
          <w:szCs w:val="28"/>
          <w:cs/>
          <w:lang w:eastAsia="th-TH"/>
        </w:rPr>
        <w:br/>
      </w:r>
      <w:r w:rsidRPr="003E0BCC">
        <w:rPr>
          <w:rFonts w:ascii="Browallia New" w:eastAsia="Cordia New" w:hAnsi="Browallia New" w:cs="Browallia New"/>
          <w:color w:val="000000"/>
          <w:sz w:val="28"/>
          <w:szCs w:val="28"/>
          <w:cs/>
          <w:lang w:eastAsia="th-TH"/>
        </w:rPr>
        <w:t>นับจากวันที่ถึงกำหนดชำระได้ดังนี้</w:t>
      </w:r>
    </w:p>
    <w:p w14:paraId="4533A816" w14:textId="77777777" w:rsidR="00941CBF" w:rsidRPr="003E0BCC" w:rsidRDefault="00941CBF"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308" w:type="dxa"/>
        <w:tblInd w:w="360" w:type="dxa"/>
        <w:tblLayout w:type="fixed"/>
        <w:tblLook w:val="0000" w:firstRow="0" w:lastRow="0" w:firstColumn="0" w:lastColumn="0" w:noHBand="0" w:noVBand="0"/>
      </w:tblPr>
      <w:tblGrid>
        <w:gridCol w:w="3751"/>
        <w:gridCol w:w="1386"/>
        <w:gridCol w:w="1385"/>
        <w:gridCol w:w="1393"/>
        <w:gridCol w:w="1393"/>
      </w:tblGrid>
      <w:tr w:rsidR="006C01EB" w:rsidRPr="008A6593" w14:paraId="00D2193B" w14:textId="77777777" w:rsidTr="00332544">
        <w:trPr>
          <w:cantSplit/>
          <w:tblHeader/>
        </w:trPr>
        <w:tc>
          <w:tcPr>
            <w:tcW w:w="3751" w:type="dxa"/>
          </w:tcPr>
          <w:p w14:paraId="0A7A5A6E"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57" w:type="dxa"/>
            <w:gridSpan w:val="4"/>
          </w:tcPr>
          <w:p w14:paraId="12EBF2E6"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A6593">
              <w:rPr>
                <w:rFonts w:ascii="Browallia New" w:hAnsi="Browallia New" w:cs="Browallia New"/>
                <w:snapToGrid w:val="0"/>
                <w:sz w:val="28"/>
                <w:szCs w:val="28"/>
                <w:lang w:eastAsia="th-TH"/>
              </w:rPr>
              <w:t>(</w:t>
            </w:r>
            <w:proofErr w:type="gramStart"/>
            <w:r w:rsidRPr="008A6593">
              <w:rPr>
                <w:rFonts w:ascii="Browallia New" w:hAnsi="Browallia New" w:cs="Browallia New"/>
                <w:snapToGrid w:val="0"/>
                <w:sz w:val="28"/>
                <w:szCs w:val="28"/>
                <w:cs/>
                <w:lang w:eastAsia="th-TH"/>
              </w:rPr>
              <w:t>หน่วย</w:t>
            </w:r>
            <w:r w:rsidRPr="008A6593">
              <w:rPr>
                <w:rFonts w:ascii="Browallia New" w:hAnsi="Browallia New" w:cs="Browallia New"/>
                <w:snapToGrid w:val="0"/>
                <w:sz w:val="28"/>
                <w:szCs w:val="28"/>
                <w:lang w:eastAsia="th-TH"/>
              </w:rPr>
              <w:t xml:space="preserve"> :</w:t>
            </w:r>
            <w:proofErr w:type="gramEnd"/>
            <w:r w:rsidRPr="008A6593">
              <w:rPr>
                <w:rFonts w:ascii="Browallia New" w:hAnsi="Browallia New" w:cs="Browallia New"/>
                <w:snapToGrid w:val="0"/>
                <w:sz w:val="28"/>
                <w:szCs w:val="28"/>
                <w:lang w:eastAsia="th-TH"/>
              </w:rPr>
              <w:t xml:space="preserve"> </w:t>
            </w:r>
            <w:r w:rsidRPr="008A6593">
              <w:rPr>
                <w:rFonts w:ascii="Browallia New" w:hAnsi="Browallia New" w:cs="Browallia New"/>
                <w:snapToGrid w:val="0"/>
                <w:sz w:val="28"/>
                <w:szCs w:val="28"/>
                <w:cs/>
                <w:lang w:eastAsia="th-TH"/>
              </w:rPr>
              <w:t>พันบาท)</w:t>
            </w:r>
          </w:p>
        </w:tc>
      </w:tr>
      <w:tr w:rsidR="006C01EB" w:rsidRPr="008A6593" w14:paraId="2C360B0B" w14:textId="77777777" w:rsidTr="00332544">
        <w:trPr>
          <w:cantSplit/>
          <w:tblHeader/>
        </w:trPr>
        <w:tc>
          <w:tcPr>
            <w:tcW w:w="3751" w:type="dxa"/>
          </w:tcPr>
          <w:p w14:paraId="171E9E57"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71" w:type="dxa"/>
            <w:gridSpan w:val="2"/>
          </w:tcPr>
          <w:p w14:paraId="0CAD2209" w14:textId="77777777" w:rsidR="006C01EB" w:rsidRPr="008A6593"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8A6593">
              <w:rPr>
                <w:rFonts w:ascii="Browallia New" w:hAnsi="Browallia New" w:cs="Browallia New"/>
                <w:sz w:val="28"/>
                <w:szCs w:val="28"/>
                <w:cs/>
              </w:rPr>
              <w:t>ข้อมูลทางการเงินรวม</w:t>
            </w:r>
          </w:p>
        </w:tc>
        <w:tc>
          <w:tcPr>
            <w:tcW w:w="2786" w:type="dxa"/>
            <w:gridSpan w:val="2"/>
          </w:tcPr>
          <w:p w14:paraId="68FF7B9C" w14:textId="77777777" w:rsidR="006C01EB" w:rsidRPr="008A6593"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8A6593">
              <w:rPr>
                <w:rFonts w:ascii="Browallia New" w:hAnsi="Browallia New" w:cs="Browallia New"/>
                <w:sz w:val="28"/>
                <w:szCs w:val="28"/>
                <w:cs/>
              </w:rPr>
              <w:t>ข้อมูลทางการเงินเฉพาะบริษัท</w:t>
            </w:r>
          </w:p>
        </w:tc>
      </w:tr>
      <w:tr w:rsidR="008A6593" w:rsidRPr="008A6593" w14:paraId="4AD94C9C" w14:textId="77777777" w:rsidTr="00332544">
        <w:trPr>
          <w:cantSplit/>
          <w:trHeight w:val="290"/>
          <w:tblHeader/>
        </w:trPr>
        <w:tc>
          <w:tcPr>
            <w:tcW w:w="3751" w:type="dxa"/>
          </w:tcPr>
          <w:p w14:paraId="30526E6D" w14:textId="77777777" w:rsidR="008A6593" w:rsidRPr="008A6593" w:rsidRDefault="008A6593" w:rsidP="008A6593">
            <w:pPr>
              <w:pStyle w:val="a0"/>
              <w:tabs>
                <w:tab w:val="clear" w:pos="360"/>
                <w:tab w:val="clear" w:pos="720"/>
                <w:tab w:val="clear" w:pos="1080"/>
                <w:tab w:val="left" w:pos="540"/>
              </w:tabs>
              <w:rPr>
                <w:rFonts w:ascii="Browallia New" w:hAnsi="Browallia New" w:cs="Browallia New"/>
                <w:cs/>
                <w:lang w:val="en-US"/>
              </w:rPr>
            </w:pPr>
          </w:p>
        </w:tc>
        <w:tc>
          <w:tcPr>
            <w:tcW w:w="1386" w:type="dxa"/>
            <w:vAlign w:val="bottom"/>
          </w:tcPr>
          <w:p w14:paraId="656325BC" w14:textId="2179F6F1" w:rsidR="008A6593" w:rsidRPr="008A6593"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eastAsia="Arial Unicode MS" w:hAnsi="Browallia New" w:cs="Browallia New"/>
                <w:sz w:val="28"/>
                <w:szCs w:val="28"/>
                <w:lang w:val="en-ZA"/>
              </w:rPr>
              <w:t>31</w:t>
            </w:r>
            <w:r>
              <w:rPr>
                <w:rFonts w:ascii="Browallia New" w:eastAsia="Arial Unicode MS" w:hAnsi="Browallia New" w:cs="Browallia New" w:hint="cs"/>
                <w:sz w:val="28"/>
                <w:szCs w:val="28"/>
                <w:cs/>
                <w:lang w:val="en-ZA"/>
              </w:rPr>
              <w:t xml:space="preserve"> มีนาคม </w:t>
            </w:r>
            <w:r>
              <w:rPr>
                <w:rFonts w:ascii="Browallia New" w:eastAsia="Arial Unicode MS" w:hAnsi="Browallia New" w:cs="Browallia New"/>
                <w:sz w:val="28"/>
                <w:szCs w:val="28"/>
              </w:rPr>
              <w:t>2569</w:t>
            </w:r>
          </w:p>
        </w:tc>
        <w:tc>
          <w:tcPr>
            <w:tcW w:w="1385" w:type="dxa"/>
            <w:vAlign w:val="bottom"/>
          </w:tcPr>
          <w:p w14:paraId="27AB8AD8" w14:textId="1BE1A6AB" w:rsidR="008A6593" w:rsidRPr="008A6593"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w:t>
            </w:r>
            <w:r>
              <w:rPr>
                <w:rFonts w:ascii="Browallia New" w:hAnsi="Browallia New" w:cs="Browallia New"/>
                <w:sz w:val="28"/>
                <w:szCs w:val="28"/>
              </w:rPr>
              <w:t>8</w:t>
            </w:r>
          </w:p>
        </w:tc>
        <w:tc>
          <w:tcPr>
            <w:tcW w:w="1393" w:type="dxa"/>
            <w:vAlign w:val="bottom"/>
          </w:tcPr>
          <w:p w14:paraId="7AFA495F" w14:textId="016C6B50" w:rsidR="008A6593" w:rsidRPr="008A6593"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eastAsia="Arial Unicode MS" w:hAnsi="Browallia New" w:cs="Browallia New"/>
                <w:sz w:val="28"/>
                <w:szCs w:val="28"/>
                <w:lang w:val="en-ZA"/>
              </w:rPr>
              <w:t>31</w:t>
            </w:r>
            <w:r>
              <w:rPr>
                <w:rFonts w:ascii="Browallia New" w:eastAsia="Arial Unicode MS" w:hAnsi="Browallia New" w:cs="Browallia New" w:hint="cs"/>
                <w:sz w:val="28"/>
                <w:szCs w:val="28"/>
                <w:cs/>
                <w:lang w:val="en-ZA"/>
              </w:rPr>
              <w:t xml:space="preserve"> มีนาคม </w:t>
            </w:r>
            <w:r>
              <w:rPr>
                <w:rFonts w:ascii="Browallia New" w:eastAsia="Arial Unicode MS" w:hAnsi="Browallia New" w:cs="Browallia New"/>
                <w:sz w:val="28"/>
                <w:szCs w:val="28"/>
              </w:rPr>
              <w:t>2569</w:t>
            </w:r>
          </w:p>
        </w:tc>
        <w:tc>
          <w:tcPr>
            <w:tcW w:w="1393" w:type="dxa"/>
            <w:vAlign w:val="bottom"/>
          </w:tcPr>
          <w:p w14:paraId="6EDDB799" w14:textId="1AC5D967" w:rsidR="008A6593" w:rsidRPr="008A6593"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w:t>
            </w:r>
            <w:r>
              <w:rPr>
                <w:rFonts w:ascii="Browallia New" w:hAnsi="Browallia New" w:cs="Browallia New"/>
                <w:sz w:val="28"/>
                <w:szCs w:val="28"/>
              </w:rPr>
              <w:t>8</w:t>
            </w:r>
          </w:p>
        </w:tc>
      </w:tr>
      <w:tr w:rsidR="006C01EB" w:rsidRPr="008A6593" w14:paraId="3E8A9CB5" w14:textId="77777777" w:rsidTr="00332544">
        <w:trPr>
          <w:cantSplit/>
          <w:tblHeader/>
        </w:trPr>
        <w:tc>
          <w:tcPr>
            <w:tcW w:w="3751" w:type="dxa"/>
            <w:vAlign w:val="bottom"/>
          </w:tcPr>
          <w:p w14:paraId="0D5CE965"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86" w:type="dxa"/>
            <w:vAlign w:val="bottom"/>
          </w:tcPr>
          <w:p w14:paraId="407290AC"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85" w:type="dxa"/>
            <w:vAlign w:val="bottom"/>
          </w:tcPr>
          <w:p w14:paraId="0624ED2E"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51ABB741"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43A225A2" w14:textId="77777777"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B51AB" w:rsidRPr="008A6593" w14:paraId="5A9D7913" w14:textId="77777777" w:rsidTr="00332544">
        <w:trPr>
          <w:cantSplit/>
        </w:trPr>
        <w:tc>
          <w:tcPr>
            <w:tcW w:w="3751" w:type="dxa"/>
            <w:vAlign w:val="bottom"/>
          </w:tcPr>
          <w:p w14:paraId="002783C1" w14:textId="245482F5" w:rsidR="001B51AB" w:rsidRPr="008A6593" w:rsidRDefault="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A6593">
              <w:rPr>
                <w:rFonts w:ascii="Browallia New" w:hAnsi="Browallia New" w:cs="Browallia New"/>
                <w:b/>
                <w:bCs/>
                <w:sz w:val="28"/>
                <w:szCs w:val="28"/>
                <w:cs/>
              </w:rPr>
              <w:t>ลูกหนี้การค้า</w:t>
            </w:r>
          </w:p>
        </w:tc>
        <w:tc>
          <w:tcPr>
            <w:tcW w:w="1386" w:type="dxa"/>
            <w:vAlign w:val="bottom"/>
          </w:tcPr>
          <w:p w14:paraId="06F63459" w14:textId="77777777" w:rsidR="001B51AB" w:rsidRPr="008A6593"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1385" w:type="dxa"/>
            <w:vAlign w:val="bottom"/>
          </w:tcPr>
          <w:p w14:paraId="2E42EB68" w14:textId="77777777" w:rsidR="001B51AB" w:rsidRPr="008A6593"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1393" w:type="dxa"/>
            <w:vAlign w:val="bottom"/>
          </w:tcPr>
          <w:p w14:paraId="584DBD65" w14:textId="77777777" w:rsidR="001B51AB" w:rsidRPr="008A6593"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3967B527" w14:textId="77777777" w:rsidR="001B51AB" w:rsidRPr="008A6593"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C01EB" w:rsidRPr="008A6593" w14:paraId="479A693C" w14:textId="77777777" w:rsidTr="00332544">
        <w:trPr>
          <w:cantSplit/>
          <w:trHeight w:val="71"/>
        </w:trPr>
        <w:tc>
          <w:tcPr>
            <w:tcW w:w="3751" w:type="dxa"/>
          </w:tcPr>
          <w:p w14:paraId="66AA91F6" w14:textId="35F00724" w:rsidR="006C01EB" w:rsidRPr="008A6593"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u w:val="single"/>
                <w:cs/>
              </w:rPr>
              <w:t>ลูกหนี้การค้า</w:t>
            </w:r>
            <w:r w:rsidRPr="008A6593">
              <w:rPr>
                <w:rFonts w:ascii="Browallia New" w:hAnsi="Browallia New" w:cs="Browallia New"/>
                <w:color w:val="000000" w:themeColor="text1"/>
                <w:sz w:val="28"/>
                <w:szCs w:val="28"/>
                <w:u w:val="single"/>
                <w:lang w:val="en-ZA"/>
              </w:rPr>
              <w:t xml:space="preserve"> - </w:t>
            </w:r>
            <w:r w:rsidRPr="008A6593">
              <w:rPr>
                <w:rFonts w:ascii="Browallia New" w:hAnsi="Browallia New" w:cs="Browallia New"/>
                <w:color w:val="000000" w:themeColor="text1"/>
                <w:sz w:val="28"/>
                <w:szCs w:val="28"/>
                <w:u w:val="single"/>
                <w:cs/>
              </w:rPr>
              <w:t>กิจการที่เกี่ยวข้องกัน</w:t>
            </w:r>
          </w:p>
        </w:tc>
        <w:tc>
          <w:tcPr>
            <w:tcW w:w="1386" w:type="dxa"/>
            <w:vAlign w:val="bottom"/>
          </w:tcPr>
          <w:p w14:paraId="38AE6BC6" w14:textId="77777777" w:rsidR="006C01EB" w:rsidRPr="008A6593"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166969DE" w14:textId="77777777" w:rsidR="006C01EB" w:rsidRPr="008A6593"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650F2271" w14:textId="77777777" w:rsidR="006C01EB" w:rsidRPr="008A6593"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10A93D1E" w14:textId="77777777" w:rsidR="006C01EB" w:rsidRPr="008A6593"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57606" w:rsidRPr="008A6593" w14:paraId="1BF97EC6" w14:textId="77777777" w:rsidTr="00332544">
        <w:trPr>
          <w:cantSplit/>
          <w:trHeight w:val="71"/>
        </w:trPr>
        <w:tc>
          <w:tcPr>
            <w:tcW w:w="3751" w:type="dxa"/>
          </w:tcPr>
          <w:p w14:paraId="3B699842" w14:textId="402D8DED"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cs/>
              </w:rPr>
              <w:t>ยังไม่ถึงกำหนดชำระ</w:t>
            </w:r>
          </w:p>
        </w:tc>
        <w:tc>
          <w:tcPr>
            <w:tcW w:w="1386" w:type="dxa"/>
          </w:tcPr>
          <w:p w14:paraId="5D02F1D8" w14:textId="7E028C37" w:rsidR="00A57606" w:rsidRPr="008A6593" w:rsidRDefault="00043C2D"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043C2D">
              <w:rPr>
                <w:rFonts w:ascii="Browallia New" w:hAnsi="Browallia New" w:cs="Browallia New"/>
                <w:color w:val="000000" w:themeColor="text1"/>
                <w:sz w:val="28"/>
                <w:szCs w:val="28"/>
              </w:rPr>
              <w:t xml:space="preserve"> -   </w:t>
            </w:r>
          </w:p>
        </w:tc>
        <w:tc>
          <w:tcPr>
            <w:tcW w:w="1385" w:type="dxa"/>
          </w:tcPr>
          <w:p w14:paraId="5504CB73" w14:textId="13896B11"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color w:val="000000" w:themeColor="text1"/>
                <w:sz w:val="28"/>
                <w:szCs w:val="28"/>
              </w:rPr>
              <w:t>-</w:t>
            </w:r>
          </w:p>
        </w:tc>
        <w:tc>
          <w:tcPr>
            <w:tcW w:w="1393" w:type="dxa"/>
          </w:tcPr>
          <w:p w14:paraId="33FDEEC4" w14:textId="65406914" w:rsidR="00A57606" w:rsidRPr="008A6593" w:rsidRDefault="008B56C4"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93" w:type="dxa"/>
          </w:tcPr>
          <w:p w14:paraId="2FBDB5F0" w14:textId="4BA43EE6"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A57606" w:rsidRPr="008A6593" w14:paraId="7317A1E0" w14:textId="77777777" w:rsidTr="00332544">
        <w:trPr>
          <w:cantSplit/>
          <w:trHeight w:val="71"/>
        </w:trPr>
        <w:tc>
          <w:tcPr>
            <w:tcW w:w="3751" w:type="dxa"/>
          </w:tcPr>
          <w:p w14:paraId="1AE5CE8B" w14:textId="7F44F351"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cs/>
              </w:rPr>
              <w:t>ค้างชำระ</w:t>
            </w:r>
          </w:p>
        </w:tc>
        <w:tc>
          <w:tcPr>
            <w:tcW w:w="1386" w:type="dxa"/>
          </w:tcPr>
          <w:p w14:paraId="7D317D10" w14:textId="59077503"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385" w:type="dxa"/>
          </w:tcPr>
          <w:p w14:paraId="6E97D575" w14:textId="41B85E53"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393" w:type="dxa"/>
          </w:tcPr>
          <w:p w14:paraId="51E4D314" w14:textId="65567AF8"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393" w:type="dxa"/>
          </w:tcPr>
          <w:p w14:paraId="52827D8E" w14:textId="54C6AFE3"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r>
      <w:tr w:rsidR="00A57606" w:rsidRPr="008A6593" w14:paraId="166D5E6B" w14:textId="77777777" w:rsidTr="00332544">
        <w:trPr>
          <w:cantSplit/>
          <w:trHeight w:val="71"/>
        </w:trPr>
        <w:tc>
          <w:tcPr>
            <w:tcW w:w="3751" w:type="dxa"/>
          </w:tcPr>
          <w:p w14:paraId="147F1694" w14:textId="44755CDF"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8A6593">
              <w:rPr>
                <w:rFonts w:ascii="Browallia New" w:hAnsi="Browallia New" w:cs="Browallia New" w:hint="cs"/>
                <w:color w:val="000000" w:themeColor="text1"/>
                <w:sz w:val="28"/>
                <w:szCs w:val="28"/>
                <w:cs/>
              </w:rPr>
              <w:t xml:space="preserve">ไม่เกิน </w:t>
            </w:r>
            <w:r w:rsidRPr="008A6593">
              <w:rPr>
                <w:rFonts w:ascii="Browallia New" w:hAnsi="Browallia New" w:cs="Browallia New"/>
                <w:color w:val="000000" w:themeColor="text1"/>
                <w:sz w:val="28"/>
                <w:szCs w:val="28"/>
              </w:rPr>
              <w:t xml:space="preserve">3 </w:t>
            </w:r>
            <w:r w:rsidRPr="008A6593">
              <w:rPr>
                <w:rFonts w:ascii="Browallia New" w:hAnsi="Browallia New" w:cs="Browallia New" w:hint="cs"/>
                <w:color w:val="000000" w:themeColor="text1"/>
                <w:sz w:val="28"/>
                <w:szCs w:val="28"/>
                <w:cs/>
              </w:rPr>
              <w:t>เดือน</w:t>
            </w:r>
          </w:p>
        </w:tc>
        <w:tc>
          <w:tcPr>
            <w:tcW w:w="1386" w:type="dxa"/>
          </w:tcPr>
          <w:p w14:paraId="6A91EC0D" w14:textId="42CA1756" w:rsidR="00A57606" w:rsidRPr="008A6593" w:rsidRDefault="00043C2D"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043C2D">
              <w:rPr>
                <w:rFonts w:ascii="Browallia New" w:hAnsi="Browallia New" w:cs="Browallia New"/>
                <w:color w:val="000000" w:themeColor="text1"/>
                <w:sz w:val="28"/>
                <w:szCs w:val="28"/>
              </w:rPr>
              <w:t xml:space="preserve"> -   </w:t>
            </w:r>
          </w:p>
        </w:tc>
        <w:tc>
          <w:tcPr>
            <w:tcW w:w="1385" w:type="dxa"/>
          </w:tcPr>
          <w:p w14:paraId="7B19A914" w14:textId="19DD32BC"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93" w:type="dxa"/>
          </w:tcPr>
          <w:p w14:paraId="227855DC" w14:textId="730C14E1" w:rsidR="00A57606" w:rsidRPr="008A6593" w:rsidRDefault="008B56C4"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93" w:type="dxa"/>
          </w:tcPr>
          <w:p w14:paraId="7D829A7B" w14:textId="770DE64D"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A57606" w:rsidRPr="008A6593" w14:paraId="4EB4FB0A" w14:textId="77777777" w:rsidTr="00332544">
        <w:trPr>
          <w:cantSplit/>
          <w:trHeight w:val="71"/>
        </w:trPr>
        <w:tc>
          <w:tcPr>
            <w:tcW w:w="3751" w:type="dxa"/>
          </w:tcPr>
          <w:p w14:paraId="4C1BDE1F" w14:textId="7624E2EC"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8A6593">
              <w:rPr>
                <w:rFonts w:ascii="Browallia New" w:hAnsi="Browallia New" w:cs="Browallia New"/>
                <w:color w:val="000000" w:themeColor="text1"/>
                <w:sz w:val="28"/>
                <w:szCs w:val="28"/>
              </w:rPr>
              <w:t xml:space="preserve">3 </w:t>
            </w:r>
            <w:r w:rsidR="00C523A9">
              <w:rPr>
                <w:rFonts w:ascii="Browallia New" w:hAnsi="Browallia New" w:cs="Browallia New"/>
                <w:color w:val="000000" w:themeColor="text1"/>
                <w:sz w:val="28"/>
                <w:szCs w:val="28"/>
              </w:rPr>
              <w:t>-</w:t>
            </w:r>
            <w:r w:rsidRPr="008A6593">
              <w:rPr>
                <w:rFonts w:ascii="Browallia New" w:hAnsi="Browallia New" w:cs="Browallia New"/>
                <w:color w:val="000000" w:themeColor="text1"/>
                <w:sz w:val="28"/>
                <w:szCs w:val="28"/>
              </w:rPr>
              <w:t xml:space="preserve"> 6 </w:t>
            </w:r>
            <w:r w:rsidRPr="008A6593">
              <w:rPr>
                <w:rFonts w:ascii="Browallia New" w:hAnsi="Browallia New" w:cs="Browallia New" w:hint="cs"/>
                <w:color w:val="000000" w:themeColor="text1"/>
                <w:sz w:val="28"/>
                <w:szCs w:val="28"/>
                <w:cs/>
              </w:rPr>
              <w:t>เดือน</w:t>
            </w:r>
          </w:p>
        </w:tc>
        <w:tc>
          <w:tcPr>
            <w:tcW w:w="1386" w:type="dxa"/>
          </w:tcPr>
          <w:p w14:paraId="64251EE1" w14:textId="5DEE13BC" w:rsidR="00A57606" w:rsidRPr="008A6593" w:rsidRDefault="00043C2D"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043C2D">
              <w:rPr>
                <w:rFonts w:ascii="Browallia New" w:hAnsi="Browallia New" w:cs="Browallia New"/>
                <w:color w:val="000000" w:themeColor="text1"/>
                <w:sz w:val="28"/>
                <w:szCs w:val="28"/>
              </w:rPr>
              <w:t xml:space="preserve"> -   </w:t>
            </w:r>
          </w:p>
        </w:tc>
        <w:tc>
          <w:tcPr>
            <w:tcW w:w="1385" w:type="dxa"/>
          </w:tcPr>
          <w:p w14:paraId="7F1E92D9" w14:textId="55F01BAE"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6,255</w:t>
            </w:r>
          </w:p>
        </w:tc>
        <w:tc>
          <w:tcPr>
            <w:tcW w:w="1393" w:type="dxa"/>
          </w:tcPr>
          <w:p w14:paraId="52F48B5D" w14:textId="3189FC2B" w:rsidR="00A57606" w:rsidRPr="008A6593" w:rsidRDefault="008B56C4"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93" w:type="dxa"/>
          </w:tcPr>
          <w:p w14:paraId="0A93446F" w14:textId="6B4915A0"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A57606" w:rsidRPr="008A6593" w14:paraId="5C1585CA" w14:textId="77777777" w:rsidTr="00332544">
        <w:trPr>
          <w:cantSplit/>
          <w:trHeight w:val="71"/>
        </w:trPr>
        <w:tc>
          <w:tcPr>
            <w:tcW w:w="3751" w:type="dxa"/>
          </w:tcPr>
          <w:p w14:paraId="72FF8CED" w14:textId="4437F12E"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8A6593">
              <w:rPr>
                <w:rFonts w:ascii="Browallia New" w:hAnsi="Browallia New" w:cs="Browallia New"/>
                <w:color w:val="000000" w:themeColor="text1"/>
                <w:sz w:val="28"/>
                <w:szCs w:val="28"/>
              </w:rPr>
              <w:t xml:space="preserve">6 </w:t>
            </w:r>
            <w:r w:rsidR="00C523A9">
              <w:rPr>
                <w:rFonts w:ascii="Browallia New" w:hAnsi="Browallia New" w:cs="Browallia New"/>
                <w:color w:val="000000" w:themeColor="text1"/>
                <w:sz w:val="28"/>
                <w:szCs w:val="28"/>
              </w:rPr>
              <w:t>-</w:t>
            </w:r>
            <w:r w:rsidRPr="008A6593">
              <w:rPr>
                <w:rFonts w:ascii="Browallia New" w:hAnsi="Browallia New" w:cs="Browallia New"/>
                <w:color w:val="000000" w:themeColor="text1"/>
                <w:sz w:val="28"/>
                <w:szCs w:val="28"/>
              </w:rPr>
              <w:t xml:space="preserve"> 12 </w:t>
            </w:r>
            <w:r w:rsidRPr="008A6593">
              <w:rPr>
                <w:rFonts w:ascii="Browallia New" w:hAnsi="Browallia New" w:cs="Browallia New" w:hint="cs"/>
                <w:color w:val="000000" w:themeColor="text1"/>
                <w:sz w:val="28"/>
                <w:szCs w:val="28"/>
                <w:cs/>
              </w:rPr>
              <w:t>เดือน</w:t>
            </w:r>
          </w:p>
        </w:tc>
        <w:tc>
          <w:tcPr>
            <w:tcW w:w="1386" w:type="dxa"/>
          </w:tcPr>
          <w:p w14:paraId="50CE5CDA" w14:textId="1177F6CE" w:rsidR="00A57606" w:rsidRPr="008A6593" w:rsidRDefault="00043C2D"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043C2D">
              <w:rPr>
                <w:rFonts w:ascii="Browallia New" w:hAnsi="Browallia New" w:cs="Browallia New"/>
                <w:color w:val="000000" w:themeColor="text1"/>
                <w:sz w:val="28"/>
                <w:szCs w:val="28"/>
              </w:rPr>
              <w:t xml:space="preserve"> 6,812 </w:t>
            </w:r>
          </w:p>
        </w:tc>
        <w:tc>
          <w:tcPr>
            <w:tcW w:w="1385" w:type="dxa"/>
          </w:tcPr>
          <w:p w14:paraId="17CD01AC" w14:textId="7762C3B1"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557</w:t>
            </w:r>
          </w:p>
        </w:tc>
        <w:tc>
          <w:tcPr>
            <w:tcW w:w="1393" w:type="dxa"/>
          </w:tcPr>
          <w:p w14:paraId="2EC5DB3B" w14:textId="159BBDFD" w:rsidR="00A57606" w:rsidRPr="008A6593" w:rsidRDefault="008B56C4"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93" w:type="dxa"/>
          </w:tcPr>
          <w:p w14:paraId="777845AA" w14:textId="6DCF8C7D"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A57606" w:rsidRPr="008A6593" w14:paraId="67DD162B" w14:textId="77777777" w:rsidTr="00332544">
        <w:trPr>
          <w:cantSplit/>
          <w:trHeight w:val="71"/>
        </w:trPr>
        <w:tc>
          <w:tcPr>
            <w:tcW w:w="3751" w:type="dxa"/>
          </w:tcPr>
          <w:p w14:paraId="23FCD4CC" w14:textId="61E041AF"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pacing w:val="-4"/>
                <w:sz w:val="28"/>
                <w:szCs w:val="28"/>
                <w:cs/>
              </w:rPr>
              <w:t>รวม</w:t>
            </w:r>
            <w:r w:rsidRPr="008A6593">
              <w:rPr>
                <w:rFonts w:ascii="Browallia New" w:hAnsi="Browallia New" w:cs="Browallia New"/>
                <w:color w:val="000000" w:themeColor="text1"/>
                <w:spacing w:val="-4"/>
                <w:sz w:val="28"/>
                <w:szCs w:val="28"/>
                <w:lang w:val="en-ZA"/>
              </w:rPr>
              <w:t xml:space="preserve"> </w:t>
            </w:r>
          </w:p>
        </w:tc>
        <w:tc>
          <w:tcPr>
            <w:tcW w:w="1386" w:type="dxa"/>
          </w:tcPr>
          <w:p w14:paraId="357C4E15" w14:textId="44A8F040" w:rsidR="00A57606" w:rsidRPr="008A6593" w:rsidRDefault="00043C2D"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043C2D">
              <w:rPr>
                <w:rFonts w:ascii="Browallia New" w:hAnsi="Browallia New" w:cs="Browallia New"/>
                <w:color w:val="000000" w:themeColor="text1"/>
                <w:sz w:val="28"/>
                <w:szCs w:val="28"/>
              </w:rPr>
              <w:t xml:space="preserve"> 6,812 </w:t>
            </w:r>
          </w:p>
        </w:tc>
        <w:tc>
          <w:tcPr>
            <w:tcW w:w="1385" w:type="dxa"/>
            <w:vAlign w:val="bottom"/>
          </w:tcPr>
          <w:p w14:paraId="7CCC4967" w14:textId="75F0FCED" w:rsidR="00A57606" w:rsidRPr="008A6593" w:rsidRDefault="00A57606"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color w:val="000000" w:themeColor="text1"/>
                <w:sz w:val="28"/>
                <w:szCs w:val="28"/>
              </w:rPr>
              <w:t>6,812</w:t>
            </w:r>
          </w:p>
        </w:tc>
        <w:tc>
          <w:tcPr>
            <w:tcW w:w="1393" w:type="dxa"/>
          </w:tcPr>
          <w:p w14:paraId="4428E316" w14:textId="74C833B2" w:rsidR="00A57606" w:rsidRPr="008A6593" w:rsidRDefault="008B56C4"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93" w:type="dxa"/>
          </w:tcPr>
          <w:p w14:paraId="6F9CA7C5" w14:textId="10BB7F6D" w:rsidR="00A57606" w:rsidRPr="008A6593" w:rsidRDefault="00A57606"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A57606" w:rsidRPr="008A6593" w14:paraId="1308B921" w14:textId="77777777" w:rsidTr="00332544">
        <w:trPr>
          <w:cantSplit/>
          <w:trHeight w:val="71"/>
        </w:trPr>
        <w:tc>
          <w:tcPr>
            <w:tcW w:w="3751" w:type="dxa"/>
          </w:tcPr>
          <w:p w14:paraId="6FCF9F73"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86" w:type="dxa"/>
            <w:vAlign w:val="bottom"/>
          </w:tcPr>
          <w:p w14:paraId="0B24E236"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2106E698"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20C918CE"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5DC96A88"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57606" w:rsidRPr="008A6593" w14:paraId="28E8DE6D" w14:textId="77777777" w:rsidTr="00332544">
        <w:trPr>
          <w:cantSplit/>
          <w:trHeight w:val="71"/>
        </w:trPr>
        <w:tc>
          <w:tcPr>
            <w:tcW w:w="3751" w:type="dxa"/>
          </w:tcPr>
          <w:p w14:paraId="13848B75"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86" w:type="dxa"/>
            <w:vAlign w:val="bottom"/>
          </w:tcPr>
          <w:p w14:paraId="5EE6BD60"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54FBFCB7"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621AE773"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3D2E00FE"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57606" w:rsidRPr="008A6593" w14:paraId="5253B9AF" w14:textId="77777777" w:rsidTr="00332544">
        <w:trPr>
          <w:cantSplit/>
          <w:trHeight w:val="71"/>
        </w:trPr>
        <w:tc>
          <w:tcPr>
            <w:tcW w:w="3751" w:type="dxa"/>
          </w:tcPr>
          <w:p w14:paraId="3E645184"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86" w:type="dxa"/>
            <w:vAlign w:val="bottom"/>
          </w:tcPr>
          <w:p w14:paraId="299806ED"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484E80FF"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06B79ABF"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4CB83846"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D2C1F" w:rsidRPr="008A6593" w14:paraId="7A96C721" w14:textId="77777777" w:rsidTr="00332544">
        <w:trPr>
          <w:cantSplit/>
          <w:trHeight w:val="71"/>
        </w:trPr>
        <w:tc>
          <w:tcPr>
            <w:tcW w:w="3751" w:type="dxa"/>
          </w:tcPr>
          <w:p w14:paraId="18C0BB4E" w14:textId="77777777" w:rsidR="003D2C1F" w:rsidRPr="008A6593" w:rsidRDefault="003D2C1F"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86" w:type="dxa"/>
            <w:vAlign w:val="bottom"/>
          </w:tcPr>
          <w:p w14:paraId="34DE5150" w14:textId="77777777" w:rsidR="003D2C1F" w:rsidRPr="008A6593" w:rsidRDefault="003D2C1F"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4FE249D2" w14:textId="77777777" w:rsidR="003D2C1F" w:rsidRPr="008A6593" w:rsidRDefault="003D2C1F"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3736DC60" w14:textId="77777777" w:rsidR="003D2C1F" w:rsidRPr="008A6593" w:rsidRDefault="003D2C1F"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4EB1159B" w14:textId="77777777" w:rsidR="003D2C1F" w:rsidRPr="008A6593" w:rsidRDefault="003D2C1F"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57606" w:rsidRPr="008A6593" w14:paraId="4786A9DC" w14:textId="77777777" w:rsidTr="00332544">
        <w:trPr>
          <w:cantSplit/>
          <w:trHeight w:val="71"/>
        </w:trPr>
        <w:tc>
          <w:tcPr>
            <w:tcW w:w="3751" w:type="dxa"/>
          </w:tcPr>
          <w:p w14:paraId="7E30AD80"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86" w:type="dxa"/>
            <w:vAlign w:val="bottom"/>
          </w:tcPr>
          <w:p w14:paraId="2C7D0169"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52ABE100"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26E39E42"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053B1AFA"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57606" w:rsidRPr="008A6593" w14:paraId="41D88988" w14:textId="77777777" w:rsidTr="00332544">
        <w:trPr>
          <w:cantSplit/>
          <w:trHeight w:val="71"/>
        </w:trPr>
        <w:tc>
          <w:tcPr>
            <w:tcW w:w="3751" w:type="dxa"/>
          </w:tcPr>
          <w:p w14:paraId="32C3DFC7" w14:textId="25B10395"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u w:val="single"/>
                <w:cs/>
              </w:rPr>
              <w:lastRenderedPageBreak/>
              <w:t>ลูกหนี้การค้า</w:t>
            </w:r>
            <w:r w:rsidRPr="008A6593">
              <w:rPr>
                <w:rFonts w:ascii="Browallia New" w:hAnsi="Browallia New" w:cs="Browallia New"/>
                <w:color w:val="000000" w:themeColor="text1"/>
                <w:sz w:val="28"/>
                <w:szCs w:val="28"/>
                <w:u w:val="single"/>
                <w:lang w:val="en-ZA"/>
              </w:rPr>
              <w:t xml:space="preserve"> </w:t>
            </w:r>
            <w:r>
              <w:rPr>
                <w:rFonts w:ascii="Browallia New" w:hAnsi="Browallia New" w:cs="Browallia New"/>
                <w:color w:val="000000" w:themeColor="text1"/>
                <w:sz w:val="28"/>
                <w:szCs w:val="28"/>
                <w:u w:val="single"/>
              </w:rPr>
              <w:t xml:space="preserve">- </w:t>
            </w:r>
            <w:r w:rsidR="001714E8">
              <w:rPr>
                <w:rFonts w:ascii="Browallia New" w:hAnsi="Browallia New" w:cs="Browallia New" w:hint="cs"/>
                <w:color w:val="000000" w:themeColor="text1"/>
                <w:sz w:val="28"/>
                <w:szCs w:val="28"/>
                <w:u w:val="single"/>
                <w:cs/>
              </w:rPr>
              <w:t>บริษัทอื่น</w:t>
            </w:r>
          </w:p>
        </w:tc>
        <w:tc>
          <w:tcPr>
            <w:tcW w:w="1386" w:type="dxa"/>
            <w:vAlign w:val="bottom"/>
          </w:tcPr>
          <w:p w14:paraId="1F6CAB17"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26EC4402"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50F9D279"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1B0C4C51" w14:textId="77777777" w:rsidR="00A57606" w:rsidRPr="008A6593"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C13EC" w:rsidRPr="008A6593" w14:paraId="0098A250" w14:textId="77777777" w:rsidTr="00332544">
        <w:trPr>
          <w:cantSplit/>
          <w:trHeight w:val="71"/>
        </w:trPr>
        <w:tc>
          <w:tcPr>
            <w:tcW w:w="3751" w:type="dxa"/>
          </w:tcPr>
          <w:p w14:paraId="11708064" w14:textId="09628CD0"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cs/>
              </w:rPr>
              <w:t>ยังไม่ถึงกำหนดชำระ</w:t>
            </w:r>
          </w:p>
        </w:tc>
        <w:tc>
          <w:tcPr>
            <w:tcW w:w="1386" w:type="dxa"/>
          </w:tcPr>
          <w:p w14:paraId="23FA3EB7" w14:textId="40FDE075" w:rsidR="00AC13EC" w:rsidRPr="008A6593" w:rsidRDefault="007613BE"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613BE">
              <w:rPr>
                <w:rFonts w:ascii="Browallia New" w:hAnsi="Browallia New" w:cs="Browallia New"/>
                <w:color w:val="000000" w:themeColor="text1"/>
                <w:sz w:val="28"/>
                <w:szCs w:val="28"/>
                <w:cs/>
              </w:rPr>
              <w:t>8</w:t>
            </w:r>
            <w:r w:rsidRPr="007613BE">
              <w:rPr>
                <w:rFonts w:ascii="Browallia New" w:hAnsi="Browallia New" w:cs="Browallia New"/>
                <w:color w:val="000000" w:themeColor="text1"/>
                <w:sz w:val="28"/>
                <w:szCs w:val="28"/>
              </w:rPr>
              <w:t>,</w:t>
            </w:r>
            <w:r w:rsidRPr="007613BE">
              <w:rPr>
                <w:rFonts w:ascii="Browallia New" w:hAnsi="Browallia New" w:cs="Browallia New"/>
                <w:color w:val="000000" w:themeColor="text1"/>
                <w:sz w:val="28"/>
                <w:szCs w:val="28"/>
                <w:cs/>
              </w:rPr>
              <w:t>817</w:t>
            </w:r>
          </w:p>
        </w:tc>
        <w:tc>
          <w:tcPr>
            <w:tcW w:w="1385" w:type="dxa"/>
          </w:tcPr>
          <w:p w14:paraId="5244C9C5" w14:textId="2753E14C"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color w:val="000000" w:themeColor="text1"/>
                <w:sz w:val="28"/>
                <w:szCs w:val="28"/>
              </w:rPr>
              <w:t>7,374</w:t>
            </w:r>
          </w:p>
        </w:tc>
        <w:tc>
          <w:tcPr>
            <w:tcW w:w="1393" w:type="dxa"/>
          </w:tcPr>
          <w:p w14:paraId="33FD7BDC" w14:textId="3CB9153B" w:rsidR="00AC13EC" w:rsidRPr="008A6593" w:rsidRDefault="0051275F"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393" w:type="dxa"/>
          </w:tcPr>
          <w:p w14:paraId="1E8572FA" w14:textId="3F5255DC"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AC13EC" w:rsidRPr="008A6593" w14:paraId="18C9F3AE" w14:textId="77777777" w:rsidTr="00332544">
        <w:trPr>
          <w:cantSplit/>
          <w:trHeight w:val="71"/>
        </w:trPr>
        <w:tc>
          <w:tcPr>
            <w:tcW w:w="3751" w:type="dxa"/>
          </w:tcPr>
          <w:p w14:paraId="2E91E790" w14:textId="11D6F4AB"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cs/>
              </w:rPr>
              <w:t>ค้างชำระ</w:t>
            </w:r>
          </w:p>
        </w:tc>
        <w:tc>
          <w:tcPr>
            <w:tcW w:w="1386" w:type="dxa"/>
          </w:tcPr>
          <w:p w14:paraId="2E6D3B55"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385" w:type="dxa"/>
          </w:tcPr>
          <w:p w14:paraId="2F89F250"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tcPr>
          <w:p w14:paraId="5A21B702"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tcPr>
          <w:p w14:paraId="5A76C0A9"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C13EC" w:rsidRPr="008A6593" w14:paraId="426F5C91" w14:textId="77777777" w:rsidTr="00332544">
        <w:trPr>
          <w:cantSplit/>
          <w:trHeight w:val="71"/>
        </w:trPr>
        <w:tc>
          <w:tcPr>
            <w:tcW w:w="3751" w:type="dxa"/>
          </w:tcPr>
          <w:p w14:paraId="2F18F4C1" w14:textId="61F737B6"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8A6593">
              <w:rPr>
                <w:rFonts w:ascii="Browallia New" w:hAnsi="Browallia New" w:cs="Browallia New"/>
                <w:color w:val="000000" w:themeColor="text1"/>
                <w:sz w:val="28"/>
                <w:szCs w:val="28"/>
                <w:cs/>
              </w:rPr>
              <w:t xml:space="preserve">ไม่เกิน </w:t>
            </w:r>
            <w:r w:rsidRPr="008A6593">
              <w:rPr>
                <w:rFonts w:ascii="Browallia New" w:hAnsi="Browallia New" w:cs="Browallia New"/>
                <w:color w:val="000000" w:themeColor="text1"/>
                <w:sz w:val="28"/>
                <w:szCs w:val="28"/>
                <w:lang w:val="en-ZA"/>
              </w:rPr>
              <w:t>3</w:t>
            </w:r>
            <w:r w:rsidRPr="008A6593">
              <w:rPr>
                <w:rFonts w:ascii="Browallia New" w:hAnsi="Browallia New" w:cs="Browallia New"/>
                <w:color w:val="000000" w:themeColor="text1"/>
                <w:sz w:val="28"/>
                <w:szCs w:val="28"/>
                <w:cs/>
              </w:rPr>
              <w:t xml:space="preserve"> เดือน</w:t>
            </w:r>
          </w:p>
        </w:tc>
        <w:tc>
          <w:tcPr>
            <w:tcW w:w="1386" w:type="dxa"/>
          </w:tcPr>
          <w:p w14:paraId="6B726814" w14:textId="70101F92" w:rsidR="00AC13EC" w:rsidRPr="008A6593" w:rsidRDefault="007A30A7" w:rsidP="007A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310 </w:t>
            </w:r>
          </w:p>
        </w:tc>
        <w:tc>
          <w:tcPr>
            <w:tcW w:w="1385" w:type="dxa"/>
          </w:tcPr>
          <w:p w14:paraId="1F0FAA8C" w14:textId="57F6F2E1" w:rsidR="00AC13EC" w:rsidRPr="008A6593" w:rsidRDefault="00AC13EC" w:rsidP="007A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color w:val="000000" w:themeColor="text1"/>
                <w:sz w:val="28"/>
                <w:szCs w:val="28"/>
              </w:rPr>
              <w:t>352</w:t>
            </w:r>
          </w:p>
        </w:tc>
        <w:tc>
          <w:tcPr>
            <w:tcW w:w="1393" w:type="dxa"/>
          </w:tcPr>
          <w:p w14:paraId="370E8A43" w14:textId="23704B4E" w:rsidR="00AC13EC" w:rsidRPr="008A6593" w:rsidRDefault="007A30A7" w:rsidP="007A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A30A7">
              <w:rPr>
                <w:rFonts w:ascii="Browallia New" w:hAnsi="Browallia New" w:cs="Browallia New"/>
                <w:color w:val="000000" w:themeColor="text1"/>
                <w:sz w:val="28"/>
                <w:szCs w:val="28"/>
              </w:rPr>
              <w:t>-</w:t>
            </w:r>
          </w:p>
        </w:tc>
        <w:tc>
          <w:tcPr>
            <w:tcW w:w="1393" w:type="dxa"/>
          </w:tcPr>
          <w:p w14:paraId="43DAF82B" w14:textId="54B4B562" w:rsidR="00AC13EC" w:rsidRPr="008A6593" w:rsidRDefault="00AC13EC" w:rsidP="007A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w:t>
            </w:r>
          </w:p>
        </w:tc>
      </w:tr>
      <w:tr w:rsidR="00532CC1" w:rsidRPr="008A6593" w14:paraId="154B7B08" w14:textId="77777777" w:rsidTr="00332544">
        <w:trPr>
          <w:cantSplit/>
          <w:trHeight w:val="71"/>
        </w:trPr>
        <w:tc>
          <w:tcPr>
            <w:tcW w:w="3751" w:type="dxa"/>
          </w:tcPr>
          <w:p w14:paraId="40963BFA" w14:textId="45285137" w:rsidR="00532CC1" w:rsidRPr="008A6593"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2B7798">
              <w:rPr>
                <w:rFonts w:ascii="Browallia New" w:hAnsi="Browallia New" w:cs="Browallia New"/>
                <w:color w:val="000000" w:themeColor="text1"/>
                <w:sz w:val="28"/>
                <w:szCs w:val="28"/>
              </w:rPr>
              <w:t>3 - 6</w:t>
            </w:r>
            <w:r w:rsidRPr="002B7798">
              <w:rPr>
                <w:rFonts w:ascii="Browallia New" w:hAnsi="Browallia New" w:cs="Browallia New"/>
                <w:color w:val="000000" w:themeColor="text1"/>
                <w:sz w:val="28"/>
                <w:szCs w:val="28"/>
                <w:cs/>
              </w:rPr>
              <w:t xml:space="preserve"> เดือน</w:t>
            </w:r>
          </w:p>
        </w:tc>
        <w:tc>
          <w:tcPr>
            <w:tcW w:w="1386" w:type="dxa"/>
          </w:tcPr>
          <w:p w14:paraId="5E87BFE3" w14:textId="35982298"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85" w:type="dxa"/>
          </w:tcPr>
          <w:p w14:paraId="18D93EAF" w14:textId="67718FD4"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93" w:type="dxa"/>
          </w:tcPr>
          <w:p w14:paraId="61468388" w14:textId="576EC19A"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93" w:type="dxa"/>
          </w:tcPr>
          <w:p w14:paraId="6930EEF1" w14:textId="1D7C091E"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r>
      <w:tr w:rsidR="00532CC1" w:rsidRPr="008A6593" w14:paraId="5100684F" w14:textId="77777777" w:rsidTr="00332544">
        <w:trPr>
          <w:cantSplit/>
          <w:trHeight w:val="71"/>
        </w:trPr>
        <w:tc>
          <w:tcPr>
            <w:tcW w:w="3751" w:type="dxa"/>
          </w:tcPr>
          <w:p w14:paraId="0EC69320" w14:textId="36C09275" w:rsidR="00532CC1" w:rsidRPr="008A6593"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2B7798">
              <w:rPr>
                <w:rFonts w:ascii="Browallia New" w:hAnsi="Browallia New" w:cs="Browallia New"/>
                <w:color w:val="000000" w:themeColor="text1"/>
                <w:sz w:val="28"/>
                <w:szCs w:val="28"/>
              </w:rPr>
              <w:t>6 - 12</w:t>
            </w:r>
            <w:r w:rsidRPr="002B7798">
              <w:rPr>
                <w:rFonts w:ascii="Browallia New" w:hAnsi="Browallia New" w:cs="Browallia New"/>
                <w:color w:val="000000" w:themeColor="text1"/>
                <w:sz w:val="28"/>
                <w:szCs w:val="28"/>
                <w:cs/>
              </w:rPr>
              <w:t xml:space="preserve"> เดือน</w:t>
            </w:r>
          </w:p>
        </w:tc>
        <w:tc>
          <w:tcPr>
            <w:tcW w:w="1386" w:type="dxa"/>
          </w:tcPr>
          <w:p w14:paraId="7306F29C" w14:textId="2873F31E"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97 </w:t>
            </w:r>
          </w:p>
        </w:tc>
        <w:tc>
          <w:tcPr>
            <w:tcW w:w="1385" w:type="dxa"/>
          </w:tcPr>
          <w:p w14:paraId="6C964F84" w14:textId="0AA7A770"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93" w:type="dxa"/>
          </w:tcPr>
          <w:p w14:paraId="5D757D1A" w14:textId="4F0610B4"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93" w:type="dxa"/>
          </w:tcPr>
          <w:p w14:paraId="7F4D3BE9" w14:textId="3A7676A0" w:rsidR="00532CC1" w:rsidRPr="007A30A7"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r>
      <w:tr w:rsidR="00532CC1" w:rsidRPr="008A6593" w14:paraId="6F2F6C6F" w14:textId="77777777" w:rsidTr="00332544">
        <w:trPr>
          <w:cantSplit/>
          <w:trHeight w:val="71"/>
        </w:trPr>
        <w:tc>
          <w:tcPr>
            <w:tcW w:w="3751" w:type="dxa"/>
          </w:tcPr>
          <w:p w14:paraId="6F7ACBB9" w14:textId="14BF666D" w:rsidR="00532CC1" w:rsidRPr="008A6593" w:rsidRDefault="00532CC1" w:rsidP="0053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2B7798">
              <w:rPr>
                <w:rFonts w:ascii="Browallia New" w:hAnsi="Browallia New" w:cs="Browallia New"/>
                <w:color w:val="000000" w:themeColor="text1"/>
                <w:sz w:val="28"/>
                <w:szCs w:val="28"/>
                <w:cs/>
              </w:rPr>
              <w:t xml:space="preserve">มากกว่า </w:t>
            </w:r>
            <w:r w:rsidRPr="002B7798">
              <w:rPr>
                <w:rFonts w:ascii="Browallia New" w:hAnsi="Browallia New" w:cs="Browallia New"/>
                <w:color w:val="000000" w:themeColor="text1"/>
                <w:sz w:val="28"/>
                <w:szCs w:val="28"/>
              </w:rPr>
              <w:t>12</w:t>
            </w:r>
            <w:r w:rsidRPr="002B7798">
              <w:rPr>
                <w:rFonts w:ascii="Browallia New" w:hAnsi="Browallia New" w:cs="Browallia New"/>
                <w:color w:val="000000" w:themeColor="text1"/>
                <w:sz w:val="28"/>
                <w:szCs w:val="28"/>
                <w:cs/>
              </w:rPr>
              <w:t xml:space="preserve"> เดือน</w:t>
            </w:r>
          </w:p>
        </w:tc>
        <w:tc>
          <w:tcPr>
            <w:tcW w:w="1386" w:type="dxa"/>
          </w:tcPr>
          <w:p w14:paraId="54E67483" w14:textId="03428DD5" w:rsidR="00532CC1" w:rsidRPr="008A6593" w:rsidRDefault="00532CC1" w:rsidP="00532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171 </w:t>
            </w:r>
          </w:p>
        </w:tc>
        <w:tc>
          <w:tcPr>
            <w:tcW w:w="1385" w:type="dxa"/>
          </w:tcPr>
          <w:p w14:paraId="2810AC9E" w14:textId="5CCF2AFC" w:rsidR="00532CC1" w:rsidRDefault="00532CC1" w:rsidP="00532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93" w:type="dxa"/>
          </w:tcPr>
          <w:p w14:paraId="22BAF9E0" w14:textId="36BBA87A" w:rsidR="00532CC1" w:rsidRPr="00FF3205" w:rsidRDefault="00532CC1" w:rsidP="00532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c>
          <w:tcPr>
            <w:tcW w:w="1393" w:type="dxa"/>
          </w:tcPr>
          <w:p w14:paraId="7A10BCFF" w14:textId="6DB1B0D6" w:rsidR="00532CC1" w:rsidRPr="00FF3205" w:rsidRDefault="00532CC1" w:rsidP="00532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7A30A7">
              <w:rPr>
                <w:rFonts w:ascii="Browallia New" w:hAnsi="Browallia New" w:cs="Browallia New"/>
                <w:color w:val="000000" w:themeColor="text1"/>
                <w:sz w:val="28"/>
                <w:szCs w:val="28"/>
              </w:rPr>
              <w:t xml:space="preserve"> -   </w:t>
            </w:r>
          </w:p>
        </w:tc>
      </w:tr>
      <w:tr w:rsidR="00AC13EC" w:rsidRPr="008A6593" w14:paraId="34295875" w14:textId="77777777" w:rsidTr="00332544">
        <w:trPr>
          <w:cantSplit/>
          <w:trHeight w:val="71"/>
        </w:trPr>
        <w:tc>
          <w:tcPr>
            <w:tcW w:w="3751" w:type="dxa"/>
          </w:tcPr>
          <w:p w14:paraId="0BB3A8B2" w14:textId="609306B6"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cs/>
              </w:rPr>
              <w:t>รวม</w:t>
            </w:r>
          </w:p>
        </w:tc>
        <w:tc>
          <w:tcPr>
            <w:tcW w:w="1386" w:type="dxa"/>
          </w:tcPr>
          <w:p w14:paraId="065B6836" w14:textId="5FA487CD" w:rsidR="00AC13EC" w:rsidRPr="007A30A7" w:rsidRDefault="0005525C" w:rsidP="00AC13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05525C">
              <w:rPr>
                <w:rFonts w:ascii="Browallia New" w:hAnsi="Browallia New" w:cs="Browallia New"/>
                <w:color w:val="000000" w:themeColor="text1"/>
                <w:sz w:val="28"/>
                <w:szCs w:val="28"/>
              </w:rPr>
              <w:t>9,395</w:t>
            </w:r>
          </w:p>
        </w:tc>
        <w:tc>
          <w:tcPr>
            <w:tcW w:w="1385" w:type="dxa"/>
          </w:tcPr>
          <w:p w14:paraId="7BB982A2" w14:textId="37D08C83" w:rsidR="00AC13EC" w:rsidRPr="008A6593" w:rsidRDefault="00AC13EC" w:rsidP="00AC13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7,726</w:t>
            </w:r>
          </w:p>
        </w:tc>
        <w:tc>
          <w:tcPr>
            <w:tcW w:w="1393" w:type="dxa"/>
          </w:tcPr>
          <w:p w14:paraId="16D581CC" w14:textId="2605C521" w:rsidR="00AC13EC" w:rsidRPr="008A6593" w:rsidRDefault="0051275F" w:rsidP="00AC13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393" w:type="dxa"/>
          </w:tcPr>
          <w:p w14:paraId="17E12A88" w14:textId="339F4FFD" w:rsidR="00AC13EC" w:rsidRPr="008A6593" w:rsidRDefault="00AC13EC" w:rsidP="00AC13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AC13EC" w:rsidRPr="008A6593" w14:paraId="490837A3" w14:textId="77777777" w:rsidTr="00332544">
        <w:trPr>
          <w:cantSplit/>
          <w:trHeight w:val="71"/>
        </w:trPr>
        <w:tc>
          <w:tcPr>
            <w:tcW w:w="3751" w:type="dxa"/>
          </w:tcPr>
          <w:p w14:paraId="7DEC7D1F" w14:textId="1BEC8808"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color w:val="000000" w:themeColor="text1"/>
                <w:sz w:val="28"/>
                <w:szCs w:val="28"/>
                <w:cs/>
              </w:rPr>
              <w:t>รวมลูกหนี้การค้า</w:t>
            </w:r>
          </w:p>
        </w:tc>
        <w:tc>
          <w:tcPr>
            <w:tcW w:w="1386" w:type="dxa"/>
          </w:tcPr>
          <w:p w14:paraId="748907F1" w14:textId="10CB942D" w:rsidR="00AC13EC" w:rsidRPr="008A6593" w:rsidRDefault="00DA7038" w:rsidP="00AC13E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7038">
              <w:rPr>
                <w:rFonts w:ascii="Browallia New" w:hAnsi="Browallia New" w:cs="Browallia New"/>
                <w:sz w:val="28"/>
                <w:szCs w:val="28"/>
              </w:rPr>
              <w:t>16,207</w:t>
            </w:r>
          </w:p>
        </w:tc>
        <w:tc>
          <w:tcPr>
            <w:tcW w:w="1385" w:type="dxa"/>
          </w:tcPr>
          <w:p w14:paraId="4802A827" w14:textId="56AB5135" w:rsidR="00AC13EC" w:rsidRPr="008A6593" w:rsidRDefault="00AC13EC" w:rsidP="00AC13E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14,538</w:t>
            </w:r>
          </w:p>
        </w:tc>
        <w:tc>
          <w:tcPr>
            <w:tcW w:w="1393" w:type="dxa"/>
          </w:tcPr>
          <w:p w14:paraId="28F9C6E5" w14:textId="46685C01" w:rsidR="00AC13EC" w:rsidRPr="008A6593" w:rsidRDefault="0051275F" w:rsidP="00AC13E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393" w:type="dxa"/>
          </w:tcPr>
          <w:p w14:paraId="11501A28" w14:textId="01CC5928" w:rsidR="00AC13EC" w:rsidRPr="008A6593" w:rsidRDefault="00AC13EC" w:rsidP="00AC13E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AC13EC" w:rsidRPr="008A6593" w14:paraId="4D943736" w14:textId="77777777" w:rsidTr="00332544">
        <w:trPr>
          <w:cantSplit/>
          <w:trHeight w:val="71"/>
        </w:trPr>
        <w:tc>
          <w:tcPr>
            <w:tcW w:w="3751" w:type="dxa"/>
          </w:tcPr>
          <w:p w14:paraId="0E65EED8"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86" w:type="dxa"/>
            <w:vAlign w:val="bottom"/>
          </w:tcPr>
          <w:p w14:paraId="77887B21"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49E896B3"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7AEA38A6"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068C4087"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C13EC" w:rsidRPr="008A6593" w14:paraId="36D75BB5" w14:textId="77777777" w:rsidTr="00332544">
        <w:trPr>
          <w:cantSplit/>
          <w:trHeight w:val="71"/>
        </w:trPr>
        <w:tc>
          <w:tcPr>
            <w:tcW w:w="3751" w:type="dxa"/>
          </w:tcPr>
          <w:p w14:paraId="2927DEDB" w14:textId="2FF055DA"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A6593">
              <w:rPr>
                <w:rFonts w:ascii="Browallia New" w:hAnsi="Browallia New" w:cs="Browallia New"/>
                <w:b/>
                <w:bCs/>
                <w:sz w:val="28"/>
                <w:szCs w:val="28"/>
                <w:cs/>
              </w:rPr>
              <w:t>ลูกหนี้</w:t>
            </w:r>
            <w:r w:rsidR="005C1CC2">
              <w:rPr>
                <w:rFonts w:ascii="Browallia New" w:hAnsi="Browallia New" w:cs="Browallia New" w:hint="cs"/>
                <w:b/>
                <w:bCs/>
                <w:sz w:val="28"/>
                <w:szCs w:val="28"/>
                <w:cs/>
              </w:rPr>
              <w:t>หมุนเวียน</w:t>
            </w:r>
            <w:r w:rsidRPr="008A6593">
              <w:rPr>
                <w:rFonts w:ascii="Browallia New" w:hAnsi="Browallia New" w:cs="Browallia New"/>
                <w:b/>
                <w:bCs/>
                <w:sz w:val="28"/>
                <w:szCs w:val="28"/>
                <w:cs/>
              </w:rPr>
              <w:t>อื่น</w:t>
            </w:r>
          </w:p>
        </w:tc>
        <w:tc>
          <w:tcPr>
            <w:tcW w:w="1386" w:type="dxa"/>
            <w:vAlign w:val="bottom"/>
          </w:tcPr>
          <w:p w14:paraId="799D51FE"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85" w:type="dxa"/>
            <w:vAlign w:val="bottom"/>
          </w:tcPr>
          <w:p w14:paraId="235F86B2"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vAlign w:val="bottom"/>
          </w:tcPr>
          <w:p w14:paraId="22BF133D"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p>
        </w:tc>
        <w:tc>
          <w:tcPr>
            <w:tcW w:w="1393" w:type="dxa"/>
            <w:vAlign w:val="bottom"/>
          </w:tcPr>
          <w:p w14:paraId="1751C3F5" w14:textId="77777777" w:rsidR="00AC13EC" w:rsidRPr="008A6593"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53B8A" w:rsidRPr="008A6593" w14:paraId="5D00FEA7" w14:textId="77777777" w:rsidTr="00332544">
        <w:trPr>
          <w:cantSplit/>
          <w:trHeight w:val="71"/>
        </w:trPr>
        <w:tc>
          <w:tcPr>
            <w:tcW w:w="3751" w:type="dxa"/>
            <w:vAlign w:val="center"/>
          </w:tcPr>
          <w:p w14:paraId="6647EF85" w14:textId="2BB9819E"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sz w:val="28"/>
                <w:szCs w:val="28"/>
                <w:cs/>
              </w:rPr>
              <w:t>ลูกหนี้</w:t>
            </w:r>
            <w:r w:rsidR="002B124D">
              <w:rPr>
                <w:rFonts w:ascii="Browallia New" w:hAnsi="Browallia New" w:cs="Browallia New" w:hint="cs"/>
                <w:sz w:val="28"/>
                <w:szCs w:val="28"/>
                <w:cs/>
              </w:rPr>
              <w:t>หมุนเวียน</w:t>
            </w:r>
            <w:r w:rsidRPr="008A6593">
              <w:rPr>
                <w:rFonts w:ascii="Browallia New" w:hAnsi="Browallia New" w:cs="Browallia New"/>
                <w:sz w:val="28"/>
                <w:szCs w:val="28"/>
                <w:cs/>
              </w:rPr>
              <w:t>อื่น - กิจการที่เกี่ยวข้องกัน</w:t>
            </w:r>
          </w:p>
        </w:tc>
        <w:tc>
          <w:tcPr>
            <w:tcW w:w="1386" w:type="dxa"/>
          </w:tcPr>
          <w:p w14:paraId="70BCA6FE" w14:textId="2F0F651F" w:rsidR="00353B8A" w:rsidRPr="008A6593" w:rsidRDefault="00A30C5C"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30C5C">
              <w:rPr>
                <w:rFonts w:ascii="Browallia New" w:hAnsi="Browallia New" w:cs="Browallia New"/>
                <w:sz w:val="28"/>
                <w:szCs w:val="28"/>
              </w:rPr>
              <w:t xml:space="preserve"> 677 </w:t>
            </w:r>
          </w:p>
        </w:tc>
        <w:tc>
          <w:tcPr>
            <w:tcW w:w="1385" w:type="dxa"/>
          </w:tcPr>
          <w:p w14:paraId="105F4AC6" w14:textId="4C68868B"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83</w:t>
            </w:r>
          </w:p>
        </w:tc>
        <w:tc>
          <w:tcPr>
            <w:tcW w:w="1393" w:type="dxa"/>
          </w:tcPr>
          <w:p w14:paraId="32C44202" w14:textId="02512B7C" w:rsidR="00353B8A" w:rsidRPr="008A6593" w:rsidRDefault="00A30C5C" w:rsidP="002A3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D3C5A">
              <w:rPr>
                <w:rFonts w:ascii="Browallia New" w:hAnsi="Browallia New" w:cs="Browallia New"/>
                <w:sz w:val="28"/>
                <w:szCs w:val="28"/>
              </w:rPr>
              <w:t xml:space="preserve"> </w:t>
            </w:r>
            <w:r w:rsidR="002A3E4C">
              <w:rPr>
                <w:rFonts w:ascii="Browallia New" w:hAnsi="Browallia New" w:cs="Browallia New"/>
                <w:sz w:val="28"/>
                <w:szCs w:val="28"/>
              </w:rPr>
              <w:t>4,499</w:t>
            </w:r>
            <w:r w:rsidRPr="008D3C5A">
              <w:rPr>
                <w:rFonts w:ascii="Browallia New" w:hAnsi="Browallia New" w:cs="Browallia New"/>
                <w:sz w:val="28"/>
                <w:szCs w:val="28"/>
              </w:rPr>
              <w:t xml:space="preserve"> </w:t>
            </w:r>
          </w:p>
        </w:tc>
        <w:tc>
          <w:tcPr>
            <w:tcW w:w="1393" w:type="dxa"/>
          </w:tcPr>
          <w:p w14:paraId="2E25036B" w14:textId="3B8DD9B3"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w:t>
            </w:r>
            <w:r w:rsidRPr="00E72D39">
              <w:rPr>
                <w:rFonts w:ascii="Browallia New" w:hAnsi="Browallia New" w:cs="Browallia New"/>
                <w:sz w:val="28"/>
                <w:szCs w:val="28"/>
              </w:rPr>
              <w:t>499</w:t>
            </w:r>
          </w:p>
        </w:tc>
      </w:tr>
      <w:tr w:rsidR="00353B8A" w:rsidRPr="008A6593" w14:paraId="048598A9" w14:textId="77777777" w:rsidTr="00332544">
        <w:trPr>
          <w:cantSplit/>
          <w:trHeight w:val="71"/>
        </w:trPr>
        <w:tc>
          <w:tcPr>
            <w:tcW w:w="3751" w:type="dxa"/>
            <w:vAlign w:val="center"/>
          </w:tcPr>
          <w:p w14:paraId="5FF8580D" w14:textId="3EFCCCA3" w:rsidR="00353B8A" w:rsidRPr="008A6593" w:rsidRDefault="00A30C5C"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sz w:val="28"/>
                <w:szCs w:val="28"/>
                <w:cs/>
              </w:rPr>
              <w:t>ลูกหนี้</w:t>
            </w:r>
            <w:r w:rsidR="002B124D">
              <w:rPr>
                <w:rFonts w:ascii="Browallia New" w:hAnsi="Browallia New" w:cs="Browallia New" w:hint="cs"/>
                <w:sz w:val="28"/>
                <w:szCs w:val="28"/>
                <w:cs/>
              </w:rPr>
              <w:t>หมุนเวียน</w:t>
            </w:r>
            <w:r w:rsidRPr="008A6593">
              <w:rPr>
                <w:rFonts w:ascii="Browallia New" w:hAnsi="Browallia New" w:cs="Browallia New"/>
                <w:sz w:val="28"/>
                <w:szCs w:val="28"/>
                <w:cs/>
              </w:rPr>
              <w:t>อื่น -</w:t>
            </w:r>
            <w:r w:rsidRPr="008A6593">
              <w:rPr>
                <w:rFonts w:ascii="Browallia New" w:hAnsi="Browallia New" w:cs="Browallia New"/>
                <w:sz w:val="28"/>
                <w:szCs w:val="28"/>
                <w:lang w:val="en-ZA"/>
              </w:rPr>
              <w:t xml:space="preserve"> </w:t>
            </w:r>
            <w:r w:rsidR="002B124D">
              <w:rPr>
                <w:rFonts w:ascii="Browallia New" w:hAnsi="Browallia New" w:cs="Browallia New" w:hint="cs"/>
                <w:sz w:val="28"/>
                <w:szCs w:val="28"/>
                <w:cs/>
              </w:rPr>
              <w:t>บริษัทอื่น</w:t>
            </w:r>
          </w:p>
        </w:tc>
        <w:tc>
          <w:tcPr>
            <w:tcW w:w="1386" w:type="dxa"/>
          </w:tcPr>
          <w:p w14:paraId="5556C755" w14:textId="657F561C" w:rsidR="00353B8A" w:rsidRPr="00733834" w:rsidRDefault="00CB1733"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B7076">
              <w:rPr>
                <w:rFonts w:ascii="Browallia New" w:hAnsi="Browallia New" w:cs="Browallia New"/>
                <w:sz w:val="28"/>
                <w:szCs w:val="28"/>
                <w:cs/>
              </w:rPr>
              <w:t>542</w:t>
            </w:r>
          </w:p>
        </w:tc>
        <w:tc>
          <w:tcPr>
            <w:tcW w:w="1385" w:type="dxa"/>
          </w:tcPr>
          <w:p w14:paraId="7D29F532" w14:textId="703ECC44" w:rsidR="00353B8A" w:rsidRPr="008A6593" w:rsidRDefault="00BA57C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1,321</w:t>
            </w:r>
          </w:p>
        </w:tc>
        <w:tc>
          <w:tcPr>
            <w:tcW w:w="1393" w:type="dxa"/>
          </w:tcPr>
          <w:p w14:paraId="4DB07FE4" w14:textId="207DE49B" w:rsidR="00353B8A" w:rsidRPr="008A6593" w:rsidRDefault="00CB1733"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93" w:type="dxa"/>
          </w:tcPr>
          <w:p w14:paraId="07272A12" w14:textId="44AE1B3D" w:rsidR="00353B8A" w:rsidRPr="008A6593" w:rsidRDefault="00BA57C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F14CAB" w:rsidRPr="008A6593" w14:paraId="1D07994E" w14:textId="77777777" w:rsidTr="00332544">
        <w:trPr>
          <w:cantSplit/>
          <w:trHeight w:val="71"/>
        </w:trPr>
        <w:tc>
          <w:tcPr>
            <w:tcW w:w="3751" w:type="dxa"/>
            <w:vAlign w:val="center"/>
          </w:tcPr>
          <w:p w14:paraId="1CC9354A" w14:textId="3EB98462" w:rsidR="00F14CAB" w:rsidRPr="008A6593" w:rsidRDefault="008A1B3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ค่าใช้จ่ายจ่ายล่วงหน้า</w:t>
            </w:r>
          </w:p>
        </w:tc>
        <w:tc>
          <w:tcPr>
            <w:tcW w:w="1386" w:type="dxa"/>
          </w:tcPr>
          <w:p w14:paraId="6E0E14CC" w14:textId="46AD6FD9" w:rsidR="00F14CAB" w:rsidRPr="00847FFD" w:rsidRDefault="00551EF0"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51EF0">
              <w:rPr>
                <w:rFonts w:ascii="Browallia New" w:hAnsi="Browallia New" w:cs="Browallia New"/>
                <w:sz w:val="28"/>
                <w:szCs w:val="28"/>
              </w:rPr>
              <w:t>11,387</w:t>
            </w:r>
          </w:p>
        </w:tc>
        <w:tc>
          <w:tcPr>
            <w:tcW w:w="1385" w:type="dxa"/>
          </w:tcPr>
          <w:p w14:paraId="2D40C9CD" w14:textId="138187C0" w:rsidR="00F14CAB" w:rsidRPr="003940C2" w:rsidRDefault="009B7E29"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B7E29">
              <w:rPr>
                <w:rFonts w:ascii="Browallia New" w:hAnsi="Browallia New" w:cs="Browallia New"/>
                <w:sz w:val="28"/>
                <w:szCs w:val="28"/>
              </w:rPr>
              <w:t>9</w:t>
            </w:r>
            <w:r w:rsidR="00BA57C8">
              <w:rPr>
                <w:rFonts w:ascii="Browallia New" w:hAnsi="Browallia New" w:cs="Browallia New"/>
                <w:sz w:val="28"/>
                <w:szCs w:val="28"/>
              </w:rPr>
              <w:t>,791</w:t>
            </w:r>
          </w:p>
        </w:tc>
        <w:tc>
          <w:tcPr>
            <w:tcW w:w="1393" w:type="dxa"/>
          </w:tcPr>
          <w:p w14:paraId="298A8255" w14:textId="310FE81F" w:rsidR="00F14CAB" w:rsidRPr="003261FE" w:rsidRDefault="00E545BB"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545BB">
              <w:rPr>
                <w:rFonts w:ascii="Browallia New" w:hAnsi="Browallia New" w:cs="Browallia New"/>
                <w:sz w:val="28"/>
                <w:szCs w:val="28"/>
              </w:rPr>
              <w:t>1,487</w:t>
            </w:r>
          </w:p>
        </w:tc>
        <w:tc>
          <w:tcPr>
            <w:tcW w:w="1393" w:type="dxa"/>
          </w:tcPr>
          <w:p w14:paraId="41B6CDF2" w14:textId="034AC26D" w:rsidR="00F14CAB" w:rsidRPr="00733CD2" w:rsidRDefault="00BA57C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749</w:t>
            </w:r>
          </w:p>
        </w:tc>
      </w:tr>
      <w:tr w:rsidR="00353B8A" w:rsidRPr="008A6593" w14:paraId="6C684C80" w14:textId="77777777" w:rsidTr="00332544">
        <w:trPr>
          <w:cantSplit/>
          <w:trHeight w:val="71"/>
        </w:trPr>
        <w:tc>
          <w:tcPr>
            <w:tcW w:w="3751" w:type="dxa"/>
          </w:tcPr>
          <w:p w14:paraId="17FB0742" w14:textId="521A2DE3"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 xml:space="preserve">ดอกเบี้ยค้างรับ </w:t>
            </w:r>
            <w:r>
              <w:rPr>
                <w:rFonts w:ascii="Browallia New" w:hAnsi="Browallia New" w:cs="Browallia New"/>
                <w:sz w:val="28"/>
                <w:szCs w:val="28"/>
              </w:rPr>
              <w:t xml:space="preserve">- </w:t>
            </w:r>
            <w:r>
              <w:rPr>
                <w:rFonts w:ascii="Browallia New" w:hAnsi="Browallia New" w:cs="Browallia New" w:hint="cs"/>
                <w:sz w:val="28"/>
                <w:szCs w:val="28"/>
                <w:cs/>
              </w:rPr>
              <w:t>กิจการที่เกี่ยวข้องกัน</w:t>
            </w:r>
          </w:p>
        </w:tc>
        <w:tc>
          <w:tcPr>
            <w:tcW w:w="1386" w:type="dxa"/>
          </w:tcPr>
          <w:p w14:paraId="145228F9" w14:textId="3BAB355C" w:rsidR="00353B8A" w:rsidRPr="008A6593" w:rsidRDefault="00A30C5C"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30C5C">
              <w:rPr>
                <w:rFonts w:ascii="Browallia New" w:hAnsi="Browallia New" w:cs="Browallia New"/>
                <w:sz w:val="28"/>
                <w:szCs w:val="28"/>
              </w:rPr>
              <w:t xml:space="preserve"> -   </w:t>
            </w:r>
          </w:p>
        </w:tc>
        <w:tc>
          <w:tcPr>
            <w:tcW w:w="1385" w:type="dxa"/>
          </w:tcPr>
          <w:p w14:paraId="2EFAA290" w14:textId="43162C4E"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93" w:type="dxa"/>
          </w:tcPr>
          <w:p w14:paraId="603B3A70" w14:textId="6B39D331" w:rsidR="00353B8A" w:rsidRPr="008A6593" w:rsidRDefault="00A30C5C"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D3C5A">
              <w:rPr>
                <w:rFonts w:ascii="Browallia New" w:hAnsi="Browallia New" w:cs="Browallia New"/>
                <w:sz w:val="28"/>
                <w:szCs w:val="28"/>
              </w:rPr>
              <w:t xml:space="preserve"> 24,845 </w:t>
            </w:r>
          </w:p>
        </w:tc>
        <w:tc>
          <w:tcPr>
            <w:tcW w:w="1393" w:type="dxa"/>
          </w:tcPr>
          <w:p w14:paraId="5B3DC981" w14:textId="4CA11140"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18,654</w:t>
            </w:r>
          </w:p>
        </w:tc>
      </w:tr>
      <w:tr w:rsidR="00353B8A" w:rsidRPr="008A6593" w14:paraId="7C5F7C48" w14:textId="77777777" w:rsidTr="00332544">
        <w:trPr>
          <w:cantSplit/>
          <w:trHeight w:val="71"/>
        </w:trPr>
        <w:tc>
          <w:tcPr>
            <w:tcW w:w="3751" w:type="dxa"/>
          </w:tcPr>
          <w:p w14:paraId="09E1D00D" w14:textId="3C4A3D98" w:rsidR="00353B8A" w:rsidRPr="00FF3205"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9388D">
              <w:rPr>
                <w:rFonts w:ascii="Browallia New" w:hAnsi="Browallia New" w:cs="Browallia New"/>
                <w:sz w:val="28"/>
                <w:szCs w:val="28"/>
                <w:cs/>
              </w:rPr>
              <w:t>เงินรอการโอนจากแพลตฟอร์มออนไลน์</w:t>
            </w:r>
          </w:p>
        </w:tc>
        <w:tc>
          <w:tcPr>
            <w:tcW w:w="1386" w:type="dxa"/>
          </w:tcPr>
          <w:p w14:paraId="36F728CA" w14:textId="3152FDB9" w:rsidR="00353B8A" w:rsidRPr="008A6593" w:rsidRDefault="00A30C5C" w:rsidP="00743B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30C5C">
              <w:rPr>
                <w:rFonts w:ascii="Browallia New" w:hAnsi="Browallia New" w:cs="Browallia New"/>
                <w:sz w:val="28"/>
                <w:szCs w:val="28"/>
              </w:rPr>
              <w:t xml:space="preserve"> 17,277 </w:t>
            </w:r>
          </w:p>
        </w:tc>
        <w:tc>
          <w:tcPr>
            <w:tcW w:w="1385" w:type="dxa"/>
          </w:tcPr>
          <w:p w14:paraId="42E48B59" w14:textId="44AE734B" w:rsidR="00353B8A" w:rsidRPr="008A6593" w:rsidRDefault="00353B8A" w:rsidP="00743B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10,113</w:t>
            </w:r>
          </w:p>
        </w:tc>
        <w:tc>
          <w:tcPr>
            <w:tcW w:w="1393" w:type="dxa"/>
          </w:tcPr>
          <w:p w14:paraId="54C2B77D" w14:textId="2467E501" w:rsidR="00353B8A" w:rsidRPr="008A6593" w:rsidRDefault="00A30C5C" w:rsidP="00743B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D3C5A">
              <w:rPr>
                <w:rFonts w:ascii="Browallia New" w:hAnsi="Browallia New" w:cs="Browallia New"/>
                <w:sz w:val="28"/>
                <w:szCs w:val="28"/>
              </w:rPr>
              <w:t xml:space="preserve"> -   </w:t>
            </w:r>
          </w:p>
        </w:tc>
        <w:tc>
          <w:tcPr>
            <w:tcW w:w="1393" w:type="dxa"/>
          </w:tcPr>
          <w:p w14:paraId="4D060E4D" w14:textId="5A1F95FF" w:rsidR="00353B8A" w:rsidRPr="008A6593" w:rsidRDefault="00353B8A" w:rsidP="00743B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353B8A" w:rsidRPr="008A6593" w14:paraId="5A8FD70D" w14:textId="77777777" w:rsidTr="00332544">
        <w:trPr>
          <w:cantSplit/>
          <w:trHeight w:val="71"/>
        </w:trPr>
        <w:tc>
          <w:tcPr>
            <w:tcW w:w="3751" w:type="dxa"/>
          </w:tcPr>
          <w:p w14:paraId="17E70E31" w14:textId="1377272C"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sz w:val="28"/>
                <w:szCs w:val="28"/>
                <w:cs/>
              </w:rPr>
              <w:t>รวม</w:t>
            </w:r>
          </w:p>
        </w:tc>
        <w:tc>
          <w:tcPr>
            <w:tcW w:w="1386" w:type="dxa"/>
          </w:tcPr>
          <w:p w14:paraId="16183882" w14:textId="460B57E4" w:rsidR="00353B8A" w:rsidRPr="008A6593" w:rsidRDefault="005472B2"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472B2">
              <w:rPr>
                <w:rFonts w:ascii="Browallia New" w:hAnsi="Browallia New" w:cs="Browallia New"/>
                <w:sz w:val="28"/>
                <w:szCs w:val="28"/>
              </w:rPr>
              <w:t>29,883</w:t>
            </w:r>
          </w:p>
        </w:tc>
        <w:tc>
          <w:tcPr>
            <w:tcW w:w="1385" w:type="dxa"/>
          </w:tcPr>
          <w:p w14:paraId="3A3C8A60" w14:textId="1CCC6E1E" w:rsidR="00353B8A" w:rsidRPr="008A6593" w:rsidRDefault="00DA02FB"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02FB">
              <w:rPr>
                <w:rFonts w:ascii="Browallia New" w:hAnsi="Browallia New" w:cs="Browallia New"/>
                <w:sz w:val="28"/>
                <w:szCs w:val="28"/>
              </w:rPr>
              <w:t>21</w:t>
            </w:r>
            <w:r w:rsidR="00353B8A">
              <w:rPr>
                <w:rFonts w:ascii="Browallia New" w:hAnsi="Browallia New" w:cs="Browallia New"/>
                <w:sz w:val="28"/>
                <w:szCs w:val="28"/>
              </w:rPr>
              <w:t>,308</w:t>
            </w:r>
          </w:p>
        </w:tc>
        <w:tc>
          <w:tcPr>
            <w:tcW w:w="1393" w:type="dxa"/>
          </w:tcPr>
          <w:p w14:paraId="3F9552BA" w14:textId="764FDA2C" w:rsidR="00353B8A" w:rsidRPr="008A6593" w:rsidRDefault="008D3C5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D3C5A">
              <w:rPr>
                <w:rFonts w:ascii="Browallia New" w:hAnsi="Browallia New" w:cs="Browallia New"/>
                <w:sz w:val="28"/>
                <w:szCs w:val="28"/>
              </w:rPr>
              <w:t xml:space="preserve"> 30,831 </w:t>
            </w:r>
          </w:p>
        </w:tc>
        <w:tc>
          <w:tcPr>
            <w:tcW w:w="1393" w:type="dxa"/>
            <w:vAlign w:val="center"/>
          </w:tcPr>
          <w:p w14:paraId="5E9378D8" w14:textId="50D2FBBD"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23,902</w:t>
            </w:r>
          </w:p>
        </w:tc>
      </w:tr>
      <w:tr w:rsidR="00353B8A" w:rsidRPr="008A6593" w14:paraId="01CA2885" w14:textId="77777777" w:rsidTr="00332544">
        <w:trPr>
          <w:cantSplit/>
          <w:trHeight w:val="562"/>
        </w:trPr>
        <w:tc>
          <w:tcPr>
            <w:tcW w:w="3751" w:type="dxa"/>
          </w:tcPr>
          <w:p w14:paraId="3DCC634C" w14:textId="59D8B1DC"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sz w:val="28"/>
                <w:szCs w:val="28"/>
                <w:u w:val="single"/>
                <w:cs/>
              </w:rPr>
              <w:t>หัก</w:t>
            </w:r>
            <w:r w:rsidRPr="008A6593">
              <w:rPr>
                <w:rFonts w:ascii="Browallia New" w:hAnsi="Browallia New" w:cs="Browallia New"/>
                <w:sz w:val="28"/>
                <w:szCs w:val="28"/>
              </w:rPr>
              <w:t xml:space="preserve"> </w:t>
            </w:r>
            <w:r w:rsidRPr="008A6593">
              <w:rPr>
                <w:rFonts w:ascii="Browallia New" w:hAnsi="Browallia New" w:cs="Browallia New"/>
                <w:sz w:val="28"/>
                <w:szCs w:val="28"/>
                <w:cs/>
              </w:rPr>
              <w:t>ค่าเผื่อผลขาดทุนด้านเครดิตที่</w:t>
            </w:r>
            <w:r>
              <w:rPr>
                <w:rFonts w:ascii="Browallia New" w:hAnsi="Browallia New" w:cs="Browallia New"/>
                <w:sz w:val="28"/>
                <w:szCs w:val="28"/>
              </w:rPr>
              <w:br/>
              <w:t xml:space="preserve">         </w:t>
            </w:r>
            <w:r w:rsidRPr="008A6593">
              <w:rPr>
                <w:rFonts w:ascii="Browallia New" w:hAnsi="Browallia New" w:cs="Browallia New"/>
                <w:sz w:val="28"/>
                <w:szCs w:val="28"/>
                <w:cs/>
              </w:rPr>
              <w:t>คาดว่าจะเกิดขึ้น</w:t>
            </w:r>
          </w:p>
        </w:tc>
        <w:tc>
          <w:tcPr>
            <w:tcW w:w="1386" w:type="dxa"/>
          </w:tcPr>
          <w:p w14:paraId="7042A9E2" w14:textId="77777777" w:rsidR="00353B8A"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650A3233" w14:textId="728CE4DD" w:rsidR="00353B8A" w:rsidRPr="008A6593" w:rsidRDefault="00373B62"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73B62">
              <w:rPr>
                <w:rFonts w:ascii="Browallia New" w:hAnsi="Browallia New" w:cs="Browallia New"/>
                <w:sz w:val="28"/>
                <w:szCs w:val="28"/>
              </w:rPr>
              <w:t>(4,000)</w:t>
            </w:r>
          </w:p>
        </w:tc>
        <w:tc>
          <w:tcPr>
            <w:tcW w:w="1385" w:type="dxa"/>
          </w:tcPr>
          <w:p w14:paraId="7A610F74" w14:textId="77777777" w:rsidR="00353B8A"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5334B554" w14:textId="629BB504" w:rsidR="00353B8A" w:rsidRPr="008A6593" w:rsidRDefault="00DA02FB"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73B62">
              <w:rPr>
                <w:rFonts w:ascii="Browallia New" w:hAnsi="Browallia New" w:cs="Browallia New"/>
                <w:sz w:val="28"/>
                <w:szCs w:val="28"/>
              </w:rPr>
              <w:t>(4,000)</w:t>
            </w:r>
          </w:p>
        </w:tc>
        <w:tc>
          <w:tcPr>
            <w:tcW w:w="1393" w:type="dxa"/>
          </w:tcPr>
          <w:p w14:paraId="4670DC48" w14:textId="77777777" w:rsidR="00353B8A"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281D3973" w14:textId="3B7C7DFB" w:rsidR="00353B8A" w:rsidRPr="008A6593" w:rsidRDefault="00373B62"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D3C5A">
              <w:rPr>
                <w:rFonts w:ascii="Browallia New" w:hAnsi="Browallia New" w:cs="Browallia New"/>
                <w:sz w:val="28"/>
                <w:szCs w:val="28"/>
              </w:rPr>
              <w:t>(12,245)</w:t>
            </w:r>
          </w:p>
        </w:tc>
        <w:tc>
          <w:tcPr>
            <w:tcW w:w="1393" w:type="dxa"/>
            <w:vAlign w:val="center"/>
          </w:tcPr>
          <w:p w14:paraId="49107426" w14:textId="77777777" w:rsidR="00353B8A"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0431B3C4" w14:textId="1744C4A0" w:rsidR="00353B8A" w:rsidRPr="008A6593"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sz w:val="28"/>
                <w:szCs w:val="28"/>
              </w:rPr>
              <w:t>(12,245)</w:t>
            </w:r>
          </w:p>
        </w:tc>
      </w:tr>
      <w:tr w:rsidR="00353B8A" w:rsidRPr="008A6593" w14:paraId="13A4B675" w14:textId="77777777" w:rsidTr="00332544">
        <w:trPr>
          <w:cantSplit/>
          <w:trHeight w:val="71"/>
        </w:trPr>
        <w:tc>
          <w:tcPr>
            <w:tcW w:w="3751" w:type="dxa"/>
          </w:tcPr>
          <w:p w14:paraId="6EDA543B" w14:textId="5F8EA328" w:rsidR="00353B8A" w:rsidRPr="008A6593"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A6593">
              <w:rPr>
                <w:rFonts w:ascii="Browallia New" w:hAnsi="Browallia New" w:cs="Browallia New"/>
                <w:b/>
                <w:bCs/>
                <w:sz w:val="28"/>
                <w:szCs w:val="28"/>
                <w:cs/>
              </w:rPr>
              <w:t>รวมลูกหนี้การค้าและลูกหนี้</w:t>
            </w:r>
            <w:r w:rsidR="005C1CC2">
              <w:rPr>
                <w:rFonts w:ascii="Browallia New" w:hAnsi="Browallia New" w:cs="Browallia New" w:hint="cs"/>
                <w:b/>
                <w:bCs/>
                <w:sz w:val="28"/>
                <w:szCs w:val="28"/>
                <w:cs/>
              </w:rPr>
              <w:t>หมุนเวียน</w:t>
            </w:r>
            <w:r w:rsidRPr="008A6593">
              <w:rPr>
                <w:rFonts w:ascii="Browallia New" w:hAnsi="Browallia New" w:cs="Browallia New"/>
                <w:b/>
                <w:bCs/>
                <w:sz w:val="28"/>
                <w:szCs w:val="28"/>
                <w:cs/>
              </w:rPr>
              <w:t>อื่น</w:t>
            </w:r>
          </w:p>
        </w:tc>
        <w:tc>
          <w:tcPr>
            <w:tcW w:w="1386" w:type="dxa"/>
          </w:tcPr>
          <w:p w14:paraId="48DE55A4" w14:textId="15C7B7DA" w:rsidR="00353B8A" w:rsidRPr="008A6593" w:rsidRDefault="00373B62"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73B62">
              <w:rPr>
                <w:rFonts w:ascii="Browallia New" w:hAnsi="Browallia New" w:cs="Browallia New"/>
                <w:sz w:val="28"/>
                <w:szCs w:val="28"/>
              </w:rPr>
              <w:t xml:space="preserve"> 42,090 </w:t>
            </w:r>
          </w:p>
        </w:tc>
        <w:tc>
          <w:tcPr>
            <w:tcW w:w="1385" w:type="dxa"/>
          </w:tcPr>
          <w:p w14:paraId="14885850" w14:textId="66A9C621" w:rsidR="00353B8A" w:rsidRPr="008A6593" w:rsidRDefault="00353B8A"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31,846</w:t>
            </w:r>
          </w:p>
        </w:tc>
        <w:tc>
          <w:tcPr>
            <w:tcW w:w="1393" w:type="dxa"/>
          </w:tcPr>
          <w:p w14:paraId="4DB09F79" w14:textId="5594E592" w:rsidR="00353B8A" w:rsidRPr="008A6593" w:rsidRDefault="00373B62"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D3C5A">
              <w:rPr>
                <w:rFonts w:ascii="Browallia New" w:hAnsi="Browallia New" w:cs="Browallia New"/>
                <w:sz w:val="28"/>
                <w:szCs w:val="28"/>
              </w:rPr>
              <w:t xml:space="preserve"> 18,586 </w:t>
            </w:r>
          </w:p>
        </w:tc>
        <w:tc>
          <w:tcPr>
            <w:tcW w:w="1393" w:type="dxa"/>
            <w:vAlign w:val="center"/>
          </w:tcPr>
          <w:p w14:paraId="0BE2B775" w14:textId="4437FA67" w:rsidR="00353B8A" w:rsidRPr="008A6593" w:rsidRDefault="00353B8A"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11,657</w:t>
            </w:r>
          </w:p>
        </w:tc>
      </w:tr>
    </w:tbl>
    <w:p w14:paraId="6EFA481B" w14:textId="77777777" w:rsidR="00194399" w:rsidRDefault="00194399"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CC47811" w14:textId="5178B31E" w:rsidR="008A6593" w:rsidRDefault="00113E5C" w:rsidP="0011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r>
        <w:rPr>
          <w:rFonts w:ascii="Browallia New" w:hAnsi="Browallia New" w:cs="Browallia New"/>
          <w:b/>
          <w:bCs/>
          <w:color w:val="000000" w:themeColor="text1"/>
          <w:sz w:val="28"/>
          <w:szCs w:val="28"/>
        </w:rPr>
        <w:br w:type="page"/>
      </w:r>
    </w:p>
    <w:p w14:paraId="2C73C1C8" w14:textId="4DEBED45" w:rsidR="000051FD" w:rsidRDefault="000051FD" w:rsidP="001230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lastRenderedPageBreak/>
        <w:t>สินค้าคงเหลือ</w:t>
      </w:r>
    </w:p>
    <w:p w14:paraId="542DCA8C" w14:textId="77777777" w:rsidR="007D7BE8" w:rsidRPr="007E5657" w:rsidRDefault="007D7BE8" w:rsidP="007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075"/>
        <w:gridCol w:w="1076"/>
        <w:gridCol w:w="1710"/>
        <w:gridCol w:w="1710"/>
      </w:tblGrid>
      <w:tr w:rsidR="00B10117" w:rsidRPr="007E5657" w14:paraId="1C0B9BD7" w14:textId="77777777">
        <w:trPr>
          <w:cantSplit/>
          <w:tblHeader/>
        </w:trPr>
        <w:tc>
          <w:tcPr>
            <w:tcW w:w="3519" w:type="dxa"/>
          </w:tcPr>
          <w:p w14:paraId="51931A36"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3616FD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E5657">
              <w:rPr>
                <w:rFonts w:ascii="Browallia New" w:hAnsi="Browallia New" w:cs="Browallia New"/>
                <w:snapToGrid w:val="0"/>
                <w:sz w:val="28"/>
                <w:szCs w:val="28"/>
                <w:lang w:eastAsia="th-TH"/>
              </w:rPr>
              <w:t>(</w:t>
            </w:r>
            <w:proofErr w:type="gramStart"/>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w:t>
            </w:r>
            <w:proofErr w:type="gramEnd"/>
            <w:r w:rsidRPr="007E5657">
              <w:rPr>
                <w:rFonts w:ascii="Browallia New" w:hAnsi="Browallia New" w:cs="Browallia New"/>
                <w:snapToGrid w:val="0"/>
                <w:sz w:val="28"/>
                <w:szCs w:val="28"/>
                <w:lang w:eastAsia="th-TH"/>
              </w:rPr>
              <w:t xml:space="preserve"> </w:t>
            </w:r>
            <w:r w:rsidRPr="007E5657">
              <w:rPr>
                <w:rFonts w:ascii="Browallia New" w:hAnsi="Browallia New" w:cs="Browallia New"/>
                <w:snapToGrid w:val="0"/>
                <w:sz w:val="28"/>
                <w:szCs w:val="28"/>
                <w:cs/>
                <w:lang w:eastAsia="th-TH"/>
              </w:rPr>
              <w:t>พันบาท)</w:t>
            </w:r>
          </w:p>
        </w:tc>
      </w:tr>
      <w:tr w:rsidR="00B10117" w:rsidRPr="007E5657" w14:paraId="4BFE13E2" w14:textId="77777777" w:rsidTr="00034BBC">
        <w:trPr>
          <w:cantSplit/>
          <w:tblHeader/>
        </w:trPr>
        <w:tc>
          <w:tcPr>
            <w:tcW w:w="3519" w:type="dxa"/>
          </w:tcPr>
          <w:p w14:paraId="046644B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62664657" w14:textId="46566E29"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08A5641B" w14:textId="3D251037" w:rsidR="00B10117" w:rsidRPr="007E5657"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w:t>
            </w:r>
            <w:r w:rsidR="00034BBC" w:rsidRPr="007E5657">
              <w:rPr>
                <w:rFonts w:ascii="Browallia New" w:hAnsi="Browallia New" w:cs="Browallia New"/>
                <w:sz w:val="28"/>
                <w:szCs w:val="28"/>
                <w:cs/>
              </w:rPr>
              <w:t>รวม</w:t>
            </w:r>
          </w:p>
        </w:tc>
      </w:tr>
      <w:tr w:rsidR="00B10117" w:rsidRPr="007E5657" w14:paraId="142D8BE4" w14:textId="77777777" w:rsidTr="00034BBC">
        <w:trPr>
          <w:cantSplit/>
          <w:trHeight w:val="290"/>
          <w:tblHeader/>
        </w:trPr>
        <w:tc>
          <w:tcPr>
            <w:tcW w:w="3519" w:type="dxa"/>
          </w:tcPr>
          <w:p w14:paraId="6D4DA828" w14:textId="77777777" w:rsidR="00B10117" w:rsidRPr="007E5657" w:rsidRDefault="00B10117">
            <w:pPr>
              <w:pStyle w:val="a0"/>
              <w:tabs>
                <w:tab w:val="clear" w:pos="360"/>
                <w:tab w:val="clear" w:pos="720"/>
                <w:tab w:val="clear" w:pos="1080"/>
                <w:tab w:val="left" w:pos="540"/>
              </w:tabs>
              <w:rPr>
                <w:rFonts w:ascii="Browallia New" w:hAnsi="Browallia New" w:cs="Browallia New"/>
                <w:cs/>
                <w:lang w:val="en-US"/>
              </w:rPr>
            </w:pPr>
          </w:p>
        </w:tc>
        <w:tc>
          <w:tcPr>
            <w:tcW w:w="1075" w:type="dxa"/>
            <w:vAlign w:val="bottom"/>
          </w:tcPr>
          <w:p w14:paraId="5738E551" w14:textId="607083F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76" w:type="dxa"/>
            <w:vAlign w:val="bottom"/>
          </w:tcPr>
          <w:p w14:paraId="3CC225B9" w14:textId="7CCD061D"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710" w:type="dxa"/>
            <w:vAlign w:val="bottom"/>
          </w:tcPr>
          <w:p w14:paraId="7F2E071D" w14:textId="648C1A26" w:rsidR="00B10117" w:rsidRPr="007E5657" w:rsidRDefault="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eastAsia="Arial Unicode MS" w:hAnsi="Browallia New" w:cs="Browallia New"/>
                <w:sz w:val="28"/>
                <w:szCs w:val="28"/>
                <w:lang w:val="en-ZA"/>
              </w:rPr>
              <w:t>31</w:t>
            </w:r>
            <w:r>
              <w:rPr>
                <w:rFonts w:ascii="Browallia New" w:eastAsia="Arial Unicode MS" w:hAnsi="Browallia New" w:cs="Browallia New" w:hint="cs"/>
                <w:sz w:val="28"/>
                <w:szCs w:val="28"/>
                <w:cs/>
                <w:lang w:val="en-ZA"/>
              </w:rPr>
              <w:t xml:space="preserve"> มีนาคม </w:t>
            </w:r>
            <w:r>
              <w:rPr>
                <w:rFonts w:ascii="Browallia New" w:eastAsia="Arial Unicode MS" w:hAnsi="Browallia New" w:cs="Browallia New"/>
                <w:sz w:val="28"/>
                <w:szCs w:val="28"/>
              </w:rPr>
              <w:t>2569</w:t>
            </w:r>
          </w:p>
        </w:tc>
        <w:tc>
          <w:tcPr>
            <w:tcW w:w="1710" w:type="dxa"/>
            <w:vAlign w:val="bottom"/>
          </w:tcPr>
          <w:p w14:paraId="23D3ECBB" w14:textId="7B9373A2" w:rsidR="00B10117" w:rsidRPr="007E5657" w:rsidRDefault="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00B10117" w:rsidRPr="007E5657">
              <w:rPr>
                <w:rFonts w:ascii="Browallia New" w:hAnsi="Browallia New" w:cs="Browallia New"/>
                <w:sz w:val="28"/>
                <w:szCs w:val="28"/>
              </w:rPr>
              <w:t>256</w:t>
            </w:r>
            <w:r w:rsidR="00353B8A">
              <w:rPr>
                <w:rFonts w:ascii="Browallia New" w:hAnsi="Browallia New" w:cs="Browallia New"/>
                <w:sz w:val="28"/>
                <w:szCs w:val="28"/>
              </w:rPr>
              <w:t>8</w:t>
            </w:r>
          </w:p>
        </w:tc>
      </w:tr>
      <w:tr w:rsidR="00B10117" w:rsidRPr="007E5657" w14:paraId="7B86FDD5" w14:textId="77777777" w:rsidTr="00034BBC">
        <w:trPr>
          <w:cantSplit/>
        </w:trPr>
        <w:tc>
          <w:tcPr>
            <w:tcW w:w="3519" w:type="dxa"/>
            <w:vAlign w:val="bottom"/>
          </w:tcPr>
          <w:p w14:paraId="325C680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075" w:type="dxa"/>
            <w:vAlign w:val="bottom"/>
          </w:tcPr>
          <w:p w14:paraId="1E0F5884"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076" w:type="dxa"/>
            <w:vAlign w:val="bottom"/>
          </w:tcPr>
          <w:p w14:paraId="4DC38B7B"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710" w:type="dxa"/>
          </w:tcPr>
          <w:p w14:paraId="61CACB1E"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3BDF2B2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A4015" w:rsidRPr="007E5657" w14:paraId="2FEC65FF" w14:textId="77777777">
        <w:trPr>
          <w:cantSplit/>
          <w:trHeight w:val="71"/>
        </w:trPr>
        <w:tc>
          <w:tcPr>
            <w:tcW w:w="3519" w:type="dxa"/>
            <w:vAlign w:val="bottom"/>
          </w:tcPr>
          <w:p w14:paraId="04C4DAF4" w14:textId="370036F0"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วัตถุดิบ</w:t>
            </w:r>
          </w:p>
        </w:tc>
        <w:tc>
          <w:tcPr>
            <w:tcW w:w="1075" w:type="dxa"/>
            <w:vAlign w:val="bottom"/>
          </w:tcPr>
          <w:p w14:paraId="0F107ED0"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076" w:type="dxa"/>
            <w:vAlign w:val="bottom"/>
          </w:tcPr>
          <w:p w14:paraId="06DD9F93"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7F3F6BBE" w14:textId="141C45DB" w:rsidR="008A4015" w:rsidRPr="007E5657" w:rsidRDefault="004C4492"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320</w:t>
            </w:r>
          </w:p>
        </w:tc>
        <w:tc>
          <w:tcPr>
            <w:tcW w:w="1710" w:type="dxa"/>
          </w:tcPr>
          <w:p w14:paraId="3F1551B5" w14:textId="29781F8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2,280</w:t>
            </w:r>
          </w:p>
        </w:tc>
      </w:tr>
      <w:tr w:rsidR="008A4015" w:rsidRPr="007E5657" w14:paraId="01968BDC" w14:textId="77777777">
        <w:trPr>
          <w:cantSplit/>
          <w:trHeight w:val="71"/>
        </w:trPr>
        <w:tc>
          <w:tcPr>
            <w:tcW w:w="3519" w:type="dxa"/>
            <w:vAlign w:val="bottom"/>
          </w:tcPr>
          <w:p w14:paraId="1B11A7EE" w14:textId="585FF92D"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สินค้าสำเร็จรูป</w:t>
            </w:r>
          </w:p>
        </w:tc>
        <w:tc>
          <w:tcPr>
            <w:tcW w:w="1075" w:type="dxa"/>
          </w:tcPr>
          <w:p w14:paraId="0F640318"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AD77AF3" w14:textId="57837744"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07947DD8" w14:textId="7A6ED9BB" w:rsidR="008A4015" w:rsidRPr="007E5657" w:rsidRDefault="004C4492"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w:t>
            </w:r>
            <w:r w:rsidR="00C54D6D">
              <w:rPr>
                <w:rFonts w:ascii="Browallia New" w:hAnsi="Browallia New" w:cs="Browallia New"/>
                <w:sz w:val="28"/>
                <w:szCs w:val="28"/>
              </w:rPr>
              <w:t>2</w:t>
            </w:r>
            <w:r>
              <w:rPr>
                <w:rFonts w:ascii="Browallia New" w:hAnsi="Browallia New" w:cs="Browallia New"/>
                <w:sz w:val="28"/>
                <w:szCs w:val="28"/>
              </w:rPr>
              <w:t>,</w:t>
            </w:r>
            <w:r w:rsidR="00C54D6D">
              <w:rPr>
                <w:rFonts w:ascii="Browallia New" w:hAnsi="Browallia New" w:cs="Browallia New"/>
                <w:sz w:val="28"/>
                <w:szCs w:val="28"/>
              </w:rPr>
              <w:t>073</w:t>
            </w:r>
          </w:p>
        </w:tc>
        <w:tc>
          <w:tcPr>
            <w:tcW w:w="1710" w:type="dxa"/>
          </w:tcPr>
          <w:p w14:paraId="66AC7878" w14:textId="005E3D10"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232,226</w:t>
            </w:r>
          </w:p>
        </w:tc>
      </w:tr>
      <w:tr w:rsidR="008A4015" w:rsidRPr="007E5657" w14:paraId="112088FA" w14:textId="77777777">
        <w:trPr>
          <w:cantSplit/>
          <w:trHeight w:val="71"/>
        </w:trPr>
        <w:tc>
          <w:tcPr>
            <w:tcW w:w="3519" w:type="dxa"/>
            <w:vAlign w:val="bottom"/>
          </w:tcPr>
          <w:p w14:paraId="0780187E" w14:textId="5FFD1015"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ภาชนะบรรจุและหีบห่อ</w:t>
            </w:r>
          </w:p>
        </w:tc>
        <w:tc>
          <w:tcPr>
            <w:tcW w:w="1075" w:type="dxa"/>
          </w:tcPr>
          <w:p w14:paraId="58385BA3"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5205499" w14:textId="6983520E"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445A1B3E" w14:textId="04835193" w:rsidR="008A4015" w:rsidRPr="007E5657" w:rsidRDefault="004C4492"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983</w:t>
            </w:r>
          </w:p>
        </w:tc>
        <w:tc>
          <w:tcPr>
            <w:tcW w:w="1710" w:type="dxa"/>
          </w:tcPr>
          <w:p w14:paraId="4FD3F310" w14:textId="3A593913"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793</w:t>
            </w:r>
          </w:p>
        </w:tc>
      </w:tr>
      <w:tr w:rsidR="008A4015" w:rsidRPr="007E5657" w14:paraId="57B0C5FD" w14:textId="77777777">
        <w:trPr>
          <w:cantSplit/>
          <w:trHeight w:val="71"/>
        </w:trPr>
        <w:tc>
          <w:tcPr>
            <w:tcW w:w="3519" w:type="dxa"/>
            <w:vAlign w:val="bottom"/>
          </w:tcPr>
          <w:p w14:paraId="6C4D6635" w14:textId="1B742D39"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3A1E2A">
              <w:rPr>
                <w:rFonts w:ascii="Browallia New" w:hAnsi="Browallia New" w:cs="Browallia New"/>
                <w:color w:val="000000" w:themeColor="text1"/>
                <w:sz w:val="28"/>
                <w:szCs w:val="28"/>
                <w:cs/>
                <w:lang w:eastAsia="en-GB"/>
              </w:rPr>
              <w:t>สินค้าระหว่างทาง</w:t>
            </w:r>
          </w:p>
        </w:tc>
        <w:tc>
          <w:tcPr>
            <w:tcW w:w="1075" w:type="dxa"/>
          </w:tcPr>
          <w:p w14:paraId="7056F0C5"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525F9699"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38214E1D" w14:textId="3AE3B85A" w:rsidR="008A4015" w:rsidRPr="007E5657" w:rsidRDefault="004C4492"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272</w:t>
            </w:r>
          </w:p>
        </w:tc>
        <w:tc>
          <w:tcPr>
            <w:tcW w:w="1710" w:type="dxa"/>
          </w:tcPr>
          <w:p w14:paraId="70BE82E7" w14:textId="0BEF5277" w:rsidR="008A4015" w:rsidRPr="007E5657" w:rsidRDefault="008A4015"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w:t>
            </w:r>
          </w:p>
        </w:tc>
      </w:tr>
      <w:tr w:rsidR="008A4015" w:rsidRPr="007E5657" w14:paraId="41F2AFAC" w14:textId="77777777">
        <w:trPr>
          <w:cantSplit/>
          <w:trHeight w:val="71"/>
        </w:trPr>
        <w:tc>
          <w:tcPr>
            <w:tcW w:w="3519" w:type="dxa"/>
            <w:vAlign w:val="bottom"/>
          </w:tcPr>
          <w:p w14:paraId="0BC2CE89" w14:textId="26B26934"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cs/>
                <w:lang w:eastAsia="en-GB"/>
              </w:rPr>
              <w:t>รวม</w:t>
            </w:r>
          </w:p>
        </w:tc>
        <w:tc>
          <w:tcPr>
            <w:tcW w:w="1075" w:type="dxa"/>
          </w:tcPr>
          <w:p w14:paraId="4B7A0C13"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242E187C"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176E0FE3" w14:textId="7281C2CC" w:rsidR="008A4015" w:rsidRPr="007E5657" w:rsidRDefault="004C4492"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243</w:t>
            </w:r>
            <w:r w:rsidR="008447FD">
              <w:rPr>
                <w:rFonts w:ascii="Browallia New" w:hAnsi="Browallia New" w:cs="Browallia New"/>
                <w:sz w:val="28"/>
                <w:szCs w:val="28"/>
                <w:lang w:val="en-ZA"/>
              </w:rPr>
              <w:t>,</w:t>
            </w:r>
            <w:r>
              <w:rPr>
                <w:rFonts w:ascii="Browallia New" w:hAnsi="Browallia New" w:cs="Browallia New"/>
                <w:sz w:val="28"/>
                <w:szCs w:val="28"/>
                <w:lang w:val="en-ZA"/>
              </w:rPr>
              <w:t>648</w:t>
            </w:r>
          </w:p>
        </w:tc>
        <w:tc>
          <w:tcPr>
            <w:tcW w:w="1710" w:type="dxa"/>
            <w:vAlign w:val="bottom"/>
          </w:tcPr>
          <w:p w14:paraId="74642BD6" w14:textId="773B68CF"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ZA"/>
              </w:rPr>
              <w:t>235,302</w:t>
            </w:r>
          </w:p>
        </w:tc>
      </w:tr>
      <w:tr w:rsidR="008A4015" w:rsidRPr="007E5657" w14:paraId="0AE7C980" w14:textId="77777777">
        <w:trPr>
          <w:cantSplit/>
          <w:trHeight w:val="71"/>
        </w:trPr>
        <w:tc>
          <w:tcPr>
            <w:tcW w:w="3519" w:type="dxa"/>
            <w:vAlign w:val="bottom"/>
          </w:tcPr>
          <w:p w14:paraId="13D98767" w14:textId="6A1E41E6"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u w:val="single"/>
                <w:cs/>
                <w:lang w:eastAsia="en-GB"/>
              </w:rPr>
              <w:t>หัก</w:t>
            </w:r>
            <w:r w:rsidRPr="007E5657">
              <w:rPr>
                <w:rFonts w:ascii="Browallia New" w:hAnsi="Browallia New" w:cs="Browallia New"/>
                <w:color w:val="000000" w:themeColor="text1"/>
                <w:sz w:val="28"/>
                <w:szCs w:val="28"/>
                <w:cs/>
                <w:lang w:eastAsia="en-GB"/>
              </w:rPr>
              <w:t xml:space="preserve"> ค่าเผื่อสินค้า</w:t>
            </w:r>
            <w:r>
              <w:rPr>
                <w:rFonts w:ascii="Browallia New" w:hAnsi="Browallia New" w:cs="Browallia New" w:hint="cs"/>
                <w:color w:val="000000" w:themeColor="text1"/>
                <w:sz w:val="28"/>
                <w:szCs w:val="28"/>
                <w:cs/>
                <w:lang w:eastAsia="en-GB"/>
              </w:rPr>
              <w:t>ลดมูลค่าและ</w:t>
            </w:r>
            <w:r w:rsidRPr="007E5657">
              <w:rPr>
                <w:rFonts w:ascii="Browallia New" w:hAnsi="Browallia New" w:cs="Browallia New"/>
                <w:color w:val="000000" w:themeColor="text1"/>
                <w:sz w:val="28"/>
                <w:szCs w:val="28"/>
                <w:cs/>
                <w:lang w:eastAsia="en-GB"/>
              </w:rPr>
              <w:t>เสื่อมสภาพ</w:t>
            </w:r>
          </w:p>
        </w:tc>
        <w:tc>
          <w:tcPr>
            <w:tcW w:w="1075" w:type="dxa"/>
          </w:tcPr>
          <w:p w14:paraId="1B2C3491"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9E9505B"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56BC76F1" w14:textId="130B7845" w:rsidR="008A4015" w:rsidRPr="007E5657" w:rsidRDefault="008447FD"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(550)</w:t>
            </w:r>
          </w:p>
        </w:tc>
        <w:tc>
          <w:tcPr>
            <w:tcW w:w="1710" w:type="dxa"/>
          </w:tcPr>
          <w:p w14:paraId="172BEB1F" w14:textId="3D30B546" w:rsidR="008A4015" w:rsidRPr="007E5657" w:rsidRDefault="008A4015"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ZA"/>
              </w:rPr>
              <w:t>(859)</w:t>
            </w:r>
          </w:p>
        </w:tc>
      </w:tr>
      <w:tr w:rsidR="008A4015" w:rsidRPr="007E5657" w14:paraId="35AE2358" w14:textId="77777777">
        <w:trPr>
          <w:cantSplit/>
          <w:trHeight w:val="71"/>
        </w:trPr>
        <w:tc>
          <w:tcPr>
            <w:tcW w:w="3519" w:type="dxa"/>
            <w:vAlign w:val="bottom"/>
          </w:tcPr>
          <w:p w14:paraId="2833A255" w14:textId="7B4BB246"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สุทธิ</w:t>
            </w:r>
          </w:p>
        </w:tc>
        <w:tc>
          <w:tcPr>
            <w:tcW w:w="1075" w:type="dxa"/>
          </w:tcPr>
          <w:p w14:paraId="5FE7639B"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4AE50B26" w14:textId="6DEFC191"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4FE9827A" w14:textId="7095975B" w:rsidR="008A4015" w:rsidRPr="007E5657" w:rsidRDefault="008447FD" w:rsidP="008A40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243,098</w:t>
            </w:r>
          </w:p>
        </w:tc>
        <w:tc>
          <w:tcPr>
            <w:tcW w:w="1710" w:type="dxa"/>
            <w:vAlign w:val="bottom"/>
          </w:tcPr>
          <w:p w14:paraId="4C3F5BB6" w14:textId="10A723D0" w:rsidR="008A4015" w:rsidRPr="007E5657" w:rsidRDefault="008A4015" w:rsidP="008A40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234,443</w:t>
            </w:r>
          </w:p>
        </w:tc>
      </w:tr>
    </w:tbl>
    <w:p w14:paraId="45B57507" w14:textId="77777777" w:rsidR="008D071F" w:rsidRDefault="008D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p>
    <w:p w14:paraId="5FEFAFDE" w14:textId="77777777" w:rsidR="001D0460" w:rsidRPr="007E5657" w:rsidRDefault="001D0460" w:rsidP="001D04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สินทรัพย์ทางการเงินไม่หมุนเวียนอื่น</w:t>
      </w:r>
    </w:p>
    <w:p w14:paraId="158AA420" w14:textId="77777777" w:rsidR="00DF60D4" w:rsidRPr="007E5657" w:rsidRDefault="00DF60D4" w:rsidP="00DF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EB19A3" w14:textId="3999FB2B" w:rsidR="00450629" w:rsidRPr="007E5657"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ณ วันที่ </w:t>
      </w:r>
      <w:r w:rsidR="008D071F" w:rsidRPr="004A5833">
        <w:rPr>
          <w:rFonts w:ascii="Browallia New" w:eastAsia="Arial Unicode MS" w:hAnsi="Browallia New" w:cs="Browallia New"/>
          <w:sz w:val="28"/>
          <w:szCs w:val="28"/>
          <w:lang w:val="en-ZA"/>
        </w:rPr>
        <w:t>31</w:t>
      </w:r>
      <w:r w:rsidR="008D071F" w:rsidRPr="004A5833">
        <w:rPr>
          <w:rFonts w:ascii="Browallia New" w:eastAsia="Arial Unicode MS" w:hAnsi="Browallia New" w:cs="Browallia New" w:hint="cs"/>
          <w:sz w:val="28"/>
          <w:szCs w:val="28"/>
          <w:cs/>
          <w:lang w:val="en-ZA"/>
        </w:rPr>
        <w:t xml:space="preserve"> มีนาคม </w:t>
      </w:r>
      <w:r w:rsidR="008D071F" w:rsidRPr="004A5833">
        <w:rPr>
          <w:rFonts w:ascii="Browallia New" w:eastAsia="Arial Unicode MS" w:hAnsi="Browallia New" w:cs="Browallia New"/>
          <w:sz w:val="28"/>
          <w:szCs w:val="28"/>
        </w:rPr>
        <w:t>2569</w:t>
      </w:r>
      <w:r w:rsidR="00CA18D4"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 xml:space="preserve">และวันที่ </w:t>
      </w:r>
      <w:r w:rsidRPr="007E5657">
        <w:rPr>
          <w:rFonts w:ascii="Browallia New" w:eastAsia="Cordia New" w:hAnsi="Browallia New" w:cs="Browallia New"/>
          <w:color w:val="000000"/>
          <w:sz w:val="28"/>
          <w:szCs w:val="28"/>
          <w:lang w:eastAsia="th-TH"/>
        </w:rPr>
        <w:t xml:space="preserve">31 </w:t>
      </w:r>
      <w:r w:rsidRPr="007E5657">
        <w:rPr>
          <w:rFonts w:ascii="Browallia New" w:eastAsia="Cordia New" w:hAnsi="Browallia New" w:cs="Browallia New"/>
          <w:color w:val="000000"/>
          <w:sz w:val="28"/>
          <w:szCs w:val="28"/>
          <w:cs/>
          <w:lang w:eastAsia="th-TH"/>
        </w:rPr>
        <w:t xml:space="preserve">ธันวาคม </w:t>
      </w:r>
      <w:r w:rsidRPr="007E5657">
        <w:rPr>
          <w:rFonts w:ascii="Browallia New" w:eastAsia="Cordia New" w:hAnsi="Browallia New" w:cs="Browallia New"/>
          <w:color w:val="000000"/>
          <w:sz w:val="28"/>
          <w:szCs w:val="28"/>
          <w:lang w:eastAsia="th-TH"/>
        </w:rPr>
        <w:t>256</w:t>
      </w:r>
      <w:r w:rsidR="004A5833">
        <w:rPr>
          <w:rFonts w:ascii="Browallia New" w:eastAsia="Cordia New" w:hAnsi="Browallia New" w:cs="Browallia New"/>
          <w:color w:val="000000"/>
          <w:sz w:val="28"/>
          <w:szCs w:val="28"/>
          <w:lang w:eastAsia="th-TH"/>
        </w:rPr>
        <w:t>8</w:t>
      </w:r>
      <w:r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บริษัทมีสินทรัพย์ทางการเงินไม่หมุนเวียนอื่นเป็นเงินลงทุน</w:t>
      </w:r>
      <w:r w:rsidR="00A33AF0">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ในตราสารทุน ดังนี้</w:t>
      </w:r>
    </w:p>
    <w:p w14:paraId="2A09800F" w14:textId="77777777" w:rsidR="00DF60D4" w:rsidRPr="0037722E"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06" w:type="dxa"/>
        <w:tblInd w:w="426" w:type="dxa"/>
        <w:tblLayout w:type="fixed"/>
        <w:tblCellMar>
          <w:left w:w="45" w:type="dxa"/>
          <w:right w:w="45" w:type="dxa"/>
        </w:tblCellMar>
        <w:tblLook w:val="0000" w:firstRow="0" w:lastRow="0" w:firstColumn="0" w:lastColumn="0" w:noHBand="0" w:noVBand="0"/>
      </w:tblPr>
      <w:tblGrid>
        <w:gridCol w:w="2220"/>
        <w:gridCol w:w="142"/>
        <w:gridCol w:w="1002"/>
        <w:gridCol w:w="110"/>
        <w:gridCol w:w="989"/>
        <w:gridCol w:w="122"/>
        <w:gridCol w:w="1014"/>
        <w:gridCol w:w="115"/>
        <w:gridCol w:w="1031"/>
        <w:gridCol w:w="110"/>
        <w:gridCol w:w="1010"/>
        <w:gridCol w:w="116"/>
        <w:gridCol w:w="1025"/>
      </w:tblGrid>
      <w:tr w:rsidR="00957F67" w:rsidRPr="007E5657" w14:paraId="68C9EE37" w14:textId="77777777" w:rsidTr="00A33AF0">
        <w:tc>
          <w:tcPr>
            <w:tcW w:w="2220" w:type="dxa"/>
          </w:tcPr>
          <w:p w14:paraId="72EF9C01"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72F8480A" w14:textId="77777777" w:rsidR="00FD1F00" w:rsidRPr="007E5657" w:rsidRDefault="00FD1F00" w:rsidP="00DC091D">
            <w:pPr>
              <w:spacing w:line="240" w:lineRule="auto"/>
              <w:ind w:right="-17"/>
              <w:contextualSpacing/>
              <w:jc w:val="right"/>
              <w:rPr>
                <w:rFonts w:ascii="Browallia New" w:hAnsi="Browallia New" w:cs="Browallia New"/>
                <w:color w:val="000000" w:themeColor="text1"/>
                <w:sz w:val="24"/>
                <w:szCs w:val="24"/>
                <w:lang w:val="en-ZA"/>
              </w:rPr>
            </w:pPr>
          </w:p>
        </w:tc>
        <w:tc>
          <w:tcPr>
            <w:tcW w:w="6644" w:type="dxa"/>
            <w:gridSpan w:val="11"/>
          </w:tcPr>
          <w:p w14:paraId="6D40C4C7" w14:textId="6D691284" w:rsidR="00957F67" w:rsidRPr="007E5657" w:rsidRDefault="00957F67" w:rsidP="00DC091D">
            <w:pPr>
              <w:spacing w:line="240" w:lineRule="auto"/>
              <w:ind w:right="-17"/>
              <w:contextualSpacing/>
              <w:jc w:val="right"/>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lang w:val="en-ZA"/>
              </w:rPr>
              <w:t>(</w:t>
            </w:r>
            <w:r w:rsidRPr="007E5657">
              <w:rPr>
                <w:rFonts w:ascii="Browallia New" w:hAnsi="Browallia New" w:cs="Browallia New"/>
                <w:color w:val="000000" w:themeColor="text1"/>
                <w:sz w:val="24"/>
                <w:szCs w:val="24"/>
                <w:cs/>
              </w:rPr>
              <w:t>หน่วย: พันบาท)</w:t>
            </w:r>
          </w:p>
        </w:tc>
      </w:tr>
      <w:tr w:rsidR="00957F67" w:rsidRPr="007E5657" w14:paraId="47907C46" w14:textId="77777777" w:rsidTr="00312E7F">
        <w:tc>
          <w:tcPr>
            <w:tcW w:w="2220" w:type="dxa"/>
          </w:tcPr>
          <w:p w14:paraId="25C4B1C9"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6E92506E" w14:textId="77777777" w:rsidR="00FD1F00" w:rsidRPr="007E5657" w:rsidRDefault="00FD1F00" w:rsidP="00DC091D">
            <w:pPr>
              <w:spacing w:line="240" w:lineRule="auto"/>
              <w:ind w:right="-17"/>
              <w:contextualSpacing/>
              <w:jc w:val="center"/>
              <w:rPr>
                <w:rFonts w:ascii="Browallia New" w:hAnsi="Browallia New" w:cs="Browallia New"/>
                <w:color w:val="000000" w:themeColor="text1"/>
                <w:sz w:val="24"/>
                <w:szCs w:val="24"/>
                <w:cs/>
              </w:rPr>
            </w:pPr>
          </w:p>
        </w:tc>
        <w:tc>
          <w:tcPr>
            <w:tcW w:w="6644" w:type="dxa"/>
            <w:gridSpan w:val="11"/>
            <w:tcBorders>
              <w:bottom w:val="single" w:sz="4" w:space="0" w:color="auto"/>
            </w:tcBorders>
          </w:tcPr>
          <w:p w14:paraId="05E544E3" w14:textId="3B80BDDD" w:rsidR="00957F67" w:rsidRPr="007E5657" w:rsidRDefault="00F04C9E" w:rsidP="00DC091D">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ข้อมูลทางการเงินรวม</w:t>
            </w:r>
            <w:r w:rsidR="00D97A82" w:rsidRPr="007E5657">
              <w:rPr>
                <w:rFonts w:ascii="Browallia New" w:hAnsi="Browallia New" w:cs="Browallia New"/>
                <w:color w:val="000000" w:themeColor="text1"/>
                <w:sz w:val="24"/>
                <w:szCs w:val="24"/>
                <w:cs/>
              </w:rPr>
              <w:t>และ</w:t>
            </w:r>
            <w:r w:rsidR="00B323DD" w:rsidRPr="007E5657">
              <w:rPr>
                <w:rFonts w:ascii="Browallia New" w:hAnsi="Browallia New" w:cs="Browallia New"/>
                <w:color w:val="000000" w:themeColor="text1"/>
                <w:sz w:val="24"/>
                <w:szCs w:val="24"/>
                <w:cs/>
              </w:rPr>
              <w:t>เฉพาะบริษัท</w:t>
            </w:r>
          </w:p>
        </w:tc>
      </w:tr>
      <w:tr w:rsidR="00312E7F" w:rsidRPr="007E5657" w14:paraId="08939F03" w14:textId="77777777" w:rsidTr="00312E7F">
        <w:tc>
          <w:tcPr>
            <w:tcW w:w="2220" w:type="dxa"/>
            <w:vMerge w:val="restart"/>
            <w:tcBorders>
              <w:bottom w:val="single" w:sz="4" w:space="0" w:color="auto"/>
            </w:tcBorders>
          </w:tcPr>
          <w:p w14:paraId="3172EF5E"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p>
          <w:p w14:paraId="69B3F2CD" w14:textId="03B55F7B"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br/>
            </w:r>
            <w:r>
              <w:rPr>
                <w:rFonts w:ascii="Browallia New" w:hAnsi="Browallia New" w:cs="Browallia New"/>
                <w:color w:val="000000" w:themeColor="text1"/>
                <w:sz w:val="24"/>
                <w:szCs w:val="24"/>
              </w:rPr>
              <w:br/>
            </w:r>
            <w:r w:rsidRPr="007E5657">
              <w:rPr>
                <w:rFonts w:ascii="Browallia New" w:hAnsi="Browallia New" w:cs="Browallia New"/>
                <w:color w:val="000000" w:themeColor="text1"/>
                <w:sz w:val="24"/>
                <w:szCs w:val="24"/>
                <w:cs/>
              </w:rPr>
              <w:t>ประเภท</w:t>
            </w:r>
          </w:p>
        </w:tc>
        <w:tc>
          <w:tcPr>
            <w:tcW w:w="142" w:type="dxa"/>
          </w:tcPr>
          <w:p w14:paraId="3D1D5AFE"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p>
        </w:tc>
        <w:tc>
          <w:tcPr>
            <w:tcW w:w="2101" w:type="dxa"/>
            <w:gridSpan w:val="3"/>
            <w:tcBorders>
              <w:bottom w:val="single" w:sz="4" w:space="0" w:color="auto"/>
            </w:tcBorders>
          </w:tcPr>
          <w:p w14:paraId="7ECADEAD" w14:textId="07149ED1"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p>
          <w:p w14:paraId="37769FC1" w14:textId="61791FEE"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ราคาทุน</w:t>
            </w:r>
          </w:p>
        </w:tc>
        <w:tc>
          <w:tcPr>
            <w:tcW w:w="122" w:type="dxa"/>
            <w:tcBorders>
              <w:top w:val="single" w:sz="4" w:space="0" w:color="auto"/>
            </w:tcBorders>
          </w:tcPr>
          <w:p w14:paraId="5CDB7D90"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p>
        </w:tc>
        <w:tc>
          <w:tcPr>
            <w:tcW w:w="2160" w:type="dxa"/>
            <w:gridSpan w:val="3"/>
            <w:tcBorders>
              <w:top w:val="single" w:sz="4" w:space="0" w:color="auto"/>
            </w:tcBorders>
          </w:tcPr>
          <w:p w14:paraId="7AFD4626" w14:textId="177946A4"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r w:rsidRPr="007E5657">
              <w:rPr>
                <w:rFonts w:ascii="Browallia New" w:hAnsi="Browallia New" w:cs="Browallia New"/>
                <w:color w:val="000000" w:themeColor="text1"/>
                <w:sz w:val="24"/>
                <w:szCs w:val="24"/>
                <w:cs/>
              </w:rPr>
              <w:t>ขาดทุนที่ยังไม่เกิดขึ้น</w:t>
            </w:r>
          </w:p>
          <w:p w14:paraId="6B6CDDF8" w14:textId="569A5D61"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จากการวัดมูลค่าเงินลงทุน</w:t>
            </w:r>
          </w:p>
        </w:tc>
        <w:tc>
          <w:tcPr>
            <w:tcW w:w="110" w:type="dxa"/>
            <w:tcBorders>
              <w:top w:val="single" w:sz="4" w:space="0" w:color="auto"/>
            </w:tcBorders>
          </w:tcPr>
          <w:p w14:paraId="4A8C5912"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p>
        </w:tc>
        <w:tc>
          <w:tcPr>
            <w:tcW w:w="2151" w:type="dxa"/>
            <w:gridSpan w:val="3"/>
            <w:tcBorders>
              <w:top w:val="single" w:sz="4" w:space="0" w:color="auto"/>
              <w:bottom w:val="single" w:sz="4" w:space="0" w:color="auto"/>
            </w:tcBorders>
          </w:tcPr>
          <w:p w14:paraId="0541E9A0"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lang w:val="en-ZA"/>
              </w:rPr>
            </w:pPr>
            <w:r w:rsidRPr="007E5657">
              <w:rPr>
                <w:rFonts w:ascii="Browallia New" w:hAnsi="Browallia New" w:cs="Browallia New"/>
                <w:color w:val="000000" w:themeColor="text1"/>
                <w:sz w:val="24"/>
                <w:szCs w:val="24"/>
                <w:cs/>
              </w:rPr>
              <w:t>มูลค่าตามบัญชี</w:t>
            </w:r>
          </w:p>
          <w:p w14:paraId="4CAC49AF"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ตามวิธีมูลค่ายุติธรรม</w:t>
            </w:r>
          </w:p>
        </w:tc>
      </w:tr>
      <w:tr w:rsidR="00312E7F" w:rsidRPr="007E5657" w14:paraId="55BBB249" w14:textId="77777777" w:rsidTr="00312E7F">
        <w:tc>
          <w:tcPr>
            <w:tcW w:w="2220" w:type="dxa"/>
            <w:vMerge/>
            <w:tcBorders>
              <w:bottom w:val="single" w:sz="4" w:space="0" w:color="auto"/>
            </w:tcBorders>
          </w:tcPr>
          <w:p w14:paraId="2247E0CD" w14:textId="77777777" w:rsidR="00312E7F" w:rsidRPr="007E5657" w:rsidRDefault="00312E7F" w:rsidP="004A5833">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785730F9" w14:textId="77777777" w:rsidR="00312E7F" w:rsidRPr="007E5657" w:rsidRDefault="00312E7F" w:rsidP="004A5833">
            <w:pPr>
              <w:spacing w:line="240" w:lineRule="auto"/>
              <w:ind w:right="-24"/>
              <w:jc w:val="center"/>
              <w:rPr>
                <w:rFonts w:ascii="Browallia New" w:hAnsi="Browallia New" w:cs="Browallia New"/>
                <w:snapToGrid w:val="0"/>
                <w:color w:val="000000" w:themeColor="text1"/>
                <w:sz w:val="24"/>
                <w:szCs w:val="24"/>
                <w:lang w:eastAsia="th-TH"/>
              </w:rPr>
            </w:pPr>
          </w:p>
        </w:tc>
        <w:tc>
          <w:tcPr>
            <w:tcW w:w="1002" w:type="dxa"/>
            <w:tcBorders>
              <w:top w:val="single" w:sz="4" w:space="0" w:color="auto"/>
              <w:bottom w:val="single" w:sz="4" w:space="0" w:color="auto"/>
            </w:tcBorders>
          </w:tcPr>
          <w:p w14:paraId="4084704C" w14:textId="77777777" w:rsidR="00312E7F"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09BB9784" w14:textId="6A7AC155"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2569</w:t>
            </w:r>
          </w:p>
        </w:tc>
        <w:tc>
          <w:tcPr>
            <w:tcW w:w="110" w:type="dxa"/>
            <w:tcBorders>
              <w:top w:val="single" w:sz="4" w:space="0" w:color="auto"/>
            </w:tcBorders>
          </w:tcPr>
          <w:p w14:paraId="7CB06BB5"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Borders>
              <w:top w:val="single" w:sz="4" w:space="0" w:color="auto"/>
              <w:bottom w:val="single" w:sz="4" w:space="0" w:color="auto"/>
            </w:tcBorders>
          </w:tcPr>
          <w:p w14:paraId="71F8876F" w14:textId="77777777" w:rsidR="00312E7F" w:rsidRPr="007E5657" w:rsidRDefault="00312E7F" w:rsidP="004A583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64471856" w14:textId="7D22C2A5"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w:t>
            </w:r>
            <w:r>
              <w:rPr>
                <w:rFonts w:ascii="Browallia New" w:hAnsi="Browallia New" w:cs="Browallia New"/>
                <w:snapToGrid w:val="0"/>
                <w:color w:val="000000" w:themeColor="text1"/>
                <w:sz w:val="24"/>
                <w:szCs w:val="24"/>
                <w:lang w:eastAsia="th-TH"/>
              </w:rPr>
              <w:t>8</w:t>
            </w:r>
          </w:p>
        </w:tc>
        <w:tc>
          <w:tcPr>
            <w:tcW w:w="122" w:type="dxa"/>
          </w:tcPr>
          <w:p w14:paraId="167D9514"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Borders>
              <w:top w:val="single" w:sz="4" w:space="0" w:color="auto"/>
              <w:bottom w:val="single" w:sz="4" w:space="0" w:color="auto"/>
            </w:tcBorders>
          </w:tcPr>
          <w:p w14:paraId="0155A45C" w14:textId="77777777" w:rsidR="00312E7F"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50E39AAD" w14:textId="4D8F15D8"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2569</w:t>
            </w:r>
          </w:p>
        </w:tc>
        <w:tc>
          <w:tcPr>
            <w:tcW w:w="115" w:type="dxa"/>
            <w:tcBorders>
              <w:top w:val="single" w:sz="4" w:space="0" w:color="auto"/>
            </w:tcBorders>
          </w:tcPr>
          <w:p w14:paraId="46B1B397"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Borders>
              <w:top w:val="single" w:sz="4" w:space="0" w:color="auto"/>
              <w:bottom w:val="single" w:sz="4" w:space="0" w:color="auto"/>
            </w:tcBorders>
          </w:tcPr>
          <w:p w14:paraId="6263F7B5" w14:textId="77777777" w:rsidR="00312E7F" w:rsidRPr="007E5657" w:rsidRDefault="00312E7F" w:rsidP="004A583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7D545E7E" w14:textId="3022B9B0"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w:t>
            </w:r>
            <w:r>
              <w:rPr>
                <w:rFonts w:ascii="Browallia New" w:hAnsi="Browallia New" w:cs="Browallia New"/>
                <w:snapToGrid w:val="0"/>
                <w:color w:val="000000" w:themeColor="text1"/>
                <w:sz w:val="24"/>
                <w:szCs w:val="24"/>
                <w:lang w:eastAsia="th-TH"/>
              </w:rPr>
              <w:t>8</w:t>
            </w:r>
          </w:p>
        </w:tc>
        <w:tc>
          <w:tcPr>
            <w:tcW w:w="110" w:type="dxa"/>
          </w:tcPr>
          <w:p w14:paraId="28BA0940"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Borders>
              <w:top w:val="single" w:sz="4" w:space="0" w:color="auto"/>
              <w:bottom w:val="single" w:sz="4" w:space="0" w:color="auto"/>
            </w:tcBorders>
          </w:tcPr>
          <w:p w14:paraId="13FBA308" w14:textId="77777777" w:rsidR="00312E7F"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4FFB6A4E" w14:textId="37AA2A6C"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cs/>
              </w:rPr>
            </w:pPr>
            <w:r>
              <w:rPr>
                <w:rFonts w:ascii="Browallia New" w:hAnsi="Browallia New" w:cs="Browallia New"/>
                <w:snapToGrid w:val="0"/>
                <w:color w:val="000000" w:themeColor="text1"/>
                <w:sz w:val="24"/>
                <w:szCs w:val="24"/>
                <w:lang w:eastAsia="th-TH"/>
              </w:rPr>
              <w:t>2569</w:t>
            </w:r>
          </w:p>
        </w:tc>
        <w:tc>
          <w:tcPr>
            <w:tcW w:w="116" w:type="dxa"/>
            <w:tcBorders>
              <w:top w:val="single" w:sz="4" w:space="0" w:color="auto"/>
            </w:tcBorders>
          </w:tcPr>
          <w:p w14:paraId="7B2A06ED"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Borders>
              <w:top w:val="single" w:sz="4" w:space="0" w:color="auto"/>
              <w:bottom w:val="single" w:sz="4" w:space="0" w:color="auto"/>
            </w:tcBorders>
          </w:tcPr>
          <w:p w14:paraId="6C10F1CB" w14:textId="77777777" w:rsidR="00312E7F" w:rsidRPr="007E5657" w:rsidRDefault="00312E7F" w:rsidP="004A583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642760DC" w14:textId="6118E1CB"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w:t>
            </w:r>
            <w:r>
              <w:rPr>
                <w:rFonts w:ascii="Browallia New" w:hAnsi="Browallia New" w:cs="Browallia New"/>
                <w:snapToGrid w:val="0"/>
                <w:color w:val="000000" w:themeColor="text1"/>
                <w:sz w:val="24"/>
                <w:szCs w:val="24"/>
                <w:lang w:eastAsia="th-TH"/>
              </w:rPr>
              <w:t>8</w:t>
            </w:r>
          </w:p>
        </w:tc>
      </w:tr>
      <w:tr w:rsidR="00775DCB" w:rsidRPr="007E5657" w14:paraId="30B61CB3" w14:textId="77777777" w:rsidTr="00312E7F">
        <w:tc>
          <w:tcPr>
            <w:tcW w:w="2220" w:type="dxa"/>
            <w:tcBorders>
              <w:top w:val="single" w:sz="4" w:space="0" w:color="auto"/>
            </w:tcBorders>
          </w:tcPr>
          <w:p w14:paraId="093EFA5C" w14:textId="77777777" w:rsidR="00775DCB" w:rsidRPr="007E5657" w:rsidRDefault="00775DCB"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50175F02" w14:textId="77777777" w:rsidR="00775DCB" w:rsidRPr="007E5657"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02" w:type="dxa"/>
            <w:tcBorders>
              <w:top w:val="single" w:sz="4" w:space="0" w:color="auto"/>
            </w:tcBorders>
          </w:tcPr>
          <w:p w14:paraId="2BA4A36C"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0" w:type="dxa"/>
          </w:tcPr>
          <w:p w14:paraId="661E3BF3"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Borders>
              <w:top w:val="single" w:sz="4" w:space="0" w:color="auto"/>
            </w:tcBorders>
          </w:tcPr>
          <w:p w14:paraId="30EED1B0"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22" w:type="dxa"/>
          </w:tcPr>
          <w:p w14:paraId="54EF22CE"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Borders>
              <w:top w:val="single" w:sz="4" w:space="0" w:color="auto"/>
            </w:tcBorders>
          </w:tcPr>
          <w:p w14:paraId="751718D1"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5" w:type="dxa"/>
          </w:tcPr>
          <w:p w14:paraId="121FFDE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Borders>
              <w:top w:val="single" w:sz="4" w:space="0" w:color="auto"/>
            </w:tcBorders>
          </w:tcPr>
          <w:p w14:paraId="705CDABD"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10" w:type="dxa"/>
          </w:tcPr>
          <w:p w14:paraId="3540719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Borders>
              <w:top w:val="single" w:sz="4" w:space="0" w:color="auto"/>
            </w:tcBorders>
          </w:tcPr>
          <w:p w14:paraId="04532559"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6" w:type="dxa"/>
          </w:tcPr>
          <w:p w14:paraId="04CC793D"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Borders>
              <w:top w:val="single" w:sz="4" w:space="0" w:color="auto"/>
            </w:tcBorders>
          </w:tcPr>
          <w:p w14:paraId="3353CB97"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r>
      <w:tr w:rsidR="00A33AF0" w:rsidRPr="007E5657" w14:paraId="60787F0C" w14:textId="77777777" w:rsidTr="00A33AF0">
        <w:tc>
          <w:tcPr>
            <w:tcW w:w="2220" w:type="dxa"/>
          </w:tcPr>
          <w:p w14:paraId="0621957E" w14:textId="797055C0" w:rsidR="00A33AF0" w:rsidRPr="007E5657" w:rsidRDefault="00A33AF0" w:rsidP="00A33AF0">
            <w:pPr>
              <w:spacing w:line="240" w:lineRule="auto"/>
              <w:ind w:right="-514" w:firstLine="96"/>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ตราสารทุน</w:t>
            </w:r>
            <w:r w:rsidRPr="007E5657">
              <w:rPr>
                <w:rFonts w:ascii="Browallia New" w:hAnsi="Browallia New" w:cs="Browallia New"/>
                <w:color w:val="000000" w:themeColor="text1"/>
                <w:sz w:val="24"/>
                <w:szCs w:val="24"/>
                <w:lang w:val="en-ZA"/>
              </w:rPr>
              <w:t xml:space="preserve"> (</w:t>
            </w:r>
            <w:r w:rsidRPr="007E5657">
              <w:rPr>
                <w:rFonts w:ascii="Browallia New" w:hAnsi="Browallia New" w:cs="Browallia New"/>
                <w:color w:val="000000" w:themeColor="text1"/>
                <w:sz w:val="24"/>
                <w:szCs w:val="24"/>
                <w:cs/>
              </w:rPr>
              <w:t xml:space="preserve">หมายเหตุข้อ </w:t>
            </w:r>
            <w:r w:rsidR="00C77225">
              <w:rPr>
                <w:rFonts w:ascii="Browallia New" w:hAnsi="Browallia New" w:cs="Browallia New"/>
                <w:color w:val="000000" w:themeColor="text1"/>
                <w:sz w:val="24"/>
                <w:szCs w:val="24"/>
              </w:rPr>
              <w:t>6</w:t>
            </w:r>
            <w:r w:rsidRPr="007E5657">
              <w:rPr>
                <w:rFonts w:ascii="Browallia New" w:hAnsi="Browallia New" w:cs="Browallia New"/>
                <w:color w:val="000000" w:themeColor="text1"/>
                <w:sz w:val="24"/>
                <w:szCs w:val="24"/>
                <w:lang w:val="en-ZA"/>
              </w:rPr>
              <w:t>)</w:t>
            </w:r>
          </w:p>
        </w:tc>
        <w:tc>
          <w:tcPr>
            <w:tcW w:w="142" w:type="dxa"/>
          </w:tcPr>
          <w:p w14:paraId="16C70C5F" w14:textId="77777777"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lang w:val="en-ZA"/>
              </w:rPr>
            </w:pPr>
          </w:p>
        </w:tc>
        <w:tc>
          <w:tcPr>
            <w:tcW w:w="1002" w:type="dxa"/>
            <w:tcBorders>
              <w:bottom w:val="single" w:sz="4" w:space="0" w:color="auto"/>
            </w:tcBorders>
          </w:tcPr>
          <w:p w14:paraId="5170BC8B" w14:textId="4FE22DD2" w:rsidR="00A33AF0" w:rsidRPr="007E5657" w:rsidRDefault="00472F30" w:rsidP="00A33AF0">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656,846</w:t>
            </w:r>
          </w:p>
        </w:tc>
        <w:tc>
          <w:tcPr>
            <w:tcW w:w="110" w:type="dxa"/>
          </w:tcPr>
          <w:p w14:paraId="6CFDFC0E" w14:textId="77777777" w:rsidR="00A33AF0" w:rsidRPr="007E5657" w:rsidRDefault="00A33AF0" w:rsidP="00A33AF0">
            <w:pPr>
              <w:tabs>
                <w:tab w:val="decimal" w:pos="823"/>
              </w:tabs>
              <w:spacing w:line="240" w:lineRule="auto"/>
              <w:contextualSpacing/>
              <w:rPr>
                <w:rFonts w:ascii="Browallia New" w:hAnsi="Browallia New" w:cs="Browallia New"/>
                <w:color w:val="FF0000"/>
                <w:sz w:val="24"/>
                <w:szCs w:val="24"/>
              </w:rPr>
            </w:pPr>
          </w:p>
        </w:tc>
        <w:tc>
          <w:tcPr>
            <w:tcW w:w="989" w:type="dxa"/>
            <w:tcBorders>
              <w:bottom w:val="single" w:sz="4" w:space="0" w:color="auto"/>
            </w:tcBorders>
          </w:tcPr>
          <w:p w14:paraId="66BBA3F0" w14:textId="4176B9B2"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656,846</w:t>
            </w:r>
          </w:p>
        </w:tc>
        <w:tc>
          <w:tcPr>
            <w:tcW w:w="122" w:type="dxa"/>
          </w:tcPr>
          <w:p w14:paraId="478D1BF5" w14:textId="77777777" w:rsidR="00A33AF0" w:rsidRPr="007E5657" w:rsidRDefault="00A33AF0" w:rsidP="00A33AF0">
            <w:pPr>
              <w:tabs>
                <w:tab w:val="decimal" w:pos="823"/>
              </w:tabs>
              <w:spacing w:line="240" w:lineRule="auto"/>
              <w:contextualSpacing/>
              <w:rPr>
                <w:rFonts w:ascii="Browallia New" w:hAnsi="Browallia New" w:cs="Browallia New"/>
                <w:color w:val="FF0000"/>
                <w:sz w:val="24"/>
                <w:szCs w:val="24"/>
              </w:rPr>
            </w:pPr>
          </w:p>
        </w:tc>
        <w:tc>
          <w:tcPr>
            <w:tcW w:w="1014" w:type="dxa"/>
            <w:tcBorders>
              <w:bottom w:val="single" w:sz="4" w:space="0" w:color="auto"/>
            </w:tcBorders>
          </w:tcPr>
          <w:p w14:paraId="0B7663D1" w14:textId="52638DC2" w:rsidR="00A33AF0" w:rsidRPr="007E5657" w:rsidRDefault="00472F30" w:rsidP="00A33AF0">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w:t>
            </w:r>
            <w:r w:rsidR="002C05A4">
              <w:rPr>
                <w:rFonts w:ascii="Browallia New" w:hAnsi="Browallia New" w:cs="Browallia New"/>
                <w:color w:val="000000" w:themeColor="text1"/>
                <w:sz w:val="24"/>
                <w:szCs w:val="24"/>
                <w:lang w:val="en-ZA"/>
              </w:rPr>
              <w:t>636,669</w:t>
            </w:r>
            <w:r>
              <w:rPr>
                <w:rFonts w:ascii="Browallia New" w:hAnsi="Browallia New" w:cs="Browallia New"/>
                <w:color w:val="000000" w:themeColor="text1"/>
                <w:sz w:val="24"/>
                <w:szCs w:val="24"/>
                <w:lang w:val="en-ZA"/>
              </w:rPr>
              <w:t>)</w:t>
            </w:r>
          </w:p>
        </w:tc>
        <w:tc>
          <w:tcPr>
            <w:tcW w:w="115" w:type="dxa"/>
          </w:tcPr>
          <w:p w14:paraId="57E00C49" w14:textId="77777777" w:rsidR="00A33AF0" w:rsidRPr="007E5657" w:rsidRDefault="00A33AF0" w:rsidP="00A33AF0">
            <w:pPr>
              <w:tabs>
                <w:tab w:val="decimal" w:pos="823"/>
              </w:tabs>
              <w:spacing w:line="240" w:lineRule="auto"/>
              <w:contextualSpacing/>
              <w:rPr>
                <w:rFonts w:ascii="Browallia New" w:hAnsi="Browallia New" w:cs="Browallia New"/>
                <w:color w:val="FF0000"/>
                <w:sz w:val="24"/>
                <w:szCs w:val="24"/>
              </w:rPr>
            </w:pPr>
          </w:p>
        </w:tc>
        <w:tc>
          <w:tcPr>
            <w:tcW w:w="1031" w:type="dxa"/>
            <w:tcBorders>
              <w:bottom w:val="single" w:sz="4" w:space="0" w:color="auto"/>
            </w:tcBorders>
          </w:tcPr>
          <w:p w14:paraId="494431AC" w14:textId="4344D8F7"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(631,190)</w:t>
            </w:r>
          </w:p>
        </w:tc>
        <w:tc>
          <w:tcPr>
            <w:tcW w:w="110" w:type="dxa"/>
          </w:tcPr>
          <w:p w14:paraId="58327590"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bottom w:val="single" w:sz="4" w:space="0" w:color="auto"/>
            </w:tcBorders>
          </w:tcPr>
          <w:p w14:paraId="22D50C9A" w14:textId="5F6B47A7" w:rsidR="00A33AF0" w:rsidRPr="00F11215" w:rsidRDefault="002C05A4" w:rsidP="00A33AF0">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20,177</w:t>
            </w:r>
          </w:p>
        </w:tc>
        <w:tc>
          <w:tcPr>
            <w:tcW w:w="116" w:type="dxa"/>
          </w:tcPr>
          <w:p w14:paraId="62512A03"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bottom w:val="single" w:sz="4" w:space="0" w:color="auto"/>
            </w:tcBorders>
          </w:tcPr>
          <w:p w14:paraId="5EC5AC86" w14:textId="5A4487AF"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rPr>
              <w:t>25,656</w:t>
            </w:r>
          </w:p>
        </w:tc>
      </w:tr>
      <w:tr w:rsidR="00A33AF0" w:rsidRPr="007E5657" w14:paraId="493C8A33" w14:textId="77777777" w:rsidTr="00A33AF0">
        <w:tc>
          <w:tcPr>
            <w:tcW w:w="2220" w:type="dxa"/>
          </w:tcPr>
          <w:p w14:paraId="0FD0ED72" w14:textId="77777777" w:rsidR="00A33AF0" w:rsidRPr="007E5657" w:rsidRDefault="00A33AF0" w:rsidP="00A33AF0">
            <w:pPr>
              <w:spacing w:line="240" w:lineRule="auto"/>
              <w:ind w:right="-514" w:firstLine="96"/>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รวม</w:t>
            </w:r>
          </w:p>
        </w:tc>
        <w:tc>
          <w:tcPr>
            <w:tcW w:w="142" w:type="dxa"/>
          </w:tcPr>
          <w:p w14:paraId="4F7F102B" w14:textId="77777777"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rPr>
            </w:pPr>
          </w:p>
        </w:tc>
        <w:tc>
          <w:tcPr>
            <w:tcW w:w="1002" w:type="dxa"/>
            <w:tcBorders>
              <w:top w:val="single" w:sz="4" w:space="0" w:color="auto"/>
              <w:bottom w:val="single" w:sz="12" w:space="0" w:color="auto"/>
            </w:tcBorders>
          </w:tcPr>
          <w:p w14:paraId="5D31F0B9" w14:textId="4F7543D1" w:rsidR="00A33AF0" w:rsidRPr="007E5657" w:rsidRDefault="00472F30" w:rsidP="00A33AF0">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656,846</w:t>
            </w:r>
          </w:p>
        </w:tc>
        <w:tc>
          <w:tcPr>
            <w:tcW w:w="110" w:type="dxa"/>
          </w:tcPr>
          <w:p w14:paraId="5FECDFE4"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989" w:type="dxa"/>
            <w:tcBorders>
              <w:top w:val="single" w:sz="4" w:space="0" w:color="auto"/>
              <w:bottom w:val="single" w:sz="12" w:space="0" w:color="auto"/>
            </w:tcBorders>
          </w:tcPr>
          <w:p w14:paraId="1D56233E" w14:textId="02BEB357"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656,846</w:t>
            </w:r>
          </w:p>
        </w:tc>
        <w:tc>
          <w:tcPr>
            <w:tcW w:w="122" w:type="dxa"/>
          </w:tcPr>
          <w:p w14:paraId="0C92CD34"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1014" w:type="dxa"/>
            <w:tcBorders>
              <w:top w:val="single" w:sz="4" w:space="0" w:color="auto"/>
              <w:bottom w:val="single" w:sz="12" w:space="0" w:color="auto"/>
            </w:tcBorders>
          </w:tcPr>
          <w:p w14:paraId="76D708E6" w14:textId="215D7478" w:rsidR="00A33AF0" w:rsidRPr="007E5657" w:rsidRDefault="002C05A4" w:rsidP="00A33AF0">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(636,669)</w:t>
            </w:r>
          </w:p>
        </w:tc>
        <w:tc>
          <w:tcPr>
            <w:tcW w:w="115" w:type="dxa"/>
          </w:tcPr>
          <w:p w14:paraId="327D448F"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1031" w:type="dxa"/>
            <w:tcBorders>
              <w:top w:val="single" w:sz="4" w:space="0" w:color="auto"/>
              <w:bottom w:val="single" w:sz="12" w:space="0" w:color="auto"/>
            </w:tcBorders>
          </w:tcPr>
          <w:p w14:paraId="0ABBF619" w14:textId="43445498"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(631,190)</w:t>
            </w:r>
          </w:p>
        </w:tc>
        <w:tc>
          <w:tcPr>
            <w:tcW w:w="110" w:type="dxa"/>
          </w:tcPr>
          <w:p w14:paraId="67DCCFE2"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top w:val="single" w:sz="4" w:space="0" w:color="auto"/>
              <w:bottom w:val="single" w:sz="12" w:space="0" w:color="auto"/>
            </w:tcBorders>
          </w:tcPr>
          <w:p w14:paraId="1D1FF0CA" w14:textId="690EF632" w:rsidR="00A33AF0" w:rsidRPr="007E5657" w:rsidRDefault="002C05A4" w:rsidP="00A33AF0">
            <w:pPr>
              <w:tabs>
                <w:tab w:val="decimal" w:pos="823"/>
              </w:tabs>
              <w:spacing w:line="240" w:lineRule="auto"/>
              <w:contextualSpacing/>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20,177</w:t>
            </w:r>
          </w:p>
        </w:tc>
        <w:tc>
          <w:tcPr>
            <w:tcW w:w="116" w:type="dxa"/>
          </w:tcPr>
          <w:p w14:paraId="6D652722" w14:textId="77777777" w:rsidR="00A33AF0" w:rsidRPr="007E5657" w:rsidRDefault="00A33AF0" w:rsidP="00A33AF0">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top w:val="single" w:sz="4" w:space="0" w:color="auto"/>
              <w:bottom w:val="single" w:sz="12" w:space="0" w:color="auto"/>
            </w:tcBorders>
          </w:tcPr>
          <w:p w14:paraId="5C9B3491" w14:textId="12162922" w:rsidR="00A33AF0" w:rsidRPr="007E5657" w:rsidRDefault="00A33AF0" w:rsidP="00A33AF0">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rPr>
              <w:t>25,656</w:t>
            </w:r>
          </w:p>
        </w:tc>
      </w:tr>
    </w:tbl>
    <w:p w14:paraId="193248CF" w14:textId="3A171825"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0854D90A" w14:textId="0D593A87" w:rsidR="00194399" w:rsidRDefault="00650DB0" w:rsidP="0065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br w:type="page"/>
      </w:r>
    </w:p>
    <w:p w14:paraId="45CC1081" w14:textId="576CB087" w:rsidR="001E48DF" w:rsidRPr="007E5657" w:rsidRDefault="001E48DF"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lastRenderedPageBreak/>
        <w:t>ในระหว่างงวด</w:t>
      </w:r>
      <w:r w:rsidR="00A33AF0">
        <w:rPr>
          <w:rFonts w:ascii="Browallia New" w:eastAsia="Cordia New" w:hAnsi="Browallia New" w:cs="Browallia New" w:hint="cs"/>
          <w:color w:val="000000"/>
          <w:sz w:val="28"/>
          <w:szCs w:val="28"/>
          <w:cs/>
          <w:lang w:eastAsia="th-TH"/>
        </w:rPr>
        <w:t>สาม</w:t>
      </w:r>
      <w:r w:rsidR="004C10D7" w:rsidRPr="007E5657">
        <w:rPr>
          <w:rFonts w:ascii="Browallia New" w:eastAsia="Cordia New" w:hAnsi="Browallia New" w:cs="Browallia New"/>
          <w:color w:val="000000"/>
          <w:sz w:val="28"/>
          <w:szCs w:val="28"/>
          <w:cs/>
          <w:lang w:eastAsia="th-TH"/>
        </w:rPr>
        <w:t>เดือน</w:t>
      </w:r>
      <w:r w:rsidRPr="007E5657">
        <w:rPr>
          <w:rFonts w:ascii="Browallia New" w:eastAsia="Cordia New" w:hAnsi="Browallia New" w:cs="Browallia New"/>
          <w:color w:val="000000"/>
          <w:sz w:val="28"/>
          <w:szCs w:val="28"/>
          <w:cs/>
          <w:lang w:eastAsia="th-TH"/>
        </w:rPr>
        <w:t>สิ้นสุดวันที่</w:t>
      </w:r>
      <w:r w:rsidRPr="007E5657">
        <w:rPr>
          <w:rFonts w:ascii="Browallia New" w:eastAsia="Cordia New" w:hAnsi="Browallia New" w:cs="Browallia New"/>
          <w:color w:val="000000"/>
          <w:sz w:val="28"/>
          <w:szCs w:val="28"/>
          <w:lang w:eastAsia="th-TH"/>
        </w:rPr>
        <w:t xml:space="preserve"> </w:t>
      </w:r>
      <w:r w:rsidR="00A33AF0" w:rsidRPr="004A5833">
        <w:rPr>
          <w:rFonts w:ascii="Browallia New" w:eastAsia="Arial Unicode MS" w:hAnsi="Browallia New" w:cs="Browallia New"/>
          <w:sz w:val="28"/>
          <w:szCs w:val="28"/>
          <w:lang w:val="en-ZA"/>
        </w:rPr>
        <w:t>31</w:t>
      </w:r>
      <w:r w:rsidR="00A33AF0" w:rsidRPr="004A5833">
        <w:rPr>
          <w:rFonts w:ascii="Browallia New" w:eastAsia="Arial Unicode MS" w:hAnsi="Browallia New" w:cs="Browallia New" w:hint="cs"/>
          <w:sz w:val="28"/>
          <w:szCs w:val="28"/>
          <w:cs/>
          <w:lang w:val="en-ZA"/>
        </w:rPr>
        <w:t xml:space="preserve"> มีนาคม </w:t>
      </w:r>
      <w:r w:rsidR="00A33AF0" w:rsidRPr="004A5833">
        <w:rPr>
          <w:rFonts w:ascii="Browallia New" w:eastAsia="Arial Unicode MS" w:hAnsi="Browallia New" w:cs="Browallia New"/>
          <w:sz w:val="28"/>
          <w:szCs w:val="28"/>
        </w:rPr>
        <w:t>2569</w:t>
      </w:r>
      <w:r w:rsidR="00E14243"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เงินลงทุนในตราสารทุนมีการเปลี่ยนแปลงดังนี้</w:t>
      </w:r>
      <w:r w:rsidRPr="007E5657">
        <w:rPr>
          <w:rFonts w:ascii="Browallia New" w:eastAsia="Cordia New" w:hAnsi="Browallia New" w:cs="Browallia New"/>
          <w:color w:val="000000"/>
          <w:sz w:val="28"/>
          <w:szCs w:val="28"/>
          <w:lang w:eastAsia="th-TH"/>
        </w:rPr>
        <w:t xml:space="preserve"> </w:t>
      </w:r>
    </w:p>
    <w:p w14:paraId="71CF3D4F" w14:textId="77777777" w:rsidR="006C4FEC" w:rsidRPr="007E5657"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tbl>
      <w:tblPr>
        <w:tblW w:w="9094" w:type="dxa"/>
        <w:tblInd w:w="345" w:type="dxa"/>
        <w:tblLayout w:type="fixed"/>
        <w:tblCellMar>
          <w:left w:w="57" w:type="dxa"/>
          <w:right w:w="57" w:type="dxa"/>
        </w:tblCellMar>
        <w:tblLook w:val="0000" w:firstRow="0" w:lastRow="0" w:firstColumn="0" w:lastColumn="0" w:noHBand="0" w:noVBand="0"/>
      </w:tblPr>
      <w:tblGrid>
        <w:gridCol w:w="5505"/>
        <w:gridCol w:w="323"/>
        <w:gridCol w:w="3266"/>
      </w:tblGrid>
      <w:tr w:rsidR="0013632C" w:rsidRPr="007E5657" w14:paraId="20B60C3E" w14:textId="77777777" w:rsidTr="0037722E">
        <w:trPr>
          <w:cantSplit/>
          <w:trHeight w:val="329"/>
        </w:trPr>
        <w:tc>
          <w:tcPr>
            <w:tcW w:w="5505" w:type="dxa"/>
          </w:tcPr>
          <w:p w14:paraId="1BB7B9B4" w14:textId="77777777" w:rsidR="0013632C" w:rsidRPr="007E5657" w:rsidRDefault="0013632C" w:rsidP="00553D5E">
            <w:pPr>
              <w:spacing w:line="240" w:lineRule="auto"/>
              <w:ind w:right="-45"/>
              <w:contextualSpacing/>
              <w:jc w:val="thaiDistribute"/>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lang w:val="en-ZA"/>
              </w:rPr>
              <w:t xml:space="preserve">  </w:t>
            </w:r>
          </w:p>
        </w:tc>
        <w:tc>
          <w:tcPr>
            <w:tcW w:w="323" w:type="dxa"/>
          </w:tcPr>
          <w:p w14:paraId="725BE77C" w14:textId="77777777" w:rsidR="0013632C" w:rsidRPr="007E5657" w:rsidRDefault="0013632C" w:rsidP="00553D5E">
            <w:pPr>
              <w:spacing w:line="240" w:lineRule="auto"/>
              <w:ind w:left="-108" w:right="-45"/>
              <w:contextualSpacing/>
              <w:jc w:val="center"/>
              <w:rPr>
                <w:rFonts w:ascii="Browallia New" w:hAnsi="Browallia New" w:cs="Browallia New"/>
                <w:color w:val="FF0000"/>
                <w:sz w:val="28"/>
                <w:szCs w:val="28"/>
                <w:cs/>
              </w:rPr>
            </w:pPr>
          </w:p>
        </w:tc>
        <w:tc>
          <w:tcPr>
            <w:tcW w:w="3266" w:type="dxa"/>
          </w:tcPr>
          <w:p w14:paraId="4ACC751F" w14:textId="77777777" w:rsidR="0013632C" w:rsidRPr="007E5657" w:rsidRDefault="0013632C" w:rsidP="00844BA6">
            <w:pPr>
              <w:pStyle w:val="accttwolines"/>
              <w:spacing w:after="0" w:line="240" w:lineRule="auto"/>
              <w:ind w:left="-105" w:right="57" w:firstLine="0"/>
              <w:contextualSpacing/>
              <w:jc w:val="right"/>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หน่วย: พันบาท)</w:t>
            </w:r>
          </w:p>
        </w:tc>
      </w:tr>
      <w:tr w:rsidR="0013632C" w:rsidRPr="007E5657" w14:paraId="40FD3AB4" w14:textId="77777777" w:rsidTr="0037722E">
        <w:trPr>
          <w:cantSplit/>
          <w:trHeight w:val="329"/>
        </w:trPr>
        <w:tc>
          <w:tcPr>
            <w:tcW w:w="5505" w:type="dxa"/>
          </w:tcPr>
          <w:p w14:paraId="0300622C" w14:textId="77777777" w:rsidR="0013632C" w:rsidRPr="007E5657" w:rsidRDefault="0013632C" w:rsidP="00553D5E">
            <w:pPr>
              <w:spacing w:line="240" w:lineRule="auto"/>
              <w:ind w:right="-43"/>
              <w:contextualSpacing/>
              <w:jc w:val="thaiDistribute"/>
              <w:rPr>
                <w:rFonts w:ascii="Browallia New" w:hAnsi="Browallia New" w:cs="Browallia New"/>
                <w:color w:val="000000" w:themeColor="text1"/>
                <w:sz w:val="28"/>
                <w:szCs w:val="28"/>
                <w:cs/>
              </w:rPr>
            </w:pPr>
          </w:p>
        </w:tc>
        <w:tc>
          <w:tcPr>
            <w:tcW w:w="323" w:type="dxa"/>
          </w:tcPr>
          <w:p w14:paraId="40C2D593" w14:textId="77777777" w:rsidR="0013632C" w:rsidRPr="007E5657" w:rsidRDefault="0013632C" w:rsidP="00553D5E">
            <w:pPr>
              <w:spacing w:line="240" w:lineRule="auto"/>
              <w:ind w:left="-108" w:right="-43"/>
              <w:contextualSpacing/>
              <w:jc w:val="center"/>
              <w:rPr>
                <w:rFonts w:ascii="Browallia New" w:hAnsi="Browallia New" w:cs="Browallia New"/>
                <w:color w:val="FF0000"/>
                <w:sz w:val="28"/>
                <w:szCs w:val="28"/>
                <w:cs/>
                <w:lang w:val="th-TH"/>
              </w:rPr>
            </w:pPr>
          </w:p>
        </w:tc>
        <w:tc>
          <w:tcPr>
            <w:tcW w:w="3266" w:type="dxa"/>
            <w:tcBorders>
              <w:bottom w:val="single" w:sz="6" w:space="0" w:color="auto"/>
            </w:tcBorders>
          </w:tcPr>
          <w:p w14:paraId="0D884CF6" w14:textId="3B2D863B" w:rsidR="0013632C" w:rsidRPr="007E5657" w:rsidRDefault="001E1EF2" w:rsidP="00553D5E">
            <w:pPr>
              <w:spacing w:line="240" w:lineRule="auto"/>
              <w:contextualSpacing/>
              <w:jc w:val="center"/>
              <w:rPr>
                <w:rFonts w:ascii="Browallia New" w:hAnsi="Browallia New" w:cs="Browallia New"/>
                <w:color w:val="000000" w:themeColor="text1"/>
                <w:spacing w:val="-4"/>
                <w:sz w:val="28"/>
                <w:szCs w:val="28"/>
                <w:cs/>
              </w:rPr>
            </w:pPr>
            <w:r w:rsidRPr="007E5657">
              <w:rPr>
                <w:rFonts w:ascii="Browallia New" w:eastAsia="Arial Unicode MS" w:hAnsi="Browallia New" w:cs="Browallia New"/>
                <w:sz w:val="28"/>
                <w:szCs w:val="28"/>
                <w:cs/>
                <w:lang w:val="en-GB"/>
              </w:rPr>
              <w:t>ข้อมูลทางการเงินรวมและเฉพาะ</w:t>
            </w:r>
            <w:r w:rsidR="00B323DD" w:rsidRPr="007E5657">
              <w:rPr>
                <w:rFonts w:ascii="Browallia New" w:hAnsi="Browallia New" w:cs="Browallia New"/>
                <w:color w:val="000000" w:themeColor="text1"/>
                <w:spacing w:val="-4"/>
                <w:sz w:val="28"/>
                <w:szCs w:val="28"/>
                <w:cs/>
              </w:rPr>
              <w:t>บริษัท</w:t>
            </w:r>
          </w:p>
        </w:tc>
      </w:tr>
      <w:tr w:rsidR="00C8024A" w:rsidRPr="007E5657" w14:paraId="4DD16D25" w14:textId="77777777" w:rsidTr="0037722E">
        <w:trPr>
          <w:cantSplit/>
          <w:trHeight w:val="329"/>
        </w:trPr>
        <w:tc>
          <w:tcPr>
            <w:tcW w:w="5505" w:type="dxa"/>
          </w:tcPr>
          <w:p w14:paraId="0A4F3007" w14:textId="77777777" w:rsidR="00C8024A" w:rsidRPr="007E5657" w:rsidRDefault="00C8024A" w:rsidP="004850BE">
            <w:pPr>
              <w:spacing w:line="240" w:lineRule="auto"/>
              <w:ind w:left="284" w:hanging="263"/>
              <w:contextualSpacing/>
              <w:rPr>
                <w:rFonts w:ascii="Browallia New" w:hAnsi="Browallia New" w:cs="Browallia New"/>
                <w:color w:val="000000" w:themeColor="text1"/>
                <w:sz w:val="28"/>
                <w:szCs w:val="28"/>
                <w:cs/>
              </w:rPr>
            </w:pPr>
          </w:p>
        </w:tc>
        <w:tc>
          <w:tcPr>
            <w:tcW w:w="323" w:type="dxa"/>
          </w:tcPr>
          <w:p w14:paraId="1AF23079" w14:textId="77777777" w:rsidR="00C8024A" w:rsidRPr="007E5657" w:rsidRDefault="00C8024A"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583A40B6" w14:textId="77777777" w:rsidR="00C8024A" w:rsidRPr="007E5657" w:rsidRDefault="00C8024A"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tc>
      </w:tr>
      <w:tr w:rsidR="00331E64" w:rsidRPr="007E5657" w14:paraId="5AA98C41" w14:textId="77777777" w:rsidTr="0037722E">
        <w:trPr>
          <w:cantSplit/>
          <w:trHeight w:val="329"/>
        </w:trPr>
        <w:tc>
          <w:tcPr>
            <w:tcW w:w="5505" w:type="dxa"/>
          </w:tcPr>
          <w:p w14:paraId="30FB0118" w14:textId="447B4ADC" w:rsidR="00331E64" w:rsidRPr="007E5657" w:rsidRDefault="00331E64" w:rsidP="004850BE">
            <w:pPr>
              <w:spacing w:line="240" w:lineRule="auto"/>
              <w:ind w:left="284" w:hanging="263"/>
              <w:contextualSpacing/>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 xml:space="preserve">ราคาตามบัญชี ณ วันที่ </w:t>
            </w:r>
            <w:r w:rsidRPr="007E5657">
              <w:rPr>
                <w:rFonts w:ascii="Browallia New" w:hAnsi="Browallia New" w:cs="Browallia New"/>
                <w:color w:val="000000" w:themeColor="text1"/>
                <w:sz w:val="28"/>
                <w:szCs w:val="28"/>
              </w:rPr>
              <w:t xml:space="preserve">1 </w:t>
            </w:r>
            <w:r w:rsidRPr="007E5657">
              <w:rPr>
                <w:rFonts w:ascii="Browallia New" w:hAnsi="Browallia New" w:cs="Browallia New"/>
                <w:color w:val="000000" w:themeColor="text1"/>
                <w:sz w:val="28"/>
                <w:szCs w:val="28"/>
                <w:cs/>
              </w:rPr>
              <w:t xml:space="preserve">มกราคม </w:t>
            </w:r>
            <w:r w:rsidRPr="007E5657">
              <w:rPr>
                <w:rFonts w:ascii="Browallia New" w:hAnsi="Browallia New" w:cs="Browallia New"/>
                <w:color w:val="000000" w:themeColor="text1"/>
                <w:sz w:val="28"/>
                <w:szCs w:val="28"/>
              </w:rPr>
              <w:t>256</w:t>
            </w:r>
            <w:r w:rsidR="00A33AF0">
              <w:rPr>
                <w:rFonts w:ascii="Browallia New" w:hAnsi="Browallia New" w:cs="Browallia New"/>
                <w:color w:val="000000" w:themeColor="text1"/>
                <w:sz w:val="28"/>
                <w:szCs w:val="28"/>
              </w:rPr>
              <w:t>9</w:t>
            </w:r>
          </w:p>
        </w:tc>
        <w:tc>
          <w:tcPr>
            <w:tcW w:w="323" w:type="dxa"/>
          </w:tcPr>
          <w:p w14:paraId="2865CBAA" w14:textId="77777777" w:rsidR="00331E64" w:rsidRPr="007E5657"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45AEB6D9" w14:textId="5ECF23E5" w:rsidR="00331E64" w:rsidRPr="007E5657" w:rsidRDefault="000F300C"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0F300C">
              <w:rPr>
                <w:rFonts w:ascii="Browallia New" w:hAnsi="Browallia New" w:cs="Browallia New"/>
                <w:sz w:val="28"/>
                <w:szCs w:val="28"/>
                <w:lang w:val="en-ZA"/>
              </w:rPr>
              <w:t>25,656</w:t>
            </w:r>
          </w:p>
        </w:tc>
      </w:tr>
      <w:tr w:rsidR="00816E49" w:rsidRPr="007E5657" w14:paraId="2A52AC7B" w14:textId="77777777" w:rsidTr="0037722E">
        <w:trPr>
          <w:cantSplit/>
          <w:trHeight w:val="329"/>
        </w:trPr>
        <w:tc>
          <w:tcPr>
            <w:tcW w:w="5505" w:type="dxa"/>
          </w:tcPr>
          <w:p w14:paraId="7F291E4B" w14:textId="3811E2E8" w:rsidR="00816E49" w:rsidRPr="007E5657" w:rsidRDefault="00816E49" w:rsidP="00816E49">
            <w:pPr>
              <w:spacing w:line="240" w:lineRule="auto"/>
              <w:ind w:left="284" w:hanging="263"/>
              <w:contextualSpacing/>
              <w:rPr>
                <w:rFonts w:ascii="Browallia New" w:hAnsi="Browallia New" w:cs="Browallia New"/>
                <w:color w:val="000000" w:themeColor="text1"/>
                <w:sz w:val="28"/>
                <w:szCs w:val="28"/>
                <w:lang w:val="en-ZA"/>
              </w:rPr>
            </w:pPr>
            <w:r w:rsidRPr="007E5657">
              <w:rPr>
                <w:rFonts w:ascii="Browallia New" w:hAnsi="Browallia New" w:cs="Browallia New"/>
                <w:color w:val="000000" w:themeColor="text1"/>
                <w:sz w:val="28"/>
                <w:szCs w:val="28"/>
                <w:cs/>
              </w:rPr>
              <w:t>ขาดทุน</w:t>
            </w:r>
            <w:r>
              <w:rPr>
                <w:rFonts w:ascii="Browallia New" w:hAnsi="Browallia New" w:cs="Browallia New" w:hint="cs"/>
                <w:color w:val="000000" w:themeColor="text1"/>
                <w:sz w:val="28"/>
                <w:szCs w:val="28"/>
                <w:cs/>
              </w:rPr>
              <w:t>ที่ยังไม่เกิดขึ้น</w:t>
            </w:r>
            <w:r w:rsidRPr="007E5657">
              <w:rPr>
                <w:rFonts w:ascii="Browallia New" w:hAnsi="Browallia New" w:cs="Browallia New"/>
                <w:color w:val="000000" w:themeColor="text1"/>
                <w:sz w:val="28"/>
                <w:szCs w:val="28"/>
                <w:cs/>
              </w:rPr>
              <w:t>จากการวัดมูลค่าเงินลงทุนในตราสารทุน</w:t>
            </w:r>
          </w:p>
        </w:tc>
        <w:tc>
          <w:tcPr>
            <w:tcW w:w="323" w:type="dxa"/>
          </w:tcPr>
          <w:p w14:paraId="677C283E" w14:textId="77777777" w:rsidR="00816E49" w:rsidRPr="007E5657" w:rsidRDefault="00816E49" w:rsidP="00816E49">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bottom w:val="single" w:sz="6" w:space="0" w:color="auto"/>
            </w:tcBorders>
          </w:tcPr>
          <w:p w14:paraId="346F3BB7" w14:textId="68A7C8E1" w:rsidR="00816E49" w:rsidRPr="007E5657" w:rsidRDefault="00964E6F" w:rsidP="0081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(5,479)</w:t>
            </w:r>
          </w:p>
        </w:tc>
      </w:tr>
      <w:tr w:rsidR="00DD5F08" w:rsidRPr="007E5657" w14:paraId="5142CB07" w14:textId="77777777" w:rsidTr="0037722E">
        <w:trPr>
          <w:cantSplit/>
          <w:trHeight w:val="329"/>
        </w:trPr>
        <w:tc>
          <w:tcPr>
            <w:tcW w:w="5505" w:type="dxa"/>
          </w:tcPr>
          <w:p w14:paraId="40AFABB9" w14:textId="3BF0958E" w:rsidR="00DD5F08" w:rsidRPr="007E5657" w:rsidRDefault="00DD5F08"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ราคาตาม</w:t>
            </w:r>
            <w:r w:rsidR="00E95029" w:rsidRPr="007E5657">
              <w:rPr>
                <w:rFonts w:ascii="Browallia New" w:hAnsi="Browallia New" w:cs="Browallia New"/>
                <w:color w:val="000000" w:themeColor="text1"/>
                <w:sz w:val="28"/>
                <w:szCs w:val="28"/>
                <w:cs/>
              </w:rPr>
              <w:t>บัญชี</w:t>
            </w:r>
            <w:r w:rsidRPr="007E5657">
              <w:rPr>
                <w:rFonts w:ascii="Browallia New" w:hAnsi="Browallia New" w:cs="Browallia New"/>
                <w:color w:val="000000" w:themeColor="text1"/>
                <w:sz w:val="28"/>
                <w:szCs w:val="28"/>
                <w:cs/>
              </w:rPr>
              <w:t xml:space="preserve"> ณ </w:t>
            </w:r>
            <w:r w:rsidR="00367AD4" w:rsidRPr="007E5657">
              <w:rPr>
                <w:rFonts w:ascii="Browallia New" w:hAnsi="Browallia New" w:cs="Browallia New"/>
                <w:color w:val="000000" w:themeColor="text1"/>
                <w:sz w:val="28"/>
                <w:szCs w:val="28"/>
                <w:cs/>
              </w:rPr>
              <w:t>วัน</w:t>
            </w:r>
            <w:r w:rsidR="009303C3" w:rsidRPr="007E5657">
              <w:rPr>
                <w:rFonts w:ascii="Browallia New" w:hAnsi="Browallia New" w:cs="Browallia New"/>
                <w:color w:val="000000" w:themeColor="text1"/>
                <w:sz w:val="28"/>
                <w:szCs w:val="28"/>
                <w:cs/>
              </w:rPr>
              <w:t xml:space="preserve">ที่ </w:t>
            </w:r>
            <w:r w:rsidR="00A33AF0" w:rsidRPr="004A5833">
              <w:rPr>
                <w:rFonts w:ascii="Browallia New" w:eastAsia="Arial Unicode MS" w:hAnsi="Browallia New" w:cs="Browallia New"/>
                <w:sz w:val="28"/>
                <w:szCs w:val="28"/>
                <w:lang w:val="en-ZA"/>
              </w:rPr>
              <w:t>31</w:t>
            </w:r>
            <w:r w:rsidR="00A33AF0" w:rsidRPr="004A5833">
              <w:rPr>
                <w:rFonts w:ascii="Browallia New" w:eastAsia="Arial Unicode MS" w:hAnsi="Browallia New" w:cs="Browallia New" w:hint="cs"/>
                <w:sz w:val="28"/>
                <w:szCs w:val="28"/>
                <w:cs/>
                <w:lang w:val="en-ZA"/>
              </w:rPr>
              <w:t xml:space="preserve"> มีนาคม </w:t>
            </w:r>
            <w:r w:rsidR="00A33AF0" w:rsidRPr="004A5833">
              <w:rPr>
                <w:rFonts w:ascii="Browallia New" w:eastAsia="Arial Unicode MS" w:hAnsi="Browallia New" w:cs="Browallia New"/>
                <w:sz w:val="28"/>
                <w:szCs w:val="28"/>
              </w:rPr>
              <w:t>2569</w:t>
            </w:r>
          </w:p>
        </w:tc>
        <w:tc>
          <w:tcPr>
            <w:tcW w:w="323" w:type="dxa"/>
          </w:tcPr>
          <w:p w14:paraId="2E5BA529" w14:textId="77777777" w:rsidR="00DD5F08" w:rsidRPr="007E5657" w:rsidRDefault="00DD5F08" w:rsidP="00DD5F08">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top w:val="single" w:sz="6" w:space="0" w:color="auto"/>
              <w:bottom w:val="single" w:sz="12" w:space="0" w:color="auto"/>
            </w:tcBorders>
            <w:vAlign w:val="bottom"/>
          </w:tcPr>
          <w:p w14:paraId="79AF32F5" w14:textId="17927783" w:rsidR="00DD5F08" w:rsidRPr="007E5657" w:rsidRDefault="00964E6F"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20,177</w:t>
            </w:r>
          </w:p>
        </w:tc>
      </w:tr>
    </w:tbl>
    <w:p w14:paraId="465C86D9" w14:textId="77777777" w:rsidR="00296688" w:rsidRDefault="00296688"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BFA5FA4" w14:textId="52E01EF0" w:rsidR="00EE12B3" w:rsidRDefault="00EE12B3" w:rsidP="00EE12B3">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สินทรัพย์ทางการเงินไม่หมุนเวียนอื่นเป็นเงินลงทุนในตราสารทุนที่อยู่ในความต้องการของตลาด วัดมูลค่ายุติธรรม</w:t>
      </w:r>
      <w:r w:rsidR="00044302">
        <w:rPr>
          <w:rFonts w:ascii="Browallia New" w:eastAsia="Cordia New" w:hAnsi="Browallia New" w:cs="Browallia New"/>
          <w:color w:val="000000"/>
          <w:sz w:val="28"/>
          <w:szCs w:val="28"/>
          <w:lang w:eastAsia="th-TH"/>
        </w:rPr>
        <w:br/>
      </w:r>
      <w:r>
        <w:rPr>
          <w:rFonts w:ascii="Browallia New" w:eastAsia="Cordia New" w:hAnsi="Browallia New" w:cs="Browallia New" w:hint="cs"/>
          <w:color w:val="000000"/>
          <w:sz w:val="28"/>
          <w:szCs w:val="28"/>
          <w:cs/>
          <w:lang w:eastAsia="th-TH"/>
        </w:rPr>
        <w:t>ผ่านกำไรขาดทุนเบ็ดเสร็จอื่น โดยวัดมูลค่ายุติธรรมอยู่ในระดับชั้นที่</w:t>
      </w:r>
      <w:r>
        <w:rPr>
          <w:rFonts w:ascii="Browallia New" w:eastAsia="Cordia New" w:hAnsi="Browallia New" w:cs="Browallia New"/>
          <w:color w:val="000000"/>
          <w:sz w:val="28"/>
          <w:szCs w:val="28"/>
          <w:lang w:eastAsia="th-TH"/>
        </w:rPr>
        <w:t xml:space="preserve"> 1</w:t>
      </w:r>
    </w:p>
    <w:p w14:paraId="44541F99" w14:textId="77777777" w:rsidR="00092CCE" w:rsidRDefault="00092CCE" w:rsidP="00EE12B3">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92BFAFB" w14:textId="77777777" w:rsidR="004B7A13" w:rsidRPr="00E26191" w:rsidRDefault="004B7A13" w:rsidP="004B7A1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26191">
        <w:rPr>
          <w:rFonts w:ascii="Browallia New" w:hAnsi="Browallia New" w:cs="Browallia New"/>
          <w:b/>
          <w:bCs/>
          <w:color w:val="000000" w:themeColor="text1"/>
          <w:sz w:val="28"/>
          <w:szCs w:val="28"/>
          <w:cs/>
        </w:rPr>
        <w:t>สินทรัพย์</w:t>
      </w:r>
      <w:r w:rsidRPr="00E26191">
        <w:rPr>
          <w:rFonts w:ascii="Browallia New" w:hAnsi="Browallia New" w:cs="Browallia New" w:hint="cs"/>
          <w:b/>
          <w:bCs/>
          <w:color w:val="000000" w:themeColor="text1"/>
          <w:sz w:val="28"/>
          <w:szCs w:val="28"/>
          <w:cs/>
        </w:rPr>
        <w:t>ดิจิทัล</w:t>
      </w:r>
    </w:p>
    <w:p w14:paraId="7748182B" w14:textId="77777777" w:rsidR="004B7A13" w:rsidRDefault="004B7A13" w:rsidP="004B7A13">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3D4112D" w14:textId="6D4A3FB5" w:rsidR="004B7A13" w:rsidRPr="0075521B" w:rsidRDefault="004B7A13" w:rsidP="004B7A13">
      <w:pPr>
        <w:ind w:left="459" w:right="16"/>
        <w:jc w:val="thaiDistribute"/>
        <w:rPr>
          <w:rFonts w:ascii="Browallia New" w:hAnsi="Browallia New" w:cs="Browallia New"/>
          <w:sz w:val="28"/>
          <w:szCs w:val="28"/>
          <w:lang w:val="en-GB"/>
        </w:rPr>
      </w:pPr>
      <w:r w:rsidRPr="0075521B">
        <w:rPr>
          <w:rFonts w:ascii="Browallia New" w:hAnsi="Browallia New" w:cs="Browallia New"/>
          <w:sz w:val="28"/>
          <w:szCs w:val="28"/>
          <w:cs/>
          <w:lang w:val="en-GB"/>
        </w:rPr>
        <w:t>สินทรัพย์ดิจิทัลของกลุ่มบริษัทประกอบด้วยเหรียญบิ</w:t>
      </w:r>
      <w:r w:rsidR="0047272F">
        <w:rPr>
          <w:rFonts w:ascii="Browallia New" w:hAnsi="Browallia New" w:cs="Browallia New" w:hint="cs"/>
          <w:sz w:val="28"/>
          <w:szCs w:val="28"/>
          <w:cs/>
          <w:lang w:val="en-GB"/>
        </w:rPr>
        <w:t>ท</w:t>
      </w:r>
      <w:r w:rsidRPr="0075521B">
        <w:rPr>
          <w:rFonts w:ascii="Browallia New" w:hAnsi="Browallia New" w:cs="Browallia New"/>
          <w:sz w:val="28"/>
          <w:szCs w:val="28"/>
          <w:cs/>
          <w:lang w:val="en-GB"/>
        </w:rPr>
        <w:t>คอยน์ที่ได้</w:t>
      </w:r>
      <w:r>
        <w:rPr>
          <w:rFonts w:ascii="Browallia New" w:hAnsi="Browallia New" w:cs="Browallia New" w:hint="cs"/>
          <w:sz w:val="28"/>
          <w:szCs w:val="28"/>
          <w:cs/>
          <w:lang w:val="en-GB"/>
        </w:rPr>
        <w:t>มา</w:t>
      </w:r>
      <w:r w:rsidRPr="0075521B">
        <w:rPr>
          <w:rFonts w:ascii="Browallia New" w:hAnsi="Browallia New" w:cs="Browallia New"/>
          <w:sz w:val="28"/>
          <w:szCs w:val="28"/>
          <w:cs/>
          <w:lang w:val="en-GB"/>
        </w:rPr>
        <w:t>จากการ</w:t>
      </w:r>
      <w:r>
        <w:rPr>
          <w:rFonts w:ascii="Browallia New" w:hAnsi="Browallia New" w:cs="Browallia New" w:hint="cs"/>
          <w:sz w:val="28"/>
          <w:szCs w:val="28"/>
          <w:cs/>
          <w:lang w:val="en-GB"/>
        </w:rPr>
        <w:t>ซื้อ</w:t>
      </w:r>
      <w:r w:rsidRPr="0075521B">
        <w:rPr>
          <w:rFonts w:ascii="Browallia New" w:hAnsi="Browallia New" w:cs="Browallia New"/>
          <w:sz w:val="28"/>
          <w:szCs w:val="28"/>
          <w:cs/>
          <w:lang w:val="en-GB"/>
        </w:rPr>
        <w:t xml:space="preserve"> และเหรียญ </w:t>
      </w:r>
      <w:r w:rsidRPr="0075521B">
        <w:rPr>
          <w:rFonts w:ascii="Browallia New" w:hAnsi="Browallia New" w:cs="Browallia New"/>
          <w:sz w:val="28"/>
          <w:szCs w:val="28"/>
          <w:lang w:val="en-GB"/>
        </w:rPr>
        <w:t xml:space="preserve">USDT </w:t>
      </w:r>
      <w:r w:rsidRPr="0075521B">
        <w:rPr>
          <w:rFonts w:ascii="Browallia New" w:hAnsi="Browallia New" w:cs="Browallia New"/>
          <w:sz w:val="28"/>
          <w:szCs w:val="28"/>
          <w:cs/>
          <w:lang w:val="en-GB"/>
        </w:rPr>
        <w:t>ที่เกิดจากการแปลงสภาพเหรียญบิ</w:t>
      </w:r>
      <w:r w:rsidR="0047272F">
        <w:rPr>
          <w:rFonts w:ascii="Browallia New" w:hAnsi="Browallia New" w:cs="Browallia New" w:hint="cs"/>
          <w:sz w:val="28"/>
          <w:szCs w:val="28"/>
          <w:cs/>
          <w:lang w:val="en-GB"/>
        </w:rPr>
        <w:t>ท</w:t>
      </w:r>
      <w:r w:rsidRPr="0075521B">
        <w:rPr>
          <w:rFonts w:ascii="Browallia New" w:hAnsi="Browallia New" w:cs="Browallia New"/>
          <w:sz w:val="28"/>
          <w:szCs w:val="28"/>
          <w:cs/>
          <w:lang w:val="en-GB"/>
        </w:rPr>
        <w:t>คอยน์</w:t>
      </w:r>
    </w:p>
    <w:p w14:paraId="19A3A006" w14:textId="77777777" w:rsidR="004B7A13" w:rsidRPr="0075521B" w:rsidRDefault="004B7A13" w:rsidP="004B7A13">
      <w:pPr>
        <w:ind w:left="459" w:right="-138"/>
        <w:jc w:val="thaiDistribute"/>
        <w:rPr>
          <w:rFonts w:ascii="Browallia New" w:hAnsi="Browallia New" w:cs="Browallia New"/>
          <w:sz w:val="28"/>
          <w:szCs w:val="28"/>
          <w:lang w:val="en-GB"/>
        </w:rPr>
      </w:pPr>
    </w:p>
    <w:p w14:paraId="353ED442" w14:textId="1A061B2D" w:rsidR="004B7A13" w:rsidRPr="0075521B" w:rsidRDefault="00433224" w:rsidP="004B7A13">
      <w:pPr>
        <w:ind w:left="459" w:right="-138"/>
        <w:jc w:val="thaiDistribute"/>
        <w:rPr>
          <w:rFonts w:ascii="Browallia New" w:hAnsi="Browallia New" w:cs="Browallia New"/>
          <w:sz w:val="28"/>
          <w:szCs w:val="28"/>
        </w:rPr>
      </w:pPr>
      <w:r w:rsidRPr="007E5657">
        <w:rPr>
          <w:rFonts w:ascii="Browallia New" w:eastAsia="Cordia New" w:hAnsi="Browallia New" w:cs="Browallia New"/>
          <w:color w:val="000000"/>
          <w:sz w:val="28"/>
          <w:szCs w:val="28"/>
          <w:cs/>
          <w:lang w:eastAsia="th-TH"/>
        </w:rPr>
        <w:t>ในระหว่าง</w:t>
      </w:r>
      <w:r w:rsidR="003A5B3C">
        <w:rPr>
          <w:rFonts w:ascii="Browallia New" w:eastAsia="Cordia New" w:hAnsi="Browallia New" w:cs="Browallia New" w:hint="cs"/>
          <w:color w:val="000000"/>
          <w:sz w:val="28"/>
          <w:szCs w:val="28"/>
          <w:cs/>
          <w:lang w:eastAsia="th-TH"/>
        </w:rPr>
        <w:t>งวด</w:t>
      </w:r>
      <w:r w:rsidR="00824FE1">
        <w:rPr>
          <w:rFonts w:ascii="Browallia New" w:eastAsia="Cordia New" w:hAnsi="Browallia New" w:cs="Browallia New" w:hint="cs"/>
          <w:color w:val="000000"/>
          <w:sz w:val="28"/>
          <w:szCs w:val="28"/>
          <w:cs/>
          <w:lang w:eastAsia="th-TH"/>
        </w:rPr>
        <w:t>สามเดือน</w:t>
      </w:r>
      <w:r w:rsidRPr="007E5657">
        <w:rPr>
          <w:rFonts w:ascii="Browallia New" w:eastAsia="Cordia New" w:hAnsi="Browallia New" w:cs="Browallia New"/>
          <w:color w:val="000000"/>
          <w:sz w:val="28"/>
          <w:szCs w:val="28"/>
          <w:cs/>
          <w:lang w:eastAsia="th-TH"/>
        </w:rPr>
        <w:t>สิ้นสุดวันที่</w:t>
      </w:r>
      <w:r w:rsidRPr="007E5657">
        <w:rPr>
          <w:rFonts w:ascii="Browallia New" w:eastAsia="Cordia New" w:hAnsi="Browallia New" w:cs="Browallia New"/>
          <w:color w:val="000000"/>
          <w:sz w:val="28"/>
          <w:szCs w:val="28"/>
          <w:lang w:eastAsia="th-TH"/>
        </w:rPr>
        <w:t xml:space="preserve"> 31 </w:t>
      </w:r>
      <w:r w:rsidR="00CB3CB9">
        <w:rPr>
          <w:rFonts w:ascii="Browallia New" w:eastAsia="Cordia New" w:hAnsi="Browallia New" w:cs="Browallia New" w:hint="cs"/>
          <w:color w:val="000000"/>
          <w:sz w:val="28"/>
          <w:szCs w:val="28"/>
          <w:cs/>
          <w:lang w:eastAsia="th-TH"/>
        </w:rPr>
        <w:t>มีนาคม</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eastAsia="th-TH"/>
        </w:rPr>
        <w:t>256</w:t>
      </w:r>
      <w:r w:rsidR="00CB3CB9">
        <w:rPr>
          <w:rFonts w:ascii="Browallia New" w:eastAsia="Cordia New" w:hAnsi="Browallia New" w:cs="Browallia New"/>
          <w:color w:val="000000"/>
          <w:sz w:val="28"/>
          <w:szCs w:val="28"/>
          <w:lang w:eastAsia="th-TH"/>
        </w:rPr>
        <w:t>9</w:t>
      </w:r>
      <w:r>
        <w:rPr>
          <w:rFonts w:ascii="Browallia New" w:eastAsia="Cordia New" w:hAnsi="Browallia New" w:cs="Browallia New" w:hint="cs"/>
          <w:color w:val="000000"/>
          <w:sz w:val="28"/>
          <w:szCs w:val="28"/>
          <w:cs/>
          <w:lang w:eastAsia="th-TH"/>
        </w:rPr>
        <w:t xml:space="preserve"> </w:t>
      </w:r>
      <w:r w:rsidR="004B7A13" w:rsidRPr="0075521B">
        <w:rPr>
          <w:rFonts w:ascii="Browallia New" w:hAnsi="Browallia New" w:cs="Browallia New"/>
          <w:sz w:val="28"/>
          <w:szCs w:val="28"/>
          <w:cs/>
          <w:lang w:val="en-GB"/>
        </w:rPr>
        <w:t>สินทรัพย์ดิจิทัล</w:t>
      </w:r>
      <w:r w:rsidRPr="0075521B">
        <w:rPr>
          <w:rFonts w:ascii="Browallia New" w:hAnsi="Browallia New" w:cs="Browallia New"/>
          <w:sz w:val="28"/>
          <w:szCs w:val="28"/>
          <w:cs/>
          <w:lang w:val="en-GB"/>
        </w:rPr>
        <w:t>การเปลี่ยนแปลง</w:t>
      </w:r>
      <w:r w:rsidR="004B7A13" w:rsidRPr="0075521B">
        <w:rPr>
          <w:rFonts w:ascii="Browallia New" w:hAnsi="Browallia New" w:cs="Browallia New"/>
          <w:sz w:val="28"/>
          <w:szCs w:val="28"/>
          <w:cs/>
        </w:rPr>
        <w:t>ดังนี้</w:t>
      </w:r>
    </w:p>
    <w:p w14:paraId="4661A5CB" w14:textId="77777777" w:rsidR="004B7A13" w:rsidRPr="0075521B" w:rsidRDefault="004B7A13" w:rsidP="004B7A13">
      <w:pPr>
        <w:ind w:left="459" w:right="-138"/>
        <w:jc w:val="thaiDistribute"/>
        <w:rPr>
          <w:rFonts w:ascii="Browallia New" w:hAnsi="Browallia New" w:cs="Browallia New"/>
          <w:sz w:val="28"/>
          <w:szCs w:val="28"/>
        </w:rPr>
      </w:pPr>
    </w:p>
    <w:tbl>
      <w:tblPr>
        <w:tblStyle w:val="TableGrid"/>
        <w:tblW w:w="9001" w:type="dxa"/>
        <w:tblInd w:w="355" w:type="dxa"/>
        <w:tblLook w:val="04A0" w:firstRow="1" w:lastRow="0" w:firstColumn="1" w:lastColumn="0" w:noHBand="0" w:noVBand="1"/>
      </w:tblPr>
      <w:tblGrid>
        <w:gridCol w:w="5741"/>
        <w:gridCol w:w="3260"/>
      </w:tblGrid>
      <w:tr w:rsidR="004B7A13" w:rsidRPr="0075521B" w14:paraId="4F4720D9" w14:textId="77777777" w:rsidTr="004A197A">
        <w:tc>
          <w:tcPr>
            <w:tcW w:w="5741" w:type="dxa"/>
          </w:tcPr>
          <w:p w14:paraId="2B2230F8" w14:textId="77777777" w:rsidR="004B7A13" w:rsidRPr="0075521B" w:rsidRDefault="004B7A13">
            <w:pPr>
              <w:spacing w:line="240" w:lineRule="auto"/>
              <w:ind w:right="-23"/>
              <w:jc w:val="thaiDistribute"/>
              <w:rPr>
                <w:rFonts w:ascii="Browallia New" w:hAnsi="Browallia New" w:cs="Browallia New"/>
                <w:sz w:val="28"/>
                <w:szCs w:val="28"/>
                <w:lang w:val="en-GB"/>
              </w:rPr>
            </w:pPr>
          </w:p>
        </w:tc>
        <w:tc>
          <w:tcPr>
            <w:tcW w:w="3260" w:type="dxa"/>
          </w:tcPr>
          <w:p w14:paraId="59BD53DD" w14:textId="77777777" w:rsidR="004B7A13" w:rsidRPr="0075521B" w:rsidRDefault="004B7A13" w:rsidP="00C65D19">
            <w:pPr>
              <w:spacing w:line="240" w:lineRule="auto"/>
              <w:ind w:right="-23"/>
              <w:jc w:val="right"/>
              <w:rPr>
                <w:rFonts w:ascii="Browallia New" w:hAnsi="Browallia New" w:cs="Browallia New"/>
                <w:sz w:val="28"/>
                <w:szCs w:val="28"/>
                <w:lang w:val="en-GB"/>
              </w:rPr>
            </w:pPr>
            <w:r w:rsidRPr="0075521B">
              <w:rPr>
                <w:rFonts w:ascii="Browallia New" w:hAnsi="Browallia New" w:cs="Browallia New"/>
                <w:sz w:val="28"/>
                <w:szCs w:val="28"/>
                <w:lang w:val="en-GB"/>
              </w:rPr>
              <w:t>(</w:t>
            </w:r>
            <w:proofErr w:type="gramStart"/>
            <w:r w:rsidRPr="0075521B">
              <w:rPr>
                <w:rFonts w:ascii="Browallia New" w:hAnsi="Browallia New" w:cs="Browallia New"/>
                <w:sz w:val="28"/>
                <w:szCs w:val="28"/>
                <w:cs/>
                <w:lang w:val="en-GB"/>
              </w:rPr>
              <w:t>หน่วย :</w:t>
            </w:r>
            <w:proofErr w:type="gramEnd"/>
            <w:r w:rsidRPr="0075521B">
              <w:rPr>
                <w:rFonts w:ascii="Browallia New" w:hAnsi="Browallia New" w:cs="Browallia New"/>
                <w:sz w:val="28"/>
                <w:szCs w:val="28"/>
                <w:cs/>
                <w:lang w:val="en-GB"/>
              </w:rPr>
              <w:t xml:space="preserve"> พันบาท)</w:t>
            </w:r>
          </w:p>
        </w:tc>
      </w:tr>
      <w:tr w:rsidR="00C65D19" w:rsidRPr="0075521B" w14:paraId="035DF150" w14:textId="77777777" w:rsidTr="004A197A">
        <w:tc>
          <w:tcPr>
            <w:tcW w:w="5741" w:type="dxa"/>
          </w:tcPr>
          <w:p w14:paraId="76C3FD52" w14:textId="77777777" w:rsidR="00C65D19" w:rsidRPr="0075521B" w:rsidRDefault="00C65D19">
            <w:pPr>
              <w:spacing w:line="240" w:lineRule="auto"/>
              <w:ind w:right="-23"/>
              <w:jc w:val="thaiDistribute"/>
              <w:rPr>
                <w:rFonts w:ascii="Browallia New" w:hAnsi="Browallia New" w:cs="Browallia New"/>
                <w:sz w:val="28"/>
                <w:szCs w:val="28"/>
                <w:lang w:val="en-GB"/>
              </w:rPr>
            </w:pPr>
          </w:p>
        </w:tc>
        <w:tc>
          <w:tcPr>
            <w:tcW w:w="3260" w:type="dxa"/>
          </w:tcPr>
          <w:p w14:paraId="661D0BE3" w14:textId="4FF38CF1" w:rsidR="00C65D19" w:rsidRPr="0075521B" w:rsidRDefault="00C65D19" w:rsidP="004A197A">
            <w:pPr>
              <w:pBdr>
                <w:bottom w:val="single" w:sz="4" w:space="1" w:color="auto"/>
              </w:pBdr>
              <w:spacing w:line="240" w:lineRule="auto"/>
              <w:ind w:right="-23"/>
              <w:jc w:val="center"/>
              <w:rPr>
                <w:rFonts w:ascii="Browallia New" w:hAnsi="Browallia New" w:cs="Browallia New"/>
                <w:sz w:val="28"/>
                <w:szCs w:val="28"/>
                <w:cs/>
                <w:lang w:val="en-GB"/>
              </w:rPr>
            </w:pPr>
            <w:r w:rsidRPr="007E5657">
              <w:rPr>
                <w:rFonts w:ascii="Browallia New" w:eastAsia="Arial Unicode MS" w:hAnsi="Browallia New" w:cs="Browallia New"/>
                <w:sz w:val="28"/>
                <w:szCs w:val="28"/>
                <w:cs/>
                <w:lang w:val="en-GB"/>
              </w:rPr>
              <w:t>ข้อมูลทางการเงินรวม</w:t>
            </w:r>
            <w:r w:rsidR="002A0E33" w:rsidRPr="007E5657">
              <w:rPr>
                <w:rFonts w:ascii="Browallia New" w:eastAsia="Arial Unicode MS" w:hAnsi="Browallia New" w:cs="Browallia New"/>
                <w:sz w:val="28"/>
                <w:szCs w:val="28"/>
                <w:cs/>
                <w:lang w:val="en-GB"/>
              </w:rPr>
              <w:t>และเฉพา</w:t>
            </w:r>
            <w:r w:rsidR="004A197A">
              <w:rPr>
                <w:rFonts w:ascii="Browallia New" w:eastAsia="Arial Unicode MS" w:hAnsi="Browallia New" w:cs="Browallia New" w:hint="cs"/>
                <w:sz w:val="28"/>
                <w:szCs w:val="28"/>
                <w:cs/>
                <w:lang w:val="en-GB"/>
              </w:rPr>
              <w:t>ะ</w:t>
            </w:r>
            <w:r w:rsidR="002A0E33" w:rsidRPr="007E5657">
              <w:rPr>
                <w:rFonts w:ascii="Browallia New" w:hAnsi="Browallia New" w:cs="Browallia New"/>
                <w:color w:val="000000" w:themeColor="text1"/>
                <w:spacing w:val="-4"/>
                <w:sz w:val="28"/>
                <w:szCs w:val="28"/>
                <w:cs/>
              </w:rPr>
              <w:t>บริษัท</w:t>
            </w:r>
          </w:p>
        </w:tc>
      </w:tr>
      <w:tr w:rsidR="00DB2D74" w:rsidRPr="0075521B" w14:paraId="2E80FCFA" w14:textId="77777777" w:rsidTr="004A197A">
        <w:tc>
          <w:tcPr>
            <w:tcW w:w="5741" w:type="dxa"/>
          </w:tcPr>
          <w:p w14:paraId="45FF487A" w14:textId="77777777" w:rsidR="00DB2D74" w:rsidRPr="0075521B" w:rsidRDefault="00DB2D74">
            <w:pPr>
              <w:spacing w:line="240" w:lineRule="auto"/>
              <w:ind w:right="-23"/>
              <w:jc w:val="thaiDistribute"/>
              <w:rPr>
                <w:rFonts w:ascii="Browallia New" w:hAnsi="Browallia New" w:cs="Browallia New"/>
                <w:sz w:val="28"/>
                <w:szCs w:val="28"/>
                <w:cs/>
              </w:rPr>
            </w:pPr>
          </w:p>
        </w:tc>
        <w:tc>
          <w:tcPr>
            <w:tcW w:w="3260" w:type="dxa"/>
          </w:tcPr>
          <w:p w14:paraId="6D8C55EC" w14:textId="77777777" w:rsidR="00DB2D74" w:rsidRPr="0075521B" w:rsidRDefault="00DB2D74">
            <w:pPr>
              <w:spacing w:line="240" w:lineRule="auto"/>
              <w:ind w:right="-23"/>
              <w:jc w:val="right"/>
              <w:rPr>
                <w:rFonts w:ascii="Browallia New" w:hAnsi="Browallia New" w:cs="Browallia New"/>
                <w:sz w:val="28"/>
                <w:szCs w:val="28"/>
                <w:lang w:val="en-GB"/>
              </w:rPr>
            </w:pPr>
          </w:p>
        </w:tc>
      </w:tr>
      <w:tr w:rsidR="00DB2D74" w:rsidRPr="0075521B" w14:paraId="106F45DF" w14:textId="77777777" w:rsidTr="004A197A">
        <w:tc>
          <w:tcPr>
            <w:tcW w:w="5741" w:type="dxa"/>
          </w:tcPr>
          <w:p w14:paraId="2575C61C" w14:textId="01F3E232" w:rsidR="00DB2D74" w:rsidRPr="00C65D19" w:rsidRDefault="00DB2D74" w:rsidP="00C65D19">
            <w:pPr>
              <w:spacing w:line="240" w:lineRule="auto"/>
              <w:ind w:right="-23"/>
              <w:jc w:val="thaiDistribute"/>
              <w:rPr>
                <w:rFonts w:ascii="Browallia New" w:hAnsi="Browallia New" w:cs="Browallia New"/>
                <w:sz w:val="28"/>
                <w:szCs w:val="28"/>
              </w:rPr>
            </w:pPr>
            <w:r w:rsidRPr="0075521B">
              <w:rPr>
                <w:rFonts w:ascii="Browallia New" w:hAnsi="Browallia New" w:cs="Browallia New"/>
                <w:sz w:val="28"/>
                <w:szCs w:val="28"/>
                <w:cs/>
                <w:lang w:val="en-GB"/>
              </w:rPr>
              <w:t xml:space="preserve">มูลค่าสุทธิตามบัญชี ณ วันที่ </w:t>
            </w:r>
            <w:r w:rsidRPr="0075521B">
              <w:rPr>
                <w:rFonts w:ascii="Browallia New" w:hAnsi="Browallia New" w:cs="Browallia New"/>
                <w:sz w:val="28"/>
                <w:szCs w:val="28"/>
              </w:rPr>
              <w:t>1</w:t>
            </w:r>
            <w:r w:rsidRPr="0075521B">
              <w:rPr>
                <w:rFonts w:ascii="Browallia New" w:hAnsi="Browallia New" w:cs="Browallia New"/>
                <w:sz w:val="28"/>
                <w:szCs w:val="28"/>
                <w:cs/>
                <w:lang w:val="en-GB"/>
              </w:rPr>
              <w:t xml:space="preserve"> มกราคม</w:t>
            </w:r>
            <w:r>
              <w:rPr>
                <w:rFonts w:ascii="Browallia New" w:hAnsi="Browallia New" w:cs="Browallia New"/>
                <w:sz w:val="28"/>
                <w:szCs w:val="28"/>
                <w:lang w:val="en-GB"/>
              </w:rPr>
              <w:t xml:space="preserve"> 256</w:t>
            </w:r>
            <w:r>
              <w:rPr>
                <w:rFonts w:ascii="Browallia New" w:hAnsi="Browallia New" w:cs="Browallia New"/>
                <w:sz w:val="28"/>
                <w:szCs w:val="28"/>
              </w:rPr>
              <w:t>9</w:t>
            </w:r>
          </w:p>
        </w:tc>
        <w:tc>
          <w:tcPr>
            <w:tcW w:w="3260" w:type="dxa"/>
          </w:tcPr>
          <w:p w14:paraId="323DD7FF" w14:textId="07C06112" w:rsidR="00DB2D74" w:rsidRPr="0075521B" w:rsidRDefault="00DB2D74" w:rsidP="00C65D19">
            <w:pPr>
              <w:spacing w:line="240" w:lineRule="auto"/>
              <w:ind w:right="-23"/>
              <w:jc w:val="right"/>
              <w:rPr>
                <w:rFonts w:ascii="Browallia New" w:hAnsi="Browallia New" w:cs="Browallia New"/>
                <w:sz w:val="28"/>
                <w:szCs w:val="28"/>
                <w:lang w:val="en-GB"/>
              </w:rPr>
            </w:pPr>
            <w:r>
              <w:rPr>
                <w:rFonts w:ascii="Browallia New" w:hAnsi="Browallia New" w:cs="Browallia New"/>
                <w:sz w:val="28"/>
                <w:szCs w:val="28"/>
                <w:lang w:val="en-GB"/>
              </w:rPr>
              <w:t>208,303</w:t>
            </w:r>
          </w:p>
        </w:tc>
      </w:tr>
      <w:tr w:rsidR="00DB2D74" w:rsidRPr="0075521B" w14:paraId="6FC51C6A" w14:textId="77777777" w:rsidTr="004A197A">
        <w:tc>
          <w:tcPr>
            <w:tcW w:w="5741" w:type="dxa"/>
          </w:tcPr>
          <w:p w14:paraId="17D8399B" w14:textId="77777777" w:rsidR="00DB2D74" w:rsidRPr="0075521B" w:rsidRDefault="00DB2D74" w:rsidP="00C65D19">
            <w:pPr>
              <w:spacing w:line="240" w:lineRule="auto"/>
              <w:ind w:right="-23"/>
              <w:jc w:val="thaiDistribute"/>
              <w:rPr>
                <w:rFonts w:ascii="Browallia New" w:hAnsi="Browallia New" w:cs="Browallia New"/>
                <w:sz w:val="28"/>
                <w:szCs w:val="28"/>
                <w:cs/>
              </w:rPr>
            </w:pPr>
            <w:r w:rsidRPr="0075521B">
              <w:rPr>
                <w:rFonts w:ascii="Browallia New" w:hAnsi="Browallia New" w:cs="Browallia New"/>
                <w:sz w:val="28"/>
                <w:szCs w:val="28"/>
                <w:cs/>
              </w:rPr>
              <w:t>เพิ่มขึ้นจากการซื้อ</w:t>
            </w:r>
          </w:p>
        </w:tc>
        <w:tc>
          <w:tcPr>
            <w:tcW w:w="3260" w:type="dxa"/>
          </w:tcPr>
          <w:p w14:paraId="5D26AE9F" w14:textId="7A58A1AA" w:rsidR="00DB2D74" w:rsidRPr="0075521B" w:rsidRDefault="00DB2D74" w:rsidP="00C65D19">
            <w:pP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w:t>
            </w:r>
          </w:p>
        </w:tc>
      </w:tr>
      <w:tr w:rsidR="00DB2D74" w:rsidRPr="0075521B" w14:paraId="04998C78" w14:textId="77777777" w:rsidTr="004A197A">
        <w:tc>
          <w:tcPr>
            <w:tcW w:w="5741" w:type="dxa"/>
          </w:tcPr>
          <w:p w14:paraId="4863530A" w14:textId="77777777" w:rsidR="00DB2D74" w:rsidRPr="0075521B" w:rsidRDefault="00DB2D74" w:rsidP="00C65D19">
            <w:pPr>
              <w:spacing w:line="240" w:lineRule="auto"/>
              <w:ind w:right="-23"/>
              <w:jc w:val="thaiDistribute"/>
              <w:rPr>
                <w:rFonts w:ascii="Browallia New" w:hAnsi="Browallia New" w:cs="Browallia New"/>
                <w:sz w:val="28"/>
                <w:szCs w:val="28"/>
                <w:cs/>
              </w:rPr>
            </w:pPr>
            <w:r w:rsidRPr="003E2540">
              <w:rPr>
                <w:rFonts w:ascii="Browallia New" w:hAnsi="Browallia New" w:cs="Browallia New"/>
                <w:sz w:val="28"/>
                <w:szCs w:val="28"/>
                <w:cs/>
              </w:rPr>
              <w:t>ขาดทุนจากการวัดมูลค่าเงินลงทุนในสินทรัพย์ดิจิทัล</w:t>
            </w:r>
          </w:p>
        </w:tc>
        <w:tc>
          <w:tcPr>
            <w:tcW w:w="3260" w:type="dxa"/>
            <w:vAlign w:val="bottom"/>
          </w:tcPr>
          <w:p w14:paraId="25758FD6" w14:textId="1D2E56F7" w:rsidR="00DB2D74" w:rsidRPr="0075521B" w:rsidRDefault="00DB2D74" w:rsidP="007A0E0A">
            <w:pPr>
              <w:pBdr>
                <w:bottom w:val="single" w:sz="4" w:space="1" w:color="auto"/>
              </w:pBd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(43,188)</w:t>
            </w:r>
          </w:p>
        </w:tc>
      </w:tr>
      <w:tr w:rsidR="00DB2D74" w:rsidRPr="0075521B" w14:paraId="0729C3CE" w14:textId="77777777" w:rsidTr="004A197A">
        <w:trPr>
          <w:trHeight w:val="214"/>
        </w:trPr>
        <w:tc>
          <w:tcPr>
            <w:tcW w:w="5741" w:type="dxa"/>
          </w:tcPr>
          <w:p w14:paraId="11AE7F89" w14:textId="7BF04505" w:rsidR="00DB2D74" w:rsidRPr="00C65D19" w:rsidRDefault="00DB2D74" w:rsidP="00C65D19">
            <w:pPr>
              <w:spacing w:line="240" w:lineRule="auto"/>
              <w:ind w:right="-23"/>
              <w:jc w:val="thaiDistribute"/>
              <w:rPr>
                <w:rFonts w:ascii="Browallia New" w:hAnsi="Browallia New" w:cs="Browallia New"/>
                <w:sz w:val="28"/>
                <w:szCs w:val="28"/>
              </w:rPr>
            </w:pPr>
            <w:r w:rsidRPr="0075521B">
              <w:rPr>
                <w:rFonts w:ascii="Browallia New" w:hAnsi="Browallia New" w:cs="Browallia New"/>
                <w:sz w:val="28"/>
                <w:szCs w:val="28"/>
                <w:cs/>
                <w:lang w:val="en-GB"/>
              </w:rPr>
              <w:t xml:space="preserve">มูลค่าสุทธิตามบัญชี ณ วันที่ </w:t>
            </w:r>
            <w:r w:rsidRPr="0075521B">
              <w:rPr>
                <w:rFonts w:ascii="Browallia New" w:hAnsi="Browallia New" w:cs="Browallia New"/>
                <w:sz w:val="28"/>
                <w:szCs w:val="28"/>
              </w:rPr>
              <w:t>31</w:t>
            </w:r>
            <w:r w:rsidRPr="0075521B">
              <w:rPr>
                <w:rFonts w:ascii="Browallia New" w:hAnsi="Browallia New" w:cs="Browallia New"/>
                <w:sz w:val="28"/>
                <w:szCs w:val="28"/>
                <w:cs/>
                <w:lang w:val="en-GB"/>
              </w:rPr>
              <w:t xml:space="preserve"> </w:t>
            </w:r>
            <w:r>
              <w:rPr>
                <w:rFonts w:ascii="Browallia New" w:hAnsi="Browallia New" w:cs="Browallia New" w:hint="cs"/>
                <w:sz w:val="28"/>
                <w:szCs w:val="28"/>
                <w:cs/>
                <w:lang w:val="en-GB"/>
              </w:rPr>
              <w:t xml:space="preserve">มีนาคม </w:t>
            </w:r>
            <w:r>
              <w:rPr>
                <w:rFonts w:ascii="Browallia New" w:hAnsi="Browallia New" w:cs="Browallia New"/>
                <w:sz w:val="28"/>
                <w:szCs w:val="28"/>
              </w:rPr>
              <w:t>2569</w:t>
            </w:r>
          </w:p>
        </w:tc>
        <w:tc>
          <w:tcPr>
            <w:tcW w:w="3260" w:type="dxa"/>
          </w:tcPr>
          <w:p w14:paraId="6E5F5720" w14:textId="28C8E3E9" w:rsidR="00DB2D74" w:rsidRPr="00335CEA" w:rsidRDefault="00DB2D74" w:rsidP="00C65D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165,115</w:t>
            </w:r>
          </w:p>
        </w:tc>
      </w:tr>
    </w:tbl>
    <w:p w14:paraId="68496770" w14:textId="77777777" w:rsidR="004B7A13" w:rsidRDefault="004B7A13" w:rsidP="004B7A13">
      <w:pPr>
        <w:ind w:left="468"/>
        <w:jc w:val="thaiDistribute"/>
        <w:rPr>
          <w:rFonts w:ascii="Browallia New" w:hAnsi="Browallia New" w:cs="Browallia New"/>
          <w:color w:val="000000" w:themeColor="text1"/>
          <w:sz w:val="28"/>
          <w:szCs w:val="28"/>
        </w:rPr>
      </w:pPr>
    </w:p>
    <w:p w14:paraId="631216F7" w14:textId="19C39605" w:rsidR="004B7A13" w:rsidRPr="00730200" w:rsidRDefault="004B7A13" w:rsidP="004B7A13">
      <w:pPr>
        <w:ind w:left="459" w:right="16"/>
        <w:jc w:val="thaiDistribute"/>
        <w:rPr>
          <w:rFonts w:ascii="Browallia New" w:eastAsia="Cordia New" w:hAnsi="Browallia New" w:cs="Browallia New"/>
          <w:sz w:val="28"/>
          <w:szCs w:val="28"/>
          <w:lang w:val="en-GB"/>
        </w:rPr>
        <w:sectPr w:rsidR="004B7A13" w:rsidRPr="00730200" w:rsidSect="005504CE">
          <w:headerReference w:type="default" r:id="rId11"/>
          <w:footerReference w:type="default" r:id="rId12"/>
          <w:pgSz w:w="11909" w:h="16834" w:code="9"/>
          <w:pgMar w:top="2268" w:right="1021" w:bottom="1281" w:left="1440" w:header="709" w:footer="302" w:gutter="0"/>
          <w:pgNumType w:start="10"/>
          <w:cols w:space="720"/>
        </w:sectPr>
      </w:pPr>
    </w:p>
    <w:p w14:paraId="641BD2C1" w14:textId="77777777" w:rsidR="0044128B" w:rsidRPr="0097297F" w:rsidRDefault="0044128B" w:rsidP="004412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themeColor="text1"/>
          <w:sz w:val="28"/>
          <w:szCs w:val="28"/>
        </w:rPr>
      </w:pPr>
      <w:r w:rsidRPr="0097297F">
        <w:rPr>
          <w:rFonts w:ascii="Browallia New" w:eastAsia="Cordia New" w:hAnsi="Browallia New" w:cs="Browallia New"/>
          <w:b/>
          <w:bCs/>
          <w:color w:val="000000" w:themeColor="text1"/>
          <w:sz w:val="28"/>
          <w:szCs w:val="28"/>
          <w:cs/>
        </w:rPr>
        <w:lastRenderedPageBreak/>
        <w:t>เงินลงทุนในบริษัทย่อย</w:t>
      </w:r>
    </w:p>
    <w:p w14:paraId="66FCF732" w14:textId="77777777" w:rsidR="009E4A28" w:rsidRPr="00B010A6" w:rsidRDefault="009E4A28" w:rsidP="009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0"/>
          <w:szCs w:val="20"/>
          <w:lang w:val="en-ZA" w:eastAsia="th-TH"/>
        </w:rPr>
      </w:pPr>
    </w:p>
    <w:p w14:paraId="1E8E4E4B" w14:textId="19C644DE" w:rsidR="009273A9" w:rsidRPr="007E5657" w:rsidRDefault="009273A9" w:rsidP="009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r w:rsidRPr="007E5657">
        <w:rPr>
          <w:rFonts w:ascii="Browallia New" w:eastAsia="Cordia New" w:hAnsi="Browallia New" w:cs="Browallia New"/>
          <w:color w:val="000000"/>
          <w:sz w:val="28"/>
          <w:szCs w:val="28"/>
          <w:cs/>
          <w:lang w:val="en-ZA" w:eastAsia="th-TH"/>
        </w:rPr>
        <w:t>เงินลงทุนในบริษัทย่อยตามที่แสดงอยู่ใน</w:t>
      </w:r>
      <w:r w:rsidR="00FB2697" w:rsidRPr="007E5657">
        <w:rPr>
          <w:rFonts w:ascii="Browallia New" w:eastAsia="Cordia New" w:hAnsi="Browallia New" w:cs="Browallia New"/>
          <w:color w:val="000000"/>
          <w:sz w:val="28"/>
          <w:szCs w:val="28"/>
          <w:cs/>
          <w:lang w:val="en-ZA" w:eastAsia="th-TH"/>
        </w:rPr>
        <w:t>ข้อมูลทาง</w:t>
      </w:r>
      <w:r w:rsidRPr="007E5657">
        <w:rPr>
          <w:rFonts w:ascii="Browallia New" w:eastAsia="Cordia New" w:hAnsi="Browallia New" w:cs="Browallia New"/>
          <w:color w:val="000000"/>
          <w:sz w:val="28"/>
          <w:szCs w:val="28"/>
          <w:cs/>
          <w:lang w:val="en-ZA" w:eastAsia="th-TH"/>
        </w:rPr>
        <w:t>การเงินเฉพาะ</w:t>
      </w:r>
      <w:r w:rsidR="00FB2697" w:rsidRPr="007E5657">
        <w:rPr>
          <w:rFonts w:ascii="Browallia New" w:eastAsia="Cordia New" w:hAnsi="Browallia New" w:cs="Browallia New"/>
          <w:color w:val="000000"/>
          <w:sz w:val="28"/>
          <w:szCs w:val="28"/>
          <w:cs/>
          <w:lang w:val="en-ZA" w:eastAsia="th-TH"/>
        </w:rPr>
        <w:t>บริษัท</w:t>
      </w:r>
      <w:r w:rsidRPr="007E5657">
        <w:rPr>
          <w:rFonts w:ascii="Browallia New" w:eastAsia="Cordia New" w:hAnsi="Browallia New" w:cs="Browallia New"/>
          <w:color w:val="000000"/>
          <w:sz w:val="28"/>
          <w:szCs w:val="28"/>
          <w:cs/>
          <w:lang w:val="en-ZA" w:eastAsia="th-TH"/>
        </w:rPr>
        <w:t xml:space="preserve"> มีรายละเอียดดังต่อไปนี้</w:t>
      </w:r>
    </w:p>
    <w:p w14:paraId="1E9678A5" w14:textId="11A428BC" w:rsidR="00761FDB" w:rsidRPr="00B010A6" w:rsidRDefault="00761FDB" w:rsidP="009E4A28">
      <w:pPr>
        <w:tabs>
          <w:tab w:val="clear" w:pos="907"/>
          <w:tab w:val="left" w:pos="1350"/>
        </w:tabs>
        <w:spacing w:line="240" w:lineRule="auto"/>
        <w:jc w:val="thaiDistribute"/>
        <w:rPr>
          <w:rFonts w:ascii="Browallia New" w:eastAsia="Cordia New" w:hAnsi="Browallia New" w:cs="Browallia New"/>
          <w:color w:val="000000"/>
          <w:sz w:val="16"/>
          <w:szCs w:val="16"/>
          <w:highlight w:val="yellow"/>
          <w:cs/>
          <w:lang w:eastAsia="th-TH"/>
        </w:rPr>
      </w:pPr>
    </w:p>
    <w:p w14:paraId="75A638B4" w14:textId="53D54919" w:rsidR="009E522F" w:rsidRPr="009D261C" w:rsidRDefault="009D261C" w:rsidP="009D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cs/>
          <w:lang w:val="en-ZA" w:eastAsia="th-TH"/>
        </w:rPr>
      </w:pPr>
      <w:r>
        <w:rPr>
          <w:rFonts w:ascii="Browallia New" w:eastAsia="Cordia New" w:hAnsi="Browallia New" w:cs="Browallia New"/>
          <w:color w:val="000000"/>
          <w:sz w:val="28"/>
          <w:szCs w:val="28"/>
          <w:lang w:val="en-ZA" w:eastAsia="th-TH"/>
        </w:rPr>
        <w:t>*</w:t>
      </w:r>
      <w:r>
        <w:rPr>
          <w:rFonts w:ascii="Browallia New" w:eastAsia="Cordia New" w:hAnsi="Browallia New" w:cs="Browallia New" w:hint="cs"/>
          <w:color w:val="000000"/>
          <w:sz w:val="28"/>
          <w:szCs w:val="28"/>
          <w:cs/>
          <w:lang w:val="en-ZA" w:eastAsia="th-TH"/>
        </w:rPr>
        <w:t>สัดส่ว</w:t>
      </w:r>
      <w:r w:rsidR="00522AFB">
        <w:rPr>
          <w:rFonts w:ascii="Browallia New" w:eastAsia="Cordia New" w:hAnsi="Browallia New" w:cs="Browallia New" w:hint="cs"/>
          <w:color w:val="000000"/>
          <w:sz w:val="28"/>
          <w:szCs w:val="28"/>
          <w:cs/>
          <w:lang w:val="en-ZA" w:eastAsia="th-TH"/>
        </w:rPr>
        <w:t>น</w:t>
      </w:r>
      <w:r>
        <w:rPr>
          <w:rFonts w:ascii="Browallia New" w:eastAsia="Cordia New" w:hAnsi="Browallia New" w:cs="Browallia New" w:hint="cs"/>
          <w:color w:val="000000"/>
          <w:sz w:val="28"/>
          <w:szCs w:val="28"/>
          <w:cs/>
          <w:lang w:val="en-ZA" w:eastAsia="th-TH"/>
        </w:rPr>
        <w:t>การถือหุ้น</w:t>
      </w:r>
      <w:r w:rsidR="00327DF8">
        <w:rPr>
          <w:rFonts w:ascii="Browallia New" w:eastAsia="Cordia New" w:hAnsi="Browallia New" w:cs="Browallia New" w:hint="cs"/>
          <w:color w:val="000000"/>
          <w:sz w:val="28"/>
          <w:szCs w:val="28"/>
          <w:cs/>
          <w:lang w:val="en-ZA" w:eastAsia="th-TH"/>
        </w:rPr>
        <w:t>ของบริษัท</w:t>
      </w:r>
      <w:r w:rsidR="00BD70A2">
        <w:rPr>
          <w:rFonts w:ascii="Browallia New" w:eastAsia="Cordia New" w:hAnsi="Browallia New" w:cs="Browallia New" w:hint="cs"/>
          <w:color w:val="000000"/>
          <w:sz w:val="28"/>
          <w:szCs w:val="28"/>
          <w:cs/>
          <w:lang w:val="en-ZA" w:eastAsia="th-TH"/>
        </w:rPr>
        <w:t>ย่อย</w:t>
      </w:r>
      <w:r w:rsidR="006652A1">
        <w:rPr>
          <w:rFonts w:ascii="Browallia New" w:eastAsia="Cordia New" w:hAnsi="Browallia New" w:cs="Browallia New" w:hint="cs"/>
          <w:color w:val="000000"/>
          <w:sz w:val="28"/>
          <w:szCs w:val="28"/>
          <w:cs/>
          <w:lang w:val="en-ZA" w:eastAsia="th-TH"/>
        </w:rPr>
        <w:t>ในบริษัทย่อยทางอ้อม</w:t>
      </w:r>
    </w:p>
    <w:p w14:paraId="7A8AC3AF" w14:textId="4015EE9D" w:rsidR="00A438D7" w:rsidRPr="007E5657" w:rsidRDefault="00A438D7"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pPr>
    </w:p>
    <w:tbl>
      <w:tblPr>
        <w:tblpPr w:leftFromText="180" w:rightFromText="180" w:vertAnchor="page" w:horzAnchor="margin" w:tblpX="284" w:tblpY="3738"/>
        <w:tblW w:w="14176" w:type="dxa"/>
        <w:tblLayout w:type="fixed"/>
        <w:tblLook w:val="01E0" w:firstRow="1" w:lastRow="1" w:firstColumn="1" w:lastColumn="1" w:noHBand="0" w:noVBand="0"/>
      </w:tblPr>
      <w:tblGrid>
        <w:gridCol w:w="4111"/>
        <w:gridCol w:w="962"/>
        <w:gridCol w:w="936"/>
        <w:gridCol w:w="1020"/>
        <w:gridCol w:w="1021"/>
        <w:gridCol w:w="1020"/>
        <w:gridCol w:w="1021"/>
        <w:gridCol w:w="1020"/>
        <w:gridCol w:w="1021"/>
        <w:gridCol w:w="1020"/>
        <w:gridCol w:w="1024"/>
      </w:tblGrid>
      <w:tr w:rsidR="00A438D7" w:rsidRPr="00B010A6" w14:paraId="3D2DAB87" w14:textId="77777777" w:rsidTr="00B010A6">
        <w:trPr>
          <w:tblHeader/>
        </w:trPr>
        <w:tc>
          <w:tcPr>
            <w:tcW w:w="4111" w:type="dxa"/>
            <w:vAlign w:val="bottom"/>
          </w:tcPr>
          <w:p w14:paraId="38821952" w14:textId="77777777" w:rsidR="00A438D7" w:rsidRPr="00B010A6" w:rsidRDefault="00A438D7" w:rsidP="00DC091D">
            <w:pPr>
              <w:spacing w:line="240" w:lineRule="auto"/>
              <w:ind w:left="135"/>
              <w:rPr>
                <w:rFonts w:ascii="Browallia New" w:eastAsia="Arial Unicode MS" w:hAnsi="Browallia New" w:cs="Browallia New"/>
                <w:sz w:val="24"/>
                <w:szCs w:val="24"/>
                <w:lang w:val="en-ZA"/>
              </w:rPr>
            </w:pPr>
          </w:p>
        </w:tc>
        <w:tc>
          <w:tcPr>
            <w:tcW w:w="10065" w:type="dxa"/>
            <w:gridSpan w:val="10"/>
          </w:tcPr>
          <w:p w14:paraId="7212254B" w14:textId="175AEDD0" w:rsidR="00A438D7" w:rsidRPr="00B010A6" w:rsidRDefault="003572D0" w:rsidP="0035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right"/>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rPr>
              <w:t>(</w:t>
            </w:r>
            <w:r w:rsidRPr="00B010A6">
              <w:rPr>
                <w:rFonts w:ascii="Browallia New" w:eastAsia="Arial Unicode MS" w:hAnsi="Browallia New" w:cs="Browallia New"/>
                <w:spacing w:val="-4"/>
                <w:sz w:val="24"/>
                <w:szCs w:val="24"/>
                <w:cs/>
              </w:rPr>
              <w:t>หน่วย: พันบาท)</w:t>
            </w:r>
          </w:p>
        </w:tc>
      </w:tr>
      <w:tr w:rsidR="003572D0" w:rsidRPr="00B010A6" w14:paraId="6DF8B3ED" w14:textId="77777777" w:rsidTr="00B010A6">
        <w:trPr>
          <w:tblHeader/>
        </w:trPr>
        <w:tc>
          <w:tcPr>
            <w:tcW w:w="4111" w:type="dxa"/>
            <w:vAlign w:val="bottom"/>
          </w:tcPr>
          <w:p w14:paraId="1D116A68" w14:textId="77777777" w:rsidR="003572D0" w:rsidRPr="00B010A6" w:rsidRDefault="003572D0" w:rsidP="00DC091D">
            <w:pPr>
              <w:spacing w:line="240" w:lineRule="auto"/>
              <w:ind w:left="135"/>
              <w:rPr>
                <w:rFonts w:ascii="Browallia New" w:eastAsia="Arial Unicode MS" w:hAnsi="Browallia New" w:cs="Browallia New"/>
                <w:sz w:val="24"/>
                <w:szCs w:val="24"/>
                <w:lang w:val="en-ZA"/>
              </w:rPr>
            </w:pPr>
          </w:p>
        </w:tc>
        <w:tc>
          <w:tcPr>
            <w:tcW w:w="10065" w:type="dxa"/>
            <w:gridSpan w:val="10"/>
          </w:tcPr>
          <w:p w14:paraId="402BDE37" w14:textId="691765C0" w:rsidR="003572D0" w:rsidRPr="00B010A6" w:rsidRDefault="003572D0"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ข้อมูลทางการเงินเฉพาะบริษัท</w:t>
            </w:r>
          </w:p>
        </w:tc>
      </w:tr>
      <w:tr w:rsidR="00A438D7" w:rsidRPr="00B010A6" w14:paraId="2CA1A1D7" w14:textId="77777777" w:rsidTr="00B010A6">
        <w:trPr>
          <w:tblHeader/>
        </w:trPr>
        <w:tc>
          <w:tcPr>
            <w:tcW w:w="4111" w:type="dxa"/>
            <w:vAlign w:val="bottom"/>
          </w:tcPr>
          <w:p w14:paraId="1C1A287F"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1898" w:type="dxa"/>
            <w:gridSpan w:val="2"/>
            <w:vAlign w:val="bottom"/>
          </w:tcPr>
          <w:p w14:paraId="32904A6F"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137"/>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สัดส่วนการถือหุ้น</w:t>
            </w:r>
          </w:p>
        </w:tc>
        <w:tc>
          <w:tcPr>
            <w:tcW w:w="2041" w:type="dxa"/>
            <w:gridSpan w:val="2"/>
            <w:vAlign w:val="bottom"/>
          </w:tcPr>
          <w:p w14:paraId="648443F0"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1" w:right="8"/>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ทุนชำระแล้ว</w:t>
            </w:r>
          </w:p>
        </w:tc>
        <w:tc>
          <w:tcPr>
            <w:tcW w:w="2041" w:type="dxa"/>
            <w:gridSpan w:val="2"/>
            <w:vAlign w:val="bottom"/>
          </w:tcPr>
          <w:p w14:paraId="412F3032"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วิธีราคาทุน</w:t>
            </w:r>
          </w:p>
        </w:tc>
        <w:tc>
          <w:tcPr>
            <w:tcW w:w="2041" w:type="dxa"/>
            <w:gridSpan w:val="2"/>
            <w:vAlign w:val="bottom"/>
          </w:tcPr>
          <w:p w14:paraId="4A58B81E"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ค่าเผื่อการด้อยค่า</w:t>
            </w:r>
          </w:p>
        </w:tc>
        <w:tc>
          <w:tcPr>
            <w:tcW w:w="2044" w:type="dxa"/>
            <w:gridSpan w:val="2"/>
            <w:vAlign w:val="bottom"/>
          </w:tcPr>
          <w:p w14:paraId="489C3B74"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มูลค่าตามบัญชี</w:t>
            </w:r>
          </w:p>
        </w:tc>
      </w:tr>
      <w:tr w:rsidR="000E7DAF" w:rsidRPr="00B010A6" w14:paraId="6E62E6BA" w14:textId="77777777" w:rsidTr="00B010A6">
        <w:trPr>
          <w:tblHeader/>
        </w:trPr>
        <w:tc>
          <w:tcPr>
            <w:tcW w:w="4111" w:type="dxa"/>
            <w:vAlign w:val="bottom"/>
          </w:tcPr>
          <w:p w14:paraId="4FCA80A2" w14:textId="77777777" w:rsidR="000E7DAF" w:rsidRPr="00B010A6" w:rsidRDefault="000E7DAF" w:rsidP="000E7DAF">
            <w:pPr>
              <w:spacing w:line="240" w:lineRule="auto"/>
              <w:ind w:left="135"/>
              <w:rPr>
                <w:rFonts w:ascii="Browallia New" w:eastAsia="Arial Unicode MS" w:hAnsi="Browallia New" w:cs="Browallia New"/>
                <w:sz w:val="24"/>
                <w:szCs w:val="24"/>
              </w:rPr>
            </w:pPr>
          </w:p>
        </w:tc>
        <w:tc>
          <w:tcPr>
            <w:tcW w:w="962" w:type="dxa"/>
            <w:vAlign w:val="bottom"/>
          </w:tcPr>
          <w:p w14:paraId="215E84CC" w14:textId="77777777" w:rsidR="000E7DAF" w:rsidRDefault="000E7DAF" w:rsidP="000E7DAF">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26B5A44A" w14:textId="42193876" w:rsidR="000E7DAF" w:rsidRPr="00B010A6" w:rsidRDefault="000E7DAF" w:rsidP="000E7D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2"/>
              <w:jc w:val="center"/>
              <w:rPr>
                <w:rFonts w:ascii="Browallia New" w:eastAsia="Arial Unicode MS" w:hAnsi="Browallia New" w:cs="Browallia New"/>
                <w:snapToGrid w:val="0"/>
                <w:sz w:val="24"/>
                <w:szCs w:val="24"/>
                <w:lang w:eastAsia="th-TH"/>
              </w:rPr>
            </w:pPr>
            <w:r>
              <w:rPr>
                <w:rFonts w:ascii="Browallia New" w:hAnsi="Browallia New" w:cs="Browallia New"/>
                <w:snapToGrid w:val="0"/>
                <w:color w:val="000000" w:themeColor="text1"/>
                <w:sz w:val="24"/>
                <w:szCs w:val="24"/>
                <w:lang w:eastAsia="th-TH"/>
              </w:rPr>
              <w:t>2569</w:t>
            </w:r>
          </w:p>
        </w:tc>
        <w:tc>
          <w:tcPr>
            <w:tcW w:w="936" w:type="dxa"/>
            <w:vAlign w:val="bottom"/>
          </w:tcPr>
          <w:p w14:paraId="216C71C4" w14:textId="6B661D93" w:rsidR="000E7DAF" w:rsidRPr="00B010A6" w:rsidRDefault="000E7DAF" w:rsidP="000E7DAF">
            <w:pPr>
              <w:pBdr>
                <w:bottom w:val="single" w:sz="4" w:space="1" w:color="auto"/>
              </w:pBdr>
              <w:tabs>
                <w:tab w:val="clear" w:pos="227"/>
                <w:tab w:val="clear" w:pos="454"/>
                <w:tab w:val="clear" w:pos="680"/>
                <w:tab w:val="clear" w:pos="907"/>
              </w:tabs>
              <w:spacing w:line="240" w:lineRule="auto"/>
              <w:ind w:left="-29" w:right="-72"/>
              <w:jc w:val="center"/>
              <w:rPr>
                <w:rFonts w:ascii="Browallia New" w:eastAsia="Arial Unicode MS" w:hAnsi="Browallia New" w:cs="Browallia New"/>
                <w:snapToGrid w:val="0"/>
                <w:sz w:val="24"/>
                <w:szCs w:val="24"/>
                <w:cs/>
                <w:lang w:eastAsia="th-TH"/>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w:t>
            </w:r>
            <w:r>
              <w:rPr>
                <w:rFonts w:ascii="Browallia New" w:eastAsia="Arial Unicode MS" w:hAnsi="Browallia New" w:cs="Browallia New"/>
                <w:snapToGrid w:val="0"/>
                <w:sz w:val="24"/>
                <w:szCs w:val="24"/>
                <w:lang w:val="en-GB" w:eastAsia="th-TH"/>
              </w:rPr>
              <w:t>8</w:t>
            </w:r>
          </w:p>
        </w:tc>
        <w:tc>
          <w:tcPr>
            <w:tcW w:w="1020" w:type="dxa"/>
            <w:vAlign w:val="bottom"/>
          </w:tcPr>
          <w:p w14:paraId="05612EC9" w14:textId="77777777" w:rsidR="000E7DAF" w:rsidRDefault="000E7DAF" w:rsidP="000E7DAF">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58553F99" w14:textId="7C4C9B00" w:rsidR="000E7DAF" w:rsidRPr="00B010A6" w:rsidRDefault="000E7DAF" w:rsidP="000E7DAF">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Pr>
                <w:rFonts w:ascii="Browallia New" w:hAnsi="Browallia New" w:cs="Browallia New"/>
                <w:snapToGrid w:val="0"/>
                <w:color w:val="000000" w:themeColor="text1"/>
                <w:sz w:val="24"/>
                <w:szCs w:val="24"/>
                <w:lang w:eastAsia="th-TH"/>
              </w:rPr>
              <w:t>2569</w:t>
            </w:r>
          </w:p>
        </w:tc>
        <w:tc>
          <w:tcPr>
            <w:tcW w:w="1021" w:type="dxa"/>
            <w:vAlign w:val="bottom"/>
          </w:tcPr>
          <w:p w14:paraId="5975B0CA" w14:textId="2662A6A9" w:rsidR="000E7DAF" w:rsidRPr="00B010A6" w:rsidRDefault="000E7DAF" w:rsidP="000E7DAF">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w:t>
            </w:r>
            <w:r>
              <w:rPr>
                <w:rFonts w:ascii="Browallia New" w:eastAsia="Arial Unicode MS" w:hAnsi="Browallia New" w:cs="Browallia New"/>
                <w:snapToGrid w:val="0"/>
                <w:sz w:val="24"/>
                <w:szCs w:val="24"/>
                <w:lang w:val="en-GB" w:eastAsia="th-TH"/>
              </w:rPr>
              <w:t>8</w:t>
            </w:r>
          </w:p>
        </w:tc>
        <w:tc>
          <w:tcPr>
            <w:tcW w:w="1020" w:type="dxa"/>
            <w:vAlign w:val="bottom"/>
          </w:tcPr>
          <w:p w14:paraId="34DB1DA4" w14:textId="77777777" w:rsidR="000E7DAF" w:rsidRDefault="000E7DAF" w:rsidP="000E7DAF">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130C17EB" w14:textId="550CEE19" w:rsidR="000E7DAF" w:rsidRPr="00B010A6" w:rsidRDefault="000E7DAF" w:rsidP="000E7DAF">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Pr>
                <w:rFonts w:ascii="Browallia New" w:hAnsi="Browallia New" w:cs="Browallia New"/>
                <w:snapToGrid w:val="0"/>
                <w:color w:val="000000" w:themeColor="text1"/>
                <w:sz w:val="24"/>
                <w:szCs w:val="24"/>
                <w:lang w:eastAsia="th-TH"/>
              </w:rPr>
              <w:t>2569</w:t>
            </w:r>
          </w:p>
        </w:tc>
        <w:tc>
          <w:tcPr>
            <w:tcW w:w="1021" w:type="dxa"/>
            <w:vAlign w:val="bottom"/>
          </w:tcPr>
          <w:p w14:paraId="51FE4060" w14:textId="4F3C1C05" w:rsidR="000E7DAF" w:rsidRPr="00B010A6" w:rsidRDefault="000E7DAF" w:rsidP="000E7DAF">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w:t>
            </w:r>
            <w:r>
              <w:rPr>
                <w:rFonts w:ascii="Browallia New" w:eastAsia="Arial Unicode MS" w:hAnsi="Browallia New" w:cs="Browallia New"/>
                <w:snapToGrid w:val="0"/>
                <w:sz w:val="24"/>
                <w:szCs w:val="24"/>
                <w:lang w:val="en-GB" w:eastAsia="th-TH"/>
              </w:rPr>
              <w:t>8</w:t>
            </w:r>
          </w:p>
        </w:tc>
        <w:tc>
          <w:tcPr>
            <w:tcW w:w="1020" w:type="dxa"/>
            <w:vAlign w:val="bottom"/>
          </w:tcPr>
          <w:p w14:paraId="5871A592" w14:textId="77777777" w:rsidR="000E7DAF" w:rsidRDefault="000E7DAF" w:rsidP="000E7DAF">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21F890F2" w14:textId="1AE9B34C" w:rsidR="000E7DAF" w:rsidRPr="00B010A6" w:rsidRDefault="000E7DAF" w:rsidP="000E7DAF">
            <w:pPr>
              <w:pBdr>
                <w:bottom w:val="single" w:sz="4" w:space="1" w:color="auto"/>
              </w:pBdr>
              <w:tabs>
                <w:tab w:val="right" w:pos="1064"/>
              </w:tabs>
              <w:spacing w:line="240" w:lineRule="auto"/>
              <w:ind w:left="-29" w:right="-72"/>
              <w:jc w:val="center"/>
              <w:rPr>
                <w:rFonts w:ascii="Browallia New" w:eastAsia="Arial Unicode MS" w:hAnsi="Browallia New" w:cs="Browallia New"/>
                <w:spacing w:val="-4"/>
                <w:sz w:val="24"/>
                <w:szCs w:val="24"/>
              </w:rPr>
            </w:pPr>
            <w:r>
              <w:rPr>
                <w:rFonts w:ascii="Browallia New" w:hAnsi="Browallia New" w:cs="Browallia New"/>
                <w:snapToGrid w:val="0"/>
                <w:color w:val="000000" w:themeColor="text1"/>
                <w:sz w:val="24"/>
                <w:szCs w:val="24"/>
                <w:lang w:eastAsia="th-TH"/>
              </w:rPr>
              <w:t>2569</w:t>
            </w:r>
          </w:p>
        </w:tc>
        <w:tc>
          <w:tcPr>
            <w:tcW w:w="1021" w:type="dxa"/>
            <w:vAlign w:val="bottom"/>
          </w:tcPr>
          <w:p w14:paraId="57DD673C" w14:textId="424B90B6" w:rsidR="000E7DAF" w:rsidRPr="00B010A6" w:rsidRDefault="000E7DAF" w:rsidP="000E7DAF">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w:t>
            </w:r>
            <w:r>
              <w:rPr>
                <w:rFonts w:ascii="Browallia New" w:eastAsia="Arial Unicode MS" w:hAnsi="Browallia New" w:cs="Browallia New"/>
                <w:snapToGrid w:val="0"/>
                <w:sz w:val="24"/>
                <w:szCs w:val="24"/>
                <w:lang w:val="en-GB" w:eastAsia="th-TH"/>
              </w:rPr>
              <w:t>8</w:t>
            </w:r>
          </w:p>
        </w:tc>
        <w:tc>
          <w:tcPr>
            <w:tcW w:w="1020" w:type="dxa"/>
            <w:vAlign w:val="bottom"/>
          </w:tcPr>
          <w:p w14:paraId="4617F060" w14:textId="77777777" w:rsidR="000E7DAF" w:rsidRDefault="000E7DAF" w:rsidP="000E7DAF">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31</w:t>
            </w:r>
            <w:r>
              <w:rPr>
                <w:rFonts w:ascii="Browallia New" w:hAnsi="Browallia New" w:cs="Browallia New" w:hint="cs"/>
                <w:snapToGrid w:val="0"/>
                <w:color w:val="000000" w:themeColor="text1"/>
                <w:sz w:val="24"/>
                <w:szCs w:val="24"/>
                <w:cs/>
                <w:lang w:eastAsia="th-TH"/>
              </w:rPr>
              <w:t xml:space="preserve"> มีนาคม</w:t>
            </w:r>
          </w:p>
          <w:p w14:paraId="63CE4209" w14:textId="1F6D6F44" w:rsidR="000E7DAF" w:rsidRPr="00B010A6" w:rsidRDefault="000E7DAF" w:rsidP="000E7DAF">
            <w:pPr>
              <w:pBdr>
                <w:bottom w:val="single" w:sz="4" w:space="1" w:color="auto"/>
              </w:pBdr>
              <w:tabs>
                <w:tab w:val="right" w:pos="936"/>
              </w:tabs>
              <w:spacing w:line="240" w:lineRule="auto"/>
              <w:ind w:right="-72"/>
              <w:jc w:val="center"/>
              <w:rPr>
                <w:rFonts w:ascii="Browallia New" w:eastAsia="Arial Unicode MS" w:hAnsi="Browallia New" w:cs="Browallia New"/>
                <w:snapToGrid w:val="0"/>
                <w:sz w:val="24"/>
                <w:szCs w:val="24"/>
                <w:lang w:val="en-GB" w:eastAsia="th-TH"/>
              </w:rPr>
            </w:pPr>
            <w:r>
              <w:rPr>
                <w:rFonts w:ascii="Browallia New" w:hAnsi="Browallia New" w:cs="Browallia New"/>
                <w:snapToGrid w:val="0"/>
                <w:color w:val="000000" w:themeColor="text1"/>
                <w:sz w:val="24"/>
                <w:szCs w:val="24"/>
                <w:lang w:eastAsia="th-TH"/>
              </w:rPr>
              <w:t>2569</w:t>
            </w:r>
          </w:p>
        </w:tc>
        <w:tc>
          <w:tcPr>
            <w:tcW w:w="1024" w:type="dxa"/>
            <w:vAlign w:val="bottom"/>
          </w:tcPr>
          <w:p w14:paraId="7AC839EB" w14:textId="20E513D8" w:rsidR="000E7DAF" w:rsidRPr="00B010A6" w:rsidRDefault="000E7DAF" w:rsidP="000E7DAF">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w:t>
            </w:r>
            <w:r>
              <w:rPr>
                <w:rFonts w:ascii="Browallia New" w:eastAsia="Arial Unicode MS" w:hAnsi="Browallia New" w:cs="Browallia New"/>
                <w:snapToGrid w:val="0"/>
                <w:sz w:val="24"/>
                <w:szCs w:val="24"/>
                <w:lang w:val="en-GB" w:eastAsia="th-TH"/>
              </w:rPr>
              <w:t>8</w:t>
            </w:r>
          </w:p>
        </w:tc>
      </w:tr>
      <w:tr w:rsidR="00A438D7" w:rsidRPr="00B010A6" w14:paraId="052D3C6E" w14:textId="77777777" w:rsidTr="00B010A6">
        <w:trPr>
          <w:tblHeader/>
        </w:trPr>
        <w:tc>
          <w:tcPr>
            <w:tcW w:w="4111" w:type="dxa"/>
            <w:vAlign w:val="bottom"/>
          </w:tcPr>
          <w:p w14:paraId="633A5F3C"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962" w:type="dxa"/>
            <w:vAlign w:val="bottom"/>
          </w:tcPr>
          <w:p w14:paraId="51646FC4" w14:textId="77777777" w:rsidR="00A438D7" w:rsidRPr="00B010A6" w:rsidRDefault="00A438D7" w:rsidP="00DC091D">
            <w:pPr>
              <w:pBdr>
                <w:bottom w:val="single" w:sz="4" w:space="1" w:color="auto"/>
              </w:pBdr>
              <w:tabs>
                <w:tab w:val="clear" w:pos="907"/>
                <w:tab w:val="right" w:pos="936"/>
              </w:tabs>
              <w:spacing w:line="240" w:lineRule="auto"/>
              <w:ind w:left="-137" w:right="-22"/>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z w:val="24"/>
                <w:szCs w:val="24"/>
                <w:cs/>
              </w:rPr>
              <w:t>ร้อยละ</w:t>
            </w:r>
          </w:p>
        </w:tc>
        <w:tc>
          <w:tcPr>
            <w:tcW w:w="936" w:type="dxa"/>
          </w:tcPr>
          <w:p w14:paraId="15208C6B" w14:textId="77777777" w:rsidR="00A438D7" w:rsidRPr="00B010A6"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z w:val="24"/>
                <w:szCs w:val="24"/>
                <w:cs/>
              </w:rPr>
              <w:t>ร้อยละ</w:t>
            </w:r>
          </w:p>
        </w:tc>
        <w:tc>
          <w:tcPr>
            <w:tcW w:w="1020" w:type="dxa"/>
            <w:vAlign w:val="bottom"/>
          </w:tcPr>
          <w:p w14:paraId="1CB7B306" w14:textId="77777777" w:rsidR="00A438D7" w:rsidRPr="00B010A6"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4E5BB1F7" w14:textId="77777777" w:rsidR="00A438D7" w:rsidRPr="00B010A6"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2EC720D5"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28434586"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37CEFDB9" w14:textId="77777777" w:rsidR="00A438D7" w:rsidRPr="00B010A6" w:rsidRDefault="00A438D7" w:rsidP="00DC091D">
            <w:pPr>
              <w:pBdr>
                <w:bottom w:val="single" w:sz="4" w:space="1" w:color="auto"/>
              </w:pBdr>
              <w:tabs>
                <w:tab w:val="right" w:pos="1064"/>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1AE86618"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60A16FEC"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4" w:type="dxa"/>
            <w:vAlign w:val="bottom"/>
          </w:tcPr>
          <w:p w14:paraId="2C4F9C55"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r>
      <w:tr w:rsidR="00A438D7" w:rsidRPr="00B010A6" w14:paraId="2ED90650" w14:textId="77777777" w:rsidTr="00B010A6">
        <w:trPr>
          <w:trHeight w:val="20"/>
          <w:tblHeader/>
        </w:trPr>
        <w:tc>
          <w:tcPr>
            <w:tcW w:w="4111" w:type="dxa"/>
            <w:vAlign w:val="bottom"/>
          </w:tcPr>
          <w:p w14:paraId="3373E961" w14:textId="77777777" w:rsidR="00A438D7" w:rsidRPr="00B010A6" w:rsidRDefault="00A438D7" w:rsidP="00DC091D">
            <w:pPr>
              <w:spacing w:line="240" w:lineRule="auto"/>
              <w:ind w:left="61"/>
              <w:rPr>
                <w:rFonts w:ascii="Browallia New" w:eastAsia="Arial Unicode MS" w:hAnsi="Browallia New" w:cs="Browallia New"/>
                <w:b/>
                <w:bCs/>
                <w:sz w:val="24"/>
                <w:szCs w:val="24"/>
              </w:rPr>
            </w:pPr>
          </w:p>
        </w:tc>
        <w:tc>
          <w:tcPr>
            <w:tcW w:w="962" w:type="dxa"/>
          </w:tcPr>
          <w:p w14:paraId="00CD0888"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936" w:type="dxa"/>
          </w:tcPr>
          <w:p w14:paraId="54CCF829"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65923EC"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34C3F0AC"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BF4CB74"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592DFA3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3E58226" w14:textId="77777777" w:rsidR="00A438D7" w:rsidRPr="00B010A6" w:rsidRDefault="00A438D7" w:rsidP="00DC091D">
            <w:pPr>
              <w:tabs>
                <w:tab w:val="decimal" w:pos="1064"/>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26BEC80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000D187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4" w:type="dxa"/>
            <w:vAlign w:val="bottom"/>
          </w:tcPr>
          <w:p w14:paraId="1170C8EE"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r>
      <w:tr w:rsidR="00A438D7" w:rsidRPr="00B010A6" w14:paraId="56B78E10" w14:textId="77777777" w:rsidTr="00B010A6">
        <w:tc>
          <w:tcPr>
            <w:tcW w:w="4111" w:type="dxa"/>
            <w:vAlign w:val="bottom"/>
          </w:tcPr>
          <w:p w14:paraId="56D406DE" w14:textId="77777777" w:rsidR="00A438D7" w:rsidRPr="00B010A6" w:rsidRDefault="00A438D7" w:rsidP="001C2892">
            <w:pPr>
              <w:spacing w:line="240" w:lineRule="auto"/>
              <w:rPr>
                <w:rFonts w:ascii="Browallia New" w:eastAsia="Arial Unicode MS" w:hAnsi="Browallia New" w:cs="Browallia New"/>
                <w:sz w:val="24"/>
                <w:szCs w:val="24"/>
                <w:cs/>
              </w:rPr>
            </w:pPr>
            <w:r w:rsidRPr="00B010A6">
              <w:rPr>
                <w:rFonts w:ascii="Browallia New" w:eastAsia="Arial Unicode MS" w:hAnsi="Browallia New" w:cs="Browallia New"/>
                <w:b/>
                <w:bCs/>
                <w:sz w:val="24"/>
                <w:szCs w:val="24"/>
                <w:cs/>
              </w:rPr>
              <w:t>บริษัทย่อยที่ดำเนินธุรกิจ</w:t>
            </w:r>
          </w:p>
        </w:tc>
        <w:tc>
          <w:tcPr>
            <w:tcW w:w="962" w:type="dxa"/>
          </w:tcPr>
          <w:p w14:paraId="1F18582E" w14:textId="77777777" w:rsidR="00A438D7" w:rsidRPr="00B010A6" w:rsidRDefault="00A438D7" w:rsidP="00DC091D">
            <w:pPr>
              <w:tabs>
                <w:tab w:val="clear" w:pos="227"/>
                <w:tab w:val="clear" w:pos="454"/>
                <w:tab w:val="clear" w:pos="680"/>
                <w:tab w:val="clear" w:pos="907"/>
                <w:tab w:val="decimal" w:pos="936"/>
              </w:tabs>
              <w:spacing w:line="240" w:lineRule="auto"/>
              <w:ind w:right="-94" w:hanging="67"/>
              <w:jc w:val="center"/>
              <w:rPr>
                <w:rFonts w:ascii="Browallia New" w:eastAsia="Arial Unicode MS" w:hAnsi="Browallia New" w:cs="Browallia New"/>
                <w:spacing w:val="-4"/>
                <w:sz w:val="24"/>
                <w:szCs w:val="24"/>
              </w:rPr>
            </w:pPr>
          </w:p>
        </w:tc>
        <w:tc>
          <w:tcPr>
            <w:tcW w:w="936" w:type="dxa"/>
          </w:tcPr>
          <w:p w14:paraId="03FB94E9" w14:textId="77777777" w:rsidR="00A438D7" w:rsidRPr="00B010A6"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4"/>
                <w:sz w:val="24"/>
                <w:szCs w:val="24"/>
              </w:rPr>
            </w:pPr>
          </w:p>
        </w:tc>
        <w:tc>
          <w:tcPr>
            <w:tcW w:w="1020" w:type="dxa"/>
            <w:tcBorders>
              <w:top w:val="nil"/>
              <w:left w:val="nil"/>
              <w:bottom w:val="nil"/>
              <w:right w:val="nil"/>
            </w:tcBorders>
            <w:vAlign w:val="bottom"/>
          </w:tcPr>
          <w:p w14:paraId="658C6AF6"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1" w:type="dxa"/>
            <w:vAlign w:val="bottom"/>
          </w:tcPr>
          <w:p w14:paraId="56F041AC"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bottom"/>
          </w:tcPr>
          <w:p w14:paraId="5A144950"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1" w:type="dxa"/>
            <w:vAlign w:val="bottom"/>
          </w:tcPr>
          <w:p w14:paraId="574D5622"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center"/>
          </w:tcPr>
          <w:p w14:paraId="4CEE288C" w14:textId="77777777" w:rsidR="00A438D7" w:rsidRPr="00B010A6" w:rsidRDefault="00A438D7" w:rsidP="00DC091D">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center"/>
          </w:tcPr>
          <w:p w14:paraId="679666A9"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bottom"/>
          </w:tcPr>
          <w:p w14:paraId="0FED5F81"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20757FE1"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r>
      <w:tr w:rsidR="007F74CE" w:rsidRPr="00B010A6" w14:paraId="03BD2C77" w14:textId="77777777">
        <w:trPr>
          <w:trHeight w:val="77"/>
        </w:trPr>
        <w:tc>
          <w:tcPr>
            <w:tcW w:w="4111" w:type="dxa"/>
          </w:tcPr>
          <w:p w14:paraId="416DFD47" w14:textId="0728FD25" w:rsidR="007F74CE" w:rsidRPr="00B010A6" w:rsidRDefault="007F74CE" w:rsidP="007F74CE">
            <w:pPr>
              <w:spacing w:line="240" w:lineRule="auto"/>
              <w:ind w:left="121" w:right="-198" w:hanging="121"/>
              <w:rPr>
                <w:rFonts w:ascii="Browallia New" w:eastAsia="Arial Unicode MS" w:hAnsi="Browallia New" w:cs="Browallia New"/>
                <w:color w:val="000000" w:themeColor="text1"/>
                <w:spacing w:val="-6"/>
                <w:sz w:val="24"/>
                <w:szCs w:val="24"/>
              </w:rPr>
            </w:pPr>
            <w:r w:rsidRPr="00B010A6">
              <w:rPr>
                <w:rFonts w:ascii="Browallia New" w:hAnsi="Browallia New" w:cs="Browallia New"/>
                <w:color w:val="000000" w:themeColor="text1"/>
                <w:spacing w:val="-6"/>
                <w:sz w:val="24"/>
                <w:szCs w:val="24"/>
                <w:cs/>
              </w:rPr>
              <w:t xml:space="preserve">บริษัท กิฟท์ </w:t>
            </w:r>
            <w:proofErr w:type="spellStart"/>
            <w:r w:rsidRPr="00B010A6">
              <w:rPr>
                <w:rFonts w:ascii="Browallia New" w:hAnsi="Browallia New" w:cs="Browallia New"/>
                <w:color w:val="000000" w:themeColor="text1"/>
                <w:spacing w:val="-6"/>
                <w:sz w:val="24"/>
                <w:szCs w:val="24"/>
                <w:cs/>
              </w:rPr>
              <w:t>ฮอสพิ</w:t>
            </w:r>
            <w:proofErr w:type="spellEnd"/>
            <w:r w:rsidRPr="00B010A6">
              <w:rPr>
                <w:rFonts w:ascii="Browallia New" w:hAnsi="Browallia New" w:cs="Browallia New"/>
                <w:color w:val="000000" w:themeColor="text1"/>
                <w:spacing w:val="-6"/>
                <w:sz w:val="24"/>
                <w:szCs w:val="24"/>
                <w:cs/>
              </w:rPr>
              <w:t>ทอลลิตี้ จำกัด</w:t>
            </w:r>
          </w:p>
        </w:tc>
        <w:tc>
          <w:tcPr>
            <w:tcW w:w="962" w:type="dxa"/>
            <w:vAlign w:val="bottom"/>
          </w:tcPr>
          <w:p w14:paraId="339A5A45" w14:textId="0F76A76C" w:rsidR="007F74CE" w:rsidRPr="00B010A6" w:rsidRDefault="003B017C"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936" w:type="dxa"/>
            <w:vAlign w:val="bottom"/>
          </w:tcPr>
          <w:p w14:paraId="4385DBDD" w14:textId="02A83C6A"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1020" w:type="dxa"/>
            <w:tcBorders>
              <w:top w:val="nil"/>
              <w:left w:val="nil"/>
              <w:bottom w:val="nil"/>
              <w:right w:val="nil"/>
            </w:tcBorders>
          </w:tcPr>
          <w:p w14:paraId="01507C1D" w14:textId="3FFC7C3E" w:rsidR="007F74CE" w:rsidRPr="00C31EF8" w:rsidRDefault="003B017C" w:rsidP="007F74CE">
            <w:pPr>
              <w:tabs>
                <w:tab w:val="decimal" w:pos="936"/>
              </w:tabs>
              <w:spacing w:line="240" w:lineRule="auto"/>
              <w:ind w:right="-72"/>
              <w:jc w:val="right"/>
              <w:rPr>
                <w:rFonts w:ascii="Browallia New" w:eastAsia="Arial Unicode MS" w:hAnsi="Browallia New" w:cs="Browallia New"/>
                <w:spacing w:val="-4"/>
                <w:sz w:val="24"/>
                <w:szCs w:val="24"/>
              </w:rPr>
            </w:pPr>
            <w:r w:rsidRPr="00420FD7">
              <w:rPr>
                <w:rFonts w:ascii="Browallia New" w:hAnsi="Browallia New" w:cs="Browallia New"/>
                <w:spacing w:val="-5"/>
                <w:sz w:val="24"/>
                <w:szCs w:val="24"/>
              </w:rPr>
              <w:t>50,000</w:t>
            </w:r>
          </w:p>
        </w:tc>
        <w:tc>
          <w:tcPr>
            <w:tcW w:w="1021" w:type="dxa"/>
          </w:tcPr>
          <w:p w14:paraId="07B61B50" w14:textId="221A4B53" w:rsidR="007F74CE" w:rsidRPr="00C31EF8" w:rsidRDefault="007F74CE" w:rsidP="007F74CE">
            <w:pPr>
              <w:tabs>
                <w:tab w:val="decimal" w:pos="936"/>
              </w:tabs>
              <w:spacing w:line="240" w:lineRule="auto"/>
              <w:ind w:right="-72"/>
              <w:jc w:val="right"/>
              <w:rPr>
                <w:rFonts w:ascii="Browallia New" w:eastAsia="Arial Unicode MS" w:hAnsi="Browallia New" w:cs="Browallia New"/>
                <w:spacing w:val="-4"/>
                <w:sz w:val="24"/>
                <w:szCs w:val="24"/>
              </w:rPr>
            </w:pPr>
            <w:r w:rsidRPr="00420FD7">
              <w:rPr>
                <w:rFonts w:ascii="Browallia New" w:hAnsi="Browallia New" w:cs="Browallia New"/>
                <w:spacing w:val="-5"/>
                <w:sz w:val="24"/>
                <w:szCs w:val="24"/>
              </w:rPr>
              <w:t>50,000</w:t>
            </w:r>
          </w:p>
        </w:tc>
        <w:tc>
          <w:tcPr>
            <w:tcW w:w="1020" w:type="dxa"/>
            <w:tcBorders>
              <w:top w:val="nil"/>
              <w:left w:val="nil"/>
              <w:bottom w:val="nil"/>
              <w:right w:val="nil"/>
            </w:tcBorders>
            <w:vAlign w:val="bottom"/>
          </w:tcPr>
          <w:p w14:paraId="70427712" w14:textId="2EF62D5A" w:rsidR="007F74CE" w:rsidRPr="00C31EF8" w:rsidRDefault="003B017C" w:rsidP="007F74CE">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49,798</w:t>
            </w:r>
          </w:p>
        </w:tc>
        <w:tc>
          <w:tcPr>
            <w:tcW w:w="1021" w:type="dxa"/>
            <w:vAlign w:val="bottom"/>
          </w:tcPr>
          <w:p w14:paraId="40DEDCEC" w14:textId="0C6AAF41"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49,798</w:t>
            </w:r>
          </w:p>
        </w:tc>
        <w:tc>
          <w:tcPr>
            <w:tcW w:w="1020" w:type="dxa"/>
            <w:tcBorders>
              <w:top w:val="nil"/>
              <w:left w:val="nil"/>
              <w:bottom w:val="nil"/>
              <w:right w:val="nil"/>
            </w:tcBorders>
            <w:vAlign w:val="bottom"/>
          </w:tcPr>
          <w:p w14:paraId="40CE10D7" w14:textId="5778F863" w:rsidR="007F74CE" w:rsidRPr="00C31EF8" w:rsidRDefault="003B017C" w:rsidP="007F74CE">
            <w:pPr>
              <w:tabs>
                <w:tab w:val="decimal" w:pos="936"/>
              </w:tabs>
              <w:spacing w:line="240" w:lineRule="auto"/>
              <w:ind w:left="-29" w:right="-72"/>
              <w:jc w:val="right"/>
              <w:rPr>
                <w:rFonts w:ascii="Browallia New" w:eastAsia="Arial Unicode MS" w:hAnsi="Browallia New" w:cs="Browallia New"/>
                <w:spacing w:val="-4"/>
                <w:sz w:val="24"/>
                <w:szCs w:val="24"/>
              </w:rPr>
            </w:pPr>
            <w:r w:rsidRPr="00741112">
              <w:rPr>
                <w:rFonts w:ascii="Browallia New" w:hAnsi="Browallia New" w:cs="Browallia New"/>
                <w:spacing w:val="-5"/>
                <w:sz w:val="24"/>
                <w:szCs w:val="24"/>
              </w:rPr>
              <w:t>(49,798)</w:t>
            </w:r>
          </w:p>
        </w:tc>
        <w:tc>
          <w:tcPr>
            <w:tcW w:w="1021" w:type="dxa"/>
            <w:tcBorders>
              <w:top w:val="nil"/>
              <w:left w:val="nil"/>
              <w:bottom w:val="nil"/>
              <w:right w:val="nil"/>
            </w:tcBorders>
            <w:vAlign w:val="bottom"/>
          </w:tcPr>
          <w:p w14:paraId="3C68F068" w14:textId="2808E5AB"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rPr>
            </w:pPr>
            <w:r w:rsidRPr="00741112">
              <w:rPr>
                <w:rFonts w:ascii="Browallia New" w:hAnsi="Browallia New" w:cs="Browallia New"/>
                <w:spacing w:val="-5"/>
                <w:sz w:val="24"/>
                <w:szCs w:val="24"/>
              </w:rPr>
              <w:t>(49,798)</w:t>
            </w:r>
          </w:p>
        </w:tc>
        <w:tc>
          <w:tcPr>
            <w:tcW w:w="1020" w:type="dxa"/>
            <w:tcBorders>
              <w:top w:val="nil"/>
              <w:left w:val="nil"/>
              <w:bottom w:val="nil"/>
              <w:right w:val="nil"/>
            </w:tcBorders>
            <w:vAlign w:val="bottom"/>
          </w:tcPr>
          <w:p w14:paraId="20DB99A1" w14:textId="0BEA631C" w:rsidR="007F74CE" w:rsidRPr="00C31EF8" w:rsidRDefault="003B017C"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hAnsi="Browallia New" w:cs="Browallia New"/>
                <w:spacing w:val="-5"/>
                <w:sz w:val="24"/>
                <w:szCs w:val="24"/>
              </w:rPr>
              <w:t>-</w:t>
            </w:r>
          </w:p>
        </w:tc>
        <w:tc>
          <w:tcPr>
            <w:tcW w:w="1024" w:type="dxa"/>
            <w:vAlign w:val="bottom"/>
          </w:tcPr>
          <w:p w14:paraId="23A172C8" w14:textId="315E6E7A" w:rsidR="007F74CE" w:rsidRPr="00C31EF8" w:rsidRDefault="007F74CE" w:rsidP="007F74CE">
            <w:pPr>
              <w:tabs>
                <w:tab w:val="decimal" w:pos="936"/>
              </w:tabs>
              <w:spacing w:line="240" w:lineRule="auto"/>
              <w:ind w:right="-72"/>
              <w:jc w:val="right"/>
              <w:rPr>
                <w:rFonts w:ascii="Browallia New" w:eastAsia="Arial Unicode MS" w:hAnsi="Browallia New" w:cs="Browallia New"/>
                <w:spacing w:val="-4"/>
                <w:sz w:val="24"/>
                <w:szCs w:val="24"/>
              </w:rPr>
            </w:pPr>
            <w:r w:rsidRPr="005D4CC7">
              <w:rPr>
                <w:rFonts w:ascii="Browallia New" w:hAnsi="Browallia New" w:cs="Browallia New"/>
                <w:spacing w:val="-5"/>
                <w:sz w:val="24"/>
                <w:szCs w:val="24"/>
              </w:rPr>
              <w:t>-</w:t>
            </w:r>
          </w:p>
        </w:tc>
      </w:tr>
      <w:tr w:rsidR="007F74CE" w:rsidRPr="00B010A6" w14:paraId="11956419" w14:textId="77777777">
        <w:trPr>
          <w:trHeight w:val="171"/>
        </w:trPr>
        <w:tc>
          <w:tcPr>
            <w:tcW w:w="4111" w:type="dxa"/>
          </w:tcPr>
          <w:p w14:paraId="69F74AFC" w14:textId="15A42B33" w:rsidR="007F74CE" w:rsidRPr="00B010A6" w:rsidRDefault="007F74CE" w:rsidP="007F74CE">
            <w:pPr>
              <w:spacing w:line="240" w:lineRule="auto"/>
              <w:ind w:left="121" w:right="-198" w:hanging="121"/>
              <w:rPr>
                <w:rFonts w:ascii="Browallia New" w:eastAsia="Arial Unicode MS" w:hAnsi="Browallia New" w:cs="Browallia New"/>
                <w:color w:val="000000" w:themeColor="text1"/>
                <w:spacing w:val="-4"/>
                <w:sz w:val="24"/>
                <w:szCs w:val="24"/>
              </w:rPr>
            </w:pPr>
            <w:r w:rsidRPr="00B010A6">
              <w:rPr>
                <w:rFonts w:ascii="Browallia New" w:hAnsi="Browallia New" w:cs="Browallia New"/>
                <w:color w:val="000000" w:themeColor="text1"/>
                <w:spacing w:val="-4"/>
                <w:sz w:val="24"/>
                <w:szCs w:val="24"/>
                <w:cs/>
              </w:rPr>
              <w:t xml:space="preserve">บริษัท </w:t>
            </w:r>
            <w:proofErr w:type="spellStart"/>
            <w:r w:rsidRPr="00B010A6">
              <w:rPr>
                <w:rFonts w:ascii="Browallia New" w:hAnsi="Browallia New" w:cs="Browallia New"/>
                <w:color w:val="000000" w:themeColor="text1"/>
                <w:spacing w:val="-4"/>
                <w:sz w:val="24"/>
                <w:szCs w:val="24"/>
                <w:cs/>
              </w:rPr>
              <w:t>เพ็ท</w:t>
            </w:r>
            <w:proofErr w:type="spellEnd"/>
            <w:r w:rsidRPr="00B010A6">
              <w:rPr>
                <w:rFonts w:ascii="Browallia New" w:hAnsi="Browallia New" w:cs="Browallia New"/>
                <w:color w:val="000000" w:themeColor="text1"/>
                <w:spacing w:val="-4"/>
                <w:sz w:val="24"/>
                <w:szCs w:val="24"/>
                <w:cs/>
              </w:rPr>
              <w:t xml:space="preserve">ออล จำกัด </w:t>
            </w:r>
          </w:p>
        </w:tc>
        <w:tc>
          <w:tcPr>
            <w:tcW w:w="962" w:type="dxa"/>
            <w:vAlign w:val="bottom"/>
          </w:tcPr>
          <w:p w14:paraId="4F0496B0" w14:textId="56019E31" w:rsidR="007F74CE" w:rsidRPr="00B010A6" w:rsidRDefault="003B017C"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99.98</w:t>
            </w:r>
          </w:p>
        </w:tc>
        <w:tc>
          <w:tcPr>
            <w:tcW w:w="936" w:type="dxa"/>
            <w:vAlign w:val="bottom"/>
          </w:tcPr>
          <w:p w14:paraId="7E15C26A" w14:textId="0B224E0E"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99.98</w:t>
            </w:r>
          </w:p>
        </w:tc>
        <w:tc>
          <w:tcPr>
            <w:tcW w:w="1020" w:type="dxa"/>
            <w:tcBorders>
              <w:top w:val="nil"/>
              <w:left w:val="nil"/>
              <w:bottom w:val="nil"/>
              <w:right w:val="nil"/>
            </w:tcBorders>
          </w:tcPr>
          <w:p w14:paraId="23D04C9A" w14:textId="543738AE" w:rsidR="007F74CE" w:rsidRPr="00C31EF8" w:rsidRDefault="003B017C"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420FD7">
              <w:rPr>
                <w:rFonts w:ascii="Browallia New" w:hAnsi="Browallia New" w:cs="Browallia New"/>
                <w:spacing w:val="-5"/>
                <w:sz w:val="24"/>
                <w:szCs w:val="24"/>
              </w:rPr>
              <w:t>5,000</w:t>
            </w:r>
          </w:p>
        </w:tc>
        <w:tc>
          <w:tcPr>
            <w:tcW w:w="1021" w:type="dxa"/>
          </w:tcPr>
          <w:p w14:paraId="09177F99" w14:textId="65C8869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420FD7">
              <w:rPr>
                <w:rFonts w:ascii="Browallia New" w:hAnsi="Browallia New" w:cs="Browallia New"/>
                <w:spacing w:val="-5"/>
                <w:sz w:val="24"/>
                <w:szCs w:val="24"/>
              </w:rPr>
              <w:t>5,000</w:t>
            </w:r>
          </w:p>
        </w:tc>
        <w:tc>
          <w:tcPr>
            <w:tcW w:w="1020" w:type="dxa"/>
            <w:tcBorders>
              <w:top w:val="nil"/>
              <w:left w:val="nil"/>
              <w:bottom w:val="nil"/>
              <w:right w:val="nil"/>
            </w:tcBorders>
            <w:vAlign w:val="bottom"/>
          </w:tcPr>
          <w:p w14:paraId="6586C747" w14:textId="3536934A" w:rsidR="007F74CE" w:rsidRPr="00C31EF8" w:rsidRDefault="003B017C"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5,002</w:t>
            </w:r>
          </w:p>
        </w:tc>
        <w:tc>
          <w:tcPr>
            <w:tcW w:w="1021" w:type="dxa"/>
            <w:vAlign w:val="bottom"/>
          </w:tcPr>
          <w:p w14:paraId="7E97DF8E" w14:textId="73D20F7A"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5,002</w:t>
            </w:r>
          </w:p>
        </w:tc>
        <w:tc>
          <w:tcPr>
            <w:tcW w:w="1020" w:type="dxa"/>
            <w:tcBorders>
              <w:top w:val="nil"/>
              <w:left w:val="nil"/>
              <w:bottom w:val="nil"/>
              <w:right w:val="nil"/>
            </w:tcBorders>
            <w:vAlign w:val="bottom"/>
          </w:tcPr>
          <w:p w14:paraId="236858F4" w14:textId="56DDD0B8" w:rsidR="007F74CE" w:rsidRPr="00C31EF8" w:rsidRDefault="003B017C" w:rsidP="007F74CE">
            <w:pPr>
              <w:tabs>
                <w:tab w:val="clear" w:pos="680"/>
                <w:tab w:val="left" w:pos="500"/>
                <w:tab w:val="decimal" w:pos="1066"/>
              </w:tabs>
              <w:spacing w:line="240" w:lineRule="auto"/>
              <w:ind w:right="-72"/>
              <w:jc w:val="right"/>
              <w:rPr>
                <w:rFonts w:ascii="Browallia New" w:eastAsia="Arial Unicode MS" w:hAnsi="Browallia New" w:cs="Browallia New"/>
                <w:spacing w:val="-4"/>
                <w:sz w:val="24"/>
                <w:szCs w:val="24"/>
                <w:lang w:val="en-GB"/>
              </w:rPr>
            </w:pPr>
            <w:r w:rsidRPr="00741112">
              <w:rPr>
                <w:rFonts w:ascii="Browallia New" w:hAnsi="Browallia New" w:cs="Browallia New"/>
                <w:spacing w:val="-5"/>
                <w:sz w:val="24"/>
                <w:szCs w:val="24"/>
              </w:rPr>
              <w:t>(183)</w:t>
            </w:r>
          </w:p>
        </w:tc>
        <w:tc>
          <w:tcPr>
            <w:tcW w:w="1021" w:type="dxa"/>
            <w:tcBorders>
              <w:top w:val="nil"/>
              <w:left w:val="nil"/>
              <w:bottom w:val="nil"/>
              <w:right w:val="nil"/>
            </w:tcBorders>
            <w:vAlign w:val="bottom"/>
          </w:tcPr>
          <w:p w14:paraId="7529409C" w14:textId="785F880A"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rPr>
            </w:pPr>
            <w:r w:rsidRPr="00741112">
              <w:rPr>
                <w:rFonts w:ascii="Browallia New" w:hAnsi="Browallia New" w:cs="Browallia New"/>
                <w:spacing w:val="-5"/>
                <w:sz w:val="24"/>
                <w:szCs w:val="24"/>
              </w:rPr>
              <w:t>(183)</w:t>
            </w:r>
          </w:p>
        </w:tc>
        <w:tc>
          <w:tcPr>
            <w:tcW w:w="1020" w:type="dxa"/>
            <w:tcBorders>
              <w:top w:val="nil"/>
              <w:left w:val="nil"/>
              <w:bottom w:val="nil"/>
              <w:right w:val="nil"/>
            </w:tcBorders>
            <w:vAlign w:val="bottom"/>
          </w:tcPr>
          <w:p w14:paraId="4AA094CF" w14:textId="39E8E2CB" w:rsidR="007F74CE" w:rsidRPr="00C31EF8" w:rsidRDefault="003B017C"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hAnsi="Browallia New" w:cs="Browallia New"/>
                <w:spacing w:val="-5"/>
                <w:sz w:val="24"/>
                <w:szCs w:val="24"/>
              </w:rPr>
              <w:t>4,819</w:t>
            </w:r>
          </w:p>
        </w:tc>
        <w:tc>
          <w:tcPr>
            <w:tcW w:w="1024" w:type="dxa"/>
            <w:vAlign w:val="bottom"/>
          </w:tcPr>
          <w:p w14:paraId="0D79B806" w14:textId="0EC1013C" w:rsidR="007F74CE" w:rsidRPr="00C31EF8" w:rsidRDefault="007F74CE" w:rsidP="007F74CE">
            <w:pPr>
              <w:tabs>
                <w:tab w:val="decimal" w:pos="936"/>
              </w:tabs>
              <w:spacing w:line="240" w:lineRule="auto"/>
              <w:ind w:right="-72"/>
              <w:jc w:val="right"/>
              <w:rPr>
                <w:rFonts w:ascii="Browallia New" w:eastAsia="Arial Unicode MS" w:hAnsi="Browallia New" w:cs="Browallia New"/>
                <w:spacing w:val="-4"/>
                <w:sz w:val="24"/>
                <w:szCs w:val="24"/>
                <w:lang w:val="en-GB"/>
              </w:rPr>
            </w:pPr>
            <w:r w:rsidRPr="005D4CC7">
              <w:rPr>
                <w:rFonts w:ascii="Browallia New" w:hAnsi="Browallia New" w:cs="Browallia New"/>
                <w:spacing w:val="-5"/>
                <w:sz w:val="24"/>
                <w:szCs w:val="24"/>
              </w:rPr>
              <w:t>4,819</w:t>
            </w:r>
          </w:p>
        </w:tc>
      </w:tr>
      <w:tr w:rsidR="007F74CE" w:rsidRPr="00B010A6" w14:paraId="200A166D" w14:textId="77777777">
        <w:tc>
          <w:tcPr>
            <w:tcW w:w="4111" w:type="dxa"/>
            <w:vAlign w:val="bottom"/>
          </w:tcPr>
          <w:p w14:paraId="2B2DC31D" w14:textId="77777777" w:rsidR="007F74CE" w:rsidRPr="00B010A6" w:rsidRDefault="007F74CE" w:rsidP="007F74CE">
            <w:pPr>
              <w:spacing w:line="240" w:lineRule="auto"/>
              <w:rPr>
                <w:rFonts w:ascii="Browallia New" w:eastAsia="Arial Unicode MS" w:hAnsi="Browallia New" w:cs="Browallia New"/>
                <w:sz w:val="24"/>
                <w:szCs w:val="24"/>
                <w:cs/>
              </w:rPr>
            </w:pPr>
            <w:r w:rsidRPr="00B010A6">
              <w:rPr>
                <w:rFonts w:ascii="Browallia New" w:hAnsi="Browallia New" w:cs="Browallia New"/>
                <w:spacing w:val="-5"/>
                <w:sz w:val="24"/>
                <w:szCs w:val="24"/>
                <w:cs/>
              </w:rPr>
              <w:t xml:space="preserve">บริษัท </w:t>
            </w:r>
            <w:proofErr w:type="spellStart"/>
            <w:r w:rsidRPr="00B010A6">
              <w:rPr>
                <w:rFonts w:ascii="Browallia New" w:hAnsi="Browallia New" w:cs="Browallia New"/>
                <w:spacing w:val="-5"/>
                <w:sz w:val="24"/>
                <w:szCs w:val="24"/>
                <w:cs/>
              </w:rPr>
              <w:t>อะ</w:t>
            </w:r>
            <w:proofErr w:type="spellEnd"/>
            <w:r w:rsidRPr="00B010A6">
              <w:rPr>
                <w:rFonts w:ascii="Browallia New" w:hAnsi="Browallia New" w:cs="Browallia New"/>
                <w:spacing w:val="-5"/>
                <w:sz w:val="24"/>
                <w:szCs w:val="24"/>
                <w:cs/>
              </w:rPr>
              <w:t>ลอตเท</w:t>
            </w:r>
            <w:proofErr w:type="spellStart"/>
            <w:r w:rsidRPr="00B010A6">
              <w:rPr>
                <w:rFonts w:ascii="Browallia New" w:hAnsi="Browallia New" w:cs="Browallia New"/>
                <w:spacing w:val="-5"/>
                <w:sz w:val="24"/>
                <w:szCs w:val="24"/>
                <w:cs/>
              </w:rPr>
              <w:t>็ค</w:t>
            </w:r>
            <w:proofErr w:type="spellEnd"/>
            <w:r w:rsidRPr="00B010A6">
              <w:rPr>
                <w:rFonts w:ascii="Browallia New" w:hAnsi="Browallia New" w:cs="Browallia New"/>
                <w:spacing w:val="-5"/>
                <w:sz w:val="24"/>
                <w:szCs w:val="24"/>
                <w:cs/>
              </w:rPr>
              <w:t xml:space="preserve"> จำกัด</w:t>
            </w:r>
          </w:p>
        </w:tc>
        <w:tc>
          <w:tcPr>
            <w:tcW w:w="962" w:type="dxa"/>
            <w:vAlign w:val="bottom"/>
          </w:tcPr>
          <w:p w14:paraId="15A2F393" w14:textId="171EB457" w:rsidR="007F74CE" w:rsidRPr="00B010A6" w:rsidRDefault="003B017C"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40.00</w:t>
            </w:r>
          </w:p>
        </w:tc>
        <w:tc>
          <w:tcPr>
            <w:tcW w:w="936" w:type="dxa"/>
            <w:vAlign w:val="bottom"/>
          </w:tcPr>
          <w:p w14:paraId="2766FF2F" w14:textId="3E19349F"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40.00</w:t>
            </w:r>
          </w:p>
        </w:tc>
        <w:tc>
          <w:tcPr>
            <w:tcW w:w="1020" w:type="dxa"/>
            <w:tcBorders>
              <w:top w:val="nil"/>
              <w:left w:val="nil"/>
              <w:bottom w:val="nil"/>
              <w:right w:val="nil"/>
            </w:tcBorders>
          </w:tcPr>
          <w:p w14:paraId="35586B11" w14:textId="6586431A" w:rsidR="007F74CE" w:rsidRPr="00C31EF8" w:rsidRDefault="003B017C" w:rsidP="007F74CE">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420FD7">
              <w:rPr>
                <w:rFonts w:ascii="Browallia New" w:hAnsi="Browallia New" w:cs="Browallia New"/>
                <w:spacing w:val="-5"/>
                <w:sz w:val="24"/>
                <w:szCs w:val="24"/>
              </w:rPr>
              <w:t>195,000</w:t>
            </w:r>
          </w:p>
        </w:tc>
        <w:tc>
          <w:tcPr>
            <w:tcW w:w="1021" w:type="dxa"/>
          </w:tcPr>
          <w:p w14:paraId="1C103F79" w14:textId="58E04E15" w:rsidR="007F74CE" w:rsidRPr="00C31EF8" w:rsidRDefault="007F74CE" w:rsidP="007F74CE">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420FD7">
              <w:rPr>
                <w:rFonts w:ascii="Browallia New" w:hAnsi="Browallia New" w:cs="Browallia New"/>
                <w:spacing w:val="-5"/>
                <w:sz w:val="24"/>
                <w:szCs w:val="24"/>
              </w:rPr>
              <w:t>195,000</w:t>
            </w:r>
          </w:p>
        </w:tc>
        <w:tc>
          <w:tcPr>
            <w:tcW w:w="1020" w:type="dxa"/>
            <w:tcBorders>
              <w:top w:val="nil"/>
              <w:left w:val="nil"/>
              <w:bottom w:val="nil"/>
              <w:right w:val="nil"/>
            </w:tcBorders>
            <w:vAlign w:val="bottom"/>
          </w:tcPr>
          <w:p w14:paraId="365FC5B2" w14:textId="09BD3D33" w:rsidR="007F74CE" w:rsidRPr="00C31EF8" w:rsidRDefault="003B017C" w:rsidP="007F74CE">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1" w:type="dxa"/>
            <w:vAlign w:val="bottom"/>
          </w:tcPr>
          <w:p w14:paraId="1330151C" w14:textId="5CA8A45E" w:rsidR="007F74CE" w:rsidRPr="00C31EF8" w:rsidRDefault="007F74CE" w:rsidP="007F74CE">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0" w:type="dxa"/>
            <w:vAlign w:val="bottom"/>
          </w:tcPr>
          <w:p w14:paraId="36A685AD" w14:textId="169D0C1F" w:rsidR="007F74CE" w:rsidRPr="00C31EF8" w:rsidRDefault="003B017C" w:rsidP="007F74CE">
            <w:pPr>
              <w:pBdr>
                <w:bottom w:val="single" w:sz="4" w:space="1" w:color="auto"/>
              </w:pBdr>
              <w:tabs>
                <w:tab w:val="decimal" w:pos="936"/>
              </w:tabs>
              <w:spacing w:line="240" w:lineRule="auto"/>
              <w:ind w:left="-29" w:right="-72"/>
              <w:jc w:val="right"/>
              <w:rPr>
                <w:rFonts w:ascii="Browallia New" w:eastAsia="Arial Unicode MS" w:hAnsi="Browallia New" w:cs="Browallia New"/>
                <w:sz w:val="24"/>
                <w:szCs w:val="24"/>
              </w:rPr>
            </w:pPr>
            <w:r w:rsidRPr="00741112">
              <w:rPr>
                <w:rFonts w:ascii="Browallia New" w:hAnsi="Browallia New" w:cs="Browallia New"/>
                <w:spacing w:val="-5"/>
                <w:sz w:val="24"/>
                <w:szCs w:val="24"/>
              </w:rPr>
              <w:t>-</w:t>
            </w:r>
          </w:p>
        </w:tc>
        <w:tc>
          <w:tcPr>
            <w:tcW w:w="1021" w:type="dxa"/>
            <w:vAlign w:val="bottom"/>
          </w:tcPr>
          <w:p w14:paraId="2D6301A9" w14:textId="03F2ED4F" w:rsidR="007F74CE" w:rsidRPr="00C31EF8" w:rsidRDefault="007F74CE" w:rsidP="007F74CE">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rPr>
            </w:pPr>
            <w:r w:rsidRPr="00741112">
              <w:rPr>
                <w:rFonts w:ascii="Browallia New" w:hAnsi="Browallia New" w:cs="Browallia New"/>
                <w:spacing w:val="-5"/>
                <w:sz w:val="24"/>
                <w:szCs w:val="24"/>
              </w:rPr>
              <w:t>-</w:t>
            </w:r>
          </w:p>
        </w:tc>
        <w:tc>
          <w:tcPr>
            <w:tcW w:w="1020" w:type="dxa"/>
            <w:tcBorders>
              <w:top w:val="nil"/>
              <w:left w:val="nil"/>
              <w:bottom w:val="nil"/>
              <w:right w:val="nil"/>
            </w:tcBorders>
            <w:vAlign w:val="bottom"/>
          </w:tcPr>
          <w:p w14:paraId="4A4372A1" w14:textId="3651535F" w:rsidR="007F74CE" w:rsidRPr="00C31EF8" w:rsidRDefault="003B017C" w:rsidP="007F74CE">
            <w:pPr>
              <w:pBdr>
                <w:bottom w:val="single" w:sz="4"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5D4CC7">
              <w:rPr>
                <w:rFonts w:ascii="Browallia New" w:hAnsi="Browallia New" w:cs="Browallia New"/>
                <w:spacing w:val="-5"/>
                <w:sz w:val="24"/>
                <w:szCs w:val="24"/>
              </w:rPr>
              <w:t>625,900</w:t>
            </w:r>
          </w:p>
        </w:tc>
        <w:tc>
          <w:tcPr>
            <w:tcW w:w="1024" w:type="dxa"/>
            <w:vAlign w:val="bottom"/>
          </w:tcPr>
          <w:p w14:paraId="18917A36" w14:textId="1D591624" w:rsidR="007F74CE" w:rsidRPr="00C31EF8" w:rsidRDefault="007F74CE" w:rsidP="007F74CE">
            <w:pPr>
              <w:pBdr>
                <w:bottom w:val="single" w:sz="4"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5D4CC7">
              <w:rPr>
                <w:rFonts w:ascii="Browallia New" w:hAnsi="Browallia New" w:cs="Browallia New"/>
                <w:spacing w:val="-5"/>
                <w:sz w:val="24"/>
                <w:szCs w:val="24"/>
              </w:rPr>
              <w:t>625,900</w:t>
            </w:r>
          </w:p>
        </w:tc>
      </w:tr>
      <w:tr w:rsidR="007F74CE" w:rsidRPr="00B010A6" w14:paraId="6BAD5524" w14:textId="77777777">
        <w:tc>
          <w:tcPr>
            <w:tcW w:w="4111" w:type="dxa"/>
            <w:vAlign w:val="bottom"/>
          </w:tcPr>
          <w:p w14:paraId="3E0B1EE7" w14:textId="77777777" w:rsidR="007F74CE" w:rsidRPr="00B010A6" w:rsidRDefault="007F74CE" w:rsidP="007F74CE">
            <w:pPr>
              <w:spacing w:line="240" w:lineRule="auto"/>
              <w:rPr>
                <w:rFonts w:ascii="Browallia New" w:eastAsia="Arial Unicode MS" w:hAnsi="Browallia New" w:cs="Browallia New"/>
                <w:sz w:val="24"/>
                <w:szCs w:val="24"/>
              </w:rPr>
            </w:pPr>
            <w:r w:rsidRPr="00B010A6">
              <w:rPr>
                <w:rFonts w:ascii="Browallia New" w:eastAsia="Arial Unicode MS" w:hAnsi="Browallia New" w:cs="Browallia New"/>
                <w:b/>
                <w:bCs/>
                <w:sz w:val="24"/>
                <w:szCs w:val="24"/>
                <w:cs/>
              </w:rPr>
              <w:t>รวมบริษัทย่อย</w:t>
            </w:r>
          </w:p>
        </w:tc>
        <w:tc>
          <w:tcPr>
            <w:tcW w:w="962" w:type="dxa"/>
            <w:vAlign w:val="bottom"/>
          </w:tcPr>
          <w:p w14:paraId="4BAD4C73"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525AAB06"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tcPr>
          <w:p w14:paraId="7B5FD773" w14:textId="6AC918C1" w:rsidR="007F74CE" w:rsidRPr="00C31EF8" w:rsidRDefault="003B017C"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420FD7">
              <w:rPr>
                <w:rFonts w:ascii="Browallia New" w:hAnsi="Browallia New" w:cs="Browallia New"/>
                <w:spacing w:val="-5"/>
                <w:sz w:val="24"/>
                <w:szCs w:val="24"/>
              </w:rPr>
              <w:t>250,000</w:t>
            </w:r>
          </w:p>
        </w:tc>
        <w:tc>
          <w:tcPr>
            <w:tcW w:w="1021" w:type="dxa"/>
            <w:tcBorders>
              <w:left w:val="nil"/>
              <w:right w:val="nil"/>
            </w:tcBorders>
          </w:tcPr>
          <w:p w14:paraId="26D9418D" w14:textId="302065CE"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420FD7">
              <w:rPr>
                <w:rFonts w:ascii="Browallia New" w:hAnsi="Browallia New" w:cs="Browallia New"/>
                <w:spacing w:val="-5"/>
                <w:sz w:val="24"/>
                <w:szCs w:val="24"/>
              </w:rPr>
              <w:t>250,000</w:t>
            </w:r>
          </w:p>
        </w:tc>
        <w:tc>
          <w:tcPr>
            <w:tcW w:w="1020" w:type="dxa"/>
            <w:tcBorders>
              <w:left w:val="nil"/>
              <w:right w:val="nil"/>
            </w:tcBorders>
            <w:vAlign w:val="bottom"/>
          </w:tcPr>
          <w:p w14:paraId="77B491EA" w14:textId="3BE193A9" w:rsidR="007F74CE" w:rsidRPr="00C31EF8" w:rsidRDefault="003B017C"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1" w:type="dxa"/>
            <w:tcBorders>
              <w:left w:val="nil"/>
              <w:right w:val="nil"/>
            </w:tcBorders>
            <w:vAlign w:val="bottom"/>
          </w:tcPr>
          <w:p w14:paraId="654EBA16" w14:textId="4CB69D76"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0" w:type="dxa"/>
            <w:tcBorders>
              <w:left w:val="nil"/>
              <w:right w:val="nil"/>
            </w:tcBorders>
            <w:vAlign w:val="bottom"/>
          </w:tcPr>
          <w:p w14:paraId="1845D668" w14:textId="21E6BC9B" w:rsidR="007F74CE" w:rsidRPr="00C31EF8" w:rsidRDefault="003B017C" w:rsidP="007F74CE">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741112">
              <w:rPr>
                <w:rFonts w:ascii="Browallia New" w:eastAsia="Arial Unicode MS" w:hAnsi="Browallia New" w:cs="Browallia New"/>
                <w:spacing w:val="-4"/>
                <w:sz w:val="24"/>
                <w:szCs w:val="24"/>
                <w:lang w:val="en-GB"/>
              </w:rPr>
              <w:t>(49,981)</w:t>
            </w:r>
          </w:p>
        </w:tc>
        <w:tc>
          <w:tcPr>
            <w:tcW w:w="1021" w:type="dxa"/>
            <w:tcBorders>
              <w:left w:val="nil"/>
              <w:right w:val="nil"/>
            </w:tcBorders>
            <w:vAlign w:val="bottom"/>
          </w:tcPr>
          <w:p w14:paraId="4A3F0349" w14:textId="1986A4FA"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741112">
              <w:rPr>
                <w:rFonts w:ascii="Browallia New" w:eastAsia="Arial Unicode MS" w:hAnsi="Browallia New" w:cs="Browallia New"/>
                <w:spacing w:val="-4"/>
                <w:sz w:val="24"/>
                <w:szCs w:val="24"/>
                <w:lang w:val="en-GB"/>
              </w:rPr>
              <w:t>(49,981)</w:t>
            </w:r>
          </w:p>
        </w:tc>
        <w:tc>
          <w:tcPr>
            <w:tcW w:w="1020" w:type="dxa"/>
            <w:tcBorders>
              <w:left w:val="nil"/>
              <w:right w:val="nil"/>
            </w:tcBorders>
            <w:vAlign w:val="center"/>
          </w:tcPr>
          <w:p w14:paraId="6E6DE780" w14:textId="68F8443E" w:rsidR="007F74CE" w:rsidRPr="00C31EF8" w:rsidRDefault="003B017C" w:rsidP="007F74CE">
            <w:pPr>
              <w:pBdr>
                <w:bottom w:val="single" w:sz="12"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lang w:val="en-GB"/>
              </w:rPr>
              <w:t>630,719</w:t>
            </w:r>
          </w:p>
        </w:tc>
        <w:tc>
          <w:tcPr>
            <w:tcW w:w="1024" w:type="dxa"/>
            <w:tcBorders>
              <w:left w:val="nil"/>
              <w:right w:val="nil"/>
            </w:tcBorders>
            <w:vAlign w:val="center"/>
          </w:tcPr>
          <w:p w14:paraId="09570D7E" w14:textId="7DB33785"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lang w:val="en-GB"/>
              </w:rPr>
              <w:t>630,719</w:t>
            </w:r>
          </w:p>
        </w:tc>
      </w:tr>
      <w:tr w:rsidR="007F74CE" w:rsidRPr="00B010A6" w14:paraId="7C244713" w14:textId="77777777" w:rsidTr="00B010A6">
        <w:trPr>
          <w:trHeight w:val="144"/>
        </w:trPr>
        <w:tc>
          <w:tcPr>
            <w:tcW w:w="4111" w:type="dxa"/>
            <w:vAlign w:val="bottom"/>
          </w:tcPr>
          <w:p w14:paraId="73A83305" w14:textId="77777777" w:rsidR="007F74CE" w:rsidRPr="00B010A6" w:rsidRDefault="007F74CE" w:rsidP="007F74CE">
            <w:pPr>
              <w:spacing w:line="240" w:lineRule="auto"/>
              <w:ind w:left="61"/>
              <w:rPr>
                <w:rFonts w:ascii="Browallia New" w:eastAsia="Arial Unicode MS" w:hAnsi="Browallia New" w:cs="Browallia New"/>
                <w:sz w:val="24"/>
                <w:szCs w:val="24"/>
                <w:cs/>
              </w:rPr>
            </w:pPr>
          </w:p>
        </w:tc>
        <w:tc>
          <w:tcPr>
            <w:tcW w:w="962" w:type="dxa"/>
            <w:vAlign w:val="bottom"/>
          </w:tcPr>
          <w:p w14:paraId="16BA4B38"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03E45553"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vAlign w:val="bottom"/>
          </w:tcPr>
          <w:p w14:paraId="69AA0A8C"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3B637BF2"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7296B9A5"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1B5CDAC4"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5441535D" w14:textId="77777777" w:rsidR="007F74CE" w:rsidRPr="00C31EF8" w:rsidRDefault="007F74CE" w:rsidP="007F74CE">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6927FF88"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3E830210"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tcBorders>
              <w:left w:val="nil"/>
              <w:right w:val="nil"/>
            </w:tcBorders>
            <w:vAlign w:val="bottom"/>
          </w:tcPr>
          <w:p w14:paraId="42F2EABE"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7F74CE" w:rsidRPr="00B010A6" w14:paraId="59FCC85A" w14:textId="77777777" w:rsidTr="00B010A6">
        <w:tc>
          <w:tcPr>
            <w:tcW w:w="4111" w:type="dxa"/>
          </w:tcPr>
          <w:p w14:paraId="16C78BC1" w14:textId="77777777" w:rsidR="007F74CE" w:rsidRPr="00B010A6" w:rsidRDefault="007F74CE" w:rsidP="007F74CE">
            <w:pPr>
              <w:spacing w:line="240" w:lineRule="auto"/>
              <w:rPr>
                <w:rFonts w:ascii="Browallia New" w:eastAsia="Arial Unicode MS" w:hAnsi="Browallia New" w:cs="Browallia New"/>
                <w:b/>
                <w:bCs/>
                <w:sz w:val="24"/>
                <w:szCs w:val="24"/>
                <w:cs/>
              </w:rPr>
            </w:pPr>
            <w:r w:rsidRPr="00B010A6">
              <w:rPr>
                <w:rFonts w:ascii="Browallia New" w:eastAsia="Arial Unicode MS" w:hAnsi="Browallia New" w:cs="Browallia New"/>
                <w:b/>
                <w:bCs/>
                <w:sz w:val="24"/>
                <w:szCs w:val="24"/>
                <w:cs/>
              </w:rPr>
              <w:t>บริษัทย่อยทางอ้อมที่ดำเนินธุรกิจ</w:t>
            </w:r>
          </w:p>
        </w:tc>
        <w:tc>
          <w:tcPr>
            <w:tcW w:w="962" w:type="dxa"/>
            <w:vAlign w:val="bottom"/>
          </w:tcPr>
          <w:p w14:paraId="00493BAA"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1482A65A"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vAlign w:val="bottom"/>
          </w:tcPr>
          <w:p w14:paraId="73348A02"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419F6997"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BA2A372"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4964FADF"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center"/>
          </w:tcPr>
          <w:p w14:paraId="41F9082A" w14:textId="77777777" w:rsidR="007F74CE" w:rsidRPr="00C31EF8" w:rsidRDefault="007F74CE" w:rsidP="007F74CE">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center"/>
          </w:tcPr>
          <w:p w14:paraId="09BB1438"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69035D77"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4125961E"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7F74CE" w:rsidRPr="00B010A6" w14:paraId="06F40A66" w14:textId="77777777" w:rsidTr="00B010A6">
        <w:tc>
          <w:tcPr>
            <w:tcW w:w="4111" w:type="dxa"/>
            <w:vAlign w:val="bottom"/>
          </w:tcPr>
          <w:p w14:paraId="519EFB29" w14:textId="77777777" w:rsidR="007F74CE" w:rsidRPr="00B010A6" w:rsidRDefault="007F74CE" w:rsidP="007F74CE">
            <w:pPr>
              <w:spacing w:line="240" w:lineRule="auto"/>
              <w:rPr>
                <w:rFonts w:ascii="Browallia New" w:eastAsia="Arial Unicode MS" w:hAnsi="Browallia New" w:cs="Browallia New"/>
                <w:spacing w:val="-5"/>
                <w:sz w:val="24"/>
                <w:szCs w:val="24"/>
                <w:cs/>
              </w:rPr>
            </w:pPr>
            <w:r w:rsidRPr="00B010A6">
              <w:rPr>
                <w:rFonts w:ascii="Browallia New" w:hAnsi="Browallia New" w:cs="Browallia New"/>
                <w:spacing w:val="-5"/>
                <w:sz w:val="24"/>
                <w:szCs w:val="24"/>
                <w:cs/>
              </w:rPr>
              <w:t>บริษัท เมลอน ไทย จํากัด</w:t>
            </w:r>
          </w:p>
        </w:tc>
        <w:tc>
          <w:tcPr>
            <w:tcW w:w="962" w:type="dxa"/>
            <w:vAlign w:val="bottom"/>
          </w:tcPr>
          <w:p w14:paraId="5B164542" w14:textId="0FF92EB9" w:rsidR="007F74CE" w:rsidRPr="00B010A6" w:rsidRDefault="003B017C" w:rsidP="007F74CE">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r w:rsidRPr="00B010A6">
              <w:rPr>
                <w:rFonts w:ascii="Browallia New" w:hAnsi="Browallia New" w:cs="Browallia New"/>
                <w:sz w:val="24"/>
                <w:szCs w:val="24"/>
              </w:rPr>
              <w:t>99.99*</w:t>
            </w:r>
          </w:p>
        </w:tc>
        <w:tc>
          <w:tcPr>
            <w:tcW w:w="936" w:type="dxa"/>
            <w:vAlign w:val="bottom"/>
          </w:tcPr>
          <w:p w14:paraId="006BEE5D" w14:textId="4BD7149A" w:rsidR="007F74CE" w:rsidRPr="00B010A6" w:rsidRDefault="007F74CE" w:rsidP="007F74CE">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1020" w:type="dxa"/>
            <w:vAlign w:val="bottom"/>
          </w:tcPr>
          <w:p w14:paraId="47A42327" w14:textId="3FC79BED" w:rsidR="007F74CE" w:rsidRPr="00C31EF8" w:rsidRDefault="003B017C"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22,000</w:t>
            </w:r>
          </w:p>
        </w:tc>
        <w:tc>
          <w:tcPr>
            <w:tcW w:w="1021" w:type="dxa"/>
            <w:vAlign w:val="bottom"/>
          </w:tcPr>
          <w:p w14:paraId="7EE55FF0" w14:textId="65EE5212" w:rsidR="007F74CE" w:rsidRPr="00C31EF8" w:rsidRDefault="007F74CE"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22,000</w:t>
            </w:r>
          </w:p>
        </w:tc>
        <w:tc>
          <w:tcPr>
            <w:tcW w:w="1020" w:type="dxa"/>
            <w:vAlign w:val="bottom"/>
          </w:tcPr>
          <w:p w14:paraId="409E7E83" w14:textId="57EA94D5" w:rsidR="007F74CE" w:rsidRPr="00C31EF8" w:rsidRDefault="003B017C"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1" w:type="dxa"/>
            <w:vAlign w:val="bottom"/>
          </w:tcPr>
          <w:p w14:paraId="1B68390A" w14:textId="14C3A69D" w:rsidR="007F74CE" w:rsidRPr="00C31EF8" w:rsidRDefault="007F74CE"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0" w:type="dxa"/>
            <w:vAlign w:val="bottom"/>
          </w:tcPr>
          <w:p w14:paraId="0860F91F" w14:textId="2BDE5AC1" w:rsidR="007F74CE" w:rsidRPr="00C31EF8" w:rsidRDefault="003B017C" w:rsidP="007F74CE">
            <w:pPr>
              <w:pBdr>
                <w:bottom w:val="single" w:sz="8"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1" w:type="dxa"/>
            <w:vAlign w:val="bottom"/>
          </w:tcPr>
          <w:p w14:paraId="0B41CE7E" w14:textId="5D73C3EA" w:rsidR="007F74CE" w:rsidRPr="00C31EF8" w:rsidRDefault="007F74CE"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0" w:type="dxa"/>
            <w:vAlign w:val="bottom"/>
          </w:tcPr>
          <w:p w14:paraId="769B5C09" w14:textId="175EEB79" w:rsidR="007F74CE" w:rsidRPr="00C31EF8" w:rsidRDefault="003B017C"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cs/>
                <w:lang w:val="en-GB"/>
              </w:rPr>
              <w:t xml:space="preserve">       </w:t>
            </w:r>
            <w:r w:rsidRPr="005D4CC7">
              <w:rPr>
                <w:rFonts w:ascii="Browallia New" w:eastAsia="Arial Unicode MS" w:hAnsi="Browallia New" w:cs="Browallia New"/>
                <w:spacing w:val="-4"/>
                <w:sz w:val="24"/>
                <w:szCs w:val="24"/>
                <w:lang w:val="en-GB"/>
              </w:rPr>
              <w:t>-</w:t>
            </w:r>
          </w:p>
        </w:tc>
        <w:tc>
          <w:tcPr>
            <w:tcW w:w="1024" w:type="dxa"/>
            <w:vAlign w:val="bottom"/>
          </w:tcPr>
          <w:p w14:paraId="4126C22D" w14:textId="5F65DE5A" w:rsidR="007F74CE" w:rsidRPr="00C31EF8" w:rsidRDefault="007F74CE" w:rsidP="007F74CE">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cs/>
                <w:lang w:val="en-GB"/>
              </w:rPr>
              <w:t xml:space="preserve">       </w:t>
            </w:r>
            <w:r w:rsidRPr="005D4CC7">
              <w:rPr>
                <w:rFonts w:ascii="Browallia New" w:eastAsia="Arial Unicode MS" w:hAnsi="Browallia New" w:cs="Browallia New"/>
                <w:spacing w:val="-4"/>
                <w:sz w:val="24"/>
                <w:szCs w:val="24"/>
                <w:lang w:val="en-GB"/>
              </w:rPr>
              <w:t>-</w:t>
            </w:r>
          </w:p>
        </w:tc>
      </w:tr>
      <w:tr w:rsidR="007F74CE" w:rsidRPr="00B010A6" w14:paraId="7BC612F8" w14:textId="77777777" w:rsidTr="00B010A6">
        <w:tc>
          <w:tcPr>
            <w:tcW w:w="4111" w:type="dxa"/>
          </w:tcPr>
          <w:p w14:paraId="5B3F9A8F" w14:textId="77777777" w:rsidR="007F74CE" w:rsidRPr="00B010A6" w:rsidRDefault="007F74CE" w:rsidP="007F74CE">
            <w:pPr>
              <w:spacing w:line="240" w:lineRule="auto"/>
              <w:ind w:left="61"/>
              <w:rPr>
                <w:rFonts w:ascii="Browallia New" w:eastAsia="Arial Unicode MS" w:hAnsi="Browallia New" w:cs="Browallia New"/>
                <w:b/>
                <w:bCs/>
                <w:sz w:val="24"/>
                <w:szCs w:val="24"/>
                <w:cs/>
              </w:rPr>
            </w:pPr>
          </w:p>
        </w:tc>
        <w:tc>
          <w:tcPr>
            <w:tcW w:w="962" w:type="dxa"/>
          </w:tcPr>
          <w:p w14:paraId="32193FEF" w14:textId="77777777" w:rsidR="007F74CE" w:rsidRPr="00B010A6" w:rsidRDefault="007F74CE" w:rsidP="007F74CE">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0DB68174"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2D90F983"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2DC0DD2C"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5AF1BEDE"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07343B58"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Pr>
          <w:p w14:paraId="79D559A2" w14:textId="77777777" w:rsidR="007F74CE" w:rsidRPr="00C31EF8" w:rsidRDefault="007F74CE" w:rsidP="007F74CE">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tcPr>
          <w:p w14:paraId="08DCA4AD"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3A6280A"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685ABB08"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7F74CE" w:rsidRPr="00B010A6" w14:paraId="03C103C4" w14:textId="77777777" w:rsidTr="00B010A6">
        <w:tc>
          <w:tcPr>
            <w:tcW w:w="4111" w:type="dxa"/>
          </w:tcPr>
          <w:p w14:paraId="78D2B7F7" w14:textId="77777777" w:rsidR="007F74CE" w:rsidRPr="00B010A6" w:rsidRDefault="007F74CE" w:rsidP="007F74CE">
            <w:pPr>
              <w:spacing w:line="240" w:lineRule="auto"/>
              <w:rPr>
                <w:rFonts w:ascii="Browallia New" w:eastAsia="Arial Unicode MS" w:hAnsi="Browallia New" w:cs="Browallia New"/>
                <w:b/>
                <w:bCs/>
                <w:sz w:val="24"/>
                <w:szCs w:val="24"/>
                <w:cs/>
              </w:rPr>
            </w:pPr>
            <w:r w:rsidRPr="00B010A6">
              <w:rPr>
                <w:rFonts w:ascii="Browallia New" w:eastAsia="Arial Unicode MS" w:hAnsi="Browallia New" w:cs="Browallia New"/>
                <w:b/>
                <w:bCs/>
                <w:sz w:val="24"/>
                <w:szCs w:val="24"/>
                <w:cs/>
              </w:rPr>
              <w:t>รวมบริษัทย่อยและบริษัทย่อยทางอ้อม</w:t>
            </w:r>
          </w:p>
        </w:tc>
        <w:tc>
          <w:tcPr>
            <w:tcW w:w="962" w:type="dxa"/>
          </w:tcPr>
          <w:p w14:paraId="46E872F2" w14:textId="77777777" w:rsidR="007F74CE" w:rsidRPr="00B010A6" w:rsidRDefault="007F74CE" w:rsidP="007F74CE">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5E8E7D43"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1B685AE5" w14:textId="67B597A8" w:rsidR="007F74CE" w:rsidRPr="00C31EF8" w:rsidRDefault="003B017C"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272,0</w:t>
            </w:r>
            <w:r>
              <w:rPr>
                <w:rFonts w:ascii="Browallia New" w:eastAsia="Arial Unicode MS" w:hAnsi="Browallia New" w:cs="Browallia New"/>
                <w:spacing w:val="-4"/>
                <w:sz w:val="24"/>
                <w:szCs w:val="24"/>
              </w:rPr>
              <w:t>0</w:t>
            </w:r>
            <w:r w:rsidRPr="00C31EF8">
              <w:rPr>
                <w:rFonts w:ascii="Browallia New" w:eastAsia="Arial Unicode MS" w:hAnsi="Browallia New" w:cs="Browallia New"/>
                <w:spacing w:val="-4"/>
                <w:sz w:val="24"/>
                <w:szCs w:val="24"/>
                <w:lang w:val="en-GB"/>
              </w:rPr>
              <w:t>0</w:t>
            </w:r>
          </w:p>
        </w:tc>
        <w:tc>
          <w:tcPr>
            <w:tcW w:w="1021" w:type="dxa"/>
            <w:vAlign w:val="bottom"/>
          </w:tcPr>
          <w:p w14:paraId="0D73B7B8" w14:textId="02CF6C43"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272,0</w:t>
            </w:r>
            <w:r>
              <w:rPr>
                <w:rFonts w:ascii="Browallia New" w:eastAsia="Arial Unicode MS" w:hAnsi="Browallia New" w:cs="Browallia New"/>
                <w:spacing w:val="-4"/>
                <w:sz w:val="24"/>
                <w:szCs w:val="24"/>
              </w:rPr>
              <w:t>0</w:t>
            </w:r>
            <w:r w:rsidRPr="00C31EF8">
              <w:rPr>
                <w:rFonts w:ascii="Browallia New" w:eastAsia="Arial Unicode MS" w:hAnsi="Browallia New" w:cs="Browallia New"/>
                <w:spacing w:val="-4"/>
                <w:sz w:val="24"/>
                <w:szCs w:val="24"/>
                <w:lang w:val="en-GB"/>
              </w:rPr>
              <w:t>0</w:t>
            </w:r>
          </w:p>
        </w:tc>
        <w:tc>
          <w:tcPr>
            <w:tcW w:w="1020" w:type="dxa"/>
            <w:vAlign w:val="bottom"/>
          </w:tcPr>
          <w:p w14:paraId="2B5BCDFC" w14:textId="5D5C926F" w:rsidR="007F74CE" w:rsidRPr="00C31EF8" w:rsidRDefault="003B017C"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1" w:type="dxa"/>
            <w:vAlign w:val="bottom"/>
          </w:tcPr>
          <w:p w14:paraId="7BFA029A" w14:textId="30DB9A58"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0" w:type="dxa"/>
            <w:vAlign w:val="bottom"/>
          </w:tcPr>
          <w:p w14:paraId="4142C7C7" w14:textId="0C4C6CCB" w:rsidR="007F74CE" w:rsidRPr="00C31EF8" w:rsidRDefault="003B017C" w:rsidP="007F74CE">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F607CB">
              <w:rPr>
                <w:rFonts w:ascii="Browallia New" w:eastAsia="Arial Unicode MS" w:hAnsi="Browallia New" w:cs="Browallia New"/>
                <w:spacing w:val="-4"/>
                <w:sz w:val="24"/>
                <w:szCs w:val="24"/>
                <w:lang w:val="en-GB"/>
              </w:rPr>
              <w:t>(49,981)</w:t>
            </w:r>
          </w:p>
        </w:tc>
        <w:tc>
          <w:tcPr>
            <w:tcW w:w="1021" w:type="dxa"/>
            <w:vAlign w:val="bottom"/>
          </w:tcPr>
          <w:p w14:paraId="39F7049F" w14:textId="3D2FD195"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F607CB">
              <w:rPr>
                <w:rFonts w:ascii="Browallia New" w:eastAsia="Arial Unicode MS" w:hAnsi="Browallia New" w:cs="Browallia New"/>
                <w:spacing w:val="-4"/>
                <w:sz w:val="24"/>
                <w:szCs w:val="24"/>
                <w:lang w:val="en-GB"/>
              </w:rPr>
              <w:t>(49,981)</w:t>
            </w:r>
          </w:p>
        </w:tc>
        <w:tc>
          <w:tcPr>
            <w:tcW w:w="1020" w:type="dxa"/>
            <w:vAlign w:val="center"/>
          </w:tcPr>
          <w:p w14:paraId="54790DBE" w14:textId="2F7C387B" w:rsidR="007F74CE" w:rsidRPr="00C31EF8" w:rsidRDefault="003B017C"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F607CB">
              <w:rPr>
                <w:rFonts w:ascii="Browallia New" w:eastAsia="Arial Unicode MS" w:hAnsi="Browallia New" w:cs="Browallia New"/>
                <w:spacing w:val="-4"/>
                <w:sz w:val="24"/>
                <w:szCs w:val="24"/>
              </w:rPr>
              <w:t>630,719</w:t>
            </w:r>
          </w:p>
        </w:tc>
        <w:tc>
          <w:tcPr>
            <w:tcW w:w="1024" w:type="dxa"/>
            <w:vAlign w:val="center"/>
          </w:tcPr>
          <w:p w14:paraId="431124E3" w14:textId="62101868" w:rsidR="007F74CE" w:rsidRPr="00C31EF8" w:rsidRDefault="007F74CE" w:rsidP="007F74CE">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F607CB">
              <w:rPr>
                <w:rFonts w:ascii="Browallia New" w:eastAsia="Arial Unicode MS" w:hAnsi="Browallia New" w:cs="Browallia New"/>
                <w:spacing w:val="-4"/>
                <w:sz w:val="24"/>
                <w:szCs w:val="24"/>
              </w:rPr>
              <w:t>630,719</w:t>
            </w:r>
          </w:p>
        </w:tc>
      </w:tr>
      <w:tr w:rsidR="007F74CE" w:rsidRPr="00B010A6" w14:paraId="7CB697F2" w14:textId="77777777" w:rsidTr="00B010A6">
        <w:tc>
          <w:tcPr>
            <w:tcW w:w="4111" w:type="dxa"/>
          </w:tcPr>
          <w:p w14:paraId="5AFBFB82" w14:textId="77777777" w:rsidR="007F74CE" w:rsidRPr="00B010A6" w:rsidRDefault="007F74CE" w:rsidP="007F74CE">
            <w:pPr>
              <w:spacing w:line="240" w:lineRule="auto"/>
              <w:rPr>
                <w:rFonts w:ascii="Browallia New" w:eastAsia="Arial Unicode MS" w:hAnsi="Browallia New" w:cs="Browallia New"/>
                <w:b/>
                <w:bCs/>
                <w:sz w:val="24"/>
                <w:szCs w:val="24"/>
                <w:cs/>
              </w:rPr>
            </w:pPr>
          </w:p>
        </w:tc>
        <w:tc>
          <w:tcPr>
            <w:tcW w:w="962" w:type="dxa"/>
          </w:tcPr>
          <w:p w14:paraId="0FEC85CB" w14:textId="77777777" w:rsidR="007F74CE" w:rsidRPr="00B010A6" w:rsidRDefault="007F74CE" w:rsidP="007F74CE">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7FD56EDF" w14:textId="77777777" w:rsidR="007F74CE" w:rsidRPr="00B010A6" w:rsidRDefault="007F74CE" w:rsidP="007F74CE">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3A0B4EB5"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5ED74C98"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04A25111"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620CB797"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CEC0176" w14:textId="77777777" w:rsidR="007F74CE" w:rsidRPr="00C31EF8" w:rsidRDefault="007F74CE" w:rsidP="007F74CE">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2500CB09"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center"/>
          </w:tcPr>
          <w:p w14:paraId="2A79D078"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center"/>
          </w:tcPr>
          <w:p w14:paraId="1E3F47EA" w14:textId="77777777" w:rsidR="007F74CE" w:rsidRPr="00C31EF8" w:rsidRDefault="007F74CE" w:rsidP="007F74CE">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bl>
    <w:p w14:paraId="00BC77E3" w14:textId="777910E9" w:rsidR="009E522F" w:rsidRPr="007E5657" w:rsidRDefault="009E522F"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sectPr w:rsidR="009E522F" w:rsidRPr="007E5657" w:rsidSect="006424E9">
          <w:headerReference w:type="default" r:id="rId13"/>
          <w:footerReference w:type="default" r:id="rId14"/>
          <w:pgSz w:w="16834" w:h="11909" w:orient="landscape" w:code="9"/>
          <w:pgMar w:top="2410" w:right="2268" w:bottom="1021" w:left="1281" w:header="709" w:footer="302" w:gutter="0"/>
          <w:cols w:space="720"/>
          <w:docGrid w:linePitch="245"/>
        </w:sectPr>
      </w:pPr>
    </w:p>
    <w:p w14:paraId="54C8F4AA" w14:textId="77777777" w:rsidR="004404E1" w:rsidRPr="006120AF" w:rsidRDefault="004404E1" w:rsidP="0047017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ight="-50" w:hanging="426"/>
        <w:jc w:val="thaiDistribute"/>
        <w:rPr>
          <w:rFonts w:ascii="Browallia New" w:eastAsia="Cordia New" w:hAnsi="Browallia New" w:cs="Browallia New"/>
          <w:b/>
          <w:bCs/>
          <w:color w:val="000000"/>
          <w:sz w:val="28"/>
          <w:szCs w:val="28"/>
          <w:lang w:val="en-ZA" w:eastAsia="th-TH"/>
        </w:rPr>
      </w:pPr>
      <w:r w:rsidRPr="006120AF">
        <w:rPr>
          <w:rFonts w:ascii="Browallia New" w:eastAsia="Cordia New" w:hAnsi="Browallia New" w:cs="Browallia New"/>
          <w:b/>
          <w:bCs/>
          <w:color w:val="000000"/>
          <w:sz w:val="28"/>
          <w:szCs w:val="28"/>
          <w:cs/>
          <w:lang w:eastAsia="th-TH"/>
        </w:rPr>
        <w:lastRenderedPageBreak/>
        <w:t>ส่วนปรับปรุงอาคารเช่าและอุปกรณ์</w:t>
      </w:r>
    </w:p>
    <w:p w14:paraId="185A7AFE" w14:textId="77777777" w:rsidR="00A7462F" w:rsidRPr="0047017A" w:rsidRDefault="00A7462F"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4D9D36C0" w14:textId="57A24959" w:rsidR="00754DCB" w:rsidRPr="007E5657" w:rsidRDefault="00754DCB" w:rsidP="00754DCB">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r w:rsidRPr="007E5657">
        <w:rPr>
          <w:rFonts w:ascii="Browallia New" w:eastAsia="Cordia New" w:hAnsi="Browallia New" w:cs="Browallia New"/>
          <w:color w:val="000000"/>
          <w:sz w:val="28"/>
          <w:szCs w:val="28"/>
          <w:cs/>
          <w:lang w:eastAsia="th-TH"/>
        </w:rPr>
        <w:t xml:space="preserve">รายการเปลี่ยนแปลงของบัญชีส่วนปรับปรุงอาคารเช่าและอุปกรณ์ </w:t>
      </w:r>
      <w:r w:rsidR="008549ED" w:rsidRPr="007E5657">
        <w:rPr>
          <w:rFonts w:ascii="Browallia New" w:eastAsia="Cordia New" w:hAnsi="Browallia New" w:cs="Browallia New"/>
          <w:color w:val="000000"/>
          <w:sz w:val="28"/>
          <w:szCs w:val="28"/>
          <w:cs/>
          <w:lang w:eastAsia="th-TH"/>
        </w:rPr>
        <w:t>สำหรับงวด</w:t>
      </w:r>
      <w:r w:rsidR="007F74CE">
        <w:rPr>
          <w:rFonts w:ascii="Browallia New" w:eastAsia="Cordia New" w:hAnsi="Browallia New" w:cs="Browallia New" w:hint="cs"/>
          <w:color w:val="000000"/>
          <w:sz w:val="28"/>
          <w:szCs w:val="28"/>
          <w:cs/>
          <w:lang w:eastAsia="th-TH"/>
        </w:rPr>
        <w:t>สาม</w:t>
      </w:r>
      <w:r w:rsidR="008549ED" w:rsidRPr="007E5657">
        <w:rPr>
          <w:rFonts w:ascii="Browallia New" w:eastAsia="Cordia New" w:hAnsi="Browallia New" w:cs="Browallia New"/>
          <w:color w:val="000000"/>
          <w:sz w:val="28"/>
          <w:szCs w:val="28"/>
          <w:cs/>
          <w:lang w:eastAsia="th-TH"/>
        </w:rPr>
        <w:t xml:space="preserve">เดือนสิ้นสุดวันที่ </w:t>
      </w:r>
      <w:r w:rsidR="007F74CE" w:rsidRPr="004A5833">
        <w:rPr>
          <w:rFonts w:ascii="Browallia New" w:eastAsia="Arial Unicode MS" w:hAnsi="Browallia New" w:cs="Browallia New"/>
          <w:sz w:val="28"/>
          <w:szCs w:val="28"/>
          <w:lang w:val="en-ZA"/>
        </w:rPr>
        <w:t>31</w:t>
      </w:r>
      <w:r w:rsidR="007F74CE" w:rsidRPr="004A5833">
        <w:rPr>
          <w:rFonts w:ascii="Browallia New" w:eastAsia="Arial Unicode MS" w:hAnsi="Browallia New" w:cs="Browallia New" w:hint="cs"/>
          <w:sz w:val="28"/>
          <w:szCs w:val="28"/>
          <w:cs/>
          <w:lang w:val="en-ZA"/>
        </w:rPr>
        <w:t xml:space="preserve"> มีนาคม </w:t>
      </w:r>
      <w:r w:rsidR="007F74CE" w:rsidRPr="004A5833">
        <w:rPr>
          <w:rFonts w:ascii="Browallia New" w:eastAsia="Arial Unicode MS" w:hAnsi="Browallia New" w:cs="Browallia New"/>
          <w:sz w:val="28"/>
          <w:szCs w:val="28"/>
        </w:rPr>
        <w:t>2569</w:t>
      </w:r>
      <w:r w:rsidR="007F74CE" w:rsidRPr="007E5657">
        <w:rPr>
          <w:rFonts w:ascii="Browallia New" w:eastAsia="Cordia New" w:hAnsi="Browallia New" w:cs="Browallia New"/>
          <w:color w:val="000000"/>
          <w:sz w:val="28"/>
          <w:szCs w:val="28"/>
          <w:lang w:eastAsia="th-TH"/>
        </w:rPr>
        <w:t xml:space="preserve"> </w:t>
      </w:r>
      <w:r w:rsidR="008549ED"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สรุปได้ดังนี้</w:t>
      </w:r>
    </w:p>
    <w:p w14:paraId="0103EE8E" w14:textId="77777777" w:rsidR="004404E1" w:rsidRPr="007E5657" w:rsidRDefault="004404E1" w:rsidP="00F609C5">
      <w:pPr>
        <w:tabs>
          <w:tab w:val="clear" w:pos="907"/>
          <w:tab w:val="left" w:pos="1350"/>
        </w:tabs>
        <w:spacing w:line="240" w:lineRule="auto"/>
        <w:ind w:left="432" w:firstLine="706"/>
        <w:jc w:val="thaiDistribute"/>
        <w:rPr>
          <w:rFonts w:ascii="Browallia New" w:eastAsia="Cordia New" w:hAnsi="Browallia New" w:cs="Browallia New"/>
          <w:color w:val="000000"/>
          <w:sz w:val="24"/>
          <w:szCs w:val="24"/>
          <w:lang w:eastAsia="th-TH"/>
        </w:rPr>
      </w:pPr>
    </w:p>
    <w:tbl>
      <w:tblPr>
        <w:tblW w:w="9194" w:type="dxa"/>
        <w:tblInd w:w="312" w:type="dxa"/>
        <w:tblLayout w:type="fixed"/>
        <w:tblCellMar>
          <w:left w:w="28" w:type="dxa"/>
          <w:right w:w="28" w:type="dxa"/>
        </w:tblCellMar>
        <w:tblLook w:val="0000" w:firstRow="0" w:lastRow="0" w:firstColumn="0" w:lastColumn="0" w:noHBand="0" w:noVBand="0"/>
      </w:tblPr>
      <w:tblGrid>
        <w:gridCol w:w="5357"/>
        <w:gridCol w:w="1850"/>
        <w:gridCol w:w="1987"/>
      </w:tblGrid>
      <w:tr w:rsidR="00E649D6" w:rsidRPr="007F74CE" w14:paraId="6083A549" w14:textId="77777777" w:rsidTr="00916F69">
        <w:trPr>
          <w:trHeight w:val="330"/>
        </w:trPr>
        <w:tc>
          <w:tcPr>
            <w:tcW w:w="5357" w:type="dxa"/>
            <w:vAlign w:val="center"/>
          </w:tcPr>
          <w:p w14:paraId="7397CB7A" w14:textId="77777777" w:rsidR="00E649D6" w:rsidRPr="007F74CE" w:rsidRDefault="00E649D6" w:rsidP="0047017A">
            <w:pPr>
              <w:tabs>
                <w:tab w:val="left" w:pos="2160"/>
              </w:tabs>
              <w:overflowPunct w:val="0"/>
              <w:autoSpaceDE w:val="0"/>
              <w:autoSpaceDN w:val="0"/>
              <w:adjustRightInd w:val="0"/>
              <w:spacing w:line="240" w:lineRule="auto"/>
              <w:contextualSpacing/>
              <w:jc w:val="right"/>
              <w:textAlignment w:val="baseline"/>
              <w:rPr>
                <w:rFonts w:ascii="Browallia New" w:hAnsi="Browallia New" w:cs="Browallia New"/>
                <w:color w:val="000000" w:themeColor="text1"/>
                <w:sz w:val="28"/>
                <w:szCs w:val="28"/>
              </w:rPr>
            </w:pPr>
          </w:p>
        </w:tc>
        <w:tc>
          <w:tcPr>
            <w:tcW w:w="3837" w:type="dxa"/>
            <w:gridSpan w:val="2"/>
            <w:vAlign w:val="center"/>
          </w:tcPr>
          <w:p w14:paraId="2165FC10" w14:textId="77777777" w:rsidR="00E649D6" w:rsidRPr="007F74CE" w:rsidRDefault="00E649D6" w:rsidP="0047017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7F74CE">
              <w:rPr>
                <w:rFonts w:ascii="Browallia New" w:hAnsi="Browallia New" w:cs="Browallia New"/>
                <w:sz w:val="28"/>
                <w:szCs w:val="28"/>
              </w:rPr>
              <w:t>(</w:t>
            </w:r>
            <w:r w:rsidRPr="007F74CE">
              <w:rPr>
                <w:rFonts w:ascii="Browallia New" w:hAnsi="Browallia New" w:cs="Browallia New"/>
                <w:sz w:val="28"/>
                <w:szCs w:val="28"/>
                <w:cs/>
              </w:rPr>
              <w:t>หน่วย</w:t>
            </w:r>
            <w:r w:rsidRPr="007F74CE">
              <w:rPr>
                <w:rFonts w:ascii="Browallia New" w:hAnsi="Browallia New" w:cs="Browallia New"/>
                <w:sz w:val="28"/>
                <w:szCs w:val="28"/>
              </w:rPr>
              <w:t xml:space="preserve">: </w:t>
            </w:r>
            <w:r w:rsidRPr="007F74CE">
              <w:rPr>
                <w:rFonts w:ascii="Browallia New" w:hAnsi="Browallia New" w:cs="Browallia New"/>
                <w:sz w:val="28"/>
                <w:szCs w:val="28"/>
                <w:cs/>
              </w:rPr>
              <w:t>พันบาท)</w:t>
            </w:r>
          </w:p>
        </w:tc>
      </w:tr>
      <w:tr w:rsidR="00E649D6" w:rsidRPr="007F74CE" w14:paraId="06EA5284" w14:textId="77777777" w:rsidTr="00916F69">
        <w:trPr>
          <w:trHeight w:val="330"/>
        </w:trPr>
        <w:tc>
          <w:tcPr>
            <w:tcW w:w="5357" w:type="dxa"/>
            <w:vAlign w:val="center"/>
          </w:tcPr>
          <w:p w14:paraId="3568D98E" w14:textId="77777777" w:rsidR="00E649D6" w:rsidRPr="007F74CE" w:rsidRDefault="00E649D6" w:rsidP="0047017A">
            <w:pPr>
              <w:tabs>
                <w:tab w:val="left" w:pos="284"/>
                <w:tab w:val="left" w:pos="567"/>
              </w:tabs>
              <w:overflowPunct w:val="0"/>
              <w:autoSpaceDE w:val="0"/>
              <w:autoSpaceDN w:val="0"/>
              <w:adjustRightInd w:val="0"/>
              <w:spacing w:line="240" w:lineRule="auto"/>
              <w:contextualSpacing/>
              <w:jc w:val="both"/>
              <w:textAlignment w:val="baseline"/>
              <w:rPr>
                <w:rFonts w:ascii="Browallia New" w:hAnsi="Browallia New" w:cs="Browallia New"/>
                <w:color w:val="000000" w:themeColor="text1"/>
                <w:sz w:val="28"/>
                <w:szCs w:val="28"/>
                <w:lang w:val="en-ZA"/>
              </w:rPr>
            </w:pPr>
          </w:p>
        </w:tc>
        <w:tc>
          <w:tcPr>
            <w:tcW w:w="1850" w:type="dxa"/>
            <w:vAlign w:val="center"/>
          </w:tcPr>
          <w:p w14:paraId="126EF5FA" w14:textId="35391845" w:rsidR="00E649D6" w:rsidRPr="007F74CE" w:rsidRDefault="005835D2" w:rsidP="0047017A">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cs/>
              </w:rPr>
            </w:pPr>
            <w:r w:rsidRPr="007F74CE">
              <w:rPr>
                <w:rFonts w:ascii="Browallia New" w:hAnsi="Browallia New" w:cs="Browallia New"/>
                <w:sz w:val="28"/>
                <w:szCs w:val="28"/>
                <w:cs/>
              </w:rPr>
              <w:t>ข้อมูลทางการเงินรวม</w:t>
            </w:r>
          </w:p>
        </w:tc>
        <w:tc>
          <w:tcPr>
            <w:tcW w:w="1987" w:type="dxa"/>
            <w:vAlign w:val="center"/>
          </w:tcPr>
          <w:p w14:paraId="218F061D" w14:textId="358924C5" w:rsidR="00E649D6" w:rsidRPr="007F74CE" w:rsidRDefault="00B323DD" w:rsidP="0047017A">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7F74CE">
              <w:rPr>
                <w:rFonts w:ascii="Browallia New" w:hAnsi="Browallia New" w:cs="Browallia New"/>
                <w:sz w:val="28"/>
                <w:szCs w:val="28"/>
                <w:cs/>
              </w:rPr>
              <w:t>ข้อมูลทางการเงินเฉพาะบริษัท</w:t>
            </w:r>
          </w:p>
        </w:tc>
      </w:tr>
      <w:tr w:rsidR="00E649D6" w:rsidRPr="007F74CE" w14:paraId="7277542F" w14:textId="77777777" w:rsidTr="00916F69">
        <w:trPr>
          <w:trHeight w:val="330"/>
        </w:trPr>
        <w:tc>
          <w:tcPr>
            <w:tcW w:w="5357" w:type="dxa"/>
            <w:vAlign w:val="center"/>
          </w:tcPr>
          <w:p w14:paraId="666C4C78" w14:textId="39112718" w:rsidR="00E649D6" w:rsidRPr="007F74CE" w:rsidRDefault="00E649D6" w:rsidP="0047017A">
            <w:pPr>
              <w:pStyle w:val="BodyText2"/>
              <w:spacing w:line="240" w:lineRule="auto"/>
              <w:ind w:left="-18"/>
              <w:rPr>
                <w:rFonts w:ascii="Browallia New" w:hAnsi="Browallia New" w:cs="Browallia New"/>
                <w:color w:val="000000" w:themeColor="text1"/>
                <w:sz w:val="28"/>
                <w:szCs w:val="28"/>
              </w:rPr>
            </w:pPr>
          </w:p>
        </w:tc>
        <w:tc>
          <w:tcPr>
            <w:tcW w:w="1850" w:type="dxa"/>
            <w:vAlign w:val="center"/>
          </w:tcPr>
          <w:p w14:paraId="63BE9279" w14:textId="4F16CF07" w:rsidR="00E649D6" w:rsidRPr="007F74CE" w:rsidRDefault="00E649D6" w:rsidP="0047017A">
            <w:pPr>
              <w:pStyle w:val="accttwolines"/>
              <w:spacing w:after="0" w:line="240" w:lineRule="auto"/>
              <w:ind w:left="-105" w:right="102" w:firstLine="0"/>
              <w:jc w:val="right"/>
              <w:rPr>
                <w:rFonts w:ascii="Browallia New" w:hAnsi="Browallia New" w:cs="Browallia New"/>
                <w:color w:val="000000" w:themeColor="text1"/>
                <w:sz w:val="28"/>
                <w:szCs w:val="28"/>
                <w:lang w:val="en-US" w:bidi="th-TH"/>
              </w:rPr>
            </w:pPr>
          </w:p>
        </w:tc>
        <w:tc>
          <w:tcPr>
            <w:tcW w:w="1987" w:type="dxa"/>
            <w:vAlign w:val="center"/>
          </w:tcPr>
          <w:p w14:paraId="0437F9D0" w14:textId="1138E787" w:rsidR="00E649D6" w:rsidRPr="007F74CE" w:rsidRDefault="00E649D6" w:rsidP="0047017A">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E649D6" w:rsidRPr="007F74CE" w14:paraId="3124A014" w14:textId="77777777" w:rsidTr="00916F69">
        <w:trPr>
          <w:trHeight w:val="330"/>
        </w:trPr>
        <w:tc>
          <w:tcPr>
            <w:tcW w:w="5357" w:type="dxa"/>
            <w:vAlign w:val="center"/>
          </w:tcPr>
          <w:p w14:paraId="66E5950B" w14:textId="03CC2079" w:rsidR="00E649D6" w:rsidRPr="007F74CE" w:rsidRDefault="00E649D6" w:rsidP="0047017A">
            <w:pPr>
              <w:pStyle w:val="BodyText2"/>
              <w:spacing w:line="240" w:lineRule="auto"/>
              <w:ind w:left="112"/>
              <w:rPr>
                <w:rFonts w:ascii="Browallia New" w:hAnsi="Browallia New" w:cs="Browallia New"/>
                <w:color w:val="000000" w:themeColor="text1"/>
                <w:sz w:val="28"/>
                <w:szCs w:val="28"/>
                <w:cs/>
              </w:rPr>
            </w:pPr>
            <w:r w:rsidRPr="007F74CE">
              <w:rPr>
                <w:rFonts w:ascii="Browallia New" w:hAnsi="Browallia New" w:cs="Browallia New"/>
                <w:color w:val="000000" w:themeColor="text1"/>
                <w:sz w:val="28"/>
                <w:szCs w:val="28"/>
                <w:cs/>
              </w:rPr>
              <w:t>มูลค่าสุทธิตามบัญชี ณ วันที่</w:t>
            </w:r>
            <w:r w:rsidRPr="007F74CE">
              <w:rPr>
                <w:rFonts w:ascii="Browallia New" w:hAnsi="Browallia New" w:cs="Browallia New"/>
                <w:color w:val="000000" w:themeColor="text1"/>
                <w:sz w:val="28"/>
                <w:szCs w:val="28"/>
                <w:lang w:val="en-ZA"/>
              </w:rPr>
              <w:t xml:space="preserve"> 1</w:t>
            </w:r>
            <w:r w:rsidRPr="007F74CE">
              <w:rPr>
                <w:rFonts w:ascii="Browallia New" w:hAnsi="Browallia New" w:cs="Browallia New"/>
                <w:color w:val="000000" w:themeColor="text1"/>
                <w:sz w:val="28"/>
                <w:szCs w:val="28"/>
                <w:cs/>
              </w:rPr>
              <w:t xml:space="preserve"> มกราคม</w:t>
            </w:r>
            <w:r w:rsidRPr="007F74CE">
              <w:rPr>
                <w:rFonts w:ascii="Browallia New" w:hAnsi="Browallia New" w:cs="Browallia New"/>
                <w:color w:val="000000" w:themeColor="text1"/>
                <w:sz w:val="28"/>
                <w:szCs w:val="28"/>
                <w:lang w:val="en-ZA"/>
              </w:rPr>
              <w:t xml:space="preserve"> 256</w:t>
            </w:r>
            <w:r w:rsidR="00916F69">
              <w:rPr>
                <w:rFonts w:ascii="Browallia New" w:hAnsi="Browallia New" w:cs="Browallia New"/>
                <w:color w:val="000000" w:themeColor="text1"/>
                <w:sz w:val="28"/>
                <w:szCs w:val="28"/>
                <w:lang w:val="en-US"/>
              </w:rPr>
              <w:t>9</w:t>
            </w:r>
          </w:p>
        </w:tc>
        <w:tc>
          <w:tcPr>
            <w:tcW w:w="1850" w:type="dxa"/>
            <w:vAlign w:val="center"/>
          </w:tcPr>
          <w:p w14:paraId="1093BE83" w14:textId="5D27AE72" w:rsidR="00E649D6" w:rsidRPr="007F74CE" w:rsidRDefault="006D485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6D485D">
              <w:rPr>
                <w:rFonts w:ascii="Browallia New" w:hAnsi="Browallia New" w:cs="Browallia New"/>
                <w:sz w:val="28"/>
                <w:szCs w:val="28"/>
              </w:rPr>
              <w:t>70,621</w:t>
            </w:r>
          </w:p>
        </w:tc>
        <w:tc>
          <w:tcPr>
            <w:tcW w:w="1987" w:type="dxa"/>
            <w:vAlign w:val="center"/>
          </w:tcPr>
          <w:p w14:paraId="1A119F9A" w14:textId="594F0870" w:rsidR="00E649D6" w:rsidRPr="007F74CE" w:rsidRDefault="000A0AFF"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0A0AFF">
              <w:rPr>
                <w:rFonts w:ascii="Browallia New" w:hAnsi="Browallia New" w:cs="Browallia New"/>
                <w:sz w:val="28"/>
                <w:szCs w:val="28"/>
              </w:rPr>
              <w:t>16,814</w:t>
            </w:r>
          </w:p>
        </w:tc>
      </w:tr>
      <w:tr w:rsidR="00E649D6" w:rsidRPr="007F74CE" w14:paraId="5FB4B050" w14:textId="77777777" w:rsidTr="00916F69">
        <w:trPr>
          <w:trHeight w:val="330"/>
        </w:trPr>
        <w:tc>
          <w:tcPr>
            <w:tcW w:w="5357" w:type="dxa"/>
            <w:vAlign w:val="center"/>
          </w:tcPr>
          <w:p w14:paraId="1565396F" w14:textId="77777777" w:rsidR="00E649D6" w:rsidRPr="007F74CE" w:rsidRDefault="00E649D6" w:rsidP="0047017A">
            <w:pPr>
              <w:pStyle w:val="BodyText2"/>
              <w:spacing w:line="240" w:lineRule="auto"/>
              <w:ind w:left="112"/>
              <w:rPr>
                <w:rFonts w:ascii="Browallia New" w:hAnsi="Browallia New" w:cs="Browallia New"/>
                <w:color w:val="000000" w:themeColor="text1"/>
                <w:sz w:val="28"/>
                <w:szCs w:val="28"/>
              </w:rPr>
            </w:pPr>
            <w:r w:rsidRPr="007F74CE">
              <w:rPr>
                <w:rFonts w:ascii="Browallia New" w:hAnsi="Browallia New" w:cs="Browallia New"/>
                <w:color w:val="000000" w:themeColor="text1"/>
                <w:sz w:val="28"/>
                <w:szCs w:val="28"/>
                <w:cs/>
              </w:rPr>
              <w:t xml:space="preserve">ซื้อเพิ่มระหว่างงวด </w:t>
            </w:r>
            <w:r w:rsidRPr="007F74CE">
              <w:rPr>
                <w:rFonts w:ascii="Browallia New" w:hAnsi="Browallia New" w:cs="Browallia New"/>
                <w:color w:val="000000" w:themeColor="text1"/>
                <w:sz w:val="28"/>
                <w:szCs w:val="28"/>
              </w:rPr>
              <w:t xml:space="preserve">- </w:t>
            </w:r>
            <w:r w:rsidRPr="007F74CE">
              <w:rPr>
                <w:rFonts w:ascii="Browallia New" w:hAnsi="Browallia New" w:cs="Browallia New"/>
                <w:color w:val="000000" w:themeColor="text1"/>
                <w:sz w:val="28"/>
                <w:szCs w:val="28"/>
                <w:cs/>
              </w:rPr>
              <w:t>ราคาทุน</w:t>
            </w:r>
          </w:p>
        </w:tc>
        <w:tc>
          <w:tcPr>
            <w:tcW w:w="1850" w:type="dxa"/>
            <w:vAlign w:val="center"/>
          </w:tcPr>
          <w:p w14:paraId="67591331" w14:textId="50CA296D" w:rsidR="00E649D6" w:rsidRPr="007F74CE" w:rsidRDefault="00175F3A"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175F3A">
              <w:rPr>
                <w:rFonts w:ascii="Browallia New" w:hAnsi="Browallia New" w:cs="Browallia New"/>
                <w:sz w:val="28"/>
                <w:szCs w:val="28"/>
                <w:cs/>
              </w:rPr>
              <w:t>3</w:t>
            </w:r>
            <w:r w:rsidRPr="00175F3A">
              <w:rPr>
                <w:rFonts w:ascii="Browallia New" w:hAnsi="Browallia New" w:cs="Browallia New"/>
                <w:sz w:val="28"/>
                <w:szCs w:val="28"/>
              </w:rPr>
              <w:t>,</w:t>
            </w:r>
            <w:r w:rsidRPr="00175F3A">
              <w:rPr>
                <w:rFonts w:ascii="Browallia New" w:hAnsi="Browallia New" w:cs="Browallia New"/>
                <w:sz w:val="28"/>
                <w:szCs w:val="28"/>
                <w:cs/>
              </w:rPr>
              <w:t>915</w:t>
            </w:r>
          </w:p>
        </w:tc>
        <w:tc>
          <w:tcPr>
            <w:tcW w:w="1987" w:type="dxa"/>
            <w:vAlign w:val="center"/>
          </w:tcPr>
          <w:p w14:paraId="0678B497" w14:textId="42BA56AD" w:rsidR="00E649D6" w:rsidRPr="007F74CE" w:rsidRDefault="00CE597A"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9E068A" w:rsidRPr="007F74CE" w14:paraId="4B13F0A7" w14:textId="77777777" w:rsidTr="00916F69">
        <w:trPr>
          <w:trHeight w:val="330"/>
        </w:trPr>
        <w:tc>
          <w:tcPr>
            <w:tcW w:w="5357" w:type="dxa"/>
            <w:vAlign w:val="center"/>
          </w:tcPr>
          <w:p w14:paraId="31DCD464" w14:textId="77777777" w:rsidR="009E068A" w:rsidRPr="007F74CE" w:rsidRDefault="009E068A" w:rsidP="0047017A">
            <w:pPr>
              <w:pStyle w:val="BodyText2"/>
              <w:spacing w:line="240" w:lineRule="auto"/>
              <w:ind w:left="112"/>
              <w:rPr>
                <w:rFonts w:ascii="Browallia New" w:hAnsi="Browallia New" w:cs="Browallia New"/>
                <w:color w:val="000000" w:themeColor="text1"/>
                <w:sz w:val="28"/>
                <w:szCs w:val="28"/>
                <w:cs/>
              </w:rPr>
            </w:pPr>
            <w:r w:rsidRPr="007F74CE">
              <w:rPr>
                <w:rFonts w:ascii="Browallia New" w:hAnsi="Browallia New" w:cs="Browallia New"/>
                <w:color w:val="000000" w:themeColor="text1"/>
                <w:sz w:val="28"/>
                <w:szCs w:val="28"/>
                <w:cs/>
              </w:rPr>
              <w:t>ค่าเสื่อมราคาสำหรับงวด</w:t>
            </w:r>
          </w:p>
        </w:tc>
        <w:tc>
          <w:tcPr>
            <w:tcW w:w="1850" w:type="dxa"/>
            <w:vAlign w:val="center"/>
          </w:tcPr>
          <w:p w14:paraId="7FCCC64F" w14:textId="4283D81D" w:rsidR="009E068A" w:rsidRPr="007F74CE" w:rsidRDefault="00BE2922"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BE2922">
              <w:rPr>
                <w:rFonts w:ascii="Browallia New" w:hAnsi="Browallia New" w:cs="Browallia New"/>
                <w:sz w:val="28"/>
                <w:szCs w:val="28"/>
              </w:rPr>
              <w:t>(3,207)</w:t>
            </w:r>
          </w:p>
        </w:tc>
        <w:tc>
          <w:tcPr>
            <w:tcW w:w="1987" w:type="dxa"/>
            <w:vAlign w:val="center"/>
          </w:tcPr>
          <w:p w14:paraId="60EEFAAF" w14:textId="7A4F5F45" w:rsidR="009E068A" w:rsidRPr="007F74CE" w:rsidRDefault="000A08A3"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(278)</w:t>
            </w:r>
          </w:p>
        </w:tc>
      </w:tr>
      <w:tr w:rsidR="006E06E9" w:rsidRPr="007F74CE" w14:paraId="62EB5C4C" w14:textId="77777777">
        <w:trPr>
          <w:trHeight w:val="330"/>
        </w:trPr>
        <w:tc>
          <w:tcPr>
            <w:tcW w:w="5357" w:type="dxa"/>
            <w:vAlign w:val="center"/>
          </w:tcPr>
          <w:p w14:paraId="1EF2CCA2" w14:textId="4B974A08" w:rsidR="006E06E9" w:rsidRPr="007F74CE" w:rsidRDefault="00C00F95" w:rsidP="0047017A">
            <w:pPr>
              <w:pStyle w:val="BodyText2"/>
              <w:spacing w:line="240" w:lineRule="auto"/>
              <w:ind w:left="112"/>
              <w:rPr>
                <w:rFonts w:ascii="Browallia New" w:hAnsi="Browallia New" w:cs="Browallia New"/>
                <w:color w:val="000000" w:themeColor="text1"/>
                <w:sz w:val="28"/>
                <w:szCs w:val="28"/>
                <w:cs/>
              </w:rPr>
            </w:pPr>
            <w:r w:rsidRPr="00C00F95">
              <w:rPr>
                <w:rFonts w:ascii="Browallia New" w:hAnsi="Browallia New" w:cs="Browallia New"/>
                <w:color w:val="000000" w:themeColor="text1"/>
                <w:sz w:val="28"/>
                <w:szCs w:val="28"/>
                <w:cs/>
              </w:rPr>
              <w:t>ตัดจำหน่ายระหว่างงวด</w:t>
            </w:r>
          </w:p>
        </w:tc>
        <w:tc>
          <w:tcPr>
            <w:tcW w:w="1850" w:type="dxa"/>
          </w:tcPr>
          <w:p w14:paraId="63A11C2B" w14:textId="47509BAB" w:rsidR="006E06E9" w:rsidRPr="00BE2922" w:rsidRDefault="00C00F95"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C00F95">
              <w:rPr>
                <w:rFonts w:ascii="Browallia New" w:hAnsi="Browallia New" w:cs="Browallia New"/>
                <w:sz w:val="28"/>
                <w:szCs w:val="28"/>
              </w:rPr>
              <w:t xml:space="preserve"> (1,015)</w:t>
            </w:r>
          </w:p>
        </w:tc>
        <w:tc>
          <w:tcPr>
            <w:tcW w:w="1987" w:type="dxa"/>
            <w:vAlign w:val="center"/>
          </w:tcPr>
          <w:p w14:paraId="36C29C1A" w14:textId="53247AC1" w:rsidR="006E06E9" w:rsidRDefault="00C1797F"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3E43EE" w:rsidRPr="007F74CE" w14:paraId="19971F32" w14:textId="77777777">
        <w:trPr>
          <w:trHeight w:val="330"/>
        </w:trPr>
        <w:tc>
          <w:tcPr>
            <w:tcW w:w="5357" w:type="dxa"/>
            <w:vAlign w:val="center"/>
          </w:tcPr>
          <w:p w14:paraId="19BDAE14" w14:textId="029AF7F9" w:rsidR="003E43EE" w:rsidRPr="007F74CE" w:rsidRDefault="006E06E9" w:rsidP="0047017A">
            <w:pPr>
              <w:pStyle w:val="BodyText2"/>
              <w:spacing w:line="240" w:lineRule="auto"/>
              <w:ind w:left="112"/>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กลับรายการ</w:t>
            </w:r>
            <w:r w:rsidR="003E43EE" w:rsidRPr="007F74CE">
              <w:rPr>
                <w:rFonts w:ascii="Browallia New" w:hAnsi="Browallia New" w:cs="Browallia New"/>
                <w:color w:val="000000" w:themeColor="text1"/>
                <w:sz w:val="28"/>
                <w:szCs w:val="28"/>
                <w:cs/>
              </w:rPr>
              <w:t>ค่าเผื่อการด้อยค่า</w:t>
            </w:r>
          </w:p>
        </w:tc>
        <w:tc>
          <w:tcPr>
            <w:tcW w:w="1850" w:type="dxa"/>
          </w:tcPr>
          <w:p w14:paraId="1CCBE539" w14:textId="7A70B806" w:rsidR="003E43EE" w:rsidRPr="007F74CE" w:rsidRDefault="00C00F95" w:rsidP="0047017A">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C00F95">
              <w:rPr>
                <w:rFonts w:ascii="Browallia New" w:hAnsi="Browallia New" w:cs="Browallia New"/>
                <w:sz w:val="28"/>
                <w:szCs w:val="28"/>
              </w:rPr>
              <w:t xml:space="preserve"> 1,361 </w:t>
            </w:r>
          </w:p>
        </w:tc>
        <w:tc>
          <w:tcPr>
            <w:tcW w:w="1987" w:type="dxa"/>
            <w:vAlign w:val="center"/>
          </w:tcPr>
          <w:p w14:paraId="552578C6" w14:textId="5206CE34" w:rsidR="003E43EE" w:rsidRPr="007F74CE" w:rsidRDefault="000A08A3" w:rsidP="0047017A">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649D6" w:rsidRPr="007F74CE" w14:paraId="5C22FC04" w14:textId="77777777" w:rsidTr="00916F69">
        <w:trPr>
          <w:trHeight w:val="330"/>
        </w:trPr>
        <w:tc>
          <w:tcPr>
            <w:tcW w:w="5357" w:type="dxa"/>
            <w:vAlign w:val="center"/>
          </w:tcPr>
          <w:p w14:paraId="716526C3" w14:textId="398060E1" w:rsidR="00E649D6" w:rsidRPr="007F74CE" w:rsidRDefault="00E649D6" w:rsidP="0047017A">
            <w:pPr>
              <w:pStyle w:val="BodyText2"/>
              <w:spacing w:line="240" w:lineRule="auto"/>
              <w:ind w:left="112"/>
              <w:rPr>
                <w:rFonts w:ascii="Browallia New" w:hAnsi="Browallia New" w:cs="Browallia New"/>
                <w:color w:val="000000" w:themeColor="text1"/>
                <w:sz w:val="28"/>
                <w:szCs w:val="28"/>
              </w:rPr>
            </w:pPr>
            <w:r w:rsidRPr="007F74CE">
              <w:rPr>
                <w:rFonts w:ascii="Browallia New" w:hAnsi="Browallia New" w:cs="Browallia New"/>
                <w:color w:val="000000" w:themeColor="text1"/>
                <w:sz w:val="28"/>
                <w:szCs w:val="28"/>
                <w:cs/>
              </w:rPr>
              <w:t>มูลค่าสุทธิตามบัญชี</w:t>
            </w:r>
            <w:r w:rsidRPr="007F74CE">
              <w:rPr>
                <w:rFonts w:ascii="Browallia New" w:hAnsi="Browallia New" w:cs="Browallia New"/>
                <w:color w:val="000000" w:themeColor="text1"/>
                <w:sz w:val="28"/>
                <w:szCs w:val="28"/>
              </w:rPr>
              <w:t xml:space="preserve"> </w:t>
            </w:r>
            <w:r w:rsidRPr="007F74CE">
              <w:rPr>
                <w:rFonts w:ascii="Browallia New" w:hAnsi="Browallia New" w:cs="Browallia New"/>
                <w:color w:val="000000" w:themeColor="text1"/>
                <w:sz w:val="28"/>
                <w:szCs w:val="28"/>
                <w:cs/>
              </w:rPr>
              <w:t xml:space="preserve">ณ วันที่ </w:t>
            </w:r>
            <w:r w:rsidR="00916F69" w:rsidRPr="004A5833">
              <w:rPr>
                <w:rFonts w:ascii="Browallia New" w:eastAsia="Arial Unicode MS" w:hAnsi="Browallia New" w:cs="Browallia New"/>
                <w:sz w:val="28"/>
                <w:szCs w:val="28"/>
                <w:lang w:val="en-ZA"/>
              </w:rPr>
              <w:t>31</w:t>
            </w:r>
            <w:r w:rsidR="00916F69" w:rsidRPr="004A5833">
              <w:rPr>
                <w:rFonts w:ascii="Browallia New" w:eastAsia="Arial Unicode MS" w:hAnsi="Browallia New" w:cs="Browallia New" w:hint="cs"/>
                <w:sz w:val="28"/>
                <w:szCs w:val="28"/>
                <w:cs/>
                <w:lang w:val="en-ZA"/>
              </w:rPr>
              <w:t xml:space="preserve"> มีนาคม </w:t>
            </w:r>
            <w:r w:rsidR="00916F69">
              <w:rPr>
                <w:rFonts w:ascii="Browallia New" w:eastAsia="Arial Unicode MS" w:hAnsi="Browallia New" w:cs="Browallia New"/>
                <w:sz w:val="28"/>
                <w:szCs w:val="28"/>
                <w:lang w:val="en-ZA"/>
              </w:rPr>
              <w:t>2569</w:t>
            </w:r>
          </w:p>
        </w:tc>
        <w:tc>
          <w:tcPr>
            <w:tcW w:w="1850" w:type="dxa"/>
            <w:vAlign w:val="center"/>
          </w:tcPr>
          <w:p w14:paraId="508D0791" w14:textId="42627DDA" w:rsidR="00E649D6" w:rsidRPr="007F74CE" w:rsidRDefault="00C00F95" w:rsidP="0047017A">
            <w:pPr>
              <w:pBdr>
                <w:bottom w:val="single" w:sz="12"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C00F95">
              <w:rPr>
                <w:rFonts w:ascii="Browallia New" w:hAnsi="Browallia New" w:cs="Browallia New"/>
                <w:sz w:val="28"/>
                <w:szCs w:val="28"/>
                <w:cs/>
              </w:rPr>
              <w:t>71</w:t>
            </w:r>
            <w:r w:rsidRPr="00C00F95">
              <w:rPr>
                <w:rFonts w:ascii="Browallia New" w:hAnsi="Browallia New" w:cs="Browallia New"/>
                <w:sz w:val="28"/>
                <w:szCs w:val="28"/>
              </w:rPr>
              <w:t>,</w:t>
            </w:r>
            <w:r w:rsidRPr="00C00F95">
              <w:rPr>
                <w:rFonts w:ascii="Browallia New" w:hAnsi="Browallia New" w:cs="Browallia New"/>
                <w:sz w:val="28"/>
                <w:szCs w:val="28"/>
                <w:cs/>
              </w:rPr>
              <w:t>675</w:t>
            </w:r>
          </w:p>
        </w:tc>
        <w:tc>
          <w:tcPr>
            <w:tcW w:w="1987" w:type="dxa"/>
            <w:vAlign w:val="center"/>
          </w:tcPr>
          <w:p w14:paraId="2EE9D87D" w14:textId="4A6F15EE" w:rsidR="00E649D6" w:rsidRPr="007F74CE" w:rsidRDefault="000A08A3" w:rsidP="0047017A">
            <w:pPr>
              <w:pBdr>
                <w:bottom w:val="single" w:sz="12"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16,536</w:t>
            </w:r>
          </w:p>
        </w:tc>
      </w:tr>
    </w:tbl>
    <w:p w14:paraId="4D9A97F1" w14:textId="77777777" w:rsidR="00DE4707" w:rsidRPr="008A6025" w:rsidRDefault="00DE4707" w:rsidP="008A6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eastAsia="Cordia New" w:hAnsi="Browallia New" w:cs="Browallia New"/>
          <w:b/>
          <w:bCs/>
          <w:color w:val="000000"/>
          <w:sz w:val="28"/>
          <w:szCs w:val="28"/>
          <w:lang w:val="en-ZA" w:eastAsia="th-TH"/>
        </w:rPr>
      </w:pPr>
    </w:p>
    <w:p w14:paraId="63347A72" w14:textId="79BFC94D" w:rsidR="000A43EE" w:rsidRPr="006F1F43" w:rsidRDefault="000A43EE" w:rsidP="000A43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6F1F43">
        <w:rPr>
          <w:rFonts w:ascii="Browallia New" w:eastAsia="Cordia New" w:hAnsi="Browallia New" w:cs="Browallia New"/>
          <w:b/>
          <w:bCs/>
          <w:color w:val="000000"/>
          <w:sz w:val="28"/>
          <w:szCs w:val="28"/>
          <w:cs/>
          <w:lang w:eastAsia="th-TH"/>
        </w:rPr>
        <w:t>สินทรัพย์สิทธิการใช้และหนี้สินตามสัญญาเช่า</w:t>
      </w:r>
    </w:p>
    <w:p w14:paraId="02C1A76B" w14:textId="77777777" w:rsidR="000A43EE" w:rsidRPr="00A866C0" w:rsidRDefault="000A43EE" w:rsidP="000A43EE">
      <w:pPr>
        <w:tabs>
          <w:tab w:val="clear" w:pos="907"/>
          <w:tab w:val="left" w:pos="1350"/>
        </w:tabs>
        <w:spacing w:line="240" w:lineRule="auto"/>
        <w:ind w:left="432"/>
        <w:jc w:val="thaiDistribute"/>
        <w:rPr>
          <w:rFonts w:ascii="Browallia New" w:eastAsia="Cordia New" w:hAnsi="Browallia New" w:cs="Browallia New"/>
          <w:b/>
          <w:bCs/>
          <w:color w:val="000000"/>
          <w:sz w:val="28"/>
          <w:szCs w:val="28"/>
          <w:lang w:eastAsia="th-TH"/>
        </w:rPr>
      </w:pPr>
      <w:bookmarkStart w:id="0" w:name="_Hlk61971921"/>
      <w:r w:rsidRPr="007E5657">
        <w:rPr>
          <w:rFonts w:ascii="Browallia New" w:eastAsia="Cordia New" w:hAnsi="Browallia New" w:cs="Browallia New"/>
          <w:b/>
          <w:bCs/>
          <w:color w:val="000000"/>
          <w:sz w:val="28"/>
          <w:szCs w:val="28"/>
          <w:lang w:val="en-ZA" w:eastAsia="th-TH"/>
        </w:rPr>
        <w:t xml:space="preserve">      </w:t>
      </w:r>
    </w:p>
    <w:p w14:paraId="6F4A4872" w14:textId="5830CFBF" w:rsidR="000A43EE" w:rsidRPr="007E5657" w:rsidRDefault="000A43EE" w:rsidP="000A43EE">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7E5657">
        <w:rPr>
          <w:rFonts w:ascii="Browallia New" w:eastAsia="Cordia New" w:hAnsi="Browallia New" w:cs="Browallia New"/>
          <w:color w:val="000000"/>
          <w:sz w:val="28"/>
          <w:szCs w:val="28"/>
          <w:u w:val="single"/>
          <w:cs/>
          <w:lang w:eastAsia="th-TH"/>
        </w:rPr>
        <w:t>สินทรัพย์สิทธิการใช้</w:t>
      </w:r>
    </w:p>
    <w:bookmarkEnd w:id="0"/>
    <w:p w14:paraId="3327441D" w14:textId="37669BFE" w:rsidR="00D24462" w:rsidRPr="007E5657" w:rsidRDefault="00D24462"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การเปลี่ยนแปลงของสินทรัพย์สิทธิการใช้ </w:t>
      </w:r>
      <w:r w:rsidR="007B507A" w:rsidRPr="007E5657">
        <w:rPr>
          <w:rFonts w:ascii="Browallia New" w:eastAsia="Cordia New" w:hAnsi="Browallia New" w:cs="Browallia New"/>
          <w:color w:val="000000"/>
          <w:sz w:val="28"/>
          <w:szCs w:val="28"/>
          <w:cs/>
          <w:lang w:eastAsia="th-TH"/>
        </w:rPr>
        <w:t>สำหรับงวด</w:t>
      </w:r>
      <w:r w:rsidR="007F5820">
        <w:rPr>
          <w:rFonts w:ascii="Browallia New" w:eastAsia="Cordia New" w:hAnsi="Browallia New" w:cs="Browallia New" w:hint="cs"/>
          <w:color w:val="000000"/>
          <w:sz w:val="28"/>
          <w:szCs w:val="28"/>
          <w:cs/>
          <w:lang w:eastAsia="th-TH"/>
        </w:rPr>
        <w:t>สาม</w:t>
      </w:r>
      <w:r w:rsidR="0047017A" w:rsidRPr="007E5657">
        <w:rPr>
          <w:rFonts w:ascii="Browallia New" w:eastAsia="Cordia New" w:hAnsi="Browallia New" w:cs="Browallia New"/>
          <w:color w:val="000000"/>
          <w:sz w:val="28"/>
          <w:szCs w:val="28"/>
          <w:cs/>
          <w:lang w:eastAsia="th-TH"/>
        </w:rPr>
        <w:t xml:space="preserve">เดือนสิ้นสุดวันที่ </w:t>
      </w:r>
      <w:r w:rsidR="007F5820" w:rsidRPr="004A5833">
        <w:rPr>
          <w:rFonts w:ascii="Browallia New" w:eastAsia="Arial Unicode MS" w:hAnsi="Browallia New" w:cs="Browallia New"/>
          <w:sz w:val="28"/>
          <w:szCs w:val="28"/>
          <w:lang w:val="en-ZA"/>
        </w:rPr>
        <w:t>31</w:t>
      </w:r>
      <w:r w:rsidR="007F5820" w:rsidRPr="004A5833">
        <w:rPr>
          <w:rFonts w:ascii="Browallia New" w:eastAsia="Arial Unicode MS" w:hAnsi="Browallia New" w:cs="Browallia New" w:hint="cs"/>
          <w:sz w:val="28"/>
          <w:szCs w:val="28"/>
          <w:cs/>
          <w:lang w:val="en-ZA"/>
        </w:rPr>
        <w:t xml:space="preserve"> มีนาคม </w:t>
      </w:r>
      <w:r w:rsidR="007F5820">
        <w:rPr>
          <w:rFonts w:ascii="Browallia New" w:eastAsia="Arial Unicode MS" w:hAnsi="Browallia New" w:cs="Browallia New"/>
          <w:sz w:val="28"/>
          <w:szCs w:val="28"/>
          <w:lang w:val="en-ZA"/>
        </w:rPr>
        <w:t>2569</w:t>
      </w:r>
      <w:r w:rsidR="007B507A"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สรุปได้ดังนี้</w:t>
      </w:r>
    </w:p>
    <w:p w14:paraId="056D059C" w14:textId="77777777" w:rsidR="00752EBB" w:rsidRPr="007E5657" w:rsidRDefault="00752EBB" w:rsidP="00D24462">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p>
    <w:tbl>
      <w:tblPr>
        <w:tblW w:w="9121" w:type="dxa"/>
        <w:tblInd w:w="426" w:type="dxa"/>
        <w:tblLayout w:type="fixed"/>
        <w:tblCellMar>
          <w:left w:w="57" w:type="dxa"/>
          <w:right w:w="57" w:type="dxa"/>
        </w:tblCellMar>
        <w:tblLook w:val="04A0" w:firstRow="1" w:lastRow="0" w:firstColumn="1" w:lastColumn="0" w:noHBand="0" w:noVBand="1"/>
      </w:tblPr>
      <w:tblGrid>
        <w:gridCol w:w="5341"/>
        <w:gridCol w:w="1890"/>
        <w:gridCol w:w="1890"/>
      </w:tblGrid>
      <w:tr w:rsidR="00752EBB" w:rsidRPr="0047017A" w14:paraId="5DF6F9B8" w14:textId="77777777" w:rsidTr="00191A9C">
        <w:trPr>
          <w:trHeight w:val="65"/>
        </w:trPr>
        <w:tc>
          <w:tcPr>
            <w:tcW w:w="5341" w:type="dxa"/>
            <w:tcBorders>
              <w:top w:val="nil"/>
              <w:left w:val="nil"/>
              <w:right w:val="nil"/>
            </w:tcBorders>
            <w:shd w:val="clear" w:color="000000" w:fill="FFFFFF"/>
            <w:noWrap/>
            <w:vAlign w:val="bottom"/>
          </w:tcPr>
          <w:p w14:paraId="7199F953" w14:textId="77777777" w:rsidR="00752EBB" w:rsidRPr="0047017A" w:rsidRDefault="00752EBB" w:rsidP="00752EBB">
            <w:pPr>
              <w:spacing w:line="240" w:lineRule="auto"/>
              <w:rPr>
                <w:rFonts w:ascii="Browallia New" w:hAnsi="Browallia New" w:cs="Browallia New"/>
                <w:sz w:val="28"/>
                <w:szCs w:val="28"/>
                <w:cs/>
              </w:rPr>
            </w:pPr>
          </w:p>
        </w:tc>
        <w:tc>
          <w:tcPr>
            <w:tcW w:w="3780" w:type="dxa"/>
            <w:gridSpan w:val="2"/>
            <w:tcBorders>
              <w:left w:val="nil"/>
              <w:right w:val="nil"/>
            </w:tcBorders>
            <w:noWrap/>
            <w:vAlign w:val="bottom"/>
          </w:tcPr>
          <w:p w14:paraId="3AFED9D1" w14:textId="77777777" w:rsidR="00752EBB" w:rsidRPr="0047017A" w:rsidRDefault="00752EBB"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w:t>
            </w:r>
            <w:r w:rsidRPr="0047017A">
              <w:rPr>
                <w:rFonts w:ascii="Browallia New" w:hAnsi="Browallia New" w:cs="Browallia New"/>
                <w:sz w:val="28"/>
                <w:szCs w:val="28"/>
                <w:cs/>
              </w:rPr>
              <w:t>หน่วย</w:t>
            </w:r>
            <w:r w:rsidRPr="0047017A">
              <w:rPr>
                <w:rFonts w:ascii="Browallia New" w:hAnsi="Browallia New" w:cs="Browallia New"/>
                <w:sz w:val="28"/>
                <w:szCs w:val="28"/>
              </w:rPr>
              <w:t xml:space="preserve">: </w:t>
            </w:r>
            <w:r w:rsidRPr="0047017A">
              <w:rPr>
                <w:rFonts w:ascii="Browallia New" w:hAnsi="Browallia New" w:cs="Browallia New"/>
                <w:sz w:val="28"/>
                <w:szCs w:val="28"/>
                <w:cs/>
              </w:rPr>
              <w:t>พันบาท)</w:t>
            </w:r>
          </w:p>
        </w:tc>
      </w:tr>
      <w:tr w:rsidR="00752EBB" w:rsidRPr="0047017A" w14:paraId="73430940" w14:textId="77777777" w:rsidTr="00191A9C">
        <w:tblPrEx>
          <w:tblLook w:val="01E0" w:firstRow="1" w:lastRow="1" w:firstColumn="1" w:lastColumn="1" w:noHBand="0" w:noVBand="0"/>
        </w:tblPrEx>
        <w:tc>
          <w:tcPr>
            <w:tcW w:w="5341" w:type="dxa"/>
            <w:vAlign w:val="bottom"/>
          </w:tcPr>
          <w:p w14:paraId="66D6FD08" w14:textId="77777777" w:rsidR="00752EBB" w:rsidRPr="0047017A" w:rsidRDefault="00752EBB" w:rsidP="00752EBB">
            <w:pPr>
              <w:tabs>
                <w:tab w:val="left" w:pos="284"/>
                <w:tab w:val="left" w:pos="851"/>
                <w:tab w:val="left" w:pos="1418"/>
                <w:tab w:val="left" w:pos="1985"/>
              </w:tabs>
              <w:spacing w:line="240" w:lineRule="auto"/>
              <w:jc w:val="both"/>
              <w:rPr>
                <w:rFonts w:ascii="Browallia New" w:hAnsi="Browallia New" w:cs="Browallia New"/>
                <w:sz w:val="28"/>
                <w:szCs w:val="28"/>
                <w:lang w:val="en-ZA"/>
              </w:rPr>
            </w:pPr>
          </w:p>
        </w:tc>
        <w:tc>
          <w:tcPr>
            <w:tcW w:w="1890" w:type="dxa"/>
            <w:vAlign w:val="bottom"/>
          </w:tcPr>
          <w:p w14:paraId="60B5F90A" w14:textId="13F4600A" w:rsidR="00752EBB" w:rsidRPr="0047017A"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ข้อมูลทางการเงินรวม</w:t>
            </w:r>
          </w:p>
        </w:tc>
        <w:tc>
          <w:tcPr>
            <w:tcW w:w="1890" w:type="dxa"/>
            <w:vAlign w:val="bottom"/>
          </w:tcPr>
          <w:p w14:paraId="23BBB608" w14:textId="76C99CE7" w:rsidR="00752EBB" w:rsidRPr="0047017A"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ข้อมูลทางการเงินเฉพาะบริษัท</w:t>
            </w:r>
          </w:p>
        </w:tc>
      </w:tr>
      <w:tr w:rsidR="00752EBB" w:rsidRPr="0047017A" w14:paraId="79C792B0" w14:textId="77777777" w:rsidTr="00191A9C">
        <w:tblPrEx>
          <w:tblLook w:val="01E0" w:firstRow="1" w:lastRow="1" w:firstColumn="1" w:lastColumn="1" w:noHBand="0" w:noVBand="0"/>
        </w:tblPrEx>
        <w:tc>
          <w:tcPr>
            <w:tcW w:w="5341" w:type="dxa"/>
            <w:vAlign w:val="bottom"/>
          </w:tcPr>
          <w:p w14:paraId="6DC6CCDD" w14:textId="710838B6" w:rsidR="00752EBB" w:rsidRPr="0047017A" w:rsidRDefault="00752EBB" w:rsidP="00752EBB">
            <w:pPr>
              <w:tabs>
                <w:tab w:val="left" w:pos="284"/>
                <w:tab w:val="left" w:pos="851"/>
                <w:tab w:val="left" w:pos="1418"/>
                <w:tab w:val="left" w:pos="1985"/>
              </w:tabs>
              <w:spacing w:line="240" w:lineRule="auto"/>
              <w:jc w:val="both"/>
              <w:rPr>
                <w:rFonts w:ascii="Browallia New" w:hAnsi="Browallia New" w:cs="Browallia New"/>
                <w:spacing w:val="-14"/>
                <w:sz w:val="28"/>
                <w:szCs w:val="28"/>
              </w:rPr>
            </w:pPr>
          </w:p>
        </w:tc>
        <w:tc>
          <w:tcPr>
            <w:tcW w:w="1890" w:type="dxa"/>
            <w:tcBorders>
              <w:left w:val="nil"/>
              <w:right w:val="nil"/>
            </w:tcBorders>
          </w:tcPr>
          <w:p w14:paraId="7EAE3AC9" w14:textId="5494F1AC" w:rsidR="00752EBB" w:rsidRPr="0047017A" w:rsidRDefault="00752EBB" w:rsidP="00752EBB">
            <w:pPr>
              <w:pStyle w:val="accttwolines"/>
              <w:spacing w:after="0" w:line="240" w:lineRule="auto"/>
              <w:ind w:left="-105" w:right="137" w:firstLine="0"/>
              <w:jc w:val="right"/>
              <w:rPr>
                <w:rFonts w:ascii="Browallia New" w:hAnsi="Browallia New" w:cs="Browallia New"/>
                <w:sz w:val="28"/>
                <w:szCs w:val="28"/>
                <w:lang w:val="en-US" w:bidi="th-TH"/>
              </w:rPr>
            </w:pPr>
          </w:p>
        </w:tc>
        <w:tc>
          <w:tcPr>
            <w:tcW w:w="1890" w:type="dxa"/>
            <w:vAlign w:val="bottom"/>
          </w:tcPr>
          <w:p w14:paraId="3B2E4987" w14:textId="66C9537E" w:rsidR="00752EBB" w:rsidRPr="0047017A" w:rsidRDefault="00752EBB" w:rsidP="00752EBB">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950E5E" w:rsidRPr="0047017A" w14:paraId="78495682" w14:textId="77777777" w:rsidTr="00191A9C">
        <w:tblPrEx>
          <w:tblLook w:val="01E0" w:firstRow="1" w:lastRow="1" w:firstColumn="1" w:lastColumn="1" w:noHBand="0" w:noVBand="0"/>
        </w:tblPrEx>
        <w:tc>
          <w:tcPr>
            <w:tcW w:w="5341" w:type="dxa"/>
            <w:vAlign w:val="bottom"/>
          </w:tcPr>
          <w:p w14:paraId="78535130" w14:textId="3C153060" w:rsidR="00950E5E" w:rsidRPr="0047017A" w:rsidRDefault="00950E5E" w:rsidP="00E44597">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sz w:val="28"/>
                <w:szCs w:val="28"/>
                <w:cs/>
              </w:rPr>
              <w:t xml:space="preserve">มูลค่าสุทธิตามบัญชี ณ วันที่ </w:t>
            </w:r>
            <w:r w:rsidRPr="0047017A">
              <w:rPr>
                <w:rFonts w:ascii="Browallia New" w:hAnsi="Browallia New" w:cs="Browallia New"/>
                <w:sz w:val="28"/>
                <w:szCs w:val="28"/>
              </w:rPr>
              <w:t>1</w:t>
            </w:r>
            <w:r w:rsidRPr="0047017A">
              <w:rPr>
                <w:rFonts w:ascii="Browallia New" w:hAnsi="Browallia New" w:cs="Browallia New"/>
                <w:sz w:val="28"/>
                <w:szCs w:val="28"/>
                <w:cs/>
              </w:rPr>
              <w:t xml:space="preserve"> มกราคม </w:t>
            </w:r>
            <w:r w:rsidRPr="0047017A">
              <w:rPr>
                <w:rFonts w:ascii="Browallia New" w:hAnsi="Browallia New" w:cs="Browallia New"/>
                <w:sz w:val="28"/>
                <w:szCs w:val="28"/>
              </w:rPr>
              <w:t>256</w:t>
            </w:r>
            <w:r w:rsidR="007F5820">
              <w:rPr>
                <w:rFonts w:ascii="Browallia New" w:hAnsi="Browallia New" w:cs="Browallia New"/>
                <w:sz w:val="28"/>
                <w:szCs w:val="28"/>
              </w:rPr>
              <w:t>9</w:t>
            </w:r>
          </w:p>
        </w:tc>
        <w:tc>
          <w:tcPr>
            <w:tcW w:w="1890" w:type="dxa"/>
            <w:tcBorders>
              <w:left w:val="nil"/>
              <w:right w:val="nil"/>
            </w:tcBorders>
          </w:tcPr>
          <w:p w14:paraId="2F5E83F7" w14:textId="364B73CC" w:rsidR="00950E5E" w:rsidRPr="0047017A" w:rsidRDefault="005D04F8"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5D04F8">
              <w:rPr>
                <w:rFonts w:ascii="Browallia New" w:hAnsi="Browallia New" w:cs="Browallia New"/>
                <w:sz w:val="28"/>
                <w:szCs w:val="28"/>
              </w:rPr>
              <w:t>91,377</w:t>
            </w:r>
          </w:p>
        </w:tc>
        <w:tc>
          <w:tcPr>
            <w:tcW w:w="1890" w:type="dxa"/>
            <w:vAlign w:val="bottom"/>
          </w:tcPr>
          <w:p w14:paraId="18B1CE70" w14:textId="4DFE0F1D" w:rsidR="00950E5E" w:rsidRPr="0047017A" w:rsidRDefault="007F4D12"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7F4D12">
              <w:rPr>
                <w:rFonts w:ascii="Browallia New" w:hAnsi="Browallia New" w:cs="Browallia New"/>
                <w:sz w:val="28"/>
                <w:szCs w:val="28"/>
              </w:rPr>
              <w:t>7,459</w:t>
            </w:r>
          </w:p>
        </w:tc>
      </w:tr>
      <w:tr w:rsidR="00AD6527" w:rsidRPr="0047017A" w14:paraId="412CA64D" w14:textId="77777777" w:rsidTr="00191A9C">
        <w:tblPrEx>
          <w:tblLook w:val="01E0" w:firstRow="1" w:lastRow="1" w:firstColumn="1" w:lastColumn="1" w:noHBand="0" w:noVBand="0"/>
        </w:tblPrEx>
        <w:tc>
          <w:tcPr>
            <w:tcW w:w="5341" w:type="dxa"/>
            <w:vAlign w:val="bottom"/>
          </w:tcPr>
          <w:p w14:paraId="4B9E08BF" w14:textId="1B88E7BF" w:rsidR="00AD6527" w:rsidRPr="0047017A" w:rsidRDefault="00AD6527" w:rsidP="00AD7FA3">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เพิ่มขึ้นในระหว่างงวด</w:t>
            </w:r>
          </w:p>
        </w:tc>
        <w:tc>
          <w:tcPr>
            <w:tcW w:w="1890" w:type="dxa"/>
            <w:tcBorders>
              <w:left w:val="nil"/>
              <w:right w:val="nil"/>
            </w:tcBorders>
          </w:tcPr>
          <w:p w14:paraId="08C25C82" w14:textId="354E0F10" w:rsidR="00AD6527" w:rsidRPr="0047017A" w:rsidRDefault="00D4509C"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945</w:t>
            </w:r>
          </w:p>
        </w:tc>
        <w:tc>
          <w:tcPr>
            <w:tcW w:w="1890" w:type="dxa"/>
            <w:vAlign w:val="bottom"/>
          </w:tcPr>
          <w:p w14:paraId="2363A7E4" w14:textId="50C85165" w:rsidR="00AD6527" w:rsidRPr="0047017A" w:rsidRDefault="00E37D0D"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eastAsia="Arial Unicode MS" w:hAnsi="Browallia New" w:cs="Browallia New"/>
                <w:sz w:val="28"/>
                <w:szCs w:val="28"/>
                <w:cs/>
                <w:lang w:val="en-GB"/>
              </w:rPr>
            </w:pPr>
            <w:r>
              <w:rPr>
                <w:rFonts w:ascii="Browallia New" w:eastAsia="Arial Unicode MS" w:hAnsi="Browallia New" w:cs="Browallia New"/>
                <w:sz w:val="28"/>
                <w:szCs w:val="28"/>
                <w:lang w:val="en-GB"/>
              </w:rPr>
              <w:t>-</w:t>
            </w:r>
          </w:p>
        </w:tc>
      </w:tr>
      <w:tr w:rsidR="00B2202C" w:rsidRPr="0047017A" w14:paraId="431AF702" w14:textId="77777777" w:rsidTr="00191A9C">
        <w:tblPrEx>
          <w:tblLook w:val="01E0" w:firstRow="1" w:lastRow="1" w:firstColumn="1" w:lastColumn="1" w:noHBand="0" w:noVBand="0"/>
        </w:tblPrEx>
        <w:tc>
          <w:tcPr>
            <w:tcW w:w="5341" w:type="dxa"/>
            <w:vAlign w:val="bottom"/>
          </w:tcPr>
          <w:p w14:paraId="4117B9C1" w14:textId="39F4856E" w:rsidR="00B2202C" w:rsidRPr="0047017A" w:rsidRDefault="00A4799A" w:rsidP="00E44597">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ลดลงจากการตัดจำหน่าย</w:t>
            </w:r>
          </w:p>
        </w:tc>
        <w:tc>
          <w:tcPr>
            <w:tcW w:w="1890" w:type="dxa"/>
            <w:tcBorders>
              <w:left w:val="nil"/>
              <w:right w:val="nil"/>
            </w:tcBorders>
          </w:tcPr>
          <w:p w14:paraId="463DECDE" w14:textId="5B5E1682" w:rsidR="00B2202C" w:rsidRPr="0047017A" w:rsidRDefault="0077137F"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hint="cs"/>
                <w:sz w:val="28"/>
                <w:szCs w:val="28"/>
                <w:cs/>
              </w:rPr>
              <w:t xml:space="preserve"> </w:t>
            </w:r>
            <w:r w:rsidR="00497C0B">
              <w:rPr>
                <w:rFonts w:ascii="Browallia New" w:hAnsi="Browallia New" w:cs="Browallia New"/>
                <w:sz w:val="28"/>
                <w:szCs w:val="28"/>
              </w:rPr>
              <w:t>(30,934)</w:t>
            </w:r>
          </w:p>
        </w:tc>
        <w:tc>
          <w:tcPr>
            <w:tcW w:w="1890" w:type="dxa"/>
            <w:vAlign w:val="bottom"/>
          </w:tcPr>
          <w:p w14:paraId="50B4CCA0" w14:textId="2FE78016" w:rsidR="00B2202C" w:rsidRPr="0047017A" w:rsidRDefault="00E37D0D"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A4799A" w:rsidRPr="0047017A" w14:paraId="0C015523" w14:textId="77777777" w:rsidTr="00191A9C">
        <w:tblPrEx>
          <w:tblLook w:val="01E0" w:firstRow="1" w:lastRow="1" w:firstColumn="1" w:lastColumn="1" w:noHBand="0" w:noVBand="0"/>
        </w:tblPrEx>
        <w:tc>
          <w:tcPr>
            <w:tcW w:w="5341" w:type="dxa"/>
            <w:vAlign w:val="bottom"/>
          </w:tcPr>
          <w:p w14:paraId="15159B83" w14:textId="4749CB65" w:rsidR="00A4799A" w:rsidRPr="0047017A" w:rsidRDefault="00A4799A" w:rsidP="00A4799A">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ลดลงจากการเปลี่ยนแปลงสัญญาเช่า</w:t>
            </w:r>
          </w:p>
        </w:tc>
        <w:tc>
          <w:tcPr>
            <w:tcW w:w="1890" w:type="dxa"/>
            <w:tcBorders>
              <w:left w:val="nil"/>
              <w:right w:val="nil"/>
            </w:tcBorders>
          </w:tcPr>
          <w:p w14:paraId="78FBB49F" w14:textId="5563FB27" w:rsidR="00A4799A" w:rsidRPr="0047017A" w:rsidRDefault="00497C0B"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(11,174)</w:t>
            </w:r>
          </w:p>
        </w:tc>
        <w:tc>
          <w:tcPr>
            <w:tcW w:w="1890" w:type="dxa"/>
          </w:tcPr>
          <w:p w14:paraId="6B4D3544" w14:textId="0DA619B7" w:rsidR="00A4799A" w:rsidRPr="0047017A" w:rsidRDefault="007020C0"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950E5E" w:rsidRPr="0047017A" w14:paraId="45F07AE8" w14:textId="77777777" w:rsidTr="00191A9C">
        <w:tblPrEx>
          <w:tblLook w:val="01E0" w:firstRow="1" w:lastRow="1" w:firstColumn="1" w:lastColumn="1" w:noHBand="0" w:noVBand="0"/>
        </w:tblPrEx>
        <w:tc>
          <w:tcPr>
            <w:tcW w:w="5341" w:type="dxa"/>
            <w:vAlign w:val="bottom"/>
          </w:tcPr>
          <w:p w14:paraId="2C11F532" w14:textId="77777777" w:rsidR="00950E5E" w:rsidRPr="0047017A" w:rsidRDefault="00950E5E" w:rsidP="00950E5E">
            <w:pPr>
              <w:tabs>
                <w:tab w:val="left" w:pos="284"/>
                <w:tab w:val="left" w:pos="851"/>
                <w:tab w:val="left" w:pos="1418"/>
                <w:tab w:val="left" w:pos="1985"/>
              </w:tabs>
              <w:spacing w:line="240" w:lineRule="auto"/>
              <w:jc w:val="both"/>
              <w:rPr>
                <w:rFonts w:ascii="Browallia New" w:hAnsi="Browallia New" w:cs="Browallia New"/>
                <w:position w:val="6"/>
                <w:sz w:val="28"/>
                <w:szCs w:val="28"/>
              </w:rPr>
            </w:pPr>
            <w:r w:rsidRPr="0047017A">
              <w:rPr>
                <w:rFonts w:ascii="Browallia New" w:hAnsi="Browallia New" w:cs="Browallia New"/>
                <w:sz w:val="28"/>
                <w:szCs w:val="28"/>
                <w:cs/>
              </w:rPr>
              <w:t>ค่าเสื่อมราคาสำหรับงวด</w:t>
            </w:r>
          </w:p>
        </w:tc>
        <w:tc>
          <w:tcPr>
            <w:tcW w:w="1890" w:type="dxa"/>
            <w:tcBorders>
              <w:left w:val="nil"/>
              <w:right w:val="nil"/>
            </w:tcBorders>
          </w:tcPr>
          <w:p w14:paraId="47F84B11" w14:textId="09984C9A" w:rsidR="00950E5E" w:rsidRPr="0047017A" w:rsidRDefault="00D4509C"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(2,881)</w:t>
            </w:r>
          </w:p>
        </w:tc>
        <w:tc>
          <w:tcPr>
            <w:tcW w:w="1890" w:type="dxa"/>
          </w:tcPr>
          <w:p w14:paraId="7F1E3BFE" w14:textId="381FEE20" w:rsidR="00950E5E" w:rsidRPr="0047017A" w:rsidRDefault="007020C0"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(491)</w:t>
            </w:r>
          </w:p>
        </w:tc>
      </w:tr>
      <w:tr w:rsidR="00F954BB" w:rsidRPr="0047017A" w14:paraId="5A56DBA0" w14:textId="77777777" w:rsidTr="00191A9C">
        <w:tblPrEx>
          <w:tblLook w:val="01E0" w:firstRow="1" w:lastRow="1" w:firstColumn="1" w:lastColumn="1" w:noHBand="0" w:noVBand="0"/>
        </w:tblPrEx>
        <w:tc>
          <w:tcPr>
            <w:tcW w:w="5341" w:type="dxa"/>
            <w:vAlign w:val="bottom"/>
          </w:tcPr>
          <w:p w14:paraId="3EB92D1A" w14:textId="7D9AE2BB" w:rsidR="00F954BB" w:rsidRPr="0047017A" w:rsidRDefault="00212E5F" w:rsidP="00950E5E">
            <w:pPr>
              <w:tabs>
                <w:tab w:val="left" w:pos="284"/>
                <w:tab w:val="left" w:pos="851"/>
                <w:tab w:val="left" w:pos="1418"/>
                <w:tab w:val="left" w:pos="1985"/>
              </w:tabs>
              <w:spacing w:line="240" w:lineRule="auto"/>
              <w:jc w:val="both"/>
              <w:rPr>
                <w:rFonts w:ascii="Browallia New" w:hAnsi="Browallia New" w:cs="Browallia New"/>
                <w:sz w:val="28"/>
                <w:szCs w:val="28"/>
                <w:cs/>
              </w:rPr>
            </w:pPr>
            <w:r>
              <w:rPr>
                <w:rFonts w:ascii="Browallia New" w:hAnsi="Browallia New" w:cs="Browallia New" w:hint="cs"/>
                <w:sz w:val="28"/>
                <w:szCs w:val="28"/>
                <w:cs/>
              </w:rPr>
              <w:t>รวม</w:t>
            </w:r>
          </w:p>
        </w:tc>
        <w:tc>
          <w:tcPr>
            <w:tcW w:w="1890" w:type="dxa"/>
            <w:tcBorders>
              <w:left w:val="nil"/>
              <w:right w:val="nil"/>
            </w:tcBorders>
          </w:tcPr>
          <w:p w14:paraId="610417FC" w14:textId="4080ABD5" w:rsidR="00F954BB" w:rsidRDefault="00023716" w:rsidP="0058015E">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4</w:t>
            </w:r>
            <w:r w:rsidR="00012705">
              <w:rPr>
                <w:rFonts w:ascii="Browallia New" w:hAnsi="Browallia New" w:cs="Browallia New"/>
                <w:sz w:val="28"/>
                <w:szCs w:val="28"/>
              </w:rPr>
              <w:t>7,333</w:t>
            </w:r>
          </w:p>
        </w:tc>
        <w:tc>
          <w:tcPr>
            <w:tcW w:w="1890" w:type="dxa"/>
          </w:tcPr>
          <w:p w14:paraId="7518FAB5" w14:textId="219A9FC2" w:rsidR="00F954BB" w:rsidRDefault="00012705" w:rsidP="0058015E">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6,968</w:t>
            </w:r>
          </w:p>
        </w:tc>
      </w:tr>
      <w:tr w:rsidR="00F954BB" w:rsidRPr="0047017A" w14:paraId="1BBCD19A" w14:textId="77777777" w:rsidTr="00191A9C">
        <w:tblPrEx>
          <w:tblLook w:val="01E0" w:firstRow="1" w:lastRow="1" w:firstColumn="1" w:lastColumn="1" w:noHBand="0" w:noVBand="0"/>
        </w:tblPrEx>
        <w:tc>
          <w:tcPr>
            <w:tcW w:w="5341" w:type="dxa"/>
            <w:vAlign w:val="bottom"/>
          </w:tcPr>
          <w:p w14:paraId="79570BC8" w14:textId="3C0E5D34" w:rsidR="00F954BB" w:rsidRPr="0047017A" w:rsidRDefault="00212E5F" w:rsidP="00950E5E">
            <w:pPr>
              <w:tabs>
                <w:tab w:val="left" w:pos="284"/>
                <w:tab w:val="left" w:pos="851"/>
                <w:tab w:val="left" w:pos="1418"/>
                <w:tab w:val="left" w:pos="1985"/>
              </w:tabs>
              <w:spacing w:line="240" w:lineRule="auto"/>
              <w:jc w:val="both"/>
              <w:rPr>
                <w:rFonts w:ascii="Browallia New" w:hAnsi="Browallia New" w:cs="Browallia New"/>
                <w:sz w:val="28"/>
                <w:szCs w:val="28"/>
                <w:cs/>
              </w:rPr>
            </w:pPr>
            <w:r w:rsidRPr="0058015E">
              <w:rPr>
                <w:rFonts w:ascii="Browallia New" w:hAnsi="Browallia New" w:cs="Browallia New" w:hint="cs"/>
                <w:sz w:val="28"/>
                <w:szCs w:val="28"/>
                <w:u w:val="single"/>
                <w:cs/>
              </w:rPr>
              <w:t>หัก</w:t>
            </w:r>
            <w:r>
              <w:rPr>
                <w:rFonts w:ascii="Browallia New" w:hAnsi="Browallia New" w:cs="Browallia New" w:hint="cs"/>
                <w:sz w:val="28"/>
                <w:szCs w:val="28"/>
                <w:cs/>
              </w:rPr>
              <w:t xml:space="preserve"> ค่าเผื่อการด้อยค่าสินทรัพย์สิทธิ</w:t>
            </w:r>
            <w:r w:rsidR="0058015E">
              <w:rPr>
                <w:rFonts w:ascii="Browallia New" w:hAnsi="Browallia New" w:cs="Browallia New" w:hint="cs"/>
                <w:sz w:val="28"/>
                <w:szCs w:val="28"/>
                <w:cs/>
              </w:rPr>
              <w:t>การใช้</w:t>
            </w:r>
          </w:p>
        </w:tc>
        <w:tc>
          <w:tcPr>
            <w:tcW w:w="1890" w:type="dxa"/>
            <w:tcBorders>
              <w:left w:val="nil"/>
              <w:right w:val="nil"/>
            </w:tcBorders>
          </w:tcPr>
          <w:p w14:paraId="1B6BEEDF" w14:textId="3F4097D2" w:rsidR="00F954BB" w:rsidRDefault="00012705"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(4,227)</w:t>
            </w:r>
          </w:p>
        </w:tc>
        <w:tc>
          <w:tcPr>
            <w:tcW w:w="1890" w:type="dxa"/>
          </w:tcPr>
          <w:p w14:paraId="16B79431" w14:textId="4230648C" w:rsidR="00F954BB" w:rsidRDefault="00012705"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950E5E" w:rsidRPr="0047017A" w14:paraId="266F4E66" w14:textId="77777777" w:rsidTr="00191A9C">
        <w:tblPrEx>
          <w:tblLook w:val="01E0" w:firstRow="1" w:lastRow="1" w:firstColumn="1" w:lastColumn="1" w:noHBand="0" w:noVBand="0"/>
        </w:tblPrEx>
        <w:tc>
          <w:tcPr>
            <w:tcW w:w="5341" w:type="dxa"/>
            <w:vAlign w:val="bottom"/>
          </w:tcPr>
          <w:p w14:paraId="35A7E508" w14:textId="6CD58709" w:rsidR="00950E5E" w:rsidRPr="0047017A" w:rsidRDefault="00950E5E" w:rsidP="00950E5E">
            <w:pPr>
              <w:tabs>
                <w:tab w:val="left" w:pos="284"/>
                <w:tab w:val="left" w:pos="851"/>
                <w:tab w:val="left" w:pos="1418"/>
                <w:tab w:val="left" w:pos="1985"/>
              </w:tabs>
              <w:spacing w:line="240" w:lineRule="auto"/>
              <w:jc w:val="both"/>
              <w:rPr>
                <w:rFonts w:ascii="Browallia New" w:eastAsia="Arial Unicode MS" w:hAnsi="Browallia New" w:cs="Browallia New"/>
                <w:snapToGrid w:val="0"/>
                <w:sz w:val="28"/>
                <w:szCs w:val="28"/>
                <w:lang w:eastAsia="th-TH"/>
              </w:rPr>
            </w:pPr>
            <w:r w:rsidRPr="0047017A">
              <w:rPr>
                <w:rFonts w:ascii="Browallia New" w:hAnsi="Browallia New" w:cs="Browallia New"/>
                <w:sz w:val="28"/>
                <w:szCs w:val="28"/>
                <w:cs/>
              </w:rPr>
              <w:t xml:space="preserve">มูลค่าสุทธิตามบัญชี ณ วันที่ </w:t>
            </w:r>
            <w:r w:rsidR="007F5820" w:rsidRPr="004A5833">
              <w:rPr>
                <w:rFonts w:ascii="Browallia New" w:eastAsia="Arial Unicode MS" w:hAnsi="Browallia New" w:cs="Browallia New"/>
                <w:sz w:val="28"/>
                <w:szCs w:val="28"/>
                <w:lang w:val="en-ZA"/>
              </w:rPr>
              <w:t>31</w:t>
            </w:r>
            <w:r w:rsidR="007F5820" w:rsidRPr="004A5833">
              <w:rPr>
                <w:rFonts w:ascii="Browallia New" w:eastAsia="Arial Unicode MS" w:hAnsi="Browallia New" w:cs="Browallia New" w:hint="cs"/>
                <w:sz w:val="28"/>
                <w:szCs w:val="28"/>
                <w:cs/>
                <w:lang w:val="en-ZA"/>
              </w:rPr>
              <w:t xml:space="preserve"> มีนาคม </w:t>
            </w:r>
            <w:r w:rsidR="007F5820">
              <w:rPr>
                <w:rFonts w:ascii="Browallia New" w:eastAsia="Arial Unicode MS" w:hAnsi="Browallia New" w:cs="Browallia New"/>
                <w:sz w:val="28"/>
                <w:szCs w:val="28"/>
                <w:lang w:val="en-ZA"/>
              </w:rPr>
              <w:t>2569</w:t>
            </w:r>
          </w:p>
        </w:tc>
        <w:tc>
          <w:tcPr>
            <w:tcW w:w="1890" w:type="dxa"/>
            <w:tcBorders>
              <w:left w:val="nil"/>
              <w:right w:val="nil"/>
            </w:tcBorders>
          </w:tcPr>
          <w:p w14:paraId="050A3A14" w14:textId="09093B30" w:rsidR="00950E5E" w:rsidRPr="0047017A" w:rsidRDefault="00D4509C" w:rsidP="0047017A">
            <w:pPr>
              <w:pBdr>
                <w:bottom w:val="single" w:sz="12"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4</w:t>
            </w:r>
            <w:r w:rsidR="00012705">
              <w:rPr>
                <w:rFonts w:ascii="Browallia New" w:hAnsi="Browallia New" w:cs="Browallia New"/>
                <w:sz w:val="28"/>
                <w:szCs w:val="28"/>
              </w:rPr>
              <w:t>3,106</w:t>
            </w:r>
          </w:p>
        </w:tc>
        <w:tc>
          <w:tcPr>
            <w:tcW w:w="1890" w:type="dxa"/>
          </w:tcPr>
          <w:p w14:paraId="0B7BC633" w14:textId="0955C07F" w:rsidR="00950E5E" w:rsidRPr="0047017A" w:rsidRDefault="007020C0" w:rsidP="0047017A">
            <w:pPr>
              <w:pBdr>
                <w:bottom w:val="single" w:sz="12"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6,968</w:t>
            </w:r>
          </w:p>
        </w:tc>
      </w:tr>
    </w:tbl>
    <w:p w14:paraId="753A5F71" w14:textId="77777777" w:rsidR="00404FFC" w:rsidRPr="007E5657"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FE18689" w14:textId="77777777" w:rsidR="00CA4167" w:rsidRDefault="00CA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u w:val="single"/>
          <w:cs/>
          <w:lang w:eastAsia="th-TH"/>
        </w:rPr>
      </w:pPr>
      <w:r>
        <w:rPr>
          <w:rFonts w:ascii="Browallia New" w:eastAsia="Cordia New" w:hAnsi="Browallia New" w:cs="Browallia New"/>
          <w:color w:val="000000"/>
          <w:sz w:val="28"/>
          <w:szCs w:val="28"/>
          <w:u w:val="single"/>
          <w:cs/>
          <w:lang w:eastAsia="th-TH"/>
        </w:rPr>
        <w:br w:type="page"/>
      </w:r>
    </w:p>
    <w:p w14:paraId="2BD00EB3" w14:textId="75419441" w:rsidR="00FE3CF8" w:rsidRPr="007E5657" w:rsidRDefault="00FE3CF8" w:rsidP="00FE3CF8">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cs/>
          <w:lang w:eastAsia="th-TH"/>
        </w:rPr>
      </w:pPr>
      <w:r w:rsidRPr="007E5657">
        <w:rPr>
          <w:rFonts w:ascii="Browallia New" w:eastAsia="Cordia New" w:hAnsi="Browallia New" w:cs="Browallia New"/>
          <w:color w:val="000000"/>
          <w:sz w:val="28"/>
          <w:szCs w:val="28"/>
          <w:u w:val="single"/>
          <w:cs/>
          <w:lang w:eastAsia="th-TH"/>
        </w:rPr>
        <w:lastRenderedPageBreak/>
        <w:t>หนี้สินตามสัญญาเช่า</w:t>
      </w:r>
    </w:p>
    <w:p w14:paraId="2B1D2228" w14:textId="73779723" w:rsidR="004F4270" w:rsidRPr="007E5657" w:rsidRDefault="004F4270" w:rsidP="00B35EE2">
      <w:pPr>
        <w:tabs>
          <w:tab w:val="clear" w:pos="907"/>
          <w:tab w:val="left" w:pos="1350"/>
        </w:tabs>
        <w:spacing w:line="240" w:lineRule="auto"/>
        <w:ind w:left="432"/>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eastAsia="th-TH"/>
        </w:rPr>
        <w:t>มูลค่าตามบัญชีของหนี้สินตามสัญญาเช่าและการเคลื่อนไหว</w:t>
      </w:r>
      <w:r w:rsidR="00B35EE2" w:rsidRPr="007E5657">
        <w:rPr>
          <w:rFonts w:ascii="Browallia New" w:eastAsia="Cordia New" w:hAnsi="Browallia New" w:cs="Browallia New"/>
          <w:color w:val="000000"/>
          <w:sz w:val="28"/>
          <w:szCs w:val="28"/>
          <w:cs/>
          <w:lang w:eastAsia="th-TH"/>
        </w:rPr>
        <w:t>สำหรับงว</w:t>
      </w:r>
      <w:r w:rsidR="002D6975">
        <w:rPr>
          <w:rFonts w:ascii="Browallia New" w:eastAsia="Cordia New" w:hAnsi="Browallia New" w:cs="Browallia New" w:hint="cs"/>
          <w:color w:val="000000"/>
          <w:sz w:val="28"/>
          <w:szCs w:val="28"/>
          <w:cs/>
          <w:lang w:eastAsia="th-TH"/>
        </w:rPr>
        <w:t>ด</w:t>
      </w:r>
      <w:r w:rsidR="005D04F8">
        <w:rPr>
          <w:rFonts w:ascii="Browallia New" w:eastAsia="Cordia New" w:hAnsi="Browallia New" w:cs="Browallia New" w:hint="cs"/>
          <w:color w:val="000000"/>
          <w:sz w:val="28"/>
          <w:szCs w:val="28"/>
          <w:cs/>
          <w:lang w:eastAsia="th-TH"/>
        </w:rPr>
        <w:t>สาม</w:t>
      </w:r>
      <w:r w:rsidR="005D04F8" w:rsidRPr="007E5657">
        <w:rPr>
          <w:rFonts w:ascii="Browallia New" w:eastAsia="Cordia New" w:hAnsi="Browallia New" w:cs="Browallia New"/>
          <w:color w:val="000000"/>
          <w:sz w:val="28"/>
          <w:szCs w:val="28"/>
          <w:cs/>
          <w:lang w:eastAsia="th-TH"/>
        </w:rPr>
        <w:t xml:space="preserve">เดือนสิ้นสุดวันที่ </w:t>
      </w:r>
      <w:r w:rsidR="005D04F8" w:rsidRPr="004A5833">
        <w:rPr>
          <w:rFonts w:ascii="Browallia New" w:eastAsia="Arial Unicode MS" w:hAnsi="Browallia New" w:cs="Browallia New"/>
          <w:sz w:val="28"/>
          <w:szCs w:val="28"/>
          <w:lang w:val="en-ZA"/>
        </w:rPr>
        <w:t>31</w:t>
      </w:r>
      <w:r w:rsidR="005D04F8" w:rsidRPr="004A5833">
        <w:rPr>
          <w:rFonts w:ascii="Browallia New" w:eastAsia="Arial Unicode MS" w:hAnsi="Browallia New" w:cs="Browallia New" w:hint="cs"/>
          <w:sz w:val="28"/>
          <w:szCs w:val="28"/>
          <w:cs/>
          <w:lang w:val="en-ZA"/>
        </w:rPr>
        <w:t xml:space="preserve"> มีนาคม </w:t>
      </w:r>
      <w:r w:rsidR="005D04F8">
        <w:rPr>
          <w:rFonts w:ascii="Browallia New" w:eastAsia="Arial Unicode MS" w:hAnsi="Browallia New" w:cs="Browallia New"/>
          <w:sz w:val="28"/>
          <w:szCs w:val="28"/>
          <w:lang w:val="en-ZA"/>
        </w:rPr>
        <w:t>2569</w:t>
      </w:r>
      <w:r w:rsidR="002F78F5">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แสดงได้ดังนี้</w:t>
      </w:r>
    </w:p>
    <w:p w14:paraId="53476DCF" w14:textId="77777777" w:rsidR="00752EBB" w:rsidRPr="00191A9C" w:rsidRDefault="00752EB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121" w:type="dxa"/>
        <w:tblInd w:w="426" w:type="dxa"/>
        <w:tblLayout w:type="fixed"/>
        <w:tblCellMar>
          <w:left w:w="57" w:type="dxa"/>
          <w:right w:w="57" w:type="dxa"/>
        </w:tblCellMar>
        <w:tblLook w:val="04A0" w:firstRow="1" w:lastRow="0" w:firstColumn="1" w:lastColumn="0" w:noHBand="0" w:noVBand="1"/>
      </w:tblPr>
      <w:tblGrid>
        <w:gridCol w:w="5341"/>
        <w:gridCol w:w="1890"/>
        <w:gridCol w:w="1890"/>
      </w:tblGrid>
      <w:tr w:rsidR="008476B9" w:rsidRPr="007E5657" w14:paraId="1B486B9C" w14:textId="77777777" w:rsidTr="00191A9C">
        <w:trPr>
          <w:trHeight w:val="346"/>
        </w:trPr>
        <w:tc>
          <w:tcPr>
            <w:tcW w:w="5341" w:type="dxa"/>
            <w:tcBorders>
              <w:top w:val="nil"/>
              <w:left w:val="nil"/>
              <w:right w:val="nil"/>
            </w:tcBorders>
            <w:shd w:val="clear" w:color="000000" w:fill="FFFFFF"/>
            <w:noWrap/>
          </w:tcPr>
          <w:p w14:paraId="7ADE9DA9" w14:textId="77777777"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3780" w:type="dxa"/>
            <w:gridSpan w:val="2"/>
            <w:tcBorders>
              <w:top w:val="nil"/>
              <w:left w:val="nil"/>
              <w:right w:val="nil"/>
            </w:tcBorders>
            <w:shd w:val="clear" w:color="000000" w:fill="FFFFFF"/>
          </w:tcPr>
          <w:p w14:paraId="495349F1" w14:textId="77777777" w:rsidR="008476B9" w:rsidRPr="0098787C" w:rsidRDefault="008476B9" w:rsidP="00191A9C">
            <w:pPr>
              <w:tabs>
                <w:tab w:val="clear" w:pos="3515"/>
                <w:tab w:val="clear" w:pos="3742"/>
                <w:tab w:val="left" w:pos="284"/>
                <w:tab w:val="left" w:pos="567"/>
                <w:tab w:val="left" w:pos="3360"/>
              </w:tabs>
              <w:overflowPunct w:val="0"/>
              <w:autoSpaceDE w:val="0"/>
              <w:autoSpaceDN w:val="0"/>
              <w:adjustRightInd w:val="0"/>
              <w:spacing w:line="240" w:lineRule="auto"/>
              <w:ind w:left="54" w:right="47"/>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w:t>
            </w:r>
            <w:proofErr w:type="gramStart"/>
            <w:r w:rsidRPr="0098787C">
              <w:rPr>
                <w:rFonts w:ascii="Browallia New" w:hAnsi="Browallia New" w:cs="Browallia New"/>
                <w:sz w:val="28"/>
                <w:szCs w:val="28"/>
                <w:cs/>
              </w:rPr>
              <w:t>หน่วย :</w:t>
            </w:r>
            <w:proofErr w:type="gramEnd"/>
            <w:r w:rsidRPr="0098787C">
              <w:rPr>
                <w:rFonts w:ascii="Browallia New" w:hAnsi="Browallia New" w:cs="Browallia New"/>
                <w:sz w:val="28"/>
                <w:szCs w:val="28"/>
                <w:cs/>
              </w:rPr>
              <w:t xml:space="preserve"> พันบาท)</w:t>
            </w:r>
          </w:p>
        </w:tc>
      </w:tr>
      <w:tr w:rsidR="008476B9" w:rsidRPr="007E5657" w14:paraId="714E028A" w14:textId="77777777" w:rsidTr="00191A9C">
        <w:tblPrEx>
          <w:tblLook w:val="01E0" w:firstRow="1" w:lastRow="1" w:firstColumn="1" w:lastColumn="1" w:noHBand="0" w:noVBand="0"/>
        </w:tblPrEx>
        <w:trPr>
          <w:trHeight w:val="346"/>
        </w:trPr>
        <w:tc>
          <w:tcPr>
            <w:tcW w:w="5341" w:type="dxa"/>
          </w:tcPr>
          <w:p w14:paraId="4454F6F8" w14:textId="77777777"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A9363E2" w14:textId="32C43D01" w:rsidR="008476B9" w:rsidRPr="0098787C" w:rsidRDefault="005835D2"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ข้อมูลทางการเงินรวม</w:t>
            </w:r>
          </w:p>
        </w:tc>
        <w:tc>
          <w:tcPr>
            <w:tcW w:w="1890" w:type="dxa"/>
          </w:tcPr>
          <w:p w14:paraId="6251A5AF" w14:textId="5663866C" w:rsidR="008476B9" w:rsidRPr="0098787C" w:rsidRDefault="00B323DD"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ข้อมูลทางการเงินเฉพาะบริษัท</w:t>
            </w:r>
          </w:p>
        </w:tc>
      </w:tr>
      <w:tr w:rsidR="008476B9" w:rsidRPr="007E5657" w14:paraId="692FAAAD" w14:textId="77777777" w:rsidTr="00191A9C">
        <w:tblPrEx>
          <w:tblLook w:val="01E0" w:firstRow="1" w:lastRow="1" w:firstColumn="1" w:lastColumn="1" w:noHBand="0" w:noVBand="0"/>
        </w:tblPrEx>
        <w:trPr>
          <w:trHeight w:val="346"/>
        </w:trPr>
        <w:tc>
          <w:tcPr>
            <w:tcW w:w="5341" w:type="dxa"/>
          </w:tcPr>
          <w:p w14:paraId="58C44B69" w14:textId="6DB3F2B9"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7D8DEEE8" w14:textId="20335E43" w:rsidR="008476B9" w:rsidRPr="0098787C"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890" w:type="dxa"/>
          </w:tcPr>
          <w:p w14:paraId="7F9DF0E6" w14:textId="0FADF8ED" w:rsidR="008476B9" w:rsidRPr="0098787C"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2B5DEE" w:rsidRPr="007E5657" w14:paraId="1A5E9BB3" w14:textId="77777777" w:rsidTr="00191A9C">
        <w:tblPrEx>
          <w:tblLook w:val="01E0" w:firstRow="1" w:lastRow="1" w:firstColumn="1" w:lastColumn="1" w:noHBand="0" w:noVBand="0"/>
        </w:tblPrEx>
        <w:trPr>
          <w:trHeight w:val="346"/>
        </w:trPr>
        <w:tc>
          <w:tcPr>
            <w:tcW w:w="5341" w:type="dxa"/>
          </w:tcPr>
          <w:p w14:paraId="64B3AA41" w14:textId="3A2219E1" w:rsidR="002B5DEE" w:rsidRPr="0098787C" w:rsidRDefault="002B5DEE" w:rsidP="006762EB">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 xml:space="preserve">ณ วันที่ </w:t>
            </w:r>
            <w:r w:rsidRPr="0098787C">
              <w:rPr>
                <w:rFonts w:ascii="Browallia New" w:hAnsi="Browallia New" w:cs="Browallia New"/>
                <w:sz w:val="28"/>
                <w:szCs w:val="28"/>
                <w:lang w:val="en-GB"/>
              </w:rPr>
              <w:t>1</w:t>
            </w:r>
            <w:r w:rsidRPr="0098787C">
              <w:rPr>
                <w:rFonts w:ascii="Browallia New" w:hAnsi="Browallia New" w:cs="Browallia New"/>
                <w:sz w:val="28"/>
                <w:szCs w:val="28"/>
                <w:cs/>
                <w:lang w:val="en-GB"/>
              </w:rPr>
              <w:t xml:space="preserve"> มกราคม </w:t>
            </w:r>
            <w:r w:rsidRPr="0098787C">
              <w:rPr>
                <w:rFonts w:ascii="Browallia New" w:hAnsi="Browallia New" w:cs="Browallia New"/>
                <w:sz w:val="28"/>
                <w:szCs w:val="28"/>
                <w:lang w:val="en-GB"/>
              </w:rPr>
              <w:t>256</w:t>
            </w:r>
            <w:r w:rsidR="005D04F8">
              <w:rPr>
                <w:rFonts w:ascii="Browallia New" w:hAnsi="Browallia New" w:cs="Browallia New"/>
                <w:sz w:val="28"/>
                <w:szCs w:val="28"/>
                <w:lang w:val="en-GB"/>
              </w:rPr>
              <w:t>9</w:t>
            </w:r>
          </w:p>
        </w:tc>
        <w:tc>
          <w:tcPr>
            <w:tcW w:w="1890" w:type="dxa"/>
            <w:tcBorders>
              <w:left w:val="nil"/>
              <w:right w:val="nil"/>
            </w:tcBorders>
          </w:tcPr>
          <w:p w14:paraId="5B975FAC" w14:textId="4F2F2378" w:rsidR="002B5DEE" w:rsidRPr="0098787C" w:rsidRDefault="009B0F89"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8</w:t>
            </w:r>
            <w:r w:rsidR="007D0575">
              <w:rPr>
                <w:rFonts w:ascii="Browallia New" w:hAnsi="Browallia New" w:cs="Browallia New"/>
                <w:sz w:val="28"/>
                <w:szCs w:val="28"/>
              </w:rPr>
              <w:t>3</w:t>
            </w:r>
            <w:r>
              <w:rPr>
                <w:rFonts w:ascii="Browallia New" w:hAnsi="Browallia New" w:cs="Browallia New"/>
                <w:sz w:val="28"/>
                <w:szCs w:val="28"/>
              </w:rPr>
              <w:t>,229</w:t>
            </w:r>
          </w:p>
        </w:tc>
        <w:tc>
          <w:tcPr>
            <w:tcW w:w="1890" w:type="dxa"/>
          </w:tcPr>
          <w:p w14:paraId="3F14C1E1" w14:textId="0FF30472" w:rsidR="002B5DEE" w:rsidRPr="0098787C" w:rsidRDefault="00361230"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7,503</w:t>
            </w:r>
          </w:p>
        </w:tc>
      </w:tr>
      <w:tr w:rsidR="00EA58C1" w:rsidRPr="007E5657" w14:paraId="5646D2BC" w14:textId="77777777" w:rsidTr="00191A9C">
        <w:tblPrEx>
          <w:tblLook w:val="01E0" w:firstRow="1" w:lastRow="1" w:firstColumn="1" w:lastColumn="1" w:noHBand="0" w:noVBand="0"/>
        </w:tblPrEx>
        <w:trPr>
          <w:trHeight w:val="346"/>
        </w:trPr>
        <w:tc>
          <w:tcPr>
            <w:tcW w:w="5341" w:type="dxa"/>
            <w:vAlign w:val="bottom"/>
          </w:tcPr>
          <w:p w14:paraId="6041D79C" w14:textId="66526709" w:rsidR="00EA58C1" w:rsidRPr="0098787C" w:rsidRDefault="008F317B" w:rsidP="00EA58C1">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ลดลงจากการตัดจำหน่าย</w:t>
            </w:r>
          </w:p>
        </w:tc>
        <w:tc>
          <w:tcPr>
            <w:tcW w:w="1890" w:type="dxa"/>
            <w:tcBorders>
              <w:left w:val="nil"/>
              <w:right w:val="nil"/>
            </w:tcBorders>
          </w:tcPr>
          <w:p w14:paraId="58F963E5" w14:textId="5661DEFB" w:rsidR="00EA58C1" w:rsidRPr="0098787C" w:rsidRDefault="00024E51"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(30</w:t>
            </w:r>
            <w:r w:rsidR="00775A93">
              <w:rPr>
                <w:rFonts w:ascii="Browallia New" w:hAnsi="Browallia New" w:cs="Browallia New"/>
                <w:sz w:val="28"/>
                <w:szCs w:val="28"/>
              </w:rPr>
              <w:t>,115)</w:t>
            </w:r>
          </w:p>
        </w:tc>
        <w:tc>
          <w:tcPr>
            <w:tcW w:w="1890" w:type="dxa"/>
          </w:tcPr>
          <w:p w14:paraId="727A3B6E" w14:textId="78FE3266" w:rsidR="00EA58C1" w:rsidRPr="0098787C" w:rsidRDefault="00361230"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4A8ADBE8" w14:textId="77777777" w:rsidTr="00191A9C">
        <w:tblPrEx>
          <w:tblLook w:val="01E0" w:firstRow="1" w:lastRow="1" w:firstColumn="1" w:lastColumn="1" w:noHBand="0" w:noVBand="0"/>
        </w:tblPrEx>
        <w:trPr>
          <w:trHeight w:val="346"/>
        </w:trPr>
        <w:tc>
          <w:tcPr>
            <w:tcW w:w="5341" w:type="dxa"/>
            <w:vAlign w:val="bottom"/>
          </w:tcPr>
          <w:p w14:paraId="51659E95" w14:textId="5D10BB89" w:rsidR="00EA58C1" w:rsidRPr="0098787C" w:rsidRDefault="00EA58C1" w:rsidP="00EA58C1">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เพิ่มขึ้นในระหว่างงวด</w:t>
            </w:r>
          </w:p>
        </w:tc>
        <w:tc>
          <w:tcPr>
            <w:tcW w:w="1890" w:type="dxa"/>
            <w:tcBorders>
              <w:left w:val="nil"/>
              <w:right w:val="nil"/>
            </w:tcBorders>
          </w:tcPr>
          <w:p w14:paraId="42819312" w14:textId="6599652D" w:rsidR="00EA58C1" w:rsidRPr="0098787C" w:rsidRDefault="00775A93"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945</w:t>
            </w:r>
          </w:p>
        </w:tc>
        <w:tc>
          <w:tcPr>
            <w:tcW w:w="1890" w:type="dxa"/>
            <w:vAlign w:val="bottom"/>
          </w:tcPr>
          <w:p w14:paraId="7FF3E450" w14:textId="4AE05A9B" w:rsidR="00EA58C1" w:rsidRPr="0098787C" w:rsidRDefault="00361230"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74FA4F6C" w14:textId="77777777" w:rsidTr="00191A9C">
        <w:tblPrEx>
          <w:tblLook w:val="01E0" w:firstRow="1" w:lastRow="1" w:firstColumn="1" w:lastColumn="1" w:noHBand="0" w:noVBand="0"/>
        </w:tblPrEx>
        <w:trPr>
          <w:trHeight w:val="346"/>
        </w:trPr>
        <w:tc>
          <w:tcPr>
            <w:tcW w:w="5341" w:type="dxa"/>
            <w:vAlign w:val="bottom"/>
          </w:tcPr>
          <w:p w14:paraId="30DF49E4" w14:textId="7B14C18E" w:rsidR="00EA58C1" w:rsidRDefault="008F317B" w:rsidP="00EA58C1">
            <w:pPr>
              <w:spacing w:line="240" w:lineRule="auto"/>
              <w:jc w:val="both"/>
              <w:rPr>
                <w:rFonts w:ascii="Browallia New" w:hAnsi="Browallia New" w:cs="Browallia New"/>
                <w:sz w:val="28"/>
                <w:szCs w:val="28"/>
                <w:cs/>
              </w:rPr>
            </w:pPr>
            <w:r>
              <w:rPr>
                <w:rFonts w:ascii="Browallia New" w:hAnsi="Browallia New" w:cs="Browallia New" w:hint="cs"/>
                <w:sz w:val="28"/>
                <w:szCs w:val="28"/>
                <w:cs/>
              </w:rPr>
              <w:t>ลดลงจากการเปลี่ยนแปลงสัญญาเช่า</w:t>
            </w:r>
          </w:p>
        </w:tc>
        <w:tc>
          <w:tcPr>
            <w:tcW w:w="1890" w:type="dxa"/>
            <w:tcBorders>
              <w:left w:val="nil"/>
              <w:right w:val="nil"/>
            </w:tcBorders>
          </w:tcPr>
          <w:p w14:paraId="012274EB" w14:textId="76A88B3C" w:rsidR="00EA58C1" w:rsidRPr="0098787C" w:rsidRDefault="00775A93"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(11,707)</w:t>
            </w:r>
          </w:p>
        </w:tc>
        <w:tc>
          <w:tcPr>
            <w:tcW w:w="1890" w:type="dxa"/>
            <w:vAlign w:val="bottom"/>
          </w:tcPr>
          <w:p w14:paraId="21EBFA9E" w14:textId="1C00C759" w:rsidR="00EA58C1" w:rsidRDefault="00361230"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76F24DAC" w14:textId="77777777" w:rsidTr="00191A9C">
        <w:tblPrEx>
          <w:tblLook w:val="01E0" w:firstRow="1" w:lastRow="1" w:firstColumn="1" w:lastColumn="1" w:noHBand="0" w:noVBand="0"/>
        </w:tblPrEx>
        <w:trPr>
          <w:trHeight w:val="346"/>
        </w:trPr>
        <w:tc>
          <w:tcPr>
            <w:tcW w:w="5341" w:type="dxa"/>
          </w:tcPr>
          <w:p w14:paraId="5C02BECA" w14:textId="77777777"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เพิ่มขึ้นจากดอกเบี้ย</w:t>
            </w:r>
          </w:p>
        </w:tc>
        <w:tc>
          <w:tcPr>
            <w:tcW w:w="1890" w:type="dxa"/>
            <w:tcBorders>
              <w:top w:val="nil"/>
              <w:left w:val="nil"/>
              <w:right w:val="nil"/>
            </w:tcBorders>
          </w:tcPr>
          <w:p w14:paraId="705E2B37" w14:textId="036AEE21" w:rsidR="00EA58C1" w:rsidRPr="0098787C" w:rsidRDefault="003A7D8C"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1,058</w:t>
            </w:r>
          </w:p>
        </w:tc>
        <w:tc>
          <w:tcPr>
            <w:tcW w:w="1890" w:type="dxa"/>
          </w:tcPr>
          <w:p w14:paraId="69C2F307" w14:textId="4B15CD96" w:rsidR="00EA58C1" w:rsidRPr="0098787C" w:rsidRDefault="00361230"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124</w:t>
            </w:r>
          </w:p>
        </w:tc>
      </w:tr>
      <w:tr w:rsidR="00EA58C1" w:rsidRPr="007E5657" w14:paraId="76F6E59B" w14:textId="77777777" w:rsidTr="00191A9C">
        <w:tblPrEx>
          <w:tblLook w:val="01E0" w:firstRow="1" w:lastRow="1" w:firstColumn="1" w:lastColumn="1" w:noHBand="0" w:noVBand="0"/>
        </w:tblPrEx>
        <w:trPr>
          <w:trHeight w:val="346"/>
        </w:trPr>
        <w:tc>
          <w:tcPr>
            <w:tcW w:w="5341" w:type="dxa"/>
          </w:tcPr>
          <w:p w14:paraId="489AC289" w14:textId="77777777"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เงินจ่ายชำระ</w:t>
            </w:r>
          </w:p>
        </w:tc>
        <w:tc>
          <w:tcPr>
            <w:tcW w:w="1890" w:type="dxa"/>
            <w:tcBorders>
              <w:top w:val="nil"/>
              <w:left w:val="nil"/>
              <w:right w:val="nil"/>
            </w:tcBorders>
          </w:tcPr>
          <w:p w14:paraId="7425CFC4" w14:textId="4AA60DBD" w:rsidR="00EA58C1" w:rsidRPr="0098787C" w:rsidRDefault="003A7D8C"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(3,092)</w:t>
            </w:r>
          </w:p>
        </w:tc>
        <w:tc>
          <w:tcPr>
            <w:tcW w:w="1890" w:type="dxa"/>
          </w:tcPr>
          <w:p w14:paraId="509ECBA2" w14:textId="34BBCF17" w:rsidR="00EA58C1" w:rsidRPr="0098787C" w:rsidRDefault="00361230"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(573)</w:t>
            </w:r>
          </w:p>
        </w:tc>
      </w:tr>
      <w:tr w:rsidR="00EA58C1" w:rsidRPr="007E5657" w14:paraId="109E6793" w14:textId="77777777" w:rsidTr="00191A9C">
        <w:tblPrEx>
          <w:tblLook w:val="01E0" w:firstRow="1" w:lastRow="1" w:firstColumn="1" w:lastColumn="1" w:noHBand="0" w:noVBand="0"/>
        </w:tblPrEx>
        <w:trPr>
          <w:trHeight w:val="346"/>
        </w:trPr>
        <w:tc>
          <w:tcPr>
            <w:tcW w:w="5341" w:type="dxa"/>
          </w:tcPr>
          <w:p w14:paraId="78D370C1" w14:textId="793084AE" w:rsidR="00EA58C1" w:rsidRPr="0098787C" w:rsidRDefault="00EA58C1" w:rsidP="00EA58C1">
            <w:pPr>
              <w:spacing w:line="240" w:lineRule="auto"/>
              <w:jc w:val="both"/>
              <w:rPr>
                <w:rFonts w:ascii="Browallia New" w:hAnsi="Browallia New" w:cs="Browallia New"/>
                <w:sz w:val="28"/>
                <w:szCs w:val="28"/>
                <w:lang w:val="en-GB"/>
              </w:rPr>
            </w:pPr>
            <w:r w:rsidRPr="0098787C">
              <w:rPr>
                <w:rFonts w:ascii="Browallia New" w:hAnsi="Browallia New" w:cs="Browallia New"/>
                <w:sz w:val="28"/>
                <w:szCs w:val="28"/>
                <w:cs/>
                <w:lang w:val="en-GB"/>
              </w:rPr>
              <w:t xml:space="preserve">ณ วันที่ </w:t>
            </w:r>
            <w:r w:rsidR="005D04F8" w:rsidRPr="004A5833">
              <w:rPr>
                <w:rFonts w:ascii="Browallia New" w:eastAsia="Arial Unicode MS" w:hAnsi="Browallia New" w:cs="Browallia New"/>
                <w:sz w:val="28"/>
                <w:szCs w:val="28"/>
                <w:lang w:val="en-ZA"/>
              </w:rPr>
              <w:t>31</w:t>
            </w:r>
            <w:r w:rsidR="005D04F8" w:rsidRPr="004A5833">
              <w:rPr>
                <w:rFonts w:ascii="Browallia New" w:eastAsia="Arial Unicode MS" w:hAnsi="Browallia New" w:cs="Browallia New" w:hint="cs"/>
                <w:sz w:val="28"/>
                <w:szCs w:val="28"/>
                <w:cs/>
                <w:lang w:val="en-ZA"/>
              </w:rPr>
              <w:t xml:space="preserve"> มีนาคม </w:t>
            </w:r>
            <w:r w:rsidR="005D04F8">
              <w:rPr>
                <w:rFonts w:ascii="Browallia New" w:eastAsia="Arial Unicode MS" w:hAnsi="Browallia New" w:cs="Browallia New"/>
                <w:sz w:val="28"/>
                <w:szCs w:val="28"/>
                <w:lang w:val="en-ZA"/>
              </w:rPr>
              <w:t>2569</w:t>
            </w:r>
          </w:p>
        </w:tc>
        <w:tc>
          <w:tcPr>
            <w:tcW w:w="1890" w:type="dxa"/>
            <w:tcBorders>
              <w:left w:val="nil"/>
              <w:right w:val="nil"/>
            </w:tcBorders>
          </w:tcPr>
          <w:p w14:paraId="62998948" w14:textId="487B9E51" w:rsidR="00EA58C1" w:rsidRPr="0098787C" w:rsidRDefault="003A7D8C"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40,318</w:t>
            </w:r>
          </w:p>
        </w:tc>
        <w:tc>
          <w:tcPr>
            <w:tcW w:w="1890" w:type="dxa"/>
          </w:tcPr>
          <w:p w14:paraId="746CE51C" w14:textId="4D29EAC3" w:rsidR="00EA58C1" w:rsidRPr="0098787C" w:rsidRDefault="0080469D"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7,054</w:t>
            </w:r>
          </w:p>
        </w:tc>
      </w:tr>
      <w:tr w:rsidR="00EA58C1" w:rsidRPr="007E5657" w14:paraId="593ACEF4" w14:textId="77777777" w:rsidTr="00191A9C">
        <w:tblPrEx>
          <w:tblLook w:val="01E0" w:firstRow="1" w:lastRow="1" w:firstColumn="1" w:lastColumn="1" w:noHBand="0" w:noVBand="0"/>
        </w:tblPrEx>
        <w:trPr>
          <w:trHeight w:val="346"/>
        </w:trPr>
        <w:tc>
          <w:tcPr>
            <w:tcW w:w="5341" w:type="dxa"/>
          </w:tcPr>
          <w:p w14:paraId="27F82462" w14:textId="77777777" w:rsidR="00EA58C1" w:rsidRPr="0098787C" w:rsidRDefault="00EA58C1" w:rsidP="00EA58C1">
            <w:pPr>
              <w:spacing w:line="240" w:lineRule="auto"/>
              <w:jc w:val="both"/>
              <w:rPr>
                <w:rFonts w:ascii="Browallia New" w:hAnsi="Browallia New" w:cs="Browallia New"/>
                <w:sz w:val="28"/>
                <w:szCs w:val="28"/>
                <w:cs/>
                <w:lang w:val="en-GB"/>
              </w:rPr>
            </w:pPr>
            <w:r w:rsidRPr="00F26F5C">
              <w:rPr>
                <w:rFonts w:ascii="Browallia New" w:hAnsi="Browallia New" w:cs="Browallia New"/>
                <w:sz w:val="28"/>
                <w:szCs w:val="28"/>
                <w:u w:val="single"/>
                <w:cs/>
                <w:lang w:val="en-GB"/>
              </w:rPr>
              <w:t>หัก</w:t>
            </w:r>
            <w:r w:rsidRPr="0098787C">
              <w:rPr>
                <w:rFonts w:ascii="Browallia New" w:hAnsi="Browallia New" w:cs="Browallia New"/>
                <w:sz w:val="28"/>
                <w:szCs w:val="28"/>
                <w:cs/>
                <w:lang w:val="en-GB"/>
              </w:rPr>
              <w:t xml:space="preserve"> ส่วนที่ถึงกำหนดชำระในหนึ่งปี</w:t>
            </w:r>
          </w:p>
        </w:tc>
        <w:tc>
          <w:tcPr>
            <w:tcW w:w="1890" w:type="dxa"/>
            <w:tcBorders>
              <w:top w:val="nil"/>
              <w:left w:val="nil"/>
              <w:right w:val="nil"/>
            </w:tcBorders>
          </w:tcPr>
          <w:p w14:paraId="75987CFE" w14:textId="3E55450D" w:rsidR="00EA58C1" w:rsidRPr="0098787C" w:rsidRDefault="003A7D8C"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(8,531)</w:t>
            </w:r>
          </w:p>
        </w:tc>
        <w:tc>
          <w:tcPr>
            <w:tcW w:w="1890" w:type="dxa"/>
          </w:tcPr>
          <w:p w14:paraId="7E1A7D03" w14:textId="53AB77BD" w:rsidR="00EA58C1" w:rsidRPr="0098787C" w:rsidRDefault="0080469D"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(1,873)</w:t>
            </w:r>
          </w:p>
        </w:tc>
      </w:tr>
      <w:tr w:rsidR="00EA58C1" w:rsidRPr="007E5657" w14:paraId="28242C55" w14:textId="77777777" w:rsidTr="00191A9C">
        <w:tblPrEx>
          <w:tblLook w:val="01E0" w:firstRow="1" w:lastRow="1" w:firstColumn="1" w:lastColumn="1" w:noHBand="0" w:noVBand="0"/>
        </w:tblPrEx>
        <w:trPr>
          <w:trHeight w:val="346"/>
        </w:trPr>
        <w:tc>
          <w:tcPr>
            <w:tcW w:w="5341" w:type="dxa"/>
          </w:tcPr>
          <w:p w14:paraId="40225203" w14:textId="26554180"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สุทธิ</w:t>
            </w:r>
          </w:p>
        </w:tc>
        <w:tc>
          <w:tcPr>
            <w:tcW w:w="1890" w:type="dxa"/>
            <w:tcBorders>
              <w:left w:val="nil"/>
              <w:right w:val="nil"/>
            </w:tcBorders>
          </w:tcPr>
          <w:p w14:paraId="7FB12217" w14:textId="1CCE038A" w:rsidR="00EA58C1" w:rsidRPr="0098787C" w:rsidRDefault="003A7D8C" w:rsidP="002F78F5">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31,</w:t>
            </w:r>
            <w:r w:rsidR="00BA58A4">
              <w:rPr>
                <w:rFonts w:ascii="Browallia New" w:hAnsi="Browallia New" w:cs="Browallia New"/>
                <w:sz w:val="28"/>
                <w:szCs w:val="28"/>
              </w:rPr>
              <w:t>787</w:t>
            </w:r>
          </w:p>
        </w:tc>
        <w:tc>
          <w:tcPr>
            <w:tcW w:w="1890" w:type="dxa"/>
          </w:tcPr>
          <w:p w14:paraId="465AE586" w14:textId="7E78DDF6" w:rsidR="00EA58C1" w:rsidRPr="0098787C" w:rsidRDefault="0080469D" w:rsidP="002F78F5">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Pr>
                <w:rFonts w:ascii="Browallia New" w:hAnsi="Browallia New" w:cs="Browallia New"/>
                <w:sz w:val="28"/>
                <w:szCs w:val="28"/>
              </w:rPr>
              <w:t>5,181</w:t>
            </w:r>
          </w:p>
        </w:tc>
      </w:tr>
    </w:tbl>
    <w:p w14:paraId="55F73D98" w14:textId="77777777" w:rsidR="004D28F3" w:rsidRDefault="004D28F3" w:rsidP="00D10F9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369EDF7C" w14:textId="3672320F" w:rsidR="00D10F9B" w:rsidRPr="007E5657" w:rsidRDefault="00D10F9B" w:rsidP="00D10F9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t>ค่าใช้จ่ายเกี่ยวกับสัญญาเช่าที่รับรู้ในงบกำไรขาดทุนเบ็ดเสร็จ</w:t>
      </w:r>
      <w:r w:rsidR="00E618B8" w:rsidRPr="007E5657">
        <w:rPr>
          <w:rFonts w:ascii="Browallia New" w:eastAsia="Cordia New" w:hAnsi="Browallia New" w:cs="Browallia New"/>
          <w:color w:val="000000"/>
          <w:sz w:val="28"/>
          <w:szCs w:val="28"/>
          <w:cs/>
          <w:lang w:eastAsia="th-TH"/>
        </w:rPr>
        <w:t>สำหรับงวด</w:t>
      </w:r>
      <w:r w:rsidR="0017742F">
        <w:rPr>
          <w:rFonts w:ascii="Browallia New" w:eastAsia="Cordia New" w:hAnsi="Browallia New" w:cs="Browallia New" w:hint="cs"/>
          <w:color w:val="000000"/>
          <w:sz w:val="28"/>
          <w:szCs w:val="28"/>
          <w:cs/>
          <w:lang w:eastAsia="th-TH"/>
        </w:rPr>
        <w:t>สาม</w:t>
      </w:r>
      <w:r w:rsidR="0017742F" w:rsidRPr="007E5657">
        <w:rPr>
          <w:rFonts w:ascii="Browallia New" w:eastAsia="Cordia New" w:hAnsi="Browallia New" w:cs="Browallia New"/>
          <w:color w:val="000000"/>
          <w:sz w:val="28"/>
          <w:szCs w:val="28"/>
          <w:cs/>
          <w:lang w:eastAsia="th-TH"/>
        </w:rPr>
        <w:t xml:space="preserve">เดือนสิ้นสุดวันที่ </w:t>
      </w:r>
      <w:r w:rsidR="0017742F" w:rsidRPr="004A5833">
        <w:rPr>
          <w:rFonts w:ascii="Browallia New" w:eastAsia="Arial Unicode MS" w:hAnsi="Browallia New" w:cs="Browallia New"/>
          <w:sz w:val="28"/>
          <w:szCs w:val="28"/>
          <w:lang w:val="en-ZA"/>
        </w:rPr>
        <w:t>31</w:t>
      </w:r>
      <w:r w:rsidR="0017742F" w:rsidRPr="004A5833">
        <w:rPr>
          <w:rFonts w:ascii="Browallia New" w:eastAsia="Arial Unicode MS" w:hAnsi="Browallia New" w:cs="Browallia New" w:hint="cs"/>
          <w:sz w:val="28"/>
          <w:szCs w:val="28"/>
          <w:cs/>
          <w:lang w:val="en-ZA"/>
        </w:rPr>
        <w:t xml:space="preserve"> มีนาคม </w:t>
      </w:r>
      <w:r w:rsidR="0017742F">
        <w:rPr>
          <w:rFonts w:ascii="Browallia New" w:eastAsia="Arial Unicode MS" w:hAnsi="Browallia New" w:cs="Browallia New"/>
          <w:sz w:val="28"/>
          <w:szCs w:val="28"/>
          <w:lang w:val="en-ZA"/>
        </w:rPr>
        <w:t>2569</w:t>
      </w:r>
      <w:r w:rsidR="00E618B8" w:rsidRPr="007E5657">
        <w:rPr>
          <w:rFonts w:ascii="Browallia New" w:eastAsia="Cordia New" w:hAnsi="Browallia New" w:cs="Browallia New"/>
          <w:color w:val="000000"/>
          <w:sz w:val="28"/>
          <w:szCs w:val="28"/>
          <w:lang w:eastAsia="th-TH"/>
        </w:rPr>
        <w:t xml:space="preserve"> </w:t>
      </w:r>
      <w:r w:rsidR="0017742F">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แสดงได้ดังนี้</w:t>
      </w:r>
    </w:p>
    <w:p w14:paraId="05D42512" w14:textId="77777777" w:rsidR="00D10F9B" w:rsidRPr="00191A9C" w:rsidRDefault="00D10F9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86" w:type="dxa"/>
        <w:tblInd w:w="426" w:type="dxa"/>
        <w:tblLayout w:type="fixed"/>
        <w:tblCellMar>
          <w:left w:w="57" w:type="dxa"/>
          <w:right w:w="57" w:type="dxa"/>
        </w:tblCellMar>
        <w:tblLook w:val="04A0" w:firstRow="1" w:lastRow="0" w:firstColumn="1" w:lastColumn="0" w:noHBand="0" w:noVBand="1"/>
      </w:tblPr>
      <w:tblGrid>
        <w:gridCol w:w="5216"/>
        <w:gridCol w:w="1890"/>
        <w:gridCol w:w="1980"/>
      </w:tblGrid>
      <w:tr w:rsidR="00FD5462" w:rsidRPr="007E5657" w14:paraId="1004FAE7" w14:textId="77777777" w:rsidTr="002F78F5">
        <w:trPr>
          <w:trHeight w:val="346"/>
        </w:trPr>
        <w:tc>
          <w:tcPr>
            <w:tcW w:w="5216" w:type="dxa"/>
            <w:tcBorders>
              <w:top w:val="nil"/>
              <w:left w:val="nil"/>
              <w:right w:val="nil"/>
            </w:tcBorders>
            <w:shd w:val="clear" w:color="000000" w:fill="FFFFFF"/>
            <w:noWrap/>
          </w:tcPr>
          <w:p w14:paraId="59ECF248" w14:textId="77777777" w:rsidR="00FD5462" w:rsidRPr="0098787C"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7217A43F" w14:textId="77777777" w:rsidR="00FD5462" w:rsidRPr="0098787C"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w:t>
            </w:r>
            <w:proofErr w:type="gramStart"/>
            <w:r w:rsidRPr="0098787C">
              <w:rPr>
                <w:rFonts w:ascii="Browallia New" w:hAnsi="Browallia New" w:cs="Browallia New"/>
                <w:sz w:val="28"/>
                <w:szCs w:val="28"/>
                <w:cs/>
              </w:rPr>
              <w:t>หน่วย :</w:t>
            </w:r>
            <w:proofErr w:type="gramEnd"/>
            <w:r w:rsidRPr="0098787C">
              <w:rPr>
                <w:rFonts w:ascii="Browallia New" w:hAnsi="Browallia New" w:cs="Browallia New"/>
                <w:sz w:val="28"/>
                <w:szCs w:val="28"/>
                <w:cs/>
              </w:rPr>
              <w:t xml:space="preserve"> พันบาท)</w:t>
            </w:r>
          </w:p>
        </w:tc>
      </w:tr>
      <w:tr w:rsidR="00FD5462" w:rsidRPr="007E5657" w14:paraId="3EADDB64" w14:textId="77777777" w:rsidTr="002F78F5">
        <w:tblPrEx>
          <w:tblLook w:val="01E0" w:firstRow="1" w:lastRow="1" w:firstColumn="1" w:lastColumn="1" w:noHBand="0" w:noVBand="0"/>
        </w:tblPrEx>
        <w:trPr>
          <w:trHeight w:val="346"/>
        </w:trPr>
        <w:tc>
          <w:tcPr>
            <w:tcW w:w="5216" w:type="dxa"/>
          </w:tcPr>
          <w:p w14:paraId="2A1A26B1" w14:textId="77777777" w:rsidR="00FD5462" w:rsidRPr="0098787C" w:rsidRDefault="00FD5462" w:rsidP="00FD5462">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5F11B5E" w14:textId="77777777" w:rsidR="00FD5462" w:rsidRPr="0098787C"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ข้อมูลทางการเงินรวม</w:t>
            </w:r>
          </w:p>
        </w:tc>
        <w:tc>
          <w:tcPr>
            <w:tcW w:w="1980" w:type="dxa"/>
          </w:tcPr>
          <w:p w14:paraId="0DB39D7F" w14:textId="77777777" w:rsidR="00FD5462" w:rsidRPr="0098787C" w:rsidRDefault="00FD5462" w:rsidP="00031DE3">
            <w:pPr>
              <w:pBdr>
                <w:bottom w:val="single" w:sz="4" w:space="1" w:color="auto"/>
              </w:pBdr>
              <w:tabs>
                <w:tab w:val="clear" w:pos="1644"/>
                <w:tab w:val="clear" w:pos="1871"/>
                <w:tab w:val="left" w:pos="284"/>
                <w:tab w:val="left" w:pos="567"/>
                <w:tab w:val="left" w:pos="1205"/>
                <w:tab w:val="left" w:pos="1488"/>
              </w:tabs>
              <w:overflowPunct w:val="0"/>
              <w:autoSpaceDE w:val="0"/>
              <w:autoSpaceDN w:val="0"/>
              <w:adjustRightInd w:val="0"/>
              <w:spacing w:line="240" w:lineRule="auto"/>
              <w:ind w:left="54" w:right="7"/>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ข้อมูลทางการเงินเฉพาะบริษัท</w:t>
            </w:r>
          </w:p>
        </w:tc>
      </w:tr>
      <w:tr w:rsidR="00FD5462" w:rsidRPr="007E5657" w14:paraId="2F6CBE0D" w14:textId="77777777" w:rsidTr="002F78F5">
        <w:tblPrEx>
          <w:tblLook w:val="01E0" w:firstRow="1" w:lastRow="1" w:firstColumn="1" w:lastColumn="1" w:noHBand="0" w:noVBand="0"/>
        </w:tblPrEx>
        <w:trPr>
          <w:trHeight w:val="346"/>
        </w:trPr>
        <w:tc>
          <w:tcPr>
            <w:tcW w:w="5216" w:type="dxa"/>
          </w:tcPr>
          <w:p w14:paraId="2EC66565" w14:textId="77777777" w:rsidR="00FD5462" w:rsidRPr="0098787C"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0C2C93E9" w14:textId="77777777" w:rsidR="00FD5462" w:rsidRPr="0098787C"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980" w:type="dxa"/>
          </w:tcPr>
          <w:p w14:paraId="2532F84F" w14:textId="77777777" w:rsidR="00FD5462" w:rsidRPr="0098787C" w:rsidRDefault="00FD5462" w:rsidP="00031DE3">
            <w:pPr>
              <w:tabs>
                <w:tab w:val="clear" w:pos="1644"/>
                <w:tab w:val="clear" w:pos="1871"/>
                <w:tab w:val="left" w:pos="284"/>
                <w:tab w:val="left" w:pos="567"/>
                <w:tab w:val="left" w:pos="1205"/>
                <w:tab w:val="left" w:pos="1488"/>
              </w:tabs>
              <w:overflowPunct w:val="0"/>
              <w:autoSpaceDE w:val="0"/>
              <w:autoSpaceDN w:val="0"/>
              <w:adjustRightInd w:val="0"/>
              <w:spacing w:line="240" w:lineRule="auto"/>
              <w:ind w:left="54" w:right="7"/>
              <w:contextualSpacing/>
              <w:jc w:val="right"/>
              <w:textAlignment w:val="baseline"/>
              <w:rPr>
                <w:rFonts w:ascii="Browallia New" w:hAnsi="Browallia New" w:cs="Browallia New"/>
                <w:sz w:val="28"/>
                <w:szCs w:val="28"/>
              </w:rPr>
            </w:pPr>
          </w:p>
        </w:tc>
      </w:tr>
      <w:tr w:rsidR="00FD5462" w:rsidRPr="007E5657" w14:paraId="4320A593" w14:textId="77777777" w:rsidTr="002F78F5">
        <w:tblPrEx>
          <w:tblLook w:val="01E0" w:firstRow="1" w:lastRow="1" w:firstColumn="1" w:lastColumn="1" w:noHBand="0" w:noVBand="0"/>
        </w:tblPrEx>
        <w:trPr>
          <w:trHeight w:val="346"/>
        </w:trPr>
        <w:tc>
          <w:tcPr>
            <w:tcW w:w="5216" w:type="dxa"/>
          </w:tcPr>
          <w:p w14:paraId="79C3B9E8" w14:textId="282FD6E3" w:rsidR="00FD5462" w:rsidRPr="0098787C" w:rsidRDefault="00FD5462" w:rsidP="006762EB">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ค่าเสื่อมราคาของสินทรัพย์สิทธิการใช้</w:t>
            </w:r>
          </w:p>
        </w:tc>
        <w:tc>
          <w:tcPr>
            <w:tcW w:w="1890" w:type="dxa"/>
            <w:tcBorders>
              <w:left w:val="nil"/>
              <w:right w:val="nil"/>
            </w:tcBorders>
          </w:tcPr>
          <w:p w14:paraId="64BFFA88" w14:textId="55888436" w:rsidR="00FD5462" w:rsidRPr="00136EEB" w:rsidRDefault="00903C8C"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Pr>
                <w:rFonts w:ascii="Browallia New" w:hAnsi="Browallia New" w:cs="Browallia New"/>
                <w:sz w:val="28"/>
                <w:szCs w:val="28"/>
              </w:rPr>
              <w:t>(2,</w:t>
            </w:r>
            <w:r w:rsidR="003A734E">
              <w:rPr>
                <w:rFonts w:ascii="Browallia New" w:hAnsi="Browallia New" w:cs="Browallia New"/>
                <w:sz w:val="28"/>
                <w:szCs w:val="28"/>
              </w:rPr>
              <w:t>881)</w:t>
            </w:r>
          </w:p>
        </w:tc>
        <w:tc>
          <w:tcPr>
            <w:tcW w:w="1980" w:type="dxa"/>
          </w:tcPr>
          <w:p w14:paraId="33FB19FC" w14:textId="6216066F" w:rsidR="00FD5462" w:rsidRPr="0098787C" w:rsidRDefault="00ED7440" w:rsidP="00031DE3">
            <w:pPr>
              <w:tabs>
                <w:tab w:val="clear" w:pos="1644"/>
                <w:tab w:val="clear" w:pos="1871"/>
                <w:tab w:val="left" w:pos="284"/>
                <w:tab w:val="left" w:pos="567"/>
                <w:tab w:val="left" w:pos="1205"/>
                <w:tab w:val="left" w:pos="1488"/>
              </w:tabs>
              <w:overflowPunct w:val="0"/>
              <w:autoSpaceDE w:val="0"/>
              <w:autoSpaceDN w:val="0"/>
              <w:adjustRightInd w:val="0"/>
              <w:spacing w:line="240" w:lineRule="auto"/>
              <w:ind w:left="54" w:right="7"/>
              <w:contextualSpacing/>
              <w:jc w:val="right"/>
              <w:textAlignment w:val="baseline"/>
              <w:rPr>
                <w:rFonts w:ascii="Browallia New" w:hAnsi="Browallia New" w:cs="Browallia New"/>
                <w:sz w:val="28"/>
                <w:szCs w:val="28"/>
              </w:rPr>
            </w:pPr>
            <w:r>
              <w:rPr>
                <w:rFonts w:ascii="Browallia New" w:hAnsi="Browallia New" w:cs="Browallia New"/>
                <w:sz w:val="28"/>
                <w:szCs w:val="28"/>
              </w:rPr>
              <w:t>(491)</w:t>
            </w:r>
          </w:p>
        </w:tc>
      </w:tr>
      <w:tr w:rsidR="00FD5462" w:rsidRPr="007E5657" w14:paraId="6E3BEA6C" w14:textId="77777777" w:rsidTr="002F78F5">
        <w:tblPrEx>
          <w:tblLook w:val="01E0" w:firstRow="1" w:lastRow="1" w:firstColumn="1" w:lastColumn="1" w:noHBand="0" w:noVBand="0"/>
        </w:tblPrEx>
        <w:trPr>
          <w:trHeight w:val="346"/>
        </w:trPr>
        <w:tc>
          <w:tcPr>
            <w:tcW w:w="5216" w:type="dxa"/>
          </w:tcPr>
          <w:p w14:paraId="567CC7C0" w14:textId="76B1C440" w:rsidR="00FD5462" w:rsidRPr="0098787C" w:rsidRDefault="00FD5462" w:rsidP="006762EB">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ดอกเบี้ยจ่ายจากหนี้สินตามสัญญาเช่า</w:t>
            </w:r>
          </w:p>
        </w:tc>
        <w:tc>
          <w:tcPr>
            <w:tcW w:w="1890" w:type="dxa"/>
            <w:tcBorders>
              <w:left w:val="nil"/>
              <w:right w:val="nil"/>
            </w:tcBorders>
          </w:tcPr>
          <w:p w14:paraId="0C07F84E" w14:textId="3CA7C356" w:rsidR="00FD5462" w:rsidRPr="00136EEB" w:rsidRDefault="00903C8C"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Pr>
                <w:rFonts w:ascii="Browallia New" w:hAnsi="Browallia New" w:cs="Browallia New"/>
                <w:sz w:val="28"/>
                <w:szCs w:val="28"/>
              </w:rPr>
              <w:t>1,058</w:t>
            </w:r>
          </w:p>
        </w:tc>
        <w:tc>
          <w:tcPr>
            <w:tcW w:w="1980" w:type="dxa"/>
          </w:tcPr>
          <w:p w14:paraId="28CD7CDD" w14:textId="0C8754E7" w:rsidR="00FD5462" w:rsidRPr="0098787C" w:rsidRDefault="00ED7440" w:rsidP="00031DE3">
            <w:pPr>
              <w:tabs>
                <w:tab w:val="clear" w:pos="1644"/>
                <w:tab w:val="clear" w:pos="1871"/>
                <w:tab w:val="left" w:pos="284"/>
                <w:tab w:val="left" w:pos="567"/>
                <w:tab w:val="left" w:pos="1205"/>
                <w:tab w:val="left" w:pos="1488"/>
              </w:tabs>
              <w:overflowPunct w:val="0"/>
              <w:autoSpaceDE w:val="0"/>
              <w:autoSpaceDN w:val="0"/>
              <w:adjustRightInd w:val="0"/>
              <w:spacing w:line="240" w:lineRule="auto"/>
              <w:ind w:left="54" w:right="7"/>
              <w:contextualSpacing/>
              <w:jc w:val="right"/>
              <w:textAlignment w:val="baseline"/>
              <w:rPr>
                <w:rFonts w:ascii="Browallia New" w:hAnsi="Browallia New" w:cs="Browallia New"/>
                <w:sz w:val="28"/>
                <w:szCs w:val="28"/>
              </w:rPr>
            </w:pPr>
            <w:r>
              <w:rPr>
                <w:rFonts w:ascii="Browallia New" w:hAnsi="Browallia New" w:cs="Browallia New"/>
                <w:sz w:val="28"/>
                <w:szCs w:val="28"/>
              </w:rPr>
              <w:t>124</w:t>
            </w:r>
          </w:p>
        </w:tc>
      </w:tr>
    </w:tbl>
    <w:p w14:paraId="385214CD" w14:textId="77777777" w:rsidR="002F78F5" w:rsidRPr="00191A9C" w:rsidRDefault="002F78F5" w:rsidP="004468FE">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78AFAB16" w14:textId="21DA7BA4" w:rsidR="001319B7" w:rsidRPr="001319B7" w:rsidRDefault="00531CA9" w:rsidP="00131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531CA9">
        <w:rPr>
          <w:rFonts w:ascii="Browallia New" w:hAnsi="Browallia New" w:cs="Browallia New"/>
          <w:color w:val="000000" w:themeColor="text1"/>
          <w:sz w:val="28"/>
          <w:szCs w:val="28"/>
          <w:cs/>
        </w:rPr>
        <w:t>ในระหว่าง</w:t>
      </w:r>
      <w:r w:rsidR="00493CCA">
        <w:rPr>
          <w:rFonts w:ascii="Browallia New" w:hAnsi="Browallia New" w:cs="Browallia New" w:hint="cs"/>
          <w:color w:val="000000" w:themeColor="text1"/>
          <w:sz w:val="28"/>
          <w:szCs w:val="28"/>
          <w:cs/>
        </w:rPr>
        <w:t>งวด</w:t>
      </w:r>
      <w:r w:rsidRPr="00531CA9">
        <w:rPr>
          <w:rFonts w:ascii="Browallia New" w:hAnsi="Browallia New" w:cs="Browallia New"/>
          <w:color w:val="000000" w:themeColor="text1"/>
          <w:sz w:val="28"/>
          <w:szCs w:val="28"/>
          <w:cs/>
        </w:rPr>
        <w:t xml:space="preserve"> </w:t>
      </w:r>
      <w:r w:rsidR="0058494F">
        <w:rPr>
          <w:rFonts w:ascii="Browallia New" w:hAnsi="Browallia New" w:cs="Browallia New" w:hint="cs"/>
          <w:color w:val="000000" w:themeColor="text1"/>
          <w:sz w:val="28"/>
          <w:szCs w:val="28"/>
          <w:cs/>
        </w:rPr>
        <w:t>กลุ่ม</w:t>
      </w:r>
      <w:r w:rsidRPr="00531CA9">
        <w:rPr>
          <w:rFonts w:ascii="Browallia New" w:hAnsi="Browallia New" w:cs="Browallia New"/>
          <w:color w:val="000000" w:themeColor="text1"/>
          <w:sz w:val="28"/>
          <w:szCs w:val="28"/>
          <w:cs/>
        </w:rPr>
        <w:t xml:space="preserve">บริษัทมีการทบทวนระยะเวลาเช่าของสัญญาเช่า เนื่องจากมีแผนการปรับเปลี่ยนกลยุทธ์การดำเนินงานและได้ตัดสินใจที่จะไม่ใช้สิทธิในการต่ออายุสัญญา รวมถึงมีความประสงค์จะขอยกเลิกสัญญาก่อนกำหนด </w:t>
      </w:r>
      <w:r w:rsidR="0058494F">
        <w:rPr>
          <w:rFonts w:ascii="Browallia New" w:hAnsi="Browallia New" w:cs="Browallia New" w:hint="cs"/>
          <w:color w:val="000000" w:themeColor="text1"/>
          <w:sz w:val="28"/>
          <w:szCs w:val="28"/>
          <w:cs/>
        </w:rPr>
        <w:t>กลุ่ม</w:t>
      </w:r>
      <w:r w:rsidRPr="00531CA9">
        <w:rPr>
          <w:rFonts w:ascii="Browallia New" w:hAnsi="Browallia New" w:cs="Browallia New"/>
          <w:color w:val="000000" w:themeColor="text1"/>
          <w:sz w:val="28"/>
          <w:szCs w:val="28"/>
          <w:cs/>
        </w:rPr>
        <w:t>บริษัทจึงได้ปรับปรุงประมาณการอายุสัญญาเช่าใหม่ เพื่อให้สอดคล้องกับแผนงานของ</w:t>
      </w:r>
      <w:r w:rsidR="0058494F">
        <w:rPr>
          <w:rFonts w:ascii="Browallia New" w:hAnsi="Browallia New" w:cs="Browallia New" w:hint="cs"/>
          <w:color w:val="000000" w:themeColor="text1"/>
          <w:sz w:val="28"/>
          <w:szCs w:val="28"/>
          <w:cs/>
        </w:rPr>
        <w:t>กลุ่ม</w:t>
      </w:r>
      <w:r w:rsidRPr="00531CA9">
        <w:rPr>
          <w:rFonts w:ascii="Browallia New" w:hAnsi="Browallia New" w:cs="Browallia New"/>
          <w:color w:val="000000" w:themeColor="text1"/>
          <w:sz w:val="28"/>
          <w:szCs w:val="28"/>
          <w:cs/>
        </w:rPr>
        <w:t>บริษัท</w:t>
      </w:r>
    </w:p>
    <w:p w14:paraId="45C6A481" w14:textId="77777777" w:rsidR="00C97471" w:rsidRDefault="00C97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r>
        <w:rPr>
          <w:rFonts w:ascii="Browallia New" w:hAnsi="Browallia New" w:cs="Browallia New"/>
          <w:b/>
          <w:bCs/>
          <w:color w:val="000000" w:themeColor="text1"/>
          <w:sz w:val="28"/>
          <w:szCs w:val="28"/>
          <w:cs/>
        </w:rPr>
        <w:br w:type="page"/>
      </w:r>
    </w:p>
    <w:p w14:paraId="00FCBC41" w14:textId="7713984C" w:rsidR="008A34ED" w:rsidRPr="007E5657" w:rsidRDefault="00844AD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26"/>
        <w:jc w:val="thaiDistribute"/>
        <w:rPr>
          <w:rFonts w:ascii="Browallia New" w:eastAsia="Cordia New" w:hAnsi="Browallia New" w:cs="Browallia New"/>
          <w:color w:val="000000"/>
          <w:sz w:val="28"/>
          <w:szCs w:val="28"/>
          <w:lang w:eastAsia="th-TH"/>
        </w:rPr>
      </w:pPr>
      <w:r w:rsidRPr="007E5657">
        <w:rPr>
          <w:rFonts w:ascii="Browallia New" w:hAnsi="Browallia New" w:cs="Browallia New"/>
          <w:b/>
          <w:bCs/>
          <w:color w:val="000000" w:themeColor="text1"/>
          <w:sz w:val="28"/>
          <w:szCs w:val="28"/>
          <w:cs/>
        </w:rPr>
        <w:lastRenderedPageBreak/>
        <w:t>เงินกู้ยืมระยะยาว</w:t>
      </w:r>
      <w:r w:rsidR="00504B3E" w:rsidRPr="007E5657">
        <w:rPr>
          <w:rFonts w:ascii="Browallia New" w:hAnsi="Browallia New" w:cs="Browallia New"/>
          <w:b/>
          <w:bCs/>
          <w:color w:val="000000" w:themeColor="text1"/>
          <w:sz w:val="28"/>
          <w:szCs w:val="28"/>
          <w:cs/>
        </w:rPr>
        <w:t>จากสถาบันการเงิน</w:t>
      </w:r>
    </w:p>
    <w:p w14:paraId="25CA0D78" w14:textId="77777777" w:rsidR="00504B3E" w:rsidRPr="00191A9C" w:rsidRDefault="00504B3E" w:rsidP="0050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7EAE4D21" w14:textId="7ABD4FCD" w:rsidR="00D750A8" w:rsidRPr="007E5657" w:rsidRDefault="00D750A8" w:rsidP="00D7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รายการเคลื่อนไหวของเงินกู้ยืมระยะยาวจากสถาบันการเงิน มีดังนี้</w:t>
      </w:r>
    </w:p>
    <w:p w14:paraId="68B76756" w14:textId="77777777" w:rsidR="008A34ED" w:rsidRPr="007E5657" w:rsidRDefault="008A34ED"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9069" w:type="dxa"/>
        <w:tblInd w:w="336" w:type="dxa"/>
        <w:tblLayout w:type="fixed"/>
        <w:tblLook w:val="0000" w:firstRow="0" w:lastRow="0" w:firstColumn="0" w:lastColumn="0" w:noHBand="0" w:noVBand="0"/>
      </w:tblPr>
      <w:tblGrid>
        <w:gridCol w:w="6103"/>
        <w:gridCol w:w="2966"/>
      </w:tblGrid>
      <w:tr w:rsidR="007D1695" w:rsidRPr="007E5657" w14:paraId="4B695A66" w14:textId="77777777" w:rsidTr="00191A9C">
        <w:trPr>
          <w:cantSplit/>
        </w:trPr>
        <w:tc>
          <w:tcPr>
            <w:tcW w:w="6103" w:type="dxa"/>
          </w:tcPr>
          <w:p w14:paraId="71939EAE" w14:textId="77777777" w:rsidR="007D1695" w:rsidRPr="007E5657" w:rsidRDefault="007D1695" w:rsidP="007D1695">
            <w:pPr>
              <w:spacing w:line="240" w:lineRule="auto"/>
              <w:jc w:val="both"/>
              <w:rPr>
                <w:rFonts w:ascii="Browallia New" w:hAnsi="Browallia New" w:cs="Browallia New"/>
                <w:sz w:val="28"/>
                <w:szCs w:val="28"/>
              </w:rPr>
            </w:pPr>
            <w:bookmarkStart w:id="1" w:name="_Hlk144391477"/>
          </w:p>
        </w:tc>
        <w:tc>
          <w:tcPr>
            <w:tcW w:w="2966" w:type="dxa"/>
          </w:tcPr>
          <w:p w14:paraId="12488AD0" w14:textId="77777777" w:rsidR="0027594C" w:rsidRPr="007E5657" w:rsidRDefault="0027594C" w:rsidP="007D1695">
            <w:pPr>
              <w:spacing w:line="240" w:lineRule="auto"/>
              <w:jc w:val="right"/>
              <w:rPr>
                <w:rFonts w:ascii="Browallia New" w:hAnsi="Browallia New" w:cs="Browallia New"/>
                <w:color w:val="000000"/>
                <w:sz w:val="28"/>
                <w:szCs w:val="28"/>
                <w:lang w:val="en-ZA"/>
              </w:rPr>
            </w:pPr>
            <w:r w:rsidRPr="007E5657">
              <w:rPr>
                <w:rFonts w:ascii="Browallia New" w:hAnsi="Browallia New" w:cs="Browallia New"/>
                <w:color w:val="000000"/>
                <w:sz w:val="28"/>
                <w:szCs w:val="28"/>
                <w:lang w:val="en-ZA"/>
              </w:rPr>
              <w:t>(</w:t>
            </w:r>
            <w:proofErr w:type="gramStart"/>
            <w:r w:rsidRPr="007E5657">
              <w:rPr>
                <w:rFonts w:ascii="Browallia New" w:hAnsi="Browallia New" w:cs="Browallia New"/>
                <w:color w:val="000000"/>
                <w:sz w:val="28"/>
                <w:szCs w:val="28"/>
                <w:cs/>
              </w:rPr>
              <w:t>หน่วย :</w:t>
            </w:r>
            <w:proofErr w:type="gramEnd"/>
            <w:r w:rsidRPr="007E5657">
              <w:rPr>
                <w:rFonts w:ascii="Browallia New" w:hAnsi="Browallia New" w:cs="Browallia New"/>
                <w:color w:val="000000"/>
                <w:sz w:val="28"/>
                <w:szCs w:val="28"/>
                <w:cs/>
              </w:rPr>
              <w:t xml:space="preserve"> พันบาท)</w:t>
            </w:r>
          </w:p>
        </w:tc>
      </w:tr>
      <w:tr w:rsidR="007D1695" w:rsidRPr="007E5657" w14:paraId="3488B439" w14:textId="77777777" w:rsidTr="00191A9C">
        <w:trPr>
          <w:trHeight w:val="154"/>
        </w:trPr>
        <w:tc>
          <w:tcPr>
            <w:tcW w:w="6103" w:type="dxa"/>
          </w:tcPr>
          <w:p w14:paraId="23BDD485" w14:textId="77777777" w:rsidR="007D1695" w:rsidRPr="007E5657" w:rsidRDefault="007D1695" w:rsidP="007D1695">
            <w:pPr>
              <w:spacing w:line="240" w:lineRule="auto"/>
              <w:jc w:val="center"/>
              <w:rPr>
                <w:rFonts w:ascii="Browallia New" w:hAnsi="Browallia New" w:cs="Browallia New"/>
                <w:sz w:val="28"/>
                <w:szCs w:val="28"/>
                <w:lang w:val="en-ZA"/>
              </w:rPr>
            </w:pPr>
          </w:p>
        </w:tc>
        <w:tc>
          <w:tcPr>
            <w:tcW w:w="2966" w:type="dxa"/>
            <w:tcBorders>
              <w:bottom w:val="single" w:sz="4" w:space="0" w:color="auto"/>
            </w:tcBorders>
          </w:tcPr>
          <w:p w14:paraId="3152106D" w14:textId="4C1F91BD" w:rsidR="0027594C" w:rsidRPr="007E5657" w:rsidRDefault="0027594C" w:rsidP="00992C4B">
            <w:pPr>
              <w:spacing w:line="240" w:lineRule="auto"/>
              <w:ind w:left="-199" w:right="-198"/>
              <w:jc w:val="center"/>
              <w:rPr>
                <w:rFonts w:ascii="Browallia New" w:hAnsi="Browallia New" w:cs="Browallia New"/>
                <w:color w:val="000000"/>
                <w:spacing w:val="-8"/>
                <w:sz w:val="28"/>
                <w:szCs w:val="28"/>
                <w:cs/>
              </w:rPr>
            </w:pPr>
            <w:r w:rsidRPr="007E5657">
              <w:rPr>
                <w:rFonts w:ascii="Browallia New" w:hAnsi="Browallia New" w:cs="Browallia New"/>
                <w:color w:val="000000"/>
                <w:spacing w:val="-8"/>
                <w:sz w:val="28"/>
                <w:szCs w:val="28"/>
                <w:cs/>
              </w:rPr>
              <w:t>ข้อมูลทางการเงินรวม</w:t>
            </w:r>
            <w:r w:rsidR="00D751B0" w:rsidRPr="007E5657">
              <w:rPr>
                <w:rFonts w:ascii="Browallia New" w:hAnsi="Browallia New" w:cs="Browallia New"/>
                <w:color w:val="000000"/>
                <w:spacing w:val="-8"/>
                <w:sz w:val="28"/>
                <w:szCs w:val="28"/>
                <w:cs/>
              </w:rPr>
              <w:t>และ</w:t>
            </w:r>
            <w:r w:rsidRPr="007E5657">
              <w:rPr>
                <w:rFonts w:ascii="Browallia New" w:hAnsi="Browallia New" w:cs="Browallia New"/>
                <w:color w:val="000000"/>
                <w:spacing w:val="-8"/>
                <w:sz w:val="28"/>
                <w:szCs w:val="28"/>
                <w:cs/>
              </w:rPr>
              <w:t>เฉพาะบริษัท</w:t>
            </w:r>
          </w:p>
        </w:tc>
      </w:tr>
      <w:tr w:rsidR="007D1695" w:rsidRPr="007E5657" w14:paraId="107BEDB6" w14:textId="77777777" w:rsidTr="00191A9C">
        <w:tc>
          <w:tcPr>
            <w:tcW w:w="6103" w:type="dxa"/>
          </w:tcPr>
          <w:p w14:paraId="1E58C48C" w14:textId="762A17E6" w:rsidR="007D1695" w:rsidRPr="007E5657" w:rsidRDefault="007D1695" w:rsidP="007D1695">
            <w:pPr>
              <w:spacing w:line="240" w:lineRule="auto"/>
              <w:jc w:val="both"/>
              <w:rPr>
                <w:rFonts w:ascii="Browallia New" w:hAnsi="Browallia New" w:cs="Browallia New"/>
                <w:sz w:val="28"/>
                <w:szCs w:val="28"/>
                <w:cs/>
              </w:rPr>
            </w:pPr>
          </w:p>
        </w:tc>
        <w:tc>
          <w:tcPr>
            <w:tcW w:w="2966" w:type="dxa"/>
            <w:vAlign w:val="bottom"/>
          </w:tcPr>
          <w:p w14:paraId="4E78F12C" w14:textId="24F2155B" w:rsidR="007D1695" w:rsidRPr="007E5657" w:rsidRDefault="007D1695" w:rsidP="007D1695">
            <w:pPr>
              <w:spacing w:line="240" w:lineRule="auto"/>
              <w:ind w:right="-13"/>
              <w:jc w:val="right"/>
              <w:rPr>
                <w:rFonts w:ascii="Browallia New" w:hAnsi="Browallia New" w:cs="Browallia New"/>
                <w:sz w:val="28"/>
                <w:szCs w:val="28"/>
              </w:rPr>
            </w:pPr>
          </w:p>
        </w:tc>
      </w:tr>
      <w:tr w:rsidR="00331DFB" w:rsidRPr="007E5657" w14:paraId="7A4E9F20" w14:textId="77777777" w:rsidTr="00A47674">
        <w:tc>
          <w:tcPr>
            <w:tcW w:w="6103" w:type="dxa"/>
          </w:tcPr>
          <w:p w14:paraId="1EB1578B" w14:textId="31C59DE1" w:rsidR="00331DFB" w:rsidRPr="007E5657" w:rsidRDefault="006D263A" w:rsidP="00331DFB">
            <w:pPr>
              <w:spacing w:line="240" w:lineRule="auto"/>
              <w:jc w:val="both"/>
              <w:rPr>
                <w:rFonts w:ascii="Browallia New" w:hAnsi="Browallia New" w:cs="Browallia New"/>
                <w:sz w:val="28"/>
                <w:szCs w:val="28"/>
                <w:cs/>
              </w:rPr>
            </w:pPr>
            <w:r w:rsidRPr="007E5657">
              <w:rPr>
                <w:rFonts w:ascii="Browallia New" w:hAnsi="Browallia New" w:cs="Browallia New"/>
                <w:sz w:val="28"/>
                <w:szCs w:val="28"/>
                <w:cs/>
                <w:lang w:val="en-GB"/>
              </w:rPr>
              <w:t xml:space="preserve">ยอดคงเหลือ ณ วันที่ </w:t>
            </w:r>
            <w:r w:rsidRPr="007E5657">
              <w:rPr>
                <w:rFonts w:ascii="Browallia New" w:hAnsi="Browallia New" w:cs="Browallia New"/>
                <w:sz w:val="28"/>
                <w:szCs w:val="28"/>
                <w:lang w:val="en-GB"/>
              </w:rPr>
              <w:t>1</w:t>
            </w:r>
            <w:r w:rsidRPr="007E5657">
              <w:rPr>
                <w:rFonts w:ascii="Browallia New" w:hAnsi="Browallia New" w:cs="Browallia New"/>
                <w:sz w:val="28"/>
                <w:szCs w:val="28"/>
                <w:cs/>
                <w:lang w:val="en-GB"/>
              </w:rPr>
              <w:t xml:space="preserve"> มกราคม</w:t>
            </w:r>
            <w:r w:rsidR="00BB7C67" w:rsidRPr="007E5657">
              <w:rPr>
                <w:rFonts w:ascii="Browallia New" w:hAnsi="Browallia New" w:cs="Browallia New"/>
                <w:sz w:val="28"/>
                <w:szCs w:val="28"/>
                <w:lang w:val="en-GB"/>
              </w:rPr>
              <w:t xml:space="preserve"> 256</w:t>
            </w:r>
            <w:r w:rsidR="0017742F">
              <w:rPr>
                <w:rFonts w:ascii="Browallia New" w:hAnsi="Browallia New" w:cs="Browallia New"/>
                <w:sz w:val="28"/>
                <w:szCs w:val="28"/>
                <w:lang w:val="en-GB"/>
              </w:rPr>
              <w:t>9</w:t>
            </w:r>
          </w:p>
        </w:tc>
        <w:tc>
          <w:tcPr>
            <w:tcW w:w="2966" w:type="dxa"/>
            <w:vAlign w:val="center"/>
          </w:tcPr>
          <w:p w14:paraId="14784538" w14:textId="4A5E45D9" w:rsidR="00331DFB" w:rsidRPr="00BA1BB0" w:rsidRDefault="00886D39" w:rsidP="00331DFB">
            <w:pPr>
              <w:spacing w:line="240" w:lineRule="auto"/>
              <w:ind w:right="-13"/>
              <w:jc w:val="right"/>
              <w:rPr>
                <w:rFonts w:ascii="Browallia New" w:hAnsi="Browallia New" w:cs="Browallia New"/>
                <w:color w:val="000000"/>
                <w:sz w:val="28"/>
                <w:szCs w:val="28"/>
                <w:cs/>
                <w:lang w:val="en-ZA"/>
              </w:rPr>
            </w:pPr>
            <w:r>
              <w:rPr>
                <w:rFonts w:ascii="Browallia New" w:hAnsi="Browallia New" w:cs="Browallia New"/>
                <w:color w:val="000000"/>
                <w:sz w:val="28"/>
                <w:szCs w:val="28"/>
                <w:lang w:val="en-ZA"/>
              </w:rPr>
              <w:t>448</w:t>
            </w:r>
            <w:r w:rsidR="00B86CA0">
              <w:rPr>
                <w:rFonts w:ascii="Browallia New" w:hAnsi="Browallia New" w:cs="Browallia New"/>
                <w:color w:val="000000"/>
                <w:sz w:val="28"/>
                <w:szCs w:val="28"/>
                <w:lang w:val="en-ZA"/>
              </w:rPr>
              <w:t>,720</w:t>
            </w:r>
          </w:p>
        </w:tc>
      </w:tr>
      <w:tr w:rsidR="000E50F4" w:rsidRPr="007E5657" w14:paraId="674FCDE6" w14:textId="77777777" w:rsidTr="00EC13E7">
        <w:tc>
          <w:tcPr>
            <w:tcW w:w="6103" w:type="dxa"/>
          </w:tcPr>
          <w:p w14:paraId="5B325281" w14:textId="77777777" w:rsidR="000E50F4" w:rsidRPr="007E5657" w:rsidRDefault="000E50F4" w:rsidP="000E50F4">
            <w:pPr>
              <w:spacing w:line="240" w:lineRule="auto"/>
              <w:jc w:val="both"/>
              <w:rPr>
                <w:rFonts w:ascii="Browallia New" w:hAnsi="Browallia New" w:cs="Browallia New"/>
                <w:sz w:val="28"/>
                <w:szCs w:val="28"/>
                <w:cs/>
              </w:rPr>
            </w:pPr>
            <w:r w:rsidRPr="007E5657">
              <w:rPr>
                <w:rFonts w:ascii="Browallia New" w:hAnsi="Browallia New" w:cs="Browallia New"/>
                <w:sz w:val="28"/>
                <w:szCs w:val="28"/>
                <w:cs/>
              </w:rPr>
              <w:t>จ่ายชำระคืนระหว่างงวด</w:t>
            </w:r>
          </w:p>
        </w:tc>
        <w:tc>
          <w:tcPr>
            <w:tcW w:w="2966" w:type="dxa"/>
            <w:tcBorders>
              <w:bottom w:val="single" w:sz="4" w:space="0" w:color="auto"/>
            </w:tcBorders>
          </w:tcPr>
          <w:p w14:paraId="349418C6" w14:textId="5DEA36DD" w:rsidR="000E50F4" w:rsidRPr="001055AA" w:rsidRDefault="001055AA" w:rsidP="000E50F4">
            <w:pPr>
              <w:spacing w:line="240" w:lineRule="auto"/>
              <w:ind w:right="-13"/>
              <w:jc w:val="right"/>
              <w:rPr>
                <w:rFonts w:ascii="Browallia New" w:hAnsi="Browallia New" w:cs="Browallia New"/>
                <w:color w:val="000000"/>
                <w:sz w:val="28"/>
                <w:szCs w:val="28"/>
              </w:rPr>
            </w:pPr>
            <w:r>
              <w:rPr>
                <w:rFonts w:ascii="Browallia New" w:hAnsi="Browallia New" w:cs="Browallia New"/>
                <w:color w:val="000000"/>
                <w:sz w:val="28"/>
                <w:szCs w:val="28"/>
              </w:rPr>
              <w:t>(21,000)</w:t>
            </w:r>
          </w:p>
        </w:tc>
      </w:tr>
      <w:tr w:rsidR="0055271B" w:rsidRPr="007E5657" w14:paraId="68E56AB8" w14:textId="77777777" w:rsidTr="00EC13E7">
        <w:tc>
          <w:tcPr>
            <w:tcW w:w="6103" w:type="dxa"/>
          </w:tcPr>
          <w:p w14:paraId="4631B22B" w14:textId="6AAD7EDD" w:rsidR="0055271B" w:rsidRPr="007E5657" w:rsidRDefault="0055271B" w:rsidP="000E50F4">
            <w:pPr>
              <w:spacing w:line="240" w:lineRule="auto"/>
              <w:jc w:val="both"/>
              <w:rPr>
                <w:rFonts w:ascii="Browallia New" w:hAnsi="Browallia New" w:cs="Browallia New"/>
                <w:sz w:val="28"/>
                <w:szCs w:val="28"/>
                <w:cs/>
              </w:rPr>
            </w:pPr>
            <w:r>
              <w:rPr>
                <w:rFonts w:ascii="Browallia New" w:hAnsi="Browallia New" w:cs="Browallia New" w:hint="cs"/>
                <w:sz w:val="28"/>
                <w:szCs w:val="28"/>
                <w:cs/>
              </w:rPr>
              <w:t>รวม</w:t>
            </w:r>
          </w:p>
        </w:tc>
        <w:tc>
          <w:tcPr>
            <w:tcW w:w="2966" w:type="dxa"/>
            <w:tcBorders>
              <w:top w:val="single" w:sz="4" w:space="0" w:color="auto"/>
            </w:tcBorders>
          </w:tcPr>
          <w:p w14:paraId="7B8CF023" w14:textId="49D10A76" w:rsidR="0055271B" w:rsidRDefault="000C15C7" w:rsidP="000E50F4">
            <w:pPr>
              <w:spacing w:line="240" w:lineRule="auto"/>
              <w:ind w:right="-13"/>
              <w:jc w:val="right"/>
              <w:rPr>
                <w:rFonts w:ascii="Browallia New" w:hAnsi="Browallia New" w:cs="Browallia New"/>
                <w:color w:val="000000"/>
                <w:sz w:val="28"/>
                <w:szCs w:val="28"/>
              </w:rPr>
            </w:pPr>
            <w:r>
              <w:rPr>
                <w:rFonts w:ascii="Browallia New" w:hAnsi="Browallia New" w:cs="Browallia New"/>
                <w:color w:val="000000"/>
                <w:sz w:val="28"/>
                <w:szCs w:val="28"/>
              </w:rPr>
              <w:t>427,</w:t>
            </w:r>
            <w:r w:rsidR="009D5229">
              <w:rPr>
                <w:rFonts w:ascii="Browallia New" w:hAnsi="Browallia New" w:cs="Browallia New"/>
                <w:color w:val="000000"/>
                <w:sz w:val="28"/>
                <w:szCs w:val="28"/>
              </w:rPr>
              <w:t>72</w:t>
            </w:r>
            <w:r>
              <w:rPr>
                <w:rFonts w:ascii="Browallia New" w:hAnsi="Browallia New" w:cs="Browallia New"/>
                <w:color w:val="000000"/>
                <w:sz w:val="28"/>
                <w:szCs w:val="28"/>
              </w:rPr>
              <w:t>0</w:t>
            </w:r>
          </w:p>
        </w:tc>
      </w:tr>
      <w:tr w:rsidR="004E0FE6" w:rsidRPr="007E5657" w14:paraId="36E80D3C" w14:textId="77777777" w:rsidTr="00EC13E7">
        <w:tc>
          <w:tcPr>
            <w:tcW w:w="6103" w:type="dxa"/>
          </w:tcPr>
          <w:p w14:paraId="203A0301" w14:textId="6633E342" w:rsidR="004E0FE6" w:rsidRDefault="004E0FE6" w:rsidP="000E50F4">
            <w:pPr>
              <w:spacing w:line="240" w:lineRule="auto"/>
              <w:jc w:val="both"/>
              <w:rPr>
                <w:rFonts w:ascii="Browallia New" w:hAnsi="Browallia New" w:cs="Browallia New"/>
                <w:sz w:val="28"/>
                <w:szCs w:val="28"/>
                <w:cs/>
              </w:rPr>
            </w:pPr>
            <w:r w:rsidRPr="00381AEB">
              <w:rPr>
                <w:rFonts w:ascii="Browallia New" w:hAnsi="Browallia New" w:cs="Browallia New"/>
                <w:sz w:val="28"/>
                <w:szCs w:val="28"/>
                <w:u w:val="single"/>
                <w:cs/>
              </w:rPr>
              <w:t>หัก</w:t>
            </w:r>
            <w:r>
              <w:rPr>
                <w:rFonts w:ascii="Browallia New" w:hAnsi="Browallia New" w:cs="Browallia New" w:hint="cs"/>
                <w:sz w:val="28"/>
                <w:szCs w:val="28"/>
                <w:cs/>
              </w:rPr>
              <w:t xml:space="preserve"> ต้นทุนทางการเงินรอตัดบัญชี</w:t>
            </w:r>
          </w:p>
        </w:tc>
        <w:tc>
          <w:tcPr>
            <w:tcW w:w="2966" w:type="dxa"/>
            <w:tcBorders>
              <w:bottom w:val="single" w:sz="4" w:space="0" w:color="auto"/>
            </w:tcBorders>
          </w:tcPr>
          <w:p w14:paraId="6C91F81B" w14:textId="7E7C9588" w:rsidR="004E0FE6" w:rsidRDefault="00B132D1" w:rsidP="000E50F4">
            <w:pPr>
              <w:spacing w:line="240" w:lineRule="auto"/>
              <w:ind w:right="-13"/>
              <w:jc w:val="right"/>
              <w:rPr>
                <w:rFonts w:ascii="Browallia New" w:hAnsi="Browallia New" w:cs="Browallia New"/>
                <w:color w:val="000000"/>
                <w:sz w:val="28"/>
                <w:szCs w:val="28"/>
              </w:rPr>
            </w:pPr>
            <w:r>
              <w:rPr>
                <w:rFonts w:ascii="Browallia New" w:hAnsi="Browallia New" w:cs="Browallia New"/>
                <w:color w:val="000000"/>
                <w:sz w:val="28"/>
                <w:szCs w:val="28"/>
              </w:rPr>
              <w:t>(1,225)</w:t>
            </w:r>
          </w:p>
        </w:tc>
      </w:tr>
      <w:tr w:rsidR="000E50F4" w:rsidRPr="007E5657" w14:paraId="19D7B428" w14:textId="77777777" w:rsidTr="00EC13E7">
        <w:tc>
          <w:tcPr>
            <w:tcW w:w="6103" w:type="dxa"/>
          </w:tcPr>
          <w:p w14:paraId="7CBAB42C" w14:textId="4A9B5308" w:rsidR="000E50F4" w:rsidRPr="00B66A22" w:rsidRDefault="000E50F4" w:rsidP="000E50F4">
            <w:pPr>
              <w:spacing w:line="240" w:lineRule="auto"/>
              <w:jc w:val="both"/>
              <w:rPr>
                <w:rFonts w:ascii="Browallia New" w:hAnsi="Browallia New" w:cs="Browallia New"/>
                <w:sz w:val="28"/>
                <w:szCs w:val="28"/>
                <w:cs/>
                <w:lang w:val="en-GB"/>
              </w:rPr>
            </w:pPr>
            <w:r w:rsidRPr="007E5657">
              <w:rPr>
                <w:rFonts w:ascii="Browallia New" w:hAnsi="Browallia New" w:cs="Browallia New"/>
                <w:sz w:val="28"/>
                <w:szCs w:val="28"/>
                <w:cs/>
                <w:lang w:val="en-GB"/>
              </w:rPr>
              <w:t xml:space="preserve">ยอดคงเหลือ ณ วันที่ </w:t>
            </w:r>
            <w:r w:rsidR="0017742F" w:rsidRPr="004A5833">
              <w:rPr>
                <w:rFonts w:ascii="Browallia New" w:eastAsia="Arial Unicode MS" w:hAnsi="Browallia New" w:cs="Browallia New"/>
                <w:sz w:val="28"/>
                <w:szCs w:val="28"/>
                <w:lang w:val="en-ZA"/>
              </w:rPr>
              <w:t>31</w:t>
            </w:r>
            <w:r w:rsidR="0017742F" w:rsidRPr="004A5833">
              <w:rPr>
                <w:rFonts w:ascii="Browallia New" w:eastAsia="Arial Unicode MS" w:hAnsi="Browallia New" w:cs="Browallia New" w:hint="cs"/>
                <w:sz w:val="28"/>
                <w:szCs w:val="28"/>
                <w:cs/>
                <w:lang w:val="en-ZA"/>
              </w:rPr>
              <w:t xml:space="preserve"> มีนาคม </w:t>
            </w:r>
            <w:r w:rsidR="0017742F">
              <w:rPr>
                <w:rFonts w:ascii="Browallia New" w:eastAsia="Arial Unicode MS" w:hAnsi="Browallia New" w:cs="Browallia New"/>
                <w:sz w:val="28"/>
                <w:szCs w:val="28"/>
                <w:lang w:val="en-ZA"/>
              </w:rPr>
              <w:t>2569</w:t>
            </w:r>
          </w:p>
        </w:tc>
        <w:tc>
          <w:tcPr>
            <w:tcW w:w="2966" w:type="dxa"/>
            <w:tcBorders>
              <w:top w:val="single" w:sz="4" w:space="0" w:color="auto"/>
            </w:tcBorders>
          </w:tcPr>
          <w:p w14:paraId="219EE76F" w14:textId="582E40FC" w:rsidR="000E50F4" w:rsidRPr="006A2E1C" w:rsidRDefault="00B132D1" w:rsidP="000E50F4">
            <w:pPr>
              <w:spacing w:line="240" w:lineRule="auto"/>
              <w:ind w:right="-13"/>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426,495</w:t>
            </w:r>
          </w:p>
        </w:tc>
      </w:tr>
      <w:tr w:rsidR="000E50F4" w:rsidRPr="007E5657" w14:paraId="718D0AC1" w14:textId="77777777" w:rsidTr="00EC13E7">
        <w:tc>
          <w:tcPr>
            <w:tcW w:w="6103" w:type="dxa"/>
          </w:tcPr>
          <w:p w14:paraId="03271915" w14:textId="70B07ED9" w:rsidR="000E50F4" w:rsidRPr="007E5657" w:rsidRDefault="000E50F4" w:rsidP="000E50F4">
            <w:pPr>
              <w:spacing w:line="240" w:lineRule="auto"/>
              <w:jc w:val="both"/>
              <w:rPr>
                <w:rFonts w:ascii="Browallia New" w:hAnsi="Browallia New" w:cs="Browallia New"/>
                <w:sz w:val="28"/>
                <w:szCs w:val="28"/>
                <w:cs/>
              </w:rPr>
            </w:pPr>
            <w:r w:rsidRPr="007E5657">
              <w:rPr>
                <w:rFonts w:ascii="Browallia New" w:hAnsi="Browallia New" w:cs="Browallia New"/>
                <w:sz w:val="28"/>
                <w:szCs w:val="28"/>
                <w:u w:val="single"/>
                <w:cs/>
              </w:rPr>
              <w:t>หัก</w:t>
            </w:r>
            <w:r w:rsidRPr="007E5657">
              <w:rPr>
                <w:rFonts w:ascii="Browallia New" w:hAnsi="Browallia New" w:cs="Browallia New"/>
                <w:sz w:val="28"/>
                <w:szCs w:val="28"/>
                <w:lang w:val="en-ZA"/>
              </w:rPr>
              <w:t xml:space="preserve"> </w:t>
            </w:r>
            <w:r w:rsidRPr="007E5657">
              <w:rPr>
                <w:rFonts w:ascii="Browallia New" w:hAnsi="Browallia New" w:cs="Browallia New"/>
                <w:sz w:val="28"/>
                <w:szCs w:val="28"/>
                <w:cs/>
              </w:rPr>
              <w:t>ส่วนที่ถึงกำหนดชำระภายในหนึ่งปี</w:t>
            </w:r>
          </w:p>
        </w:tc>
        <w:tc>
          <w:tcPr>
            <w:tcW w:w="2966" w:type="dxa"/>
            <w:tcBorders>
              <w:bottom w:val="single" w:sz="4" w:space="0" w:color="auto"/>
            </w:tcBorders>
          </w:tcPr>
          <w:p w14:paraId="0DF9F719" w14:textId="21AA2152" w:rsidR="000E50F4" w:rsidRPr="006A2E1C" w:rsidRDefault="001F4945" w:rsidP="000E50F4">
            <w:pPr>
              <w:spacing w:line="240" w:lineRule="auto"/>
              <w:ind w:right="-13"/>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(83,</w:t>
            </w:r>
            <w:r w:rsidR="00E1483C">
              <w:rPr>
                <w:rFonts w:ascii="Browallia New" w:hAnsi="Browallia New" w:cs="Browallia New"/>
                <w:color w:val="000000"/>
                <w:sz w:val="28"/>
                <w:szCs w:val="28"/>
                <w:lang w:val="en-ZA"/>
              </w:rPr>
              <w:t>569</w:t>
            </w:r>
            <w:r>
              <w:rPr>
                <w:rFonts w:ascii="Browallia New" w:hAnsi="Browallia New" w:cs="Browallia New"/>
                <w:color w:val="000000"/>
                <w:sz w:val="28"/>
                <w:szCs w:val="28"/>
                <w:lang w:val="en-ZA"/>
              </w:rPr>
              <w:t>)</w:t>
            </w:r>
          </w:p>
        </w:tc>
      </w:tr>
      <w:tr w:rsidR="000E50F4" w:rsidRPr="007E5657" w14:paraId="318FD2C9" w14:textId="77777777" w:rsidTr="00EC13E7">
        <w:tc>
          <w:tcPr>
            <w:tcW w:w="6103" w:type="dxa"/>
          </w:tcPr>
          <w:p w14:paraId="4AE28074" w14:textId="59D50A81" w:rsidR="000E50F4" w:rsidRPr="007E5657" w:rsidRDefault="000E50F4" w:rsidP="000E50F4">
            <w:pPr>
              <w:tabs>
                <w:tab w:val="left" w:pos="316"/>
              </w:tabs>
              <w:spacing w:line="240" w:lineRule="auto"/>
              <w:jc w:val="both"/>
              <w:rPr>
                <w:rFonts w:ascii="Browallia New" w:hAnsi="Browallia New" w:cs="Browallia New"/>
                <w:sz w:val="28"/>
                <w:szCs w:val="28"/>
              </w:rPr>
            </w:pPr>
            <w:r w:rsidRPr="007E5657">
              <w:rPr>
                <w:rFonts w:ascii="Browallia New" w:hAnsi="Browallia New" w:cs="Browallia New"/>
                <w:sz w:val="28"/>
                <w:szCs w:val="28"/>
                <w:cs/>
              </w:rPr>
              <w:t>สุทธิ</w:t>
            </w:r>
          </w:p>
        </w:tc>
        <w:tc>
          <w:tcPr>
            <w:tcW w:w="2966" w:type="dxa"/>
            <w:tcBorders>
              <w:top w:val="single" w:sz="4" w:space="0" w:color="auto"/>
              <w:bottom w:val="single" w:sz="12" w:space="0" w:color="auto"/>
            </w:tcBorders>
          </w:tcPr>
          <w:p w14:paraId="6E66C32C" w14:textId="7FB24E33" w:rsidR="000E50F4" w:rsidRPr="000E50F4" w:rsidRDefault="00E1483C" w:rsidP="000E50F4">
            <w:pPr>
              <w:spacing w:line="240" w:lineRule="auto"/>
              <w:ind w:right="-13"/>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342,926</w:t>
            </w:r>
          </w:p>
        </w:tc>
      </w:tr>
      <w:bookmarkEnd w:id="1"/>
    </w:tbl>
    <w:p w14:paraId="476F1644" w14:textId="0CDFD040" w:rsidR="006F656E" w:rsidRPr="00044302" w:rsidRDefault="006F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cs/>
          <w:lang w:eastAsia="th-TH"/>
        </w:rPr>
      </w:pPr>
    </w:p>
    <w:p w14:paraId="7A34ABB9" w14:textId="297BE5F4" w:rsidR="00401064" w:rsidRPr="007E5657"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t xml:space="preserve">ณ วันที่ </w:t>
      </w:r>
      <w:r w:rsidR="00BF2C93" w:rsidRPr="004A5833">
        <w:rPr>
          <w:rFonts w:ascii="Browallia New" w:eastAsia="Arial Unicode MS" w:hAnsi="Browallia New" w:cs="Browallia New"/>
          <w:sz w:val="28"/>
          <w:szCs w:val="28"/>
          <w:lang w:val="en-ZA"/>
        </w:rPr>
        <w:t>31</w:t>
      </w:r>
      <w:r w:rsidR="00BF2C93" w:rsidRPr="004A5833">
        <w:rPr>
          <w:rFonts w:ascii="Browallia New" w:eastAsia="Arial Unicode MS" w:hAnsi="Browallia New" w:cs="Browallia New" w:hint="cs"/>
          <w:sz w:val="28"/>
          <w:szCs w:val="28"/>
          <w:cs/>
          <w:lang w:val="en-ZA"/>
        </w:rPr>
        <w:t xml:space="preserve"> มีนาคม </w:t>
      </w:r>
      <w:r w:rsidR="00BF2C93">
        <w:rPr>
          <w:rFonts w:ascii="Browallia New" w:eastAsia="Arial Unicode MS" w:hAnsi="Browallia New" w:cs="Browallia New"/>
          <w:sz w:val="28"/>
          <w:szCs w:val="28"/>
          <w:lang w:val="en-ZA"/>
        </w:rPr>
        <w:t>2569</w:t>
      </w:r>
      <w:r w:rsidR="000E64B7">
        <w:rPr>
          <w:rFonts w:ascii="Browallia New" w:eastAsia="Cordia New" w:hAnsi="Browallia New" w:cs="Browallia New"/>
          <w:color w:val="000000"/>
          <w:sz w:val="28"/>
          <w:szCs w:val="28"/>
          <w:cs/>
          <w:lang w:val="en-ZA" w:eastAsia="th-TH"/>
        </w:rPr>
        <w:t xml:space="preserve"> </w:t>
      </w:r>
      <w:r w:rsidRPr="007E5657">
        <w:rPr>
          <w:rFonts w:ascii="Browallia New" w:eastAsia="Cordia New" w:hAnsi="Browallia New" w:cs="Browallia New"/>
          <w:color w:val="000000"/>
          <w:sz w:val="28"/>
          <w:szCs w:val="28"/>
          <w:cs/>
          <w:lang w:eastAsia="th-TH"/>
        </w:rPr>
        <w:t>บริษัทมีเงินกู้ยืมระยะยาวจากสถาบันการเงิน</w:t>
      </w:r>
      <w:r w:rsidR="00C87211" w:rsidRPr="007E5657">
        <w:rPr>
          <w:rFonts w:ascii="Browallia New" w:eastAsia="Cordia New" w:hAnsi="Browallia New" w:cs="Browallia New"/>
          <w:color w:val="000000"/>
          <w:sz w:val="28"/>
          <w:szCs w:val="28"/>
          <w:cs/>
          <w:lang w:eastAsia="th-TH"/>
        </w:rPr>
        <w:t>ภายใต้</w:t>
      </w:r>
      <w:r w:rsidRPr="007E5657">
        <w:rPr>
          <w:rFonts w:ascii="Browallia New" w:eastAsia="Cordia New" w:hAnsi="Browallia New" w:cs="Browallia New"/>
          <w:color w:val="000000"/>
          <w:sz w:val="28"/>
          <w:szCs w:val="28"/>
          <w:cs/>
          <w:lang w:eastAsia="th-TH"/>
        </w:rPr>
        <w:t>วงเงินกู้</w:t>
      </w:r>
      <w:r w:rsidR="006D29E8" w:rsidRPr="007E5657">
        <w:rPr>
          <w:rFonts w:ascii="Browallia New" w:eastAsia="Cordia New" w:hAnsi="Browallia New" w:cs="Browallia New"/>
          <w:color w:val="000000"/>
          <w:sz w:val="28"/>
          <w:szCs w:val="28"/>
          <w:cs/>
          <w:lang w:eastAsia="th-TH"/>
        </w:rPr>
        <w:t>จำนวน</w:t>
      </w:r>
      <w:r w:rsidRPr="007E5657">
        <w:rPr>
          <w:rFonts w:ascii="Browallia New" w:eastAsia="Cordia New" w:hAnsi="Browallia New" w:cs="Browallia New"/>
          <w:color w:val="000000"/>
          <w:sz w:val="28"/>
          <w:szCs w:val="28"/>
          <w:cs/>
          <w:lang w:eastAsia="th-TH"/>
        </w:rPr>
        <w:t xml:space="preserve"> </w:t>
      </w:r>
      <w:r w:rsidR="001C1C13">
        <w:rPr>
          <w:rFonts w:ascii="Browallia New" w:eastAsia="Cordia New" w:hAnsi="Browallia New" w:cs="Browallia New"/>
          <w:color w:val="000000"/>
          <w:sz w:val="28"/>
          <w:szCs w:val="28"/>
          <w:lang w:val="en-ZA" w:eastAsia="th-TH"/>
        </w:rPr>
        <w:t>500.72</w:t>
      </w:r>
      <w:r w:rsidR="00E037F4">
        <w:rPr>
          <w:rFonts w:ascii="Browallia New" w:eastAsia="Cordia New" w:hAnsi="Browallia New" w:cs="Browallia New"/>
          <w:color w:val="000000"/>
          <w:sz w:val="28"/>
          <w:szCs w:val="28"/>
          <w:lang w:val="en-ZA" w:eastAsia="th-TH"/>
        </w:rPr>
        <w:t xml:space="preserve"> </w:t>
      </w:r>
      <w:r w:rsidRPr="007E5657">
        <w:rPr>
          <w:rFonts w:ascii="Browallia New" w:eastAsia="Cordia New" w:hAnsi="Browallia New" w:cs="Browallia New"/>
          <w:color w:val="000000"/>
          <w:sz w:val="28"/>
          <w:szCs w:val="28"/>
          <w:cs/>
          <w:lang w:eastAsia="th-TH"/>
        </w:rPr>
        <w:t xml:space="preserve">ล้านบาท โดยมีวัตถุประสงค์เพื่อนำเงินไปซื้อหุ้นสามัญเพิ่มทุนของบริษัท </w:t>
      </w:r>
      <w:proofErr w:type="spellStart"/>
      <w:r w:rsidRPr="007E5657">
        <w:rPr>
          <w:rFonts w:ascii="Browallia New" w:eastAsia="Cordia New" w:hAnsi="Browallia New" w:cs="Browallia New"/>
          <w:color w:val="000000"/>
          <w:sz w:val="28"/>
          <w:szCs w:val="28"/>
          <w:cs/>
          <w:lang w:eastAsia="th-TH"/>
        </w:rPr>
        <w:t>อะ</w:t>
      </w:r>
      <w:proofErr w:type="spellEnd"/>
      <w:r w:rsidRPr="007E5657">
        <w:rPr>
          <w:rFonts w:ascii="Browallia New" w:eastAsia="Cordia New" w:hAnsi="Browallia New" w:cs="Browallia New"/>
          <w:color w:val="000000"/>
          <w:sz w:val="28"/>
          <w:szCs w:val="28"/>
          <w:cs/>
          <w:lang w:eastAsia="th-TH"/>
        </w:rPr>
        <w:t>ลอตเท</w:t>
      </w:r>
      <w:proofErr w:type="spellStart"/>
      <w:r w:rsidRPr="007E5657">
        <w:rPr>
          <w:rFonts w:ascii="Browallia New" w:eastAsia="Cordia New" w:hAnsi="Browallia New" w:cs="Browallia New"/>
          <w:color w:val="000000"/>
          <w:sz w:val="28"/>
          <w:szCs w:val="28"/>
          <w:cs/>
          <w:lang w:eastAsia="th-TH"/>
        </w:rPr>
        <w:t>็ค</w:t>
      </w:r>
      <w:proofErr w:type="spellEnd"/>
      <w:r w:rsidRPr="007E5657">
        <w:rPr>
          <w:rFonts w:ascii="Browallia New" w:eastAsia="Cordia New" w:hAnsi="Browallia New" w:cs="Browallia New"/>
          <w:color w:val="000000"/>
          <w:sz w:val="28"/>
          <w:szCs w:val="28"/>
          <w:cs/>
          <w:lang w:eastAsia="th-TH"/>
        </w:rPr>
        <w:t xml:space="preserve"> จำกัด มีระยะเวลาจ่ายคืนภายใน </w:t>
      </w:r>
      <w:r w:rsidR="00B61596">
        <w:rPr>
          <w:rFonts w:ascii="Browallia New" w:eastAsia="Cordia New" w:hAnsi="Browallia New" w:cs="Browallia New"/>
          <w:color w:val="000000"/>
          <w:sz w:val="28"/>
          <w:szCs w:val="28"/>
          <w:lang w:val="en-ZA" w:eastAsia="th-TH"/>
        </w:rPr>
        <w:t xml:space="preserve">7 </w:t>
      </w:r>
      <w:r w:rsidRPr="007E5657">
        <w:rPr>
          <w:rFonts w:ascii="Browallia New" w:eastAsia="Cordia New" w:hAnsi="Browallia New" w:cs="Browallia New"/>
          <w:color w:val="000000"/>
          <w:sz w:val="28"/>
          <w:szCs w:val="28"/>
          <w:cs/>
          <w:lang w:eastAsia="th-TH"/>
        </w:rPr>
        <w:t xml:space="preserve">ปี โดยบริษัทต้องจ่ายเงินต้นพร้อมดอกเบี้ยเป็นงวดรายเดือน จำนวน </w:t>
      </w:r>
      <w:r w:rsidR="00B61596">
        <w:rPr>
          <w:rFonts w:ascii="Browallia New" w:eastAsia="Cordia New" w:hAnsi="Browallia New" w:cs="Browallia New"/>
          <w:color w:val="000000"/>
          <w:sz w:val="28"/>
          <w:szCs w:val="28"/>
          <w:lang w:val="en-ZA" w:eastAsia="th-TH"/>
        </w:rPr>
        <w:t xml:space="preserve">84 </w:t>
      </w:r>
      <w:r w:rsidRPr="007E5657">
        <w:rPr>
          <w:rFonts w:ascii="Browallia New" w:eastAsia="Cordia New" w:hAnsi="Browallia New" w:cs="Browallia New"/>
          <w:color w:val="000000"/>
          <w:sz w:val="28"/>
          <w:szCs w:val="28"/>
          <w:cs/>
          <w:lang w:eastAsia="th-TH"/>
        </w:rPr>
        <w:t>งวด โดยมีอัตราดอกเบี้ย</w:t>
      </w:r>
      <w:r w:rsidR="00343C8D">
        <w:rPr>
          <w:rFonts w:ascii="Browallia New" w:eastAsia="Cordia New" w:hAnsi="Browallia New" w:cs="Browallia New" w:hint="cs"/>
          <w:color w:val="000000"/>
          <w:sz w:val="28"/>
          <w:szCs w:val="28"/>
          <w:cs/>
          <w:lang w:eastAsia="th-TH"/>
        </w:rPr>
        <w:t>ร้อยละ</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val="en-ZA" w:eastAsia="th-TH"/>
        </w:rPr>
        <w:t xml:space="preserve">MLR </w:t>
      </w:r>
      <w:r w:rsidRPr="007E5657">
        <w:rPr>
          <w:rFonts w:ascii="Browallia New" w:eastAsia="Cordia New" w:hAnsi="Browallia New" w:cs="Browallia New"/>
          <w:color w:val="000000"/>
          <w:sz w:val="28"/>
          <w:szCs w:val="28"/>
          <w:cs/>
          <w:lang w:eastAsia="th-TH"/>
        </w:rPr>
        <w:t>ต่อปี ค้ำประกันโดย</w:t>
      </w:r>
      <w:r w:rsidRPr="007E5657">
        <w:rPr>
          <w:rFonts w:ascii="Browallia New" w:eastAsia="Cordia New" w:hAnsi="Browallia New" w:cs="Browallia New"/>
          <w:color w:val="000000"/>
          <w:sz w:val="28"/>
          <w:szCs w:val="28"/>
          <w:lang w:val="en-ZA" w:eastAsia="th-TH"/>
        </w:rPr>
        <w:t xml:space="preserve"> </w:t>
      </w:r>
    </w:p>
    <w:p w14:paraId="3C1461AC" w14:textId="77777777" w:rsidR="00401064" w:rsidRPr="00044302"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p>
    <w:p w14:paraId="51ACCE85" w14:textId="61BB16CA" w:rsidR="00401064"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หุ้นสามัญของ</w:t>
      </w:r>
      <w:r w:rsidR="00D15FCB" w:rsidRPr="007E5657">
        <w:rPr>
          <w:rFonts w:ascii="Browallia New" w:eastAsia="Cordia New" w:hAnsi="Browallia New" w:cs="Browallia New"/>
          <w:color w:val="000000"/>
          <w:sz w:val="28"/>
          <w:cs/>
          <w:lang w:eastAsia="th-TH"/>
        </w:rPr>
        <w:t xml:space="preserve">บริษัท อาร์เอสเอ็กซ์วายแซด จำกัด (มหาชน) </w:t>
      </w:r>
      <w:r w:rsidRPr="007E5657">
        <w:rPr>
          <w:rFonts w:ascii="Browallia New" w:eastAsia="Cordia New" w:hAnsi="Browallia New" w:cs="Browallia New"/>
          <w:color w:val="000000"/>
          <w:sz w:val="28"/>
          <w:cs/>
          <w:lang w:eastAsia="th-TH"/>
        </w:rPr>
        <w:t xml:space="preserve">จำนวน </w:t>
      </w:r>
      <w:r w:rsidR="00B61596">
        <w:rPr>
          <w:rFonts w:ascii="Browallia New" w:eastAsia="Cordia New" w:hAnsi="Browallia New" w:cs="Browallia New"/>
          <w:color w:val="000000"/>
          <w:sz w:val="28"/>
          <w:cs/>
          <w:lang w:val="en-ZA" w:eastAsia="th-TH"/>
        </w:rPr>
        <w:t>360.00</w:t>
      </w:r>
      <w:r w:rsidR="00515DEE" w:rsidRPr="007E5657">
        <w:rPr>
          <w:rFonts w:ascii="Browallia New" w:eastAsia="Cordia New" w:hAnsi="Browallia New" w:cs="Browallia New"/>
          <w:color w:val="000000"/>
          <w:sz w:val="28"/>
          <w:cs/>
          <w:lang w:val="en-ZA" w:eastAsia="th-TH"/>
        </w:rPr>
        <w:t xml:space="preserve"> 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660C8C" w:rsidRPr="007E5657">
        <w:rPr>
          <w:rFonts w:ascii="Browallia New" w:eastAsia="Cordia New" w:hAnsi="Browallia New" w:cs="Browallia New"/>
          <w:color w:val="000000"/>
          <w:sz w:val="28"/>
          <w:cs/>
          <w:lang w:eastAsia="th-TH"/>
        </w:rPr>
        <w:t xml:space="preserve"> </w:t>
      </w:r>
      <w:r w:rsidR="009A31B0">
        <w:rPr>
          <w:rFonts w:ascii="Browallia New" w:eastAsia="Cordia New" w:hAnsi="Browallia New" w:cs="Browallia New"/>
          <w:color w:val="000000"/>
          <w:sz w:val="28"/>
          <w:lang w:eastAsia="th-TH"/>
        </w:rPr>
        <w:br/>
      </w:r>
      <w:r w:rsidRPr="007E5657">
        <w:rPr>
          <w:rFonts w:ascii="Browallia New" w:eastAsia="Cordia New" w:hAnsi="Browallia New" w:cs="Browallia New"/>
          <w:color w:val="000000"/>
          <w:sz w:val="28"/>
          <w:cs/>
          <w:lang w:eastAsia="th-TH"/>
        </w:rPr>
        <w:t xml:space="preserve">บริษัท </w:t>
      </w:r>
      <w:proofErr w:type="spellStart"/>
      <w:r w:rsidRPr="007E5657">
        <w:rPr>
          <w:rFonts w:ascii="Browallia New" w:eastAsia="Cordia New" w:hAnsi="Browallia New" w:cs="Browallia New"/>
          <w:color w:val="000000"/>
          <w:sz w:val="28"/>
          <w:cs/>
          <w:lang w:eastAsia="th-TH"/>
        </w:rPr>
        <w:t>เชษฐ</w:t>
      </w:r>
      <w:proofErr w:type="spellEnd"/>
      <w:r w:rsidRPr="007E5657">
        <w:rPr>
          <w:rFonts w:ascii="Browallia New" w:eastAsia="Cordia New" w:hAnsi="Browallia New" w:cs="Browallia New"/>
          <w:color w:val="000000"/>
          <w:sz w:val="28"/>
          <w:cs/>
          <w:lang w:eastAsia="th-TH"/>
        </w:rPr>
        <w:t>โชติ โฮล</w:t>
      </w:r>
      <w:proofErr w:type="spellStart"/>
      <w:r w:rsidRPr="007E5657">
        <w:rPr>
          <w:rFonts w:ascii="Browallia New" w:eastAsia="Cordia New" w:hAnsi="Browallia New" w:cs="Browallia New"/>
          <w:color w:val="000000"/>
          <w:sz w:val="28"/>
          <w:cs/>
          <w:lang w:eastAsia="th-TH"/>
        </w:rPr>
        <w:t>ดิ้งส์</w:t>
      </w:r>
      <w:proofErr w:type="spellEnd"/>
      <w:r w:rsidRPr="007E5657">
        <w:rPr>
          <w:rFonts w:ascii="Browallia New" w:eastAsia="Cordia New" w:hAnsi="Browallia New" w:cs="Browallia New"/>
          <w:color w:val="000000"/>
          <w:sz w:val="28"/>
          <w:cs/>
          <w:lang w:eastAsia="th-TH"/>
        </w:rPr>
        <w:t xml:space="preserve"> จำกัด </w:t>
      </w:r>
    </w:p>
    <w:p w14:paraId="70E9F376" w14:textId="09C17605" w:rsidR="000F59A9"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 xml:space="preserve">หุ้นสามัญของบริษัท </w:t>
      </w:r>
      <w:proofErr w:type="spellStart"/>
      <w:r w:rsidRPr="007E5657">
        <w:rPr>
          <w:rFonts w:ascii="Browallia New" w:eastAsia="Cordia New" w:hAnsi="Browallia New" w:cs="Browallia New"/>
          <w:color w:val="000000"/>
          <w:sz w:val="28"/>
          <w:cs/>
          <w:lang w:eastAsia="th-TH"/>
        </w:rPr>
        <w:t>อะ</w:t>
      </w:r>
      <w:proofErr w:type="spellEnd"/>
      <w:r w:rsidRPr="007E5657">
        <w:rPr>
          <w:rFonts w:ascii="Browallia New" w:eastAsia="Cordia New" w:hAnsi="Browallia New" w:cs="Browallia New"/>
          <w:color w:val="000000"/>
          <w:sz w:val="28"/>
          <w:cs/>
          <w:lang w:eastAsia="th-TH"/>
        </w:rPr>
        <w:t>ลอตเท</w:t>
      </w:r>
      <w:proofErr w:type="spellStart"/>
      <w:r w:rsidRPr="007E5657">
        <w:rPr>
          <w:rFonts w:ascii="Browallia New" w:eastAsia="Cordia New" w:hAnsi="Browallia New" w:cs="Browallia New"/>
          <w:color w:val="000000"/>
          <w:sz w:val="28"/>
          <w:cs/>
          <w:lang w:eastAsia="th-TH"/>
        </w:rPr>
        <w:t>็ค</w:t>
      </w:r>
      <w:proofErr w:type="spellEnd"/>
      <w:r w:rsidRPr="007E5657">
        <w:rPr>
          <w:rFonts w:ascii="Browallia New" w:eastAsia="Cordia New" w:hAnsi="Browallia New" w:cs="Browallia New"/>
          <w:color w:val="000000"/>
          <w:sz w:val="28"/>
          <w:cs/>
          <w:lang w:eastAsia="th-TH"/>
        </w:rPr>
        <w:t xml:space="preserve"> จำกัด จำนวน </w:t>
      </w:r>
      <w:r w:rsidR="00B61596">
        <w:rPr>
          <w:rFonts w:ascii="Browallia New" w:eastAsia="Cordia New" w:hAnsi="Browallia New" w:cs="Browallia New"/>
          <w:color w:val="000000"/>
          <w:sz w:val="28"/>
          <w:lang w:val="en-ZA" w:eastAsia="th-TH"/>
        </w:rPr>
        <w:t>0.78</w:t>
      </w:r>
      <w:r w:rsidR="00515DEE" w:rsidRPr="007E5657">
        <w:rPr>
          <w:rFonts w:ascii="Browallia New" w:eastAsia="Cordia New" w:hAnsi="Browallia New" w:cs="Browallia New"/>
          <w:color w:val="000000"/>
          <w:sz w:val="28"/>
          <w:lang w:val="en-ZA" w:eastAsia="th-TH"/>
        </w:rPr>
        <w:t xml:space="preserve"> </w:t>
      </w:r>
      <w:r w:rsidR="00515DEE" w:rsidRPr="007E5657">
        <w:rPr>
          <w:rFonts w:ascii="Browallia New" w:eastAsia="Cordia New" w:hAnsi="Browallia New" w:cs="Browallia New"/>
          <w:color w:val="000000"/>
          <w:sz w:val="28"/>
          <w:cs/>
          <w:lang w:val="en-ZA" w:eastAsia="th-TH"/>
        </w:rPr>
        <w:t>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D15FCB" w:rsidRPr="007E5657">
        <w:rPr>
          <w:rFonts w:ascii="Browallia New" w:eastAsia="Cordia New" w:hAnsi="Browallia New" w:cs="Browallia New"/>
          <w:color w:val="000000"/>
          <w:sz w:val="28"/>
          <w:cs/>
          <w:lang w:eastAsia="th-TH"/>
        </w:rPr>
        <w:t>บริษัท อาร์เอสเอ็กซ์วายแซด จำกัด (มหาชน)</w:t>
      </w:r>
    </w:p>
    <w:p w14:paraId="395B429E" w14:textId="2DBAC37A" w:rsidR="00401064"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 xml:space="preserve">นายสุรชัย </w:t>
      </w:r>
      <w:proofErr w:type="spellStart"/>
      <w:r w:rsidRPr="007E5657">
        <w:rPr>
          <w:rFonts w:ascii="Browallia New" w:eastAsia="Cordia New" w:hAnsi="Browallia New" w:cs="Browallia New"/>
          <w:color w:val="000000"/>
          <w:sz w:val="28"/>
          <w:cs/>
          <w:lang w:eastAsia="th-TH"/>
        </w:rPr>
        <w:t>เชษฐ</w:t>
      </w:r>
      <w:proofErr w:type="spellEnd"/>
      <w:r w:rsidRPr="007E5657">
        <w:rPr>
          <w:rFonts w:ascii="Browallia New" w:eastAsia="Cordia New" w:hAnsi="Browallia New" w:cs="Browallia New"/>
          <w:color w:val="000000"/>
          <w:sz w:val="28"/>
          <w:cs/>
          <w:lang w:eastAsia="th-TH"/>
        </w:rPr>
        <w:t>โชติศักดิ์ ซึ่งเป็นกรรมการของบริษัท</w:t>
      </w:r>
    </w:p>
    <w:p w14:paraId="4BABD457" w14:textId="77777777" w:rsidR="00A932B3" w:rsidRDefault="00A932B3" w:rsidP="00191A9C">
      <w:pPr>
        <w:pStyle w:val="ListParagraph"/>
        <w:spacing w:after="0" w:line="240" w:lineRule="auto"/>
        <w:ind w:left="868"/>
        <w:jc w:val="thaiDistribute"/>
        <w:rPr>
          <w:rFonts w:ascii="Browallia New" w:eastAsia="Cordia New" w:hAnsi="Browallia New" w:cs="Browallia New"/>
          <w:color w:val="000000"/>
          <w:sz w:val="28"/>
          <w:lang w:val="en-ZA" w:eastAsia="th-TH"/>
        </w:rPr>
      </w:pPr>
    </w:p>
    <w:p w14:paraId="235D845C" w14:textId="3CC2F7D7" w:rsidR="000D39AC" w:rsidRDefault="00D5256D" w:rsidP="00031DE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ทุนเรือนหุ้น</w:t>
      </w:r>
      <w:r w:rsidR="00F86C59">
        <w:rPr>
          <w:rFonts w:ascii="Browallia New" w:hAnsi="Browallia New" w:cs="Browallia New" w:hint="cs"/>
          <w:b/>
          <w:bCs/>
          <w:color w:val="000000" w:themeColor="text1"/>
          <w:sz w:val="28"/>
          <w:szCs w:val="28"/>
          <w:cs/>
        </w:rPr>
        <w:t xml:space="preserve"> </w:t>
      </w:r>
    </w:p>
    <w:p w14:paraId="5C7CBD42" w14:textId="77777777" w:rsidR="004C0566" w:rsidRDefault="004C0566" w:rsidP="000D39AC">
      <w:pPr>
        <w:pStyle w:val="ListParagraph"/>
        <w:spacing w:after="0" w:line="240" w:lineRule="auto"/>
        <w:ind w:left="425"/>
        <w:jc w:val="thaiDistribute"/>
        <w:rPr>
          <w:rFonts w:ascii="Browallia New" w:eastAsia="Times New Roman" w:hAnsi="Browallia New" w:cs="Browallia New"/>
          <w:color w:val="000000" w:themeColor="text1"/>
          <w:sz w:val="28"/>
        </w:rPr>
      </w:pPr>
    </w:p>
    <w:p w14:paraId="53452875" w14:textId="4800A9BE" w:rsidR="000D39AC" w:rsidRPr="002114A5" w:rsidRDefault="000D39AC" w:rsidP="000D39AC">
      <w:pPr>
        <w:pStyle w:val="ListParagraph"/>
        <w:spacing w:after="0" w:line="240" w:lineRule="auto"/>
        <w:ind w:left="425"/>
        <w:jc w:val="thaiDistribute"/>
        <w:rPr>
          <w:rFonts w:ascii="Browallia New" w:eastAsia="Times New Roman" w:hAnsi="Browallia New" w:cs="Browallia New"/>
          <w:color w:val="000000" w:themeColor="text1"/>
          <w:sz w:val="28"/>
        </w:rPr>
      </w:pPr>
      <w:r w:rsidRPr="000D39AC">
        <w:rPr>
          <w:rFonts w:ascii="Browallia New" w:eastAsia="Times New Roman" w:hAnsi="Browallia New" w:cs="Browallia New"/>
          <w:color w:val="000000" w:themeColor="text1"/>
          <w:sz w:val="28"/>
          <w:cs/>
        </w:rPr>
        <w:t xml:space="preserve">เมื่อวันที่ </w:t>
      </w:r>
      <w:r w:rsidRPr="000D39AC">
        <w:rPr>
          <w:rFonts w:ascii="Browallia New" w:eastAsia="Times New Roman" w:hAnsi="Browallia New" w:cs="Browallia New"/>
          <w:color w:val="000000" w:themeColor="text1"/>
          <w:sz w:val="28"/>
        </w:rPr>
        <w:t xml:space="preserve">27 </w:t>
      </w:r>
      <w:r w:rsidRPr="000D39AC">
        <w:rPr>
          <w:rFonts w:ascii="Browallia New" w:eastAsia="Times New Roman" w:hAnsi="Browallia New" w:cs="Browallia New"/>
          <w:color w:val="000000" w:themeColor="text1"/>
          <w:sz w:val="28"/>
          <w:cs/>
        </w:rPr>
        <w:t xml:space="preserve">กุมภาพันธ์ </w:t>
      </w:r>
      <w:r w:rsidRPr="000D39AC">
        <w:rPr>
          <w:rFonts w:ascii="Browallia New" w:eastAsia="Times New Roman" w:hAnsi="Browallia New" w:cs="Browallia New"/>
          <w:color w:val="000000" w:themeColor="text1"/>
          <w:sz w:val="28"/>
        </w:rPr>
        <w:t xml:space="preserve">2569 </w:t>
      </w:r>
      <w:r w:rsidRPr="000D39AC">
        <w:rPr>
          <w:rFonts w:ascii="Browallia New" w:eastAsia="Times New Roman" w:hAnsi="Browallia New" w:cs="Browallia New"/>
          <w:color w:val="000000" w:themeColor="text1"/>
          <w:sz w:val="28"/>
          <w:cs/>
        </w:rPr>
        <w:t xml:space="preserve">ที่ประชุมคณะกรรมการบริษัทครั้งที่ </w:t>
      </w:r>
      <w:r w:rsidRPr="000D39AC">
        <w:rPr>
          <w:rFonts w:ascii="Browallia New" w:eastAsia="Times New Roman" w:hAnsi="Browallia New" w:cs="Browallia New"/>
          <w:color w:val="000000" w:themeColor="text1"/>
          <w:sz w:val="28"/>
        </w:rPr>
        <w:t xml:space="preserve">2/2569 </w:t>
      </w:r>
      <w:r w:rsidRPr="000D39AC">
        <w:rPr>
          <w:rFonts w:ascii="Browallia New" w:eastAsia="Times New Roman" w:hAnsi="Browallia New" w:cs="Browallia New"/>
          <w:color w:val="000000" w:themeColor="text1"/>
          <w:sz w:val="28"/>
          <w:cs/>
        </w:rPr>
        <w:t xml:space="preserve">มีมติอนุมัติลดทุนจดทะเบียนของบริษัท จำนวน </w:t>
      </w:r>
      <w:r w:rsidRPr="000D39AC">
        <w:rPr>
          <w:rFonts w:ascii="Browallia New" w:eastAsia="Times New Roman" w:hAnsi="Browallia New" w:cs="Browallia New"/>
          <w:color w:val="000000" w:themeColor="text1"/>
          <w:sz w:val="28"/>
        </w:rPr>
        <w:t xml:space="preserve">126.63 </w:t>
      </w:r>
      <w:r w:rsidRPr="000D39AC">
        <w:rPr>
          <w:rFonts w:ascii="Browallia New" w:eastAsia="Times New Roman" w:hAnsi="Browallia New" w:cs="Browallia New"/>
          <w:color w:val="000000" w:themeColor="text1"/>
          <w:sz w:val="28"/>
          <w:cs/>
        </w:rPr>
        <w:t xml:space="preserve">ล้านบาท จากทุนจดทะเบียนเดิมจำนวน </w:t>
      </w:r>
      <w:r w:rsidRPr="000D39AC">
        <w:rPr>
          <w:rFonts w:ascii="Browallia New" w:eastAsia="Times New Roman" w:hAnsi="Browallia New" w:cs="Browallia New"/>
          <w:color w:val="000000" w:themeColor="text1"/>
          <w:sz w:val="28"/>
        </w:rPr>
        <w:t xml:space="preserve">1,000.00 </w:t>
      </w:r>
      <w:r w:rsidRPr="000D39AC">
        <w:rPr>
          <w:rFonts w:ascii="Browallia New" w:eastAsia="Times New Roman" w:hAnsi="Browallia New" w:cs="Browallia New"/>
          <w:color w:val="000000" w:themeColor="text1"/>
          <w:sz w:val="28"/>
          <w:cs/>
        </w:rPr>
        <w:t xml:space="preserve">ล้านบาท เป็นทุนจดทะเบียนใหม่จำนวน </w:t>
      </w:r>
      <w:r w:rsidRPr="000D39AC">
        <w:rPr>
          <w:rFonts w:ascii="Browallia New" w:eastAsia="Times New Roman" w:hAnsi="Browallia New" w:cs="Browallia New"/>
          <w:color w:val="000000" w:themeColor="text1"/>
          <w:sz w:val="28"/>
        </w:rPr>
        <w:t xml:space="preserve">873.37 </w:t>
      </w:r>
      <w:r w:rsidRPr="000D39AC">
        <w:rPr>
          <w:rFonts w:ascii="Browallia New" w:eastAsia="Times New Roman" w:hAnsi="Browallia New" w:cs="Browallia New"/>
          <w:color w:val="000000" w:themeColor="text1"/>
          <w:sz w:val="28"/>
          <w:cs/>
        </w:rPr>
        <w:t xml:space="preserve">ล้านบาท โดยการตัดหุ้นสามัญที่ยังไม่ได้จำหน่ายจำนวน </w:t>
      </w:r>
      <w:r w:rsidRPr="000D39AC">
        <w:rPr>
          <w:rFonts w:ascii="Browallia New" w:eastAsia="Times New Roman" w:hAnsi="Browallia New" w:cs="Browallia New"/>
          <w:color w:val="000000" w:themeColor="text1"/>
          <w:sz w:val="28"/>
        </w:rPr>
        <w:t xml:space="preserve">253.26 </w:t>
      </w:r>
      <w:r w:rsidRPr="000D39AC">
        <w:rPr>
          <w:rFonts w:ascii="Browallia New" w:eastAsia="Times New Roman" w:hAnsi="Browallia New" w:cs="Browallia New"/>
          <w:color w:val="000000" w:themeColor="text1"/>
          <w:sz w:val="28"/>
          <w:cs/>
        </w:rPr>
        <w:t xml:space="preserve">ล้านหุ้น มูลค่าที่ตราไว้หุ้นละ </w:t>
      </w:r>
      <w:r w:rsidRPr="000D39AC">
        <w:rPr>
          <w:rFonts w:ascii="Browallia New" w:eastAsia="Times New Roman" w:hAnsi="Browallia New" w:cs="Browallia New"/>
          <w:color w:val="000000" w:themeColor="text1"/>
          <w:sz w:val="28"/>
        </w:rPr>
        <w:t xml:space="preserve">0.50 </w:t>
      </w:r>
      <w:r w:rsidRPr="000D39AC">
        <w:rPr>
          <w:rFonts w:ascii="Browallia New" w:eastAsia="Times New Roman" w:hAnsi="Browallia New" w:cs="Browallia New"/>
          <w:color w:val="000000" w:themeColor="text1"/>
          <w:sz w:val="28"/>
          <w:cs/>
        </w:rPr>
        <w:t xml:space="preserve">บาท </w:t>
      </w:r>
      <w:r w:rsidR="00506600">
        <w:rPr>
          <w:rFonts w:ascii="Browallia New" w:eastAsia="Times New Roman" w:hAnsi="Browallia New" w:cs="Browallia New" w:hint="cs"/>
          <w:color w:val="000000" w:themeColor="text1"/>
          <w:sz w:val="28"/>
          <w:cs/>
        </w:rPr>
        <w:t>โดย</w:t>
      </w:r>
      <w:r w:rsidRPr="004D3F3F">
        <w:rPr>
          <w:rFonts w:ascii="Browallia New" w:eastAsia="Times New Roman" w:hAnsi="Browallia New" w:cs="Browallia New"/>
          <w:color w:val="000000" w:themeColor="text1"/>
          <w:sz w:val="28"/>
          <w:cs/>
        </w:rPr>
        <w:t xml:space="preserve">บริษัทได้จดทะเบียนลดทุนกับกระทรวงพาณิชย์แล้วเมื่อวันที่ </w:t>
      </w:r>
      <w:r w:rsidRPr="000376B0">
        <w:rPr>
          <w:rFonts w:ascii="Browallia New" w:eastAsia="Times New Roman" w:hAnsi="Browallia New" w:cs="Browallia New"/>
          <w:color w:val="000000" w:themeColor="text1"/>
          <w:sz w:val="28"/>
        </w:rPr>
        <w:t xml:space="preserve">14 </w:t>
      </w:r>
      <w:r w:rsidRPr="000376B0">
        <w:rPr>
          <w:rFonts w:ascii="Browallia New" w:eastAsia="Times New Roman" w:hAnsi="Browallia New" w:cs="Browallia New"/>
          <w:color w:val="000000" w:themeColor="text1"/>
          <w:sz w:val="28"/>
          <w:cs/>
        </w:rPr>
        <w:t xml:space="preserve">พฤษภาคม </w:t>
      </w:r>
      <w:r w:rsidRPr="000376B0">
        <w:rPr>
          <w:rFonts w:ascii="Browallia New" w:eastAsia="Times New Roman" w:hAnsi="Browallia New" w:cs="Browallia New"/>
          <w:color w:val="000000" w:themeColor="text1"/>
          <w:sz w:val="28"/>
        </w:rPr>
        <w:t>2569</w:t>
      </w:r>
    </w:p>
    <w:p w14:paraId="06DEE83E" w14:textId="4A9DB0E8" w:rsidR="002E7980" w:rsidRDefault="00B6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r>
        <w:rPr>
          <w:rFonts w:ascii="Browallia New" w:hAnsi="Browallia New" w:cs="Browallia New"/>
          <w:b/>
          <w:bCs/>
          <w:color w:val="000000" w:themeColor="text1"/>
          <w:sz w:val="28"/>
          <w:szCs w:val="28"/>
        </w:rPr>
        <w:br w:type="page"/>
      </w:r>
    </w:p>
    <w:p w14:paraId="226B8F27" w14:textId="7DE407DB" w:rsidR="00555E24" w:rsidRPr="005C1838" w:rsidRDefault="00555E24" w:rsidP="00555E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pPr>
      <w:r w:rsidRPr="005C1838">
        <w:rPr>
          <w:rFonts w:ascii="Browallia New" w:hAnsi="Browallia New" w:cs="Browallia New"/>
          <w:b/>
          <w:bCs/>
          <w:color w:val="000000" w:themeColor="text1"/>
          <w:sz w:val="28"/>
          <w:szCs w:val="28"/>
          <w:cs/>
        </w:rPr>
        <w:lastRenderedPageBreak/>
        <w:t>ส่วนงาน</w:t>
      </w:r>
      <w:r w:rsidR="00D863AB" w:rsidRPr="005C1838">
        <w:rPr>
          <w:rFonts w:ascii="Browallia New" w:hAnsi="Browallia New" w:cs="Browallia New" w:hint="cs"/>
          <w:b/>
          <w:bCs/>
          <w:color w:val="000000" w:themeColor="text1"/>
          <w:sz w:val="28"/>
          <w:szCs w:val="28"/>
          <w:cs/>
        </w:rPr>
        <w:t>ดำเนินงาน</w:t>
      </w:r>
      <w:r w:rsidR="00E17EDC" w:rsidRPr="005C1838">
        <w:rPr>
          <w:rFonts w:ascii="Browallia New" w:hAnsi="Browallia New" w:cs="Browallia New" w:hint="cs"/>
          <w:b/>
          <w:bCs/>
          <w:color w:val="000000" w:themeColor="text1"/>
          <w:sz w:val="28"/>
          <w:szCs w:val="28"/>
          <w:cs/>
        </w:rPr>
        <w:t>และ</w:t>
      </w:r>
      <w:r w:rsidR="009C6506" w:rsidRPr="005C1838">
        <w:rPr>
          <w:rFonts w:ascii="Browallia New" w:hAnsi="Browallia New" w:cs="Browallia New" w:hint="cs"/>
          <w:b/>
          <w:bCs/>
          <w:color w:val="000000" w:themeColor="text1"/>
          <w:sz w:val="28"/>
          <w:szCs w:val="28"/>
          <w:cs/>
        </w:rPr>
        <w:t>รายได้</w:t>
      </w:r>
    </w:p>
    <w:p w14:paraId="11FC984D" w14:textId="77777777" w:rsidR="00555E24" w:rsidRPr="007E5657" w:rsidRDefault="00555E24"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1418536" w14:textId="77777777" w:rsidR="008933F4" w:rsidRPr="007E5657" w:rsidRDefault="008933F4" w:rsidP="0089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CA8B320" w14:textId="77777777" w:rsidR="00555E24" w:rsidRPr="007E5657" w:rsidRDefault="00555E24" w:rsidP="00FE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8DB5620" w14:textId="77777777" w:rsidR="007637BE" w:rsidRPr="007E5657" w:rsidRDefault="007637BE" w:rsidP="0076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lang w:val="en-ZA"/>
        </w:rPr>
      </w:pPr>
      <w:r w:rsidRPr="007E5657">
        <w:rPr>
          <w:rFonts w:ascii="Browallia New" w:hAnsi="Browallia New" w:cs="Browallia New"/>
          <w:color w:val="000000" w:themeColor="text1"/>
          <w:sz w:val="28"/>
          <w:szCs w:val="28"/>
          <w:u w:val="single"/>
          <w:cs/>
        </w:rPr>
        <w:t>ข้อมูลเกี่ยวกับลูกค้ารายใหญ่</w:t>
      </w:r>
    </w:p>
    <w:p w14:paraId="7059DA41" w14:textId="77777777" w:rsidR="000D618F" w:rsidRPr="007E5657" w:rsidRDefault="000D618F" w:rsidP="000D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45157BA" w14:textId="0A520BAA" w:rsidR="000D618F" w:rsidRPr="007E5657" w:rsidRDefault="00997CD4" w:rsidP="0020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7E5657">
        <w:rPr>
          <w:rFonts w:ascii="Browallia New" w:hAnsi="Browallia New" w:cs="Browallia New"/>
          <w:color w:val="000000" w:themeColor="text1"/>
          <w:sz w:val="28"/>
          <w:szCs w:val="28"/>
          <w:cs/>
        </w:rPr>
        <w:t>สำหรับงวด</w:t>
      </w:r>
      <w:r w:rsidR="00E57BB7">
        <w:rPr>
          <w:rFonts w:ascii="Browallia New" w:hAnsi="Browallia New" w:cs="Browallia New" w:hint="cs"/>
          <w:color w:val="000000" w:themeColor="text1"/>
          <w:sz w:val="28"/>
          <w:szCs w:val="28"/>
          <w:cs/>
        </w:rPr>
        <w:t>สาม</w:t>
      </w:r>
      <w:r w:rsidRPr="007E5657">
        <w:rPr>
          <w:rFonts w:ascii="Browallia New" w:hAnsi="Browallia New" w:cs="Browallia New"/>
          <w:color w:val="000000" w:themeColor="text1"/>
          <w:sz w:val="28"/>
          <w:szCs w:val="28"/>
          <w:cs/>
        </w:rPr>
        <w:t xml:space="preserve">เดือนสิ้นสุดวันที่ </w:t>
      </w:r>
      <w:r w:rsidR="00E57BB7" w:rsidRPr="004A5833">
        <w:rPr>
          <w:rFonts w:ascii="Browallia New" w:eastAsia="Arial Unicode MS" w:hAnsi="Browallia New" w:cs="Browallia New"/>
          <w:sz w:val="28"/>
          <w:szCs w:val="28"/>
          <w:lang w:val="en-ZA"/>
        </w:rPr>
        <w:t>31</w:t>
      </w:r>
      <w:r w:rsidR="00E57BB7" w:rsidRPr="004A5833">
        <w:rPr>
          <w:rFonts w:ascii="Browallia New" w:eastAsia="Arial Unicode MS" w:hAnsi="Browallia New" w:cs="Browallia New" w:hint="cs"/>
          <w:sz w:val="28"/>
          <w:szCs w:val="28"/>
          <w:cs/>
          <w:lang w:val="en-ZA"/>
        </w:rPr>
        <w:t xml:space="preserve"> มีนาคม </w:t>
      </w:r>
      <w:r w:rsidR="00E57BB7">
        <w:rPr>
          <w:rFonts w:ascii="Browallia New" w:eastAsia="Arial Unicode MS" w:hAnsi="Browallia New" w:cs="Browallia New"/>
          <w:sz w:val="28"/>
          <w:szCs w:val="28"/>
          <w:lang w:val="en-ZA"/>
        </w:rPr>
        <w:t>2569</w:t>
      </w:r>
      <w:r w:rsidRPr="007E5657">
        <w:rPr>
          <w:rFonts w:ascii="Browallia New" w:hAnsi="Browallia New" w:cs="Browallia New"/>
          <w:color w:val="000000" w:themeColor="text1"/>
          <w:sz w:val="28"/>
          <w:szCs w:val="28"/>
        </w:rPr>
        <w:t xml:space="preserve"> </w:t>
      </w:r>
      <w:r w:rsidR="000D618F" w:rsidRPr="007E5657">
        <w:rPr>
          <w:rFonts w:ascii="Browallia New" w:hAnsi="Browallia New" w:cs="Browallia New"/>
          <w:color w:val="000000" w:themeColor="text1"/>
          <w:sz w:val="28"/>
          <w:szCs w:val="28"/>
          <w:cs/>
        </w:rPr>
        <w:t xml:space="preserve">กลุ่มบริษัทไม่มีรายได้จากการขายจากลูกค้ารายใด ที่มีมูลค่าเท่ากับหรือมากกว่าร้อยละ </w:t>
      </w:r>
      <w:r w:rsidR="00A13FC9">
        <w:rPr>
          <w:rFonts w:ascii="Browallia New" w:hAnsi="Browallia New" w:cs="Browallia New"/>
          <w:color w:val="000000" w:themeColor="text1"/>
          <w:sz w:val="28"/>
          <w:szCs w:val="28"/>
        </w:rPr>
        <w:t>10</w:t>
      </w:r>
      <w:r w:rsidR="000D618F" w:rsidRPr="007E5657">
        <w:rPr>
          <w:rFonts w:ascii="Browallia New" w:hAnsi="Browallia New" w:cs="Browallia New"/>
          <w:color w:val="000000" w:themeColor="text1"/>
          <w:sz w:val="28"/>
          <w:szCs w:val="28"/>
          <w:lang w:val="en-ZA"/>
        </w:rPr>
        <w:t xml:space="preserve"> </w:t>
      </w:r>
      <w:r w:rsidR="000D618F" w:rsidRPr="007E5657">
        <w:rPr>
          <w:rFonts w:ascii="Browallia New" w:hAnsi="Browallia New" w:cs="Browallia New"/>
          <w:color w:val="000000" w:themeColor="text1"/>
          <w:sz w:val="28"/>
          <w:szCs w:val="28"/>
          <w:cs/>
        </w:rPr>
        <w:t>ของรายได้รวมของกลุ่มบริษัท</w:t>
      </w:r>
    </w:p>
    <w:p w14:paraId="3AFAFC15" w14:textId="77777777" w:rsidR="00AC19BE" w:rsidRPr="007E5657" w:rsidRDefault="00AC19BE" w:rsidP="0084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AC19BE" w:rsidRPr="007E5657" w:rsidSect="007F57A6">
          <w:headerReference w:type="default" r:id="rId15"/>
          <w:footerReference w:type="default" r:id="rId16"/>
          <w:pgSz w:w="11909" w:h="16834" w:code="9"/>
          <w:pgMar w:top="2268" w:right="1021" w:bottom="1281" w:left="1440" w:header="810" w:footer="302" w:gutter="0"/>
          <w:pgNumType w:start="20"/>
          <w:cols w:space="720"/>
          <w:docGrid w:linePitch="245"/>
        </w:sectPr>
      </w:pPr>
    </w:p>
    <w:p w14:paraId="437D14FA" w14:textId="246701F6" w:rsidR="003242D1" w:rsidRPr="007E5657" w:rsidRDefault="003242D1" w:rsidP="0088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2"/>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lastRenderedPageBreak/>
        <w:t>ข้อมูลรายได้และกำไรของส่วนงานของกลุ่มบริษัท</w:t>
      </w:r>
      <w:r w:rsidR="00A14A8C" w:rsidRPr="007E5657">
        <w:rPr>
          <w:rFonts w:ascii="Browallia New" w:hAnsi="Browallia New" w:cs="Browallia New"/>
          <w:color w:val="000000" w:themeColor="text1"/>
          <w:sz w:val="28"/>
          <w:szCs w:val="28"/>
          <w:cs/>
        </w:rPr>
        <w:t>สำหรับงวด</w:t>
      </w:r>
      <w:r w:rsidR="00B56446">
        <w:rPr>
          <w:rFonts w:ascii="Browallia New" w:hAnsi="Browallia New" w:cs="Browallia New" w:hint="cs"/>
          <w:color w:val="000000" w:themeColor="text1"/>
          <w:sz w:val="28"/>
          <w:szCs w:val="28"/>
          <w:cs/>
        </w:rPr>
        <w:t>สามเดือน</w:t>
      </w:r>
      <w:r w:rsidR="00A14A8C" w:rsidRPr="007E5657">
        <w:rPr>
          <w:rFonts w:ascii="Browallia New" w:hAnsi="Browallia New" w:cs="Browallia New"/>
          <w:color w:val="000000" w:themeColor="text1"/>
          <w:sz w:val="28"/>
          <w:szCs w:val="28"/>
          <w:cs/>
        </w:rPr>
        <w:t xml:space="preserve">สิ้นสุดวันที่ </w:t>
      </w:r>
      <w:r w:rsidR="00E57BB7" w:rsidRPr="004A5833">
        <w:rPr>
          <w:rFonts w:ascii="Browallia New" w:eastAsia="Arial Unicode MS" w:hAnsi="Browallia New" w:cs="Browallia New"/>
          <w:sz w:val="28"/>
          <w:szCs w:val="28"/>
          <w:lang w:val="en-ZA"/>
        </w:rPr>
        <w:t>31</w:t>
      </w:r>
      <w:r w:rsidR="00E57BB7" w:rsidRPr="004A5833">
        <w:rPr>
          <w:rFonts w:ascii="Browallia New" w:eastAsia="Arial Unicode MS" w:hAnsi="Browallia New" w:cs="Browallia New" w:hint="cs"/>
          <w:sz w:val="28"/>
          <w:szCs w:val="28"/>
          <w:cs/>
          <w:lang w:val="en-ZA"/>
        </w:rPr>
        <w:t xml:space="preserve"> มีนาคม </w:t>
      </w:r>
      <w:r w:rsidR="00E57BB7">
        <w:rPr>
          <w:rFonts w:ascii="Browallia New" w:eastAsia="Arial Unicode MS" w:hAnsi="Browallia New" w:cs="Browallia New"/>
          <w:sz w:val="28"/>
          <w:szCs w:val="28"/>
          <w:lang w:val="en-ZA"/>
        </w:rPr>
        <w:t>2569</w:t>
      </w:r>
      <w:r w:rsidR="00A14A8C" w:rsidRPr="007E5657">
        <w:rPr>
          <w:rFonts w:ascii="Browallia New" w:hAnsi="Browallia New" w:cs="Browallia New"/>
          <w:color w:val="000000" w:themeColor="text1"/>
          <w:sz w:val="28"/>
          <w:szCs w:val="28"/>
        </w:rPr>
        <w:t xml:space="preserve"> </w:t>
      </w:r>
      <w:r w:rsidRPr="007E5657">
        <w:rPr>
          <w:rFonts w:ascii="Browallia New" w:hAnsi="Browallia New" w:cs="Browallia New"/>
          <w:color w:val="000000" w:themeColor="text1"/>
          <w:sz w:val="28"/>
          <w:szCs w:val="28"/>
          <w:cs/>
        </w:rPr>
        <w:t xml:space="preserve">และ </w:t>
      </w:r>
      <w:r w:rsidRPr="007E5657">
        <w:rPr>
          <w:rFonts w:ascii="Browallia New" w:hAnsi="Browallia New" w:cs="Browallia New"/>
          <w:color w:val="000000" w:themeColor="text1"/>
          <w:sz w:val="28"/>
          <w:szCs w:val="28"/>
          <w:lang w:val="en-ZA"/>
        </w:rPr>
        <w:t>256</w:t>
      </w:r>
      <w:r w:rsidR="00E57BB7">
        <w:rPr>
          <w:rFonts w:ascii="Browallia New" w:hAnsi="Browallia New" w:cs="Browallia New"/>
          <w:color w:val="000000" w:themeColor="text1"/>
          <w:sz w:val="28"/>
          <w:szCs w:val="28"/>
        </w:rPr>
        <w:t>8</w:t>
      </w:r>
      <w:r w:rsidR="0058766B" w:rsidRPr="007E5657">
        <w:rPr>
          <w:rFonts w:ascii="Browallia New" w:hAnsi="Browallia New" w:cs="Browallia New"/>
          <w:color w:val="000000" w:themeColor="text1"/>
          <w:sz w:val="28"/>
          <w:szCs w:val="28"/>
          <w:lang w:val="en-ZA"/>
        </w:rPr>
        <w:t xml:space="preserve"> </w:t>
      </w:r>
      <w:r w:rsidRPr="007E5657">
        <w:rPr>
          <w:rFonts w:ascii="Browallia New" w:hAnsi="Browallia New" w:cs="Browallia New"/>
          <w:color w:val="000000" w:themeColor="text1"/>
          <w:sz w:val="28"/>
          <w:szCs w:val="28"/>
          <w:cs/>
        </w:rPr>
        <w:t>มีดังต่อไปนี้</w:t>
      </w:r>
    </w:p>
    <w:p w14:paraId="32F0B17E" w14:textId="77777777" w:rsidR="000D618F" w:rsidRPr="00F329C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16"/>
          <w:szCs w:val="16"/>
        </w:rPr>
      </w:pPr>
    </w:p>
    <w:tbl>
      <w:tblPr>
        <w:tblStyle w:val="TableGrid"/>
        <w:tblW w:w="14459" w:type="dxa"/>
        <w:tblLayout w:type="fixed"/>
        <w:tblLook w:val="04A0" w:firstRow="1" w:lastRow="0" w:firstColumn="1" w:lastColumn="0" w:noHBand="0" w:noVBand="1"/>
      </w:tblPr>
      <w:tblGrid>
        <w:gridCol w:w="3119"/>
        <w:gridCol w:w="992"/>
        <w:gridCol w:w="992"/>
        <w:gridCol w:w="851"/>
        <w:gridCol w:w="850"/>
        <w:gridCol w:w="851"/>
        <w:gridCol w:w="850"/>
        <w:gridCol w:w="993"/>
        <w:gridCol w:w="992"/>
        <w:gridCol w:w="992"/>
        <w:gridCol w:w="990"/>
        <w:gridCol w:w="1049"/>
        <w:gridCol w:w="938"/>
      </w:tblGrid>
      <w:tr w:rsidR="00042974" w:rsidRPr="00C8573E" w14:paraId="488E5A25" w14:textId="77777777" w:rsidTr="00EA7E8B">
        <w:trPr>
          <w:trHeight w:val="20"/>
        </w:trPr>
        <w:tc>
          <w:tcPr>
            <w:tcW w:w="3119" w:type="dxa"/>
          </w:tcPr>
          <w:p w14:paraId="7B219B54" w14:textId="77777777" w:rsidR="00042974" w:rsidRPr="00C8573E" w:rsidRDefault="00042974" w:rsidP="00C841E6">
            <w:pPr>
              <w:rPr>
                <w:rFonts w:ascii="Browallia New" w:hAnsi="Browallia New" w:cs="Browallia New"/>
                <w:sz w:val="20"/>
                <w:szCs w:val="20"/>
              </w:rPr>
            </w:pPr>
          </w:p>
        </w:tc>
        <w:tc>
          <w:tcPr>
            <w:tcW w:w="992" w:type="dxa"/>
          </w:tcPr>
          <w:p w14:paraId="5350EFC2" w14:textId="77777777" w:rsidR="00042974" w:rsidRPr="00C8573E" w:rsidRDefault="00042974" w:rsidP="00C841E6">
            <w:pPr>
              <w:rPr>
                <w:rFonts w:ascii="Browallia New" w:hAnsi="Browallia New" w:cs="Browallia New"/>
                <w:sz w:val="20"/>
                <w:szCs w:val="20"/>
              </w:rPr>
            </w:pPr>
          </w:p>
        </w:tc>
        <w:tc>
          <w:tcPr>
            <w:tcW w:w="992" w:type="dxa"/>
          </w:tcPr>
          <w:p w14:paraId="630AC442" w14:textId="77777777" w:rsidR="00042974" w:rsidRPr="00C8573E" w:rsidRDefault="00042974" w:rsidP="00C841E6">
            <w:pPr>
              <w:rPr>
                <w:rFonts w:ascii="Browallia New" w:hAnsi="Browallia New" w:cs="Browallia New"/>
                <w:sz w:val="20"/>
                <w:szCs w:val="20"/>
              </w:rPr>
            </w:pPr>
          </w:p>
        </w:tc>
        <w:tc>
          <w:tcPr>
            <w:tcW w:w="851" w:type="dxa"/>
          </w:tcPr>
          <w:p w14:paraId="2F180F90" w14:textId="77777777" w:rsidR="00042974" w:rsidRPr="00C8573E" w:rsidRDefault="00042974" w:rsidP="00C841E6">
            <w:pPr>
              <w:rPr>
                <w:rFonts w:ascii="Browallia New" w:hAnsi="Browallia New" w:cs="Browallia New"/>
                <w:sz w:val="20"/>
                <w:szCs w:val="20"/>
              </w:rPr>
            </w:pPr>
          </w:p>
        </w:tc>
        <w:tc>
          <w:tcPr>
            <w:tcW w:w="850" w:type="dxa"/>
          </w:tcPr>
          <w:p w14:paraId="4919DD41" w14:textId="77777777" w:rsidR="00042974" w:rsidRPr="00C8573E" w:rsidRDefault="00042974" w:rsidP="00C841E6">
            <w:pPr>
              <w:rPr>
                <w:rFonts w:ascii="Browallia New" w:hAnsi="Browallia New" w:cs="Browallia New"/>
                <w:sz w:val="20"/>
                <w:szCs w:val="20"/>
              </w:rPr>
            </w:pPr>
          </w:p>
        </w:tc>
        <w:tc>
          <w:tcPr>
            <w:tcW w:w="851" w:type="dxa"/>
          </w:tcPr>
          <w:p w14:paraId="0242B7E9" w14:textId="77777777" w:rsidR="00E6035C" w:rsidRPr="00C8573E" w:rsidRDefault="00E6035C" w:rsidP="00C841E6">
            <w:pPr>
              <w:rPr>
                <w:rFonts w:ascii="Browallia New" w:hAnsi="Browallia New" w:cs="Browallia New"/>
                <w:sz w:val="20"/>
                <w:szCs w:val="20"/>
              </w:rPr>
            </w:pPr>
          </w:p>
        </w:tc>
        <w:tc>
          <w:tcPr>
            <w:tcW w:w="850" w:type="dxa"/>
          </w:tcPr>
          <w:p w14:paraId="5F1529DE" w14:textId="1A5D2435" w:rsidR="00E6035C" w:rsidRPr="00C8573E" w:rsidRDefault="00E6035C" w:rsidP="00C841E6">
            <w:pPr>
              <w:rPr>
                <w:rFonts w:ascii="Browallia New" w:hAnsi="Browallia New" w:cs="Browallia New"/>
                <w:sz w:val="20"/>
                <w:szCs w:val="20"/>
              </w:rPr>
            </w:pPr>
          </w:p>
        </w:tc>
        <w:tc>
          <w:tcPr>
            <w:tcW w:w="993" w:type="dxa"/>
          </w:tcPr>
          <w:p w14:paraId="0049ED92" w14:textId="77777777" w:rsidR="00042974" w:rsidRPr="00C8573E" w:rsidRDefault="00042974" w:rsidP="00C841E6">
            <w:pPr>
              <w:rPr>
                <w:rFonts w:ascii="Browallia New" w:hAnsi="Browallia New" w:cs="Browallia New"/>
                <w:sz w:val="20"/>
                <w:szCs w:val="20"/>
              </w:rPr>
            </w:pPr>
          </w:p>
        </w:tc>
        <w:tc>
          <w:tcPr>
            <w:tcW w:w="992" w:type="dxa"/>
          </w:tcPr>
          <w:p w14:paraId="2F2B9D2F" w14:textId="77777777" w:rsidR="00042974" w:rsidRPr="00C8573E" w:rsidRDefault="00042974" w:rsidP="00C841E6">
            <w:pPr>
              <w:rPr>
                <w:rFonts w:ascii="Browallia New" w:hAnsi="Browallia New" w:cs="Browallia New"/>
                <w:sz w:val="20"/>
                <w:szCs w:val="20"/>
              </w:rPr>
            </w:pPr>
          </w:p>
        </w:tc>
        <w:tc>
          <w:tcPr>
            <w:tcW w:w="992" w:type="dxa"/>
          </w:tcPr>
          <w:p w14:paraId="3739CED2" w14:textId="77777777" w:rsidR="00042974" w:rsidRPr="00C8573E" w:rsidRDefault="00042974" w:rsidP="00C841E6">
            <w:pPr>
              <w:rPr>
                <w:rFonts w:ascii="Browallia New" w:hAnsi="Browallia New" w:cs="Browallia New"/>
                <w:sz w:val="20"/>
                <w:szCs w:val="20"/>
              </w:rPr>
            </w:pPr>
          </w:p>
        </w:tc>
        <w:tc>
          <w:tcPr>
            <w:tcW w:w="2977" w:type="dxa"/>
            <w:gridSpan w:val="3"/>
          </w:tcPr>
          <w:p w14:paraId="3FC01FBD" w14:textId="54FE4816" w:rsidR="00042974" w:rsidRPr="00C8573E" w:rsidRDefault="00042974" w:rsidP="00C841E6">
            <w:pPr>
              <w:jc w:val="right"/>
              <w:rPr>
                <w:rFonts w:ascii="Browallia New" w:hAnsi="Browallia New" w:cs="Browallia New"/>
                <w:sz w:val="20"/>
                <w:szCs w:val="20"/>
              </w:rPr>
            </w:pPr>
            <w:r w:rsidRPr="00C8573E">
              <w:rPr>
                <w:rFonts w:ascii="Browallia New" w:hAnsi="Browallia New" w:cs="Browallia New"/>
                <w:sz w:val="20"/>
                <w:szCs w:val="20"/>
                <w:lang w:val="en-ZA"/>
              </w:rPr>
              <w:t>(</w:t>
            </w:r>
            <w:r w:rsidR="003A313D" w:rsidRPr="00C8573E">
              <w:rPr>
                <w:rFonts w:ascii="Browallia New" w:hAnsi="Browallia New" w:cs="Browallia New"/>
                <w:sz w:val="20"/>
                <w:szCs w:val="20"/>
                <w:cs/>
              </w:rPr>
              <w:t>หน่วย</w:t>
            </w:r>
            <w:r w:rsidR="003A313D" w:rsidRPr="00C8573E">
              <w:rPr>
                <w:rFonts w:ascii="Browallia New" w:hAnsi="Browallia New" w:cs="Browallia New"/>
                <w:sz w:val="20"/>
                <w:szCs w:val="20"/>
                <w:lang w:val="en-ZA"/>
              </w:rPr>
              <w:t>:</w:t>
            </w:r>
            <w:r w:rsidR="003A313D" w:rsidRPr="00C8573E">
              <w:rPr>
                <w:rFonts w:ascii="Browallia New" w:hAnsi="Browallia New" w:cs="Browallia New"/>
                <w:sz w:val="20"/>
                <w:szCs w:val="20"/>
                <w:cs/>
              </w:rPr>
              <w:t xml:space="preserve"> พันบาท</w:t>
            </w:r>
            <w:r w:rsidRPr="00C8573E">
              <w:rPr>
                <w:rFonts w:ascii="Browallia New" w:hAnsi="Browallia New" w:cs="Browallia New"/>
                <w:sz w:val="20"/>
                <w:szCs w:val="20"/>
                <w:cs/>
              </w:rPr>
              <w:t>)</w:t>
            </w:r>
          </w:p>
        </w:tc>
      </w:tr>
      <w:tr w:rsidR="00042974" w:rsidRPr="00C8573E" w14:paraId="429C1F50" w14:textId="77777777" w:rsidTr="00EA7E8B">
        <w:trPr>
          <w:trHeight w:val="20"/>
        </w:trPr>
        <w:tc>
          <w:tcPr>
            <w:tcW w:w="3119" w:type="dxa"/>
          </w:tcPr>
          <w:p w14:paraId="18251808" w14:textId="77777777" w:rsidR="00042974" w:rsidRPr="00C8573E" w:rsidRDefault="00042974" w:rsidP="00C841E6">
            <w:pPr>
              <w:rPr>
                <w:rFonts w:ascii="Browallia New" w:hAnsi="Browallia New" w:cs="Browallia New"/>
                <w:sz w:val="20"/>
                <w:szCs w:val="20"/>
              </w:rPr>
            </w:pPr>
          </w:p>
        </w:tc>
        <w:tc>
          <w:tcPr>
            <w:tcW w:w="11340" w:type="dxa"/>
            <w:gridSpan w:val="12"/>
          </w:tcPr>
          <w:p w14:paraId="6217B588" w14:textId="547A521C" w:rsidR="00042974" w:rsidRPr="00C8573E" w:rsidRDefault="00042974" w:rsidP="00C841E6">
            <w:pPr>
              <w:pBdr>
                <w:bottom w:val="single" w:sz="4" w:space="1" w:color="auto"/>
              </w:pBdr>
              <w:tabs>
                <w:tab w:val="left" w:pos="3218"/>
                <w:tab w:val="center" w:pos="5916"/>
              </w:tabs>
              <w:jc w:val="center"/>
              <w:rPr>
                <w:rFonts w:ascii="Browallia New" w:hAnsi="Browallia New" w:cs="Browallia New"/>
                <w:sz w:val="20"/>
                <w:szCs w:val="20"/>
                <w:cs/>
              </w:rPr>
            </w:pPr>
            <w:r w:rsidRPr="00C8573E">
              <w:rPr>
                <w:rFonts w:ascii="Browallia New" w:hAnsi="Browallia New" w:cs="Browallia New"/>
                <w:sz w:val="20"/>
                <w:szCs w:val="20"/>
                <w:cs/>
              </w:rPr>
              <w:t>สำหรับงวด</w:t>
            </w:r>
            <w:r w:rsidR="008E1F5A" w:rsidRPr="00C8573E">
              <w:rPr>
                <w:rFonts w:ascii="Browallia New" w:hAnsi="Browallia New" w:cs="Browallia New"/>
                <w:sz w:val="20"/>
                <w:szCs w:val="20"/>
                <w:cs/>
              </w:rPr>
              <w:t>สาม</w:t>
            </w:r>
            <w:r w:rsidRPr="00C8573E">
              <w:rPr>
                <w:rFonts w:ascii="Browallia New" w:hAnsi="Browallia New" w:cs="Browallia New"/>
                <w:sz w:val="20"/>
                <w:szCs w:val="20"/>
                <w:cs/>
              </w:rPr>
              <w:t xml:space="preserve">เดือนสิ้นสุดวันที่ </w:t>
            </w:r>
            <w:r w:rsidR="00E57BB7" w:rsidRPr="00C8573E">
              <w:rPr>
                <w:rFonts w:ascii="Browallia New" w:hAnsi="Browallia New" w:cs="Browallia New"/>
                <w:sz w:val="20"/>
                <w:szCs w:val="20"/>
              </w:rPr>
              <w:t>31</w:t>
            </w:r>
            <w:r w:rsidR="00E57BB7" w:rsidRPr="00C8573E">
              <w:rPr>
                <w:rFonts w:ascii="Browallia New" w:hAnsi="Browallia New" w:cs="Browallia New"/>
                <w:sz w:val="20"/>
                <w:szCs w:val="20"/>
                <w:cs/>
              </w:rPr>
              <w:t xml:space="preserve"> มีนาคม</w:t>
            </w:r>
          </w:p>
        </w:tc>
      </w:tr>
      <w:tr w:rsidR="00A91FB2" w:rsidRPr="00C8573E" w14:paraId="1799EDA6" w14:textId="77777777" w:rsidTr="00EA7E8B">
        <w:trPr>
          <w:trHeight w:val="20"/>
        </w:trPr>
        <w:tc>
          <w:tcPr>
            <w:tcW w:w="3119" w:type="dxa"/>
          </w:tcPr>
          <w:p w14:paraId="7A6A1208" w14:textId="77777777" w:rsidR="00A91FB2" w:rsidRPr="00C8573E" w:rsidRDefault="00A91FB2" w:rsidP="00A91FB2">
            <w:pPr>
              <w:rPr>
                <w:rFonts w:ascii="Browallia New" w:hAnsi="Browallia New" w:cs="Browallia New"/>
                <w:sz w:val="20"/>
                <w:szCs w:val="20"/>
              </w:rPr>
            </w:pPr>
          </w:p>
        </w:tc>
        <w:tc>
          <w:tcPr>
            <w:tcW w:w="1984" w:type="dxa"/>
            <w:gridSpan w:val="2"/>
          </w:tcPr>
          <w:p w14:paraId="5242B22B" w14:textId="77777777"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eastAsia="MS Mincho" w:hAnsi="Browallia New" w:cs="Browallia New"/>
                <w:sz w:val="20"/>
                <w:szCs w:val="20"/>
                <w:cs/>
              </w:rPr>
              <w:t>ซิมการ์ด โทรศัพท์มือถือและอุปกรณ์เสริม</w:t>
            </w:r>
          </w:p>
        </w:tc>
        <w:tc>
          <w:tcPr>
            <w:tcW w:w="1701" w:type="dxa"/>
            <w:gridSpan w:val="2"/>
            <w:vAlign w:val="bottom"/>
          </w:tcPr>
          <w:p w14:paraId="320B69B9" w14:textId="3E70F46C" w:rsidR="00A91FB2" w:rsidRDefault="00A91FB2" w:rsidP="00A91FB2">
            <w:pPr>
              <w:pBdr>
                <w:bottom w:val="single" w:sz="4" w:space="1" w:color="auto"/>
              </w:pBdr>
              <w:jc w:val="center"/>
              <w:rPr>
                <w:rFonts w:ascii="Browallia New" w:hAnsi="Browallia New" w:cs="Browallia New"/>
                <w:sz w:val="20"/>
                <w:szCs w:val="20"/>
              </w:rPr>
            </w:pPr>
            <w:r w:rsidRPr="00C8573E">
              <w:rPr>
                <w:rFonts w:ascii="Browallia New" w:eastAsia="MS Mincho" w:hAnsi="Browallia New" w:cs="Browallia New"/>
                <w:sz w:val="20"/>
                <w:szCs w:val="20"/>
                <w:cs/>
              </w:rPr>
              <w:t>อาหารและเครื่องดื่ม</w:t>
            </w:r>
          </w:p>
        </w:tc>
        <w:tc>
          <w:tcPr>
            <w:tcW w:w="1701" w:type="dxa"/>
            <w:gridSpan w:val="2"/>
            <w:vAlign w:val="bottom"/>
          </w:tcPr>
          <w:p w14:paraId="7AEE63B4" w14:textId="2E1DA48E" w:rsidR="00A91FB2" w:rsidRPr="00C8573E" w:rsidRDefault="00A91FB2" w:rsidP="00A91FB2">
            <w:pPr>
              <w:pBdr>
                <w:bottom w:val="single" w:sz="4" w:space="1" w:color="auto"/>
              </w:pBdr>
              <w:jc w:val="center"/>
              <w:rPr>
                <w:rFonts w:ascii="Browallia New" w:hAnsi="Browallia New" w:cs="Browallia New"/>
                <w:sz w:val="20"/>
                <w:szCs w:val="20"/>
              </w:rPr>
            </w:pPr>
            <w:r w:rsidRPr="00135219">
              <w:rPr>
                <w:rFonts w:ascii="Browallia New" w:hAnsi="Browallia New" w:cs="Browallia New"/>
                <w:sz w:val="20"/>
                <w:szCs w:val="20"/>
                <w:cs/>
              </w:rPr>
              <w:t>ธุรกิจสัตว์เลี้ยง</w:t>
            </w:r>
          </w:p>
        </w:tc>
        <w:tc>
          <w:tcPr>
            <w:tcW w:w="1985" w:type="dxa"/>
            <w:gridSpan w:val="2"/>
            <w:vAlign w:val="bottom"/>
          </w:tcPr>
          <w:p w14:paraId="3708EBED" w14:textId="1F5F8870"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cs/>
              </w:rPr>
              <w:t>รวมส่วนงาน</w:t>
            </w:r>
          </w:p>
        </w:tc>
        <w:tc>
          <w:tcPr>
            <w:tcW w:w="1982" w:type="dxa"/>
            <w:gridSpan w:val="2"/>
            <w:vAlign w:val="bottom"/>
          </w:tcPr>
          <w:p w14:paraId="5A92C904" w14:textId="6A43D891"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cs/>
              </w:rPr>
              <w:t>ตัดรายการระหว่างกัน</w:t>
            </w:r>
          </w:p>
        </w:tc>
        <w:tc>
          <w:tcPr>
            <w:tcW w:w="1987" w:type="dxa"/>
            <w:gridSpan w:val="2"/>
            <w:vAlign w:val="bottom"/>
          </w:tcPr>
          <w:p w14:paraId="0904C8D9" w14:textId="195463E8"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cs/>
              </w:rPr>
              <w:t>ข้อมูลทางการเงินรวม</w:t>
            </w:r>
          </w:p>
        </w:tc>
      </w:tr>
      <w:tr w:rsidR="00A91FB2" w:rsidRPr="00C8573E" w14:paraId="3B6EA47B" w14:textId="77777777" w:rsidTr="00EA7E8B">
        <w:trPr>
          <w:trHeight w:val="20"/>
        </w:trPr>
        <w:tc>
          <w:tcPr>
            <w:tcW w:w="3119" w:type="dxa"/>
          </w:tcPr>
          <w:p w14:paraId="073EB15B" w14:textId="77777777" w:rsidR="00A91FB2" w:rsidRPr="00C8573E" w:rsidRDefault="00A91FB2" w:rsidP="00A91FB2">
            <w:pPr>
              <w:rPr>
                <w:rFonts w:ascii="Browallia New" w:hAnsi="Browallia New" w:cs="Browallia New"/>
                <w:sz w:val="20"/>
                <w:szCs w:val="20"/>
              </w:rPr>
            </w:pPr>
          </w:p>
        </w:tc>
        <w:tc>
          <w:tcPr>
            <w:tcW w:w="992" w:type="dxa"/>
          </w:tcPr>
          <w:p w14:paraId="0B269E71" w14:textId="7334023B"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2569</w:t>
            </w:r>
          </w:p>
        </w:tc>
        <w:tc>
          <w:tcPr>
            <w:tcW w:w="992" w:type="dxa"/>
          </w:tcPr>
          <w:p w14:paraId="6399193C" w14:textId="04E3E7B2"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2568</w:t>
            </w:r>
          </w:p>
        </w:tc>
        <w:tc>
          <w:tcPr>
            <w:tcW w:w="851" w:type="dxa"/>
          </w:tcPr>
          <w:p w14:paraId="0369F7E1" w14:textId="6504A544"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2569</w:t>
            </w:r>
          </w:p>
        </w:tc>
        <w:tc>
          <w:tcPr>
            <w:tcW w:w="850" w:type="dxa"/>
          </w:tcPr>
          <w:p w14:paraId="1357277E" w14:textId="3A35F55B"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2568</w:t>
            </w:r>
          </w:p>
        </w:tc>
        <w:tc>
          <w:tcPr>
            <w:tcW w:w="851" w:type="dxa"/>
          </w:tcPr>
          <w:p w14:paraId="2022B985" w14:textId="4CC90E85"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2569</w:t>
            </w:r>
          </w:p>
        </w:tc>
        <w:tc>
          <w:tcPr>
            <w:tcW w:w="850" w:type="dxa"/>
          </w:tcPr>
          <w:p w14:paraId="1C623E49" w14:textId="583ED0F8"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2568</w:t>
            </w:r>
          </w:p>
        </w:tc>
        <w:tc>
          <w:tcPr>
            <w:tcW w:w="993" w:type="dxa"/>
          </w:tcPr>
          <w:p w14:paraId="1192BB75" w14:textId="03B22ED4"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2569</w:t>
            </w:r>
          </w:p>
        </w:tc>
        <w:tc>
          <w:tcPr>
            <w:tcW w:w="992" w:type="dxa"/>
          </w:tcPr>
          <w:p w14:paraId="452E3133" w14:textId="57471CB7"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2568</w:t>
            </w:r>
          </w:p>
        </w:tc>
        <w:tc>
          <w:tcPr>
            <w:tcW w:w="992" w:type="dxa"/>
          </w:tcPr>
          <w:p w14:paraId="18224620" w14:textId="1FF8E9B9"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2569</w:t>
            </w:r>
          </w:p>
        </w:tc>
        <w:tc>
          <w:tcPr>
            <w:tcW w:w="990" w:type="dxa"/>
          </w:tcPr>
          <w:p w14:paraId="75E8EFDF" w14:textId="2E80362E"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2568</w:t>
            </w:r>
          </w:p>
        </w:tc>
        <w:tc>
          <w:tcPr>
            <w:tcW w:w="1049" w:type="dxa"/>
          </w:tcPr>
          <w:p w14:paraId="04472B56" w14:textId="2FEE0C32"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2569</w:t>
            </w:r>
          </w:p>
        </w:tc>
        <w:tc>
          <w:tcPr>
            <w:tcW w:w="938" w:type="dxa"/>
          </w:tcPr>
          <w:p w14:paraId="39563651" w14:textId="4A5E6662" w:rsidR="00A91FB2" w:rsidRPr="00C8573E" w:rsidRDefault="00A91FB2" w:rsidP="00A91FB2">
            <w:pPr>
              <w:pBdr>
                <w:bottom w:val="single" w:sz="4" w:space="1" w:color="auto"/>
              </w:pBdr>
              <w:jc w:val="center"/>
              <w:rPr>
                <w:rFonts w:ascii="Browallia New" w:hAnsi="Browallia New" w:cs="Browallia New"/>
                <w:sz w:val="20"/>
                <w:szCs w:val="20"/>
              </w:rPr>
            </w:pPr>
            <w:r w:rsidRPr="00C8573E">
              <w:rPr>
                <w:rFonts w:ascii="Browallia New" w:hAnsi="Browallia New" w:cs="Browallia New"/>
                <w:sz w:val="20"/>
                <w:szCs w:val="20"/>
              </w:rPr>
              <w:t>2568</w:t>
            </w:r>
          </w:p>
        </w:tc>
      </w:tr>
      <w:tr w:rsidR="00A91FB2" w:rsidRPr="00C8573E" w14:paraId="195C5C11" w14:textId="77777777" w:rsidTr="00EA7E8B">
        <w:trPr>
          <w:trHeight w:val="20"/>
        </w:trPr>
        <w:tc>
          <w:tcPr>
            <w:tcW w:w="3119" w:type="dxa"/>
          </w:tcPr>
          <w:p w14:paraId="1EA8E178" w14:textId="77777777" w:rsidR="00A91FB2" w:rsidRPr="00C8573E" w:rsidRDefault="00A91FB2" w:rsidP="00A91FB2">
            <w:pPr>
              <w:rPr>
                <w:rFonts w:ascii="Browallia New" w:hAnsi="Browallia New" w:cs="Browallia New"/>
                <w:sz w:val="20"/>
                <w:szCs w:val="20"/>
              </w:rPr>
            </w:pPr>
          </w:p>
        </w:tc>
        <w:tc>
          <w:tcPr>
            <w:tcW w:w="992" w:type="dxa"/>
          </w:tcPr>
          <w:p w14:paraId="4FDE89D1" w14:textId="77777777" w:rsidR="00A91FB2" w:rsidRPr="00C8573E" w:rsidRDefault="00A91FB2" w:rsidP="00A91FB2">
            <w:pPr>
              <w:rPr>
                <w:rFonts w:ascii="Browallia New" w:hAnsi="Browallia New" w:cs="Browallia New"/>
                <w:sz w:val="20"/>
                <w:szCs w:val="20"/>
              </w:rPr>
            </w:pPr>
          </w:p>
        </w:tc>
        <w:tc>
          <w:tcPr>
            <w:tcW w:w="992" w:type="dxa"/>
          </w:tcPr>
          <w:p w14:paraId="2759ECDF" w14:textId="77777777" w:rsidR="00A91FB2" w:rsidRPr="00C8573E" w:rsidRDefault="00A91FB2" w:rsidP="00A91FB2">
            <w:pPr>
              <w:rPr>
                <w:rFonts w:ascii="Browallia New" w:hAnsi="Browallia New" w:cs="Browallia New"/>
                <w:sz w:val="20"/>
                <w:szCs w:val="20"/>
              </w:rPr>
            </w:pPr>
          </w:p>
        </w:tc>
        <w:tc>
          <w:tcPr>
            <w:tcW w:w="851" w:type="dxa"/>
          </w:tcPr>
          <w:p w14:paraId="3FE0E79A" w14:textId="77777777" w:rsidR="00A91FB2" w:rsidRPr="00C8573E" w:rsidRDefault="00A91FB2" w:rsidP="00A91FB2">
            <w:pPr>
              <w:rPr>
                <w:rFonts w:ascii="Browallia New" w:hAnsi="Browallia New" w:cs="Browallia New"/>
                <w:sz w:val="20"/>
                <w:szCs w:val="20"/>
              </w:rPr>
            </w:pPr>
          </w:p>
        </w:tc>
        <w:tc>
          <w:tcPr>
            <w:tcW w:w="850" w:type="dxa"/>
          </w:tcPr>
          <w:p w14:paraId="3221C873" w14:textId="77777777" w:rsidR="00A91FB2" w:rsidRPr="00C8573E" w:rsidRDefault="00A91FB2" w:rsidP="00A91FB2">
            <w:pPr>
              <w:rPr>
                <w:rFonts w:ascii="Browallia New" w:hAnsi="Browallia New" w:cs="Browallia New"/>
                <w:sz w:val="20"/>
                <w:szCs w:val="20"/>
              </w:rPr>
            </w:pPr>
          </w:p>
        </w:tc>
        <w:tc>
          <w:tcPr>
            <w:tcW w:w="851" w:type="dxa"/>
          </w:tcPr>
          <w:p w14:paraId="2CD67E99" w14:textId="77777777" w:rsidR="00A91FB2" w:rsidRPr="00C8573E" w:rsidRDefault="00A91FB2" w:rsidP="00A91FB2">
            <w:pPr>
              <w:rPr>
                <w:rFonts w:ascii="Browallia New" w:hAnsi="Browallia New" w:cs="Browallia New"/>
                <w:sz w:val="20"/>
                <w:szCs w:val="20"/>
              </w:rPr>
            </w:pPr>
          </w:p>
        </w:tc>
        <w:tc>
          <w:tcPr>
            <w:tcW w:w="850" w:type="dxa"/>
          </w:tcPr>
          <w:p w14:paraId="3C454974" w14:textId="15670925" w:rsidR="00A91FB2" w:rsidRPr="00C8573E" w:rsidRDefault="00A91FB2" w:rsidP="00A91FB2">
            <w:pPr>
              <w:rPr>
                <w:rFonts w:ascii="Browallia New" w:hAnsi="Browallia New" w:cs="Browallia New"/>
                <w:sz w:val="20"/>
                <w:szCs w:val="20"/>
              </w:rPr>
            </w:pPr>
          </w:p>
        </w:tc>
        <w:tc>
          <w:tcPr>
            <w:tcW w:w="993" w:type="dxa"/>
          </w:tcPr>
          <w:p w14:paraId="5513C4E2" w14:textId="77777777" w:rsidR="00A91FB2" w:rsidRPr="00C8573E" w:rsidRDefault="00A91FB2" w:rsidP="00A91FB2">
            <w:pPr>
              <w:rPr>
                <w:rFonts w:ascii="Browallia New" w:hAnsi="Browallia New" w:cs="Browallia New"/>
                <w:sz w:val="20"/>
                <w:szCs w:val="20"/>
              </w:rPr>
            </w:pPr>
          </w:p>
        </w:tc>
        <w:tc>
          <w:tcPr>
            <w:tcW w:w="992" w:type="dxa"/>
          </w:tcPr>
          <w:p w14:paraId="7274FB86" w14:textId="77777777" w:rsidR="00A91FB2" w:rsidRPr="00C8573E" w:rsidRDefault="00A91FB2" w:rsidP="00A91FB2">
            <w:pPr>
              <w:rPr>
                <w:rFonts w:ascii="Browallia New" w:hAnsi="Browallia New" w:cs="Browallia New"/>
                <w:sz w:val="20"/>
                <w:szCs w:val="20"/>
              </w:rPr>
            </w:pPr>
          </w:p>
        </w:tc>
        <w:tc>
          <w:tcPr>
            <w:tcW w:w="992" w:type="dxa"/>
          </w:tcPr>
          <w:p w14:paraId="0CE23354" w14:textId="77777777" w:rsidR="00A91FB2" w:rsidRPr="00C8573E" w:rsidRDefault="00A91FB2" w:rsidP="00A91FB2">
            <w:pPr>
              <w:rPr>
                <w:rFonts w:ascii="Browallia New" w:hAnsi="Browallia New" w:cs="Browallia New"/>
                <w:sz w:val="20"/>
                <w:szCs w:val="20"/>
              </w:rPr>
            </w:pPr>
          </w:p>
        </w:tc>
        <w:tc>
          <w:tcPr>
            <w:tcW w:w="990" w:type="dxa"/>
          </w:tcPr>
          <w:p w14:paraId="5CD7C381" w14:textId="77777777" w:rsidR="00A91FB2" w:rsidRPr="00C8573E" w:rsidRDefault="00A91FB2" w:rsidP="00A91FB2">
            <w:pPr>
              <w:rPr>
                <w:rFonts w:ascii="Browallia New" w:hAnsi="Browallia New" w:cs="Browallia New"/>
                <w:sz w:val="20"/>
                <w:szCs w:val="20"/>
              </w:rPr>
            </w:pPr>
          </w:p>
        </w:tc>
        <w:tc>
          <w:tcPr>
            <w:tcW w:w="1049" w:type="dxa"/>
          </w:tcPr>
          <w:p w14:paraId="5C740939" w14:textId="77777777" w:rsidR="00A91FB2" w:rsidRPr="00C8573E" w:rsidRDefault="00A91FB2" w:rsidP="00A91FB2">
            <w:pPr>
              <w:rPr>
                <w:rFonts w:ascii="Browallia New" w:hAnsi="Browallia New" w:cs="Browallia New"/>
                <w:sz w:val="20"/>
                <w:szCs w:val="20"/>
              </w:rPr>
            </w:pPr>
          </w:p>
        </w:tc>
        <w:tc>
          <w:tcPr>
            <w:tcW w:w="938" w:type="dxa"/>
          </w:tcPr>
          <w:p w14:paraId="6A92B5FB" w14:textId="77777777" w:rsidR="00A91FB2" w:rsidRPr="00C8573E" w:rsidRDefault="00A91FB2" w:rsidP="00A91FB2">
            <w:pPr>
              <w:rPr>
                <w:rFonts w:ascii="Browallia New" w:hAnsi="Browallia New" w:cs="Browallia New"/>
                <w:sz w:val="20"/>
                <w:szCs w:val="20"/>
              </w:rPr>
            </w:pPr>
          </w:p>
        </w:tc>
      </w:tr>
      <w:tr w:rsidR="00A91FB2" w:rsidRPr="00C8573E" w14:paraId="5C22E6D1" w14:textId="77777777" w:rsidTr="00EA7E8B">
        <w:trPr>
          <w:trHeight w:val="20"/>
        </w:trPr>
        <w:tc>
          <w:tcPr>
            <w:tcW w:w="3119" w:type="dxa"/>
          </w:tcPr>
          <w:p w14:paraId="0744B1A6" w14:textId="77777777" w:rsidR="00A91FB2" w:rsidRPr="00C8573E" w:rsidRDefault="00A91FB2" w:rsidP="00A91FB2">
            <w:pPr>
              <w:rPr>
                <w:rFonts w:ascii="Browallia New" w:hAnsi="Browallia New" w:cs="Browallia New"/>
                <w:sz w:val="20"/>
                <w:szCs w:val="20"/>
              </w:rPr>
            </w:pPr>
            <w:r w:rsidRPr="00C8573E">
              <w:rPr>
                <w:rFonts w:ascii="Browallia New" w:hAnsi="Browallia New" w:cs="Browallia New"/>
                <w:b/>
                <w:bCs/>
                <w:sz w:val="20"/>
                <w:szCs w:val="20"/>
                <w:cs/>
              </w:rPr>
              <w:t>รายได้</w:t>
            </w:r>
          </w:p>
        </w:tc>
        <w:tc>
          <w:tcPr>
            <w:tcW w:w="992" w:type="dxa"/>
          </w:tcPr>
          <w:p w14:paraId="715FECFE" w14:textId="77777777" w:rsidR="00A91FB2" w:rsidRPr="00C8573E" w:rsidRDefault="00A91FB2" w:rsidP="00A91FB2">
            <w:pPr>
              <w:rPr>
                <w:rFonts w:ascii="Browallia New" w:hAnsi="Browallia New" w:cs="Browallia New"/>
                <w:sz w:val="20"/>
                <w:szCs w:val="20"/>
              </w:rPr>
            </w:pPr>
          </w:p>
        </w:tc>
        <w:tc>
          <w:tcPr>
            <w:tcW w:w="992" w:type="dxa"/>
          </w:tcPr>
          <w:p w14:paraId="0813B540" w14:textId="77777777" w:rsidR="00A91FB2" w:rsidRPr="00C8573E" w:rsidRDefault="00A91FB2" w:rsidP="00A91FB2">
            <w:pPr>
              <w:rPr>
                <w:rFonts w:ascii="Browallia New" w:hAnsi="Browallia New" w:cs="Browallia New"/>
                <w:sz w:val="20"/>
                <w:szCs w:val="20"/>
              </w:rPr>
            </w:pPr>
          </w:p>
        </w:tc>
        <w:tc>
          <w:tcPr>
            <w:tcW w:w="851" w:type="dxa"/>
          </w:tcPr>
          <w:p w14:paraId="771D1E28" w14:textId="77777777" w:rsidR="00A91FB2" w:rsidRPr="00C8573E" w:rsidRDefault="00A91FB2" w:rsidP="00A91FB2">
            <w:pPr>
              <w:rPr>
                <w:rFonts w:ascii="Browallia New" w:hAnsi="Browallia New" w:cs="Browallia New"/>
                <w:sz w:val="20"/>
                <w:szCs w:val="20"/>
              </w:rPr>
            </w:pPr>
          </w:p>
        </w:tc>
        <w:tc>
          <w:tcPr>
            <w:tcW w:w="850" w:type="dxa"/>
          </w:tcPr>
          <w:p w14:paraId="331AD06E" w14:textId="77777777" w:rsidR="00A91FB2" w:rsidRPr="00C8573E" w:rsidRDefault="00A91FB2" w:rsidP="00A91FB2">
            <w:pPr>
              <w:rPr>
                <w:rFonts w:ascii="Browallia New" w:hAnsi="Browallia New" w:cs="Browallia New"/>
                <w:sz w:val="20"/>
                <w:szCs w:val="20"/>
              </w:rPr>
            </w:pPr>
          </w:p>
        </w:tc>
        <w:tc>
          <w:tcPr>
            <w:tcW w:w="851" w:type="dxa"/>
          </w:tcPr>
          <w:p w14:paraId="2ECDD35B" w14:textId="77777777" w:rsidR="00A91FB2" w:rsidRPr="00C8573E" w:rsidRDefault="00A91FB2" w:rsidP="00A91FB2">
            <w:pPr>
              <w:rPr>
                <w:rFonts w:ascii="Browallia New" w:hAnsi="Browallia New" w:cs="Browallia New"/>
                <w:sz w:val="20"/>
                <w:szCs w:val="20"/>
              </w:rPr>
            </w:pPr>
          </w:p>
        </w:tc>
        <w:tc>
          <w:tcPr>
            <w:tcW w:w="850" w:type="dxa"/>
          </w:tcPr>
          <w:p w14:paraId="1674CC4D" w14:textId="21F428CC" w:rsidR="00A91FB2" w:rsidRPr="00C8573E" w:rsidRDefault="00A91FB2" w:rsidP="00A91FB2">
            <w:pPr>
              <w:rPr>
                <w:rFonts w:ascii="Browallia New" w:hAnsi="Browallia New" w:cs="Browallia New"/>
                <w:sz w:val="20"/>
                <w:szCs w:val="20"/>
              </w:rPr>
            </w:pPr>
          </w:p>
        </w:tc>
        <w:tc>
          <w:tcPr>
            <w:tcW w:w="993" w:type="dxa"/>
          </w:tcPr>
          <w:p w14:paraId="26BAD505" w14:textId="77777777" w:rsidR="00A91FB2" w:rsidRPr="00C8573E" w:rsidRDefault="00A91FB2" w:rsidP="00A91FB2">
            <w:pPr>
              <w:rPr>
                <w:rFonts w:ascii="Browallia New" w:hAnsi="Browallia New" w:cs="Browallia New"/>
                <w:sz w:val="20"/>
                <w:szCs w:val="20"/>
              </w:rPr>
            </w:pPr>
          </w:p>
        </w:tc>
        <w:tc>
          <w:tcPr>
            <w:tcW w:w="992" w:type="dxa"/>
          </w:tcPr>
          <w:p w14:paraId="688AD81D" w14:textId="77777777" w:rsidR="00A91FB2" w:rsidRPr="00C8573E" w:rsidRDefault="00A91FB2" w:rsidP="00A91FB2">
            <w:pPr>
              <w:rPr>
                <w:rFonts w:ascii="Browallia New" w:hAnsi="Browallia New" w:cs="Browallia New"/>
                <w:sz w:val="20"/>
                <w:szCs w:val="20"/>
              </w:rPr>
            </w:pPr>
          </w:p>
        </w:tc>
        <w:tc>
          <w:tcPr>
            <w:tcW w:w="992" w:type="dxa"/>
          </w:tcPr>
          <w:p w14:paraId="3191AC53" w14:textId="77777777" w:rsidR="00A91FB2" w:rsidRPr="00C8573E" w:rsidRDefault="00A91FB2" w:rsidP="00A91FB2">
            <w:pPr>
              <w:rPr>
                <w:rFonts w:ascii="Browallia New" w:hAnsi="Browallia New" w:cs="Browallia New"/>
                <w:sz w:val="20"/>
                <w:szCs w:val="20"/>
              </w:rPr>
            </w:pPr>
          </w:p>
        </w:tc>
        <w:tc>
          <w:tcPr>
            <w:tcW w:w="990" w:type="dxa"/>
          </w:tcPr>
          <w:p w14:paraId="3C8CB32F" w14:textId="77777777" w:rsidR="00A91FB2" w:rsidRPr="00C8573E" w:rsidRDefault="00A91FB2" w:rsidP="00A91FB2">
            <w:pPr>
              <w:rPr>
                <w:rFonts w:ascii="Browallia New" w:hAnsi="Browallia New" w:cs="Browallia New"/>
                <w:sz w:val="20"/>
                <w:szCs w:val="20"/>
              </w:rPr>
            </w:pPr>
          </w:p>
        </w:tc>
        <w:tc>
          <w:tcPr>
            <w:tcW w:w="1049" w:type="dxa"/>
          </w:tcPr>
          <w:p w14:paraId="7CC2F367" w14:textId="77777777" w:rsidR="00A91FB2" w:rsidRPr="00C8573E" w:rsidRDefault="00A91FB2" w:rsidP="00A91FB2">
            <w:pPr>
              <w:rPr>
                <w:rFonts w:ascii="Browallia New" w:hAnsi="Browallia New" w:cs="Browallia New"/>
                <w:sz w:val="20"/>
                <w:szCs w:val="20"/>
              </w:rPr>
            </w:pPr>
          </w:p>
        </w:tc>
        <w:tc>
          <w:tcPr>
            <w:tcW w:w="938" w:type="dxa"/>
          </w:tcPr>
          <w:p w14:paraId="5E00B4BF" w14:textId="77777777" w:rsidR="00A91FB2" w:rsidRPr="00C8573E" w:rsidRDefault="00A91FB2" w:rsidP="00A91FB2">
            <w:pPr>
              <w:rPr>
                <w:rFonts w:ascii="Browallia New" w:hAnsi="Browallia New" w:cs="Browallia New"/>
                <w:sz w:val="20"/>
                <w:szCs w:val="20"/>
              </w:rPr>
            </w:pPr>
          </w:p>
        </w:tc>
      </w:tr>
      <w:tr w:rsidR="00A91FB2" w:rsidRPr="00C8573E" w14:paraId="290DC1B5" w14:textId="77777777" w:rsidTr="00EA7E8B">
        <w:trPr>
          <w:trHeight w:val="20"/>
        </w:trPr>
        <w:tc>
          <w:tcPr>
            <w:tcW w:w="3119" w:type="dxa"/>
          </w:tcPr>
          <w:p w14:paraId="41FDBB30" w14:textId="77777777" w:rsidR="00A91FB2" w:rsidRPr="00C8573E" w:rsidRDefault="00A91FB2" w:rsidP="00A91FB2">
            <w:pPr>
              <w:rPr>
                <w:rFonts w:ascii="Browallia New" w:hAnsi="Browallia New" w:cs="Browallia New"/>
                <w:sz w:val="20"/>
                <w:szCs w:val="20"/>
              </w:rPr>
            </w:pPr>
            <w:r w:rsidRPr="00C8573E">
              <w:rPr>
                <w:rFonts w:ascii="Browallia New" w:hAnsi="Browallia New" w:cs="Browallia New"/>
                <w:sz w:val="20"/>
                <w:szCs w:val="20"/>
                <w:cs/>
              </w:rPr>
              <w:t>รายได้จากการขาย</w:t>
            </w:r>
          </w:p>
        </w:tc>
        <w:tc>
          <w:tcPr>
            <w:tcW w:w="992" w:type="dxa"/>
          </w:tcPr>
          <w:p w14:paraId="3E03036B" w14:textId="0C7B48AD" w:rsidR="00A91FB2" w:rsidRPr="00C8573E" w:rsidRDefault="00A91FB2" w:rsidP="00A91FB2">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369,082</w:t>
            </w:r>
          </w:p>
        </w:tc>
        <w:tc>
          <w:tcPr>
            <w:tcW w:w="992" w:type="dxa"/>
          </w:tcPr>
          <w:p w14:paraId="14A6F7B1" w14:textId="1B5C1E68"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455,724 </w:t>
            </w:r>
          </w:p>
        </w:tc>
        <w:tc>
          <w:tcPr>
            <w:tcW w:w="851" w:type="dxa"/>
          </w:tcPr>
          <w:p w14:paraId="6478F047" w14:textId="1E984A8E" w:rsidR="00A91FB2" w:rsidRPr="00EA4FD0" w:rsidRDefault="00A91FB2" w:rsidP="00A91FB2">
            <w:pPr>
              <w:pBdr>
                <w:bottom w:val="single" w:sz="4" w:space="1" w:color="auto"/>
              </w:pBdr>
              <w:jc w:val="right"/>
              <w:rPr>
                <w:rFonts w:ascii="Browallia New" w:hAnsi="Browallia New" w:cs="Browallia New"/>
                <w:sz w:val="20"/>
                <w:szCs w:val="20"/>
              </w:rPr>
            </w:pPr>
            <w:r w:rsidRPr="00EA4FD0">
              <w:rPr>
                <w:rFonts w:ascii="Browallia New" w:hAnsi="Browallia New" w:cs="Browallia New"/>
                <w:sz w:val="20"/>
                <w:szCs w:val="20"/>
              </w:rPr>
              <w:t>3,067</w:t>
            </w:r>
          </w:p>
        </w:tc>
        <w:tc>
          <w:tcPr>
            <w:tcW w:w="850" w:type="dxa"/>
          </w:tcPr>
          <w:p w14:paraId="0EA6CFBA" w14:textId="57C0C137"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25,744 </w:t>
            </w:r>
          </w:p>
        </w:tc>
        <w:tc>
          <w:tcPr>
            <w:tcW w:w="851" w:type="dxa"/>
          </w:tcPr>
          <w:p w14:paraId="30314793" w14:textId="408AE912" w:rsidR="00A91FB2" w:rsidRDefault="00A91FB2" w:rsidP="00A91FB2">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w:t>
            </w:r>
            <w:r w:rsidR="005A463C">
              <w:rPr>
                <w:rFonts w:ascii="Browallia New" w:hAnsi="Browallia New" w:cs="Browallia New"/>
                <w:sz w:val="20"/>
                <w:szCs w:val="20"/>
              </w:rPr>
              <w:t>19</w:t>
            </w:r>
            <w:r w:rsidR="00A90083">
              <w:rPr>
                <w:rFonts w:ascii="Browallia New" w:hAnsi="Browallia New" w:cs="Browallia New"/>
                <w:sz w:val="20"/>
                <w:szCs w:val="20"/>
              </w:rPr>
              <w:t>7</w:t>
            </w:r>
          </w:p>
        </w:tc>
        <w:tc>
          <w:tcPr>
            <w:tcW w:w="850" w:type="dxa"/>
          </w:tcPr>
          <w:p w14:paraId="6B3F35C2" w14:textId="4646CDD4" w:rsidR="00A91FB2" w:rsidRDefault="00A91FB2" w:rsidP="00A91FB2">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307BD6AE" w14:textId="5D3A4562" w:rsidR="00A91FB2" w:rsidRPr="00C8573E" w:rsidRDefault="00A91FB2" w:rsidP="00A91FB2">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373,</w:t>
            </w:r>
            <w:r w:rsidR="005A463C">
              <w:rPr>
                <w:rFonts w:ascii="Browallia New" w:hAnsi="Browallia New" w:cs="Browallia New"/>
                <w:sz w:val="20"/>
                <w:szCs w:val="20"/>
              </w:rPr>
              <w:t>34</w:t>
            </w:r>
            <w:r w:rsidR="009B115F">
              <w:rPr>
                <w:rFonts w:ascii="Browallia New" w:hAnsi="Browallia New" w:cs="Browallia New"/>
                <w:sz w:val="20"/>
                <w:szCs w:val="20"/>
              </w:rPr>
              <w:t>6</w:t>
            </w:r>
          </w:p>
        </w:tc>
        <w:tc>
          <w:tcPr>
            <w:tcW w:w="992" w:type="dxa"/>
          </w:tcPr>
          <w:p w14:paraId="19E7AF53" w14:textId="104CB34A"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c>
          <w:tcPr>
            <w:tcW w:w="992" w:type="dxa"/>
          </w:tcPr>
          <w:p w14:paraId="683DBC05" w14:textId="7FCE36C7"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990" w:type="dxa"/>
          </w:tcPr>
          <w:p w14:paraId="236306DA" w14:textId="471351BC"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1049" w:type="dxa"/>
          </w:tcPr>
          <w:p w14:paraId="290A966A" w14:textId="0DE5D32B" w:rsidR="00A91FB2" w:rsidRPr="00C8573E" w:rsidRDefault="00A91FB2" w:rsidP="00A91FB2">
            <w:pPr>
              <w:pBdr>
                <w:bottom w:val="single" w:sz="4" w:space="1" w:color="auto"/>
              </w:pBdr>
              <w:jc w:val="right"/>
              <w:rPr>
                <w:rFonts w:ascii="Browallia New" w:eastAsia="MS Mincho" w:hAnsi="Browallia New" w:cs="Browallia New"/>
                <w:sz w:val="20"/>
                <w:szCs w:val="20"/>
              </w:rPr>
            </w:pPr>
            <w:r>
              <w:rPr>
                <w:rFonts w:ascii="Browallia New" w:hAnsi="Browallia New" w:cs="Browallia New"/>
                <w:sz w:val="20"/>
                <w:szCs w:val="20"/>
              </w:rPr>
              <w:t>373,</w:t>
            </w:r>
            <w:r w:rsidR="005A463C">
              <w:rPr>
                <w:rFonts w:ascii="Browallia New" w:hAnsi="Browallia New" w:cs="Browallia New"/>
                <w:sz w:val="20"/>
                <w:szCs w:val="20"/>
              </w:rPr>
              <w:t>34</w:t>
            </w:r>
            <w:r w:rsidR="00037E61">
              <w:rPr>
                <w:rFonts w:ascii="Browallia New" w:hAnsi="Browallia New" w:cs="Browallia New"/>
                <w:sz w:val="20"/>
                <w:szCs w:val="20"/>
              </w:rPr>
              <w:t>6</w:t>
            </w:r>
          </w:p>
        </w:tc>
        <w:tc>
          <w:tcPr>
            <w:tcW w:w="938" w:type="dxa"/>
          </w:tcPr>
          <w:p w14:paraId="16392359" w14:textId="46D30458"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r>
      <w:tr w:rsidR="00A91FB2" w:rsidRPr="00C8573E" w14:paraId="12C83B94" w14:textId="77777777" w:rsidTr="00EA7E8B">
        <w:trPr>
          <w:trHeight w:val="20"/>
        </w:trPr>
        <w:tc>
          <w:tcPr>
            <w:tcW w:w="3119" w:type="dxa"/>
          </w:tcPr>
          <w:p w14:paraId="0FCD1553" w14:textId="77777777" w:rsidR="00A91FB2" w:rsidRPr="00C8573E" w:rsidRDefault="00A91FB2" w:rsidP="00A91FB2">
            <w:pPr>
              <w:rPr>
                <w:rFonts w:ascii="Browallia New" w:hAnsi="Browallia New" w:cs="Browallia New"/>
                <w:sz w:val="20"/>
                <w:szCs w:val="20"/>
              </w:rPr>
            </w:pPr>
            <w:r w:rsidRPr="00C8573E">
              <w:rPr>
                <w:rFonts w:ascii="Browallia New" w:hAnsi="Browallia New" w:cs="Browallia New"/>
                <w:b/>
                <w:bCs/>
                <w:sz w:val="20"/>
                <w:szCs w:val="20"/>
                <w:cs/>
              </w:rPr>
              <w:t>รวม</w:t>
            </w:r>
          </w:p>
        </w:tc>
        <w:tc>
          <w:tcPr>
            <w:tcW w:w="992" w:type="dxa"/>
          </w:tcPr>
          <w:p w14:paraId="49B7B917" w14:textId="3AF64F5C" w:rsidR="00A91FB2" w:rsidRPr="00C8573E" w:rsidRDefault="00A91FB2" w:rsidP="00A91FB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369,082</w:t>
            </w:r>
          </w:p>
        </w:tc>
        <w:tc>
          <w:tcPr>
            <w:tcW w:w="992" w:type="dxa"/>
          </w:tcPr>
          <w:p w14:paraId="28447A14" w14:textId="38074C8E"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455,724 </w:t>
            </w:r>
          </w:p>
        </w:tc>
        <w:tc>
          <w:tcPr>
            <w:tcW w:w="851" w:type="dxa"/>
          </w:tcPr>
          <w:p w14:paraId="660C191F" w14:textId="025A35B4" w:rsidR="00A91FB2" w:rsidRPr="00EA4FD0" w:rsidRDefault="00A91FB2" w:rsidP="00A91FB2">
            <w:pPr>
              <w:pBdr>
                <w:bottom w:val="single" w:sz="12" w:space="1" w:color="auto"/>
              </w:pBdr>
              <w:jc w:val="right"/>
              <w:rPr>
                <w:rFonts w:ascii="Browallia New" w:hAnsi="Browallia New" w:cs="Browallia New"/>
                <w:sz w:val="20"/>
                <w:szCs w:val="20"/>
              </w:rPr>
            </w:pPr>
            <w:r w:rsidRPr="00EA4FD0">
              <w:rPr>
                <w:rFonts w:ascii="Browallia New" w:hAnsi="Browallia New" w:cs="Browallia New"/>
                <w:sz w:val="20"/>
                <w:szCs w:val="20"/>
              </w:rPr>
              <w:t>3,067</w:t>
            </w:r>
          </w:p>
        </w:tc>
        <w:tc>
          <w:tcPr>
            <w:tcW w:w="850" w:type="dxa"/>
          </w:tcPr>
          <w:p w14:paraId="792C9B84" w14:textId="18C14B60"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25,744 </w:t>
            </w:r>
          </w:p>
        </w:tc>
        <w:tc>
          <w:tcPr>
            <w:tcW w:w="851" w:type="dxa"/>
          </w:tcPr>
          <w:p w14:paraId="5271E54B" w14:textId="724891FF" w:rsidR="00A91FB2" w:rsidRDefault="00A91FB2" w:rsidP="00A91FB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w:t>
            </w:r>
            <w:r w:rsidR="005A463C">
              <w:rPr>
                <w:rFonts w:ascii="Browallia New" w:hAnsi="Browallia New" w:cs="Browallia New"/>
                <w:sz w:val="20"/>
                <w:szCs w:val="20"/>
              </w:rPr>
              <w:t>19</w:t>
            </w:r>
            <w:r w:rsidR="00A90083">
              <w:rPr>
                <w:rFonts w:ascii="Browallia New" w:hAnsi="Browallia New" w:cs="Browallia New"/>
                <w:sz w:val="20"/>
                <w:szCs w:val="20"/>
              </w:rPr>
              <w:t>7</w:t>
            </w:r>
          </w:p>
        </w:tc>
        <w:tc>
          <w:tcPr>
            <w:tcW w:w="850" w:type="dxa"/>
          </w:tcPr>
          <w:p w14:paraId="7A763339" w14:textId="25532126" w:rsidR="00A91FB2" w:rsidRDefault="00A91FB2" w:rsidP="00A91FB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3F570E50" w14:textId="3CD25679" w:rsidR="00A91FB2" w:rsidRPr="00C8573E" w:rsidRDefault="00A91FB2" w:rsidP="00A91FB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373,</w:t>
            </w:r>
            <w:r w:rsidR="005A463C">
              <w:rPr>
                <w:rFonts w:ascii="Browallia New" w:hAnsi="Browallia New" w:cs="Browallia New"/>
                <w:sz w:val="20"/>
                <w:szCs w:val="20"/>
              </w:rPr>
              <w:t>34</w:t>
            </w:r>
            <w:r w:rsidR="009B115F">
              <w:rPr>
                <w:rFonts w:ascii="Browallia New" w:hAnsi="Browallia New" w:cs="Browallia New"/>
                <w:sz w:val="20"/>
                <w:szCs w:val="20"/>
              </w:rPr>
              <w:t>6</w:t>
            </w:r>
          </w:p>
        </w:tc>
        <w:tc>
          <w:tcPr>
            <w:tcW w:w="992" w:type="dxa"/>
          </w:tcPr>
          <w:p w14:paraId="09CCFA8B" w14:textId="6986E450"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c>
          <w:tcPr>
            <w:tcW w:w="992" w:type="dxa"/>
          </w:tcPr>
          <w:p w14:paraId="17B4540E" w14:textId="25185EF7"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990" w:type="dxa"/>
          </w:tcPr>
          <w:p w14:paraId="7C096158" w14:textId="4B336174"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1049" w:type="dxa"/>
          </w:tcPr>
          <w:p w14:paraId="0EE85905" w14:textId="4BC82C3C" w:rsidR="00A91FB2" w:rsidRPr="00C8573E" w:rsidRDefault="00A91FB2" w:rsidP="00A91FB2">
            <w:pPr>
              <w:pBdr>
                <w:bottom w:val="single" w:sz="12" w:space="1" w:color="auto"/>
              </w:pBdr>
              <w:jc w:val="right"/>
              <w:rPr>
                <w:rFonts w:ascii="Browallia New" w:eastAsia="MS Mincho" w:hAnsi="Browallia New" w:cs="Browallia New"/>
                <w:sz w:val="20"/>
                <w:szCs w:val="20"/>
              </w:rPr>
            </w:pPr>
            <w:r>
              <w:rPr>
                <w:rFonts w:ascii="Browallia New" w:hAnsi="Browallia New" w:cs="Browallia New"/>
                <w:sz w:val="20"/>
                <w:szCs w:val="20"/>
              </w:rPr>
              <w:t>373,</w:t>
            </w:r>
            <w:r w:rsidR="005A463C">
              <w:rPr>
                <w:rFonts w:ascii="Browallia New" w:hAnsi="Browallia New" w:cs="Browallia New"/>
                <w:sz w:val="20"/>
                <w:szCs w:val="20"/>
              </w:rPr>
              <w:t>34</w:t>
            </w:r>
            <w:r w:rsidR="00037E61">
              <w:rPr>
                <w:rFonts w:ascii="Browallia New" w:hAnsi="Browallia New" w:cs="Browallia New"/>
                <w:sz w:val="20"/>
                <w:szCs w:val="20"/>
              </w:rPr>
              <w:t>6</w:t>
            </w:r>
          </w:p>
        </w:tc>
        <w:tc>
          <w:tcPr>
            <w:tcW w:w="938" w:type="dxa"/>
          </w:tcPr>
          <w:p w14:paraId="02ABC599" w14:textId="285A7A5D"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r>
      <w:tr w:rsidR="00A91FB2" w:rsidRPr="00C8573E" w14:paraId="6DEB24A0" w14:textId="77777777" w:rsidTr="00EA7E8B">
        <w:trPr>
          <w:trHeight w:val="20"/>
        </w:trPr>
        <w:tc>
          <w:tcPr>
            <w:tcW w:w="3119" w:type="dxa"/>
          </w:tcPr>
          <w:p w14:paraId="26A24AB3" w14:textId="77777777" w:rsidR="00A91FB2" w:rsidRPr="00C8573E" w:rsidRDefault="00A91FB2" w:rsidP="00A91FB2">
            <w:pPr>
              <w:rPr>
                <w:rFonts w:ascii="Browallia New" w:hAnsi="Browallia New" w:cs="Browallia New"/>
                <w:sz w:val="20"/>
                <w:szCs w:val="20"/>
              </w:rPr>
            </w:pPr>
            <w:r w:rsidRPr="00C8573E">
              <w:rPr>
                <w:rFonts w:ascii="Browallia New" w:hAnsi="Browallia New" w:cs="Browallia New"/>
                <w:b/>
                <w:bCs/>
                <w:sz w:val="20"/>
                <w:szCs w:val="20"/>
                <w:cs/>
              </w:rPr>
              <w:t>ผลการดำเนินงาน</w:t>
            </w:r>
          </w:p>
        </w:tc>
        <w:tc>
          <w:tcPr>
            <w:tcW w:w="992" w:type="dxa"/>
          </w:tcPr>
          <w:p w14:paraId="3B188CC5" w14:textId="77777777" w:rsidR="00A91FB2" w:rsidRPr="00C8573E" w:rsidRDefault="00A91FB2" w:rsidP="00A91FB2">
            <w:pPr>
              <w:jc w:val="right"/>
              <w:rPr>
                <w:rFonts w:ascii="Browallia New" w:hAnsi="Browallia New" w:cs="Browallia New"/>
                <w:sz w:val="20"/>
                <w:szCs w:val="20"/>
              </w:rPr>
            </w:pPr>
          </w:p>
        </w:tc>
        <w:tc>
          <w:tcPr>
            <w:tcW w:w="992" w:type="dxa"/>
          </w:tcPr>
          <w:p w14:paraId="37DD2FF1" w14:textId="77777777" w:rsidR="00A91FB2" w:rsidRPr="00C8573E" w:rsidRDefault="00A91FB2" w:rsidP="00A91FB2">
            <w:pPr>
              <w:jc w:val="right"/>
              <w:rPr>
                <w:rFonts w:ascii="Browallia New" w:hAnsi="Browallia New" w:cs="Browallia New"/>
                <w:sz w:val="20"/>
                <w:szCs w:val="20"/>
              </w:rPr>
            </w:pPr>
          </w:p>
        </w:tc>
        <w:tc>
          <w:tcPr>
            <w:tcW w:w="851" w:type="dxa"/>
          </w:tcPr>
          <w:p w14:paraId="3B850A3E" w14:textId="77777777" w:rsidR="00A91FB2" w:rsidRPr="00C8573E" w:rsidRDefault="00A91FB2" w:rsidP="00A91FB2">
            <w:pPr>
              <w:jc w:val="right"/>
              <w:rPr>
                <w:rFonts w:ascii="Browallia New" w:hAnsi="Browallia New" w:cs="Browallia New"/>
                <w:sz w:val="20"/>
                <w:szCs w:val="20"/>
              </w:rPr>
            </w:pPr>
          </w:p>
        </w:tc>
        <w:tc>
          <w:tcPr>
            <w:tcW w:w="850" w:type="dxa"/>
          </w:tcPr>
          <w:p w14:paraId="79E6B041" w14:textId="77777777" w:rsidR="00A91FB2" w:rsidRPr="00C8573E" w:rsidRDefault="00A91FB2" w:rsidP="00A91FB2">
            <w:pPr>
              <w:jc w:val="right"/>
              <w:rPr>
                <w:rFonts w:ascii="Browallia New" w:hAnsi="Browallia New" w:cs="Browallia New"/>
                <w:sz w:val="20"/>
                <w:szCs w:val="20"/>
              </w:rPr>
            </w:pPr>
          </w:p>
        </w:tc>
        <w:tc>
          <w:tcPr>
            <w:tcW w:w="851" w:type="dxa"/>
          </w:tcPr>
          <w:p w14:paraId="36F54717" w14:textId="77777777" w:rsidR="00A91FB2" w:rsidRPr="00C8573E" w:rsidRDefault="00A91FB2" w:rsidP="00A91FB2">
            <w:pPr>
              <w:jc w:val="right"/>
              <w:rPr>
                <w:rFonts w:ascii="Browallia New" w:hAnsi="Browallia New" w:cs="Browallia New"/>
                <w:sz w:val="20"/>
                <w:szCs w:val="20"/>
              </w:rPr>
            </w:pPr>
          </w:p>
        </w:tc>
        <w:tc>
          <w:tcPr>
            <w:tcW w:w="850" w:type="dxa"/>
          </w:tcPr>
          <w:p w14:paraId="10AED9A0" w14:textId="603045DE" w:rsidR="00A91FB2" w:rsidRPr="00C8573E" w:rsidRDefault="00A91FB2" w:rsidP="00A91FB2">
            <w:pPr>
              <w:jc w:val="right"/>
              <w:rPr>
                <w:rFonts w:ascii="Browallia New" w:hAnsi="Browallia New" w:cs="Browallia New"/>
                <w:sz w:val="20"/>
                <w:szCs w:val="20"/>
              </w:rPr>
            </w:pPr>
          </w:p>
        </w:tc>
        <w:tc>
          <w:tcPr>
            <w:tcW w:w="993" w:type="dxa"/>
          </w:tcPr>
          <w:p w14:paraId="2204B59C" w14:textId="77777777" w:rsidR="00A91FB2" w:rsidRPr="00C8573E" w:rsidRDefault="00A91FB2" w:rsidP="00A91FB2">
            <w:pPr>
              <w:jc w:val="right"/>
              <w:rPr>
                <w:rFonts w:ascii="Browallia New" w:hAnsi="Browallia New" w:cs="Browallia New"/>
                <w:sz w:val="20"/>
                <w:szCs w:val="20"/>
              </w:rPr>
            </w:pPr>
          </w:p>
        </w:tc>
        <w:tc>
          <w:tcPr>
            <w:tcW w:w="992" w:type="dxa"/>
          </w:tcPr>
          <w:p w14:paraId="29B7EF39" w14:textId="77777777" w:rsidR="00A91FB2" w:rsidRPr="00C8573E" w:rsidRDefault="00A91FB2" w:rsidP="00A91FB2">
            <w:pPr>
              <w:jc w:val="right"/>
              <w:rPr>
                <w:rFonts w:ascii="Browallia New" w:hAnsi="Browallia New" w:cs="Browallia New"/>
                <w:sz w:val="20"/>
                <w:szCs w:val="20"/>
              </w:rPr>
            </w:pPr>
          </w:p>
        </w:tc>
        <w:tc>
          <w:tcPr>
            <w:tcW w:w="992" w:type="dxa"/>
          </w:tcPr>
          <w:p w14:paraId="10613779" w14:textId="77777777" w:rsidR="00A91FB2" w:rsidRPr="00C8573E" w:rsidRDefault="00A91FB2" w:rsidP="00A91FB2">
            <w:pPr>
              <w:jc w:val="right"/>
              <w:rPr>
                <w:rFonts w:ascii="Browallia New" w:hAnsi="Browallia New" w:cs="Browallia New"/>
                <w:sz w:val="20"/>
                <w:szCs w:val="20"/>
              </w:rPr>
            </w:pPr>
          </w:p>
        </w:tc>
        <w:tc>
          <w:tcPr>
            <w:tcW w:w="990" w:type="dxa"/>
          </w:tcPr>
          <w:p w14:paraId="7C99E7A8" w14:textId="77777777" w:rsidR="00A91FB2" w:rsidRPr="00C8573E" w:rsidRDefault="00A91FB2" w:rsidP="00A91FB2">
            <w:pPr>
              <w:jc w:val="right"/>
              <w:rPr>
                <w:rFonts w:ascii="Browallia New" w:hAnsi="Browallia New" w:cs="Browallia New"/>
                <w:sz w:val="20"/>
                <w:szCs w:val="20"/>
              </w:rPr>
            </w:pPr>
          </w:p>
        </w:tc>
        <w:tc>
          <w:tcPr>
            <w:tcW w:w="1049" w:type="dxa"/>
          </w:tcPr>
          <w:p w14:paraId="37591BE8" w14:textId="77777777" w:rsidR="00A91FB2" w:rsidRPr="00C8573E" w:rsidRDefault="00A91FB2" w:rsidP="00A91FB2">
            <w:pPr>
              <w:jc w:val="right"/>
              <w:rPr>
                <w:rFonts w:ascii="Browallia New" w:hAnsi="Browallia New" w:cs="Browallia New"/>
                <w:sz w:val="20"/>
                <w:szCs w:val="20"/>
              </w:rPr>
            </w:pPr>
          </w:p>
        </w:tc>
        <w:tc>
          <w:tcPr>
            <w:tcW w:w="938" w:type="dxa"/>
          </w:tcPr>
          <w:p w14:paraId="70906121" w14:textId="77777777" w:rsidR="00A91FB2" w:rsidRPr="00C8573E" w:rsidRDefault="00A91FB2" w:rsidP="00A91FB2">
            <w:pPr>
              <w:jc w:val="right"/>
              <w:rPr>
                <w:rFonts w:ascii="Browallia New" w:hAnsi="Browallia New" w:cs="Browallia New"/>
                <w:sz w:val="20"/>
                <w:szCs w:val="20"/>
              </w:rPr>
            </w:pPr>
          </w:p>
        </w:tc>
      </w:tr>
      <w:tr w:rsidR="00A91FB2" w:rsidRPr="00C8573E" w14:paraId="11357D62" w14:textId="77777777" w:rsidTr="00EA7E8B">
        <w:trPr>
          <w:trHeight w:val="20"/>
        </w:trPr>
        <w:tc>
          <w:tcPr>
            <w:tcW w:w="3119" w:type="dxa"/>
            <w:vAlign w:val="center"/>
          </w:tcPr>
          <w:p w14:paraId="70E8EEDB" w14:textId="77777777" w:rsidR="00A91FB2" w:rsidRPr="00C8573E" w:rsidRDefault="00A91FB2" w:rsidP="00A91FB2">
            <w:pPr>
              <w:rPr>
                <w:rFonts w:ascii="Browallia New" w:hAnsi="Browallia New" w:cs="Browallia New"/>
                <w:sz w:val="20"/>
                <w:szCs w:val="20"/>
              </w:rPr>
            </w:pPr>
            <w:r w:rsidRPr="00C8573E">
              <w:rPr>
                <w:rFonts w:ascii="Browallia New" w:hAnsi="Browallia New" w:cs="Browallia New"/>
                <w:b/>
                <w:bCs/>
                <w:sz w:val="20"/>
                <w:szCs w:val="20"/>
                <w:cs/>
              </w:rPr>
              <w:t>กำไรของส่วนงาน</w:t>
            </w:r>
          </w:p>
        </w:tc>
        <w:tc>
          <w:tcPr>
            <w:tcW w:w="992" w:type="dxa"/>
          </w:tcPr>
          <w:p w14:paraId="33203495" w14:textId="2DD40391" w:rsidR="00A91FB2" w:rsidRPr="00C8573E" w:rsidRDefault="00A91FB2" w:rsidP="00A91FB2">
            <w:pPr>
              <w:jc w:val="right"/>
              <w:rPr>
                <w:rFonts w:ascii="Browallia New" w:hAnsi="Browallia New" w:cs="Browallia New"/>
                <w:sz w:val="20"/>
                <w:szCs w:val="20"/>
              </w:rPr>
            </w:pPr>
            <w:r>
              <w:rPr>
                <w:rFonts w:ascii="Browallia New" w:hAnsi="Browallia New" w:cs="Browallia New"/>
                <w:sz w:val="20"/>
                <w:szCs w:val="20"/>
              </w:rPr>
              <w:t>166,565</w:t>
            </w:r>
          </w:p>
        </w:tc>
        <w:tc>
          <w:tcPr>
            <w:tcW w:w="992" w:type="dxa"/>
          </w:tcPr>
          <w:p w14:paraId="758DF6B1" w14:textId="0B10B616"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210,268</w:t>
            </w:r>
          </w:p>
        </w:tc>
        <w:tc>
          <w:tcPr>
            <w:tcW w:w="851" w:type="dxa"/>
          </w:tcPr>
          <w:p w14:paraId="623DD7D7" w14:textId="2BCCD348" w:rsidR="00A91FB2" w:rsidRPr="00C8573E" w:rsidRDefault="00A91FB2" w:rsidP="00A91FB2">
            <w:pPr>
              <w:jc w:val="right"/>
              <w:rPr>
                <w:rFonts w:ascii="Browallia New" w:hAnsi="Browallia New" w:cs="Browallia New"/>
                <w:sz w:val="20"/>
                <w:szCs w:val="20"/>
              </w:rPr>
            </w:pPr>
            <w:r>
              <w:rPr>
                <w:rFonts w:ascii="Browallia New" w:hAnsi="Browallia New" w:cs="Browallia New"/>
                <w:sz w:val="20"/>
                <w:szCs w:val="20"/>
              </w:rPr>
              <w:t>961</w:t>
            </w:r>
          </w:p>
        </w:tc>
        <w:tc>
          <w:tcPr>
            <w:tcW w:w="850" w:type="dxa"/>
          </w:tcPr>
          <w:p w14:paraId="798E308A" w14:textId="47A055EE" w:rsidR="00A91FB2" w:rsidRPr="00C8573E" w:rsidRDefault="00A90083" w:rsidP="00A91FB2">
            <w:pPr>
              <w:jc w:val="right"/>
              <w:rPr>
                <w:rFonts w:ascii="Browallia New" w:hAnsi="Browallia New" w:cs="Browallia New"/>
                <w:sz w:val="20"/>
                <w:szCs w:val="20"/>
              </w:rPr>
            </w:pPr>
            <w:r>
              <w:rPr>
                <w:rFonts w:ascii="Browallia New" w:eastAsia="MS Mincho" w:hAnsi="Browallia New" w:cs="Browallia New"/>
                <w:sz w:val="20"/>
                <w:szCs w:val="20"/>
              </w:rPr>
              <w:t>16,249</w:t>
            </w:r>
          </w:p>
        </w:tc>
        <w:tc>
          <w:tcPr>
            <w:tcW w:w="851" w:type="dxa"/>
          </w:tcPr>
          <w:p w14:paraId="32A45FFC" w14:textId="641B7F70" w:rsidR="00A91FB2" w:rsidRDefault="00A91FB2" w:rsidP="00A91FB2">
            <w:pPr>
              <w:jc w:val="right"/>
              <w:rPr>
                <w:rFonts w:ascii="Browallia New" w:hAnsi="Browallia New" w:cs="Browallia New"/>
                <w:sz w:val="20"/>
                <w:szCs w:val="20"/>
              </w:rPr>
            </w:pPr>
            <w:r>
              <w:rPr>
                <w:rFonts w:ascii="Browallia New" w:hAnsi="Browallia New" w:cs="Browallia New"/>
                <w:sz w:val="20"/>
                <w:szCs w:val="20"/>
              </w:rPr>
              <w:t>525</w:t>
            </w:r>
          </w:p>
        </w:tc>
        <w:tc>
          <w:tcPr>
            <w:tcW w:w="850" w:type="dxa"/>
          </w:tcPr>
          <w:p w14:paraId="491A4E1A" w14:textId="012B6E33" w:rsidR="00A91FB2" w:rsidRDefault="00A91FB2" w:rsidP="00A91FB2">
            <w:pP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5EE90B60" w14:textId="4799E6E9" w:rsidR="00A91FB2" w:rsidRPr="00C8573E" w:rsidRDefault="00A91FB2" w:rsidP="00A91FB2">
            <w:pPr>
              <w:jc w:val="right"/>
              <w:rPr>
                <w:rFonts w:ascii="Browallia New" w:hAnsi="Browallia New" w:cs="Browallia New"/>
                <w:sz w:val="20"/>
                <w:szCs w:val="20"/>
              </w:rPr>
            </w:pPr>
            <w:r>
              <w:rPr>
                <w:rFonts w:ascii="Browallia New" w:hAnsi="Browallia New" w:cs="Browallia New"/>
                <w:sz w:val="20"/>
                <w:szCs w:val="20"/>
              </w:rPr>
              <w:t>168,</w:t>
            </w:r>
            <w:r w:rsidR="001C48DF">
              <w:rPr>
                <w:rFonts w:ascii="Browallia New" w:hAnsi="Browallia New" w:cs="Browallia New"/>
                <w:sz w:val="20"/>
                <w:szCs w:val="20"/>
              </w:rPr>
              <w:t>0</w:t>
            </w:r>
            <w:r w:rsidR="005A463C">
              <w:rPr>
                <w:rFonts w:ascii="Browallia New" w:hAnsi="Browallia New" w:cs="Browallia New"/>
                <w:sz w:val="20"/>
                <w:szCs w:val="20"/>
              </w:rPr>
              <w:t>51</w:t>
            </w:r>
          </w:p>
        </w:tc>
        <w:tc>
          <w:tcPr>
            <w:tcW w:w="992" w:type="dxa"/>
          </w:tcPr>
          <w:p w14:paraId="2D665BC9" w14:textId="697480AB" w:rsidR="00A91FB2" w:rsidRPr="00C8573E" w:rsidRDefault="005A463C" w:rsidP="00A91FB2">
            <w:pPr>
              <w:jc w:val="right"/>
              <w:rPr>
                <w:rFonts w:ascii="Browallia New" w:hAnsi="Browallia New" w:cs="Browallia New"/>
                <w:sz w:val="20"/>
                <w:szCs w:val="20"/>
              </w:rPr>
            </w:pPr>
            <w:r w:rsidRPr="00C8573E">
              <w:rPr>
                <w:rFonts w:ascii="Browallia New" w:eastAsia="MS Mincho" w:hAnsi="Browallia New" w:cs="Browallia New"/>
                <w:sz w:val="20"/>
                <w:szCs w:val="20"/>
              </w:rPr>
              <w:t>2</w:t>
            </w:r>
            <w:r w:rsidR="00AD2759">
              <w:rPr>
                <w:rFonts w:ascii="Browallia New" w:eastAsia="MS Mincho" w:hAnsi="Browallia New" w:cs="Browallia New"/>
                <w:sz w:val="20"/>
                <w:szCs w:val="20"/>
              </w:rPr>
              <w:t>26,517</w:t>
            </w:r>
          </w:p>
        </w:tc>
        <w:tc>
          <w:tcPr>
            <w:tcW w:w="992" w:type="dxa"/>
          </w:tcPr>
          <w:p w14:paraId="4ADBF5CD" w14:textId="32FFF3B0"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w:t>
            </w:r>
          </w:p>
        </w:tc>
        <w:tc>
          <w:tcPr>
            <w:tcW w:w="990" w:type="dxa"/>
          </w:tcPr>
          <w:p w14:paraId="737193C2" w14:textId="0D2E75E9"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w:t>
            </w:r>
          </w:p>
        </w:tc>
        <w:tc>
          <w:tcPr>
            <w:tcW w:w="1049" w:type="dxa"/>
          </w:tcPr>
          <w:p w14:paraId="673E74F5" w14:textId="12DB77C1" w:rsidR="00A91FB2" w:rsidRPr="00C8573E" w:rsidRDefault="00A91FB2" w:rsidP="00A91FB2">
            <w:pPr>
              <w:jc w:val="right"/>
              <w:rPr>
                <w:rFonts w:ascii="Browallia New" w:eastAsia="MS Mincho" w:hAnsi="Browallia New" w:cs="Browallia New"/>
                <w:sz w:val="20"/>
                <w:szCs w:val="20"/>
              </w:rPr>
            </w:pPr>
            <w:r>
              <w:rPr>
                <w:rFonts w:ascii="Browallia New" w:hAnsi="Browallia New" w:cs="Browallia New"/>
                <w:sz w:val="20"/>
                <w:szCs w:val="20"/>
              </w:rPr>
              <w:t>168,</w:t>
            </w:r>
            <w:r w:rsidR="001C48DF">
              <w:rPr>
                <w:rFonts w:ascii="Browallia New" w:hAnsi="Browallia New" w:cs="Browallia New"/>
                <w:sz w:val="20"/>
                <w:szCs w:val="20"/>
              </w:rPr>
              <w:t>0</w:t>
            </w:r>
            <w:r w:rsidR="005A463C">
              <w:rPr>
                <w:rFonts w:ascii="Browallia New" w:hAnsi="Browallia New" w:cs="Browallia New"/>
                <w:sz w:val="20"/>
                <w:szCs w:val="20"/>
              </w:rPr>
              <w:t>51</w:t>
            </w:r>
          </w:p>
        </w:tc>
        <w:tc>
          <w:tcPr>
            <w:tcW w:w="938" w:type="dxa"/>
          </w:tcPr>
          <w:p w14:paraId="6219C207" w14:textId="681ACD40" w:rsidR="00A91FB2" w:rsidRPr="00C8573E" w:rsidRDefault="005A463C" w:rsidP="00A91FB2">
            <w:pPr>
              <w:jc w:val="right"/>
              <w:rPr>
                <w:rFonts w:ascii="Browallia New" w:hAnsi="Browallia New" w:cs="Browallia New"/>
                <w:sz w:val="20"/>
                <w:szCs w:val="20"/>
              </w:rPr>
            </w:pPr>
            <w:r w:rsidRPr="00C8573E">
              <w:rPr>
                <w:rFonts w:ascii="Browallia New" w:eastAsia="MS Mincho" w:hAnsi="Browallia New" w:cs="Browallia New"/>
                <w:sz w:val="20"/>
                <w:szCs w:val="20"/>
              </w:rPr>
              <w:t>2</w:t>
            </w:r>
            <w:r w:rsidR="001C48DF">
              <w:rPr>
                <w:rFonts w:ascii="Browallia New" w:eastAsia="MS Mincho" w:hAnsi="Browallia New" w:cs="Browallia New"/>
                <w:sz w:val="20"/>
                <w:szCs w:val="20"/>
              </w:rPr>
              <w:t>26,517</w:t>
            </w:r>
          </w:p>
        </w:tc>
      </w:tr>
      <w:tr w:rsidR="00A91FB2" w:rsidRPr="00C8573E" w14:paraId="43BF10B8" w14:textId="77777777" w:rsidTr="00EA7E8B">
        <w:trPr>
          <w:trHeight w:val="20"/>
        </w:trPr>
        <w:tc>
          <w:tcPr>
            <w:tcW w:w="3119" w:type="dxa"/>
            <w:vAlign w:val="center"/>
          </w:tcPr>
          <w:p w14:paraId="4C17CF39" w14:textId="77777777" w:rsidR="00A91FB2" w:rsidRPr="00C8573E" w:rsidRDefault="00A91FB2" w:rsidP="00A91FB2">
            <w:pPr>
              <w:rPr>
                <w:rFonts w:ascii="Browallia New" w:hAnsi="Browallia New" w:cs="Browallia New"/>
                <w:sz w:val="20"/>
                <w:szCs w:val="20"/>
              </w:rPr>
            </w:pPr>
            <w:r w:rsidRPr="00C8573E">
              <w:rPr>
                <w:rFonts w:ascii="Browallia New" w:eastAsia="MS Mincho" w:hAnsi="Browallia New" w:cs="Browallia New"/>
                <w:sz w:val="20"/>
                <w:szCs w:val="20"/>
                <w:cs/>
              </w:rPr>
              <w:t>รายได้อื่น</w:t>
            </w:r>
          </w:p>
        </w:tc>
        <w:tc>
          <w:tcPr>
            <w:tcW w:w="992" w:type="dxa"/>
          </w:tcPr>
          <w:p w14:paraId="4875A781" w14:textId="77777777" w:rsidR="00A91FB2" w:rsidRPr="00C8573E" w:rsidRDefault="00A91FB2" w:rsidP="00A91FB2">
            <w:pPr>
              <w:jc w:val="right"/>
              <w:rPr>
                <w:rFonts w:ascii="Browallia New" w:hAnsi="Browallia New" w:cs="Browallia New"/>
                <w:sz w:val="20"/>
                <w:szCs w:val="20"/>
              </w:rPr>
            </w:pPr>
          </w:p>
        </w:tc>
        <w:tc>
          <w:tcPr>
            <w:tcW w:w="992" w:type="dxa"/>
          </w:tcPr>
          <w:p w14:paraId="64A7EBFC" w14:textId="77777777" w:rsidR="00A91FB2" w:rsidRPr="00C8573E" w:rsidRDefault="00A91FB2" w:rsidP="00A91FB2">
            <w:pPr>
              <w:jc w:val="right"/>
              <w:rPr>
                <w:rFonts w:ascii="Browallia New" w:hAnsi="Browallia New" w:cs="Browallia New"/>
                <w:sz w:val="20"/>
                <w:szCs w:val="20"/>
              </w:rPr>
            </w:pPr>
          </w:p>
        </w:tc>
        <w:tc>
          <w:tcPr>
            <w:tcW w:w="851" w:type="dxa"/>
          </w:tcPr>
          <w:p w14:paraId="19150082" w14:textId="77777777" w:rsidR="00A91FB2" w:rsidRPr="00C8573E" w:rsidRDefault="00A91FB2" w:rsidP="00A91FB2">
            <w:pPr>
              <w:jc w:val="right"/>
              <w:rPr>
                <w:rFonts w:ascii="Browallia New" w:hAnsi="Browallia New" w:cs="Browallia New"/>
                <w:sz w:val="20"/>
                <w:szCs w:val="20"/>
              </w:rPr>
            </w:pPr>
          </w:p>
        </w:tc>
        <w:tc>
          <w:tcPr>
            <w:tcW w:w="850" w:type="dxa"/>
          </w:tcPr>
          <w:p w14:paraId="55C14C86" w14:textId="77777777" w:rsidR="00A91FB2" w:rsidRPr="00C8573E" w:rsidRDefault="00A91FB2" w:rsidP="00A91FB2">
            <w:pPr>
              <w:jc w:val="right"/>
              <w:rPr>
                <w:rFonts w:ascii="Browallia New" w:hAnsi="Browallia New" w:cs="Browallia New"/>
                <w:sz w:val="20"/>
                <w:szCs w:val="20"/>
              </w:rPr>
            </w:pPr>
          </w:p>
        </w:tc>
        <w:tc>
          <w:tcPr>
            <w:tcW w:w="851" w:type="dxa"/>
          </w:tcPr>
          <w:p w14:paraId="7E12DC6D" w14:textId="77777777" w:rsidR="00A91FB2" w:rsidRPr="00C8573E" w:rsidRDefault="00A91FB2" w:rsidP="00A91FB2">
            <w:pPr>
              <w:jc w:val="right"/>
              <w:rPr>
                <w:rFonts w:ascii="Browallia New" w:hAnsi="Browallia New" w:cs="Browallia New"/>
                <w:sz w:val="20"/>
                <w:szCs w:val="20"/>
              </w:rPr>
            </w:pPr>
          </w:p>
        </w:tc>
        <w:tc>
          <w:tcPr>
            <w:tcW w:w="850" w:type="dxa"/>
          </w:tcPr>
          <w:p w14:paraId="58765008" w14:textId="257E6C70" w:rsidR="00A91FB2" w:rsidRPr="00C8573E" w:rsidRDefault="00A91FB2" w:rsidP="00A91FB2">
            <w:pPr>
              <w:jc w:val="right"/>
              <w:rPr>
                <w:rFonts w:ascii="Browallia New" w:hAnsi="Browallia New" w:cs="Browallia New"/>
                <w:sz w:val="20"/>
                <w:szCs w:val="20"/>
              </w:rPr>
            </w:pPr>
          </w:p>
        </w:tc>
        <w:tc>
          <w:tcPr>
            <w:tcW w:w="993" w:type="dxa"/>
          </w:tcPr>
          <w:p w14:paraId="73A18D97" w14:textId="77777777" w:rsidR="00A91FB2" w:rsidRPr="00C8573E" w:rsidRDefault="00A91FB2" w:rsidP="00A91FB2">
            <w:pPr>
              <w:jc w:val="right"/>
              <w:rPr>
                <w:rFonts w:ascii="Browallia New" w:hAnsi="Browallia New" w:cs="Browallia New"/>
                <w:sz w:val="20"/>
                <w:szCs w:val="20"/>
              </w:rPr>
            </w:pPr>
          </w:p>
        </w:tc>
        <w:tc>
          <w:tcPr>
            <w:tcW w:w="992" w:type="dxa"/>
          </w:tcPr>
          <w:p w14:paraId="17C1BCB0" w14:textId="77777777" w:rsidR="00A91FB2" w:rsidRPr="00C8573E" w:rsidRDefault="00A91FB2" w:rsidP="00A91FB2">
            <w:pPr>
              <w:jc w:val="right"/>
              <w:rPr>
                <w:rFonts w:ascii="Browallia New" w:hAnsi="Browallia New" w:cs="Browallia New"/>
                <w:sz w:val="20"/>
                <w:szCs w:val="20"/>
              </w:rPr>
            </w:pPr>
          </w:p>
        </w:tc>
        <w:tc>
          <w:tcPr>
            <w:tcW w:w="992" w:type="dxa"/>
          </w:tcPr>
          <w:p w14:paraId="7E7075E3" w14:textId="77777777" w:rsidR="00A91FB2" w:rsidRPr="00C8573E" w:rsidRDefault="00A91FB2" w:rsidP="00A91FB2">
            <w:pPr>
              <w:jc w:val="right"/>
              <w:rPr>
                <w:rFonts w:ascii="Browallia New" w:hAnsi="Browallia New" w:cs="Browallia New"/>
                <w:sz w:val="20"/>
                <w:szCs w:val="20"/>
              </w:rPr>
            </w:pPr>
          </w:p>
        </w:tc>
        <w:tc>
          <w:tcPr>
            <w:tcW w:w="990" w:type="dxa"/>
          </w:tcPr>
          <w:p w14:paraId="3B679062"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0F1AD074" w14:textId="410FC04B" w:rsidR="00A91FB2" w:rsidRPr="00C8573E" w:rsidRDefault="00A91FB2"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2,</w:t>
            </w:r>
            <w:r w:rsidR="005A463C">
              <w:rPr>
                <w:rFonts w:ascii="Browallia New" w:eastAsia="MS Mincho" w:hAnsi="Browallia New" w:cs="Browallia New"/>
                <w:sz w:val="20"/>
                <w:szCs w:val="20"/>
              </w:rPr>
              <w:t>8</w:t>
            </w:r>
            <w:r w:rsidR="0091101D">
              <w:rPr>
                <w:rFonts w:ascii="Browallia New" w:eastAsia="MS Mincho" w:hAnsi="Browallia New" w:cs="Browallia New"/>
                <w:sz w:val="20"/>
                <w:szCs w:val="20"/>
              </w:rPr>
              <w:t>88</w:t>
            </w:r>
          </w:p>
        </w:tc>
        <w:tc>
          <w:tcPr>
            <w:tcW w:w="938" w:type="dxa"/>
          </w:tcPr>
          <w:p w14:paraId="12BBA53F" w14:textId="609E20FD"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5,964</w:t>
            </w:r>
          </w:p>
        </w:tc>
      </w:tr>
      <w:tr w:rsidR="00A91FB2" w:rsidRPr="00C8573E" w14:paraId="73EED332" w14:textId="77777777" w:rsidTr="00EA7E8B">
        <w:trPr>
          <w:trHeight w:val="20"/>
        </w:trPr>
        <w:tc>
          <w:tcPr>
            <w:tcW w:w="3119" w:type="dxa"/>
            <w:vAlign w:val="center"/>
          </w:tcPr>
          <w:p w14:paraId="13F12A7A" w14:textId="1390DD1B" w:rsidR="00A91FB2" w:rsidRPr="00C8573E" w:rsidRDefault="00A91FB2" w:rsidP="00A91FB2">
            <w:pPr>
              <w:rPr>
                <w:rFonts w:ascii="Browallia New" w:hAnsi="Browallia New" w:cs="Browallia New"/>
                <w:sz w:val="20"/>
                <w:szCs w:val="20"/>
              </w:rPr>
            </w:pPr>
            <w:r w:rsidRPr="00C8573E">
              <w:rPr>
                <w:rFonts w:ascii="Browallia New" w:hAnsi="Browallia New" w:cs="Browallia New"/>
                <w:sz w:val="20"/>
                <w:szCs w:val="20"/>
                <w:cs/>
              </w:rPr>
              <w:t>ค่าใช้จ่ายในการขาย</w:t>
            </w:r>
          </w:p>
        </w:tc>
        <w:tc>
          <w:tcPr>
            <w:tcW w:w="992" w:type="dxa"/>
          </w:tcPr>
          <w:p w14:paraId="25F756AD" w14:textId="77777777" w:rsidR="00A91FB2" w:rsidRPr="00C8573E" w:rsidRDefault="00A91FB2" w:rsidP="00A91FB2">
            <w:pPr>
              <w:jc w:val="right"/>
              <w:rPr>
                <w:rFonts w:ascii="Browallia New" w:hAnsi="Browallia New" w:cs="Browallia New"/>
                <w:sz w:val="20"/>
                <w:szCs w:val="20"/>
              </w:rPr>
            </w:pPr>
          </w:p>
        </w:tc>
        <w:tc>
          <w:tcPr>
            <w:tcW w:w="992" w:type="dxa"/>
          </w:tcPr>
          <w:p w14:paraId="1CC4E1D9" w14:textId="77777777" w:rsidR="00A91FB2" w:rsidRPr="00C8573E" w:rsidRDefault="00A91FB2" w:rsidP="00A91FB2">
            <w:pPr>
              <w:jc w:val="right"/>
              <w:rPr>
                <w:rFonts w:ascii="Browallia New" w:hAnsi="Browallia New" w:cs="Browallia New"/>
                <w:sz w:val="20"/>
                <w:szCs w:val="20"/>
              </w:rPr>
            </w:pPr>
          </w:p>
        </w:tc>
        <w:tc>
          <w:tcPr>
            <w:tcW w:w="851" w:type="dxa"/>
          </w:tcPr>
          <w:p w14:paraId="481901BF" w14:textId="77777777" w:rsidR="00A91FB2" w:rsidRPr="00C8573E" w:rsidRDefault="00A91FB2" w:rsidP="00A91FB2">
            <w:pPr>
              <w:jc w:val="right"/>
              <w:rPr>
                <w:rFonts w:ascii="Browallia New" w:hAnsi="Browallia New" w:cs="Browallia New"/>
                <w:sz w:val="20"/>
                <w:szCs w:val="20"/>
              </w:rPr>
            </w:pPr>
          </w:p>
        </w:tc>
        <w:tc>
          <w:tcPr>
            <w:tcW w:w="850" w:type="dxa"/>
          </w:tcPr>
          <w:p w14:paraId="0264D3E8" w14:textId="77777777" w:rsidR="00A91FB2" w:rsidRPr="00C8573E" w:rsidRDefault="00A91FB2" w:rsidP="00A91FB2">
            <w:pPr>
              <w:jc w:val="right"/>
              <w:rPr>
                <w:rFonts w:ascii="Browallia New" w:hAnsi="Browallia New" w:cs="Browallia New"/>
                <w:sz w:val="20"/>
                <w:szCs w:val="20"/>
              </w:rPr>
            </w:pPr>
          </w:p>
        </w:tc>
        <w:tc>
          <w:tcPr>
            <w:tcW w:w="851" w:type="dxa"/>
          </w:tcPr>
          <w:p w14:paraId="0499915E" w14:textId="77777777" w:rsidR="00A91FB2" w:rsidRPr="00C8573E" w:rsidRDefault="00A91FB2" w:rsidP="00A91FB2">
            <w:pPr>
              <w:jc w:val="right"/>
              <w:rPr>
                <w:rFonts w:ascii="Browallia New" w:hAnsi="Browallia New" w:cs="Browallia New"/>
                <w:sz w:val="20"/>
                <w:szCs w:val="20"/>
              </w:rPr>
            </w:pPr>
          </w:p>
        </w:tc>
        <w:tc>
          <w:tcPr>
            <w:tcW w:w="850" w:type="dxa"/>
          </w:tcPr>
          <w:p w14:paraId="3C806496" w14:textId="6B57064C" w:rsidR="00A91FB2" w:rsidRPr="00C8573E" w:rsidRDefault="00A91FB2" w:rsidP="00A91FB2">
            <w:pPr>
              <w:jc w:val="right"/>
              <w:rPr>
                <w:rFonts w:ascii="Browallia New" w:hAnsi="Browallia New" w:cs="Browallia New"/>
                <w:sz w:val="20"/>
                <w:szCs w:val="20"/>
              </w:rPr>
            </w:pPr>
          </w:p>
        </w:tc>
        <w:tc>
          <w:tcPr>
            <w:tcW w:w="993" w:type="dxa"/>
          </w:tcPr>
          <w:p w14:paraId="712224C0" w14:textId="77777777" w:rsidR="00A91FB2" w:rsidRPr="00C8573E" w:rsidRDefault="00A91FB2" w:rsidP="00A91FB2">
            <w:pPr>
              <w:jc w:val="right"/>
              <w:rPr>
                <w:rFonts w:ascii="Browallia New" w:hAnsi="Browallia New" w:cs="Browallia New"/>
                <w:sz w:val="20"/>
                <w:szCs w:val="20"/>
              </w:rPr>
            </w:pPr>
          </w:p>
        </w:tc>
        <w:tc>
          <w:tcPr>
            <w:tcW w:w="992" w:type="dxa"/>
          </w:tcPr>
          <w:p w14:paraId="45E8BFCE" w14:textId="77777777" w:rsidR="00A91FB2" w:rsidRPr="00C8573E" w:rsidRDefault="00A91FB2" w:rsidP="00A91FB2">
            <w:pPr>
              <w:jc w:val="right"/>
              <w:rPr>
                <w:rFonts w:ascii="Browallia New" w:hAnsi="Browallia New" w:cs="Browallia New"/>
                <w:sz w:val="20"/>
                <w:szCs w:val="20"/>
              </w:rPr>
            </w:pPr>
          </w:p>
        </w:tc>
        <w:tc>
          <w:tcPr>
            <w:tcW w:w="992" w:type="dxa"/>
          </w:tcPr>
          <w:p w14:paraId="0D131B87" w14:textId="77777777" w:rsidR="00A91FB2" w:rsidRPr="00C8573E" w:rsidRDefault="00A91FB2" w:rsidP="00A91FB2">
            <w:pPr>
              <w:jc w:val="right"/>
              <w:rPr>
                <w:rFonts w:ascii="Browallia New" w:hAnsi="Browallia New" w:cs="Browallia New"/>
                <w:sz w:val="20"/>
                <w:szCs w:val="20"/>
              </w:rPr>
            </w:pPr>
          </w:p>
        </w:tc>
        <w:tc>
          <w:tcPr>
            <w:tcW w:w="990" w:type="dxa"/>
          </w:tcPr>
          <w:p w14:paraId="3113CDC8"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5FCA2CEC" w14:textId="641F9E6C" w:rsidR="00A91FB2" w:rsidRPr="00C8573E" w:rsidRDefault="00A91FB2"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(88,128)</w:t>
            </w:r>
          </w:p>
        </w:tc>
        <w:tc>
          <w:tcPr>
            <w:tcW w:w="938" w:type="dxa"/>
          </w:tcPr>
          <w:p w14:paraId="6A2A4D92" w14:textId="2D64762F"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(112,990)</w:t>
            </w:r>
          </w:p>
        </w:tc>
      </w:tr>
      <w:tr w:rsidR="00A91FB2" w:rsidRPr="00C8573E" w14:paraId="78FEE24C" w14:textId="77777777" w:rsidTr="00EA7E8B">
        <w:trPr>
          <w:trHeight w:val="20"/>
        </w:trPr>
        <w:tc>
          <w:tcPr>
            <w:tcW w:w="3119" w:type="dxa"/>
            <w:vAlign w:val="center"/>
          </w:tcPr>
          <w:p w14:paraId="2C291A5A" w14:textId="77777777" w:rsidR="00A91FB2" w:rsidRPr="00C8573E" w:rsidRDefault="00A91FB2" w:rsidP="00A91FB2">
            <w:pPr>
              <w:rPr>
                <w:rFonts w:ascii="Browallia New" w:hAnsi="Browallia New" w:cs="Browallia New"/>
                <w:sz w:val="20"/>
                <w:szCs w:val="20"/>
              </w:rPr>
            </w:pPr>
            <w:r w:rsidRPr="00C8573E">
              <w:rPr>
                <w:rFonts w:ascii="Browallia New" w:eastAsia="MS Mincho" w:hAnsi="Browallia New" w:cs="Browallia New"/>
                <w:sz w:val="20"/>
                <w:szCs w:val="20"/>
                <w:cs/>
              </w:rPr>
              <w:t>ค่าใช้จ่ายในการบริหาร</w:t>
            </w:r>
          </w:p>
        </w:tc>
        <w:tc>
          <w:tcPr>
            <w:tcW w:w="992" w:type="dxa"/>
          </w:tcPr>
          <w:p w14:paraId="3FE4CBD5" w14:textId="77777777" w:rsidR="00A91FB2" w:rsidRPr="00C8573E" w:rsidRDefault="00A91FB2" w:rsidP="00A91FB2">
            <w:pPr>
              <w:jc w:val="right"/>
              <w:rPr>
                <w:rFonts w:ascii="Browallia New" w:hAnsi="Browallia New" w:cs="Browallia New"/>
                <w:sz w:val="20"/>
                <w:szCs w:val="20"/>
              </w:rPr>
            </w:pPr>
          </w:p>
        </w:tc>
        <w:tc>
          <w:tcPr>
            <w:tcW w:w="992" w:type="dxa"/>
          </w:tcPr>
          <w:p w14:paraId="476C7BC0" w14:textId="77777777" w:rsidR="00A91FB2" w:rsidRPr="00C8573E" w:rsidRDefault="00A91FB2" w:rsidP="00A91FB2">
            <w:pPr>
              <w:jc w:val="right"/>
              <w:rPr>
                <w:rFonts w:ascii="Browallia New" w:hAnsi="Browallia New" w:cs="Browallia New"/>
                <w:sz w:val="20"/>
                <w:szCs w:val="20"/>
              </w:rPr>
            </w:pPr>
          </w:p>
        </w:tc>
        <w:tc>
          <w:tcPr>
            <w:tcW w:w="851" w:type="dxa"/>
          </w:tcPr>
          <w:p w14:paraId="27D458A2" w14:textId="77777777" w:rsidR="00A91FB2" w:rsidRPr="00C8573E" w:rsidRDefault="00A91FB2" w:rsidP="00A91FB2">
            <w:pPr>
              <w:jc w:val="right"/>
              <w:rPr>
                <w:rFonts w:ascii="Browallia New" w:hAnsi="Browallia New" w:cs="Browallia New"/>
                <w:sz w:val="20"/>
                <w:szCs w:val="20"/>
              </w:rPr>
            </w:pPr>
          </w:p>
        </w:tc>
        <w:tc>
          <w:tcPr>
            <w:tcW w:w="850" w:type="dxa"/>
          </w:tcPr>
          <w:p w14:paraId="1858F733" w14:textId="77777777" w:rsidR="00A91FB2" w:rsidRPr="00C8573E" w:rsidRDefault="00A91FB2" w:rsidP="00A91FB2">
            <w:pPr>
              <w:jc w:val="right"/>
              <w:rPr>
                <w:rFonts w:ascii="Browallia New" w:hAnsi="Browallia New" w:cs="Browallia New"/>
                <w:sz w:val="20"/>
                <w:szCs w:val="20"/>
              </w:rPr>
            </w:pPr>
          </w:p>
        </w:tc>
        <w:tc>
          <w:tcPr>
            <w:tcW w:w="851" w:type="dxa"/>
          </w:tcPr>
          <w:p w14:paraId="28E64D80" w14:textId="77777777" w:rsidR="00A91FB2" w:rsidRPr="00C8573E" w:rsidRDefault="00A91FB2" w:rsidP="00A91FB2">
            <w:pPr>
              <w:jc w:val="right"/>
              <w:rPr>
                <w:rFonts w:ascii="Browallia New" w:hAnsi="Browallia New" w:cs="Browallia New"/>
                <w:sz w:val="20"/>
                <w:szCs w:val="20"/>
              </w:rPr>
            </w:pPr>
          </w:p>
        </w:tc>
        <w:tc>
          <w:tcPr>
            <w:tcW w:w="850" w:type="dxa"/>
          </w:tcPr>
          <w:p w14:paraId="3A794177" w14:textId="30041D57" w:rsidR="00A91FB2" w:rsidRPr="00C8573E" w:rsidRDefault="00A91FB2" w:rsidP="00A91FB2">
            <w:pPr>
              <w:jc w:val="right"/>
              <w:rPr>
                <w:rFonts w:ascii="Browallia New" w:hAnsi="Browallia New" w:cs="Browallia New"/>
                <w:sz w:val="20"/>
                <w:szCs w:val="20"/>
              </w:rPr>
            </w:pPr>
          </w:p>
        </w:tc>
        <w:tc>
          <w:tcPr>
            <w:tcW w:w="993" w:type="dxa"/>
          </w:tcPr>
          <w:p w14:paraId="281029C8" w14:textId="77777777" w:rsidR="00A91FB2" w:rsidRPr="00C8573E" w:rsidRDefault="00A91FB2" w:rsidP="00A91FB2">
            <w:pPr>
              <w:jc w:val="right"/>
              <w:rPr>
                <w:rFonts w:ascii="Browallia New" w:hAnsi="Browallia New" w:cs="Browallia New"/>
                <w:sz w:val="20"/>
                <w:szCs w:val="20"/>
              </w:rPr>
            </w:pPr>
          </w:p>
        </w:tc>
        <w:tc>
          <w:tcPr>
            <w:tcW w:w="992" w:type="dxa"/>
          </w:tcPr>
          <w:p w14:paraId="0F1FB7B9" w14:textId="77777777" w:rsidR="00A91FB2" w:rsidRPr="00C8573E" w:rsidRDefault="00A91FB2" w:rsidP="00A91FB2">
            <w:pPr>
              <w:jc w:val="right"/>
              <w:rPr>
                <w:rFonts w:ascii="Browallia New" w:hAnsi="Browallia New" w:cs="Browallia New"/>
                <w:sz w:val="20"/>
                <w:szCs w:val="20"/>
              </w:rPr>
            </w:pPr>
          </w:p>
        </w:tc>
        <w:tc>
          <w:tcPr>
            <w:tcW w:w="992" w:type="dxa"/>
          </w:tcPr>
          <w:p w14:paraId="4ED7F46C" w14:textId="77777777" w:rsidR="00A91FB2" w:rsidRPr="00C8573E" w:rsidRDefault="00A91FB2" w:rsidP="00A91FB2">
            <w:pPr>
              <w:jc w:val="right"/>
              <w:rPr>
                <w:rFonts w:ascii="Browallia New" w:hAnsi="Browallia New" w:cs="Browallia New"/>
                <w:sz w:val="20"/>
                <w:szCs w:val="20"/>
              </w:rPr>
            </w:pPr>
          </w:p>
        </w:tc>
        <w:tc>
          <w:tcPr>
            <w:tcW w:w="990" w:type="dxa"/>
          </w:tcPr>
          <w:p w14:paraId="4DC8A043"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24B8F9B1" w14:textId="3B65E729" w:rsidR="00A91FB2" w:rsidRPr="00C8573E" w:rsidRDefault="00A91FB2"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(54,</w:t>
            </w:r>
            <w:r w:rsidR="00F55F91">
              <w:rPr>
                <w:rFonts w:ascii="Browallia New" w:eastAsia="MS Mincho" w:hAnsi="Browallia New" w:cs="Browallia New"/>
                <w:sz w:val="20"/>
                <w:szCs w:val="20"/>
              </w:rPr>
              <w:t>6</w:t>
            </w:r>
            <w:r w:rsidR="00CC5B06">
              <w:rPr>
                <w:rFonts w:ascii="Browallia New" w:eastAsia="MS Mincho" w:hAnsi="Browallia New" w:cs="Browallia New"/>
                <w:sz w:val="20"/>
                <w:szCs w:val="20"/>
              </w:rPr>
              <w:t>78</w:t>
            </w:r>
            <w:r>
              <w:rPr>
                <w:rFonts w:ascii="Browallia New" w:eastAsia="MS Mincho" w:hAnsi="Browallia New" w:cs="Browallia New"/>
                <w:sz w:val="20"/>
                <w:szCs w:val="20"/>
              </w:rPr>
              <w:t>)</w:t>
            </w:r>
          </w:p>
        </w:tc>
        <w:tc>
          <w:tcPr>
            <w:tcW w:w="938" w:type="dxa"/>
          </w:tcPr>
          <w:p w14:paraId="674FBC7C" w14:textId="1DE5BD41" w:rsidR="00A91FB2" w:rsidRPr="00C8573E" w:rsidRDefault="005A463C" w:rsidP="00A91FB2">
            <w:pPr>
              <w:jc w:val="right"/>
              <w:rPr>
                <w:rFonts w:ascii="Browallia New" w:hAnsi="Browallia New" w:cs="Browallia New"/>
                <w:sz w:val="20"/>
                <w:szCs w:val="20"/>
              </w:rPr>
            </w:pPr>
            <w:r w:rsidRPr="00C8573E">
              <w:rPr>
                <w:rFonts w:ascii="Browallia New" w:eastAsia="MS Mincho" w:hAnsi="Browallia New" w:cs="Browallia New"/>
                <w:sz w:val="20"/>
                <w:szCs w:val="20"/>
              </w:rPr>
              <w:t>(</w:t>
            </w:r>
            <w:r w:rsidR="003A42A9">
              <w:rPr>
                <w:rFonts w:ascii="Browallia New" w:eastAsia="MS Mincho" w:hAnsi="Browallia New" w:cs="Browallia New"/>
                <w:sz w:val="20"/>
                <w:szCs w:val="20"/>
              </w:rPr>
              <w:t>85,388</w:t>
            </w:r>
            <w:r w:rsidRPr="00C8573E">
              <w:rPr>
                <w:rFonts w:ascii="Browallia New" w:eastAsia="MS Mincho" w:hAnsi="Browallia New" w:cs="Browallia New"/>
                <w:sz w:val="20"/>
                <w:szCs w:val="20"/>
              </w:rPr>
              <w:t>)</w:t>
            </w:r>
          </w:p>
        </w:tc>
      </w:tr>
      <w:tr w:rsidR="007618DC" w:rsidRPr="00C8573E" w14:paraId="2B93141E" w14:textId="3B355FBA" w:rsidTr="00EA7E8B">
        <w:trPr>
          <w:trHeight w:val="20"/>
        </w:trPr>
        <w:tc>
          <w:tcPr>
            <w:tcW w:w="4111" w:type="dxa"/>
            <w:gridSpan w:val="2"/>
            <w:vAlign w:val="center"/>
          </w:tcPr>
          <w:p w14:paraId="653C641C" w14:textId="13F3C8DE" w:rsidR="007618DC" w:rsidRPr="00C8573E" w:rsidRDefault="007618DC" w:rsidP="00A91FB2">
            <w:pPr>
              <w:rPr>
                <w:rFonts w:ascii="Browallia New" w:hAnsi="Browallia New" w:cs="Browallia New"/>
                <w:sz w:val="20"/>
                <w:szCs w:val="20"/>
              </w:rPr>
            </w:pPr>
            <w:r w:rsidRPr="00C8573E">
              <w:rPr>
                <w:rFonts w:ascii="Browallia New" w:eastAsia="MS Mincho" w:hAnsi="Browallia New" w:cs="Browallia New"/>
                <w:sz w:val="20"/>
                <w:szCs w:val="20"/>
                <w:cs/>
              </w:rPr>
              <w:t>ขาดทุนจากการ</w:t>
            </w:r>
            <w:r>
              <w:rPr>
                <w:rFonts w:ascii="Browallia New" w:eastAsia="MS Mincho" w:hAnsi="Browallia New" w:cs="Browallia New" w:hint="cs"/>
                <w:sz w:val="20"/>
                <w:szCs w:val="20"/>
                <w:cs/>
              </w:rPr>
              <w:t>วัดมูลค่า</w:t>
            </w:r>
            <w:r w:rsidRPr="00C8573E">
              <w:rPr>
                <w:rFonts w:ascii="Browallia New" w:eastAsia="MS Mincho" w:hAnsi="Browallia New" w:cs="Browallia New"/>
                <w:sz w:val="20"/>
                <w:szCs w:val="20"/>
                <w:cs/>
              </w:rPr>
              <w:t>สินทรัพย์</w:t>
            </w:r>
            <w:r>
              <w:rPr>
                <w:rFonts w:ascii="Browallia New" w:eastAsia="MS Mincho" w:hAnsi="Browallia New" w:cs="Browallia New" w:hint="cs"/>
                <w:sz w:val="20"/>
                <w:szCs w:val="20"/>
                <w:cs/>
              </w:rPr>
              <w:t>ดิจิทัล</w:t>
            </w:r>
          </w:p>
        </w:tc>
        <w:tc>
          <w:tcPr>
            <w:tcW w:w="992" w:type="dxa"/>
          </w:tcPr>
          <w:p w14:paraId="58D97298" w14:textId="77777777" w:rsidR="007618DC" w:rsidRPr="00C8573E" w:rsidRDefault="007618DC" w:rsidP="00A91FB2">
            <w:pPr>
              <w:jc w:val="right"/>
              <w:rPr>
                <w:rFonts w:ascii="Browallia New" w:hAnsi="Browallia New" w:cs="Browallia New"/>
                <w:sz w:val="20"/>
                <w:szCs w:val="20"/>
              </w:rPr>
            </w:pPr>
          </w:p>
        </w:tc>
        <w:tc>
          <w:tcPr>
            <w:tcW w:w="851" w:type="dxa"/>
          </w:tcPr>
          <w:p w14:paraId="290E04B1" w14:textId="77777777" w:rsidR="007618DC" w:rsidRPr="00C8573E" w:rsidRDefault="007618DC" w:rsidP="00A91FB2">
            <w:pPr>
              <w:jc w:val="right"/>
              <w:rPr>
                <w:rFonts w:ascii="Browallia New" w:hAnsi="Browallia New" w:cs="Browallia New"/>
                <w:sz w:val="20"/>
                <w:szCs w:val="20"/>
              </w:rPr>
            </w:pPr>
          </w:p>
        </w:tc>
        <w:tc>
          <w:tcPr>
            <w:tcW w:w="850" w:type="dxa"/>
          </w:tcPr>
          <w:p w14:paraId="19D6BB1E" w14:textId="77777777" w:rsidR="007618DC" w:rsidRPr="00C8573E" w:rsidRDefault="007618DC" w:rsidP="00A91FB2">
            <w:pPr>
              <w:jc w:val="right"/>
              <w:rPr>
                <w:rFonts w:ascii="Browallia New" w:hAnsi="Browallia New" w:cs="Browallia New"/>
                <w:sz w:val="20"/>
                <w:szCs w:val="20"/>
              </w:rPr>
            </w:pPr>
          </w:p>
        </w:tc>
        <w:tc>
          <w:tcPr>
            <w:tcW w:w="851" w:type="dxa"/>
          </w:tcPr>
          <w:p w14:paraId="7FD9425F" w14:textId="77777777" w:rsidR="007618DC" w:rsidRPr="00C8573E" w:rsidRDefault="007618DC" w:rsidP="00A91FB2">
            <w:pPr>
              <w:jc w:val="right"/>
              <w:rPr>
                <w:rFonts w:ascii="Browallia New" w:hAnsi="Browallia New" w:cs="Browallia New"/>
                <w:sz w:val="20"/>
                <w:szCs w:val="20"/>
              </w:rPr>
            </w:pPr>
          </w:p>
        </w:tc>
        <w:tc>
          <w:tcPr>
            <w:tcW w:w="2835" w:type="dxa"/>
            <w:gridSpan w:val="3"/>
          </w:tcPr>
          <w:p w14:paraId="551D89A8" w14:textId="77777777" w:rsidR="007618DC" w:rsidRPr="00C8573E" w:rsidRDefault="007618DC" w:rsidP="00A91FB2">
            <w:pPr>
              <w:jc w:val="right"/>
              <w:rPr>
                <w:rFonts w:ascii="Browallia New" w:hAnsi="Browallia New" w:cs="Browallia New"/>
                <w:sz w:val="20"/>
                <w:szCs w:val="20"/>
              </w:rPr>
            </w:pPr>
          </w:p>
        </w:tc>
        <w:tc>
          <w:tcPr>
            <w:tcW w:w="992" w:type="dxa"/>
          </w:tcPr>
          <w:p w14:paraId="6936DC94" w14:textId="77777777" w:rsidR="007618DC" w:rsidRPr="00C8573E" w:rsidRDefault="007618DC" w:rsidP="00A91FB2">
            <w:pPr>
              <w:jc w:val="right"/>
              <w:rPr>
                <w:rFonts w:ascii="Browallia New" w:hAnsi="Browallia New" w:cs="Browallia New"/>
                <w:sz w:val="20"/>
                <w:szCs w:val="20"/>
              </w:rPr>
            </w:pPr>
          </w:p>
        </w:tc>
        <w:tc>
          <w:tcPr>
            <w:tcW w:w="990" w:type="dxa"/>
          </w:tcPr>
          <w:p w14:paraId="0CE76004" w14:textId="428151D9" w:rsidR="007618DC" w:rsidRPr="00C8573E" w:rsidRDefault="007618DC" w:rsidP="005A463C">
            <w:pPr>
              <w:jc w:val="right"/>
              <w:rPr>
                <w:rFonts w:ascii="Browallia New" w:eastAsia="MS Mincho" w:hAnsi="Browallia New" w:cs="Browallia New"/>
                <w:sz w:val="20"/>
                <w:szCs w:val="20"/>
              </w:rPr>
            </w:pPr>
          </w:p>
        </w:tc>
        <w:tc>
          <w:tcPr>
            <w:tcW w:w="1049" w:type="dxa"/>
          </w:tcPr>
          <w:p w14:paraId="6C157F94" w14:textId="34644CAE" w:rsidR="007618DC" w:rsidRPr="00C8573E" w:rsidRDefault="007618DC"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(43,188)</w:t>
            </w:r>
          </w:p>
        </w:tc>
        <w:tc>
          <w:tcPr>
            <w:tcW w:w="938" w:type="dxa"/>
          </w:tcPr>
          <w:p w14:paraId="0FCC4C2D" w14:textId="56634464" w:rsidR="007618DC" w:rsidRPr="00C8573E" w:rsidRDefault="007618DC" w:rsidP="00A91FB2">
            <w:pPr>
              <w:jc w:val="right"/>
              <w:rPr>
                <w:rFonts w:ascii="Browallia New" w:hAnsi="Browallia New" w:cs="Browallia New"/>
                <w:sz w:val="20"/>
                <w:szCs w:val="20"/>
              </w:rPr>
            </w:pPr>
            <w:r>
              <w:rPr>
                <w:rFonts w:ascii="Browallia New" w:hAnsi="Browallia New" w:cs="Browallia New"/>
                <w:sz w:val="20"/>
                <w:szCs w:val="20"/>
              </w:rPr>
              <w:t>-</w:t>
            </w:r>
          </w:p>
        </w:tc>
      </w:tr>
      <w:tr w:rsidR="007618DC" w:rsidRPr="00C8573E" w14:paraId="1FCFB5D4" w14:textId="77777777" w:rsidTr="00EA7E8B">
        <w:trPr>
          <w:trHeight w:val="20"/>
        </w:trPr>
        <w:tc>
          <w:tcPr>
            <w:tcW w:w="4111" w:type="dxa"/>
            <w:gridSpan w:val="2"/>
            <w:vAlign w:val="center"/>
          </w:tcPr>
          <w:p w14:paraId="311875D4" w14:textId="48EB88AB" w:rsidR="007618DC" w:rsidRPr="00C8573E" w:rsidRDefault="007618DC" w:rsidP="00A91FB2">
            <w:pPr>
              <w:rPr>
                <w:rFonts w:ascii="Browallia New" w:eastAsia="MS Mincho" w:hAnsi="Browallia New" w:cs="Browallia New"/>
                <w:sz w:val="20"/>
                <w:szCs w:val="20"/>
                <w:cs/>
              </w:rPr>
            </w:pPr>
            <w:r w:rsidRPr="00C8573E">
              <w:rPr>
                <w:rFonts w:ascii="Browallia New" w:eastAsia="MS Mincho" w:hAnsi="Browallia New" w:cs="Browallia New"/>
                <w:sz w:val="20"/>
                <w:szCs w:val="20"/>
                <w:cs/>
              </w:rPr>
              <w:t>ขาดทุนจากการด้อยค่าของสินทรัพย์</w:t>
            </w:r>
          </w:p>
        </w:tc>
        <w:tc>
          <w:tcPr>
            <w:tcW w:w="992" w:type="dxa"/>
          </w:tcPr>
          <w:p w14:paraId="126D19F0" w14:textId="77777777" w:rsidR="007618DC" w:rsidRPr="00C8573E" w:rsidRDefault="007618DC" w:rsidP="00A91FB2">
            <w:pPr>
              <w:jc w:val="right"/>
              <w:rPr>
                <w:rFonts w:ascii="Browallia New" w:hAnsi="Browallia New" w:cs="Browallia New"/>
                <w:sz w:val="20"/>
                <w:szCs w:val="20"/>
              </w:rPr>
            </w:pPr>
          </w:p>
        </w:tc>
        <w:tc>
          <w:tcPr>
            <w:tcW w:w="851" w:type="dxa"/>
          </w:tcPr>
          <w:p w14:paraId="7E88D072" w14:textId="77777777" w:rsidR="007618DC" w:rsidRPr="00C8573E" w:rsidRDefault="007618DC" w:rsidP="00A91FB2">
            <w:pPr>
              <w:jc w:val="right"/>
              <w:rPr>
                <w:rFonts w:ascii="Browallia New" w:hAnsi="Browallia New" w:cs="Browallia New"/>
                <w:sz w:val="20"/>
                <w:szCs w:val="20"/>
              </w:rPr>
            </w:pPr>
          </w:p>
        </w:tc>
        <w:tc>
          <w:tcPr>
            <w:tcW w:w="850" w:type="dxa"/>
          </w:tcPr>
          <w:p w14:paraId="61B19175" w14:textId="77777777" w:rsidR="007618DC" w:rsidRPr="00C8573E" w:rsidRDefault="007618DC" w:rsidP="00A91FB2">
            <w:pPr>
              <w:jc w:val="right"/>
              <w:rPr>
                <w:rFonts w:ascii="Browallia New" w:hAnsi="Browallia New" w:cs="Browallia New"/>
                <w:sz w:val="20"/>
                <w:szCs w:val="20"/>
              </w:rPr>
            </w:pPr>
          </w:p>
        </w:tc>
        <w:tc>
          <w:tcPr>
            <w:tcW w:w="1701" w:type="dxa"/>
            <w:gridSpan w:val="2"/>
          </w:tcPr>
          <w:p w14:paraId="74263302" w14:textId="77777777" w:rsidR="007618DC" w:rsidRPr="00C8573E" w:rsidRDefault="007618DC" w:rsidP="00A91FB2">
            <w:pPr>
              <w:jc w:val="right"/>
              <w:rPr>
                <w:rFonts w:ascii="Browallia New" w:hAnsi="Browallia New" w:cs="Browallia New"/>
                <w:sz w:val="20"/>
                <w:szCs w:val="20"/>
              </w:rPr>
            </w:pPr>
          </w:p>
        </w:tc>
        <w:tc>
          <w:tcPr>
            <w:tcW w:w="993" w:type="dxa"/>
          </w:tcPr>
          <w:p w14:paraId="787FB714" w14:textId="77777777" w:rsidR="007618DC" w:rsidRPr="00C8573E" w:rsidRDefault="007618DC" w:rsidP="00A91FB2">
            <w:pPr>
              <w:jc w:val="right"/>
              <w:rPr>
                <w:rFonts w:ascii="Browallia New" w:hAnsi="Browallia New" w:cs="Browallia New"/>
                <w:sz w:val="20"/>
                <w:szCs w:val="20"/>
              </w:rPr>
            </w:pPr>
          </w:p>
        </w:tc>
        <w:tc>
          <w:tcPr>
            <w:tcW w:w="992" w:type="dxa"/>
          </w:tcPr>
          <w:p w14:paraId="569F7512" w14:textId="77777777" w:rsidR="007618DC" w:rsidRPr="00C8573E" w:rsidRDefault="007618DC" w:rsidP="00A91FB2">
            <w:pPr>
              <w:jc w:val="right"/>
              <w:rPr>
                <w:rFonts w:ascii="Browallia New" w:hAnsi="Browallia New" w:cs="Browallia New"/>
                <w:sz w:val="20"/>
                <w:szCs w:val="20"/>
              </w:rPr>
            </w:pPr>
          </w:p>
        </w:tc>
        <w:tc>
          <w:tcPr>
            <w:tcW w:w="992" w:type="dxa"/>
          </w:tcPr>
          <w:p w14:paraId="3E5B28A7" w14:textId="77777777" w:rsidR="007618DC" w:rsidRPr="00C8573E" w:rsidRDefault="007618DC" w:rsidP="00A91FB2">
            <w:pPr>
              <w:jc w:val="right"/>
              <w:rPr>
                <w:rFonts w:ascii="Browallia New" w:hAnsi="Browallia New" w:cs="Browallia New"/>
                <w:sz w:val="20"/>
                <w:szCs w:val="20"/>
              </w:rPr>
            </w:pPr>
          </w:p>
        </w:tc>
        <w:tc>
          <w:tcPr>
            <w:tcW w:w="990" w:type="dxa"/>
          </w:tcPr>
          <w:p w14:paraId="1B2EEDB7" w14:textId="5D70D5F2" w:rsidR="007618DC" w:rsidRDefault="007618DC" w:rsidP="00A91FB2">
            <w:pPr>
              <w:jc w:val="right"/>
              <w:rPr>
                <w:rFonts w:ascii="Browallia New" w:eastAsia="MS Mincho" w:hAnsi="Browallia New" w:cs="Browallia New"/>
                <w:sz w:val="20"/>
                <w:szCs w:val="20"/>
              </w:rPr>
            </w:pPr>
          </w:p>
        </w:tc>
        <w:tc>
          <w:tcPr>
            <w:tcW w:w="1049" w:type="dxa"/>
          </w:tcPr>
          <w:p w14:paraId="73DD504C" w14:textId="726DAFD5" w:rsidR="007618DC" w:rsidRDefault="007618DC"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w:t>
            </w:r>
          </w:p>
        </w:tc>
        <w:tc>
          <w:tcPr>
            <w:tcW w:w="938" w:type="dxa"/>
          </w:tcPr>
          <w:p w14:paraId="0C5E7C35" w14:textId="40151D13" w:rsidR="007618DC" w:rsidRPr="00C8573E" w:rsidRDefault="007618DC" w:rsidP="00A91FB2">
            <w:pPr>
              <w:jc w:val="right"/>
              <w:rPr>
                <w:rFonts w:ascii="Browallia New" w:hAnsi="Browallia New" w:cs="Browallia New"/>
                <w:sz w:val="20"/>
                <w:szCs w:val="20"/>
              </w:rPr>
            </w:pPr>
            <w:r w:rsidRPr="00C8573E">
              <w:rPr>
                <w:rFonts w:ascii="Browallia New" w:hAnsi="Browallia New" w:cs="Browallia New"/>
                <w:sz w:val="20"/>
                <w:szCs w:val="20"/>
              </w:rPr>
              <w:t>(23,853)</w:t>
            </w:r>
          </w:p>
        </w:tc>
      </w:tr>
      <w:tr w:rsidR="007618DC" w:rsidRPr="00C8573E" w14:paraId="7B7B9676" w14:textId="77777777" w:rsidTr="00EA7E8B">
        <w:trPr>
          <w:trHeight w:val="20"/>
        </w:trPr>
        <w:tc>
          <w:tcPr>
            <w:tcW w:w="4111" w:type="dxa"/>
            <w:gridSpan w:val="2"/>
            <w:vAlign w:val="center"/>
          </w:tcPr>
          <w:p w14:paraId="023A8D3B" w14:textId="3F303A09" w:rsidR="007618DC" w:rsidRPr="00C8573E" w:rsidRDefault="007618DC" w:rsidP="00A91FB2">
            <w:pPr>
              <w:rPr>
                <w:rFonts w:ascii="Browallia New" w:eastAsia="MS Mincho" w:hAnsi="Browallia New" w:cs="Browallia New"/>
                <w:sz w:val="20"/>
                <w:szCs w:val="20"/>
                <w:cs/>
              </w:rPr>
            </w:pPr>
            <w:r w:rsidRPr="00492A3E">
              <w:rPr>
                <w:rFonts w:ascii="Browallia New" w:eastAsia="MS Mincho" w:hAnsi="Browallia New" w:cs="Browallia New"/>
                <w:sz w:val="20"/>
                <w:szCs w:val="20"/>
                <w:cs/>
              </w:rPr>
              <w:t>ขาดทุนจากการด้อยค่าของสินทรัพย์สิทธิการใช้</w:t>
            </w:r>
          </w:p>
        </w:tc>
        <w:tc>
          <w:tcPr>
            <w:tcW w:w="992" w:type="dxa"/>
          </w:tcPr>
          <w:p w14:paraId="1B48B8D3" w14:textId="77777777" w:rsidR="007618DC" w:rsidRPr="00C8573E" w:rsidRDefault="007618DC" w:rsidP="00A91FB2">
            <w:pPr>
              <w:jc w:val="right"/>
              <w:rPr>
                <w:rFonts w:ascii="Browallia New" w:hAnsi="Browallia New" w:cs="Browallia New"/>
                <w:sz w:val="20"/>
                <w:szCs w:val="20"/>
              </w:rPr>
            </w:pPr>
          </w:p>
        </w:tc>
        <w:tc>
          <w:tcPr>
            <w:tcW w:w="851" w:type="dxa"/>
          </w:tcPr>
          <w:p w14:paraId="4FE72675" w14:textId="77777777" w:rsidR="007618DC" w:rsidRPr="00C8573E" w:rsidRDefault="007618DC" w:rsidP="00A91FB2">
            <w:pPr>
              <w:jc w:val="right"/>
              <w:rPr>
                <w:rFonts w:ascii="Browallia New" w:hAnsi="Browallia New" w:cs="Browallia New"/>
                <w:sz w:val="20"/>
                <w:szCs w:val="20"/>
              </w:rPr>
            </w:pPr>
          </w:p>
        </w:tc>
        <w:tc>
          <w:tcPr>
            <w:tcW w:w="850" w:type="dxa"/>
          </w:tcPr>
          <w:p w14:paraId="71BB42FF" w14:textId="77777777" w:rsidR="007618DC" w:rsidRPr="00C8573E" w:rsidRDefault="007618DC" w:rsidP="00A91FB2">
            <w:pPr>
              <w:jc w:val="right"/>
              <w:rPr>
                <w:rFonts w:ascii="Browallia New" w:hAnsi="Browallia New" w:cs="Browallia New"/>
                <w:sz w:val="20"/>
                <w:szCs w:val="20"/>
              </w:rPr>
            </w:pPr>
          </w:p>
        </w:tc>
        <w:tc>
          <w:tcPr>
            <w:tcW w:w="851" w:type="dxa"/>
          </w:tcPr>
          <w:p w14:paraId="38063170" w14:textId="77777777" w:rsidR="007618DC" w:rsidRPr="00C8573E" w:rsidRDefault="007618DC" w:rsidP="00A91FB2">
            <w:pPr>
              <w:jc w:val="right"/>
              <w:rPr>
                <w:rFonts w:ascii="Browallia New" w:hAnsi="Browallia New" w:cs="Browallia New"/>
                <w:sz w:val="20"/>
                <w:szCs w:val="20"/>
              </w:rPr>
            </w:pPr>
          </w:p>
        </w:tc>
        <w:tc>
          <w:tcPr>
            <w:tcW w:w="850" w:type="dxa"/>
          </w:tcPr>
          <w:p w14:paraId="60A378D1" w14:textId="77777777" w:rsidR="007618DC" w:rsidRPr="00C8573E" w:rsidRDefault="007618DC" w:rsidP="00A91FB2">
            <w:pPr>
              <w:jc w:val="right"/>
              <w:rPr>
                <w:rFonts w:ascii="Browallia New" w:hAnsi="Browallia New" w:cs="Browallia New"/>
                <w:sz w:val="20"/>
                <w:szCs w:val="20"/>
              </w:rPr>
            </w:pPr>
          </w:p>
        </w:tc>
        <w:tc>
          <w:tcPr>
            <w:tcW w:w="993" w:type="dxa"/>
          </w:tcPr>
          <w:p w14:paraId="7A5ECFAD" w14:textId="77777777" w:rsidR="007618DC" w:rsidRPr="00C8573E" w:rsidRDefault="007618DC" w:rsidP="00A91FB2">
            <w:pPr>
              <w:jc w:val="right"/>
              <w:rPr>
                <w:rFonts w:ascii="Browallia New" w:hAnsi="Browallia New" w:cs="Browallia New"/>
                <w:sz w:val="20"/>
                <w:szCs w:val="20"/>
              </w:rPr>
            </w:pPr>
          </w:p>
        </w:tc>
        <w:tc>
          <w:tcPr>
            <w:tcW w:w="992" w:type="dxa"/>
          </w:tcPr>
          <w:p w14:paraId="22521350" w14:textId="77777777" w:rsidR="007618DC" w:rsidRPr="00C8573E" w:rsidRDefault="007618DC" w:rsidP="00A91FB2">
            <w:pPr>
              <w:jc w:val="right"/>
              <w:rPr>
                <w:rFonts w:ascii="Browallia New" w:hAnsi="Browallia New" w:cs="Browallia New"/>
                <w:sz w:val="20"/>
                <w:szCs w:val="20"/>
              </w:rPr>
            </w:pPr>
          </w:p>
        </w:tc>
        <w:tc>
          <w:tcPr>
            <w:tcW w:w="992" w:type="dxa"/>
          </w:tcPr>
          <w:p w14:paraId="65E95DE9" w14:textId="77777777" w:rsidR="007618DC" w:rsidRPr="00C8573E" w:rsidRDefault="007618DC" w:rsidP="00A91FB2">
            <w:pPr>
              <w:jc w:val="right"/>
              <w:rPr>
                <w:rFonts w:ascii="Browallia New" w:hAnsi="Browallia New" w:cs="Browallia New"/>
                <w:sz w:val="20"/>
                <w:szCs w:val="20"/>
              </w:rPr>
            </w:pPr>
          </w:p>
        </w:tc>
        <w:tc>
          <w:tcPr>
            <w:tcW w:w="990" w:type="dxa"/>
          </w:tcPr>
          <w:p w14:paraId="4CCB4742" w14:textId="77777777" w:rsidR="007618DC" w:rsidRDefault="007618DC" w:rsidP="00A91FB2">
            <w:pPr>
              <w:jc w:val="right"/>
              <w:rPr>
                <w:rFonts w:ascii="Browallia New" w:eastAsia="MS Mincho" w:hAnsi="Browallia New" w:cs="Browallia New"/>
                <w:sz w:val="20"/>
                <w:szCs w:val="20"/>
              </w:rPr>
            </w:pPr>
          </w:p>
        </w:tc>
        <w:tc>
          <w:tcPr>
            <w:tcW w:w="1049" w:type="dxa"/>
          </w:tcPr>
          <w:p w14:paraId="6F222B46" w14:textId="4728BCD2" w:rsidR="007618DC" w:rsidRDefault="007618DC"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(4,811)</w:t>
            </w:r>
          </w:p>
        </w:tc>
        <w:tc>
          <w:tcPr>
            <w:tcW w:w="938" w:type="dxa"/>
          </w:tcPr>
          <w:p w14:paraId="0CE2FFCA" w14:textId="0B0133D3" w:rsidR="007618DC" w:rsidRPr="00C8573E" w:rsidRDefault="007618DC" w:rsidP="00A91FB2">
            <w:pPr>
              <w:jc w:val="right"/>
              <w:rPr>
                <w:rFonts w:ascii="Browallia New" w:hAnsi="Browallia New" w:cs="Browallia New"/>
                <w:sz w:val="20"/>
                <w:szCs w:val="20"/>
              </w:rPr>
            </w:pPr>
            <w:r>
              <w:rPr>
                <w:rFonts w:ascii="Browallia New" w:hAnsi="Browallia New" w:cs="Browallia New"/>
                <w:sz w:val="20"/>
                <w:szCs w:val="20"/>
              </w:rPr>
              <w:t>-</w:t>
            </w:r>
          </w:p>
        </w:tc>
      </w:tr>
      <w:tr w:rsidR="00A91FB2" w:rsidRPr="00C8573E" w14:paraId="7B776FF2" w14:textId="77777777" w:rsidTr="00EA7E8B">
        <w:trPr>
          <w:trHeight w:val="20"/>
        </w:trPr>
        <w:tc>
          <w:tcPr>
            <w:tcW w:w="3119" w:type="dxa"/>
            <w:vAlign w:val="center"/>
          </w:tcPr>
          <w:p w14:paraId="44779E76" w14:textId="77777777" w:rsidR="00A91FB2" w:rsidRPr="00C8573E" w:rsidRDefault="00A91FB2" w:rsidP="00A91FB2">
            <w:pPr>
              <w:rPr>
                <w:rFonts w:ascii="Browallia New" w:eastAsia="MS Mincho" w:hAnsi="Browallia New" w:cs="Browallia New"/>
                <w:sz w:val="20"/>
                <w:szCs w:val="20"/>
                <w:cs/>
              </w:rPr>
            </w:pPr>
            <w:r w:rsidRPr="00C8573E">
              <w:rPr>
                <w:rFonts w:ascii="Browallia New" w:hAnsi="Browallia New" w:cs="Browallia New"/>
                <w:sz w:val="20"/>
                <w:szCs w:val="20"/>
                <w:cs/>
              </w:rPr>
              <w:t>ต้นทุนทางการเงิน</w:t>
            </w:r>
          </w:p>
        </w:tc>
        <w:tc>
          <w:tcPr>
            <w:tcW w:w="992" w:type="dxa"/>
          </w:tcPr>
          <w:p w14:paraId="3C06ED5C" w14:textId="77777777" w:rsidR="00A91FB2" w:rsidRPr="00C8573E" w:rsidRDefault="00A91FB2" w:rsidP="00A91FB2">
            <w:pPr>
              <w:jc w:val="right"/>
              <w:rPr>
                <w:rFonts w:ascii="Browallia New" w:hAnsi="Browallia New" w:cs="Browallia New"/>
                <w:sz w:val="20"/>
                <w:szCs w:val="20"/>
              </w:rPr>
            </w:pPr>
          </w:p>
        </w:tc>
        <w:tc>
          <w:tcPr>
            <w:tcW w:w="992" w:type="dxa"/>
          </w:tcPr>
          <w:p w14:paraId="70CCA9C0" w14:textId="77777777" w:rsidR="00A91FB2" w:rsidRPr="00C8573E" w:rsidRDefault="00A91FB2" w:rsidP="00A91FB2">
            <w:pPr>
              <w:jc w:val="right"/>
              <w:rPr>
                <w:rFonts w:ascii="Browallia New" w:hAnsi="Browallia New" w:cs="Browallia New"/>
                <w:sz w:val="20"/>
                <w:szCs w:val="20"/>
              </w:rPr>
            </w:pPr>
          </w:p>
        </w:tc>
        <w:tc>
          <w:tcPr>
            <w:tcW w:w="851" w:type="dxa"/>
          </w:tcPr>
          <w:p w14:paraId="769927F4" w14:textId="77777777" w:rsidR="00A91FB2" w:rsidRPr="00C8573E" w:rsidRDefault="00A91FB2" w:rsidP="00A91FB2">
            <w:pPr>
              <w:jc w:val="right"/>
              <w:rPr>
                <w:rFonts w:ascii="Browallia New" w:hAnsi="Browallia New" w:cs="Browallia New"/>
                <w:sz w:val="20"/>
                <w:szCs w:val="20"/>
              </w:rPr>
            </w:pPr>
          </w:p>
        </w:tc>
        <w:tc>
          <w:tcPr>
            <w:tcW w:w="850" w:type="dxa"/>
          </w:tcPr>
          <w:p w14:paraId="6C9EA98F" w14:textId="77777777" w:rsidR="00A91FB2" w:rsidRPr="00C8573E" w:rsidRDefault="00A91FB2" w:rsidP="00A91FB2">
            <w:pPr>
              <w:jc w:val="right"/>
              <w:rPr>
                <w:rFonts w:ascii="Browallia New" w:hAnsi="Browallia New" w:cs="Browallia New"/>
                <w:sz w:val="20"/>
                <w:szCs w:val="20"/>
              </w:rPr>
            </w:pPr>
          </w:p>
        </w:tc>
        <w:tc>
          <w:tcPr>
            <w:tcW w:w="851" w:type="dxa"/>
          </w:tcPr>
          <w:p w14:paraId="347ED782" w14:textId="77777777" w:rsidR="00A91FB2" w:rsidRPr="00C8573E" w:rsidRDefault="00A91FB2" w:rsidP="00A91FB2">
            <w:pPr>
              <w:jc w:val="right"/>
              <w:rPr>
                <w:rFonts w:ascii="Browallia New" w:hAnsi="Browallia New" w:cs="Browallia New"/>
                <w:sz w:val="20"/>
                <w:szCs w:val="20"/>
              </w:rPr>
            </w:pPr>
          </w:p>
        </w:tc>
        <w:tc>
          <w:tcPr>
            <w:tcW w:w="850" w:type="dxa"/>
          </w:tcPr>
          <w:p w14:paraId="3E52416C" w14:textId="33072763" w:rsidR="00A91FB2" w:rsidRPr="00C8573E" w:rsidRDefault="00A91FB2" w:rsidP="00A91FB2">
            <w:pPr>
              <w:jc w:val="right"/>
              <w:rPr>
                <w:rFonts w:ascii="Browallia New" w:hAnsi="Browallia New" w:cs="Browallia New"/>
                <w:sz w:val="20"/>
                <w:szCs w:val="20"/>
              </w:rPr>
            </w:pPr>
          </w:p>
        </w:tc>
        <w:tc>
          <w:tcPr>
            <w:tcW w:w="993" w:type="dxa"/>
          </w:tcPr>
          <w:p w14:paraId="1DDBBEC6" w14:textId="77777777" w:rsidR="00A91FB2" w:rsidRPr="00C8573E" w:rsidRDefault="00A91FB2" w:rsidP="00A91FB2">
            <w:pPr>
              <w:jc w:val="right"/>
              <w:rPr>
                <w:rFonts w:ascii="Browallia New" w:hAnsi="Browallia New" w:cs="Browallia New"/>
                <w:sz w:val="20"/>
                <w:szCs w:val="20"/>
              </w:rPr>
            </w:pPr>
          </w:p>
        </w:tc>
        <w:tc>
          <w:tcPr>
            <w:tcW w:w="992" w:type="dxa"/>
          </w:tcPr>
          <w:p w14:paraId="12327418" w14:textId="77777777" w:rsidR="00A91FB2" w:rsidRPr="00C8573E" w:rsidRDefault="00A91FB2" w:rsidP="00A91FB2">
            <w:pPr>
              <w:jc w:val="right"/>
              <w:rPr>
                <w:rFonts w:ascii="Browallia New" w:hAnsi="Browallia New" w:cs="Browallia New"/>
                <w:sz w:val="20"/>
                <w:szCs w:val="20"/>
              </w:rPr>
            </w:pPr>
          </w:p>
        </w:tc>
        <w:tc>
          <w:tcPr>
            <w:tcW w:w="992" w:type="dxa"/>
          </w:tcPr>
          <w:p w14:paraId="349C7F1B" w14:textId="77777777" w:rsidR="00A91FB2" w:rsidRPr="00C8573E" w:rsidRDefault="00A91FB2" w:rsidP="00A91FB2">
            <w:pPr>
              <w:jc w:val="right"/>
              <w:rPr>
                <w:rFonts w:ascii="Browallia New" w:hAnsi="Browallia New" w:cs="Browallia New"/>
                <w:sz w:val="20"/>
                <w:szCs w:val="20"/>
              </w:rPr>
            </w:pPr>
          </w:p>
        </w:tc>
        <w:tc>
          <w:tcPr>
            <w:tcW w:w="990" w:type="dxa"/>
          </w:tcPr>
          <w:p w14:paraId="72C50619"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0B87DE61" w14:textId="2A068ECD" w:rsidR="00A91FB2" w:rsidRPr="00C8573E" w:rsidRDefault="00A91FB2" w:rsidP="00A91FB2">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(8,114)</w:t>
            </w:r>
          </w:p>
        </w:tc>
        <w:tc>
          <w:tcPr>
            <w:tcW w:w="938" w:type="dxa"/>
          </w:tcPr>
          <w:p w14:paraId="766AD4ED" w14:textId="3EC41109" w:rsidR="00A91FB2" w:rsidRPr="00C8573E" w:rsidRDefault="00A91FB2" w:rsidP="00A91FB2">
            <w:pPr>
              <w:pBdr>
                <w:bottom w:val="single" w:sz="4" w:space="1" w:color="auto"/>
              </w:pBdr>
              <w:jc w:val="right"/>
              <w:rPr>
                <w:rFonts w:ascii="Browallia New" w:hAnsi="Browallia New" w:cs="Browallia New"/>
                <w:sz w:val="20"/>
                <w:szCs w:val="20"/>
              </w:rPr>
            </w:pPr>
            <w:r w:rsidRPr="00C8573E">
              <w:rPr>
                <w:rFonts w:ascii="Browallia New" w:hAnsi="Browallia New" w:cs="Browallia New"/>
                <w:sz w:val="20"/>
                <w:szCs w:val="20"/>
              </w:rPr>
              <w:t>(11,029)</w:t>
            </w:r>
          </w:p>
        </w:tc>
      </w:tr>
      <w:tr w:rsidR="007618DC" w:rsidRPr="00C8573E" w14:paraId="3EDD6FDB" w14:textId="02CE686E" w:rsidTr="00EA7E8B">
        <w:trPr>
          <w:trHeight w:val="20"/>
        </w:trPr>
        <w:tc>
          <w:tcPr>
            <w:tcW w:w="4111" w:type="dxa"/>
            <w:gridSpan w:val="2"/>
            <w:vAlign w:val="center"/>
          </w:tcPr>
          <w:p w14:paraId="300E8DD4" w14:textId="60752507" w:rsidR="007618DC" w:rsidRPr="00C8573E" w:rsidRDefault="007618DC" w:rsidP="00A91FB2">
            <w:pPr>
              <w:rPr>
                <w:rFonts w:ascii="Browallia New" w:hAnsi="Browallia New" w:cs="Browallia New"/>
                <w:sz w:val="20"/>
                <w:szCs w:val="20"/>
              </w:rPr>
            </w:pPr>
            <w:r w:rsidRPr="00C8573E">
              <w:rPr>
                <w:rFonts w:ascii="Browallia New" w:hAnsi="Browallia New" w:cs="Browallia New"/>
                <w:b/>
                <w:bCs/>
                <w:sz w:val="20"/>
                <w:szCs w:val="20"/>
                <w:cs/>
              </w:rPr>
              <w:t>ขาดทุนก่อนค่าใช้จ่ายภาษีเงินได้</w:t>
            </w:r>
          </w:p>
        </w:tc>
        <w:tc>
          <w:tcPr>
            <w:tcW w:w="992" w:type="dxa"/>
          </w:tcPr>
          <w:p w14:paraId="3963BBAF" w14:textId="77777777" w:rsidR="007618DC" w:rsidRPr="00C8573E" w:rsidRDefault="007618DC" w:rsidP="00A91FB2">
            <w:pPr>
              <w:jc w:val="right"/>
              <w:rPr>
                <w:rFonts w:ascii="Browallia New" w:hAnsi="Browallia New" w:cs="Browallia New"/>
                <w:sz w:val="20"/>
                <w:szCs w:val="20"/>
              </w:rPr>
            </w:pPr>
          </w:p>
        </w:tc>
        <w:tc>
          <w:tcPr>
            <w:tcW w:w="851" w:type="dxa"/>
          </w:tcPr>
          <w:p w14:paraId="4223EEDB" w14:textId="77777777" w:rsidR="007618DC" w:rsidRPr="00C8573E" w:rsidRDefault="007618DC" w:rsidP="00A91FB2">
            <w:pPr>
              <w:jc w:val="right"/>
              <w:rPr>
                <w:rFonts w:ascii="Browallia New" w:hAnsi="Browallia New" w:cs="Browallia New"/>
                <w:sz w:val="20"/>
                <w:szCs w:val="20"/>
              </w:rPr>
            </w:pPr>
          </w:p>
        </w:tc>
        <w:tc>
          <w:tcPr>
            <w:tcW w:w="850" w:type="dxa"/>
          </w:tcPr>
          <w:p w14:paraId="778F2FEE" w14:textId="77777777" w:rsidR="007618DC" w:rsidRPr="00C8573E" w:rsidRDefault="007618DC" w:rsidP="00A91FB2">
            <w:pPr>
              <w:jc w:val="right"/>
              <w:rPr>
                <w:rFonts w:ascii="Browallia New" w:hAnsi="Browallia New" w:cs="Browallia New"/>
                <w:sz w:val="20"/>
                <w:szCs w:val="20"/>
              </w:rPr>
            </w:pPr>
          </w:p>
        </w:tc>
        <w:tc>
          <w:tcPr>
            <w:tcW w:w="851" w:type="dxa"/>
          </w:tcPr>
          <w:p w14:paraId="2D4AF145" w14:textId="77777777" w:rsidR="007618DC" w:rsidRPr="00C8573E" w:rsidRDefault="007618DC" w:rsidP="00A91FB2">
            <w:pPr>
              <w:jc w:val="right"/>
              <w:rPr>
                <w:rFonts w:ascii="Browallia New" w:hAnsi="Browallia New" w:cs="Browallia New"/>
                <w:sz w:val="20"/>
                <w:szCs w:val="20"/>
              </w:rPr>
            </w:pPr>
          </w:p>
        </w:tc>
        <w:tc>
          <w:tcPr>
            <w:tcW w:w="1843" w:type="dxa"/>
            <w:gridSpan w:val="2"/>
          </w:tcPr>
          <w:p w14:paraId="4B2EBEA3" w14:textId="77777777" w:rsidR="007618DC" w:rsidRPr="00C8573E" w:rsidRDefault="007618DC" w:rsidP="00A91FB2">
            <w:pPr>
              <w:jc w:val="right"/>
              <w:rPr>
                <w:rFonts w:ascii="Browallia New" w:hAnsi="Browallia New" w:cs="Browallia New"/>
                <w:sz w:val="20"/>
                <w:szCs w:val="20"/>
              </w:rPr>
            </w:pPr>
          </w:p>
        </w:tc>
        <w:tc>
          <w:tcPr>
            <w:tcW w:w="1984" w:type="dxa"/>
            <w:gridSpan w:val="2"/>
          </w:tcPr>
          <w:p w14:paraId="4CF759EE" w14:textId="77777777" w:rsidR="007618DC" w:rsidRPr="00C8573E" w:rsidRDefault="007618DC" w:rsidP="00A91FB2">
            <w:pPr>
              <w:jc w:val="right"/>
              <w:rPr>
                <w:rFonts w:ascii="Browallia New" w:hAnsi="Browallia New" w:cs="Browallia New"/>
                <w:sz w:val="20"/>
                <w:szCs w:val="20"/>
              </w:rPr>
            </w:pPr>
          </w:p>
        </w:tc>
        <w:tc>
          <w:tcPr>
            <w:tcW w:w="990" w:type="dxa"/>
          </w:tcPr>
          <w:p w14:paraId="560221CB" w14:textId="5CFB2DCA" w:rsidR="007618DC" w:rsidRPr="00C8573E" w:rsidRDefault="007618DC" w:rsidP="00DC7593">
            <w:pPr>
              <w:jc w:val="right"/>
              <w:rPr>
                <w:rFonts w:ascii="Browallia New" w:eastAsia="MS Mincho" w:hAnsi="Browallia New" w:cs="Browallia New"/>
                <w:sz w:val="20"/>
                <w:szCs w:val="20"/>
              </w:rPr>
            </w:pPr>
          </w:p>
        </w:tc>
        <w:tc>
          <w:tcPr>
            <w:tcW w:w="1049" w:type="dxa"/>
            <w:vAlign w:val="center"/>
          </w:tcPr>
          <w:p w14:paraId="20377C49" w14:textId="1E25C3B6" w:rsidR="007618DC" w:rsidRPr="00C8573E" w:rsidRDefault="007618DC" w:rsidP="005A463C">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(27,980)</w:t>
            </w:r>
          </w:p>
        </w:tc>
        <w:tc>
          <w:tcPr>
            <w:tcW w:w="938" w:type="dxa"/>
          </w:tcPr>
          <w:p w14:paraId="0BA7C92D" w14:textId="545F0E60" w:rsidR="007618DC" w:rsidRPr="00C8573E" w:rsidRDefault="007618DC" w:rsidP="00DA0776">
            <w:pPr>
              <w:pBdr>
                <w:bottom w:val="single" w:sz="4"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(779)</w:t>
            </w:r>
          </w:p>
        </w:tc>
      </w:tr>
      <w:tr w:rsidR="007618DC" w:rsidRPr="00C8573E" w14:paraId="2219AE58" w14:textId="1475D9A9" w:rsidTr="00EA7E8B">
        <w:trPr>
          <w:trHeight w:val="20"/>
        </w:trPr>
        <w:tc>
          <w:tcPr>
            <w:tcW w:w="4111" w:type="dxa"/>
            <w:gridSpan w:val="2"/>
            <w:vAlign w:val="center"/>
          </w:tcPr>
          <w:p w14:paraId="5018FA5A" w14:textId="77777777" w:rsidR="007618DC" w:rsidRPr="00C8573E" w:rsidRDefault="007618DC" w:rsidP="00A91FB2">
            <w:pPr>
              <w:rPr>
                <w:rFonts w:ascii="Browallia New" w:hAnsi="Browallia New" w:cs="Browallia New"/>
                <w:sz w:val="20"/>
                <w:szCs w:val="20"/>
              </w:rPr>
            </w:pPr>
            <w:r w:rsidRPr="00C8573E">
              <w:rPr>
                <w:rFonts w:ascii="Browallia New" w:hAnsi="Browallia New" w:cs="Browallia New"/>
                <w:sz w:val="20"/>
                <w:szCs w:val="20"/>
                <w:cs/>
              </w:rPr>
              <w:t>ค่าใช้จ่ายภาษีเงินได้</w:t>
            </w:r>
          </w:p>
        </w:tc>
        <w:tc>
          <w:tcPr>
            <w:tcW w:w="992" w:type="dxa"/>
          </w:tcPr>
          <w:p w14:paraId="694927B5" w14:textId="77777777" w:rsidR="007618DC" w:rsidRPr="00C8573E" w:rsidRDefault="007618DC" w:rsidP="00A91FB2">
            <w:pPr>
              <w:jc w:val="right"/>
              <w:rPr>
                <w:rFonts w:ascii="Browallia New" w:hAnsi="Browallia New" w:cs="Browallia New"/>
                <w:sz w:val="20"/>
                <w:szCs w:val="20"/>
              </w:rPr>
            </w:pPr>
          </w:p>
        </w:tc>
        <w:tc>
          <w:tcPr>
            <w:tcW w:w="851" w:type="dxa"/>
          </w:tcPr>
          <w:p w14:paraId="368542DD" w14:textId="77777777" w:rsidR="007618DC" w:rsidRPr="00C8573E" w:rsidRDefault="007618DC" w:rsidP="00A91FB2">
            <w:pPr>
              <w:jc w:val="right"/>
              <w:rPr>
                <w:rFonts w:ascii="Browallia New" w:hAnsi="Browallia New" w:cs="Browallia New"/>
                <w:sz w:val="20"/>
                <w:szCs w:val="20"/>
              </w:rPr>
            </w:pPr>
          </w:p>
        </w:tc>
        <w:tc>
          <w:tcPr>
            <w:tcW w:w="850" w:type="dxa"/>
          </w:tcPr>
          <w:p w14:paraId="3162F8A5" w14:textId="77777777" w:rsidR="007618DC" w:rsidRPr="00C8573E" w:rsidRDefault="007618DC" w:rsidP="00A91FB2">
            <w:pPr>
              <w:jc w:val="right"/>
              <w:rPr>
                <w:rFonts w:ascii="Browallia New" w:hAnsi="Browallia New" w:cs="Browallia New"/>
                <w:sz w:val="20"/>
                <w:szCs w:val="20"/>
              </w:rPr>
            </w:pPr>
          </w:p>
        </w:tc>
        <w:tc>
          <w:tcPr>
            <w:tcW w:w="851" w:type="dxa"/>
          </w:tcPr>
          <w:p w14:paraId="096E03B7" w14:textId="77777777" w:rsidR="007618DC" w:rsidRPr="00C8573E" w:rsidRDefault="007618DC" w:rsidP="00A91FB2">
            <w:pPr>
              <w:jc w:val="right"/>
              <w:rPr>
                <w:rFonts w:ascii="Browallia New" w:hAnsi="Browallia New" w:cs="Browallia New"/>
                <w:sz w:val="20"/>
                <w:szCs w:val="20"/>
              </w:rPr>
            </w:pPr>
          </w:p>
        </w:tc>
        <w:tc>
          <w:tcPr>
            <w:tcW w:w="1843" w:type="dxa"/>
            <w:gridSpan w:val="2"/>
          </w:tcPr>
          <w:p w14:paraId="3CE99C0C" w14:textId="77777777" w:rsidR="007618DC" w:rsidRPr="00C8573E" w:rsidRDefault="007618DC" w:rsidP="00A91FB2">
            <w:pPr>
              <w:jc w:val="right"/>
              <w:rPr>
                <w:rFonts w:ascii="Browallia New" w:hAnsi="Browallia New" w:cs="Browallia New"/>
                <w:sz w:val="20"/>
                <w:szCs w:val="20"/>
              </w:rPr>
            </w:pPr>
          </w:p>
        </w:tc>
        <w:tc>
          <w:tcPr>
            <w:tcW w:w="1984" w:type="dxa"/>
            <w:gridSpan w:val="2"/>
          </w:tcPr>
          <w:p w14:paraId="499437DE" w14:textId="77777777" w:rsidR="007618DC" w:rsidRPr="00C8573E" w:rsidRDefault="007618DC" w:rsidP="00A91FB2">
            <w:pPr>
              <w:jc w:val="right"/>
              <w:rPr>
                <w:rFonts w:ascii="Browallia New" w:hAnsi="Browallia New" w:cs="Browallia New"/>
                <w:sz w:val="20"/>
                <w:szCs w:val="20"/>
              </w:rPr>
            </w:pPr>
          </w:p>
        </w:tc>
        <w:tc>
          <w:tcPr>
            <w:tcW w:w="990" w:type="dxa"/>
          </w:tcPr>
          <w:p w14:paraId="41343C15" w14:textId="77777777" w:rsidR="007618DC" w:rsidRPr="00C8573E" w:rsidRDefault="007618DC" w:rsidP="00DC7593">
            <w:pPr>
              <w:jc w:val="right"/>
              <w:rPr>
                <w:rFonts w:ascii="Browallia New" w:eastAsia="MS Mincho" w:hAnsi="Browallia New" w:cs="Browallia New"/>
                <w:sz w:val="20"/>
                <w:szCs w:val="20"/>
              </w:rPr>
            </w:pPr>
          </w:p>
        </w:tc>
        <w:tc>
          <w:tcPr>
            <w:tcW w:w="1049" w:type="dxa"/>
            <w:vAlign w:val="center"/>
          </w:tcPr>
          <w:p w14:paraId="0C46597E" w14:textId="2B187EF8" w:rsidR="007618DC" w:rsidRPr="00C8573E" w:rsidRDefault="007618DC" w:rsidP="00A91FB2">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(11,766)</w:t>
            </w:r>
          </w:p>
        </w:tc>
        <w:tc>
          <w:tcPr>
            <w:tcW w:w="938" w:type="dxa"/>
          </w:tcPr>
          <w:p w14:paraId="01E3FAD0" w14:textId="6FB1EFA5" w:rsidR="007618DC" w:rsidRPr="00C8573E" w:rsidRDefault="007618DC" w:rsidP="00A91FB2">
            <w:pPr>
              <w:pBdr>
                <w:bottom w:val="single" w:sz="4" w:space="1" w:color="auto"/>
              </w:pBdr>
              <w:jc w:val="right"/>
              <w:rPr>
                <w:rFonts w:ascii="Browallia New" w:hAnsi="Browallia New" w:cs="Browallia New"/>
                <w:sz w:val="20"/>
                <w:szCs w:val="20"/>
              </w:rPr>
            </w:pPr>
            <w:r>
              <w:rPr>
                <w:rFonts w:ascii="Browallia New" w:eastAsia="MS Mincho" w:hAnsi="Browallia New" w:cs="Browallia New"/>
                <w:sz w:val="20"/>
                <w:szCs w:val="20"/>
              </w:rPr>
              <w:t>(</w:t>
            </w:r>
            <w:r w:rsidRPr="00C8573E">
              <w:rPr>
                <w:rFonts w:ascii="Browallia New" w:eastAsia="MS Mincho" w:hAnsi="Browallia New" w:cs="Browallia New"/>
                <w:sz w:val="20"/>
                <w:szCs w:val="20"/>
              </w:rPr>
              <w:t>19,559</w:t>
            </w:r>
            <w:r>
              <w:rPr>
                <w:rFonts w:ascii="Browallia New" w:eastAsia="MS Mincho" w:hAnsi="Browallia New" w:cs="Browallia New"/>
                <w:sz w:val="20"/>
                <w:szCs w:val="20"/>
              </w:rPr>
              <w:t>)</w:t>
            </w:r>
          </w:p>
        </w:tc>
      </w:tr>
      <w:tr w:rsidR="00A91FB2" w:rsidRPr="00C8573E" w14:paraId="0B7C1C12" w14:textId="0DAD7E29" w:rsidTr="00EA7E8B">
        <w:trPr>
          <w:trHeight w:val="20"/>
        </w:trPr>
        <w:tc>
          <w:tcPr>
            <w:tcW w:w="4111" w:type="dxa"/>
            <w:gridSpan w:val="2"/>
            <w:vAlign w:val="center"/>
          </w:tcPr>
          <w:p w14:paraId="4E4222F6" w14:textId="472B0F9E" w:rsidR="00A91FB2" w:rsidRPr="00C8573E" w:rsidRDefault="00A91FB2" w:rsidP="00A91FB2">
            <w:pPr>
              <w:rPr>
                <w:rFonts w:ascii="Browallia New" w:hAnsi="Browallia New" w:cs="Browallia New"/>
                <w:sz w:val="20"/>
                <w:szCs w:val="20"/>
              </w:rPr>
            </w:pPr>
            <w:r w:rsidRPr="00C8573E">
              <w:rPr>
                <w:rFonts w:ascii="Browallia New" w:hAnsi="Browallia New" w:cs="Browallia New"/>
                <w:b/>
                <w:bCs/>
                <w:sz w:val="20"/>
                <w:szCs w:val="20"/>
                <w:cs/>
              </w:rPr>
              <w:t>ขาดทุนสำหรับงวด</w:t>
            </w:r>
          </w:p>
        </w:tc>
        <w:tc>
          <w:tcPr>
            <w:tcW w:w="992" w:type="dxa"/>
          </w:tcPr>
          <w:p w14:paraId="5A4422AA" w14:textId="77777777" w:rsidR="00A91FB2" w:rsidRPr="00C8573E" w:rsidRDefault="00A91FB2" w:rsidP="00A91FB2">
            <w:pPr>
              <w:jc w:val="right"/>
              <w:rPr>
                <w:rFonts w:ascii="Browallia New" w:hAnsi="Browallia New" w:cs="Browallia New"/>
                <w:sz w:val="20"/>
                <w:szCs w:val="20"/>
              </w:rPr>
            </w:pPr>
          </w:p>
        </w:tc>
        <w:tc>
          <w:tcPr>
            <w:tcW w:w="851" w:type="dxa"/>
          </w:tcPr>
          <w:p w14:paraId="02F2B1CC" w14:textId="77777777" w:rsidR="00A91FB2" w:rsidRPr="00C8573E" w:rsidRDefault="00A91FB2" w:rsidP="00A91FB2">
            <w:pPr>
              <w:jc w:val="right"/>
              <w:rPr>
                <w:rFonts w:ascii="Browallia New" w:hAnsi="Browallia New" w:cs="Browallia New"/>
                <w:sz w:val="20"/>
                <w:szCs w:val="20"/>
              </w:rPr>
            </w:pPr>
          </w:p>
        </w:tc>
        <w:tc>
          <w:tcPr>
            <w:tcW w:w="850" w:type="dxa"/>
          </w:tcPr>
          <w:p w14:paraId="339B9103" w14:textId="77777777" w:rsidR="00A91FB2" w:rsidRPr="00C8573E" w:rsidRDefault="00A91FB2" w:rsidP="00A91FB2">
            <w:pPr>
              <w:jc w:val="right"/>
              <w:rPr>
                <w:rFonts w:ascii="Browallia New" w:hAnsi="Browallia New" w:cs="Browallia New"/>
                <w:sz w:val="20"/>
                <w:szCs w:val="20"/>
              </w:rPr>
            </w:pPr>
          </w:p>
        </w:tc>
        <w:tc>
          <w:tcPr>
            <w:tcW w:w="851" w:type="dxa"/>
          </w:tcPr>
          <w:p w14:paraId="29B10AAA" w14:textId="77777777" w:rsidR="00A91FB2" w:rsidRPr="00C8573E" w:rsidRDefault="00A91FB2" w:rsidP="00A91FB2">
            <w:pPr>
              <w:jc w:val="right"/>
              <w:rPr>
                <w:rFonts w:ascii="Browallia New" w:hAnsi="Browallia New" w:cs="Browallia New"/>
                <w:sz w:val="20"/>
                <w:szCs w:val="20"/>
              </w:rPr>
            </w:pPr>
          </w:p>
        </w:tc>
        <w:tc>
          <w:tcPr>
            <w:tcW w:w="850" w:type="dxa"/>
          </w:tcPr>
          <w:p w14:paraId="5C2CD5E0" w14:textId="16B7F14E" w:rsidR="00A91FB2" w:rsidRPr="00C8573E" w:rsidRDefault="00A91FB2" w:rsidP="00A91FB2">
            <w:pPr>
              <w:jc w:val="right"/>
              <w:rPr>
                <w:rFonts w:ascii="Browallia New" w:hAnsi="Browallia New" w:cs="Browallia New"/>
                <w:sz w:val="20"/>
                <w:szCs w:val="20"/>
              </w:rPr>
            </w:pPr>
          </w:p>
        </w:tc>
        <w:tc>
          <w:tcPr>
            <w:tcW w:w="993" w:type="dxa"/>
          </w:tcPr>
          <w:p w14:paraId="7656C9F1" w14:textId="77777777" w:rsidR="00A91FB2" w:rsidRPr="00C8573E" w:rsidRDefault="00A91FB2" w:rsidP="00A91FB2">
            <w:pPr>
              <w:jc w:val="right"/>
              <w:rPr>
                <w:rFonts w:ascii="Browallia New" w:hAnsi="Browallia New" w:cs="Browallia New"/>
                <w:sz w:val="20"/>
                <w:szCs w:val="20"/>
              </w:rPr>
            </w:pPr>
          </w:p>
        </w:tc>
        <w:tc>
          <w:tcPr>
            <w:tcW w:w="992" w:type="dxa"/>
          </w:tcPr>
          <w:p w14:paraId="0E2AC202" w14:textId="77777777" w:rsidR="00A325A8" w:rsidRPr="00C8573E" w:rsidRDefault="00A325A8" w:rsidP="005A463C">
            <w:pPr>
              <w:jc w:val="right"/>
              <w:rPr>
                <w:rFonts w:ascii="Browallia New" w:hAnsi="Browallia New" w:cs="Browallia New"/>
                <w:sz w:val="20"/>
                <w:szCs w:val="20"/>
              </w:rPr>
            </w:pPr>
          </w:p>
        </w:tc>
        <w:tc>
          <w:tcPr>
            <w:tcW w:w="992" w:type="dxa"/>
          </w:tcPr>
          <w:p w14:paraId="7A8E2CA4" w14:textId="69DAE908" w:rsidR="00A91FB2" w:rsidRPr="00C8573E" w:rsidRDefault="00A91FB2" w:rsidP="00A91FB2">
            <w:pPr>
              <w:jc w:val="right"/>
              <w:rPr>
                <w:rFonts w:ascii="Browallia New" w:hAnsi="Browallia New" w:cs="Browallia New"/>
                <w:sz w:val="20"/>
                <w:szCs w:val="20"/>
              </w:rPr>
            </w:pPr>
          </w:p>
        </w:tc>
        <w:tc>
          <w:tcPr>
            <w:tcW w:w="990" w:type="dxa"/>
          </w:tcPr>
          <w:p w14:paraId="3B5386CA"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0E66CCED" w14:textId="63B689C1" w:rsidR="00A91FB2" w:rsidRPr="00C8573E" w:rsidRDefault="00A91FB2" w:rsidP="00A91FB2">
            <w:pPr>
              <w:pBdr>
                <w:bottom w:val="single" w:sz="12"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(39,</w:t>
            </w:r>
            <w:r w:rsidR="00A325A8">
              <w:rPr>
                <w:rFonts w:ascii="Browallia New" w:eastAsia="MS Mincho" w:hAnsi="Browallia New" w:cs="Browallia New"/>
                <w:sz w:val="20"/>
                <w:szCs w:val="20"/>
              </w:rPr>
              <w:t>74</w:t>
            </w:r>
            <w:r w:rsidR="00886539">
              <w:rPr>
                <w:rFonts w:ascii="Browallia New" w:eastAsia="MS Mincho" w:hAnsi="Browallia New" w:cs="Browallia New"/>
                <w:sz w:val="20"/>
                <w:szCs w:val="20"/>
              </w:rPr>
              <w:t>6</w:t>
            </w:r>
            <w:r>
              <w:rPr>
                <w:rFonts w:ascii="Browallia New" w:eastAsia="MS Mincho" w:hAnsi="Browallia New" w:cs="Browallia New"/>
                <w:sz w:val="20"/>
                <w:szCs w:val="20"/>
              </w:rPr>
              <w:t>)</w:t>
            </w:r>
          </w:p>
        </w:tc>
        <w:tc>
          <w:tcPr>
            <w:tcW w:w="938" w:type="dxa"/>
          </w:tcPr>
          <w:p w14:paraId="18D055E6" w14:textId="212309E9" w:rsidR="00A91FB2" w:rsidRPr="00C8573E" w:rsidRDefault="00A91FB2" w:rsidP="00A91FB2">
            <w:pPr>
              <w:pBdr>
                <w:bottom w:val="single" w:sz="12" w:space="1" w:color="auto"/>
              </w:pBdr>
              <w:jc w:val="right"/>
              <w:rPr>
                <w:rFonts w:ascii="Browallia New" w:hAnsi="Browallia New" w:cs="Browallia New"/>
                <w:sz w:val="20"/>
                <w:szCs w:val="20"/>
              </w:rPr>
            </w:pPr>
            <w:r w:rsidRPr="00C8573E">
              <w:rPr>
                <w:rFonts w:ascii="Browallia New" w:eastAsia="MS Mincho" w:hAnsi="Browallia New" w:cs="Browallia New"/>
                <w:sz w:val="20"/>
                <w:szCs w:val="20"/>
              </w:rPr>
              <w:t>(20,338)</w:t>
            </w:r>
          </w:p>
        </w:tc>
      </w:tr>
      <w:tr w:rsidR="00A91FB2" w:rsidRPr="00C8573E" w14:paraId="4B542267" w14:textId="3F24805A" w:rsidTr="00EA7E8B">
        <w:trPr>
          <w:trHeight w:val="20"/>
        </w:trPr>
        <w:tc>
          <w:tcPr>
            <w:tcW w:w="4111" w:type="dxa"/>
            <w:gridSpan w:val="2"/>
            <w:vAlign w:val="center"/>
          </w:tcPr>
          <w:p w14:paraId="334D84E7" w14:textId="77777777" w:rsidR="00A91FB2" w:rsidRPr="00C8573E" w:rsidRDefault="00A91FB2" w:rsidP="00A91FB2">
            <w:pPr>
              <w:rPr>
                <w:rFonts w:ascii="Browallia New" w:hAnsi="Browallia New" w:cs="Browallia New"/>
                <w:b/>
                <w:bCs/>
                <w:sz w:val="20"/>
                <w:szCs w:val="20"/>
                <w:cs/>
              </w:rPr>
            </w:pPr>
            <w:r w:rsidRPr="00C8573E">
              <w:rPr>
                <w:rFonts w:ascii="Browallia New" w:hAnsi="Browallia New" w:cs="Browallia New"/>
                <w:b/>
                <w:bCs/>
                <w:sz w:val="20"/>
                <w:szCs w:val="20"/>
                <w:cs/>
              </w:rPr>
              <w:t>สินทรัพย์รวม</w:t>
            </w:r>
          </w:p>
        </w:tc>
        <w:tc>
          <w:tcPr>
            <w:tcW w:w="992" w:type="dxa"/>
          </w:tcPr>
          <w:p w14:paraId="3FF06BC2" w14:textId="77777777" w:rsidR="00A91FB2" w:rsidRPr="00C8573E" w:rsidRDefault="00A91FB2" w:rsidP="00A91FB2">
            <w:pPr>
              <w:jc w:val="right"/>
              <w:rPr>
                <w:rFonts w:ascii="Browallia New" w:hAnsi="Browallia New" w:cs="Browallia New"/>
                <w:sz w:val="20"/>
                <w:szCs w:val="20"/>
              </w:rPr>
            </w:pPr>
          </w:p>
        </w:tc>
        <w:tc>
          <w:tcPr>
            <w:tcW w:w="851" w:type="dxa"/>
          </w:tcPr>
          <w:p w14:paraId="0562C327" w14:textId="77777777" w:rsidR="00A91FB2" w:rsidRPr="00C8573E" w:rsidRDefault="00A91FB2" w:rsidP="00A91FB2">
            <w:pPr>
              <w:jc w:val="right"/>
              <w:rPr>
                <w:rFonts w:ascii="Browallia New" w:hAnsi="Browallia New" w:cs="Browallia New"/>
                <w:sz w:val="20"/>
                <w:szCs w:val="20"/>
              </w:rPr>
            </w:pPr>
          </w:p>
        </w:tc>
        <w:tc>
          <w:tcPr>
            <w:tcW w:w="850" w:type="dxa"/>
          </w:tcPr>
          <w:p w14:paraId="38E56232" w14:textId="77777777" w:rsidR="00A91FB2" w:rsidRPr="00C8573E" w:rsidRDefault="00A91FB2" w:rsidP="00A91FB2">
            <w:pPr>
              <w:jc w:val="right"/>
              <w:rPr>
                <w:rFonts w:ascii="Browallia New" w:hAnsi="Browallia New" w:cs="Browallia New"/>
                <w:sz w:val="20"/>
                <w:szCs w:val="20"/>
              </w:rPr>
            </w:pPr>
          </w:p>
        </w:tc>
        <w:tc>
          <w:tcPr>
            <w:tcW w:w="851" w:type="dxa"/>
          </w:tcPr>
          <w:p w14:paraId="4B6ED6D0" w14:textId="77777777" w:rsidR="00A91FB2" w:rsidRPr="00C8573E" w:rsidRDefault="00A91FB2" w:rsidP="00A91FB2">
            <w:pPr>
              <w:jc w:val="right"/>
              <w:rPr>
                <w:rFonts w:ascii="Browallia New" w:hAnsi="Browallia New" w:cs="Browallia New"/>
                <w:sz w:val="20"/>
                <w:szCs w:val="20"/>
              </w:rPr>
            </w:pPr>
          </w:p>
        </w:tc>
        <w:tc>
          <w:tcPr>
            <w:tcW w:w="850" w:type="dxa"/>
          </w:tcPr>
          <w:p w14:paraId="457233FE" w14:textId="100C859F" w:rsidR="00A91FB2" w:rsidRPr="00C8573E" w:rsidRDefault="00A91FB2" w:rsidP="00A91FB2">
            <w:pPr>
              <w:jc w:val="right"/>
              <w:rPr>
                <w:rFonts w:ascii="Browallia New" w:hAnsi="Browallia New" w:cs="Browallia New"/>
                <w:sz w:val="20"/>
                <w:szCs w:val="20"/>
              </w:rPr>
            </w:pPr>
          </w:p>
        </w:tc>
        <w:tc>
          <w:tcPr>
            <w:tcW w:w="993" w:type="dxa"/>
          </w:tcPr>
          <w:p w14:paraId="18375615" w14:textId="77777777" w:rsidR="00A91FB2" w:rsidRPr="00C8573E" w:rsidRDefault="00A91FB2" w:rsidP="00A91FB2">
            <w:pPr>
              <w:jc w:val="right"/>
              <w:rPr>
                <w:rFonts w:ascii="Browallia New" w:hAnsi="Browallia New" w:cs="Browallia New"/>
                <w:sz w:val="20"/>
                <w:szCs w:val="20"/>
              </w:rPr>
            </w:pPr>
          </w:p>
        </w:tc>
        <w:tc>
          <w:tcPr>
            <w:tcW w:w="992" w:type="dxa"/>
          </w:tcPr>
          <w:p w14:paraId="047B2FB4" w14:textId="77777777" w:rsidR="00A325A8" w:rsidRPr="00C8573E" w:rsidRDefault="00A325A8" w:rsidP="005A463C">
            <w:pPr>
              <w:jc w:val="right"/>
              <w:rPr>
                <w:rFonts w:ascii="Browallia New" w:hAnsi="Browallia New" w:cs="Browallia New"/>
                <w:sz w:val="20"/>
                <w:szCs w:val="20"/>
              </w:rPr>
            </w:pPr>
          </w:p>
        </w:tc>
        <w:tc>
          <w:tcPr>
            <w:tcW w:w="992" w:type="dxa"/>
          </w:tcPr>
          <w:p w14:paraId="1DEE2F9C" w14:textId="25A34AD9" w:rsidR="00A91FB2" w:rsidRPr="00C8573E" w:rsidRDefault="00A91FB2" w:rsidP="00A91FB2">
            <w:pPr>
              <w:jc w:val="right"/>
              <w:rPr>
                <w:rFonts w:ascii="Browallia New" w:hAnsi="Browallia New" w:cs="Browallia New"/>
                <w:sz w:val="20"/>
                <w:szCs w:val="20"/>
              </w:rPr>
            </w:pPr>
          </w:p>
        </w:tc>
        <w:tc>
          <w:tcPr>
            <w:tcW w:w="990" w:type="dxa"/>
          </w:tcPr>
          <w:p w14:paraId="55A52E31"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3CE9E252" w14:textId="17A4724D" w:rsidR="00A91FB2" w:rsidRPr="00C8573E" w:rsidRDefault="00A91FB2" w:rsidP="00A91FB2">
            <w:pPr>
              <w:jc w:val="right"/>
              <w:rPr>
                <w:rFonts w:ascii="Browallia New" w:eastAsia="MS Mincho" w:hAnsi="Browallia New" w:cs="Browallia New"/>
                <w:sz w:val="20"/>
                <w:szCs w:val="20"/>
                <w:highlight w:val="yellow"/>
              </w:rPr>
            </w:pPr>
            <w:r w:rsidRPr="00227FE4">
              <w:rPr>
                <w:rFonts w:ascii="Browallia New" w:eastAsia="MS Mincho" w:hAnsi="Browallia New" w:cs="Browallia New"/>
                <w:sz w:val="20"/>
                <w:szCs w:val="20"/>
              </w:rPr>
              <w:t>1,2</w:t>
            </w:r>
            <w:r>
              <w:rPr>
                <w:rFonts w:ascii="Browallia New" w:eastAsia="MS Mincho" w:hAnsi="Browallia New" w:cs="Browallia New"/>
                <w:sz w:val="20"/>
                <w:szCs w:val="20"/>
              </w:rPr>
              <w:t>56,22</w:t>
            </w:r>
            <w:r w:rsidR="00A431E9">
              <w:rPr>
                <w:rFonts w:ascii="Browallia New" w:eastAsia="MS Mincho" w:hAnsi="Browallia New" w:cs="Browallia New"/>
                <w:sz w:val="20"/>
                <w:szCs w:val="20"/>
              </w:rPr>
              <w:t>2</w:t>
            </w:r>
          </w:p>
        </w:tc>
        <w:tc>
          <w:tcPr>
            <w:tcW w:w="938" w:type="dxa"/>
          </w:tcPr>
          <w:p w14:paraId="739C396E" w14:textId="3F472080" w:rsidR="00A91FB2" w:rsidRPr="00C8573E" w:rsidRDefault="00A91FB2" w:rsidP="00A91FB2">
            <w:pPr>
              <w:jc w:val="right"/>
              <w:rPr>
                <w:rFonts w:ascii="Browallia New" w:eastAsia="MS Mincho" w:hAnsi="Browallia New" w:cs="Browallia New"/>
                <w:sz w:val="20"/>
                <w:szCs w:val="20"/>
              </w:rPr>
            </w:pPr>
            <w:r w:rsidRPr="00C8573E">
              <w:rPr>
                <w:rFonts w:ascii="Browallia New" w:eastAsia="MS Mincho" w:hAnsi="Browallia New" w:cs="Browallia New"/>
                <w:sz w:val="20"/>
                <w:szCs w:val="20"/>
              </w:rPr>
              <w:t>2,045,296</w:t>
            </w:r>
          </w:p>
        </w:tc>
      </w:tr>
      <w:tr w:rsidR="00A91FB2" w:rsidRPr="00C8573E" w14:paraId="530FF666" w14:textId="4BDC25D6" w:rsidTr="00EA7E8B">
        <w:trPr>
          <w:trHeight w:val="20"/>
        </w:trPr>
        <w:tc>
          <w:tcPr>
            <w:tcW w:w="4111" w:type="dxa"/>
            <w:gridSpan w:val="2"/>
            <w:vAlign w:val="center"/>
          </w:tcPr>
          <w:p w14:paraId="75B8A38E" w14:textId="77777777" w:rsidR="00A91FB2" w:rsidRPr="00C8573E" w:rsidRDefault="00A91FB2" w:rsidP="00A91FB2">
            <w:pPr>
              <w:rPr>
                <w:rFonts w:ascii="Browallia New" w:hAnsi="Browallia New" w:cs="Browallia New"/>
                <w:b/>
                <w:bCs/>
                <w:sz w:val="20"/>
                <w:szCs w:val="20"/>
                <w:cs/>
              </w:rPr>
            </w:pPr>
            <w:r w:rsidRPr="00C8573E">
              <w:rPr>
                <w:rFonts w:ascii="Browallia New" w:hAnsi="Browallia New" w:cs="Browallia New"/>
                <w:b/>
                <w:bCs/>
                <w:sz w:val="20"/>
                <w:szCs w:val="20"/>
                <w:cs/>
              </w:rPr>
              <w:t>หนี้สินรวม</w:t>
            </w:r>
          </w:p>
        </w:tc>
        <w:tc>
          <w:tcPr>
            <w:tcW w:w="992" w:type="dxa"/>
          </w:tcPr>
          <w:p w14:paraId="47676C22" w14:textId="77777777" w:rsidR="00A91FB2" w:rsidRPr="00C8573E" w:rsidRDefault="00A91FB2" w:rsidP="00A91FB2">
            <w:pPr>
              <w:jc w:val="right"/>
              <w:rPr>
                <w:rFonts w:ascii="Browallia New" w:hAnsi="Browallia New" w:cs="Browallia New"/>
                <w:sz w:val="20"/>
                <w:szCs w:val="20"/>
              </w:rPr>
            </w:pPr>
          </w:p>
        </w:tc>
        <w:tc>
          <w:tcPr>
            <w:tcW w:w="851" w:type="dxa"/>
          </w:tcPr>
          <w:p w14:paraId="65AC1D68" w14:textId="77777777" w:rsidR="00A91FB2" w:rsidRPr="00C8573E" w:rsidRDefault="00A91FB2" w:rsidP="00A91FB2">
            <w:pPr>
              <w:jc w:val="right"/>
              <w:rPr>
                <w:rFonts w:ascii="Browallia New" w:hAnsi="Browallia New" w:cs="Browallia New"/>
                <w:sz w:val="20"/>
                <w:szCs w:val="20"/>
              </w:rPr>
            </w:pPr>
          </w:p>
        </w:tc>
        <w:tc>
          <w:tcPr>
            <w:tcW w:w="850" w:type="dxa"/>
          </w:tcPr>
          <w:p w14:paraId="16F0FC72" w14:textId="77777777" w:rsidR="00A91FB2" w:rsidRPr="00C8573E" w:rsidRDefault="00A91FB2" w:rsidP="00A91FB2">
            <w:pPr>
              <w:jc w:val="right"/>
              <w:rPr>
                <w:rFonts w:ascii="Browallia New" w:hAnsi="Browallia New" w:cs="Browallia New"/>
                <w:sz w:val="20"/>
                <w:szCs w:val="20"/>
              </w:rPr>
            </w:pPr>
          </w:p>
        </w:tc>
        <w:tc>
          <w:tcPr>
            <w:tcW w:w="851" w:type="dxa"/>
          </w:tcPr>
          <w:p w14:paraId="2F09273B" w14:textId="77777777" w:rsidR="00A91FB2" w:rsidRPr="00C8573E" w:rsidRDefault="00A91FB2" w:rsidP="00A91FB2">
            <w:pPr>
              <w:jc w:val="right"/>
              <w:rPr>
                <w:rFonts w:ascii="Browallia New" w:hAnsi="Browallia New" w:cs="Browallia New"/>
                <w:sz w:val="20"/>
                <w:szCs w:val="20"/>
              </w:rPr>
            </w:pPr>
          </w:p>
        </w:tc>
        <w:tc>
          <w:tcPr>
            <w:tcW w:w="850" w:type="dxa"/>
          </w:tcPr>
          <w:p w14:paraId="03932978" w14:textId="3FE42917" w:rsidR="00A91FB2" w:rsidRPr="00C8573E" w:rsidRDefault="00A91FB2" w:rsidP="00A91FB2">
            <w:pPr>
              <w:jc w:val="right"/>
              <w:rPr>
                <w:rFonts w:ascii="Browallia New" w:hAnsi="Browallia New" w:cs="Browallia New"/>
                <w:sz w:val="20"/>
                <w:szCs w:val="20"/>
              </w:rPr>
            </w:pPr>
          </w:p>
        </w:tc>
        <w:tc>
          <w:tcPr>
            <w:tcW w:w="993" w:type="dxa"/>
          </w:tcPr>
          <w:p w14:paraId="523D3D23" w14:textId="77777777" w:rsidR="00A91FB2" w:rsidRPr="00C8573E" w:rsidRDefault="00A91FB2" w:rsidP="00A91FB2">
            <w:pPr>
              <w:jc w:val="right"/>
              <w:rPr>
                <w:rFonts w:ascii="Browallia New" w:hAnsi="Browallia New" w:cs="Browallia New"/>
                <w:sz w:val="20"/>
                <w:szCs w:val="20"/>
              </w:rPr>
            </w:pPr>
          </w:p>
        </w:tc>
        <w:tc>
          <w:tcPr>
            <w:tcW w:w="992" w:type="dxa"/>
          </w:tcPr>
          <w:p w14:paraId="01570C04" w14:textId="77777777" w:rsidR="00A325A8" w:rsidRPr="00C8573E" w:rsidRDefault="00A325A8" w:rsidP="005A463C">
            <w:pPr>
              <w:jc w:val="right"/>
              <w:rPr>
                <w:rFonts w:ascii="Browallia New" w:hAnsi="Browallia New" w:cs="Browallia New"/>
                <w:sz w:val="20"/>
                <w:szCs w:val="20"/>
              </w:rPr>
            </w:pPr>
          </w:p>
        </w:tc>
        <w:tc>
          <w:tcPr>
            <w:tcW w:w="992" w:type="dxa"/>
          </w:tcPr>
          <w:p w14:paraId="125F490D" w14:textId="3F71870E" w:rsidR="00A91FB2" w:rsidRPr="00C8573E" w:rsidRDefault="00A91FB2" w:rsidP="00A91FB2">
            <w:pPr>
              <w:jc w:val="right"/>
              <w:rPr>
                <w:rFonts w:ascii="Browallia New" w:hAnsi="Browallia New" w:cs="Browallia New"/>
                <w:sz w:val="20"/>
                <w:szCs w:val="20"/>
              </w:rPr>
            </w:pPr>
          </w:p>
        </w:tc>
        <w:tc>
          <w:tcPr>
            <w:tcW w:w="990" w:type="dxa"/>
          </w:tcPr>
          <w:p w14:paraId="6C822953" w14:textId="77777777" w:rsidR="00A91FB2" w:rsidRPr="00C8573E" w:rsidRDefault="00A91FB2" w:rsidP="00A91FB2">
            <w:pPr>
              <w:jc w:val="right"/>
              <w:rPr>
                <w:rFonts w:ascii="Browallia New" w:hAnsi="Browallia New" w:cs="Browallia New"/>
                <w:sz w:val="20"/>
                <w:szCs w:val="20"/>
              </w:rPr>
            </w:pPr>
          </w:p>
        </w:tc>
        <w:tc>
          <w:tcPr>
            <w:tcW w:w="1049" w:type="dxa"/>
            <w:vAlign w:val="center"/>
          </w:tcPr>
          <w:p w14:paraId="5878386E" w14:textId="77DFB8F9" w:rsidR="00A91FB2" w:rsidRPr="00C8573E" w:rsidRDefault="00A91FB2" w:rsidP="00A91FB2">
            <w:pPr>
              <w:jc w:val="right"/>
              <w:rPr>
                <w:rFonts w:ascii="Browallia New" w:eastAsia="MS Mincho" w:hAnsi="Browallia New" w:cs="Browallia New"/>
                <w:sz w:val="20"/>
                <w:szCs w:val="20"/>
              </w:rPr>
            </w:pPr>
            <w:r>
              <w:rPr>
                <w:rFonts w:ascii="Browallia New" w:eastAsia="MS Mincho" w:hAnsi="Browallia New" w:cs="Browallia New"/>
                <w:sz w:val="20"/>
                <w:szCs w:val="20"/>
              </w:rPr>
              <w:t>555,728</w:t>
            </w:r>
          </w:p>
        </w:tc>
        <w:tc>
          <w:tcPr>
            <w:tcW w:w="938" w:type="dxa"/>
            <w:vAlign w:val="bottom"/>
          </w:tcPr>
          <w:p w14:paraId="1719C7BA" w14:textId="26B6B0CF" w:rsidR="00A91FB2" w:rsidRPr="00C8573E" w:rsidRDefault="00A91FB2" w:rsidP="00A91FB2">
            <w:pPr>
              <w:jc w:val="right"/>
              <w:rPr>
                <w:rFonts w:ascii="Browallia New" w:eastAsia="MS Mincho" w:hAnsi="Browallia New" w:cs="Browallia New"/>
                <w:sz w:val="20"/>
                <w:szCs w:val="20"/>
              </w:rPr>
            </w:pPr>
            <w:r w:rsidRPr="00C8573E">
              <w:rPr>
                <w:rFonts w:ascii="Browallia New" w:eastAsia="MS Mincho" w:hAnsi="Browallia New" w:cs="Browallia New"/>
                <w:sz w:val="20"/>
                <w:szCs w:val="20"/>
              </w:rPr>
              <w:t>805,142</w:t>
            </w:r>
          </w:p>
        </w:tc>
      </w:tr>
      <w:tr w:rsidR="00A91FB2" w:rsidRPr="00C8573E" w14:paraId="718D04DA" w14:textId="77777777" w:rsidTr="00EA7E8B">
        <w:trPr>
          <w:trHeight w:val="20"/>
        </w:trPr>
        <w:tc>
          <w:tcPr>
            <w:tcW w:w="4111" w:type="dxa"/>
            <w:gridSpan w:val="2"/>
            <w:vAlign w:val="center"/>
          </w:tcPr>
          <w:p w14:paraId="56CCA870" w14:textId="77777777" w:rsidR="00A91FB2" w:rsidRPr="00C8573E" w:rsidRDefault="00A91FB2" w:rsidP="00A91FB2">
            <w:pPr>
              <w:rPr>
                <w:rFonts w:ascii="Browallia New" w:hAnsi="Browallia New" w:cs="Browallia New"/>
                <w:b/>
                <w:bCs/>
                <w:sz w:val="20"/>
                <w:szCs w:val="20"/>
                <w:cs/>
              </w:rPr>
            </w:pPr>
          </w:p>
        </w:tc>
        <w:tc>
          <w:tcPr>
            <w:tcW w:w="992" w:type="dxa"/>
          </w:tcPr>
          <w:p w14:paraId="0466B864" w14:textId="77777777" w:rsidR="00A91FB2" w:rsidRPr="00C8573E" w:rsidRDefault="00A91FB2" w:rsidP="00A91FB2">
            <w:pPr>
              <w:jc w:val="right"/>
              <w:rPr>
                <w:rFonts w:ascii="Browallia New" w:hAnsi="Browallia New" w:cs="Browallia New"/>
                <w:sz w:val="20"/>
                <w:szCs w:val="20"/>
              </w:rPr>
            </w:pPr>
          </w:p>
        </w:tc>
        <w:tc>
          <w:tcPr>
            <w:tcW w:w="851" w:type="dxa"/>
          </w:tcPr>
          <w:p w14:paraId="73BC96C9" w14:textId="77777777" w:rsidR="00A91FB2" w:rsidRPr="00C8573E" w:rsidRDefault="00A91FB2" w:rsidP="00A91FB2">
            <w:pPr>
              <w:jc w:val="right"/>
              <w:rPr>
                <w:rFonts w:ascii="Browallia New" w:hAnsi="Browallia New" w:cs="Browallia New"/>
                <w:sz w:val="20"/>
                <w:szCs w:val="20"/>
              </w:rPr>
            </w:pPr>
          </w:p>
        </w:tc>
        <w:tc>
          <w:tcPr>
            <w:tcW w:w="850" w:type="dxa"/>
          </w:tcPr>
          <w:p w14:paraId="24F1A1A5" w14:textId="77777777" w:rsidR="00A91FB2" w:rsidRPr="00C8573E" w:rsidRDefault="00A91FB2" w:rsidP="00A91FB2">
            <w:pPr>
              <w:jc w:val="right"/>
              <w:rPr>
                <w:rFonts w:ascii="Browallia New" w:hAnsi="Browallia New" w:cs="Browallia New"/>
                <w:sz w:val="20"/>
                <w:szCs w:val="20"/>
              </w:rPr>
            </w:pPr>
          </w:p>
        </w:tc>
        <w:tc>
          <w:tcPr>
            <w:tcW w:w="851" w:type="dxa"/>
          </w:tcPr>
          <w:p w14:paraId="3750B284" w14:textId="77777777" w:rsidR="00A91FB2" w:rsidRPr="00C8573E" w:rsidRDefault="00A91FB2" w:rsidP="00A91FB2">
            <w:pPr>
              <w:jc w:val="right"/>
              <w:rPr>
                <w:rFonts w:ascii="Browallia New" w:hAnsi="Browallia New" w:cs="Browallia New"/>
                <w:sz w:val="20"/>
                <w:szCs w:val="20"/>
              </w:rPr>
            </w:pPr>
          </w:p>
        </w:tc>
        <w:tc>
          <w:tcPr>
            <w:tcW w:w="850" w:type="dxa"/>
          </w:tcPr>
          <w:p w14:paraId="3D3D4901" w14:textId="1D5A969C" w:rsidR="00A91FB2" w:rsidRPr="00C8573E" w:rsidRDefault="00A91FB2" w:rsidP="00A91FB2">
            <w:pPr>
              <w:jc w:val="right"/>
              <w:rPr>
                <w:rFonts w:ascii="Browallia New" w:hAnsi="Browallia New" w:cs="Browallia New"/>
                <w:sz w:val="20"/>
                <w:szCs w:val="20"/>
              </w:rPr>
            </w:pPr>
          </w:p>
        </w:tc>
        <w:tc>
          <w:tcPr>
            <w:tcW w:w="993" w:type="dxa"/>
          </w:tcPr>
          <w:p w14:paraId="0D633AEC" w14:textId="77777777" w:rsidR="00A91FB2" w:rsidRPr="00C8573E" w:rsidRDefault="00A91FB2" w:rsidP="00A91FB2">
            <w:pPr>
              <w:jc w:val="right"/>
              <w:rPr>
                <w:rFonts w:ascii="Browallia New" w:hAnsi="Browallia New" w:cs="Browallia New"/>
                <w:sz w:val="20"/>
                <w:szCs w:val="20"/>
              </w:rPr>
            </w:pPr>
          </w:p>
        </w:tc>
        <w:tc>
          <w:tcPr>
            <w:tcW w:w="992" w:type="dxa"/>
          </w:tcPr>
          <w:p w14:paraId="65BB6787" w14:textId="77777777" w:rsidR="00A325A8" w:rsidRPr="00C8573E" w:rsidRDefault="00A325A8" w:rsidP="005A463C">
            <w:pPr>
              <w:jc w:val="right"/>
              <w:rPr>
                <w:rFonts w:ascii="Browallia New" w:hAnsi="Browallia New" w:cs="Browallia New"/>
                <w:sz w:val="20"/>
                <w:szCs w:val="20"/>
              </w:rPr>
            </w:pPr>
          </w:p>
        </w:tc>
        <w:tc>
          <w:tcPr>
            <w:tcW w:w="992" w:type="dxa"/>
          </w:tcPr>
          <w:p w14:paraId="32D82576" w14:textId="6239FD68" w:rsidR="00A91FB2" w:rsidRPr="00C8573E" w:rsidRDefault="00A91FB2" w:rsidP="00A91FB2">
            <w:pPr>
              <w:jc w:val="right"/>
              <w:rPr>
                <w:rFonts w:ascii="Browallia New" w:hAnsi="Browallia New" w:cs="Browallia New"/>
                <w:sz w:val="20"/>
                <w:szCs w:val="20"/>
              </w:rPr>
            </w:pPr>
          </w:p>
        </w:tc>
        <w:tc>
          <w:tcPr>
            <w:tcW w:w="990" w:type="dxa"/>
          </w:tcPr>
          <w:p w14:paraId="2921DC69" w14:textId="77777777" w:rsidR="00A91FB2" w:rsidRPr="00C8573E" w:rsidRDefault="00A91FB2" w:rsidP="00A91FB2">
            <w:pPr>
              <w:jc w:val="right"/>
              <w:rPr>
                <w:rFonts w:ascii="Browallia New" w:hAnsi="Browallia New" w:cs="Browallia New"/>
                <w:sz w:val="20"/>
                <w:szCs w:val="20"/>
              </w:rPr>
            </w:pPr>
          </w:p>
        </w:tc>
        <w:tc>
          <w:tcPr>
            <w:tcW w:w="1049" w:type="dxa"/>
            <w:vAlign w:val="bottom"/>
          </w:tcPr>
          <w:p w14:paraId="131178FF" w14:textId="77777777" w:rsidR="00A91FB2" w:rsidRPr="00C8573E" w:rsidRDefault="00A91FB2" w:rsidP="00A91FB2">
            <w:pPr>
              <w:jc w:val="right"/>
              <w:rPr>
                <w:rFonts w:ascii="Browallia New" w:eastAsia="MS Mincho" w:hAnsi="Browallia New" w:cs="Browallia New"/>
                <w:sz w:val="20"/>
                <w:szCs w:val="20"/>
              </w:rPr>
            </w:pPr>
          </w:p>
        </w:tc>
        <w:tc>
          <w:tcPr>
            <w:tcW w:w="938" w:type="dxa"/>
            <w:vAlign w:val="bottom"/>
          </w:tcPr>
          <w:p w14:paraId="205B81BD" w14:textId="77777777" w:rsidR="00A91FB2" w:rsidRPr="00C8573E" w:rsidRDefault="00A91FB2" w:rsidP="00A91FB2">
            <w:pPr>
              <w:jc w:val="right"/>
              <w:rPr>
                <w:rFonts w:ascii="Browallia New" w:eastAsia="MS Mincho" w:hAnsi="Browallia New" w:cs="Browallia New"/>
                <w:sz w:val="20"/>
                <w:szCs w:val="20"/>
              </w:rPr>
            </w:pPr>
          </w:p>
        </w:tc>
      </w:tr>
      <w:tr w:rsidR="00A91FB2" w:rsidRPr="00C8573E" w14:paraId="19D1CF36" w14:textId="77777777" w:rsidTr="00EA7E8B">
        <w:trPr>
          <w:trHeight w:val="20"/>
        </w:trPr>
        <w:tc>
          <w:tcPr>
            <w:tcW w:w="4111" w:type="dxa"/>
            <w:gridSpan w:val="2"/>
            <w:vAlign w:val="center"/>
          </w:tcPr>
          <w:p w14:paraId="4F36C672" w14:textId="16EB43B2" w:rsidR="00A91FB2" w:rsidRPr="00C8573E" w:rsidRDefault="00A91FB2" w:rsidP="00A91FB2">
            <w:pPr>
              <w:rPr>
                <w:rFonts w:ascii="Browallia New" w:hAnsi="Browallia New" w:cs="Browallia New"/>
                <w:b/>
                <w:bCs/>
                <w:sz w:val="20"/>
                <w:szCs w:val="20"/>
                <w:cs/>
              </w:rPr>
            </w:pPr>
            <w:r w:rsidRPr="00C8573E">
              <w:rPr>
                <w:rFonts w:ascii="Browallia New" w:hAnsi="Browallia New" w:cs="Browallia New"/>
                <w:b/>
                <w:bCs/>
                <w:sz w:val="20"/>
                <w:szCs w:val="20"/>
                <w:cs/>
              </w:rPr>
              <w:t>รายได้แยกตามการรับรู้รายได้</w:t>
            </w:r>
          </w:p>
        </w:tc>
        <w:tc>
          <w:tcPr>
            <w:tcW w:w="992" w:type="dxa"/>
          </w:tcPr>
          <w:p w14:paraId="0367F456" w14:textId="77777777" w:rsidR="00A91FB2" w:rsidRPr="00C8573E" w:rsidRDefault="00A91FB2" w:rsidP="00A91FB2">
            <w:pPr>
              <w:jc w:val="right"/>
              <w:rPr>
                <w:rFonts w:ascii="Browallia New" w:hAnsi="Browallia New" w:cs="Browallia New"/>
                <w:sz w:val="20"/>
                <w:szCs w:val="20"/>
              </w:rPr>
            </w:pPr>
          </w:p>
        </w:tc>
        <w:tc>
          <w:tcPr>
            <w:tcW w:w="851" w:type="dxa"/>
          </w:tcPr>
          <w:p w14:paraId="46153074" w14:textId="77777777" w:rsidR="00A91FB2" w:rsidRPr="00C8573E" w:rsidRDefault="00A91FB2" w:rsidP="00A91FB2">
            <w:pPr>
              <w:jc w:val="right"/>
              <w:rPr>
                <w:rFonts w:ascii="Browallia New" w:hAnsi="Browallia New" w:cs="Browallia New"/>
                <w:sz w:val="20"/>
                <w:szCs w:val="20"/>
              </w:rPr>
            </w:pPr>
          </w:p>
        </w:tc>
        <w:tc>
          <w:tcPr>
            <w:tcW w:w="850" w:type="dxa"/>
          </w:tcPr>
          <w:p w14:paraId="35F0A83C" w14:textId="77777777" w:rsidR="00A91FB2" w:rsidRPr="00C8573E" w:rsidRDefault="00A91FB2" w:rsidP="00A91FB2">
            <w:pPr>
              <w:jc w:val="right"/>
              <w:rPr>
                <w:rFonts w:ascii="Browallia New" w:hAnsi="Browallia New" w:cs="Browallia New"/>
                <w:sz w:val="20"/>
                <w:szCs w:val="20"/>
              </w:rPr>
            </w:pPr>
          </w:p>
        </w:tc>
        <w:tc>
          <w:tcPr>
            <w:tcW w:w="851" w:type="dxa"/>
          </w:tcPr>
          <w:p w14:paraId="4B145921" w14:textId="77777777" w:rsidR="00A91FB2" w:rsidRPr="00C8573E" w:rsidRDefault="00A91FB2" w:rsidP="00A91FB2">
            <w:pPr>
              <w:jc w:val="right"/>
              <w:rPr>
                <w:rFonts w:ascii="Browallia New" w:hAnsi="Browallia New" w:cs="Browallia New"/>
                <w:sz w:val="20"/>
                <w:szCs w:val="20"/>
              </w:rPr>
            </w:pPr>
          </w:p>
        </w:tc>
        <w:tc>
          <w:tcPr>
            <w:tcW w:w="850" w:type="dxa"/>
          </w:tcPr>
          <w:p w14:paraId="2C0AB298" w14:textId="2B071DF0" w:rsidR="00A91FB2" w:rsidRPr="00C8573E" w:rsidRDefault="00A91FB2" w:rsidP="00A91FB2">
            <w:pPr>
              <w:jc w:val="right"/>
              <w:rPr>
                <w:rFonts w:ascii="Browallia New" w:hAnsi="Browallia New" w:cs="Browallia New"/>
                <w:sz w:val="20"/>
                <w:szCs w:val="20"/>
              </w:rPr>
            </w:pPr>
          </w:p>
        </w:tc>
        <w:tc>
          <w:tcPr>
            <w:tcW w:w="993" w:type="dxa"/>
          </w:tcPr>
          <w:p w14:paraId="0C48356B" w14:textId="77777777" w:rsidR="00A91FB2" w:rsidRPr="00C8573E" w:rsidRDefault="00A91FB2" w:rsidP="00A91FB2">
            <w:pPr>
              <w:jc w:val="right"/>
              <w:rPr>
                <w:rFonts w:ascii="Browallia New" w:hAnsi="Browallia New" w:cs="Browallia New"/>
                <w:sz w:val="20"/>
                <w:szCs w:val="20"/>
              </w:rPr>
            </w:pPr>
          </w:p>
        </w:tc>
        <w:tc>
          <w:tcPr>
            <w:tcW w:w="992" w:type="dxa"/>
          </w:tcPr>
          <w:p w14:paraId="06E2A038" w14:textId="77777777" w:rsidR="00A325A8" w:rsidRPr="00C8573E" w:rsidRDefault="00A325A8" w:rsidP="005A463C">
            <w:pPr>
              <w:jc w:val="right"/>
              <w:rPr>
                <w:rFonts w:ascii="Browallia New" w:hAnsi="Browallia New" w:cs="Browallia New"/>
                <w:sz w:val="20"/>
                <w:szCs w:val="20"/>
              </w:rPr>
            </w:pPr>
          </w:p>
        </w:tc>
        <w:tc>
          <w:tcPr>
            <w:tcW w:w="992" w:type="dxa"/>
          </w:tcPr>
          <w:p w14:paraId="49360570" w14:textId="1FD343F4" w:rsidR="00A91FB2" w:rsidRPr="00C8573E" w:rsidRDefault="00A91FB2" w:rsidP="00A91FB2">
            <w:pPr>
              <w:jc w:val="right"/>
              <w:rPr>
                <w:rFonts w:ascii="Browallia New" w:hAnsi="Browallia New" w:cs="Browallia New"/>
                <w:sz w:val="20"/>
                <w:szCs w:val="20"/>
              </w:rPr>
            </w:pPr>
          </w:p>
        </w:tc>
        <w:tc>
          <w:tcPr>
            <w:tcW w:w="990" w:type="dxa"/>
          </w:tcPr>
          <w:p w14:paraId="387B830A" w14:textId="77777777" w:rsidR="00A91FB2" w:rsidRPr="00C8573E" w:rsidRDefault="00A91FB2" w:rsidP="00A91FB2">
            <w:pPr>
              <w:jc w:val="right"/>
              <w:rPr>
                <w:rFonts w:ascii="Browallia New" w:hAnsi="Browallia New" w:cs="Browallia New"/>
                <w:sz w:val="20"/>
                <w:szCs w:val="20"/>
              </w:rPr>
            </w:pPr>
          </w:p>
        </w:tc>
        <w:tc>
          <w:tcPr>
            <w:tcW w:w="1049" w:type="dxa"/>
            <w:vAlign w:val="bottom"/>
          </w:tcPr>
          <w:p w14:paraId="755ED8F1" w14:textId="77777777" w:rsidR="00A91FB2" w:rsidRPr="00C8573E" w:rsidRDefault="00A91FB2" w:rsidP="00A91FB2">
            <w:pPr>
              <w:jc w:val="right"/>
              <w:rPr>
                <w:rFonts w:ascii="Browallia New" w:eastAsia="MS Mincho" w:hAnsi="Browallia New" w:cs="Browallia New"/>
                <w:sz w:val="20"/>
                <w:szCs w:val="20"/>
              </w:rPr>
            </w:pPr>
          </w:p>
        </w:tc>
        <w:tc>
          <w:tcPr>
            <w:tcW w:w="938" w:type="dxa"/>
            <w:vAlign w:val="bottom"/>
          </w:tcPr>
          <w:p w14:paraId="52B58C3D" w14:textId="77777777" w:rsidR="00A91FB2" w:rsidRPr="00C8573E" w:rsidRDefault="00A91FB2" w:rsidP="00A91FB2">
            <w:pPr>
              <w:jc w:val="right"/>
              <w:rPr>
                <w:rFonts w:ascii="Browallia New" w:eastAsia="MS Mincho" w:hAnsi="Browallia New" w:cs="Browallia New"/>
                <w:sz w:val="20"/>
                <w:szCs w:val="20"/>
              </w:rPr>
            </w:pPr>
          </w:p>
        </w:tc>
      </w:tr>
      <w:tr w:rsidR="00A91FB2" w:rsidRPr="00C8573E" w14:paraId="4522416D" w14:textId="77777777" w:rsidTr="00EA7E8B">
        <w:trPr>
          <w:trHeight w:val="20"/>
        </w:trPr>
        <w:tc>
          <w:tcPr>
            <w:tcW w:w="3119" w:type="dxa"/>
            <w:vAlign w:val="bottom"/>
          </w:tcPr>
          <w:p w14:paraId="3DC5A2FD" w14:textId="77777777" w:rsidR="00A91FB2" w:rsidRPr="00C8573E" w:rsidRDefault="00A91FB2" w:rsidP="00A91FB2">
            <w:pPr>
              <w:rPr>
                <w:rFonts w:ascii="Browallia New" w:hAnsi="Browallia New" w:cs="Browallia New"/>
                <w:b/>
                <w:bCs/>
                <w:sz w:val="20"/>
                <w:szCs w:val="20"/>
                <w:cs/>
              </w:rPr>
            </w:pPr>
            <w:r w:rsidRPr="00C8573E">
              <w:rPr>
                <w:rFonts w:ascii="Browallia New" w:hAnsi="Browallia New" w:cs="Browallia New"/>
                <w:sz w:val="20"/>
                <w:szCs w:val="20"/>
                <w:cs/>
              </w:rPr>
              <w:t>ณ เวลาใดเวลาหนึ่ง</w:t>
            </w:r>
          </w:p>
        </w:tc>
        <w:tc>
          <w:tcPr>
            <w:tcW w:w="992" w:type="dxa"/>
          </w:tcPr>
          <w:p w14:paraId="0A58A458" w14:textId="359FB5BF" w:rsidR="00A91FB2" w:rsidRPr="00C8573E" w:rsidRDefault="00A91FB2" w:rsidP="00A91FB2">
            <w:pPr>
              <w:jc w:val="right"/>
              <w:rPr>
                <w:rFonts w:ascii="Browallia New" w:hAnsi="Browallia New" w:cs="Browallia New"/>
                <w:sz w:val="20"/>
                <w:szCs w:val="20"/>
              </w:rPr>
            </w:pPr>
            <w:r>
              <w:rPr>
                <w:rFonts w:ascii="Browallia New" w:hAnsi="Browallia New" w:cs="Browallia New"/>
                <w:sz w:val="20"/>
                <w:szCs w:val="20"/>
              </w:rPr>
              <w:t>369,082</w:t>
            </w:r>
          </w:p>
        </w:tc>
        <w:tc>
          <w:tcPr>
            <w:tcW w:w="992" w:type="dxa"/>
          </w:tcPr>
          <w:p w14:paraId="05A58922" w14:textId="2EE35797"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455,724 </w:t>
            </w:r>
          </w:p>
        </w:tc>
        <w:tc>
          <w:tcPr>
            <w:tcW w:w="851" w:type="dxa"/>
          </w:tcPr>
          <w:p w14:paraId="3A8A8391" w14:textId="62A3FCD1" w:rsidR="00A91FB2" w:rsidRPr="00C8573E" w:rsidRDefault="00A91FB2" w:rsidP="00A91FB2">
            <w:pPr>
              <w:jc w:val="right"/>
              <w:rPr>
                <w:rFonts w:ascii="Browallia New" w:hAnsi="Browallia New" w:cs="Browallia New"/>
                <w:sz w:val="20"/>
                <w:szCs w:val="20"/>
              </w:rPr>
            </w:pPr>
            <w:r w:rsidRPr="00EA4FD0">
              <w:rPr>
                <w:rFonts w:ascii="Browallia New" w:hAnsi="Browallia New" w:cs="Browallia New"/>
                <w:sz w:val="20"/>
                <w:szCs w:val="20"/>
              </w:rPr>
              <w:t>3,067</w:t>
            </w:r>
          </w:p>
        </w:tc>
        <w:tc>
          <w:tcPr>
            <w:tcW w:w="850" w:type="dxa"/>
          </w:tcPr>
          <w:p w14:paraId="6EE61D93" w14:textId="132AABEF"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25,744 </w:t>
            </w:r>
          </w:p>
        </w:tc>
        <w:tc>
          <w:tcPr>
            <w:tcW w:w="851" w:type="dxa"/>
          </w:tcPr>
          <w:p w14:paraId="390086FC" w14:textId="182F7D14" w:rsidR="00A91FB2" w:rsidRDefault="00A91FB2" w:rsidP="00A91FB2">
            <w:pPr>
              <w:jc w:val="right"/>
              <w:rPr>
                <w:rFonts w:ascii="Browallia New" w:hAnsi="Browallia New" w:cs="Browallia New"/>
                <w:sz w:val="20"/>
                <w:szCs w:val="20"/>
              </w:rPr>
            </w:pPr>
            <w:r>
              <w:rPr>
                <w:rFonts w:ascii="Browallia New" w:hAnsi="Browallia New" w:cs="Browallia New"/>
                <w:sz w:val="20"/>
                <w:szCs w:val="20"/>
              </w:rPr>
              <w:t>1,</w:t>
            </w:r>
            <w:r w:rsidR="00C353FE">
              <w:rPr>
                <w:rFonts w:ascii="Browallia New" w:hAnsi="Browallia New" w:cs="Browallia New"/>
                <w:sz w:val="20"/>
                <w:szCs w:val="20"/>
              </w:rPr>
              <w:t>19</w:t>
            </w:r>
            <w:r w:rsidR="00AD2759">
              <w:rPr>
                <w:rFonts w:ascii="Browallia New" w:hAnsi="Browallia New" w:cs="Browallia New"/>
                <w:sz w:val="20"/>
                <w:szCs w:val="20"/>
              </w:rPr>
              <w:t>7</w:t>
            </w:r>
          </w:p>
        </w:tc>
        <w:tc>
          <w:tcPr>
            <w:tcW w:w="850" w:type="dxa"/>
          </w:tcPr>
          <w:p w14:paraId="53D47E49" w14:textId="30D337D0" w:rsidR="00A91FB2" w:rsidRPr="00C8573E" w:rsidRDefault="00A91FB2" w:rsidP="00A91FB2">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3" w:type="dxa"/>
          </w:tcPr>
          <w:p w14:paraId="0D0990AF" w14:textId="3393E83A" w:rsidR="00A91FB2" w:rsidRPr="00C8573E" w:rsidRDefault="00A91FB2" w:rsidP="00A91FB2">
            <w:pPr>
              <w:jc w:val="right"/>
              <w:rPr>
                <w:rFonts w:ascii="Browallia New" w:hAnsi="Browallia New" w:cs="Browallia New"/>
                <w:sz w:val="20"/>
                <w:szCs w:val="20"/>
              </w:rPr>
            </w:pPr>
            <w:r>
              <w:rPr>
                <w:rFonts w:ascii="Browallia New" w:hAnsi="Browallia New" w:cs="Browallia New"/>
                <w:sz w:val="20"/>
                <w:szCs w:val="20"/>
              </w:rPr>
              <w:t>373,</w:t>
            </w:r>
            <w:r w:rsidR="00C353FE">
              <w:rPr>
                <w:rFonts w:ascii="Browallia New" w:hAnsi="Browallia New" w:cs="Browallia New"/>
                <w:sz w:val="20"/>
                <w:szCs w:val="20"/>
              </w:rPr>
              <w:t>34</w:t>
            </w:r>
            <w:r w:rsidR="00AD2759">
              <w:rPr>
                <w:rFonts w:ascii="Browallia New" w:hAnsi="Browallia New" w:cs="Browallia New"/>
                <w:sz w:val="20"/>
                <w:szCs w:val="20"/>
              </w:rPr>
              <w:t>6</w:t>
            </w:r>
          </w:p>
        </w:tc>
        <w:tc>
          <w:tcPr>
            <w:tcW w:w="992" w:type="dxa"/>
          </w:tcPr>
          <w:p w14:paraId="43003BDA" w14:textId="1E0A935A"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481,468 </w:t>
            </w:r>
          </w:p>
        </w:tc>
        <w:tc>
          <w:tcPr>
            <w:tcW w:w="992" w:type="dxa"/>
          </w:tcPr>
          <w:p w14:paraId="7B04EF76" w14:textId="16C3A08A" w:rsidR="00A91FB2" w:rsidRPr="00C8573E" w:rsidRDefault="00A91FB2" w:rsidP="00A91FB2">
            <w:pPr>
              <w:jc w:val="right"/>
              <w:rPr>
                <w:rFonts w:ascii="Browallia New" w:hAnsi="Browallia New" w:cs="Browallia New"/>
                <w:sz w:val="20"/>
                <w:szCs w:val="20"/>
              </w:rPr>
            </w:pPr>
            <w:r w:rsidRPr="00C8573E">
              <w:rPr>
                <w:rFonts w:ascii="Browallia New" w:eastAsia="MS Mincho" w:hAnsi="Browallia New" w:cs="Browallia New"/>
                <w:sz w:val="20"/>
                <w:szCs w:val="20"/>
              </w:rPr>
              <w:t xml:space="preserve"> -   </w:t>
            </w:r>
          </w:p>
        </w:tc>
        <w:tc>
          <w:tcPr>
            <w:tcW w:w="990" w:type="dxa"/>
          </w:tcPr>
          <w:p w14:paraId="076376D6" w14:textId="4B9FB61B" w:rsidR="00A91FB2" w:rsidRPr="00C8573E" w:rsidRDefault="00A91FB2" w:rsidP="00A91FB2">
            <w:pPr>
              <w:jc w:val="right"/>
              <w:rPr>
                <w:rFonts w:ascii="Browallia New" w:hAnsi="Browallia New" w:cs="Browallia New"/>
                <w:sz w:val="20"/>
                <w:szCs w:val="20"/>
              </w:rPr>
            </w:pPr>
            <w:r w:rsidRPr="00124A6E">
              <w:rPr>
                <w:rFonts w:ascii="Browallia New" w:eastAsia="MS Mincho" w:hAnsi="Browallia New" w:cs="Browallia New"/>
                <w:sz w:val="20"/>
                <w:szCs w:val="20"/>
              </w:rPr>
              <w:t xml:space="preserve"> -   </w:t>
            </w:r>
          </w:p>
        </w:tc>
        <w:tc>
          <w:tcPr>
            <w:tcW w:w="1049" w:type="dxa"/>
          </w:tcPr>
          <w:p w14:paraId="0DD291B0" w14:textId="6E3E426F" w:rsidR="00A91FB2" w:rsidRPr="00C8573E" w:rsidRDefault="00A91FB2" w:rsidP="00A91FB2">
            <w:pPr>
              <w:jc w:val="right"/>
              <w:rPr>
                <w:rFonts w:ascii="Browallia New" w:eastAsia="MS Mincho" w:hAnsi="Browallia New" w:cs="Browallia New"/>
                <w:sz w:val="20"/>
                <w:szCs w:val="20"/>
              </w:rPr>
            </w:pPr>
            <w:r>
              <w:rPr>
                <w:rFonts w:ascii="Browallia New" w:hAnsi="Browallia New" w:cs="Browallia New"/>
                <w:sz w:val="20"/>
                <w:szCs w:val="20"/>
              </w:rPr>
              <w:t>373,</w:t>
            </w:r>
            <w:r w:rsidR="00C353FE">
              <w:rPr>
                <w:rFonts w:ascii="Browallia New" w:hAnsi="Browallia New" w:cs="Browallia New"/>
                <w:sz w:val="20"/>
                <w:szCs w:val="20"/>
              </w:rPr>
              <w:t>34</w:t>
            </w:r>
            <w:r w:rsidR="00AD2759">
              <w:rPr>
                <w:rFonts w:ascii="Browallia New" w:hAnsi="Browallia New" w:cs="Browallia New"/>
                <w:sz w:val="20"/>
                <w:szCs w:val="20"/>
              </w:rPr>
              <w:t>6</w:t>
            </w:r>
          </w:p>
        </w:tc>
        <w:tc>
          <w:tcPr>
            <w:tcW w:w="938" w:type="dxa"/>
          </w:tcPr>
          <w:p w14:paraId="622BCB47" w14:textId="5949E40B" w:rsidR="00A91FB2" w:rsidRPr="00C8573E" w:rsidRDefault="00A91FB2" w:rsidP="00A91FB2">
            <w:pPr>
              <w:jc w:val="right"/>
              <w:rPr>
                <w:rFonts w:ascii="Browallia New" w:eastAsia="MS Mincho" w:hAnsi="Browallia New" w:cs="Browallia New"/>
                <w:sz w:val="20"/>
                <w:szCs w:val="20"/>
              </w:rPr>
            </w:pPr>
            <w:r w:rsidRPr="00C8573E">
              <w:rPr>
                <w:rFonts w:ascii="Browallia New" w:eastAsia="MS Mincho" w:hAnsi="Browallia New" w:cs="Browallia New"/>
                <w:sz w:val="20"/>
                <w:szCs w:val="20"/>
              </w:rPr>
              <w:t xml:space="preserve"> 481,468 </w:t>
            </w:r>
          </w:p>
        </w:tc>
      </w:tr>
      <w:tr w:rsidR="00A91FB2" w:rsidRPr="00C8573E" w14:paraId="4BEAC1CD" w14:textId="77777777" w:rsidTr="00EA7E8B">
        <w:trPr>
          <w:trHeight w:val="20"/>
        </w:trPr>
        <w:tc>
          <w:tcPr>
            <w:tcW w:w="3119" w:type="dxa"/>
            <w:vAlign w:val="bottom"/>
          </w:tcPr>
          <w:p w14:paraId="673F85BD" w14:textId="77777777" w:rsidR="00A91FB2" w:rsidRPr="00C8573E" w:rsidRDefault="00A91FB2" w:rsidP="00A91FB2">
            <w:pPr>
              <w:rPr>
                <w:rFonts w:ascii="Browallia New" w:hAnsi="Browallia New" w:cs="Browallia New"/>
                <w:b/>
                <w:bCs/>
                <w:sz w:val="20"/>
                <w:szCs w:val="20"/>
                <w:cs/>
              </w:rPr>
            </w:pPr>
            <w:r w:rsidRPr="00C8573E">
              <w:rPr>
                <w:rFonts w:ascii="Browallia New" w:hAnsi="Browallia New" w:cs="Browallia New"/>
                <w:sz w:val="20"/>
                <w:szCs w:val="20"/>
                <w:cs/>
              </w:rPr>
              <w:t>ตลอดช่วงเวลาหนึ่ง</w:t>
            </w:r>
          </w:p>
        </w:tc>
        <w:tc>
          <w:tcPr>
            <w:tcW w:w="992" w:type="dxa"/>
          </w:tcPr>
          <w:p w14:paraId="2434BA63" w14:textId="4A176C85" w:rsidR="00A91FB2" w:rsidRPr="00C8573E" w:rsidRDefault="00A91FB2" w:rsidP="00A91FB2">
            <w:pPr>
              <w:jc w:val="right"/>
              <w:rPr>
                <w:rFonts w:ascii="Browallia New" w:hAnsi="Browallia New" w:cs="Browallia New"/>
                <w:sz w:val="20"/>
                <w:szCs w:val="20"/>
                <w:cs/>
              </w:rPr>
            </w:pPr>
            <w:r w:rsidRPr="00C173DA">
              <w:rPr>
                <w:rFonts w:ascii="Browallia New" w:eastAsia="MS Mincho" w:hAnsi="Browallia New" w:cs="Browallia New"/>
                <w:sz w:val="20"/>
                <w:szCs w:val="20"/>
              </w:rPr>
              <w:t xml:space="preserve">-   </w:t>
            </w:r>
          </w:p>
        </w:tc>
        <w:tc>
          <w:tcPr>
            <w:tcW w:w="992" w:type="dxa"/>
          </w:tcPr>
          <w:p w14:paraId="15DF3704" w14:textId="4D0F39D9" w:rsidR="00A91FB2" w:rsidRPr="00C8573E" w:rsidRDefault="00A91FB2" w:rsidP="00A91FB2">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   </w:t>
            </w:r>
          </w:p>
        </w:tc>
        <w:tc>
          <w:tcPr>
            <w:tcW w:w="851" w:type="dxa"/>
          </w:tcPr>
          <w:p w14:paraId="2F4E6022" w14:textId="7FAB0F8A" w:rsidR="00A91FB2" w:rsidRPr="00C8573E" w:rsidRDefault="00A91FB2" w:rsidP="00A91FB2">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850" w:type="dxa"/>
          </w:tcPr>
          <w:p w14:paraId="6CCABD5C" w14:textId="2F772E9D" w:rsidR="00A91FB2" w:rsidRPr="00C8573E" w:rsidRDefault="00A91FB2" w:rsidP="00A91FB2">
            <w:pPr>
              <w:jc w:val="right"/>
              <w:rPr>
                <w:rFonts w:ascii="Browallia New" w:hAnsi="Browallia New" w:cs="Browallia New"/>
                <w:sz w:val="20"/>
                <w:szCs w:val="20"/>
              </w:rPr>
            </w:pPr>
            <w:r w:rsidRPr="00FB1A98">
              <w:rPr>
                <w:rFonts w:ascii="Browallia New" w:eastAsia="MS Mincho" w:hAnsi="Browallia New" w:cs="Browallia New"/>
                <w:sz w:val="20"/>
                <w:szCs w:val="20"/>
              </w:rPr>
              <w:t xml:space="preserve"> -   </w:t>
            </w:r>
          </w:p>
        </w:tc>
        <w:tc>
          <w:tcPr>
            <w:tcW w:w="851" w:type="dxa"/>
          </w:tcPr>
          <w:p w14:paraId="52E18540" w14:textId="1CCD3BA6" w:rsidR="00A91FB2" w:rsidRPr="00C8573E" w:rsidRDefault="004641B5" w:rsidP="00A91FB2">
            <w:pPr>
              <w:jc w:val="right"/>
              <w:rPr>
                <w:rFonts w:ascii="Browallia New" w:hAnsi="Browallia New" w:cs="Browallia New"/>
                <w:sz w:val="20"/>
                <w:szCs w:val="20"/>
              </w:rPr>
            </w:pPr>
            <w:r>
              <w:rPr>
                <w:rFonts w:ascii="Browallia New" w:hAnsi="Browallia New" w:cs="Browallia New"/>
                <w:sz w:val="20"/>
                <w:szCs w:val="20"/>
              </w:rPr>
              <w:t>-</w:t>
            </w:r>
          </w:p>
        </w:tc>
        <w:tc>
          <w:tcPr>
            <w:tcW w:w="850" w:type="dxa"/>
          </w:tcPr>
          <w:p w14:paraId="1A815B8E" w14:textId="6080308B" w:rsidR="00A91FB2" w:rsidRPr="00C8573E" w:rsidRDefault="00A91FB2" w:rsidP="00A91FB2">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3" w:type="dxa"/>
          </w:tcPr>
          <w:p w14:paraId="38CF576D" w14:textId="4EAB7F39" w:rsidR="00A91FB2" w:rsidRPr="00C8573E" w:rsidRDefault="00A91FB2" w:rsidP="00A91FB2">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2" w:type="dxa"/>
          </w:tcPr>
          <w:p w14:paraId="0559C4BF" w14:textId="7DA09C0A" w:rsidR="00A91FB2" w:rsidRPr="00C8573E" w:rsidRDefault="00A91FB2" w:rsidP="00A91FB2">
            <w:pPr>
              <w:jc w:val="right"/>
              <w:rPr>
                <w:rFonts w:ascii="Browallia New" w:hAnsi="Browallia New" w:cs="Browallia New"/>
                <w:sz w:val="20"/>
                <w:szCs w:val="20"/>
              </w:rPr>
            </w:pPr>
            <w:r w:rsidRPr="00EF1E81">
              <w:rPr>
                <w:rFonts w:ascii="Browallia New" w:eastAsia="MS Mincho" w:hAnsi="Browallia New" w:cs="Browallia New"/>
                <w:sz w:val="20"/>
                <w:szCs w:val="20"/>
              </w:rPr>
              <w:t xml:space="preserve"> -   </w:t>
            </w:r>
          </w:p>
        </w:tc>
        <w:tc>
          <w:tcPr>
            <w:tcW w:w="992" w:type="dxa"/>
          </w:tcPr>
          <w:p w14:paraId="5FDD8630" w14:textId="243C8839" w:rsidR="00A91FB2" w:rsidRPr="00C8573E" w:rsidRDefault="00A91FB2" w:rsidP="00A91FB2">
            <w:pP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0" w:type="dxa"/>
          </w:tcPr>
          <w:p w14:paraId="5071BF1F" w14:textId="4919FDCE" w:rsidR="00A91FB2" w:rsidRPr="00C8573E" w:rsidRDefault="00A91FB2" w:rsidP="00A91FB2">
            <w:pPr>
              <w:jc w:val="right"/>
              <w:rPr>
                <w:rFonts w:ascii="Browallia New" w:hAnsi="Browallia New" w:cs="Browallia New"/>
                <w:sz w:val="20"/>
                <w:szCs w:val="20"/>
              </w:rPr>
            </w:pPr>
            <w:r w:rsidRPr="00124A6E">
              <w:rPr>
                <w:rFonts w:ascii="Browallia New" w:eastAsia="MS Mincho" w:hAnsi="Browallia New" w:cs="Browallia New"/>
                <w:sz w:val="20"/>
                <w:szCs w:val="20"/>
              </w:rPr>
              <w:t xml:space="preserve"> -   </w:t>
            </w:r>
          </w:p>
        </w:tc>
        <w:tc>
          <w:tcPr>
            <w:tcW w:w="1049" w:type="dxa"/>
          </w:tcPr>
          <w:p w14:paraId="36BDE061" w14:textId="4142B65E" w:rsidR="00A91FB2" w:rsidRPr="00C8573E" w:rsidRDefault="00A91FB2" w:rsidP="00A91FB2">
            <w:pPr>
              <w:jc w:val="right"/>
              <w:rPr>
                <w:rFonts w:ascii="Browallia New" w:eastAsia="MS Mincho" w:hAnsi="Browallia New" w:cs="Browallia New"/>
                <w:sz w:val="20"/>
                <w:szCs w:val="20"/>
              </w:rPr>
            </w:pPr>
            <w:r w:rsidRPr="00C173DA">
              <w:rPr>
                <w:rFonts w:ascii="Browallia New" w:eastAsia="MS Mincho" w:hAnsi="Browallia New" w:cs="Browallia New"/>
                <w:sz w:val="20"/>
                <w:szCs w:val="20"/>
              </w:rPr>
              <w:t xml:space="preserve">-   </w:t>
            </w:r>
          </w:p>
        </w:tc>
        <w:tc>
          <w:tcPr>
            <w:tcW w:w="938" w:type="dxa"/>
          </w:tcPr>
          <w:p w14:paraId="2D55B418" w14:textId="25EB1EC0" w:rsidR="00A91FB2" w:rsidRPr="00C8573E" w:rsidRDefault="00A91FB2" w:rsidP="00A91FB2">
            <w:pPr>
              <w:jc w:val="right"/>
              <w:rPr>
                <w:rFonts w:ascii="Browallia New" w:eastAsia="MS Mincho" w:hAnsi="Browallia New" w:cs="Browallia New"/>
                <w:sz w:val="20"/>
                <w:szCs w:val="20"/>
              </w:rPr>
            </w:pPr>
            <w:r w:rsidRPr="007F7992">
              <w:rPr>
                <w:rFonts w:ascii="Browallia New" w:eastAsia="MS Mincho" w:hAnsi="Browallia New" w:cs="Browallia New"/>
                <w:sz w:val="20"/>
                <w:szCs w:val="20"/>
              </w:rPr>
              <w:t xml:space="preserve"> -   </w:t>
            </w:r>
          </w:p>
        </w:tc>
      </w:tr>
      <w:tr w:rsidR="00A91FB2" w:rsidRPr="00C8573E" w14:paraId="79F9D85C" w14:textId="77777777" w:rsidTr="00EA7E8B">
        <w:trPr>
          <w:trHeight w:val="20"/>
        </w:trPr>
        <w:tc>
          <w:tcPr>
            <w:tcW w:w="3119" w:type="dxa"/>
            <w:vAlign w:val="bottom"/>
          </w:tcPr>
          <w:p w14:paraId="006AB54D" w14:textId="77777777" w:rsidR="00A91FB2" w:rsidRPr="00C8573E" w:rsidRDefault="00A91FB2" w:rsidP="00A91FB2">
            <w:pPr>
              <w:rPr>
                <w:rFonts w:ascii="Browallia New" w:hAnsi="Browallia New" w:cs="Browallia New"/>
                <w:b/>
                <w:bCs/>
                <w:sz w:val="20"/>
                <w:szCs w:val="20"/>
                <w:cs/>
              </w:rPr>
            </w:pPr>
            <w:r w:rsidRPr="00C8573E">
              <w:rPr>
                <w:rFonts w:ascii="Browallia New" w:hAnsi="Browallia New" w:cs="Browallia New"/>
                <w:sz w:val="20"/>
                <w:szCs w:val="20"/>
                <w:cs/>
              </w:rPr>
              <w:t>รวม</w:t>
            </w:r>
          </w:p>
        </w:tc>
        <w:tc>
          <w:tcPr>
            <w:tcW w:w="992" w:type="dxa"/>
          </w:tcPr>
          <w:p w14:paraId="5AA70ABA" w14:textId="11DF38E3"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cs/>
              </w:rPr>
            </w:pPr>
            <w:r w:rsidRPr="00C353FE">
              <w:rPr>
                <w:rFonts w:ascii="Browallia New" w:hAnsi="Browallia New" w:cs="Browallia New"/>
                <w:sz w:val="20"/>
                <w:szCs w:val="20"/>
              </w:rPr>
              <w:t>369,082</w:t>
            </w:r>
          </w:p>
        </w:tc>
        <w:tc>
          <w:tcPr>
            <w:tcW w:w="992" w:type="dxa"/>
          </w:tcPr>
          <w:p w14:paraId="5553563D" w14:textId="0727DFA4"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455,724 </w:t>
            </w:r>
          </w:p>
        </w:tc>
        <w:tc>
          <w:tcPr>
            <w:tcW w:w="851" w:type="dxa"/>
          </w:tcPr>
          <w:p w14:paraId="792045BD" w14:textId="1FBB43E9"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3,067</w:t>
            </w:r>
          </w:p>
        </w:tc>
        <w:tc>
          <w:tcPr>
            <w:tcW w:w="850" w:type="dxa"/>
          </w:tcPr>
          <w:p w14:paraId="66204CDC" w14:textId="39721CD5"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25,744 </w:t>
            </w:r>
          </w:p>
        </w:tc>
        <w:tc>
          <w:tcPr>
            <w:tcW w:w="851" w:type="dxa"/>
          </w:tcPr>
          <w:p w14:paraId="3C2EF539" w14:textId="168A1ACA" w:rsidR="00A91FB2" w:rsidRPr="00C353F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1,19</w:t>
            </w:r>
            <w:r w:rsidR="00D50FF8">
              <w:rPr>
                <w:rFonts w:ascii="Browallia New" w:hAnsi="Browallia New" w:cs="Browallia New"/>
                <w:sz w:val="20"/>
                <w:szCs w:val="20"/>
              </w:rPr>
              <w:t>7</w:t>
            </w:r>
          </w:p>
        </w:tc>
        <w:tc>
          <w:tcPr>
            <w:tcW w:w="850" w:type="dxa"/>
          </w:tcPr>
          <w:p w14:paraId="57EBB776" w14:textId="3210EEF2"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173DA">
              <w:rPr>
                <w:rFonts w:ascii="Browallia New" w:eastAsia="MS Mincho" w:hAnsi="Browallia New" w:cs="Browallia New"/>
                <w:sz w:val="20"/>
                <w:szCs w:val="20"/>
              </w:rPr>
              <w:t xml:space="preserve">-   </w:t>
            </w:r>
          </w:p>
        </w:tc>
        <w:tc>
          <w:tcPr>
            <w:tcW w:w="993" w:type="dxa"/>
          </w:tcPr>
          <w:p w14:paraId="00316EAA" w14:textId="3BD91BCD"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373,34</w:t>
            </w:r>
            <w:r w:rsidR="007A6A26">
              <w:rPr>
                <w:rFonts w:ascii="Browallia New" w:hAnsi="Browallia New" w:cs="Browallia New"/>
                <w:sz w:val="20"/>
                <w:szCs w:val="20"/>
              </w:rPr>
              <w:t>6</w:t>
            </w:r>
          </w:p>
        </w:tc>
        <w:tc>
          <w:tcPr>
            <w:tcW w:w="992" w:type="dxa"/>
          </w:tcPr>
          <w:p w14:paraId="036F21F7" w14:textId="29356727"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481,468 </w:t>
            </w:r>
          </w:p>
        </w:tc>
        <w:tc>
          <w:tcPr>
            <w:tcW w:w="992" w:type="dxa"/>
          </w:tcPr>
          <w:p w14:paraId="5976A8AB" w14:textId="00C3063C"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C353FE">
              <w:rPr>
                <w:rFonts w:ascii="Browallia New" w:hAnsi="Browallia New" w:cs="Browallia New"/>
                <w:sz w:val="20"/>
                <w:szCs w:val="20"/>
              </w:rPr>
              <w:t xml:space="preserve"> -   </w:t>
            </w:r>
          </w:p>
        </w:tc>
        <w:tc>
          <w:tcPr>
            <w:tcW w:w="990" w:type="dxa"/>
          </w:tcPr>
          <w:p w14:paraId="38318937" w14:textId="052A9311" w:rsidR="00A91FB2" w:rsidRPr="00C8573E" w:rsidRDefault="00A91FB2" w:rsidP="00A91FB2">
            <w:pPr>
              <w:pBdr>
                <w:top w:val="single" w:sz="4" w:space="1" w:color="auto"/>
                <w:bottom w:val="single" w:sz="12" w:space="1" w:color="auto"/>
              </w:pBdr>
              <w:jc w:val="right"/>
              <w:rPr>
                <w:rFonts w:ascii="Browallia New" w:hAnsi="Browallia New" w:cs="Browallia New"/>
                <w:sz w:val="20"/>
                <w:szCs w:val="20"/>
              </w:rPr>
            </w:pPr>
            <w:r w:rsidRPr="00124A6E">
              <w:rPr>
                <w:rFonts w:ascii="Browallia New" w:eastAsia="MS Mincho" w:hAnsi="Browallia New" w:cs="Browallia New"/>
                <w:sz w:val="20"/>
                <w:szCs w:val="20"/>
              </w:rPr>
              <w:t xml:space="preserve"> -   </w:t>
            </w:r>
          </w:p>
        </w:tc>
        <w:tc>
          <w:tcPr>
            <w:tcW w:w="1049" w:type="dxa"/>
          </w:tcPr>
          <w:p w14:paraId="5F69D58D" w14:textId="1D33C850" w:rsidR="00A91FB2" w:rsidRPr="00C8573E" w:rsidRDefault="00A91FB2" w:rsidP="00A91FB2">
            <w:pPr>
              <w:pBdr>
                <w:top w:val="single" w:sz="4" w:space="1" w:color="auto"/>
                <w:bottom w:val="single" w:sz="12" w:space="1" w:color="auto"/>
              </w:pBdr>
              <w:jc w:val="right"/>
              <w:rPr>
                <w:rFonts w:ascii="Browallia New" w:eastAsia="MS Mincho" w:hAnsi="Browallia New" w:cs="Browallia New"/>
                <w:sz w:val="20"/>
                <w:szCs w:val="20"/>
              </w:rPr>
            </w:pPr>
            <w:r w:rsidRPr="00C353FE">
              <w:rPr>
                <w:rFonts w:ascii="Browallia New" w:hAnsi="Browallia New" w:cs="Browallia New"/>
                <w:sz w:val="20"/>
                <w:szCs w:val="20"/>
              </w:rPr>
              <w:t>373,</w:t>
            </w:r>
            <w:r w:rsidR="00C353FE" w:rsidRPr="00C353FE">
              <w:rPr>
                <w:rFonts w:ascii="Browallia New" w:hAnsi="Browallia New" w:cs="Browallia New"/>
                <w:sz w:val="20"/>
                <w:szCs w:val="20"/>
              </w:rPr>
              <w:t>34</w:t>
            </w:r>
            <w:r w:rsidR="00AD2759">
              <w:rPr>
                <w:rFonts w:ascii="Browallia New" w:hAnsi="Browallia New" w:cs="Browallia New"/>
                <w:sz w:val="20"/>
                <w:szCs w:val="20"/>
              </w:rPr>
              <w:t>6</w:t>
            </w:r>
          </w:p>
        </w:tc>
        <w:tc>
          <w:tcPr>
            <w:tcW w:w="938" w:type="dxa"/>
          </w:tcPr>
          <w:p w14:paraId="7A326281" w14:textId="034D1D93" w:rsidR="00A91FB2" w:rsidRPr="00C8573E" w:rsidRDefault="00A91FB2" w:rsidP="00A91FB2">
            <w:pPr>
              <w:pBdr>
                <w:top w:val="single" w:sz="4" w:space="1" w:color="auto"/>
                <w:bottom w:val="single" w:sz="12" w:space="1" w:color="auto"/>
              </w:pBdr>
              <w:jc w:val="right"/>
              <w:rPr>
                <w:rFonts w:ascii="Browallia New" w:eastAsia="MS Mincho" w:hAnsi="Browallia New" w:cs="Browallia New"/>
                <w:sz w:val="20"/>
                <w:szCs w:val="20"/>
              </w:rPr>
            </w:pPr>
            <w:r w:rsidRPr="00C353FE">
              <w:rPr>
                <w:rFonts w:ascii="Browallia New" w:hAnsi="Browallia New" w:cs="Browallia New"/>
                <w:sz w:val="20"/>
                <w:szCs w:val="20"/>
              </w:rPr>
              <w:t xml:space="preserve"> 481,468 </w:t>
            </w:r>
          </w:p>
        </w:tc>
      </w:tr>
    </w:tbl>
    <w:p w14:paraId="44C21192" w14:textId="36FB99D5" w:rsidR="008E1F5A" w:rsidRPr="007E5657" w:rsidRDefault="008E1F5A"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8E1F5A" w:rsidRPr="007E5657" w:rsidSect="00CF5AAE">
          <w:headerReference w:type="default" r:id="rId17"/>
          <w:footerReference w:type="default" r:id="rId18"/>
          <w:pgSz w:w="16834" w:h="11909" w:orient="landscape" w:code="9"/>
          <w:pgMar w:top="1440" w:right="2268" w:bottom="1021" w:left="1281" w:header="811" w:footer="301" w:gutter="0"/>
          <w:cols w:space="720"/>
        </w:sectPr>
      </w:pPr>
    </w:p>
    <w:p w14:paraId="68E1ABAF" w14:textId="77777777" w:rsidR="00260EE6" w:rsidRPr="00F35AE3" w:rsidRDefault="00C04C36" w:rsidP="00C04C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F35AE3">
        <w:rPr>
          <w:rFonts w:ascii="Browallia New" w:eastAsia="Calibri" w:hAnsi="Browallia New" w:cs="Browallia New"/>
          <w:b/>
          <w:bCs/>
          <w:color w:val="000000" w:themeColor="text1"/>
          <w:sz w:val="28"/>
          <w:szCs w:val="28"/>
          <w:cs/>
          <w:lang w:val="en-ZA"/>
        </w:rPr>
        <w:lastRenderedPageBreak/>
        <w:t>ภาระผูกพันและหนี้สินที่อาจเกิดขึ้น</w:t>
      </w:r>
    </w:p>
    <w:p w14:paraId="51FE769B" w14:textId="77777777" w:rsidR="00260EE6" w:rsidRPr="007E5657" w:rsidRDefault="00260EE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DF5CF65" w14:textId="7319A8EC" w:rsidR="00184B19" w:rsidRP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184B19">
        <w:rPr>
          <w:rFonts w:ascii="Browallia New" w:eastAsia="Calibri" w:hAnsi="Browallia New" w:cs="Browallia New"/>
          <w:color w:val="000000" w:themeColor="text1"/>
          <w:sz w:val="28"/>
          <w:szCs w:val="28"/>
          <w:cs/>
          <w:lang w:val="en-ZA"/>
        </w:rPr>
        <w:t xml:space="preserve">ณ วันที่ </w:t>
      </w:r>
      <w:r w:rsidR="00E57BB7" w:rsidRPr="004A5833">
        <w:rPr>
          <w:rFonts w:ascii="Browallia New" w:eastAsia="Arial Unicode MS" w:hAnsi="Browallia New" w:cs="Browallia New"/>
          <w:sz w:val="28"/>
          <w:szCs w:val="28"/>
          <w:lang w:val="en-ZA"/>
        </w:rPr>
        <w:t>31</w:t>
      </w:r>
      <w:r w:rsidR="00E57BB7" w:rsidRPr="004A5833">
        <w:rPr>
          <w:rFonts w:ascii="Browallia New" w:eastAsia="Arial Unicode MS" w:hAnsi="Browallia New" w:cs="Browallia New" w:hint="cs"/>
          <w:sz w:val="28"/>
          <w:szCs w:val="28"/>
          <w:cs/>
          <w:lang w:val="en-ZA"/>
        </w:rPr>
        <w:t xml:space="preserve"> มีนาคม </w:t>
      </w:r>
      <w:r w:rsidR="00E57BB7">
        <w:rPr>
          <w:rFonts w:ascii="Browallia New" w:eastAsia="Arial Unicode MS" w:hAnsi="Browallia New" w:cs="Browallia New"/>
          <w:sz w:val="28"/>
          <w:szCs w:val="28"/>
          <w:lang w:val="en-ZA"/>
        </w:rPr>
        <w:t>2569</w:t>
      </w:r>
      <w:r w:rsidRPr="00341E67">
        <w:rPr>
          <w:rFonts w:ascii="Browallia New" w:hAnsi="Browallia New" w:cs="Browallia New"/>
          <w:sz w:val="28"/>
          <w:szCs w:val="28"/>
          <w:cs/>
        </w:rPr>
        <w:t xml:space="preserve"> กลุ่ม</w:t>
      </w:r>
      <w:r w:rsidRPr="00184B19">
        <w:rPr>
          <w:rFonts w:ascii="Browallia New" w:eastAsia="Calibri" w:hAnsi="Browallia New" w:cs="Browallia New"/>
          <w:color w:val="000000" w:themeColor="text1"/>
          <w:sz w:val="28"/>
          <w:szCs w:val="28"/>
          <w:cs/>
          <w:lang w:val="en-ZA"/>
        </w:rPr>
        <w:t>บริษัทมีภาระผูกพันที่</w:t>
      </w:r>
      <w:r w:rsidR="00A172E0">
        <w:rPr>
          <w:rFonts w:ascii="Browallia New" w:eastAsia="Calibri" w:hAnsi="Browallia New" w:cs="Browallia New" w:hint="cs"/>
          <w:color w:val="000000" w:themeColor="text1"/>
          <w:sz w:val="28"/>
          <w:szCs w:val="28"/>
          <w:cs/>
          <w:lang w:val="en-ZA"/>
        </w:rPr>
        <w:t>มีสาระสำคัญ</w:t>
      </w:r>
      <w:r w:rsidRPr="00184B19">
        <w:rPr>
          <w:rFonts w:ascii="Browallia New" w:eastAsia="Calibri" w:hAnsi="Browallia New" w:cs="Browallia New"/>
          <w:color w:val="000000" w:themeColor="text1"/>
          <w:sz w:val="28"/>
          <w:szCs w:val="28"/>
          <w:cs/>
          <w:lang w:val="en-ZA"/>
        </w:rPr>
        <w:t xml:space="preserve"> ดังต่อไปนี้</w:t>
      </w:r>
    </w:p>
    <w:p w14:paraId="64445EB9" w14:textId="77777777" w:rsid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192479A0" w14:textId="18CB5A8F" w:rsidR="00184B19" w:rsidRDefault="00260EE6" w:rsidP="0039397A">
      <w:pPr>
        <w:pStyle w:val="ListParagraph"/>
        <w:numPr>
          <w:ilvl w:val="0"/>
          <w:numId w:val="48"/>
        </w:numPr>
        <w:spacing w:line="240" w:lineRule="auto"/>
        <w:ind w:left="1008" w:hanging="574"/>
        <w:rPr>
          <w:rFonts w:ascii="Browallia New" w:hAnsi="Browallia New" w:cs="Browallia New"/>
          <w:color w:val="000000" w:themeColor="text1"/>
          <w:sz w:val="28"/>
        </w:rPr>
      </w:pPr>
      <w:r w:rsidRPr="00172B5B">
        <w:rPr>
          <w:rFonts w:ascii="Browallia New" w:hAnsi="Browallia New" w:cs="Browallia New"/>
          <w:color w:val="000000" w:themeColor="text1"/>
          <w:sz w:val="28"/>
          <w:cs/>
          <w:lang w:val="en-ZA"/>
        </w:rPr>
        <w:t>บริษัทย่อยมีภาระผูกพันจากการทำสัญญาซื้อสินค้า</w:t>
      </w:r>
      <w:r w:rsidR="00FD42D6">
        <w:rPr>
          <w:rFonts w:ascii="Browallia New" w:hAnsi="Browallia New" w:cs="Browallia New" w:hint="cs"/>
          <w:color w:val="000000" w:themeColor="text1"/>
          <w:sz w:val="28"/>
          <w:cs/>
          <w:lang w:val="en-ZA"/>
        </w:rPr>
        <w:t>และสัญญา</w:t>
      </w:r>
      <w:r w:rsidR="0039397A">
        <w:rPr>
          <w:rFonts w:ascii="Browallia New" w:hAnsi="Browallia New" w:cs="Browallia New" w:hint="cs"/>
          <w:color w:val="000000" w:themeColor="text1"/>
          <w:sz w:val="28"/>
          <w:cs/>
          <w:lang w:val="en-ZA"/>
        </w:rPr>
        <w:t>ที่ปรึกษาทางการตลาด</w:t>
      </w:r>
      <w:r w:rsidRPr="00172B5B">
        <w:rPr>
          <w:rFonts w:ascii="Browallia New" w:hAnsi="Browallia New" w:cs="Browallia New"/>
          <w:color w:val="000000" w:themeColor="text1"/>
          <w:sz w:val="28"/>
          <w:cs/>
          <w:lang w:val="en-ZA"/>
        </w:rPr>
        <w:t>กับบริษัทในประเทศ</w:t>
      </w:r>
      <w:r w:rsidR="00271656">
        <w:rPr>
          <w:rFonts w:ascii="Browallia New" w:hAnsi="Browallia New" w:cs="Browallia New"/>
          <w:color w:val="000000" w:themeColor="text1"/>
          <w:sz w:val="28"/>
          <w:lang w:val="en-ZA"/>
        </w:rPr>
        <w:br/>
      </w:r>
      <w:r w:rsidRPr="00172B5B">
        <w:rPr>
          <w:rFonts w:ascii="Browallia New" w:hAnsi="Browallia New" w:cs="Browallia New"/>
          <w:color w:val="000000" w:themeColor="text1"/>
          <w:sz w:val="28"/>
          <w:cs/>
          <w:lang w:val="en-ZA"/>
        </w:rPr>
        <w:t>แห่งหนึ่งมีระยะเวลาสัญญา</w:t>
      </w:r>
      <w:r w:rsidRPr="00172B5B">
        <w:rPr>
          <w:rFonts w:ascii="Browallia New" w:hAnsi="Browallia New" w:cs="Browallia New"/>
          <w:sz w:val="28"/>
          <w:cs/>
        </w:rPr>
        <w:t xml:space="preserve">ประมาณ </w:t>
      </w:r>
      <w:r w:rsidR="00172B5B">
        <w:rPr>
          <w:rFonts w:ascii="Browallia New" w:hAnsi="Browallia New" w:cs="Browallia New"/>
          <w:sz w:val="28"/>
        </w:rPr>
        <w:t>2</w:t>
      </w:r>
      <w:r w:rsidRPr="00172B5B">
        <w:rPr>
          <w:rFonts w:ascii="Browallia New" w:hAnsi="Browallia New" w:cs="Browallia New"/>
          <w:sz w:val="28"/>
          <w:cs/>
        </w:rPr>
        <w:t xml:space="preserve"> ปี </w:t>
      </w:r>
      <w:r w:rsidR="00172B5B">
        <w:rPr>
          <w:rFonts w:ascii="Browallia New" w:hAnsi="Browallia New" w:cs="Browallia New"/>
          <w:sz w:val="28"/>
        </w:rPr>
        <w:t>6</w:t>
      </w:r>
      <w:r w:rsidR="006121E2" w:rsidRPr="00172B5B">
        <w:rPr>
          <w:rFonts w:ascii="Browallia New" w:hAnsi="Browallia New" w:cs="Browallia New"/>
          <w:sz w:val="28"/>
          <w:cs/>
        </w:rPr>
        <w:t xml:space="preserve"> </w:t>
      </w:r>
      <w:r w:rsidR="006121E2" w:rsidRPr="00172B5B">
        <w:rPr>
          <w:rFonts w:ascii="Browallia New" w:hAnsi="Browallia New" w:cs="Browallia New" w:hint="cs"/>
          <w:sz w:val="28"/>
          <w:cs/>
        </w:rPr>
        <w:t>เดือน</w:t>
      </w:r>
      <w:r w:rsidRPr="00172B5B">
        <w:rPr>
          <w:rFonts w:ascii="Browallia New" w:hAnsi="Browallia New" w:cs="Browallia New"/>
          <w:color w:val="000000" w:themeColor="text1"/>
          <w:sz w:val="28"/>
          <w:cs/>
          <w:lang w:val="en-ZA"/>
        </w:rPr>
        <w:t xml:space="preserve"> </w:t>
      </w:r>
      <w:r w:rsidR="0039397A">
        <w:rPr>
          <w:rFonts w:ascii="Browallia New" w:hAnsi="Browallia New" w:cs="Browallia New" w:hint="cs"/>
          <w:color w:val="000000" w:themeColor="text1"/>
          <w:sz w:val="28"/>
          <w:cs/>
          <w:lang w:val="en-ZA"/>
        </w:rPr>
        <w:t xml:space="preserve">จำนวน </w:t>
      </w:r>
      <w:r w:rsidR="0039397A">
        <w:rPr>
          <w:rFonts w:ascii="Browallia New" w:hAnsi="Browallia New" w:cs="Browallia New"/>
          <w:color w:val="000000" w:themeColor="text1"/>
          <w:sz w:val="28"/>
        </w:rPr>
        <w:t xml:space="preserve">4 </w:t>
      </w:r>
      <w:r w:rsidR="0039397A">
        <w:rPr>
          <w:rFonts w:ascii="Browallia New" w:hAnsi="Browallia New" w:cs="Browallia New" w:hint="cs"/>
          <w:color w:val="000000" w:themeColor="text1"/>
          <w:sz w:val="28"/>
          <w:cs/>
        </w:rPr>
        <w:t>สัญญา</w:t>
      </w:r>
    </w:p>
    <w:p w14:paraId="1EC6C9FE" w14:textId="77777777" w:rsidR="00E5346B" w:rsidRDefault="00E5346B" w:rsidP="00E5346B">
      <w:pPr>
        <w:pStyle w:val="ListParagraph"/>
        <w:spacing w:line="240" w:lineRule="auto"/>
        <w:ind w:left="1008"/>
        <w:rPr>
          <w:rFonts w:ascii="Browallia New" w:hAnsi="Browallia New" w:cs="Browallia New"/>
          <w:color w:val="000000" w:themeColor="text1"/>
          <w:sz w:val="28"/>
        </w:rPr>
      </w:pPr>
    </w:p>
    <w:p w14:paraId="582FF4A2" w14:textId="6DD96A88" w:rsidR="00E5346B" w:rsidRPr="000944F9" w:rsidRDefault="00E5346B" w:rsidP="0039397A">
      <w:pPr>
        <w:pStyle w:val="ListParagraph"/>
        <w:numPr>
          <w:ilvl w:val="0"/>
          <w:numId w:val="48"/>
        </w:numPr>
        <w:spacing w:line="240" w:lineRule="auto"/>
        <w:ind w:left="1008" w:hanging="574"/>
        <w:rPr>
          <w:rFonts w:ascii="Browallia New" w:hAnsi="Browallia New" w:cs="Browallia New"/>
          <w:color w:val="000000" w:themeColor="text1"/>
          <w:sz w:val="28"/>
        </w:rPr>
      </w:pPr>
      <w:r w:rsidRPr="00172B5B">
        <w:rPr>
          <w:rFonts w:ascii="Browallia New" w:hAnsi="Browallia New" w:cs="Browallia New"/>
          <w:color w:val="000000" w:themeColor="text1"/>
          <w:sz w:val="28"/>
          <w:cs/>
          <w:lang w:val="en-ZA"/>
        </w:rPr>
        <w:t>บริษัทย่อย</w:t>
      </w:r>
      <w:r w:rsidRPr="00E5346B">
        <w:rPr>
          <w:rFonts w:ascii="Browallia New" w:hAnsi="Browallia New" w:cs="Browallia New"/>
          <w:color w:val="000000" w:themeColor="text1"/>
          <w:sz w:val="28"/>
          <w:cs/>
        </w:rPr>
        <w:t xml:space="preserve">มีภาระผูกพันตามสัญญาออกแบบและก่อสร้าง เป็นจำนวนเงิน </w:t>
      </w:r>
      <w:r>
        <w:rPr>
          <w:rFonts w:ascii="Browallia New" w:hAnsi="Browallia New" w:cs="Browallia New"/>
          <w:color w:val="000000" w:themeColor="text1"/>
          <w:sz w:val="28"/>
        </w:rPr>
        <w:t>12.45</w:t>
      </w:r>
      <w:r w:rsidRPr="00E5346B">
        <w:rPr>
          <w:rFonts w:ascii="Browallia New" w:hAnsi="Browallia New" w:cs="Browallia New"/>
          <w:color w:val="000000" w:themeColor="text1"/>
          <w:sz w:val="28"/>
          <w:cs/>
        </w:rPr>
        <w:t xml:space="preserve"> ล้านบาท</w:t>
      </w:r>
    </w:p>
    <w:p w14:paraId="12509E9B" w14:textId="77777777" w:rsidR="000944F9" w:rsidRPr="000944F9" w:rsidRDefault="000944F9" w:rsidP="000944F9">
      <w:pPr>
        <w:pStyle w:val="ListParagraph"/>
        <w:spacing w:line="240" w:lineRule="auto"/>
        <w:ind w:left="1008"/>
        <w:jc w:val="thaiDistribute"/>
        <w:rPr>
          <w:rFonts w:ascii="Browallia New" w:hAnsi="Browallia New" w:cs="Browallia New"/>
          <w:color w:val="000000" w:themeColor="text1"/>
          <w:sz w:val="28"/>
        </w:rPr>
      </w:pPr>
    </w:p>
    <w:p w14:paraId="4D628D2F" w14:textId="3660782C" w:rsidR="00184B19" w:rsidRDefault="00975680" w:rsidP="00191A9C">
      <w:pPr>
        <w:pStyle w:val="ListParagraph"/>
        <w:numPr>
          <w:ilvl w:val="0"/>
          <w:numId w:val="48"/>
        </w:numPr>
        <w:spacing w:line="240" w:lineRule="auto"/>
        <w:ind w:left="1008" w:hanging="574"/>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กลุ่ม</w:t>
      </w:r>
      <w:r w:rsidR="00CB5485">
        <w:rPr>
          <w:rFonts w:ascii="Browallia New" w:hAnsi="Browallia New" w:cs="Browallia New" w:hint="cs"/>
          <w:color w:val="000000" w:themeColor="text1"/>
          <w:sz w:val="28"/>
          <w:cs/>
        </w:rPr>
        <w:t>บริษัท</w:t>
      </w:r>
      <w:r w:rsidR="00E97659">
        <w:rPr>
          <w:rFonts w:ascii="Browallia New" w:hAnsi="Browallia New" w:cs="Browallia New" w:hint="cs"/>
          <w:color w:val="000000" w:themeColor="text1"/>
          <w:sz w:val="28"/>
          <w:cs/>
        </w:rPr>
        <w:t>มี</w:t>
      </w:r>
      <w:r w:rsidR="00A13927" w:rsidRPr="009E5B1C">
        <w:rPr>
          <w:rFonts w:ascii="Browallia New" w:hAnsi="Browallia New" w:cs="Browallia New"/>
          <w:color w:val="000000" w:themeColor="text1"/>
          <w:sz w:val="28"/>
          <w:cs/>
        </w:rPr>
        <w:t>ภาระผูกพันเกี่ยวกับสัญญา</w:t>
      </w:r>
      <w:r w:rsidR="009E5B1C" w:rsidRPr="009E5B1C">
        <w:rPr>
          <w:rFonts w:ascii="Browallia New" w:hAnsi="Browallia New" w:cs="Browallia New" w:hint="cs"/>
          <w:color w:val="000000" w:themeColor="text1"/>
          <w:sz w:val="28"/>
          <w:cs/>
        </w:rPr>
        <w:t>ค่า</w:t>
      </w:r>
      <w:r w:rsidR="0039397A">
        <w:rPr>
          <w:rFonts w:ascii="Browallia New" w:hAnsi="Browallia New" w:cs="Browallia New" w:hint="cs"/>
          <w:color w:val="000000" w:themeColor="text1"/>
          <w:sz w:val="28"/>
          <w:cs/>
        </w:rPr>
        <w:t>เช่า</w:t>
      </w:r>
      <w:r w:rsidR="00A13927" w:rsidRPr="009E5B1C">
        <w:rPr>
          <w:rFonts w:ascii="Browallia New" w:hAnsi="Browallia New" w:cs="Browallia New"/>
          <w:color w:val="000000" w:themeColor="text1"/>
          <w:sz w:val="28"/>
          <w:cs/>
        </w:rPr>
        <w:t>และ</w:t>
      </w:r>
      <w:r w:rsidR="004540E0">
        <w:rPr>
          <w:rFonts w:ascii="Browallia New" w:hAnsi="Browallia New" w:cs="Browallia New" w:hint="cs"/>
          <w:color w:val="000000" w:themeColor="text1"/>
          <w:sz w:val="28"/>
          <w:cs/>
        </w:rPr>
        <w:t>บริการ</w:t>
      </w:r>
      <w:r w:rsidR="00A13927" w:rsidRPr="009E5B1C">
        <w:rPr>
          <w:rFonts w:ascii="Browallia New" w:hAnsi="Browallia New" w:cs="Browallia New"/>
          <w:color w:val="000000" w:themeColor="text1"/>
          <w:sz w:val="28"/>
          <w:cs/>
        </w:rPr>
        <w:t xml:space="preserve"> จะต้องชำระ ดังนี้</w:t>
      </w:r>
    </w:p>
    <w:p w14:paraId="30E3FE19" w14:textId="77777777" w:rsidR="0045174E" w:rsidRPr="00191A9C" w:rsidRDefault="0045174E"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16"/>
          <w:szCs w:val="16"/>
        </w:rPr>
      </w:pPr>
    </w:p>
    <w:tbl>
      <w:tblPr>
        <w:tblW w:w="8363" w:type="dxa"/>
        <w:tblInd w:w="993" w:type="dxa"/>
        <w:tblLayout w:type="fixed"/>
        <w:tblLook w:val="04A0" w:firstRow="1" w:lastRow="0" w:firstColumn="1" w:lastColumn="0" w:noHBand="0" w:noVBand="1"/>
      </w:tblPr>
      <w:tblGrid>
        <w:gridCol w:w="4677"/>
        <w:gridCol w:w="1842"/>
        <w:gridCol w:w="1844"/>
      </w:tblGrid>
      <w:tr w:rsidR="0045174E" w:rsidRPr="00C61160" w14:paraId="602BB0CA" w14:textId="77777777" w:rsidTr="009E1BAC">
        <w:tc>
          <w:tcPr>
            <w:tcW w:w="4677" w:type="dxa"/>
          </w:tcPr>
          <w:p w14:paraId="35391183" w14:textId="77777777" w:rsidR="0045174E" w:rsidRPr="00C61160" w:rsidRDefault="0045174E" w:rsidP="0045174E">
            <w:pPr>
              <w:rPr>
                <w:rFonts w:ascii="Browallia New" w:hAnsi="Browallia New" w:cs="Browallia New"/>
                <w:snapToGrid w:val="0"/>
                <w:sz w:val="28"/>
                <w:szCs w:val="28"/>
                <w:lang w:val="en-GB" w:eastAsia="th-TH"/>
              </w:rPr>
            </w:pPr>
          </w:p>
        </w:tc>
        <w:tc>
          <w:tcPr>
            <w:tcW w:w="3686" w:type="dxa"/>
            <w:gridSpan w:val="2"/>
            <w:tcBorders>
              <w:bottom w:val="single" w:sz="4" w:space="0" w:color="auto"/>
            </w:tcBorders>
          </w:tcPr>
          <w:p w14:paraId="696198B1" w14:textId="2DD84CB6" w:rsidR="0045174E" w:rsidRPr="00C61160" w:rsidRDefault="00A266FC" w:rsidP="009E1BAC">
            <w:pPr>
              <w:tabs>
                <w:tab w:val="clear" w:pos="3742"/>
                <w:tab w:val="left" w:pos="1596"/>
                <w:tab w:val="left" w:pos="3090"/>
                <w:tab w:val="left" w:pos="4860"/>
              </w:tabs>
              <w:spacing w:line="240" w:lineRule="auto"/>
              <w:ind w:left="9" w:right="27"/>
              <w:jc w:val="right"/>
              <w:rPr>
                <w:rFonts w:ascii="Browallia New" w:hAnsi="Browallia New" w:cs="Browallia New"/>
                <w:sz w:val="28"/>
                <w:szCs w:val="28"/>
                <w:lang w:eastAsia="th-TH"/>
              </w:rPr>
            </w:pPr>
            <w:r w:rsidRPr="00A266FC">
              <w:rPr>
                <w:rFonts w:ascii="Browallia New" w:hAnsi="Browallia New" w:cs="Browallia New"/>
                <w:snapToGrid w:val="0"/>
                <w:sz w:val="28"/>
                <w:szCs w:val="28"/>
                <w:cs/>
                <w:lang w:eastAsia="th-TH"/>
              </w:rPr>
              <w:t>(หน่วย : พันบาท)</w:t>
            </w:r>
          </w:p>
        </w:tc>
      </w:tr>
      <w:tr w:rsidR="0045174E" w:rsidRPr="00C61160" w14:paraId="2956C891" w14:textId="77777777" w:rsidTr="009E1BAC">
        <w:tc>
          <w:tcPr>
            <w:tcW w:w="4677" w:type="dxa"/>
          </w:tcPr>
          <w:p w14:paraId="072A2435"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val="en-GB" w:eastAsia="th-TH"/>
              </w:rPr>
            </w:pPr>
          </w:p>
        </w:tc>
        <w:tc>
          <w:tcPr>
            <w:tcW w:w="1842" w:type="dxa"/>
            <w:tcBorders>
              <w:top w:val="single" w:sz="4" w:space="0" w:color="auto"/>
            </w:tcBorders>
            <w:vAlign w:val="bottom"/>
          </w:tcPr>
          <w:p w14:paraId="76BBAB2A" w14:textId="1270722C" w:rsidR="0045174E" w:rsidRPr="00C61160" w:rsidRDefault="00A266FC" w:rsidP="009E1BAC">
            <w:pPr>
              <w:pBdr>
                <w:bottom w:val="single" w:sz="4" w:space="1" w:color="auto"/>
              </w:pBdr>
              <w:tabs>
                <w:tab w:val="clear" w:pos="2580"/>
                <w:tab w:val="clear" w:pos="3742"/>
                <w:tab w:val="left" w:pos="1596"/>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ข้อมูลทางการ</w:t>
            </w:r>
            <w:r w:rsidR="0045174E">
              <w:rPr>
                <w:rFonts w:ascii="Browallia New" w:hAnsi="Browallia New" w:cs="Browallia New"/>
                <w:snapToGrid w:val="0"/>
                <w:sz w:val="28"/>
                <w:szCs w:val="28"/>
                <w:cs/>
                <w:lang w:eastAsia="th-TH"/>
              </w:rPr>
              <w:t>เงิน</w:t>
            </w:r>
            <w:r w:rsidR="0045174E" w:rsidRPr="00C61160">
              <w:rPr>
                <w:rFonts w:ascii="Browallia New" w:hAnsi="Browallia New" w:cs="Browallia New"/>
                <w:snapToGrid w:val="0"/>
                <w:sz w:val="28"/>
                <w:szCs w:val="28"/>
                <w:cs/>
                <w:lang w:eastAsia="th-TH"/>
              </w:rPr>
              <w:t>รวม</w:t>
            </w:r>
          </w:p>
        </w:tc>
        <w:tc>
          <w:tcPr>
            <w:tcW w:w="1844" w:type="dxa"/>
            <w:tcBorders>
              <w:left w:val="nil"/>
              <w:right w:val="nil"/>
            </w:tcBorders>
            <w:vAlign w:val="bottom"/>
          </w:tcPr>
          <w:p w14:paraId="18A26704" w14:textId="68EBD689" w:rsidR="0045174E" w:rsidRPr="00C61160" w:rsidRDefault="00A266FC" w:rsidP="009E1BAC">
            <w:pPr>
              <w:pBdr>
                <w:bottom w:val="single" w:sz="4" w:space="1" w:color="auto"/>
              </w:pBdr>
              <w:tabs>
                <w:tab w:val="clear" w:pos="2580"/>
                <w:tab w:val="clear" w:pos="3742"/>
                <w:tab w:val="left" w:pos="1596"/>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ข้อมูลทางการ</w:t>
            </w:r>
            <w:r w:rsidR="0045174E">
              <w:rPr>
                <w:rFonts w:ascii="Browallia New" w:hAnsi="Browallia New" w:cs="Browallia New"/>
                <w:snapToGrid w:val="0"/>
                <w:sz w:val="28"/>
                <w:szCs w:val="28"/>
                <w:cs/>
                <w:lang w:eastAsia="th-TH"/>
              </w:rPr>
              <w:t>เงินเฉพาะบริษัท</w:t>
            </w:r>
          </w:p>
        </w:tc>
      </w:tr>
      <w:tr w:rsidR="0045174E" w:rsidRPr="00C61160" w14:paraId="485C0962" w14:textId="77777777" w:rsidTr="009E1BAC">
        <w:tc>
          <w:tcPr>
            <w:tcW w:w="4677" w:type="dxa"/>
          </w:tcPr>
          <w:p w14:paraId="01591A6D"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eastAsia="th-TH"/>
              </w:rPr>
            </w:pPr>
          </w:p>
        </w:tc>
        <w:tc>
          <w:tcPr>
            <w:tcW w:w="1842" w:type="dxa"/>
          </w:tcPr>
          <w:p w14:paraId="52578078" w14:textId="77777777" w:rsidR="0045174E" w:rsidRPr="00C61160" w:rsidRDefault="0045174E" w:rsidP="009E1BAC">
            <w:pPr>
              <w:tabs>
                <w:tab w:val="clear" w:pos="3742"/>
                <w:tab w:val="left" w:pos="1596"/>
                <w:tab w:val="left" w:pos="3090"/>
                <w:tab w:val="left" w:pos="4860"/>
              </w:tabs>
              <w:spacing w:line="240" w:lineRule="auto"/>
              <w:jc w:val="right"/>
              <w:rPr>
                <w:rFonts w:ascii="Browallia New" w:hAnsi="Browallia New" w:cs="Browallia New"/>
                <w:snapToGrid w:val="0"/>
                <w:sz w:val="28"/>
                <w:szCs w:val="28"/>
                <w:cs/>
                <w:lang w:eastAsia="th-TH"/>
              </w:rPr>
            </w:pPr>
          </w:p>
        </w:tc>
        <w:tc>
          <w:tcPr>
            <w:tcW w:w="1844" w:type="dxa"/>
            <w:tcBorders>
              <w:left w:val="nil"/>
              <w:bottom w:val="nil"/>
              <w:right w:val="nil"/>
            </w:tcBorders>
          </w:tcPr>
          <w:p w14:paraId="01E85045" w14:textId="77777777" w:rsidR="0045174E" w:rsidRPr="00C61160" w:rsidRDefault="0045174E" w:rsidP="009E1BAC">
            <w:pPr>
              <w:tabs>
                <w:tab w:val="clear" w:pos="3742"/>
                <w:tab w:val="left" w:pos="1596"/>
                <w:tab w:val="left" w:pos="3090"/>
                <w:tab w:val="left" w:pos="4860"/>
              </w:tabs>
              <w:spacing w:line="240" w:lineRule="auto"/>
              <w:jc w:val="right"/>
              <w:rPr>
                <w:rFonts w:ascii="Browallia New" w:hAnsi="Browallia New" w:cs="Browallia New"/>
                <w:snapToGrid w:val="0"/>
                <w:sz w:val="28"/>
                <w:szCs w:val="28"/>
                <w:cs/>
                <w:lang w:eastAsia="th-TH"/>
              </w:rPr>
            </w:pPr>
          </w:p>
        </w:tc>
      </w:tr>
      <w:tr w:rsidR="0045174E" w:rsidRPr="00C61160" w14:paraId="31A43C1D" w14:textId="77777777" w:rsidTr="009E1BAC">
        <w:tc>
          <w:tcPr>
            <w:tcW w:w="4677" w:type="dxa"/>
            <w:hideMark/>
          </w:tcPr>
          <w:p w14:paraId="0DE0D5CA" w14:textId="77777777" w:rsidR="0045174E" w:rsidRPr="00C61160" w:rsidRDefault="0045174E" w:rsidP="00AB37EA">
            <w:pPr>
              <w:tabs>
                <w:tab w:val="center" w:pos="1609"/>
              </w:tabs>
              <w:spacing w:line="240" w:lineRule="auto"/>
              <w:jc w:val="both"/>
              <w:rPr>
                <w:rFonts w:ascii="Browallia New" w:hAnsi="Browallia New" w:cs="Browallia New"/>
                <w:sz w:val="28"/>
                <w:szCs w:val="28"/>
                <w:cs/>
              </w:rPr>
            </w:pPr>
            <w:r w:rsidRPr="00C61160">
              <w:rPr>
                <w:rFonts w:ascii="Browallia New" w:hAnsi="Browallia New" w:cs="Browallia New"/>
                <w:sz w:val="28"/>
                <w:szCs w:val="28"/>
                <w:cs/>
              </w:rPr>
              <w:t>ภายใน</w:t>
            </w:r>
            <w:r w:rsidRPr="00C61160">
              <w:rPr>
                <w:rFonts w:ascii="Browallia New" w:hAnsi="Browallia New" w:cs="Browallia New"/>
                <w:sz w:val="28"/>
                <w:szCs w:val="28"/>
              </w:rPr>
              <w:t xml:space="preserve"> 1 </w:t>
            </w:r>
            <w:r w:rsidRPr="00C61160">
              <w:rPr>
                <w:rFonts w:ascii="Browallia New" w:hAnsi="Browallia New" w:cs="Browallia New"/>
                <w:sz w:val="28"/>
                <w:szCs w:val="28"/>
                <w:cs/>
              </w:rPr>
              <w:t>ปี</w:t>
            </w:r>
          </w:p>
        </w:tc>
        <w:tc>
          <w:tcPr>
            <w:tcW w:w="1842" w:type="dxa"/>
          </w:tcPr>
          <w:p w14:paraId="0576610E" w14:textId="581C5BAF" w:rsidR="0045174E" w:rsidRPr="00C61160" w:rsidRDefault="00865585" w:rsidP="009E1BAC">
            <w:pP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5,875</w:t>
            </w:r>
          </w:p>
        </w:tc>
        <w:tc>
          <w:tcPr>
            <w:tcW w:w="1844" w:type="dxa"/>
          </w:tcPr>
          <w:p w14:paraId="2976122E" w14:textId="1013A782" w:rsidR="0045174E" w:rsidRPr="00C61160" w:rsidRDefault="00BB7BCA" w:rsidP="009E1BAC">
            <w:pP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1,350</w:t>
            </w:r>
          </w:p>
        </w:tc>
      </w:tr>
      <w:tr w:rsidR="00B548E6" w:rsidRPr="00C61160" w14:paraId="62E5683C" w14:textId="77777777" w:rsidTr="009E1BAC">
        <w:tc>
          <w:tcPr>
            <w:tcW w:w="4677" w:type="dxa"/>
          </w:tcPr>
          <w:p w14:paraId="5457DF6D" w14:textId="4279E63A" w:rsidR="00B548E6" w:rsidRPr="00C61160" w:rsidRDefault="00692AB1" w:rsidP="00AB37EA">
            <w:pPr>
              <w:tabs>
                <w:tab w:val="center" w:pos="1609"/>
              </w:tabs>
              <w:spacing w:line="240" w:lineRule="auto"/>
              <w:jc w:val="both"/>
              <w:rPr>
                <w:rFonts w:ascii="Browallia New" w:hAnsi="Browallia New" w:cs="Browallia New"/>
                <w:sz w:val="28"/>
                <w:szCs w:val="28"/>
                <w:cs/>
              </w:rPr>
            </w:pPr>
            <w:r>
              <w:rPr>
                <w:rFonts w:ascii="Browallia New" w:hAnsi="Browallia New" w:cs="Browallia New" w:hint="cs"/>
                <w:sz w:val="28"/>
                <w:szCs w:val="28"/>
                <w:cs/>
              </w:rPr>
              <w:t xml:space="preserve">มากกว่า </w:t>
            </w:r>
            <w:r>
              <w:rPr>
                <w:rFonts w:ascii="Browallia New" w:hAnsi="Browallia New" w:cs="Browallia New"/>
                <w:sz w:val="28"/>
                <w:szCs w:val="28"/>
              </w:rPr>
              <w:t xml:space="preserve">1 </w:t>
            </w:r>
            <w:r>
              <w:rPr>
                <w:rFonts w:ascii="Browallia New" w:hAnsi="Browallia New" w:cs="Browallia New" w:hint="cs"/>
                <w:sz w:val="28"/>
                <w:szCs w:val="28"/>
                <w:cs/>
              </w:rPr>
              <w:t xml:space="preserve">ปี แต่ไม่เกิน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1842" w:type="dxa"/>
          </w:tcPr>
          <w:p w14:paraId="4A233B0E" w14:textId="4AA742DB" w:rsidR="00B548E6" w:rsidRPr="00C61160" w:rsidRDefault="00247258" w:rsidP="009E1BAC">
            <w:pPr>
              <w:pBdr>
                <w:bottom w:val="single" w:sz="4"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1,631</w:t>
            </w:r>
          </w:p>
        </w:tc>
        <w:tc>
          <w:tcPr>
            <w:tcW w:w="1844" w:type="dxa"/>
          </w:tcPr>
          <w:p w14:paraId="449D557D" w14:textId="56CE8980" w:rsidR="00B548E6" w:rsidRPr="00C61160" w:rsidRDefault="00247258" w:rsidP="009E1BAC">
            <w:pPr>
              <w:pBdr>
                <w:bottom w:val="single" w:sz="4"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w:t>
            </w:r>
          </w:p>
        </w:tc>
      </w:tr>
      <w:tr w:rsidR="00187493" w:rsidRPr="00C61160" w14:paraId="0251700B" w14:textId="77777777" w:rsidTr="009E1BAC">
        <w:tc>
          <w:tcPr>
            <w:tcW w:w="4677" w:type="dxa"/>
          </w:tcPr>
          <w:p w14:paraId="695D2C65" w14:textId="4B91D212" w:rsidR="00187493" w:rsidRDefault="00187493" w:rsidP="00AB37EA">
            <w:pPr>
              <w:tabs>
                <w:tab w:val="center" w:pos="1609"/>
              </w:tabs>
              <w:spacing w:line="240" w:lineRule="auto"/>
              <w:jc w:val="both"/>
              <w:rPr>
                <w:rFonts w:ascii="Browallia New" w:hAnsi="Browallia New" w:cs="Browallia New"/>
                <w:sz w:val="28"/>
                <w:szCs w:val="28"/>
                <w:cs/>
              </w:rPr>
            </w:pPr>
            <w:r>
              <w:rPr>
                <w:rFonts w:ascii="Browallia New" w:hAnsi="Browallia New" w:cs="Browallia New" w:hint="cs"/>
                <w:sz w:val="28"/>
                <w:szCs w:val="28"/>
                <w:cs/>
              </w:rPr>
              <w:t>รวม</w:t>
            </w:r>
          </w:p>
        </w:tc>
        <w:tc>
          <w:tcPr>
            <w:tcW w:w="1842" w:type="dxa"/>
          </w:tcPr>
          <w:p w14:paraId="367D08B7" w14:textId="4F91DB37" w:rsidR="00187493" w:rsidRPr="00C61160" w:rsidRDefault="00865585" w:rsidP="009E1BAC">
            <w:pPr>
              <w:pBdr>
                <w:bottom w:val="single" w:sz="8"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7,506</w:t>
            </w:r>
          </w:p>
        </w:tc>
        <w:tc>
          <w:tcPr>
            <w:tcW w:w="1844" w:type="dxa"/>
          </w:tcPr>
          <w:p w14:paraId="75C42F24" w14:textId="63B1E2CF" w:rsidR="00187493" w:rsidRPr="00C61160" w:rsidRDefault="00247258" w:rsidP="009E1BAC">
            <w:pPr>
              <w:pBdr>
                <w:bottom w:val="single" w:sz="8"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1,350</w:t>
            </w:r>
          </w:p>
        </w:tc>
      </w:tr>
    </w:tbl>
    <w:p w14:paraId="18D9083C" w14:textId="77777777" w:rsidR="000D618F" w:rsidRDefault="000D618F" w:rsidP="0005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EE0000"/>
          <w:sz w:val="28"/>
          <w:szCs w:val="28"/>
        </w:rPr>
      </w:pPr>
    </w:p>
    <w:p w14:paraId="646F5169" w14:textId="3DE60E9F" w:rsidR="008C0BC1" w:rsidRPr="00A85219" w:rsidRDefault="008C0BC1" w:rsidP="008C0B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080"/>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A85219">
        <w:rPr>
          <w:rFonts w:ascii="Browallia New" w:eastAsia="Calibri" w:hAnsi="Browallia New" w:cs="Browallia New" w:hint="cs"/>
          <w:b/>
          <w:bCs/>
          <w:color w:val="000000" w:themeColor="text1"/>
          <w:sz w:val="28"/>
          <w:szCs w:val="28"/>
          <w:cs/>
          <w:lang w:val="en-ZA"/>
        </w:rPr>
        <w:t>การจัดประเภทรายการบัญชีใหม่</w:t>
      </w:r>
    </w:p>
    <w:p w14:paraId="67728A66" w14:textId="5A0621D4" w:rsidR="00747F38" w:rsidRDefault="00747F38" w:rsidP="00747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080"/>
        </w:tabs>
        <w:spacing w:line="240" w:lineRule="auto"/>
        <w:ind w:left="426"/>
        <w:jc w:val="thaiDistribute"/>
        <w:rPr>
          <w:rFonts w:ascii="Browallia New" w:eastAsia="Calibri" w:hAnsi="Browallia New" w:cs="Browallia New"/>
          <w:b/>
          <w:bCs/>
          <w:color w:val="000000" w:themeColor="text1"/>
          <w:sz w:val="28"/>
          <w:szCs w:val="28"/>
          <w:highlight w:val="yellow"/>
          <w:lang w:val="en-ZA"/>
        </w:rPr>
      </w:pPr>
    </w:p>
    <w:p w14:paraId="68E29A62" w14:textId="5EAC724C" w:rsidR="00747F38" w:rsidRDefault="00747F38" w:rsidP="0083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747F38">
        <w:rPr>
          <w:rFonts w:ascii="Browallia New" w:eastAsia="Calibri" w:hAnsi="Browallia New" w:cs="Browallia New"/>
          <w:color w:val="000000" w:themeColor="text1"/>
          <w:sz w:val="28"/>
          <w:szCs w:val="28"/>
          <w:cs/>
          <w:lang w:val="en-ZA"/>
        </w:rPr>
        <w:t>บริษัทได้มีการจัดประเภทรายการบัญชีใน</w:t>
      </w:r>
      <w:r w:rsidR="00A475C6">
        <w:rPr>
          <w:rFonts w:ascii="Browallia New" w:eastAsia="Calibri" w:hAnsi="Browallia New" w:cs="Browallia New" w:hint="cs"/>
          <w:color w:val="000000" w:themeColor="text1"/>
          <w:sz w:val="28"/>
          <w:szCs w:val="28"/>
          <w:cs/>
          <w:lang w:val="en-ZA"/>
        </w:rPr>
        <w:t>ข้อมูลทางการเงินระหว่างกาลรวมและเฉพาะบริษัท</w:t>
      </w:r>
      <w:r w:rsidR="00813BD8" w:rsidRPr="00813BD8">
        <w:rPr>
          <w:rFonts w:ascii="Browallia New" w:eastAsia="Calibri" w:hAnsi="Browallia New" w:cs="Browallia New"/>
          <w:color w:val="000000" w:themeColor="text1"/>
          <w:sz w:val="28"/>
          <w:szCs w:val="28"/>
          <w:cs/>
          <w:lang w:val="en-ZA"/>
        </w:rPr>
        <w:t>สำหรับงวดสามเดือนสิ้นสุดวันที่</w:t>
      </w:r>
      <w:r w:rsidR="00813BD8">
        <w:rPr>
          <w:rFonts w:ascii="Browallia New" w:eastAsia="Calibri" w:hAnsi="Browallia New" w:cs="Browallia New"/>
          <w:color w:val="000000" w:themeColor="text1"/>
          <w:sz w:val="28"/>
          <w:szCs w:val="28"/>
          <w:lang w:val="en-ZA"/>
        </w:rPr>
        <w:t xml:space="preserve"> </w:t>
      </w:r>
      <w:r w:rsidRPr="00747F38">
        <w:rPr>
          <w:rFonts w:ascii="Browallia New" w:eastAsia="Calibri" w:hAnsi="Browallia New" w:cs="Browallia New"/>
          <w:color w:val="000000" w:themeColor="text1"/>
          <w:sz w:val="28"/>
          <w:szCs w:val="28"/>
          <w:lang w:val="en-ZA"/>
        </w:rPr>
        <w:t xml:space="preserve">31 </w:t>
      </w:r>
      <w:r w:rsidRPr="00747F38">
        <w:rPr>
          <w:rFonts w:ascii="Browallia New" w:eastAsia="Calibri" w:hAnsi="Browallia New" w:cs="Browallia New"/>
          <w:color w:val="000000" w:themeColor="text1"/>
          <w:sz w:val="28"/>
          <w:szCs w:val="28"/>
          <w:cs/>
          <w:lang w:val="en-ZA"/>
        </w:rPr>
        <w:t xml:space="preserve">มีนาคม </w:t>
      </w:r>
      <w:r w:rsidRPr="00747F38">
        <w:rPr>
          <w:rFonts w:ascii="Browallia New" w:eastAsia="Calibri" w:hAnsi="Browallia New" w:cs="Browallia New"/>
          <w:color w:val="000000" w:themeColor="text1"/>
          <w:sz w:val="28"/>
          <w:szCs w:val="28"/>
          <w:lang w:val="en-ZA"/>
        </w:rPr>
        <w:t>256</w:t>
      </w:r>
      <w:r w:rsidR="008F3FA9">
        <w:rPr>
          <w:rFonts w:ascii="Browallia New" w:eastAsia="Calibri" w:hAnsi="Browallia New" w:cs="Browallia New"/>
          <w:color w:val="000000" w:themeColor="text1"/>
          <w:sz w:val="28"/>
          <w:szCs w:val="28"/>
          <w:lang w:val="en-ZA"/>
        </w:rPr>
        <w:t>8</w:t>
      </w:r>
      <w:r w:rsidRPr="00747F38">
        <w:rPr>
          <w:rFonts w:ascii="Browallia New" w:eastAsia="Calibri" w:hAnsi="Browallia New" w:cs="Browallia New"/>
          <w:color w:val="000000" w:themeColor="text1"/>
          <w:sz w:val="28"/>
          <w:szCs w:val="28"/>
          <w:lang w:val="en-ZA"/>
        </w:rPr>
        <w:t xml:space="preserve"> </w:t>
      </w:r>
      <w:r w:rsidRPr="00747F38">
        <w:rPr>
          <w:rFonts w:ascii="Browallia New" w:eastAsia="Calibri" w:hAnsi="Browallia New" w:cs="Browallia New"/>
          <w:color w:val="000000" w:themeColor="text1"/>
          <w:sz w:val="28"/>
          <w:szCs w:val="28"/>
          <w:cs/>
          <w:lang w:val="en-ZA"/>
        </w:rPr>
        <w:t>เพื่อให้สอดคล้องกับการจัดประเภทรายการบัญชีในงวดปัจจุบัน ซึ่งไม่มีผลกระทบต่อกำไรขาดทุนและส่วนของผู้ถือหุ้นที่เคยรายงานไว้ โดยมีรายละเอียดดังนี้</w:t>
      </w:r>
    </w:p>
    <w:p w14:paraId="4A43116A" w14:textId="77777777" w:rsidR="00832E13" w:rsidRPr="00747F38" w:rsidRDefault="00832E13" w:rsidP="0083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tbl>
      <w:tblPr>
        <w:tblW w:w="9042" w:type="dxa"/>
        <w:tblInd w:w="396" w:type="dxa"/>
        <w:tblCellMar>
          <w:left w:w="0" w:type="dxa"/>
          <w:right w:w="0" w:type="dxa"/>
        </w:tblCellMar>
        <w:tblLook w:val="04A0" w:firstRow="1" w:lastRow="0" w:firstColumn="1" w:lastColumn="0" w:noHBand="0" w:noVBand="1"/>
      </w:tblPr>
      <w:tblGrid>
        <w:gridCol w:w="3972"/>
        <w:gridCol w:w="1688"/>
        <w:gridCol w:w="1688"/>
        <w:gridCol w:w="1694"/>
      </w:tblGrid>
      <w:tr w:rsidR="00911946" w:rsidRPr="00556980" w14:paraId="38EF4AF6" w14:textId="77777777" w:rsidTr="000A41CC">
        <w:trPr>
          <w:cantSplit/>
        </w:trPr>
        <w:tc>
          <w:tcPr>
            <w:tcW w:w="3972" w:type="dxa"/>
            <w:tcMar>
              <w:top w:w="0" w:type="dxa"/>
              <w:left w:w="108" w:type="dxa"/>
              <w:bottom w:w="0" w:type="dxa"/>
              <w:right w:w="108" w:type="dxa"/>
            </w:tcMar>
          </w:tcPr>
          <w:p w14:paraId="30C698E2" w14:textId="77777777" w:rsidR="00911946" w:rsidRPr="00832E13" w:rsidRDefault="00911946" w:rsidP="0041100E">
            <w:pPr>
              <w:ind w:left="-108" w:right="-108"/>
              <w:jc w:val="thaiDistribute"/>
              <w:rPr>
                <w:rFonts w:ascii="Browallia New" w:hAnsi="Browallia New" w:cs="Browallia New"/>
                <w:sz w:val="28"/>
                <w:szCs w:val="28"/>
                <w:cs/>
              </w:rPr>
            </w:pPr>
          </w:p>
        </w:tc>
        <w:tc>
          <w:tcPr>
            <w:tcW w:w="5065" w:type="dxa"/>
            <w:gridSpan w:val="3"/>
            <w:tcBorders>
              <w:top w:val="nil"/>
              <w:left w:val="nil"/>
              <w:right w:val="nil"/>
            </w:tcBorders>
            <w:tcMar>
              <w:top w:w="0" w:type="dxa"/>
              <w:left w:w="108" w:type="dxa"/>
              <w:bottom w:w="0" w:type="dxa"/>
              <w:right w:w="108" w:type="dxa"/>
            </w:tcMar>
            <w:hideMark/>
          </w:tcPr>
          <w:p w14:paraId="4DE3D856" w14:textId="5C8002E2" w:rsidR="00911946" w:rsidRPr="00832E13" w:rsidRDefault="00AA60A6" w:rsidP="009E1BAC">
            <w:pPr>
              <w:ind w:left="-108"/>
              <w:jc w:val="right"/>
              <w:rPr>
                <w:rFonts w:ascii="Browallia New" w:hAnsi="Browallia New" w:cs="Browallia New"/>
                <w:sz w:val="28"/>
                <w:szCs w:val="28"/>
              </w:rPr>
            </w:pPr>
            <w:r w:rsidRPr="00A266FC">
              <w:rPr>
                <w:rFonts w:ascii="Browallia New" w:hAnsi="Browallia New" w:cs="Browallia New"/>
                <w:snapToGrid w:val="0"/>
                <w:sz w:val="28"/>
                <w:szCs w:val="28"/>
                <w:cs/>
                <w:lang w:eastAsia="th-TH"/>
              </w:rPr>
              <w:t>(หน่วย : พันบาท)</w:t>
            </w:r>
          </w:p>
        </w:tc>
      </w:tr>
      <w:tr w:rsidR="00AA60A6" w:rsidRPr="00556980" w14:paraId="2E381668" w14:textId="77777777" w:rsidTr="000A41CC">
        <w:trPr>
          <w:cantSplit/>
        </w:trPr>
        <w:tc>
          <w:tcPr>
            <w:tcW w:w="3972" w:type="dxa"/>
            <w:tcMar>
              <w:top w:w="0" w:type="dxa"/>
              <w:left w:w="108" w:type="dxa"/>
              <w:bottom w:w="0" w:type="dxa"/>
              <w:right w:w="108" w:type="dxa"/>
            </w:tcMar>
          </w:tcPr>
          <w:p w14:paraId="3AA5017A" w14:textId="77777777" w:rsidR="00AA60A6" w:rsidRPr="00832E13" w:rsidRDefault="00AA60A6" w:rsidP="0041100E">
            <w:pPr>
              <w:ind w:left="-108" w:right="-108"/>
              <w:jc w:val="thaiDistribute"/>
              <w:rPr>
                <w:rFonts w:ascii="Browallia New" w:hAnsi="Browallia New" w:cs="Browallia New"/>
                <w:sz w:val="28"/>
                <w:szCs w:val="28"/>
                <w:cs/>
              </w:rPr>
            </w:pPr>
          </w:p>
        </w:tc>
        <w:tc>
          <w:tcPr>
            <w:tcW w:w="5065" w:type="dxa"/>
            <w:gridSpan w:val="3"/>
            <w:tcBorders>
              <w:left w:val="nil"/>
              <w:right w:val="nil"/>
            </w:tcBorders>
            <w:tcMar>
              <w:top w:w="0" w:type="dxa"/>
              <w:left w:w="108" w:type="dxa"/>
              <w:bottom w:w="0" w:type="dxa"/>
              <w:right w:w="108" w:type="dxa"/>
            </w:tcMar>
          </w:tcPr>
          <w:p w14:paraId="67366E73" w14:textId="4B711EAC" w:rsidR="00AA60A6" w:rsidRPr="00832E13" w:rsidRDefault="00AA60A6" w:rsidP="000A41CC">
            <w:pPr>
              <w:pBdr>
                <w:bottom w:val="single" w:sz="4" w:space="1" w:color="auto"/>
              </w:pBdr>
              <w:tabs>
                <w:tab w:val="clear" w:pos="1644"/>
                <w:tab w:val="left" w:pos="1336"/>
              </w:tabs>
              <w:ind w:left="-24" w:right="-25"/>
              <w:jc w:val="center"/>
              <w:rPr>
                <w:rFonts w:ascii="Browallia New" w:hAnsi="Browallia New" w:cs="Browallia New"/>
                <w:sz w:val="28"/>
                <w:szCs w:val="28"/>
                <w:cs/>
              </w:rPr>
            </w:pPr>
            <w:r>
              <w:rPr>
                <w:rFonts w:ascii="Browallia New" w:hAnsi="Browallia New" w:cs="Browallia New" w:hint="cs"/>
                <w:snapToGrid w:val="0"/>
                <w:sz w:val="28"/>
                <w:szCs w:val="28"/>
                <w:cs/>
                <w:lang w:eastAsia="th-TH"/>
              </w:rPr>
              <w:t>ข้อมูลทางการ</w:t>
            </w:r>
            <w:r>
              <w:rPr>
                <w:rFonts w:ascii="Browallia New" w:hAnsi="Browallia New" w:cs="Browallia New"/>
                <w:snapToGrid w:val="0"/>
                <w:sz w:val="28"/>
                <w:szCs w:val="28"/>
                <w:cs/>
                <w:lang w:eastAsia="th-TH"/>
              </w:rPr>
              <w:t>เงิน</w:t>
            </w:r>
            <w:r w:rsidRPr="00C61160">
              <w:rPr>
                <w:rFonts w:ascii="Browallia New" w:hAnsi="Browallia New" w:cs="Browallia New"/>
                <w:snapToGrid w:val="0"/>
                <w:sz w:val="28"/>
                <w:szCs w:val="28"/>
                <w:cs/>
                <w:lang w:eastAsia="th-TH"/>
              </w:rPr>
              <w:t>รวม</w:t>
            </w:r>
          </w:p>
        </w:tc>
      </w:tr>
      <w:tr w:rsidR="00911946" w:rsidRPr="00556980" w14:paraId="5C5240AC" w14:textId="77777777" w:rsidTr="000A41CC">
        <w:trPr>
          <w:cantSplit/>
        </w:trPr>
        <w:tc>
          <w:tcPr>
            <w:tcW w:w="3972" w:type="dxa"/>
            <w:tcMar>
              <w:top w:w="0" w:type="dxa"/>
              <w:left w:w="108" w:type="dxa"/>
              <w:bottom w:w="0" w:type="dxa"/>
              <w:right w:w="108" w:type="dxa"/>
            </w:tcMar>
          </w:tcPr>
          <w:p w14:paraId="4F1B9289" w14:textId="77777777" w:rsidR="00911946" w:rsidRPr="00832E13" w:rsidRDefault="00911946" w:rsidP="0041100E">
            <w:pPr>
              <w:ind w:left="-108" w:right="-108"/>
              <w:jc w:val="thaiDistribute"/>
              <w:rPr>
                <w:rFonts w:ascii="Browallia New" w:hAnsi="Browallia New" w:cs="Browallia New"/>
                <w:sz w:val="28"/>
                <w:szCs w:val="28"/>
              </w:rPr>
            </w:pPr>
          </w:p>
        </w:tc>
        <w:tc>
          <w:tcPr>
            <w:tcW w:w="1688" w:type="dxa"/>
            <w:tcBorders>
              <w:left w:val="nil"/>
              <w:right w:val="nil"/>
            </w:tcBorders>
            <w:tcMar>
              <w:top w:w="0" w:type="dxa"/>
              <w:left w:w="108" w:type="dxa"/>
              <w:bottom w:w="0" w:type="dxa"/>
              <w:right w:w="108" w:type="dxa"/>
            </w:tcMar>
            <w:hideMark/>
          </w:tcPr>
          <w:p w14:paraId="6FD1836F" w14:textId="6083305A" w:rsidR="006E23D3" w:rsidRPr="00832E13" w:rsidRDefault="00911946" w:rsidP="000A41CC">
            <w:pPr>
              <w:tabs>
                <w:tab w:val="clear" w:pos="1644"/>
                <w:tab w:val="left" w:pos="1336"/>
              </w:tabs>
              <w:ind w:left="-24" w:right="-25"/>
              <w:jc w:val="center"/>
              <w:rPr>
                <w:rFonts w:ascii="Browallia New" w:hAnsi="Browallia New" w:cs="Browallia New"/>
                <w:sz w:val="28"/>
                <w:szCs w:val="28"/>
              </w:rPr>
            </w:pPr>
            <w:r w:rsidRPr="00832E13">
              <w:rPr>
                <w:rFonts w:ascii="Browallia New" w:hAnsi="Browallia New" w:cs="Browallia New"/>
                <w:sz w:val="28"/>
                <w:szCs w:val="28"/>
                <w:cs/>
              </w:rPr>
              <w:t>ก่อนจัดประเภท</w:t>
            </w:r>
          </w:p>
          <w:p w14:paraId="53AC2838" w14:textId="6F900A32" w:rsidR="00911946" w:rsidRPr="00832E13" w:rsidRDefault="00911946" w:rsidP="000A41CC">
            <w:pPr>
              <w:tabs>
                <w:tab w:val="clear" w:pos="1644"/>
                <w:tab w:val="left" w:pos="1336"/>
              </w:tabs>
              <w:ind w:left="-24" w:right="-25"/>
              <w:jc w:val="center"/>
              <w:rPr>
                <w:rFonts w:ascii="Browallia New" w:hAnsi="Browallia New" w:cs="Browallia New"/>
                <w:sz w:val="28"/>
                <w:szCs w:val="28"/>
              </w:rPr>
            </w:pPr>
          </w:p>
        </w:tc>
        <w:tc>
          <w:tcPr>
            <w:tcW w:w="1688" w:type="dxa"/>
            <w:tcMar>
              <w:top w:w="0" w:type="dxa"/>
              <w:left w:w="108" w:type="dxa"/>
              <w:bottom w:w="0" w:type="dxa"/>
              <w:right w:w="108" w:type="dxa"/>
            </w:tcMar>
          </w:tcPr>
          <w:p w14:paraId="0E8FBF98" w14:textId="3F32B21E" w:rsidR="00911946" w:rsidRPr="00832E13" w:rsidRDefault="00911946" w:rsidP="000A41CC">
            <w:pPr>
              <w:tabs>
                <w:tab w:val="clear" w:pos="1644"/>
                <w:tab w:val="left" w:pos="1336"/>
              </w:tabs>
              <w:ind w:left="-24" w:right="-25"/>
              <w:jc w:val="center"/>
              <w:rPr>
                <w:rFonts w:ascii="Browallia New" w:hAnsi="Browallia New" w:cs="Browallia New"/>
                <w:sz w:val="28"/>
                <w:szCs w:val="28"/>
              </w:rPr>
            </w:pPr>
            <w:r w:rsidRPr="00832E13">
              <w:rPr>
                <w:rFonts w:ascii="Browallia New" w:hAnsi="Browallia New" w:cs="Browallia New"/>
                <w:sz w:val="28"/>
                <w:szCs w:val="28"/>
                <w:cs/>
              </w:rPr>
              <w:t>เพิ่มขึ้น (ลดลง)</w:t>
            </w:r>
          </w:p>
        </w:tc>
        <w:tc>
          <w:tcPr>
            <w:tcW w:w="1689" w:type="dxa"/>
            <w:tcBorders>
              <w:left w:val="nil"/>
              <w:right w:val="nil"/>
            </w:tcBorders>
            <w:tcMar>
              <w:top w:w="0" w:type="dxa"/>
              <w:left w:w="108" w:type="dxa"/>
              <w:bottom w:w="0" w:type="dxa"/>
              <w:right w:w="108" w:type="dxa"/>
            </w:tcMar>
            <w:hideMark/>
          </w:tcPr>
          <w:p w14:paraId="3BB5D621" w14:textId="31DC8294" w:rsidR="006E23D3" w:rsidRPr="00832E13" w:rsidRDefault="00911946" w:rsidP="000A41CC">
            <w:pPr>
              <w:tabs>
                <w:tab w:val="clear" w:pos="1644"/>
                <w:tab w:val="left" w:pos="1336"/>
              </w:tabs>
              <w:ind w:left="-24" w:right="-25"/>
              <w:jc w:val="center"/>
              <w:rPr>
                <w:rFonts w:ascii="Browallia New" w:hAnsi="Browallia New" w:cs="Browallia New"/>
                <w:sz w:val="28"/>
                <w:szCs w:val="28"/>
              </w:rPr>
            </w:pPr>
            <w:r w:rsidRPr="00832E13">
              <w:rPr>
                <w:rFonts w:ascii="Browallia New" w:hAnsi="Browallia New" w:cs="Browallia New"/>
                <w:sz w:val="28"/>
                <w:szCs w:val="28"/>
                <w:cs/>
              </w:rPr>
              <w:t>หลังจัดประเภท</w:t>
            </w:r>
          </w:p>
          <w:p w14:paraId="49E47466" w14:textId="4C8F6BA6" w:rsidR="00911946" w:rsidRPr="00832E13" w:rsidRDefault="00911946" w:rsidP="000A41CC">
            <w:pPr>
              <w:tabs>
                <w:tab w:val="clear" w:pos="1644"/>
                <w:tab w:val="left" w:pos="1336"/>
              </w:tabs>
              <w:ind w:left="-24" w:right="-25"/>
              <w:jc w:val="center"/>
              <w:rPr>
                <w:rFonts w:ascii="Browallia New" w:hAnsi="Browallia New" w:cs="Browallia New"/>
                <w:sz w:val="28"/>
                <w:szCs w:val="28"/>
              </w:rPr>
            </w:pPr>
          </w:p>
        </w:tc>
      </w:tr>
      <w:tr w:rsidR="00AA60A6" w:rsidRPr="00556980" w14:paraId="4E170C9C" w14:textId="77777777" w:rsidTr="000A41CC">
        <w:trPr>
          <w:cantSplit/>
        </w:trPr>
        <w:tc>
          <w:tcPr>
            <w:tcW w:w="3972" w:type="dxa"/>
            <w:tcMar>
              <w:top w:w="0" w:type="dxa"/>
              <w:left w:w="108" w:type="dxa"/>
              <w:bottom w:w="0" w:type="dxa"/>
              <w:right w:w="108" w:type="dxa"/>
            </w:tcMar>
          </w:tcPr>
          <w:p w14:paraId="6D90DFA3" w14:textId="77777777" w:rsidR="00AA60A6" w:rsidRPr="00832E13" w:rsidRDefault="00AA60A6" w:rsidP="0041100E">
            <w:pPr>
              <w:ind w:left="-108" w:right="-108"/>
              <w:jc w:val="thaiDistribute"/>
              <w:rPr>
                <w:rFonts w:ascii="Browallia New" w:hAnsi="Browallia New" w:cs="Browallia New"/>
                <w:sz w:val="28"/>
                <w:szCs w:val="28"/>
              </w:rPr>
            </w:pPr>
          </w:p>
        </w:tc>
        <w:tc>
          <w:tcPr>
            <w:tcW w:w="1688" w:type="dxa"/>
            <w:tcBorders>
              <w:left w:val="nil"/>
              <w:right w:val="nil"/>
            </w:tcBorders>
            <w:tcMar>
              <w:top w:w="0" w:type="dxa"/>
              <w:left w:w="108" w:type="dxa"/>
              <w:bottom w:w="0" w:type="dxa"/>
              <w:right w:w="108" w:type="dxa"/>
            </w:tcMar>
          </w:tcPr>
          <w:p w14:paraId="69E06A88" w14:textId="77777777" w:rsidR="00AA60A6" w:rsidRPr="00832E13" w:rsidRDefault="00AA60A6" w:rsidP="000A41CC">
            <w:pPr>
              <w:pBdr>
                <w:top w:val="single" w:sz="4" w:space="1" w:color="auto"/>
              </w:pBdr>
              <w:tabs>
                <w:tab w:val="clear" w:pos="1644"/>
                <w:tab w:val="left" w:pos="1336"/>
              </w:tabs>
              <w:ind w:left="-24" w:right="-25"/>
              <w:jc w:val="center"/>
              <w:rPr>
                <w:rFonts w:ascii="Browallia New" w:hAnsi="Browallia New" w:cs="Browallia New"/>
                <w:sz w:val="28"/>
                <w:szCs w:val="28"/>
                <w:cs/>
              </w:rPr>
            </w:pPr>
          </w:p>
        </w:tc>
        <w:tc>
          <w:tcPr>
            <w:tcW w:w="1688" w:type="dxa"/>
            <w:tcMar>
              <w:top w:w="0" w:type="dxa"/>
              <w:left w:w="108" w:type="dxa"/>
              <w:bottom w:w="0" w:type="dxa"/>
              <w:right w:w="108" w:type="dxa"/>
            </w:tcMar>
          </w:tcPr>
          <w:p w14:paraId="6163E4CE" w14:textId="77777777" w:rsidR="00AA60A6" w:rsidRPr="00832E13" w:rsidRDefault="00AA60A6" w:rsidP="000A41CC">
            <w:pPr>
              <w:pBdr>
                <w:top w:val="single" w:sz="4" w:space="1" w:color="auto"/>
              </w:pBdr>
              <w:tabs>
                <w:tab w:val="clear" w:pos="1644"/>
                <w:tab w:val="left" w:pos="1336"/>
              </w:tabs>
              <w:ind w:left="-24" w:right="-25"/>
              <w:jc w:val="center"/>
              <w:rPr>
                <w:rFonts w:ascii="Browallia New" w:hAnsi="Browallia New" w:cs="Browallia New"/>
                <w:sz w:val="28"/>
                <w:szCs w:val="28"/>
                <w:cs/>
              </w:rPr>
            </w:pPr>
          </w:p>
        </w:tc>
        <w:tc>
          <w:tcPr>
            <w:tcW w:w="1689" w:type="dxa"/>
            <w:tcBorders>
              <w:left w:val="nil"/>
              <w:right w:val="nil"/>
            </w:tcBorders>
            <w:tcMar>
              <w:top w:w="0" w:type="dxa"/>
              <w:left w:w="108" w:type="dxa"/>
              <w:bottom w:w="0" w:type="dxa"/>
              <w:right w:w="108" w:type="dxa"/>
            </w:tcMar>
          </w:tcPr>
          <w:p w14:paraId="504DA746" w14:textId="77777777" w:rsidR="00AA60A6" w:rsidRPr="00832E13" w:rsidRDefault="00AA60A6" w:rsidP="000A41CC">
            <w:pPr>
              <w:pBdr>
                <w:top w:val="single" w:sz="4" w:space="1" w:color="auto"/>
              </w:pBdr>
              <w:tabs>
                <w:tab w:val="clear" w:pos="1644"/>
                <w:tab w:val="left" w:pos="1336"/>
              </w:tabs>
              <w:ind w:left="-24" w:right="-25"/>
              <w:jc w:val="center"/>
              <w:rPr>
                <w:rFonts w:ascii="Browallia New" w:hAnsi="Browallia New" w:cs="Browallia New"/>
                <w:sz w:val="28"/>
                <w:szCs w:val="28"/>
                <w:cs/>
              </w:rPr>
            </w:pPr>
          </w:p>
        </w:tc>
      </w:tr>
      <w:tr w:rsidR="00911946" w:rsidRPr="00556980" w14:paraId="2DCBF2C0" w14:textId="77777777" w:rsidTr="000A41CC">
        <w:tc>
          <w:tcPr>
            <w:tcW w:w="9042" w:type="dxa"/>
            <w:gridSpan w:val="4"/>
            <w:tcMar>
              <w:top w:w="0" w:type="dxa"/>
              <w:left w:w="108" w:type="dxa"/>
              <w:bottom w:w="0" w:type="dxa"/>
              <w:right w:w="108" w:type="dxa"/>
            </w:tcMar>
            <w:hideMark/>
          </w:tcPr>
          <w:p w14:paraId="5A87FB99" w14:textId="3D0A1AE3" w:rsidR="00911946" w:rsidRPr="00832E13" w:rsidRDefault="00911946" w:rsidP="0041100E">
            <w:pPr>
              <w:rPr>
                <w:rFonts w:ascii="Browallia New" w:hAnsi="Browallia New" w:cs="Browallia New"/>
                <w:sz w:val="28"/>
                <w:szCs w:val="28"/>
                <w:rtl/>
              </w:rPr>
            </w:pPr>
          </w:p>
        </w:tc>
      </w:tr>
      <w:tr w:rsidR="00D12826" w:rsidRPr="00556980" w14:paraId="2FFD5CC4" w14:textId="77777777" w:rsidTr="000A41CC">
        <w:tc>
          <w:tcPr>
            <w:tcW w:w="9042" w:type="dxa"/>
            <w:gridSpan w:val="4"/>
            <w:tcMar>
              <w:top w:w="0" w:type="dxa"/>
              <w:left w:w="108" w:type="dxa"/>
              <w:bottom w:w="0" w:type="dxa"/>
              <w:right w:w="108" w:type="dxa"/>
            </w:tcMar>
          </w:tcPr>
          <w:p w14:paraId="7F9FC960" w14:textId="6AB2BE81" w:rsidR="00D12826" w:rsidRPr="00832E13" w:rsidRDefault="00D12826" w:rsidP="0041100E">
            <w:pPr>
              <w:rPr>
                <w:rFonts w:ascii="Browallia New" w:hAnsi="Browallia New" w:cs="Browallia New"/>
                <w:b/>
                <w:bCs/>
                <w:sz w:val="28"/>
                <w:szCs w:val="28"/>
                <w:cs/>
              </w:rPr>
            </w:pPr>
            <w:r w:rsidRPr="00D12826">
              <w:rPr>
                <w:rFonts w:ascii="Browallia New" w:hAnsi="Browallia New" w:cs="Browallia New"/>
                <w:b/>
                <w:bCs/>
                <w:sz w:val="28"/>
                <w:szCs w:val="28"/>
                <w:cs/>
              </w:rPr>
              <w:t>งบกำไรขาดทุนเบ็ดเสร็จ</w:t>
            </w:r>
          </w:p>
        </w:tc>
      </w:tr>
      <w:tr w:rsidR="00A703A1" w:rsidRPr="00556980" w14:paraId="3A3C0988" w14:textId="77777777" w:rsidTr="000A41CC">
        <w:tc>
          <w:tcPr>
            <w:tcW w:w="9042" w:type="dxa"/>
            <w:gridSpan w:val="4"/>
            <w:tcMar>
              <w:top w:w="0" w:type="dxa"/>
              <w:left w:w="108" w:type="dxa"/>
              <w:bottom w:w="0" w:type="dxa"/>
              <w:right w:w="108" w:type="dxa"/>
            </w:tcMar>
          </w:tcPr>
          <w:p w14:paraId="03E318D3" w14:textId="5A69D43B" w:rsidR="00A703A1" w:rsidRPr="00D12826" w:rsidRDefault="00A703A1" w:rsidP="0041100E">
            <w:pPr>
              <w:rPr>
                <w:rFonts w:ascii="Browallia New" w:hAnsi="Browallia New" w:cs="Browallia New"/>
                <w:b/>
                <w:bCs/>
                <w:sz w:val="28"/>
                <w:szCs w:val="28"/>
                <w:cs/>
              </w:rPr>
            </w:pPr>
            <w:r w:rsidRPr="00A703A1">
              <w:rPr>
                <w:rFonts w:ascii="Browallia New" w:hAnsi="Browallia New" w:cs="Browallia New"/>
                <w:b/>
                <w:bCs/>
                <w:sz w:val="28"/>
                <w:szCs w:val="28"/>
                <w:cs/>
              </w:rPr>
              <w:t>ค่าใช้จ่าย</w:t>
            </w:r>
          </w:p>
        </w:tc>
      </w:tr>
      <w:tr w:rsidR="00047273" w:rsidRPr="00556980" w14:paraId="19FB9893" w14:textId="77777777" w:rsidTr="000A41CC">
        <w:tc>
          <w:tcPr>
            <w:tcW w:w="3972" w:type="dxa"/>
            <w:tcMar>
              <w:top w:w="0" w:type="dxa"/>
              <w:left w:w="108" w:type="dxa"/>
              <w:bottom w:w="0" w:type="dxa"/>
              <w:right w:w="108" w:type="dxa"/>
            </w:tcMar>
            <w:hideMark/>
          </w:tcPr>
          <w:p w14:paraId="042C853F" w14:textId="745C630D" w:rsidR="00047273" w:rsidRPr="00047273" w:rsidRDefault="00047273" w:rsidP="00047273">
            <w:pPr>
              <w:tabs>
                <w:tab w:val="clear" w:pos="3515"/>
                <w:tab w:val="left" w:pos="3537"/>
              </w:tabs>
              <w:rPr>
                <w:rFonts w:ascii="Browallia New" w:hAnsi="Browallia New" w:cs="Browallia New"/>
                <w:sz w:val="28"/>
                <w:szCs w:val="28"/>
                <w:cs/>
              </w:rPr>
            </w:pPr>
            <w:r w:rsidRPr="00047273">
              <w:rPr>
                <w:rFonts w:ascii="Browallia New" w:hAnsi="Browallia New" w:cs="Browallia New" w:hint="cs"/>
                <w:sz w:val="28"/>
                <w:szCs w:val="28"/>
                <w:cs/>
              </w:rPr>
              <w:t>ต้นทุนขาย</w:t>
            </w:r>
          </w:p>
        </w:tc>
        <w:tc>
          <w:tcPr>
            <w:tcW w:w="1688" w:type="dxa"/>
            <w:tcMar>
              <w:top w:w="0" w:type="dxa"/>
              <w:left w:w="108" w:type="dxa"/>
              <w:bottom w:w="0" w:type="dxa"/>
              <w:right w:w="108" w:type="dxa"/>
            </w:tcMar>
          </w:tcPr>
          <w:p w14:paraId="3B007F07" w14:textId="1B532A3A" w:rsidR="00047273" w:rsidRPr="00832E13" w:rsidRDefault="00A8096A" w:rsidP="00047273">
            <w:pPr>
              <w:jc w:val="right"/>
              <w:rPr>
                <w:rFonts w:ascii="Browallia New" w:hAnsi="Browallia New" w:cs="Browallia New"/>
                <w:sz w:val="28"/>
                <w:szCs w:val="28"/>
                <w:rtl/>
              </w:rPr>
            </w:pPr>
            <w:r>
              <w:t>274,776</w:t>
            </w:r>
          </w:p>
        </w:tc>
        <w:tc>
          <w:tcPr>
            <w:tcW w:w="1688" w:type="dxa"/>
            <w:tcMar>
              <w:top w:w="0" w:type="dxa"/>
              <w:left w:w="108" w:type="dxa"/>
              <w:bottom w:w="0" w:type="dxa"/>
              <w:right w:w="108" w:type="dxa"/>
            </w:tcMar>
          </w:tcPr>
          <w:p w14:paraId="1D1611C7" w14:textId="06C09507" w:rsidR="00047273" w:rsidRPr="00832E13" w:rsidRDefault="009F37F7" w:rsidP="00047273">
            <w:pPr>
              <w:jc w:val="right"/>
              <w:rPr>
                <w:rFonts w:ascii="Browallia New" w:hAnsi="Browallia New" w:cs="Browallia New"/>
                <w:sz w:val="28"/>
                <w:szCs w:val="28"/>
                <w:rtl/>
              </w:rPr>
            </w:pPr>
            <w:r>
              <w:rPr>
                <w:rFonts w:ascii="Browallia New" w:hAnsi="Browallia New" w:cs="Browallia New"/>
                <w:sz w:val="28"/>
                <w:szCs w:val="28"/>
              </w:rPr>
              <w:t>(</w:t>
            </w:r>
            <w:r w:rsidR="00A7777F">
              <w:rPr>
                <w:rFonts w:ascii="Browallia New" w:hAnsi="Browallia New" w:cs="Browallia New"/>
                <w:sz w:val="28"/>
                <w:szCs w:val="28"/>
              </w:rPr>
              <w:t>19,825</w:t>
            </w:r>
            <w:r>
              <w:rPr>
                <w:rFonts w:ascii="Browallia New" w:hAnsi="Browallia New" w:cs="Browallia New"/>
                <w:sz w:val="28"/>
                <w:szCs w:val="28"/>
              </w:rPr>
              <w:t>)</w:t>
            </w:r>
          </w:p>
        </w:tc>
        <w:tc>
          <w:tcPr>
            <w:tcW w:w="1689" w:type="dxa"/>
            <w:tcMar>
              <w:top w:w="0" w:type="dxa"/>
              <w:left w:w="108" w:type="dxa"/>
              <w:bottom w:w="0" w:type="dxa"/>
              <w:right w:w="108" w:type="dxa"/>
            </w:tcMar>
          </w:tcPr>
          <w:p w14:paraId="72B4B7C9" w14:textId="71257E2A" w:rsidR="00047273" w:rsidRPr="00832E13" w:rsidRDefault="008A01FC" w:rsidP="00047273">
            <w:pPr>
              <w:jc w:val="right"/>
              <w:rPr>
                <w:rFonts w:ascii="Browallia New" w:hAnsi="Browallia New" w:cs="Browallia New"/>
                <w:sz w:val="28"/>
                <w:szCs w:val="28"/>
                <w:rtl/>
              </w:rPr>
            </w:pPr>
            <w:r>
              <w:t>254,951</w:t>
            </w:r>
          </w:p>
        </w:tc>
      </w:tr>
      <w:tr w:rsidR="00047273" w:rsidRPr="00556980" w14:paraId="4A20AF33" w14:textId="77777777" w:rsidTr="000A41CC">
        <w:tc>
          <w:tcPr>
            <w:tcW w:w="3972" w:type="dxa"/>
            <w:tcMar>
              <w:top w:w="0" w:type="dxa"/>
              <w:left w:w="108" w:type="dxa"/>
              <w:bottom w:w="0" w:type="dxa"/>
              <w:right w:w="108" w:type="dxa"/>
            </w:tcMar>
            <w:hideMark/>
          </w:tcPr>
          <w:p w14:paraId="6419114C" w14:textId="1BBCBBB0" w:rsidR="00047273" w:rsidRPr="00047273" w:rsidRDefault="006E23D3" w:rsidP="00047273">
            <w:pPr>
              <w:rPr>
                <w:rFonts w:ascii="Browallia New" w:hAnsi="Browallia New" w:cs="Browallia New"/>
                <w:sz w:val="28"/>
                <w:szCs w:val="28"/>
                <w:cs/>
              </w:rPr>
            </w:pPr>
            <w:r w:rsidRPr="006E23D3">
              <w:rPr>
                <w:rFonts w:ascii="Browallia New" w:hAnsi="Browallia New" w:cs="Browallia New"/>
                <w:sz w:val="28"/>
                <w:szCs w:val="28"/>
                <w:cs/>
              </w:rPr>
              <w:t>ค่าใช้จ่ายในการบริหาร</w:t>
            </w:r>
          </w:p>
        </w:tc>
        <w:tc>
          <w:tcPr>
            <w:tcW w:w="1688" w:type="dxa"/>
            <w:tcMar>
              <w:top w:w="0" w:type="dxa"/>
              <w:left w:w="108" w:type="dxa"/>
              <w:bottom w:w="0" w:type="dxa"/>
              <w:right w:w="108" w:type="dxa"/>
            </w:tcMar>
          </w:tcPr>
          <w:p w14:paraId="30B97EE8" w14:textId="50210E1E" w:rsidR="00047273" w:rsidRPr="00832E13" w:rsidRDefault="00047273" w:rsidP="00047273">
            <w:pPr>
              <w:jc w:val="right"/>
              <w:rPr>
                <w:rFonts w:ascii="Browallia New" w:hAnsi="Browallia New" w:cs="Browallia New"/>
                <w:sz w:val="28"/>
                <w:szCs w:val="28"/>
                <w:rtl/>
              </w:rPr>
            </w:pPr>
            <w:r w:rsidRPr="00487612">
              <w:t xml:space="preserve">               </w:t>
            </w:r>
            <w:r w:rsidR="004747EE">
              <w:t>65,563</w:t>
            </w:r>
            <w:r w:rsidRPr="00487612">
              <w:t xml:space="preserve"> </w:t>
            </w:r>
          </w:p>
        </w:tc>
        <w:tc>
          <w:tcPr>
            <w:tcW w:w="1688" w:type="dxa"/>
            <w:tcMar>
              <w:top w:w="0" w:type="dxa"/>
              <w:left w:w="108" w:type="dxa"/>
              <w:bottom w:w="0" w:type="dxa"/>
              <w:right w:w="108" w:type="dxa"/>
            </w:tcMar>
          </w:tcPr>
          <w:p w14:paraId="57464C24" w14:textId="0C0E5F57" w:rsidR="00047273" w:rsidRPr="00832E13" w:rsidRDefault="00257F26" w:rsidP="00047273">
            <w:pPr>
              <w:jc w:val="right"/>
              <w:rPr>
                <w:rFonts w:ascii="Browallia New" w:hAnsi="Browallia New" w:cs="Browallia New"/>
                <w:sz w:val="28"/>
                <w:szCs w:val="28"/>
                <w:rtl/>
              </w:rPr>
            </w:pPr>
            <w:r>
              <w:rPr>
                <w:rFonts w:ascii="Browallia New" w:hAnsi="Browallia New" w:cs="Browallia New"/>
                <w:sz w:val="28"/>
                <w:szCs w:val="28"/>
              </w:rPr>
              <w:t>19,825</w:t>
            </w:r>
          </w:p>
        </w:tc>
        <w:tc>
          <w:tcPr>
            <w:tcW w:w="1689" w:type="dxa"/>
            <w:tcMar>
              <w:top w:w="0" w:type="dxa"/>
              <w:left w:w="108" w:type="dxa"/>
              <w:bottom w:w="0" w:type="dxa"/>
              <w:right w:w="108" w:type="dxa"/>
            </w:tcMar>
          </w:tcPr>
          <w:p w14:paraId="3EE3F451" w14:textId="07903A35" w:rsidR="00047273" w:rsidRPr="00832E13" w:rsidRDefault="0016744F" w:rsidP="00047273">
            <w:pPr>
              <w:jc w:val="right"/>
              <w:rPr>
                <w:rFonts w:ascii="Browallia New" w:hAnsi="Browallia New" w:cs="Browallia New"/>
                <w:sz w:val="28"/>
                <w:szCs w:val="28"/>
                <w:rtl/>
              </w:rPr>
            </w:pPr>
            <w:r>
              <w:t>85,</w:t>
            </w:r>
            <w:r w:rsidR="00C969FB">
              <w:t>388</w:t>
            </w:r>
          </w:p>
        </w:tc>
      </w:tr>
    </w:tbl>
    <w:p w14:paraId="1741D3EB" w14:textId="77777777" w:rsidR="00AA60A6" w:rsidRDefault="00AA60A6" w:rsidP="008C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jc w:val="thaiDistribute"/>
        <w:rPr>
          <w:rFonts w:ascii="Browallia New" w:eastAsia="Calibri" w:hAnsi="Browallia New" w:cs="Browallia New"/>
          <w:b/>
          <w:bCs/>
          <w:color w:val="000000" w:themeColor="text1"/>
          <w:sz w:val="28"/>
          <w:szCs w:val="28"/>
          <w:highlight w:val="yellow"/>
          <w:lang w:val="en-ZA"/>
        </w:rPr>
      </w:pPr>
    </w:p>
    <w:p w14:paraId="55F02316" w14:textId="7EFB85DB" w:rsidR="008C0BC1" w:rsidRDefault="00AA60A6" w:rsidP="00AA6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themeColor="text1"/>
          <w:sz w:val="28"/>
          <w:szCs w:val="28"/>
          <w:highlight w:val="yellow"/>
          <w:lang w:val="en-ZA"/>
        </w:rPr>
      </w:pPr>
      <w:r>
        <w:rPr>
          <w:rFonts w:ascii="Browallia New" w:eastAsia="Calibri" w:hAnsi="Browallia New" w:cs="Browallia New"/>
          <w:b/>
          <w:bCs/>
          <w:color w:val="000000" w:themeColor="text1"/>
          <w:sz w:val="28"/>
          <w:szCs w:val="28"/>
          <w:highlight w:val="yellow"/>
          <w:lang w:val="en-ZA"/>
        </w:rPr>
        <w:br w:type="page"/>
      </w:r>
    </w:p>
    <w:tbl>
      <w:tblPr>
        <w:tblW w:w="8922" w:type="dxa"/>
        <w:tblInd w:w="396" w:type="dxa"/>
        <w:tblCellMar>
          <w:left w:w="0" w:type="dxa"/>
          <w:right w:w="0" w:type="dxa"/>
        </w:tblCellMar>
        <w:tblLook w:val="04A0" w:firstRow="1" w:lastRow="0" w:firstColumn="1" w:lastColumn="0" w:noHBand="0" w:noVBand="1"/>
      </w:tblPr>
      <w:tblGrid>
        <w:gridCol w:w="3857"/>
        <w:gridCol w:w="1688"/>
        <w:gridCol w:w="1688"/>
        <w:gridCol w:w="1689"/>
      </w:tblGrid>
      <w:tr w:rsidR="00AA60A6" w:rsidRPr="00832E13" w14:paraId="2A2CD565" w14:textId="77777777" w:rsidTr="000A41CC">
        <w:trPr>
          <w:cantSplit/>
        </w:trPr>
        <w:tc>
          <w:tcPr>
            <w:tcW w:w="3857" w:type="dxa"/>
            <w:tcMar>
              <w:top w:w="0" w:type="dxa"/>
              <w:left w:w="108" w:type="dxa"/>
              <w:bottom w:w="0" w:type="dxa"/>
              <w:right w:w="108" w:type="dxa"/>
            </w:tcMar>
          </w:tcPr>
          <w:p w14:paraId="3DFA772B" w14:textId="77777777" w:rsidR="00AA60A6" w:rsidRPr="00832E13" w:rsidRDefault="00AA60A6" w:rsidP="0041100E">
            <w:pPr>
              <w:ind w:left="-108" w:right="-108"/>
              <w:jc w:val="thaiDistribute"/>
              <w:rPr>
                <w:rFonts w:ascii="Browallia New" w:hAnsi="Browallia New" w:cs="Browallia New"/>
                <w:sz w:val="28"/>
                <w:szCs w:val="28"/>
                <w:cs/>
              </w:rPr>
            </w:pPr>
          </w:p>
        </w:tc>
        <w:tc>
          <w:tcPr>
            <w:tcW w:w="5065" w:type="dxa"/>
            <w:gridSpan w:val="3"/>
            <w:tcBorders>
              <w:top w:val="nil"/>
              <w:left w:val="nil"/>
              <w:right w:val="nil"/>
            </w:tcBorders>
            <w:tcMar>
              <w:top w:w="0" w:type="dxa"/>
              <w:left w:w="108" w:type="dxa"/>
              <w:bottom w:w="0" w:type="dxa"/>
              <w:right w:w="108" w:type="dxa"/>
            </w:tcMar>
            <w:hideMark/>
          </w:tcPr>
          <w:p w14:paraId="4CBA827D" w14:textId="77777777" w:rsidR="00AA60A6" w:rsidRPr="00832E13" w:rsidRDefault="00AA60A6" w:rsidP="0041100E">
            <w:pPr>
              <w:ind w:left="-108" w:right="-108"/>
              <w:jc w:val="right"/>
              <w:rPr>
                <w:rFonts w:ascii="Browallia New" w:hAnsi="Browallia New" w:cs="Browallia New"/>
                <w:sz w:val="28"/>
                <w:szCs w:val="28"/>
              </w:rPr>
            </w:pPr>
            <w:r w:rsidRPr="00A266FC">
              <w:rPr>
                <w:rFonts w:ascii="Browallia New" w:hAnsi="Browallia New" w:cs="Browallia New"/>
                <w:snapToGrid w:val="0"/>
                <w:sz w:val="28"/>
                <w:szCs w:val="28"/>
                <w:cs/>
                <w:lang w:eastAsia="th-TH"/>
              </w:rPr>
              <w:t>(หน่วย : พันบาท)</w:t>
            </w:r>
          </w:p>
        </w:tc>
      </w:tr>
      <w:tr w:rsidR="00AA60A6" w:rsidRPr="00832E13" w14:paraId="0B28F87B" w14:textId="77777777" w:rsidTr="000A41CC">
        <w:trPr>
          <w:cantSplit/>
        </w:trPr>
        <w:tc>
          <w:tcPr>
            <w:tcW w:w="3857" w:type="dxa"/>
            <w:tcMar>
              <w:top w:w="0" w:type="dxa"/>
              <w:left w:w="108" w:type="dxa"/>
              <w:bottom w:w="0" w:type="dxa"/>
              <w:right w:w="108" w:type="dxa"/>
            </w:tcMar>
          </w:tcPr>
          <w:p w14:paraId="15035152" w14:textId="77777777" w:rsidR="00AA60A6" w:rsidRPr="00832E13" w:rsidRDefault="00AA60A6" w:rsidP="0041100E">
            <w:pPr>
              <w:ind w:left="-108" w:right="-108"/>
              <w:jc w:val="thaiDistribute"/>
              <w:rPr>
                <w:rFonts w:ascii="Browallia New" w:hAnsi="Browallia New" w:cs="Browallia New"/>
                <w:sz w:val="28"/>
                <w:szCs w:val="28"/>
                <w:cs/>
              </w:rPr>
            </w:pPr>
          </w:p>
        </w:tc>
        <w:tc>
          <w:tcPr>
            <w:tcW w:w="5065" w:type="dxa"/>
            <w:gridSpan w:val="3"/>
            <w:tcBorders>
              <w:left w:val="nil"/>
              <w:right w:val="nil"/>
            </w:tcBorders>
            <w:tcMar>
              <w:top w:w="0" w:type="dxa"/>
              <w:left w:w="108" w:type="dxa"/>
              <w:bottom w:w="0" w:type="dxa"/>
              <w:right w:w="108" w:type="dxa"/>
            </w:tcMar>
          </w:tcPr>
          <w:p w14:paraId="3B537129" w14:textId="35C774CD" w:rsidR="00AA60A6" w:rsidRPr="00832E13" w:rsidRDefault="00AA60A6" w:rsidP="000A41CC">
            <w:pPr>
              <w:pBdr>
                <w:bottom w:val="single" w:sz="4" w:space="1" w:color="auto"/>
              </w:pBdr>
              <w:tabs>
                <w:tab w:val="clear" w:pos="1644"/>
                <w:tab w:val="left" w:pos="1173"/>
              </w:tabs>
              <w:ind w:left="-30" w:right="-5"/>
              <w:jc w:val="center"/>
              <w:rPr>
                <w:rFonts w:ascii="Browallia New" w:hAnsi="Browallia New" w:cs="Browallia New"/>
                <w:sz w:val="28"/>
                <w:szCs w:val="28"/>
                <w:cs/>
              </w:rPr>
            </w:pPr>
            <w:r w:rsidRPr="00AA60A6">
              <w:rPr>
                <w:rFonts w:ascii="Browallia New" w:hAnsi="Browallia New" w:cs="Browallia New"/>
                <w:snapToGrid w:val="0"/>
                <w:sz w:val="28"/>
                <w:szCs w:val="28"/>
                <w:cs/>
                <w:lang w:eastAsia="th-TH"/>
              </w:rPr>
              <w:t>ข้อมูลทางการเงินเฉพาะบริษัท</w:t>
            </w:r>
          </w:p>
        </w:tc>
      </w:tr>
      <w:tr w:rsidR="00D004FF" w:rsidRPr="00832E13" w14:paraId="0E308E98" w14:textId="77777777" w:rsidTr="000A41CC">
        <w:trPr>
          <w:cantSplit/>
        </w:trPr>
        <w:tc>
          <w:tcPr>
            <w:tcW w:w="3857" w:type="dxa"/>
            <w:tcMar>
              <w:top w:w="0" w:type="dxa"/>
              <w:left w:w="108" w:type="dxa"/>
              <w:bottom w:w="0" w:type="dxa"/>
              <w:right w:w="108" w:type="dxa"/>
            </w:tcMar>
          </w:tcPr>
          <w:p w14:paraId="3DD13E35" w14:textId="77777777" w:rsidR="00D004FF" w:rsidRPr="00832E13" w:rsidRDefault="00D004FF" w:rsidP="00D004FF">
            <w:pPr>
              <w:ind w:left="-108" w:right="-108"/>
              <w:jc w:val="thaiDistribute"/>
              <w:rPr>
                <w:rFonts w:ascii="Browallia New" w:hAnsi="Browallia New" w:cs="Browallia New"/>
                <w:sz w:val="28"/>
                <w:szCs w:val="28"/>
              </w:rPr>
            </w:pPr>
          </w:p>
        </w:tc>
        <w:tc>
          <w:tcPr>
            <w:tcW w:w="1688" w:type="dxa"/>
            <w:tcBorders>
              <w:left w:val="nil"/>
              <w:right w:val="nil"/>
            </w:tcBorders>
            <w:tcMar>
              <w:top w:w="0" w:type="dxa"/>
              <w:left w:w="108" w:type="dxa"/>
              <w:bottom w:w="0" w:type="dxa"/>
              <w:right w:w="108" w:type="dxa"/>
            </w:tcMar>
            <w:hideMark/>
          </w:tcPr>
          <w:p w14:paraId="0E4FCEA1" w14:textId="77777777" w:rsidR="00D004FF" w:rsidRPr="00832E13" w:rsidRDefault="00D004FF" w:rsidP="000A41CC">
            <w:pPr>
              <w:tabs>
                <w:tab w:val="clear" w:pos="1644"/>
                <w:tab w:val="left" w:pos="1173"/>
              </w:tabs>
              <w:ind w:left="-30" w:right="-5"/>
              <w:jc w:val="center"/>
              <w:rPr>
                <w:rFonts w:ascii="Browallia New" w:hAnsi="Browallia New" w:cs="Browallia New"/>
                <w:sz w:val="28"/>
                <w:szCs w:val="28"/>
              </w:rPr>
            </w:pPr>
            <w:r w:rsidRPr="00832E13">
              <w:rPr>
                <w:rFonts w:ascii="Browallia New" w:hAnsi="Browallia New" w:cs="Browallia New"/>
                <w:sz w:val="28"/>
                <w:szCs w:val="28"/>
                <w:cs/>
              </w:rPr>
              <w:t>ก่อนจัดประเภท</w:t>
            </w:r>
          </w:p>
          <w:p w14:paraId="4B7CD229" w14:textId="08430628" w:rsidR="00D004FF" w:rsidRPr="00832E13" w:rsidRDefault="00D004FF" w:rsidP="000A41CC">
            <w:pPr>
              <w:tabs>
                <w:tab w:val="clear" w:pos="1644"/>
                <w:tab w:val="left" w:pos="1173"/>
              </w:tabs>
              <w:ind w:left="-30" w:right="-5"/>
              <w:jc w:val="center"/>
              <w:rPr>
                <w:rFonts w:ascii="Browallia New" w:hAnsi="Browallia New" w:cs="Browallia New"/>
                <w:sz w:val="28"/>
                <w:szCs w:val="28"/>
              </w:rPr>
            </w:pPr>
          </w:p>
        </w:tc>
        <w:tc>
          <w:tcPr>
            <w:tcW w:w="1688" w:type="dxa"/>
            <w:tcMar>
              <w:top w:w="0" w:type="dxa"/>
              <w:left w:w="108" w:type="dxa"/>
              <w:bottom w:w="0" w:type="dxa"/>
              <w:right w:w="108" w:type="dxa"/>
            </w:tcMar>
          </w:tcPr>
          <w:p w14:paraId="0E97515B" w14:textId="469AF1CF" w:rsidR="00D004FF" w:rsidRPr="00832E13" w:rsidRDefault="00D004FF" w:rsidP="000A41CC">
            <w:pPr>
              <w:tabs>
                <w:tab w:val="clear" w:pos="1644"/>
                <w:tab w:val="left" w:pos="1173"/>
              </w:tabs>
              <w:ind w:left="-30" w:right="-5"/>
              <w:jc w:val="center"/>
              <w:rPr>
                <w:rFonts w:ascii="Browallia New" w:hAnsi="Browallia New" w:cs="Browallia New"/>
                <w:sz w:val="28"/>
                <w:szCs w:val="28"/>
              </w:rPr>
            </w:pPr>
            <w:r w:rsidRPr="00832E13">
              <w:rPr>
                <w:rFonts w:ascii="Browallia New" w:hAnsi="Browallia New" w:cs="Browallia New"/>
                <w:sz w:val="28"/>
                <w:szCs w:val="28"/>
                <w:cs/>
              </w:rPr>
              <w:t>เพิ่มขึ้น (ลดลง)</w:t>
            </w:r>
          </w:p>
        </w:tc>
        <w:tc>
          <w:tcPr>
            <w:tcW w:w="1689" w:type="dxa"/>
            <w:tcBorders>
              <w:left w:val="nil"/>
              <w:right w:val="nil"/>
            </w:tcBorders>
            <w:tcMar>
              <w:top w:w="0" w:type="dxa"/>
              <w:left w:w="108" w:type="dxa"/>
              <w:bottom w:w="0" w:type="dxa"/>
              <w:right w:w="108" w:type="dxa"/>
            </w:tcMar>
            <w:hideMark/>
          </w:tcPr>
          <w:p w14:paraId="2227D0BA" w14:textId="77777777" w:rsidR="00D004FF" w:rsidRPr="00832E13" w:rsidRDefault="00D004FF" w:rsidP="000A41CC">
            <w:pPr>
              <w:tabs>
                <w:tab w:val="clear" w:pos="1644"/>
                <w:tab w:val="left" w:pos="1173"/>
              </w:tabs>
              <w:ind w:left="-30" w:right="-5"/>
              <w:jc w:val="center"/>
              <w:rPr>
                <w:rFonts w:ascii="Browallia New" w:hAnsi="Browallia New" w:cs="Browallia New"/>
                <w:sz w:val="28"/>
                <w:szCs w:val="28"/>
              </w:rPr>
            </w:pPr>
            <w:r w:rsidRPr="00832E13">
              <w:rPr>
                <w:rFonts w:ascii="Browallia New" w:hAnsi="Browallia New" w:cs="Browallia New"/>
                <w:sz w:val="28"/>
                <w:szCs w:val="28"/>
                <w:cs/>
              </w:rPr>
              <w:t>หลังจัดประเภท</w:t>
            </w:r>
          </w:p>
          <w:p w14:paraId="753505E8" w14:textId="413B7C99" w:rsidR="00D004FF" w:rsidRPr="00832E13" w:rsidRDefault="00D004FF" w:rsidP="000A41CC">
            <w:pPr>
              <w:tabs>
                <w:tab w:val="clear" w:pos="1644"/>
                <w:tab w:val="left" w:pos="1173"/>
              </w:tabs>
              <w:ind w:left="-30" w:right="-5"/>
              <w:jc w:val="center"/>
              <w:rPr>
                <w:rFonts w:ascii="Browallia New" w:hAnsi="Browallia New" w:cs="Browallia New"/>
                <w:sz w:val="28"/>
                <w:szCs w:val="28"/>
              </w:rPr>
            </w:pPr>
          </w:p>
        </w:tc>
      </w:tr>
      <w:tr w:rsidR="00AA60A6" w:rsidRPr="00832E13" w14:paraId="0A437FB8" w14:textId="77777777" w:rsidTr="00AA60A6">
        <w:trPr>
          <w:cantSplit/>
        </w:trPr>
        <w:tc>
          <w:tcPr>
            <w:tcW w:w="3857" w:type="dxa"/>
            <w:tcMar>
              <w:top w:w="0" w:type="dxa"/>
              <w:left w:w="108" w:type="dxa"/>
              <w:bottom w:w="0" w:type="dxa"/>
              <w:right w:w="108" w:type="dxa"/>
            </w:tcMar>
          </w:tcPr>
          <w:p w14:paraId="3EA6CF71" w14:textId="77777777" w:rsidR="00AA60A6" w:rsidRPr="00832E13" w:rsidRDefault="00AA60A6" w:rsidP="0041100E">
            <w:pPr>
              <w:ind w:left="-108" w:right="-108"/>
              <w:jc w:val="thaiDistribute"/>
              <w:rPr>
                <w:rFonts w:ascii="Browallia New" w:hAnsi="Browallia New" w:cs="Browallia New"/>
                <w:sz w:val="28"/>
                <w:szCs w:val="28"/>
              </w:rPr>
            </w:pPr>
          </w:p>
        </w:tc>
        <w:tc>
          <w:tcPr>
            <w:tcW w:w="1688" w:type="dxa"/>
            <w:tcBorders>
              <w:left w:val="nil"/>
              <w:right w:val="nil"/>
            </w:tcBorders>
            <w:tcMar>
              <w:top w:w="0" w:type="dxa"/>
              <w:left w:w="108" w:type="dxa"/>
              <w:bottom w:w="0" w:type="dxa"/>
              <w:right w:w="108" w:type="dxa"/>
            </w:tcMar>
          </w:tcPr>
          <w:p w14:paraId="2070ED5B" w14:textId="77777777" w:rsidR="00AA60A6" w:rsidRPr="00832E13" w:rsidRDefault="00AA60A6" w:rsidP="000A41CC">
            <w:pPr>
              <w:pBdr>
                <w:top w:val="single" w:sz="4" w:space="1" w:color="auto"/>
              </w:pBdr>
              <w:tabs>
                <w:tab w:val="clear" w:pos="1644"/>
                <w:tab w:val="left" w:pos="1173"/>
              </w:tabs>
              <w:ind w:left="-30" w:right="-5"/>
              <w:jc w:val="center"/>
              <w:rPr>
                <w:rFonts w:ascii="Browallia New" w:hAnsi="Browallia New" w:cs="Browallia New"/>
                <w:sz w:val="28"/>
                <w:szCs w:val="28"/>
                <w:cs/>
              </w:rPr>
            </w:pPr>
          </w:p>
        </w:tc>
        <w:tc>
          <w:tcPr>
            <w:tcW w:w="1688" w:type="dxa"/>
            <w:tcMar>
              <w:top w:w="0" w:type="dxa"/>
              <w:left w:w="108" w:type="dxa"/>
              <w:bottom w:w="0" w:type="dxa"/>
              <w:right w:w="108" w:type="dxa"/>
            </w:tcMar>
          </w:tcPr>
          <w:p w14:paraId="274E8497" w14:textId="77777777" w:rsidR="00AA60A6" w:rsidRPr="00832E13" w:rsidRDefault="00AA60A6" w:rsidP="000A41CC">
            <w:pPr>
              <w:pBdr>
                <w:top w:val="single" w:sz="4" w:space="1" w:color="auto"/>
              </w:pBdr>
              <w:tabs>
                <w:tab w:val="clear" w:pos="1644"/>
                <w:tab w:val="left" w:pos="1173"/>
              </w:tabs>
              <w:ind w:left="-30" w:right="-5"/>
              <w:jc w:val="center"/>
              <w:rPr>
                <w:rFonts w:ascii="Browallia New" w:hAnsi="Browallia New" w:cs="Browallia New"/>
                <w:sz w:val="28"/>
                <w:szCs w:val="28"/>
                <w:cs/>
              </w:rPr>
            </w:pPr>
          </w:p>
        </w:tc>
        <w:tc>
          <w:tcPr>
            <w:tcW w:w="1689" w:type="dxa"/>
            <w:tcBorders>
              <w:left w:val="nil"/>
              <w:right w:val="nil"/>
            </w:tcBorders>
            <w:tcMar>
              <w:top w:w="0" w:type="dxa"/>
              <w:left w:w="108" w:type="dxa"/>
              <w:bottom w:w="0" w:type="dxa"/>
              <w:right w:w="108" w:type="dxa"/>
            </w:tcMar>
          </w:tcPr>
          <w:p w14:paraId="0A41681B" w14:textId="77777777" w:rsidR="00AA60A6" w:rsidRPr="00832E13" w:rsidRDefault="00AA60A6" w:rsidP="000A41CC">
            <w:pPr>
              <w:pBdr>
                <w:top w:val="single" w:sz="4" w:space="1" w:color="auto"/>
              </w:pBdr>
              <w:tabs>
                <w:tab w:val="clear" w:pos="1644"/>
                <w:tab w:val="left" w:pos="1173"/>
              </w:tabs>
              <w:ind w:left="-30" w:right="-5"/>
              <w:jc w:val="center"/>
              <w:rPr>
                <w:rFonts w:ascii="Browallia New" w:hAnsi="Browallia New" w:cs="Browallia New"/>
                <w:sz w:val="28"/>
                <w:szCs w:val="28"/>
                <w:cs/>
              </w:rPr>
            </w:pPr>
          </w:p>
        </w:tc>
      </w:tr>
      <w:tr w:rsidR="00AA60A6" w:rsidRPr="00832E13" w14:paraId="2A8F492A" w14:textId="77777777" w:rsidTr="0041100E">
        <w:tc>
          <w:tcPr>
            <w:tcW w:w="8922" w:type="dxa"/>
            <w:gridSpan w:val="4"/>
            <w:tcMar>
              <w:top w:w="0" w:type="dxa"/>
              <w:left w:w="108" w:type="dxa"/>
              <w:bottom w:w="0" w:type="dxa"/>
              <w:right w:w="108" w:type="dxa"/>
            </w:tcMar>
            <w:hideMark/>
          </w:tcPr>
          <w:p w14:paraId="77DB13B0" w14:textId="77777777" w:rsidR="00AA60A6" w:rsidRPr="00832E13" w:rsidRDefault="00AA60A6" w:rsidP="0041100E">
            <w:pPr>
              <w:rPr>
                <w:rFonts w:ascii="Browallia New" w:hAnsi="Browallia New" w:cs="Browallia New"/>
                <w:sz w:val="28"/>
                <w:szCs w:val="28"/>
                <w:rtl/>
              </w:rPr>
            </w:pPr>
          </w:p>
        </w:tc>
      </w:tr>
      <w:tr w:rsidR="00AA60A6" w:rsidRPr="00832E13" w14:paraId="7127E6ED" w14:textId="77777777" w:rsidTr="0041100E">
        <w:tc>
          <w:tcPr>
            <w:tcW w:w="8922" w:type="dxa"/>
            <w:gridSpan w:val="4"/>
            <w:tcMar>
              <w:top w:w="0" w:type="dxa"/>
              <w:left w:w="108" w:type="dxa"/>
              <w:bottom w:w="0" w:type="dxa"/>
              <w:right w:w="108" w:type="dxa"/>
            </w:tcMar>
          </w:tcPr>
          <w:p w14:paraId="55F69E68" w14:textId="77777777" w:rsidR="00AA60A6" w:rsidRPr="00832E13" w:rsidRDefault="00AA60A6" w:rsidP="0041100E">
            <w:pPr>
              <w:rPr>
                <w:rFonts w:ascii="Browallia New" w:hAnsi="Browallia New" w:cs="Browallia New"/>
                <w:b/>
                <w:bCs/>
                <w:sz w:val="28"/>
                <w:szCs w:val="28"/>
                <w:cs/>
              </w:rPr>
            </w:pPr>
            <w:r w:rsidRPr="00D12826">
              <w:rPr>
                <w:rFonts w:ascii="Browallia New" w:hAnsi="Browallia New" w:cs="Browallia New"/>
                <w:b/>
                <w:bCs/>
                <w:sz w:val="28"/>
                <w:szCs w:val="28"/>
                <w:cs/>
              </w:rPr>
              <w:t>งบกำไรขาดทุนเบ็ดเสร็จ</w:t>
            </w:r>
          </w:p>
        </w:tc>
      </w:tr>
      <w:tr w:rsidR="009F05C7" w:rsidRPr="00832E13" w14:paraId="5DF922E7" w14:textId="77777777" w:rsidTr="0041100E">
        <w:tc>
          <w:tcPr>
            <w:tcW w:w="8922" w:type="dxa"/>
            <w:gridSpan w:val="4"/>
            <w:tcMar>
              <w:top w:w="0" w:type="dxa"/>
              <w:left w:w="108" w:type="dxa"/>
              <w:bottom w:w="0" w:type="dxa"/>
              <w:right w:w="108" w:type="dxa"/>
            </w:tcMar>
          </w:tcPr>
          <w:p w14:paraId="19A805F4" w14:textId="6083120A" w:rsidR="009F05C7" w:rsidRPr="00D12826" w:rsidRDefault="009F05C7" w:rsidP="0041100E">
            <w:pPr>
              <w:rPr>
                <w:rFonts w:ascii="Browallia New" w:hAnsi="Browallia New" w:cs="Browallia New"/>
                <w:b/>
                <w:bCs/>
                <w:sz w:val="28"/>
                <w:szCs w:val="28"/>
                <w:cs/>
              </w:rPr>
            </w:pPr>
            <w:r w:rsidRPr="009F05C7">
              <w:rPr>
                <w:rFonts w:ascii="Browallia New" w:hAnsi="Browallia New" w:cs="Browallia New"/>
                <w:b/>
                <w:bCs/>
                <w:sz w:val="28"/>
                <w:szCs w:val="28"/>
                <w:cs/>
              </w:rPr>
              <w:t>รายได้อื่น</w:t>
            </w:r>
          </w:p>
        </w:tc>
      </w:tr>
      <w:tr w:rsidR="00AA60A6" w:rsidRPr="00832E13" w14:paraId="48C22CCB" w14:textId="77777777" w:rsidTr="0041100E">
        <w:tc>
          <w:tcPr>
            <w:tcW w:w="3857" w:type="dxa"/>
            <w:tcMar>
              <w:top w:w="0" w:type="dxa"/>
              <w:left w:w="108" w:type="dxa"/>
              <w:bottom w:w="0" w:type="dxa"/>
              <w:right w:w="108" w:type="dxa"/>
            </w:tcMar>
            <w:hideMark/>
          </w:tcPr>
          <w:p w14:paraId="22D30890" w14:textId="77777777" w:rsidR="00AA60A6" w:rsidRPr="00EF3112" w:rsidRDefault="00AA60A6" w:rsidP="0041100E">
            <w:pPr>
              <w:tabs>
                <w:tab w:val="clear" w:pos="3515"/>
                <w:tab w:val="left" w:pos="3537"/>
              </w:tabs>
              <w:rPr>
                <w:rFonts w:ascii="Browallia New" w:hAnsi="Browallia New" w:cs="Browallia New"/>
                <w:sz w:val="28"/>
                <w:szCs w:val="28"/>
                <w:cs/>
              </w:rPr>
            </w:pPr>
            <w:r w:rsidRPr="00EF3112">
              <w:rPr>
                <w:rFonts w:ascii="Browallia New" w:hAnsi="Browallia New" w:cs="Browallia New" w:hint="cs"/>
                <w:sz w:val="28"/>
                <w:szCs w:val="28"/>
                <w:cs/>
              </w:rPr>
              <w:t>ดอกเบี้ยรับจากเงินให้กู้ยืม</w:t>
            </w:r>
          </w:p>
        </w:tc>
        <w:tc>
          <w:tcPr>
            <w:tcW w:w="1688" w:type="dxa"/>
            <w:tcMar>
              <w:top w:w="0" w:type="dxa"/>
              <w:left w:w="108" w:type="dxa"/>
              <w:bottom w:w="0" w:type="dxa"/>
              <w:right w:w="108" w:type="dxa"/>
            </w:tcMar>
          </w:tcPr>
          <w:p w14:paraId="14FC3689" w14:textId="77777777" w:rsidR="00AA60A6" w:rsidRPr="00832E13" w:rsidRDefault="00AA60A6" w:rsidP="0041100E">
            <w:pPr>
              <w:jc w:val="right"/>
              <w:rPr>
                <w:rFonts w:ascii="Browallia New" w:hAnsi="Browallia New" w:cs="Browallia New"/>
                <w:sz w:val="28"/>
                <w:szCs w:val="28"/>
                <w:rtl/>
              </w:rPr>
            </w:pPr>
            <w:r w:rsidRPr="00487612">
              <w:t>-</w:t>
            </w:r>
          </w:p>
        </w:tc>
        <w:tc>
          <w:tcPr>
            <w:tcW w:w="1688" w:type="dxa"/>
            <w:tcMar>
              <w:top w:w="0" w:type="dxa"/>
              <w:left w:w="108" w:type="dxa"/>
              <w:bottom w:w="0" w:type="dxa"/>
              <w:right w:w="108" w:type="dxa"/>
            </w:tcMar>
          </w:tcPr>
          <w:p w14:paraId="2AC4DE6B" w14:textId="77777777" w:rsidR="00AA60A6" w:rsidRPr="00832E13" w:rsidRDefault="00AA60A6" w:rsidP="0041100E">
            <w:pPr>
              <w:jc w:val="right"/>
              <w:rPr>
                <w:rFonts w:ascii="Browallia New" w:hAnsi="Browallia New" w:cs="Browallia New"/>
                <w:sz w:val="28"/>
                <w:szCs w:val="28"/>
                <w:rtl/>
              </w:rPr>
            </w:pPr>
            <w:r w:rsidRPr="00487612">
              <w:t>5,103</w:t>
            </w:r>
          </w:p>
        </w:tc>
        <w:tc>
          <w:tcPr>
            <w:tcW w:w="1689" w:type="dxa"/>
            <w:tcMar>
              <w:top w:w="0" w:type="dxa"/>
              <w:left w:w="108" w:type="dxa"/>
              <w:bottom w:w="0" w:type="dxa"/>
              <w:right w:w="108" w:type="dxa"/>
            </w:tcMar>
          </w:tcPr>
          <w:p w14:paraId="5D956EA2" w14:textId="77777777" w:rsidR="00AA60A6" w:rsidRPr="00832E13" w:rsidRDefault="00AA60A6" w:rsidP="0041100E">
            <w:pPr>
              <w:jc w:val="right"/>
              <w:rPr>
                <w:rFonts w:ascii="Browallia New" w:hAnsi="Browallia New" w:cs="Browallia New"/>
                <w:sz w:val="28"/>
                <w:szCs w:val="28"/>
                <w:rtl/>
              </w:rPr>
            </w:pPr>
            <w:r w:rsidRPr="00487612">
              <w:t>5,103</w:t>
            </w:r>
          </w:p>
        </w:tc>
      </w:tr>
      <w:tr w:rsidR="00AA60A6" w:rsidRPr="00832E13" w14:paraId="0CDA0C45" w14:textId="77777777" w:rsidTr="0041100E">
        <w:tc>
          <w:tcPr>
            <w:tcW w:w="3857" w:type="dxa"/>
            <w:tcMar>
              <w:top w:w="0" w:type="dxa"/>
              <w:left w:w="108" w:type="dxa"/>
              <w:bottom w:w="0" w:type="dxa"/>
              <w:right w:w="108" w:type="dxa"/>
            </w:tcMar>
            <w:hideMark/>
          </w:tcPr>
          <w:p w14:paraId="5C3D4FD2" w14:textId="77777777" w:rsidR="00AA60A6" w:rsidRPr="00EF3112" w:rsidRDefault="00AA60A6" w:rsidP="0041100E">
            <w:pPr>
              <w:rPr>
                <w:rFonts w:ascii="Browallia New" w:hAnsi="Browallia New" w:cs="Browallia New"/>
                <w:sz w:val="28"/>
                <w:szCs w:val="28"/>
                <w:cs/>
              </w:rPr>
            </w:pPr>
            <w:r w:rsidRPr="00EF3112">
              <w:rPr>
                <w:rFonts w:ascii="Browallia New" w:hAnsi="Browallia New" w:cs="Browallia New" w:hint="cs"/>
                <w:sz w:val="28"/>
                <w:szCs w:val="28"/>
                <w:cs/>
              </w:rPr>
              <w:t>อื่นๆ</w:t>
            </w:r>
          </w:p>
        </w:tc>
        <w:tc>
          <w:tcPr>
            <w:tcW w:w="1688" w:type="dxa"/>
            <w:tcMar>
              <w:top w:w="0" w:type="dxa"/>
              <w:left w:w="108" w:type="dxa"/>
              <w:bottom w:w="0" w:type="dxa"/>
              <w:right w:w="108" w:type="dxa"/>
            </w:tcMar>
          </w:tcPr>
          <w:p w14:paraId="372C1098" w14:textId="77777777" w:rsidR="00AA60A6" w:rsidRPr="00832E13" w:rsidRDefault="00AA60A6" w:rsidP="0041100E">
            <w:pPr>
              <w:jc w:val="right"/>
              <w:rPr>
                <w:rFonts w:ascii="Browallia New" w:hAnsi="Browallia New" w:cs="Browallia New"/>
                <w:sz w:val="28"/>
                <w:szCs w:val="28"/>
                <w:rtl/>
              </w:rPr>
            </w:pPr>
            <w:r w:rsidRPr="00487612">
              <w:t xml:space="preserve">               5,240 </w:t>
            </w:r>
          </w:p>
        </w:tc>
        <w:tc>
          <w:tcPr>
            <w:tcW w:w="1688" w:type="dxa"/>
            <w:tcMar>
              <w:top w:w="0" w:type="dxa"/>
              <w:left w:w="108" w:type="dxa"/>
              <w:bottom w:w="0" w:type="dxa"/>
              <w:right w:w="108" w:type="dxa"/>
            </w:tcMar>
          </w:tcPr>
          <w:p w14:paraId="308560E0" w14:textId="77777777" w:rsidR="00AA60A6" w:rsidRPr="00832E13" w:rsidRDefault="00AA60A6" w:rsidP="0041100E">
            <w:pPr>
              <w:jc w:val="right"/>
              <w:rPr>
                <w:rFonts w:ascii="Browallia New" w:hAnsi="Browallia New" w:cs="Browallia New"/>
                <w:sz w:val="28"/>
                <w:szCs w:val="28"/>
                <w:rtl/>
              </w:rPr>
            </w:pPr>
            <w:r w:rsidRPr="00487612">
              <w:t>(5,103)</w:t>
            </w:r>
          </w:p>
        </w:tc>
        <w:tc>
          <w:tcPr>
            <w:tcW w:w="1689" w:type="dxa"/>
            <w:tcMar>
              <w:top w:w="0" w:type="dxa"/>
              <w:left w:w="108" w:type="dxa"/>
              <w:bottom w:w="0" w:type="dxa"/>
              <w:right w:w="108" w:type="dxa"/>
            </w:tcMar>
          </w:tcPr>
          <w:p w14:paraId="07E23A0F" w14:textId="77777777" w:rsidR="00AA60A6" w:rsidRPr="00832E13" w:rsidRDefault="00AA60A6" w:rsidP="0041100E">
            <w:pPr>
              <w:jc w:val="right"/>
              <w:rPr>
                <w:rFonts w:ascii="Browallia New" w:hAnsi="Browallia New" w:cs="Browallia New"/>
                <w:sz w:val="28"/>
                <w:szCs w:val="28"/>
                <w:rtl/>
              </w:rPr>
            </w:pPr>
            <w:r w:rsidRPr="00487612">
              <w:t>137</w:t>
            </w:r>
          </w:p>
        </w:tc>
      </w:tr>
    </w:tbl>
    <w:p w14:paraId="375486CA" w14:textId="77777777" w:rsidR="003B0508" w:rsidRPr="009C1CB3" w:rsidRDefault="003B0508" w:rsidP="0005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EE0000"/>
          <w:sz w:val="28"/>
          <w:szCs w:val="28"/>
          <w:cs/>
        </w:rPr>
      </w:pPr>
    </w:p>
    <w:p w14:paraId="5ED8CC3F" w14:textId="77777777" w:rsidR="000D618F" w:rsidRPr="005167BB"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CBBCBB5" w14:textId="77777777" w:rsidR="000D618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p>
    <w:p w14:paraId="06142472" w14:textId="77777777" w:rsidR="00E35283" w:rsidRPr="00784BFE" w:rsidRDefault="00E35283" w:rsidP="0090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sectPr w:rsidR="00E35283" w:rsidRPr="00784BFE" w:rsidSect="00CF5AAE">
      <w:headerReference w:type="default" r:id="rId19"/>
      <w:footerReference w:type="default" r:id="rId20"/>
      <w:pgSz w:w="11909" w:h="16834" w:code="9"/>
      <w:pgMar w:top="2410" w:right="1021" w:bottom="1281" w:left="1440" w:header="811"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B509" w14:textId="77777777" w:rsidR="00DA4436" w:rsidRDefault="00DA4436">
      <w:r>
        <w:separator/>
      </w:r>
    </w:p>
  </w:endnote>
  <w:endnote w:type="continuationSeparator" w:id="0">
    <w:p w14:paraId="18FA243A" w14:textId="77777777" w:rsidR="00DA4436" w:rsidRDefault="00DA4436">
      <w:r>
        <w:continuationSeparator/>
      </w:r>
    </w:p>
  </w:endnote>
  <w:endnote w:type="continuationNotice" w:id="1">
    <w:p w14:paraId="439CA5D3" w14:textId="77777777" w:rsidR="00DA4436" w:rsidRDefault="00DA44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4B7A13" w:rsidRPr="00132D1D" w14:paraId="0AE31A3F" w14:textId="77777777">
      <w:trPr>
        <w:trHeight w:val="342"/>
      </w:trPr>
      <w:tc>
        <w:tcPr>
          <w:tcW w:w="4581" w:type="dxa"/>
          <w:tcBorders>
            <w:top w:val="nil"/>
            <w:left w:val="nil"/>
            <w:bottom w:val="nil"/>
            <w:right w:val="nil"/>
          </w:tcBorders>
          <w:vAlign w:val="center"/>
        </w:tcPr>
        <w:p w14:paraId="292CEC76" w14:textId="77777777" w:rsidR="004B7A13" w:rsidRDefault="004B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3B782E9A" w14:textId="77777777" w:rsidR="004B7A13" w:rsidRDefault="004B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0CA0AB95" w14:textId="77777777" w:rsidR="004B7A13" w:rsidRPr="00132D1D" w:rsidRDefault="004B7A13">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4B7A13" w14:paraId="4B84605B" w14:textId="77777777">
      <w:trPr>
        <w:trHeight w:val="342"/>
      </w:trPr>
      <w:tc>
        <w:tcPr>
          <w:tcW w:w="4581" w:type="dxa"/>
          <w:tcBorders>
            <w:top w:val="nil"/>
            <w:left w:val="nil"/>
            <w:bottom w:val="nil"/>
            <w:right w:val="nil"/>
          </w:tcBorders>
          <w:vAlign w:val="center"/>
        </w:tcPr>
        <w:p w14:paraId="45728F52" w14:textId="77777777" w:rsidR="004B7A13" w:rsidRDefault="004B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56F10B9D" w14:textId="77777777" w:rsidR="004B7A13" w:rsidRDefault="004B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7857632B" w14:textId="77777777" w:rsidR="004B7A13" w:rsidRDefault="004B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716717" w14:textId="77777777" w:rsidR="004B7A13" w:rsidRDefault="004B7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CF5AAE" w:rsidRPr="00132D1D" w14:paraId="182DD5FE" w14:textId="77777777">
      <w:trPr>
        <w:trHeight w:val="342"/>
      </w:trPr>
      <w:tc>
        <w:tcPr>
          <w:tcW w:w="9063" w:type="dxa"/>
          <w:tcBorders>
            <w:top w:val="nil"/>
            <w:left w:val="nil"/>
            <w:bottom w:val="nil"/>
            <w:right w:val="nil"/>
          </w:tcBorders>
          <w:vAlign w:val="center"/>
        </w:tcPr>
        <w:p w14:paraId="3257B663"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69FCCC61"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2239A2F8" w14:textId="77777777" w:rsidR="00CF5AAE" w:rsidRPr="00132D1D" w:rsidRDefault="00CF5AAE" w:rsidP="00CF5AAE">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Pr>
              <w:rStyle w:val="PageNumber"/>
              <w:rFonts w:ascii="Browallia New" w:hAnsi="Browallia New" w:cs="Browallia New"/>
              <w:sz w:val="28"/>
              <w:szCs w:val="28"/>
            </w:rPr>
            <w:t>31</w:t>
          </w:r>
          <w:r w:rsidRPr="00132D1D">
            <w:rPr>
              <w:rStyle w:val="PageNumber"/>
              <w:rFonts w:ascii="Browallia New" w:hAnsi="Browallia New" w:cs="Browallia New"/>
              <w:sz w:val="28"/>
              <w:szCs w:val="28"/>
            </w:rPr>
            <w:fldChar w:fldCharType="end"/>
          </w:r>
        </w:p>
      </w:tc>
    </w:tr>
    <w:tr w:rsidR="00CF5AAE" w14:paraId="30D87AB5" w14:textId="77777777">
      <w:trPr>
        <w:trHeight w:val="342"/>
      </w:trPr>
      <w:tc>
        <w:tcPr>
          <w:tcW w:w="9063" w:type="dxa"/>
          <w:tcBorders>
            <w:top w:val="nil"/>
            <w:left w:val="nil"/>
            <w:bottom w:val="nil"/>
            <w:right w:val="nil"/>
          </w:tcBorders>
          <w:vAlign w:val="center"/>
        </w:tcPr>
        <w:p w14:paraId="31773935"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45DA681E"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66D913C6"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26A1328" w14:textId="77777777" w:rsidR="00624FAD" w:rsidRDefault="00624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389173"/>
      <w:docPartObj>
        <w:docPartGallery w:val="Page Numbers (Bottom of Page)"/>
        <w:docPartUnique/>
      </w:docPartObj>
    </w:sdtPr>
    <w:sdtEndPr>
      <w:rPr>
        <w:rFonts w:ascii="Browallia New" w:hAnsi="Browallia New" w:cs="Browallia New"/>
        <w:sz w:val="28"/>
        <w:szCs w:val="28"/>
      </w:rPr>
    </w:sdtEndPr>
    <w:sdtContent>
      <w:p w14:paraId="134B08F6" w14:textId="77777777" w:rsidR="00A41B78" w:rsidRDefault="00A41B78">
        <w:pPr>
          <w:pStyle w:val="Footer"/>
          <w:jc w:val="right"/>
        </w:pPr>
      </w:p>
      <w:p w14:paraId="4A7010A3" w14:textId="77777777" w:rsidR="00191A9C" w:rsidRDefault="00191A9C" w:rsidP="00191A9C">
        <w:pPr>
          <w:pStyle w:val="Footer"/>
          <w:rPr>
            <w:rFonts w:ascii="Browallia New" w:hAnsi="Browallia New" w:cs="Browallia New"/>
            <w:noProof/>
            <w:sz w:val="28"/>
            <w:szCs w:val="28"/>
          </w:rPr>
        </w:pPr>
        <w:r w:rsidRPr="00191A9C">
          <w:rPr>
            <w:rFonts w:ascii="Browallia New" w:hAnsi="Browallia New" w:cs="Browallia New"/>
            <w:sz w:val="28"/>
            <w:szCs w:val="28"/>
            <w:lang w:val="en-US"/>
          </w:rPr>
          <w:t>___________</w:t>
        </w:r>
        <w:r>
          <w:rPr>
            <w:rFonts w:ascii="Browallia New" w:hAnsi="Browallia New" w:cs="Browallia New"/>
            <w:sz w:val="28"/>
            <w:szCs w:val="28"/>
            <w:lang w:val="en-US"/>
          </w:rPr>
          <w:t>___</w:t>
        </w:r>
        <w:r w:rsidRPr="00191A9C">
          <w:rPr>
            <w:rFonts w:ascii="Browallia New" w:hAnsi="Browallia New" w:cs="Browallia New"/>
            <w:sz w:val="28"/>
            <w:szCs w:val="28"/>
            <w:lang w:val="en-US"/>
          </w:rPr>
          <w:t>___________</w:t>
        </w:r>
        <w:r w:rsidRPr="00191A9C">
          <w:rPr>
            <w:rFonts w:ascii="Browallia New" w:hAnsi="Browallia New" w:cs="Browallia New"/>
            <w:sz w:val="28"/>
            <w:szCs w:val="28"/>
            <w:cs/>
            <w:lang w:val="en-US"/>
          </w:rPr>
          <w:t xml:space="preserve"> กรรมการ </w:t>
        </w:r>
        <w:r>
          <w:rPr>
            <w:rFonts w:ascii="Browallia New" w:hAnsi="Browallia New" w:cs="Browallia New"/>
            <w:sz w:val="28"/>
            <w:szCs w:val="28"/>
            <w:lang w:val="en-US"/>
          </w:rPr>
          <w:t xml:space="preserve">             </w:t>
        </w:r>
        <w:r w:rsidRPr="00191A9C">
          <w:rPr>
            <w:rFonts w:ascii="Browallia New" w:hAnsi="Browallia New" w:cs="Browallia New"/>
            <w:sz w:val="28"/>
            <w:szCs w:val="28"/>
            <w:lang w:val="en-US"/>
          </w:rPr>
          <w:t>___________</w:t>
        </w:r>
        <w:r>
          <w:rPr>
            <w:rFonts w:ascii="Browallia New" w:hAnsi="Browallia New" w:cs="Browallia New"/>
            <w:sz w:val="28"/>
            <w:szCs w:val="28"/>
            <w:lang w:val="en-US"/>
          </w:rPr>
          <w:t>___</w:t>
        </w:r>
        <w:r w:rsidRPr="00191A9C">
          <w:rPr>
            <w:rFonts w:ascii="Browallia New" w:hAnsi="Browallia New" w:cs="Browallia New"/>
            <w:sz w:val="28"/>
            <w:szCs w:val="28"/>
            <w:lang w:val="en-US"/>
          </w:rPr>
          <w:t>___________</w:t>
        </w:r>
        <w:r w:rsidRPr="00191A9C">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rsidRPr="00191A9C">
          <w:rPr>
            <w:rFonts w:ascii="Browallia New" w:hAnsi="Browallia New" w:cs="Browallia New"/>
            <w:sz w:val="28"/>
            <w:szCs w:val="28"/>
            <w:cs/>
            <w:lang w:val="en-US"/>
          </w:rPr>
          <w:t xml:space="preserve"> </w:t>
        </w:r>
        <w:r w:rsidR="00A41B78" w:rsidRPr="00191A9C">
          <w:rPr>
            <w:rFonts w:ascii="Browallia New" w:hAnsi="Browallia New" w:cs="Browallia New"/>
            <w:sz w:val="28"/>
            <w:szCs w:val="28"/>
          </w:rPr>
          <w:fldChar w:fldCharType="begin"/>
        </w:r>
        <w:r w:rsidR="00A41B78">
          <w:instrText xml:space="preserve"> PAGE   \* MERGEFORMAT </w:instrText>
        </w:r>
        <w:r w:rsidR="00A41B78" w:rsidRPr="00191A9C">
          <w:rPr>
            <w:rFonts w:ascii="Browallia New" w:hAnsi="Browallia New" w:cs="Browallia New"/>
            <w:sz w:val="28"/>
            <w:szCs w:val="28"/>
          </w:rPr>
          <w:fldChar w:fldCharType="separate"/>
        </w:r>
        <w:r w:rsidR="00A41B78" w:rsidRPr="00191A9C">
          <w:rPr>
            <w:rFonts w:ascii="Browallia New" w:hAnsi="Browallia New" w:cs="Browallia New"/>
            <w:sz w:val="28"/>
            <w:szCs w:val="28"/>
          </w:rPr>
          <w:t>2</w:t>
        </w:r>
        <w:r w:rsidR="00A41B78" w:rsidRPr="00191A9C">
          <w:rPr>
            <w:rFonts w:ascii="Browallia New" w:hAnsi="Browallia New" w:cs="Browallia New"/>
            <w:sz w:val="28"/>
            <w:szCs w:val="28"/>
          </w:rPr>
          <w:fldChar w:fldCharType="end"/>
        </w:r>
      </w:p>
      <w:p w14:paraId="4597AA6D" w14:textId="5F0ECC09" w:rsidR="00A41B78" w:rsidRPr="00191A9C" w:rsidRDefault="00191A9C" w:rsidP="00191A9C">
        <w:pPr>
          <w:pStyle w:val="Footer"/>
          <w:rPr>
            <w:rFonts w:ascii="Browallia New" w:hAnsi="Browallia New" w:cs="Browallia New"/>
            <w:sz w:val="28"/>
            <w:szCs w:val="28"/>
          </w:rPr>
        </w:pPr>
        <w:r>
          <w:rPr>
            <w:rFonts w:ascii="Browallia New" w:hAnsi="Browallia New" w:cs="Browallia New"/>
            <w:noProof/>
            <w:sz w:val="28"/>
            <w:szCs w:val="28"/>
          </w:rPr>
          <w:t>(                                      )                            (                                      )</w:t>
        </w:r>
      </w:p>
    </w:sdtContent>
  </w:sdt>
  <w:p w14:paraId="0991A7B8" w14:textId="77777777" w:rsidR="00624FAD" w:rsidRDefault="00624F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2E7980" w:rsidRPr="00132D1D" w14:paraId="6A0A94C1" w14:textId="77777777" w:rsidTr="002E7980">
      <w:trPr>
        <w:trHeight w:val="342"/>
      </w:trPr>
      <w:tc>
        <w:tcPr>
          <w:tcW w:w="9063" w:type="dxa"/>
          <w:tcBorders>
            <w:top w:val="nil"/>
            <w:left w:val="nil"/>
            <w:bottom w:val="nil"/>
            <w:right w:val="nil"/>
          </w:tcBorders>
          <w:vAlign w:val="center"/>
        </w:tcPr>
        <w:p w14:paraId="6B14E574"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BB38303"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50B5D072" w14:textId="77777777" w:rsidR="002E7980" w:rsidRPr="00132D1D" w:rsidRDefault="002E79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E7980" w14:paraId="7B0ACCAA" w14:textId="77777777" w:rsidTr="002E7980">
      <w:trPr>
        <w:trHeight w:val="342"/>
      </w:trPr>
      <w:tc>
        <w:tcPr>
          <w:tcW w:w="9063" w:type="dxa"/>
          <w:tcBorders>
            <w:top w:val="nil"/>
            <w:left w:val="nil"/>
            <w:bottom w:val="nil"/>
            <w:right w:val="nil"/>
          </w:tcBorders>
          <w:vAlign w:val="center"/>
        </w:tcPr>
        <w:p w14:paraId="32F9AD2B"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F752A88"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3CED6A10"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5A8254" w14:textId="77777777" w:rsidR="002E7980" w:rsidRDefault="002E79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54B6A" w14:textId="77777777" w:rsidR="00DA4436" w:rsidRDefault="00DA4436">
      <w:r>
        <w:separator/>
      </w:r>
    </w:p>
  </w:footnote>
  <w:footnote w:type="continuationSeparator" w:id="0">
    <w:p w14:paraId="3A3A308E" w14:textId="77777777" w:rsidR="00DA4436" w:rsidRDefault="00DA4436">
      <w:r>
        <w:continuationSeparator/>
      </w:r>
    </w:p>
  </w:footnote>
  <w:footnote w:type="continuationNotice" w:id="1">
    <w:p w14:paraId="0355421D" w14:textId="77777777" w:rsidR="00DA4436" w:rsidRDefault="00DA44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F56B" w14:textId="77777777" w:rsidR="004B7A13" w:rsidRPr="008E36CD" w:rsidRDefault="004B7A13"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745EF517" w14:textId="4C2CC85B" w:rsidR="004B7A13" w:rsidRDefault="004B7A13">
    <w:pPr>
      <w:pStyle w:val="Header"/>
      <w:rPr>
        <w:cs/>
      </w:rPr>
    </w:pPr>
    <w:r w:rsidRPr="00E35ABF">
      <w:rPr>
        <w:rFonts w:cs="Browallia New"/>
        <w:b/>
        <w:bCs/>
        <w:sz w:val="28"/>
        <w:szCs w:val="28"/>
        <w:cs/>
      </w:rPr>
      <w:t>หมายเหตุประกอบ</w:t>
    </w:r>
    <w:r w:rsidR="00B379C1">
      <w:rPr>
        <w:rFonts w:cs="Browallia New" w:hint="cs"/>
        <w:b/>
        <w:bCs/>
        <w:sz w:val="28"/>
        <w:szCs w:val="28"/>
        <w:cs/>
      </w:rPr>
      <w:t>ข้อมูลทางการเงิน</w:t>
    </w:r>
    <w:r w:rsidR="00B00FD8">
      <w:rPr>
        <w:rFonts w:cs="Browallia New" w:hint="cs"/>
        <w:b/>
        <w:bCs/>
        <w:sz w:val="28"/>
        <w:szCs w:val="28"/>
        <w:cs/>
      </w:rPr>
      <w:t>ระหว่างกาลแบบย่อ</w:t>
    </w:r>
    <w:r w:rsidR="00061EB3">
      <w:rPr>
        <w:rFonts w:cs="Browallia New" w:hint="cs"/>
        <w:b/>
        <w:bCs/>
        <w:sz w:val="28"/>
        <w:szCs w:val="28"/>
        <w:cs/>
      </w:rPr>
      <w:t xml:space="preserve"> (ยังไม่ได้ตรวจสอบ</w:t>
    </w:r>
    <w:r w:rsidR="008B05BA">
      <w:rPr>
        <w:rFonts w:cs="Browallia New" w:hint="cs"/>
        <w:b/>
        <w:bCs/>
        <w:sz w:val="28"/>
        <w:szCs w:val="28"/>
        <w:cs/>
      </w:rPr>
      <w:t xml:space="preserve"> แต่สอบทานแล้ว)</w:t>
    </w:r>
  </w:p>
  <w:p w14:paraId="79ED70C8" w14:textId="605B5016" w:rsidR="004B7A13" w:rsidRPr="00340B80" w:rsidRDefault="00D534EF">
    <w:pPr>
      <w:pStyle w:val="Header"/>
      <w:rPr>
        <w:rFonts w:ascii="Browallia New" w:hAnsi="Browallia New" w:cs="Browallia New"/>
        <w:b/>
        <w:bCs/>
        <w:sz w:val="28"/>
        <w:szCs w:val="28"/>
      </w:rPr>
    </w:pPr>
    <w:r w:rsidRPr="00F42EC5">
      <w:rPr>
        <w:rFonts w:ascii="Browallia New" w:hAnsi="Browallia New" w:cs="Browallia New"/>
        <w:b/>
        <w:bCs/>
        <w:sz w:val="28"/>
        <w:szCs w:val="28"/>
        <w:cs/>
      </w:rPr>
      <w:t>สำหรับ</w:t>
    </w:r>
    <w:r>
      <w:rPr>
        <w:rFonts w:ascii="Browallia New" w:hAnsi="Browallia New" w:cs="Browallia New" w:hint="cs"/>
        <w:b/>
        <w:bCs/>
        <w:sz w:val="28"/>
        <w:szCs w:val="28"/>
        <w:cs/>
      </w:rPr>
      <w:t>งวดสามเดือน</w:t>
    </w:r>
    <w:r w:rsidRPr="00F42EC5">
      <w:rPr>
        <w:rFonts w:ascii="Browallia New" w:hAnsi="Browallia New" w:cs="Browallia New"/>
        <w:b/>
        <w:bCs/>
        <w:sz w:val="28"/>
        <w:szCs w:val="28"/>
        <w:cs/>
      </w:rPr>
      <w:t>สิ้นสุดวันที่</w:t>
    </w:r>
    <w:r>
      <w:rPr>
        <w:rFonts w:ascii="Browallia New" w:hAnsi="Browallia New" w:cs="Browallia New"/>
        <w:b/>
        <w:bCs/>
        <w:sz w:val="28"/>
        <w:szCs w:val="28"/>
      </w:rPr>
      <w:t xml:space="preserve"> 31</w:t>
    </w:r>
    <w:r w:rsidRPr="00F42EC5">
      <w:rPr>
        <w:rFonts w:ascii="Browallia New" w:hAnsi="Browallia New" w:cs="Browallia New"/>
        <w:b/>
        <w:bCs/>
        <w:sz w:val="28"/>
        <w:szCs w:val="28"/>
        <w:cs/>
      </w:rPr>
      <w:t xml:space="preserve">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2569</w:t>
    </w:r>
  </w:p>
  <w:p w14:paraId="250CAB8F" w14:textId="77777777" w:rsidR="004B7A13" w:rsidRDefault="004B7A13"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4" behindDoc="0" locked="0" layoutInCell="1" allowOverlap="1" wp14:anchorId="55AE193C" wp14:editId="130B078A">
              <wp:simplePos x="0" y="0"/>
              <wp:positionH relativeFrom="column">
                <wp:posOffset>0</wp:posOffset>
              </wp:positionH>
              <wp:positionV relativeFrom="paragraph">
                <wp:posOffset>106045</wp:posOffset>
              </wp:positionV>
              <wp:extent cx="5957668" cy="0"/>
              <wp:effectExtent l="0" t="0" r="0" b="0"/>
              <wp:wrapNone/>
              <wp:docPr id="5564472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F0B8492" id="Straight Connector 1" o:spid="_x0000_s1026" style="position:absolute;z-index:251662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35pt" to="46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R0G9raAAAABgEAAA8AAABkcnMvZG93&#10;bnJldi54bWxMj8FOw0AMRO9I/MPKSNzohiJKCdlUCIkjhxYO9OZm3SSQ9abxtk35eow4wHFmrJnn&#10;YjGGzhxokDayg+tJBoa4ir7l2sHb6/PVHIwkZI9dZHJwIoFFeX5WYO7jkZd0WKXaaAlLjg6alPrc&#10;WqkaCiiT2BNrto1DwKRyqK0f8KjlobPTLJvZgC3rQoM9PTVUfa72wcH2Y3dqA+04W4vchvel/7Lr&#10;F+cuL8bHBzCJxvR3DD/4ig6lMm3inr2YzoE+ktSd3Y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DR0G9raAAAABgEAAA8AAAAAAAAAAAAAAAAAFgQAAGRy&#10;cy9kb3ducmV2LnhtbFBLBQYAAAAABAAEAPMAAAAdBQAAAAA=&#10;" strokecolor="black [3213]" strokeweight="2pt"/>
          </w:pict>
        </mc:Fallback>
      </mc:AlternateContent>
    </w:r>
    <w:r>
      <w:rPr>
        <w:cs/>
      </w:rPr>
      <w:tab/>
    </w:r>
  </w:p>
  <w:p w14:paraId="721E4D03" w14:textId="77777777" w:rsidR="004B7A13" w:rsidRDefault="004B7A13"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4A80"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58609E3"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23606D6" w14:textId="22997110" w:rsidR="000F64FC" w:rsidRDefault="00816E49"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Pr>
        <w:rFonts w:cs="Browallia New" w:hint="cs"/>
        <w:b/>
        <w:bCs/>
        <w:sz w:val="28"/>
        <w:szCs w:val="28"/>
        <w:cs/>
      </w:rPr>
      <w:t>สาม</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rPr>
      <w:t xml:space="preserve"> 2569</w:t>
    </w:r>
    <w:r w:rsidRPr="004049E6">
      <w:rPr>
        <w:rFonts w:ascii="Browallia New" w:eastAsia="SimSun" w:hAnsi="Browallia New" w:cs="Browallia New"/>
        <w:b/>
        <w:bCs/>
        <w:sz w:val="28"/>
        <w:szCs w:val="28"/>
      </w:rPr>
      <w:t xml:space="preserve"> </w:t>
    </w:r>
    <w:r w:rsidR="000F64FC" w:rsidRPr="004049E6">
      <w:rPr>
        <w:rFonts w:ascii="Browallia New" w:eastAsia="SimSun" w:hAnsi="Browallia New" w:cs="Browallia New"/>
        <w:b/>
        <w:bCs/>
        <w:sz w:val="28"/>
        <w:szCs w:val="28"/>
      </w:rPr>
      <w:t xml:space="preserve"> </w:t>
    </w:r>
  </w:p>
  <w:p w14:paraId="3713ACAB" w14:textId="1E584333" w:rsidR="00624FAD" w:rsidRDefault="000F64FC" w:rsidP="002E79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1" behindDoc="0" locked="0" layoutInCell="1" allowOverlap="1" wp14:anchorId="08D3E614" wp14:editId="2A45F473">
              <wp:simplePos x="0" y="0"/>
              <wp:positionH relativeFrom="column">
                <wp:posOffset>1855</wp:posOffset>
              </wp:positionH>
              <wp:positionV relativeFrom="paragraph">
                <wp:posOffset>90952</wp:posOffset>
              </wp:positionV>
              <wp:extent cx="9108831" cy="0"/>
              <wp:effectExtent l="0" t="0" r="0" b="0"/>
              <wp:wrapNone/>
              <wp:docPr id="1730794333"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5CE353C">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5pt,7.15pt" to="717.4pt,7.15pt" w14:anchorId="04A628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"/>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707"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E100996"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84C84A8" w14:textId="7D080558" w:rsidR="000F64FC" w:rsidRDefault="00816E49"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Pr>
        <w:rFonts w:cs="Browallia New" w:hint="cs"/>
        <w:b/>
        <w:bCs/>
        <w:sz w:val="28"/>
        <w:szCs w:val="28"/>
        <w:cs/>
      </w:rPr>
      <w:t>สาม</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rPr>
      <w:t xml:space="preserve"> 2569</w:t>
    </w:r>
  </w:p>
  <w:p w14:paraId="7A89C73E" w14:textId="77777777" w:rsidR="000F64FC" w:rsidRDefault="000F64FC"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263F2A60" wp14:editId="60495E1E">
              <wp:simplePos x="0" y="0"/>
              <wp:positionH relativeFrom="column">
                <wp:posOffset>0</wp:posOffset>
              </wp:positionH>
              <wp:positionV relativeFrom="paragraph">
                <wp:posOffset>90952</wp:posOffset>
              </wp:positionV>
              <wp:extent cx="5957668" cy="0"/>
              <wp:effectExtent l="0" t="0" r="0" b="0"/>
              <wp:wrapNone/>
              <wp:docPr id="180451012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4AB7282">
            <v:line id="Straight Connector 1"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11608D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r>
      <w:rPr>
        <w:cs/>
      </w:rPr>
      <w:tab/>
    </w:r>
  </w:p>
  <w:p w14:paraId="12AD87CB" w14:textId="77777777" w:rsidR="00624FAD" w:rsidRDefault="00624F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C59C" w14:textId="77777777" w:rsidR="002E7980" w:rsidRPr="008E36CD" w:rsidRDefault="002E7980"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29FCA77" w14:textId="77777777" w:rsidR="002E7980" w:rsidRDefault="002E7980"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726F412" w14:textId="2C2E93E5" w:rsidR="002E7980" w:rsidRDefault="00E57BB7"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Pr>
        <w:rFonts w:cs="Browallia New" w:hint="cs"/>
        <w:b/>
        <w:bCs/>
        <w:sz w:val="28"/>
        <w:szCs w:val="28"/>
        <w:cs/>
      </w:rPr>
      <w:t>สาม</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rPr>
      <w:t xml:space="preserve"> 2569</w:t>
    </w:r>
    <w:r w:rsidR="002E7980" w:rsidRPr="004049E6">
      <w:rPr>
        <w:rFonts w:ascii="Browallia New" w:eastAsia="SimSun" w:hAnsi="Browallia New" w:cs="Browallia New"/>
        <w:b/>
        <w:bCs/>
        <w:sz w:val="28"/>
        <w:szCs w:val="28"/>
      </w:rPr>
      <w:t xml:space="preserve"> </w:t>
    </w:r>
  </w:p>
  <w:p w14:paraId="3C6E4343" w14:textId="77777777" w:rsidR="002E7980" w:rsidRDefault="002E798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3031DAC8" wp14:editId="66F26382">
              <wp:simplePos x="0" y="0"/>
              <wp:positionH relativeFrom="column">
                <wp:posOffset>2491</wp:posOffset>
              </wp:positionH>
              <wp:positionV relativeFrom="paragraph">
                <wp:posOffset>90317</wp:posOffset>
              </wp:positionV>
              <wp:extent cx="9136966" cy="0"/>
              <wp:effectExtent l="0" t="0" r="0" b="0"/>
              <wp:wrapNone/>
              <wp:docPr id="1781925834" name="Straight Connector 1"/>
              <wp:cNvGraphicFramePr/>
              <a:graphic xmlns:a="http://schemas.openxmlformats.org/drawingml/2006/main">
                <a:graphicData uri="http://schemas.microsoft.com/office/word/2010/wordprocessingShape">
                  <wps:wsp>
                    <wps:cNvCnPr/>
                    <wps:spPr>
                      <a:xfrm>
                        <a:off x="0" y="0"/>
                        <a:ext cx="913696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468C38B">
            <v:line id="Straight Connector 1"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7.1pt" to="719.65pt,7.1pt" w14:anchorId="5CEC75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"/>
          </w:pict>
        </mc:Fallback>
      </mc:AlternateContent>
    </w:r>
    <w:r>
      <w:rPr>
        <w:cs/>
      </w:rPr>
      <w:tab/>
    </w:r>
  </w:p>
  <w:p w14:paraId="6D174152" w14:textId="77777777" w:rsidR="002E7980" w:rsidRDefault="002E79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0F2E8D61"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00B2346D">
      <w:rPr>
        <w:rFonts w:ascii="Browallia New" w:hAnsi="Browallia New" w:cs="Browallia New" w:hint="cs"/>
        <w:b/>
        <w:bCs/>
        <w:sz w:val="28"/>
        <w:szCs w:val="28"/>
        <w:cs/>
        <w:lang w:val="en-GB"/>
      </w:rPr>
      <w:t>เอ็กซ์</w:t>
    </w:r>
    <w:r w:rsidR="00154ECF">
      <w:rPr>
        <w:rFonts w:ascii="Browallia New" w:hAnsi="Browallia New" w:cs="Browallia New" w:hint="cs"/>
        <w:b/>
        <w:bCs/>
        <w:sz w:val="28"/>
        <w:szCs w:val="28"/>
        <w:cs/>
        <w:lang w:val="en-GB"/>
      </w:rPr>
      <w:t>วายแซด</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0FFBB223" w:rsidR="00244D3A" w:rsidRDefault="00E57BB7"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Pr>
        <w:rFonts w:cs="Browallia New" w:hint="cs"/>
        <w:b/>
        <w:bCs/>
        <w:sz w:val="28"/>
        <w:szCs w:val="28"/>
        <w:cs/>
      </w:rPr>
      <w:t>สาม</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rPr>
      <w:t xml:space="preserve"> 2569</w:t>
    </w:r>
    <w:r w:rsidR="00244D3A"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0" behindDoc="0" locked="0" layoutInCell="1" allowOverlap="1" wp14:anchorId="7B5DE9C2" wp14:editId="66D2CFE0">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14A38E2">
            <v:line id="Straight Connector 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60641B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5E25C7"/>
    <w:multiLevelType w:val="multilevel"/>
    <w:tmpl w:val="419EE060"/>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3"/>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1" w15:restartNumberingAfterBreak="0">
    <w:nsid w:val="040440B9"/>
    <w:multiLevelType w:val="hybridMultilevel"/>
    <w:tmpl w:val="CF660452"/>
    <w:lvl w:ilvl="0" w:tplc="0D26B43A">
      <w:start w:val="3"/>
      <w:numFmt w:val="bullet"/>
      <w:lvlText w:val="-"/>
      <w:lvlJc w:val="left"/>
      <w:pPr>
        <w:ind w:left="3091" w:hanging="360"/>
      </w:pPr>
      <w:rPr>
        <w:rFonts w:ascii="Browallia New" w:eastAsia="Times New Roman" w:hAnsi="Browallia New" w:cs="Browallia New" w:hint="default"/>
        <w:sz w:val="28"/>
        <w:szCs w:val="28"/>
      </w:rPr>
    </w:lvl>
    <w:lvl w:ilvl="1" w:tplc="08090003" w:tentative="1">
      <w:start w:val="1"/>
      <w:numFmt w:val="bullet"/>
      <w:lvlText w:val="o"/>
      <w:lvlJc w:val="left"/>
      <w:pPr>
        <w:ind w:left="3811" w:hanging="360"/>
      </w:pPr>
      <w:rPr>
        <w:rFonts w:ascii="Courier New" w:hAnsi="Courier New" w:cs="Courier New" w:hint="default"/>
      </w:rPr>
    </w:lvl>
    <w:lvl w:ilvl="2" w:tplc="08090005" w:tentative="1">
      <w:start w:val="1"/>
      <w:numFmt w:val="bullet"/>
      <w:lvlText w:val=""/>
      <w:lvlJc w:val="left"/>
      <w:pPr>
        <w:ind w:left="4531" w:hanging="360"/>
      </w:pPr>
      <w:rPr>
        <w:rFonts w:ascii="Wingdings" w:hAnsi="Wingdings" w:hint="default"/>
      </w:rPr>
    </w:lvl>
    <w:lvl w:ilvl="3" w:tplc="08090001" w:tentative="1">
      <w:start w:val="1"/>
      <w:numFmt w:val="bullet"/>
      <w:lvlText w:val=""/>
      <w:lvlJc w:val="left"/>
      <w:pPr>
        <w:ind w:left="5251" w:hanging="360"/>
      </w:pPr>
      <w:rPr>
        <w:rFonts w:ascii="Symbol" w:hAnsi="Symbol" w:hint="default"/>
      </w:rPr>
    </w:lvl>
    <w:lvl w:ilvl="4" w:tplc="08090003" w:tentative="1">
      <w:start w:val="1"/>
      <w:numFmt w:val="bullet"/>
      <w:lvlText w:val="o"/>
      <w:lvlJc w:val="left"/>
      <w:pPr>
        <w:ind w:left="5971" w:hanging="360"/>
      </w:pPr>
      <w:rPr>
        <w:rFonts w:ascii="Courier New" w:hAnsi="Courier New" w:cs="Courier New" w:hint="default"/>
      </w:rPr>
    </w:lvl>
    <w:lvl w:ilvl="5" w:tplc="08090005" w:tentative="1">
      <w:start w:val="1"/>
      <w:numFmt w:val="bullet"/>
      <w:lvlText w:val=""/>
      <w:lvlJc w:val="left"/>
      <w:pPr>
        <w:ind w:left="6691" w:hanging="360"/>
      </w:pPr>
      <w:rPr>
        <w:rFonts w:ascii="Wingdings" w:hAnsi="Wingdings" w:hint="default"/>
      </w:rPr>
    </w:lvl>
    <w:lvl w:ilvl="6" w:tplc="08090001" w:tentative="1">
      <w:start w:val="1"/>
      <w:numFmt w:val="bullet"/>
      <w:lvlText w:val=""/>
      <w:lvlJc w:val="left"/>
      <w:pPr>
        <w:ind w:left="7411" w:hanging="360"/>
      </w:pPr>
      <w:rPr>
        <w:rFonts w:ascii="Symbol" w:hAnsi="Symbol" w:hint="default"/>
      </w:rPr>
    </w:lvl>
    <w:lvl w:ilvl="7" w:tplc="08090003" w:tentative="1">
      <w:start w:val="1"/>
      <w:numFmt w:val="bullet"/>
      <w:lvlText w:val="o"/>
      <w:lvlJc w:val="left"/>
      <w:pPr>
        <w:ind w:left="8131" w:hanging="360"/>
      </w:pPr>
      <w:rPr>
        <w:rFonts w:ascii="Courier New" w:hAnsi="Courier New" w:cs="Courier New" w:hint="default"/>
      </w:rPr>
    </w:lvl>
    <w:lvl w:ilvl="8" w:tplc="08090005" w:tentative="1">
      <w:start w:val="1"/>
      <w:numFmt w:val="bullet"/>
      <w:lvlText w:val=""/>
      <w:lvlJc w:val="left"/>
      <w:pPr>
        <w:ind w:left="8851" w:hanging="360"/>
      </w:pPr>
      <w:rPr>
        <w:rFonts w:ascii="Wingdings" w:hAnsi="Wingdings" w:hint="default"/>
      </w:rPr>
    </w:lvl>
  </w:abstractNum>
  <w:abstractNum w:abstractNumId="12" w15:restartNumberingAfterBreak="0">
    <w:nsid w:val="07934090"/>
    <w:multiLevelType w:val="hybridMultilevel"/>
    <w:tmpl w:val="9828AC34"/>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3" w15:restartNumberingAfterBreak="0">
    <w:nsid w:val="086545CA"/>
    <w:multiLevelType w:val="hybridMultilevel"/>
    <w:tmpl w:val="5830886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95B262C"/>
    <w:multiLevelType w:val="multilevel"/>
    <w:tmpl w:val="101EA84A"/>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2"/>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5" w15:restartNumberingAfterBreak="0">
    <w:nsid w:val="0AF92C8C"/>
    <w:multiLevelType w:val="hybridMultilevel"/>
    <w:tmpl w:val="4DDC6CB4"/>
    <w:lvl w:ilvl="0" w:tplc="DD826036">
      <w:start w:val="1"/>
      <w:numFmt w:val="decimal"/>
      <w:lvlText w:val="29.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0B5622D1"/>
    <w:multiLevelType w:val="hybridMultilevel"/>
    <w:tmpl w:val="D314644A"/>
    <w:lvl w:ilvl="0" w:tplc="555E5BCC">
      <w:start w:val="1"/>
      <w:numFmt w:val="decimal"/>
      <w:lvlText w:val="29.2.%1"/>
      <w:lvlJc w:val="left"/>
      <w:pPr>
        <w:ind w:left="199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10066206"/>
    <w:multiLevelType w:val="hybridMultilevel"/>
    <w:tmpl w:val="834693D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185F1A38"/>
    <w:multiLevelType w:val="hybridMultilevel"/>
    <w:tmpl w:val="2398DBCE"/>
    <w:lvl w:ilvl="0" w:tplc="DD826036">
      <w:start w:val="1"/>
      <w:numFmt w:val="decimal"/>
      <w:lvlText w:val="29.1.%1"/>
      <w:lvlJc w:val="left"/>
      <w:pPr>
        <w:ind w:left="2291"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FB13B0"/>
    <w:multiLevelType w:val="multilevel"/>
    <w:tmpl w:val="E772A452"/>
    <w:lvl w:ilvl="0">
      <w:start w:val="19"/>
      <w:numFmt w:val="decimal"/>
      <w:lvlText w:val="%1"/>
      <w:lvlJc w:val="left"/>
      <w:pPr>
        <w:ind w:left="360" w:hanging="360"/>
      </w:pPr>
      <w:rPr>
        <w:rFonts w:hint="default"/>
      </w:rPr>
    </w:lvl>
    <w:lvl w:ilvl="1">
      <w:start w:val="2"/>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1" w15:restartNumberingAfterBreak="0">
    <w:nsid w:val="1AFD2231"/>
    <w:multiLevelType w:val="multilevel"/>
    <w:tmpl w:val="FFB202FE"/>
    <w:lvl w:ilvl="0">
      <w:start w:val="1"/>
      <w:numFmt w:val="decimal"/>
      <w:lvlText w:val="%1."/>
      <w:lvlJc w:val="left"/>
      <w:pPr>
        <w:ind w:left="360" w:hanging="360"/>
      </w:pPr>
      <w:rPr>
        <w:b/>
        <w:bCs/>
      </w:rPr>
    </w:lvl>
    <w:lvl w:ilvl="1">
      <w:start w:val="1"/>
      <w:numFmt w:val="decimal"/>
      <w:isLgl/>
      <w:lvlText w:val="%1.%2"/>
      <w:lvlJc w:val="left"/>
      <w:pPr>
        <w:ind w:left="6264" w:hanging="735"/>
      </w:pPr>
      <w:rPr>
        <w:rFonts w:eastAsia="Times New Roman" w:hint="default"/>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2"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1308C8"/>
    <w:multiLevelType w:val="multilevel"/>
    <w:tmpl w:val="18280628"/>
    <w:lvl w:ilvl="0">
      <w:start w:val="19"/>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A660FB3"/>
    <w:multiLevelType w:val="hybridMultilevel"/>
    <w:tmpl w:val="DDFA43D6"/>
    <w:lvl w:ilvl="0" w:tplc="F42AB820">
      <w:start w:val="1"/>
      <w:numFmt w:val="decimal"/>
      <w:lvlText w:val="29.1.%1"/>
      <w:lvlJc w:val="left"/>
      <w:pPr>
        <w:ind w:left="44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8" w15:restartNumberingAfterBreak="0">
    <w:nsid w:val="45631D4A"/>
    <w:multiLevelType w:val="hybridMultilevel"/>
    <w:tmpl w:val="EF5C2608"/>
    <w:lvl w:ilvl="0" w:tplc="D9729610">
      <w:start w:val="1"/>
      <w:numFmt w:val="decimal"/>
      <w:lvlText w:val="27.%1"/>
      <w:lvlJc w:val="left"/>
      <w:pPr>
        <w:ind w:left="1162" w:hanging="360"/>
      </w:pPr>
      <w:rPr>
        <w:rFonts w:cs="Times New Roman" w:hint="default"/>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0" w15:restartNumberingAfterBreak="0">
    <w:nsid w:val="52210822"/>
    <w:multiLevelType w:val="hybridMultilevel"/>
    <w:tmpl w:val="59D81AB4"/>
    <w:lvl w:ilvl="0" w:tplc="5E6E33FE">
      <w:start w:val="6"/>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FD332B"/>
    <w:multiLevelType w:val="hybridMultilevel"/>
    <w:tmpl w:val="6BD42272"/>
    <w:lvl w:ilvl="0" w:tplc="C7F0DCD2">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027DE0"/>
    <w:multiLevelType w:val="hybridMultilevel"/>
    <w:tmpl w:val="A126C49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5F766E83"/>
    <w:multiLevelType w:val="hybridMultilevel"/>
    <w:tmpl w:val="C7C20D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616358FB"/>
    <w:multiLevelType w:val="hybridMultilevel"/>
    <w:tmpl w:val="879CE97C"/>
    <w:lvl w:ilvl="0" w:tplc="88627A58">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457E7"/>
    <w:multiLevelType w:val="hybridMultilevel"/>
    <w:tmpl w:val="8F040F6A"/>
    <w:lvl w:ilvl="0" w:tplc="C58AF392">
      <w:start w:val="1"/>
      <w:numFmt w:val="decimal"/>
      <w:lvlText w:val="15.%1"/>
      <w:lvlJc w:val="left"/>
      <w:pPr>
        <w:ind w:left="1146" w:hanging="360"/>
      </w:pPr>
      <w:rPr>
        <w:rFonts w:cs="Times New Roman" w:hint="default"/>
        <w:sz w:val="28"/>
        <w:szCs w:val="28"/>
        <w:u w:val="none"/>
        <w:lang w:bidi="th-TH"/>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6"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7" w15:restartNumberingAfterBreak="0">
    <w:nsid w:val="6A643EFF"/>
    <w:multiLevelType w:val="hybridMultilevel"/>
    <w:tmpl w:val="13D409DE"/>
    <w:lvl w:ilvl="0" w:tplc="555E5BCC">
      <w:start w:val="1"/>
      <w:numFmt w:val="decimal"/>
      <w:lvlText w:val="29.2.%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8"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9"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40"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E777CE"/>
    <w:multiLevelType w:val="hybridMultilevel"/>
    <w:tmpl w:val="3BF82A50"/>
    <w:lvl w:ilvl="0" w:tplc="34AE4F94">
      <w:start w:val="3"/>
      <w:numFmt w:val="bullet"/>
      <w:lvlText w:val="-"/>
      <w:lvlJc w:val="left"/>
      <w:pPr>
        <w:ind w:left="361" w:hanging="360"/>
      </w:pPr>
      <w:rPr>
        <w:rFonts w:ascii="Angsana New" w:eastAsia="Times New Roman" w:hAnsi="Angsana New" w:cs="Angsana New" w:hint="default"/>
        <w:sz w:val="24"/>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2" w15:restartNumberingAfterBreak="0">
    <w:nsid w:val="726A27C3"/>
    <w:multiLevelType w:val="hybridMultilevel"/>
    <w:tmpl w:val="E32006F8"/>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3"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856CCB"/>
    <w:multiLevelType w:val="hybridMultilevel"/>
    <w:tmpl w:val="067642D0"/>
    <w:lvl w:ilvl="0" w:tplc="5C407A12">
      <w:start w:val="1"/>
      <w:numFmt w:val="decimal"/>
      <w:lvlText w:val="1.%1"/>
      <w:lvlJc w:val="left"/>
      <w:pPr>
        <w:ind w:left="720" w:hanging="360"/>
      </w:pPr>
      <w:rPr>
        <w:rFonts w:cs="Times New Roman" w:hint="default"/>
        <w:sz w:val="28"/>
        <w:szCs w:val="28"/>
        <w:u w:val="none"/>
      </w:rPr>
    </w:lvl>
    <w:lvl w:ilvl="1" w:tplc="824E89C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6" w15:restartNumberingAfterBreak="0">
    <w:nsid w:val="7E5140C9"/>
    <w:multiLevelType w:val="hybridMultilevel"/>
    <w:tmpl w:val="B2C01390"/>
    <w:lvl w:ilvl="0" w:tplc="F336E2AC">
      <w:start w:val="1"/>
      <w:numFmt w:val="decimal"/>
      <w:lvlText w:val="2.%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7" w15:restartNumberingAfterBreak="0">
    <w:nsid w:val="7FFB154C"/>
    <w:multiLevelType w:val="multilevel"/>
    <w:tmpl w:val="EE3C38B2"/>
    <w:lvl w:ilvl="0">
      <w:start w:val="1"/>
      <w:numFmt w:val="decimal"/>
      <w:lvlText w:val="%1."/>
      <w:lvlJc w:val="left"/>
      <w:pPr>
        <w:ind w:left="360" w:hanging="360"/>
      </w:pPr>
      <w:rPr>
        <w:b/>
        <w:bCs/>
      </w:rPr>
    </w:lvl>
    <w:lvl w:ilvl="1">
      <w:start w:val="1"/>
      <w:numFmt w:val="decimal"/>
      <w:lvlText w:val="29.%2"/>
      <w:lvlJc w:val="left"/>
      <w:pPr>
        <w:ind w:left="1162" w:hanging="360"/>
      </w:pPr>
      <w:rPr>
        <w:rFonts w:cs="Times New Roman" w:hint="default"/>
        <w:sz w:val="28"/>
        <w:szCs w:val="28"/>
        <w:u w:val="none"/>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5"/>
  </w:num>
  <w:num w:numId="12" w16cid:durableId="130944888">
    <w:abstractNumId w:val="22"/>
  </w:num>
  <w:num w:numId="13" w16cid:durableId="912927839">
    <w:abstractNumId w:val="36"/>
  </w:num>
  <w:num w:numId="14" w16cid:durableId="1774130908">
    <w:abstractNumId w:val="24"/>
  </w:num>
  <w:num w:numId="15" w16cid:durableId="1993365459">
    <w:abstractNumId w:val="27"/>
  </w:num>
  <w:num w:numId="16" w16cid:durableId="1308583655">
    <w:abstractNumId w:val="42"/>
  </w:num>
  <w:num w:numId="17" w16cid:durableId="1145507225">
    <w:abstractNumId w:val="21"/>
  </w:num>
  <w:num w:numId="18" w16cid:durableId="1370300697">
    <w:abstractNumId w:val="44"/>
  </w:num>
  <w:num w:numId="19" w16cid:durableId="236790235">
    <w:abstractNumId w:val="46"/>
  </w:num>
  <w:num w:numId="20" w16cid:durableId="414520384">
    <w:abstractNumId w:val="29"/>
  </w:num>
  <w:num w:numId="21" w16cid:durableId="1251549615">
    <w:abstractNumId w:val="35"/>
  </w:num>
  <w:num w:numId="22" w16cid:durableId="1113130260">
    <w:abstractNumId w:val="14"/>
  </w:num>
  <w:num w:numId="23" w16cid:durableId="1780905017">
    <w:abstractNumId w:val="10"/>
  </w:num>
  <w:num w:numId="24" w16cid:durableId="472022923">
    <w:abstractNumId w:val="28"/>
  </w:num>
  <w:num w:numId="25" w16cid:durableId="1156729898">
    <w:abstractNumId w:val="47"/>
  </w:num>
  <w:num w:numId="26" w16cid:durableId="1607032964">
    <w:abstractNumId w:val="11"/>
  </w:num>
  <w:num w:numId="27" w16cid:durableId="1430929071">
    <w:abstractNumId w:val="18"/>
  </w:num>
  <w:num w:numId="28" w16cid:durableId="1960911340">
    <w:abstractNumId w:val="13"/>
  </w:num>
  <w:num w:numId="29" w16cid:durableId="950208295">
    <w:abstractNumId w:val="19"/>
  </w:num>
  <w:num w:numId="30" w16cid:durableId="166753005">
    <w:abstractNumId w:val="26"/>
  </w:num>
  <w:num w:numId="31" w16cid:durableId="1539510205">
    <w:abstractNumId w:val="15"/>
  </w:num>
  <w:num w:numId="32" w16cid:durableId="73935430">
    <w:abstractNumId w:val="16"/>
  </w:num>
  <w:num w:numId="33" w16cid:durableId="531266090">
    <w:abstractNumId w:val="37"/>
  </w:num>
  <w:num w:numId="34" w16cid:durableId="1664311551">
    <w:abstractNumId w:val="41"/>
  </w:num>
  <w:num w:numId="35" w16cid:durableId="404767674">
    <w:abstractNumId w:val="40"/>
  </w:num>
  <w:num w:numId="36" w16cid:durableId="11059294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96487">
    <w:abstractNumId w:val="38"/>
  </w:num>
  <w:num w:numId="38" w16cid:durableId="1231387374">
    <w:abstractNumId w:val="39"/>
  </w:num>
  <w:num w:numId="39" w16cid:durableId="1946771468">
    <w:abstractNumId w:val="43"/>
  </w:num>
  <w:num w:numId="40" w16cid:durableId="119038241">
    <w:abstractNumId w:val="45"/>
  </w:num>
  <w:num w:numId="41" w16cid:durableId="605693652">
    <w:abstractNumId w:val="17"/>
  </w:num>
  <w:num w:numId="42" w16cid:durableId="162278141">
    <w:abstractNumId w:val="33"/>
  </w:num>
  <w:num w:numId="43" w16cid:durableId="309093187">
    <w:abstractNumId w:val="31"/>
  </w:num>
  <w:num w:numId="44" w16cid:durableId="1131510399">
    <w:abstractNumId w:val="20"/>
  </w:num>
  <w:num w:numId="45" w16cid:durableId="918947866">
    <w:abstractNumId w:val="23"/>
  </w:num>
  <w:num w:numId="46" w16cid:durableId="585656562">
    <w:abstractNumId w:val="32"/>
  </w:num>
  <w:num w:numId="47" w16cid:durableId="1498499516">
    <w:abstractNumId w:val="12"/>
  </w:num>
  <w:num w:numId="48" w16cid:durableId="841316802">
    <w:abstractNumId w:val="34"/>
  </w:num>
  <w:num w:numId="49" w16cid:durableId="192120675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609"/>
    <w:rsid w:val="00000C9A"/>
    <w:rsid w:val="00000CE3"/>
    <w:rsid w:val="00000EB3"/>
    <w:rsid w:val="00000FCA"/>
    <w:rsid w:val="00000FF2"/>
    <w:rsid w:val="00001427"/>
    <w:rsid w:val="000014D0"/>
    <w:rsid w:val="00001599"/>
    <w:rsid w:val="0000165B"/>
    <w:rsid w:val="000016BD"/>
    <w:rsid w:val="000016C5"/>
    <w:rsid w:val="0000173A"/>
    <w:rsid w:val="00001A30"/>
    <w:rsid w:val="00001B0F"/>
    <w:rsid w:val="00001E15"/>
    <w:rsid w:val="00002167"/>
    <w:rsid w:val="0000217B"/>
    <w:rsid w:val="00002236"/>
    <w:rsid w:val="0000228F"/>
    <w:rsid w:val="000023BC"/>
    <w:rsid w:val="0000255A"/>
    <w:rsid w:val="000027F8"/>
    <w:rsid w:val="00002BD2"/>
    <w:rsid w:val="00002CB5"/>
    <w:rsid w:val="00002D0A"/>
    <w:rsid w:val="00002D2B"/>
    <w:rsid w:val="00002D45"/>
    <w:rsid w:val="000033DD"/>
    <w:rsid w:val="000033E0"/>
    <w:rsid w:val="000036C5"/>
    <w:rsid w:val="000039F6"/>
    <w:rsid w:val="00003BAA"/>
    <w:rsid w:val="00003EE6"/>
    <w:rsid w:val="000040C9"/>
    <w:rsid w:val="0000418A"/>
    <w:rsid w:val="00004480"/>
    <w:rsid w:val="00004844"/>
    <w:rsid w:val="00004939"/>
    <w:rsid w:val="0000497F"/>
    <w:rsid w:val="00004DA2"/>
    <w:rsid w:val="00004F5E"/>
    <w:rsid w:val="00005020"/>
    <w:rsid w:val="000051FD"/>
    <w:rsid w:val="00005732"/>
    <w:rsid w:val="00005888"/>
    <w:rsid w:val="00005975"/>
    <w:rsid w:val="00005A5C"/>
    <w:rsid w:val="00005C48"/>
    <w:rsid w:val="00005E6B"/>
    <w:rsid w:val="00005F7E"/>
    <w:rsid w:val="0000612F"/>
    <w:rsid w:val="0000638D"/>
    <w:rsid w:val="000064A9"/>
    <w:rsid w:val="0000666A"/>
    <w:rsid w:val="0000673B"/>
    <w:rsid w:val="00006A4E"/>
    <w:rsid w:val="00006AF3"/>
    <w:rsid w:val="00006C23"/>
    <w:rsid w:val="00006C31"/>
    <w:rsid w:val="00006D92"/>
    <w:rsid w:val="00006EC7"/>
    <w:rsid w:val="000071AB"/>
    <w:rsid w:val="0000747B"/>
    <w:rsid w:val="000078A1"/>
    <w:rsid w:val="00007B69"/>
    <w:rsid w:val="00007BF6"/>
    <w:rsid w:val="00007C13"/>
    <w:rsid w:val="00010021"/>
    <w:rsid w:val="0001005D"/>
    <w:rsid w:val="00010371"/>
    <w:rsid w:val="000104C7"/>
    <w:rsid w:val="000104EB"/>
    <w:rsid w:val="0001056B"/>
    <w:rsid w:val="000106E0"/>
    <w:rsid w:val="00010C32"/>
    <w:rsid w:val="0001101D"/>
    <w:rsid w:val="0001117A"/>
    <w:rsid w:val="000112BC"/>
    <w:rsid w:val="00011504"/>
    <w:rsid w:val="0001163B"/>
    <w:rsid w:val="0001170B"/>
    <w:rsid w:val="000117A9"/>
    <w:rsid w:val="0001182C"/>
    <w:rsid w:val="00011CDA"/>
    <w:rsid w:val="00011FA8"/>
    <w:rsid w:val="0001222A"/>
    <w:rsid w:val="000122C8"/>
    <w:rsid w:val="0001255F"/>
    <w:rsid w:val="00012560"/>
    <w:rsid w:val="00012705"/>
    <w:rsid w:val="00012D31"/>
    <w:rsid w:val="00012F00"/>
    <w:rsid w:val="000130EE"/>
    <w:rsid w:val="0001333E"/>
    <w:rsid w:val="0001340E"/>
    <w:rsid w:val="000136B1"/>
    <w:rsid w:val="0001405D"/>
    <w:rsid w:val="000140A7"/>
    <w:rsid w:val="00014197"/>
    <w:rsid w:val="000141FE"/>
    <w:rsid w:val="00014328"/>
    <w:rsid w:val="000144A4"/>
    <w:rsid w:val="0001468C"/>
    <w:rsid w:val="000146CE"/>
    <w:rsid w:val="00014B85"/>
    <w:rsid w:val="00014C17"/>
    <w:rsid w:val="00014D5C"/>
    <w:rsid w:val="00014D68"/>
    <w:rsid w:val="00014EAE"/>
    <w:rsid w:val="00014F0D"/>
    <w:rsid w:val="00015107"/>
    <w:rsid w:val="0001525C"/>
    <w:rsid w:val="00015517"/>
    <w:rsid w:val="00015A4C"/>
    <w:rsid w:val="00015B1F"/>
    <w:rsid w:val="00015CFD"/>
    <w:rsid w:val="00015E21"/>
    <w:rsid w:val="00015E35"/>
    <w:rsid w:val="00015F3B"/>
    <w:rsid w:val="000160FC"/>
    <w:rsid w:val="000161D6"/>
    <w:rsid w:val="000162D1"/>
    <w:rsid w:val="00016426"/>
    <w:rsid w:val="000166BD"/>
    <w:rsid w:val="00016757"/>
    <w:rsid w:val="00016842"/>
    <w:rsid w:val="00016A1A"/>
    <w:rsid w:val="00016DC1"/>
    <w:rsid w:val="00016FDA"/>
    <w:rsid w:val="00017104"/>
    <w:rsid w:val="00017342"/>
    <w:rsid w:val="000174CD"/>
    <w:rsid w:val="00017650"/>
    <w:rsid w:val="00017A23"/>
    <w:rsid w:val="00017BE6"/>
    <w:rsid w:val="00017BE9"/>
    <w:rsid w:val="00017D2C"/>
    <w:rsid w:val="00017F0A"/>
    <w:rsid w:val="0002028F"/>
    <w:rsid w:val="00020475"/>
    <w:rsid w:val="000204AE"/>
    <w:rsid w:val="000206C8"/>
    <w:rsid w:val="000207C3"/>
    <w:rsid w:val="00020E69"/>
    <w:rsid w:val="00020FBE"/>
    <w:rsid w:val="0002127D"/>
    <w:rsid w:val="0002143F"/>
    <w:rsid w:val="00021857"/>
    <w:rsid w:val="00021E71"/>
    <w:rsid w:val="000221E1"/>
    <w:rsid w:val="000221E7"/>
    <w:rsid w:val="0002292F"/>
    <w:rsid w:val="0002299E"/>
    <w:rsid w:val="00022A3B"/>
    <w:rsid w:val="00022B3A"/>
    <w:rsid w:val="00022C46"/>
    <w:rsid w:val="00022C80"/>
    <w:rsid w:val="00022F7F"/>
    <w:rsid w:val="000230AF"/>
    <w:rsid w:val="00023214"/>
    <w:rsid w:val="0002332B"/>
    <w:rsid w:val="000233D0"/>
    <w:rsid w:val="000235E7"/>
    <w:rsid w:val="00023716"/>
    <w:rsid w:val="00023AFE"/>
    <w:rsid w:val="00023CD3"/>
    <w:rsid w:val="00024439"/>
    <w:rsid w:val="0002461B"/>
    <w:rsid w:val="000246AC"/>
    <w:rsid w:val="00024B77"/>
    <w:rsid w:val="00024D36"/>
    <w:rsid w:val="00024E11"/>
    <w:rsid w:val="00024E51"/>
    <w:rsid w:val="00024E75"/>
    <w:rsid w:val="0002527E"/>
    <w:rsid w:val="000258A2"/>
    <w:rsid w:val="000259C7"/>
    <w:rsid w:val="00025EDE"/>
    <w:rsid w:val="00025F69"/>
    <w:rsid w:val="00026258"/>
    <w:rsid w:val="0002641A"/>
    <w:rsid w:val="00026497"/>
    <w:rsid w:val="00026609"/>
    <w:rsid w:val="00026645"/>
    <w:rsid w:val="00026895"/>
    <w:rsid w:val="0002689B"/>
    <w:rsid w:val="000269AC"/>
    <w:rsid w:val="000269BC"/>
    <w:rsid w:val="00026A5D"/>
    <w:rsid w:val="00026A6F"/>
    <w:rsid w:val="00026B65"/>
    <w:rsid w:val="00026B70"/>
    <w:rsid w:val="00026D6B"/>
    <w:rsid w:val="00026F00"/>
    <w:rsid w:val="0002708C"/>
    <w:rsid w:val="0002709E"/>
    <w:rsid w:val="000270E7"/>
    <w:rsid w:val="00027145"/>
    <w:rsid w:val="00027616"/>
    <w:rsid w:val="000278EA"/>
    <w:rsid w:val="0002790D"/>
    <w:rsid w:val="00027AA6"/>
    <w:rsid w:val="00030011"/>
    <w:rsid w:val="000301FA"/>
    <w:rsid w:val="00030328"/>
    <w:rsid w:val="0003045A"/>
    <w:rsid w:val="00030597"/>
    <w:rsid w:val="000306C1"/>
    <w:rsid w:val="0003095A"/>
    <w:rsid w:val="00030A01"/>
    <w:rsid w:val="00030B58"/>
    <w:rsid w:val="00030D94"/>
    <w:rsid w:val="00031048"/>
    <w:rsid w:val="000310E1"/>
    <w:rsid w:val="000310F0"/>
    <w:rsid w:val="00031149"/>
    <w:rsid w:val="000312D2"/>
    <w:rsid w:val="00031447"/>
    <w:rsid w:val="00031A72"/>
    <w:rsid w:val="00031B6C"/>
    <w:rsid w:val="00031B6E"/>
    <w:rsid w:val="00031D1F"/>
    <w:rsid w:val="00031DD0"/>
    <w:rsid w:val="00031DE3"/>
    <w:rsid w:val="00031EFB"/>
    <w:rsid w:val="00031FD4"/>
    <w:rsid w:val="00032097"/>
    <w:rsid w:val="0003209B"/>
    <w:rsid w:val="000320C2"/>
    <w:rsid w:val="00032195"/>
    <w:rsid w:val="0003233B"/>
    <w:rsid w:val="000326FB"/>
    <w:rsid w:val="00032816"/>
    <w:rsid w:val="000328E0"/>
    <w:rsid w:val="00032DD4"/>
    <w:rsid w:val="00032EC1"/>
    <w:rsid w:val="00033091"/>
    <w:rsid w:val="00033138"/>
    <w:rsid w:val="000333B6"/>
    <w:rsid w:val="0003365D"/>
    <w:rsid w:val="000338AC"/>
    <w:rsid w:val="00033973"/>
    <w:rsid w:val="000339BC"/>
    <w:rsid w:val="00033C70"/>
    <w:rsid w:val="00033EA4"/>
    <w:rsid w:val="00033FD5"/>
    <w:rsid w:val="00034241"/>
    <w:rsid w:val="00034349"/>
    <w:rsid w:val="000344B9"/>
    <w:rsid w:val="000346D9"/>
    <w:rsid w:val="00034701"/>
    <w:rsid w:val="000347EA"/>
    <w:rsid w:val="000349AD"/>
    <w:rsid w:val="00034B40"/>
    <w:rsid w:val="00034B6A"/>
    <w:rsid w:val="00034BBC"/>
    <w:rsid w:val="00034BFA"/>
    <w:rsid w:val="00034CED"/>
    <w:rsid w:val="000351C9"/>
    <w:rsid w:val="000351FF"/>
    <w:rsid w:val="00035283"/>
    <w:rsid w:val="00035337"/>
    <w:rsid w:val="00035566"/>
    <w:rsid w:val="000358CB"/>
    <w:rsid w:val="000358D4"/>
    <w:rsid w:val="00035A11"/>
    <w:rsid w:val="00035A3A"/>
    <w:rsid w:val="00035C57"/>
    <w:rsid w:val="00035DCC"/>
    <w:rsid w:val="00035DE7"/>
    <w:rsid w:val="00035FC9"/>
    <w:rsid w:val="00036059"/>
    <w:rsid w:val="000361F0"/>
    <w:rsid w:val="0003637A"/>
    <w:rsid w:val="00036422"/>
    <w:rsid w:val="00036719"/>
    <w:rsid w:val="00036768"/>
    <w:rsid w:val="000368AD"/>
    <w:rsid w:val="00036907"/>
    <w:rsid w:val="000369E9"/>
    <w:rsid w:val="00036B27"/>
    <w:rsid w:val="00036F1B"/>
    <w:rsid w:val="00036FDD"/>
    <w:rsid w:val="00037033"/>
    <w:rsid w:val="000371D0"/>
    <w:rsid w:val="000371DC"/>
    <w:rsid w:val="000371FF"/>
    <w:rsid w:val="00037249"/>
    <w:rsid w:val="000374A2"/>
    <w:rsid w:val="000376B0"/>
    <w:rsid w:val="00037A8A"/>
    <w:rsid w:val="00037E61"/>
    <w:rsid w:val="00037FE2"/>
    <w:rsid w:val="0004031D"/>
    <w:rsid w:val="0004053B"/>
    <w:rsid w:val="00040664"/>
    <w:rsid w:val="0004083E"/>
    <w:rsid w:val="0004090B"/>
    <w:rsid w:val="00040D34"/>
    <w:rsid w:val="0004101B"/>
    <w:rsid w:val="0004108B"/>
    <w:rsid w:val="000411BB"/>
    <w:rsid w:val="000411F8"/>
    <w:rsid w:val="00041204"/>
    <w:rsid w:val="0004142A"/>
    <w:rsid w:val="000416F4"/>
    <w:rsid w:val="00041943"/>
    <w:rsid w:val="00041951"/>
    <w:rsid w:val="00041B39"/>
    <w:rsid w:val="00041BB3"/>
    <w:rsid w:val="00041CFE"/>
    <w:rsid w:val="00041F6D"/>
    <w:rsid w:val="00041F6F"/>
    <w:rsid w:val="000423EA"/>
    <w:rsid w:val="000424E7"/>
    <w:rsid w:val="000424EB"/>
    <w:rsid w:val="0004255F"/>
    <w:rsid w:val="0004260D"/>
    <w:rsid w:val="00042974"/>
    <w:rsid w:val="00042CE4"/>
    <w:rsid w:val="00042D1F"/>
    <w:rsid w:val="00042E0E"/>
    <w:rsid w:val="000430FC"/>
    <w:rsid w:val="0004321D"/>
    <w:rsid w:val="0004326D"/>
    <w:rsid w:val="000432F3"/>
    <w:rsid w:val="00043B9A"/>
    <w:rsid w:val="00043C2D"/>
    <w:rsid w:val="00043C3E"/>
    <w:rsid w:val="00043E69"/>
    <w:rsid w:val="00044302"/>
    <w:rsid w:val="00044392"/>
    <w:rsid w:val="0004442B"/>
    <w:rsid w:val="0004457A"/>
    <w:rsid w:val="00044694"/>
    <w:rsid w:val="000446BC"/>
    <w:rsid w:val="000446D7"/>
    <w:rsid w:val="0004484F"/>
    <w:rsid w:val="00044A19"/>
    <w:rsid w:val="00044C0E"/>
    <w:rsid w:val="000450C3"/>
    <w:rsid w:val="00045107"/>
    <w:rsid w:val="00045174"/>
    <w:rsid w:val="000451C6"/>
    <w:rsid w:val="000451E8"/>
    <w:rsid w:val="00045244"/>
    <w:rsid w:val="000453C3"/>
    <w:rsid w:val="000453F9"/>
    <w:rsid w:val="0004561E"/>
    <w:rsid w:val="00045836"/>
    <w:rsid w:val="00045839"/>
    <w:rsid w:val="0004597D"/>
    <w:rsid w:val="000459A1"/>
    <w:rsid w:val="00045AE7"/>
    <w:rsid w:val="00045AF9"/>
    <w:rsid w:val="00045D43"/>
    <w:rsid w:val="000463F3"/>
    <w:rsid w:val="0004660C"/>
    <w:rsid w:val="000468E5"/>
    <w:rsid w:val="00046A20"/>
    <w:rsid w:val="00046B89"/>
    <w:rsid w:val="00046BF4"/>
    <w:rsid w:val="00046D5A"/>
    <w:rsid w:val="00046E5C"/>
    <w:rsid w:val="00047058"/>
    <w:rsid w:val="000470F7"/>
    <w:rsid w:val="0004714B"/>
    <w:rsid w:val="00047273"/>
    <w:rsid w:val="00047510"/>
    <w:rsid w:val="000475F3"/>
    <w:rsid w:val="0004766A"/>
    <w:rsid w:val="0004772B"/>
    <w:rsid w:val="00047A2F"/>
    <w:rsid w:val="00047B11"/>
    <w:rsid w:val="00047C49"/>
    <w:rsid w:val="00047CA3"/>
    <w:rsid w:val="00047E5E"/>
    <w:rsid w:val="00047F59"/>
    <w:rsid w:val="00050063"/>
    <w:rsid w:val="00050191"/>
    <w:rsid w:val="000501B0"/>
    <w:rsid w:val="0005029B"/>
    <w:rsid w:val="000503A2"/>
    <w:rsid w:val="00050595"/>
    <w:rsid w:val="00050682"/>
    <w:rsid w:val="0005071A"/>
    <w:rsid w:val="0005086F"/>
    <w:rsid w:val="00050911"/>
    <w:rsid w:val="00050919"/>
    <w:rsid w:val="00050B0D"/>
    <w:rsid w:val="00050D96"/>
    <w:rsid w:val="0005124C"/>
    <w:rsid w:val="00051465"/>
    <w:rsid w:val="0005153E"/>
    <w:rsid w:val="00051866"/>
    <w:rsid w:val="000518B0"/>
    <w:rsid w:val="00051ADC"/>
    <w:rsid w:val="00051B40"/>
    <w:rsid w:val="00051C74"/>
    <w:rsid w:val="00051E40"/>
    <w:rsid w:val="00051F3E"/>
    <w:rsid w:val="00051FF3"/>
    <w:rsid w:val="000520DF"/>
    <w:rsid w:val="00052262"/>
    <w:rsid w:val="000524DC"/>
    <w:rsid w:val="00052E4F"/>
    <w:rsid w:val="00052E7F"/>
    <w:rsid w:val="0005320D"/>
    <w:rsid w:val="00053254"/>
    <w:rsid w:val="000533F4"/>
    <w:rsid w:val="00053912"/>
    <w:rsid w:val="00053926"/>
    <w:rsid w:val="00053A37"/>
    <w:rsid w:val="00053D0B"/>
    <w:rsid w:val="00053ECB"/>
    <w:rsid w:val="00053ECE"/>
    <w:rsid w:val="00054198"/>
    <w:rsid w:val="0005438D"/>
    <w:rsid w:val="00054443"/>
    <w:rsid w:val="000547B9"/>
    <w:rsid w:val="000548BF"/>
    <w:rsid w:val="00054A63"/>
    <w:rsid w:val="000550D2"/>
    <w:rsid w:val="000550F8"/>
    <w:rsid w:val="0005525C"/>
    <w:rsid w:val="0005545A"/>
    <w:rsid w:val="000554C3"/>
    <w:rsid w:val="00055531"/>
    <w:rsid w:val="000555DD"/>
    <w:rsid w:val="000556AF"/>
    <w:rsid w:val="00055D28"/>
    <w:rsid w:val="000564B9"/>
    <w:rsid w:val="00056881"/>
    <w:rsid w:val="000568BB"/>
    <w:rsid w:val="000568EB"/>
    <w:rsid w:val="00056C99"/>
    <w:rsid w:val="00056D94"/>
    <w:rsid w:val="0005704C"/>
    <w:rsid w:val="00057168"/>
    <w:rsid w:val="00057256"/>
    <w:rsid w:val="00057552"/>
    <w:rsid w:val="00057793"/>
    <w:rsid w:val="000577F7"/>
    <w:rsid w:val="00057DE4"/>
    <w:rsid w:val="000600CC"/>
    <w:rsid w:val="00060271"/>
    <w:rsid w:val="00060365"/>
    <w:rsid w:val="000604B6"/>
    <w:rsid w:val="000606CF"/>
    <w:rsid w:val="000609E4"/>
    <w:rsid w:val="00060AED"/>
    <w:rsid w:val="00060AF4"/>
    <w:rsid w:val="00060B5A"/>
    <w:rsid w:val="00060F78"/>
    <w:rsid w:val="00061007"/>
    <w:rsid w:val="00061426"/>
    <w:rsid w:val="0006160E"/>
    <w:rsid w:val="00061814"/>
    <w:rsid w:val="0006192C"/>
    <w:rsid w:val="000619FD"/>
    <w:rsid w:val="00061B2C"/>
    <w:rsid w:val="00061C82"/>
    <w:rsid w:val="00061EB3"/>
    <w:rsid w:val="00061FB3"/>
    <w:rsid w:val="00061FC3"/>
    <w:rsid w:val="000620DB"/>
    <w:rsid w:val="000621CF"/>
    <w:rsid w:val="00062458"/>
    <w:rsid w:val="0006247D"/>
    <w:rsid w:val="0006278F"/>
    <w:rsid w:val="00062AB9"/>
    <w:rsid w:val="00062F3C"/>
    <w:rsid w:val="00062F7D"/>
    <w:rsid w:val="000632B0"/>
    <w:rsid w:val="000635C5"/>
    <w:rsid w:val="000635FE"/>
    <w:rsid w:val="0006360B"/>
    <w:rsid w:val="000637FC"/>
    <w:rsid w:val="000638F6"/>
    <w:rsid w:val="000639F9"/>
    <w:rsid w:val="00063A39"/>
    <w:rsid w:val="00063EDD"/>
    <w:rsid w:val="000641FB"/>
    <w:rsid w:val="0006424A"/>
    <w:rsid w:val="000642FA"/>
    <w:rsid w:val="00064972"/>
    <w:rsid w:val="00064A50"/>
    <w:rsid w:val="00064ABC"/>
    <w:rsid w:val="00064BA0"/>
    <w:rsid w:val="00064C66"/>
    <w:rsid w:val="00064D35"/>
    <w:rsid w:val="0006508C"/>
    <w:rsid w:val="00065155"/>
    <w:rsid w:val="000652BC"/>
    <w:rsid w:val="000655CB"/>
    <w:rsid w:val="000655CE"/>
    <w:rsid w:val="0006569B"/>
    <w:rsid w:val="00065772"/>
    <w:rsid w:val="00065ADF"/>
    <w:rsid w:val="00065BD4"/>
    <w:rsid w:val="00065E64"/>
    <w:rsid w:val="0006607C"/>
    <w:rsid w:val="00066084"/>
    <w:rsid w:val="000660D1"/>
    <w:rsid w:val="000660E0"/>
    <w:rsid w:val="000662C1"/>
    <w:rsid w:val="00066332"/>
    <w:rsid w:val="000663E0"/>
    <w:rsid w:val="000663FF"/>
    <w:rsid w:val="00066545"/>
    <w:rsid w:val="00066957"/>
    <w:rsid w:val="00066A1E"/>
    <w:rsid w:val="00066B1F"/>
    <w:rsid w:val="00066C4A"/>
    <w:rsid w:val="00066D89"/>
    <w:rsid w:val="00066E6E"/>
    <w:rsid w:val="00066E9F"/>
    <w:rsid w:val="00066EC8"/>
    <w:rsid w:val="00066F2E"/>
    <w:rsid w:val="0006714E"/>
    <w:rsid w:val="00067393"/>
    <w:rsid w:val="000675AC"/>
    <w:rsid w:val="000677AE"/>
    <w:rsid w:val="000677D4"/>
    <w:rsid w:val="000678AB"/>
    <w:rsid w:val="0006796D"/>
    <w:rsid w:val="000679F4"/>
    <w:rsid w:val="00067C4E"/>
    <w:rsid w:val="00067E66"/>
    <w:rsid w:val="00067E7A"/>
    <w:rsid w:val="00067F0F"/>
    <w:rsid w:val="00070008"/>
    <w:rsid w:val="00070226"/>
    <w:rsid w:val="00070632"/>
    <w:rsid w:val="000706EB"/>
    <w:rsid w:val="0007074F"/>
    <w:rsid w:val="000709F8"/>
    <w:rsid w:val="00070BD0"/>
    <w:rsid w:val="00070BDF"/>
    <w:rsid w:val="00070CB4"/>
    <w:rsid w:val="00070E14"/>
    <w:rsid w:val="00070E3D"/>
    <w:rsid w:val="0007121D"/>
    <w:rsid w:val="00071ACB"/>
    <w:rsid w:val="00071AD6"/>
    <w:rsid w:val="00071B9B"/>
    <w:rsid w:val="00071E31"/>
    <w:rsid w:val="00071FB1"/>
    <w:rsid w:val="000724D5"/>
    <w:rsid w:val="000724DD"/>
    <w:rsid w:val="00072607"/>
    <w:rsid w:val="00072632"/>
    <w:rsid w:val="0007268E"/>
    <w:rsid w:val="00072A17"/>
    <w:rsid w:val="00072B9F"/>
    <w:rsid w:val="00072E41"/>
    <w:rsid w:val="00072FA3"/>
    <w:rsid w:val="0007312A"/>
    <w:rsid w:val="0007331B"/>
    <w:rsid w:val="000734AD"/>
    <w:rsid w:val="0007359E"/>
    <w:rsid w:val="00073760"/>
    <w:rsid w:val="0007395D"/>
    <w:rsid w:val="00073AB6"/>
    <w:rsid w:val="00073C36"/>
    <w:rsid w:val="00073E93"/>
    <w:rsid w:val="0007413C"/>
    <w:rsid w:val="0007424C"/>
    <w:rsid w:val="000742B5"/>
    <w:rsid w:val="000743BE"/>
    <w:rsid w:val="00074587"/>
    <w:rsid w:val="0007498D"/>
    <w:rsid w:val="000749FE"/>
    <w:rsid w:val="00074D38"/>
    <w:rsid w:val="00074ECF"/>
    <w:rsid w:val="000750AD"/>
    <w:rsid w:val="000750BB"/>
    <w:rsid w:val="00075465"/>
    <w:rsid w:val="00075512"/>
    <w:rsid w:val="000757A5"/>
    <w:rsid w:val="000757BB"/>
    <w:rsid w:val="000758A1"/>
    <w:rsid w:val="00075D7D"/>
    <w:rsid w:val="00075DF0"/>
    <w:rsid w:val="000765F6"/>
    <w:rsid w:val="00076E08"/>
    <w:rsid w:val="00076E59"/>
    <w:rsid w:val="000771CD"/>
    <w:rsid w:val="000773F7"/>
    <w:rsid w:val="000775E4"/>
    <w:rsid w:val="0007760C"/>
    <w:rsid w:val="00077610"/>
    <w:rsid w:val="000778EA"/>
    <w:rsid w:val="000779E0"/>
    <w:rsid w:val="00077A05"/>
    <w:rsid w:val="00077A45"/>
    <w:rsid w:val="00077A49"/>
    <w:rsid w:val="00077B0E"/>
    <w:rsid w:val="00077B4B"/>
    <w:rsid w:val="00077C43"/>
    <w:rsid w:val="0008019A"/>
    <w:rsid w:val="00080409"/>
    <w:rsid w:val="00080816"/>
    <w:rsid w:val="00080A63"/>
    <w:rsid w:val="000812D7"/>
    <w:rsid w:val="000814B8"/>
    <w:rsid w:val="00081A09"/>
    <w:rsid w:val="00081BB2"/>
    <w:rsid w:val="00081BFD"/>
    <w:rsid w:val="00081E8F"/>
    <w:rsid w:val="0008200F"/>
    <w:rsid w:val="000820CB"/>
    <w:rsid w:val="000822F2"/>
    <w:rsid w:val="00082693"/>
    <w:rsid w:val="000827E1"/>
    <w:rsid w:val="000829AC"/>
    <w:rsid w:val="00082AE6"/>
    <w:rsid w:val="00082AEA"/>
    <w:rsid w:val="00082BCD"/>
    <w:rsid w:val="00082CB6"/>
    <w:rsid w:val="00083023"/>
    <w:rsid w:val="000831D3"/>
    <w:rsid w:val="0008325A"/>
    <w:rsid w:val="000833D2"/>
    <w:rsid w:val="00083544"/>
    <w:rsid w:val="00083566"/>
    <w:rsid w:val="00083586"/>
    <w:rsid w:val="0008362F"/>
    <w:rsid w:val="00083648"/>
    <w:rsid w:val="000836E1"/>
    <w:rsid w:val="0008373A"/>
    <w:rsid w:val="00083799"/>
    <w:rsid w:val="000837E8"/>
    <w:rsid w:val="000838DF"/>
    <w:rsid w:val="000839C1"/>
    <w:rsid w:val="00083BFB"/>
    <w:rsid w:val="00083DAB"/>
    <w:rsid w:val="00084253"/>
    <w:rsid w:val="00084862"/>
    <w:rsid w:val="00085026"/>
    <w:rsid w:val="000851A5"/>
    <w:rsid w:val="00085250"/>
    <w:rsid w:val="00085343"/>
    <w:rsid w:val="000853DC"/>
    <w:rsid w:val="000854F8"/>
    <w:rsid w:val="0008551C"/>
    <w:rsid w:val="000857D4"/>
    <w:rsid w:val="0008580E"/>
    <w:rsid w:val="00085AB8"/>
    <w:rsid w:val="00085E84"/>
    <w:rsid w:val="00085F60"/>
    <w:rsid w:val="00086242"/>
    <w:rsid w:val="0008626E"/>
    <w:rsid w:val="0008637B"/>
    <w:rsid w:val="0008642E"/>
    <w:rsid w:val="000864C6"/>
    <w:rsid w:val="000867E1"/>
    <w:rsid w:val="000867E9"/>
    <w:rsid w:val="000869A2"/>
    <w:rsid w:val="000869B5"/>
    <w:rsid w:val="000869EE"/>
    <w:rsid w:val="00086A4C"/>
    <w:rsid w:val="00086B65"/>
    <w:rsid w:val="00086E1C"/>
    <w:rsid w:val="0008725C"/>
    <w:rsid w:val="000872D4"/>
    <w:rsid w:val="00087913"/>
    <w:rsid w:val="00087AF8"/>
    <w:rsid w:val="00087B02"/>
    <w:rsid w:val="00087CCC"/>
    <w:rsid w:val="0009002A"/>
    <w:rsid w:val="000901C3"/>
    <w:rsid w:val="0009026F"/>
    <w:rsid w:val="00090465"/>
    <w:rsid w:val="00090995"/>
    <w:rsid w:val="00090A8D"/>
    <w:rsid w:val="00090D50"/>
    <w:rsid w:val="00090E1B"/>
    <w:rsid w:val="00090E22"/>
    <w:rsid w:val="00091270"/>
    <w:rsid w:val="00091375"/>
    <w:rsid w:val="00091379"/>
    <w:rsid w:val="000914F8"/>
    <w:rsid w:val="00091556"/>
    <w:rsid w:val="00091780"/>
    <w:rsid w:val="00091A1F"/>
    <w:rsid w:val="00091C31"/>
    <w:rsid w:val="00091C6F"/>
    <w:rsid w:val="00091FF8"/>
    <w:rsid w:val="0009216D"/>
    <w:rsid w:val="00092402"/>
    <w:rsid w:val="0009251F"/>
    <w:rsid w:val="00092639"/>
    <w:rsid w:val="000928AC"/>
    <w:rsid w:val="00092A99"/>
    <w:rsid w:val="00092BBB"/>
    <w:rsid w:val="00092CCE"/>
    <w:rsid w:val="00092E96"/>
    <w:rsid w:val="00093063"/>
    <w:rsid w:val="00093199"/>
    <w:rsid w:val="0009332F"/>
    <w:rsid w:val="00093479"/>
    <w:rsid w:val="000935C8"/>
    <w:rsid w:val="0009379D"/>
    <w:rsid w:val="0009383B"/>
    <w:rsid w:val="00093F03"/>
    <w:rsid w:val="00093F17"/>
    <w:rsid w:val="00094387"/>
    <w:rsid w:val="000943DA"/>
    <w:rsid w:val="00094472"/>
    <w:rsid w:val="000944F9"/>
    <w:rsid w:val="00094534"/>
    <w:rsid w:val="0009458D"/>
    <w:rsid w:val="000945F2"/>
    <w:rsid w:val="0009482D"/>
    <w:rsid w:val="00094945"/>
    <w:rsid w:val="00094AC4"/>
    <w:rsid w:val="00094F20"/>
    <w:rsid w:val="0009518D"/>
    <w:rsid w:val="000951E8"/>
    <w:rsid w:val="00095238"/>
    <w:rsid w:val="000952A2"/>
    <w:rsid w:val="000952A3"/>
    <w:rsid w:val="000953F1"/>
    <w:rsid w:val="000954C2"/>
    <w:rsid w:val="00095601"/>
    <w:rsid w:val="00095641"/>
    <w:rsid w:val="000956EC"/>
    <w:rsid w:val="00095701"/>
    <w:rsid w:val="00095EAB"/>
    <w:rsid w:val="00096192"/>
    <w:rsid w:val="00096242"/>
    <w:rsid w:val="00096412"/>
    <w:rsid w:val="00096521"/>
    <w:rsid w:val="00096596"/>
    <w:rsid w:val="00096787"/>
    <w:rsid w:val="000968B1"/>
    <w:rsid w:val="00096CC4"/>
    <w:rsid w:val="00096D29"/>
    <w:rsid w:val="00096D3E"/>
    <w:rsid w:val="00096D89"/>
    <w:rsid w:val="00096FE8"/>
    <w:rsid w:val="00097040"/>
    <w:rsid w:val="000971E1"/>
    <w:rsid w:val="000971EC"/>
    <w:rsid w:val="000972F2"/>
    <w:rsid w:val="000973F2"/>
    <w:rsid w:val="00097486"/>
    <w:rsid w:val="00097777"/>
    <w:rsid w:val="000A00E9"/>
    <w:rsid w:val="000A04C5"/>
    <w:rsid w:val="000A04C7"/>
    <w:rsid w:val="000A0515"/>
    <w:rsid w:val="000A0519"/>
    <w:rsid w:val="000A0526"/>
    <w:rsid w:val="000A05A2"/>
    <w:rsid w:val="000A0723"/>
    <w:rsid w:val="000A088B"/>
    <w:rsid w:val="000A08A3"/>
    <w:rsid w:val="000A08DF"/>
    <w:rsid w:val="000A0AFF"/>
    <w:rsid w:val="000A0B9D"/>
    <w:rsid w:val="000A0BFB"/>
    <w:rsid w:val="000A0CEC"/>
    <w:rsid w:val="000A0D1A"/>
    <w:rsid w:val="000A0FB0"/>
    <w:rsid w:val="000A1110"/>
    <w:rsid w:val="000A1559"/>
    <w:rsid w:val="000A172C"/>
    <w:rsid w:val="000A1A91"/>
    <w:rsid w:val="000A1ACC"/>
    <w:rsid w:val="000A1B7E"/>
    <w:rsid w:val="000A200A"/>
    <w:rsid w:val="000A2077"/>
    <w:rsid w:val="000A21E2"/>
    <w:rsid w:val="000A2255"/>
    <w:rsid w:val="000A2BEE"/>
    <w:rsid w:val="000A2BF5"/>
    <w:rsid w:val="000A2C06"/>
    <w:rsid w:val="000A2D42"/>
    <w:rsid w:val="000A2D7A"/>
    <w:rsid w:val="000A2FE1"/>
    <w:rsid w:val="000A3107"/>
    <w:rsid w:val="000A312F"/>
    <w:rsid w:val="000A3666"/>
    <w:rsid w:val="000A3671"/>
    <w:rsid w:val="000A3784"/>
    <w:rsid w:val="000A38C8"/>
    <w:rsid w:val="000A3A61"/>
    <w:rsid w:val="000A3BE6"/>
    <w:rsid w:val="000A3C14"/>
    <w:rsid w:val="000A3DBC"/>
    <w:rsid w:val="000A3F15"/>
    <w:rsid w:val="000A4084"/>
    <w:rsid w:val="000A41CC"/>
    <w:rsid w:val="000A4294"/>
    <w:rsid w:val="000A43EE"/>
    <w:rsid w:val="000A44E2"/>
    <w:rsid w:val="000A47ED"/>
    <w:rsid w:val="000A4854"/>
    <w:rsid w:val="000A4934"/>
    <w:rsid w:val="000A4BA3"/>
    <w:rsid w:val="000A4C71"/>
    <w:rsid w:val="000A510E"/>
    <w:rsid w:val="000A548D"/>
    <w:rsid w:val="000A555D"/>
    <w:rsid w:val="000A5561"/>
    <w:rsid w:val="000A55D1"/>
    <w:rsid w:val="000A579C"/>
    <w:rsid w:val="000A5941"/>
    <w:rsid w:val="000A5A2C"/>
    <w:rsid w:val="000A5A6C"/>
    <w:rsid w:val="000A5B3F"/>
    <w:rsid w:val="000A5CD7"/>
    <w:rsid w:val="000A5DAF"/>
    <w:rsid w:val="000A5E43"/>
    <w:rsid w:val="000A6492"/>
    <w:rsid w:val="000A661F"/>
    <w:rsid w:val="000A66CE"/>
    <w:rsid w:val="000A670B"/>
    <w:rsid w:val="000A6857"/>
    <w:rsid w:val="000A6999"/>
    <w:rsid w:val="000A6B51"/>
    <w:rsid w:val="000A6C2C"/>
    <w:rsid w:val="000A6C60"/>
    <w:rsid w:val="000A6D2D"/>
    <w:rsid w:val="000A6E0C"/>
    <w:rsid w:val="000A7072"/>
    <w:rsid w:val="000A7223"/>
    <w:rsid w:val="000A73A1"/>
    <w:rsid w:val="000A7730"/>
    <w:rsid w:val="000A775A"/>
    <w:rsid w:val="000A77B0"/>
    <w:rsid w:val="000A77BC"/>
    <w:rsid w:val="000A785B"/>
    <w:rsid w:val="000A788E"/>
    <w:rsid w:val="000A7CC3"/>
    <w:rsid w:val="000A7E5E"/>
    <w:rsid w:val="000A7E80"/>
    <w:rsid w:val="000B02B7"/>
    <w:rsid w:val="000B056B"/>
    <w:rsid w:val="000B05B4"/>
    <w:rsid w:val="000B07CC"/>
    <w:rsid w:val="000B098E"/>
    <w:rsid w:val="000B09B6"/>
    <w:rsid w:val="000B09EF"/>
    <w:rsid w:val="000B0A1D"/>
    <w:rsid w:val="000B0A29"/>
    <w:rsid w:val="000B0C34"/>
    <w:rsid w:val="000B106D"/>
    <w:rsid w:val="000B11FD"/>
    <w:rsid w:val="000B13D3"/>
    <w:rsid w:val="000B15DC"/>
    <w:rsid w:val="000B1718"/>
    <w:rsid w:val="000B17A9"/>
    <w:rsid w:val="000B2054"/>
    <w:rsid w:val="000B20EB"/>
    <w:rsid w:val="000B2313"/>
    <w:rsid w:val="000B2336"/>
    <w:rsid w:val="000B2586"/>
    <w:rsid w:val="000B25B5"/>
    <w:rsid w:val="000B279A"/>
    <w:rsid w:val="000B286D"/>
    <w:rsid w:val="000B3015"/>
    <w:rsid w:val="000B3276"/>
    <w:rsid w:val="000B34FB"/>
    <w:rsid w:val="000B3523"/>
    <w:rsid w:val="000B3782"/>
    <w:rsid w:val="000B3AA9"/>
    <w:rsid w:val="000B3B1A"/>
    <w:rsid w:val="000B3BB3"/>
    <w:rsid w:val="000B3D51"/>
    <w:rsid w:val="000B3E13"/>
    <w:rsid w:val="000B3F1F"/>
    <w:rsid w:val="000B40E3"/>
    <w:rsid w:val="000B40F1"/>
    <w:rsid w:val="000B41E5"/>
    <w:rsid w:val="000B425C"/>
    <w:rsid w:val="000B444A"/>
    <w:rsid w:val="000B44EF"/>
    <w:rsid w:val="000B459A"/>
    <w:rsid w:val="000B45CB"/>
    <w:rsid w:val="000B465B"/>
    <w:rsid w:val="000B46DC"/>
    <w:rsid w:val="000B4795"/>
    <w:rsid w:val="000B47AC"/>
    <w:rsid w:val="000B4867"/>
    <w:rsid w:val="000B48D7"/>
    <w:rsid w:val="000B4A23"/>
    <w:rsid w:val="000B50FD"/>
    <w:rsid w:val="000B55E2"/>
    <w:rsid w:val="000B561A"/>
    <w:rsid w:val="000B5738"/>
    <w:rsid w:val="000B5986"/>
    <w:rsid w:val="000B5AB0"/>
    <w:rsid w:val="000B5B23"/>
    <w:rsid w:val="000B5D34"/>
    <w:rsid w:val="000B5DD2"/>
    <w:rsid w:val="000B5DFC"/>
    <w:rsid w:val="000B5E5C"/>
    <w:rsid w:val="000B6342"/>
    <w:rsid w:val="000B640E"/>
    <w:rsid w:val="000B6A9D"/>
    <w:rsid w:val="000B6BF8"/>
    <w:rsid w:val="000B6DBA"/>
    <w:rsid w:val="000B71AE"/>
    <w:rsid w:val="000B731C"/>
    <w:rsid w:val="000B7A90"/>
    <w:rsid w:val="000B7BF4"/>
    <w:rsid w:val="000B7D53"/>
    <w:rsid w:val="000C00D9"/>
    <w:rsid w:val="000C01DC"/>
    <w:rsid w:val="000C02C7"/>
    <w:rsid w:val="000C0464"/>
    <w:rsid w:val="000C0789"/>
    <w:rsid w:val="000C093A"/>
    <w:rsid w:val="000C0B90"/>
    <w:rsid w:val="000C0DE2"/>
    <w:rsid w:val="000C158A"/>
    <w:rsid w:val="000C15C7"/>
    <w:rsid w:val="000C1687"/>
    <w:rsid w:val="000C1754"/>
    <w:rsid w:val="000C18CC"/>
    <w:rsid w:val="000C1B2B"/>
    <w:rsid w:val="000C1ED3"/>
    <w:rsid w:val="000C2164"/>
    <w:rsid w:val="000C23B1"/>
    <w:rsid w:val="000C246F"/>
    <w:rsid w:val="000C26A1"/>
    <w:rsid w:val="000C2727"/>
    <w:rsid w:val="000C275D"/>
    <w:rsid w:val="000C2A55"/>
    <w:rsid w:val="000C2AC5"/>
    <w:rsid w:val="000C2DE2"/>
    <w:rsid w:val="000C2E37"/>
    <w:rsid w:val="000C2EDF"/>
    <w:rsid w:val="000C3024"/>
    <w:rsid w:val="000C33F2"/>
    <w:rsid w:val="000C355F"/>
    <w:rsid w:val="000C37A7"/>
    <w:rsid w:val="000C38FD"/>
    <w:rsid w:val="000C39DB"/>
    <w:rsid w:val="000C39ED"/>
    <w:rsid w:val="000C3A3C"/>
    <w:rsid w:val="000C3CA1"/>
    <w:rsid w:val="000C3D1D"/>
    <w:rsid w:val="000C4154"/>
    <w:rsid w:val="000C47CE"/>
    <w:rsid w:val="000C48DC"/>
    <w:rsid w:val="000C4A09"/>
    <w:rsid w:val="000C4A27"/>
    <w:rsid w:val="000C527D"/>
    <w:rsid w:val="000C5492"/>
    <w:rsid w:val="000C55B8"/>
    <w:rsid w:val="000C55EE"/>
    <w:rsid w:val="000C5602"/>
    <w:rsid w:val="000C59D5"/>
    <w:rsid w:val="000C5A41"/>
    <w:rsid w:val="000C5C0B"/>
    <w:rsid w:val="000C5CA1"/>
    <w:rsid w:val="000C60B1"/>
    <w:rsid w:val="000C63C4"/>
    <w:rsid w:val="000C6547"/>
    <w:rsid w:val="000C654D"/>
    <w:rsid w:val="000C6700"/>
    <w:rsid w:val="000C6CCF"/>
    <w:rsid w:val="000C717F"/>
    <w:rsid w:val="000C72DF"/>
    <w:rsid w:val="000C72E4"/>
    <w:rsid w:val="000C751B"/>
    <w:rsid w:val="000C758C"/>
    <w:rsid w:val="000C7637"/>
    <w:rsid w:val="000C76EE"/>
    <w:rsid w:val="000C773C"/>
    <w:rsid w:val="000C77C7"/>
    <w:rsid w:val="000C7DCA"/>
    <w:rsid w:val="000C7E05"/>
    <w:rsid w:val="000C7E7A"/>
    <w:rsid w:val="000D0136"/>
    <w:rsid w:val="000D01D0"/>
    <w:rsid w:val="000D0284"/>
    <w:rsid w:val="000D0378"/>
    <w:rsid w:val="000D063C"/>
    <w:rsid w:val="000D0654"/>
    <w:rsid w:val="000D0897"/>
    <w:rsid w:val="000D0AA3"/>
    <w:rsid w:val="000D0D0C"/>
    <w:rsid w:val="000D0D0F"/>
    <w:rsid w:val="000D0D79"/>
    <w:rsid w:val="000D0E5B"/>
    <w:rsid w:val="000D10FD"/>
    <w:rsid w:val="000D1199"/>
    <w:rsid w:val="000D125D"/>
    <w:rsid w:val="000D1516"/>
    <w:rsid w:val="000D170C"/>
    <w:rsid w:val="000D193E"/>
    <w:rsid w:val="000D1941"/>
    <w:rsid w:val="000D19B0"/>
    <w:rsid w:val="000D1A79"/>
    <w:rsid w:val="000D1BC2"/>
    <w:rsid w:val="000D1CA4"/>
    <w:rsid w:val="000D1E10"/>
    <w:rsid w:val="000D1E5C"/>
    <w:rsid w:val="000D1F7B"/>
    <w:rsid w:val="000D1F8F"/>
    <w:rsid w:val="000D235B"/>
    <w:rsid w:val="000D2391"/>
    <w:rsid w:val="000D2587"/>
    <w:rsid w:val="000D27EE"/>
    <w:rsid w:val="000D2831"/>
    <w:rsid w:val="000D2977"/>
    <w:rsid w:val="000D2A43"/>
    <w:rsid w:val="000D2C0F"/>
    <w:rsid w:val="000D2DA6"/>
    <w:rsid w:val="000D2E1C"/>
    <w:rsid w:val="000D2FAD"/>
    <w:rsid w:val="000D37B4"/>
    <w:rsid w:val="000D3914"/>
    <w:rsid w:val="000D39AC"/>
    <w:rsid w:val="000D3ABD"/>
    <w:rsid w:val="000D3C7B"/>
    <w:rsid w:val="000D3D21"/>
    <w:rsid w:val="000D3DD0"/>
    <w:rsid w:val="000D40A6"/>
    <w:rsid w:val="000D4325"/>
    <w:rsid w:val="000D4428"/>
    <w:rsid w:val="000D4746"/>
    <w:rsid w:val="000D4BD4"/>
    <w:rsid w:val="000D4BF3"/>
    <w:rsid w:val="000D4E80"/>
    <w:rsid w:val="000D5089"/>
    <w:rsid w:val="000D5275"/>
    <w:rsid w:val="000D5606"/>
    <w:rsid w:val="000D5824"/>
    <w:rsid w:val="000D5AEA"/>
    <w:rsid w:val="000D5B57"/>
    <w:rsid w:val="000D5CF9"/>
    <w:rsid w:val="000D6044"/>
    <w:rsid w:val="000D6168"/>
    <w:rsid w:val="000D618F"/>
    <w:rsid w:val="000D631C"/>
    <w:rsid w:val="000D64FF"/>
    <w:rsid w:val="000D655D"/>
    <w:rsid w:val="000D6579"/>
    <w:rsid w:val="000D658E"/>
    <w:rsid w:val="000D6669"/>
    <w:rsid w:val="000D6B24"/>
    <w:rsid w:val="000D6BCA"/>
    <w:rsid w:val="000D6F9C"/>
    <w:rsid w:val="000D743B"/>
    <w:rsid w:val="000D7464"/>
    <w:rsid w:val="000D75C8"/>
    <w:rsid w:val="000D77A3"/>
    <w:rsid w:val="000D7E7B"/>
    <w:rsid w:val="000D7E8E"/>
    <w:rsid w:val="000D7EFA"/>
    <w:rsid w:val="000E0817"/>
    <w:rsid w:val="000E0A93"/>
    <w:rsid w:val="000E0D29"/>
    <w:rsid w:val="000E0FFA"/>
    <w:rsid w:val="000E1525"/>
    <w:rsid w:val="000E159C"/>
    <w:rsid w:val="000E15D8"/>
    <w:rsid w:val="000E16D9"/>
    <w:rsid w:val="000E17C5"/>
    <w:rsid w:val="000E17ED"/>
    <w:rsid w:val="000E19E2"/>
    <w:rsid w:val="000E1B08"/>
    <w:rsid w:val="000E1B97"/>
    <w:rsid w:val="000E1C0C"/>
    <w:rsid w:val="000E1DD8"/>
    <w:rsid w:val="000E22CD"/>
    <w:rsid w:val="000E232A"/>
    <w:rsid w:val="000E23D6"/>
    <w:rsid w:val="000E23DE"/>
    <w:rsid w:val="000E24CA"/>
    <w:rsid w:val="000E2741"/>
    <w:rsid w:val="000E2928"/>
    <w:rsid w:val="000E293C"/>
    <w:rsid w:val="000E2973"/>
    <w:rsid w:val="000E2AD9"/>
    <w:rsid w:val="000E2F16"/>
    <w:rsid w:val="000E32D4"/>
    <w:rsid w:val="000E3322"/>
    <w:rsid w:val="000E3519"/>
    <w:rsid w:val="000E3A4E"/>
    <w:rsid w:val="000E3C05"/>
    <w:rsid w:val="000E3D36"/>
    <w:rsid w:val="000E3F47"/>
    <w:rsid w:val="000E3F63"/>
    <w:rsid w:val="000E40B8"/>
    <w:rsid w:val="000E4397"/>
    <w:rsid w:val="000E43A4"/>
    <w:rsid w:val="000E4B21"/>
    <w:rsid w:val="000E4DD9"/>
    <w:rsid w:val="000E4F29"/>
    <w:rsid w:val="000E5018"/>
    <w:rsid w:val="000E50F4"/>
    <w:rsid w:val="000E52DF"/>
    <w:rsid w:val="000E5348"/>
    <w:rsid w:val="000E5C07"/>
    <w:rsid w:val="000E5CE0"/>
    <w:rsid w:val="000E5EEC"/>
    <w:rsid w:val="000E60C1"/>
    <w:rsid w:val="000E61F4"/>
    <w:rsid w:val="000E62AC"/>
    <w:rsid w:val="000E63E9"/>
    <w:rsid w:val="000E64B7"/>
    <w:rsid w:val="000E65E1"/>
    <w:rsid w:val="000E673E"/>
    <w:rsid w:val="000E6A4A"/>
    <w:rsid w:val="000E6CD3"/>
    <w:rsid w:val="000E6E3C"/>
    <w:rsid w:val="000E6F23"/>
    <w:rsid w:val="000E7045"/>
    <w:rsid w:val="000E72D1"/>
    <w:rsid w:val="000E74E9"/>
    <w:rsid w:val="000E76EF"/>
    <w:rsid w:val="000E7D3C"/>
    <w:rsid w:val="000E7DAF"/>
    <w:rsid w:val="000E7E13"/>
    <w:rsid w:val="000F0189"/>
    <w:rsid w:val="000F019B"/>
    <w:rsid w:val="000F037E"/>
    <w:rsid w:val="000F03A8"/>
    <w:rsid w:val="000F050D"/>
    <w:rsid w:val="000F05CB"/>
    <w:rsid w:val="000F076C"/>
    <w:rsid w:val="000F0907"/>
    <w:rsid w:val="000F0AA7"/>
    <w:rsid w:val="000F0BA5"/>
    <w:rsid w:val="000F0D4F"/>
    <w:rsid w:val="000F0DC8"/>
    <w:rsid w:val="000F0E4C"/>
    <w:rsid w:val="000F0ED3"/>
    <w:rsid w:val="000F124B"/>
    <w:rsid w:val="000F160B"/>
    <w:rsid w:val="000F17D0"/>
    <w:rsid w:val="000F1A05"/>
    <w:rsid w:val="000F1B29"/>
    <w:rsid w:val="000F1B31"/>
    <w:rsid w:val="000F1E21"/>
    <w:rsid w:val="000F1E44"/>
    <w:rsid w:val="000F2160"/>
    <w:rsid w:val="000F218A"/>
    <w:rsid w:val="000F2765"/>
    <w:rsid w:val="000F29F3"/>
    <w:rsid w:val="000F2B25"/>
    <w:rsid w:val="000F2DA5"/>
    <w:rsid w:val="000F2DE8"/>
    <w:rsid w:val="000F2E8A"/>
    <w:rsid w:val="000F2F2C"/>
    <w:rsid w:val="000F300C"/>
    <w:rsid w:val="000F318C"/>
    <w:rsid w:val="000F3334"/>
    <w:rsid w:val="000F3335"/>
    <w:rsid w:val="000F34A8"/>
    <w:rsid w:val="000F34AF"/>
    <w:rsid w:val="000F34B3"/>
    <w:rsid w:val="000F350D"/>
    <w:rsid w:val="000F361E"/>
    <w:rsid w:val="000F3636"/>
    <w:rsid w:val="000F3964"/>
    <w:rsid w:val="000F3970"/>
    <w:rsid w:val="000F39A9"/>
    <w:rsid w:val="000F3A46"/>
    <w:rsid w:val="000F3CCE"/>
    <w:rsid w:val="000F3CD2"/>
    <w:rsid w:val="000F3D4A"/>
    <w:rsid w:val="000F3DED"/>
    <w:rsid w:val="000F3F5F"/>
    <w:rsid w:val="000F43D7"/>
    <w:rsid w:val="000F4578"/>
    <w:rsid w:val="000F4602"/>
    <w:rsid w:val="000F4800"/>
    <w:rsid w:val="000F493C"/>
    <w:rsid w:val="000F4C42"/>
    <w:rsid w:val="000F4D0E"/>
    <w:rsid w:val="000F4E50"/>
    <w:rsid w:val="000F5085"/>
    <w:rsid w:val="000F5622"/>
    <w:rsid w:val="000F56AE"/>
    <w:rsid w:val="000F574A"/>
    <w:rsid w:val="000F59A9"/>
    <w:rsid w:val="000F5A53"/>
    <w:rsid w:val="000F5AB7"/>
    <w:rsid w:val="000F5B38"/>
    <w:rsid w:val="000F5CDA"/>
    <w:rsid w:val="000F5EA7"/>
    <w:rsid w:val="000F5F70"/>
    <w:rsid w:val="000F62F1"/>
    <w:rsid w:val="000F64FC"/>
    <w:rsid w:val="000F65A6"/>
    <w:rsid w:val="000F66D1"/>
    <w:rsid w:val="000F6774"/>
    <w:rsid w:val="000F678F"/>
    <w:rsid w:val="000F67D3"/>
    <w:rsid w:val="000F6B45"/>
    <w:rsid w:val="000F7078"/>
    <w:rsid w:val="000F70B6"/>
    <w:rsid w:val="000F7161"/>
    <w:rsid w:val="000F7478"/>
    <w:rsid w:val="000F7A03"/>
    <w:rsid w:val="000F7B45"/>
    <w:rsid w:val="000F7D17"/>
    <w:rsid w:val="000F7D91"/>
    <w:rsid w:val="0010000B"/>
    <w:rsid w:val="0010001D"/>
    <w:rsid w:val="001000DB"/>
    <w:rsid w:val="0010012C"/>
    <w:rsid w:val="0010028A"/>
    <w:rsid w:val="001002CB"/>
    <w:rsid w:val="0010074B"/>
    <w:rsid w:val="00100769"/>
    <w:rsid w:val="00100816"/>
    <w:rsid w:val="00100A30"/>
    <w:rsid w:val="00100A6A"/>
    <w:rsid w:val="00100BE2"/>
    <w:rsid w:val="00100CF5"/>
    <w:rsid w:val="00100D90"/>
    <w:rsid w:val="00101159"/>
    <w:rsid w:val="001011D1"/>
    <w:rsid w:val="00101909"/>
    <w:rsid w:val="001019EC"/>
    <w:rsid w:val="00101BFE"/>
    <w:rsid w:val="00101DCD"/>
    <w:rsid w:val="00102453"/>
    <w:rsid w:val="00102638"/>
    <w:rsid w:val="00102747"/>
    <w:rsid w:val="0010276D"/>
    <w:rsid w:val="00102C07"/>
    <w:rsid w:val="00102D5E"/>
    <w:rsid w:val="00102E1B"/>
    <w:rsid w:val="00102E42"/>
    <w:rsid w:val="00102FD5"/>
    <w:rsid w:val="00103207"/>
    <w:rsid w:val="001035B4"/>
    <w:rsid w:val="001035F4"/>
    <w:rsid w:val="001038C8"/>
    <w:rsid w:val="001039DB"/>
    <w:rsid w:val="00103A21"/>
    <w:rsid w:val="00103E63"/>
    <w:rsid w:val="00103E8D"/>
    <w:rsid w:val="00103EBD"/>
    <w:rsid w:val="00103EBE"/>
    <w:rsid w:val="00104263"/>
    <w:rsid w:val="00104459"/>
    <w:rsid w:val="00104484"/>
    <w:rsid w:val="00104494"/>
    <w:rsid w:val="0010450A"/>
    <w:rsid w:val="001045F1"/>
    <w:rsid w:val="00104614"/>
    <w:rsid w:val="001046B3"/>
    <w:rsid w:val="001046E0"/>
    <w:rsid w:val="0010473C"/>
    <w:rsid w:val="0010478F"/>
    <w:rsid w:val="001047F1"/>
    <w:rsid w:val="00104880"/>
    <w:rsid w:val="00104B01"/>
    <w:rsid w:val="00104CC1"/>
    <w:rsid w:val="00104D9F"/>
    <w:rsid w:val="00104EF6"/>
    <w:rsid w:val="001051A0"/>
    <w:rsid w:val="00105282"/>
    <w:rsid w:val="001053B6"/>
    <w:rsid w:val="001055AA"/>
    <w:rsid w:val="001059E7"/>
    <w:rsid w:val="00105A83"/>
    <w:rsid w:val="00105FE0"/>
    <w:rsid w:val="001060A4"/>
    <w:rsid w:val="00106376"/>
    <w:rsid w:val="001064BF"/>
    <w:rsid w:val="00106798"/>
    <w:rsid w:val="001067F1"/>
    <w:rsid w:val="00106AA0"/>
    <w:rsid w:val="00106BB5"/>
    <w:rsid w:val="00106C84"/>
    <w:rsid w:val="00106EF2"/>
    <w:rsid w:val="00107026"/>
    <w:rsid w:val="00107115"/>
    <w:rsid w:val="001072B3"/>
    <w:rsid w:val="0010765F"/>
    <w:rsid w:val="0010776B"/>
    <w:rsid w:val="00107898"/>
    <w:rsid w:val="00107A0C"/>
    <w:rsid w:val="00107B56"/>
    <w:rsid w:val="00107BA6"/>
    <w:rsid w:val="00107D50"/>
    <w:rsid w:val="00110190"/>
    <w:rsid w:val="001101B5"/>
    <w:rsid w:val="001101C9"/>
    <w:rsid w:val="00110203"/>
    <w:rsid w:val="0011026D"/>
    <w:rsid w:val="00110391"/>
    <w:rsid w:val="001106DB"/>
    <w:rsid w:val="0011089D"/>
    <w:rsid w:val="001108A4"/>
    <w:rsid w:val="001108D7"/>
    <w:rsid w:val="001109A7"/>
    <w:rsid w:val="00110BEF"/>
    <w:rsid w:val="00110C36"/>
    <w:rsid w:val="00110C4D"/>
    <w:rsid w:val="00110DA0"/>
    <w:rsid w:val="0011110E"/>
    <w:rsid w:val="00111659"/>
    <w:rsid w:val="00111728"/>
    <w:rsid w:val="001117E8"/>
    <w:rsid w:val="0011187D"/>
    <w:rsid w:val="00111A6E"/>
    <w:rsid w:val="00111CE2"/>
    <w:rsid w:val="00111D4A"/>
    <w:rsid w:val="00112029"/>
    <w:rsid w:val="001121E5"/>
    <w:rsid w:val="001124E8"/>
    <w:rsid w:val="00112570"/>
    <w:rsid w:val="00112B3A"/>
    <w:rsid w:val="00112D73"/>
    <w:rsid w:val="00112F5F"/>
    <w:rsid w:val="00112FE9"/>
    <w:rsid w:val="00113317"/>
    <w:rsid w:val="00113332"/>
    <w:rsid w:val="001133D4"/>
    <w:rsid w:val="00113412"/>
    <w:rsid w:val="00113B15"/>
    <w:rsid w:val="00113D37"/>
    <w:rsid w:val="00113E5C"/>
    <w:rsid w:val="00113EA6"/>
    <w:rsid w:val="00113EE2"/>
    <w:rsid w:val="001140C8"/>
    <w:rsid w:val="001140DC"/>
    <w:rsid w:val="00114152"/>
    <w:rsid w:val="001143CA"/>
    <w:rsid w:val="001144A6"/>
    <w:rsid w:val="001145C0"/>
    <w:rsid w:val="00114603"/>
    <w:rsid w:val="00114680"/>
    <w:rsid w:val="001147FC"/>
    <w:rsid w:val="00114AE6"/>
    <w:rsid w:val="00114B0A"/>
    <w:rsid w:val="00114ED1"/>
    <w:rsid w:val="00114FBF"/>
    <w:rsid w:val="0011514A"/>
    <w:rsid w:val="001155B5"/>
    <w:rsid w:val="001158A1"/>
    <w:rsid w:val="00115D47"/>
    <w:rsid w:val="00115E21"/>
    <w:rsid w:val="001163F3"/>
    <w:rsid w:val="00116454"/>
    <w:rsid w:val="0011666B"/>
    <w:rsid w:val="0011695B"/>
    <w:rsid w:val="00116D1E"/>
    <w:rsid w:val="0011727C"/>
    <w:rsid w:val="001172A7"/>
    <w:rsid w:val="001172E0"/>
    <w:rsid w:val="00117366"/>
    <w:rsid w:val="001174C7"/>
    <w:rsid w:val="0011762D"/>
    <w:rsid w:val="001177C1"/>
    <w:rsid w:val="00117CD9"/>
    <w:rsid w:val="00117F92"/>
    <w:rsid w:val="001201C6"/>
    <w:rsid w:val="00120398"/>
    <w:rsid w:val="00120556"/>
    <w:rsid w:val="001206F6"/>
    <w:rsid w:val="00120927"/>
    <w:rsid w:val="00120A0A"/>
    <w:rsid w:val="00120A35"/>
    <w:rsid w:val="00120B22"/>
    <w:rsid w:val="00120BC8"/>
    <w:rsid w:val="00120C40"/>
    <w:rsid w:val="00120DF5"/>
    <w:rsid w:val="00120E09"/>
    <w:rsid w:val="00121071"/>
    <w:rsid w:val="001212EB"/>
    <w:rsid w:val="00121312"/>
    <w:rsid w:val="00121320"/>
    <w:rsid w:val="00121773"/>
    <w:rsid w:val="001218B4"/>
    <w:rsid w:val="00121B1C"/>
    <w:rsid w:val="00121D21"/>
    <w:rsid w:val="00121EA9"/>
    <w:rsid w:val="001225D2"/>
    <w:rsid w:val="001226FD"/>
    <w:rsid w:val="00122839"/>
    <w:rsid w:val="0012285A"/>
    <w:rsid w:val="00122A28"/>
    <w:rsid w:val="00122A5A"/>
    <w:rsid w:val="00122B38"/>
    <w:rsid w:val="00122DE3"/>
    <w:rsid w:val="0012307B"/>
    <w:rsid w:val="001230F2"/>
    <w:rsid w:val="00123113"/>
    <w:rsid w:val="00123350"/>
    <w:rsid w:val="00123479"/>
    <w:rsid w:val="001235A7"/>
    <w:rsid w:val="001236BC"/>
    <w:rsid w:val="00123764"/>
    <w:rsid w:val="001237C6"/>
    <w:rsid w:val="00123A9B"/>
    <w:rsid w:val="00123CC3"/>
    <w:rsid w:val="00123E20"/>
    <w:rsid w:val="00123E5B"/>
    <w:rsid w:val="001240A0"/>
    <w:rsid w:val="001240C8"/>
    <w:rsid w:val="00124104"/>
    <w:rsid w:val="00124235"/>
    <w:rsid w:val="001242FC"/>
    <w:rsid w:val="001247A5"/>
    <w:rsid w:val="00124B09"/>
    <w:rsid w:val="00124C50"/>
    <w:rsid w:val="00124E5C"/>
    <w:rsid w:val="00125069"/>
    <w:rsid w:val="00125079"/>
    <w:rsid w:val="001250AC"/>
    <w:rsid w:val="0012510A"/>
    <w:rsid w:val="001251B6"/>
    <w:rsid w:val="0012539A"/>
    <w:rsid w:val="001253AA"/>
    <w:rsid w:val="001253F6"/>
    <w:rsid w:val="001257AF"/>
    <w:rsid w:val="001257E1"/>
    <w:rsid w:val="00125880"/>
    <w:rsid w:val="001258E3"/>
    <w:rsid w:val="00125CB2"/>
    <w:rsid w:val="00125DF1"/>
    <w:rsid w:val="00125E3C"/>
    <w:rsid w:val="00126034"/>
    <w:rsid w:val="001261C7"/>
    <w:rsid w:val="00126391"/>
    <w:rsid w:val="0012639F"/>
    <w:rsid w:val="00126560"/>
    <w:rsid w:val="001265A8"/>
    <w:rsid w:val="001266BD"/>
    <w:rsid w:val="00126BA3"/>
    <w:rsid w:val="00126BC1"/>
    <w:rsid w:val="00126BCA"/>
    <w:rsid w:val="00126DD0"/>
    <w:rsid w:val="00126F29"/>
    <w:rsid w:val="001270D8"/>
    <w:rsid w:val="0012720C"/>
    <w:rsid w:val="00127248"/>
    <w:rsid w:val="00127388"/>
    <w:rsid w:val="00127AA9"/>
    <w:rsid w:val="00127C24"/>
    <w:rsid w:val="0013013D"/>
    <w:rsid w:val="00130783"/>
    <w:rsid w:val="00130CB4"/>
    <w:rsid w:val="00130CD4"/>
    <w:rsid w:val="00131225"/>
    <w:rsid w:val="00131614"/>
    <w:rsid w:val="00131918"/>
    <w:rsid w:val="001319B7"/>
    <w:rsid w:val="00131B0E"/>
    <w:rsid w:val="00131C58"/>
    <w:rsid w:val="00132479"/>
    <w:rsid w:val="001325FC"/>
    <w:rsid w:val="0013268F"/>
    <w:rsid w:val="00132AD4"/>
    <w:rsid w:val="00132B10"/>
    <w:rsid w:val="00132B91"/>
    <w:rsid w:val="00132D1D"/>
    <w:rsid w:val="00132F3C"/>
    <w:rsid w:val="00133031"/>
    <w:rsid w:val="00133087"/>
    <w:rsid w:val="0013308B"/>
    <w:rsid w:val="00133160"/>
    <w:rsid w:val="00133188"/>
    <w:rsid w:val="0013365F"/>
    <w:rsid w:val="00133916"/>
    <w:rsid w:val="001339C5"/>
    <w:rsid w:val="00133C38"/>
    <w:rsid w:val="00133E69"/>
    <w:rsid w:val="0013419D"/>
    <w:rsid w:val="001341D5"/>
    <w:rsid w:val="0013424D"/>
    <w:rsid w:val="00134422"/>
    <w:rsid w:val="0013470D"/>
    <w:rsid w:val="00134735"/>
    <w:rsid w:val="00134D57"/>
    <w:rsid w:val="00135126"/>
    <w:rsid w:val="00135192"/>
    <w:rsid w:val="00135219"/>
    <w:rsid w:val="001352A7"/>
    <w:rsid w:val="001352B6"/>
    <w:rsid w:val="001355B6"/>
    <w:rsid w:val="001357E0"/>
    <w:rsid w:val="00135808"/>
    <w:rsid w:val="001358BE"/>
    <w:rsid w:val="001358DA"/>
    <w:rsid w:val="00135B32"/>
    <w:rsid w:val="00135C9C"/>
    <w:rsid w:val="00135DC3"/>
    <w:rsid w:val="00135E3F"/>
    <w:rsid w:val="00135F4F"/>
    <w:rsid w:val="00135F9E"/>
    <w:rsid w:val="00135FCE"/>
    <w:rsid w:val="00135FD5"/>
    <w:rsid w:val="001361BF"/>
    <w:rsid w:val="0013632C"/>
    <w:rsid w:val="001365E8"/>
    <w:rsid w:val="001365FB"/>
    <w:rsid w:val="00136647"/>
    <w:rsid w:val="001367C1"/>
    <w:rsid w:val="0013694A"/>
    <w:rsid w:val="00136A77"/>
    <w:rsid w:val="00136E31"/>
    <w:rsid w:val="00136E74"/>
    <w:rsid w:val="00136EEB"/>
    <w:rsid w:val="00136F41"/>
    <w:rsid w:val="00137137"/>
    <w:rsid w:val="001371C8"/>
    <w:rsid w:val="001371FA"/>
    <w:rsid w:val="0013747F"/>
    <w:rsid w:val="0013760B"/>
    <w:rsid w:val="00137762"/>
    <w:rsid w:val="001377E4"/>
    <w:rsid w:val="00137A74"/>
    <w:rsid w:val="00137AEA"/>
    <w:rsid w:val="00137C2D"/>
    <w:rsid w:val="00137D54"/>
    <w:rsid w:val="00137D85"/>
    <w:rsid w:val="00140009"/>
    <w:rsid w:val="00140036"/>
    <w:rsid w:val="001400D2"/>
    <w:rsid w:val="001405A8"/>
    <w:rsid w:val="00140800"/>
    <w:rsid w:val="00140830"/>
    <w:rsid w:val="00140A6D"/>
    <w:rsid w:val="00140BE2"/>
    <w:rsid w:val="00140C35"/>
    <w:rsid w:val="00140FBA"/>
    <w:rsid w:val="001410AE"/>
    <w:rsid w:val="001410B2"/>
    <w:rsid w:val="00141240"/>
    <w:rsid w:val="00141297"/>
    <w:rsid w:val="0014129B"/>
    <w:rsid w:val="00141439"/>
    <w:rsid w:val="001415B9"/>
    <w:rsid w:val="001416A9"/>
    <w:rsid w:val="0014173C"/>
    <w:rsid w:val="00141795"/>
    <w:rsid w:val="00141988"/>
    <w:rsid w:val="00141A80"/>
    <w:rsid w:val="00141B00"/>
    <w:rsid w:val="00141EBC"/>
    <w:rsid w:val="0014236C"/>
    <w:rsid w:val="001423EC"/>
    <w:rsid w:val="00142476"/>
    <w:rsid w:val="00142684"/>
    <w:rsid w:val="001427DF"/>
    <w:rsid w:val="00142D7C"/>
    <w:rsid w:val="00142DB9"/>
    <w:rsid w:val="00142F47"/>
    <w:rsid w:val="00142FA2"/>
    <w:rsid w:val="00143223"/>
    <w:rsid w:val="00143445"/>
    <w:rsid w:val="00143472"/>
    <w:rsid w:val="00143C5E"/>
    <w:rsid w:val="00143C64"/>
    <w:rsid w:val="00143CC9"/>
    <w:rsid w:val="00143E7F"/>
    <w:rsid w:val="00144082"/>
    <w:rsid w:val="00144372"/>
    <w:rsid w:val="001444CD"/>
    <w:rsid w:val="0014450F"/>
    <w:rsid w:val="00144700"/>
    <w:rsid w:val="00144CF9"/>
    <w:rsid w:val="00144E23"/>
    <w:rsid w:val="00144EAB"/>
    <w:rsid w:val="00144EDD"/>
    <w:rsid w:val="001452C5"/>
    <w:rsid w:val="00145470"/>
    <w:rsid w:val="00145756"/>
    <w:rsid w:val="00145926"/>
    <w:rsid w:val="0014603A"/>
    <w:rsid w:val="00146328"/>
    <w:rsid w:val="001464C2"/>
    <w:rsid w:val="001466ED"/>
    <w:rsid w:val="0014691D"/>
    <w:rsid w:val="00146A78"/>
    <w:rsid w:val="00147188"/>
    <w:rsid w:val="001472F5"/>
    <w:rsid w:val="001473DB"/>
    <w:rsid w:val="001473E9"/>
    <w:rsid w:val="00147482"/>
    <w:rsid w:val="00147656"/>
    <w:rsid w:val="001476AB"/>
    <w:rsid w:val="00147798"/>
    <w:rsid w:val="001477BD"/>
    <w:rsid w:val="00147BE6"/>
    <w:rsid w:val="00147CB7"/>
    <w:rsid w:val="00147DD4"/>
    <w:rsid w:val="00150372"/>
    <w:rsid w:val="0015061C"/>
    <w:rsid w:val="001506CD"/>
    <w:rsid w:val="001506ED"/>
    <w:rsid w:val="0015089A"/>
    <w:rsid w:val="001509DD"/>
    <w:rsid w:val="00150E8E"/>
    <w:rsid w:val="00151325"/>
    <w:rsid w:val="0015140A"/>
    <w:rsid w:val="0015165C"/>
    <w:rsid w:val="0015197C"/>
    <w:rsid w:val="00151A7E"/>
    <w:rsid w:val="00151C47"/>
    <w:rsid w:val="00151D8B"/>
    <w:rsid w:val="00151EF1"/>
    <w:rsid w:val="00151FC5"/>
    <w:rsid w:val="00152085"/>
    <w:rsid w:val="001521F8"/>
    <w:rsid w:val="001522CA"/>
    <w:rsid w:val="0015269F"/>
    <w:rsid w:val="001527FF"/>
    <w:rsid w:val="00152B8D"/>
    <w:rsid w:val="00152BF2"/>
    <w:rsid w:val="00152CF4"/>
    <w:rsid w:val="00152ED2"/>
    <w:rsid w:val="00152F5D"/>
    <w:rsid w:val="00153462"/>
    <w:rsid w:val="001535FB"/>
    <w:rsid w:val="001535FE"/>
    <w:rsid w:val="0015361D"/>
    <w:rsid w:val="0015370E"/>
    <w:rsid w:val="00153840"/>
    <w:rsid w:val="001539FA"/>
    <w:rsid w:val="00153A44"/>
    <w:rsid w:val="00153CB2"/>
    <w:rsid w:val="00153EF7"/>
    <w:rsid w:val="00153F95"/>
    <w:rsid w:val="00153FFA"/>
    <w:rsid w:val="00153FFB"/>
    <w:rsid w:val="00154021"/>
    <w:rsid w:val="0015422C"/>
    <w:rsid w:val="001542CF"/>
    <w:rsid w:val="001544D5"/>
    <w:rsid w:val="0015461C"/>
    <w:rsid w:val="0015467E"/>
    <w:rsid w:val="00154701"/>
    <w:rsid w:val="00154820"/>
    <w:rsid w:val="001548D3"/>
    <w:rsid w:val="00154B8D"/>
    <w:rsid w:val="00154D93"/>
    <w:rsid w:val="00154ECF"/>
    <w:rsid w:val="00154F72"/>
    <w:rsid w:val="0015516B"/>
    <w:rsid w:val="001551CE"/>
    <w:rsid w:val="001551D7"/>
    <w:rsid w:val="00155366"/>
    <w:rsid w:val="0015536A"/>
    <w:rsid w:val="00155378"/>
    <w:rsid w:val="001553FF"/>
    <w:rsid w:val="0015574C"/>
    <w:rsid w:val="0015581D"/>
    <w:rsid w:val="001558D6"/>
    <w:rsid w:val="00155BBE"/>
    <w:rsid w:val="00155F8B"/>
    <w:rsid w:val="0015614A"/>
    <w:rsid w:val="001563BA"/>
    <w:rsid w:val="001564D5"/>
    <w:rsid w:val="001565C8"/>
    <w:rsid w:val="001566C3"/>
    <w:rsid w:val="0015699C"/>
    <w:rsid w:val="001569A0"/>
    <w:rsid w:val="00156C46"/>
    <w:rsid w:val="00156E0D"/>
    <w:rsid w:val="00156FD8"/>
    <w:rsid w:val="001575D3"/>
    <w:rsid w:val="001576F6"/>
    <w:rsid w:val="001578AB"/>
    <w:rsid w:val="001579C6"/>
    <w:rsid w:val="00157A88"/>
    <w:rsid w:val="001600A9"/>
    <w:rsid w:val="00160131"/>
    <w:rsid w:val="001606CA"/>
    <w:rsid w:val="00160B21"/>
    <w:rsid w:val="00160EF9"/>
    <w:rsid w:val="00160EFF"/>
    <w:rsid w:val="00161473"/>
    <w:rsid w:val="00161583"/>
    <w:rsid w:val="00161704"/>
    <w:rsid w:val="0016178E"/>
    <w:rsid w:val="0016192A"/>
    <w:rsid w:val="001619E9"/>
    <w:rsid w:val="00161B89"/>
    <w:rsid w:val="00161BC5"/>
    <w:rsid w:val="00161C3E"/>
    <w:rsid w:val="00161F84"/>
    <w:rsid w:val="00162133"/>
    <w:rsid w:val="001621D9"/>
    <w:rsid w:val="0016221F"/>
    <w:rsid w:val="00162232"/>
    <w:rsid w:val="00162324"/>
    <w:rsid w:val="001624B6"/>
    <w:rsid w:val="0016283C"/>
    <w:rsid w:val="00162C22"/>
    <w:rsid w:val="00162DC2"/>
    <w:rsid w:val="001630A3"/>
    <w:rsid w:val="0016325B"/>
    <w:rsid w:val="001633CF"/>
    <w:rsid w:val="00163447"/>
    <w:rsid w:val="00163521"/>
    <w:rsid w:val="00163768"/>
    <w:rsid w:val="001639C5"/>
    <w:rsid w:val="00163A67"/>
    <w:rsid w:val="00163B6D"/>
    <w:rsid w:val="00163CD3"/>
    <w:rsid w:val="00163D8A"/>
    <w:rsid w:val="00163DE7"/>
    <w:rsid w:val="00163EEA"/>
    <w:rsid w:val="00163F15"/>
    <w:rsid w:val="00164099"/>
    <w:rsid w:val="00164381"/>
    <w:rsid w:val="001643FC"/>
    <w:rsid w:val="0016451B"/>
    <w:rsid w:val="0016463C"/>
    <w:rsid w:val="001647DC"/>
    <w:rsid w:val="00164CE0"/>
    <w:rsid w:val="00164D59"/>
    <w:rsid w:val="00164E28"/>
    <w:rsid w:val="00164E52"/>
    <w:rsid w:val="00165081"/>
    <w:rsid w:val="001655E7"/>
    <w:rsid w:val="00165FAE"/>
    <w:rsid w:val="00166056"/>
    <w:rsid w:val="001660EB"/>
    <w:rsid w:val="00166109"/>
    <w:rsid w:val="00166228"/>
    <w:rsid w:val="00166534"/>
    <w:rsid w:val="00166AD8"/>
    <w:rsid w:val="00166AD9"/>
    <w:rsid w:val="00166AE6"/>
    <w:rsid w:val="00166C48"/>
    <w:rsid w:val="001673A3"/>
    <w:rsid w:val="001673FA"/>
    <w:rsid w:val="0016744F"/>
    <w:rsid w:val="0016751B"/>
    <w:rsid w:val="0016768A"/>
    <w:rsid w:val="00167905"/>
    <w:rsid w:val="00167A31"/>
    <w:rsid w:val="00167BBF"/>
    <w:rsid w:val="00167C1F"/>
    <w:rsid w:val="00167C2E"/>
    <w:rsid w:val="00167D5C"/>
    <w:rsid w:val="0017059C"/>
    <w:rsid w:val="0017061F"/>
    <w:rsid w:val="00170717"/>
    <w:rsid w:val="001708C5"/>
    <w:rsid w:val="00170A06"/>
    <w:rsid w:val="001714E8"/>
    <w:rsid w:val="00171508"/>
    <w:rsid w:val="001715A5"/>
    <w:rsid w:val="00171B57"/>
    <w:rsid w:val="00171BA3"/>
    <w:rsid w:val="00171E45"/>
    <w:rsid w:val="001720C9"/>
    <w:rsid w:val="00172212"/>
    <w:rsid w:val="001724C4"/>
    <w:rsid w:val="0017298D"/>
    <w:rsid w:val="00172B44"/>
    <w:rsid w:val="00172B5B"/>
    <w:rsid w:val="00172C88"/>
    <w:rsid w:val="00172D4E"/>
    <w:rsid w:val="00172EF3"/>
    <w:rsid w:val="00173040"/>
    <w:rsid w:val="001732BC"/>
    <w:rsid w:val="001734C2"/>
    <w:rsid w:val="001736F6"/>
    <w:rsid w:val="00173770"/>
    <w:rsid w:val="001737A5"/>
    <w:rsid w:val="00173B49"/>
    <w:rsid w:val="00173C56"/>
    <w:rsid w:val="00174113"/>
    <w:rsid w:val="00174196"/>
    <w:rsid w:val="00174562"/>
    <w:rsid w:val="00174740"/>
    <w:rsid w:val="00174A93"/>
    <w:rsid w:val="00174DCE"/>
    <w:rsid w:val="00175000"/>
    <w:rsid w:val="0017527A"/>
    <w:rsid w:val="00175318"/>
    <w:rsid w:val="001753A3"/>
    <w:rsid w:val="00175410"/>
    <w:rsid w:val="0017541E"/>
    <w:rsid w:val="0017547A"/>
    <w:rsid w:val="00175487"/>
    <w:rsid w:val="00175ACF"/>
    <w:rsid w:val="00175B40"/>
    <w:rsid w:val="00175F3A"/>
    <w:rsid w:val="00175F8F"/>
    <w:rsid w:val="001761F9"/>
    <w:rsid w:val="00176287"/>
    <w:rsid w:val="0017635C"/>
    <w:rsid w:val="001763D8"/>
    <w:rsid w:val="001763F5"/>
    <w:rsid w:val="00176487"/>
    <w:rsid w:val="001767D5"/>
    <w:rsid w:val="00176AD7"/>
    <w:rsid w:val="00176B73"/>
    <w:rsid w:val="00176F1B"/>
    <w:rsid w:val="0017742F"/>
    <w:rsid w:val="00177446"/>
    <w:rsid w:val="00177635"/>
    <w:rsid w:val="00177690"/>
    <w:rsid w:val="0017773A"/>
    <w:rsid w:val="00177A6C"/>
    <w:rsid w:val="00177AFF"/>
    <w:rsid w:val="00177C35"/>
    <w:rsid w:val="00180097"/>
    <w:rsid w:val="00180344"/>
    <w:rsid w:val="00180465"/>
    <w:rsid w:val="001806C1"/>
    <w:rsid w:val="0018074F"/>
    <w:rsid w:val="0018079D"/>
    <w:rsid w:val="001807A1"/>
    <w:rsid w:val="001807B3"/>
    <w:rsid w:val="00180909"/>
    <w:rsid w:val="00180AF0"/>
    <w:rsid w:val="00180C7D"/>
    <w:rsid w:val="00180EBC"/>
    <w:rsid w:val="00180F73"/>
    <w:rsid w:val="00181033"/>
    <w:rsid w:val="00181325"/>
    <w:rsid w:val="00181504"/>
    <w:rsid w:val="0018180D"/>
    <w:rsid w:val="00181AA4"/>
    <w:rsid w:val="00181AB0"/>
    <w:rsid w:val="00181B47"/>
    <w:rsid w:val="00181BCF"/>
    <w:rsid w:val="00181DAF"/>
    <w:rsid w:val="00181DDC"/>
    <w:rsid w:val="00181E6C"/>
    <w:rsid w:val="00181ED7"/>
    <w:rsid w:val="001820B3"/>
    <w:rsid w:val="001825DB"/>
    <w:rsid w:val="001828A0"/>
    <w:rsid w:val="001828B1"/>
    <w:rsid w:val="00182911"/>
    <w:rsid w:val="00182992"/>
    <w:rsid w:val="001829AA"/>
    <w:rsid w:val="00182A90"/>
    <w:rsid w:val="00182F74"/>
    <w:rsid w:val="00182F78"/>
    <w:rsid w:val="00182F8B"/>
    <w:rsid w:val="0018315F"/>
    <w:rsid w:val="001835CE"/>
    <w:rsid w:val="00183914"/>
    <w:rsid w:val="001839E3"/>
    <w:rsid w:val="00183B6A"/>
    <w:rsid w:val="00183D34"/>
    <w:rsid w:val="00183D56"/>
    <w:rsid w:val="00183D66"/>
    <w:rsid w:val="00183D73"/>
    <w:rsid w:val="0018405C"/>
    <w:rsid w:val="001840E7"/>
    <w:rsid w:val="001843BA"/>
    <w:rsid w:val="001843FF"/>
    <w:rsid w:val="00184652"/>
    <w:rsid w:val="00184A49"/>
    <w:rsid w:val="00184B19"/>
    <w:rsid w:val="00184B32"/>
    <w:rsid w:val="00184DA2"/>
    <w:rsid w:val="00184EFE"/>
    <w:rsid w:val="00184F16"/>
    <w:rsid w:val="0018540A"/>
    <w:rsid w:val="0018547A"/>
    <w:rsid w:val="001854FD"/>
    <w:rsid w:val="0018550E"/>
    <w:rsid w:val="001857FB"/>
    <w:rsid w:val="001859DB"/>
    <w:rsid w:val="00185BC0"/>
    <w:rsid w:val="00185DD8"/>
    <w:rsid w:val="00185E20"/>
    <w:rsid w:val="00185E8E"/>
    <w:rsid w:val="00185E9E"/>
    <w:rsid w:val="00185F2D"/>
    <w:rsid w:val="0018601F"/>
    <w:rsid w:val="0018620D"/>
    <w:rsid w:val="001865BF"/>
    <w:rsid w:val="00186676"/>
    <w:rsid w:val="001868A3"/>
    <w:rsid w:val="001869AA"/>
    <w:rsid w:val="00186C1F"/>
    <w:rsid w:val="00186DAC"/>
    <w:rsid w:val="00187284"/>
    <w:rsid w:val="001873AA"/>
    <w:rsid w:val="00187493"/>
    <w:rsid w:val="001875B9"/>
    <w:rsid w:val="0018786A"/>
    <w:rsid w:val="00187BB0"/>
    <w:rsid w:val="00187C23"/>
    <w:rsid w:val="00187CC3"/>
    <w:rsid w:val="00187D6D"/>
    <w:rsid w:val="001900F3"/>
    <w:rsid w:val="0019028A"/>
    <w:rsid w:val="001902BA"/>
    <w:rsid w:val="001902CA"/>
    <w:rsid w:val="00190383"/>
    <w:rsid w:val="001903A7"/>
    <w:rsid w:val="00190501"/>
    <w:rsid w:val="001905B5"/>
    <w:rsid w:val="001908CD"/>
    <w:rsid w:val="00190A6F"/>
    <w:rsid w:val="00190BED"/>
    <w:rsid w:val="00190CE5"/>
    <w:rsid w:val="00190F98"/>
    <w:rsid w:val="00191092"/>
    <w:rsid w:val="001911E2"/>
    <w:rsid w:val="00191763"/>
    <w:rsid w:val="00191814"/>
    <w:rsid w:val="0019183D"/>
    <w:rsid w:val="00191A9C"/>
    <w:rsid w:val="00191AEF"/>
    <w:rsid w:val="001923DB"/>
    <w:rsid w:val="00192686"/>
    <w:rsid w:val="001927B1"/>
    <w:rsid w:val="00192A9D"/>
    <w:rsid w:val="00192B8D"/>
    <w:rsid w:val="00192D96"/>
    <w:rsid w:val="00192F49"/>
    <w:rsid w:val="00192FC2"/>
    <w:rsid w:val="001931C6"/>
    <w:rsid w:val="001934C8"/>
    <w:rsid w:val="00193555"/>
    <w:rsid w:val="00193559"/>
    <w:rsid w:val="00193572"/>
    <w:rsid w:val="00193580"/>
    <w:rsid w:val="00193664"/>
    <w:rsid w:val="0019368E"/>
    <w:rsid w:val="0019382D"/>
    <w:rsid w:val="00193A9F"/>
    <w:rsid w:val="00193B00"/>
    <w:rsid w:val="00193B0E"/>
    <w:rsid w:val="00193B42"/>
    <w:rsid w:val="00193D8F"/>
    <w:rsid w:val="00193E46"/>
    <w:rsid w:val="0019402A"/>
    <w:rsid w:val="0019405D"/>
    <w:rsid w:val="00194102"/>
    <w:rsid w:val="0019420B"/>
    <w:rsid w:val="0019429A"/>
    <w:rsid w:val="00194399"/>
    <w:rsid w:val="0019441D"/>
    <w:rsid w:val="00194532"/>
    <w:rsid w:val="00194A6F"/>
    <w:rsid w:val="00194B34"/>
    <w:rsid w:val="00194C4F"/>
    <w:rsid w:val="00194CF6"/>
    <w:rsid w:val="00194D64"/>
    <w:rsid w:val="00194DFF"/>
    <w:rsid w:val="00194E35"/>
    <w:rsid w:val="00194E3F"/>
    <w:rsid w:val="00194FA6"/>
    <w:rsid w:val="00194FD8"/>
    <w:rsid w:val="00195021"/>
    <w:rsid w:val="0019503D"/>
    <w:rsid w:val="0019505A"/>
    <w:rsid w:val="001954BE"/>
    <w:rsid w:val="001955B8"/>
    <w:rsid w:val="001957B4"/>
    <w:rsid w:val="00195E27"/>
    <w:rsid w:val="0019607C"/>
    <w:rsid w:val="00196241"/>
    <w:rsid w:val="00196484"/>
    <w:rsid w:val="0019648C"/>
    <w:rsid w:val="0019666A"/>
    <w:rsid w:val="001969A5"/>
    <w:rsid w:val="001969CB"/>
    <w:rsid w:val="00196B58"/>
    <w:rsid w:val="00196D0D"/>
    <w:rsid w:val="00196E4F"/>
    <w:rsid w:val="00196EFA"/>
    <w:rsid w:val="00196F8B"/>
    <w:rsid w:val="00197069"/>
    <w:rsid w:val="0019718D"/>
    <w:rsid w:val="00197330"/>
    <w:rsid w:val="0019746C"/>
    <w:rsid w:val="001976E9"/>
    <w:rsid w:val="0019774F"/>
    <w:rsid w:val="00197B89"/>
    <w:rsid w:val="00197C14"/>
    <w:rsid w:val="00197DFF"/>
    <w:rsid w:val="00197E07"/>
    <w:rsid w:val="00197E1D"/>
    <w:rsid w:val="00197E8F"/>
    <w:rsid w:val="00197EA5"/>
    <w:rsid w:val="001A01CA"/>
    <w:rsid w:val="001A0241"/>
    <w:rsid w:val="001A0354"/>
    <w:rsid w:val="001A0746"/>
    <w:rsid w:val="001A07EB"/>
    <w:rsid w:val="001A08A2"/>
    <w:rsid w:val="001A0A10"/>
    <w:rsid w:val="001A0A69"/>
    <w:rsid w:val="001A0D27"/>
    <w:rsid w:val="001A0F47"/>
    <w:rsid w:val="001A10F7"/>
    <w:rsid w:val="001A1102"/>
    <w:rsid w:val="001A1128"/>
    <w:rsid w:val="001A11A2"/>
    <w:rsid w:val="001A136A"/>
    <w:rsid w:val="001A139E"/>
    <w:rsid w:val="001A15AF"/>
    <w:rsid w:val="001A1676"/>
    <w:rsid w:val="001A16FC"/>
    <w:rsid w:val="001A175E"/>
    <w:rsid w:val="001A1928"/>
    <w:rsid w:val="001A194D"/>
    <w:rsid w:val="001A1A42"/>
    <w:rsid w:val="001A1B1C"/>
    <w:rsid w:val="001A1C7B"/>
    <w:rsid w:val="001A1D78"/>
    <w:rsid w:val="001A1D7A"/>
    <w:rsid w:val="001A1F31"/>
    <w:rsid w:val="001A1F7B"/>
    <w:rsid w:val="001A1F85"/>
    <w:rsid w:val="001A20FA"/>
    <w:rsid w:val="001A21E4"/>
    <w:rsid w:val="001A2532"/>
    <w:rsid w:val="001A27D3"/>
    <w:rsid w:val="001A28F5"/>
    <w:rsid w:val="001A293D"/>
    <w:rsid w:val="001A29B9"/>
    <w:rsid w:val="001A29C9"/>
    <w:rsid w:val="001A2B00"/>
    <w:rsid w:val="001A2B1A"/>
    <w:rsid w:val="001A2B75"/>
    <w:rsid w:val="001A2D94"/>
    <w:rsid w:val="001A2F08"/>
    <w:rsid w:val="001A3112"/>
    <w:rsid w:val="001A3332"/>
    <w:rsid w:val="001A3353"/>
    <w:rsid w:val="001A355C"/>
    <w:rsid w:val="001A35BA"/>
    <w:rsid w:val="001A35FF"/>
    <w:rsid w:val="001A39AE"/>
    <w:rsid w:val="001A3FB6"/>
    <w:rsid w:val="001A4320"/>
    <w:rsid w:val="001A4452"/>
    <w:rsid w:val="001A4576"/>
    <w:rsid w:val="001A4659"/>
    <w:rsid w:val="001A47C6"/>
    <w:rsid w:val="001A4943"/>
    <w:rsid w:val="001A4948"/>
    <w:rsid w:val="001A4BC8"/>
    <w:rsid w:val="001A50AD"/>
    <w:rsid w:val="001A50D5"/>
    <w:rsid w:val="001A5328"/>
    <w:rsid w:val="001A5344"/>
    <w:rsid w:val="001A536D"/>
    <w:rsid w:val="001A55A9"/>
    <w:rsid w:val="001A5798"/>
    <w:rsid w:val="001A5C76"/>
    <w:rsid w:val="001A5D19"/>
    <w:rsid w:val="001A5D85"/>
    <w:rsid w:val="001A5D88"/>
    <w:rsid w:val="001A5DC6"/>
    <w:rsid w:val="001A5F0A"/>
    <w:rsid w:val="001A603C"/>
    <w:rsid w:val="001A6164"/>
    <w:rsid w:val="001A628C"/>
    <w:rsid w:val="001A6369"/>
    <w:rsid w:val="001A63CD"/>
    <w:rsid w:val="001A6B6D"/>
    <w:rsid w:val="001A6BEF"/>
    <w:rsid w:val="001A6C7F"/>
    <w:rsid w:val="001A6DD6"/>
    <w:rsid w:val="001A7262"/>
    <w:rsid w:val="001A72EE"/>
    <w:rsid w:val="001A74EB"/>
    <w:rsid w:val="001A76D1"/>
    <w:rsid w:val="001A7888"/>
    <w:rsid w:val="001A7972"/>
    <w:rsid w:val="001A7A4B"/>
    <w:rsid w:val="001A7A93"/>
    <w:rsid w:val="001A7CD6"/>
    <w:rsid w:val="001A7D59"/>
    <w:rsid w:val="001A7E3F"/>
    <w:rsid w:val="001A7E58"/>
    <w:rsid w:val="001A7FBA"/>
    <w:rsid w:val="001A7FBF"/>
    <w:rsid w:val="001B0158"/>
    <w:rsid w:val="001B01F7"/>
    <w:rsid w:val="001B04D2"/>
    <w:rsid w:val="001B04D7"/>
    <w:rsid w:val="001B095E"/>
    <w:rsid w:val="001B0A63"/>
    <w:rsid w:val="001B0AD7"/>
    <w:rsid w:val="001B0C03"/>
    <w:rsid w:val="001B0C4E"/>
    <w:rsid w:val="001B0F4F"/>
    <w:rsid w:val="001B0F8E"/>
    <w:rsid w:val="001B11B7"/>
    <w:rsid w:val="001B144B"/>
    <w:rsid w:val="001B1571"/>
    <w:rsid w:val="001B15E5"/>
    <w:rsid w:val="001B1C30"/>
    <w:rsid w:val="001B1C5D"/>
    <w:rsid w:val="001B1C73"/>
    <w:rsid w:val="001B1FAE"/>
    <w:rsid w:val="001B237E"/>
    <w:rsid w:val="001B23B9"/>
    <w:rsid w:val="001B2434"/>
    <w:rsid w:val="001B25B9"/>
    <w:rsid w:val="001B274A"/>
    <w:rsid w:val="001B2801"/>
    <w:rsid w:val="001B2829"/>
    <w:rsid w:val="001B29DD"/>
    <w:rsid w:val="001B2DAF"/>
    <w:rsid w:val="001B2F24"/>
    <w:rsid w:val="001B2F7E"/>
    <w:rsid w:val="001B3049"/>
    <w:rsid w:val="001B3543"/>
    <w:rsid w:val="001B357B"/>
    <w:rsid w:val="001B36F6"/>
    <w:rsid w:val="001B3721"/>
    <w:rsid w:val="001B37D1"/>
    <w:rsid w:val="001B391C"/>
    <w:rsid w:val="001B3ADC"/>
    <w:rsid w:val="001B3BC9"/>
    <w:rsid w:val="001B3C35"/>
    <w:rsid w:val="001B3CED"/>
    <w:rsid w:val="001B3D18"/>
    <w:rsid w:val="001B3D48"/>
    <w:rsid w:val="001B3DB7"/>
    <w:rsid w:val="001B4525"/>
    <w:rsid w:val="001B47F4"/>
    <w:rsid w:val="001B4DB1"/>
    <w:rsid w:val="001B501D"/>
    <w:rsid w:val="001B51AB"/>
    <w:rsid w:val="001B53FA"/>
    <w:rsid w:val="001B5909"/>
    <w:rsid w:val="001B5A09"/>
    <w:rsid w:val="001B635E"/>
    <w:rsid w:val="001B641E"/>
    <w:rsid w:val="001B6449"/>
    <w:rsid w:val="001B6578"/>
    <w:rsid w:val="001B662E"/>
    <w:rsid w:val="001B67AC"/>
    <w:rsid w:val="001B67D1"/>
    <w:rsid w:val="001B6890"/>
    <w:rsid w:val="001B6D76"/>
    <w:rsid w:val="001B6E14"/>
    <w:rsid w:val="001B6E7E"/>
    <w:rsid w:val="001B7017"/>
    <w:rsid w:val="001B72D7"/>
    <w:rsid w:val="001B7318"/>
    <w:rsid w:val="001B7427"/>
    <w:rsid w:val="001B768C"/>
    <w:rsid w:val="001B772D"/>
    <w:rsid w:val="001B78F8"/>
    <w:rsid w:val="001B7CC2"/>
    <w:rsid w:val="001B7EF0"/>
    <w:rsid w:val="001B7F94"/>
    <w:rsid w:val="001C0501"/>
    <w:rsid w:val="001C08E8"/>
    <w:rsid w:val="001C09DE"/>
    <w:rsid w:val="001C0A64"/>
    <w:rsid w:val="001C0C60"/>
    <w:rsid w:val="001C0C87"/>
    <w:rsid w:val="001C0DB8"/>
    <w:rsid w:val="001C0EDC"/>
    <w:rsid w:val="001C0FF4"/>
    <w:rsid w:val="001C1003"/>
    <w:rsid w:val="001C106B"/>
    <w:rsid w:val="001C10CC"/>
    <w:rsid w:val="001C143C"/>
    <w:rsid w:val="001C16EC"/>
    <w:rsid w:val="001C1770"/>
    <w:rsid w:val="001C19DC"/>
    <w:rsid w:val="001C1A9D"/>
    <w:rsid w:val="001C1B19"/>
    <w:rsid w:val="001C1C13"/>
    <w:rsid w:val="001C1F5E"/>
    <w:rsid w:val="001C201E"/>
    <w:rsid w:val="001C2128"/>
    <w:rsid w:val="001C2530"/>
    <w:rsid w:val="001C2892"/>
    <w:rsid w:val="001C28AE"/>
    <w:rsid w:val="001C290A"/>
    <w:rsid w:val="001C2C52"/>
    <w:rsid w:val="001C2D67"/>
    <w:rsid w:val="001C2F75"/>
    <w:rsid w:val="001C318A"/>
    <w:rsid w:val="001C335A"/>
    <w:rsid w:val="001C33B1"/>
    <w:rsid w:val="001C36C3"/>
    <w:rsid w:val="001C3810"/>
    <w:rsid w:val="001C3B15"/>
    <w:rsid w:val="001C3B9E"/>
    <w:rsid w:val="001C3C0E"/>
    <w:rsid w:val="001C3C37"/>
    <w:rsid w:val="001C3CD5"/>
    <w:rsid w:val="001C3CD7"/>
    <w:rsid w:val="001C3D63"/>
    <w:rsid w:val="001C3E5E"/>
    <w:rsid w:val="001C4240"/>
    <w:rsid w:val="001C4256"/>
    <w:rsid w:val="001C42A3"/>
    <w:rsid w:val="001C4446"/>
    <w:rsid w:val="001C451E"/>
    <w:rsid w:val="001C453E"/>
    <w:rsid w:val="001C464D"/>
    <w:rsid w:val="001C48DF"/>
    <w:rsid w:val="001C4BB7"/>
    <w:rsid w:val="001C4DFF"/>
    <w:rsid w:val="001C4F23"/>
    <w:rsid w:val="001C526B"/>
    <w:rsid w:val="001C53E3"/>
    <w:rsid w:val="001C560B"/>
    <w:rsid w:val="001C5757"/>
    <w:rsid w:val="001C5989"/>
    <w:rsid w:val="001C59CA"/>
    <w:rsid w:val="001C5B64"/>
    <w:rsid w:val="001C5CCF"/>
    <w:rsid w:val="001C5E10"/>
    <w:rsid w:val="001C5F9F"/>
    <w:rsid w:val="001C60A3"/>
    <w:rsid w:val="001C6339"/>
    <w:rsid w:val="001C6372"/>
    <w:rsid w:val="001C63DE"/>
    <w:rsid w:val="001C6DA9"/>
    <w:rsid w:val="001C6DF3"/>
    <w:rsid w:val="001C7021"/>
    <w:rsid w:val="001C7852"/>
    <w:rsid w:val="001C7B62"/>
    <w:rsid w:val="001C7C01"/>
    <w:rsid w:val="001C7C26"/>
    <w:rsid w:val="001C7C74"/>
    <w:rsid w:val="001C7F5B"/>
    <w:rsid w:val="001C7F81"/>
    <w:rsid w:val="001D030F"/>
    <w:rsid w:val="001D0460"/>
    <w:rsid w:val="001D04B2"/>
    <w:rsid w:val="001D0698"/>
    <w:rsid w:val="001D0933"/>
    <w:rsid w:val="001D0C87"/>
    <w:rsid w:val="001D0C98"/>
    <w:rsid w:val="001D0F12"/>
    <w:rsid w:val="001D0F4E"/>
    <w:rsid w:val="001D1201"/>
    <w:rsid w:val="001D149D"/>
    <w:rsid w:val="001D152D"/>
    <w:rsid w:val="001D17F8"/>
    <w:rsid w:val="001D1850"/>
    <w:rsid w:val="001D19CC"/>
    <w:rsid w:val="001D1AE9"/>
    <w:rsid w:val="001D1B40"/>
    <w:rsid w:val="001D1BDD"/>
    <w:rsid w:val="001D1C09"/>
    <w:rsid w:val="001D1C63"/>
    <w:rsid w:val="001D1D63"/>
    <w:rsid w:val="001D1E64"/>
    <w:rsid w:val="001D1E84"/>
    <w:rsid w:val="001D202E"/>
    <w:rsid w:val="001D237E"/>
    <w:rsid w:val="001D254C"/>
    <w:rsid w:val="001D2569"/>
    <w:rsid w:val="001D2977"/>
    <w:rsid w:val="001D2A79"/>
    <w:rsid w:val="001D2BEE"/>
    <w:rsid w:val="001D2D0E"/>
    <w:rsid w:val="001D2E45"/>
    <w:rsid w:val="001D2EB3"/>
    <w:rsid w:val="001D2F98"/>
    <w:rsid w:val="001D2F99"/>
    <w:rsid w:val="001D3101"/>
    <w:rsid w:val="001D3207"/>
    <w:rsid w:val="001D3355"/>
    <w:rsid w:val="001D3528"/>
    <w:rsid w:val="001D3B2D"/>
    <w:rsid w:val="001D3BBC"/>
    <w:rsid w:val="001D3D8F"/>
    <w:rsid w:val="001D3E61"/>
    <w:rsid w:val="001D414B"/>
    <w:rsid w:val="001D4264"/>
    <w:rsid w:val="001D42DD"/>
    <w:rsid w:val="001D4371"/>
    <w:rsid w:val="001D43F8"/>
    <w:rsid w:val="001D457E"/>
    <w:rsid w:val="001D4AF2"/>
    <w:rsid w:val="001D4B0F"/>
    <w:rsid w:val="001D4BB0"/>
    <w:rsid w:val="001D4E4E"/>
    <w:rsid w:val="001D4F68"/>
    <w:rsid w:val="001D500C"/>
    <w:rsid w:val="001D546E"/>
    <w:rsid w:val="001D547F"/>
    <w:rsid w:val="001D5565"/>
    <w:rsid w:val="001D55D6"/>
    <w:rsid w:val="001D5789"/>
    <w:rsid w:val="001D5848"/>
    <w:rsid w:val="001D5D15"/>
    <w:rsid w:val="001D5FCF"/>
    <w:rsid w:val="001D6248"/>
    <w:rsid w:val="001D63DA"/>
    <w:rsid w:val="001D64F2"/>
    <w:rsid w:val="001D652F"/>
    <w:rsid w:val="001D6530"/>
    <w:rsid w:val="001D6611"/>
    <w:rsid w:val="001D6613"/>
    <w:rsid w:val="001D695A"/>
    <w:rsid w:val="001D6963"/>
    <w:rsid w:val="001D6971"/>
    <w:rsid w:val="001D6ACD"/>
    <w:rsid w:val="001D6DE4"/>
    <w:rsid w:val="001D6E76"/>
    <w:rsid w:val="001D6F53"/>
    <w:rsid w:val="001D6FC3"/>
    <w:rsid w:val="001D7013"/>
    <w:rsid w:val="001D707A"/>
    <w:rsid w:val="001D7185"/>
    <w:rsid w:val="001D7403"/>
    <w:rsid w:val="001D7554"/>
    <w:rsid w:val="001D76BE"/>
    <w:rsid w:val="001D79B2"/>
    <w:rsid w:val="001D7A02"/>
    <w:rsid w:val="001D7E0B"/>
    <w:rsid w:val="001D7EB5"/>
    <w:rsid w:val="001D7EDD"/>
    <w:rsid w:val="001E0017"/>
    <w:rsid w:val="001E00DD"/>
    <w:rsid w:val="001E039A"/>
    <w:rsid w:val="001E047D"/>
    <w:rsid w:val="001E04BF"/>
    <w:rsid w:val="001E07B4"/>
    <w:rsid w:val="001E08A6"/>
    <w:rsid w:val="001E09EF"/>
    <w:rsid w:val="001E0DD7"/>
    <w:rsid w:val="001E0E74"/>
    <w:rsid w:val="001E1045"/>
    <w:rsid w:val="001E109D"/>
    <w:rsid w:val="001E142E"/>
    <w:rsid w:val="001E155C"/>
    <w:rsid w:val="001E17E7"/>
    <w:rsid w:val="001E19B5"/>
    <w:rsid w:val="001E1A02"/>
    <w:rsid w:val="001E1C55"/>
    <w:rsid w:val="001E1CA2"/>
    <w:rsid w:val="001E1E93"/>
    <w:rsid w:val="001E1EF2"/>
    <w:rsid w:val="001E2139"/>
    <w:rsid w:val="001E2202"/>
    <w:rsid w:val="001E2219"/>
    <w:rsid w:val="001E2449"/>
    <w:rsid w:val="001E2537"/>
    <w:rsid w:val="001E2583"/>
    <w:rsid w:val="001E2667"/>
    <w:rsid w:val="001E2DCE"/>
    <w:rsid w:val="001E2F82"/>
    <w:rsid w:val="001E3014"/>
    <w:rsid w:val="001E3049"/>
    <w:rsid w:val="001E336B"/>
    <w:rsid w:val="001E3847"/>
    <w:rsid w:val="001E3876"/>
    <w:rsid w:val="001E389E"/>
    <w:rsid w:val="001E3B3E"/>
    <w:rsid w:val="001E3E1F"/>
    <w:rsid w:val="001E3E20"/>
    <w:rsid w:val="001E3FB8"/>
    <w:rsid w:val="001E41F7"/>
    <w:rsid w:val="001E4385"/>
    <w:rsid w:val="001E44D1"/>
    <w:rsid w:val="001E4500"/>
    <w:rsid w:val="001E4545"/>
    <w:rsid w:val="001E4604"/>
    <w:rsid w:val="001E48DF"/>
    <w:rsid w:val="001E4AD8"/>
    <w:rsid w:val="001E4AF3"/>
    <w:rsid w:val="001E4CB6"/>
    <w:rsid w:val="001E4E52"/>
    <w:rsid w:val="001E4F04"/>
    <w:rsid w:val="001E4F65"/>
    <w:rsid w:val="001E52A7"/>
    <w:rsid w:val="001E5311"/>
    <w:rsid w:val="001E5396"/>
    <w:rsid w:val="001E5509"/>
    <w:rsid w:val="001E567F"/>
    <w:rsid w:val="001E6128"/>
    <w:rsid w:val="001E65F5"/>
    <w:rsid w:val="001E667E"/>
    <w:rsid w:val="001E66BD"/>
    <w:rsid w:val="001E68AC"/>
    <w:rsid w:val="001E6EEC"/>
    <w:rsid w:val="001E6EF0"/>
    <w:rsid w:val="001E712D"/>
    <w:rsid w:val="001E72D6"/>
    <w:rsid w:val="001E72EE"/>
    <w:rsid w:val="001E75ED"/>
    <w:rsid w:val="001E7909"/>
    <w:rsid w:val="001E7A3C"/>
    <w:rsid w:val="001E7DBE"/>
    <w:rsid w:val="001F0244"/>
    <w:rsid w:val="001F02A0"/>
    <w:rsid w:val="001F051B"/>
    <w:rsid w:val="001F0532"/>
    <w:rsid w:val="001F06A9"/>
    <w:rsid w:val="001F071E"/>
    <w:rsid w:val="001F0A89"/>
    <w:rsid w:val="001F0FD3"/>
    <w:rsid w:val="001F1033"/>
    <w:rsid w:val="001F12CB"/>
    <w:rsid w:val="001F143C"/>
    <w:rsid w:val="001F169E"/>
    <w:rsid w:val="001F18B1"/>
    <w:rsid w:val="001F1EE3"/>
    <w:rsid w:val="001F1F95"/>
    <w:rsid w:val="001F2269"/>
    <w:rsid w:val="001F243E"/>
    <w:rsid w:val="001F2596"/>
    <w:rsid w:val="001F2750"/>
    <w:rsid w:val="001F2840"/>
    <w:rsid w:val="001F28D1"/>
    <w:rsid w:val="001F29C5"/>
    <w:rsid w:val="001F2A83"/>
    <w:rsid w:val="001F2AD7"/>
    <w:rsid w:val="001F2B93"/>
    <w:rsid w:val="001F2D24"/>
    <w:rsid w:val="001F30DA"/>
    <w:rsid w:val="001F3257"/>
    <w:rsid w:val="001F3285"/>
    <w:rsid w:val="001F338E"/>
    <w:rsid w:val="001F3703"/>
    <w:rsid w:val="001F3BB3"/>
    <w:rsid w:val="001F3C07"/>
    <w:rsid w:val="001F3C75"/>
    <w:rsid w:val="001F3CB8"/>
    <w:rsid w:val="001F4078"/>
    <w:rsid w:val="001F43A4"/>
    <w:rsid w:val="001F47D8"/>
    <w:rsid w:val="001F4861"/>
    <w:rsid w:val="001F491F"/>
    <w:rsid w:val="001F4945"/>
    <w:rsid w:val="001F4A5B"/>
    <w:rsid w:val="001F4CA2"/>
    <w:rsid w:val="001F4CF0"/>
    <w:rsid w:val="001F4F02"/>
    <w:rsid w:val="001F4F8E"/>
    <w:rsid w:val="001F5059"/>
    <w:rsid w:val="001F52AD"/>
    <w:rsid w:val="001F52B7"/>
    <w:rsid w:val="001F5700"/>
    <w:rsid w:val="001F5946"/>
    <w:rsid w:val="001F59AE"/>
    <w:rsid w:val="001F5A2D"/>
    <w:rsid w:val="001F5B44"/>
    <w:rsid w:val="001F5C00"/>
    <w:rsid w:val="001F5C10"/>
    <w:rsid w:val="001F5E5B"/>
    <w:rsid w:val="001F5F03"/>
    <w:rsid w:val="001F65CB"/>
    <w:rsid w:val="001F6669"/>
    <w:rsid w:val="001F66E6"/>
    <w:rsid w:val="001F67F9"/>
    <w:rsid w:val="001F6A20"/>
    <w:rsid w:val="001F6A87"/>
    <w:rsid w:val="001F7463"/>
    <w:rsid w:val="001F752D"/>
    <w:rsid w:val="001F758D"/>
    <w:rsid w:val="001F7672"/>
    <w:rsid w:val="001F76F4"/>
    <w:rsid w:val="001F76FF"/>
    <w:rsid w:val="001F78AB"/>
    <w:rsid w:val="001F7923"/>
    <w:rsid w:val="001F7DE5"/>
    <w:rsid w:val="00200077"/>
    <w:rsid w:val="002003C3"/>
    <w:rsid w:val="002006D6"/>
    <w:rsid w:val="00200728"/>
    <w:rsid w:val="00200A5B"/>
    <w:rsid w:val="00200D80"/>
    <w:rsid w:val="00200DD8"/>
    <w:rsid w:val="00200F4B"/>
    <w:rsid w:val="00201236"/>
    <w:rsid w:val="00201548"/>
    <w:rsid w:val="002015F3"/>
    <w:rsid w:val="0020172B"/>
    <w:rsid w:val="002017AD"/>
    <w:rsid w:val="002017C2"/>
    <w:rsid w:val="002018A5"/>
    <w:rsid w:val="00201C56"/>
    <w:rsid w:val="00201D29"/>
    <w:rsid w:val="00202039"/>
    <w:rsid w:val="0020210B"/>
    <w:rsid w:val="002023E1"/>
    <w:rsid w:val="00202411"/>
    <w:rsid w:val="002024F3"/>
    <w:rsid w:val="00202B1C"/>
    <w:rsid w:val="00202C5F"/>
    <w:rsid w:val="00202CAF"/>
    <w:rsid w:val="00202D98"/>
    <w:rsid w:val="00202E05"/>
    <w:rsid w:val="00202E49"/>
    <w:rsid w:val="00202F00"/>
    <w:rsid w:val="002030D0"/>
    <w:rsid w:val="00203178"/>
    <w:rsid w:val="00203228"/>
    <w:rsid w:val="002032E9"/>
    <w:rsid w:val="00203668"/>
    <w:rsid w:val="002037B4"/>
    <w:rsid w:val="00203C6B"/>
    <w:rsid w:val="00203D1A"/>
    <w:rsid w:val="00203D1D"/>
    <w:rsid w:val="002040EE"/>
    <w:rsid w:val="002041E5"/>
    <w:rsid w:val="0020423F"/>
    <w:rsid w:val="00204341"/>
    <w:rsid w:val="002043B1"/>
    <w:rsid w:val="002044AC"/>
    <w:rsid w:val="002045EE"/>
    <w:rsid w:val="00204780"/>
    <w:rsid w:val="002048E7"/>
    <w:rsid w:val="00204AD1"/>
    <w:rsid w:val="00204B28"/>
    <w:rsid w:val="00204C11"/>
    <w:rsid w:val="00205172"/>
    <w:rsid w:val="0020557B"/>
    <w:rsid w:val="00205596"/>
    <w:rsid w:val="002055ED"/>
    <w:rsid w:val="00205705"/>
    <w:rsid w:val="002058BD"/>
    <w:rsid w:val="00205924"/>
    <w:rsid w:val="00205B21"/>
    <w:rsid w:val="00205F54"/>
    <w:rsid w:val="002060DB"/>
    <w:rsid w:val="00206372"/>
    <w:rsid w:val="0020657E"/>
    <w:rsid w:val="002068A7"/>
    <w:rsid w:val="00206A5B"/>
    <w:rsid w:val="00206B2E"/>
    <w:rsid w:val="00206EB0"/>
    <w:rsid w:val="002070C6"/>
    <w:rsid w:val="00207216"/>
    <w:rsid w:val="0020770C"/>
    <w:rsid w:val="00207761"/>
    <w:rsid w:val="00207938"/>
    <w:rsid w:val="00207AA5"/>
    <w:rsid w:val="00207AEA"/>
    <w:rsid w:val="00207C42"/>
    <w:rsid w:val="00207E62"/>
    <w:rsid w:val="00207E78"/>
    <w:rsid w:val="00207F33"/>
    <w:rsid w:val="0021001B"/>
    <w:rsid w:val="00210287"/>
    <w:rsid w:val="0021070D"/>
    <w:rsid w:val="0021077F"/>
    <w:rsid w:val="00210B8D"/>
    <w:rsid w:val="00210C15"/>
    <w:rsid w:val="00210D10"/>
    <w:rsid w:val="00210E40"/>
    <w:rsid w:val="00211081"/>
    <w:rsid w:val="002110C9"/>
    <w:rsid w:val="002111D1"/>
    <w:rsid w:val="002114A5"/>
    <w:rsid w:val="0021151D"/>
    <w:rsid w:val="002115E8"/>
    <w:rsid w:val="002116BD"/>
    <w:rsid w:val="0021192E"/>
    <w:rsid w:val="00211F1F"/>
    <w:rsid w:val="0021213B"/>
    <w:rsid w:val="002122B9"/>
    <w:rsid w:val="002122EF"/>
    <w:rsid w:val="002123AC"/>
    <w:rsid w:val="002126A0"/>
    <w:rsid w:val="0021282D"/>
    <w:rsid w:val="00212892"/>
    <w:rsid w:val="00212C44"/>
    <w:rsid w:val="00212CCE"/>
    <w:rsid w:val="00212D03"/>
    <w:rsid w:val="00212D9E"/>
    <w:rsid w:val="00212E5F"/>
    <w:rsid w:val="00213174"/>
    <w:rsid w:val="0021326A"/>
    <w:rsid w:val="00213326"/>
    <w:rsid w:val="002133B2"/>
    <w:rsid w:val="0021360E"/>
    <w:rsid w:val="00213824"/>
    <w:rsid w:val="002139E2"/>
    <w:rsid w:val="00213AEF"/>
    <w:rsid w:val="00213BAA"/>
    <w:rsid w:val="00213F4C"/>
    <w:rsid w:val="00214123"/>
    <w:rsid w:val="0021414B"/>
    <w:rsid w:val="0021440F"/>
    <w:rsid w:val="00214454"/>
    <w:rsid w:val="00214734"/>
    <w:rsid w:val="00214CDB"/>
    <w:rsid w:val="00214E06"/>
    <w:rsid w:val="00214E0E"/>
    <w:rsid w:val="00214F21"/>
    <w:rsid w:val="00214FD4"/>
    <w:rsid w:val="00214FDD"/>
    <w:rsid w:val="00215751"/>
    <w:rsid w:val="002157EB"/>
    <w:rsid w:val="00215A1A"/>
    <w:rsid w:val="00215A2F"/>
    <w:rsid w:val="00215A46"/>
    <w:rsid w:val="00215AB1"/>
    <w:rsid w:val="00215AC7"/>
    <w:rsid w:val="00215C67"/>
    <w:rsid w:val="00215E34"/>
    <w:rsid w:val="002164EF"/>
    <w:rsid w:val="00216516"/>
    <w:rsid w:val="0021686E"/>
    <w:rsid w:val="00216973"/>
    <w:rsid w:val="0021698F"/>
    <w:rsid w:val="002169EC"/>
    <w:rsid w:val="00216A45"/>
    <w:rsid w:val="00216A9B"/>
    <w:rsid w:val="00216B95"/>
    <w:rsid w:val="00216BF6"/>
    <w:rsid w:val="00216C30"/>
    <w:rsid w:val="00216D73"/>
    <w:rsid w:val="00216E33"/>
    <w:rsid w:val="00217299"/>
    <w:rsid w:val="002172D0"/>
    <w:rsid w:val="002173B7"/>
    <w:rsid w:val="002176B1"/>
    <w:rsid w:val="002178FE"/>
    <w:rsid w:val="00217BAE"/>
    <w:rsid w:val="00217BB4"/>
    <w:rsid w:val="00217E5E"/>
    <w:rsid w:val="00217FAF"/>
    <w:rsid w:val="00220174"/>
    <w:rsid w:val="00220205"/>
    <w:rsid w:val="00220564"/>
    <w:rsid w:val="002206F0"/>
    <w:rsid w:val="00220771"/>
    <w:rsid w:val="002207CC"/>
    <w:rsid w:val="00220925"/>
    <w:rsid w:val="00220AE4"/>
    <w:rsid w:val="00220B1C"/>
    <w:rsid w:val="00220C4C"/>
    <w:rsid w:val="00220C9F"/>
    <w:rsid w:val="00220E69"/>
    <w:rsid w:val="00220EC3"/>
    <w:rsid w:val="002211DA"/>
    <w:rsid w:val="00221236"/>
    <w:rsid w:val="0022174F"/>
    <w:rsid w:val="00221962"/>
    <w:rsid w:val="00221A89"/>
    <w:rsid w:val="00221BB3"/>
    <w:rsid w:val="00221C20"/>
    <w:rsid w:val="00221C3B"/>
    <w:rsid w:val="00221F6E"/>
    <w:rsid w:val="00221F95"/>
    <w:rsid w:val="00222154"/>
    <w:rsid w:val="002227A2"/>
    <w:rsid w:val="002228D3"/>
    <w:rsid w:val="00222D21"/>
    <w:rsid w:val="00222D61"/>
    <w:rsid w:val="00222DC7"/>
    <w:rsid w:val="00222E2A"/>
    <w:rsid w:val="00222E8D"/>
    <w:rsid w:val="00222F62"/>
    <w:rsid w:val="002230B9"/>
    <w:rsid w:val="00223406"/>
    <w:rsid w:val="0022347A"/>
    <w:rsid w:val="002234AC"/>
    <w:rsid w:val="002237D1"/>
    <w:rsid w:val="00223F7D"/>
    <w:rsid w:val="00223FC9"/>
    <w:rsid w:val="002241E6"/>
    <w:rsid w:val="00224239"/>
    <w:rsid w:val="0022425B"/>
    <w:rsid w:val="00224341"/>
    <w:rsid w:val="0022439D"/>
    <w:rsid w:val="0022447B"/>
    <w:rsid w:val="00224843"/>
    <w:rsid w:val="00224D7F"/>
    <w:rsid w:val="0022503F"/>
    <w:rsid w:val="0022508B"/>
    <w:rsid w:val="00225212"/>
    <w:rsid w:val="002252B9"/>
    <w:rsid w:val="0022539F"/>
    <w:rsid w:val="002256C7"/>
    <w:rsid w:val="002257B0"/>
    <w:rsid w:val="00225A78"/>
    <w:rsid w:val="00225C1B"/>
    <w:rsid w:val="00225E6F"/>
    <w:rsid w:val="00226029"/>
    <w:rsid w:val="00226040"/>
    <w:rsid w:val="0022613A"/>
    <w:rsid w:val="0022623C"/>
    <w:rsid w:val="002263FC"/>
    <w:rsid w:val="002266E5"/>
    <w:rsid w:val="00226706"/>
    <w:rsid w:val="00226889"/>
    <w:rsid w:val="00226A27"/>
    <w:rsid w:val="00226B6A"/>
    <w:rsid w:val="00226C23"/>
    <w:rsid w:val="00226CBF"/>
    <w:rsid w:val="00226E8F"/>
    <w:rsid w:val="00226EB5"/>
    <w:rsid w:val="00227170"/>
    <w:rsid w:val="00227278"/>
    <w:rsid w:val="0022743D"/>
    <w:rsid w:val="002276A6"/>
    <w:rsid w:val="0022773F"/>
    <w:rsid w:val="00227A12"/>
    <w:rsid w:val="00227DC5"/>
    <w:rsid w:val="00227F41"/>
    <w:rsid w:val="00227FE4"/>
    <w:rsid w:val="00230021"/>
    <w:rsid w:val="0023036A"/>
    <w:rsid w:val="0023047E"/>
    <w:rsid w:val="00230525"/>
    <w:rsid w:val="0023066E"/>
    <w:rsid w:val="00230806"/>
    <w:rsid w:val="00230851"/>
    <w:rsid w:val="00230969"/>
    <w:rsid w:val="00230CF5"/>
    <w:rsid w:val="00231117"/>
    <w:rsid w:val="0023126C"/>
    <w:rsid w:val="00231338"/>
    <w:rsid w:val="00231343"/>
    <w:rsid w:val="00231373"/>
    <w:rsid w:val="00231459"/>
    <w:rsid w:val="00231472"/>
    <w:rsid w:val="00231516"/>
    <w:rsid w:val="00231A80"/>
    <w:rsid w:val="00231C31"/>
    <w:rsid w:val="00231C40"/>
    <w:rsid w:val="00231C49"/>
    <w:rsid w:val="00231CED"/>
    <w:rsid w:val="00231D89"/>
    <w:rsid w:val="00231FD0"/>
    <w:rsid w:val="0023200E"/>
    <w:rsid w:val="002321CA"/>
    <w:rsid w:val="002322D7"/>
    <w:rsid w:val="0023230A"/>
    <w:rsid w:val="00232551"/>
    <w:rsid w:val="00232553"/>
    <w:rsid w:val="002327BC"/>
    <w:rsid w:val="002329B7"/>
    <w:rsid w:val="002329C6"/>
    <w:rsid w:val="00232BEB"/>
    <w:rsid w:val="00232C7D"/>
    <w:rsid w:val="00232D82"/>
    <w:rsid w:val="00233432"/>
    <w:rsid w:val="002334BE"/>
    <w:rsid w:val="00233662"/>
    <w:rsid w:val="00233794"/>
    <w:rsid w:val="002337EC"/>
    <w:rsid w:val="00233A3F"/>
    <w:rsid w:val="00233B86"/>
    <w:rsid w:val="00233C3D"/>
    <w:rsid w:val="00233E34"/>
    <w:rsid w:val="00233F04"/>
    <w:rsid w:val="002340B7"/>
    <w:rsid w:val="0023423B"/>
    <w:rsid w:val="00234241"/>
    <w:rsid w:val="0023425F"/>
    <w:rsid w:val="002343CE"/>
    <w:rsid w:val="0023448B"/>
    <w:rsid w:val="00234D00"/>
    <w:rsid w:val="00234D43"/>
    <w:rsid w:val="00234DFB"/>
    <w:rsid w:val="00235053"/>
    <w:rsid w:val="00235176"/>
    <w:rsid w:val="0023517A"/>
    <w:rsid w:val="002352C7"/>
    <w:rsid w:val="002355E1"/>
    <w:rsid w:val="00235774"/>
    <w:rsid w:val="002358CB"/>
    <w:rsid w:val="0023596D"/>
    <w:rsid w:val="00235B70"/>
    <w:rsid w:val="00235D12"/>
    <w:rsid w:val="00235EA6"/>
    <w:rsid w:val="00236064"/>
    <w:rsid w:val="002361F1"/>
    <w:rsid w:val="00236488"/>
    <w:rsid w:val="00236506"/>
    <w:rsid w:val="00236880"/>
    <w:rsid w:val="0023690B"/>
    <w:rsid w:val="00236AC9"/>
    <w:rsid w:val="00236B2E"/>
    <w:rsid w:val="00237363"/>
    <w:rsid w:val="0023747D"/>
    <w:rsid w:val="002374F9"/>
    <w:rsid w:val="00237601"/>
    <w:rsid w:val="002376C9"/>
    <w:rsid w:val="0023778E"/>
    <w:rsid w:val="002378D1"/>
    <w:rsid w:val="00237947"/>
    <w:rsid w:val="002379E8"/>
    <w:rsid w:val="00237CB5"/>
    <w:rsid w:val="00237FFB"/>
    <w:rsid w:val="0024010A"/>
    <w:rsid w:val="0024019A"/>
    <w:rsid w:val="002401C3"/>
    <w:rsid w:val="002401D6"/>
    <w:rsid w:val="00240615"/>
    <w:rsid w:val="00240829"/>
    <w:rsid w:val="00240873"/>
    <w:rsid w:val="0024096E"/>
    <w:rsid w:val="00240FAC"/>
    <w:rsid w:val="00241007"/>
    <w:rsid w:val="00241020"/>
    <w:rsid w:val="0024125B"/>
    <w:rsid w:val="002412AA"/>
    <w:rsid w:val="00241610"/>
    <w:rsid w:val="00241822"/>
    <w:rsid w:val="00241A7C"/>
    <w:rsid w:val="00241D4E"/>
    <w:rsid w:val="00242101"/>
    <w:rsid w:val="0024214A"/>
    <w:rsid w:val="002424FD"/>
    <w:rsid w:val="00242530"/>
    <w:rsid w:val="00242752"/>
    <w:rsid w:val="0024277D"/>
    <w:rsid w:val="00242783"/>
    <w:rsid w:val="00242801"/>
    <w:rsid w:val="00242919"/>
    <w:rsid w:val="00242A6E"/>
    <w:rsid w:val="00242B64"/>
    <w:rsid w:val="00242CF9"/>
    <w:rsid w:val="00242D95"/>
    <w:rsid w:val="00242ECA"/>
    <w:rsid w:val="002433D4"/>
    <w:rsid w:val="00243411"/>
    <w:rsid w:val="002435EA"/>
    <w:rsid w:val="00243DC0"/>
    <w:rsid w:val="002441DC"/>
    <w:rsid w:val="00244209"/>
    <w:rsid w:val="00244487"/>
    <w:rsid w:val="00244987"/>
    <w:rsid w:val="00244A72"/>
    <w:rsid w:val="00244D3A"/>
    <w:rsid w:val="00244F4E"/>
    <w:rsid w:val="00244FE1"/>
    <w:rsid w:val="002450F7"/>
    <w:rsid w:val="002450FB"/>
    <w:rsid w:val="002452DC"/>
    <w:rsid w:val="0024544B"/>
    <w:rsid w:val="002454B8"/>
    <w:rsid w:val="002457EA"/>
    <w:rsid w:val="00245A2C"/>
    <w:rsid w:val="00246057"/>
    <w:rsid w:val="00246179"/>
    <w:rsid w:val="002461F9"/>
    <w:rsid w:val="002463AB"/>
    <w:rsid w:val="00246B01"/>
    <w:rsid w:val="00246BC5"/>
    <w:rsid w:val="00246C33"/>
    <w:rsid w:val="00246DBC"/>
    <w:rsid w:val="00247258"/>
    <w:rsid w:val="002477B7"/>
    <w:rsid w:val="00247815"/>
    <w:rsid w:val="00247913"/>
    <w:rsid w:val="002479FA"/>
    <w:rsid w:val="00247C23"/>
    <w:rsid w:val="00247C2E"/>
    <w:rsid w:val="00247D58"/>
    <w:rsid w:val="00247DF1"/>
    <w:rsid w:val="00247F1C"/>
    <w:rsid w:val="00247F95"/>
    <w:rsid w:val="0025028C"/>
    <w:rsid w:val="0025041C"/>
    <w:rsid w:val="00250546"/>
    <w:rsid w:val="0025095F"/>
    <w:rsid w:val="0025096A"/>
    <w:rsid w:val="002509A7"/>
    <w:rsid w:val="00250BAC"/>
    <w:rsid w:val="00250D8F"/>
    <w:rsid w:val="00250F1C"/>
    <w:rsid w:val="00250F72"/>
    <w:rsid w:val="0025111D"/>
    <w:rsid w:val="0025112F"/>
    <w:rsid w:val="002511EB"/>
    <w:rsid w:val="00251C68"/>
    <w:rsid w:val="00251CA1"/>
    <w:rsid w:val="00251E81"/>
    <w:rsid w:val="00251EB1"/>
    <w:rsid w:val="00252008"/>
    <w:rsid w:val="0025211C"/>
    <w:rsid w:val="002521F8"/>
    <w:rsid w:val="0025259E"/>
    <w:rsid w:val="00252605"/>
    <w:rsid w:val="002526F0"/>
    <w:rsid w:val="002529A3"/>
    <w:rsid w:val="00252A42"/>
    <w:rsid w:val="00252B93"/>
    <w:rsid w:val="00252BA6"/>
    <w:rsid w:val="00252F06"/>
    <w:rsid w:val="00252FC1"/>
    <w:rsid w:val="00253320"/>
    <w:rsid w:val="00253510"/>
    <w:rsid w:val="00253692"/>
    <w:rsid w:val="002536CE"/>
    <w:rsid w:val="002539DD"/>
    <w:rsid w:val="00254191"/>
    <w:rsid w:val="002543D6"/>
    <w:rsid w:val="002544DF"/>
    <w:rsid w:val="0025472B"/>
    <w:rsid w:val="00254AF8"/>
    <w:rsid w:val="00254C31"/>
    <w:rsid w:val="00255077"/>
    <w:rsid w:val="002551E7"/>
    <w:rsid w:val="00255343"/>
    <w:rsid w:val="00255675"/>
    <w:rsid w:val="002559FE"/>
    <w:rsid w:val="002559FF"/>
    <w:rsid w:val="00255A94"/>
    <w:rsid w:val="00255BDA"/>
    <w:rsid w:val="00255E64"/>
    <w:rsid w:val="00255F72"/>
    <w:rsid w:val="00256089"/>
    <w:rsid w:val="002560BE"/>
    <w:rsid w:val="002562AA"/>
    <w:rsid w:val="002562FA"/>
    <w:rsid w:val="00256385"/>
    <w:rsid w:val="0025647C"/>
    <w:rsid w:val="002569E0"/>
    <w:rsid w:val="00256DB0"/>
    <w:rsid w:val="00256E1C"/>
    <w:rsid w:val="00256EBE"/>
    <w:rsid w:val="00256EC0"/>
    <w:rsid w:val="0025746A"/>
    <w:rsid w:val="00257582"/>
    <w:rsid w:val="002575A4"/>
    <w:rsid w:val="002575D7"/>
    <w:rsid w:val="00257892"/>
    <w:rsid w:val="00257B91"/>
    <w:rsid w:val="00257BAB"/>
    <w:rsid w:val="00257C00"/>
    <w:rsid w:val="00257C49"/>
    <w:rsid w:val="00257F26"/>
    <w:rsid w:val="00260189"/>
    <w:rsid w:val="00260254"/>
    <w:rsid w:val="0026038C"/>
    <w:rsid w:val="00260475"/>
    <w:rsid w:val="002604E6"/>
    <w:rsid w:val="00260C98"/>
    <w:rsid w:val="00260DC2"/>
    <w:rsid w:val="00260DD2"/>
    <w:rsid w:val="00260DEB"/>
    <w:rsid w:val="00260E94"/>
    <w:rsid w:val="00260EE6"/>
    <w:rsid w:val="00260F83"/>
    <w:rsid w:val="00260FE6"/>
    <w:rsid w:val="00260FEC"/>
    <w:rsid w:val="00261179"/>
    <w:rsid w:val="002611CF"/>
    <w:rsid w:val="0026147E"/>
    <w:rsid w:val="002616FB"/>
    <w:rsid w:val="00261C40"/>
    <w:rsid w:val="00261F1C"/>
    <w:rsid w:val="00261F20"/>
    <w:rsid w:val="00261FFE"/>
    <w:rsid w:val="0026269A"/>
    <w:rsid w:val="00262892"/>
    <w:rsid w:val="00262AE4"/>
    <w:rsid w:val="00262BC5"/>
    <w:rsid w:val="00262C65"/>
    <w:rsid w:val="00262D5E"/>
    <w:rsid w:val="00262DDF"/>
    <w:rsid w:val="002631D2"/>
    <w:rsid w:val="002632AB"/>
    <w:rsid w:val="00263338"/>
    <w:rsid w:val="00263363"/>
    <w:rsid w:val="002635B3"/>
    <w:rsid w:val="0026366A"/>
    <w:rsid w:val="002636E0"/>
    <w:rsid w:val="002638DD"/>
    <w:rsid w:val="0026393E"/>
    <w:rsid w:val="00263A70"/>
    <w:rsid w:val="00263B59"/>
    <w:rsid w:val="00263CFB"/>
    <w:rsid w:val="00263D85"/>
    <w:rsid w:val="002640EB"/>
    <w:rsid w:val="002644A0"/>
    <w:rsid w:val="00264ABA"/>
    <w:rsid w:val="00264B74"/>
    <w:rsid w:val="00264BC0"/>
    <w:rsid w:val="00264CC9"/>
    <w:rsid w:val="00265154"/>
    <w:rsid w:val="0026528E"/>
    <w:rsid w:val="00265323"/>
    <w:rsid w:val="00265471"/>
    <w:rsid w:val="002655B0"/>
    <w:rsid w:val="00265862"/>
    <w:rsid w:val="002659FB"/>
    <w:rsid w:val="00265B79"/>
    <w:rsid w:val="00265BAB"/>
    <w:rsid w:val="00265BF4"/>
    <w:rsid w:val="00265C2F"/>
    <w:rsid w:val="00265C96"/>
    <w:rsid w:val="00265D9B"/>
    <w:rsid w:val="00265EB9"/>
    <w:rsid w:val="00266072"/>
    <w:rsid w:val="002660B2"/>
    <w:rsid w:val="002662B7"/>
    <w:rsid w:val="002668CF"/>
    <w:rsid w:val="00266BFE"/>
    <w:rsid w:val="00267012"/>
    <w:rsid w:val="002671C2"/>
    <w:rsid w:val="002671EC"/>
    <w:rsid w:val="002674B5"/>
    <w:rsid w:val="00267647"/>
    <w:rsid w:val="0026764F"/>
    <w:rsid w:val="002677D7"/>
    <w:rsid w:val="00267936"/>
    <w:rsid w:val="00267945"/>
    <w:rsid w:val="00267971"/>
    <w:rsid w:val="002679A5"/>
    <w:rsid w:val="00267B7C"/>
    <w:rsid w:val="00267D71"/>
    <w:rsid w:val="00267D76"/>
    <w:rsid w:val="0027020A"/>
    <w:rsid w:val="002702A3"/>
    <w:rsid w:val="0027050A"/>
    <w:rsid w:val="00270A5C"/>
    <w:rsid w:val="00270BE8"/>
    <w:rsid w:val="00271176"/>
    <w:rsid w:val="0027155D"/>
    <w:rsid w:val="00271656"/>
    <w:rsid w:val="00271779"/>
    <w:rsid w:val="0027177B"/>
    <w:rsid w:val="00271B04"/>
    <w:rsid w:val="00271EC8"/>
    <w:rsid w:val="002720AA"/>
    <w:rsid w:val="002720BF"/>
    <w:rsid w:val="00272509"/>
    <w:rsid w:val="00272540"/>
    <w:rsid w:val="002725FA"/>
    <w:rsid w:val="002726A6"/>
    <w:rsid w:val="002726BB"/>
    <w:rsid w:val="00272763"/>
    <w:rsid w:val="00272AB6"/>
    <w:rsid w:val="0027332E"/>
    <w:rsid w:val="002734DF"/>
    <w:rsid w:val="002734ED"/>
    <w:rsid w:val="0027368A"/>
    <w:rsid w:val="00273831"/>
    <w:rsid w:val="00273858"/>
    <w:rsid w:val="00273859"/>
    <w:rsid w:val="00273883"/>
    <w:rsid w:val="0027393A"/>
    <w:rsid w:val="0027395C"/>
    <w:rsid w:val="00273994"/>
    <w:rsid w:val="00273E45"/>
    <w:rsid w:val="00273E93"/>
    <w:rsid w:val="00273FD7"/>
    <w:rsid w:val="0027402C"/>
    <w:rsid w:val="002744B5"/>
    <w:rsid w:val="00274521"/>
    <w:rsid w:val="0027458C"/>
    <w:rsid w:val="002745C9"/>
    <w:rsid w:val="00274624"/>
    <w:rsid w:val="0027468C"/>
    <w:rsid w:val="00274713"/>
    <w:rsid w:val="00274A04"/>
    <w:rsid w:val="00274BF6"/>
    <w:rsid w:val="00274CAD"/>
    <w:rsid w:val="00274CE4"/>
    <w:rsid w:val="00274F6B"/>
    <w:rsid w:val="00275053"/>
    <w:rsid w:val="002752B0"/>
    <w:rsid w:val="002755EC"/>
    <w:rsid w:val="002755EE"/>
    <w:rsid w:val="002757E3"/>
    <w:rsid w:val="0027594C"/>
    <w:rsid w:val="00275AA9"/>
    <w:rsid w:val="00275B9D"/>
    <w:rsid w:val="00275CF9"/>
    <w:rsid w:val="00275D05"/>
    <w:rsid w:val="00275EDE"/>
    <w:rsid w:val="00275FBA"/>
    <w:rsid w:val="00276106"/>
    <w:rsid w:val="0027610C"/>
    <w:rsid w:val="002761F7"/>
    <w:rsid w:val="0027621A"/>
    <w:rsid w:val="0027621E"/>
    <w:rsid w:val="002762AF"/>
    <w:rsid w:val="002762B0"/>
    <w:rsid w:val="002763D1"/>
    <w:rsid w:val="002763EE"/>
    <w:rsid w:val="00276580"/>
    <w:rsid w:val="0027670F"/>
    <w:rsid w:val="00276960"/>
    <w:rsid w:val="002769D3"/>
    <w:rsid w:val="00276B0E"/>
    <w:rsid w:val="00276CDA"/>
    <w:rsid w:val="00276EAF"/>
    <w:rsid w:val="0027718B"/>
    <w:rsid w:val="002773B0"/>
    <w:rsid w:val="0027749B"/>
    <w:rsid w:val="002774EC"/>
    <w:rsid w:val="002776F6"/>
    <w:rsid w:val="00277A4A"/>
    <w:rsid w:val="00277AB6"/>
    <w:rsid w:val="00277E7D"/>
    <w:rsid w:val="00280004"/>
    <w:rsid w:val="002802D5"/>
    <w:rsid w:val="0028033A"/>
    <w:rsid w:val="002805B3"/>
    <w:rsid w:val="00280896"/>
    <w:rsid w:val="002810D3"/>
    <w:rsid w:val="0028110D"/>
    <w:rsid w:val="002811D3"/>
    <w:rsid w:val="00281913"/>
    <w:rsid w:val="0028191B"/>
    <w:rsid w:val="00281E3E"/>
    <w:rsid w:val="00281E4E"/>
    <w:rsid w:val="00281E82"/>
    <w:rsid w:val="00282063"/>
    <w:rsid w:val="0028241F"/>
    <w:rsid w:val="00282515"/>
    <w:rsid w:val="00282910"/>
    <w:rsid w:val="002829AE"/>
    <w:rsid w:val="00282AFC"/>
    <w:rsid w:val="00282B0A"/>
    <w:rsid w:val="00282C3F"/>
    <w:rsid w:val="00282E7F"/>
    <w:rsid w:val="00282FDC"/>
    <w:rsid w:val="00283400"/>
    <w:rsid w:val="00283415"/>
    <w:rsid w:val="00283896"/>
    <w:rsid w:val="00283AA1"/>
    <w:rsid w:val="00283AD2"/>
    <w:rsid w:val="00283E18"/>
    <w:rsid w:val="00283E75"/>
    <w:rsid w:val="00284261"/>
    <w:rsid w:val="00284292"/>
    <w:rsid w:val="002842D5"/>
    <w:rsid w:val="00284413"/>
    <w:rsid w:val="0028446C"/>
    <w:rsid w:val="00284502"/>
    <w:rsid w:val="002846D5"/>
    <w:rsid w:val="00284A47"/>
    <w:rsid w:val="00284BF4"/>
    <w:rsid w:val="00284DA7"/>
    <w:rsid w:val="00284E6A"/>
    <w:rsid w:val="00285162"/>
    <w:rsid w:val="00285258"/>
    <w:rsid w:val="0028533D"/>
    <w:rsid w:val="002853A1"/>
    <w:rsid w:val="00285543"/>
    <w:rsid w:val="00285847"/>
    <w:rsid w:val="00285A07"/>
    <w:rsid w:val="00285ADC"/>
    <w:rsid w:val="00285D36"/>
    <w:rsid w:val="00285E4E"/>
    <w:rsid w:val="0028657E"/>
    <w:rsid w:val="00286756"/>
    <w:rsid w:val="002867A6"/>
    <w:rsid w:val="002868E3"/>
    <w:rsid w:val="00286A39"/>
    <w:rsid w:val="00286A86"/>
    <w:rsid w:val="00286B95"/>
    <w:rsid w:val="00286BB3"/>
    <w:rsid w:val="00286BDF"/>
    <w:rsid w:val="00286C2B"/>
    <w:rsid w:val="00286FD8"/>
    <w:rsid w:val="002871E2"/>
    <w:rsid w:val="002871F0"/>
    <w:rsid w:val="0028736C"/>
    <w:rsid w:val="00287409"/>
    <w:rsid w:val="002874A1"/>
    <w:rsid w:val="0028769D"/>
    <w:rsid w:val="0028792F"/>
    <w:rsid w:val="0028798E"/>
    <w:rsid w:val="00287AF6"/>
    <w:rsid w:val="00287AFF"/>
    <w:rsid w:val="00287B36"/>
    <w:rsid w:val="00287B8D"/>
    <w:rsid w:val="00287CE4"/>
    <w:rsid w:val="00287D62"/>
    <w:rsid w:val="00287F4A"/>
    <w:rsid w:val="00290006"/>
    <w:rsid w:val="002901E6"/>
    <w:rsid w:val="002901F2"/>
    <w:rsid w:val="00290222"/>
    <w:rsid w:val="00290244"/>
    <w:rsid w:val="002903EF"/>
    <w:rsid w:val="00290872"/>
    <w:rsid w:val="0029092A"/>
    <w:rsid w:val="00290A54"/>
    <w:rsid w:val="00290AE4"/>
    <w:rsid w:val="00290CCF"/>
    <w:rsid w:val="00290E33"/>
    <w:rsid w:val="0029104E"/>
    <w:rsid w:val="002910AD"/>
    <w:rsid w:val="0029123F"/>
    <w:rsid w:val="002916EC"/>
    <w:rsid w:val="002919BD"/>
    <w:rsid w:val="00291AB4"/>
    <w:rsid w:val="00291B30"/>
    <w:rsid w:val="00291BE2"/>
    <w:rsid w:val="00292067"/>
    <w:rsid w:val="0029207C"/>
    <w:rsid w:val="00292102"/>
    <w:rsid w:val="002922D3"/>
    <w:rsid w:val="0029240A"/>
    <w:rsid w:val="00292457"/>
    <w:rsid w:val="002926CB"/>
    <w:rsid w:val="00292A1C"/>
    <w:rsid w:val="00292A29"/>
    <w:rsid w:val="00292AB6"/>
    <w:rsid w:val="00292FB8"/>
    <w:rsid w:val="00292FDC"/>
    <w:rsid w:val="002930C2"/>
    <w:rsid w:val="00293CD0"/>
    <w:rsid w:val="00293D90"/>
    <w:rsid w:val="00293DCA"/>
    <w:rsid w:val="00293E41"/>
    <w:rsid w:val="00293F79"/>
    <w:rsid w:val="0029414B"/>
    <w:rsid w:val="00294151"/>
    <w:rsid w:val="002942AA"/>
    <w:rsid w:val="0029448D"/>
    <w:rsid w:val="002944A5"/>
    <w:rsid w:val="00294532"/>
    <w:rsid w:val="00294622"/>
    <w:rsid w:val="0029490E"/>
    <w:rsid w:val="00294B50"/>
    <w:rsid w:val="00294B80"/>
    <w:rsid w:val="00295148"/>
    <w:rsid w:val="0029558C"/>
    <w:rsid w:val="002955C4"/>
    <w:rsid w:val="002956DD"/>
    <w:rsid w:val="002959A3"/>
    <w:rsid w:val="00295AF4"/>
    <w:rsid w:val="00295C0F"/>
    <w:rsid w:val="00295DA6"/>
    <w:rsid w:val="00295E6B"/>
    <w:rsid w:val="0029611F"/>
    <w:rsid w:val="00296185"/>
    <w:rsid w:val="00296325"/>
    <w:rsid w:val="00296398"/>
    <w:rsid w:val="00296471"/>
    <w:rsid w:val="00296688"/>
    <w:rsid w:val="002966CD"/>
    <w:rsid w:val="00296760"/>
    <w:rsid w:val="0029695E"/>
    <w:rsid w:val="00296B95"/>
    <w:rsid w:val="00296BDA"/>
    <w:rsid w:val="00296CFB"/>
    <w:rsid w:val="0029710E"/>
    <w:rsid w:val="002979AD"/>
    <w:rsid w:val="00297A21"/>
    <w:rsid w:val="00297D3B"/>
    <w:rsid w:val="00297DE7"/>
    <w:rsid w:val="00297E68"/>
    <w:rsid w:val="002A0115"/>
    <w:rsid w:val="002A0306"/>
    <w:rsid w:val="002A047E"/>
    <w:rsid w:val="002A04A5"/>
    <w:rsid w:val="002A0533"/>
    <w:rsid w:val="002A0555"/>
    <w:rsid w:val="002A0615"/>
    <w:rsid w:val="002A07A0"/>
    <w:rsid w:val="002A0885"/>
    <w:rsid w:val="002A0902"/>
    <w:rsid w:val="002A09B1"/>
    <w:rsid w:val="002A0D16"/>
    <w:rsid w:val="002A0E33"/>
    <w:rsid w:val="002A0E60"/>
    <w:rsid w:val="002A0F5E"/>
    <w:rsid w:val="002A11F1"/>
    <w:rsid w:val="002A1320"/>
    <w:rsid w:val="002A16FE"/>
    <w:rsid w:val="002A18D2"/>
    <w:rsid w:val="002A1AFD"/>
    <w:rsid w:val="002A1B19"/>
    <w:rsid w:val="002A1B62"/>
    <w:rsid w:val="002A1DDA"/>
    <w:rsid w:val="002A1F28"/>
    <w:rsid w:val="002A1FAD"/>
    <w:rsid w:val="002A2003"/>
    <w:rsid w:val="002A20AA"/>
    <w:rsid w:val="002A2130"/>
    <w:rsid w:val="002A230F"/>
    <w:rsid w:val="002A2332"/>
    <w:rsid w:val="002A259C"/>
    <w:rsid w:val="002A270A"/>
    <w:rsid w:val="002A2922"/>
    <w:rsid w:val="002A2B64"/>
    <w:rsid w:val="002A2BB7"/>
    <w:rsid w:val="002A2E84"/>
    <w:rsid w:val="002A2E92"/>
    <w:rsid w:val="002A2F96"/>
    <w:rsid w:val="002A2FC7"/>
    <w:rsid w:val="002A30BC"/>
    <w:rsid w:val="002A30D7"/>
    <w:rsid w:val="002A313C"/>
    <w:rsid w:val="002A3415"/>
    <w:rsid w:val="002A3683"/>
    <w:rsid w:val="002A38C6"/>
    <w:rsid w:val="002A3928"/>
    <w:rsid w:val="002A39D8"/>
    <w:rsid w:val="002A3A83"/>
    <w:rsid w:val="002A3A8D"/>
    <w:rsid w:val="002A3B58"/>
    <w:rsid w:val="002A3CA1"/>
    <w:rsid w:val="002A3E4C"/>
    <w:rsid w:val="002A3F6D"/>
    <w:rsid w:val="002A4215"/>
    <w:rsid w:val="002A4299"/>
    <w:rsid w:val="002A47FE"/>
    <w:rsid w:val="002A4836"/>
    <w:rsid w:val="002A4A00"/>
    <w:rsid w:val="002A4ACD"/>
    <w:rsid w:val="002A4B91"/>
    <w:rsid w:val="002A4CED"/>
    <w:rsid w:val="002A4D61"/>
    <w:rsid w:val="002A4D9C"/>
    <w:rsid w:val="002A52D0"/>
    <w:rsid w:val="002A53FF"/>
    <w:rsid w:val="002A5522"/>
    <w:rsid w:val="002A561F"/>
    <w:rsid w:val="002A589A"/>
    <w:rsid w:val="002A5D19"/>
    <w:rsid w:val="002A5F22"/>
    <w:rsid w:val="002A608C"/>
    <w:rsid w:val="002A6145"/>
    <w:rsid w:val="002A6152"/>
    <w:rsid w:val="002A61D1"/>
    <w:rsid w:val="002A64E6"/>
    <w:rsid w:val="002A64FC"/>
    <w:rsid w:val="002A67F1"/>
    <w:rsid w:val="002A68EA"/>
    <w:rsid w:val="002A695F"/>
    <w:rsid w:val="002A6A8E"/>
    <w:rsid w:val="002A6B83"/>
    <w:rsid w:val="002A6D62"/>
    <w:rsid w:val="002A75DD"/>
    <w:rsid w:val="002A7617"/>
    <w:rsid w:val="002A78F3"/>
    <w:rsid w:val="002A78FA"/>
    <w:rsid w:val="002A79A0"/>
    <w:rsid w:val="002A7BEB"/>
    <w:rsid w:val="002A7CB6"/>
    <w:rsid w:val="002A7EDA"/>
    <w:rsid w:val="002B00ED"/>
    <w:rsid w:val="002B01D5"/>
    <w:rsid w:val="002B020B"/>
    <w:rsid w:val="002B0555"/>
    <w:rsid w:val="002B0804"/>
    <w:rsid w:val="002B0AAC"/>
    <w:rsid w:val="002B0AE3"/>
    <w:rsid w:val="002B0B0A"/>
    <w:rsid w:val="002B0B11"/>
    <w:rsid w:val="002B0BA5"/>
    <w:rsid w:val="002B0D0E"/>
    <w:rsid w:val="002B0F3C"/>
    <w:rsid w:val="002B1094"/>
    <w:rsid w:val="002B116B"/>
    <w:rsid w:val="002B1231"/>
    <w:rsid w:val="002B124D"/>
    <w:rsid w:val="002B1314"/>
    <w:rsid w:val="002B168C"/>
    <w:rsid w:val="002B18CC"/>
    <w:rsid w:val="002B19B2"/>
    <w:rsid w:val="002B1A2E"/>
    <w:rsid w:val="002B1B08"/>
    <w:rsid w:val="002B1B14"/>
    <w:rsid w:val="002B1B38"/>
    <w:rsid w:val="002B1CA7"/>
    <w:rsid w:val="002B1D59"/>
    <w:rsid w:val="002B2146"/>
    <w:rsid w:val="002B27C1"/>
    <w:rsid w:val="002B280F"/>
    <w:rsid w:val="002B2AE7"/>
    <w:rsid w:val="002B2B1F"/>
    <w:rsid w:val="002B2DFA"/>
    <w:rsid w:val="002B310F"/>
    <w:rsid w:val="002B3223"/>
    <w:rsid w:val="002B3588"/>
    <w:rsid w:val="002B35D4"/>
    <w:rsid w:val="002B3A34"/>
    <w:rsid w:val="002B3EF5"/>
    <w:rsid w:val="002B3F68"/>
    <w:rsid w:val="002B40BA"/>
    <w:rsid w:val="002B4173"/>
    <w:rsid w:val="002B42DF"/>
    <w:rsid w:val="002B431D"/>
    <w:rsid w:val="002B46DD"/>
    <w:rsid w:val="002B47E0"/>
    <w:rsid w:val="002B47E4"/>
    <w:rsid w:val="002B4D00"/>
    <w:rsid w:val="002B4D56"/>
    <w:rsid w:val="002B4EA6"/>
    <w:rsid w:val="002B4FE1"/>
    <w:rsid w:val="002B5021"/>
    <w:rsid w:val="002B5136"/>
    <w:rsid w:val="002B5295"/>
    <w:rsid w:val="002B5398"/>
    <w:rsid w:val="002B5594"/>
    <w:rsid w:val="002B55C3"/>
    <w:rsid w:val="002B56FD"/>
    <w:rsid w:val="002B59AE"/>
    <w:rsid w:val="002B59B2"/>
    <w:rsid w:val="002B59BA"/>
    <w:rsid w:val="002B5CAB"/>
    <w:rsid w:val="002B5DE0"/>
    <w:rsid w:val="002B5DEE"/>
    <w:rsid w:val="002B6235"/>
    <w:rsid w:val="002B6570"/>
    <w:rsid w:val="002B6894"/>
    <w:rsid w:val="002B6A7E"/>
    <w:rsid w:val="002B6B11"/>
    <w:rsid w:val="002B6B64"/>
    <w:rsid w:val="002B6F09"/>
    <w:rsid w:val="002B7077"/>
    <w:rsid w:val="002B7094"/>
    <w:rsid w:val="002B70BE"/>
    <w:rsid w:val="002B7291"/>
    <w:rsid w:val="002B7350"/>
    <w:rsid w:val="002B74EA"/>
    <w:rsid w:val="002B7624"/>
    <w:rsid w:val="002B7795"/>
    <w:rsid w:val="002B7798"/>
    <w:rsid w:val="002B77E4"/>
    <w:rsid w:val="002B7A92"/>
    <w:rsid w:val="002B7DF4"/>
    <w:rsid w:val="002B7E83"/>
    <w:rsid w:val="002B7F75"/>
    <w:rsid w:val="002B7FBA"/>
    <w:rsid w:val="002C03F1"/>
    <w:rsid w:val="002C0474"/>
    <w:rsid w:val="002C05A4"/>
    <w:rsid w:val="002C0603"/>
    <w:rsid w:val="002C06CE"/>
    <w:rsid w:val="002C08BC"/>
    <w:rsid w:val="002C0994"/>
    <w:rsid w:val="002C0B20"/>
    <w:rsid w:val="002C0C76"/>
    <w:rsid w:val="002C0D1F"/>
    <w:rsid w:val="002C0FC9"/>
    <w:rsid w:val="002C10CA"/>
    <w:rsid w:val="002C126E"/>
    <w:rsid w:val="002C1270"/>
    <w:rsid w:val="002C128E"/>
    <w:rsid w:val="002C12EB"/>
    <w:rsid w:val="002C18C6"/>
    <w:rsid w:val="002C19A7"/>
    <w:rsid w:val="002C1E19"/>
    <w:rsid w:val="002C2022"/>
    <w:rsid w:val="002C2111"/>
    <w:rsid w:val="002C2199"/>
    <w:rsid w:val="002C2485"/>
    <w:rsid w:val="002C2635"/>
    <w:rsid w:val="002C2666"/>
    <w:rsid w:val="002C2F2E"/>
    <w:rsid w:val="002C2FB5"/>
    <w:rsid w:val="002C33FC"/>
    <w:rsid w:val="002C35AF"/>
    <w:rsid w:val="002C36A7"/>
    <w:rsid w:val="002C36E9"/>
    <w:rsid w:val="002C39D9"/>
    <w:rsid w:val="002C3AB5"/>
    <w:rsid w:val="002C3AC5"/>
    <w:rsid w:val="002C3BE6"/>
    <w:rsid w:val="002C3C20"/>
    <w:rsid w:val="002C3E51"/>
    <w:rsid w:val="002C400F"/>
    <w:rsid w:val="002C410D"/>
    <w:rsid w:val="002C4331"/>
    <w:rsid w:val="002C44AA"/>
    <w:rsid w:val="002C46B4"/>
    <w:rsid w:val="002C46B9"/>
    <w:rsid w:val="002C46FA"/>
    <w:rsid w:val="002C49CA"/>
    <w:rsid w:val="002C4B04"/>
    <w:rsid w:val="002C5075"/>
    <w:rsid w:val="002C50DD"/>
    <w:rsid w:val="002C516D"/>
    <w:rsid w:val="002C51B6"/>
    <w:rsid w:val="002C5346"/>
    <w:rsid w:val="002C5664"/>
    <w:rsid w:val="002C57DC"/>
    <w:rsid w:val="002C5C05"/>
    <w:rsid w:val="002C5E28"/>
    <w:rsid w:val="002C5E53"/>
    <w:rsid w:val="002C5F0E"/>
    <w:rsid w:val="002C6003"/>
    <w:rsid w:val="002C60F2"/>
    <w:rsid w:val="002C625E"/>
    <w:rsid w:val="002C644F"/>
    <w:rsid w:val="002C64CC"/>
    <w:rsid w:val="002C65F7"/>
    <w:rsid w:val="002C6BAD"/>
    <w:rsid w:val="002C6C3D"/>
    <w:rsid w:val="002C6E13"/>
    <w:rsid w:val="002C7151"/>
    <w:rsid w:val="002C7296"/>
    <w:rsid w:val="002C729A"/>
    <w:rsid w:val="002C73EA"/>
    <w:rsid w:val="002C7739"/>
    <w:rsid w:val="002C795F"/>
    <w:rsid w:val="002D0480"/>
    <w:rsid w:val="002D0515"/>
    <w:rsid w:val="002D0549"/>
    <w:rsid w:val="002D05E9"/>
    <w:rsid w:val="002D0611"/>
    <w:rsid w:val="002D0775"/>
    <w:rsid w:val="002D085F"/>
    <w:rsid w:val="002D0C36"/>
    <w:rsid w:val="002D0FCA"/>
    <w:rsid w:val="002D10CA"/>
    <w:rsid w:val="002D117B"/>
    <w:rsid w:val="002D11F0"/>
    <w:rsid w:val="002D14A3"/>
    <w:rsid w:val="002D19E4"/>
    <w:rsid w:val="002D19FE"/>
    <w:rsid w:val="002D1B21"/>
    <w:rsid w:val="002D1B57"/>
    <w:rsid w:val="002D1D5E"/>
    <w:rsid w:val="002D21F6"/>
    <w:rsid w:val="002D23CD"/>
    <w:rsid w:val="002D24C1"/>
    <w:rsid w:val="002D2ADC"/>
    <w:rsid w:val="002D2CB4"/>
    <w:rsid w:val="002D2EED"/>
    <w:rsid w:val="002D3057"/>
    <w:rsid w:val="002D30E4"/>
    <w:rsid w:val="002D3115"/>
    <w:rsid w:val="002D319F"/>
    <w:rsid w:val="002D3A89"/>
    <w:rsid w:val="002D3AB4"/>
    <w:rsid w:val="002D3BB3"/>
    <w:rsid w:val="002D3F00"/>
    <w:rsid w:val="002D405D"/>
    <w:rsid w:val="002D410B"/>
    <w:rsid w:val="002D4273"/>
    <w:rsid w:val="002D44DF"/>
    <w:rsid w:val="002D45CB"/>
    <w:rsid w:val="002D46CA"/>
    <w:rsid w:val="002D47D4"/>
    <w:rsid w:val="002D47EE"/>
    <w:rsid w:val="002D495A"/>
    <w:rsid w:val="002D4AFE"/>
    <w:rsid w:val="002D4B38"/>
    <w:rsid w:val="002D4D00"/>
    <w:rsid w:val="002D4D3A"/>
    <w:rsid w:val="002D4D54"/>
    <w:rsid w:val="002D4E4E"/>
    <w:rsid w:val="002D4E91"/>
    <w:rsid w:val="002D4F06"/>
    <w:rsid w:val="002D511E"/>
    <w:rsid w:val="002D5182"/>
    <w:rsid w:val="002D53B0"/>
    <w:rsid w:val="002D53F6"/>
    <w:rsid w:val="002D54AE"/>
    <w:rsid w:val="002D55F2"/>
    <w:rsid w:val="002D5779"/>
    <w:rsid w:val="002D5A14"/>
    <w:rsid w:val="002D5C05"/>
    <w:rsid w:val="002D5CFF"/>
    <w:rsid w:val="002D5E26"/>
    <w:rsid w:val="002D68DB"/>
    <w:rsid w:val="002D690C"/>
    <w:rsid w:val="002D6975"/>
    <w:rsid w:val="002D6ADC"/>
    <w:rsid w:val="002D6C2A"/>
    <w:rsid w:val="002D714C"/>
    <w:rsid w:val="002D7260"/>
    <w:rsid w:val="002D7462"/>
    <w:rsid w:val="002D74C3"/>
    <w:rsid w:val="002D751F"/>
    <w:rsid w:val="002D7783"/>
    <w:rsid w:val="002D779F"/>
    <w:rsid w:val="002D7C07"/>
    <w:rsid w:val="002D7DA9"/>
    <w:rsid w:val="002D7DC1"/>
    <w:rsid w:val="002D7E19"/>
    <w:rsid w:val="002D7F75"/>
    <w:rsid w:val="002E010D"/>
    <w:rsid w:val="002E0111"/>
    <w:rsid w:val="002E0245"/>
    <w:rsid w:val="002E028F"/>
    <w:rsid w:val="002E02B3"/>
    <w:rsid w:val="002E05FA"/>
    <w:rsid w:val="002E0932"/>
    <w:rsid w:val="002E0975"/>
    <w:rsid w:val="002E09AD"/>
    <w:rsid w:val="002E0AEE"/>
    <w:rsid w:val="002E11B0"/>
    <w:rsid w:val="002E11BA"/>
    <w:rsid w:val="002E122B"/>
    <w:rsid w:val="002E123B"/>
    <w:rsid w:val="002E1400"/>
    <w:rsid w:val="002E1610"/>
    <w:rsid w:val="002E163B"/>
    <w:rsid w:val="002E171D"/>
    <w:rsid w:val="002E1867"/>
    <w:rsid w:val="002E1935"/>
    <w:rsid w:val="002E1AD2"/>
    <w:rsid w:val="002E1D47"/>
    <w:rsid w:val="002E1DA1"/>
    <w:rsid w:val="002E1F96"/>
    <w:rsid w:val="002E2288"/>
    <w:rsid w:val="002E22ED"/>
    <w:rsid w:val="002E232D"/>
    <w:rsid w:val="002E2692"/>
    <w:rsid w:val="002E28A6"/>
    <w:rsid w:val="002E29F9"/>
    <w:rsid w:val="002E2AA7"/>
    <w:rsid w:val="002E2DC5"/>
    <w:rsid w:val="002E2F38"/>
    <w:rsid w:val="002E326D"/>
    <w:rsid w:val="002E3E78"/>
    <w:rsid w:val="002E3ED6"/>
    <w:rsid w:val="002E430E"/>
    <w:rsid w:val="002E4760"/>
    <w:rsid w:val="002E4914"/>
    <w:rsid w:val="002E4DF4"/>
    <w:rsid w:val="002E5085"/>
    <w:rsid w:val="002E5251"/>
    <w:rsid w:val="002E539E"/>
    <w:rsid w:val="002E53D6"/>
    <w:rsid w:val="002E550D"/>
    <w:rsid w:val="002E5740"/>
    <w:rsid w:val="002E5815"/>
    <w:rsid w:val="002E5A43"/>
    <w:rsid w:val="002E5C56"/>
    <w:rsid w:val="002E63B2"/>
    <w:rsid w:val="002E6482"/>
    <w:rsid w:val="002E65F8"/>
    <w:rsid w:val="002E665F"/>
    <w:rsid w:val="002E6775"/>
    <w:rsid w:val="002E67BE"/>
    <w:rsid w:val="002E67EE"/>
    <w:rsid w:val="002E6880"/>
    <w:rsid w:val="002E6B0A"/>
    <w:rsid w:val="002E6B74"/>
    <w:rsid w:val="002E6BD1"/>
    <w:rsid w:val="002E6CB1"/>
    <w:rsid w:val="002E6EFD"/>
    <w:rsid w:val="002E7255"/>
    <w:rsid w:val="002E7256"/>
    <w:rsid w:val="002E74A2"/>
    <w:rsid w:val="002E755A"/>
    <w:rsid w:val="002E7796"/>
    <w:rsid w:val="002E7814"/>
    <w:rsid w:val="002E7980"/>
    <w:rsid w:val="002E7B7C"/>
    <w:rsid w:val="002E7C7A"/>
    <w:rsid w:val="002E7CF2"/>
    <w:rsid w:val="002E7D1B"/>
    <w:rsid w:val="002E7F7E"/>
    <w:rsid w:val="002F036C"/>
    <w:rsid w:val="002F03FE"/>
    <w:rsid w:val="002F046C"/>
    <w:rsid w:val="002F07F8"/>
    <w:rsid w:val="002F0A2F"/>
    <w:rsid w:val="002F0C8C"/>
    <w:rsid w:val="002F0D29"/>
    <w:rsid w:val="002F11BD"/>
    <w:rsid w:val="002F1343"/>
    <w:rsid w:val="002F1404"/>
    <w:rsid w:val="002F1461"/>
    <w:rsid w:val="002F1522"/>
    <w:rsid w:val="002F19C6"/>
    <w:rsid w:val="002F1CBA"/>
    <w:rsid w:val="002F1E07"/>
    <w:rsid w:val="002F1F59"/>
    <w:rsid w:val="002F1F60"/>
    <w:rsid w:val="002F23FD"/>
    <w:rsid w:val="002F2654"/>
    <w:rsid w:val="002F26E5"/>
    <w:rsid w:val="002F2934"/>
    <w:rsid w:val="002F2966"/>
    <w:rsid w:val="002F2991"/>
    <w:rsid w:val="002F2E10"/>
    <w:rsid w:val="002F2EBC"/>
    <w:rsid w:val="002F311C"/>
    <w:rsid w:val="002F329D"/>
    <w:rsid w:val="002F350F"/>
    <w:rsid w:val="002F351E"/>
    <w:rsid w:val="002F3525"/>
    <w:rsid w:val="002F39E1"/>
    <w:rsid w:val="002F3B03"/>
    <w:rsid w:val="002F3C30"/>
    <w:rsid w:val="002F3D20"/>
    <w:rsid w:val="002F3D40"/>
    <w:rsid w:val="002F3E59"/>
    <w:rsid w:val="002F3EC0"/>
    <w:rsid w:val="002F401F"/>
    <w:rsid w:val="002F4068"/>
    <w:rsid w:val="002F426B"/>
    <w:rsid w:val="002F4295"/>
    <w:rsid w:val="002F4333"/>
    <w:rsid w:val="002F44F3"/>
    <w:rsid w:val="002F4547"/>
    <w:rsid w:val="002F4758"/>
    <w:rsid w:val="002F49D7"/>
    <w:rsid w:val="002F4F72"/>
    <w:rsid w:val="002F5120"/>
    <w:rsid w:val="002F534D"/>
    <w:rsid w:val="002F5732"/>
    <w:rsid w:val="002F5887"/>
    <w:rsid w:val="002F600D"/>
    <w:rsid w:val="002F62FF"/>
    <w:rsid w:val="002F6344"/>
    <w:rsid w:val="002F646C"/>
    <w:rsid w:val="002F64DC"/>
    <w:rsid w:val="002F6763"/>
    <w:rsid w:val="002F67AB"/>
    <w:rsid w:val="002F67AF"/>
    <w:rsid w:val="002F6B9C"/>
    <w:rsid w:val="002F6BCE"/>
    <w:rsid w:val="002F6DB1"/>
    <w:rsid w:val="002F6F97"/>
    <w:rsid w:val="002F712A"/>
    <w:rsid w:val="002F7366"/>
    <w:rsid w:val="002F741F"/>
    <w:rsid w:val="002F756E"/>
    <w:rsid w:val="002F771D"/>
    <w:rsid w:val="002F7742"/>
    <w:rsid w:val="002F78D0"/>
    <w:rsid w:val="002F78F5"/>
    <w:rsid w:val="002F7B66"/>
    <w:rsid w:val="002F7C54"/>
    <w:rsid w:val="002F7F94"/>
    <w:rsid w:val="00300143"/>
    <w:rsid w:val="00300290"/>
    <w:rsid w:val="003002AF"/>
    <w:rsid w:val="00300361"/>
    <w:rsid w:val="003004C8"/>
    <w:rsid w:val="00300810"/>
    <w:rsid w:val="003009E9"/>
    <w:rsid w:val="00300B89"/>
    <w:rsid w:val="00300C14"/>
    <w:rsid w:val="00300CDB"/>
    <w:rsid w:val="00301466"/>
    <w:rsid w:val="00301C40"/>
    <w:rsid w:val="00301C66"/>
    <w:rsid w:val="00301C8D"/>
    <w:rsid w:val="00301C94"/>
    <w:rsid w:val="00301D6E"/>
    <w:rsid w:val="00301D84"/>
    <w:rsid w:val="00301E48"/>
    <w:rsid w:val="00301F6B"/>
    <w:rsid w:val="0030206A"/>
    <w:rsid w:val="00302138"/>
    <w:rsid w:val="0030225D"/>
    <w:rsid w:val="0030255F"/>
    <w:rsid w:val="00302682"/>
    <w:rsid w:val="0030285D"/>
    <w:rsid w:val="00302D3C"/>
    <w:rsid w:val="00302D78"/>
    <w:rsid w:val="00302DA6"/>
    <w:rsid w:val="00302E4F"/>
    <w:rsid w:val="00302E88"/>
    <w:rsid w:val="00302EB9"/>
    <w:rsid w:val="00302EED"/>
    <w:rsid w:val="00303015"/>
    <w:rsid w:val="0030309D"/>
    <w:rsid w:val="003030F2"/>
    <w:rsid w:val="003030FF"/>
    <w:rsid w:val="003032BB"/>
    <w:rsid w:val="003032E3"/>
    <w:rsid w:val="0030340A"/>
    <w:rsid w:val="00303A12"/>
    <w:rsid w:val="00303E29"/>
    <w:rsid w:val="00303E79"/>
    <w:rsid w:val="00303EBD"/>
    <w:rsid w:val="00304052"/>
    <w:rsid w:val="003042E9"/>
    <w:rsid w:val="003043EF"/>
    <w:rsid w:val="00304669"/>
    <w:rsid w:val="003047EC"/>
    <w:rsid w:val="003048BC"/>
    <w:rsid w:val="003049AC"/>
    <w:rsid w:val="00304B0E"/>
    <w:rsid w:val="00304B2A"/>
    <w:rsid w:val="00304B3F"/>
    <w:rsid w:val="0030515A"/>
    <w:rsid w:val="0030533A"/>
    <w:rsid w:val="00305367"/>
    <w:rsid w:val="003056AC"/>
    <w:rsid w:val="0030595B"/>
    <w:rsid w:val="00306002"/>
    <w:rsid w:val="00306164"/>
    <w:rsid w:val="003061EE"/>
    <w:rsid w:val="00306566"/>
    <w:rsid w:val="0030667B"/>
    <w:rsid w:val="0030689A"/>
    <w:rsid w:val="00306994"/>
    <w:rsid w:val="00306A56"/>
    <w:rsid w:val="00306B38"/>
    <w:rsid w:val="00306D1F"/>
    <w:rsid w:val="00306E6C"/>
    <w:rsid w:val="00307182"/>
    <w:rsid w:val="003072EE"/>
    <w:rsid w:val="003073A5"/>
    <w:rsid w:val="00307538"/>
    <w:rsid w:val="003079B8"/>
    <w:rsid w:val="00307F16"/>
    <w:rsid w:val="00307F73"/>
    <w:rsid w:val="0031017E"/>
    <w:rsid w:val="00310208"/>
    <w:rsid w:val="003102A7"/>
    <w:rsid w:val="003107D4"/>
    <w:rsid w:val="003109AC"/>
    <w:rsid w:val="00310A9F"/>
    <w:rsid w:val="00310AA7"/>
    <w:rsid w:val="00310C24"/>
    <w:rsid w:val="00310CED"/>
    <w:rsid w:val="00310FB9"/>
    <w:rsid w:val="003110DE"/>
    <w:rsid w:val="0031117F"/>
    <w:rsid w:val="003111B7"/>
    <w:rsid w:val="0031158C"/>
    <w:rsid w:val="00311695"/>
    <w:rsid w:val="0031169C"/>
    <w:rsid w:val="00311C52"/>
    <w:rsid w:val="00311D19"/>
    <w:rsid w:val="00311DF5"/>
    <w:rsid w:val="00312004"/>
    <w:rsid w:val="00312354"/>
    <w:rsid w:val="0031245F"/>
    <w:rsid w:val="003125D6"/>
    <w:rsid w:val="00312709"/>
    <w:rsid w:val="00312804"/>
    <w:rsid w:val="00312C43"/>
    <w:rsid w:val="00312E7F"/>
    <w:rsid w:val="0031312A"/>
    <w:rsid w:val="00313412"/>
    <w:rsid w:val="003135AA"/>
    <w:rsid w:val="0031386F"/>
    <w:rsid w:val="00313BA1"/>
    <w:rsid w:val="00313F25"/>
    <w:rsid w:val="0031406F"/>
    <w:rsid w:val="003144CD"/>
    <w:rsid w:val="0031465A"/>
    <w:rsid w:val="0031465D"/>
    <w:rsid w:val="003147E2"/>
    <w:rsid w:val="00314B91"/>
    <w:rsid w:val="00314F7F"/>
    <w:rsid w:val="0031504A"/>
    <w:rsid w:val="0031535D"/>
    <w:rsid w:val="00315373"/>
    <w:rsid w:val="003153CB"/>
    <w:rsid w:val="00315771"/>
    <w:rsid w:val="00315782"/>
    <w:rsid w:val="00315829"/>
    <w:rsid w:val="00315A62"/>
    <w:rsid w:val="00315CAF"/>
    <w:rsid w:val="00316038"/>
    <w:rsid w:val="00316334"/>
    <w:rsid w:val="00316410"/>
    <w:rsid w:val="003166DB"/>
    <w:rsid w:val="003169D3"/>
    <w:rsid w:val="003169D6"/>
    <w:rsid w:val="003169E5"/>
    <w:rsid w:val="00316CA8"/>
    <w:rsid w:val="00316D74"/>
    <w:rsid w:val="00316E52"/>
    <w:rsid w:val="00316E89"/>
    <w:rsid w:val="003170E8"/>
    <w:rsid w:val="0031713A"/>
    <w:rsid w:val="00317506"/>
    <w:rsid w:val="00317598"/>
    <w:rsid w:val="00317A11"/>
    <w:rsid w:val="00317A79"/>
    <w:rsid w:val="00317C64"/>
    <w:rsid w:val="00317DCC"/>
    <w:rsid w:val="00317FB8"/>
    <w:rsid w:val="00320044"/>
    <w:rsid w:val="00320151"/>
    <w:rsid w:val="003202E7"/>
    <w:rsid w:val="003203E4"/>
    <w:rsid w:val="0032048F"/>
    <w:rsid w:val="0032052E"/>
    <w:rsid w:val="00320598"/>
    <w:rsid w:val="00320D2A"/>
    <w:rsid w:val="00320EA7"/>
    <w:rsid w:val="00320ECA"/>
    <w:rsid w:val="00320F72"/>
    <w:rsid w:val="00321035"/>
    <w:rsid w:val="00321063"/>
    <w:rsid w:val="00321124"/>
    <w:rsid w:val="00321487"/>
    <w:rsid w:val="0032180D"/>
    <w:rsid w:val="00321861"/>
    <w:rsid w:val="003219E8"/>
    <w:rsid w:val="00321AD7"/>
    <w:rsid w:val="00321CFF"/>
    <w:rsid w:val="00321E6F"/>
    <w:rsid w:val="00321ED9"/>
    <w:rsid w:val="00321FA7"/>
    <w:rsid w:val="003220A7"/>
    <w:rsid w:val="003220AF"/>
    <w:rsid w:val="0032217F"/>
    <w:rsid w:val="0032248C"/>
    <w:rsid w:val="00322885"/>
    <w:rsid w:val="00322C20"/>
    <w:rsid w:val="0032303C"/>
    <w:rsid w:val="0032305D"/>
    <w:rsid w:val="0032379C"/>
    <w:rsid w:val="00323837"/>
    <w:rsid w:val="00323842"/>
    <w:rsid w:val="003239F1"/>
    <w:rsid w:val="00323AA4"/>
    <w:rsid w:val="00323B75"/>
    <w:rsid w:val="00323BC0"/>
    <w:rsid w:val="00323C78"/>
    <w:rsid w:val="00323DE3"/>
    <w:rsid w:val="00323ED2"/>
    <w:rsid w:val="00323F98"/>
    <w:rsid w:val="00324066"/>
    <w:rsid w:val="003241EF"/>
    <w:rsid w:val="0032428D"/>
    <w:rsid w:val="003242D1"/>
    <w:rsid w:val="0032455D"/>
    <w:rsid w:val="003245DA"/>
    <w:rsid w:val="00324644"/>
    <w:rsid w:val="0032468D"/>
    <w:rsid w:val="00324ABB"/>
    <w:rsid w:val="00324C4B"/>
    <w:rsid w:val="00324C7C"/>
    <w:rsid w:val="00324D21"/>
    <w:rsid w:val="00324E8C"/>
    <w:rsid w:val="00324EF2"/>
    <w:rsid w:val="003250DD"/>
    <w:rsid w:val="00325187"/>
    <w:rsid w:val="003251F8"/>
    <w:rsid w:val="003254CB"/>
    <w:rsid w:val="003254E2"/>
    <w:rsid w:val="003254ED"/>
    <w:rsid w:val="0032567D"/>
    <w:rsid w:val="00325696"/>
    <w:rsid w:val="0032576D"/>
    <w:rsid w:val="0032580D"/>
    <w:rsid w:val="0032596A"/>
    <w:rsid w:val="00325B57"/>
    <w:rsid w:val="00325E29"/>
    <w:rsid w:val="003260EF"/>
    <w:rsid w:val="003261FE"/>
    <w:rsid w:val="003262F5"/>
    <w:rsid w:val="003263E8"/>
    <w:rsid w:val="0032647E"/>
    <w:rsid w:val="0032648C"/>
    <w:rsid w:val="00326757"/>
    <w:rsid w:val="00326862"/>
    <w:rsid w:val="003269B9"/>
    <w:rsid w:val="00326AD0"/>
    <w:rsid w:val="00326AD4"/>
    <w:rsid w:val="00326AFF"/>
    <w:rsid w:val="00326C85"/>
    <w:rsid w:val="00326CEE"/>
    <w:rsid w:val="00327050"/>
    <w:rsid w:val="003271A7"/>
    <w:rsid w:val="0032747C"/>
    <w:rsid w:val="00327625"/>
    <w:rsid w:val="00327855"/>
    <w:rsid w:val="00327865"/>
    <w:rsid w:val="0032788C"/>
    <w:rsid w:val="003278C3"/>
    <w:rsid w:val="003278F6"/>
    <w:rsid w:val="00327DF8"/>
    <w:rsid w:val="003302EC"/>
    <w:rsid w:val="003302FD"/>
    <w:rsid w:val="0033047E"/>
    <w:rsid w:val="0033048C"/>
    <w:rsid w:val="00330576"/>
    <w:rsid w:val="00330615"/>
    <w:rsid w:val="00330683"/>
    <w:rsid w:val="003306F0"/>
    <w:rsid w:val="00330785"/>
    <w:rsid w:val="00330874"/>
    <w:rsid w:val="00330948"/>
    <w:rsid w:val="0033097F"/>
    <w:rsid w:val="00330A8D"/>
    <w:rsid w:val="00330BF2"/>
    <w:rsid w:val="00330BFC"/>
    <w:rsid w:val="00330E65"/>
    <w:rsid w:val="00330EF3"/>
    <w:rsid w:val="003310EB"/>
    <w:rsid w:val="00331321"/>
    <w:rsid w:val="00331423"/>
    <w:rsid w:val="003314FC"/>
    <w:rsid w:val="0033152A"/>
    <w:rsid w:val="00331850"/>
    <w:rsid w:val="00331A73"/>
    <w:rsid w:val="00331B53"/>
    <w:rsid w:val="00331DFB"/>
    <w:rsid w:val="00331E64"/>
    <w:rsid w:val="00332063"/>
    <w:rsid w:val="0033217F"/>
    <w:rsid w:val="00332245"/>
    <w:rsid w:val="00332447"/>
    <w:rsid w:val="003324F2"/>
    <w:rsid w:val="00332544"/>
    <w:rsid w:val="00332676"/>
    <w:rsid w:val="0033298A"/>
    <w:rsid w:val="00332E13"/>
    <w:rsid w:val="00333141"/>
    <w:rsid w:val="00333319"/>
    <w:rsid w:val="00333599"/>
    <w:rsid w:val="00333767"/>
    <w:rsid w:val="003337DA"/>
    <w:rsid w:val="00333802"/>
    <w:rsid w:val="0033384D"/>
    <w:rsid w:val="003338C4"/>
    <w:rsid w:val="00333919"/>
    <w:rsid w:val="00333933"/>
    <w:rsid w:val="00333A2F"/>
    <w:rsid w:val="003340A3"/>
    <w:rsid w:val="003340C1"/>
    <w:rsid w:val="0033411B"/>
    <w:rsid w:val="003341A0"/>
    <w:rsid w:val="003341D1"/>
    <w:rsid w:val="003341D7"/>
    <w:rsid w:val="003345E8"/>
    <w:rsid w:val="003346AB"/>
    <w:rsid w:val="003346C4"/>
    <w:rsid w:val="003346CE"/>
    <w:rsid w:val="003348FD"/>
    <w:rsid w:val="00334955"/>
    <w:rsid w:val="003349D4"/>
    <w:rsid w:val="00334D27"/>
    <w:rsid w:val="00334D28"/>
    <w:rsid w:val="00334D49"/>
    <w:rsid w:val="00335094"/>
    <w:rsid w:val="003355DE"/>
    <w:rsid w:val="00335780"/>
    <w:rsid w:val="00335B4D"/>
    <w:rsid w:val="00335E38"/>
    <w:rsid w:val="00336090"/>
    <w:rsid w:val="003360D5"/>
    <w:rsid w:val="00336191"/>
    <w:rsid w:val="0033648C"/>
    <w:rsid w:val="0033669D"/>
    <w:rsid w:val="00336945"/>
    <w:rsid w:val="00336975"/>
    <w:rsid w:val="00336E90"/>
    <w:rsid w:val="00337037"/>
    <w:rsid w:val="00337091"/>
    <w:rsid w:val="0033795D"/>
    <w:rsid w:val="00337AD2"/>
    <w:rsid w:val="00337BF5"/>
    <w:rsid w:val="00337D9B"/>
    <w:rsid w:val="00337F61"/>
    <w:rsid w:val="00337FB8"/>
    <w:rsid w:val="0034006B"/>
    <w:rsid w:val="0034014D"/>
    <w:rsid w:val="0034075F"/>
    <w:rsid w:val="00340825"/>
    <w:rsid w:val="00340B80"/>
    <w:rsid w:val="00340B86"/>
    <w:rsid w:val="00340CAA"/>
    <w:rsid w:val="00340CF4"/>
    <w:rsid w:val="00340EAF"/>
    <w:rsid w:val="00341018"/>
    <w:rsid w:val="003410DF"/>
    <w:rsid w:val="00341163"/>
    <w:rsid w:val="003411DC"/>
    <w:rsid w:val="003412FD"/>
    <w:rsid w:val="003414DD"/>
    <w:rsid w:val="00341971"/>
    <w:rsid w:val="00341977"/>
    <w:rsid w:val="003419DA"/>
    <w:rsid w:val="00341B38"/>
    <w:rsid w:val="00341B4F"/>
    <w:rsid w:val="00341BFF"/>
    <w:rsid w:val="00341C93"/>
    <w:rsid w:val="00341E67"/>
    <w:rsid w:val="003421BE"/>
    <w:rsid w:val="00342227"/>
    <w:rsid w:val="003427E3"/>
    <w:rsid w:val="00342973"/>
    <w:rsid w:val="00342AAF"/>
    <w:rsid w:val="00342E46"/>
    <w:rsid w:val="0034301C"/>
    <w:rsid w:val="00343334"/>
    <w:rsid w:val="00343588"/>
    <w:rsid w:val="00343C2E"/>
    <w:rsid w:val="00343C8D"/>
    <w:rsid w:val="00343CF1"/>
    <w:rsid w:val="00344063"/>
    <w:rsid w:val="00344088"/>
    <w:rsid w:val="003440CC"/>
    <w:rsid w:val="00344176"/>
    <w:rsid w:val="00344201"/>
    <w:rsid w:val="003443AC"/>
    <w:rsid w:val="003443D7"/>
    <w:rsid w:val="00344654"/>
    <w:rsid w:val="00344678"/>
    <w:rsid w:val="003447D6"/>
    <w:rsid w:val="0034488F"/>
    <w:rsid w:val="00344BEA"/>
    <w:rsid w:val="00344D5E"/>
    <w:rsid w:val="00344EDE"/>
    <w:rsid w:val="003452A8"/>
    <w:rsid w:val="0034545D"/>
    <w:rsid w:val="003455B3"/>
    <w:rsid w:val="003455B4"/>
    <w:rsid w:val="003455FA"/>
    <w:rsid w:val="00345604"/>
    <w:rsid w:val="00345740"/>
    <w:rsid w:val="003457EB"/>
    <w:rsid w:val="00345998"/>
    <w:rsid w:val="003459DF"/>
    <w:rsid w:val="00345A47"/>
    <w:rsid w:val="00345B68"/>
    <w:rsid w:val="00345D2C"/>
    <w:rsid w:val="00345D4F"/>
    <w:rsid w:val="00345D9E"/>
    <w:rsid w:val="00345F1A"/>
    <w:rsid w:val="00345F30"/>
    <w:rsid w:val="003461EB"/>
    <w:rsid w:val="00346383"/>
    <w:rsid w:val="0034660B"/>
    <w:rsid w:val="00346C6B"/>
    <w:rsid w:val="00346D31"/>
    <w:rsid w:val="00346DF7"/>
    <w:rsid w:val="00346EF5"/>
    <w:rsid w:val="00346F25"/>
    <w:rsid w:val="0034700B"/>
    <w:rsid w:val="00347257"/>
    <w:rsid w:val="00347730"/>
    <w:rsid w:val="00347942"/>
    <w:rsid w:val="00347BF5"/>
    <w:rsid w:val="00347C89"/>
    <w:rsid w:val="00347E1F"/>
    <w:rsid w:val="00347F03"/>
    <w:rsid w:val="003500B6"/>
    <w:rsid w:val="00350269"/>
    <w:rsid w:val="003502D3"/>
    <w:rsid w:val="003504EC"/>
    <w:rsid w:val="0035073F"/>
    <w:rsid w:val="003507CE"/>
    <w:rsid w:val="003507F5"/>
    <w:rsid w:val="0035096C"/>
    <w:rsid w:val="00350A68"/>
    <w:rsid w:val="00350EAC"/>
    <w:rsid w:val="00350FBD"/>
    <w:rsid w:val="00350FBE"/>
    <w:rsid w:val="00351148"/>
    <w:rsid w:val="00351149"/>
    <w:rsid w:val="003512A7"/>
    <w:rsid w:val="003512CC"/>
    <w:rsid w:val="00351336"/>
    <w:rsid w:val="00351382"/>
    <w:rsid w:val="00351551"/>
    <w:rsid w:val="0035155F"/>
    <w:rsid w:val="00351E08"/>
    <w:rsid w:val="00351F2F"/>
    <w:rsid w:val="003520E0"/>
    <w:rsid w:val="00352241"/>
    <w:rsid w:val="003522A5"/>
    <w:rsid w:val="00352A5B"/>
    <w:rsid w:val="00352B69"/>
    <w:rsid w:val="00352BFB"/>
    <w:rsid w:val="0035305D"/>
    <w:rsid w:val="0035333E"/>
    <w:rsid w:val="003534C6"/>
    <w:rsid w:val="003535BA"/>
    <w:rsid w:val="00353689"/>
    <w:rsid w:val="00353825"/>
    <w:rsid w:val="003538EE"/>
    <w:rsid w:val="00353B8A"/>
    <w:rsid w:val="00353D13"/>
    <w:rsid w:val="00353D6A"/>
    <w:rsid w:val="00353FA2"/>
    <w:rsid w:val="003540B5"/>
    <w:rsid w:val="003544AE"/>
    <w:rsid w:val="003544EC"/>
    <w:rsid w:val="00354961"/>
    <w:rsid w:val="003549CD"/>
    <w:rsid w:val="00354A98"/>
    <w:rsid w:val="00354CD1"/>
    <w:rsid w:val="00354D85"/>
    <w:rsid w:val="00354DCE"/>
    <w:rsid w:val="00354E19"/>
    <w:rsid w:val="00354F72"/>
    <w:rsid w:val="00354FB6"/>
    <w:rsid w:val="00355180"/>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6BF4"/>
    <w:rsid w:val="00356DA9"/>
    <w:rsid w:val="00356E16"/>
    <w:rsid w:val="00356ED3"/>
    <w:rsid w:val="00357133"/>
    <w:rsid w:val="00357197"/>
    <w:rsid w:val="00357202"/>
    <w:rsid w:val="00357214"/>
    <w:rsid w:val="003572D0"/>
    <w:rsid w:val="00357426"/>
    <w:rsid w:val="0035754B"/>
    <w:rsid w:val="00357580"/>
    <w:rsid w:val="0035768C"/>
    <w:rsid w:val="003577BA"/>
    <w:rsid w:val="0035786F"/>
    <w:rsid w:val="00357CFA"/>
    <w:rsid w:val="00357DE9"/>
    <w:rsid w:val="00357E89"/>
    <w:rsid w:val="00357EC2"/>
    <w:rsid w:val="00357EEC"/>
    <w:rsid w:val="00360015"/>
    <w:rsid w:val="003601AE"/>
    <w:rsid w:val="003604EB"/>
    <w:rsid w:val="003604F7"/>
    <w:rsid w:val="0036069A"/>
    <w:rsid w:val="00360776"/>
    <w:rsid w:val="00360B87"/>
    <w:rsid w:val="00360B9D"/>
    <w:rsid w:val="00360BD8"/>
    <w:rsid w:val="00360CFF"/>
    <w:rsid w:val="00360F6F"/>
    <w:rsid w:val="0036111E"/>
    <w:rsid w:val="00361230"/>
    <w:rsid w:val="00361237"/>
    <w:rsid w:val="003617B7"/>
    <w:rsid w:val="003617BD"/>
    <w:rsid w:val="00361A1A"/>
    <w:rsid w:val="0036200D"/>
    <w:rsid w:val="003623E8"/>
    <w:rsid w:val="00362491"/>
    <w:rsid w:val="003624FE"/>
    <w:rsid w:val="00362535"/>
    <w:rsid w:val="0036262C"/>
    <w:rsid w:val="00362680"/>
    <w:rsid w:val="00362A38"/>
    <w:rsid w:val="00362C74"/>
    <w:rsid w:val="00362E9C"/>
    <w:rsid w:val="0036304B"/>
    <w:rsid w:val="0036313A"/>
    <w:rsid w:val="0036313D"/>
    <w:rsid w:val="003631E7"/>
    <w:rsid w:val="00363554"/>
    <w:rsid w:val="00363681"/>
    <w:rsid w:val="0036379D"/>
    <w:rsid w:val="00363A28"/>
    <w:rsid w:val="00363A94"/>
    <w:rsid w:val="00363ADA"/>
    <w:rsid w:val="00363EC6"/>
    <w:rsid w:val="00363F48"/>
    <w:rsid w:val="0036421B"/>
    <w:rsid w:val="0036428B"/>
    <w:rsid w:val="0036453A"/>
    <w:rsid w:val="003645C5"/>
    <w:rsid w:val="003647A4"/>
    <w:rsid w:val="00364A36"/>
    <w:rsid w:val="00364B87"/>
    <w:rsid w:val="00364CF6"/>
    <w:rsid w:val="00364D42"/>
    <w:rsid w:val="00364E4E"/>
    <w:rsid w:val="00364F40"/>
    <w:rsid w:val="00365141"/>
    <w:rsid w:val="0036514A"/>
    <w:rsid w:val="0036517B"/>
    <w:rsid w:val="00365369"/>
    <w:rsid w:val="003656C2"/>
    <w:rsid w:val="0036570F"/>
    <w:rsid w:val="003657CD"/>
    <w:rsid w:val="003659C2"/>
    <w:rsid w:val="00365BC1"/>
    <w:rsid w:val="00365E13"/>
    <w:rsid w:val="00365F0A"/>
    <w:rsid w:val="00365FC7"/>
    <w:rsid w:val="003661C0"/>
    <w:rsid w:val="003662C1"/>
    <w:rsid w:val="0036643C"/>
    <w:rsid w:val="003664FD"/>
    <w:rsid w:val="0036674E"/>
    <w:rsid w:val="00366BEA"/>
    <w:rsid w:val="00366CCC"/>
    <w:rsid w:val="00366E82"/>
    <w:rsid w:val="00366F07"/>
    <w:rsid w:val="00366F69"/>
    <w:rsid w:val="003670B8"/>
    <w:rsid w:val="003670B9"/>
    <w:rsid w:val="00367168"/>
    <w:rsid w:val="00367260"/>
    <w:rsid w:val="003672AD"/>
    <w:rsid w:val="003673BC"/>
    <w:rsid w:val="003675A8"/>
    <w:rsid w:val="00367754"/>
    <w:rsid w:val="00367954"/>
    <w:rsid w:val="00367AD4"/>
    <w:rsid w:val="00367E5F"/>
    <w:rsid w:val="00367EBC"/>
    <w:rsid w:val="00367F36"/>
    <w:rsid w:val="00367F9D"/>
    <w:rsid w:val="00367FEE"/>
    <w:rsid w:val="0037000D"/>
    <w:rsid w:val="00370155"/>
    <w:rsid w:val="00370478"/>
    <w:rsid w:val="0037070B"/>
    <w:rsid w:val="0037076E"/>
    <w:rsid w:val="00370890"/>
    <w:rsid w:val="003709E8"/>
    <w:rsid w:val="00370BD7"/>
    <w:rsid w:val="00370EEE"/>
    <w:rsid w:val="00370FDF"/>
    <w:rsid w:val="0037107D"/>
    <w:rsid w:val="003710F3"/>
    <w:rsid w:val="00371322"/>
    <w:rsid w:val="00371371"/>
    <w:rsid w:val="003713B4"/>
    <w:rsid w:val="0037160D"/>
    <w:rsid w:val="0037168B"/>
    <w:rsid w:val="003717A6"/>
    <w:rsid w:val="00371B1F"/>
    <w:rsid w:val="0037223F"/>
    <w:rsid w:val="00372397"/>
    <w:rsid w:val="003723F2"/>
    <w:rsid w:val="003726CD"/>
    <w:rsid w:val="00372998"/>
    <w:rsid w:val="00372BF7"/>
    <w:rsid w:val="00372C6A"/>
    <w:rsid w:val="00372FE2"/>
    <w:rsid w:val="00373696"/>
    <w:rsid w:val="00373728"/>
    <w:rsid w:val="0037372C"/>
    <w:rsid w:val="003738F5"/>
    <w:rsid w:val="003739AC"/>
    <w:rsid w:val="00373B62"/>
    <w:rsid w:val="00373BB9"/>
    <w:rsid w:val="00373CA7"/>
    <w:rsid w:val="00373D28"/>
    <w:rsid w:val="00373F0C"/>
    <w:rsid w:val="00374792"/>
    <w:rsid w:val="00374825"/>
    <w:rsid w:val="003748D0"/>
    <w:rsid w:val="0037496A"/>
    <w:rsid w:val="003749C8"/>
    <w:rsid w:val="00374A1A"/>
    <w:rsid w:val="00374B24"/>
    <w:rsid w:val="00374B36"/>
    <w:rsid w:val="00375010"/>
    <w:rsid w:val="003752B4"/>
    <w:rsid w:val="0037593F"/>
    <w:rsid w:val="00375B96"/>
    <w:rsid w:val="00375C24"/>
    <w:rsid w:val="00375DB1"/>
    <w:rsid w:val="00375F46"/>
    <w:rsid w:val="003761BA"/>
    <w:rsid w:val="00376200"/>
    <w:rsid w:val="003764A0"/>
    <w:rsid w:val="0037665B"/>
    <w:rsid w:val="00376703"/>
    <w:rsid w:val="0037681A"/>
    <w:rsid w:val="00376835"/>
    <w:rsid w:val="0037693E"/>
    <w:rsid w:val="00376BA7"/>
    <w:rsid w:val="00376C07"/>
    <w:rsid w:val="00376F16"/>
    <w:rsid w:val="003770C9"/>
    <w:rsid w:val="00377112"/>
    <w:rsid w:val="00377160"/>
    <w:rsid w:val="00377193"/>
    <w:rsid w:val="0037721E"/>
    <w:rsid w:val="0037722E"/>
    <w:rsid w:val="003773F5"/>
    <w:rsid w:val="00377405"/>
    <w:rsid w:val="003774AA"/>
    <w:rsid w:val="003779AE"/>
    <w:rsid w:val="00377AC5"/>
    <w:rsid w:val="00377C06"/>
    <w:rsid w:val="00377CD8"/>
    <w:rsid w:val="00377E67"/>
    <w:rsid w:val="003803BE"/>
    <w:rsid w:val="00380422"/>
    <w:rsid w:val="00380CC4"/>
    <w:rsid w:val="003810D0"/>
    <w:rsid w:val="003813A5"/>
    <w:rsid w:val="003816A0"/>
    <w:rsid w:val="00381807"/>
    <w:rsid w:val="0038189C"/>
    <w:rsid w:val="00381AEB"/>
    <w:rsid w:val="00381C9F"/>
    <w:rsid w:val="00381E4C"/>
    <w:rsid w:val="003820BE"/>
    <w:rsid w:val="003821D3"/>
    <w:rsid w:val="003822C0"/>
    <w:rsid w:val="00382314"/>
    <w:rsid w:val="00382321"/>
    <w:rsid w:val="003827B4"/>
    <w:rsid w:val="00382901"/>
    <w:rsid w:val="0038292D"/>
    <w:rsid w:val="00382C09"/>
    <w:rsid w:val="00382C42"/>
    <w:rsid w:val="00382D8A"/>
    <w:rsid w:val="00382EDA"/>
    <w:rsid w:val="00383754"/>
    <w:rsid w:val="00383772"/>
    <w:rsid w:val="00383CD9"/>
    <w:rsid w:val="00383FFA"/>
    <w:rsid w:val="00384446"/>
    <w:rsid w:val="003844BE"/>
    <w:rsid w:val="00384587"/>
    <w:rsid w:val="00384617"/>
    <w:rsid w:val="003847BC"/>
    <w:rsid w:val="003847DE"/>
    <w:rsid w:val="00384877"/>
    <w:rsid w:val="00384895"/>
    <w:rsid w:val="003848C6"/>
    <w:rsid w:val="00384972"/>
    <w:rsid w:val="00384C17"/>
    <w:rsid w:val="00384C65"/>
    <w:rsid w:val="00384CEF"/>
    <w:rsid w:val="00384DBE"/>
    <w:rsid w:val="00384F21"/>
    <w:rsid w:val="0038503A"/>
    <w:rsid w:val="003851CE"/>
    <w:rsid w:val="00385829"/>
    <w:rsid w:val="00385858"/>
    <w:rsid w:val="003858AB"/>
    <w:rsid w:val="00385B97"/>
    <w:rsid w:val="00385C2B"/>
    <w:rsid w:val="00385C75"/>
    <w:rsid w:val="00385DA0"/>
    <w:rsid w:val="00385E36"/>
    <w:rsid w:val="00385EB8"/>
    <w:rsid w:val="00386307"/>
    <w:rsid w:val="003863F7"/>
    <w:rsid w:val="003863FE"/>
    <w:rsid w:val="00386538"/>
    <w:rsid w:val="00386803"/>
    <w:rsid w:val="003869C8"/>
    <w:rsid w:val="00386EA3"/>
    <w:rsid w:val="00386F4B"/>
    <w:rsid w:val="00387006"/>
    <w:rsid w:val="003870D0"/>
    <w:rsid w:val="00387122"/>
    <w:rsid w:val="0038717F"/>
    <w:rsid w:val="00387243"/>
    <w:rsid w:val="00387389"/>
    <w:rsid w:val="00387467"/>
    <w:rsid w:val="00387635"/>
    <w:rsid w:val="00387678"/>
    <w:rsid w:val="00387762"/>
    <w:rsid w:val="00387A55"/>
    <w:rsid w:val="00387B14"/>
    <w:rsid w:val="00387BC3"/>
    <w:rsid w:val="00387BCB"/>
    <w:rsid w:val="00387C28"/>
    <w:rsid w:val="00387C6F"/>
    <w:rsid w:val="00387D99"/>
    <w:rsid w:val="00387F9B"/>
    <w:rsid w:val="00390003"/>
    <w:rsid w:val="0039019E"/>
    <w:rsid w:val="0039095B"/>
    <w:rsid w:val="00390A5F"/>
    <w:rsid w:val="00390AB0"/>
    <w:rsid w:val="00390B0E"/>
    <w:rsid w:val="00390C71"/>
    <w:rsid w:val="00390E48"/>
    <w:rsid w:val="00391075"/>
    <w:rsid w:val="003910DD"/>
    <w:rsid w:val="00391178"/>
    <w:rsid w:val="003912C3"/>
    <w:rsid w:val="0039134B"/>
    <w:rsid w:val="003914F2"/>
    <w:rsid w:val="00391528"/>
    <w:rsid w:val="00391679"/>
    <w:rsid w:val="0039171A"/>
    <w:rsid w:val="003917E1"/>
    <w:rsid w:val="003917E6"/>
    <w:rsid w:val="00391A56"/>
    <w:rsid w:val="00391A60"/>
    <w:rsid w:val="00391E3D"/>
    <w:rsid w:val="003921F9"/>
    <w:rsid w:val="0039229E"/>
    <w:rsid w:val="003922C3"/>
    <w:rsid w:val="003923BB"/>
    <w:rsid w:val="003923E6"/>
    <w:rsid w:val="003927A3"/>
    <w:rsid w:val="00392800"/>
    <w:rsid w:val="0039283A"/>
    <w:rsid w:val="00392982"/>
    <w:rsid w:val="00392AD7"/>
    <w:rsid w:val="00392BFD"/>
    <w:rsid w:val="00392C12"/>
    <w:rsid w:val="00392E3C"/>
    <w:rsid w:val="00392EE5"/>
    <w:rsid w:val="00393228"/>
    <w:rsid w:val="003932FC"/>
    <w:rsid w:val="003933D2"/>
    <w:rsid w:val="00393421"/>
    <w:rsid w:val="003934D5"/>
    <w:rsid w:val="0039374A"/>
    <w:rsid w:val="0039397A"/>
    <w:rsid w:val="00393B14"/>
    <w:rsid w:val="00393F3A"/>
    <w:rsid w:val="00393F7F"/>
    <w:rsid w:val="00393FB2"/>
    <w:rsid w:val="003940C2"/>
    <w:rsid w:val="00394106"/>
    <w:rsid w:val="003942DF"/>
    <w:rsid w:val="00394528"/>
    <w:rsid w:val="003946CF"/>
    <w:rsid w:val="003946F9"/>
    <w:rsid w:val="00394723"/>
    <w:rsid w:val="00394794"/>
    <w:rsid w:val="003947C3"/>
    <w:rsid w:val="003947C9"/>
    <w:rsid w:val="00394837"/>
    <w:rsid w:val="00394B2E"/>
    <w:rsid w:val="00395276"/>
    <w:rsid w:val="00395326"/>
    <w:rsid w:val="0039545A"/>
    <w:rsid w:val="00395904"/>
    <w:rsid w:val="0039593B"/>
    <w:rsid w:val="00395993"/>
    <w:rsid w:val="00395BB6"/>
    <w:rsid w:val="00395BC9"/>
    <w:rsid w:val="00395C21"/>
    <w:rsid w:val="00395C69"/>
    <w:rsid w:val="00395DC0"/>
    <w:rsid w:val="00395ED5"/>
    <w:rsid w:val="00396279"/>
    <w:rsid w:val="00396305"/>
    <w:rsid w:val="0039635D"/>
    <w:rsid w:val="00396690"/>
    <w:rsid w:val="003968B5"/>
    <w:rsid w:val="00396A3E"/>
    <w:rsid w:val="00396D37"/>
    <w:rsid w:val="0039716A"/>
    <w:rsid w:val="003971CD"/>
    <w:rsid w:val="003971D5"/>
    <w:rsid w:val="00397362"/>
    <w:rsid w:val="00397645"/>
    <w:rsid w:val="003976DA"/>
    <w:rsid w:val="003978E5"/>
    <w:rsid w:val="00397C6B"/>
    <w:rsid w:val="00397D3A"/>
    <w:rsid w:val="003A00FA"/>
    <w:rsid w:val="003A02F1"/>
    <w:rsid w:val="003A064D"/>
    <w:rsid w:val="003A074F"/>
    <w:rsid w:val="003A0A9F"/>
    <w:rsid w:val="003A0FB2"/>
    <w:rsid w:val="003A105A"/>
    <w:rsid w:val="003A10D5"/>
    <w:rsid w:val="003A1219"/>
    <w:rsid w:val="003A1358"/>
    <w:rsid w:val="003A137A"/>
    <w:rsid w:val="003A1A76"/>
    <w:rsid w:val="003A1AEF"/>
    <w:rsid w:val="003A1B2B"/>
    <w:rsid w:val="003A1BE7"/>
    <w:rsid w:val="003A1D5F"/>
    <w:rsid w:val="003A1DEE"/>
    <w:rsid w:val="003A1E2A"/>
    <w:rsid w:val="003A2388"/>
    <w:rsid w:val="003A2484"/>
    <w:rsid w:val="003A24A0"/>
    <w:rsid w:val="003A271D"/>
    <w:rsid w:val="003A2764"/>
    <w:rsid w:val="003A2895"/>
    <w:rsid w:val="003A29E2"/>
    <w:rsid w:val="003A2A7B"/>
    <w:rsid w:val="003A2C92"/>
    <w:rsid w:val="003A2EF0"/>
    <w:rsid w:val="003A2F50"/>
    <w:rsid w:val="003A2F94"/>
    <w:rsid w:val="003A30B4"/>
    <w:rsid w:val="003A313D"/>
    <w:rsid w:val="003A3150"/>
    <w:rsid w:val="003A31D1"/>
    <w:rsid w:val="003A332E"/>
    <w:rsid w:val="003A3549"/>
    <w:rsid w:val="003A374A"/>
    <w:rsid w:val="003A3845"/>
    <w:rsid w:val="003A39CB"/>
    <w:rsid w:val="003A3CF9"/>
    <w:rsid w:val="003A3D54"/>
    <w:rsid w:val="003A3DED"/>
    <w:rsid w:val="003A3E26"/>
    <w:rsid w:val="003A3F1F"/>
    <w:rsid w:val="003A40AA"/>
    <w:rsid w:val="003A4243"/>
    <w:rsid w:val="003A42A9"/>
    <w:rsid w:val="003A4410"/>
    <w:rsid w:val="003A44D9"/>
    <w:rsid w:val="003A4533"/>
    <w:rsid w:val="003A485B"/>
    <w:rsid w:val="003A49E1"/>
    <w:rsid w:val="003A4CBC"/>
    <w:rsid w:val="003A4E13"/>
    <w:rsid w:val="003A4EDD"/>
    <w:rsid w:val="003A5075"/>
    <w:rsid w:val="003A509F"/>
    <w:rsid w:val="003A52E1"/>
    <w:rsid w:val="003A5316"/>
    <w:rsid w:val="003A54B4"/>
    <w:rsid w:val="003A56FC"/>
    <w:rsid w:val="003A57E4"/>
    <w:rsid w:val="003A589D"/>
    <w:rsid w:val="003A5B15"/>
    <w:rsid w:val="003A5B3C"/>
    <w:rsid w:val="003A5C13"/>
    <w:rsid w:val="003A5C6F"/>
    <w:rsid w:val="003A5D0A"/>
    <w:rsid w:val="003A5DD3"/>
    <w:rsid w:val="003A5F32"/>
    <w:rsid w:val="003A6180"/>
    <w:rsid w:val="003A61C5"/>
    <w:rsid w:val="003A6259"/>
    <w:rsid w:val="003A64F4"/>
    <w:rsid w:val="003A6568"/>
    <w:rsid w:val="003A695A"/>
    <w:rsid w:val="003A69BB"/>
    <w:rsid w:val="003A6AF5"/>
    <w:rsid w:val="003A6C5F"/>
    <w:rsid w:val="003A6F7D"/>
    <w:rsid w:val="003A6F87"/>
    <w:rsid w:val="003A734E"/>
    <w:rsid w:val="003A7704"/>
    <w:rsid w:val="003A7928"/>
    <w:rsid w:val="003A79B7"/>
    <w:rsid w:val="003A7A74"/>
    <w:rsid w:val="003A7B12"/>
    <w:rsid w:val="003A7D8C"/>
    <w:rsid w:val="003B0049"/>
    <w:rsid w:val="003B017C"/>
    <w:rsid w:val="003B030B"/>
    <w:rsid w:val="003B0348"/>
    <w:rsid w:val="003B042C"/>
    <w:rsid w:val="003B0508"/>
    <w:rsid w:val="003B053C"/>
    <w:rsid w:val="003B06DE"/>
    <w:rsid w:val="003B09E4"/>
    <w:rsid w:val="003B0A09"/>
    <w:rsid w:val="003B0C9E"/>
    <w:rsid w:val="003B0DF2"/>
    <w:rsid w:val="003B1166"/>
    <w:rsid w:val="003B1282"/>
    <w:rsid w:val="003B1403"/>
    <w:rsid w:val="003B1463"/>
    <w:rsid w:val="003B1587"/>
    <w:rsid w:val="003B1674"/>
    <w:rsid w:val="003B183F"/>
    <w:rsid w:val="003B1911"/>
    <w:rsid w:val="003B195F"/>
    <w:rsid w:val="003B19B7"/>
    <w:rsid w:val="003B1A99"/>
    <w:rsid w:val="003B1B1E"/>
    <w:rsid w:val="003B1D35"/>
    <w:rsid w:val="003B1DAD"/>
    <w:rsid w:val="003B1F89"/>
    <w:rsid w:val="003B2079"/>
    <w:rsid w:val="003B210B"/>
    <w:rsid w:val="003B23FB"/>
    <w:rsid w:val="003B2653"/>
    <w:rsid w:val="003B2713"/>
    <w:rsid w:val="003B2984"/>
    <w:rsid w:val="003B2A71"/>
    <w:rsid w:val="003B2D03"/>
    <w:rsid w:val="003B2D06"/>
    <w:rsid w:val="003B2DF2"/>
    <w:rsid w:val="003B2E7E"/>
    <w:rsid w:val="003B2EA0"/>
    <w:rsid w:val="003B2FA6"/>
    <w:rsid w:val="003B328A"/>
    <w:rsid w:val="003B33C8"/>
    <w:rsid w:val="003B35A0"/>
    <w:rsid w:val="003B36E3"/>
    <w:rsid w:val="003B38E6"/>
    <w:rsid w:val="003B3901"/>
    <w:rsid w:val="003B396D"/>
    <w:rsid w:val="003B3991"/>
    <w:rsid w:val="003B3A18"/>
    <w:rsid w:val="003B3FD1"/>
    <w:rsid w:val="003B411A"/>
    <w:rsid w:val="003B4352"/>
    <w:rsid w:val="003B45F0"/>
    <w:rsid w:val="003B46B4"/>
    <w:rsid w:val="003B46CE"/>
    <w:rsid w:val="003B46F4"/>
    <w:rsid w:val="003B4862"/>
    <w:rsid w:val="003B4956"/>
    <w:rsid w:val="003B4AC5"/>
    <w:rsid w:val="003B4C79"/>
    <w:rsid w:val="003B4D04"/>
    <w:rsid w:val="003B4D4F"/>
    <w:rsid w:val="003B50AF"/>
    <w:rsid w:val="003B523C"/>
    <w:rsid w:val="003B5378"/>
    <w:rsid w:val="003B54C4"/>
    <w:rsid w:val="003B54E8"/>
    <w:rsid w:val="003B561E"/>
    <w:rsid w:val="003B5809"/>
    <w:rsid w:val="003B5A93"/>
    <w:rsid w:val="003B5E8C"/>
    <w:rsid w:val="003B5FD8"/>
    <w:rsid w:val="003B62BF"/>
    <w:rsid w:val="003B631E"/>
    <w:rsid w:val="003B6532"/>
    <w:rsid w:val="003B670B"/>
    <w:rsid w:val="003B670C"/>
    <w:rsid w:val="003B675D"/>
    <w:rsid w:val="003B695A"/>
    <w:rsid w:val="003B6A72"/>
    <w:rsid w:val="003B6CC4"/>
    <w:rsid w:val="003B6E24"/>
    <w:rsid w:val="003B6EDE"/>
    <w:rsid w:val="003B72E5"/>
    <w:rsid w:val="003B76C1"/>
    <w:rsid w:val="003B7725"/>
    <w:rsid w:val="003B77A9"/>
    <w:rsid w:val="003B7822"/>
    <w:rsid w:val="003B7965"/>
    <w:rsid w:val="003B7EF0"/>
    <w:rsid w:val="003C0265"/>
    <w:rsid w:val="003C0836"/>
    <w:rsid w:val="003C091B"/>
    <w:rsid w:val="003C0973"/>
    <w:rsid w:val="003C0AE7"/>
    <w:rsid w:val="003C0C9E"/>
    <w:rsid w:val="003C0CAA"/>
    <w:rsid w:val="003C0D88"/>
    <w:rsid w:val="003C0E18"/>
    <w:rsid w:val="003C0F64"/>
    <w:rsid w:val="003C111E"/>
    <w:rsid w:val="003C14C7"/>
    <w:rsid w:val="003C1816"/>
    <w:rsid w:val="003C1B01"/>
    <w:rsid w:val="003C1CDC"/>
    <w:rsid w:val="003C1E78"/>
    <w:rsid w:val="003C213B"/>
    <w:rsid w:val="003C2207"/>
    <w:rsid w:val="003C22E6"/>
    <w:rsid w:val="003C2623"/>
    <w:rsid w:val="003C297E"/>
    <w:rsid w:val="003C2B18"/>
    <w:rsid w:val="003C2B79"/>
    <w:rsid w:val="003C2D39"/>
    <w:rsid w:val="003C2EDA"/>
    <w:rsid w:val="003C2F1B"/>
    <w:rsid w:val="003C3156"/>
    <w:rsid w:val="003C330F"/>
    <w:rsid w:val="003C33AE"/>
    <w:rsid w:val="003C3661"/>
    <w:rsid w:val="003C37E7"/>
    <w:rsid w:val="003C3A58"/>
    <w:rsid w:val="003C3ADA"/>
    <w:rsid w:val="003C3D12"/>
    <w:rsid w:val="003C3D9F"/>
    <w:rsid w:val="003C41B4"/>
    <w:rsid w:val="003C41B5"/>
    <w:rsid w:val="003C440B"/>
    <w:rsid w:val="003C4494"/>
    <w:rsid w:val="003C456B"/>
    <w:rsid w:val="003C45C4"/>
    <w:rsid w:val="003C469F"/>
    <w:rsid w:val="003C4996"/>
    <w:rsid w:val="003C4A59"/>
    <w:rsid w:val="003C4D4D"/>
    <w:rsid w:val="003C4DFA"/>
    <w:rsid w:val="003C52BD"/>
    <w:rsid w:val="003C537B"/>
    <w:rsid w:val="003C53B9"/>
    <w:rsid w:val="003C54EE"/>
    <w:rsid w:val="003C58DF"/>
    <w:rsid w:val="003C5AE1"/>
    <w:rsid w:val="003C5E7F"/>
    <w:rsid w:val="003C6042"/>
    <w:rsid w:val="003C6147"/>
    <w:rsid w:val="003C62C2"/>
    <w:rsid w:val="003C639E"/>
    <w:rsid w:val="003C63FA"/>
    <w:rsid w:val="003C6874"/>
    <w:rsid w:val="003C68DC"/>
    <w:rsid w:val="003C6A75"/>
    <w:rsid w:val="003C6CE8"/>
    <w:rsid w:val="003C6CF7"/>
    <w:rsid w:val="003C6E9F"/>
    <w:rsid w:val="003C6ECE"/>
    <w:rsid w:val="003C737A"/>
    <w:rsid w:val="003C7393"/>
    <w:rsid w:val="003C7B38"/>
    <w:rsid w:val="003C7E74"/>
    <w:rsid w:val="003C7EDE"/>
    <w:rsid w:val="003D012C"/>
    <w:rsid w:val="003D0448"/>
    <w:rsid w:val="003D0582"/>
    <w:rsid w:val="003D065F"/>
    <w:rsid w:val="003D074D"/>
    <w:rsid w:val="003D0A07"/>
    <w:rsid w:val="003D0B0A"/>
    <w:rsid w:val="003D0B7B"/>
    <w:rsid w:val="003D0F5D"/>
    <w:rsid w:val="003D11F6"/>
    <w:rsid w:val="003D127A"/>
    <w:rsid w:val="003D1760"/>
    <w:rsid w:val="003D1B31"/>
    <w:rsid w:val="003D1DB1"/>
    <w:rsid w:val="003D1EBB"/>
    <w:rsid w:val="003D1F0B"/>
    <w:rsid w:val="003D1F4E"/>
    <w:rsid w:val="003D2085"/>
    <w:rsid w:val="003D20DE"/>
    <w:rsid w:val="003D2129"/>
    <w:rsid w:val="003D2487"/>
    <w:rsid w:val="003D2557"/>
    <w:rsid w:val="003D27FC"/>
    <w:rsid w:val="003D28D9"/>
    <w:rsid w:val="003D2B31"/>
    <w:rsid w:val="003D2B44"/>
    <w:rsid w:val="003D2B77"/>
    <w:rsid w:val="003D2C1F"/>
    <w:rsid w:val="003D2F1E"/>
    <w:rsid w:val="003D3078"/>
    <w:rsid w:val="003D3164"/>
    <w:rsid w:val="003D3270"/>
    <w:rsid w:val="003D344B"/>
    <w:rsid w:val="003D3455"/>
    <w:rsid w:val="003D3568"/>
    <w:rsid w:val="003D35DA"/>
    <w:rsid w:val="003D37D1"/>
    <w:rsid w:val="003D386A"/>
    <w:rsid w:val="003D3970"/>
    <w:rsid w:val="003D3A34"/>
    <w:rsid w:val="003D3A40"/>
    <w:rsid w:val="003D3AB4"/>
    <w:rsid w:val="003D3C97"/>
    <w:rsid w:val="003D3D34"/>
    <w:rsid w:val="003D3E8F"/>
    <w:rsid w:val="003D4011"/>
    <w:rsid w:val="003D42B6"/>
    <w:rsid w:val="003D4601"/>
    <w:rsid w:val="003D46C7"/>
    <w:rsid w:val="003D4783"/>
    <w:rsid w:val="003D4859"/>
    <w:rsid w:val="003D4920"/>
    <w:rsid w:val="003D4A3A"/>
    <w:rsid w:val="003D4A72"/>
    <w:rsid w:val="003D4B62"/>
    <w:rsid w:val="003D4BF6"/>
    <w:rsid w:val="003D4DC6"/>
    <w:rsid w:val="003D4F7F"/>
    <w:rsid w:val="003D50BC"/>
    <w:rsid w:val="003D5434"/>
    <w:rsid w:val="003D545F"/>
    <w:rsid w:val="003D54F0"/>
    <w:rsid w:val="003D552B"/>
    <w:rsid w:val="003D58F5"/>
    <w:rsid w:val="003D5969"/>
    <w:rsid w:val="003D59CA"/>
    <w:rsid w:val="003D5CD9"/>
    <w:rsid w:val="003D610B"/>
    <w:rsid w:val="003D618B"/>
    <w:rsid w:val="003D61C8"/>
    <w:rsid w:val="003D64E6"/>
    <w:rsid w:val="003D6640"/>
    <w:rsid w:val="003D6754"/>
    <w:rsid w:val="003D679F"/>
    <w:rsid w:val="003D67CA"/>
    <w:rsid w:val="003D6AF5"/>
    <w:rsid w:val="003D6AFA"/>
    <w:rsid w:val="003D6B03"/>
    <w:rsid w:val="003D6DA9"/>
    <w:rsid w:val="003D75E1"/>
    <w:rsid w:val="003D7636"/>
    <w:rsid w:val="003D78F1"/>
    <w:rsid w:val="003D7FA9"/>
    <w:rsid w:val="003E0012"/>
    <w:rsid w:val="003E009D"/>
    <w:rsid w:val="003E0110"/>
    <w:rsid w:val="003E0182"/>
    <w:rsid w:val="003E01EA"/>
    <w:rsid w:val="003E03B0"/>
    <w:rsid w:val="003E04C4"/>
    <w:rsid w:val="003E04FA"/>
    <w:rsid w:val="003E087E"/>
    <w:rsid w:val="003E0956"/>
    <w:rsid w:val="003E09E7"/>
    <w:rsid w:val="003E0A48"/>
    <w:rsid w:val="003E0A71"/>
    <w:rsid w:val="003E0B4A"/>
    <w:rsid w:val="003E0BA7"/>
    <w:rsid w:val="003E0BCC"/>
    <w:rsid w:val="003E0BEF"/>
    <w:rsid w:val="003E0F46"/>
    <w:rsid w:val="003E1404"/>
    <w:rsid w:val="003E14DF"/>
    <w:rsid w:val="003E159B"/>
    <w:rsid w:val="003E1604"/>
    <w:rsid w:val="003E16F7"/>
    <w:rsid w:val="003E1CF2"/>
    <w:rsid w:val="003E2063"/>
    <w:rsid w:val="003E237C"/>
    <w:rsid w:val="003E249A"/>
    <w:rsid w:val="003E26FA"/>
    <w:rsid w:val="003E27E1"/>
    <w:rsid w:val="003E2C83"/>
    <w:rsid w:val="003E30AA"/>
    <w:rsid w:val="003E31A0"/>
    <w:rsid w:val="003E3349"/>
    <w:rsid w:val="003E3556"/>
    <w:rsid w:val="003E3838"/>
    <w:rsid w:val="003E3918"/>
    <w:rsid w:val="003E3AC0"/>
    <w:rsid w:val="003E3D77"/>
    <w:rsid w:val="003E3D7A"/>
    <w:rsid w:val="003E3EC3"/>
    <w:rsid w:val="003E40F8"/>
    <w:rsid w:val="003E43EE"/>
    <w:rsid w:val="003E4411"/>
    <w:rsid w:val="003E4680"/>
    <w:rsid w:val="003E471D"/>
    <w:rsid w:val="003E4A21"/>
    <w:rsid w:val="003E4F41"/>
    <w:rsid w:val="003E515D"/>
    <w:rsid w:val="003E519F"/>
    <w:rsid w:val="003E5301"/>
    <w:rsid w:val="003E5354"/>
    <w:rsid w:val="003E5377"/>
    <w:rsid w:val="003E562A"/>
    <w:rsid w:val="003E5C1D"/>
    <w:rsid w:val="003E5CDF"/>
    <w:rsid w:val="003E5D4B"/>
    <w:rsid w:val="003E5E09"/>
    <w:rsid w:val="003E6280"/>
    <w:rsid w:val="003E62F1"/>
    <w:rsid w:val="003E6A62"/>
    <w:rsid w:val="003E6BC2"/>
    <w:rsid w:val="003E6DF5"/>
    <w:rsid w:val="003E6E5F"/>
    <w:rsid w:val="003E701D"/>
    <w:rsid w:val="003E715B"/>
    <w:rsid w:val="003E736F"/>
    <w:rsid w:val="003E7452"/>
    <w:rsid w:val="003E748E"/>
    <w:rsid w:val="003E77D3"/>
    <w:rsid w:val="003E77F5"/>
    <w:rsid w:val="003E79C6"/>
    <w:rsid w:val="003E7C67"/>
    <w:rsid w:val="003E7E26"/>
    <w:rsid w:val="003F01FD"/>
    <w:rsid w:val="003F029E"/>
    <w:rsid w:val="003F0538"/>
    <w:rsid w:val="003F060D"/>
    <w:rsid w:val="003F0761"/>
    <w:rsid w:val="003F08EE"/>
    <w:rsid w:val="003F0AB7"/>
    <w:rsid w:val="003F0B54"/>
    <w:rsid w:val="003F0D33"/>
    <w:rsid w:val="003F11AC"/>
    <w:rsid w:val="003F1399"/>
    <w:rsid w:val="003F1DC3"/>
    <w:rsid w:val="003F1F01"/>
    <w:rsid w:val="003F1F16"/>
    <w:rsid w:val="003F1FC6"/>
    <w:rsid w:val="003F2134"/>
    <w:rsid w:val="003F2291"/>
    <w:rsid w:val="003F2370"/>
    <w:rsid w:val="003F273A"/>
    <w:rsid w:val="003F27A8"/>
    <w:rsid w:val="003F29CD"/>
    <w:rsid w:val="003F3086"/>
    <w:rsid w:val="003F3223"/>
    <w:rsid w:val="003F33E4"/>
    <w:rsid w:val="003F346B"/>
    <w:rsid w:val="003F3AFB"/>
    <w:rsid w:val="003F3B87"/>
    <w:rsid w:val="003F3C76"/>
    <w:rsid w:val="003F3DEC"/>
    <w:rsid w:val="003F42EF"/>
    <w:rsid w:val="003F44DA"/>
    <w:rsid w:val="003F4B9A"/>
    <w:rsid w:val="003F4C38"/>
    <w:rsid w:val="003F4DFB"/>
    <w:rsid w:val="003F4E91"/>
    <w:rsid w:val="003F4EA2"/>
    <w:rsid w:val="003F4F73"/>
    <w:rsid w:val="003F5014"/>
    <w:rsid w:val="003F542E"/>
    <w:rsid w:val="003F554C"/>
    <w:rsid w:val="003F556F"/>
    <w:rsid w:val="003F59FB"/>
    <w:rsid w:val="003F5D43"/>
    <w:rsid w:val="003F5F7B"/>
    <w:rsid w:val="003F5FF1"/>
    <w:rsid w:val="003F6016"/>
    <w:rsid w:val="003F6023"/>
    <w:rsid w:val="003F603D"/>
    <w:rsid w:val="003F6042"/>
    <w:rsid w:val="003F60AC"/>
    <w:rsid w:val="003F62AF"/>
    <w:rsid w:val="003F630A"/>
    <w:rsid w:val="003F66D2"/>
    <w:rsid w:val="003F6735"/>
    <w:rsid w:val="003F69B7"/>
    <w:rsid w:val="003F6AE2"/>
    <w:rsid w:val="003F6BD9"/>
    <w:rsid w:val="003F6C58"/>
    <w:rsid w:val="003F6CA2"/>
    <w:rsid w:val="003F6F8B"/>
    <w:rsid w:val="003F722C"/>
    <w:rsid w:val="003F7333"/>
    <w:rsid w:val="003F737E"/>
    <w:rsid w:val="003F741A"/>
    <w:rsid w:val="003F75F8"/>
    <w:rsid w:val="003F7932"/>
    <w:rsid w:val="003F796A"/>
    <w:rsid w:val="003F79BE"/>
    <w:rsid w:val="003F7A83"/>
    <w:rsid w:val="003F7B51"/>
    <w:rsid w:val="003F7F73"/>
    <w:rsid w:val="00400070"/>
    <w:rsid w:val="004000CA"/>
    <w:rsid w:val="00400283"/>
    <w:rsid w:val="004003BD"/>
    <w:rsid w:val="004005A0"/>
    <w:rsid w:val="0040071F"/>
    <w:rsid w:val="0040090C"/>
    <w:rsid w:val="00400C09"/>
    <w:rsid w:val="00401064"/>
    <w:rsid w:val="0040106B"/>
    <w:rsid w:val="00401141"/>
    <w:rsid w:val="00401171"/>
    <w:rsid w:val="00401353"/>
    <w:rsid w:val="0040142D"/>
    <w:rsid w:val="00401463"/>
    <w:rsid w:val="004014EB"/>
    <w:rsid w:val="004016C8"/>
    <w:rsid w:val="0040187F"/>
    <w:rsid w:val="00401A62"/>
    <w:rsid w:val="00401AF0"/>
    <w:rsid w:val="00401CEA"/>
    <w:rsid w:val="00401E9F"/>
    <w:rsid w:val="00401EE0"/>
    <w:rsid w:val="004022CD"/>
    <w:rsid w:val="00402371"/>
    <w:rsid w:val="004024E5"/>
    <w:rsid w:val="00402AD6"/>
    <w:rsid w:val="00402B68"/>
    <w:rsid w:val="00402BF9"/>
    <w:rsid w:val="00402D60"/>
    <w:rsid w:val="00402D63"/>
    <w:rsid w:val="00402DAC"/>
    <w:rsid w:val="00402E13"/>
    <w:rsid w:val="00402E46"/>
    <w:rsid w:val="00402E89"/>
    <w:rsid w:val="004032B3"/>
    <w:rsid w:val="0040335C"/>
    <w:rsid w:val="0040341E"/>
    <w:rsid w:val="00403508"/>
    <w:rsid w:val="0040353A"/>
    <w:rsid w:val="00403711"/>
    <w:rsid w:val="00403883"/>
    <w:rsid w:val="00403919"/>
    <w:rsid w:val="004039B2"/>
    <w:rsid w:val="00403A6E"/>
    <w:rsid w:val="00403BD7"/>
    <w:rsid w:val="00403DB7"/>
    <w:rsid w:val="00403E43"/>
    <w:rsid w:val="00403E4F"/>
    <w:rsid w:val="00403FFE"/>
    <w:rsid w:val="00404098"/>
    <w:rsid w:val="00404139"/>
    <w:rsid w:val="004041CB"/>
    <w:rsid w:val="004047D1"/>
    <w:rsid w:val="004049E6"/>
    <w:rsid w:val="00404C6A"/>
    <w:rsid w:val="00404EE3"/>
    <w:rsid w:val="00404F81"/>
    <w:rsid w:val="00404FFC"/>
    <w:rsid w:val="00405222"/>
    <w:rsid w:val="004054BD"/>
    <w:rsid w:val="0040559F"/>
    <w:rsid w:val="004055F9"/>
    <w:rsid w:val="0040568A"/>
    <w:rsid w:val="004056D6"/>
    <w:rsid w:val="00405872"/>
    <w:rsid w:val="00405B82"/>
    <w:rsid w:val="00405CF8"/>
    <w:rsid w:val="00405D9F"/>
    <w:rsid w:val="00405E53"/>
    <w:rsid w:val="00405F0A"/>
    <w:rsid w:val="00406082"/>
    <w:rsid w:val="00406295"/>
    <w:rsid w:val="004062BF"/>
    <w:rsid w:val="004063FE"/>
    <w:rsid w:val="00406473"/>
    <w:rsid w:val="004064A0"/>
    <w:rsid w:val="0040687E"/>
    <w:rsid w:val="00406B5B"/>
    <w:rsid w:val="00406B8E"/>
    <w:rsid w:val="00406C01"/>
    <w:rsid w:val="00406F80"/>
    <w:rsid w:val="00406FE6"/>
    <w:rsid w:val="00407096"/>
    <w:rsid w:val="0040725E"/>
    <w:rsid w:val="004073AD"/>
    <w:rsid w:val="00407997"/>
    <w:rsid w:val="00407F8D"/>
    <w:rsid w:val="0041010A"/>
    <w:rsid w:val="004104BE"/>
    <w:rsid w:val="00410711"/>
    <w:rsid w:val="0041082E"/>
    <w:rsid w:val="004108EA"/>
    <w:rsid w:val="00410924"/>
    <w:rsid w:val="00410B4F"/>
    <w:rsid w:val="00410BF5"/>
    <w:rsid w:val="00410EF4"/>
    <w:rsid w:val="00410FAF"/>
    <w:rsid w:val="0041100E"/>
    <w:rsid w:val="00411045"/>
    <w:rsid w:val="004110FC"/>
    <w:rsid w:val="0041156F"/>
    <w:rsid w:val="0041188A"/>
    <w:rsid w:val="00411C77"/>
    <w:rsid w:val="00411DE0"/>
    <w:rsid w:val="00411F78"/>
    <w:rsid w:val="00412006"/>
    <w:rsid w:val="004121FE"/>
    <w:rsid w:val="0041253E"/>
    <w:rsid w:val="004126F2"/>
    <w:rsid w:val="00412813"/>
    <w:rsid w:val="00412B39"/>
    <w:rsid w:val="00412BD2"/>
    <w:rsid w:val="00412BDD"/>
    <w:rsid w:val="00412F59"/>
    <w:rsid w:val="00412FCB"/>
    <w:rsid w:val="004134A7"/>
    <w:rsid w:val="004136DD"/>
    <w:rsid w:val="004136E9"/>
    <w:rsid w:val="0041372F"/>
    <w:rsid w:val="00413781"/>
    <w:rsid w:val="0041379F"/>
    <w:rsid w:val="00413B0E"/>
    <w:rsid w:val="00413B3F"/>
    <w:rsid w:val="00413E04"/>
    <w:rsid w:val="0041439F"/>
    <w:rsid w:val="004143F5"/>
    <w:rsid w:val="00414457"/>
    <w:rsid w:val="0041446C"/>
    <w:rsid w:val="004145D0"/>
    <w:rsid w:val="00414606"/>
    <w:rsid w:val="004146FA"/>
    <w:rsid w:val="00414892"/>
    <w:rsid w:val="004149A5"/>
    <w:rsid w:val="004149C3"/>
    <w:rsid w:val="00414B2D"/>
    <w:rsid w:val="00414BD4"/>
    <w:rsid w:val="00414D26"/>
    <w:rsid w:val="0041500F"/>
    <w:rsid w:val="00415367"/>
    <w:rsid w:val="00415561"/>
    <w:rsid w:val="00415711"/>
    <w:rsid w:val="00415749"/>
    <w:rsid w:val="00415807"/>
    <w:rsid w:val="00415815"/>
    <w:rsid w:val="004158FE"/>
    <w:rsid w:val="00415BAA"/>
    <w:rsid w:val="00415BE2"/>
    <w:rsid w:val="00415DDF"/>
    <w:rsid w:val="00415E90"/>
    <w:rsid w:val="004160D1"/>
    <w:rsid w:val="0041611B"/>
    <w:rsid w:val="004161F9"/>
    <w:rsid w:val="0041621A"/>
    <w:rsid w:val="0041622C"/>
    <w:rsid w:val="00416249"/>
    <w:rsid w:val="004162DC"/>
    <w:rsid w:val="00416521"/>
    <w:rsid w:val="004169C3"/>
    <w:rsid w:val="004169F0"/>
    <w:rsid w:val="00416DD7"/>
    <w:rsid w:val="00416FA1"/>
    <w:rsid w:val="00417309"/>
    <w:rsid w:val="00417317"/>
    <w:rsid w:val="0041734B"/>
    <w:rsid w:val="004173F0"/>
    <w:rsid w:val="00417423"/>
    <w:rsid w:val="00417604"/>
    <w:rsid w:val="004176FA"/>
    <w:rsid w:val="0041777A"/>
    <w:rsid w:val="004179D4"/>
    <w:rsid w:val="00417A99"/>
    <w:rsid w:val="00417EC7"/>
    <w:rsid w:val="00417EE9"/>
    <w:rsid w:val="00417EEE"/>
    <w:rsid w:val="00417FF4"/>
    <w:rsid w:val="0042014D"/>
    <w:rsid w:val="00420262"/>
    <w:rsid w:val="004208A5"/>
    <w:rsid w:val="00420907"/>
    <w:rsid w:val="00420AF1"/>
    <w:rsid w:val="00420B2C"/>
    <w:rsid w:val="00420BA2"/>
    <w:rsid w:val="00420BDC"/>
    <w:rsid w:val="00420D87"/>
    <w:rsid w:val="00420F16"/>
    <w:rsid w:val="00420F2E"/>
    <w:rsid w:val="00420FBA"/>
    <w:rsid w:val="00421187"/>
    <w:rsid w:val="00421365"/>
    <w:rsid w:val="00421382"/>
    <w:rsid w:val="0042139A"/>
    <w:rsid w:val="004213B7"/>
    <w:rsid w:val="00421793"/>
    <w:rsid w:val="004217DC"/>
    <w:rsid w:val="004218A9"/>
    <w:rsid w:val="004219C8"/>
    <w:rsid w:val="00421A37"/>
    <w:rsid w:val="00421A97"/>
    <w:rsid w:val="00421BC4"/>
    <w:rsid w:val="00421CC0"/>
    <w:rsid w:val="00421DB1"/>
    <w:rsid w:val="00422010"/>
    <w:rsid w:val="00422367"/>
    <w:rsid w:val="00422517"/>
    <w:rsid w:val="00422593"/>
    <w:rsid w:val="0042259F"/>
    <w:rsid w:val="00422772"/>
    <w:rsid w:val="00422886"/>
    <w:rsid w:val="004228E7"/>
    <w:rsid w:val="00422C8E"/>
    <w:rsid w:val="00423113"/>
    <w:rsid w:val="00423261"/>
    <w:rsid w:val="00423481"/>
    <w:rsid w:val="00423520"/>
    <w:rsid w:val="00423559"/>
    <w:rsid w:val="0042358D"/>
    <w:rsid w:val="0042373E"/>
    <w:rsid w:val="0042375C"/>
    <w:rsid w:val="0042387E"/>
    <w:rsid w:val="0042397B"/>
    <w:rsid w:val="00423BA3"/>
    <w:rsid w:val="00423E83"/>
    <w:rsid w:val="00424032"/>
    <w:rsid w:val="00424074"/>
    <w:rsid w:val="004241F4"/>
    <w:rsid w:val="00424578"/>
    <w:rsid w:val="004248A9"/>
    <w:rsid w:val="00424954"/>
    <w:rsid w:val="004249AE"/>
    <w:rsid w:val="004249FB"/>
    <w:rsid w:val="00424C97"/>
    <w:rsid w:val="004254FE"/>
    <w:rsid w:val="0042552D"/>
    <w:rsid w:val="0042557B"/>
    <w:rsid w:val="00425727"/>
    <w:rsid w:val="0042574C"/>
    <w:rsid w:val="00425753"/>
    <w:rsid w:val="0042579B"/>
    <w:rsid w:val="004259D5"/>
    <w:rsid w:val="004259E5"/>
    <w:rsid w:val="00425AC7"/>
    <w:rsid w:val="00425C96"/>
    <w:rsid w:val="00425DC4"/>
    <w:rsid w:val="00425E71"/>
    <w:rsid w:val="0042620A"/>
    <w:rsid w:val="00426256"/>
    <w:rsid w:val="004263CC"/>
    <w:rsid w:val="00426568"/>
    <w:rsid w:val="00426597"/>
    <w:rsid w:val="0042669D"/>
    <w:rsid w:val="00426748"/>
    <w:rsid w:val="004268A7"/>
    <w:rsid w:val="00426979"/>
    <w:rsid w:val="00426ACD"/>
    <w:rsid w:val="00426B9E"/>
    <w:rsid w:val="00426DA8"/>
    <w:rsid w:val="00426F32"/>
    <w:rsid w:val="0042701C"/>
    <w:rsid w:val="004271D0"/>
    <w:rsid w:val="004274B9"/>
    <w:rsid w:val="004276CB"/>
    <w:rsid w:val="00427707"/>
    <w:rsid w:val="004277DD"/>
    <w:rsid w:val="00427B21"/>
    <w:rsid w:val="00427C51"/>
    <w:rsid w:val="00427D43"/>
    <w:rsid w:val="00430222"/>
    <w:rsid w:val="00430253"/>
    <w:rsid w:val="00430382"/>
    <w:rsid w:val="004303EC"/>
    <w:rsid w:val="00430549"/>
    <w:rsid w:val="004305F4"/>
    <w:rsid w:val="0043066A"/>
    <w:rsid w:val="00430772"/>
    <w:rsid w:val="004308CC"/>
    <w:rsid w:val="00430BAC"/>
    <w:rsid w:val="00430FA6"/>
    <w:rsid w:val="0043100F"/>
    <w:rsid w:val="00431330"/>
    <w:rsid w:val="0043185D"/>
    <w:rsid w:val="00431948"/>
    <w:rsid w:val="00431D62"/>
    <w:rsid w:val="004320E3"/>
    <w:rsid w:val="00432457"/>
    <w:rsid w:val="00432510"/>
    <w:rsid w:val="00432815"/>
    <w:rsid w:val="00432899"/>
    <w:rsid w:val="004328C8"/>
    <w:rsid w:val="00432B02"/>
    <w:rsid w:val="00432C5E"/>
    <w:rsid w:val="00433224"/>
    <w:rsid w:val="00433683"/>
    <w:rsid w:val="00433A1B"/>
    <w:rsid w:val="00433C03"/>
    <w:rsid w:val="00433C16"/>
    <w:rsid w:val="00433D0E"/>
    <w:rsid w:val="00433D84"/>
    <w:rsid w:val="00433E6B"/>
    <w:rsid w:val="00433EA8"/>
    <w:rsid w:val="00434217"/>
    <w:rsid w:val="0043449A"/>
    <w:rsid w:val="0043457C"/>
    <w:rsid w:val="0043458E"/>
    <w:rsid w:val="00434843"/>
    <w:rsid w:val="0043490F"/>
    <w:rsid w:val="00434D0A"/>
    <w:rsid w:val="00434F96"/>
    <w:rsid w:val="004350A8"/>
    <w:rsid w:val="004355D8"/>
    <w:rsid w:val="0043567F"/>
    <w:rsid w:val="0043596E"/>
    <w:rsid w:val="004359F8"/>
    <w:rsid w:val="00435A0E"/>
    <w:rsid w:val="00435B14"/>
    <w:rsid w:val="00435E5E"/>
    <w:rsid w:val="00435F77"/>
    <w:rsid w:val="00435FBA"/>
    <w:rsid w:val="004360E6"/>
    <w:rsid w:val="004361D2"/>
    <w:rsid w:val="0043634E"/>
    <w:rsid w:val="0043649F"/>
    <w:rsid w:val="0043657E"/>
    <w:rsid w:val="0043658A"/>
    <w:rsid w:val="0043658D"/>
    <w:rsid w:val="00436837"/>
    <w:rsid w:val="00436947"/>
    <w:rsid w:val="00436D77"/>
    <w:rsid w:val="00436E32"/>
    <w:rsid w:val="00436FD1"/>
    <w:rsid w:val="004372CB"/>
    <w:rsid w:val="00437481"/>
    <w:rsid w:val="0043759A"/>
    <w:rsid w:val="004375AA"/>
    <w:rsid w:val="00437770"/>
    <w:rsid w:val="004377AE"/>
    <w:rsid w:val="00437850"/>
    <w:rsid w:val="004378A2"/>
    <w:rsid w:val="004378C3"/>
    <w:rsid w:val="00437918"/>
    <w:rsid w:val="00437952"/>
    <w:rsid w:val="00437AC9"/>
    <w:rsid w:val="00437B13"/>
    <w:rsid w:val="00437B2B"/>
    <w:rsid w:val="00437C92"/>
    <w:rsid w:val="00437D92"/>
    <w:rsid w:val="00437F1B"/>
    <w:rsid w:val="004401E5"/>
    <w:rsid w:val="00440289"/>
    <w:rsid w:val="004402E0"/>
    <w:rsid w:val="004404E1"/>
    <w:rsid w:val="00440510"/>
    <w:rsid w:val="0044091E"/>
    <w:rsid w:val="00440A2D"/>
    <w:rsid w:val="00440B1F"/>
    <w:rsid w:val="00440B23"/>
    <w:rsid w:val="00440EC1"/>
    <w:rsid w:val="00440FEE"/>
    <w:rsid w:val="0044117A"/>
    <w:rsid w:val="0044128B"/>
    <w:rsid w:val="004412C8"/>
    <w:rsid w:val="004413ED"/>
    <w:rsid w:val="00441441"/>
    <w:rsid w:val="00441636"/>
    <w:rsid w:val="004416F1"/>
    <w:rsid w:val="00441746"/>
    <w:rsid w:val="0044179F"/>
    <w:rsid w:val="0044184A"/>
    <w:rsid w:val="00441BA3"/>
    <w:rsid w:val="00441BD6"/>
    <w:rsid w:val="00441BE0"/>
    <w:rsid w:val="00441D88"/>
    <w:rsid w:val="00441ED0"/>
    <w:rsid w:val="00441F68"/>
    <w:rsid w:val="004420F9"/>
    <w:rsid w:val="00442198"/>
    <w:rsid w:val="00442239"/>
    <w:rsid w:val="0044235C"/>
    <w:rsid w:val="004423CF"/>
    <w:rsid w:val="00442923"/>
    <w:rsid w:val="00442BC2"/>
    <w:rsid w:val="00442D5A"/>
    <w:rsid w:val="00442E6C"/>
    <w:rsid w:val="004432CF"/>
    <w:rsid w:val="004432F8"/>
    <w:rsid w:val="0044353F"/>
    <w:rsid w:val="00443975"/>
    <w:rsid w:val="00443C2E"/>
    <w:rsid w:val="00443D9C"/>
    <w:rsid w:val="00443EA8"/>
    <w:rsid w:val="00444664"/>
    <w:rsid w:val="004447BD"/>
    <w:rsid w:val="004449D4"/>
    <w:rsid w:val="004449E8"/>
    <w:rsid w:val="00444BBB"/>
    <w:rsid w:val="00444DDB"/>
    <w:rsid w:val="00444EC4"/>
    <w:rsid w:val="00445295"/>
    <w:rsid w:val="004453F9"/>
    <w:rsid w:val="004454AB"/>
    <w:rsid w:val="004455B0"/>
    <w:rsid w:val="0044569E"/>
    <w:rsid w:val="004456AD"/>
    <w:rsid w:val="00445C04"/>
    <w:rsid w:val="00445D15"/>
    <w:rsid w:val="00446294"/>
    <w:rsid w:val="00446302"/>
    <w:rsid w:val="0044647C"/>
    <w:rsid w:val="004468FE"/>
    <w:rsid w:val="004469D2"/>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A45"/>
    <w:rsid w:val="00447A59"/>
    <w:rsid w:val="00447B83"/>
    <w:rsid w:val="00447BEC"/>
    <w:rsid w:val="00447C74"/>
    <w:rsid w:val="00447D01"/>
    <w:rsid w:val="00450073"/>
    <w:rsid w:val="0045029C"/>
    <w:rsid w:val="004503FE"/>
    <w:rsid w:val="00450629"/>
    <w:rsid w:val="00450695"/>
    <w:rsid w:val="00450763"/>
    <w:rsid w:val="00450A84"/>
    <w:rsid w:val="00450AB5"/>
    <w:rsid w:val="00450C1F"/>
    <w:rsid w:val="00450D92"/>
    <w:rsid w:val="00450DBB"/>
    <w:rsid w:val="00450E1F"/>
    <w:rsid w:val="00450E50"/>
    <w:rsid w:val="00450EA9"/>
    <w:rsid w:val="00450EE8"/>
    <w:rsid w:val="00450FA2"/>
    <w:rsid w:val="0045112E"/>
    <w:rsid w:val="00451323"/>
    <w:rsid w:val="004514D7"/>
    <w:rsid w:val="00451608"/>
    <w:rsid w:val="00451646"/>
    <w:rsid w:val="0045174E"/>
    <w:rsid w:val="0045180B"/>
    <w:rsid w:val="0045185C"/>
    <w:rsid w:val="0045187B"/>
    <w:rsid w:val="00451949"/>
    <w:rsid w:val="00451BFF"/>
    <w:rsid w:val="00451D65"/>
    <w:rsid w:val="00451EAF"/>
    <w:rsid w:val="00451EDF"/>
    <w:rsid w:val="00451F18"/>
    <w:rsid w:val="00451F9B"/>
    <w:rsid w:val="004520FB"/>
    <w:rsid w:val="00452278"/>
    <w:rsid w:val="0045245E"/>
    <w:rsid w:val="00452588"/>
    <w:rsid w:val="004525A6"/>
    <w:rsid w:val="004527B5"/>
    <w:rsid w:val="00452823"/>
    <w:rsid w:val="0045297F"/>
    <w:rsid w:val="00452A10"/>
    <w:rsid w:val="00452C47"/>
    <w:rsid w:val="00452C7A"/>
    <w:rsid w:val="00452CD1"/>
    <w:rsid w:val="00452D08"/>
    <w:rsid w:val="00452EB2"/>
    <w:rsid w:val="00452F0C"/>
    <w:rsid w:val="00452F25"/>
    <w:rsid w:val="00453123"/>
    <w:rsid w:val="00453415"/>
    <w:rsid w:val="0045351C"/>
    <w:rsid w:val="004539C5"/>
    <w:rsid w:val="00453AB9"/>
    <w:rsid w:val="00453ACD"/>
    <w:rsid w:val="00453DD2"/>
    <w:rsid w:val="00453F0A"/>
    <w:rsid w:val="004540E0"/>
    <w:rsid w:val="0045475E"/>
    <w:rsid w:val="00454903"/>
    <w:rsid w:val="00454A56"/>
    <w:rsid w:val="00454AED"/>
    <w:rsid w:val="004551C9"/>
    <w:rsid w:val="004551DB"/>
    <w:rsid w:val="0045531D"/>
    <w:rsid w:val="0045537F"/>
    <w:rsid w:val="0045546F"/>
    <w:rsid w:val="00455748"/>
    <w:rsid w:val="00455A5B"/>
    <w:rsid w:val="00455AC1"/>
    <w:rsid w:val="00456041"/>
    <w:rsid w:val="004560DE"/>
    <w:rsid w:val="004560F4"/>
    <w:rsid w:val="00456453"/>
    <w:rsid w:val="00456561"/>
    <w:rsid w:val="004566B0"/>
    <w:rsid w:val="0045697D"/>
    <w:rsid w:val="00456A28"/>
    <w:rsid w:val="00456AD7"/>
    <w:rsid w:val="00456B0D"/>
    <w:rsid w:val="00456B89"/>
    <w:rsid w:val="00456CD8"/>
    <w:rsid w:val="00456D7E"/>
    <w:rsid w:val="004570F6"/>
    <w:rsid w:val="00457313"/>
    <w:rsid w:val="00457400"/>
    <w:rsid w:val="0045753A"/>
    <w:rsid w:val="00457796"/>
    <w:rsid w:val="004578FC"/>
    <w:rsid w:val="00460074"/>
    <w:rsid w:val="004600DE"/>
    <w:rsid w:val="00460160"/>
    <w:rsid w:val="004603AA"/>
    <w:rsid w:val="004604F8"/>
    <w:rsid w:val="004607E1"/>
    <w:rsid w:val="004608BE"/>
    <w:rsid w:val="00460B54"/>
    <w:rsid w:val="00460C90"/>
    <w:rsid w:val="00460D1C"/>
    <w:rsid w:val="00461069"/>
    <w:rsid w:val="00461279"/>
    <w:rsid w:val="00461382"/>
    <w:rsid w:val="004613FA"/>
    <w:rsid w:val="004618C5"/>
    <w:rsid w:val="00461A01"/>
    <w:rsid w:val="00461C14"/>
    <w:rsid w:val="00461FB7"/>
    <w:rsid w:val="004624F4"/>
    <w:rsid w:val="00462588"/>
    <w:rsid w:val="00462593"/>
    <w:rsid w:val="004625AD"/>
    <w:rsid w:val="00462743"/>
    <w:rsid w:val="00462DE1"/>
    <w:rsid w:val="00462DEA"/>
    <w:rsid w:val="00462FF9"/>
    <w:rsid w:val="00462FFB"/>
    <w:rsid w:val="00463067"/>
    <w:rsid w:val="00463193"/>
    <w:rsid w:val="00463263"/>
    <w:rsid w:val="004634A4"/>
    <w:rsid w:val="004635F7"/>
    <w:rsid w:val="00463647"/>
    <w:rsid w:val="00463A8B"/>
    <w:rsid w:val="00463CC2"/>
    <w:rsid w:val="00463CF3"/>
    <w:rsid w:val="00463F7D"/>
    <w:rsid w:val="004641B5"/>
    <w:rsid w:val="004641F7"/>
    <w:rsid w:val="004648CA"/>
    <w:rsid w:val="0046490C"/>
    <w:rsid w:val="004649A8"/>
    <w:rsid w:val="004649B0"/>
    <w:rsid w:val="00464D1F"/>
    <w:rsid w:val="00464E32"/>
    <w:rsid w:val="004655BB"/>
    <w:rsid w:val="0046566B"/>
    <w:rsid w:val="0046592E"/>
    <w:rsid w:val="00465965"/>
    <w:rsid w:val="00465A7D"/>
    <w:rsid w:val="00465AF0"/>
    <w:rsid w:val="00465C2C"/>
    <w:rsid w:val="00465C59"/>
    <w:rsid w:val="00465ED5"/>
    <w:rsid w:val="00465F97"/>
    <w:rsid w:val="00466576"/>
    <w:rsid w:val="004665ED"/>
    <w:rsid w:val="0046667B"/>
    <w:rsid w:val="00466680"/>
    <w:rsid w:val="00466872"/>
    <w:rsid w:val="00466B4C"/>
    <w:rsid w:val="00466DF6"/>
    <w:rsid w:val="0046704C"/>
    <w:rsid w:val="004670FF"/>
    <w:rsid w:val="004672B2"/>
    <w:rsid w:val="004676F9"/>
    <w:rsid w:val="004677CD"/>
    <w:rsid w:val="00467A34"/>
    <w:rsid w:val="00467AEB"/>
    <w:rsid w:val="00467B8F"/>
    <w:rsid w:val="00467CEA"/>
    <w:rsid w:val="00467DC6"/>
    <w:rsid w:val="00467EC5"/>
    <w:rsid w:val="00470059"/>
    <w:rsid w:val="00470069"/>
    <w:rsid w:val="004700CB"/>
    <w:rsid w:val="0047017A"/>
    <w:rsid w:val="00470266"/>
    <w:rsid w:val="0047027E"/>
    <w:rsid w:val="004703C2"/>
    <w:rsid w:val="004704C3"/>
    <w:rsid w:val="00470AE1"/>
    <w:rsid w:val="00470C41"/>
    <w:rsid w:val="004710FA"/>
    <w:rsid w:val="004713BD"/>
    <w:rsid w:val="004715C8"/>
    <w:rsid w:val="00471897"/>
    <w:rsid w:val="004719AC"/>
    <w:rsid w:val="00471C57"/>
    <w:rsid w:val="00471D8A"/>
    <w:rsid w:val="00471DDF"/>
    <w:rsid w:val="00471DE1"/>
    <w:rsid w:val="00471EA1"/>
    <w:rsid w:val="00471EE1"/>
    <w:rsid w:val="004722A6"/>
    <w:rsid w:val="004722DB"/>
    <w:rsid w:val="00472490"/>
    <w:rsid w:val="004724B1"/>
    <w:rsid w:val="00472528"/>
    <w:rsid w:val="004726DF"/>
    <w:rsid w:val="0047272F"/>
    <w:rsid w:val="00472795"/>
    <w:rsid w:val="004728B6"/>
    <w:rsid w:val="00472950"/>
    <w:rsid w:val="00472E09"/>
    <w:rsid w:val="00472E9B"/>
    <w:rsid w:val="00472F14"/>
    <w:rsid w:val="00472F30"/>
    <w:rsid w:val="00472FC9"/>
    <w:rsid w:val="0047345E"/>
    <w:rsid w:val="0047374A"/>
    <w:rsid w:val="00473763"/>
    <w:rsid w:val="004738B7"/>
    <w:rsid w:val="004739E8"/>
    <w:rsid w:val="00473A4D"/>
    <w:rsid w:val="00473BF5"/>
    <w:rsid w:val="00473C58"/>
    <w:rsid w:val="00473E3F"/>
    <w:rsid w:val="004741A5"/>
    <w:rsid w:val="0047431A"/>
    <w:rsid w:val="00474576"/>
    <w:rsid w:val="0047477D"/>
    <w:rsid w:val="004747EE"/>
    <w:rsid w:val="00474D4A"/>
    <w:rsid w:val="00474F10"/>
    <w:rsid w:val="00475155"/>
    <w:rsid w:val="00475308"/>
    <w:rsid w:val="00475802"/>
    <w:rsid w:val="0047586C"/>
    <w:rsid w:val="00475B0B"/>
    <w:rsid w:val="00475DD9"/>
    <w:rsid w:val="00475F83"/>
    <w:rsid w:val="004761E3"/>
    <w:rsid w:val="004762A7"/>
    <w:rsid w:val="004762C9"/>
    <w:rsid w:val="0047635A"/>
    <w:rsid w:val="004763D0"/>
    <w:rsid w:val="0047658A"/>
    <w:rsid w:val="004766DB"/>
    <w:rsid w:val="00476879"/>
    <w:rsid w:val="0047697B"/>
    <w:rsid w:val="00476A0E"/>
    <w:rsid w:val="00476A5F"/>
    <w:rsid w:val="00476B2E"/>
    <w:rsid w:val="00476BE6"/>
    <w:rsid w:val="00476EF7"/>
    <w:rsid w:val="00477053"/>
    <w:rsid w:val="0047725E"/>
    <w:rsid w:val="00477531"/>
    <w:rsid w:val="0047786A"/>
    <w:rsid w:val="00477C4B"/>
    <w:rsid w:val="00477D0E"/>
    <w:rsid w:val="00480058"/>
    <w:rsid w:val="0048053C"/>
    <w:rsid w:val="00480544"/>
    <w:rsid w:val="00480641"/>
    <w:rsid w:val="00480947"/>
    <w:rsid w:val="00480A34"/>
    <w:rsid w:val="00480AFD"/>
    <w:rsid w:val="00480B85"/>
    <w:rsid w:val="0048108E"/>
    <w:rsid w:val="00481098"/>
    <w:rsid w:val="004811EC"/>
    <w:rsid w:val="0048121C"/>
    <w:rsid w:val="00481234"/>
    <w:rsid w:val="0048135D"/>
    <w:rsid w:val="00481579"/>
    <w:rsid w:val="0048172C"/>
    <w:rsid w:val="00481A34"/>
    <w:rsid w:val="00481A9A"/>
    <w:rsid w:val="00481B00"/>
    <w:rsid w:val="00481B25"/>
    <w:rsid w:val="00481CBF"/>
    <w:rsid w:val="00481FFF"/>
    <w:rsid w:val="00482027"/>
    <w:rsid w:val="0048240B"/>
    <w:rsid w:val="00482515"/>
    <w:rsid w:val="004826F1"/>
    <w:rsid w:val="00482776"/>
    <w:rsid w:val="00482A3F"/>
    <w:rsid w:val="00482C79"/>
    <w:rsid w:val="00482CE1"/>
    <w:rsid w:val="00482EC8"/>
    <w:rsid w:val="00483041"/>
    <w:rsid w:val="004830F5"/>
    <w:rsid w:val="004832F1"/>
    <w:rsid w:val="00483360"/>
    <w:rsid w:val="004837AD"/>
    <w:rsid w:val="00483A3F"/>
    <w:rsid w:val="00483B6A"/>
    <w:rsid w:val="00483CBD"/>
    <w:rsid w:val="00484076"/>
    <w:rsid w:val="004840B4"/>
    <w:rsid w:val="00484447"/>
    <w:rsid w:val="004844A0"/>
    <w:rsid w:val="0048461F"/>
    <w:rsid w:val="00484874"/>
    <w:rsid w:val="00484B41"/>
    <w:rsid w:val="00484BF8"/>
    <w:rsid w:val="00484C90"/>
    <w:rsid w:val="00484CAF"/>
    <w:rsid w:val="00484FAD"/>
    <w:rsid w:val="00485027"/>
    <w:rsid w:val="00485039"/>
    <w:rsid w:val="004850BE"/>
    <w:rsid w:val="0048519F"/>
    <w:rsid w:val="00485522"/>
    <w:rsid w:val="0048558E"/>
    <w:rsid w:val="004855F2"/>
    <w:rsid w:val="00485673"/>
    <w:rsid w:val="0048580A"/>
    <w:rsid w:val="004858EE"/>
    <w:rsid w:val="00485EA7"/>
    <w:rsid w:val="0048610F"/>
    <w:rsid w:val="004861D6"/>
    <w:rsid w:val="00486352"/>
    <w:rsid w:val="00486406"/>
    <w:rsid w:val="004864F2"/>
    <w:rsid w:val="00486536"/>
    <w:rsid w:val="004865B7"/>
    <w:rsid w:val="004865B8"/>
    <w:rsid w:val="004867DB"/>
    <w:rsid w:val="004868E4"/>
    <w:rsid w:val="00486CF8"/>
    <w:rsid w:val="00486F96"/>
    <w:rsid w:val="00487254"/>
    <w:rsid w:val="004872D2"/>
    <w:rsid w:val="00487357"/>
    <w:rsid w:val="0048744F"/>
    <w:rsid w:val="00487469"/>
    <w:rsid w:val="00487562"/>
    <w:rsid w:val="00487820"/>
    <w:rsid w:val="004878DA"/>
    <w:rsid w:val="00487C4D"/>
    <w:rsid w:val="00487CA0"/>
    <w:rsid w:val="00487DF4"/>
    <w:rsid w:val="00487E1D"/>
    <w:rsid w:val="00487E2D"/>
    <w:rsid w:val="00490175"/>
    <w:rsid w:val="00490580"/>
    <w:rsid w:val="00490804"/>
    <w:rsid w:val="00490886"/>
    <w:rsid w:val="00490A3A"/>
    <w:rsid w:val="00490AB0"/>
    <w:rsid w:val="00490BE9"/>
    <w:rsid w:val="00490D0F"/>
    <w:rsid w:val="00490F34"/>
    <w:rsid w:val="00490F63"/>
    <w:rsid w:val="00491030"/>
    <w:rsid w:val="0049105E"/>
    <w:rsid w:val="004910FA"/>
    <w:rsid w:val="0049127B"/>
    <w:rsid w:val="004912B4"/>
    <w:rsid w:val="00491601"/>
    <w:rsid w:val="0049173E"/>
    <w:rsid w:val="0049176D"/>
    <w:rsid w:val="004917BC"/>
    <w:rsid w:val="004919A0"/>
    <w:rsid w:val="00491A4A"/>
    <w:rsid w:val="00491AE7"/>
    <w:rsid w:val="00491C23"/>
    <w:rsid w:val="00491DB1"/>
    <w:rsid w:val="00491E15"/>
    <w:rsid w:val="00491E57"/>
    <w:rsid w:val="00492015"/>
    <w:rsid w:val="0049205C"/>
    <w:rsid w:val="0049215D"/>
    <w:rsid w:val="00492326"/>
    <w:rsid w:val="0049239A"/>
    <w:rsid w:val="00492460"/>
    <w:rsid w:val="004925C2"/>
    <w:rsid w:val="00492A3E"/>
    <w:rsid w:val="00492AEA"/>
    <w:rsid w:val="00492D6A"/>
    <w:rsid w:val="00492D9E"/>
    <w:rsid w:val="00492DF8"/>
    <w:rsid w:val="00492F01"/>
    <w:rsid w:val="00493413"/>
    <w:rsid w:val="00493596"/>
    <w:rsid w:val="00493869"/>
    <w:rsid w:val="0049391B"/>
    <w:rsid w:val="00493A63"/>
    <w:rsid w:val="00493AF8"/>
    <w:rsid w:val="00493CCA"/>
    <w:rsid w:val="00493D4F"/>
    <w:rsid w:val="00493D81"/>
    <w:rsid w:val="00493F49"/>
    <w:rsid w:val="00493F72"/>
    <w:rsid w:val="00494174"/>
    <w:rsid w:val="004942A3"/>
    <w:rsid w:val="004944E1"/>
    <w:rsid w:val="00494531"/>
    <w:rsid w:val="0049453A"/>
    <w:rsid w:val="00494761"/>
    <w:rsid w:val="00494789"/>
    <w:rsid w:val="00494794"/>
    <w:rsid w:val="00494951"/>
    <w:rsid w:val="00494A10"/>
    <w:rsid w:val="00494B2B"/>
    <w:rsid w:val="00495024"/>
    <w:rsid w:val="00495154"/>
    <w:rsid w:val="0049520F"/>
    <w:rsid w:val="004952D8"/>
    <w:rsid w:val="00495471"/>
    <w:rsid w:val="00495506"/>
    <w:rsid w:val="0049555A"/>
    <w:rsid w:val="004959A0"/>
    <w:rsid w:val="00495AA3"/>
    <w:rsid w:val="00495AA4"/>
    <w:rsid w:val="00496180"/>
    <w:rsid w:val="004963DD"/>
    <w:rsid w:val="004964CD"/>
    <w:rsid w:val="00496557"/>
    <w:rsid w:val="00496713"/>
    <w:rsid w:val="0049699C"/>
    <w:rsid w:val="00496A55"/>
    <w:rsid w:val="00496EBB"/>
    <w:rsid w:val="00497039"/>
    <w:rsid w:val="00497126"/>
    <w:rsid w:val="0049725A"/>
    <w:rsid w:val="00497448"/>
    <w:rsid w:val="0049748A"/>
    <w:rsid w:val="0049762F"/>
    <w:rsid w:val="00497778"/>
    <w:rsid w:val="00497977"/>
    <w:rsid w:val="00497B31"/>
    <w:rsid w:val="00497C0B"/>
    <w:rsid w:val="00497CF6"/>
    <w:rsid w:val="00497D2F"/>
    <w:rsid w:val="00497DE8"/>
    <w:rsid w:val="004A050D"/>
    <w:rsid w:val="004A085A"/>
    <w:rsid w:val="004A0A14"/>
    <w:rsid w:val="004A0C52"/>
    <w:rsid w:val="004A0E7E"/>
    <w:rsid w:val="004A0E96"/>
    <w:rsid w:val="004A0F3F"/>
    <w:rsid w:val="004A0FC7"/>
    <w:rsid w:val="004A1086"/>
    <w:rsid w:val="004A1091"/>
    <w:rsid w:val="004A10B9"/>
    <w:rsid w:val="004A11B0"/>
    <w:rsid w:val="004A155C"/>
    <w:rsid w:val="004A15EB"/>
    <w:rsid w:val="004A16B4"/>
    <w:rsid w:val="004A1802"/>
    <w:rsid w:val="004A197A"/>
    <w:rsid w:val="004A1A66"/>
    <w:rsid w:val="004A1BA6"/>
    <w:rsid w:val="004A1BB9"/>
    <w:rsid w:val="004A1C99"/>
    <w:rsid w:val="004A1CBE"/>
    <w:rsid w:val="004A1D50"/>
    <w:rsid w:val="004A1DE6"/>
    <w:rsid w:val="004A1F0C"/>
    <w:rsid w:val="004A20D4"/>
    <w:rsid w:val="004A2290"/>
    <w:rsid w:val="004A22BA"/>
    <w:rsid w:val="004A242A"/>
    <w:rsid w:val="004A24FA"/>
    <w:rsid w:val="004A290B"/>
    <w:rsid w:val="004A2B37"/>
    <w:rsid w:val="004A2C43"/>
    <w:rsid w:val="004A2C77"/>
    <w:rsid w:val="004A2C81"/>
    <w:rsid w:val="004A2D58"/>
    <w:rsid w:val="004A2EE8"/>
    <w:rsid w:val="004A3078"/>
    <w:rsid w:val="004A31B1"/>
    <w:rsid w:val="004A34D0"/>
    <w:rsid w:val="004A3E24"/>
    <w:rsid w:val="004A4229"/>
    <w:rsid w:val="004A45E0"/>
    <w:rsid w:val="004A46A6"/>
    <w:rsid w:val="004A4722"/>
    <w:rsid w:val="004A4D9C"/>
    <w:rsid w:val="004A4EE0"/>
    <w:rsid w:val="004A4F2F"/>
    <w:rsid w:val="004A4FD7"/>
    <w:rsid w:val="004A511F"/>
    <w:rsid w:val="004A533D"/>
    <w:rsid w:val="004A5348"/>
    <w:rsid w:val="004A5656"/>
    <w:rsid w:val="004A56D7"/>
    <w:rsid w:val="004A5825"/>
    <w:rsid w:val="004A5833"/>
    <w:rsid w:val="004A5B87"/>
    <w:rsid w:val="004A5DF0"/>
    <w:rsid w:val="004A5FFF"/>
    <w:rsid w:val="004A628A"/>
    <w:rsid w:val="004A6368"/>
    <w:rsid w:val="004A63AD"/>
    <w:rsid w:val="004A6440"/>
    <w:rsid w:val="004A6487"/>
    <w:rsid w:val="004A65DB"/>
    <w:rsid w:val="004A6794"/>
    <w:rsid w:val="004A6B04"/>
    <w:rsid w:val="004A6C51"/>
    <w:rsid w:val="004A7006"/>
    <w:rsid w:val="004A7148"/>
    <w:rsid w:val="004A719D"/>
    <w:rsid w:val="004A7213"/>
    <w:rsid w:val="004A7515"/>
    <w:rsid w:val="004A7580"/>
    <w:rsid w:val="004A78AC"/>
    <w:rsid w:val="004A7B53"/>
    <w:rsid w:val="004A7BC4"/>
    <w:rsid w:val="004A7DA9"/>
    <w:rsid w:val="004A7DE0"/>
    <w:rsid w:val="004A7E87"/>
    <w:rsid w:val="004A7FB7"/>
    <w:rsid w:val="004B026D"/>
    <w:rsid w:val="004B028D"/>
    <w:rsid w:val="004B0538"/>
    <w:rsid w:val="004B08CA"/>
    <w:rsid w:val="004B09E6"/>
    <w:rsid w:val="004B0A5C"/>
    <w:rsid w:val="004B0B62"/>
    <w:rsid w:val="004B0EEF"/>
    <w:rsid w:val="004B10DD"/>
    <w:rsid w:val="004B113F"/>
    <w:rsid w:val="004B11B9"/>
    <w:rsid w:val="004B1426"/>
    <w:rsid w:val="004B1432"/>
    <w:rsid w:val="004B1531"/>
    <w:rsid w:val="004B153A"/>
    <w:rsid w:val="004B1620"/>
    <w:rsid w:val="004B171A"/>
    <w:rsid w:val="004B1811"/>
    <w:rsid w:val="004B184B"/>
    <w:rsid w:val="004B1897"/>
    <w:rsid w:val="004B18D1"/>
    <w:rsid w:val="004B1AC7"/>
    <w:rsid w:val="004B1B25"/>
    <w:rsid w:val="004B1E75"/>
    <w:rsid w:val="004B229C"/>
    <w:rsid w:val="004B2627"/>
    <w:rsid w:val="004B2924"/>
    <w:rsid w:val="004B29CA"/>
    <w:rsid w:val="004B2AB2"/>
    <w:rsid w:val="004B2AC4"/>
    <w:rsid w:val="004B2C40"/>
    <w:rsid w:val="004B2DAB"/>
    <w:rsid w:val="004B2F92"/>
    <w:rsid w:val="004B3092"/>
    <w:rsid w:val="004B309F"/>
    <w:rsid w:val="004B3169"/>
    <w:rsid w:val="004B31AB"/>
    <w:rsid w:val="004B3482"/>
    <w:rsid w:val="004B361F"/>
    <w:rsid w:val="004B37F1"/>
    <w:rsid w:val="004B3866"/>
    <w:rsid w:val="004B4032"/>
    <w:rsid w:val="004B41D2"/>
    <w:rsid w:val="004B42EE"/>
    <w:rsid w:val="004B4358"/>
    <w:rsid w:val="004B4463"/>
    <w:rsid w:val="004B4494"/>
    <w:rsid w:val="004B4635"/>
    <w:rsid w:val="004B4643"/>
    <w:rsid w:val="004B47AC"/>
    <w:rsid w:val="004B485B"/>
    <w:rsid w:val="004B48A3"/>
    <w:rsid w:val="004B4934"/>
    <w:rsid w:val="004B49A3"/>
    <w:rsid w:val="004B49E6"/>
    <w:rsid w:val="004B4B78"/>
    <w:rsid w:val="004B4C13"/>
    <w:rsid w:val="004B4C6A"/>
    <w:rsid w:val="004B5148"/>
    <w:rsid w:val="004B5B0E"/>
    <w:rsid w:val="004B6402"/>
    <w:rsid w:val="004B6420"/>
    <w:rsid w:val="004B643F"/>
    <w:rsid w:val="004B6717"/>
    <w:rsid w:val="004B6775"/>
    <w:rsid w:val="004B6921"/>
    <w:rsid w:val="004B6962"/>
    <w:rsid w:val="004B6ED9"/>
    <w:rsid w:val="004B6F66"/>
    <w:rsid w:val="004B7012"/>
    <w:rsid w:val="004B75D4"/>
    <w:rsid w:val="004B75D6"/>
    <w:rsid w:val="004B779F"/>
    <w:rsid w:val="004B77B0"/>
    <w:rsid w:val="004B77D3"/>
    <w:rsid w:val="004B7A13"/>
    <w:rsid w:val="004B7CB0"/>
    <w:rsid w:val="004B7DA1"/>
    <w:rsid w:val="004B7DB6"/>
    <w:rsid w:val="004B7E86"/>
    <w:rsid w:val="004C0227"/>
    <w:rsid w:val="004C044E"/>
    <w:rsid w:val="004C0566"/>
    <w:rsid w:val="004C05E3"/>
    <w:rsid w:val="004C082C"/>
    <w:rsid w:val="004C09C5"/>
    <w:rsid w:val="004C0A8F"/>
    <w:rsid w:val="004C0D1E"/>
    <w:rsid w:val="004C0E76"/>
    <w:rsid w:val="004C0F8D"/>
    <w:rsid w:val="004C0FE3"/>
    <w:rsid w:val="004C10D7"/>
    <w:rsid w:val="004C1140"/>
    <w:rsid w:val="004C1575"/>
    <w:rsid w:val="004C1650"/>
    <w:rsid w:val="004C17EB"/>
    <w:rsid w:val="004C1A40"/>
    <w:rsid w:val="004C1CAD"/>
    <w:rsid w:val="004C1DCE"/>
    <w:rsid w:val="004C1DD1"/>
    <w:rsid w:val="004C20A4"/>
    <w:rsid w:val="004C25A2"/>
    <w:rsid w:val="004C293B"/>
    <w:rsid w:val="004C2ABD"/>
    <w:rsid w:val="004C2F3D"/>
    <w:rsid w:val="004C309A"/>
    <w:rsid w:val="004C30E5"/>
    <w:rsid w:val="004C31BB"/>
    <w:rsid w:val="004C336E"/>
    <w:rsid w:val="004C347B"/>
    <w:rsid w:val="004C350E"/>
    <w:rsid w:val="004C3532"/>
    <w:rsid w:val="004C361A"/>
    <w:rsid w:val="004C37E2"/>
    <w:rsid w:val="004C3A5D"/>
    <w:rsid w:val="004C3CCB"/>
    <w:rsid w:val="004C3E6D"/>
    <w:rsid w:val="004C3F93"/>
    <w:rsid w:val="004C4011"/>
    <w:rsid w:val="004C421C"/>
    <w:rsid w:val="004C4357"/>
    <w:rsid w:val="004C436E"/>
    <w:rsid w:val="004C437A"/>
    <w:rsid w:val="004C4492"/>
    <w:rsid w:val="004C457D"/>
    <w:rsid w:val="004C4C20"/>
    <w:rsid w:val="004C4DBE"/>
    <w:rsid w:val="004C4FC8"/>
    <w:rsid w:val="004C5212"/>
    <w:rsid w:val="004C55F5"/>
    <w:rsid w:val="004C5647"/>
    <w:rsid w:val="004C56A5"/>
    <w:rsid w:val="004C56FC"/>
    <w:rsid w:val="004C58E8"/>
    <w:rsid w:val="004C599F"/>
    <w:rsid w:val="004C5B40"/>
    <w:rsid w:val="004C5B5F"/>
    <w:rsid w:val="004C623E"/>
    <w:rsid w:val="004C63BF"/>
    <w:rsid w:val="004C6639"/>
    <w:rsid w:val="004C68A5"/>
    <w:rsid w:val="004C68C0"/>
    <w:rsid w:val="004C6AEF"/>
    <w:rsid w:val="004C6EA6"/>
    <w:rsid w:val="004C6F51"/>
    <w:rsid w:val="004C7094"/>
    <w:rsid w:val="004C70EF"/>
    <w:rsid w:val="004C7285"/>
    <w:rsid w:val="004C7461"/>
    <w:rsid w:val="004C7610"/>
    <w:rsid w:val="004C761C"/>
    <w:rsid w:val="004C7676"/>
    <w:rsid w:val="004C76EE"/>
    <w:rsid w:val="004C784E"/>
    <w:rsid w:val="004C786A"/>
    <w:rsid w:val="004C799B"/>
    <w:rsid w:val="004C79D5"/>
    <w:rsid w:val="004C7B34"/>
    <w:rsid w:val="004C7BA7"/>
    <w:rsid w:val="004C7D69"/>
    <w:rsid w:val="004C7ECB"/>
    <w:rsid w:val="004D01BE"/>
    <w:rsid w:val="004D03C7"/>
    <w:rsid w:val="004D04B9"/>
    <w:rsid w:val="004D060D"/>
    <w:rsid w:val="004D0A37"/>
    <w:rsid w:val="004D0A71"/>
    <w:rsid w:val="004D0D7F"/>
    <w:rsid w:val="004D0D80"/>
    <w:rsid w:val="004D0E8D"/>
    <w:rsid w:val="004D116F"/>
    <w:rsid w:val="004D141A"/>
    <w:rsid w:val="004D142B"/>
    <w:rsid w:val="004D14A8"/>
    <w:rsid w:val="004D1505"/>
    <w:rsid w:val="004D18FF"/>
    <w:rsid w:val="004D1982"/>
    <w:rsid w:val="004D1B93"/>
    <w:rsid w:val="004D1C68"/>
    <w:rsid w:val="004D1FD8"/>
    <w:rsid w:val="004D2474"/>
    <w:rsid w:val="004D257D"/>
    <w:rsid w:val="004D268E"/>
    <w:rsid w:val="004D26F0"/>
    <w:rsid w:val="004D2857"/>
    <w:rsid w:val="004D28DB"/>
    <w:rsid w:val="004D28F3"/>
    <w:rsid w:val="004D2C44"/>
    <w:rsid w:val="004D2C63"/>
    <w:rsid w:val="004D2E03"/>
    <w:rsid w:val="004D2F43"/>
    <w:rsid w:val="004D31C1"/>
    <w:rsid w:val="004D322C"/>
    <w:rsid w:val="004D34CF"/>
    <w:rsid w:val="004D357C"/>
    <w:rsid w:val="004D362C"/>
    <w:rsid w:val="004D36F1"/>
    <w:rsid w:val="004D3827"/>
    <w:rsid w:val="004D3AFB"/>
    <w:rsid w:val="004D3F3F"/>
    <w:rsid w:val="004D3FED"/>
    <w:rsid w:val="004D4257"/>
    <w:rsid w:val="004D435C"/>
    <w:rsid w:val="004D4404"/>
    <w:rsid w:val="004D447B"/>
    <w:rsid w:val="004D478B"/>
    <w:rsid w:val="004D47AC"/>
    <w:rsid w:val="004D4899"/>
    <w:rsid w:val="004D4B08"/>
    <w:rsid w:val="004D4E67"/>
    <w:rsid w:val="004D4E93"/>
    <w:rsid w:val="004D4FE6"/>
    <w:rsid w:val="004D5007"/>
    <w:rsid w:val="004D5080"/>
    <w:rsid w:val="004D50C2"/>
    <w:rsid w:val="004D519E"/>
    <w:rsid w:val="004D51AD"/>
    <w:rsid w:val="004D56B6"/>
    <w:rsid w:val="004D58B4"/>
    <w:rsid w:val="004D58D3"/>
    <w:rsid w:val="004D5AF0"/>
    <w:rsid w:val="004D5AFE"/>
    <w:rsid w:val="004D5C41"/>
    <w:rsid w:val="004D5F55"/>
    <w:rsid w:val="004D6049"/>
    <w:rsid w:val="004D60EC"/>
    <w:rsid w:val="004D62CE"/>
    <w:rsid w:val="004D6710"/>
    <w:rsid w:val="004D6C7D"/>
    <w:rsid w:val="004D6CAC"/>
    <w:rsid w:val="004D71C9"/>
    <w:rsid w:val="004D71CE"/>
    <w:rsid w:val="004D72C3"/>
    <w:rsid w:val="004D7305"/>
    <w:rsid w:val="004D768F"/>
    <w:rsid w:val="004D76EA"/>
    <w:rsid w:val="004D7B07"/>
    <w:rsid w:val="004D7FFE"/>
    <w:rsid w:val="004E010A"/>
    <w:rsid w:val="004E015D"/>
    <w:rsid w:val="004E0886"/>
    <w:rsid w:val="004E0999"/>
    <w:rsid w:val="004E0BC8"/>
    <w:rsid w:val="004E0CEE"/>
    <w:rsid w:val="004E0FE6"/>
    <w:rsid w:val="004E1029"/>
    <w:rsid w:val="004E10F3"/>
    <w:rsid w:val="004E1310"/>
    <w:rsid w:val="004E1379"/>
    <w:rsid w:val="004E13BB"/>
    <w:rsid w:val="004E14C3"/>
    <w:rsid w:val="004E1527"/>
    <w:rsid w:val="004E1891"/>
    <w:rsid w:val="004E1AAE"/>
    <w:rsid w:val="004E1B45"/>
    <w:rsid w:val="004E1CFA"/>
    <w:rsid w:val="004E1F44"/>
    <w:rsid w:val="004E1F64"/>
    <w:rsid w:val="004E200B"/>
    <w:rsid w:val="004E20D3"/>
    <w:rsid w:val="004E2470"/>
    <w:rsid w:val="004E29B0"/>
    <w:rsid w:val="004E29E4"/>
    <w:rsid w:val="004E2A18"/>
    <w:rsid w:val="004E2B8A"/>
    <w:rsid w:val="004E2C61"/>
    <w:rsid w:val="004E2C9F"/>
    <w:rsid w:val="004E30BE"/>
    <w:rsid w:val="004E3197"/>
    <w:rsid w:val="004E372A"/>
    <w:rsid w:val="004E3777"/>
    <w:rsid w:val="004E37A7"/>
    <w:rsid w:val="004E3862"/>
    <w:rsid w:val="004E3868"/>
    <w:rsid w:val="004E3B66"/>
    <w:rsid w:val="004E3BC8"/>
    <w:rsid w:val="004E3C2B"/>
    <w:rsid w:val="004E41EE"/>
    <w:rsid w:val="004E4651"/>
    <w:rsid w:val="004E48D2"/>
    <w:rsid w:val="004E491F"/>
    <w:rsid w:val="004E49AA"/>
    <w:rsid w:val="004E4C1D"/>
    <w:rsid w:val="004E4EB6"/>
    <w:rsid w:val="004E4EC8"/>
    <w:rsid w:val="004E50A2"/>
    <w:rsid w:val="004E5510"/>
    <w:rsid w:val="004E5539"/>
    <w:rsid w:val="004E572C"/>
    <w:rsid w:val="004E576C"/>
    <w:rsid w:val="004E5967"/>
    <w:rsid w:val="004E59CB"/>
    <w:rsid w:val="004E5A42"/>
    <w:rsid w:val="004E5ABB"/>
    <w:rsid w:val="004E5C0E"/>
    <w:rsid w:val="004E5E17"/>
    <w:rsid w:val="004E5E76"/>
    <w:rsid w:val="004E5E84"/>
    <w:rsid w:val="004E6127"/>
    <w:rsid w:val="004E620F"/>
    <w:rsid w:val="004E652C"/>
    <w:rsid w:val="004E6583"/>
    <w:rsid w:val="004E66EF"/>
    <w:rsid w:val="004E68A9"/>
    <w:rsid w:val="004E69F2"/>
    <w:rsid w:val="004E6BBB"/>
    <w:rsid w:val="004E6BE7"/>
    <w:rsid w:val="004E6F82"/>
    <w:rsid w:val="004E7603"/>
    <w:rsid w:val="004E78C0"/>
    <w:rsid w:val="004E7B68"/>
    <w:rsid w:val="004E7B96"/>
    <w:rsid w:val="004E7BB2"/>
    <w:rsid w:val="004E7C7E"/>
    <w:rsid w:val="004E7CB3"/>
    <w:rsid w:val="004E7F96"/>
    <w:rsid w:val="004F03C7"/>
    <w:rsid w:val="004F050D"/>
    <w:rsid w:val="004F056B"/>
    <w:rsid w:val="004F0750"/>
    <w:rsid w:val="004F0775"/>
    <w:rsid w:val="004F08DD"/>
    <w:rsid w:val="004F08EC"/>
    <w:rsid w:val="004F0986"/>
    <w:rsid w:val="004F0ACC"/>
    <w:rsid w:val="004F0DEB"/>
    <w:rsid w:val="004F0E0D"/>
    <w:rsid w:val="004F0E47"/>
    <w:rsid w:val="004F11F1"/>
    <w:rsid w:val="004F1251"/>
    <w:rsid w:val="004F12F1"/>
    <w:rsid w:val="004F1323"/>
    <w:rsid w:val="004F170B"/>
    <w:rsid w:val="004F1906"/>
    <w:rsid w:val="004F197B"/>
    <w:rsid w:val="004F1AB0"/>
    <w:rsid w:val="004F1C99"/>
    <w:rsid w:val="004F1F9F"/>
    <w:rsid w:val="004F2007"/>
    <w:rsid w:val="004F2375"/>
    <w:rsid w:val="004F2380"/>
    <w:rsid w:val="004F2397"/>
    <w:rsid w:val="004F2593"/>
    <w:rsid w:val="004F27BF"/>
    <w:rsid w:val="004F27DA"/>
    <w:rsid w:val="004F2963"/>
    <w:rsid w:val="004F29F4"/>
    <w:rsid w:val="004F2CF4"/>
    <w:rsid w:val="004F3175"/>
    <w:rsid w:val="004F37BE"/>
    <w:rsid w:val="004F387E"/>
    <w:rsid w:val="004F390E"/>
    <w:rsid w:val="004F3A1E"/>
    <w:rsid w:val="004F3B6B"/>
    <w:rsid w:val="004F3B79"/>
    <w:rsid w:val="004F3C6B"/>
    <w:rsid w:val="004F3CC1"/>
    <w:rsid w:val="004F3D2E"/>
    <w:rsid w:val="004F3E26"/>
    <w:rsid w:val="004F4270"/>
    <w:rsid w:val="004F4364"/>
    <w:rsid w:val="004F4654"/>
    <w:rsid w:val="004F4829"/>
    <w:rsid w:val="004F484F"/>
    <w:rsid w:val="004F49C1"/>
    <w:rsid w:val="004F49C3"/>
    <w:rsid w:val="004F4B1E"/>
    <w:rsid w:val="004F4E02"/>
    <w:rsid w:val="004F5275"/>
    <w:rsid w:val="004F53AE"/>
    <w:rsid w:val="004F5542"/>
    <w:rsid w:val="004F5BDC"/>
    <w:rsid w:val="004F6038"/>
    <w:rsid w:val="004F6040"/>
    <w:rsid w:val="004F6100"/>
    <w:rsid w:val="004F641B"/>
    <w:rsid w:val="004F6559"/>
    <w:rsid w:val="004F657D"/>
    <w:rsid w:val="004F65E3"/>
    <w:rsid w:val="004F6B36"/>
    <w:rsid w:val="004F6B90"/>
    <w:rsid w:val="004F6EEB"/>
    <w:rsid w:val="004F7173"/>
    <w:rsid w:val="004F7798"/>
    <w:rsid w:val="004F7E1B"/>
    <w:rsid w:val="004F7F30"/>
    <w:rsid w:val="004F7F31"/>
    <w:rsid w:val="004F7F69"/>
    <w:rsid w:val="00500122"/>
    <w:rsid w:val="00500132"/>
    <w:rsid w:val="00500404"/>
    <w:rsid w:val="00500635"/>
    <w:rsid w:val="0050064B"/>
    <w:rsid w:val="00500747"/>
    <w:rsid w:val="005007D7"/>
    <w:rsid w:val="00500870"/>
    <w:rsid w:val="005008B9"/>
    <w:rsid w:val="005008C0"/>
    <w:rsid w:val="005008E8"/>
    <w:rsid w:val="00500937"/>
    <w:rsid w:val="00500C7D"/>
    <w:rsid w:val="00500E6A"/>
    <w:rsid w:val="00500EE6"/>
    <w:rsid w:val="00501121"/>
    <w:rsid w:val="00501156"/>
    <w:rsid w:val="0050119B"/>
    <w:rsid w:val="00501211"/>
    <w:rsid w:val="005015F1"/>
    <w:rsid w:val="0050168A"/>
    <w:rsid w:val="005016DB"/>
    <w:rsid w:val="005017DD"/>
    <w:rsid w:val="0050186F"/>
    <w:rsid w:val="00501B5B"/>
    <w:rsid w:val="00501DD3"/>
    <w:rsid w:val="00501F2C"/>
    <w:rsid w:val="0050202F"/>
    <w:rsid w:val="00502070"/>
    <w:rsid w:val="005020EF"/>
    <w:rsid w:val="0050213D"/>
    <w:rsid w:val="00502233"/>
    <w:rsid w:val="005022D7"/>
    <w:rsid w:val="0050233B"/>
    <w:rsid w:val="00502411"/>
    <w:rsid w:val="0050250D"/>
    <w:rsid w:val="00502623"/>
    <w:rsid w:val="005031F6"/>
    <w:rsid w:val="005033E9"/>
    <w:rsid w:val="0050343D"/>
    <w:rsid w:val="005034BE"/>
    <w:rsid w:val="00503B14"/>
    <w:rsid w:val="00503D5E"/>
    <w:rsid w:val="00503EF1"/>
    <w:rsid w:val="00503FE5"/>
    <w:rsid w:val="00504131"/>
    <w:rsid w:val="005044EF"/>
    <w:rsid w:val="00504724"/>
    <w:rsid w:val="00504B3E"/>
    <w:rsid w:val="00504B80"/>
    <w:rsid w:val="00504E23"/>
    <w:rsid w:val="005052BA"/>
    <w:rsid w:val="005052D0"/>
    <w:rsid w:val="00505335"/>
    <w:rsid w:val="005053C1"/>
    <w:rsid w:val="00505510"/>
    <w:rsid w:val="005057C7"/>
    <w:rsid w:val="00505C07"/>
    <w:rsid w:val="00505C29"/>
    <w:rsid w:val="00505CB3"/>
    <w:rsid w:val="00505E28"/>
    <w:rsid w:val="00505E42"/>
    <w:rsid w:val="005061B1"/>
    <w:rsid w:val="00506595"/>
    <w:rsid w:val="00506600"/>
    <w:rsid w:val="00506707"/>
    <w:rsid w:val="0050672C"/>
    <w:rsid w:val="0050691C"/>
    <w:rsid w:val="00506BBB"/>
    <w:rsid w:val="005070A9"/>
    <w:rsid w:val="005071BA"/>
    <w:rsid w:val="0050735D"/>
    <w:rsid w:val="0050743D"/>
    <w:rsid w:val="005075E5"/>
    <w:rsid w:val="00507842"/>
    <w:rsid w:val="0050788E"/>
    <w:rsid w:val="00507B27"/>
    <w:rsid w:val="00507F06"/>
    <w:rsid w:val="00507F3C"/>
    <w:rsid w:val="005101CB"/>
    <w:rsid w:val="0051048E"/>
    <w:rsid w:val="00510543"/>
    <w:rsid w:val="00510836"/>
    <w:rsid w:val="00510BA5"/>
    <w:rsid w:val="00510C9C"/>
    <w:rsid w:val="00510F05"/>
    <w:rsid w:val="00510FD1"/>
    <w:rsid w:val="005110A7"/>
    <w:rsid w:val="00511293"/>
    <w:rsid w:val="005112C9"/>
    <w:rsid w:val="005113CF"/>
    <w:rsid w:val="0051150D"/>
    <w:rsid w:val="00511530"/>
    <w:rsid w:val="00511AB3"/>
    <w:rsid w:val="00511B7E"/>
    <w:rsid w:val="00511CC1"/>
    <w:rsid w:val="00512014"/>
    <w:rsid w:val="005121D6"/>
    <w:rsid w:val="005123C9"/>
    <w:rsid w:val="005123DF"/>
    <w:rsid w:val="0051240F"/>
    <w:rsid w:val="00512461"/>
    <w:rsid w:val="0051248D"/>
    <w:rsid w:val="005125AA"/>
    <w:rsid w:val="005126FE"/>
    <w:rsid w:val="0051275F"/>
    <w:rsid w:val="005127A3"/>
    <w:rsid w:val="005128CE"/>
    <w:rsid w:val="00512B8A"/>
    <w:rsid w:val="00512C69"/>
    <w:rsid w:val="00512E83"/>
    <w:rsid w:val="00512E90"/>
    <w:rsid w:val="0051304B"/>
    <w:rsid w:val="005132B4"/>
    <w:rsid w:val="00513425"/>
    <w:rsid w:val="005135C1"/>
    <w:rsid w:val="00513683"/>
    <w:rsid w:val="00513817"/>
    <w:rsid w:val="005139B7"/>
    <w:rsid w:val="00513CAE"/>
    <w:rsid w:val="00513D79"/>
    <w:rsid w:val="00513DC7"/>
    <w:rsid w:val="00513F42"/>
    <w:rsid w:val="005141FA"/>
    <w:rsid w:val="0051435A"/>
    <w:rsid w:val="0051439C"/>
    <w:rsid w:val="005144CF"/>
    <w:rsid w:val="005146D4"/>
    <w:rsid w:val="005149AE"/>
    <w:rsid w:val="00514D20"/>
    <w:rsid w:val="00514EAB"/>
    <w:rsid w:val="00514FF2"/>
    <w:rsid w:val="005150DB"/>
    <w:rsid w:val="0051531F"/>
    <w:rsid w:val="00515340"/>
    <w:rsid w:val="00515575"/>
    <w:rsid w:val="00515651"/>
    <w:rsid w:val="00515791"/>
    <w:rsid w:val="005159D6"/>
    <w:rsid w:val="00515ACC"/>
    <w:rsid w:val="00515BF8"/>
    <w:rsid w:val="00515CA1"/>
    <w:rsid w:val="00515DEE"/>
    <w:rsid w:val="00516165"/>
    <w:rsid w:val="00516434"/>
    <w:rsid w:val="005164A5"/>
    <w:rsid w:val="005164B5"/>
    <w:rsid w:val="005164BD"/>
    <w:rsid w:val="005167BB"/>
    <w:rsid w:val="005168C5"/>
    <w:rsid w:val="0051693E"/>
    <w:rsid w:val="00516A80"/>
    <w:rsid w:val="00516A9E"/>
    <w:rsid w:val="00516C2B"/>
    <w:rsid w:val="00516C47"/>
    <w:rsid w:val="00516E6C"/>
    <w:rsid w:val="00516F1E"/>
    <w:rsid w:val="00517084"/>
    <w:rsid w:val="00517135"/>
    <w:rsid w:val="00517477"/>
    <w:rsid w:val="005175C5"/>
    <w:rsid w:val="0051776E"/>
    <w:rsid w:val="00517848"/>
    <w:rsid w:val="00517852"/>
    <w:rsid w:val="005179DB"/>
    <w:rsid w:val="005179F3"/>
    <w:rsid w:val="00517A4C"/>
    <w:rsid w:val="00517B8A"/>
    <w:rsid w:val="00517CAD"/>
    <w:rsid w:val="00517E47"/>
    <w:rsid w:val="00517FB1"/>
    <w:rsid w:val="00520293"/>
    <w:rsid w:val="005207CB"/>
    <w:rsid w:val="005208C0"/>
    <w:rsid w:val="00520A50"/>
    <w:rsid w:val="00520A93"/>
    <w:rsid w:val="00520CEA"/>
    <w:rsid w:val="00520E75"/>
    <w:rsid w:val="0052113B"/>
    <w:rsid w:val="0052117B"/>
    <w:rsid w:val="0052125D"/>
    <w:rsid w:val="0052126A"/>
    <w:rsid w:val="00521280"/>
    <w:rsid w:val="005212F1"/>
    <w:rsid w:val="00521515"/>
    <w:rsid w:val="005216E9"/>
    <w:rsid w:val="00521837"/>
    <w:rsid w:val="005218B0"/>
    <w:rsid w:val="00522041"/>
    <w:rsid w:val="005220D2"/>
    <w:rsid w:val="00522301"/>
    <w:rsid w:val="005223C4"/>
    <w:rsid w:val="00522757"/>
    <w:rsid w:val="0052286B"/>
    <w:rsid w:val="00522923"/>
    <w:rsid w:val="00522986"/>
    <w:rsid w:val="00522A1D"/>
    <w:rsid w:val="00522AFB"/>
    <w:rsid w:val="00522D76"/>
    <w:rsid w:val="00522EB8"/>
    <w:rsid w:val="00522EB9"/>
    <w:rsid w:val="00522F3D"/>
    <w:rsid w:val="005230AA"/>
    <w:rsid w:val="0052339B"/>
    <w:rsid w:val="00523425"/>
    <w:rsid w:val="00523524"/>
    <w:rsid w:val="005236C2"/>
    <w:rsid w:val="005236FF"/>
    <w:rsid w:val="00523B1F"/>
    <w:rsid w:val="00523C62"/>
    <w:rsid w:val="00523DC1"/>
    <w:rsid w:val="00523ED8"/>
    <w:rsid w:val="00524425"/>
    <w:rsid w:val="005245BF"/>
    <w:rsid w:val="005245D5"/>
    <w:rsid w:val="005246B6"/>
    <w:rsid w:val="00524768"/>
    <w:rsid w:val="00524794"/>
    <w:rsid w:val="0052496F"/>
    <w:rsid w:val="00524C0A"/>
    <w:rsid w:val="00524E4C"/>
    <w:rsid w:val="00524E9D"/>
    <w:rsid w:val="00524E9F"/>
    <w:rsid w:val="00525006"/>
    <w:rsid w:val="005250EE"/>
    <w:rsid w:val="005251FA"/>
    <w:rsid w:val="0052522A"/>
    <w:rsid w:val="00525310"/>
    <w:rsid w:val="00525370"/>
    <w:rsid w:val="005253B3"/>
    <w:rsid w:val="00525849"/>
    <w:rsid w:val="0052593C"/>
    <w:rsid w:val="00525AE7"/>
    <w:rsid w:val="00525AEF"/>
    <w:rsid w:val="00525C03"/>
    <w:rsid w:val="00525C64"/>
    <w:rsid w:val="00525D45"/>
    <w:rsid w:val="00525D58"/>
    <w:rsid w:val="00525DEC"/>
    <w:rsid w:val="00525FD0"/>
    <w:rsid w:val="005262CA"/>
    <w:rsid w:val="005263EE"/>
    <w:rsid w:val="005264C8"/>
    <w:rsid w:val="005268A6"/>
    <w:rsid w:val="005268CF"/>
    <w:rsid w:val="00526A58"/>
    <w:rsid w:val="00526AC9"/>
    <w:rsid w:val="00527244"/>
    <w:rsid w:val="005278DF"/>
    <w:rsid w:val="005278E0"/>
    <w:rsid w:val="005279CA"/>
    <w:rsid w:val="00527AB7"/>
    <w:rsid w:val="00527C77"/>
    <w:rsid w:val="00527DF4"/>
    <w:rsid w:val="00527F5E"/>
    <w:rsid w:val="00530019"/>
    <w:rsid w:val="00530039"/>
    <w:rsid w:val="005300AA"/>
    <w:rsid w:val="005301EA"/>
    <w:rsid w:val="0053029C"/>
    <w:rsid w:val="0053043B"/>
    <w:rsid w:val="00530558"/>
    <w:rsid w:val="0053062D"/>
    <w:rsid w:val="005307E1"/>
    <w:rsid w:val="005308C4"/>
    <w:rsid w:val="00530C07"/>
    <w:rsid w:val="00530C5A"/>
    <w:rsid w:val="00530E81"/>
    <w:rsid w:val="00530E9C"/>
    <w:rsid w:val="00530EED"/>
    <w:rsid w:val="00531328"/>
    <w:rsid w:val="0053175F"/>
    <w:rsid w:val="005318B4"/>
    <w:rsid w:val="005318FA"/>
    <w:rsid w:val="00531B0E"/>
    <w:rsid w:val="00531BAE"/>
    <w:rsid w:val="00531C4A"/>
    <w:rsid w:val="00531CA9"/>
    <w:rsid w:val="00531D07"/>
    <w:rsid w:val="00531DC8"/>
    <w:rsid w:val="00531F1E"/>
    <w:rsid w:val="00531F28"/>
    <w:rsid w:val="00532143"/>
    <w:rsid w:val="005328E5"/>
    <w:rsid w:val="0053292E"/>
    <w:rsid w:val="00532BCC"/>
    <w:rsid w:val="00532CC1"/>
    <w:rsid w:val="00532D26"/>
    <w:rsid w:val="00532E32"/>
    <w:rsid w:val="00532EE4"/>
    <w:rsid w:val="00533392"/>
    <w:rsid w:val="005335F8"/>
    <w:rsid w:val="00533636"/>
    <w:rsid w:val="0053389D"/>
    <w:rsid w:val="00533AC7"/>
    <w:rsid w:val="00533C9A"/>
    <w:rsid w:val="00533DA5"/>
    <w:rsid w:val="00533E05"/>
    <w:rsid w:val="00533EBB"/>
    <w:rsid w:val="0053405F"/>
    <w:rsid w:val="00534165"/>
    <w:rsid w:val="00534401"/>
    <w:rsid w:val="0053442F"/>
    <w:rsid w:val="00534691"/>
    <w:rsid w:val="00534AEF"/>
    <w:rsid w:val="00534EDC"/>
    <w:rsid w:val="00534F86"/>
    <w:rsid w:val="00535153"/>
    <w:rsid w:val="00535311"/>
    <w:rsid w:val="00535467"/>
    <w:rsid w:val="005357B9"/>
    <w:rsid w:val="005358EE"/>
    <w:rsid w:val="00535AE6"/>
    <w:rsid w:val="00535C0E"/>
    <w:rsid w:val="00535C96"/>
    <w:rsid w:val="00535D12"/>
    <w:rsid w:val="0053612C"/>
    <w:rsid w:val="005361CA"/>
    <w:rsid w:val="005361FE"/>
    <w:rsid w:val="00536337"/>
    <w:rsid w:val="00536647"/>
    <w:rsid w:val="0053670F"/>
    <w:rsid w:val="00536968"/>
    <w:rsid w:val="005369D2"/>
    <w:rsid w:val="00536BE4"/>
    <w:rsid w:val="00536C41"/>
    <w:rsid w:val="00536D2C"/>
    <w:rsid w:val="00536D3D"/>
    <w:rsid w:val="00536EE1"/>
    <w:rsid w:val="00536F8E"/>
    <w:rsid w:val="005370E7"/>
    <w:rsid w:val="00537164"/>
    <w:rsid w:val="005374F4"/>
    <w:rsid w:val="00537788"/>
    <w:rsid w:val="005377E1"/>
    <w:rsid w:val="00537913"/>
    <w:rsid w:val="00537A38"/>
    <w:rsid w:val="005401F1"/>
    <w:rsid w:val="00540297"/>
    <w:rsid w:val="005402B1"/>
    <w:rsid w:val="005402D7"/>
    <w:rsid w:val="005402FC"/>
    <w:rsid w:val="0054082E"/>
    <w:rsid w:val="00540842"/>
    <w:rsid w:val="005408CA"/>
    <w:rsid w:val="00540AE5"/>
    <w:rsid w:val="00540D70"/>
    <w:rsid w:val="00540D7F"/>
    <w:rsid w:val="0054101C"/>
    <w:rsid w:val="00541189"/>
    <w:rsid w:val="00541320"/>
    <w:rsid w:val="005414A5"/>
    <w:rsid w:val="005417F7"/>
    <w:rsid w:val="00541842"/>
    <w:rsid w:val="005418A1"/>
    <w:rsid w:val="00541DE7"/>
    <w:rsid w:val="00541F64"/>
    <w:rsid w:val="00541FB8"/>
    <w:rsid w:val="00542166"/>
    <w:rsid w:val="0054219E"/>
    <w:rsid w:val="00542234"/>
    <w:rsid w:val="00542236"/>
    <w:rsid w:val="005422BF"/>
    <w:rsid w:val="0054239D"/>
    <w:rsid w:val="005423A1"/>
    <w:rsid w:val="0054248B"/>
    <w:rsid w:val="005427E6"/>
    <w:rsid w:val="00543454"/>
    <w:rsid w:val="005439F4"/>
    <w:rsid w:val="00543A6B"/>
    <w:rsid w:val="00543AEB"/>
    <w:rsid w:val="00543BDC"/>
    <w:rsid w:val="00543DD7"/>
    <w:rsid w:val="00543EF1"/>
    <w:rsid w:val="00543FCF"/>
    <w:rsid w:val="005440BE"/>
    <w:rsid w:val="0054414F"/>
    <w:rsid w:val="00544192"/>
    <w:rsid w:val="00544210"/>
    <w:rsid w:val="0054470E"/>
    <w:rsid w:val="005449E0"/>
    <w:rsid w:val="00544BCA"/>
    <w:rsid w:val="00544D33"/>
    <w:rsid w:val="00544F01"/>
    <w:rsid w:val="00544F03"/>
    <w:rsid w:val="0054502D"/>
    <w:rsid w:val="0054503E"/>
    <w:rsid w:val="005450E1"/>
    <w:rsid w:val="00545768"/>
    <w:rsid w:val="00545AF5"/>
    <w:rsid w:val="00545B7B"/>
    <w:rsid w:val="00545CAE"/>
    <w:rsid w:val="00545D22"/>
    <w:rsid w:val="00545E1A"/>
    <w:rsid w:val="005463DC"/>
    <w:rsid w:val="00546428"/>
    <w:rsid w:val="005465FA"/>
    <w:rsid w:val="005466BE"/>
    <w:rsid w:val="00546965"/>
    <w:rsid w:val="005469FF"/>
    <w:rsid w:val="00546ABF"/>
    <w:rsid w:val="00546B96"/>
    <w:rsid w:val="00547285"/>
    <w:rsid w:val="005472B2"/>
    <w:rsid w:val="00547379"/>
    <w:rsid w:val="00547399"/>
    <w:rsid w:val="005474C5"/>
    <w:rsid w:val="00547B32"/>
    <w:rsid w:val="00547C10"/>
    <w:rsid w:val="00547CD7"/>
    <w:rsid w:val="00547E95"/>
    <w:rsid w:val="00550157"/>
    <w:rsid w:val="0055021E"/>
    <w:rsid w:val="00550297"/>
    <w:rsid w:val="005502CE"/>
    <w:rsid w:val="005504CE"/>
    <w:rsid w:val="00550537"/>
    <w:rsid w:val="00550543"/>
    <w:rsid w:val="005505AC"/>
    <w:rsid w:val="00550630"/>
    <w:rsid w:val="00550849"/>
    <w:rsid w:val="005508D9"/>
    <w:rsid w:val="00550BF6"/>
    <w:rsid w:val="00550C2B"/>
    <w:rsid w:val="00550CB7"/>
    <w:rsid w:val="00550D96"/>
    <w:rsid w:val="00551072"/>
    <w:rsid w:val="00551707"/>
    <w:rsid w:val="00551D97"/>
    <w:rsid w:val="00551EE0"/>
    <w:rsid w:val="00551EF0"/>
    <w:rsid w:val="00551FAE"/>
    <w:rsid w:val="00552051"/>
    <w:rsid w:val="00552374"/>
    <w:rsid w:val="0055238A"/>
    <w:rsid w:val="005525D3"/>
    <w:rsid w:val="0055271B"/>
    <w:rsid w:val="00552A0F"/>
    <w:rsid w:val="00552A19"/>
    <w:rsid w:val="00552A31"/>
    <w:rsid w:val="00552A35"/>
    <w:rsid w:val="00552B03"/>
    <w:rsid w:val="00552C04"/>
    <w:rsid w:val="00552D88"/>
    <w:rsid w:val="00552E45"/>
    <w:rsid w:val="00552F0D"/>
    <w:rsid w:val="005532E5"/>
    <w:rsid w:val="00553464"/>
    <w:rsid w:val="00553465"/>
    <w:rsid w:val="0055376E"/>
    <w:rsid w:val="00553795"/>
    <w:rsid w:val="0055382B"/>
    <w:rsid w:val="005538C8"/>
    <w:rsid w:val="005538D5"/>
    <w:rsid w:val="005538F7"/>
    <w:rsid w:val="005539D9"/>
    <w:rsid w:val="00553A6F"/>
    <w:rsid w:val="00553B06"/>
    <w:rsid w:val="00553D5E"/>
    <w:rsid w:val="005541A3"/>
    <w:rsid w:val="005543E8"/>
    <w:rsid w:val="0055448A"/>
    <w:rsid w:val="00554657"/>
    <w:rsid w:val="005547E2"/>
    <w:rsid w:val="00554A71"/>
    <w:rsid w:val="00554B15"/>
    <w:rsid w:val="00554D43"/>
    <w:rsid w:val="00554D60"/>
    <w:rsid w:val="00554F6B"/>
    <w:rsid w:val="00555008"/>
    <w:rsid w:val="005554E5"/>
    <w:rsid w:val="00555E24"/>
    <w:rsid w:val="00556099"/>
    <w:rsid w:val="0055628A"/>
    <w:rsid w:val="00556481"/>
    <w:rsid w:val="0055663B"/>
    <w:rsid w:val="0055680F"/>
    <w:rsid w:val="0055686E"/>
    <w:rsid w:val="0055687A"/>
    <w:rsid w:val="00556987"/>
    <w:rsid w:val="005569BD"/>
    <w:rsid w:val="00556B35"/>
    <w:rsid w:val="00557107"/>
    <w:rsid w:val="0055723E"/>
    <w:rsid w:val="0055727F"/>
    <w:rsid w:val="0055738D"/>
    <w:rsid w:val="00557446"/>
    <w:rsid w:val="00557715"/>
    <w:rsid w:val="005577AE"/>
    <w:rsid w:val="005577BC"/>
    <w:rsid w:val="00557873"/>
    <w:rsid w:val="005578A5"/>
    <w:rsid w:val="00557B8E"/>
    <w:rsid w:val="00557C1D"/>
    <w:rsid w:val="00557E3A"/>
    <w:rsid w:val="00557FF7"/>
    <w:rsid w:val="0056008B"/>
    <w:rsid w:val="0056009E"/>
    <w:rsid w:val="00560117"/>
    <w:rsid w:val="005601CA"/>
    <w:rsid w:val="005603AE"/>
    <w:rsid w:val="00560766"/>
    <w:rsid w:val="00560930"/>
    <w:rsid w:val="005609CE"/>
    <w:rsid w:val="00560B62"/>
    <w:rsid w:val="00560D36"/>
    <w:rsid w:val="00560F0C"/>
    <w:rsid w:val="00560FF4"/>
    <w:rsid w:val="00561240"/>
    <w:rsid w:val="00561402"/>
    <w:rsid w:val="005614D2"/>
    <w:rsid w:val="0056153C"/>
    <w:rsid w:val="0056164B"/>
    <w:rsid w:val="00561761"/>
    <w:rsid w:val="00561913"/>
    <w:rsid w:val="00561B2A"/>
    <w:rsid w:val="00561C10"/>
    <w:rsid w:val="00561C4C"/>
    <w:rsid w:val="00561DFD"/>
    <w:rsid w:val="00561EB2"/>
    <w:rsid w:val="0056200E"/>
    <w:rsid w:val="00562037"/>
    <w:rsid w:val="00562125"/>
    <w:rsid w:val="005621BE"/>
    <w:rsid w:val="00562458"/>
    <w:rsid w:val="00562559"/>
    <w:rsid w:val="00562688"/>
    <w:rsid w:val="00562D23"/>
    <w:rsid w:val="00563021"/>
    <w:rsid w:val="005631CB"/>
    <w:rsid w:val="00563203"/>
    <w:rsid w:val="00563331"/>
    <w:rsid w:val="0056355A"/>
    <w:rsid w:val="0056364C"/>
    <w:rsid w:val="005637C6"/>
    <w:rsid w:val="00563908"/>
    <w:rsid w:val="00563B3F"/>
    <w:rsid w:val="00563B4C"/>
    <w:rsid w:val="00563D3C"/>
    <w:rsid w:val="00563EAF"/>
    <w:rsid w:val="00563ECD"/>
    <w:rsid w:val="005645DB"/>
    <w:rsid w:val="00564701"/>
    <w:rsid w:val="00564C16"/>
    <w:rsid w:val="00564D1E"/>
    <w:rsid w:val="00564DD8"/>
    <w:rsid w:val="00564F66"/>
    <w:rsid w:val="0056506A"/>
    <w:rsid w:val="0056557E"/>
    <w:rsid w:val="00565701"/>
    <w:rsid w:val="00565851"/>
    <w:rsid w:val="00565ECE"/>
    <w:rsid w:val="00566014"/>
    <w:rsid w:val="005662F1"/>
    <w:rsid w:val="005663E7"/>
    <w:rsid w:val="00566467"/>
    <w:rsid w:val="00566519"/>
    <w:rsid w:val="0056652C"/>
    <w:rsid w:val="005665C8"/>
    <w:rsid w:val="00566A95"/>
    <w:rsid w:val="00566CC7"/>
    <w:rsid w:val="00566E4A"/>
    <w:rsid w:val="00566EE1"/>
    <w:rsid w:val="005671F4"/>
    <w:rsid w:val="005674D0"/>
    <w:rsid w:val="00567534"/>
    <w:rsid w:val="0056770F"/>
    <w:rsid w:val="00567824"/>
    <w:rsid w:val="00567A6B"/>
    <w:rsid w:val="00567AB7"/>
    <w:rsid w:val="00567AC4"/>
    <w:rsid w:val="00567C4B"/>
    <w:rsid w:val="00567D4B"/>
    <w:rsid w:val="0057014D"/>
    <w:rsid w:val="005701A1"/>
    <w:rsid w:val="005702B6"/>
    <w:rsid w:val="0057032A"/>
    <w:rsid w:val="00570391"/>
    <w:rsid w:val="005704D5"/>
    <w:rsid w:val="00570772"/>
    <w:rsid w:val="00570A23"/>
    <w:rsid w:val="00570A38"/>
    <w:rsid w:val="00570AD6"/>
    <w:rsid w:val="005710B6"/>
    <w:rsid w:val="00571154"/>
    <w:rsid w:val="00571167"/>
    <w:rsid w:val="0057122D"/>
    <w:rsid w:val="005713EE"/>
    <w:rsid w:val="005717E5"/>
    <w:rsid w:val="0057189F"/>
    <w:rsid w:val="00571AE8"/>
    <w:rsid w:val="00571BCC"/>
    <w:rsid w:val="00571CBD"/>
    <w:rsid w:val="00571EA0"/>
    <w:rsid w:val="00572058"/>
    <w:rsid w:val="005720AB"/>
    <w:rsid w:val="00572128"/>
    <w:rsid w:val="0057227A"/>
    <w:rsid w:val="005724E1"/>
    <w:rsid w:val="00572539"/>
    <w:rsid w:val="0057275B"/>
    <w:rsid w:val="00572820"/>
    <w:rsid w:val="00572A30"/>
    <w:rsid w:val="00572D4D"/>
    <w:rsid w:val="005733E5"/>
    <w:rsid w:val="0057355A"/>
    <w:rsid w:val="005737FB"/>
    <w:rsid w:val="00573A6A"/>
    <w:rsid w:val="00573CE2"/>
    <w:rsid w:val="00573FF6"/>
    <w:rsid w:val="00574107"/>
    <w:rsid w:val="0057424D"/>
    <w:rsid w:val="00574284"/>
    <w:rsid w:val="005743A1"/>
    <w:rsid w:val="005743BF"/>
    <w:rsid w:val="0057448E"/>
    <w:rsid w:val="0057482A"/>
    <w:rsid w:val="00574996"/>
    <w:rsid w:val="005749E7"/>
    <w:rsid w:val="00574B0F"/>
    <w:rsid w:val="00574B16"/>
    <w:rsid w:val="00574B47"/>
    <w:rsid w:val="00574CC5"/>
    <w:rsid w:val="00574DCE"/>
    <w:rsid w:val="00575102"/>
    <w:rsid w:val="005752B6"/>
    <w:rsid w:val="0057531C"/>
    <w:rsid w:val="005753AB"/>
    <w:rsid w:val="00575897"/>
    <w:rsid w:val="00575C7A"/>
    <w:rsid w:val="00575C88"/>
    <w:rsid w:val="00575CA8"/>
    <w:rsid w:val="00575FAF"/>
    <w:rsid w:val="00576180"/>
    <w:rsid w:val="0057626E"/>
    <w:rsid w:val="005763D4"/>
    <w:rsid w:val="0057659D"/>
    <w:rsid w:val="005766D6"/>
    <w:rsid w:val="005766E5"/>
    <w:rsid w:val="00576D92"/>
    <w:rsid w:val="005770F7"/>
    <w:rsid w:val="00577202"/>
    <w:rsid w:val="005772E4"/>
    <w:rsid w:val="00577377"/>
    <w:rsid w:val="005773D6"/>
    <w:rsid w:val="005773FF"/>
    <w:rsid w:val="005775F6"/>
    <w:rsid w:val="00577762"/>
    <w:rsid w:val="0057778E"/>
    <w:rsid w:val="00577973"/>
    <w:rsid w:val="00577A68"/>
    <w:rsid w:val="00577AEE"/>
    <w:rsid w:val="00577C00"/>
    <w:rsid w:val="00577DC0"/>
    <w:rsid w:val="0058010A"/>
    <w:rsid w:val="00580140"/>
    <w:rsid w:val="0058015E"/>
    <w:rsid w:val="00580448"/>
    <w:rsid w:val="0058047A"/>
    <w:rsid w:val="005805CF"/>
    <w:rsid w:val="00580927"/>
    <w:rsid w:val="005809CD"/>
    <w:rsid w:val="00580C88"/>
    <w:rsid w:val="00580CF2"/>
    <w:rsid w:val="00580DF8"/>
    <w:rsid w:val="00580EC4"/>
    <w:rsid w:val="005811D0"/>
    <w:rsid w:val="00581283"/>
    <w:rsid w:val="00581695"/>
    <w:rsid w:val="00581735"/>
    <w:rsid w:val="005817D0"/>
    <w:rsid w:val="00581A71"/>
    <w:rsid w:val="00581C88"/>
    <w:rsid w:val="00581D67"/>
    <w:rsid w:val="00581D72"/>
    <w:rsid w:val="00581DB6"/>
    <w:rsid w:val="00581E14"/>
    <w:rsid w:val="00581F7F"/>
    <w:rsid w:val="00581F9E"/>
    <w:rsid w:val="00582405"/>
    <w:rsid w:val="00582473"/>
    <w:rsid w:val="005827A5"/>
    <w:rsid w:val="005827AD"/>
    <w:rsid w:val="00582806"/>
    <w:rsid w:val="005828F3"/>
    <w:rsid w:val="0058293B"/>
    <w:rsid w:val="00582ACA"/>
    <w:rsid w:val="00582B7C"/>
    <w:rsid w:val="00582E49"/>
    <w:rsid w:val="00582E84"/>
    <w:rsid w:val="00582EAF"/>
    <w:rsid w:val="00582F2A"/>
    <w:rsid w:val="005832D9"/>
    <w:rsid w:val="005833DA"/>
    <w:rsid w:val="005833ED"/>
    <w:rsid w:val="005835D2"/>
    <w:rsid w:val="0058381F"/>
    <w:rsid w:val="00583930"/>
    <w:rsid w:val="00583A5C"/>
    <w:rsid w:val="00583AA6"/>
    <w:rsid w:val="00583AEE"/>
    <w:rsid w:val="00583B1E"/>
    <w:rsid w:val="00583BB1"/>
    <w:rsid w:val="00583C32"/>
    <w:rsid w:val="00583D43"/>
    <w:rsid w:val="00583EE3"/>
    <w:rsid w:val="005841EB"/>
    <w:rsid w:val="005842D3"/>
    <w:rsid w:val="00584539"/>
    <w:rsid w:val="00584573"/>
    <w:rsid w:val="005845A1"/>
    <w:rsid w:val="0058487A"/>
    <w:rsid w:val="0058490E"/>
    <w:rsid w:val="0058494F"/>
    <w:rsid w:val="00584B56"/>
    <w:rsid w:val="00584C11"/>
    <w:rsid w:val="00584CAF"/>
    <w:rsid w:val="00584D7C"/>
    <w:rsid w:val="00584E7A"/>
    <w:rsid w:val="005850C5"/>
    <w:rsid w:val="0058520C"/>
    <w:rsid w:val="00585276"/>
    <w:rsid w:val="005852DA"/>
    <w:rsid w:val="005853F7"/>
    <w:rsid w:val="0058546B"/>
    <w:rsid w:val="00585547"/>
    <w:rsid w:val="005856B6"/>
    <w:rsid w:val="00585913"/>
    <w:rsid w:val="005859DA"/>
    <w:rsid w:val="005859E7"/>
    <w:rsid w:val="00585B38"/>
    <w:rsid w:val="00585C69"/>
    <w:rsid w:val="00585D52"/>
    <w:rsid w:val="00585DDA"/>
    <w:rsid w:val="00585E10"/>
    <w:rsid w:val="00585FAE"/>
    <w:rsid w:val="00586013"/>
    <w:rsid w:val="0058605C"/>
    <w:rsid w:val="005860BD"/>
    <w:rsid w:val="005861AA"/>
    <w:rsid w:val="0058620C"/>
    <w:rsid w:val="0058641B"/>
    <w:rsid w:val="0058666E"/>
    <w:rsid w:val="00586689"/>
    <w:rsid w:val="005866EB"/>
    <w:rsid w:val="0058673E"/>
    <w:rsid w:val="005869CF"/>
    <w:rsid w:val="00586C1D"/>
    <w:rsid w:val="00586DF2"/>
    <w:rsid w:val="00586E4E"/>
    <w:rsid w:val="00586F75"/>
    <w:rsid w:val="005872FD"/>
    <w:rsid w:val="0058732B"/>
    <w:rsid w:val="0058742F"/>
    <w:rsid w:val="00587603"/>
    <w:rsid w:val="0058766B"/>
    <w:rsid w:val="00587900"/>
    <w:rsid w:val="00587942"/>
    <w:rsid w:val="00587F67"/>
    <w:rsid w:val="0059026D"/>
    <w:rsid w:val="0059043F"/>
    <w:rsid w:val="0059064C"/>
    <w:rsid w:val="00590BCB"/>
    <w:rsid w:val="00590D27"/>
    <w:rsid w:val="00590EC4"/>
    <w:rsid w:val="005911EB"/>
    <w:rsid w:val="005914A7"/>
    <w:rsid w:val="00591793"/>
    <w:rsid w:val="005917E2"/>
    <w:rsid w:val="005918F5"/>
    <w:rsid w:val="00591B51"/>
    <w:rsid w:val="00591BA1"/>
    <w:rsid w:val="00591DC7"/>
    <w:rsid w:val="00591DFB"/>
    <w:rsid w:val="00592430"/>
    <w:rsid w:val="00592A4C"/>
    <w:rsid w:val="00592FCC"/>
    <w:rsid w:val="00593029"/>
    <w:rsid w:val="00593242"/>
    <w:rsid w:val="00593671"/>
    <w:rsid w:val="0059380F"/>
    <w:rsid w:val="00593874"/>
    <w:rsid w:val="005938C4"/>
    <w:rsid w:val="00593950"/>
    <w:rsid w:val="00593A01"/>
    <w:rsid w:val="00593BBA"/>
    <w:rsid w:val="00593C48"/>
    <w:rsid w:val="00593CA8"/>
    <w:rsid w:val="0059403F"/>
    <w:rsid w:val="00594564"/>
    <w:rsid w:val="005946BB"/>
    <w:rsid w:val="005947EA"/>
    <w:rsid w:val="005949EA"/>
    <w:rsid w:val="00594AE6"/>
    <w:rsid w:val="00594D55"/>
    <w:rsid w:val="00595096"/>
    <w:rsid w:val="00595285"/>
    <w:rsid w:val="00595542"/>
    <w:rsid w:val="00595915"/>
    <w:rsid w:val="00595ADF"/>
    <w:rsid w:val="00595BE7"/>
    <w:rsid w:val="00595D45"/>
    <w:rsid w:val="00596387"/>
    <w:rsid w:val="005965F1"/>
    <w:rsid w:val="005966B3"/>
    <w:rsid w:val="0059694E"/>
    <w:rsid w:val="00596A45"/>
    <w:rsid w:val="00596A46"/>
    <w:rsid w:val="00596A8B"/>
    <w:rsid w:val="00596C87"/>
    <w:rsid w:val="005973BD"/>
    <w:rsid w:val="00597461"/>
    <w:rsid w:val="00597496"/>
    <w:rsid w:val="00597516"/>
    <w:rsid w:val="00597523"/>
    <w:rsid w:val="00597606"/>
    <w:rsid w:val="00597B9F"/>
    <w:rsid w:val="00597C47"/>
    <w:rsid w:val="00597DA7"/>
    <w:rsid w:val="005A00B0"/>
    <w:rsid w:val="005A04A5"/>
    <w:rsid w:val="005A058C"/>
    <w:rsid w:val="005A0706"/>
    <w:rsid w:val="005A076C"/>
    <w:rsid w:val="005A086D"/>
    <w:rsid w:val="005A09CB"/>
    <w:rsid w:val="005A0CF6"/>
    <w:rsid w:val="005A1049"/>
    <w:rsid w:val="005A12E1"/>
    <w:rsid w:val="005A1336"/>
    <w:rsid w:val="005A16AF"/>
    <w:rsid w:val="005A177C"/>
    <w:rsid w:val="005A1860"/>
    <w:rsid w:val="005A198B"/>
    <w:rsid w:val="005A1A79"/>
    <w:rsid w:val="005A1ACC"/>
    <w:rsid w:val="005A1BBF"/>
    <w:rsid w:val="005A1CE9"/>
    <w:rsid w:val="005A1D28"/>
    <w:rsid w:val="005A1DA1"/>
    <w:rsid w:val="005A1E3C"/>
    <w:rsid w:val="005A207C"/>
    <w:rsid w:val="005A2194"/>
    <w:rsid w:val="005A2236"/>
    <w:rsid w:val="005A2306"/>
    <w:rsid w:val="005A2657"/>
    <w:rsid w:val="005A26D0"/>
    <w:rsid w:val="005A2B7D"/>
    <w:rsid w:val="005A2C81"/>
    <w:rsid w:val="005A2F4E"/>
    <w:rsid w:val="005A30FD"/>
    <w:rsid w:val="005A30FF"/>
    <w:rsid w:val="005A3172"/>
    <w:rsid w:val="005A31BE"/>
    <w:rsid w:val="005A337B"/>
    <w:rsid w:val="005A3474"/>
    <w:rsid w:val="005A3596"/>
    <w:rsid w:val="005A35B0"/>
    <w:rsid w:val="005A3875"/>
    <w:rsid w:val="005A390F"/>
    <w:rsid w:val="005A39AA"/>
    <w:rsid w:val="005A3DA5"/>
    <w:rsid w:val="005A3E27"/>
    <w:rsid w:val="005A3E40"/>
    <w:rsid w:val="005A3E83"/>
    <w:rsid w:val="005A4299"/>
    <w:rsid w:val="005A42B0"/>
    <w:rsid w:val="005A463C"/>
    <w:rsid w:val="005A471B"/>
    <w:rsid w:val="005A471E"/>
    <w:rsid w:val="005A4757"/>
    <w:rsid w:val="005A47AC"/>
    <w:rsid w:val="005A48A1"/>
    <w:rsid w:val="005A48F7"/>
    <w:rsid w:val="005A491C"/>
    <w:rsid w:val="005A49E4"/>
    <w:rsid w:val="005A4A86"/>
    <w:rsid w:val="005A4C20"/>
    <w:rsid w:val="005A4CC7"/>
    <w:rsid w:val="005A4CCC"/>
    <w:rsid w:val="005A4D01"/>
    <w:rsid w:val="005A4F20"/>
    <w:rsid w:val="005A4F85"/>
    <w:rsid w:val="005A51E5"/>
    <w:rsid w:val="005A5497"/>
    <w:rsid w:val="005A54A1"/>
    <w:rsid w:val="005A558A"/>
    <w:rsid w:val="005A62B2"/>
    <w:rsid w:val="005A62DF"/>
    <w:rsid w:val="005A6344"/>
    <w:rsid w:val="005A6353"/>
    <w:rsid w:val="005A63E7"/>
    <w:rsid w:val="005A646D"/>
    <w:rsid w:val="005A6853"/>
    <w:rsid w:val="005A6F3D"/>
    <w:rsid w:val="005A6FC4"/>
    <w:rsid w:val="005A7392"/>
    <w:rsid w:val="005A743A"/>
    <w:rsid w:val="005A7799"/>
    <w:rsid w:val="005A7829"/>
    <w:rsid w:val="005A78B3"/>
    <w:rsid w:val="005A7958"/>
    <w:rsid w:val="005A7D81"/>
    <w:rsid w:val="005B0079"/>
    <w:rsid w:val="005B00FF"/>
    <w:rsid w:val="005B03A5"/>
    <w:rsid w:val="005B04EB"/>
    <w:rsid w:val="005B05C9"/>
    <w:rsid w:val="005B05ED"/>
    <w:rsid w:val="005B06B8"/>
    <w:rsid w:val="005B08A8"/>
    <w:rsid w:val="005B091D"/>
    <w:rsid w:val="005B0931"/>
    <w:rsid w:val="005B0AE9"/>
    <w:rsid w:val="005B0B59"/>
    <w:rsid w:val="005B0CD2"/>
    <w:rsid w:val="005B0CEE"/>
    <w:rsid w:val="005B0E79"/>
    <w:rsid w:val="005B1123"/>
    <w:rsid w:val="005B11F4"/>
    <w:rsid w:val="005B12A4"/>
    <w:rsid w:val="005B13E2"/>
    <w:rsid w:val="005B14EE"/>
    <w:rsid w:val="005B1A27"/>
    <w:rsid w:val="005B1A3C"/>
    <w:rsid w:val="005B1B16"/>
    <w:rsid w:val="005B1D2E"/>
    <w:rsid w:val="005B1E94"/>
    <w:rsid w:val="005B204A"/>
    <w:rsid w:val="005B2115"/>
    <w:rsid w:val="005B21C5"/>
    <w:rsid w:val="005B2471"/>
    <w:rsid w:val="005B24DB"/>
    <w:rsid w:val="005B2573"/>
    <w:rsid w:val="005B2761"/>
    <w:rsid w:val="005B296A"/>
    <w:rsid w:val="005B2DE2"/>
    <w:rsid w:val="005B2DE7"/>
    <w:rsid w:val="005B2F62"/>
    <w:rsid w:val="005B33D4"/>
    <w:rsid w:val="005B3611"/>
    <w:rsid w:val="005B3671"/>
    <w:rsid w:val="005B37CD"/>
    <w:rsid w:val="005B37DF"/>
    <w:rsid w:val="005B3989"/>
    <w:rsid w:val="005B3A1E"/>
    <w:rsid w:val="005B3A38"/>
    <w:rsid w:val="005B3ABC"/>
    <w:rsid w:val="005B3ACA"/>
    <w:rsid w:val="005B3E7F"/>
    <w:rsid w:val="005B3EE6"/>
    <w:rsid w:val="005B400D"/>
    <w:rsid w:val="005B42C8"/>
    <w:rsid w:val="005B4526"/>
    <w:rsid w:val="005B4749"/>
    <w:rsid w:val="005B48B8"/>
    <w:rsid w:val="005B4B4C"/>
    <w:rsid w:val="005B4C82"/>
    <w:rsid w:val="005B4DEA"/>
    <w:rsid w:val="005B4DF2"/>
    <w:rsid w:val="005B4E64"/>
    <w:rsid w:val="005B4FB8"/>
    <w:rsid w:val="005B522D"/>
    <w:rsid w:val="005B535C"/>
    <w:rsid w:val="005B535F"/>
    <w:rsid w:val="005B5806"/>
    <w:rsid w:val="005B5D85"/>
    <w:rsid w:val="005B5E2F"/>
    <w:rsid w:val="005B5FC5"/>
    <w:rsid w:val="005B6078"/>
    <w:rsid w:val="005B60AB"/>
    <w:rsid w:val="005B631A"/>
    <w:rsid w:val="005B650C"/>
    <w:rsid w:val="005B65A0"/>
    <w:rsid w:val="005B6721"/>
    <w:rsid w:val="005B6A0C"/>
    <w:rsid w:val="005B6B4E"/>
    <w:rsid w:val="005B6D0F"/>
    <w:rsid w:val="005B6D3A"/>
    <w:rsid w:val="005B6E05"/>
    <w:rsid w:val="005B6E0B"/>
    <w:rsid w:val="005B6E99"/>
    <w:rsid w:val="005B6F1E"/>
    <w:rsid w:val="005B7216"/>
    <w:rsid w:val="005B72D9"/>
    <w:rsid w:val="005B7446"/>
    <w:rsid w:val="005B7591"/>
    <w:rsid w:val="005B790A"/>
    <w:rsid w:val="005B7BEF"/>
    <w:rsid w:val="005B7DA1"/>
    <w:rsid w:val="005B7E65"/>
    <w:rsid w:val="005C0356"/>
    <w:rsid w:val="005C04DC"/>
    <w:rsid w:val="005C04F5"/>
    <w:rsid w:val="005C0597"/>
    <w:rsid w:val="005C06FA"/>
    <w:rsid w:val="005C0A7C"/>
    <w:rsid w:val="005C0E28"/>
    <w:rsid w:val="005C0F50"/>
    <w:rsid w:val="005C10BF"/>
    <w:rsid w:val="005C10F4"/>
    <w:rsid w:val="005C1403"/>
    <w:rsid w:val="005C1431"/>
    <w:rsid w:val="005C14D6"/>
    <w:rsid w:val="005C1690"/>
    <w:rsid w:val="005C1746"/>
    <w:rsid w:val="005C180B"/>
    <w:rsid w:val="005C1838"/>
    <w:rsid w:val="005C1937"/>
    <w:rsid w:val="005C19F6"/>
    <w:rsid w:val="005C1AF8"/>
    <w:rsid w:val="005C1B13"/>
    <w:rsid w:val="005C1BB5"/>
    <w:rsid w:val="005C1CC2"/>
    <w:rsid w:val="005C1F55"/>
    <w:rsid w:val="005C1F64"/>
    <w:rsid w:val="005C1FBC"/>
    <w:rsid w:val="005C2201"/>
    <w:rsid w:val="005C24CD"/>
    <w:rsid w:val="005C251E"/>
    <w:rsid w:val="005C2980"/>
    <w:rsid w:val="005C2A4D"/>
    <w:rsid w:val="005C2B2E"/>
    <w:rsid w:val="005C2B95"/>
    <w:rsid w:val="005C2DB1"/>
    <w:rsid w:val="005C2E65"/>
    <w:rsid w:val="005C3065"/>
    <w:rsid w:val="005C321B"/>
    <w:rsid w:val="005C3447"/>
    <w:rsid w:val="005C34E9"/>
    <w:rsid w:val="005C3515"/>
    <w:rsid w:val="005C35A3"/>
    <w:rsid w:val="005C35AE"/>
    <w:rsid w:val="005C35EC"/>
    <w:rsid w:val="005C37E0"/>
    <w:rsid w:val="005C3934"/>
    <w:rsid w:val="005C3A6E"/>
    <w:rsid w:val="005C3B9E"/>
    <w:rsid w:val="005C3D37"/>
    <w:rsid w:val="005C3D84"/>
    <w:rsid w:val="005C3DE2"/>
    <w:rsid w:val="005C409D"/>
    <w:rsid w:val="005C4457"/>
    <w:rsid w:val="005C466F"/>
    <w:rsid w:val="005C4688"/>
    <w:rsid w:val="005C4759"/>
    <w:rsid w:val="005C4A19"/>
    <w:rsid w:val="005C4A62"/>
    <w:rsid w:val="005C4C36"/>
    <w:rsid w:val="005C4D27"/>
    <w:rsid w:val="005C5232"/>
    <w:rsid w:val="005C5262"/>
    <w:rsid w:val="005C544C"/>
    <w:rsid w:val="005C571C"/>
    <w:rsid w:val="005C581A"/>
    <w:rsid w:val="005C58FB"/>
    <w:rsid w:val="005C5B40"/>
    <w:rsid w:val="005C5E38"/>
    <w:rsid w:val="005C5EDC"/>
    <w:rsid w:val="005C634C"/>
    <w:rsid w:val="005C648F"/>
    <w:rsid w:val="005C66B9"/>
    <w:rsid w:val="005C67FE"/>
    <w:rsid w:val="005C6C82"/>
    <w:rsid w:val="005C6E10"/>
    <w:rsid w:val="005C6E20"/>
    <w:rsid w:val="005C6E88"/>
    <w:rsid w:val="005C7360"/>
    <w:rsid w:val="005C73C6"/>
    <w:rsid w:val="005C74C1"/>
    <w:rsid w:val="005C75A9"/>
    <w:rsid w:val="005C782E"/>
    <w:rsid w:val="005C796F"/>
    <w:rsid w:val="005C7BD7"/>
    <w:rsid w:val="005C7C43"/>
    <w:rsid w:val="005C7E7D"/>
    <w:rsid w:val="005C7F47"/>
    <w:rsid w:val="005D0061"/>
    <w:rsid w:val="005D0291"/>
    <w:rsid w:val="005D029B"/>
    <w:rsid w:val="005D04F8"/>
    <w:rsid w:val="005D0507"/>
    <w:rsid w:val="005D051B"/>
    <w:rsid w:val="005D06B4"/>
    <w:rsid w:val="005D0719"/>
    <w:rsid w:val="005D080B"/>
    <w:rsid w:val="005D0B50"/>
    <w:rsid w:val="005D0C93"/>
    <w:rsid w:val="005D0DF6"/>
    <w:rsid w:val="005D0E72"/>
    <w:rsid w:val="005D0F8B"/>
    <w:rsid w:val="005D0FEA"/>
    <w:rsid w:val="005D1059"/>
    <w:rsid w:val="005D119A"/>
    <w:rsid w:val="005D12FF"/>
    <w:rsid w:val="005D16B0"/>
    <w:rsid w:val="005D16B1"/>
    <w:rsid w:val="005D17EE"/>
    <w:rsid w:val="005D1841"/>
    <w:rsid w:val="005D185F"/>
    <w:rsid w:val="005D1E7A"/>
    <w:rsid w:val="005D202F"/>
    <w:rsid w:val="005D20D3"/>
    <w:rsid w:val="005D239F"/>
    <w:rsid w:val="005D2518"/>
    <w:rsid w:val="005D25DB"/>
    <w:rsid w:val="005D29F3"/>
    <w:rsid w:val="005D2A15"/>
    <w:rsid w:val="005D2AE0"/>
    <w:rsid w:val="005D2C8B"/>
    <w:rsid w:val="005D2FAB"/>
    <w:rsid w:val="005D308A"/>
    <w:rsid w:val="005D3136"/>
    <w:rsid w:val="005D31DC"/>
    <w:rsid w:val="005D33B2"/>
    <w:rsid w:val="005D3513"/>
    <w:rsid w:val="005D39EE"/>
    <w:rsid w:val="005D3A80"/>
    <w:rsid w:val="005D3B2F"/>
    <w:rsid w:val="005D3C9C"/>
    <w:rsid w:val="005D3EB2"/>
    <w:rsid w:val="005D4014"/>
    <w:rsid w:val="005D404F"/>
    <w:rsid w:val="005D40DE"/>
    <w:rsid w:val="005D41F8"/>
    <w:rsid w:val="005D42ED"/>
    <w:rsid w:val="005D4588"/>
    <w:rsid w:val="005D45D4"/>
    <w:rsid w:val="005D45F8"/>
    <w:rsid w:val="005D4609"/>
    <w:rsid w:val="005D4D07"/>
    <w:rsid w:val="005D4FEC"/>
    <w:rsid w:val="005D5195"/>
    <w:rsid w:val="005D5240"/>
    <w:rsid w:val="005D5395"/>
    <w:rsid w:val="005D5630"/>
    <w:rsid w:val="005D572A"/>
    <w:rsid w:val="005D57B6"/>
    <w:rsid w:val="005D5A2A"/>
    <w:rsid w:val="005D5BC8"/>
    <w:rsid w:val="005D5D17"/>
    <w:rsid w:val="005D5DD8"/>
    <w:rsid w:val="005D6010"/>
    <w:rsid w:val="005D60C4"/>
    <w:rsid w:val="005D6657"/>
    <w:rsid w:val="005D6737"/>
    <w:rsid w:val="005D67B1"/>
    <w:rsid w:val="005D68F9"/>
    <w:rsid w:val="005D6A15"/>
    <w:rsid w:val="005D6B45"/>
    <w:rsid w:val="005D7445"/>
    <w:rsid w:val="005D7605"/>
    <w:rsid w:val="005D78AF"/>
    <w:rsid w:val="005D7A8A"/>
    <w:rsid w:val="005D7B28"/>
    <w:rsid w:val="005D7BBE"/>
    <w:rsid w:val="005D7CE9"/>
    <w:rsid w:val="005E0148"/>
    <w:rsid w:val="005E02CE"/>
    <w:rsid w:val="005E0333"/>
    <w:rsid w:val="005E03AE"/>
    <w:rsid w:val="005E0538"/>
    <w:rsid w:val="005E054B"/>
    <w:rsid w:val="005E075A"/>
    <w:rsid w:val="005E07EB"/>
    <w:rsid w:val="005E0973"/>
    <w:rsid w:val="005E0BC4"/>
    <w:rsid w:val="005E0C6F"/>
    <w:rsid w:val="005E111F"/>
    <w:rsid w:val="005E1145"/>
    <w:rsid w:val="005E136E"/>
    <w:rsid w:val="005E144A"/>
    <w:rsid w:val="005E15E1"/>
    <w:rsid w:val="005E1700"/>
    <w:rsid w:val="005E1AD0"/>
    <w:rsid w:val="005E1ADE"/>
    <w:rsid w:val="005E1B3F"/>
    <w:rsid w:val="005E1CBC"/>
    <w:rsid w:val="005E1F52"/>
    <w:rsid w:val="005E2647"/>
    <w:rsid w:val="005E267C"/>
    <w:rsid w:val="005E2771"/>
    <w:rsid w:val="005E291F"/>
    <w:rsid w:val="005E29DA"/>
    <w:rsid w:val="005E2D43"/>
    <w:rsid w:val="005E2D95"/>
    <w:rsid w:val="005E3081"/>
    <w:rsid w:val="005E31B3"/>
    <w:rsid w:val="005E31D7"/>
    <w:rsid w:val="005E3290"/>
    <w:rsid w:val="005E32DF"/>
    <w:rsid w:val="005E36A3"/>
    <w:rsid w:val="005E3944"/>
    <w:rsid w:val="005E3A21"/>
    <w:rsid w:val="005E3AB7"/>
    <w:rsid w:val="005E3AE0"/>
    <w:rsid w:val="005E3B15"/>
    <w:rsid w:val="005E3B70"/>
    <w:rsid w:val="005E3C57"/>
    <w:rsid w:val="005E3CB2"/>
    <w:rsid w:val="005E3CE4"/>
    <w:rsid w:val="005E3EFF"/>
    <w:rsid w:val="005E3FDF"/>
    <w:rsid w:val="005E405D"/>
    <w:rsid w:val="005E41C1"/>
    <w:rsid w:val="005E4479"/>
    <w:rsid w:val="005E46DF"/>
    <w:rsid w:val="005E470D"/>
    <w:rsid w:val="005E4A3E"/>
    <w:rsid w:val="005E4CBA"/>
    <w:rsid w:val="005E4DDE"/>
    <w:rsid w:val="005E4FB4"/>
    <w:rsid w:val="005E51AA"/>
    <w:rsid w:val="005E5222"/>
    <w:rsid w:val="005E53E1"/>
    <w:rsid w:val="005E56A2"/>
    <w:rsid w:val="005E56AE"/>
    <w:rsid w:val="005E5910"/>
    <w:rsid w:val="005E5BCB"/>
    <w:rsid w:val="005E5D38"/>
    <w:rsid w:val="005E6184"/>
    <w:rsid w:val="005E6740"/>
    <w:rsid w:val="005E6844"/>
    <w:rsid w:val="005E711C"/>
    <w:rsid w:val="005E74C6"/>
    <w:rsid w:val="005E7507"/>
    <w:rsid w:val="005E76AE"/>
    <w:rsid w:val="005E7C8A"/>
    <w:rsid w:val="005E7FDE"/>
    <w:rsid w:val="005F00DD"/>
    <w:rsid w:val="005F019D"/>
    <w:rsid w:val="005F01B5"/>
    <w:rsid w:val="005F02A4"/>
    <w:rsid w:val="005F02F5"/>
    <w:rsid w:val="005F047A"/>
    <w:rsid w:val="005F0640"/>
    <w:rsid w:val="005F0645"/>
    <w:rsid w:val="005F078D"/>
    <w:rsid w:val="005F0808"/>
    <w:rsid w:val="005F0810"/>
    <w:rsid w:val="005F0912"/>
    <w:rsid w:val="005F0A4A"/>
    <w:rsid w:val="005F0DA3"/>
    <w:rsid w:val="005F0DBE"/>
    <w:rsid w:val="005F11B8"/>
    <w:rsid w:val="005F12ED"/>
    <w:rsid w:val="005F139D"/>
    <w:rsid w:val="005F13D1"/>
    <w:rsid w:val="005F13E9"/>
    <w:rsid w:val="005F1414"/>
    <w:rsid w:val="005F14A7"/>
    <w:rsid w:val="005F14C0"/>
    <w:rsid w:val="005F1754"/>
    <w:rsid w:val="005F1A76"/>
    <w:rsid w:val="005F1A8F"/>
    <w:rsid w:val="005F1BE1"/>
    <w:rsid w:val="005F1C32"/>
    <w:rsid w:val="005F1D1C"/>
    <w:rsid w:val="005F2265"/>
    <w:rsid w:val="005F2415"/>
    <w:rsid w:val="005F2499"/>
    <w:rsid w:val="005F2642"/>
    <w:rsid w:val="005F291B"/>
    <w:rsid w:val="005F2A31"/>
    <w:rsid w:val="005F2D98"/>
    <w:rsid w:val="005F30CD"/>
    <w:rsid w:val="005F3242"/>
    <w:rsid w:val="005F34DF"/>
    <w:rsid w:val="005F34E7"/>
    <w:rsid w:val="005F3670"/>
    <w:rsid w:val="005F3984"/>
    <w:rsid w:val="005F39E7"/>
    <w:rsid w:val="005F3A2C"/>
    <w:rsid w:val="005F3B51"/>
    <w:rsid w:val="005F41A8"/>
    <w:rsid w:val="005F4254"/>
    <w:rsid w:val="005F4336"/>
    <w:rsid w:val="005F43AD"/>
    <w:rsid w:val="005F43B9"/>
    <w:rsid w:val="005F455E"/>
    <w:rsid w:val="005F466E"/>
    <w:rsid w:val="005F4687"/>
    <w:rsid w:val="005F4819"/>
    <w:rsid w:val="005F484F"/>
    <w:rsid w:val="005F48EF"/>
    <w:rsid w:val="005F4950"/>
    <w:rsid w:val="005F497E"/>
    <w:rsid w:val="005F4AFD"/>
    <w:rsid w:val="005F4C41"/>
    <w:rsid w:val="005F4C72"/>
    <w:rsid w:val="005F4DDA"/>
    <w:rsid w:val="005F4E8A"/>
    <w:rsid w:val="005F4F7D"/>
    <w:rsid w:val="005F4FD7"/>
    <w:rsid w:val="005F50F9"/>
    <w:rsid w:val="005F5230"/>
    <w:rsid w:val="005F5375"/>
    <w:rsid w:val="005F53A1"/>
    <w:rsid w:val="005F53B1"/>
    <w:rsid w:val="005F53F1"/>
    <w:rsid w:val="005F5530"/>
    <w:rsid w:val="005F5947"/>
    <w:rsid w:val="005F5A55"/>
    <w:rsid w:val="005F5A65"/>
    <w:rsid w:val="005F5AB2"/>
    <w:rsid w:val="005F5C9D"/>
    <w:rsid w:val="005F5D50"/>
    <w:rsid w:val="005F5F70"/>
    <w:rsid w:val="005F5FD3"/>
    <w:rsid w:val="005F601F"/>
    <w:rsid w:val="005F6165"/>
    <w:rsid w:val="005F6494"/>
    <w:rsid w:val="005F65F1"/>
    <w:rsid w:val="005F6A19"/>
    <w:rsid w:val="005F6A78"/>
    <w:rsid w:val="005F6C8F"/>
    <w:rsid w:val="005F6DF5"/>
    <w:rsid w:val="005F6EB9"/>
    <w:rsid w:val="005F7096"/>
    <w:rsid w:val="005F72A9"/>
    <w:rsid w:val="005F72ED"/>
    <w:rsid w:val="005F754F"/>
    <w:rsid w:val="005F7558"/>
    <w:rsid w:val="005F780D"/>
    <w:rsid w:val="005F7B5E"/>
    <w:rsid w:val="005F7D10"/>
    <w:rsid w:val="005F7DC1"/>
    <w:rsid w:val="006000EE"/>
    <w:rsid w:val="0060032B"/>
    <w:rsid w:val="00600679"/>
    <w:rsid w:val="0060093C"/>
    <w:rsid w:val="00600941"/>
    <w:rsid w:val="00600A46"/>
    <w:rsid w:val="00600B2C"/>
    <w:rsid w:val="00600CA7"/>
    <w:rsid w:val="00600D3A"/>
    <w:rsid w:val="00600EE7"/>
    <w:rsid w:val="006010B1"/>
    <w:rsid w:val="00601174"/>
    <w:rsid w:val="0060122B"/>
    <w:rsid w:val="0060122D"/>
    <w:rsid w:val="006013B1"/>
    <w:rsid w:val="006013C3"/>
    <w:rsid w:val="00601586"/>
    <w:rsid w:val="00601696"/>
    <w:rsid w:val="0060186C"/>
    <w:rsid w:val="00601B24"/>
    <w:rsid w:val="00601BCE"/>
    <w:rsid w:val="00601CB7"/>
    <w:rsid w:val="00601E74"/>
    <w:rsid w:val="00601E83"/>
    <w:rsid w:val="006020B2"/>
    <w:rsid w:val="00602258"/>
    <w:rsid w:val="006022E6"/>
    <w:rsid w:val="00602472"/>
    <w:rsid w:val="006024E6"/>
    <w:rsid w:val="006027A2"/>
    <w:rsid w:val="006027D0"/>
    <w:rsid w:val="006027D5"/>
    <w:rsid w:val="00602830"/>
    <w:rsid w:val="00602992"/>
    <w:rsid w:val="00602B4D"/>
    <w:rsid w:val="00602D93"/>
    <w:rsid w:val="00602E02"/>
    <w:rsid w:val="00603062"/>
    <w:rsid w:val="00603658"/>
    <w:rsid w:val="00603ACA"/>
    <w:rsid w:val="00603B73"/>
    <w:rsid w:val="00603BC1"/>
    <w:rsid w:val="00603CCB"/>
    <w:rsid w:val="00604015"/>
    <w:rsid w:val="006041C8"/>
    <w:rsid w:val="006041F7"/>
    <w:rsid w:val="006044C8"/>
    <w:rsid w:val="00604683"/>
    <w:rsid w:val="00604710"/>
    <w:rsid w:val="0060474D"/>
    <w:rsid w:val="0060481F"/>
    <w:rsid w:val="0060499D"/>
    <w:rsid w:val="00604DF6"/>
    <w:rsid w:val="00604E36"/>
    <w:rsid w:val="00605133"/>
    <w:rsid w:val="00605148"/>
    <w:rsid w:val="00605178"/>
    <w:rsid w:val="00605299"/>
    <w:rsid w:val="006052BE"/>
    <w:rsid w:val="00605568"/>
    <w:rsid w:val="006055BA"/>
    <w:rsid w:val="006055BD"/>
    <w:rsid w:val="006057EB"/>
    <w:rsid w:val="00605B12"/>
    <w:rsid w:val="00605BBA"/>
    <w:rsid w:val="00606145"/>
    <w:rsid w:val="006064F6"/>
    <w:rsid w:val="0060679E"/>
    <w:rsid w:val="00606926"/>
    <w:rsid w:val="00606D95"/>
    <w:rsid w:val="00606E35"/>
    <w:rsid w:val="00606F98"/>
    <w:rsid w:val="006074D2"/>
    <w:rsid w:val="0060757E"/>
    <w:rsid w:val="00607685"/>
    <w:rsid w:val="006076B6"/>
    <w:rsid w:val="0060787D"/>
    <w:rsid w:val="006078C2"/>
    <w:rsid w:val="0060790B"/>
    <w:rsid w:val="00607943"/>
    <w:rsid w:val="00607A00"/>
    <w:rsid w:val="00607B32"/>
    <w:rsid w:val="00607C90"/>
    <w:rsid w:val="00607D77"/>
    <w:rsid w:val="00607F7C"/>
    <w:rsid w:val="0061006A"/>
    <w:rsid w:val="0061014D"/>
    <w:rsid w:val="0061031F"/>
    <w:rsid w:val="006106B9"/>
    <w:rsid w:val="00610794"/>
    <w:rsid w:val="006108AD"/>
    <w:rsid w:val="006108BE"/>
    <w:rsid w:val="00610B3D"/>
    <w:rsid w:val="00610C9F"/>
    <w:rsid w:val="00610CCB"/>
    <w:rsid w:val="00611101"/>
    <w:rsid w:val="00611434"/>
    <w:rsid w:val="0061163C"/>
    <w:rsid w:val="0061165D"/>
    <w:rsid w:val="0061183B"/>
    <w:rsid w:val="00611C38"/>
    <w:rsid w:val="00611D9B"/>
    <w:rsid w:val="00611DF0"/>
    <w:rsid w:val="00611E15"/>
    <w:rsid w:val="006120AF"/>
    <w:rsid w:val="006121E2"/>
    <w:rsid w:val="00612739"/>
    <w:rsid w:val="006129EE"/>
    <w:rsid w:val="00612F68"/>
    <w:rsid w:val="00613161"/>
    <w:rsid w:val="0061335C"/>
    <w:rsid w:val="006135C2"/>
    <w:rsid w:val="006135DA"/>
    <w:rsid w:val="00613766"/>
    <w:rsid w:val="00613826"/>
    <w:rsid w:val="00613ABE"/>
    <w:rsid w:val="00613CD9"/>
    <w:rsid w:val="00613EE0"/>
    <w:rsid w:val="00614042"/>
    <w:rsid w:val="006141E5"/>
    <w:rsid w:val="006142E9"/>
    <w:rsid w:val="0061456A"/>
    <w:rsid w:val="0061460D"/>
    <w:rsid w:val="00614813"/>
    <w:rsid w:val="00614B29"/>
    <w:rsid w:val="00614B40"/>
    <w:rsid w:val="006152D0"/>
    <w:rsid w:val="00615660"/>
    <w:rsid w:val="00615737"/>
    <w:rsid w:val="00615778"/>
    <w:rsid w:val="00615953"/>
    <w:rsid w:val="0061595E"/>
    <w:rsid w:val="006159CD"/>
    <w:rsid w:val="006162ED"/>
    <w:rsid w:val="00616470"/>
    <w:rsid w:val="00616527"/>
    <w:rsid w:val="0061655F"/>
    <w:rsid w:val="006166CD"/>
    <w:rsid w:val="006167DD"/>
    <w:rsid w:val="00616C5D"/>
    <w:rsid w:val="00616F65"/>
    <w:rsid w:val="006171FB"/>
    <w:rsid w:val="00617295"/>
    <w:rsid w:val="00617307"/>
    <w:rsid w:val="00617444"/>
    <w:rsid w:val="0061746E"/>
    <w:rsid w:val="00617633"/>
    <w:rsid w:val="00617682"/>
    <w:rsid w:val="00617698"/>
    <w:rsid w:val="006178B9"/>
    <w:rsid w:val="00617923"/>
    <w:rsid w:val="006179C0"/>
    <w:rsid w:val="00617A64"/>
    <w:rsid w:val="00617AEC"/>
    <w:rsid w:val="00617B3E"/>
    <w:rsid w:val="00617DB2"/>
    <w:rsid w:val="00617EA1"/>
    <w:rsid w:val="006205F0"/>
    <w:rsid w:val="006207F9"/>
    <w:rsid w:val="00620882"/>
    <w:rsid w:val="00620A42"/>
    <w:rsid w:val="00620CBE"/>
    <w:rsid w:val="00620D14"/>
    <w:rsid w:val="00620F4C"/>
    <w:rsid w:val="00620F93"/>
    <w:rsid w:val="0062105E"/>
    <w:rsid w:val="0062194B"/>
    <w:rsid w:val="006219A8"/>
    <w:rsid w:val="00621D1C"/>
    <w:rsid w:val="00621E84"/>
    <w:rsid w:val="00622141"/>
    <w:rsid w:val="00622175"/>
    <w:rsid w:val="006222B4"/>
    <w:rsid w:val="00622467"/>
    <w:rsid w:val="0062252E"/>
    <w:rsid w:val="00622595"/>
    <w:rsid w:val="006228EF"/>
    <w:rsid w:val="00622947"/>
    <w:rsid w:val="006229FC"/>
    <w:rsid w:val="00622A01"/>
    <w:rsid w:val="00622C0D"/>
    <w:rsid w:val="00622C8E"/>
    <w:rsid w:val="00622CDD"/>
    <w:rsid w:val="00622D22"/>
    <w:rsid w:val="00622D36"/>
    <w:rsid w:val="00622D57"/>
    <w:rsid w:val="00622EFB"/>
    <w:rsid w:val="00622FFC"/>
    <w:rsid w:val="00623026"/>
    <w:rsid w:val="006230D9"/>
    <w:rsid w:val="006233A3"/>
    <w:rsid w:val="00623584"/>
    <w:rsid w:val="00623798"/>
    <w:rsid w:val="00623AE5"/>
    <w:rsid w:val="00623D77"/>
    <w:rsid w:val="00623DB3"/>
    <w:rsid w:val="00623EBC"/>
    <w:rsid w:val="006242A2"/>
    <w:rsid w:val="00624359"/>
    <w:rsid w:val="006243E0"/>
    <w:rsid w:val="00624773"/>
    <w:rsid w:val="00624908"/>
    <w:rsid w:val="00624C0F"/>
    <w:rsid w:val="00624FAD"/>
    <w:rsid w:val="006251FC"/>
    <w:rsid w:val="006252B8"/>
    <w:rsid w:val="0062533D"/>
    <w:rsid w:val="00625628"/>
    <w:rsid w:val="0062576C"/>
    <w:rsid w:val="00625E00"/>
    <w:rsid w:val="00625E8F"/>
    <w:rsid w:val="00625F15"/>
    <w:rsid w:val="00626272"/>
    <w:rsid w:val="00626572"/>
    <w:rsid w:val="006265FA"/>
    <w:rsid w:val="0062661C"/>
    <w:rsid w:val="006267A0"/>
    <w:rsid w:val="0062688E"/>
    <w:rsid w:val="006268E5"/>
    <w:rsid w:val="00626A1D"/>
    <w:rsid w:val="00626CD8"/>
    <w:rsid w:val="00626F92"/>
    <w:rsid w:val="00627279"/>
    <w:rsid w:val="006274AE"/>
    <w:rsid w:val="006275DB"/>
    <w:rsid w:val="006275E1"/>
    <w:rsid w:val="00627797"/>
    <w:rsid w:val="0062783B"/>
    <w:rsid w:val="00627856"/>
    <w:rsid w:val="00627BBB"/>
    <w:rsid w:val="00627C75"/>
    <w:rsid w:val="00627CE4"/>
    <w:rsid w:val="00627D3C"/>
    <w:rsid w:val="00627F45"/>
    <w:rsid w:val="00627F77"/>
    <w:rsid w:val="00630011"/>
    <w:rsid w:val="006300C4"/>
    <w:rsid w:val="006300D3"/>
    <w:rsid w:val="00630169"/>
    <w:rsid w:val="006304E0"/>
    <w:rsid w:val="00630693"/>
    <w:rsid w:val="0063096E"/>
    <w:rsid w:val="00630A11"/>
    <w:rsid w:val="00630C2E"/>
    <w:rsid w:val="00630D59"/>
    <w:rsid w:val="00631058"/>
    <w:rsid w:val="006311E5"/>
    <w:rsid w:val="00631358"/>
    <w:rsid w:val="0063161C"/>
    <w:rsid w:val="006316C1"/>
    <w:rsid w:val="0063198F"/>
    <w:rsid w:val="006319D4"/>
    <w:rsid w:val="00631B45"/>
    <w:rsid w:val="00631E56"/>
    <w:rsid w:val="00632143"/>
    <w:rsid w:val="0063222E"/>
    <w:rsid w:val="00632557"/>
    <w:rsid w:val="006325AF"/>
    <w:rsid w:val="0063283F"/>
    <w:rsid w:val="00632958"/>
    <w:rsid w:val="00632B37"/>
    <w:rsid w:val="00632E37"/>
    <w:rsid w:val="0063310D"/>
    <w:rsid w:val="00633123"/>
    <w:rsid w:val="00633342"/>
    <w:rsid w:val="0063341D"/>
    <w:rsid w:val="006334BC"/>
    <w:rsid w:val="0063355B"/>
    <w:rsid w:val="006335C6"/>
    <w:rsid w:val="0063365D"/>
    <w:rsid w:val="006337BA"/>
    <w:rsid w:val="006337F0"/>
    <w:rsid w:val="006338B5"/>
    <w:rsid w:val="00633967"/>
    <w:rsid w:val="00633AD9"/>
    <w:rsid w:val="00633AFF"/>
    <w:rsid w:val="00633C3C"/>
    <w:rsid w:val="00633FFA"/>
    <w:rsid w:val="00634650"/>
    <w:rsid w:val="0063489D"/>
    <w:rsid w:val="0063497B"/>
    <w:rsid w:val="00634A59"/>
    <w:rsid w:val="00634AC1"/>
    <w:rsid w:val="00634D31"/>
    <w:rsid w:val="00634DB0"/>
    <w:rsid w:val="00634E6E"/>
    <w:rsid w:val="00635095"/>
    <w:rsid w:val="00635209"/>
    <w:rsid w:val="006352E9"/>
    <w:rsid w:val="00635428"/>
    <w:rsid w:val="006355D1"/>
    <w:rsid w:val="006359AC"/>
    <w:rsid w:val="006359BE"/>
    <w:rsid w:val="006359D1"/>
    <w:rsid w:val="00635B07"/>
    <w:rsid w:val="00635C0E"/>
    <w:rsid w:val="00635E66"/>
    <w:rsid w:val="00635E9E"/>
    <w:rsid w:val="00635F2F"/>
    <w:rsid w:val="00636047"/>
    <w:rsid w:val="006362BF"/>
    <w:rsid w:val="00636489"/>
    <w:rsid w:val="00636810"/>
    <w:rsid w:val="00636976"/>
    <w:rsid w:val="00636C31"/>
    <w:rsid w:val="00636E36"/>
    <w:rsid w:val="00636E45"/>
    <w:rsid w:val="006371D6"/>
    <w:rsid w:val="0063778D"/>
    <w:rsid w:val="00637D08"/>
    <w:rsid w:val="006400E6"/>
    <w:rsid w:val="00640349"/>
    <w:rsid w:val="006403AD"/>
    <w:rsid w:val="006403F7"/>
    <w:rsid w:val="00640732"/>
    <w:rsid w:val="006408D4"/>
    <w:rsid w:val="00641189"/>
    <w:rsid w:val="00641505"/>
    <w:rsid w:val="00641800"/>
    <w:rsid w:val="00641880"/>
    <w:rsid w:val="006419FF"/>
    <w:rsid w:val="00641ACD"/>
    <w:rsid w:val="00641EBD"/>
    <w:rsid w:val="00641EC1"/>
    <w:rsid w:val="00642300"/>
    <w:rsid w:val="006423A9"/>
    <w:rsid w:val="0064249F"/>
    <w:rsid w:val="006424E0"/>
    <w:rsid w:val="006424E9"/>
    <w:rsid w:val="0064254F"/>
    <w:rsid w:val="00642E13"/>
    <w:rsid w:val="00642F01"/>
    <w:rsid w:val="00642F70"/>
    <w:rsid w:val="0064307F"/>
    <w:rsid w:val="00643280"/>
    <w:rsid w:val="006433A6"/>
    <w:rsid w:val="006433B5"/>
    <w:rsid w:val="006436B5"/>
    <w:rsid w:val="00643924"/>
    <w:rsid w:val="00643C1E"/>
    <w:rsid w:val="00643CD6"/>
    <w:rsid w:val="00643D20"/>
    <w:rsid w:val="00643E6B"/>
    <w:rsid w:val="00643E7C"/>
    <w:rsid w:val="00643FCC"/>
    <w:rsid w:val="00643FF9"/>
    <w:rsid w:val="00644156"/>
    <w:rsid w:val="00644163"/>
    <w:rsid w:val="0064418E"/>
    <w:rsid w:val="006444DB"/>
    <w:rsid w:val="006444EF"/>
    <w:rsid w:val="00644683"/>
    <w:rsid w:val="006447A7"/>
    <w:rsid w:val="00644877"/>
    <w:rsid w:val="00644939"/>
    <w:rsid w:val="00644C9A"/>
    <w:rsid w:val="00644E24"/>
    <w:rsid w:val="006453D7"/>
    <w:rsid w:val="0064545D"/>
    <w:rsid w:val="006454FC"/>
    <w:rsid w:val="0064554A"/>
    <w:rsid w:val="006456A1"/>
    <w:rsid w:val="0064585E"/>
    <w:rsid w:val="006459C2"/>
    <w:rsid w:val="00645AB3"/>
    <w:rsid w:val="00645C69"/>
    <w:rsid w:val="00645E91"/>
    <w:rsid w:val="00645FB6"/>
    <w:rsid w:val="006460C0"/>
    <w:rsid w:val="00646278"/>
    <w:rsid w:val="00646282"/>
    <w:rsid w:val="006463AF"/>
    <w:rsid w:val="0064677E"/>
    <w:rsid w:val="00646853"/>
    <w:rsid w:val="00646BC9"/>
    <w:rsid w:val="00646C90"/>
    <w:rsid w:val="00647008"/>
    <w:rsid w:val="00647202"/>
    <w:rsid w:val="0064731E"/>
    <w:rsid w:val="0064751A"/>
    <w:rsid w:val="006479E0"/>
    <w:rsid w:val="00647A14"/>
    <w:rsid w:val="00647B9C"/>
    <w:rsid w:val="00647DE0"/>
    <w:rsid w:val="00647F65"/>
    <w:rsid w:val="00647FC6"/>
    <w:rsid w:val="00650071"/>
    <w:rsid w:val="00650144"/>
    <w:rsid w:val="006501E2"/>
    <w:rsid w:val="00650ABC"/>
    <w:rsid w:val="00650D52"/>
    <w:rsid w:val="00650DB0"/>
    <w:rsid w:val="00650DE1"/>
    <w:rsid w:val="00651154"/>
    <w:rsid w:val="006514F9"/>
    <w:rsid w:val="0065151A"/>
    <w:rsid w:val="00651B1C"/>
    <w:rsid w:val="00651BA3"/>
    <w:rsid w:val="00651F3E"/>
    <w:rsid w:val="00651F63"/>
    <w:rsid w:val="0065210E"/>
    <w:rsid w:val="00652228"/>
    <w:rsid w:val="00652468"/>
    <w:rsid w:val="006525E0"/>
    <w:rsid w:val="00652640"/>
    <w:rsid w:val="0065283D"/>
    <w:rsid w:val="0065290B"/>
    <w:rsid w:val="00652956"/>
    <w:rsid w:val="00652AF6"/>
    <w:rsid w:val="00652D73"/>
    <w:rsid w:val="00652DFE"/>
    <w:rsid w:val="00652E27"/>
    <w:rsid w:val="00652ECE"/>
    <w:rsid w:val="006531C7"/>
    <w:rsid w:val="0065350F"/>
    <w:rsid w:val="006536AA"/>
    <w:rsid w:val="006536DF"/>
    <w:rsid w:val="006538A8"/>
    <w:rsid w:val="00653C35"/>
    <w:rsid w:val="00653DC5"/>
    <w:rsid w:val="00653EBC"/>
    <w:rsid w:val="00653FFF"/>
    <w:rsid w:val="006541F0"/>
    <w:rsid w:val="006542EA"/>
    <w:rsid w:val="00654495"/>
    <w:rsid w:val="0065459E"/>
    <w:rsid w:val="006545E7"/>
    <w:rsid w:val="006547E2"/>
    <w:rsid w:val="00654927"/>
    <w:rsid w:val="00654954"/>
    <w:rsid w:val="00654A63"/>
    <w:rsid w:val="00654B78"/>
    <w:rsid w:val="00654B85"/>
    <w:rsid w:val="00654CBA"/>
    <w:rsid w:val="00654E87"/>
    <w:rsid w:val="0065502B"/>
    <w:rsid w:val="0065513B"/>
    <w:rsid w:val="0065522C"/>
    <w:rsid w:val="00655370"/>
    <w:rsid w:val="0065563C"/>
    <w:rsid w:val="00655971"/>
    <w:rsid w:val="00655D3E"/>
    <w:rsid w:val="00655FDA"/>
    <w:rsid w:val="006562B3"/>
    <w:rsid w:val="00656412"/>
    <w:rsid w:val="00656798"/>
    <w:rsid w:val="006567E4"/>
    <w:rsid w:val="00656AEF"/>
    <w:rsid w:val="00656CA7"/>
    <w:rsid w:val="00656D48"/>
    <w:rsid w:val="00656E13"/>
    <w:rsid w:val="00656F2D"/>
    <w:rsid w:val="006570C2"/>
    <w:rsid w:val="00657195"/>
    <w:rsid w:val="00657196"/>
    <w:rsid w:val="0065724B"/>
    <w:rsid w:val="00657535"/>
    <w:rsid w:val="006575EA"/>
    <w:rsid w:val="00657703"/>
    <w:rsid w:val="00657963"/>
    <w:rsid w:val="00657C56"/>
    <w:rsid w:val="00657CC5"/>
    <w:rsid w:val="00657DEF"/>
    <w:rsid w:val="00657DF9"/>
    <w:rsid w:val="006600E0"/>
    <w:rsid w:val="00660399"/>
    <w:rsid w:val="00660472"/>
    <w:rsid w:val="0066052E"/>
    <w:rsid w:val="00660590"/>
    <w:rsid w:val="006605C7"/>
    <w:rsid w:val="006606B8"/>
    <w:rsid w:val="0066093D"/>
    <w:rsid w:val="00660C14"/>
    <w:rsid w:val="00660C8C"/>
    <w:rsid w:val="00660D90"/>
    <w:rsid w:val="00660F14"/>
    <w:rsid w:val="00660FAD"/>
    <w:rsid w:val="00660FB3"/>
    <w:rsid w:val="00661328"/>
    <w:rsid w:val="0066135A"/>
    <w:rsid w:val="006616D4"/>
    <w:rsid w:val="0066178F"/>
    <w:rsid w:val="00661A52"/>
    <w:rsid w:val="00661A9E"/>
    <w:rsid w:val="00661AD7"/>
    <w:rsid w:val="0066213B"/>
    <w:rsid w:val="006623A9"/>
    <w:rsid w:val="00662699"/>
    <w:rsid w:val="00662D31"/>
    <w:rsid w:val="00662D73"/>
    <w:rsid w:val="00662F00"/>
    <w:rsid w:val="00663045"/>
    <w:rsid w:val="00663156"/>
    <w:rsid w:val="006632DB"/>
    <w:rsid w:val="006636DD"/>
    <w:rsid w:val="006638BA"/>
    <w:rsid w:val="00663A4C"/>
    <w:rsid w:val="00663B3D"/>
    <w:rsid w:val="00663C08"/>
    <w:rsid w:val="00663CEA"/>
    <w:rsid w:val="00663F91"/>
    <w:rsid w:val="0066485E"/>
    <w:rsid w:val="006648C7"/>
    <w:rsid w:val="00664A56"/>
    <w:rsid w:val="00664B5C"/>
    <w:rsid w:val="00664BEC"/>
    <w:rsid w:val="00664C05"/>
    <w:rsid w:val="00664CB1"/>
    <w:rsid w:val="00664FC3"/>
    <w:rsid w:val="00664FD4"/>
    <w:rsid w:val="006652A1"/>
    <w:rsid w:val="00665455"/>
    <w:rsid w:val="006655EA"/>
    <w:rsid w:val="00665E29"/>
    <w:rsid w:val="00666367"/>
    <w:rsid w:val="006663A8"/>
    <w:rsid w:val="006664F3"/>
    <w:rsid w:val="006665E3"/>
    <w:rsid w:val="00666775"/>
    <w:rsid w:val="00666817"/>
    <w:rsid w:val="0066696A"/>
    <w:rsid w:val="00666E0E"/>
    <w:rsid w:val="00666ED0"/>
    <w:rsid w:val="00666EF9"/>
    <w:rsid w:val="00666FC3"/>
    <w:rsid w:val="00666FD5"/>
    <w:rsid w:val="006672EC"/>
    <w:rsid w:val="006675C5"/>
    <w:rsid w:val="00667D17"/>
    <w:rsid w:val="0067014F"/>
    <w:rsid w:val="0067026F"/>
    <w:rsid w:val="00670374"/>
    <w:rsid w:val="006704EC"/>
    <w:rsid w:val="00670688"/>
    <w:rsid w:val="00670698"/>
    <w:rsid w:val="006707FA"/>
    <w:rsid w:val="00670863"/>
    <w:rsid w:val="00670B42"/>
    <w:rsid w:val="00670CD5"/>
    <w:rsid w:val="00670D72"/>
    <w:rsid w:val="00670F7B"/>
    <w:rsid w:val="00671167"/>
    <w:rsid w:val="006712ED"/>
    <w:rsid w:val="006714A9"/>
    <w:rsid w:val="006716C3"/>
    <w:rsid w:val="0067178A"/>
    <w:rsid w:val="00671940"/>
    <w:rsid w:val="00671A5F"/>
    <w:rsid w:val="00671AD9"/>
    <w:rsid w:val="00671AFE"/>
    <w:rsid w:val="00671D83"/>
    <w:rsid w:val="00671DF8"/>
    <w:rsid w:val="00671EC5"/>
    <w:rsid w:val="0067206C"/>
    <w:rsid w:val="006720B8"/>
    <w:rsid w:val="00672481"/>
    <w:rsid w:val="006725B9"/>
    <w:rsid w:val="00672834"/>
    <w:rsid w:val="0067283A"/>
    <w:rsid w:val="00672EB4"/>
    <w:rsid w:val="00672ECC"/>
    <w:rsid w:val="00672FAB"/>
    <w:rsid w:val="006730D6"/>
    <w:rsid w:val="0067379A"/>
    <w:rsid w:val="006737EC"/>
    <w:rsid w:val="00673918"/>
    <w:rsid w:val="006739B7"/>
    <w:rsid w:val="00673B86"/>
    <w:rsid w:val="00673BCC"/>
    <w:rsid w:val="00673C27"/>
    <w:rsid w:val="00673CD0"/>
    <w:rsid w:val="00673D13"/>
    <w:rsid w:val="00673E43"/>
    <w:rsid w:val="006741E8"/>
    <w:rsid w:val="006742B0"/>
    <w:rsid w:val="006742D4"/>
    <w:rsid w:val="00674790"/>
    <w:rsid w:val="00674804"/>
    <w:rsid w:val="00674B15"/>
    <w:rsid w:val="00674BD8"/>
    <w:rsid w:val="00674E44"/>
    <w:rsid w:val="00674F19"/>
    <w:rsid w:val="00675084"/>
    <w:rsid w:val="00675135"/>
    <w:rsid w:val="0067514B"/>
    <w:rsid w:val="00675389"/>
    <w:rsid w:val="0067541E"/>
    <w:rsid w:val="006755AD"/>
    <w:rsid w:val="006755F7"/>
    <w:rsid w:val="00675C9B"/>
    <w:rsid w:val="00675CE2"/>
    <w:rsid w:val="00675D85"/>
    <w:rsid w:val="00675E69"/>
    <w:rsid w:val="00675FD5"/>
    <w:rsid w:val="006760AD"/>
    <w:rsid w:val="006762EB"/>
    <w:rsid w:val="00676320"/>
    <w:rsid w:val="0067669D"/>
    <w:rsid w:val="00676789"/>
    <w:rsid w:val="00676965"/>
    <w:rsid w:val="00676982"/>
    <w:rsid w:val="006769A2"/>
    <w:rsid w:val="00676DB6"/>
    <w:rsid w:val="00676E04"/>
    <w:rsid w:val="00676E98"/>
    <w:rsid w:val="006770D7"/>
    <w:rsid w:val="006771F9"/>
    <w:rsid w:val="0067721D"/>
    <w:rsid w:val="00677225"/>
    <w:rsid w:val="00677241"/>
    <w:rsid w:val="006776A5"/>
    <w:rsid w:val="00677719"/>
    <w:rsid w:val="00677888"/>
    <w:rsid w:val="006778E5"/>
    <w:rsid w:val="00677A6E"/>
    <w:rsid w:val="00677B83"/>
    <w:rsid w:val="00677BC0"/>
    <w:rsid w:val="00677C1D"/>
    <w:rsid w:val="00677F94"/>
    <w:rsid w:val="00677FD0"/>
    <w:rsid w:val="00680022"/>
    <w:rsid w:val="00680188"/>
    <w:rsid w:val="006801FD"/>
    <w:rsid w:val="00680366"/>
    <w:rsid w:val="0068067B"/>
    <w:rsid w:val="00680693"/>
    <w:rsid w:val="006808C8"/>
    <w:rsid w:val="00680A35"/>
    <w:rsid w:val="00680F71"/>
    <w:rsid w:val="00680FA2"/>
    <w:rsid w:val="00680FD0"/>
    <w:rsid w:val="00681079"/>
    <w:rsid w:val="0068107A"/>
    <w:rsid w:val="0068115E"/>
    <w:rsid w:val="0068133F"/>
    <w:rsid w:val="00681493"/>
    <w:rsid w:val="006816B7"/>
    <w:rsid w:val="006817CE"/>
    <w:rsid w:val="00681845"/>
    <w:rsid w:val="006818DF"/>
    <w:rsid w:val="00681A3E"/>
    <w:rsid w:val="00681B55"/>
    <w:rsid w:val="00681C3E"/>
    <w:rsid w:val="00681CE5"/>
    <w:rsid w:val="00681EEA"/>
    <w:rsid w:val="006821F6"/>
    <w:rsid w:val="00682249"/>
    <w:rsid w:val="006824EC"/>
    <w:rsid w:val="006827C3"/>
    <w:rsid w:val="006827CE"/>
    <w:rsid w:val="0068280E"/>
    <w:rsid w:val="006828C0"/>
    <w:rsid w:val="00682903"/>
    <w:rsid w:val="00682997"/>
    <w:rsid w:val="00682A7C"/>
    <w:rsid w:val="00682D62"/>
    <w:rsid w:val="00682E15"/>
    <w:rsid w:val="00683124"/>
    <w:rsid w:val="0068328B"/>
    <w:rsid w:val="006837EC"/>
    <w:rsid w:val="00683958"/>
    <w:rsid w:val="00683AC1"/>
    <w:rsid w:val="00683DC8"/>
    <w:rsid w:val="00683E2C"/>
    <w:rsid w:val="00683FEF"/>
    <w:rsid w:val="00684019"/>
    <w:rsid w:val="00684177"/>
    <w:rsid w:val="0068423C"/>
    <w:rsid w:val="00684248"/>
    <w:rsid w:val="00684266"/>
    <w:rsid w:val="0068432A"/>
    <w:rsid w:val="006843D3"/>
    <w:rsid w:val="006848F7"/>
    <w:rsid w:val="00684934"/>
    <w:rsid w:val="00684B32"/>
    <w:rsid w:val="00684B95"/>
    <w:rsid w:val="00684D7B"/>
    <w:rsid w:val="00684DE9"/>
    <w:rsid w:val="00684E34"/>
    <w:rsid w:val="006855E0"/>
    <w:rsid w:val="00685646"/>
    <w:rsid w:val="00685935"/>
    <w:rsid w:val="00685967"/>
    <w:rsid w:val="00685A26"/>
    <w:rsid w:val="00685A62"/>
    <w:rsid w:val="00685A98"/>
    <w:rsid w:val="00685C8E"/>
    <w:rsid w:val="00685CA7"/>
    <w:rsid w:val="00685D20"/>
    <w:rsid w:val="00685D86"/>
    <w:rsid w:val="0068608D"/>
    <w:rsid w:val="006862D1"/>
    <w:rsid w:val="006863B2"/>
    <w:rsid w:val="00686421"/>
    <w:rsid w:val="006866CD"/>
    <w:rsid w:val="00686C5B"/>
    <w:rsid w:val="00686CAD"/>
    <w:rsid w:val="00686D00"/>
    <w:rsid w:val="00686F79"/>
    <w:rsid w:val="00687031"/>
    <w:rsid w:val="0068705E"/>
    <w:rsid w:val="006871BD"/>
    <w:rsid w:val="0068722B"/>
    <w:rsid w:val="0068728E"/>
    <w:rsid w:val="0068732F"/>
    <w:rsid w:val="006873E7"/>
    <w:rsid w:val="006875A2"/>
    <w:rsid w:val="006876FE"/>
    <w:rsid w:val="00687795"/>
    <w:rsid w:val="006878DA"/>
    <w:rsid w:val="00687A90"/>
    <w:rsid w:val="00687B25"/>
    <w:rsid w:val="00687BBD"/>
    <w:rsid w:val="00687EBF"/>
    <w:rsid w:val="0069001D"/>
    <w:rsid w:val="006900AF"/>
    <w:rsid w:val="00690213"/>
    <w:rsid w:val="006905E2"/>
    <w:rsid w:val="00690648"/>
    <w:rsid w:val="006906A3"/>
    <w:rsid w:val="00690968"/>
    <w:rsid w:val="006909D6"/>
    <w:rsid w:val="00690A04"/>
    <w:rsid w:val="00690AF3"/>
    <w:rsid w:val="00690B73"/>
    <w:rsid w:val="00690CA8"/>
    <w:rsid w:val="00690CB2"/>
    <w:rsid w:val="00690CDA"/>
    <w:rsid w:val="006911C6"/>
    <w:rsid w:val="00691203"/>
    <w:rsid w:val="0069125D"/>
    <w:rsid w:val="00691276"/>
    <w:rsid w:val="0069157C"/>
    <w:rsid w:val="0069169B"/>
    <w:rsid w:val="00691721"/>
    <w:rsid w:val="00691781"/>
    <w:rsid w:val="00691940"/>
    <w:rsid w:val="00691EC0"/>
    <w:rsid w:val="00691F0A"/>
    <w:rsid w:val="00691F2D"/>
    <w:rsid w:val="00692112"/>
    <w:rsid w:val="006922B5"/>
    <w:rsid w:val="00692502"/>
    <w:rsid w:val="00692528"/>
    <w:rsid w:val="00692749"/>
    <w:rsid w:val="006928DF"/>
    <w:rsid w:val="00692AB1"/>
    <w:rsid w:val="00692C4F"/>
    <w:rsid w:val="00692E3E"/>
    <w:rsid w:val="00692E5F"/>
    <w:rsid w:val="006931E4"/>
    <w:rsid w:val="0069326C"/>
    <w:rsid w:val="00693488"/>
    <w:rsid w:val="00693A4F"/>
    <w:rsid w:val="00693D18"/>
    <w:rsid w:val="00693F97"/>
    <w:rsid w:val="00693FC1"/>
    <w:rsid w:val="006941EA"/>
    <w:rsid w:val="00694426"/>
    <w:rsid w:val="0069443E"/>
    <w:rsid w:val="0069462F"/>
    <w:rsid w:val="006946A6"/>
    <w:rsid w:val="0069496A"/>
    <w:rsid w:val="006949FA"/>
    <w:rsid w:val="00694ACA"/>
    <w:rsid w:val="00694B02"/>
    <w:rsid w:val="00694C10"/>
    <w:rsid w:val="00694EC0"/>
    <w:rsid w:val="00694F7F"/>
    <w:rsid w:val="00695153"/>
    <w:rsid w:val="00695249"/>
    <w:rsid w:val="00695509"/>
    <w:rsid w:val="0069569F"/>
    <w:rsid w:val="006957EB"/>
    <w:rsid w:val="00695910"/>
    <w:rsid w:val="0069593F"/>
    <w:rsid w:val="00695B19"/>
    <w:rsid w:val="00695BD6"/>
    <w:rsid w:val="00695CCE"/>
    <w:rsid w:val="00695D5F"/>
    <w:rsid w:val="00696197"/>
    <w:rsid w:val="00696199"/>
    <w:rsid w:val="00696215"/>
    <w:rsid w:val="006964F3"/>
    <w:rsid w:val="00696596"/>
    <w:rsid w:val="006966EA"/>
    <w:rsid w:val="00696CF4"/>
    <w:rsid w:val="00696FD2"/>
    <w:rsid w:val="006973F9"/>
    <w:rsid w:val="00697413"/>
    <w:rsid w:val="00697518"/>
    <w:rsid w:val="00697529"/>
    <w:rsid w:val="00697704"/>
    <w:rsid w:val="00697887"/>
    <w:rsid w:val="00697A6E"/>
    <w:rsid w:val="00697BF5"/>
    <w:rsid w:val="00697C70"/>
    <w:rsid w:val="00697D5E"/>
    <w:rsid w:val="00697D99"/>
    <w:rsid w:val="00697F40"/>
    <w:rsid w:val="00697F7F"/>
    <w:rsid w:val="00697FBE"/>
    <w:rsid w:val="006A00E8"/>
    <w:rsid w:val="006A03B4"/>
    <w:rsid w:val="006A04C7"/>
    <w:rsid w:val="006A04EB"/>
    <w:rsid w:val="006A0568"/>
    <w:rsid w:val="006A0647"/>
    <w:rsid w:val="006A0652"/>
    <w:rsid w:val="006A0661"/>
    <w:rsid w:val="006A068F"/>
    <w:rsid w:val="006A085E"/>
    <w:rsid w:val="006A0926"/>
    <w:rsid w:val="006A09CE"/>
    <w:rsid w:val="006A0A3E"/>
    <w:rsid w:val="006A0CDD"/>
    <w:rsid w:val="006A0EA6"/>
    <w:rsid w:val="006A1020"/>
    <w:rsid w:val="006A10D7"/>
    <w:rsid w:val="006A1150"/>
    <w:rsid w:val="006A1394"/>
    <w:rsid w:val="006A139F"/>
    <w:rsid w:val="006A16C4"/>
    <w:rsid w:val="006A1907"/>
    <w:rsid w:val="006A1D77"/>
    <w:rsid w:val="006A1F63"/>
    <w:rsid w:val="006A1FC7"/>
    <w:rsid w:val="006A22C6"/>
    <w:rsid w:val="006A2344"/>
    <w:rsid w:val="006A24EA"/>
    <w:rsid w:val="006A2513"/>
    <w:rsid w:val="006A2AEC"/>
    <w:rsid w:val="006A2B0C"/>
    <w:rsid w:val="006A2C23"/>
    <w:rsid w:val="006A2E1C"/>
    <w:rsid w:val="006A2F4F"/>
    <w:rsid w:val="006A321A"/>
    <w:rsid w:val="006A32E5"/>
    <w:rsid w:val="006A3406"/>
    <w:rsid w:val="006A3740"/>
    <w:rsid w:val="006A38E0"/>
    <w:rsid w:val="006A39A4"/>
    <w:rsid w:val="006A3A2C"/>
    <w:rsid w:val="006A3DA1"/>
    <w:rsid w:val="006A3E19"/>
    <w:rsid w:val="006A3F0E"/>
    <w:rsid w:val="006A41CE"/>
    <w:rsid w:val="006A43FA"/>
    <w:rsid w:val="006A44AC"/>
    <w:rsid w:val="006A45C3"/>
    <w:rsid w:val="006A45F1"/>
    <w:rsid w:val="006A4919"/>
    <w:rsid w:val="006A4973"/>
    <w:rsid w:val="006A4A12"/>
    <w:rsid w:val="006A4A3E"/>
    <w:rsid w:val="006A4B41"/>
    <w:rsid w:val="006A4B4D"/>
    <w:rsid w:val="006A4C7F"/>
    <w:rsid w:val="006A4CC2"/>
    <w:rsid w:val="006A4E5D"/>
    <w:rsid w:val="006A523B"/>
    <w:rsid w:val="006A540A"/>
    <w:rsid w:val="006A5445"/>
    <w:rsid w:val="006A55BA"/>
    <w:rsid w:val="006A56E4"/>
    <w:rsid w:val="006A586D"/>
    <w:rsid w:val="006A5B87"/>
    <w:rsid w:val="006A5BE2"/>
    <w:rsid w:val="006A5C76"/>
    <w:rsid w:val="006A5C95"/>
    <w:rsid w:val="006A5E80"/>
    <w:rsid w:val="006A5F3B"/>
    <w:rsid w:val="006A601C"/>
    <w:rsid w:val="006A6101"/>
    <w:rsid w:val="006A6127"/>
    <w:rsid w:val="006A6158"/>
    <w:rsid w:val="006A6168"/>
    <w:rsid w:val="006A62EB"/>
    <w:rsid w:val="006A635E"/>
    <w:rsid w:val="006A65A6"/>
    <w:rsid w:val="006A66E2"/>
    <w:rsid w:val="006A6839"/>
    <w:rsid w:val="006A6AF0"/>
    <w:rsid w:val="006A6B88"/>
    <w:rsid w:val="006A6FDC"/>
    <w:rsid w:val="006A702B"/>
    <w:rsid w:val="006A707C"/>
    <w:rsid w:val="006A70F4"/>
    <w:rsid w:val="006A714D"/>
    <w:rsid w:val="006A7419"/>
    <w:rsid w:val="006A748C"/>
    <w:rsid w:val="006A7707"/>
    <w:rsid w:val="006A78CC"/>
    <w:rsid w:val="006A7A54"/>
    <w:rsid w:val="006A7B6D"/>
    <w:rsid w:val="006A7B8B"/>
    <w:rsid w:val="006A7D1C"/>
    <w:rsid w:val="006B0166"/>
    <w:rsid w:val="006B0212"/>
    <w:rsid w:val="006B04C7"/>
    <w:rsid w:val="006B0B6E"/>
    <w:rsid w:val="006B1250"/>
    <w:rsid w:val="006B12A1"/>
    <w:rsid w:val="006B12BD"/>
    <w:rsid w:val="006B13BD"/>
    <w:rsid w:val="006B160E"/>
    <w:rsid w:val="006B166B"/>
    <w:rsid w:val="006B193C"/>
    <w:rsid w:val="006B1A26"/>
    <w:rsid w:val="006B1ABB"/>
    <w:rsid w:val="006B1C92"/>
    <w:rsid w:val="006B1CDD"/>
    <w:rsid w:val="006B1E83"/>
    <w:rsid w:val="006B1F20"/>
    <w:rsid w:val="006B1FF3"/>
    <w:rsid w:val="006B21CF"/>
    <w:rsid w:val="006B2492"/>
    <w:rsid w:val="006B25C0"/>
    <w:rsid w:val="006B2690"/>
    <w:rsid w:val="006B29EF"/>
    <w:rsid w:val="006B2B12"/>
    <w:rsid w:val="006B2C2D"/>
    <w:rsid w:val="006B3033"/>
    <w:rsid w:val="006B3042"/>
    <w:rsid w:val="006B30CB"/>
    <w:rsid w:val="006B3174"/>
    <w:rsid w:val="006B34A4"/>
    <w:rsid w:val="006B34D8"/>
    <w:rsid w:val="006B3718"/>
    <w:rsid w:val="006B3817"/>
    <w:rsid w:val="006B3B7C"/>
    <w:rsid w:val="006B3FFA"/>
    <w:rsid w:val="006B4170"/>
    <w:rsid w:val="006B42BF"/>
    <w:rsid w:val="006B4365"/>
    <w:rsid w:val="006B4369"/>
    <w:rsid w:val="006B48A9"/>
    <w:rsid w:val="006B48F5"/>
    <w:rsid w:val="006B4C37"/>
    <w:rsid w:val="006B4CF8"/>
    <w:rsid w:val="006B4DF5"/>
    <w:rsid w:val="006B5286"/>
    <w:rsid w:val="006B529F"/>
    <w:rsid w:val="006B5560"/>
    <w:rsid w:val="006B55F3"/>
    <w:rsid w:val="006B5930"/>
    <w:rsid w:val="006B5AC4"/>
    <w:rsid w:val="006B5B1A"/>
    <w:rsid w:val="006B5F0A"/>
    <w:rsid w:val="006B5F6D"/>
    <w:rsid w:val="006B6088"/>
    <w:rsid w:val="006B616A"/>
    <w:rsid w:val="006B62AB"/>
    <w:rsid w:val="006B65BF"/>
    <w:rsid w:val="006B65C8"/>
    <w:rsid w:val="006B6642"/>
    <w:rsid w:val="006B67AB"/>
    <w:rsid w:val="006B6D48"/>
    <w:rsid w:val="006B6DA1"/>
    <w:rsid w:val="006B6E4E"/>
    <w:rsid w:val="006B6F44"/>
    <w:rsid w:val="006B7247"/>
    <w:rsid w:val="006B750A"/>
    <w:rsid w:val="006B7682"/>
    <w:rsid w:val="006B7772"/>
    <w:rsid w:val="006B7933"/>
    <w:rsid w:val="006B7E1F"/>
    <w:rsid w:val="006B7E80"/>
    <w:rsid w:val="006B7ED4"/>
    <w:rsid w:val="006C00D3"/>
    <w:rsid w:val="006C01EB"/>
    <w:rsid w:val="006C037A"/>
    <w:rsid w:val="006C04DB"/>
    <w:rsid w:val="006C0655"/>
    <w:rsid w:val="006C084B"/>
    <w:rsid w:val="006C0BC9"/>
    <w:rsid w:val="006C116C"/>
    <w:rsid w:val="006C12B6"/>
    <w:rsid w:val="006C13B0"/>
    <w:rsid w:val="006C14C5"/>
    <w:rsid w:val="006C14F3"/>
    <w:rsid w:val="006C1678"/>
    <w:rsid w:val="006C17D3"/>
    <w:rsid w:val="006C1D1E"/>
    <w:rsid w:val="006C1DE4"/>
    <w:rsid w:val="006C1EE5"/>
    <w:rsid w:val="006C21E9"/>
    <w:rsid w:val="006C21F0"/>
    <w:rsid w:val="006C2236"/>
    <w:rsid w:val="006C2381"/>
    <w:rsid w:val="006C2390"/>
    <w:rsid w:val="006C260A"/>
    <w:rsid w:val="006C2D07"/>
    <w:rsid w:val="006C2D09"/>
    <w:rsid w:val="006C314C"/>
    <w:rsid w:val="006C35E3"/>
    <w:rsid w:val="006C36C6"/>
    <w:rsid w:val="006C37C2"/>
    <w:rsid w:val="006C39D0"/>
    <w:rsid w:val="006C3D58"/>
    <w:rsid w:val="006C3D6A"/>
    <w:rsid w:val="006C3FD7"/>
    <w:rsid w:val="006C4014"/>
    <w:rsid w:val="006C402B"/>
    <w:rsid w:val="006C4315"/>
    <w:rsid w:val="006C43AA"/>
    <w:rsid w:val="006C43BD"/>
    <w:rsid w:val="006C4416"/>
    <w:rsid w:val="006C445F"/>
    <w:rsid w:val="006C46D4"/>
    <w:rsid w:val="006C4772"/>
    <w:rsid w:val="006C492E"/>
    <w:rsid w:val="006C4AA9"/>
    <w:rsid w:val="006C4AAB"/>
    <w:rsid w:val="006C4AD7"/>
    <w:rsid w:val="006C4C74"/>
    <w:rsid w:val="006C4D42"/>
    <w:rsid w:val="006C4DAE"/>
    <w:rsid w:val="006C4E4A"/>
    <w:rsid w:val="006C4FEC"/>
    <w:rsid w:val="006C5255"/>
    <w:rsid w:val="006C5724"/>
    <w:rsid w:val="006C5BF4"/>
    <w:rsid w:val="006C5F27"/>
    <w:rsid w:val="006C60F6"/>
    <w:rsid w:val="006C615D"/>
    <w:rsid w:val="006C6C4E"/>
    <w:rsid w:val="006C6D73"/>
    <w:rsid w:val="006C6DCA"/>
    <w:rsid w:val="006C6FB3"/>
    <w:rsid w:val="006C700E"/>
    <w:rsid w:val="006C7103"/>
    <w:rsid w:val="006C71F0"/>
    <w:rsid w:val="006C758D"/>
    <w:rsid w:val="006C79E2"/>
    <w:rsid w:val="006C7AF5"/>
    <w:rsid w:val="006C7B51"/>
    <w:rsid w:val="006C7D33"/>
    <w:rsid w:val="006C7FAC"/>
    <w:rsid w:val="006D008E"/>
    <w:rsid w:val="006D00F3"/>
    <w:rsid w:val="006D0491"/>
    <w:rsid w:val="006D0606"/>
    <w:rsid w:val="006D06EC"/>
    <w:rsid w:val="006D07C4"/>
    <w:rsid w:val="006D0927"/>
    <w:rsid w:val="006D0F78"/>
    <w:rsid w:val="006D1444"/>
    <w:rsid w:val="006D1C81"/>
    <w:rsid w:val="006D1FA5"/>
    <w:rsid w:val="006D1FF6"/>
    <w:rsid w:val="006D2212"/>
    <w:rsid w:val="006D2229"/>
    <w:rsid w:val="006D22BC"/>
    <w:rsid w:val="006D2351"/>
    <w:rsid w:val="006D25FE"/>
    <w:rsid w:val="006D263A"/>
    <w:rsid w:val="006D2654"/>
    <w:rsid w:val="006D2701"/>
    <w:rsid w:val="006D2809"/>
    <w:rsid w:val="006D2948"/>
    <w:rsid w:val="006D29E1"/>
    <w:rsid w:val="006D29E8"/>
    <w:rsid w:val="006D2A53"/>
    <w:rsid w:val="006D2A77"/>
    <w:rsid w:val="006D2DEA"/>
    <w:rsid w:val="006D2FA6"/>
    <w:rsid w:val="006D336C"/>
    <w:rsid w:val="006D38A1"/>
    <w:rsid w:val="006D3A2D"/>
    <w:rsid w:val="006D3C10"/>
    <w:rsid w:val="006D3CD7"/>
    <w:rsid w:val="006D3D72"/>
    <w:rsid w:val="006D3E38"/>
    <w:rsid w:val="006D3E73"/>
    <w:rsid w:val="006D485D"/>
    <w:rsid w:val="006D48A7"/>
    <w:rsid w:val="006D4A16"/>
    <w:rsid w:val="006D4BDC"/>
    <w:rsid w:val="006D4F09"/>
    <w:rsid w:val="006D4F10"/>
    <w:rsid w:val="006D4FEB"/>
    <w:rsid w:val="006D5019"/>
    <w:rsid w:val="006D50CC"/>
    <w:rsid w:val="006D5136"/>
    <w:rsid w:val="006D52B0"/>
    <w:rsid w:val="006D52B9"/>
    <w:rsid w:val="006D55A9"/>
    <w:rsid w:val="006D5BA1"/>
    <w:rsid w:val="006D5BF0"/>
    <w:rsid w:val="006D5C7A"/>
    <w:rsid w:val="006D5D61"/>
    <w:rsid w:val="006D5D8B"/>
    <w:rsid w:val="006D5E19"/>
    <w:rsid w:val="006D5ED1"/>
    <w:rsid w:val="006D61F8"/>
    <w:rsid w:val="006D650E"/>
    <w:rsid w:val="006D6622"/>
    <w:rsid w:val="006D6646"/>
    <w:rsid w:val="006D6816"/>
    <w:rsid w:val="006D6986"/>
    <w:rsid w:val="006D69AD"/>
    <w:rsid w:val="006D6AAA"/>
    <w:rsid w:val="006D6B77"/>
    <w:rsid w:val="006D6E17"/>
    <w:rsid w:val="006D70E8"/>
    <w:rsid w:val="006D7163"/>
    <w:rsid w:val="006D71DB"/>
    <w:rsid w:val="006D7296"/>
    <w:rsid w:val="006D731F"/>
    <w:rsid w:val="006D73E6"/>
    <w:rsid w:val="006D769E"/>
    <w:rsid w:val="006D77E6"/>
    <w:rsid w:val="006D7D64"/>
    <w:rsid w:val="006D7DA2"/>
    <w:rsid w:val="006D7DBA"/>
    <w:rsid w:val="006D7DBE"/>
    <w:rsid w:val="006D7DD8"/>
    <w:rsid w:val="006D7E26"/>
    <w:rsid w:val="006E0162"/>
    <w:rsid w:val="006E06E9"/>
    <w:rsid w:val="006E076B"/>
    <w:rsid w:val="006E0990"/>
    <w:rsid w:val="006E0A8D"/>
    <w:rsid w:val="006E0BFD"/>
    <w:rsid w:val="006E0DED"/>
    <w:rsid w:val="006E0F61"/>
    <w:rsid w:val="006E10DC"/>
    <w:rsid w:val="006E1157"/>
    <w:rsid w:val="006E128C"/>
    <w:rsid w:val="006E13F5"/>
    <w:rsid w:val="006E1457"/>
    <w:rsid w:val="006E1C39"/>
    <w:rsid w:val="006E1D37"/>
    <w:rsid w:val="006E1DBE"/>
    <w:rsid w:val="006E1E2A"/>
    <w:rsid w:val="006E1F63"/>
    <w:rsid w:val="006E2121"/>
    <w:rsid w:val="006E2231"/>
    <w:rsid w:val="006E235F"/>
    <w:rsid w:val="006E23D3"/>
    <w:rsid w:val="006E25C9"/>
    <w:rsid w:val="006E2732"/>
    <w:rsid w:val="006E27A7"/>
    <w:rsid w:val="006E27D0"/>
    <w:rsid w:val="006E2928"/>
    <w:rsid w:val="006E29A7"/>
    <w:rsid w:val="006E2A17"/>
    <w:rsid w:val="006E2AB0"/>
    <w:rsid w:val="006E2EAF"/>
    <w:rsid w:val="006E3228"/>
    <w:rsid w:val="006E334A"/>
    <w:rsid w:val="006E3476"/>
    <w:rsid w:val="006E34A3"/>
    <w:rsid w:val="006E3533"/>
    <w:rsid w:val="006E37FE"/>
    <w:rsid w:val="006E38AC"/>
    <w:rsid w:val="006E3AAB"/>
    <w:rsid w:val="006E3CD6"/>
    <w:rsid w:val="006E3CFD"/>
    <w:rsid w:val="006E3D29"/>
    <w:rsid w:val="006E3F70"/>
    <w:rsid w:val="006E3F90"/>
    <w:rsid w:val="006E4036"/>
    <w:rsid w:val="006E42B7"/>
    <w:rsid w:val="006E444A"/>
    <w:rsid w:val="006E49A0"/>
    <w:rsid w:val="006E4A4F"/>
    <w:rsid w:val="006E4A9F"/>
    <w:rsid w:val="006E4E22"/>
    <w:rsid w:val="006E5199"/>
    <w:rsid w:val="006E5298"/>
    <w:rsid w:val="006E55CC"/>
    <w:rsid w:val="006E56A5"/>
    <w:rsid w:val="006E5A3C"/>
    <w:rsid w:val="006E5B39"/>
    <w:rsid w:val="006E5B87"/>
    <w:rsid w:val="006E5E19"/>
    <w:rsid w:val="006E5FA4"/>
    <w:rsid w:val="006E6460"/>
    <w:rsid w:val="006E6811"/>
    <w:rsid w:val="006E6825"/>
    <w:rsid w:val="006E6836"/>
    <w:rsid w:val="006E6C22"/>
    <w:rsid w:val="006E6CE2"/>
    <w:rsid w:val="006E6D7A"/>
    <w:rsid w:val="006E6DED"/>
    <w:rsid w:val="006E6E0D"/>
    <w:rsid w:val="006E6F32"/>
    <w:rsid w:val="006E6F45"/>
    <w:rsid w:val="006E70D9"/>
    <w:rsid w:val="006E716A"/>
    <w:rsid w:val="006E76F0"/>
    <w:rsid w:val="006E77D8"/>
    <w:rsid w:val="006E7911"/>
    <w:rsid w:val="006E79E9"/>
    <w:rsid w:val="006E7C72"/>
    <w:rsid w:val="006E7DD5"/>
    <w:rsid w:val="006F0129"/>
    <w:rsid w:val="006F045A"/>
    <w:rsid w:val="006F065C"/>
    <w:rsid w:val="006F092C"/>
    <w:rsid w:val="006F0D8F"/>
    <w:rsid w:val="006F0E51"/>
    <w:rsid w:val="006F0F45"/>
    <w:rsid w:val="006F1000"/>
    <w:rsid w:val="006F11FB"/>
    <w:rsid w:val="006F1351"/>
    <w:rsid w:val="006F13F2"/>
    <w:rsid w:val="006F16A4"/>
    <w:rsid w:val="006F1703"/>
    <w:rsid w:val="006F1906"/>
    <w:rsid w:val="006F196D"/>
    <w:rsid w:val="006F19D9"/>
    <w:rsid w:val="006F1C60"/>
    <w:rsid w:val="006F1EC7"/>
    <w:rsid w:val="006F1F43"/>
    <w:rsid w:val="006F2185"/>
    <w:rsid w:val="006F21AA"/>
    <w:rsid w:val="006F2321"/>
    <w:rsid w:val="006F2371"/>
    <w:rsid w:val="006F25C1"/>
    <w:rsid w:val="006F26CB"/>
    <w:rsid w:val="006F27F0"/>
    <w:rsid w:val="006F2815"/>
    <w:rsid w:val="006F2911"/>
    <w:rsid w:val="006F2C0A"/>
    <w:rsid w:val="006F2F08"/>
    <w:rsid w:val="006F3388"/>
    <w:rsid w:val="006F33D8"/>
    <w:rsid w:val="006F361B"/>
    <w:rsid w:val="006F3991"/>
    <w:rsid w:val="006F3AA2"/>
    <w:rsid w:val="006F3D94"/>
    <w:rsid w:val="006F3DED"/>
    <w:rsid w:val="006F3E57"/>
    <w:rsid w:val="006F3F04"/>
    <w:rsid w:val="006F408E"/>
    <w:rsid w:val="006F4294"/>
    <w:rsid w:val="006F4381"/>
    <w:rsid w:val="006F43F0"/>
    <w:rsid w:val="006F4481"/>
    <w:rsid w:val="006F4583"/>
    <w:rsid w:val="006F45E0"/>
    <w:rsid w:val="006F464D"/>
    <w:rsid w:val="006F4659"/>
    <w:rsid w:val="006F48BF"/>
    <w:rsid w:val="006F49BE"/>
    <w:rsid w:val="006F4D92"/>
    <w:rsid w:val="006F4FFF"/>
    <w:rsid w:val="006F50F0"/>
    <w:rsid w:val="006F543C"/>
    <w:rsid w:val="006F555E"/>
    <w:rsid w:val="006F55A3"/>
    <w:rsid w:val="006F570C"/>
    <w:rsid w:val="006F5765"/>
    <w:rsid w:val="006F591C"/>
    <w:rsid w:val="006F5A15"/>
    <w:rsid w:val="006F5A3D"/>
    <w:rsid w:val="006F5E04"/>
    <w:rsid w:val="006F5E85"/>
    <w:rsid w:val="006F5F1C"/>
    <w:rsid w:val="006F6047"/>
    <w:rsid w:val="006F6340"/>
    <w:rsid w:val="006F636E"/>
    <w:rsid w:val="006F656E"/>
    <w:rsid w:val="006F65D0"/>
    <w:rsid w:val="006F6869"/>
    <w:rsid w:val="006F6A10"/>
    <w:rsid w:val="006F6DD8"/>
    <w:rsid w:val="006F6E63"/>
    <w:rsid w:val="006F70B8"/>
    <w:rsid w:val="006F7375"/>
    <w:rsid w:val="006F77FB"/>
    <w:rsid w:val="006F7A2A"/>
    <w:rsid w:val="006F7C4F"/>
    <w:rsid w:val="006F7CD8"/>
    <w:rsid w:val="006F7D3F"/>
    <w:rsid w:val="006F7D46"/>
    <w:rsid w:val="006F7F0D"/>
    <w:rsid w:val="00700426"/>
    <w:rsid w:val="00700487"/>
    <w:rsid w:val="0070052C"/>
    <w:rsid w:val="00700828"/>
    <w:rsid w:val="0070093E"/>
    <w:rsid w:val="00700BCB"/>
    <w:rsid w:val="00700DA5"/>
    <w:rsid w:val="00700EF8"/>
    <w:rsid w:val="00700F7B"/>
    <w:rsid w:val="00701520"/>
    <w:rsid w:val="00701536"/>
    <w:rsid w:val="00701592"/>
    <w:rsid w:val="007016CA"/>
    <w:rsid w:val="00701824"/>
    <w:rsid w:val="00701844"/>
    <w:rsid w:val="00701AD7"/>
    <w:rsid w:val="00701BCA"/>
    <w:rsid w:val="00701BDD"/>
    <w:rsid w:val="007020C0"/>
    <w:rsid w:val="007021D5"/>
    <w:rsid w:val="00702295"/>
    <w:rsid w:val="0070232C"/>
    <w:rsid w:val="00702898"/>
    <w:rsid w:val="00702DF2"/>
    <w:rsid w:val="00702E81"/>
    <w:rsid w:val="00702EDC"/>
    <w:rsid w:val="007032D1"/>
    <w:rsid w:val="00703466"/>
    <w:rsid w:val="00703526"/>
    <w:rsid w:val="00703B1F"/>
    <w:rsid w:val="00703E9A"/>
    <w:rsid w:val="00703EA3"/>
    <w:rsid w:val="00703FCF"/>
    <w:rsid w:val="0070400A"/>
    <w:rsid w:val="0070403D"/>
    <w:rsid w:val="007042A0"/>
    <w:rsid w:val="00704378"/>
    <w:rsid w:val="0070439E"/>
    <w:rsid w:val="007043D9"/>
    <w:rsid w:val="007045D2"/>
    <w:rsid w:val="00704719"/>
    <w:rsid w:val="007048DA"/>
    <w:rsid w:val="00704A1F"/>
    <w:rsid w:val="00704B30"/>
    <w:rsid w:val="00704E0C"/>
    <w:rsid w:val="00704F7E"/>
    <w:rsid w:val="00704F84"/>
    <w:rsid w:val="0070507B"/>
    <w:rsid w:val="0070536E"/>
    <w:rsid w:val="00705399"/>
    <w:rsid w:val="00705457"/>
    <w:rsid w:val="007054A1"/>
    <w:rsid w:val="007054E1"/>
    <w:rsid w:val="00705918"/>
    <w:rsid w:val="0070598E"/>
    <w:rsid w:val="00705996"/>
    <w:rsid w:val="00705B37"/>
    <w:rsid w:val="00705BDF"/>
    <w:rsid w:val="00705C22"/>
    <w:rsid w:val="00705C65"/>
    <w:rsid w:val="00705CCA"/>
    <w:rsid w:val="00705CCD"/>
    <w:rsid w:val="00705F2D"/>
    <w:rsid w:val="007060EF"/>
    <w:rsid w:val="007061DF"/>
    <w:rsid w:val="00706205"/>
    <w:rsid w:val="007063B3"/>
    <w:rsid w:val="007063CB"/>
    <w:rsid w:val="0070648E"/>
    <w:rsid w:val="0070664E"/>
    <w:rsid w:val="007069E0"/>
    <w:rsid w:val="00706D62"/>
    <w:rsid w:val="00706DFC"/>
    <w:rsid w:val="00706F93"/>
    <w:rsid w:val="00706FD5"/>
    <w:rsid w:val="007070F6"/>
    <w:rsid w:val="00707140"/>
    <w:rsid w:val="0070726D"/>
    <w:rsid w:val="007072B3"/>
    <w:rsid w:val="00707367"/>
    <w:rsid w:val="007074B5"/>
    <w:rsid w:val="007075DF"/>
    <w:rsid w:val="0070772E"/>
    <w:rsid w:val="00707A15"/>
    <w:rsid w:val="00707A3F"/>
    <w:rsid w:val="00707A59"/>
    <w:rsid w:val="00707C94"/>
    <w:rsid w:val="00707D66"/>
    <w:rsid w:val="00707ECD"/>
    <w:rsid w:val="00707EE8"/>
    <w:rsid w:val="00707F4E"/>
    <w:rsid w:val="00710202"/>
    <w:rsid w:val="00710247"/>
    <w:rsid w:val="007103C0"/>
    <w:rsid w:val="00710456"/>
    <w:rsid w:val="007107BA"/>
    <w:rsid w:val="00710805"/>
    <w:rsid w:val="00710AA2"/>
    <w:rsid w:val="00710E83"/>
    <w:rsid w:val="00710EBC"/>
    <w:rsid w:val="00710FD2"/>
    <w:rsid w:val="007110E2"/>
    <w:rsid w:val="007112FD"/>
    <w:rsid w:val="0071136F"/>
    <w:rsid w:val="00711426"/>
    <w:rsid w:val="00711449"/>
    <w:rsid w:val="007114B2"/>
    <w:rsid w:val="00711A29"/>
    <w:rsid w:val="00711C4D"/>
    <w:rsid w:val="00712049"/>
    <w:rsid w:val="00712252"/>
    <w:rsid w:val="00712339"/>
    <w:rsid w:val="00712357"/>
    <w:rsid w:val="007126FC"/>
    <w:rsid w:val="00712708"/>
    <w:rsid w:val="007127D4"/>
    <w:rsid w:val="007127FC"/>
    <w:rsid w:val="007128BE"/>
    <w:rsid w:val="007129D5"/>
    <w:rsid w:val="00712C07"/>
    <w:rsid w:val="00712DBD"/>
    <w:rsid w:val="00712E70"/>
    <w:rsid w:val="0071316A"/>
    <w:rsid w:val="0071328E"/>
    <w:rsid w:val="007134E9"/>
    <w:rsid w:val="007135E9"/>
    <w:rsid w:val="007135FE"/>
    <w:rsid w:val="00713631"/>
    <w:rsid w:val="0071384D"/>
    <w:rsid w:val="00713998"/>
    <w:rsid w:val="00713A06"/>
    <w:rsid w:val="00713B8D"/>
    <w:rsid w:val="00713BEF"/>
    <w:rsid w:val="0071405F"/>
    <w:rsid w:val="0071418B"/>
    <w:rsid w:val="00714265"/>
    <w:rsid w:val="0071435F"/>
    <w:rsid w:val="007143A7"/>
    <w:rsid w:val="00714557"/>
    <w:rsid w:val="007146CE"/>
    <w:rsid w:val="00714B68"/>
    <w:rsid w:val="00715035"/>
    <w:rsid w:val="007150D5"/>
    <w:rsid w:val="00715AB9"/>
    <w:rsid w:val="00715AEB"/>
    <w:rsid w:val="00715BF2"/>
    <w:rsid w:val="00715C1B"/>
    <w:rsid w:val="00715C4E"/>
    <w:rsid w:val="00715F46"/>
    <w:rsid w:val="007160C6"/>
    <w:rsid w:val="007162C8"/>
    <w:rsid w:val="0071655B"/>
    <w:rsid w:val="0071681A"/>
    <w:rsid w:val="00716AEE"/>
    <w:rsid w:val="00716D97"/>
    <w:rsid w:val="00716DB6"/>
    <w:rsid w:val="00717052"/>
    <w:rsid w:val="007170C6"/>
    <w:rsid w:val="00717441"/>
    <w:rsid w:val="007174E0"/>
    <w:rsid w:val="007174F6"/>
    <w:rsid w:val="007175D4"/>
    <w:rsid w:val="00717645"/>
    <w:rsid w:val="00717714"/>
    <w:rsid w:val="007178E9"/>
    <w:rsid w:val="00717A40"/>
    <w:rsid w:val="00717A51"/>
    <w:rsid w:val="00717E07"/>
    <w:rsid w:val="00717E34"/>
    <w:rsid w:val="00717F47"/>
    <w:rsid w:val="0072000C"/>
    <w:rsid w:val="007201E9"/>
    <w:rsid w:val="00720526"/>
    <w:rsid w:val="0072078D"/>
    <w:rsid w:val="00720936"/>
    <w:rsid w:val="00720CB4"/>
    <w:rsid w:val="00720ED3"/>
    <w:rsid w:val="00720EFB"/>
    <w:rsid w:val="00720F33"/>
    <w:rsid w:val="00720FA5"/>
    <w:rsid w:val="00720FBD"/>
    <w:rsid w:val="00721167"/>
    <w:rsid w:val="00721403"/>
    <w:rsid w:val="007216ED"/>
    <w:rsid w:val="0072172A"/>
    <w:rsid w:val="007217A4"/>
    <w:rsid w:val="007217C1"/>
    <w:rsid w:val="00721A85"/>
    <w:rsid w:val="00721ACE"/>
    <w:rsid w:val="00721C36"/>
    <w:rsid w:val="00721D50"/>
    <w:rsid w:val="00721E70"/>
    <w:rsid w:val="00721E95"/>
    <w:rsid w:val="0072200E"/>
    <w:rsid w:val="00722752"/>
    <w:rsid w:val="0072285E"/>
    <w:rsid w:val="007229B9"/>
    <w:rsid w:val="00722A61"/>
    <w:rsid w:val="00722AF9"/>
    <w:rsid w:val="00722C9D"/>
    <w:rsid w:val="00722CF5"/>
    <w:rsid w:val="00722DB9"/>
    <w:rsid w:val="00722DFF"/>
    <w:rsid w:val="00722EE1"/>
    <w:rsid w:val="00723237"/>
    <w:rsid w:val="00723251"/>
    <w:rsid w:val="00723424"/>
    <w:rsid w:val="0072368C"/>
    <w:rsid w:val="00723812"/>
    <w:rsid w:val="007239EE"/>
    <w:rsid w:val="00723A9F"/>
    <w:rsid w:val="00723AA9"/>
    <w:rsid w:val="00723DEE"/>
    <w:rsid w:val="00724301"/>
    <w:rsid w:val="0072477D"/>
    <w:rsid w:val="007247D3"/>
    <w:rsid w:val="00724A0A"/>
    <w:rsid w:val="00724A28"/>
    <w:rsid w:val="00724ACD"/>
    <w:rsid w:val="00724CD5"/>
    <w:rsid w:val="00724F8A"/>
    <w:rsid w:val="0072501C"/>
    <w:rsid w:val="007252A2"/>
    <w:rsid w:val="00725414"/>
    <w:rsid w:val="0072547D"/>
    <w:rsid w:val="007254A1"/>
    <w:rsid w:val="0072553E"/>
    <w:rsid w:val="007255EB"/>
    <w:rsid w:val="00725C52"/>
    <w:rsid w:val="00726267"/>
    <w:rsid w:val="007266CD"/>
    <w:rsid w:val="00726734"/>
    <w:rsid w:val="00726A58"/>
    <w:rsid w:val="00726B0B"/>
    <w:rsid w:val="00726B76"/>
    <w:rsid w:val="00726BFD"/>
    <w:rsid w:val="00726C36"/>
    <w:rsid w:val="00726CB3"/>
    <w:rsid w:val="00726D01"/>
    <w:rsid w:val="00726E79"/>
    <w:rsid w:val="00727012"/>
    <w:rsid w:val="00727115"/>
    <w:rsid w:val="00727175"/>
    <w:rsid w:val="007271D1"/>
    <w:rsid w:val="007272A4"/>
    <w:rsid w:val="00727694"/>
    <w:rsid w:val="00727711"/>
    <w:rsid w:val="00727918"/>
    <w:rsid w:val="00727AAA"/>
    <w:rsid w:val="00727C71"/>
    <w:rsid w:val="00727D1E"/>
    <w:rsid w:val="00727D58"/>
    <w:rsid w:val="00727E60"/>
    <w:rsid w:val="00727F8E"/>
    <w:rsid w:val="007302AF"/>
    <w:rsid w:val="00730360"/>
    <w:rsid w:val="0073089E"/>
    <w:rsid w:val="00730999"/>
    <w:rsid w:val="00730AE4"/>
    <w:rsid w:val="00730CBB"/>
    <w:rsid w:val="00730E48"/>
    <w:rsid w:val="00730E9A"/>
    <w:rsid w:val="00731030"/>
    <w:rsid w:val="00731082"/>
    <w:rsid w:val="007310E1"/>
    <w:rsid w:val="00731241"/>
    <w:rsid w:val="007312E1"/>
    <w:rsid w:val="00731592"/>
    <w:rsid w:val="0073160C"/>
    <w:rsid w:val="00731654"/>
    <w:rsid w:val="0073189A"/>
    <w:rsid w:val="00731B60"/>
    <w:rsid w:val="00731BB8"/>
    <w:rsid w:val="0073201E"/>
    <w:rsid w:val="00732027"/>
    <w:rsid w:val="00732465"/>
    <w:rsid w:val="0073263B"/>
    <w:rsid w:val="007329BB"/>
    <w:rsid w:val="00732BD7"/>
    <w:rsid w:val="00732C0F"/>
    <w:rsid w:val="00732DA3"/>
    <w:rsid w:val="00732EE4"/>
    <w:rsid w:val="00732FC5"/>
    <w:rsid w:val="007333AF"/>
    <w:rsid w:val="007333CB"/>
    <w:rsid w:val="00733419"/>
    <w:rsid w:val="0073341C"/>
    <w:rsid w:val="007336C7"/>
    <w:rsid w:val="00733834"/>
    <w:rsid w:val="007338D7"/>
    <w:rsid w:val="00733C81"/>
    <w:rsid w:val="00733CAC"/>
    <w:rsid w:val="00733CD2"/>
    <w:rsid w:val="00733D23"/>
    <w:rsid w:val="00733F1C"/>
    <w:rsid w:val="00734055"/>
    <w:rsid w:val="007342C5"/>
    <w:rsid w:val="00734462"/>
    <w:rsid w:val="007344E6"/>
    <w:rsid w:val="00734545"/>
    <w:rsid w:val="0073457C"/>
    <w:rsid w:val="00734603"/>
    <w:rsid w:val="00734624"/>
    <w:rsid w:val="007349D7"/>
    <w:rsid w:val="00734FBF"/>
    <w:rsid w:val="00734FE5"/>
    <w:rsid w:val="00734FFC"/>
    <w:rsid w:val="0073501F"/>
    <w:rsid w:val="007351F2"/>
    <w:rsid w:val="007352E4"/>
    <w:rsid w:val="007352FE"/>
    <w:rsid w:val="0073571D"/>
    <w:rsid w:val="00735905"/>
    <w:rsid w:val="00735ACA"/>
    <w:rsid w:val="00735B3A"/>
    <w:rsid w:val="00735BF6"/>
    <w:rsid w:val="00735D45"/>
    <w:rsid w:val="00735E2A"/>
    <w:rsid w:val="00735F56"/>
    <w:rsid w:val="00736703"/>
    <w:rsid w:val="00736A91"/>
    <w:rsid w:val="00736D5B"/>
    <w:rsid w:val="00736E2D"/>
    <w:rsid w:val="00736EDB"/>
    <w:rsid w:val="0073723F"/>
    <w:rsid w:val="007372B7"/>
    <w:rsid w:val="007374C3"/>
    <w:rsid w:val="007374F6"/>
    <w:rsid w:val="0073758E"/>
    <w:rsid w:val="007375E3"/>
    <w:rsid w:val="0073764B"/>
    <w:rsid w:val="007376BE"/>
    <w:rsid w:val="0073777A"/>
    <w:rsid w:val="00740090"/>
    <w:rsid w:val="007402B6"/>
    <w:rsid w:val="00740339"/>
    <w:rsid w:val="00740518"/>
    <w:rsid w:val="00740603"/>
    <w:rsid w:val="00740688"/>
    <w:rsid w:val="007406D1"/>
    <w:rsid w:val="00740749"/>
    <w:rsid w:val="00740B6F"/>
    <w:rsid w:val="00741024"/>
    <w:rsid w:val="00741108"/>
    <w:rsid w:val="007411E5"/>
    <w:rsid w:val="007412F6"/>
    <w:rsid w:val="0074156D"/>
    <w:rsid w:val="007415D0"/>
    <w:rsid w:val="00741712"/>
    <w:rsid w:val="00741B88"/>
    <w:rsid w:val="00741E79"/>
    <w:rsid w:val="00741EC4"/>
    <w:rsid w:val="00741EDB"/>
    <w:rsid w:val="00741FB6"/>
    <w:rsid w:val="00742001"/>
    <w:rsid w:val="00742261"/>
    <w:rsid w:val="007423B2"/>
    <w:rsid w:val="007427CF"/>
    <w:rsid w:val="00742803"/>
    <w:rsid w:val="00742810"/>
    <w:rsid w:val="00742818"/>
    <w:rsid w:val="00742882"/>
    <w:rsid w:val="007428E3"/>
    <w:rsid w:val="00742A34"/>
    <w:rsid w:val="00742AA9"/>
    <w:rsid w:val="00742ABA"/>
    <w:rsid w:val="00742BC7"/>
    <w:rsid w:val="00742BD2"/>
    <w:rsid w:val="00742DE5"/>
    <w:rsid w:val="00743130"/>
    <w:rsid w:val="007431D8"/>
    <w:rsid w:val="007431EB"/>
    <w:rsid w:val="0074325A"/>
    <w:rsid w:val="007432D2"/>
    <w:rsid w:val="00743759"/>
    <w:rsid w:val="00743858"/>
    <w:rsid w:val="007439BD"/>
    <w:rsid w:val="00743B4D"/>
    <w:rsid w:val="00743D66"/>
    <w:rsid w:val="00744099"/>
    <w:rsid w:val="0074410B"/>
    <w:rsid w:val="0074415C"/>
    <w:rsid w:val="007441DD"/>
    <w:rsid w:val="0074444B"/>
    <w:rsid w:val="00744559"/>
    <w:rsid w:val="007445E2"/>
    <w:rsid w:val="00744A91"/>
    <w:rsid w:val="00744C3C"/>
    <w:rsid w:val="00744FBF"/>
    <w:rsid w:val="00745060"/>
    <w:rsid w:val="0074515B"/>
    <w:rsid w:val="007453DC"/>
    <w:rsid w:val="007457B2"/>
    <w:rsid w:val="00745A09"/>
    <w:rsid w:val="00745BF3"/>
    <w:rsid w:val="00745C5C"/>
    <w:rsid w:val="0074608D"/>
    <w:rsid w:val="007460A3"/>
    <w:rsid w:val="0074632E"/>
    <w:rsid w:val="007465BC"/>
    <w:rsid w:val="0074675D"/>
    <w:rsid w:val="00746842"/>
    <w:rsid w:val="007468D4"/>
    <w:rsid w:val="00746FB6"/>
    <w:rsid w:val="007473DC"/>
    <w:rsid w:val="00747434"/>
    <w:rsid w:val="007474CF"/>
    <w:rsid w:val="007475B9"/>
    <w:rsid w:val="007475BB"/>
    <w:rsid w:val="00747765"/>
    <w:rsid w:val="00747777"/>
    <w:rsid w:val="00747C18"/>
    <w:rsid w:val="00747DF4"/>
    <w:rsid w:val="00747F38"/>
    <w:rsid w:val="00747F42"/>
    <w:rsid w:val="007501D2"/>
    <w:rsid w:val="0075026F"/>
    <w:rsid w:val="0075055B"/>
    <w:rsid w:val="00750A06"/>
    <w:rsid w:val="00750BB4"/>
    <w:rsid w:val="00750DA3"/>
    <w:rsid w:val="00750DD3"/>
    <w:rsid w:val="00750F1E"/>
    <w:rsid w:val="007512E0"/>
    <w:rsid w:val="007513C6"/>
    <w:rsid w:val="00751459"/>
    <w:rsid w:val="00751463"/>
    <w:rsid w:val="0075166C"/>
    <w:rsid w:val="00751BAA"/>
    <w:rsid w:val="007520EA"/>
    <w:rsid w:val="0075213E"/>
    <w:rsid w:val="0075217C"/>
    <w:rsid w:val="0075248F"/>
    <w:rsid w:val="007525EB"/>
    <w:rsid w:val="007527F0"/>
    <w:rsid w:val="00752919"/>
    <w:rsid w:val="00752970"/>
    <w:rsid w:val="00752988"/>
    <w:rsid w:val="00752EB1"/>
    <w:rsid w:val="00752EBB"/>
    <w:rsid w:val="00752FF9"/>
    <w:rsid w:val="007530D4"/>
    <w:rsid w:val="007531B8"/>
    <w:rsid w:val="00753271"/>
    <w:rsid w:val="007532D6"/>
    <w:rsid w:val="00753341"/>
    <w:rsid w:val="007533B1"/>
    <w:rsid w:val="00753540"/>
    <w:rsid w:val="007535FE"/>
    <w:rsid w:val="00753718"/>
    <w:rsid w:val="007537C0"/>
    <w:rsid w:val="007537DB"/>
    <w:rsid w:val="00753835"/>
    <w:rsid w:val="0075395E"/>
    <w:rsid w:val="007539E1"/>
    <w:rsid w:val="00753A67"/>
    <w:rsid w:val="00753B83"/>
    <w:rsid w:val="00753DA7"/>
    <w:rsid w:val="0075409B"/>
    <w:rsid w:val="00754235"/>
    <w:rsid w:val="00754480"/>
    <w:rsid w:val="00754539"/>
    <w:rsid w:val="0075469C"/>
    <w:rsid w:val="007546EC"/>
    <w:rsid w:val="00754724"/>
    <w:rsid w:val="00754772"/>
    <w:rsid w:val="00754971"/>
    <w:rsid w:val="00754AB8"/>
    <w:rsid w:val="00754C94"/>
    <w:rsid w:val="00754DCB"/>
    <w:rsid w:val="00754FD4"/>
    <w:rsid w:val="007552A0"/>
    <w:rsid w:val="00755305"/>
    <w:rsid w:val="007553C8"/>
    <w:rsid w:val="007554DC"/>
    <w:rsid w:val="00755756"/>
    <w:rsid w:val="00755806"/>
    <w:rsid w:val="00755A71"/>
    <w:rsid w:val="00755BC1"/>
    <w:rsid w:val="00755C1E"/>
    <w:rsid w:val="00755CDA"/>
    <w:rsid w:val="00755F79"/>
    <w:rsid w:val="00756059"/>
    <w:rsid w:val="0075607C"/>
    <w:rsid w:val="007560D5"/>
    <w:rsid w:val="00756164"/>
    <w:rsid w:val="0075619A"/>
    <w:rsid w:val="00756345"/>
    <w:rsid w:val="0075638A"/>
    <w:rsid w:val="007566A9"/>
    <w:rsid w:val="00756835"/>
    <w:rsid w:val="007568D7"/>
    <w:rsid w:val="0075693E"/>
    <w:rsid w:val="00756AD6"/>
    <w:rsid w:val="00756C08"/>
    <w:rsid w:val="00756CFB"/>
    <w:rsid w:val="00756D8B"/>
    <w:rsid w:val="00756F09"/>
    <w:rsid w:val="00757242"/>
    <w:rsid w:val="00757269"/>
    <w:rsid w:val="00757317"/>
    <w:rsid w:val="0075745A"/>
    <w:rsid w:val="0075770B"/>
    <w:rsid w:val="0075783B"/>
    <w:rsid w:val="00757F14"/>
    <w:rsid w:val="00757F6E"/>
    <w:rsid w:val="00760076"/>
    <w:rsid w:val="0076007F"/>
    <w:rsid w:val="00760394"/>
    <w:rsid w:val="007604E8"/>
    <w:rsid w:val="0076051E"/>
    <w:rsid w:val="00760560"/>
    <w:rsid w:val="007606D3"/>
    <w:rsid w:val="007607FB"/>
    <w:rsid w:val="00760830"/>
    <w:rsid w:val="007609DB"/>
    <w:rsid w:val="00760AFE"/>
    <w:rsid w:val="00760B6A"/>
    <w:rsid w:val="00760BAE"/>
    <w:rsid w:val="00760D66"/>
    <w:rsid w:val="00760FAC"/>
    <w:rsid w:val="0076100B"/>
    <w:rsid w:val="007611B0"/>
    <w:rsid w:val="0076128A"/>
    <w:rsid w:val="00761384"/>
    <w:rsid w:val="007613BE"/>
    <w:rsid w:val="007615C1"/>
    <w:rsid w:val="0076177B"/>
    <w:rsid w:val="007618DC"/>
    <w:rsid w:val="0076194E"/>
    <w:rsid w:val="00761A91"/>
    <w:rsid w:val="00761AAF"/>
    <w:rsid w:val="00761AF1"/>
    <w:rsid w:val="00761B99"/>
    <w:rsid w:val="00761C93"/>
    <w:rsid w:val="00761D4A"/>
    <w:rsid w:val="00761DD8"/>
    <w:rsid w:val="00761FDB"/>
    <w:rsid w:val="007621CA"/>
    <w:rsid w:val="007623B8"/>
    <w:rsid w:val="0076251A"/>
    <w:rsid w:val="00762846"/>
    <w:rsid w:val="007628EA"/>
    <w:rsid w:val="00762BD2"/>
    <w:rsid w:val="00762EA1"/>
    <w:rsid w:val="00762F72"/>
    <w:rsid w:val="00762FE4"/>
    <w:rsid w:val="007630A8"/>
    <w:rsid w:val="00763141"/>
    <w:rsid w:val="0076350C"/>
    <w:rsid w:val="00763630"/>
    <w:rsid w:val="0076363A"/>
    <w:rsid w:val="007637B9"/>
    <w:rsid w:val="007637BE"/>
    <w:rsid w:val="007637E9"/>
    <w:rsid w:val="00763843"/>
    <w:rsid w:val="00763D9D"/>
    <w:rsid w:val="00763DF4"/>
    <w:rsid w:val="00763F50"/>
    <w:rsid w:val="00763F8B"/>
    <w:rsid w:val="0076465D"/>
    <w:rsid w:val="0076475F"/>
    <w:rsid w:val="007647C3"/>
    <w:rsid w:val="00764810"/>
    <w:rsid w:val="007649A3"/>
    <w:rsid w:val="00764A70"/>
    <w:rsid w:val="00764B08"/>
    <w:rsid w:val="00764BC8"/>
    <w:rsid w:val="00764C2B"/>
    <w:rsid w:val="00764CA0"/>
    <w:rsid w:val="00765151"/>
    <w:rsid w:val="0076523F"/>
    <w:rsid w:val="00765249"/>
    <w:rsid w:val="007654AC"/>
    <w:rsid w:val="00765620"/>
    <w:rsid w:val="007657CB"/>
    <w:rsid w:val="00765F9C"/>
    <w:rsid w:val="0076609D"/>
    <w:rsid w:val="007661A3"/>
    <w:rsid w:val="007661CF"/>
    <w:rsid w:val="00766209"/>
    <w:rsid w:val="00766302"/>
    <w:rsid w:val="0076636B"/>
    <w:rsid w:val="0076639C"/>
    <w:rsid w:val="007663F7"/>
    <w:rsid w:val="0076641A"/>
    <w:rsid w:val="00766435"/>
    <w:rsid w:val="00766801"/>
    <w:rsid w:val="007669D2"/>
    <w:rsid w:val="00766A56"/>
    <w:rsid w:val="00766B4B"/>
    <w:rsid w:val="00766BAE"/>
    <w:rsid w:val="00766D19"/>
    <w:rsid w:val="00766D61"/>
    <w:rsid w:val="00766FCB"/>
    <w:rsid w:val="00767127"/>
    <w:rsid w:val="0076764D"/>
    <w:rsid w:val="00767943"/>
    <w:rsid w:val="00767A27"/>
    <w:rsid w:val="00767AF1"/>
    <w:rsid w:val="00767EA0"/>
    <w:rsid w:val="00767FE4"/>
    <w:rsid w:val="0077023C"/>
    <w:rsid w:val="00770252"/>
    <w:rsid w:val="00770293"/>
    <w:rsid w:val="0077095A"/>
    <w:rsid w:val="00770A75"/>
    <w:rsid w:val="00770A8C"/>
    <w:rsid w:val="00770AEA"/>
    <w:rsid w:val="00770D1A"/>
    <w:rsid w:val="00770E2E"/>
    <w:rsid w:val="00770FB1"/>
    <w:rsid w:val="00771123"/>
    <w:rsid w:val="007711AC"/>
    <w:rsid w:val="0077137F"/>
    <w:rsid w:val="007714B4"/>
    <w:rsid w:val="0077155C"/>
    <w:rsid w:val="00771599"/>
    <w:rsid w:val="00771AAD"/>
    <w:rsid w:val="00771F17"/>
    <w:rsid w:val="00771F79"/>
    <w:rsid w:val="00771FDD"/>
    <w:rsid w:val="00772196"/>
    <w:rsid w:val="0077234C"/>
    <w:rsid w:val="00772355"/>
    <w:rsid w:val="007724F9"/>
    <w:rsid w:val="00772618"/>
    <w:rsid w:val="00772635"/>
    <w:rsid w:val="00772A69"/>
    <w:rsid w:val="00772E23"/>
    <w:rsid w:val="00772E51"/>
    <w:rsid w:val="0077309F"/>
    <w:rsid w:val="00773550"/>
    <w:rsid w:val="00773889"/>
    <w:rsid w:val="0077389F"/>
    <w:rsid w:val="007738BC"/>
    <w:rsid w:val="007738CF"/>
    <w:rsid w:val="00773DAF"/>
    <w:rsid w:val="007740DD"/>
    <w:rsid w:val="00774114"/>
    <w:rsid w:val="007743A5"/>
    <w:rsid w:val="0077455B"/>
    <w:rsid w:val="00774592"/>
    <w:rsid w:val="0077460C"/>
    <w:rsid w:val="00774812"/>
    <w:rsid w:val="00774863"/>
    <w:rsid w:val="007748A7"/>
    <w:rsid w:val="007749A3"/>
    <w:rsid w:val="007749E5"/>
    <w:rsid w:val="00774BA6"/>
    <w:rsid w:val="00774DE5"/>
    <w:rsid w:val="00774EEE"/>
    <w:rsid w:val="007750CF"/>
    <w:rsid w:val="007750D6"/>
    <w:rsid w:val="00775440"/>
    <w:rsid w:val="00775573"/>
    <w:rsid w:val="00775938"/>
    <w:rsid w:val="007759F9"/>
    <w:rsid w:val="00775A93"/>
    <w:rsid w:val="00775A9A"/>
    <w:rsid w:val="00775DCB"/>
    <w:rsid w:val="007761BA"/>
    <w:rsid w:val="007762EB"/>
    <w:rsid w:val="00776426"/>
    <w:rsid w:val="007764C2"/>
    <w:rsid w:val="00776932"/>
    <w:rsid w:val="00776BDA"/>
    <w:rsid w:val="00776F0E"/>
    <w:rsid w:val="00776FE3"/>
    <w:rsid w:val="00777079"/>
    <w:rsid w:val="007773C1"/>
    <w:rsid w:val="007773C7"/>
    <w:rsid w:val="00777440"/>
    <w:rsid w:val="00777443"/>
    <w:rsid w:val="00777590"/>
    <w:rsid w:val="007776CC"/>
    <w:rsid w:val="00777A10"/>
    <w:rsid w:val="00777D24"/>
    <w:rsid w:val="00780059"/>
    <w:rsid w:val="00780382"/>
    <w:rsid w:val="007804F5"/>
    <w:rsid w:val="007806D8"/>
    <w:rsid w:val="007806E1"/>
    <w:rsid w:val="00780753"/>
    <w:rsid w:val="007807F6"/>
    <w:rsid w:val="0078080A"/>
    <w:rsid w:val="00780892"/>
    <w:rsid w:val="0078099A"/>
    <w:rsid w:val="00780B24"/>
    <w:rsid w:val="00780B59"/>
    <w:rsid w:val="00780B95"/>
    <w:rsid w:val="00780BC0"/>
    <w:rsid w:val="00780BF8"/>
    <w:rsid w:val="00780DB8"/>
    <w:rsid w:val="00780DD2"/>
    <w:rsid w:val="00781043"/>
    <w:rsid w:val="0078127C"/>
    <w:rsid w:val="00781390"/>
    <w:rsid w:val="0078161F"/>
    <w:rsid w:val="00781653"/>
    <w:rsid w:val="00781845"/>
    <w:rsid w:val="00781BB5"/>
    <w:rsid w:val="00781CD2"/>
    <w:rsid w:val="00781D01"/>
    <w:rsid w:val="00781F85"/>
    <w:rsid w:val="00781FD2"/>
    <w:rsid w:val="0078212C"/>
    <w:rsid w:val="0078225B"/>
    <w:rsid w:val="007828A1"/>
    <w:rsid w:val="00782B26"/>
    <w:rsid w:val="00782B99"/>
    <w:rsid w:val="00782E7F"/>
    <w:rsid w:val="00782EC2"/>
    <w:rsid w:val="00782F44"/>
    <w:rsid w:val="0078314F"/>
    <w:rsid w:val="007831B3"/>
    <w:rsid w:val="00783232"/>
    <w:rsid w:val="00783412"/>
    <w:rsid w:val="007834ED"/>
    <w:rsid w:val="00783C52"/>
    <w:rsid w:val="00783EF6"/>
    <w:rsid w:val="007844AA"/>
    <w:rsid w:val="007845E4"/>
    <w:rsid w:val="007847C1"/>
    <w:rsid w:val="00784904"/>
    <w:rsid w:val="00784956"/>
    <w:rsid w:val="00784A4D"/>
    <w:rsid w:val="00784AA5"/>
    <w:rsid w:val="00784BFE"/>
    <w:rsid w:val="00784D28"/>
    <w:rsid w:val="00785031"/>
    <w:rsid w:val="007855F1"/>
    <w:rsid w:val="007857FD"/>
    <w:rsid w:val="007859A5"/>
    <w:rsid w:val="00785A73"/>
    <w:rsid w:val="0078617D"/>
    <w:rsid w:val="007861AC"/>
    <w:rsid w:val="00786205"/>
    <w:rsid w:val="007862A2"/>
    <w:rsid w:val="00786516"/>
    <w:rsid w:val="00786541"/>
    <w:rsid w:val="00786740"/>
    <w:rsid w:val="007868FD"/>
    <w:rsid w:val="00786A2B"/>
    <w:rsid w:val="00786A62"/>
    <w:rsid w:val="00786AE0"/>
    <w:rsid w:val="00786C7E"/>
    <w:rsid w:val="00786CD8"/>
    <w:rsid w:val="00786D3B"/>
    <w:rsid w:val="00786F2A"/>
    <w:rsid w:val="007873EC"/>
    <w:rsid w:val="00787490"/>
    <w:rsid w:val="007874F3"/>
    <w:rsid w:val="00787682"/>
    <w:rsid w:val="00787720"/>
    <w:rsid w:val="00787743"/>
    <w:rsid w:val="007879D0"/>
    <w:rsid w:val="00787B3F"/>
    <w:rsid w:val="00787EAF"/>
    <w:rsid w:val="00787FE5"/>
    <w:rsid w:val="0079000A"/>
    <w:rsid w:val="007901D6"/>
    <w:rsid w:val="007904C4"/>
    <w:rsid w:val="007904F2"/>
    <w:rsid w:val="0079079D"/>
    <w:rsid w:val="00790AE0"/>
    <w:rsid w:val="00790B21"/>
    <w:rsid w:val="00790B60"/>
    <w:rsid w:val="00790F4A"/>
    <w:rsid w:val="00791399"/>
    <w:rsid w:val="00791555"/>
    <w:rsid w:val="00791631"/>
    <w:rsid w:val="007916FB"/>
    <w:rsid w:val="00791842"/>
    <w:rsid w:val="00791BD7"/>
    <w:rsid w:val="00791C3F"/>
    <w:rsid w:val="00791F47"/>
    <w:rsid w:val="00792048"/>
    <w:rsid w:val="00792209"/>
    <w:rsid w:val="00792359"/>
    <w:rsid w:val="00792673"/>
    <w:rsid w:val="0079295B"/>
    <w:rsid w:val="00792C35"/>
    <w:rsid w:val="00792F91"/>
    <w:rsid w:val="00793014"/>
    <w:rsid w:val="00793186"/>
    <w:rsid w:val="00793261"/>
    <w:rsid w:val="0079345E"/>
    <w:rsid w:val="00793520"/>
    <w:rsid w:val="00793935"/>
    <w:rsid w:val="00793D94"/>
    <w:rsid w:val="00793DD8"/>
    <w:rsid w:val="00793E98"/>
    <w:rsid w:val="007941AB"/>
    <w:rsid w:val="00794913"/>
    <w:rsid w:val="007949A6"/>
    <w:rsid w:val="00794B3D"/>
    <w:rsid w:val="00794DA3"/>
    <w:rsid w:val="00794FCF"/>
    <w:rsid w:val="0079513D"/>
    <w:rsid w:val="007953E2"/>
    <w:rsid w:val="0079566C"/>
    <w:rsid w:val="00795941"/>
    <w:rsid w:val="007961E9"/>
    <w:rsid w:val="0079645F"/>
    <w:rsid w:val="007965CE"/>
    <w:rsid w:val="007965E3"/>
    <w:rsid w:val="0079669D"/>
    <w:rsid w:val="00796745"/>
    <w:rsid w:val="0079698E"/>
    <w:rsid w:val="00796AFC"/>
    <w:rsid w:val="00796C49"/>
    <w:rsid w:val="00796CB4"/>
    <w:rsid w:val="00796DEB"/>
    <w:rsid w:val="00796EAA"/>
    <w:rsid w:val="00797301"/>
    <w:rsid w:val="00797635"/>
    <w:rsid w:val="00797646"/>
    <w:rsid w:val="0079767A"/>
    <w:rsid w:val="007977F8"/>
    <w:rsid w:val="00797987"/>
    <w:rsid w:val="007979E5"/>
    <w:rsid w:val="00797DE8"/>
    <w:rsid w:val="00797FA6"/>
    <w:rsid w:val="007A001B"/>
    <w:rsid w:val="007A00F5"/>
    <w:rsid w:val="007A0389"/>
    <w:rsid w:val="007A04E9"/>
    <w:rsid w:val="007A059F"/>
    <w:rsid w:val="007A06CE"/>
    <w:rsid w:val="007A0793"/>
    <w:rsid w:val="007A0886"/>
    <w:rsid w:val="007A0888"/>
    <w:rsid w:val="007A0BC1"/>
    <w:rsid w:val="007A0D11"/>
    <w:rsid w:val="007A0E0A"/>
    <w:rsid w:val="007A0E23"/>
    <w:rsid w:val="007A0E4C"/>
    <w:rsid w:val="007A0EFF"/>
    <w:rsid w:val="007A1122"/>
    <w:rsid w:val="007A1454"/>
    <w:rsid w:val="007A15FD"/>
    <w:rsid w:val="007A1614"/>
    <w:rsid w:val="007A1672"/>
    <w:rsid w:val="007A16FD"/>
    <w:rsid w:val="007A1717"/>
    <w:rsid w:val="007A1A31"/>
    <w:rsid w:val="007A1A3D"/>
    <w:rsid w:val="007A1C53"/>
    <w:rsid w:val="007A1C59"/>
    <w:rsid w:val="007A1DF2"/>
    <w:rsid w:val="007A2208"/>
    <w:rsid w:val="007A2233"/>
    <w:rsid w:val="007A23FE"/>
    <w:rsid w:val="007A2B1F"/>
    <w:rsid w:val="007A2DA6"/>
    <w:rsid w:val="007A2ED4"/>
    <w:rsid w:val="007A30A7"/>
    <w:rsid w:val="007A30BB"/>
    <w:rsid w:val="007A319F"/>
    <w:rsid w:val="007A31A2"/>
    <w:rsid w:val="007A3434"/>
    <w:rsid w:val="007A344C"/>
    <w:rsid w:val="007A34E5"/>
    <w:rsid w:val="007A368D"/>
    <w:rsid w:val="007A379B"/>
    <w:rsid w:val="007A3A43"/>
    <w:rsid w:val="007A3E24"/>
    <w:rsid w:val="007A3FE2"/>
    <w:rsid w:val="007A4016"/>
    <w:rsid w:val="007A44B0"/>
    <w:rsid w:val="007A48EF"/>
    <w:rsid w:val="007A49E1"/>
    <w:rsid w:val="007A4A77"/>
    <w:rsid w:val="007A4B36"/>
    <w:rsid w:val="007A4D6E"/>
    <w:rsid w:val="007A535C"/>
    <w:rsid w:val="007A564C"/>
    <w:rsid w:val="007A568A"/>
    <w:rsid w:val="007A5933"/>
    <w:rsid w:val="007A5982"/>
    <w:rsid w:val="007A59C8"/>
    <w:rsid w:val="007A5BF8"/>
    <w:rsid w:val="007A5F27"/>
    <w:rsid w:val="007A6095"/>
    <w:rsid w:val="007A6211"/>
    <w:rsid w:val="007A62B5"/>
    <w:rsid w:val="007A638E"/>
    <w:rsid w:val="007A65AA"/>
    <w:rsid w:val="007A6626"/>
    <w:rsid w:val="007A67E3"/>
    <w:rsid w:val="007A6A26"/>
    <w:rsid w:val="007A6BC7"/>
    <w:rsid w:val="007A6C93"/>
    <w:rsid w:val="007A6D5A"/>
    <w:rsid w:val="007A6DE3"/>
    <w:rsid w:val="007A6F5E"/>
    <w:rsid w:val="007A70A8"/>
    <w:rsid w:val="007A70FB"/>
    <w:rsid w:val="007A71E9"/>
    <w:rsid w:val="007A72BC"/>
    <w:rsid w:val="007A7452"/>
    <w:rsid w:val="007A7494"/>
    <w:rsid w:val="007A77B8"/>
    <w:rsid w:val="007A7823"/>
    <w:rsid w:val="007A7A6B"/>
    <w:rsid w:val="007A7B3B"/>
    <w:rsid w:val="007A7C04"/>
    <w:rsid w:val="007A7C9C"/>
    <w:rsid w:val="007A7D93"/>
    <w:rsid w:val="007A7DE0"/>
    <w:rsid w:val="007B0043"/>
    <w:rsid w:val="007B00FC"/>
    <w:rsid w:val="007B03FC"/>
    <w:rsid w:val="007B040D"/>
    <w:rsid w:val="007B04A5"/>
    <w:rsid w:val="007B0ACE"/>
    <w:rsid w:val="007B0C08"/>
    <w:rsid w:val="007B0C2B"/>
    <w:rsid w:val="007B0EC8"/>
    <w:rsid w:val="007B0F9E"/>
    <w:rsid w:val="007B112D"/>
    <w:rsid w:val="007B117D"/>
    <w:rsid w:val="007B11B5"/>
    <w:rsid w:val="007B11E6"/>
    <w:rsid w:val="007B125E"/>
    <w:rsid w:val="007B130B"/>
    <w:rsid w:val="007B1496"/>
    <w:rsid w:val="007B15AE"/>
    <w:rsid w:val="007B1893"/>
    <w:rsid w:val="007B1895"/>
    <w:rsid w:val="007B18FB"/>
    <w:rsid w:val="007B1A45"/>
    <w:rsid w:val="007B1ABB"/>
    <w:rsid w:val="007B1C87"/>
    <w:rsid w:val="007B1E5A"/>
    <w:rsid w:val="007B1EA3"/>
    <w:rsid w:val="007B20F7"/>
    <w:rsid w:val="007B24B9"/>
    <w:rsid w:val="007B24F9"/>
    <w:rsid w:val="007B2710"/>
    <w:rsid w:val="007B27D4"/>
    <w:rsid w:val="007B28C2"/>
    <w:rsid w:val="007B2B41"/>
    <w:rsid w:val="007B2BCF"/>
    <w:rsid w:val="007B30CF"/>
    <w:rsid w:val="007B31CD"/>
    <w:rsid w:val="007B31D6"/>
    <w:rsid w:val="007B325F"/>
    <w:rsid w:val="007B3761"/>
    <w:rsid w:val="007B38F6"/>
    <w:rsid w:val="007B397C"/>
    <w:rsid w:val="007B3B60"/>
    <w:rsid w:val="007B3C5E"/>
    <w:rsid w:val="007B3E72"/>
    <w:rsid w:val="007B3F04"/>
    <w:rsid w:val="007B40E5"/>
    <w:rsid w:val="007B411A"/>
    <w:rsid w:val="007B411D"/>
    <w:rsid w:val="007B41A6"/>
    <w:rsid w:val="007B4457"/>
    <w:rsid w:val="007B460E"/>
    <w:rsid w:val="007B4947"/>
    <w:rsid w:val="007B4A81"/>
    <w:rsid w:val="007B4AA2"/>
    <w:rsid w:val="007B4C98"/>
    <w:rsid w:val="007B4F7D"/>
    <w:rsid w:val="007B4FE5"/>
    <w:rsid w:val="007B507A"/>
    <w:rsid w:val="007B53C1"/>
    <w:rsid w:val="007B5448"/>
    <w:rsid w:val="007B5477"/>
    <w:rsid w:val="007B580C"/>
    <w:rsid w:val="007B5978"/>
    <w:rsid w:val="007B5A36"/>
    <w:rsid w:val="007B5B0E"/>
    <w:rsid w:val="007B5B12"/>
    <w:rsid w:val="007B5CAC"/>
    <w:rsid w:val="007B5DDA"/>
    <w:rsid w:val="007B5FC0"/>
    <w:rsid w:val="007B63F5"/>
    <w:rsid w:val="007B65C0"/>
    <w:rsid w:val="007B690C"/>
    <w:rsid w:val="007B6963"/>
    <w:rsid w:val="007B69FD"/>
    <w:rsid w:val="007B7089"/>
    <w:rsid w:val="007B71D2"/>
    <w:rsid w:val="007B73BB"/>
    <w:rsid w:val="007B7577"/>
    <w:rsid w:val="007B7627"/>
    <w:rsid w:val="007B7652"/>
    <w:rsid w:val="007B767C"/>
    <w:rsid w:val="007B7BBD"/>
    <w:rsid w:val="007B7DAE"/>
    <w:rsid w:val="007B7DD7"/>
    <w:rsid w:val="007C023C"/>
    <w:rsid w:val="007C04B6"/>
    <w:rsid w:val="007C0687"/>
    <w:rsid w:val="007C06CB"/>
    <w:rsid w:val="007C0A95"/>
    <w:rsid w:val="007C0DBC"/>
    <w:rsid w:val="007C0E17"/>
    <w:rsid w:val="007C10AA"/>
    <w:rsid w:val="007C111D"/>
    <w:rsid w:val="007C1152"/>
    <w:rsid w:val="007C122C"/>
    <w:rsid w:val="007C13C4"/>
    <w:rsid w:val="007C141D"/>
    <w:rsid w:val="007C1445"/>
    <w:rsid w:val="007C1592"/>
    <w:rsid w:val="007C1863"/>
    <w:rsid w:val="007C1B89"/>
    <w:rsid w:val="007C1E81"/>
    <w:rsid w:val="007C2105"/>
    <w:rsid w:val="007C2155"/>
    <w:rsid w:val="007C22FD"/>
    <w:rsid w:val="007C244D"/>
    <w:rsid w:val="007C24B4"/>
    <w:rsid w:val="007C2540"/>
    <w:rsid w:val="007C255D"/>
    <w:rsid w:val="007C25A4"/>
    <w:rsid w:val="007C2719"/>
    <w:rsid w:val="007C2721"/>
    <w:rsid w:val="007C27F2"/>
    <w:rsid w:val="007C295C"/>
    <w:rsid w:val="007C29CC"/>
    <w:rsid w:val="007C2A76"/>
    <w:rsid w:val="007C2C96"/>
    <w:rsid w:val="007C2CC7"/>
    <w:rsid w:val="007C2D66"/>
    <w:rsid w:val="007C2E5F"/>
    <w:rsid w:val="007C2FF5"/>
    <w:rsid w:val="007C301E"/>
    <w:rsid w:val="007C30D7"/>
    <w:rsid w:val="007C31EC"/>
    <w:rsid w:val="007C34B6"/>
    <w:rsid w:val="007C358A"/>
    <w:rsid w:val="007C360C"/>
    <w:rsid w:val="007C361E"/>
    <w:rsid w:val="007C367D"/>
    <w:rsid w:val="007C36D0"/>
    <w:rsid w:val="007C3921"/>
    <w:rsid w:val="007C3DA4"/>
    <w:rsid w:val="007C410F"/>
    <w:rsid w:val="007C4136"/>
    <w:rsid w:val="007C41CB"/>
    <w:rsid w:val="007C42C2"/>
    <w:rsid w:val="007C442C"/>
    <w:rsid w:val="007C461E"/>
    <w:rsid w:val="007C46FE"/>
    <w:rsid w:val="007C4867"/>
    <w:rsid w:val="007C4CCA"/>
    <w:rsid w:val="007C4CF4"/>
    <w:rsid w:val="007C4DCF"/>
    <w:rsid w:val="007C4E28"/>
    <w:rsid w:val="007C4EC4"/>
    <w:rsid w:val="007C524F"/>
    <w:rsid w:val="007C5667"/>
    <w:rsid w:val="007C5B21"/>
    <w:rsid w:val="007C5BF8"/>
    <w:rsid w:val="007C5DC9"/>
    <w:rsid w:val="007C6026"/>
    <w:rsid w:val="007C60AD"/>
    <w:rsid w:val="007C61DA"/>
    <w:rsid w:val="007C6246"/>
    <w:rsid w:val="007C6757"/>
    <w:rsid w:val="007C6AFF"/>
    <w:rsid w:val="007C6B18"/>
    <w:rsid w:val="007C6C33"/>
    <w:rsid w:val="007C6C88"/>
    <w:rsid w:val="007C6E87"/>
    <w:rsid w:val="007C6F44"/>
    <w:rsid w:val="007C70A5"/>
    <w:rsid w:val="007C70FB"/>
    <w:rsid w:val="007C7274"/>
    <w:rsid w:val="007C7313"/>
    <w:rsid w:val="007C7366"/>
    <w:rsid w:val="007C7401"/>
    <w:rsid w:val="007C743F"/>
    <w:rsid w:val="007C745D"/>
    <w:rsid w:val="007C7684"/>
    <w:rsid w:val="007C7865"/>
    <w:rsid w:val="007C7908"/>
    <w:rsid w:val="007C7B74"/>
    <w:rsid w:val="007C7BE4"/>
    <w:rsid w:val="007C7C7C"/>
    <w:rsid w:val="007C7D0B"/>
    <w:rsid w:val="007C7DAF"/>
    <w:rsid w:val="007D0341"/>
    <w:rsid w:val="007D039F"/>
    <w:rsid w:val="007D053B"/>
    <w:rsid w:val="007D0575"/>
    <w:rsid w:val="007D05E1"/>
    <w:rsid w:val="007D05E5"/>
    <w:rsid w:val="007D09D2"/>
    <w:rsid w:val="007D0C89"/>
    <w:rsid w:val="007D0CD5"/>
    <w:rsid w:val="007D0D5A"/>
    <w:rsid w:val="007D0EC6"/>
    <w:rsid w:val="007D0F8A"/>
    <w:rsid w:val="007D114C"/>
    <w:rsid w:val="007D120D"/>
    <w:rsid w:val="007D12D7"/>
    <w:rsid w:val="007D13CB"/>
    <w:rsid w:val="007D167A"/>
    <w:rsid w:val="007D1695"/>
    <w:rsid w:val="007D16EE"/>
    <w:rsid w:val="007D1746"/>
    <w:rsid w:val="007D1796"/>
    <w:rsid w:val="007D1804"/>
    <w:rsid w:val="007D18AD"/>
    <w:rsid w:val="007D193F"/>
    <w:rsid w:val="007D1CFF"/>
    <w:rsid w:val="007D1F50"/>
    <w:rsid w:val="007D2049"/>
    <w:rsid w:val="007D2118"/>
    <w:rsid w:val="007D226D"/>
    <w:rsid w:val="007D238D"/>
    <w:rsid w:val="007D24A6"/>
    <w:rsid w:val="007D24F0"/>
    <w:rsid w:val="007D2A4F"/>
    <w:rsid w:val="007D2C7D"/>
    <w:rsid w:val="007D2C9B"/>
    <w:rsid w:val="007D313B"/>
    <w:rsid w:val="007D31B6"/>
    <w:rsid w:val="007D3260"/>
    <w:rsid w:val="007D3291"/>
    <w:rsid w:val="007D32C5"/>
    <w:rsid w:val="007D32E9"/>
    <w:rsid w:val="007D3536"/>
    <w:rsid w:val="007D3876"/>
    <w:rsid w:val="007D3B49"/>
    <w:rsid w:val="007D3BB0"/>
    <w:rsid w:val="007D3C3F"/>
    <w:rsid w:val="007D3F85"/>
    <w:rsid w:val="007D4072"/>
    <w:rsid w:val="007D40DC"/>
    <w:rsid w:val="007D40E1"/>
    <w:rsid w:val="007D4215"/>
    <w:rsid w:val="007D42D2"/>
    <w:rsid w:val="007D42EB"/>
    <w:rsid w:val="007D43A0"/>
    <w:rsid w:val="007D455C"/>
    <w:rsid w:val="007D45DE"/>
    <w:rsid w:val="007D46DD"/>
    <w:rsid w:val="007D46E1"/>
    <w:rsid w:val="007D4714"/>
    <w:rsid w:val="007D48E5"/>
    <w:rsid w:val="007D4C99"/>
    <w:rsid w:val="007D4CC3"/>
    <w:rsid w:val="007D4E11"/>
    <w:rsid w:val="007D51C3"/>
    <w:rsid w:val="007D5249"/>
    <w:rsid w:val="007D554F"/>
    <w:rsid w:val="007D59BF"/>
    <w:rsid w:val="007D5A33"/>
    <w:rsid w:val="007D5B43"/>
    <w:rsid w:val="007D5B87"/>
    <w:rsid w:val="007D5E0D"/>
    <w:rsid w:val="007D5EEE"/>
    <w:rsid w:val="007D603F"/>
    <w:rsid w:val="007D6177"/>
    <w:rsid w:val="007D6348"/>
    <w:rsid w:val="007D67A8"/>
    <w:rsid w:val="007D69B1"/>
    <w:rsid w:val="007D6BBC"/>
    <w:rsid w:val="007D6EBD"/>
    <w:rsid w:val="007D7072"/>
    <w:rsid w:val="007D7436"/>
    <w:rsid w:val="007D74CB"/>
    <w:rsid w:val="007D7547"/>
    <w:rsid w:val="007D75B5"/>
    <w:rsid w:val="007D75C6"/>
    <w:rsid w:val="007D7618"/>
    <w:rsid w:val="007D77A3"/>
    <w:rsid w:val="007D783D"/>
    <w:rsid w:val="007D79D2"/>
    <w:rsid w:val="007D7BE8"/>
    <w:rsid w:val="007D7CAB"/>
    <w:rsid w:val="007D7D02"/>
    <w:rsid w:val="007D7D8E"/>
    <w:rsid w:val="007D7EE2"/>
    <w:rsid w:val="007D7F14"/>
    <w:rsid w:val="007E016C"/>
    <w:rsid w:val="007E023E"/>
    <w:rsid w:val="007E0474"/>
    <w:rsid w:val="007E06E6"/>
    <w:rsid w:val="007E08AB"/>
    <w:rsid w:val="007E0BE2"/>
    <w:rsid w:val="007E0EAC"/>
    <w:rsid w:val="007E0EBF"/>
    <w:rsid w:val="007E0F2E"/>
    <w:rsid w:val="007E0F68"/>
    <w:rsid w:val="007E108C"/>
    <w:rsid w:val="007E1161"/>
    <w:rsid w:val="007E11AD"/>
    <w:rsid w:val="007E11E5"/>
    <w:rsid w:val="007E121D"/>
    <w:rsid w:val="007E13BF"/>
    <w:rsid w:val="007E1877"/>
    <w:rsid w:val="007E1952"/>
    <w:rsid w:val="007E1AFF"/>
    <w:rsid w:val="007E1F63"/>
    <w:rsid w:val="007E1FFF"/>
    <w:rsid w:val="007E218C"/>
    <w:rsid w:val="007E2255"/>
    <w:rsid w:val="007E2499"/>
    <w:rsid w:val="007E24E9"/>
    <w:rsid w:val="007E29B1"/>
    <w:rsid w:val="007E303E"/>
    <w:rsid w:val="007E3177"/>
    <w:rsid w:val="007E321D"/>
    <w:rsid w:val="007E39FC"/>
    <w:rsid w:val="007E3B0A"/>
    <w:rsid w:val="007E3B9E"/>
    <w:rsid w:val="007E3D88"/>
    <w:rsid w:val="007E3F50"/>
    <w:rsid w:val="007E40EE"/>
    <w:rsid w:val="007E4458"/>
    <w:rsid w:val="007E456E"/>
    <w:rsid w:val="007E4604"/>
    <w:rsid w:val="007E4632"/>
    <w:rsid w:val="007E4647"/>
    <w:rsid w:val="007E4A38"/>
    <w:rsid w:val="007E4CA9"/>
    <w:rsid w:val="007E4F33"/>
    <w:rsid w:val="007E5001"/>
    <w:rsid w:val="007E50F1"/>
    <w:rsid w:val="007E5136"/>
    <w:rsid w:val="007E5152"/>
    <w:rsid w:val="007E525C"/>
    <w:rsid w:val="007E54D9"/>
    <w:rsid w:val="007E5549"/>
    <w:rsid w:val="007E55C5"/>
    <w:rsid w:val="007E5657"/>
    <w:rsid w:val="007E56B0"/>
    <w:rsid w:val="007E58BB"/>
    <w:rsid w:val="007E5B0F"/>
    <w:rsid w:val="007E5CAB"/>
    <w:rsid w:val="007E5DC9"/>
    <w:rsid w:val="007E5DF5"/>
    <w:rsid w:val="007E5EC3"/>
    <w:rsid w:val="007E603F"/>
    <w:rsid w:val="007E6344"/>
    <w:rsid w:val="007E6490"/>
    <w:rsid w:val="007E669D"/>
    <w:rsid w:val="007E671A"/>
    <w:rsid w:val="007E6958"/>
    <w:rsid w:val="007E6C7D"/>
    <w:rsid w:val="007E6D19"/>
    <w:rsid w:val="007E6E4D"/>
    <w:rsid w:val="007E72A9"/>
    <w:rsid w:val="007E736D"/>
    <w:rsid w:val="007E7386"/>
    <w:rsid w:val="007E7431"/>
    <w:rsid w:val="007E774E"/>
    <w:rsid w:val="007E779E"/>
    <w:rsid w:val="007E7829"/>
    <w:rsid w:val="007E792C"/>
    <w:rsid w:val="007E79E3"/>
    <w:rsid w:val="007E7B86"/>
    <w:rsid w:val="007E7D51"/>
    <w:rsid w:val="007E7ED7"/>
    <w:rsid w:val="007F0052"/>
    <w:rsid w:val="007F0059"/>
    <w:rsid w:val="007F050E"/>
    <w:rsid w:val="007F0563"/>
    <w:rsid w:val="007F0981"/>
    <w:rsid w:val="007F0A4F"/>
    <w:rsid w:val="007F0CB4"/>
    <w:rsid w:val="007F0D0E"/>
    <w:rsid w:val="007F0EC0"/>
    <w:rsid w:val="007F0F09"/>
    <w:rsid w:val="007F10F3"/>
    <w:rsid w:val="007F1117"/>
    <w:rsid w:val="007F114C"/>
    <w:rsid w:val="007F15A3"/>
    <w:rsid w:val="007F1B0C"/>
    <w:rsid w:val="007F1B71"/>
    <w:rsid w:val="007F2331"/>
    <w:rsid w:val="007F25D1"/>
    <w:rsid w:val="007F26C5"/>
    <w:rsid w:val="007F2819"/>
    <w:rsid w:val="007F2821"/>
    <w:rsid w:val="007F2837"/>
    <w:rsid w:val="007F29DE"/>
    <w:rsid w:val="007F2B72"/>
    <w:rsid w:val="007F2BCB"/>
    <w:rsid w:val="007F2BDE"/>
    <w:rsid w:val="007F2DFB"/>
    <w:rsid w:val="007F3106"/>
    <w:rsid w:val="007F31AD"/>
    <w:rsid w:val="007F32EF"/>
    <w:rsid w:val="007F3685"/>
    <w:rsid w:val="007F3A91"/>
    <w:rsid w:val="007F3B20"/>
    <w:rsid w:val="007F3BA2"/>
    <w:rsid w:val="007F4057"/>
    <w:rsid w:val="007F443E"/>
    <w:rsid w:val="007F4614"/>
    <w:rsid w:val="007F47A8"/>
    <w:rsid w:val="007F48B0"/>
    <w:rsid w:val="007F48D3"/>
    <w:rsid w:val="007F4AA7"/>
    <w:rsid w:val="007F4ABB"/>
    <w:rsid w:val="007F4C22"/>
    <w:rsid w:val="007F4D12"/>
    <w:rsid w:val="007F4F71"/>
    <w:rsid w:val="007F531F"/>
    <w:rsid w:val="007F538B"/>
    <w:rsid w:val="007F5422"/>
    <w:rsid w:val="007F57A6"/>
    <w:rsid w:val="007F5820"/>
    <w:rsid w:val="007F5AEA"/>
    <w:rsid w:val="007F5B59"/>
    <w:rsid w:val="007F5B89"/>
    <w:rsid w:val="007F5C7C"/>
    <w:rsid w:val="007F5E0C"/>
    <w:rsid w:val="007F628D"/>
    <w:rsid w:val="007F62C0"/>
    <w:rsid w:val="007F644E"/>
    <w:rsid w:val="007F657D"/>
    <w:rsid w:val="007F6633"/>
    <w:rsid w:val="007F672F"/>
    <w:rsid w:val="007F6814"/>
    <w:rsid w:val="007F682E"/>
    <w:rsid w:val="007F6D78"/>
    <w:rsid w:val="007F6DB8"/>
    <w:rsid w:val="007F6E75"/>
    <w:rsid w:val="007F7127"/>
    <w:rsid w:val="007F71BE"/>
    <w:rsid w:val="007F728C"/>
    <w:rsid w:val="007F738A"/>
    <w:rsid w:val="007F7423"/>
    <w:rsid w:val="007F74CE"/>
    <w:rsid w:val="007F775A"/>
    <w:rsid w:val="007F77A6"/>
    <w:rsid w:val="007F79F8"/>
    <w:rsid w:val="007F7A63"/>
    <w:rsid w:val="007F7C58"/>
    <w:rsid w:val="00800116"/>
    <w:rsid w:val="0080020C"/>
    <w:rsid w:val="008002DF"/>
    <w:rsid w:val="0080030B"/>
    <w:rsid w:val="008008ED"/>
    <w:rsid w:val="00800A01"/>
    <w:rsid w:val="00800A40"/>
    <w:rsid w:val="00800B09"/>
    <w:rsid w:val="00800EAD"/>
    <w:rsid w:val="0080114C"/>
    <w:rsid w:val="0080118E"/>
    <w:rsid w:val="008012D0"/>
    <w:rsid w:val="008012E3"/>
    <w:rsid w:val="008015A4"/>
    <w:rsid w:val="0080173D"/>
    <w:rsid w:val="008017AC"/>
    <w:rsid w:val="00801A55"/>
    <w:rsid w:val="00801B00"/>
    <w:rsid w:val="00801BAA"/>
    <w:rsid w:val="00801D0E"/>
    <w:rsid w:val="00801DC6"/>
    <w:rsid w:val="00801F07"/>
    <w:rsid w:val="00801F34"/>
    <w:rsid w:val="00802018"/>
    <w:rsid w:val="008022F4"/>
    <w:rsid w:val="0080292E"/>
    <w:rsid w:val="00802B92"/>
    <w:rsid w:val="00802C14"/>
    <w:rsid w:val="00802C4B"/>
    <w:rsid w:val="00802C94"/>
    <w:rsid w:val="00802D62"/>
    <w:rsid w:val="00802EB4"/>
    <w:rsid w:val="0080308A"/>
    <w:rsid w:val="00803131"/>
    <w:rsid w:val="0080317E"/>
    <w:rsid w:val="0080349F"/>
    <w:rsid w:val="00803650"/>
    <w:rsid w:val="00803676"/>
    <w:rsid w:val="008036BE"/>
    <w:rsid w:val="008036DD"/>
    <w:rsid w:val="0080381F"/>
    <w:rsid w:val="00803B44"/>
    <w:rsid w:val="00803DB4"/>
    <w:rsid w:val="00804066"/>
    <w:rsid w:val="00804197"/>
    <w:rsid w:val="00804292"/>
    <w:rsid w:val="008043F8"/>
    <w:rsid w:val="00804620"/>
    <w:rsid w:val="0080462E"/>
    <w:rsid w:val="0080469D"/>
    <w:rsid w:val="0080475F"/>
    <w:rsid w:val="008047FE"/>
    <w:rsid w:val="00804866"/>
    <w:rsid w:val="0080488A"/>
    <w:rsid w:val="00804AB6"/>
    <w:rsid w:val="00804B23"/>
    <w:rsid w:val="00804C1B"/>
    <w:rsid w:val="00804DF9"/>
    <w:rsid w:val="00805249"/>
    <w:rsid w:val="0080524A"/>
    <w:rsid w:val="008053BF"/>
    <w:rsid w:val="00805521"/>
    <w:rsid w:val="0080560F"/>
    <w:rsid w:val="008056A9"/>
    <w:rsid w:val="008056B6"/>
    <w:rsid w:val="008057E8"/>
    <w:rsid w:val="008058D3"/>
    <w:rsid w:val="00805A80"/>
    <w:rsid w:val="00805ACA"/>
    <w:rsid w:val="00805B75"/>
    <w:rsid w:val="00805BFA"/>
    <w:rsid w:val="00805F76"/>
    <w:rsid w:val="00805FBF"/>
    <w:rsid w:val="00805FE8"/>
    <w:rsid w:val="008062F3"/>
    <w:rsid w:val="00806566"/>
    <w:rsid w:val="00806606"/>
    <w:rsid w:val="00806686"/>
    <w:rsid w:val="008067CB"/>
    <w:rsid w:val="008067CC"/>
    <w:rsid w:val="00806E93"/>
    <w:rsid w:val="008074EF"/>
    <w:rsid w:val="00807E77"/>
    <w:rsid w:val="00810026"/>
    <w:rsid w:val="0081017B"/>
    <w:rsid w:val="0081064E"/>
    <w:rsid w:val="0081079E"/>
    <w:rsid w:val="00810AD3"/>
    <w:rsid w:val="00810C86"/>
    <w:rsid w:val="00810F59"/>
    <w:rsid w:val="0081103A"/>
    <w:rsid w:val="008113E0"/>
    <w:rsid w:val="00811746"/>
    <w:rsid w:val="008117E4"/>
    <w:rsid w:val="0081197F"/>
    <w:rsid w:val="0081199D"/>
    <w:rsid w:val="00811C7A"/>
    <w:rsid w:val="00811D42"/>
    <w:rsid w:val="00811DB3"/>
    <w:rsid w:val="00811E54"/>
    <w:rsid w:val="0081203B"/>
    <w:rsid w:val="00812A24"/>
    <w:rsid w:val="00812B11"/>
    <w:rsid w:val="00812B22"/>
    <w:rsid w:val="00812C33"/>
    <w:rsid w:val="0081318F"/>
    <w:rsid w:val="008132D2"/>
    <w:rsid w:val="0081339F"/>
    <w:rsid w:val="0081375D"/>
    <w:rsid w:val="00813880"/>
    <w:rsid w:val="008138C8"/>
    <w:rsid w:val="00813BD8"/>
    <w:rsid w:val="00813C87"/>
    <w:rsid w:val="00813CE8"/>
    <w:rsid w:val="00813FB2"/>
    <w:rsid w:val="0081403A"/>
    <w:rsid w:val="0081435D"/>
    <w:rsid w:val="008143F8"/>
    <w:rsid w:val="0081450E"/>
    <w:rsid w:val="00814581"/>
    <w:rsid w:val="00814854"/>
    <w:rsid w:val="008148D4"/>
    <w:rsid w:val="008149F3"/>
    <w:rsid w:val="00814B68"/>
    <w:rsid w:val="00814C18"/>
    <w:rsid w:val="00814DA7"/>
    <w:rsid w:val="00814DBB"/>
    <w:rsid w:val="00814E73"/>
    <w:rsid w:val="00814FEE"/>
    <w:rsid w:val="0081502A"/>
    <w:rsid w:val="008150A7"/>
    <w:rsid w:val="00815159"/>
    <w:rsid w:val="008152BC"/>
    <w:rsid w:val="008153BB"/>
    <w:rsid w:val="00815788"/>
    <w:rsid w:val="008158DE"/>
    <w:rsid w:val="00815999"/>
    <w:rsid w:val="008159B4"/>
    <w:rsid w:val="00815BAB"/>
    <w:rsid w:val="00815C2D"/>
    <w:rsid w:val="00815D65"/>
    <w:rsid w:val="00815DDE"/>
    <w:rsid w:val="00815F00"/>
    <w:rsid w:val="00815F8F"/>
    <w:rsid w:val="00816457"/>
    <w:rsid w:val="008164A4"/>
    <w:rsid w:val="0081678D"/>
    <w:rsid w:val="00816800"/>
    <w:rsid w:val="0081695E"/>
    <w:rsid w:val="00816B3D"/>
    <w:rsid w:val="00816CA9"/>
    <w:rsid w:val="00816E49"/>
    <w:rsid w:val="00816F16"/>
    <w:rsid w:val="00816F46"/>
    <w:rsid w:val="0081714D"/>
    <w:rsid w:val="00817639"/>
    <w:rsid w:val="00817839"/>
    <w:rsid w:val="00817917"/>
    <w:rsid w:val="00817AB4"/>
    <w:rsid w:val="00817E29"/>
    <w:rsid w:val="00817F7C"/>
    <w:rsid w:val="00817F84"/>
    <w:rsid w:val="0082062C"/>
    <w:rsid w:val="00820BE9"/>
    <w:rsid w:val="00820C35"/>
    <w:rsid w:val="00820CE5"/>
    <w:rsid w:val="00821076"/>
    <w:rsid w:val="00821144"/>
    <w:rsid w:val="00821349"/>
    <w:rsid w:val="008214C5"/>
    <w:rsid w:val="008215F4"/>
    <w:rsid w:val="008216F1"/>
    <w:rsid w:val="00821780"/>
    <w:rsid w:val="00821824"/>
    <w:rsid w:val="00821859"/>
    <w:rsid w:val="008219AA"/>
    <w:rsid w:val="00821EB4"/>
    <w:rsid w:val="00821F98"/>
    <w:rsid w:val="00822018"/>
    <w:rsid w:val="00822204"/>
    <w:rsid w:val="00822398"/>
    <w:rsid w:val="00822490"/>
    <w:rsid w:val="0082265D"/>
    <w:rsid w:val="00822AD8"/>
    <w:rsid w:val="00822CEE"/>
    <w:rsid w:val="00822D8B"/>
    <w:rsid w:val="00822DC4"/>
    <w:rsid w:val="00822E80"/>
    <w:rsid w:val="00822FE7"/>
    <w:rsid w:val="0082336B"/>
    <w:rsid w:val="008233AF"/>
    <w:rsid w:val="00823434"/>
    <w:rsid w:val="00823609"/>
    <w:rsid w:val="00823630"/>
    <w:rsid w:val="008238C1"/>
    <w:rsid w:val="008239B3"/>
    <w:rsid w:val="00823A3A"/>
    <w:rsid w:val="00823A80"/>
    <w:rsid w:val="00823CE2"/>
    <w:rsid w:val="00823FA2"/>
    <w:rsid w:val="00824054"/>
    <w:rsid w:val="00824062"/>
    <w:rsid w:val="0082431D"/>
    <w:rsid w:val="00824331"/>
    <w:rsid w:val="00824339"/>
    <w:rsid w:val="00824495"/>
    <w:rsid w:val="008247A8"/>
    <w:rsid w:val="0082483B"/>
    <w:rsid w:val="00824B13"/>
    <w:rsid w:val="00824B14"/>
    <w:rsid w:val="00824D47"/>
    <w:rsid w:val="00824E02"/>
    <w:rsid w:val="00824F2F"/>
    <w:rsid w:val="00824F6E"/>
    <w:rsid w:val="00824FE1"/>
    <w:rsid w:val="008252AE"/>
    <w:rsid w:val="00825406"/>
    <w:rsid w:val="008254D5"/>
    <w:rsid w:val="008254EA"/>
    <w:rsid w:val="00825598"/>
    <w:rsid w:val="00825613"/>
    <w:rsid w:val="00825643"/>
    <w:rsid w:val="0082567E"/>
    <w:rsid w:val="008256AF"/>
    <w:rsid w:val="00825899"/>
    <w:rsid w:val="00825A84"/>
    <w:rsid w:val="00825C3C"/>
    <w:rsid w:val="00825C68"/>
    <w:rsid w:val="00825CC4"/>
    <w:rsid w:val="00825F30"/>
    <w:rsid w:val="008261A7"/>
    <w:rsid w:val="0082632D"/>
    <w:rsid w:val="00826507"/>
    <w:rsid w:val="00826637"/>
    <w:rsid w:val="008268D4"/>
    <w:rsid w:val="008268F7"/>
    <w:rsid w:val="00826B15"/>
    <w:rsid w:val="00826B96"/>
    <w:rsid w:val="00826D8A"/>
    <w:rsid w:val="0082703D"/>
    <w:rsid w:val="0082709A"/>
    <w:rsid w:val="008271AA"/>
    <w:rsid w:val="00827378"/>
    <w:rsid w:val="0082766A"/>
    <w:rsid w:val="00827999"/>
    <w:rsid w:val="00827C54"/>
    <w:rsid w:val="00827CC8"/>
    <w:rsid w:val="00827EEB"/>
    <w:rsid w:val="008300A7"/>
    <w:rsid w:val="0083034B"/>
    <w:rsid w:val="008303C8"/>
    <w:rsid w:val="00830408"/>
    <w:rsid w:val="00830492"/>
    <w:rsid w:val="00830849"/>
    <w:rsid w:val="00830872"/>
    <w:rsid w:val="00830905"/>
    <w:rsid w:val="008309FD"/>
    <w:rsid w:val="00830B5B"/>
    <w:rsid w:val="00830F68"/>
    <w:rsid w:val="0083101F"/>
    <w:rsid w:val="008310A8"/>
    <w:rsid w:val="008311BF"/>
    <w:rsid w:val="008312ED"/>
    <w:rsid w:val="008314A2"/>
    <w:rsid w:val="00831658"/>
    <w:rsid w:val="0083165E"/>
    <w:rsid w:val="0083169B"/>
    <w:rsid w:val="00831978"/>
    <w:rsid w:val="00831A56"/>
    <w:rsid w:val="00831A92"/>
    <w:rsid w:val="00831A9D"/>
    <w:rsid w:val="00831B02"/>
    <w:rsid w:val="00831C52"/>
    <w:rsid w:val="00831D9F"/>
    <w:rsid w:val="008322C3"/>
    <w:rsid w:val="008323AE"/>
    <w:rsid w:val="008325A5"/>
    <w:rsid w:val="008326F3"/>
    <w:rsid w:val="00832AA0"/>
    <w:rsid w:val="00832B19"/>
    <w:rsid w:val="00832BEF"/>
    <w:rsid w:val="00832E13"/>
    <w:rsid w:val="00832E74"/>
    <w:rsid w:val="008333CE"/>
    <w:rsid w:val="00833423"/>
    <w:rsid w:val="008335E2"/>
    <w:rsid w:val="008336B2"/>
    <w:rsid w:val="00833B83"/>
    <w:rsid w:val="00833BD7"/>
    <w:rsid w:val="00833D82"/>
    <w:rsid w:val="00833E91"/>
    <w:rsid w:val="00833F9D"/>
    <w:rsid w:val="0083406B"/>
    <w:rsid w:val="00834196"/>
    <w:rsid w:val="00834683"/>
    <w:rsid w:val="008346DE"/>
    <w:rsid w:val="00834A72"/>
    <w:rsid w:val="00834B76"/>
    <w:rsid w:val="00834C4C"/>
    <w:rsid w:val="00834C58"/>
    <w:rsid w:val="00834D3A"/>
    <w:rsid w:val="008351A5"/>
    <w:rsid w:val="00835541"/>
    <w:rsid w:val="00835593"/>
    <w:rsid w:val="008355B5"/>
    <w:rsid w:val="0083572B"/>
    <w:rsid w:val="00835799"/>
    <w:rsid w:val="00835967"/>
    <w:rsid w:val="00835988"/>
    <w:rsid w:val="008359DE"/>
    <w:rsid w:val="00835A06"/>
    <w:rsid w:val="00835DE5"/>
    <w:rsid w:val="00835F1D"/>
    <w:rsid w:val="008360E0"/>
    <w:rsid w:val="008360FE"/>
    <w:rsid w:val="008361F6"/>
    <w:rsid w:val="008368B9"/>
    <w:rsid w:val="008368C8"/>
    <w:rsid w:val="00836A7A"/>
    <w:rsid w:val="00836E08"/>
    <w:rsid w:val="00836F44"/>
    <w:rsid w:val="0083700D"/>
    <w:rsid w:val="00837040"/>
    <w:rsid w:val="008371F0"/>
    <w:rsid w:val="00837282"/>
    <w:rsid w:val="008373CE"/>
    <w:rsid w:val="008374EE"/>
    <w:rsid w:val="0083766A"/>
    <w:rsid w:val="008376B9"/>
    <w:rsid w:val="00837786"/>
    <w:rsid w:val="008377EE"/>
    <w:rsid w:val="0083781C"/>
    <w:rsid w:val="008379B2"/>
    <w:rsid w:val="008379F2"/>
    <w:rsid w:val="00837AE6"/>
    <w:rsid w:val="00837CFC"/>
    <w:rsid w:val="00837D93"/>
    <w:rsid w:val="00837F9B"/>
    <w:rsid w:val="00840081"/>
    <w:rsid w:val="008401B8"/>
    <w:rsid w:val="00840315"/>
    <w:rsid w:val="0084054B"/>
    <w:rsid w:val="008405BD"/>
    <w:rsid w:val="0084075F"/>
    <w:rsid w:val="00840B6B"/>
    <w:rsid w:val="00841325"/>
    <w:rsid w:val="008416E9"/>
    <w:rsid w:val="00841775"/>
    <w:rsid w:val="00841821"/>
    <w:rsid w:val="008419D2"/>
    <w:rsid w:val="00841C94"/>
    <w:rsid w:val="00841F7F"/>
    <w:rsid w:val="00842315"/>
    <w:rsid w:val="00842339"/>
    <w:rsid w:val="0084250E"/>
    <w:rsid w:val="008426A8"/>
    <w:rsid w:val="008427C8"/>
    <w:rsid w:val="00842B9B"/>
    <w:rsid w:val="00842BA2"/>
    <w:rsid w:val="00842DE9"/>
    <w:rsid w:val="00842E0A"/>
    <w:rsid w:val="00842EFB"/>
    <w:rsid w:val="008431A9"/>
    <w:rsid w:val="00843274"/>
    <w:rsid w:val="00843331"/>
    <w:rsid w:val="0084337C"/>
    <w:rsid w:val="00843457"/>
    <w:rsid w:val="008435D7"/>
    <w:rsid w:val="008436DD"/>
    <w:rsid w:val="008436FA"/>
    <w:rsid w:val="008436FC"/>
    <w:rsid w:val="00843BA1"/>
    <w:rsid w:val="00843D46"/>
    <w:rsid w:val="008440C7"/>
    <w:rsid w:val="0084426C"/>
    <w:rsid w:val="00844281"/>
    <w:rsid w:val="0084432D"/>
    <w:rsid w:val="0084445E"/>
    <w:rsid w:val="00844524"/>
    <w:rsid w:val="00844582"/>
    <w:rsid w:val="0084478D"/>
    <w:rsid w:val="008447FD"/>
    <w:rsid w:val="008449B1"/>
    <w:rsid w:val="00844AD0"/>
    <w:rsid w:val="00844BA5"/>
    <w:rsid w:val="00844BA6"/>
    <w:rsid w:val="00844CE6"/>
    <w:rsid w:val="00844D35"/>
    <w:rsid w:val="00844FD8"/>
    <w:rsid w:val="0084523F"/>
    <w:rsid w:val="008452E0"/>
    <w:rsid w:val="00845596"/>
    <w:rsid w:val="008456DF"/>
    <w:rsid w:val="00845731"/>
    <w:rsid w:val="00845813"/>
    <w:rsid w:val="00845918"/>
    <w:rsid w:val="00845A32"/>
    <w:rsid w:val="00845E44"/>
    <w:rsid w:val="00845F12"/>
    <w:rsid w:val="00845F33"/>
    <w:rsid w:val="00845F45"/>
    <w:rsid w:val="008460F2"/>
    <w:rsid w:val="008461F5"/>
    <w:rsid w:val="00846215"/>
    <w:rsid w:val="00846387"/>
    <w:rsid w:val="00846400"/>
    <w:rsid w:val="008466E5"/>
    <w:rsid w:val="00846838"/>
    <w:rsid w:val="0084693B"/>
    <w:rsid w:val="00846BBB"/>
    <w:rsid w:val="00846DF1"/>
    <w:rsid w:val="00847036"/>
    <w:rsid w:val="008476B9"/>
    <w:rsid w:val="0084779B"/>
    <w:rsid w:val="008479B4"/>
    <w:rsid w:val="00847C9C"/>
    <w:rsid w:val="00847FFD"/>
    <w:rsid w:val="0085055B"/>
    <w:rsid w:val="0085067F"/>
    <w:rsid w:val="008506B2"/>
    <w:rsid w:val="0085090B"/>
    <w:rsid w:val="00850C15"/>
    <w:rsid w:val="00850C17"/>
    <w:rsid w:val="00851131"/>
    <w:rsid w:val="0085118D"/>
    <w:rsid w:val="00851303"/>
    <w:rsid w:val="00851306"/>
    <w:rsid w:val="00851356"/>
    <w:rsid w:val="00851954"/>
    <w:rsid w:val="00851B85"/>
    <w:rsid w:val="00851CB2"/>
    <w:rsid w:val="00852075"/>
    <w:rsid w:val="0085214D"/>
    <w:rsid w:val="0085239A"/>
    <w:rsid w:val="0085271E"/>
    <w:rsid w:val="0085284D"/>
    <w:rsid w:val="008528CF"/>
    <w:rsid w:val="008528FC"/>
    <w:rsid w:val="00852A77"/>
    <w:rsid w:val="00852B2E"/>
    <w:rsid w:val="00852B86"/>
    <w:rsid w:val="00852BA7"/>
    <w:rsid w:val="00852E91"/>
    <w:rsid w:val="00852FAF"/>
    <w:rsid w:val="0085328F"/>
    <w:rsid w:val="00853313"/>
    <w:rsid w:val="00853523"/>
    <w:rsid w:val="0085358D"/>
    <w:rsid w:val="00853637"/>
    <w:rsid w:val="00853699"/>
    <w:rsid w:val="008537B6"/>
    <w:rsid w:val="00853827"/>
    <w:rsid w:val="00853893"/>
    <w:rsid w:val="00853CCE"/>
    <w:rsid w:val="00853DA4"/>
    <w:rsid w:val="00853F92"/>
    <w:rsid w:val="008540E0"/>
    <w:rsid w:val="0085413E"/>
    <w:rsid w:val="00854461"/>
    <w:rsid w:val="008547BC"/>
    <w:rsid w:val="008547EC"/>
    <w:rsid w:val="008549ED"/>
    <w:rsid w:val="00854B6D"/>
    <w:rsid w:val="00854C00"/>
    <w:rsid w:val="00854C30"/>
    <w:rsid w:val="00854E16"/>
    <w:rsid w:val="00854F02"/>
    <w:rsid w:val="00854F82"/>
    <w:rsid w:val="008550DD"/>
    <w:rsid w:val="008552FF"/>
    <w:rsid w:val="00855331"/>
    <w:rsid w:val="00855366"/>
    <w:rsid w:val="00855431"/>
    <w:rsid w:val="00855503"/>
    <w:rsid w:val="00855737"/>
    <w:rsid w:val="00855A49"/>
    <w:rsid w:val="00855CC1"/>
    <w:rsid w:val="00855DBC"/>
    <w:rsid w:val="00855FC4"/>
    <w:rsid w:val="0085635C"/>
    <w:rsid w:val="00856526"/>
    <w:rsid w:val="0085654E"/>
    <w:rsid w:val="008567FE"/>
    <w:rsid w:val="00856877"/>
    <w:rsid w:val="00856A7C"/>
    <w:rsid w:val="00856A91"/>
    <w:rsid w:val="00856B42"/>
    <w:rsid w:val="00856C5A"/>
    <w:rsid w:val="00856D05"/>
    <w:rsid w:val="00856D2F"/>
    <w:rsid w:val="0085708C"/>
    <w:rsid w:val="00857100"/>
    <w:rsid w:val="00857202"/>
    <w:rsid w:val="00857210"/>
    <w:rsid w:val="00857750"/>
    <w:rsid w:val="00857785"/>
    <w:rsid w:val="008577ED"/>
    <w:rsid w:val="008579CA"/>
    <w:rsid w:val="00857A29"/>
    <w:rsid w:val="00857E8E"/>
    <w:rsid w:val="0086000F"/>
    <w:rsid w:val="008601BF"/>
    <w:rsid w:val="00860CE4"/>
    <w:rsid w:val="00860DDF"/>
    <w:rsid w:val="00860DEE"/>
    <w:rsid w:val="00860F3C"/>
    <w:rsid w:val="00860FD8"/>
    <w:rsid w:val="00861128"/>
    <w:rsid w:val="008614D8"/>
    <w:rsid w:val="008619BA"/>
    <w:rsid w:val="00861C56"/>
    <w:rsid w:val="00861D6B"/>
    <w:rsid w:val="00861EEE"/>
    <w:rsid w:val="00861EF3"/>
    <w:rsid w:val="008621C9"/>
    <w:rsid w:val="00862226"/>
    <w:rsid w:val="00862583"/>
    <w:rsid w:val="0086287A"/>
    <w:rsid w:val="00862EB7"/>
    <w:rsid w:val="00862FEA"/>
    <w:rsid w:val="0086304D"/>
    <w:rsid w:val="00863073"/>
    <w:rsid w:val="0086327D"/>
    <w:rsid w:val="00863732"/>
    <w:rsid w:val="00863915"/>
    <w:rsid w:val="008640A2"/>
    <w:rsid w:val="00864187"/>
    <w:rsid w:val="008641B9"/>
    <w:rsid w:val="008643AA"/>
    <w:rsid w:val="00864610"/>
    <w:rsid w:val="0086464E"/>
    <w:rsid w:val="0086477B"/>
    <w:rsid w:val="00864B71"/>
    <w:rsid w:val="00864D65"/>
    <w:rsid w:val="0086513C"/>
    <w:rsid w:val="008652AF"/>
    <w:rsid w:val="00865483"/>
    <w:rsid w:val="0086549F"/>
    <w:rsid w:val="00865585"/>
    <w:rsid w:val="00865726"/>
    <w:rsid w:val="00865B18"/>
    <w:rsid w:val="00865B6E"/>
    <w:rsid w:val="00865B84"/>
    <w:rsid w:val="00865F00"/>
    <w:rsid w:val="008660DA"/>
    <w:rsid w:val="0086620C"/>
    <w:rsid w:val="008662A4"/>
    <w:rsid w:val="0086651D"/>
    <w:rsid w:val="0086652B"/>
    <w:rsid w:val="00866713"/>
    <w:rsid w:val="0086689B"/>
    <w:rsid w:val="00866C78"/>
    <w:rsid w:val="00866CA7"/>
    <w:rsid w:val="00866DE5"/>
    <w:rsid w:val="00866EC0"/>
    <w:rsid w:val="00867083"/>
    <w:rsid w:val="00867368"/>
    <w:rsid w:val="00867373"/>
    <w:rsid w:val="00867671"/>
    <w:rsid w:val="0086785F"/>
    <w:rsid w:val="008679F8"/>
    <w:rsid w:val="00867A1F"/>
    <w:rsid w:val="00867B33"/>
    <w:rsid w:val="00867DBC"/>
    <w:rsid w:val="00867E09"/>
    <w:rsid w:val="00870344"/>
    <w:rsid w:val="00870369"/>
    <w:rsid w:val="00870504"/>
    <w:rsid w:val="00870508"/>
    <w:rsid w:val="00870618"/>
    <w:rsid w:val="00870817"/>
    <w:rsid w:val="0087091B"/>
    <w:rsid w:val="008709D6"/>
    <w:rsid w:val="00870AA3"/>
    <w:rsid w:val="00870DCB"/>
    <w:rsid w:val="00870E31"/>
    <w:rsid w:val="00871039"/>
    <w:rsid w:val="0087113B"/>
    <w:rsid w:val="008717CF"/>
    <w:rsid w:val="00871909"/>
    <w:rsid w:val="00871B4E"/>
    <w:rsid w:val="00871B71"/>
    <w:rsid w:val="00871B9E"/>
    <w:rsid w:val="00871CE2"/>
    <w:rsid w:val="00871F28"/>
    <w:rsid w:val="00872047"/>
    <w:rsid w:val="008720E4"/>
    <w:rsid w:val="00872351"/>
    <w:rsid w:val="008724AB"/>
    <w:rsid w:val="00872748"/>
    <w:rsid w:val="00872785"/>
    <w:rsid w:val="008728B6"/>
    <w:rsid w:val="0087294F"/>
    <w:rsid w:val="008729BE"/>
    <w:rsid w:val="008729FF"/>
    <w:rsid w:val="00872BE3"/>
    <w:rsid w:val="00872DEF"/>
    <w:rsid w:val="008732DC"/>
    <w:rsid w:val="008733A3"/>
    <w:rsid w:val="008733BD"/>
    <w:rsid w:val="00873432"/>
    <w:rsid w:val="008737F5"/>
    <w:rsid w:val="0087389E"/>
    <w:rsid w:val="00873B4C"/>
    <w:rsid w:val="00873CB7"/>
    <w:rsid w:val="00873D7D"/>
    <w:rsid w:val="00873D86"/>
    <w:rsid w:val="0087403B"/>
    <w:rsid w:val="008740B4"/>
    <w:rsid w:val="00874207"/>
    <w:rsid w:val="00874361"/>
    <w:rsid w:val="0087456B"/>
    <w:rsid w:val="008747A4"/>
    <w:rsid w:val="00874A03"/>
    <w:rsid w:val="00874B2B"/>
    <w:rsid w:val="00874C0E"/>
    <w:rsid w:val="00874C51"/>
    <w:rsid w:val="00874C92"/>
    <w:rsid w:val="00874D17"/>
    <w:rsid w:val="00874D99"/>
    <w:rsid w:val="00874DF5"/>
    <w:rsid w:val="00874E28"/>
    <w:rsid w:val="00874E59"/>
    <w:rsid w:val="00874E6B"/>
    <w:rsid w:val="00874F3E"/>
    <w:rsid w:val="00874FDD"/>
    <w:rsid w:val="008750F1"/>
    <w:rsid w:val="00875206"/>
    <w:rsid w:val="00875438"/>
    <w:rsid w:val="00875560"/>
    <w:rsid w:val="00875590"/>
    <w:rsid w:val="00875676"/>
    <w:rsid w:val="00875707"/>
    <w:rsid w:val="00875995"/>
    <w:rsid w:val="0087599B"/>
    <w:rsid w:val="00875C8C"/>
    <w:rsid w:val="00875DD8"/>
    <w:rsid w:val="00875EB5"/>
    <w:rsid w:val="00875F81"/>
    <w:rsid w:val="00876017"/>
    <w:rsid w:val="0087605C"/>
    <w:rsid w:val="0087613B"/>
    <w:rsid w:val="0087639F"/>
    <w:rsid w:val="008764FF"/>
    <w:rsid w:val="00876504"/>
    <w:rsid w:val="00876627"/>
    <w:rsid w:val="0087665F"/>
    <w:rsid w:val="00876780"/>
    <w:rsid w:val="008767DE"/>
    <w:rsid w:val="008767FA"/>
    <w:rsid w:val="0087681D"/>
    <w:rsid w:val="0087684D"/>
    <w:rsid w:val="00876888"/>
    <w:rsid w:val="0087696D"/>
    <w:rsid w:val="00876B8B"/>
    <w:rsid w:val="0087709D"/>
    <w:rsid w:val="008770FC"/>
    <w:rsid w:val="0087728C"/>
    <w:rsid w:val="008773D7"/>
    <w:rsid w:val="008774FC"/>
    <w:rsid w:val="008776A0"/>
    <w:rsid w:val="00877850"/>
    <w:rsid w:val="008779C1"/>
    <w:rsid w:val="00877A91"/>
    <w:rsid w:val="00877B18"/>
    <w:rsid w:val="00877B2E"/>
    <w:rsid w:val="00877F5A"/>
    <w:rsid w:val="008802B4"/>
    <w:rsid w:val="008802BE"/>
    <w:rsid w:val="00880329"/>
    <w:rsid w:val="00880361"/>
    <w:rsid w:val="00880493"/>
    <w:rsid w:val="00880623"/>
    <w:rsid w:val="0088067A"/>
    <w:rsid w:val="00880708"/>
    <w:rsid w:val="00880712"/>
    <w:rsid w:val="008807E9"/>
    <w:rsid w:val="00880853"/>
    <w:rsid w:val="00880A3B"/>
    <w:rsid w:val="00880CBC"/>
    <w:rsid w:val="0088116E"/>
    <w:rsid w:val="0088119D"/>
    <w:rsid w:val="008811C5"/>
    <w:rsid w:val="00881353"/>
    <w:rsid w:val="00881789"/>
    <w:rsid w:val="00881950"/>
    <w:rsid w:val="00881AB2"/>
    <w:rsid w:val="00881D4F"/>
    <w:rsid w:val="00881FE3"/>
    <w:rsid w:val="008820EA"/>
    <w:rsid w:val="00882B61"/>
    <w:rsid w:val="00882BA8"/>
    <w:rsid w:val="00882D59"/>
    <w:rsid w:val="00882DBC"/>
    <w:rsid w:val="00882DD0"/>
    <w:rsid w:val="00882F46"/>
    <w:rsid w:val="008830B4"/>
    <w:rsid w:val="00883116"/>
    <w:rsid w:val="008831F2"/>
    <w:rsid w:val="00883279"/>
    <w:rsid w:val="0088329D"/>
    <w:rsid w:val="008832F3"/>
    <w:rsid w:val="00883345"/>
    <w:rsid w:val="008833D1"/>
    <w:rsid w:val="0088361E"/>
    <w:rsid w:val="00883829"/>
    <w:rsid w:val="008838C1"/>
    <w:rsid w:val="008839AD"/>
    <w:rsid w:val="008839FB"/>
    <w:rsid w:val="00883BB0"/>
    <w:rsid w:val="00883BCD"/>
    <w:rsid w:val="00883DB5"/>
    <w:rsid w:val="00884038"/>
    <w:rsid w:val="00884360"/>
    <w:rsid w:val="00884456"/>
    <w:rsid w:val="00884872"/>
    <w:rsid w:val="00884AE4"/>
    <w:rsid w:val="00884CD0"/>
    <w:rsid w:val="00884F07"/>
    <w:rsid w:val="00884F82"/>
    <w:rsid w:val="00885109"/>
    <w:rsid w:val="0088515F"/>
    <w:rsid w:val="00885188"/>
    <w:rsid w:val="0088518A"/>
    <w:rsid w:val="00885332"/>
    <w:rsid w:val="00885487"/>
    <w:rsid w:val="00885488"/>
    <w:rsid w:val="00885504"/>
    <w:rsid w:val="00885578"/>
    <w:rsid w:val="00885771"/>
    <w:rsid w:val="008858CB"/>
    <w:rsid w:val="0088592E"/>
    <w:rsid w:val="008859E4"/>
    <w:rsid w:val="00885B7D"/>
    <w:rsid w:val="00885D99"/>
    <w:rsid w:val="00885E47"/>
    <w:rsid w:val="0088618B"/>
    <w:rsid w:val="008863C5"/>
    <w:rsid w:val="008864E5"/>
    <w:rsid w:val="00886537"/>
    <w:rsid w:val="00886539"/>
    <w:rsid w:val="00886568"/>
    <w:rsid w:val="00886596"/>
    <w:rsid w:val="008866F6"/>
    <w:rsid w:val="00886707"/>
    <w:rsid w:val="00886718"/>
    <w:rsid w:val="00886916"/>
    <w:rsid w:val="00886994"/>
    <w:rsid w:val="00886C41"/>
    <w:rsid w:val="00886C85"/>
    <w:rsid w:val="00886D39"/>
    <w:rsid w:val="00886FB7"/>
    <w:rsid w:val="0088701D"/>
    <w:rsid w:val="008870B3"/>
    <w:rsid w:val="008871F3"/>
    <w:rsid w:val="008871F9"/>
    <w:rsid w:val="00887612"/>
    <w:rsid w:val="008878F6"/>
    <w:rsid w:val="00887B6F"/>
    <w:rsid w:val="00887C07"/>
    <w:rsid w:val="00887CAF"/>
    <w:rsid w:val="00887CC4"/>
    <w:rsid w:val="00887CEA"/>
    <w:rsid w:val="00887FEB"/>
    <w:rsid w:val="008901DB"/>
    <w:rsid w:val="00890231"/>
    <w:rsid w:val="008904D8"/>
    <w:rsid w:val="008904DA"/>
    <w:rsid w:val="008907C3"/>
    <w:rsid w:val="008908B7"/>
    <w:rsid w:val="00890A77"/>
    <w:rsid w:val="00890C4E"/>
    <w:rsid w:val="00890F30"/>
    <w:rsid w:val="008910EF"/>
    <w:rsid w:val="008912A6"/>
    <w:rsid w:val="00891415"/>
    <w:rsid w:val="008914D4"/>
    <w:rsid w:val="00891712"/>
    <w:rsid w:val="00891B84"/>
    <w:rsid w:val="00891CD5"/>
    <w:rsid w:val="00891D30"/>
    <w:rsid w:val="00891DC7"/>
    <w:rsid w:val="00891E75"/>
    <w:rsid w:val="0089249C"/>
    <w:rsid w:val="008928B2"/>
    <w:rsid w:val="008928EC"/>
    <w:rsid w:val="00892A12"/>
    <w:rsid w:val="00892BA9"/>
    <w:rsid w:val="00892BB4"/>
    <w:rsid w:val="00892CCA"/>
    <w:rsid w:val="00892D99"/>
    <w:rsid w:val="00893155"/>
    <w:rsid w:val="008933F4"/>
    <w:rsid w:val="00893680"/>
    <w:rsid w:val="008936F8"/>
    <w:rsid w:val="00893804"/>
    <w:rsid w:val="008939CF"/>
    <w:rsid w:val="00893ACC"/>
    <w:rsid w:val="00893FFF"/>
    <w:rsid w:val="00894270"/>
    <w:rsid w:val="0089461C"/>
    <w:rsid w:val="00894713"/>
    <w:rsid w:val="00894A54"/>
    <w:rsid w:val="00894A84"/>
    <w:rsid w:val="00894B18"/>
    <w:rsid w:val="00894B89"/>
    <w:rsid w:val="00894C01"/>
    <w:rsid w:val="00894E18"/>
    <w:rsid w:val="00894FEA"/>
    <w:rsid w:val="008951A9"/>
    <w:rsid w:val="008952E5"/>
    <w:rsid w:val="00895336"/>
    <w:rsid w:val="008953D6"/>
    <w:rsid w:val="008957BD"/>
    <w:rsid w:val="00895941"/>
    <w:rsid w:val="00895972"/>
    <w:rsid w:val="00895A5D"/>
    <w:rsid w:val="00895AE1"/>
    <w:rsid w:val="00895D32"/>
    <w:rsid w:val="00895D3B"/>
    <w:rsid w:val="00895E29"/>
    <w:rsid w:val="0089600B"/>
    <w:rsid w:val="00896184"/>
    <w:rsid w:val="008962DA"/>
    <w:rsid w:val="00896428"/>
    <w:rsid w:val="008964FB"/>
    <w:rsid w:val="00896757"/>
    <w:rsid w:val="008967E2"/>
    <w:rsid w:val="00896802"/>
    <w:rsid w:val="00896819"/>
    <w:rsid w:val="008969B9"/>
    <w:rsid w:val="00896CA7"/>
    <w:rsid w:val="00896DF9"/>
    <w:rsid w:val="00896F45"/>
    <w:rsid w:val="00896F51"/>
    <w:rsid w:val="008971F8"/>
    <w:rsid w:val="00897447"/>
    <w:rsid w:val="008974C4"/>
    <w:rsid w:val="00897714"/>
    <w:rsid w:val="008979AA"/>
    <w:rsid w:val="00897C92"/>
    <w:rsid w:val="00897C98"/>
    <w:rsid w:val="008A000F"/>
    <w:rsid w:val="008A01FC"/>
    <w:rsid w:val="008A06BD"/>
    <w:rsid w:val="008A06CF"/>
    <w:rsid w:val="008A07FC"/>
    <w:rsid w:val="008A08BD"/>
    <w:rsid w:val="008A09CE"/>
    <w:rsid w:val="008A0A0C"/>
    <w:rsid w:val="008A0B05"/>
    <w:rsid w:val="008A0C5D"/>
    <w:rsid w:val="008A0E6E"/>
    <w:rsid w:val="008A0F48"/>
    <w:rsid w:val="008A1218"/>
    <w:rsid w:val="008A163D"/>
    <w:rsid w:val="008A189D"/>
    <w:rsid w:val="008A1A96"/>
    <w:rsid w:val="008A1B22"/>
    <w:rsid w:val="008A1B38"/>
    <w:rsid w:val="008A1E1D"/>
    <w:rsid w:val="008A1E2D"/>
    <w:rsid w:val="008A1EB3"/>
    <w:rsid w:val="008A1F1C"/>
    <w:rsid w:val="008A2058"/>
    <w:rsid w:val="008A2201"/>
    <w:rsid w:val="008A2213"/>
    <w:rsid w:val="008A2365"/>
    <w:rsid w:val="008A25E3"/>
    <w:rsid w:val="008A2641"/>
    <w:rsid w:val="008A2682"/>
    <w:rsid w:val="008A2687"/>
    <w:rsid w:val="008A2748"/>
    <w:rsid w:val="008A2822"/>
    <w:rsid w:val="008A2C23"/>
    <w:rsid w:val="008A2C94"/>
    <w:rsid w:val="008A2CBB"/>
    <w:rsid w:val="008A2E19"/>
    <w:rsid w:val="008A2EC8"/>
    <w:rsid w:val="008A3137"/>
    <w:rsid w:val="008A314D"/>
    <w:rsid w:val="008A321D"/>
    <w:rsid w:val="008A33C0"/>
    <w:rsid w:val="008A34ED"/>
    <w:rsid w:val="008A383B"/>
    <w:rsid w:val="008A3991"/>
    <w:rsid w:val="008A3B71"/>
    <w:rsid w:val="008A3F69"/>
    <w:rsid w:val="008A4015"/>
    <w:rsid w:val="008A40D5"/>
    <w:rsid w:val="008A4240"/>
    <w:rsid w:val="008A42F2"/>
    <w:rsid w:val="008A4361"/>
    <w:rsid w:val="008A4371"/>
    <w:rsid w:val="008A44DF"/>
    <w:rsid w:val="008A47EC"/>
    <w:rsid w:val="008A485D"/>
    <w:rsid w:val="008A4B21"/>
    <w:rsid w:val="008A4C7C"/>
    <w:rsid w:val="008A4C91"/>
    <w:rsid w:val="008A4CD9"/>
    <w:rsid w:val="008A515C"/>
    <w:rsid w:val="008A516E"/>
    <w:rsid w:val="008A5539"/>
    <w:rsid w:val="008A5559"/>
    <w:rsid w:val="008A565C"/>
    <w:rsid w:val="008A568C"/>
    <w:rsid w:val="008A569E"/>
    <w:rsid w:val="008A58A4"/>
    <w:rsid w:val="008A58F2"/>
    <w:rsid w:val="008A5B35"/>
    <w:rsid w:val="008A5D95"/>
    <w:rsid w:val="008A6025"/>
    <w:rsid w:val="008A61CE"/>
    <w:rsid w:val="008A62E0"/>
    <w:rsid w:val="008A6470"/>
    <w:rsid w:val="008A64DC"/>
    <w:rsid w:val="008A6593"/>
    <w:rsid w:val="008A659B"/>
    <w:rsid w:val="008A6672"/>
    <w:rsid w:val="008A6D6E"/>
    <w:rsid w:val="008A6E03"/>
    <w:rsid w:val="008A6E7D"/>
    <w:rsid w:val="008A6E82"/>
    <w:rsid w:val="008A6EB5"/>
    <w:rsid w:val="008A714F"/>
    <w:rsid w:val="008A71CC"/>
    <w:rsid w:val="008A73AA"/>
    <w:rsid w:val="008A748D"/>
    <w:rsid w:val="008A7609"/>
    <w:rsid w:val="008A76C1"/>
    <w:rsid w:val="008A76EE"/>
    <w:rsid w:val="008A7A02"/>
    <w:rsid w:val="008A7A0F"/>
    <w:rsid w:val="008A7D94"/>
    <w:rsid w:val="008B0019"/>
    <w:rsid w:val="008B0273"/>
    <w:rsid w:val="008B02C6"/>
    <w:rsid w:val="008B0499"/>
    <w:rsid w:val="008B05A0"/>
    <w:rsid w:val="008B05BA"/>
    <w:rsid w:val="008B0666"/>
    <w:rsid w:val="008B089E"/>
    <w:rsid w:val="008B0B22"/>
    <w:rsid w:val="008B0F06"/>
    <w:rsid w:val="008B1035"/>
    <w:rsid w:val="008B107D"/>
    <w:rsid w:val="008B112D"/>
    <w:rsid w:val="008B126D"/>
    <w:rsid w:val="008B1325"/>
    <w:rsid w:val="008B15F0"/>
    <w:rsid w:val="008B17D2"/>
    <w:rsid w:val="008B18C5"/>
    <w:rsid w:val="008B197B"/>
    <w:rsid w:val="008B1BB0"/>
    <w:rsid w:val="008B1CA5"/>
    <w:rsid w:val="008B1CC7"/>
    <w:rsid w:val="008B1E14"/>
    <w:rsid w:val="008B2240"/>
    <w:rsid w:val="008B2497"/>
    <w:rsid w:val="008B2554"/>
    <w:rsid w:val="008B256A"/>
    <w:rsid w:val="008B260F"/>
    <w:rsid w:val="008B2812"/>
    <w:rsid w:val="008B29D0"/>
    <w:rsid w:val="008B2CAD"/>
    <w:rsid w:val="008B2DB4"/>
    <w:rsid w:val="008B324C"/>
    <w:rsid w:val="008B34E8"/>
    <w:rsid w:val="008B3503"/>
    <w:rsid w:val="008B36E3"/>
    <w:rsid w:val="008B3C9A"/>
    <w:rsid w:val="008B3DB5"/>
    <w:rsid w:val="008B3FBF"/>
    <w:rsid w:val="008B4151"/>
    <w:rsid w:val="008B419A"/>
    <w:rsid w:val="008B437B"/>
    <w:rsid w:val="008B44AC"/>
    <w:rsid w:val="008B4543"/>
    <w:rsid w:val="008B46C9"/>
    <w:rsid w:val="008B491F"/>
    <w:rsid w:val="008B4CC1"/>
    <w:rsid w:val="008B4D90"/>
    <w:rsid w:val="008B4E5B"/>
    <w:rsid w:val="008B4EC6"/>
    <w:rsid w:val="008B4F90"/>
    <w:rsid w:val="008B52BE"/>
    <w:rsid w:val="008B548A"/>
    <w:rsid w:val="008B5499"/>
    <w:rsid w:val="008B56C4"/>
    <w:rsid w:val="008B5751"/>
    <w:rsid w:val="008B5753"/>
    <w:rsid w:val="008B5C5B"/>
    <w:rsid w:val="008B5EC9"/>
    <w:rsid w:val="008B5F5E"/>
    <w:rsid w:val="008B5F7A"/>
    <w:rsid w:val="008B5FEA"/>
    <w:rsid w:val="008B61F9"/>
    <w:rsid w:val="008B63B1"/>
    <w:rsid w:val="008B6460"/>
    <w:rsid w:val="008B6502"/>
    <w:rsid w:val="008B663B"/>
    <w:rsid w:val="008B6B9D"/>
    <w:rsid w:val="008B6CA5"/>
    <w:rsid w:val="008B6FFA"/>
    <w:rsid w:val="008B71F7"/>
    <w:rsid w:val="008B74EA"/>
    <w:rsid w:val="008B751D"/>
    <w:rsid w:val="008B77B2"/>
    <w:rsid w:val="008B7B1F"/>
    <w:rsid w:val="008B7BBB"/>
    <w:rsid w:val="008B7C6D"/>
    <w:rsid w:val="008B7F42"/>
    <w:rsid w:val="008B7FAC"/>
    <w:rsid w:val="008C02E8"/>
    <w:rsid w:val="008C0405"/>
    <w:rsid w:val="008C06B6"/>
    <w:rsid w:val="008C0BC1"/>
    <w:rsid w:val="008C0ECC"/>
    <w:rsid w:val="008C0F28"/>
    <w:rsid w:val="008C0F6A"/>
    <w:rsid w:val="008C0FE0"/>
    <w:rsid w:val="008C11C4"/>
    <w:rsid w:val="008C18CC"/>
    <w:rsid w:val="008C190C"/>
    <w:rsid w:val="008C1974"/>
    <w:rsid w:val="008C1AE5"/>
    <w:rsid w:val="008C1EE8"/>
    <w:rsid w:val="008C1F29"/>
    <w:rsid w:val="008C227F"/>
    <w:rsid w:val="008C230A"/>
    <w:rsid w:val="008C239B"/>
    <w:rsid w:val="008C26E7"/>
    <w:rsid w:val="008C26ED"/>
    <w:rsid w:val="008C27FD"/>
    <w:rsid w:val="008C2A13"/>
    <w:rsid w:val="008C305D"/>
    <w:rsid w:val="008C3068"/>
    <w:rsid w:val="008C30EB"/>
    <w:rsid w:val="008C3185"/>
    <w:rsid w:val="008C32A3"/>
    <w:rsid w:val="008C3307"/>
    <w:rsid w:val="008C364F"/>
    <w:rsid w:val="008C3704"/>
    <w:rsid w:val="008C37BF"/>
    <w:rsid w:val="008C3C09"/>
    <w:rsid w:val="008C3D3C"/>
    <w:rsid w:val="008C3EE7"/>
    <w:rsid w:val="008C414F"/>
    <w:rsid w:val="008C444C"/>
    <w:rsid w:val="008C4535"/>
    <w:rsid w:val="008C45D8"/>
    <w:rsid w:val="008C4703"/>
    <w:rsid w:val="008C47D9"/>
    <w:rsid w:val="008C488E"/>
    <w:rsid w:val="008C4B52"/>
    <w:rsid w:val="008C4B7C"/>
    <w:rsid w:val="008C4C51"/>
    <w:rsid w:val="008C4C61"/>
    <w:rsid w:val="008C4CF4"/>
    <w:rsid w:val="008C4FF4"/>
    <w:rsid w:val="008C5010"/>
    <w:rsid w:val="008C54C5"/>
    <w:rsid w:val="008C55B1"/>
    <w:rsid w:val="008C55BC"/>
    <w:rsid w:val="008C57B5"/>
    <w:rsid w:val="008C5852"/>
    <w:rsid w:val="008C5A2F"/>
    <w:rsid w:val="008C60D9"/>
    <w:rsid w:val="008C6123"/>
    <w:rsid w:val="008C6195"/>
    <w:rsid w:val="008C64D5"/>
    <w:rsid w:val="008C6555"/>
    <w:rsid w:val="008C6707"/>
    <w:rsid w:val="008C671D"/>
    <w:rsid w:val="008C6735"/>
    <w:rsid w:val="008C6834"/>
    <w:rsid w:val="008C6BFC"/>
    <w:rsid w:val="008C6D47"/>
    <w:rsid w:val="008C6D49"/>
    <w:rsid w:val="008C6FA3"/>
    <w:rsid w:val="008C70CA"/>
    <w:rsid w:val="008C72BD"/>
    <w:rsid w:val="008C7496"/>
    <w:rsid w:val="008C752C"/>
    <w:rsid w:val="008C764F"/>
    <w:rsid w:val="008C78DB"/>
    <w:rsid w:val="008C7CED"/>
    <w:rsid w:val="008D03B2"/>
    <w:rsid w:val="008D0560"/>
    <w:rsid w:val="008D0628"/>
    <w:rsid w:val="008D071F"/>
    <w:rsid w:val="008D08D8"/>
    <w:rsid w:val="008D094D"/>
    <w:rsid w:val="008D0A35"/>
    <w:rsid w:val="008D0CDB"/>
    <w:rsid w:val="008D0D00"/>
    <w:rsid w:val="008D0DA4"/>
    <w:rsid w:val="008D0F54"/>
    <w:rsid w:val="008D1277"/>
    <w:rsid w:val="008D13E9"/>
    <w:rsid w:val="008D1515"/>
    <w:rsid w:val="008D1516"/>
    <w:rsid w:val="008D15D7"/>
    <w:rsid w:val="008D1863"/>
    <w:rsid w:val="008D1B0E"/>
    <w:rsid w:val="008D1B63"/>
    <w:rsid w:val="008D1D54"/>
    <w:rsid w:val="008D1E2A"/>
    <w:rsid w:val="008D1F8C"/>
    <w:rsid w:val="008D208D"/>
    <w:rsid w:val="008D211B"/>
    <w:rsid w:val="008D229F"/>
    <w:rsid w:val="008D2373"/>
    <w:rsid w:val="008D2413"/>
    <w:rsid w:val="008D247B"/>
    <w:rsid w:val="008D24C6"/>
    <w:rsid w:val="008D273C"/>
    <w:rsid w:val="008D27CF"/>
    <w:rsid w:val="008D284D"/>
    <w:rsid w:val="008D2FA5"/>
    <w:rsid w:val="008D2FC3"/>
    <w:rsid w:val="008D32D3"/>
    <w:rsid w:val="008D3316"/>
    <w:rsid w:val="008D3360"/>
    <w:rsid w:val="008D384F"/>
    <w:rsid w:val="008D3973"/>
    <w:rsid w:val="008D3C5A"/>
    <w:rsid w:val="008D3CFF"/>
    <w:rsid w:val="008D3E49"/>
    <w:rsid w:val="008D3EB0"/>
    <w:rsid w:val="008D3F81"/>
    <w:rsid w:val="008D4141"/>
    <w:rsid w:val="008D42CF"/>
    <w:rsid w:val="008D434C"/>
    <w:rsid w:val="008D46AF"/>
    <w:rsid w:val="008D4C11"/>
    <w:rsid w:val="008D4EA5"/>
    <w:rsid w:val="008D5058"/>
    <w:rsid w:val="008D51FF"/>
    <w:rsid w:val="008D52EA"/>
    <w:rsid w:val="008D5343"/>
    <w:rsid w:val="008D5443"/>
    <w:rsid w:val="008D54E7"/>
    <w:rsid w:val="008D553E"/>
    <w:rsid w:val="008D554F"/>
    <w:rsid w:val="008D5575"/>
    <w:rsid w:val="008D5586"/>
    <w:rsid w:val="008D569D"/>
    <w:rsid w:val="008D5892"/>
    <w:rsid w:val="008D5B29"/>
    <w:rsid w:val="008D5C4A"/>
    <w:rsid w:val="008D5F49"/>
    <w:rsid w:val="008D5F78"/>
    <w:rsid w:val="008D609B"/>
    <w:rsid w:val="008D6397"/>
    <w:rsid w:val="008D63D8"/>
    <w:rsid w:val="008D646D"/>
    <w:rsid w:val="008D6757"/>
    <w:rsid w:val="008D6776"/>
    <w:rsid w:val="008D6962"/>
    <w:rsid w:val="008D6ACD"/>
    <w:rsid w:val="008D6D41"/>
    <w:rsid w:val="008D6DF3"/>
    <w:rsid w:val="008D6ECD"/>
    <w:rsid w:val="008D73F3"/>
    <w:rsid w:val="008D7604"/>
    <w:rsid w:val="008D78F8"/>
    <w:rsid w:val="008D7A26"/>
    <w:rsid w:val="008D7E5D"/>
    <w:rsid w:val="008D7F65"/>
    <w:rsid w:val="008D7FC6"/>
    <w:rsid w:val="008E006C"/>
    <w:rsid w:val="008E014A"/>
    <w:rsid w:val="008E016F"/>
    <w:rsid w:val="008E026F"/>
    <w:rsid w:val="008E07F2"/>
    <w:rsid w:val="008E094C"/>
    <w:rsid w:val="008E0A8A"/>
    <w:rsid w:val="008E0E6F"/>
    <w:rsid w:val="008E0EB9"/>
    <w:rsid w:val="008E0EFB"/>
    <w:rsid w:val="008E0F9D"/>
    <w:rsid w:val="008E13EC"/>
    <w:rsid w:val="008E141B"/>
    <w:rsid w:val="008E1BEA"/>
    <w:rsid w:val="008E1C8A"/>
    <w:rsid w:val="008E1D1B"/>
    <w:rsid w:val="008E1D46"/>
    <w:rsid w:val="008E1F5A"/>
    <w:rsid w:val="008E1FA8"/>
    <w:rsid w:val="008E2018"/>
    <w:rsid w:val="008E24E4"/>
    <w:rsid w:val="008E271D"/>
    <w:rsid w:val="008E27EA"/>
    <w:rsid w:val="008E2CA3"/>
    <w:rsid w:val="008E30FC"/>
    <w:rsid w:val="008E329C"/>
    <w:rsid w:val="008E32F1"/>
    <w:rsid w:val="008E36CD"/>
    <w:rsid w:val="008E37BC"/>
    <w:rsid w:val="008E390B"/>
    <w:rsid w:val="008E3930"/>
    <w:rsid w:val="008E3977"/>
    <w:rsid w:val="008E3BF1"/>
    <w:rsid w:val="008E3E7D"/>
    <w:rsid w:val="008E41E4"/>
    <w:rsid w:val="008E447A"/>
    <w:rsid w:val="008E44F4"/>
    <w:rsid w:val="008E453D"/>
    <w:rsid w:val="008E453F"/>
    <w:rsid w:val="008E4580"/>
    <w:rsid w:val="008E4741"/>
    <w:rsid w:val="008E47DA"/>
    <w:rsid w:val="008E48A2"/>
    <w:rsid w:val="008E49D0"/>
    <w:rsid w:val="008E49EC"/>
    <w:rsid w:val="008E4C53"/>
    <w:rsid w:val="008E4C73"/>
    <w:rsid w:val="008E4E44"/>
    <w:rsid w:val="008E4E7E"/>
    <w:rsid w:val="008E52D6"/>
    <w:rsid w:val="008E534E"/>
    <w:rsid w:val="008E54DB"/>
    <w:rsid w:val="008E5549"/>
    <w:rsid w:val="008E55E4"/>
    <w:rsid w:val="008E5630"/>
    <w:rsid w:val="008E5724"/>
    <w:rsid w:val="008E57E0"/>
    <w:rsid w:val="008E5834"/>
    <w:rsid w:val="008E5AB6"/>
    <w:rsid w:val="008E5B4A"/>
    <w:rsid w:val="008E5C45"/>
    <w:rsid w:val="008E5F8F"/>
    <w:rsid w:val="008E62E3"/>
    <w:rsid w:val="008E6544"/>
    <w:rsid w:val="008E6545"/>
    <w:rsid w:val="008E6A2A"/>
    <w:rsid w:val="008E6A3A"/>
    <w:rsid w:val="008E719D"/>
    <w:rsid w:val="008E75DC"/>
    <w:rsid w:val="008E7C2B"/>
    <w:rsid w:val="008E7D7E"/>
    <w:rsid w:val="008E7ED7"/>
    <w:rsid w:val="008F015B"/>
    <w:rsid w:val="008F016B"/>
    <w:rsid w:val="008F01F1"/>
    <w:rsid w:val="008F025B"/>
    <w:rsid w:val="008F0277"/>
    <w:rsid w:val="008F02D9"/>
    <w:rsid w:val="008F03E8"/>
    <w:rsid w:val="008F042B"/>
    <w:rsid w:val="008F06BF"/>
    <w:rsid w:val="008F07C0"/>
    <w:rsid w:val="008F087A"/>
    <w:rsid w:val="008F08C7"/>
    <w:rsid w:val="008F0A25"/>
    <w:rsid w:val="008F0B01"/>
    <w:rsid w:val="008F11E3"/>
    <w:rsid w:val="008F11F5"/>
    <w:rsid w:val="008F1264"/>
    <w:rsid w:val="008F1536"/>
    <w:rsid w:val="008F153B"/>
    <w:rsid w:val="008F178B"/>
    <w:rsid w:val="008F1A41"/>
    <w:rsid w:val="008F1CBA"/>
    <w:rsid w:val="008F1CDF"/>
    <w:rsid w:val="008F1E17"/>
    <w:rsid w:val="008F1E7B"/>
    <w:rsid w:val="008F2079"/>
    <w:rsid w:val="008F2180"/>
    <w:rsid w:val="008F228A"/>
    <w:rsid w:val="008F246D"/>
    <w:rsid w:val="008F25CE"/>
    <w:rsid w:val="008F2621"/>
    <w:rsid w:val="008F276E"/>
    <w:rsid w:val="008F2D01"/>
    <w:rsid w:val="008F2D09"/>
    <w:rsid w:val="008F2D0A"/>
    <w:rsid w:val="008F2EB6"/>
    <w:rsid w:val="008F2EDB"/>
    <w:rsid w:val="008F3064"/>
    <w:rsid w:val="008F3066"/>
    <w:rsid w:val="008F30DA"/>
    <w:rsid w:val="008F30DD"/>
    <w:rsid w:val="008F317B"/>
    <w:rsid w:val="008F318B"/>
    <w:rsid w:val="008F328D"/>
    <w:rsid w:val="008F34D4"/>
    <w:rsid w:val="008F358B"/>
    <w:rsid w:val="008F36AA"/>
    <w:rsid w:val="008F3811"/>
    <w:rsid w:val="008F3813"/>
    <w:rsid w:val="008F38EB"/>
    <w:rsid w:val="008F3928"/>
    <w:rsid w:val="008F3973"/>
    <w:rsid w:val="008F3FA9"/>
    <w:rsid w:val="008F4097"/>
    <w:rsid w:val="008F43EE"/>
    <w:rsid w:val="008F4686"/>
    <w:rsid w:val="008F4A18"/>
    <w:rsid w:val="008F4B3C"/>
    <w:rsid w:val="008F4BD3"/>
    <w:rsid w:val="008F4C69"/>
    <w:rsid w:val="008F4CEB"/>
    <w:rsid w:val="008F4D10"/>
    <w:rsid w:val="008F4EE1"/>
    <w:rsid w:val="008F4F99"/>
    <w:rsid w:val="008F50EB"/>
    <w:rsid w:val="008F51D4"/>
    <w:rsid w:val="008F525D"/>
    <w:rsid w:val="008F5284"/>
    <w:rsid w:val="008F55F3"/>
    <w:rsid w:val="008F57A1"/>
    <w:rsid w:val="008F5938"/>
    <w:rsid w:val="008F5AAF"/>
    <w:rsid w:val="008F5D52"/>
    <w:rsid w:val="008F65AD"/>
    <w:rsid w:val="008F6781"/>
    <w:rsid w:val="008F6926"/>
    <w:rsid w:val="008F6B4C"/>
    <w:rsid w:val="008F72A4"/>
    <w:rsid w:val="008F7366"/>
    <w:rsid w:val="008F7437"/>
    <w:rsid w:val="008F76C7"/>
    <w:rsid w:val="008F789D"/>
    <w:rsid w:val="008F7956"/>
    <w:rsid w:val="008F7A51"/>
    <w:rsid w:val="008F7A8F"/>
    <w:rsid w:val="008F7B44"/>
    <w:rsid w:val="008F7D5F"/>
    <w:rsid w:val="0090000E"/>
    <w:rsid w:val="00900134"/>
    <w:rsid w:val="009001F0"/>
    <w:rsid w:val="009002A4"/>
    <w:rsid w:val="0090055F"/>
    <w:rsid w:val="009005EF"/>
    <w:rsid w:val="00900BF0"/>
    <w:rsid w:val="00900C3F"/>
    <w:rsid w:val="00900D5E"/>
    <w:rsid w:val="00900E07"/>
    <w:rsid w:val="00900E14"/>
    <w:rsid w:val="00900EF8"/>
    <w:rsid w:val="00901021"/>
    <w:rsid w:val="009013A4"/>
    <w:rsid w:val="00901582"/>
    <w:rsid w:val="0090178E"/>
    <w:rsid w:val="00901B32"/>
    <w:rsid w:val="00901B64"/>
    <w:rsid w:val="00901CDE"/>
    <w:rsid w:val="00901D62"/>
    <w:rsid w:val="00901DE0"/>
    <w:rsid w:val="00901FBF"/>
    <w:rsid w:val="009021DE"/>
    <w:rsid w:val="00902388"/>
    <w:rsid w:val="0090239E"/>
    <w:rsid w:val="0090296B"/>
    <w:rsid w:val="00902C40"/>
    <w:rsid w:val="00902D70"/>
    <w:rsid w:val="00902F5D"/>
    <w:rsid w:val="0090310C"/>
    <w:rsid w:val="009036EA"/>
    <w:rsid w:val="009039F9"/>
    <w:rsid w:val="00903C8C"/>
    <w:rsid w:val="00903FA5"/>
    <w:rsid w:val="00903FEC"/>
    <w:rsid w:val="00904234"/>
    <w:rsid w:val="00904422"/>
    <w:rsid w:val="00904424"/>
    <w:rsid w:val="009047DD"/>
    <w:rsid w:val="0090488C"/>
    <w:rsid w:val="009048FF"/>
    <w:rsid w:val="00904A16"/>
    <w:rsid w:val="00904A93"/>
    <w:rsid w:val="00904B9E"/>
    <w:rsid w:val="00904BF2"/>
    <w:rsid w:val="00904C55"/>
    <w:rsid w:val="00904DD7"/>
    <w:rsid w:val="00905132"/>
    <w:rsid w:val="009057B2"/>
    <w:rsid w:val="009057B5"/>
    <w:rsid w:val="00905844"/>
    <w:rsid w:val="00905BC7"/>
    <w:rsid w:val="00905C6D"/>
    <w:rsid w:val="00905CF8"/>
    <w:rsid w:val="00905D77"/>
    <w:rsid w:val="00905D98"/>
    <w:rsid w:val="00905FC5"/>
    <w:rsid w:val="0090601B"/>
    <w:rsid w:val="00906020"/>
    <w:rsid w:val="009060AB"/>
    <w:rsid w:val="00906221"/>
    <w:rsid w:val="009066CF"/>
    <w:rsid w:val="00906736"/>
    <w:rsid w:val="00906AA8"/>
    <w:rsid w:val="00906B0A"/>
    <w:rsid w:val="00906C47"/>
    <w:rsid w:val="00906F16"/>
    <w:rsid w:val="00906F2A"/>
    <w:rsid w:val="0090700C"/>
    <w:rsid w:val="00907244"/>
    <w:rsid w:val="0090731E"/>
    <w:rsid w:val="0090738B"/>
    <w:rsid w:val="00907410"/>
    <w:rsid w:val="0090741F"/>
    <w:rsid w:val="009077C2"/>
    <w:rsid w:val="00907B34"/>
    <w:rsid w:val="00907BDA"/>
    <w:rsid w:val="00907C52"/>
    <w:rsid w:val="00907D51"/>
    <w:rsid w:val="00907E3E"/>
    <w:rsid w:val="009104DC"/>
    <w:rsid w:val="00910790"/>
    <w:rsid w:val="009108F9"/>
    <w:rsid w:val="00910A33"/>
    <w:rsid w:val="00910BD0"/>
    <w:rsid w:val="0091101D"/>
    <w:rsid w:val="009110E4"/>
    <w:rsid w:val="009111A1"/>
    <w:rsid w:val="009112B3"/>
    <w:rsid w:val="00911530"/>
    <w:rsid w:val="0091164C"/>
    <w:rsid w:val="00911946"/>
    <w:rsid w:val="00911A02"/>
    <w:rsid w:val="00911B38"/>
    <w:rsid w:val="00911B94"/>
    <w:rsid w:val="00911BB3"/>
    <w:rsid w:val="00911EE8"/>
    <w:rsid w:val="0091206C"/>
    <w:rsid w:val="00912083"/>
    <w:rsid w:val="009120A7"/>
    <w:rsid w:val="00912170"/>
    <w:rsid w:val="009122D9"/>
    <w:rsid w:val="009126A6"/>
    <w:rsid w:val="0091272A"/>
    <w:rsid w:val="00912871"/>
    <w:rsid w:val="00912AFF"/>
    <w:rsid w:val="00912B10"/>
    <w:rsid w:val="00912BC5"/>
    <w:rsid w:val="00912C2B"/>
    <w:rsid w:val="00912C88"/>
    <w:rsid w:val="00912F44"/>
    <w:rsid w:val="009131F6"/>
    <w:rsid w:val="00913364"/>
    <w:rsid w:val="009133A8"/>
    <w:rsid w:val="00913594"/>
    <w:rsid w:val="00913958"/>
    <w:rsid w:val="009139B1"/>
    <w:rsid w:val="00913A48"/>
    <w:rsid w:val="00913CCD"/>
    <w:rsid w:val="00913CEC"/>
    <w:rsid w:val="00913D1E"/>
    <w:rsid w:val="00913E6C"/>
    <w:rsid w:val="00913FCB"/>
    <w:rsid w:val="009142EC"/>
    <w:rsid w:val="00914411"/>
    <w:rsid w:val="0091474C"/>
    <w:rsid w:val="00914941"/>
    <w:rsid w:val="00914AAB"/>
    <w:rsid w:val="00914BF6"/>
    <w:rsid w:val="00914C98"/>
    <w:rsid w:val="00914E4D"/>
    <w:rsid w:val="0091519F"/>
    <w:rsid w:val="00915656"/>
    <w:rsid w:val="0091567B"/>
    <w:rsid w:val="00915766"/>
    <w:rsid w:val="009158AF"/>
    <w:rsid w:val="00915973"/>
    <w:rsid w:val="00915B0F"/>
    <w:rsid w:val="00915C25"/>
    <w:rsid w:val="00915D34"/>
    <w:rsid w:val="00915D9E"/>
    <w:rsid w:val="00915DBE"/>
    <w:rsid w:val="00915E52"/>
    <w:rsid w:val="00915E9C"/>
    <w:rsid w:val="00915EB7"/>
    <w:rsid w:val="00915F53"/>
    <w:rsid w:val="009162C8"/>
    <w:rsid w:val="009162DB"/>
    <w:rsid w:val="009162FC"/>
    <w:rsid w:val="009163F2"/>
    <w:rsid w:val="00916506"/>
    <w:rsid w:val="00916B0A"/>
    <w:rsid w:val="00916B61"/>
    <w:rsid w:val="00916CAA"/>
    <w:rsid w:val="00916DFC"/>
    <w:rsid w:val="00916E11"/>
    <w:rsid w:val="00916F69"/>
    <w:rsid w:val="009170FE"/>
    <w:rsid w:val="0091722E"/>
    <w:rsid w:val="009174DF"/>
    <w:rsid w:val="00917610"/>
    <w:rsid w:val="00917799"/>
    <w:rsid w:val="0091780D"/>
    <w:rsid w:val="00917926"/>
    <w:rsid w:val="00917981"/>
    <w:rsid w:val="00917A35"/>
    <w:rsid w:val="00917E7B"/>
    <w:rsid w:val="00917EF0"/>
    <w:rsid w:val="00917F1C"/>
    <w:rsid w:val="00920263"/>
    <w:rsid w:val="00920592"/>
    <w:rsid w:val="0092070F"/>
    <w:rsid w:val="00920728"/>
    <w:rsid w:val="0092074E"/>
    <w:rsid w:val="009207F3"/>
    <w:rsid w:val="00920C2A"/>
    <w:rsid w:val="00920ECA"/>
    <w:rsid w:val="00921001"/>
    <w:rsid w:val="00921676"/>
    <w:rsid w:val="00921698"/>
    <w:rsid w:val="009217A3"/>
    <w:rsid w:val="009218D1"/>
    <w:rsid w:val="009218E5"/>
    <w:rsid w:val="00921AF7"/>
    <w:rsid w:val="00921C5B"/>
    <w:rsid w:val="00921D63"/>
    <w:rsid w:val="00921E08"/>
    <w:rsid w:val="00921E18"/>
    <w:rsid w:val="00921E22"/>
    <w:rsid w:val="00921F86"/>
    <w:rsid w:val="0092221B"/>
    <w:rsid w:val="00922494"/>
    <w:rsid w:val="00922673"/>
    <w:rsid w:val="0092286A"/>
    <w:rsid w:val="009229D2"/>
    <w:rsid w:val="0092320C"/>
    <w:rsid w:val="009232DE"/>
    <w:rsid w:val="00923379"/>
    <w:rsid w:val="009234FE"/>
    <w:rsid w:val="00923538"/>
    <w:rsid w:val="00923F34"/>
    <w:rsid w:val="00924129"/>
    <w:rsid w:val="009244B2"/>
    <w:rsid w:val="00924690"/>
    <w:rsid w:val="00924A1C"/>
    <w:rsid w:val="00924A4E"/>
    <w:rsid w:val="00924A69"/>
    <w:rsid w:val="00924ABE"/>
    <w:rsid w:val="00924BBB"/>
    <w:rsid w:val="00924D59"/>
    <w:rsid w:val="00924ED6"/>
    <w:rsid w:val="00924F50"/>
    <w:rsid w:val="00925487"/>
    <w:rsid w:val="009254E2"/>
    <w:rsid w:val="009256C2"/>
    <w:rsid w:val="009257A2"/>
    <w:rsid w:val="00925A23"/>
    <w:rsid w:val="00925AFE"/>
    <w:rsid w:val="00925E64"/>
    <w:rsid w:val="00925F3F"/>
    <w:rsid w:val="00925FA1"/>
    <w:rsid w:val="00925FFD"/>
    <w:rsid w:val="00926084"/>
    <w:rsid w:val="0092628F"/>
    <w:rsid w:val="0092636F"/>
    <w:rsid w:val="009265A6"/>
    <w:rsid w:val="0092663C"/>
    <w:rsid w:val="0092668A"/>
    <w:rsid w:val="009267B1"/>
    <w:rsid w:val="009268BB"/>
    <w:rsid w:val="009269FF"/>
    <w:rsid w:val="00926A39"/>
    <w:rsid w:val="00926A5E"/>
    <w:rsid w:val="00926BD1"/>
    <w:rsid w:val="00926C11"/>
    <w:rsid w:val="00926C94"/>
    <w:rsid w:val="00926CDA"/>
    <w:rsid w:val="009273A9"/>
    <w:rsid w:val="009275D0"/>
    <w:rsid w:val="0092782A"/>
    <w:rsid w:val="009279D3"/>
    <w:rsid w:val="00927AB0"/>
    <w:rsid w:val="00927BE7"/>
    <w:rsid w:val="00927C12"/>
    <w:rsid w:val="00927C2C"/>
    <w:rsid w:val="00927DFB"/>
    <w:rsid w:val="009302D9"/>
    <w:rsid w:val="0093030C"/>
    <w:rsid w:val="0093030F"/>
    <w:rsid w:val="009303C3"/>
    <w:rsid w:val="0093041C"/>
    <w:rsid w:val="0093046A"/>
    <w:rsid w:val="009306BC"/>
    <w:rsid w:val="009307A1"/>
    <w:rsid w:val="00930826"/>
    <w:rsid w:val="00930857"/>
    <w:rsid w:val="0093091D"/>
    <w:rsid w:val="00930BD7"/>
    <w:rsid w:val="0093100E"/>
    <w:rsid w:val="0093110E"/>
    <w:rsid w:val="00931112"/>
    <w:rsid w:val="009314E8"/>
    <w:rsid w:val="00931514"/>
    <w:rsid w:val="00931A6E"/>
    <w:rsid w:val="00931AB4"/>
    <w:rsid w:val="00931B5E"/>
    <w:rsid w:val="00931D49"/>
    <w:rsid w:val="00931DB1"/>
    <w:rsid w:val="00931F2A"/>
    <w:rsid w:val="00931F63"/>
    <w:rsid w:val="00932387"/>
    <w:rsid w:val="009324C9"/>
    <w:rsid w:val="0093289E"/>
    <w:rsid w:val="009329F7"/>
    <w:rsid w:val="00932F74"/>
    <w:rsid w:val="009330C8"/>
    <w:rsid w:val="00933457"/>
    <w:rsid w:val="0093354B"/>
    <w:rsid w:val="00933557"/>
    <w:rsid w:val="009336D7"/>
    <w:rsid w:val="009339A5"/>
    <w:rsid w:val="00933A6D"/>
    <w:rsid w:val="00933C01"/>
    <w:rsid w:val="009340CC"/>
    <w:rsid w:val="009344CB"/>
    <w:rsid w:val="0093461D"/>
    <w:rsid w:val="009348C8"/>
    <w:rsid w:val="00934D7C"/>
    <w:rsid w:val="00934DCB"/>
    <w:rsid w:val="00934FD1"/>
    <w:rsid w:val="009350E7"/>
    <w:rsid w:val="009351A1"/>
    <w:rsid w:val="00935412"/>
    <w:rsid w:val="00935599"/>
    <w:rsid w:val="00935652"/>
    <w:rsid w:val="009356AC"/>
    <w:rsid w:val="0093588A"/>
    <w:rsid w:val="009358A6"/>
    <w:rsid w:val="00935AA4"/>
    <w:rsid w:val="00935BCB"/>
    <w:rsid w:val="00935E70"/>
    <w:rsid w:val="0093627A"/>
    <w:rsid w:val="009362A0"/>
    <w:rsid w:val="00936308"/>
    <w:rsid w:val="00936314"/>
    <w:rsid w:val="009363AF"/>
    <w:rsid w:val="009363BB"/>
    <w:rsid w:val="009368AF"/>
    <w:rsid w:val="009368BF"/>
    <w:rsid w:val="00936A6F"/>
    <w:rsid w:val="00936A93"/>
    <w:rsid w:val="00936F2F"/>
    <w:rsid w:val="00936F3F"/>
    <w:rsid w:val="00936FAC"/>
    <w:rsid w:val="009373A8"/>
    <w:rsid w:val="0093763E"/>
    <w:rsid w:val="00937FA2"/>
    <w:rsid w:val="0094022D"/>
    <w:rsid w:val="009403DD"/>
    <w:rsid w:val="00940489"/>
    <w:rsid w:val="009405CF"/>
    <w:rsid w:val="009405DE"/>
    <w:rsid w:val="00940601"/>
    <w:rsid w:val="00940AAC"/>
    <w:rsid w:val="00940D9F"/>
    <w:rsid w:val="00940DF1"/>
    <w:rsid w:val="00940FBE"/>
    <w:rsid w:val="00941242"/>
    <w:rsid w:val="00941478"/>
    <w:rsid w:val="009416BC"/>
    <w:rsid w:val="009418AE"/>
    <w:rsid w:val="009419BB"/>
    <w:rsid w:val="009419F8"/>
    <w:rsid w:val="00941B02"/>
    <w:rsid w:val="00941C5C"/>
    <w:rsid w:val="00941CBF"/>
    <w:rsid w:val="00941DEE"/>
    <w:rsid w:val="00942364"/>
    <w:rsid w:val="00942368"/>
    <w:rsid w:val="00942395"/>
    <w:rsid w:val="0094291F"/>
    <w:rsid w:val="00942BF2"/>
    <w:rsid w:val="00942CA3"/>
    <w:rsid w:val="00943113"/>
    <w:rsid w:val="009432FD"/>
    <w:rsid w:val="009433D0"/>
    <w:rsid w:val="009434F2"/>
    <w:rsid w:val="009435BA"/>
    <w:rsid w:val="009435FE"/>
    <w:rsid w:val="00943612"/>
    <w:rsid w:val="00943646"/>
    <w:rsid w:val="0094367E"/>
    <w:rsid w:val="009436B5"/>
    <w:rsid w:val="00943D03"/>
    <w:rsid w:val="00943E63"/>
    <w:rsid w:val="00943FB1"/>
    <w:rsid w:val="00943FB4"/>
    <w:rsid w:val="00944278"/>
    <w:rsid w:val="00944B02"/>
    <w:rsid w:val="00944BB3"/>
    <w:rsid w:val="00944C51"/>
    <w:rsid w:val="00944CC5"/>
    <w:rsid w:val="00944F82"/>
    <w:rsid w:val="009451FD"/>
    <w:rsid w:val="0094523C"/>
    <w:rsid w:val="00945264"/>
    <w:rsid w:val="00945316"/>
    <w:rsid w:val="00945325"/>
    <w:rsid w:val="009457CE"/>
    <w:rsid w:val="0094586F"/>
    <w:rsid w:val="00945949"/>
    <w:rsid w:val="00945A3B"/>
    <w:rsid w:val="00945D01"/>
    <w:rsid w:val="00945E12"/>
    <w:rsid w:val="00945FE1"/>
    <w:rsid w:val="009460A6"/>
    <w:rsid w:val="00946501"/>
    <w:rsid w:val="00946837"/>
    <w:rsid w:val="00946C52"/>
    <w:rsid w:val="00946DD1"/>
    <w:rsid w:val="00946FA3"/>
    <w:rsid w:val="00947085"/>
    <w:rsid w:val="0094729C"/>
    <w:rsid w:val="009473B2"/>
    <w:rsid w:val="00947431"/>
    <w:rsid w:val="009475ED"/>
    <w:rsid w:val="0094764B"/>
    <w:rsid w:val="009479E8"/>
    <w:rsid w:val="00947B66"/>
    <w:rsid w:val="00947CDA"/>
    <w:rsid w:val="00947D7E"/>
    <w:rsid w:val="00947F71"/>
    <w:rsid w:val="00950106"/>
    <w:rsid w:val="0095013E"/>
    <w:rsid w:val="009501C4"/>
    <w:rsid w:val="009501ED"/>
    <w:rsid w:val="00950281"/>
    <w:rsid w:val="00950347"/>
    <w:rsid w:val="009505F5"/>
    <w:rsid w:val="00950E5E"/>
    <w:rsid w:val="00950F0A"/>
    <w:rsid w:val="0095129C"/>
    <w:rsid w:val="00951386"/>
    <w:rsid w:val="00951417"/>
    <w:rsid w:val="009517DD"/>
    <w:rsid w:val="00951B00"/>
    <w:rsid w:val="00951D60"/>
    <w:rsid w:val="00951DB2"/>
    <w:rsid w:val="00951DC3"/>
    <w:rsid w:val="00951E28"/>
    <w:rsid w:val="00951F75"/>
    <w:rsid w:val="009520A1"/>
    <w:rsid w:val="0095224F"/>
    <w:rsid w:val="0095256B"/>
    <w:rsid w:val="009525B5"/>
    <w:rsid w:val="0095282B"/>
    <w:rsid w:val="00952CBF"/>
    <w:rsid w:val="00952F2F"/>
    <w:rsid w:val="009532FA"/>
    <w:rsid w:val="00953370"/>
    <w:rsid w:val="0095340D"/>
    <w:rsid w:val="0095353E"/>
    <w:rsid w:val="0095377D"/>
    <w:rsid w:val="00953B4D"/>
    <w:rsid w:val="00954433"/>
    <w:rsid w:val="00954496"/>
    <w:rsid w:val="009546E9"/>
    <w:rsid w:val="00954733"/>
    <w:rsid w:val="00954F14"/>
    <w:rsid w:val="009550B3"/>
    <w:rsid w:val="00955194"/>
    <w:rsid w:val="0095532F"/>
    <w:rsid w:val="0095539D"/>
    <w:rsid w:val="009555AB"/>
    <w:rsid w:val="0095589C"/>
    <w:rsid w:val="0095589F"/>
    <w:rsid w:val="0095591A"/>
    <w:rsid w:val="00955D35"/>
    <w:rsid w:val="00955EB9"/>
    <w:rsid w:val="00956094"/>
    <w:rsid w:val="0095612B"/>
    <w:rsid w:val="009564BF"/>
    <w:rsid w:val="00956A0E"/>
    <w:rsid w:val="00956A59"/>
    <w:rsid w:val="00956A80"/>
    <w:rsid w:val="00956A9C"/>
    <w:rsid w:val="00956B78"/>
    <w:rsid w:val="00956C84"/>
    <w:rsid w:val="00956DD6"/>
    <w:rsid w:val="00956E53"/>
    <w:rsid w:val="00956E97"/>
    <w:rsid w:val="00956ECE"/>
    <w:rsid w:val="00956ED5"/>
    <w:rsid w:val="009571B7"/>
    <w:rsid w:val="0095726C"/>
    <w:rsid w:val="0095782B"/>
    <w:rsid w:val="00957ED8"/>
    <w:rsid w:val="00957F18"/>
    <w:rsid w:val="00957F67"/>
    <w:rsid w:val="009600D5"/>
    <w:rsid w:val="00960129"/>
    <w:rsid w:val="00960197"/>
    <w:rsid w:val="00960314"/>
    <w:rsid w:val="00960438"/>
    <w:rsid w:val="00960581"/>
    <w:rsid w:val="009606E5"/>
    <w:rsid w:val="009606EF"/>
    <w:rsid w:val="00960741"/>
    <w:rsid w:val="0096089E"/>
    <w:rsid w:val="00960907"/>
    <w:rsid w:val="00960B55"/>
    <w:rsid w:val="00961334"/>
    <w:rsid w:val="009615D0"/>
    <w:rsid w:val="009616D2"/>
    <w:rsid w:val="0096181B"/>
    <w:rsid w:val="00961934"/>
    <w:rsid w:val="00961AAD"/>
    <w:rsid w:val="00961C5F"/>
    <w:rsid w:val="00961C6C"/>
    <w:rsid w:val="00961F24"/>
    <w:rsid w:val="00962415"/>
    <w:rsid w:val="00962564"/>
    <w:rsid w:val="009625B2"/>
    <w:rsid w:val="009626B5"/>
    <w:rsid w:val="009626DA"/>
    <w:rsid w:val="009628D4"/>
    <w:rsid w:val="00962950"/>
    <w:rsid w:val="00962A3A"/>
    <w:rsid w:val="00962BCC"/>
    <w:rsid w:val="00962EF6"/>
    <w:rsid w:val="009631DF"/>
    <w:rsid w:val="009631FE"/>
    <w:rsid w:val="00963251"/>
    <w:rsid w:val="009632BA"/>
    <w:rsid w:val="009632EB"/>
    <w:rsid w:val="0096330D"/>
    <w:rsid w:val="009633BB"/>
    <w:rsid w:val="009635AA"/>
    <w:rsid w:val="009638F5"/>
    <w:rsid w:val="00963A93"/>
    <w:rsid w:val="00963C42"/>
    <w:rsid w:val="00963D17"/>
    <w:rsid w:val="00963E93"/>
    <w:rsid w:val="00963ED3"/>
    <w:rsid w:val="00963F16"/>
    <w:rsid w:val="009641E8"/>
    <w:rsid w:val="0096437A"/>
    <w:rsid w:val="00964591"/>
    <w:rsid w:val="00964594"/>
    <w:rsid w:val="00964871"/>
    <w:rsid w:val="00964896"/>
    <w:rsid w:val="00964D40"/>
    <w:rsid w:val="00964D6D"/>
    <w:rsid w:val="00964E6F"/>
    <w:rsid w:val="009653D1"/>
    <w:rsid w:val="009654B7"/>
    <w:rsid w:val="00965A85"/>
    <w:rsid w:val="00965BC8"/>
    <w:rsid w:val="00965E0A"/>
    <w:rsid w:val="00965FD2"/>
    <w:rsid w:val="0096645E"/>
    <w:rsid w:val="0096647F"/>
    <w:rsid w:val="00966480"/>
    <w:rsid w:val="0096656C"/>
    <w:rsid w:val="009666E2"/>
    <w:rsid w:val="00966746"/>
    <w:rsid w:val="0096679C"/>
    <w:rsid w:val="009668E5"/>
    <w:rsid w:val="00966AFC"/>
    <w:rsid w:val="00966BC8"/>
    <w:rsid w:val="00966DEB"/>
    <w:rsid w:val="00966E3C"/>
    <w:rsid w:val="00966E4D"/>
    <w:rsid w:val="00966E74"/>
    <w:rsid w:val="0096706F"/>
    <w:rsid w:val="009671D1"/>
    <w:rsid w:val="009675CD"/>
    <w:rsid w:val="00967670"/>
    <w:rsid w:val="00967775"/>
    <w:rsid w:val="009678D5"/>
    <w:rsid w:val="00967B29"/>
    <w:rsid w:val="00967B5A"/>
    <w:rsid w:val="00967D77"/>
    <w:rsid w:val="00967DF2"/>
    <w:rsid w:val="0097019F"/>
    <w:rsid w:val="009701C5"/>
    <w:rsid w:val="00970262"/>
    <w:rsid w:val="0097047F"/>
    <w:rsid w:val="009704B4"/>
    <w:rsid w:val="009706F2"/>
    <w:rsid w:val="0097073C"/>
    <w:rsid w:val="00970877"/>
    <w:rsid w:val="00970A32"/>
    <w:rsid w:val="00970B48"/>
    <w:rsid w:val="00970C7A"/>
    <w:rsid w:val="00970FA3"/>
    <w:rsid w:val="00971131"/>
    <w:rsid w:val="00971658"/>
    <w:rsid w:val="009718BF"/>
    <w:rsid w:val="00971E21"/>
    <w:rsid w:val="00971F4E"/>
    <w:rsid w:val="0097202E"/>
    <w:rsid w:val="009720FB"/>
    <w:rsid w:val="00972324"/>
    <w:rsid w:val="009723A0"/>
    <w:rsid w:val="00972693"/>
    <w:rsid w:val="0097297F"/>
    <w:rsid w:val="00972B56"/>
    <w:rsid w:val="00972C64"/>
    <w:rsid w:val="00972E01"/>
    <w:rsid w:val="00972FDA"/>
    <w:rsid w:val="009730C9"/>
    <w:rsid w:val="00973314"/>
    <w:rsid w:val="009734BF"/>
    <w:rsid w:val="009735ED"/>
    <w:rsid w:val="0097386A"/>
    <w:rsid w:val="0097386F"/>
    <w:rsid w:val="00973922"/>
    <w:rsid w:val="00973957"/>
    <w:rsid w:val="00973964"/>
    <w:rsid w:val="00973BF7"/>
    <w:rsid w:val="00973C77"/>
    <w:rsid w:val="00973C9E"/>
    <w:rsid w:val="00973D68"/>
    <w:rsid w:val="00973DAB"/>
    <w:rsid w:val="00973EF9"/>
    <w:rsid w:val="0097401E"/>
    <w:rsid w:val="0097403C"/>
    <w:rsid w:val="00974052"/>
    <w:rsid w:val="009740F9"/>
    <w:rsid w:val="009740FB"/>
    <w:rsid w:val="0097414A"/>
    <w:rsid w:val="009741C8"/>
    <w:rsid w:val="00974452"/>
    <w:rsid w:val="009744AF"/>
    <w:rsid w:val="00974765"/>
    <w:rsid w:val="00974856"/>
    <w:rsid w:val="00974A20"/>
    <w:rsid w:val="00974A51"/>
    <w:rsid w:val="00974A98"/>
    <w:rsid w:val="00974CAB"/>
    <w:rsid w:val="0097526D"/>
    <w:rsid w:val="00975305"/>
    <w:rsid w:val="0097549F"/>
    <w:rsid w:val="0097555D"/>
    <w:rsid w:val="009755B2"/>
    <w:rsid w:val="00975680"/>
    <w:rsid w:val="009757A3"/>
    <w:rsid w:val="00975979"/>
    <w:rsid w:val="00975B27"/>
    <w:rsid w:val="00975CBB"/>
    <w:rsid w:val="00975D82"/>
    <w:rsid w:val="00976059"/>
    <w:rsid w:val="009761F1"/>
    <w:rsid w:val="00976270"/>
    <w:rsid w:val="0097627F"/>
    <w:rsid w:val="009762B2"/>
    <w:rsid w:val="009762DB"/>
    <w:rsid w:val="0097670A"/>
    <w:rsid w:val="0097676B"/>
    <w:rsid w:val="009768D1"/>
    <w:rsid w:val="00976982"/>
    <w:rsid w:val="009769B1"/>
    <w:rsid w:val="00976B80"/>
    <w:rsid w:val="00976BED"/>
    <w:rsid w:val="00976D8C"/>
    <w:rsid w:val="00976E02"/>
    <w:rsid w:val="00977169"/>
    <w:rsid w:val="00977299"/>
    <w:rsid w:val="0097753D"/>
    <w:rsid w:val="0097755D"/>
    <w:rsid w:val="009776B9"/>
    <w:rsid w:val="009776FB"/>
    <w:rsid w:val="0097798C"/>
    <w:rsid w:val="009779CB"/>
    <w:rsid w:val="00977A19"/>
    <w:rsid w:val="00977CF9"/>
    <w:rsid w:val="00980049"/>
    <w:rsid w:val="0098008D"/>
    <w:rsid w:val="009800CB"/>
    <w:rsid w:val="00980150"/>
    <w:rsid w:val="00980360"/>
    <w:rsid w:val="0098040D"/>
    <w:rsid w:val="00980710"/>
    <w:rsid w:val="0098073E"/>
    <w:rsid w:val="00980946"/>
    <w:rsid w:val="0098096B"/>
    <w:rsid w:val="00981014"/>
    <w:rsid w:val="009814F9"/>
    <w:rsid w:val="009817A9"/>
    <w:rsid w:val="0098186F"/>
    <w:rsid w:val="00981897"/>
    <w:rsid w:val="009818AE"/>
    <w:rsid w:val="009819E5"/>
    <w:rsid w:val="00981B15"/>
    <w:rsid w:val="00981CE7"/>
    <w:rsid w:val="00981D76"/>
    <w:rsid w:val="00981D82"/>
    <w:rsid w:val="00981E98"/>
    <w:rsid w:val="00981F72"/>
    <w:rsid w:val="00982413"/>
    <w:rsid w:val="00982608"/>
    <w:rsid w:val="00982750"/>
    <w:rsid w:val="0098288F"/>
    <w:rsid w:val="009828CB"/>
    <w:rsid w:val="00982994"/>
    <w:rsid w:val="00982B70"/>
    <w:rsid w:val="00982D4A"/>
    <w:rsid w:val="00982DA6"/>
    <w:rsid w:val="0098337F"/>
    <w:rsid w:val="00983793"/>
    <w:rsid w:val="009837B6"/>
    <w:rsid w:val="00983A15"/>
    <w:rsid w:val="00983A41"/>
    <w:rsid w:val="00983DD8"/>
    <w:rsid w:val="00983F56"/>
    <w:rsid w:val="00983F7B"/>
    <w:rsid w:val="00984473"/>
    <w:rsid w:val="00984551"/>
    <w:rsid w:val="009846AC"/>
    <w:rsid w:val="009846B6"/>
    <w:rsid w:val="009846F7"/>
    <w:rsid w:val="009847C7"/>
    <w:rsid w:val="00984A57"/>
    <w:rsid w:val="00984C59"/>
    <w:rsid w:val="00984C6F"/>
    <w:rsid w:val="00984DF7"/>
    <w:rsid w:val="00984E53"/>
    <w:rsid w:val="00984EEC"/>
    <w:rsid w:val="00984F6F"/>
    <w:rsid w:val="00985068"/>
    <w:rsid w:val="009850CD"/>
    <w:rsid w:val="009850ED"/>
    <w:rsid w:val="00985204"/>
    <w:rsid w:val="00985244"/>
    <w:rsid w:val="0098535F"/>
    <w:rsid w:val="009854A5"/>
    <w:rsid w:val="009855D2"/>
    <w:rsid w:val="00985890"/>
    <w:rsid w:val="009858AE"/>
    <w:rsid w:val="00985C5B"/>
    <w:rsid w:val="00985F26"/>
    <w:rsid w:val="00985FF5"/>
    <w:rsid w:val="00986303"/>
    <w:rsid w:val="009864FA"/>
    <w:rsid w:val="0098685E"/>
    <w:rsid w:val="00986979"/>
    <w:rsid w:val="00986A1E"/>
    <w:rsid w:val="00986B5E"/>
    <w:rsid w:val="00986BC3"/>
    <w:rsid w:val="00986C41"/>
    <w:rsid w:val="00986E69"/>
    <w:rsid w:val="00986F92"/>
    <w:rsid w:val="0098729E"/>
    <w:rsid w:val="009872E8"/>
    <w:rsid w:val="009876A3"/>
    <w:rsid w:val="009877D2"/>
    <w:rsid w:val="0098781E"/>
    <w:rsid w:val="00987820"/>
    <w:rsid w:val="0098787C"/>
    <w:rsid w:val="00987AF5"/>
    <w:rsid w:val="00987B39"/>
    <w:rsid w:val="00987E5B"/>
    <w:rsid w:val="00987E72"/>
    <w:rsid w:val="00987F2E"/>
    <w:rsid w:val="009901CD"/>
    <w:rsid w:val="0099042B"/>
    <w:rsid w:val="00990623"/>
    <w:rsid w:val="0099070F"/>
    <w:rsid w:val="00990775"/>
    <w:rsid w:val="00990783"/>
    <w:rsid w:val="00990793"/>
    <w:rsid w:val="009909C3"/>
    <w:rsid w:val="00990BAF"/>
    <w:rsid w:val="00991374"/>
    <w:rsid w:val="00991518"/>
    <w:rsid w:val="00991703"/>
    <w:rsid w:val="009919BF"/>
    <w:rsid w:val="00991BF3"/>
    <w:rsid w:val="00991D64"/>
    <w:rsid w:val="00991DF6"/>
    <w:rsid w:val="00992190"/>
    <w:rsid w:val="00992278"/>
    <w:rsid w:val="00992450"/>
    <w:rsid w:val="00992A21"/>
    <w:rsid w:val="00992C4B"/>
    <w:rsid w:val="0099342B"/>
    <w:rsid w:val="00993937"/>
    <w:rsid w:val="00993D14"/>
    <w:rsid w:val="00993E11"/>
    <w:rsid w:val="009940E9"/>
    <w:rsid w:val="0099445B"/>
    <w:rsid w:val="00994640"/>
    <w:rsid w:val="00994843"/>
    <w:rsid w:val="00994897"/>
    <w:rsid w:val="0099496C"/>
    <w:rsid w:val="00994E19"/>
    <w:rsid w:val="00994E59"/>
    <w:rsid w:val="00994F0E"/>
    <w:rsid w:val="009952BA"/>
    <w:rsid w:val="009954B8"/>
    <w:rsid w:val="00995850"/>
    <w:rsid w:val="009959B0"/>
    <w:rsid w:val="00995ADE"/>
    <w:rsid w:val="00995C16"/>
    <w:rsid w:val="00995DD6"/>
    <w:rsid w:val="0099613C"/>
    <w:rsid w:val="0099624D"/>
    <w:rsid w:val="0099631A"/>
    <w:rsid w:val="009968DC"/>
    <w:rsid w:val="0099693C"/>
    <w:rsid w:val="00996A87"/>
    <w:rsid w:val="00996B3A"/>
    <w:rsid w:val="00996E69"/>
    <w:rsid w:val="00996E92"/>
    <w:rsid w:val="0099733C"/>
    <w:rsid w:val="0099740C"/>
    <w:rsid w:val="0099763C"/>
    <w:rsid w:val="009976D5"/>
    <w:rsid w:val="009978E3"/>
    <w:rsid w:val="00997906"/>
    <w:rsid w:val="00997A72"/>
    <w:rsid w:val="00997B68"/>
    <w:rsid w:val="00997BFE"/>
    <w:rsid w:val="00997CBA"/>
    <w:rsid w:val="00997CD4"/>
    <w:rsid w:val="00997D65"/>
    <w:rsid w:val="00997E36"/>
    <w:rsid w:val="00997E8D"/>
    <w:rsid w:val="009A02D3"/>
    <w:rsid w:val="009A034C"/>
    <w:rsid w:val="009A0848"/>
    <w:rsid w:val="009A0B36"/>
    <w:rsid w:val="009A1015"/>
    <w:rsid w:val="009A1231"/>
    <w:rsid w:val="009A131A"/>
    <w:rsid w:val="009A1478"/>
    <w:rsid w:val="009A1A6A"/>
    <w:rsid w:val="009A1A7A"/>
    <w:rsid w:val="009A1A94"/>
    <w:rsid w:val="009A1C8D"/>
    <w:rsid w:val="009A1DCA"/>
    <w:rsid w:val="009A1E7E"/>
    <w:rsid w:val="009A2218"/>
    <w:rsid w:val="009A22D7"/>
    <w:rsid w:val="009A2694"/>
    <w:rsid w:val="009A273E"/>
    <w:rsid w:val="009A2A01"/>
    <w:rsid w:val="009A2A4E"/>
    <w:rsid w:val="009A2E70"/>
    <w:rsid w:val="009A2FFB"/>
    <w:rsid w:val="009A3085"/>
    <w:rsid w:val="009A31B0"/>
    <w:rsid w:val="009A3299"/>
    <w:rsid w:val="009A374C"/>
    <w:rsid w:val="009A393D"/>
    <w:rsid w:val="009A4087"/>
    <w:rsid w:val="009A4137"/>
    <w:rsid w:val="009A4185"/>
    <w:rsid w:val="009A4195"/>
    <w:rsid w:val="009A4286"/>
    <w:rsid w:val="009A43B4"/>
    <w:rsid w:val="009A4558"/>
    <w:rsid w:val="009A47BF"/>
    <w:rsid w:val="009A486C"/>
    <w:rsid w:val="009A49EC"/>
    <w:rsid w:val="009A4A76"/>
    <w:rsid w:val="009A4E04"/>
    <w:rsid w:val="009A4E27"/>
    <w:rsid w:val="009A53DB"/>
    <w:rsid w:val="009A5600"/>
    <w:rsid w:val="009A5693"/>
    <w:rsid w:val="009A585D"/>
    <w:rsid w:val="009A587C"/>
    <w:rsid w:val="009A5A20"/>
    <w:rsid w:val="009A5CFC"/>
    <w:rsid w:val="009A5E81"/>
    <w:rsid w:val="009A5F73"/>
    <w:rsid w:val="009A5F92"/>
    <w:rsid w:val="009A6472"/>
    <w:rsid w:val="009A647A"/>
    <w:rsid w:val="009A65BF"/>
    <w:rsid w:val="009A65DB"/>
    <w:rsid w:val="009A687E"/>
    <w:rsid w:val="009A69BF"/>
    <w:rsid w:val="009A69CF"/>
    <w:rsid w:val="009A6A9F"/>
    <w:rsid w:val="009A6D10"/>
    <w:rsid w:val="009A70CB"/>
    <w:rsid w:val="009A7177"/>
    <w:rsid w:val="009A722A"/>
    <w:rsid w:val="009A7433"/>
    <w:rsid w:val="009A7512"/>
    <w:rsid w:val="009A7865"/>
    <w:rsid w:val="009A7949"/>
    <w:rsid w:val="009A7F79"/>
    <w:rsid w:val="009B00B7"/>
    <w:rsid w:val="009B028C"/>
    <w:rsid w:val="009B0328"/>
    <w:rsid w:val="009B0808"/>
    <w:rsid w:val="009B0849"/>
    <w:rsid w:val="009B0DF8"/>
    <w:rsid w:val="009B0F89"/>
    <w:rsid w:val="009B115F"/>
    <w:rsid w:val="009B1184"/>
    <w:rsid w:val="009B1484"/>
    <w:rsid w:val="009B153D"/>
    <w:rsid w:val="009B15BA"/>
    <w:rsid w:val="009B179A"/>
    <w:rsid w:val="009B1A13"/>
    <w:rsid w:val="009B1DC4"/>
    <w:rsid w:val="009B1EC6"/>
    <w:rsid w:val="009B20EC"/>
    <w:rsid w:val="009B215A"/>
    <w:rsid w:val="009B222F"/>
    <w:rsid w:val="009B2499"/>
    <w:rsid w:val="009B25AF"/>
    <w:rsid w:val="009B25B2"/>
    <w:rsid w:val="009B2673"/>
    <w:rsid w:val="009B26D7"/>
    <w:rsid w:val="009B2809"/>
    <w:rsid w:val="009B2877"/>
    <w:rsid w:val="009B28C0"/>
    <w:rsid w:val="009B28D0"/>
    <w:rsid w:val="009B29FD"/>
    <w:rsid w:val="009B2A35"/>
    <w:rsid w:val="009B2CC8"/>
    <w:rsid w:val="009B3006"/>
    <w:rsid w:val="009B3268"/>
    <w:rsid w:val="009B37BE"/>
    <w:rsid w:val="009B38D7"/>
    <w:rsid w:val="009B3A2F"/>
    <w:rsid w:val="009B3A71"/>
    <w:rsid w:val="009B4173"/>
    <w:rsid w:val="009B4A61"/>
    <w:rsid w:val="009B4D52"/>
    <w:rsid w:val="009B4D9A"/>
    <w:rsid w:val="009B4F07"/>
    <w:rsid w:val="009B4F77"/>
    <w:rsid w:val="009B5143"/>
    <w:rsid w:val="009B519D"/>
    <w:rsid w:val="009B546A"/>
    <w:rsid w:val="009B54D4"/>
    <w:rsid w:val="009B5565"/>
    <w:rsid w:val="009B566D"/>
    <w:rsid w:val="009B56E8"/>
    <w:rsid w:val="009B57CF"/>
    <w:rsid w:val="009B58E3"/>
    <w:rsid w:val="009B5A0E"/>
    <w:rsid w:val="009B5A98"/>
    <w:rsid w:val="009B5AD5"/>
    <w:rsid w:val="009B5B09"/>
    <w:rsid w:val="009B5BEC"/>
    <w:rsid w:val="009B5C02"/>
    <w:rsid w:val="009B5E4E"/>
    <w:rsid w:val="009B5EED"/>
    <w:rsid w:val="009B6297"/>
    <w:rsid w:val="009B62F2"/>
    <w:rsid w:val="009B6334"/>
    <w:rsid w:val="009B6531"/>
    <w:rsid w:val="009B656C"/>
    <w:rsid w:val="009B66FD"/>
    <w:rsid w:val="009B6897"/>
    <w:rsid w:val="009B6A09"/>
    <w:rsid w:val="009B6F27"/>
    <w:rsid w:val="009B7023"/>
    <w:rsid w:val="009B7076"/>
    <w:rsid w:val="009B713E"/>
    <w:rsid w:val="009B717D"/>
    <w:rsid w:val="009B71C2"/>
    <w:rsid w:val="009B72F3"/>
    <w:rsid w:val="009B75B5"/>
    <w:rsid w:val="009B7653"/>
    <w:rsid w:val="009B78C5"/>
    <w:rsid w:val="009B7C75"/>
    <w:rsid w:val="009B7E29"/>
    <w:rsid w:val="009B7FB5"/>
    <w:rsid w:val="009C0083"/>
    <w:rsid w:val="009C0134"/>
    <w:rsid w:val="009C02F6"/>
    <w:rsid w:val="009C07EB"/>
    <w:rsid w:val="009C0AC9"/>
    <w:rsid w:val="009C0CF2"/>
    <w:rsid w:val="009C0DA9"/>
    <w:rsid w:val="009C1832"/>
    <w:rsid w:val="009C199F"/>
    <w:rsid w:val="009C19C0"/>
    <w:rsid w:val="009C19EE"/>
    <w:rsid w:val="009C1C19"/>
    <w:rsid w:val="009C1CB3"/>
    <w:rsid w:val="009C1D59"/>
    <w:rsid w:val="009C1DF6"/>
    <w:rsid w:val="009C1E1C"/>
    <w:rsid w:val="009C2120"/>
    <w:rsid w:val="009C2263"/>
    <w:rsid w:val="009C24FA"/>
    <w:rsid w:val="009C25B2"/>
    <w:rsid w:val="009C2778"/>
    <w:rsid w:val="009C2980"/>
    <w:rsid w:val="009C2CAB"/>
    <w:rsid w:val="009C2EAF"/>
    <w:rsid w:val="009C3042"/>
    <w:rsid w:val="009C30C2"/>
    <w:rsid w:val="009C3107"/>
    <w:rsid w:val="009C36F2"/>
    <w:rsid w:val="009C386A"/>
    <w:rsid w:val="009C3C61"/>
    <w:rsid w:val="009C3CEE"/>
    <w:rsid w:val="009C3EC7"/>
    <w:rsid w:val="009C41EA"/>
    <w:rsid w:val="009C4511"/>
    <w:rsid w:val="009C4867"/>
    <w:rsid w:val="009C4A6F"/>
    <w:rsid w:val="009C4AEA"/>
    <w:rsid w:val="009C4B6C"/>
    <w:rsid w:val="009C4BDA"/>
    <w:rsid w:val="009C4BF6"/>
    <w:rsid w:val="009C4D34"/>
    <w:rsid w:val="009C4F08"/>
    <w:rsid w:val="009C5345"/>
    <w:rsid w:val="009C5733"/>
    <w:rsid w:val="009C574C"/>
    <w:rsid w:val="009C5994"/>
    <w:rsid w:val="009C59F0"/>
    <w:rsid w:val="009C5D52"/>
    <w:rsid w:val="009C5F74"/>
    <w:rsid w:val="009C5FF2"/>
    <w:rsid w:val="009C611D"/>
    <w:rsid w:val="009C6175"/>
    <w:rsid w:val="009C6186"/>
    <w:rsid w:val="009C627C"/>
    <w:rsid w:val="009C62C5"/>
    <w:rsid w:val="009C6389"/>
    <w:rsid w:val="009C6506"/>
    <w:rsid w:val="009C66E0"/>
    <w:rsid w:val="009C6979"/>
    <w:rsid w:val="009C6FA9"/>
    <w:rsid w:val="009C71BF"/>
    <w:rsid w:val="009C7605"/>
    <w:rsid w:val="009C7817"/>
    <w:rsid w:val="009C7894"/>
    <w:rsid w:val="009C78CF"/>
    <w:rsid w:val="009C7AE3"/>
    <w:rsid w:val="009C7C43"/>
    <w:rsid w:val="009C7EC5"/>
    <w:rsid w:val="009C7FB5"/>
    <w:rsid w:val="009D00DD"/>
    <w:rsid w:val="009D0407"/>
    <w:rsid w:val="009D05CC"/>
    <w:rsid w:val="009D0603"/>
    <w:rsid w:val="009D06CD"/>
    <w:rsid w:val="009D0807"/>
    <w:rsid w:val="009D099F"/>
    <w:rsid w:val="009D0C9E"/>
    <w:rsid w:val="009D0DC3"/>
    <w:rsid w:val="009D0ECF"/>
    <w:rsid w:val="009D0F5B"/>
    <w:rsid w:val="009D110D"/>
    <w:rsid w:val="009D124F"/>
    <w:rsid w:val="009D13D1"/>
    <w:rsid w:val="009D1503"/>
    <w:rsid w:val="009D1882"/>
    <w:rsid w:val="009D18EF"/>
    <w:rsid w:val="009D1A11"/>
    <w:rsid w:val="009D1A84"/>
    <w:rsid w:val="009D1A87"/>
    <w:rsid w:val="009D1D4A"/>
    <w:rsid w:val="009D1DA1"/>
    <w:rsid w:val="009D1DCB"/>
    <w:rsid w:val="009D2076"/>
    <w:rsid w:val="009D22DA"/>
    <w:rsid w:val="009D261C"/>
    <w:rsid w:val="009D269B"/>
    <w:rsid w:val="009D26EF"/>
    <w:rsid w:val="009D2A65"/>
    <w:rsid w:val="009D2A70"/>
    <w:rsid w:val="009D2B0C"/>
    <w:rsid w:val="009D2B20"/>
    <w:rsid w:val="009D2C51"/>
    <w:rsid w:val="009D2DFB"/>
    <w:rsid w:val="009D2E74"/>
    <w:rsid w:val="009D2F72"/>
    <w:rsid w:val="009D308C"/>
    <w:rsid w:val="009D30C2"/>
    <w:rsid w:val="009D31ED"/>
    <w:rsid w:val="009D32D9"/>
    <w:rsid w:val="009D367A"/>
    <w:rsid w:val="009D36F7"/>
    <w:rsid w:val="009D379B"/>
    <w:rsid w:val="009D396B"/>
    <w:rsid w:val="009D39A0"/>
    <w:rsid w:val="009D3A4D"/>
    <w:rsid w:val="009D3E59"/>
    <w:rsid w:val="009D3EC7"/>
    <w:rsid w:val="009D4156"/>
    <w:rsid w:val="009D431F"/>
    <w:rsid w:val="009D43F1"/>
    <w:rsid w:val="009D490A"/>
    <w:rsid w:val="009D4C4A"/>
    <w:rsid w:val="009D4D6C"/>
    <w:rsid w:val="009D4F0D"/>
    <w:rsid w:val="009D5229"/>
    <w:rsid w:val="009D52C6"/>
    <w:rsid w:val="009D5377"/>
    <w:rsid w:val="009D5570"/>
    <w:rsid w:val="009D57F0"/>
    <w:rsid w:val="009D590A"/>
    <w:rsid w:val="009D59A9"/>
    <w:rsid w:val="009D5C25"/>
    <w:rsid w:val="009D6055"/>
    <w:rsid w:val="009D605A"/>
    <w:rsid w:val="009D60D6"/>
    <w:rsid w:val="009D6244"/>
    <w:rsid w:val="009D6287"/>
    <w:rsid w:val="009D6308"/>
    <w:rsid w:val="009D666B"/>
    <w:rsid w:val="009D68DC"/>
    <w:rsid w:val="009D69A7"/>
    <w:rsid w:val="009D69DA"/>
    <w:rsid w:val="009D6C9F"/>
    <w:rsid w:val="009D6E6A"/>
    <w:rsid w:val="009D6F72"/>
    <w:rsid w:val="009D7090"/>
    <w:rsid w:val="009D7143"/>
    <w:rsid w:val="009D73B4"/>
    <w:rsid w:val="009D743B"/>
    <w:rsid w:val="009D75F1"/>
    <w:rsid w:val="009D78FD"/>
    <w:rsid w:val="009D7C50"/>
    <w:rsid w:val="009D7CD6"/>
    <w:rsid w:val="009D7D70"/>
    <w:rsid w:val="009D7D93"/>
    <w:rsid w:val="009D7DC1"/>
    <w:rsid w:val="009D7E39"/>
    <w:rsid w:val="009D7F1A"/>
    <w:rsid w:val="009E0037"/>
    <w:rsid w:val="009E00E8"/>
    <w:rsid w:val="009E01B3"/>
    <w:rsid w:val="009E03E2"/>
    <w:rsid w:val="009E045E"/>
    <w:rsid w:val="009E0464"/>
    <w:rsid w:val="009E068A"/>
    <w:rsid w:val="009E0803"/>
    <w:rsid w:val="009E0843"/>
    <w:rsid w:val="009E0C02"/>
    <w:rsid w:val="009E0D2A"/>
    <w:rsid w:val="009E0DA5"/>
    <w:rsid w:val="009E0EBB"/>
    <w:rsid w:val="009E0EF4"/>
    <w:rsid w:val="009E10B1"/>
    <w:rsid w:val="009E11C2"/>
    <w:rsid w:val="009E15CD"/>
    <w:rsid w:val="009E169A"/>
    <w:rsid w:val="009E1A5B"/>
    <w:rsid w:val="009E1BAC"/>
    <w:rsid w:val="009E1C6C"/>
    <w:rsid w:val="009E1D55"/>
    <w:rsid w:val="009E1E29"/>
    <w:rsid w:val="009E1EF5"/>
    <w:rsid w:val="009E2119"/>
    <w:rsid w:val="009E2181"/>
    <w:rsid w:val="009E2361"/>
    <w:rsid w:val="009E24B3"/>
    <w:rsid w:val="009E26CB"/>
    <w:rsid w:val="009E27BC"/>
    <w:rsid w:val="009E298A"/>
    <w:rsid w:val="009E29D2"/>
    <w:rsid w:val="009E2AA8"/>
    <w:rsid w:val="009E2CE1"/>
    <w:rsid w:val="009E2E0C"/>
    <w:rsid w:val="009E2E56"/>
    <w:rsid w:val="009E2F9A"/>
    <w:rsid w:val="009E2FB5"/>
    <w:rsid w:val="009E31A0"/>
    <w:rsid w:val="009E323E"/>
    <w:rsid w:val="009E3367"/>
    <w:rsid w:val="009E34EC"/>
    <w:rsid w:val="009E365B"/>
    <w:rsid w:val="009E3768"/>
    <w:rsid w:val="009E37F0"/>
    <w:rsid w:val="009E38F8"/>
    <w:rsid w:val="009E3929"/>
    <w:rsid w:val="009E3959"/>
    <w:rsid w:val="009E3A4C"/>
    <w:rsid w:val="009E3AC6"/>
    <w:rsid w:val="009E3B4E"/>
    <w:rsid w:val="009E3BEB"/>
    <w:rsid w:val="009E3CFE"/>
    <w:rsid w:val="009E3EF1"/>
    <w:rsid w:val="009E4050"/>
    <w:rsid w:val="009E415B"/>
    <w:rsid w:val="009E4164"/>
    <w:rsid w:val="009E45AB"/>
    <w:rsid w:val="009E4A28"/>
    <w:rsid w:val="009E4D9D"/>
    <w:rsid w:val="009E513F"/>
    <w:rsid w:val="009E5206"/>
    <w:rsid w:val="009E522F"/>
    <w:rsid w:val="009E5332"/>
    <w:rsid w:val="009E574B"/>
    <w:rsid w:val="009E581B"/>
    <w:rsid w:val="009E581F"/>
    <w:rsid w:val="009E58B3"/>
    <w:rsid w:val="009E5904"/>
    <w:rsid w:val="009E59DE"/>
    <w:rsid w:val="009E5B1C"/>
    <w:rsid w:val="009E5C5B"/>
    <w:rsid w:val="009E5D29"/>
    <w:rsid w:val="009E5E00"/>
    <w:rsid w:val="009E5E3B"/>
    <w:rsid w:val="009E5E41"/>
    <w:rsid w:val="009E602E"/>
    <w:rsid w:val="009E636C"/>
    <w:rsid w:val="009E6709"/>
    <w:rsid w:val="009E6B10"/>
    <w:rsid w:val="009E6B21"/>
    <w:rsid w:val="009E6C85"/>
    <w:rsid w:val="009E6D2D"/>
    <w:rsid w:val="009E6E30"/>
    <w:rsid w:val="009E6F43"/>
    <w:rsid w:val="009E70B6"/>
    <w:rsid w:val="009E7107"/>
    <w:rsid w:val="009E7118"/>
    <w:rsid w:val="009E731C"/>
    <w:rsid w:val="009E73C7"/>
    <w:rsid w:val="009E75B3"/>
    <w:rsid w:val="009E7832"/>
    <w:rsid w:val="009E7A86"/>
    <w:rsid w:val="009E7D1B"/>
    <w:rsid w:val="009F008A"/>
    <w:rsid w:val="009F00A7"/>
    <w:rsid w:val="009F037C"/>
    <w:rsid w:val="009F039E"/>
    <w:rsid w:val="009F03ED"/>
    <w:rsid w:val="009F055E"/>
    <w:rsid w:val="009F0599"/>
    <w:rsid w:val="009F05C7"/>
    <w:rsid w:val="009F0601"/>
    <w:rsid w:val="009F0911"/>
    <w:rsid w:val="009F0912"/>
    <w:rsid w:val="009F0A79"/>
    <w:rsid w:val="009F0AA9"/>
    <w:rsid w:val="009F0B5E"/>
    <w:rsid w:val="009F0C6F"/>
    <w:rsid w:val="009F0DD0"/>
    <w:rsid w:val="009F0DFB"/>
    <w:rsid w:val="009F0EC6"/>
    <w:rsid w:val="009F0F2B"/>
    <w:rsid w:val="009F10FC"/>
    <w:rsid w:val="009F131D"/>
    <w:rsid w:val="009F140C"/>
    <w:rsid w:val="009F1467"/>
    <w:rsid w:val="009F158D"/>
    <w:rsid w:val="009F1671"/>
    <w:rsid w:val="009F16F2"/>
    <w:rsid w:val="009F1742"/>
    <w:rsid w:val="009F1DB3"/>
    <w:rsid w:val="009F1E5A"/>
    <w:rsid w:val="009F1E7B"/>
    <w:rsid w:val="009F1F86"/>
    <w:rsid w:val="009F2111"/>
    <w:rsid w:val="009F2177"/>
    <w:rsid w:val="009F227B"/>
    <w:rsid w:val="009F24EE"/>
    <w:rsid w:val="009F25BD"/>
    <w:rsid w:val="009F295F"/>
    <w:rsid w:val="009F2973"/>
    <w:rsid w:val="009F2CB4"/>
    <w:rsid w:val="009F2E2E"/>
    <w:rsid w:val="009F2EE3"/>
    <w:rsid w:val="009F3099"/>
    <w:rsid w:val="009F343B"/>
    <w:rsid w:val="009F35C7"/>
    <w:rsid w:val="009F37F7"/>
    <w:rsid w:val="009F3945"/>
    <w:rsid w:val="009F4009"/>
    <w:rsid w:val="009F476A"/>
    <w:rsid w:val="009F4817"/>
    <w:rsid w:val="009F4877"/>
    <w:rsid w:val="009F4D6A"/>
    <w:rsid w:val="009F4D90"/>
    <w:rsid w:val="009F5107"/>
    <w:rsid w:val="009F51B2"/>
    <w:rsid w:val="009F56F0"/>
    <w:rsid w:val="009F57F0"/>
    <w:rsid w:val="009F5838"/>
    <w:rsid w:val="009F5874"/>
    <w:rsid w:val="009F5C86"/>
    <w:rsid w:val="009F6010"/>
    <w:rsid w:val="009F6385"/>
    <w:rsid w:val="009F641A"/>
    <w:rsid w:val="009F6543"/>
    <w:rsid w:val="009F671A"/>
    <w:rsid w:val="009F6787"/>
    <w:rsid w:val="009F67AF"/>
    <w:rsid w:val="009F6900"/>
    <w:rsid w:val="009F6A72"/>
    <w:rsid w:val="009F6B7F"/>
    <w:rsid w:val="009F6DC5"/>
    <w:rsid w:val="009F6DFA"/>
    <w:rsid w:val="009F6EF6"/>
    <w:rsid w:val="009F6F8F"/>
    <w:rsid w:val="009F708D"/>
    <w:rsid w:val="009F7149"/>
    <w:rsid w:val="009F7340"/>
    <w:rsid w:val="009F7572"/>
    <w:rsid w:val="009F780D"/>
    <w:rsid w:val="009F78EE"/>
    <w:rsid w:val="009F78F8"/>
    <w:rsid w:val="009F7AEA"/>
    <w:rsid w:val="009F7C1C"/>
    <w:rsid w:val="009F7E0C"/>
    <w:rsid w:val="009F7FC4"/>
    <w:rsid w:val="00A0002A"/>
    <w:rsid w:val="00A001D5"/>
    <w:rsid w:val="00A00245"/>
    <w:rsid w:val="00A00A1E"/>
    <w:rsid w:val="00A00E12"/>
    <w:rsid w:val="00A0131E"/>
    <w:rsid w:val="00A01353"/>
    <w:rsid w:val="00A01742"/>
    <w:rsid w:val="00A0181E"/>
    <w:rsid w:val="00A01865"/>
    <w:rsid w:val="00A01CD4"/>
    <w:rsid w:val="00A01D00"/>
    <w:rsid w:val="00A01DC9"/>
    <w:rsid w:val="00A022FA"/>
    <w:rsid w:val="00A02439"/>
    <w:rsid w:val="00A02821"/>
    <w:rsid w:val="00A028D3"/>
    <w:rsid w:val="00A028F3"/>
    <w:rsid w:val="00A0297F"/>
    <w:rsid w:val="00A02A8F"/>
    <w:rsid w:val="00A02E32"/>
    <w:rsid w:val="00A02F09"/>
    <w:rsid w:val="00A03372"/>
    <w:rsid w:val="00A033A0"/>
    <w:rsid w:val="00A03616"/>
    <w:rsid w:val="00A0387C"/>
    <w:rsid w:val="00A039A0"/>
    <w:rsid w:val="00A03A02"/>
    <w:rsid w:val="00A03C0F"/>
    <w:rsid w:val="00A03CF9"/>
    <w:rsid w:val="00A03D6A"/>
    <w:rsid w:val="00A03DC4"/>
    <w:rsid w:val="00A03E63"/>
    <w:rsid w:val="00A03F83"/>
    <w:rsid w:val="00A04169"/>
    <w:rsid w:val="00A046D5"/>
    <w:rsid w:val="00A047C2"/>
    <w:rsid w:val="00A048B3"/>
    <w:rsid w:val="00A04B20"/>
    <w:rsid w:val="00A04DB3"/>
    <w:rsid w:val="00A04F64"/>
    <w:rsid w:val="00A050AD"/>
    <w:rsid w:val="00A052FF"/>
    <w:rsid w:val="00A053C9"/>
    <w:rsid w:val="00A05661"/>
    <w:rsid w:val="00A05728"/>
    <w:rsid w:val="00A057A0"/>
    <w:rsid w:val="00A05A17"/>
    <w:rsid w:val="00A05CD0"/>
    <w:rsid w:val="00A06103"/>
    <w:rsid w:val="00A0634B"/>
    <w:rsid w:val="00A06425"/>
    <w:rsid w:val="00A0665D"/>
    <w:rsid w:val="00A066C6"/>
    <w:rsid w:val="00A0680C"/>
    <w:rsid w:val="00A06959"/>
    <w:rsid w:val="00A06BF3"/>
    <w:rsid w:val="00A06D09"/>
    <w:rsid w:val="00A06DC8"/>
    <w:rsid w:val="00A06DDD"/>
    <w:rsid w:val="00A06EB5"/>
    <w:rsid w:val="00A06F4C"/>
    <w:rsid w:val="00A073BD"/>
    <w:rsid w:val="00A073E4"/>
    <w:rsid w:val="00A0756D"/>
    <w:rsid w:val="00A0760C"/>
    <w:rsid w:val="00A078FF"/>
    <w:rsid w:val="00A07961"/>
    <w:rsid w:val="00A079D8"/>
    <w:rsid w:val="00A07C12"/>
    <w:rsid w:val="00A07D8D"/>
    <w:rsid w:val="00A100C9"/>
    <w:rsid w:val="00A101E7"/>
    <w:rsid w:val="00A1025F"/>
    <w:rsid w:val="00A1041C"/>
    <w:rsid w:val="00A106F6"/>
    <w:rsid w:val="00A10721"/>
    <w:rsid w:val="00A109DA"/>
    <w:rsid w:val="00A10A78"/>
    <w:rsid w:val="00A10AE4"/>
    <w:rsid w:val="00A10AF9"/>
    <w:rsid w:val="00A10B4D"/>
    <w:rsid w:val="00A10C5E"/>
    <w:rsid w:val="00A10E5F"/>
    <w:rsid w:val="00A110C4"/>
    <w:rsid w:val="00A111FD"/>
    <w:rsid w:val="00A1150D"/>
    <w:rsid w:val="00A11524"/>
    <w:rsid w:val="00A1159C"/>
    <w:rsid w:val="00A11766"/>
    <w:rsid w:val="00A1191D"/>
    <w:rsid w:val="00A1197F"/>
    <w:rsid w:val="00A11A13"/>
    <w:rsid w:val="00A120CB"/>
    <w:rsid w:val="00A12450"/>
    <w:rsid w:val="00A1245A"/>
    <w:rsid w:val="00A12A65"/>
    <w:rsid w:val="00A12A94"/>
    <w:rsid w:val="00A12CDD"/>
    <w:rsid w:val="00A12F32"/>
    <w:rsid w:val="00A12F61"/>
    <w:rsid w:val="00A1307B"/>
    <w:rsid w:val="00A13091"/>
    <w:rsid w:val="00A130DF"/>
    <w:rsid w:val="00A1323D"/>
    <w:rsid w:val="00A135F3"/>
    <w:rsid w:val="00A1362A"/>
    <w:rsid w:val="00A136DD"/>
    <w:rsid w:val="00A137DA"/>
    <w:rsid w:val="00A13927"/>
    <w:rsid w:val="00A13B43"/>
    <w:rsid w:val="00A13CB5"/>
    <w:rsid w:val="00A13D95"/>
    <w:rsid w:val="00A13E62"/>
    <w:rsid w:val="00A13EE2"/>
    <w:rsid w:val="00A13FC9"/>
    <w:rsid w:val="00A140BC"/>
    <w:rsid w:val="00A14210"/>
    <w:rsid w:val="00A14420"/>
    <w:rsid w:val="00A148D6"/>
    <w:rsid w:val="00A14A8C"/>
    <w:rsid w:val="00A14CBB"/>
    <w:rsid w:val="00A15176"/>
    <w:rsid w:val="00A151DD"/>
    <w:rsid w:val="00A15459"/>
    <w:rsid w:val="00A15A51"/>
    <w:rsid w:val="00A15B14"/>
    <w:rsid w:val="00A16019"/>
    <w:rsid w:val="00A161E9"/>
    <w:rsid w:val="00A16208"/>
    <w:rsid w:val="00A1623C"/>
    <w:rsid w:val="00A16240"/>
    <w:rsid w:val="00A16311"/>
    <w:rsid w:val="00A1647C"/>
    <w:rsid w:val="00A16912"/>
    <w:rsid w:val="00A169AB"/>
    <w:rsid w:val="00A16B09"/>
    <w:rsid w:val="00A16B1B"/>
    <w:rsid w:val="00A16BFC"/>
    <w:rsid w:val="00A16C0F"/>
    <w:rsid w:val="00A16F5B"/>
    <w:rsid w:val="00A16F8C"/>
    <w:rsid w:val="00A16F8E"/>
    <w:rsid w:val="00A17294"/>
    <w:rsid w:val="00A172E0"/>
    <w:rsid w:val="00A175A4"/>
    <w:rsid w:val="00A17649"/>
    <w:rsid w:val="00A178D5"/>
    <w:rsid w:val="00A17C58"/>
    <w:rsid w:val="00A17EFE"/>
    <w:rsid w:val="00A20114"/>
    <w:rsid w:val="00A20533"/>
    <w:rsid w:val="00A2064E"/>
    <w:rsid w:val="00A20802"/>
    <w:rsid w:val="00A20858"/>
    <w:rsid w:val="00A20E4F"/>
    <w:rsid w:val="00A20FF5"/>
    <w:rsid w:val="00A21303"/>
    <w:rsid w:val="00A21528"/>
    <w:rsid w:val="00A21950"/>
    <w:rsid w:val="00A21B16"/>
    <w:rsid w:val="00A21E3D"/>
    <w:rsid w:val="00A21E5C"/>
    <w:rsid w:val="00A21E5E"/>
    <w:rsid w:val="00A21F92"/>
    <w:rsid w:val="00A22240"/>
    <w:rsid w:val="00A222D2"/>
    <w:rsid w:val="00A22712"/>
    <w:rsid w:val="00A22790"/>
    <w:rsid w:val="00A2281C"/>
    <w:rsid w:val="00A22833"/>
    <w:rsid w:val="00A228FB"/>
    <w:rsid w:val="00A22F4D"/>
    <w:rsid w:val="00A232EA"/>
    <w:rsid w:val="00A23658"/>
    <w:rsid w:val="00A23954"/>
    <w:rsid w:val="00A23B26"/>
    <w:rsid w:val="00A24182"/>
    <w:rsid w:val="00A245FF"/>
    <w:rsid w:val="00A2469E"/>
    <w:rsid w:val="00A24B3C"/>
    <w:rsid w:val="00A24B71"/>
    <w:rsid w:val="00A24C78"/>
    <w:rsid w:val="00A24F0B"/>
    <w:rsid w:val="00A24F2A"/>
    <w:rsid w:val="00A251BD"/>
    <w:rsid w:val="00A252BF"/>
    <w:rsid w:val="00A25756"/>
    <w:rsid w:val="00A258DB"/>
    <w:rsid w:val="00A258E5"/>
    <w:rsid w:val="00A259DD"/>
    <w:rsid w:val="00A25CDF"/>
    <w:rsid w:val="00A25FBC"/>
    <w:rsid w:val="00A25FCA"/>
    <w:rsid w:val="00A26153"/>
    <w:rsid w:val="00A2638D"/>
    <w:rsid w:val="00A263E6"/>
    <w:rsid w:val="00A265BA"/>
    <w:rsid w:val="00A266FC"/>
    <w:rsid w:val="00A26702"/>
    <w:rsid w:val="00A26A3D"/>
    <w:rsid w:val="00A26B7B"/>
    <w:rsid w:val="00A26BD3"/>
    <w:rsid w:val="00A26F7F"/>
    <w:rsid w:val="00A27263"/>
    <w:rsid w:val="00A272B9"/>
    <w:rsid w:val="00A27304"/>
    <w:rsid w:val="00A2737B"/>
    <w:rsid w:val="00A273D5"/>
    <w:rsid w:val="00A273F3"/>
    <w:rsid w:val="00A27542"/>
    <w:rsid w:val="00A27708"/>
    <w:rsid w:val="00A2782B"/>
    <w:rsid w:val="00A27998"/>
    <w:rsid w:val="00A279DA"/>
    <w:rsid w:val="00A27C6D"/>
    <w:rsid w:val="00A27D0A"/>
    <w:rsid w:val="00A27DFD"/>
    <w:rsid w:val="00A27EB2"/>
    <w:rsid w:val="00A27F70"/>
    <w:rsid w:val="00A3005A"/>
    <w:rsid w:val="00A30181"/>
    <w:rsid w:val="00A3054B"/>
    <w:rsid w:val="00A30648"/>
    <w:rsid w:val="00A307BA"/>
    <w:rsid w:val="00A30839"/>
    <w:rsid w:val="00A30845"/>
    <w:rsid w:val="00A30917"/>
    <w:rsid w:val="00A30BD5"/>
    <w:rsid w:val="00A30C5C"/>
    <w:rsid w:val="00A30D29"/>
    <w:rsid w:val="00A30F81"/>
    <w:rsid w:val="00A3108E"/>
    <w:rsid w:val="00A31266"/>
    <w:rsid w:val="00A31309"/>
    <w:rsid w:val="00A317B1"/>
    <w:rsid w:val="00A3199F"/>
    <w:rsid w:val="00A31A5B"/>
    <w:rsid w:val="00A31C74"/>
    <w:rsid w:val="00A31D3B"/>
    <w:rsid w:val="00A31E75"/>
    <w:rsid w:val="00A31EE8"/>
    <w:rsid w:val="00A322E7"/>
    <w:rsid w:val="00A322EA"/>
    <w:rsid w:val="00A32463"/>
    <w:rsid w:val="00A3246C"/>
    <w:rsid w:val="00A325A8"/>
    <w:rsid w:val="00A325B4"/>
    <w:rsid w:val="00A328C9"/>
    <w:rsid w:val="00A3297B"/>
    <w:rsid w:val="00A32986"/>
    <w:rsid w:val="00A329F4"/>
    <w:rsid w:val="00A32B22"/>
    <w:rsid w:val="00A32B28"/>
    <w:rsid w:val="00A32FD2"/>
    <w:rsid w:val="00A33140"/>
    <w:rsid w:val="00A331B0"/>
    <w:rsid w:val="00A331DF"/>
    <w:rsid w:val="00A334BE"/>
    <w:rsid w:val="00A33611"/>
    <w:rsid w:val="00A336B6"/>
    <w:rsid w:val="00A33755"/>
    <w:rsid w:val="00A3394D"/>
    <w:rsid w:val="00A339D5"/>
    <w:rsid w:val="00A33A60"/>
    <w:rsid w:val="00A33AD6"/>
    <w:rsid w:val="00A33AE2"/>
    <w:rsid w:val="00A33AF0"/>
    <w:rsid w:val="00A33B91"/>
    <w:rsid w:val="00A340BA"/>
    <w:rsid w:val="00A34155"/>
    <w:rsid w:val="00A34162"/>
    <w:rsid w:val="00A3426F"/>
    <w:rsid w:val="00A344E7"/>
    <w:rsid w:val="00A344FE"/>
    <w:rsid w:val="00A34601"/>
    <w:rsid w:val="00A3464F"/>
    <w:rsid w:val="00A349D5"/>
    <w:rsid w:val="00A349F5"/>
    <w:rsid w:val="00A34A30"/>
    <w:rsid w:val="00A34D46"/>
    <w:rsid w:val="00A34D70"/>
    <w:rsid w:val="00A34DB0"/>
    <w:rsid w:val="00A34FD2"/>
    <w:rsid w:val="00A3500F"/>
    <w:rsid w:val="00A3507B"/>
    <w:rsid w:val="00A35253"/>
    <w:rsid w:val="00A353BD"/>
    <w:rsid w:val="00A35409"/>
    <w:rsid w:val="00A35954"/>
    <w:rsid w:val="00A35AA9"/>
    <w:rsid w:val="00A35BB3"/>
    <w:rsid w:val="00A35DC9"/>
    <w:rsid w:val="00A35ED7"/>
    <w:rsid w:val="00A35FFD"/>
    <w:rsid w:val="00A36008"/>
    <w:rsid w:val="00A360F6"/>
    <w:rsid w:val="00A3639D"/>
    <w:rsid w:val="00A366EC"/>
    <w:rsid w:val="00A367DD"/>
    <w:rsid w:val="00A36B4F"/>
    <w:rsid w:val="00A36C89"/>
    <w:rsid w:val="00A36CD2"/>
    <w:rsid w:val="00A37000"/>
    <w:rsid w:val="00A370F7"/>
    <w:rsid w:val="00A3719A"/>
    <w:rsid w:val="00A372A2"/>
    <w:rsid w:val="00A37402"/>
    <w:rsid w:val="00A37560"/>
    <w:rsid w:val="00A37667"/>
    <w:rsid w:val="00A379B9"/>
    <w:rsid w:val="00A37DEF"/>
    <w:rsid w:val="00A37E68"/>
    <w:rsid w:val="00A37E9C"/>
    <w:rsid w:val="00A40050"/>
    <w:rsid w:val="00A40173"/>
    <w:rsid w:val="00A40234"/>
    <w:rsid w:val="00A40506"/>
    <w:rsid w:val="00A40594"/>
    <w:rsid w:val="00A4086B"/>
    <w:rsid w:val="00A40A45"/>
    <w:rsid w:val="00A40A8C"/>
    <w:rsid w:val="00A40D91"/>
    <w:rsid w:val="00A40E60"/>
    <w:rsid w:val="00A410D1"/>
    <w:rsid w:val="00A4117D"/>
    <w:rsid w:val="00A4120A"/>
    <w:rsid w:val="00A41311"/>
    <w:rsid w:val="00A41387"/>
    <w:rsid w:val="00A41495"/>
    <w:rsid w:val="00A415D6"/>
    <w:rsid w:val="00A417E4"/>
    <w:rsid w:val="00A418D9"/>
    <w:rsid w:val="00A4192D"/>
    <w:rsid w:val="00A4195C"/>
    <w:rsid w:val="00A41A60"/>
    <w:rsid w:val="00A41A7F"/>
    <w:rsid w:val="00A41AB1"/>
    <w:rsid w:val="00A41B78"/>
    <w:rsid w:val="00A41F55"/>
    <w:rsid w:val="00A4218A"/>
    <w:rsid w:val="00A42499"/>
    <w:rsid w:val="00A425D3"/>
    <w:rsid w:val="00A4281C"/>
    <w:rsid w:val="00A42A22"/>
    <w:rsid w:val="00A42D68"/>
    <w:rsid w:val="00A42FAA"/>
    <w:rsid w:val="00A431E9"/>
    <w:rsid w:val="00A43326"/>
    <w:rsid w:val="00A43505"/>
    <w:rsid w:val="00A43624"/>
    <w:rsid w:val="00A438D7"/>
    <w:rsid w:val="00A43961"/>
    <w:rsid w:val="00A44123"/>
    <w:rsid w:val="00A441C7"/>
    <w:rsid w:val="00A442F3"/>
    <w:rsid w:val="00A4470D"/>
    <w:rsid w:val="00A44A92"/>
    <w:rsid w:val="00A44B47"/>
    <w:rsid w:val="00A44B63"/>
    <w:rsid w:val="00A44E87"/>
    <w:rsid w:val="00A44EB7"/>
    <w:rsid w:val="00A452A1"/>
    <w:rsid w:val="00A45586"/>
    <w:rsid w:val="00A4571B"/>
    <w:rsid w:val="00A45CBC"/>
    <w:rsid w:val="00A4621A"/>
    <w:rsid w:val="00A46426"/>
    <w:rsid w:val="00A4662E"/>
    <w:rsid w:val="00A46650"/>
    <w:rsid w:val="00A466DC"/>
    <w:rsid w:val="00A46760"/>
    <w:rsid w:val="00A46B29"/>
    <w:rsid w:val="00A46B95"/>
    <w:rsid w:val="00A472A4"/>
    <w:rsid w:val="00A47376"/>
    <w:rsid w:val="00A473DE"/>
    <w:rsid w:val="00A47449"/>
    <w:rsid w:val="00A474B7"/>
    <w:rsid w:val="00A474C2"/>
    <w:rsid w:val="00A475C6"/>
    <w:rsid w:val="00A4762D"/>
    <w:rsid w:val="00A47674"/>
    <w:rsid w:val="00A476F0"/>
    <w:rsid w:val="00A4799A"/>
    <w:rsid w:val="00A47B2A"/>
    <w:rsid w:val="00A47D73"/>
    <w:rsid w:val="00A47DBC"/>
    <w:rsid w:val="00A47E19"/>
    <w:rsid w:val="00A502A7"/>
    <w:rsid w:val="00A507A5"/>
    <w:rsid w:val="00A507D5"/>
    <w:rsid w:val="00A50A9A"/>
    <w:rsid w:val="00A50D6A"/>
    <w:rsid w:val="00A50DE4"/>
    <w:rsid w:val="00A51151"/>
    <w:rsid w:val="00A516A9"/>
    <w:rsid w:val="00A516AE"/>
    <w:rsid w:val="00A518E9"/>
    <w:rsid w:val="00A518FE"/>
    <w:rsid w:val="00A519E9"/>
    <w:rsid w:val="00A51CD2"/>
    <w:rsid w:val="00A51D76"/>
    <w:rsid w:val="00A51FD5"/>
    <w:rsid w:val="00A52002"/>
    <w:rsid w:val="00A5206C"/>
    <w:rsid w:val="00A520CD"/>
    <w:rsid w:val="00A5214B"/>
    <w:rsid w:val="00A5222E"/>
    <w:rsid w:val="00A524F6"/>
    <w:rsid w:val="00A52726"/>
    <w:rsid w:val="00A5275A"/>
    <w:rsid w:val="00A52897"/>
    <w:rsid w:val="00A52B7E"/>
    <w:rsid w:val="00A52DBA"/>
    <w:rsid w:val="00A530B9"/>
    <w:rsid w:val="00A5349F"/>
    <w:rsid w:val="00A534F5"/>
    <w:rsid w:val="00A53925"/>
    <w:rsid w:val="00A53987"/>
    <w:rsid w:val="00A54304"/>
    <w:rsid w:val="00A543A1"/>
    <w:rsid w:val="00A548A2"/>
    <w:rsid w:val="00A54996"/>
    <w:rsid w:val="00A54A89"/>
    <w:rsid w:val="00A54D6F"/>
    <w:rsid w:val="00A54D95"/>
    <w:rsid w:val="00A54E2C"/>
    <w:rsid w:val="00A54F02"/>
    <w:rsid w:val="00A54F40"/>
    <w:rsid w:val="00A54FB7"/>
    <w:rsid w:val="00A5510D"/>
    <w:rsid w:val="00A551DF"/>
    <w:rsid w:val="00A55731"/>
    <w:rsid w:val="00A55890"/>
    <w:rsid w:val="00A5593D"/>
    <w:rsid w:val="00A55ABD"/>
    <w:rsid w:val="00A55ADC"/>
    <w:rsid w:val="00A55B8E"/>
    <w:rsid w:val="00A55CBF"/>
    <w:rsid w:val="00A55F79"/>
    <w:rsid w:val="00A56463"/>
    <w:rsid w:val="00A56842"/>
    <w:rsid w:val="00A56AF7"/>
    <w:rsid w:val="00A56CD1"/>
    <w:rsid w:val="00A56ED9"/>
    <w:rsid w:val="00A57307"/>
    <w:rsid w:val="00A57537"/>
    <w:rsid w:val="00A5759D"/>
    <w:rsid w:val="00A57606"/>
    <w:rsid w:val="00A5781B"/>
    <w:rsid w:val="00A57DAB"/>
    <w:rsid w:val="00A60266"/>
    <w:rsid w:val="00A6029A"/>
    <w:rsid w:val="00A60426"/>
    <w:rsid w:val="00A6049F"/>
    <w:rsid w:val="00A605EE"/>
    <w:rsid w:val="00A60796"/>
    <w:rsid w:val="00A607F5"/>
    <w:rsid w:val="00A608E0"/>
    <w:rsid w:val="00A6094B"/>
    <w:rsid w:val="00A60A1E"/>
    <w:rsid w:val="00A60D77"/>
    <w:rsid w:val="00A60FE3"/>
    <w:rsid w:val="00A61072"/>
    <w:rsid w:val="00A61146"/>
    <w:rsid w:val="00A611B9"/>
    <w:rsid w:val="00A611F7"/>
    <w:rsid w:val="00A6139F"/>
    <w:rsid w:val="00A61430"/>
    <w:rsid w:val="00A61447"/>
    <w:rsid w:val="00A614F3"/>
    <w:rsid w:val="00A617A2"/>
    <w:rsid w:val="00A618BD"/>
    <w:rsid w:val="00A6196F"/>
    <w:rsid w:val="00A61B6F"/>
    <w:rsid w:val="00A61BEC"/>
    <w:rsid w:val="00A61DA0"/>
    <w:rsid w:val="00A61E1A"/>
    <w:rsid w:val="00A62093"/>
    <w:rsid w:val="00A620E5"/>
    <w:rsid w:val="00A6219A"/>
    <w:rsid w:val="00A623A1"/>
    <w:rsid w:val="00A625FC"/>
    <w:rsid w:val="00A6266A"/>
    <w:rsid w:val="00A6270F"/>
    <w:rsid w:val="00A62737"/>
    <w:rsid w:val="00A62A5A"/>
    <w:rsid w:val="00A62C4D"/>
    <w:rsid w:val="00A62D0F"/>
    <w:rsid w:val="00A62D8D"/>
    <w:rsid w:val="00A62E84"/>
    <w:rsid w:val="00A62F0E"/>
    <w:rsid w:val="00A63302"/>
    <w:rsid w:val="00A633D2"/>
    <w:rsid w:val="00A634A3"/>
    <w:rsid w:val="00A635C9"/>
    <w:rsid w:val="00A6369E"/>
    <w:rsid w:val="00A636B2"/>
    <w:rsid w:val="00A63784"/>
    <w:rsid w:val="00A63967"/>
    <w:rsid w:val="00A63A32"/>
    <w:rsid w:val="00A63BAF"/>
    <w:rsid w:val="00A63DB3"/>
    <w:rsid w:val="00A63EA9"/>
    <w:rsid w:val="00A63F04"/>
    <w:rsid w:val="00A63F9D"/>
    <w:rsid w:val="00A642F7"/>
    <w:rsid w:val="00A64487"/>
    <w:rsid w:val="00A6470C"/>
    <w:rsid w:val="00A6492F"/>
    <w:rsid w:val="00A649C1"/>
    <w:rsid w:val="00A64B0F"/>
    <w:rsid w:val="00A64BF8"/>
    <w:rsid w:val="00A64DCB"/>
    <w:rsid w:val="00A64E33"/>
    <w:rsid w:val="00A653D5"/>
    <w:rsid w:val="00A6558F"/>
    <w:rsid w:val="00A6573B"/>
    <w:rsid w:val="00A657C4"/>
    <w:rsid w:val="00A65B5A"/>
    <w:rsid w:val="00A6608E"/>
    <w:rsid w:val="00A66170"/>
    <w:rsid w:val="00A662FB"/>
    <w:rsid w:val="00A664C5"/>
    <w:rsid w:val="00A66526"/>
    <w:rsid w:val="00A6674A"/>
    <w:rsid w:val="00A669B7"/>
    <w:rsid w:val="00A66A18"/>
    <w:rsid w:val="00A66B6D"/>
    <w:rsid w:val="00A66C6D"/>
    <w:rsid w:val="00A66E5D"/>
    <w:rsid w:val="00A66F35"/>
    <w:rsid w:val="00A6704E"/>
    <w:rsid w:val="00A6717C"/>
    <w:rsid w:val="00A67355"/>
    <w:rsid w:val="00A6760B"/>
    <w:rsid w:val="00A677EC"/>
    <w:rsid w:val="00A67904"/>
    <w:rsid w:val="00A67AEC"/>
    <w:rsid w:val="00A67BD3"/>
    <w:rsid w:val="00A67C26"/>
    <w:rsid w:val="00A67D2B"/>
    <w:rsid w:val="00A67DBC"/>
    <w:rsid w:val="00A7000B"/>
    <w:rsid w:val="00A70377"/>
    <w:rsid w:val="00A7038B"/>
    <w:rsid w:val="00A703A1"/>
    <w:rsid w:val="00A70467"/>
    <w:rsid w:val="00A705DA"/>
    <w:rsid w:val="00A706C4"/>
    <w:rsid w:val="00A70707"/>
    <w:rsid w:val="00A707E7"/>
    <w:rsid w:val="00A7081A"/>
    <w:rsid w:val="00A708BC"/>
    <w:rsid w:val="00A70994"/>
    <w:rsid w:val="00A70B8B"/>
    <w:rsid w:val="00A70BC8"/>
    <w:rsid w:val="00A70C6D"/>
    <w:rsid w:val="00A70D00"/>
    <w:rsid w:val="00A70D0A"/>
    <w:rsid w:val="00A70D6B"/>
    <w:rsid w:val="00A70E31"/>
    <w:rsid w:val="00A713FB"/>
    <w:rsid w:val="00A717C8"/>
    <w:rsid w:val="00A71900"/>
    <w:rsid w:val="00A719B6"/>
    <w:rsid w:val="00A71BB0"/>
    <w:rsid w:val="00A71E50"/>
    <w:rsid w:val="00A7225D"/>
    <w:rsid w:val="00A72341"/>
    <w:rsid w:val="00A72360"/>
    <w:rsid w:val="00A725D6"/>
    <w:rsid w:val="00A72607"/>
    <w:rsid w:val="00A72855"/>
    <w:rsid w:val="00A729D4"/>
    <w:rsid w:val="00A72A6A"/>
    <w:rsid w:val="00A72A7C"/>
    <w:rsid w:val="00A72C10"/>
    <w:rsid w:val="00A72C30"/>
    <w:rsid w:val="00A72C8B"/>
    <w:rsid w:val="00A72CE2"/>
    <w:rsid w:val="00A72D8A"/>
    <w:rsid w:val="00A72EC7"/>
    <w:rsid w:val="00A730BC"/>
    <w:rsid w:val="00A73103"/>
    <w:rsid w:val="00A73263"/>
    <w:rsid w:val="00A7331A"/>
    <w:rsid w:val="00A734B5"/>
    <w:rsid w:val="00A735BD"/>
    <w:rsid w:val="00A7385C"/>
    <w:rsid w:val="00A73D4C"/>
    <w:rsid w:val="00A73EB3"/>
    <w:rsid w:val="00A73ECD"/>
    <w:rsid w:val="00A73F1C"/>
    <w:rsid w:val="00A740E0"/>
    <w:rsid w:val="00A744C3"/>
    <w:rsid w:val="00A74515"/>
    <w:rsid w:val="00A7462F"/>
    <w:rsid w:val="00A74638"/>
    <w:rsid w:val="00A7467C"/>
    <w:rsid w:val="00A7470E"/>
    <w:rsid w:val="00A74769"/>
    <w:rsid w:val="00A74953"/>
    <w:rsid w:val="00A74C1E"/>
    <w:rsid w:val="00A74C26"/>
    <w:rsid w:val="00A74C86"/>
    <w:rsid w:val="00A74CDF"/>
    <w:rsid w:val="00A74D70"/>
    <w:rsid w:val="00A74DED"/>
    <w:rsid w:val="00A75482"/>
    <w:rsid w:val="00A75724"/>
    <w:rsid w:val="00A758C8"/>
    <w:rsid w:val="00A7595C"/>
    <w:rsid w:val="00A75D0E"/>
    <w:rsid w:val="00A75D19"/>
    <w:rsid w:val="00A76125"/>
    <w:rsid w:val="00A761BF"/>
    <w:rsid w:val="00A76219"/>
    <w:rsid w:val="00A76308"/>
    <w:rsid w:val="00A765C3"/>
    <w:rsid w:val="00A7675F"/>
    <w:rsid w:val="00A767E1"/>
    <w:rsid w:val="00A76808"/>
    <w:rsid w:val="00A7684E"/>
    <w:rsid w:val="00A76BDB"/>
    <w:rsid w:val="00A76C48"/>
    <w:rsid w:val="00A76CA2"/>
    <w:rsid w:val="00A7709E"/>
    <w:rsid w:val="00A7721C"/>
    <w:rsid w:val="00A773E9"/>
    <w:rsid w:val="00A77650"/>
    <w:rsid w:val="00A7777F"/>
    <w:rsid w:val="00A777C0"/>
    <w:rsid w:val="00A77942"/>
    <w:rsid w:val="00A77A2C"/>
    <w:rsid w:val="00A77A5E"/>
    <w:rsid w:val="00A77A7F"/>
    <w:rsid w:val="00A77BB2"/>
    <w:rsid w:val="00A77DAA"/>
    <w:rsid w:val="00A800B6"/>
    <w:rsid w:val="00A80128"/>
    <w:rsid w:val="00A80229"/>
    <w:rsid w:val="00A804AE"/>
    <w:rsid w:val="00A80582"/>
    <w:rsid w:val="00A805F6"/>
    <w:rsid w:val="00A80620"/>
    <w:rsid w:val="00A80899"/>
    <w:rsid w:val="00A80927"/>
    <w:rsid w:val="00A8096A"/>
    <w:rsid w:val="00A809FA"/>
    <w:rsid w:val="00A80A73"/>
    <w:rsid w:val="00A80A79"/>
    <w:rsid w:val="00A80AC4"/>
    <w:rsid w:val="00A80D69"/>
    <w:rsid w:val="00A81252"/>
    <w:rsid w:val="00A812BD"/>
    <w:rsid w:val="00A8183D"/>
    <w:rsid w:val="00A81A28"/>
    <w:rsid w:val="00A81CBF"/>
    <w:rsid w:val="00A81FA4"/>
    <w:rsid w:val="00A822E7"/>
    <w:rsid w:val="00A8230A"/>
    <w:rsid w:val="00A8246F"/>
    <w:rsid w:val="00A8277C"/>
    <w:rsid w:val="00A827EB"/>
    <w:rsid w:val="00A83131"/>
    <w:rsid w:val="00A831E7"/>
    <w:rsid w:val="00A8345A"/>
    <w:rsid w:val="00A834D4"/>
    <w:rsid w:val="00A83554"/>
    <w:rsid w:val="00A8357D"/>
    <w:rsid w:val="00A8360A"/>
    <w:rsid w:val="00A83B52"/>
    <w:rsid w:val="00A83D42"/>
    <w:rsid w:val="00A83DA9"/>
    <w:rsid w:val="00A84150"/>
    <w:rsid w:val="00A841DC"/>
    <w:rsid w:val="00A8424E"/>
    <w:rsid w:val="00A84562"/>
    <w:rsid w:val="00A845B1"/>
    <w:rsid w:val="00A8488F"/>
    <w:rsid w:val="00A8495B"/>
    <w:rsid w:val="00A84B84"/>
    <w:rsid w:val="00A84D20"/>
    <w:rsid w:val="00A84FA1"/>
    <w:rsid w:val="00A8517C"/>
    <w:rsid w:val="00A85219"/>
    <w:rsid w:val="00A852D5"/>
    <w:rsid w:val="00A854DB"/>
    <w:rsid w:val="00A85683"/>
    <w:rsid w:val="00A8569F"/>
    <w:rsid w:val="00A85793"/>
    <w:rsid w:val="00A857E4"/>
    <w:rsid w:val="00A85872"/>
    <w:rsid w:val="00A85918"/>
    <w:rsid w:val="00A85CDE"/>
    <w:rsid w:val="00A85E0D"/>
    <w:rsid w:val="00A85E88"/>
    <w:rsid w:val="00A85F19"/>
    <w:rsid w:val="00A8607D"/>
    <w:rsid w:val="00A860A0"/>
    <w:rsid w:val="00A860A9"/>
    <w:rsid w:val="00A860E6"/>
    <w:rsid w:val="00A864D6"/>
    <w:rsid w:val="00A866C0"/>
    <w:rsid w:val="00A86777"/>
    <w:rsid w:val="00A869E9"/>
    <w:rsid w:val="00A86D57"/>
    <w:rsid w:val="00A86F41"/>
    <w:rsid w:val="00A87168"/>
    <w:rsid w:val="00A87187"/>
    <w:rsid w:val="00A87208"/>
    <w:rsid w:val="00A87616"/>
    <w:rsid w:val="00A87B2E"/>
    <w:rsid w:val="00A87BDB"/>
    <w:rsid w:val="00A87EFF"/>
    <w:rsid w:val="00A90083"/>
    <w:rsid w:val="00A900BC"/>
    <w:rsid w:val="00A900D6"/>
    <w:rsid w:val="00A903F8"/>
    <w:rsid w:val="00A90803"/>
    <w:rsid w:val="00A90866"/>
    <w:rsid w:val="00A90A95"/>
    <w:rsid w:val="00A90C21"/>
    <w:rsid w:val="00A90E58"/>
    <w:rsid w:val="00A90F82"/>
    <w:rsid w:val="00A91010"/>
    <w:rsid w:val="00A91037"/>
    <w:rsid w:val="00A916B3"/>
    <w:rsid w:val="00A9190B"/>
    <w:rsid w:val="00A9194E"/>
    <w:rsid w:val="00A91C1F"/>
    <w:rsid w:val="00A91E40"/>
    <w:rsid w:val="00A91FB2"/>
    <w:rsid w:val="00A91FD4"/>
    <w:rsid w:val="00A922E5"/>
    <w:rsid w:val="00A923D1"/>
    <w:rsid w:val="00A923E1"/>
    <w:rsid w:val="00A92540"/>
    <w:rsid w:val="00A925D7"/>
    <w:rsid w:val="00A92B1F"/>
    <w:rsid w:val="00A92B43"/>
    <w:rsid w:val="00A92CF3"/>
    <w:rsid w:val="00A92DE2"/>
    <w:rsid w:val="00A92F66"/>
    <w:rsid w:val="00A932B3"/>
    <w:rsid w:val="00A93D28"/>
    <w:rsid w:val="00A93DAB"/>
    <w:rsid w:val="00A93FF6"/>
    <w:rsid w:val="00A94112"/>
    <w:rsid w:val="00A94215"/>
    <w:rsid w:val="00A942B1"/>
    <w:rsid w:val="00A94551"/>
    <w:rsid w:val="00A94640"/>
    <w:rsid w:val="00A946BB"/>
    <w:rsid w:val="00A94906"/>
    <w:rsid w:val="00A949AF"/>
    <w:rsid w:val="00A94B0F"/>
    <w:rsid w:val="00A94B83"/>
    <w:rsid w:val="00A94D1B"/>
    <w:rsid w:val="00A94EC3"/>
    <w:rsid w:val="00A94F39"/>
    <w:rsid w:val="00A94FAB"/>
    <w:rsid w:val="00A95156"/>
    <w:rsid w:val="00A95248"/>
    <w:rsid w:val="00A95414"/>
    <w:rsid w:val="00A954D8"/>
    <w:rsid w:val="00A95524"/>
    <w:rsid w:val="00A957A0"/>
    <w:rsid w:val="00A958F0"/>
    <w:rsid w:val="00A9592F"/>
    <w:rsid w:val="00A959E0"/>
    <w:rsid w:val="00A95A7E"/>
    <w:rsid w:val="00A95CE7"/>
    <w:rsid w:val="00A95D66"/>
    <w:rsid w:val="00A95FC8"/>
    <w:rsid w:val="00A96180"/>
    <w:rsid w:val="00A96415"/>
    <w:rsid w:val="00A964CC"/>
    <w:rsid w:val="00A969BF"/>
    <w:rsid w:val="00A96A01"/>
    <w:rsid w:val="00A96C88"/>
    <w:rsid w:val="00A96F9C"/>
    <w:rsid w:val="00A9709E"/>
    <w:rsid w:val="00A9712E"/>
    <w:rsid w:val="00A973D8"/>
    <w:rsid w:val="00A9752D"/>
    <w:rsid w:val="00A97B12"/>
    <w:rsid w:val="00A97C09"/>
    <w:rsid w:val="00A97D34"/>
    <w:rsid w:val="00AA0093"/>
    <w:rsid w:val="00AA014D"/>
    <w:rsid w:val="00AA02B6"/>
    <w:rsid w:val="00AA04AF"/>
    <w:rsid w:val="00AA08EB"/>
    <w:rsid w:val="00AA0AA7"/>
    <w:rsid w:val="00AA0D62"/>
    <w:rsid w:val="00AA0EA0"/>
    <w:rsid w:val="00AA1123"/>
    <w:rsid w:val="00AA13A9"/>
    <w:rsid w:val="00AA13B1"/>
    <w:rsid w:val="00AA13CF"/>
    <w:rsid w:val="00AA1562"/>
    <w:rsid w:val="00AA17B5"/>
    <w:rsid w:val="00AA202B"/>
    <w:rsid w:val="00AA202C"/>
    <w:rsid w:val="00AA2369"/>
    <w:rsid w:val="00AA243E"/>
    <w:rsid w:val="00AA271F"/>
    <w:rsid w:val="00AA2C14"/>
    <w:rsid w:val="00AA2CF3"/>
    <w:rsid w:val="00AA2D14"/>
    <w:rsid w:val="00AA2FF8"/>
    <w:rsid w:val="00AA3121"/>
    <w:rsid w:val="00AA3432"/>
    <w:rsid w:val="00AA34B0"/>
    <w:rsid w:val="00AA36B2"/>
    <w:rsid w:val="00AA3825"/>
    <w:rsid w:val="00AA38E1"/>
    <w:rsid w:val="00AA3D25"/>
    <w:rsid w:val="00AA3DA6"/>
    <w:rsid w:val="00AA4117"/>
    <w:rsid w:val="00AA4297"/>
    <w:rsid w:val="00AA45A4"/>
    <w:rsid w:val="00AA47D8"/>
    <w:rsid w:val="00AA4852"/>
    <w:rsid w:val="00AA4DC3"/>
    <w:rsid w:val="00AA5195"/>
    <w:rsid w:val="00AA5238"/>
    <w:rsid w:val="00AA5249"/>
    <w:rsid w:val="00AA5356"/>
    <w:rsid w:val="00AA53CF"/>
    <w:rsid w:val="00AA583E"/>
    <w:rsid w:val="00AA599A"/>
    <w:rsid w:val="00AA5DFA"/>
    <w:rsid w:val="00AA60A6"/>
    <w:rsid w:val="00AA61B9"/>
    <w:rsid w:val="00AA6600"/>
    <w:rsid w:val="00AA687B"/>
    <w:rsid w:val="00AA68F0"/>
    <w:rsid w:val="00AA69B2"/>
    <w:rsid w:val="00AA6A56"/>
    <w:rsid w:val="00AA6AF1"/>
    <w:rsid w:val="00AA6AFC"/>
    <w:rsid w:val="00AA6BEC"/>
    <w:rsid w:val="00AA6FED"/>
    <w:rsid w:val="00AA733F"/>
    <w:rsid w:val="00AA7392"/>
    <w:rsid w:val="00AA73AB"/>
    <w:rsid w:val="00AA73E1"/>
    <w:rsid w:val="00AA7425"/>
    <w:rsid w:val="00AA74EB"/>
    <w:rsid w:val="00AA7621"/>
    <w:rsid w:val="00AA7C82"/>
    <w:rsid w:val="00AA7CB6"/>
    <w:rsid w:val="00AA7CFA"/>
    <w:rsid w:val="00AA7F44"/>
    <w:rsid w:val="00AA7FB8"/>
    <w:rsid w:val="00AB01C4"/>
    <w:rsid w:val="00AB031F"/>
    <w:rsid w:val="00AB0519"/>
    <w:rsid w:val="00AB0565"/>
    <w:rsid w:val="00AB0573"/>
    <w:rsid w:val="00AB0A3F"/>
    <w:rsid w:val="00AB0A8F"/>
    <w:rsid w:val="00AB0D6E"/>
    <w:rsid w:val="00AB1598"/>
    <w:rsid w:val="00AB169F"/>
    <w:rsid w:val="00AB192D"/>
    <w:rsid w:val="00AB19B7"/>
    <w:rsid w:val="00AB1AE8"/>
    <w:rsid w:val="00AB1E89"/>
    <w:rsid w:val="00AB1EC4"/>
    <w:rsid w:val="00AB2155"/>
    <w:rsid w:val="00AB2175"/>
    <w:rsid w:val="00AB222D"/>
    <w:rsid w:val="00AB2297"/>
    <w:rsid w:val="00AB24BE"/>
    <w:rsid w:val="00AB252B"/>
    <w:rsid w:val="00AB2648"/>
    <w:rsid w:val="00AB28C1"/>
    <w:rsid w:val="00AB297D"/>
    <w:rsid w:val="00AB2B40"/>
    <w:rsid w:val="00AB2B5B"/>
    <w:rsid w:val="00AB2C48"/>
    <w:rsid w:val="00AB2EA4"/>
    <w:rsid w:val="00AB2F6C"/>
    <w:rsid w:val="00AB2F94"/>
    <w:rsid w:val="00AB2FEE"/>
    <w:rsid w:val="00AB3091"/>
    <w:rsid w:val="00AB3149"/>
    <w:rsid w:val="00AB31F9"/>
    <w:rsid w:val="00AB330C"/>
    <w:rsid w:val="00AB33F0"/>
    <w:rsid w:val="00AB36A2"/>
    <w:rsid w:val="00AB376D"/>
    <w:rsid w:val="00AB37E1"/>
    <w:rsid w:val="00AB37EA"/>
    <w:rsid w:val="00AB38AC"/>
    <w:rsid w:val="00AB38BA"/>
    <w:rsid w:val="00AB3BF1"/>
    <w:rsid w:val="00AB3DE0"/>
    <w:rsid w:val="00AB41D1"/>
    <w:rsid w:val="00AB4212"/>
    <w:rsid w:val="00AB46B5"/>
    <w:rsid w:val="00AB46D7"/>
    <w:rsid w:val="00AB4711"/>
    <w:rsid w:val="00AB4859"/>
    <w:rsid w:val="00AB4BBA"/>
    <w:rsid w:val="00AB51B1"/>
    <w:rsid w:val="00AB5398"/>
    <w:rsid w:val="00AB53CC"/>
    <w:rsid w:val="00AB54F4"/>
    <w:rsid w:val="00AB54F5"/>
    <w:rsid w:val="00AB5539"/>
    <w:rsid w:val="00AB557F"/>
    <w:rsid w:val="00AB56F1"/>
    <w:rsid w:val="00AB5A5E"/>
    <w:rsid w:val="00AB5B5A"/>
    <w:rsid w:val="00AB5C27"/>
    <w:rsid w:val="00AB5D39"/>
    <w:rsid w:val="00AB5D52"/>
    <w:rsid w:val="00AB5DAC"/>
    <w:rsid w:val="00AB5F5A"/>
    <w:rsid w:val="00AB5FA2"/>
    <w:rsid w:val="00AB5FF6"/>
    <w:rsid w:val="00AB6392"/>
    <w:rsid w:val="00AB63DC"/>
    <w:rsid w:val="00AB6470"/>
    <w:rsid w:val="00AB654A"/>
    <w:rsid w:val="00AB6573"/>
    <w:rsid w:val="00AB675B"/>
    <w:rsid w:val="00AB68AA"/>
    <w:rsid w:val="00AB6B38"/>
    <w:rsid w:val="00AB6CA6"/>
    <w:rsid w:val="00AB6DA6"/>
    <w:rsid w:val="00AB6EBD"/>
    <w:rsid w:val="00AB6EE8"/>
    <w:rsid w:val="00AB6F1F"/>
    <w:rsid w:val="00AB7075"/>
    <w:rsid w:val="00AB738A"/>
    <w:rsid w:val="00AB757C"/>
    <w:rsid w:val="00AB76AE"/>
    <w:rsid w:val="00AB76DF"/>
    <w:rsid w:val="00AB796B"/>
    <w:rsid w:val="00AB7B5D"/>
    <w:rsid w:val="00AB7C0A"/>
    <w:rsid w:val="00AB7E2C"/>
    <w:rsid w:val="00AC005D"/>
    <w:rsid w:val="00AC00EB"/>
    <w:rsid w:val="00AC0113"/>
    <w:rsid w:val="00AC0126"/>
    <w:rsid w:val="00AC023B"/>
    <w:rsid w:val="00AC030D"/>
    <w:rsid w:val="00AC0357"/>
    <w:rsid w:val="00AC03DE"/>
    <w:rsid w:val="00AC0652"/>
    <w:rsid w:val="00AC0AEF"/>
    <w:rsid w:val="00AC0AFF"/>
    <w:rsid w:val="00AC0BBC"/>
    <w:rsid w:val="00AC0EEC"/>
    <w:rsid w:val="00AC106C"/>
    <w:rsid w:val="00AC1168"/>
    <w:rsid w:val="00AC1258"/>
    <w:rsid w:val="00AC138C"/>
    <w:rsid w:val="00AC13EC"/>
    <w:rsid w:val="00AC16C0"/>
    <w:rsid w:val="00AC1749"/>
    <w:rsid w:val="00AC19BE"/>
    <w:rsid w:val="00AC1A83"/>
    <w:rsid w:val="00AC1AD0"/>
    <w:rsid w:val="00AC1CBD"/>
    <w:rsid w:val="00AC1D2B"/>
    <w:rsid w:val="00AC1DC3"/>
    <w:rsid w:val="00AC20F3"/>
    <w:rsid w:val="00AC2369"/>
    <w:rsid w:val="00AC2469"/>
    <w:rsid w:val="00AC25A6"/>
    <w:rsid w:val="00AC2998"/>
    <w:rsid w:val="00AC29C0"/>
    <w:rsid w:val="00AC2B1E"/>
    <w:rsid w:val="00AC2BFA"/>
    <w:rsid w:val="00AC2EE2"/>
    <w:rsid w:val="00AC2FEB"/>
    <w:rsid w:val="00AC3054"/>
    <w:rsid w:val="00AC344C"/>
    <w:rsid w:val="00AC361B"/>
    <w:rsid w:val="00AC36EC"/>
    <w:rsid w:val="00AC3858"/>
    <w:rsid w:val="00AC3896"/>
    <w:rsid w:val="00AC3AB1"/>
    <w:rsid w:val="00AC3BE0"/>
    <w:rsid w:val="00AC3C99"/>
    <w:rsid w:val="00AC4057"/>
    <w:rsid w:val="00AC40DE"/>
    <w:rsid w:val="00AC43DC"/>
    <w:rsid w:val="00AC4550"/>
    <w:rsid w:val="00AC4709"/>
    <w:rsid w:val="00AC4835"/>
    <w:rsid w:val="00AC489B"/>
    <w:rsid w:val="00AC498C"/>
    <w:rsid w:val="00AC4D6B"/>
    <w:rsid w:val="00AC512A"/>
    <w:rsid w:val="00AC530B"/>
    <w:rsid w:val="00AC547C"/>
    <w:rsid w:val="00AC554B"/>
    <w:rsid w:val="00AC56AB"/>
    <w:rsid w:val="00AC5792"/>
    <w:rsid w:val="00AC5797"/>
    <w:rsid w:val="00AC5C6B"/>
    <w:rsid w:val="00AC5CE2"/>
    <w:rsid w:val="00AC5E33"/>
    <w:rsid w:val="00AC6114"/>
    <w:rsid w:val="00AC629B"/>
    <w:rsid w:val="00AC63C6"/>
    <w:rsid w:val="00AC6AF1"/>
    <w:rsid w:val="00AC6F88"/>
    <w:rsid w:val="00AC702E"/>
    <w:rsid w:val="00AC75E6"/>
    <w:rsid w:val="00AC7B2F"/>
    <w:rsid w:val="00AC7E87"/>
    <w:rsid w:val="00AC7EF7"/>
    <w:rsid w:val="00AD01CB"/>
    <w:rsid w:val="00AD031A"/>
    <w:rsid w:val="00AD04D1"/>
    <w:rsid w:val="00AD06FC"/>
    <w:rsid w:val="00AD0740"/>
    <w:rsid w:val="00AD081E"/>
    <w:rsid w:val="00AD0845"/>
    <w:rsid w:val="00AD08EA"/>
    <w:rsid w:val="00AD098E"/>
    <w:rsid w:val="00AD0AAA"/>
    <w:rsid w:val="00AD10B6"/>
    <w:rsid w:val="00AD10BB"/>
    <w:rsid w:val="00AD10FB"/>
    <w:rsid w:val="00AD16B7"/>
    <w:rsid w:val="00AD1710"/>
    <w:rsid w:val="00AD1A99"/>
    <w:rsid w:val="00AD2116"/>
    <w:rsid w:val="00AD2211"/>
    <w:rsid w:val="00AD2249"/>
    <w:rsid w:val="00AD267C"/>
    <w:rsid w:val="00AD2759"/>
    <w:rsid w:val="00AD27D5"/>
    <w:rsid w:val="00AD290B"/>
    <w:rsid w:val="00AD290D"/>
    <w:rsid w:val="00AD2A20"/>
    <w:rsid w:val="00AD2DD1"/>
    <w:rsid w:val="00AD2EAE"/>
    <w:rsid w:val="00AD2F57"/>
    <w:rsid w:val="00AD3144"/>
    <w:rsid w:val="00AD32EE"/>
    <w:rsid w:val="00AD3529"/>
    <w:rsid w:val="00AD363C"/>
    <w:rsid w:val="00AD3945"/>
    <w:rsid w:val="00AD3986"/>
    <w:rsid w:val="00AD3B76"/>
    <w:rsid w:val="00AD3D9E"/>
    <w:rsid w:val="00AD3FB5"/>
    <w:rsid w:val="00AD401F"/>
    <w:rsid w:val="00AD4547"/>
    <w:rsid w:val="00AD4593"/>
    <w:rsid w:val="00AD45AD"/>
    <w:rsid w:val="00AD46A0"/>
    <w:rsid w:val="00AD4A05"/>
    <w:rsid w:val="00AD4C3F"/>
    <w:rsid w:val="00AD4DFA"/>
    <w:rsid w:val="00AD5222"/>
    <w:rsid w:val="00AD5721"/>
    <w:rsid w:val="00AD59D2"/>
    <w:rsid w:val="00AD5D86"/>
    <w:rsid w:val="00AD608F"/>
    <w:rsid w:val="00AD623B"/>
    <w:rsid w:val="00AD628E"/>
    <w:rsid w:val="00AD6391"/>
    <w:rsid w:val="00AD6432"/>
    <w:rsid w:val="00AD64A5"/>
    <w:rsid w:val="00AD6527"/>
    <w:rsid w:val="00AD662F"/>
    <w:rsid w:val="00AD66F6"/>
    <w:rsid w:val="00AD6994"/>
    <w:rsid w:val="00AD69C2"/>
    <w:rsid w:val="00AD69F7"/>
    <w:rsid w:val="00AD6A25"/>
    <w:rsid w:val="00AD6F07"/>
    <w:rsid w:val="00AD6F47"/>
    <w:rsid w:val="00AD7103"/>
    <w:rsid w:val="00AD7736"/>
    <w:rsid w:val="00AD7985"/>
    <w:rsid w:val="00AD7C63"/>
    <w:rsid w:val="00AD7C75"/>
    <w:rsid w:val="00AD7D66"/>
    <w:rsid w:val="00AD7DFA"/>
    <w:rsid w:val="00AD7FA3"/>
    <w:rsid w:val="00AE00E7"/>
    <w:rsid w:val="00AE00FB"/>
    <w:rsid w:val="00AE02DD"/>
    <w:rsid w:val="00AE0860"/>
    <w:rsid w:val="00AE0C19"/>
    <w:rsid w:val="00AE0DBB"/>
    <w:rsid w:val="00AE0E16"/>
    <w:rsid w:val="00AE0EDB"/>
    <w:rsid w:val="00AE0FAF"/>
    <w:rsid w:val="00AE0FC9"/>
    <w:rsid w:val="00AE101A"/>
    <w:rsid w:val="00AE1231"/>
    <w:rsid w:val="00AE13EE"/>
    <w:rsid w:val="00AE1601"/>
    <w:rsid w:val="00AE16C3"/>
    <w:rsid w:val="00AE16F0"/>
    <w:rsid w:val="00AE1760"/>
    <w:rsid w:val="00AE17E5"/>
    <w:rsid w:val="00AE180E"/>
    <w:rsid w:val="00AE1948"/>
    <w:rsid w:val="00AE1CF4"/>
    <w:rsid w:val="00AE2109"/>
    <w:rsid w:val="00AE2348"/>
    <w:rsid w:val="00AE243D"/>
    <w:rsid w:val="00AE25E2"/>
    <w:rsid w:val="00AE2721"/>
    <w:rsid w:val="00AE27AB"/>
    <w:rsid w:val="00AE29E1"/>
    <w:rsid w:val="00AE2A60"/>
    <w:rsid w:val="00AE2AD9"/>
    <w:rsid w:val="00AE2B06"/>
    <w:rsid w:val="00AE2D5D"/>
    <w:rsid w:val="00AE2EF9"/>
    <w:rsid w:val="00AE314E"/>
    <w:rsid w:val="00AE3158"/>
    <w:rsid w:val="00AE3181"/>
    <w:rsid w:val="00AE3593"/>
    <w:rsid w:val="00AE359B"/>
    <w:rsid w:val="00AE364F"/>
    <w:rsid w:val="00AE3E23"/>
    <w:rsid w:val="00AE3F0D"/>
    <w:rsid w:val="00AE3F7C"/>
    <w:rsid w:val="00AE4148"/>
    <w:rsid w:val="00AE4183"/>
    <w:rsid w:val="00AE439A"/>
    <w:rsid w:val="00AE43FB"/>
    <w:rsid w:val="00AE4513"/>
    <w:rsid w:val="00AE49AB"/>
    <w:rsid w:val="00AE4AD7"/>
    <w:rsid w:val="00AE4F8A"/>
    <w:rsid w:val="00AE549B"/>
    <w:rsid w:val="00AE54D5"/>
    <w:rsid w:val="00AE59D9"/>
    <w:rsid w:val="00AE59F9"/>
    <w:rsid w:val="00AE5A74"/>
    <w:rsid w:val="00AE5C5F"/>
    <w:rsid w:val="00AE5CAA"/>
    <w:rsid w:val="00AE5CF4"/>
    <w:rsid w:val="00AE6472"/>
    <w:rsid w:val="00AE68EA"/>
    <w:rsid w:val="00AE695E"/>
    <w:rsid w:val="00AE6BBB"/>
    <w:rsid w:val="00AE6D40"/>
    <w:rsid w:val="00AE6DF1"/>
    <w:rsid w:val="00AE6F0E"/>
    <w:rsid w:val="00AE710A"/>
    <w:rsid w:val="00AE72DC"/>
    <w:rsid w:val="00AE72E8"/>
    <w:rsid w:val="00AE7393"/>
    <w:rsid w:val="00AE760D"/>
    <w:rsid w:val="00AE764D"/>
    <w:rsid w:val="00AE7916"/>
    <w:rsid w:val="00AE7993"/>
    <w:rsid w:val="00AE79D2"/>
    <w:rsid w:val="00AE7ADB"/>
    <w:rsid w:val="00AE7DC2"/>
    <w:rsid w:val="00AF00D9"/>
    <w:rsid w:val="00AF01C5"/>
    <w:rsid w:val="00AF01D1"/>
    <w:rsid w:val="00AF0529"/>
    <w:rsid w:val="00AF0547"/>
    <w:rsid w:val="00AF0568"/>
    <w:rsid w:val="00AF07B4"/>
    <w:rsid w:val="00AF0A40"/>
    <w:rsid w:val="00AF0B01"/>
    <w:rsid w:val="00AF0BB3"/>
    <w:rsid w:val="00AF0BC7"/>
    <w:rsid w:val="00AF1186"/>
    <w:rsid w:val="00AF128B"/>
    <w:rsid w:val="00AF15A9"/>
    <w:rsid w:val="00AF1776"/>
    <w:rsid w:val="00AF1986"/>
    <w:rsid w:val="00AF1AA1"/>
    <w:rsid w:val="00AF1FD9"/>
    <w:rsid w:val="00AF2515"/>
    <w:rsid w:val="00AF269D"/>
    <w:rsid w:val="00AF26C2"/>
    <w:rsid w:val="00AF26D5"/>
    <w:rsid w:val="00AF2778"/>
    <w:rsid w:val="00AF2D5B"/>
    <w:rsid w:val="00AF350C"/>
    <w:rsid w:val="00AF35A5"/>
    <w:rsid w:val="00AF3662"/>
    <w:rsid w:val="00AF3667"/>
    <w:rsid w:val="00AF372A"/>
    <w:rsid w:val="00AF3A9B"/>
    <w:rsid w:val="00AF3CA7"/>
    <w:rsid w:val="00AF3D8A"/>
    <w:rsid w:val="00AF3F9A"/>
    <w:rsid w:val="00AF4072"/>
    <w:rsid w:val="00AF43A2"/>
    <w:rsid w:val="00AF47F4"/>
    <w:rsid w:val="00AF4A44"/>
    <w:rsid w:val="00AF4AA8"/>
    <w:rsid w:val="00AF4B63"/>
    <w:rsid w:val="00AF4DD5"/>
    <w:rsid w:val="00AF501B"/>
    <w:rsid w:val="00AF5098"/>
    <w:rsid w:val="00AF51AF"/>
    <w:rsid w:val="00AF53C7"/>
    <w:rsid w:val="00AF5499"/>
    <w:rsid w:val="00AF5557"/>
    <w:rsid w:val="00AF55A4"/>
    <w:rsid w:val="00AF5620"/>
    <w:rsid w:val="00AF56F5"/>
    <w:rsid w:val="00AF5718"/>
    <w:rsid w:val="00AF575E"/>
    <w:rsid w:val="00AF57F8"/>
    <w:rsid w:val="00AF5859"/>
    <w:rsid w:val="00AF5917"/>
    <w:rsid w:val="00AF591D"/>
    <w:rsid w:val="00AF598D"/>
    <w:rsid w:val="00AF5AFC"/>
    <w:rsid w:val="00AF5CAB"/>
    <w:rsid w:val="00AF617B"/>
    <w:rsid w:val="00AF6195"/>
    <w:rsid w:val="00AF61E0"/>
    <w:rsid w:val="00AF62C0"/>
    <w:rsid w:val="00AF63AC"/>
    <w:rsid w:val="00AF63E3"/>
    <w:rsid w:val="00AF63E6"/>
    <w:rsid w:val="00AF667A"/>
    <w:rsid w:val="00AF6815"/>
    <w:rsid w:val="00AF68AC"/>
    <w:rsid w:val="00AF6BC8"/>
    <w:rsid w:val="00AF6DC8"/>
    <w:rsid w:val="00AF6E0B"/>
    <w:rsid w:val="00AF70E2"/>
    <w:rsid w:val="00AF72F1"/>
    <w:rsid w:val="00AF72FB"/>
    <w:rsid w:val="00AF74DB"/>
    <w:rsid w:val="00AF7669"/>
    <w:rsid w:val="00AF76CC"/>
    <w:rsid w:val="00AF77B5"/>
    <w:rsid w:val="00AF7952"/>
    <w:rsid w:val="00AF7A0A"/>
    <w:rsid w:val="00AF7A5E"/>
    <w:rsid w:val="00AF7A9C"/>
    <w:rsid w:val="00AF7CFB"/>
    <w:rsid w:val="00AF7E02"/>
    <w:rsid w:val="00AF7E04"/>
    <w:rsid w:val="00AF7EA7"/>
    <w:rsid w:val="00AF7EB8"/>
    <w:rsid w:val="00AF7FDC"/>
    <w:rsid w:val="00B00035"/>
    <w:rsid w:val="00B0006D"/>
    <w:rsid w:val="00B000DE"/>
    <w:rsid w:val="00B0023D"/>
    <w:rsid w:val="00B003B3"/>
    <w:rsid w:val="00B00482"/>
    <w:rsid w:val="00B00581"/>
    <w:rsid w:val="00B00836"/>
    <w:rsid w:val="00B00A6E"/>
    <w:rsid w:val="00B00BAA"/>
    <w:rsid w:val="00B00C7C"/>
    <w:rsid w:val="00B00CFF"/>
    <w:rsid w:val="00B00E42"/>
    <w:rsid w:val="00B00FD8"/>
    <w:rsid w:val="00B010A6"/>
    <w:rsid w:val="00B0112B"/>
    <w:rsid w:val="00B01140"/>
    <w:rsid w:val="00B01473"/>
    <w:rsid w:val="00B01775"/>
    <w:rsid w:val="00B019CC"/>
    <w:rsid w:val="00B01A79"/>
    <w:rsid w:val="00B01AAD"/>
    <w:rsid w:val="00B01BE7"/>
    <w:rsid w:val="00B01C2D"/>
    <w:rsid w:val="00B01D11"/>
    <w:rsid w:val="00B01D63"/>
    <w:rsid w:val="00B01EDC"/>
    <w:rsid w:val="00B02112"/>
    <w:rsid w:val="00B023C0"/>
    <w:rsid w:val="00B024AD"/>
    <w:rsid w:val="00B02608"/>
    <w:rsid w:val="00B02D4D"/>
    <w:rsid w:val="00B03112"/>
    <w:rsid w:val="00B034C7"/>
    <w:rsid w:val="00B034D1"/>
    <w:rsid w:val="00B0351E"/>
    <w:rsid w:val="00B038D7"/>
    <w:rsid w:val="00B039E8"/>
    <w:rsid w:val="00B03B6B"/>
    <w:rsid w:val="00B03BBD"/>
    <w:rsid w:val="00B03BC2"/>
    <w:rsid w:val="00B03C1E"/>
    <w:rsid w:val="00B03EA5"/>
    <w:rsid w:val="00B03EBB"/>
    <w:rsid w:val="00B03FBB"/>
    <w:rsid w:val="00B04294"/>
    <w:rsid w:val="00B042A6"/>
    <w:rsid w:val="00B0450F"/>
    <w:rsid w:val="00B0458D"/>
    <w:rsid w:val="00B045D6"/>
    <w:rsid w:val="00B04667"/>
    <w:rsid w:val="00B04777"/>
    <w:rsid w:val="00B04A47"/>
    <w:rsid w:val="00B04B70"/>
    <w:rsid w:val="00B04F64"/>
    <w:rsid w:val="00B050BA"/>
    <w:rsid w:val="00B050E6"/>
    <w:rsid w:val="00B051DC"/>
    <w:rsid w:val="00B052BC"/>
    <w:rsid w:val="00B0536F"/>
    <w:rsid w:val="00B054AD"/>
    <w:rsid w:val="00B054E9"/>
    <w:rsid w:val="00B05600"/>
    <w:rsid w:val="00B05832"/>
    <w:rsid w:val="00B05983"/>
    <w:rsid w:val="00B059C3"/>
    <w:rsid w:val="00B05A78"/>
    <w:rsid w:val="00B05C8D"/>
    <w:rsid w:val="00B06061"/>
    <w:rsid w:val="00B0636F"/>
    <w:rsid w:val="00B06568"/>
    <w:rsid w:val="00B06573"/>
    <w:rsid w:val="00B066B0"/>
    <w:rsid w:val="00B06934"/>
    <w:rsid w:val="00B06972"/>
    <w:rsid w:val="00B06B5C"/>
    <w:rsid w:val="00B06FD4"/>
    <w:rsid w:val="00B06FF0"/>
    <w:rsid w:val="00B07350"/>
    <w:rsid w:val="00B073AA"/>
    <w:rsid w:val="00B07514"/>
    <w:rsid w:val="00B075A6"/>
    <w:rsid w:val="00B07802"/>
    <w:rsid w:val="00B07A8C"/>
    <w:rsid w:val="00B07F57"/>
    <w:rsid w:val="00B07F5B"/>
    <w:rsid w:val="00B100F5"/>
    <w:rsid w:val="00B10117"/>
    <w:rsid w:val="00B101E0"/>
    <w:rsid w:val="00B10424"/>
    <w:rsid w:val="00B105C1"/>
    <w:rsid w:val="00B10825"/>
    <w:rsid w:val="00B10957"/>
    <w:rsid w:val="00B10963"/>
    <w:rsid w:val="00B10A44"/>
    <w:rsid w:val="00B10F33"/>
    <w:rsid w:val="00B10FE4"/>
    <w:rsid w:val="00B11050"/>
    <w:rsid w:val="00B11106"/>
    <w:rsid w:val="00B116AB"/>
    <w:rsid w:val="00B11748"/>
    <w:rsid w:val="00B119CD"/>
    <w:rsid w:val="00B11B78"/>
    <w:rsid w:val="00B11BE9"/>
    <w:rsid w:val="00B11E0F"/>
    <w:rsid w:val="00B11E26"/>
    <w:rsid w:val="00B1203A"/>
    <w:rsid w:val="00B123D6"/>
    <w:rsid w:val="00B1242D"/>
    <w:rsid w:val="00B125A1"/>
    <w:rsid w:val="00B12724"/>
    <w:rsid w:val="00B12C4F"/>
    <w:rsid w:val="00B12D96"/>
    <w:rsid w:val="00B130FE"/>
    <w:rsid w:val="00B132D1"/>
    <w:rsid w:val="00B132EF"/>
    <w:rsid w:val="00B13372"/>
    <w:rsid w:val="00B135AA"/>
    <w:rsid w:val="00B13E30"/>
    <w:rsid w:val="00B13F88"/>
    <w:rsid w:val="00B140DF"/>
    <w:rsid w:val="00B14119"/>
    <w:rsid w:val="00B1426A"/>
    <w:rsid w:val="00B142BF"/>
    <w:rsid w:val="00B145E6"/>
    <w:rsid w:val="00B14732"/>
    <w:rsid w:val="00B148CD"/>
    <w:rsid w:val="00B148D2"/>
    <w:rsid w:val="00B14CC6"/>
    <w:rsid w:val="00B14EC8"/>
    <w:rsid w:val="00B14F51"/>
    <w:rsid w:val="00B15292"/>
    <w:rsid w:val="00B1564B"/>
    <w:rsid w:val="00B158F1"/>
    <w:rsid w:val="00B15ADD"/>
    <w:rsid w:val="00B15B7F"/>
    <w:rsid w:val="00B15E96"/>
    <w:rsid w:val="00B160FF"/>
    <w:rsid w:val="00B162EC"/>
    <w:rsid w:val="00B16338"/>
    <w:rsid w:val="00B16585"/>
    <w:rsid w:val="00B16738"/>
    <w:rsid w:val="00B1680D"/>
    <w:rsid w:val="00B168CE"/>
    <w:rsid w:val="00B16926"/>
    <w:rsid w:val="00B16CEA"/>
    <w:rsid w:val="00B16F2B"/>
    <w:rsid w:val="00B170C9"/>
    <w:rsid w:val="00B17212"/>
    <w:rsid w:val="00B1751E"/>
    <w:rsid w:val="00B17563"/>
    <w:rsid w:val="00B1769A"/>
    <w:rsid w:val="00B1791B"/>
    <w:rsid w:val="00B1792E"/>
    <w:rsid w:val="00B179F1"/>
    <w:rsid w:val="00B17A69"/>
    <w:rsid w:val="00B17CA6"/>
    <w:rsid w:val="00B17CDF"/>
    <w:rsid w:val="00B17D01"/>
    <w:rsid w:val="00B17EB9"/>
    <w:rsid w:val="00B17FF3"/>
    <w:rsid w:val="00B20C66"/>
    <w:rsid w:val="00B20D67"/>
    <w:rsid w:val="00B20F21"/>
    <w:rsid w:val="00B20FD8"/>
    <w:rsid w:val="00B2108E"/>
    <w:rsid w:val="00B2110A"/>
    <w:rsid w:val="00B21318"/>
    <w:rsid w:val="00B214A3"/>
    <w:rsid w:val="00B21752"/>
    <w:rsid w:val="00B217FA"/>
    <w:rsid w:val="00B218E7"/>
    <w:rsid w:val="00B21AD9"/>
    <w:rsid w:val="00B21E32"/>
    <w:rsid w:val="00B21E33"/>
    <w:rsid w:val="00B21E57"/>
    <w:rsid w:val="00B21E64"/>
    <w:rsid w:val="00B2202C"/>
    <w:rsid w:val="00B22200"/>
    <w:rsid w:val="00B22465"/>
    <w:rsid w:val="00B225DA"/>
    <w:rsid w:val="00B22698"/>
    <w:rsid w:val="00B22722"/>
    <w:rsid w:val="00B22B3F"/>
    <w:rsid w:val="00B22DFD"/>
    <w:rsid w:val="00B22EE6"/>
    <w:rsid w:val="00B23070"/>
    <w:rsid w:val="00B231E0"/>
    <w:rsid w:val="00B2338D"/>
    <w:rsid w:val="00B233A6"/>
    <w:rsid w:val="00B2340C"/>
    <w:rsid w:val="00B2346D"/>
    <w:rsid w:val="00B234B3"/>
    <w:rsid w:val="00B237D4"/>
    <w:rsid w:val="00B238A7"/>
    <w:rsid w:val="00B23A26"/>
    <w:rsid w:val="00B23A3D"/>
    <w:rsid w:val="00B23AF0"/>
    <w:rsid w:val="00B23FBA"/>
    <w:rsid w:val="00B23FCE"/>
    <w:rsid w:val="00B241B5"/>
    <w:rsid w:val="00B2429B"/>
    <w:rsid w:val="00B242B8"/>
    <w:rsid w:val="00B243A2"/>
    <w:rsid w:val="00B2472E"/>
    <w:rsid w:val="00B2474C"/>
    <w:rsid w:val="00B24927"/>
    <w:rsid w:val="00B24AEF"/>
    <w:rsid w:val="00B24B0D"/>
    <w:rsid w:val="00B24C85"/>
    <w:rsid w:val="00B2502C"/>
    <w:rsid w:val="00B252E4"/>
    <w:rsid w:val="00B255E7"/>
    <w:rsid w:val="00B25686"/>
    <w:rsid w:val="00B258A4"/>
    <w:rsid w:val="00B25954"/>
    <w:rsid w:val="00B25AAC"/>
    <w:rsid w:val="00B25AED"/>
    <w:rsid w:val="00B25B0E"/>
    <w:rsid w:val="00B25BB8"/>
    <w:rsid w:val="00B25FCD"/>
    <w:rsid w:val="00B261D1"/>
    <w:rsid w:val="00B2622C"/>
    <w:rsid w:val="00B26715"/>
    <w:rsid w:val="00B26722"/>
    <w:rsid w:val="00B26B1B"/>
    <w:rsid w:val="00B26C1C"/>
    <w:rsid w:val="00B26C75"/>
    <w:rsid w:val="00B26E01"/>
    <w:rsid w:val="00B26FF7"/>
    <w:rsid w:val="00B2713F"/>
    <w:rsid w:val="00B27147"/>
    <w:rsid w:val="00B27203"/>
    <w:rsid w:val="00B27234"/>
    <w:rsid w:val="00B27312"/>
    <w:rsid w:val="00B274BF"/>
    <w:rsid w:val="00B2767B"/>
    <w:rsid w:val="00B278DE"/>
    <w:rsid w:val="00B27B31"/>
    <w:rsid w:val="00B27C40"/>
    <w:rsid w:val="00B27DD7"/>
    <w:rsid w:val="00B27F02"/>
    <w:rsid w:val="00B27F56"/>
    <w:rsid w:val="00B300E8"/>
    <w:rsid w:val="00B303B8"/>
    <w:rsid w:val="00B3046C"/>
    <w:rsid w:val="00B3084B"/>
    <w:rsid w:val="00B30B1C"/>
    <w:rsid w:val="00B30D79"/>
    <w:rsid w:val="00B3128C"/>
    <w:rsid w:val="00B31610"/>
    <w:rsid w:val="00B31656"/>
    <w:rsid w:val="00B3178A"/>
    <w:rsid w:val="00B3179B"/>
    <w:rsid w:val="00B318FA"/>
    <w:rsid w:val="00B31C76"/>
    <w:rsid w:val="00B31C86"/>
    <w:rsid w:val="00B31EBB"/>
    <w:rsid w:val="00B31EC0"/>
    <w:rsid w:val="00B31F33"/>
    <w:rsid w:val="00B32091"/>
    <w:rsid w:val="00B3222B"/>
    <w:rsid w:val="00B32232"/>
    <w:rsid w:val="00B32255"/>
    <w:rsid w:val="00B323DD"/>
    <w:rsid w:val="00B32544"/>
    <w:rsid w:val="00B32799"/>
    <w:rsid w:val="00B32885"/>
    <w:rsid w:val="00B3295D"/>
    <w:rsid w:val="00B32A05"/>
    <w:rsid w:val="00B32B24"/>
    <w:rsid w:val="00B32BB8"/>
    <w:rsid w:val="00B32C7D"/>
    <w:rsid w:val="00B32C80"/>
    <w:rsid w:val="00B32EFA"/>
    <w:rsid w:val="00B32F3D"/>
    <w:rsid w:val="00B33393"/>
    <w:rsid w:val="00B33447"/>
    <w:rsid w:val="00B3388D"/>
    <w:rsid w:val="00B33A02"/>
    <w:rsid w:val="00B33AAA"/>
    <w:rsid w:val="00B33AC3"/>
    <w:rsid w:val="00B33CFC"/>
    <w:rsid w:val="00B33E9E"/>
    <w:rsid w:val="00B33EC5"/>
    <w:rsid w:val="00B34249"/>
    <w:rsid w:val="00B34300"/>
    <w:rsid w:val="00B34336"/>
    <w:rsid w:val="00B344AA"/>
    <w:rsid w:val="00B34597"/>
    <w:rsid w:val="00B34627"/>
    <w:rsid w:val="00B34673"/>
    <w:rsid w:val="00B347F0"/>
    <w:rsid w:val="00B348B8"/>
    <w:rsid w:val="00B349DB"/>
    <w:rsid w:val="00B34CB1"/>
    <w:rsid w:val="00B34ED5"/>
    <w:rsid w:val="00B3519D"/>
    <w:rsid w:val="00B35237"/>
    <w:rsid w:val="00B35302"/>
    <w:rsid w:val="00B354DB"/>
    <w:rsid w:val="00B35590"/>
    <w:rsid w:val="00B356F5"/>
    <w:rsid w:val="00B357AF"/>
    <w:rsid w:val="00B35B66"/>
    <w:rsid w:val="00B35BBA"/>
    <w:rsid w:val="00B35BC6"/>
    <w:rsid w:val="00B35C50"/>
    <w:rsid w:val="00B35E2E"/>
    <w:rsid w:val="00B35EE2"/>
    <w:rsid w:val="00B35EE4"/>
    <w:rsid w:val="00B35EFC"/>
    <w:rsid w:val="00B35FCA"/>
    <w:rsid w:val="00B36147"/>
    <w:rsid w:val="00B3638D"/>
    <w:rsid w:val="00B364C1"/>
    <w:rsid w:val="00B366BD"/>
    <w:rsid w:val="00B366E5"/>
    <w:rsid w:val="00B3679A"/>
    <w:rsid w:val="00B3694C"/>
    <w:rsid w:val="00B36BAC"/>
    <w:rsid w:val="00B36BBF"/>
    <w:rsid w:val="00B36D0C"/>
    <w:rsid w:val="00B36D87"/>
    <w:rsid w:val="00B36FCE"/>
    <w:rsid w:val="00B3706E"/>
    <w:rsid w:val="00B37159"/>
    <w:rsid w:val="00B373CC"/>
    <w:rsid w:val="00B376F4"/>
    <w:rsid w:val="00B37704"/>
    <w:rsid w:val="00B378E1"/>
    <w:rsid w:val="00B37992"/>
    <w:rsid w:val="00B379C1"/>
    <w:rsid w:val="00B37DB6"/>
    <w:rsid w:val="00B4028D"/>
    <w:rsid w:val="00B40376"/>
    <w:rsid w:val="00B40389"/>
    <w:rsid w:val="00B405EF"/>
    <w:rsid w:val="00B4068F"/>
    <w:rsid w:val="00B408BC"/>
    <w:rsid w:val="00B40904"/>
    <w:rsid w:val="00B40ADA"/>
    <w:rsid w:val="00B40CF6"/>
    <w:rsid w:val="00B40D8F"/>
    <w:rsid w:val="00B40E2B"/>
    <w:rsid w:val="00B40E8B"/>
    <w:rsid w:val="00B4130A"/>
    <w:rsid w:val="00B41314"/>
    <w:rsid w:val="00B41425"/>
    <w:rsid w:val="00B414E1"/>
    <w:rsid w:val="00B41544"/>
    <w:rsid w:val="00B4156D"/>
    <w:rsid w:val="00B41CA8"/>
    <w:rsid w:val="00B4212C"/>
    <w:rsid w:val="00B4249E"/>
    <w:rsid w:val="00B42715"/>
    <w:rsid w:val="00B428BE"/>
    <w:rsid w:val="00B42B45"/>
    <w:rsid w:val="00B42B8F"/>
    <w:rsid w:val="00B436C7"/>
    <w:rsid w:val="00B437F0"/>
    <w:rsid w:val="00B438B2"/>
    <w:rsid w:val="00B43BC5"/>
    <w:rsid w:val="00B43C95"/>
    <w:rsid w:val="00B43E36"/>
    <w:rsid w:val="00B43F57"/>
    <w:rsid w:val="00B43FA3"/>
    <w:rsid w:val="00B43FC5"/>
    <w:rsid w:val="00B44545"/>
    <w:rsid w:val="00B44573"/>
    <w:rsid w:val="00B445D5"/>
    <w:rsid w:val="00B447CB"/>
    <w:rsid w:val="00B44969"/>
    <w:rsid w:val="00B44C00"/>
    <w:rsid w:val="00B44C9C"/>
    <w:rsid w:val="00B44E62"/>
    <w:rsid w:val="00B44EC7"/>
    <w:rsid w:val="00B4506C"/>
    <w:rsid w:val="00B45251"/>
    <w:rsid w:val="00B45364"/>
    <w:rsid w:val="00B455DF"/>
    <w:rsid w:val="00B45724"/>
    <w:rsid w:val="00B458AD"/>
    <w:rsid w:val="00B45A3E"/>
    <w:rsid w:val="00B45ADF"/>
    <w:rsid w:val="00B45C59"/>
    <w:rsid w:val="00B45CA7"/>
    <w:rsid w:val="00B45CFB"/>
    <w:rsid w:val="00B45CFD"/>
    <w:rsid w:val="00B45D32"/>
    <w:rsid w:val="00B45F16"/>
    <w:rsid w:val="00B45FE9"/>
    <w:rsid w:val="00B460E0"/>
    <w:rsid w:val="00B46163"/>
    <w:rsid w:val="00B4633B"/>
    <w:rsid w:val="00B463AA"/>
    <w:rsid w:val="00B46495"/>
    <w:rsid w:val="00B46513"/>
    <w:rsid w:val="00B46783"/>
    <w:rsid w:val="00B46817"/>
    <w:rsid w:val="00B468F0"/>
    <w:rsid w:val="00B469A9"/>
    <w:rsid w:val="00B46C2B"/>
    <w:rsid w:val="00B46E66"/>
    <w:rsid w:val="00B47187"/>
    <w:rsid w:val="00B47670"/>
    <w:rsid w:val="00B47678"/>
    <w:rsid w:val="00B47786"/>
    <w:rsid w:val="00B479C4"/>
    <w:rsid w:val="00B479D2"/>
    <w:rsid w:val="00B47A86"/>
    <w:rsid w:val="00B500C8"/>
    <w:rsid w:val="00B5054A"/>
    <w:rsid w:val="00B506AC"/>
    <w:rsid w:val="00B507E3"/>
    <w:rsid w:val="00B5091E"/>
    <w:rsid w:val="00B509D8"/>
    <w:rsid w:val="00B50A5D"/>
    <w:rsid w:val="00B50A7F"/>
    <w:rsid w:val="00B50A81"/>
    <w:rsid w:val="00B50B76"/>
    <w:rsid w:val="00B50C5B"/>
    <w:rsid w:val="00B50C63"/>
    <w:rsid w:val="00B511A2"/>
    <w:rsid w:val="00B51254"/>
    <w:rsid w:val="00B51756"/>
    <w:rsid w:val="00B5193B"/>
    <w:rsid w:val="00B51989"/>
    <w:rsid w:val="00B51B21"/>
    <w:rsid w:val="00B51D0C"/>
    <w:rsid w:val="00B51E71"/>
    <w:rsid w:val="00B5214E"/>
    <w:rsid w:val="00B5243E"/>
    <w:rsid w:val="00B52465"/>
    <w:rsid w:val="00B52546"/>
    <w:rsid w:val="00B528E2"/>
    <w:rsid w:val="00B52D1D"/>
    <w:rsid w:val="00B52EB3"/>
    <w:rsid w:val="00B53208"/>
    <w:rsid w:val="00B534B6"/>
    <w:rsid w:val="00B535BE"/>
    <w:rsid w:val="00B53627"/>
    <w:rsid w:val="00B53768"/>
    <w:rsid w:val="00B53873"/>
    <w:rsid w:val="00B53CBF"/>
    <w:rsid w:val="00B53E04"/>
    <w:rsid w:val="00B53F68"/>
    <w:rsid w:val="00B540AE"/>
    <w:rsid w:val="00B54111"/>
    <w:rsid w:val="00B5437E"/>
    <w:rsid w:val="00B54610"/>
    <w:rsid w:val="00B5473B"/>
    <w:rsid w:val="00B548E6"/>
    <w:rsid w:val="00B54C84"/>
    <w:rsid w:val="00B54D1C"/>
    <w:rsid w:val="00B54D4C"/>
    <w:rsid w:val="00B54EEE"/>
    <w:rsid w:val="00B5523A"/>
    <w:rsid w:val="00B55255"/>
    <w:rsid w:val="00B555B0"/>
    <w:rsid w:val="00B555F2"/>
    <w:rsid w:val="00B5567D"/>
    <w:rsid w:val="00B55692"/>
    <w:rsid w:val="00B55817"/>
    <w:rsid w:val="00B55878"/>
    <w:rsid w:val="00B55951"/>
    <w:rsid w:val="00B55B45"/>
    <w:rsid w:val="00B55E56"/>
    <w:rsid w:val="00B5619F"/>
    <w:rsid w:val="00B561A8"/>
    <w:rsid w:val="00B56291"/>
    <w:rsid w:val="00B562B4"/>
    <w:rsid w:val="00B56349"/>
    <w:rsid w:val="00B56374"/>
    <w:rsid w:val="00B56446"/>
    <w:rsid w:val="00B564C7"/>
    <w:rsid w:val="00B56524"/>
    <w:rsid w:val="00B565FD"/>
    <w:rsid w:val="00B56E92"/>
    <w:rsid w:val="00B56F61"/>
    <w:rsid w:val="00B56F9E"/>
    <w:rsid w:val="00B572D0"/>
    <w:rsid w:val="00B572D4"/>
    <w:rsid w:val="00B573BA"/>
    <w:rsid w:val="00B57930"/>
    <w:rsid w:val="00B57D38"/>
    <w:rsid w:val="00B57E5B"/>
    <w:rsid w:val="00B57ED1"/>
    <w:rsid w:val="00B57F16"/>
    <w:rsid w:val="00B603F5"/>
    <w:rsid w:val="00B60572"/>
    <w:rsid w:val="00B605B5"/>
    <w:rsid w:val="00B608FA"/>
    <w:rsid w:val="00B609D7"/>
    <w:rsid w:val="00B60A30"/>
    <w:rsid w:val="00B60A82"/>
    <w:rsid w:val="00B60A86"/>
    <w:rsid w:val="00B60C76"/>
    <w:rsid w:val="00B60F36"/>
    <w:rsid w:val="00B61029"/>
    <w:rsid w:val="00B61268"/>
    <w:rsid w:val="00B613F1"/>
    <w:rsid w:val="00B61414"/>
    <w:rsid w:val="00B6143F"/>
    <w:rsid w:val="00B61596"/>
    <w:rsid w:val="00B61665"/>
    <w:rsid w:val="00B616A6"/>
    <w:rsid w:val="00B61777"/>
    <w:rsid w:val="00B61ADF"/>
    <w:rsid w:val="00B61DE6"/>
    <w:rsid w:val="00B62150"/>
    <w:rsid w:val="00B62203"/>
    <w:rsid w:val="00B6224F"/>
    <w:rsid w:val="00B6227D"/>
    <w:rsid w:val="00B622B3"/>
    <w:rsid w:val="00B62332"/>
    <w:rsid w:val="00B623D4"/>
    <w:rsid w:val="00B626BF"/>
    <w:rsid w:val="00B6277B"/>
    <w:rsid w:val="00B62929"/>
    <w:rsid w:val="00B62A0C"/>
    <w:rsid w:val="00B62C68"/>
    <w:rsid w:val="00B62CCC"/>
    <w:rsid w:val="00B62DE3"/>
    <w:rsid w:val="00B62DFE"/>
    <w:rsid w:val="00B62F40"/>
    <w:rsid w:val="00B6300A"/>
    <w:rsid w:val="00B63014"/>
    <w:rsid w:val="00B63188"/>
    <w:rsid w:val="00B6327A"/>
    <w:rsid w:val="00B6362A"/>
    <w:rsid w:val="00B6367A"/>
    <w:rsid w:val="00B6384F"/>
    <w:rsid w:val="00B638EC"/>
    <w:rsid w:val="00B63A57"/>
    <w:rsid w:val="00B63A5E"/>
    <w:rsid w:val="00B63CA7"/>
    <w:rsid w:val="00B63D56"/>
    <w:rsid w:val="00B63E9F"/>
    <w:rsid w:val="00B64009"/>
    <w:rsid w:val="00B642AA"/>
    <w:rsid w:val="00B643D4"/>
    <w:rsid w:val="00B64459"/>
    <w:rsid w:val="00B6451A"/>
    <w:rsid w:val="00B645BF"/>
    <w:rsid w:val="00B646AA"/>
    <w:rsid w:val="00B647FF"/>
    <w:rsid w:val="00B64B70"/>
    <w:rsid w:val="00B64BE3"/>
    <w:rsid w:val="00B64CD0"/>
    <w:rsid w:val="00B64D25"/>
    <w:rsid w:val="00B64D2F"/>
    <w:rsid w:val="00B64EBC"/>
    <w:rsid w:val="00B650E0"/>
    <w:rsid w:val="00B6519F"/>
    <w:rsid w:val="00B65243"/>
    <w:rsid w:val="00B65353"/>
    <w:rsid w:val="00B6544D"/>
    <w:rsid w:val="00B657A8"/>
    <w:rsid w:val="00B65854"/>
    <w:rsid w:val="00B65944"/>
    <w:rsid w:val="00B65BA3"/>
    <w:rsid w:val="00B65D27"/>
    <w:rsid w:val="00B65DA0"/>
    <w:rsid w:val="00B66389"/>
    <w:rsid w:val="00B6648F"/>
    <w:rsid w:val="00B665F9"/>
    <w:rsid w:val="00B666FF"/>
    <w:rsid w:val="00B667B9"/>
    <w:rsid w:val="00B669C3"/>
    <w:rsid w:val="00B66A22"/>
    <w:rsid w:val="00B66B8C"/>
    <w:rsid w:val="00B66E4F"/>
    <w:rsid w:val="00B66ED7"/>
    <w:rsid w:val="00B66F1B"/>
    <w:rsid w:val="00B66F6C"/>
    <w:rsid w:val="00B66FEC"/>
    <w:rsid w:val="00B6703C"/>
    <w:rsid w:val="00B67160"/>
    <w:rsid w:val="00B671AD"/>
    <w:rsid w:val="00B67241"/>
    <w:rsid w:val="00B6728F"/>
    <w:rsid w:val="00B67589"/>
    <w:rsid w:val="00B677A6"/>
    <w:rsid w:val="00B677CA"/>
    <w:rsid w:val="00B677D5"/>
    <w:rsid w:val="00B67825"/>
    <w:rsid w:val="00B67858"/>
    <w:rsid w:val="00B6787E"/>
    <w:rsid w:val="00B67BCF"/>
    <w:rsid w:val="00B67C9E"/>
    <w:rsid w:val="00B701DE"/>
    <w:rsid w:val="00B703A6"/>
    <w:rsid w:val="00B70455"/>
    <w:rsid w:val="00B705C9"/>
    <w:rsid w:val="00B707F3"/>
    <w:rsid w:val="00B70A0F"/>
    <w:rsid w:val="00B70A56"/>
    <w:rsid w:val="00B70AE5"/>
    <w:rsid w:val="00B717EE"/>
    <w:rsid w:val="00B71945"/>
    <w:rsid w:val="00B719FF"/>
    <w:rsid w:val="00B71AF6"/>
    <w:rsid w:val="00B71F0E"/>
    <w:rsid w:val="00B720E7"/>
    <w:rsid w:val="00B726E6"/>
    <w:rsid w:val="00B728AD"/>
    <w:rsid w:val="00B729C5"/>
    <w:rsid w:val="00B729CA"/>
    <w:rsid w:val="00B73095"/>
    <w:rsid w:val="00B7322C"/>
    <w:rsid w:val="00B73300"/>
    <w:rsid w:val="00B734A0"/>
    <w:rsid w:val="00B735B2"/>
    <w:rsid w:val="00B73603"/>
    <w:rsid w:val="00B7371F"/>
    <w:rsid w:val="00B73BA0"/>
    <w:rsid w:val="00B742DA"/>
    <w:rsid w:val="00B743EA"/>
    <w:rsid w:val="00B7445D"/>
    <w:rsid w:val="00B746FB"/>
    <w:rsid w:val="00B748B2"/>
    <w:rsid w:val="00B74984"/>
    <w:rsid w:val="00B74B8B"/>
    <w:rsid w:val="00B74BC2"/>
    <w:rsid w:val="00B74C25"/>
    <w:rsid w:val="00B75123"/>
    <w:rsid w:val="00B7520D"/>
    <w:rsid w:val="00B7520F"/>
    <w:rsid w:val="00B752B8"/>
    <w:rsid w:val="00B75346"/>
    <w:rsid w:val="00B7539C"/>
    <w:rsid w:val="00B7548C"/>
    <w:rsid w:val="00B755ED"/>
    <w:rsid w:val="00B758E2"/>
    <w:rsid w:val="00B75A70"/>
    <w:rsid w:val="00B75B91"/>
    <w:rsid w:val="00B75C01"/>
    <w:rsid w:val="00B75C2C"/>
    <w:rsid w:val="00B75D53"/>
    <w:rsid w:val="00B75D7C"/>
    <w:rsid w:val="00B76477"/>
    <w:rsid w:val="00B76696"/>
    <w:rsid w:val="00B767B4"/>
    <w:rsid w:val="00B769E3"/>
    <w:rsid w:val="00B76B6C"/>
    <w:rsid w:val="00B77022"/>
    <w:rsid w:val="00B772B4"/>
    <w:rsid w:val="00B77337"/>
    <w:rsid w:val="00B773A5"/>
    <w:rsid w:val="00B77954"/>
    <w:rsid w:val="00B77CDE"/>
    <w:rsid w:val="00B8038B"/>
    <w:rsid w:val="00B803E3"/>
    <w:rsid w:val="00B804A6"/>
    <w:rsid w:val="00B8057C"/>
    <w:rsid w:val="00B80852"/>
    <w:rsid w:val="00B80859"/>
    <w:rsid w:val="00B80A5D"/>
    <w:rsid w:val="00B80B2D"/>
    <w:rsid w:val="00B81062"/>
    <w:rsid w:val="00B81388"/>
    <w:rsid w:val="00B81422"/>
    <w:rsid w:val="00B8158A"/>
    <w:rsid w:val="00B8173B"/>
    <w:rsid w:val="00B81B08"/>
    <w:rsid w:val="00B81B3D"/>
    <w:rsid w:val="00B81CA7"/>
    <w:rsid w:val="00B81D0C"/>
    <w:rsid w:val="00B81F5F"/>
    <w:rsid w:val="00B820AA"/>
    <w:rsid w:val="00B823C8"/>
    <w:rsid w:val="00B82500"/>
    <w:rsid w:val="00B8270E"/>
    <w:rsid w:val="00B8297A"/>
    <w:rsid w:val="00B829CD"/>
    <w:rsid w:val="00B82C8A"/>
    <w:rsid w:val="00B82FDA"/>
    <w:rsid w:val="00B83265"/>
    <w:rsid w:val="00B832F7"/>
    <w:rsid w:val="00B8347B"/>
    <w:rsid w:val="00B8350C"/>
    <w:rsid w:val="00B83631"/>
    <w:rsid w:val="00B836A3"/>
    <w:rsid w:val="00B83712"/>
    <w:rsid w:val="00B83928"/>
    <w:rsid w:val="00B83936"/>
    <w:rsid w:val="00B83A83"/>
    <w:rsid w:val="00B83BC6"/>
    <w:rsid w:val="00B83D2D"/>
    <w:rsid w:val="00B83D65"/>
    <w:rsid w:val="00B83EA4"/>
    <w:rsid w:val="00B84090"/>
    <w:rsid w:val="00B842CB"/>
    <w:rsid w:val="00B844BA"/>
    <w:rsid w:val="00B846D5"/>
    <w:rsid w:val="00B84A45"/>
    <w:rsid w:val="00B84C1C"/>
    <w:rsid w:val="00B84C24"/>
    <w:rsid w:val="00B84C61"/>
    <w:rsid w:val="00B84DDE"/>
    <w:rsid w:val="00B84E07"/>
    <w:rsid w:val="00B84EE5"/>
    <w:rsid w:val="00B85378"/>
    <w:rsid w:val="00B8540A"/>
    <w:rsid w:val="00B8540D"/>
    <w:rsid w:val="00B85425"/>
    <w:rsid w:val="00B8553B"/>
    <w:rsid w:val="00B8563F"/>
    <w:rsid w:val="00B8578F"/>
    <w:rsid w:val="00B85799"/>
    <w:rsid w:val="00B857AC"/>
    <w:rsid w:val="00B857D1"/>
    <w:rsid w:val="00B8582A"/>
    <w:rsid w:val="00B8584B"/>
    <w:rsid w:val="00B85B0E"/>
    <w:rsid w:val="00B85BCF"/>
    <w:rsid w:val="00B85C91"/>
    <w:rsid w:val="00B85ED3"/>
    <w:rsid w:val="00B85F15"/>
    <w:rsid w:val="00B85FF9"/>
    <w:rsid w:val="00B862FD"/>
    <w:rsid w:val="00B86416"/>
    <w:rsid w:val="00B86439"/>
    <w:rsid w:val="00B8673A"/>
    <w:rsid w:val="00B867C0"/>
    <w:rsid w:val="00B8689C"/>
    <w:rsid w:val="00B86A94"/>
    <w:rsid w:val="00B86AB1"/>
    <w:rsid w:val="00B86AD9"/>
    <w:rsid w:val="00B86BD6"/>
    <w:rsid w:val="00B86C47"/>
    <w:rsid w:val="00B86CA0"/>
    <w:rsid w:val="00B86CE0"/>
    <w:rsid w:val="00B86DF6"/>
    <w:rsid w:val="00B86E48"/>
    <w:rsid w:val="00B86FE2"/>
    <w:rsid w:val="00B8737D"/>
    <w:rsid w:val="00B876F9"/>
    <w:rsid w:val="00B87956"/>
    <w:rsid w:val="00B87A91"/>
    <w:rsid w:val="00B87AD2"/>
    <w:rsid w:val="00B87DE3"/>
    <w:rsid w:val="00B87FB2"/>
    <w:rsid w:val="00B903DB"/>
    <w:rsid w:val="00B907B1"/>
    <w:rsid w:val="00B9099F"/>
    <w:rsid w:val="00B90A59"/>
    <w:rsid w:val="00B90AA7"/>
    <w:rsid w:val="00B90D11"/>
    <w:rsid w:val="00B90D61"/>
    <w:rsid w:val="00B91019"/>
    <w:rsid w:val="00B915EB"/>
    <w:rsid w:val="00B91616"/>
    <w:rsid w:val="00B91634"/>
    <w:rsid w:val="00B9180D"/>
    <w:rsid w:val="00B91E86"/>
    <w:rsid w:val="00B91F35"/>
    <w:rsid w:val="00B9211B"/>
    <w:rsid w:val="00B92151"/>
    <w:rsid w:val="00B92778"/>
    <w:rsid w:val="00B92A4A"/>
    <w:rsid w:val="00B92AF2"/>
    <w:rsid w:val="00B92CB6"/>
    <w:rsid w:val="00B92F36"/>
    <w:rsid w:val="00B9313F"/>
    <w:rsid w:val="00B931B5"/>
    <w:rsid w:val="00B933EF"/>
    <w:rsid w:val="00B93680"/>
    <w:rsid w:val="00B936C5"/>
    <w:rsid w:val="00B93708"/>
    <w:rsid w:val="00B939C6"/>
    <w:rsid w:val="00B93B56"/>
    <w:rsid w:val="00B93BB4"/>
    <w:rsid w:val="00B93ECB"/>
    <w:rsid w:val="00B93F75"/>
    <w:rsid w:val="00B940DA"/>
    <w:rsid w:val="00B941D8"/>
    <w:rsid w:val="00B941FF"/>
    <w:rsid w:val="00B9426A"/>
    <w:rsid w:val="00B9428C"/>
    <w:rsid w:val="00B94378"/>
    <w:rsid w:val="00B9437B"/>
    <w:rsid w:val="00B94603"/>
    <w:rsid w:val="00B9461C"/>
    <w:rsid w:val="00B94A4A"/>
    <w:rsid w:val="00B94CF3"/>
    <w:rsid w:val="00B94DD8"/>
    <w:rsid w:val="00B94E1B"/>
    <w:rsid w:val="00B94EFB"/>
    <w:rsid w:val="00B95284"/>
    <w:rsid w:val="00B957DD"/>
    <w:rsid w:val="00B957EA"/>
    <w:rsid w:val="00B958F7"/>
    <w:rsid w:val="00B95A64"/>
    <w:rsid w:val="00B95BD5"/>
    <w:rsid w:val="00B95C34"/>
    <w:rsid w:val="00B95D02"/>
    <w:rsid w:val="00B95D45"/>
    <w:rsid w:val="00B95F8D"/>
    <w:rsid w:val="00B96018"/>
    <w:rsid w:val="00B96086"/>
    <w:rsid w:val="00B9611D"/>
    <w:rsid w:val="00B96204"/>
    <w:rsid w:val="00B966B2"/>
    <w:rsid w:val="00B966E1"/>
    <w:rsid w:val="00B966E9"/>
    <w:rsid w:val="00B96A28"/>
    <w:rsid w:val="00B96A88"/>
    <w:rsid w:val="00B96DF1"/>
    <w:rsid w:val="00B96FB5"/>
    <w:rsid w:val="00B96FDD"/>
    <w:rsid w:val="00B96FE4"/>
    <w:rsid w:val="00B9720A"/>
    <w:rsid w:val="00B97631"/>
    <w:rsid w:val="00B9769B"/>
    <w:rsid w:val="00B9777F"/>
    <w:rsid w:val="00B9781D"/>
    <w:rsid w:val="00B978FA"/>
    <w:rsid w:val="00B97AA1"/>
    <w:rsid w:val="00B97BA8"/>
    <w:rsid w:val="00B97BFD"/>
    <w:rsid w:val="00B97D2A"/>
    <w:rsid w:val="00B97DB5"/>
    <w:rsid w:val="00B97DC7"/>
    <w:rsid w:val="00B97EBC"/>
    <w:rsid w:val="00B97F1A"/>
    <w:rsid w:val="00BA0169"/>
    <w:rsid w:val="00BA017D"/>
    <w:rsid w:val="00BA022A"/>
    <w:rsid w:val="00BA025E"/>
    <w:rsid w:val="00BA03A7"/>
    <w:rsid w:val="00BA03AD"/>
    <w:rsid w:val="00BA04E0"/>
    <w:rsid w:val="00BA04E1"/>
    <w:rsid w:val="00BA0502"/>
    <w:rsid w:val="00BA0523"/>
    <w:rsid w:val="00BA07D8"/>
    <w:rsid w:val="00BA0875"/>
    <w:rsid w:val="00BA08F1"/>
    <w:rsid w:val="00BA0A3D"/>
    <w:rsid w:val="00BA0F64"/>
    <w:rsid w:val="00BA101F"/>
    <w:rsid w:val="00BA1067"/>
    <w:rsid w:val="00BA1386"/>
    <w:rsid w:val="00BA13DA"/>
    <w:rsid w:val="00BA162A"/>
    <w:rsid w:val="00BA169C"/>
    <w:rsid w:val="00BA16AC"/>
    <w:rsid w:val="00BA1BB0"/>
    <w:rsid w:val="00BA1F45"/>
    <w:rsid w:val="00BA20C0"/>
    <w:rsid w:val="00BA267E"/>
    <w:rsid w:val="00BA26A6"/>
    <w:rsid w:val="00BA2CC3"/>
    <w:rsid w:val="00BA2E37"/>
    <w:rsid w:val="00BA2FA3"/>
    <w:rsid w:val="00BA306E"/>
    <w:rsid w:val="00BA325B"/>
    <w:rsid w:val="00BA3463"/>
    <w:rsid w:val="00BA34CA"/>
    <w:rsid w:val="00BA3692"/>
    <w:rsid w:val="00BA384A"/>
    <w:rsid w:val="00BA3896"/>
    <w:rsid w:val="00BA3B73"/>
    <w:rsid w:val="00BA3B9A"/>
    <w:rsid w:val="00BA3C03"/>
    <w:rsid w:val="00BA3C61"/>
    <w:rsid w:val="00BA3F93"/>
    <w:rsid w:val="00BA4001"/>
    <w:rsid w:val="00BA40FB"/>
    <w:rsid w:val="00BA43B7"/>
    <w:rsid w:val="00BA448A"/>
    <w:rsid w:val="00BA44D2"/>
    <w:rsid w:val="00BA45A0"/>
    <w:rsid w:val="00BA47E6"/>
    <w:rsid w:val="00BA4989"/>
    <w:rsid w:val="00BA4A5C"/>
    <w:rsid w:val="00BA4C0F"/>
    <w:rsid w:val="00BA4C27"/>
    <w:rsid w:val="00BA4CC9"/>
    <w:rsid w:val="00BA4E54"/>
    <w:rsid w:val="00BA5020"/>
    <w:rsid w:val="00BA5037"/>
    <w:rsid w:val="00BA5177"/>
    <w:rsid w:val="00BA5178"/>
    <w:rsid w:val="00BA528B"/>
    <w:rsid w:val="00BA57C8"/>
    <w:rsid w:val="00BA58A4"/>
    <w:rsid w:val="00BA59DD"/>
    <w:rsid w:val="00BA5AA6"/>
    <w:rsid w:val="00BA5D35"/>
    <w:rsid w:val="00BA6262"/>
    <w:rsid w:val="00BA644A"/>
    <w:rsid w:val="00BA65A0"/>
    <w:rsid w:val="00BA665C"/>
    <w:rsid w:val="00BA66D6"/>
    <w:rsid w:val="00BA67F6"/>
    <w:rsid w:val="00BA6879"/>
    <w:rsid w:val="00BA6A4B"/>
    <w:rsid w:val="00BA6CBD"/>
    <w:rsid w:val="00BA6CE2"/>
    <w:rsid w:val="00BA6E80"/>
    <w:rsid w:val="00BA6EFB"/>
    <w:rsid w:val="00BA73BF"/>
    <w:rsid w:val="00BA752C"/>
    <w:rsid w:val="00BA76A8"/>
    <w:rsid w:val="00BA79D3"/>
    <w:rsid w:val="00BA7A65"/>
    <w:rsid w:val="00BA7C51"/>
    <w:rsid w:val="00BA7CED"/>
    <w:rsid w:val="00BB024F"/>
    <w:rsid w:val="00BB0276"/>
    <w:rsid w:val="00BB0338"/>
    <w:rsid w:val="00BB0575"/>
    <w:rsid w:val="00BB0589"/>
    <w:rsid w:val="00BB07B0"/>
    <w:rsid w:val="00BB0819"/>
    <w:rsid w:val="00BB0A25"/>
    <w:rsid w:val="00BB0AA6"/>
    <w:rsid w:val="00BB0D75"/>
    <w:rsid w:val="00BB0D91"/>
    <w:rsid w:val="00BB0E7D"/>
    <w:rsid w:val="00BB0F51"/>
    <w:rsid w:val="00BB10B4"/>
    <w:rsid w:val="00BB133D"/>
    <w:rsid w:val="00BB1374"/>
    <w:rsid w:val="00BB18A9"/>
    <w:rsid w:val="00BB18E9"/>
    <w:rsid w:val="00BB1A54"/>
    <w:rsid w:val="00BB1BFE"/>
    <w:rsid w:val="00BB1DEA"/>
    <w:rsid w:val="00BB2208"/>
    <w:rsid w:val="00BB24CD"/>
    <w:rsid w:val="00BB2529"/>
    <w:rsid w:val="00BB26B3"/>
    <w:rsid w:val="00BB27BB"/>
    <w:rsid w:val="00BB28A5"/>
    <w:rsid w:val="00BB2B7E"/>
    <w:rsid w:val="00BB2BB1"/>
    <w:rsid w:val="00BB2C09"/>
    <w:rsid w:val="00BB2C2D"/>
    <w:rsid w:val="00BB2CB1"/>
    <w:rsid w:val="00BB2EB5"/>
    <w:rsid w:val="00BB2EEE"/>
    <w:rsid w:val="00BB2FCA"/>
    <w:rsid w:val="00BB3189"/>
    <w:rsid w:val="00BB32DF"/>
    <w:rsid w:val="00BB33D5"/>
    <w:rsid w:val="00BB342F"/>
    <w:rsid w:val="00BB38F1"/>
    <w:rsid w:val="00BB39E9"/>
    <w:rsid w:val="00BB3A63"/>
    <w:rsid w:val="00BB3B4F"/>
    <w:rsid w:val="00BB3C8E"/>
    <w:rsid w:val="00BB3E8C"/>
    <w:rsid w:val="00BB426D"/>
    <w:rsid w:val="00BB4294"/>
    <w:rsid w:val="00BB4380"/>
    <w:rsid w:val="00BB449C"/>
    <w:rsid w:val="00BB4546"/>
    <w:rsid w:val="00BB468A"/>
    <w:rsid w:val="00BB473C"/>
    <w:rsid w:val="00BB4743"/>
    <w:rsid w:val="00BB4986"/>
    <w:rsid w:val="00BB4BC0"/>
    <w:rsid w:val="00BB4C00"/>
    <w:rsid w:val="00BB4DD2"/>
    <w:rsid w:val="00BB4F4F"/>
    <w:rsid w:val="00BB4F51"/>
    <w:rsid w:val="00BB4FDB"/>
    <w:rsid w:val="00BB545B"/>
    <w:rsid w:val="00BB55F2"/>
    <w:rsid w:val="00BB5936"/>
    <w:rsid w:val="00BB5ADE"/>
    <w:rsid w:val="00BB5BE3"/>
    <w:rsid w:val="00BB5BEE"/>
    <w:rsid w:val="00BB5C07"/>
    <w:rsid w:val="00BB5CAC"/>
    <w:rsid w:val="00BB5CAE"/>
    <w:rsid w:val="00BB5D6E"/>
    <w:rsid w:val="00BB5F9E"/>
    <w:rsid w:val="00BB6109"/>
    <w:rsid w:val="00BB618B"/>
    <w:rsid w:val="00BB6295"/>
    <w:rsid w:val="00BB6311"/>
    <w:rsid w:val="00BB63E2"/>
    <w:rsid w:val="00BB6722"/>
    <w:rsid w:val="00BB684B"/>
    <w:rsid w:val="00BB6901"/>
    <w:rsid w:val="00BB6916"/>
    <w:rsid w:val="00BB6B70"/>
    <w:rsid w:val="00BB6C46"/>
    <w:rsid w:val="00BB6C6A"/>
    <w:rsid w:val="00BB77CE"/>
    <w:rsid w:val="00BB7865"/>
    <w:rsid w:val="00BB791E"/>
    <w:rsid w:val="00BB7968"/>
    <w:rsid w:val="00BB7B6D"/>
    <w:rsid w:val="00BB7BA4"/>
    <w:rsid w:val="00BB7BCA"/>
    <w:rsid w:val="00BB7C67"/>
    <w:rsid w:val="00BC03F7"/>
    <w:rsid w:val="00BC0414"/>
    <w:rsid w:val="00BC05A1"/>
    <w:rsid w:val="00BC09EF"/>
    <w:rsid w:val="00BC10D1"/>
    <w:rsid w:val="00BC14AB"/>
    <w:rsid w:val="00BC14D3"/>
    <w:rsid w:val="00BC1617"/>
    <w:rsid w:val="00BC195E"/>
    <w:rsid w:val="00BC1A21"/>
    <w:rsid w:val="00BC1A88"/>
    <w:rsid w:val="00BC1B26"/>
    <w:rsid w:val="00BC1CB7"/>
    <w:rsid w:val="00BC1F91"/>
    <w:rsid w:val="00BC1FE4"/>
    <w:rsid w:val="00BC2029"/>
    <w:rsid w:val="00BC2062"/>
    <w:rsid w:val="00BC24F3"/>
    <w:rsid w:val="00BC259D"/>
    <w:rsid w:val="00BC2726"/>
    <w:rsid w:val="00BC28F2"/>
    <w:rsid w:val="00BC2AEE"/>
    <w:rsid w:val="00BC2B8D"/>
    <w:rsid w:val="00BC2C81"/>
    <w:rsid w:val="00BC2EBC"/>
    <w:rsid w:val="00BC2F2E"/>
    <w:rsid w:val="00BC300F"/>
    <w:rsid w:val="00BC3135"/>
    <w:rsid w:val="00BC3160"/>
    <w:rsid w:val="00BC31EE"/>
    <w:rsid w:val="00BC3204"/>
    <w:rsid w:val="00BC3269"/>
    <w:rsid w:val="00BC32E1"/>
    <w:rsid w:val="00BC34D1"/>
    <w:rsid w:val="00BC368C"/>
    <w:rsid w:val="00BC3849"/>
    <w:rsid w:val="00BC385B"/>
    <w:rsid w:val="00BC39A2"/>
    <w:rsid w:val="00BC4136"/>
    <w:rsid w:val="00BC43ED"/>
    <w:rsid w:val="00BC464D"/>
    <w:rsid w:val="00BC4873"/>
    <w:rsid w:val="00BC49B5"/>
    <w:rsid w:val="00BC49D4"/>
    <w:rsid w:val="00BC4A2A"/>
    <w:rsid w:val="00BC4AAE"/>
    <w:rsid w:val="00BC4B86"/>
    <w:rsid w:val="00BC4B9A"/>
    <w:rsid w:val="00BC4DEC"/>
    <w:rsid w:val="00BC4FA5"/>
    <w:rsid w:val="00BC53F5"/>
    <w:rsid w:val="00BC5578"/>
    <w:rsid w:val="00BC557D"/>
    <w:rsid w:val="00BC55B0"/>
    <w:rsid w:val="00BC5654"/>
    <w:rsid w:val="00BC5685"/>
    <w:rsid w:val="00BC5754"/>
    <w:rsid w:val="00BC58A0"/>
    <w:rsid w:val="00BC58FE"/>
    <w:rsid w:val="00BC5C0C"/>
    <w:rsid w:val="00BC5CBB"/>
    <w:rsid w:val="00BC6011"/>
    <w:rsid w:val="00BC6699"/>
    <w:rsid w:val="00BC6807"/>
    <w:rsid w:val="00BC6A37"/>
    <w:rsid w:val="00BC6C4E"/>
    <w:rsid w:val="00BC713A"/>
    <w:rsid w:val="00BC7476"/>
    <w:rsid w:val="00BC763B"/>
    <w:rsid w:val="00BC77CF"/>
    <w:rsid w:val="00BC785B"/>
    <w:rsid w:val="00BC7AB4"/>
    <w:rsid w:val="00BC7B1B"/>
    <w:rsid w:val="00BC7B74"/>
    <w:rsid w:val="00BC7BF2"/>
    <w:rsid w:val="00BC7C65"/>
    <w:rsid w:val="00BC7E0A"/>
    <w:rsid w:val="00BD007A"/>
    <w:rsid w:val="00BD0228"/>
    <w:rsid w:val="00BD023A"/>
    <w:rsid w:val="00BD0295"/>
    <w:rsid w:val="00BD036E"/>
    <w:rsid w:val="00BD0602"/>
    <w:rsid w:val="00BD0747"/>
    <w:rsid w:val="00BD0767"/>
    <w:rsid w:val="00BD0885"/>
    <w:rsid w:val="00BD0909"/>
    <w:rsid w:val="00BD0A3B"/>
    <w:rsid w:val="00BD0B24"/>
    <w:rsid w:val="00BD0E73"/>
    <w:rsid w:val="00BD11B5"/>
    <w:rsid w:val="00BD11BD"/>
    <w:rsid w:val="00BD1543"/>
    <w:rsid w:val="00BD1608"/>
    <w:rsid w:val="00BD1666"/>
    <w:rsid w:val="00BD167D"/>
    <w:rsid w:val="00BD18BA"/>
    <w:rsid w:val="00BD1908"/>
    <w:rsid w:val="00BD1922"/>
    <w:rsid w:val="00BD1991"/>
    <w:rsid w:val="00BD1B34"/>
    <w:rsid w:val="00BD1C5F"/>
    <w:rsid w:val="00BD1F7B"/>
    <w:rsid w:val="00BD2061"/>
    <w:rsid w:val="00BD2136"/>
    <w:rsid w:val="00BD2208"/>
    <w:rsid w:val="00BD2230"/>
    <w:rsid w:val="00BD24E4"/>
    <w:rsid w:val="00BD25AC"/>
    <w:rsid w:val="00BD283C"/>
    <w:rsid w:val="00BD2D1F"/>
    <w:rsid w:val="00BD2DFD"/>
    <w:rsid w:val="00BD3164"/>
    <w:rsid w:val="00BD322E"/>
    <w:rsid w:val="00BD3468"/>
    <w:rsid w:val="00BD35B0"/>
    <w:rsid w:val="00BD36D8"/>
    <w:rsid w:val="00BD379B"/>
    <w:rsid w:val="00BD37F4"/>
    <w:rsid w:val="00BD398F"/>
    <w:rsid w:val="00BD3AFD"/>
    <w:rsid w:val="00BD3B88"/>
    <w:rsid w:val="00BD3C37"/>
    <w:rsid w:val="00BD3D2B"/>
    <w:rsid w:val="00BD3D8B"/>
    <w:rsid w:val="00BD3DF0"/>
    <w:rsid w:val="00BD3E07"/>
    <w:rsid w:val="00BD3F83"/>
    <w:rsid w:val="00BD41C1"/>
    <w:rsid w:val="00BD4431"/>
    <w:rsid w:val="00BD44DF"/>
    <w:rsid w:val="00BD456C"/>
    <w:rsid w:val="00BD47B8"/>
    <w:rsid w:val="00BD4894"/>
    <w:rsid w:val="00BD4CB8"/>
    <w:rsid w:val="00BD500B"/>
    <w:rsid w:val="00BD51FC"/>
    <w:rsid w:val="00BD52F7"/>
    <w:rsid w:val="00BD5730"/>
    <w:rsid w:val="00BD573C"/>
    <w:rsid w:val="00BD5A12"/>
    <w:rsid w:val="00BD5A22"/>
    <w:rsid w:val="00BD600F"/>
    <w:rsid w:val="00BD607F"/>
    <w:rsid w:val="00BD6137"/>
    <w:rsid w:val="00BD632E"/>
    <w:rsid w:val="00BD6452"/>
    <w:rsid w:val="00BD646E"/>
    <w:rsid w:val="00BD6592"/>
    <w:rsid w:val="00BD6812"/>
    <w:rsid w:val="00BD6A8D"/>
    <w:rsid w:val="00BD6AE6"/>
    <w:rsid w:val="00BD6FBA"/>
    <w:rsid w:val="00BD70A2"/>
    <w:rsid w:val="00BD734F"/>
    <w:rsid w:val="00BD742F"/>
    <w:rsid w:val="00BD75D2"/>
    <w:rsid w:val="00BD7771"/>
    <w:rsid w:val="00BD7C4F"/>
    <w:rsid w:val="00BD7D00"/>
    <w:rsid w:val="00BD7FB1"/>
    <w:rsid w:val="00BE01B9"/>
    <w:rsid w:val="00BE0212"/>
    <w:rsid w:val="00BE02E1"/>
    <w:rsid w:val="00BE03D5"/>
    <w:rsid w:val="00BE04A4"/>
    <w:rsid w:val="00BE04C2"/>
    <w:rsid w:val="00BE0556"/>
    <w:rsid w:val="00BE0573"/>
    <w:rsid w:val="00BE05CB"/>
    <w:rsid w:val="00BE05D9"/>
    <w:rsid w:val="00BE0634"/>
    <w:rsid w:val="00BE0661"/>
    <w:rsid w:val="00BE066A"/>
    <w:rsid w:val="00BE08E0"/>
    <w:rsid w:val="00BE0A87"/>
    <w:rsid w:val="00BE0ABF"/>
    <w:rsid w:val="00BE0AF6"/>
    <w:rsid w:val="00BE0B5B"/>
    <w:rsid w:val="00BE0E07"/>
    <w:rsid w:val="00BE0E24"/>
    <w:rsid w:val="00BE0EC7"/>
    <w:rsid w:val="00BE10EF"/>
    <w:rsid w:val="00BE12A9"/>
    <w:rsid w:val="00BE1377"/>
    <w:rsid w:val="00BE143E"/>
    <w:rsid w:val="00BE14D6"/>
    <w:rsid w:val="00BE1688"/>
    <w:rsid w:val="00BE16AE"/>
    <w:rsid w:val="00BE16BC"/>
    <w:rsid w:val="00BE1738"/>
    <w:rsid w:val="00BE1A62"/>
    <w:rsid w:val="00BE1C0C"/>
    <w:rsid w:val="00BE1C52"/>
    <w:rsid w:val="00BE1C72"/>
    <w:rsid w:val="00BE2852"/>
    <w:rsid w:val="00BE28A2"/>
    <w:rsid w:val="00BE2911"/>
    <w:rsid w:val="00BE2922"/>
    <w:rsid w:val="00BE29AC"/>
    <w:rsid w:val="00BE2B1C"/>
    <w:rsid w:val="00BE2C0C"/>
    <w:rsid w:val="00BE2C71"/>
    <w:rsid w:val="00BE2DEE"/>
    <w:rsid w:val="00BE2F08"/>
    <w:rsid w:val="00BE2F2F"/>
    <w:rsid w:val="00BE307F"/>
    <w:rsid w:val="00BE3277"/>
    <w:rsid w:val="00BE3398"/>
    <w:rsid w:val="00BE3522"/>
    <w:rsid w:val="00BE3760"/>
    <w:rsid w:val="00BE3882"/>
    <w:rsid w:val="00BE38A2"/>
    <w:rsid w:val="00BE3A61"/>
    <w:rsid w:val="00BE3CC2"/>
    <w:rsid w:val="00BE3E39"/>
    <w:rsid w:val="00BE406B"/>
    <w:rsid w:val="00BE4076"/>
    <w:rsid w:val="00BE415C"/>
    <w:rsid w:val="00BE43E4"/>
    <w:rsid w:val="00BE4C39"/>
    <w:rsid w:val="00BE4E2D"/>
    <w:rsid w:val="00BE4E9A"/>
    <w:rsid w:val="00BE521B"/>
    <w:rsid w:val="00BE568A"/>
    <w:rsid w:val="00BE5790"/>
    <w:rsid w:val="00BE58EA"/>
    <w:rsid w:val="00BE5973"/>
    <w:rsid w:val="00BE5B82"/>
    <w:rsid w:val="00BE5C3B"/>
    <w:rsid w:val="00BE5C92"/>
    <w:rsid w:val="00BE5E14"/>
    <w:rsid w:val="00BE6123"/>
    <w:rsid w:val="00BE62CC"/>
    <w:rsid w:val="00BE6377"/>
    <w:rsid w:val="00BE63C4"/>
    <w:rsid w:val="00BE651E"/>
    <w:rsid w:val="00BE6539"/>
    <w:rsid w:val="00BE6631"/>
    <w:rsid w:val="00BE6718"/>
    <w:rsid w:val="00BE6923"/>
    <w:rsid w:val="00BE6A7C"/>
    <w:rsid w:val="00BE6CEB"/>
    <w:rsid w:val="00BE72BC"/>
    <w:rsid w:val="00BE768A"/>
    <w:rsid w:val="00BE79B9"/>
    <w:rsid w:val="00BE7DB7"/>
    <w:rsid w:val="00BE7E6E"/>
    <w:rsid w:val="00BE7EF2"/>
    <w:rsid w:val="00BF01FE"/>
    <w:rsid w:val="00BF02CA"/>
    <w:rsid w:val="00BF04C8"/>
    <w:rsid w:val="00BF05B0"/>
    <w:rsid w:val="00BF0876"/>
    <w:rsid w:val="00BF0C03"/>
    <w:rsid w:val="00BF0C30"/>
    <w:rsid w:val="00BF0ECC"/>
    <w:rsid w:val="00BF0F15"/>
    <w:rsid w:val="00BF1031"/>
    <w:rsid w:val="00BF105A"/>
    <w:rsid w:val="00BF1835"/>
    <w:rsid w:val="00BF18F8"/>
    <w:rsid w:val="00BF18FA"/>
    <w:rsid w:val="00BF197B"/>
    <w:rsid w:val="00BF1B4D"/>
    <w:rsid w:val="00BF1B64"/>
    <w:rsid w:val="00BF1C2E"/>
    <w:rsid w:val="00BF1F6C"/>
    <w:rsid w:val="00BF2213"/>
    <w:rsid w:val="00BF2833"/>
    <w:rsid w:val="00BF2835"/>
    <w:rsid w:val="00BF28F0"/>
    <w:rsid w:val="00BF2A21"/>
    <w:rsid w:val="00BF2A32"/>
    <w:rsid w:val="00BF2B9B"/>
    <w:rsid w:val="00BF2C93"/>
    <w:rsid w:val="00BF2CDA"/>
    <w:rsid w:val="00BF2D12"/>
    <w:rsid w:val="00BF308A"/>
    <w:rsid w:val="00BF3136"/>
    <w:rsid w:val="00BF3249"/>
    <w:rsid w:val="00BF35BD"/>
    <w:rsid w:val="00BF38D5"/>
    <w:rsid w:val="00BF3B71"/>
    <w:rsid w:val="00BF3D09"/>
    <w:rsid w:val="00BF3D1B"/>
    <w:rsid w:val="00BF3E7E"/>
    <w:rsid w:val="00BF3F27"/>
    <w:rsid w:val="00BF3F86"/>
    <w:rsid w:val="00BF3FB1"/>
    <w:rsid w:val="00BF4380"/>
    <w:rsid w:val="00BF45A6"/>
    <w:rsid w:val="00BF45B0"/>
    <w:rsid w:val="00BF45BF"/>
    <w:rsid w:val="00BF465D"/>
    <w:rsid w:val="00BF47CD"/>
    <w:rsid w:val="00BF49DF"/>
    <w:rsid w:val="00BF4B30"/>
    <w:rsid w:val="00BF4DE9"/>
    <w:rsid w:val="00BF4EC7"/>
    <w:rsid w:val="00BF4ED8"/>
    <w:rsid w:val="00BF51D2"/>
    <w:rsid w:val="00BF535B"/>
    <w:rsid w:val="00BF53FE"/>
    <w:rsid w:val="00BF540B"/>
    <w:rsid w:val="00BF5572"/>
    <w:rsid w:val="00BF5653"/>
    <w:rsid w:val="00BF5667"/>
    <w:rsid w:val="00BF572F"/>
    <w:rsid w:val="00BF5816"/>
    <w:rsid w:val="00BF5840"/>
    <w:rsid w:val="00BF58B2"/>
    <w:rsid w:val="00BF594D"/>
    <w:rsid w:val="00BF5A39"/>
    <w:rsid w:val="00BF5C2C"/>
    <w:rsid w:val="00BF5CBB"/>
    <w:rsid w:val="00BF5E5A"/>
    <w:rsid w:val="00BF5EB5"/>
    <w:rsid w:val="00BF5EDD"/>
    <w:rsid w:val="00BF5F29"/>
    <w:rsid w:val="00BF602E"/>
    <w:rsid w:val="00BF6156"/>
    <w:rsid w:val="00BF61B7"/>
    <w:rsid w:val="00BF6232"/>
    <w:rsid w:val="00BF6719"/>
    <w:rsid w:val="00BF6BC9"/>
    <w:rsid w:val="00BF6E51"/>
    <w:rsid w:val="00BF6EC0"/>
    <w:rsid w:val="00BF6F28"/>
    <w:rsid w:val="00BF7026"/>
    <w:rsid w:val="00BF7108"/>
    <w:rsid w:val="00BF740D"/>
    <w:rsid w:val="00BF7559"/>
    <w:rsid w:val="00BF7A24"/>
    <w:rsid w:val="00BF7B69"/>
    <w:rsid w:val="00BF7CBF"/>
    <w:rsid w:val="00BF7DFE"/>
    <w:rsid w:val="00BF7FE1"/>
    <w:rsid w:val="00C00037"/>
    <w:rsid w:val="00C000D5"/>
    <w:rsid w:val="00C001BF"/>
    <w:rsid w:val="00C003AD"/>
    <w:rsid w:val="00C003BE"/>
    <w:rsid w:val="00C0040F"/>
    <w:rsid w:val="00C00425"/>
    <w:rsid w:val="00C00735"/>
    <w:rsid w:val="00C007B9"/>
    <w:rsid w:val="00C008C9"/>
    <w:rsid w:val="00C00BA0"/>
    <w:rsid w:val="00C00F95"/>
    <w:rsid w:val="00C00FD3"/>
    <w:rsid w:val="00C011F0"/>
    <w:rsid w:val="00C01503"/>
    <w:rsid w:val="00C0172D"/>
    <w:rsid w:val="00C01766"/>
    <w:rsid w:val="00C018C4"/>
    <w:rsid w:val="00C019E1"/>
    <w:rsid w:val="00C01A5C"/>
    <w:rsid w:val="00C01A99"/>
    <w:rsid w:val="00C0200E"/>
    <w:rsid w:val="00C020B5"/>
    <w:rsid w:val="00C021A9"/>
    <w:rsid w:val="00C02253"/>
    <w:rsid w:val="00C02497"/>
    <w:rsid w:val="00C02696"/>
    <w:rsid w:val="00C02A5A"/>
    <w:rsid w:val="00C02D01"/>
    <w:rsid w:val="00C0350F"/>
    <w:rsid w:val="00C037CC"/>
    <w:rsid w:val="00C039B0"/>
    <w:rsid w:val="00C041E8"/>
    <w:rsid w:val="00C04281"/>
    <w:rsid w:val="00C04371"/>
    <w:rsid w:val="00C043D5"/>
    <w:rsid w:val="00C04405"/>
    <w:rsid w:val="00C045E6"/>
    <w:rsid w:val="00C04634"/>
    <w:rsid w:val="00C0465B"/>
    <w:rsid w:val="00C048B5"/>
    <w:rsid w:val="00C048D4"/>
    <w:rsid w:val="00C049D2"/>
    <w:rsid w:val="00C049D8"/>
    <w:rsid w:val="00C04C36"/>
    <w:rsid w:val="00C04CFB"/>
    <w:rsid w:val="00C04D69"/>
    <w:rsid w:val="00C04FF6"/>
    <w:rsid w:val="00C050C4"/>
    <w:rsid w:val="00C0531E"/>
    <w:rsid w:val="00C0556B"/>
    <w:rsid w:val="00C0581E"/>
    <w:rsid w:val="00C058C3"/>
    <w:rsid w:val="00C05B1D"/>
    <w:rsid w:val="00C05DDE"/>
    <w:rsid w:val="00C06147"/>
    <w:rsid w:val="00C061C5"/>
    <w:rsid w:val="00C062D1"/>
    <w:rsid w:val="00C062F7"/>
    <w:rsid w:val="00C064D0"/>
    <w:rsid w:val="00C06596"/>
    <w:rsid w:val="00C06686"/>
    <w:rsid w:val="00C06695"/>
    <w:rsid w:val="00C0683A"/>
    <w:rsid w:val="00C06A89"/>
    <w:rsid w:val="00C06B18"/>
    <w:rsid w:val="00C07144"/>
    <w:rsid w:val="00C07146"/>
    <w:rsid w:val="00C075E6"/>
    <w:rsid w:val="00C0765C"/>
    <w:rsid w:val="00C0769E"/>
    <w:rsid w:val="00C076C3"/>
    <w:rsid w:val="00C076D5"/>
    <w:rsid w:val="00C0774D"/>
    <w:rsid w:val="00C07838"/>
    <w:rsid w:val="00C07A3B"/>
    <w:rsid w:val="00C07AE0"/>
    <w:rsid w:val="00C07DC1"/>
    <w:rsid w:val="00C07E88"/>
    <w:rsid w:val="00C102D6"/>
    <w:rsid w:val="00C1033F"/>
    <w:rsid w:val="00C10353"/>
    <w:rsid w:val="00C1040E"/>
    <w:rsid w:val="00C1084E"/>
    <w:rsid w:val="00C10CAC"/>
    <w:rsid w:val="00C10EDD"/>
    <w:rsid w:val="00C10FA3"/>
    <w:rsid w:val="00C10FF0"/>
    <w:rsid w:val="00C10FF4"/>
    <w:rsid w:val="00C11196"/>
    <w:rsid w:val="00C111DB"/>
    <w:rsid w:val="00C1151D"/>
    <w:rsid w:val="00C11618"/>
    <w:rsid w:val="00C117F5"/>
    <w:rsid w:val="00C11836"/>
    <w:rsid w:val="00C1192E"/>
    <w:rsid w:val="00C119CF"/>
    <w:rsid w:val="00C119E9"/>
    <w:rsid w:val="00C11B07"/>
    <w:rsid w:val="00C120DF"/>
    <w:rsid w:val="00C12142"/>
    <w:rsid w:val="00C1239A"/>
    <w:rsid w:val="00C126DC"/>
    <w:rsid w:val="00C12879"/>
    <w:rsid w:val="00C128C2"/>
    <w:rsid w:val="00C12944"/>
    <w:rsid w:val="00C12A46"/>
    <w:rsid w:val="00C12B1C"/>
    <w:rsid w:val="00C12D01"/>
    <w:rsid w:val="00C12D04"/>
    <w:rsid w:val="00C12F0C"/>
    <w:rsid w:val="00C12F5C"/>
    <w:rsid w:val="00C12F62"/>
    <w:rsid w:val="00C13490"/>
    <w:rsid w:val="00C13516"/>
    <w:rsid w:val="00C1352A"/>
    <w:rsid w:val="00C13697"/>
    <w:rsid w:val="00C136CB"/>
    <w:rsid w:val="00C138EF"/>
    <w:rsid w:val="00C13A21"/>
    <w:rsid w:val="00C13E38"/>
    <w:rsid w:val="00C13F11"/>
    <w:rsid w:val="00C1437C"/>
    <w:rsid w:val="00C143E3"/>
    <w:rsid w:val="00C14402"/>
    <w:rsid w:val="00C14563"/>
    <w:rsid w:val="00C1457B"/>
    <w:rsid w:val="00C1469F"/>
    <w:rsid w:val="00C146ED"/>
    <w:rsid w:val="00C14717"/>
    <w:rsid w:val="00C14984"/>
    <w:rsid w:val="00C14ADF"/>
    <w:rsid w:val="00C14B20"/>
    <w:rsid w:val="00C14B51"/>
    <w:rsid w:val="00C14C50"/>
    <w:rsid w:val="00C15048"/>
    <w:rsid w:val="00C15349"/>
    <w:rsid w:val="00C1558A"/>
    <w:rsid w:val="00C155F0"/>
    <w:rsid w:val="00C156D9"/>
    <w:rsid w:val="00C15717"/>
    <w:rsid w:val="00C1573B"/>
    <w:rsid w:val="00C15804"/>
    <w:rsid w:val="00C15819"/>
    <w:rsid w:val="00C15828"/>
    <w:rsid w:val="00C15928"/>
    <w:rsid w:val="00C15950"/>
    <w:rsid w:val="00C15A67"/>
    <w:rsid w:val="00C15AE8"/>
    <w:rsid w:val="00C15B3C"/>
    <w:rsid w:val="00C15CBA"/>
    <w:rsid w:val="00C15EE6"/>
    <w:rsid w:val="00C15EFF"/>
    <w:rsid w:val="00C162A7"/>
    <w:rsid w:val="00C16522"/>
    <w:rsid w:val="00C16919"/>
    <w:rsid w:val="00C169ED"/>
    <w:rsid w:val="00C16A11"/>
    <w:rsid w:val="00C16B57"/>
    <w:rsid w:val="00C16D73"/>
    <w:rsid w:val="00C16D80"/>
    <w:rsid w:val="00C16DAB"/>
    <w:rsid w:val="00C16DFE"/>
    <w:rsid w:val="00C16F6E"/>
    <w:rsid w:val="00C17265"/>
    <w:rsid w:val="00C172D5"/>
    <w:rsid w:val="00C173B4"/>
    <w:rsid w:val="00C173E5"/>
    <w:rsid w:val="00C1797F"/>
    <w:rsid w:val="00C17C79"/>
    <w:rsid w:val="00C17D54"/>
    <w:rsid w:val="00C20050"/>
    <w:rsid w:val="00C2009F"/>
    <w:rsid w:val="00C200BB"/>
    <w:rsid w:val="00C201C4"/>
    <w:rsid w:val="00C2035A"/>
    <w:rsid w:val="00C203A0"/>
    <w:rsid w:val="00C20448"/>
    <w:rsid w:val="00C20945"/>
    <w:rsid w:val="00C20AE6"/>
    <w:rsid w:val="00C20B6C"/>
    <w:rsid w:val="00C20C7C"/>
    <w:rsid w:val="00C20D9B"/>
    <w:rsid w:val="00C20F3F"/>
    <w:rsid w:val="00C20FDD"/>
    <w:rsid w:val="00C21081"/>
    <w:rsid w:val="00C21410"/>
    <w:rsid w:val="00C2154C"/>
    <w:rsid w:val="00C215F4"/>
    <w:rsid w:val="00C217FC"/>
    <w:rsid w:val="00C219FF"/>
    <w:rsid w:val="00C21B20"/>
    <w:rsid w:val="00C21B53"/>
    <w:rsid w:val="00C21C15"/>
    <w:rsid w:val="00C21CBE"/>
    <w:rsid w:val="00C21D71"/>
    <w:rsid w:val="00C21E08"/>
    <w:rsid w:val="00C21F36"/>
    <w:rsid w:val="00C21F6F"/>
    <w:rsid w:val="00C21FA4"/>
    <w:rsid w:val="00C220C8"/>
    <w:rsid w:val="00C2220A"/>
    <w:rsid w:val="00C22269"/>
    <w:rsid w:val="00C22274"/>
    <w:rsid w:val="00C2234F"/>
    <w:rsid w:val="00C224B6"/>
    <w:rsid w:val="00C224F3"/>
    <w:rsid w:val="00C226DC"/>
    <w:rsid w:val="00C22BF5"/>
    <w:rsid w:val="00C22C3E"/>
    <w:rsid w:val="00C22C95"/>
    <w:rsid w:val="00C22D02"/>
    <w:rsid w:val="00C22E90"/>
    <w:rsid w:val="00C22F40"/>
    <w:rsid w:val="00C23124"/>
    <w:rsid w:val="00C2322C"/>
    <w:rsid w:val="00C23381"/>
    <w:rsid w:val="00C2347D"/>
    <w:rsid w:val="00C2390D"/>
    <w:rsid w:val="00C23937"/>
    <w:rsid w:val="00C23A40"/>
    <w:rsid w:val="00C23B4B"/>
    <w:rsid w:val="00C23BE5"/>
    <w:rsid w:val="00C23BEF"/>
    <w:rsid w:val="00C23E46"/>
    <w:rsid w:val="00C2424E"/>
    <w:rsid w:val="00C2433A"/>
    <w:rsid w:val="00C243F4"/>
    <w:rsid w:val="00C2457D"/>
    <w:rsid w:val="00C24631"/>
    <w:rsid w:val="00C2480E"/>
    <w:rsid w:val="00C24B1F"/>
    <w:rsid w:val="00C24BCE"/>
    <w:rsid w:val="00C24C13"/>
    <w:rsid w:val="00C24C80"/>
    <w:rsid w:val="00C24E8E"/>
    <w:rsid w:val="00C24FD6"/>
    <w:rsid w:val="00C25203"/>
    <w:rsid w:val="00C25803"/>
    <w:rsid w:val="00C258A6"/>
    <w:rsid w:val="00C25A30"/>
    <w:rsid w:val="00C25ADE"/>
    <w:rsid w:val="00C25B91"/>
    <w:rsid w:val="00C25C93"/>
    <w:rsid w:val="00C25E74"/>
    <w:rsid w:val="00C25EB2"/>
    <w:rsid w:val="00C26126"/>
    <w:rsid w:val="00C26230"/>
    <w:rsid w:val="00C264D4"/>
    <w:rsid w:val="00C26672"/>
    <w:rsid w:val="00C26739"/>
    <w:rsid w:val="00C269B4"/>
    <w:rsid w:val="00C26AD7"/>
    <w:rsid w:val="00C27021"/>
    <w:rsid w:val="00C27068"/>
    <w:rsid w:val="00C270CD"/>
    <w:rsid w:val="00C27197"/>
    <w:rsid w:val="00C272F6"/>
    <w:rsid w:val="00C27457"/>
    <w:rsid w:val="00C277E7"/>
    <w:rsid w:val="00C277F8"/>
    <w:rsid w:val="00C2784C"/>
    <w:rsid w:val="00C27B6C"/>
    <w:rsid w:val="00C27C54"/>
    <w:rsid w:val="00C27E6A"/>
    <w:rsid w:val="00C30148"/>
    <w:rsid w:val="00C30228"/>
    <w:rsid w:val="00C30271"/>
    <w:rsid w:val="00C30520"/>
    <w:rsid w:val="00C307EA"/>
    <w:rsid w:val="00C30885"/>
    <w:rsid w:val="00C30A3A"/>
    <w:rsid w:val="00C30AEA"/>
    <w:rsid w:val="00C30E5F"/>
    <w:rsid w:val="00C30E61"/>
    <w:rsid w:val="00C30F19"/>
    <w:rsid w:val="00C311BE"/>
    <w:rsid w:val="00C3148D"/>
    <w:rsid w:val="00C31820"/>
    <w:rsid w:val="00C319BD"/>
    <w:rsid w:val="00C31A83"/>
    <w:rsid w:val="00C31D4F"/>
    <w:rsid w:val="00C31EF8"/>
    <w:rsid w:val="00C31F39"/>
    <w:rsid w:val="00C32015"/>
    <w:rsid w:val="00C321B1"/>
    <w:rsid w:val="00C3271E"/>
    <w:rsid w:val="00C32885"/>
    <w:rsid w:val="00C32A17"/>
    <w:rsid w:val="00C32BF3"/>
    <w:rsid w:val="00C32D8E"/>
    <w:rsid w:val="00C32E91"/>
    <w:rsid w:val="00C33002"/>
    <w:rsid w:val="00C33030"/>
    <w:rsid w:val="00C330B2"/>
    <w:rsid w:val="00C331DB"/>
    <w:rsid w:val="00C33687"/>
    <w:rsid w:val="00C337AE"/>
    <w:rsid w:val="00C33970"/>
    <w:rsid w:val="00C33AB3"/>
    <w:rsid w:val="00C33B10"/>
    <w:rsid w:val="00C33B6D"/>
    <w:rsid w:val="00C33E06"/>
    <w:rsid w:val="00C33E2A"/>
    <w:rsid w:val="00C33F05"/>
    <w:rsid w:val="00C3431E"/>
    <w:rsid w:val="00C34626"/>
    <w:rsid w:val="00C348E9"/>
    <w:rsid w:val="00C349A9"/>
    <w:rsid w:val="00C34B4D"/>
    <w:rsid w:val="00C34D14"/>
    <w:rsid w:val="00C34D2B"/>
    <w:rsid w:val="00C34F27"/>
    <w:rsid w:val="00C34FCE"/>
    <w:rsid w:val="00C3507F"/>
    <w:rsid w:val="00C35107"/>
    <w:rsid w:val="00C353FE"/>
    <w:rsid w:val="00C35483"/>
    <w:rsid w:val="00C35911"/>
    <w:rsid w:val="00C35C75"/>
    <w:rsid w:val="00C35D3C"/>
    <w:rsid w:val="00C35ED5"/>
    <w:rsid w:val="00C3614C"/>
    <w:rsid w:val="00C36281"/>
    <w:rsid w:val="00C36364"/>
    <w:rsid w:val="00C36429"/>
    <w:rsid w:val="00C3645C"/>
    <w:rsid w:val="00C36AB2"/>
    <w:rsid w:val="00C36B6B"/>
    <w:rsid w:val="00C36D82"/>
    <w:rsid w:val="00C36EB1"/>
    <w:rsid w:val="00C3722F"/>
    <w:rsid w:val="00C37367"/>
    <w:rsid w:val="00C373A5"/>
    <w:rsid w:val="00C37561"/>
    <w:rsid w:val="00C37585"/>
    <w:rsid w:val="00C3768C"/>
    <w:rsid w:val="00C37A50"/>
    <w:rsid w:val="00C4027E"/>
    <w:rsid w:val="00C403F4"/>
    <w:rsid w:val="00C4043B"/>
    <w:rsid w:val="00C405F7"/>
    <w:rsid w:val="00C40919"/>
    <w:rsid w:val="00C40B16"/>
    <w:rsid w:val="00C40E12"/>
    <w:rsid w:val="00C40E6D"/>
    <w:rsid w:val="00C4112B"/>
    <w:rsid w:val="00C41189"/>
    <w:rsid w:val="00C412E0"/>
    <w:rsid w:val="00C414B7"/>
    <w:rsid w:val="00C417E7"/>
    <w:rsid w:val="00C41800"/>
    <w:rsid w:val="00C41984"/>
    <w:rsid w:val="00C41AB3"/>
    <w:rsid w:val="00C41B15"/>
    <w:rsid w:val="00C41BAE"/>
    <w:rsid w:val="00C41BC5"/>
    <w:rsid w:val="00C41BDB"/>
    <w:rsid w:val="00C41C8D"/>
    <w:rsid w:val="00C41D6D"/>
    <w:rsid w:val="00C41DF1"/>
    <w:rsid w:val="00C4204D"/>
    <w:rsid w:val="00C421C5"/>
    <w:rsid w:val="00C42313"/>
    <w:rsid w:val="00C42526"/>
    <w:rsid w:val="00C428F2"/>
    <w:rsid w:val="00C429B3"/>
    <w:rsid w:val="00C42BD3"/>
    <w:rsid w:val="00C42C1C"/>
    <w:rsid w:val="00C42C45"/>
    <w:rsid w:val="00C42C65"/>
    <w:rsid w:val="00C42EF2"/>
    <w:rsid w:val="00C432F5"/>
    <w:rsid w:val="00C433A8"/>
    <w:rsid w:val="00C433FB"/>
    <w:rsid w:val="00C4359A"/>
    <w:rsid w:val="00C4374C"/>
    <w:rsid w:val="00C43B0B"/>
    <w:rsid w:val="00C43BEA"/>
    <w:rsid w:val="00C43C14"/>
    <w:rsid w:val="00C43E08"/>
    <w:rsid w:val="00C43E67"/>
    <w:rsid w:val="00C43FB7"/>
    <w:rsid w:val="00C4427C"/>
    <w:rsid w:val="00C442AD"/>
    <w:rsid w:val="00C443AD"/>
    <w:rsid w:val="00C44B5D"/>
    <w:rsid w:val="00C45162"/>
    <w:rsid w:val="00C45626"/>
    <w:rsid w:val="00C456E5"/>
    <w:rsid w:val="00C45972"/>
    <w:rsid w:val="00C459AC"/>
    <w:rsid w:val="00C45AB9"/>
    <w:rsid w:val="00C45D8B"/>
    <w:rsid w:val="00C45ED5"/>
    <w:rsid w:val="00C45F27"/>
    <w:rsid w:val="00C460A3"/>
    <w:rsid w:val="00C46176"/>
    <w:rsid w:val="00C4624F"/>
    <w:rsid w:val="00C46286"/>
    <w:rsid w:val="00C46310"/>
    <w:rsid w:val="00C46683"/>
    <w:rsid w:val="00C46718"/>
    <w:rsid w:val="00C4671F"/>
    <w:rsid w:val="00C46929"/>
    <w:rsid w:val="00C46A39"/>
    <w:rsid w:val="00C46B5B"/>
    <w:rsid w:val="00C46BB8"/>
    <w:rsid w:val="00C46D43"/>
    <w:rsid w:val="00C46D6D"/>
    <w:rsid w:val="00C46DD5"/>
    <w:rsid w:val="00C470B2"/>
    <w:rsid w:val="00C47176"/>
    <w:rsid w:val="00C4727C"/>
    <w:rsid w:val="00C473CB"/>
    <w:rsid w:val="00C473FD"/>
    <w:rsid w:val="00C4744C"/>
    <w:rsid w:val="00C474A2"/>
    <w:rsid w:val="00C476AD"/>
    <w:rsid w:val="00C4770D"/>
    <w:rsid w:val="00C4783F"/>
    <w:rsid w:val="00C4785C"/>
    <w:rsid w:val="00C4788E"/>
    <w:rsid w:val="00C47AA3"/>
    <w:rsid w:val="00C47E4F"/>
    <w:rsid w:val="00C47E8A"/>
    <w:rsid w:val="00C5032A"/>
    <w:rsid w:val="00C505C4"/>
    <w:rsid w:val="00C50745"/>
    <w:rsid w:val="00C509F0"/>
    <w:rsid w:val="00C50A18"/>
    <w:rsid w:val="00C50CF1"/>
    <w:rsid w:val="00C50EB3"/>
    <w:rsid w:val="00C50EBE"/>
    <w:rsid w:val="00C511F6"/>
    <w:rsid w:val="00C512F3"/>
    <w:rsid w:val="00C514BC"/>
    <w:rsid w:val="00C517B4"/>
    <w:rsid w:val="00C518B4"/>
    <w:rsid w:val="00C51A01"/>
    <w:rsid w:val="00C51A50"/>
    <w:rsid w:val="00C51AF3"/>
    <w:rsid w:val="00C51C09"/>
    <w:rsid w:val="00C51C30"/>
    <w:rsid w:val="00C51E3B"/>
    <w:rsid w:val="00C5208D"/>
    <w:rsid w:val="00C52155"/>
    <w:rsid w:val="00C521C1"/>
    <w:rsid w:val="00C522E2"/>
    <w:rsid w:val="00C523A9"/>
    <w:rsid w:val="00C52531"/>
    <w:rsid w:val="00C525BE"/>
    <w:rsid w:val="00C525F8"/>
    <w:rsid w:val="00C52905"/>
    <w:rsid w:val="00C52979"/>
    <w:rsid w:val="00C529D7"/>
    <w:rsid w:val="00C529E5"/>
    <w:rsid w:val="00C52E86"/>
    <w:rsid w:val="00C52EEF"/>
    <w:rsid w:val="00C53005"/>
    <w:rsid w:val="00C53121"/>
    <w:rsid w:val="00C5318D"/>
    <w:rsid w:val="00C53202"/>
    <w:rsid w:val="00C53350"/>
    <w:rsid w:val="00C53375"/>
    <w:rsid w:val="00C5365E"/>
    <w:rsid w:val="00C536FD"/>
    <w:rsid w:val="00C5382C"/>
    <w:rsid w:val="00C539AE"/>
    <w:rsid w:val="00C53A66"/>
    <w:rsid w:val="00C53B37"/>
    <w:rsid w:val="00C53FBE"/>
    <w:rsid w:val="00C53FCE"/>
    <w:rsid w:val="00C540C3"/>
    <w:rsid w:val="00C541FB"/>
    <w:rsid w:val="00C54546"/>
    <w:rsid w:val="00C5455D"/>
    <w:rsid w:val="00C54638"/>
    <w:rsid w:val="00C547BC"/>
    <w:rsid w:val="00C547F9"/>
    <w:rsid w:val="00C549A2"/>
    <w:rsid w:val="00C54A52"/>
    <w:rsid w:val="00C54B65"/>
    <w:rsid w:val="00C54D6D"/>
    <w:rsid w:val="00C54E42"/>
    <w:rsid w:val="00C54F33"/>
    <w:rsid w:val="00C54F82"/>
    <w:rsid w:val="00C552B5"/>
    <w:rsid w:val="00C55333"/>
    <w:rsid w:val="00C558C9"/>
    <w:rsid w:val="00C55F18"/>
    <w:rsid w:val="00C55FF9"/>
    <w:rsid w:val="00C56011"/>
    <w:rsid w:val="00C5603A"/>
    <w:rsid w:val="00C560BD"/>
    <w:rsid w:val="00C560EA"/>
    <w:rsid w:val="00C56677"/>
    <w:rsid w:val="00C5676B"/>
    <w:rsid w:val="00C567C8"/>
    <w:rsid w:val="00C5696C"/>
    <w:rsid w:val="00C56B57"/>
    <w:rsid w:val="00C56C0A"/>
    <w:rsid w:val="00C56C53"/>
    <w:rsid w:val="00C56FCF"/>
    <w:rsid w:val="00C5745B"/>
    <w:rsid w:val="00C574B4"/>
    <w:rsid w:val="00C574C2"/>
    <w:rsid w:val="00C575A1"/>
    <w:rsid w:val="00C57625"/>
    <w:rsid w:val="00C5774B"/>
    <w:rsid w:val="00C5779B"/>
    <w:rsid w:val="00C57A1D"/>
    <w:rsid w:val="00C57C27"/>
    <w:rsid w:val="00C57DE2"/>
    <w:rsid w:val="00C6006F"/>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58"/>
    <w:rsid w:val="00C6136C"/>
    <w:rsid w:val="00C6193F"/>
    <w:rsid w:val="00C61B00"/>
    <w:rsid w:val="00C61CE7"/>
    <w:rsid w:val="00C621C3"/>
    <w:rsid w:val="00C62270"/>
    <w:rsid w:val="00C622AD"/>
    <w:rsid w:val="00C624A1"/>
    <w:rsid w:val="00C624C6"/>
    <w:rsid w:val="00C62620"/>
    <w:rsid w:val="00C62660"/>
    <w:rsid w:val="00C629AD"/>
    <w:rsid w:val="00C62BA9"/>
    <w:rsid w:val="00C62E85"/>
    <w:rsid w:val="00C62F01"/>
    <w:rsid w:val="00C6327B"/>
    <w:rsid w:val="00C63282"/>
    <w:rsid w:val="00C632A6"/>
    <w:rsid w:val="00C63AB2"/>
    <w:rsid w:val="00C63DFC"/>
    <w:rsid w:val="00C63EA0"/>
    <w:rsid w:val="00C63EE6"/>
    <w:rsid w:val="00C640B0"/>
    <w:rsid w:val="00C640B5"/>
    <w:rsid w:val="00C64110"/>
    <w:rsid w:val="00C64219"/>
    <w:rsid w:val="00C64260"/>
    <w:rsid w:val="00C64295"/>
    <w:rsid w:val="00C648E6"/>
    <w:rsid w:val="00C64960"/>
    <w:rsid w:val="00C649C6"/>
    <w:rsid w:val="00C64B0E"/>
    <w:rsid w:val="00C64C42"/>
    <w:rsid w:val="00C64CB4"/>
    <w:rsid w:val="00C64D5B"/>
    <w:rsid w:val="00C6518B"/>
    <w:rsid w:val="00C652A2"/>
    <w:rsid w:val="00C656EF"/>
    <w:rsid w:val="00C65783"/>
    <w:rsid w:val="00C65911"/>
    <w:rsid w:val="00C6594B"/>
    <w:rsid w:val="00C65D19"/>
    <w:rsid w:val="00C65E54"/>
    <w:rsid w:val="00C660A4"/>
    <w:rsid w:val="00C66206"/>
    <w:rsid w:val="00C66868"/>
    <w:rsid w:val="00C668D0"/>
    <w:rsid w:val="00C66AF6"/>
    <w:rsid w:val="00C66D68"/>
    <w:rsid w:val="00C66D93"/>
    <w:rsid w:val="00C67162"/>
    <w:rsid w:val="00C67441"/>
    <w:rsid w:val="00C67731"/>
    <w:rsid w:val="00C67832"/>
    <w:rsid w:val="00C678A1"/>
    <w:rsid w:val="00C67941"/>
    <w:rsid w:val="00C679E5"/>
    <w:rsid w:val="00C67A36"/>
    <w:rsid w:val="00C67C1A"/>
    <w:rsid w:val="00C67D59"/>
    <w:rsid w:val="00C67F37"/>
    <w:rsid w:val="00C7039E"/>
    <w:rsid w:val="00C703AA"/>
    <w:rsid w:val="00C706AC"/>
    <w:rsid w:val="00C70738"/>
    <w:rsid w:val="00C70D1F"/>
    <w:rsid w:val="00C712A6"/>
    <w:rsid w:val="00C7142F"/>
    <w:rsid w:val="00C71451"/>
    <w:rsid w:val="00C715EA"/>
    <w:rsid w:val="00C7176E"/>
    <w:rsid w:val="00C717FD"/>
    <w:rsid w:val="00C71C23"/>
    <w:rsid w:val="00C71C6B"/>
    <w:rsid w:val="00C71D2A"/>
    <w:rsid w:val="00C71E22"/>
    <w:rsid w:val="00C71E83"/>
    <w:rsid w:val="00C72039"/>
    <w:rsid w:val="00C7210F"/>
    <w:rsid w:val="00C722AE"/>
    <w:rsid w:val="00C722E9"/>
    <w:rsid w:val="00C72426"/>
    <w:rsid w:val="00C724DA"/>
    <w:rsid w:val="00C727F3"/>
    <w:rsid w:val="00C72988"/>
    <w:rsid w:val="00C729C2"/>
    <w:rsid w:val="00C72A72"/>
    <w:rsid w:val="00C72AB6"/>
    <w:rsid w:val="00C72AD1"/>
    <w:rsid w:val="00C72B6C"/>
    <w:rsid w:val="00C72BD3"/>
    <w:rsid w:val="00C72C51"/>
    <w:rsid w:val="00C72C96"/>
    <w:rsid w:val="00C72D61"/>
    <w:rsid w:val="00C73B65"/>
    <w:rsid w:val="00C73C91"/>
    <w:rsid w:val="00C73CCF"/>
    <w:rsid w:val="00C73CF3"/>
    <w:rsid w:val="00C73D18"/>
    <w:rsid w:val="00C73D8D"/>
    <w:rsid w:val="00C73E3C"/>
    <w:rsid w:val="00C74144"/>
    <w:rsid w:val="00C7428D"/>
    <w:rsid w:val="00C742BD"/>
    <w:rsid w:val="00C7436C"/>
    <w:rsid w:val="00C74590"/>
    <w:rsid w:val="00C7464B"/>
    <w:rsid w:val="00C74692"/>
    <w:rsid w:val="00C74745"/>
    <w:rsid w:val="00C7486C"/>
    <w:rsid w:val="00C748C4"/>
    <w:rsid w:val="00C74E00"/>
    <w:rsid w:val="00C750FE"/>
    <w:rsid w:val="00C7510F"/>
    <w:rsid w:val="00C752E0"/>
    <w:rsid w:val="00C752F4"/>
    <w:rsid w:val="00C754F5"/>
    <w:rsid w:val="00C757CE"/>
    <w:rsid w:val="00C758BC"/>
    <w:rsid w:val="00C75D51"/>
    <w:rsid w:val="00C75F62"/>
    <w:rsid w:val="00C760F3"/>
    <w:rsid w:val="00C7624F"/>
    <w:rsid w:val="00C763E5"/>
    <w:rsid w:val="00C7643C"/>
    <w:rsid w:val="00C764AF"/>
    <w:rsid w:val="00C766C9"/>
    <w:rsid w:val="00C768D0"/>
    <w:rsid w:val="00C76A58"/>
    <w:rsid w:val="00C76FE8"/>
    <w:rsid w:val="00C77225"/>
    <w:rsid w:val="00C77247"/>
    <w:rsid w:val="00C77251"/>
    <w:rsid w:val="00C773DC"/>
    <w:rsid w:val="00C77818"/>
    <w:rsid w:val="00C77BDE"/>
    <w:rsid w:val="00C77C07"/>
    <w:rsid w:val="00C77D0A"/>
    <w:rsid w:val="00C77F9A"/>
    <w:rsid w:val="00C8001E"/>
    <w:rsid w:val="00C800B4"/>
    <w:rsid w:val="00C801AC"/>
    <w:rsid w:val="00C8024A"/>
    <w:rsid w:val="00C80432"/>
    <w:rsid w:val="00C80892"/>
    <w:rsid w:val="00C80C39"/>
    <w:rsid w:val="00C80C67"/>
    <w:rsid w:val="00C80E7D"/>
    <w:rsid w:val="00C810B9"/>
    <w:rsid w:val="00C81442"/>
    <w:rsid w:val="00C81475"/>
    <w:rsid w:val="00C81520"/>
    <w:rsid w:val="00C815B6"/>
    <w:rsid w:val="00C81791"/>
    <w:rsid w:val="00C81823"/>
    <w:rsid w:val="00C81B0E"/>
    <w:rsid w:val="00C81CBB"/>
    <w:rsid w:val="00C81F3D"/>
    <w:rsid w:val="00C81F4E"/>
    <w:rsid w:val="00C81F85"/>
    <w:rsid w:val="00C81F99"/>
    <w:rsid w:val="00C820C2"/>
    <w:rsid w:val="00C820CB"/>
    <w:rsid w:val="00C82147"/>
    <w:rsid w:val="00C82175"/>
    <w:rsid w:val="00C822E4"/>
    <w:rsid w:val="00C824B8"/>
    <w:rsid w:val="00C8256B"/>
    <w:rsid w:val="00C826CB"/>
    <w:rsid w:val="00C82776"/>
    <w:rsid w:val="00C827C6"/>
    <w:rsid w:val="00C828FB"/>
    <w:rsid w:val="00C82A6F"/>
    <w:rsid w:val="00C82B8D"/>
    <w:rsid w:val="00C8313F"/>
    <w:rsid w:val="00C833BC"/>
    <w:rsid w:val="00C8377E"/>
    <w:rsid w:val="00C8387D"/>
    <w:rsid w:val="00C83906"/>
    <w:rsid w:val="00C83A37"/>
    <w:rsid w:val="00C83A8E"/>
    <w:rsid w:val="00C84159"/>
    <w:rsid w:val="00C841A9"/>
    <w:rsid w:val="00C841E6"/>
    <w:rsid w:val="00C8422C"/>
    <w:rsid w:val="00C84299"/>
    <w:rsid w:val="00C84319"/>
    <w:rsid w:val="00C848F8"/>
    <w:rsid w:val="00C84CB1"/>
    <w:rsid w:val="00C84DDA"/>
    <w:rsid w:val="00C84FE8"/>
    <w:rsid w:val="00C851D7"/>
    <w:rsid w:val="00C85308"/>
    <w:rsid w:val="00C8548A"/>
    <w:rsid w:val="00C8573E"/>
    <w:rsid w:val="00C85899"/>
    <w:rsid w:val="00C85919"/>
    <w:rsid w:val="00C85D9C"/>
    <w:rsid w:val="00C85E49"/>
    <w:rsid w:val="00C85F7B"/>
    <w:rsid w:val="00C8653E"/>
    <w:rsid w:val="00C86583"/>
    <w:rsid w:val="00C8684D"/>
    <w:rsid w:val="00C86A7A"/>
    <w:rsid w:val="00C87007"/>
    <w:rsid w:val="00C870BD"/>
    <w:rsid w:val="00C87211"/>
    <w:rsid w:val="00C872AE"/>
    <w:rsid w:val="00C87458"/>
    <w:rsid w:val="00C87648"/>
    <w:rsid w:val="00C8797A"/>
    <w:rsid w:val="00C87D69"/>
    <w:rsid w:val="00C87D8C"/>
    <w:rsid w:val="00C87E40"/>
    <w:rsid w:val="00C87EFF"/>
    <w:rsid w:val="00C87FFD"/>
    <w:rsid w:val="00C90056"/>
    <w:rsid w:val="00C9007C"/>
    <w:rsid w:val="00C90122"/>
    <w:rsid w:val="00C90377"/>
    <w:rsid w:val="00C904D2"/>
    <w:rsid w:val="00C90630"/>
    <w:rsid w:val="00C90678"/>
    <w:rsid w:val="00C90A92"/>
    <w:rsid w:val="00C90BBF"/>
    <w:rsid w:val="00C90CC6"/>
    <w:rsid w:val="00C91559"/>
    <w:rsid w:val="00C915B1"/>
    <w:rsid w:val="00C91636"/>
    <w:rsid w:val="00C917D7"/>
    <w:rsid w:val="00C919EA"/>
    <w:rsid w:val="00C9240F"/>
    <w:rsid w:val="00C9246C"/>
    <w:rsid w:val="00C9272D"/>
    <w:rsid w:val="00C92AE5"/>
    <w:rsid w:val="00C92C5C"/>
    <w:rsid w:val="00C92E0C"/>
    <w:rsid w:val="00C92EA7"/>
    <w:rsid w:val="00C93224"/>
    <w:rsid w:val="00C934D1"/>
    <w:rsid w:val="00C935C0"/>
    <w:rsid w:val="00C935CA"/>
    <w:rsid w:val="00C93851"/>
    <w:rsid w:val="00C939FB"/>
    <w:rsid w:val="00C93B1C"/>
    <w:rsid w:val="00C93B54"/>
    <w:rsid w:val="00C93D64"/>
    <w:rsid w:val="00C93EDC"/>
    <w:rsid w:val="00C93EE8"/>
    <w:rsid w:val="00C9402C"/>
    <w:rsid w:val="00C940D0"/>
    <w:rsid w:val="00C945B6"/>
    <w:rsid w:val="00C945D2"/>
    <w:rsid w:val="00C948C7"/>
    <w:rsid w:val="00C94A3C"/>
    <w:rsid w:val="00C94BA2"/>
    <w:rsid w:val="00C94F9C"/>
    <w:rsid w:val="00C951C0"/>
    <w:rsid w:val="00C954D7"/>
    <w:rsid w:val="00C956B9"/>
    <w:rsid w:val="00C957AE"/>
    <w:rsid w:val="00C9585E"/>
    <w:rsid w:val="00C9596B"/>
    <w:rsid w:val="00C95A68"/>
    <w:rsid w:val="00C95C63"/>
    <w:rsid w:val="00C95EE4"/>
    <w:rsid w:val="00C95F04"/>
    <w:rsid w:val="00C961B7"/>
    <w:rsid w:val="00C9634F"/>
    <w:rsid w:val="00C9657C"/>
    <w:rsid w:val="00C965CD"/>
    <w:rsid w:val="00C9694A"/>
    <w:rsid w:val="00C969FB"/>
    <w:rsid w:val="00C96A03"/>
    <w:rsid w:val="00C96B22"/>
    <w:rsid w:val="00C96E89"/>
    <w:rsid w:val="00C970B2"/>
    <w:rsid w:val="00C97459"/>
    <w:rsid w:val="00C97471"/>
    <w:rsid w:val="00C97594"/>
    <w:rsid w:val="00C975E5"/>
    <w:rsid w:val="00C97726"/>
    <w:rsid w:val="00C97865"/>
    <w:rsid w:val="00C979A8"/>
    <w:rsid w:val="00C979CA"/>
    <w:rsid w:val="00C97A26"/>
    <w:rsid w:val="00C97AD1"/>
    <w:rsid w:val="00C97BE9"/>
    <w:rsid w:val="00C97F08"/>
    <w:rsid w:val="00CA02CA"/>
    <w:rsid w:val="00CA0323"/>
    <w:rsid w:val="00CA03C8"/>
    <w:rsid w:val="00CA04F4"/>
    <w:rsid w:val="00CA0924"/>
    <w:rsid w:val="00CA0AC0"/>
    <w:rsid w:val="00CA0C9D"/>
    <w:rsid w:val="00CA0F87"/>
    <w:rsid w:val="00CA1105"/>
    <w:rsid w:val="00CA11B7"/>
    <w:rsid w:val="00CA1210"/>
    <w:rsid w:val="00CA1424"/>
    <w:rsid w:val="00CA1481"/>
    <w:rsid w:val="00CA15A8"/>
    <w:rsid w:val="00CA1730"/>
    <w:rsid w:val="00CA1893"/>
    <w:rsid w:val="00CA18D4"/>
    <w:rsid w:val="00CA1D1E"/>
    <w:rsid w:val="00CA1E20"/>
    <w:rsid w:val="00CA1EC6"/>
    <w:rsid w:val="00CA1EFC"/>
    <w:rsid w:val="00CA1F21"/>
    <w:rsid w:val="00CA219E"/>
    <w:rsid w:val="00CA2316"/>
    <w:rsid w:val="00CA235A"/>
    <w:rsid w:val="00CA2647"/>
    <w:rsid w:val="00CA2984"/>
    <w:rsid w:val="00CA2B29"/>
    <w:rsid w:val="00CA2C10"/>
    <w:rsid w:val="00CA2C36"/>
    <w:rsid w:val="00CA2D37"/>
    <w:rsid w:val="00CA3007"/>
    <w:rsid w:val="00CA31D6"/>
    <w:rsid w:val="00CA33EE"/>
    <w:rsid w:val="00CA356E"/>
    <w:rsid w:val="00CA357E"/>
    <w:rsid w:val="00CA35E2"/>
    <w:rsid w:val="00CA37BB"/>
    <w:rsid w:val="00CA3905"/>
    <w:rsid w:val="00CA3B70"/>
    <w:rsid w:val="00CA3BA4"/>
    <w:rsid w:val="00CA3C3D"/>
    <w:rsid w:val="00CA3E64"/>
    <w:rsid w:val="00CA3EB8"/>
    <w:rsid w:val="00CA4167"/>
    <w:rsid w:val="00CA42E5"/>
    <w:rsid w:val="00CA42FB"/>
    <w:rsid w:val="00CA434B"/>
    <w:rsid w:val="00CA45EC"/>
    <w:rsid w:val="00CA46AC"/>
    <w:rsid w:val="00CA4A92"/>
    <w:rsid w:val="00CA4C67"/>
    <w:rsid w:val="00CA4FC2"/>
    <w:rsid w:val="00CA5202"/>
    <w:rsid w:val="00CA54A1"/>
    <w:rsid w:val="00CA57DA"/>
    <w:rsid w:val="00CA580E"/>
    <w:rsid w:val="00CA59D4"/>
    <w:rsid w:val="00CA5AEA"/>
    <w:rsid w:val="00CA5BE8"/>
    <w:rsid w:val="00CA5DFD"/>
    <w:rsid w:val="00CA5E21"/>
    <w:rsid w:val="00CA5E40"/>
    <w:rsid w:val="00CA608C"/>
    <w:rsid w:val="00CA6229"/>
    <w:rsid w:val="00CA6738"/>
    <w:rsid w:val="00CA69C5"/>
    <w:rsid w:val="00CA6ABE"/>
    <w:rsid w:val="00CA6CEB"/>
    <w:rsid w:val="00CA6CF3"/>
    <w:rsid w:val="00CA6FF2"/>
    <w:rsid w:val="00CA701C"/>
    <w:rsid w:val="00CA7041"/>
    <w:rsid w:val="00CA7128"/>
    <w:rsid w:val="00CA713C"/>
    <w:rsid w:val="00CA71CC"/>
    <w:rsid w:val="00CA724E"/>
    <w:rsid w:val="00CA726D"/>
    <w:rsid w:val="00CA7349"/>
    <w:rsid w:val="00CA7833"/>
    <w:rsid w:val="00CA78BA"/>
    <w:rsid w:val="00CA79C5"/>
    <w:rsid w:val="00CA7D73"/>
    <w:rsid w:val="00CA7D79"/>
    <w:rsid w:val="00CB0391"/>
    <w:rsid w:val="00CB0482"/>
    <w:rsid w:val="00CB08E1"/>
    <w:rsid w:val="00CB0A4D"/>
    <w:rsid w:val="00CB0A84"/>
    <w:rsid w:val="00CB0AB0"/>
    <w:rsid w:val="00CB1003"/>
    <w:rsid w:val="00CB11F8"/>
    <w:rsid w:val="00CB1733"/>
    <w:rsid w:val="00CB18F1"/>
    <w:rsid w:val="00CB1932"/>
    <w:rsid w:val="00CB1948"/>
    <w:rsid w:val="00CB1B1C"/>
    <w:rsid w:val="00CB1BCA"/>
    <w:rsid w:val="00CB1C62"/>
    <w:rsid w:val="00CB1C65"/>
    <w:rsid w:val="00CB2062"/>
    <w:rsid w:val="00CB2133"/>
    <w:rsid w:val="00CB225A"/>
    <w:rsid w:val="00CB2360"/>
    <w:rsid w:val="00CB24AB"/>
    <w:rsid w:val="00CB264E"/>
    <w:rsid w:val="00CB2CDD"/>
    <w:rsid w:val="00CB2DB5"/>
    <w:rsid w:val="00CB3318"/>
    <w:rsid w:val="00CB3518"/>
    <w:rsid w:val="00CB35BE"/>
    <w:rsid w:val="00CB369E"/>
    <w:rsid w:val="00CB37D4"/>
    <w:rsid w:val="00CB3876"/>
    <w:rsid w:val="00CB3A06"/>
    <w:rsid w:val="00CB3A7E"/>
    <w:rsid w:val="00CB3C50"/>
    <w:rsid w:val="00CB3CB9"/>
    <w:rsid w:val="00CB424B"/>
    <w:rsid w:val="00CB425D"/>
    <w:rsid w:val="00CB4336"/>
    <w:rsid w:val="00CB4A21"/>
    <w:rsid w:val="00CB4DEA"/>
    <w:rsid w:val="00CB4E19"/>
    <w:rsid w:val="00CB4F2C"/>
    <w:rsid w:val="00CB4FDA"/>
    <w:rsid w:val="00CB500F"/>
    <w:rsid w:val="00CB5048"/>
    <w:rsid w:val="00CB5144"/>
    <w:rsid w:val="00CB5149"/>
    <w:rsid w:val="00CB5480"/>
    <w:rsid w:val="00CB5485"/>
    <w:rsid w:val="00CB599E"/>
    <w:rsid w:val="00CB59EE"/>
    <w:rsid w:val="00CB5A49"/>
    <w:rsid w:val="00CB5CF5"/>
    <w:rsid w:val="00CB5DA8"/>
    <w:rsid w:val="00CB5E59"/>
    <w:rsid w:val="00CB5F82"/>
    <w:rsid w:val="00CB60EE"/>
    <w:rsid w:val="00CB6289"/>
    <w:rsid w:val="00CB62C7"/>
    <w:rsid w:val="00CB6511"/>
    <w:rsid w:val="00CB6648"/>
    <w:rsid w:val="00CB6663"/>
    <w:rsid w:val="00CB6716"/>
    <w:rsid w:val="00CB67ED"/>
    <w:rsid w:val="00CB6858"/>
    <w:rsid w:val="00CB68C8"/>
    <w:rsid w:val="00CB6A38"/>
    <w:rsid w:val="00CB6A5B"/>
    <w:rsid w:val="00CB6BEF"/>
    <w:rsid w:val="00CB6D38"/>
    <w:rsid w:val="00CB6E6E"/>
    <w:rsid w:val="00CB7200"/>
    <w:rsid w:val="00CB732C"/>
    <w:rsid w:val="00CB7357"/>
    <w:rsid w:val="00CB77E6"/>
    <w:rsid w:val="00CB78BA"/>
    <w:rsid w:val="00CB78C7"/>
    <w:rsid w:val="00CB7C00"/>
    <w:rsid w:val="00CB7C18"/>
    <w:rsid w:val="00CB7D94"/>
    <w:rsid w:val="00CC005A"/>
    <w:rsid w:val="00CC00BF"/>
    <w:rsid w:val="00CC00F7"/>
    <w:rsid w:val="00CC0243"/>
    <w:rsid w:val="00CC0347"/>
    <w:rsid w:val="00CC052D"/>
    <w:rsid w:val="00CC05DA"/>
    <w:rsid w:val="00CC05F6"/>
    <w:rsid w:val="00CC082A"/>
    <w:rsid w:val="00CC0960"/>
    <w:rsid w:val="00CC0A5B"/>
    <w:rsid w:val="00CC0AAD"/>
    <w:rsid w:val="00CC0F5C"/>
    <w:rsid w:val="00CC14E1"/>
    <w:rsid w:val="00CC1521"/>
    <w:rsid w:val="00CC16B6"/>
    <w:rsid w:val="00CC17B5"/>
    <w:rsid w:val="00CC1862"/>
    <w:rsid w:val="00CC18D0"/>
    <w:rsid w:val="00CC1ABA"/>
    <w:rsid w:val="00CC1B0D"/>
    <w:rsid w:val="00CC1BAC"/>
    <w:rsid w:val="00CC1BCD"/>
    <w:rsid w:val="00CC1CF2"/>
    <w:rsid w:val="00CC2047"/>
    <w:rsid w:val="00CC205B"/>
    <w:rsid w:val="00CC2114"/>
    <w:rsid w:val="00CC2124"/>
    <w:rsid w:val="00CC233D"/>
    <w:rsid w:val="00CC2498"/>
    <w:rsid w:val="00CC256F"/>
    <w:rsid w:val="00CC2662"/>
    <w:rsid w:val="00CC2940"/>
    <w:rsid w:val="00CC2BEE"/>
    <w:rsid w:val="00CC2C90"/>
    <w:rsid w:val="00CC2F0E"/>
    <w:rsid w:val="00CC3284"/>
    <w:rsid w:val="00CC348D"/>
    <w:rsid w:val="00CC34C6"/>
    <w:rsid w:val="00CC3B76"/>
    <w:rsid w:val="00CC3BA4"/>
    <w:rsid w:val="00CC3F3E"/>
    <w:rsid w:val="00CC3FFC"/>
    <w:rsid w:val="00CC4020"/>
    <w:rsid w:val="00CC40EA"/>
    <w:rsid w:val="00CC4444"/>
    <w:rsid w:val="00CC44AA"/>
    <w:rsid w:val="00CC460A"/>
    <w:rsid w:val="00CC470B"/>
    <w:rsid w:val="00CC47D3"/>
    <w:rsid w:val="00CC51E6"/>
    <w:rsid w:val="00CC5249"/>
    <w:rsid w:val="00CC5329"/>
    <w:rsid w:val="00CC5399"/>
    <w:rsid w:val="00CC5959"/>
    <w:rsid w:val="00CC5B06"/>
    <w:rsid w:val="00CC5B43"/>
    <w:rsid w:val="00CC5CBB"/>
    <w:rsid w:val="00CC5EAB"/>
    <w:rsid w:val="00CC5EBA"/>
    <w:rsid w:val="00CC60F8"/>
    <w:rsid w:val="00CC61FB"/>
    <w:rsid w:val="00CC6300"/>
    <w:rsid w:val="00CC63ED"/>
    <w:rsid w:val="00CC6412"/>
    <w:rsid w:val="00CC65D9"/>
    <w:rsid w:val="00CC66AE"/>
    <w:rsid w:val="00CC6819"/>
    <w:rsid w:val="00CC68E5"/>
    <w:rsid w:val="00CC6ACA"/>
    <w:rsid w:val="00CC6C8B"/>
    <w:rsid w:val="00CC6DF4"/>
    <w:rsid w:val="00CC6EEA"/>
    <w:rsid w:val="00CC7038"/>
    <w:rsid w:val="00CC72EC"/>
    <w:rsid w:val="00CC72FB"/>
    <w:rsid w:val="00CC750F"/>
    <w:rsid w:val="00CC76D9"/>
    <w:rsid w:val="00CC77A2"/>
    <w:rsid w:val="00CC7D59"/>
    <w:rsid w:val="00CC7E67"/>
    <w:rsid w:val="00CC7E84"/>
    <w:rsid w:val="00CC7F7E"/>
    <w:rsid w:val="00CD006C"/>
    <w:rsid w:val="00CD0173"/>
    <w:rsid w:val="00CD0208"/>
    <w:rsid w:val="00CD0543"/>
    <w:rsid w:val="00CD072F"/>
    <w:rsid w:val="00CD0873"/>
    <w:rsid w:val="00CD09BC"/>
    <w:rsid w:val="00CD0BE7"/>
    <w:rsid w:val="00CD0C86"/>
    <w:rsid w:val="00CD0CF7"/>
    <w:rsid w:val="00CD0D8F"/>
    <w:rsid w:val="00CD0E4E"/>
    <w:rsid w:val="00CD0FD1"/>
    <w:rsid w:val="00CD115F"/>
    <w:rsid w:val="00CD11D9"/>
    <w:rsid w:val="00CD1375"/>
    <w:rsid w:val="00CD185F"/>
    <w:rsid w:val="00CD1995"/>
    <w:rsid w:val="00CD1AF1"/>
    <w:rsid w:val="00CD2062"/>
    <w:rsid w:val="00CD214E"/>
    <w:rsid w:val="00CD2638"/>
    <w:rsid w:val="00CD2824"/>
    <w:rsid w:val="00CD2977"/>
    <w:rsid w:val="00CD2B3A"/>
    <w:rsid w:val="00CD2C1A"/>
    <w:rsid w:val="00CD2D20"/>
    <w:rsid w:val="00CD3032"/>
    <w:rsid w:val="00CD3052"/>
    <w:rsid w:val="00CD326B"/>
    <w:rsid w:val="00CD33F2"/>
    <w:rsid w:val="00CD3527"/>
    <w:rsid w:val="00CD3701"/>
    <w:rsid w:val="00CD3710"/>
    <w:rsid w:val="00CD3717"/>
    <w:rsid w:val="00CD37B0"/>
    <w:rsid w:val="00CD3BDC"/>
    <w:rsid w:val="00CD42FD"/>
    <w:rsid w:val="00CD43AD"/>
    <w:rsid w:val="00CD44BB"/>
    <w:rsid w:val="00CD452A"/>
    <w:rsid w:val="00CD4932"/>
    <w:rsid w:val="00CD4B62"/>
    <w:rsid w:val="00CD4C75"/>
    <w:rsid w:val="00CD4CFA"/>
    <w:rsid w:val="00CD4DC8"/>
    <w:rsid w:val="00CD4E50"/>
    <w:rsid w:val="00CD5077"/>
    <w:rsid w:val="00CD50C3"/>
    <w:rsid w:val="00CD51CA"/>
    <w:rsid w:val="00CD54B8"/>
    <w:rsid w:val="00CD57AA"/>
    <w:rsid w:val="00CD58E3"/>
    <w:rsid w:val="00CD599C"/>
    <w:rsid w:val="00CD5B41"/>
    <w:rsid w:val="00CD5B45"/>
    <w:rsid w:val="00CD5DE2"/>
    <w:rsid w:val="00CD5F86"/>
    <w:rsid w:val="00CD6065"/>
    <w:rsid w:val="00CD606A"/>
    <w:rsid w:val="00CD6110"/>
    <w:rsid w:val="00CD61BF"/>
    <w:rsid w:val="00CD64B5"/>
    <w:rsid w:val="00CD6711"/>
    <w:rsid w:val="00CD679A"/>
    <w:rsid w:val="00CD6861"/>
    <w:rsid w:val="00CD6925"/>
    <w:rsid w:val="00CD69AC"/>
    <w:rsid w:val="00CD6D7A"/>
    <w:rsid w:val="00CD6F9D"/>
    <w:rsid w:val="00CD70B2"/>
    <w:rsid w:val="00CD70F7"/>
    <w:rsid w:val="00CD720C"/>
    <w:rsid w:val="00CD72BE"/>
    <w:rsid w:val="00CD753D"/>
    <w:rsid w:val="00CD7907"/>
    <w:rsid w:val="00CD79BB"/>
    <w:rsid w:val="00CD7A24"/>
    <w:rsid w:val="00CD7BA0"/>
    <w:rsid w:val="00CD7EAF"/>
    <w:rsid w:val="00CE01FE"/>
    <w:rsid w:val="00CE031A"/>
    <w:rsid w:val="00CE08BA"/>
    <w:rsid w:val="00CE092E"/>
    <w:rsid w:val="00CE0BDC"/>
    <w:rsid w:val="00CE0C45"/>
    <w:rsid w:val="00CE0D21"/>
    <w:rsid w:val="00CE1361"/>
    <w:rsid w:val="00CE13C2"/>
    <w:rsid w:val="00CE14B0"/>
    <w:rsid w:val="00CE1A7C"/>
    <w:rsid w:val="00CE1BD6"/>
    <w:rsid w:val="00CE1D4C"/>
    <w:rsid w:val="00CE1FE7"/>
    <w:rsid w:val="00CE2399"/>
    <w:rsid w:val="00CE23F2"/>
    <w:rsid w:val="00CE2469"/>
    <w:rsid w:val="00CE24F7"/>
    <w:rsid w:val="00CE2666"/>
    <w:rsid w:val="00CE26D0"/>
    <w:rsid w:val="00CE2757"/>
    <w:rsid w:val="00CE284F"/>
    <w:rsid w:val="00CE29B5"/>
    <w:rsid w:val="00CE2BBD"/>
    <w:rsid w:val="00CE2C8A"/>
    <w:rsid w:val="00CE2FB1"/>
    <w:rsid w:val="00CE30D5"/>
    <w:rsid w:val="00CE3277"/>
    <w:rsid w:val="00CE3428"/>
    <w:rsid w:val="00CE34D3"/>
    <w:rsid w:val="00CE36DA"/>
    <w:rsid w:val="00CE3A24"/>
    <w:rsid w:val="00CE3C1D"/>
    <w:rsid w:val="00CE3D41"/>
    <w:rsid w:val="00CE3E21"/>
    <w:rsid w:val="00CE3F10"/>
    <w:rsid w:val="00CE3FD6"/>
    <w:rsid w:val="00CE4007"/>
    <w:rsid w:val="00CE434E"/>
    <w:rsid w:val="00CE44E2"/>
    <w:rsid w:val="00CE44E4"/>
    <w:rsid w:val="00CE4964"/>
    <w:rsid w:val="00CE496E"/>
    <w:rsid w:val="00CE4A76"/>
    <w:rsid w:val="00CE4AD7"/>
    <w:rsid w:val="00CE4DF2"/>
    <w:rsid w:val="00CE4FAF"/>
    <w:rsid w:val="00CE5047"/>
    <w:rsid w:val="00CE5484"/>
    <w:rsid w:val="00CE5821"/>
    <w:rsid w:val="00CE5957"/>
    <w:rsid w:val="00CE597A"/>
    <w:rsid w:val="00CE5CBC"/>
    <w:rsid w:val="00CE5D3B"/>
    <w:rsid w:val="00CE5D90"/>
    <w:rsid w:val="00CE5DA0"/>
    <w:rsid w:val="00CE5EB2"/>
    <w:rsid w:val="00CE5FAF"/>
    <w:rsid w:val="00CE6027"/>
    <w:rsid w:val="00CE60F1"/>
    <w:rsid w:val="00CE61D6"/>
    <w:rsid w:val="00CE627F"/>
    <w:rsid w:val="00CE65FF"/>
    <w:rsid w:val="00CE667F"/>
    <w:rsid w:val="00CE677C"/>
    <w:rsid w:val="00CE6BE5"/>
    <w:rsid w:val="00CE6E9B"/>
    <w:rsid w:val="00CE733E"/>
    <w:rsid w:val="00CE7377"/>
    <w:rsid w:val="00CE74CB"/>
    <w:rsid w:val="00CE7830"/>
    <w:rsid w:val="00CE7841"/>
    <w:rsid w:val="00CE78C5"/>
    <w:rsid w:val="00CE7965"/>
    <w:rsid w:val="00CE79AD"/>
    <w:rsid w:val="00CE7C85"/>
    <w:rsid w:val="00CE7D2C"/>
    <w:rsid w:val="00CE7E3E"/>
    <w:rsid w:val="00CE7FC3"/>
    <w:rsid w:val="00CF017F"/>
    <w:rsid w:val="00CF0335"/>
    <w:rsid w:val="00CF03EC"/>
    <w:rsid w:val="00CF04F7"/>
    <w:rsid w:val="00CF04FA"/>
    <w:rsid w:val="00CF0625"/>
    <w:rsid w:val="00CF06D6"/>
    <w:rsid w:val="00CF08A7"/>
    <w:rsid w:val="00CF09C5"/>
    <w:rsid w:val="00CF0B72"/>
    <w:rsid w:val="00CF0C0A"/>
    <w:rsid w:val="00CF0C51"/>
    <w:rsid w:val="00CF0CB6"/>
    <w:rsid w:val="00CF0EAF"/>
    <w:rsid w:val="00CF19DC"/>
    <w:rsid w:val="00CF1A6B"/>
    <w:rsid w:val="00CF1EA2"/>
    <w:rsid w:val="00CF211B"/>
    <w:rsid w:val="00CF2199"/>
    <w:rsid w:val="00CF21D7"/>
    <w:rsid w:val="00CF22A0"/>
    <w:rsid w:val="00CF22C0"/>
    <w:rsid w:val="00CF22F4"/>
    <w:rsid w:val="00CF2438"/>
    <w:rsid w:val="00CF24BA"/>
    <w:rsid w:val="00CF24F5"/>
    <w:rsid w:val="00CF2529"/>
    <w:rsid w:val="00CF252C"/>
    <w:rsid w:val="00CF2602"/>
    <w:rsid w:val="00CF278B"/>
    <w:rsid w:val="00CF2816"/>
    <w:rsid w:val="00CF2AA3"/>
    <w:rsid w:val="00CF2C77"/>
    <w:rsid w:val="00CF2E62"/>
    <w:rsid w:val="00CF30FC"/>
    <w:rsid w:val="00CF37BF"/>
    <w:rsid w:val="00CF3910"/>
    <w:rsid w:val="00CF3969"/>
    <w:rsid w:val="00CF3A86"/>
    <w:rsid w:val="00CF3AEC"/>
    <w:rsid w:val="00CF3B74"/>
    <w:rsid w:val="00CF3C5E"/>
    <w:rsid w:val="00CF3C9B"/>
    <w:rsid w:val="00CF3CE9"/>
    <w:rsid w:val="00CF3E03"/>
    <w:rsid w:val="00CF40C7"/>
    <w:rsid w:val="00CF43D2"/>
    <w:rsid w:val="00CF45C2"/>
    <w:rsid w:val="00CF4776"/>
    <w:rsid w:val="00CF4991"/>
    <w:rsid w:val="00CF4D08"/>
    <w:rsid w:val="00CF4FCE"/>
    <w:rsid w:val="00CF4FFC"/>
    <w:rsid w:val="00CF50A6"/>
    <w:rsid w:val="00CF5452"/>
    <w:rsid w:val="00CF55CB"/>
    <w:rsid w:val="00CF5682"/>
    <w:rsid w:val="00CF57B1"/>
    <w:rsid w:val="00CF5841"/>
    <w:rsid w:val="00CF588F"/>
    <w:rsid w:val="00CF59ED"/>
    <w:rsid w:val="00CF5AAE"/>
    <w:rsid w:val="00CF5B4A"/>
    <w:rsid w:val="00CF5FF8"/>
    <w:rsid w:val="00CF6216"/>
    <w:rsid w:val="00CF622D"/>
    <w:rsid w:val="00CF627C"/>
    <w:rsid w:val="00CF6324"/>
    <w:rsid w:val="00CF653D"/>
    <w:rsid w:val="00CF6791"/>
    <w:rsid w:val="00CF6C6A"/>
    <w:rsid w:val="00CF6D60"/>
    <w:rsid w:val="00CF6F75"/>
    <w:rsid w:val="00CF7095"/>
    <w:rsid w:val="00CF7186"/>
    <w:rsid w:val="00CF7271"/>
    <w:rsid w:val="00CF7476"/>
    <w:rsid w:val="00CF7657"/>
    <w:rsid w:val="00CF7664"/>
    <w:rsid w:val="00CF796A"/>
    <w:rsid w:val="00CF798A"/>
    <w:rsid w:val="00CF7B19"/>
    <w:rsid w:val="00CF7E46"/>
    <w:rsid w:val="00D0031B"/>
    <w:rsid w:val="00D0035D"/>
    <w:rsid w:val="00D00447"/>
    <w:rsid w:val="00D004FF"/>
    <w:rsid w:val="00D007B6"/>
    <w:rsid w:val="00D00D2A"/>
    <w:rsid w:val="00D00D30"/>
    <w:rsid w:val="00D00E7B"/>
    <w:rsid w:val="00D01031"/>
    <w:rsid w:val="00D010EA"/>
    <w:rsid w:val="00D011EC"/>
    <w:rsid w:val="00D0127E"/>
    <w:rsid w:val="00D0127F"/>
    <w:rsid w:val="00D0139F"/>
    <w:rsid w:val="00D01825"/>
    <w:rsid w:val="00D01A43"/>
    <w:rsid w:val="00D01DB6"/>
    <w:rsid w:val="00D01F64"/>
    <w:rsid w:val="00D01FF7"/>
    <w:rsid w:val="00D02003"/>
    <w:rsid w:val="00D020D7"/>
    <w:rsid w:val="00D02143"/>
    <w:rsid w:val="00D02174"/>
    <w:rsid w:val="00D02301"/>
    <w:rsid w:val="00D02455"/>
    <w:rsid w:val="00D025D7"/>
    <w:rsid w:val="00D0289C"/>
    <w:rsid w:val="00D02984"/>
    <w:rsid w:val="00D02991"/>
    <w:rsid w:val="00D02E12"/>
    <w:rsid w:val="00D02EEC"/>
    <w:rsid w:val="00D02FF3"/>
    <w:rsid w:val="00D0302E"/>
    <w:rsid w:val="00D03280"/>
    <w:rsid w:val="00D03459"/>
    <w:rsid w:val="00D036D6"/>
    <w:rsid w:val="00D03832"/>
    <w:rsid w:val="00D038D8"/>
    <w:rsid w:val="00D03951"/>
    <w:rsid w:val="00D03ACE"/>
    <w:rsid w:val="00D03D08"/>
    <w:rsid w:val="00D03E04"/>
    <w:rsid w:val="00D04115"/>
    <w:rsid w:val="00D04484"/>
    <w:rsid w:val="00D0489B"/>
    <w:rsid w:val="00D04914"/>
    <w:rsid w:val="00D0499F"/>
    <w:rsid w:val="00D052CF"/>
    <w:rsid w:val="00D054BE"/>
    <w:rsid w:val="00D0587B"/>
    <w:rsid w:val="00D0587C"/>
    <w:rsid w:val="00D058E8"/>
    <w:rsid w:val="00D05991"/>
    <w:rsid w:val="00D05B92"/>
    <w:rsid w:val="00D05C25"/>
    <w:rsid w:val="00D05C78"/>
    <w:rsid w:val="00D05D5E"/>
    <w:rsid w:val="00D05E22"/>
    <w:rsid w:val="00D05E54"/>
    <w:rsid w:val="00D0608F"/>
    <w:rsid w:val="00D06138"/>
    <w:rsid w:val="00D061AF"/>
    <w:rsid w:val="00D066CB"/>
    <w:rsid w:val="00D06793"/>
    <w:rsid w:val="00D0681E"/>
    <w:rsid w:val="00D069A2"/>
    <w:rsid w:val="00D06B2D"/>
    <w:rsid w:val="00D06B91"/>
    <w:rsid w:val="00D06C47"/>
    <w:rsid w:val="00D06DD6"/>
    <w:rsid w:val="00D06E5C"/>
    <w:rsid w:val="00D072B8"/>
    <w:rsid w:val="00D0774D"/>
    <w:rsid w:val="00D0780D"/>
    <w:rsid w:val="00D07BAC"/>
    <w:rsid w:val="00D07BFF"/>
    <w:rsid w:val="00D07D76"/>
    <w:rsid w:val="00D07E82"/>
    <w:rsid w:val="00D07EF9"/>
    <w:rsid w:val="00D07F16"/>
    <w:rsid w:val="00D10072"/>
    <w:rsid w:val="00D101EB"/>
    <w:rsid w:val="00D10221"/>
    <w:rsid w:val="00D10264"/>
    <w:rsid w:val="00D102E5"/>
    <w:rsid w:val="00D103C6"/>
    <w:rsid w:val="00D1045C"/>
    <w:rsid w:val="00D107C9"/>
    <w:rsid w:val="00D1081A"/>
    <w:rsid w:val="00D10A40"/>
    <w:rsid w:val="00D10AA7"/>
    <w:rsid w:val="00D10CB8"/>
    <w:rsid w:val="00D10DB1"/>
    <w:rsid w:val="00D10F49"/>
    <w:rsid w:val="00D10F9B"/>
    <w:rsid w:val="00D1102D"/>
    <w:rsid w:val="00D110FD"/>
    <w:rsid w:val="00D11175"/>
    <w:rsid w:val="00D11192"/>
    <w:rsid w:val="00D111B9"/>
    <w:rsid w:val="00D116C3"/>
    <w:rsid w:val="00D11E4A"/>
    <w:rsid w:val="00D122A0"/>
    <w:rsid w:val="00D123F6"/>
    <w:rsid w:val="00D1256C"/>
    <w:rsid w:val="00D12575"/>
    <w:rsid w:val="00D12808"/>
    <w:rsid w:val="00D12826"/>
    <w:rsid w:val="00D129FF"/>
    <w:rsid w:val="00D12B8F"/>
    <w:rsid w:val="00D12C69"/>
    <w:rsid w:val="00D12D28"/>
    <w:rsid w:val="00D12E13"/>
    <w:rsid w:val="00D13073"/>
    <w:rsid w:val="00D13841"/>
    <w:rsid w:val="00D1391A"/>
    <w:rsid w:val="00D13998"/>
    <w:rsid w:val="00D139B6"/>
    <w:rsid w:val="00D13CD8"/>
    <w:rsid w:val="00D13EA8"/>
    <w:rsid w:val="00D13ED6"/>
    <w:rsid w:val="00D13F11"/>
    <w:rsid w:val="00D1406D"/>
    <w:rsid w:val="00D14356"/>
    <w:rsid w:val="00D1436E"/>
    <w:rsid w:val="00D143B5"/>
    <w:rsid w:val="00D14605"/>
    <w:rsid w:val="00D1472E"/>
    <w:rsid w:val="00D148A7"/>
    <w:rsid w:val="00D149B6"/>
    <w:rsid w:val="00D14D7F"/>
    <w:rsid w:val="00D14DE7"/>
    <w:rsid w:val="00D1515E"/>
    <w:rsid w:val="00D1520F"/>
    <w:rsid w:val="00D1539E"/>
    <w:rsid w:val="00D1560F"/>
    <w:rsid w:val="00D156DE"/>
    <w:rsid w:val="00D1586A"/>
    <w:rsid w:val="00D15892"/>
    <w:rsid w:val="00D158A9"/>
    <w:rsid w:val="00D158B0"/>
    <w:rsid w:val="00D158BA"/>
    <w:rsid w:val="00D15B15"/>
    <w:rsid w:val="00D15B63"/>
    <w:rsid w:val="00D15BB8"/>
    <w:rsid w:val="00D15CB7"/>
    <w:rsid w:val="00D15EDF"/>
    <w:rsid w:val="00D15F97"/>
    <w:rsid w:val="00D15FC1"/>
    <w:rsid w:val="00D15FCB"/>
    <w:rsid w:val="00D16289"/>
    <w:rsid w:val="00D168FD"/>
    <w:rsid w:val="00D16B2C"/>
    <w:rsid w:val="00D16CC6"/>
    <w:rsid w:val="00D16CFD"/>
    <w:rsid w:val="00D16D6C"/>
    <w:rsid w:val="00D16E22"/>
    <w:rsid w:val="00D17003"/>
    <w:rsid w:val="00D17394"/>
    <w:rsid w:val="00D173DD"/>
    <w:rsid w:val="00D17477"/>
    <w:rsid w:val="00D17705"/>
    <w:rsid w:val="00D177EA"/>
    <w:rsid w:val="00D1784E"/>
    <w:rsid w:val="00D17CAB"/>
    <w:rsid w:val="00D17F9F"/>
    <w:rsid w:val="00D20613"/>
    <w:rsid w:val="00D20743"/>
    <w:rsid w:val="00D207AD"/>
    <w:rsid w:val="00D207DC"/>
    <w:rsid w:val="00D2098B"/>
    <w:rsid w:val="00D20B81"/>
    <w:rsid w:val="00D20CC2"/>
    <w:rsid w:val="00D20F1A"/>
    <w:rsid w:val="00D20F25"/>
    <w:rsid w:val="00D20F7A"/>
    <w:rsid w:val="00D21009"/>
    <w:rsid w:val="00D213D8"/>
    <w:rsid w:val="00D220B2"/>
    <w:rsid w:val="00D221E5"/>
    <w:rsid w:val="00D2237E"/>
    <w:rsid w:val="00D2249C"/>
    <w:rsid w:val="00D226AC"/>
    <w:rsid w:val="00D22793"/>
    <w:rsid w:val="00D22AC9"/>
    <w:rsid w:val="00D22CD3"/>
    <w:rsid w:val="00D22E28"/>
    <w:rsid w:val="00D2345F"/>
    <w:rsid w:val="00D23527"/>
    <w:rsid w:val="00D23CBD"/>
    <w:rsid w:val="00D2402B"/>
    <w:rsid w:val="00D2403F"/>
    <w:rsid w:val="00D242CC"/>
    <w:rsid w:val="00D24462"/>
    <w:rsid w:val="00D244A9"/>
    <w:rsid w:val="00D244EE"/>
    <w:rsid w:val="00D244F3"/>
    <w:rsid w:val="00D245B1"/>
    <w:rsid w:val="00D24934"/>
    <w:rsid w:val="00D24A5C"/>
    <w:rsid w:val="00D24B61"/>
    <w:rsid w:val="00D24B83"/>
    <w:rsid w:val="00D24F06"/>
    <w:rsid w:val="00D250D1"/>
    <w:rsid w:val="00D25148"/>
    <w:rsid w:val="00D251CC"/>
    <w:rsid w:val="00D25335"/>
    <w:rsid w:val="00D2536E"/>
    <w:rsid w:val="00D2542A"/>
    <w:rsid w:val="00D25528"/>
    <w:rsid w:val="00D257EE"/>
    <w:rsid w:val="00D25807"/>
    <w:rsid w:val="00D258F8"/>
    <w:rsid w:val="00D259C5"/>
    <w:rsid w:val="00D25DC2"/>
    <w:rsid w:val="00D25DE6"/>
    <w:rsid w:val="00D25DFC"/>
    <w:rsid w:val="00D25F53"/>
    <w:rsid w:val="00D25F7B"/>
    <w:rsid w:val="00D261F4"/>
    <w:rsid w:val="00D262B8"/>
    <w:rsid w:val="00D263A4"/>
    <w:rsid w:val="00D26469"/>
    <w:rsid w:val="00D266A2"/>
    <w:rsid w:val="00D26836"/>
    <w:rsid w:val="00D26A3F"/>
    <w:rsid w:val="00D26D33"/>
    <w:rsid w:val="00D26D4A"/>
    <w:rsid w:val="00D26D70"/>
    <w:rsid w:val="00D26E01"/>
    <w:rsid w:val="00D270DD"/>
    <w:rsid w:val="00D27244"/>
    <w:rsid w:val="00D27273"/>
    <w:rsid w:val="00D274F5"/>
    <w:rsid w:val="00D276EC"/>
    <w:rsid w:val="00D27948"/>
    <w:rsid w:val="00D2797A"/>
    <w:rsid w:val="00D27ABC"/>
    <w:rsid w:val="00D27C28"/>
    <w:rsid w:val="00D27D62"/>
    <w:rsid w:val="00D27F9E"/>
    <w:rsid w:val="00D3008A"/>
    <w:rsid w:val="00D3012A"/>
    <w:rsid w:val="00D3032C"/>
    <w:rsid w:val="00D30399"/>
    <w:rsid w:val="00D303C9"/>
    <w:rsid w:val="00D30525"/>
    <w:rsid w:val="00D30735"/>
    <w:rsid w:val="00D3080A"/>
    <w:rsid w:val="00D30931"/>
    <w:rsid w:val="00D30D43"/>
    <w:rsid w:val="00D311F6"/>
    <w:rsid w:val="00D31341"/>
    <w:rsid w:val="00D3139E"/>
    <w:rsid w:val="00D317BA"/>
    <w:rsid w:val="00D31918"/>
    <w:rsid w:val="00D31C3A"/>
    <w:rsid w:val="00D31C4C"/>
    <w:rsid w:val="00D31E1F"/>
    <w:rsid w:val="00D31F17"/>
    <w:rsid w:val="00D32380"/>
    <w:rsid w:val="00D32389"/>
    <w:rsid w:val="00D32448"/>
    <w:rsid w:val="00D32882"/>
    <w:rsid w:val="00D32B44"/>
    <w:rsid w:val="00D32DBF"/>
    <w:rsid w:val="00D33160"/>
    <w:rsid w:val="00D33296"/>
    <w:rsid w:val="00D333A3"/>
    <w:rsid w:val="00D335E2"/>
    <w:rsid w:val="00D3364F"/>
    <w:rsid w:val="00D336EE"/>
    <w:rsid w:val="00D33707"/>
    <w:rsid w:val="00D337D1"/>
    <w:rsid w:val="00D340FD"/>
    <w:rsid w:val="00D3458B"/>
    <w:rsid w:val="00D34716"/>
    <w:rsid w:val="00D347C7"/>
    <w:rsid w:val="00D347E3"/>
    <w:rsid w:val="00D34AA3"/>
    <w:rsid w:val="00D34ACE"/>
    <w:rsid w:val="00D34C1C"/>
    <w:rsid w:val="00D34E5A"/>
    <w:rsid w:val="00D34EA3"/>
    <w:rsid w:val="00D353A5"/>
    <w:rsid w:val="00D355B1"/>
    <w:rsid w:val="00D355F6"/>
    <w:rsid w:val="00D35760"/>
    <w:rsid w:val="00D357FA"/>
    <w:rsid w:val="00D359DF"/>
    <w:rsid w:val="00D35AC1"/>
    <w:rsid w:val="00D35CE1"/>
    <w:rsid w:val="00D35E69"/>
    <w:rsid w:val="00D3612A"/>
    <w:rsid w:val="00D3645F"/>
    <w:rsid w:val="00D36529"/>
    <w:rsid w:val="00D36577"/>
    <w:rsid w:val="00D36717"/>
    <w:rsid w:val="00D36988"/>
    <w:rsid w:val="00D36AD5"/>
    <w:rsid w:val="00D36CDA"/>
    <w:rsid w:val="00D36D07"/>
    <w:rsid w:val="00D3730A"/>
    <w:rsid w:val="00D37343"/>
    <w:rsid w:val="00D37764"/>
    <w:rsid w:val="00D377FD"/>
    <w:rsid w:val="00D37AA2"/>
    <w:rsid w:val="00D37C55"/>
    <w:rsid w:val="00D37D7C"/>
    <w:rsid w:val="00D37FED"/>
    <w:rsid w:val="00D40070"/>
    <w:rsid w:val="00D40127"/>
    <w:rsid w:val="00D401AC"/>
    <w:rsid w:val="00D401C6"/>
    <w:rsid w:val="00D401DE"/>
    <w:rsid w:val="00D4046E"/>
    <w:rsid w:val="00D40689"/>
    <w:rsid w:val="00D4070A"/>
    <w:rsid w:val="00D40C2B"/>
    <w:rsid w:val="00D41056"/>
    <w:rsid w:val="00D4123E"/>
    <w:rsid w:val="00D416FF"/>
    <w:rsid w:val="00D41891"/>
    <w:rsid w:val="00D418AF"/>
    <w:rsid w:val="00D422B8"/>
    <w:rsid w:val="00D42351"/>
    <w:rsid w:val="00D42A7D"/>
    <w:rsid w:val="00D431F3"/>
    <w:rsid w:val="00D43230"/>
    <w:rsid w:val="00D433E1"/>
    <w:rsid w:val="00D4360B"/>
    <w:rsid w:val="00D43684"/>
    <w:rsid w:val="00D4376D"/>
    <w:rsid w:val="00D437D2"/>
    <w:rsid w:val="00D43A89"/>
    <w:rsid w:val="00D43A90"/>
    <w:rsid w:val="00D43B93"/>
    <w:rsid w:val="00D43C34"/>
    <w:rsid w:val="00D43E04"/>
    <w:rsid w:val="00D43E7F"/>
    <w:rsid w:val="00D43E92"/>
    <w:rsid w:val="00D44110"/>
    <w:rsid w:val="00D44473"/>
    <w:rsid w:val="00D44989"/>
    <w:rsid w:val="00D449C2"/>
    <w:rsid w:val="00D44A10"/>
    <w:rsid w:val="00D44BA4"/>
    <w:rsid w:val="00D44DA3"/>
    <w:rsid w:val="00D44DDB"/>
    <w:rsid w:val="00D44EF1"/>
    <w:rsid w:val="00D4509C"/>
    <w:rsid w:val="00D452CF"/>
    <w:rsid w:val="00D454B6"/>
    <w:rsid w:val="00D45664"/>
    <w:rsid w:val="00D45739"/>
    <w:rsid w:val="00D45817"/>
    <w:rsid w:val="00D45844"/>
    <w:rsid w:val="00D4587F"/>
    <w:rsid w:val="00D45896"/>
    <w:rsid w:val="00D458DE"/>
    <w:rsid w:val="00D459B5"/>
    <w:rsid w:val="00D45BC8"/>
    <w:rsid w:val="00D45BE8"/>
    <w:rsid w:val="00D45C4D"/>
    <w:rsid w:val="00D45FA1"/>
    <w:rsid w:val="00D46160"/>
    <w:rsid w:val="00D46565"/>
    <w:rsid w:val="00D465C6"/>
    <w:rsid w:val="00D4689A"/>
    <w:rsid w:val="00D46947"/>
    <w:rsid w:val="00D46995"/>
    <w:rsid w:val="00D46E65"/>
    <w:rsid w:val="00D46F22"/>
    <w:rsid w:val="00D47279"/>
    <w:rsid w:val="00D47299"/>
    <w:rsid w:val="00D4731D"/>
    <w:rsid w:val="00D47A2C"/>
    <w:rsid w:val="00D47B91"/>
    <w:rsid w:val="00D47E90"/>
    <w:rsid w:val="00D50309"/>
    <w:rsid w:val="00D504D4"/>
    <w:rsid w:val="00D50849"/>
    <w:rsid w:val="00D508F7"/>
    <w:rsid w:val="00D50911"/>
    <w:rsid w:val="00D50A54"/>
    <w:rsid w:val="00D50DC1"/>
    <w:rsid w:val="00D50E56"/>
    <w:rsid w:val="00D50FF8"/>
    <w:rsid w:val="00D511CE"/>
    <w:rsid w:val="00D51499"/>
    <w:rsid w:val="00D51644"/>
    <w:rsid w:val="00D5169C"/>
    <w:rsid w:val="00D516CB"/>
    <w:rsid w:val="00D51750"/>
    <w:rsid w:val="00D51C00"/>
    <w:rsid w:val="00D51F7C"/>
    <w:rsid w:val="00D52092"/>
    <w:rsid w:val="00D520CD"/>
    <w:rsid w:val="00D520D9"/>
    <w:rsid w:val="00D520F1"/>
    <w:rsid w:val="00D52308"/>
    <w:rsid w:val="00D5256D"/>
    <w:rsid w:val="00D5258F"/>
    <w:rsid w:val="00D52753"/>
    <w:rsid w:val="00D527EB"/>
    <w:rsid w:val="00D528B9"/>
    <w:rsid w:val="00D52C6A"/>
    <w:rsid w:val="00D52C82"/>
    <w:rsid w:val="00D52E29"/>
    <w:rsid w:val="00D52FCD"/>
    <w:rsid w:val="00D53008"/>
    <w:rsid w:val="00D530E8"/>
    <w:rsid w:val="00D530F8"/>
    <w:rsid w:val="00D53193"/>
    <w:rsid w:val="00D53335"/>
    <w:rsid w:val="00D534EB"/>
    <w:rsid w:val="00D534EF"/>
    <w:rsid w:val="00D537F8"/>
    <w:rsid w:val="00D5387A"/>
    <w:rsid w:val="00D538FD"/>
    <w:rsid w:val="00D53A76"/>
    <w:rsid w:val="00D53C1D"/>
    <w:rsid w:val="00D53DCA"/>
    <w:rsid w:val="00D53E7F"/>
    <w:rsid w:val="00D54143"/>
    <w:rsid w:val="00D54285"/>
    <w:rsid w:val="00D54586"/>
    <w:rsid w:val="00D545F6"/>
    <w:rsid w:val="00D5467C"/>
    <w:rsid w:val="00D54755"/>
    <w:rsid w:val="00D549BB"/>
    <w:rsid w:val="00D54EA5"/>
    <w:rsid w:val="00D54EC5"/>
    <w:rsid w:val="00D54ED9"/>
    <w:rsid w:val="00D5528E"/>
    <w:rsid w:val="00D55346"/>
    <w:rsid w:val="00D55474"/>
    <w:rsid w:val="00D55597"/>
    <w:rsid w:val="00D559DF"/>
    <w:rsid w:val="00D55A21"/>
    <w:rsid w:val="00D55B75"/>
    <w:rsid w:val="00D55C49"/>
    <w:rsid w:val="00D55D5C"/>
    <w:rsid w:val="00D55E28"/>
    <w:rsid w:val="00D55FBB"/>
    <w:rsid w:val="00D5613E"/>
    <w:rsid w:val="00D565D1"/>
    <w:rsid w:val="00D5670F"/>
    <w:rsid w:val="00D567A6"/>
    <w:rsid w:val="00D5696D"/>
    <w:rsid w:val="00D56AE7"/>
    <w:rsid w:val="00D5711C"/>
    <w:rsid w:val="00D5716A"/>
    <w:rsid w:val="00D5723F"/>
    <w:rsid w:val="00D574A4"/>
    <w:rsid w:val="00D5752C"/>
    <w:rsid w:val="00D5756A"/>
    <w:rsid w:val="00D5760F"/>
    <w:rsid w:val="00D579A6"/>
    <w:rsid w:val="00D57B3B"/>
    <w:rsid w:val="00D57BD3"/>
    <w:rsid w:val="00D57CBE"/>
    <w:rsid w:val="00D57D85"/>
    <w:rsid w:val="00D57DE2"/>
    <w:rsid w:val="00D57F1D"/>
    <w:rsid w:val="00D60117"/>
    <w:rsid w:val="00D60150"/>
    <w:rsid w:val="00D604A9"/>
    <w:rsid w:val="00D608F9"/>
    <w:rsid w:val="00D609F3"/>
    <w:rsid w:val="00D60ADD"/>
    <w:rsid w:val="00D60F96"/>
    <w:rsid w:val="00D61058"/>
    <w:rsid w:val="00D610C3"/>
    <w:rsid w:val="00D6113D"/>
    <w:rsid w:val="00D611A7"/>
    <w:rsid w:val="00D6120A"/>
    <w:rsid w:val="00D6140F"/>
    <w:rsid w:val="00D615E0"/>
    <w:rsid w:val="00D61606"/>
    <w:rsid w:val="00D61793"/>
    <w:rsid w:val="00D61966"/>
    <w:rsid w:val="00D61991"/>
    <w:rsid w:val="00D61F11"/>
    <w:rsid w:val="00D62041"/>
    <w:rsid w:val="00D620D3"/>
    <w:rsid w:val="00D620E6"/>
    <w:rsid w:val="00D62192"/>
    <w:rsid w:val="00D6228F"/>
    <w:rsid w:val="00D62585"/>
    <w:rsid w:val="00D62B59"/>
    <w:rsid w:val="00D62BEA"/>
    <w:rsid w:val="00D62CE2"/>
    <w:rsid w:val="00D62DC2"/>
    <w:rsid w:val="00D62E83"/>
    <w:rsid w:val="00D62EF6"/>
    <w:rsid w:val="00D62FBC"/>
    <w:rsid w:val="00D631AA"/>
    <w:rsid w:val="00D632F3"/>
    <w:rsid w:val="00D6347A"/>
    <w:rsid w:val="00D63544"/>
    <w:rsid w:val="00D6354B"/>
    <w:rsid w:val="00D635AC"/>
    <w:rsid w:val="00D6384B"/>
    <w:rsid w:val="00D63AAE"/>
    <w:rsid w:val="00D64139"/>
    <w:rsid w:val="00D64305"/>
    <w:rsid w:val="00D643AC"/>
    <w:rsid w:val="00D64749"/>
    <w:rsid w:val="00D6478D"/>
    <w:rsid w:val="00D64ACE"/>
    <w:rsid w:val="00D64EC1"/>
    <w:rsid w:val="00D6509A"/>
    <w:rsid w:val="00D65149"/>
    <w:rsid w:val="00D654B2"/>
    <w:rsid w:val="00D655EF"/>
    <w:rsid w:val="00D6567E"/>
    <w:rsid w:val="00D65684"/>
    <w:rsid w:val="00D656AC"/>
    <w:rsid w:val="00D656F7"/>
    <w:rsid w:val="00D65765"/>
    <w:rsid w:val="00D657B9"/>
    <w:rsid w:val="00D65808"/>
    <w:rsid w:val="00D65DFF"/>
    <w:rsid w:val="00D65F2B"/>
    <w:rsid w:val="00D65FC5"/>
    <w:rsid w:val="00D661C8"/>
    <w:rsid w:val="00D66466"/>
    <w:rsid w:val="00D66566"/>
    <w:rsid w:val="00D6675C"/>
    <w:rsid w:val="00D6677F"/>
    <w:rsid w:val="00D668C8"/>
    <w:rsid w:val="00D6697F"/>
    <w:rsid w:val="00D66B12"/>
    <w:rsid w:val="00D66C5C"/>
    <w:rsid w:val="00D66C95"/>
    <w:rsid w:val="00D66D81"/>
    <w:rsid w:val="00D66F24"/>
    <w:rsid w:val="00D67010"/>
    <w:rsid w:val="00D67321"/>
    <w:rsid w:val="00D6736A"/>
    <w:rsid w:val="00D673B2"/>
    <w:rsid w:val="00D6743B"/>
    <w:rsid w:val="00D67733"/>
    <w:rsid w:val="00D67B2C"/>
    <w:rsid w:val="00D67CE4"/>
    <w:rsid w:val="00D70709"/>
    <w:rsid w:val="00D70A70"/>
    <w:rsid w:val="00D70BDC"/>
    <w:rsid w:val="00D70E4C"/>
    <w:rsid w:val="00D70E5F"/>
    <w:rsid w:val="00D71037"/>
    <w:rsid w:val="00D71113"/>
    <w:rsid w:val="00D71179"/>
    <w:rsid w:val="00D71192"/>
    <w:rsid w:val="00D713D7"/>
    <w:rsid w:val="00D7141D"/>
    <w:rsid w:val="00D71720"/>
    <w:rsid w:val="00D717DA"/>
    <w:rsid w:val="00D7186D"/>
    <w:rsid w:val="00D7192E"/>
    <w:rsid w:val="00D719F5"/>
    <w:rsid w:val="00D71C28"/>
    <w:rsid w:val="00D71C51"/>
    <w:rsid w:val="00D71CE7"/>
    <w:rsid w:val="00D71ED7"/>
    <w:rsid w:val="00D71F48"/>
    <w:rsid w:val="00D721B0"/>
    <w:rsid w:val="00D7222B"/>
    <w:rsid w:val="00D72475"/>
    <w:rsid w:val="00D7254F"/>
    <w:rsid w:val="00D7269E"/>
    <w:rsid w:val="00D7271D"/>
    <w:rsid w:val="00D72982"/>
    <w:rsid w:val="00D72AF3"/>
    <w:rsid w:val="00D72B7E"/>
    <w:rsid w:val="00D72C3D"/>
    <w:rsid w:val="00D730D5"/>
    <w:rsid w:val="00D731FE"/>
    <w:rsid w:val="00D7355E"/>
    <w:rsid w:val="00D73778"/>
    <w:rsid w:val="00D7397C"/>
    <w:rsid w:val="00D73ACC"/>
    <w:rsid w:val="00D73CC7"/>
    <w:rsid w:val="00D73DBE"/>
    <w:rsid w:val="00D73EB3"/>
    <w:rsid w:val="00D73F12"/>
    <w:rsid w:val="00D74254"/>
    <w:rsid w:val="00D74436"/>
    <w:rsid w:val="00D74502"/>
    <w:rsid w:val="00D74D4A"/>
    <w:rsid w:val="00D74F74"/>
    <w:rsid w:val="00D750A8"/>
    <w:rsid w:val="00D751B0"/>
    <w:rsid w:val="00D75435"/>
    <w:rsid w:val="00D75700"/>
    <w:rsid w:val="00D75980"/>
    <w:rsid w:val="00D75996"/>
    <w:rsid w:val="00D759D4"/>
    <w:rsid w:val="00D75B08"/>
    <w:rsid w:val="00D75EF2"/>
    <w:rsid w:val="00D7620B"/>
    <w:rsid w:val="00D76390"/>
    <w:rsid w:val="00D76411"/>
    <w:rsid w:val="00D766DB"/>
    <w:rsid w:val="00D7678E"/>
    <w:rsid w:val="00D7687A"/>
    <w:rsid w:val="00D7691F"/>
    <w:rsid w:val="00D76924"/>
    <w:rsid w:val="00D76A8C"/>
    <w:rsid w:val="00D76E97"/>
    <w:rsid w:val="00D7703A"/>
    <w:rsid w:val="00D77321"/>
    <w:rsid w:val="00D77441"/>
    <w:rsid w:val="00D77872"/>
    <w:rsid w:val="00D779C3"/>
    <w:rsid w:val="00D77E1C"/>
    <w:rsid w:val="00D800B7"/>
    <w:rsid w:val="00D8021F"/>
    <w:rsid w:val="00D802D3"/>
    <w:rsid w:val="00D8078A"/>
    <w:rsid w:val="00D80848"/>
    <w:rsid w:val="00D80A90"/>
    <w:rsid w:val="00D80B42"/>
    <w:rsid w:val="00D80B4E"/>
    <w:rsid w:val="00D80E09"/>
    <w:rsid w:val="00D81092"/>
    <w:rsid w:val="00D813A6"/>
    <w:rsid w:val="00D8158F"/>
    <w:rsid w:val="00D8159A"/>
    <w:rsid w:val="00D816E4"/>
    <w:rsid w:val="00D81723"/>
    <w:rsid w:val="00D81977"/>
    <w:rsid w:val="00D81A55"/>
    <w:rsid w:val="00D81C23"/>
    <w:rsid w:val="00D81C2B"/>
    <w:rsid w:val="00D81E49"/>
    <w:rsid w:val="00D82164"/>
    <w:rsid w:val="00D822BC"/>
    <w:rsid w:val="00D82354"/>
    <w:rsid w:val="00D82510"/>
    <w:rsid w:val="00D82CEC"/>
    <w:rsid w:val="00D82D08"/>
    <w:rsid w:val="00D82DB3"/>
    <w:rsid w:val="00D82EC9"/>
    <w:rsid w:val="00D82FF2"/>
    <w:rsid w:val="00D8304C"/>
    <w:rsid w:val="00D8386B"/>
    <w:rsid w:val="00D83930"/>
    <w:rsid w:val="00D83B9A"/>
    <w:rsid w:val="00D83DE5"/>
    <w:rsid w:val="00D83ED5"/>
    <w:rsid w:val="00D840BD"/>
    <w:rsid w:val="00D84532"/>
    <w:rsid w:val="00D84834"/>
    <w:rsid w:val="00D84CDE"/>
    <w:rsid w:val="00D84E78"/>
    <w:rsid w:val="00D84F4A"/>
    <w:rsid w:val="00D85168"/>
    <w:rsid w:val="00D852E0"/>
    <w:rsid w:val="00D85454"/>
    <w:rsid w:val="00D8549B"/>
    <w:rsid w:val="00D85818"/>
    <w:rsid w:val="00D859E4"/>
    <w:rsid w:val="00D859EB"/>
    <w:rsid w:val="00D859FC"/>
    <w:rsid w:val="00D85D57"/>
    <w:rsid w:val="00D862EA"/>
    <w:rsid w:val="00D863AB"/>
    <w:rsid w:val="00D864D8"/>
    <w:rsid w:val="00D866D8"/>
    <w:rsid w:val="00D867B4"/>
    <w:rsid w:val="00D86914"/>
    <w:rsid w:val="00D86C05"/>
    <w:rsid w:val="00D86C93"/>
    <w:rsid w:val="00D87102"/>
    <w:rsid w:val="00D87240"/>
    <w:rsid w:val="00D8779E"/>
    <w:rsid w:val="00D87852"/>
    <w:rsid w:val="00D87CC9"/>
    <w:rsid w:val="00D87E6B"/>
    <w:rsid w:val="00D9009C"/>
    <w:rsid w:val="00D9066D"/>
    <w:rsid w:val="00D9070A"/>
    <w:rsid w:val="00D90A37"/>
    <w:rsid w:val="00D90A80"/>
    <w:rsid w:val="00D90D46"/>
    <w:rsid w:val="00D91014"/>
    <w:rsid w:val="00D9108D"/>
    <w:rsid w:val="00D91205"/>
    <w:rsid w:val="00D9138A"/>
    <w:rsid w:val="00D91405"/>
    <w:rsid w:val="00D91986"/>
    <w:rsid w:val="00D91CA5"/>
    <w:rsid w:val="00D91CFC"/>
    <w:rsid w:val="00D92011"/>
    <w:rsid w:val="00D92055"/>
    <w:rsid w:val="00D92132"/>
    <w:rsid w:val="00D9246C"/>
    <w:rsid w:val="00D92860"/>
    <w:rsid w:val="00D92A01"/>
    <w:rsid w:val="00D92BDD"/>
    <w:rsid w:val="00D92C8E"/>
    <w:rsid w:val="00D92D65"/>
    <w:rsid w:val="00D92F22"/>
    <w:rsid w:val="00D92F88"/>
    <w:rsid w:val="00D930A3"/>
    <w:rsid w:val="00D93832"/>
    <w:rsid w:val="00D93A5C"/>
    <w:rsid w:val="00D93E06"/>
    <w:rsid w:val="00D93E63"/>
    <w:rsid w:val="00D94053"/>
    <w:rsid w:val="00D94129"/>
    <w:rsid w:val="00D94382"/>
    <w:rsid w:val="00D944F9"/>
    <w:rsid w:val="00D948A4"/>
    <w:rsid w:val="00D9492D"/>
    <w:rsid w:val="00D94972"/>
    <w:rsid w:val="00D94DA4"/>
    <w:rsid w:val="00D94DB1"/>
    <w:rsid w:val="00D94FF6"/>
    <w:rsid w:val="00D950EA"/>
    <w:rsid w:val="00D954DF"/>
    <w:rsid w:val="00D9552A"/>
    <w:rsid w:val="00D95930"/>
    <w:rsid w:val="00D95AA4"/>
    <w:rsid w:val="00D95C43"/>
    <w:rsid w:val="00D95D88"/>
    <w:rsid w:val="00D95FCA"/>
    <w:rsid w:val="00D95FFC"/>
    <w:rsid w:val="00D96463"/>
    <w:rsid w:val="00D96565"/>
    <w:rsid w:val="00D965C0"/>
    <w:rsid w:val="00D9666E"/>
    <w:rsid w:val="00D967ED"/>
    <w:rsid w:val="00D96925"/>
    <w:rsid w:val="00D96A3A"/>
    <w:rsid w:val="00D96E35"/>
    <w:rsid w:val="00D97242"/>
    <w:rsid w:val="00D974D0"/>
    <w:rsid w:val="00D9769B"/>
    <w:rsid w:val="00D977F0"/>
    <w:rsid w:val="00D97904"/>
    <w:rsid w:val="00D97A82"/>
    <w:rsid w:val="00D97C32"/>
    <w:rsid w:val="00D97FD7"/>
    <w:rsid w:val="00DA00D4"/>
    <w:rsid w:val="00DA02FB"/>
    <w:rsid w:val="00DA0398"/>
    <w:rsid w:val="00DA03A2"/>
    <w:rsid w:val="00DA0776"/>
    <w:rsid w:val="00DA0EBF"/>
    <w:rsid w:val="00DA0ED6"/>
    <w:rsid w:val="00DA0FEB"/>
    <w:rsid w:val="00DA11CE"/>
    <w:rsid w:val="00DA1278"/>
    <w:rsid w:val="00DA14BD"/>
    <w:rsid w:val="00DA1806"/>
    <w:rsid w:val="00DA180E"/>
    <w:rsid w:val="00DA189D"/>
    <w:rsid w:val="00DA19F3"/>
    <w:rsid w:val="00DA1B82"/>
    <w:rsid w:val="00DA1B9F"/>
    <w:rsid w:val="00DA1BF9"/>
    <w:rsid w:val="00DA1C48"/>
    <w:rsid w:val="00DA1CA0"/>
    <w:rsid w:val="00DA1E61"/>
    <w:rsid w:val="00DA1F94"/>
    <w:rsid w:val="00DA206E"/>
    <w:rsid w:val="00DA207E"/>
    <w:rsid w:val="00DA20C5"/>
    <w:rsid w:val="00DA2449"/>
    <w:rsid w:val="00DA2504"/>
    <w:rsid w:val="00DA2614"/>
    <w:rsid w:val="00DA28AC"/>
    <w:rsid w:val="00DA2EC4"/>
    <w:rsid w:val="00DA2FE8"/>
    <w:rsid w:val="00DA3106"/>
    <w:rsid w:val="00DA3154"/>
    <w:rsid w:val="00DA3776"/>
    <w:rsid w:val="00DA37D8"/>
    <w:rsid w:val="00DA38C4"/>
    <w:rsid w:val="00DA39BA"/>
    <w:rsid w:val="00DA3B65"/>
    <w:rsid w:val="00DA3DB3"/>
    <w:rsid w:val="00DA3E29"/>
    <w:rsid w:val="00DA3EA2"/>
    <w:rsid w:val="00DA3F9A"/>
    <w:rsid w:val="00DA41F6"/>
    <w:rsid w:val="00DA427D"/>
    <w:rsid w:val="00DA4436"/>
    <w:rsid w:val="00DA47B2"/>
    <w:rsid w:val="00DA480B"/>
    <w:rsid w:val="00DA4B13"/>
    <w:rsid w:val="00DA4D12"/>
    <w:rsid w:val="00DA4D3B"/>
    <w:rsid w:val="00DA4E8F"/>
    <w:rsid w:val="00DA4E9E"/>
    <w:rsid w:val="00DA4F25"/>
    <w:rsid w:val="00DA538B"/>
    <w:rsid w:val="00DA54BF"/>
    <w:rsid w:val="00DA5698"/>
    <w:rsid w:val="00DA57AD"/>
    <w:rsid w:val="00DA5871"/>
    <w:rsid w:val="00DA5B7E"/>
    <w:rsid w:val="00DA5B9E"/>
    <w:rsid w:val="00DA5E31"/>
    <w:rsid w:val="00DA62C8"/>
    <w:rsid w:val="00DA6314"/>
    <w:rsid w:val="00DA6559"/>
    <w:rsid w:val="00DA65D7"/>
    <w:rsid w:val="00DA671D"/>
    <w:rsid w:val="00DA679D"/>
    <w:rsid w:val="00DA6821"/>
    <w:rsid w:val="00DA6A86"/>
    <w:rsid w:val="00DA6AE2"/>
    <w:rsid w:val="00DA6F9E"/>
    <w:rsid w:val="00DA7038"/>
    <w:rsid w:val="00DA72BC"/>
    <w:rsid w:val="00DA73B3"/>
    <w:rsid w:val="00DA7446"/>
    <w:rsid w:val="00DA74C2"/>
    <w:rsid w:val="00DA771B"/>
    <w:rsid w:val="00DA77EF"/>
    <w:rsid w:val="00DA7B6C"/>
    <w:rsid w:val="00DA7BDC"/>
    <w:rsid w:val="00DA7C22"/>
    <w:rsid w:val="00DA7E5A"/>
    <w:rsid w:val="00DA7F84"/>
    <w:rsid w:val="00DB05D1"/>
    <w:rsid w:val="00DB05D3"/>
    <w:rsid w:val="00DB08F6"/>
    <w:rsid w:val="00DB0BD1"/>
    <w:rsid w:val="00DB0CD4"/>
    <w:rsid w:val="00DB0D34"/>
    <w:rsid w:val="00DB0E91"/>
    <w:rsid w:val="00DB11B2"/>
    <w:rsid w:val="00DB1437"/>
    <w:rsid w:val="00DB1636"/>
    <w:rsid w:val="00DB16A0"/>
    <w:rsid w:val="00DB16C2"/>
    <w:rsid w:val="00DB1A32"/>
    <w:rsid w:val="00DB1CDE"/>
    <w:rsid w:val="00DB1EF5"/>
    <w:rsid w:val="00DB1F71"/>
    <w:rsid w:val="00DB22D8"/>
    <w:rsid w:val="00DB2662"/>
    <w:rsid w:val="00DB2861"/>
    <w:rsid w:val="00DB2A1B"/>
    <w:rsid w:val="00DB2B2E"/>
    <w:rsid w:val="00DB2BB6"/>
    <w:rsid w:val="00DB2D49"/>
    <w:rsid w:val="00DB2D74"/>
    <w:rsid w:val="00DB2E8D"/>
    <w:rsid w:val="00DB3083"/>
    <w:rsid w:val="00DB30B1"/>
    <w:rsid w:val="00DB30F4"/>
    <w:rsid w:val="00DB30F7"/>
    <w:rsid w:val="00DB3197"/>
    <w:rsid w:val="00DB32BB"/>
    <w:rsid w:val="00DB3414"/>
    <w:rsid w:val="00DB34C9"/>
    <w:rsid w:val="00DB3586"/>
    <w:rsid w:val="00DB366E"/>
    <w:rsid w:val="00DB370D"/>
    <w:rsid w:val="00DB37A5"/>
    <w:rsid w:val="00DB3862"/>
    <w:rsid w:val="00DB3B27"/>
    <w:rsid w:val="00DB3B77"/>
    <w:rsid w:val="00DB3C66"/>
    <w:rsid w:val="00DB3D25"/>
    <w:rsid w:val="00DB3DD4"/>
    <w:rsid w:val="00DB40F3"/>
    <w:rsid w:val="00DB413B"/>
    <w:rsid w:val="00DB418D"/>
    <w:rsid w:val="00DB41E4"/>
    <w:rsid w:val="00DB421E"/>
    <w:rsid w:val="00DB4267"/>
    <w:rsid w:val="00DB44D2"/>
    <w:rsid w:val="00DB44DD"/>
    <w:rsid w:val="00DB45CC"/>
    <w:rsid w:val="00DB472F"/>
    <w:rsid w:val="00DB473D"/>
    <w:rsid w:val="00DB49DB"/>
    <w:rsid w:val="00DB4A0C"/>
    <w:rsid w:val="00DB4BC1"/>
    <w:rsid w:val="00DB4C6F"/>
    <w:rsid w:val="00DB4D4A"/>
    <w:rsid w:val="00DB4F98"/>
    <w:rsid w:val="00DB4FB3"/>
    <w:rsid w:val="00DB520D"/>
    <w:rsid w:val="00DB54FD"/>
    <w:rsid w:val="00DB5815"/>
    <w:rsid w:val="00DB5992"/>
    <w:rsid w:val="00DB59E0"/>
    <w:rsid w:val="00DB5B13"/>
    <w:rsid w:val="00DB5B56"/>
    <w:rsid w:val="00DB5DF3"/>
    <w:rsid w:val="00DB5F4C"/>
    <w:rsid w:val="00DB6170"/>
    <w:rsid w:val="00DB6253"/>
    <w:rsid w:val="00DB66EB"/>
    <w:rsid w:val="00DB6927"/>
    <w:rsid w:val="00DB6A8F"/>
    <w:rsid w:val="00DB6B22"/>
    <w:rsid w:val="00DB6DBE"/>
    <w:rsid w:val="00DB6DEF"/>
    <w:rsid w:val="00DB7190"/>
    <w:rsid w:val="00DB722A"/>
    <w:rsid w:val="00DB7272"/>
    <w:rsid w:val="00DB758C"/>
    <w:rsid w:val="00DB7A0B"/>
    <w:rsid w:val="00DB7A19"/>
    <w:rsid w:val="00DB7BF2"/>
    <w:rsid w:val="00DB7D70"/>
    <w:rsid w:val="00DB7EAE"/>
    <w:rsid w:val="00DC016D"/>
    <w:rsid w:val="00DC01E9"/>
    <w:rsid w:val="00DC0230"/>
    <w:rsid w:val="00DC0239"/>
    <w:rsid w:val="00DC04C7"/>
    <w:rsid w:val="00DC0848"/>
    <w:rsid w:val="00DC091D"/>
    <w:rsid w:val="00DC09BF"/>
    <w:rsid w:val="00DC0CB8"/>
    <w:rsid w:val="00DC0F64"/>
    <w:rsid w:val="00DC15C8"/>
    <w:rsid w:val="00DC15EF"/>
    <w:rsid w:val="00DC175F"/>
    <w:rsid w:val="00DC1983"/>
    <w:rsid w:val="00DC1D5B"/>
    <w:rsid w:val="00DC1DAE"/>
    <w:rsid w:val="00DC1DB0"/>
    <w:rsid w:val="00DC211D"/>
    <w:rsid w:val="00DC2121"/>
    <w:rsid w:val="00DC216D"/>
    <w:rsid w:val="00DC222B"/>
    <w:rsid w:val="00DC2381"/>
    <w:rsid w:val="00DC23FA"/>
    <w:rsid w:val="00DC26F6"/>
    <w:rsid w:val="00DC2988"/>
    <w:rsid w:val="00DC2B8A"/>
    <w:rsid w:val="00DC2C32"/>
    <w:rsid w:val="00DC2E02"/>
    <w:rsid w:val="00DC2E22"/>
    <w:rsid w:val="00DC3120"/>
    <w:rsid w:val="00DC3155"/>
    <w:rsid w:val="00DC3277"/>
    <w:rsid w:val="00DC3295"/>
    <w:rsid w:val="00DC339D"/>
    <w:rsid w:val="00DC34BF"/>
    <w:rsid w:val="00DC359B"/>
    <w:rsid w:val="00DC3622"/>
    <w:rsid w:val="00DC363F"/>
    <w:rsid w:val="00DC36FB"/>
    <w:rsid w:val="00DC3717"/>
    <w:rsid w:val="00DC3DB5"/>
    <w:rsid w:val="00DC3DDA"/>
    <w:rsid w:val="00DC42E2"/>
    <w:rsid w:val="00DC4309"/>
    <w:rsid w:val="00DC4429"/>
    <w:rsid w:val="00DC45A1"/>
    <w:rsid w:val="00DC4657"/>
    <w:rsid w:val="00DC48FF"/>
    <w:rsid w:val="00DC4963"/>
    <w:rsid w:val="00DC4A94"/>
    <w:rsid w:val="00DC4C90"/>
    <w:rsid w:val="00DC4CF2"/>
    <w:rsid w:val="00DC4D37"/>
    <w:rsid w:val="00DC4DAC"/>
    <w:rsid w:val="00DC4E5A"/>
    <w:rsid w:val="00DC5007"/>
    <w:rsid w:val="00DC50B8"/>
    <w:rsid w:val="00DC520A"/>
    <w:rsid w:val="00DC5A06"/>
    <w:rsid w:val="00DC5AF8"/>
    <w:rsid w:val="00DC5BA4"/>
    <w:rsid w:val="00DC5CE1"/>
    <w:rsid w:val="00DC61C0"/>
    <w:rsid w:val="00DC6212"/>
    <w:rsid w:val="00DC6269"/>
    <w:rsid w:val="00DC6339"/>
    <w:rsid w:val="00DC633F"/>
    <w:rsid w:val="00DC6A2D"/>
    <w:rsid w:val="00DC6A7F"/>
    <w:rsid w:val="00DC6CFE"/>
    <w:rsid w:val="00DC6DE7"/>
    <w:rsid w:val="00DC7068"/>
    <w:rsid w:val="00DC7184"/>
    <w:rsid w:val="00DC7346"/>
    <w:rsid w:val="00DC7593"/>
    <w:rsid w:val="00DC7A69"/>
    <w:rsid w:val="00DC7ADD"/>
    <w:rsid w:val="00DC7BBD"/>
    <w:rsid w:val="00DC7CE3"/>
    <w:rsid w:val="00DD0185"/>
    <w:rsid w:val="00DD0205"/>
    <w:rsid w:val="00DD0364"/>
    <w:rsid w:val="00DD081E"/>
    <w:rsid w:val="00DD0962"/>
    <w:rsid w:val="00DD0A42"/>
    <w:rsid w:val="00DD0AF4"/>
    <w:rsid w:val="00DD0B34"/>
    <w:rsid w:val="00DD0D9D"/>
    <w:rsid w:val="00DD123F"/>
    <w:rsid w:val="00DD13DC"/>
    <w:rsid w:val="00DD1607"/>
    <w:rsid w:val="00DD1836"/>
    <w:rsid w:val="00DD1A37"/>
    <w:rsid w:val="00DD1C6D"/>
    <w:rsid w:val="00DD1F6F"/>
    <w:rsid w:val="00DD2007"/>
    <w:rsid w:val="00DD2082"/>
    <w:rsid w:val="00DD209E"/>
    <w:rsid w:val="00DD229F"/>
    <w:rsid w:val="00DD23C9"/>
    <w:rsid w:val="00DD242F"/>
    <w:rsid w:val="00DD2708"/>
    <w:rsid w:val="00DD271A"/>
    <w:rsid w:val="00DD281E"/>
    <w:rsid w:val="00DD2885"/>
    <w:rsid w:val="00DD28EB"/>
    <w:rsid w:val="00DD295B"/>
    <w:rsid w:val="00DD2A3F"/>
    <w:rsid w:val="00DD2CD0"/>
    <w:rsid w:val="00DD2D11"/>
    <w:rsid w:val="00DD30BF"/>
    <w:rsid w:val="00DD316B"/>
    <w:rsid w:val="00DD3453"/>
    <w:rsid w:val="00DD3498"/>
    <w:rsid w:val="00DD3717"/>
    <w:rsid w:val="00DD3751"/>
    <w:rsid w:val="00DD3A83"/>
    <w:rsid w:val="00DD3BC8"/>
    <w:rsid w:val="00DD4016"/>
    <w:rsid w:val="00DD40A7"/>
    <w:rsid w:val="00DD47AF"/>
    <w:rsid w:val="00DD47E2"/>
    <w:rsid w:val="00DD489F"/>
    <w:rsid w:val="00DD48AA"/>
    <w:rsid w:val="00DD4969"/>
    <w:rsid w:val="00DD49BA"/>
    <w:rsid w:val="00DD49E3"/>
    <w:rsid w:val="00DD4A17"/>
    <w:rsid w:val="00DD4A22"/>
    <w:rsid w:val="00DD4C01"/>
    <w:rsid w:val="00DD4DE9"/>
    <w:rsid w:val="00DD5568"/>
    <w:rsid w:val="00DD59E2"/>
    <w:rsid w:val="00DD5D5F"/>
    <w:rsid w:val="00DD5F08"/>
    <w:rsid w:val="00DD5F2A"/>
    <w:rsid w:val="00DD6211"/>
    <w:rsid w:val="00DD6338"/>
    <w:rsid w:val="00DD63B2"/>
    <w:rsid w:val="00DD6965"/>
    <w:rsid w:val="00DD6A50"/>
    <w:rsid w:val="00DD6C67"/>
    <w:rsid w:val="00DD6DB6"/>
    <w:rsid w:val="00DD7093"/>
    <w:rsid w:val="00DD7172"/>
    <w:rsid w:val="00DD72D9"/>
    <w:rsid w:val="00DD7309"/>
    <w:rsid w:val="00DD730F"/>
    <w:rsid w:val="00DD7478"/>
    <w:rsid w:val="00DD74FA"/>
    <w:rsid w:val="00DD7685"/>
    <w:rsid w:val="00DD7731"/>
    <w:rsid w:val="00DD7757"/>
    <w:rsid w:val="00DD7763"/>
    <w:rsid w:val="00DD7875"/>
    <w:rsid w:val="00DD787A"/>
    <w:rsid w:val="00DD78C6"/>
    <w:rsid w:val="00DD7CD5"/>
    <w:rsid w:val="00DD7CF3"/>
    <w:rsid w:val="00DD7D6A"/>
    <w:rsid w:val="00DD7DE3"/>
    <w:rsid w:val="00DE0003"/>
    <w:rsid w:val="00DE001E"/>
    <w:rsid w:val="00DE01B7"/>
    <w:rsid w:val="00DE06F4"/>
    <w:rsid w:val="00DE0871"/>
    <w:rsid w:val="00DE0D96"/>
    <w:rsid w:val="00DE0EE2"/>
    <w:rsid w:val="00DE0F1F"/>
    <w:rsid w:val="00DE10B1"/>
    <w:rsid w:val="00DE1329"/>
    <w:rsid w:val="00DE14BE"/>
    <w:rsid w:val="00DE15DE"/>
    <w:rsid w:val="00DE18A8"/>
    <w:rsid w:val="00DE1C40"/>
    <w:rsid w:val="00DE1D10"/>
    <w:rsid w:val="00DE1DC2"/>
    <w:rsid w:val="00DE1E99"/>
    <w:rsid w:val="00DE2232"/>
    <w:rsid w:val="00DE255F"/>
    <w:rsid w:val="00DE2592"/>
    <w:rsid w:val="00DE2731"/>
    <w:rsid w:val="00DE2753"/>
    <w:rsid w:val="00DE27D9"/>
    <w:rsid w:val="00DE2870"/>
    <w:rsid w:val="00DE3011"/>
    <w:rsid w:val="00DE3298"/>
    <w:rsid w:val="00DE368C"/>
    <w:rsid w:val="00DE36B0"/>
    <w:rsid w:val="00DE374E"/>
    <w:rsid w:val="00DE381B"/>
    <w:rsid w:val="00DE3992"/>
    <w:rsid w:val="00DE3A94"/>
    <w:rsid w:val="00DE3B5C"/>
    <w:rsid w:val="00DE3BFD"/>
    <w:rsid w:val="00DE3C04"/>
    <w:rsid w:val="00DE3D61"/>
    <w:rsid w:val="00DE3D70"/>
    <w:rsid w:val="00DE40C8"/>
    <w:rsid w:val="00DE4144"/>
    <w:rsid w:val="00DE416D"/>
    <w:rsid w:val="00DE4200"/>
    <w:rsid w:val="00DE42FA"/>
    <w:rsid w:val="00DE461E"/>
    <w:rsid w:val="00DE4707"/>
    <w:rsid w:val="00DE4B3F"/>
    <w:rsid w:val="00DE4D39"/>
    <w:rsid w:val="00DE4FD9"/>
    <w:rsid w:val="00DE56E0"/>
    <w:rsid w:val="00DE5897"/>
    <w:rsid w:val="00DE59C3"/>
    <w:rsid w:val="00DE5AC1"/>
    <w:rsid w:val="00DE5DC7"/>
    <w:rsid w:val="00DE60C3"/>
    <w:rsid w:val="00DE630A"/>
    <w:rsid w:val="00DE6554"/>
    <w:rsid w:val="00DE670B"/>
    <w:rsid w:val="00DE6854"/>
    <w:rsid w:val="00DE6884"/>
    <w:rsid w:val="00DE69AA"/>
    <w:rsid w:val="00DE6A2A"/>
    <w:rsid w:val="00DE6A7B"/>
    <w:rsid w:val="00DE6BF0"/>
    <w:rsid w:val="00DE6DD9"/>
    <w:rsid w:val="00DE6E97"/>
    <w:rsid w:val="00DE6ED7"/>
    <w:rsid w:val="00DE6F4A"/>
    <w:rsid w:val="00DE7150"/>
    <w:rsid w:val="00DE74AD"/>
    <w:rsid w:val="00DE75F7"/>
    <w:rsid w:val="00DE7826"/>
    <w:rsid w:val="00DE786D"/>
    <w:rsid w:val="00DE7DE1"/>
    <w:rsid w:val="00DE7F5F"/>
    <w:rsid w:val="00DF035A"/>
    <w:rsid w:val="00DF0643"/>
    <w:rsid w:val="00DF068B"/>
    <w:rsid w:val="00DF08CB"/>
    <w:rsid w:val="00DF09E7"/>
    <w:rsid w:val="00DF0C2F"/>
    <w:rsid w:val="00DF11B8"/>
    <w:rsid w:val="00DF130F"/>
    <w:rsid w:val="00DF17AA"/>
    <w:rsid w:val="00DF1824"/>
    <w:rsid w:val="00DF186C"/>
    <w:rsid w:val="00DF1B2A"/>
    <w:rsid w:val="00DF1B2C"/>
    <w:rsid w:val="00DF24D7"/>
    <w:rsid w:val="00DF24F5"/>
    <w:rsid w:val="00DF257B"/>
    <w:rsid w:val="00DF2659"/>
    <w:rsid w:val="00DF27EA"/>
    <w:rsid w:val="00DF2857"/>
    <w:rsid w:val="00DF28DB"/>
    <w:rsid w:val="00DF29BD"/>
    <w:rsid w:val="00DF2ACA"/>
    <w:rsid w:val="00DF2BD2"/>
    <w:rsid w:val="00DF2D87"/>
    <w:rsid w:val="00DF3047"/>
    <w:rsid w:val="00DF32E6"/>
    <w:rsid w:val="00DF3363"/>
    <w:rsid w:val="00DF3579"/>
    <w:rsid w:val="00DF35FF"/>
    <w:rsid w:val="00DF3641"/>
    <w:rsid w:val="00DF3877"/>
    <w:rsid w:val="00DF3C11"/>
    <w:rsid w:val="00DF3D78"/>
    <w:rsid w:val="00DF3DE8"/>
    <w:rsid w:val="00DF3EF8"/>
    <w:rsid w:val="00DF405F"/>
    <w:rsid w:val="00DF4129"/>
    <w:rsid w:val="00DF415F"/>
    <w:rsid w:val="00DF4455"/>
    <w:rsid w:val="00DF461C"/>
    <w:rsid w:val="00DF4645"/>
    <w:rsid w:val="00DF4B0A"/>
    <w:rsid w:val="00DF4B14"/>
    <w:rsid w:val="00DF4B48"/>
    <w:rsid w:val="00DF4CFB"/>
    <w:rsid w:val="00DF4D11"/>
    <w:rsid w:val="00DF514A"/>
    <w:rsid w:val="00DF5172"/>
    <w:rsid w:val="00DF5771"/>
    <w:rsid w:val="00DF5787"/>
    <w:rsid w:val="00DF58B3"/>
    <w:rsid w:val="00DF5982"/>
    <w:rsid w:val="00DF5B1D"/>
    <w:rsid w:val="00DF5D43"/>
    <w:rsid w:val="00DF5EBB"/>
    <w:rsid w:val="00DF5EC5"/>
    <w:rsid w:val="00DF6067"/>
    <w:rsid w:val="00DF6074"/>
    <w:rsid w:val="00DF60D4"/>
    <w:rsid w:val="00DF614E"/>
    <w:rsid w:val="00DF63FB"/>
    <w:rsid w:val="00DF64DD"/>
    <w:rsid w:val="00DF656E"/>
    <w:rsid w:val="00DF65D4"/>
    <w:rsid w:val="00DF6627"/>
    <w:rsid w:val="00DF68B3"/>
    <w:rsid w:val="00DF6958"/>
    <w:rsid w:val="00DF69A6"/>
    <w:rsid w:val="00DF6A9E"/>
    <w:rsid w:val="00DF7050"/>
    <w:rsid w:val="00DF71C5"/>
    <w:rsid w:val="00DF722A"/>
    <w:rsid w:val="00DF76A1"/>
    <w:rsid w:val="00DF7978"/>
    <w:rsid w:val="00DF79E5"/>
    <w:rsid w:val="00DF7AB2"/>
    <w:rsid w:val="00DF7B64"/>
    <w:rsid w:val="00DF7CF0"/>
    <w:rsid w:val="00DF7D66"/>
    <w:rsid w:val="00DF7EB8"/>
    <w:rsid w:val="00DF7F59"/>
    <w:rsid w:val="00DF7F89"/>
    <w:rsid w:val="00E000B9"/>
    <w:rsid w:val="00E001A6"/>
    <w:rsid w:val="00E00498"/>
    <w:rsid w:val="00E005A2"/>
    <w:rsid w:val="00E005DD"/>
    <w:rsid w:val="00E009E3"/>
    <w:rsid w:val="00E00A22"/>
    <w:rsid w:val="00E00AB6"/>
    <w:rsid w:val="00E00AC8"/>
    <w:rsid w:val="00E00F5B"/>
    <w:rsid w:val="00E011A0"/>
    <w:rsid w:val="00E011F9"/>
    <w:rsid w:val="00E01254"/>
    <w:rsid w:val="00E01290"/>
    <w:rsid w:val="00E01630"/>
    <w:rsid w:val="00E016BA"/>
    <w:rsid w:val="00E01A23"/>
    <w:rsid w:val="00E01AAF"/>
    <w:rsid w:val="00E01B84"/>
    <w:rsid w:val="00E01E82"/>
    <w:rsid w:val="00E0203F"/>
    <w:rsid w:val="00E0234E"/>
    <w:rsid w:val="00E02432"/>
    <w:rsid w:val="00E02960"/>
    <w:rsid w:val="00E02A93"/>
    <w:rsid w:val="00E02DA0"/>
    <w:rsid w:val="00E02ECB"/>
    <w:rsid w:val="00E02FA0"/>
    <w:rsid w:val="00E031C6"/>
    <w:rsid w:val="00E031DE"/>
    <w:rsid w:val="00E0326B"/>
    <w:rsid w:val="00E034EB"/>
    <w:rsid w:val="00E03554"/>
    <w:rsid w:val="00E035F1"/>
    <w:rsid w:val="00E037F4"/>
    <w:rsid w:val="00E03AB3"/>
    <w:rsid w:val="00E03AD2"/>
    <w:rsid w:val="00E03CD8"/>
    <w:rsid w:val="00E0401D"/>
    <w:rsid w:val="00E042AF"/>
    <w:rsid w:val="00E0451A"/>
    <w:rsid w:val="00E04656"/>
    <w:rsid w:val="00E048F3"/>
    <w:rsid w:val="00E049AB"/>
    <w:rsid w:val="00E04B42"/>
    <w:rsid w:val="00E050A3"/>
    <w:rsid w:val="00E0559E"/>
    <w:rsid w:val="00E05620"/>
    <w:rsid w:val="00E058FC"/>
    <w:rsid w:val="00E05E83"/>
    <w:rsid w:val="00E0606A"/>
    <w:rsid w:val="00E061F3"/>
    <w:rsid w:val="00E06380"/>
    <w:rsid w:val="00E064EF"/>
    <w:rsid w:val="00E067CB"/>
    <w:rsid w:val="00E0692E"/>
    <w:rsid w:val="00E06B16"/>
    <w:rsid w:val="00E06B7F"/>
    <w:rsid w:val="00E06BAC"/>
    <w:rsid w:val="00E06C51"/>
    <w:rsid w:val="00E06C98"/>
    <w:rsid w:val="00E06D73"/>
    <w:rsid w:val="00E0709E"/>
    <w:rsid w:val="00E070E0"/>
    <w:rsid w:val="00E0722D"/>
    <w:rsid w:val="00E0726B"/>
    <w:rsid w:val="00E073D0"/>
    <w:rsid w:val="00E074CA"/>
    <w:rsid w:val="00E076AE"/>
    <w:rsid w:val="00E07824"/>
    <w:rsid w:val="00E07906"/>
    <w:rsid w:val="00E0796F"/>
    <w:rsid w:val="00E07C6F"/>
    <w:rsid w:val="00E07CAA"/>
    <w:rsid w:val="00E07D5F"/>
    <w:rsid w:val="00E07E41"/>
    <w:rsid w:val="00E07EEF"/>
    <w:rsid w:val="00E10044"/>
    <w:rsid w:val="00E10356"/>
    <w:rsid w:val="00E1042C"/>
    <w:rsid w:val="00E104EA"/>
    <w:rsid w:val="00E10E3D"/>
    <w:rsid w:val="00E10F53"/>
    <w:rsid w:val="00E112D6"/>
    <w:rsid w:val="00E113AC"/>
    <w:rsid w:val="00E117EA"/>
    <w:rsid w:val="00E11A12"/>
    <w:rsid w:val="00E11C40"/>
    <w:rsid w:val="00E1201D"/>
    <w:rsid w:val="00E124E8"/>
    <w:rsid w:val="00E12761"/>
    <w:rsid w:val="00E12767"/>
    <w:rsid w:val="00E12B4E"/>
    <w:rsid w:val="00E12B63"/>
    <w:rsid w:val="00E12B85"/>
    <w:rsid w:val="00E12BC9"/>
    <w:rsid w:val="00E12CBA"/>
    <w:rsid w:val="00E12E8B"/>
    <w:rsid w:val="00E13101"/>
    <w:rsid w:val="00E13226"/>
    <w:rsid w:val="00E1323D"/>
    <w:rsid w:val="00E1332E"/>
    <w:rsid w:val="00E13497"/>
    <w:rsid w:val="00E134FB"/>
    <w:rsid w:val="00E13546"/>
    <w:rsid w:val="00E136EA"/>
    <w:rsid w:val="00E1373D"/>
    <w:rsid w:val="00E13881"/>
    <w:rsid w:val="00E13AC8"/>
    <w:rsid w:val="00E13EE0"/>
    <w:rsid w:val="00E13F8B"/>
    <w:rsid w:val="00E13F9E"/>
    <w:rsid w:val="00E14070"/>
    <w:rsid w:val="00E140AF"/>
    <w:rsid w:val="00E14243"/>
    <w:rsid w:val="00E1439D"/>
    <w:rsid w:val="00E144A1"/>
    <w:rsid w:val="00E1461F"/>
    <w:rsid w:val="00E14754"/>
    <w:rsid w:val="00E1483C"/>
    <w:rsid w:val="00E14856"/>
    <w:rsid w:val="00E148AF"/>
    <w:rsid w:val="00E149B0"/>
    <w:rsid w:val="00E14BAE"/>
    <w:rsid w:val="00E14D85"/>
    <w:rsid w:val="00E14E7B"/>
    <w:rsid w:val="00E14F39"/>
    <w:rsid w:val="00E15082"/>
    <w:rsid w:val="00E1535A"/>
    <w:rsid w:val="00E1535E"/>
    <w:rsid w:val="00E1543E"/>
    <w:rsid w:val="00E155AA"/>
    <w:rsid w:val="00E15620"/>
    <w:rsid w:val="00E156BE"/>
    <w:rsid w:val="00E157A7"/>
    <w:rsid w:val="00E15843"/>
    <w:rsid w:val="00E15D03"/>
    <w:rsid w:val="00E15D35"/>
    <w:rsid w:val="00E15D57"/>
    <w:rsid w:val="00E15E5D"/>
    <w:rsid w:val="00E1604E"/>
    <w:rsid w:val="00E160AE"/>
    <w:rsid w:val="00E160E1"/>
    <w:rsid w:val="00E164D0"/>
    <w:rsid w:val="00E166B1"/>
    <w:rsid w:val="00E167B8"/>
    <w:rsid w:val="00E168C6"/>
    <w:rsid w:val="00E16EEC"/>
    <w:rsid w:val="00E16F9E"/>
    <w:rsid w:val="00E1705D"/>
    <w:rsid w:val="00E17514"/>
    <w:rsid w:val="00E176C2"/>
    <w:rsid w:val="00E17B26"/>
    <w:rsid w:val="00E17B44"/>
    <w:rsid w:val="00E17E6A"/>
    <w:rsid w:val="00E17EDC"/>
    <w:rsid w:val="00E20086"/>
    <w:rsid w:val="00E20119"/>
    <w:rsid w:val="00E20343"/>
    <w:rsid w:val="00E20390"/>
    <w:rsid w:val="00E2047B"/>
    <w:rsid w:val="00E206F5"/>
    <w:rsid w:val="00E2070E"/>
    <w:rsid w:val="00E20729"/>
    <w:rsid w:val="00E207EA"/>
    <w:rsid w:val="00E20868"/>
    <w:rsid w:val="00E20870"/>
    <w:rsid w:val="00E20B81"/>
    <w:rsid w:val="00E20C36"/>
    <w:rsid w:val="00E20DF0"/>
    <w:rsid w:val="00E20ECE"/>
    <w:rsid w:val="00E212C3"/>
    <w:rsid w:val="00E215FB"/>
    <w:rsid w:val="00E216A7"/>
    <w:rsid w:val="00E2188C"/>
    <w:rsid w:val="00E2189F"/>
    <w:rsid w:val="00E218EC"/>
    <w:rsid w:val="00E2192A"/>
    <w:rsid w:val="00E21B89"/>
    <w:rsid w:val="00E21C8F"/>
    <w:rsid w:val="00E21DAF"/>
    <w:rsid w:val="00E22074"/>
    <w:rsid w:val="00E220A3"/>
    <w:rsid w:val="00E22668"/>
    <w:rsid w:val="00E22677"/>
    <w:rsid w:val="00E226FA"/>
    <w:rsid w:val="00E228BC"/>
    <w:rsid w:val="00E228D8"/>
    <w:rsid w:val="00E2297E"/>
    <w:rsid w:val="00E22DE4"/>
    <w:rsid w:val="00E23387"/>
    <w:rsid w:val="00E23A10"/>
    <w:rsid w:val="00E23A4E"/>
    <w:rsid w:val="00E23F66"/>
    <w:rsid w:val="00E24082"/>
    <w:rsid w:val="00E2432B"/>
    <w:rsid w:val="00E24348"/>
    <w:rsid w:val="00E2448C"/>
    <w:rsid w:val="00E245B9"/>
    <w:rsid w:val="00E247FD"/>
    <w:rsid w:val="00E24AC4"/>
    <w:rsid w:val="00E24AF9"/>
    <w:rsid w:val="00E24B99"/>
    <w:rsid w:val="00E24C1C"/>
    <w:rsid w:val="00E24D25"/>
    <w:rsid w:val="00E24E8E"/>
    <w:rsid w:val="00E2538E"/>
    <w:rsid w:val="00E25562"/>
    <w:rsid w:val="00E2561B"/>
    <w:rsid w:val="00E25630"/>
    <w:rsid w:val="00E256AF"/>
    <w:rsid w:val="00E25A0D"/>
    <w:rsid w:val="00E25C71"/>
    <w:rsid w:val="00E25ED8"/>
    <w:rsid w:val="00E25F37"/>
    <w:rsid w:val="00E26103"/>
    <w:rsid w:val="00E26173"/>
    <w:rsid w:val="00E2621E"/>
    <w:rsid w:val="00E26303"/>
    <w:rsid w:val="00E26495"/>
    <w:rsid w:val="00E266E8"/>
    <w:rsid w:val="00E26754"/>
    <w:rsid w:val="00E26759"/>
    <w:rsid w:val="00E2684B"/>
    <w:rsid w:val="00E26A1C"/>
    <w:rsid w:val="00E26D41"/>
    <w:rsid w:val="00E26DF6"/>
    <w:rsid w:val="00E26E12"/>
    <w:rsid w:val="00E26EA0"/>
    <w:rsid w:val="00E271E2"/>
    <w:rsid w:val="00E272B3"/>
    <w:rsid w:val="00E272EC"/>
    <w:rsid w:val="00E276D7"/>
    <w:rsid w:val="00E2795B"/>
    <w:rsid w:val="00E27982"/>
    <w:rsid w:val="00E3008C"/>
    <w:rsid w:val="00E30168"/>
    <w:rsid w:val="00E3023C"/>
    <w:rsid w:val="00E302AF"/>
    <w:rsid w:val="00E306B8"/>
    <w:rsid w:val="00E3076A"/>
    <w:rsid w:val="00E309D7"/>
    <w:rsid w:val="00E30A14"/>
    <w:rsid w:val="00E30B9C"/>
    <w:rsid w:val="00E30CF0"/>
    <w:rsid w:val="00E30E5D"/>
    <w:rsid w:val="00E310DD"/>
    <w:rsid w:val="00E3121F"/>
    <w:rsid w:val="00E31289"/>
    <w:rsid w:val="00E313A6"/>
    <w:rsid w:val="00E31467"/>
    <w:rsid w:val="00E31630"/>
    <w:rsid w:val="00E3164D"/>
    <w:rsid w:val="00E317EB"/>
    <w:rsid w:val="00E318D6"/>
    <w:rsid w:val="00E318DD"/>
    <w:rsid w:val="00E318FF"/>
    <w:rsid w:val="00E31975"/>
    <w:rsid w:val="00E319E3"/>
    <w:rsid w:val="00E31B41"/>
    <w:rsid w:val="00E31C7D"/>
    <w:rsid w:val="00E31F92"/>
    <w:rsid w:val="00E32078"/>
    <w:rsid w:val="00E32330"/>
    <w:rsid w:val="00E324F7"/>
    <w:rsid w:val="00E32516"/>
    <w:rsid w:val="00E327DC"/>
    <w:rsid w:val="00E32837"/>
    <w:rsid w:val="00E32AED"/>
    <w:rsid w:val="00E32C15"/>
    <w:rsid w:val="00E3305D"/>
    <w:rsid w:val="00E332D2"/>
    <w:rsid w:val="00E3342B"/>
    <w:rsid w:val="00E33456"/>
    <w:rsid w:val="00E336A9"/>
    <w:rsid w:val="00E33B20"/>
    <w:rsid w:val="00E33B3B"/>
    <w:rsid w:val="00E33C49"/>
    <w:rsid w:val="00E33C58"/>
    <w:rsid w:val="00E33CB1"/>
    <w:rsid w:val="00E33D3A"/>
    <w:rsid w:val="00E33F94"/>
    <w:rsid w:val="00E340DD"/>
    <w:rsid w:val="00E34640"/>
    <w:rsid w:val="00E3476E"/>
    <w:rsid w:val="00E34770"/>
    <w:rsid w:val="00E347FC"/>
    <w:rsid w:val="00E34867"/>
    <w:rsid w:val="00E3498B"/>
    <w:rsid w:val="00E34A31"/>
    <w:rsid w:val="00E34C00"/>
    <w:rsid w:val="00E34C36"/>
    <w:rsid w:val="00E3509D"/>
    <w:rsid w:val="00E35283"/>
    <w:rsid w:val="00E35300"/>
    <w:rsid w:val="00E3549C"/>
    <w:rsid w:val="00E354A8"/>
    <w:rsid w:val="00E35518"/>
    <w:rsid w:val="00E3566F"/>
    <w:rsid w:val="00E359B2"/>
    <w:rsid w:val="00E35ABF"/>
    <w:rsid w:val="00E35CC9"/>
    <w:rsid w:val="00E363C5"/>
    <w:rsid w:val="00E364F6"/>
    <w:rsid w:val="00E36805"/>
    <w:rsid w:val="00E36B25"/>
    <w:rsid w:val="00E36F05"/>
    <w:rsid w:val="00E36F2B"/>
    <w:rsid w:val="00E36F76"/>
    <w:rsid w:val="00E370FB"/>
    <w:rsid w:val="00E3718C"/>
    <w:rsid w:val="00E3751B"/>
    <w:rsid w:val="00E377AB"/>
    <w:rsid w:val="00E37B44"/>
    <w:rsid w:val="00E37B7B"/>
    <w:rsid w:val="00E37BBA"/>
    <w:rsid w:val="00E37CB7"/>
    <w:rsid w:val="00E37D0D"/>
    <w:rsid w:val="00E37D56"/>
    <w:rsid w:val="00E37EA5"/>
    <w:rsid w:val="00E37F2A"/>
    <w:rsid w:val="00E37FE8"/>
    <w:rsid w:val="00E400C6"/>
    <w:rsid w:val="00E40322"/>
    <w:rsid w:val="00E403B5"/>
    <w:rsid w:val="00E40530"/>
    <w:rsid w:val="00E405DF"/>
    <w:rsid w:val="00E40D20"/>
    <w:rsid w:val="00E4117E"/>
    <w:rsid w:val="00E411B3"/>
    <w:rsid w:val="00E4170F"/>
    <w:rsid w:val="00E41884"/>
    <w:rsid w:val="00E419EF"/>
    <w:rsid w:val="00E41A3D"/>
    <w:rsid w:val="00E41AEF"/>
    <w:rsid w:val="00E41C46"/>
    <w:rsid w:val="00E41CDA"/>
    <w:rsid w:val="00E41DBD"/>
    <w:rsid w:val="00E420E0"/>
    <w:rsid w:val="00E422E6"/>
    <w:rsid w:val="00E42537"/>
    <w:rsid w:val="00E425D0"/>
    <w:rsid w:val="00E42686"/>
    <w:rsid w:val="00E42773"/>
    <w:rsid w:val="00E4282E"/>
    <w:rsid w:val="00E42869"/>
    <w:rsid w:val="00E42933"/>
    <w:rsid w:val="00E42CFF"/>
    <w:rsid w:val="00E42F6C"/>
    <w:rsid w:val="00E43335"/>
    <w:rsid w:val="00E435E2"/>
    <w:rsid w:val="00E43734"/>
    <w:rsid w:val="00E4388E"/>
    <w:rsid w:val="00E43A88"/>
    <w:rsid w:val="00E43D83"/>
    <w:rsid w:val="00E43E0A"/>
    <w:rsid w:val="00E43E65"/>
    <w:rsid w:val="00E43E79"/>
    <w:rsid w:val="00E43F9C"/>
    <w:rsid w:val="00E44356"/>
    <w:rsid w:val="00E44597"/>
    <w:rsid w:val="00E447E8"/>
    <w:rsid w:val="00E44910"/>
    <w:rsid w:val="00E449A0"/>
    <w:rsid w:val="00E44AEF"/>
    <w:rsid w:val="00E44B64"/>
    <w:rsid w:val="00E44CEB"/>
    <w:rsid w:val="00E44D26"/>
    <w:rsid w:val="00E44D3F"/>
    <w:rsid w:val="00E44F28"/>
    <w:rsid w:val="00E4501F"/>
    <w:rsid w:val="00E45181"/>
    <w:rsid w:val="00E45372"/>
    <w:rsid w:val="00E4544C"/>
    <w:rsid w:val="00E45564"/>
    <w:rsid w:val="00E45C3F"/>
    <w:rsid w:val="00E45D14"/>
    <w:rsid w:val="00E45E6F"/>
    <w:rsid w:val="00E46168"/>
    <w:rsid w:val="00E46476"/>
    <w:rsid w:val="00E46D4D"/>
    <w:rsid w:val="00E46E72"/>
    <w:rsid w:val="00E46EDB"/>
    <w:rsid w:val="00E473F7"/>
    <w:rsid w:val="00E47593"/>
    <w:rsid w:val="00E4766A"/>
    <w:rsid w:val="00E47750"/>
    <w:rsid w:val="00E47870"/>
    <w:rsid w:val="00E4789E"/>
    <w:rsid w:val="00E479A2"/>
    <w:rsid w:val="00E47A05"/>
    <w:rsid w:val="00E47B71"/>
    <w:rsid w:val="00E47C5C"/>
    <w:rsid w:val="00E47D28"/>
    <w:rsid w:val="00E47F83"/>
    <w:rsid w:val="00E5028C"/>
    <w:rsid w:val="00E503B0"/>
    <w:rsid w:val="00E504B7"/>
    <w:rsid w:val="00E505FB"/>
    <w:rsid w:val="00E5086C"/>
    <w:rsid w:val="00E50AE5"/>
    <w:rsid w:val="00E50AF1"/>
    <w:rsid w:val="00E50C72"/>
    <w:rsid w:val="00E50E2F"/>
    <w:rsid w:val="00E50FEC"/>
    <w:rsid w:val="00E5125C"/>
    <w:rsid w:val="00E51338"/>
    <w:rsid w:val="00E51608"/>
    <w:rsid w:val="00E5173E"/>
    <w:rsid w:val="00E51898"/>
    <w:rsid w:val="00E518A6"/>
    <w:rsid w:val="00E51A20"/>
    <w:rsid w:val="00E51B8C"/>
    <w:rsid w:val="00E51E09"/>
    <w:rsid w:val="00E51E1D"/>
    <w:rsid w:val="00E52088"/>
    <w:rsid w:val="00E521D2"/>
    <w:rsid w:val="00E52634"/>
    <w:rsid w:val="00E52733"/>
    <w:rsid w:val="00E528A4"/>
    <w:rsid w:val="00E529C9"/>
    <w:rsid w:val="00E52CE7"/>
    <w:rsid w:val="00E52D5A"/>
    <w:rsid w:val="00E5313D"/>
    <w:rsid w:val="00E5346B"/>
    <w:rsid w:val="00E53529"/>
    <w:rsid w:val="00E53704"/>
    <w:rsid w:val="00E53787"/>
    <w:rsid w:val="00E538D3"/>
    <w:rsid w:val="00E53CA0"/>
    <w:rsid w:val="00E53D7F"/>
    <w:rsid w:val="00E5402F"/>
    <w:rsid w:val="00E540CA"/>
    <w:rsid w:val="00E54140"/>
    <w:rsid w:val="00E54355"/>
    <w:rsid w:val="00E543D9"/>
    <w:rsid w:val="00E545BB"/>
    <w:rsid w:val="00E54770"/>
    <w:rsid w:val="00E547EE"/>
    <w:rsid w:val="00E548D3"/>
    <w:rsid w:val="00E54B4A"/>
    <w:rsid w:val="00E54B97"/>
    <w:rsid w:val="00E54BC0"/>
    <w:rsid w:val="00E554DE"/>
    <w:rsid w:val="00E55789"/>
    <w:rsid w:val="00E55803"/>
    <w:rsid w:val="00E55D8C"/>
    <w:rsid w:val="00E55E64"/>
    <w:rsid w:val="00E55F56"/>
    <w:rsid w:val="00E56051"/>
    <w:rsid w:val="00E561A1"/>
    <w:rsid w:val="00E5630B"/>
    <w:rsid w:val="00E56384"/>
    <w:rsid w:val="00E56441"/>
    <w:rsid w:val="00E564C4"/>
    <w:rsid w:val="00E5660C"/>
    <w:rsid w:val="00E56768"/>
    <w:rsid w:val="00E567D4"/>
    <w:rsid w:val="00E569EB"/>
    <w:rsid w:val="00E569FF"/>
    <w:rsid w:val="00E56C10"/>
    <w:rsid w:val="00E56DA7"/>
    <w:rsid w:val="00E56F56"/>
    <w:rsid w:val="00E56F76"/>
    <w:rsid w:val="00E5744D"/>
    <w:rsid w:val="00E575C2"/>
    <w:rsid w:val="00E57728"/>
    <w:rsid w:val="00E57770"/>
    <w:rsid w:val="00E57A9D"/>
    <w:rsid w:val="00E57AEB"/>
    <w:rsid w:val="00E57B97"/>
    <w:rsid w:val="00E57BB7"/>
    <w:rsid w:val="00E57BE5"/>
    <w:rsid w:val="00E57FF7"/>
    <w:rsid w:val="00E600E2"/>
    <w:rsid w:val="00E6035C"/>
    <w:rsid w:val="00E604D9"/>
    <w:rsid w:val="00E606E6"/>
    <w:rsid w:val="00E607B9"/>
    <w:rsid w:val="00E60908"/>
    <w:rsid w:val="00E60A0B"/>
    <w:rsid w:val="00E60AE6"/>
    <w:rsid w:val="00E60B41"/>
    <w:rsid w:val="00E610E7"/>
    <w:rsid w:val="00E611B7"/>
    <w:rsid w:val="00E6129F"/>
    <w:rsid w:val="00E6130E"/>
    <w:rsid w:val="00E614F6"/>
    <w:rsid w:val="00E6154F"/>
    <w:rsid w:val="00E61599"/>
    <w:rsid w:val="00E615DC"/>
    <w:rsid w:val="00E61611"/>
    <w:rsid w:val="00E618B8"/>
    <w:rsid w:val="00E6198A"/>
    <w:rsid w:val="00E61C05"/>
    <w:rsid w:val="00E61C15"/>
    <w:rsid w:val="00E61ECD"/>
    <w:rsid w:val="00E61F36"/>
    <w:rsid w:val="00E62094"/>
    <w:rsid w:val="00E621DF"/>
    <w:rsid w:val="00E622F8"/>
    <w:rsid w:val="00E62A30"/>
    <w:rsid w:val="00E62CFA"/>
    <w:rsid w:val="00E62FF6"/>
    <w:rsid w:val="00E63070"/>
    <w:rsid w:val="00E6316B"/>
    <w:rsid w:val="00E63190"/>
    <w:rsid w:val="00E632C6"/>
    <w:rsid w:val="00E636EC"/>
    <w:rsid w:val="00E6380B"/>
    <w:rsid w:val="00E638AA"/>
    <w:rsid w:val="00E63A37"/>
    <w:rsid w:val="00E63B6A"/>
    <w:rsid w:val="00E63E7D"/>
    <w:rsid w:val="00E63FB8"/>
    <w:rsid w:val="00E64258"/>
    <w:rsid w:val="00E64471"/>
    <w:rsid w:val="00E6448F"/>
    <w:rsid w:val="00E64492"/>
    <w:rsid w:val="00E645A0"/>
    <w:rsid w:val="00E6474C"/>
    <w:rsid w:val="00E647D6"/>
    <w:rsid w:val="00E649D6"/>
    <w:rsid w:val="00E64B22"/>
    <w:rsid w:val="00E64C29"/>
    <w:rsid w:val="00E64CC7"/>
    <w:rsid w:val="00E64D42"/>
    <w:rsid w:val="00E64D64"/>
    <w:rsid w:val="00E64DE8"/>
    <w:rsid w:val="00E64F78"/>
    <w:rsid w:val="00E650AF"/>
    <w:rsid w:val="00E650FC"/>
    <w:rsid w:val="00E6518E"/>
    <w:rsid w:val="00E655F3"/>
    <w:rsid w:val="00E656DC"/>
    <w:rsid w:val="00E657CA"/>
    <w:rsid w:val="00E65A5C"/>
    <w:rsid w:val="00E65AD4"/>
    <w:rsid w:val="00E65DC1"/>
    <w:rsid w:val="00E660F8"/>
    <w:rsid w:val="00E6611A"/>
    <w:rsid w:val="00E66253"/>
    <w:rsid w:val="00E663EE"/>
    <w:rsid w:val="00E664F4"/>
    <w:rsid w:val="00E66720"/>
    <w:rsid w:val="00E66735"/>
    <w:rsid w:val="00E66819"/>
    <w:rsid w:val="00E669BB"/>
    <w:rsid w:val="00E66AAC"/>
    <w:rsid w:val="00E66EBC"/>
    <w:rsid w:val="00E66FE3"/>
    <w:rsid w:val="00E676B6"/>
    <w:rsid w:val="00E676DD"/>
    <w:rsid w:val="00E67AF9"/>
    <w:rsid w:val="00E67B11"/>
    <w:rsid w:val="00E67EED"/>
    <w:rsid w:val="00E67F08"/>
    <w:rsid w:val="00E70352"/>
    <w:rsid w:val="00E70442"/>
    <w:rsid w:val="00E705F7"/>
    <w:rsid w:val="00E706D3"/>
    <w:rsid w:val="00E70A62"/>
    <w:rsid w:val="00E711BD"/>
    <w:rsid w:val="00E712CE"/>
    <w:rsid w:val="00E71348"/>
    <w:rsid w:val="00E71352"/>
    <w:rsid w:val="00E713D8"/>
    <w:rsid w:val="00E714F9"/>
    <w:rsid w:val="00E7154E"/>
    <w:rsid w:val="00E7165D"/>
    <w:rsid w:val="00E716E8"/>
    <w:rsid w:val="00E716F0"/>
    <w:rsid w:val="00E71929"/>
    <w:rsid w:val="00E71A7F"/>
    <w:rsid w:val="00E71BD9"/>
    <w:rsid w:val="00E71DE4"/>
    <w:rsid w:val="00E71EA8"/>
    <w:rsid w:val="00E7220E"/>
    <w:rsid w:val="00E72338"/>
    <w:rsid w:val="00E725EE"/>
    <w:rsid w:val="00E727BA"/>
    <w:rsid w:val="00E72812"/>
    <w:rsid w:val="00E72969"/>
    <w:rsid w:val="00E72AB8"/>
    <w:rsid w:val="00E72B06"/>
    <w:rsid w:val="00E72C47"/>
    <w:rsid w:val="00E73004"/>
    <w:rsid w:val="00E7307E"/>
    <w:rsid w:val="00E7325F"/>
    <w:rsid w:val="00E7329D"/>
    <w:rsid w:val="00E735CB"/>
    <w:rsid w:val="00E73633"/>
    <w:rsid w:val="00E73A44"/>
    <w:rsid w:val="00E73A92"/>
    <w:rsid w:val="00E73B19"/>
    <w:rsid w:val="00E73D04"/>
    <w:rsid w:val="00E73D98"/>
    <w:rsid w:val="00E73E39"/>
    <w:rsid w:val="00E73E51"/>
    <w:rsid w:val="00E740B3"/>
    <w:rsid w:val="00E7489E"/>
    <w:rsid w:val="00E748F4"/>
    <w:rsid w:val="00E74967"/>
    <w:rsid w:val="00E74973"/>
    <w:rsid w:val="00E74E0C"/>
    <w:rsid w:val="00E74ED6"/>
    <w:rsid w:val="00E750F9"/>
    <w:rsid w:val="00E75176"/>
    <w:rsid w:val="00E754AE"/>
    <w:rsid w:val="00E75586"/>
    <w:rsid w:val="00E75A34"/>
    <w:rsid w:val="00E75A74"/>
    <w:rsid w:val="00E75B79"/>
    <w:rsid w:val="00E75C14"/>
    <w:rsid w:val="00E75ED0"/>
    <w:rsid w:val="00E75EEC"/>
    <w:rsid w:val="00E75F45"/>
    <w:rsid w:val="00E75FAC"/>
    <w:rsid w:val="00E75FE5"/>
    <w:rsid w:val="00E76272"/>
    <w:rsid w:val="00E76498"/>
    <w:rsid w:val="00E7663D"/>
    <w:rsid w:val="00E766B6"/>
    <w:rsid w:val="00E766F1"/>
    <w:rsid w:val="00E76868"/>
    <w:rsid w:val="00E768CE"/>
    <w:rsid w:val="00E76A6F"/>
    <w:rsid w:val="00E76DF3"/>
    <w:rsid w:val="00E76E1C"/>
    <w:rsid w:val="00E77061"/>
    <w:rsid w:val="00E77234"/>
    <w:rsid w:val="00E77334"/>
    <w:rsid w:val="00E77544"/>
    <w:rsid w:val="00E7764E"/>
    <w:rsid w:val="00E7767A"/>
    <w:rsid w:val="00E7774F"/>
    <w:rsid w:val="00E7798A"/>
    <w:rsid w:val="00E77AF1"/>
    <w:rsid w:val="00E77B94"/>
    <w:rsid w:val="00E77BF1"/>
    <w:rsid w:val="00E77D3C"/>
    <w:rsid w:val="00E77F36"/>
    <w:rsid w:val="00E80106"/>
    <w:rsid w:val="00E80636"/>
    <w:rsid w:val="00E809E0"/>
    <w:rsid w:val="00E809E4"/>
    <w:rsid w:val="00E80A17"/>
    <w:rsid w:val="00E80A3A"/>
    <w:rsid w:val="00E80C64"/>
    <w:rsid w:val="00E80D1C"/>
    <w:rsid w:val="00E81133"/>
    <w:rsid w:val="00E815AA"/>
    <w:rsid w:val="00E817A2"/>
    <w:rsid w:val="00E81CA8"/>
    <w:rsid w:val="00E81F98"/>
    <w:rsid w:val="00E82290"/>
    <w:rsid w:val="00E82350"/>
    <w:rsid w:val="00E826D4"/>
    <w:rsid w:val="00E82BBF"/>
    <w:rsid w:val="00E82CC5"/>
    <w:rsid w:val="00E82E00"/>
    <w:rsid w:val="00E82EDC"/>
    <w:rsid w:val="00E83089"/>
    <w:rsid w:val="00E8329B"/>
    <w:rsid w:val="00E8333A"/>
    <w:rsid w:val="00E833AE"/>
    <w:rsid w:val="00E8344F"/>
    <w:rsid w:val="00E8367F"/>
    <w:rsid w:val="00E836B2"/>
    <w:rsid w:val="00E836B7"/>
    <w:rsid w:val="00E836BC"/>
    <w:rsid w:val="00E83889"/>
    <w:rsid w:val="00E83B39"/>
    <w:rsid w:val="00E83EAB"/>
    <w:rsid w:val="00E83EB8"/>
    <w:rsid w:val="00E83F5A"/>
    <w:rsid w:val="00E841BD"/>
    <w:rsid w:val="00E842B1"/>
    <w:rsid w:val="00E842D9"/>
    <w:rsid w:val="00E843A8"/>
    <w:rsid w:val="00E844E1"/>
    <w:rsid w:val="00E8484C"/>
    <w:rsid w:val="00E84B72"/>
    <w:rsid w:val="00E84FAB"/>
    <w:rsid w:val="00E850B9"/>
    <w:rsid w:val="00E85197"/>
    <w:rsid w:val="00E854EF"/>
    <w:rsid w:val="00E85737"/>
    <w:rsid w:val="00E85CE6"/>
    <w:rsid w:val="00E85E86"/>
    <w:rsid w:val="00E85F13"/>
    <w:rsid w:val="00E862A0"/>
    <w:rsid w:val="00E8630A"/>
    <w:rsid w:val="00E863A0"/>
    <w:rsid w:val="00E86487"/>
    <w:rsid w:val="00E86821"/>
    <w:rsid w:val="00E868E7"/>
    <w:rsid w:val="00E86B35"/>
    <w:rsid w:val="00E86D57"/>
    <w:rsid w:val="00E86EDE"/>
    <w:rsid w:val="00E87478"/>
    <w:rsid w:val="00E8751F"/>
    <w:rsid w:val="00E8764F"/>
    <w:rsid w:val="00E87758"/>
    <w:rsid w:val="00E877EC"/>
    <w:rsid w:val="00E8794B"/>
    <w:rsid w:val="00E87B33"/>
    <w:rsid w:val="00E87BDA"/>
    <w:rsid w:val="00E87CF3"/>
    <w:rsid w:val="00E87D13"/>
    <w:rsid w:val="00E87D5F"/>
    <w:rsid w:val="00E87FC0"/>
    <w:rsid w:val="00E900F4"/>
    <w:rsid w:val="00E901E2"/>
    <w:rsid w:val="00E9050F"/>
    <w:rsid w:val="00E90567"/>
    <w:rsid w:val="00E905CC"/>
    <w:rsid w:val="00E9070A"/>
    <w:rsid w:val="00E90712"/>
    <w:rsid w:val="00E90809"/>
    <w:rsid w:val="00E9088F"/>
    <w:rsid w:val="00E90A02"/>
    <w:rsid w:val="00E90B37"/>
    <w:rsid w:val="00E91142"/>
    <w:rsid w:val="00E9128D"/>
    <w:rsid w:val="00E91326"/>
    <w:rsid w:val="00E9137D"/>
    <w:rsid w:val="00E9172F"/>
    <w:rsid w:val="00E91789"/>
    <w:rsid w:val="00E9178E"/>
    <w:rsid w:val="00E91993"/>
    <w:rsid w:val="00E91ABF"/>
    <w:rsid w:val="00E91B7F"/>
    <w:rsid w:val="00E91C01"/>
    <w:rsid w:val="00E91C4E"/>
    <w:rsid w:val="00E91E7F"/>
    <w:rsid w:val="00E91F96"/>
    <w:rsid w:val="00E9205A"/>
    <w:rsid w:val="00E923E1"/>
    <w:rsid w:val="00E92467"/>
    <w:rsid w:val="00E92700"/>
    <w:rsid w:val="00E9273C"/>
    <w:rsid w:val="00E9296D"/>
    <w:rsid w:val="00E92A48"/>
    <w:rsid w:val="00E92D76"/>
    <w:rsid w:val="00E92E94"/>
    <w:rsid w:val="00E931EA"/>
    <w:rsid w:val="00E932BD"/>
    <w:rsid w:val="00E93417"/>
    <w:rsid w:val="00E934BB"/>
    <w:rsid w:val="00E934F5"/>
    <w:rsid w:val="00E93596"/>
    <w:rsid w:val="00E938DE"/>
    <w:rsid w:val="00E93CC3"/>
    <w:rsid w:val="00E93D3C"/>
    <w:rsid w:val="00E93FD7"/>
    <w:rsid w:val="00E9423C"/>
    <w:rsid w:val="00E9423E"/>
    <w:rsid w:val="00E94246"/>
    <w:rsid w:val="00E948B7"/>
    <w:rsid w:val="00E94C1E"/>
    <w:rsid w:val="00E94DB7"/>
    <w:rsid w:val="00E94DE2"/>
    <w:rsid w:val="00E95029"/>
    <w:rsid w:val="00E95128"/>
    <w:rsid w:val="00E9556C"/>
    <w:rsid w:val="00E956B1"/>
    <w:rsid w:val="00E957A5"/>
    <w:rsid w:val="00E95926"/>
    <w:rsid w:val="00E95A16"/>
    <w:rsid w:val="00E95AC9"/>
    <w:rsid w:val="00E95E6B"/>
    <w:rsid w:val="00E95F02"/>
    <w:rsid w:val="00E9622E"/>
    <w:rsid w:val="00E96464"/>
    <w:rsid w:val="00E9650F"/>
    <w:rsid w:val="00E965C0"/>
    <w:rsid w:val="00E96677"/>
    <w:rsid w:val="00E9689D"/>
    <w:rsid w:val="00E97044"/>
    <w:rsid w:val="00E971C8"/>
    <w:rsid w:val="00E974EB"/>
    <w:rsid w:val="00E97659"/>
    <w:rsid w:val="00E9773B"/>
    <w:rsid w:val="00E977E3"/>
    <w:rsid w:val="00E97C7D"/>
    <w:rsid w:val="00E97DFB"/>
    <w:rsid w:val="00EA00F1"/>
    <w:rsid w:val="00EA01B5"/>
    <w:rsid w:val="00EA0566"/>
    <w:rsid w:val="00EA089A"/>
    <w:rsid w:val="00EA08EF"/>
    <w:rsid w:val="00EA0F78"/>
    <w:rsid w:val="00EA11B9"/>
    <w:rsid w:val="00EA1249"/>
    <w:rsid w:val="00EA1258"/>
    <w:rsid w:val="00EA14EE"/>
    <w:rsid w:val="00EA1707"/>
    <w:rsid w:val="00EA1782"/>
    <w:rsid w:val="00EA1868"/>
    <w:rsid w:val="00EA1901"/>
    <w:rsid w:val="00EA191C"/>
    <w:rsid w:val="00EA1BCB"/>
    <w:rsid w:val="00EA1E09"/>
    <w:rsid w:val="00EA1FF3"/>
    <w:rsid w:val="00EA22A1"/>
    <w:rsid w:val="00EA232B"/>
    <w:rsid w:val="00EA2473"/>
    <w:rsid w:val="00EA2488"/>
    <w:rsid w:val="00EA24A3"/>
    <w:rsid w:val="00EA24E2"/>
    <w:rsid w:val="00EA25AC"/>
    <w:rsid w:val="00EA2B7E"/>
    <w:rsid w:val="00EA2C15"/>
    <w:rsid w:val="00EA2D45"/>
    <w:rsid w:val="00EA2D66"/>
    <w:rsid w:val="00EA33B4"/>
    <w:rsid w:val="00EA3417"/>
    <w:rsid w:val="00EA3476"/>
    <w:rsid w:val="00EA3888"/>
    <w:rsid w:val="00EA3CD5"/>
    <w:rsid w:val="00EA3F7A"/>
    <w:rsid w:val="00EA3FC3"/>
    <w:rsid w:val="00EA3FCD"/>
    <w:rsid w:val="00EA4044"/>
    <w:rsid w:val="00EA408B"/>
    <w:rsid w:val="00EA4125"/>
    <w:rsid w:val="00EA4350"/>
    <w:rsid w:val="00EA4776"/>
    <w:rsid w:val="00EA4779"/>
    <w:rsid w:val="00EA478B"/>
    <w:rsid w:val="00EA4B52"/>
    <w:rsid w:val="00EA4BB0"/>
    <w:rsid w:val="00EA4C02"/>
    <w:rsid w:val="00EA4F96"/>
    <w:rsid w:val="00EA4FD0"/>
    <w:rsid w:val="00EA541A"/>
    <w:rsid w:val="00EA552E"/>
    <w:rsid w:val="00EA58C1"/>
    <w:rsid w:val="00EA5A35"/>
    <w:rsid w:val="00EA5B04"/>
    <w:rsid w:val="00EA5B3E"/>
    <w:rsid w:val="00EA5CF1"/>
    <w:rsid w:val="00EA5D87"/>
    <w:rsid w:val="00EA5DA2"/>
    <w:rsid w:val="00EA604D"/>
    <w:rsid w:val="00EA60C5"/>
    <w:rsid w:val="00EA6115"/>
    <w:rsid w:val="00EA6663"/>
    <w:rsid w:val="00EA689C"/>
    <w:rsid w:val="00EA697A"/>
    <w:rsid w:val="00EA6B01"/>
    <w:rsid w:val="00EA6CAC"/>
    <w:rsid w:val="00EA6F01"/>
    <w:rsid w:val="00EA6FA7"/>
    <w:rsid w:val="00EA71C7"/>
    <w:rsid w:val="00EA721B"/>
    <w:rsid w:val="00EA7352"/>
    <w:rsid w:val="00EA73D8"/>
    <w:rsid w:val="00EA73E2"/>
    <w:rsid w:val="00EA7583"/>
    <w:rsid w:val="00EA764E"/>
    <w:rsid w:val="00EA7673"/>
    <w:rsid w:val="00EA784C"/>
    <w:rsid w:val="00EA78A8"/>
    <w:rsid w:val="00EA7D82"/>
    <w:rsid w:val="00EA7E8B"/>
    <w:rsid w:val="00EA7EDD"/>
    <w:rsid w:val="00EA7EFD"/>
    <w:rsid w:val="00EB0059"/>
    <w:rsid w:val="00EB01CD"/>
    <w:rsid w:val="00EB025B"/>
    <w:rsid w:val="00EB02C8"/>
    <w:rsid w:val="00EB05D9"/>
    <w:rsid w:val="00EB0C2D"/>
    <w:rsid w:val="00EB10A9"/>
    <w:rsid w:val="00EB10B3"/>
    <w:rsid w:val="00EB1271"/>
    <w:rsid w:val="00EB12F6"/>
    <w:rsid w:val="00EB1472"/>
    <w:rsid w:val="00EB1494"/>
    <w:rsid w:val="00EB1805"/>
    <w:rsid w:val="00EB19F1"/>
    <w:rsid w:val="00EB1B58"/>
    <w:rsid w:val="00EB1FD4"/>
    <w:rsid w:val="00EB2219"/>
    <w:rsid w:val="00EB23AD"/>
    <w:rsid w:val="00EB25D2"/>
    <w:rsid w:val="00EB29FC"/>
    <w:rsid w:val="00EB2A9B"/>
    <w:rsid w:val="00EB31FD"/>
    <w:rsid w:val="00EB33C3"/>
    <w:rsid w:val="00EB37C2"/>
    <w:rsid w:val="00EB37E3"/>
    <w:rsid w:val="00EB400C"/>
    <w:rsid w:val="00EB41C6"/>
    <w:rsid w:val="00EB459C"/>
    <w:rsid w:val="00EB4631"/>
    <w:rsid w:val="00EB48AF"/>
    <w:rsid w:val="00EB4A8A"/>
    <w:rsid w:val="00EB4C7B"/>
    <w:rsid w:val="00EB4D0D"/>
    <w:rsid w:val="00EB4E98"/>
    <w:rsid w:val="00EB506B"/>
    <w:rsid w:val="00EB51B9"/>
    <w:rsid w:val="00EB52F8"/>
    <w:rsid w:val="00EB5333"/>
    <w:rsid w:val="00EB577F"/>
    <w:rsid w:val="00EB5BBA"/>
    <w:rsid w:val="00EB5BC7"/>
    <w:rsid w:val="00EB5E4C"/>
    <w:rsid w:val="00EB5E6B"/>
    <w:rsid w:val="00EB5FD4"/>
    <w:rsid w:val="00EB606F"/>
    <w:rsid w:val="00EB616C"/>
    <w:rsid w:val="00EB61A7"/>
    <w:rsid w:val="00EB64A7"/>
    <w:rsid w:val="00EB65AC"/>
    <w:rsid w:val="00EB68AD"/>
    <w:rsid w:val="00EB68F7"/>
    <w:rsid w:val="00EB6A3C"/>
    <w:rsid w:val="00EB6A7C"/>
    <w:rsid w:val="00EB6ABA"/>
    <w:rsid w:val="00EB6B32"/>
    <w:rsid w:val="00EB6D2D"/>
    <w:rsid w:val="00EB6E71"/>
    <w:rsid w:val="00EB701C"/>
    <w:rsid w:val="00EB7079"/>
    <w:rsid w:val="00EB75BD"/>
    <w:rsid w:val="00EB774E"/>
    <w:rsid w:val="00EB795A"/>
    <w:rsid w:val="00EB7A9D"/>
    <w:rsid w:val="00EB7B1C"/>
    <w:rsid w:val="00EB7B84"/>
    <w:rsid w:val="00EB7BC3"/>
    <w:rsid w:val="00EB7C0D"/>
    <w:rsid w:val="00EB7DFA"/>
    <w:rsid w:val="00EC013E"/>
    <w:rsid w:val="00EC0162"/>
    <w:rsid w:val="00EC02AC"/>
    <w:rsid w:val="00EC036B"/>
    <w:rsid w:val="00EC05C7"/>
    <w:rsid w:val="00EC07A1"/>
    <w:rsid w:val="00EC0CE8"/>
    <w:rsid w:val="00EC0E37"/>
    <w:rsid w:val="00EC0F28"/>
    <w:rsid w:val="00EC0FE8"/>
    <w:rsid w:val="00EC1070"/>
    <w:rsid w:val="00EC1082"/>
    <w:rsid w:val="00EC13E7"/>
    <w:rsid w:val="00EC1485"/>
    <w:rsid w:val="00EC14EB"/>
    <w:rsid w:val="00EC15A2"/>
    <w:rsid w:val="00EC15D4"/>
    <w:rsid w:val="00EC1911"/>
    <w:rsid w:val="00EC1AFA"/>
    <w:rsid w:val="00EC21F4"/>
    <w:rsid w:val="00EC2325"/>
    <w:rsid w:val="00EC233D"/>
    <w:rsid w:val="00EC27AD"/>
    <w:rsid w:val="00EC2B0A"/>
    <w:rsid w:val="00EC2C30"/>
    <w:rsid w:val="00EC2E26"/>
    <w:rsid w:val="00EC2E6A"/>
    <w:rsid w:val="00EC3064"/>
    <w:rsid w:val="00EC3121"/>
    <w:rsid w:val="00EC3508"/>
    <w:rsid w:val="00EC3588"/>
    <w:rsid w:val="00EC36D2"/>
    <w:rsid w:val="00EC3841"/>
    <w:rsid w:val="00EC3A1C"/>
    <w:rsid w:val="00EC3A48"/>
    <w:rsid w:val="00EC3B06"/>
    <w:rsid w:val="00EC3D42"/>
    <w:rsid w:val="00EC3D71"/>
    <w:rsid w:val="00EC3F00"/>
    <w:rsid w:val="00EC4314"/>
    <w:rsid w:val="00EC4338"/>
    <w:rsid w:val="00EC46B1"/>
    <w:rsid w:val="00EC46FC"/>
    <w:rsid w:val="00EC47CD"/>
    <w:rsid w:val="00EC497F"/>
    <w:rsid w:val="00EC4A7D"/>
    <w:rsid w:val="00EC4B5F"/>
    <w:rsid w:val="00EC4B65"/>
    <w:rsid w:val="00EC4C80"/>
    <w:rsid w:val="00EC4D14"/>
    <w:rsid w:val="00EC4DAA"/>
    <w:rsid w:val="00EC4ED9"/>
    <w:rsid w:val="00EC4F41"/>
    <w:rsid w:val="00EC5584"/>
    <w:rsid w:val="00EC5750"/>
    <w:rsid w:val="00EC5997"/>
    <w:rsid w:val="00EC5C41"/>
    <w:rsid w:val="00EC5D21"/>
    <w:rsid w:val="00EC60D6"/>
    <w:rsid w:val="00EC631D"/>
    <w:rsid w:val="00EC64DF"/>
    <w:rsid w:val="00EC6751"/>
    <w:rsid w:val="00EC69A0"/>
    <w:rsid w:val="00EC6BA4"/>
    <w:rsid w:val="00EC6EB9"/>
    <w:rsid w:val="00EC70B1"/>
    <w:rsid w:val="00EC71EA"/>
    <w:rsid w:val="00EC732A"/>
    <w:rsid w:val="00EC735B"/>
    <w:rsid w:val="00EC78C3"/>
    <w:rsid w:val="00EC7B3A"/>
    <w:rsid w:val="00EC7D97"/>
    <w:rsid w:val="00EC7E37"/>
    <w:rsid w:val="00EC7F1B"/>
    <w:rsid w:val="00ED0424"/>
    <w:rsid w:val="00ED0471"/>
    <w:rsid w:val="00ED04CD"/>
    <w:rsid w:val="00ED0632"/>
    <w:rsid w:val="00ED089E"/>
    <w:rsid w:val="00ED09E9"/>
    <w:rsid w:val="00ED0A2B"/>
    <w:rsid w:val="00ED0A7E"/>
    <w:rsid w:val="00ED0B4F"/>
    <w:rsid w:val="00ED0B5B"/>
    <w:rsid w:val="00ED0BC0"/>
    <w:rsid w:val="00ED0CD9"/>
    <w:rsid w:val="00ED0EC7"/>
    <w:rsid w:val="00ED1085"/>
    <w:rsid w:val="00ED10A9"/>
    <w:rsid w:val="00ED1444"/>
    <w:rsid w:val="00ED1987"/>
    <w:rsid w:val="00ED1D27"/>
    <w:rsid w:val="00ED1DD1"/>
    <w:rsid w:val="00ED220D"/>
    <w:rsid w:val="00ED234A"/>
    <w:rsid w:val="00ED23AF"/>
    <w:rsid w:val="00ED2697"/>
    <w:rsid w:val="00ED278B"/>
    <w:rsid w:val="00ED27CB"/>
    <w:rsid w:val="00ED28C7"/>
    <w:rsid w:val="00ED2EA9"/>
    <w:rsid w:val="00ED2F43"/>
    <w:rsid w:val="00ED2FC4"/>
    <w:rsid w:val="00ED3051"/>
    <w:rsid w:val="00ED3106"/>
    <w:rsid w:val="00ED3220"/>
    <w:rsid w:val="00ED3225"/>
    <w:rsid w:val="00ED3288"/>
    <w:rsid w:val="00ED3317"/>
    <w:rsid w:val="00ED3345"/>
    <w:rsid w:val="00ED3599"/>
    <w:rsid w:val="00ED3625"/>
    <w:rsid w:val="00ED37EF"/>
    <w:rsid w:val="00ED3A17"/>
    <w:rsid w:val="00ED3AF0"/>
    <w:rsid w:val="00ED3BF6"/>
    <w:rsid w:val="00ED3CAA"/>
    <w:rsid w:val="00ED3CF9"/>
    <w:rsid w:val="00ED3EC8"/>
    <w:rsid w:val="00ED3F6D"/>
    <w:rsid w:val="00ED4263"/>
    <w:rsid w:val="00ED46B6"/>
    <w:rsid w:val="00ED46E4"/>
    <w:rsid w:val="00ED47F5"/>
    <w:rsid w:val="00ED4841"/>
    <w:rsid w:val="00ED4908"/>
    <w:rsid w:val="00ED4AF8"/>
    <w:rsid w:val="00ED4B0E"/>
    <w:rsid w:val="00ED4D55"/>
    <w:rsid w:val="00ED514B"/>
    <w:rsid w:val="00ED52F3"/>
    <w:rsid w:val="00ED5410"/>
    <w:rsid w:val="00ED544D"/>
    <w:rsid w:val="00ED5733"/>
    <w:rsid w:val="00ED5930"/>
    <w:rsid w:val="00ED59FE"/>
    <w:rsid w:val="00ED5BBA"/>
    <w:rsid w:val="00ED5BC9"/>
    <w:rsid w:val="00ED5C02"/>
    <w:rsid w:val="00ED5CA9"/>
    <w:rsid w:val="00ED5CC4"/>
    <w:rsid w:val="00ED5CC7"/>
    <w:rsid w:val="00ED5DEC"/>
    <w:rsid w:val="00ED5EF7"/>
    <w:rsid w:val="00ED64C6"/>
    <w:rsid w:val="00ED65BF"/>
    <w:rsid w:val="00ED68B4"/>
    <w:rsid w:val="00ED699E"/>
    <w:rsid w:val="00ED6AF6"/>
    <w:rsid w:val="00ED6B68"/>
    <w:rsid w:val="00ED6CA3"/>
    <w:rsid w:val="00ED6CA9"/>
    <w:rsid w:val="00ED6D89"/>
    <w:rsid w:val="00ED6E16"/>
    <w:rsid w:val="00ED6F52"/>
    <w:rsid w:val="00ED712A"/>
    <w:rsid w:val="00ED7365"/>
    <w:rsid w:val="00ED7440"/>
    <w:rsid w:val="00ED77E7"/>
    <w:rsid w:val="00ED7854"/>
    <w:rsid w:val="00ED7927"/>
    <w:rsid w:val="00ED7A65"/>
    <w:rsid w:val="00ED7AE6"/>
    <w:rsid w:val="00ED7B85"/>
    <w:rsid w:val="00ED7C5B"/>
    <w:rsid w:val="00ED7DCE"/>
    <w:rsid w:val="00ED7F78"/>
    <w:rsid w:val="00EE0074"/>
    <w:rsid w:val="00EE01AF"/>
    <w:rsid w:val="00EE01C8"/>
    <w:rsid w:val="00EE05D0"/>
    <w:rsid w:val="00EE07BC"/>
    <w:rsid w:val="00EE0834"/>
    <w:rsid w:val="00EE0867"/>
    <w:rsid w:val="00EE0A2A"/>
    <w:rsid w:val="00EE0A8C"/>
    <w:rsid w:val="00EE0B3C"/>
    <w:rsid w:val="00EE0FC5"/>
    <w:rsid w:val="00EE104D"/>
    <w:rsid w:val="00EE1204"/>
    <w:rsid w:val="00EE1272"/>
    <w:rsid w:val="00EE12B3"/>
    <w:rsid w:val="00EE16EA"/>
    <w:rsid w:val="00EE1786"/>
    <w:rsid w:val="00EE17C7"/>
    <w:rsid w:val="00EE18E7"/>
    <w:rsid w:val="00EE1BC5"/>
    <w:rsid w:val="00EE1BD7"/>
    <w:rsid w:val="00EE1DF0"/>
    <w:rsid w:val="00EE213B"/>
    <w:rsid w:val="00EE2207"/>
    <w:rsid w:val="00EE2513"/>
    <w:rsid w:val="00EE2540"/>
    <w:rsid w:val="00EE26B5"/>
    <w:rsid w:val="00EE2726"/>
    <w:rsid w:val="00EE28BF"/>
    <w:rsid w:val="00EE29EF"/>
    <w:rsid w:val="00EE2A99"/>
    <w:rsid w:val="00EE2CA0"/>
    <w:rsid w:val="00EE2DB4"/>
    <w:rsid w:val="00EE2DDF"/>
    <w:rsid w:val="00EE2ECD"/>
    <w:rsid w:val="00EE2F99"/>
    <w:rsid w:val="00EE30AF"/>
    <w:rsid w:val="00EE3274"/>
    <w:rsid w:val="00EE3452"/>
    <w:rsid w:val="00EE34D8"/>
    <w:rsid w:val="00EE3588"/>
    <w:rsid w:val="00EE3776"/>
    <w:rsid w:val="00EE3788"/>
    <w:rsid w:val="00EE37A1"/>
    <w:rsid w:val="00EE37F0"/>
    <w:rsid w:val="00EE3AFA"/>
    <w:rsid w:val="00EE3EEE"/>
    <w:rsid w:val="00EE3F81"/>
    <w:rsid w:val="00EE4561"/>
    <w:rsid w:val="00EE45ED"/>
    <w:rsid w:val="00EE47C3"/>
    <w:rsid w:val="00EE4AAD"/>
    <w:rsid w:val="00EE4AE9"/>
    <w:rsid w:val="00EE4BAE"/>
    <w:rsid w:val="00EE4BEC"/>
    <w:rsid w:val="00EE4D96"/>
    <w:rsid w:val="00EE4F7C"/>
    <w:rsid w:val="00EE4FDA"/>
    <w:rsid w:val="00EE52E4"/>
    <w:rsid w:val="00EE5673"/>
    <w:rsid w:val="00EE5827"/>
    <w:rsid w:val="00EE5AD4"/>
    <w:rsid w:val="00EE5BDD"/>
    <w:rsid w:val="00EE5C26"/>
    <w:rsid w:val="00EE5D72"/>
    <w:rsid w:val="00EE617A"/>
    <w:rsid w:val="00EE662D"/>
    <w:rsid w:val="00EE683E"/>
    <w:rsid w:val="00EE68F3"/>
    <w:rsid w:val="00EE6ACD"/>
    <w:rsid w:val="00EE6B59"/>
    <w:rsid w:val="00EE6C64"/>
    <w:rsid w:val="00EE6DBD"/>
    <w:rsid w:val="00EE6F28"/>
    <w:rsid w:val="00EE6F9D"/>
    <w:rsid w:val="00EE723C"/>
    <w:rsid w:val="00EE7508"/>
    <w:rsid w:val="00EE762C"/>
    <w:rsid w:val="00EE7A30"/>
    <w:rsid w:val="00EE7A5B"/>
    <w:rsid w:val="00EE7AF6"/>
    <w:rsid w:val="00EE7BDE"/>
    <w:rsid w:val="00EE7BF8"/>
    <w:rsid w:val="00EE7D2D"/>
    <w:rsid w:val="00EE7D41"/>
    <w:rsid w:val="00EE7F22"/>
    <w:rsid w:val="00EF0492"/>
    <w:rsid w:val="00EF06B0"/>
    <w:rsid w:val="00EF08D8"/>
    <w:rsid w:val="00EF092C"/>
    <w:rsid w:val="00EF094D"/>
    <w:rsid w:val="00EF0A35"/>
    <w:rsid w:val="00EF0A65"/>
    <w:rsid w:val="00EF0B6A"/>
    <w:rsid w:val="00EF0EA7"/>
    <w:rsid w:val="00EF0FA2"/>
    <w:rsid w:val="00EF100C"/>
    <w:rsid w:val="00EF1174"/>
    <w:rsid w:val="00EF1350"/>
    <w:rsid w:val="00EF138B"/>
    <w:rsid w:val="00EF13E2"/>
    <w:rsid w:val="00EF14ED"/>
    <w:rsid w:val="00EF161D"/>
    <w:rsid w:val="00EF1704"/>
    <w:rsid w:val="00EF1B9A"/>
    <w:rsid w:val="00EF1C08"/>
    <w:rsid w:val="00EF1C18"/>
    <w:rsid w:val="00EF1CCC"/>
    <w:rsid w:val="00EF1DDE"/>
    <w:rsid w:val="00EF212E"/>
    <w:rsid w:val="00EF214D"/>
    <w:rsid w:val="00EF2216"/>
    <w:rsid w:val="00EF241A"/>
    <w:rsid w:val="00EF26D3"/>
    <w:rsid w:val="00EF2832"/>
    <w:rsid w:val="00EF28D8"/>
    <w:rsid w:val="00EF293E"/>
    <w:rsid w:val="00EF2B75"/>
    <w:rsid w:val="00EF2BD0"/>
    <w:rsid w:val="00EF2C44"/>
    <w:rsid w:val="00EF307F"/>
    <w:rsid w:val="00EF3112"/>
    <w:rsid w:val="00EF33D4"/>
    <w:rsid w:val="00EF385D"/>
    <w:rsid w:val="00EF3BA1"/>
    <w:rsid w:val="00EF3D3D"/>
    <w:rsid w:val="00EF3E1F"/>
    <w:rsid w:val="00EF3F44"/>
    <w:rsid w:val="00EF40E4"/>
    <w:rsid w:val="00EF41A4"/>
    <w:rsid w:val="00EF43C1"/>
    <w:rsid w:val="00EF43C8"/>
    <w:rsid w:val="00EF4476"/>
    <w:rsid w:val="00EF44FA"/>
    <w:rsid w:val="00EF4539"/>
    <w:rsid w:val="00EF454C"/>
    <w:rsid w:val="00EF47A0"/>
    <w:rsid w:val="00EF4A20"/>
    <w:rsid w:val="00EF4C22"/>
    <w:rsid w:val="00EF4C36"/>
    <w:rsid w:val="00EF5134"/>
    <w:rsid w:val="00EF5350"/>
    <w:rsid w:val="00EF5537"/>
    <w:rsid w:val="00EF55CE"/>
    <w:rsid w:val="00EF5880"/>
    <w:rsid w:val="00EF588D"/>
    <w:rsid w:val="00EF58BE"/>
    <w:rsid w:val="00EF59A7"/>
    <w:rsid w:val="00EF59D5"/>
    <w:rsid w:val="00EF5A58"/>
    <w:rsid w:val="00EF5AAE"/>
    <w:rsid w:val="00EF5ADA"/>
    <w:rsid w:val="00EF5B45"/>
    <w:rsid w:val="00EF5BDA"/>
    <w:rsid w:val="00EF5C1F"/>
    <w:rsid w:val="00EF5E2F"/>
    <w:rsid w:val="00EF5EDE"/>
    <w:rsid w:val="00EF6221"/>
    <w:rsid w:val="00EF6478"/>
    <w:rsid w:val="00EF663E"/>
    <w:rsid w:val="00EF6829"/>
    <w:rsid w:val="00EF6A5B"/>
    <w:rsid w:val="00EF6ABE"/>
    <w:rsid w:val="00EF6AE7"/>
    <w:rsid w:val="00EF6C8F"/>
    <w:rsid w:val="00EF710B"/>
    <w:rsid w:val="00EF7115"/>
    <w:rsid w:val="00EF719E"/>
    <w:rsid w:val="00EF724D"/>
    <w:rsid w:val="00EF754B"/>
    <w:rsid w:val="00EF7616"/>
    <w:rsid w:val="00EF798E"/>
    <w:rsid w:val="00EF7CB6"/>
    <w:rsid w:val="00EF7E44"/>
    <w:rsid w:val="00EF7E86"/>
    <w:rsid w:val="00F00301"/>
    <w:rsid w:val="00F0037F"/>
    <w:rsid w:val="00F00687"/>
    <w:rsid w:val="00F00766"/>
    <w:rsid w:val="00F00778"/>
    <w:rsid w:val="00F00791"/>
    <w:rsid w:val="00F00CA6"/>
    <w:rsid w:val="00F00FC1"/>
    <w:rsid w:val="00F0118B"/>
    <w:rsid w:val="00F0125A"/>
    <w:rsid w:val="00F01384"/>
    <w:rsid w:val="00F01504"/>
    <w:rsid w:val="00F0152B"/>
    <w:rsid w:val="00F016EF"/>
    <w:rsid w:val="00F01893"/>
    <w:rsid w:val="00F01921"/>
    <w:rsid w:val="00F01BF5"/>
    <w:rsid w:val="00F01F30"/>
    <w:rsid w:val="00F01FD0"/>
    <w:rsid w:val="00F02008"/>
    <w:rsid w:val="00F0225B"/>
    <w:rsid w:val="00F02473"/>
    <w:rsid w:val="00F024EF"/>
    <w:rsid w:val="00F0255D"/>
    <w:rsid w:val="00F025A5"/>
    <w:rsid w:val="00F0269C"/>
    <w:rsid w:val="00F02A5F"/>
    <w:rsid w:val="00F02AD1"/>
    <w:rsid w:val="00F02B36"/>
    <w:rsid w:val="00F02D42"/>
    <w:rsid w:val="00F02E1B"/>
    <w:rsid w:val="00F034C4"/>
    <w:rsid w:val="00F03576"/>
    <w:rsid w:val="00F035F1"/>
    <w:rsid w:val="00F0375D"/>
    <w:rsid w:val="00F03CF9"/>
    <w:rsid w:val="00F03DE2"/>
    <w:rsid w:val="00F03F86"/>
    <w:rsid w:val="00F04023"/>
    <w:rsid w:val="00F043A6"/>
    <w:rsid w:val="00F04402"/>
    <w:rsid w:val="00F0470F"/>
    <w:rsid w:val="00F0471F"/>
    <w:rsid w:val="00F0486D"/>
    <w:rsid w:val="00F04A6B"/>
    <w:rsid w:val="00F04BED"/>
    <w:rsid w:val="00F04C9E"/>
    <w:rsid w:val="00F04D3A"/>
    <w:rsid w:val="00F05180"/>
    <w:rsid w:val="00F05230"/>
    <w:rsid w:val="00F05240"/>
    <w:rsid w:val="00F05537"/>
    <w:rsid w:val="00F055E5"/>
    <w:rsid w:val="00F0565F"/>
    <w:rsid w:val="00F058C2"/>
    <w:rsid w:val="00F0592F"/>
    <w:rsid w:val="00F05AE2"/>
    <w:rsid w:val="00F05C10"/>
    <w:rsid w:val="00F05E5B"/>
    <w:rsid w:val="00F05ECA"/>
    <w:rsid w:val="00F060E6"/>
    <w:rsid w:val="00F06145"/>
    <w:rsid w:val="00F061C9"/>
    <w:rsid w:val="00F0622B"/>
    <w:rsid w:val="00F062C6"/>
    <w:rsid w:val="00F063D6"/>
    <w:rsid w:val="00F067B4"/>
    <w:rsid w:val="00F06820"/>
    <w:rsid w:val="00F068D0"/>
    <w:rsid w:val="00F068FA"/>
    <w:rsid w:val="00F069DE"/>
    <w:rsid w:val="00F06C79"/>
    <w:rsid w:val="00F06CA6"/>
    <w:rsid w:val="00F06D78"/>
    <w:rsid w:val="00F06D84"/>
    <w:rsid w:val="00F06F56"/>
    <w:rsid w:val="00F07107"/>
    <w:rsid w:val="00F0767F"/>
    <w:rsid w:val="00F0776E"/>
    <w:rsid w:val="00F07D60"/>
    <w:rsid w:val="00F07E88"/>
    <w:rsid w:val="00F07E9E"/>
    <w:rsid w:val="00F07FBF"/>
    <w:rsid w:val="00F100AC"/>
    <w:rsid w:val="00F105BE"/>
    <w:rsid w:val="00F10777"/>
    <w:rsid w:val="00F10792"/>
    <w:rsid w:val="00F109A9"/>
    <w:rsid w:val="00F10DBB"/>
    <w:rsid w:val="00F10F84"/>
    <w:rsid w:val="00F11071"/>
    <w:rsid w:val="00F11215"/>
    <w:rsid w:val="00F112E2"/>
    <w:rsid w:val="00F11531"/>
    <w:rsid w:val="00F119B3"/>
    <w:rsid w:val="00F11AF2"/>
    <w:rsid w:val="00F11B5A"/>
    <w:rsid w:val="00F11CF6"/>
    <w:rsid w:val="00F11F68"/>
    <w:rsid w:val="00F121DE"/>
    <w:rsid w:val="00F12460"/>
    <w:rsid w:val="00F12556"/>
    <w:rsid w:val="00F126AD"/>
    <w:rsid w:val="00F12719"/>
    <w:rsid w:val="00F127EA"/>
    <w:rsid w:val="00F12A66"/>
    <w:rsid w:val="00F12C80"/>
    <w:rsid w:val="00F130FF"/>
    <w:rsid w:val="00F1329F"/>
    <w:rsid w:val="00F1366E"/>
    <w:rsid w:val="00F13838"/>
    <w:rsid w:val="00F1399D"/>
    <w:rsid w:val="00F13C7B"/>
    <w:rsid w:val="00F13E04"/>
    <w:rsid w:val="00F13E33"/>
    <w:rsid w:val="00F13EB0"/>
    <w:rsid w:val="00F140D8"/>
    <w:rsid w:val="00F1440B"/>
    <w:rsid w:val="00F14794"/>
    <w:rsid w:val="00F14B94"/>
    <w:rsid w:val="00F14BC1"/>
    <w:rsid w:val="00F14BC3"/>
    <w:rsid w:val="00F14CAB"/>
    <w:rsid w:val="00F15032"/>
    <w:rsid w:val="00F1512C"/>
    <w:rsid w:val="00F151A9"/>
    <w:rsid w:val="00F15521"/>
    <w:rsid w:val="00F1575B"/>
    <w:rsid w:val="00F15A80"/>
    <w:rsid w:val="00F15BA0"/>
    <w:rsid w:val="00F15DDF"/>
    <w:rsid w:val="00F15F81"/>
    <w:rsid w:val="00F15FE4"/>
    <w:rsid w:val="00F16121"/>
    <w:rsid w:val="00F16353"/>
    <w:rsid w:val="00F165C4"/>
    <w:rsid w:val="00F1679B"/>
    <w:rsid w:val="00F167BD"/>
    <w:rsid w:val="00F16950"/>
    <w:rsid w:val="00F1699F"/>
    <w:rsid w:val="00F169DD"/>
    <w:rsid w:val="00F16BE6"/>
    <w:rsid w:val="00F16C04"/>
    <w:rsid w:val="00F16DD6"/>
    <w:rsid w:val="00F16DF3"/>
    <w:rsid w:val="00F16F05"/>
    <w:rsid w:val="00F172BC"/>
    <w:rsid w:val="00F174C0"/>
    <w:rsid w:val="00F1751E"/>
    <w:rsid w:val="00F1758A"/>
    <w:rsid w:val="00F179EF"/>
    <w:rsid w:val="00F17A5A"/>
    <w:rsid w:val="00F17B05"/>
    <w:rsid w:val="00F17DC9"/>
    <w:rsid w:val="00F17E3C"/>
    <w:rsid w:val="00F17EE2"/>
    <w:rsid w:val="00F200CD"/>
    <w:rsid w:val="00F200FA"/>
    <w:rsid w:val="00F20227"/>
    <w:rsid w:val="00F202F2"/>
    <w:rsid w:val="00F20320"/>
    <w:rsid w:val="00F20327"/>
    <w:rsid w:val="00F203EC"/>
    <w:rsid w:val="00F207C3"/>
    <w:rsid w:val="00F207C7"/>
    <w:rsid w:val="00F20936"/>
    <w:rsid w:val="00F20A31"/>
    <w:rsid w:val="00F20B0A"/>
    <w:rsid w:val="00F20C15"/>
    <w:rsid w:val="00F20D1C"/>
    <w:rsid w:val="00F20E96"/>
    <w:rsid w:val="00F21434"/>
    <w:rsid w:val="00F217F5"/>
    <w:rsid w:val="00F21916"/>
    <w:rsid w:val="00F2199C"/>
    <w:rsid w:val="00F21C67"/>
    <w:rsid w:val="00F21C77"/>
    <w:rsid w:val="00F21E0B"/>
    <w:rsid w:val="00F21F79"/>
    <w:rsid w:val="00F21FF7"/>
    <w:rsid w:val="00F220C9"/>
    <w:rsid w:val="00F2214D"/>
    <w:rsid w:val="00F22416"/>
    <w:rsid w:val="00F224F3"/>
    <w:rsid w:val="00F224F8"/>
    <w:rsid w:val="00F227C2"/>
    <w:rsid w:val="00F22DBE"/>
    <w:rsid w:val="00F22DF0"/>
    <w:rsid w:val="00F22E9E"/>
    <w:rsid w:val="00F230E2"/>
    <w:rsid w:val="00F23106"/>
    <w:rsid w:val="00F232BA"/>
    <w:rsid w:val="00F23541"/>
    <w:rsid w:val="00F23618"/>
    <w:rsid w:val="00F237B6"/>
    <w:rsid w:val="00F237BD"/>
    <w:rsid w:val="00F23D7E"/>
    <w:rsid w:val="00F23F01"/>
    <w:rsid w:val="00F23FF4"/>
    <w:rsid w:val="00F24205"/>
    <w:rsid w:val="00F2429D"/>
    <w:rsid w:val="00F24377"/>
    <w:rsid w:val="00F248C7"/>
    <w:rsid w:val="00F24EDB"/>
    <w:rsid w:val="00F252B7"/>
    <w:rsid w:val="00F254C9"/>
    <w:rsid w:val="00F2556B"/>
    <w:rsid w:val="00F25726"/>
    <w:rsid w:val="00F2573C"/>
    <w:rsid w:val="00F25C17"/>
    <w:rsid w:val="00F25E8E"/>
    <w:rsid w:val="00F25F8D"/>
    <w:rsid w:val="00F25F8F"/>
    <w:rsid w:val="00F26035"/>
    <w:rsid w:val="00F26163"/>
    <w:rsid w:val="00F2675E"/>
    <w:rsid w:val="00F26973"/>
    <w:rsid w:val="00F26BA9"/>
    <w:rsid w:val="00F26DA2"/>
    <w:rsid w:val="00F26F5C"/>
    <w:rsid w:val="00F2733E"/>
    <w:rsid w:val="00F273D7"/>
    <w:rsid w:val="00F27779"/>
    <w:rsid w:val="00F27858"/>
    <w:rsid w:val="00F27BDB"/>
    <w:rsid w:val="00F27CF8"/>
    <w:rsid w:val="00F27D85"/>
    <w:rsid w:val="00F27F9F"/>
    <w:rsid w:val="00F300AD"/>
    <w:rsid w:val="00F3040F"/>
    <w:rsid w:val="00F305F0"/>
    <w:rsid w:val="00F30662"/>
    <w:rsid w:val="00F3078C"/>
    <w:rsid w:val="00F307C9"/>
    <w:rsid w:val="00F308C9"/>
    <w:rsid w:val="00F3095B"/>
    <w:rsid w:val="00F309D2"/>
    <w:rsid w:val="00F30B4C"/>
    <w:rsid w:val="00F30DEF"/>
    <w:rsid w:val="00F30F56"/>
    <w:rsid w:val="00F31072"/>
    <w:rsid w:val="00F310D0"/>
    <w:rsid w:val="00F31265"/>
    <w:rsid w:val="00F312BD"/>
    <w:rsid w:val="00F31543"/>
    <w:rsid w:val="00F315BA"/>
    <w:rsid w:val="00F31815"/>
    <w:rsid w:val="00F31964"/>
    <w:rsid w:val="00F31B52"/>
    <w:rsid w:val="00F31FA4"/>
    <w:rsid w:val="00F32064"/>
    <w:rsid w:val="00F32100"/>
    <w:rsid w:val="00F32132"/>
    <w:rsid w:val="00F3217E"/>
    <w:rsid w:val="00F323EC"/>
    <w:rsid w:val="00F32549"/>
    <w:rsid w:val="00F3286F"/>
    <w:rsid w:val="00F3287B"/>
    <w:rsid w:val="00F329CF"/>
    <w:rsid w:val="00F32D0E"/>
    <w:rsid w:val="00F32D77"/>
    <w:rsid w:val="00F32DC0"/>
    <w:rsid w:val="00F32E0A"/>
    <w:rsid w:val="00F330F9"/>
    <w:rsid w:val="00F33471"/>
    <w:rsid w:val="00F336D4"/>
    <w:rsid w:val="00F33876"/>
    <w:rsid w:val="00F33DA2"/>
    <w:rsid w:val="00F3421A"/>
    <w:rsid w:val="00F34450"/>
    <w:rsid w:val="00F346C2"/>
    <w:rsid w:val="00F346D0"/>
    <w:rsid w:val="00F348D1"/>
    <w:rsid w:val="00F3492B"/>
    <w:rsid w:val="00F34D26"/>
    <w:rsid w:val="00F34FC8"/>
    <w:rsid w:val="00F35117"/>
    <w:rsid w:val="00F3527C"/>
    <w:rsid w:val="00F353D3"/>
    <w:rsid w:val="00F35506"/>
    <w:rsid w:val="00F355E6"/>
    <w:rsid w:val="00F356F0"/>
    <w:rsid w:val="00F358C6"/>
    <w:rsid w:val="00F35A37"/>
    <w:rsid w:val="00F35AE3"/>
    <w:rsid w:val="00F35CC1"/>
    <w:rsid w:val="00F35E16"/>
    <w:rsid w:val="00F36157"/>
    <w:rsid w:val="00F3620E"/>
    <w:rsid w:val="00F362DA"/>
    <w:rsid w:val="00F3635A"/>
    <w:rsid w:val="00F363F7"/>
    <w:rsid w:val="00F366A1"/>
    <w:rsid w:val="00F3697C"/>
    <w:rsid w:val="00F36C02"/>
    <w:rsid w:val="00F36C44"/>
    <w:rsid w:val="00F36C9E"/>
    <w:rsid w:val="00F37140"/>
    <w:rsid w:val="00F37147"/>
    <w:rsid w:val="00F3716D"/>
    <w:rsid w:val="00F37324"/>
    <w:rsid w:val="00F37C94"/>
    <w:rsid w:val="00F37DE6"/>
    <w:rsid w:val="00F37E1B"/>
    <w:rsid w:val="00F37F6E"/>
    <w:rsid w:val="00F37FAA"/>
    <w:rsid w:val="00F4020B"/>
    <w:rsid w:val="00F4024A"/>
    <w:rsid w:val="00F40280"/>
    <w:rsid w:val="00F40323"/>
    <w:rsid w:val="00F40442"/>
    <w:rsid w:val="00F404E3"/>
    <w:rsid w:val="00F404FD"/>
    <w:rsid w:val="00F40530"/>
    <w:rsid w:val="00F405BF"/>
    <w:rsid w:val="00F405C2"/>
    <w:rsid w:val="00F40608"/>
    <w:rsid w:val="00F40661"/>
    <w:rsid w:val="00F40A39"/>
    <w:rsid w:val="00F40AA7"/>
    <w:rsid w:val="00F40CD0"/>
    <w:rsid w:val="00F412BE"/>
    <w:rsid w:val="00F41752"/>
    <w:rsid w:val="00F41800"/>
    <w:rsid w:val="00F41AC8"/>
    <w:rsid w:val="00F41BDF"/>
    <w:rsid w:val="00F41C32"/>
    <w:rsid w:val="00F41D30"/>
    <w:rsid w:val="00F41D8C"/>
    <w:rsid w:val="00F41E19"/>
    <w:rsid w:val="00F4222A"/>
    <w:rsid w:val="00F42341"/>
    <w:rsid w:val="00F424E8"/>
    <w:rsid w:val="00F4263D"/>
    <w:rsid w:val="00F42BA5"/>
    <w:rsid w:val="00F42BD6"/>
    <w:rsid w:val="00F42D0C"/>
    <w:rsid w:val="00F42D98"/>
    <w:rsid w:val="00F42DE1"/>
    <w:rsid w:val="00F42F5C"/>
    <w:rsid w:val="00F43076"/>
    <w:rsid w:val="00F43397"/>
    <w:rsid w:val="00F434E6"/>
    <w:rsid w:val="00F438D1"/>
    <w:rsid w:val="00F43A02"/>
    <w:rsid w:val="00F43A3A"/>
    <w:rsid w:val="00F43A59"/>
    <w:rsid w:val="00F43B03"/>
    <w:rsid w:val="00F43CA4"/>
    <w:rsid w:val="00F43E4E"/>
    <w:rsid w:val="00F44064"/>
    <w:rsid w:val="00F44119"/>
    <w:rsid w:val="00F441FD"/>
    <w:rsid w:val="00F44221"/>
    <w:rsid w:val="00F44404"/>
    <w:rsid w:val="00F4459C"/>
    <w:rsid w:val="00F44667"/>
    <w:rsid w:val="00F446B3"/>
    <w:rsid w:val="00F44935"/>
    <w:rsid w:val="00F449D8"/>
    <w:rsid w:val="00F44C3D"/>
    <w:rsid w:val="00F44C99"/>
    <w:rsid w:val="00F44D35"/>
    <w:rsid w:val="00F44ECD"/>
    <w:rsid w:val="00F4503D"/>
    <w:rsid w:val="00F450CC"/>
    <w:rsid w:val="00F451D6"/>
    <w:rsid w:val="00F4568E"/>
    <w:rsid w:val="00F45A81"/>
    <w:rsid w:val="00F45B2A"/>
    <w:rsid w:val="00F45D8A"/>
    <w:rsid w:val="00F45E16"/>
    <w:rsid w:val="00F46012"/>
    <w:rsid w:val="00F46088"/>
    <w:rsid w:val="00F460A4"/>
    <w:rsid w:val="00F461A7"/>
    <w:rsid w:val="00F464D2"/>
    <w:rsid w:val="00F467DF"/>
    <w:rsid w:val="00F46A5D"/>
    <w:rsid w:val="00F46A96"/>
    <w:rsid w:val="00F46CD1"/>
    <w:rsid w:val="00F46E1F"/>
    <w:rsid w:val="00F4720E"/>
    <w:rsid w:val="00F47319"/>
    <w:rsid w:val="00F474F0"/>
    <w:rsid w:val="00F475C3"/>
    <w:rsid w:val="00F476EE"/>
    <w:rsid w:val="00F4775F"/>
    <w:rsid w:val="00F4796C"/>
    <w:rsid w:val="00F47ADF"/>
    <w:rsid w:val="00F47B47"/>
    <w:rsid w:val="00F47D56"/>
    <w:rsid w:val="00F47DAA"/>
    <w:rsid w:val="00F47F15"/>
    <w:rsid w:val="00F50059"/>
    <w:rsid w:val="00F50103"/>
    <w:rsid w:val="00F50134"/>
    <w:rsid w:val="00F5016A"/>
    <w:rsid w:val="00F5024A"/>
    <w:rsid w:val="00F502A3"/>
    <w:rsid w:val="00F50314"/>
    <w:rsid w:val="00F504AF"/>
    <w:rsid w:val="00F504F7"/>
    <w:rsid w:val="00F507B3"/>
    <w:rsid w:val="00F50810"/>
    <w:rsid w:val="00F508F6"/>
    <w:rsid w:val="00F509AC"/>
    <w:rsid w:val="00F509BE"/>
    <w:rsid w:val="00F50F95"/>
    <w:rsid w:val="00F511D6"/>
    <w:rsid w:val="00F51227"/>
    <w:rsid w:val="00F5135D"/>
    <w:rsid w:val="00F513B2"/>
    <w:rsid w:val="00F51492"/>
    <w:rsid w:val="00F514FB"/>
    <w:rsid w:val="00F51CB1"/>
    <w:rsid w:val="00F51D3E"/>
    <w:rsid w:val="00F51DCB"/>
    <w:rsid w:val="00F51EA0"/>
    <w:rsid w:val="00F52232"/>
    <w:rsid w:val="00F5240C"/>
    <w:rsid w:val="00F527A0"/>
    <w:rsid w:val="00F5282E"/>
    <w:rsid w:val="00F52842"/>
    <w:rsid w:val="00F528F8"/>
    <w:rsid w:val="00F52A7C"/>
    <w:rsid w:val="00F52AEA"/>
    <w:rsid w:val="00F52BC1"/>
    <w:rsid w:val="00F52F97"/>
    <w:rsid w:val="00F53024"/>
    <w:rsid w:val="00F53061"/>
    <w:rsid w:val="00F530D1"/>
    <w:rsid w:val="00F531FF"/>
    <w:rsid w:val="00F53454"/>
    <w:rsid w:val="00F534E8"/>
    <w:rsid w:val="00F53511"/>
    <w:rsid w:val="00F5393F"/>
    <w:rsid w:val="00F53B53"/>
    <w:rsid w:val="00F53C05"/>
    <w:rsid w:val="00F53C5E"/>
    <w:rsid w:val="00F53D04"/>
    <w:rsid w:val="00F53DEE"/>
    <w:rsid w:val="00F54020"/>
    <w:rsid w:val="00F542E4"/>
    <w:rsid w:val="00F54304"/>
    <w:rsid w:val="00F547C1"/>
    <w:rsid w:val="00F54A40"/>
    <w:rsid w:val="00F54D57"/>
    <w:rsid w:val="00F54E20"/>
    <w:rsid w:val="00F54EE8"/>
    <w:rsid w:val="00F54F20"/>
    <w:rsid w:val="00F557B1"/>
    <w:rsid w:val="00F557D5"/>
    <w:rsid w:val="00F557F2"/>
    <w:rsid w:val="00F55C2A"/>
    <w:rsid w:val="00F55C5E"/>
    <w:rsid w:val="00F55DBF"/>
    <w:rsid w:val="00F55F91"/>
    <w:rsid w:val="00F55FB9"/>
    <w:rsid w:val="00F5607E"/>
    <w:rsid w:val="00F56152"/>
    <w:rsid w:val="00F5653A"/>
    <w:rsid w:val="00F5658F"/>
    <w:rsid w:val="00F567EF"/>
    <w:rsid w:val="00F5689C"/>
    <w:rsid w:val="00F56A08"/>
    <w:rsid w:val="00F56E15"/>
    <w:rsid w:val="00F572E4"/>
    <w:rsid w:val="00F575B0"/>
    <w:rsid w:val="00F5767B"/>
    <w:rsid w:val="00F576EF"/>
    <w:rsid w:val="00F57DDA"/>
    <w:rsid w:val="00F57F5F"/>
    <w:rsid w:val="00F6022A"/>
    <w:rsid w:val="00F60484"/>
    <w:rsid w:val="00F60765"/>
    <w:rsid w:val="00F608B2"/>
    <w:rsid w:val="00F609C5"/>
    <w:rsid w:val="00F609FE"/>
    <w:rsid w:val="00F60A13"/>
    <w:rsid w:val="00F60C14"/>
    <w:rsid w:val="00F60C8F"/>
    <w:rsid w:val="00F60D3F"/>
    <w:rsid w:val="00F60D58"/>
    <w:rsid w:val="00F60EDD"/>
    <w:rsid w:val="00F60F90"/>
    <w:rsid w:val="00F60FE3"/>
    <w:rsid w:val="00F6107C"/>
    <w:rsid w:val="00F616C5"/>
    <w:rsid w:val="00F6175B"/>
    <w:rsid w:val="00F617D8"/>
    <w:rsid w:val="00F61931"/>
    <w:rsid w:val="00F61995"/>
    <w:rsid w:val="00F61A10"/>
    <w:rsid w:val="00F61A8C"/>
    <w:rsid w:val="00F61D5A"/>
    <w:rsid w:val="00F61F9C"/>
    <w:rsid w:val="00F61FAB"/>
    <w:rsid w:val="00F61FBC"/>
    <w:rsid w:val="00F61FD2"/>
    <w:rsid w:val="00F620C3"/>
    <w:rsid w:val="00F6268A"/>
    <w:rsid w:val="00F62693"/>
    <w:rsid w:val="00F627D3"/>
    <w:rsid w:val="00F629B5"/>
    <w:rsid w:val="00F62F87"/>
    <w:rsid w:val="00F6308A"/>
    <w:rsid w:val="00F630E2"/>
    <w:rsid w:val="00F633AA"/>
    <w:rsid w:val="00F63702"/>
    <w:rsid w:val="00F6393A"/>
    <w:rsid w:val="00F63B25"/>
    <w:rsid w:val="00F63B5E"/>
    <w:rsid w:val="00F63BF9"/>
    <w:rsid w:val="00F63C73"/>
    <w:rsid w:val="00F64354"/>
    <w:rsid w:val="00F64799"/>
    <w:rsid w:val="00F6487E"/>
    <w:rsid w:val="00F64895"/>
    <w:rsid w:val="00F64B7D"/>
    <w:rsid w:val="00F64C2B"/>
    <w:rsid w:val="00F64E2E"/>
    <w:rsid w:val="00F65284"/>
    <w:rsid w:val="00F652A7"/>
    <w:rsid w:val="00F652B0"/>
    <w:rsid w:val="00F65364"/>
    <w:rsid w:val="00F65589"/>
    <w:rsid w:val="00F65613"/>
    <w:rsid w:val="00F6563A"/>
    <w:rsid w:val="00F6593D"/>
    <w:rsid w:val="00F659D1"/>
    <w:rsid w:val="00F66114"/>
    <w:rsid w:val="00F662CC"/>
    <w:rsid w:val="00F663AA"/>
    <w:rsid w:val="00F66484"/>
    <w:rsid w:val="00F664F8"/>
    <w:rsid w:val="00F666C0"/>
    <w:rsid w:val="00F669D7"/>
    <w:rsid w:val="00F66B98"/>
    <w:rsid w:val="00F66BB9"/>
    <w:rsid w:val="00F66D67"/>
    <w:rsid w:val="00F66DB2"/>
    <w:rsid w:val="00F66F54"/>
    <w:rsid w:val="00F6702E"/>
    <w:rsid w:val="00F671D4"/>
    <w:rsid w:val="00F6744B"/>
    <w:rsid w:val="00F674BE"/>
    <w:rsid w:val="00F678EC"/>
    <w:rsid w:val="00F67B83"/>
    <w:rsid w:val="00F67CE6"/>
    <w:rsid w:val="00F67D4B"/>
    <w:rsid w:val="00F67FAD"/>
    <w:rsid w:val="00F7016A"/>
    <w:rsid w:val="00F70754"/>
    <w:rsid w:val="00F7076D"/>
    <w:rsid w:val="00F708AA"/>
    <w:rsid w:val="00F708B2"/>
    <w:rsid w:val="00F70BCC"/>
    <w:rsid w:val="00F70D3B"/>
    <w:rsid w:val="00F71005"/>
    <w:rsid w:val="00F7115A"/>
    <w:rsid w:val="00F713D2"/>
    <w:rsid w:val="00F713F7"/>
    <w:rsid w:val="00F71585"/>
    <w:rsid w:val="00F7187E"/>
    <w:rsid w:val="00F718B1"/>
    <w:rsid w:val="00F71D48"/>
    <w:rsid w:val="00F71DA4"/>
    <w:rsid w:val="00F71F76"/>
    <w:rsid w:val="00F71F95"/>
    <w:rsid w:val="00F72055"/>
    <w:rsid w:val="00F72242"/>
    <w:rsid w:val="00F72436"/>
    <w:rsid w:val="00F72584"/>
    <w:rsid w:val="00F726CF"/>
    <w:rsid w:val="00F726D2"/>
    <w:rsid w:val="00F726D3"/>
    <w:rsid w:val="00F72823"/>
    <w:rsid w:val="00F729D4"/>
    <w:rsid w:val="00F72B38"/>
    <w:rsid w:val="00F72BCB"/>
    <w:rsid w:val="00F72C5F"/>
    <w:rsid w:val="00F73052"/>
    <w:rsid w:val="00F730EA"/>
    <w:rsid w:val="00F731CB"/>
    <w:rsid w:val="00F73233"/>
    <w:rsid w:val="00F7340E"/>
    <w:rsid w:val="00F73A8E"/>
    <w:rsid w:val="00F73C08"/>
    <w:rsid w:val="00F73E8D"/>
    <w:rsid w:val="00F73F62"/>
    <w:rsid w:val="00F740F7"/>
    <w:rsid w:val="00F7444F"/>
    <w:rsid w:val="00F74474"/>
    <w:rsid w:val="00F747B8"/>
    <w:rsid w:val="00F7483A"/>
    <w:rsid w:val="00F74899"/>
    <w:rsid w:val="00F74A43"/>
    <w:rsid w:val="00F74B96"/>
    <w:rsid w:val="00F74DDE"/>
    <w:rsid w:val="00F750D5"/>
    <w:rsid w:val="00F751F9"/>
    <w:rsid w:val="00F7531C"/>
    <w:rsid w:val="00F7540E"/>
    <w:rsid w:val="00F75466"/>
    <w:rsid w:val="00F756C9"/>
    <w:rsid w:val="00F75741"/>
    <w:rsid w:val="00F758D8"/>
    <w:rsid w:val="00F758FF"/>
    <w:rsid w:val="00F75915"/>
    <w:rsid w:val="00F75923"/>
    <w:rsid w:val="00F7595A"/>
    <w:rsid w:val="00F759C1"/>
    <w:rsid w:val="00F759C2"/>
    <w:rsid w:val="00F75C67"/>
    <w:rsid w:val="00F75EAB"/>
    <w:rsid w:val="00F75EFE"/>
    <w:rsid w:val="00F75FEB"/>
    <w:rsid w:val="00F760DC"/>
    <w:rsid w:val="00F76247"/>
    <w:rsid w:val="00F76706"/>
    <w:rsid w:val="00F76829"/>
    <w:rsid w:val="00F76C4E"/>
    <w:rsid w:val="00F76C56"/>
    <w:rsid w:val="00F76C5B"/>
    <w:rsid w:val="00F76C82"/>
    <w:rsid w:val="00F76E5F"/>
    <w:rsid w:val="00F76FD6"/>
    <w:rsid w:val="00F77082"/>
    <w:rsid w:val="00F77241"/>
    <w:rsid w:val="00F774D9"/>
    <w:rsid w:val="00F77521"/>
    <w:rsid w:val="00F77565"/>
    <w:rsid w:val="00F77774"/>
    <w:rsid w:val="00F77988"/>
    <w:rsid w:val="00F77BAD"/>
    <w:rsid w:val="00F77C93"/>
    <w:rsid w:val="00F77E19"/>
    <w:rsid w:val="00F77EDA"/>
    <w:rsid w:val="00F77FF7"/>
    <w:rsid w:val="00F800B1"/>
    <w:rsid w:val="00F801FC"/>
    <w:rsid w:val="00F807C5"/>
    <w:rsid w:val="00F80968"/>
    <w:rsid w:val="00F809F7"/>
    <w:rsid w:val="00F80C17"/>
    <w:rsid w:val="00F80DA4"/>
    <w:rsid w:val="00F813DD"/>
    <w:rsid w:val="00F81B32"/>
    <w:rsid w:val="00F81B6A"/>
    <w:rsid w:val="00F81C4A"/>
    <w:rsid w:val="00F81D8F"/>
    <w:rsid w:val="00F81F1C"/>
    <w:rsid w:val="00F8202D"/>
    <w:rsid w:val="00F82135"/>
    <w:rsid w:val="00F82264"/>
    <w:rsid w:val="00F8274B"/>
    <w:rsid w:val="00F82774"/>
    <w:rsid w:val="00F82785"/>
    <w:rsid w:val="00F82ACC"/>
    <w:rsid w:val="00F82B4F"/>
    <w:rsid w:val="00F82B80"/>
    <w:rsid w:val="00F82C20"/>
    <w:rsid w:val="00F82CA8"/>
    <w:rsid w:val="00F82CD6"/>
    <w:rsid w:val="00F831B7"/>
    <w:rsid w:val="00F831DB"/>
    <w:rsid w:val="00F83227"/>
    <w:rsid w:val="00F832C3"/>
    <w:rsid w:val="00F833E8"/>
    <w:rsid w:val="00F8342F"/>
    <w:rsid w:val="00F8354D"/>
    <w:rsid w:val="00F836E3"/>
    <w:rsid w:val="00F83A55"/>
    <w:rsid w:val="00F83B54"/>
    <w:rsid w:val="00F83BB1"/>
    <w:rsid w:val="00F83D5D"/>
    <w:rsid w:val="00F841D0"/>
    <w:rsid w:val="00F841FD"/>
    <w:rsid w:val="00F84453"/>
    <w:rsid w:val="00F84528"/>
    <w:rsid w:val="00F84CFA"/>
    <w:rsid w:val="00F84E04"/>
    <w:rsid w:val="00F84E80"/>
    <w:rsid w:val="00F84F4D"/>
    <w:rsid w:val="00F850AC"/>
    <w:rsid w:val="00F855B0"/>
    <w:rsid w:val="00F85712"/>
    <w:rsid w:val="00F8583D"/>
    <w:rsid w:val="00F85ABC"/>
    <w:rsid w:val="00F85ACD"/>
    <w:rsid w:val="00F85AFC"/>
    <w:rsid w:val="00F85B5E"/>
    <w:rsid w:val="00F85BD0"/>
    <w:rsid w:val="00F85BE9"/>
    <w:rsid w:val="00F85C13"/>
    <w:rsid w:val="00F85F14"/>
    <w:rsid w:val="00F860A1"/>
    <w:rsid w:val="00F86139"/>
    <w:rsid w:val="00F8615B"/>
    <w:rsid w:val="00F863C2"/>
    <w:rsid w:val="00F867C0"/>
    <w:rsid w:val="00F86981"/>
    <w:rsid w:val="00F86C59"/>
    <w:rsid w:val="00F86E13"/>
    <w:rsid w:val="00F86E54"/>
    <w:rsid w:val="00F86F44"/>
    <w:rsid w:val="00F86F52"/>
    <w:rsid w:val="00F86FF1"/>
    <w:rsid w:val="00F871A6"/>
    <w:rsid w:val="00F87267"/>
    <w:rsid w:val="00F876E3"/>
    <w:rsid w:val="00F878C0"/>
    <w:rsid w:val="00F87920"/>
    <w:rsid w:val="00F8799D"/>
    <w:rsid w:val="00F87A94"/>
    <w:rsid w:val="00F87AD4"/>
    <w:rsid w:val="00F87AF3"/>
    <w:rsid w:val="00F87D76"/>
    <w:rsid w:val="00F87DEF"/>
    <w:rsid w:val="00F87E44"/>
    <w:rsid w:val="00F87E8A"/>
    <w:rsid w:val="00F900E6"/>
    <w:rsid w:val="00F90119"/>
    <w:rsid w:val="00F90161"/>
    <w:rsid w:val="00F904B5"/>
    <w:rsid w:val="00F90567"/>
    <w:rsid w:val="00F905A5"/>
    <w:rsid w:val="00F9063A"/>
    <w:rsid w:val="00F90666"/>
    <w:rsid w:val="00F9069D"/>
    <w:rsid w:val="00F90751"/>
    <w:rsid w:val="00F9095E"/>
    <w:rsid w:val="00F90C06"/>
    <w:rsid w:val="00F90CDF"/>
    <w:rsid w:val="00F90DF9"/>
    <w:rsid w:val="00F90FE2"/>
    <w:rsid w:val="00F910A5"/>
    <w:rsid w:val="00F911BF"/>
    <w:rsid w:val="00F91382"/>
    <w:rsid w:val="00F91523"/>
    <w:rsid w:val="00F91552"/>
    <w:rsid w:val="00F915A4"/>
    <w:rsid w:val="00F91A4C"/>
    <w:rsid w:val="00F91B97"/>
    <w:rsid w:val="00F91BBF"/>
    <w:rsid w:val="00F91BC6"/>
    <w:rsid w:val="00F91D3E"/>
    <w:rsid w:val="00F91D8D"/>
    <w:rsid w:val="00F91E6E"/>
    <w:rsid w:val="00F91FBF"/>
    <w:rsid w:val="00F920D6"/>
    <w:rsid w:val="00F92225"/>
    <w:rsid w:val="00F92306"/>
    <w:rsid w:val="00F923EE"/>
    <w:rsid w:val="00F9263A"/>
    <w:rsid w:val="00F92964"/>
    <w:rsid w:val="00F9319D"/>
    <w:rsid w:val="00F9333E"/>
    <w:rsid w:val="00F93498"/>
    <w:rsid w:val="00F93800"/>
    <w:rsid w:val="00F93829"/>
    <w:rsid w:val="00F93937"/>
    <w:rsid w:val="00F9398E"/>
    <w:rsid w:val="00F93B78"/>
    <w:rsid w:val="00F93D14"/>
    <w:rsid w:val="00F93EC0"/>
    <w:rsid w:val="00F941EC"/>
    <w:rsid w:val="00F942A2"/>
    <w:rsid w:val="00F942C2"/>
    <w:rsid w:val="00F94507"/>
    <w:rsid w:val="00F945A8"/>
    <w:rsid w:val="00F94774"/>
    <w:rsid w:val="00F9487E"/>
    <w:rsid w:val="00F948DB"/>
    <w:rsid w:val="00F94973"/>
    <w:rsid w:val="00F949C3"/>
    <w:rsid w:val="00F94B6C"/>
    <w:rsid w:val="00F94D28"/>
    <w:rsid w:val="00F94D80"/>
    <w:rsid w:val="00F94E3B"/>
    <w:rsid w:val="00F94F99"/>
    <w:rsid w:val="00F950B6"/>
    <w:rsid w:val="00F954BB"/>
    <w:rsid w:val="00F95759"/>
    <w:rsid w:val="00F957A1"/>
    <w:rsid w:val="00F9583C"/>
    <w:rsid w:val="00F95874"/>
    <w:rsid w:val="00F95E4D"/>
    <w:rsid w:val="00F95EE0"/>
    <w:rsid w:val="00F95F0A"/>
    <w:rsid w:val="00F95FDF"/>
    <w:rsid w:val="00F96213"/>
    <w:rsid w:val="00F966ED"/>
    <w:rsid w:val="00F96710"/>
    <w:rsid w:val="00F96863"/>
    <w:rsid w:val="00F96A51"/>
    <w:rsid w:val="00F96E53"/>
    <w:rsid w:val="00F96FB4"/>
    <w:rsid w:val="00F9711C"/>
    <w:rsid w:val="00F971A2"/>
    <w:rsid w:val="00F9728C"/>
    <w:rsid w:val="00F972B1"/>
    <w:rsid w:val="00F972ED"/>
    <w:rsid w:val="00F973BC"/>
    <w:rsid w:val="00F975CE"/>
    <w:rsid w:val="00F97658"/>
    <w:rsid w:val="00F9794B"/>
    <w:rsid w:val="00F97997"/>
    <w:rsid w:val="00F9799A"/>
    <w:rsid w:val="00F97B5D"/>
    <w:rsid w:val="00F97E0D"/>
    <w:rsid w:val="00F97E98"/>
    <w:rsid w:val="00F97FD5"/>
    <w:rsid w:val="00FA0027"/>
    <w:rsid w:val="00FA009C"/>
    <w:rsid w:val="00FA02B2"/>
    <w:rsid w:val="00FA0366"/>
    <w:rsid w:val="00FA0390"/>
    <w:rsid w:val="00FA043C"/>
    <w:rsid w:val="00FA0455"/>
    <w:rsid w:val="00FA0715"/>
    <w:rsid w:val="00FA074A"/>
    <w:rsid w:val="00FA0850"/>
    <w:rsid w:val="00FA0974"/>
    <w:rsid w:val="00FA09DB"/>
    <w:rsid w:val="00FA0BED"/>
    <w:rsid w:val="00FA0FF8"/>
    <w:rsid w:val="00FA123E"/>
    <w:rsid w:val="00FA1480"/>
    <w:rsid w:val="00FA1501"/>
    <w:rsid w:val="00FA15A5"/>
    <w:rsid w:val="00FA17CF"/>
    <w:rsid w:val="00FA1834"/>
    <w:rsid w:val="00FA1E13"/>
    <w:rsid w:val="00FA2029"/>
    <w:rsid w:val="00FA2081"/>
    <w:rsid w:val="00FA24E4"/>
    <w:rsid w:val="00FA26BE"/>
    <w:rsid w:val="00FA2706"/>
    <w:rsid w:val="00FA2839"/>
    <w:rsid w:val="00FA2B69"/>
    <w:rsid w:val="00FA2BCB"/>
    <w:rsid w:val="00FA2E7F"/>
    <w:rsid w:val="00FA2FA7"/>
    <w:rsid w:val="00FA3125"/>
    <w:rsid w:val="00FA3215"/>
    <w:rsid w:val="00FA380F"/>
    <w:rsid w:val="00FA3820"/>
    <w:rsid w:val="00FA39D2"/>
    <w:rsid w:val="00FA3AFB"/>
    <w:rsid w:val="00FA3C38"/>
    <w:rsid w:val="00FA3D66"/>
    <w:rsid w:val="00FA3FF8"/>
    <w:rsid w:val="00FA40DB"/>
    <w:rsid w:val="00FA427B"/>
    <w:rsid w:val="00FA42C3"/>
    <w:rsid w:val="00FA4629"/>
    <w:rsid w:val="00FA49DC"/>
    <w:rsid w:val="00FA4A4E"/>
    <w:rsid w:val="00FA4DAD"/>
    <w:rsid w:val="00FA4DC4"/>
    <w:rsid w:val="00FA4F96"/>
    <w:rsid w:val="00FA4FC6"/>
    <w:rsid w:val="00FA5008"/>
    <w:rsid w:val="00FA5209"/>
    <w:rsid w:val="00FA55F7"/>
    <w:rsid w:val="00FA5C40"/>
    <w:rsid w:val="00FA5D00"/>
    <w:rsid w:val="00FA6327"/>
    <w:rsid w:val="00FA633C"/>
    <w:rsid w:val="00FA647C"/>
    <w:rsid w:val="00FA6774"/>
    <w:rsid w:val="00FA6806"/>
    <w:rsid w:val="00FA6872"/>
    <w:rsid w:val="00FA68EE"/>
    <w:rsid w:val="00FA69D2"/>
    <w:rsid w:val="00FA6A75"/>
    <w:rsid w:val="00FA6AD6"/>
    <w:rsid w:val="00FA6AF9"/>
    <w:rsid w:val="00FA6C5A"/>
    <w:rsid w:val="00FA6CCE"/>
    <w:rsid w:val="00FA6CF3"/>
    <w:rsid w:val="00FA6FCE"/>
    <w:rsid w:val="00FA700E"/>
    <w:rsid w:val="00FA70A1"/>
    <w:rsid w:val="00FA7167"/>
    <w:rsid w:val="00FA76E8"/>
    <w:rsid w:val="00FA77A5"/>
    <w:rsid w:val="00FA77E6"/>
    <w:rsid w:val="00FA7FE5"/>
    <w:rsid w:val="00FA7FEE"/>
    <w:rsid w:val="00FB012C"/>
    <w:rsid w:val="00FB0180"/>
    <w:rsid w:val="00FB020B"/>
    <w:rsid w:val="00FB02D3"/>
    <w:rsid w:val="00FB03C2"/>
    <w:rsid w:val="00FB03DC"/>
    <w:rsid w:val="00FB0FBA"/>
    <w:rsid w:val="00FB0FE6"/>
    <w:rsid w:val="00FB12D8"/>
    <w:rsid w:val="00FB1667"/>
    <w:rsid w:val="00FB1751"/>
    <w:rsid w:val="00FB17B4"/>
    <w:rsid w:val="00FB181B"/>
    <w:rsid w:val="00FB1851"/>
    <w:rsid w:val="00FB1CB5"/>
    <w:rsid w:val="00FB1E41"/>
    <w:rsid w:val="00FB1E44"/>
    <w:rsid w:val="00FB1E59"/>
    <w:rsid w:val="00FB1EFC"/>
    <w:rsid w:val="00FB2027"/>
    <w:rsid w:val="00FB2340"/>
    <w:rsid w:val="00FB2697"/>
    <w:rsid w:val="00FB2780"/>
    <w:rsid w:val="00FB2907"/>
    <w:rsid w:val="00FB291C"/>
    <w:rsid w:val="00FB33EA"/>
    <w:rsid w:val="00FB344A"/>
    <w:rsid w:val="00FB3482"/>
    <w:rsid w:val="00FB3565"/>
    <w:rsid w:val="00FB3981"/>
    <w:rsid w:val="00FB39A1"/>
    <w:rsid w:val="00FB3BE9"/>
    <w:rsid w:val="00FB3CFE"/>
    <w:rsid w:val="00FB3D7C"/>
    <w:rsid w:val="00FB3E7E"/>
    <w:rsid w:val="00FB40B2"/>
    <w:rsid w:val="00FB40DF"/>
    <w:rsid w:val="00FB414A"/>
    <w:rsid w:val="00FB41AD"/>
    <w:rsid w:val="00FB41B9"/>
    <w:rsid w:val="00FB4487"/>
    <w:rsid w:val="00FB44A1"/>
    <w:rsid w:val="00FB4782"/>
    <w:rsid w:val="00FB480C"/>
    <w:rsid w:val="00FB49CB"/>
    <w:rsid w:val="00FB4C82"/>
    <w:rsid w:val="00FB4D32"/>
    <w:rsid w:val="00FB4D3F"/>
    <w:rsid w:val="00FB4DCA"/>
    <w:rsid w:val="00FB4DD5"/>
    <w:rsid w:val="00FB4F44"/>
    <w:rsid w:val="00FB514B"/>
    <w:rsid w:val="00FB527B"/>
    <w:rsid w:val="00FB5467"/>
    <w:rsid w:val="00FB5652"/>
    <w:rsid w:val="00FB5677"/>
    <w:rsid w:val="00FB5787"/>
    <w:rsid w:val="00FB5973"/>
    <w:rsid w:val="00FB5ADC"/>
    <w:rsid w:val="00FB5B4A"/>
    <w:rsid w:val="00FB5C53"/>
    <w:rsid w:val="00FB5C80"/>
    <w:rsid w:val="00FB62AD"/>
    <w:rsid w:val="00FB6325"/>
    <w:rsid w:val="00FB636B"/>
    <w:rsid w:val="00FB69B3"/>
    <w:rsid w:val="00FB6C7C"/>
    <w:rsid w:val="00FB6EAC"/>
    <w:rsid w:val="00FB6F57"/>
    <w:rsid w:val="00FB6FD4"/>
    <w:rsid w:val="00FB7226"/>
    <w:rsid w:val="00FB72C5"/>
    <w:rsid w:val="00FB75DD"/>
    <w:rsid w:val="00FB7B58"/>
    <w:rsid w:val="00FB7DA0"/>
    <w:rsid w:val="00FB7EDD"/>
    <w:rsid w:val="00FC00A4"/>
    <w:rsid w:val="00FC0151"/>
    <w:rsid w:val="00FC01B8"/>
    <w:rsid w:val="00FC0436"/>
    <w:rsid w:val="00FC04B8"/>
    <w:rsid w:val="00FC057C"/>
    <w:rsid w:val="00FC05C5"/>
    <w:rsid w:val="00FC062B"/>
    <w:rsid w:val="00FC0694"/>
    <w:rsid w:val="00FC0E75"/>
    <w:rsid w:val="00FC0FF0"/>
    <w:rsid w:val="00FC116D"/>
    <w:rsid w:val="00FC126E"/>
    <w:rsid w:val="00FC12BF"/>
    <w:rsid w:val="00FC12C8"/>
    <w:rsid w:val="00FC1360"/>
    <w:rsid w:val="00FC1389"/>
    <w:rsid w:val="00FC13E2"/>
    <w:rsid w:val="00FC177A"/>
    <w:rsid w:val="00FC17CC"/>
    <w:rsid w:val="00FC1D77"/>
    <w:rsid w:val="00FC2177"/>
    <w:rsid w:val="00FC2221"/>
    <w:rsid w:val="00FC2596"/>
    <w:rsid w:val="00FC25C6"/>
    <w:rsid w:val="00FC25F7"/>
    <w:rsid w:val="00FC2832"/>
    <w:rsid w:val="00FC2858"/>
    <w:rsid w:val="00FC288B"/>
    <w:rsid w:val="00FC29E5"/>
    <w:rsid w:val="00FC2B19"/>
    <w:rsid w:val="00FC2C09"/>
    <w:rsid w:val="00FC2FB0"/>
    <w:rsid w:val="00FC3048"/>
    <w:rsid w:val="00FC3123"/>
    <w:rsid w:val="00FC312F"/>
    <w:rsid w:val="00FC3266"/>
    <w:rsid w:val="00FC336C"/>
    <w:rsid w:val="00FC365D"/>
    <w:rsid w:val="00FC3964"/>
    <w:rsid w:val="00FC3AD9"/>
    <w:rsid w:val="00FC3C2D"/>
    <w:rsid w:val="00FC3CBB"/>
    <w:rsid w:val="00FC3E48"/>
    <w:rsid w:val="00FC4499"/>
    <w:rsid w:val="00FC4516"/>
    <w:rsid w:val="00FC4ACB"/>
    <w:rsid w:val="00FC4EF1"/>
    <w:rsid w:val="00FC51C8"/>
    <w:rsid w:val="00FC5417"/>
    <w:rsid w:val="00FC564B"/>
    <w:rsid w:val="00FC5769"/>
    <w:rsid w:val="00FC5B90"/>
    <w:rsid w:val="00FC5C6F"/>
    <w:rsid w:val="00FC5E39"/>
    <w:rsid w:val="00FC5EC3"/>
    <w:rsid w:val="00FC67A3"/>
    <w:rsid w:val="00FC6967"/>
    <w:rsid w:val="00FC6DFD"/>
    <w:rsid w:val="00FC6FCD"/>
    <w:rsid w:val="00FC7151"/>
    <w:rsid w:val="00FC7194"/>
    <w:rsid w:val="00FC722B"/>
    <w:rsid w:val="00FC7266"/>
    <w:rsid w:val="00FC74A5"/>
    <w:rsid w:val="00FC74B6"/>
    <w:rsid w:val="00FC7512"/>
    <w:rsid w:val="00FC775B"/>
    <w:rsid w:val="00FC77A9"/>
    <w:rsid w:val="00FC790F"/>
    <w:rsid w:val="00FC7954"/>
    <w:rsid w:val="00FC7AB6"/>
    <w:rsid w:val="00FC7DAF"/>
    <w:rsid w:val="00FC7FD2"/>
    <w:rsid w:val="00FD00ED"/>
    <w:rsid w:val="00FD0252"/>
    <w:rsid w:val="00FD0612"/>
    <w:rsid w:val="00FD0A1B"/>
    <w:rsid w:val="00FD0A2D"/>
    <w:rsid w:val="00FD0B28"/>
    <w:rsid w:val="00FD1206"/>
    <w:rsid w:val="00FD1217"/>
    <w:rsid w:val="00FD1402"/>
    <w:rsid w:val="00FD14EA"/>
    <w:rsid w:val="00FD1521"/>
    <w:rsid w:val="00FD1571"/>
    <w:rsid w:val="00FD1692"/>
    <w:rsid w:val="00FD16F5"/>
    <w:rsid w:val="00FD1BF2"/>
    <w:rsid w:val="00FD1CDB"/>
    <w:rsid w:val="00FD1F00"/>
    <w:rsid w:val="00FD1F76"/>
    <w:rsid w:val="00FD20F1"/>
    <w:rsid w:val="00FD249F"/>
    <w:rsid w:val="00FD24E0"/>
    <w:rsid w:val="00FD2983"/>
    <w:rsid w:val="00FD2A9E"/>
    <w:rsid w:val="00FD2CEC"/>
    <w:rsid w:val="00FD2E49"/>
    <w:rsid w:val="00FD2FDE"/>
    <w:rsid w:val="00FD30FE"/>
    <w:rsid w:val="00FD3161"/>
    <w:rsid w:val="00FD3309"/>
    <w:rsid w:val="00FD339C"/>
    <w:rsid w:val="00FD33D8"/>
    <w:rsid w:val="00FD346A"/>
    <w:rsid w:val="00FD346E"/>
    <w:rsid w:val="00FD35C6"/>
    <w:rsid w:val="00FD372C"/>
    <w:rsid w:val="00FD37D4"/>
    <w:rsid w:val="00FD3899"/>
    <w:rsid w:val="00FD3930"/>
    <w:rsid w:val="00FD39C5"/>
    <w:rsid w:val="00FD3EEC"/>
    <w:rsid w:val="00FD3F82"/>
    <w:rsid w:val="00FD4227"/>
    <w:rsid w:val="00FD42D6"/>
    <w:rsid w:val="00FD4362"/>
    <w:rsid w:val="00FD499F"/>
    <w:rsid w:val="00FD5189"/>
    <w:rsid w:val="00FD5428"/>
    <w:rsid w:val="00FD5462"/>
    <w:rsid w:val="00FD5502"/>
    <w:rsid w:val="00FD569A"/>
    <w:rsid w:val="00FD56CD"/>
    <w:rsid w:val="00FD586E"/>
    <w:rsid w:val="00FD58AB"/>
    <w:rsid w:val="00FD5A48"/>
    <w:rsid w:val="00FD5AB7"/>
    <w:rsid w:val="00FD5D7D"/>
    <w:rsid w:val="00FD5E95"/>
    <w:rsid w:val="00FD627E"/>
    <w:rsid w:val="00FD6918"/>
    <w:rsid w:val="00FD69EA"/>
    <w:rsid w:val="00FD6BF5"/>
    <w:rsid w:val="00FD6C7F"/>
    <w:rsid w:val="00FD6E8B"/>
    <w:rsid w:val="00FD6EDD"/>
    <w:rsid w:val="00FD702A"/>
    <w:rsid w:val="00FD70A1"/>
    <w:rsid w:val="00FD72EF"/>
    <w:rsid w:val="00FD752A"/>
    <w:rsid w:val="00FD7838"/>
    <w:rsid w:val="00FD791F"/>
    <w:rsid w:val="00FD7AAC"/>
    <w:rsid w:val="00FD7C1C"/>
    <w:rsid w:val="00FD7F97"/>
    <w:rsid w:val="00FD7FB8"/>
    <w:rsid w:val="00FE006C"/>
    <w:rsid w:val="00FE01E0"/>
    <w:rsid w:val="00FE0262"/>
    <w:rsid w:val="00FE037B"/>
    <w:rsid w:val="00FE0391"/>
    <w:rsid w:val="00FE04A1"/>
    <w:rsid w:val="00FE0632"/>
    <w:rsid w:val="00FE0657"/>
    <w:rsid w:val="00FE0760"/>
    <w:rsid w:val="00FE0A2C"/>
    <w:rsid w:val="00FE0B5D"/>
    <w:rsid w:val="00FE0C42"/>
    <w:rsid w:val="00FE0DA6"/>
    <w:rsid w:val="00FE0F6E"/>
    <w:rsid w:val="00FE0FA4"/>
    <w:rsid w:val="00FE131E"/>
    <w:rsid w:val="00FE1693"/>
    <w:rsid w:val="00FE18E6"/>
    <w:rsid w:val="00FE18EB"/>
    <w:rsid w:val="00FE1A6F"/>
    <w:rsid w:val="00FE1A9F"/>
    <w:rsid w:val="00FE2077"/>
    <w:rsid w:val="00FE229E"/>
    <w:rsid w:val="00FE2932"/>
    <w:rsid w:val="00FE29F0"/>
    <w:rsid w:val="00FE2B16"/>
    <w:rsid w:val="00FE2CAF"/>
    <w:rsid w:val="00FE2DA3"/>
    <w:rsid w:val="00FE2F6D"/>
    <w:rsid w:val="00FE3061"/>
    <w:rsid w:val="00FE34B3"/>
    <w:rsid w:val="00FE34B7"/>
    <w:rsid w:val="00FE35BC"/>
    <w:rsid w:val="00FE3602"/>
    <w:rsid w:val="00FE363F"/>
    <w:rsid w:val="00FE3674"/>
    <w:rsid w:val="00FE37CF"/>
    <w:rsid w:val="00FE3957"/>
    <w:rsid w:val="00FE3A6B"/>
    <w:rsid w:val="00FE3C15"/>
    <w:rsid w:val="00FE3CF8"/>
    <w:rsid w:val="00FE401A"/>
    <w:rsid w:val="00FE407A"/>
    <w:rsid w:val="00FE40DA"/>
    <w:rsid w:val="00FE40F9"/>
    <w:rsid w:val="00FE421E"/>
    <w:rsid w:val="00FE455B"/>
    <w:rsid w:val="00FE45A2"/>
    <w:rsid w:val="00FE47FB"/>
    <w:rsid w:val="00FE484F"/>
    <w:rsid w:val="00FE4D7C"/>
    <w:rsid w:val="00FE4F90"/>
    <w:rsid w:val="00FE5011"/>
    <w:rsid w:val="00FE5022"/>
    <w:rsid w:val="00FE53B5"/>
    <w:rsid w:val="00FE55D0"/>
    <w:rsid w:val="00FE5CAA"/>
    <w:rsid w:val="00FE5CEF"/>
    <w:rsid w:val="00FE5EF7"/>
    <w:rsid w:val="00FE6352"/>
    <w:rsid w:val="00FE638B"/>
    <w:rsid w:val="00FE6555"/>
    <w:rsid w:val="00FE65C1"/>
    <w:rsid w:val="00FE66D9"/>
    <w:rsid w:val="00FE695F"/>
    <w:rsid w:val="00FE6E01"/>
    <w:rsid w:val="00FE7329"/>
    <w:rsid w:val="00FE73AA"/>
    <w:rsid w:val="00FE7432"/>
    <w:rsid w:val="00FE75B1"/>
    <w:rsid w:val="00FE7622"/>
    <w:rsid w:val="00FE7644"/>
    <w:rsid w:val="00FE767A"/>
    <w:rsid w:val="00FE77CE"/>
    <w:rsid w:val="00FE784E"/>
    <w:rsid w:val="00FE7931"/>
    <w:rsid w:val="00FE7EF1"/>
    <w:rsid w:val="00FE7F84"/>
    <w:rsid w:val="00FF02D9"/>
    <w:rsid w:val="00FF03F9"/>
    <w:rsid w:val="00FF070B"/>
    <w:rsid w:val="00FF07EF"/>
    <w:rsid w:val="00FF086B"/>
    <w:rsid w:val="00FF0958"/>
    <w:rsid w:val="00FF0C99"/>
    <w:rsid w:val="00FF0D8F"/>
    <w:rsid w:val="00FF0F33"/>
    <w:rsid w:val="00FF0F72"/>
    <w:rsid w:val="00FF12A0"/>
    <w:rsid w:val="00FF1399"/>
    <w:rsid w:val="00FF140A"/>
    <w:rsid w:val="00FF145D"/>
    <w:rsid w:val="00FF1574"/>
    <w:rsid w:val="00FF157E"/>
    <w:rsid w:val="00FF178C"/>
    <w:rsid w:val="00FF1861"/>
    <w:rsid w:val="00FF19ED"/>
    <w:rsid w:val="00FF1E87"/>
    <w:rsid w:val="00FF2248"/>
    <w:rsid w:val="00FF2713"/>
    <w:rsid w:val="00FF2E04"/>
    <w:rsid w:val="00FF30D0"/>
    <w:rsid w:val="00FF317A"/>
    <w:rsid w:val="00FF32DA"/>
    <w:rsid w:val="00FF3438"/>
    <w:rsid w:val="00FF3773"/>
    <w:rsid w:val="00FF37F9"/>
    <w:rsid w:val="00FF3881"/>
    <w:rsid w:val="00FF3A26"/>
    <w:rsid w:val="00FF3B14"/>
    <w:rsid w:val="00FF3B1F"/>
    <w:rsid w:val="00FF3BDA"/>
    <w:rsid w:val="00FF3DDB"/>
    <w:rsid w:val="00FF3DEB"/>
    <w:rsid w:val="00FF3F78"/>
    <w:rsid w:val="00FF41B8"/>
    <w:rsid w:val="00FF4204"/>
    <w:rsid w:val="00FF42AD"/>
    <w:rsid w:val="00FF4722"/>
    <w:rsid w:val="00FF48F4"/>
    <w:rsid w:val="00FF4980"/>
    <w:rsid w:val="00FF4A36"/>
    <w:rsid w:val="00FF4AE6"/>
    <w:rsid w:val="00FF4C08"/>
    <w:rsid w:val="00FF4CD5"/>
    <w:rsid w:val="00FF4E13"/>
    <w:rsid w:val="00FF5526"/>
    <w:rsid w:val="00FF5F49"/>
    <w:rsid w:val="00FF60CC"/>
    <w:rsid w:val="00FF6477"/>
    <w:rsid w:val="00FF6601"/>
    <w:rsid w:val="00FF6717"/>
    <w:rsid w:val="00FF69D6"/>
    <w:rsid w:val="00FF75E1"/>
    <w:rsid w:val="00FF76EF"/>
    <w:rsid w:val="00FF77EA"/>
    <w:rsid w:val="00FF7A50"/>
    <w:rsid w:val="00FF7A97"/>
    <w:rsid w:val="00FF7F2F"/>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B20D5D9"/>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0F57839"/>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6215260"/>
    <w:rsid w:val="57AA4BC6"/>
    <w:rsid w:val="587B21EB"/>
    <w:rsid w:val="59FA6E71"/>
    <w:rsid w:val="5ABFAC79"/>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378DC5D"/>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7FE514E2-2E99-405B-9C04-91A70B6C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customStyle="1" w:styleId="accttwolines">
    <w:name w:val="acct two lines"/>
    <w:aliases w:val="a2l"/>
    <w:basedOn w:val="Normal"/>
    <w:rsid w:val="001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oman2">
    <w:name w:val="roman 2"/>
    <w:basedOn w:val="Normal"/>
    <w:rsid w:val="0013632C"/>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13632C"/>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styleId="NormalWeb">
    <w:name w:val="Normal (Web)"/>
    <w:basedOn w:val="Normal"/>
    <w:semiHidden/>
    <w:unhideWhenUsed/>
    <w:rsid w:val="00BF540B"/>
    <w:rPr>
      <w:rFonts w:ascii="Times New Roman" w:hAnsi="Times New Roman"/>
      <w:sz w:val="24"/>
      <w:szCs w:val="30"/>
    </w:rPr>
  </w:style>
  <w:style w:type="character" w:customStyle="1" w:styleId="HeaderChar">
    <w:name w:val="Header Char"/>
    <w:basedOn w:val="DefaultParagraphFont"/>
    <w:link w:val="Header"/>
    <w:rsid w:val="00B34249"/>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057">
      <w:bodyDiv w:val="1"/>
      <w:marLeft w:val="0"/>
      <w:marRight w:val="0"/>
      <w:marTop w:val="0"/>
      <w:marBottom w:val="0"/>
      <w:divBdr>
        <w:top w:val="none" w:sz="0" w:space="0" w:color="auto"/>
        <w:left w:val="none" w:sz="0" w:space="0" w:color="auto"/>
        <w:bottom w:val="none" w:sz="0" w:space="0" w:color="auto"/>
        <w:right w:val="none" w:sz="0" w:space="0" w:color="auto"/>
      </w:divBdr>
    </w:div>
    <w:div w:id="10499041">
      <w:bodyDiv w:val="1"/>
      <w:marLeft w:val="0"/>
      <w:marRight w:val="0"/>
      <w:marTop w:val="0"/>
      <w:marBottom w:val="0"/>
      <w:divBdr>
        <w:top w:val="none" w:sz="0" w:space="0" w:color="auto"/>
        <w:left w:val="none" w:sz="0" w:space="0" w:color="auto"/>
        <w:bottom w:val="none" w:sz="0" w:space="0" w:color="auto"/>
        <w:right w:val="none" w:sz="0" w:space="0" w:color="auto"/>
      </w:divBdr>
    </w:div>
    <w:div w:id="43722607">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48064017">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659609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0333093">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255760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947651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974431">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1394199">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1118190">
      <w:bodyDiv w:val="1"/>
      <w:marLeft w:val="0"/>
      <w:marRight w:val="0"/>
      <w:marTop w:val="0"/>
      <w:marBottom w:val="0"/>
      <w:divBdr>
        <w:top w:val="none" w:sz="0" w:space="0" w:color="auto"/>
        <w:left w:val="none" w:sz="0" w:space="0" w:color="auto"/>
        <w:bottom w:val="none" w:sz="0" w:space="0" w:color="auto"/>
        <w:right w:val="none" w:sz="0" w:space="0" w:color="auto"/>
      </w:divBdr>
    </w:div>
    <w:div w:id="1201744026">
      <w:bodyDiv w:val="1"/>
      <w:marLeft w:val="0"/>
      <w:marRight w:val="0"/>
      <w:marTop w:val="0"/>
      <w:marBottom w:val="0"/>
      <w:divBdr>
        <w:top w:val="none" w:sz="0" w:space="0" w:color="auto"/>
        <w:left w:val="none" w:sz="0" w:space="0" w:color="auto"/>
        <w:bottom w:val="none" w:sz="0" w:space="0" w:color="auto"/>
        <w:right w:val="none" w:sz="0" w:space="0" w:color="auto"/>
      </w:divBdr>
    </w:div>
    <w:div w:id="123681462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33811019">
      <w:bodyDiv w:val="1"/>
      <w:marLeft w:val="0"/>
      <w:marRight w:val="0"/>
      <w:marTop w:val="0"/>
      <w:marBottom w:val="0"/>
      <w:divBdr>
        <w:top w:val="none" w:sz="0" w:space="0" w:color="auto"/>
        <w:left w:val="none" w:sz="0" w:space="0" w:color="auto"/>
        <w:bottom w:val="none" w:sz="0" w:space="0" w:color="auto"/>
        <w:right w:val="none" w:sz="0" w:space="0" w:color="auto"/>
      </w:divBdr>
    </w:div>
    <w:div w:id="1534002512">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0042361">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692490437">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9081605">
      <w:bodyDiv w:val="1"/>
      <w:marLeft w:val="0"/>
      <w:marRight w:val="0"/>
      <w:marTop w:val="0"/>
      <w:marBottom w:val="0"/>
      <w:divBdr>
        <w:top w:val="none" w:sz="0" w:space="0" w:color="auto"/>
        <w:left w:val="none" w:sz="0" w:space="0" w:color="auto"/>
        <w:bottom w:val="none" w:sz="0" w:space="0" w:color="auto"/>
        <w:right w:val="none" w:sz="0" w:space="0" w:color="auto"/>
      </w:divBdr>
    </w:div>
    <w:div w:id="184956379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AF02F7-B862-4B23-91A8-89E73EBCC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Report.dot</Template>
  <TotalTime>1701</TotalTime>
  <Pages>17</Pages>
  <Words>2745</Words>
  <Characters>15647</Characters>
  <Application>Microsoft Office Word</Application>
  <DocSecurity>0</DocSecurity>
  <Lines>130</Lines>
  <Paragraphs>36</Paragraphs>
  <ScaleCrop>false</ScaleCrop>
  <Company>Grant Thornton Thailand</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Suchat Seebu</cp:lastModifiedBy>
  <cp:revision>5676</cp:revision>
  <cp:lastPrinted>2025-11-15T11:14:00Z</cp:lastPrinted>
  <dcterms:created xsi:type="dcterms:W3CDTF">2023-07-20T01:03:00Z</dcterms:created>
  <dcterms:modified xsi:type="dcterms:W3CDTF">2026-05-15T12:20:00Z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2d0a64a6d5ffbf918114942684c9aa66a4294854f011c706701e5cf60820b968</vt:lpwstr>
  </property>
</Properties>
</file>