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64A4DB86" w14:textId="58C91AA5" w:rsidR="006932D7" w:rsidRPr="00656078" w:rsidRDefault="006932D7" w:rsidP="00656078">
      <w:pPr>
        <w:spacing w:after="0" w:line="360" w:lineRule="auto"/>
        <w:rPr>
          <w:rFonts w:ascii="Arial" w:hAnsi="Arial"/>
          <w:b/>
          <w:bCs/>
          <w:sz w:val="19"/>
          <w:szCs w:val="19"/>
          <w:lang w:val="en-US"/>
        </w:rPr>
      </w:pPr>
      <w:r w:rsidRPr="00656078">
        <w:rPr>
          <w:rFonts w:ascii="Arial" w:hAnsi="Arial"/>
          <w:b/>
          <w:bCs/>
          <w:sz w:val="19"/>
          <w:szCs w:val="19"/>
        </w:rPr>
        <w:t xml:space="preserve">To </w:t>
      </w:r>
      <w:r w:rsidR="009F4C7B" w:rsidRPr="00656078">
        <w:rPr>
          <w:rFonts w:ascii="Arial" w:hAnsi="Arial"/>
          <w:b/>
          <w:bCs/>
          <w:sz w:val="19"/>
          <w:szCs w:val="19"/>
        </w:rPr>
        <w:t xml:space="preserve">the </w:t>
      </w:r>
      <w:r w:rsidR="00CF3776" w:rsidRPr="00656078">
        <w:rPr>
          <w:rFonts w:ascii="Arial" w:hAnsi="Arial"/>
          <w:b/>
          <w:bCs/>
          <w:sz w:val="19"/>
          <w:szCs w:val="19"/>
          <w:lang w:bidi="th-TH"/>
        </w:rPr>
        <w:t>Shareholders</w:t>
      </w:r>
      <w:r w:rsidR="009F4C7B" w:rsidRPr="00656078">
        <w:rPr>
          <w:rFonts w:ascii="Arial" w:hAnsi="Arial"/>
          <w:b/>
          <w:bCs/>
          <w:sz w:val="19"/>
          <w:szCs w:val="19"/>
        </w:rPr>
        <w:t xml:space="preserve"> </w:t>
      </w:r>
      <w:r w:rsidR="009534C6" w:rsidRPr="00656078">
        <w:rPr>
          <w:rFonts w:ascii="Arial" w:hAnsi="Arial" w:cs="Browallia New"/>
          <w:b/>
          <w:bCs/>
          <w:sz w:val="19"/>
          <w:szCs w:val="24"/>
          <w:lang w:val="en-US" w:bidi="th-TH"/>
        </w:rPr>
        <w:t xml:space="preserve">and the </w:t>
      </w:r>
      <w:r w:rsidR="009F4C7B" w:rsidRPr="00656078">
        <w:rPr>
          <w:rFonts w:ascii="Arial" w:hAnsi="Arial"/>
          <w:b/>
          <w:bCs/>
          <w:sz w:val="19"/>
          <w:szCs w:val="19"/>
          <w:lang w:val="en-US" w:bidi="th-TH"/>
        </w:rPr>
        <w:t>Board of Director</w:t>
      </w:r>
      <w:r w:rsidR="00380FA7" w:rsidRPr="00656078">
        <w:rPr>
          <w:rFonts w:ascii="Arial" w:hAnsi="Arial"/>
          <w:b/>
          <w:bCs/>
          <w:sz w:val="19"/>
          <w:szCs w:val="19"/>
          <w:lang w:val="en-US" w:bidi="th-TH"/>
        </w:rPr>
        <w:t>s</w:t>
      </w:r>
      <w:r w:rsidR="00CF3776" w:rsidRPr="00656078">
        <w:rPr>
          <w:rFonts w:ascii="Arial" w:hAnsi="Arial"/>
          <w:b/>
          <w:bCs/>
          <w:sz w:val="19"/>
          <w:szCs w:val="19"/>
          <w:lang w:bidi="th-TH"/>
        </w:rPr>
        <w:t xml:space="preserve"> </w:t>
      </w:r>
      <w:r w:rsidRPr="00656078">
        <w:rPr>
          <w:rFonts w:ascii="Arial" w:hAnsi="Arial"/>
          <w:b/>
          <w:bCs/>
          <w:sz w:val="19"/>
          <w:szCs w:val="19"/>
        </w:rPr>
        <w:t xml:space="preserve">of </w:t>
      </w:r>
      <w:r w:rsidR="00656078" w:rsidRPr="00656078">
        <w:rPr>
          <w:rFonts w:ascii="Arial" w:hAnsi="Arial"/>
          <w:b/>
          <w:bCs/>
          <w:sz w:val="19"/>
          <w:szCs w:val="19"/>
          <w:lang w:val="en-US"/>
        </w:rPr>
        <w:t>RSXYZ Public Company Limited</w:t>
      </w:r>
    </w:p>
    <w:p w14:paraId="0E14A70E" w14:textId="77777777" w:rsidR="00656078" w:rsidRPr="0055164B" w:rsidRDefault="00656078" w:rsidP="00656078">
      <w:pPr>
        <w:spacing w:after="0" w:line="360" w:lineRule="auto"/>
        <w:rPr>
          <w:rFonts w:ascii="Arial" w:hAnsi="Arial"/>
          <w:sz w:val="19"/>
          <w:szCs w:val="19"/>
          <w:rtl/>
          <w:cs/>
        </w:rPr>
      </w:pPr>
    </w:p>
    <w:p w14:paraId="2C50D065" w14:textId="133FE92D" w:rsidR="009F4C7B" w:rsidRPr="00FE6083" w:rsidRDefault="00963958" w:rsidP="00F17584">
      <w:pPr>
        <w:pStyle w:val="BodyText"/>
        <w:spacing w:after="0" w:line="360" w:lineRule="auto"/>
        <w:jc w:val="thaiDistribute"/>
        <w:rPr>
          <w:rFonts w:ascii="Arial" w:hAnsi="Arial"/>
          <w:sz w:val="19"/>
          <w:szCs w:val="19"/>
        </w:rPr>
      </w:pPr>
      <w:bookmarkStart w:id="1" w:name="_Hlk186221416"/>
      <w:bookmarkStart w:id="2" w:name="_Hlk187150995"/>
      <w:r w:rsidRPr="004D2CC3">
        <w:rPr>
          <w:rFonts w:ascii="Arial" w:hAnsi="Arial"/>
          <w:sz w:val="19"/>
          <w:szCs w:val="19"/>
        </w:rPr>
        <w:t>I have reviewed the interim consolidated and separate financial information of</w:t>
      </w:r>
      <w:r w:rsidRPr="004D2CC3">
        <w:rPr>
          <w:rFonts w:ascii="Arial" w:hAnsi="Arial" w:cstheme="minorBidi" w:hint="cs"/>
          <w:sz w:val="19"/>
          <w:szCs w:val="19"/>
          <w:cs/>
          <w:lang w:bidi="th-TH"/>
        </w:rPr>
        <w:t xml:space="preserve"> </w:t>
      </w:r>
      <w:r w:rsidR="00656078" w:rsidRPr="00656078">
        <w:rPr>
          <w:rFonts w:ascii="Arial" w:hAnsi="Arial" w:cstheme="minorBidi"/>
          <w:sz w:val="19"/>
          <w:szCs w:val="19"/>
          <w:lang w:val="en-US" w:bidi="th-TH"/>
        </w:rPr>
        <w:t>RSXYZ Public Company Limited</w:t>
      </w:r>
      <w:bookmarkEnd w:id="1"/>
      <w:bookmarkEnd w:id="2"/>
      <w:r w:rsidRPr="004D2CC3">
        <w:rPr>
          <w:rFonts w:ascii="Arial" w:hAnsi="Arial"/>
          <w:sz w:val="19"/>
          <w:szCs w:val="19"/>
        </w:rPr>
        <w:t xml:space="preserve"> </w:t>
      </w:r>
      <w:r>
        <w:rPr>
          <w:rFonts w:ascii="Arial" w:hAnsi="Arial"/>
          <w:sz w:val="19"/>
          <w:szCs w:val="19"/>
        </w:rPr>
        <w:t xml:space="preserve">(the Company)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4D2CC3">
        <w:rPr>
          <w:rFonts w:ascii="Arial" w:hAnsi="Arial" w:cstheme="minorBidi" w:hint="cs"/>
          <w:sz w:val="19"/>
          <w:szCs w:val="24"/>
          <w:cs/>
          <w:lang w:bidi="th-TH"/>
        </w:rPr>
        <w:t xml:space="preserve"> </w:t>
      </w:r>
      <w:r w:rsidRPr="004D2CC3">
        <w:rPr>
          <w:rFonts w:ascii="Arial" w:hAnsi="Arial"/>
          <w:sz w:val="19"/>
          <w:szCs w:val="19"/>
        </w:rPr>
        <w:t>(</w:t>
      </w:r>
      <w:r>
        <w:rPr>
          <w:rFonts w:ascii="Arial" w:hAnsi="Arial"/>
          <w:sz w:val="19"/>
          <w:szCs w:val="19"/>
        </w:rPr>
        <w:t>t</w:t>
      </w:r>
      <w:r w:rsidRPr="004D2CC3">
        <w:rPr>
          <w:rFonts w:ascii="Arial" w:hAnsi="Arial"/>
          <w:sz w:val="19"/>
          <w:szCs w:val="19"/>
        </w:rPr>
        <w:t>he Group). These comprise the consolidated and separate statements of financial position as</w:t>
      </w:r>
      <w:r w:rsidR="00054E59">
        <w:rPr>
          <w:rFonts w:ascii="Arial" w:hAnsi="Arial"/>
          <w:sz w:val="19"/>
          <w:szCs w:val="19"/>
        </w:rPr>
        <w:t xml:space="preserve"> </w:t>
      </w:r>
      <w:proofErr w:type="gramStart"/>
      <w:r w:rsidR="00054E59">
        <w:rPr>
          <w:rFonts w:ascii="Arial" w:hAnsi="Arial"/>
          <w:sz w:val="19"/>
          <w:szCs w:val="19"/>
        </w:rPr>
        <w:t>at</w:t>
      </w:r>
      <w:proofErr w:type="gramEnd"/>
      <w:r w:rsidR="00054E59">
        <w:rPr>
          <w:rFonts w:ascii="Arial" w:hAnsi="Arial"/>
          <w:sz w:val="19"/>
          <w:szCs w:val="19"/>
        </w:rPr>
        <w:t xml:space="preserve"> 31 March 2026</w:t>
      </w:r>
      <w:r w:rsidR="00A0276B">
        <w:rPr>
          <w:rFonts w:ascii="Arial" w:hAnsi="Arial"/>
          <w:sz w:val="19"/>
          <w:szCs w:val="19"/>
        </w:rPr>
        <w:t>,</w:t>
      </w:r>
      <w:r w:rsidRPr="004D2CC3">
        <w:rPr>
          <w:rFonts w:ascii="Arial" w:hAnsi="Arial"/>
          <w:sz w:val="19"/>
          <w:szCs w:val="19"/>
        </w:rPr>
        <w:t xml:space="preserve"> </w:t>
      </w:r>
      <w:r w:rsidR="00E66DE1" w:rsidRPr="00E66DE1">
        <w:rPr>
          <w:rFonts w:ascii="Arial" w:hAnsi="Arial"/>
          <w:sz w:val="19"/>
          <w:szCs w:val="19"/>
        </w:rPr>
        <w:t>the consolidated and separate statements of comprehensive incom</w:t>
      </w:r>
      <w:r w:rsidR="00E66DE1">
        <w:rPr>
          <w:rFonts w:ascii="Arial" w:hAnsi="Arial"/>
          <w:sz w:val="19"/>
          <w:szCs w:val="19"/>
        </w:rPr>
        <w:t xml:space="preserve">e, </w:t>
      </w:r>
      <w:r w:rsidR="00B16278">
        <w:rPr>
          <w:rFonts w:ascii="Arial" w:hAnsi="Arial"/>
          <w:sz w:val="19"/>
          <w:szCs w:val="19"/>
        </w:rPr>
        <w:t>the consolidated</w:t>
      </w:r>
      <w:r w:rsidR="00D93DC5">
        <w:rPr>
          <w:rFonts w:ascii="Arial" w:hAnsi="Arial"/>
          <w:sz w:val="19"/>
          <w:szCs w:val="19"/>
        </w:rPr>
        <w:t xml:space="preserve"> and separate statement of</w:t>
      </w:r>
      <w:r w:rsidRPr="004D2CC3">
        <w:rPr>
          <w:rFonts w:ascii="Arial" w:hAnsi="Arial"/>
          <w:sz w:val="19"/>
          <w:szCs w:val="19"/>
        </w:rPr>
        <w:t xml:space="preserve"> changes in</w:t>
      </w:r>
      <w:r>
        <w:rPr>
          <w:rFonts w:ascii="Arial" w:hAnsi="Arial"/>
          <w:sz w:val="19"/>
          <w:szCs w:val="19"/>
        </w:rPr>
        <w:t xml:space="preserve"> </w:t>
      </w:r>
      <w:r w:rsidRPr="004D2CC3">
        <w:rPr>
          <w:rFonts w:ascii="Arial" w:hAnsi="Arial"/>
          <w:sz w:val="19"/>
          <w:szCs w:val="19"/>
          <w:lang w:val="en-US"/>
        </w:rPr>
        <w:t xml:space="preserve">shareholders’ </w:t>
      </w:r>
      <w:r w:rsidRPr="004D2CC3">
        <w:rPr>
          <w:rFonts w:ascii="Arial" w:hAnsi="Arial"/>
          <w:sz w:val="19"/>
          <w:szCs w:val="19"/>
        </w:rPr>
        <w:t xml:space="preserve">equity, and cash flows </w:t>
      </w:r>
      <w:r w:rsidRPr="00C804CB">
        <w:rPr>
          <w:rFonts w:ascii="Arial" w:hAnsi="Arial"/>
          <w:sz w:val="19"/>
          <w:szCs w:val="19"/>
        </w:rPr>
        <w:t xml:space="preserve">for the </w:t>
      </w:r>
      <w:r w:rsidR="000A3A58">
        <w:rPr>
          <w:rFonts w:ascii="Arial" w:hAnsi="Arial"/>
          <w:sz w:val="19"/>
          <w:szCs w:val="19"/>
        </w:rPr>
        <w:t>three</w:t>
      </w:r>
      <w:r w:rsidRPr="00C804CB">
        <w:rPr>
          <w:rFonts w:ascii="Arial" w:hAnsi="Arial"/>
          <w:sz w:val="19"/>
          <w:szCs w:val="19"/>
        </w:rPr>
        <w:t xml:space="preserve">-month </w:t>
      </w:r>
      <w:r w:rsidRPr="00655FFC">
        <w:rPr>
          <w:rFonts w:ascii="Arial" w:hAnsi="Arial"/>
          <w:sz w:val="19"/>
          <w:szCs w:val="19"/>
        </w:rPr>
        <w:t>period then ended</w:t>
      </w:r>
      <w:r w:rsidRPr="004D2CC3">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2C83F5F" w14:textId="77777777" w:rsidR="004C5E6C" w:rsidRPr="009813D8" w:rsidRDefault="004C5E6C" w:rsidP="002362D8">
      <w:pPr>
        <w:spacing w:line="360" w:lineRule="auto"/>
        <w:jc w:val="thaiDistribute"/>
        <w:rPr>
          <w:rFonts w:ascii="Arial" w:hAnsi="Arial"/>
          <w:sz w:val="20"/>
        </w:rPr>
      </w:pPr>
    </w:p>
    <w:p w14:paraId="76DC61E1" w14:textId="77777777" w:rsidR="009F4C7B" w:rsidRPr="00656078" w:rsidRDefault="009F4C7B" w:rsidP="00D35E12">
      <w:pPr>
        <w:spacing w:after="0" w:line="360" w:lineRule="auto"/>
        <w:jc w:val="thaiDistribute"/>
        <w:rPr>
          <w:rFonts w:ascii="Arial" w:hAnsi="Arial"/>
          <w:b/>
          <w:bCs/>
          <w:sz w:val="19"/>
          <w:szCs w:val="19"/>
        </w:rPr>
      </w:pPr>
      <w:r w:rsidRPr="00656078">
        <w:rPr>
          <w:rFonts w:ascii="Arial" w:hAnsi="Arial"/>
          <w:b/>
          <w:bCs/>
          <w:sz w:val="19"/>
          <w:szCs w:val="19"/>
        </w:rPr>
        <w:t>Scope of Review</w:t>
      </w:r>
    </w:p>
    <w:p w14:paraId="7FA3F2D7" w14:textId="77777777" w:rsidR="009F4C7B" w:rsidRPr="009813D8" w:rsidRDefault="009F4C7B" w:rsidP="00D35E12">
      <w:pPr>
        <w:spacing w:after="0" w:line="360" w:lineRule="auto"/>
        <w:jc w:val="thaiDistribute"/>
        <w:rPr>
          <w:rFonts w:ascii="Arial" w:hAnsi="Arial"/>
          <w:sz w:val="20"/>
        </w:rPr>
      </w:pPr>
    </w:p>
    <w:p w14:paraId="3BA901BF"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6B636189" w14:textId="77777777" w:rsidR="000A3A58" w:rsidRDefault="000A3A58" w:rsidP="00D35E12">
      <w:pPr>
        <w:spacing w:after="0" w:line="360" w:lineRule="auto"/>
        <w:jc w:val="thaiDistribute"/>
        <w:rPr>
          <w:rFonts w:ascii="Arial" w:hAnsi="Arial"/>
          <w:sz w:val="19"/>
          <w:szCs w:val="19"/>
        </w:rPr>
      </w:pPr>
    </w:p>
    <w:p w14:paraId="7D2B6BED" w14:textId="77777777" w:rsidR="000A3A58" w:rsidRDefault="000A3A58" w:rsidP="00D35E12">
      <w:pPr>
        <w:spacing w:after="0" w:line="360" w:lineRule="auto"/>
        <w:jc w:val="thaiDistribute"/>
        <w:rPr>
          <w:rFonts w:ascii="Arial" w:hAnsi="Arial"/>
          <w:sz w:val="19"/>
          <w:szCs w:val="19"/>
        </w:rPr>
      </w:pPr>
    </w:p>
    <w:p w14:paraId="74889ECF" w14:textId="79ED5696" w:rsidR="00197765" w:rsidRDefault="001F3000" w:rsidP="001F3000">
      <w:pPr>
        <w:spacing w:after="0" w:line="240" w:lineRule="auto"/>
        <w:rPr>
          <w:rFonts w:ascii="Arial" w:hAnsi="Arial"/>
          <w:b/>
          <w:bCs/>
          <w:sz w:val="19"/>
          <w:szCs w:val="19"/>
        </w:rPr>
      </w:pPr>
      <w:r>
        <w:rPr>
          <w:rFonts w:ascii="Arial" w:hAnsi="Arial"/>
          <w:b/>
          <w:bCs/>
          <w:sz w:val="19"/>
          <w:szCs w:val="19"/>
        </w:rPr>
        <w:br w:type="page"/>
      </w:r>
    </w:p>
    <w:p w14:paraId="08E6D051" w14:textId="17AA5500" w:rsidR="006A118A" w:rsidRPr="00656078" w:rsidRDefault="006A118A" w:rsidP="006A118A">
      <w:pPr>
        <w:pStyle w:val="BodyText"/>
        <w:spacing w:after="0" w:line="360" w:lineRule="auto"/>
        <w:rPr>
          <w:rFonts w:ascii="Arial" w:hAnsi="Arial"/>
          <w:b/>
          <w:bCs/>
          <w:sz w:val="19"/>
          <w:szCs w:val="19"/>
        </w:rPr>
      </w:pPr>
      <w:r w:rsidRPr="00656078">
        <w:rPr>
          <w:rFonts w:ascii="Arial" w:hAnsi="Arial"/>
          <w:b/>
          <w:bCs/>
          <w:sz w:val="19"/>
          <w:szCs w:val="19"/>
        </w:rPr>
        <w:lastRenderedPageBreak/>
        <w:t>Conclusion</w:t>
      </w:r>
    </w:p>
    <w:p w14:paraId="19D27AE9" w14:textId="77777777" w:rsidR="006A118A" w:rsidRPr="00655DDC" w:rsidRDefault="006A118A" w:rsidP="006A118A">
      <w:pPr>
        <w:pStyle w:val="BodyText"/>
        <w:spacing w:after="0" w:line="360" w:lineRule="auto"/>
        <w:rPr>
          <w:rFonts w:ascii="Arial" w:hAnsi="Arial"/>
          <w:sz w:val="20"/>
        </w:rPr>
      </w:pPr>
    </w:p>
    <w:p w14:paraId="475A7A3C" w14:textId="49CCBEC9" w:rsidR="006A118A" w:rsidRPr="002B294A" w:rsidRDefault="006A118A" w:rsidP="002B294A">
      <w:pPr>
        <w:pStyle w:val="BodyText"/>
        <w:spacing w:after="0" w:line="360" w:lineRule="auto"/>
        <w:jc w:val="thaiDistribute"/>
        <w:rPr>
          <w:rFonts w:ascii="Arial" w:hAnsi="Arial"/>
          <w:sz w:val="19"/>
          <w:szCs w:val="19"/>
        </w:rPr>
      </w:pPr>
      <w:r w:rsidRPr="004D2CC3">
        <w:rPr>
          <w:rFonts w:ascii="Arial" w:hAnsi="Arial"/>
          <w:sz w:val="19"/>
          <w:szCs w:val="19"/>
        </w:rPr>
        <w:t xml:space="preserve">Based on my review, nothing has come to my attention that causes me to believe that the accompanying interim </w:t>
      </w:r>
      <w:proofErr w:type="gramStart"/>
      <w:r w:rsidRPr="004D2CC3">
        <w:rPr>
          <w:rFonts w:ascii="Arial" w:hAnsi="Arial"/>
          <w:sz w:val="19"/>
          <w:szCs w:val="19"/>
        </w:rPr>
        <w:t>consolidated</w:t>
      </w:r>
      <w:proofErr w:type="gramEnd"/>
      <w:r w:rsidR="004403F1">
        <w:rPr>
          <w:rFonts w:ascii="Arial" w:hAnsi="Arial"/>
          <w:sz w:val="19"/>
          <w:szCs w:val="19"/>
        </w:rPr>
        <w:t xml:space="preserve"> </w:t>
      </w:r>
      <w:r w:rsidRPr="004D2CC3">
        <w:rPr>
          <w:rFonts w:ascii="Arial" w:hAnsi="Arial"/>
          <w:sz w:val="19"/>
          <w:szCs w:val="19"/>
        </w:rPr>
        <w:t>and separate financial information is not prepared, in all material respects, in accordance with Thai Accounting Standard No. 34 “Interim Financial Reporting”.</w:t>
      </w:r>
    </w:p>
    <w:p w14:paraId="352E48F6" w14:textId="77777777" w:rsidR="002D470A" w:rsidRPr="001F069C" w:rsidRDefault="002D470A" w:rsidP="00D35E12">
      <w:pPr>
        <w:spacing w:after="0" w:line="360" w:lineRule="auto"/>
        <w:jc w:val="thaiDistribute"/>
        <w:rPr>
          <w:rFonts w:ascii="Arial" w:hAnsi="Arial"/>
          <w:b/>
          <w:bCs/>
          <w:sz w:val="24"/>
          <w:szCs w:val="24"/>
        </w:rPr>
      </w:pPr>
    </w:p>
    <w:p w14:paraId="23B1388A" w14:textId="77777777" w:rsidR="002B36DE" w:rsidRDefault="002B36DE" w:rsidP="00D35E12">
      <w:pPr>
        <w:spacing w:after="0" w:line="360" w:lineRule="auto"/>
        <w:jc w:val="thaiDistribute"/>
        <w:rPr>
          <w:rFonts w:ascii="Arial" w:hAnsi="Arial"/>
          <w:b/>
          <w:bCs/>
          <w:sz w:val="24"/>
          <w:szCs w:val="24"/>
        </w:rPr>
      </w:pPr>
    </w:p>
    <w:p w14:paraId="0F81F711" w14:textId="77777777" w:rsidR="000A3A58" w:rsidRPr="001F069C" w:rsidRDefault="000A3A58" w:rsidP="00D35E12">
      <w:pPr>
        <w:spacing w:after="0" w:line="360" w:lineRule="auto"/>
        <w:jc w:val="thaiDistribute"/>
        <w:rPr>
          <w:rFonts w:ascii="Arial" w:hAnsi="Arial"/>
          <w:b/>
          <w:bCs/>
          <w:sz w:val="24"/>
          <w:szCs w:val="24"/>
        </w:rPr>
      </w:pPr>
    </w:p>
    <w:p w14:paraId="26263D35" w14:textId="33E39D47" w:rsidR="00033DD2" w:rsidRPr="00D35E12" w:rsidRDefault="002A518F" w:rsidP="00D35E12">
      <w:pPr>
        <w:spacing w:after="0" w:line="360" w:lineRule="auto"/>
        <w:jc w:val="thaiDistribute"/>
        <w:rPr>
          <w:rFonts w:ascii="Arial" w:hAnsi="Arial"/>
          <w:b/>
          <w:bCs/>
          <w:sz w:val="19"/>
          <w:szCs w:val="19"/>
        </w:rPr>
      </w:pPr>
      <w:r w:rsidRPr="00A109D2">
        <w:rPr>
          <w:rFonts w:ascii="Arial" w:hAnsi="Arial"/>
          <w:b/>
          <w:bCs/>
          <w:sz w:val="19"/>
          <w:szCs w:val="19"/>
        </w:rPr>
        <w:t>Saranya Akharamahaphanit</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1416AE31"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5046F9" w:rsidRPr="00A109D2">
        <w:rPr>
          <w:rFonts w:ascii="Arial" w:hAnsi="Arial"/>
          <w:sz w:val="19"/>
          <w:szCs w:val="19"/>
        </w:rPr>
        <w:t>9919</w:t>
      </w:r>
    </w:p>
    <w:p w14:paraId="26E2BD44" w14:textId="77777777" w:rsidR="00033DD2" w:rsidRPr="002D470A" w:rsidRDefault="00033DD2" w:rsidP="00D35E12">
      <w:pPr>
        <w:spacing w:after="0" w:line="360" w:lineRule="auto"/>
        <w:jc w:val="thaiDistribute"/>
        <w:rPr>
          <w:rFonts w:ascii="Arial" w:hAnsi="Arial"/>
          <w:sz w:val="12"/>
          <w:szCs w:val="12"/>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0FE3840C" w14:textId="30512497" w:rsidR="00963958" w:rsidRPr="00C003E6" w:rsidRDefault="003F4618" w:rsidP="00963958">
      <w:pPr>
        <w:pStyle w:val="BodyText"/>
        <w:rPr>
          <w:rFonts w:ascii="Arial" w:hAnsi="Arial" w:cs="Browallia New"/>
          <w:sz w:val="19"/>
          <w:szCs w:val="24"/>
          <w:lang w:bidi="th-TH"/>
        </w:rPr>
      </w:pPr>
      <w:r w:rsidRPr="00763570">
        <w:rPr>
          <w:rFonts w:ascii="Arial" w:hAnsi="Arial" w:cs="Browallia New"/>
          <w:sz w:val="19"/>
          <w:szCs w:val="24"/>
          <w:lang w:val="en-US" w:bidi="th-TH"/>
        </w:rPr>
        <w:t>15</w:t>
      </w:r>
      <w:r w:rsidR="000A3A58" w:rsidRPr="00763570">
        <w:rPr>
          <w:rFonts w:ascii="Arial" w:hAnsi="Arial" w:cs="Browallia New"/>
          <w:sz w:val="19"/>
          <w:szCs w:val="24"/>
          <w:lang w:val="en-US" w:bidi="th-TH"/>
        </w:rPr>
        <w:t xml:space="preserve"> May 2026</w:t>
      </w:r>
    </w:p>
    <w:sectPr w:rsidR="00963958" w:rsidRPr="00C003E6"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82D5" w14:textId="77777777" w:rsidR="00C374D7" w:rsidRDefault="00C374D7">
      <w:r>
        <w:separator/>
      </w:r>
    </w:p>
  </w:endnote>
  <w:endnote w:type="continuationSeparator" w:id="0">
    <w:p w14:paraId="2CCB0D0C" w14:textId="77777777" w:rsidR="00C374D7" w:rsidRDefault="00C374D7">
      <w:r>
        <w:continuationSeparator/>
      </w:r>
    </w:p>
  </w:endnote>
  <w:endnote w:type="continuationNotice" w:id="1">
    <w:p w14:paraId="631998CF" w14:textId="77777777" w:rsidR="00C374D7" w:rsidRDefault="00C37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511A3" w14:textId="77777777" w:rsidR="00C374D7" w:rsidRDefault="00C374D7">
      <w:bookmarkStart w:id="0" w:name="_Hlk482348182"/>
      <w:bookmarkEnd w:id="0"/>
      <w:r>
        <w:separator/>
      </w:r>
    </w:p>
  </w:footnote>
  <w:footnote w:type="continuationSeparator" w:id="0">
    <w:p w14:paraId="4A642059" w14:textId="77777777" w:rsidR="00C374D7" w:rsidRDefault="00C374D7">
      <w:r>
        <w:continuationSeparator/>
      </w:r>
    </w:p>
  </w:footnote>
  <w:footnote w:type="continuationNotice" w:id="1">
    <w:p w14:paraId="08A9940B" w14:textId="77777777" w:rsidR="00C374D7" w:rsidRDefault="00C374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1FF4CD45"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461DBFC8"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3" w:name="Footer3_tbl"/>
    <w:bookmarkEnd w:id="3"/>
  </w:p>
  <w:p w14:paraId="4652D9AE" w14:textId="248F205A"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2D"/>
    <w:rsid w:val="0001479E"/>
    <w:rsid w:val="000162B0"/>
    <w:rsid w:val="00020CEB"/>
    <w:rsid w:val="00022EAB"/>
    <w:rsid w:val="00026AA3"/>
    <w:rsid w:val="0003023B"/>
    <w:rsid w:val="0003082D"/>
    <w:rsid w:val="00031D17"/>
    <w:rsid w:val="000327B2"/>
    <w:rsid w:val="00033DD2"/>
    <w:rsid w:val="00043D1D"/>
    <w:rsid w:val="00044ACE"/>
    <w:rsid w:val="0004550E"/>
    <w:rsid w:val="00051BA5"/>
    <w:rsid w:val="00052614"/>
    <w:rsid w:val="00054E59"/>
    <w:rsid w:val="00054EBB"/>
    <w:rsid w:val="000615AC"/>
    <w:rsid w:val="000723F7"/>
    <w:rsid w:val="0007331B"/>
    <w:rsid w:val="00074485"/>
    <w:rsid w:val="00082422"/>
    <w:rsid w:val="000828F1"/>
    <w:rsid w:val="00082F59"/>
    <w:rsid w:val="000921F2"/>
    <w:rsid w:val="00094261"/>
    <w:rsid w:val="00094333"/>
    <w:rsid w:val="00095BF7"/>
    <w:rsid w:val="00097FAB"/>
    <w:rsid w:val="000A2AE9"/>
    <w:rsid w:val="000A3A58"/>
    <w:rsid w:val="000A5FED"/>
    <w:rsid w:val="000B4FFB"/>
    <w:rsid w:val="000B65E3"/>
    <w:rsid w:val="000B7090"/>
    <w:rsid w:val="000C0A65"/>
    <w:rsid w:val="000C3D19"/>
    <w:rsid w:val="000D1CC8"/>
    <w:rsid w:val="000D2E70"/>
    <w:rsid w:val="000D37BC"/>
    <w:rsid w:val="000D3DD2"/>
    <w:rsid w:val="000D6F43"/>
    <w:rsid w:val="000E52CE"/>
    <w:rsid w:val="000F21C9"/>
    <w:rsid w:val="000F3AAB"/>
    <w:rsid w:val="000F6E25"/>
    <w:rsid w:val="000F71B5"/>
    <w:rsid w:val="001011DF"/>
    <w:rsid w:val="001016A6"/>
    <w:rsid w:val="00112B69"/>
    <w:rsid w:val="0011563C"/>
    <w:rsid w:val="00122F4F"/>
    <w:rsid w:val="00125640"/>
    <w:rsid w:val="001261DB"/>
    <w:rsid w:val="001316D3"/>
    <w:rsid w:val="00131918"/>
    <w:rsid w:val="00140888"/>
    <w:rsid w:val="00142432"/>
    <w:rsid w:val="00146321"/>
    <w:rsid w:val="001554CD"/>
    <w:rsid w:val="00155A91"/>
    <w:rsid w:val="00160CFF"/>
    <w:rsid w:val="001613E2"/>
    <w:rsid w:val="0016459D"/>
    <w:rsid w:val="001647B2"/>
    <w:rsid w:val="001648D4"/>
    <w:rsid w:val="00167017"/>
    <w:rsid w:val="00167732"/>
    <w:rsid w:val="00181DAF"/>
    <w:rsid w:val="001845E9"/>
    <w:rsid w:val="0019210D"/>
    <w:rsid w:val="00194FD8"/>
    <w:rsid w:val="001976BB"/>
    <w:rsid w:val="00197765"/>
    <w:rsid w:val="001A246C"/>
    <w:rsid w:val="001A3BFB"/>
    <w:rsid w:val="001A3C20"/>
    <w:rsid w:val="001A56F6"/>
    <w:rsid w:val="001B198C"/>
    <w:rsid w:val="001B236A"/>
    <w:rsid w:val="001B3895"/>
    <w:rsid w:val="001B7388"/>
    <w:rsid w:val="001C5BB5"/>
    <w:rsid w:val="001C6BDD"/>
    <w:rsid w:val="001D2302"/>
    <w:rsid w:val="001D7BB3"/>
    <w:rsid w:val="001E12A6"/>
    <w:rsid w:val="001E498F"/>
    <w:rsid w:val="001F069C"/>
    <w:rsid w:val="001F3000"/>
    <w:rsid w:val="001F7CF8"/>
    <w:rsid w:val="00205828"/>
    <w:rsid w:val="00212734"/>
    <w:rsid w:val="002138F5"/>
    <w:rsid w:val="002142E2"/>
    <w:rsid w:val="00214B9D"/>
    <w:rsid w:val="00222F1B"/>
    <w:rsid w:val="0022518C"/>
    <w:rsid w:val="00230A3A"/>
    <w:rsid w:val="0023320A"/>
    <w:rsid w:val="002362D8"/>
    <w:rsid w:val="00237A7E"/>
    <w:rsid w:val="0024137A"/>
    <w:rsid w:val="00241F16"/>
    <w:rsid w:val="00245FB5"/>
    <w:rsid w:val="00247969"/>
    <w:rsid w:val="00250DA1"/>
    <w:rsid w:val="00252C17"/>
    <w:rsid w:val="002559AC"/>
    <w:rsid w:val="00257677"/>
    <w:rsid w:val="0026182A"/>
    <w:rsid w:val="002619DF"/>
    <w:rsid w:val="0026315B"/>
    <w:rsid w:val="002708E7"/>
    <w:rsid w:val="00275FCA"/>
    <w:rsid w:val="00277EBE"/>
    <w:rsid w:val="002838FB"/>
    <w:rsid w:val="00285249"/>
    <w:rsid w:val="00291356"/>
    <w:rsid w:val="002962C5"/>
    <w:rsid w:val="00296576"/>
    <w:rsid w:val="00297842"/>
    <w:rsid w:val="002A252E"/>
    <w:rsid w:val="002A518F"/>
    <w:rsid w:val="002A73F4"/>
    <w:rsid w:val="002B294A"/>
    <w:rsid w:val="002B36DE"/>
    <w:rsid w:val="002C137E"/>
    <w:rsid w:val="002C623D"/>
    <w:rsid w:val="002D02DF"/>
    <w:rsid w:val="002D292E"/>
    <w:rsid w:val="002D3F80"/>
    <w:rsid w:val="002D470A"/>
    <w:rsid w:val="002D5A0F"/>
    <w:rsid w:val="002D6E25"/>
    <w:rsid w:val="002D7B80"/>
    <w:rsid w:val="002E02F4"/>
    <w:rsid w:val="002E084B"/>
    <w:rsid w:val="002E2C56"/>
    <w:rsid w:val="002E7F1E"/>
    <w:rsid w:val="002F2DEB"/>
    <w:rsid w:val="002F3903"/>
    <w:rsid w:val="002F4A52"/>
    <w:rsid w:val="002F7C5E"/>
    <w:rsid w:val="002F7D90"/>
    <w:rsid w:val="0030026A"/>
    <w:rsid w:val="0030211D"/>
    <w:rsid w:val="00305173"/>
    <w:rsid w:val="00316F6C"/>
    <w:rsid w:val="00321A76"/>
    <w:rsid w:val="003264F3"/>
    <w:rsid w:val="00326E3E"/>
    <w:rsid w:val="00335E5B"/>
    <w:rsid w:val="00341FAB"/>
    <w:rsid w:val="00354E3D"/>
    <w:rsid w:val="00354F5D"/>
    <w:rsid w:val="0036001B"/>
    <w:rsid w:val="00360B0D"/>
    <w:rsid w:val="00365ECE"/>
    <w:rsid w:val="003744DA"/>
    <w:rsid w:val="00380685"/>
    <w:rsid w:val="00380FA7"/>
    <w:rsid w:val="00381BF8"/>
    <w:rsid w:val="00384904"/>
    <w:rsid w:val="003856AF"/>
    <w:rsid w:val="003912E5"/>
    <w:rsid w:val="00394AB2"/>
    <w:rsid w:val="003A03D7"/>
    <w:rsid w:val="003A0DF7"/>
    <w:rsid w:val="003A7A74"/>
    <w:rsid w:val="003B4CCD"/>
    <w:rsid w:val="003B4DED"/>
    <w:rsid w:val="003B6F14"/>
    <w:rsid w:val="003B7895"/>
    <w:rsid w:val="003C07EE"/>
    <w:rsid w:val="003C12C5"/>
    <w:rsid w:val="003C27EF"/>
    <w:rsid w:val="003C2AD9"/>
    <w:rsid w:val="003C32E9"/>
    <w:rsid w:val="003C3898"/>
    <w:rsid w:val="003C79A5"/>
    <w:rsid w:val="003D0707"/>
    <w:rsid w:val="003D2605"/>
    <w:rsid w:val="003D64D6"/>
    <w:rsid w:val="003D6935"/>
    <w:rsid w:val="003E034A"/>
    <w:rsid w:val="003E1415"/>
    <w:rsid w:val="003E2DCE"/>
    <w:rsid w:val="003E324D"/>
    <w:rsid w:val="003E3E21"/>
    <w:rsid w:val="003F4618"/>
    <w:rsid w:val="004071B5"/>
    <w:rsid w:val="004103FF"/>
    <w:rsid w:val="00416281"/>
    <w:rsid w:val="00422353"/>
    <w:rsid w:val="00422D2C"/>
    <w:rsid w:val="00426915"/>
    <w:rsid w:val="00426D59"/>
    <w:rsid w:val="004273E7"/>
    <w:rsid w:val="00433F63"/>
    <w:rsid w:val="004340B9"/>
    <w:rsid w:val="00434F99"/>
    <w:rsid w:val="00435788"/>
    <w:rsid w:val="004359E6"/>
    <w:rsid w:val="00436BC6"/>
    <w:rsid w:val="004403F1"/>
    <w:rsid w:val="00443CE3"/>
    <w:rsid w:val="00444692"/>
    <w:rsid w:val="0044603C"/>
    <w:rsid w:val="00452E7B"/>
    <w:rsid w:val="0045332B"/>
    <w:rsid w:val="004546FA"/>
    <w:rsid w:val="00460860"/>
    <w:rsid w:val="00462034"/>
    <w:rsid w:val="00464A40"/>
    <w:rsid w:val="0046575C"/>
    <w:rsid w:val="00466411"/>
    <w:rsid w:val="00471139"/>
    <w:rsid w:val="00471CE4"/>
    <w:rsid w:val="00476F8C"/>
    <w:rsid w:val="00481630"/>
    <w:rsid w:val="00481A9D"/>
    <w:rsid w:val="00481FE7"/>
    <w:rsid w:val="0048532C"/>
    <w:rsid w:val="0049103F"/>
    <w:rsid w:val="004933F6"/>
    <w:rsid w:val="004A0DFE"/>
    <w:rsid w:val="004A3C62"/>
    <w:rsid w:val="004B32C4"/>
    <w:rsid w:val="004C0971"/>
    <w:rsid w:val="004C0C25"/>
    <w:rsid w:val="004C0CAC"/>
    <w:rsid w:val="004C2111"/>
    <w:rsid w:val="004C2A59"/>
    <w:rsid w:val="004C5E6C"/>
    <w:rsid w:val="004C732E"/>
    <w:rsid w:val="004D20AE"/>
    <w:rsid w:val="004D3578"/>
    <w:rsid w:val="004D39CF"/>
    <w:rsid w:val="004F1A16"/>
    <w:rsid w:val="004F207F"/>
    <w:rsid w:val="004F5D91"/>
    <w:rsid w:val="005002A7"/>
    <w:rsid w:val="005046F9"/>
    <w:rsid w:val="0050709D"/>
    <w:rsid w:val="005070FA"/>
    <w:rsid w:val="00507317"/>
    <w:rsid w:val="0050782C"/>
    <w:rsid w:val="0051306D"/>
    <w:rsid w:val="00513A3C"/>
    <w:rsid w:val="00517083"/>
    <w:rsid w:val="0052186A"/>
    <w:rsid w:val="00522633"/>
    <w:rsid w:val="00527E23"/>
    <w:rsid w:val="00531C25"/>
    <w:rsid w:val="005321DA"/>
    <w:rsid w:val="005352E2"/>
    <w:rsid w:val="00535A0A"/>
    <w:rsid w:val="0053655B"/>
    <w:rsid w:val="0054013C"/>
    <w:rsid w:val="00542B8A"/>
    <w:rsid w:val="0054381E"/>
    <w:rsid w:val="00543DC9"/>
    <w:rsid w:val="00547541"/>
    <w:rsid w:val="00551365"/>
    <w:rsid w:val="0055164B"/>
    <w:rsid w:val="00552729"/>
    <w:rsid w:val="005627FF"/>
    <w:rsid w:val="00567F8B"/>
    <w:rsid w:val="00571910"/>
    <w:rsid w:val="0057351E"/>
    <w:rsid w:val="00577D61"/>
    <w:rsid w:val="005822AC"/>
    <w:rsid w:val="0058321F"/>
    <w:rsid w:val="00587791"/>
    <w:rsid w:val="005910D7"/>
    <w:rsid w:val="00593EC3"/>
    <w:rsid w:val="005A4421"/>
    <w:rsid w:val="005A4862"/>
    <w:rsid w:val="005A675F"/>
    <w:rsid w:val="005B405A"/>
    <w:rsid w:val="005B4E64"/>
    <w:rsid w:val="005C2CCB"/>
    <w:rsid w:val="005C6479"/>
    <w:rsid w:val="005C6559"/>
    <w:rsid w:val="005C69FD"/>
    <w:rsid w:val="005D1324"/>
    <w:rsid w:val="005D17B0"/>
    <w:rsid w:val="005D7025"/>
    <w:rsid w:val="005E2D67"/>
    <w:rsid w:val="005E5578"/>
    <w:rsid w:val="005F3DBC"/>
    <w:rsid w:val="005F4D62"/>
    <w:rsid w:val="005F56C8"/>
    <w:rsid w:val="005F6973"/>
    <w:rsid w:val="005F6E6A"/>
    <w:rsid w:val="0060149A"/>
    <w:rsid w:val="00606541"/>
    <w:rsid w:val="0060710E"/>
    <w:rsid w:val="00610ED7"/>
    <w:rsid w:val="00620CE3"/>
    <w:rsid w:val="00621086"/>
    <w:rsid w:val="0062775E"/>
    <w:rsid w:val="0063224A"/>
    <w:rsid w:val="006365A1"/>
    <w:rsid w:val="00636AA2"/>
    <w:rsid w:val="0063706A"/>
    <w:rsid w:val="00640E81"/>
    <w:rsid w:val="00655DDC"/>
    <w:rsid w:val="00656078"/>
    <w:rsid w:val="006635F3"/>
    <w:rsid w:val="00666764"/>
    <w:rsid w:val="0066694B"/>
    <w:rsid w:val="00667DB6"/>
    <w:rsid w:val="006771E8"/>
    <w:rsid w:val="00677C01"/>
    <w:rsid w:val="00683CC7"/>
    <w:rsid w:val="00692CA5"/>
    <w:rsid w:val="006932D7"/>
    <w:rsid w:val="00693A4D"/>
    <w:rsid w:val="00693DD6"/>
    <w:rsid w:val="00694266"/>
    <w:rsid w:val="006A118A"/>
    <w:rsid w:val="006B06A2"/>
    <w:rsid w:val="006B5A23"/>
    <w:rsid w:val="006C3D37"/>
    <w:rsid w:val="006C6376"/>
    <w:rsid w:val="006D5444"/>
    <w:rsid w:val="006D6FF5"/>
    <w:rsid w:val="006E08F3"/>
    <w:rsid w:val="006E128C"/>
    <w:rsid w:val="006F1B19"/>
    <w:rsid w:val="006F29ED"/>
    <w:rsid w:val="006F3E29"/>
    <w:rsid w:val="006F4F77"/>
    <w:rsid w:val="006F7E16"/>
    <w:rsid w:val="0070147C"/>
    <w:rsid w:val="00703070"/>
    <w:rsid w:val="00705DCA"/>
    <w:rsid w:val="0071001A"/>
    <w:rsid w:val="00710378"/>
    <w:rsid w:val="00714FD6"/>
    <w:rsid w:val="00724509"/>
    <w:rsid w:val="007265F7"/>
    <w:rsid w:val="0073084B"/>
    <w:rsid w:val="00731894"/>
    <w:rsid w:val="007331C2"/>
    <w:rsid w:val="00733488"/>
    <w:rsid w:val="00737506"/>
    <w:rsid w:val="00741488"/>
    <w:rsid w:val="00745E7E"/>
    <w:rsid w:val="00746356"/>
    <w:rsid w:val="00746796"/>
    <w:rsid w:val="00746D91"/>
    <w:rsid w:val="00747686"/>
    <w:rsid w:val="00751FC1"/>
    <w:rsid w:val="0075598A"/>
    <w:rsid w:val="00755ECD"/>
    <w:rsid w:val="00761097"/>
    <w:rsid w:val="00761813"/>
    <w:rsid w:val="00761EEB"/>
    <w:rsid w:val="00763570"/>
    <w:rsid w:val="00771B85"/>
    <w:rsid w:val="00775DA6"/>
    <w:rsid w:val="0078044B"/>
    <w:rsid w:val="0078170A"/>
    <w:rsid w:val="00790956"/>
    <w:rsid w:val="00790B7C"/>
    <w:rsid w:val="0079502D"/>
    <w:rsid w:val="007A0755"/>
    <w:rsid w:val="007A0E92"/>
    <w:rsid w:val="007A31D9"/>
    <w:rsid w:val="007A5720"/>
    <w:rsid w:val="007A74F9"/>
    <w:rsid w:val="007B0B5B"/>
    <w:rsid w:val="007B7F94"/>
    <w:rsid w:val="007C43FB"/>
    <w:rsid w:val="007D41A1"/>
    <w:rsid w:val="007D4387"/>
    <w:rsid w:val="007D55B1"/>
    <w:rsid w:val="007E05E1"/>
    <w:rsid w:val="007E0D5A"/>
    <w:rsid w:val="007E28FA"/>
    <w:rsid w:val="007F1F67"/>
    <w:rsid w:val="007F7B41"/>
    <w:rsid w:val="007F7C1F"/>
    <w:rsid w:val="008033D0"/>
    <w:rsid w:val="00803576"/>
    <w:rsid w:val="00803FB6"/>
    <w:rsid w:val="008059EF"/>
    <w:rsid w:val="0080666E"/>
    <w:rsid w:val="008119D2"/>
    <w:rsid w:val="008128F7"/>
    <w:rsid w:val="00812938"/>
    <w:rsid w:val="00815E98"/>
    <w:rsid w:val="00823EEB"/>
    <w:rsid w:val="00824096"/>
    <w:rsid w:val="00826A69"/>
    <w:rsid w:val="00827B71"/>
    <w:rsid w:val="00830DAC"/>
    <w:rsid w:val="0083134C"/>
    <w:rsid w:val="00832F51"/>
    <w:rsid w:val="00843100"/>
    <w:rsid w:val="00844CDC"/>
    <w:rsid w:val="008461C3"/>
    <w:rsid w:val="00847054"/>
    <w:rsid w:val="00850F25"/>
    <w:rsid w:val="00852914"/>
    <w:rsid w:val="008534AA"/>
    <w:rsid w:val="008534F8"/>
    <w:rsid w:val="00853F92"/>
    <w:rsid w:val="0085428E"/>
    <w:rsid w:val="00857FCE"/>
    <w:rsid w:val="00865B53"/>
    <w:rsid w:val="00870396"/>
    <w:rsid w:val="008719C2"/>
    <w:rsid w:val="00872635"/>
    <w:rsid w:val="00874243"/>
    <w:rsid w:val="00884189"/>
    <w:rsid w:val="00884FF7"/>
    <w:rsid w:val="00893E22"/>
    <w:rsid w:val="00894ACE"/>
    <w:rsid w:val="008967DA"/>
    <w:rsid w:val="00897D7C"/>
    <w:rsid w:val="008A0C06"/>
    <w:rsid w:val="008A3842"/>
    <w:rsid w:val="008A7A08"/>
    <w:rsid w:val="008B0731"/>
    <w:rsid w:val="008B19D9"/>
    <w:rsid w:val="008B1FD3"/>
    <w:rsid w:val="008B204B"/>
    <w:rsid w:val="008C23E0"/>
    <w:rsid w:val="008C2ACB"/>
    <w:rsid w:val="008C49AE"/>
    <w:rsid w:val="008C59F7"/>
    <w:rsid w:val="008D3D24"/>
    <w:rsid w:val="008D3F77"/>
    <w:rsid w:val="008D4F29"/>
    <w:rsid w:val="008D7C54"/>
    <w:rsid w:val="008E6BD0"/>
    <w:rsid w:val="008E7687"/>
    <w:rsid w:val="008F0E3C"/>
    <w:rsid w:val="008F11FA"/>
    <w:rsid w:val="008F33AE"/>
    <w:rsid w:val="008F4ACA"/>
    <w:rsid w:val="008F5F27"/>
    <w:rsid w:val="00906097"/>
    <w:rsid w:val="009123CF"/>
    <w:rsid w:val="00912F98"/>
    <w:rsid w:val="009176C7"/>
    <w:rsid w:val="00917FBB"/>
    <w:rsid w:val="009219CA"/>
    <w:rsid w:val="009223D3"/>
    <w:rsid w:val="00927E89"/>
    <w:rsid w:val="00930551"/>
    <w:rsid w:val="00930FD6"/>
    <w:rsid w:val="00931D7A"/>
    <w:rsid w:val="009346B6"/>
    <w:rsid w:val="00935D8D"/>
    <w:rsid w:val="00942FE8"/>
    <w:rsid w:val="009534C6"/>
    <w:rsid w:val="00957E70"/>
    <w:rsid w:val="00963958"/>
    <w:rsid w:val="00967E50"/>
    <w:rsid w:val="00970DAB"/>
    <w:rsid w:val="009713A7"/>
    <w:rsid w:val="009719D5"/>
    <w:rsid w:val="00972E75"/>
    <w:rsid w:val="0097321D"/>
    <w:rsid w:val="00977C19"/>
    <w:rsid w:val="009813D8"/>
    <w:rsid w:val="00984400"/>
    <w:rsid w:val="00986DBB"/>
    <w:rsid w:val="00992531"/>
    <w:rsid w:val="00995CD5"/>
    <w:rsid w:val="009A1787"/>
    <w:rsid w:val="009A3DA5"/>
    <w:rsid w:val="009A4F5A"/>
    <w:rsid w:val="009A5E39"/>
    <w:rsid w:val="009B0C28"/>
    <w:rsid w:val="009B1605"/>
    <w:rsid w:val="009B1F44"/>
    <w:rsid w:val="009B3915"/>
    <w:rsid w:val="009B4573"/>
    <w:rsid w:val="009B4B64"/>
    <w:rsid w:val="009B545D"/>
    <w:rsid w:val="009B65F3"/>
    <w:rsid w:val="009C002A"/>
    <w:rsid w:val="009C1062"/>
    <w:rsid w:val="009C2D70"/>
    <w:rsid w:val="009C42B6"/>
    <w:rsid w:val="009D23D8"/>
    <w:rsid w:val="009D617A"/>
    <w:rsid w:val="009D74EA"/>
    <w:rsid w:val="009E278C"/>
    <w:rsid w:val="009E68DE"/>
    <w:rsid w:val="009E74E1"/>
    <w:rsid w:val="009F4C7B"/>
    <w:rsid w:val="009F6B10"/>
    <w:rsid w:val="009F6EDC"/>
    <w:rsid w:val="00A01742"/>
    <w:rsid w:val="00A0276B"/>
    <w:rsid w:val="00A035CE"/>
    <w:rsid w:val="00A0537F"/>
    <w:rsid w:val="00A0602E"/>
    <w:rsid w:val="00A06C1F"/>
    <w:rsid w:val="00A07FFA"/>
    <w:rsid w:val="00A11FB4"/>
    <w:rsid w:val="00A1550B"/>
    <w:rsid w:val="00A16103"/>
    <w:rsid w:val="00A1717F"/>
    <w:rsid w:val="00A32C56"/>
    <w:rsid w:val="00A35782"/>
    <w:rsid w:val="00A362F9"/>
    <w:rsid w:val="00A4154F"/>
    <w:rsid w:val="00A43534"/>
    <w:rsid w:val="00A43EE6"/>
    <w:rsid w:val="00A477A0"/>
    <w:rsid w:val="00A47CCA"/>
    <w:rsid w:val="00A52190"/>
    <w:rsid w:val="00A60F49"/>
    <w:rsid w:val="00A61E15"/>
    <w:rsid w:val="00A66F91"/>
    <w:rsid w:val="00A70229"/>
    <w:rsid w:val="00A70F81"/>
    <w:rsid w:val="00A76441"/>
    <w:rsid w:val="00A76BEB"/>
    <w:rsid w:val="00A87C6C"/>
    <w:rsid w:val="00A918D1"/>
    <w:rsid w:val="00A93309"/>
    <w:rsid w:val="00A93A9A"/>
    <w:rsid w:val="00AA1E8D"/>
    <w:rsid w:val="00AA375B"/>
    <w:rsid w:val="00AA389B"/>
    <w:rsid w:val="00AA5C16"/>
    <w:rsid w:val="00AA677D"/>
    <w:rsid w:val="00AB398D"/>
    <w:rsid w:val="00AB7231"/>
    <w:rsid w:val="00AC155C"/>
    <w:rsid w:val="00AC31D4"/>
    <w:rsid w:val="00AC3A6B"/>
    <w:rsid w:val="00AC6098"/>
    <w:rsid w:val="00AD04FD"/>
    <w:rsid w:val="00AD2441"/>
    <w:rsid w:val="00AE0A40"/>
    <w:rsid w:val="00AE2BF6"/>
    <w:rsid w:val="00AE3370"/>
    <w:rsid w:val="00AE64CA"/>
    <w:rsid w:val="00AF7092"/>
    <w:rsid w:val="00AF791B"/>
    <w:rsid w:val="00B004AB"/>
    <w:rsid w:val="00B02B85"/>
    <w:rsid w:val="00B04C55"/>
    <w:rsid w:val="00B1324D"/>
    <w:rsid w:val="00B157E2"/>
    <w:rsid w:val="00B16278"/>
    <w:rsid w:val="00B21241"/>
    <w:rsid w:val="00B24A45"/>
    <w:rsid w:val="00B25B92"/>
    <w:rsid w:val="00B26948"/>
    <w:rsid w:val="00B34504"/>
    <w:rsid w:val="00B34D51"/>
    <w:rsid w:val="00B36A0E"/>
    <w:rsid w:val="00B36BA1"/>
    <w:rsid w:val="00B376DA"/>
    <w:rsid w:val="00B379C5"/>
    <w:rsid w:val="00B40D67"/>
    <w:rsid w:val="00B43C45"/>
    <w:rsid w:val="00B45FB7"/>
    <w:rsid w:val="00B46CF5"/>
    <w:rsid w:val="00B55EE8"/>
    <w:rsid w:val="00B56E6C"/>
    <w:rsid w:val="00B61CBE"/>
    <w:rsid w:val="00B63D0E"/>
    <w:rsid w:val="00B7209E"/>
    <w:rsid w:val="00B83039"/>
    <w:rsid w:val="00B90E2D"/>
    <w:rsid w:val="00B9173B"/>
    <w:rsid w:val="00B926C3"/>
    <w:rsid w:val="00B93F4A"/>
    <w:rsid w:val="00BA4610"/>
    <w:rsid w:val="00BA5B00"/>
    <w:rsid w:val="00BB1A07"/>
    <w:rsid w:val="00BB6DAD"/>
    <w:rsid w:val="00BB7152"/>
    <w:rsid w:val="00BB7346"/>
    <w:rsid w:val="00BC1555"/>
    <w:rsid w:val="00BC60A9"/>
    <w:rsid w:val="00BC66F0"/>
    <w:rsid w:val="00BD5274"/>
    <w:rsid w:val="00BD742F"/>
    <w:rsid w:val="00BE0C8A"/>
    <w:rsid w:val="00BE334D"/>
    <w:rsid w:val="00BE4988"/>
    <w:rsid w:val="00BE5194"/>
    <w:rsid w:val="00BE55C5"/>
    <w:rsid w:val="00BF0A24"/>
    <w:rsid w:val="00BF1C24"/>
    <w:rsid w:val="00BF1E2D"/>
    <w:rsid w:val="00BF2B91"/>
    <w:rsid w:val="00BF5E73"/>
    <w:rsid w:val="00C00DA9"/>
    <w:rsid w:val="00C050FF"/>
    <w:rsid w:val="00C05C89"/>
    <w:rsid w:val="00C06686"/>
    <w:rsid w:val="00C06939"/>
    <w:rsid w:val="00C130E3"/>
    <w:rsid w:val="00C134AA"/>
    <w:rsid w:val="00C17D0D"/>
    <w:rsid w:val="00C21055"/>
    <w:rsid w:val="00C21E3B"/>
    <w:rsid w:val="00C256BC"/>
    <w:rsid w:val="00C27881"/>
    <w:rsid w:val="00C309C8"/>
    <w:rsid w:val="00C33812"/>
    <w:rsid w:val="00C35B1A"/>
    <w:rsid w:val="00C36B3E"/>
    <w:rsid w:val="00C374D7"/>
    <w:rsid w:val="00C400C6"/>
    <w:rsid w:val="00C41C7D"/>
    <w:rsid w:val="00C41DFA"/>
    <w:rsid w:val="00C63023"/>
    <w:rsid w:val="00C63743"/>
    <w:rsid w:val="00C73C79"/>
    <w:rsid w:val="00C74D36"/>
    <w:rsid w:val="00C76C6C"/>
    <w:rsid w:val="00C80EC5"/>
    <w:rsid w:val="00C82C58"/>
    <w:rsid w:val="00C86BB9"/>
    <w:rsid w:val="00C8772C"/>
    <w:rsid w:val="00C9576E"/>
    <w:rsid w:val="00C9774B"/>
    <w:rsid w:val="00CA10F4"/>
    <w:rsid w:val="00CA1C41"/>
    <w:rsid w:val="00CA43FD"/>
    <w:rsid w:val="00CA5838"/>
    <w:rsid w:val="00CB1402"/>
    <w:rsid w:val="00CB18EB"/>
    <w:rsid w:val="00CB2073"/>
    <w:rsid w:val="00CB3CFE"/>
    <w:rsid w:val="00CB432D"/>
    <w:rsid w:val="00CB441E"/>
    <w:rsid w:val="00CB4B0F"/>
    <w:rsid w:val="00CC72E9"/>
    <w:rsid w:val="00CC76A1"/>
    <w:rsid w:val="00CC7F41"/>
    <w:rsid w:val="00CD25C2"/>
    <w:rsid w:val="00CE24E5"/>
    <w:rsid w:val="00CE41DB"/>
    <w:rsid w:val="00CE4D96"/>
    <w:rsid w:val="00CE6BBB"/>
    <w:rsid w:val="00CF36F0"/>
    <w:rsid w:val="00CF3776"/>
    <w:rsid w:val="00CF762A"/>
    <w:rsid w:val="00D0608B"/>
    <w:rsid w:val="00D078C4"/>
    <w:rsid w:val="00D10E30"/>
    <w:rsid w:val="00D15EA5"/>
    <w:rsid w:val="00D20CAF"/>
    <w:rsid w:val="00D2100B"/>
    <w:rsid w:val="00D25463"/>
    <w:rsid w:val="00D3089E"/>
    <w:rsid w:val="00D31D7A"/>
    <w:rsid w:val="00D3346B"/>
    <w:rsid w:val="00D33E60"/>
    <w:rsid w:val="00D35E12"/>
    <w:rsid w:val="00D40CB4"/>
    <w:rsid w:val="00D460E7"/>
    <w:rsid w:val="00D63ABC"/>
    <w:rsid w:val="00D67276"/>
    <w:rsid w:val="00D675F1"/>
    <w:rsid w:val="00D73B96"/>
    <w:rsid w:val="00D807FF"/>
    <w:rsid w:val="00D80807"/>
    <w:rsid w:val="00D860EC"/>
    <w:rsid w:val="00D86917"/>
    <w:rsid w:val="00D86A9D"/>
    <w:rsid w:val="00D92A9D"/>
    <w:rsid w:val="00D92F22"/>
    <w:rsid w:val="00D92F9A"/>
    <w:rsid w:val="00D93DC5"/>
    <w:rsid w:val="00D9427D"/>
    <w:rsid w:val="00D94ECD"/>
    <w:rsid w:val="00D96128"/>
    <w:rsid w:val="00DA1CC6"/>
    <w:rsid w:val="00DA257E"/>
    <w:rsid w:val="00DA288D"/>
    <w:rsid w:val="00DA36EE"/>
    <w:rsid w:val="00DA452E"/>
    <w:rsid w:val="00DA5128"/>
    <w:rsid w:val="00DB308D"/>
    <w:rsid w:val="00DB5F40"/>
    <w:rsid w:val="00DC4EFA"/>
    <w:rsid w:val="00DD02D4"/>
    <w:rsid w:val="00DD1E47"/>
    <w:rsid w:val="00DD3A3F"/>
    <w:rsid w:val="00DD61A9"/>
    <w:rsid w:val="00DD6EF1"/>
    <w:rsid w:val="00DE352F"/>
    <w:rsid w:val="00DE4958"/>
    <w:rsid w:val="00DF1404"/>
    <w:rsid w:val="00DF2E01"/>
    <w:rsid w:val="00DF329A"/>
    <w:rsid w:val="00E02B38"/>
    <w:rsid w:val="00E04361"/>
    <w:rsid w:val="00E064FD"/>
    <w:rsid w:val="00E1053A"/>
    <w:rsid w:val="00E123DC"/>
    <w:rsid w:val="00E12A39"/>
    <w:rsid w:val="00E215E5"/>
    <w:rsid w:val="00E219C3"/>
    <w:rsid w:val="00E23279"/>
    <w:rsid w:val="00E26AF3"/>
    <w:rsid w:val="00E276E0"/>
    <w:rsid w:val="00E314EA"/>
    <w:rsid w:val="00E33FDA"/>
    <w:rsid w:val="00E406D5"/>
    <w:rsid w:val="00E41ACF"/>
    <w:rsid w:val="00E43C68"/>
    <w:rsid w:val="00E43D9D"/>
    <w:rsid w:val="00E56701"/>
    <w:rsid w:val="00E56D49"/>
    <w:rsid w:val="00E56DF4"/>
    <w:rsid w:val="00E57198"/>
    <w:rsid w:val="00E62754"/>
    <w:rsid w:val="00E64339"/>
    <w:rsid w:val="00E64D2D"/>
    <w:rsid w:val="00E66372"/>
    <w:rsid w:val="00E66DE1"/>
    <w:rsid w:val="00E72D2B"/>
    <w:rsid w:val="00E72D34"/>
    <w:rsid w:val="00E7427E"/>
    <w:rsid w:val="00E85FF4"/>
    <w:rsid w:val="00E86B53"/>
    <w:rsid w:val="00E90073"/>
    <w:rsid w:val="00E9110B"/>
    <w:rsid w:val="00E92C67"/>
    <w:rsid w:val="00E93AE8"/>
    <w:rsid w:val="00E9470E"/>
    <w:rsid w:val="00E96FDA"/>
    <w:rsid w:val="00EA08B9"/>
    <w:rsid w:val="00EA0D4D"/>
    <w:rsid w:val="00EA143F"/>
    <w:rsid w:val="00EA2B6F"/>
    <w:rsid w:val="00EA4150"/>
    <w:rsid w:val="00EA6386"/>
    <w:rsid w:val="00EB07A6"/>
    <w:rsid w:val="00EB106B"/>
    <w:rsid w:val="00EB3478"/>
    <w:rsid w:val="00EB4B39"/>
    <w:rsid w:val="00EB6FE3"/>
    <w:rsid w:val="00EB71AD"/>
    <w:rsid w:val="00ED1E24"/>
    <w:rsid w:val="00ED7D49"/>
    <w:rsid w:val="00EE0F65"/>
    <w:rsid w:val="00EE1272"/>
    <w:rsid w:val="00EE1CE1"/>
    <w:rsid w:val="00EE3A71"/>
    <w:rsid w:val="00EE7EEC"/>
    <w:rsid w:val="00F01283"/>
    <w:rsid w:val="00F02AAE"/>
    <w:rsid w:val="00F05D21"/>
    <w:rsid w:val="00F11A64"/>
    <w:rsid w:val="00F12F1B"/>
    <w:rsid w:val="00F17584"/>
    <w:rsid w:val="00F17701"/>
    <w:rsid w:val="00F21183"/>
    <w:rsid w:val="00F246A1"/>
    <w:rsid w:val="00F26DED"/>
    <w:rsid w:val="00F321FB"/>
    <w:rsid w:val="00F37917"/>
    <w:rsid w:val="00F42D5E"/>
    <w:rsid w:val="00F5416F"/>
    <w:rsid w:val="00F5513E"/>
    <w:rsid w:val="00F63175"/>
    <w:rsid w:val="00F63F3F"/>
    <w:rsid w:val="00F66FA5"/>
    <w:rsid w:val="00F71678"/>
    <w:rsid w:val="00F71CCD"/>
    <w:rsid w:val="00F730E3"/>
    <w:rsid w:val="00F755E9"/>
    <w:rsid w:val="00F82396"/>
    <w:rsid w:val="00F82E6E"/>
    <w:rsid w:val="00F86A0D"/>
    <w:rsid w:val="00F909CD"/>
    <w:rsid w:val="00F946A1"/>
    <w:rsid w:val="00F974D1"/>
    <w:rsid w:val="00FA16E0"/>
    <w:rsid w:val="00FC0FA5"/>
    <w:rsid w:val="00FC4397"/>
    <w:rsid w:val="00FD05AD"/>
    <w:rsid w:val="00FD0666"/>
    <w:rsid w:val="00FD7295"/>
    <w:rsid w:val="00FE2187"/>
    <w:rsid w:val="00FE320C"/>
    <w:rsid w:val="00FE513D"/>
    <w:rsid w:val="00FE51D6"/>
    <w:rsid w:val="00FE6083"/>
    <w:rsid w:val="00FE651C"/>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C6BF6C38-2FC4-4A81-8DBF-15C2D264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3.xml><?xml version="1.0" encoding="utf-8"?>
<ds:datastoreItem xmlns:ds="http://schemas.openxmlformats.org/officeDocument/2006/customXml" ds:itemID="{C1E838AB-6C2A-431B-B143-347AE1671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245</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353</cp:revision>
  <cp:lastPrinted>2025-11-14T09:56:00Z</cp:lastPrinted>
  <dcterms:created xsi:type="dcterms:W3CDTF">2018-03-22T09:09:00Z</dcterms:created>
  <dcterms:modified xsi:type="dcterms:W3CDTF">2026-05-15T07:36:00Z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