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8835BA" w14:textId="1C2D692E" w:rsidR="00E4164D" w:rsidRPr="00755A56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755A56">
        <w:rPr>
          <w:rFonts w:asciiTheme="majorBidi" w:hAnsiTheme="majorBidi" w:cstheme="majorBidi"/>
          <w:b/>
          <w:bCs/>
          <w:sz w:val="52"/>
          <w:szCs w:val="52"/>
          <w:cs/>
        </w:rPr>
        <w:t>บริษัท พีทีที โกลบอล เคม</w:t>
      </w:r>
      <w:r w:rsidR="00F84418" w:rsidRPr="00755A56">
        <w:rPr>
          <w:rFonts w:asciiTheme="majorBidi" w:hAnsiTheme="majorBidi" w:cstheme="majorBidi" w:hint="cs"/>
          <w:b/>
          <w:bCs/>
          <w:sz w:val="52"/>
          <w:szCs w:val="52"/>
          <w:cs/>
        </w:rPr>
        <w:t>ิ</w:t>
      </w:r>
      <w:r w:rsidRPr="00755A56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คอล จำกัด (มหาชน)  </w:t>
      </w:r>
    </w:p>
    <w:p w14:paraId="1D82214D" w14:textId="77777777" w:rsidR="00E4164D" w:rsidRPr="00755A56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755A56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24443CD9" w14:textId="77777777" w:rsidR="00E4164D" w:rsidRPr="00755A56" w:rsidRDefault="00E4164D" w:rsidP="00E4164D">
      <w:pPr>
        <w:jc w:val="center"/>
        <w:rPr>
          <w:rFonts w:asciiTheme="majorBidi" w:hAnsiTheme="majorBidi" w:cstheme="majorBidi"/>
          <w:sz w:val="44"/>
          <w:szCs w:val="44"/>
        </w:rPr>
      </w:pPr>
    </w:p>
    <w:p w14:paraId="68DF1B4F" w14:textId="77777777" w:rsidR="00E4164D" w:rsidRPr="00755A56" w:rsidRDefault="00E4164D" w:rsidP="00E4164D">
      <w:pPr>
        <w:jc w:val="center"/>
        <w:rPr>
          <w:rFonts w:asciiTheme="majorBidi" w:hAnsiTheme="majorBidi" w:cstheme="majorBidi"/>
          <w:sz w:val="32"/>
          <w:szCs w:val="32"/>
          <w:cs/>
        </w:rPr>
      </w:pPr>
      <w:r w:rsidRPr="00755A56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755A56">
        <w:rPr>
          <w:rFonts w:asciiTheme="majorBidi" w:hAnsiTheme="majorBidi" w:cstheme="majorBidi"/>
          <w:sz w:val="32"/>
          <w:szCs w:val="32"/>
          <w:cs/>
          <w:lang w:val="th-TH"/>
        </w:rPr>
        <w:t>ระหว่างกาลแบบย่อ</w:t>
      </w:r>
    </w:p>
    <w:p w14:paraId="522794AB" w14:textId="1F848E96" w:rsidR="00E4164D" w:rsidRPr="00755A56" w:rsidRDefault="00257310" w:rsidP="00E4164D">
      <w:pPr>
        <w:jc w:val="center"/>
        <w:rPr>
          <w:rFonts w:asciiTheme="majorBidi" w:hAnsiTheme="majorBidi" w:cstheme="majorBidi"/>
          <w:sz w:val="32"/>
          <w:szCs w:val="32"/>
        </w:rPr>
      </w:pPr>
      <w:r w:rsidRPr="00521340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521340">
        <w:rPr>
          <w:rFonts w:asciiTheme="majorBidi" w:hAnsiTheme="majorBidi" w:cstheme="majorBidi"/>
          <w:sz w:val="32"/>
          <w:szCs w:val="32"/>
          <w:cs/>
          <w:lang w:val="th-TH"/>
        </w:rPr>
        <w:t>งวดสามเดือน</w:t>
      </w:r>
      <w:r w:rsidRPr="00521340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521340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521340">
        <w:rPr>
          <w:rFonts w:asciiTheme="majorBidi" w:hAnsiTheme="majorBidi" w:cstheme="majorBidi"/>
          <w:sz w:val="32"/>
          <w:szCs w:val="32"/>
        </w:rPr>
        <w:t>3</w:t>
      </w:r>
      <w:r w:rsidR="00D73F2B">
        <w:rPr>
          <w:rFonts w:asciiTheme="majorBidi" w:hAnsiTheme="majorBidi" w:cstheme="majorBidi"/>
          <w:sz w:val="32"/>
          <w:szCs w:val="32"/>
        </w:rPr>
        <w:t>1</w:t>
      </w:r>
      <w:r w:rsidRPr="00521340">
        <w:rPr>
          <w:rFonts w:asciiTheme="majorBidi" w:hAnsiTheme="majorBidi" w:cstheme="majorBidi"/>
          <w:sz w:val="32"/>
          <w:szCs w:val="32"/>
        </w:rPr>
        <w:t xml:space="preserve"> </w:t>
      </w:r>
      <w:r w:rsidR="00D73F2B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5213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4164D" w:rsidRPr="00755A56">
        <w:rPr>
          <w:rFonts w:asciiTheme="majorBidi" w:hAnsiTheme="majorBidi" w:cstheme="majorBidi"/>
          <w:sz w:val="32"/>
          <w:szCs w:val="32"/>
        </w:rPr>
        <w:t>256</w:t>
      </w:r>
      <w:r w:rsidR="00D73F2B">
        <w:rPr>
          <w:rFonts w:asciiTheme="majorBidi" w:hAnsiTheme="majorBidi" w:cstheme="majorBidi" w:hint="cs"/>
          <w:sz w:val="32"/>
          <w:szCs w:val="32"/>
          <w:cs/>
        </w:rPr>
        <w:t>9</w:t>
      </w:r>
    </w:p>
    <w:p w14:paraId="537F3E55" w14:textId="77777777" w:rsidR="00E4164D" w:rsidRPr="00755A56" w:rsidRDefault="00E4164D" w:rsidP="00E4164D">
      <w:pPr>
        <w:jc w:val="center"/>
        <w:rPr>
          <w:rFonts w:asciiTheme="majorBidi" w:hAnsiTheme="majorBidi" w:cstheme="majorBidi"/>
          <w:sz w:val="32"/>
          <w:szCs w:val="32"/>
          <w:lang w:eastAsia="ja-JP"/>
        </w:rPr>
      </w:pPr>
      <w:r w:rsidRPr="00755A56">
        <w:rPr>
          <w:rFonts w:asciiTheme="majorBidi" w:hAnsiTheme="majorBidi" w:cstheme="majorBidi"/>
          <w:sz w:val="32"/>
          <w:szCs w:val="32"/>
          <w:cs/>
        </w:rPr>
        <w:t>แล</w:t>
      </w:r>
      <w:r w:rsidRPr="00755A56">
        <w:rPr>
          <w:rFonts w:asciiTheme="majorBidi" w:hAnsiTheme="majorBidi" w:cstheme="majorBidi"/>
          <w:sz w:val="32"/>
          <w:szCs w:val="32"/>
          <w:cs/>
          <w:lang w:eastAsia="ja-JP"/>
        </w:rPr>
        <w:t>ะ</w:t>
      </w:r>
    </w:p>
    <w:p w14:paraId="53873764" w14:textId="77777777" w:rsidR="00E4164D" w:rsidRPr="00755A56" w:rsidRDefault="00E4164D" w:rsidP="00E4164D">
      <w:pPr>
        <w:jc w:val="center"/>
        <w:rPr>
          <w:rFonts w:asciiTheme="majorBidi" w:hAnsiTheme="majorBidi" w:cstheme="majorBidi"/>
          <w:sz w:val="32"/>
          <w:szCs w:val="32"/>
        </w:rPr>
      </w:pPr>
      <w:r w:rsidRPr="00755A56">
        <w:rPr>
          <w:rFonts w:asciiTheme="majorBidi" w:hAnsiTheme="majorBidi" w:cstheme="majorBidi"/>
          <w:sz w:val="32"/>
          <w:szCs w:val="32"/>
          <w:cs/>
        </w:rPr>
        <w:t>รายงา</w:t>
      </w:r>
      <w:r w:rsidRPr="00755A56">
        <w:rPr>
          <w:rFonts w:asciiTheme="majorBidi" w:hAnsiTheme="majorBidi" w:cstheme="majorBidi"/>
          <w:sz w:val="32"/>
          <w:szCs w:val="32"/>
          <w:cs/>
          <w:lang w:val="th-TH"/>
        </w:rPr>
        <w:t>นการสอบทานของผู้สอบบัญชีรับอ</w:t>
      </w:r>
      <w:r w:rsidRPr="00755A56">
        <w:rPr>
          <w:rFonts w:asciiTheme="majorBidi" w:hAnsiTheme="majorBidi" w:cstheme="majorBidi"/>
          <w:sz w:val="32"/>
          <w:szCs w:val="32"/>
          <w:cs/>
        </w:rPr>
        <w:t>นุญาต</w:t>
      </w:r>
    </w:p>
    <w:p w14:paraId="0564E27B" w14:textId="77777777" w:rsidR="00E4164D" w:rsidRPr="00755A56" w:rsidRDefault="00E4164D" w:rsidP="00E4164D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4FCD8D33" w14:textId="77777777" w:rsidR="00E4164D" w:rsidRPr="00755A56" w:rsidRDefault="00E4164D" w:rsidP="00E4164D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1BAEC920" w14:textId="77777777" w:rsidR="00E4164D" w:rsidRPr="00755A56" w:rsidRDefault="00E4164D" w:rsidP="00E4164D">
      <w:pPr>
        <w:tabs>
          <w:tab w:val="left" w:pos="426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  <w:sectPr w:rsidR="00E4164D" w:rsidRPr="00755A56" w:rsidSect="000F2A0D">
          <w:headerReference w:type="default" r:id="rId11"/>
          <w:footerReference w:type="first" r:id="rId12"/>
          <w:pgSz w:w="11907" w:h="16840" w:code="9"/>
          <w:pgMar w:top="691" w:right="1152" w:bottom="576" w:left="1152" w:header="720" w:footer="720" w:gutter="0"/>
          <w:pgNumType w:start="0"/>
          <w:cols w:space="720"/>
          <w:docGrid w:linePitch="381"/>
        </w:sectPr>
      </w:pPr>
    </w:p>
    <w:p w14:paraId="715224B3" w14:textId="77777777" w:rsidR="00E4164D" w:rsidRPr="00755A56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r w:rsidRPr="00755A5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756DA1D" w14:textId="77777777" w:rsidR="00E4164D" w:rsidRPr="00755A56" w:rsidRDefault="00E4164D" w:rsidP="00E4164D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59FA8ABC" w14:textId="0937F003" w:rsidR="00E4164D" w:rsidRPr="00755A56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55A56">
        <w:rPr>
          <w:rFonts w:asciiTheme="majorBidi" w:hAnsiTheme="majorBidi" w:cstheme="majorBidi"/>
          <w:b/>
          <w:bCs/>
          <w:sz w:val="32"/>
          <w:szCs w:val="32"/>
          <w:cs/>
        </w:rPr>
        <w:t>เสนอ คณะกรรมการบริษัท พีทีที โกลบอล เคมิคอล จำกัด (มหาชน)</w:t>
      </w:r>
    </w:p>
    <w:p w14:paraId="7BA94667" w14:textId="77777777" w:rsidR="00E4164D" w:rsidRPr="00755A56" w:rsidRDefault="00E4164D" w:rsidP="00EB70DE">
      <w:pPr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7A50733D" w14:textId="1512EF62" w:rsidR="001C1D03" w:rsidRPr="00755A56" w:rsidRDefault="001C1D03" w:rsidP="001C1D03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55A56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 xml:space="preserve">งบฐานะการเงินรวมและงบฐานะการเงินเฉพาะกิจการ </w:t>
      </w:r>
      <w:r w:rsidRPr="00755A5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มีนาคม</w:t>
      </w:r>
      <w:r w:rsidRPr="00755A5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793421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755A5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A0546">
        <w:rPr>
          <w:rFonts w:asciiTheme="majorBidi" w:eastAsia="Angsana New" w:hAnsiTheme="majorBidi" w:cstheme="majorBidi"/>
          <w:spacing w:val="6"/>
          <w:sz w:val="30"/>
          <w:szCs w:val="30"/>
          <w:cs/>
        </w:rPr>
        <w:t>งบกำไรขาดทุน</w:t>
      </w:r>
      <w:r w:rsidRPr="00AA0546">
        <w:rPr>
          <w:rFonts w:asciiTheme="majorBidi" w:eastAsia="Angsana New" w:hAnsiTheme="majorBidi" w:cstheme="majorBidi"/>
          <w:spacing w:val="6"/>
          <w:sz w:val="30"/>
          <w:szCs w:val="30"/>
          <w:cs/>
          <w:lang w:val="en-US"/>
        </w:rPr>
        <w:t>รวมและ</w:t>
      </w:r>
      <w:r w:rsidRPr="00AA0546">
        <w:rPr>
          <w:rFonts w:asciiTheme="majorBidi" w:eastAsia="Angsana New" w:hAnsiTheme="majorBidi" w:cstheme="majorBidi" w:hint="cs"/>
          <w:spacing w:val="6"/>
          <w:sz w:val="30"/>
          <w:szCs w:val="30"/>
          <w:cs/>
          <w:lang w:val="en-US"/>
        </w:rPr>
        <w:t>งบกำไรขาดทุน</w:t>
      </w:r>
      <w:r w:rsidRPr="00AA0546">
        <w:rPr>
          <w:rFonts w:asciiTheme="majorBidi" w:eastAsia="Angsana New" w:hAnsiTheme="majorBidi" w:cstheme="majorBidi"/>
          <w:spacing w:val="6"/>
          <w:sz w:val="30"/>
          <w:szCs w:val="30"/>
          <w:cs/>
          <w:lang w:val="en-US"/>
        </w:rPr>
        <w:t xml:space="preserve">เฉพาะกิจการ </w:t>
      </w:r>
      <w:bookmarkStart w:id="0" w:name="_Hlk132752358"/>
      <w:r w:rsidRPr="00AA0546">
        <w:rPr>
          <w:rFonts w:asciiTheme="majorBidi" w:eastAsia="Angsana New" w:hAnsiTheme="majorBidi" w:cstheme="majorBidi"/>
          <w:spacing w:val="6"/>
          <w:sz w:val="30"/>
          <w:szCs w:val="30"/>
          <w:cs/>
          <w:lang w:val="en-US"/>
        </w:rPr>
        <w:t>งบกำไรขาดทุน</w:t>
      </w:r>
      <w:r w:rsidRPr="00AA0546">
        <w:rPr>
          <w:rFonts w:asciiTheme="majorBidi" w:eastAsia="Angsana New" w:hAnsiTheme="majorBidi" w:cstheme="majorBidi"/>
          <w:spacing w:val="6"/>
          <w:sz w:val="30"/>
          <w:szCs w:val="30"/>
          <w:cs/>
        </w:rPr>
        <w:t>เบ็ดเสร็จรวม</w:t>
      </w:r>
      <w:bookmarkEnd w:id="0"/>
      <w:r w:rsidRPr="00AA0546">
        <w:rPr>
          <w:rFonts w:asciiTheme="majorBidi" w:eastAsia="Angsana New" w:hAnsiTheme="majorBidi" w:cstheme="majorBidi"/>
          <w:spacing w:val="6"/>
          <w:sz w:val="30"/>
          <w:szCs w:val="30"/>
          <w:cs/>
        </w:rPr>
        <w:t>และงบกำไรขาดทุนเบ็ดเสร็จ</w:t>
      </w:r>
      <w:r w:rsidRPr="00AA0546">
        <w:rPr>
          <w:rFonts w:asciiTheme="majorBidi" w:eastAsia="Angsana New" w:hAnsiTheme="majorBidi" w:cstheme="majorBidi"/>
          <w:spacing w:val="8"/>
          <w:sz w:val="30"/>
          <w:szCs w:val="30"/>
          <w:cs/>
        </w:rPr>
        <w:t xml:space="preserve">เฉพาะกิจการ </w:t>
      </w:r>
      <w:r>
        <w:rPr>
          <w:rFonts w:asciiTheme="majorBidi" w:eastAsia="Angsana New" w:hAnsiTheme="majorBidi" w:cstheme="majorBidi" w:hint="cs"/>
          <w:spacing w:val="8"/>
          <w:sz w:val="30"/>
          <w:szCs w:val="30"/>
          <w:cs/>
        </w:rPr>
        <w:t xml:space="preserve">             </w:t>
      </w:r>
      <w:r w:rsidRPr="00755A5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A0546">
        <w:rPr>
          <w:rFonts w:asciiTheme="majorBidi" w:eastAsia="Angsana New" w:hAnsiTheme="majorBidi" w:cstheme="majorBidi"/>
          <w:spacing w:val="8"/>
          <w:sz w:val="30"/>
          <w:szCs w:val="30"/>
          <w:cs/>
        </w:rPr>
        <w:t>งบการเปลี่ยนแปลงส่วนของ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>ผู้ถือหุ้นรวมและงบการเปลี่ยนแปลงส่วนของผู้ถือหุ้นเฉพาะกิจการ</w:t>
      </w:r>
      <w:r>
        <w:rPr>
          <w:rFonts w:asciiTheme="majorBidi" w:eastAsia="Angsana New" w:hAnsiTheme="majorBidi" w:cstheme="majorBidi"/>
          <w:sz w:val="30"/>
          <w:szCs w:val="30"/>
          <w:lang w:val="en-US"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cs/>
        </w:rPr>
        <w:t>และ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>งบกระแสเงินสดรวมและงบกระแสเงินสด</w:t>
      </w:r>
      <w:r w:rsidRPr="00AA0546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เฉพาะกิจกา</w:t>
      </w:r>
      <w:r w:rsidRPr="00AA0546">
        <w:rPr>
          <w:rFonts w:asciiTheme="majorBidi" w:hAnsiTheme="majorBidi" w:cstheme="majorBidi"/>
          <w:spacing w:val="-4"/>
          <w:sz w:val="30"/>
          <w:szCs w:val="30"/>
          <w:cs/>
        </w:rPr>
        <w:t>รสำหรับงวด</w:t>
      </w:r>
      <w:r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สาม</w:t>
      </w:r>
      <w:r w:rsidRPr="00AA0546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มีนาคม</w:t>
      </w:r>
      <w:r w:rsidRPr="00755A5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793421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755A5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A0546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และหมายเหตุประกอบงบการเงินแบบย่อ </w:t>
      </w:r>
      <w:r w:rsidRPr="00AA0546">
        <w:rPr>
          <w:rFonts w:asciiTheme="majorBidi" w:hAnsiTheme="majorBidi" w:cstheme="majorBidi"/>
          <w:spacing w:val="-4"/>
          <w:sz w:val="30"/>
          <w:szCs w:val="30"/>
        </w:rPr>
        <w:t>(</w:t>
      </w:r>
      <w:proofErr w:type="spellStart"/>
      <w:r w:rsidRPr="00AA0546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ข้อมูลทางการเงิน</w:t>
      </w:r>
      <w:r w:rsidRPr="00AA0546">
        <w:rPr>
          <w:rFonts w:asciiTheme="majorBidi" w:hAnsiTheme="majorBidi" w:cstheme="majorBidi"/>
          <w:spacing w:val="4"/>
          <w:sz w:val="30"/>
          <w:szCs w:val="30"/>
          <w:cs/>
        </w:rPr>
        <w:t>ระหว่างกาล</w:t>
      </w:r>
      <w:proofErr w:type="spellEnd"/>
      <w:r w:rsidRPr="00AA0546">
        <w:rPr>
          <w:rFonts w:asciiTheme="majorBidi" w:hAnsiTheme="majorBidi" w:cstheme="majorBidi"/>
          <w:spacing w:val="4"/>
          <w:sz w:val="30"/>
          <w:szCs w:val="30"/>
          <w:cs/>
        </w:rPr>
        <w:t>)</w:t>
      </w:r>
      <w:r w:rsidRPr="00AA0546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AA0546">
        <w:rPr>
          <w:rFonts w:asciiTheme="majorBidi" w:hAnsiTheme="majorBidi" w:cstheme="majorBidi"/>
          <w:spacing w:val="4"/>
          <w:sz w:val="30"/>
          <w:szCs w:val="30"/>
          <w:cs/>
        </w:rPr>
        <w:t>ของ</w:t>
      </w:r>
      <w:r w:rsidRPr="00AA0546">
        <w:rPr>
          <w:rFonts w:asciiTheme="majorBidi" w:eastAsia="Angsana New" w:hAnsiTheme="majorBidi" w:cstheme="majorBidi"/>
          <w:spacing w:val="4"/>
          <w:sz w:val="30"/>
          <w:szCs w:val="30"/>
          <w:cs/>
        </w:rPr>
        <w:t xml:space="preserve">บริษัท </w:t>
      </w:r>
      <w:r w:rsidRPr="00AA0546">
        <w:rPr>
          <w:rFonts w:asciiTheme="majorBidi" w:eastAsia="Angsana New" w:hAnsiTheme="majorBidi" w:cstheme="majorBidi"/>
          <w:spacing w:val="4"/>
          <w:sz w:val="30"/>
          <w:szCs w:val="30"/>
          <w:cs/>
          <w:lang w:val="en-US"/>
        </w:rPr>
        <w:t xml:space="preserve">พีทีที โกลบอล เคมิคอล จำกัด (มหาชน) </w:t>
      </w:r>
      <w:r w:rsidRPr="00AA0546">
        <w:rPr>
          <w:rFonts w:asciiTheme="majorBidi" w:eastAsia="Angsana New" w:hAnsiTheme="majorBidi" w:cstheme="majorBidi"/>
          <w:spacing w:val="4"/>
          <w:sz w:val="30"/>
          <w:szCs w:val="30"/>
          <w:cs/>
        </w:rPr>
        <w:t>และบริษัทย่อย</w:t>
      </w:r>
      <w:r w:rsidRPr="00AA0546">
        <w:rPr>
          <w:rFonts w:asciiTheme="majorBidi" w:eastAsia="Angsana New" w:hAnsiTheme="majorBidi" w:cstheme="majorBidi" w:hint="cs"/>
          <w:spacing w:val="4"/>
          <w:sz w:val="30"/>
          <w:szCs w:val="30"/>
          <w:cs/>
        </w:rPr>
        <w:t xml:space="preserve"> </w:t>
      </w:r>
      <w:r w:rsidR="000550AC">
        <w:rPr>
          <w:rFonts w:asciiTheme="majorBidi" w:eastAsia="Angsana New" w:hAnsiTheme="majorBidi" w:cstheme="majorBidi"/>
          <w:spacing w:val="4"/>
          <w:sz w:val="30"/>
          <w:szCs w:val="30"/>
        </w:rPr>
        <w:t xml:space="preserve">              </w:t>
      </w:r>
      <w:r w:rsidRPr="00AA0546">
        <w:rPr>
          <w:rFonts w:asciiTheme="majorBidi" w:eastAsia="Angsana New" w:hAnsiTheme="majorBidi" w:cstheme="majorBidi" w:hint="cs"/>
          <w:spacing w:val="4"/>
          <w:sz w:val="30"/>
          <w:szCs w:val="30"/>
          <w:cs/>
        </w:rPr>
        <w:t>(</w:t>
      </w:r>
      <w:r w:rsidRPr="00AA0546">
        <w:rPr>
          <w:rFonts w:asciiTheme="majorBidi" w:eastAsia="Angsana New" w:hAnsiTheme="majorBidi" w:cstheme="majorBidi"/>
          <w:spacing w:val="4"/>
          <w:sz w:val="30"/>
          <w:szCs w:val="30"/>
          <w:lang w:val="en-US"/>
        </w:rPr>
        <w:t>“</w:t>
      </w:r>
      <w:r w:rsidRPr="00AA0546">
        <w:rPr>
          <w:rFonts w:asciiTheme="majorBidi" w:eastAsia="Angsana New" w:hAnsiTheme="majorBidi" w:cstheme="majorBidi" w:hint="cs"/>
          <w:spacing w:val="4"/>
          <w:sz w:val="30"/>
          <w:szCs w:val="30"/>
          <w:cs/>
          <w:lang w:val="en-US"/>
        </w:rPr>
        <w:t>กลุ่มบริษัท”)</w:t>
      </w:r>
      <w:r w:rsidRPr="00AA0546">
        <w:rPr>
          <w:rFonts w:asciiTheme="majorBidi" w:eastAsia="Angsana New" w:hAnsiTheme="majorBidi" w:cstheme="majorBidi"/>
          <w:spacing w:val="4"/>
          <w:sz w:val="30"/>
          <w:szCs w:val="30"/>
          <w:cs/>
        </w:rPr>
        <w:t xml:space="preserve"> และของเฉพาะ</w:t>
      </w:r>
      <w:r w:rsidRPr="007510D9">
        <w:rPr>
          <w:rFonts w:asciiTheme="majorBidi" w:eastAsia="Angsana New" w:hAnsiTheme="majorBidi" w:cstheme="majorBidi"/>
          <w:spacing w:val="4"/>
          <w:sz w:val="30"/>
          <w:szCs w:val="30"/>
          <w:cs/>
        </w:rPr>
        <w:t>บริษั</w:t>
      </w:r>
      <w:r w:rsidRPr="007510D9">
        <w:rPr>
          <w:rFonts w:asciiTheme="majorBidi" w:eastAsia="Angsana New" w:hAnsiTheme="majorBidi" w:cstheme="majorBidi" w:hint="cs"/>
          <w:spacing w:val="4"/>
          <w:sz w:val="30"/>
          <w:szCs w:val="30"/>
          <w:cs/>
        </w:rPr>
        <w:t xml:space="preserve">ท </w:t>
      </w:r>
      <w:r w:rsidRPr="007510D9">
        <w:rPr>
          <w:rFonts w:asciiTheme="majorBidi" w:eastAsia="Angsana New" w:hAnsiTheme="majorBidi" w:cstheme="majorBidi"/>
          <w:spacing w:val="4"/>
          <w:sz w:val="30"/>
          <w:szCs w:val="30"/>
          <w:cs/>
        </w:rPr>
        <w:t>พีทีที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 xml:space="preserve"> โกลบอ</w:t>
      </w:r>
      <w:r w:rsidRPr="00755A56">
        <w:rPr>
          <w:rFonts w:asciiTheme="majorBidi" w:eastAsia="Angsana New" w:hAnsiTheme="majorBidi" w:cstheme="majorBidi" w:hint="cs"/>
          <w:sz w:val="30"/>
          <w:szCs w:val="30"/>
          <w:cs/>
          <w:lang w:val="en-US"/>
        </w:rPr>
        <w:t>ล เคมิ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>คอล จำกัด (มหาชน)</w:t>
      </w:r>
      <w:r>
        <w:rPr>
          <w:rFonts w:asciiTheme="majorBidi" w:eastAsia="Angsana New" w:hAnsiTheme="majorBidi" w:cstheme="majorBidi" w:hint="cs"/>
          <w:sz w:val="30"/>
          <w:szCs w:val="30"/>
          <w:cs/>
        </w:rPr>
        <w:t xml:space="preserve"> (“บริษัท”</w:t>
      </w:r>
      <w:r>
        <w:rPr>
          <w:rFonts w:asciiTheme="majorBidi" w:eastAsia="Angsana New" w:hAnsiTheme="majorBidi" w:cstheme="majorBidi"/>
          <w:sz w:val="30"/>
          <w:szCs w:val="30"/>
          <w:lang w:val="en-US"/>
        </w:rPr>
        <w:t>)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 xml:space="preserve"> ตามลำดับ ซึ่งผู้บริหารของกิจการเป็นผู้รับผิดชอบในการจัดทำ</w:t>
      </w:r>
      <w:r w:rsidRPr="00AA0546">
        <w:rPr>
          <w:rFonts w:asciiTheme="majorBidi" w:eastAsia="Angsana New" w:hAnsiTheme="majorBidi" w:cstheme="majorBidi"/>
          <w:spacing w:val="-4"/>
          <w:sz w:val="30"/>
          <w:szCs w:val="30"/>
          <w:cs/>
        </w:rPr>
        <w:t xml:space="preserve">และนำเสนอข้อมูลทางการเงินระหว่างกาลเหล่านี้ตามมาตรฐานการบัญชี ฉบับที่ </w:t>
      </w:r>
      <w:r w:rsidRPr="00AA0546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AA0546">
        <w:rPr>
          <w:rFonts w:asciiTheme="majorBidi" w:eastAsia="Angsana New" w:hAnsiTheme="majorBidi" w:cstheme="majorBidi"/>
          <w:spacing w:val="-4"/>
          <w:sz w:val="30"/>
          <w:szCs w:val="30"/>
          <w:cs/>
        </w:rPr>
        <w:t xml:space="preserve"> เรื่อง</w:t>
      </w:r>
      <w:r w:rsidRPr="00AA0546">
        <w:rPr>
          <w:rFonts w:asciiTheme="majorBidi" w:eastAsia="Angsana New" w:hAnsiTheme="majorBidi" w:cstheme="majorBidi"/>
          <w:spacing w:val="-4"/>
          <w:sz w:val="30"/>
          <w:szCs w:val="30"/>
        </w:rPr>
        <w:t xml:space="preserve"> </w:t>
      </w:r>
      <w:r w:rsidRPr="00AA0546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การรายงานทางการเงินระหว่างกาล</w:t>
      </w:r>
      <w:r w:rsidRPr="00755A56">
        <w:rPr>
          <w:rFonts w:asciiTheme="majorBidi" w:eastAsia="Angsana New" w:hAnsiTheme="majorBidi" w:cstheme="majorBidi"/>
          <w:spacing w:val="-4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>ดังกล่าวจากผลการสอบทานของข้าพเจ้า</w:t>
      </w:r>
      <w:r w:rsidRPr="00755A56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78830354" w14:textId="77777777" w:rsidR="00E4164D" w:rsidRPr="001C1D03" w:rsidRDefault="00E4164D" w:rsidP="00EB70D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x-none"/>
        </w:rPr>
      </w:pPr>
    </w:p>
    <w:p w14:paraId="5523ADF1" w14:textId="77777777" w:rsidR="00E4164D" w:rsidRPr="00755A56" w:rsidRDefault="00E4164D" w:rsidP="00EB70DE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55A56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54D4DD47" w14:textId="77777777" w:rsidR="00E4164D" w:rsidRPr="00755A56" w:rsidRDefault="00E4164D" w:rsidP="00EB70DE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39C7C3" w14:textId="77777777" w:rsidR="00E4164D" w:rsidRPr="00755A56" w:rsidRDefault="00E4164D" w:rsidP="000F2A0D">
      <w:pPr>
        <w:pStyle w:val="BodyTextIndent"/>
        <w:tabs>
          <w:tab w:val="left" w:pos="1134"/>
        </w:tabs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 w:rsidRPr="00755A56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755A56">
        <w:rPr>
          <w:rFonts w:asciiTheme="majorBidi" w:hAnsiTheme="majorBidi" w:cstheme="majorBidi"/>
          <w:sz w:val="30"/>
          <w:szCs w:val="30"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cs/>
        </w:rPr>
        <w:t>รหัส</w:t>
      </w:r>
      <w:r w:rsidRPr="00755A56">
        <w:rPr>
          <w:rFonts w:asciiTheme="majorBidi" w:hAnsiTheme="majorBidi" w:cstheme="majorBidi"/>
          <w:sz w:val="30"/>
          <w:szCs w:val="30"/>
        </w:rPr>
        <w:t xml:space="preserve"> 2410 “</w:t>
      </w:r>
      <w:r w:rsidRPr="00755A56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Pr="00755A56">
        <w:rPr>
          <w:rFonts w:asciiTheme="majorBidi" w:hAnsiTheme="majorBidi" w:cstheme="majorBidi"/>
          <w:sz w:val="30"/>
          <w:szCs w:val="30"/>
          <w:cs/>
        </w:rPr>
        <w:br/>
        <w:t>โดยผู้สอบบัญชีรับอนุญาตของกิจการ</w:t>
      </w:r>
      <w:r w:rsidRPr="00755A56">
        <w:rPr>
          <w:rFonts w:asciiTheme="majorBidi" w:hAnsiTheme="majorBidi" w:cstheme="majorBidi"/>
          <w:sz w:val="30"/>
          <w:szCs w:val="30"/>
        </w:rPr>
        <w:t>”</w:t>
      </w:r>
      <w:r w:rsidRPr="00755A56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755A56">
        <w:rPr>
          <w:rFonts w:asciiTheme="majorBidi" w:hAnsiTheme="majorBidi" w:cstheme="majorBidi"/>
          <w:sz w:val="30"/>
          <w:szCs w:val="30"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755A56">
        <w:rPr>
          <w:rFonts w:asciiTheme="majorBidi" w:hAnsiTheme="majorBidi" w:cstheme="majorBidi"/>
          <w:sz w:val="30"/>
          <w:szCs w:val="30"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55A56">
        <w:rPr>
          <w:rFonts w:asciiTheme="majorBidi" w:hAnsiTheme="majorBidi" w:cstheme="majorBidi"/>
          <w:sz w:val="30"/>
          <w:szCs w:val="30"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14B12496" w14:textId="77777777" w:rsidR="00E4164D" w:rsidRPr="00755A56" w:rsidRDefault="00E4164D" w:rsidP="00E4164D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20"/>
        </w:rPr>
      </w:pPr>
    </w:p>
    <w:p w14:paraId="6AD5506D" w14:textId="77777777" w:rsidR="00E4164D" w:rsidRPr="00755A56" w:rsidRDefault="00E4164D" w:rsidP="00E4164D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E4164D" w:rsidRPr="00755A56" w:rsidSect="00EB70DE">
          <w:headerReference w:type="default" r:id="rId13"/>
          <w:footerReference w:type="default" r:id="rId14"/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</w:p>
    <w:p w14:paraId="5C174590" w14:textId="5890E72B" w:rsidR="00E4164D" w:rsidRPr="00755A56" w:rsidRDefault="00E4164D" w:rsidP="00EB70DE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55A5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03D49C74" w14:textId="77777777" w:rsidR="00E4164D" w:rsidRPr="00755A56" w:rsidRDefault="00E4164D" w:rsidP="00EB70DE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E82BA47" w14:textId="77777777" w:rsidR="00E4164D" w:rsidRPr="00755A56" w:rsidRDefault="00E4164D" w:rsidP="004B298B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  <w:r w:rsidRPr="00755A56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755A56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755A5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63AC1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C63AC1">
        <w:rPr>
          <w:rFonts w:asciiTheme="majorBidi" w:hAnsiTheme="majorBidi" w:cstheme="majorBidi"/>
          <w:sz w:val="30"/>
          <w:szCs w:val="30"/>
          <w:cs/>
          <w:lang w:val="en-US"/>
        </w:rPr>
        <w:t>การรายงานทาง</w:t>
      </w:r>
      <w:r w:rsidRPr="00C63AC1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Pr="00C63AC1">
        <w:rPr>
          <w:rFonts w:asciiTheme="majorBidi" w:hAnsiTheme="majorBidi" w:cstheme="majorBidi"/>
          <w:sz w:val="30"/>
          <w:szCs w:val="30"/>
        </w:rPr>
        <w:t xml:space="preserve"> </w:t>
      </w:r>
      <w:r w:rsidRPr="00C63AC1">
        <w:rPr>
          <w:rFonts w:asciiTheme="majorBidi" w:hAnsiTheme="majorBidi" w:cstheme="majorBidi"/>
          <w:sz w:val="30"/>
          <w:szCs w:val="30"/>
          <w:cs/>
        </w:rPr>
        <w:t>ในสาระสำคัญ</w:t>
      </w:r>
      <w:r w:rsidRPr="00755A56">
        <w:rPr>
          <w:rFonts w:asciiTheme="majorBidi" w:hAnsiTheme="majorBidi" w:cstheme="majorBidi"/>
          <w:sz w:val="30"/>
          <w:szCs w:val="30"/>
          <w:cs/>
        </w:rPr>
        <w:t>จากการสอบทานของข้าพเจ้า</w:t>
      </w:r>
    </w:p>
    <w:p w14:paraId="0001BFD2" w14:textId="36358DD3" w:rsidR="00E4164D" w:rsidRDefault="00E4164D" w:rsidP="004B298B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3F8EB4F0" w14:textId="60C03A7F" w:rsidR="00C91739" w:rsidRDefault="00C91739" w:rsidP="00EB70DE">
      <w:pPr>
        <w:pStyle w:val="Default"/>
        <w:jc w:val="thaiDistribute"/>
        <w:rPr>
          <w:rFonts w:asciiTheme="majorBidi" w:hAnsiTheme="majorBidi" w:cstheme="majorBidi"/>
          <w:sz w:val="30"/>
          <w:szCs w:val="30"/>
          <w:lang w:val="x-none"/>
        </w:rPr>
      </w:pPr>
    </w:p>
    <w:p w14:paraId="4990F5C6" w14:textId="77777777" w:rsidR="00C91739" w:rsidRPr="00C91739" w:rsidRDefault="00C91739" w:rsidP="00EB70DE">
      <w:pPr>
        <w:pStyle w:val="Default"/>
        <w:jc w:val="thaiDistribute"/>
        <w:rPr>
          <w:rFonts w:asciiTheme="majorBidi" w:hAnsiTheme="majorBidi" w:cstheme="majorBidi"/>
          <w:sz w:val="30"/>
          <w:szCs w:val="30"/>
          <w:cs/>
          <w:lang w:val="x-none"/>
        </w:rPr>
      </w:pPr>
    </w:p>
    <w:p w14:paraId="5E288087" w14:textId="77777777" w:rsidR="00E4164D" w:rsidRPr="00193930" w:rsidRDefault="00E4164D" w:rsidP="00EB70DE">
      <w:pPr>
        <w:pStyle w:val="Default"/>
        <w:jc w:val="thaiDistribute"/>
        <w:rPr>
          <w:rFonts w:asciiTheme="majorBidi" w:hAnsiTheme="majorBidi" w:cstheme="majorBidi"/>
          <w:sz w:val="30"/>
          <w:szCs w:val="30"/>
          <w:lang w:val="x-none"/>
        </w:rPr>
      </w:pPr>
    </w:p>
    <w:p w14:paraId="0BC3466C" w14:textId="77777777" w:rsidR="00842569" w:rsidRPr="00842569" w:rsidRDefault="00842569" w:rsidP="00842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51"/>
        <w:jc w:val="both"/>
        <w:rPr>
          <w:rFonts w:ascii="Angsana New" w:hAnsi="Angsana New"/>
          <w:sz w:val="30"/>
          <w:szCs w:val="30"/>
          <w:lang w:val="th-TH"/>
        </w:rPr>
      </w:pPr>
      <w:r w:rsidRPr="00842569">
        <w:rPr>
          <w:rFonts w:ascii="Angsana New" w:hAnsi="Angsana New"/>
          <w:sz w:val="30"/>
          <w:szCs w:val="30"/>
          <w:cs/>
          <w:lang w:val="th-TH"/>
        </w:rPr>
        <w:t>(</w:t>
      </w:r>
      <w:r w:rsidRPr="00842569">
        <w:rPr>
          <w:rFonts w:ascii="Angsana New" w:hAnsi="Angsana New" w:hint="cs"/>
          <w:sz w:val="30"/>
          <w:szCs w:val="30"/>
          <w:cs/>
          <w:lang w:val="th-TH"/>
        </w:rPr>
        <w:t>โศภิษฐ์</w:t>
      </w:r>
      <w:r w:rsidRPr="0084256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842569">
        <w:rPr>
          <w:rFonts w:ascii="Angsana New" w:hAnsi="Angsana New" w:hint="cs"/>
          <w:sz w:val="30"/>
          <w:szCs w:val="30"/>
          <w:cs/>
          <w:lang w:val="th-TH"/>
        </w:rPr>
        <w:t>พรหมพล</w:t>
      </w:r>
      <w:r w:rsidRPr="00842569">
        <w:rPr>
          <w:rFonts w:ascii="Angsana New" w:hAnsi="Angsana New"/>
          <w:sz w:val="30"/>
          <w:szCs w:val="30"/>
          <w:cs/>
          <w:lang w:val="th-TH"/>
        </w:rPr>
        <w:t>)</w:t>
      </w:r>
    </w:p>
    <w:p w14:paraId="5D7150C9" w14:textId="77777777" w:rsidR="00842569" w:rsidRPr="00842569" w:rsidRDefault="00842569" w:rsidP="00842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51"/>
        <w:jc w:val="both"/>
        <w:rPr>
          <w:rFonts w:ascii="Angsana New" w:hAnsi="Angsana New"/>
          <w:sz w:val="30"/>
          <w:szCs w:val="30"/>
          <w:lang w:val="th-TH"/>
        </w:rPr>
      </w:pPr>
      <w:r w:rsidRPr="00842569">
        <w:rPr>
          <w:rFonts w:ascii="Angsana New" w:hAnsi="Angsana New" w:hint="cs"/>
          <w:sz w:val="30"/>
          <w:szCs w:val="30"/>
          <w:cs/>
          <w:lang w:val="th-TH"/>
        </w:rPr>
        <w:t>ผู้สอบบัญชีรับอนุญาต</w:t>
      </w:r>
    </w:p>
    <w:p w14:paraId="04D04818" w14:textId="51AFE782" w:rsidR="00A25277" w:rsidRPr="00842569" w:rsidRDefault="00842569" w:rsidP="00842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51"/>
        <w:jc w:val="both"/>
        <w:rPr>
          <w:rFonts w:ascii="Angsana New" w:hAnsi="Angsana New"/>
          <w:sz w:val="30"/>
          <w:szCs w:val="30"/>
        </w:rPr>
      </w:pPr>
      <w:r w:rsidRPr="00842569">
        <w:rPr>
          <w:rFonts w:ascii="Angsana New" w:hAnsi="Angsana New" w:hint="cs"/>
          <w:sz w:val="30"/>
          <w:szCs w:val="30"/>
          <w:cs/>
          <w:lang w:val="th-TH"/>
        </w:rPr>
        <w:t>เลขทะเบียน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</w:rPr>
        <w:t>10042</w:t>
      </w:r>
    </w:p>
    <w:p w14:paraId="41C04F5C" w14:textId="77777777" w:rsidR="00842569" w:rsidRPr="00C26231" w:rsidRDefault="00842569" w:rsidP="00842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51"/>
        <w:jc w:val="both"/>
        <w:rPr>
          <w:rFonts w:ascii="Angsana New" w:hAnsi="Angsana New"/>
          <w:sz w:val="30"/>
          <w:szCs w:val="30"/>
          <w:cs/>
          <w:lang w:val="th-TH"/>
        </w:rPr>
      </w:pPr>
    </w:p>
    <w:p w14:paraId="456A7A1D" w14:textId="77777777" w:rsidR="00A25277" w:rsidRPr="00C26231" w:rsidRDefault="00A25277" w:rsidP="00A25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51"/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C26231">
        <w:rPr>
          <w:rFonts w:ascii="Angsana New" w:hAnsi="Angsana New"/>
          <w:sz w:val="30"/>
          <w:szCs w:val="30"/>
          <w:cs/>
          <w:lang w:val="th-TH"/>
        </w:rPr>
        <w:t>บริษัท เคพีเอ็มจี ภูมิไชย สอบบัญชี จำกัด</w:t>
      </w:r>
    </w:p>
    <w:p w14:paraId="20DB899F" w14:textId="77777777" w:rsidR="00A25277" w:rsidRPr="008658F2" w:rsidRDefault="00A25277" w:rsidP="00A25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51"/>
        <w:jc w:val="both"/>
        <w:rPr>
          <w:rFonts w:ascii="Angsana New" w:hAnsi="Angsana New"/>
          <w:sz w:val="30"/>
          <w:szCs w:val="30"/>
        </w:rPr>
      </w:pPr>
      <w:r w:rsidRPr="00C26231">
        <w:rPr>
          <w:rFonts w:ascii="Angsana New" w:hAnsi="Angsana New"/>
          <w:sz w:val="30"/>
          <w:szCs w:val="30"/>
          <w:cs/>
        </w:rPr>
        <w:t>กรุงเทพ</w:t>
      </w:r>
      <w:r w:rsidRPr="008658F2">
        <w:rPr>
          <w:rFonts w:ascii="Angsana New" w:hAnsi="Angsana New"/>
          <w:sz w:val="30"/>
          <w:szCs w:val="30"/>
          <w:cs/>
        </w:rPr>
        <w:t>มหานคร</w:t>
      </w:r>
    </w:p>
    <w:p w14:paraId="6EA17CA6" w14:textId="17395B90" w:rsidR="005B3E62" w:rsidRPr="002002CF" w:rsidRDefault="00793421" w:rsidP="002273F6">
      <w:pPr>
        <w:pStyle w:val="IndexHeading1"/>
        <w:spacing w:after="0" w:line="240" w:lineRule="auto"/>
        <w:ind w:right="-10"/>
        <w:outlineLvl w:val="0"/>
        <w:rPr>
          <w:rFonts w:ascii="Angsana New" w:hAnsi="Angsana New"/>
          <w:b w:val="0"/>
          <w:bCs/>
          <w:sz w:val="30"/>
          <w:szCs w:val="30"/>
          <w:lang w:val="en-US" w:bidi="th-TH"/>
        </w:rPr>
      </w:pPr>
      <w:r>
        <w:rPr>
          <w:rFonts w:ascii="Angsana New" w:hAnsi="Angsana New"/>
          <w:b w:val="0"/>
          <w:bCs/>
          <w:sz w:val="30"/>
          <w:szCs w:val="30"/>
          <w:lang w:val="en-US" w:bidi="th-TH"/>
        </w:rPr>
        <w:t xml:space="preserve">5 </w:t>
      </w:r>
      <w:r w:rsidRPr="00793421">
        <w:rPr>
          <w:rFonts w:ascii="Angsana New" w:hAnsi="Angsana New" w:hint="cs"/>
          <w:sz w:val="30"/>
          <w:szCs w:val="30"/>
          <w:cs/>
          <w:lang w:val="en-US" w:bidi="th-TH"/>
        </w:rPr>
        <w:t>พฤษภาคม</w:t>
      </w:r>
      <w:r w:rsidR="00972BC1" w:rsidRPr="002002CF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082BA4" w:rsidRPr="002002CF">
        <w:rPr>
          <w:rFonts w:ascii="Angsana New" w:hAnsi="Angsana New"/>
          <w:b w:val="0"/>
          <w:bCs/>
          <w:sz w:val="30"/>
          <w:szCs w:val="30"/>
          <w:lang w:val="en-US" w:bidi="th-TH"/>
        </w:rPr>
        <w:t>256</w:t>
      </w:r>
      <w:r w:rsidR="001C1D03" w:rsidRPr="001C1D03">
        <w:rPr>
          <w:rFonts w:ascii="Angsana New" w:hAnsi="Angsana New" w:hint="cs"/>
          <w:sz w:val="30"/>
          <w:szCs w:val="30"/>
          <w:cs/>
          <w:lang w:val="en-US" w:bidi="th-TH"/>
        </w:rPr>
        <w:t>9</w:t>
      </w:r>
    </w:p>
    <w:sectPr w:rsidR="005B3E62" w:rsidRPr="002002CF" w:rsidSect="00957EC6">
      <w:headerReference w:type="default" r:id="rId15"/>
      <w:footerReference w:type="default" r:id="rId16"/>
      <w:headerReference w:type="first" r:id="rId17"/>
      <w:pgSz w:w="11906" w:h="16838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65AF06" w14:textId="77777777" w:rsidR="00010513" w:rsidRDefault="00010513" w:rsidP="004956B4">
      <w:r>
        <w:separator/>
      </w:r>
    </w:p>
  </w:endnote>
  <w:endnote w:type="continuationSeparator" w:id="0">
    <w:p w14:paraId="29A72EB0" w14:textId="77777777" w:rsidR="00010513" w:rsidRDefault="00010513" w:rsidP="004956B4">
      <w:r>
        <w:continuationSeparator/>
      </w:r>
    </w:p>
  </w:endnote>
  <w:endnote w:type="continuationNotice" w:id="1">
    <w:p w14:paraId="3C590B24" w14:textId="77777777" w:rsidR="00010513" w:rsidRDefault="0001051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8D8E6" w14:textId="6B369C22" w:rsidR="0030722E" w:rsidRPr="006147EE" w:rsidRDefault="0030722E" w:rsidP="001608D9">
    <w:pPr>
      <w:pStyle w:val="Footer"/>
      <w:rPr>
        <w:szCs w:val="28"/>
        <w:cs/>
      </w:rPr>
    </w:pPr>
    <w:r w:rsidRPr="006147EE">
      <w:rPr>
        <w:rFonts w:hint="cs"/>
        <w:szCs w:val="28"/>
        <w:cs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CBBF4" w14:textId="77777777" w:rsidR="0030722E" w:rsidRPr="00CC00FB" w:rsidRDefault="0030722E" w:rsidP="001608D9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904410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C7D1676" w14:textId="77777777" w:rsidR="0030722E" w:rsidRPr="00483D4C" w:rsidRDefault="0030722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83D4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83D4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83D4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83D4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83D4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12E95" w14:textId="77777777" w:rsidR="00010513" w:rsidRDefault="00010513" w:rsidP="004956B4">
      <w:r>
        <w:separator/>
      </w:r>
    </w:p>
  </w:footnote>
  <w:footnote w:type="continuationSeparator" w:id="0">
    <w:p w14:paraId="7FFA5C0F" w14:textId="77777777" w:rsidR="00010513" w:rsidRDefault="00010513" w:rsidP="004956B4">
      <w:r>
        <w:continuationSeparator/>
      </w:r>
    </w:p>
  </w:footnote>
  <w:footnote w:type="continuationNotice" w:id="1">
    <w:p w14:paraId="25EFF537" w14:textId="77777777" w:rsidR="00010513" w:rsidRDefault="0001051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E9EFA" w14:textId="731E66DE" w:rsidR="0030722E" w:rsidRDefault="0030722E" w:rsidP="001608D9">
    <w:pPr>
      <w:pStyle w:val="Header"/>
      <w:rPr>
        <w:rFonts w:ascii="Angsana New" w:hAnsi="Angsana New"/>
        <w:sz w:val="52"/>
        <w:szCs w:val="52"/>
      </w:rPr>
    </w:pPr>
    <w:r w:rsidRPr="00972BC1">
      <w:rPr>
        <w:rFonts w:ascii="Angsana New" w:hAnsi="Angsana New"/>
        <w:sz w:val="52"/>
        <w:szCs w:val="52"/>
      </w:rPr>
      <w:t xml:space="preserve"> </w:t>
    </w:r>
  </w:p>
  <w:p w14:paraId="119A4AFD" w14:textId="77777777" w:rsidR="00972BC1" w:rsidRDefault="00972BC1" w:rsidP="001608D9">
    <w:pPr>
      <w:pStyle w:val="Header"/>
      <w:rPr>
        <w:rFonts w:ascii="Angsana New" w:hAnsi="Angsana New"/>
        <w:sz w:val="52"/>
        <w:szCs w:val="52"/>
      </w:rPr>
    </w:pPr>
  </w:p>
  <w:p w14:paraId="71C65CCC" w14:textId="77777777" w:rsidR="00972BC1" w:rsidRDefault="00972BC1" w:rsidP="001608D9">
    <w:pPr>
      <w:pStyle w:val="Header"/>
      <w:rPr>
        <w:rFonts w:ascii="Angsana New" w:hAnsi="Angsana New"/>
        <w:sz w:val="52"/>
        <w:szCs w:val="52"/>
      </w:rPr>
    </w:pPr>
  </w:p>
  <w:p w14:paraId="595A963B" w14:textId="77777777" w:rsidR="00972BC1" w:rsidRDefault="00972BC1" w:rsidP="001608D9">
    <w:pPr>
      <w:pStyle w:val="Header"/>
      <w:rPr>
        <w:rFonts w:ascii="Angsana New" w:hAnsi="Angsana New"/>
        <w:sz w:val="52"/>
        <w:szCs w:val="52"/>
      </w:rPr>
    </w:pPr>
  </w:p>
  <w:p w14:paraId="1C058EA6" w14:textId="77777777" w:rsidR="00972BC1" w:rsidRDefault="00972BC1" w:rsidP="001608D9">
    <w:pPr>
      <w:pStyle w:val="Header"/>
      <w:rPr>
        <w:rFonts w:ascii="Angsana New" w:hAnsi="Angsana New"/>
        <w:sz w:val="52"/>
        <w:szCs w:val="52"/>
      </w:rPr>
    </w:pPr>
  </w:p>
  <w:p w14:paraId="1A2E8B4E" w14:textId="77777777" w:rsidR="00972BC1" w:rsidRPr="00972BC1" w:rsidRDefault="00972BC1" w:rsidP="001608D9">
    <w:pPr>
      <w:pStyle w:val="Header"/>
      <w:rPr>
        <w:rFonts w:ascii="Angsana New" w:hAnsi="Angsana New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974C4" w14:textId="5C72AD57" w:rsidR="0030722E" w:rsidRDefault="0030722E" w:rsidP="001166B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670C19E" w14:textId="1EC08A2A" w:rsidR="001166B7" w:rsidRDefault="001166B7" w:rsidP="001166B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B8136D6" w14:textId="072197D2" w:rsidR="001166B7" w:rsidRDefault="001166B7" w:rsidP="001166B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ECA123B" w14:textId="192A2B17" w:rsidR="001166B7" w:rsidRDefault="001166B7" w:rsidP="001166B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1C3DA0A" w14:textId="51906C73" w:rsidR="001166B7" w:rsidRDefault="001166B7" w:rsidP="001166B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C9D682C" w14:textId="2DB23C26" w:rsidR="001166B7" w:rsidRDefault="001166B7" w:rsidP="001166B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9BA4151" w14:textId="69688D26" w:rsidR="001166B7" w:rsidRDefault="001166B7" w:rsidP="001166B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AFBEB01" w14:textId="77777777" w:rsidR="001166B7" w:rsidRPr="001166B7" w:rsidRDefault="001166B7" w:rsidP="001166B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A5A0D" w14:textId="5844AA95" w:rsidR="0030722E" w:rsidRDefault="0030722E" w:rsidP="00B70FC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2FA3E8E" w14:textId="653EC133" w:rsidR="00B70FC9" w:rsidRDefault="00B70FC9" w:rsidP="00B70FC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386A5C8" w14:textId="77777777" w:rsidR="00B70FC9" w:rsidRPr="00BF6E26" w:rsidRDefault="00B70FC9" w:rsidP="00B70FC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D2AF8" w14:textId="77777777" w:rsidR="0030722E" w:rsidRPr="005F1026" w:rsidRDefault="0030722E" w:rsidP="005F1026">
    <w:pPr>
      <w:pStyle w:val="Header"/>
      <w:spacing w:line="240" w:lineRule="auto"/>
      <w:jc w:val="center"/>
      <w:rPr>
        <w:rFonts w:ascii="Angsana New" w:hAnsi="Angsana New"/>
        <w:b/>
        <w:bCs/>
        <w:sz w:val="30"/>
        <w:szCs w:val="30"/>
        <w:cs/>
        <w:lang w:val="en-US"/>
      </w:rPr>
    </w:pPr>
    <w:r>
      <w:rPr>
        <w:rFonts w:ascii="Angsana New" w:hAnsi="Angsana New" w:hint="cs"/>
        <w:b/>
        <w:bCs/>
        <w:sz w:val="30"/>
        <w:szCs w:val="30"/>
        <w:cs/>
        <w:lang w:val="en-US"/>
      </w:rPr>
      <w:t>ร่าง</w:t>
    </w:r>
  </w:p>
  <w:p w14:paraId="729640C3" w14:textId="77777777" w:rsidR="0030722E" w:rsidRPr="005F1026" w:rsidRDefault="0030722E" w:rsidP="005F1026">
    <w:pPr>
      <w:pStyle w:val="Header"/>
      <w:spacing w:line="240" w:lineRule="auto"/>
      <w:jc w:val="center"/>
      <w:rPr>
        <w:rFonts w:ascii="Times New Roman" w:hAnsi="Times New Roman" w:cs="Cordia New"/>
        <w:noProof/>
        <w:sz w:val="20"/>
        <w:szCs w:val="20"/>
        <w:lang w:val="en-US"/>
      </w:rPr>
    </w:pPr>
    <w:r w:rsidRPr="005F1026">
      <w:rPr>
        <w:rFonts w:ascii="Times New Roman" w:hAnsi="Times New Roman" w:cs="Times New Roman"/>
        <w:sz w:val="20"/>
        <w:szCs w:val="20"/>
        <w:cs/>
      </w:rPr>
      <w:t>-</w:t>
    </w:r>
    <w:r w:rsidRPr="005F1026">
      <w:rPr>
        <w:rFonts w:ascii="Times New Roman" w:hAnsi="Times New Roman" w:cs="Times New Roman"/>
        <w:sz w:val="20"/>
        <w:szCs w:val="20"/>
      </w:rPr>
      <w:t xml:space="preserve"> </w:t>
    </w:r>
    <w:r w:rsidRPr="005F1026">
      <w:rPr>
        <w:rFonts w:ascii="Times New Roman" w:hAnsi="Times New Roman" w:cs="Times New Roman"/>
        <w:sz w:val="20"/>
        <w:szCs w:val="20"/>
      </w:rPr>
      <w:fldChar w:fldCharType="begin"/>
    </w:r>
    <w:r w:rsidRPr="005F1026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5F1026">
      <w:rPr>
        <w:rFonts w:ascii="Times New Roman" w:hAnsi="Times New Roman" w:cs="Times New Roman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sz w:val="20"/>
        <w:szCs w:val="20"/>
      </w:rPr>
      <w:t>62</w:t>
    </w:r>
    <w:r w:rsidRPr="005F1026">
      <w:rPr>
        <w:rFonts w:ascii="Times New Roman" w:hAnsi="Times New Roman" w:cs="Times New Roman"/>
        <w:noProof/>
        <w:sz w:val="20"/>
        <w:szCs w:val="20"/>
      </w:rPr>
      <w:fldChar w:fldCharType="end"/>
    </w:r>
    <w:r w:rsidRPr="005F1026">
      <w:rPr>
        <w:rFonts w:ascii="Times New Roman" w:hAnsi="Times New Roman" w:cs="Times New Roman"/>
        <w:noProof/>
        <w:sz w:val="20"/>
        <w:szCs w:val="20"/>
        <w:cs/>
      </w:rPr>
      <w:t xml:space="preserve"> </w:t>
    </w:r>
    <w:r w:rsidRPr="005F1026">
      <w:rPr>
        <w:rFonts w:ascii="Times New Roman" w:hAnsi="Times New Roman"/>
        <w:noProof/>
        <w:sz w:val="20"/>
        <w:szCs w:val="20"/>
        <w:lang w:val="en-US"/>
      </w:rPr>
      <w:t>-</w:t>
    </w:r>
  </w:p>
  <w:p w14:paraId="093F5C6C" w14:textId="77777777" w:rsidR="0030722E" w:rsidRPr="005F1026" w:rsidRDefault="0030722E" w:rsidP="005F1026">
    <w:pPr>
      <w:pStyle w:val="Header"/>
      <w:spacing w:line="240" w:lineRule="auto"/>
      <w:jc w:val="cent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ABA"/>
    <w:multiLevelType w:val="hybridMultilevel"/>
    <w:tmpl w:val="6C242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917CC"/>
    <w:multiLevelType w:val="hybridMultilevel"/>
    <w:tmpl w:val="0902E0AE"/>
    <w:lvl w:ilvl="0" w:tplc="36C2FE7C">
      <w:start w:val="40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0114A5C6"/>
    <w:lvl w:ilvl="0">
      <w:start w:val="1"/>
      <w:numFmt w:val="decimal"/>
      <w:lvlText w:val="%1"/>
      <w:lvlJc w:val="left"/>
      <w:pPr>
        <w:tabs>
          <w:tab w:val="num" w:pos="3316"/>
        </w:tabs>
        <w:ind w:left="3316" w:hanging="340"/>
      </w:pPr>
      <w:rPr>
        <w:rFonts w:ascii="Angsana New" w:hAnsi="Angsana New" w:cs="Angsana New" w:hint="cs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Times New Roman" w:hint="cs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1504CF3"/>
    <w:multiLevelType w:val="hybridMultilevel"/>
    <w:tmpl w:val="A4584C0E"/>
    <w:lvl w:ilvl="0" w:tplc="BC5A57B6">
      <w:start w:val="15"/>
      <w:numFmt w:val="bullet"/>
      <w:lvlText w:val="-"/>
      <w:lvlJc w:val="left"/>
      <w:pPr>
        <w:ind w:left="2007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" w15:restartNumberingAfterBreak="0">
    <w:nsid w:val="11B5797F"/>
    <w:multiLevelType w:val="hybridMultilevel"/>
    <w:tmpl w:val="81622330"/>
    <w:lvl w:ilvl="0" w:tplc="BC5A57B6">
      <w:start w:val="15"/>
      <w:numFmt w:val="bullet"/>
      <w:lvlText w:val="-"/>
      <w:lvlJc w:val="left"/>
      <w:pPr>
        <w:ind w:left="1854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50A49BF"/>
    <w:multiLevelType w:val="hybridMultilevel"/>
    <w:tmpl w:val="62EEC0DC"/>
    <w:lvl w:ilvl="0" w:tplc="2F58AFD0">
      <w:start w:val="1"/>
      <w:numFmt w:val="thaiLetters"/>
      <w:lvlText w:val="%1)"/>
      <w:lvlJc w:val="left"/>
      <w:pPr>
        <w:ind w:left="374" w:hanging="360"/>
      </w:pPr>
      <w:rPr>
        <w:rFonts w:hint="default"/>
      </w:rPr>
    </w:lvl>
    <w:lvl w:ilvl="1" w:tplc="430A57B0">
      <w:start w:val="1"/>
      <w:numFmt w:val="decimal"/>
      <w:lvlText w:val="(ข.%2)"/>
      <w:lvlJc w:val="left"/>
      <w:pPr>
        <w:ind w:left="1094" w:hanging="360"/>
      </w:pPr>
      <w:rPr>
        <w:rFonts w:hint="default"/>
        <w:b w:val="0"/>
        <w:bCs w:val="0"/>
      </w:rPr>
    </w:lvl>
    <w:lvl w:ilvl="2" w:tplc="0409001B">
      <w:start w:val="1"/>
      <w:numFmt w:val="lowerRoman"/>
      <w:lvlText w:val="%3."/>
      <w:lvlJc w:val="right"/>
      <w:pPr>
        <w:ind w:left="1814" w:hanging="180"/>
      </w:pPr>
    </w:lvl>
    <w:lvl w:ilvl="3" w:tplc="0409000F" w:tentative="1">
      <w:start w:val="1"/>
      <w:numFmt w:val="decimal"/>
      <w:lvlText w:val="%4."/>
      <w:lvlJc w:val="left"/>
      <w:pPr>
        <w:ind w:left="2534" w:hanging="360"/>
      </w:pPr>
    </w:lvl>
    <w:lvl w:ilvl="4" w:tplc="04090019" w:tentative="1">
      <w:start w:val="1"/>
      <w:numFmt w:val="lowerLetter"/>
      <w:lvlText w:val="%5."/>
      <w:lvlJc w:val="left"/>
      <w:pPr>
        <w:ind w:left="3254" w:hanging="360"/>
      </w:pPr>
    </w:lvl>
    <w:lvl w:ilvl="5" w:tplc="0409001B" w:tentative="1">
      <w:start w:val="1"/>
      <w:numFmt w:val="lowerRoman"/>
      <w:lvlText w:val="%6."/>
      <w:lvlJc w:val="right"/>
      <w:pPr>
        <w:ind w:left="3974" w:hanging="180"/>
      </w:pPr>
    </w:lvl>
    <w:lvl w:ilvl="6" w:tplc="0409000F" w:tentative="1">
      <w:start w:val="1"/>
      <w:numFmt w:val="decimal"/>
      <w:lvlText w:val="%7."/>
      <w:lvlJc w:val="left"/>
      <w:pPr>
        <w:ind w:left="4694" w:hanging="360"/>
      </w:pPr>
    </w:lvl>
    <w:lvl w:ilvl="7" w:tplc="04090019" w:tentative="1">
      <w:start w:val="1"/>
      <w:numFmt w:val="lowerLetter"/>
      <w:lvlText w:val="%8."/>
      <w:lvlJc w:val="left"/>
      <w:pPr>
        <w:ind w:left="5414" w:hanging="360"/>
      </w:pPr>
    </w:lvl>
    <w:lvl w:ilvl="8" w:tplc="04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6" w15:restartNumberingAfterBreak="0">
    <w:nsid w:val="188858A5"/>
    <w:multiLevelType w:val="hybridMultilevel"/>
    <w:tmpl w:val="DD280AC6"/>
    <w:lvl w:ilvl="0" w:tplc="36C2FE7C">
      <w:start w:val="4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A306BB"/>
    <w:multiLevelType w:val="hybridMultilevel"/>
    <w:tmpl w:val="E674899C"/>
    <w:lvl w:ilvl="0" w:tplc="36C2FE7C">
      <w:start w:val="40"/>
      <w:numFmt w:val="bullet"/>
      <w:lvlText w:val="-"/>
      <w:lvlJc w:val="left"/>
      <w:pPr>
        <w:ind w:left="1292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>
      <w:start w:val="1"/>
      <w:numFmt w:val="bullet"/>
      <w:lvlText w:val="o"/>
      <w:lvlJc w:val="left"/>
      <w:pPr>
        <w:ind w:left="20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2" w:hanging="360"/>
      </w:pPr>
      <w:rPr>
        <w:rFonts w:ascii="Wingdings" w:hAnsi="Wingdings" w:hint="default"/>
      </w:rPr>
    </w:lvl>
  </w:abstractNum>
  <w:abstractNum w:abstractNumId="8" w15:restartNumberingAfterBreak="0">
    <w:nsid w:val="23216367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52B0E1D"/>
    <w:multiLevelType w:val="hybridMultilevel"/>
    <w:tmpl w:val="42BEC4CC"/>
    <w:lvl w:ilvl="0" w:tplc="9C304D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1" w15:restartNumberingAfterBreak="0">
    <w:nsid w:val="27146314"/>
    <w:multiLevelType w:val="hybridMultilevel"/>
    <w:tmpl w:val="15CEC206"/>
    <w:lvl w:ilvl="0" w:tplc="8B304FDC">
      <w:start w:val="1"/>
      <w:numFmt w:val="decimal"/>
      <w:lvlText w:val="37.%1"/>
      <w:lvlJc w:val="left"/>
      <w:pPr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2A540DB1"/>
    <w:multiLevelType w:val="hybridMultilevel"/>
    <w:tmpl w:val="F57E8802"/>
    <w:lvl w:ilvl="0" w:tplc="A906CA8C">
      <w:start w:val="4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0E87567"/>
    <w:multiLevelType w:val="hybridMultilevel"/>
    <w:tmpl w:val="498A92B6"/>
    <w:lvl w:ilvl="0" w:tplc="2FE0FFC8">
      <w:start w:val="1"/>
      <w:numFmt w:val="decimal"/>
      <w:lvlText w:val="(%1)"/>
      <w:lvlJc w:val="left"/>
      <w:pPr>
        <w:ind w:left="15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9" w:hanging="360"/>
      </w:pPr>
    </w:lvl>
    <w:lvl w:ilvl="2" w:tplc="0409001B" w:tentative="1">
      <w:start w:val="1"/>
      <w:numFmt w:val="lowerRoman"/>
      <w:lvlText w:val="%3."/>
      <w:lvlJc w:val="right"/>
      <w:pPr>
        <w:ind w:left="2959" w:hanging="180"/>
      </w:pPr>
    </w:lvl>
    <w:lvl w:ilvl="3" w:tplc="0409000F" w:tentative="1">
      <w:start w:val="1"/>
      <w:numFmt w:val="decimal"/>
      <w:lvlText w:val="%4."/>
      <w:lvlJc w:val="left"/>
      <w:pPr>
        <w:ind w:left="3679" w:hanging="360"/>
      </w:pPr>
    </w:lvl>
    <w:lvl w:ilvl="4" w:tplc="04090019" w:tentative="1">
      <w:start w:val="1"/>
      <w:numFmt w:val="lowerLetter"/>
      <w:lvlText w:val="%5."/>
      <w:lvlJc w:val="left"/>
      <w:pPr>
        <w:ind w:left="4399" w:hanging="360"/>
      </w:pPr>
    </w:lvl>
    <w:lvl w:ilvl="5" w:tplc="0409001B" w:tentative="1">
      <w:start w:val="1"/>
      <w:numFmt w:val="lowerRoman"/>
      <w:lvlText w:val="%6."/>
      <w:lvlJc w:val="right"/>
      <w:pPr>
        <w:ind w:left="5119" w:hanging="180"/>
      </w:pPr>
    </w:lvl>
    <w:lvl w:ilvl="6" w:tplc="0409000F" w:tentative="1">
      <w:start w:val="1"/>
      <w:numFmt w:val="decimal"/>
      <w:lvlText w:val="%7."/>
      <w:lvlJc w:val="left"/>
      <w:pPr>
        <w:ind w:left="5839" w:hanging="360"/>
      </w:pPr>
    </w:lvl>
    <w:lvl w:ilvl="7" w:tplc="04090019" w:tentative="1">
      <w:start w:val="1"/>
      <w:numFmt w:val="lowerLetter"/>
      <w:lvlText w:val="%8."/>
      <w:lvlJc w:val="left"/>
      <w:pPr>
        <w:ind w:left="6559" w:hanging="360"/>
      </w:pPr>
    </w:lvl>
    <w:lvl w:ilvl="8" w:tplc="0409001B" w:tentative="1">
      <w:start w:val="1"/>
      <w:numFmt w:val="lowerRoman"/>
      <w:lvlText w:val="%9."/>
      <w:lvlJc w:val="right"/>
      <w:pPr>
        <w:ind w:left="7279" w:hanging="180"/>
      </w:pPr>
    </w:lvl>
  </w:abstractNum>
  <w:abstractNum w:abstractNumId="14" w15:restartNumberingAfterBreak="0">
    <w:nsid w:val="31C9286E"/>
    <w:multiLevelType w:val="hybridMultilevel"/>
    <w:tmpl w:val="A71E94A0"/>
    <w:lvl w:ilvl="0" w:tplc="36C2FE7C">
      <w:start w:val="4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146371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B80709D"/>
    <w:multiLevelType w:val="hybridMultilevel"/>
    <w:tmpl w:val="F2D6A8E4"/>
    <w:lvl w:ilvl="0" w:tplc="8A94F4CC">
      <w:start w:val="1"/>
      <w:numFmt w:val="decimal"/>
      <w:lvlText w:val="39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8" w15:restartNumberingAfterBreak="0">
    <w:nsid w:val="3BE62561"/>
    <w:multiLevelType w:val="hybridMultilevel"/>
    <w:tmpl w:val="EE50046A"/>
    <w:lvl w:ilvl="0" w:tplc="DBD05BC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A06BE0"/>
    <w:multiLevelType w:val="hybridMultilevel"/>
    <w:tmpl w:val="AE125AAE"/>
    <w:lvl w:ilvl="0" w:tplc="96E43E04">
      <w:start w:val="13"/>
      <w:numFmt w:val="bullet"/>
      <w:lvlText w:val="-"/>
      <w:lvlJc w:val="left"/>
      <w:pPr>
        <w:ind w:left="117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0" w15:restartNumberingAfterBreak="0">
    <w:nsid w:val="54533C06"/>
    <w:multiLevelType w:val="hybridMultilevel"/>
    <w:tmpl w:val="C8588396"/>
    <w:lvl w:ilvl="0" w:tplc="DBB440FA">
      <w:start w:val="1"/>
      <w:numFmt w:val="decimal"/>
      <w:lvlText w:val="35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6D64A3"/>
    <w:multiLevelType w:val="singleLevel"/>
    <w:tmpl w:val="C75E0E7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70B40AA1"/>
    <w:multiLevelType w:val="hybridMultilevel"/>
    <w:tmpl w:val="F89C420C"/>
    <w:lvl w:ilvl="0" w:tplc="772E878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78867A97"/>
    <w:multiLevelType w:val="hybridMultilevel"/>
    <w:tmpl w:val="96944312"/>
    <w:lvl w:ilvl="0" w:tplc="96E43E0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F77546"/>
    <w:multiLevelType w:val="hybridMultilevel"/>
    <w:tmpl w:val="13725832"/>
    <w:lvl w:ilvl="0" w:tplc="06B841F2">
      <w:start w:val="1"/>
      <w:numFmt w:val="decimal"/>
      <w:lvlText w:val="%1"/>
      <w:lvlJc w:val="left"/>
      <w:pPr>
        <w:ind w:left="288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abstractNum w:abstractNumId="28" w15:restartNumberingAfterBreak="0">
    <w:nsid w:val="7FF80EC6"/>
    <w:multiLevelType w:val="multilevel"/>
    <w:tmpl w:val="779C00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 w16cid:durableId="726688457">
    <w:abstractNumId w:val="15"/>
  </w:num>
  <w:num w:numId="2" w16cid:durableId="723335755">
    <w:abstractNumId w:val="14"/>
  </w:num>
  <w:num w:numId="3" w16cid:durableId="1318874060">
    <w:abstractNumId w:val="6"/>
  </w:num>
  <w:num w:numId="4" w16cid:durableId="399181996">
    <w:abstractNumId w:val="7"/>
  </w:num>
  <w:num w:numId="5" w16cid:durableId="51929574">
    <w:abstractNumId w:val="19"/>
  </w:num>
  <w:num w:numId="6" w16cid:durableId="47152717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851065868">
    <w:abstractNumId w:val="2"/>
  </w:num>
  <w:num w:numId="8" w16cid:durableId="497160292">
    <w:abstractNumId w:val="5"/>
  </w:num>
  <w:num w:numId="9" w16cid:durableId="860630815">
    <w:abstractNumId w:val="13"/>
  </w:num>
  <w:num w:numId="10" w16cid:durableId="1819104513">
    <w:abstractNumId w:val="27"/>
  </w:num>
  <w:num w:numId="11" w16cid:durableId="633415632">
    <w:abstractNumId w:val="21"/>
  </w:num>
  <w:num w:numId="12" w16cid:durableId="2070690701">
    <w:abstractNumId w:val="4"/>
  </w:num>
  <w:num w:numId="13" w16cid:durableId="1173640218">
    <w:abstractNumId w:val="3"/>
  </w:num>
  <w:num w:numId="14" w16cid:durableId="1839225000">
    <w:abstractNumId w:val="10"/>
  </w:num>
  <w:num w:numId="15" w16cid:durableId="261883294">
    <w:abstractNumId w:val="23"/>
  </w:num>
  <w:num w:numId="16" w16cid:durableId="22681410">
    <w:abstractNumId w:val="16"/>
  </w:num>
  <w:num w:numId="17" w16cid:durableId="180779355">
    <w:abstractNumId w:val="0"/>
  </w:num>
  <w:num w:numId="18" w16cid:durableId="1444619378">
    <w:abstractNumId w:val="1"/>
  </w:num>
  <w:num w:numId="19" w16cid:durableId="1610703227">
    <w:abstractNumId w:val="8"/>
  </w:num>
  <w:num w:numId="20" w16cid:durableId="1256014309">
    <w:abstractNumId w:val="11"/>
  </w:num>
  <w:num w:numId="21" w16cid:durableId="1777871125">
    <w:abstractNumId w:val="20"/>
  </w:num>
  <w:num w:numId="22" w16cid:durableId="236978638">
    <w:abstractNumId w:val="25"/>
  </w:num>
  <w:num w:numId="23" w16cid:durableId="708528140">
    <w:abstractNumId w:val="1"/>
  </w:num>
  <w:num w:numId="24" w16cid:durableId="214850009">
    <w:abstractNumId w:val="17"/>
  </w:num>
  <w:num w:numId="25" w16cid:durableId="865945467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27873399">
    <w:abstractNumId w:val="26"/>
  </w:num>
  <w:num w:numId="27" w16cid:durableId="2113471678">
    <w:abstractNumId w:val="18"/>
  </w:num>
  <w:num w:numId="28" w16cid:durableId="249235788">
    <w:abstractNumId w:val="9"/>
  </w:num>
  <w:num w:numId="29" w16cid:durableId="382103853">
    <w:abstractNumId w:val="24"/>
  </w:num>
  <w:num w:numId="30" w16cid:durableId="1569150735">
    <w:abstractNumId w:val="12"/>
  </w:num>
  <w:num w:numId="31" w16cid:durableId="1640068805">
    <w:abstractNumId w:val="2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2B7"/>
    <w:rsid w:val="00000383"/>
    <w:rsid w:val="000005ED"/>
    <w:rsid w:val="000007A2"/>
    <w:rsid w:val="0000080B"/>
    <w:rsid w:val="00000870"/>
    <w:rsid w:val="000008CB"/>
    <w:rsid w:val="00000A38"/>
    <w:rsid w:val="00000AA4"/>
    <w:rsid w:val="00000DFC"/>
    <w:rsid w:val="0000114D"/>
    <w:rsid w:val="00001247"/>
    <w:rsid w:val="0000141B"/>
    <w:rsid w:val="00001652"/>
    <w:rsid w:val="00001923"/>
    <w:rsid w:val="000019C7"/>
    <w:rsid w:val="00001BD3"/>
    <w:rsid w:val="00001E2A"/>
    <w:rsid w:val="00001E7F"/>
    <w:rsid w:val="00002354"/>
    <w:rsid w:val="00002479"/>
    <w:rsid w:val="000024ED"/>
    <w:rsid w:val="0000261B"/>
    <w:rsid w:val="0000262B"/>
    <w:rsid w:val="00002C93"/>
    <w:rsid w:val="00002DD5"/>
    <w:rsid w:val="00002EE0"/>
    <w:rsid w:val="00002F02"/>
    <w:rsid w:val="00003005"/>
    <w:rsid w:val="000030F8"/>
    <w:rsid w:val="000032A8"/>
    <w:rsid w:val="000034A6"/>
    <w:rsid w:val="000036BB"/>
    <w:rsid w:val="00003772"/>
    <w:rsid w:val="00003922"/>
    <w:rsid w:val="00003A97"/>
    <w:rsid w:val="00003CF4"/>
    <w:rsid w:val="00003FD2"/>
    <w:rsid w:val="00003FF8"/>
    <w:rsid w:val="0000449F"/>
    <w:rsid w:val="0000480E"/>
    <w:rsid w:val="000048C6"/>
    <w:rsid w:val="0000495D"/>
    <w:rsid w:val="000049D6"/>
    <w:rsid w:val="00004A11"/>
    <w:rsid w:val="00004D38"/>
    <w:rsid w:val="0000544C"/>
    <w:rsid w:val="00005746"/>
    <w:rsid w:val="000057E2"/>
    <w:rsid w:val="00005816"/>
    <w:rsid w:val="00005B82"/>
    <w:rsid w:val="00005D16"/>
    <w:rsid w:val="00005E67"/>
    <w:rsid w:val="00006407"/>
    <w:rsid w:val="000064B5"/>
    <w:rsid w:val="0000692B"/>
    <w:rsid w:val="00006A9C"/>
    <w:rsid w:val="00006C64"/>
    <w:rsid w:val="00006EF7"/>
    <w:rsid w:val="0000752B"/>
    <w:rsid w:val="00007552"/>
    <w:rsid w:val="00007713"/>
    <w:rsid w:val="000079D7"/>
    <w:rsid w:val="0001010F"/>
    <w:rsid w:val="00010395"/>
    <w:rsid w:val="00010506"/>
    <w:rsid w:val="00010513"/>
    <w:rsid w:val="00010680"/>
    <w:rsid w:val="00010A72"/>
    <w:rsid w:val="00010D91"/>
    <w:rsid w:val="00010F4A"/>
    <w:rsid w:val="00011357"/>
    <w:rsid w:val="000114E5"/>
    <w:rsid w:val="0001157F"/>
    <w:rsid w:val="000117A3"/>
    <w:rsid w:val="00011A0E"/>
    <w:rsid w:val="00011AE7"/>
    <w:rsid w:val="00011C80"/>
    <w:rsid w:val="00011D87"/>
    <w:rsid w:val="00011FD3"/>
    <w:rsid w:val="000121A2"/>
    <w:rsid w:val="0001244B"/>
    <w:rsid w:val="0001249C"/>
    <w:rsid w:val="00012528"/>
    <w:rsid w:val="00012937"/>
    <w:rsid w:val="00012D38"/>
    <w:rsid w:val="00012EB8"/>
    <w:rsid w:val="00012EF0"/>
    <w:rsid w:val="00012F85"/>
    <w:rsid w:val="00013165"/>
    <w:rsid w:val="0001316C"/>
    <w:rsid w:val="00013195"/>
    <w:rsid w:val="00013199"/>
    <w:rsid w:val="000132EA"/>
    <w:rsid w:val="0001342C"/>
    <w:rsid w:val="00013536"/>
    <w:rsid w:val="000135A3"/>
    <w:rsid w:val="000135D3"/>
    <w:rsid w:val="0001364D"/>
    <w:rsid w:val="00013679"/>
    <w:rsid w:val="000136B0"/>
    <w:rsid w:val="00013704"/>
    <w:rsid w:val="00013762"/>
    <w:rsid w:val="0001388F"/>
    <w:rsid w:val="00013B38"/>
    <w:rsid w:val="00013E1A"/>
    <w:rsid w:val="000149C6"/>
    <w:rsid w:val="00014A09"/>
    <w:rsid w:val="00014B96"/>
    <w:rsid w:val="00014E5B"/>
    <w:rsid w:val="00014ECB"/>
    <w:rsid w:val="00014FFC"/>
    <w:rsid w:val="00015077"/>
    <w:rsid w:val="0001511C"/>
    <w:rsid w:val="0001519A"/>
    <w:rsid w:val="000152C1"/>
    <w:rsid w:val="00015369"/>
    <w:rsid w:val="000153CA"/>
    <w:rsid w:val="000156FE"/>
    <w:rsid w:val="00015904"/>
    <w:rsid w:val="00015B35"/>
    <w:rsid w:val="00015BFD"/>
    <w:rsid w:val="00015EEC"/>
    <w:rsid w:val="000162DE"/>
    <w:rsid w:val="0001635D"/>
    <w:rsid w:val="00017266"/>
    <w:rsid w:val="000172D7"/>
    <w:rsid w:val="000175FA"/>
    <w:rsid w:val="00017A56"/>
    <w:rsid w:val="00017FD8"/>
    <w:rsid w:val="0002024F"/>
    <w:rsid w:val="000206B5"/>
    <w:rsid w:val="0002074C"/>
    <w:rsid w:val="00020955"/>
    <w:rsid w:val="00020FED"/>
    <w:rsid w:val="000210F7"/>
    <w:rsid w:val="000212D4"/>
    <w:rsid w:val="000212E2"/>
    <w:rsid w:val="00021404"/>
    <w:rsid w:val="00021429"/>
    <w:rsid w:val="0002142F"/>
    <w:rsid w:val="00021566"/>
    <w:rsid w:val="00021824"/>
    <w:rsid w:val="000218F9"/>
    <w:rsid w:val="00021E9A"/>
    <w:rsid w:val="00022108"/>
    <w:rsid w:val="00022291"/>
    <w:rsid w:val="00022605"/>
    <w:rsid w:val="0002277D"/>
    <w:rsid w:val="00022944"/>
    <w:rsid w:val="000235AB"/>
    <w:rsid w:val="0002369A"/>
    <w:rsid w:val="00023754"/>
    <w:rsid w:val="0002379A"/>
    <w:rsid w:val="00023840"/>
    <w:rsid w:val="00023BC3"/>
    <w:rsid w:val="00023E11"/>
    <w:rsid w:val="00023E56"/>
    <w:rsid w:val="00023E63"/>
    <w:rsid w:val="0002426A"/>
    <w:rsid w:val="000242C2"/>
    <w:rsid w:val="00024344"/>
    <w:rsid w:val="00024346"/>
    <w:rsid w:val="00024402"/>
    <w:rsid w:val="000245CA"/>
    <w:rsid w:val="0002475C"/>
    <w:rsid w:val="0002484E"/>
    <w:rsid w:val="000248B7"/>
    <w:rsid w:val="000249B5"/>
    <w:rsid w:val="00024B70"/>
    <w:rsid w:val="00024E62"/>
    <w:rsid w:val="00025021"/>
    <w:rsid w:val="000250DD"/>
    <w:rsid w:val="00025364"/>
    <w:rsid w:val="0002555E"/>
    <w:rsid w:val="0002566A"/>
    <w:rsid w:val="00025747"/>
    <w:rsid w:val="00025774"/>
    <w:rsid w:val="0002589D"/>
    <w:rsid w:val="00025BA6"/>
    <w:rsid w:val="00025C5C"/>
    <w:rsid w:val="00025E10"/>
    <w:rsid w:val="00025E90"/>
    <w:rsid w:val="000261DA"/>
    <w:rsid w:val="00026392"/>
    <w:rsid w:val="00026A7A"/>
    <w:rsid w:val="00026D3C"/>
    <w:rsid w:val="00026FCF"/>
    <w:rsid w:val="000275ED"/>
    <w:rsid w:val="000275F4"/>
    <w:rsid w:val="00027942"/>
    <w:rsid w:val="00027A57"/>
    <w:rsid w:val="00027C1D"/>
    <w:rsid w:val="00027C5E"/>
    <w:rsid w:val="00027E83"/>
    <w:rsid w:val="00027EA8"/>
    <w:rsid w:val="00027EFB"/>
    <w:rsid w:val="00027F9C"/>
    <w:rsid w:val="0003002D"/>
    <w:rsid w:val="0003008D"/>
    <w:rsid w:val="000300A8"/>
    <w:rsid w:val="000301F2"/>
    <w:rsid w:val="0003043B"/>
    <w:rsid w:val="0003046C"/>
    <w:rsid w:val="0003051C"/>
    <w:rsid w:val="000308D0"/>
    <w:rsid w:val="00030A3C"/>
    <w:rsid w:val="00030BA6"/>
    <w:rsid w:val="00030D2B"/>
    <w:rsid w:val="00030F93"/>
    <w:rsid w:val="0003105E"/>
    <w:rsid w:val="000310C9"/>
    <w:rsid w:val="000313A9"/>
    <w:rsid w:val="0003143F"/>
    <w:rsid w:val="00031636"/>
    <w:rsid w:val="00031867"/>
    <w:rsid w:val="0003190D"/>
    <w:rsid w:val="00031B7D"/>
    <w:rsid w:val="00031DFB"/>
    <w:rsid w:val="000320F2"/>
    <w:rsid w:val="00032405"/>
    <w:rsid w:val="0003266A"/>
    <w:rsid w:val="0003267B"/>
    <w:rsid w:val="000326F3"/>
    <w:rsid w:val="0003294A"/>
    <w:rsid w:val="00032BE4"/>
    <w:rsid w:val="00032CCD"/>
    <w:rsid w:val="00032D9B"/>
    <w:rsid w:val="00032E2F"/>
    <w:rsid w:val="00032F5A"/>
    <w:rsid w:val="00033192"/>
    <w:rsid w:val="000331F2"/>
    <w:rsid w:val="00033267"/>
    <w:rsid w:val="000332BC"/>
    <w:rsid w:val="00033322"/>
    <w:rsid w:val="0003353C"/>
    <w:rsid w:val="000336F7"/>
    <w:rsid w:val="00033747"/>
    <w:rsid w:val="000338A8"/>
    <w:rsid w:val="000339B8"/>
    <w:rsid w:val="00033FAE"/>
    <w:rsid w:val="00034055"/>
    <w:rsid w:val="000342C2"/>
    <w:rsid w:val="000344F7"/>
    <w:rsid w:val="000346A2"/>
    <w:rsid w:val="0003483C"/>
    <w:rsid w:val="00034980"/>
    <w:rsid w:val="000349E4"/>
    <w:rsid w:val="00034A01"/>
    <w:rsid w:val="00034BEA"/>
    <w:rsid w:val="00034CF9"/>
    <w:rsid w:val="00035561"/>
    <w:rsid w:val="000356C3"/>
    <w:rsid w:val="000359DE"/>
    <w:rsid w:val="00035A3B"/>
    <w:rsid w:val="00035A3F"/>
    <w:rsid w:val="00035AA5"/>
    <w:rsid w:val="00035F39"/>
    <w:rsid w:val="000361C0"/>
    <w:rsid w:val="000364AE"/>
    <w:rsid w:val="0003671E"/>
    <w:rsid w:val="000367D0"/>
    <w:rsid w:val="0003689A"/>
    <w:rsid w:val="00036B97"/>
    <w:rsid w:val="00036C3C"/>
    <w:rsid w:val="00036E08"/>
    <w:rsid w:val="00037152"/>
    <w:rsid w:val="00037238"/>
    <w:rsid w:val="000373D5"/>
    <w:rsid w:val="000375B1"/>
    <w:rsid w:val="00037798"/>
    <w:rsid w:val="0003793F"/>
    <w:rsid w:val="00037985"/>
    <w:rsid w:val="00037A58"/>
    <w:rsid w:val="00037A5C"/>
    <w:rsid w:val="00037B04"/>
    <w:rsid w:val="00037CF6"/>
    <w:rsid w:val="00037D2A"/>
    <w:rsid w:val="00037EE9"/>
    <w:rsid w:val="00037F1A"/>
    <w:rsid w:val="0004022C"/>
    <w:rsid w:val="00040243"/>
    <w:rsid w:val="00040379"/>
    <w:rsid w:val="00040417"/>
    <w:rsid w:val="0004082A"/>
    <w:rsid w:val="00040AFD"/>
    <w:rsid w:val="00040C31"/>
    <w:rsid w:val="00040E1C"/>
    <w:rsid w:val="00041159"/>
    <w:rsid w:val="00041256"/>
    <w:rsid w:val="00041576"/>
    <w:rsid w:val="0004162C"/>
    <w:rsid w:val="000416DB"/>
    <w:rsid w:val="00041750"/>
    <w:rsid w:val="00041A11"/>
    <w:rsid w:val="00041A17"/>
    <w:rsid w:val="00041C97"/>
    <w:rsid w:val="00042009"/>
    <w:rsid w:val="000424DF"/>
    <w:rsid w:val="000426BE"/>
    <w:rsid w:val="00042885"/>
    <w:rsid w:val="00042C69"/>
    <w:rsid w:val="00042CF5"/>
    <w:rsid w:val="00042DCC"/>
    <w:rsid w:val="00042E0A"/>
    <w:rsid w:val="00042F0D"/>
    <w:rsid w:val="00043211"/>
    <w:rsid w:val="00043265"/>
    <w:rsid w:val="000433E6"/>
    <w:rsid w:val="00043505"/>
    <w:rsid w:val="00043A51"/>
    <w:rsid w:val="00043ADD"/>
    <w:rsid w:val="00043BD2"/>
    <w:rsid w:val="00043D47"/>
    <w:rsid w:val="00043E1A"/>
    <w:rsid w:val="000441EA"/>
    <w:rsid w:val="00044395"/>
    <w:rsid w:val="000446F7"/>
    <w:rsid w:val="000447C3"/>
    <w:rsid w:val="00044811"/>
    <w:rsid w:val="00044857"/>
    <w:rsid w:val="000448DE"/>
    <w:rsid w:val="000449D7"/>
    <w:rsid w:val="00044C6A"/>
    <w:rsid w:val="00044D3E"/>
    <w:rsid w:val="00045089"/>
    <w:rsid w:val="000450A2"/>
    <w:rsid w:val="00045930"/>
    <w:rsid w:val="00045C74"/>
    <w:rsid w:val="00045CE8"/>
    <w:rsid w:val="00045E0E"/>
    <w:rsid w:val="00045EE1"/>
    <w:rsid w:val="00045F1F"/>
    <w:rsid w:val="00046090"/>
    <w:rsid w:val="000460C8"/>
    <w:rsid w:val="000464D3"/>
    <w:rsid w:val="0004661E"/>
    <w:rsid w:val="00046698"/>
    <w:rsid w:val="000466B9"/>
    <w:rsid w:val="00046799"/>
    <w:rsid w:val="00046826"/>
    <w:rsid w:val="00046A15"/>
    <w:rsid w:val="00046C58"/>
    <w:rsid w:val="00047073"/>
    <w:rsid w:val="00047181"/>
    <w:rsid w:val="000473D6"/>
    <w:rsid w:val="000474B6"/>
    <w:rsid w:val="0004778F"/>
    <w:rsid w:val="000479BE"/>
    <w:rsid w:val="00047A12"/>
    <w:rsid w:val="00047B94"/>
    <w:rsid w:val="00047D25"/>
    <w:rsid w:val="00047E2B"/>
    <w:rsid w:val="00047FE1"/>
    <w:rsid w:val="000500C0"/>
    <w:rsid w:val="00050275"/>
    <w:rsid w:val="0005037F"/>
    <w:rsid w:val="00050753"/>
    <w:rsid w:val="000508F2"/>
    <w:rsid w:val="00050941"/>
    <w:rsid w:val="00050AFE"/>
    <w:rsid w:val="00050F81"/>
    <w:rsid w:val="000510E3"/>
    <w:rsid w:val="00051198"/>
    <w:rsid w:val="0005122A"/>
    <w:rsid w:val="00051235"/>
    <w:rsid w:val="0005137F"/>
    <w:rsid w:val="0005146F"/>
    <w:rsid w:val="000514D3"/>
    <w:rsid w:val="00051547"/>
    <w:rsid w:val="0005154F"/>
    <w:rsid w:val="000516C5"/>
    <w:rsid w:val="00051871"/>
    <w:rsid w:val="000518B4"/>
    <w:rsid w:val="000519C3"/>
    <w:rsid w:val="00051A2B"/>
    <w:rsid w:val="00051A65"/>
    <w:rsid w:val="00051DED"/>
    <w:rsid w:val="00052083"/>
    <w:rsid w:val="00052142"/>
    <w:rsid w:val="0005222D"/>
    <w:rsid w:val="0005237C"/>
    <w:rsid w:val="00052394"/>
    <w:rsid w:val="00052893"/>
    <w:rsid w:val="000529B4"/>
    <w:rsid w:val="00052C22"/>
    <w:rsid w:val="00052EE8"/>
    <w:rsid w:val="00052F44"/>
    <w:rsid w:val="00052FBE"/>
    <w:rsid w:val="00052FF2"/>
    <w:rsid w:val="00053163"/>
    <w:rsid w:val="0005320C"/>
    <w:rsid w:val="0005328B"/>
    <w:rsid w:val="000532F5"/>
    <w:rsid w:val="00053357"/>
    <w:rsid w:val="0005396A"/>
    <w:rsid w:val="00053CA0"/>
    <w:rsid w:val="00053F10"/>
    <w:rsid w:val="00053F6A"/>
    <w:rsid w:val="000541EF"/>
    <w:rsid w:val="00054293"/>
    <w:rsid w:val="000542A8"/>
    <w:rsid w:val="000543A9"/>
    <w:rsid w:val="0005484B"/>
    <w:rsid w:val="00054D5B"/>
    <w:rsid w:val="00054FEE"/>
    <w:rsid w:val="000550AC"/>
    <w:rsid w:val="000550BF"/>
    <w:rsid w:val="00055178"/>
    <w:rsid w:val="00055234"/>
    <w:rsid w:val="00055388"/>
    <w:rsid w:val="00055431"/>
    <w:rsid w:val="00055557"/>
    <w:rsid w:val="00055574"/>
    <w:rsid w:val="00055575"/>
    <w:rsid w:val="00055633"/>
    <w:rsid w:val="0005575D"/>
    <w:rsid w:val="00055960"/>
    <w:rsid w:val="00055B2E"/>
    <w:rsid w:val="00055B4B"/>
    <w:rsid w:val="00055D63"/>
    <w:rsid w:val="0005623E"/>
    <w:rsid w:val="00056288"/>
    <w:rsid w:val="0005634B"/>
    <w:rsid w:val="00056640"/>
    <w:rsid w:val="00056741"/>
    <w:rsid w:val="000568F0"/>
    <w:rsid w:val="00056906"/>
    <w:rsid w:val="00056DE4"/>
    <w:rsid w:val="00057483"/>
    <w:rsid w:val="000574DA"/>
    <w:rsid w:val="00057991"/>
    <w:rsid w:val="00057C6E"/>
    <w:rsid w:val="00057F65"/>
    <w:rsid w:val="0006029F"/>
    <w:rsid w:val="000602D8"/>
    <w:rsid w:val="00060457"/>
    <w:rsid w:val="00060649"/>
    <w:rsid w:val="00060908"/>
    <w:rsid w:val="00060A63"/>
    <w:rsid w:val="00060C8E"/>
    <w:rsid w:val="00061112"/>
    <w:rsid w:val="0006118E"/>
    <w:rsid w:val="00061324"/>
    <w:rsid w:val="0006151E"/>
    <w:rsid w:val="0006164F"/>
    <w:rsid w:val="0006180F"/>
    <w:rsid w:val="00061A76"/>
    <w:rsid w:val="00061A83"/>
    <w:rsid w:val="00061AAE"/>
    <w:rsid w:val="00061BFA"/>
    <w:rsid w:val="00061DD8"/>
    <w:rsid w:val="00061E51"/>
    <w:rsid w:val="00061E82"/>
    <w:rsid w:val="00062019"/>
    <w:rsid w:val="0006228F"/>
    <w:rsid w:val="000622B0"/>
    <w:rsid w:val="0006230A"/>
    <w:rsid w:val="00062534"/>
    <w:rsid w:val="00062610"/>
    <w:rsid w:val="0006264E"/>
    <w:rsid w:val="00062751"/>
    <w:rsid w:val="0006277A"/>
    <w:rsid w:val="000627A4"/>
    <w:rsid w:val="00062860"/>
    <w:rsid w:val="00062B06"/>
    <w:rsid w:val="00062D01"/>
    <w:rsid w:val="00062F81"/>
    <w:rsid w:val="00063022"/>
    <w:rsid w:val="0006323C"/>
    <w:rsid w:val="000632CE"/>
    <w:rsid w:val="00063399"/>
    <w:rsid w:val="0006354B"/>
    <w:rsid w:val="000635EE"/>
    <w:rsid w:val="000636DD"/>
    <w:rsid w:val="000638D8"/>
    <w:rsid w:val="00063DB0"/>
    <w:rsid w:val="00063E7C"/>
    <w:rsid w:val="00063F61"/>
    <w:rsid w:val="00063FDE"/>
    <w:rsid w:val="000640A0"/>
    <w:rsid w:val="000642F8"/>
    <w:rsid w:val="000643E0"/>
    <w:rsid w:val="000644DF"/>
    <w:rsid w:val="000645BD"/>
    <w:rsid w:val="000646A7"/>
    <w:rsid w:val="00064955"/>
    <w:rsid w:val="00064BEC"/>
    <w:rsid w:val="00064CE9"/>
    <w:rsid w:val="00064F71"/>
    <w:rsid w:val="00065180"/>
    <w:rsid w:val="0006543E"/>
    <w:rsid w:val="00065574"/>
    <w:rsid w:val="000656E1"/>
    <w:rsid w:val="00065ADE"/>
    <w:rsid w:val="00065C80"/>
    <w:rsid w:val="00065E11"/>
    <w:rsid w:val="0006619F"/>
    <w:rsid w:val="00066C60"/>
    <w:rsid w:val="00066D23"/>
    <w:rsid w:val="00066E0E"/>
    <w:rsid w:val="00066FF4"/>
    <w:rsid w:val="000670FE"/>
    <w:rsid w:val="000672D7"/>
    <w:rsid w:val="00067554"/>
    <w:rsid w:val="000679B7"/>
    <w:rsid w:val="00067B22"/>
    <w:rsid w:val="00067B89"/>
    <w:rsid w:val="00067D22"/>
    <w:rsid w:val="00070119"/>
    <w:rsid w:val="00070149"/>
    <w:rsid w:val="0007019A"/>
    <w:rsid w:val="00070222"/>
    <w:rsid w:val="00070286"/>
    <w:rsid w:val="00070488"/>
    <w:rsid w:val="00070699"/>
    <w:rsid w:val="00070752"/>
    <w:rsid w:val="0007082A"/>
    <w:rsid w:val="00070885"/>
    <w:rsid w:val="00070958"/>
    <w:rsid w:val="00070A2C"/>
    <w:rsid w:val="00070C4D"/>
    <w:rsid w:val="00070F6E"/>
    <w:rsid w:val="000712AB"/>
    <w:rsid w:val="000713DE"/>
    <w:rsid w:val="0007148F"/>
    <w:rsid w:val="000714DE"/>
    <w:rsid w:val="0007158C"/>
    <w:rsid w:val="00071670"/>
    <w:rsid w:val="000717CF"/>
    <w:rsid w:val="00071894"/>
    <w:rsid w:val="000719C0"/>
    <w:rsid w:val="00071BC4"/>
    <w:rsid w:val="00071D16"/>
    <w:rsid w:val="00071D38"/>
    <w:rsid w:val="00071DEC"/>
    <w:rsid w:val="0007200A"/>
    <w:rsid w:val="0007220B"/>
    <w:rsid w:val="000722E1"/>
    <w:rsid w:val="0007237E"/>
    <w:rsid w:val="0007277C"/>
    <w:rsid w:val="000727E3"/>
    <w:rsid w:val="00072F88"/>
    <w:rsid w:val="00073040"/>
    <w:rsid w:val="000730B7"/>
    <w:rsid w:val="000730CF"/>
    <w:rsid w:val="00073109"/>
    <w:rsid w:val="0007310C"/>
    <w:rsid w:val="000732D1"/>
    <w:rsid w:val="0007334C"/>
    <w:rsid w:val="000733F6"/>
    <w:rsid w:val="0007369C"/>
    <w:rsid w:val="00073733"/>
    <w:rsid w:val="00073A4A"/>
    <w:rsid w:val="00073CAE"/>
    <w:rsid w:val="00073F96"/>
    <w:rsid w:val="00074230"/>
    <w:rsid w:val="000742DB"/>
    <w:rsid w:val="000742E8"/>
    <w:rsid w:val="00074401"/>
    <w:rsid w:val="000744FA"/>
    <w:rsid w:val="000747AD"/>
    <w:rsid w:val="000748CA"/>
    <w:rsid w:val="000749EB"/>
    <w:rsid w:val="000749ED"/>
    <w:rsid w:val="00074BDB"/>
    <w:rsid w:val="00074E26"/>
    <w:rsid w:val="0007508E"/>
    <w:rsid w:val="0007509B"/>
    <w:rsid w:val="000751B4"/>
    <w:rsid w:val="000754D3"/>
    <w:rsid w:val="0007557D"/>
    <w:rsid w:val="000756F2"/>
    <w:rsid w:val="00075961"/>
    <w:rsid w:val="000759B4"/>
    <w:rsid w:val="00075BC7"/>
    <w:rsid w:val="00075CE3"/>
    <w:rsid w:val="00076225"/>
    <w:rsid w:val="000763BB"/>
    <w:rsid w:val="0007679B"/>
    <w:rsid w:val="00076A91"/>
    <w:rsid w:val="0007717B"/>
    <w:rsid w:val="00077520"/>
    <w:rsid w:val="0007765F"/>
    <w:rsid w:val="00077864"/>
    <w:rsid w:val="000778FF"/>
    <w:rsid w:val="00077B28"/>
    <w:rsid w:val="00077D33"/>
    <w:rsid w:val="00080292"/>
    <w:rsid w:val="0008033F"/>
    <w:rsid w:val="00080387"/>
    <w:rsid w:val="000803BC"/>
    <w:rsid w:val="00080505"/>
    <w:rsid w:val="0008077E"/>
    <w:rsid w:val="0008091A"/>
    <w:rsid w:val="00080B23"/>
    <w:rsid w:val="00080D09"/>
    <w:rsid w:val="000810C5"/>
    <w:rsid w:val="00081343"/>
    <w:rsid w:val="0008141B"/>
    <w:rsid w:val="000819BE"/>
    <w:rsid w:val="00081D05"/>
    <w:rsid w:val="00081DFA"/>
    <w:rsid w:val="00081F8E"/>
    <w:rsid w:val="00082209"/>
    <w:rsid w:val="0008226A"/>
    <w:rsid w:val="00082523"/>
    <w:rsid w:val="000826E7"/>
    <w:rsid w:val="000828DC"/>
    <w:rsid w:val="00082BA4"/>
    <w:rsid w:val="00082E07"/>
    <w:rsid w:val="00082E13"/>
    <w:rsid w:val="00082E18"/>
    <w:rsid w:val="00082F02"/>
    <w:rsid w:val="000831A6"/>
    <w:rsid w:val="0008325F"/>
    <w:rsid w:val="000832C1"/>
    <w:rsid w:val="00083521"/>
    <w:rsid w:val="0008356D"/>
    <w:rsid w:val="000838F4"/>
    <w:rsid w:val="00083A8F"/>
    <w:rsid w:val="00083BF8"/>
    <w:rsid w:val="00083C90"/>
    <w:rsid w:val="00084539"/>
    <w:rsid w:val="000846B6"/>
    <w:rsid w:val="00084AE2"/>
    <w:rsid w:val="00084D2F"/>
    <w:rsid w:val="000851B1"/>
    <w:rsid w:val="0008527F"/>
    <w:rsid w:val="000852A2"/>
    <w:rsid w:val="00085519"/>
    <w:rsid w:val="0008577B"/>
    <w:rsid w:val="00085C8D"/>
    <w:rsid w:val="000860D1"/>
    <w:rsid w:val="000860FD"/>
    <w:rsid w:val="00086190"/>
    <w:rsid w:val="00086238"/>
    <w:rsid w:val="00086304"/>
    <w:rsid w:val="0008635F"/>
    <w:rsid w:val="00086409"/>
    <w:rsid w:val="000864DB"/>
    <w:rsid w:val="000867AD"/>
    <w:rsid w:val="0008696E"/>
    <w:rsid w:val="00086A3F"/>
    <w:rsid w:val="00086B07"/>
    <w:rsid w:val="00087113"/>
    <w:rsid w:val="00087616"/>
    <w:rsid w:val="000876C0"/>
    <w:rsid w:val="000876E9"/>
    <w:rsid w:val="000877F1"/>
    <w:rsid w:val="00087A0F"/>
    <w:rsid w:val="00087B3B"/>
    <w:rsid w:val="00087BCE"/>
    <w:rsid w:val="00087C9A"/>
    <w:rsid w:val="00087FF3"/>
    <w:rsid w:val="0009000F"/>
    <w:rsid w:val="00090444"/>
    <w:rsid w:val="0009057F"/>
    <w:rsid w:val="000905B0"/>
    <w:rsid w:val="00090767"/>
    <w:rsid w:val="00090A2E"/>
    <w:rsid w:val="00090EB5"/>
    <w:rsid w:val="00090FD5"/>
    <w:rsid w:val="0009110D"/>
    <w:rsid w:val="000913C5"/>
    <w:rsid w:val="00091552"/>
    <w:rsid w:val="0009173D"/>
    <w:rsid w:val="00091750"/>
    <w:rsid w:val="00091840"/>
    <w:rsid w:val="00091AED"/>
    <w:rsid w:val="00091D45"/>
    <w:rsid w:val="00091D4E"/>
    <w:rsid w:val="00091F29"/>
    <w:rsid w:val="00091F3F"/>
    <w:rsid w:val="00092097"/>
    <w:rsid w:val="000925E7"/>
    <w:rsid w:val="00092641"/>
    <w:rsid w:val="00092704"/>
    <w:rsid w:val="0009275A"/>
    <w:rsid w:val="00092889"/>
    <w:rsid w:val="0009296D"/>
    <w:rsid w:val="00092A8F"/>
    <w:rsid w:val="00092B97"/>
    <w:rsid w:val="00092BAE"/>
    <w:rsid w:val="00092C9C"/>
    <w:rsid w:val="00092E52"/>
    <w:rsid w:val="00092EA5"/>
    <w:rsid w:val="00093038"/>
    <w:rsid w:val="000930F7"/>
    <w:rsid w:val="00093258"/>
    <w:rsid w:val="0009349A"/>
    <w:rsid w:val="00093A25"/>
    <w:rsid w:val="00093A69"/>
    <w:rsid w:val="00093D29"/>
    <w:rsid w:val="00093E1D"/>
    <w:rsid w:val="00093E72"/>
    <w:rsid w:val="00094249"/>
    <w:rsid w:val="00094590"/>
    <w:rsid w:val="000945FC"/>
    <w:rsid w:val="000945FD"/>
    <w:rsid w:val="000948D2"/>
    <w:rsid w:val="00094E37"/>
    <w:rsid w:val="00094F75"/>
    <w:rsid w:val="00094F92"/>
    <w:rsid w:val="00094FE7"/>
    <w:rsid w:val="0009528F"/>
    <w:rsid w:val="000955A1"/>
    <w:rsid w:val="000955B2"/>
    <w:rsid w:val="000957CE"/>
    <w:rsid w:val="000958D9"/>
    <w:rsid w:val="00095A12"/>
    <w:rsid w:val="00095A75"/>
    <w:rsid w:val="00095B89"/>
    <w:rsid w:val="00095BB3"/>
    <w:rsid w:val="00095C5A"/>
    <w:rsid w:val="00095D26"/>
    <w:rsid w:val="00095D88"/>
    <w:rsid w:val="00095DB3"/>
    <w:rsid w:val="00095F38"/>
    <w:rsid w:val="00096516"/>
    <w:rsid w:val="0009656E"/>
    <w:rsid w:val="00096591"/>
    <w:rsid w:val="000965CE"/>
    <w:rsid w:val="00096659"/>
    <w:rsid w:val="0009670A"/>
    <w:rsid w:val="00096712"/>
    <w:rsid w:val="00096945"/>
    <w:rsid w:val="00096A36"/>
    <w:rsid w:val="00096A9B"/>
    <w:rsid w:val="00096BEB"/>
    <w:rsid w:val="00096CB5"/>
    <w:rsid w:val="00096E14"/>
    <w:rsid w:val="00096F67"/>
    <w:rsid w:val="000970F5"/>
    <w:rsid w:val="00097139"/>
    <w:rsid w:val="0009727B"/>
    <w:rsid w:val="000973B9"/>
    <w:rsid w:val="000974E5"/>
    <w:rsid w:val="0009756E"/>
    <w:rsid w:val="0009759B"/>
    <w:rsid w:val="00097635"/>
    <w:rsid w:val="00097677"/>
    <w:rsid w:val="0009773F"/>
    <w:rsid w:val="000978B3"/>
    <w:rsid w:val="000978C2"/>
    <w:rsid w:val="00097A3D"/>
    <w:rsid w:val="00097CDD"/>
    <w:rsid w:val="00097D60"/>
    <w:rsid w:val="00097DCF"/>
    <w:rsid w:val="00097F35"/>
    <w:rsid w:val="000A0016"/>
    <w:rsid w:val="000A036D"/>
    <w:rsid w:val="000A0427"/>
    <w:rsid w:val="000A0447"/>
    <w:rsid w:val="000A0902"/>
    <w:rsid w:val="000A0AA1"/>
    <w:rsid w:val="000A0B2A"/>
    <w:rsid w:val="000A0BDF"/>
    <w:rsid w:val="000A0BF8"/>
    <w:rsid w:val="000A0C9F"/>
    <w:rsid w:val="000A0D55"/>
    <w:rsid w:val="000A0EA3"/>
    <w:rsid w:val="000A0EC8"/>
    <w:rsid w:val="000A0F6F"/>
    <w:rsid w:val="000A0FF4"/>
    <w:rsid w:val="000A100B"/>
    <w:rsid w:val="000A1139"/>
    <w:rsid w:val="000A11FA"/>
    <w:rsid w:val="000A14AF"/>
    <w:rsid w:val="000A1597"/>
    <w:rsid w:val="000A1623"/>
    <w:rsid w:val="000A16ED"/>
    <w:rsid w:val="000A1705"/>
    <w:rsid w:val="000A17F6"/>
    <w:rsid w:val="000A1885"/>
    <w:rsid w:val="000A196A"/>
    <w:rsid w:val="000A1BA9"/>
    <w:rsid w:val="000A1C8E"/>
    <w:rsid w:val="000A1EA5"/>
    <w:rsid w:val="000A1F67"/>
    <w:rsid w:val="000A1FCA"/>
    <w:rsid w:val="000A212F"/>
    <w:rsid w:val="000A27C1"/>
    <w:rsid w:val="000A2A9A"/>
    <w:rsid w:val="000A2C1A"/>
    <w:rsid w:val="000A324B"/>
    <w:rsid w:val="000A363B"/>
    <w:rsid w:val="000A3676"/>
    <w:rsid w:val="000A36F9"/>
    <w:rsid w:val="000A3D39"/>
    <w:rsid w:val="000A41DE"/>
    <w:rsid w:val="000A4215"/>
    <w:rsid w:val="000A434E"/>
    <w:rsid w:val="000A43D0"/>
    <w:rsid w:val="000A446E"/>
    <w:rsid w:val="000A4868"/>
    <w:rsid w:val="000A497B"/>
    <w:rsid w:val="000A49D1"/>
    <w:rsid w:val="000A49D7"/>
    <w:rsid w:val="000A4BF9"/>
    <w:rsid w:val="000A4CD1"/>
    <w:rsid w:val="000A4EFE"/>
    <w:rsid w:val="000A4F57"/>
    <w:rsid w:val="000A50CC"/>
    <w:rsid w:val="000A518C"/>
    <w:rsid w:val="000A54FD"/>
    <w:rsid w:val="000A5531"/>
    <w:rsid w:val="000A55EF"/>
    <w:rsid w:val="000A5740"/>
    <w:rsid w:val="000A58A2"/>
    <w:rsid w:val="000A5ADE"/>
    <w:rsid w:val="000A5E15"/>
    <w:rsid w:val="000A62C5"/>
    <w:rsid w:val="000A6631"/>
    <w:rsid w:val="000A66C0"/>
    <w:rsid w:val="000A67A9"/>
    <w:rsid w:val="000A683D"/>
    <w:rsid w:val="000A6C35"/>
    <w:rsid w:val="000A70AF"/>
    <w:rsid w:val="000A7438"/>
    <w:rsid w:val="000A7469"/>
    <w:rsid w:val="000A76B6"/>
    <w:rsid w:val="000A76DF"/>
    <w:rsid w:val="000A7712"/>
    <w:rsid w:val="000A78E8"/>
    <w:rsid w:val="000A79F6"/>
    <w:rsid w:val="000A7D56"/>
    <w:rsid w:val="000B0005"/>
    <w:rsid w:val="000B029B"/>
    <w:rsid w:val="000B0405"/>
    <w:rsid w:val="000B0467"/>
    <w:rsid w:val="000B04AF"/>
    <w:rsid w:val="000B06DD"/>
    <w:rsid w:val="000B0720"/>
    <w:rsid w:val="000B07F4"/>
    <w:rsid w:val="000B0A6D"/>
    <w:rsid w:val="000B0E74"/>
    <w:rsid w:val="000B0FF2"/>
    <w:rsid w:val="000B1028"/>
    <w:rsid w:val="000B1398"/>
    <w:rsid w:val="000B1A08"/>
    <w:rsid w:val="000B1B44"/>
    <w:rsid w:val="000B1BD6"/>
    <w:rsid w:val="000B1D2C"/>
    <w:rsid w:val="000B1EB2"/>
    <w:rsid w:val="000B2008"/>
    <w:rsid w:val="000B2179"/>
    <w:rsid w:val="000B2365"/>
    <w:rsid w:val="000B24E2"/>
    <w:rsid w:val="000B24FD"/>
    <w:rsid w:val="000B26A6"/>
    <w:rsid w:val="000B27A1"/>
    <w:rsid w:val="000B284D"/>
    <w:rsid w:val="000B29BC"/>
    <w:rsid w:val="000B2BB2"/>
    <w:rsid w:val="000B2D7F"/>
    <w:rsid w:val="000B33DF"/>
    <w:rsid w:val="000B35F2"/>
    <w:rsid w:val="000B367F"/>
    <w:rsid w:val="000B3753"/>
    <w:rsid w:val="000B37C0"/>
    <w:rsid w:val="000B3902"/>
    <w:rsid w:val="000B3C14"/>
    <w:rsid w:val="000B3E3C"/>
    <w:rsid w:val="000B4120"/>
    <w:rsid w:val="000B43F0"/>
    <w:rsid w:val="000B4934"/>
    <w:rsid w:val="000B4B2D"/>
    <w:rsid w:val="000B4BC1"/>
    <w:rsid w:val="000B4C12"/>
    <w:rsid w:val="000B4C79"/>
    <w:rsid w:val="000B4DF2"/>
    <w:rsid w:val="000B4FA0"/>
    <w:rsid w:val="000B5127"/>
    <w:rsid w:val="000B517D"/>
    <w:rsid w:val="000B5250"/>
    <w:rsid w:val="000B5399"/>
    <w:rsid w:val="000B5A82"/>
    <w:rsid w:val="000B5EA2"/>
    <w:rsid w:val="000B641A"/>
    <w:rsid w:val="000B6467"/>
    <w:rsid w:val="000B6522"/>
    <w:rsid w:val="000B6674"/>
    <w:rsid w:val="000B6708"/>
    <w:rsid w:val="000B6787"/>
    <w:rsid w:val="000B695E"/>
    <w:rsid w:val="000B6A1E"/>
    <w:rsid w:val="000B6A75"/>
    <w:rsid w:val="000B6D9B"/>
    <w:rsid w:val="000B6F36"/>
    <w:rsid w:val="000B6F46"/>
    <w:rsid w:val="000B70EA"/>
    <w:rsid w:val="000B7719"/>
    <w:rsid w:val="000B7789"/>
    <w:rsid w:val="000B78AD"/>
    <w:rsid w:val="000B7A60"/>
    <w:rsid w:val="000B7D16"/>
    <w:rsid w:val="000B7F82"/>
    <w:rsid w:val="000B7FDC"/>
    <w:rsid w:val="000C0365"/>
    <w:rsid w:val="000C0484"/>
    <w:rsid w:val="000C0522"/>
    <w:rsid w:val="000C064E"/>
    <w:rsid w:val="000C0758"/>
    <w:rsid w:val="000C0946"/>
    <w:rsid w:val="000C09C4"/>
    <w:rsid w:val="000C0E11"/>
    <w:rsid w:val="000C1082"/>
    <w:rsid w:val="000C1205"/>
    <w:rsid w:val="000C16E0"/>
    <w:rsid w:val="000C17BD"/>
    <w:rsid w:val="000C1822"/>
    <w:rsid w:val="000C1A0D"/>
    <w:rsid w:val="000C1B87"/>
    <w:rsid w:val="000C1CC4"/>
    <w:rsid w:val="000C1E1C"/>
    <w:rsid w:val="000C2123"/>
    <w:rsid w:val="000C217C"/>
    <w:rsid w:val="000C231D"/>
    <w:rsid w:val="000C24BA"/>
    <w:rsid w:val="000C266F"/>
    <w:rsid w:val="000C2869"/>
    <w:rsid w:val="000C2957"/>
    <w:rsid w:val="000C2C79"/>
    <w:rsid w:val="000C300F"/>
    <w:rsid w:val="000C314F"/>
    <w:rsid w:val="000C3200"/>
    <w:rsid w:val="000C3258"/>
    <w:rsid w:val="000C3500"/>
    <w:rsid w:val="000C3601"/>
    <w:rsid w:val="000C36B5"/>
    <w:rsid w:val="000C379B"/>
    <w:rsid w:val="000C3BB9"/>
    <w:rsid w:val="000C3CED"/>
    <w:rsid w:val="000C433A"/>
    <w:rsid w:val="000C47AC"/>
    <w:rsid w:val="000C4E74"/>
    <w:rsid w:val="000C4F26"/>
    <w:rsid w:val="000C548C"/>
    <w:rsid w:val="000C5587"/>
    <w:rsid w:val="000C55D7"/>
    <w:rsid w:val="000C5677"/>
    <w:rsid w:val="000C5912"/>
    <w:rsid w:val="000C597C"/>
    <w:rsid w:val="000C59DB"/>
    <w:rsid w:val="000C5A3F"/>
    <w:rsid w:val="000C5B3F"/>
    <w:rsid w:val="000C5B66"/>
    <w:rsid w:val="000C5BEA"/>
    <w:rsid w:val="000C5C2F"/>
    <w:rsid w:val="000C5DC5"/>
    <w:rsid w:val="000C5DC6"/>
    <w:rsid w:val="000C61FB"/>
    <w:rsid w:val="000C6222"/>
    <w:rsid w:val="000C6258"/>
    <w:rsid w:val="000C63D4"/>
    <w:rsid w:val="000C66D7"/>
    <w:rsid w:val="000C67F7"/>
    <w:rsid w:val="000C6964"/>
    <w:rsid w:val="000C6A32"/>
    <w:rsid w:val="000C6B1E"/>
    <w:rsid w:val="000C6CF1"/>
    <w:rsid w:val="000C6D34"/>
    <w:rsid w:val="000C6DE7"/>
    <w:rsid w:val="000C6FC9"/>
    <w:rsid w:val="000C700E"/>
    <w:rsid w:val="000C7086"/>
    <w:rsid w:val="000C70B2"/>
    <w:rsid w:val="000C71ED"/>
    <w:rsid w:val="000C74A7"/>
    <w:rsid w:val="000C74B9"/>
    <w:rsid w:val="000C7538"/>
    <w:rsid w:val="000C7598"/>
    <w:rsid w:val="000C768E"/>
    <w:rsid w:val="000C778E"/>
    <w:rsid w:val="000C78FE"/>
    <w:rsid w:val="000C7A60"/>
    <w:rsid w:val="000C7E2D"/>
    <w:rsid w:val="000C7F19"/>
    <w:rsid w:val="000D0260"/>
    <w:rsid w:val="000D031A"/>
    <w:rsid w:val="000D0684"/>
    <w:rsid w:val="000D07B0"/>
    <w:rsid w:val="000D0C5C"/>
    <w:rsid w:val="000D0E78"/>
    <w:rsid w:val="000D0F4C"/>
    <w:rsid w:val="000D1189"/>
    <w:rsid w:val="000D1431"/>
    <w:rsid w:val="000D1637"/>
    <w:rsid w:val="000D16F3"/>
    <w:rsid w:val="000D186B"/>
    <w:rsid w:val="000D1AB9"/>
    <w:rsid w:val="000D1BE0"/>
    <w:rsid w:val="000D1CCB"/>
    <w:rsid w:val="000D1DF5"/>
    <w:rsid w:val="000D1EF4"/>
    <w:rsid w:val="000D22AE"/>
    <w:rsid w:val="000D2491"/>
    <w:rsid w:val="000D24E2"/>
    <w:rsid w:val="000D2596"/>
    <w:rsid w:val="000D2818"/>
    <w:rsid w:val="000D2AE6"/>
    <w:rsid w:val="000D2D97"/>
    <w:rsid w:val="000D318F"/>
    <w:rsid w:val="000D33B4"/>
    <w:rsid w:val="000D3725"/>
    <w:rsid w:val="000D3780"/>
    <w:rsid w:val="000D392C"/>
    <w:rsid w:val="000D3B06"/>
    <w:rsid w:val="000D3B38"/>
    <w:rsid w:val="000D3E10"/>
    <w:rsid w:val="000D41FB"/>
    <w:rsid w:val="000D4244"/>
    <w:rsid w:val="000D45A2"/>
    <w:rsid w:val="000D468E"/>
    <w:rsid w:val="000D48BB"/>
    <w:rsid w:val="000D4901"/>
    <w:rsid w:val="000D4A01"/>
    <w:rsid w:val="000D4C49"/>
    <w:rsid w:val="000D4CAD"/>
    <w:rsid w:val="000D4DAF"/>
    <w:rsid w:val="000D4FFD"/>
    <w:rsid w:val="000D535A"/>
    <w:rsid w:val="000D538F"/>
    <w:rsid w:val="000D55FF"/>
    <w:rsid w:val="000D569C"/>
    <w:rsid w:val="000D571B"/>
    <w:rsid w:val="000D586A"/>
    <w:rsid w:val="000D5A24"/>
    <w:rsid w:val="000D5C45"/>
    <w:rsid w:val="000D5C7E"/>
    <w:rsid w:val="000D5FDE"/>
    <w:rsid w:val="000D6135"/>
    <w:rsid w:val="000D6207"/>
    <w:rsid w:val="000D622A"/>
    <w:rsid w:val="000D6279"/>
    <w:rsid w:val="000D6397"/>
    <w:rsid w:val="000D667F"/>
    <w:rsid w:val="000D6779"/>
    <w:rsid w:val="000D6D8E"/>
    <w:rsid w:val="000D7485"/>
    <w:rsid w:val="000D748C"/>
    <w:rsid w:val="000D75F9"/>
    <w:rsid w:val="000D79DC"/>
    <w:rsid w:val="000D7A29"/>
    <w:rsid w:val="000D7AA6"/>
    <w:rsid w:val="000D7B69"/>
    <w:rsid w:val="000D7D2A"/>
    <w:rsid w:val="000D7E58"/>
    <w:rsid w:val="000D7FEE"/>
    <w:rsid w:val="000E0089"/>
    <w:rsid w:val="000E0246"/>
    <w:rsid w:val="000E0451"/>
    <w:rsid w:val="000E0614"/>
    <w:rsid w:val="000E0809"/>
    <w:rsid w:val="000E0861"/>
    <w:rsid w:val="000E0AF7"/>
    <w:rsid w:val="000E0D9D"/>
    <w:rsid w:val="000E0DD0"/>
    <w:rsid w:val="000E0F08"/>
    <w:rsid w:val="000E11F9"/>
    <w:rsid w:val="000E14DD"/>
    <w:rsid w:val="000E1A58"/>
    <w:rsid w:val="000E1ADF"/>
    <w:rsid w:val="000E1C29"/>
    <w:rsid w:val="000E1DDA"/>
    <w:rsid w:val="000E2039"/>
    <w:rsid w:val="000E2087"/>
    <w:rsid w:val="000E21B2"/>
    <w:rsid w:val="000E21DC"/>
    <w:rsid w:val="000E21FC"/>
    <w:rsid w:val="000E22A5"/>
    <w:rsid w:val="000E276B"/>
    <w:rsid w:val="000E2B53"/>
    <w:rsid w:val="000E2B60"/>
    <w:rsid w:val="000E2D2A"/>
    <w:rsid w:val="000E2EC4"/>
    <w:rsid w:val="000E302C"/>
    <w:rsid w:val="000E3122"/>
    <w:rsid w:val="000E3AD4"/>
    <w:rsid w:val="000E3AD6"/>
    <w:rsid w:val="000E3C79"/>
    <w:rsid w:val="000E41EA"/>
    <w:rsid w:val="000E44F2"/>
    <w:rsid w:val="000E49CB"/>
    <w:rsid w:val="000E4BAC"/>
    <w:rsid w:val="000E4F0B"/>
    <w:rsid w:val="000E50DA"/>
    <w:rsid w:val="000E511E"/>
    <w:rsid w:val="000E5367"/>
    <w:rsid w:val="000E53B4"/>
    <w:rsid w:val="000E5484"/>
    <w:rsid w:val="000E5607"/>
    <w:rsid w:val="000E568D"/>
    <w:rsid w:val="000E582F"/>
    <w:rsid w:val="000E584D"/>
    <w:rsid w:val="000E58A4"/>
    <w:rsid w:val="000E58EE"/>
    <w:rsid w:val="000E592B"/>
    <w:rsid w:val="000E5993"/>
    <w:rsid w:val="000E5AA1"/>
    <w:rsid w:val="000E5B38"/>
    <w:rsid w:val="000E5BA4"/>
    <w:rsid w:val="000E5C1B"/>
    <w:rsid w:val="000E5DB5"/>
    <w:rsid w:val="000E5EAE"/>
    <w:rsid w:val="000E5EB1"/>
    <w:rsid w:val="000E61CC"/>
    <w:rsid w:val="000E62EB"/>
    <w:rsid w:val="000E64BF"/>
    <w:rsid w:val="000E652E"/>
    <w:rsid w:val="000E687C"/>
    <w:rsid w:val="000E6A6E"/>
    <w:rsid w:val="000E6CEA"/>
    <w:rsid w:val="000E71AA"/>
    <w:rsid w:val="000E7391"/>
    <w:rsid w:val="000E74E0"/>
    <w:rsid w:val="000E7583"/>
    <w:rsid w:val="000E777A"/>
    <w:rsid w:val="000E7980"/>
    <w:rsid w:val="000E79EE"/>
    <w:rsid w:val="000E7E13"/>
    <w:rsid w:val="000E7EE4"/>
    <w:rsid w:val="000F0369"/>
    <w:rsid w:val="000F053E"/>
    <w:rsid w:val="000F064D"/>
    <w:rsid w:val="000F082E"/>
    <w:rsid w:val="000F087B"/>
    <w:rsid w:val="000F089B"/>
    <w:rsid w:val="000F094F"/>
    <w:rsid w:val="000F0A0A"/>
    <w:rsid w:val="000F0FAC"/>
    <w:rsid w:val="000F1175"/>
    <w:rsid w:val="000F1220"/>
    <w:rsid w:val="000F14E6"/>
    <w:rsid w:val="000F14F3"/>
    <w:rsid w:val="000F1511"/>
    <w:rsid w:val="000F1555"/>
    <w:rsid w:val="000F15EF"/>
    <w:rsid w:val="000F1718"/>
    <w:rsid w:val="000F171A"/>
    <w:rsid w:val="000F17F0"/>
    <w:rsid w:val="000F18AC"/>
    <w:rsid w:val="000F1A01"/>
    <w:rsid w:val="000F1A87"/>
    <w:rsid w:val="000F1BFB"/>
    <w:rsid w:val="000F1F5C"/>
    <w:rsid w:val="000F232A"/>
    <w:rsid w:val="000F2804"/>
    <w:rsid w:val="000F29C8"/>
    <w:rsid w:val="000F2A0D"/>
    <w:rsid w:val="000F3114"/>
    <w:rsid w:val="000F31D4"/>
    <w:rsid w:val="000F33A5"/>
    <w:rsid w:val="000F33B6"/>
    <w:rsid w:val="000F356A"/>
    <w:rsid w:val="000F3899"/>
    <w:rsid w:val="000F3A83"/>
    <w:rsid w:val="000F3B0D"/>
    <w:rsid w:val="000F3DA6"/>
    <w:rsid w:val="000F3E2F"/>
    <w:rsid w:val="000F3E52"/>
    <w:rsid w:val="000F3EAA"/>
    <w:rsid w:val="000F3EC3"/>
    <w:rsid w:val="000F414E"/>
    <w:rsid w:val="000F41A7"/>
    <w:rsid w:val="000F4234"/>
    <w:rsid w:val="000F453E"/>
    <w:rsid w:val="000F4556"/>
    <w:rsid w:val="000F4630"/>
    <w:rsid w:val="000F4701"/>
    <w:rsid w:val="000F480A"/>
    <w:rsid w:val="000F4A8D"/>
    <w:rsid w:val="000F4C78"/>
    <w:rsid w:val="000F502B"/>
    <w:rsid w:val="000F5098"/>
    <w:rsid w:val="000F50BE"/>
    <w:rsid w:val="000F50CD"/>
    <w:rsid w:val="000F5198"/>
    <w:rsid w:val="000F52B1"/>
    <w:rsid w:val="000F52CD"/>
    <w:rsid w:val="000F54FB"/>
    <w:rsid w:val="000F54FD"/>
    <w:rsid w:val="000F5555"/>
    <w:rsid w:val="000F57A9"/>
    <w:rsid w:val="000F585C"/>
    <w:rsid w:val="000F587B"/>
    <w:rsid w:val="000F59CF"/>
    <w:rsid w:val="000F5CCD"/>
    <w:rsid w:val="000F604F"/>
    <w:rsid w:val="000F60D4"/>
    <w:rsid w:val="000F6235"/>
    <w:rsid w:val="000F6C1A"/>
    <w:rsid w:val="000F6CDC"/>
    <w:rsid w:val="000F6DA2"/>
    <w:rsid w:val="000F6EB4"/>
    <w:rsid w:val="000F6EF0"/>
    <w:rsid w:val="000F7004"/>
    <w:rsid w:val="000F7158"/>
    <w:rsid w:val="000F7294"/>
    <w:rsid w:val="000F7370"/>
    <w:rsid w:val="000F7578"/>
    <w:rsid w:val="000F7699"/>
    <w:rsid w:val="000F77E0"/>
    <w:rsid w:val="000F78BA"/>
    <w:rsid w:val="000F79E2"/>
    <w:rsid w:val="000F7CD0"/>
    <w:rsid w:val="00100166"/>
    <w:rsid w:val="0010089F"/>
    <w:rsid w:val="00100C2F"/>
    <w:rsid w:val="00100CF4"/>
    <w:rsid w:val="00100EAD"/>
    <w:rsid w:val="00100FDA"/>
    <w:rsid w:val="00100FFF"/>
    <w:rsid w:val="00101044"/>
    <w:rsid w:val="00101047"/>
    <w:rsid w:val="00101218"/>
    <w:rsid w:val="00101333"/>
    <w:rsid w:val="00101555"/>
    <w:rsid w:val="00101853"/>
    <w:rsid w:val="001018C3"/>
    <w:rsid w:val="001018F9"/>
    <w:rsid w:val="00101A52"/>
    <w:rsid w:val="00101B3F"/>
    <w:rsid w:val="00102097"/>
    <w:rsid w:val="0010216A"/>
    <w:rsid w:val="0010228F"/>
    <w:rsid w:val="00102380"/>
    <w:rsid w:val="001027CD"/>
    <w:rsid w:val="0010289A"/>
    <w:rsid w:val="00102AB3"/>
    <w:rsid w:val="00102B57"/>
    <w:rsid w:val="00102BF5"/>
    <w:rsid w:val="00102CDC"/>
    <w:rsid w:val="00103202"/>
    <w:rsid w:val="00103503"/>
    <w:rsid w:val="001035B6"/>
    <w:rsid w:val="001036A7"/>
    <w:rsid w:val="00103891"/>
    <w:rsid w:val="00103B24"/>
    <w:rsid w:val="00103B43"/>
    <w:rsid w:val="00103DB2"/>
    <w:rsid w:val="00103E48"/>
    <w:rsid w:val="00103E70"/>
    <w:rsid w:val="00103EEB"/>
    <w:rsid w:val="00104489"/>
    <w:rsid w:val="00104539"/>
    <w:rsid w:val="001045D0"/>
    <w:rsid w:val="001045E1"/>
    <w:rsid w:val="00104907"/>
    <w:rsid w:val="0010492D"/>
    <w:rsid w:val="001049A3"/>
    <w:rsid w:val="00104B80"/>
    <w:rsid w:val="00104EFD"/>
    <w:rsid w:val="00104F88"/>
    <w:rsid w:val="00105360"/>
    <w:rsid w:val="00105832"/>
    <w:rsid w:val="001059DD"/>
    <w:rsid w:val="00105C3D"/>
    <w:rsid w:val="00105C3F"/>
    <w:rsid w:val="00105C5D"/>
    <w:rsid w:val="00105CB6"/>
    <w:rsid w:val="00105E3E"/>
    <w:rsid w:val="00106068"/>
    <w:rsid w:val="0010618F"/>
    <w:rsid w:val="00106219"/>
    <w:rsid w:val="00106691"/>
    <w:rsid w:val="001066C3"/>
    <w:rsid w:val="001067A3"/>
    <w:rsid w:val="00106B29"/>
    <w:rsid w:val="00106BB0"/>
    <w:rsid w:val="00106BD5"/>
    <w:rsid w:val="00106D06"/>
    <w:rsid w:val="00106E6E"/>
    <w:rsid w:val="001070D3"/>
    <w:rsid w:val="00107247"/>
    <w:rsid w:val="0010727F"/>
    <w:rsid w:val="0010735B"/>
    <w:rsid w:val="001075E5"/>
    <w:rsid w:val="001077C4"/>
    <w:rsid w:val="00107886"/>
    <w:rsid w:val="00107A4F"/>
    <w:rsid w:val="00107E83"/>
    <w:rsid w:val="00107EF7"/>
    <w:rsid w:val="00107F06"/>
    <w:rsid w:val="0011026A"/>
    <w:rsid w:val="001102E3"/>
    <w:rsid w:val="001104AC"/>
    <w:rsid w:val="0011053B"/>
    <w:rsid w:val="00110544"/>
    <w:rsid w:val="00110571"/>
    <w:rsid w:val="001106F5"/>
    <w:rsid w:val="00110762"/>
    <w:rsid w:val="00110A59"/>
    <w:rsid w:val="00110CE0"/>
    <w:rsid w:val="001112C3"/>
    <w:rsid w:val="001113A2"/>
    <w:rsid w:val="00111697"/>
    <w:rsid w:val="00111790"/>
    <w:rsid w:val="001118BA"/>
    <w:rsid w:val="00111BE3"/>
    <w:rsid w:val="00111C60"/>
    <w:rsid w:val="00111D15"/>
    <w:rsid w:val="00111ECD"/>
    <w:rsid w:val="00112159"/>
    <w:rsid w:val="00112358"/>
    <w:rsid w:val="00112819"/>
    <w:rsid w:val="001128A7"/>
    <w:rsid w:val="001129F2"/>
    <w:rsid w:val="00112B31"/>
    <w:rsid w:val="00113117"/>
    <w:rsid w:val="00113628"/>
    <w:rsid w:val="00113901"/>
    <w:rsid w:val="001139DE"/>
    <w:rsid w:val="00113AEC"/>
    <w:rsid w:val="00113C7C"/>
    <w:rsid w:val="00113D54"/>
    <w:rsid w:val="00113E1F"/>
    <w:rsid w:val="00113E8F"/>
    <w:rsid w:val="00114244"/>
    <w:rsid w:val="0011424B"/>
    <w:rsid w:val="00114305"/>
    <w:rsid w:val="0011432E"/>
    <w:rsid w:val="001143B4"/>
    <w:rsid w:val="001143CD"/>
    <w:rsid w:val="0011465A"/>
    <w:rsid w:val="00114712"/>
    <w:rsid w:val="001149A6"/>
    <w:rsid w:val="00114B7D"/>
    <w:rsid w:val="00114CA4"/>
    <w:rsid w:val="00114D9F"/>
    <w:rsid w:val="00114EBF"/>
    <w:rsid w:val="00115135"/>
    <w:rsid w:val="001153E5"/>
    <w:rsid w:val="0011562A"/>
    <w:rsid w:val="0011571E"/>
    <w:rsid w:val="0011586F"/>
    <w:rsid w:val="00115BA6"/>
    <w:rsid w:val="0011603C"/>
    <w:rsid w:val="001160E2"/>
    <w:rsid w:val="0011617E"/>
    <w:rsid w:val="00116495"/>
    <w:rsid w:val="0011654B"/>
    <w:rsid w:val="001166B7"/>
    <w:rsid w:val="001166F7"/>
    <w:rsid w:val="00116BEF"/>
    <w:rsid w:val="00116FEE"/>
    <w:rsid w:val="00117218"/>
    <w:rsid w:val="001174EC"/>
    <w:rsid w:val="001174F5"/>
    <w:rsid w:val="00117582"/>
    <w:rsid w:val="00117760"/>
    <w:rsid w:val="00117846"/>
    <w:rsid w:val="00117903"/>
    <w:rsid w:val="00117A4E"/>
    <w:rsid w:val="00117B78"/>
    <w:rsid w:val="00117B97"/>
    <w:rsid w:val="00117F1E"/>
    <w:rsid w:val="00117F74"/>
    <w:rsid w:val="00117FB0"/>
    <w:rsid w:val="0012002A"/>
    <w:rsid w:val="0012016B"/>
    <w:rsid w:val="001202CE"/>
    <w:rsid w:val="001202E8"/>
    <w:rsid w:val="00120302"/>
    <w:rsid w:val="001203FF"/>
    <w:rsid w:val="0012079A"/>
    <w:rsid w:val="00120C73"/>
    <w:rsid w:val="00121026"/>
    <w:rsid w:val="00121097"/>
    <w:rsid w:val="001210B1"/>
    <w:rsid w:val="00121317"/>
    <w:rsid w:val="001213CF"/>
    <w:rsid w:val="001216CD"/>
    <w:rsid w:val="00121AB6"/>
    <w:rsid w:val="00121AF3"/>
    <w:rsid w:val="00121B5D"/>
    <w:rsid w:val="00121C86"/>
    <w:rsid w:val="00121CC3"/>
    <w:rsid w:val="00121F00"/>
    <w:rsid w:val="001220BD"/>
    <w:rsid w:val="0012245A"/>
    <w:rsid w:val="00122529"/>
    <w:rsid w:val="00122753"/>
    <w:rsid w:val="0012283B"/>
    <w:rsid w:val="00122DA1"/>
    <w:rsid w:val="00122DCB"/>
    <w:rsid w:val="00123008"/>
    <w:rsid w:val="0012309C"/>
    <w:rsid w:val="0012339B"/>
    <w:rsid w:val="00123513"/>
    <w:rsid w:val="0012384D"/>
    <w:rsid w:val="00123AE3"/>
    <w:rsid w:val="00123B00"/>
    <w:rsid w:val="00123D77"/>
    <w:rsid w:val="0012409B"/>
    <w:rsid w:val="001245F1"/>
    <w:rsid w:val="00124623"/>
    <w:rsid w:val="0012462A"/>
    <w:rsid w:val="00124704"/>
    <w:rsid w:val="00124ADC"/>
    <w:rsid w:val="00124BFA"/>
    <w:rsid w:val="00125125"/>
    <w:rsid w:val="001252FE"/>
    <w:rsid w:val="00125792"/>
    <w:rsid w:val="001259D0"/>
    <w:rsid w:val="001259DC"/>
    <w:rsid w:val="00125A0F"/>
    <w:rsid w:val="00125B4C"/>
    <w:rsid w:val="00125D04"/>
    <w:rsid w:val="0012626A"/>
    <w:rsid w:val="001264E8"/>
    <w:rsid w:val="0012654E"/>
    <w:rsid w:val="0012668E"/>
    <w:rsid w:val="0012669A"/>
    <w:rsid w:val="001266AB"/>
    <w:rsid w:val="001267E0"/>
    <w:rsid w:val="001269AF"/>
    <w:rsid w:val="00126A32"/>
    <w:rsid w:val="00126C10"/>
    <w:rsid w:val="00126C9F"/>
    <w:rsid w:val="00126E82"/>
    <w:rsid w:val="001270E5"/>
    <w:rsid w:val="00127299"/>
    <w:rsid w:val="001272FC"/>
    <w:rsid w:val="00127366"/>
    <w:rsid w:val="00127385"/>
    <w:rsid w:val="00127440"/>
    <w:rsid w:val="001275B6"/>
    <w:rsid w:val="00127776"/>
    <w:rsid w:val="001278CC"/>
    <w:rsid w:val="00127A9B"/>
    <w:rsid w:val="00127AE1"/>
    <w:rsid w:val="00127ECE"/>
    <w:rsid w:val="00130144"/>
    <w:rsid w:val="00130402"/>
    <w:rsid w:val="00130431"/>
    <w:rsid w:val="00130433"/>
    <w:rsid w:val="00130442"/>
    <w:rsid w:val="001308EE"/>
    <w:rsid w:val="00130B28"/>
    <w:rsid w:val="00130DB9"/>
    <w:rsid w:val="00130DBC"/>
    <w:rsid w:val="00130F55"/>
    <w:rsid w:val="00130FB4"/>
    <w:rsid w:val="00131136"/>
    <w:rsid w:val="001314C0"/>
    <w:rsid w:val="00131664"/>
    <w:rsid w:val="001316A8"/>
    <w:rsid w:val="001317A3"/>
    <w:rsid w:val="00131C3F"/>
    <w:rsid w:val="00131C6B"/>
    <w:rsid w:val="00131FFA"/>
    <w:rsid w:val="00132175"/>
    <w:rsid w:val="00132190"/>
    <w:rsid w:val="001322AC"/>
    <w:rsid w:val="001323C7"/>
    <w:rsid w:val="00132781"/>
    <w:rsid w:val="00132D2E"/>
    <w:rsid w:val="00132FD9"/>
    <w:rsid w:val="00133375"/>
    <w:rsid w:val="0013343D"/>
    <w:rsid w:val="00133519"/>
    <w:rsid w:val="001337A9"/>
    <w:rsid w:val="001339B3"/>
    <w:rsid w:val="00133AA1"/>
    <w:rsid w:val="00133ABB"/>
    <w:rsid w:val="00133CC0"/>
    <w:rsid w:val="00133DBD"/>
    <w:rsid w:val="00133F1E"/>
    <w:rsid w:val="00134035"/>
    <w:rsid w:val="00134117"/>
    <w:rsid w:val="001341DF"/>
    <w:rsid w:val="0013426F"/>
    <w:rsid w:val="00134331"/>
    <w:rsid w:val="001344B9"/>
    <w:rsid w:val="001349EE"/>
    <w:rsid w:val="00134A1D"/>
    <w:rsid w:val="00134C48"/>
    <w:rsid w:val="00134FB2"/>
    <w:rsid w:val="0013512B"/>
    <w:rsid w:val="0013526B"/>
    <w:rsid w:val="001352C8"/>
    <w:rsid w:val="0013539F"/>
    <w:rsid w:val="001356D1"/>
    <w:rsid w:val="001356F3"/>
    <w:rsid w:val="001357DA"/>
    <w:rsid w:val="0013590B"/>
    <w:rsid w:val="00135BD3"/>
    <w:rsid w:val="00135CDF"/>
    <w:rsid w:val="00135FDD"/>
    <w:rsid w:val="001362CE"/>
    <w:rsid w:val="001362E6"/>
    <w:rsid w:val="00136686"/>
    <w:rsid w:val="00136743"/>
    <w:rsid w:val="001367FF"/>
    <w:rsid w:val="00136D39"/>
    <w:rsid w:val="00136DEF"/>
    <w:rsid w:val="00136F1C"/>
    <w:rsid w:val="00136F7B"/>
    <w:rsid w:val="00137143"/>
    <w:rsid w:val="0013714B"/>
    <w:rsid w:val="001371CD"/>
    <w:rsid w:val="001372E4"/>
    <w:rsid w:val="00137345"/>
    <w:rsid w:val="00137465"/>
    <w:rsid w:val="001376DE"/>
    <w:rsid w:val="00137742"/>
    <w:rsid w:val="00137780"/>
    <w:rsid w:val="00137A2E"/>
    <w:rsid w:val="00137A90"/>
    <w:rsid w:val="00137CFC"/>
    <w:rsid w:val="00137FC4"/>
    <w:rsid w:val="001400ED"/>
    <w:rsid w:val="001400FA"/>
    <w:rsid w:val="001401A1"/>
    <w:rsid w:val="001401C2"/>
    <w:rsid w:val="0014048A"/>
    <w:rsid w:val="00140707"/>
    <w:rsid w:val="00140767"/>
    <w:rsid w:val="00140C1E"/>
    <w:rsid w:val="00140E53"/>
    <w:rsid w:val="00140E56"/>
    <w:rsid w:val="00140F74"/>
    <w:rsid w:val="00140FB7"/>
    <w:rsid w:val="0014135D"/>
    <w:rsid w:val="0014137C"/>
    <w:rsid w:val="0014144E"/>
    <w:rsid w:val="0014152F"/>
    <w:rsid w:val="00141531"/>
    <w:rsid w:val="00141892"/>
    <w:rsid w:val="00141BEB"/>
    <w:rsid w:val="00141CBA"/>
    <w:rsid w:val="00142383"/>
    <w:rsid w:val="0014266C"/>
    <w:rsid w:val="00142757"/>
    <w:rsid w:val="00142848"/>
    <w:rsid w:val="00142AC5"/>
    <w:rsid w:val="00142D83"/>
    <w:rsid w:val="00142FBF"/>
    <w:rsid w:val="001430FA"/>
    <w:rsid w:val="0014364B"/>
    <w:rsid w:val="001436A4"/>
    <w:rsid w:val="001439E9"/>
    <w:rsid w:val="00143C00"/>
    <w:rsid w:val="00143C0D"/>
    <w:rsid w:val="00143CDB"/>
    <w:rsid w:val="00143D0F"/>
    <w:rsid w:val="00143E9F"/>
    <w:rsid w:val="001441A3"/>
    <w:rsid w:val="00144425"/>
    <w:rsid w:val="001446AF"/>
    <w:rsid w:val="001447D1"/>
    <w:rsid w:val="001447ED"/>
    <w:rsid w:val="00144825"/>
    <w:rsid w:val="00144C69"/>
    <w:rsid w:val="00144E44"/>
    <w:rsid w:val="001451BC"/>
    <w:rsid w:val="00145661"/>
    <w:rsid w:val="001458C9"/>
    <w:rsid w:val="00145BE2"/>
    <w:rsid w:val="00145CC5"/>
    <w:rsid w:val="00145EA9"/>
    <w:rsid w:val="00145F17"/>
    <w:rsid w:val="00146728"/>
    <w:rsid w:val="001467C7"/>
    <w:rsid w:val="00146847"/>
    <w:rsid w:val="00146D16"/>
    <w:rsid w:val="00146DD0"/>
    <w:rsid w:val="00146E63"/>
    <w:rsid w:val="00146E97"/>
    <w:rsid w:val="001472BD"/>
    <w:rsid w:val="001472E7"/>
    <w:rsid w:val="001474B8"/>
    <w:rsid w:val="00147673"/>
    <w:rsid w:val="001476AD"/>
    <w:rsid w:val="001477D7"/>
    <w:rsid w:val="00147905"/>
    <w:rsid w:val="00147A5D"/>
    <w:rsid w:val="00147A62"/>
    <w:rsid w:val="00147AF1"/>
    <w:rsid w:val="00147B17"/>
    <w:rsid w:val="00147BED"/>
    <w:rsid w:val="00147DD6"/>
    <w:rsid w:val="00150258"/>
    <w:rsid w:val="0015031B"/>
    <w:rsid w:val="001504FD"/>
    <w:rsid w:val="00150501"/>
    <w:rsid w:val="00150A2B"/>
    <w:rsid w:val="00150CF4"/>
    <w:rsid w:val="00150FD7"/>
    <w:rsid w:val="00151030"/>
    <w:rsid w:val="0015120A"/>
    <w:rsid w:val="001512A7"/>
    <w:rsid w:val="0015148D"/>
    <w:rsid w:val="00151512"/>
    <w:rsid w:val="00151693"/>
    <w:rsid w:val="00151A46"/>
    <w:rsid w:val="00151B87"/>
    <w:rsid w:val="00152006"/>
    <w:rsid w:val="00152141"/>
    <w:rsid w:val="00152281"/>
    <w:rsid w:val="001523B3"/>
    <w:rsid w:val="0015250E"/>
    <w:rsid w:val="001527D4"/>
    <w:rsid w:val="00152AFA"/>
    <w:rsid w:val="00152B69"/>
    <w:rsid w:val="0015329C"/>
    <w:rsid w:val="001532C8"/>
    <w:rsid w:val="00153586"/>
    <w:rsid w:val="00153967"/>
    <w:rsid w:val="001540D8"/>
    <w:rsid w:val="001541B6"/>
    <w:rsid w:val="0015440C"/>
    <w:rsid w:val="00154633"/>
    <w:rsid w:val="0015478D"/>
    <w:rsid w:val="001547DD"/>
    <w:rsid w:val="00154842"/>
    <w:rsid w:val="00154848"/>
    <w:rsid w:val="00154989"/>
    <w:rsid w:val="00154C39"/>
    <w:rsid w:val="00154CA9"/>
    <w:rsid w:val="00154F01"/>
    <w:rsid w:val="00154FF0"/>
    <w:rsid w:val="0015556B"/>
    <w:rsid w:val="001555AB"/>
    <w:rsid w:val="00155657"/>
    <w:rsid w:val="001557B1"/>
    <w:rsid w:val="001557F9"/>
    <w:rsid w:val="001558D9"/>
    <w:rsid w:val="0015591C"/>
    <w:rsid w:val="00155975"/>
    <w:rsid w:val="001559F5"/>
    <w:rsid w:val="00155B06"/>
    <w:rsid w:val="00155B88"/>
    <w:rsid w:val="0015642F"/>
    <w:rsid w:val="00156683"/>
    <w:rsid w:val="001569B1"/>
    <w:rsid w:val="00156CF3"/>
    <w:rsid w:val="00156FCD"/>
    <w:rsid w:val="0015745A"/>
    <w:rsid w:val="00157760"/>
    <w:rsid w:val="00157B40"/>
    <w:rsid w:val="00157DB5"/>
    <w:rsid w:val="00157FD3"/>
    <w:rsid w:val="001600FF"/>
    <w:rsid w:val="00160299"/>
    <w:rsid w:val="00160767"/>
    <w:rsid w:val="00160885"/>
    <w:rsid w:val="001608D9"/>
    <w:rsid w:val="00160B21"/>
    <w:rsid w:val="00160B3E"/>
    <w:rsid w:val="00160D14"/>
    <w:rsid w:val="00160FCF"/>
    <w:rsid w:val="001613EF"/>
    <w:rsid w:val="001615A1"/>
    <w:rsid w:val="001615CD"/>
    <w:rsid w:val="00161714"/>
    <w:rsid w:val="001619EF"/>
    <w:rsid w:val="00161C60"/>
    <w:rsid w:val="001620C9"/>
    <w:rsid w:val="00162212"/>
    <w:rsid w:val="00162261"/>
    <w:rsid w:val="00162805"/>
    <w:rsid w:val="00162901"/>
    <w:rsid w:val="00162BA3"/>
    <w:rsid w:val="00162E5A"/>
    <w:rsid w:val="00163169"/>
    <w:rsid w:val="0016317C"/>
    <w:rsid w:val="0016339C"/>
    <w:rsid w:val="001634E8"/>
    <w:rsid w:val="00163520"/>
    <w:rsid w:val="0016362D"/>
    <w:rsid w:val="00163A44"/>
    <w:rsid w:val="00163B7A"/>
    <w:rsid w:val="00163BE7"/>
    <w:rsid w:val="00163C7B"/>
    <w:rsid w:val="00163CA3"/>
    <w:rsid w:val="00163F72"/>
    <w:rsid w:val="00163F74"/>
    <w:rsid w:val="00163FF7"/>
    <w:rsid w:val="0016422A"/>
    <w:rsid w:val="00164236"/>
    <w:rsid w:val="0016494A"/>
    <w:rsid w:val="001649EB"/>
    <w:rsid w:val="00164A87"/>
    <w:rsid w:val="00164BCB"/>
    <w:rsid w:val="00164E7E"/>
    <w:rsid w:val="00164EEA"/>
    <w:rsid w:val="00165129"/>
    <w:rsid w:val="001652CF"/>
    <w:rsid w:val="0016534D"/>
    <w:rsid w:val="0016537C"/>
    <w:rsid w:val="0016544E"/>
    <w:rsid w:val="001654F0"/>
    <w:rsid w:val="00165598"/>
    <w:rsid w:val="001655DF"/>
    <w:rsid w:val="001656EB"/>
    <w:rsid w:val="001656EE"/>
    <w:rsid w:val="00165A33"/>
    <w:rsid w:val="00165C54"/>
    <w:rsid w:val="00165DA8"/>
    <w:rsid w:val="00166015"/>
    <w:rsid w:val="0016608A"/>
    <w:rsid w:val="001662B7"/>
    <w:rsid w:val="001669C4"/>
    <w:rsid w:val="0016711F"/>
    <w:rsid w:val="00167696"/>
    <w:rsid w:val="001678B4"/>
    <w:rsid w:val="0016791E"/>
    <w:rsid w:val="00167955"/>
    <w:rsid w:val="00167984"/>
    <w:rsid w:val="00167AA3"/>
    <w:rsid w:val="00167BA6"/>
    <w:rsid w:val="00167D3B"/>
    <w:rsid w:val="00167F3A"/>
    <w:rsid w:val="001702A5"/>
    <w:rsid w:val="001702C5"/>
    <w:rsid w:val="001706C5"/>
    <w:rsid w:val="001706E6"/>
    <w:rsid w:val="00170856"/>
    <w:rsid w:val="00170887"/>
    <w:rsid w:val="00170976"/>
    <w:rsid w:val="00170AD9"/>
    <w:rsid w:val="00170DD7"/>
    <w:rsid w:val="00170FB0"/>
    <w:rsid w:val="00171036"/>
    <w:rsid w:val="00171335"/>
    <w:rsid w:val="001713D8"/>
    <w:rsid w:val="001715A2"/>
    <w:rsid w:val="0017171B"/>
    <w:rsid w:val="001717FE"/>
    <w:rsid w:val="00171909"/>
    <w:rsid w:val="0017192F"/>
    <w:rsid w:val="00171D05"/>
    <w:rsid w:val="00171FC1"/>
    <w:rsid w:val="00172076"/>
    <w:rsid w:val="00172479"/>
    <w:rsid w:val="00172885"/>
    <w:rsid w:val="00172D90"/>
    <w:rsid w:val="00172EA7"/>
    <w:rsid w:val="0017314F"/>
    <w:rsid w:val="00173171"/>
    <w:rsid w:val="001731AB"/>
    <w:rsid w:val="001732C9"/>
    <w:rsid w:val="001733BC"/>
    <w:rsid w:val="00173432"/>
    <w:rsid w:val="00173460"/>
    <w:rsid w:val="00173A30"/>
    <w:rsid w:val="00173B5E"/>
    <w:rsid w:val="00173C0F"/>
    <w:rsid w:val="00173F59"/>
    <w:rsid w:val="00173FF6"/>
    <w:rsid w:val="00174060"/>
    <w:rsid w:val="001741DD"/>
    <w:rsid w:val="0017421D"/>
    <w:rsid w:val="00174478"/>
    <w:rsid w:val="0017473A"/>
    <w:rsid w:val="001748CC"/>
    <w:rsid w:val="001749D0"/>
    <w:rsid w:val="00174A32"/>
    <w:rsid w:val="00174E60"/>
    <w:rsid w:val="00174E83"/>
    <w:rsid w:val="001751B9"/>
    <w:rsid w:val="00175321"/>
    <w:rsid w:val="00175354"/>
    <w:rsid w:val="0017548F"/>
    <w:rsid w:val="00175706"/>
    <w:rsid w:val="001757E2"/>
    <w:rsid w:val="00175964"/>
    <w:rsid w:val="0017597E"/>
    <w:rsid w:val="00175C3F"/>
    <w:rsid w:val="00175CAB"/>
    <w:rsid w:val="00175E31"/>
    <w:rsid w:val="001762AD"/>
    <w:rsid w:val="001762F1"/>
    <w:rsid w:val="001764F5"/>
    <w:rsid w:val="001766B7"/>
    <w:rsid w:val="001766E3"/>
    <w:rsid w:val="001768FE"/>
    <w:rsid w:val="0017697D"/>
    <w:rsid w:val="00176985"/>
    <w:rsid w:val="00176AF2"/>
    <w:rsid w:val="00176BB1"/>
    <w:rsid w:val="00176BF5"/>
    <w:rsid w:val="00176C18"/>
    <w:rsid w:val="00176CBC"/>
    <w:rsid w:val="00176D48"/>
    <w:rsid w:val="00176E0A"/>
    <w:rsid w:val="00176E46"/>
    <w:rsid w:val="00176F83"/>
    <w:rsid w:val="00177166"/>
    <w:rsid w:val="00177209"/>
    <w:rsid w:val="0017727A"/>
    <w:rsid w:val="001772D9"/>
    <w:rsid w:val="001772E2"/>
    <w:rsid w:val="0017748E"/>
    <w:rsid w:val="00177540"/>
    <w:rsid w:val="001775DE"/>
    <w:rsid w:val="00177C3C"/>
    <w:rsid w:val="00177D9C"/>
    <w:rsid w:val="00177E09"/>
    <w:rsid w:val="00177E1D"/>
    <w:rsid w:val="00177E45"/>
    <w:rsid w:val="00177EF9"/>
    <w:rsid w:val="0018027D"/>
    <w:rsid w:val="0018052E"/>
    <w:rsid w:val="001807C0"/>
    <w:rsid w:val="0018080A"/>
    <w:rsid w:val="00180863"/>
    <w:rsid w:val="001808C6"/>
    <w:rsid w:val="00180AA9"/>
    <w:rsid w:val="00180B1E"/>
    <w:rsid w:val="00180C81"/>
    <w:rsid w:val="00180D38"/>
    <w:rsid w:val="00180DBE"/>
    <w:rsid w:val="00180E1E"/>
    <w:rsid w:val="00180FF1"/>
    <w:rsid w:val="00181034"/>
    <w:rsid w:val="001810F2"/>
    <w:rsid w:val="00181191"/>
    <w:rsid w:val="0018159A"/>
    <w:rsid w:val="001816B6"/>
    <w:rsid w:val="001817AD"/>
    <w:rsid w:val="001819F8"/>
    <w:rsid w:val="00181A9D"/>
    <w:rsid w:val="00181D32"/>
    <w:rsid w:val="00181E9D"/>
    <w:rsid w:val="00181EAD"/>
    <w:rsid w:val="00181EE8"/>
    <w:rsid w:val="00181F50"/>
    <w:rsid w:val="00182150"/>
    <w:rsid w:val="001823B3"/>
    <w:rsid w:val="001824A1"/>
    <w:rsid w:val="00182733"/>
    <w:rsid w:val="00182782"/>
    <w:rsid w:val="001828E7"/>
    <w:rsid w:val="001829C5"/>
    <w:rsid w:val="00182C08"/>
    <w:rsid w:val="0018305D"/>
    <w:rsid w:val="00183306"/>
    <w:rsid w:val="001833FE"/>
    <w:rsid w:val="00183413"/>
    <w:rsid w:val="001834F1"/>
    <w:rsid w:val="00183798"/>
    <w:rsid w:val="00183934"/>
    <w:rsid w:val="00183941"/>
    <w:rsid w:val="00183BAA"/>
    <w:rsid w:val="00183D93"/>
    <w:rsid w:val="0018403E"/>
    <w:rsid w:val="00184201"/>
    <w:rsid w:val="0018431E"/>
    <w:rsid w:val="00184380"/>
    <w:rsid w:val="00184603"/>
    <w:rsid w:val="001846A4"/>
    <w:rsid w:val="001846AE"/>
    <w:rsid w:val="00184731"/>
    <w:rsid w:val="00184878"/>
    <w:rsid w:val="0018495D"/>
    <w:rsid w:val="00184CF7"/>
    <w:rsid w:val="00184E9B"/>
    <w:rsid w:val="001853B0"/>
    <w:rsid w:val="001853F3"/>
    <w:rsid w:val="001856AA"/>
    <w:rsid w:val="001857D0"/>
    <w:rsid w:val="001859D6"/>
    <w:rsid w:val="001859E0"/>
    <w:rsid w:val="00185A38"/>
    <w:rsid w:val="00185CA3"/>
    <w:rsid w:val="00185E1F"/>
    <w:rsid w:val="0018602A"/>
    <w:rsid w:val="00186283"/>
    <w:rsid w:val="00186379"/>
    <w:rsid w:val="001864BF"/>
    <w:rsid w:val="0018668C"/>
    <w:rsid w:val="001867CD"/>
    <w:rsid w:val="001868AA"/>
    <w:rsid w:val="001868CE"/>
    <w:rsid w:val="00186901"/>
    <w:rsid w:val="0018698F"/>
    <w:rsid w:val="00186AEB"/>
    <w:rsid w:val="00186DA7"/>
    <w:rsid w:val="00186DFF"/>
    <w:rsid w:val="001873CF"/>
    <w:rsid w:val="001874C6"/>
    <w:rsid w:val="0018754B"/>
    <w:rsid w:val="001878C8"/>
    <w:rsid w:val="00187C9E"/>
    <w:rsid w:val="00187E9E"/>
    <w:rsid w:val="00190045"/>
    <w:rsid w:val="00190055"/>
    <w:rsid w:val="0019009C"/>
    <w:rsid w:val="00190160"/>
    <w:rsid w:val="001901C4"/>
    <w:rsid w:val="001902A4"/>
    <w:rsid w:val="001903F1"/>
    <w:rsid w:val="00190643"/>
    <w:rsid w:val="001907F7"/>
    <w:rsid w:val="00190959"/>
    <w:rsid w:val="00190A77"/>
    <w:rsid w:val="00190AC9"/>
    <w:rsid w:val="00190B1B"/>
    <w:rsid w:val="00190C12"/>
    <w:rsid w:val="00191329"/>
    <w:rsid w:val="0019145B"/>
    <w:rsid w:val="001914E1"/>
    <w:rsid w:val="0019186F"/>
    <w:rsid w:val="001918AA"/>
    <w:rsid w:val="001919C1"/>
    <w:rsid w:val="00191B63"/>
    <w:rsid w:val="00191D98"/>
    <w:rsid w:val="00191F9B"/>
    <w:rsid w:val="00192018"/>
    <w:rsid w:val="0019240B"/>
    <w:rsid w:val="001924D4"/>
    <w:rsid w:val="00192674"/>
    <w:rsid w:val="00192A84"/>
    <w:rsid w:val="00192B13"/>
    <w:rsid w:val="00192E81"/>
    <w:rsid w:val="00193249"/>
    <w:rsid w:val="001936F7"/>
    <w:rsid w:val="00193930"/>
    <w:rsid w:val="00193CA9"/>
    <w:rsid w:val="00193D18"/>
    <w:rsid w:val="00193F72"/>
    <w:rsid w:val="00193F8D"/>
    <w:rsid w:val="00193FE8"/>
    <w:rsid w:val="00194116"/>
    <w:rsid w:val="00194501"/>
    <w:rsid w:val="0019462C"/>
    <w:rsid w:val="00194BD3"/>
    <w:rsid w:val="00194E49"/>
    <w:rsid w:val="00194FAB"/>
    <w:rsid w:val="00195104"/>
    <w:rsid w:val="00195827"/>
    <w:rsid w:val="0019589F"/>
    <w:rsid w:val="001958F2"/>
    <w:rsid w:val="00195987"/>
    <w:rsid w:val="00195A25"/>
    <w:rsid w:val="00195E5F"/>
    <w:rsid w:val="00195EF2"/>
    <w:rsid w:val="00196313"/>
    <w:rsid w:val="00196461"/>
    <w:rsid w:val="00196583"/>
    <w:rsid w:val="001965A3"/>
    <w:rsid w:val="0019667D"/>
    <w:rsid w:val="001967D1"/>
    <w:rsid w:val="001969CF"/>
    <w:rsid w:val="001969EE"/>
    <w:rsid w:val="00196A16"/>
    <w:rsid w:val="00196D9F"/>
    <w:rsid w:val="00196E1E"/>
    <w:rsid w:val="001970AA"/>
    <w:rsid w:val="0019727B"/>
    <w:rsid w:val="0019755A"/>
    <w:rsid w:val="001975AE"/>
    <w:rsid w:val="0019760B"/>
    <w:rsid w:val="0019761A"/>
    <w:rsid w:val="0019786F"/>
    <w:rsid w:val="00197C72"/>
    <w:rsid w:val="00197EC9"/>
    <w:rsid w:val="00197F5D"/>
    <w:rsid w:val="001A01B1"/>
    <w:rsid w:val="001A0253"/>
    <w:rsid w:val="001A0643"/>
    <w:rsid w:val="001A0A35"/>
    <w:rsid w:val="001A0A60"/>
    <w:rsid w:val="001A0EBA"/>
    <w:rsid w:val="001A0F49"/>
    <w:rsid w:val="001A121A"/>
    <w:rsid w:val="001A1415"/>
    <w:rsid w:val="001A1712"/>
    <w:rsid w:val="001A17ED"/>
    <w:rsid w:val="001A18BF"/>
    <w:rsid w:val="001A198D"/>
    <w:rsid w:val="001A1A09"/>
    <w:rsid w:val="001A1BE4"/>
    <w:rsid w:val="001A1F45"/>
    <w:rsid w:val="001A2007"/>
    <w:rsid w:val="001A21D6"/>
    <w:rsid w:val="001A21FF"/>
    <w:rsid w:val="001A221D"/>
    <w:rsid w:val="001A226A"/>
    <w:rsid w:val="001A2272"/>
    <w:rsid w:val="001A2440"/>
    <w:rsid w:val="001A2673"/>
    <w:rsid w:val="001A28ED"/>
    <w:rsid w:val="001A2BAC"/>
    <w:rsid w:val="001A3181"/>
    <w:rsid w:val="001A31DF"/>
    <w:rsid w:val="001A32F6"/>
    <w:rsid w:val="001A32FB"/>
    <w:rsid w:val="001A3713"/>
    <w:rsid w:val="001A3BA9"/>
    <w:rsid w:val="001A3D1B"/>
    <w:rsid w:val="001A3D35"/>
    <w:rsid w:val="001A3D3E"/>
    <w:rsid w:val="001A3F9D"/>
    <w:rsid w:val="001A4172"/>
    <w:rsid w:val="001A43F1"/>
    <w:rsid w:val="001A4527"/>
    <w:rsid w:val="001A4530"/>
    <w:rsid w:val="001A492E"/>
    <w:rsid w:val="001A49CD"/>
    <w:rsid w:val="001A4B8E"/>
    <w:rsid w:val="001A4CD0"/>
    <w:rsid w:val="001A4E1C"/>
    <w:rsid w:val="001A5180"/>
    <w:rsid w:val="001A548E"/>
    <w:rsid w:val="001A549A"/>
    <w:rsid w:val="001A565D"/>
    <w:rsid w:val="001A57B7"/>
    <w:rsid w:val="001A586F"/>
    <w:rsid w:val="001A5B49"/>
    <w:rsid w:val="001A5BA7"/>
    <w:rsid w:val="001A5C97"/>
    <w:rsid w:val="001A5FA2"/>
    <w:rsid w:val="001A61D5"/>
    <w:rsid w:val="001A6295"/>
    <w:rsid w:val="001A629A"/>
    <w:rsid w:val="001A632E"/>
    <w:rsid w:val="001A6531"/>
    <w:rsid w:val="001A6883"/>
    <w:rsid w:val="001A6A4A"/>
    <w:rsid w:val="001A6A71"/>
    <w:rsid w:val="001A6B04"/>
    <w:rsid w:val="001A6C61"/>
    <w:rsid w:val="001A6CE3"/>
    <w:rsid w:val="001A6CEA"/>
    <w:rsid w:val="001A6E37"/>
    <w:rsid w:val="001A70EA"/>
    <w:rsid w:val="001A71BF"/>
    <w:rsid w:val="001A7354"/>
    <w:rsid w:val="001A73BE"/>
    <w:rsid w:val="001A761F"/>
    <w:rsid w:val="001A7AEB"/>
    <w:rsid w:val="001A7B42"/>
    <w:rsid w:val="001A7B66"/>
    <w:rsid w:val="001A7BD2"/>
    <w:rsid w:val="001A7E45"/>
    <w:rsid w:val="001A7EE4"/>
    <w:rsid w:val="001B01A7"/>
    <w:rsid w:val="001B01DE"/>
    <w:rsid w:val="001B0805"/>
    <w:rsid w:val="001B09D4"/>
    <w:rsid w:val="001B09EC"/>
    <w:rsid w:val="001B0B8F"/>
    <w:rsid w:val="001B0E69"/>
    <w:rsid w:val="001B0EDD"/>
    <w:rsid w:val="001B0F82"/>
    <w:rsid w:val="001B1346"/>
    <w:rsid w:val="001B14EB"/>
    <w:rsid w:val="001B15E0"/>
    <w:rsid w:val="001B1B57"/>
    <w:rsid w:val="001B1C5B"/>
    <w:rsid w:val="001B1C98"/>
    <w:rsid w:val="001B1C9D"/>
    <w:rsid w:val="001B1D3A"/>
    <w:rsid w:val="001B1E05"/>
    <w:rsid w:val="001B2040"/>
    <w:rsid w:val="001B2247"/>
    <w:rsid w:val="001B232A"/>
    <w:rsid w:val="001B2355"/>
    <w:rsid w:val="001B23A0"/>
    <w:rsid w:val="001B240C"/>
    <w:rsid w:val="001B2468"/>
    <w:rsid w:val="001B2788"/>
    <w:rsid w:val="001B27D6"/>
    <w:rsid w:val="001B2B4D"/>
    <w:rsid w:val="001B2BC1"/>
    <w:rsid w:val="001B2BF9"/>
    <w:rsid w:val="001B2DD5"/>
    <w:rsid w:val="001B2EB6"/>
    <w:rsid w:val="001B31A5"/>
    <w:rsid w:val="001B32E9"/>
    <w:rsid w:val="001B35F1"/>
    <w:rsid w:val="001B3705"/>
    <w:rsid w:val="001B3A56"/>
    <w:rsid w:val="001B3B9D"/>
    <w:rsid w:val="001B3ED1"/>
    <w:rsid w:val="001B3F94"/>
    <w:rsid w:val="001B4014"/>
    <w:rsid w:val="001B40A8"/>
    <w:rsid w:val="001B40C1"/>
    <w:rsid w:val="001B4212"/>
    <w:rsid w:val="001B4287"/>
    <w:rsid w:val="001B4528"/>
    <w:rsid w:val="001B452F"/>
    <w:rsid w:val="001B45A2"/>
    <w:rsid w:val="001B472A"/>
    <w:rsid w:val="001B490D"/>
    <w:rsid w:val="001B4DED"/>
    <w:rsid w:val="001B4F27"/>
    <w:rsid w:val="001B5826"/>
    <w:rsid w:val="001B5B0A"/>
    <w:rsid w:val="001B5BAA"/>
    <w:rsid w:val="001B5D9F"/>
    <w:rsid w:val="001B5F24"/>
    <w:rsid w:val="001B5F63"/>
    <w:rsid w:val="001B61F5"/>
    <w:rsid w:val="001B62CE"/>
    <w:rsid w:val="001B6335"/>
    <w:rsid w:val="001B63AA"/>
    <w:rsid w:val="001B6487"/>
    <w:rsid w:val="001B6859"/>
    <w:rsid w:val="001B68F5"/>
    <w:rsid w:val="001B6932"/>
    <w:rsid w:val="001B6A5E"/>
    <w:rsid w:val="001B6A80"/>
    <w:rsid w:val="001B6A84"/>
    <w:rsid w:val="001B6E6E"/>
    <w:rsid w:val="001B6F06"/>
    <w:rsid w:val="001B713C"/>
    <w:rsid w:val="001B7251"/>
    <w:rsid w:val="001B77FE"/>
    <w:rsid w:val="001B789F"/>
    <w:rsid w:val="001B79B1"/>
    <w:rsid w:val="001B7C75"/>
    <w:rsid w:val="001B7C8A"/>
    <w:rsid w:val="001B7EDF"/>
    <w:rsid w:val="001B7EFE"/>
    <w:rsid w:val="001C0019"/>
    <w:rsid w:val="001C008B"/>
    <w:rsid w:val="001C017F"/>
    <w:rsid w:val="001C0439"/>
    <w:rsid w:val="001C058A"/>
    <w:rsid w:val="001C0785"/>
    <w:rsid w:val="001C07D0"/>
    <w:rsid w:val="001C07D7"/>
    <w:rsid w:val="001C07F6"/>
    <w:rsid w:val="001C09A1"/>
    <w:rsid w:val="001C09CC"/>
    <w:rsid w:val="001C0C63"/>
    <w:rsid w:val="001C0D1D"/>
    <w:rsid w:val="001C0E56"/>
    <w:rsid w:val="001C0E97"/>
    <w:rsid w:val="001C0EAE"/>
    <w:rsid w:val="001C135C"/>
    <w:rsid w:val="001C13F4"/>
    <w:rsid w:val="001C140A"/>
    <w:rsid w:val="001C16DA"/>
    <w:rsid w:val="001C16E0"/>
    <w:rsid w:val="001C1747"/>
    <w:rsid w:val="001C17A0"/>
    <w:rsid w:val="001C17B0"/>
    <w:rsid w:val="001C1836"/>
    <w:rsid w:val="001C1873"/>
    <w:rsid w:val="001C1B11"/>
    <w:rsid w:val="001C1D03"/>
    <w:rsid w:val="001C1DDE"/>
    <w:rsid w:val="001C1E56"/>
    <w:rsid w:val="001C2CCF"/>
    <w:rsid w:val="001C2D91"/>
    <w:rsid w:val="001C2E73"/>
    <w:rsid w:val="001C2EB2"/>
    <w:rsid w:val="001C331C"/>
    <w:rsid w:val="001C33A4"/>
    <w:rsid w:val="001C35B8"/>
    <w:rsid w:val="001C36A4"/>
    <w:rsid w:val="001C383D"/>
    <w:rsid w:val="001C38EC"/>
    <w:rsid w:val="001C3BCA"/>
    <w:rsid w:val="001C40AA"/>
    <w:rsid w:val="001C4155"/>
    <w:rsid w:val="001C437C"/>
    <w:rsid w:val="001C43D4"/>
    <w:rsid w:val="001C471A"/>
    <w:rsid w:val="001C493C"/>
    <w:rsid w:val="001C4A1C"/>
    <w:rsid w:val="001C506B"/>
    <w:rsid w:val="001C50FF"/>
    <w:rsid w:val="001C51EE"/>
    <w:rsid w:val="001C52AE"/>
    <w:rsid w:val="001C5448"/>
    <w:rsid w:val="001C5592"/>
    <w:rsid w:val="001C5638"/>
    <w:rsid w:val="001C564D"/>
    <w:rsid w:val="001C57A8"/>
    <w:rsid w:val="001C590F"/>
    <w:rsid w:val="001C5EEE"/>
    <w:rsid w:val="001C61C8"/>
    <w:rsid w:val="001C633A"/>
    <w:rsid w:val="001C6473"/>
    <w:rsid w:val="001C6654"/>
    <w:rsid w:val="001C66B2"/>
    <w:rsid w:val="001C6A16"/>
    <w:rsid w:val="001C6A1E"/>
    <w:rsid w:val="001C6A31"/>
    <w:rsid w:val="001C6B90"/>
    <w:rsid w:val="001C6DCF"/>
    <w:rsid w:val="001C70DB"/>
    <w:rsid w:val="001C788F"/>
    <w:rsid w:val="001C7A03"/>
    <w:rsid w:val="001C7A71"/>
    <w:rsid w:val="001C7AE8"/>
    <w:rsid w:val="001C7D0D"/>
    <w:rsid w:val="001C7D81"/>
    <w:rsid w:val="001C7EC5"/>
    <w:rsid w:val="001C7EC7"/>
    <w:rsid w:val="001C7F71"/>
    <w:rsid w:val="001D0012"/>
    <w:rsid w:val="001D01C0"/>
    <w:rsid w:val="001D01D7"/>
    <w:rsid w:val="001D01DB"/>
    <w:rsid w:val="001D02B7"/>
    <w:rsid w:val="001D052D"/>
    <w:rsid w:val="001D061B"/>
    <w:rsid w:val="001D079D"/>
    <w:rsid w:val="001D0974"/>
    <w:rsid w:val="001D097F"/>
    <w:rsid w:val="001D0A6E"/>
    <w:rsid w:val="001D0B7A"/>
    <w:rsid w:val="001D0BB3"/>
    <w:rsid w:val="001D0F24"/>
    <w:rsid w:val="001D0FAD"/>
    <w:rsid w:val="001D103E"/>
    <w:rsid w:val="001D116D"/>
    <w:rsid w:val="001D11A0"/>
    <w:rsid w:val="001D1452"/>
    <w:rsid w:val="001D15DC"/>
    <w:rsid w:val="001D16D5"/>
    <w:rsid w:val="001D196E"/>
    <w:rsid w:val="001D1B25"/>
    <w:rsid w:val="001D1C2A"/>
    <w:rsid w:val="001D1E44"/>
    <w:rsid w:val="001D1E85"/>
    <w:rsid w:val="001D1F7C"/>
    <w:rsid w:val="001D201D"/>
    <w:rsid w:val="001D20A1"/>
    <w:rsid w:val="001D2134"/>
    <w:rsid w:val="001D241F"/>
    <w:rsid w:val="001D24DC"/>
    <w:rsid w:val="001D250B"/>
    <w:rsid w:val="001D2666"/>
    <w:rsid w:val="001D2AA7"/>
    <w:rsid w:val="001D2B04"/>
    <w:rsid w:val="001D2B27"/>
    <w:rsid w:val="001D2C13"/>
    <w:rsid w:val="001D2C6C"/>
    <w:rsid w:val="001D2E87"/>
    <w:rsid w:val="001D2EB6"/>
    <w:rsid w:val="001D2F51"/>
    <w:rsid w:val="001D326A"/>
    <w:rsid w:val="001D352D"/>
    <w:rsid w:val="001D36B0"/>
    <w:rsid w:val="001D37E6"/>
    <w:rsid w:val="001D3A33"/>
    <w:rsid w:val="001D3C2B"/>
    <w:rsid w:val="001D3CC4"/>
    <w:rsid w:val="001D3D3E"/>
    <w:rsid w:val="001D43E6"/>
    <w:rsid w:val="001D457D"/>
    <w:rsid w:val="001D4852"/>
    <w:rsid w:val="001D48BD"/>
    <w:rsid w:val="001D4B40"/>
    <w:rsid w:val="001D51C7"/>
    <w:rsid w:val="001D55F3"/>
    <w:rsid w:val="001D584B"/>
    <w:rsid w:val="001D5BB4"/>
    <w:rsid w:val="001D5C5F"/>
    <w:rsid w:val="001D5D2B"/>
    <w:rsid w:val="001D5D64"/>
    <w:rsid w:val="001D614F"/>
    <w:rsid w:val="001D6484"/>
    <w:rsid w:val="001D64DA"/>
    <w:rsid w:val="001D65C9"/>
    <w:rsid w:val="001D66F6"/>
    <w:rsid w:val="001D6801"/>
    <w:rsid w:val="001D6BEA"/>
    <w:rsid w:val="001D6D35"/>
    <w:rsid w:val="001D6DD4"/>
    <w:rsid w:val="001D6F6B"/>
    <w:rsid w:val="001D70F9"/>
    <w:rsid w:val="001D7275"/>
    <w:rsid w:val="001D7310"/>
    <w:rsid w:val="001D7728"/>
    <w:rsid w:val="001D7792"/>
    <w:rsid w:val="001D7971"/>
    <w:rsid w:val="001D7C23"/>
    <w:rsid w:val="001D7E24"/>
    <w:rsid w:val="001E000B"/>
    <w:rsid w:val="001E0241"/>
    <w:rsid w:val="001E03F6"/>
    <w:rsid w:val="001E044B"/>
    <w:rsid w:val="001E04B8"/>
    <w:rsid w:val="001E04C0"/>
    <w:rsid w:val="001E0AED"/>
    <w:rsid w:val="001E0C04"/>
    <w:rsid w:val="001E0D3F"/>
    <w:rsid w:val="001E0EE5"/>
    <w:rsid w:val="001E0FBF"/>
    <w:rsid w:val="001E11A2"/>
    <w:rsid w:val="001E12C0"/>
    <w:rsid w:val="001E1360"/>
    <w:rsid w:val="001E1904"/>
    <w:rsid w:val="001E1C75"/>
    <w:rsid w:val="001E1DE1"/>
    <w:rsid w:val="001E1EB9"/>
    <w:rsid w:val="001E20EB"/>
    <w:rsid w:val="001E2114"/>
    <w:rsid w:val="001E21D4"/>
    <w:rsid w:val="001E2A4C"/>
    <w:rsid w:val="001E2A4F"/>
    <w:rsid w:val="001E33ED"/>
    <w:rsid w:val="001E3971"/>
    <w:rsid w:val="001E3C4F"/>
    <w:rsid w:val="001E3C66"/>
    <w:rsid w:val="001E3D8B"/>
    <w:rsid w:val="001E3ED5"/>
    <w:rsid w:val="001E3FCE"/>
    <w:rsid w:val="001E419A"/>
    <w:rsid w:val="001E41BA"/>
    <w:rsid w:val="001E4213"/>
    <w:rsid w:val="001E4310"/>
    <w:rsid w:val="001E435D"/>
    <w:rsid w:val="001E43A8"/>
    <w:rsid w:val="001E4411"/>
    <w:rsid w:val="001E4473"/>
    <w:rsid w:val="001E4758"/>
    <w:rsid w:val="001E4B1E"/>
    <w:rsid w:val="001E4F54"/>
    <w:rsid w:val="001E5019"/>
    <w:rsid w:val="001E5107"/>
    <w:rsid w:val="001E52D8"/>
    <w:rsid w:val="001E5412"/>
    <w:rsid w:val="001E5810"/>
    <w:rsid w:val="001E58BC"/>
    <w:rsid w:val="001E5900"/>
    <w:rsid w:val="001E59BD"/>
    <w:rsid w:val="001E5E0E"/>
    <w:rsid w:val="001E5F8D"/>
    <w:rsid w:val="001E6013"/>
    <w:rsid w:val="001E6146"/>
    <w:rsid w:val="001E61CA"/>
    <w:rsid w:val="001E62AA"/>
    <w:rsid w:val="001E6408"/>
    <w:rsid w:val="001E6788"/>
    <w:rsid w:val="001E67BB"/>
    <w:rsid w:val="001E6B12"/>
    <w:rsid w:val="001E6E7B"/>
    <w:rsid w:val="001E72D5"/>
    <w:rsid w:val="001E73FD"/>
    <w:rsid w:val="001E76E7"/>
    <w:rsid w:val="001E77ED"/>
    <w:rsid w:val="001E789C"/>
    <w:rsid w:val="001E78E2"/>
    <w:rsid w:val="001E78EB"/>
    <w:rsid w:val="001E7E16"/>
    <w:rsid w:val="001F0077"/>
    <w:rsid w:val="001F0590"/>
    <w:rsid w:val="001F05AF"/>
    <w:rsid w:val="001F0AA8"/>
    <w:rsid w:val="001F0B05"/>
    <w:rsid w:val="001F1136"/>
    <w:rsid w:val="001F1207"/>
    <w:rsid w:val="001F12E4"/>
    <w:rsid w:val="001F1759"/>
    <w:rsid w:val="001F1A54"/>
    <w:rsid w:val="001F1E1B"/>
    <w:rsid w:val="001F1EA6"/>
    <w:rsid w:val="001F226F"/>
    <w:rsid w:val="001F23A9"/>
    <w:rsid w:val="001F2AC4"/>
    <w:rsid w:val="001F2B29"/>
    <w:rsid w:val="001F2C59"/>
    <w:rsid w:val="001F2CC0"/>
    <w:rsid w:val="001F2D1A"/>
    <w:rsid w:val="001F2DE6"/>
    <w:rsid w:val="001F2F4E"/>
    <w:rsid w:val="001F2FE5"/>
    <w:rsid w:val="001F3023"/>
    <w:rsid w:val="001F3241"/>
    <w:rsid w:val="001F32C5"/>
    <w:rsid w:val="001F34EC"/>
    <w:rsid w:val="001F3630"/>
    <w:rsid w:val="001F3A47"/>
    <w:rsid w:val="001F3AC6"/>
    <w:rsid w:val="001F3B19"/>
    <w:rsid w:val="001F3B48"/>
    <w:rsid w:val="001F41EF"/>
    <w:rsid w:val="001F42FD"/>
    <w:rsid w:val="001F4728"/>
    <w:rsid w:val="001F47B8"/>
    <w:rsid w:val="001F4924"/>
    <w:rsid w:val="001F4D91"/>
    <w:rsid w:val="001F50D4"/>
    <w:rsid w:val="001F53E2"/>
    <w:rsid w:val="001F566F"/>
    <w:rsid w:val="001F56B3"/>
    <w:rsid w:val="001F5C62"/>
    <w:rsid w:val="001F600D"/>
    <w:rsid w:val="001F6024"/>
    <w:rsid w:val="001F62AC"/>
    <w:rsid w:val="001F6495"/>
    <w:rsid w:val="001F6783"/>
    <w:rsid w:val="001F69D2"/>
    <w:rsid w:val="001F6E24"/>
    <w:rsid w:val="001F6EB9"/>
    <w:rsid w:val="001F6EFC"/>
    <w:rsid w:val="001F6FA8"/>
    <w:rsid w:val="001F70EC"/>
    <w:rsid w:val="001F7226"/>
    <w:rsid w:val="001F7437"/>
    <w:rsid w:val="001F74F5"/>
    <w:rsid w:val="001F7667"/>
    <w:rsid w:val="001F7696"/>
    <w:rsid w:val="001F77D9"/>
    <w:rsid w:val="001F7BF4"/>
    <w:rsid w:val="001F7D5D"/>
    <w:rsid w:val="001F7EEC"/>
    <w:rsid w:val="00200060"/>
    <w:rsid w:val="00200118"/>
    <w:rsid w:val="002002CF"/>
    <w:rsid w:val="0020058B"/>
    <w:rsid w:val="002005D8"/>
    <w:rsid w:val="002006A9"/>
    <w:rsid w:val="00200B50"/>
    <w:rsid w:val="00200BE4"/>
    <w:rsid w:val="00200E31"/>
    <w:rsid w:val="002013AA"/>
    <w:rsid w:val="0020149A"/>
    <w:rsid w:val="00201504"/>
    <w:rsid w:val="0020178D"/>
    <w:rsid w:val="00201AD2"/>
    <w:rsid w:val="00201B12"/>
    <w:rsid w:val="00201FF0"/>
    <w:rsid w:val="002020BC"/>
    <w:rsid w:val="002021C7"/>
    <w:rsid w:val="00202452"/>
    <w:rsid w:val="002025AA"/>
    <w:rsid w:val="002028BD"/>
    <w:rsid w:val="00202A38"/>
    <w:rsid w:val="00202D29"/>
    <w:rsid w:val="00202ECC"/>
    <w:rsid w:val="0020300C"/>
    <w:rsid w:val="002031CB"/>
    <w:rsid w:val="002032D5"/>
    <w:rsid w:val="0020345A"/>
    <w:rsid w:val="002035DE"/>
    <w:rsid w:val="002038AF"/>
    <w:rsid w:val="00203B88"/>
    <w:rsid w:val="0020402B"/>
    <w:rsid w:val="0020440B"/>
    <w:rsid w:val="0020446A"/>
    <w:rsid w:val="00204789"/>
    <w:rsid w:val="00204B1D"/>
    <w:rsid w:val="00204B6D"/>
    <w:rsid w:val="00204C14"/>
    <w:rsid w:val="00204D72"/>
    <w:rsid w:val="00204D9D"/>
    <w:rsid w:val="002051A2"/>
    <w:rsid w:val="002051F9"/>
    <w:rsid w:val="002052A9"/>
    <w:rsid w:val="002054E4"/>
    <w:rsid w:val="002055CB"/>
    <w:rsid w:val="00205721"/>
    <w:rsid w:val="00205897"/>
    <w:rsid w:val="00205BAF"/>
    <w:rsid w:val="00205C27"/>
    <w:rsid w:val="00206035"/>
    <w:rsid w:val="0020604D"/>
    <w:rsid w:val="0020635E"/>
    <w:rsid w:val="00206CBD"/>
    <w:rsid w:val="00206D53"/>
    <w:rsid w:val="00206EEE"/>
    <w:rsid w:val="00206EFC"/>
    <w:rsid w:val="00206FDC"/>
    <w:rsid w:val="0020705B"/>
    <w:rsid w:val="002070BB"/>
    <w:rsid w:val="0020711D"/>
    <w:rsid w:val="0020712D"/>
    <w:rsid w:val="0020724A"/>
    <w:rsid w:val="00207515"/>
    <w:rsid w:val="00207730"/>
    <w:rsid w:val="002077DE"/>
    <w:rsid w:val="00207AEE"/>
    <w:rsid w:val="00207C5A"/>
    <w:rsid w:val="00207D6E"/>
    <w:rsid w:val="002100B3"/>
    <w:rsid w:val="00210319"/>
    <w:rsid w:val="0021056D"/>
    <w:rsid w:val="0021056F"/>
    <w:rsid w:val="002106E2"/>
    <w:rsid w:val="00210822"/>
    <w:rsid w:val="002108FB"/>
    <w:rsid w:val="00210916"/>
    <w:rsid w:val="0021099B"/>
    <w:rsid w:val="00210B6C"/>
    <w:rsid w:val="00210B6E"/>
    <w:rsid w:val="00210B88"/>
    <w:rsid w:val="00210D45"/>
    <w:rsid w:val="00210E78"/>
    <w:rsid w:val="00210F81"/>
    <w:rsid w:val="0021112E"/>
    <w:rsid w:val="002111B6"/>
    <w:rsid w:val="002112DB"/>
    <w:rsid w:val="00211394"/>
    <w:rsid w:val="00211438"/>
    <w:rsid w:val="00211981"/>
    <w:rsid w:val="002119A4"/>
    <w:rsid w:val="00211A14"/>
    <w:rsid w:val="00211CD0"/>
    <w:rsid w:val="00211E81"/>
    <w:rsid w:val="002120E8"/>
    <w:rsid w:val="00212335"/>
    <w:rsid w:val="00212552"/>
    <w:rsid w:val="0021267A"/>
    <w:rsid w:val="002126E1"/>
    <w:rsid w:val="00212911"/>
    <w:rsid w:val="002129EA"/>
    <w:rsid w:val="00212B18"/>
    <w:rsid w:val="00212BAE"/>
    <w:rsid w:val="00213045"/>
    <w:rsid w:val="002130B2"/>
    <w:rsid w:val="002130C4"/>
    <w:rsid w:val="0021315E"/>
    <w:rsid w:val="002131CD"/>
    <w:rsid w:val="002133D4"/>
    <w:rsid w:val="002135AE"/>
    <w:rsid w:val="0021370A"/>
    <w:rsid w:val="002138BF"/>
    <w:rsid w:val="00213EC2"/>
    <w:rsid w:val="00214001"/>
    <w:rsid w:val="00214189"/>
    <w:rsid w:val="0021429D"/>
    <w:rsid w:val="00214312"/>
    <w:rsid w:val="002145DE"/>
    <w:rsid w:val="00214606"/>
    <w:rsid w:val="002146F5"/>
    <w:rsid w:val="00214AD9"/>
    <w:rsid w:val="00214B2B"/>
    <w:rsid w:val="00214DFD"/>
    <w:rsid w:val="00215008"/>
    <w:rsid w:val="00215062"/>
    <w:rsid w:val="00215546"/>
    <w:rsid w:val="002155A1"/>
    <w:rsid w:val="002157FB"/>
    <w:rsid w:val="00215838"/>
    <w:rsid w:val="0021583C"/>
    <w:rsid w:val="00215B43"/>
    <w:rsid w:val="00215BDB"/>
    <w:rsid w:val="00215CF0"/>
    <w:rsid w:val="00215E76"/>
    <w:rsid w:val="00215FCA"/>
    <w:rsid w:val="00215FD4"/>
    <w:rsid w:val="0021634C"/>
    <w:rsid w:val="002163B3"/>
    <w:rsid w:val="00216418"/>
    <w:rsid w:val="00216427"/>
    <w:rsid w:val="002165F6"/>
    <w:rsid w:val="00216728"/>
    <w:rsid w:val="002167EF"/>
    <w:rsid w:val="0021699F"/>
    <w:rsid w:val="00216AB6"/>
    <w:rsid w:val="00216B44"/>
    <w:rsid w:val="00216BEA"/>
    <w:rsid w:val="00216C01"/>
    <w:rsid w:val="00216C6B"/>
    <w:rsid w:val="00216EF5"/>
    <w:rsid w:val="0021707F"/>
    <w:rsid w:val="00217142"/>
    <w:rsid w:val="00217868"/>
    <w:rsid w:val="00217895"/>
    <w:rsid w:val="00217E84"/>
    <w:rsid w:val="00217E88"/>
    <w:rsid w:val="00220014"/>
    <w:rsid w:val="0022003B"/>
    <w:rsid w:val="002201EE"/>
    <w:rsid w:val="002202B9"/>
    <w:rsid w:val="0022030B"/>
    <w:rsid w:val="00220329"/>
    <w:rsid w:val="0022059F"/>
    <w:rsid w:val="00220696"/>
    <w:rsid w:val="0022072F"/>
    <w:rsid w:val="00220867"/>
    <w:rsid w:val="002208DB"/>
    <w:rsid w:val="00220C6F"/>
    <w:rsid w:val="00220DF7"/>
    <w:rsid w:val="00220F8D"/>
    <w:rsid w:val="00221231"/>
    <w:rsid w:val="002212B8"/>
    <w:rsid w:val="002212C1"/>
    <w:rsid w:val="002213B0"/>
    <w:rsid w:val="00221691"/>
    <w:rsid w:val="002217EB"/>
    <w:rsid w:val="00221929"/>
    <w:rsid w:val="00221D70"/>
    <w:rsid w:val="00221E94"/>
    <w:rsid w:val="00221EE6"/>
    <w:rsid w:val="00222452"/>
    <w:rsid w:val="0022282B"/>
    <w:rsid w:val="00222BDD"/>
    <w:rsid w:val="00222F1B"/>
    <w:rsid w:val="002231E4"/>
    <w:rsid w:val="0022342F"/>
    <w:rsid w:val="0022349F"/>
    <w:rsid w:val="002236F7"/>
    <w:rsid w:val="0022370C"/>
    <w:rsid w:val="00223C58"/>
    <w:rsid w:val="00223CF1"/>
    <w:rsid w:val="00223F2E"/>
    <w:rsid w:val="00223F4A"/>
    <w:rsid w:val="00224190"/>
    <w:rsid w:val="00224635"/>
    <w:rsid w:val="002247D7"/>
    <w:rsid w:val="00224844"/>
    <w:rsid w:val="002249BA"/>
    <w:rsid w:val="00224A41"/>
    <w:rsid w:val="00224B07"/>
    <w:rsid w:val="00224B33"/>
    <w:rsid w:val="00224B3E"/>
    <w:rsid w:val="002250DC"/>
    <w:rsid w:val="002252B6"/>
    <w:rsid w:val="00225428"/>
    <w:rsid w:val="00225539"/>
    <w:rsid w:val="00225612"/>
    <w:rsid w:val="00225A51"/>
    <w:rsid w:val="00225B1A"/>
    <w:rsid w:val="00225B8E"/>
    <w:rsid w:val="0022643E"/>
    <w:rsid w:val="002264EB"/>
    <w:rsid w:val="00226562"/>
    <w:rsid w:val="002265C8"/>
    <w:rsid w:val="002268BB"/>
    <w:rsid w:val="00226B6B"/>
    <w:rsid w:val="00226C40"/>
    <w:rsid w:val="00226CAE"/>
    <w:rsid w:val="00226D1B"/>
    <w:rsid w:val="00226D96"/>
    <w:rsid w:val="00226DCC"/>
    <w:rsid w:val="00226F0C"/>
    <w:rsid w:val="00226FE4"/>
    <w:rsid w:val="002270F5"/>
    <w:rsid w:val="00227204"/>
    <w:rsid w:val="0022725C"/>
    <w:rsid w:val="002273F6"/>
    <w:rsid w:val="002274F5"/>
    <w:rsid w:val="00227595"/>
    <w:rsid w:val="002276E6"/>
    <w:rsid w:val="00227865"/>
    <w:rsid w:val="00227B54"/>
    <w:rsid w:val="00227D0E"/>
    <w:rsid w:val="00227DC8"/>
    <w:rsid w:val="002300C6"/>
    <w:rsid w:val="00230204"/>
    <w:rsid w:val="00230590"/>
    <w:rsid w:val="002307A9"/>
    <w:rsid w:val="00230847"/>
    <w:rsid w:val="00230BF9"/>
    <w:rsid w:val="00230CB6"/>
    <w:rsid w:val="00230F76"/>
    <w:rsid w:val="00231025"/>
    <w:rsid w:val="00231242"/>
    <w:rsid w:val="00231433"/>
    <w:rsid w:val="00231465"/>
    <w:rsid w:val="0023179A"/>
    <w:rsid w:val="00231954"/>
    <w:rsid w:val="00231AF4"/>
    <w:rsid w:val="0023223B"/>
    <w:rsid w:val="00232588"/>
    <w:rsid w:val="002326F3"/>
    <w:rsid w:val="002327D7"/>
    <w:rsid w:val="00232E24"/>
    <w:rsid w:val="00232E28"/>
    <w:rsid w:val="00232F21"/>
    <w:rsid w:val="0023315D"/>
    <w:rsid w:val="002331D7"/>
    <w:rsid w:val="002331F5"/>
    <w:rsid w:val="0023340C"/>
    <w:rsid w:val="002338B3"/>
    <w:rsid w:val="002338E8"/>
    <w:rsid w:val="002338FA"/>
    <w:rsid w:val="00233CF6"/>
    <w:rsid w:val="00233ED9"/>
    <w:rsid w:val="0023412E"/>
    <w:rsid w:val="0023419E"/>
    <w:rsid w:val="0023420C"/>
    <w:rsid w:val="00234421"/>
    <w:rsid w:val="0023470E"/>
    <w:rsid w:val="0023475C"/>
    <w:rsid w:val="00234A4B"/>
    <w:rsid w:val="00234B19"/>
    <w:rsid w:val="00234D33"/>
    <w:rsid w:val="002350C7"/>
    <w:rsid w:val="002353A9"/>
    <w:rsid w:val="002353BA"/>
    <w:rsid w:val="002353C7"/>
    <w:rsid w:val="00235871"/>
    <w:rsid w:val="00235926"/>
    <w:rsid w:val="00235C4B"/>
    <w:rsid w:val="00235CB8"/>
    <w:rsid w:val="00235D2F"/>
    <w:rsid w:val="00235E91"/>
    <w:rsid w:val="002360E6"/>
    <w:rsid w:val="00236154"/>
    <w:rsid w:val="002362D5"/>
    <w:rsid w:val="00236495"/>
    <w:rsid w:val="0023684F"/>
    <w:rsid w:val="002368B6"/>
    <w:rsid w:val="00236A99"/>
    <w:rsid w:val="00236B85"/>
    <w:rsid w:val="00236B9C"/>
    <w:rsid w:val="00237073"/>
    <w:rsid w:val="002370E0"/>
    <w:rsid w:val="002374B1"/>
    <w:rsid w:val="00237C64"/>
    <w:rsid w:val="00237F28"/>
    <w:rsid w:val="00237F7E"/>
    <w:rsid w:val="00240217"/>
    <w:rsid w:val="002402A1"/>
    <w:rsid w:val="002404D8"/>
    <w:rsid w:val="002404E3"/>
    <w:rsid w:val="002405CE"/>
    <w:rsid w:val="002406DB"/>
    <w:rsid w:val="002407AD"/>
    <w:rsid w:val="002407D9"/>
    <w:rsid w:val="0024084E"/>
    <w:rsid w:val="0024088C"/>
    <w:rsid w:val="00240D5A"/>
    <w:rsid w:val="00240E63"/>
    <w:rsid w:val="00240EB6"/>
    <w:rsid w:val="00240F13"/>
    <w:rsid w:val="00241525"/>
    <w:rsid w:val="00241682"/>
    <w:rsid w:val="002417F3"/>
    <w:rsid w:val="0024199A"/>
    <w:rsid w:val="002419B5"/>
    <w:rsid w:val="00241A13"/>
    <w:rsid w:val="00241AD0"/>
    <w:rsid w:val="00241E59"/>
    <w:rsid w:val="002421B0"/>
    <w:rsid w:val="00242298"/>
    <w:rsid w:val="00242948"/>
    <w:rsid w:val="00242AF3"/>
    <w:rsid w:val="00242D1B"/>
    <w:rsid w:val="00242E52"/>
    <w:rsid w:val="00242F41"/>
    <w:rsid w:val="00242FB0"/>
    <w:rsid w:val="00243057"/>
    <w:rsid w:val="002430E3"/>
    <w:rsid w:val="0024319F"/>
    <w:rsid w:val="00243376"/>
    <w:rsid w:val="00243476"/>
    <w:rsid w:val="0024348E"/>
    <w:rsid w:val="00243671"/>
    <w:rsid w:val="0024377A"/>
    <w:rsid w:val="002437A3"/>
    <w:rsid w:val="00243A6B"/>
    <w:rsid w:val="00243ACF"/>
    <w:rsid w:val="00243AF3"/>
    <w:rsid w:val="00243BDB"/>
    <w:rsid w:val="00243D8D"/>
    <w:rsid w:val="00243E18"/>
    <w:rsid w:val="00243E65"/>
    <w:rsid w:val="00243EBF"/>
    <w:rsid w:val="00243F3B"/>
    <w:rsid w:val="00243FAE"/>
    <w:rsid w:val="00243FBF"/>
    <w:rsid w:val="002445A4"/>
    <w:rsid w:val="00244773"/>
    <w:rsid w:val="002448FF"/>
    <w:rsid w:val="00244919"/>
    <w:rsid w:val="00244939"/>
    <w:rsid w:val="00244EBE"/>
    <w:rsid w:val="00244ED4"/>
    <w:rsid w:val="00244F03"/>
    <w:rsid w:val="00244F4E"/>
    <w:rsid w:val="002451E7"/>
    <w:rsid w:val="0024524F"/>
    <w:rsid w:val="002453DC"/>
    <w:rsid w:val="00245437"/>
    <w:rsid w:val="00245524"/>
    <w:rsid w:val="00245605"/>
    <w:rsid w:val="00245609"/>
    <w:rsid w:val="00245B02"/>
    <w:rsid w:val="00245C9D"/>
    <w:rsid w:val="00245D87"/>
    <w:rsid w:val="002462BC"/>
    <w:rsid w:val="002464C7"/>
    <w:rsid w:val="0024652C"/>
    <w:rsid w:val="00246630"/>
    <w:rsid w:val="00246867"/>
    <w:rsid w:val="002468CC"/>
    <w:rsid w:val="00246924"/>
    <w:rsid w:val="002469C9"/>
    <w:rsid w:val="00246A06"/>
    <w:rsid w:val="00246C8E"/>
    <w:rsid w:val="00246D7F"/>
    <w:rsid w:val="00246EA8"/>
    <w:rsid w:val="00246FE4"/>
    <w:rsid w:val="00246FFF"/>
    <w:rsid w:val="00247148"/>
    <w:rsid w:val="00247304"/>
    <w:rsid w:val="0024733E"/>
    <w:rsid w:val="00247441"/>
    <w:rsid w:val="0024762D"/>
    <w:rsid w:val="00247942"/>
    <w:rsid w:val="00247C78"/>
    <w:rsid w:val="00250164"/>
    <w:rsid w:val="00250469"/>
    <w:rsid w:val="002504BF"/>
    <w:rsid w:val="00250713"/>
    <w:rsid w:val="00250828"/>
    <w:rsid w:val="00250C69"/>
    <w:rsid w:val="00250D5A"/>
    <w:rsid w:val="00250D8B"/>
    <w:rsid w:val="00250DDA"/>
    <w:rsid w:val="00250ECB"/>
    <w:rsid w:val="00250F16"/>
    <w:rsid w:val="002510A2"/>
    <w:rsid w:val="0025119E"/>
    <w:rsid w:val="0025168B"/>
    <w:rsid w:val="00251754"/>
    <w:rsid w:val="00251931"/>
    <w:rsid w:val="00251CE8"/>
    <w:rsid w:val="0025221D"/>
    <w:rsid w:val="002522BE"/>
    <w:rsid w:val="00252572"/>
    <w:rsid w:val="002526B4"/>
    <w:rsid w:val="002528C7"/>
    <w:rsid w:val="002529E5"/>
    <w:rsid w:val="00252A12"/>
    <w:rsid w:val="00252D42"/>
    <w:rsid w:val="00253535"/>
    <w:rsid w:val="002535D9"/>
    <w:rsid w:val="00253639"/>
    <w:rsid w:val="002536D5"/>
    <w:rsid w:val="002538E8"/>
    <w:rsid w:val="00253981"/>
    <w:rsid w:val="00253BF6"/>
    <w:rsid w:val="00253F7C"/>
    <w:rsid w:val="00253FCE"/>
    <w:rsid w:val="00254411"/>
    <w:rsid w:val="00254496"/>
    <w:rsid w:val="002546AC"/>
    <w:rsid w:val="00254766"/>
    <w:rsid w:val="00254783"/>
    <w:rsid w:val="002547C4"/>
    <w:rsid w:val="002548D0"/>
    <w:rsid w:val="00254A95"/>
    <w:rsid w:val="00254AFC"/>
    <w:rsid w:val="00254D53"/>
    <w:rsid w:val="00254F3D"/>
    <w:rsid w:val="0025526A"/>
    <w:rsid w:val="00255379"/>
    <w:rsid w:val="0025544A"/>
    <w:rsid w:val="002555A1"/>
    <w:rsid w:val="00255A93"/>
    <w:rsid w:val="00255B71"/>
    <w:rsid w:val="00255C32"/>
    <w:rsid w:val="00255CA6"/>
    <w:rsid w:val="00255D92"/>
    <w:rsid w:val="00256055"/>
    <w:rsid w:val="002562ED"/>
    <w:rsid w:val="00256539"/>
    <w:rsid w:val="002565FE"/>
    <w:rsid w:val="002566E2"/>
    <w:rsid w:val="00256701"/>
    <w:rsid w:val="002568A5"/>
    <w:rsid w:val="00256ED8"/>
    <w:rsid w:val="00256FDF"/>
    <w:rsid w:val="0025718E"/>
    <w:rsid w:val="00257244"/>
    <w:rsid w:val="00257310"/>
    <w:rsid w:val="0025733D"/>
    <w:rsid w:val="002574ED"/>
    <w:rsid w:val="002577D5"/>
    <w:rsid w:val="00257B84"/>
    <w:rsid w:val="00257BF5"/>
    <w:rsid w:val="00257C82"/>
    <w:rsid w:val="00257C99"/>
    <w:rsid w:val="00257CEE"/>
    <w:rsid w:val="00257D3F"/>
    <w:rsid w:val="00257E2F"/>
    <w:rsid w:val="00257F10"/>
    <w:rsid w:val="00260087"/>
    <w:rsid w:val="0026022E"/>
    <w:rsid w:val="00260BEE"/>
    <w:rsid w:val="00260C2C"/>
    <w:rsid w:val="00260C4A"/>
    <w:rsid w:val="00260DCA"/>
    <w:rsid w:val="00261067"/>
    <w:rsid w:val="002611BD"/>
    <w:rsid w:val="00261580"/>
    <w:rsid w:val="00261D4B"/>
    <w:rsid w:val="00261D5A"/>
    <w:rsid w:val="00261F1B"/>
    <w:rsid w:val="002621C2"/>
    <w:rsid w:val="002621FF"/>
    <w:rsid w:val="00262267"/>
    <w:rsid w:val="002625A6"/>
    <w:rsid w:val="00262EAC"/>
    <w:rsid w:val="0026303B"/>
    <w:rsid w:val="0026308A"/>
    <w:rsid w:val="00263157"/>
    <w:rsid w:val="0026337C"/>
    <w:rsid w:val="00263934"/>
    <w:rsid w:val="00263C74"/>
    <w:rsid w:val="00263CD3"/>
    <w:rsid w:val="00263D2D"/>
    <w:rsid w:val="00263D4F"/>
    <w:rsid w:val="00263D73"/>
    <w:rsid w:val="00263F8E"/>
    <w:rsid w:val="00264012"/>
    <w:rsid w:val="00264030"/>
    <w:rsid w:val="002643F3"/>
    <w:rsid w:val="00264465"/>
    <w:rsid w:val="002644BF"/>
    <w:rsid w:val="00264CBF"/>
    <w:rsid w:val="00264D7D"/>
    <w:rsid w:val="00264E9E"/>
    <w:rsid w:val="00264F7A"/>
    <w:rsid w:val="002650F3"/>
    <w:rsid w:val="002654AB"/>
    <w:rsid w:val="00265A63"/>
    <w:rsid w:val="00265C02"/>
    <w:rsid w:val="00265F4B"/>
    <w:rsid w:val="00265FFB"/>
    <w:rsid w:val="0026621A"/>
    <w:rsid w:val="0026636D"/>
    <w:rsid w:val="002666D0"/>
    <w:rsid w:val="00266C8C"/>
    <w:rsid w:val="00267188"/>
    <w:rsid w:val="0026730E"/>
    <w:rsid w:val="0026749A"/>
    <w:rsid w:val="002676B3"/>
    <w:rsid w:val="002676E7"/>
    <w:rsid w:val="002677BF"/>
    <w:rsid w:val="00267800"/>
    <w:rsid w:val="00267B37"/>
    <w:rsid w:val="00270029"/>
    <w:rsid w:val="00270047"/>
    <w:rsid w:val="002702F8"/>
    <w:rsid w:val="00270387"/>
    <w:rsid w:val="00270436"/>
    <w:rsid w:val="002707C6"/>
    <w:rsid w:val="00270BFC"/>
    <w:rsid w:val="00270C0D"/>
    <w:rsid w:val="00270CD2"/>
    <w:rsid w:val="00270DA9"/>
    <w:rsid w:val="00271100"/>
    <w:rsid w:val="002711DD"/>
    <w:rsid w:val="00271382"/>
    <w:rsid w:val="002717DF"/>
    <w:rsid w:val="0027190B"/>
    <w:rsid w:val="00271A5B"/>
    <w:rsid w:val="00271C5B"/>
    <w:rsid w:val="00271D89"/>
    <w:rsid w:val="00272089"/>
    <w:rsid w:val="00272244"/>
    <w:rsid w:val="0027240A"/>
    <w:rsid w:val="0027263F"/>
    <w:rsid w:val="0027287B"/>
    <w:rsid w:val="00272B43"/>
    <w:rsid w:val="00272C61"/>
    <w:rsid w:val="00272CD6"/>
    <w:rsid w:val="00272CD7"/>
    <w:rsid w:val="00272D1B"/>
    <w:rsid w:val="00272F24"/>
    <w:rsid w:val="00272F76"/>
    <w:rsid w:val="002730BF"/>
    <w:rsid w:val="00273487"/>
    <w:rsid w:val="002734F8"/>
    <w:rsid w:val="00273506"/>
    <w:rsid w:val="002736ED"/>
    <w:rsid w:val="002737F1"/>
    <w:rsid w:val="00273A78"/>
    <w:rsid w:val="00273B3D"/>
    <w:rsid w:val="00273B6F"/>
    <w:rsid w:val="00273B94"/>
    <w:rsid w:val="00273BC4"/>
    <w:rsid w:val="00273C7D"/>
    <w:rsid w:val="00273D92"/>
    <w:rsid w:val="00273FF4"/>
    <w:rsid w:val="0027411C"/>
    <w:rsid w:val="00274263"/>
    <w:rsid w:val="00274341"/>
    <w:rsid w:val="0027468F"/>
    <w:rsid w:val="00274823"/>
    <w:rsid w:val="00274A01"/>
    <w:rsid w:val="00274A8C"/>
    <w:rsid w:val="00274BE9"/>
    <w:rsid w:val="00274E70"/>
    <w:rsid w:val="00274FC5"/>
    <w:rsid w:val="00275011"/>
    <w:rsid w:val="002750B7"/>
    <w:rsid w:val="00275146"/>
    <w:rsid w:val="0027516E"/>
    <w:rsid w:val="00275203"/>
    <w:rsid w:val="002752C5"/>
    <w:rsid w:val="00275391"/>
    <w:rsid w:val="002753AC"/>
    <w:rsid w:val="002754EB"/>
    <w:rsid w:val="002755C4"/>
    <w:rsid w:val="00275C56"/>
    <w:rsid w:val="00275C99"/>
    <w:rsid w:val="00275F65"/>
    <w:rsid w:val="00275F93"/>
    <w:rsid w:val="00275FC4"/>
    <w:rsid w:val="00276092"/>
    <w:rsid w:val="002763E6"/>
    <w:rsid w:val="002764C0"/>
    <w:rsid w:val="0027656E"/>
    <w:rsid w:val="00276874"/>
    <w:rsid w:val="0027687D"/>
    <w:rsid w:val="002768F6"/>
    <w:rsid w:val="00276D51"/>
    <w:rsid w:val="00276E03"/>
    <w:rsid w:val="002771CD"/>
    <w:rsid w:val="002773F5"/>
    <w:rsid w:val="00277639"/>
    <w:rsid w:val="00277CB8"/>
    <w:rsid w:val="00277CD2"/>
    <w:rsid w:val="00277D46"/>
    <w:rsid w:val="00277E51"/>
    <w:rsid w:val="00277EF7"/>
    <w:rsid w:val="00277FAA"/>
    <w:rsid w:val="002801CA"/>
    <w:rsid w:val="002802EC"/>
    <w:rsid w:val="00280329"/>
    <w:rsid w:val="002805E4"/>
    <w:rsid w:val="00280658"/>
    <w:rsid w:val="00280792"/>
    <w:rsid w:val="002807ED"/>
    <w:rsid w:val="002809CA"/>
    <w:rsid w:val="00280BF2"/>
    <w:rsid w:val="00281173"/>
    <w:rsid w:val="002811F5"/>
    <w:rsid w:val="00281224"/>
    <w:rsid w:val="0028170D"/>
    <w:rsid w:val="00281926"/>
    <w:rsid w:val="00281A0F"/>
    <w:rsid w:val="00281A1D"/>
    <w:rsid w:val="00281B11"/>
    <w:rsid w:val="00281E23"/>
    <w:rsid w:val="00282243"/>
    <w:rsid w:val="00282570"/>
    <w:rsid w:val="002825EB"/>
    <w:rsid w:val="00282634"/>
    <w:rsid w:val="00282667"/>
    <w:rsid w:val="00282745"/>
    <w:rsid w:val="002828BD"/>
    <w:rsid w:val="00282904"/>
    <w:rsid w:val="00282A55"/>
    <w:rsid w:val="00282A9D"/>
    <w:rsid w:val="00282C1E"/>
    <w:rsid w:val="00282E94"/>
    <w:rsid w:val="00282E9D"/>
    <w:rsid w:val="0028340B"/>
    <w:rsid w:val="002834E4"/>
    <w:rsid w:val="002834FE"/>
    <w:rsid w:val="00283549"/>
    <w:rsid w:val="002837EA"/>
    <w:rsid w:val="00283939"/>
    <w:rsid w:val="00283AAC"/>
    <w:rsid w:val="00283E0A"/>
    <w:rsid w:val="00283EEF"/>
    <w:rsid w:val="00283F70"/>
    <w:rsid w:val="00283F97"/>
    <w:rsid w:val="0028408D"/>
    <w:rsid w:val="002840F0"/>
    <w:rsid w:val="0028431C"/>
    <w:rsid w:val="002843B5"/>
    <w:rsid w:val="002847A1"/>
    <w:rsid w:val="002848A4"/>
    <w:rsid w:val="00284ABD"/>
    <w:rsid w:val="00284B26"/>
    <w:rsid w:val="00284BFF"/>
    <w:rsid w:val="00284C08"/>
    <w:rsid w:val="00284C2B"/>
    <w:rsid w:val="00284C4E"/>
    <w:rsid w:val="0028503B"/>
    <w:rsid w:val="0028511D"/>
    <w:rsid w:val="00285389"/>
    <w:rsid w:val="00285433"/>
    <w:rsid w:val="002856AE"/>
    <w:rsid w:val="00285885"/>
    <w:rsid w:val="0028588B"/>
    <w:rsid w:val="00285D3D"/>
    <w:rsid w:val="00285E36"/>
    <w:rsid w:val="00286228"/>
    <w:rsid w:val="002868A4"/>
    <w:rsid w:val="002868DD"/>
    <w:rsid w:val="00286AC6"/>
    <w:rsid w:val="00286C09"/>
    <w:rsid w:val="00286CFA"/>
    <w:rsid w:val="00286E3D"/>
    <w:rsid w:val="00286E59"/>
    <w:rsid w:val="00286F29"/>
    <w:rsid w:val="00286F7E"/>
    <w:rsid w:val="0028719D"/>
    <w:rsid w:val="00287449"/>
    <w:rsid w:val="0028758E"/>
    <w:rsid w:val="0028769B"/>
    <w:rsid w:val="00287786"/>
    <w:rsid w:val="002878FA"/>
    <w:rsid w:val="002878FF"/>
    <w:rsid w:val="002879A6"/>
    <w:rsid w:val="00287B2E"/>
    <w:rsid w:val="00287D6D"/>
    <w:rsid w:val="00287F33"/>
    <w:rsid w:val="00290011"/>
    <w:rsid w:val="00290074"/>
    <w:rsid w:val="002900B1"/>
    <w:rsid w:val="002900B6"/>
    <w:rsid w:val="002907E0"/>
    <w:rsid w:val="0029096D"/>
    <w:rsid w:val="00290CE4"/>
    <w:rsid w:val="00290F16"/>
    <w:rsid w:val="002912BB"/>
    <w:rsid w:val="00291480"/>
    <w:rsid w:val="00291771"/>
    <w:rsid w:val="002917F3"/>
    <w:rsid w:val="002918BB"/>
    <w:rsid w:val="00291967"/>
    <w:rsid w:val="00291975"/>
    <w:rsid w:val="00291A93"/>
    <w:rsid w:val="00291C63"/>
    <w:rsid w:val="002921A2"/>
    <w:rsid w:val="00292235"/>
    <w:rsid w:val="002924AB"/>
    <w:rsid w:val="00292739"/>
    <w:rsid w:val="00292796"/>
    <w:rsid w:val="002927A4"/>
    <w:rsid w:val="00292896"/>
    <w:rsid w:val="00292BC4"/>
    <w:rsid w:val="00292ECE"/>
    <w:rsid w:val="002933B4"/>
    <w:rsid w:val="00293459"/>
    <w:rsid w:val="0029369A"/>
    <w:rsid w:val="00293708"/>
    <w:rsid w:val="00293B35"/>
    <w:rsid w:val="00293E7F"/>
    <w:rsid w:val="0029404D"/>
    <w:rsid w:val="002940C6"/>
    <w:rsid w:val="00294B02"/>
    <w:rsid w:val="00294BB1"/>
    <w:rsid w:val="00294BFC"/>
    <w:rsid w:val="00294DD6"/>
    <w:rsid w:val="0029527C"/>
    <w:rsid w:val="00295365"/>
    <w:rsid w:val="00295566"/>
    <w:rsid w:val="002955C2"/>
    <w:rsid w:val="0029576F"/>
    <w:rsid w:val="00295D26"/>
    <w:rsid w:val="00295E52"/>
    <w:rsid w:val="00295F30"/>
    <w:rsid w:val="002961C5"/>
    <w:rsid w:val="00296247"/>
    <w:rsid w:val="002963C8"/>
    <w:rsid w:val="00296552"/>
    <w:rsid w:val="002965B2"/>
    <w:rsid w:val="00296652"/>
    <w:rsid w:val="00296759"/>
    <w:rsid w:val="00296E1A"/>
    <w:rsid w:val="00296F3A"/>
    <w:rsid w:val="0029703C"/>
    <w:rsid w:val="0029718C"/>
    <w:rsid w:val="002975E6"/>
    <w:rsid w:val="002976D5"/>
    <w:rsid w:val="002976EE"/>
    <w:rsid w:val="00297879"/>
    <w:rsid w:val="002979EE"/>
    <w:rsid w:val="00297C98"/>
    <w:rsid w:val="00297D6A"/>
    <w:rsid w:val="002A002B"/>
    <w:rsid w:val="002A0345"/>
    <w:rsid w:val="002A03B3"/>
    <w:rsid w:val="002A05E1"/>
    <w:rsid w:val="002A0968"/>
    <w:rsid w:val="002A0A6D"/>
    <w:rsid w:val="002A0B01"/>
    <w:rsid w:val="002A0C40"/>
    <w:rsid w:val="002A0E06"/>
    <w:rsid w:val="002A1254"/>
    <w:rsid w:val="002A1295"/>
    <w:rsid w:val="002A130B"/>
    <w:rsid w:val="002A134E"/>
    <w:rsid w:val="002A1611"/>
    <w:rsid w:val="002A17E0"/>
    <w:rsid w:val="002A17F9"/>
    <w:rsid w:val="002A1BF7"/>
    <w:rsid w:val="002A1D85"/>
    <w:rsid w:val="002A2143"/>
    <w:rsid w:val="002A21E2"/>
    <w:rsid w:val="002A230A"/>
    <w:rsid w:val="002A2A27"/>
    <w:rsid w:val="002A2D0E"/>
    <w:rsid w:val="002A2E82"/>
    <w:rsid w:val="002A3068"/>
    <w:rsid w:val="002A30A3"/>
    <w:rsid w:val="002A3119"/>
    <w:rsid w:val="002A3319"/>
    <w:rsid w:val="002A38D6"/>
    <w:rsid w:val="002A3908"/>
    <w:rsid w:val="002A3A9C"/>
    <w:rsid w:val="002A3BB0"/>
    <w:rsid w:val="002A3D89"/>
    <w:rsid w:val="002A3E86"/>
    <w:rsid w:val="002A3FEB"/>
    <w:rsid w:val="002A4157"/>
    <w:rsid w:val="002A423F"/>
    <w:rsid w:val="002A42AE"/>
    <w:rsid w:val="002A438C"/>
    <w:rsid w:val="002A44C6"/>
    <w:rsid w:val="002A45BC"/>
    <w:rsid w:val="002A4654"/>
    <w:rsid w:val="002A4BE8"/>
    <w:rsid w:val="002A4D48"/>
    <w:rsid w:val="002A4DB0"/>
    <w:rsid w:val="002A4E55"/>
    <w:rsid w:val="002A4EB5"/>
    <w:rsid w:val="002A4F72"/>
    <w:rsid w:val="002A5007"/>
    <w:rsid w:val="002A51CC"/>
    <w:rsid w:val="002A53CE"/>
    <w:rsid w:val="002A55A8"/>
    <w:rsid w:val="002A5770"/>
    <w:rsid w:val="002A577B"/>
    <w:rsid w:val="002A5807"/>
    <w:rsid w:val="002A5958"/>
    <w:rsid w:val="002A5A2F"/>
    <w:rsid w:val="002A5BB6"/>
    <w:rsid w:val="002A5BE1"/>
    <w:rsid w:val="002A5EA5"/>
    <w:rsid w:val="002A6004"/>
    <w:rsid w:val="002A6186"/>
    <w:rsid w:val="002A6397"/>
    <w:rsid w:val="002A64E6"/>
    <w:rsid w:val="002A687B"/>
    <w:rsid w:val="002A69F1"/>
    <w:rsid w:val="002A6A0C"/>
    <w:rsid w:val="002A6A62"/>
    <w:rsid w:val="002A6ACF"/>
    <w:rsid w:val="002A6CEF"/>
    <w:rsid w:val="002A6F14"/>
    <w:rsid w:val="002A710F"/>
    <w:rsid w:val="002A711D"/>
    <w:rsid w:val="002A7232"/>
    <w:rsid w:val="002A7239"/>
    <w:rsid w:val="002A74BC"/>
    <w:rsid w:val="002A74F1"/>
    <w:rsid w:val="002A75B3"/>
    <w:rsid w:val="002A7630"/>
    <w:rsid w:val="002A77C7"/>
    <w:rsid w:val="002A7941"/>
    <w:rsid w:val="002A7B65"/>
    <w:rsid w:val="002B0039"/>
    <w:rsid w:val="002B0051"/>
    <w:rsid w:val="002B0101"/>
    <w:rsid w:val="002B0667"/>
    <w:rsid w:val="002B0757"/>
    <w:rsid w:val="002B090D"/>
    <w:rsid w:val="002B0A37"/>
    <w:rsid w:val="002B0E91"/>
    <w:rsid w:val="002B10BE"/>
    <w:rsid w:val="002B1196"/>
    <w:rsid w:val="002B1208"/>
    <w:rsid w:val="002B138E"/>
    <w:rsid w:val="002B1787"/>
    <w:rsid w:val="002B18AF"/>
    <w:rsid w:val="002B19E0"/>
    <w:rsid w:val="002B1A14"/>
    <w:rsid w:val="002B1B22"/>
    <w:rsid w:val="002B1BF7"/>
    <w:rsid w:val="002B1F57"/>
    <w:rsid w:val="002B2A95"/>
    <w:rsid w:val="002B2AAD"/>
    <w:rsid w:val="002B2C63"/>
    <w:rsid w:val="002B2D4B"/>
    <w:rsid w:val="002B2D6B"/>
    <w:rsid w:val="002B3378"/>
    <w:rsid w:val="002B33EF"/>
    <w:rsid w:val="002B350D"/>
    <w:rsid w:val="002B36F5"/>
    <w:rsid w:val="002B3778"/>
    <w:rsid w:val="002B3945"/>
    <w:rsid w:val="002B3A75"/>
    <w:rsid w:val="002B3E44"/>
    <w:rsid w:val="002B3F73"/>
    <w:rsid w:val="002B42EF"/>
    <w:rsid w:val="002B4418"/>
    <w:rsid w:val="002B47F2"/>
    <w:rsid w:val="002B493A"/>
    <w:rsid w:val="002B493C"/>
    <w:rsid w:val="002B4957"/>
    <w:rsid w:val="002B4ACF"/>
    <w:rsid w:val="002B5187"/>
    <w:rsid w:val="002B5488"/>
    <w:rsid w:val="002B54EC"/>
    <w:rsid w:val="002B56FC"/>
    <w:rsid w:val="002B5708"/>
    <w:rsid w:val="002B5796"/>
    <w:rsid w:val="002B5B97"/>
    <w:rsid w:val="002B5FC2"/>
    <w:rsid w:val="002B61BC"/>
    <w:rsid w:val="002B641C"/>
    <w:rsid w:val="002B67BC"/>
    <w:rsid w:val="002B69AB"/>
    <w:rsid w:val="002B69D3"/>
    <w:rsid w:val="002B6ACD"/>
    <w:rsid w:val="002B6BB9"/>
    <w:rsid w:val="002B6C75"/>
    <w:rsid w:val="002B6D76"/>
    <w:rsid w:val="002B6DF2"/>
    <w:rsid w:val="002B7283"/>
    <w:rsid w:val="002B72C0"/>
    <w:rsid w:val="002B7329"/>
    <w:rsid w:val="002B77DD"/>
    <w:rsid w:val="002B798B"/>
    <w:rsid w:val="002B7AB2"/>
    <w:rsid w:val="002B7BE5"/>
    <w:rsid w:val="002B7CC3"/>
    <w:rsid w:val="002C00E1"/>
    <w:rsid w:val="002C028C"/>
    <w:rsid w:val="002C0292"/>
    <w:rsid w:val="002C09FA"/>
    <w:rsid w:val="002C0AE1"/>
    <w:rsid w:val="002C0BBC"/>
    <w:rsid w:val="002C0D6C"/>
    <w:rsid w:val="002C0E72"/>
    <w:rsid w:val="002C13BE"/>
    <w:rsid w:val="002C150E"/>
    <w:rsid w:val="002C152C"/>
    <w:rsid w:val="002C154D"/>
    <w:rsid w:val="002C19B7"/>
    <w:rsid w:val="002C1AA1"/>
    <w:rsid w:val="002C1AFE"/>
    <w:rsid w:val="002C1C7D"/>
    <w:rsid w:val="002C1F35"/>
    <w:rsid w:val="002C2397"/>
    <w:rsid w:val="002C2475"/>
    <w:rsid w:val="002C2511"/>
    <w:rsid w:val="002C2584"/>
    <w:rsid w:val="002C26E9"/>
    <w:rsid w:val="002C27AF"/>
    <w:rsid w:val="002C2977"/>
    <w:rsid w:val="002C29F6"/>
    <w:rsid w:val="002C2B6D"/>
    <w:rsid w:val="002C2D3A"/>
    <w:rsid w:val="002C2DA0"/>
    <w:rsid w:val="002C309B"/>
    <w:rsid w:val="002C34FC"/>
    <w:rsid w:val="002C3512"/>
    <w:rsid w:val="002C3653"/>
    <w:rsid w:val="002C39D1"/>
    <w:rsid w:val="002C3ECA"/>
    <w:rsid w:val="002C40A7"/>
    <w:rsid w:val="002C40ED"/>
    <w:rsid w:val="002C44E9"/>
    <w:rsid w:val="002C455E"/>
    <w:rsid w:val="002C4593"/>
    <w:rsid w:val="002C45EC"/>
    <w:rsid w:val="002C49D0"/>
    <w:rsid w:val="002C4EEE"/>
    <w:rsid w:val="002C4F62"/>
    <w:rsid w:val="002C5034"/>
    <w:rsid w:val="002C53EB"/>
    <w:rsid w:val="002C542E"/>
    <w:rsid w:val="002C55AC"/>
    <w:rsid w:val="002C55BF"/>
    <w:rsid w:val="002C57B9"/>
    <w:rsid w:val="002C5951"/>
    <w:rsid w:val="002C59FA"/>
    <w:rsid w:val="002C5A25"/>
    <w:rsid w:val="002C5A44"/>
    <w:rsid w:val="002C5B62"/>
    <w:rsid w:val="002C5C17"/>
    <w:rsid w:val="002C5C6C"/>
    <w:rsid w:val="002C5CD5"/>
    <w:rsid w:val="002C5E69"/>
    <w:rsid w:val="002C5E7C"/>
    <w:rsid w:val="002C6234"/>
    <w:rsid w:val="002C6320"/>
    <w:rsid w:val="002C640B"/>
    <w:rsid w:val="002C64F9"/>
    <w:rsid w:val="002C654F"/>
    <w:rsid w:val="002C662E"/>
    <w:rsid w:val="002C667D"/>
    <w:rsid w:val="002C6FAE"/>
    <w:rsid w:val="002C7141"/>
    <w:rsid w:val="002C7159"/>
    <w:rsid w:val="002C71B3"/>
    <w:rsid w:val="002C720D"/>
    <w:rsid w:val="002C72B0"/>
    <w:rsid w:val="002C76E9"/>
    <w:rsid w:val="002C77ED"/>
    <w:rsid w:val="002C78A1"/>
    <w:rsid w:val="002C796B"/>
    <w:rsid w:val="002C796E"/>
    <w:rsid w:val="002C79EF"/>
    <w:rsid w:val="002C7C3A"/>
    <w:rsid w:val="002C7E0C"/>
    <w:rsid w:val="002C7E87"/>
    <w:rsid w:val="002C7FB5"/>
    <w:rsid w:val="002D001F"/>
    <w:rsid w:val="002D024A"/>
    <w:rsid w:val="002D0327"/>
    <w:rsid w:val="002D0449"/>
    <w:rsid w:val="002D045B"/>
    <w:rsid w:val="002D04FC"/>
    <w:rsid w:val="002D0709"/>
    <w:rsid w:val="002D09DB"/>
    <w:rsid w:val="002D0A3C"/>
    <w:rsid w:val="002D0B9C"/>
    <w:rsid w:val="002D0D94"/>
    <w:rsid w:val="002D102B"/>
    <w:rsid w:val="002D1158"/>
    <w:rsid w:val="002D11F6"/>
    <w:rsid w:val="002D1253"/>
    <w:rsid w:val="002D1564"/>
    <w:rsid w:val="002D1927"/>
    <w:rsid w:val="002D1BDC"/>
    <w:rsid w:val="002D1E3B"/>
    <w:rsid w:val="002D211D"/>
    <w:rsid w:val="002D2150"/>
    <w:rsid w:val="002D23D2"/>
    <w:rsid w:val="002D23E4"/>
    <w:rsid w:val="002D249C"/>
    <w:rsid w:val="002D296A"/>
    <w:rsid w:val="002D2A4C"/>
    <w:rsid w:val="002D2B14"/>
    <w:rsid w:val="002D2BF3"/>
    <w:rsid w:val="002D332B"/>
    <w:rsid w:val="002D33B5"/>
    <w:rsid w:val="002D345D"/>
    <w:rsid w:val="002D34BF"/>
    <w:rsid w:val="002D35E7"/>
    <w:rsid w:val="002D35EB"/>
    <w:rsid w:val="002D3718"/>
    <w:rsid w:val="002D3888"/>
    <w:rsid w:val="002D3A68"/>
    <w:rsid w:val="002D3ADB"/>
    <w:rsid w:val="002D3AEA"/>
    <w:rsid w:val="002D3D5A"/>
    <w:rsid w:val="002D3E5A"/>
    <w:rsid w:val="002D4059"/>
    <w:rsid w:val="002D4101"/>
    <w:rsid w:val="002D41B9"/>
    <w:rsid w:val="002D4389"/>
    <w:rsid w:val="002D45B8"/>
    <w:rsid w:val="002D483B"/>
    <w:rsid w:val="002D4A87"/>
    <w:rsid w:val="002D4CEC"/>
    <w:rsid w:val="002D4D9C"/>
    <w:rsid w:val="002D4EAF"/>
    <w:rsid w:val="002D503A"/>
    <w:rsid w:val="002D5056"/>
    <w:rsid w:val="002D51F5"/>
    <w:rsid w:val="002D5261"/>
    <w:rsid w:val="002D52F7"/>
    <w:rsid w:val="002D55E6"/>
    <w:rsid w:val="002D56C3"/>
    <w:rsid w:val="002D57EF"/>
    <w:rsid w:val="002D586A"/>
    <w:rsid w:val="002D599F"/>
    <w:rsid w:val="002D5B1D"/>
    <w:rsid w:val="002D5B37"/>
    <w:rsid w:val="002D5B62"/>
    <w:rsid w:val="002D5C60"/>
    <w:rsid w:val="002D5D96"/>
    <w:rsid w:val="002D5E31"/>
    <w:rsid w:val="002D5EEF"/>
    <w:rsid w:val="002D5F97"/>
    <w:rsid w:val="002D6014"/>
    <w:rsid w:val="002D6221"/>
    <w:rsid w:val="002D6391"/>
    <w:rsid w:val="002D642B"/>
    <w:rsid w:val="002D64C4"/>
    <w:rsid w:val="002D661E"/>
    <w:rsid w:val="002D66EF"/>
    <w:rsid w:val="002D6871"/>
    <w:rsid w:val="002D68ED"/>
    <w:rsid w:val="002D6AB3"/>
    <w:rsid w:val="002D6AD9"/>
    <w:rsid w:val="002D6B98"/>
    <w:rsid w:val="002D6C84"/>
    <w:rsid w:val="002D6D7F"/>
    <w:rsid w:val="002D6F14"/>
    <w:rsid w:val="002D7503"/>
    <w:rsid w:val="002D7572"/>
    <w:rsid w:val="002D775D"/>
    <w:rsid w:val="002D7A9F"/>
    <w:rsid w:val="002D7B5A"/>
    <w:rsid w:val="002D7C8F"/>
    <w:rsid w:val="002D7CD5"/>
    <w:rsid w:val="002D7E1E"/>
    <w:rsid w:val="002D7F34"/>
    <w:rsid w:val="002D7F6A"/>
    <w:rsid w:val="002D7F9E"/>
    <w:rsid w:val="002E027D"/>
    <w:rsid w:val="002E0631"/>
    <w:rsid w:val="002E0634"/>
    <w:rsid w:val="002E06AC"/>
    <w:rsid w:val="002E0821"/>
    <w:rsid w:val="002E0867"/>
    <w:rsid w:val="002E0C6C"/>
    <w:rsid w:val="002E0CD1"/>
    <w:rsid w:val="002E0E42"/>
    <w:rsid w:val="002E0E90"/>
    <w:rsid w:val="002E0F47"/>
    <w:rsid w:val="002E10D2"/>
    <w:rsid w:val="002E11A1"/>
    <w:rsid w:val="002E14FE"/>
    <w:rsid w:val="002E150F"/>
    <w:rsid w:val="002E15F3"/>
    <w:rsid w:val="002E1BDC"/>
    <w:rsid w:val="002E1C52"/>
    <w:rsid w:val="002E2301"/>
    <w:rsid w:val="002E24BF"/>
    <w:rsid w:val="002E2783"/>
    <w:rsid w:val="002E2864"/>
    <w:rsid w:val="002E29EC"/>
    <w:rsid w:val="002E2CA9"/>
    <w:rsid w:val="002E2CE3"/>
    <w:rsid w:val="002E2D82"/>
    <w:rsid w:val="002E2E7C"/>
    <w:rsid w:val="002E2F63"/>
    <w:rsid w:val="002E305F"/>
    <w:rsid w:val="002E30E6"/>
    <w:rsid w:val="002E30F5"/>
    <w:rsid w:val="002E373F"/>
    <w:rsid w:val="002E3CAD"/>
    <w:rsid w:val="002E3CF4"/>
    <w:rsid w:val="002E40F9"/>
    <w:rsid w:val="002E467F"/>
    <w:rsid w:val="002E46E0"/>
    <w:rsid w:val="002E4846"/>
    <w:rsid w:val="002E48AF"/>
    <w:rsid w:val="002E48B9"/>
    <w:rsid w:val="002E49EA"/>
    <w:rsid w:val="002E513D"/>
    <w:rsid w:val="002E51D9"/>
    <w:rsid w:val="002E5486"/>
    <w:rsid w:val="002E5498"/>
    <w:rsid w:val="002E54FF"/>
    <w:rsid w:val="002E566B"/>
    <w:rsid w:val="002E57CB"/>
    <w:rsid w:val="002E595B"/>
    <w:rsid w:val="002E5964"/>
    <w:rsid w:val="002E5CE5"/>
    <w:rsid w:val="002E5D41"/>
    <w:rsid w:val="002E5D84"/>
    <w:rsid w:val="002E6023"/>
    <w:rsid w:val="002E6094"/>
    <w:rsid w:val="002E61E4"/>
    <w:rsid w:val="002E6217"/>
    <w:rsid w:val="002E62F7"/>
    <w:rsid w:val="002E6346"/>
    <w:rsid w:val="002E6643"/>
    <w:rsid w:val="002E66E8"/>
    <w:rsid w:val="002E6767"/>
    <w:rsid w:val="002E690A"/>
    <w:rsid w:val="002E6C3F"/>
    <w:rsid w:val="002E6CF0"/>
    <w:rsid w:val="002E6DA7"/>
    <w:rsid w:val="002E6FD9"/>
    <w:rsid w:val="002E7266"/>
    <w:rsid w:val="002E75BE"/>
    <w:rsid w:val="002E765B"/>
    <w:rsid w:val="002E7721"/>
    <w:rsid w:val="002E7803"/>
    <w:rsid w:val="002E7A3B"/>
    <w:rsid w:val="002E7D6C"/>
    <w:rsid w:val="002E7EAA"/>
    <w:rsid w:val="002F003A"/>
    <w:rsid w:val="002F01AC"/>
    <w:rsid w:val="002F0C88"/>
    <w:rsid w:val="002F0F2C"/>
    <w:rsid w:val="002F1137"/>
    <w:rsid w:val="002F1208"/>
    <w:rsid w:val="002F1239"/>
    <w:rsid w:val="002F1296"/>
    <w:rsid w:val="002F1468"/>
    <w:rsid w:val="002F1478"/>
    <w:rsid w:val="002F14CA"/>
    <w:rsid w:val="002F1685"/>
    <w:rsid w:val="002F1AF0"/>
    <w:rsid w:val="002F1BB2"/>
    <w:rsid w:val="002F1C25"/>
    <w:rsid w:val="002F1C62"/>
    <w:rsid w:val="002F1CD1"/>
    <w:rsid w:val="002F20BA"/>
    <w:rsid w:val="002F2146"/>
    <w:rsid w:val="002F2399"/>
    <w:rsid w:val="002F24FD"/>
    <w:rsid w:val="002F250B"/>
    <w:rsid w:val="002F25B4"/>
    <w:rsid w:val="002F27B5"/>
    <w:rsid w:val="002F29A6"/>
    <w:rsid w:val="002F2C7D"/>
    <w:rsid w:val="002F2F70"/>
    <w:rsid w:val="002F2FA1"/>
    <w:rsid w:val="002F3066"/>
    <w:rsid w:val="002F312E"/>
    <w:rsid w:val="002F32B7"/>
    <w:rsid w:val="002F3393"/>
    <w:rsid w:val="002F3740"/>
    <w:rsid w:val="002F3A2C"/>
    <w:rsid w:val="002F4387"/>
    <w:rsid w:val="002F4910"/>
    <w:rsid w:val="002F4A08"/>
    <w:rsid w:val="002F4D5C"/>
    <w:rsid w:val="002F4D6C"/>
    <w:rsid w:val="002F5043"/>
    <w:rsid w:val="002F5078"/>
    <w:rsid w:val="002F530C"/>
    <w:rsid w:val="002F5346"/>
    <w:rsid w:val="002F53BB"/>
    <w:rsid w:val="002F585E"/>
    <w:rsid w:val="002F59DD"/>
    <w:rsid w:val="002F5BDC"/>
    <w:rsid w:val="002F5C6C"/>
    <w:rsid w:val="002F5D22"/>
    <w:rsid w:val="002F5F63"/>
    <w:rsid w:val="002F6024"/>
    <w:rsid w:val="002F64E0"/>
    <w:rsid w:val="002F67EC"/>
    <w:rsid w:val="002F67F3"/>
    <w:rsid w:val="002F6AAD"/>
    <w:rsid w:val="002F6C89"/>
    <w:rsid w:val="002F6E29"/>
    <w:rsid w:val="002F6FD5"/>
    <w:rsid w:val="002F7220"/>
    <w:rsid w:val="002F7321"/>
    <w:rsid w:val="002F73F5"/>
    <w:rsid w:val="002F7519"/>
    <w:rsid w:val="002F75EB"/>
    <w:rsid w:val="002F7671"/>
    <w:rsid w:val="002F772B"/>
    <w:rsid w:val="002F7874"/>
    <w:rsid w:val="002F7984"/>
    <w:rsid w:val="002F7AB4"/>
    <w:rsid w:val="002F7EF4"/>
    <w:rsid w:val="002F7F5D"/>
    <w:rsid w:val="0030001E"/>
    <w:rsid w:val="003000BA"/>
    <w:rsid w:val="00300121"/>
    <w:rsid w:val="0030047C"/>
    <w:rsid w:val="003005C4"/>
    <w:rsid w:val="003005CE"/>
    <w:rsid w:val="003006D1"/>
    <w:rsid w:val="003008BA"/>
    <w:rsid w:val="003008D2"/>
    <w:rsid w:val="003009DA"/>
    <w:rsid w:val="00300C20"/>
    <w:rsid w:val="00300C22"/>
    <w:rsid w:val="00300C69"/>
    <w:rsid w:val="003012A1"/>
    <w:rsid w:val="00301524"/>
    <w:rsid w:val="00301B7C"/>
    <w:rsid w:val="00301B89"/>
    <w:rsid w:val="00302038"/>
    <w:rsid w:val="0030208F"/>
    <w:rsid w:val="00302133"/>
    <w:rsid w:val="00302149"/>
    <w:rsid w:val="0030230E"/>
    <w:rsid w:val="0030232B"/>
    <w:rsid w:val="003024F3"/>
    <w:rsid w:val="0030257D"/>
    <w:rsid w:val="003027B9"/>
    <w:rsid w:val="00302889"/>
    <w:rsid w:val="003028BC"/>
    <w:rsid w:val="00302922"/>
    <w:rsid w:val="003029CC"/>
    <w:rsid w:val="00302D62"/>
    <w:rsid w:val="00302E08"/>
    <w:rsid w:val="00302E92"/>
    <w:rsid w:val="003032E6"/>
    <w:rsid w:val="003033DC"/>
    <w:rsid w:val="0030340C"/>
    <w:rsid w:val="00303497"/>
    <w:rsid w:val="00303696"/>
    <w:rsid w:val="00303718"/>
    <w:rsid w:val="003039CC"/>
    <w:rsid w:val="00303A3B"/>
    <w:rsid w:val="00303F09"/>
    <w:rsid w:val="00304080"/>
    <w:rsid w:val="00304092"/>
    <w:rsid w:val="00304158"/>
    <w:rsid w:val="00304350"/>
    <w:rsid w:val="00304387"/>
    <w:rsid w:val="00304491"/>
    <w:rsid w:val="003045C1"/>
    <w:rsid w:val="00304699"/>
    <w:rsid w:val="003046E8"/>
    <w:rsid w:val="0030491C"/>
    <w:rsid w:val="00304B71"/>
    <w:rsid w:val="00304D26"/>
    <w:rsid w:val="00304F3B"/>
    <w:rsid w:val="00304F81"/>
    <w:rsid w:val="00304F90"/>
    <w:rsid w:val="00305013"/>
    <w:rsid w:val="00305033"/>
    <w:rsid w:val="003050A8"/>
    <w:rsid w:val="00305111"/>
    <w:rsid w:val="00305261"/>
    <w:rsid w:val="003052BA"/>
    <w:rsid w:val="00305465"/>
    <w:rsid w:val="0030549A"/>
    <w:rsid w:val="00305576"/>
    <w:rsid w:val="0030579D"/>
    <w:rsid w:val="003057D6"/>
    <w:rsid w:val="00305879"/>
    <w:rsid w:val="00305961"/>
    <w:rsid w:val="00305994"/>
    <w:rsid w:val="00305B72"/>
    <w:rsid w:val="00305D5E"/>
    <w:rsid w:val="00305D89"/>
    <w:rsid w:val="00305DB8"/>
    <w:rsid w:val="00305E5D"/>
    <w:rsid w:val="00305FD7"/>
    <w:rsid w:val="0030612B"/>
    <w:rsid w:val="0030628D"/>
    <w:rsid w:val="00306375"/>
    <w:rsid w:val="00306591"/>
    <w:rsid w:val="003066D2"/>
    <w:rsid w:val="00306A3D"/>
    <w:rsid w:val="00306AAC"/>
    <w:rsid w:val="00306B1E"/>
    <w:rsid w:val="00306CFA"/>
    <w:rsid w:val="00306E02"/>
    <w:rsid w:val="003070E6"/>
    <w:rsid w:val="0030711A"/>
    <w:rsid w:val="0030722E"/>
    <w:rsid w:val="003073D1"/>
    <w:rsid w:val="00307430"/>
    <w:rsid w:val="003074E0"/>
    <w:rsid w:val="00307AFB"/>
    <w:rsid w:val="00307B28"/>
    <w:rsid w:val="00307CE3"/>
    <w:rsid w:val="00307CF5"/>
    <w:rsid w:val="00307D09"/>
    <w:rsid w:val="00307D5D"/>
    <w:rsid w:val="00307E9F"/>
    <w:rsid w:val="00307EDD"/>
    <w:rsid w:val="00307FE8"/>
    <w:rsid w:val="00310178"/>
    <w:rsid w:val="0031024E"/>
    <w:rsid w:val="003107B6"/>
    <w:rsid w:val="00310832"/>
    <w:rsid w:val="00310AB0"/>
    <w:rsid w:val="00310E49"/>
    <w:rsid w:val="00310F74"/>
    <w:rsid w:val="003111DB"/>
    <w:rsid w:val="003112FC"/>
    <w:rsid w:val="003113E6"/>
    <w:rsid w:val="00311770"/>
    <w:rsid w:val="00311B86"/>
    <w:rsid w:val="00311E95"/>
    <w:rsid w:val="00311F59"/>
    <w:rsid w:val="00311FEC"/>
    <w:rsid w:val="0031215F"/>
    <w:rsid w:val="003121E0"/>
    <w:rsid w:val="0031255B"/>
    <w:rsid w:val="00312719"/>
    <w:rsid w:val="00312875"/>
    <w:rsid w:val="00312DE5"/>
    <w:rsid w:val="00312E4E"/>
    <w:rsid w:val="00312F4C"/>
    <w:rsid w:val="00313073"/>
    <w:rsid w:val="00313076"/>
    <w:rsid w:val="003130A5"/>
    <w:rsid w:val="00313508"/>
    <w:rsid w:val="00313C6E"/>
    <w:rsid w:val="0031413A"/>
    <w:rsid w:val="0031422B"/>
    <w:rsid w:val="00314269"/>
    <w:rsid w:val="00314626"/>
    <w:rsid w:val="0031493A"/>
    <w:rsid w:val="0031494A"/>
    <w:rsid w:val="003149EE"/>
    <w:rsid w:val="00314E14"/>
    <w:rsid w:val="00314E92"/>
    <w:rsid w:val="00314FD3"/>
    <w:rsid w:val="00315114"/>
    <w:rsid w:val="0031564C"/>
    <w:rsid w:val="00315662"/>
    <w:rsid w:val="0031569F"/>
    <w:rsid w:val="0031584A"/>
    <w:rsid w:val="00315999"/>
    <w:rsid w:val="00315AD8"/>
    <w:rsid w:val="00315B00"/>
    <w:rsid w:val="00315B90"/>
    <w:rsid w:val="00315CC8"/>
    <w:rsid w:val="00315CD4"/>
    <w:rsid w:val="00315CEE"/>
    <w:rsid w:val="00316043"/>
    <w:rsid w:val="0031611D"/>
    <w:rsid w:val="00316322"/>
    <w:rsid w:val="003163D7"/>
    <w:rsid w:val="003163EA"/>
    <w:rsid w:val="003165A7"/>
    <w:rsid w:val="00316693"/>
    <w:rsid w:val="00316788"/>
    <w:rsid w:val="003167FE"/>
    <w:rsid w:val="00316A4F"/>
    <w:rsid w:val="00316B05"/>
    <w:rsid w:val="00316B1E"/>
    <w:rsid w:val="00316BA9"/>
    <w:rsid w:val="00316D42"/>
    <w:rsid w:val="00316DA3"/>
    <w:rsid w:val="00317130"/>
    <w:rsid w:val="00317405"/>
    <w:rsid w:val="0031754E"/>
    <w:rsid w:val="00317668"/>
    <w:rsid w:val="00317998"/>
    <w:rsid w:val="00317ACB"/>
    <w:rsid w:val="00317BEF"/>
    <w:rsid w:val="00317E99"/>
    <w:rsid w:val="00317F97"/>
    <w:rsid w:val="003200C4"/>
    <w:rsid w:val="003201BF"/>
    <w:rsid w:val="00320296"/>
    <w:rsid w:val="0032034D"/>
    <w:rsid w:val="0032043A"/>
    <w:rsid w:val="003204AA"/>
    <w:rsid w:val="003205E0"/>
    <w:rsid w:val="0032067B"/>
    <w:rsid w:val="00320AC1"/>
    <w:rsid w:val="00320ADA"/>
    <w:rsid w:val="00320B67"/>
    <w:rsid w:val="00320C5B"/>
    <w:rsid w:val="00320DCE"/>
    <w:rsid w:val="00320E8A"/>
    <w:rsid w:val="00321368"/>
    <w:rsid w:val="003214E8"/>
    <w:rsid w:val="003218CC"/>
    <w:rsid w:val="00321ADE"/>
    <w:rsid w:val="00322057"/>
    <w:rsid w:val="0032210A"/>
    <w:rsid w:val="00322399"/>
    <w:rsid w:val="003225A0"/>
    <w:rsid w:val="0032265A"/>
    <w:rsid w:val="00322D27"/>
    <w:rsid w:val="00322E64"/>
    <w:rsid w:val="00322F3A"/>
    <w:rsid w:val="00323133"/>
    <w:rsid w:val="0032330F"/>
    <w:rsid w:val="0032343A"/>
    <w:rsid w:val="00323471"/>
    <w:rsid w:val="003237D5"/>
    <w:rsid w:val="003238BB"/>
    <w:rsid w:val="003238FC"/>
    <w:rsid w:val="00323965"/>
    <w:rsid w:val="00323A98"/>
    <w:rsid w:val="00323AA3"/>
    <w:rsid w:val="00323B17"/>
    <w:rsid w:val="00323D84"/>
    <w:rsid w:val="00323E98"/>
    <w:rsid w:val="00323EBF"/>
    <w:rsid w:val="0032418B"/>
    <w:rsid w:val="00324255"/>
    <w:rsid w:val="003243C3"/>
    <w:rsid w:val="00324547"/>
    <w:rsid w:val="0032480E"/>
    <w:rsid w:val="00324997"/>
    <w:rsid w:val="003249D4"/>
    <w:rsid w:val="00324ACE"/>
    <w:rsid w:val="00324BEC"/>
    <w:rsid w:val="00324CC3"/>
    <w:rsid w:val="00324D83"/>
    <w:rsid w:val="003250D5"/>
    <w:rsid w:val="0032514C"/>
    <w:rsid w:val="00325159"/>
    <w:rsid w:val="003251F6"/>
    <w:rsid w:val="0032536F"/>
    <w:rsid w:val="003253F0"/>
    <w:rsid w:val="003256A9"/>
    <w:rsid w:val="003256FF"/>
    <w:rsid w:val="00325ADD"/>
    <w:rsid w:val="00325AEF"/>
    <w:rsid w:val="00325B41"/>
    <w:rsid w:val="00325CE2"/>
    <w:rsid w:val="00325FE3"/>
    <w:rsid w:val="0032609C"/>
    <w:rsid w:val="003266FC"/>
    <w:rsid w:val="0032679C"/>
    <w:rsid w:val="003267DA"/>
    <w:rsid w:val="0032693C"/>
    <w:rsid w:val="003269B6"/>
    <w:rsid w:val="00326CBE"/>
    <w:rsid w:val="00326DEB"/>
    <w:rsid w:val="00326F71"/>
    <w:rsid w:val="00327107"/>
    <w:rsid w:val="00327119"/>
    <w:rsid w:val="003271AC"/>
    <w:rsid w:val="003271F2"/>
    <w:rsid w:val="00327367"/>
    <w:rsid w:val="003273C5"/>
    <w:rsid w:val="003273E8"/>
    <w:rsid w:val="003274BB"/>
    <w:rsid w:val="0032783D"/>
    <w:rsid w:val="0032798F"/>
    <w:rsid w:val="00327AE6"/>
    <w:rsid w:val="00327B13"/>
    <w:rsid w:val="00327B67"/>
    <w:rsid w:val="00327BF1"/>
    <w:rsid w:val="00330118"/>
    <w:rsid w:val="003304AB"/>
    <w:rsid w:val="003309F8"/>
    <w:rsid w:val="00330C08"/>
    <w:rsid w:val="00330CF5"/>
    <w:rsid w:val="00330DFE"/>
    <w:rsid w:val="00330F7A"/>
    <w:rsid w:val="00331090"/>
    <w:rsid w:val="003310AB"/>
    <w:rsid w:val="003310B0"/>
    <w:rsid w:val="00331301"/>
    <w:rsid w:val="003314C7"/>
    <w:rsid w:val="00331560"/>
    <w:rsid w:val="0033179B"/>
    <w:rsid w:val="00331A74"/>
    <w:rsid w:val="00331C1A"/>
    <w:rsid w:val="00331FCA"/>
    <w:rsid w:val="0033234A"/>
    <w:rsid w:val="00332563"/>
    <w:rsid w:val="003326E5"/>
    <w:rsid w:val="003326E6"/>
    <w:rsid w:val="0033272E"/>
    <w:rsid w:val="0033274B"/>
    <w:rsid w:val="00332755"/>
    <w:rsid w:val="0033287E"/>
    <w:rsid w:val="00332C0A"/>
    <w:rsid w:val="00332C94"/>
    <w:rsid w:val="00332D30"/>
    <w:rsid w:val="00332D8D"/>
    <w:rsid w:val="0033323B"/>
    <w:rsid w:val="0033374E"/>
    <w:rsid w:val="00333860"/>
    <w:rsid w:val="00333A4C"/>
    <w:rsid w:val="00333A79"/>
    <w:rsid w:val="00333B77"/>
    <w:rsid w:val="00333DF3"/>
    <w:rsid w:val="00333ED3"/>
    <w:rsid w:val="00333EE6"/>
    <w:rsid w:val="003345E7"/>
    <w:rsid w:val="0033465F"/>
    <w:rsid w:val="003349F2"/>
    <w:rsid w:val="00334BFA"/>
    <w:rsid w:val="00334CC5"/>
    <w:rsid w:val="00334D29"/>
    <w:rsid w:val="00334DE2"/>
    <w:rsid w:val="00334E2D"/>
    <w:rsid w:val="00334ED6"/>
    <w:rsid w:val="003350EA"/>
    <w:rsid w:val="00335171"/>
    <w:rsid w:val="00335264"/>
    <w:rsid w:val="0033526A"/>
    <w:rsid w:val="00335B2B"/>
    <w:rsid w:val="00335BD3"/>
    <w:rsid w:val="00335C1F"/>
    <w:rsid w:val="00335CDB"/>
    <w:rsid w:val="00335D3E"/>
    <w:rsid w:val="00335E1D"/>
    <w:rsid w:val="003360B1"/>
    <w:rsid w:val="00336272"/>
    <w:rsid w:val="003363A5"/>
    <w:rsid w:val="003368FD"/>
    <w:rsid w:val="00336915"/>
    <w:rsid w:val="00336A49"/>
    <w:rsid w:val="00336BDE"/>
    <w:rsid w:val="00336DE0"/>
    <w:rsid w:val="00336E29"/>
    <w:rsid w:val="00336EEA"/>
    <w:rsid w:val="00336FA5"/>
    <w:rsid w:val="00337023"/>
    <w:rsid w:val="0033707C"/>
    <w:rsid w:val="0033710B"/>
    <w:rsid w:val="003371F1"/>
    <w:rsid w:val="003373D4"/>
    <w:rsid w:val="0033756D"/>
    <w:rsid w:val="003376A6"/>
    <w:rsid w:val="00337D7E"/>
    <w:rsid w:val="00337F5C"/>
    <w:rsid w:val="003404B7"/>
    <w:rsid w:val="00340642"/>
    <w:rsid w:val="003406A9"/>
    <w:rsid w:val="003407E9"/>
    <w:rsid w:val="00340CD8"/>
    <w:rsid w:val="00340F33"/>
    <w:rsid w:val="0034128C"/>
    <w:rsid w:val="00341C02"/>
    <w:rsid w:val="00341CE4"/>
    <w:rsid w:val="00341D98"/>
    <w:rsid w:val="00341E26"/>
    <w:rsid w:val="00341E4F"/>
    <w:rsid w:val="00342009"/>
    <w:rsid w:val="00342114"/>
    <w:rsid w:val="003422F2"/>
    <w:rsid w:val="00342649"/>
    <w:rsid w:val="0034278A"/>
    <w:rsid w:val="003427CE"/>
    <w:rsid w:val="00342854"/>
    <w:rsid w:val="00342E3C"/>
    <w:rsid w:val="00343009"/>
    <w:rsid w:val="0034308C"/>
    <w:rsid w:val="003430C8"/>
    <w:rsid w:val="0034318A"/>
    <w:rsid w:val="003434AA"/>
    <w:rsid w:val="003436EC"/>
    <w:rsid w:val="003439CB"/>
    <w:rsid w:val="00343B02"/>
    <w:rsid w:val="00343B37"/>
    <w:rsid w:val="00343D73"/>
    <w:rsid w:val="00343E7E"/>
    <w:rsid w:val="00343EAA"/>
    <w:rsid w:val="0034431D"/>
    <w:rsid w:val="003443DA"/>
    <w:rsid w:val="00344567"/>
    <w:rsid w:val="00344735"/>
    <w:rsid w:val="00344B2A"/>
    <w:rsid w:val="00344D02"/>
    <w:rsid w:val="003452F2"/>
    <w:rsid w:val="00345377"/>
    <w:rsid w:val="003453ED"/>
    <w:rsid w:val="003454D5"/>
    <w:rsid w:val="003454F3"/>
    <w:rsid w:val="00345848"/>
    <w:rsid w:val="00345900"/>
    <w:rsid w:val="00345ACE"/>
    <w:rsid w:val="00345B18"/>
    <w:rsid w:val="00345C74"/>
    <w:rsid w:val="00345D38"/>
    <w:rsid w:val="0034605B"/>
    <w:rsid w:val="0034624A"/>
    <w:rsid w:val="00346317"/>
    <w:rsid w:val="00346987"/>
    <w:rsid w:val="00346B95"/>
    <w:rsid w:val="00347477"/>
    <w:rsid w:val="0034788B"/>
    <w:rsid w:val="003479CC"/>
    <w:rsid w:val="00347D18"/>
    <w:rsid w:val="00347D85"/>
    <w:rsid w:val="00347EB1"/>
    <w:rsid w:val="00350512"/>
    <w:rsid w:val="00350783"/>
    <w:rsid w:val="00350BD0"/>
    <w:rsid w:val="00350DC8"/>
    <w:rsid w:val="00350E45"/>
    <w:rsid w:val="00350E5D"/>
    <w:rsid w:val="00350F49"/>
    <w:rsid w:val="00351242"/>
    <w:rsid w:val="003516A5"/>
    <w:rsid w:val="0035173D"/>
    <w:rsid w:val="00351891"/>
    <w:rsid w:val="003519A8"/>
    <w:rsid w:val="00351ACE"/>
    <w:rsid w:val="00351D7C"/>
    <w:rsid w:val="00351D8D"/>
    <w:rsid w:val="00351E9C"/>
    <w:rsid w:val="00351EFC"/>
    <w:rsid w:val="00351F1A"/>
    <w:rsid w:val="0035212D"/>
    <w:rsid w:val="003527AB"/>
    <w:rsid w:val="0035296B"/>
    <w:rsid w:val="00352B4D"/>
    <w:rsid w:val="00352BBC"/>
    <w:rsid w:val="00352BFC"/>
    <w:rsid w:val="00352CAD"/>
    <w:rsid w:val="00352D9F"/>
    <w:rsid w:val="00352F31"/>
    <w:rsid w:val="00352FB7"/>
    <w:rsid w:val="0035302E"/>
    <w:rsid w:val="003530A6"/>
    <w:rsid w:val="003530C4"/>
    <w:rsid w:val="003532B1"/>
    <w:rsid w:val="00353341"/>
    <w:rsid w:val="00353391"/>
    <w:rsid w:val="0035348C"/>
    <w:rsid w:val="003534CE"/>
    <w:rsid w:val="0035356C"/>
    <w:rsid w:val="003535C4"/>
    <w:rsid w:val="00353771"/>
    <w:rsid w:val="00353789"/>
    <w:rsid w:val="0035386C"/>
    <w:rsid w:val="003538EB"/>
    <w:rsid w:val="00353991"/>
    <w:rsid w:val="003539F8"/>
    <w:rsid w:val="00353A4B"/>
    <w:rsid w:val="00353E68"/>
    <w:rsid w:val="00353EF8"/>
    <w:rsid w:val="00353F0B"/>
    <w:rsid w:val="00354626"/>
    <w:rsid w:val="00354866"/>
    <w:rsid w:val="00354B28"/>
    <w:rsid w:val="00354F31"/>
    <w:rsid w:val="003550BF"/>
    <w:rsid w:val="003552BF"/>
    <w:rsid w:val="0035558F"/>
    <w:rsid w:val="003556DF"/>
    <w:rsid w:val="0035585D"/>
    <w:rsid w:val="00355C74"/>
    <w:rsid w:val="00355C8C"/>
    <w:rsid w:val="00355CB8"/>
    <w:rsid w:val="00355D16"/>
    <w:rsid w:val="0035686E"/>
    <w:rsid w:val="003569B5"/>
    <w:rsid w:val="00356A46"/>
    <w:rsid w:val="00356A80"/>
    <w:rsid w:val="00356B2D"/>
    <w:rsid w:val="00356C1A"/>
    <w:rsid w:val="0035708D"/>
    <w:rsid w:val="003570A4"/>
    <w:rsid w:val="003570FC"/>
    <w:rsid w:val="003571CC"/>
    <w:rsid w:val="00357345"/>
    <w:rsid w:val="003573D4"/>
    <w:rsid w:val="003573E0"/>
    <w:rsid w:val="003574AD"/>
    <w:rsid w:val="003574C4"/>
    <w:rsid w:val="00357888"/>
    <w:rsid w:val="0035793C"/>
    <w:rsid w:val="0035799C"/>
    <w:rsid w:val="00357A25"/>
    <w:rsid w:val="00357B4A"/>
    <w:rsid w:val="00357C07"/>
    <w:rsid w:val="00357E64"/>
    <w:rsid w:val="00357F41"/>
    <w:rsid w:val="00357F66"/>
    <w:rsid w:val="00360213"/>
    <w:rsid w:val="0036027A"/>
    <w:rsid w:val="003605CF"/>
    <w:rsid w:val="00360740"/>
    <w:rsid w:val="003607E7"/>
    <w:rsid w:val="003607FB"/>
    <w:rsid w:val="00360958"/>
    <w:rsid w:val="0036096C"/>
    <w:rsid w:val="00360A80"/>
    <w:rsid w:val="00360DAC"/>
    <w:rsid w:val="00360E2D"/>
    <w:rsid w:val="00360F87"/>
    <w:rsid w:val="00360F95"/>
    <w:rsid w:val="00361057"/>
    <w:rsid w:val="00361321"/>
    <w:rsid w:val="0036133C"/>
    <w:rsid w:val="00361527"/>
    <w:rsid w:val="003615AF"/>
    <w:rsid w:val="003617C1"/>
    <w:rsid w:val="00361AD6"/>
    <w:rsid w:val="00361D68"/>
    <w:rsid w:val="0036208F"/>
    <w:rsid w:val="00362591"/>
    <w:rsid w:val="003627FB"/>
    <w:rsid w:val="003629C0"/>
    <w:rsid w:val="00362AB5"/>
    <w:rsid w:val="00362BEC"/>
    <w:rsid w:val="00363080"/>
    <w:rsid w:val="003632F5"/>
    <w:rsid w:val="003633B8"/>
    <w:rsid w:val="00363787"/>
    <w:rsid w:val="00363864"/>
    <w:rsid w:val="00363B44"/>
    <w:rsid w:val="00363BBD"/>
    <w:rsid w:val="00363CC5"/>
    <w:rsid w:val="00363F01"/>
    <w:rsid w:val="00364029"/>
    <w:rsid w:val="00364175"/>
    <w:rsid w:val="003641E2"/>
    <w:rsid w:val="003642FB"/>
    <w:rsid w:val="003642FC"/>
    <w:rsid w:val="003648EE"/>
    <w:rsid w:val="0036493E"/>
    <w:rsid w:val="00364BBF"/>
    <w:rsid w:val="00364DB5"/>
    <w:rsid w:val="00364ED8"/>
    <w:rsid w:val="00364FAE"/>
    <w:rsid w:val="003657F5"/>
    <w:rsid w:val="003658C6"/>
    <w:rsid w:val="00365A93"/>
    <w:rsid w:val="00365B7F"/>
    <w:rsid w:val="00365CA5"/>
    <w:rsid w:val="003662EE"/>
    <w:rsid w:val="00366B2E"/>
    <w:rsid w:val="0036715F"/>
    <w:rsid w:val="0036716D"/>
    <w:rsid w:val="003672FE"/>
    <w:rsid w:val="003678B7"/>
    <w:rsid w:val="00367AC5"/>
    <w:rsid w:val="00367B20"/>
    <w:rsid w:val="00367BF0"/>
    <w:rsid w:val="00367CBD"/>
    <w:rsid w:val="00367E27"/>
    <w:rsid w:val="00367ED6"/>
    <w:rsid w:val="00370007"/>
    <w:rsid w:val="003700CB"/>
    <w:rsid w:val="003701C6"/>
    <w:rsid w:val="0037025B"/>
    <w:rsid w:val="003707E7"/>
    <w:rsid w:val="0037089C"/>
    <w:rsid w:val="00370ADF"/>
    <w:rsid w:val="00370C3B"/>
    <w:rsid w:val="00370DCB"/>
    <w:rsid w:val="00370F06"/>
    <w:rsid w:val="003710AD"/>
    <w:rsid w:val="003713F4"/>
    <w:rsid w:val="00371403"/>
    <w:rsid w:val="0037141F"/>
    <w:rsid w:val="003715A4"/>
    <w:rsid w:val="003715D5"/>
    <w:rsid w:val="0037173C"/>
    <w:rsid w:val="00371781"/>
    <w:rsid w:val="0037185F"/>
    <w:rsid w:val="00371904"/>
    <w:rsid w:val="0037198E"/>
    <w:rsid w:val="00371A79"/>
    <w:rsid w:val="00371D30"/>
    <w:rsid w:val="0037204F"/>
    <w:rsid w:val="00372130"/>
    <w:rsid w:val="00372498"/>
    <w:rsid w:val="003726BE"/>
    <w:rsid w:val="0037290F"/>
    <w:rsid w:val="003729A0"/>
    <w:rsid w:val="00372AB3"/>
    <w:rsid w:val="00372AD2"/>
    <w:rsid w:val="00372CBD"/>
    <w:rsid w:val="00372D36"/>
    <w:rsid w:val="00372DE4"/>
    <w:rsid w:val="003730F7"/>
    <w:rsid w:val="00373161"/>
    <w:rsid w:val="003733A8"/>
    <w:rsid w:val="00373594"/>
    <w:rsid w:val="00373C0C"/>
    <w:rsid w:val="00373C18"/>
    <w:rsid w:val="00373CA6"/>
    <w:rsid w:val="00373D36"/>
    <w:rsid w:val="00373FB8"/>
    <w:rsid w:val="003740FC"/>
    <w:rsid w:val="00374649"/>
    <w:rsid w:val="003746F8"/>
    <w:rsid w:val="003747CE"/>
    <w:rsid w:val="00374A94"/>
    <w:rsid w:val="00374F9A"/>
    <w:rsid w:val="003751C4"/>
    <w:rsid w:val="00375266"/>
    <w:rsid w:val="003753E6"/>
    <w:rsid w:val="003755F9"/>
    <w:rsid w:val="003757CF"/>
    <w:rsid w:val="00375C14"/>
    <w:rsid w:val="00375C2A"/>
    <w:rsid w:val="00375C4A"/>
    <w:rsid w:val="00375D96"/>
    <w:rsid w:val="00375DA3"/>
    <w:rsid w:val="00375DB0"/>
    <w:rsid w:val="00375E1A"/>
    <w:rsid w:val="00375F5C"/>
    <w:rsid w:val="00375F96"/>
    <w:rsid w:val="00375F9E"/>
    <w:rsid w:val="003761C1"/>
    <w:rsid w:val="00376245"/>
    <w:rsid w:val="00376302"/>
    <w:rsid w:val="00376805"/>
    <w:rsid w:val="00376839"/>
    <w:rsid w:val="003768F1"/>
    <w:rsid w:val="00376A0E"/>
    <w:rsid w:val="003771EA"/>
    <w:rsid w:val="00377380"/>
    <w:rsid w:val="003774F5"/>
    <w:rsid w:val="003776E9"/>
    <w:rsid w:val="00377B26"/>
    <w:rsid w:val="00377B81"/>
    <w:rsid w:val="00377BAE"/>
    <w:rsid w:val="00377BB9"/>
    <w:rsid w:val="00380048"/>
    <w:rsid w:val="00380248"/>
    <w:rsid w:val="0038030A"/>
    <w:rsid w:val="00380757"/>
    <w:rsid w:val="0038089F"/>
    <w:rsid w:val="00380936"/>
    <w:rsid w:val="00380B1E"/>
    <w:rsid w:val="00380DD8"/>
    <w:rsid w:val="00380E34"/>
    <w:rsid w:val="00380FC0"/>
    <w:rsid w:val="00381090"/>
    <w:rsid w:val="0038143F"/>
    <w:rsid w:val="0038148A"/>
    <w:rsid w:val="00381680"/>
    <w:rsid w:val="00381718"/>
    <w:rsid w:val="003818CD"/>
    <w:rsid w:val="00381909"/>
    <w:rsid w:val="00381ABB"/>
    <w:rsid w:val="00381CBD"/>
    <w:rsid w:val="00381E92"/>
    <w:rsid w:val="00381F49"/>
    <w:rsid w:val="00381F96"/>
    <w:rsid w:val="003820EB"/>
    <w:rsid w:val="003821BA"/>
    <w:rsid w:val="003821E7"/>
    <w:rsid w:val="003822ED"/>
    <w:rsid w:val="003822F7"/>
    <w:rsid w:val="0038252C"/>
    <w:rsid w:val="0038266A"/>
    <w:rsid w:val="0038268D"/>
    <w:rsid w:val="00382844"/>
    <w:rsid w:val="0038285C"/>
    <w:rsid w:val="00382A44"/>
    <w:rsid w:val="00382C22"/>
    <w:rsid w:val="00382DC8"/>
    <w:rsid w:val="00382F2C"/>
    <w:rsid w:val="00383061"/>
    <w:rsid w:val="00383160"/>
    <w:rsid w:val="003831B9"/>
    <w:rsid w:val="00383416"/>
    <w:rsid w:val="003834A6"/>
    <w:rsid w:val="00383524"/>
    <w:rsid w:val="0038352F"/>
    <w:rsid w:val="00383624"/>
    <w:rsid w:val="003837E9"/>
    <w:rsid w:val="00383B57"/>
    <w:rsid w:val="00383BB1"/>
    <w:rsid w:val="00383D2E"/>
    <w:rsid w:val="00384057"/>
    <w:rsid w:val="00384639"/>
    <w:rsid w:val="00384672"/>
    <w:rsid w:val="00384C69"/>
    <w:rsid w:val="00385099"/>
    <w:rsid w:val="003853E1"/>
    <w:rsid w:val="003857B5"/>
    <w:rsid w:val="00385847"/>
    <w:rsid w:val="00385928"/>
    <w:rsid w:val="00385B0D"/>
    <w:rsid w:val="00385E3D"/>
    <w:rsid w:val="00385EB0"/>
    <w:rsid w:val="003860F7"/>
    <w:rsid w:val="00386208"/>
    <w:rsid w:val="00386268"/>
    <w:rsid w:val="0038626B"/>
    <w:rsid w:val="00386784"/>
    <w:rsid w:val="00386B89"/>
    <w:rsid w:val="00386EDA"/>
    <w:rsid w:val="00386F4D"/>
    <w:rsid w:val="00386F9A"/>
    <w:rsid w:val="003870AD"/>
    <w:rsid w:val="003873E1"/>
    <w:rsid w:val="003875FA"/>
    <w:rsid w:val="00387877"/>
    <w:rsid w:val="00387C47"/>
    <w:rsid w:val="00387CA6"/>
    <w:rsid w:val="00387D1B"/>
    <w:rsid w:val="003900F6"/>
    <w:rsid w:val="003903A7"/>
    <w:rsid w:val="003903F3"/>
    <w:rsid w:val="0039048C"/>
    <w:rsid w:val="0039088A"/>
    <w:rsid w:val="00390B4B"/>
    <w:rsid w:val="00390B4D"/>
    <w:rsid w:val="00390C4C"/>
    <w:rsid w:val="00390CAD"/>
    <w:rsid w:val="00390CE2"/>
    <w:rsid w:val="00390E65"/>
    <w:rsid w:val="00391219"/>
    <w:rsid w:val="003912B7"/>
    <w:rsid w:val="00391348"/>
    <w:rsid w:val="00391580"/>
    <w:rsid w:val="003915AA"/>
    <w:rsid w:val="00391672"/>
    <w:rsid w:val="003918E7"/>
    <w:rsid w:val="0039196A"/>
    <w:rsid w:val="00391979"/>
    <w:rsid w:val="00391C62"/>
    <w:rsid w:val="00391D76"/>
    <w:rsid w:val="00391FA3"/>
    <w:rsid w:val="00392039"/>
    <w:rsid w:val="00392649"/>
    <w:rsid w:val="0039269E"/>
    <w:rsid w:val="00392A97"/>
    <w:rsid w:val="00392C44"/>
    <w:rsid w:val="00392D01"/>
    <w:rsid w:val="00392D0B"/>
    <w:rsid w:val="00392D40"/>
    <w:rsid w:val="00392D6F"/>
    <w:rsid w:val="00392EE3"/>
    <w:rsid w:val="0039323E"/>
    <w:rsid w:val="00393265"/>
    <w:rsid w:val="003933A2"/>
    <w:rsid w:val="00393464"/>
    <w:rsid w:val="00393740"/>
    <w:rsid w:val="00393873"/>
    <w:rsid w:val="0039399D"/>
    <w:rsid w:val="00393D4C"/>
    <w:rsid w:val="00393EC1"/>
    <w:rsid w:val="00394019"/>
    <w:rsid w:val="003941B0"/>
    <w:rsid w:val="003944C7"/>
    <w:rsid w:val="00394AD0"/>
    <w:rsid w:val="00394D4B"/>
    <w:rsid w:val="00394E2F"/>
    <w:rsid w:val="00395506"/>
    <w:rsid w:val="00395558"/>
    <w:rsid w:val="003956A6"/>
    <w:rsid w:val="0039573D"/>
    <w:rsid w:val="003958B2"/>
    <w:rsid w:val="00395936"/>
    <w:rsid w:val="00395B6F"/>
    <w:rsid w:val="00395BFE"/>
    <w:rsid w:val="00395D6D"/>
    <w:rsid w:val="00395D96"/>
    <w:rsid w:val="00395DE2"/>
    <w:rsid w:val="00395FD1"/>
    <w:rsid w:val="003962A6"/>
    <w:rsid w:val="003963B8"/>
    <w:rsid w:val="0039670A"/>
    <w:rsid w:val="003968AF"/>
    <w:rsid w:val="00396CF1"/>
    <w:rsid w:val="00396F80"/>
    <w:rsid w:val="00397227"/>
    <w:rsid w:val="0039747D"/>
    <w:rsid w:val="003974D1"/>
    <w:rsid w:val="00397873"/>
    <w:rsid w:val="003978B4"/>
    <w:rsid w:val="00397978"/>
    <w:rsid w:val="00397CB5"/>
    <w:rsid w:val="00397D8F"/>
    <w:rsid w:val="00397F91"/>
    <w:rsid w:val="003A0041"/>
    <w:rsid w:val="003A0205"/>
    <w:rsid w:val="003A0240"/>
    <w:rsid w:val="003A026C"/>
    <w:rsid w:val="003A0552"/>
    <w:rsid w:val="003A0750"/>
    <w:rsid w:val="003A0AC6"/>
    <w:rsid w:val="003A0E4C"/>
    <w:rsid w:val="003A0FA0"/>
    <w:rsid w:val="003A1032"/>
    <w:rsid w:val="003A13D0"/>
    <w:rsid w:val="003A1730"/>
    <w:rsid w:val="003A176B"/>
    <w:rsid w:val="003A1BFA"/>
    <w:rsid w:val="003A1DF7"/>
    <w:rsid w:val="003A1E27"/>
    <w:rsid w:val="003A1E61"/>
    <w:rsid w:val="003A2058"/>
    <w:rsid w:val="003A2103"/>
    <w:rsid w:val="003A21CF"/>
    <w:rsid w:val="003A23C5"/>
    <w:rsid w:val="003A2B67"/>
    <w:rsid w:val="003A2C3F"/>
    <w:rsid w:val="003A2C89"/>
    <w:rsid w:val="003A2CE4"/>
    <w:rsid w:val="003A2DC5"/>
    <w:rsid w:val="003A2F1A"/>
    <w:rsid w:val="003A3019"/>
    <w:rsid w:val="003A329F"/>
    <w:rsid w:val="003A363D"/>
    <w:rsid w:val="003A36B2"/>
    <w:rsid w:val="003A37C8"/>
    <w:rsid w:val="003A38C3"/>
    <w:rsid w:val="003A3B2A"/>
    <w:rsid w:val="003A3F23"/>
    <w:rsid w:val="003A3FF7"/>
    <w:rsid w:val="003A4063"/>
    <w:rsid w:val="003A41E9"/>
    <w:rsid w:val="003A42A5"/>
    <w:rsid w:val="003A4374"/>
    <w:rsid w:val="003A442E"/>
    <w:rsid w:val="003A4455"/>
    <w:rsid w:val="003A4456"/>
    <w:rsid w:val="003A4730"/>
    <w:rsid w:val="003A4E7E"/>
    <w:rsid w:val="003A4FC5"/>
    <w:rsid w:val="003A5193"/>
    <w:rsid w:val="003A5247"/>
    <w:rsid w:val="003A5431"/>
    <w:rsid w:val="003A5892"/>
    <w:rsid w:val="003A58A8"/>
    <w:rsid w:val="003A5C72"/>
    <w:rsid w:val="003A5E33"/>
    <w:rsid w:val="003A5E91"/>
    <w:rsid w:val="003A5ED0"/>
    <w:rsid w:val="003A5F8E"/>
    <w:rsid w:val="003A6358"/>
    <w:rsid w:val="003A6359"/>
    <w:rsid w:val="003A6447"/>
    <w:rsid w:val="003A64CD"/>
    <w:rsid w:val="003A65D1"/>
    <w:rsid w:val="003A6680"/>
    <w:rsid w:val="003A69D8"/>
    <w:rsid w:val="003A6C8F"/>
    <w:rsid w:val="003A6E9C"/>
    <w:rsid w:val="003A6F0C"/>
    <w:rsid w:val="003A7015"/>
    <w:rsid w:val="003A7034"/>
    <w:rsid w:val="003A70F0"/>
    <w:rsid w:val="003A78E0"/>
    <w:rsid w:val="003A7DE8"/>
    <w:rsid w:val="003B001A"/>
    <w:rsid w:val="003B0114"/>
    <w:rsid w:val="003B06A5"/>
    <w:rsid w:val="003B073D"/>
    <w:rsid w:val="003B0EB9"/>
    <w:rsid w:val="003B1077"/>
    <w:rsid w:val="003B107C"/>
    <w:rsid w:val="003B10BA"/>
    <w:rsid w:val="003B1B24"/>
    <w:rsid w:val="003B1C26"/>
    <w:rsid w:val="003B1C6F"/>
    <w:rsid w:val="003B1CD1"/>
    <w:rsid w:val="003B1CFF"/>
    <w:rsid w:val="003B1DB9"/>
    <w:rsid w:val="003B1E4F"/>
    <w:rsid w:val="003B1EA6"/>
    <w:rsid w:val="003B2059"/>
    <w:rsid w:val="003B22FF"/>
    <w:rsid w:val="003B262E"/>
    <w:rsid w:val="003B2F9A"/>
    <w:rsid w:val="003B303C"/>
    <w:rsid w:val="003B3040"/>
    <w:rsid w:val="003B317E"/>
    <w:rsid w:val="003B3629"/>
    <w:rsid w:val="003B395F"/>
    <w:rsid w:val="003B3A19"/>
    <w:rsid w:val="003B3A5C"/>
    <w:rsid w:val="003B3B4A"/>
    <w:rsid w:val="003B3B74"/>
    <w:rsid w:val="003B3E18"/>
    <w:rsid w:val="003B4193"/>
    <w:rsid w:val="003B4211"/>
    <w:rsid w:val="003B4278"/>
    <w:rsid w:val="003B4453"/>
    <w:rsid w:val="003B44C8"/>
    <w:rsid w:val="003B44E6"/>
    <w:rsid w:val="003B4D8A"/>
    <w:rsid w:val="003B4E8C"/>
    <w:rsid w:val="003B4F0A"/>
    <w:rsid w:val="003B4F0B"/>
    <w:rsid w:val="003B4F6B"/>
    <w:rsid w:val="003B4FA3"/>
    <w:rsid w:val="003B5029"/>
    <w:rsid w:val="003B515F"/>
    <w:rsid w:val="003B5398"/>
    <w:rsid w:val="003B5A1D"/>
    <w:rsid w:val="003B5AC8"/>
    <w:rsid w:val="003B5E45"/>
    <w:rsid w:val="003B5E9D"/>
    <w:rsid w:val="003B6042"/>
    <w:rsid w:val="003B6229"/>
    <w:rsid w:val="003B6345"/>
    <w:rsid w:val="003B65DA"/>
    <w:rsid w:val="003B65ED"/>
    <w:rsid w:val="003B67BC"/>
    <w:rsid w:val="003B6C8B"/>
    <w:rsid w:val="003B6D7E"/>
    <w:rsid w:val="003B6ED8"/>
    <w:rsid w:val="003B705B"/>
    <w:rsid w:val="003B722A"/>
    <w:rsid w:val="003B7288"/>
    <w:rsid w:val="003B7590"/>
    <w:rsid w:val="003B79B0"/>
    <w:rsid w:val="003B79F1"/>
    <w:rsid w:val="003B79FD"/>
    <w:rsid w:val="003C0042"/>
    <w:rsid w:val="003C010A"/>
    <w:rsid w:val="003C033B"/>
    <w:rsid w:val="003C037C"/>
    <w:rsid w:val="003C048E"/>
    <w:rsid w:val="003C04BF"/>
    <w:rsid w:val="003C0767"/>
    <w:rsid w:val="003C0BAC"/>
    <w:rsid w:val="003C12DC"/>
    <w:rsid w:val="003C151E"/>
    <w:rsid w:val="003C16D1"/>
    <w:rsid w:val="003C18AA"/>
    <w:rsid w:val="003C18F6"/>
    <w:rsid w:val="003C1964"/>
    <w:rsid w:val="003C1A7E"/>
    <w:rsid w:val="003C2030"/>
    <w:rsid w:val="003C2351"/>
    <w:rsid w:val="003C24B2"/>
    <w:rsid w:val="003C25B4"/>
    <w:rsid w:val="003C274F"/>
    <w:rsid w:val="003C2786"/>
    <w:rsid w:val="003C2B2F"/>
    <w:rsid w:val="003C2BF2"/>
    <w:rsid w:val="003C2C02"/>
    <w:rsid w:val="003C2C35"/>
    <w:rsid w:val="003C2C66"/>
    <w:rsid w:val="003C2C79"/>
    <w:rsid w:val="003C2F72"/>
    <w:rsid w:val="003C305B"/>
    <w:rsid w:val="003C318B"/>
    <w:rsid w:val="003C35FB"/>
    <w:rsid w:val="003C3745"/>
    <w:rsid w:val="003C3948"/>
    <w:rsid w:val="003C3952"/>
    <w:rsid w:val="003C3981"/>
    <w:rsid w:val="003C3F21"/>
    <w:rsid w:val="003C3FAC"/>
    <w:rsid w:val="003C3FE8"/>
    <w:rsid w:val="003C406D"/>
    <w:rsid w:val="003C40A6"/>
    <w:rsid w:val="003C41A9"/>
    <w:rsid w:val="003C4288"/>
    <w:rsid w:val="003C4331"/>
    <w:rsid w:val="003C43FC"/>
    <w:rsid w:val="003C455A"/>
    <w:rsid w:val="003C45E9"/>
    <w:rsid w:val="003C469B"/>
    <w:rsid w:val="003C47F1"/>
    <w:rsid w:val="003C48C4"/>
    <w:rsid w:val="003C4B27"/>
    <w:rsid w:val="003C4C77"/>
    <w:rsid w:val="003C4CD3"/>
    <w:rsid w:val="003C4DEF"/>
    <w:rsid w:val="003C50B0"/>
    <w:rsid w:val="003C515A"/>
    <w:rsid w:val="003C51E0"/>
    <w:rsid w:val="003C5307"/>
    <w:rsid w:val="003C53B6"/>
    <w:rsid w:val="003C5DEC"/>
    <w:rsid w:val="003C5EA4"/>
    <w:rsid w:val="003C5F90"/>
    <w:rsid w:val="003C62BA"/>
    <w:rsid w:val="003C6327"/>
    <w:rsid w:val="003C6669"/>
    <w:rsid w:val="003C66CD"/>
    <w:rsid w:val="003C672D"/>
    <w:rsid w:val="003C674B"/>
    <w:rsid w:val="003C69C6"/>
    <w:rsid w:val="003C6BAC"/>
    <w:rsid w:val="003C6DE7"/>
    <w:rsid w:val="003C6E36"/>
    <w:rsid w:val="003C6EFA"/>
    <w:rsid w:val="003C6F4A"/>
    <w:rsid w:val="003C71FC"/>
    <w:rsid w:val="003C729E"/>
    <w:rsid w:val="003C73D2"/>
    <w:rsid w:val="003C73FC"/>
    <w:rsid w:val="003C7463"/>
    <w:rsid w:val="003C763B"/>
    <w:rsid w:val="003C765B"/>
    <w:rsid w:val="003C779D"/>
    <w:rsid w:val="003C77B1"/>
    <w:rsid w:val="003C7949"/>
    <w:rsid w:val="003C7AE5"/>
    <w:rsid w:val="003C7B4C"/>
    <w:rsid w:val="003C7B93"/>
    <w:rsid w:val="003C7C64"/>
    <w:rsid w:val="003C7CA2"/>
    <w:rsid w:val="003C7F24"/>
    <w:rsid w:val="003C7F4B"/>
    <w:rsid w:val="003D01B6"/>
    <w:rsid w:val="003D01F3"/>
    <w:rsid w:val="003D03A2"/>
    <w:rsid w:val="003D04FE"/>
    <w:rsid w:val="003D08A9"/>
    <w:rsid w:val="003D101D"/>
    <w:rsid w:val="003D101E"/>
    <w:rsid w:val="003D1232"/>
    <w:rsid w:val="003D12E3"/>
    <w:rsid w:val="003D14F5"/>
    <w:rsid w:val="003D16A6"/>
    <w:rsid w:val="003D17FB"/>
    <w:rsid w:val="003D19AB"/>
    <w:rsid w:val="003D1C5A"/>
    <w:rsid w:val="003D1FA7"/>
    <w:rsid w:val="003D2369"/>
    <w:rsid w:val="003D2504"/>
    <w:rsid w:val="003D2621"/>
    <w:rsid w:val="003D2859"/>
    <w:rsid w:val="003D29C5"/>
    <w:rsid w:val="003D2C89"/>
    <w:rsid w:val="003D2D40"/>
    <w:rsid w:val="003D2E1D"/>
    <w:rsid w:val="003D2F8C"/>
    <w:rsid w:val="003D3050"/>
    <w:rsid w:val="003D3133"/>
    <w:rsid w:val="003D319D"/>
    <w:rsid w:val="003D325C"/>
    <w:rsid w:val="003D3689"/>
    <w:rsid w:val="003D369A"/>
    <w:rsid w:val="003D36F3"/>
    <w:rsid w:val="003D38AC"/>
    <w:rsid w:val="003D38DD"/>
    <w:rsid w:val="003D3969"/>
    <w:rsid w:val="003D396C"/>
    <w:rsid w:val="003D3C4F"/>
    <w:rsid w:val="003D3D65"/>
    <w:rsid w:val="003D3EDE"/>
    <w:rsid w:val="003D3F74"/>
    <w:rsid w:val="003D4005"/>
    <w:rsid w:val="003D4007"/>
    <w:rsid w:val="003D40DD"/>
    <w:rsid w:val="003D44BB"/>
    <w:rsid w:val="003D45AD"/>
    <w:rsid w:val="003D491B"/>
    <w:rsid w:val="003D4B2F"/>
    <w:rsid w:val="003D4C9B"/>
    <w:rsid w:val="003D4D96"/>
    <w:rsid w:val="003D4F07"/>
    <w:rsid w:val="003D4F7D"/>
    <w:rsid w:val="003D5230"/>
    <w:rsid w:val="003D538A"/>
    <w:rsid w:val="003D55C2"/>
    <w:rsid w:val="003D55C3"/>
    <w:rsid w:val="003D56AA"/>
    <w:rsid w:val="003D56F2"/>
    <w:rsid w:val="003D5898"/>
    <w:rsid w:val="003D5A37"/>
    <w:rsid w:val="003D5D69"/>
    <w:rsid w:val="003D5FC2"/>
    <w:rsid w:val="003D6019"/>
    <w:rsid w:val="003D6024"/>
    <w:rsid w:val="003D6504"/>
    <w:rsid w:val="003D6665"/>
    <w:rsid w:val="003D6841"/>
    <w:rsid w:val="003D689F"/>
    <w:rsid w:val="003D6A17"/>
    <w:rsid w:val="003D6CE6"/>
    <w:rsid w:val="003D6E2E"/>
    <w:rsid w:val="003D6EAC"/>
    <w:rsid w:val="003D70C2"/>
    <w:rsid w:val="003D720E"/>
    <w:rsid w:val="003D74CE"/>
    <w:rsid w:val="003D780D"/>
    <w:rsid w:val="003D7865"/>
    <w:rsid w:val="003D7910"/>
    <w:rsid w:val="003D7D4A"/>
    <w:rsid w:val="003D7E32"/>
    <w:rsid w:val="003E00A5"/>
    <w:rsid w:val="003E019B"/>
    <w:rsid w:val="003E055A"/>
    <w:rsid w:val="003E0747"/>
    <w:rsid w:val="003E082C"/>
    <w:rsid w:val="003E0B8C"/>
    <w:rsid w:val="003E11D3"/>
    <w:rsid w:val="003E1652"/>
    <w:rsid w:val="003E1949"/>
    <w:rsid w:val="003E1A75"/>
    <w:rsid w:val="003E1B63"/>
    <w:rsid w:val="003E1CBD"/>
    <w:rsid w:val="003E1E1F"/>
    <w:rsid w:val="003E1EA4"/>
    <w:rsid w:val="003E2050"/>
    <w:rsid w:val="003E2473"/>
    <w:rsid w:val="003E2504"/>
    <w:rsid w:val="003E2563"/>
    <w:rsid w:val="003E258A"/>
    <w:rsid w:val="003E27F3"/>
    <w:rsid w:val="003E2C52"/>
    <w:rsid w:val="003E2F6C"/>
    <w:rsid w:val="003E2FAF"/>
    <w:rsid w:val="003E3029"/>
    <w:rsid w:val="003E3501"/>
    <w:rsid w:val="003E3582"/>
    <w:rsid w:val="003E3624"/>
    <w:rsid w:val="003E3A6B"/>
    <w:rsid w:val="003E3B76"/>
    <w:rsid w:val="003E3EC5"/>
    <w:rsid w:val="003E41B5"/>
    <w:rsid w:val="003E4297"/>
    <w:rsid w:val="003E4322"/>
    <w:rsid w:val="003E433A"/>
    <w:rsid w:val="003E4351"/>
    <w:rsid w:val="003E439C"/>
    <w:rsid w:val="003E45F3"/>
    <w:rsid w:val="003E49A4"/>
    <w:rsid w:val="003E4AE8"/>
    <w:rsid w:val="003E4D1D"/>
    <w:rsid w:val="003E4DE2"/>
    <w:rsid w:val="003E525B"/>
    <w:rsid w:val="003E53F7"/>
    <w:rsid w:val="003E5513"/>
    <w:rsid w:val="003E560E"/>
    <w:rsid w:val="003E5674"/>
    <w:rsid w:val="003E56A5"/>
    <w:rsid w:val="003E58C9"/>
    <w:rsid w:val="003E5E55"/>
    <w:rsid w:val="003E5ECF"/>
    <w:rsid w:val="003E5F58"/>
    <w:rsid w:val="003E5F63"/>
    <w:rsid w:val="003E5F89"/>
    <w:rsid w:val="003E60BA"/>
    <w:rsid w:val="003E61D4"/>
    <w:rsid w:val="003E623A"/>
    <w:rsid w:val="003E65CD"/>
    <w:rsid w:val="003E65F0"/>
    <w:rsid w:val="003E6BC3"/>
    <w:rsid w:val="003E6C07"/>
    <w:rsid w:val="003E6DC7"/>
    <w:rsid w:val="003E6E37"/>
    <w:rsid w:val="003E6E56"/>
    <w:rsid w:val="003E6EAA"/>
    <w:rsid w:val="003E6ED4"/>
    <w:rsid w:val="003E70DA"/>
    <w:rsid w:val="003E710D"/>
    <w:rsid w:val="003E7120"/>
    <w:rsid w:val="003E71E5"/>
    <w:rsid w:val="003E72DD"/>
    <w:rsid w:val="003E77D9"/>
    <w:rsid w:val="003E7ADF"/>
    <w:rsid w:val="003E7B7A"/>
    <w:rsid w:val="003E7D5D"/>
    <w:rsid w:val="003F0109"/>
    <w:rsid w:val="003F026F"/>
    <w:rsid w:val="003F02B0"/>
    <w:rsid w:val="003F0497"/>
    <w:rsid w:val="003F0509"/>
    <w:rsid w:val="003F0534"/>
    <w:rsid w:val="003F0922"/>
    <w:rsid w:val="003F09BD"/>
    <w:rsid w:val="003F0B40"/>
    <w:rsid w:val="003F0C52"/>
    <w:rsid w:val="003F13BC"/>
    <w:rsid w:val="003F13F6"/>
    <w:rsid w:val="003F15C2"/>
    <w:rsid w:val="003F17CC"/>
    <w:rsid w:val="003F17E1"/>
    <w:rsid w:val="003F1939"/>
    <w:rsid w:val="003F1C77"/>
    <w:rsid w:val="003F1C99"/>
    <w:rsid w:val="003F1E3A"/>
    <w:rsid w:val="003F1F5B"/>
    <w:rsid w:val="003F22E0"/>
    <w:rsid w:val="003F2371"/>
    <w:rsid w:val="003F237D"/>
    <w:rsid w:val="003F25C8"/>
    <w:rsid w:val="003F26DA"/>
    <w:rsid w:val="003F273E"/>
    <w:rsid w:val="003F2743"/>
    <w:rsid w:val="003F288C"/>
    <w:rsid w:val="003F29D5"/>
    <w:rsid w:val="003F2A53"/>
    <w:rsid w:val="003F2AB9"/>
    <w:rsid w:val="003F2AF3"/>
    <w:rsid w:val="003F2CED"/>
    <w:rsid w:val="003F2D6B"/>
    <w:rsid w:val="003F2E0D"/>
    <w:rsid w:val="003F301A"/>
    <w:rsid w:val="003F3052"/>
    <w:rsid w:val="003F318B"/>
    <w:rsid w:val="003F31C1"/>
    <w:rsid w:val="003F3350"/>
    <w:rsid w:val="003F35BE"/>
    <w:rsid w:val="003F36AA"/>
    <w:rsid w:val="003F36B1"/>
    <w:rsid w:val="003F36D3"/>
    <w:rsid w:val="003F3740"/>
    <w:rsid w:val="003F375C"/>
    <w:rsid w:val="003F3874"/>
    <w:rsid w:val="003F3AA3"/>
    <w:rsid w:val="003F40E0"/>
    <w:rsid w:val="003F4166"/>
    <w:rsid w:val="003F4271"/>
    <w:rsid w:val="003F434A"/>
    <w:rsid w:val="003F43E9"/>
    <w:rsid w:val="003F44A4"/>
    <w:rsid w:val="003F45B6"/>
    <w:rsid w:val="003F4605"/>
    <w:rsid w:val="003F46E8"/>
    <w:rsid w:val="003F47F6"/>
    <w:rsid w:val="003F4968"/>
    <w:rsid w:val="003F4980"/>
    <w:rsid w:val="003F4B72"/>
    <w:rsid w:val="003F4EBF"/>
    <w:rsid w:val="003F4F55"/>
    <w:rsid w:val="003F503F"/>
    <w:rsid w:val="003F513F"/>
    <w:rsid w:val="003F547A"/>
    <w:rsid w:val="003F5777"/>
    <w:rsid w:val="003F57FE"/>
    <w:rsid w:val="003F58D5"/>
    <w:rsid w:val="003F5915"/>
    <w:rsid w:val="003F5A25"/>
    <w:rsid w:val="003F5BAA"/>
    <w:rsid w:val="003F5CA1"/>
    <w:rsid w:val="003F5D5A"/>
    <w:rsid w:val="003F5E2D"/>
    <w:rsid w:val="003F5E49"/>
    <w:rsid w:val="003F5E77"/>
    <w:rsid w:val="003F5EC3"/>
    <w:rsid w:val="003F628F"/>
    <w:rsid w:val="003F646F"/>
    <w:rsid w:val="003F6685"/>
    <w:rsid w:val="003F699C"/>
    <w:rsid w:val="003F6A38"/>
    <w:rsid w:val="003F6DF8"/>
    <w:rsid w:val="003F70FF"/>
    <w:rsid w:val="003F7145"/>
    <w:rsid w:val="003F72C4"/>
    <w:rsid w:val="003F747D"/>
    <w:rsid w:val="003F7A62"/>
    <w:rsid w:val="003F7B29"/>
    <w:rsid w:val="003F7C90"/>
    <w:rsid w:val="0040013B"/>
    <w:rsid w:val="0040039A"/>
    <w:rsid w:val="0040052D"/>
    <w:rsid w:val="0040055F"/>
    <w:rsid w:val="004009FE"/>
    <w:rsid w:val="00400CA9"/>
    <w:rsid w:val="00401693"/>
    <w:rsid w:val="0040169C"/>
    <w:rsid w:val="00401741"/>
    <w:rsid w:val="0040180A"/>
    <w:rsid w:val="00401910"/>
    <w:rsid w:val="00401BF1"/>
    <w:rsid w:val="00401EE8"/>
    <w:rsid w:val="00401F98"/>
    <w:rsid w:val="00401FDF"/>
    <w:rsid w:val="00402016"/>
    <w:rsid w:val="00402105"/>
    <w:rsid w:val="004023B1"/>
    <w:rsid w:val="00402433"/>
    <w:rsid w:val="00402C8D"/>
    <w:rsid w:val="00402D1E"/>
    <w:rsid w:val="00402DB7"/>
    <w:rsid w:val="00402DE5"/>
    <w:rsid w:val="0040318F"/>
    <w:rsid w:val="004032A1"/>
    <w:rsid w:val="004032CE"/>
    <w:rsid w:val="004033ED"/>
    <w:rsid w:val="0040353F"/>
    <w:rsid w:val="00403735"/>
    <w:rsid w:val="0040385C"/>
    <w:rsid w:val="00403980"/>
    <w:rsid w:val="00403991"/>
    <w:rsid w:val="00403A61"/>
    <w:rsid w:val="00403AA6"/>
    <w:rsid w:val="00403DA9"/>
    <w:rsid w:val="00403F15"/>
    <w:rsid w:val="00404427"/>
    <w:rsid w:val="004044D9"/>
    <w:rsid w:val="0040459F"/>
    <w:rsid w:val="00404871"/>
    <w:rsid w:val="00404A1A"/>
    <w:rsid w:val="00404C0F"/>
    <w:rsid w:val="00404D27"/>
    <w:rsid w:val="00404D84"/>
    <w:rsid w:val="00404DDB"/>
    <w:rsid w:val="00404EFC"/>
    <w:rsid w:val="00404FA3"/>
    <w:rsid w:val="00404FFE"/>
    <w:rsid w:val="0040503D"/>
    <w:rsid w:val="00405312"/>
    <w:rsid w:val="004055B3"/>
    <w:rsid w:val="00405729"/>
    <w:rsid w:val="00405819"/>
    <w:rsid w:val="00405941"/>
    <w:rsid w:val="00405B0B"/>
    <w:rsid w:val="00405C86"/>
    <w:rsid w:val="00406003"/>
    <w:rsid w:val="00406364"/>
    <w:rsid w:val="004065B6"/>
    <w:rsid w:val="004065F0"/>
    <w:rsid w:val="0040668D"/>
    <w:rsid w:val="00406755"/>
    <w:rsid w:val="0040676E"/>
    <w:rsid w:val="0040684D"/>
    <w:rsid w:val="00406854"/>
    <w:rsid w:val="004068E4"/>
    <w:rsid w:val="00406932"/>
    <w:rsid w:val="004069BA"/>
    <w:rsid w:val="004069CE"/>
    <w:rsid w:val="00406B8C"/>
    <w:rsid w:val="00406C73"/>
    <w:rsid w:val="00406EAA"/>
    <w:rsid w:val="00406FB2"/>
    <w:rsid w:val="00407053"/>
    <w:rsid w:val="00407092"/>
    <w:rsid w:val="00407286"/>
    <w:rsid w:val="00407749"/>
    <w:rsid w:val="004077BC"/>
    <w:rsid w:val="004077CB"/>
    <w:rsid w:val="004078C9"/>
    <w:rsid w:val="00407985"/>
    <w:rsid w:val="00407FCF"/>
    <w:rsid w:val="0041010F"/>
    <w:rsid w:val="004102C4"/>
    <w:rsid w:val="00410416"/>
    <w:rsid w:val="004105EB"/>
    <w:rsid w:val="004109B7"/>
    <w:rsid w:val="00410A47"/>
    <w:rsid w:val="00410A86"/>
    <w:rsid w:val="00410BB7"/>
    <w:rsid w:val="00410DC9"/>
    <w:rsid w:val="00411181"/>
    <w:rsid w:val="004113AC"/>
    <w:rsid w:val="00411487"/>
    <w:rsid w:val="00411545"/>
    <w:rsid w:val="0041184D"/>
    <w:rsid w:val="0041187D"/>
    <w:rsid w:val="00411B28"/>
    <w:rsid w:val="00411B8F"/>
    <w:rsid w:val="00411CF5"/>
    <w:rsid w:val="00411D53"/>
    <w:rsid w:val="00411E66"/>
    <w:rsid w:val="004120B0"/>
    <w:rsid w:val="004122D5"/>
    <w:rsid w:val="004125C2"/>
    <w:rsid w:val="0041274D"/>
    <w:rsid w:val="004129BD"/>
    <w:rsid w:val="00412AAD"/>
    <w:rsid w:val="00412B18"/>
    <w:rsid w:val="00412B21"/>
    <w:rsid w:val="00412EE5"/>
    <w:rsid w:val="00412F78"/>
    <w:rsid w:val="0041305F"/>
    <w:rsid w:val="004130C9"/>
    <w:rsid w:val="00413200"/>
    <w:rsid w:val="0041332D"/>
    <w:rsid w:val="00413458"/>
    <w:rsid w:val="0041361C"/>
    <w:rsid w:val="0041364C"/>
    <w:rsid w:val="004138EB"/>
    <w:rsid w:val="00413A08"/>
    <w:rsid w:val="00413B13"/>
    <w:rsid w:val="00413BD4"/>
    <w:rsid w:val="00413C60"/>
    <w:rsid w:val="00413D3D"/>
    <w:rsid w:val="00413E75"/>
    <w:rsid w:val="00413EF5"/>
    <w:rsid w:val="004140FF"/>
    <w:rsid w:val="004141FB"/>
    <w:rsid w:val="00414353"/>
    <w:rsid w:val="004145AF"/>
    <w:rsid w:val="00414773"/>
    <w:rsid w:val="00414777"/>
    <w:rsid w:val="004148D7"/>
    <w:rsid w:val="00414946"/>
    <w:rsid w:val="00414C97"/>
    <w:rsid w:val="00414CBC"/>
    <w:rsid w:val="00414D20"/>
    <w:rsid w:val="00414D9E"/>
    <w:rsid w:val="004152F2"/>
    <w:rsid w:val="004155FB"/>
    <w:rsid w:val="00415612"/>
    <w:rsid w:val="00415781"/>
    <w:rsid w:val="004157EA"/>
    <w:rsid w:val="00415819"/>
    <w:rsid w:val="00415891"/>
    <w:rsid w:val="004159D5"/>
    <w:rsid w:val="00415A02"/>
    <w:rsid w:val="00415A24"/>
    <w:rsid w:val="00415AF8"/>
    <w:rsid w:val="00415BC0"/>
    <w:rsid w:val="00416B99"/>
    <w:rsid w:val="00416F2F"/>
    <w:rsid w:val="00416F6D"/>
    <w:rsid w:val="0041758E"/>
    <w:rsid w:val="00417BC9"/>
    <w:rsid w:val="00417BD1"/>
    <w:rsid w:val="00417DFA"/>
    <w:rsid w:val="0042008D"/>
    <w:rsid w:val="004201AB"/>
    <w:rsid w:val="004201BE"/>
    <w:rsid w:val="0042025C"/>
    <w:rsid w:val="0042061B"/>
    <w:rsid w:val="00420741"/>
    <w:rsid w:val="0042075E"/>
    <w:rsid w:val="0042087E"/>
    <w:rsid w:val="00420A28"/>
    <w:rsid w:val="00420AA6"/>
    <w:rsid w:val="00420C98"/>
    <w:rsid w:val="00420CEA"/>
    <w:rsid w:val="00420D4A"/>
    <w:rsid w:val="00420FAE"/>
    <w:rsid w:val="00421337"/>
    <w:rsid w:val="004215FB"/>
    <w:rsid w:val="00421771"/>
    <w:rsid w:val="00421798"/>
    <w:rsid w:val="004217C6"/>
    <w:rsid w:val="0042185D"/>
    <w:rsid w:val="00421968"/>
    <w:rsid w:val="004219BC"/>
    <w:rsid w:val="00421BD9"/>
    <w:rsid w:val="00421C78"/>
    <w:rsid w:val="00421C7F"/>
    <w:rsid w:val="00421D01"/>
    <w:rsid w:val="00421E87"/>
    <w:rsid w:val="00421EE5"/>
    <w:rsid w:val="00421F6F"/>
    <w:rsid w:val="00422147"/>
    <w:rsid w:val="0042225E"/>
    <w:rsid w:val="0042253F"/>
    <w:rsid w:val="004225EC"/>
    <w:rsid w:val="00422AE8"/>
    <w:rsid w:val="00422B6F"/>
    <w:rsid w:val="00422F9A"/>
    <w:rsid w:val="00423144"/>
    <w:rsid w:val="004232DA"/>
    <w:rsid w:val="0042343D"/>
    <w:rsid w:val="0042348F"/>
    <w:rsid w:val="00423551"/>
    <w:rsid w:val="0042357E"/>
    <w:rsid w:val="00423786"/>
    <w:rsid w:val="00423D9C"/>
    <w:rsid w:val="004240B0"/>
    <w:rsid w:val="0042429F"/>
    <w:rsid w:val="00424359"/>
    <w:rsid w:val="00424577"/>
    <w:rsid w:val="004246E8"/>
    <w:rsid w:val="004247DC"/>
    <w:rsid w:val="00424851"/>
    <w:rsid w:val="00424BD4"/>
    <w:rsid w:val="00424DAA"/>
    <w:rsid w:val="00425076"/>
    <w:rsid w:val="00425227"/>
    <w:rsid w:val="004253B1"/>
    <w:rsid w:val="00425762"/>
    <w:rsid w:val="004257BD"/>
    <w:rsid w:val="004257D4"/>
    <w:rsid w:val="00425801"/>
    <w:rsid w:val="0042594F"/>
    <w:rsid w:val="00425A17"/>
    <w:rsid w:val="00425B81"/>
    <w:rsid w:val="00425F3F"/>
    <w:rsid w:val="00426323"/>
    <w:rsid w:val="00426540"/>
    <w:rsid w:val="0042670B"/>
    <w:rsid w:val="004268F8"/>
    <w:rsid w:val="00426B96"/>
    <w:rsid w:val="00426CB5"/>
    <w:rsid w:val="00426DDC"/>
    <w:rsid w:val="00426F43"/>
    <w:rsid w:val="004274AC"/>
    <w:rsid w:val="0042753F"/>
    <w:rsid w:val="00427919"/>
    <w:rsid w:val="00427A55"/>
    <w:rsid w:val="00427C28"/>
    <w:rsid w:val="00427EBF"/>
    <w:rsid w:val="00430364"/>
    <w:rsid w:val="00430574"/>
    <w:rsid w:val="00430886"/>
    <w:rsid w:val="00430966"/>
    <w:rsid w:val="00430BC2"/>
    <w:rsid w:val="00430CF5"/>
    <w:rsid w:val="00430FA8"/>
    <w:rsid w:val="0043104D"/>
    <w:rsid w:val="0043117C"/>
    <w:rsid w:val="0043128F"/>
    <w:rsid w:val="0043140D"/>
    <w:rsid w:val="00431438"/>
    <w:rsid w:val="004316B1"/>
    <w:rsid w:val="0043176A"/>
    <w:rsid w:val="004317A7"/>
    <w:rsid w:val="00431A24"/>
    <w:rsid w:val="00431AA9"/>
    <w:rsid w:val="0043218A"/>
    <w:rsid w:val="004323A8"/>
    <w:rsid w:val="00432505"/>
    <w:rsid w:val="00432B1E"/>
    <w:rsid w:val="00432D20"/>
    <w:rsid w:val="00432F59"/>
    <w:rsid w:val="00432F95"/>
    <w:rsid w:val="004333F1"/>
    <w:rsid w:val="00433606"/>
    <w:rsid w:val="00433788"/>
    <w:rsid w:val="004337B0"/>
    <w:rsid w:val="004339B7"/>
    <w:rsid w:val="004339BC"/>
    <w:rsid w:val="00433AC7"/>
    <w:rsid w:val="00433BC1"/>
    <w:rsid w:val="00433CBB"/>
    <w:rsid w:val="00433DB8"/>
    <w:rsid w:val="00433FB7"/>
    <w:rsid w:val="00434177"/>
    <w:rsid w:val="004346AB"/>
    <w:rsid w:val="0043477B"/>
    <w:rsid w:val="004349CC"/>
    <w:rsid w:val="004349EE"/>
    <w:rsid w:val="004349F2"/>
    <w:rsid w:val="00434B5C"/>
    <w:rsid w:val="00434DB6"/>
    <w:rsid w:val="00434DBA"/>
    <w:rsid w:val="00434F52"/>
    <w:rsid w:val="004350B9"/>
    <w:rsid w:val="004350E3"/>
    <w:rsid w:val="00435118"/>
    <w:rsid w:val="0043520B"/>
    <w:rsid w:val="004353D8"/>
    <w:rsid w:val="004356D5"/>
    <w:rsid w:val="00435BA9"/>
    <w:rsid w:val="00436052"/>
    <w:rsid w:val="0043628C"/>
    <w:rsid w:val="004362E9"/>
    <w:rsid w:val="004367A2"/>
    <w:rsid w:val="00436B32"/>
    <w:rsid w:val="00436B8C"/>
    <w:rsid w:val="00436FEC"/>
    <w:rsid w:val="00437043"/>
    <w:rsid w:val="00437054"/>
    <w:rsid w:val="004372A0"/>
    <w:rsid w:val="0043778F"/>
    <w:rsid w:val="0043795E"/>
    <w:rsid w:val="00437B65"/>
    <w:rsid w:val="00437C67"/>
    <w:rsid w:val="0044012E"/>
    <w:rsid w:val="00440290"/>
    <w:rsid w:val="0044038A"/>
    <w:rsid w:val="004404D2"/>
    <w:rsid w:val="004407D8"/>
    <w:rsid w:val="0044081C"/>
    <w:rsid w:val="00440870"/>
    <w:rsid w:val="004408CC"/>
    <w:rsid w:val="0044095A"/>
    <w:rsid w:val="00440CE6"/>
    <w:rsid w:val="00440FB8"/>
    <w:rsid w:val="00441170"/>
    <w:rsid w:val="00441232"/>
    <w:rsid w:val="00441A63"/>
    <w:rsid w:val="00441E59"/>
    <w:rsid w:val="004420BD"/>
    <w:rsid w:val="00442187"/>
    <w:rsid w:val="00442279"/>
    <w:rsid w:val="00442769"/>
    <w:rsid w:val="004427FE"/>
    <w:rsid w:val="004429CF"/>
    <w:rsid w:val="00442AAC"/>
    <w:rsid w:val="00442B93"/>
    <w:rsid w:val="00442E4A"/>
    <w:rsid w:val="00442E60"/>
    <w:rsid w:val="00442EBD"/>
    <w:rsid w:val="00442EF0"/>
    <w:rsid w:val="00443046"/>
    <w:rsid w:val="0044312A"/>
    <w:rsid w:val="004434CA"/>
    <w:rsid w:val="0044354D"/>
    <w:rsid w:val="004435C7"/>
    <w:rsid w:val="004436D3"/>
    <w:rsid w:val="0044375B"/>
    <w:rsid w:val="00443851"/>
    <w:rsid w:val="0044396A"/>
    <w:rsid w:val="004439A2"/>
    <w:rsid w:val="00443EDF"/>
    <w:rsid w:val="00443FB5"/>
    <w:rsid w:val="00443FF3"/>
    <w:rsid w:val="00444068"/>
    <w:rsid w:val="00444148"/>
    <w:rsid w:val="0044465C"/>
    <w:rsid w:val="00444853"/>
    <w:rsid w:val="00444C85"/>
    <w:rsid w:val="00444D2F"/>
    <w:rsid w:val="00444ECA"/>
    <w:rsid w:val="00444F01"/>
    <w:rsid w:val="00444FB3"/>
    <w:rsid w:val="00444FFD"/>
    <w:rsid w:val="004450AD"/>
    <w:rsid w:val="00445431"/>
    <w:rsid w:val="0044548F"/>
    <w:rsid w:val="004454C6"/>
    <w:rsid w:val="004456A5"/>
    <w:rsid w:val="0044584C"/>
    <w:rsid w:val="004459EE"/>
    <w:rsid w:val="00445C2F"/>
    <w:rsid w:val="00445CB0"/>
    <w:rsid w:val="00446133"/>
    <w:rsid w:val="0044615B"/>
    <w:rsid w:val="00446244"/>
    <w:rsid w:val="0044625C"/>
    <w:rsid w:val="004463CF"/>
    <w:rsid w:val="004465E6"/>
    <w:rsid w:val="00446619"/>
    <w:rsid w:val="0044686A"/>
    <w:rsid w:val="00446AE0"/>
    <w:rsid w:val="00446CBC"/>
    <w:rsid w:val="00446D05"/>
    <w:rsid w:val="00446ED4"/>
    <w:rsid w:val="00446FAC"/>
    <w:rsid w:val="004470EC"/>
    <w:rsid w:val="004472A2"/>
    <w:rsid w:val="00447423"/>
    <w:rsid w:val="00447430"/>
    <w:rsid w:val="00447E99"/>
    <w:rsid w:val="00447F15"/>
    <w:rsid w:val="004500CB"/>
    <w:rsid w:val="00450246"/>
    <w:rsid w:val="00450640"/>
    <w:rsid w:val="00450A34"/>
    <w:rsid w:val="00450B20"/>
    <w:rsid w:val="00450C70"/>
    <w:rsid w:val="00450D9E"/>
    <w:rsid w:val="00450EEE"/>
    <w:rsid w:val="00451236"/>
    <w:rsid w:val="004513E4"/>
    <w:rsid w:val="0045144F"/>
    <w:rsid w:val="004514D2"/>
    <w:rsid w:val="00451627"/>
    <w:rsid w:val="00451780"/>
    <w:rsid w:val="0045198D"/>
    <w:rsid w:val="00451990"/>
    <w:rsid w:val="004519DF"/>
    <w:rsid w:val="00451A0A"/>
    <w:rsid w:val="00451B90"/>
    <w:rsid w:val="00451E4A"/>
    <w:rsid w:val="00451F0B"/>
    <w:rsid w:val="0045200E"/>
    <w:rsid w:val="00452368"/>
    <w:rsid w:val="004524E1"/>
    <w:rsid w:val="00452532"/>
    <w:rsid w:val="00452584"/>
    <w:rsid w:val="0045270F"/>
    <w:rsid w:val="004527C3"/>
    <w:rsid w:val="004529A1"/>
    <w:rsid w:val="00452BBA"/>
    <w:rsid w:val="00452C87"/>
    <w:rsid w:val="00452D25"/>
    <w:rsid w:val="00452E9E"/>
    <w:rsid w:val="00453023"/>
    <w:rsid w:val="004530C3"/>
    <w:rsid w:val="00453116"/>
    <w:rsid w:val="00453156"/>
    <w:rsid w:val="00453718"/>
    <w:rsid w:val="00453883"/>
    <w:rsid w:val="00453902"/>
    <w:rsid w:val="00453AB7"/>
    <w:rsid w:val="00453DE5"/>
    <w:rsid w:val="00453F50"/>
    <w:rsid w:val="004541EC"/>
    <w:rsid w:val="0045424B"/>
    <w:rsid w:val="00454339"/>
    <w:rsid w:val="004543D0"/>
    <w:rsid w:val="0045443A"/>
    <w:rsid w:val="0045446D"/>
    <w:rsid w:val="004544AA"/>
    <w:rsid w:val="004548C5"/>
    <w:rsid w:val="00454D0F"/>
    <w:rsid w:val="0045529E"/>
    <w:rsid w:val="004552A2"/>
    <w:rsid w:val="0045536C"/>
    <w:rsid w:val="0045549B"/>
    <w:rsid w:val="00455748"/>
    <w:rsid w:val="004558D9"/>
    <w:rsid w:val="004559B4"/>
    <w:rsid w:val="00455D05"/>
    <w:rsid w:val="00455F55"/>
    <w:rsid w:val="00455FFA"/>
    <w:rsid w:val="0045606B"/>
    <w:rsid w:val="0045618F"/>
    <w:rsid w:val="004565CB"/>
    <w:rsid w:val="004566B5"/>
    <w:rsid w:val="00456A9F"/>
    <w:rsid w:val="00456B19"/>
    <w:rsid w:val="00456B81"/>
    <w:rsid w:val="00456C2E"/>
    <w:rsid w:val="00456C58"/>
    <w:rsid w:val="00456D9C"/>
    <w:rsid w:val="00456E80"/>
    <w:rsid w:val="00457306"/>
    <w:rsid w:val="004574E3"/>
    <w:rsid w:val="004575C8"/>
    <w:rsid w:val="0045765F"/>
    <w:rsid w:val="004576F3"/>
    <w:rsid w:val="00457874"/>
    <w:rsid w:val="004578EB"/>
    <w:rsid w:val="004579DB"/>
    <w:rsid w:val="00457AED"/>
    <w:rsid w:val="00457B9A"/>
    <w:rsid w:val="00457C50"/>
    <w:rsid w:val="00457D12"/>
    <w:rsid w:val="00457DEC"/>
    <w:rsid w:val="00457E01"/>
    <w:rsid w:val="00457F9F"/>
    <w:rsid w:val="004600CF"/>
    <w:rsid w:val="00460295"/>
    <w:rsid w:val="00460343"/>
    <w:rsid w:val="004603C4"/>
    <w:rsid w:val="00460532"/>
    <w:rsid w:val="0046054A"/>
    <w:rsid w:val="004606D5"/>
    <w:rsid w:val="00460A1B"/>
    <w:rsid w:val="00460C6C"/>
    <w:rsid w:val="00460CAB"/>
    <w:rsid w:val="00460E72"/>
    <w:rsid w:val="00460FE0"/>
    <w:rsid w:val="00460FED"/>
    <w:rsid w:val="0046189D"/>
    <w:rsid w:val="0046190A"/>
    <w:rsid w:val="004619AE"/>
    <w:rsid w:val="00462236"/>
    <w:rsid w:val="00462282"/>
    <w:rsid w:val="004623CB"/>
    <w:rsid w:val="004624B8"/>
    <w:rsid w:val="00462525"/>
    <w:rsid w:val="00463071"/>
    <w:rsid w:val="004632FA"/>
    <w:rsid w:val="004633E8"/>
    <w:rsid w:val="00463423"/>
    <w:rsid w:val="004635C0"/>
    <w:rsid w:val="004635CB"/>
    <w:rsid w:val="004635FC"/>
    <w:rsid w:val="00463729"/>
    <w:rsid w:val="00463B4D"/>
    <w:rsid w:val="00464267"/>
    <w:rsid w:val="004642CD"/>
    <w:rsid w:val="004642F9"/>
    <w:rsid w:val="00464587"/>
    <w:rsid w:val="00464707"/>
    <w:rsid w:val="00464760"/>
    <w:rsid w:val="0046486F"/>
    <w:rsid w:val="00464A14"/>
    <w:rsid w:val="00464A78"/>
    <w:rsid w:val="00464F32"/>
    <w:rsid w:val="0046505C"/>
    <w:rsid w:val="00465258"/>
    <w:rsid w:val="00465362"/>
    <w:rsid w:val="0046539B"/>
    <w:rsid w:val="00465482"/>
    <w:rsid w:val="004654E5"/>
    <w:rsid w:val="004656EE"/>
    <w:rsid w:val="0046586B"/>
    <w:rsid w:val="004658A6"/>
    <w:rsid w:val="004658E2"/>
    <w:rsid w:val="00465AF4"/>
    <w:rsid w:val="00465C8B"/>
    <w:rsid w:val="00465E2E"/>
    <w:rsid w:val="00465E46"/>
    <w:rsid w:val="00465EA7"/>
    <w:rsid w:val="00465F7E"/>
    <w:rsid w:val="00466194"/>
    <w:rsid w:val="0046638B"/>
    <w:rsid w:val="004663BE"/>
    <w:rsid w:val="00466859"/>
    <w:rsid w:val="00466A5B"/>
    <w:rsid w:val="00466AFE"/>
    <w:rsid w:val="00466B69"/>
    <w:rsid w:val="00466EFF"/>
    <w:rsid w:val="00467199"/>
    <w:rsid w:val="004671B5"/>
    <w:rsid w:val="00467259"/>
    <w:rsid w:val="00467271"/>
    <w:rsid w:val="004673B6"/>
    <w:rsid w:val="004673F3"/>
    <w:rsid w:val="00467486"/>
    <w:rsid w:val="00467543"/>
    <w:rsid w:val="00467DA1"/>
    <w:rsid w:val="00467DE5"/>
    <w:rsid w:val="00467ECC"/>
    <w:rsid w:val="004701ED"/>
    <w:rsid w:val="00470461"/>
    <w:rsid w:val="00470635"/>
    <w:rsid w:val="00470814"/>
    <w:rsid w:val="004708D5"/>
    <w:rsid w:val="0047130F"/>
    <w:rsid w:val="00471A46"/>
    <w:rsid w:val="00471CE4"/>
    <w:rsid w:val="00471DEB"/>
    <w:rsid w:val="004721D9"/>
    <w:rsid w:val="004725D2"/>
    <w:rsid w:val="0047283A"/>
    <w:rsid w:val="0047286B"/>
    <w:rsid w:val="00472928"/>
    <w:rsid w:val="00472A5D"/>
    <w:rsid w:val="00472BD0"/>
    <w:rsid w:val="00472BDF"/>
    <w:rsid w:val="00472D04"/>
    <w:rsid w:val="00472FCF"/>
    <w:rsid w:val="00473080"/>
    <w:rsid w:val="00473684"/>
    <w:rsid w:val="004736A8"/>
    <w:rsid w:val="004738C2"/>
    <w:rsid w:val="004738DB"/>
    <w:rsid w:val="00473969"/>
    <w:rsid w:val="004739C5"/>
    <w:rsid w:val="00473A8E"/>
    <w:rsid w:val="00473AEA"/>
    <w:rsid w:val="00473B96"/>
    <w:rsid w:val="00473D42"/>
    <w:rsid w:val="00473D8B"/>
    <w:rsid w:val="00473E9A"/>
    <w:rsid w:val="0047457A"/>
    <w:rsid w:val="004745BF"/>
    <w:rsid w:val="004746CD"/>
    <w:rsid w:val="00474859"/>
    <w:rsid w:val="004748CA"/>
    <w:rsid w:val="00474964"/>
    <w:rsid w:val="004749AD"/>
    <w:rsid w:val="004749DF"/>
    <w:rsid w:val="00474A4B"/>
    <w:rsid w:val="00474B36"/>
    <w:rsid w:val="00475B38"/>
    <w:rsid w:val="00475CA2"/>
    <w:rsid w:val="00475E16"/>
    <w:rsid w:val="00475EAA"/>
    <w:rsid w:val="00475F7D"/>
    <w:rsid w:val="00476053"/>
    <w:rsid w:val="00476067"/>
    <w:rsid w:val="004762B8"/>
    <w:rsid w:val="00476399"/>
    <w:rsid w:val="004763AB"/>
    <w:rsid w:val="0047668F"/>
    <w:rsid w:val="0047673F"/>
    <w:rsid w:val="0047675A"/>
    <w:rsid w:val="00476859"/>
    <w:rsid w:val="00476B75"/>
    <w:rsid w:val="00476FD9"/>
    <w:rsid w:val="0047714F"/>
    <w:rsid w:val="0047726D"/>
    <w:rsid w:val="0047742C"/>
    <w:rsid w:val="004775EE"/>
    <w:rsid w:val="00477873"/>
    <w:rsid w:val="00477992"/>
    <w:rsid w:val="00477A35"/>
    <w:rsid w:val="00477B20"/>
    <w:rsid w:val="00477CAD"/>
    <w:rsid w:val="00477DC2"/>
    <w:rsid w:val="00477DDC"/>
    <w:rsid w:val="00480011"/>
    <w:rsid w:val="00480048"/>
    <w:rsid w:val="0048033D"/>
    <w:rsid w:val="00480562"/>
    <w:rsid w:val="004805A3"/>
    <w:rsid w:val="00480693"/>
    <w:rsid w:val="00480A60"/>
    <w:rsid w:val="00480ADB"/>
    <w:rsid w:val="00480D33"/>
    <w:rsid w:val="00480E51"/>
    <w:rsid w:val="00481059"/>
    <w:rsid w:val="004812A7"/>
    <w:rsid w:val="004814D0"/>
    <w:rsid w:val="004818B1"/>
    <w:rsid w:val="004819EE"/>
    <w:rsid w:val="00481A80"/>
    <w:rsid w:val="00481BCD"/>
    <w:rsid w:val="00481BE0"/>
    <w:rsid w:val="00481C89"/>
    <w:rsid w:val="00482861"/>
    <w:rsid w:val="00482CA7"/>
    <w:rsid w:val="00482D28"/>
    <w:rsid w:val="00483200"/>
    <w:rsid w:val="00483834"/>
    <w:rsid w:val="004838ED"/>
    <w:rsid w:val="0048399E"/>
    <w:rsid w:val="00483CB7"/>
    <w:rsid w:val="00483D4C"/>
    <w:rsid w:val="00483F6B"/>
    <w:rsid w:val="00484343"/>
    <w:rsid w:val="004843CA"/>
    <w:rsid w:val="00484613"/>
    <w:rsid w:val="004846E7"/>
    <w:rsid w:val="004848C6"/>
    <w:rsid w:val="00484A2E"/>
    <w:rsid w:val="00484B81"/>
    <w:rsid w:val="00484C08"/>
    <w:rsid w:val="00484D0B"/>
    <w:rsid w:val="00484E16"/>
    <w:rsid w:val="00484E75"/>
    <w:rsid w:val="00485027"/>
    <w:rsid w:val="00485372"/>
    <w:rsid w:val="0048543A"/>
    <w:rsid w:val="0048547A"/>
    <w:rsid w:val="0048555A"/>
    <w:rsid w:val="004856DF"/>
    <w:rsid w:val="00485734"/>
    <w:rsid w:val="004857E7"/>
    <w:rsid w:val="00485B1D"/>
    <w:rsid w:val="00485C7D"/>
    <w:rsid w:val="00485CF0"/>
    <w:rsid w:val="0048602F"/>
    <w:rsid w:val="004862F5"/>
    <w:rsid w:val="00486357"/>
    <w:rsid w:val="0048636F"/>
    <w:rsid w:val="0048644E"/>
    <w:rsid w:val="00486478"/>
    <w:rsid w:val="004864AE"/>
    <w:rsid w:val="00486543"/>
    <w:rsid w:val="00486564"/>
    <w:rsid w:val="004865CF"/>
    <w:rsid w:val="0048670F"/>
    <w:rsid w:val="00486711"/>
    <w:rsid w:val="00486C15"/>
    <w:rsid w:val="00486D5D"/>
    <w:rsid w:val="00486E00"/>
    <w:rsid w:val="0048707F"/>
    <w:rsid w:val="004874F3"/>
    <w:rsid w:val="00487851"/>
    <w:rsid w:val="00487AE0"/>
    <w:rsid w:val="00487B3F"/>
    <w:rsid w:val="00490076"/>
    <w:rsid w:val="0049010D"/>
    <w:rsid w:val="0049017E"/>
    <w:rsid w:val="004903EC"/>
    <w:rsid w:val="00490583"/>
    <w:rsid w:val="004906F0"/>
    <w:rsid w:val="00490849"/>
    <w:rsid w:val="004908C7"/>
    <w:rsid w:val="00490AB7"/>
    <w:rsid w:val="00490ECE"/>
    <w:rsid w:val="00490FC1"/>
    <w:rsid w:val="004910C9"/>
    <w:rsid w:val="00491102"/>
    <w:rsid w:val="0049139F"/>
    <w:rsid w:val="00491967"/>
    <w:rsid w:val="00491B59"/>
    <w:rsid w:val="00491BB7"/>
    <w:rsid w:val="00491BD6"/>
    <w:rsid w:val="00491FBB"/>
    <w:rsid w:val="00492189"/>
    <w:rsid w:val="0049223D"/>
    <w:rsid w:val="004923BE"/>
    <w:rsid w:val="00492686"/>
    <w:rsid w:val="004927B7"/>
    <w:rsid w:val="0049281E"/>
    <w:rsid w:val="00492BF1"/>
    <w:rsid w:val="00492D3D"/>
    <w:rsid w:val="00492D9C"/>
    <w:rsid w:val="00492DD4"/>
    <w:rsid w:val="0049307E"/>
    <w:rsid w:val="004933CE"/>
    <w:rsid w:val="0049342E"/>
    <w:rsid w:val="004934D2"/>
    <w:rsid w:val="004936E0"/>
    <w:rsid w:val="00493902"/>
    <w:rsid w:val="004939B2"/>
    <w:rsid w:val="00493B06"/>
    <w:rsid w:val="00493DFB"/>
    <w:rsid w:val="00493E23"/>
    <w:rsid w:val="00494015"/>
    <w:rsid w:val="0049413C"/>
    <w:rsid w:val="004946F4"/>
    <w:rsid w:val="0049471E"/>
    <w:rsid w:val="0049489B"/>
    <w:rsid w:val="00494A67"/>
    <w:rsid w:val="00494ABD"/>
    <w:rsid w:val="00494B94"/>
    <w:rsid w:val="00494C02"/>
    <w:rsid w:val="00495335"/>
    <w:rsid w:val="004953F8"/>
    <w:rsid w:val="0049544A"/>
    <w:rsid w:val="004955AA"/>
    <w:rsid w:val="004956B4"/>
    <w:rsid w:val="004956F6"/>
    <w:rsid w:val="004957FE"/>
    <w:rsid w:val="00495901"/>
    <w:rsid w:val="004959E8"/>
    <w:rsid w:val="00495A0A"/>
    <w:rsid w:val="00495AB6"/>
    <w:rsid w:val="00495CC1"/>
    <w:rsid w:val="00495D00"/>
    <w:rsid w:val="00495DC5"/>
    <w:rsid w:val="00495E76"/>
    <w:rsid w:val="00495F8B"/>
    <w:rsid w:val="004960C2"/>
    <w:rsid w:val="00496182"/>
    <w:rsid w:val="004964E2"/>
    <w:rsid w:val="00496797"/>
    <w:rsid w:val="00496D9C"/>
    <w:rsid w:val="00497007"/>
    <w:rsid w:val="0049705A"/>
    <w:rsid w:val="004970CE"/>
    <w:rsid w:val="00497146"/>
    <w:rsid w:val="00497517"/>
    <w:rsid w:val="004975EF"/>
    <w:rsid w:val="0049766C"/>
    <w:rsid w:val="00497B9E"/>
    <w:rsid w:val="00497E3C"/>
    <w:rsid w:val="004A0135"/>
    <w:rsid w:val="004A0B01"/>
    <w:rsid w:val="004A0B56"/>
    <w:rsid w:val="004A0C96"/>
    <w:rsid w:val="004A0CFA"/>
    <w:rsid w:val="004A1164"/>
    <w:rsid w:val="004A121D"/>
    <w:rsid w:val="004A13F9"/>
    <w:rsid w:val="004A1984"/>
    <w:rsid w:val="004A1A58"/>
    <w:rsid w:val="004A1BAC"/>
    <w:rsid w:val="004A1EA4"/>
    <w:rsid w:val="004A1EFA"/>
    <w:rsid w:val="004A21B3"/>
    <w:rsid w:val="004A21CE"/>
    <w:rsid w:val="004A239B"/>
    <w:rsid w:val="004A264F"/>
    <w:rsid w:val="004A26DF"/>
    <w:rsid w:val="004A2907"/>
    <w:rsid w:val="004A2964"/>
    <w:rsid w:val="004A29F5"/>
    <w:rsid w:val="004A2A09"/>
    <w:rsid w:val="004A2A21"/>
    <w:rsid w:val="004A2C11"/>
    <w:rsid w:val="004A3085"/>
    <w:rsid w:val="004A35C8"/>
    <w:rsid w:val="004A3B8B"/>
    <w:rsid w:val="004A3BF8"/>
    <w:rsid w:val="004A3C33"/>
    <w:rsid w:val="004A4039"/>
    <w:rsid w:val="004A41A0"/>
    <w:rsid w:val="004A4490"/>
    <w:rsid w:val="004A4568"/>
    <w:rsid w:val="004A4701"/>
    <w:rsid w:val="004A475D"/>
    <w:rsid w:val="004A491E"/>
    <w:rsid w:val="004A4AB4"/>
    <w:rsid w:val="004A4EDD"/>
    <w:rsid w:val="004A5140"/>
    <w:rsid w:val="004A52BF"/>
    <w:rsid w:val="004A531B"/>
    <w:rsid w:val="004A5520"/>
    <w:rsid w:val="004A591B"/>
    <w:rsid w:val="004A5992"/>
    <w:rsid w:val="004A5A01"/>
    <w:rsid w:val="004A5BC5"/>
    <w:rsid w:val="004A5C11"/>
    <w:rsid w:val="004A5C71"/>
    <w:rsid w:val="004A65A8"/>
    <w:rsid w:val="004A6793"/>
    <w:rsid w:val="004A69E8"/>
    <w:rsid w:val="004A6A70"/>
    <w:rsid w:val="004A6A7D"/>
    <w:rsid w:val="004A6E45"/>
    <w:rsid w:val="004A6F18"/>
    <w:rsid w:val="004A6F40"/>
    <w:rsid w:val="004A726A"/>
    <w:rsid w:val="004A7454"/>
    <w:rsid w:val="004A74B7"/>
    <w:rsid w:val="004A7734"/>
    <w:rsid w:val="004A7776"/>
    <w:rsid w:val="004A7821"/>
    <w:rsid w:val="004A790C"/>
    <w:rsid w:val="004A79DC"/>
    <w:rsid w:val="004A7EF2"/>
    <w:rsid w:val="004A7F6D"/>
    <w:rsid w:val="004B02F5"/>
    <w:rsid w:val="004B03E9"/>
    <w:rsid w:val="004B05E3"/>
    <w:rsid w:val="004B0A7E"/>
    <w:rsid w:val="004B0DD7"/>
    <w:rsid w:val="004B0E09"/>
    <w:rsid w:val="004B109F"/>
    <w:rsid w:val="004B10BB"/>
    <w:rsid w:val="004B1364"/>
    <w:rsid w:val="004B154A"/>
    <w:rsid w:val="004B15C0"/>
    <w:rsid w:val="004B15FF"/>
    <w:rsid w:val="004B161D"/>
    <w:rsid w:val="004B169D"/>
    <w:rsid w:val="004B1748"/>
    <w:rsid w:val="004B17DB"/>
    <w:rsid w:val="004B1939"/>
    <w:rsid w:val="004B1D75"/>
    <w:rsid w:val="004B1E28"/>
    <w:rsid w:val="004B1F93"/>
    <w:rsid w:val="004B1FEF"/>
    <w:rsid w:val="004B202C"/>
    <w:rsid w:val="004B206E"/>
    <w:rsid w:val="004B2088"/>
    <w:rsid w:val="004B240B"/>
    <w:rsid w:val="004B2411"/>
    <w:rsid w:val="004B2485"/>
    <w:rsid w:val="004B2718"/>
    <w:rsid w:val="004B298B"/>
    <w:rsid w:val="004B2B31"/>
    <w:rsid w:val="004B2CB5"/>
    <w:rsid w:val="004B2D90"/>
    <w:rsid w:val="004B3192"/>
    <w:rsid w:val="004B31A6"/>
    <w:rsid w:val="004B33D2"/>
    <w:rsid w:val="004B35F4"/>
    <w:rsid w:val="004B3696"/>
    <w:rsid w:val="004B3955"/>
    <w:rsid w:val="004B3998"/>
    <w:rsid w:val="004B3AC9"/>
    <w:rsid w:val="004B3B67"/>
    <w:rsid w:val="004B3C32"/>
    <w:rsid w:val="004B3D10"/>
    <w:rsid w:val="004B3EC7"/>
    <w:rsid w:val="004B414F"/>
    <w:rsid w:val="004B41CA"/>
    <w:rsid w:val="004B439F"/>
    <w:rsid w:val="004B4501"/>
    <w:rsid w:val="004B482B"/>
    <w:rsid w:val="004B48C2"/>
    <w:rsid w:val="004B49B8"/>
    <w:rsid w:val="004B49E6"/>
    <w:rsid w:val="004B4A7C"/>
    <w:rsid w:val="004B4ED2"/>
    <w:rsid w:val="004B54A7"/>
    <w:rsid w:val="004B551A"/>
    <w:rsid w:val="004B5636"/>
    <w:rsid w:val="004B56B5"/>
    <w:rsid w:val="004B591B"/>
    <w:rsid w:val="004B5B40"/>
    <w:rsid w:val="004B5BAE"/>
    <w:rsid w:val="004B5CC5"/>
    <w:rsid w:val="004B5F0B"/>
    <w:rsid w:val="004B5F97"/>
    <w:rsid w:val="004B6250"/>
    <w:rsid w:val="004B64A1"/>
    <w:rsid w:val="004B688C"/>
    <w:rsid w:val="004B68CB"/>
    <w:rsid w:val="004B69FF"/>
    <w:rsid w:val="004B6AF5"/>
    <w:rsid w:val="004B6C28"/>
    <w:rsid w:val="004B7350"/>
    <w:rsid w:val="004B73EA"/>
    <w:rsid w:val="004B751E"/>
    <w:rsid w:val="004B7562"/>
    <w:rsid w:val="004B758E"/>
    <w:rsid w:val="004B75D6"/>
    <w:rsid w:val="004B7E86"/>
    <w:rsid w:val="004C049E"/>
    <w:rsid w:val="004C0654"/>
    <w:rsid w:val="004C07D3"/>
    <w:rsid w:val="004C07DF"/>
    <w:rsid w:val="004C093F"/>
    <w:rsid w:val="004C0BF6"/>
    <w:rsid w:val="004C0C52"/>
    <w:rsid w:val="004C0EB7"/>
    <w:rsid w:val="004C0F59"/>
    <w:rsid w:val="004C12A9"/>
    <w:rsid w:val="004C13FC"/>
    <w:rsid w:val="004C19A5"/>
    <w:rsid w:val="004C1C1D"/>
    <w:rsid w:val="004C1D74"/>
    <w:rsid w:val="004C1F4C"/>
    <w:rsid w:val="004C1FF4"/>
    <w:rsid w:val="004C20C3"/>
    <w:rsid w:val="004C210B"/>
    <w:rsid w:val="004C2206"/>
    <w:rsid w:val="004C2499"/>
    <w:rsid w:val="004C2777"/>
    <w:rsid w:val="004C2B7F"/>
    <w:rsid w:val="004C2F06"/>
    <w:rsid w:val="004C2F78"/>
    <w:rsid w:val="004C33FD"/>
    <w:rsid w:val="004C37B7"/>
    <w:rsid w:val="004C37C6"/>
    <w:rsid w:val="004C38B7"/>
    <w:rsid w:val="004C396E"/>
    <w:rsid w:val="004C3A8A"/>
    <w:rsid w:val="004C3D92"/>
    <w:rsid w:val="004C3EE2"/>
    <w:rsid w:val="004C40A5"/>
    <w:rsid w:val="004C4186"/>
    <w:rsid w:val="004C41E0"/>
    <w:rsid w:val="004C460C"/>
    <w:rsid w:val="004C4740"/>
    <w:rsid w:val="004C47AE"/>
    <w:rsid w:val="004C498E"/>
    <w:rsid w:val="004C50C5"/>
    <w:rsid w:val="004C5257"/>
    <w:rsid w:val="004C529F"/>
    <w:rsid w:val="004C52AC"/>
    <w:rsid w:val="004C52C6"/>
    <w:rsid w:val="004C53C1"/>
    <w:rsid w:val="004C5614"/>
    <w:rsid w:val="004C58C0"/>
    <w:rsid w:val="004C5A0B"/>
    <w:rsid w:val="004C6246"/>
    <w:rsid w:val="004C62ED"/>
    <w:rsid w:val="004C66EB"/>
    <w:rsid w:val="004C677F"/>
    <w:rsid w:val="004C689E"/>
    <w:rsid w:val="004C6ADF"/>
    <w:rsid w:val="004C6AFB"/>
    <w:rsid w:val="004C6BAD"/>
    <w:rsid w:val="004C6E70"/>
    <w:rsid w:val="004C6F1A"/>
    <w:rsid w:val="004C6FDB"/>
    <w:rsid w:val="004C7121"/>
    <w:rsid w:val="004C7152"/>
    <w:rsid w:val="004C71B6"/>
    <w:rsid w:val="004C72D6"/>
    <w:rsid w:val="004C7326"/>
    <w:rsid w:val="004C7375"/>
    <w:rsid w:val="004C747E"/>
    <w:rsid w:val="004C7702"/>
    <w:rsid w:val="004C77B4"/>
    <w:rsid w:val="004C7DB5"/>
    <w:rsid w:val="004D03B6"/>
    <w:rsid w:val="004D03F5"/>
    <w:rsid w:val="004D0483"/>
    <w:rsid w:val="004D04E6"/>
    <w:rsid w:val="004D0526"/>
    <w:rsid w:val="004D0558"/>
    <w:rsid w:val="004D0652"/>
    <w:rsid w:val="004D0855"/>
    <w:rsid w:val="004D09D9"/>
    <w:rsid w:val="004D0F05"/>
    <w:rsid w:val="004D151B"/>
    <w:rsid w:val="004D1530"/>
    <w:rsid w:val="004D1594"/>
    <w:rsid w:val="004D16AC"/>
    <w:rsid w:val="004D17FF"/>
    <w:rsid w:val="004D1806"/>
    <w:rsid w:val="004D18E3"/>
    <w:rsid w:val="004D19AD"/>
    <w:rsid w:val="004D19BD"/>
    <w:rsid w:val="004D19CC"/>
    <w:rsid w:val="004D1B77"/>
    <w:rsid w:val="004D1BAE"/>
    <w:rsid w:val="004D1E0D"/>
    <w:rsid w:val="004D1EEB"/>
    <w:rsid w:val="004D1F4E"/>
    <w:rsid w:val="004D223D"/>
    <w:rsid w:val="004D227C"/>
    <w:rsid w:val="004D22AC"/>
    <w:rsid w:val="004D2318"/>
    <w:rsid w:val="004D2405"/>
    <w:rsid w:val="004D25DA"/>
    <w:rsid w:val="004D2732"/>
    <w:rsid w:val="004D2A33"/>
    <w:rsid w:val="004D2C1E"/>
    <w:rsid w:val="004D2C53"/>
    <w:rsid w:val="004D2D6A"/>
    <w:rsid w:val="004D2D9F"/>
    <w:rsid w:val="004D2F2C"/>
    <w:rsid w:val="004D2F54"/>
    <w:rsid w:val="004D3064"/>
    <w:rsid w:val="004D320E"/>
    <w:rsid w:val="004D33B1"/>
    <w:rsid w:val="004D346E"/>
    <w:rsid w:val="004D3621"/>
    <w:rsid w:val="004D3955"/>
    <w:rsid w:val="004D3B21"/>
    <w:rsid w:val="004D3B30"/>
    <w:rsid w:val="004D3E28"/>
    <w:rsid w:val="004D3EC6"/>
    <w:rsid w:val="004D4207"/>
    <w:rsid w:val="004D4287"/>
    <w:rsid w:val="004D4736"/>
    <w:rsid w:val="004D4D33"/>
    <w:rsid w:val="004D4DDF"/>
    <w:rsid w:val="004D4DE2"/>
    <w:rsid w:val="004D5169"/>
    <w:rsid w:val="004D52BE"/>
    <w:rsid w:val="004D5357"/>
    <w:rsid w:val="004D5699"/>
    <w:rsid w:val="004D578F"/>
    <w:rsid w:val="004D5A8F"/>
    <w:rsid w:val="004D5B14"/>
    <w:rsid w:val="004D5C7B"/>
    <w:rsid w:val="004D5D40"/>
    <w:rsid w:val="004D5DA7"/>
    <w:rsid w:val="004D60F5"/>
    <w:rsid w:val="004D6324"/>
    <w:rsid w:val="004D63B9"/>
    <w:rsid w:val="004D6588"/>
    <w:rsid w:val="004D659F"/>
    <w:rsid w:val="004D6664"/>
    <w:rsid w:val="004D676A"/>
    <w:rsid w:val="004D67E4"/>
    <w:rsid w:val="004D6866"/>
    <w:rsid w:val="004D6952"/>
    <w:rsid w:val="004D6C17"/>
    <w:rsid w:val="004D6C41"/>
    <w:rsid w:val="004D6F36"/>
    <w:rsid w:val="004D6F95"/>
    <w:rsid w:val="004D70C7"/>
    <w:rsid w:val="004D7194"/>
    <w:rsid w:val="004D73A6"/>
    <w:rsid w:val="004D7545"/>
    <w:rsid w:val="004D75B8"/>
    <w:rsid w:val="004D75DF"/>
    <w:rsid w:val="004D762B"/>
    <w:rsid w:val="004D7658"/>
    <w:rsid w:val="004D7768"/>
    <w:rsid w:val="004D7819"/>
    <w:rsid w:val="004D7BB7"/>
    <w:rsid w:val="004D7EBD"/>
    <w:rsid w:val="004D7F9A"/>
    <w:rsid w:val="004E002F"/>
    <w:rsid w:val="004E0346"/>
    <w:rsid w:val="004E0362"/>
    <w:rsid w:val="004E03DC"/>
    <w:rsid w:val="004E091F"/>
    <w:rsid w:val="004E09C9"/>
    <w:rsid w:val="004E0AC7"/>
    <w:rsid w:val="004E0B8A"/>
    <w:rsid w:val="004E0BCB"/>
    <w:rsid w:val="004E0BE4"/>
    <w:rsid w:val="004E0F11"/>
    <w:rsid w:val="004E0F6C"/>
    <w:rsid w:val="004E0F89"/>
    <w:rsid w:val="004E1191"/>
    <w:rsid w:val="004E11B5"/>
    <w:rsid w:val="004E1256"/>
    <w:rsid w:val="004E16B7"/>
    <w:rsid w:val="004E16F1"/>
    <w:rsid w:val="004E18C1"/>
    <w:rsid w:val="004E1C60"/>
    <w:rsid w:val="004E1CB4"/>
    <w:rsid w:val="004E1EE7"/>
    <w:rsid w:val="004E1FD3"/>
    <w:rsid w:val="004E2290"/>
    <w:rsid w:val="004E2762"/>
    <w:rsid w:val="004E27FA"/>
    <w:rsid w:val="004E2F07"/>
    <w:rsid w:val="004E303C"/>
    <w:rsid w:val="004E3076"/>
    <w:rsid w:val="004E314B"/>
    <w:rsid w:val="004E3570"/>
    <w:rsid w:val="004E35FA"/>
    <w:rsid w:val="004E367D"/>
    <w:rsid w:val="004E3958"/>
    <w:rsid w:val="004E3A1B"/>
    <w:rsid w:val="004E3BCB"/>
    <w:rsid w:val="004E3D38"/>
    <w:rsid w:val="004E3D6A"/>
    <w:rsid w:val="004E3EDD"/>
    <w:rsid w:val="004E3F98"/>
    <w:rsid w:val="004E4862"/>
    <w:rsid w:val="004E4A7F"/>
    <w:rsid w:val="004E4AE8"/>
    <w:rsid w:val="004E4C0C"/>
    <w:rsid w:val="004E4C8F"/>
    <w:rsid w:val="004E5097"/>
    <w:rsid w:val="004E5433"/>
    <w:rsid w:val="004E54BB"/>
    <w:rsid w:val="004E5502"/>
    <w:rsid w:val="004E55CB"/>
    <w:rsid w:val="004E5700"/>
    <w:rsid w:val="004E5950"/>
    <w:rsid w:val="004E5A92"/>
    <w:rsid w:val="004E5B18"/>
    <w:rsid w:val="004E5C28"/>
    <w:rsid w:val="004E5CA2"/>
    <w:rsid w:val="004E5CAB"/>
    <w:rsid w:val="004E5EF3"/>
    <w:rsid w:val="004E5FD3"/>
    <w:rsid w:val="004E6106"/>
    <w:rsid w:val="004E63C2"/>
    <w:rsid w:val="004E64A0"/>
    <w:rsid w:val="004E64F1"/>
    <w:rsid w:val="004E65C0"/>
    <w:rsid w:val="004E6829"/>
    <w:rsid w:val="004E682E"/>
    <w:rsid w:val="004E6BA0"/>
    <w:rsid w:val="004E70C4"/>
    <w:rsid w:val="004E7147"/>
    <w:rsid w:val="004E72B5"/>
    <w:rsid w:val="004E7398"/>
    <w:rsid w:val="004E756A"/>
    <w:rsid w:val="004E7616"/>
    <w:rsid w:val="004E764E"/>
    <w:rsid w:val="004E7964"/>
    <w:rsid w:val="004E7D6C"/>
    <w:rsid w:val="004E7D99"/>
    <w:rsid w:val="004E7D9F"/>
    <w:rsid w:val="004E7E40"/>
    <w:rsid w:val="004E7F69"/>
    <w:rsid w:val="004E7FBD"/>
    <w:rsid w:val="004F0088"/>
    <w:rsid w:val="004F07D8"/>
    <w:rsid w:val="004F0815"/>
    <w:rsid w:val="004F0B31"/>
    <w:rsid w:val="004F0D01"/>
    <w:rsid w:val="004F0D5C"/>
    <w:rsid w:val="004F0EDB"/>
    <w:rsid w:val="004F0F6C"/>
    <w:rsid w:val="004F104F"/>
    <w:rsid w:val="004F13DF"/>
    <w:rsid w:val="004F1AA9"/>
    <w:rsid w:val="004F1C05"/>
    <w:rsid w:val="004F1C84"/>
    <w:rsid w:val="004F22BC"/>
    <w:rsid w:val="004F22C1"/>
    <w:rsid w:val="004F2389"/>
    <w:rsid w:val="004F25BD"/>
    <w:rsid w:val="004F2622"/>
    <w:rsid w:val="004F2635"/>
    <w:rsid w:val="004F26F9"/>
    <w:rsid w:val="004F2861"/>
    <w:rsid w:val="004F2935"/>
    <w:rsid w:val="004F2A18"/>
    <w:rsid w:val="004F2B71"/>
    <w:rsid w:val="004F3079"/>
    <w:rsid w:val="004F3221"/>
    <w:rsid w:val="004F3348"/>
    <w:rsid w:val="004F3418"/>
    <w:rsid w:val="004F34A4"/>
    <w:rsid w:val="004F365B"/>
    <w:rsid w:val="004F37B4"/>
    <w:rsid w:val="004F3A0E"/>
    <w:rsid w:val="004F3A98"/>
    <w:rsid w:val="004F3A99"/>
    <w:rsid w:val="004F3AA7"/>
    <w:rsid w:val="004F3D20"/>
    <w:rsid w:val="004F3F25"/>
    <w:rsid w:val="004F405D"/>
    <w:rsid w:val="004F40FA"/>
    <w:rsid w:val="004F4155"/>
    <w:rsid w:val="004F430D"/>
    <w:rsid w:val="004F4489"/>
    <w:rsid w:val="004F44EC"/>
    <w:rsid w:val="004F4656"/>
    <w:rsid w:val="004F46B7"/>
    <w:rsid w:val="004F484D"/>
    <w:rsid w:val="004F4875"/>
    <w:rsid w:val="004F48ED"/>
    <w:rsid w:val="004F4994"/>
    <w:rsid w:val="004F49A8"/>
    <w:rsid w:val="004F4DB8"/>
    <w:rsid w:val="004F5337"/>
    <w:rsid w:val="004F550F"/>
    <w:rsid w:val="004F56E0"/>
    <w:rsid w:val="004F5973"/>
    <w:rsid w:val="004F59F1"/>
    <w:rsid w:val="004F5A39"/>
    <w:rsid w:val="004F5A4F"/>
    <w:rsid w:val="004F5B5B"/>
    <w:rsid w:val="004F5D48"/>
    <w:rsid w:val="004F5F6C"/>
    <w:rsid w:val="004F602A"/>
    <w:rsid w:val="004F603A"/>
    <w:rsid w:val="004F6090"/>
    <w:rsid w:val="004F621D"/>
    <w:rsid w:val="004F636A"/>
    <w:rsid w:val="004F63CF"/>
    <w:rsid w:val="004F6412"/>
    <w:rsid w:val="004F649F"/>
    <w:rsid w:val="004F652C"/>
    <w:rsid w:val="004F68B4"/>
    <w:rsid w:val="004F6996"/>
    <w:rsid w:val="004F69FA"/>
    <w:rsid w:val="004F6A44"/>
    <w:rsid w:val="004F6AE1"/>
    <w:rsid w:val="004F6B8A"/>
    <w:rsid w:val="004F6FB2"/>
    <w:rsid w:val="004F706A"/>
    <w:rsid w:val="004F71BD"/>
    <w:rsid w:val="004F7302"/>
    <w:rsid w:val="004F749C"/>
    <w:rsid w:val="004F76C0"/>
    <w:rsid w:val="004F778F"/>
    <w:rsid w:val="004F7CD4"/>
    <w:rsid w:val="004F7CF1"/>
    <w:rsid w:val="004F7E49"/>
    <w:rsid w:val="0050025D"/>
    <w:rsid w:val="0050026D"/>
    <w:rsid w:val="005002A5"/>
    <w:rsid w:val="00500622"/>
    <w:rsid w:val="00500752"/>
    <w:rsid w:val="00500C35"/>
    <w:rsid w:val="00500DB2"/>
    <w:rsid w:val="00500E70"/>
    <w:rsid w:val="00501007"/>
    <w:rsid w:val="005010A8"/>
    <w:rsid w:val="0050132F"/>
    <w:rsid w:val="0050157E"/>
    <w:rsid w:val="00501966"/>
    <w:rsid w:val="005019A2"/>
    <w:rsid w:val="005019F4"/>
    <w:rsid w:val="00501D4F"/>
    <w:rsid w:val="005021E7"/>
    <w:rsid w:val="00502241"/>
    <w:rsid w:val="005024BF"/>
    <w:rsid w:val="005024E2"/>
    <w:rsid w:val="00502605"/>
    <w:rsid w:val="0050279F"/>
    <w:rsid w:val="005029CD"/>
    <w:rsid w:val="00502D3A"/>
    <w:rsid w:val="00502E27"/>
    <w:rsid w:val="00502F3D"/>
    <w:rsid w:val="00503263"/>
    <w:rsid w:val="00503461"/>
    <w:rsid w:val="005035F7"/>
    <w:rsid w:val="0050363B"/>
    <w:rsid w:val="00503AD9"/>
    <w:rsid w:val="00503C4D"/>
    <w:rsid w:val="00503CAC"/>
    <w:rsid w:val="00503D54"/>
    <w:rsid w:val="00503E55"/>
    <w:rsid w:val="00503F7C"/>
    <w:rsid w:val="00504103"/>
    <w:rsid w:val="005041DF"/>
    <w:rsid w:val="00504259"/>
    <w:rsid w:val="0050442A"/>
    <w:rsid w:val="005045E7"/>
    <w:rsid w:val="00504B01"/>
    <w:rsid w:val="00504DD4"/>
    <w:rsid w:val="00504F00"/>
    <w:rsid w:val="00505121"/>
    <w:rsid w:val="0050524F"/>
    <w:rsid w:val="0050526F"/>
    <w:rsid w:val="00505935"/>
    <w:rsid w:val="00505A6D"/>
    <w:rsid w:val="00505A82"/>
    <w:rsid w:val="00505E58"/>
    <w:rsid w:val="00505F75"/>
    <w:rsid w:val="00505F82"/>
    <w:rsid w:val="0050635F"/>
    <w:rsid w:val="0050665D"/>
    <w:rsid w:val="00506837"/>
    <w:rsid w:val="00506960"/>
    <w:rsid w:val="00506B19"/>
    <w:rsid w:val="00506B47"/>
    <w:rsid w:val="00506B94"/>
    <w:rsid w:val="00506E80"/>
    <w:rsid w:val="005070F5"/>
    <w:rsid w:val="005073DD"/>
    <w:rsid w:val="005074FC"/>
    <w:rsid w:val="005075C3"/>
    <w:rsid w:val="005075C6"/>
    <w:rsid w:val="0050764F"/>
    <w:rsid w:val="00507677"/>
    <w:rsid w:val="0050798A"/>
    <w:rsid w:val="00507A2A"/>
    <w:rsid w:val="00507A32"/>
    <w:rsid w:val="00507AFB"/>
    <w:rsid w:val="00507B6F"/>
    <w:rsid w:val="00507B7C"/>
    <w:rsid w:val="0051001F"/>
    <w:rsid w:val="0051016F"/>
    <w:rsid w:val="005108B4"/>
    <w:rsid w:val="005108C8"/>
    <w:rsid w:val="00510AE0"/>
    <w:rsid w:val="00510EC3"/>
    <w:rsid w:val="00510F58"/>
    <w:rsid w:val="005111FA"/>
    <w:rsid w:val="005112E0"/>
    <w:rsid w:val="00511575"/>
    <w:rsid w:val="0051165E"/>
    <w:rsid w:val="005116B7"/>
    <w:rsid w:val="005116F8"/>
    <w:rsid w:val="0051171B"/>
    <w:rsid w:val="00511947"/>
    <w:rsid w:val="005122DA"/>
    <w:rsid w:val="0051258E"/>
    <w:rsid w:val="00512705"/>
    <w:rsid w:val="00512B45"/>
    <w:rsid w:val="00512E1D"/>
    <w:rsid w:val="00512E5C"/>
    <w:rsid w:val="00512F35"/>
    <w:rsid w:val="0051302A"/>
    <w:rsid w:val="00513435"/>
    <w:rsid w:val="00513653"/>
    <w:rsid w:val="00513B42"/>
    <w:rsid w:val="00513B9B"/>
    <w:rsid w:val="00513EE9"/>
    <w:rsid w:val="00513F2E"/>
    <w:rsid w:val="00514035"/>
    <w:rsid w:val="00514417"/>
    <w:rsid w:val="005144DF"/>
    <w:rsid w:val="0051452C"/>
    <w:rsid w:val="00514776"/>
    <w:rsid w:val="00514ACD"/>
    <w:rsid w:val="00514BBE"/>
    <w:rsid w:val="00514F66"/>
    <w:rsid w:val="0051504C"/>
    <w:rsid w:val="00515061"/>
    <w:rsid w:val="005154AB"/>
    <w:rsid w:val="00515604"/>
    <w:rsid w:val="00515670"/>
    <w:rsid w:val="005156F2"/>
    <w:rsid w:val="005158F0"/>
    <w:rsid w:val="00515A2F"/>
    <w:rsid w:val="00515A56"/>
    <w:rsid w:val="00515B48"/>
    <w:rsid w:val="00515B86"/>
    <w:rsid w:val="00515D8E"/>
    <w:rsid w:val="00515F77"/>
    <w:rsid w:val="00516141"/>
    <w:rsid w:val="00516556"/>
    <w:rsid w:val="00516577"/>
    <w:rsid w:val="0051663C"/>
    <w:rsid w:val="005168F2"/>
    <w:rsid w:val="005169A8"/>
    <w:rsid w:val="00516ACC"/>
    <w:rsid w:val="00516B85"/>
    <w:rsid w:val="00516D6A"/>
    <w:rsid w:val="00516F43"/>
    <w:rsid w:val="00516FF8"/>
    <w:rsid w:val="00517505"/>
    <w:rsid w:val="005175E0"/>
    <w:rsid w:val="0051770E"/>
    <w:rsid w:val="005177F4"/>
    <w:rsid w:val="00517AED"/>
    <w:rsid w:val="00517B35"/>
    <w:rsid w:val="00517CC1"/>
    <w:rsid w:val="00517D29"/>
    <w:rsid w:val="00517DEF"/>
    <w:rsid w:val="00517F9D"/>
    <w:rsid w:val="00520092"/>
    <w:rsid w:val="00520229"/>
    <w:rsid w:val="0052026E"/>
    <w:rsid w:val="0052035F"/>
    <w:rsid w:val="00520466"/>
    <w:rsid w:val="00520653"/>
    <w:rsid w:val="00520993"/>
    <w:rsid w:val="00520C6F"/>
    <w:rsid w:val="00520FBE"/>
    <w:rsid w:val="00521424"/>
    <w:rsid w:val="00521490"/>
    <w:rsid w:val="005216FF"/>
    <w:rsid w:val="00521C31"/>
    <w:rsid w:val="00521C83"/>
    <w:rsid w:val="00521E67"/>
    <w:rsid w:val="00521FF2"/>
    <w:rsid w:val="00522071"/>
    <w:rsid w:val="005221FC"/>
    <w:rsid w:val="005222EE"/>
    <w:rsid w:val="0052286E"/>
    <w:rsid w:val="0052294F"/>
    <w:rsid w:val="00522E66"/>
    <w:rsid w:val="00522FA9"/>
    <w:rsid w:val="00523071"/>
    <w:rsid w:val="00523522"/>
    <w:rsid w:val="00523814"/>
    <w:rsid w:val="0052393E"/>
    <w:rsid w:val="00523A68"/>
    <w:rsid w:val="00523CC0"/>
    <w:rsid w:val="00523D05"/>
    <w:rsid w:val="00523D26"/>
    <w:rsid w:val="00523EF6"/>
    <w:rsid w:val="00523FA6"/>
    <w:rsid w:val="00523FBA"/>
    <w:rsid w:val="0052400F"/>
    <w:rsid w:val="005240E4"/>
    <w:rsid w:val="005241C8"/>
    <w:rsid w:val="005241D9"/>
    <w:rsid w:val="005241DE"/>
    <w:rsid w:val="00524220"/>
    <w:rsid w:val="00524320"/>
    <w:rsid w:val="00524350"/>
    <w:rsid w:val="005244BE"/>
    <w:rsid w:val="005247AF"/>
    <w:rsid w:val="00524AA4"/>
    <w:rsid w:val="00524C7D"/>
    <w:rsid w:val="00525019"/>
    <w:rsid w:val="00525094"/>
    <w:rsid w:val="0052521C"/>
    <w:rsid w:val="00525416"/>
    <w:rsid w:val="00525454"/>
    <w:rsid w:val="005255D3"/>
    <w:rsid w:val="00525755"/>
    <w:rsid w:val="005259D3"/>
    <w:rsid w:val="00525B48"/>
    <w:rsid w:val="00525D42"/>
    <w:rsid w:val="00525D4D"/>
    <w:rsid w:val="00525EF6"/>
    <w:rsid w:val="00525F43"/>
    <w:rsid w:val="00525FF5"/>
    <w:rsid w:val="005260CD"/>
    <w:rsid w:val="005260FA"/>
    <w:rsid w:val="0052629A"/>
    <w:rsid w:val="00526439"/>
    <w:rsid w:val="00526496"/>
    <w:rsid w:val="00526527"/>
    <w:rsid w:val="0052696D"/>
    <w:rsid w:val="00526A8F"/>
    <w:rsid w:val="00526DB1"/>
    <w:rsid w:val="00526FB8"/>
    <w:rsid w:val="005271D9"/>
    <w:rsid w:val="005271F4"/>
    <w:rsid w:val="005273CE"/>
    <w:rsid w:val="005273F2"/>
    <w:rsid w:val="0052747A"/>
    <w:rsid w:val="00527698"/>
    <w:rsid w:val="005276AA"/>
    <w:rsid w:val="005276B7"/>
    <w:rsid w:val="005278E1"/>
    <w:rsid w:val="00527B8C"/>
    <w:rsid w:val="00527CCF"/>
    <w:rsid w:val="005300D8"/>
    <w:rsid w:val="005302F1"/>
    <w:rsid w:val="005303C6"/>
    <w:rsid w:val="0053047E"/>
    <w:rsid w:val="005304EC"/>
    <w:rsid w:val="00530520"/>
    <w:rsid w:val="00530521"/>
    <w:rsid w:val="00530685"/>
    <w:rsid w:val="00530899"/>
    <w:rsid w:val="005308A2"/>
    <w:rsid w:val="00530929"/>
    <w:rsid w:val="00530ADB"/>
    <w:rsid w:val="00530B2A"/>
    <w:rsid w:val="00530F32"/>
    <w:rsid w:val="00530F77"/>
    <w:rsid w:val="00530FA9"/>
    <w:rsid w:val="00531069"/>
    <w:rsid w:val="00531128"/>
    <w:rsid w:val="00531307"/>
    <w:rsid w:val="00531354"/>
    <w:rsid w:val="00531931"/>
    <w:rsid w:val="00531A46"/>
    <w:rsid w:val="00531BD1"/>
    <w:rsid w:val="00531F36"/>
    <w:rsid w:val="005320D8"/>
    <w:rsid w:val="0053214D"/>
    <w:rsid w:val="005323F9"/>
    <w:rsid w:val="005325B2"/>
    <w:rsid w:val="00532827"/>
    <w:rsid w:val="0053295C"/>
    <w:rsid w:val="005329C5"/>
    <w:rsid w:val="00532AEF"/>
    <w:rsid w:val="00532AFC"/>
    <w:rsid w:val="00532E32"/>
    <w:rsid w:val="00532FA8"/>
    <w:rsid w:val="005330AC"/>
    <w:rsid w:val="00533443"/>
    <w:rsid w:val="005336E5"/>
    <w:rsid w:val="005337BB"/>
    <w:rsid w:val="00533965"/>
    <w:rsid w:val="00533A13"/>
    <w:rsid w:val="00533A78"/>
    <w:rsid w:val="00533B0B"/>
    <w:rsid w:val="00533EEB"/>
    <w:rsid w:val="0053415B"/>
    <w:rsid w:val="0053421F"/>
    <w:rsid w:val="005346DF"/>
    <w:rsid w:val="005347F9"/>
    <w:rsid w:val="00534AA2"/>
    <w:rsid w:val="00534BF1"/>
    <w:rsid w:val="00534CB0"/>
    <w:rsid w:val="00534E78"/>
    <w:rsid w:val="00534E8C"/>
    <w:rsid w:val="00534EE1"/>
    <w:rsid w:val="00535107"/>
    <w:rsid w:val="00535162"/>
    <w:rsid w:val="005354D4"/>
    <w:rsid w:val="00535561"/>
    <w:rsid w:val="00535798"/>
    <w:rsid w:val="005358C6"/>
    <w:rsid w:val="00535BD3"/>
    <w:rsid w:val="00535C01"/>
    <w:rsid w:val="00535F96"/>
    <w:rsid w:val="00536117"/>
    <w:rsid w:val="005362CA"/>
    <w:rsid w:val="0053640B"/>
    <w:rsid w:val="00536432"/>
    <w:rsid w:val="005364CA"/>
    <w:rsid w:val="005364D9"/>
    <w:rsid w:val="005366D2"/>
    <w:rsid w:val="005366DE"/>
    <w:rsid w:val="005369FA"/>
    <w:rsid w:val="00536C7A"/>
    <w:rsid w:val="00536E7B"/>
    <w:rsid w:val="00537013"/>
    <w:rsid w:val="005375E9"/>
    <w:rsid w:val="00537720"/>
    <w:rsid w:val="00537811"/>
    <w:rsid w:val="005378BF"/>
    <w:rsid w:val="00537D78"/>
    <w:rsid w:val="00537DAF"/>
    <w:rsid w:val="00537F04"/>
    <w:rsid w:val="00537F5F"/>
    <w:rsid w:val="00537F76"/>
    <w:rsid w:val="005403ED"/>
    <w:rsid w:val="00540646"/>
    <w:rsid w:val="00540844"/>
    <w:rsid w:val="00540A9D"/>
    <w:rsid w:val="00540BE0"/>
    <w:rsid w:val="00541245"/>
    <w:rsid w:val="005412C8"/>
    <w:rsid w:val="0054132F"/>
    <w:rsid w:val="0054137F"/>
    <w:rsid w:val="0054143F"/>
    <w:rsid w:val="00541482"/>
    <w:rsid w:val="0054187F"/>
    <w:rsid w:val="005418E3"/>
    <w:rsid w:val="00541985"/>
    <w:rsid w:val="00541AEF"/>
    <w:rsid w:val="00541C05"/>
    <w:rsid w:val="00541CAC"/>
    <w:rsid w:val="00541F9A"/>
    <w:rsid w:val="00541FBF"/>
    <w:rsid w:val="0054228A"/>
    <w:rsid w:val="005422EE"/>
    <w:rsid w:val="005423C7"/>
    <w:rsid w:val="00542715"/>
    <w:rsid w:val="005427DA"/>
    <w:rsid w:val="005428B7"/>
    <w:rsid w:val="0054291F"/>
    <w:rsid w:val="00542A6B"/>
    <w:rsid w:val="00542B38"/>
    <w:rsid w:val="00542BDD"/>
    <w:rsid w:val="00542C3A"/>
    <w:rsid w:val="00542E35"/>
    <w:rsid w:val="00542EFF"/>
    <w:rsid w:val="00542F53"/>
    <w:rsid w:val="005430DE"/>
    <w:rsid w:val="0054315E"/>
    <w:rsid w:val="00543337"/>
    <w:rsid w:val="00543343"/>
    <w:rsid w:val="00543416"/>
    <w:rsid w:val="00543592"/>
    <w:rsid w:val="00543710"/>
    <w:rsid w:val="00543743"/>
    <w:rsid w:val="005437D3"/>
    <w:rsid w:val="00543BC2"/>
    <w:rsid w:val="00543C8E"/>
    <w:rsid w:val="00543E95"/>
    <w:rsid w:val="00543FA3"/>
    <w:rsid w:val="005440EF"/>
    <w:rsid w:val="005440F6"/>
    <w:rsid w:val="0054415D"/>
    <w:rsid w:val="005441F4"/>
    <w:rsid w:val="0054423C"/>
    <w:rsid w:val="005442C8"/>
    <w:rsid w:val="00544309"/>
    <w:rsid w:val="0054435A"/>
    <w:rsid w:val="00544373"/>
    <w:rsid w:val="00544460"/>
    <w:rsid w:val="005446FB"/>
    <w:rsid w:val="005447D0"/>
    <w:rsid w:val="005447D4"/>
    <w:rsid w:val="005448EB"/>
    <w:rsid w:val="0054494D"/>
    <w:rsid w:val="00544DC9"/>
    <w:rsid w:val="00544E5B"/>
    <w:rsid w:val="0054500E"/>
    <w:rsid w:val="0054511C"/>
    <w:rsid w:val="00545384"/>
    <w:rsid w:val="00545430"/>
    <w:rsid w:val="00545655"/>
    <w:rsid w:val="005456B1"/>
    <w:rsid w:val="00545914"/>
    <w:rsid w:val="00545ADA"/>
    <w:rsid w:val="00545B1D"/>
    <w:rsid w:val="00545B5F"/>
    <w:rsid w:val="00545E3A"/>
    <w:rsid w:val="00545F07"/>
    <w:rsid w:val="00546013"/>
    <w:rsid w:val="005460FB"/>
    <w:rsid w:val="00546146"/>
    <w:rsid w:val="00546245"/>
    <w:rsid w:val="005462DF"/>
    <w:rsid w:val="0054642E"/>
    <w:rsid w:val="0054680A"/>
    <w:rsid w:val="00546C88"/>
    <w:rsid w:val="00546CCA"/>
    <w:rsid w:val="00546CE3"/>
    <w:rsid w:val="00546E7E"/>
    <w:rsid w:val="00546EF5"/>
    <w:rsid w:val="00546F31"/>
    <w:rsid w:val="00547005"/>
    <w:rsid w:val="005470FC"/>
    <w:rsid w:val="00547111"/>
    <w:rsid w:val="00547901"/>
    <w:rsid w:val="00547D03"/>
    <w:rsid w:val="00550284"/>
    <w:rsid w:val="005502D3"/>
    <w:rsid w:val="00550393"/>
    <w:rsid w:val="005503A2"/>
    <w:rsid w:val="005503F2"/>
    <w:rsid w:val="00550415"/>
    <w:rsid w:val="005504C2"/>
    <w:rsid w:val="00550843"/>
    <w:rsid w:val="00550920"/>
    <w:rsid w:val="005509C8"/>
    <w:rsid w:val="00550A8E"/>
    <w:rsid w:val="00551026"/>
    <w:rsid w:val="005513D7"/>
    <w:rsid w:val="0055148F"/>
    <w:rsid w:val="005515BB"/>
    <w:rsid w:val="005515D6"/>
    <w:rsid w:val="005517D8"/>
    <w:rsid w:val="0055189A"/>
    <w:rsid w:val="005519C3"/>
    <w:rsid w:val="005519DE"/>
    <w:rsid w:val="005519EC"/>
    <w:rsid w:val="00551DF2"/>
    <w:rsid w:val="00551F2D"/>
    <w:rsid w:val="00552139"/>
    <w:rsid w:val="00552206"/>
    <w:rsid w:val="0055225F"/>
    <w:rsid w:val="005524FF"/>
    <w:rsid w:val="00552798"/>
    <w:rsid w:val="00552903"/>
    <w:rsid w:val="00552A0E"/>
    <w:rsid w:val="00552CCF"/>
    <w:rsid w:val="00552DAD"/>
    <w:rsid w:val="00553025"/>
    <w:rsid w:val="00553049"/>
    <w:rsid w:val="0055307B"/>
    <w:rsid w:val="0055323B"/>
    <w:rsid w:val="0055344A"/>
    <w:rsid w:val="00553676"/>
    <w:rsid w:val="00553C88"/>
    <w:rsid w:val="00553C95"/>
    <w:rsid w:val="00553CAB"/>
    <w:rsid w:val="00553D54"/>
    <w:rsid w:val="00553DD5"/>
    <w:rsid w:val="00553EDE"/>
    <w:rsid w:val="005540B7"/>
    <w:rsid w:val="005544BF"/>
    <w:rsid w:val="00554768"/>
    <w:rsid w:val="005549F6"/>
    <w:rsid w:val="00554E05"/>
    <w:rsid w:val="00554F5D"/>
    <w:rsid w:val="00555045"/>
    <w:rsid w:val="00555054"/>
    <w:rsid w:val="00555135"/>
    <w:rsid w:val="00555317"/>
    <w:rsid w:val="005554B9"/>
    <w:rsid w:val="00555766"/>
    <w:rsid w:val="00555BC0"/>
    <w:rsid w:val="00555C89"/>
    <w:rsid w:val="005562EC"/>
    <w:rsid w:val="005562FB"/>
    <w:rsid w:val="0055635F"/>
    <w:rsid w:val="00556402"/>
    <w:rsid w:val="005566C4"/>
    <w:rsid w:val="005566D7"/>
    <w:rsid w:val="00556957"/>
    <w:rsid w:val="00556A97"/>
    <w:rsid w:val="00556CC0"/>
    <w:rsid w:val="00556DA1"/>
    <w:rsid w:val="00556FB4"/>
    <w:rsid w:val="00557086"/>
    <w:rsid w:val="0055716B"/>
    <w:rsid w:val="0055718F"/>
    <w:rsid w:val="0055724C"/>
    <w:rsid w:val="00557410"/>
    <w:rsid w:val="00557BFE"/>
    <w:rsid w:val="00557C1C"/>
    <w:rsid w:val="00557D7E"/>
    <w:rsid w:val="00557E24"/>
    <w:rsid w:val="00557F1B"/>
    <w:rsid w:val="00560036"/>
    <w:rsid w:val="005601A4"/>
    <w:rsid w:val="005601FD"/>
    <w:rsid w:val="00560314"/>
    <w:rsid w:val="00560346"/>
    <w:rsid w:val="00560566"/>
    <w:rsid w:val="00560726"/>
    <w:rsid w:val="00560B40"/>
    <w:rsid w:val="00560E09"/>
    <w:rsid w:val="005612C7"/>
    <w:rsid w:val="005613B7"/>
    <w:rsid w:val="00561AF6"/>
    <w:rsid w:val="00561B3E"/>
    <w:rsid w:val="00561CF7"/>
    <w:rsid w:val="00561DC8"/>
    <w:rsid w:val="00561EC7"/>
    <w:rsid w:val="00561F51"/>
    <w:rsid w:val="005620B1"/>
    <w:rsid w:val="00562113"/>
    <w:rsid w:val="00562146"/>
    <w:rsid w:val="0056219D"/>
    <w:rsid w:val="00562203"/>
    <w:rsid w:val="0056227C"/>
    <w:rsid w:val="00562335"/>
    <w:rsid w:val="0056257F"/>
    <w:rsid w:val="00562C94"/>
    <w:rsid w:val="00562D3F"/>
    <w:rsid w:val="00562E7A"/>
    <w:rsid w:val="005630A0"/>
    <w:rsid w:val="005631F7"/>
    <w:rsid w:val="0056326A"/>
    <w:rsid w:val="005634E0"/>
    <w:rsid w:val="00563622"/>
    <w:rsid w:val="0056392D"/>
    <w:rsid w:val="00563B4B"/>
    <w:rsid w:val="00563B82"/>
    <w:rsid w:val="00563C6A"/>
    <w:rsid w:val="00563DFD"/>
    <w:rsid w:val="00563EC0"/>
    <w:rsid w:val="00564062"/>
    <w:rsid w:val="0056415B"/>
    <w:rsid w:val="00564253"/>
    <w:rsid w:val="005645C0"/>
    <w:rsid w:val="005646F2"/>
    <w:rsid w:val="00564726"/>
    <w:rsid w:val="0056498C"/>
    <w:rsid w:val="00564C64"/>
    <w:rsid w:val="00564E3C"/>
    <w:rsid w:val="00564EB6"/>
    <w:rsid w:val="00564F67"/>
    <w:rsid w:val="00564F9C"/>
    <w:rsid w:val="005656C3"/>
    <w:rsid w:val="0056578C"/>
    <w:rsid w:val="005657E8"/>
    <w:rsid w:val="005658C9"/>
    <w:rsid w:val="0056593F"/>
    <w:rsid w:val="00565BCA"/>
    <w:rsid w:val="005660FB"/>
    <w:rsid w:val="00566137"/>
    <w:rsid w:val="0056619D"/>
    <w:rsid w:val="0056633E"/>
    <w:rsid w:val="00566628"/>
    <w:rsid w:val="005667AA"/>
    <w:rsid w:val="00566F01"/>
    <w:rsid w:val="0056708F"/>
    <w:rsid w:val="005670CE"/>
    <w:rsid w:val="00567108"/>
    <w:rsid w:val="00567315"/>
    <w:rsid w:val="005673AE"/>
    <w:rsid w:val="0056754E"/>
    <w:rsid w:val="00567610"/>
    <w:rsid w:val="0056798B"/>
    <w:rsid w:val="00567C3D"/>
    <w:rsid w:val="00567C66"/>
    <w:rsid w:val="00567ECD"/>
    <w:rsid w:val="00567FE8"/>
    <w:rsid w:val="00570291"/>
    <w:rsid w:val="0057029F"/>
    <w:rsid w:val="005702F3"/>
    <w:rsid w:val="00570300"/>
    <w:rsid w:val="0057032D"/>
    <w:rsid w:val="00570399"/>
    <w:rsid w:val="0057067F"/>
    <w:rsid w:val="00570741"/>
    <w:rsid w:val="00570BB3"/>
    <w:rsid w:val="00570CC8"/>
    <w:rsid w:val="00570CE7"/>
    <w:rsid w:val="00570E5F"/>
    <w:rsid w:val="00570EF1"/>
    <w:rsid w:val="00570FA8"/>
    <w:rsid w:val="00571095"/>
    <w:rsid w:val="0057142D"/>
    <w:rsid w:val="00571604"/>
    <w:rsid w:val="00571761"/>
    <w:rsid w:val="0057198D"/>
    <w:rsid w:val="005719EF"/>
    <w:rsid w:val="00571B93"/>
    <w:rsid w:val="00571F3E"/>
    <w:rsid w:val="0057210C"/>
    <w:rsid w:val="00572215"/>
    <w:rsid w:val="005722FA"/>
    <w:rsid w:val="0057235F"/>
    <w:rsid w:val="00572447"/>
    <w:rsid w:val="0057245E"/>
    <w:rsid w:val="0057248D"/>
    <w:rsid w:val="005728BE"/>
    <w:rsid w:val="005729BC"/>
    <w:rsid w:val="00572BF1"/>
    <w:rsid w:val="00572C7E"/>
    <w:rsid w:val="005732A4"/>
    <w:rsid w:val="005735E7"/>
    <w:rsid w:val="00573641"/>
    <w:rsid w:val="005736E5"/>
    <w:rsid w:val="00573841"/>
    <w:rsid w:val="0057396E"/>
    <w:rsid w:val="00573AE5"/>
    <w:rsid w:val="00573AED"/>
    <w:rsid w:val="00573CEF"/>
    <w:rsid w:val="00573DBB"/>
    <w:rsid w:val="005740C7"/>
    <w:rsid w:val="005740CC"/>
    <w:rsid w:val="005741A6"/>
    <w:rsid w:val="0057448F"/>
    <w:rsid w:val="00574889"/>
    <w:rsid w:val="0057490C"/>
    <w:rsid w:val="00574DEF"/>
    <w:rsid w:val="00574E04"/>
    <w:rsid w:val="00574EA9"/>
    <w:rsid w:val="00574F1C"/>
    <w:rsid w:val="00575169"/>
    <w:rsid w:val="005751F7"/>
    <w:rsid w:val="00575235"/>
    <w:rsid w:val="005759E4"/>
    <w:rsid w:val="00575A34"/>
    <w:rsid w:val="00575B36"/>
    <w:rsid w:val="0057629F"/>
    <w:rsid w:val="005762B1"/>
    <w:rsid w:val="005763BC"/>
    <w:rsid w:val="0057669D"/>
    <w:rsid w:val="00576930"/>
    <w:rsid w:val="00576945"/>
    <w:rsid w:val="00576A8A"/>
    <w:rsid w:val="00576B21"/>
    <w:rsid w:val="00576BD5"/>
    <w:rsid w:val="00576CE0"/>
    <w:rsid w:val="00576D58"/>
    <w:rsid w:val="00577168"/>
    <w:rsid w:val="005771DC"/>
    <w:rsid w:val="0057729A"/>
    <w:rsid w:val="005773FD"/>
    <w:rsid w:val="005774FE"/>
    <w:rsid w:val="00577A14"/>
    <w:rsid w:val="00577A16"/>
    <w:rsid w:val="00577B1D"/>
    <w:rsid w:val="00577BCE"/>
    <w:rsid w:val="00577CB1"/>
    <w:rsid w:val="00577F05"/>
    <w:rsid w:val="0058000D"/>
    <w:rsid w:val="0058003B"/>
    <w:rsid w:val="00580561"/>
    <w:rsid w:val="0058058F"/>
    <w:rsid w:val="005808FB"/>
    <w:rsid w:val="00580C44"/>
    <w:rsid w:val="00580DE0"/>
    <w:rsid w:val="00580E66"/>
    <w:rsid w:val="00580F65"/>
    <w:rsid w:val="0058136C"/>
    <w:rsid w:val="00581558"/>
    <w:rsid w:val="0058173E"/>
    <w:rsid w:val="00581888"/>
    <w:rsid w:val="005818EA"/>
    <w:rsid w:val="00581A3B"/>
    <w:rsid w:val="00581BC4"/>
    <w:rsid w:val="00581D46"/>
    <w:rsid w:val="00581E6E"/>
    <w:rsid w:val="00582139"/>
    <w:rsid w:val="005821C2"/>
    <w:rsid w:val="00582368"/>
    <w:rsid w:val="00582656"/>
    <w:rsid w:val="005827D3"/>
    <w:rsid w:val="00582B9F"/>
    <w:rsid w:val="00582D2F"/>
    <w:rsid w:val="00582E0B"/>
    <w:rsid w:val="00582E5A"/>
    <w:rsid w:val="005830E7"/>
    <w:rsid w:val="0058311F"/>
    <w:rsid w:val="00583147"/>
    <w:rsid w:val="005834E9"/>
    <w:rsid w:val="00583562"/>
    <w:rsid w:val="0058388B"/>
    <w:rsid w:val="00583E6B"/>
    <w:rsid w:val="00583ED3"/>
    <w:rsid w:val="00583F92"/>
    <w:rsid w:val="005840D4"/>
    <w:rsid w:val="0058427A"/>
    <w:rsid w:val="00584CA1"/>
    <w:rsid w:val="00584CD7"/>
    <w:rsid w:val="00584F04"/>
    <w:rsid w:val="00585602"/>
    <w:rsid w:val="005857C3"/>
    <w:rsid w:val="00585841"/>
    <w:rsid w:val="00585B0F"/>
    <w:rsid w:val="00585B63"/>
    <w:rsid w:val="00585C56"/>
    <w:rsid w:val="0058629C"/>
    <w:rsid w:val="005862CE"/>
    <w:rsid w:val="005865FF"/>
    <w:rsid w:val="005866AF"/>
    <w:rsid w:val="005866C1"/>
    <w:rsid w:val="00586762"/>
    <w:rsid w:val="0058678C"/>
    <w:rsid w:val="005868C7"/>
    <w:rsid w:val="00586AAA"/>
    <w:rsid w:val="00586C53"/>
    <w:rsid w:val="00586D78"/>
    <w:rsid w:val="00586E03"/>
    <w:rsid w:val="00587339"/>
    <w:rsid w:val="005875B9"/>
    <w:rsid w:val="0058762E"/>
    <w:rsid w:val="00587742"/>
    <w:rsid w:val="00587925"/>
    <w:rsid w:val="00587ABE"/>
    <w:rsid w:val="00587B48"/>
    <w:rsid w:val="00587F87"/>
    <w:rsid w:val="0059006F"/>
    <w:rsid w:val="005902E2"/>
    <w:rsid w:val="005902E9"/>
    <w:rsid w:val="0059034F"/>
    <w:rsid w:val="00590675"/>
    <w:rsid w:val="00590718"/>
    <w:rsid w:val="00590852"/>
    <w:rsid w:val="00590A11"/>
    <w:rsid w:val="00590AE9"/>
    <w:rsid w:val="00590BC1"/>
    <w:rsid w:val="00590E67"/>
    <w:rsid w:val="00590E8E"/>
    <w:rsid w:val="00590EC4"/>
    <w:rsid w:val="00591003"/>
    <w:rsid w:val="00591043"/>
    <w:rsid w:val="0059109A"/>
    <w:rsid w:val="00591359"/>
    <w:rsid w:val="0059159D"/>
    <w:rsid w:val="00591A22"/>
    <w:rsid w:val="00591A97"/>
    <w:rsid w:val="00591B55"/>
    <w:rsid w:val="00591BD1"/>
    <w:rsid w:val="00591F9B"/>
    <w:rsid w:val="0059223A"/>
    <w:rsid w:val="00592388"/>
    <w:rsid w:val="005923AE"/>
    <w:rsid w:val="0059250A"/>
    <w:rsid w:val="005925D9"/>
    <w:rsid w:val="00592611"/>
    <w:rsid w:val="005926A1"/>
    <w:rsid w:val="005926B6"/>
    <w:rsid w:val="005928CE"/>
    <w:rsid w:val="00592B1A"/>
    <w:rsid w:val="00592BAC"/>
    <w:rsid w:val="00592E82"/>
    <w:rsid w:val="00592FAC"/>
    <w:rsid w:val="0059310F"/>
    <w:rsid w:val="005931E9"/>
    <w:rsid w:val="005932A8"/>
    <w:rsid w:val="0059341A"/>
    <w:rsid w:val="00593471"/>
    <w:rsid w:val="00593652"/>
    <w:rsid w:val="0059373F"/>
    <w:rsid w:val="00593788"/>
    <w:rsid w:val="005937B9"/>
    <w:rsid w:val="00593934"/>
    <w:rsid w:val="00593B0E"/>
    <w:rsid w:val="00593BB4"/>
    <w:rsid w:val="00593BB7"/>
    <w:rsid w:val="00593CF4"/>
    <w:rsid w:val="00593EFA"/>
    <w:rsid w:val="0059421B"/>
    <w:rsid w:val="0059428F"/>
    <w:rsid w:val="005943E5"/>
    <w:rsid w:val="005944FF"/>
    <w:rsid w:val="0059453D"/>
    <w:rsid w:val="005947D0"/>
    <w:rsid w:val="005948C1"/>
    <w:rsid w:val="005950DC"/>
    <w:rsid w:val="005951FC"/>
    <w:rsid w:val="0059564E"/>
    <w:rsid w:val="005958A7"/>
    <w:rsid w:val="00595BEA"/>
    <w:rsid w:val="00595C19"/>
    <w:rsid w:val="00595DCA"/>
    <w:rsid w:val="00596845"/>
    <w:rsid w:val="00596970"/>
    <w:rsid w:val="0059697B"/>
    <w:rsid w:val="005969CA"/>
    <w:rsid w:val="00596C79"/>
    <w:rsid w:val="00596E8A"/>
    <w:rsid w:val="00596EF4"/>
    <w:rsid w:val="00597224"/>
    <w:rsid w:val="005972E7"/>
    <w:rsid w:val="00597313"/>
    <w:rsid w:val="005974CE"/>
    <w:rsid w:val="00597575"/>
    <w:rsid w:val="005976AE"/>
    <w:rsid w:val="005976E0"/>
    <w:rsid w:val="00597894"/>
    <w:rsid w:val="00597939"/>
    <w:rsid w:val="00597984"/>
    <w:rsid w:val="00597985"/>
    <w:rsid w:val="00597A50"/>
    <w:rsid w:val="00597B6B"/>
    <w:rsid w:val="00597F3C"/>
    <w:rsid w:val="005A01A3"/>
    <w:rsid w:val="005A01F3"/>
    <w:rsid w:val="005A02B8"/>
    <w:rsid w:val="005A02D9"/>
    <w:rsid w:val="005A048C"/>
    <w:rsid w:val="005A0848"/>
    <w:rsid w:val="005A0CE1"/>
    <w:rsid w:val="005A0FEE"/>
    <w:rsid w:val="005A105B"/>
    <w:rsid w:val="005A10DF"/>
    <w:rsid w:val="005A130D"/>
    <w:rsid w:val="005A14FF"/>
    <w:rsid w:val="005A19AB"/>
    <w:rsid w:val="005A1E66"/>
    <w:rsid w:val="005A1F2F"/>
    <w:rsid w:val="005A20FE"/>
    <w:rsid w:val="005A2631"/>
    <w:rsid w:val="005A27AE"/>
    <w:rsid w:val="005A27CC"/>
    <w:rsid w:val="005A27E9"/>
    <w:rsid w:val="005A2C25"/>
    <w:rsid w:val="005A373C"/>
    <w:rsid w:val="005A374B"/>
    <w:rsid w:val="005A37DA"/>
    <w:rsid w:val="005A39B2"/>
    <w:rsid w:val="005A3A79"/>
    <w:rsid w:val="005A3B30"/>
    <w:rsid w:val="005A3B47"/>
    <w:rsid w:val="005A3C36"/>
    <w:rsid w:val="005A3C74"/>
    <w:rsid w:val="005A3CAC"/>
    <w:rsid w:val="005A3EDF"/>
    <w:rsid w:val="005A4312"/>
    <w:rsid w:val="005A447D"/>
    <w:rsid w:val="005A45D6"/>
    <w:rsid w:val="005A4829"/>
    <w:rsid w:val="005A49FF"/>
    <w:rsid w:val="005A4A12"/>
    <w:rsid w:val="005A4A6D"/>
    <w:rsid w:val="005A51F3"/>
    <w:rsid w:val="005A52CA"/>
    <w:rsid w:val="005A53F4"/>
    <w:rsid w:val="005A548F"/>
    <w:rsid w:val="005A55C9"/>
    <w:rsid w:val="005A5643"/>
    <w:rsid w:val="005A568C"/>
    <w:rsid w:val="005A57AA"/>
    <w:rsid w:val="005A5B3D"/>
    <w:rsid w:val="005A5C98"/>
    <w:rsid w:val="005A5D1D"/>
    <w:rsid w:val="005A5DF9"/>
    <w:rsid w:val="005A5E53"/>
    <w:rsid w:val="005A61E8"/>
    <w:rsid w:val="005A62CB"/>
    <w:rsid w:val="005A6740"/>
    <w:rsid w:val="005A6974"/>
    <w:rsid w:val="005A6AA4"/>
    <w:rsid w:val="005A6AF6"/>
    <w:rsid w:val="005A6CD8"/>
    <w:rsid w:val="005A6D5F"/>
    <w:rsid w:val="005A6DB9"/>
    <w:rsid w:val="005A6FB9"/>
    <w:rsid w:val="005A6FE0"/>
    <w:rsid w:val="005A7182"/>
    <w:rsid w:val="005A71B0"/>
    <w:rsid w:val="005A7395"/>
    <w:rsid w:val="005A77B7"/>
    <w:rsid w:val="005A7A3E"/>
    <w:rsid w:val="005A7A8C"/>
    <w:rsid w:val="005A7D80"/>
    <w:rsid w:val="005B01DD"/>
    <w:rsid w:val="005B029C"/>
    <w:rsid w:val="005B04FF"/>
    <w:rsid w:val="005B06E3"/>
    <w:rsid w:val="005B07A2"/>
    <w:rsid w:val="005B07EA"/>
    <w:rsid w:val="005B0F8A"/>
    <w:rsid w:val="005B101A"/>
    <w:rsid w:val="005B12EC"/>
    <w:rsid w:val="005B1382"/>
    <w:rsid w:val="005B17E1"/>
    <w:rsid w:val="005B192A"/>
    <w:rsid w:val="005B1936"/>
    <w:rsid w:val="005B1C9F"/>
    <w:rsid w:val="005B260A"/>
    <w:rsid w:val="005B26D4"/>
    <w:rsid w:val="005B2707"/>
    <w:rsid w:val="005B2829"/>
    <w:rsid w:val="005B283C"/>
    <w:rsid w:val="005B29B0"/>
    <w:rsid w:val="005B2AF3"/>
    <w:rsid w:val="005B2B30"/>
    <w:rsid w:val="005B3324"/>
    <w:rsid w:val="005B337A"/>
    <w:rsid w:val="005B33D6"/>
    <w:rsid w:val="005B33FB"/>
    <w:rsid w:val="005B358A"/>
    <w:rsid w:val="005B36E8"/>
    <w:rsid w:val="005B38E3"/>
    <w:rsid w:val="005B3955"/>
    <w:rsid w:val="005B39CE"/>
    <w:rsid w:val="005B3B70"/>
    <w:rsid w:val="005B3E62"/>
    <w:rsid w:val="005B3F64"/>
    <w:rsid w:val="005B3FBE"/>
    <w:rsid w:val="005B402A"/>
    <w:rsid w:val="005B40D0"/>
    <w:rsid w:val="005B4413"/>
    <w:rsid w:val="005B4414"/>
    <w:rsid w:val="005B475E"/>
    <w:rsid w:val="005B47DF"/>
    <w:rsid w:val="005B4AFA"/>
    <w:rsid w:val="005B4E99"/>
    <w:rsid w:val="005B515E"/>
    <w:rsid w:val="005B52A2"/>
    <w:rsid w:val="005B54FD"/>
    <w:rsid w:val="005B563A"/>
    <w:rsid w:val="005B56CE"/>
    <w:rsid w:val="005B5700"/>
    <w:rsid w:val="005B5B59"/>
    <w:rsid w:val="005B5C00"/>
    <w:rsid w:val="005B5DF6"/>
    <w:rsid w:val="005B5F78"/>
    <w:rsid w:val="005B5F85"/>
    <w:rsid w:val="005B605A"/>
    <w:rsid w:val="005B62A4"/>
    <w:rsid w:val="005B6416"/>
    <w:rsid w:val="005B65BB"/>
    <w:rsid w:val="005B6726"/>
    <w:rsid w:val="005B67E8"/>
    <w:rsid w:val="005B68A8"/>
    <w:rsid w:val="005B6930"/>
    <w:rsid w:val="005B6EDC"/>
    <w:rsid w:val="005B6EF5"/>
    <w:rsid w:val="005B6F8D"/>
    <w:rsid w:val="005B70BE"/>
    <w:rsid w:val="005B7125"/>
    <w:rsid w:val="005B7169"/>
    <w:rsid w:val="005B71E2"/>
    <w:rsid w:val="005B7256"/>
    <w:rsid w:val="005B76C7"/>
    <w:rsid w:val="005B7853"/>
    <w:rsid w:val="005B7890"/>
    <w:rsid w:val="005B78EE"/>
    <w:rsid w:val="005B7C07"/>
    <w:rsid w:val="005B7C25"/>
    <w:rsid w:val="005B7DD7"/>
    <w:rsid w:val="005B7DDC"/>
    <w:rsid w:val="005B7F2A"/>
    <w:rsid w:val="005C0133"/>
    <w:rsid w:val="005C0149"/>
    <w:rsid w:val="005C0260"/>
    <w:rsid w:val="005C052D"/>
    <w:rsid w:val="005C06F4"/>
    <w:rsid w:val="005C07E5"/>
    <w:rsid w:val="005C083E"/>
    <w:rsid w:val="005C0ADB"/>
    <w:rsid w:val="005C0BB0"/>
    <w:rsid w:val="005C0C11"/>
    <w:rsid w:val="005C0DC6"/>
    <w:rsid w:val="005C1181"/>
    <w:rsid w:val="005C120C"/>
    <w:rsid w:val="005C1594"/>
    <w:rsid w:val="005C17E5"/>
    <w:rsid w:val="005C1AB9"/>
    <w:rsid w:val="005C1CA7"/>
    <w:rsid w:val="005C1F2F"/>
    <w:rsid w:val="005C215A"/>
    <w:rsid w:val="005C21AE"/>
    <w:rsid w:val="005C23CA"/>
    <w:rsid w:val="005C29A1"/>
    <w:rsid w:val="005C2A34"/>
    <w:rsid w:val="005C2AE8"/>
    <w:rsid w:val="005C2E5F"/>
    <w:rsid w:val="005C31A0"/>
    <w:rsid w:val="005C31B6"/>
    <w:rsid w:val="005C31FB"/>
    <w:rsid w:val="005C34B3"/>
    <w:rsid w:val="005C3A30"/>
    <w:rsid w:val="005C3A67"/>
    <w:rsid w:val="005C3C90"/>
    <w:rsid w:val="005C3D43"/>
    <w:rsid w:val="005C3EF6"/>
    <w:rsid w:val="005C4042"/>
    <w:rsid w:val="005C405E"/>
    <w:rsid w:val="005C41C2"/>
    <w:rsid w:val="005C4282"/>
    <w:rsid w:val="005C471F"/>
    <w:rsid w:val="005C47BE"/>
    <w:rsid w:val="005C4909"/>
    <w:rsid w:val="005C4B72"/>
    <w:rsid w:val="005C4D58"/>
    <w:rsid w:val="005C4D89"/>
    <w:rsid w:val="005C4EAC"/>
    <w:rsid w:val="005C4F6D"/>
    <w:rsid w:val="005C51F5"/>
    <w:rsid w:val="005C52A5"/>
    <w:rsid w:val="005C53A6"/>
    <w:rsid w:val="005C545D"/>
    <w:rsid w:val="005C54A2"/>
    <w:rsid w:val="005C55F1"/>
    <w:rsid w:val="005C568F"/>
    <w:rsid w:val="005C57C2"/>
    <w:rsid w:val="005C5842"/>
    <w:rsid w:val="005C595C"/>
    <w:rsid w:val="005C5BF2"/>
    <w:rsid w:val="005C5C28"/>
    <w:rsid w:val="005C5DD8"/>
    <w:rsid w:val="005C6023"/>
    <w:rsid w:val="005C61D3"/>
    <w:rsid w:val="005C65FA"/>
    <w:rsid w:val="005C66BD"/>
    <w:rsid w:val="005C66D3"/>
    <w:rsid w:val="005C6D86"/>
    <w:rsid w:val="005C6F59"/>
    <w:rsid w:val="005C7178"/>
    <w:rsid w:val="005C7186"/>
    <w:rsid w:val="005C7280"/>
    <w:rsid w:val="005C738A"/>
    <w:rsid w:val="005C752B"/>
    <w:rsid w:val="005C774E"/>
    <w:rsid w:val="005C789D"/>
    <w:rsid w:val="005C7B9B"/>
    <w:rsid w:val="005C7CB4"/>
    <w:rsid w:val="005C7D60"/>
    <w:rsid w:val="005C7D99"/>
    <w:rsid w:val="005C7FC6"/>
    <w:rsid w:val="005D03E5"/>
    <w:rsid w:val="005D03E6"/>
    <w:rsid w:val="005D046A"/>
    <w:rsid w:val="005D04E3"/>
    <w:rsid w:val="005D06EF"/>
    <w:rsid w:val="005D081A"/>
    <w:rsid w:val="005D0837"/>
    <w:rsid w:val="005D0906"/>
    <w:rsid w:val="005D0E39"/>
    <w:rsid w:val="005D0F14"/>
    <w:rsid w:val="005D0F62"/>
    <w:rsid w:val="005D0FED"/>
    <w:rsid w:val="005D10CB"/>
    <w:rsid w:val="005D10E5"/>
    <w:rsid w:val="005D10FE"/>
    <w:rsid w:val="005D1178"/>
    <w:rsid w:val="005D11C5"/>
    <w:rsid w:val="005D12A5"/>
    <w:rsid w:val="005D144F"/>
    <w:rsid w:val="005D1837"/>
    <w:rsid w:val="005D1A42"/>
    <w:rsid w:val="005D1BDA"/>
    <w:rsid w:val="005D1D0F"/>
    <w:rsid w:val="005D1DD0"/>
    <w:rsid w:val="005D209C"/>
    <w:rsid w:val="005D22D5"/>
    <w:rsid w:val="005D2436"/>
    <w:rsid w:val="005D25C8"/>
    <w:rsid w:val="005D2756"/>
    <w:rsid w:val="005D29E5"/>
    <w:rsid w:val="005D3182"/>
    <w:rsid w:val="005D31A7"/>
    <w:rsid w:val="005D3261"/>
    <w:rsid w:val="005D3601"/>
    <w:rsid w:val="005D3689"/>
    <w:rsid w:val="005D3753"/>
    <w:rsid w:val="005D3781"/>
    <w:rsid w:val="005D3818"/>
    <w:rsid w:val="005D3B5D"/>
    <w:rsid w:val="005D4190"/>
    <w:rsid w:val="005D4644"/>
    <w:rsid w:val="005D484B"/>
    <w:rsid w:val="005D4998"/>
    <w:rsid w:val="005D4B78"/>
    <w:rsid w:val="005D4C69"/>
    <w:rsid w:val="005D4FB4"/>
    <w:rsid w:val="005D5036"/>
    <w:rsid w:val="005D537E"/>
    <w:rsid w:val="005D53E8"/>
    <w:rsid w:val="005D5496"/>
    <w:rsid w:val="005D56CC"/>
    <w:rsid w:val="005D5792"/>
    <w:rsid w:val="005D5954"/>
    <w:rsid w:val="005D5974"/>
    <w:rsid w:val="005D5AE8"/>
    <w:rsid w:val="005D5C09"/>
    <w:rsid w:val="005D5E3B"/>
    <w:rsid w:val="005D6097"/>
    <w:rsid w:val="005D61CF"/>
    <w:rsid w:val="005D62FC"/>
    <w:rsid w:val="005D66F5"/>
    <w:rsid w:val="005D698C"/>
    <w:rsid w:val="005D699A"/>
    <w:rsid w:val="005D6A39"/>
    <w:rsid w:val="005D6C61"/>
    <w:rsid w:val="005D6EAC"/>
    <w:rsid w:val="005D6F4B"/>
    <w:rsid w:val="005D6FE4"/>
    <w:rsid w:val="005D702A"/>
    <w:rsid w:val="005D72DF"/>
    <w:rsid w:val="005D73B9"/>
    <w:rsid w:val="005D75E9"/>
    <w:rsid w:val="005D79EA"/>
    <w:rsid w:val="005D7BBD"/>
    <w:rsid w:val="005D7D74"/>
    <w:rsid w:val="005D7E3F"/>
    <w:rsid w:val="005D7ED6"/>
    <w:rsid w:val="005E0186"/>
    <w:rsid w:val="005E01F8"/>
    <w:rsid w:val="005E04AA"/>
    <w:rsid w:val="005E0548"/>
    <w:rsid w:val="005E0593"/>
    <w:rsid w:val="005E05D5"/>
    <w:rsid w:val="005E0630"/>
    <w:rsid w:val="005E0716"/>
    <w:rsid w:val="005E072E"/>
    <w:rsid w:val="005E0817"/>
    <w:rsid w:val="005E08C9"/>
    <w:rsid w:val="005E08E3"/>
    <w:rsid w:val="005E098B"/>
    <w:rsid w:val="005E0A57"/>
    <w:rsid w:val="005E0A87"/>
    <w:rsid w:val="005E0B98"/>
    <w:rsid w:val="005E0D11"/>
    <w:rsid w:val="005E0F5E"/>
    <w:rsid w:val="005E105A"/>
    <w:rsid w:val="005E10A9"/>
    <w:rsid w:val="005E12A7"/>
    <w:rsid w:val="005E14AC"/>
    <w:rsid w:val="005E1678"/>
    <w:rsid w:val="005E1C8C"/>
    <w:rsid w:val="005E201B"/>
    <w:rsid w:val="005E2113"/>
    <w:rsid w:val="005E2250"/>
    <w:rsid w:val="005E225D"/>
    <w:rsid w:val="005E22D3"/>
    <w:rsid w:val="005E2335"/>
    <w:rsid w:val="005E2473"/>
    <w:rsid w:val="005E2775"/>
    <w:rsid w:val="005E2CD4"/>
    <w:rsid w:val="005E2EA5"/>
    <w:rsid w:val="005E2F87"/>
    <w:rsid w:val="005E3070"/>
    <w:rsid w:val="005E31DF"/>
    <w:rsid w:val="005E329B"/>
    <w:rsid w:val="005E3528"/>
    <w:rsid w:val="005E3750"/>
    <w:rsid w:val="005E378D"/>
    <w:rsid w:val="005E3A37"/>
    <w:rsid w:val="005E3BE9"/>
    <w:rsid w:val="005E3C93"/>
    <w:rsid w:val="005E40C0"/>
    <w:rsid w:val="005E40CB"/>
    <w:rsid w:val="005E418A"/>
    <w:rsid w:val="005E41DF"/>
    <w:rsid w:val="005E41F4"/>
    <w:rsid w:val="005E43E7"/>
    <w:rsid w:val="005E4ADB"/>
    <w:rsid w:val="005E4BA4"/>
    <w:rsid w:val="005E4E14"/>
    <w:rsid w:val="005E5206"/>
    <w:rsid w:val="005E54AF"/>
    <w:rsid w:val="005E5792"/>
    <w:rsid w:val="005E5C03"/>
    <w:rsid w:val="005E5D98"/>
    <w:rsid w:val="005E5DD2"/>
    <w:rsid w:val="005E5F98"/>
    <w:rsid w:val="005E606D"/>
    <w:rsid w:val="005E62B5"/>
    <w:rsid w:val="005E62D0"/>
    <w:rsid w:val="005E62F3"/>
    <w:rsid w:val="005E633A"/>
    <w:rsid w:val="005E6357"/>
    <w:rsid w:val="005E64AD"/>
    <w:rsid w:val="005E655D"/>
    <w:rsid w:val="005E662A"/>
    <w:rsid w:val="005E6775"/>
    <w:rsid w:val="005E6A95"/>
    <w:rsid w:val="005E6C00"/>
    <w:rsid w:val="005E6F4A"/>
    <w:rsid w:val="005E7018"/>
    <w:rsid w:val="005E731A"/>
    <w:rsid w:val="005E74AC"/>
    <w:rsid w:val="005E74E8"/>
    <w:rsid w:val="005E760E"/>
    <w:rsid w:val="005E77F1"/>
    <w:rsid w:val="005E7B4B"/>
    <w:rsid w:val="005E7BB0"/>
    <w:rsid w:val="005E7C1D"/>
    <w:rsid w:val="005E7D0E"/>
    <w:rsid w:val="005E7E4C"/>
    <w:rsid w:val="005E7EB3"/>
    <w:rsid w:val="005F025E"/>
    <w:rsid w:val="005F0434"/>
    <w:rsid w:val="005F052B"/>
    <w:rsid w:val="005F08FA"/>
    <w:rsid w:val="005F0B43"/>
    <w:rsid w:val="005F0B7F"/>
    <w:rsid w:val="005F0E9E"/>
    <w:rsid w:val="005F0EBD"/>
    <w:rsid w:val="005F0EFF"/>
    <w:rsid w:val="005F1026"/>
    <w:rsid w:val="005F1074"/>
    <w:rsid w:val="005F1206"/>
    <w:rsid w:val="005F121C"/>
    <w:rsid w:val="005F147A"/>
    <w:rsid w:val="005F147F"/>
    <w:rsid w:val="005F14EA"/>
    <w:rsid w:val="005F1573"/>
    <w:rsid w:val="005F15E0"/>
    <w:rsid w:val="005F16C4"/>
    <w:rsid w:val="005F1957"/>
    <w:rsid w:val="005F1979"/>
    <w:rsid w:val="005F198C"/>
    <w:rsid w:val="005F1A41"/>
    <w:rsid w:val="005F1B03"/>
    <w:rsid w:val="005F2091"/>
    <w:rsid w:val="005F2457"/>
    <w:rsid w:val="005F250A"/>
    <w:rsid w:val="005F26D1"/>
    <w:rsid w:val="005F271D"/>
    <w:rsid w:val="005F2824"/>
    <w:rsid w:val="005F2998"/>
    <w:rsid w:val="005F2B04"/>
    <w:rsid w:val="005F2CA1"/>
    <w:rsid w:val="005F2E75"/>
    <w:rsid w:val="005F2EC3"/>
    <w:rsid w:val="005F2FBF"/>
    <w:rsid w:val="005F2FFF"/>
    <w:rsid w:val="005F300E"/>
    <w:rsid w:val="005F32AC"/>
    <w:rsid w:val="005F356D"/>
    <w:rsid w:val="005F3815"/>
    <w:rsid w:val="005F39DA"/>
    <w:rsid w:val="005F3AFE"/>
    <w:rsid w:val="005F3D69"/>
    <w:rsid w:val="005F3EF2"/>
    <w:rsid w:val="005F41EA"/>
    <w:rsid w:val="005F4258"/>
    <w:rsid w:val="005F428E"/>
    <w:rsid w:val="005F4388"/>
    <w:rsid w:val="005F4642"/>
    <w:rsid w:val="005F4662"/>
    <w:rsid w:val="005F47D5"/>
    <w:rsid w:val="005F4B3B"/>
    <w:rsid w:val="005F4D09"/>
    <w:rsid w:val="005F4EB9"/>
    <w:rsid w:val="005F5292"/>
    <w:rsid w:val="005F557F"/>
    <w:rsid w:val="005F5657"/>
    <w:rsid w:val="005F56C0"/>
    <w:rsid w:val="005F5BF4"/>
    <w:rsid w:val="005F5CB6"/>
    <w:rsid w:val="005F5EDD"/>
    <w:rsid w:val="005F6057"/>
    <w:rsid w:val="005F6445"/>
    <w:rsid w:val="005F6554"/>
    <w:rsid w:val="005F6796"/>
    <w:rsid w:val="005F69B2"/>
    <w:rsid w:val="005F6AF9"/>
    <w:rsid w:val="005F6C5C"/>
    <w:rsid w:val="005F6FF9"/>
    <w:rsid w:val="005F702A"/>
    <w:rsid w:val="005F7213"/>
    <w:rsid w:val="005F7471"/>
    <w:rsid w:val="005F772A"/>
    <w:rsid w:val="005F7998"/>
    <w:rsid w:val="005F7B8D"/>
    <w:rsid w:val="005F7CCE"/>
    <w:rsid w:val="005F7E89"/>
    <w:rsid w:val="005F7EBC"/>
    <w:rsid w:val="006000FB"/>
    <w:rsid w:val="00600225"/>
    <w:rsid w:val="006005EB"/>
    <w:rsid w:val="00600C54"/>
    <w:rsid w:val="00600DE8"/>
    <w:rsid w:val="00600E67"/>
    <w:rsid w:val="00600FAA"/>
    <w:rsid w:val="00600FCE"/>
    <w:rsid w:val="00600FDF"/>
    <w:rsid w:val="00600FE7"/>
    <w:rsid w:val="0060107D"/>
    <w:rsid w:val="006010E9"/>
    <w:rsid w:val="00601245"/>
    <w:rsid w:val="00601395"/>
    <w:rsid w:val="006013C7"/>
    <w:rsid w:val="0060147B"/>
    <w:rsid w:val="0060177C"/>
    <w:rsid w:val="0060194A"/>
    <w:rsid w:val="00601A5A"/>
    <w:rsid w:val="00601B15"/>
    <w:rsid w:val="00601B32"/>
    <w:rsid w:val="00601B86"/>
    <w:rsid w:val="00601D14"/>
    <w:rsid w:val="00601F73"/>
    <w:rsid w:val="00601FA7"/>
    <w:rsid w:val="006020FF"/>
    <w:rsid w:val="0060210E"/>
    <w:rsid w:val="006022A3"/>
    <w:rsid w:val="00602714"/>
    <w:rsid w:val="006027E7"/>
    <w:rsid w:val="00602DCF"/>
    <w:rsid w:val="00602ECC"/>
    <w:rsid w:val="006030D0"/>
    <w:rsid w:val="0060318A"/>
    <w:rsid w:val="0060320E"/>
    <w:rsid w:val="00603399"/>
    <w:rsid w:val="006035B3"/>
    <w:rsid w:val="00603874"/>
    <w:rsid w:val="006038D1"/>
    <w:rsid w:val="00603C44"/>
    <w:rsid w:val="00603CDB"/>
    <w:rsid w:val="00603FBF"/>
    <w:rsid w:val="006040D6"/>
    <w:rsid w:val="0060410F"/>
    <w:rsid w:val="0060438D"/>
    <w:rsid w:val="006045F3"/>
    <w:rsid w:val="006047B9"/>
    <w:rsid w:val="0060485F"/>
    <w:rsid w:val="00604A8E"/>
    <w:rsid w:val="00604C28"/>
    <w:rsid w:val="00604D13"/>
    <w:rsid w:val="00604F67"/>
    <w:rsid w:val="00605002"/>
    <w:rsid w:val="00605127"/>
    <w:rsid w:val="00605364"/>
    <w:rsid w:val="006053D7"/>
    <w:rsid w:val="0060553A"/>
    <w:rsid w:val="006056A4"/>
    <w:rsid w:val="0060573E"/>
    <w:rsid w:val="0060581C"/>
    <w:rsid w:val="0060589E"/>
    <w:rsid w:val="00605A8A"/>
    <w:rsid w:val="00605B3F"/>
    <w:rsid w:val="00605CE5"/>
    <w:rsid w:val="00605F18"/>
    <w:rsid w:val="00605FCE"/>
    <w:rsid w:val="0060603A"/>
    <w:rsid w:val="00606327"/>
    <w:rsid w:val="00606508"/>
    <w:rsid w:val="00606DA3"/>
    <w:rsid w:val="00607011"/>
    <w:rsid w:val="00607046"/>
    <w:rsid w:val="00607109"/>
    <w:rsid w:val="00607234"/>
    <w:rsid w:val="0060736E"/>
    <w:rsid w:val="0060747C"/>
    <w:rsid w:val="00607710"/>
    <w:rsid w:val="0060791F"/>
    <w:rsid w:val="00607945"/>
    <w:rsid w:val="00607B6E"/>
    <w:rsid w:val="00607F8C"/>
    <w:rsid w:val="0061011D"/>
    <w:rsid w:val="0061013A"/>
    <w:rsid w:val="00610406"/>
    <w:rsid w:val="00610576"/>
    <w:rsid w:val="00610654"/>
    <w:rsid w:val="006108D8"/>
    <w:rsid w:val="00610B8B"/>
    <w:rsid w:val="00610C6D"/>
    <w:rsid w:val="00611075"/>
    <w:rsid w:val="0061134E"/>
    <w:rsid w:val="006113F1"/>
    <w:rsid w:val="006115B0"/>
    <w:rsid w:val="006117F0"/>
    <w:rsid w:val="0061192F"/>
    <w:rsid w:val="00611972"/>
    <w:rsid w:val="00611A43"/>
    <w:rsid w:val="0061233A"/>
    <w:rsid w:val="0061247E"/>
    <w:rsid w:val="00612538"/>
    <w:rsid w:val="006125CD"/>
    <w:rsid w:val="006127F1"/>
    <w:rsid w:val="00612829"/>
    <w:rsid w:val="00612897"/>
    <w:rsid w:val="00612D8F"/>
    <w:rsid w:val="00612DFE"/>
    <w:rsid w:val="00612E21"/>
    <w:rsid w:val="00613041"/>
    <w:rsid w:val="006135E3"/>
    <w:rsid w:val="00613A84"/>
    <w:rsid w:val="00613C88"/>
    <w:rsid w:val="00613CCE"/>
    <w:rsid w:val="00613D30"/>
    <w:rsid w:val="00613E28"/>
    <w:rsid w:val="00613F1E"/>
    <w:rsid w:val="006141A6"/>
    <w:rsid w:val="006141D6"/>
    <w:rsid w:val="006141F6"/>
    <w:rsid w:val="00614361"/>
    <w:rsid w:val="006145CB"/>
    <w:rsid w:val="006145E0"/>
    <w:rsid w:val="00614802"/>
    <w:rsid w:val="006148A4"/>
    <w:rsid w:val="00614995"/>
    <w:rsid w:val="00614B00"/>
    <w:rsid w:val="00614B2E"/>
    <w:rsid w:val="00614B7E"/>
    <w:rsid w:val="00614C52"/>
    <w:rsid w:val="00614F92"/>
    <w:rsid w:val="00615047"/>
    <w:rsid w:val="006150FD"/>
    <w:rsid w:val="00615161"/>
    <w:rsid w:val="00615B01"/>
    <w:rsid w:val="00615C2C"/>
    <w:rsid w:val="00615D68"/>
    <w:rsid w:val="00615ECD"/>
    <w:rsid w:val="00615F2F"/>
    <w:rsid w:val="00615FE0"/>
    <w:rsid w:val="006165C5"/>
    <w:rsid w:val="00616631"/>
    <w:rsid w:val="00616649"/>
    <w:rsid w:val="0061679A"/>
    <w:rsid w:val="00616937"/>
    <w:rsid w:val="00616AE4"/>
    <w:rsid w:val="00616B45"/>
    <w:rsid w:val="00616C1D"/>
    <w:rsid w:val="00616CF1"/>
    <w:rsid w:val="00616E25"/>
    <w:rsid w:val="00616E47"/>
    <w:rsid w:val="0061705C"/>
    <w:rsid w:val="0061787E"/>
    <w:rsid w:val="006178A1"/>
    <w:rsid w:val="00617A91"/>
    <w:rsid w:val="00617ACC"/>
    <w:rsid w:val="00617AD5"/>
    <w:rsid w:val="00617B24"/>
    <w:rsid w:val="00617B4A"/>
    <w:rsid w:val="00617D35"/>
    <w:rsid w:val="00617DC7"/>
    <w:rsid w:val="00617E66"/>
    <w:rsid w:val="00617EE1"/>
    <w:rsid w:val="00620021"/>
    <w:rsid w:val="00620092"/>
    <w:rsid w:val="006200DA"/>
    <w:rsid w:val="00620195"/>
    <w:rsid w:val="006201C8"/>
    <w:rsid w:val="00620364"/>
    <w:rsid w:val="006204DC"/>
    <w:rsid w:val="006204ED"/>
    <w:rsid w:val="0062056D"/>
    <w:rsid w:val="0062080F"/>
    <w:rsid w:val="00620A41"/>
    <w:rsid w:val="00620AFF"/>
    <w:rsid w:val="00620B02"/>
    <w:rsid w:val="00620BAE"/>
    <w:rsid w:val="00620F50"/>
    <w:rsid w:val="00621174"/>
    <w:rsid w:val="0062124E"/>
    <w:rsid w:val="0062134C"/>
    <w:rsid w:val="00621561"/>
    <w:rsid w:val="00621570"/>
    <w:rsid w:val="006215D5"/>
    <w:rsid w:val="006219DD"/>
    <w:rsid w:val="00621B3D"/>
    <w:rsid w:val="00621B85"/>
    <w:rsid w:val="00621C00"/>
    <w:rsid w:val="00621E25"/>
    <w:rsid w:val="00621E3C"/>
    <w:rsid w:val="00621E6A"/>
    <w:rsid w:val="00622103"/>
    <w:rsid w:val="0062228D"/>
    <w:rsid w:val="006222F3"/>
    <w:rsid w:val="006224B8"/>
    <w:rsid w:val="0062261D"/>
    <w:rsid w:val="006230FF"/>
    <w:rsid w:val="00623358"/>
    <w:rsid w:val="0062341C"/>
    <w:rsid w:val="00623741"/>
    <w:rsid w:val="00623876"/>
    <w:rsid w:val="006239CA"/>
    <w:rsid w:val="00623A2F"/>
    <w:rsid w:val="00623A3B"/>
    <w:rsid w:val="00623CBC"/>
    <w:rsid w:val="00623EFE"/>
    <w:rsid w:val="00624025"/>
    <w:rsid w:val="00624064"/>
    <w:rsid w:val="006240EA"/>
    <w:rsid w:val="00624272"/>
    <w:rsid w:val="0062445E"/>
    <w:rsid w:val="006244B3"/>
    <w:rsid w:val="0062457F"/>
    <w:rsid w:val="006246BC"/>
    <w:rsid w:val="00624984"/>
    <w:rsid w:val="00624CE9"/>
    <w:rsid w:val="00624EA0"/>
    <w:rsid w:val="006254B2"/>
    <w:rsid w:val="006254DB"/>
    <w:rsid w:val="0062561A"/>
    <w:rsid w:val="0062571A"/>
    <w:rsid w:val="00625A8C"/>
    <w:rsid w:val="00625AE7"/>
    <w:rsid w:val="00625C89"/>
    <w:rsid w:val="00626298"/>
    <w:rsid w:val="00626446"/>
    <w:rsid w:val="00626672"/>
    <w:rsid w:val="0062667C"/>
    <w:rsid w:val="006267A4"/>
    <w:rsid w:val="00626DC2"/>
    <w:rsid w:val="00626DC5"/>
    <w:rsid w:val="00626E8C"/>
    <w:rsid w:val="00626FC9"/>
    <w:rsid w:val="00627563"/>
    <w:rsid w:val="006275C5"/>
    <w:rsid w:val="00627687"/>
    <w:rsid w:val="006277D7"/>
    <w:rsid w:val="0062782A"/>
    <w:rsid w:val="00627C37"/>
    <w:rsid w:val="00627C42"/>
    <w:rsid w:val="00627CF0"/>
    <w:rsid w:val="00627F55"/>
    <w:rsid w:val="0063034F"/>
    <w:rsid w:val="0063060A"/>
    <w:rsid w:val="0063082B"/>
    <w:rsid w:val="00630B1D"/>
    <w:rsid w:val="00630BB8"/>
    <w:rsid w:val="00631000"/>
    <w:rsid w:val="006310AB"/>
    <w:rsid w:val="006310FF"/>
    <w:rsid w:val="006315A9"/>
    <w:rsid w:val="006316A5"/>
    <w:rsid w:val="00631EC7"/>
    <w:rsid w:val="0063250C"/>
    <w:rsid w:val="00632685"/>
    <w:rsid w:val="006326B1"/>
    <w:rsid w:val="006326C9"/>
    <w:rsid w:val="00632C17"/>
    <w:rsid w:val="00632C1B"/>
    <w:rsid w:val="00632E15"/>
    <w:rsid w:val="00632F21"/>
    <w:rsid w:val="00632FB9"/>
    <w:rsid w:val="00633063"/>
    <w:rsid w:val="006332A8"/>
    <w:rsid w:val="0063330A"/>
    <w:rsid w:val="006335FF"/>
    <w:rsid w:val="00633657"/>
    <w:rsid w:val="006338A3"/>
    <w:rsid w:val="00633AB0"/>
    <w:rsid w:val="00633B29"/>
    <w:rsid w:val="00633E1D"/>
    <w:rsid w:val="00634025"/>
    <w:rsid w:val="00634247"/>
    <w:rsid w:val="00634408"/>
    <w:rsid w:val="00634458"/>
    <w:rsid w:val="00634921"/>
    <w:rsid w:val="00634D49"/>
    <w:rsid w:val="00634DD1"/>
    <w:rsid w:val="006350DE"/>
    <w:rsid w:val="00635283"/>
    <w:rsid w:val="00635462"/>
    <w:rsid w:val="00635ACB"/>
    <w:rsid w:val="00635B52"/>
    <w:rsid w:val="00635CDD"/>
    <w:rsid w:val="00635D9F"/>
    <w:rsid w:val="00635E28"/>
    <w:rsid w:val="00635E93"/>
    <w:rsid w:val="00635F68"/>
    <w:rsid w:val="006360E3"/>
    <w:rsid w:val="00636224"/>
    <w:rsid w:val="006362CD"/>
    <w:rsid w:val="00636516"/>
    <w:rsid w:val="006366F3"/>
    <w:rsid w:val="00636724"/>
    <w:rsid w:val="00636988"/>
    <w:rsid w:val="00636BE2"/>
    <w:rsid w:val="00636BEF"/>
    <w:rsid w:val="006370C2"/>
    <w:rsid w:val="00637310"/>
    <w:rsid w:val="0063742B"/>
    <w:rsid w:val="006374DB"/>
    <w:rsid w:val="0063753A"/>
    <w:rsid w:val="00637619"/>
    <w:rsid w:val="006376E5"/>
    <w:rsid w:val="00637762"/>
    <w:rsid w:val="006377F9"/>
    <w:rsid w:val="0063785B"/>
    <w:rsid w:val="006378CB"/>
    <w:rsid w:val="00637963"/>
    <w:rsid w:val="00637B51"/>
    <w:rsid w:val="00637DB7"/>
    <w:rsid w:val="006400B2"/>
    <w:rsid w:val="0064048D"/>
    <w:rsid w:val="006404CD"/>
    <w:rsid w:val="0064052B"/>
    <w:rsid w:val="0064066A"/>
    <w:rsid w:val="00640926"/>
    <w:rsid w:val="00640B22"/>
    <w:rsid w:val="00640B2B"/>
    <w:rsid w:val="00640B46"/>
    <w:rsid w:val="00640C99"/>
    <w:rsid w:val="00640EC8"/>
    <w:rsid w:val="0064121B"/>
    <w:rsid w:val="006412FC"/>
    <w:rsid w:val="00641339"/>
    <w:rsid w:val="00641631"/>
    <w:rsid w:val="00641860"/>
    <w:rsid w:val="00641A50"/>
    <w:rsid w:val="00641D33"/>
    <w:rsid w:val="00641E0E"/>
    <w:rsid w:val="00641E20"/>
    <w:rsid w:val="0064224E"/>
    <w:rsid w:val="00642404"/>
    <w:rsid w:val="00642507"/>
    <w:rsid w:val="006425F0"/>
    <w:rsid w:val="006425F8"/>
    <w:rsid w:val="006426E5"/>
    <w:rsid w:val="00642798"/>
    <w:rsid w:val="0064292F"/>
    <w:rsid w:val="00642ED5"/>
    <w:rsid w:val="00643446"/>
    <w:rsid w:val="006435B6"/>
    <w:rsid w:val="00643970"/>
    <w:rsid w:val="006439F3"/>
    <w:rsid w:val="00643A1E"/>
    <w:rsid w:val="00643B92"/>
    <w:rsid w:val="00643FB4"/>
    <w:rsid w:val="00644049"/>
    <w:rsid w:val="00644298"/>
    <w:rsid w:val="006443B6"/>
    <w:rsid w:val="00644839"/>
    <w:rsid w:val="00644C3C"/>
    <w:rsid w:val="00644E9D"/>
    <w:rsid w:val="00644EAC"/>
    <w:rsid w:val="00644F4C"/>
    <w:rsid w:val="006452C8"/>
    <w:rsid w:val="006454AB"/>
    <w:rsid w:val="0064559A"/>
    <w:rsid w:val="0064560D"/>
    <w:rsid w:val="006456DF"/>
    <w:rsid w:val="0064582E"/>
    <w:rsid w:val="00645F8F"/>
    <w:rsid w:val="0064625B"/>
    <w:rsid w:val="006464C6"/>
    <w:rsid w:val="00646640"/>
    <w:rsid w:val="006467ED"/>
    <w:rsid w:val="00646B13"/>
    <w:rsid w:val="00646BB7"/>
    <w:rsid w:val="00646C14"/>
    <w:rsid w:val="00646C64"/>
    <w:rsid w:val="00646CAB"/>
    <w:rsid w:val="00646D9E"/>
    <w:rsid w:val="0064737C"/>
    <w:rsid w:val="006475A4"/>
    <w:rsid w:val="006475E2"/>
    <w:rsid w:val="0064792E"/>
    <w:rsid w:val="00647970"/>
    <w:rsid w:val="00647BF0"/>
    <w:rsid w:val="00647C2D"/>
    <w:rsid w:val="00647C31"/>
    <w:rsid w:val="00647C93"/>
    <w:rsid w:val="00647D31"/>
    <w:rsid w:val="0065009A"/>
    <w:rsid w:val="0065015E"/>
    <w:rsid w:val="006502A3"/>
    <w:rsid w:val="006502BF"/>
    <w:rsid w:val="006505EF"/>
    <w:rsid w:val="0065077F"/>
    <w:rsid w:val="0065085C"/>
    <w:rsid w:val="006508CE"/>
    <w:rsid w:val="0065093F"/>
    <w:rsid w:val="006509C8"/>
    <w:rsid w:val="00650A23"/>
    <w:rsid w:val="00650AE8"/>
    <w:rsid w:val="00650C12"/>
    <w:rsid w:val="00650CA8"/>
    <w:rsid w:val="00650D26"/>
    <w:rsid w:val="00650D4A"/>
    <w:rsid w:val="00650D95"/>
    <w:rsid w:val="00650E31"/>
    <w:rsid w:val="0065115A"/>
    <w:rsid w:val="00651452"/>
    <w:rsid w:val="0065183E"/>
    <w:rsid w:val="00651D2D"/>
    <w:rsid w:val="00652031"/>
    <w:rsid w:val="006520B0"/>
    <w:rsid w:val="0065217A"/>
    <w:rsid w:val="006526A3"/>
    <w:rsid w:val="006526D2"/>
    <w:rsid w:val="006528F0"/>
    <w:rsid w:val="0065294F"/>
    <w:rsid w:val="006529B6"/>
    <w:rsid w:val="00652C33"/>
    <w:rsid w:val="00652EA5"/>
    <w:rsid w:val="00652EB7"/>
    <w:rsid w:val="00652F5E"/>
    <w:rsid w:val="006534AD"/>
    <w:rsid w:val="006538A2"/>
    <w:rsid w:val="00653D72"/>
    <w:rsid w:val="0065441A"/>
    <w:rsid w:val="00654480"/>
    <w:rsid w:val="00654541"/>
    <w:rsid w:val="006545A4"/>
    <w:rsid w:val="00654762"/>
    <w:rsid w:val="00654A04"/>
    <w:rsid w:val="00654AE6"/>
    <w:rsid w:val="00654B3A"/>
    <w:rsid w:val="00654BEC"/>
    <w:rsid w:val="00654F48"/>
    <w:rsid w:val="0065525E"/>
    <w:rsid w:val="0065552A"/>
    <w:rsid w:val="00655B85"/>
    <w:rsid w:val="00655BEB"/>
    <w:rsid w:val="00655DC0"/>
    <w:rsid w:val="00656050"/>
    <w:rsid w:val="006562AD"/>
    <w:rsid w:val="006564CE"/>
    <w:rsid w:val="0065683D"/>
    <w:rsid w:val="00656EE9"/>
    <w:rsid w:val="00656F16"/>
    <w:rsid w:val="0065711D"/>
    <w:rsid w:val="006576CA"/>
    <w:rsid w:val="00657780"/>
    <w:rsid w:val="00657856"/>
    <w:rsid w:val="00657902"/>
    <w:rsid w:val="00657942"/>
    <w:rsid w:val="00657982"/>
    <w:rsid w:val="00657C22"/>
    <w:rsid w:val="00657C87"/>
    <w:rsid w:val="00657D51"/>
    <w:rsid w:val="0066029D"/>
    <w:rsid w:val="00660931"/>
    <w:rsid w:val="00660A05"/>
    <w:rsid w:val="00660A3F"/>
    <w:rsid w:val="00660DFD"/>
    <w:rsid w:val="006612CF"/>
    <w:rsid w:val="006613CC"/>
    <w:rsid w:val="006613D9"/>
    <w:rsid w:val="006614EF"/>
    <w:rsid w:val="00661644"/>
    <w:rsid w:val="00661682"/>
    <w:rsid w:val="006617DF"/>
    <w:rsid w:val="00661E75"/>
    <w:rsid w:val="00661F08"/>
    <w:rsid w:val="006620E6"/>
    <w:rsid w:val="0066235C"/>
    <w:rsid w:val="006623F7"/>
    <w:rsid w:val="006624BA"/>
    <w:rsid w:val="006629D4"/>
    <w:rsid w:val="00662BCB"/>
    <w:rsid w:val="00662CA1"/>
    <w:rsid w:val="00662E66"/>
    <w:rsid w:val="00663037"/>
    <w:rsid w:val="0066317A"/>
    <w:rsid w:val="006631D6"/>
    <w:rsid w:val="006632BC"/>
    <w:rsid w:val="006632D1"/>
    <w:rsid w:val="0066335C"/>
    <w:rsid w:val="0066341E"/>
    <w:rsid w:val="0066345D"/>
    <w:rsid w:val="006634F1"/>
    <w:rsid w:val="00663584"/>
    <w:rsid w:val="0066359D"/>
    <w:rsid w:val="00663A73"/>
    <w:rsid w:val="00663A77"/>
    <w:rsid w:val="00663AD1"/>
    <w:rsid w:val="00663F2A"/>
    <w:rsid w:val="00663F85"/>
    <w:rsid w:val="00664268"/>
    <w:rsid w:val="0066449F"/>
    <w:rsid w:val="0066453E"/>
    <w:rsid w:val="0066470B"/>
    <w:rsid w:val="006647AC"/>
    <w:rsid w:val="006647B6"/>
    <w:rsid w:val="00664849"/>
    <w:rsid w:val="00664999"/>
    <w:rsid w:val="00664B1B"/>
    <w:rsid w:val="00664DB1"/>
    <w:rsid w:val="00664DDC"/>
    <w:rsid w:val="00664FB6"/>
    <w:rsid w:val="006651EE"/>
    <w:rsid w:val="00665249"/>
    <w:rsid w:val="0066572D"/>
    <w:rsid w:val="00665AB8"/>
    <w:rsid w:val="00665B9C"/>
    <w:rsid w:val="00665BC6"/>
    <w:rsid w:val="00665FDC"/>
    <w:rsid w:val="006663D3"/>
    <w:rsid w:val="006666B5"/>
    <w:rsid w:val="006666DF"/>
    <w:rsid w:val="00666807"/>
    <w:rsid w:val="00666848"/>
    <w:rsid w:val="00666AFE"/>
    <w:rsid w:val="00666D6B"/>
    <w:rsid w:val="00666D73"/>
    <w:rsid w:val="0066704F"/>
    <w:rsid w:val="006670FC"/>
    <w:rsid w:val="006671D0"/>
    <w:rsid w:val="006672CE"/>
    <w:rsid w:val="00667392"/>
    <w:rsid w:val="00667580"/>
    <w:rsid w:val="00667767"/>
    <w:rsid w:val="00667809"/>
    <w:rsid w:val="0066789A"/>
    <w:rsid w:val="006678CC"/>
    <w:rsid w:val="00667D5C"/>
    <w:rsid w:val="00667EB3"/>
    <w:rsid w:val="00667FEF"/>
    <w:rsid w:val="0067002F"/>
    <w:rsid w:val="0067004F"/>
    <w:rsid w:val="0067009D"/>
    <w:rsid w:val="006702FE"/>
    <w:rsid w:val="006704E3"/>
    <w:rsid w:val="00670503"/>
    <w:rsid w:val="006707A4"/>
    <w:rsid w:val="006707BD"/>
    <w:rsid w:val="006707E5"/>
    <w:rsid w:val="006708E3"/>
    <w:rsid w:val="00670995"/>
    <w:rsid w:val="00670A01"/>
    <w:rsid w:val="00670A82"/>
    <w:rsid w:val="00671066"/>
    <w:rsid w:val="0067123C"/>
    <w:rsid w:val="0067131D"/>
    <w:rsid w:val="00671531"/>
    <w:rsid w:val="006716B8"/>
    <w:rsid w:val="0067171E"/>
    <w:rsid w:val="00671D67"/>
    <w:rsid w:val="00671D89"/>
    <w:rsid w:val="00671EAF"/>
    <w:rsid w:val="00671ED3"/>
    <w:rsid w:val="00672247"/>
    <w:rsid w:val="0067278A"/>
    <w:rsid w:val="00672838"/>
    <w:rsid w:val="00672B27"/>
    <w:rsid w:val="00672C28"/>
    <w:rsid w:val="00672DA6"/>
    <w:rsid w:val="00672E00"/>
    <w:rsid w:val="00672ED1"/>
    <w:rsid w:val="00673034"/>
    <w:rsid w:val="00673488"/>
    <w:rsid w:val="006736AE"/>
    <w:rsid w:val="006736CD"/>
    <w:rsid w:val="00673738"/>
    <w:rsid w:val="0067375B"/>
    <w:rsid w:val="006737F0"/>
    <w:rsid w:val="006738E8"/>
    <w:rsid w:val="00673A50"/>
    <w:rsid w:val="00673BA7"/>
    <w:rsid w:val="00673C01"/>
    <w:rsid w:val="00673DD7"/>
    <w:rsid w:val="00673FB2"/>
    <w:rsid w:val="00673FC1"/>
    <w:rsid w:val="0067428D"/>
    <w:rsid w:val="00674329"/>
    <w:rsid w:val="00674388"/>
    <w:rsid w:val="006744C8"/>
    <w:rsid w:val="00674517"/>
    <w:rsid w:val="00674932"/>
    <w:rsid w:val="0067498C"/>
    <w:rsid w:val="00674DF6"/>
    <w:rsid w:val="00674E58"/>
    <w:rsid w:val="00675231"/>
    <w:rsid w:val="00675348"/>
    <w:rsid w:val="00675472"/>
    <w:rsid w:val="00675477"/>
    <w:rsid w:val="00675716"/>
    <w:rsid w:val="00675943"/>
    <w:rsid w:val="00675969"/>
    <w:rsid w:val="00675C3B"/>
    <w:rsid w:val="00675ED1"/>
    <w:rsid w:val="00675EF5"/>
    <w:rsid w:val="006760D1"/>
    <w:rsid w:val="006761DA"/>
    <w:rsid w:val="0067646D"/>
    <w:rsid w:val="00676585"/>
    <w:rsid w:val="00676647"/>
    <w:rsid w:val="00676690"/>
    <w:rsid w:val="0067679B"/>
    <w:rsid w:val="006768DD"/>
    <w:rsid w:val="00676CAC"/>
    <w:rsid w:val="00676D77"/>
    <w:rsid w:val="00676D9D"/>
    <w:rsid w:val="00676F7B"/>
    <w:rsid w:val="0067712C"/>
    <w:rsid w:val="006771FB"/>
    <w:rsid w:val="00677270"/>
    <w:rsid w:val="006775FE"/>
    <w:rsid w:val="00677789"/>
    <w:rsid w:val="00677839"/>
    <w:rsid w:val="00677911"/>
    <w:rsid w:val="00677B7E"/>
    <w:rsid w:val="00677CA0"/>
    <w:rsid w:val="00677FA6"/>
    <w:rsid w:val="00680221"/>
    <w:rsid w:val="006802C4"/>
    <w:rsid w:val="006807B5"/>
    <w:rsid w:val="006809E2"/>
    <w:rsid w:val="00680A19"/>
    <w:rsid w:val="00680D48"/>
    <w:rsid w:val="00680D8F"/>
    <w:rsid w:val="00680E2E"/>
    <w:rsid w:val="00681035"/>
    <w:rsid w:val="00681116"/>
    <w:rsid w:val="00681376"/>
    <w:rsid w:val="006813F6"/>
    <w:rsid w:val="006813FA"/>
    <w:rsid w:val="00681556"/>
    <w:rsid w:val="006815AE"/>
    <w:rsid w:val="006817C0"/>
    <w:rsid w:val="006818EE"/>
    <w:rsid w:val="00681A91"/>
    <w:rsid w:val="00681BB9"/>
    <w:rsid w:val="00681F93"/>
    <w:rsid w:val="006820B7"/>
    <w:rsid w:val="00682442"/>
    <w:rsid w:val="00682470"/>
    <w:rsid w:val="006824A7"/>
    <w:rsid w:val="006825B2"/>
    <w:rsid w:val="00682645"/>
    <w:rsid w:val="00682685"/>
    <w:rsid w:val="006826EB"/>
    <w:rsid w:val="00682B0F"/>
    <w:rsid w:val="00682B77"/>
    <w:rsid w:val="00682CDF"/>
    <w:rsid w:val="00682D59"/>
    <w:rsid w:val="00682E90"/>
    <w:rsid w:val="00682F47"/>
    <w:rsid w:val="006836CC"/>
    <w:rsid w:val="006837B2"/>
    <w:rsid w:val="006837E9"/>
    <w:rsid w:val="006838FB"/>
    <w:rsid w:val="006839EB"/>
    <w:rsid w:val="00683A43"/>
    <w:rsid w:val="00683E23"/>
    <w:rsid w:val="00683F7B"/>
    <w:rsid w:val="0068419D"/>
    <w:rsid w:val="006841A2"/>
    <w:rsid w:val="00684308"/>
    <w:rsid w:val="00684561"/>
    <w:rsid w:val="00684691"/>
    <w:rsid w:val="0068471A"/>
    <w:rsid w:val="00684A5B"/>
    <w:rsid w:val="00684C04"/>
    <w:rsid w:val="00684CAE"/>
    <w:rsid w:val="00684F84"/>
    <w:rsid w:val="006851FC"/>
    <w:rsid w:val="00685215"/>
    <w:rsid w:val="0068526B"/>
    <w:rsid w:val="00685444"/>
    <w:rsid w:val="006854D8"/>
    <w:rsid w:val="006858F9"/>
    <w:rsid w:val="00685989"/>
    <w:rsid w:val="00685A29"/>
    <w:rsid w:val="00685BB5"/>
    <w:rsid w:val="00685C6B"/>
    <w:rsid w:val="00685F8E"/>
    <w:rsid w:val="006860E1"/>
    <w:rsid w:val="006860EA"/>
    <w:rsid w:val="006868DB"/>
    <w:rsid w:val="00686CCD"/>
    <w:rsid w:val="00686E90"/>
    <w:rsid w:val="00687035"/>
    <w:rsid w:val="00687071"/>
    <w:rsid w:val="006870F1"/>
    <w:rsid w:val="00687246"/>
    <w:rsid w:val="00687514"/>
    <w:rsid w:val="00687568"/>
    <w:rsid w:val="0068766A"/>
    <w:rsid w:val="0068769D"/>
    <w:rsid w:val="0068778A"/>
    <w:rsid w:val="00690019"/>
    <w:rsid w:val="00690120"/>
    <w:rsid w:val="00690248"/>
    <w:rsid w:val="006903B2"/>
    <w:rsid w:val="006905B7"/>
    <w:rsid w:val="00690D28"/>
    <w:rsid w:val="00690FE9"/>
    <w:rsid w:val="00690FF2"/>
    <w:rsid w:val="00691033"/>
    <w:rsid w:val="00691601"/>
    <w:rsid w:val="00691646"/>
    <w:rsid w:val="006916F5"/>
    <w:rsid w:val="006918FA"/>
    <w:rsid w:val="00691C3A"/>
    <w:rsid w:val="00691C65"/>
    <w:rsid w:val="00691DBC"/>
    <w:rsid w:val="00692025"/>
    <w:rsid w:val="006921C3"/>
    <w:rsid w:val="00692214"/>
    <w:rsid w:val="006922C6"/>
    <w:rsid w:val="006926C9"/>
    <w:rsid w:val="006926DC"/>
    <w:rsid w:val="006927AC"/>
    <w:rsid w:val="00692A13"/>
    <w:rsid w:val="00692EEF"/>
    <w:rsid w:val="0069323C"/>
    <w:rsid w:val="006934E5"/>
    <w:rsid w:val="00693717"/>
    <w:rsid w:val="006937DE"/>
    <w:rsid w:val="0069388F"/>
    <w:rsid w:val="00693A8A"/>
    <w:rsid w:val="00693C7A"/>
    <w:rsid w:val="00693DCD"/>
    <w:rsid w:val="00693FB7"/>
    <w:rsid w:val="00693FE2"/>
    <w:rsid w:val="0069408A"/>
    <w:rsid w:val="00694213"/>
    <w:rsid w:val="00694266"/>
    <w:rsid w:val="0069461F"/>
    <w:rsid w:val="00694B02"/>
    <w:rsid w:val="00694D0A"/>
    <w:rsid w:val="00694F76"/>
    <w:rsid w:val="006950D0"/>
    <w:rsid w:val="00695261"/>
    <w:rsid w:val="00695A8F"/>
    <w:rsid w:val="00695C63"/>
    <w:rsid w:val="00695E1E"/>
    <w:rsid w:val="00695E63"/>
    <w:rsid w:val="00695F77"/>
    <w:rsid w:val="00696034"/>
    <w:rsid w:val="00696217"/>
    <w:rsid w:val="0069623B"/>
    <w:rsid w:val="00696254"/>
    <w:rsid w:val="00696346"/>
    <w:rsid w:val="006965FF"/>
    <w:rsid w:val="006967C5"/>
    <w:rsid w:val="00696D63"/>
    <w:rsid w:val="0069711E"/>
    <w:rsid w:val="0069726F"/>
    <w:rsid w:val="0069738D"/>
    <w:rsid w:val="00697394"/>
    <w:rsid w:val="006974B8"/>
    <w:rsid w:val="00697623"/>
    <w:rsid w:val="0069763C"/>
    <w:rsid w:val="00697C5D"/>
    <w:rsid w:val="00697D95"/>
    <w:rsid w:val="006A002C"/>
    <w:rsid w:val="006A0149"/>
    <w:rsid w:val="006A03CC"/>
    <w:rsid w:val="006A0434"/>
    <w:rsid w:val="006A06A5"/>
    <w:rsid w:val="006A07CA"/>
    <w:rsid w:val="006A0987"/>
    <w:rsid w:val="006A09C1"/>
    <w:rsid w:val="006A0AD1"/>
    <w:rsid w:val="006A0B68"/>
    <w:rsid w:val="006A0E77"/>
    <w:rsid w:val="006A0FCA"/>
    <w:rsid w:val="006A10A6"/>
    <w:rsid w:val="006A1113"/>
    <w:rsid w:val="006A13E9"/>
    <w:rsid w:val="006A14D7"/>
    <w:rsid w:val="006A17A8"/>
    <w:rsid w:val="006A17D9"/>
    <w:rsid w:val="006A1839"/>
    <w:rsid w:val="006A1C5D"/>
    <w:rsid w:val="006A1D60"/>
    <w:rsid w:val="006A1DBB"/>
    <w:rsid w:val="006A1EBD"/>
    <w:rsid w:val="006A2092"/>
    <w:rsid w:val="006A2096"/>
    <w:rsid w:val="006A2220"/>
    <w:rsid w:val="006A23D5"/>
    <w:rsid w:val="006A2516"/>
    <w:rsid w:val="006A26B1"/>
    <w:rsid w:val="006A2A10"/>
    <w:rsid w:val="006A2AB7"/>
    <w:rsid w:val="006A2CF7"/>
    <w:rsid w:val="006A2E71"/>
    <w:rsid w:val="006A2F60"/>
    <w:rsid w:val="006A302A"/>
    <w:rsid w:val="006A30CF"/>
    <w:rsid w:val="006A320F"/>
    <w:rsid w:val="006A3267"/>
    <w:rsid w:val="006A34F1"/>
    <w:rsid w:val="006A37CE"/>
    <w:rsid w:val="006A385A"/>
    <w:rsid w:val="006A3A88"/>
    <w:rsid w:val="006A3D5C"/>
    <w:rsid w:val="006A4270"/>
    <w:rsid w:val="006A42A8"/>
    <w:rsid w:val="006A4332"/>
    <w:rsid w:val="006A4340"/>
    <w:rsid w:val="006A4363"/>
    <w:rsid w:val="006A43FB"/>
    <w:rsid w:val="006A444F"/>
    <w:rsid w:val="006A447B"/>
    <w:rsid w:val="006A486D"/>
    <w:rsid w:val="006A4D34"/>
    <w:rsid w:val="006A5388"/>
    <w:rsid w:val="006A552E"/>
    <w:rsid w:val="006A5848"/>
    <w:rsid w:val="006A5A8A"/>
    <w:rsid w:val="006A5D31"/>
    <w:rsid w:val="006A5F3D"/>
    <w:rsid w:val="006A6276"/>
    <w:rsid w:val="006A63AC"/>
    <w:rsid w:val="006A66B6"/>
    <w:rsid w:val="006A673B"/>
    <w:rsid w:val="006A686E"/>
    <w:rsid w:val="006A6AB1"/>
    <w:rsid w:val="006A6ADF"/>
    <w:rsid w:val="006A6AF8"/>
    <w:rsid w:val="006A6FD2"/>
    <w:rsid w:val="006A713F"/>
    <w:rsid w:val="006A71A9"/>
    <w:rsid w:val="006A71D2"/>
    <w:rsid w:val="006A7673"/>
    <w:rsid w:val="006A784C"/>
    <w:rsid w:val="006A7985"/>
    <w:rsid w:val="006A7AB9"/>
    <w:rsid w:val="006A7DEF"/>
    <w:rsid w:val="006A7E69"/>
    <w:rsid w:val="006A7EA9"/>
    <w:rsid w:val="006B0230"/>
    <w:rsid w:val="006B0660"/>
    <w:rsid w:val="006B0924"/>
    <w:rsid w:val="006B0991"/>
    <w:rsid w:val="006B0BB0"/>
    <w:rsid w:val="006B0D66"/>
    <w:rsid w:val="006B0EFB"/>
    <w:rsid w:val="006B0FDF"/>
    <w:rsid w:val="006B1077"/>
    <w:rsid w:val="006B10E9"/>
    <w:rsid w:val="006B1206"/>
    <w:rsid w:val="006B1349"/>
    <w:rsid w:val="006B1360"/>
    <w:rsid w:val="006B1747"/>
    <w:rsid w:val="006B19A8"/>
    <w:rsid w:val="006B19C0"/>
    <w:rsid w:val="006B19EF"/>
    <w:rsid w:val="006B1ADB"/>
    <w:rsid w:val="006B1AE7"/>
    <w:rsid w:val="006B1C5E"/>
    <w:rsid w:val="006B2043"/>
    <w:rsid w:val="006B209E"/>
    <w:rsid w:val="006B20C9"/>
    <w:rsid w:val="006B22D3"/>
    <w:rsid w:val="006B2423"/>
    <w:rsid w:val="006B270D"/>
    <w:rsid w:val="006B27F7"/>
    <w:rsid w:val="006B2889"/>
    <w:rsid w:val="006B2B83"/>
    <w:rsid w:val="006B331B"/>
    <w:rsid w:val="006B354E"/>
    <w:rsid w:val="006B3595"/>
    <w:rsid w:val="006B369D"/>
    <w:rsid w:val="006B3BAE"/>
    <w:rsid w:val="006B3FF3"/>
    <w:rsid w:val="006B4077"/>
    <w:rsid w:val="006B4319"/>
    <w:rsid w:val="006B4386"/>
    <w:rsid w:val="006B440F"/>
    <w:rsid w:val="006B479F"/>
    <w:rsid w:val="006B4826"/>
    <w:rsid w:val="006B4A43"/>
    <w:rsid w:val="006B4CC1"/>
    <w:rsid w:val="006B50B3"/>
    <w:rsid w:val="006B51A3"/>
    <w:rsid w:val="006B52A3"/>
    <w:rsid w:val="006B5460"/>
    <w:rsid w:val="006B5474"/>
    <w:rsid w:val="006B58CB"/>
    <w:rsid w:val="006B5AE2"/>
    <w:rsid w:val="006B5BA8"/>
    <w:rsid w:val="006B6118"/>
    <w:rsid w:val="006B61F7"/>
    <w:rsid w:val="006B65A6"/>
    <w:rsid w:val="006B662C"/>
    <w:rsid w:val="006B6AC1"/>
    <w:rsid w:val="006B6D75"/>
    <w:rsid w:val="006B6F5E"/>
    <w:rsid w:val="006B7211"/>
    <w:rsid w:val="006B72CA"/>
    <w:rsid w:val="006B79BE"/>
    <w:rsid w:val="006B7C24"/>
    <w:rsid w:val="006B7DBE"/>
    <w:rsid w:val="006B7E6F"/>
    <w:rsid w:val="006B7F96"/>
    <w:rsid w:val="006B7F9A"/>
    <w:rsid w:val="006C0004"/>
    <w:rsid w:val="006C023C"/>
    <w:rsid w:val="006C02E9"/>
    <w:rsid w:val="006C035C"/>
    <w:rsid w:val="006C073F"/>
    <w:rsid w:val="006C0A5D"/>
    <w:rsid w:val="006C0CC8"/>
    <w:rsid w:val="006C0EB2"/>
    <w:rsid w:val="006C0F21"/>
    <w:rsid w:val="006C1357"/>
    <w:rsid w:val="006C1396"/>
    <w:rsid w:val="006C13C3"/>
    <w:rsid w:val="006C13EC"/>
    <w:rsid w:val="006C147D"/>
    <w:rsid w:val="006C14B4"/>
    <w:rsid w:val="006C1610"/>
    <w:rsid w:val="006C1961"/>
    <w:rsid w:val="006C1DED"/>
    <w:rsid w:val="006C1F43"/>
    <w:rsid w:val="006C2130"/>
    <w:rsid w:val="006C242D"/>
    <w:rsid w:val="006C24D9"/>
    <w:rsid w:val="006C295C"/>
    <w:rsid w:val="006C2A4A"/>
    <w:rsid w:val="006C2AB4"/>
    <w:rsid w:val="006C2C7B"/>
    <w:rsid w:val="006C2CCD"/>
    <w:rsid w:val="006C2D02"/>
    <w:rsid w:val="006C2D8F"/>
    <w:rsid w:val="006C2DEF"/>
    <w:rsid w:val="006C3045"/>
    <w:rsid w:val="006C30B5"/>
    <w:rsid w:val="006C30F8"/>
    <w:rsid w:val="006C3151"/>
    <w:rsid w:val="006C34BD"/>
    <w:rsid w:val="006C35BA"/>
    <w:rsid w:val="006C364B"/>
    <w:rsid w:val="006C37A1"/>
    <w:rsid w:val="006C37D6"/>
    <w:rsid w:val="006C3F42"/>
    <w:rsid w:val="006C421A"/>
    <w:rsid w:val="006C438C"/>
    <w:rsid w:val="006C44D7"/>
    <w:rsid w:val="006C47C4"/>
    <w:rsid w:val="006C4815"/>
    <w:rsid w:val="006C4A6E"/>
    <w:rsid w:val="006C4BE1"/>
    <w:rsid w:val="006C4CD4"/>
    <w:rsid w:val="006C4F7A"/>
    <w:rsid w:val="006C503F"/>
    <w:rsid w:val="006C50C9"/>
    <w:rsid w:val="006C5159"/>
    <w:rsid w:val="006C51DF"/>
    <w:rsid w:val="006C5448"/>
    <w:rsid w:val="006C552F"/>
    <w:rsid w:val="006C5763"/>
    <w:rsid w:val="006C5890"/>
    <w:rsid w:val="006C5B17"/>
    <w:rsid w:val="006C5D20"/>
    <w:rsid w:val="006C5D3A"/>
    <w:rsid w:val="006C5F22"/>
    <w:rsid w:val="006C5FE7"/>
    <w:rsid w:val="006C634F"/>
    <w:rsid w:val="006C6371"/>
    <w:rsid w:val="006C6394"/>
    <w:rsid w:val="006C6507"/>
    <w:rsid w:val="006C67DA"/>
    <w:rsid w:val="006C69DD"/>
    <w:rsid w:val="006C6AAB"/>
    <w:rsid w:val="006C6B27"/>
    <w:rsid w:val="006C6BF4"/>
    <w:rsid w:val="006C6C64"/>
    <w:rsid w:val="006C6DD6"/>
    <w:rsid w:val="006C6E2B"/>
    <w:rsid w:val="006C7034"/>
    <w:rsid w:val="006C707B"/>
    <w:rsid w:val="006C717A"/>
    <w:rsid w:val="006C7203"/>
    <w:rsid w:val="006C7386"/>
    <w:rsid w:val="006C7477"/>
    <w:rsid w:val="006C761C"/>
    <w:rsid w:val="006C765E"/>
    <w:rsid w:val="006C77E1"/>
    <w:rsid w:val="006C785F"/>
    <w:rsid w:val="006C7A45"/>
    <w:rsid w:val="006C7A48"/>
    <w:rsid w:val="006C7A54"/>
    <w:rsid w:val="006C7AF6"/>
    <w:rsid w:val="006C7BD1"/>
    <w:rsid w:val="006C7C45"/>
    <w:rsid w:val="006C7D5D"/>
    <w:rsid w:val="006C7FFC"/>
    <w:rsid w:val="006D00F7"/>
    <w:rsid w:val="006D015F"/>
    <w:rsid w:val="006D03EF"/>
    <w:rsid w:val="006D05E4"/>
    <w:rsid w:val="006D0733"/>
    <w:rsid w:val="006D081B"/>
    <w:rsid w:val="006D099F"/>
    <w:rsid w:val="006D09CA"/>
    <w:rsid w:val="006D0AD1"/>
    <w:rsid w:val="006D0AD9"/>
    <w:rsid w:val="006D0BFD"/>
    <w:rsid w:val="006D0D65"/>
    <w:rsid w:val="006D0F53"/>
    <w:rsid w:val="006D1094"/>
    <w:rsid w:val="006D10CE"/>
    <w:rsid w:val="006D10E4"/>
    <w:rsid w:val="006D11A1"/>
    <w:rsid w:val="006D1308"/>
    <w:rsid w:val="006D142C"/>
    <w:rsid w:val="006D1618"/>
    <w:rsid w:val="006D1C0E"/>
    <w:rsid w:val="006D1F52"/>
    <w:rsid w:val="006D2014"/>
    <w:rsid w:val="006D2021"/>
    <w:rsid w:val="006D229B"/>
    <w:rsid w:val="006D24FE"/>
    <w:rsid w:val="006D2789"/>
    <w:rsid w:val="006D2A16"/>
    <w:rsid w:val="006D2A4C"/>
    <w:rsid w:val="006D2AE2"/>
    <w:rsid w:val="006D3E48"/>
    <w:rsid w:val="006D3F4C"/>
    <w:rsid w:val="006D4308"/>
    <w:rsid w:val="006D4890"/>
    <w:rsid w:val="006D4921"/>
    <w:rsid w:val="006D4A03"/>
    <w:rsid w:val="006D4B11"/>
    <w:rsid w:val="006D4EC3"/>
    <w:rsid w:val="006D4FF5"/>
    <w:rsid w:val="006D5367"/>
    <w:rsid w:val="006D53D5"/>
    <w:rsid w:val="006D5429"/>
    <w:rsid w:val="006D542A"/>
    <w:rsid w:val="006D5C60"/>
    <w:rsid w:val="006D5EF7"/>
    <w:rsid w:val="006D5F12"/>
    <w:rsid w:val="006D5FFF"/>
    <w:rsid w:val="006D6104"/>
    <w:rsid w:val="006D6124"/>
    <w:rsid w:val="006D6405"/>
    <w:rsid w:val="006D68D9"/>
    <w:rsid w:val="006D6A94"/>
    <w:rsid w:val="006D6B14"/>
    <w:rsid w:val="006D6CA8"/>
    <w:rsid w:val="006D6CD3"/>
    <w:rsid w:val="006D70B6"/>
    <w:rsid w:val="006D7262"/>
    <w:rsid w:val="006D7306"/>
    <w:rsid w:val="006D73B8"/>
    <w:rsid w:val="006D73EF"/>
    <w:rsid w:val="006D778C"/>
    <w:rsid w:val="006D782B"/>
    <w:rsid w:val="006D78DA"/>
    <w:rsid w:val="006D7A76"/>
    <w:rsid w:val="006D7CED"/>
    <w:rsid w:val="006D7E93"/>
    <w:rsid w:val="006D7F03"/>
    <w:rsid w:val="006E01D2"/>
    <w:rsid w:val="006E03F1"/>
    <w:rsid w:val="006E069F"/>
    <w:rsid w:val="006E06CB"/>
    <w:rsid w:val="006E0806"/>
    <w:rsid w:val="006E0862"/>
    <w:rsid w:val="006E0DE5"/>
    <w:rsid w:val="006E0F60"/>
    <w:rsid w:val="006E1100"/>
    <w:rsid w:val="006E1216"/>
    <w:rsid w:val="006E128F"/>
    <w:rsid w:val="006E1521"/>
    <w:rsid w:val="006E155F"/>
    <w:rsid w:val="006E16FD"/>
    <w:rsid w:val="006E1888"/>
    <w:rsid w:val="006E1955"/>
    <w:rsid w:val="006E1B7F"/>
    <w:rsid w:val="006E1C5E"/>
    <w:rsid w:val="006E1D36"/>
    <w:rsid w:val="006E1F79"/>
    <w:rsid w:val="006E2541"/>
    <w:rsid w:val="006E2560"/>
    <w:rsid w:val="006E2759"/>
    <w:rsid w:val="006E2875"/>
    <w:rsid w:val="006E2A6A"/>
    <w:rsid w:val="006E2B26"/>
    <w:rsid w:val="006E2C85"/>
    <w:rsid w:val="006E2C95"/>
    <w:rsid w:val="006E2D1D"/>
    <w:rsid w:val="006E2F32"/>
    <w:rsid w:val="006E31A3"/>
    <w:rsid w:val="006E3418"/>
    <w:rsid w:val="006E3493"/>
    <w:rsid w:val="006E358D"/>
    <w:rsid w:val="006E36AD"/>
    <w:rsid w:val="006E3A0E"/>
    <w:rsid w:val="006E3A22"/>
    <w:rsid w:val="006E3BEC"/>
    <w:rsid w:val="006E3EE6"/>
    <w:rsid w:val="006E3FE6"/>
    <w:rsid w:val="006E423D"/>
    <w:rsid w:val="006E445E"/>
    <w:rsid w:val="006E48F5"/>
    <w:rsid w:val="006E4B2F"/>
    <w:rsid w:val="006E4C06"/>
    <w:rsid w:val="006E4D2B"/>
    <w:rsid w:val="006E4E2E"/>
    <w:rsid w:val="006E4E9F"/>
    <w:rsid w:val="006E4FA8"/>
    <w:rsid w:val="006E51B8"/>
    <w:rsid w:val="006E52C4"/>
    <w:rsid w:val="006E56C5"/>
    <w:rsid w:val="006E5841"/>
    <w:rsid w:val="006E5C0C"/>
    <w:rsid w:val="006E5C5D"/>
    <w:rsid w:val="006E5ED3"/>
    <w:rsid w:val="006E6003"/>
    <w:rsid w:val="006E6070"/>
    <w:rsid w:val="006E60F0"/>
    <w:rsid w:val="006E612A"/>
    <w:rsid w:val="006E615B"/>
    <w:rsid w:val="006E64E6"/>
    <w:rsid w:val="006E6745"/>
    <w:rsid w:val="006E68B6"/>
    <w:rsid w:val="006E6A90"/>
    <w:rsid w:val="006E6B78"/>
    <w:rsid w:val="006E6F8A"/>
    <w:rsid w:val="006E6FB0"/>
    <w:rsid w:val="006E708A"/>
    <w:rsid w:val="006E716E"/>
    <w:rsid w:val="006E7210"/>
    <w:rsid w:val="006E792E"/>
    <w:rsid w:val="006E7CF0"/>
    <w:rsid w:val="006E7D57"/>
    <w:rsid w:val="006E7D7B"/>
    <w:rsid w:val="006E7F86"/>
    <w:rsid w:val="006F036D"/>
    <w:rsid w:val="006F03A4"/>
    <w:rsid w:val="006F0434"/>
    <w:rsid w:val="006F04CD"/>
    <w:rsid w:val="006F09FF"/>
    <w:rsid w:val="006F0D25"/>
    <w:rsid w:val="006F0D41"/>
    <w:rsid w:val="006F0F47"/>
    <w:rsid w:val="006F0FE9"/>
    <w:rsid w:val="006F1216"/>
    <w:rsid w:val="006F139A"/>
    <w:rsid w:val="006F15D2"/>
    <w:rsid w:val="006F19B1"/>
    <w:rsid w:val="006F1A2D"/>
    <w:rsid w:val="006F1D71"/>
    <w:rsid w:val="006F1D80"/>
    <w:rsid w:val="006F1D8A"/>
    <w:rsid w:val="006F1DD7"/>
    <w:rsid w:val="006F1EB6"/>
    <w:rsid w:val="006F1F5E"/>
    <w:rsid w:val="006F2066"/>
    <w:rsid w:val="006F28B1"/>
    <w:rsid w:val="006F2A35"/>
    <w:rsid w:val="006F3235"/>
    <w:rsid w:val="006F3454"/>
    <w:rsid w:val="006F347A"/>
    <w:rsid w:val="006F35E8"/>
    <w:rsid w:val="006F37AE"/>
    <w:rsid w:val="006F39CC"/>
    <w:rsid w:val="006F3E57"/>
    <w:rsid w:val="006F41BC"/>
    <w:rsid w:val="006F438E"/>
    <w:rsid w:val="006F4550"/>
    <w:rsid w:val="006F4842"/>
    <w:rsid w:val="006F49F3"/>
    <w:rsid w:val="006F4CB2"/>
    <w:rsid w:val="006F4D6A"/>
    <w:rsid w:val="006F5176"/>
    <w:rsid w:val="006F53F2"/>
    <w:rsid w:val="006F5427"/>
    <w:rsid w:val="006F54A6"/>
    <w:rsid w:val="006F55FD"/>
    <w:rsid w:val="006F56DE"/>
    <w:rsid w:val="006F57A5"/>
    <w:rsid w:val="006F5CB1"/>
    <w:rsid w:val="006F5D5E"/>
    <w:rsid w:val="006F5EB2"/>
    <w:rsid w:val="006F5F85"/>
    <w:rsid w:val="006F613C"/>
    <w:rsid w:val="006F61B0"/>
    <w:rsid w:val="006F635E"/>
    <w:rsid w:val="006F66DC"/>
    <w:rsid w:val="006F6742"/>
    <w:rsid w:val="006F680E"/>
    <w:rsid w:val="006F6870"/>
    <w:rsid w:val="006F6885"/>
    <w:rsid w:val="006F68E3"/>
    <w:rsid w:val="006F6D2E"/>
    <w:rsid w:val="006F6DD3"/>
    <w:rsid w:val="006F70E1"/>
    <w:rsid w:val="006F77D5"/>
    <w:rsid w:val="006F781B"/>
    <w:rsid w:val="006F78C8"/>
    <w:rsid w:val="006F79B5"/>
    <w:rsid w:val="006F7A29"/>
    <w:rsid w:val="006F7A57"/>
    <w:rsid w:val="006F7B55"/>
    <w:rsid w:val="006F7B62"/>
    <w:rsid w:val="006F7DC0"/>
    <w:rsid w:val="006F7F51"/>
    <w:rsid w:val="006F7FE8"/>
    <w:rsid w:val="007000FA"/>
    <w:rsid w:val="0070045A"/>
    <w:rsid w:val="00700473"/>
    <w:rsid w:val="007004E2"/>
    <w:rsid w:val="0070073E"/>
    <w:rsid w:val="00700781"/>
    <w:rsid w:val="0070078E"/>
    <w:rsid w:val="0070095F"/>
    <w:rsid w:val="0070098E"/>
    <w:rsid w:val="00700E36"/>
    <w:rsid w:val="0070109E"/>
    <w:rsid w:val="007010FA"/>
    <w:rsid w:val="007014B4"/>
    <w:rsid w:val="0070150D"/>
    <w:rsid w:val="007016A9"/>
    <w:rsid w:val="00701920"/>
    <w:rsid w:val="00701961"/>
    <w:rsid w:val="00701A6E"/>
    <w:rsid w:val="00701F2A"/>
    <w:rsid w:val="007024E1"/>
    <w:rsid w:val="007026C3"/>
    <w:rsid w:val="00702854"/>
    <w:rsid w:val="00702A06"/>
    <w:rsid w:val="00702A20"/>
    <w:rsid w:val="00702C7B"/>
    <w:rsid w:val="00702D6B"/>
    <w:rsid w:val="00702F31"/>
    <w:rsid w:val="00702FE6"/>
    <w:rsid w:val="0070328B"/>
    <w:rsid w:val="00703583"/>
    <w:rsid w:val="007036CD"/>
    <w:rsid w:val="007037C2"/>
    <w:rsid w:val="00703806"/>
    <w:rsid w:val="00703C30"/>
    <w:rsid w:val="00703E38"/>
    <w:rsid w:val="00703F63"/>
    <w:rsid w:val="00704045"/>
    <w:rsid w:val="007040AB"/>
    <w:rsid w:val="00704145"/>
    <w:rsid w:val="00704161"/>
    <w:rsid w:val="007042EA"/>
    <w:rsid w:val="007043AC"/>
    <w:rsid w:val="00704B5A"/>
    <w:rsid w:val="00704BF7"/>
    <w:rsid w:val="0070503D"/>
    <w:rsid w:val="007050E0"/>
    <w:rsid w:val="0070544A"/>
    <w:rsid w:val="0070549A"/>
    <w:rsid w:val="0070555D"/>
    <w:rsid w:val="00705993"/>
    <w:rsid w:val="00705B6E"/>
    <w:rsid w:val="00705C9A"/>
    <w:rsid w:val="00705CC1"/>
    <w:rsid w:val="00705ED0"/>
    <w:rsid w:val="00705EDA"/>
    <w:rsid w:val="00705F69"/>
    <w:rsid w:val="007065F2"/>
    <w:rsid w:val="00706648"/>
    <w:rsid w:val="007067F0"/>
    <w:rsid w:val="00706D70"/>
    <w:rsid w:val="00706ED8"/>
    <w:rsid w:val="00707341"/>
    <w:rsid w:val="00707626"/>
    <w:rsid w:val="00707994"/>
    <w:rsid w:val="00707A62"/>
    <w:rsid w:val="00707B92"/>
    <w:rsid w:val="00707CBE"/>
    <w:rsid w:val="00707DAD"/>
    <w:rsid w:val="00710015"/>
    <w:rsid w:val="0071037D"/>
    <w:rsid w:val="00710813"/>
    <w:rsid w:val="007108B5"/>
    <w:rsid w:val="007108C0"/>
    <w:rsid w:val="0071098E"/>
    <w:rsid w:val="00710D10"/>
    <w:rsid w:val="00710EAC"/>
    <w:rsid w:val="007111C7"/>
    <w:rsid w:val="007119CB"/>
    <w:rsid w:val="00711AB7"/>
    <w:rsid w:val="00711CCC"/>
    <w:rsid w:val="00712008"/>
    <w:rsid w:val="0071219A"/>
    <w:rsid w:val="0071220B"/>
    <w:rsid w:val="007124B5"/>
    <w:rsid w:val="007124CC"/>
    <w:rsid w:val="00712500"/>
    <w:rsid w:val="0071253C"/>
    <w:rsid w:val="00712701"/>
    <w:rsid w:val="0071273E"/>
    <w:rsid w:val="007127BC"/>
    <w:rsid w:val="00712893"/>
    <w:rsid w:val="00712B4B"/>
    <w:rsid w:val="00712FD6"/>
    <w:rsid w:val="00712FE2"/>
    <w:rsid w:val="007132B1"/>
    <w:rsid w:val="0071337D"/>
    <w:rsid w:val="00713430"/>
    <w:rsid w:val="007134BE"/>
    <w:rsid w:val="00713582"/>
    <w:rsid w:val="00713669"/>
    <w:rsid w:val="0071397A"/>
    <w:rsid w:val="00713B86"/>
    <w:rsid w:val="00713C07"/>
    <w:rsid w:val="00713D63"/>
    <w:rsid w:val="007141B6"/>
    <w:rsid w:val="0071421F"/>
    <w:rsid w:val="007142C7"/>
    <w:rsid w:val="007143E8"/>
    <w:rsid w:val="007145F7"/>
    <w:rsid w:val="007147B0"/>
    <w:rsid w:val="0071486A"/>
    <w:rsid w:val="00714DA1"/>
    <w:rsid w:val="00714E9B"/>
    <w:rsid w:val="00714F98"/>
    <w:rsid w:val="00714FC9"/>
    <w:rsid w:val="007152C5"/>
    <w:rsid w:val="0071532F"/>
    <w:rsid w:val="00715611"/>
    <w:rsid w:val="00715D05"/>
    <w:rsid w:val="00715D53"/>
    <w:rsid w:val="00715ECA"/>
    <w:rsid w:val="007162C6"/>
    <w:rsid w:val="00716379"/>
    <w:rsid w:val="00716465"/>
    <w:rsid w:val="00716517"/>
    <w:rsid w:val="0071670B"/>
    <w:rsid w:val="00716787"/>
    <w:rsid w:val="00716B7D"/>
    <w:rsid w:val="00716C31"/>
    <w:rsid w:val="00716CBF"/>
    <w:rsid w:val="00716E39"/>
    <w:rsid w:val="00717531"/>
    <w:rsid w:val="00717732"/>
    <w:rsid w:val="00717878"/>
    <w:rsid w:val="00717A0C"/>
    <w:rsid w:val="00717C1B"/>
    <w:rsid w:val="00717C47"/>
    <w:rsid w:val="00717C71"/>
    <w:rsid w:val="00717D3A"/>
    <w:rsid w:val="0072001F"/>
    <w:rsid w:val="00720338"/>
    <w:rsid w:val="007205D0"/>
    <w:rsid w:val="007205EC"/>
    <w:rsid w:val="007206CE"/>
    <w:rsid w:val="00720B66"/>
    <w:rsid w:val="00720CD8"/>
    <w:rsid w:val="00720F51"/>
    <w:rsid w:val="0072163F"/>
    <w:rsid w:val="00721790"/>
    <w:rsid w:val="00721B75"/>
    <w:rsid w:val="00721BCE"/>
    <w:rsid w:val="00721C36"/>
    <w:rsid w:val="00721DB2"/>
    <w:rsid w:val="00721E16"/>
    <w:rsid w:val="00721E9D"/>
    <w:rsid w:val="00721EEC"/>
    <w:rsid w:val="00722024"/>
    <w:rsid w:val="0072238C"/>
    <w:rsid w:val="0072270F"/>
    <w:rsid w:val="007228C2"/>
    <w:rsid w:val="0072291D"/>
    <w:rsid w:val="0072298D"/>
    <w:rsid w:val="00722AE7"/>
    <w:rsid w:val="00722BB5"/>
    <w:rsid w:val="00722CB5"/>
    <w:rsid w:val="00722D9F"/>
    <w:rsid w:val="0072312F"/>
    <w:rsid w:val="00723191"/>
    <w:rsid w:val="007231E6"/>
    <w:rsid w:val="00723458"/>
    <w:rsid w:val="0072349B"/>
    <w:rsid w:val="007237CC"/>
    <w:rsid w:val="00723B12"/>
    <w:rsid w:val="00723D3F"/>
    <w:rsid w:val="00723DD0"/>
    <w:rsid w:val="00723E07"/>
    <w:rsid w:val="00723ECD"/>
    <w:rsid w:val="007241D7"/>
    <w:rsid w:val="00724275"/>
    <w:rsid w:val="007247B1"/>
    <w:rsid w:val="00724817"/>
    <w:rsid w:val="00724905"/>
    <w:rsid w:val="0072498B"/>
    <w:rsid w:val="00724B7E"/>
    <w:rsid w:val="00724BEE"/>
    <w:rsid w:val="00724C24"/>
    <w:rsid w:val="00724E68"/>
    <w:rsid w:val="00724E6A"/>
    <w:rsid w:val="00724ECE"/>
    <w:rsid w:val="00724F3A"/>
    <w:rsid w:val="007252E4"/>
    <w:rsid w:val="00725350"/>
    <w:rsid w:val="007253C0"/>
    <w:rsid w:val="007255E7"/>
    <w:rsid w:val="0072565E"/>
    <w:rsid w:val="007256AA"/>
    <w:rsid w:val="0072570B"/>
    <w:rsid w:val="00725AC4"/>
    <w:rsid w:val="00725C58"/>
    <w:rsid w:val="00725DA3"/>
    <w:rsid w:val="0072610F"/>
    <w:rsid w:val="007263DC"/>
    <w:rsid w:val="0072640D"/>
    <w:rsid w:val="00726431"/>
    <w:rsid w:val="00726970"/>
    <w:rsid w:val="00726EAA"/>
    <w:rsid w:val="007274D8"/>
    <w:rsid w:val="00727980"/>
    <w:rsid w:val="00727A0C"/>
    <w:rsid w:val="00727DA9"/>
    <w:rsid w:val="00727F0A"/>
    <w:rsid w:val="00727F27"/>
    <w:rsid w:val="0073005C"/>
    <w:rsid w:val="00730165"/>
    <w:rsid w:val="00730838"/>
    <w:rsid w:val="0073089E"/>
    <w:rsid w:val="0073092B"/>
    <w:rsid w:val="00731234"/>
    <w:rsid w:val="00731817"/>
    <w:rsid w:val="00731855"/>
    <w:rsid w:val="00731A42"/>
    <w:rsid w:val="00731D02"/>
    <w:rsid w:val="00731D33"/>
    <w:rsid w:val="00731DC7"/>
    <w:rsid w:val="00732008"/>
    <w:rsid w:val="0073227C"/>
    <w:rsid w:val="0073235B"/>
    <w:rsid w:val="007323E7"/>
    <w:rsid w:val="007325A3"/>
    <w:rsid w:val="007326B5"/>
    <w:rsid w:val="007328AB"/>
    <w:rsid w:val="0073290C"/>
    <w:rsid w:val="0073294B"/>
    <w:rsid w:val="00732C75"/>
    <w:rsid w:val="00732EC2"/>
    <w:rsid w:val="0073303E"/>
    <w:rsid w:val="00733306"/>
    <w:rsid w:val="00733323"/>
    <w:rsid w:val="007335B1"/>
    <w:rsid w:val="0073370F"/>
    <w:rsid w:val="00733928"/>
    <w:rsid w:val="00734229"/>
    <w:rsid w:val="00734438"/>
    <w:rsid w:val="0073447C"/>
    <w:rsid w:val="0073451B"/>
    <w:rsid w:val="007347B5"/>
    <w:rsid w:val="007347B6"/>
    <w:rsid w:val="00734AC7"/>
    <w:rsid w:val="00734BAB"/>
    <w:rsid w:val="00734CEC"/>
    <w:rsid w:val="00735037"/>
    <w:rsid w:val="0073506D"/>
    <w:rsid w:val="007350DF"/>
    <w:rsid w:val="007351CB"/>
    <w:rsid w:val="00735448"/>
    <w:rsid w:val="00735468"/>
    <w:rsid w:val="007354CE"/>
    <w:rsid w:val="007354F2"/>
    <w:rsid w:val="0073562C"/>
    <w:rsid w:val="007357BD"/>
    <w:rsid w:val="00735840"/>
    <w:rsid w:val="00735841"/>
    <w:rsid w:val="00735875"/>
    <w:rsid w:val="0073599E"/>
    <w:rsid w:val="007359AD"/>
    <w:rsid w:val="00735A86"/>
    <w:rsid w:val="00735AEC"/>
    <w:rsid w:val="00735B4B"/>
    <w:rsid w:val="00735B92"/>
    <w:rsid w:val="00735C37"/>
    <w:rsid w:val="00735C81"/>
    <w:rsid w:val="00735F6A"/>
    <w:rsid w:val="00736042"/>
    <w:rsid w:val="00736256"/>
    <w:rsid w:val="007362B2"/>
    <w:rsid w:val="00736488"/>
    <w:rsid w:val="007365CC"/>
    <w:rsid w:val="00736628"/>
    <w:rsid w:val="007366C9"/>
    <w:rsid w:val="007366FC"/>
    <w:rsid w:val="007367FC"/>
    <w:rsid w:val="00736DDA"/>
    <w:rsid w:val="00736FFA"/>
    <w:rsid w:val="0073710E"/>
    <w:rsid w:val="0073719D"/>
    <w:rsid w:val="0073738D"/>
    <w:rsid w:val="007373DF"/>
    <w:rsid w:val="007374DA"/>
    <w:rsid w:val="00737A9F"/>
    <w:rsid w:val="00737C5B"/>
    <w:rsid w:val="00737CA9"/>
    <w:rsid w:val="00737F1E"/>
    <w:rsid w:val="007400A5"/>
    <w:rsid w:val="00740251"/>
    <w:rsid w:val="00740282"/>
    <w:rsid w:val="00740496"/>
    <w:rsid w:val="0074049B"/>
    <w:rsid w:val="0074058F"/>
    <w:rsid w:val="0074062F"/>
    <w:rsid w:val="007407AB"/>
    <w:rsid w:val="00740A4E"/>
    <w:rsid w:val="00740D8E"/>
    <w:rsid w:val="00740F59"/>
    <w:rsid w:val="007410D7"/>
    <w:rsid w:val="0074136C"/>
    <w:rsid w:val="00741591"/>
    <w:rsid w:val="0074160D"/>
    <w:rsid w:val="007417FF"/>
    <w:rsid w:val="0074192B"/>
    <w:rsid w:val="00742295"/>
    <w:rsid w:val="00742728"/>
    <w:rsid w:val="0074305A"/>
    <w:rsid w:val="007436B7"/>
    <w:rsid w:val="00743B8A"/>
    <w:rsid w:val="00743CFF"/>
    <w:rsid w:val="00743E1F"/>
    <w:rsid w:val="00743E7F"/>
    <w:rsid w:val="00743E9F"/>
    <w:rsid w:val="0074405B"/>
    <w:rsid w:val="007440B0"/>
    <w:rsid w:val="007440F4"/>
    <w:rsid w:val="007441F1"/>
    <w:rsid w:val="00744269"/>
    <w:rsid w:val="00744396"/>
    <w:rsid w:val="00744465"/>
    <w:rsid w:val="007444CE"/>
    <w:rsid w:val="007445D7"/>
    <w:rsid w:val="0074463C"/>
    <w:rsid w:val="0074498A"/>
    <w:rsid w:val="007449E4"/>
    <w:rsid w:val="00744A85"/>
    <w:rsid w:val="00744B02"/>
    <w:rsid w:val="00744C59"/>
    <w:rsid w:val="00744CEF"/>
    <w:rsid w:val="00744F42"/>
    <w:rsid w:val="00744FC5"/>
    <w:rsid w:val="00745068"/>
    <w:rsid w:val="0074518D"/>
    <w:rsid w:val="0074540E"/>
    <w:rsid w:val="007454B5"/>
    <w:rsid w:val="00745654"/>
    <w:rsid w:val="00745A31"/>
    <w:rsid w:val="00745D39"/>
    <w:rsid w:val="00745D4A"/>
    <w:rsid w:val="00746030"/>
    <w:rsid w:val="007461A3"/>
    <w:rsid w:val="007461C2"/>
    <w:rsid w:val="007462D0"/>
    <w:rsid w:val="0074631B"/>
    <w:rsid w:val="0074636A"/>
    <w:rsid w:val="00746708"/>
    <w:rsid w:val="007468D6"/>
    <w:rsid w:val="007468D7"/>
    <w:rsid w:val="00746B4C"/>
    <w:rsid w:val="00746EEE"/>
    <w:rsid w:val="007470E6"/>
    <w:rsid w:val="00747119"/>
    <w:rsid w:val="0074717B"/>
    <w:rsid w:val="00747210"/>
    <w:rsid w:val="007476D7"/>
    <w:rsid w:val="00747838"/>
    <w:rsid w:val="00747C3D"/>
    <w:rsid w:val="00747EDC"/>
    <w:rsid w:val="00747FFD"/>
    <w:rsid w:val="0075019E"/>
    <w:rsid w:val="007501F4"/>
    <w:rsid w:val="0075029E"/>
    <w:rsid w:val="00750818"/>
    <w:rsid w:val="0075083C"/>
    <w:rsid w:val="00750CED"/>
    <w:rsid w:val="00750DD0"/>
    <w:rsid w:val="00750F3A"/>
    <w:rsid w:val="00750F5A"/>
    <w:rsid w:val="00751039"/>
    <w:rsid w:val="0075105E"/>
    <w:rsid w:val="007510D9"/>
    <w:rsid w:val="007511ED"/>
    <w:rsid w:val="007515F8"/>
    <w:rsid w:val="00751765"/>
    <w:rsid w:val="00751A97"/>
    <w:rsid w:val="00751B3C"/>
    <w:rsid w:val="00751D85"/>
    <w:rsid w:val="007522BF"/>
    <w:rsid w:val="007522D8"/>
    <w:rsid w:val="00752834"/>
    <w:rsid w:val="00752845"/>
    <w:rsid w:val="00752A4F"/>
    <w:rsid w:val="00752C0D"/>
    <w:rsid w:val="00752D20"/>
    <w:rsid w:val="0075343D"/>
    <w:rsid w:val="00753517"/>
    <w:rsid w:val="0075361C"/>
    <w:rsid w:val="00753C31"/>
    <w:rsid w:val="00753E21"/>
    <w:rsid w:val="007540FB"/>
    <w:rsid w:val="00754689"/>
    <w:rsid w:val="00754A54"/>
    <w:rsid w:val="00754B2B"/>
    <w:rsid w:val="00754BE9"/>
    <w:rsid w:val="00754C2E"/>
    <w:rsid w:val="0075515F"/>
    <w:rsid w:val="0075523C"/>
    <w:rsid w:val="00755287"/>
    <w:rsid w:val="00755389"/>
    <w:rsid w:val="0075553F"/>
    <w:rsid w:val="007555F3"/>
    <w:rsid w:val="0075596F"/>
    <w:rsid w:val="00755A56"/>
    <w:rsid w:val="00755B9F"/>
    <w:rsid w:val="00755D83"/>
    <w:rsid w:val="00755FC4"/>
    <w:rsid w:val="00756104"/>
    <w:rsid w:val="0075618F"/>
    <w:rsid w:val="00756197"/>
    <w:rsid w:val="007564CD"/>
    <w:rsid w:val="00756574"/>
    <w:rsid w:val="0075683F"/>
    <w:rsid w:val="0075696F"/>
    <w:rsid w:val="00756D23"/>
    <w:rsid w:val="00757569"/>
    <w:rsid w:val="00757696"/>
    <w:rsid w:val="007576D1"/>
    <w:rsid w:val="00757BB8"/>
    <w:rsid w:val="00760258"/>
    <w:rsid w:val="0076025A"/>
    <w:rsid w:val="007602E7"/>
    <w:rsid w:val="0076084E"/>
    <w:rsid w:val="007610E2"/>
    <w:rsid w:val="007612F3"/>
    <w:rsid w:val="007613D7"/>
    <w:rsid w:val="007614D0"/>
    <w:rsid w:val="007615F7"/>
    <w:rsid w:val="007617BA"/>
    <w:rsid w:val="0076186B"/>
    <w:rsid w:val="00761A58"/>
    <w:rsid w:val="00761AE7"/>
    <w:rsid w:val="00761DCE"/>
    <w:rsid w:val="00761F7F"/>
    <w:rsid w:val="0076218B"/>
    <w:rsid w:val="00762636"/>
    <w:rsid w:val="00762B74"/>
    <w:rsid w:val="00762BE5"/>
    <w:rsid w:val="00762BF2"/>
    <w:rsid w:val="00762C37"/>
    <w:rsid w:val="00762F9B"/>
    <w:rsid w:val="007630D7"/>
    <w:rsid w:val="0076332A"/>
    <w:rsid w:val="00763382"/>
    <w:rsid w:val="00763412"/>
    <w:rsid w:val="00763432"/>
    <w:rsid w:val="007634B2"/>
    <w:rsid w:val="00763620"/>
    <w:rsid w:val="0076369B"/>
    <w:rsid w:val="007636A7"/>
    <w:rsid w:val="007636A8"/>
    <w:rsid w:val="0076376E"/>
    <w:rsid w:val="007638F3"/>
    <w:rsid w:val="0076392D"/>
    <w:rsid w:val="00763935"/>
    <w:rsid w:val="00763A86"/>
    <w:rsid w:val="00763DA6"/>
    <w:rsid w:val="00764068"/>
    <w:rsid w:val="0076410E"/>
    <w:rsid w:val="00764726"/>
    <w:rsid w:val="00764729"/>
    <w:rsid w:val="00764746"/>
    <w:rsid w:val="00764758"/>
    <w:rsid w:val="007648E3"/>
    <w:rsid w:val="00764A8F"/>
    <w:rsid w:val="00764BFA"/>
    <w:rsid w:val="00764F71"/>
    <w:rsid w:val="0076525B"/>
    <w:rsid w:val="007654C6"/>
    <w:rsid w:val="00765507"/>
    <w:rsid w:val="007655EB"/>
    <w:rsid w:val="00765716"/>
    <w:rsid w:val="007658B1"/>
    <w:rsid w:val="00765ACF"/>
    <w:rsid w:val="00765AF5"/>
    <w:rsid w:val="00765B34"/>
    <w:rsid w:val="00765C03"/>
    <w:rsid w:val="0076606A"/>
    <w:rsid w:val="00766159"/>
    <w:rsid w:val="007662F7"/>
    <w:rsid w:val="007664D2"/>
    <w:rsid w:val="00766714"/>
    <w:rsid w:val="00766A4C"/>
    <w:rsid w:val="00766D26"/>
    <w:rsid w:val="00767076"/>
    <w:rsid w:val="007671C2"/>
    <w:rsid w:val="00767291"/>
    <w:rsid w:val="007673CD"/>
    <w:rsid w:val="007673D7"/>
    <w:rsid w:val="00767508"/>
    <w:rsid w:val="007675EE"/>
    <w:rsid w:val="00767838"/>
    <w:rsid w:val="00767CC9"/>
    <w:rsid w:val="0077005A"/>
    <w:rsid w:val="00770135"/>
    <w:rsid w:val="007703AA"/>
    <w:rsid w:val="00770422"/>
    <w:rsid w:val="00770455"/>
    <w:rsid w:val="0077053E"/>
    <w:rsid w:val="007705FA"/>
    <w:rsid w:val="00770A3E"/>
    <w:rsid w:val="00770B9E"/>
    <w:rsid w:val="00770CD6"/>
    <w:rsid w:val="00770CF8"/>
    <w:rsid w:val="00770D29"/>
    <w:rsid w:val="00771061"/>
    <w:rsid w:val="00771394"/>
    <w:rsid w:val="007719DE"/>
    <w:rsid w:val="00771C2E"/>
    <w:rsid w:val="00772518"/>
    <w:rsid w:val="00772567"/>
    <w:rsid w:val="007726DC"/>
    <w:rsid w:val="00772A3E"/>
    <w:rsid w:val="00772F13"/>
    <w:rsid w:val="007730F8"/>
    <w:rsid w:val="00773232"/>
    <w:rsid w:val="0077345D"/>
    <w:rsid w:val="0077367D"/>
    <w:rsid w:val="007736E7"/>
    <w:rsid w:val="00773755"/>
    <w:rsid w:val="007737F9"/>
    <w:rsid w:val="007739A2"/>
    <w:rsid w:val="00773F8C"/>
    <w:rsid w:val="0077438B"/>
    <w:rsid w:val="00774646"/>
    <w:rsid w:val="007746F5"/>
    <w:rsid w:val="00774CB3"/>
    <w:rsid w:val="00774CEB"/>
    <w:rsid w:val="00775296"/>
    <w:rsid w:val="0077529C"/>
    <w:rsid w:val="007752FF"/>
    <w:rsid w:val="0077568A"/>
    <w:rsid w:val="00775903"/>
    <w:rsid w:val="00775BA3"/>
    <w:rsid w:val="00775CEA"/>
    <w:rsid w:val="00775E33"/>
    <w:rsid w:val="00775E52"/>
    <w:rsid w:val="00776217"/>
    <w:rsid w:val="00776355"/>
    <w:rsid w:val="00776537"/>
    <w:rsid w:val="007765B7"/>
    <w:rsid w:val="007767F0"/>
    <w:rsid w:val="00776A51"/>
    <w:rsid w:val="00776C03"/>
    <w:rsid w:val="00776D70"/>
    <w:rsid w:val="00776DC3"/>
    <w:rsid w:val="00776E58"/>
    <w:rsid w:val="00776EB3"/>
    <w:rsid w:val="00776FB4"/>
    <w:rsid w:val="00777228"/>
    <w:rsid w:val="0077749C"/>
    <w:rsid w:val="0077768E"/>
    <w:rsid w:val="00777981"/>
    <w:rsid w:val="00777AE7"/>
    <w:rsid w:val="00777B6C"/>
    <w:rsid w:val="00777E2C"/>
    <w:rsid w:val="00777EED"/>
    <w:rsid w:val="00777F61"/>
    <w:rsid w:val="007802F6"/>
    <w:rsid w:val="007805AA"/>
    <w:rsid w:val="007806DF"/>
    <w:rsid w:val="00780E2A"/>
    <w:rsid w:val="00780F23"/>
    <w:rsid w:val="007810BB"/>
    <w:rsid w:val="007812B3"/>
    <w:rsid w:val="007815DF"/>
    <w:rsid w:val="0078169B"/>
    <w:rsid w:val="007816AD"/>
    <w:rsid w:val="007817F5"/>
    <w:rsid w:val="0078189F"/>
    <w:rsid w:val="00781A3D"/>
    <w:rsid w:val="00781AD5"/>
    <w:rsid w:val="00781C32"/>
    <w:rsid w:val="00781C5B"/>
    <w:rsid w:val="00781CE7"/>
    <w:rsid w:val="00781DCB"/>
    <w:rsid w:val="00781F13"/>
    <w:rsid w:val="0078214F"/>
    <w:rsid w:val="00782163"/>
    <w:rsid w:val="0078240B"/>
    <w:rsid w:val="0078259D"/>
    <w:rsid w:val="0078285C"/>
    <w:rsid w:val="00782B38"/>
    <w:rsid w:val="00782D5E"/>
    <w:rsid w:val="00782D94"/>
    <w:rsid w:val="00783543"/>
    <w:rsid w:val="00783684"/>
    <w:rsid w:val="00783BA9"/>
    <w:rsid w:val="00783F97"/>
    <w:rsid w:val="0078420B"/>
    <w:rsid w:val="007842BF"/>
    <w:rsid w:val="00784335"/>
    <w:rsid w:val="007843E6"/>
    <w:rsid w:val="00784FBE"/>
    <w:rsid w:val="00784FD4"/>
    <w:rsid w:val="0078526B"/>
    <w:rsid w:val="00785370"/>
    <w:rsid w:val="007853C9"/>
    <w:rsid w:val="00785456"/>
    <w:rsid w:val="00785544"/>
    <w:rsid w:val="00785A4E"/>
    <w:rsid w:val="00785C1C"/>
    <w:rsid w:val="00785EEF"/>
    <w:rsid w:val="00785F64"/>
    <w:rsid w:val="00786321"/>
    <w:rsid w:val="00786479"/>
    <w:rsid w:val="00786847"/>
    <w:rsid w:val="00786AA8"/>
    <w:rsid w:val="007871C4"/>
    <w:rsid w:val="007871F7"/>
    <w:rsid w:val="00787325"/>
    <w:rsid w:val="00787577"/>
    <w:rsid w:val="00787617"/>
    <w:rsid w:val="00787683"/>
    <w:rsid w:val="0078773B"/>
    <w:rsid w:val="007877E8"/>
    <w:rsid w:val="00787B87"/>
    <w:rsid w:val="00790118"/>
    <w:rsid w:val="0079020E"/>
    <w:rsid w:val="007903AD"/>
    <w:rsid w:val="0079040A"/>
    <w:rsid w:val="0079047C"/>
    <w:rsid w:val="007905D2"/>
    <w:rsid w:val="00790818"/>
    <w:rsid w:val="0079084C"/>
    <w:rsid w:val="0079097E"/>
    <w:rsid w:val="0079099F"/>
    <w:rsid w:val="007909B8"/>
    <w:rsid w:val="00790A41"/>
    <w:rsid w:val="00790A5E"/>
    <w:rsid w:val="00790BAC"/>
    <w:rsid w:val="00790DBF"/>
    <w:rsid w:val="00790F2C"/>
    <w:rsid w:val="0079107F"/>
    <w:rsid w:val="007911A1"/>
    <w:rsid w:val="007912B0"/>
    <w:rsid w:val="007915C9"/>
    <w:rsid w:val="007915F8"/>
    <w:rsid w:val="00791665"/>
    <w:rsid w:val="00791A37"/>
    <w:rsid w:val="00791AA2"/>
    <w:rsid w:val="00791B11"/>
    <w:rsid w:val="00791C5C"/>
    <w:rsid w:val="00791DAF"/>
    <w:rsid w:val="007922BB"/>
    <w:rsid w:val="0079268C"/>
    <w:rsid w:val="007926F4"/>
    <w:rsid w:val="00792968"/>
    <w:rsid w:val="00792D12"/>
    <w:rsid w:val="00792E35"/>
    <w:rsid w:val="007930BA"/>
    <w:rsid w:val="007931D5"/>
    <w:rsid w:val="00793293"/>
    <w:rsid w:val="007932DB"/>
    <w:rsid w:val="00793372"/>
    <w:rsid w:val="00793421"/>
    <w:rsid w:val="007936C6"/>
    <w:rsid w:val="0079398D"/>
    <w:rsid w:val="00793C3C"/>
    <w:rsid w:val="00793C3E"/>
    <w:rsid w:val="00793CFC"/>
    <w:rsid w:val="00793E7A"/>
    <w:rsid w:val="00793EC4"/>
    <w:rsid w:val="00793FE2"/>
    <w:rsid w:val="00794025"/>
    <w:rsid w:val="0079415A"/>
    <w:rsid w:val="007942B5"/>
    <w:rsid w:val="007943A4"/>
    <w:rsid w:val="0079444A"/>
    <w:rsid w:val="007944C3"/>
    <w:rsid w:val="007945A5"/>
    <w:rsid w:val="0079465A"/>
    <w:rsid w:val="007947D8"/>
    <w:rsid w:val="0079493C"/>
    <w:rsid w:val="00794B3C"/>
    <w:rsid w:val="00794D65"/>
    <w:rsid w:val="00794DF6"/>
    <w:rsid w:val="00794F13"/>
    <w:rsid w:val="007950BF"/>
    <w:rsid w:val="0079522A"/>
    <w:rsid w:val="007952A3"/>
    <w:rsid w:val="0079533E"/>
    <w:rsid w:val="00795485"/>
    <w:rsid w:val="00795624"/>
    <w:rsid w:val="00795A91"/>
    <w:rsid w:val="00796042"/>
    <w:rsid w:val="007961CF"/>
    <w:rsid w:val="0079624F"/>
    <w:rsid w:val="007963D2"/>
    <w:rsid w:val="0079658A"/>
    <w:rsid w:val="00796898"/>
    <w:rsid w:val="00796939"/>
    <w:rsid w:val="007969A2"/>
    <w:rsid w:val="00796FA5"/>
    <w:rsid w:val="00797063"/>
    <w:rsid w:val="007970E2"/>
    <w:rsid w:val="0079718D"/>
    <w:rsid w:val="007972A2"/>
    <w:rsid w:val="007973A7"/>
    <w:rsid w:val="007974ED"/>
    <w:rsid w:val="007975C8"/>
    <w:rsid w:val="00797A1B"/>
    <w:rsid w:val="00797AD6"/>
    <w:rsid w:val="00797B41"/>
    <w:rsid w:val="00797BE6"/>
    <w:rsid w:val="00797BEB"/>
    <w:rsid w:val="00797C29"/>
    <w:rsid w:val="00797C31"/>
    <w:rsid w:val="00797DB9"/>
    <w:rsid w:val="00797FEF"/>
    <w:rsid w:val="007A012E"/>
    <w:rsid w:val="007A029A"/>
    <w:rsid w:val="007A06DD"/>
    <w:rsid w:val="007A07C1"/>
    <w:rsid w:val="007A082E"/>
    <w:rsid w:val="007A0D82"/>
    <w:rsid w:val="007A0E97"/>
    <w:rsid w:val="007A10CF"/>
    <w:rsid w:val="007A1175"/>
    <w:rsid w:val="007A1238"/>
    <w:rsid w:val="007A130B"/>
    <w:rsid w:val="007A1330"/>
    <w:rsid w:val="007A1352"/>
    <w:rsid w:val="007A137F"/>
    <w:rsid w:val="007A140B"/>
    <w:rsid w:val="007A17B5"/>
    <w:rsid w:val="007A1A14"/>
    <w:rsid w:val="007A1A18"/>
    <w:rsid w:val="007A1B4D"/>
    <w:rsid w:val="007A1B54"/>
    <w:rsid w:val="007A1BC9"/>
    <w:rsid w:val="007A1DCE"/>
    <w:rsid w:val="007A1F9B"/>
    <w:rsid w:val="007A203B"/>
    <w:rsid w:val="007A20D2"/>
    <w:rsid w:val="007A22E1"/>
    <w:rsid w:val="007A22EB"/>
    <w:rsid w:val="007A275A"/>
    <w:rsid w:val="007A2818"/>
    <w:rsid w:val="007A29B6"/>
    <w:rsid w:val="007A2B6B"/>
    <w:rsid w:val="007A2E98"/>
    <w:rsid w:val="007A2FFC"/>
    <w:rsid w:val="007A305B"/>
    <w:rsid w:val="007A310A"/>
    <w:rsid w:val="007A333C"/>
    <w:rsid w:val="007A3341"/>
    <w:rsid w:val="007A33CC"/>
    <w:rsid w:val="007A368F"/>
    <w:rsid w:val="007A374A"/>
    <w:rsid w:val="007A3B11"/>
    <w:rsid w:val="007A3B62"/>
    <w:rsid w:val="007A3BA5"/>
    <w:rsid w:val="007A3C15"/>
    <w:rsid w:val="007A3D20"/>
    <w:rsid w:val="007A40ED"/>
    <w:rsid w:val="007A4107"/>
    <w:rsid w:val="007A431A"/>
    <w:rsid w:val="007A49F5"/>
    <w:rsid w:val="007A4A57"/>
    <w:rsid w:val="007A4B47"/>
    <w:rsid w:val="007A4B77"/>
    <w:rsid w:val="007A4BFD"/>
    <w:rsid w:val="007A4DDC"/>
    <w:rsid w:val="007A520E"/>
    <w:rsid w:val="007A5213"/>
    <w:rsid w:val="007A53C6"/>
    <w:rsid w:val="007A5623"/>
    <w:rsid w:val="007A5661"/>
    <w:rsid w:val="007A5666"/>
    <w:rsid w:val="007A5745"/>
    <w:rsid w:val="007A5798"/>
    <w:rsid w:val="007A58E6"/>
    <w:rsid w:val="007A5F54"/>
    <w:rsid w:val="007A60A1"/>
    <w:rsid w:val="007A61F5"/>
    <w:rsid w:val="007A623E"/>
    <w:rsid w:val="007A63B1"/>
    <w:rsid w:val="007A6410"/>
    <w:rsid w:val="007A66B9"/>
    <w:rsid w:val="007A6A55"/>
    <w:rsid w:val="007A6BC5"/>
    <w:rsid w:val="007A6CAF"/>
    <w:rsid w:val="007A6CBF"/>
    <w:rsid w:val="007A6D51"/>
    <w:rsid w:val="007A722F"/>
    <w:rsid w:val="007A7354"/>
    <w:rsid w:val="007A7452"/>
    <w:rsid w:val="007A7841"/>
    <w:rsid w:val="007A7980"/>
    <w:rsid w:val="007A7A79"/>
    <w:rsid w:val="007A7CA8"/>
    <w:rsid w:val="007A7D42"/>
    <w:rsid w:val="007B033C"/>
    <w:rsid w:val="007B0397"/>
    <w:rsid w:val="007B079A"/>
    <w:rsid w:val="007B09EE"/>
    <w:rsid w:val="007B0AA3"/>
    <w:rsid w:val="007B0D48"/>
    <w:rsid w:val="007B1077"/>
    <w:rsid w:val="007B1152"/>
    <w:rsid w:val="007B1299"/>
    <w:rsid w:val="007B1514"/>
    <w:rsid w:val="007B1693"/>
    <w:rsid w:val="007B16C0"/>
    <w:rsid w:val="007B196E"/>
    <w:rsid w:val="007B1973"/>
    <w:rsid w:val="007B2216"/>
    <w:rsid w:val="007B2331"/>
    <w:rsid w:val="007B2412"/>
    <w:rsid w:val="007B269D"/>
    <w:rsid w:val="007B270F"/>
    <w:rsid w:val="007B2878"/>
    <w:rsid w:val="007B2997"/>
    <w:rsid w:val="007B29C9"/>
    <w:rsid w:val="007B2C7A"/>
    <w:rsid w:val="007B2D44"/>
    <w:rsid w:val="007B2E90"/>
    <w:rsid w:val="007B30C1"/>
    <w:rsid w:val="007B31A1"/>
    <w:rsid w:val="007B3234"/>
    <w:rsid w:val="007B3246"/>
    <w:rsid w:val="007B326B"/>
    <w:rsid w:val="007B335D"/>
    <w:rsid w:val="007B388A"/>
    <w:rsid w:val="007B38C8"/>
    <w:rsid w:val="007B39AF"/>
    <w:rsid w:val="007B3A65"/>
    <w:rsid w:val="007B3BD7"/>
    <w:rsid w:val="007B3E85"/>
    <w:rsid w:val="007B3FBF"/>
    <w:rsid w:val="007B4148"/>
    <w:rsid w:val="007B4254"/>
    <w:rsid w:val="007B428D"/>
    <w:rsid w:val="007B44BC"/>
    <w:rsid w:val="007B4603"/>
    <w:rsid w:val="007B481D"/>
    <w:rsid w:val="007B4846"/>
    <w:rsid w:val="007B4848"/>
    <w:rsid w:val="007B49D0"/>
    <w:rsid w:val="007B4A6A"/>
    <w:rsid w:val="007B4A86"/>
    <w:rsid w:val="007B4B8D"/>
    <w:rsid w:val="007B5001"/>
    <w:rsid w:val="007B5CDB"/>
    <w:rsid w:val="007B5D75"/>
    <w:rsid w:val="007B5F41"/>
    <w:rsid w:val="007B5FF1"/>
    <w:rsid w:val="007B6258"/>
    <w:rsid w:val="007B6314"/>
    <w:rsid w:val="007B6387"/>
    <w:rsid w:val="007B64FE"/>
    <w:rsid w:val="007B6673"/>
    <w:rsid w:val="007B676E"/>
    <w:rsid w:val="007B67D7"/>
    <w:rsid w:val="007B695B"/>
    <w:rsid w:val="007B6B40"/>
    <w:rsid w:val="007B6BC1"/>
    <w:rsid w:val="007B712A"/>
    <w:rsid w:val="007B72D7"/>
    <w:rsid w:val="007B73AF"/>
    <w:rsid w:val="007B74F5"/>
    <w:rsid w:val="007B7764"/>
    <w:rsid w:val="007B7797"/>
    <w:rsid w:val="007B77EF"/>
    <w:rsid w:val="007B781F"/>
    <w:rsid w:val="007B7888"/>
    <w:rsid w:val="007B7BD5"/>
    <w:rsid w:val="007B7C70"/>
    <w:rsid w:val="007B7CF9"/>
    <w:rsid w:val="007C00AE"/>
    <w:rsid w:val="007C05F1"/>
    <w:rsid w:val="007C0876"/>
    <w:rsid w:val="007C089C"/>
    <w:rsid w:val="007C0909"/>
    <w:rsid w:val="007C09A2"/>
    <w:rsid w:val="007C0BCB"/>
    <w:rsid w:val="007C0E08"/>
    <w:rsid w:val="007C0F76"/>
    <w:rsid w:val="007C0FEE"/>
    <w:rsid w:val="007C121E"/>
    <w:rsid w:val="007C1410"/>
    <w:rsid w:val="007C145B"/>
    <w:rsid w:val="007C152C"/>
    <w:rsid w:val="007C15D1"/>
    <w:rsid w:val="007C1724"/>
    <w:rsid w:val="007C1A37"/>
    <w:rsid w:val="007C1E7B"/>
    <w:rsid w:val="007C1FBE"/>
    <w:rsid w:val="007C213A"/>
    <w:rsid w:val="007C2342"/>
    <w:rsid w:val="007C2418"/>
    <w:rsid w:val="007C2420"/>
    <w:rsid w:val="007C27CA"/>
    <w:rsid w:val="007C2946"/>
    <w:rsid w:val="007C2AFD"/>
    <w:rsid w:val="007C2C85"/>
    <w:rsid w:val="007C2D20"/>
    <w:rsid w:val="007C2E5E"/>
    <w:rsid w:val="007C3270"/>
    <w:rsid w:val="007C338F"/>
    <w:rsid w:val="007C34D0"/>
    <w:rsid w:val="007C35A7"/>
    <w:rsid w:val="007C3FD5"/>
    <w:rsid w:val="007C4003"/>
    <w:rsid w:val="007C40CD"/>
    <w:rsid w:val="007C412B"/>
    <w:rsid w:val="007C41A9"/>
    <w:rsid w:val="007C4208"/>
    <w:rsid w:val="007C4445"/>
    <w:rsid w:val="007C4839"/>
    <w:rsid w:val="007C4A7C"/>
    <w:rsid w:val="007C4C62"/>
    <w:rsid w:val="007C4E79"/>
    <w:rsid w:val="007C536A"/>
    <w:rsid w:val="007C56FF"/>
    <w:rsid w:val="007C57CE"/>
    <w:rsid w:val="007C57E0"/>
    <w:rsid w:val="007C59A9"/>
    <w:rsid w:val="007C5A3E"/>
    <w:rsid w:val="007C5AA6"/>
    <w:rsid w:val="007C5B0E"/>
    <w:rsid w:val="007C5FA1"/>
    <w:rsid w:val="007C6124"/>
    <w:rsid w:val="007C65E8"/>
    <w:rsid w:val="007C6891"/>
    <w:rsid w:val="007C6956"/>
    <w:rsid w:val="007C6995"/>
    <w:rsid w:val="007C6B3C"/>
    <w:rsid w:val="007C6B5B"/>
    <w:rsid w:val="007C6C0F"/>
    <w:rsid w:val="007C6EB9"/>
    <w:rsid w:val="007C7770"/>
    <w:rsid w:val="007C7909"/>
    <w:rsid w:val="007C7C08"/>
    <w:rsid w:val="007C7C91"/>
    <w:rsid w:val="007C7DA5"/>
    <w:rsid w:val="007C7F9F"/>
    <w:rsid w:val="007C7FF8"/>
    <w:rsid w:val="007D0042"/>
    <w:rsid w:val="007D0106"/>
    <w:rsid w:val="007D01F5"/>
    <w:rsid w:val="007D0387"/>
    <w:rsid w:val="007D03CC"/>
    <w:rsid w:val="007D0A93"/>
    <w:rsid w:val="007D0AF2"/>
    <w:rsid w:val="007D0B0D"/>
    <w:rsid w:val="007D0CFA"/>
    <w:rsid w:val="007D0FAF"/>
    <w:rsid w:val="007D101A"/>
    <w:rsid w:val="007D1079"/>
    <w:rsid w:val="007D109E"/>
    <w:rsid w:val="007D112B"/>
    <w:rsid w:val="007D13D5"/>
    <w:rsid w:val="007D18E1"/>
    <w:rsid w:val="007D1A96"/>
    <w:rsid w:val="007D1FD3"/>
    <w:rsid w:val="007D1FEC"/>
    <w:rsid w:val="007D200D"/>
    <w:rsid w:val="007D2496"/>
    <w:rsid w:val="007D27C5"/>
    <w:rsid w:val="007D2843"/>
    <w:rsid w:val="007D2AAD"/>
    <w:rsid w:val="007D2AE0"/>
    <w:rsid w:val="007D2BC7"/>
    <w:rsid w:val="007D2C78"/>
    <w:rsid w:val="007D2C7A"/>
    <w:rsid w:val="007D308E"/>
    <w:rsid w:val="007D33AB"/>
    <w:rsid w:val="007D3408"/>
    <w:rsid w:val="007D354D"/>
    <w:rsid w:val="007D3626"/>
    <w:rsid w:val="007D367E"/>
    <w:rsid w:val="007D36CF"/>
    <w:rsid w:val="007D37C3"/>
    <w:rsid w:val="007D380C"/>
    <w:rsid w:val="007D3817"/>
    <w:rsid w:val="007D38F6"/>
    <w:rsid w:val="007D3A12"/>
    <w:rsid w:val="007D3AC6"/>
    <w:rsid w:val="007D3B09"/>
    <w:rsid w:val="007D3C86"/>
    <w:rsid w:val="007D3DD4"/>
    <w:rsid w:val="007D3F5F"/>
    <w:rsid w:val="007D411E"/>
    <w:rsid w:val="007D4269"/>
    <w:rsid w:val="007D4399"/>
    <w:rsid w:val="007D4439"/>
    <w:rsid w:val="007D450C"/>
    <w:rsid w:val="007D4568"/>
    <w:rsid w:val="007D4B09"/>
    <w:rsid w:val="007D4B2E"/>
    <w:rsid w:val="007D4BCC"/>
    <w:rsid w:val="007D4FED"/>
    <w:rsid w:val="007D50D8"/>
    <w:rsid w:val="007D51B2"/>
    <w:rsid w:val="007D56B6"/>
    <w:rsid w:val="007D56BD"/>
    <w:rsid w:val="007D5769"/>
    <w:rsid w:val="007D57DF"/>
    <w:rsid w:val="007D5B86"/>
    <w:rsid w:val="007D5BA9"/>
    <w:rsid w:val="007D5DD4"/>
    <w:rsid w:val="007D6212"/>
    <w:rsid w:val="007D628D"/>
    <w:rsid w:val="007D6750"/>
    <w:rsid w:val="007D680A"/>
    <w:rsid w:val="007D6A39"/>
    <w:rsid w:val="007D6B0A"/>
    <w:rsid w:val="007D6C20"/>
    <w:rsid w:val="007D6CCD"/>
    <w:rsid w:val="007D6D71"/>
    <w:rsid w:val="007D6FA4"/>
    <w:rsid w:val="007D7236"/>
    <w:rsid w:val="007D77DD"/>
    <w:rsid w:val="007D79C3"/>
    <w:rsid w:val="007D7AA4"/>
    <w:rsid w:val="007D7BC5"/>
    <w:rsid w:val="007D7D34"/>
    <w:rsid w:val="007D7F15"/>
    <w:rsid w:val="007D7FDB"/>
    <w:rsid w:val="007E00CC"/>
    <w:rsid w:val="007E0152"/>
    <w:rsid w:val="007E022F"/>
    <w:rsid w:val="007E0283"/>
    <w:rsid w:val="007E0331"/>
    <w:rsid w:val="007E0668"/>
    <w:rsid w:val="007E0A1A"/>
    <w:rsid w:val="007E0A68"/>
    <w:rsid w:val="007E0B12"/>
    <w:rsid w:val="007E0D0B"/>
    <w:rsid w:val="007E0DC0"/>
    <w:rsid w:val="007E1131"/>
    <w:rsid w:val="007E11A3"/>
    <w:rsid w:val="007E11F8"/>
    <w:rsid w:val="007E14C2"/>
    <w:rsid w:val="007E188C"/>
    <w:rsid w:val="007E18BF"/>
    <w:rsid w:val="007E1959"/>
    <w:rsid w:val="007E1988"/>
    <w:rsid w:val="007E19E0"/>
    <w:rsid w:val="007E1D7E"/>
    <w:rsid w:val="007E1DA3"/>
    <w:rsid w:val="007E1FC3"/>
    <w:rsid w:val="007E2026"/>
    <w:rsid w:val="007E2049"/>
    <w:rsid w:val="007E21EF"/>
    <w:rsid w:val="007E2259"/>
    <w:rsid w:val="007E2979"/>
    <w:rsid w:val="007E2AB2"/>
    <w:rsid w:val="007E2B6D"/>
    <w:rsid w:val="007E2F2E"/>
    <w:rsid w:val="007E2FC8"/>
    <w:rsid w:val="007E311B"/>
    <w:rsid w:val="007E3158"/>
    <w:rsid w:val="007E34F1"/>
    <w:rsid w:val="007E358F"/>
    <w:rsid w:val="007E35F4"/>
    <w:rsid w:val="007E3616"/>
    <w:rsid w:val="007E3730"/>
    <w:rsid w:val="007E3E6F"/>
    <w:rsid w:val="007E435C"/>
    <w:rsid w:val="007E4423"/>
    <w:rsid w:val="007E4709"/>
    <w:rsid w:val="007E47E2"/>
    <w:rsid w:val="007E4800"/>
    <w:rsid w:val="007E49C9"/>
    <w:rsid w:val="007E4C15"/>
    <w:rsid w:val="007E4D11"/>
    <w:rsid w:val="007E5226"/>
    <w:rsid w:val="007E541B"/>
    <w:rsid w:val="007E576A"/>
    <w:rsid w:val="007E5C6D"/>
    <w:rsid w:val="007E5FB2"/>
    <w:rsid w:val="007E61DD"/>
    <w:rsid w:val="007E62AC"/>
    <w:rsid w:val="007E6348"/>
    <w:rsid w:val="007E64C5"/>
    <w:rsid w:val="007E64C8"/>
    <w:rsid w:val="007E6633"/>
    <w:rsid w:val="007E6A1F"/>
    <w:rsid w:val="007E6A51"/>
    <w:rsid w:val="007E6BFA"/>
    <w:rsid w:val="007E6F93"/>
    <w:rsid w:val="007E72B5"/>
    <w:rsid w:val="007E752E"/>
    <w:rsid w:val="007E780C"/>
    <w:rsid w:val="007E7952"/>
    <w:rsid w:val="007E7A05"/>
    <w:rsid w:val="007E7A4A"/>
    <w:rsid w:val="007E7C3C"/>
    <w:rsid w:val="007E7C9B"/>
    <w:rsid w:val="007E7E8D"/>
    <w:rsid w:val="007E7ED3"/>
    <w:rsid w:val="007F026F"/>
    <w:rsid w:val="007F06A7"/>
    <w:rsid w:val="007F073A"/>
    <w:rsid w:val="007F09C5"/>
    <w:rsid w:val="007F09F4"/>
    <w:rsid w:val="007F0B84"/>
    <w:rsid w:val="007F0C8F"/>
    <w:rsid w:val="007F0CDD"/>
    <w:rsid w:val="007F0D50"/>
    <w:rsid w:val="007F0DC1"/>
    <w:rsid w:val="007F0DD0"/>
    <w:rsid w:val="007F0DFB"/>
    <w:rsid w:val="007F1460"/>
    <w:rsid w:val="007F1551"/>
    <w:rsid w:val="007F15B0"/>
    <w:rsid w:val="007F1738"/>
    <w:rsid w:val="007F181F"/>
    <w:rsid w:val="007F1944"/>
    <w:rsid w:val="007F1B72"/>
    <w:rsid w:val="007F1DBB"/>
    <w:rsid w:val="007F1FB7"/>
    <w:rsid w:val="007F2509"/>
    <w:rsid w:val="007F2514"/>
    <w:rsid w:val="007F2A3F"/>
    <w:rsid w:val="007F2B8F"/>
    <w:rsid w:val="007F2BB8"/>
    <w:rsid w:val="007F2FF8"/>
    <w:rsid w:val="007F319B"/>
    <w:rsid w:val="007F3507"/>
    <w:rsid w:val="007F3615"/>
    <w:rsid w:val="007F3723"/>
    <w:rsid w:val="007F3C58"/>
    <w:rsid w:val="007F3DAB"/>
    <w:rsid w:val="007F42BB"/>
    <w:rsid w:val="007F449E"/>
    <w:rsid w:val="007F45AA"/>
    <w:rsid w:val="007F46D8"/>
    <w:rsid w:val="007F46E3"/>
    <w:rsid w:val="007F4B00"/>
    <w:rsid w:val="007F4C5A"/>
    <w:rsid w:val="007F4DB2"/>
    <w:rsid w:val="007F4DBE"/>
    <w:rsid w:val="007F4F9C"/>
    <w:rsid w:val="007F51AF"/>
    <w:rsid w:val="007F51FF"/>
    <w:rsid w:val="007F55C3"/>
    <w:rsid w:val="007F568D"/>
    <w:rsid w:val="007F5789"/>
    <w:rsid w:val="007F58D3"/>
    <w:rsid w:val="007F5CD3"/>
    <w:rsid w:val="007F5CFA"/>
    <w:rsid w:val="007F5D07"/>
    <w:rsid w:val="007F5EA8"/>
    <w:rsid w:val="007F5F38"/>
    <w:rsid w:val="007F605D"/>
    <w:rsid w:val="007F633D"/>
    <w:rsid w:val="007F6365"/>
    <w:rsid w:val="007F63D7"/>
    <w:rsid w:val="007F6439"/>
    <w:rsid w:val="007F6733"/>
    <w:rsid w:val="007F6858"/>
    <w:rsid w:val="007F6A20"/>
    <w:rsid w:val="007F6B56"/>
    <w:rsid w:val="007F6DF3"/>
    <w:rsid w:val="007F6EBB"/>
    <w:rsid w:val="007F706E"/>
    <w:rsid w:val="007F739B"/>
    <w:rsid w:val="007F7413"/>
    <w:rsid w:val="007F74E4"/>
    <w:rsid w:val="007F75D4"/>
    <w:rsid w:val="007F78AF"/>
    <w:rsid w:val="007F7E7F"/>
    <w:rsid w:val="007F7EF5"/>
    <w:rsid w:val="007F7F26"/>
    <w:rsid w:val="007F7FA1"/>
    <w:rsid w:val="00800025"/>
    <w:rsid w:val="00800049"/>
    <w:rsid w:val="00800070"/>
    <w:rsid w:val="008001AE"/>
    <w:rsid w:val="0080026A"/>
    <w:rsid w:val="00800496"/>
    <w:rsid w:val="0080057A"/>
    <w:rsid w:val="00800892"/>
    <w:rsid w:val="008009DF"/>
    <w:rsid w:val="00800F68"/>
    <w:rsid w:val="0080118E"/>
    <w:rsid w:val="00801856"/>
    <w:rsid w:val="00801916"/>
    <w:rsid w:val="00801B50"/>
    <w:rsid w:val="00801F90"/>
    <w:rsid w:val="008024A1"/>
    <w:rsid w:val="008029B4"/>
    <w:rsid w:val="00802B34"/>
    <w:rsid w:val="00802B9D"/>
    <w:rsid w:val="00802BFB"/>
    <w:rsid w:val="00802D59"/>
    <w:rsid w:val="00802E0E"/>
    <w:rsid w:val="008031E1"/>
    <w:rsid w:val="0080363E"/>
    <w:rsid w:val="00803755"/>
    <w:rsid w:val="00803B91"/>
    <w:rsid w:val="00803C1A"/>
    <w:rsid w:val="00803F0B"/>
    <w:rsid w:val="008043B1"/>
    <w:rsid w:val="008043CC"/>
    <w:rsid w:val="0080449B"/>
    <w:rsid w:val="0080453D"/>
    <w:rsid w:val="0080459A"/>
    <w:rsid w:val="00804634"/>
    <w:rsid w:val="0080474C"/>
    <w:rsid w:val="00804AD4"/>
    <w:rsid w:val="0080522B"/>
    <w:rsid w:val="00805456"/>
    <w:rsid w:val="008054DD"/>
    <w:rsid w:val="00805684"/>
    <w:rsid w:val="00805707"/>
    <w:rsid w:val="00805754"/>
    <w:rsid w:val="008059DB"/>
    <w:rsid w:val="00805CD7"/>
    <w:rsid w:val="00805F83"/>
    <w:rsid w:val="00806207"/>
    <w:rsid w:val="00806629"/>
    <w:rsid w:val="0080662A"/>
    <w:rsid w:val="0080682F"/>
    <w:rsid w:val="0080696B"/>
    <w:rsid w:val="00806DB4"/>
    <w:rsid w:val="00806DF5"/>
    <w:rsid w:val="00806EE2"/>
    <w:rsid w:val="00806F6C"/>
    <w:rsid w:val="008070D7"/>
    <w:rsid w:val="0080710E"/>
    <w:rsid w:val="00807245"/>
    <w:rsid w:val="0080764D"/>
    <w:rsid w:val="008078D2"/>
    <w:rsid w:val="00807ADD"/>
    <w:rsid w:val="00807CA0"/>
    <w:rsid w:val="00807E49"/>
    <w:rsid w:val="00807F2E"/>
    <w:rsid w:val="00810077"/>
    <w:rsid w:val="00810131"/>
    <w:rsid w:val="00810190"/>
    <w:rsid w:val="00810264"/>
    <w:rsid w:val="00810396"/>
    <w:rsid w:val="008104D6"/>
    <w:rsid w:val="00810545"/>
    <w:rsid w:val="00810900"/>
    <w:rsid w:val="0081099C"/>
    <w:rsid w:val="008109C3"/>
    <w:rsid w:val="00810A38"/>
    <w:rsid w:val="00810A67"/>
    <w:rsid w:val="00810AEB"/>
    <w:rsid w:val="00810F5F"/>
    <w:rsid w:val="00811289"/>
    <w:rsid w:val="00811513"/>
    <w:rsid w:val="00811805"/>
    <w:rsid w:val="00811839"/>
    <w:rsid w:val="0081188D"/>
    <w:rsid w:val="00811B9B"/>
    <w:rsid w:val="00811C05"/>
    <w:rsid w:val="00811C53"/>
    <w:rsid w:val="00811DA4"/>
    <w:rsid w:val="00811F88"/>
    <w:rsid w:val="00812104"/>
    <w:rsid w:val="008122DF"/>
    <w:rsid w:val="0081230B"/>
    <w:rsid w:val="00812934"/>
    <w:rsid w:val="00812A22"/>
    <w:rsid w:val="00812B36"/>
    <w:rsid w:val="00812C8B"/>
    <w:rsid w:val="00812CB7"/>
    <w:rsid w:val="00812F86"/>
    <w:rsid w:val="00813022"/>
    <w:rsid w:val="00813394"/>
    <w:rsid w:val="00813608"/>
    <w:rsid w:val="008138D3"/>
    <w:rsid w:val="00813906"/>
    <w:rsid w:val="00813A0D"/>
    <w:rsid w:val="00813A25"/>
    <w:rsid w:val="00813B56"/>
    <w:rsid w:val="00813C85"/>
    <w:rsid w:val="00813CA0"/>
    <w:rsid w:val="00813CBB"/>
    <w:rsid w:val="00813D79"/>
    <w:rsid w:val="00813E4E"/>
    <w:rsid w:val="00813F60"/>
    <w:rsid w:val="00813FB3"/>
    <w:rsid w:val="00814179"/>
    <w:rsid w:val="00814209"/>
    <w:rsid w:val="00814229"/>
    <w:rsid w:val="00814297"/>
    <w:rsid w:val="00814408"/>
    <w:rsid w:val="00814519"/>
    <w:rsid w:val="00814572"/>
    <w:rsid w:val="00814648"/>
    <w:rsid w:val="008147BA"/>
    <w:rsid w:val="0081487A"/>
    <w:rsid w:val="00814881"/>
    <w:rsid w:val="00814AB9"/>
    <w:rsid w:val="00814BEE"/>
    <w:rsid w:val="00814EEE"/>
    <w:rsid w:val="00815252"/>
    <w:rsid w:val="008152F6"/>
    <w:rsid w:val="0081534E"/>
    <w:rsid w:val="00815370"/>
    <w:rsid w:val="008156B0"/>
    <w:rsid w:val="008156B7"/>
    <w:rsid w:val="0081589C"/>
    <w:rsid w:val="008159DF"/>
    <w:rsid w:val="00815B7E"/>
    <w:rsid w:val="00815B93"/>
    <w:rsid w:val="00815E73"/>
    <w:rsid w:val="00815FCC"/>
    <w:rsid w:val="00816434"/>
    <w:rsid w:val="0081656E"/>
    <w:rsid w:val="008166A8"/>
    <w:rsid w:val="008168A0"/>
    <w:rsid w:val="008168B8"/>
    <w:rsid w:val="00816A91"/>
    <w:rsid w:val="00816C4B"/>
    <w:rsid w:val="00816E6D"/>
    <w:rsid w:val="00816EDF"/>
    <w:rsid w:val="00816F5E"/>
    <w:rsid w:val="008170AB"/>
    <w:rsid w:val="008171EB"/>
    <w:rsid w:val="00817401"/>
    <w:rsid w:val="00817774"/>
    <w:rsid w:val="0081785E"/>
    <w:rsid w:val="00817907"/>
    <w:rsid w:val="00817AF3"/>
    <w:rsid w:val="00817E6B"/>
    <w:rsid w:val="00820007"/>
    <w:rsid w:val="00820134"/>
    <w:rsid w:val="0082031D"/>
    <w:rsid w:val="0082036B"/>
    <w:rsid w:val="0082040F"/>
    <w:rsid w:val="008204E7"/>
    <w:rsid w:val="00820505"/>
    <w:rsid w:val="0082059D"/>
    <w:rsid w:val="00820636"/>
    <w:rsid w:val="00820A65"/>
    <w:rsid w:val="00820D10"/>
    <w:rsid w:val="00820D5B"/>
    <w:rsid w:val="00820D80"/>
    <w:rsid w:val="00820FE7"/>
    <w:rsid w:val="0082104C"/>
    <w:rsid w:val="008212F0"/>
    <w:rsid w:val="008214A2"/>
    <w:rsid w:val="00821694"/>
    <w:rsid w:val="0082171A"/>
    <w:rsid w:val="008217D5"/>
    <w:rsid w:val="008218EA"/>
    <w:rsid w:val="00821BAB"/>
    <w:rsid w:val="00821C44"/>
    <w:rsid w:val="00821E83"/>
    <w:rsid w:val="00821F97"/>
    <w:rsid w:val="008221D5"/>
    <w:rsid w:val="00822594"/>
    <w:rsid w:val="008227F1"/>
    <w:rsid w:val="00822B06"/>
    <w:rsid w:val="00822B90"/>
    <w:rsid w:val="00822E7F"/>
    <w:rsid w:val="00822F28"/>
    <w:rsid w:val="00823098"/>
    <w:rsid w:val="008232D5"/>
    <w:rsid w:val="0082341A"/>
    <w:rsid w:val="00823785"/>
    <w:rsid w:val="00823889"/>
    <w:rsid w:val="00823CC5"/>
    <w:rsid w:val="00824079"/>
    <w:rsid w:val="00824142"/>
    <w:rsid w:val="008241D7"/>
    <w:rsid w:val="0082445A"/>
    <w:rsid w:val="0082471B"/>
    <w:rsid w:val="008247E8"/>
    <w:rsid w:val="008248D8"/>
    <w:rsid w:val="00824BD5"/>
    <w:rsid w:val="0082518A"/>
    <w:rsid w:val="00825367"/>
    <w:rsid w:val="0082549E"/>
    <w:rsid w:val="008254B1"/>
    <w:rsid w:val="008255A4"/>
    <w:rsid w:val="00825686"/>
    <w:rsid w:val="0082584E"/>
    <w:rsid w:val="00825B7D"/>
    <w:rsid w:val="00825CD2"/>
    <w:rsid w:val="00825CE5"/>
    <w:rsid w:val="00825D1D"/>
    <w:rsid w:val="00825EF7"/>
    <w:rsid w:val="008262A6"/>
    <w:rsid w:val="0082630F"/>
    <w:rsid w:val="0082642B"/>
    <w:rsid w:val="0082665A"/>
    <w:rsid w:val="00826771"/>
    <w:rsid w:val="00826816"/>
    <w:rsid w:val="00826883"/>
    <w:rsid w:val="00826B55"/>
    <w:rsid w:val="00826C3A"/>
    <w:rsid w:val="00826CF5"/>
    <w:rsid w:val="00826F5F"/>
    <w:rsid w:val="00827291"/>
    <w:rsid w:val="008274AC"/>
    <w:rsid w:val="00827584"/>
    <w:rsid w:val="0082761A"/>
    <w:rsid w:val="008276D8"/>
    <w:rsid w:val="00827BAF"/>
    <w:rsid w:val="00827DE2"/>
    <w:rsid w:val="00827F41"/>
    <w:rsid w:val="008300A4"/>
    <w:rsid w:val="00830405"/>
    <w:rsid w:val="008304EE"/>
    <w:rsid w:val="00830795"/>
    <w:rsid w:val="008309AD"/>
    <w:rsid w:val="00830A8E"/>
    <w:rsid w:val="00830ABF"/>
    <w:rsid w:val="00830BE4"/>
    <w:rsid w:val="00830D1C"/>
    <w:rsid w:val="00830DFF"/>
    <w:rsid w:val="00830F41"/>
    <w:rsid w:val="00831270"/>
    <w:rsid w:val="008314DB"/>
    <w:rsid w:val="00831514"/>
    <w:rsid w:val="00831618"/>
    <w:rsid w:val="00831684"/>
    <w:rsid w:val="0083168A"/>
    <w:rsid w:val="00831778"/>
    <w:rsid w:val="008317B6"/>
    <w:rsid w:val="0083183F"/>
    <w:rsid w:val="00831C93"/>
    <w:rsid w:val="00831DC6"/>
    <w:rsid w:val="00831E22"/>
    <w:rsid w:val="00831F59"/>
    <w:rsid w:val="00831F65"/>
    <w:rsid w:val="008321C6"/>
    <w:rsid w:val="008321E7"/>
    <w:rsid w:val="0083244B"/>
    <w:rsid w:val="008326D2"/>
    <w:rsid w:val="008327A2"/>
    <w:rsid w:val="008329C8"/>
    <w:rsid w:val="00832DA8"/>
    <w:rsid w:val="00833060"/>
    <w:rsid w:val="0083365C"/>
    <w:rsid w:val="00833AE8"/>
    <w:rsid w:val="00833C38"/>
    <w:rsid w:val="00833E8B"/>
    <w:rsid w:val="00833EA9"/>
    <w:rsid w:val="008340AF"/>
    <w:rsid w:val="00834205"/>
    <w:rsid w:val="0083461B"/>
    <w:rsid w:val="008349E8"/>
    <w:rsid w:val="00834B03"/>
    <w:rsid w:val="00834BE2"/>
    <w:rsid w:val="00834ECC"/>
    <w:rsid w:val="0083532F"/>
    <w:rsid w:val="008353EE"/>
    <w:rsid w:val="008354C0"/>
    <w:rsid w:val="008356FC"/>
    <w:rsid w:val="00835731"/>
    <w:rsid w:val="00835ACB"/>
    <w:rsid w:val="008360A9"/>
    <w:rsid w:val="008360DA"/>
    <w:rsid w:val="00836142"/>
    <w:rsid w:val="00836278"/>
    <w:rsid w:val="00836316"/>
    <w:rsid w:val="0083660D"/>
    <w:rsid w:val="0083671C"/>
    <w:rsid w:val="0083679C"/>
    <w:rsid w:val="00836947"/>
    <w:rsid w:val="00836D23"/>
    <w:rsid w:val="00836D2F"/>
    <w:rsid w:val="00836D51"/>
    <w:rsid w:val="00836D7F"/>
    <w:rsid w:val="00836DE7"/>
    <w:rsid w:val="008370FA"/>
    <w:rsid w:val="008370FB"/>
    <w:rsid w:val="00837120"/>
    <w:rsid w:val="0083729A"/>
    <w:rsid w:val="008374AB"/>
    <w:rsid w:val="008375A7"/>
    <w:rsid w:val="00837935"/>
    <w:rsid w:val="00837FAC"/>
    <w:rsid w:val="008400A9"/>
    <w:rsid w:val="0084012F"/>
    <w:rsid w:val="00840518"/>
    <w:rsid w:val="00840541"/>
    <w:rsid w:val="0084054E"/>
    <w:rsid w:val="008405C3"/>
    <w:rsid w:val="008406C4"/>
    <w:rsid w:val="008409AF"/>
    <w:rsid w:val="00840B43"/>
    <w:rsid w:val="00840C37"/>
    <w:rsid w:val="008410F3"/>
    <w:rsid w:val="008411C3"/>
    <w:rsid w:val="0084120C"/>
    <w:rsid w:val="0084133B"/>
    <w:rsid w:val="008414C5"/>
    <w:rsid w:val="008414C9"/>
    <w:rsid w:val="00841514"/>
    <w:rsid w:val="00841AE3"/>
    <w:rsid w:val="00841AE8"/>
    <w:rsid w:val="00841B17"/>
    <w:rsid w:val="00841C26"/>
    <w:rsid w:val="00841C6E"/>
    <w:rsid w:val="00841DAB"/>
    <w:rsid w:val="00841E02"/>
    <w:rsid w:val="00841E89"/>
    <w:rsid w:val="00841EA6"/>
    <w:rsid w:val="00841FDA"/>
    <w:rsid w:val="00842151"/>
    <w:rsid w:val="00842164"/>
    <w:rsid w:val="0084217A"/>
    <w:rsid w:val="008423EC"/>
    <w:rsid w:val="008424FB"/>
    <w:rsid w:val="00842569"/>
    <w:rsid w:val="00842651"/>
    <w:rsid w:val="00842908"/>
    <w:rsid w:val="00842D7E"/>
    <w:rsid w:val="00842F56"/>
    <w:rsid w:val="00843314"/>
    <w:rsid w:val="008434D5"/>
    <w:rsid w:val="008435B0"/>
    <w:rsid w:val="00843724"/>
    <w:rsid w:val="00843B0C"/>
    <w:rsid w:val="00843B2B"/>
    <w:rsid w:val="00843C12"/>
    <w:rsid w:val="00843C45"/>
    <w:rsid w:val="00843E3C"/>
    <w:rsid w:val="00843ED1"/>
    <w:rsid w:val="00844019"/>
    <w:rsid w:val="0084406E"/>
    <w:rsid w:val="00844190"/>
    <w:rsid w:val="0084421F"/>
    <w:rsid w:val="00844243"/>
    <w:rsid w:val="00844528"/>
    <w:rsid w:val="0084452A"/>
    <w:rsid w:val="0084481D"/>
    <w:rsid w:val="0084483B"/>
    <w:rsid w:val="008448CC"/>
    <w:rsid w:val="008448D1"/>
    <w:rsid w:val="008448EF"/>
    <w:rsid w:val="00844C1E"/>
    <w:rsid w:val="00844C34"/>
    <w:rsid w:val="00844D09"/>
    <w:rsid w:val="00844D6D"/>
    <w:rsid w:val="00844DF8"/>
    <w:rsid w:val="00844E35"/>
    <w:rsid w:val="00845207"/>
    <w:rsid w:val="00845298"/>
    <w:rsid w:val="00845810"/>
    <w:rsid w:val="00845831"/>
    <w:rsid w:val="008458FB"/>
    <w:rsid w:val="00845A39"/>
    <w:rsid w:val="00846544"/>
    <w:rsid w:val="008465FF"/>
    <w:rsid w:val="00846706"/>
    <w:rsid w:val="00846A00"/>
    <w:rsid w:val="00846D8F"/>
    <w:rsid w:val="00846F17"/>
    <w:rsid w:val="008473F2"/>
    <w:rsid w:val="0084743F"/>
    <w:rsid w:val="008478C0"/>
    <w:rsid w:val="008479DB"/>
    <w:rsid w:val="00847BA9"/>
    <w:rsid w:val="00847EC4"/>
    <w:rsid w:val="00847F1A"/>
    <w:rsid w:val="00850008"/>
    <w:rsid w:val="0085078C"/>
    <w:rsid w:val="00850F56"/>
    <w:rsid w:val="00851236"/>
    <w:rsid w:val="008513E3"/>
    <w:rsid w:val="0085141C"/>
    <w:rsid w:val="0085156D"/>
    <w:rsid w:val="00851606"/>
    <w:rsid w:val="0085176F"/>
    <w:rsid w:val="00851779"/>
    <w:rsid w:val="00851801"/>
    <w:rsid w:val="00851818"/>
    <w:rsid w:val="00851A84"/>
    <w:rsid w:val="00851B00"/>
    <w:rsid w:val="00851B72"/>
    <w:rsid w:val="00851D23"/>
    <w:rsid w:val="00851F53"/>
    <w:rsid w:val="008521A5"/>
    <w:rsid w:val="00852211"/>
    <w:rsid w:val="0085228F"/>
    <w:rsid w:val="00852733"/>
    <w:rsid w:val="008527A5"/>
    <w:rsid w:val="008527EA"/>
    <w:rsid w:val="0085292C"/>
    <w:rsid w:val="00852A91"/>
    <w:rsid w:val="00852BF8"/>
    <w:rsid w:val="00852DCF"/>
    <w:rsid w:val="00852E6E"/>
    <w:rsid w:val="00852FE6"/>
    <w:rsid w:val="00853502"/>
    <w:rsid w:val="008539DE"/>
    <w:rsid w:val="00853AF2"/>
    <w:rsid w:val="00854131"/>
    <w:rsid w:val="008543CE"/>
    <w:rsid w:val="00854408"/>
    <w:rsid w:val="00854543"/>
    <w:rsid w:val="00854601"/>
    <w:rsid w:val="0085460D"/>
    <w:rsid w:val="0085463C"/>
    <w:rsid w:val="0085469B"/>
    <w:rsid w:val="0085476E"/>
    <w:rsid w:val="00854D84"/>
    <w:rsid w:val="00854EC3"/>
    <w:rsid w:val="00854EF1"/>
    <w:rsid w:val="00855338"/>
    <w:rsid w:val="00855459"/>
    <w:rsid w:val="008554A0"/>
    <w:rsid w:val="00855568"/>
    <w:rsid w:val="00855590"/>
    <w:rsid w:val="00855646"/>
    <w:rsid w:val="008559B0"/>
    <w:rsid w:val="00855A7A"/>
    <w:rsid w:val="00855B4A"/>
    <w:rsid w:val="00855B58"/>
    <w:rsid w:val="00855CCF"/>
    <w:rsid w:val="00855E91"/>
    <w:rsid w:val="0085604D"/>
    <w:rsid w:val="0085616E"/>
    <w:rsid w:val="00856279"/>
    <w:rsid w:val="008564BC"/>
    <w:rsid w:val="008565ED"/>
    <w:rsid w:val="00856638"/>
    <w:rsid w:val="008566A8"/>
    <w:rsid w:val="00856ABA"/>
    <w:rsid w:val="00856F53"/>
    <w:rsid w:val="00857320"/>
    <w:rsid w:val="0085746D"/>
    <w:rsid w:val="008575C1"/>
    <w:rsid w:val="00857662"/>
    <w:rsid w:val="00857710"/>
    <w:rsid w:val="00857C42"/>
    <w:rsid w:val="00857E86"/>
    <w:rsid w:val="00857EA9"/>
    <w:rsid w:val="008600E2"/>
    <w:rsid w:val="00860144"/>
    <w:rsid w:val="00860329"/>
    <w:rsid w:val="00860399"/>
    <w:rsid w:val="008603C6"/>
    <w:rsid w:val="00860453"/>
    <w:rsid w:val="0086049B"/>
    <w:rsid w:val="008605C7"/>
    <w:rsid w:val="0086065E"/>
    <w:rsid w:val="00860702"/>
    <w:rsid w:val="008607B8"/>
    <w:rsid w:val="008608C4"/>
    <w:rsid w:val="008608D5"/>
    <w:rsid w:val="008608E9"/>
    <w:rsid w:val="008609E6"/>
    <w:rsid w:val="00860A0E"/>
    <w:rsid w:val="00860E3B"/>
    <w:rsid w:val="00860F77"/>
    <w:rsid w:val="00861046"/>
    <w:rsid w:val="00861553"/>
    <w:rsid w:val="00861622"/>
    <w:rsid w:val="008616F4"/>
    <w:rsid w:val="008617A0"/>
    <w:rsid w:val="00861869"/>
    <w:rsid w:val="00861A01"/>
    <w:rsid w:val="00861A68"/>
    <w:rsid w:val="00861B36"/>
    <w:rsid w:val="00861D64"/>
    <w:rsid w:val="00861DD4"/>
    <w:rsid w:val="00861EB1"/>
    <w:rsid w:val="00861F83"/>
    <w:rsid w:val="00862062"/>
    <w:rsid w:val="00862161"/>
    <w:rsid w:val="008621D2"/>
    <w:rsid w:val="0086280C"/>
    <w:rsid w:val="00862840"/>
    <w:rsid w:val="00862A44"/>
    <w:rsid w:val="00862A79"/>
    <w:rsid w:val="00862C18"/>
    <w:rsid w:val="00862C5F"/>
    <w:rsid w:val="00862C86"/>
    <w:rsid w:val="00862DC6"/>
    <w:rsid w:val="00862FCE"/>
    <w:rsid w:val="00863224"/>
    <w:rsid w:val="00863362"/>
    <w:rsid w:val="00863489"/>
    <w:rsid w:val="0086370C"/>
    <w:rsid w:val="008637D4"/>
    <w:rsid w:val="00863BEC"/>
    <w:rsid w:val="00863C2B"/>
    <w:rsid w:val="00863C3C"/>
    <w:rsid w:val="0086408F"/>
    <w:rsid w:val="008640B2"/>
    <w:rsid w:val="00864130"/>
    <w:rsid w:val="008642AD"/>
    <w:rsid w:val="00864532"/>
    <w:rsid w:val="008647C5"/>
    <w:rsid w:val="00864964"/>
    <w:rsid w:val="00864B72"/>
    <w:rsid w:val="00864C42"/>
    <w:rsid w:val="00864F8C"/>
    <w:rsid w:val="00865351"/>
    <w:rsid w:val="0086551B"/>
    <w:rsid w:val="0086563F"/>
    <w:rsid w:val="0086590A"/>
    <w:rsid w:val="0086591A"/>
    <w:rsid w:val="0086596D"/>
    <w:rsid w:val="0086596E"/>
    <w:rsid w:val="00865990"/>
    <w:rsid w:val="00865AAA"/>
    <w:rsid w:val="00865DF8"/>
    <w:rsid w:val="00865F72"/>
    <w:rsid w:val="00866150"/>
    <w:rsid w:val="008664EA"/>
    <w:rsid w:val="008666C7"/>
    <w:rsid w:val="00866A49"/>
    <w:rsid w:val="00866B36"/>
    <w:rsid w:val="00866D40"/>
    <w:rsid w:val="00866D72"/>
    <w:rsid w:val="00866D9E"/>
    <w:rsid w:val="00866DCF"/>
    <w:rsid w:val="00866EEB"/>
    <w:rsid w:val="00866F52"/>
    <w:rsid w:val="00867157"/>
    <w:rsid w:val="008671C7"/>
    <w:rsid w:val="008672C0"/>
    <w:rsid w:val="00867423"/>
    <w:rsid w:val="00867533"/>
    <w:rsid w:val="008676CD"/>
    <w:rsid w:val="008678E9"/>
    <w:rsid w:val="0086795A"/>
    <w:rsid w:val="0086795D"/>
    <w:rsid w:val="00867A61"/>
    <w:rsid w:val="00867D96"/>
    <w:rsid w:val="00867EA3"/>
    <w:rsid w:val="00867F02"/>
    <w:rsid w:val="00870452"/>
    <w:rsid w:val="00870C4F"/>
    <w:rsid w:val="00870D30"/>
    <w:rsid w:val="00870E0B"/>
    <w:rsid w:val="0087116F"/>
    <w:rsid w:val="008713B2"/>
    <w:rsid w:val="00871806"/>
    <w:rsid w:val="0087183F"/>
    <w:rsid w:val="00871E60"/>
    <w:rsid w:val="00872012"/>
    <w:rsid w:val="008720F9"/>
    <w:rsid w:val="008721A7"/>
    <w:rsid w:val="00872220"/>
    <w:rsid w:val="008722B8"/>
    <w:rsid w:val="00872743"/>
    <w:rsid w:val="008727BC"/>
    <w:rsid w:val="008727F8"/>
    <w:rsid w:val="008728BD"/>
    <w:rsid w:val="0087293F"/>
    <w:rsid w:val="00872A61"/>
    <w:rsid w:val="00872A8E"/>
    <w:rsid w:val="00872A9B"/>
    <w:rsid w:val="00872B03"/>
    <w:rsid w:val="00872C8E"/>
    <w:rsid w:val="00873274"/>
    <w:rsid w:val="00873385"/>
    <w:rsid w:val="0087349B"/>
    <w:rsid w:val="00873C37"/>
    <w:rsid w:val="00874135"/>
    <w:rsid w:val="0087414D"/>
    <w:rsid w:val="0087419F"/>
    <w:rsid w:val="00874243"/>
    <w:rsid w:val="008743F1"/>
    <w:rsid w:val="008745AF"/>
    <w:rsid w:val="0087479C"/>
    <w:rsid w:val="00874859"/>
    <w:rsid w:val="00874963"/>
    <w:rsid w:val="00874A9E"/>
    <w:rsid w:val="00874DB0"/>
    <w:rsid w:val="00874E03"/>
    <w:rsid w:val="00875011"/>
    <w:rsid w:val="00875088"/>
    <w:rsid w:val="008750F3"/>
    <w:rsid w:val="00875130"/>
    <w:rsid w:val="00875229"/>
    <w:rsid w:val="00875876"/>
    <w:rsid w:val="008759CC"/>
    <w:rsid w:val="00875B2F"/>
    <w:rsid w:val="00875C42"/>
    <w:rsid w:val="00876121"/>
    <w:rsid w:val="00876215"/>
    <w:rsid w:val="008762EC"/>
    <w:rsid w:val="008763F5"/>
    <w:rsid w:val="00876466"/>
    <w:rsid w:val="008767CC"/>
    <w:rsid w:val="0087696B"/>
    <w:rsid w:val="00876AF9"/>
    <w:rsid w:val="00876B4E"/>
    <w:rsid w:val="00876C7D"/>
    <w:rsid w:val="00876DAF"/>
    <w:rsid w:val="00877223"/>
    <w:rsid w:val="0087727B"/>
    <w:rsid w:val="00877602"/>
    <w:rsid w:val="00877615"/>
    <w:rsid w:val="00877819"/>
    <w:rsid w:val="00877BE7"/>
    <w:rsid w:val="00877BF5"/>
    <w:rsid w:val="00877C6B"/>
    <w:rsid w:val="00877D7B"/>
    <w:rsid w:val="00877E73"/>
    <w:rsid w:val="00877F03"/>
    <w:rsid w:val="00880027"/>
    <w:rsid w:val="00880048"/>
    <w:rsid w:val="0088012B"/>
    <w:rsid w:val="00880283"/>
    <w:rsid w:val="0088028E"/>
    <w:rsid w:val="0088029B"/>
    <w:rsid w:val="00880334"/>
    <w:rsid w:val="0088043A"/>
    <w:rsid w:val="00880517"/>
    <w:rsid w:val="0088056E"/>
    <w:rsid w:val="008806EB"/>
    <w:rsid w:val="00880861"/>
    <w:rsid w:val="008809E9"/>
    <w:rsid w:val="00880AF3"/>
    <w:rsid w:val="00880BA8"/>
    <w:rsid w:val="00880CF1"/>
    <w:rsid w:val="00880D68"/>
    <w:rsid w:val="00880DB9"/>
    <w:rsid w:val="00880E35"/>
    <w:rsid w:val="0088104F"/>
    <w:rsid w:val="008815AE"/>
    <w:rsid w:val="00881711"/>
    <w:rsid w:val="0088178B"/>
    <w:rsid w:val="0088186F"/>
    <w:rsid w:val="00881B7D"/>
    <w:rsid w:val="00881ECD"/>
    <w:rsid w:val="00881F70"/>
    <w:rsid w:val="0088203F"/>
    <w:rsid w:val="008820D5"/>
    <w:rsid w:val="00882299"/>
    <w:rsid w:val="008822EC"/>
    <w:rsid w:val="00882595"/>
    <w:rsid w:val="0088270A"/>
    <w:rsid w:val="008829FE"/>
    <w:rsid w:val="00882B6F"/>
    <w:rsid w:val="00882DEE"/>
    <w:rsid w:val="00882E02"/>
    <w:rsid w:val="00882FB4"/>
    <w:rsid w:val="0088309C"/>
    <w:rsid w:val="008834A3"/>
    <w:rsid w:val="0088364F"/>
    <w:rsid w:val="008839E2"/>
    <w:rsid w:val="00883A94"/>
    <w:rsid w:val="00883B03"/>
    <w:rsid w:val="00883B9A"/>
    <w:rsid w:val="00883BD1"/>
    <w:rsid w:val="00883D7F"/>
    <w:rsid w:val="00883EB0"/>
    <w:rsid w:val="00883F38"/>
    <w:rsid w:val="0088413C"/>
    <w:rsid w:val="008841DD"/>
    <w:rsid w:val="008843FF"/>
    <w:rsid w:val="00884522"/>
    <w:rsid w:val="0088453A"/>
    <w:rsid w:val="008845FD"/>
    <w:rsid w:val="00884603"/>
    <w:rsid w:val="008847AC"/>
    <w:rsid w:val="00884C05"/>
    <w:rsid w:val="00884CDE"/>
    <w:rsid w:val="00884D20"/>
    <w:rsid w:val="00884E74"/>
    <w:rsid w:val="00884F90"/>
    <w:rsid w:val="00884F96"/>
    <w:rsid w:val="008853C2"/>
    <w:rsid w:val="008854D7"/>
    <w:rsid w:val="0088581F"/>
    <w:rsid w:val="008859FF"/>
    <w:rsid w:val="00885AF0"/>
    <w:rsid w:val="00885C27"/>
    <w:rsid w:val="00885C6E"/>
    <w:rsid w:val="00885C75"/>
    <w:rsid w:val="00885EFE"/>
    <w:rsid w:val="00886064"/>
    <w:rsid w:val="00886152"/>
    <w:rsid w:val="00886174"/>
    <w:rsid w:val="00886370"/>
    <w:rsid w:val="008863B7"/>
    <w:rsid w:val="00886517"/>
    <w:rsid w:val="008866FF"/>
    <w:rsid w:val="00886731"/>
    <w:rsid w:val="008867AD"/>
    <w:rsid w:val="008867FC"/>
    <w:rsid w:val="0088686C"/>
    <w:rsid w:val="0088691A"/>
    <w:rsid w:val="00886C12"/>
    <w:rsid w:val="0088713E"/>
    <w:rsid w:val="008873BB"/>
    <w:rsid w:val="00887741"/>
    <w:rsid w:val="008877CB"/>
    <w:rsid w:val="00887917"/>
    <w:rsid w:val="00887AE8"/>
    <w:rsid w:val="00887AFD"/>
    <w:rsid w:val="00887D60"/>
    <w:rsid w:val="008901B1"/>
    <w:rsid w:val="008901EC"/>
    <w:rsid w:val="00890298"/>
    <w:rsid w:val="008903DF"/>
    <w:rsid w:val="0089041C"/>
    <w:rsid w:val="008905BA"/>
    <w:rsid w:val="0089068F"/>
    <w:rsid w:val="008907FD"/>
    <w:rsid w:val="00890AA5"/>
    <w:rsid w:val="00890B45"/>
    <w:rsid w:val="00890BB9"/>
    <w:rsid w:val="00890D59"/>
    <w:rsid w:val="00891003"/>
    <w:rsid w:val="00891092"/>
    <w:rsid w:val="0089129A"/>
    <w:rsid w:val="008913F9"/>
    <w:rsid w:val="0089140A"/>
    <w:rsid w:val="00891426"/>
    <w:rsid w:val="00891486"/>
    <w:rsid w:val="00891492"/>
    <w:rsid w:val="00891B07"/>
    <w:rsid w:val="00891BCC"/>
    <w:rsid w:val="00892140"/>
    <w:rsid w:val="00892354"/>
    <w:rsid w:val="008924E7"/>
    <w:rsid w:val="00892757"/>
    <w:rsid w:val="008927E2"/>
    <w:rsid w:val="00892843"/>
    <w:rsid w:val="00892AE2"/>
    <w:rsid w:val="00892B4F"/>
    <w:rsid w:val="00892BC7"/>
    <w:rsid w:val="00892CB1"/>
    <w:rsid w:val="00892E25"/>
    <w:rsid w:val="00892E50"/>
    <w:rsid w:val="00892F73"/>
    <w:rsid w:val="00892FF9"/>
    <w:rsid w:val="008935A0"/>
    <w:rsid w:val="0089361E"/>
    <w:rsid w:val="0089381F"/>
    <w:rsid w:val="00893AF5"/>
    <w:rsid w:val="00893E06"/>
    <w:rsid w:val="008940EF"/>
    <w:rsid w:val="008942AC"/>
    <w:rsid w:val="008942AE"/>
    <w:rsid w:val="008943AD"/>
    <w:rsid w:val="00894496"/>
    <w:rsid w:val="00894516"/>
    <w:rsid w:val="00894564"/>
    <w:rsid w:val="008945B3"/>
    <w:rsid w:val="00894C71"/>
    <w:rsid w:val="008950C9"/>
    <w:rsid w:val="00895114"/>
    <w:rsid w:val="008958EE"/>
    <w:rsid w:val="00895B71"/>
    <w:rsid w:val="00895DBA"/>
    <w:rsid w:val="0089615B"/>
    <w:rsid w:val="0089635B"/>
    <w:rsid w:val="00896379"/>
    <w:rsid w:val="00896463"/>
    <w:rsid w:val="008966B6"/>
    <w:rsid w:val="00896822"/>
    <w:rsid w:val="00896993"/>
    <w:rsid w:val="00896BAC"/>
    <w:rsid w:val="0089705D"/>
    <w:rsid w:val="00897081"/>
    <w:rsid w:val="008970E0"/>
    <w:rsid w:val="00897283"/>
    <w:rsid w:val="008972B7"/>
    <w:rsid w:val="008972CF"/>
    <w:rsid w:val="0089746F"/>
    <w:rsid w:val="00897564"/>
    <w:rsid w:val="008976B0"/>
    <w:rsid w:val="00897932"/>
    <w:rsid w:val="008979B2"/>
    <w:rsid w:val="008979C6"/>
    <w:rsid w:val="00897AA7"/>
    <w:rsid w:val="00897B25"/>
    <w:rsid w:val="00897C39"/>
    <w:rsid w:val="00897F8A"/>
    <w:rsid w:val="008A01C1"/>
    <w:rsid w:val="008A0253"/>
    <w:rsid w:val="008A047C"/>
    <w:rsid w:val="008A0649"/>
    <w:rsid w:val="008A06C6"/>
    <w:rsid w:val="008A087F"/>
    <w:rsid w:val="008A08EC"/>
    <w:rsid w:val="008A0BFD"/>
    <w:rsid w:val="008A116F"/>
    <w:rsid w:val="008A1210"/>
    <w:rsid w:val="008A128E"/>
    <w:rsid w:val="008A13F0"/>
    <w:rsid w:val="008A14C1"/>
    <w:rsid w:val="008A165F"/>
    <w:rsid w:val="008A16EE"/>
    <w:rsid w:val="008A184C"/>
    <w:rsid w:val="008A1AC0"/>
    <w:rsid w:val="008A1B29"/>
    <w:rsid w:val="008A1EF0"/>
    <w:rsid w:val="008A21B4"/>
    <w:rsid w:val="008A2208"/>
    <w:rsid w:val="008A24B9"/>
    <w:rsid w:val="008A284F"/>
    <w:rsid w:val="008A2B55"/>
    <w:rsid w:val="008A2F99"/>
    <w:rsid w:val="008A342D"/>
    <w:rsid w:val="008A3AB3"/>
    <w:rsid w:val="008A3AD0"/>
    <w:rsid w:val="008A3D9F"/>
    <w:rsid w:val="008A4061"/>
    <w:rsid w:val="008A407C"/>
    <w:rsid w:val="008A41E5"/>
    <w:rsid w:val="008A4214"/>
    <w:rsid w:val="008A438C"/>
    <w:rsid w:val="008A46B2"/>
    <w:rsid w:val="008A49AF"/>
    <w:rsid w:val="008A49C4"/>
    <w:rsid w:val="008A4D97"/>
    <w:rsid w:val="008A4E11"/>
    <w:rsid w:val="008A4ED4"/>
    <w:rsid w:val="008A51AA"/>
    <w:rsid w:val="008A534E"/>
    <w:rsid w:val="008A539C"/>
    <w:rsid w:val="008A5651"/>
    <w:rsid w:val="008A56E0"/>
    <w:rsid w:val="008A57A5"/>
    <w:rsid w:val="008A5BB5"/>
    <w:rsid w:val="008A5CAC"/>
    <w:rsid w:val="008A5E90"/>
    <w:rsid w:val="008A5FB3"/>
    <w:rsid w:val="008A6128"/>
    <w:rsid w:val="008A6243"/>
    <w:rsid w:val="008A647A"/>
    <w:rsid w:val="008A6699"/>
    <w:rsid w:val="008A66A1"/>
    <w:rsid w:val="008A6972"/>
    <w:rsid w:val="008A6E30"/>
    <w:rsid w:val="008A6E4A"/>
    <w:rsid w:val="008A7510"/>
    <w:rsid w:val="008A7A00"/>
    <w:rsid w:val="008A7A84"/>
    <w:rsid w:val="008A7B67"/>
    <w:rsid w:val="008A7BD4"/>
    <w:rsid w:val="008A7EF0"/>
    <w:rsid w:val="008A7F2F"/>
    <w:rsid w:val="008B026B"/>
    <w:rsid w:val="008B048F"/>
    <w:rsid w:val="008B0767"/>
    <w:rsid w:val="008B07B3"/>
    <w:rsid w:val="008B0AB1"/>
    <w:rsid w:val="008B0B22"/>
    <w:rsid w:val="008B0D1E"/>
    <w:rsid w:val="008B0DB1"/>
    <w:rsid w:val="008B0DF7"/>
    <w:rsid w:val="008B0FA7"/>
    <w:rsid w:val="008B139B"/>
    <w:rsid w:val="008B1602"/>
    <w:rsid w:val="008B18D9"/>
    <w:rsid w:val="008B1EAA"/>
    <w:rsid w:val="008B1EB2"/>
    <w:rsid w:val="008B2130"/>
    <w:rsid w:val="008B2190"/>
    <w:rsid w:val="008B234F"/>
    <w:rsid w:val="008B284F"/>
    <w:rsid w:val="008B295D"/>
    <w:rsid w:val="008B2B68"/>
    <w:rsid w:val="008B2C05"/>
    <w:rsid w:val="008B2C3F"/>
    <w:rsid w:val="008B2D0E"/>
    <w:rsid w:val="008B2DA4"/>
    <w:rsid w:val="008B304D"/>
    <w:rsid w:val="008B33A9"/>
    <w:rsid w:val="008B34F9"/>
    <w:rsid w:val="008B36B7"/>
    <w:rsid w:val="008B38A8"/>
    <w:rsid w:val="008B3A4A"/>
    <w:rsid w:val="008B3BF6"/>
    <w:rsid w:val="008B3C3B"/>
    <w:rsid w:val="008B3DD6"/>
    <w:rsid w:val="008B3DDF"/>
    <w:rsid w:val="008B41D5"/>
    <w:rsid w:val="008B4423"/>
    <w:rsid w:val="008B4480"/>
    <w:rsid w:val="008B4528"/>
    <w:rsid w:val="008B4590"/>
    <w:rsid w:val="008B45A7"/>
    <w:rsid w:val="008B45CE"/>
    <w:rsid w:val="008B4620"/>
    <w:rsid w:val="008B470D"/>
    <w:rsid w:val="008B4B13"/>
    <w:rsid w:val="008B4B1E"/>
    <w:rsid w:val="008B4BEE"/>
    <w:rsid w:val="008B4D32"/>
    <w:rsid w:val="008B4F2E"/>
    <w:rsid w:val="008B506B"/>
    <w:rsid w:val="008B5596"/>
    <w:rsid w:val="008B5822"/>
    <w:rsid w:val="008B59AC"/>
    <w:rsid w:val="008B5B81"/>
    <w:rsid w:val="008B5E54"/>
    <w:rsid w:val="008B6164"/>
    <w:rsid w:val="008B62E6"/>
    <w:rsid w:val="008B62FC"/>
    <w:rsid w:val="008B64D0"/>
    <w:rsid w:val="008B6558"/>
    <w:rsid w:val="008B66CA"/>
    <w:rsid w:val="008B68A5"/>
    <w:rsid w:val="008B6916"/>
    <w:rsid w:val="008B6923"/>
    <w:rsid w:val="008B6A3D"/>
    <w:rsid w:val="008B6E28"/>
    <w:rsid w:val="008B6E8F"/>
    <w:rsid w:val="008B6E98"/>
    <w:rsid w:val="008B6EE2"/>
    <w:rsid w:val="008B7598"/>
    <w:rsid w:val="008B7784"/>
    <w:rsid w:val="008B7830"/>
    <w:rsid w:val="008B78CF"/>
    <w:rsid w:val="008B7A4F"/>
    <w:rsid w:val="008B7D43"/>
    <w:rsid w:val="008C03F8"/>
    <w:rsid w:val="008C04DA"/>
    <w:rsid w:val="008C05A8"/>
    <w:rsid w:val="008C05DD"/>
    <w:rsid w:val="008C0C7C"/>
    <w:rsid w:val="008C0D79"/>
    <w:rsid w:val="008C0FDB"/>
    <w:rsid w:val="008C11BE"/>
    <w:rsid w:val="008C1378"/>
    <w:rsid w:val="008C15DB"/>
    <w:rsid w:val="008C15F9"/>
    <w:rsid w:val="008C18E9"/>
    <w:rsid w:val="008C1A65"/>
    <w:rsid w:val="008C1CFB"/>
    <w:rsid w:val="008C1F5A"/>
    <w:rsid w:val="008C2231"/>
    <w:rsid w:val="008C24C3"/>
    <w:rsid w:val="008C2592"/>
    <w:rsid w:val="008C25B7"/>
    <w:rsid w:val="008C2638"/>
    <w:rsid w:val="008C279C"/>
    <w:rsid w:val="008C27AB"/>
    <w:rsid w:val="008C2847"/>
    <w:rsid w:val="008C2860"/>
    <w:rsid w:val="008C2A98"/>
    <w:rsid w:val="008C2B62"/>
    <w:rsid w:val="008C2D12"/>
    <w:rsid w:val="008C2EB4"/>
    <w:rsid w:val="008C2F3C"/>
    <w:rsid w:val="008C2F92"/>
    <w:rsid w:val="008C3059"/>
    <w:rsid w:val="008C3142"/>
    <w:rsid w:val="008C3648"/>
    <w:rsid w:val="008C3768"/>
    <w:rsid w:val="008C38E5"/>
    <w:rsid w:val="008C4152"/>
    <w:rsid w:val="008C41A0"/>
    <w:rsid w:val="008C41D0"/>
    <w:rsid w:val="008C429F"/>
    <w:rsid w:val="008C45E1"/>
    <w:rsid w:val="008C4818"/>
    <w:rsid w:val="008C483B"/>
    <w:rsid w:val="008C4922"/>
    <w:rsid w:val="008C4934"/>
    <w:rsid w:val="008C4A04"/>
    <w:rsid w:val="008C4A5F"/>
    <w:rsid w:val="008C4BD5"/>
    <w:rsid w:val="008C55E4"/>
    <w:rsid w:val="008C57A3"/>
    <w:rsid w:val="008C5CF9"/>
    <w:rsid w:val="008C61C6"/>
    <w:rsid w:val="008C63B9"/>
    <w:rsid w:val="008C6497"/>
    <w:rsid w:val="008C65ED"/>
    <w:rsid w:val="008C6646"/>
    <w:rsid w:val="008C678E"/>
    <w:rsid w:val="008C688E"/>
    <w:rsid w:val="008C69C0"/>
    <w:rsid w:val="008C6A11"/>
    <w:rsid w:val="008C6A13"/>
    <w:rsid w:val="008C6A8E"/>
    <w:rsid w:val="008C6B1C"/>
    <w:rsid w:val="008C6BF0"/>
    <w:rsid w:val="008C6C24"/>
    <w:rsid w:val="008C6CF4"/>
    <w:rsid w:val="008C6D10"/>
    <w:rsid w:val="008C6E9D"/>
    <w:rsid w:val="008C6F2F"/>
    <w:rsid w:val="008C700D"/>
    <w:rsid w:val="008C7116"/>
    <w:rsid w:val="008C7137"/>
    <w:rsid w:val="008C72BC"/>
    <w:rsid w:val="008C7537"/>
    <w:rsid w:val="008C7560"/>
    <w:rsid w:val="008C7841"/>
    <w:rsid w:val="008C78A5"/>
    <w:rsid w:val="008C7A6B"/>
    <w:rsid w:val="008C7A7F"/>
    <w:rsid w:val="008C7B6D"/>
    <w:rsid w:val="008C7FFA"/>
    <w:rsid w:val="008D0000"/>
    <w:rsid w:val="008D0020"/>
    <w:rsid w:val="008D029C"/>
    <w:rsid w:val="008D039A"/>
    <w:rsid w:val="008D04B6"/>
    <w:rsid w:val="008D06BB"/>
    <w:rsid w:val="008D0759"/>
    <w:rsid w:val="008D08ED"/>
    <w:rsid w:val="008D0E0B"/>
    <w:rsid w:val="008D101E"/>
    <w:rsid w:val="008D1119"/>
    <w:rsid w:val="008D11E4"/>
    <w:rsid w:val="008D1580"/>
    <w:rsid w:val="008D177C"/>
    <w:rsid w:val="008D19B7"/>
    <w:rsid w:val="008D19FA"/>
    <w:rsid w:val="008D1A2A"/>
    <w:rsid w:val="008D1EB9"/>
    <w:rsid w:val="008D1F1F"/>
    <w:rsid w:val="008D221A"/>
    <w:rsid w:val="008D26C9"/>
    <w:rsid w:val="008D27A6"/>
    <w:rsid w:val="008D2865"/>
    <w:rsid w:val="008D2A25"/>
    <w:rsid w:val="008D2A99"/>
    <w:rsid w:val="008D2AF7"/>
    <w:rsid w:val="008D2C32"/>
    <w:rsid w:val="008D2DCE"/>
    <w:rsid w:val="008D2F0E"/>
    <w:rsid w:val="008D32B5"/>
    <w:rsid w:val="008D32EE"/>
    <w:rsid w:val="008D341B"/>
    <w:rsid w:val="008D3630"/>
    <w:rsid w:val="008D3692"/>
    <w:rsid w:val="008D3706"/>
    <w:rsid w:val="008D3816"/>
    <w:rsid w:val="008D3C1B"/>
    <w:rsid w:val="008D3CF2"/>
    <w:rsid w:val="008D4064"/>
    <w:rsid w:val="008D4299"/>
    <w:rsid w:val="008D43EF"/>
    <w:rsid w:val="008D4884"/>
    <w:rsid w:val="008D4A1F"/>
    <w:rsid w:val="008D4B03"/>
    <w:rsid w:val="008D4B3B"/>
    <w:rsid w:val="008D4B51"/>
    <w:rsid w:val="008D4FD1"/>
    <w:rsid w:val="008D5044"/>
    <w:rsid w:val="008D50EB"/>
    <w:rsid w:val="008D5214"/>
    <w:rsid w:val="008D5447"/>
    <w:rsid w:val="008D55BF"/>
    <w:rsid w:val="008D5BBA"/>
    <w:rsid w:val="008D5D5F"/>
    <w:rsid w:val="008D5E80"/>
    <w:rsid w:val="008D5F59"/>
    <w:rsid w:val="008D610B"/>
    <w:rsid w:val="008D6183"/>
    <w:rsid w:val="008D623F"/>
    <w:rsid w:val="008D6295"/>
    <w:rsid w:val="008D62DD"/>
    <w:rsid w:val="008D635D"/>
    <w:rsid w:val="008D64A7"/>
    <w:rsid w:val="008D6934"/>
    <w:rsid w:val="008D6A57"/>
    <w:rsid w:val="008D6BF0"/>
    <w:rsid w:val="008D6C27"/>
    <w:rsid w:val="008D6DD5"/>
    <w:rsid w:val="008D6EC9"/>
    <w:rsid w:val="008D6F89"/>
    <w:rsid w:val="008D7056"/>
    <w:rsid w:val="008D70A0"/>
    <w:rsid w:val="008D7220"/>
    <w:rsid w:val="008D726F"/>
    <w:rsid w:val="008D72FD"/>
    <w:rsid w:val="008D7822"/>
    <w:rsid w:val="008D7862"/>
    <w:rsid w:val="008D78A1"/>
    <w:rsid w:val="008D78B4"/>
    <w:rsid w:val="008D7F14"/>
    <w:rsid w:val="008D7F18"/>
    <w:rsid w:val="008E0115"/>
    <w:rsid w:val="008E0214"/>
    <w:rsid w:val="008E03B3"/>
    <w:rsid w:val="008E045D"/>
    <w:rsid w:val="008E0795"/>
    <w:rsid w:val="008E08BD"/>
    <w:rsid w:val="008E08C5"/>
    <w:rsid w:val="008E0915"/>
    <w:rsid w:val="008E0A9B"/>
    <w:rsid w:val="008E0B24"/>
    <w:rsid w:val="008E13AD"/>
    <w:rsid w:val="008E192B"/>
    <w:rsid w:val="008E19A7"/>
    <w:rsid w:val="008E1A62"/>
    <w:rsid w:val="008E1ADF"/>
    <w:rsid w:val="008E1BF1"/>
    <w:rsid w:val="008E1EE0"/>
    <w:rsid w:val="008E1F60"/>
    <w:rsid w:val="008E1F6B"/>
    <w:rsid w:val="008E2298"/>
    <w:rsid w:val="008E27FF"/>
    <w:rsid w:val="008E293E"/>
    <w:rsid w:val="008E2CBC"/>
    <w:rsid w:val="008E2D41"/>
    <w:rsid w:val="008E2F77"/>
    <w:rsid w:val="008E2F9F"/>
    <w:rsid w:val="008E3054"/>
    <w:rsid w:val="008E324F"/>
    <w:rsid w:val="008E3289"/>
    <w:rsid w:val="008E3932"/>
    <w:rsid w:val="008E3C84"/>
    <w:rsid w:val="008E3CA6"/>
    <w:rsid w:val="008E4016"/>
    <w:rsid w:val="008E40D7"/>
    <w:rsid w:val="008E453E"/>
    <w:rsid w:val="008E4653"/>
    <w:rsid w:val="008E4736"/>
    <w:rsid w:val="008E4775"/>
    <w:rsid w:val="008E488E"/>
    <w:rsid w:val="008E4960"/>
    <w:rsid w:val="008E49D4"/>
    <w:rsid w:val="008E4A89"/>
    <w:rsid w:val="008E4CD3"/>
    <w:rsid w:val="008E4CFC"/>
    <w:rsid w:val="008E4F6E"/>
    <w:rsid w:val="008E4FA1"/>
    <w:rsid w:val="008E5017"/>
    <w:rsid w:val="008E5969"/>
    <w:rsid w:val="008E59E2"/>
    <w:rsid w:val="008E5BFA"/>
    <w:rsid w:val="008E5CD4"/>
    <w:rsid w:val="008E69FA"/>
    <w:rsid w:val="008E69FE"/>
    <w:rsid w:val="008E6B28"/>
    <w:rsid w:val="008E6D30"/>
    <w:rsid w:val="008E6D5F"/>
    <w:rsid w:val="008E7044"/>
    <w:rsid w:val="008E716D"/>
    <w:rsid w:val="008E719C"/>
    <w:rsid w:val="008E726C"/>
    <w:rsid w:val="008E7659"/>
    <w:rsid w:val="008E7666"/>
    <w:rsid w:val="008E7BA6"/>
    <w:rsid w:val="008E7BF7"/>
    <w:rsid w:val="008E7F19"/>
    <w:rsid w:val="008F02DD"/>
    <w:rsid w:val="008F040A"/>
    <w:rsid w:val="008F07A2"/>
    <w:rsid w:val="008F0A06"/>
    <w:rsid w:val="008F0BAB"/>
    <w:rsid w:val="008F0C54"/>
    <w:rsid w:val="008F10C0"/>
    <w:rsid w:val="008F1306"/>
    <w:rsid w:val="008F1438"/>
    <w:rsid w:val="008F150E"/>
    <w:rsid w:val="008F182E"/>
    <w:rsid w:val="008F18FF"/>
    <w:rsid w:val="008F1A30"/>
    <w:rsid w:val="008F1F12"/>
    <w:rsid w:val="008F1F5B"/>
    <w:rsid w:val="008F1FB2"/>
    <w:rsid w:val="008F203E"/>
    <w:rsid w:val="008F2138"/>
    <w:rsid w:val="008F2337"/>
    <w:rsid w:val="008F23AA"/>
    <w:rsid w:val="008F25EB"/>
    <w:rsid w:val="008F28DB"/>
    <w:rsid w:val="008F296C"/>
    <w:rsid w:val="008F2C88"/>
    <w:rsid w:val="008F2DDB"/>
    <w:rsid w:val="008F2E05"/>
    <w:rsid w:val="008F2FD9"/>
    <w:rsid w:val="008F3143"/>
    <w:rsid w:val="008F3192"/>
    <w:rsid w:val="008F3335"/>
    <w:rsid w:val="008F334E"/>
    <w:rsid w:val="008F33D7"/>
    <w:rsid w:val="008F3423"/>
    <w:rsid w:val="008F3438"/>
    <w:rsid w:val="008F3476"/>
    <w:rsid w:val="008F34EC"/>
    <w:rsid w:val="008F367B"/>
    <w:rsid w:val="008F3816"/>
    <w:rsid w:val="008F39FA"/>
    <w:rsid w:val="008F3D6E"/>
    <w:rsid w:val="008F3E4B"/>
    <w:rsid w:val="008F4098"/>
    <w:rsid w:val="008F409A"/>
    <w:rsid w:val="008F40EF"/>
    <w:rsid w:val="008F428E"/>
    <w:rsid w:val="008F4428"/>
    <w:rsid w:val="008F449E"/>
    <w:rsid w:val="008F4A3F"/>
    <w:rsid w:val="008F4B13"/>
    <w:rsid w:val="008F4B19"/>
    <w:rsid w:val="008F4C07"/>
    <w:rsid w:val="008F4CC9"/>
    <w:rsid w:val="008F4DE5"/>
    <w:rsid w:val="008F50E2"/>
    <w:rsid w:val="008F51A3"/>
    <w:rsid w:val="008F5269"/>
    <w:rsid w:val="008F53A5"/>
    <w:rsid w:val="008F53DF"/>
    <w:rsid w:val="008F540A"/>
    <w:rsid w:val="008F5646"/>
    <w:rsid w:val="008F5979"/>
    <w:rsid w:val="008F5B41"/>
    <w:rsid w:val="008F6010"/>
    <w:rsid w:val="008F60BA"/>
    <w:rsid w:val="008F616A"/>
    <w:rsid w:val="008F6385"/>
    <w:rsid w:val="008F6516"/>
    <w:rsid w:val="008F662C"/>
    <w:rsid w:val="008F6795"/>
    <w:rsid w:val="008F6900"/>
    <w:rsid w:val="008F69B6"/>
    <w:rsid w:val="008F6C05"/>
    <w:rsid w:val="008F6D18"/>
    <w:rsid w:val="008F6F8F"/>
    <w:rsid w:val="008F7024"/>
    <w:rsid w:val="008F702A"/>
    <w:rsid w:val="008F7247"/>
    <w:rsid w:val="008F72B8"/>
    <w:rsid w:val="008F731A"/>
    <w:rsid w:val="008F7360"/>
    <w:rsid w:val="008F73C0"/>
    <w:rsid w:val="008F749E"/>
    <w:rsid w:val="008F75A7"/>
    <w:rsid w:val="008F7ACF"/>
    <w:rsid w:val="008F7AE1"/>
    <w:rsid w:val="008F7B11"/>
    <w:rsid w:val="008F7B66"/>
    <w:rsid w:val="008F7D22"/>
    <w:rsid w:val="008F7D6F"/>
    <w:rsid w:val="008F7F88"/>
    <w:rsid w:val="00900036"/>
    <w:rsid w:val="009000B1"/>
    <w:rsid w:val="00900108"/>
    <w:rsid w:val="0090028F"/>
    <w:rsid w:val="009003E0"/>
    <w:rsid w:val="0090057B"/>
    <w:rsid w:val="009006E7"/>
    <w:rsid w:val="009008F9"/>
    <w:rsid w:val="00900A61"/>
    <w:rsid w:val="00900C63"/>
    <w:rsid w:val="00900DEB"/>
    <w:rsid w:val="00900E8C"/>
    <w:rsid w:val="0090148F"/>
    <w:rsid w:val="00901592"/>
    <w:rsid w:val="00901716"/>
    <w:rsid w:val="00901798"/>
    <w:rsid w:val="009017C4"/>
    <w:rsid w:val="009018E8"/>
    <w:rsid w:val="00901945"/>
    <w:rsid w:val="00901AC2"/>
    <w:rsid w:val="00901E23"/>
    <w:rsid w:val="00901EC5"/>
    <w:rsid w:val="00901F6A"/>
    <w:rsid w:val="00901FBF"/>
    <w:rsid w:val="00901FE8"/>
    <w:rsid w:val="0090228E"/>
    <w:rsid w:val="00902344"/>
    <w:rsid w:val="00902472"/>
    <w:rsid w:val="009024AE"/>
    <w:rsid w:val="0090252D"/>
    <w:rsid w:val="00902619"/>
    <w:rsid w:val="009027A4"/>
    <w:rsid w:val="009028DA"/>
    <w:rsid w:val="00902AC8"/>
    <w:rsid w:val="00902BA0"/>
    <w:rsid w:val="00902D52"/>
    <w:rsid w:val="0090307B"/>
    <w:rsid w:val="00903408"/>
    <w:rsid w:val="00903507"/>
    <w:rsid w:val="00903671"/>
    <w:rsid w:val="00903836"/>
    <w:rsid w:val="0090387A"/>
    <w:rsid w:val="00903908"/>
    <w:rsid w:val="00903C1A"/>
    <w:rsid w:val="00903DAD"/>
    <w:rsid w:val="009040E2"/>
    <w:rsid w:val="0090414D"/>
    <w:rsid w:val="009041D1"/>
    <w:rsid w:val="0090423F"/>
    <w:rsid w:val="009043AB"/>
    <w:rsid w:val="009043C6"/>
    <w:rsid w:val="009043EA"/>
    <w:rsid w:val="00904478"/>
    <w:rsid w:val="00904728"/>
    <w:rsid w:val="009049DA"/>
    <w:rsid w:val="00904B66"/>
    <w:rsid w:val="00904CB6"/>
    <w:rsid w:val="00904D41"/>
    <w:rsid w:val="00905012"/>
    <w:rsid w:val="00905357"/>
    <w:rsid w:val="009054C1"/>
    <w:rsid w:val="00905539"/>
    <w:rsid w:val="009056E4"/>
    <w:rsid w:val="009057FC"/>
    <w:rsid w:val="00905D33"/>
    <w:rsid w:val="00906151"/>
    <w:rsid w:val="009064F7"/>
    <w:rsid w:val="00906638"/>
    <w:rsid w:val="00906B0E"/>
    <w:rsid w:val="00906D3C"/>
    <w:rsid w:val="00906E90"/>
    <w:rsid w:val="00907038"/>
    <w:rsid w:val="00907101"/>
    <w:rsid w:val="00907165"/>
    <w:rsid w:val="009077F0"/>
    <w:rsid w:val="00907B1F"/>
    <w:rsid w:val="00907C9B"/>
    <w:rsid w:val="00907DCE"/>
    <w:rsid w:val="009100F8"/>
    <w:rsid w:val="00910113"/>
    <w:rsid w:val="0091037A"/>
    <w:rsid w:val="00910527"/>
    <w:rsid w:val="009105D8"/>
    <w:rsid w:val="00910647"/>
    <w:rsid w:val="00910964"/>
    <w:rsid w:val="00910C93"/>
    <w:rsid w:val="00910DA0"/>
    <w:rsid w:val="00910E72"/>
    <w:rsid w:val="009113C7"/>
    <w:rsid w:val="009114A6"/>
    <w:rsid w:val="00911632"/>
    <w:rsid w:val="0091178C"/>
    <w:rsid w:val="0091185D"/>
    <w:rsid w:val="00911950"/>
    <w:rsid w:val="009119E8"/>
    <w:rsid w:val="00911C7C"/>
    <w:rsid w:val="00911D3B"/>
    <w:rsid w:val="00911E62"/>
    <w:rsid w:val="00911E65"/>
    <w:rsid w:val="00911F46"/>
    <w:rsid w:val="00911F9A"/>
    <w:rsid w:val="009120C5"/>
    <w:rsid w:val="009120D0"/>
    <w:rsid w:val="009121F7"/>
    <w:rsid w:val="009125C9"/>
    <w:rsid w:val="00912628"/>
    <w:rsid w:val="009126E4"/>
    <w:rsid w:val="00912B0C"/>
    <w:rsid w:val="00912BFC"/>
    <w:rsid w:val="00912C36"/>
    <w:rsid w:val="00912C96"/>
    <w:rsid w:val="00912D11"/>
    <w:rsid w:val="00912F2E"/>
    <w:rsid w:val="00912F47"/>
    <w:rsid w:val="0091308D"/>
    <w:rsid w:val="009134A1"/>
    <w:rsid w:val="009137CF"/>
    <w:rsid w:val="00913994"/>
    <w:rsid w:val="00913A74"/>
    <w:rsid w:val="00913ABC"/>
    <w:rsid w:val="00913C9C"/>
    <w:rsid w:val="00913FB2"/>
    <w:rsid w:val="00914238"/>
    <w:rsid w:val="0091428F"/>
    <w:rsid w:val="00914458"/>
    <w:rsid w:val="009145B7"/>
    <w:rsid w:val="009148DF"/>
    <w:rsid w:val="00914A6A"/>
    <w:rsid w:val="00914BFE"/>
    <w:rsid w:val="00914C82"/>
    <w:rsid w:val="00914DDC"/>
    <w:rsid w:val="00914FFD"/>
    <w:rsid w:val="009153F3"/>
    <w:rsid w:val="00915447"/>
    <w:rsid w:val="0091554F"/>
    <w:rsid w:val="00915551"/>
    <w:rsid w:val="00915601"/>
    <w:rsid w:val="00915770"/>
    <w:rsid w:val="00915803"/>
    <w:rsid w:val="009159F1"/>
    <w:rsid w:val="00915C34"/>
    <w:rsid w:val="00915DA9"/>
    <w:rsid w:val="00915FEA"/>
    <w:rsid w:val="009163FA"/>
    <w:rsid w:val="009167DD"/>
    <w:rsid w:val="00916AD9"/>
    <w:rsid w:val="00917070"/>
    <w:rsid w:val="009173A3"/>
    <w:rsid w:val="0091741D"/>
    <w:rsid w:val="00917988"/>
    <w:rsid w:val="00917F0E"/>
    <w:rsid w:val="0092001B"/>
    <w:rsid w:val="00920154"/>
    <w:rsid w:val="009201A4"/>
    <w:rsid w:val="009203BA"/>
    <w:rsid w:val="00920813"/>
    <w:rsid w:val="00920A08"/>
    <w:rsid w:val="00920BDB"/>
    <w:rsid w:val="00920DD9"/>
    <w:rsid w:val="0092118C"/>
    <w:rsid w:val="00921341"/>
    <w:rsid w:val="00921521"/>
    <w:rsid w:val="0092153E"/>
    <w:rsid w:val="00921860"/>
    <w:rsid w:val="0092196D"/>
    <w:rsid w:val="00921A70"/>
    <w:rsid w:val="00921C40"/>
    <w:rsid w:val="00921E03"/>
    <w:rsid w:val="00921E0A"/>
    <w:rsid w:val="00921F57"/>
    <w:rsid w:val="009220D5"/>
    <w:rsid w:val="009220F4"/>
    <w:rsid w:val="00922307"/>
    <w:rsid w:val="00922CE6"/>
    <w:rsid w:val="00922E10"/>
    <w:rsid w:val="00922FCB"/>
    <w:rsid w:val="00923019"/>
    <w:rsid w:val="00923143"/>
    <w:rsid w:val="009232BD"/>
    <w:rsid w:val="009232D9"/>
    <w:rsid w:val="00923452"/>
    <w:rsid w:val="0092359E"/>
    <w:rsid w:val="00923756"/>
    <w:rsid w:val="00923837"/>
    <w:rsid w:val="00923854"/>
    <w:rsid w:val="00923895"/>
    <w:rsid w:val="00923B91"/>
    <w:rsid w:val="00923CC4"/>
    <w:rsid w:val="00923D90"/>
    <w:rsid w:val="00923F8E"/>
    <w:rsid w:val="0092466F"/>
    <w:rsid w:val="009247CF"/>
    <w:rsid w:val="0092492E"/>
    <w:rsid w:val="00924AC4"/>
    <w:rsid w:val="00924BE3"/>
    <w:rsid w:val="00924BEA"/>
    <w:rsid w:val="00924EBE"/>
    <w:rsid w:val="009250DC"/>
    <w:rsid w:val="0092517E"/>
    <w:rsid w:val="009254AA"/>
    <w:rsid w:val="0092582C"/>
    <w:rsid w:val="00925ED1"/>
    <w:rsid w:val="00926238"/>
    <w:rsid w:val="009264FB"/>
    <w:rsid w:val="009267BF"/>
    <w:rsid w:val="00926838"/>
    <w:rsid w:val="0092684B"/>
    <w:rsid w:val="00926A94"/>
    <w:rsid w:val="00926B1F"/>
    <w:rsid w:val="00926CB2"/>
    <w:rsid w:val="00926E99"/>
    <w:rsid w:val="009270F6"/>
    <w:rsid w:val="0092718B"/>
    <w:rsid w:val="00927308"/>
    <w:rsid w:val="0092751F"/>
    <w:rsid w:val="0092765B"/>
    <w:rsid w:val="00927A56"/>
    <w:rsid w:val="00927D38"/>
    <w:rsid w:val="009300DD"/>
    <w:rsid w:val="00930158"/>
    <w:rsid w:val="009302B6"/>
    <w:rsid w:val="0093034C"/>
    <w:rsid w:val="009307B3"/>
    <w:rsid w:val="00930936"/>
    <w:rsid w:val="009309B8"/>
    <w:rsid w:val="00930A84"/>
    <w:rsid w:val="00930DC3"/>
    <w:rsid w:val="00930E20"/>
    <w:rsid w:val="0093103F"/>
    <w:rsid w:val="0093108A"/>
    <w:rsid w:val="00931153"/>
    <w:rsid w:val="009312EE"/>
    <w:rsid w:val="0093133C"/>
    <w:rsid w:val="00931393"/>
    <w:rsid w:val="009313C4"/>
    <w:rsid w:val="009313F8"/>
    <w:rsid w:val="0093148E"/>
    <w:rsid w:val="0093166B"/>
    <w:rsid w:val="0093173A"/>
    <w:rsid w:val="009317B7"/>
    <w:rsid w:val="00931810"/>
    <w:rsid w:val="0093198F"/>
    <w:rsid w:val="00931A82"/>
    <w:rsid w:val="00931EA5"/>
    <w:rsid w:val="009322DB"/>
    <w:rsid w:val="009324C3"/>
    <w:rsid w:val="00932566"/>
    <w:rsid w:val="0093275D"/>
    <w:rsid w:val="00932A7C"/>
    <w:rsid w:val="00932B2A"/>
    <w:rsid w:val="00932C50"/>
    <w:rsid w:val="00933382"/>
    <w:rsid w:val="00933661"/>
    <w:rsid w:val="00933710"/>
    <w:rsid w:val="00933779"/>
    <w:rsid w:val="009337B4"/>
    <w:rsid w:val="009337C8"/>
    <w:rsid w:val="009339BF"/>
    <w:rsid w:val="00933DC8"/>
    <w:rsid w:val="00934049"/>
    <w:rsid w:val="0093409B"/>
    <w:rsid w:val="009342FE"/>
    <w:rsid w:val="009344E8"/>
    <w:rsid w:val="00934551"/>
    <w:rsid w:val="00934B52"/>
    <w:rsid w:val="00934BED"/>
    <w:rsid w:val="00934C64"/>
    <w:rsid w:val="00934C7C"/>
    <w:rsid w:val="00934F23"/>
    <w:rsid w:val="0093501F"/>
    <w:rsid w:val="0093519D"/>
    <w:rsid w:val="00935321"/>
    <w:rsid w:val="0093548C"/>
    <w:rsid w:val="00935663"/>
    <w:rsid w:val="0093569C"/>
    <w:rsid w:val="009358B3"/>
    <w:rsid w:val="009359F7"/>
    <w:rsid w:val="00935BB1"/>
    <w:rsid w:val="00935E40"/>
    <w:rsid w:val="00935E41"/>
    <w:rsid w:val="00935F97"/>
    <w:rsid w:val="0093607D"/>
    <w:rsid w:val="0093639F"/>
    <w:rsid w:val="009363A8"/>
    <w:rsid w:val="00936514"/>
    <w:rsid w:val="009365D3"/>
    <w:rsid w:val="00936ABD"/>
    <w:rsid w:val="00936AD2"/>
    <w:rsid w:val="00936B0C"/>
    <w:rsid w:val="00936DB3"/>
    <w:rsid w:val="009370B2"/>
    <w:rsid w:val="00937198"/>
    <w:rsid w:val="009373F7"/>
    <w:rsid w:val="0093745A"/>
    <w:rsid w:val="009375D8"/>
    <w:rsid w:val="00937619"/>
    <w:rsid w:val="009376E6"/>
    <w:rsid w:val="00937735"/>
    <w:rsid w:val="009379F9"/>
    <w:rsid w:val="00937A11"/>
    <w:rsid w:val="00937A3B"/>
    <w:rsid w:val="00937D00"/>
    <w:rsid w:val="00937E69"/>
    <w:rsid w:val="00940086"/>
    <w:rsid w:val="00940506"/>
    <w:rsid w:val="0094084B"/>
    <w:rsid w:val="0094090B"/>
    <w:rsid w:val="00940C22"/>
    <w:rsid w:val="00940E37"/>
    <w:rsid w:val="00941434"/>
    <w:rsid w:val="009415D0"/>
    <w:rsid w:val="009415F5"/>
    <w:rsid w:val="009416C1"/>
    <w:rsid w:val="009416EF"/>
    <w:rsid w:val="009418C9"/>
    <w:rsid w:val="00941ACC"/>
    <w:rsid w:val="00941BDF"/>
    <w:rsid w:val="00941C26"/>
    <w:rsid w:val="00941DEE"/>
    <w:rsid w:val="00941E3D"/>
    <w:rsid w:val="00941F5E"/>
    <w:rsid w:val="00942149"/>
    <w:rsid w:val="0094219B"/>
    <w:rsid w:val="0094231F"/>
    <w:rsid w:val="00942477"/>
    <w:rsid w:val="009424CD"/>
    <w:rsid w:val="009424E5"/>
    <w:rsid w:val="009425B7"/>
    <w:rsid w:val="0094267B"/>
    <w:rsid w:val="0094274E"/>
    <w:rsid w:val="00942B8D"/>
    <w:rsid w:val="00942DC2"/>
    <w:rsid w:val="0094306B"/>
    <w:rsid w:val="00943139"/>
    <w:rsid w:val="009434AD"/>
    <w:rsid w:val="00943915"/>
    <w:rsid w:val="00943A1D"/>
    <w:rsid w:val="00943E66"/>
    <w:rsid w:val="00943EF6"/>
    <w:rsid w:val="00944078"/>
    <w:rsid w:val="0094411D"/>
    <w:rsid w:val="00944287"/>
    <w:rsid w:val="009442F9"/>
    <w:rsid w:val="00944364"/>
    <w:rsid w:val="009446A4"/>
    <w:rsid w:val="00944804"/>
    <w:rsid w:val="00944A7C"/>
    <w:rsid w:val="00944E47"/>
    <w:rsid w:val="00944F1A"/>
    <w:rsid w:val="009452A3"/>
    <w:rsid w:val="009452B2"/>
    <w:rsid w:val="0094530F"/>
    <w:rsid w:val="00945358"/>
    <w:rsid w:val="009454CE"/>
    <w:rsid w:val="00945659"/>
    <w:rsid w:val="0094570E"/>
    <w:rsid w:val="00945916"/>
    <w:rsid w:val="00945A14"/>
    <w:rsid w:val="00945ABA"/>
    <w:rsid w:val="00945B0C"/>
    <w:rsid w:val="00945C75"/>
    <w:rsid w:val="00945C99"/>
    <w:rsid w:val="00945D67"/>
    <w:rsid w:val="00945DF2"/>
    <w:rsid w:val="00945E77"/>
    <w:rsid w:val="00945F62"/>
    <w:rsid w:val="0094658A"/>
    <w:rsid w:val="00946A14"/>
    <w:rsid w:val="00946A94"/>
    <w:rsid w:val="00946A98"/>
    <w:rsid w:val="00946B23"/>
    <w:rsid w:val="00946BFE"/>
    <w:rsid w:val="00946C4D"/>
    <w:rsid w:val="00946CAB"/>
    <w:rsid w:val="00946FD0"/>
    <w:rsid w:val="0094716F"/>
    <w:rsid w:val="00947252"/>
    <w:rsid w:val="0094739F"/>
    <w:rsid w:val="00947C9D"/>
    <w:rsid w:val="00947E85"/>
    <w:rsid w:val="00947EEE"/>
    <w:rsid w:val="0095008A"/>
    <w:rsid w:val="0095036E"/>
    <w:rsid w:val="0095043B"/>
    <w:rsid w:val="009508EC"/>
    <w:rsid w:val="00950C86"/>
    <w:rsid w:val="00951A91"/>
    <w:rsid w:val="00951BD8"/>
    <w:rsid w:val="00951C78"/>
    <w:rsid w:val="00952083"/>
    <w:rsid w:val="00952097"/>
    <w:rsid w:val="00952139"/>
    <w:rsid w:val="0095222D"/>
    <w:rsid w:val="00952613"/>
    <w:rsid w:val="00952853"/>
    <w:rsid w:val="00952933"/>
    <w:rsid w:val="00952A56"/>
    <w:rsid w:val="00952A68"/>
    <w:rsid w:val="00952B56"/>
    <w:rsid w:val="00952D95"/>
    <w:rsid w:val="00952E02"/>
    <w:rsid w:val="00952F76"/>
    <w:rsid w:val="0095302C"/>
    <w:rsid w:val="0095330E"/>
    <w:rsid w:val="00953537"/>
    <w:rsid w:val="00953791"/>
    <w:rsid w:val="009539E1"/>
    <w:rsid w:val="00953DF6"/>
    <w:rsid w:val="00954139"/>
    <w:rsid w:val="0095449C"/>
    <w:rsid w:val="00954569"/>
    <w:rsid w:val="009548AB"/>
    <w:rsid w:val="00954973"/>
    <w:rsid w:val="0095497B"/>
    <w:rsid w:val="00954AB5"/>
    <w:rsid w:val="00954C14"/>
    <w:rsid w:val="00954C51"/>
    <w:rsid w:val="00954E8E"/>
    <w:rsid w:val="00954ED5"/>
    <w:rsid w:val="00954F71"/>
    <w:rsid w:val="0095508B"/>
    <w:rsid w:val="00955355"/>
    <w:rsid w:val="009553A7"/>
    <w:rsid w:val="0095543B"/>
    <w:rsid w:val="00955539"/>
    <w:rsid w:val="009557F2"/>
    <w:rsid w:val="00955BEA"/>
    <w:rsid w:val="00955C3C"/>
    <w:rsid w:val="00955C88"/>
    <w:rsid w:val="00955D7B"/>
    <w:rsid w:val="00955F6E"/>
    <w:rsid w:val="00955FA7"/>
    <w:rsid w:val="0095613B"/>
    <w:rsid w:val="009561D5"/>
    <w:rsid w:val="0095631C"/>
    <w:rsid w:val="00956543"/>
    <w:rsid w:val="009565F3"/>
    <w:rsid w:val="00956952"/>
    <w:rsid w:val="00956A8A"/>
    <w:rsid w:val="00956B82"/>
    <w:rsid w:val="00956F2C"/>
    <w:rsid w:val="00957136"/>
    <w:rsid w:val="0095720B"/>
    <w:rsid w:val="009575C4"/>
    <w:rsid w:val="00957866"/>
    <w:rsid w:val="009578D3"/>
    <w:rsid w:val="00957AD4"/>
    <w:rsid w:val="00957C0E"/>
    <w:rsid w:val="00957CD0"/>
    <w:rsid w:val="00957EC6"/>
    <w:rsid w:val="0096005D"/>
    <w:rsid w:val="009600A7"/>
    <w:rsid w:val="009603BF"/>
    <w:rsid w:val="009603FB"/>
    <w:rsid w:val="00960A04"/>
    <w:rsid w:val="00960B3D"/>
    <w:rsid w:val="00960BEE"/>
    <w:rsid w:val="00960C3E"/>
    <w:rsid w:val="00960E5A"/>
    <w:rsid w:val="009611D6"/>
    <w:rsid w:val="009611FF"/>
    <w:rsid w:val="00961205"/>
    <w:rsid w:val="00961236"/>
    <w:rsid w:val="009612B1"/>
    <w:rsid w:val="009614E4"/>
    <w:rsid w:val="0096150B"/>
    <w:rsid w:val="00961608"/>
    <w:rsid w:val="0096193D"/>
    <w:rsid w:val="00961A4A"/>
    <w:rsid w:val="00961A5E"/>
    <w:rsid w:val="00961BD7"/>
    <w:rsid w:val="00961D36"/>
    <w:rsid w:val="00961D52"/>
    <w:rsid w:val="00961DC5"/>
    <w:rsid w:val="009623F5"/>
    <w:rsid w:val="00962587"/>
    <w:rsid w:val="009626D1"/>
    <w:rsid w:val="0096275C"/>
    <w:rsid w:val="009627C7"/>
    <w:rsid w:val="009627FC"/>
    <w:rsid w:val="0096285E"/>
    <w:rsid w:val="009628A4"/>
    <w:rsid w:val="0096298F"/>
    <w:rsid w:val="009629C1"/>
    <w:rsid w:val="00962A1D"/>
    <w:rsid w:val="00962B60"/>
    <w:rsid w:val="00962DC7"/>
    <w:rsid w:val="00962ECF"/>
    <w:rsid w:val="0096304D"/>
    <w:rsid w:val="00963261"/>
    <w:rsid w:val="009635C5"/>
    <w:rsid w:val="009635E2"/>
    <w:rsid w:val="00963827"/>
    <w:rsid w:val="0096392F"/>
    <w:rsid w:val="0096393B"/>
    <w:rsid w:val="0096398D"/>
    <w:rsid w:val="00963ADC"/>
    <w:rsid w:val="00963BBF"/>
    <w:rsid w:val="00963C9F"/>
    <w:rsid w:val="00963DA9"/>
    <w:rsid w:val="0096406F"/>
    <w:rsid w:val="009640A7"/>
    <w:rsid w:val="009640E3"/>
    <w:rsid w:val="00964374"/>
    <w:rsid w:val="00964511"/>
    <w:rsid w:val="0096454E"/>
    <w:rsid w:val="009645DF"/>
    <w:rsid w:val="0096487F"/>
    <w:rsid w:val="00964E5F"/>
    <w:rsid w:val="00964F69"/>
    <w:rsid w:val="009650AF"/>
    <w:rsid w:val="009650B7"/>
    <w:rsid w:val="009650C7"/>
    <w:rsid w:val="009651C2"/>
    <w:rsid w:val="0096560D"/>
    <w:rsid w:val="009656BF"/>
    <w:rsid w:val="009658BA"/>
    <w:rsid w:val="009658DB"/>
    <w:rsid w:val="00965DB1"/>
    <w:rsid w:val="009660D6"/>
    <w:rsid w:val="009662A7"/>
    <w:rsid w:val="00966422"/>
    <w:rsid w:val="0096648E"/>
    <w:rsid w:val="00966746"/>
    <w:rsid w:val="00966764"/>
    <w:rsid w:val="00966988"/>
    <w:rsid w:val="0096698D"/>
    <w:rsid w:val="00966BC4"/>
    <w:rsid w:val="00966BE2"/>
    <w:rsid w:val="00966F7F"/>
    <w:rsid w:val="00966FF5"/>
    <w:rsid w:val="00967077"/>
    <w:rsid w:val="009672CE"/>
    <w:rsid w:val="00967593"/>
    <w:rsid w:val="009675C9"/>
    <w:rsid w:val="00967B16"/>
    <w:rsid w:val="00967DF3"/>
    <w:rsid w:val="00967E76"/>
    <w:rsid w:val="0097014D"/>
    <w:rsid w:val="0097021A"/>
    <w:rsid w:val="0097027E"/>
    <w:rsid w:val="009702E7"/>
    <w:rsid w:val="009706AC"/>
    <w:rsid w:val="00970B0A"/>
    <w:rsid w:val="00970D89"/>
    <w:rsid w:val="00970DEE"/>
    <w:rsid w:val="00970EEF"/>
    <w:rsid w:val="00971003"/>
    <w:rsid w:val="00971008"/>
    <w:rsid w:val="009710C8"/>
    <w:rsid w:val="009711C1"/>
    <w:rsid w:val="00971224"/>
    <w:rsid w:val="0097132C"/>
    <w:rsid w:val="00971339"/>
    <w:rsid w:val="00971353"/>
    <w:rsid w:val="0097144B"/>
    <w:rsid w:val="009714BF"/>
    <w:rsid w:val="00971978"/>
    <w:rsid w:val="00971CD4"/>
    <w:rsid w:val="00971DA8"/>
    <w:rsid w:val="009720A3"/>
    <w:rsid w:val="009720DA"/>
    <w:rsid w:val="009722D7"/>
    <w:rsid w:val="0097273C"/>
    <w:rsid w:val="009727A5"/>
    <w:rsid w:val="0097287A"/>
    <w:rsid w:val="009728F0"/>
    <w:rsid w:val="00972BC1"/>
    <w:rsid w:val="00972C92"/>
    <w:rsid w:val="00973163"/>
    <w:rsid w:val="0097344C"/>
    <w:rsid w:val="009735E5"/>
    <w:rsid w:val="0097367D"/>
    <w:rsid w:val="009736B0"/>
    <w:rsid w:val="00973A46"/>
    <w:rsid w:val="00973A90"/>
    <w:rsid w:val="00973BC4"/>
    <w:rsid w:val="00973E85"/>
    <w:rsid w:val="00973F18"/>
    <w:rsid w:val="00973FD9"/>
    <w:rsid w:val="00973FE6"/>
    <w:rsid w:val="00974020"/>
    <w:rsid w:val="00974126"/>
    <w:rsid w:val="009743C4"/>
    <w:rsid w:val="0097461B"/>
    <w:rsid w:val="0097462C"/>
    <w:rsid w:val="0097463D"/>
    <w:rsid w:val="0097478F"/>
    <w:rsid w:val="0097479D"/>
    <w:rsid w:val="00974C45"/>
    <w:rsid w:val="00974D3C"/>
    <w:rsid w:val="00974DF5"/>
    <w:rsid w:val="00974E4A"/>
    <w:rsid w:val="00974F15"/>
    <w:rsid w:val="00974FC5"/>
    <w:rsid w:val="009759E8"/>
    <w:rsid w:val="009759FD"/>
    <w:rsid w:val="00975C09"/>
    <w:rsid w:val="00975C3B"/>
    <w:rsid w:val="00975C3D"/>
    <w:rsid w:val="00975D52"/>
    <w:rsid w:val="00975D57"/>
    <w:rsid w:val="00975EFA"/>
    <w:rsid w:val="00975F5E"/>
    <w:rsid w:val="00976014"/>
    <w:rsid w:val="009764AB"/>
    <w:rsid w:val="009764FA"/>
    <w:rsid w:val="00976561"/>
    <w:rsid w:val="00976820"/>
    <w:rsid w:val="00976B2B"/>
    <w:rsid w:val="00976E24"/>
    <w:rsid w:val="009778D3"/>
    <w:rsid w:val="0097791B"/>
    <w:rsid w:val="00977948"/>
    <w:rsid w:val="009779F7"/>
    <w:rsid w:val="00977D08"/>
    <w:rsid w:val="00977D0B"/>
    <w:rsid w:val="00977DDA"/>
    <w:rsid w:val="00977E42"/>
    <w:rsid w:val="00977ED9"/>
    <w:rsid w:val="009801F5"/>
    <w:rsid w:val="00980380"/>
    <w:rsid w:val="00980785"/>
    <w:rsid w:val="00980AAA"/>
    <w:rsid w:val="00980C5B"/>
    <w:rsid w:val="00980CF2"/>
    <w:rsid w:val="00980E8A"/>
    <w:rsid w:val="00980F1A"/>
    <w:rsid w:val="00981293"/>
    <w:rsid w:val="00981308"/>
    <w:rsid w:val="00981369"/>
    <w:rsid w:val="009813D7"/>
    <w:rsid w:val="009813DA"/>
    <w:rsid w:val="009815BB"/>
    <w:rsid w:val="0098178C"/>
    <w:rsid w:val="00981802"/>
    <w:rsid w:val="00981804"/>
    <w:rsid w:val="00981852"/>
    <w:rsid w:val="009820A6"/>
    <w:rsid w:val="00982171"/>
    <w:rsid w:val="00982404"/>
    <w:rsid w:val="009825D4"/>
    <w:rsid w:val="0098260C"/>
    <w:rsid w:val="00982682"/>
    <w:rsid w:val="00982822"/>
    <w:rsid w:val="009829EF"/>
    <w:rsid w:val="00982A3A"/>
    <w:rsid w:val="00982CA3"/>
    <w:rsid w:val="00982DC1"/>
    <w:rsid w:val="00982DE7"/>
    <w:rsid w:val="00982DE8"/>
    <w:rsid w:val="00982F6F"/>
    <w:rsid w:val="009830FC"/>
    <w:rsid w:val="009832CD"/>
    <w:rsid w:val="00983345"/>
    <w:rsid w:val="009834A8"/>
    <w:rsid w:val="009835AE"/>
    <w:rsid w:val="00983883"/>
    <w:rsid w:val="0098388F"/>
    <w:rsid w:val="009838FB"/>
    <w:rsid w:val="00983988"/>
    <w:rsid w:val="00983A72"/>
    <w:rsid w:val="00983A86"/>
    <w:rsid w:val="00983ABA"/>
    <w:rsid w:val="00983C02"/>
    <w:rsid w:val="00983CF5"/>
    <w:rsid w:val="00983D96"/>
    <w:rsid w:val="00983E42"/>
    <w:rsid w:val="00983FCC"/>
    <w:rsid w:val="00984130"/>
    <w:rsid w:val="00984150"/>
    <w:rsid w:val="009841E1"/>
    <w:rsid w:val="0098481A"/>
    <w:rsid w:val="00984C8C"/>
    <w:rsid w:val="00984D9E"/>
    <w:rsid w:val="0098570A"/>
    <w:rsid w:val="00985788"/>
    <w:rsid w:val="00985877"/>
    <w:rsid w:val="009858F8"/>
    <w:rsid w:val="00985B41"/>
    <w:rsid w:val="00985EC1"/>
    <w:rsid w:val="0098603F"/>
    <w:rsid w:val="009860AD"/>
    <w:rsid w:val="00986192"/>
    <w:rsid w:val="00986382"/>
    <w:rsid w:val="00986386"/>
    <w:rsid w:val="009863F1"/>
    <w:rsid w:val="009867CC"/>
    <w:rsid w:val="00986825"/>
    <w:rsid w:val="009868FA"/>
    <w:rsid w:val="009869A8"/>
    <w:rsid w:val="00986A4F"/>
    <w:rsid w:val="00986BC4"/>
    <w:rsid w:val="00986D71"/>
    <w:rsid w:val="00986E60"/>
    <w:rsid w:val="00986EE7"/>
    <w:rsid w:val="00986F54"/>
    <w:rsid w:val="009870EC"/>
    <w:rsid w:val="0098711A"/>
    <w:rsid w:val="009871F0"/>
    <w:rsid w:val="009872B4"/>
    <w:rsid w:val="00987359"/>
    <w:rsid w:val="00987747"/>
    <w:rsid w:val="00987C83"/>
    <w:rsid w:val="00987E8D"/>
    <w:rsid w:val="00987F47"/>
    <w:rsid w:val="009901CC"/>
    <w:rsid w:val="0099042B"/>
    <w:rsid w:val="009904A4"/>
    <w:rsid w:val="009905BD"/>
    <w:rsid w:val="0099061F"/>
    <w:rsid w:val="009906E0"/>
    <w:rsid w:val="00990858"/>
    <w:rsid w:val="00990901"/>
    <w:rsid w:val="00990BD9"/>
    <w:rsid w:val="00990D88"/>
    <w:rsid w:val="00990E8B"/>
    <w:rsid w:val="0099107F"/>
    <w:rsid w:val="00991771"/>
    <w:rsid w:val="00991877"/>
    <w:rsid w:val="00991A8A"/>
    <w:rsid w:val="00991A99"/>
    <w:rsid w:val="00991ABC"/>
    <w:rsid w:val="00991BE0"/>
    <w:rsid w:val="00991D9E"/>
    <w:rsid w:val="00991EC4"/>
    <w:rsid w:val="00991FAF"/>
    <w:rsid w:val="0099201F"/>
    <w:rsid w:val="00992178"/>
    <w:rsid w:val="00992416"/>
    <w:rsid w:val="0099266C"/>
    <w:rsid w:val="009926DD"/>
    <w:rsid w:val="00992D2C"/>
    <w:rsid w:val="00992E0C"/>
    <w:rsid w:val="00992E34"/>
    <w:rsid w:val="00992E9C"/>
    <w:rsid w:val="009931C6"/>
    <w:rsid w:val="00993285"/>
    <w:rsid w:val="009932B2"/>
    <w:rsid w:val="009933A2"/>
    <w:rsid w:val="0099356F"/>
    <w:rsid w:val="0099369C"/>
    <w:rsid w:val="00993A03"/>
    <w:rsid w:val="00993AFF"/>
    <w:rsid w:val="00993BF4"/>
    <w:rsid w:val="00993D02"/>
    <w:rsid w:val="00994155"/>
    <w:rsid w:val="0099447E"/>
    <w:rsid w:val="009946CD"/>
    <w:rsid w:val="00994722"/>
    <w:rsid w:val="00994ACF"/>
    <w:rsid w:val="00994C2B"/>
    <w:rsid w:val="00994DDD"/>
    <w:rsid w:val="00994DF2"/>
    <w:rsid w:val="00994E10"/>
    <w:rsid w:val="00994FF1"/>
    <w:rsid w:val="00995411"/>
    <w:rsid w:val="00995415"/>
    <w:rsid w:val="00995456"/>
    <w:rsid w:val="0099553C"/>
    <w:rsid w:val="00995718"/>
    <w:rsid w:val="00995834"/>
    <w:rsid w:val="00995A81"/>
    <w:rsid w:val="00995ABA"/>
    <w:rsid w:val="00995C54"/>
    <w:rsid w:val="00996063"/>
    <w:rsid w:val="009960FB"/>
    <w:rsid w:val="00996426"/>
    <w:rsid w:val="009966EC"/>
    <w:rsid w:val="009969B2"/>
    <w:rsid w:val="00996BF7"/>
    <w:rsid w:val="00996E83"/>
    <w:rsid w:val="00996ED9"/>
    <w:rsid w:val="00997117"/>
    <w:rsid w:val="009971D1"/>
    <w:rsid w:val="00997220"/>
    <w:rsid w:val="0099734E"/>
    <w:rsid w:val="009974DA"/>
    <w:rsid w:val="009976F2"/>
    <w:rsid w:val="0099782F"/>
    <w:rsid w:val="00997879"/>
    <w:rsid w:val="009978B7"/>
    <w:rsid w:val="009979B6"/>
    <w:rsid w:val="00997B12"/>
    <w:rsid w:val="00997E7B"/>
    <w:rsid w:val="009A0082"/>
    <w:rsid w:val="009A0094"/>
    <w:rsid w:val="009A00C2"/>
    <w:rsid w:val="009A02B9"/>
    <w:rsid w:val="009A036E"/>
    <w:rsid w:val="009A0543"/>
    <w:rsid w:val="009A0D10"/>
    <w:rsid w:val="009A0DFF"/>
    <w:rsid w:val="009A0E44"/>
    <w:rsid w:val="009A0F3C"/>
    <w:rsid w:val="009A122B"/>
    <w:rsid w:val="009A12E9"/>
    <w:rsid w:val="009A1720"/>
    <w:rsid w:val="009A17D9"/>
    <w:rsid w:val="009A199E"/>
    <w:rsid w:val="009A1AE6"/>
    <w:rsid w:val="009A1D16"/>
    <w:rsid w:val="009A1ED0"/>
    <w:rsid w:val="009A1FF5"/>
    <w:rsid w:val="009A235A"/>
    <w:rsid w:val="009A2626"/>
    <w:rsid w:val="009A26B4"/>
    <w:rsid w:val="009A27B4"/>
    <w:rsid w:val="009A289B"/>
    <w:rsid w:val="009A28DA"/>
    <w:rsid w:val="009A28F0"/>
    <w:rsid w:val="009A2917"/>
    <w:rsid w:val="009A2A3B"/>
    <w:rsid w:val="009A2A6C"/>
    <w:rsid w:val="009A2B02"/>
    <w:rsid w:val="009A2BF4"/>
    <w:rsid w:val="009A2C21"/>
    <w:rsid w:val="009A2C51"/>
    <w:rsid w:val="009A2D5B"/>
    <w:rsid w:val="009A2D67"/>
    <w:rsid w:val="009A2E4D"/>
    <w:rsid w:val="009A2FAB"/>
    <w:rsid w:val="009A3060"/>
    <w:rsid w:val="009A3164"/>
    <w:rsid w:val="009A3644"/>
    <w:rsid w:val="009A3799"/>
    <w:rsid w:val="009A3907"/>
    <w:rsid w:val="009A39A3"/>
    <w:rsid w:val="009A3A56"/>
    <w:rsid w:val="009A3AFE"/>
    <w:rsid w:val="009A3BB3"/>
    <w:rsid w:val="009A3BF4"/>
    <w:rsid w:val="009A3D4B"/>
    <w:rsid w:val="009A3D4C"/>
    <w:rsid w:val="009A3EA3"/>
    <w:rsid w:val="009A3F1E"/>
    <w:rsid w:val="009A3F5E"/>
    <w:rsid w:val="009A410A"/>
    <w:rsid w:val="009A4171"/>
    <w:rsid w:val="009A42DF"/>
    <w:rsid w:val="009A4456"/>
    <w:rsid w:val="009A4573"/>
    <w:rsid w:val="009A4620"/>
    <w:rsid w:val="009A4668"/>
    <w:rsid w:val="009A4674"/>
    <w:rsid w:val="009A46F9"/>
    <w:rsid w:val="009A4902"/>
    <w:rsid w:val="009A4C2A"/>
    <w:rsid w:val="009A4D72"/>
    <w:rsid w:val="009A4D75"/>
    <w:rsid w:val="009A4E97"/>
    <w:rsid w:val="009A4F4A"/>
    <w:rsid w:val="009A4FA0"/>
    <w:rsid w:val="009A5037"/>
    <w:rsid w:val="009A5229"/>
    <w:rsid w:val="009A5432"/>
    <w:rsid w:val="009A5694"/>
    <w:rsid w:val="009A56E4"/>
    <w:rsid w:val="009A57EA"/>
    <w:rsid w:val="009A5A02"/>
    <w:rsid w:val="009A5C01"/>
    <w:rsid w:val="009A5CA2"/>
    <w:rsid w:val="009A5CA9"/>
    <w:rsid w:val="009A5CC1"/>
    <w:rsid w:val="009A5DDC"/>
    <w:rsid w:val="009A613C"/>
    <w:rsid w:val="009A6141"/>
    <w:rsid w:val="009A62AA"/>
    <w:rsid w:val="009A65D9"/>
    <w:rsid w:val="009A68AD"/>
    <w:rsid w:val="009A6B6C"/>
    <w:rsid w:val="009A6DF2"/>
    <w:rsid w:val="009A6E65"/>
    <w:rsid w:val="009A6EB7"/>
    <w:rsid w:val="009A70FF"/>
    <w:rsid w:val="009A729D"/>
    <w:rsid w:val="009A737C"/>
    <w:rsid w:val="009A7A63"/>
    <w:rsid w:val="009A7A98"/>
    <w:rsid w:val="009A7CD5"/>
    <w:rsid w:val="009A7CE2"/>
    <w:rsid w:val="009A7E70"/>
    <w:rsid w:val="009A7EF0"/>
    <w:rsid w:val="009B0174"/>
    <w:rsid w:val="009B0176"/>
    <w:rsid w:val="009B024D"/>
    <w:rsid w:val="009B0B2F"/>
    <w:rsid w:val="009B0B57"/>
    <w:rsid w:val="009B0FCE"/>
    <w:rsid w:val="009B100F"/>
    <w:rsid w:val="009B10F6"/>
    <w:rsid w:val="009B12DE"/>
    <w:rsid w:val="009B168E"/>
    <w:rsid w:val="009B171C"/>
    <w:rsid w:val="009B19C8"/>
    <w:rsid w:val="009B1A2B"/>
    <w:rsid w:val="009B1A46"/>
    <w:rsid w:val="009B1BB5"/>
    <w:rsid w:val="009B1CE5"/>
    <w:rsid w:val="009B1F14"/>
    <w:rsid w:val="009B210F"/>
    <w:rsid w:val="009B21AE"/>
    <w:rsid w:val="009B2393"/>
    <w:rsid w:val="009B23E6"/>
    <w:rsid w:val="009B262A"/>
    <w:rsid w:val="009B2658"/>
    <w:rsid w:val="009B2786"/>
    <w:rsid w:val="009B2A5A"/>
    <w:rsid w:val="009B2B1B"/>
    <w:rsid w:val="009B2C3C"/>
    <w:rsid w:val="009B2D3B"/>
    <w:rsid w:val="009B2F32"/>
    <w:rsid w:val="009B3063"/>
    <w:rsid w:val="009B3182"/>
    <w:rsid w:val="009B31DA"/>
    <w:rsid w:val="009B34CB"/>
    <w:rsid w:val="009B367E"/>
    <w:rsid w:val="009B3773"/>
    <w:rsid w:val="009B3B24"/>
    <w:rsid w:val="009B410E"/>
    <w:rsid w:val="009B422B"/>
    <w:rsid w:val="009B4230"/>
    <w:rsid w:val="009B43CE"/>
    <w:rsid w:val="009B44FF"/>
    <w:rsid w:val="009B471B"/>
    <w:rsid w:val="009B494A"/>
    <w:rsid w:val="009B4B18"/>
    <w:rsid w:val="009B4CBE"/>
    <w:rsid w:val="009B4F39"/>
    <w:rsid w:val="009B52BD"/>
    <w:rsid w:val="009B52FD"/>
    <w:rsid w:val="009B53B0"/>
    <w:rsid w:val="009B5552"/>
    <w:rsid w:val="009B5624"/>
    <w:rsid w:val="009B56B7"/>
    <w:rsid w:val="009B5712"/>
    <w:rsid w:val="009B57B7"/>
    <w:rsid w:val="009B57F3"/>
    <w:rsid w:val="009B5934"/>
    <w:rsid w:val="009B5FDA"/>
    <w:rsid w:val="009B6132"/>
    <w:rsid w:val="009B6237"/>
    <w:rsid w:val="009B627C"/>
    <w:rsid w:val="009B65D6"/>
    <w:rsid w:val="009B6662"/>
    <w:rsid w:val="009B6697"/>
    <w:rsid w:val="009B67CA"/>
    <w:rsid w:val="009B6888"/>
    <w:rsid w:val="009B6B8A"/>
    <w:rsid w:val="009B7183"/>
    <w:rsid w:val="009B7212"/>
    <w:rsid w:val="009B726E"/>
    <w:rsid w:val="009B7353"/>
    <w:rsid w:val="009B7681"/>
    <w:rsid w:val="009B7721"/>
    <w:rsid w:val="009B788C"/>
    <w:rsid w:val="009B7D6B"/>
    <w:rsid w:val="009B7E8D"/>
    <w:rsid w:val="009B7F06"/>
    <w:rsid w:val="009B7F47"/>
    <w:rsid w:val="009C008D"/>
    <w:rsid w:val="009C0BAB"/>
    <w:rsid w:val="009C0DB6"/>
    <w:rsid w:val="009C1021"/>
    <w:rsid w:val="009C102E"/>
    <w:rsid w:val="009C109C"/>
    <w:rsid w:val="009C10A4"/>
    <w:rsid w:val="009C1381"/>
    <w:rsid w:val="009C13EB"/>
    <w:rsid w:val="009C14BE"/>
    <w:rsid w:val="009C175B"/>
    <w:rsid w:val="009C18B1"/>
    <w:rsid w:val="009C1B92"/>
    <w:rsid w:val="009C1D4F"/>
    <w:rsid w:val="009C1F87"/>
    <w:rsid w:val="009C237F"/>
    <w:rsid w:val="009C2762"/>
    <w:rsid w:val="009C2BDE"/>
    <w:rsid w:val="009C3007"/>
    <w:rsid w:val="009C321F"/>
    <w:rsid w:val="009C3234"/>
    <w:rsid w:val="009C34AB"/>
    <w:rsid w:val="009C351E"/>
    <w:rsid w:val="009C358B"/>
    <w:rsid w:val="009C35C0"/>
    <w:rsid w:val="009C38F6"/>
    <w:rsid w:val="009C38FB"/>
    <w:rsid w:val="009C3A69"/>
    <w:rsid w:val="009C3A8F"/>
    <w:rsid w:val="009C3BDE"/>
    <w:rsid w:val="009C3C9D"/>
    <w:rsid w:val="009C3EA3"/>
    <w:rsid w:val="009C4065"/>
    <w:rsid w:val="009C43A3"/>
    <w:rsid w:val="009C43ED"/>
    <w:rsid w:val="009C4434"/>
    <w:rsid w:val="009C4561"/>
    <w:rsid w:val="009C4690"/>
    <w:rsid w:val="009C4713"/>
    <w:rsid w:val="009C4732"/>
    <w:rsid w:val="009C4BEC"/>
    <w:rsid w:val="009C4BEF"/>
    <w:rsid w:val="009C4E5F"/>
    <w:rsid w:val="009C4F97"/>
    <w:rsid w:val="009C4FD4"/>
    <w:rsid w:val="009C52AF"/>
    <w:rsid w:val="009C546B"/>
    <w:rsid w:val="009C558C"/>
    <w:rsid w:val="009C55D4"/>
    <w:rsid w:val="009C570D"/>
    <w:rsid w:val="009C5EA0"/>
    <w:rsid w:val="009C5FB1"/>
    <w:rsid w:val="009C6001"/>
    <w:rsid w:val="009C6059"/>
    <w:rsid w:val="009C6708"/>
    <w:rsid w:val="009C673A"/>
    <w:rsid w:val="009C6798"/>
    <w:rsid w:val="009C6A00"/>
    <w:rsid w:val="009C6A7A"/>
    <w:rsid w:val="009C6D60"/>
    <w:rsid w:val="009C707E"/>
    <w:rsid w:val="009C70A7"/>
    <w:rsid w:val="009C71B6"/>
    <w:rsid w:val="009C733A"/>
    <w:rsid w:val="009C7921"/>
    <w:rsid w:val="009C7BEA"/>
    <w:rsid w:val="009D00FA"/>
    <w:rsid w:val="009D0422"/>
    <w:rsid w:val="009D06D1"/>
    <w:rsid w:val="009D072C"/>
    <w:rsid w:val="009D0A21"/>
    <w:rsid w:val="009D0D39"/>
    <w:rsid w:val="009D1196"/>
    <w:rsid w:val="009D11A8"/>
    <w:rsid w:val="009D141E"/>
    <w:rsid w:val="009D1512"/>
    <w:rsid w:val="009D170A"/>
    <w:rsid w:val="009D1908"/>
    <w:rsid w:val="009D1943"/>
    <w:rsid w:val="009D1965"/>
    <w:rsid w:val="009D196D"/>
    <w:rsid w:val="009D1C09"/>
    <w:rsid w:val="009D1E54"/>
    <w:rsid w:val="009D1E9A"/>
    <w:rsid w:val="009D2134"/>
    <w:rsid w:val="009D2135"/>
    <w:rsid w:val="009D22E5"/>
    <w:rsid w:val="009D243D"/>
    <w:rsid w:val="009D25CC"/>
    <w:rsid w:val="009D2632"/>
    <w:rsid w:val="009D28F2"/>
    <w:rsid w:val="009D2993"/>
    <w:rsid w:val="009D2FCF"/>
    <w:rsid w:val="009D3110"/>
    <w:rsid w:val="009D3154"/>
    <w:rsid w:val="009D36FC"/>
    <w:rsid w:val="009D37B8"/>
    <w:rsid w:val="009D3AB2"/>
    <w:rsid w:val="009D3B0D"/>
    <w:rsid w:val="009D3BF1"/>
    <w:rsid w:val="009D3C64"/>
    <w:rsid w:val="009D3C79"/>
    <w:rsid w:val="009D3E11"/>
    <w:rsid w:val="009D3E62"/>
    <w:rsid w:val="009D3E9F"/>
    <w:rsid w:val="009D3FC9"/>
    <w:rsid w:val="009D4022"/>
    <w:rsid w:val="009D48E9"/>
    <w:rsid w:val="009D494E"/>
    <w:rsid w:val="009D4F42"/>
    <w:rsid w:val="009D4F9B"/>
    <w:rsid w:val="009D50FA"/>
    <w:rsid w:val="009D5106"/>
    <w:rsid w:val="009D5187"/>
    <w:rsid w:val="009D5206"/>
    <w:rsid w:val="009D5333"/>
    <w:rsid w:val="009D54E2"/>
    <w:rsid w:val="009D598F"/>
    <w:rsid w:val="009D5C85"/>
    <w:rsid w:val="009D6290"/>
    <w:rsid w:val="009D6308"/>
    <w:rsid w:val="009D6676"/>
    <w:rsid w:val="009D6836"/>
    <w:rsid w:val="009D68EF"/>
    <w:rsid w:val="009D6B14"/>
    <w:rsid w:val="009D6DD0"/>
    <w:rsid w:val="009D6E04"/>
    <w:rsid w:val="009D70BD"/>
    <w:rsid w:val="009D7117"/>
    <w:rsid w:val="009D74A2"/>
    <w:rsid w:val="009D776C"/>
    <w:rsid w:val="009D7EEF"/>
    <w:rsid w:val="009D7FC8"/>
    <w:rsid w:val="009E038E"/>
    <w:rsid w:val="009E03E5"/>
    <w:rsid w:val="009E04E1"/>
    <w:rsid w:val="009E0510"/>
    <w:rsid w:val="009E063F"/>
    <w:rsid w:val="009E0AD9"/>
    <w:rsid w:val="009E0CFE"/>
    <w:rsid w:val="009E1006"/>
    <w:rsid w:val="009E13C6"/>
    <w:rsid w:val="009E17E4"/>
    <w:rsid w:val="009E1D52"/>
    <w:rsid w:val="009E1DFB"/>
    <w:rsid w:val="009E1EC2"/>
    <w:rsid w:val="009E1F6D"/>
    <w:rsid w:val="009E1F8A"/>
    <w:rsid w:val="009E243E"/>
    <w:rsid w:val="009E2A9B"/>
    <w:rsid w:val="009E2BDC"/>
    <w:rsid w:val="009E2C4A"/>
    <w:rsid w:val="009E2DE1"/>
    <w:rsid w:val="009E2DF2"/>
    <w:rsid w:val="009E2E2A"/>
    <w:rsid w:val="009E2E7D"/>
    <w:rsid w:val="009E3408"/>
    <w:rsid w:val="009E359A"/>
    <w:rsid w:val="009E3602"/>
    <w:rsid w:val="009E376F"/>
    <w:rsid w:val="009E3A64"/>
    <w:rsid w:val="009E3B3C"/>
    <w:rsid w:val="009E3B97"/>
    <w:rsid w:val="009E3DDB"/>
    <w:rsid w:val="009E4043"/>
    <w:rsid w:val="009E416D"/>
    <w:rsid w:val="009E417D"/>
    <w:rsid w:val="009E43D1"/>
    <w:rsid w:val="009E4419"/>
    <w:rsid w:val="009E44C8"/>
    <w:rsid w:val="009E45FF"/>
    <w:rsid w:val="009E477A"/>
    <w:rsid w:val="009E47B4"/>
    <w:rsid w:val="009E4870"/>
    <w:rsid w:val="009E4ADC"/>
    <w:rsid w:val="009E4B43"/>
    <w:rsid w:val="009E4EF1"/>
    <w:rsid w:val="009E51D1"/>
    <w:rsid w:val="009E52BB"/>
    <w:rsid w:val="009E5350"/>
    <w:rsid w:val="009E5352"/>
    <w:rsid w:val="009E58AA"/>
    <w:rsid w:val="009E5A1E"/>
    <w:rsid w:val="009E5FA5"/>
    <w:rsid w:val="009E6002"/>
    <w:rsid w:val="009E61FD"/>
    <w:rsid w:val="009E62D4"/>
    <w:rsid w:val="009E63CF"/>
    <w:rsid w:val="009E6733"/>
    <w:rsid w:val="009E6AAC"/>
    <w:rsid w:val="009E6B7F"/>
    <w:rsid w:val="009E6B96"/>
    <w:rsid w:val="009E6BB2"/>
    <w:rsid w:val="009E6BFD"/>
    <w:rsid w:val="009E6C37"/>
    <w:rsid w:val="009E6DDB"/>
    <w:rsid w:val="009E6EFA"/>
    <w:rsid w:val="009E70D0"/>
    <w:rsid w:val="009E7522"/>
    <w:rsid w:val="009E76C1"/>
    <w:rsid w:val="009E7CE0"/>
    <w:rsid w:val="009F0C73"/>
    <w:rsid w:val="009F0FFE"/>
    <w:rsid w:val="009F12E2"/>
    <w:rsid w:val="009F1382"/>
    <w:rsid w:val="009F13DF"/>
    <w:rsid w:val="009F1533"/>
    <w:rsid w:val="009F1807"/>
    <w:rsid w:val="009F1D0F"/>
    <w:rsid w:val="009F1EBD"/>
    <w:rsid w:val="009F1F3B"/>
    <w:rsid w:val="009F1F3C"/>
    <w:rsid w:val="009F229F"/>
    <w:rsid w:val="009F22D2"/>
    <w:rsid w:val="009F2443"/>
    <w:rsid w:val="009F2457"/>
    <w:rsid w:val="009F2616"/>
    <w:rsid w:val="009F2894"/>
    <w:rsid w:val="009F290E"/>
    <w:rsid w:val="009F2A02"/>
    <w:rsid w:val="009F2ABB"/>
    <w:rsid w:val="009F2C38"/>
    <w:rsid w:val="009F2E1F"/>
    <w:rsid w:val="009F2EA4"/>
    <w:rsid w:val="009F339F"/>
    <w:rsid w:val="009F3428"/>
    <w:rsid w:val="009F3467"/>
    <w:rsid w:val="009F36AA"/>
    <w:rsid w:val="009F37EB"/>
    <w:rsid w:val="009F39A9"/>
    <w:rsid w:val="009F3A05"/>
    <w:rsid w:val="009F3CE4"/>
    <w:rsid w:val="009F3FDC"/>
    <w:rsid w:val="009F418F"/>
    <w:rsid w:val="009F428A"/>
    <w:rsid w:val="009F4487"/>
    <w:rsid w:val="009F4675"/>
    <w:rsid w:val="009F4877"/>
    <w:rsid w:val="009F4CEC"/>
    <w:rsid w:val="009F4E1F"/>
    <w:rsid w:val="009F4FE6"/>
    <w:rsid w:val="009F5007"/>
    <w:rsid w:val="009F52A4"/>
    <w:rsid w:val="009F56AE"/>
    <w:rsid w:val="009F5727"/>
    <w:rsid w:val="009F5796"/>
    <w:rsid w:val="009F5B93"/>
    <w:rsid w:val="009F5D20"/>
    <w:rsid w:val="009F5D4B"/>
    <w:rsid w:val="009F5D6C"/>
    <w:rsid w:val="009F5EFF"/>
    <w:rsid w:val="009F60B8"/>
    <w:rsid w:val="009F60F6"/>
    <w:rsid w:val="009F6139"/>
    <w:rsid w:val="009F64DB"/>
    <w:rsid w:val="009F6506"/>
    <w:rsid w:val="009F65C3"/>
    <w:rsid w:val="009F67B7"/>
    <w:rsid w:val="009F6848"/>
    <w:rsid w:val="009F6A38"/>
    <w:rsid w:val="009F6CC9"/>
    <w:rsid w:val="009F6EA2"/>
    <w:rsid w:val="009F6FAE"/>
    <w:rsid w:val="009F706A"/>
    <w:rsid w:val="009F70C9"/>
    <w:rsid w:val="009F7170"/>
    <w:rsid w:val="009F7298"/>
    <w:rsid w:val="009F735D"/>
    <w:rsid w:val="009F7738"/>
    <w:rsid w:val="009F7953"/>
    <w:rsid w:val="009F79EB"/>
    <w:rsid w:val="009F7ABB"/>
    <w:rsid w:val="009F7CD5"/>
    <w:rsid w:val="009F7EEA"/>
    <w:rsid w:val="00A001B7"/>
    <w:rsid w:val="00A006E9"/>
    <w:rsid w:val="00A00711"/>
    <w:rsid w:val="00A0073F"/>
    <w:rsid w:val="00A008FE"/>
    <w:rsid w:val="00A00DCB"/>
    <w:rsid w:val="00A011A6"/>
    <w:rsid w:val="00A011B0"/>
    <w:rsid w:val="00A012EA"/>
    <w:rsid w:val="00A01418"/>
    <w:rsid w:val="00A015A1"/>
    <w:rsid w:val="00A01968"/>
    <w:rsid w:val="00A01C1C"/>
    <w:rsid w:val="00A01C5C"/>
    <w:rsid w:val="00A01E33"/>
    <w:rsid w:val="00A01E90"/>
    <w:rsid w:val="00A01FDF"/>
    <w:rsid w:val="00A0228B"/>
    <w:rsid w:val="00A0231B"/>
    <w:rsid w:val="00A0243C"/>
    <w:rsid w:val="00A0243F"/>
    <w:rsid w:val="00A024F3"/>
    <w:rsid w:val="00A02665"/>
    <w:rsid w:val="00A02698"/>
    <w:rsid w:val="00A029DD"/>
    <w:rsid w:val="00A029ED"/>
    <w:rsid w:val="00A02CAC"/>
    <w:rsid w:val="00A02D32"/>
    <w:rsid w:val="00A03123"/>
    <w:rsid w:val="00A032C6"/>
    <w:rsid w:val="00A03375"/>
    <w:rsid w:val="00A03539"/>
    <w:rsid w:val="00A0354C"/>
    <w:rsid w:val="00A03774"/>
    <w:rsid w:val="00A03786"/>
    <w:rsid w:val="00A037BB"/>
    <w:rsid w:val="00A037C7"/>
    <w:rsid w:val="00A0397C"/>
    <w:rsid w:val="00A03CB8"/>
    <w:rsid w:val="00A03D36"/>
    <w:rsid w:val="00A03EB8"/>
    <w:rsid w:val="00A03F72"/>
    <w:rsid w:val="00A04017"/>
    <w:rsid w:val="00A04216"/>
    <w:rsid w:val="00A04260"/>
    <w:rsid w:val="00A04433"/>
    <w:rsid w:val="00A044E9"/>
    <w:rsid w:val="00A04938"/>
    <w:rsid w:val="00A04BC4"/>
    <w:rsid w:val="00A04ECF"/>
    <w:rsid w:val="00A04FC1"/>
    <w:rsid w:val="00A05083"/>
    <w:rsid w:val="00A053EF"/>
    <w:rsid w:val="00A05675"/>
    <w:rsid w:val="00A05AB4"/>
    <w:rsid w:val="00A05B23"/>
    <w:rsid w:val="00A05B60"/>
    <w:rsid w:val="00A05DA0"/>
    <w:rsid w:val="00A05E16"/>
    <w:rsid w:val="00A05E4B"/>
    <w:rsid w:val="00A061B1"/>
    <w:rsid w:val="00A06292"/>
    <w:rsid w:val="00A062DC"/>
    <w:rsid w:val="00A06479"/>
    <w:rsid w:val="00A0654B"/>
    <w:rsid w:val="00A06827"/>
    <w:rsid w:val="00A06983"/>
    <w:rsid w:val="00A069C2"/>
    <w:rsid w:val="00A06A2B"/>
    <w:rsid w:val="00A06D5A"/>
    <w:rsid w:val="00A06EE2"/>
    <w:rsid w:val="00A0707C"/>
    <w:rsid w:val="00A073C9"/>
    <w:rsid w:val="00A073CA"/>
    <w:rsid w:val="00A07549"/>
    <w:rsid w:val="00A076B6"/>
    <w:rsid w:val="00A0776C"/>
    <w:rsid w:val="00A0795B"/>
    <w:rsid w:val="00A0799C"/>
    <w:rsid w:val="00A079DB"/>
    <w:rsid w:val="00A079F0"/>
    <w:rsid w:val="00A07BF1"/>
    <w:rsid w:val="00A07CB4"/>
    <w:rsid w:val="00A1010D"/>
    <w:rsid w:val="00A1019F"/>
    <w:rsid w:val="00A10208"/>
    <w:rsid w:val="00A103DF"/>
    <w:rsid w:val="00A1060B"/>
    <w:rsid w:val="00A10616"/>
    <w:rsid w:val="00A10F4D"/>
    <w:rsid w:val="00A113DB"/>
    <w:rsid w:val="00A115A8"/>
    <w:rsid w:val="00A1163A"/>
    <w:rsid w:val="00A11695"/>
    <w:rsid w:val="00A118A5"/>
    <w:rsid w:val="00A11952"/>
    <w:rsid w:val="00A119CF"/>
    <w:rsid w:val="00A11B84"/>
    <w:rsid w:val="00A11F03"/>
    <w:rsid w:val="00A11F6A"/>
    <w:rsid w:val="00A1203B"/>
    <w:rsid w:val="00A12288"/>
    <w:rsid w:val="00A123B1"/>
    <w:rsid w:val="00A12454"/>
    <w:rsid w:val="00A1252F"/>
    <w:rsid w:val="00A12738"/>
    <w:rsid w:val="00A12777"/>
    <w:rsid w:val="00A12AB4"/>
    <w:rsid w:val="00A12D0A"/>
    <w:rsid w:val="00A12D49"/>
    <w:rsid w:val="00A12F55"/>
    <w:rsid w:val="00A12FD6"/>
    <w:rsid w:val="00A13049"/>
    <w:rsid w:val="00A13069"/>
    <w:rsid w:val="00A131D3"/>
    <w:rsid w:val="00A1341F"/>
    <w:rsid w:val="00A13963"/>
    <w:rsid w:val="00A139BD"/>
    <w:rsid w:val="00A13AA8"/>
    <w:rsid w:val="00A13ADC"/>
    <w:rsid w:val="00A13BE4"/>
    <w:rsid w:val="00A13C76"/>
    <w:rsid w:val="00A13FF4"/>
    <w:rsid w:val="00A14712"/>
    <w:rsid w:val="00A14799"/>
    <w:rsid w:val="00A1489E"/>
    <w:rsid w:val="00A149D1"/>
    <w:rsid w:val="00A149E2"/>
    <w:rsid w:val="00A14CEF"/>
    <w:rsid w:val="00A15032"/>
    <w:rsid w:val="00A1510D"/>
    <w:rsid w:val="00A1512C"/>
    <w:rsid w:val="00A15143"/>
    <w:rsid w:val="00A1538F"/>
    <w:rsid w:val="00A153C2"/>
    <w:rsid w:val="00A15468"/>
    <w:rsid w:val="00A15479"/>
    <w:rsid w:val="00A158B0"/>
    <w:rsid w:val="00A15BBD"/>
    <w:rsid w:val="00A15BEF"/>
    <w:rsid w:val="00A15E89"/>
    <w:rsid w:val="00A16177"/>
    <w:rsid w:val="00A16184"/>
    <w:rsid w:val="00A161CF"/>
    <w:rsid w:val="00A16356"/>
    <w:rsid w:val="00A163FE"/>
    <w:rsid w:val="00A1652F"/>
    <w:rsid w:val="00A16728"/>
    <w:rsid w:val="00A16B0B"/>
    <w:rsid w:val="00A16DBB"/>
    <w:rsid w:val="00A16FAC"/>
    <w:rsid w:val="00A170CE"/>
    <w:rsid w:val="00A17263"/>
    <w:rsid w:val="00A17506"/>
    <w:rsid w:val="00A17803"/>
    <w:rsid w:val="00A178F6"/>
    <w:rsid w:val="00A17917"/>
    <w:rsid w:val="00A17BFF"/>
    <w:rsid w:val="00A17C99"/>
    <w:rsid w:val="00A17DA4"/>
    <w:rsid w:val="00A17EA9"/>
    <w:rsid w:val="00A20264"/>
    <w:rsid w:val="00A20347"/>
    <w:rsid w:val="00A2056B"/>
    <w:rsid w:val="00A205A5"/>
    <w:rsid w:val="00A209B9"/>
    <w:rsid w:val="00A209D4"/>
    <w:rsid w:val="00A20AE6"/>
    <w:rsid w:val="00A20D15"/>
    <w:rsid w:val="00A20D3D"/>
    <w:rsid w:val="00A20D8D"/>
    <w:rsid w:val="00A20DF5"/>
    <w:rsid w:val="00A21363"/>
    <w:rsid w:val="00A21586"/>
    <w:rsid w:val="00A21A06"/>
    <w:rsid w:val="00A21A8C"/>
    <w:rsid w:val="00A21B22"/>
    <w:rsid w:val="00A21C30"/>
    <w:rsid w:val="00A21D88"/>
    <w:rsid w:val="00A21E6C"/>
    <w:rsid w:val="00A21E94"/>
    <w:rsid w:val="00A2229D"/>
    <w:rsid w:val="00A222B5"/>
    <w:rsid w:val="00A22416"/>
    <w:rsid w:val="00A22929"/>
    <w:rsid w:val="00A22A4E"/>
    <w:rsid w:val="00A22CD2"/>
    <w:rsid w:val="00A22D61"/>
    <w:rsid w:val="00A22DBF"/>
    <w:rsid w:val="00A22F35"/>
    <w:rsid w:val="00A23082"/>
    <w:rsid w:val="00A23169"/>
    <w:rsid w:val="00A23377"/>
    <w:rsid w:val="00A23616"/>
    <w:rsid w:val="00A2385D"/>
    <w:rsid w:val="00A23878"/>
    <w:rsid w:val="00A23A0C"/>
    <w:rsid w:val="00A23A83"/>
    <w:rsid w:val="00A23B60"/>
    <w:rsid w:val="00A23D78"/>
    <w:rsid w:val="00A23E95"/>
    <w:rsid w:val="00A23F1E"/>
    <w:rsid w:val="00A23F69"/>
    <w:rsid w:val="00A243A0"/>
    <w:rsid w:val="00A2445C"/>
    <w:rsid w:val="00A246A3"/>
    <w:rsid w:val="00A248A1"/>
    <w:rsid w:val="00A24E69"/>
    <w:rsid w:val="00A25000"/>
    <w:rsid w:val="00A25277"/>
    <w:rsid w:val="00A2527F"/>
    <w:rsid w:val="00A25496"/>
    <w:rsid w:val="00A2560C"/>
    <w:rsid w:val="00A257AD"/>
    <w:rsid w:val="00A2589B"/>
    <w:rsid w:val="00A25A4F"/>
    <w:rsid w:val="00A25F18"/>
    <w:rsid w:val="00A26386"/>
    <w:rsid w:val="00A26907"/>
    <w:rsid w:val="00A2694A"/>
    <w:rsid w:val="00A26983"/>
    <w:rsid w:val="00A269A8"/>
    <w:rsid w:val="00A26B97"/>
    <w:rsid w:val="00A26E32"/>
    <w:rsid w:val="00A27081"/>
    <w:rsid w:val="00A27167"/>
    <w:rsid w:val="00A27227"/>
    <w:rsid w:val="00A27631"/>
    <w:rsid w:val="00A277DB"/>
    <w:rsid w:val="00A277EE"/>
    <w:rsid w:val="00A2796E"/>
    <w:rsid w:val="00A27AC3"/>
    <w:rsid w:val="00A27AE8"/>
    <w:rsid w:val="00A27AF3"/>
    <w:rsid w:val="00A27BEA"/>
    <w:rsid w:val="00A27BF0"/>
    <w:rsid w:val="00A27D31"/>
    <w:rsid w:val="00A27D43"/>
    <w:rsid w:val="00A3000A"/>
    <w:rsid w:val="00A3028D"/>
    <w:rsid w:val="00A302D0"/>
    <w:rsid w:val="00A30384"/>
    <w:rsid w:val="00A30571"/>
    <w:rsid w:val="00A3061A"/>
    <w:rsid w:val="00A3096C"/>
    <w:rsid w:val="00A309FE"/>
    <w:rsid w:val="00A30AF6"/>
    <w:rsid w:val="00A30AFF"/>
    <w:rsid w:val="00A30C3F"/>
    <w:rsid w:val="00A310DD"/>
    <w:rsid w:val="00A31510"/>
    <w:rsid w:val="00A31A5B"/>
    <w:rsid w:val="00A31B13"/>
    <w:rsid w:val="00A31BF7"/>
    <w:rsid w:val="00A31D3D"/>
    <w:rsid w:val="00A31E48"/>
    <w:rsid w:val="00A31F7F"/>
    <w:rsid w:val="00A32083"/>
    <w:rsid w:val="00A320CB"/>
    <w:rsid w:val="00A3215A"/>
    <w:rsid w:val="00A321C0"/>
    <w:rsid w:val="00A322B0"/>
    <w:rsid w:val="00A322B9"/>
    <w:rsid w:val="00A323CD"/>
    <w:rsid w:val="00A32437"/>
    <w:rsid w:val="00A324FF"/>
    <w:rsid w:val="00A32598"/>
    <w:rsid w:val="00A32ADF"/>
    <w:rsid w:val="00A32DD3"/>
    <w:rsid w:val="00A32E00"/>
    <w:rsid w:val="00A32EDB"/>
    <w:rsid w:val="00A33015"/>
    <w:rsid w:val="00A331F8"/>
    <w:rsid w:val="00A337A7"/>
    <w:rsid w:val="00A337FF"/>
    <w:rsid w:val="00A3394C"/>
    <w:rsid w:val="00A33A34"/>
    <w:rsid w:val="00A33C64"/>
    <w:rsid w:val="00A33D4D"/>
    <w:rsid w:val="00A3400B"/>
    <w:rsid w:val="00A340E2"/>
    <w:rsid w:val="00A3411F"/>
    <w:rsid w:val="00A34142"/>
    <w:rsid w:val="00A34384"/>
    <w:rsid w:val="00A344C3"/>
    <w:rsid w:val="00A34733"/>
    <w:rsid w:val="00A34A4A"/>
    <w:rsid w:val="00A34E4B"/>
    <w:rsid w:val="00A34FC4"/>
    <w:rsid w:val="00A352AD"/>
    <w:rsid w:val="00A356DC"/>
    <w:rsid w:val="00A35733"/>
    <w:rsid w:val="00A35763"/>
    <w:rsid w:val="00A35CCE"/>
    <w:rsid w:val="00A3601B"/>
    <w:rsid w:val="00A3602E"/>
    <w:rsid w:val="00A360D1"/>
    <w:rsid w:val="00A3610E"/>
    <w:rsid w:val="00A3638C"/>
    <w:rsid w:val="00A363AF"/>
    <w:rsid w:val="00A36401"/>
    <w:rsid w:val="00A365AB"/>
    <w:rsid w:val="00A3681E"/>
    <w:rsid w:val="00A3686C"/>
    <w:rsid w:val="00A369D4"/>
    <w:rsid w:val="00A36F0B"/>
    <w:rsid w:val="00A36FA7"/>
    <w:rsid w:val="00A37266"/>
    <w:rsid w:val="00A37277"/>
    <w:rsid w:val="00A3730F"/>
    <w:rsid w:val="00A37383"/>
    <w:rsid w:val="00A37580"/>
    <w:rsid w:val="00A37791"/>
    <w:rsid w:val="00A378BB"/>
    <w:rsid w:val="00A3791B"/>
    <w:rsid w:val="00A379AC"/>
    <w:rsid w:val="00A37A0E"/>
    <w:rsid w:val="00A37A41"/>
    <w:rsid w:val="00A37B06"/>
    <w:rsid w:val="00A37BE1"/>
    <w:rsid w:val="00A40447"/>
    <w:rsid w:val="00A40455"/>
    <w:rsid w:val="00A40496"/>
    <w:rsid w:val="00A4071E"/>
    <w:rsid w:val="00A4072A"/>
    <w:rsid w:val="00A40740"/>
    <w:rsid w:val="00A40AFE"/>
    <w:rsid w:val="00A40BFA"/>
    <w:rsid w:val="00A40DE7"/>
    <w:rsid w:val="00A411C7"/>
    <w:rsid w:val="00A41276"/>
    <w:rsid w:val="00A41866"/>
    <w:rsid w:val="00A41D60"/>
    <w:rsid w:val="00A41E47"/>
    <w:rsid w:val="00A41EF7"/>
    <w:rsid w:val="00A41F28"/>
    <w:rsid w:val="00A42194"/>
    <w:rsid w:val="00A42357"/>
    <w:rsid w:val="00A423BA"/>
    <w:rsid w:val="00A42771"/>
    <w:rsid w:val="00A428A9"/>
    <w:rsid w:val="00A42924"/>
    <w:rsid w:val="00A42B46"/>
    <w:rsid w:val="00A430BB"/>
    <w:rsid w:val="00A430DD"/>
    <w:rsid w:val="00A437FF"/>
    <w:rsid w:val="00A43904"/>
    <w:rsid w:val="00A43915"/>
    <w:rsid w:val="00A4398F"/>
    <w:rsid w:val="00A43D26"/>
    <w:rsid w:val="00A43EF1"/>
    <w:rsid w:val="00A4408A"/>
    <w:rsid w:val="00A4435A"/>
    <w:rsid w:val="00A44389"/>
    <w:rsid w:val="00A44646"/>
    <w:rsid w:val="00A4476F"/>
    <w:rsid w:val="00A44791"/>
    <w:rsid w:val="00A44826"/>
    <w:rsid w:val="00A44846"/>
    <w:rsid w:val="00A44BA0"/>
    <w:rsid w:val="00A44BA7"/>
    <w:rsid w:val="00A45205"/>
    <w:rsid w:val="00A452AD"/>
    <w:rsid w:val="00A45518"/>
    <w:rsid w:val="00A4557E"/>
    <w:rsid w:val="00A456AB"/>
    <w:rsid w:val="00A45712"/>
    <w:rsid w:val="00A458BC"/>
    <w:rsid w:val="00A45A33"/>
    <w:rsid w:val="00A45A80"/>
    <w:rsid w:val="00A45B12"/>
    <w:rsid w:val="00A45E1A"/>
    <w:rsid w:val="00A45F65"/>
    <w:rsid w:val="00A4613C"/>
    <w:rsid w:val="00A46253"/>
    <w:rsid w:val="00A463C3"/>
    <w:rsid w:val="00A4658B"/>
    <w:rsid w:val="00A46A5C"/>
    <w:rsid w:val="00A46B01"/>
    <w:rsid w:val="00A46CE3"/>
    <w:rsid w:val="00A46DC9"/>
    <w:rsid w:val="00A46E2F"/>
    <w:rsid w:val="00A47056"/>
    <w:rsid w:val="00A4706E"/>
    <w:rsid w:val="00A4717A"/>
    <w:rsid w:val="00A47244"/>
    <w:rsid w:val="00A473D2"/>
    <w:rsid w:val="00A475D2"/>
    <w:rsid w:val="00A4787D"/>
    <w:rsid w:val="00A47AE3"/>
    <w:rsid w:val="00A47C4A"/>
    <w:rsid w:val="00A47D78"/>
    <w:rsid w:val="00A47E35"/>
    <w:rsid w:val="00A5013F"/>
    <w:rsid w:val="00A50473"/>
    <w:rsid w:val="00A504F0"/>
    <w:rsid w:val="00A50879"/>
    <w:rsid w:val="00A508BF"/>
    <w:rsid w:val="00A50A97"/>
    <w:rsid w:val="00A5125E"/>
    <w:rsid w:val="00A51578"/>
    <w:rsid w:val="00A515AC"/>
    <w:rsid w:val="00A51751"/>
    <w:rsid w:val="00A517F9"/>
    <w:rsid w:val="00A51B6F"/>
    <w:rsid w:val="00A51CBD"/>
    <w:rsid w:val="00A51D86"/>
    <w:rsid w:val="00A51DD2"/>
    <w:rsid w:val="00A520ED"/>
    <w:rsid w:val="00A5210C"/>
    <w:rsid w:val="00A5218A"/>
    <w:rsid w:val="00A5234C"/>
    <w:rsid w:val="00A52374"/>
    <w:rsid w:val="00A52818"/>
    <w:rsid w:val="00A529B5"/>
    <w:rsid w:val="00A52B6B"/>
    <w:rsid w:val="00A52DCF"/>
    <w:rsid w:val="00A52F1F"/>
    <w:rsid w:val="00A53141"/>
    <w:rsid w:val="00A5322A"/>
    <w:rsid w:val="00A53411"/>
    <w:rsid w:val="00A53571"/>
    <w:rsid w:val="00A53643"/>
    <w:rsid w:val="00A5367D"/>
    <w:rsid w:val="00A5417C"/>
    <w:rsid w:val="00A543BF"/>
    <w:rsid w:val="00A544CA"/>
    <w:rsid w:val="00A5454D"/>
    <w:rsid w:val="00A548A5"/>
    <w:rsid w:val="00A548FF"/>
    <w:rsid w:val="00A54A94"/>
    <w:rsid w:val="00A54A9F"/>
    <w:rsid w:val="00A54CD3"/>
    <w:rsid w:val="00A54D59"/>
    <w:rsid w:val="00A54F20"/>
    <w:rsid w:val="00A5526D"/>
    <w:rsid w:val="00A552D8"/>
    <w:rsid w:val="00A55A10"/>
    <w:rsid w:val="00A55B70"/>
    <w:rsid w:val="00A55BEE"/>
    <w:rsid w:val="00A561F4"/>
    <w:rsid w:val="00A562B7"/>
    <w:rsid w:val="00A56442"/>
    <w:rsid w:val="00A56908"/>
    <w:rsid w:val="00A56EDD"/>
    <w:rsid w:val="00A57201"/>
    <w:rsid w:val="00A57290"/>
    <w:rsid w:val="00A572B2"/>
    <w:rsid w:val="00A572C6"/>
    <w:rsid w:val="00A576B4"/>
    <w:rsid w:val="00A5775D"/>
    <w:rsid w:val="00A577BE"/>
    <w:rsid w:val="00A57E85"/>
    <w:rsid w:val="00A60166"/>
    <w:rsid w:val="00A6028E"/>
    <w:rsid w:val="00A603AE"/>
    <w:rsid w:val="00A6042F"/>
    <w:rsid w:val="00A60620"/>
    <w:rsid w:val="00A606DB"/>
    <w:rsid w:val="00A608E9"/>
    <w:rsid w:val="00A60926"/>
    <w:rsid w:val="00A609B9"/>
    <w:rsid w:val="00A60ABE"/>
    <w:rsid w:val="00A60B1F"/>
    <w:rsid w:val="00A60C22"/>
    <w:rsid w:val="00A60FFB"/>
    <w:rsid w:val="00A61256"/>
    <w:rsid w:val="00A61318"/>
    <w:rsid w:val="00A617F4"/>
    <w:rsid w:val="00A61B95"/>
    <w:rsid w:val="00A61BC1"/>
    <w:rsid w:val="00A61E01"/>
    <w:rsid w:val="00A62298"/>
    <w:rsid w:val="00A62480"/>
    <w:rsid w:val="00A627EC"/>
    <w:rsid w:val="00A629C2"/>
    <w:rsid w:val="00A62A33"/>
    <w:rsid w:val="00A62C45"/>
    <w:rsid w:val="00A62DDB"/>
    <w:rsid w:val="00A62F18"/>
    <w:rsid w:val="00A6307A"/>
    <w:rsid w:val="00A634B4"/>
    <w:rsid w:val="00A636A5"/>
    <w:rsid w:val="00A63708"/>
    <w:rsid w:val="00A63989"/>
    <w:rsid w:val="00A639B8"/>
    <w:rsid w:val="00A639E5"/>
    <w:rsid w:val="00A63A36"/>
    <w:rsid w:val="00A63B45"/>
    <w:rsid w:val="00A63B47"/>
    <w:rsid w:val="00A63D85"/>
    <w:rsid w:val="00A63FCF"/>
    <w:rsid w:val="00A6424E"/>
    <w:rsid w:val="00A64461"/>
    <w:rsid w:val="00A644DC"/>
    <w:rsid w:val="00A645E5"/>
    <w:rsid w:val="00A64633"/>
    <w:rsid w:val="00A646D6"/>
    <w:rsid w:val="00A64776"/>
    <w:rsid w:val="00A6481D"/>
    <w:rsid w:val="00A64E3D"/>
    <w:rsid w:val="00A64F81"/>
    <w:rsid w:val="00A6524B"/>
    <w:rsid w:val="00A65271"/>
    <w:rsid w:val="00A65332"/>
    <w:rsid w:val="00A65467"/>
    <w:rsid w:val="00A65836"/>
    <w:rsid w:val="00A65C41"/>
    <w:rsid w:val="00A65CC1"/>
    <w:rsid w:val="00A65DCD"/>
    <w:rsid w:val="00A65E63"/>
    <w:rsid w:val="00A660F2"/>
    <w:rsid w:val="00A66356"/>
    <w:rsid w:val="00A6650D"/>
    <w:rsid w:val="00A666CE"/>
    <w:rsid w:val="00A6673D"/>
    <w:rsid w:val="00A66988"/>
    <w:rsid w:val="00A669D4"/>
    <w:rsid w:val="00A669D7"/>
    <w:rsid w:val="00A669E5"/>
    <w:rsid w:val="00A66A6D"/>
    <w:rsid w:val="00A66D5A"/>
    <w:rsid w:val="00A66F4E"/>
    <w:rsid w:val="00A6710B"/>
    <w:rsid w:val="00A672A4"/>
    <w:rsid w:val="00A6748D"/>
    <w:rsid w:val="00A6749B"/>
    <w:rsid w:val="00A6749E"/>
    <w:rsid w:val="00A674B2"/>
    <w:rsid w:val="00A675C7"/>
    <w:rsid w:val="00A676DC"/>
    <w:rsid w:val="00A67945"/>
    <w:rsid w:val="00A67C9D"/>
    <w:rsid w:val="00A67D7C"/>
    <w:rsid w:val="00A67DB4"/>
    <w:rsid w:val="00A67EA3"/>
    <w:rsid w:val="00A70262"/>
    <w:rsid w:val="00A702FB"/>
    <w:rsid w:val="00A70337"/>
    <w:rsid w:val="00A70415"/>
    <w:rsid w:val="00A704E4"/>
    <w:rsid w:val="00A705F3"/>
    <w:rsid w:val="00A705FF"/>
    <w:rsid w:val="00A70ACE"/>
    <w:rsid w:val="00A70B11"/>
    <w:rsid w:val="00A70CE2"/>
    <w:rsid w:val="00A70D08"/>
    <w:rsid w:val="00A70D30"/>
    <w:rsid w:val="00A70E09"/>
    <w:rsid w:val="00A70F08"/>
    <w:rsid w:val="00A70FA5"/>
    <w:rsid w:val="00A71028"/>
    <w:rsid w:val="00A71392"/>
    <w:rsid w:val="00A714A7"/>
    <w:rsid w:val="00A715B3"/>
    <w:rsid w:val="00A718B1"/>
    <w:rsid w:val="00A719E3"/>
    <w:rsid w:val="00A71BA4"/>
    <w:rsid w:val="00A71D87"/>
    <w:rsid w:val="00A7203E"/>
    <w:rsid w:val="00A72115"/>
    <w:rsid w:val="00A722CF"/>
    <w:rsid w:val="00A72777"/>
    <w:rsid w:val="00A728A0"/>
    <w:rsid w:val="00A7292A"/>
    <w:rsid w:val="00A729F5"/>
    <w:rsid w:val="00A72BE1"/>
    <w:rsid w:val="00A72C06"/>
    <w:rsid w:val="00A72C18"/>
    <w:rsid w:val="00A72CA3"/>
    <w:rsid w:val="00A72D79"/>
    <w:rsid w:val="00A72DE2"/>
    <w:rsid w:val="00A72F87"/>
    <w:rsid w:val="00A73103"/>
    <w:rsid w:val="00A731A0"/>
    <w:rsid w:val="00A734B9"/>
    <w:rsid w:val="00A734D4"/>
    <w:rsid w:val="00A735ED"/>
    <w:rsid w:val="00A735F8"/>
    <w:rsid w:val="00A73687"/>
    <w:rsid w:val="00A73AF3"/>
    <w:rsid w:val="00A73B2B"/>
    <w:rsid w:val="00A73D5D"/>
    <w:rsid w:val="00A73EBB"/>
    <w:rsid w:val="00A74086"/>
    <w:rsid w:val="00A743EA"/>
    <w:rsid w:val="00A7447F"/>
    <w:rsid w:val="00A744BD"/>
    <w:rsid w:val="00A746EC"/>
    <w:rsid w:val="00A74806"/>
    <w:rsid w:val="00A74AA9"/>
    <w:rsid w:val="00A74B48"/>
    <w:rsid w:val="00A74BF3"/>
    <w:rsid w:val="00A74E5E"/>
    <w:rsid w:val="00A74EE6"/>
    <w:rsid w:val="00A74F90"/>
    <w:rsid w:val="00A750A0"/>
    <w:rsid w:val="00A75126"/>
    <w:rsid w:val="00A753F3"/>
    <w:rsid w:val="00A7555F"/>
    <w:rsid w:val="00A755EE"/>
    <w:rsid w:val="00A75817"/>
    <w:rsid w:val="00A75E24"/>
    <w:rsid w:val="00A75ECC"/>
    <w:rsid w:val="00A75F8E"/>
    <w:rsid w:val="00A761A1"/>
    <w:rsid w:val="00A76405"/>
    <w:rsid w:val="00A7643D"/>
    <w:rsid w:val="00A7655C"/>
    <w:rsid w:val="00A7665D"/>
    <w:rsid w:val="00A76955"/>
    <w:rsid w:val="00A76D71"/>
    <w:rsid w:val="00A76DC3"/>
    <w:rsid w:val="00A76EBA"/>
    <w:rsid w:val="00A76FA8"/>
    <w:rsid w:val="00A770AC"/>
    <w:rsid w:val="00A7713E"/>
    <w:rsid w:val="00A77409"/>
    <w:rsid w:val="00A77838"/>
    <w:rsid w:val="00A779A5"/>
    <w:rsid w:val="00A77BB5"/>
    <w:rsid w:val="00A77F40"/>
    <w:rsid w:val="00A80394"/>
    <w:rsid w:val="00A8046F"/>
    <w:rsid w:val="00A80737"/>
    <w:rsid w:val="00A807FE"/>
    <w:rsid w:val="00A808F1"/>
    <w:rsid w:val="00A8092F"/>
    <w:rsid w:val="00A80C5A"/>
    <w:rsid w:val="00A80D48"/>
    <w:rsid w:val="00A81060"/>
    <w:rsid w:val="00A81079"/>
    <w:rsid w:val="00A81557"/>
    <w:rsid w:val="00A81659"/>
    <w:rsid w:val="00A8171A"/>
    <w:rsid w:val="00A81774"/>
    <w:rsid w:val="00A81980"/>
    <w:rsid w:val="00A81996"/>
    <w:rsid w:val="00A81A7B"/>
    <w:rsid w:val="00A81BE4"/>
    <w:rsid w:val="00A81E74"/>
    <w:rsid w:val="00A81EC3"/>
    <w:rsid w:val="00A821C1"/>
    <w:rsid w:val="00A822BF"/>
    <w:rsid w:val="00A8242F"/>
    <w:rsid w:val="00A824FC"/>
    <w:rsid w:val="00A824FE"/>
    <w:rsid w:val="00A825D4"/>
    <w:rsid w:val="00A826D9"/>
    <w:rsid w:val="00A82A48"/>
    <w:rsid w:val="00A82BF1"/>
    <w:rsid w:val="00A82CF0"/>
    <w:rsid w:val="00A83748"/>
    <w:rsid w:val="00A83A4B"/>
    <w:rsid w:val="00A83BEF"/>
    <w:rsid w:val="00A83D1D"/>
    <w:rsid w:val="00A83D7F"/>
    <w:rsid w:val="00A83E21"/>
    <w:rsid w:val="00A83F20"/>
    <w:rsid w:val="00A83F5F"/>
    <w:rsid w:val="00A840B3"/>
    <w:rsid w:val="00A84110"/>
    <w:rsid w:val="00A8411B"/>
    <w:rsid w:val="00A843FD"/>
    <w:rsid w:val="00A8483E"/>
    <w:rsid w:val="00A84AAE"/>
    <w:rsid w:val="00A84BC6"/>
    <w:rsid w:val="00A84DE9"/>
    <w:rsid w:val="00A84E60"/>
    <w:rsid w:val="00A8528A"/>
    <w:rsid w:val="00A852F3"/>
    <w:rsid w:val="00A85393"/>
    <w:rsid w:val="00A85413"/>
    <w:rsid w:val="00A854F7"/>
    <w:rsid w:val="00A8558A"/>
    <w:rsid w:val="00A855AC"/>
    <w:rsid w:val="00A8583A"/>
    <w:rsid w:val="00A8588C"/>
    <w:rsid w:val="00A8590D"/>
    <w:rsid w:val="00A85979"/>
    <w:rsid w:val="00A85A48"/>
    <w:rsid w:val="00A85D02"/>
    <w:rsid w:val="00A85E12"/>
    <w:rsid w:val="00A85F70"/>
    <w:rsid w:val="00A86061"/>
    <w:rsid w:val="00A86161"/>
    <w:rsid w:val="00A861A6"/>
    <w:rsid w:val="00A86207"/>
    <w:rsid w:val="00A8640C"/>
    <w:rsid w:val="00A864B4"/>
    <w:rsid w:val="00A86526"/>
    <w:rsid w:val="00A86529"/>
    <w:rsid w:val="00A8652C"/>
    <w:rsid w:val="00A867A2"/>
    <w:rsid w:val="00A86818"/>
    <w:rsid w:val="00A86980"/>
    <w:rsid w:val="00A86A14"/>
    <w:rsid w:val="00A86AA8"/>
    <w:rsid w:val="00A86C0C"/>
    <w:rsid w:val="00A86D20"/>
    <w:rsid w:val="00A86D48"/>
    <w:rsid w:val="00A8706B"/>
    <w:rsid w:val="00A871CE"/>
    <w:rsid w:val="00A872A9"/>
    <w:rsid w:val="00A87356"/>
    <w:rsid w:val="00A8736F"/>
    <w:rsid w:val="00A873D4"/>
    <w:rsid w:val="00A87443"/>
    <w:rsid w:val="00A876A4"/>
    <w:rsid w:val="00A878B7"/>
    <w:rsid w:val="00A87F3C"/>
    <w:rsid w:val="00A90099"/>
    <w:rsid w:val="00A90145"/>
    <w:rsid w:val="00A901D0"/>
    <w:rsid w:val="00A902C4"/>
    <w:rsid w:val="00A902C9"/>
    <w:rsid w:val="00A902E2"/>
    <w:rsid w:val="00A90453"/>
    <w:rsid w:val="00A9091A"/>
    <w:rsid w:val="00A90D3A"/>
    <w:rsid w:val="00A90D40"/>
    <w:rsid w:val="00A90E7F"/>
    <w:rsid w:val="00A90F27"/>
    <w:rsid w:val="00A91086"/>
    <w:rsid w:val="00A91459"/>
    <w:rsid w:val="00A914AE"/>
    <w:rsid w:val="00A91580"/>
    <w:rsid w:val="00A9163B"/>
    <w:rsid w:val="00A916C6"/>
    <w:rsid w:val="00A916C8"/>
    <w:rsid w:val="00A919EC"/>
    <w:rsid w:val="00A91C06"/>
    <w:rsid w:val="00A91CD6"/>
    <w:rsid w:val="00A91E51"/>
    <w:rsid w:val="00A92029"/>
    <w:rsid w:val="00A92194"/>
    <w:rsid w:val="00A923C6"/>
    <w:rsid w:val="00A924C9"/>
    <w:rsid w:val="00A925E4"/>
    <w:rsid w:val="00A92A75"/>
    <w:rsid w:val="00A92C5E"/>
    <w:rsid w:val="00A92DF5"/>
    <w:rsid w:val="00A92E7D"/>
    <w:rsid w:val="00A92E94"/>
    <w:rsid w:val="00A933A5"/>
    <w:rsid w:val="00A9344F"/>
    <w:rsid w:val="00A934BF"/>
    <w:rsid w:val="00A93506"/>
    <w:rsid w:val="00A93902"/>
    <w:rsid w:val="00A939B2"/>
    <w:rsid w:val="00A93A13"/>
    <w:rsid w:val="00A93FC7"/>
    <w:rsid w:val="00A941E8"/>
    <w:rsid w:val="00A941F1"/>
    <w:rsid w:val="00A9427C"/>
    <w:rsid w:val="00A9441D"/>
    <w:rsid w:val="00A94652"/>
    <w:rsid w:val="00A94682"/>
    <w:rsid w:val="00A94C77"/>
    <w:rsid w:val="00A94ECF"/>
    <w:rsid w:val="00A94F8B"/>
    <w:rsid w:val="00A9523B"/>
    <w:rsid w:val="00A95328"/>
    <w:rsid w:val="00A9533B"/>
    <w:rsid w:val="00A955D1"/>
    <w:rsid w:val="00A959D7"/>
    <w:rsid w:val="00A95EA2"/>
    <w:rsid w:val="00A96133"/>
    <w:rsid w:val="00A961D4"/>
    <w:rsid w:val="00A96294"/>
    <w:rsid w:val="00A96358"/>
    <w:rsid w:val="00A965BB"/>
    <w:rsid w:val="00A966A4"/>
    <w:rsid w:val="00A966A7"/>
    <w:rsid w:val="00A96731"/>
    <w:rsid w:val="00A96928"/>
    <w:rsid w:val="00A969C2"/>
    <w:rsid w:val="00A969C7"/>
    <w:rsid w:val="00A96A49"/>
    <w:rsid w:val="00A96B80"/>
    <w:rsid w:val="00A96FDA"/>
    <w:rsid w:val="00A970F6"/>
    <w:rsid w:val="00A971F1"/>
    <w:rsid w:val="00A977B0"/>
    <w:rsid w:val="00A97950"/>
    <w:rsid w:val="00A97A21"/>
    <w:rsid w:val="00A97FA7"/>
    <w:rsid w:val="00AA028B"/>
    <w:rsid w:val="00AA0546"/>
    <w:rsid w:val="00AA0590"/>
    <w:rsid w:val="00AA07E0"/>
    <w:rsid w:val="00AA0854"/>
    <w:rsid w:val="00AA0A09"/>
    <w:rsid w:val="00AA0CD6"/>
    <w:rsid w:val="00AA0E40"/>
    <w:rsid w:val="00AA12B7"/>
    <w:rsid w:val="00AA1305"/>
    <w:rsid w:val="00AA1340"/>
    <w:rsid w:val="00AA15AC"/>
    <w:rsid w:val="00AA1728"/>
    <w:rsid w:val="00AA1A09"/>
    <w:rsid w:val="00AA228E"/>
    <w:rsid w:val="00AA22AB"/>
    <w:rsid w:val="00AA272D"/>
    <w:rsid w:val="00AA2731"/>
    <w:rsid w:val="00AA2900"/>
    <w:rsid w:val="00AA2A8F"/>
    <w:rsid w:val="00AA2B9C"/>
    <w:rsid w:val="00AA2C3B"/>
    <w:rsid w:val="00AA2D97"/>
    <w:rsid w:val="00AA2E04"/>
    <w:rsid w:val="00AA2E31"/>
    <w:rsid w:val="00AA2F24"/>
    <w:rsid w:val="00AA3412"/>
    <w:rsid w:val="00AA344E"/>
    <w:rsid w:val="00AA3B58"/>
    <w:rsid w:val="00AA3D17"/>
    <w:rsid w:val="00AA40F2"/>
    <w:rsid w:val="00AA43D7"/>
    <w:rsid w:val="00AA453B"/>
    <w:rsid w:val="00AA4543"/>
    <w:rsid w:val="00AA4657"/>
    <w:rsid w:val="00AA46D8"/>
    <w:rsid w:val="00AA46FF"/>
    <w:rsid w:val="00AA4759"/>
    <w:rsid w:val="00AA496E"/>
    <w:rsid w:val="00AA4989"/>
    <w:rsid w:val="00AA498A"/>
    <w:rsid w:val="00AA49B0"/>
    <w:rsid w:val="00AA4B2A"/>
    <w:rsid w:val="00AA4BC0"/>
    <w:rsid w:val="00AA4D54"/>
    <w:rsid w:val="00AA4F6E"/>
    <w:rsid w:val="00AA5157"/>
    <w:rsid w:val="00AA541E"/>
    <w:rsid w:val="00AA548B"/>
    <w:rsid w:val="00AA5558"/>
    <w:rsid w:val="00AA56AD"/>
    <w:rsid w:val="00AA5749"/>
    <w:rsid w:val="00AA5A6F"/>
    <w:rsid w:val="00AA5B83"/>
    <w:rsid w:val="00AA6045"/>
    <w:rsid w:val="00AA60F2"/>
    <w:rsid w:val="00AA61DC"/>
    <w:rsid w:val="00AA62AF"/>
    <w:rsid w:val="00AA6326"/>
    <w:rsid w:val="00AA63D6"/>
    <w:rsid w:val="00AA64CB"/>
    <w:rsid w:val="00AA650A"/>
    <w:rsid w:val="00AA6903"/>
    <w:rsid w:val="00AA6AEE"/>
    <w:rsid w:val="00AA708A"/>
    <w:rsid w:val="00AA74DD"/>
    <w:rsid w:val="00AA78DD"/>
    <w:rsid w:val="00AA794F"/>
    <w:rsid w:val="00AA7BE5"/>
    <w:rsid w:val="00AA7E74"/>
    <w:rsid w:val="00AA7F43"/>
    <w:rsid w:val="00AB037F"/>
    <w:rsid w:val="00AB038E"/>
    <w:rsid w:val="00AB071A"/>
    <w:rsid w:val="00AB0D3B"/>
    <w:rsid w:val="00AB0E1A"/>
    <w:rsid w:val="00AB1018"/>
    <w:rsid w:val="00AB1047"/>
    <w:rsid w:val="00AB110B"/>
    <w:rsid w:val="00AB12E6"/>
    <w:rsid w:val="00AB12F6"/>
    <w:rsid w:val="00AB17AA"/>
    <w:rsid w:val="00AB17AC"/>
    <w:rsid w:val="00AB1934"/>
    <w:rsid w:val="00AB1AC6"/>
    <w:rsid w:val="00AB1B53"/>
    <w:rsid w:val="00AB1C3E"/>
    <w:rsid w:val="00AB1CC2"/>
    <w:rsid w:val="00AB2175"/>
    <w:rsid w:val="00AB2256"/>
    <w:rsid w:val="00AB2288"/>
    <w:rsid w:val="00AB22EA"/>
    <w:rsid w:val="00AB238B"/>
    <w:rsid w:val="00AB2443"/>
    <w:rsid w:val="00AB26BB"/>
    <w:rsid w:val="00AB2866"/>
    <w:rsid w:val="00AB28DF"/>
    <w:rsid w:val="00AB29C0"/>
    <w:rsid w:val="00AB2DBF"/>
    <w:rsid w:val="00AB3142"/>
    <w:rsid w:val="00AB314D"/>
    <w:rsid w:val="00AB329F"/>
    <w:rsid w:val="00AB33F2"/>
    <w:rsid w:val="00AB3420"/>
    <w:rsid w:val="00AB36E9"/>
    <w:rsid w:val="00AB385F"/>
    <w:rsid w:val="00AB3B2D"/>
    <w:rsid w:val="00AB3D11"/>
    <w:rsid w:val="00AB4001"/>
    <w:rsid w:val="00AB42A7"/>
    <w:rsid w:val="00AB4308"/>
    <w:rsid w:val="00AB451A"/>
    <w:rsid w:val="00AB4627"/>
    <w:rsid w:val="00AB4700"/>
    <w:rsid w:val="00AB4732"/>
    <w:rsid w:val="00AB4BEF"/>
    <w:rsid w:val="00AB4C89"/>
    <w:rsid w:val="00AB4E2F"/>
    <w:rsid w:val="00AB4FB4"/>
    <w:rsid w:val="00AB5111"/>
    <w:rsid w:val="00AB52F2"/>
    <w:rsid w:val="00AB531E"/>
    <w:rsid w:val="00AB5641"/>
    <w:rsid w:val="00AB5CBB"/>
    <w:rsid w:val="00AB5E5B"/>
    <w:rsid w:val="00AB5ECD"/>
    <w:rsid w:val="00AB5ED5"/>
    <w:rsid w:val="00AB61D2"/>
    <w:rsid w:val="00AB62DC"/>
    <w:rsid w:val="00AB6600"/>
    <w:rsid w:val="00AB6A26"/>
    <w:rsid w:val="00AB6B4A"/>
    <w:rsid w:val="00AB6CAE"/>
    <w:rsid w:val="00AB6CC4"/>
    <w:rsid w:val="00AB6D08"/>
    <w:rsid w:val="00AB6EA8"/>
    <w:rsid w:val="00AB713D"/>
    <w:rsid w:val="00AB732D"/>
    <w:rsid w:val="00AB7915"/>
    <w:rsid w:val="00AB7A3F"/>
    <w:rsid w:val="00AB7C02"/>
    <w:rsid w:val="00AB7D1B"/>
    <w:rsid w:val="00AB7DC7"/>
    <w:rsid w:val="00AB7F91"/>
    <w:rsid w:val="00AC01B0"/>
    <w:rsid w:val="00AC0392"/>
    <w:rsid w:val="00AC03B4"/>
    <w:rsid w:val="00AC0BC3"/>
    <w:rsid w:val="00AC1047"/>
    <w:rsid w:val="00AC137A"/>
    <w:rsid w:val="00AC163E"/>
    <w:rsid w:val="00AC16F5"/>
    <w:rsid w:val="00AC1868"/>
    <w:rsid w:val="00AC1BA0"/>
    <w:rsid w:val="00AC1D90"/>
    <w:rsid w:val="00AC2106"/>
    <w:rsid w:val="00AC2192"/>
    <w:rsid w:val="00AC238D"/>
    <w:rsid w:val="00AC23D1"/>
    <w:rsid w:val="00AC29C3"/>
    <w:rsid w:val="00AC3254"/>
    <w:rsid w:val="00AC33D6"/>
    <w:rsid w:val="00AC346B"/>
    <w:rsid w:val="00AC3861"/>
    <w:rsid w:val="00AC3B0A"/>
    <w:rsid w:val="00AC3D8D"/>
    <w:rsid w:val="00AC3DDA"/>
    <w:rsid w:val="00AC3EC4"/>
    <w:rsid w:val="00AC3EEF"/>
    <w:rsid w:val="00AC3F3E"/>
    <w:rsid w:val="00AC422D"/>
    <w:rsid w:val="00AC441A"/>
    <w:rsid w:val="00AC4425"/>
    <w:rsid w:val="00AC4A00"/>
    <w:rsid w:val="00AC4A2C"/>
    <w:rsid w:val="00AC4CD2"/>
    <w:rsid w:val="00AC4D08"/>
    <w:rsid w:val="00AC5145"/>
    <w:rsid w:val="00AC5197"/>
    <w:rsid w:val="00AC5222"/>
    <w:rsid w:val="00AC5422"/>
    <w:rsid w:val="00AC55CC"/>
    <w:rsid w:val="00AC55FD"/>
    <w:rsid w:val="00AC560D"/>
    <w:rsid w:val="00AC57F1"/>
    <w:rsid w:val="00AC582E"/>
    <w:rsid w:val="00AC5A08"/>
    <w:rsid w:val="00AC5A7F"/>
    <w:rsid w:val="00AC5B50"/>
    <w:rsid w:val="00AC5FD1"/>
    <w:rsid w:val="00AC60B0"/>
    <w:rsid w:val="00AC6249"/>
    <w:rsid w:val="00AC6356"/>
    <w:rsid w:val="00AC639E"/>
    <w:rsid w:val="00AC6435"/>
    <w:rsid w:val="00AC655D"/>
    <w:rsid w:val="00AC673A"/>
    <w:rsid w:val="00AC6743"/>
    <w:rsid w:val="00AC6818"/>
    <w:rsid w:val="00AC6BA2"/>
    <w:rsid w:val="00AC6C12"/>
    <w:rsid w:val="00AC6CA2"/>
    <w:rsid w:val="00AC6F1E"/>
    <w:rsid w:val="00AC7165"/>
    <w:rsid w:val="00AC742E"/>
    <w:rsid w:val="00AC77C4"/>
    <w:rsid w:val="00AC7AAB"/>
    <w:rsid w:val="00AC7CA2"/>
    <w:rsid w:val="00AC7D2A"/>
    <w:rsid w:val="00AC7E58"/>
    <w:rsid w:val="00AD008C"/>
    <w:rsid w:val="00AD00AE"/>
    <w:rsid w:val="00AD0481"/>
    <w:rsid w:val="00AD04D8"/>
    <w:rsid w:val="00AD0724"/>
    <w:rsid w:val="00AD08B8"/>
    <w:rsid w:val="00AD09D4"/>
    <w:rsid w:val="00AD0D45"/>
    <w:rsid w:val="00AD0D5C"/>
    <w:rsid w:val="00AD0D8F"/>
    <w:rsid w:val="00AD0E6E"/>
    <w:rsid w:val="00AD11BC"/>
    <w:rsid w:val="00AD11DE"/>
    <w:rsid w:val="00AD12CA"/>
    <w:rsid w:val="00AD191A"/>
    <w:rsid w:val="00AD1A1A"/>
    <w:rsid w:val="00AD1A5F"/>
    <w:rsid w:val="00AD1A6F"/>
    <w:rsid w:val="00AD1AC1"/>
    <w:rsid w:val="00AD1D41"/>
    <w:rsid w:val="00AD1D96"/>
    <w:rsid w:val="00AD1F38"/>
    <w:rsid w:val="00AD2063"/>
    <w:rsid w:val="00AD20F6"/>
    <w:rsid w:val="00AD2160"/>
    <w:rsid w:val="00AD2258"/>
    <w:rsid w:val="00AD2421"/>
    <w:rsid w:val="00AD2557"/>
    <w:rsid w:val="00AD26B1"/>
    <w:rsid w:val="00AD2754"/>
    <w:rsid w:val="00AD2776"/>
    <w:rsid w:val="00AD2801"/>
    <w:rsid w:val="00AD29FD"/>
    <w:rsid w:val="00AD2A1B"/>
    <w:rsid w:val="00AD2A64"/>
    <w:rsid w:val="00AD2CAD"/>
    <w:rsid w:val="00AD2EC5"/>
    <w:rsid w:val="00AD2F5D"/>
    <w:rsid w:val="00AD3049"/>
    <w:rsid w:val="00AD34A6"/>
    <w:rsid w:val="00AD35DA"/>
    <w:rsid w:val="00AD3765"/>
    <w:rsid w:val="00AD39AB"/>
    <w:rsid w:val="00AD3CC5"/>
    <w:rsid w:val="00AD3E0C"/>
    <w:rsid w:val="00AD4136"/>
    <w:rsid w:val="00AD4156"/>
    <w:rsid w:val="00AD43FD"/>
    <w:rsid w:val="00AD47CC"/>
    <w:rsid w:val="00AD4897"/>
    <w:rsid w:val="00AD48A5"/>
    <w:rsid w:val="00AD493F"/>
    <w:rsid w:val="00AD4E23"/>
    <w:rsid w:val="00AD4F93"/>
    <w:rsid w:val="00AD535B"/>
    <w:rsid w:val="00AD54EA"/>
    <w:rsid w:val="00AD58FE"/>
    <w:rsid w:val="00AD5908"/>
    <w:rsid w:val="00AD5988"/>
    <w:rsid w:val="00AD5AD1"/>
    <w:rsid w:val="00AD5B5A"/>
    <w:rsid w:val="00AD5C9B"/>
    <w:rsid w:val="00AD5D05"/>
    <w:rsid w:val="00AD607B"/>
    <w:rsid w:val="00AD63AC"/>
    <w:rsid w:val="00AD67E9"/>
    <w:rsid w:val="00AD680A"/>
    <w:rsid w:val="00AD6A6E"/>
    <w:rsid w:val="00AD6F74"/>
    <w:rsid w:val="00AD72EA"/>
    <w:rsid w:val="00AD75B1"/>
    <w:rsid w:val="00AD7669"/>
    <w:rsid w:val="00AD769F"/>
    <w:rsid w:val="00AD7782"/>
    <w:rsid w:val="00AD77BF"/>
    <w:rsid w:val="00AD7893"/>
    <w:rsid w:val="00AD78C4"/>
    <w:rsid w:val="00AD7929"/>
    <w:rsid w:val="00AD7ADC"/>
    <w:rsid w:val="00AD7AEE"/>
    <w:rsid w:val="00AD7C5F"/>
    <w:rsid w:val="00AD7C84"/>
    <w:rsid w:val="00AE03C7"/>
    <w:rsid w:val="00AE03FE"/>
    <w:rsid w:val="00AE0570"/>
    <w:rsid w:val="00AE0572"/>
    <w:rsid w:val="00AE09A2"/>
    <w:rsid w:val="00AE0BEF"/>
    <w:rsid w:val="00AE1071"/>
    <w:rsid w:val="00AE126B"/>
    <w:rsid w:val="00AE17C6"/>
    <w:rsid w:val="00AE17F8"/>
    <w:rsid w:val="00AE199A"/>
    <w:rsid w:val="00AE1D9E"/>
    <w:rsid w:val="00AE1E4B"/>
    <w:rsid w:val="00AE1EE5"/>
    <w:rsid w:val="00AE204E"/>
    <w:rsid w:val="00AE2511"/>
    <w:rsid w:val="00AE252F"/>
    <w:rsid w:val="00AE25AE"/>
    <w:rsid w:val="00AE26A2"/>
    <w:rsid w:val="00AE294A"/>
    <w:rsid w:val="00AE3070"/>
    <w:rsid w:val="00AE3158"/>
    <w:rsid w:val="00AE32B9"/>
    <w:rsid w:val="00AE3637"/>
    <w:rsid w:val="00AE3B44"/>
    <w:rsid w:val="00AE4000"/>
    <w:rsid w:val="00AE4084"/>
    <w:rsid w:val="00AE4160"/>
    <w:rsid w:val="00AE42E6"/>
    <w:rsid w:val="00AE42F2"/>
    <w:rsid w:val="00AE43B5"/>
    <w:rsid w:val="00AE45ED"/>
    <w:rsid w:val="00AE498C"/>
    <w:rsid w:val="00AE4CC3"/>
    <w:rsid w:val="00AE4D4C"/>
    <w:rsid w:val="00AE4D87"/>
    <w:rsid w:val="00AE5046"/>
    <w:rsid w:val="00AE50E6"/>
    <w:rsid w:val="00AE52AB"/>
    <w:rsid w:val="00AE52E9"/>
    <w:rsid w:val="00AE52F6"/>
    <w:rsid w:val="00AE547C"/>
    <w:rsid w:val="00AE54B9"/>
    <w:rsid w:val="00AE54DD"/>
    <w:rsid w:val="00AE573C"/>
    <w:rsid w:val="00AE58B9"/>
    <w:rsid w:val="00AE5AF7"/>
    <w:rsid w:val="00AE5D9E"/>
    <w:rsid w:val="00AE5E28"/>
    <w:rsid w:val="00AE5E8C"/>
    <w:rsid w:val="00AE5F9B"/>
    <w:rsid w:val="00AE60FD"/>
    <w:rsid w:val="00AE6143"/>
    <w:rsid w:val="00AE6687"/>
    <w:rsid w:val="00AE6A61"/>
    <w:rsid w:val="00AE6D70"/>
    <w:rsid w:val="00AE700B"/>
    <w:rsid w:val="00AE70F6"/>
    <w:rsid w:val="00AE7100"/>
    <w:rsid w:val="00AE7360"/>
    <w:rsid w:val="00AE7827"/>
    <w:rsid w:val="00AF0023"/>
    <w:rsid w:val="00AF0052"/>
    <w:rsid w:val="00AF019A"/>
    <w:rsid w:val="00AF022B"/>
    <w:rsid w:val="00AF03B0"/>
    <w:rsid w:val="00AF05C7"/>
    <w:rsid w:val="00AF08FC"/>
    <w:rsid w:val="00AF0C2A"/>
    <w:rsid w:val="00AF0C52"/>
    <w:rsid w:val="00AF0D4C"/>
    <w:rsid w:val="00AF0EC0"/>
    <w:rsid w:val="00AF19C4"/>
    <w:rsid w:val="00AF1BD3"/>
    <w:rsid w:val="00AF1E77"/>
    <w:rsid w:val="00AF1EE0"/>
    <w:rsid w:val="00AF2196"/>
    <w:rsid w:val="00AF21A1"/>
    <w:rsid w:val="00AF220D"/>
    <w:rsid w:val="00AF22CB"/>
    <w:rsid w:val="00AF24F2"/>
    <w:rsid w:val="00AF282A"/>
    <w:rsid w:val="00AF28D3"/>
    <w:rsid w:val="00AF2B7E"/>
    <w:rsid w:val="00AF2CDD"/>
    <w:rsid w:val="00AF2DBA"/>
    <w:rsid w:val="00AF2DEE"/>
    <w:rsid w:val="00AF2E7D"/>
    <w:rsid w:val="00AF2F10"/>
    <w:rsid w:val="00AF2F14"/>
    <w:rsid w:val="00AF2F3D"/>
    <w:rsid w:val="00AF2F73"/>
    <w:rsid w:val="00AF2F83"/>
    <w:rsid w:val="00AF32CA"/>
    <w:rsid w:val="00AF32DC"/>
    <w:rsid w:val="00AF3413"/>
    <w:rsid w:val="00AF3456"/>
    <w:rsid w:val="00AF3466"/>
    <w:rsid w:val="00AF3593"/>
    <w:rsid w:val="00AF3628"/>
    <w:rsid w:val="00AF3825"/>
    <w:rsid w:val="00AF38FD"/>
    <w:rsid w:val="00AF39F5"/>
    <w:rsid w:val="00AF3DD9"/>
    <w:rsid w:val="00AF3E34"/>
    <w:rsid w:val="00AF3E35"/>
    <w:rsid w:val="00AF413E"/>
    <w:rsid w:val="00AF444E"/>
    <w:rsid w:val="00AF46E3"/>
    <w:rsid w:val="00AF478C"/>
    <w:rsid w:val="00AF4D06"/>
    <w:rsid w:val="00AF4FAC"/>
    <w:rsid w:val="00AF51BD"/>
    <w:rsid w:val="00AF52C1"/>
    <w:rsid w:val="00AF52F8"/>
    <w:rsid w:val="00AF539E"/>
    <w:rsid w:val="00AF53B6"/>
    <w:rsid w:val="00AF5568"/>
    <w:rsid w:val="00AF5867"/>
    <w:rsid w:val="00AF5AED"/>
    <w:rsid w:val="00AF5D41"/>
    <w:rsid w:val="00AF5EC0"/>
    <w:rsid w:val="00AF5EE0"/>
    <w:rsid w:val="00AF5FD8"/>
    <w:rsid w:val="00AF5FDD"/>
    <w:rsid w:val="00AF640D"/>
    <w:rsid w:val="00AF67EA"/>
    <w:rsid w:val="00AF6808"/>
    <w:rsid w:val="00AF6C32"/>
    <w:rsid w:val="00AF6F8F"/>
    <w:rsid w:val="00AF6FBA"/>
    <w:rsid w:val="00AF714F"/>
    <w:rsid w:val="00AF7591"/>
    <w:rsid w:val="00AF7A50"/>
    <w:rsid w:val="00AF7BC5"/>
    <w:rsid w:val="00AF7CDB"/>
    <w:rsid w:val="00AF7DB0"/>
    <w:rsid w:val="00AF7FD1"/>
    <w:rsid w:val="00AF7FF0"/>
    <w:rsid w:val="00B00432"/>
    <w:rsid w:val="00B008D3"/>
    <w:rsid w:val="00B00A94"/>
    <w:rsid w:val="00B00BF1"/>
    <w:rsid w:val="00B00E02"/>
    <w:rsid w:val="00B010C8"/>
    <w:rsid w:val="00B0113C"/>
    <w:rsid w:val="00B011D0"/>
    <w:rsid w:val="00B01336"/>
    <w:rsid w:val="00B01426"/>
    <w:rsid w:val="00B014A1"/>
    <w:rsid w:val="00B014D0"/>
    <w:rsid w:val="00B01686"/>
    <w:rsid w:val="00B01855"/>
    <w:rsid w:val="00B01ADC"/>
    <w:rsid w:val="00B01F79"/>
    <w:rsid w:val="00B01F9E"/>
    <w:rsid w:val="00B0284C"/>
    <w:rsid w:val="00B02907"/>
    <w:rsid w:val="00B029BD"/>
    <w:rsid w:val="00B029F3"/>
    <w:rsid w:val="00B02FA2"/>
    <w:rsid w:val="00B03186"/>
    <w:rsid w:val="00B032C2"/>
    <w:rsid w:val="00B03387"/>
    <w:rsid w:val="00B033BF"/>
    <w:rsid w:val="00B03491"/>
    <w:rsid w:val="00B035A6"/>
    <w:rsid w:val="00B036D5"/>
    <w:rsid w:val="00B0376C"/>
    <w:rsid w:val="00B03888"/>
    <w:rsid w:val="00B039B5"/>
    <w:rsid w:val="00B03A99"/>
    <w:rsid w:val="00B03C82"/>
    <w:rsid w:val="00B03DC2"/>
    <w:rsid w:val="00B03EA7"/>
    <w:rsid w:val="00B0410D"/>
    <w:rsid w:val="00B04237"/>
    <w:rsid w:val="00B042D0"/>
    <w:rsid w:val="00B0466C"/>
    <w:rsid w:val="00B04824"/>
    <w:rsid w:val="00B04A1B"/>
    <w:rsid w:val="00B04E8D"/>
    <w:rsid w:val="00B0509F"/>
    <w:rsid w:val="00B05111"/>
    <w:rsid w:val="00B05129"/>
    <w:rsid w:val="00B05178"/>
    <w:rsid w:val="00B051FF"/>
    <w:rsid w:val="00B052C4"/>
    <w:rsid w:val="00B052E1"/>
    <w:rsid w:val="00B05474"/>
    <w:rsid w:val="00B0551E"/>
    <w:rsid w:val="00B0564A"/>
    <w:rsid w:val="00B05CB9"/>
    <w:rsid w:val="00B05CD1"/>
    <w:rsid w:val="00B05D14"/>
    <w:rsid w:val="00B05F8E"/>
    <w:rsid w:val="00B06046"/>
    <w:rsid w:val="00B061DD"/>
    <w:rsid w:val="00B06427"/>
    <w:rsid w:val="00B06463"/>
    <w:rsid w:val="00B0678E"/>
    <w:rsid w:val="00B067E0"/>
    <w:rsid w:val="00B068BC"/>
    <w:rsid w:val="00B06963"/>
    <w:rsid w:val="00B06C9C"/>
    <w:rsid w:val="00B06F85"/>
    <w:rsid w:val="00B070A1"/>
    <w:rsid w:val="00B07332"/>
    <w:rsid w:val="00B07510"/>
    <w:rsid w:val="00B07603"/>
    <w:rsid w:val="00B076F5"/>
    <w:rsid w:val="00B07798"/>
    <w:rsid w:val="00B0782C"/>
    <w:rsid w:val="00B07923"/>
    <w:rsid w:val="00B079AF"/>
    <w:rsid w:val="00B07D43"/>
    <w:rsid w:val="00B07DF2"/>
    <w:rsid w:val="00B07F3C"/>
    <w:rsid w:val="00B10051"/>
    <w:rsid w:val="00B1048A"/>
    <w:rsid w:val="00B104D2"/>
    <w:rsid w:val="00B104DD"/>
    <w:rsid w:val="00B1056E"/>
    <w:rsid w:val="00B1061C"/>
    <w:rsid w:val="00B10A55"/>
    <w:rsid w:val="00B10BFD"/>
    <w:rsid w:val="00B10C4A"/>
    <w:rsid w:val="00B10FC5"/>
    <w:rsid w:val="00B1106F"/>
    <w:rsid w:val="00B114CF"/>
    <w:rsid w:val="00B1155D"/>
    <w:rsid w:val="00B119F1"/>
    <w:rsid w:val="00B11A95"/>
    <w:rsid w:val="00B11AF0"/>
    <w:rsid w:val="00B11B68"/>
    <w:rsid w:val="00B11C24"/>
    <w:rsid w:val="00B11C8C"/>
    <w:rsid w:val="00B11FD4"/>
    <w:rsid w:val="00B12271"/>
    <w:rsid w:val="00B125B5"/>
    <w:rsid w:val="00B129A7"/>
    <w:rsid w:val="00B12C23"/>
    <w:rsid w:val="00B12C52"/>
    <w:rsid w:val="00B12D32"/>
    <w:rsid w:val="00B12EAE"/>
    <w:rsid w:val="00B12EC2"/>
    <w:rsid w:val="00B12ECC"/>
    <w:rsid w:val="00B12F1F"/>
    <w:rsid w:val="00B132F9"/>
    <w:rsid w:val="00B133AA"/>
    <w:rsid w:val="00B13B7A"/>
    <w:rsid w:val="00B13B7B"/>
    <w:rsid w:val="00B13BFC"/>
    <w:rsid w:val="00B13D1B"/>
    <w:rsid w:val="00B142F5"/>
    <w:rsid w:val="00B149C7"/>
    <w:rsid w:val="00B14B91"/>
    <w:rsid w:val="00B14DA8"/>
    <w:rsid w:val="00B14E1F"/>
    <w:rsid w:val="00B14E31"/>
    <w:rsid w:val="00B14ED0"/>
    <w:rsid w:val="00B14F12"/>
    <w:rsid w:val="00B15B8A"/>
    <w:rsid w:val="00B15E55"/>
    <w:rsid w:val="00B160EE"/>
    <w:rsid w:val="00B16129"/>
    <w:rsid w:val="00B16225"/>
    <w:rsid w:val="00B1634A"/>
    <w:rsid w:val="00B16353"/>
    <w:rsid w:val="00B1639B"/>
    <w:rsid w:val="00B16493"/>
    <w:rsid w:val="00B167A3"/>
    <w:rsid w:val="00B16AB3"/>
    <w:rsid w:val="00B16C13"/>
    <w:rsid w:val="00B16C17"/>
    <w:rsid w:val="00B1705B"/>
    <w:rsid w:val="00B17338"/>
    <w:rsid w:val="00B17430"/>
    <w:rsid w:val="00B1745D"/>
    <w:rsid w:val="00B17567"/>
    <w:rsid w:val="00B177F4"/>
    <w:rsid w:val="00B1788A"/>
    <w:rsid w:val="00B17CCD"/>
    <w:rsid w:val="00B17EE2"/>
    <w:rsid w:val="00B20300"/>
    <w:rsid w:val="00B2033C"/>
    <w:rsid w:val="00B20371"/>
    <w:rsid w:val="00B205B2"/>
    <w:rsid w:val="00B2066E"/>
    <w:rsid w:val="00B20A0A"/>
    <w:rsid w:val="00B20B6B"/>
    <w:rsid w:val="00B20EBC"/>
    <w:rsid w:val="00B20EE4"/>
    <w:rsid w:val="00B20F20"/>
    <w:rsid w:val="00B20F78"/>
    <w:rsid w:val="00B21149"/>
    <w:rsid w:val="00B21315"/>
    <w:rsid w:val="00B213C7"/>
    <w:rsid w:val="00B21438"/>
    <w:rsid w:val="00B214EE"/>
    <w:rsid w:val="00B21636"/>
    <w:rsid w:val="00B216A6"/>
    <w:rsid w:val="00B21787"/>
    <w:rsid w:val="00B2180E"/>
    <w:rsid w:val="00B2182A"/>
    <w:rsid w:val="00B21860"/>
    <w:rsid w:val="00B21A25"/>
    <w:rsid w:val="00B21B39"/>
    <w:rsid w:val="00B21B68"/>
    <w:rsid w:val="00B21B84"/>
    <w:rsid w:val="00B21BF4"/>
    <w:rsid w:val="00B21C10"/>
    <w:rsid w:val="00B21D2E"/>
    <w:rsid w:val="00B21E37"/>
    <w:rsid w:val="00B21FC7"/>
    <w:rsid w:val="00B221E1"/>
    <w:rsid w:val="00B22399"/>
    <w:rsid w:val="00B2244D"/>
    <w:rsid w:val="00B2248B"/>
    <w:rsid w:val="00B224FD"/>
    <w:rsid w:val="00B22A96"/>
    <w:rsid w:val="00B22F1C"/>
    <w:rsid w:val="00B23279"/>
    <w:rsid w:val="00B234A1"/>
    <w:rsid w:val="00B234DD"/>
    <w:rsid w:val="00B2355C"/>
    <w:rsid w:val="00B23598"/>
    <w:rsid w:val="00B2363F"/>
    <w:rsid w:val="00B238A5"/>
    <w:rsid w:val="00B238E1"/>
    <w:rsid w:val="00B2393F"/>
    <w:rsid w:val="00B239E5"/>
    <w:rsid w:val="00B23E38"/>
    <w:rsid w:val="00B23E46"/>
    <w:rsid w:val="00B23F06"/>
    <w:rsid w:val="00B2400F"/>
    <w:rsid w:val="00B24232"/>
    <w:rsid w:val="00B242D9"/>
    <w:rsid w:val="00B24326"/>
    <w:rsid w:val="00B243CF"/>
    <w:rsid w:val="00B244AC"/>
    <w:rsid w:val="00B247FB"/>
    <w:rsid w:val="00B24800"/>
    <w:rsid w:val="00B248AE"/>
    <w:rsid w:val="00B249C6"/>
    <w:rsid w:val="00B24D91"/>
    <w:rsid w:val="00B25504"/>
    <w:rsid w:val="00B25AF3"/>
    <w:rsid w:val="00B25C18"/>
    <w:rsid w:val="00B25F4C"/>
    <w:rsid w:val="00B25FAF"/>
    <w:rsid w:val="00B26253"/>
    <w:rsid w:val="00B26289"/>
    <w:rsid w:val="00B2652E"/>
    <w:rsid w:val="00B26699"/>
    <w:rsid w:val="00B26833"/>
    <w:rsid w:val="00B268D7"/>
    <w:rsid w:val="00B26B13"/>
    <w:rsid w:val="00B26CE5"/>
    <w:rsid w:val="00B26EAD"/>
    <w:rsid w:val="00B273F1"/>
    <w:rsid w:val="00B276FB"/>
    <w:rsid w:val="00B2783F"/>
    <w:rsid w:val="00B27A04"/>
    <w:rsid w:val="00B27B36"/>
    <w:rsid w:val="00B27B73"/>
    <w:rsid w:val="00B27FCB"/>
    <w:rsid w:val="00B302BE"/>
    <w:rsid w:val="00B305FB"/>
    <w:rsid w:val="00B3088E"/>
    <w:rsid w:val="00B3115E"/>
    <w:rsid w:val="00B31323"/>
    <w:rsid w:val="00B31952"/>
    <w:rsid w:val="00B31C23"/>
    <w:rsid w:val="00B31CCE"/>
    <w:rsid w:val="00B31D23"/>
    <w:rsid w:val="00B31DDD"/>
    <w:rsid w:val="00B31F17"/>
    <w:rsid w:val="00B320A5"/>
    <w:rsid w:val="00B32127"/>
    <w:rsid w:val="00B3226B"/>
    <w:rsid w:val="00B32989"/>
    <w:rsid w:val="00B32A4C"/>
    <w:rsid w:val="00B32A6F"/>
    <w:rsid w:val="00B32FF6"/>
    <w:rsid w:val="00B331AF"/>
    <w:rsid w:val="00B333F1"/>
    <w:rsid w:val="00B3354A"/>
    <w:rsid w:val="00B33A6B"/>
    <w:rsid w:val="00B33CC2"/>
    <w:rsid w:val="00B3414D"/>
    <w:rsid w:val="00B34197"/>
    <w:rsid w:val="00B341EF"/>
    <w:rsid w:val="00B34278"/>
    <w:rsid w:val="00B34656"/>
    <w:rsid w:val="00B3476D"/>
    <w:rsid w:val="00B3483F"/>
    <w:rsid w:val="00B3497E"/>
    <w:rsid w:val="00B34B24"/>
    <w:rsid w:val="00B35100"/>
    <w:rsid w:val="00B3515E"/>
    <w:rsid w:val="00B3516D"/>
    <w:rsid w:val="00B35397"/>
    <w:rsid w:val="00B353B3"/>
    <w:rsid w:val="00B35450"/>
    <w:rsid w:val="00B35B59"/>
    <w:rsid w:val="00B35EA8"/>
    <w:rsid w:val="00B35F6E"/>
    <w:rsid w:val="00B360B5"/>
    <w:rsid w:val="00B3630E"/>
    <w:rsid w:val="00B3671B"/>
    <w:rsid w:val="00B36760"/>
    <w:rsid w:val="00B367E3"/>
    <w:rsid w:val="00B36A8D"/>
    <w:rsid w:val="00B36E2B"/>
    <w:rsid w:val="00B36E70"/>
    <w:rsid w:val="00B36FA5"/>
    <w:rsid w:val="00B37028"/>
    <w:rsid w:val="00B37767"/>
    <w:rsid w:val="00B377BE"/>
    <w:rsid w:val="00B37853"/>
    <w:rsid w:val="00B379B2"/>
    <w:rsid w:val="00B37B66"/>
    <w:rsid w:val="00B37B80"/>
    <w:rsid w:val="00B37C9C"/>
    <w:rsid w:val="00B37D63"/>
    <w:rsid w:val="00B40083"/>
    <w:rsid w:val="00B401D4"/>
    <w:rsid w:val="00B40241"/>
    <w:rsid w:val="00B40260"/>
    <w:rsid w:val="00B40395"/>
    <w:rsid w:val="00B40580"/>
    <w:rsid w:val="00B40676"/>
    <w:rsid w:val="00B4085B"/>
    <w:rsid w:val="00B40BA9"/>
    <w:rsid w:val="00B40DBA"/>
    <w:rsid w:val="00B40E91"/>
    <w:rsid w:val="00B41060"/>
    <w:rsid w:val="00B4135A"/>
    <w:rsid w:val="00B413B7"/>
    <w:rsid w:val="00B41549"/>
    <w:rsid w:val="00B41570"/>
    <w:rsid w:val="00B4181D"/>
    <w:rsid w:val="00B41839"/>
    <w:rsid w:val="00B41EF1"/>
    <w:rsid w:val="00B41F49"/>
    <w:rsid w:val="00B42364"/>
    <w:rsid w:val="00B42457"/>
    <w:rsid w:val="00B4283C"/>
    <w:rsid w:val="00B431D1"/>
    <w:rsid w:val="00B4327B"/>
    <w:rsid w:val="00B43297"/>
    <w:rsid w:val="00B433FE"/>
    <w:rsid w:val="00B4353F"/>
    <w:rsid w:val="00B43619"/>
    <w:rsid w:val="00B43940"/>
    <w:rsid w:val="00B43A53"/>
    <w:rsid w:val="00B43C98"/>
    <w:rsid w:val="00B43CE7"/>
    <w:rsid w:val="00B43EB3"/>
    <w:rsid w:val="00B440D4"/>
    <w:rsid w:val="00B442E5"/>
    <w:rsid w:val="00B4444A"/>
    <w:rsid w:val="00B44552"/>
    <w:rsid w:val="00B448CE"/>
    <w:rsid w:val="00B449D9"/>
    <w:rsid w:val="00B44B65"/>
    <w:rsid w:val="00B44D4C"/>
    <w:rsid w:val="00B44D95"/>
    <w:rsid w:val="00B45006"/>
    <w:rsid w:val="00B45311"/>
    <w:rsid w:val="00B453D7"/>
    <w:rsid w:val="00B453F2"/>
    <w:rsid w:val="00B4542F"/>
    <w:rsid w:val="00B454E0"/>
    <w:rsid w:val="00B4567E"/>
    <w:rsid w:val="00B45A29"/>
    <w:rsid w:val="00B45F6A"/>
    <w:rsid w:val="00B46396"/>
    <w:rsid w:val="00B46802"/>
    <w:rsid w:val="00B4693D"/>
    <w:rsid w:val="00B4705B"/>
    <w:rsid w:val="00B4710E"/>
    <w:rsid w:val="00B47139"/>
    <w:rsid w:val="00B474B9"/>
    <w:rsid w:val="00B4756C"/>
    <w:rsid w:val="00B47575"/>
    <w:rsid w:val="00B47697"/>
    <w:rsid w:val="00B4770A"/>
    <w:rsid w:val="00B47868"/>
    <w:rsid w:val="00B47B0E"/>
    <w:rsid w:val="00B47FB9"/>
    <w:rsid w:val="00B47FF4"/>
    <w:rsid w:val="00B504C0"/>
    <w:rsid w:val="00B505E0"/>
    <w:rsid w:val="00B50711"/>
    <w:rsid w:val="00B507EF"/>
    <w:rsid w:val="00B508B4"/>
    <w:rsid w:val="00B508E2"/>
    <w:rsid w:val="00B50BCC"/>
    <w:rsid w:val="00B50C09"/>
    <w:rsid w:val="00B50C99"/>
    <w:rsid w:val="00B50D15"/>
    <w:rsid w:val="00B50EB6"/>
    <w:rsid w:val="00B50F4A"/>
    <w:rsid w:val="00B50FFC"/>
    <w:rsid w:val="00B51093"/>
    <w:rsid w:val="00B5117B"/>
    <w:rsid w:val="00B51782"/>
    <w:rsid w:val="00B5189E"/>
    <w:rsid w:val="00B51DC5"/>
    <w:rsid w:val="00B5202C"/>
    <w:rsid w:val="00B52166"/>
    <w:rsid w:val="00B5266D"/>
    <w:rsid w:val="00B52B3A"/>
    <w:rsid w:val="00B52CE5"/>
    <w:rsid w:val="00B52E0B"/>
    <w:rsid w:val="00B52F00"/>
    <w:rsid w:val="00B52FBE"/>
    <w:rsid w:val="00B53029"/>
    <w:rsid w:val="00B53459"/>
    <w:rsid w:val="00B5345C"/>
    <w:rsid w:val="00B536DC"/>
    <w:rsid w:val="00B53710"/>
    <w:rsid w:val="00B5377B"/>
    <w:rsid w:val="00B5378E"/>
    <w:rsid w:val="00B5392E"/>
    <w:rsid w:val="00B5394F"/>
    <w:rsid w:val="00B53A65"/>
    <w:rsid w:val="00B53B3D"/>
    <w:rsid w:val="00B53B58"/>
    <w:rsid w:val="00B53D28"/>
    <w:rsid w:val="00B53EBA"/>
    <w:rsid w:val="00B54090"/>
    <w:rsid w:val="00B5415D"/>
    <w:rsid w:val="00B54198"/>
    <w:rsid w:val="00B54240"/>
    <w:rsid w:val="00B542ED"/>
    <w:rsid w:val="00B544CC"/>
    <w:rsid w:val="00B544D3"/>
    <w:rsid w:val="00B54559"/>
    <w:rsid w:val="00B545B8"/>
    <w:rsid w:val="00B5479D"/>
    <w:rsid w:val="00B5497C"/>
    <w:rsid w:val="00B54B07"/>
    <w:rsid w:val="00B54B1E"/>
    <w:rsid w:val="00B54CFB"/>
    <w:rsid w:val="00B54DC9"/>
    <w:rsid w:val="00B5522C"/>
    <w:rsid w:val="00B55379"/>
    <w:rsid w:val="00B5539D"/>
    <w:rsid w:val="00B55D33"/>
    <w:rsid w:val="00B55F63"/>
    <w:rsid w:val="00B56114"/>
    <w:rsid w:val="00B56671"/>
    <w:rsid w:val="00B56986"/>
    <w:rsid w:val="00B569A6"/>
    <w:rsid w:val="00B56BA5"/>
    <w:rsid w:val="00B56BEA"/>
    <w:rsid w:val="00B56CFB"/>
    <w:rsid w:val="00B56F2D"/>
    <w:rsid w:val="00B571B5"/>
    <w:rsid w:val="00B57290"/>
    <w:rsid w:val="00B5729A"/>
    <w:rsid w:val="00B5732B"/>
    <w:rsid w:val="00B5740F"/>
    <w:rsid w:val="00B574A2"/>
    <w:rsid w:val="00B57626"/>
    <w:rsid w:val="00B578D0"/>
    <w:rsid w:val="00B57A62"/>
    <w:rsid w:val="00B57AB8"/>
    <w:rsid w:val="00B60372"/>
    <w:rsid w:val="00B60493"/>
    <w:rsid w:val="00B60BDD"/>
    <w:rsid w:val="00B60E2B"/>
    <w:rsid w:val="00B60FB0"/>
    <w:rsid w:val="00B6105C"/>
    <w:rsid w:val="00B61232"/>
    <w:rsid w:val="00B61540"/>
    <w:rsid w:val="00B617BB"/>
    <w:rsid w:val="00B61AC1"/>
    <w:rsid w:val="00B61D5C"/>
    <w:rsid w:val="00B61F9B"/>
    <w:rsid w:val="00B620CA"/>
    <w:rsid w:val="00B62140"/>
    <w:rsid w:val="00B62195"/>
    <w:rsid w:val="00B6222C"/>
    <w:rsid w:val="00B6244A"/>
    <w:rsid w:val="00B624DE"/>
    <w:rsid w:val="00B629BF"/>
    <w:rsid w:val="00B62C3A"/>
    <w:rsid w:val="00B633D2"/>
    <w:rsid w:val="00B63538"/>
    <w:rsid w:val="00B63785"/>
    <w:rsid w:val="00B63944"/>
    <w:rsid w:val="00B63A3C"/>
    <w:rsid w:val="00B63C41"/>
    <w:rsid w:val="00B63EBC"/>
    <w:rsid w:val="00B63F01"/>
    <w:rsid w:val="00B63FFA"/>
    <w:rsid w:val="00B640EB"/>
    <w:rsid w:val="00B6432D"/>
    <w:rsid w:val="00B6448B"/>
    <w:rsid w:val="00B646E0"/>
    <w:rsid w:val="00B64BD0"/>
    <w:rsid w:val="00B64BFD"/>
    <w:rsid w:val="00B64E0F"/>
    <w:rsid w:val="00B64E9E"/>
    <w:rsid w:val="00B64F7D"/>
    <w:rsid w:val="00B65330"/>
    <w:rsid w:val="00B653FE"/>
    <w:rsid w:val="00B65753"/>
    <w:rsid w:val="00B65E6E"/>
    <w:rsid w:val="00B66370"/>
    <w:rsid w:val="00B666F6"/>
    <w:rsid w:val="00B6675B"/>
    <w:rsid w:val="00B6675E"/>
    <w:rsid w:val="00B6695C"/>
    <w:rsid w:val="00B66CAA"/>
    <w:rsid w:val="00B66F54"/>
    <w:rsid w:val="00B671B8"/>
    <w:rsid w:val="00B673DB"/>
    <w:rsid w:val="00B677BD"/>
    <w:rsid w:val="00B679AD"/>
    <w:rsid w:val="00B67A78"/>
    <w:rsid w:val="00B67E7B"/>
    <w:rsid w:val="00B70039"/>
    <w:rsid w:val="00B7011E"/>
    <w:rsid w:val="00B70127"/>
    <w:rsid w:val="00B70278"/>
    <w:rsid w:val="00B7033A"/>
    <w:rsid w:val="00B703CA"/>
    <w:rsid w:val="00B70464"/>
    <w:rsid w:val="00B70B66"/>
    <w:rsid w:val="00B70C64"/>
    <w:rsid w:val="00B70DD0"/>
    <w:rsid w:val="00B70FC6"/>
    <w:rsid w:val="00B70FC9"/>
    <w:rsid w:val="00B710B7"/>
    <w:rsid w:val="00B710EF"/>
    <w:rsid w:val="00B712F6"/>
    <w:rsid w:val="00B713CC"/>
    <w:rsid w:val="00B71492"/>
    <w:rsid w:val="00B715B7"/>
    <w:rsid w:val="00B715FE"/>
    <w:rsid w:val="00B71B56"/>
    <w:rsid w:val="00B7249A"/>
    <w:rsid w:val="00B7296A"/>
    <w:rsid w:val="00B72A41"/>
    <w:rsid w:val="00B72A55"/>
    <w:rsid w:val="00B72B0E"/>
    <w:rsid w:val="00B72E06"/>
    <w:rsid w:val="00B72F4A"/>
    <w:rsid w:val="00B72FD9"/>
    <w:rsid w:val="00B734B5"/>
    <w:rsid w:val="00B73786"/>
    <w:rsid w:val="00B73915"/>
    <w:rsid w:val="00B73BB7"/>
    <w:rsid w:val="00B73C08"/>
    <w:rsid w:val="00B73CC3"/>
    <w:rsid w:val="00B7402B"/>
    <w:rsid w:val="00B741AB"/>
    <w:rsid w:val="00B744BD"/>
    <w:rsid w:val="00B74681"/>
    <w:rsid w:val="00B7471C"/>
    <w:rsid w:val="00B74775"/>
    <w:rsid w:val="00B747C9"/>
    <w:rsid w:val="00B7494A"/>
    <w:rsid w:val="00B74AE4"/>
    <w:rsid w:val="00B74AEF"/>
    <w:rsid w:val="00B74DB6"/>
    <w:rsid w:val="00B7510D"/>
    <w:rsid w:val="00B75151"/>
    <w:rsid w:val="00B75192"/>
    <w:rsid w:val="00B75429"/>
    <w:rsid w:val="00B755B1"/>
    <w:rsid w:val="00B7576C"/>
    <w:rsid w:val="00B7589A"/>
    <w:rsid w:val="00B75CC1"/>
    <w:rsid w:val="00B75DCA"/>
    <w:rsid w:val="00B75E06"/>
    <w:rsid w:val="00B75ED8"/>
    <w:rsid w:val="00B76212"/>
    <w:rsid w:val="00B76460"/>
    <w:rsid w:val="00B766AF"/>
    <w:rsid w:val="00B76719"/>
    <w:rsid w:val="00B7671F"/>
    <w:rsid w:val="00B76820"/>
    <w:rsid w:val="00B76846"/>
    <w:rsid w:val="00B7689E"/>
    <w:rsid w:val="00B76B4E"/>
    <w:rsid w:val="00B76D65"/>
    <w:rsid w:val="00B76E03"/>
    <w:rsid w:val="00B76E46"/>
    <w:rsid w:val="00B76FBF"/>
    <w:rsid w:val="00B771A7"/>
    <w:rsid w:val="00B773A7"/>
    <w:rsid w:val="00B77695"/>
    <w:rsid w:val="00B776F9"/>
    <w:rsid w:val="00B7783E"/>
    <w:rsid w:val="00B77E3B"/>
    <w:rsid w:val="00B77E89"/>
    <w:rsid w:val="00B77FD4"/>
    <w:rsid w:val="00B801A5"/>
    <w:rsid w:val="00B803A1"/>
    <w:rsid w:val="00B805CD"/>
    <w:rsid w:val="00B805D4"/>
    <w:rsid w:val="00B8069B"/>
    <w:rsid w:val="00B80751"/>
    <w:rsid w:val="00B807F2"/>
    <w:rsid w:val="00B80920"/>
    <w:rsid w:val="00B809FA"/>
    <w:rsid w:val="00B80B03"/>
    <w:rsid w:val="00B80B29"/>
    <w:rsid w:val="00B80C95"/>
    <w:rsid w:val="00B80D64"/>
    <w:rsid w:val="00B80E2B"/>
    <w:rsid w:val="00B810BA"/>
    <w:rsid w:val="00B81141"/>
    <w:rsid w:val="00B8144B"/>
    <w:rsid w:val="00B814E7"/>
    <w:rsid w:val="00B8156B"/>
    <w:rsid w:val="00B81577"/>
    <w:rsid w:val="00B817A8"/>
    <w:rsid w:val="00B817FD"/>
    <w:rsid w:val="00B81A77"/>
    <w:rsid w:val="00B81B6C"/>
    <w:rsid w:val="00B81D09"/>
    <w:rsid w:val="00B81D76"/>
    <w:rsid w:val="00B81E05"/>
    <w:rsid w:val="00B8216D"/>
    <w:rsid w:val="00B82206"/>
    <w:rsid w:val="00B822CE"/>
    <w:rsid w:val="00B822DC"/>
    <w:rsid w:val="00B8240A"/>
    <w:rsid w:val="00B82463"/>
    <w:rsid w:val="00B827D1"/>
    <w:rsid w:val="00B82EDF"/>
    <w:rsid w:val="00B82F02"/>
    <w:rsid w:val="00B82F9B"/>
    <w:rsid w:val="00B830B7"/>
    <w:rsid w:val="00B83130"/>
    <w:rsid w:val="00B8321F"/>
    <w:rsid w:val="00B832FD"/>
    <w:rsid w:val="00B83483"/>
    <w:rsid w:val="00B83702"/>
    <w:rsid w:val="00B83A99"/>
    <w:rsid w:val="00B83AFA"/>
    <w:rsid w:val="00B83C5D"/>
    <w:rsid w:val="00B83F71"/>
    <w:rsid w:val="00B84040"/>
    <w:rsid w:val="00B842EF"/>
    <w:rsid w:val="00B843D3"/>
    <w:rsid w:val="00B84528"/>
    <w:rsid w:val="00B8466B"/>
    <w:rsid w:val="00B8476C"/>
    <w:rsid w:val="00B849BE"/>
    <w:rsid w:val="00B84B3F"/>
    <w:rsid w:val="00B84B99"/>
    <w:rsid w:val="00B84D24"/>
    <w:rsid w:val="00B84E65"/>
    <w:rsid w:val="00B84FE8"/>
    <w:rsid w:val="00B85005"/>
    <w:rsid w:val="00B8524F"/>
    <w:rsid w:val="00B85364"/>
    <w:rsid w:val="00B853D3"/>
    <w:rsid w:val="00B8553E"/>
    <w:rsid w:val="00B85590"/>
    <w:rsid w:val="00B85884"/>
    <w:rsid w:val="00B85D96"/>
    <w:rsid w:val="00B85E92"/>
    <w:rsid w:val="00B85F77"/>
    <w:rsid w:val="00B861A2"/>
    <w:rsid w:val="00B8637A"/>
    <w:rsid w:val="00B8658F"/>
    <w:rsid w:val="00B86761"/>
    <w:rsid w:val="00B869B9"/>
    <w:rsid w:val="00B86AFB"/>
    <w:rsid w:val="00B86CCB"/>
    <w:rsid w:val="00B86FF4"/>
    <w:rsid w:val="00B8704C"/>
    <w:rsid w:val="00B87095"/>
    <w:rsid w:val="00B8711E"/>
    <w:rsid w:val="00B8718F"/>
    <w:rsid w:val="00B87249"/>
    <w:rsid w:val="00B87405"/>
    <w:rsid w:val="00B875BE"/>
    <w:rsid w:val="00B878B4"/>
    <w:rsid w:val="00B878DC"/>
    <w:rsid w:val="00B87911"/>
    <w:rsid w:val="00B87A58"/>
    <w:rsid w:val="00B87A7E"/>
    <w:rsid w:val="00B87BE5"/>
    <w:rsid w:val="00B87BED"/>
    <w:rsid w:val="00B87E96"/>
    <w:rsid w:val="00B90021"/>
    <w:rsid w:val="00B9030F"/>
    <w:rsid w:val="00B90402"/>
    <w:rsid w:val="00B90453"/>
    <w:rsid w:val="00B9051B"/>
    <w:rsid w:val="00B905A1"/>
    <w:rsid w:val="00B909EE"/>
    <w:rsid w:val="00B90CF9"/>
    <w:rsid w:val="00B90DD2"/>
    <w:rsid w:val="00B90FAE"/>
    <w:rsid w:val="00B913D8"/>
    <w:rsid w:val="00B914AE"/>
    <w:rsid w:val="00B91722"/>
    <w:rsid w:val="00B917A0"/>
    <w:rsid w:val="00B917EA"/>
    <w:rsid w:val="00B91930"/>
    <w:rsid w:val="00B91AF1"/>
    <w:rsid w:val="00B91FF5"/>
    <w:rsid w:val="00B91FFC"/>
    <w:rsid w:val="00B920AC"/>
    <w:rsid w:val="00B923D1"/>
    <w:rsid w:val="00B9242B"/>
    <w:rsid w:val="00B924FC"/>
    <w:rsid w:val="00B92746"/>
    <w:rsid w:val="00B92C0C"/>
    <w:rsid w:val="00B92C7A"/>
    <w:rsid w:val="00B92C83"/>
    <w:rsid w:val="00B92CC2"/>
    <w:rsid w:val="00B92D08"/>
    <w:rsid w:val="00B92D13"/>
    <w:rsid w:val="00B92D5C"/>
    <w:rsid w:val="00B92D6A"/>
    <w:rsid w:val="00B92DAD"/>
    <w:rsid w:val="00B92DCE"/>
    <w:rsid w:val="00B92E50"/>
    <w:rsid w:val="00B92EB0"/>
    <w:rsid w:val="00B92F9D"/>
    <w:rsid w:val="00B92FB0"/>
    <w:rsid w:val="00B92FDE"/>
    <w:rsid w:val="00B93056"/>
    <w:rsid w:val="00B9322A"/>
    <w:rsid w:val="00B9330A"/>
    <w:rsid w:val="00B93466"/>
    <w:rsid w:val="00B93622"/>
    <w:rsid w:val="00B93AD3"/>
    <w:rsid w:val="00B93ADE"/>
    <w:rsid w:val="00B93C19"/>
    <w:rsid w:val="00B93FF5"/>
    <w:rsid w:val="00B946B9"/>
    <w:rsid w:val="00B94A4F"/>
    <w:rsid w:val="00B94B2D"/>
    <w:rsid w:val="00B94B9F"/>
    <w:rsid w:val="00B94CD3"/>
    <w:rsid w:val="00B94D30"/>
    <w:rsid w:val="00B94EF9"/>
    <w:rsid w:val="00B94F91"/>
    <w:rsid w:val="00B951BF"/>
    <w:rsid w:val="00B952A4"/>
    <w:rsid w:val="00B953B1"/>
    <w:rsid w:val="00B955FD"/>
    <w:rsid w:val="00B956A8"/>
    <w:rsid w:val="00B95A05"/>
    <w:rsid w:val="00B95A0B"/>
    <w:rsid w:val="00B95B49"/>
    <w:rsid w:val="00B95DBE"/>
    <w:rsid w:val="00B95FDB"/>
    <w:rsid w:val="00B95FE1"/>
    <w:rsid w:val="00B96085"/>
    <w:rsid w:val="00B96266"/>
    <w:rsid w:val="00B965BA"/>
    <w:rsid w:val="00B96D85"/>
    <w:rsid w:val="00B96EB2"/>
    <w:rsid w:val="00B97260"/>
    <w:rsid w:val="00B9727D"/>
    <w:rsid w:val="00B9739A"/>
    <w:rsid w:val="00B9764D"/>
    <w:rsid w:val="00B976BA"/>
    <w:rsid w:val="00B97B38"/>
    <w:rsid w:val="00B97C33"/>
    <w:rsid w:val="00B97C83"/>
    <w:rsid w:val="00B97EB5"/>
    <w:rsid w:val="00BA0005"/>
    <w:rsid w:val="00BA0011"/>
    <w:rsid w:val="00BA002B"/>
    <w:rsid w:val="00BA02B9"/>
    <w:rsid w:val="00BA0301"/>
    <w:rsid w:val="00BA04B9"/>
    <w:rsid w:val="00BA0666"/>
    <w:rsid w:val="00BA0852"/>
    <w:rsid w:val="00BA0C75"/>
    <w:rsid w:val="00BA0D2A"/>
    <w:rsid w:val="00BA0EAD"/>
    <w:rsid w:val="00BA126A"/>
    <w:rsid w:val="00BA133F"/>
    <w:rsid w:val="00BA144D"/>
    <w:rsid w:val="00BA1677"/>
    <w:rsid w:val="00BA16A8"/>
    <w:rsid w:val="00BA192B"/>
    <w:rsid w:val="00BA1A2C"/>
    <w:rsid w:val="00BA2067"/>
    <w:rsid w:val="00BA2257"/>
    <w:rsid w:val="00BA22E8"/>
    <w:rsid w:val="00BA2793"/>
    <w:rsid w:val="00BA2877"/>
    <w:rsid w:val="00BA2903"/>
    <w:rsid w:val="00BA2930"/>
    <w:rsid w:val="00BA2982"/>
    <w:rsid w:val="00BA2AC3"/>
    <w:rsid w:val="00BA2E6E"/>
    <w:rsid w:val="00BA2EC6"/>
    <w:rsid w:val="00BA2EDD"/>
    <w:rsid w:val="00BA2F03"/>
    <w:rsid w:val="00BA3670"/>
    <w:rsid w:val="00BA3691"/>
    <w:rsid w:val="00BA36D3"/>
    <w:rsid w:val="00BA37C7"/>
    <w:rsid w:val="00BA3E99"/>
    <w:rsid w:val="00BA40BE"/>
    <w:rsid w:val="00BA40DE"/>
    <w:rsid w:val="00BA416E"/>
    <w:rsid w:val="00BA420D"/>
    <w:rsid w:val="00BA44D9"/>
    <w:rsid w:val="00BA4629"/>
    <w:rsid w:val="00BA4698"/>
    <w:rsid w:val="00BA472E"/>
    <w:rsid w:val="00BA492B"/>
    <w:rsid w:val="00BA4C54"/>
    <w:rsid w:val="00BA4DB3"/>
    <w:rsid w:val="00BA4FCE"/>
    <w:rsid w:val="00BA5168"/>
    <w:rsid w:val="00BA5204"/>
    <w:rsid w:val="00BA525A"/>
    <w:rsid w:val="00BA55A4"/>
    <w:rsid w:val="00BA5A59"/>
    <w:rsid w:val="00BA5B00"/>
    <w:rsid w:val="00BA5C0F"/>
    <w:rsid w:val="00BA5E1E"/>
    <w:rsid w:val="00BA5E52"/>
    <w:rsid w:val="00BA60A8"/>
    <w:rsid w:val="00BA6388"/>
    <w:rsid w:val="00BA653B"/>
    <w:rsid w:val="00BA690B"/>
    <w:rsid w:val="00BA6BD4"/>
    <w:rsid w:val="00BA6D72"/>
    <w:rsid w:val="00BA6F08"/>
    <w:rsid w:val="00BA7135"/>
    <w:rsid w:val="00BA7164"/>
    <w:rsid w:val="00BA71B6"/>
    <w:rsid w:val="00BA71BC"/>
    <w:rsid w:val="00BA72DA"/>
    <w:rsid w:val="00BA73D7"/>
    <w:rsid w:val="00BA7595"/>
    <w:rsid w:val="00BA75BD"/>
    <w:rsid w:val="00BA7813"/>
    <w:rsid w:val="00BA79F6"/>
    <w:rsid w:val="00BA7B73"/>
    <w:rsid w:val="00BA7BA3"/>
    <w:rsid w:val="00BA7E1E"/>
    <w:rsid w:val="00BA7E2A"/>
    <w:rsid w:val="00BA7EC9"/>
    <w:rsid w:val="00BA7F65"/>
    <w:rsid w:val="00BB0048"/>
    <w:rsid w:val="00BB0112"/>
    <w:rsid w:val="00BB01AA"/>
    <w:rsid w:val="00BB02F2"/>
    <w:rsid w:val="00BB0366"/>
    <w:rsid w:val="00BB05A3"/>
    <w:rsid w:val="00BB05BF"/>
    <w:rsid w:val="00BB0667"/>
    <w:rsid w:val="00BB06DE"/>
    <w:rsid w:val="00BB0BE0"/>
    <w:rsid w:val="00BB0DAD"/>
    <w:rsid w:val="00BB0DB4"/>
    <w:rsid w:val="00BB0E92"/>
    <w:rsid w:val="00BB107A"/>
    <w:rsid w:val="00BB12EE"/>
    <w:rsid w:val="00BB1300"/>
    <w:rsid w:val="00BB146D"/>
    <w:rsid w:val="00BB1617"/>
    <w:rsid w:val="00BB1631"/>
    <w:rsid w:val="00BB1720"/>
    <w:rsid w:val="00BB1803"/>
    <w:rsid w:val="00BB1884"/>
    <w:rsid w:val="00BB18E1"/>
    <w:rsid w:val="00BB191C"/>
    <w:rsid w:val="00BB1A1A"/>
    <w:rsid w:val="00BB1C52"/>
    <w:rsid w:val="00BB1FE5"/>
    <w:rsid w:val="00BB2087"/>
    <w:rsid w:val="00BB23C5"/>
    <w:rsid w:val="00BB28FF"/>
    <w:rsid w:val="00BB2A60"/>
    <w:rsid w:val="00BB2B06"/>
    <w:rsid w:val="00BB2E62"/>
    <w:rsid w:val="00BB3290"/>
    <w:rsid w:val="00BB34E8"/>
    <w:rsid w:val="00BB3671"/>
    <w:rsid w:val="00BB378F"/>
    <w:rsid w:val="00BB3844"/>
    <w:rsid w:val="00BB38E6"/>
    <w:rsid w:val="00BB3910"/>
    <w:rsid w:val="00BB3A1E"/>
    <w:rsid w:val="00BB3DA8"/>
    <w:rsid w:val="00BB3DB1"/>
    <w:rsid w:val="00BB4278"/>
    <w:rsid w:val="00BB449F"/>
    <w:rsid w:val="00BB4870"/>
    <w:rsid w:val="00BB4A11"/>
    <w:rsid w:val="00BB4ADE"/>
    <w:rsid w:val="00BB4B77"/>
    <w:rsid w:val="00BB4BAB"/>
    <w:rsid w:val="00BB4C4A"/>
    <w:rsid w:val="00BB4C63"/>
    <w:rsid w:val="00BB4C70"/>
    <w:rsid w:val="00BB4CCD"/>
    <w:rsid w:val="00BB4F78"/>
    <w:rsid w:val="00BB5047"/>
    <w:rsid w:val="00BB517E"/>
    <w:rsid w:val="00BB55C1"/>
    <w:rsid w:val="00BB5F62"/>
    <w:rsid w:val="00BB601D"/>
    <w:rsid w:val="00BB6297"/>
    <w:rsid w:val="00BB62DD"/>
    <w:rsid w:val="00BB63FC"/>
    <w:rsid w:val="00BB6606"/>
    <w:rsid w:val="00BB6713"/>
    <w:rsid w:val="00BB68CE"/>
    <w:rsid w:val="00BB6EE1"/>
    <w:rsid w:val="00BB6F52"/>
    <w:rsid w:val="00BB6FF8"/>
    <w:rsid w:val="00BB716D"/>
    <w:rsid w:val="00BB74EF"/>
    <w:rsid w:val="00BB7518"/>
    <w:rsid w:val="00BB76E8"/>
    <w:rsid w:val="00BB790E"/>
    <w:rsid w:val="00BB7E07"/>
    <w:rsid w:val="00BB7EC3"/>
    <w:rsid w:val="00BC02A5"/>
    <w:rsid w:val="00BC03A6"/>
    <w:rsid w:val="00BC042F"/>
    <w:rsid w:val="00BC0820"/>
    <w:rsid w:val="00BC095E"/>
    <w:rsid w:val="00BC0B91"/>
    <w:rsid w:val="00BC0C7F"/>
    <w:rsid w:val="00BC0D7E"/>
    <w:rsid w:val="00BC0E2A"/>
    <w:rsid w:val="00BC0EDA"/>
    <w:rsid w:val="00BC1009"/>
    <w:rsid w:val="00BC108C"/>
    <w:rsid w:val="00BC1118"/>
    <w:rsid w:val="00BC11E9"/>
    <w:rsid w:val="00BC1251"/>
    <w:rsid w:val="00BC14A6"/>
    <w:rsid w:val="00BC1598"/>
    <w:rsid w:val="00BC15AA"/>
    <w:rsid w:val="00BC16B4"/>
    <w:rsid w:val="00BC16E4"/>
    <w:rsid w:val="00BC1ABC"/>
    <w:rsid w:val="00BC1ACF"/>
    <w:rsid w:val="00BC1CA6"/>
    <w:rsid w:val="00BC1EC1"/>
    <w:rsid w:val="00BC1FC1"/>
    <w:rsid w:val="00BC1FF0"/>
    <w:rsid w:val="00BC23DF"/>
    <w:rsid w:val="00BC2A1E"/>
    <w:rsid w:val="00BC2ED8"/>
    <w:rsid w:val="00BC3508"/>
    <w:rsid w:val="00BC354D"/>
    <w:rsid w:val="00BC3693"/>
    <w:rsid w:val="00BC374F"/>
    <w:rsid w:val="00BC3CCF"/>
    <w:rsid w:val="00BC3EA3"/>
    <w:rsid w:val="00BC411D"/>
    <w:rsid w:val="00BC4379"/>
    <w:rsid w:val="00BC43A3"/>
    <w:rsid w:val="00BC44E4"/>
    <w:rsid w:val="00BC45E2"/>
    <w:rsid w:val="00BC4A25"/>
    <w:rsid w:val="00BC4B6C"/>
    <w:rsid w:val="00BC4CF5"/>
    <w:rsid w:val="00BC507A"/>
    <w:rsid w:val="00BC523A"/>
    <w:rsid w:val="00BC567A"/>
    <w:rsid w:val="00BC57D7"/>
    <w:rsid w:val="00BC581C"/>
    <w:rsid w:val="00BC59A9"/>
    <w:rsid w:val="00BC5AB7"/>
    <w:rsid w:val="00BC5B81"/>
    <w:rsid w:val="00BC5E6B"/>
    <w:rsid w:val="00BC633F"/>
    <w:rsid w:val="00BC640D"/>
    <w:rsid w:val="00BC6456"/>
    <w:rsid w:val="00BC6559"/>
    <w:rsid w:val="00BC66BC"/>
    <w:rsid w:val="00BC6950"/>
    <w:rsid w:val="00BC6C54"/>
    <w:rsid w:val="00BC6F99"/>
    <w:rsid w:val="00BC7197"/>
    <w:rsid w:val="00BC71F3"/>
    <w:rsid w:val="00BC7226"/>
    <w:rsid w:val="00BC7422"/>
    <w:rsid w:val="00BC756D"/>
    <w:rsid w:val="00BC7612"/>
    <w:rsid w:val="00BC765F"/>
    <w:rsid w:val="00BC769D"/>
    <w:rsid w:val="00BC7703"/>
    <w:rsid w:val="00BC77C9"/>
    <w:rsid w:val="00BC79D7"/>
    <w:rsid w:val="00BC7A23"/>
    <w:rsid w:val="00BC7D8C"/>
    <w:rsid w:val="00BC7E81"/>
    <w:rsid w:val="00BD0042"/>
    <w:rsid w:val="00BD05B4"/>
    <w:rsid w:val="00BD0660"/>
    <w:rsid w:val="00BD075C"/>
    <w:rsid w:val="00BD0A5B"/>
    <w:rsid w:val="00BD0AE1"/>
    <w:rsid w:val="00BD140E"/>
    <w:rsid w:val="00BD144B"/>
    <w:rsid w:val="00BD1504"/>
    <w:rsid w:val="00BD1BBA"/>
    <w:rsid w:val="00BD1C30"/>
    <w:rsid w:val="00BD1D08"/>
    <w:rsid w:val="00BD1EBF"/>
    <w:rsid w:val="00BD21FD"/>
    <w:rsid w:val="00BD2395"/>
    <w:rsid w:val="00BD2495"/>
    <w:rsid w:val="00BD251B"/>
    <w:rsid w:val="00BD2AC4"/>
    <w:rsid w:val="00BD2C63"/>
    <w:rsid w:val="00BD2D22"/>
    <w:rsid w:val="00BD2E71"/>
    <w:rsid w:val="00BD2EB6"/>
    <w:rsid w:val="00BD2F5A"/>
    <w:rsid w:val="00BD3023"/>
    <w:rsid w:val="00BD30E9"/>
    <w:rsid w:val="00BD32D3"/>
    <w:rsid w:val="00BD349C"/>
    <w:rsid w:val="00BD39A8"/>
    <w:rsid w:val="00BD3A42"/>
    <w:rsid w:val="00BD3A94"/>
    <w:rsid w:val="00BD3A9E"/>
    <w:rsid w:val="00BD3B55"/>
    <w:rsid w:val="00BD48CA"/>
    <w:rsid w:val="00BD49EE"/>
    <w:rsid w:val="00BD4AE5"/>
    <w:rsid w:val="00BD4C1D"/>
    <w:rsid w:val="00BD4F91"/>
    <w:rsid w:val="00BD5151"/>
    <w:rsid w:val="00BD5277"/>
    <w:rsid w:val="00BD52B0"/>
    <w:rsid w:val="00BD5687"/>
    <w:rsid w:val="00BD568C"/>
    <w:rsid w:val="00BD57FA"/>
    <w:rsid w:val="00BD59D0"/>
    <w:rsid w:val="00BD5A30"/>
    <w:rsid w:val="00BD5A77"/>
    <w:rsid w:val="00BD5B70"/>
    <w:rsid w:val="00BD5C1C"/>
    <w:rsid w:val="00BD5DA5"/>
    <w:rsid w:val="00BD5EA7"/>
    <w:rsid w:val="00BD5F68"/>
    <w:rsid w:val="00BD5FF8"/>
    <w:rsid w:val="00BD60E3"/>
    <w:rsid w:val="00BD6104"/>
    <w:rsid w:val="00BD65EE"/>
    <w:rsid w:val="00BD685C"/>
    <w:rsid w:val="00BD6884"/>
    <w:rsid w:val="00BD6B0A"/>
    <w:rsid w:val="00BD6B41"/>
    <w:rsid w:val="00BD6DDD"/>
    <w:rsid w:val="00BD6EAE"/>
    <w:rsid w:val="00BD6EEA"/>
    <w:rsid w:val="00BD6F58"/>
    <w:rsid w:val="00BD6FA8"/>
    <w:rsid w:val="00BD7027"/>
    <w:rsid w:val="00BD71C7"/>
    <w:rsid w:val="00BD7486"/>
    <w:rsid w:val="00BD74D4"/>
    <w:rsid w:val="00BD76B1"/>
    <w:rsid w:val="00BD77D4"/>
    <w:rsid w:val="00BD784A"/>
    <w:rsid w:val="00BD784C"/>
    <w:rsid w:val="00BD7891"/>
    <w:rsid w:val="00BD7AEA"/>
    <w:rsid w:val="00BD7C41"/>
    <w:rsid w:val="00BD7CCF"/>
    <w:rsid w:val="00BD7D75"/>
    <w:rsid w:val="00BD7E98"/>
    <w:rsid w:val="00BE018C"/>
    <w:rsid w:val="00BE01E0"/>
    <w:rsid w:val="00BE0250"/>
    <w:rsid w:val="00BE02B5"/>
    <w:rsid w:val="00BE02BD"/>
    <w:rsid w:val="00BE02F8"/>
    <w:rsid w:val="00BE031F"/>
    <w:rsid w:val="00BE0643"/>
    <w:rsid w:val="00BE08CB"/>
    <w:rsid w:val="00BE08EF"/>
    <w:rsid w:val="00BE0992"/>
    <w:rsid w:val="00BE0B40"/>
    <w:rsid w:val="00BE0D0C"/>
    <w:rsid w:val="00BE0D19"/>
    <w:rsid w:val="00BE0ED8"/>
    <w:rsid w:val="00BE1021"/>
    <w:rsid w:val="00BE113E"/>
    <w:rsid w:val="00BE11F1"/>
    <w:rsid w:val="00BE132C"/>
    <w:rsid w:val="00BE14BF"/>
    <w:rsid w:val="00BE152C"/>
    <w:rsid w:val="00BE1573"/>
    <w:rsid w:val="00BE1AB2"/>
    <w:rsid w:val="00BE1B3C"/>
    <w:rsid w:val="00BE1BA0"/>
    <w:rsid w:val="00BE1BE0"/>
    <w:rsid w:val="00BE1D70"/>
    <w:rsid w:val="00BE1E1A"/>
    <w:rsid w:val="00BE1E6B"/>
    <w:rsid w:val="00BE20EC"/>
    <w:rsid w:val="00BE22D1"/>
    <w:rsid w:val="00BE2318"/>
    <w:rsid w:val="00BE235D"/>
    <w:rsid w:val="00BE24CD"/>
    <w:rsid w:val="00BE26B9"/>
    <w:rsid w:val="00BE2E03"/>
    <w:rsid w:val="00BE30D3"/>
    <w:rsid w:val="00BE30EA"/>
    <w:rsid w:val="00BE31D8"/>
    <w:rsid w:val="00BE32B0"/>
    <w:rsid w:val="00BE3A5E"/>
    <w:rsid w:val="00BE3C08"/>
    <w:rsid w:val="00BE3CF0"/>
    <w:rsid w:val="00BE3E02"/>
    <w:rsid w:val="00BE4384"/>
    <w:rsid w:val="00BE465E"/>
    <w:rsid w:val="00BE46ED"/>
    <w:rsid w:val="00BE4A0E"/>
    <w:rsid w:val="00BE4E17"/>
    <w:rsid w:val="00BE4E21"/>
    <w:rsid w:val="00BE4F47"/>
    <w:rsid w:val="00BE51F9"/>
    <w:rsid w:val="00BE5704"/>
    <w:rsid w:val="00BE598F"/>
    <w:rsid w:val="00BE5A28"/>
    <w:rsid w:val="00BE5C37"/>
    <w:rsid w:val="00BE5CC2"/>
    <w:rsid w:val="00BE5EB6"/>
    <w:rsid w:val="00BE5EC5"/>
    <w:rsid w:val="00BE5F19"/>
    <w:rsid w:val="00BE636C"/>
    <w:rsid w:val="00BE64C2"/>
    <w:rsid w:val="00BE64DC"/>
    <w:rsid w:val="00BE650C"/>
    <w:rsid w:val="00BE65B9"/>
    <w:rsid w:val="00BE694E"/>
    <w:rsid w:val="00BE6B05"/>
    <w:rsid w:val="00BE6BBC"/>
    <w:rsid w:val="00BE6CBA"/>
    <w:rsid w:val="00BE6DC7"/>
    <w:rsid w:val="00BE6DE0"/>
    <w:rsid w:val="00BE6FF2"/>
    <w:rsid w:val="00BE7271"/>
    <w:rsid w:val="00BE7279"/>
    <w:rsid w:val="00BE7440"/>
    <w:rsid w:val="00BE7677"/>
    <w:rsid w:val="00BE7B52"/>
    <w:rsid w:val="00BE7D1A"/>
    <w:rsid w:val="00BE7D4C"/>
    <w:rsid w:val="00BE7FCE"/>
    <w:rsid w:val="00BF013C"/>
    <w:rsid w:val="00BF0244"/>
    <w:rsid w:val="00BF0395"/>
    <w:rsid w:val="00BF03D9"/>
    <w:rsid w:val="00BF042C"/>
    <w:rsid w:val="00BF0502"/>
    <w:rsid w:val="00BF0636"/>
    <w:rsid w:val="00BF07FE"/>
    <w:rsid w:val="00BF0802"/>
    <w:rsid w:val="00BF09BD"/>
    <w:rsid w:val="00BF09D7"/>
    <w:rsid w:val="00BF0B2F"/>
    <w:rsid w:val="00BF0C87"/>
    <w:rsid w:val="00BF0F00"/>
    <w:rsid w:val="00BF1062"/>
    <w:rsid w:val="00BF108B"/>
    <w:rsid w:val="00BF1230"/>
    <w:rsid w:val="00BF1708"/>
    <w:rsid w:val="00BF1999"/>
    <w:rsid w:val="00BF1B10"/>
    <w:rsid w:val="00BF1B5F"/>
    <w:rsid w:val="00BF1E93"/>
    <w:rsid w:val="00BF20A3"/>
    <w:rsid w:val="00BF21F9"/>
    <w:rsid w:val="00BF237D"/>
    <w:rsid w:val="00BF2655"/>
    <w:rsid w:val="00BF299C"/>
    <w:rsid w:val="00BF2A5E"/>
    <w:rsid w:val="00BF2B41"/>
    <w:rsid w:val="00BF2C84"/>
    <w:rsid w:val="00BF2CDB"/>
    <w:rsid w:val="00BF2FE8"/>
    <w:rsid w:val="00BF301B"/>
    <w:rsid w:val="00BF304A"/>
    <w:rsid w:val="00BF3087"/>
    <w:rsid w:val="00BF36E4"/>
    <w:rsid w:val="00BF38E4"/>
    <w:rsid w:val="00BF397C"/>
    <w:rsid w:val="00BF3A85"/>
    <w:rsid w:val="00BF3B38"/>
    <w:rsid w:val="00BF3F1E"/>
    <w:rsid w:val="00BF3F27"/>
    <w:rsid w:val="00BF4311"/>
    <w:rsid w:val="00BF4324"/>
    <w:rsid w:val="00BF43D7"/>
    <w:rsid w:val="00BF44E0"/>
    <w:rsid w:val="00BF4679"/>
    <w:rsid w:val="00BF473E"/>
    <w:rsid w:val="00BF4780"/>
    <w:rsid w:val="00BF484C"/>
    <w:rsid w:val="00BF4A16"/>
    <w:rsid w:val="00BF4C11"/>
    <w:rsid w:val="00BF4D0C"/>
    <w:rsid w:val="00BF502D"/>
    <w:rsid w:val="00BF51AB"/>
    <w:rsid w:val="00BF51CB"/>
    <w:rsid w:val="00BF5370"/>
    <w:rsid w:val="00BF53D6"/>
    <w:rsid w:val="00BF5447"/>
    <w:rsid w:val="00BF55F9"/>
    <w:rsid w:val="00BF564A"/>
    <w:rsid w:val="00BF5671"/>
    <w:rsid w:val="00BF580A"/>
    <w:rsid w:val="00BF5A4B"/>
    <w:rsid w:val="00BF5DE7"/>
    <w:rsid w:val="00BF5F56"/>
    <w:rsid w:val="00BF609C"/>
    <w:rsid w:val="00BF6551"/>
    <w:rsid w:val="00BF668B"/>
    <w:rsid w:val="00BF66EF"/>
    <w:rsid w:val="00BF6917"/>
    <w:rsid w:val="00BF6A0B"/>
    <w:rsid w:val="00BF6A78"/>
    <w:rsid w:val="00BF6BAD"/>
    <w:rsid w:val="00BF6DA0"/>
    <w:rsid w:val="00BF6E03"/>
    <w:rsid w:val="00BF6E26"/>
    <w:rsid w:val="00BF70F9"/>
    <w:rsid w:val="00BF7159"/>
    <w:rsid w:val="00BF7165"/>
    <w:rsid w:val="00BF7195"/>
    <w:rsid w:val="00BF72BE"/>
    <w:rsid w:val="00BF7799"/>
    <w:rsid w:val="00BF77E6"/>
    <w:rsid w:val="00BF7810"/>
    <w:rsid w:val="00BF78AC"/>
    <w:rsid w:val="00BF791D"/>
    <w:rsid w:val="00BF7E3A"/>
    <w:rsid w:val="00BF7EA7"/>
    <w:rsid w:val="00C000E8"/>
    <w:rsid w:val="00C0052B"/>
    <w:rsid w:val="00C0055A"/>
    <w:rsid w:val="00C0056D"/>
    <w:rsid w:val="00C00750"/>
    <w:rsid w:val="00C0079D"/>
    <w:rsid w:val="00C00936"/>
    <w:rsid w:val="00C00949"/>
    <w:rsid w:val="00C009AD"/>
    <w:rsid w:val="00C00A43"/>
    <w:rsid w:val="00C00A9C"/>
    <w:rsid w:val="00C00BCD"/>
    <w:rsid w:val="00C00E87"/>
    <w:rsid w:val="00C01479"/>
    <w:rsid w:val="00C016C5"/>
    <w:rsid w:val="00C018BA"/>
    <w:rsid w:val="00C01A27"/>
    <w:rsid w:val="00C01B8B"/>
    <w:rsid w:val="00C01BD8"/>
    <w:rsid w:val="00C01F27"/>
    <w:rsid w:val="00C020FF"/>
    <w:rsid w:val="00C0217A"/>
    <w:rsid w:val="00C02472"/>
    <w:rsid w:val="00C024A4"/>
    <w:rsid w:val="00C024CD"/>
    <w:rsid w:val="00C0257A"/>
    <w:rsid w:val="00C02722"/>
    <w:rsid w:val="00C02802"/>
    <w:rsid w:val="00C02D0F"/>
    <w:rsid w:val="00C02FAA"/>
    <w:rsid w:val="00C030B5"/>
    <w:rsid w:val="00C03215"/>
    <w:rsid w:val="00C0333C"/>
    <w:rsid w:val="00C03341"/>
    <w:rsid w:val="00C036A4"/>
    <w:rsid w:val="00C037CE"/>
    <w:rsid w:val="00C038B1"/>
    <w:rsid w:val="00C0391F"/>
    <w:rsid w:val="00C03982"/>
    <w:rsid w:val="00C03B74"/>
    <w:rsid w:val="00C03BC6"/>
    <w:rsid w:val="00C03DD9"/>
    <w:rsid w:val="00C0442A"/>
    <w:rsid w:val="00C048D2"/>
    <w:rsid w:val="00C04B2B"/>
    <w:rsid w:val="00C04BE4"/>
    <w:rsid w:val="00C04C25"/>
    <w:rsid w:val="00C04D49"/>
    <w:rsid w:val="00C04E3C"/>
    <w:rsid w:val="00C0501A"/>
    <w:rsid w:val="00C05061"/>
    <w:rsid w:val="00C050F1"/>
    <w:rsid w:val="00C0513A"/>
    <w:rsid w:val="00C0565C"/>
    <w:rsid w:val="00C05865"/>
    <w:rsid w:val="00C05955"/>
    <w:rsid w:val="00C05CA2"/>
    <w:rsid w:val="00C05D23"/>
    <w:rsid w:val="00C0601F"/>
    <w:rsid w:val="00C062DF"/>
    <w:rsid w:val="00C062F9"/>
    <w:rsid w:val="00C065DD"/>
    <w:rsid w:val="00C066B0"/>
    <w:rsid w:val="00C06907"/>
    <w:rsid w:val="00C06939"/>
    <w:rsid w:val="00C0696C"/>
    <w:rsid w:val="00C06CDA"/>
    <w:rsid w:val="00C06CDF"/>
    <w:rsid w:val="00C06DB8"/>
    <w:rsid w:val="00C06E91"/>
    <w:rsid w:val="00C072B2"/>
    <w:rsid w:val="00C073E1"/>
    <w:rsid w:val="00C078E6"/>
    <w:rsid w:val="00C07A19"/>
    <w:rsid w:val="00C07B34"/>
    <w:rsid w:val="00C07D5F"/>
    <w:rsid w:val="00C07DC7"/>
    <w:rsid w:val="00C100F5"/>
    <w:rsid w:val="00C10734"/>
    <w:rsid w:val="00C107C1"/>
    <w:rsid w:val="00C108DD"/>
    <w:rsid w:val="00C10B61"/>
    <w:rsid w:val="00C10D1C"/>
    <w:rsid w:val="00C10D7E"/>
    <w:rsid w:val="00C10DD7"/>
    <w:rsid w:val="00C10E85"/>
    <w:rsid w:val="00C10F48"/>
    <w:rsid w:val="00C10F98"/>
    <w:rsid w:val="00C10FD2"/>
    <w:rsid w:val="00C11118"/>
    <w:rsid w:val="00C1115F"/>
    <w:rsid w:val="00C11474"/>
    <w:rsid w:val="00C114B0"/>
    <w:rsid w:val="00C1183A"/>
    <w:rsid w:val="00C11F19"/>
    <w:rsid w:val="00C120EC"/>
    <w:rsid w:val="00C12119"/>
    <w:rsid w:val="00C121F2"/>
    <w:rsid w:val="00C122CE"/>
    <w:rsid w:val="00C1242C"/>
    <w:rsid w:val="00C12433"/>
    <w:rsid w:val="00C12551"/>
    <w:rsid w:val="00C127FA"/>
    <w:rsid w:val="00C1291D"/>
    <w:rsid w:val="00C12AF5"/>
    <w:rsid w:val="00C12CDB"/>
    <w:rsid w:val="00C12DC6"/>
    <w:rsid w:val="00C1314F"/>
    <w:rsid w:val="00C131FD"/>
    <w:rsid w:val="00C13445"/>
    <w:rsid w:val="00C135D9"/>
    <w:rsid w:val="00C13845"/>
    <w:rsid w:val="00C13BCC"/>
    <w:rsid w:val="00C13C57"/>
    <w:rsid w:val="00C13CD8"/>
    <w:rsid w:val="00C1411E"/>
    <w:rsid w:val="00C14184"/>
    <w:rsid w:val="00C141A2"/>
    <w:rsid w:val="00C142BE"/>
    <w:rsid w:val="00C1439D"/>
    <w:rsid w:val="00C147DD"/>
    <w:rsid w:val="00C14A14"/>
    <w:rsid w:val="00C14A33"/>
    <w:rsid w:val="00C14A74"/>
    <w:rsid w:val="00C1523F"/>
    <w:rsid w:val="00C15295"/>
    <w:rsid w:val="00C1530F"/>
    <w:rsid w:val="00C15313"/>
    <w:rsid w:val="00C1563C"/>
    <w:rsid w:val="00C1595B"/>
    <w:rsid w:val="00C15A27"/>
    <w:rsid w:val="00C15A58"/>
    <w:rsid w:val="00C15BD5"/>
    <w:rsid w:val="00C15E4B"/>
    <w:rsid w:val="00C15E4D"/>
    <w:rsid w:val="00C15F54"/>
    <w:rsid w:val="00C15FC5"/>
    <w:rsid w:val="00C16108"/>
    <w:rsid w:val="00C16159"/>
    <w:rsid w:val="00C16975"/>
    <w:rsid w:val="00C16A46"/>
    <w:rsid w:val="00C16BA9"/>
    <w:rsid w:val="00C16CEB"/>
    <w:rsid w:val="00C16E53"/>
    <w:rsid w:val="00C16E67"/>
    <w:rsid w:val="00C16E8C"/>
    <w:rsid w:val="00C174B6"/>
    <w:rsid w:val="00C17604"/>
    <w:rsid w:val="00C179F0"/>
    <w:rsid w:val="00C17A25"/>
    <w:rsid w:val="00C17A93"/>
    <w:rsid w:val="00C17D38"/>
    <w:rsid w:val="00C17F95"/>
    <w:rsid w:val="00C2005C"/>
    <w:rsid w:val="00C20296"/>
    <w:rsid w:val="00C20472"/>
    <w:rsid w:val="00C20690"/>
    <w:rsid w:val="00C20964"/>
    <w:rsid w:val="00C209E4"/>
    <w:rsid w:val="00C20D42"/>
    <w:rsid w:val="00C20D4F"/>
    <w:rsid w:val="00C20D90"/>
    <w:rsid w:val="00C20E37"/>
    <w:rsid w:val="00C20FAD"/>
    <w:rsid w:val="00C212D0"/>
    <w:rsid w:val="00C216DA"/>
    <w:rsid w:val="00C217DC"/>
    <w:rsid w:val="00C21AAC"/>
    <w:rsid w:val="00C21AE9"/>
    <w:rsid w:val="00C21CC5"/>
    <w:rsid w:val="00C21DE3"/>
    <w:rsid w:val="00C21E82"/>
    <w:rsid w:val="00C21EE4"/>
    <w:rsid w:val="00C22142"/>
    <w:rsid w:val="00C221E1"/>
    <w:rsid w:val="00C222DD"/>
    <w:rsid w:val="00C22316"/>
    <w:rsid w:val="00C22759"/>
    <w:rsid w:val="00C22995"/>
    <w:rsid w:val="00C22B2F"/>
    <w:rsid w:val="00C22BFE"/>
    <w:rsid w:val="00C22E5B"/>
    <w:rsid w:val="00C22E7C"/>
    <w:rsid w:val="00C22F5D"/>
    <w:rsid w:val="00C23064"/>
    <w:rsid w:val="00C23069"/>
    <w:rsid w:val="00C23293"/>
    <w:rsid w:val="00C23456"/>
    <w:rsid w:val="00C23679"/>
    <w:rsid w:val="00C238D7"/>
    <w:rsid w:val="00C238E7"/>
    <w:rsid w:val="00C23C06"/>
    <w:rsid w:val="00C23C0D"/>
    <w:rsid w:val="00C23CA0"/>
    <w:rsid w:val="00C23D45"/>
    <w:rsid w:val="00C24258"/>
    <w:rsid w:val="00C246CB"/>
    <w:rsid w:val="00C24715"/>
    <w:rsid w:val="00C247CE"/>
    <w:rsid w:val="00C24821"/>
    <w:rsid w:val="00C25402"/>
    <w:rsid w:val="00C255AF"/>
    <w:rsid w:val="00C257F4"/>
    <w:rsid w:val="00C25ABD"/>
    <w:rsid w:val="00C25B1F"/>
    <w:rsid w:val="00C25B31"/>
    <w:rsid w:val="00C25BAE"/>
    <w:rsid w:val="00C25F0E"/>
    <w:rsid w:val="00C25F78"/>
    <w:rsid w:val="00C26250"/>
    <w:rsid w:val="00C26412"/>
    <w:rsid w:val="00C266B1"/>
    <w:rsid w:val="00C26814"/>
    <w:rsid w:val="00C26B6B"/>
    <w:rsid w:val="00C26C9D"/>
    <w:rsid w:val="00C2707A"/>
    <w:rsid w:val="00C271C0"/>
    <w:rsid w:val="00C27278"/>
    <w:rsid w:val="00C27932"/>
    <w:rsid w:val="00C27BB4"/>
    <w:rsid w:val="00C27C52"/>
    <w:rsid w:val="00C27F0A"/>
    <w:rsid w:val="00C3014A"/>
    <w:rsid w:val="00C30189"/>
    <w:rsid w:val="00C30280"/>
    <w:rsid w:val="00C302CB"/>
    <w:rsid w:val="00C3038C"/>
    <w:rsid w:val="00C3062A"/>
    <w:rsid w:val="00C30632"/>
    <w:rsid w:val="00C30740"/>
    <w:rsid w:val="00C3082A"/>
    <w:rsid w:val="00C30A4A"/>
    <w:rsid w:val="00C30F4E"/>
    <w:rsid w:val="00C31033"/>
    <w:rsid w:val="00C311AD"/>
    <w:rsid w:val="00C31545"/>
    <w:rsid w:val="00C31877"/>
    <w:rsid w:val="00C31955"/>
    <w:rsid w:val="00C31D8C"/>
    <w:rsid w:val="00C31E61"/>
    <w:rsid w:val="00C31E74"/>
    <w:rsid w:val="00C31ED3"/>
    <w:rsid w:val="00C323BE"/>
    <w:rsid w:val="00C32574"/>
    <w:rsid w:val="00C32949"/>
    <w:rsid w:val="00C32A4A"/>
    <w:rsid w:val="00C32D51"/>
    <w:rsid w:val="00C32FD6"/>
    <w:rsid w:val="00C330BB"/>
    <w:rsid w:val="00C335FC"/>
    <w:rsid w:val="00C33910"/>
    <w:rsid w:val="00C33E84"/>
    <w:rsid w:val="00C33ED1"/>
    <w:rsid w:val="00C34008"/>
    <w:rsid w:val="00C340B8"/>
    <w:rsid w:val="00C344C8"/>
    <w:rsid w:val="00C34578"/>
    <w:rsid w:val="00C3482C"/>
    <w:rsid w:val="00C34869"/>
    <w:rsid w:val="00C3492B"/>
    <w:rsid w:val="00C34967"/>
    <w:rsid w:val="00C34EAF"/>
    <w:rsid w:val="00C34F3E"/>
    <w:rsid w:val="00C3503F"/>
    <w:rsid w:val="00C35271"/>
    <w:rsid w:val="00C356D5"/>
    <w:rsid w:val="00C35B9B"/>
    <w:rsid w:val="00C35C0E"/>
    <w:rsid w:val="00C35EBE"/>
    <w:rsid w:val="00C35F49"/>
    <w:rsid w:val="00C35F72"/>
    <w:rsid w:val="00C35FF0"/>
    <w:rsid w:val="00C361E0"/>
    <w:rsid w:val="00C365F1"/>
    <w:rsid w:val="00C3685C"/>
    <w:rsid w:val="00C36D73"/>
    <w:rsid w:val="00C36E93"/>
    <w:rsid w:val="00C37104"/>
    <w:rsid w:val="00C37550"/>
    <w:rsid w:val="00C37717"/>
    <w:rsid w:val="00C37795"/>
    <w:rsid w:val="00C378DA"/>
    <w:rsid w:val="00C37BE9"/>
    <w:rsid w:val="00C37C28"/>
    <w:rsid w:val="00C37D94"/>
    <w:rsid w:val="00C37DFA"/>
    <w:rsid w:val="00C400FF"/>
    <w:rsid w:val="00C40530"/>
    <w:rsid w:val="00C407F0"/>
    <w:rsid w:val="00C40A05"/>
    <w:rsid w:val="00C40A17"/>
    <w:rsid w:val="00C40A90"/>
    <w:rsid w:val="00C40B4F"/>
    <w:rsid w:val="00C40DE7"/>
    <w:rsid w:val="00C40E46"/>
    <w:rsid w:val="00C41207"/>
    <w:rsid w:val="00C412BA"/>
    <w:rsid w:val="00C41621"/>
    <w:rsid w:val="00C419B0"/>
    <w:rsid w:val="00C419B2"/>
    <w:rsid w:val="00C41C62"/>
    <w:rsid w:val="00C41F24"/>
    <w:rsid w:val="00C41F35"/>
    <w:rsid w:val="00C42509"/>
    <w:rsid w:val="00C425A9"/>
    <w:rsid w:val="00C4293D"/>
    <w:rsid w:val="00C42C14"/>
    <w:rsid w:val="00C42EC3"/>
    <w:rsid w:val="00C43231"/>
    <w:rsid w:val="00C43312"/>
    <w:rsid w:val="00C43394"/>
    <w:rsid w:val="00C434E6"/>
    <w:rsid w:val="00C43658"/>
    <w:rsid w:val="00C4370C"/>
    <w:rsid w:val="00C4378C"/>
    <w:rsid w:val="00C43BCA"/>
    <w:rsid w:val="00C43DE3"/>
    <w:rsid w:val="00C441B2"/>
    <w:rsid w:val="00C4431B"/>
    <w:rsid w:val="00C443A9"/>
    <w:rsid w:val="00C44547"/>
    <w:rsid w:val="00C445B4"/>
    <w:rsid w:val="00C44869"/>
    <w:rsid w:val="00C4492C"/>
    <w:rsid w:val="00C44947"/>
    <w:rsid w:val="00C44EBB"/>
    <w:rsid w:val="00C450D7"/>
    <w:rsid w:val="00C4554A"/>
    <w:rsid w:val="00C455B0"/>
    <w:rsid w:val="00C456A4"/>
    <w:rsid w:val="00C4573B"/>
    <w:rsid w:val="00C45985"/>
    <w:rsid w:val="00C45B19"/>
    <w:rsid w:val="00C45B97"/>
    <w:rsid w:val="00C45C74"/>
    <w:rsid w:val="00C45C9C"/>
    <w:rsid w:val="00C45CF7"/>
    <w:rsid w:val="00C4602A"/>
    <w:rsid w:val="00C46062"/>
    <w:rsid w:val="00C46157"/>
    <w:rsid w:val="00C463F4"/>
    <w:rsid w:val="00C464DD"/>
    <w:rsid w:val="00C4652C"/>
    <w:rsid w:val="00C465A5"/>
    <w:rsid w:val="00C46782"/>
    <w:rsid w:val="00C4696A"/>
    <w:rsid w:val="00C46A81"/>
    <w:rsid w:val="00C46BF4"/>
    <w:rsid w:val="00C46F38"/>
    <w:rsid w:val="00C47302"/>
    <w:rsid w:val="00C4733E"/>
    <w:rsid w:val="00C474FC"/>
    <w:rsid w:val="00C4753A"/>
    <w:rsid w:val="00C47555"/>
    <w:rsid w:val="00C4770A"/>
    <w:rsid w:val="00C47727"/>
    <w:rsid w:val="00C477D1"/>
    <w:rsid w:val="00C477F4"/>
    <w:rsid w:val="00C47876"/>
    <w:rsid w:val="00C4790C"/>
    <w:rsid w:val="00C47BAD"/>
    <w:rsid w:val="00C47FFC"/>
    <w:rsid w:val="00C506A0"/>
    <w:rsid w:val="00C50CA1"/>
    <w:rsid w:val="00C50D53"/>
    <w:rsid w:val="00C5107A"/>
    <w:rsid w:val="00C511B7"/>
    <w:rsid w:val="00C51263"/>
    <w:rsid w:val="00C513A9"/>
    <w:rsid w:val="00C51550"/>
    <w:rsid w:val="00C51C6E"/>
    <w:rsid w:val="00C51D71"/>
    <w:rsid w:val="00C51DDD"/>
    <w:rsid w:val="00C51E09"/>
    <w:rsid w:val="00C51FFD"/>
    <w:rsid w:val="00C52369"/>
    <w:rsid w:val="00C523AB"/>
    <w:rsid w:val="00C527A7"/>
    <w:rsid w:val="00C52B90"/>
    <w:rsid w:val="00C52C1C"/>
    <w:rsid w:val="00C52CF1"/>
    <w:rsid w:val="00C52D3B"/>
    <w:rsid w:val="00C52DD3"/>
    <w:rsid w:val="00C52EAC"/>
    <w:rsid w:val="00C531CF"/>
    <w:rsid w:val="00C532E9"/>
    <w:rsid w:val="00C536F6"/>
    <w:rsid w:val="00C537A3"/>
    <w:rsid w:val="00C537EB"/>
    <w:rsid w:val="00C5389A"/>
    <w:rsid w:val="00C538FF"/>
    <w:rsid w:val="00C53A22"/>
    <w:rsid w:val="00C53B1C"/>
    <w:rsid w:val="00C53EC5"/>
    <w:rsid w:val="00C53F46"/>
    <w:rsid w:val="00C54173"/>
    <w:rsid w:val="00C5430E"/>
    <w:rsid w:val="00C5433B"/>
    <w:rsid w:val="00C5435D"/>
    <w:rsid w:val="00C54361"/>
    <w:rsid w:val="00C543F7"/>
    <w:rsid w:val="00C54573"/>
    <w:rsid w:val="00C54735"/>
    <w:rsid w:val="00C54A14"/>
    <w:rsid w:val="00C54B32"/>
    <w:rsid w:val="00C54C1B"/>
    <w:rsid w:val="00C54CFC"/>
    <w:rsid w:val="00C54D11"/>
    <w:rsid w:val="00C54D57"/>
    <w:rsid w:val="00C54FDD"/>
    <w:rsid w:val="00C551C8"/>
    <w:rsid w:val="00C5528F"/>
    <w:rsid w:val="00C5529A"/>
    <w:rsid w:val="00C55423"/>
    <w:rsid w:val="00C55471"/>
    <w:rsid w:val="00C55497"/>
    <w:rsid w:val="00C554CE"/>
    <w:rsid w:val="00C55639"/>
    <w:rsid w:val="00C55645"/>
    <w:rsid w:val="00C55784"/>
    <w:rsid w:val="00C55863"/>
    <w:rsid w:val="00C558DE"/>
    <w:rsid w:val="00C5593C"/>
    <w:rsid w:val="00C55C1A"/>
    <w:rsid w:val="00C55E2C"/>
    <w:rsid w:val="00C55F43"/>
    <w:rsid w:val="00C563BA"/>
    <w:rsid w:val="00C5642D"/>
    <w:rsid w:val="00C567E1"/>
    <w:rsid w:val="00C567F6"/>
    <w:rsid w:val="00C569F7"/>
    <w:rsid w:val="00C56B58"/>
    <w:rsid w:val="00C56DDD"/>
    <w:rsid w:val="00C57126"/>
    <w:rsid w:val="00C571DF"/>
    <w:rsid w:val="00C57368"/>
    <w:rsid w:val="00C577C6"/>
    <w:rsid w:val="00C5788C"/>
    <w:rsid w:val="00C578E8"/>
    <w:rsid w:val="00C579F5"/>
    <w:rsid w:val="00C57A90"/>
    <w:rsid w:val="00C57D9A"/>
    <w:rsid w:val="00C6013C"/>
    <w:rsid w:val="00C6019C"/>
    <w:rsid w:val="00C603D9"/>
    <w:rsid w:val="00C60451"/>
    <w:rsid w:val="00C60461"/>
    <w:rsid w:val="00C60908"/>
    <w:rsid w:val="00C6102E"/>
    <w:rsid w:val="00C610C3"/>
    <w:rsid w:val="00C61166"/>
    <w:rsid w:val="00C614B6"/>
    <w:rsid w:val="00C614BA"/>
    <w:rsid w:val="00C61646"/>
    <w:rsid w:val="00C6184F"/>
    <w:rsid w:val="00C6193C"/>
    <w:rsid w:val="00C61B84"/>
    <w:rsid w:val="00C61D9A"/>
    <w:rsid w:val="00C61D9E"/>
    <w:rsid w:val="00C61EB7"/>
    <w:rsid w:val="00C61F67"/>
    <w:rsid w:val="00C61F81"/>
    <w:rsid w:val="00C622D0"/>
    <w:rsid w:val="00C623C2"/>
    <w:rsid w:val="00C625B1"/>
    <w:rsid w:val="00C62674"/>
    <w:rsid w:val="00C62C6C"/>
    <w:rsid w:val="00C62E51"/>
    <w:rsid w:val="00C62E82"/>
    <w:rsid w:val="00C62E9F"/>
    <w:rsid w:val="00C632E6"/>
    <w:rsid w:val="00C63528"/>
    <w:rsid w:val="00C635D9"/>
    <w:rsid w:val="00C6386B"/>
    <w:rsid w:val="00C63A37"/>
    <w:rsid w:val="00C63AC1"/>
    <w:rsid w:val="00C63E00"/>
    <w:rsid w:val="00C63E69"/>
    <w:rsid w:val="00C63F61"/>
    <w:rsid w:val="00C640BD"/>
    <w:rsid w:val="00C644FE"/>
    <w:rsid w:val="00C64764"/>
    <w:rsid w:val="00C647BE"/>
    <w:rsid w:val="00C64895"/>
    <w:rsid w:val="00C648EB"/>
    <w:rsid w:val="00C64900"/>
    <w:rsid w:val="00C64988"/>
    <w:rsid w:val="00C64AC0"/>
    <w:rsid w:val="00C64BBA"/>
    <w:rsid w:val="00C64F4A"/>
    <w:rsid w:val="00C64F70"/>
    <w:rsid w:val="00C653F0"/>
    <w:rsid w:val="00C6553D"/>
    <w:rsid w:val="00C658E2"/>
    <w:rsid w:val="00C6594A"/>
    <w:rsid w:val="00C65BAE"/>
    <w:rsid w:val="00C65C8F"/>
    <w:rsid w:val="00C65CB0"/>
    <w:rsid w:val="00C65F9F"/>
    <w:rsid w:val="00C6613C"/>
    <w:rsid w:val="00C66245"/>
    <w:rsid w:val="00C664C1"/>
    <w:rsid w:val="00C66522"/>
    <w:rsid w:val="00C666AA"/>
    <w:rsid w:val="00C66ABE"/>
    <w:rsid w:val="00C66B6D"/>
    <w:rsid w:val="00C66F70"/>
    <w:rsid w:val="00C671BE"/>
    <w:rsid w:val="00C6727C"/>
    <w:rsid w:val="00C672A8"/>
    <w:rsid w:val="00C67973"/>
    <w:rsid w:val="00C67C1A"/>
    <w:rsid w:val="00C67D2F"/>
    <w:rsid w:val="00C67E9A"/>
    <w:rsid w:val="00C7038D"/>
    <w:rsid w:val="00C703D4"/>
    <w:rsid w:val="00C705AB"/>
    <w:rsid w:val="00C7113E"/>
    <w:rsid w:val="00C7117C"/>
    <w:rsid w:val="00C71301"/>
    <w:rsid w:val="00C71377"/>
    <w:rsid w:val="00C714FA"/>
    <w:rsid w:val="00C71808"/>
    <w:rsid w:val="00C71977"/>
    <w:rsid w:val="00C71F00"/>
    <w:rsid w:val="00C71F28"/>
    <w:rsid w:val="00C72091"/>
    <w:rsid w:val="00C723FB"/>
    <w:rsid w:val="00C7245A"/>
    <w:rsid w:val="00C724C4"/>
    <w:rsid w:val="00C72514"/>
    <w:rsid w:val="00C7260F"/>
    <w:rsid w:val="00C7264A"/>
    <w:rsid w:val="00C726A9"/>
    <w:rsid w:val="00C728EF"/>
    <w:rsid w:val="00C728F7"/>
    <w:rsid w:val="00C72913"/>
    <w:rsid w:val="00C72943"/>
    <w:rsid w:val="00C72AA3"/>
    <w:rsid w:val="00C72B99"/>
    <w:rsid w:val="00C72BB8"/>
    <w:rsid w:val="00C72C92"/>
    <w:rsid w:val="00C72E7B"/>
    <w:rsid w:val="00C730D5"/>
    <w:rsid w:val="00C73129"/>
    <w:rsid w:val="00C731E9"/>
    <w:rsid w:val="00C7324C"/>
    <w:rsid w:val="00C7343E"/>
    <w:rsid w:val="00C73466"/>
    <w:rsid w:val="00C73768"/>
    <w:rsid w:val="00C7377C"/>
    <w:rsid w:val="00C73A55"/>
    <w:rsid w:val="00C73D3A"/>
    <w:rsid w:val="00C73DCC"/>
    <w:rsid w:val="00C74014"/>
    <w:rsid w:val="00C743A9"/>
    <w:rsid w:val="00C743AF"/>
    <w:rsid w:val="00C74420"/>
    <w:rsid w:val="00C7465B"/>
    <w:rsid w:val="00C747FD"/>
    <w:rsid w:val="00C74894"/>
    <w:rsid w:val="00C74905"/>
    <w:rsid w:val="00C7495D"/>
    <w:rsid w:val="00C74968"/>
    <w:rsid w:val="00C749D0"/>
    <w:rsid w:val="00C74BE0"/>
    <w:rsid w:val="00C74C32"/>
    <w:rsid w:val="00C751F3"/>
    <w:rsid w:val="00C7524B"/>
    <w:rsid w:val="00C7538E"/>
    <w:rsid w:val="00C753B4"/>
    <w:rsid w:val="00C7542C"/>
    <w:rsid w:val="00C7557D"/>
    <w:rsid w:val="00C7581A"/>
    <w:rsid w:val="00C75A81"/>
    <w:rsid w:val="00C75D99"/>
    <w:rsid w:val="00C75FA0"/>
    <w:rsid w:val="00C75FBD"/>
    <w:rsid w:val="00C76049"/>
    <w:rsid w:val="00C762C8"/>
    <w:rsid w:val="00C76325"/>
    <w:rsid w:val="00C76354"/>
    <w:rsid w:val="00C763E2"/>
    <w:rsid w:val="00C76406"/>
    <w:rsid w:val="00C76558"/>
    <w:rsid w:val="00C76738"/>
    <w:rsid w:val="00C76813"/>
    <w:rsid w:val="00C76832"/>
    <w:rsid w:val="00C7695E"/>
    <w:rsid w:val="00C769C3"/>
    <w:rsid w:val="00C76B7D"/>
    <w:rsid w:val="00C76D43"/>
    <w:rsid w:val="00C76FB9"/>
    <w:rsid w:val="00C77054"/>
    <w:rsid w:val="00C77238"/>
    <w:rsid w:val="00C7738F"/>
    <w:rsid w:val="00C77521"/>
    <w:rsid w:val="00C776C8"/>
    <w:rsid w:val="00C779CD"/>
    <w:rsid w:val="00C77C04"/>
    <w:rsid w:val="00C77DB5"/>
    <w:rsid w:val="00C77F58"/>
    <w:rsid w:val="00C80313"/>
    <w:rsid w:val="00C80377"/>
    <w:rsid w:val="00C803B9"/>
    <w:rsid w:val="00C80451"/>
    <w:rsid w:val="00C805A4"/>
    <w:rsid w:val="00C806D6"/>
    <w:rsid w:val="00C80806"/>
    <w:rsid w:val="00C80D28"/>
    <w:rsid w:val="00C80EDB"/>
    <w:rsid w:val="00C8101F"/>
    <w:rsid w:val="00C81031"/>
    <w:rsid w:val="00C81149"/>
    <w:rsid w:val="00C811A6"/>
    <w:rsid w:val="00C816E6"/>
    <w:rsid w:val="00C8182B"/>
    <w:rsid w:val="00C81896"/>
    <w:rsid w:val="00C81B64"/>
    <w:rsid w:val="00C81C9D"/>
    <w:rsid w:val="00C81E42"/>
    <w:rsid w:val="00C81FE7"/>
    <w:rsid w:val="00C820D8"/>
    <w:rsid w:val="00C828C2"/>
    <w:rsid w:val="00C8290C"/>
    <w:rsid w:val="00C82C79"/>
    <w:rsid w:val="00C82E8F"/>
    <w:rsid w:val="00C82ED0"/>
    <w:rsid w:val="00C82FA3"/>
    <w:rsid w:val="00C830EE"/>
    <w:rsid w:val="00C8312C"/>
    <w:rsid w:val="00C834B9"/>
    <w:rsid w:val="00C835B8"/>
    <w:rsid w:val="00C83682"/>
    <w:rsid w:val="00C839C5"/>
    <w:rsid w:val="00C83B67"/>
    <w:rsid w:val="00C83BEE"/>
    <w:rsid w:val="00C83E0A"/>
    <w:rsid w:val="00C83EBC"/>
    <w:rsid w:val="00C83FDD"/>
    <w:rsid w:val="00C8425B"/>
    <w:rsid w:val="00C84382"/>
    <w:rsid w:val="00C8451D"/>
    <w:rsid w:val="00C84701"/>
    <w:rsid w:val="00C84855"/>
    <w:rsid w:val="00C84AB2"/>
    <w:rsid w:val="00C84B04"/>
    <w:rsid w:val="00C84C45"/>
    <w:rsid w:val="00C84FEA"/>
    <w:rsid w:val="00C850C6"/>
    <w:rsid w:val="00C8522A"/>
    <w:rsid w:val="00C8538B"/>
    <w:rsid w:val="00C85598"/>
    <w:rsid w:val="00C856EB"/>
    <w:rsid w:val="00C8580F"/>
    <w:rsid w:val="00C85A9D"/>
    <w:rsid w:val="00C85B18"/>
    <w:rsid w:val="00C85B7B"/>
    <w:rsid w:val="00C85BC8"/>
    <w:rsid w:val="00C85C30"/>
    <w:rsid w:val="00C85CAF"/>
    <w:rsid w:val="00C85CD8"/>
    <w:rsid w:val="00C85EDF"/>
    <w:rsid w:val="00C86004"/>
    <w:rsid w:val="00C8616E"/>
    <w:rsid w:val="00C862A8"/>
    <w:rsid w:val="00C863CD"/>
    <w:rsid w:val="00C86482"/>
    <w:rsid w:val="00C8659E"/>
    <w:rsid w:val="00C865BD"/>
    <w:rsid w:val="00C866B6"/>
    <w:rsid w:val="00C867AF"/>
    <w:rsid w:val="00C86939"/>
    <w:rsid w:val="00C86D21"/>
    <w:rsid w:val="00C86D96"/>
    <w:rsid w:val="00C86EBD"/>
    <w:rsid w:val="00C86FF2"/>
    <w:rsid w:val="00C871B3"/>
    <w:rsid w:val="00C8731D"/>
    <w:rsid w:val="00C87703"/>
    <w:rsid w:val="00C87A4F"/>
    <w:rsid w:val="00C87D61"/>
    <w:rsid w:val="00C87FA9"/>
    <w:rsid w:val="00C90050"/>
    <w:rsid w:val="00C9045F"/>
    <w:rsid w:val="00C90620"/>
    <w:rsid w:val="00C90786"/>
    <w:rsid w:val="00C907F3"/>
    <w:rsid w:val="00C90CE9"/>
    <w:rsid w:val="00C90E34"/>
    <w:rsid w:val="00C90EA2"/>
    <w:rsid w:val="00C91057"/>
    <w:rsid w:val="00C9107F"/>
    <w:rsid w:val="00C91163"/>
    <w:rsid w:val="00C91227"/>
    <w:rsid w:val="00C9140E"/>
    <w:rsid w:val="00C91510"/>
    <w:rsid w:val="00C9164E"/>
    <w:rsid w:val="00C91739"/>
    <w:rsid w:val="00C918E1"/>
    <w:rsid w:val="00C918E6"/>
    <w:rsid w:val="00C91952"/>
    <w:rsid w:val="00C91D65"/>
    <w:rsid w:val="00C91E6F"/>
    <w:rsid w:val="00C922B6"/>
    <w:rsid w:val="00C9261B"/>
    <w:rsid w:val="00C9272E"/>
    <w:rsid w:val="00C92751"/>
    <w:rsid w:val="00C927D2"/>
    <w:rsid w:val="00C92888"/>
    <w:rsid w:val="00C928E2"/>
    <w:rsid w:val="00C92FFD"/>
    <w:rsid w:val="00C933F7"/>
    <w:rsid w:val="00C934D5"/>
    <w:rsid w:val="00C9385D"/>
    <w:rsid w:val="00C93A2E"/>
    <w:rsid w:val="00C93B35"/>
    <w:rsid w:val="00C93C84"/>
    <w:rsid w:val="00C93EE2"/>
    <w:rsid w:val="00C93EF4"/>
    <w:rsid w:val="00C93F0D"/>
    <w:rsid w:val="00C93F65"/>
    <w:rsid w:val="00C94369"/>
    <w:rsid w:val="00C943FF"/>
    <w:rsid w:val="00C94400"/>
    <w:rsid w:val="00C94423"/>
    <w:rsid w:val="00C9447C"/>
    <w:rsid w:val="00C945A6"/>
    <w:rsid w:val="00C945E9"/>
    <w:rsid w:val="00C94645"/>
    <w:rsid w:val="00C94867"/>
    <w:rsid w:val="00C94A06"/>
    <w:rsid w:val="00C94AB3"/>
    <w:rsid w:val="00C94E44"/>
    <w:rsid w:val="00C94FEC"/>
    <w:rsid w:val="00C9525C"/>
    <w:rsid w:val="00C953C9"/>
    <w:rsid w:val="00C95497"/>
    <w:rsid w:val="00C95680"/>
    <w:rsid w:val="00C95903"/>
    <w:rsid w:val="00C95931"/>
    <w:rsid w:val="00C9599E"/>
    <w:rsid w:val="00C95AE3"/>
    <w:rsid w:val="00C95BEC"/>
    <w:rsid w:val="00C95FAA"/>
    <w:rsid w:val="00C95FFF"/>
    <w:rsid w:val="00C96276"/>
    <w:rsid w:val="00C96441"/>
    <w:rsid w:val="00C9656F"/>
    <w:rsid w:val="00C968AE"/>
    <w:rsid w:val="00C9690B"/>
    <w:rsid w:val="00C96980"/>
    <w:rsid w:val="00C96999"/>
    <w:rsid w:val="00C96A9A"/>
    <w:rsid w:val="00C96AE8"/>
    <w:rsid w:val="00C96C31"/>
    <w:rsid w:val="00C96C66"/>
    <w:rsid w:val="00C96F73"/>
    <w:rsid w:val="00C97021"/>
    <w:rsid w:val="00C97345"/>
    <w:rsid w:val="00C9768C"/>
    <w:rsid w:val="00C97841"/>
    <w:rsid w:val="00C979D4"/>
    <w:rsid w:val="00C97B39"/>
    <w:rsid w:val="00C97C68"/>
    <w:rsid w:val="00C97E27"/>
    <w:rsid w:val="00C97E53"/>
    <w:rsid w:val="00C97F02"/>
    <w:rsid w:val="00CA005E"/>
    <w:rsid w:val="00CA00A3"/>
    <w:rsid w:val="00CA020D"/>
    <w:rsid w:val="00CA0622"/>
    <w:rsid w:val="00CA0753"/>
    <w:rsid w:val="00CA07E8"/>
    <w:rsid w:val="00CA0812"/>
    <w:rsid w:val="00CA1085"/>
    <w:rsid w:val="00CA10D8"/>
    <w:rsid w:val="00CA1757"/>
    <w:rsid w:val="00CA186C"/>
    <w:rsid w:val="00CA1A6C"/>
    <w:rsid w:val="00CA1AAE"/>
    <w:rsid w:val="00CA1D29"/>
    <w:rsid w:val="00CA1DE4"/>
    <w:rsid w:val="00CA1ED6"/>
    <w:rsid w:val="00CA20BB"/>
    <w:rsid w:val="00CA21FE"/>
    <w:rsid w:val="00CA2221"/>
    <w:rsid w:val="00CA2311"/>
    <w:rsid w:val="00CA2429"/>
    <w:rsid w:val="00CA2587"/>
    <w:rsid w:val="00CA2A6D"/>
    <w:rsid w:val="00CA2B97"/>
    <w:rsid w:val="00CA2EFD"/>
    <w:rsid w:val="00CA2FC2"/>
    <w:rsid w:val="00CA3000"/>
    <w:rsid w:val="00CA30DC"/>
    <w:rsid w:val="00CA34FA"/>
    <w:rsid w:val="00CA360A"/>
    <w:rsid w:val="00CA36C7"/>
    <w:rsid w:val="00CA3A49"/>
    <w:rsid w:val="00CA420E"/>
    <w:rsid w:val="00CA4278"/>
    <w:rsid w:val="00CA4440"/>
    <w:rsid w:val="00CA4584"/>
    <w:rsid w:val="00CA48AC"/>
    <w:rsid w:val="00CA495D"/>
    <w:rsid w:val="00CA49DD"/>
    <w:rsid w:val="00CA4E22"/>
    <w:rsid w:val="00CA4E91"/>
    <w:rsid w:val="00CA4FB4"/>
    <w:rsid w:val="00CA51D0"/>
    <w:rsid w:val="00CA5275"/>
    <w:rsid w:val="00CA53AC"/>
    <w:rsid w:val="00CA548F"/>
    <w:rsid w:val="00CA5742"/>
    <w:rsid w:val="00CA57AA"/>
    <w:rsid w:val="00CA5ACE"/>
    <w:rsid w:val="00CA5D17"/>
    <w:rsid w:val="00CA5E57"/>
    <w:rsid w:val="00CA5E59"/>
    <w:rsid w:val="00CA5EBB"/>
    <w:rsid w:val="00CA6118"/>
    <w:rsid w:val="00CA6127"/>
    <w:rsid w:val="00CA616F"/>
    <w:rsid w:val="00CA621E"/>
    <w:rsid w:val="00CA6348"/>
    <w:rsid w:val="00CA637B"/>
    <w:rsid w:val="00CA6393"/>
    <w:rsid w:val="00CA660F"/>
    <w:rsid w:val="00CA669B"/>
    <w:rsid w:val="00CA6751"/>
    <w:rsid w:val="00CA689E"/>
    <w:rsid w:val="00CA68E0"/>
    <w:rsid w:val="00CA69DE"/>
    <w:rsid w:val="00CA6CF0"/>
    <w:rsid w:val="00CA714D"/>
    <w:rsid w:val="00CA714F"/>
    <w:rsid w:val="00CA7329"/>
    <w:rsid w:val="00CA73D2"/>
    <w:rsid w:val="00CA7455"/>
    <w:rsid w:val="00CA7787"/>
    <w:rsid w:val="00CA79F2"/>
    <w:rsid w:val="00CA7A0C"/>
    <w:rsid w:val="00CA7BEF"/>
    <w:rsid w:val="00CA7C2E"/>
    <w:rsid w:val="00CA7EBA"/>
    <w:rsid w:val="00CA7F5B"/>
    <w:rsid w:val="00CB030E"/>
    <w:rsid w:val="00CB045D"/>
    <w:rsid w:val="00CB05C1"/>
    <w:rsid w:val="00CB070A"/>
    <w:rsid w:val="00CB083C"/>
    <w:rsid w:val="00CB0B3E"/>
    <w:rsid w:val="00CB0B84"/>
    <w:rsid w:val="00CB0DF8"/>
    <w:rsid w:val="00CB0FFA"/>
    <w:rsid w:val="00CB1208"/>
    <w:rsid w:val="00CB153D"/>
    <w:rsid w:val="00CB15DE"/>
    <w:rsid w:val="00CB174B"/>
    <w:rsid w:val="00CB191D"/>
    <w:rsid w:val="00CB1B70"/>
    <w:rsid w:val="00CB1B74"/>
    <w:rsid w:val="00CB1C66"/>
    <w:rsid w:val="00CB1F37"/>
    <w:rsid w:val="00CB20D2"/>
    <w:rsid w:val="00CB219F"/>
    <w:rsid w:val="00CB21FF"/>
    <w:rsid w:val="00CB2230"/>
    <w:rsid w:val="00CB27EB"/>
    <w:rsid w:val="00CB2B14"/>
    <w:rsid w:val="00CB301A"/>
    <w:rsid w:val="00CB32CD"/>
    <w:rsid w:val="00CB3472"/>
    <w:rsid w:val="00CB3473"/>
    <w:rsid w:val="00CB3532"/>
    <w:rsid w:val="00CB37AD"/>
    <w:rsid w:val="00CB3922"/>
    <w:rsid w:val="00CB3C29"/>
    <w:rsid w:val="00CB3D04"/>
    <w:rsid w:val="00CB4425"/>
    <w:rsid w:val="00CB4687"/>
    <w:rsid w:val="00CB48B7"/>
    <w:rsid w:val="00CB49A8"/>
    <w:rsid w:val="00CB4A12"/>
    <w:rsid w:val="00CB4AA6"/>
    <w:rsid w:val="00CB4C7F"/>
    <w:rsid w:val="00CB4D65"/>
    <w:rsid w:val="00CB4EEE"/>
    <w:rsid w:val="00CB4F1F"/>
    <w:rsid w:val="00CB4F9C"/>
    <w:rsid w:val="00CB5040"/>
    <w:rsid w:val="00CB51A6"/>
    <w:rsid w:val="00CB5233"/>
    <w:rsid w:val="00CB5477"/>
    <w:rsid w:val="00CB5D6B"/>
    <w:rsid w:val="00CB6241"/>
    <w:rsid w:val="00CB627D"/>
    <w:rsid w:val="00CB6500"/>
    <w:rsid w:val="00CB6516"/>
    <w:rsid w:val="00CB655C"/>
    <w:rsid w:val="00CB6599"/>
    <w:rsid w:val="00CB6754"/>
    <w:rsid w:val="00CB6C54"/>
    <w:rsid w:val="00CB7049"/>
    <w:rsid w:val="00CB710D"/>
    <w:rsid w:val="00CB72C6"/>
    <w:rsid w:val="00CB777C"/>
    <w:rsid w:val="00CB7987"/>
    <w:rsid w:val="00CB7C71"/>
    <w:rsid w:val="00CB7E1F"/>
    <w:rsid w:val="00CC0023"/>
    <w:rsid w:val="00CC0431"/>
    <w:rsid w:val="00CC049E"/>
    <w:rsid w:val="00CC04F2"/>
    <w:rsid w:val="00CC04F6"/>
    <w:rsid w:val="00CC05F8"/>
    <w:rsid w:val="00CC0808"/>
    <w:rsid w:val="00CC083C"/>
    <w:rsid w:val="00CC0BFE"/>
    <w:rsid w:val="00CC11AE"/>
    <w:rsid w:val="00CC13E9"/>
    <w:rsid w:val="00CC16A7"/>
    <w:rsid w:val="00CC188F"/>
    <w:rsid w:val="00CC1995"/>
    <w:rsid w:val="00CC1CDD"/>
    <w:rsid w:val="00CC1EA6"/>
    <w:rsid w:val="00CC1F9C"/>
    <w:rsid w:val="00CC239A"/>
    <w:rsid w:val="00CC2486"/>
    <w:rsid w:val="00CC2894"/>
    <w:rsid w:val="00CC2AAA"/>
    <w:rsid w:val="00CC2C5B"/>
    <w:rsid w:val="00CC2C6C"/>
    <w:rsid w:val="00CC2D45"/>
    <w:rsid w:val="00CC2E1A"/>
    <w:rsid w:val="00CC3557"/>
    <w:rsid w:val="00CC36D2"/>
    <w:rsid w:val="00CC3A7D"/>
    <w:rsid w:val="00CC3D61"/>
    <w:rsid w:val="00CC4117"/>
    <w:rsid w:val="00CC411C"/>
    <w:rsid w:val="00CC41E7"/>
    <w:rsid w:val="00CC463D"/>
    <w:rsid w:val="00CC4706"/>
    <w:rsid w:val="00CC4CDE"/>
    <w:rsid w:val="00CC4F9F"/>
    <w:rsid w:val="00CC4FEC"/>
    <w:rsid w:val="00CC50F3"/>
    <w:rsid w:val="00CC5168"/>
    <w:rsid w:val="00CC58B6"/>
    <w:rsid w:val="00CC58ED"/>
    <w:rsid w:val="00CC59E4"/>
    <w:rsid w:val="00CC5C1C"/>
    <w:rsid w:val="00CC5C97"/>
    <w:rsid w:val="00CC5FC4"/>
    <w:rsid w:val="00CC5FF0"/>
    <w:rsid w:val="00CC6065"/>
    <w:rsid w:val="00CC6184"/>
    <w:rsid w:val="00CC6247"/>
    <w:rsid w:val="00CC629C"/>
    <w:rsid w:val="00CC65DC"/>
    <w:rsid w:val="00CC690E"/>
    <w:rsid w:val="00CC6C42"/>
    <w:rsid w:val="00CC6D80"/>
    <w:rsid w:val="00CC72B4"/>
    <w:rsid w:val="00CC7388"/>
    <w:rsid w:val="00CC777F"/>
    <w:rsid w:val="00CC77CE"/>
    <w:rsid w:val="00CC7970"/>
    <w:rsid w:val="00CC7CA3"/>
    <w:rsid w:val="00CC7FB2"/>
    <w:rsid w:val="00CD005E"/>
    <w:rsid w:val="00CD02DC"/>
    <w:rsid w:val="00CD04A7"/>
    <w:rsid w:val="00CD0558"/>
    <w:rsid w:val="00CD05E5"/>
    <w:rsid w:val="00CD067E"/>
    <w:rsid w:val="00CD0696"/>
    <w:rsid w:val="00CD087D"/>
    <w:rsid w:val="00CD09A2"/>
    <w:rsid w:val="00CD0E55"/>
    <w:rsid w:val="00CD0FF6"/>
    <w:rsid w:val="00CD11F6"/>
    <w:rsid w:val="00CD14F8"/>
    <w:rsid w:val="00CD1530"/>
    <w:rsid w:val="00CD1935"/>
    <w:rsid w:val="00CD1AB7"/>
    <w:rsid w:val="00CD1CD0"/>
    <w:rsid w:val="00CD1F37"/>
    <w:rsid w:val="00CD1FFD"/>
    <w:rsid w:val="00CD2819"/>
    <w:rsid w:val="00CD2A2F"/>
    <w:rsid w:val="00CD2A76"/>
    <w:rsid w:val="00CD2AF6"/>
    <w:rsid w:val="00CD2B12"/>
    <w:rsid w:val="00CD2B62"/>
    <w:rsid w:val="00CD2DB4"/>
    <w:rsid w:val="00CD31B1"/>
    <w:rsid w:val="00CD32C3"/>
    <w:rsid w:val="00CD333B"/>
    <w:rsid w:val="00CD360D"/>
    <w:rsid w:val="00CD365E"/>
    <w:rsid w:val="00CD39C6"/>
    <w:rsid w:val="00CD3BFB"/>
    <w:rsid w:val="00CD3CE3"/>
    <w:rsid w:val="00CD3ED2"/>
    <w:rsid w:val="00CD3F4E"/>
    <w:rsid w:val="00CD4047"/>
    <w:rsid w:val="00CD4261"/>
    <w:rsid w:val="00CD450F"/>
    <w:rsid w:val="00CD4512"/>
    <w:rsid w:val="00CD4559"/>
    <w:rsid w:val="00CD4596"/>
    <w:rsid w:val="00CD4637"/>
    <w:rsid w:val="00CD47E7"/>
    <w:rsid w:val="00CD4AB1"/>
    <w:rsid w:val="00CD4B95"/>
    <w:rsid w:val="00CD4F46"/>
    <w:rsid w:val="00CD51D5"/>
    <w:rsid w:val="00CD54F3"/>
    <w:rsid w:val="00CD55EB"/>
    <w:rsid w:val="00CD58B9"/>
    <w:rsid w:val="00CD5A83"/>
    <w:rsid w:val="00CD5B1D"/>
    <w:rsid w:val="00CD5EDE"/>
    <w:rsid w:val="00CD605C"/>
    <w:rsid w:val="00CD61A7"/>
    <w:rsid w:val="00CD6451"/>
    <w:rsid w:val="00CD6467"/>
    <w:rsid w:val="00CD648D"/>
    <w:rsid w:val="00CD649C"/>
    <w:rsid w:val="00CD65EE"/>
    <w:rsid w:val="00CD6681"/>
    <w:rsid w:val="00CD66CF"/>
    <w:rsid w:val="00CD686C"/>
    <w:rsid w:val="00CD6931"/>
    <w:rsid w:val="00CD6988"/>
    <w:rsid w:val="00CD6B14"/>
    <w:rsid w:val="00CD6B5A"/>
    <w:rsid w:val="00CD6CE3"/>
    <w:rsid w:val="00CD6D37"/>
    <w:rsid w:val="00CD6DB1"/>
    <w:rsid w:val="00CD6EC6"/>
    <w:rsid w:val="00CD70B9"/>
    <w:rsid w:val="00CD7185"/>
    <w:rsid w:val="00CD73FE"/>
    <w:rsid w:val="00CD75EF"/>
    <w:rsid w:val="00CD7A4A"/>
    <w:rsid w:val="00CD7DF8"/>
    <w:rsid w:val="00CD7F12"/>
    <w:rsid w:val="00CE03E8"/>
    <w:rsid w:val="00CE047A"/>
    <w:rsid w:val="00CE07FA"/>
    <w:rsid w:val="00CE0E92"/>
    <w:rsid w:val="00CE0FF0"/>
    <w:rsid w:val="00CE1083"/>
    <w:rsid w:val="00CE10C6"/>
    <w:rsid w:val="00CE12FF"/>
    <w:rsid w:val="00CE15BF"/>
    <w:rsid w:val="00CE1709"/>
    <w:rsid w:val="00CE1720"/>
    <w:rsid w:val="00CE199E"/>
    <w:rsid w:val="00CE1D45"/>
    <w:rsid w:val="00CE1DE7"/>
    <w:rsid w:val="00CE1EC0"/>
    <w:rsid w:val="00CE2198"/>
    <w:rsid w:val="00CE2249"/>
    <w:rsid w:val="00CE22DF"/>
    <w:rsid w:val="00CE2440"/>
    <w:rsid w:val="00CE265B"/>
    <w:rsid w:val="00CE29E8"/>
    <w:rsid w:val="00CE2A24"/>
    <w:rsid w:val="00CE2A71"/>
    <w:rsid w:val="00CE2BA7"/>
    <w:rsid w:val="00CE30C4"/>
    <w:rsid w:val="00CE319E"/>
    <w:rsid w:val="00CE32A7"/>
    <w:rsid w:val="00CE3515"/>
    <w:rsid w:val="00CE3567"/>
    <w:rsid w:val="00CE3699"/>
    <w:rsid w:val="00CE37FA"/>
    <w:rsid w:val="00CE38A8"/>
    <w:rsid w:val="00CE3948"/>
    <w:rsid w:val="00CE3B88"/>
    <w:rsid w:val="00CE3CA5"/>
    <w:rsid w:val="00CE3CD5"/>
    <w:rsid w:val="00CE3F1E"/>
    <w:rsid w:val="00CE424B"/>
    <w:rsid w:val="00CE4936"/>
    <w:rsid w:val="00CE4A2B"/>
    <w:rsid w:val="00CE4A88"/>
    <w:rsid w:val="00CE4ABD"/>
    <w:rsid w:val="00CE4C1E"/>
    <w:rsid w:val="00CE4DF7"/>
    <w:rsid w:val="00CE4EB2"/>
    <w:rsid w:val="00CE5171"/>
    <w:rsid w:val="00CE56C2"/>
    <w:rsid w:val="00CE56F1"/>
    <w:rsid w:val="00CE5A0F"/>
    <w:rsid w:val="00CE5ECA"/>
    <w:rsid w:val="00CE615A"/>
    <w:rsid w:val="00CE6174"/>
    <w:rsid w:val="00CE631E"/>
    <w:rsid w:val="00CE6472"/>
    <w:rsid w:val="00CE65B0"/>
    <w:rsid w:val="00CE68BC"/>
    <w:rsid w:val="00CE68CA"/>
    <w:rsid w:val="00CE6911"/>
    <w:rsid w:val="00CE6A7E"/>
    <w:rsid w:val="00CE6C6F"/>
    <w:rsid w:val="00CE7076"/>
    <w:rsid w:val="00CE714F"/>
    <w:rsid w:val="00CE72A0"/>
    <w:rsid w:val="00CE7488"/>
    <w:rsid w:val="00CE76FC"/>
    <w:rsid w:val="00CE7733"/>
    <w:rsid w:val="00CE7AF0"/>
    <w:rsid w:val="00CE7B6A"/>
    <w:rsid w:val="00CE7CAF"/>
    <w:rsid w:val="00CE7EB8"/>
    <w:rsid w:val="00CE7F86"/>
    <w:rsid w:val="00CF019B"/>
    <w:rsid w:val="00CF0331"/>
    <w:rsid w:val="00CF0397"/>
    <w:rsid w:val="00CF03C5"/>
    <w:rsid w:val="00CF03DC"/>
    <w:rsid w:val="00CF05B9"/>
    <w:rsid w:val="00CF0745"/>
    <w:rsid w:val="00CF0811"/>
    <w:rsid w:val="00CF0B0B"/>
    <w:rsid w:val="00CF0CD2"/>
    <w:rsid w:val="00CF0E09"/>
    <w:rsid w:val="00CF0F1B"/>
    <w:rsid w:val="00CF118A"/>
    <w:rsid w:val="00CF11F4"/>
    <w:rsid w:val="00CF13E7"/>
    <w:rsid w:val="00CF1847"/>
    <w:rsid w:val="00CF1D2B"/>
    <w:rsid w:val="00CF1DDF"/>
    <w:rsid w:val="00CF1E2B"/>
    <w:rsid w:val="00CF1F2D"/>
    <w:rsid w:val="00CF1F5F"/>
    <w:rsid w:val="00CF20DC"/>
    <w:rsid w:val="00CF2229"/>
    <w:rsid w:val="00CF2338"/>
    <w:rsid w:val="00CF233E"/>
    <w:rsid w:val="00CF2718"/>
    <w:rsid w:val="00CF2720"/>
    <w:rsid w:val="00CF2806"/>
    <w:rsid w:val="00CF2863"/>
    <w:rsid w:val="00CF2EAE"/>
    <w:rsid w:val="00CF34BC"/>
    <w:rsid w:val="00CF395F"/>
    <w:rsid w:val="00CF3C1A"/>
    <w:rsid w:val="00CF3C7D"/>
    <w:rsid w:val="00CF3DC9"/>
    <w:rsid w:val="00CF3E77"/>
    <w:rsid w:val="00CF3ED6"/>
    <w:rsid w:val="00CF41DF"/>
    <w:rsid w:val="00CF453B"/>
    <w:rsid w:val="00CF472F"/>
    <w:rsid w:val="00CF47C3"/>
    <w:rsid w:val="00CF4852"/>
    <w:rsid w:val="00CF490F"/>
    <w:rsid w:val="00CF4936"/>
    <w:rsid w:val="00CF49D3"/>
    <w:rsid w:val="00CF4A36"/>
    <w:rsid w:val="00CF4ABF"/>
    <w:rsid w:val="00CF4D1A"/>
    <w:rsid w:val="00CF510D"/>
    <w:rsid w:val="00CF5129"/>
    <w:rsid w:val="00CF513C"/>
    <w:rsid w:val="00CF5293"/>
    <w:rsid w:val="00CF5377"/>
    <w:rsid w:val="00CF57BE"/>
    <w:rsid w:val="00CF599E"/>
    <w:rsid w:val="00CF5A86"/>
    <w:rsid w:val="00CF5D3C"/>
    <w:rsid w:val="00CF6322"/>
    <w:rsid w:val="00CF6474"/>
    <w:rsid w:val="00CF651C"/>
    <w:rsid w:val="00CF65A9"/>
    <w:rsid w:val="00CF6649"/>
    <w:rsid w:val="00CF6877"/>
    <w:rsid w:val="00CF6A99"/>
    <w:rsid w:val="00CF6D2C"/>
    <w:rsid w:val="00CF6F6D"/>
    <w:rsid w:val="00CF6F9D"/>
    <w:rsid w:val="00CF7000"/>
    <w:rsid w:val="00CF7431"/>
    <w:rsid w:val="00CF7551"/>
    <w:rsid w:val="00CF7555"/>
    <w:rsid w:val="00CF762A"/>
    <w:rsid w:val="00CF76DF"/>
    <w:rsid w:val="00CF778D"/>
    <w:rsid w:val="00CF78F1"/>
    <w:rsid w:val="00CF7953"/>
    <w:rsid w:val="00CF7A89"/>
    <w:rsid w:val="00CF7CA6"/>
    <w:rsid w:val="00CF7DEF"/>
    <w:rsid w:val="00CF7FC4"/>
    <w:rsid w:val="00D0013E"/>
    <w:rsid w:val="00D00192"/>
    <w:rsid w:val="00D0050F"/>
    <w:rsid w:val="00D00535"/>
    <w:rsid w:val="00D00778"/>
    <w:rsid w:val="00D008A9"/>
    <w:rsid w:val="00D008DA"/>
    <w:rsid w:val="00D00B34"/>
    <w:rsid w:val="00D0135E"/>
    <w:rsid w:val="00D014A4"/>
    <w:rsid w:val="00D01575"/>
    <w:rsid w:val="00D01617"/>
    <w:rsid w:val="00D01A6A"/>
    <w:rsid w:val="00D01AB8"/>
    <w:rsid w:val="00D01BD8"/>
    <w:rsid w:val="00D01FE5"/>
    <w:rsid w:val="00D0209C"/>
    <w:rsid w:val="00D02121"/>
    <w:rsid w:val="00D02461"/>
    <w:rsid w:val="00D02688"/>
    <w:rsid w:val="00D028F7"/>
    <w:rsid w:val="00D0298A"/>
    <w:rsid w:val="00D02B37"/>
    <w:rsid w:val="00D02D7D"/>
    <w:rsid w:val="00D02DEF"/>
    <w:rsid w:val="00D02FB2"/>
    <w:rsid w:val="00D03173"/>
    <w:rsid w:val="00D032D4"/>
    <w:rsid w:val="00D035F6"/>
    <w:rsid w:val="00D0361A"/>
    <w:rsid w:val="00D037B0"/>
    <w:rsid w:val="00D03D6C"/>
    <w:rsid w:val="00D042C6"/>
    <w:rsid w:val="00D04611"/>
    <w:rsid w:val="00D04871"/>
    <w:rsid w:val="00D04873"/>
    <w:rsid w:val="00D04930"/>
    <w:rsid w:val="00D04BA3"/>
    <w:rsid w:val="00D04E90"/>
    <w:rsid w:val="00D04EFC"/>
    <w:rsid w:val="00D0503F"/>
    <w:rsid w:val="00D053C1"/>
    <w:rsid w:val="00D053F3"/>
    <w:rsid w:val="00D055B6"/>
    <w:rsid w:val="00D0566C"/>
    <w:rsid w:val="00D05761"/>
    <w:rsid w:val="00D0577B"/>
    <w:rsid w:val="00D05C9A"/>
    <w:rsid w:val="00D05CA9"/>
    <w:rsid w:val="00D0606D"/>
    <w:rsid w:val="00D062BD"/>
    <w:rsid w:val="00D0650B"/>
    <w:rsid w:val="00D06B4F"/>
    <w:rsid w:val="00D06B8D"/>
    <w:rsid w:val="00D0721F"/>
    <w:rsid w:val="00D073B1"/>
    <w:rsid w:val="00D0768F"/>
    <w:rsid w:val="00D07776"/>
    <w:rsid w:val="00D0792A"/>
    <w:rsid w:val="00D07A0B"/>
    <w:rsid w:val="00D07E08"/>
    <w:rsid w:val="00D07F23"/>
    <w:rsid w:val="00D07F43"/>
    <w:rsid w:val="00D1005E"/>
    <w:rsid w:val="00D10108"/>
    <w:rsid w:val="00D10147"/>
    <w:rsid w:val="00D105F6"/>
    <w:rsid w:val="00D10C5A"/>
    <w:rsid w:val="00D10E68"/>
    <w:rsid w:val="00D110B9"/>
    <w:rsid w:val="00D111BD"/>
    <w:rsid w:val="00D113D9"/>
    <w:rsid w:val="00D1192B"/>
    <w:rsid w:val="00D119B9"/>
    <w:rsid w:val="00D11E30"/>
    <w:rsid w:val="00D12048"/>
    <w:rsid w:val="00D120BA"/>
    <w:rsid w:val="00D1225A"/>
    <w:rsid w:val="00D123DF"/>
    <w:rsid w:val="00D124F9"/>
    <w:rsid w:val="00D12542"/>
    <w:rsid w:val="00D125DA"/>
    <w:rsid w:val="00D13194"/>
    <w:rsid w:val="00D1351A"/>
    <w:rsid w:val="00D1352A"/>
    <w:rsid w:val="00D137F7"/>
    <w:rsid w:val="00D13973"/>
    <w:rsid w:val="00D13FCD"/>
    <w:rsid w:val="00D1403D"/>
    <w:rsid w:val="00D141ED"/>
    <w:rsid w:val="00D1441F"/>
    <w:rsid w:val="00D14674"/>
    <w:rsid w:val="00D14696"/>
    <w:rsid w:val="00D14945"/>
    <w:rsid w:val="00D14A92"/>
    <w:rsid w:val="00D14E70"/>
    <w:rsid w:val="00D15480"/>
    <w:rsid w:val="00D155BC"/>
    <w:rsid w:val="00D1572D"/>
    <w:rsid w:val="00D1577D"/>
    <w:rsid w:val="00D1579E"/>
    <w:rsid w:val="00D158E3"/>
    <w:rsid w:val="00D15A65"/>
    <w:rsid w:val="00D15A7A"/>
    <w:rsid w:val="00D15B08"/>
    <w:rsid w:val="00D15B96"/>
    <w:rsid w:val="00D15BA6"/>
    <w:rsid w:val="00D15F3E"/>
    <w:rsid w:val="00D1616D"/>
    <w:rsid w:val="00D16290"/>
    <w:rsid w:val="00D16519"/>
    <w:rsid w:val="00D16550"/>
    <w:rsid w:val="00D16911"/>
    <w:rsid w:val="00D1691B"/>
    <w:rsid w:val="00D16B28"/>
    <w:rsid w:val="00D16BA7"/>
    <w:rsid w:val="00D16CF7"/>
    <w:rsid w:val="00D16E69"/>
    <w:rsid w:val="00D16F0E"/>
    <w:rsid w:val="00D1707F"/>
    <w:rsid w:val="00D173E1"/>
    <w:rsid w:val="00D175DD"/>
    <w:rsid w:val="00D1762C"/>
    <w:rsid w:val="00D177EC"/>
    <w:rsid w:val="00D1782F"/>
    <w:rsid w:val="00D17A97"/>
    <w:rsid w:val="00D17A9C"/>
    <w:rsid w:val="00D17B27"/>
    <w:rsid w:val="00D17ED3"/>
    <w:rsid w:val="00D17EF9"/>
    <w:rsid w:val="00D203D4"/>
    <w:rsid w:val="00D20B56"/>
    <w:rsid w:val="00D20E4D"/>
    <w:rsid w:val="00D2109F"/>
    <w:rsid w:val="00D2143D"/>
    <w:rsid w:val="00D214E8"/>
    <w:rsid w:val="00D21622"/>
    <w:rsid w:val="00D2184C"/>
    <w:rsid w:val="00D2191C"/>
    <w:rsid w:val="00D21C2E"/>
    <w:rsid w:val="00D21DD8"/>
    <w:rsid w:val="00D21EB3"/>
    <w:rsid w:val="00D21ED6"/>
    <w:rsid w:val="00D22767"/>
    <w:rsid w:val="00D2280C"/>
    <w:rsid w:val="00D22973"/>
    <w:rsid w:val="00D229AA"/>
    <w:rsid w:val="00D22A8A"/>
    <w:rsid w:val="00D22BC9"/>
    <w:rsid w:val="00D22F20"/>
    <w:rsid w:val="00D22F29"/>
    <w:rsid w:val="00D22F4F"/>
    <w:rsid w:val="00D23222"/>
    <w:rsid w:val="00D23265"/>
    <w:rsid w:val="00D232A6"/>
    <w:rsid w:val="00D23411"/>
    <w:rsid w:val="00D23BF0"/>
    <w:rsid w:val="00D23C3D"/>
    <w:rsid w:val="00D23DC3"/>
    <w:rsid w:val="00D23DDF"/>
    <w:rsid w:val="00D23E22"/>
    <w:rsid w:val="00D23E3E"/>
    <w:rsid w:val="00D240CD"/>
    <w:rsid w:val="00D241FE"/>
    <w:rsid w:val="00D242E4"/>
    <w:rsid w:val="00D2433A"/>
    <w:rsid w:val="00D245BE"/>
    <w:rsid w:val="00D246D5"/>
    <w:rsid w:val="00D24966"/>
    <w:rsid w:val="00D24976"/>
    <w:rsid w:val="00D24B9D"/>
    <w:rsid w:val="00D24C6B"/>
    <w:rsid w:val="00D24D41"/>
    <w:rsid w:val="00D24E5F"/>
    <w:rsid w:val="00D24F7D"/>
    <w:rsid w:val="00D24FB2"/>
    <w:rsid w:val="00D25495"/>
    <w:rsid w:val="00D256A5"/>
    <w:rsid w:val="00D25778"/>
    <w:rsid w:val="00D2590C"/>
    <w:rsid w:val="00D25976"/>
    <w:rsid w:val="00D25A85"/>
    <w:rsid w:val="00D25CF3"/>
    <w:rsid w:val="00D26019"/>
    <w:rsid w:val="00D260C9"/>
    <w:rsid w:val="00D2628F"/>
    <w:rsid w:val="00D266B7"/>
    <w:rsid w:val="00D26889"/>
    <w:rsid w:val="00D26971"/>
    <w:rsid w:val="00D269FA"/>
    <w:rsid w:val="00D26B38"/>
    <w:rsid w:val="00D26B4C"/>
    <w:rsid w:val="00D26C0C"/>
    <w:rsid w:val="00D26D6C"/>
    <w:rsid w:val="00D26E3B"/>
    <w:rsid w:val="00D26EA6"/>
    <w:rsid w:val="00D27190"/>
    <w:rsid w:val="00D27269"/>
    <w:rsid w:val="00D27512"/>
    <w:rsid w:val="00D2772C"/>
    <w:rsid w:val="00D27755"/>
    <w:rsid w:val="00D277B6"/>
    <w:rsid w:val="00D30089"/>
    <w:rsid w:val="00D3020B"/>
    <w:rsid w:val="00D3043A"/>
    <w:rsid w:val="00D3056A"/>
    <w:rsid w:val="00D306A9"/>
    <w:rsid w:val="00D3071C"/>
    <w:rsid w:val="00D30989"/>
    <w:rsid w:val="00D30A22"/>
    <w:rsid w:val="00D30C27"/>
    <w:rsid w:val="00D30ED8"/>
    <w:rsid w:val="00D30F61"/>
    <w:rsid w:val="00D30FFE"/>
    <w:rsid w:val="00D31218"/>
    <w:rsid w:val="00D314B5"/>
    <w:rsid w:val="00D31521"/>
    <w:rsid w:val="00D315D8"/>
    <w:rsid w:val="00D316E6"/>
    <w:rsid w:val="00D3170F"/>
    <w:rsid w:val="00D3187C"/>
    <w:rsid w:val="00D31DA8"/>
    <w:rsid w:val="00D31ECD"/>
    <w:rsid w:val="00D31F55"/>
    <w:rsid w:val="00D31FFE"/>
    <w:rsid w:val="00D32013"/>
    <w:rsid w:val="00D32282"/>
    <w:rsid w:val="00D322B2"/>
    <w:rsid w:val="00D3235A"/>
    <w:rsid w:val="00D32421"/>
    <w:rsid w:val="00D324A9"/>
    <w:rsid w:val="00D32779"/>
    <w:rsid w:val="00D32853"/>
    <w:rsid w:val="00D32AE0"/>
    <w:rsid w:val="00D32EEC"/>
    <w:rsid w:val="00D32F96"/>
    <w:rsid w:val="00D3313A"/>
    <w:rsid w:val="00D3347A"/>
    <w:rsid w:val="00D335A8"/>
    <w:rsid w:val="00D33681"/>
    <w:rsid w:val="00D33CEE"/>
    <w:rsid w:val="00D33F32"/>
    <w:rsid w:val="00D33F45"/>
    <w:rsid w:val="00D33F51"/>
    <w:rsid w:val="00D34009"/>
    <w:rsid w:val="00D34248"/>
    <w:rsid w:val="00D346F6"/>
    <w:rsid w:val="00D34712"/>
    <w:rsid w:val="00D34A16"/>
    <w:rsid w:val="00D34EDA"/>
    <w:rsid w:val="00D352C2"/>
    <w:rsid w:val="00D35375"/>
    <w:rsid w:val="00D354E7"/>
    <w:rsid w:val="00D3582D"/>
    <w:rsid w:val="00D35B4D"/>
    <w:rsid w:val="00D35E9B"/>
    <w:rsid w:val="00D362EB"/>
    <w:rsid w:val="00D36439"/>
    <w:rsid w:val="00D3661C"/>
    <w:rsid w:val="00D36850"/>
    <w:rsid w:val="00D36955"/>
    <w:rsid w:val="00D3697B"/>
    <w:rsid w:val="00D36A02"/>
    <w:rsid w:val="00D36CB0"/>
    <w:rsid w:val="00D36CD3"/>
    <w:rsid w:val="00D36E0E"/>
    <w:rsid w:val="00D37130"/>
    <w:rsid w:val="00D371BD"/>
    <w:rsid w:val="00D371D9"/>
    <w:rsid w:val="00D373D7"/>
    <w:rsid w:val="00D374DA"/>
    <w:rsid w:val="00D37A66"/>
    <w:rsid w:val="00D37AC1"/>
    <w:rsid w:val="00D37B5D"/>
    <w:rsid w:val="00D37D83"/>
    <w:rsid w:val="00D37EE7"/>
    <w:rsid w:val="00D37FBB"/>
    <w:rsid w:val="00D400F3"/>
    <w:rsid w:val="00D4030A"/>
    <w:rsid w:val="00D4030E"/>
    <w:rsid w:val="00D40510"/>
    <w:rsid w:val="00D40621"/>
    <w:rsid w:val="00D406EA"/>
    <w:rsid w:val="00D407A4"/>
    <w:rsid w:val="00D40964"/>
    <w:rsid w:val="00D40A42"/>
    <w:rsid w:val="00D40D7C"/>
    <w:rsid w:val="00D40D90"/>
    <w:rsid w:val="00D40DC7"/>
    <w:rsid w:val="00D40E78"/>
    <w:rsid w:val="00D41092"/>
    <w:rsid w:val="00D410CC"/>
    <w:rsid w:val="00D411DB"/>
    <w:rsid w:val="00D41266"/>
    <w:rsid w:val="00D41272"/>
    <w:rsid w:val="00D41392"/>
    <w:rsid w:val="00D413A6"/>
    <w:rsid w:val="00D413DD"/>
    <w:rsid w:val="00D4145F"/>
    <w:rsid w:val="00D4147C"/>
    <w:rsid w:val="00D4158D"/>
    <w:rsid w:val="00D415F2"/>
    <w:rsid w:val="00D41670"/>
    <w:rsid w:val="00D4173A"/>
    <w:rsid w:val="00D417A9"/>
    <w:rsid w:val="00D4187F"/>
    <w:rsid w:val="00D419CF"/>
    <w:rsid w:val="00D41BA1"/>
    <w:rsid w:val="00D41D66"/>
    <w:rsid w:val="00D41F68"/>
    <w:rsid w:val="00D420AD"/>
    <w:rsid w:val="00D4235D"/>
    <w:rsid w:val="00D42695"/>
    <w:rsid w:val="00D427E0"/>
    <w:rsid w:val="00D4292E"/>
    <w:rsid w:val="00D42BBC"/>
    <w:rsid w:val="00D42D88"/>
    <w:rsid w:val="00D42FEC"/>
    <w:rsid w:val="00D434DA"/>
    <w:rsid w:val="00D4351C"/>
    <w:rsid w:val="00D43530"/>
    <w:rsid w:val="00D43535"/>
    <w:rsid w:val="00D435B4"/>
    <w:rsid w:val="00D435CB"/>
    <w:rsid w:val="00D43868"/>
    <w:rsid w:val="00D43A3B"/>
    <w:rsid w:val="00D43CAD"/>
    <w:rsid w:val="00D440ED"/>
    <w:rsid w:val="00D44184"/>
    <w:rsid w:val="00D44197"/>
    <w:rsid w:val="00D44203"/>
    <w:rsid w:val="00D4424A"/>
    <w:rsid w:val="00D443B4"/>
    <w:rsid w:val="00D4452C"/>
    <w:rsid w:val="00D44947"/>
    <w:rsid w:val="00D449B3"/>
    <w:rsid w:val="00D44A04"/>
    <w:rsid w:val="00D4517F"/>
    <w:rsid w:val="00D45614"/>
    <w:rsid w:val="00D45833"/>
    <w:rsid w:val="00D45AA1"/>
    <w:rsid w:val="00D45B3B"/>
    <w:rsid w:val="00D45C55"/>
    <w:rsid w:val="00D45D05"/>
    <w:rsid w:val="00D45D80"/>
    <w:rsid w:val="00D45DD6"/>
    <w:rsid w:val="00D45DFE"/>
    <w:rsid w:val="00D45EAD"/>
    <w:rsid w:val="00D461FA"/>
    <w:rsid w:val="00D462D4"/>
    <w:rsid w:val="00D46354"/>
    <w:rsid w:val="00D46417"/>
    <w:rsid w:val="00D465C9"/>
    <w:rsid w:val="00D46628"/>
    <w:rsid w:val="00D466F4"/>
    <w:rsid w:val="00D46763"/>
    <w:rsid w:val="00D467A6"/>
    <w:rsid w:val="00D467CE"/>
    <w:rsid w:val="00D468C5"/>
    <w:rsid w:val="00D46B14"/>
    <w:rsid w:val="00D46E19"/>
    <w:rsid w:val="00D46F1C"/>
    <w:rsid w:val="00D46F32"/>
    <w:rsid w:val="00D46F80"/>
    <w:rsid w:val="00D4703A"/>
    <w:rsid w:val="00D471D0"/>
    <w:rsid w:val="00D4725E"/>
    <w:rsid w:val="00D473E7"/>
    <w:rsid w:val="00D474BF"/>
    <w:rsid w:val="00D476C0"/>
    <w:rsid w:val="00D47CC7"/>
    <w:rsid w:val="00D47DD3"/>
    <w:rsid w:val="00D50127"/>
    <w:rsid w:val="00D50483"/>
    <w:rsid w:val="00D5060E"/>
    <w:rsid w:val="00D5067C"/>
    <w:rsid w:val="00D50834"/>
    <w:rsid w:val="00D509AD"/>
    <w:rsid w:val="00D509BC"/>
    <w:rsid w:val="00D50E87"/>
    <w:rsid w:val="00D510B2"/>
    <w:rsid w:val="00D5125C"/>
    <w:rsid w:val="00D516C6"/>
    <w:rsid w:val="00D5183B"/>
    <w:rsid w:val="00D51852"/>
    <w:rsid w:val="00D518B3"/>
    <w:rsid w:val="00D51A60"/>
    <w:rsid w:val="00D51C6A"/>
    <w:rsid w:val="00D5203F"/>
    <w:rsid w:val="00D521AB"/>
    <w:rsid w:val="00D5232F"/>
    <w:rsid w:val="00D524C0"/>
    <w:rsid w:val="00D525FA"/>
    <w:rsid w:val="00D52606"/>
    <w:rsid w:val="00D52711"/>
    <w:rsid w:val="00D528A8"/>
    <w:rsid w:val="00D52B04"/>
    <w:rsid w:val="00D52B51"/>
    <w:rsid w:val="00D52B84"/>
    <w:rsid w:val="00D52BB6"/>
    <w:rsid w:val="00D52C31"/>
    <w:rsid w:val="00D52CE1"/>
    <w:rsid w:val="00D52ECF"/>
    <w:rsid w:val="00D52F0F"/>
    <w:rsid w:val="00D53149"/>
    <w:rsid w:val="00D5314C"/>
    <w:rsid w:val="00D53181"/>
    <w:rsid w:val="00D53752"/>
    <w:rsid w:val="00D5380E"/>
    <w:rsid w:val="00D53868"/>
    <w:rsid w:val="00D53A44"/>
    <w:rsid w:val="00D53C16"/>
    <w:rsid w:val="00D53D4C"/>
    <w:rsid w:val="00D53D57"/>
    <w:rsid w:val="00D53E0E"/>
    <w:rsid w:val="00D53EFF"/>
    <w:rsid w:val="00D53F55"/>
    <w:rsid w:val="00D53F69"/>
    <w:rsid w:val="00D53FEF"/>
    <w:rsid w:val="00D54127"/>
    <w:rsid w:val="00D542AF"/>
    <w:rsid w:val="00D545EB"/>
    <w:rsid w:val="00D54A37"/>
    <w:rsid w:val="00D54B91"/>
    <w:rsid w:val="00D5586A"/>
    <w:rsid w:val="00D55878"/>
    <w:rsid w:val="00D55946"/>
    <w:rsid w:val="00D55BA6"/>
    <w:rsid w:val="00D55C6A"/>
    <w:rsid w:val="00D55C79"/>
    <w:rsid w:val="00D55D73"/>
    <w:rsid w:val="00D55E74"/>
    <w:rsid w:val="00D56129"/>
    <w:rsid w:val="00D5616F"/>
    <w:rsid w:val="00D561DC"/>
    <w:rsid w:val="00D565F4"/>
    <w:rsid w:val="00D566E0"/>
    <w:rsid w:val="00D567B0"/>
    <w:rsid w:val="00D56A7F"/>
    <w:rsid w:val="00D56F91"/>
    <w:rsid w:val="00D57156"/>
    <w:rsid w:val="00D571A9"/>
    <w:rsid w:val="00D57392"/>
    <w:rsid w:val="00D5755E"/>
    <w:rsid w:val="00D57634"/>
    <w:rsid w:val="00D57687"/>
    <w:rsid w:val="00D57760"/>
    <w:rsid w:val="00D57B78"/>
    <w:rsid w:val="00D57C78"/>
    <w:rsid w:val="00D57E12"/>
    <w:rsid w:val="00D57EA4"/>
    <w:rsid w:val="00D57F31"/>
    <w:rsid w:val="00D6004F"/>
    <w:rsid w:val="00D6016E"/>
    <w:rsid w:val="00D60659"/>
    <w:rsid w:val="00D60B79"/>
    <w:rsid w:val="00D60C6A"/>
    <w:rsid w:val="00D60F56"/>
    <w:rsid w:val="00D61061"/>
    <w:rsid w:val="00D610A5"/>
    <w:rsid w:val="00D61291"/>
    <w:rsid w:val="00D61491"/>
    <w:rsid w:val="00D615C1"/>
    <w:rsid w:val="00D617FF"/>
    <w:rsid w:val="00D61967"/>
    <w:rsid w:val="00D61B8A"/>
    <w:rsid w:val="00D61E2A"/>
    <w:rsid w:val="00D61FA4"/>
    <w:rsid w:val="00D62126"/>
    <w:rsid w:val="00D622F0"/>
    <w:rsid w:val="00D625E7"/>
    <w:rsid w:val="00D62607"/>
    <w:rsid w:val="00D6269E"/>
    <w:rsid w:val="00D6270E"/>
    <w:rsid w:val="00D62BBD"/>
    <w:rsid w:val="00D62ECA"/>
    <w:rsid w:val="00D62F68"/>
    <w:rsid w:val="00D63269"/>
    <w:rsid w:val="00D632C3"/>
    <w:rsid w:val="00D63303"/>
    <w:rsid w:val="00D633FE"/>
    <w:rsid w:val="00D63673"/>
    <w:rsid w:val="00D636D7"/>
    <w:rsid w:val="00D636E2"/>
    <w:rsid w:val="00D6383F"/>
    <w:rsid w:val="00D6385D"/>
    <w:rsid w:val="00D63987"/>
    <w:rsid w:val="00D63A5D"/>
    <w:rsid w:val="00D63A9E"/>
    <w:rsid w:val="00D63E1B"/>
    <w:rsid w:val="00D640A0"/>
    <w:rsid w:val="00D642A1"/>
    <w:rsid w:val="00D645CE"/>
    <w:rsid w:val="00D64602"/>
    <w:rsid w:val="00D6488A"/>
    <w:rsid w:val="00D648FB"/>
    <w:rsid w:val="00D64CA1"/>
    <w:rsid w:val="00D64D95"/>
    <w:rsid w:val="00D64E2D"/>
    <w:rsid w:val="00D6506A"/>
    <w:rsid w:val="00D650FF"/>
    <w:rsid w:val="00D651B5"/>
    <w:rsid w:val="00D65230"/>
    <w:rsid w:val="00D655AF"/>
    <w:rsid w:val="00D65851"/>
    <w:rsid w:val="00D65C35"/>
    <w:rsid w:val="00D65D1B"/>
    <w:rsid w:val="00D65D82"/>
    <w:rsid w:val="00D65F67"/>
    <w:rsid w:val="00D65F81"/>
    <w:rsid w:val="00D660CD"/>
    <w:rsid w:val="00D66180"/>
    <w:rsid w:val="00D661D5"/>
    <w:rsid w:val="00D6625C"/>
    <w:rsid w:val="00D664A3"/>
    <w:rsid w:val="00D66767"/>
    <w:rsid w:val="00D668D1"/>
    <w:rsid w:val="00D66BB7"/>
    <w:rsid w:val="00D66DEB"/>
    <w:rsid w:val="00D66EFD"/>
    <w:rsid w:val="00D66FBC"/>
    <w:rsid w:val="00D671A0"/>
    <w:rsid w:val="00D67235"/>
    <w:rsid w:val="00D675A3"/>
    <w:rsid w:val="00D67637"/>
    <w:rsid w:val="00D6768F"/>
    <w:rsid w:val="00D678FD"/>
    <w:rsid w:val="00D67CED"/>
    <w:rsid w:val="00D67DB7"/>
    <w:rsid w:val="00D67EF7"/>
    <w:rsid w:val="00D70048"/>
    <w:rsid w:val="00D700E4"/>
    <w:rsid w:val="00D70246"/>
    <w:rsid w:val="00D7027B"/>
    <w:rsid w:val="00D703E3"/>
    <w:rsid w:val="00D70576"/>
    <w:rsid w:val="00D70789"/>
    <w:rsid w:val="00D70839"/>
    <w:rsid w:val="00D709C2"/>
    <w:rsid w:val="00D70B67"/>
    <w:rsid w:val="00D70D07"/>
    <w:rsid w:val="00D70DBD"/>
    <w:rsid w:val="00D71135"/>
    <w:rsid w:val="00D712AC"/>
    <w:rsid w:val="00D71375"/>
    <w:rsid w:val="00D71408"/>
    <w:rsid w:val="00D71549"/>
    <w:rsid w:val="00D716A7"/>
    <w:rsid w:val="00D716E0"/>
    <w:rsid w:val="00D71892"/>
    <w:rsid w:val="00D71B06"/>
    <w:rsid w:val="00D71BAB"/>
    <w:rsid w:val="00D71C65"/>
    <w:rsid w:val="00D71DD6"/>
    <w:rsid w:val="00D71FCE"/>
    <w:rsid w:val="00D7225D"/>
    <w:rsid w:val="00D72280"/>
    <w:rsid w:val="00D72452"/>
    <w:rsid w:val="00D7258C"/>
    <w:rsid w:val="00D7260F"/>
    <w:rsid w:val="00D72ADF"/>
    <w:rsid w:val="00D72C5C"/>
    <w:rsid w:val="00D72DFD"/>
    <w:rsid w:val="00D72F33"/>
    <w:rsid w:val="00D731B7"/>
    <w:rsid w:val="00D7350B"/>
    <w:rsid w:val="00D735CD"/>
    <w:rsid w:val="00D735EA"/>
    <w:rsid w:val="00D7386A"/>
    <w:rsid w:val="00D739AB"/>
    <w:rsid w:val="00D73A70"/>
    <w:rsid w:val="00D73BBF"/>
    <w:rsid w:val="00D73C12"/>
    <w:rsid w:val="00D73DF5"/>
    <w:rsid w:val="00D73F2B"/>
    <w:rsid w:val="00D74010"/>
    <w:rsid w:val="00D741DD"/>
    <w:rsid w:val="00D74212"/>
    <w:rsid w:val="00D74308"/>
    <w:rsid w:val="00D74377"/>
    <w:rsid w:val="00D7437D"/>
    <w:rsid w:val="00D74514"/>
    <w:rsid w:val="00D74628"/>
    <w:rsid w:val="00D74678"/>
    <w:rsid w:val="00D748C0"/>
    <w:rsid w:val="00D74A1A"/>
    <w:rsid w:val="00D74D18"/>
    <w:rsid w:val="00D75011"/>
    <w:rsid w:val="00D75356"/>
    <w:rsid w:val="00D754F9"/>
    <w:rsid w:val="00D75971"/>
    <w:rsid w:val="00D75C8D"/>
    <w:rsid w:val="00D75D03"/>
    <w:rsid w:val="00D75D0D"/>
    <w:rsid w:val="00D7606A"/>
    <w:rsid w:val="00D763A7"/>
    <w:rsid w:val="00D764C1"/>
    <w:rsid w:val="00D766BB"/>
    <w:rsid w:val="00D76753"/>
    <w:rsid w:val="00D7689C"/>
    <w:rsid w:val="00D768C8"/>
    <w:rsid w:val="00D768E8"/>
    <w:rsid w:val="00D76BF4"/>
    <w:rsid w:val="00D76BF6"/>
    <w:rsid w:val="00D76D1D"/>
    <w:rsid w:val="00D76DAF"/>
    <w:rsid w:val="00D76DC9"/>
    <w:rsid w:val="00D76DE0"/>
    <w:rsid w:val="00D76E15"/>
    <w:rsid w:val="00D76E16"/>
    <w:rsid w:val="00D76E42"/>
    <w:rsid w:val="00D76E61"/>
    <w:rsid w:val="00D76E94"/>
    <w:rsid w:val="00D76F48"/>
    <w:rsid w:val="00D77227"/>
    <w:rsid w:val="00D77248"/>
    <w:rsid w:val="00D772E6"/>
    <w:rsid w:val="00D77580"/>
    <w:rsid w:val="00D77630"/>
    <w:rsid w:val="00D776DF"/>
    <w:rsid w:val="00D777E6"/>
    <w:rsid w:val="00D778BE"/>
    <w:rsid w:val="00D778F3"/>
    <w:rsid w:val="00D77965"/>
    <w:rsid w:val="00D77C35"/>
    <w:rsid w:val="00D77CD1"/>
    <w:rsid w:val="00D77D6A"/>
    <w:rsid w:val="00D77E09"/>
    <w:rsid w:val="00D77F4C"/>
    <w:rsid w:val="00D800C8"/>
    <w:rsid w:val="00D801A2"/>
    <w:rsid w:val="00D80239"/>
    <w:rsid w:val="00D80250"/>
    <w:rsid w:val="00D803E3"/>
    <w:rsid w:val="00D80563"/>
    <w:rsid w:val="00D805FD"/>
    <w:rsid w:val="00D80645"/>
    <w:rsid w:val="00D8072E"/>
    <w:rsid w:val="00D808E4"/>
    <w:rsid w:val="00D80913"/>
    <w:rsid w:val="00D80981"/>
    <w:rsid w:val="00D80B2B"/>
    <w:rsid w:val="00D80D6D"/>
    <w:rsid w:val="00D80EA3"/>
    <w:rsid w:val="00D813EC"/>
    <w:rsid w:val="00D8141A"/>
    <w:rsid w:val="00D81BD2"/>
    <w:rsid w:val="00D81C18"/>
    <w:rsid w:val="00D81DCE"/>
    <w:rsid w:val="00D81F47"/>
    <w:rsid w:val="00D82049"/>
    <w:rsid w:val="00D820F6"/>
    <w:rsid w:val="00D821DB"/>
    <w:rsid w:val="00D8251D"/>
    <w:rsid w:val="00D828EF"/>
    <w:rsid w:val="00D829AA"/>
    <w:rsid w:val="00D829AC"/>
    <w:rsid w:val="00D829CF"/>
    <w:rsid w:val="00D82D7A"/>
    <w:rsid w:val="00D830D0"/>
    <w:rsid w:val="00D83137"/>
    <w:rsid w:val="00D833D2"/>
    <w:rsid w:val="00D83480"/>
    <w:rsid w:val="00D8361C"/>
    <w:rsid w:val="00D83779"/>
    <w:rsid w:val="00D83A49"/>
    <w:rsid w:val="00D83DBA"/>
    <w:rsid w:val="00D83FF5"/>
    <w:rsid w:val="00D840CC"/>
    <w:rsid w:val="00D8458F"/>
    <w:rsid w:val="00D846EB"/>
    <w:rsid w:val="00D84780"/>
    <w:rsid w:val="00D84813"/>
    <w:rsid w:val="00D8483A"/>
    <w:rsid w:val="00D849C2"/>
    <w:rsid w:val="00D84C0A"/>
    <w:rsid w:val="00D84DD2"/>
    <w:rsid w:val="00D85051"/>
    <w:rsid w:val="00D852CD"/>
    <w:rsid w:val="00D85626"/>
    <w:rsid w:val="00D8572F"/>
    <w:rsid w:val="00D858B6"/>
    <w:rsid w:val="00D858FE"/>
    <w:rsid w:val="00D85AA6"/>
    <w:rsid w:val="00D85AC7"/>
    <w:rsid w:val="00D85CA4"/>
    <w:rsid w:val="00D85E07"/>
    <w:rsid w:val="00D85E4A"/>
    <w:rsid w:val="00D85EA4"/>
    <w:rsid w:val="00D85EB7"/>
    <w:rsid w:val="00D86261"/>
    <w:rsid w:val="00D86291"/>
    <w:rsid w:val="00D86639"/>
    <w:rsid w:val="00D86A09"/>
    <w:rsid w:val="00D86A34"/>
    <w:rsid w:val="00D86A84"/>
    <w:rsid w:val="00D86EDE"/>
    <w:rsid w:val="00D871B0"/>
    <w:rsid w:val="00D87316"/>
    <w:rsid w:val="00D8763C"/>
    <w:rsid w:val="00D87A79"/>
    <w:rsid w:val="00D87BBB"/>
    <w:rsid w:val="00D90054"/>
    <w:rsid w:val="00D90055"/>
    <w:rsid w:val="00D90398"/>
    <w:rsid w:val="00D90BF8"/>
    <w:rsid w:val="00D90DDE"/>
    <w:rsid w:val="00D91052"/>
    <w:rsid w:val="00D9112C"/>
    <w:rsid w:val="00D91229"/>
    <w:rsid w:val="00D91241"/>
    <w:rsid w:val="00D915B4"/>
    <w:rsid w:val="00D91976"/>
    <w:rsid w:val="00D91AC5"/>
    <w:rsid w:val="00D91CFE"/>
    <w:rsid w:val="00D91D67"/>
    <w:rsid w:val="00D91FA4"/>
    <w:rsid w:val="00D91FC9"/>
    <w:rsid w:val="00D9235A"/>
    <w:rsid w:val="00D925AE"/>
    <w:rsid w:val="00D928D5"/>
    <w:rsid w:val="00D92980"/>
    <w:rsid w:val="00D92A7A"/>
    <w:rsid w:val="00D92AED"/>
    <w:rsid w:val="00D92C67"/>
    <w:rsid w:val="00D92D42"/>
    <w:rsid w:val="00D93093"/>
    <w:rsid w:val="00D930A2"/>
    <w:rsid w:val="00D9312F"/>
    <w:rsid w:val="00D931CA"/>
    <w:rsid w:val="00D93530"/>
    <w:rsid w:val="00D9393C"/>
    <w:rsid w:val="00D93BC0"/>
    <w:rsid w:val="00D93F79"/>
    <w:rsid w:val="00D940B1"/>
    <w:rsid w:val="00D9434B"/>
    <w:rsid w:val="00D94545"/>
    <w:rsid w:val="00D945B6"/>
    <w:rsid w:val="00D947A7"/>
    <w:rsid w:val="00D9496C"/>
    <w:rsid w:val="00D94B56"/>
    <w:rsid w:val="00D94C04"/>
    <w:rsid w:val="00D94EA1"/>
    <w:rsid w:val="00D95005"/>
    <w:rsid w:val="00D95103"/>
    <w:rsid w:val="00D95322"/>
    <w:rsid w:val="00D9582F"/>
    <w:rsid w:val="00D95866"/>
    <w:rsid w:val="00D95878"/>
    <w:rsid w:val="00D95932"/>
    <w:rsid w:val="00D95C4A"/>
    <w:rsid w:val="00D95D16"/>
    <w:rsid w:val="00D95DE1"/>
    <w:rsid w:val="00D95E16"/>
    <w:rsid w:val="00D96236"/>
    <w:rsid w:val="00D966C2"/>
    <w:rsid w:val="00D96D8D"/>
    <w:rsid w:val="00D97435"/>
    <w:rsid w:val="00D9764F"/>
    <w:rsid w:val="00D97A48"/>
    <w:rsid w:val="00D97A69"/>
    <w:rsid w:val="00D97A6A"/>
    <w:rsid w:val="00D97B55"/>
    <w:rsid w:val="00D97C48"/>
    <w:rsid w:val="00D97F19"/>
    <w:rsid w:val="00D97F5A"/>
    <w:rsid w:val="00DA0090"/>
    <w:rsid w:val="00DA036D"/>
    <w:rsid w:val="00DA0628"/>
    <w:rsid w:val="00DA06EB"/>
    <w:rsid w:val="00DA0C04"/>
    <w:rsid w:val="00DA0FFC"/>
    <w:rsid w:val="00DA123A"/>
    <w:rsid w:val="00DA13EC"/>
    <w:rsid w:val="00DA1425"/>
    <w:rsid w:val="00DA1466"/>
    <w:rsid w:val="00DA171F"/>
    <w:rsid w:val="00DA19C2"/>
    <w:rsid w:val="00DA1A96"/>
    <w:rsid w:val="00DA1D42"/>
    <w:rsid w:val="00DA209C"/>
    <w:rsid w:val="00DA20E0"/>
    <w:rsid w:val="00DA2145"/>
    <w:rsid w:val="00DA21FE"/>
    <w:rsid w:val="00DA2432"/>
    <w:rsid w:val="00DA2454"/>
    <w:rsid w:val="00DA25EE"/>
    <w:rsid w:val="00DA28A2"/>
    <w:rsid w:val="00DA29CB"/>
    <w:rsid w:val="00DA29E8"/>
    <w:rsid w:val="00DA2A18"/>
    <w:rsid w:val="00DA2ACD"/>
    <w:rsid w:val="00DA2B9F"/>
    <w:rsid w:val="00DA2C5D"/>
    <w:rsid w:val="00DA2D40"/>
    <w:rsid w:val="00DA2E78"/>
    <w:rsid w:val="00DA352B"/>
    <w:rsid w:val="00DA39D2"/>
    <w:rsid w:val="00DA3A93"/>
    <w:rsid w:val="00DA3B94"/>
    <w:rsid w:val="00DA3C75"/>
    <w:rsid w:val="00DA3D82"/>
    <w:rsid w:val="00DA4011"/>
    <w:rsid w:val="00DA4338"/>
    <w:rsid w:val="00DA4668"/>
    <w:rsid w:val="00DA470D"/>
    <w:rsid w:val="00DA4872"/>
    <w:rsid w:val="00DA4A80"/>
    <w:rsid w:val="00DA4AAE"/>
    <w:rsid w:val="00DA4CDC"/>
    <w:rsid w:val="00DA4E44"/>
    <w:rsid w:val="00DA4F27"/>
    <w:rsid w:val="00DA4FFC"/>
    <w:rsid w:val="00DA51DE"/>
    <w:rsid w:val="00DA5341"/>
    <w:rsid w:val="00DA535A"/>
    <w:rsid w:val="00DA53B2"/>
    <w:rsid w:val="00DA543A"/>
    <w:rsid w:val="00DA57FE"/>
    <w:rsid w:val="00DA58D5"/>
    <w:rsid w:val="00DA5C11"/>
    <w:rsid w:val="00DA5D09"/>
    <w:rsid w:val="00DA5E29"/>
    <w:rsid w:val="00DA5F0B"/>
    <w:rsid w:val="00DA61F7"/>
    <w:rsid w:val="00DA63DC"/>
    <w:rsid w:val="00DA656A"/>
    <w:rsid w:val="00DA65A7"/>
    <w:rsid w:val="00DA6903"/>
    <w:rsid w:val="00DA6923"/>
    <w:rsid w:val="00DA6A25"/>
    <w:rsid w:val="00DA6A27"/>
    <w:rsid w:val="00DA6AD3"/>
    <w:rsid w:val="00DA6C01"/>
    <w:rsid w:val="00DA6C1E"/>
    <w:rsid w:val="00DA6C3D"/>
    <w:rsid w:val="00DA6E28"/>
    <w:rsid w:val="00DA710A"/>
    <w:rsid w:val="00DA7255"/>
    <w:rsid w:val="00DA7353"/>
    <w:rsid w:val="00DA7467"/>
    <w:rsid w:val="00DA776A"/>
    <w:rsid w:val="00DA78D8"/>
    <w:rsid w:val="00DA7B93"/>
    <w:rsid w:val="00DA7C0E"/>
    <w:rsid w:val="00DA7CC1"/>
    <w:rsid w:val="00DA7E3D"/>
    <w:rsid w:val="00DB0201"/>
    <w:rsid w:val="00DB0409"/>
    <w:rsid w:val="00DB0465"/>
    <w:rsid w:val="00DB064A"/>
    <w:rsid w:val="00DB0B88"/>
    <w:rsid w:val="00DB0C4A"/>
    <w:rsid w:val="00DB0D2D"/>
    <w:rsid w:val="00DB0E1D"/>
    <w:rsid w:val="00DB0E50"/>
    <w:rsid w:val="00DB1187"/>
    <w:rsid w:val="00DB1378"/>
    <w:rsid w:val="00DB18A3"/>
    <w:rsid w:val="00DB1A6E"/>
    <w:rsid w:val="00DB1B01"/>
    <w:rsid w:val="00DB1B97"/>
    <w:rsid w:val="00DB1DD0"/>
    <w:rsid w:val="00DB20C7"/>
    <w:rsid w:val="00DB21B4"/>
    <w:rsid w:val="00DB24FD"/>
    <w:rsid w:val="00DB2650"/>
    <w:rsid w:val="00DB273E"/>
    <w:rsid w:val="00DB2868"/>
    <w:rsid w:val="00DB2EB4"/>
    <w:rsid w:val="00DB2FF4"/>
    <w:rsid w:val="00DB306D"/>
    <w:rsid w:val="00DB3178"/>
    <w:rsid w:val="00DB3390"/>
    <w:rsid w:val="00DB345F"/>
    <w:rsid w:val="00DB3500"/>
    <w:rsid w:val="00DB3581"/>
    <w:rsid w:val="00DB3732"/>
    <w:rsid w:val="00DB37A0"/>
    <w:rsid w:val="00DB37A2"/>
    <w:rsid w:val="00DB38D4"/>
    <w:rsid w:val="00DB398E"/>
    <w:rsid w:val="00DB3C75"/>
    <w:rsid w:val="00DB3CD0"/>
    <w:rsid w:val="00DB41F4"/>
    <w:rsid w:val="00DB430E"/>
    <w:rsid w:val="00DB4323"/>
    <w:rsid w:val="00DB4426"/>
    <w:rsid w:val="00DB4726"/>
    <w:rsid w:val="00DB49DA"/>
    <w:rsid w:val="00DB4DFC"/>
    <w:rsid w:val="00DB51A3"/>
    <w:rsid w:val="00DB52A6"/>
    <w:rsid w:val="00DB52DF"/>
    <w:rsid w:val="00DB54AA"/>
    <w:rsid w:val="00DB54AD"/>
    <w:rsid w:val="00DB55F0"/>
    <w:rsid w:val="00DB5966"/>
    <w:rsid w:val="00DB5BCD"/>
    <w:rsid w:val="00DB5F0F"/>
    <w:rsid w:val="00DB6017"/>
    <w:rsid w:val="00DB6154"/>
    <w:rsid w:val="00DB61BC"/>
    <w:rsid w:val="00DB63CE"/>
    <w:rsid w:val="00DB65A0"/>
    <w:rsid w:val="00DB6B72"/>
    <w:rsid w:val="00DB6CAF"/>
    <w:rsid w:val="00DB6F48"/>
    <w:rsid w:val="00DB6F91"/>
    <w:rsid w:val="00DB7190"/>
    <w:rsid w:val="00DB7429"/>
    <w:rsid w:val="00DB749E"/>
    <w:rsid w:val="00DB7536"/>
    <w:rsid w:val="00DB75A9"/>
    <w:rsid w:val="00DB7619"/>
    <w:rsid w:val="00DB76FD"/>
    <w:rsid w:val="00DB77DC"/>
    <w:rsid w:val="00DB7A51"/>
    <w:rsid w:val="00DB7AEC"/>
    <w:rsid w:val="00DB7B20"/>
    <w:rsid w:val="00DB7B28"/>
    <w:rsid w:val="00DB7BB7"/>
    <w:rsid w:val="00DB7D5D"/>
    <w:rsid w:val="00DB7DED"/>
    <w:rsid w:val="00DB7E6C"/>
    <w:rsid w:val="00DB7E96"/>
    <w:rsid w:val="00DC008B"/>
    <w:rsid w:val="00DC0354"/>
    <w:rsid w:val="00DC037C"/>
    <w:rsid w:val="00DC0746"/>
    <w:rsid w:val="00DC089C"/>
    <w:rsid w:val="00DC093B"/>
    <w:rsid w:val="00DC09D1"/>
    <w:rsid w:val="00DC0A5F"/>
    <w:rsid w:val="00DC0BE4"/>
    <w:rsid w:val="00DC0C23"/>
    <w:rsid w:val="00DC0C66"/>
    <w:rsid w:val="00DC0E22"/>
    <w:rsid w:val="00DC0F81"/>
    <w:rsid w:val="00DC1074"/>
    <w:rsid w:val="00DC14BE"/>
    <w:rsid w:val="00DC15EA"/>
    <w:rsid w:val="00DC166C"/>
    <w:rsid w:val="00DC17D2"/>
    <w:rsid w:val="00DC181C"/>
    <w:rsid w:val="00DC1825"/>
    <w:rsid w:val="00DC1A69"/>
    <w:rsid w:val="00DC223D"/>
    <w:rsid w:val="00DC2455"/>
    <w:rsid w:val="00DC24D3"/>
    <w:rsid w:val="00DC2AA4"/>
    <w:rsid w:val="00DC2AD8"/>
    <w:rsid w:val="00DC2BEB"/>
    <w:rsid w:val="00DC2E88"/>
    <w:rsid w:val="00DC31D4"/>
    <w:rsid w:val="00DC31F4"/>
    <w:rsid w:val="00DC33C7"/>
    <w:rsid w:val="00DC34C0"/>
    <w:rsid w:val="00DC3559"/>
    <w:rsid w:val="00DC3587"/>
    <w:rsid w:val="00DC3594"/>
    <w:rsid w:val="00DC3595"/>
    <w:rsid w:val="00DC366D"/>
    <w:rsid w:val="00DC3929"/>
    <w:rsid w:val="00DC3CD5"/>
    <w:rsid w:val="00DC3F0D"/>
    <w:rsid w:val="00DC4117"/>
    <w:rsid w:val="00DC41C6"/>
    <w:rsid w:val="00DC43A7"/>
    <w:rsid w:val="00DC4505"/>
    <w:rsid w:val="00DC46CA"/>
    <w:rsid w:val="00DC4C3F"/>
    <w:rsid w:val="00DC4C68"/>
    <w:rsid w:val="00DC5737"/>
    <w:rsid w:val="00DC583D"/>
    <w:rsid w:val="00DC5F7B"/>
    <w:rsid w:val="00DC60B3"/>
    <w:rsid w:val="00DC60DB"/>
    <w:rsid w:val="00DC650B"/>
    <w:rsid w:val="00DC6512"/>
    <w:rsid w:val="00DC673C"/>
    <w:rsid w:val="00DC6762"/>
    <w:rsid w:val="00DC6869"/>
    <w:rsid w:val="00DC6967"/>
    <w:rsid w:val="00DC6C78"/>
    <w:rsid w:val="00DC6D99"/>
    <w:rsid w:val="00DC6E5D"/>
    <w:rsid w:val="00DC72C6"/>
    <w:rsid w:val="00DC7409"/>
    <w:rsid w:val="00DC7602"/>
    <w:rsid w:val="00DC762D"/>
    <w:rsid w:val="00DC7BFB"/>
    <w:rsid w:val="00DC7F72"/>
    <w:rsid w:val="00DC7FB3"/>
    <w:rsid w:val="00DC7FF1"/>
    <w:rsid w:val="00DD001A"/>
    <w:rsid w:val="00DD02BD"/>
    <w:rsid w:val="00DD0369"/>
    <w:rsid w:val="00DD03C6"/>
    <w:rsid w:val="00DD0461"/>
    <w:rsid w:val="00DD06D0"/>
    <w:rsid w:val="00DD0884"/>
    <w:rsid w:val="00DD0903"/>
    <w:rsid w:val="00DD0AC5"/>
    <w:rsid w:val="00DD0D78"/>
    <w:rsid w:val="00DD0E4C"/>
    <w:rsid w:val="00DD0E7B"/>
    <w:rsid w:val="00DD11A7"/>
    <w:rsid w:val="00DD1315"/>
    <w:rsid w:val="00DD181C"/>
    <w:rsid w:val="00DD1E4B"/>
    <w:rsid w:val="00DD2079"/>
    <w:rsid w:val="00DD2165"/>
    <w:rsid w:val="00DD22B9"/>
    <w:rsid w:val="00DD22FB"/>
    <w:rsid w:val="00DD2796"/>
    <w:rsid w:val="00DD27D9"/>
    <w:rsid w:val="00DD2979"/>
    <w:rsid w:val="00DD29A2"/>
    <w:rsid w:val="00DD2A04"/>
    <w:rsid w:val="00DD2A69"/>
    <w:rsid w:val="00DD2B28"/>
    <w:rsid w:val="00DD3074"/>
    <w:rsid w:val="00DD32B2"/>
    <w:rsid w:val="00DD32DE"/>
    <w:rsid w:val="00DD3396"/>
    <w:rsid w:val="00DD35DE"/>
    <w:rsid w:val="00DD37DB"/>
    <w:rsid w:val="00DD3EC6"/>
    <w:rsid w:val="00DD3F12"/>
    <w:rsid w:val="00DD3F40"/>
    <w:rsid w:val="00DD3FED"/>
    <w:rsid w:val="00DD40B5"/>
    <w:rsid w:val="00DD4210"/>
    <w:rsid w:val="00DD4360"/>
    <w:rsid w:val="00DD4434"/>
    <w:rsid w:val="00DD4686"/>
    <w:rsid w:val="00DD479D"/>
    <w:rsid w:val="00DD49BE"/>
    <w:rsid w:val="00DD49F6"/>
    <w:rsid w:val="00DD4B92"/>
    <w:rsid w:val="00DD4D3D"/>
    <w:rsid w:val="00DD4D84"/>
    <w:rsid w:val="00DD4E20"/>
    <w:rsid w:val="00DD4EA2"/>
    <w:rsid w:val="00DD5A08"/>
    <w:rsid w:val="00DD5D51"/>
    <w:rsid w:val="00DD5DCE"/>
    <w:rsid w:val="00DD5EA0"/>
    <w:rsid w:val="00DD601F"/>
    <w:rsid w:val="00DD60A2"/>
    <w:rsid w:val="00DD62E4"/>
    <w:rsid w:val="00DD6358"/>
    <w:rsid w:val="00DD6400"/>
    <w:rsid w:val="00DD642F"/>
    <w:rsid w:val="00DD6491"/>
    <w:rsid w:val="00DD67F9"/>
    <w:rsid w:val="00DD68EC"/>
    <w:rsid w:val="00DD696E"/>
    <w:rsid w:val="00DD6A54"/>
    <w:rsid w:val="00DD6B52"/>
    <w:rsid w:val="00DD6E24"/>
    <w:rsid w:val="00DD6EF9"/>
    <w:rsid w:val="00DD6F72"/>
    <w:rsid w:val="00DD7136"/>
    <w:rsid w:val="00DD737B"/>
    <w:rsid w:val="00DD73A5"/>
    <w:rsid w:val="00DD77F2"/>
    <w:rsid w:val="00DE02EA"/>
    <w:rsid w:val="00DE0358"/>
    <w:rsid w:val="00DE0460"/>
    <w:rsid w:val="00DE052A"/>
    <w:rsid w:val="00DE057D"/>
    <w:rsid w:val="00DE05B6"/>
    <w:rsid w:val="00DE093C"/>
    <w:rsid w:val="00DE0B01"/>
    <w:rsid w:val="00DE1248"/>
    <w:rsid w:val="00DE140B"/>
    <w:rsid w:val="00DE1624"/>
    <w:rsid w:val="00DE170A"/>
    <w:rsid w:val="00DE17E9"/>
    <w:rsid w:val="00DE1C4E"/>
    <w:rsid w:val="00DE1D86"/>
    <w:rsid w:val="00DE1ECB"/>
    <w:rsid w:val="00DE1FDE"/>
    <w:rsid w:val="00DE2058"/>
    <w:rsid w:val="00DE206B"/>
    <w:rsid w:val="00DE2078"/>
    <w:rsid w:val="00DE238C"/>
    <w:rsid w:val="00DE23E1"/>
    <w:rsid w:val="00DE29AF"/>
    <w:rsid w:val="00DE2A0F"/>
    <w:rsid w:val="00DE2C55"/>
    <w:rsid w:val="00DE2CC8"/>
    <w:rsid w:val="00DE2E70"/>
    <w:rsid w:val="00DE30DB"/>
    <w:rsid w:val="00DE3288"/>
    <w:rsid w:val="00DE33A6"/>
    <w:rsid w:val="00DE354E"/>
    <w:rsid w:val="00DE35B2"/>
    <w:rsid w:val="00DE364E"/>
    <w:rsid w:val="00DE38AD"/>
    <w:rsid w:val="00DE38F2"/>
    <w:rsid w:val="00DE3CAB"/>
    <w:rsid w:val="00DE3CBB"/>
    <w:rsid w:val="00DE4032"/>
    <w:rsid w:val="00DE4140"/>
    <w:rsid w:val="00DE4145"/>
    <w:rsid w:val="00DE4358"/>
    <w:rsid w:val="00DE48AD"/>
    <w:rsid w:val="00DE48D9"/>
    <w:rsid w:val="00DE496E"/>
    <w:rsid w:val="00DE4EE6"/>
    <w:rsid w:val="00DE5046"/>
    <w:rsid w:val="00DE50DB"/>
    <w:rsid w:val="00DE5244"/>
    <w:rsid w:val="00DE552C"/>
    <w:rsid w:val="00DE561E"/>
    <w:rsid w:val="00DE5672"/>
    <w:rsid w:val="00DE5741"/>
    <w:rsid w:val="00DE5769"/>
    <w:rsid w:val="00DE58AF"/>
    <w:rsid w:val="00DE5977"/>
    <w:rsid w:val="00DE5AC5"/>
    <w:rsid w:val="00DE5B07"/>
    <w:rsid w:val="00DE5BDC"/>
    <w:rsid w:val="00DE5D66"/>
    <w:rsid w:val="00DE5E84"/>
    <w:rsid w:val="00DE5EDD"/>
    <w:rsid w:val="00DE6270"/>
    <w:rsid w:val="00DE636B"/>
    <w:rsid w:val="00DE6442"/>
    <w:rsid w:val="00DE6551"/>
    <w:rsid w:val="00DE6577"/>
    <w:rsid w:val="00DE6643"/>
    <w:rsid w:val="00DE6657"/>
    <w:rsid w:val="00DE673A"/>
    <w:rsid w:val="00DE673D"/>
    <w:rsid w:val="00DE67AC"/>
    <w:rsid w:val="00DE686B"/>
    <w:rsid w:val="00DE6AD0"/>
    <w:rsid w:val="00DE6AF7"/>
    <w:rsid w:val="00DE6B3C"/>
    <w:rsid w:val="00DE6BD7"/>
    <w:rsid w:val="00DE6C28"/>
    <w:rsid w:val="00DE6C32"/>
    <w:rsid w:val="00DE6EC7"/>
    <w:rsid w:val="00DE6FD5"/>
    <w:rsid w:val="00DE6FD7"/>
    <w:rsid w:val="00DE7379"/>
    <w:rsid w:val="00DE7529"/>
    <w:rsid w:val="00DE782E"/>
    <w:rsid w:val="00DE7955"/>
    <w:rsid w:val="00DE7CEE"/>
    <w:rsid w:val="00DE7DC4"/>
    <w:rsid w:val="00DE7F96"/>
    <w:rsid w:val="00DF0053"/>
    <w:rsid w:val="00DF0064"/>
    <w:rsid w:val="00DF013C"/>
    <w:rsid w:val="00DF01B1"/>
    <w:rsid w:val="00DF01F7"/>
    <w:rsid w:val="00DF0254"/>
    <w:rsid w:val="00DF039D"/>
    <w:rsid w:val="00DF03D5"/>
    <w:rsid w:val="00DF047A"/>
    <w:rsid w:val="00DF0A04"/>
    <w:rsid w:val="00DF0AAA"/>
    <w:rsid w:val="00DF0B04"/>
    <w:rsid w:val="00DF12E9"/>
    <w:rsid w:val="00DF1351"/>
    <w:rsid w:val="00DF13D1"/>
    <w:rsid w:val="00DF13DD"/>
    <w:rsid w:val="00DF1682"/>
    <w:rsid w:val="00DF185E"/>
    <w:rsid w:val="00DF1B76"/>
    <w:rsid w:val="00DF1B84"/>
    <w:rsid w:val="00DF1D44"/>
    <w:rsid w:val="00DF1E90"/>
    <w:rsid w:val="00DF205D"/>
    <w:rsid w:val="00DF2079"/>
    <w:rsid w:val="00DF25FF"/>
    <w:rsid w:val="00DF26D7"/>
    <w:rsid w:val="00DF2775"/>
    <w:rsid w:val="00DF279E"/>
    <w:rsid w:val="00DF2C04"/>
    <w:rsid w:val="00DF2C3D"/>
    <w:rsid w:val="00DF2DB9"/>
    <w:rsid w:val="00DF2F0C"/>
    <w:rsid w:val="00DF3038"/>
    <w:rsid w:val="00DF30C9"/>
    <w:rsid w:val="00DF3193"/>
    <w:rsid w:val="00DF3554"/>
    <w:rsid w:val="00DF3830"/>
    <w:rsid w:val="00DF386B"/>
    <w:rsid w:val="00DF39E1"/>
    <w:rsid w:val="00DF3AB7"/>
    <w:rsid w:val="00DF3E5E"/>
    <w:rsid w:val="00DF3F93"/>
    <w:rsid w:val="00DF4295"/>
    <w:rsid w:val="00DF4307"/>
    <w:rsid w:val="00DF44C7"/>
    <w:rsid w:val="00DF48D6"/>
    <w:rsid w:val="00DF4A29"/>
    <w:rsid w:val="00DF4C36"/>
    <w:rsid w:val="00DF4EA6"/>
    <w:rsid w:val="00DF4F65"/>
    <w:rsid w:val="00DF518F"/>
    <w:rsid w:val="00DF53A2"/>
    <w:rsid w:val="00DF5A2D"/>
    <w:rsid w:val="00DF5A90"/>
    <w:rsid w:val="00DF5D20"/>
    <w:rsid w:val="00DF5DBD"/>
    <w:rsid w:val="00DF5E8C"/>
    <w:rsid w:val="00DF5EAB"/>
    <w:rsid w:val="00DF60AA"/>
    <w:rsid w:val="00DF618A"/>
    <w:rsid w:val="00DF619C"/>
    <w:rsid w:val="00DF6234"/>
    <w:rsid w:val="00DF651D"/>
    <w:rsid w:val="00DF65F9"/>
    <w:rsid w:val="00DF6668"/>
    <w:rsid w:val="00DF6675"/>
    <w:rsid w:val="00DF66FB"/>
    <w:rsid w:val="00DF6A41"/>
    <w:rsid w:val="00DF6B6D"/>
    <w:rsid w:val="00DF6D99"/>
    <w:rsid w:val="00DF6FC9"/>
    <w:rsid w:val="00DF70FD"/>
    <w:rsid w:val="00DF71B1"/>
    <w:rsid w:val="00DF71FB"/>
    <w:rsid w:val="00DF748D"/>
    <w:rsid w:val="00DF7546"/>
    <w:rsid w:val="00DF79EB"/>
    <w:rsid w:val="00DF7ACD"/>
    <w:rsid w:val="00DF7CB6"/>
    <w:rsid w:val="00DF7D90"/>
    <w:rsid w:val="00DF7F67"/>
    <w:rsid w:val="00DF7F8B"/>
    <w:rsid w:val="00E00088"/>
    <w:rsid w:val="00E0031C"/>
    <w:rsid w:val="00E0046F"/>
    <w:rsid w:val="00E0052D"/>
    <w:rsid w:val="00E00829"/>
    <w:rsid w:val="00E00867"/>
    <w:rsid w:val="00E0089B"/>
    <w:rsid w:val="00E00921"/>
    <w:rsid w:val="00E00993"/>
    <w:rsid w:val="00E00A19"/>
    <w:rsid w:val="00E00B1F"/>
    <w:rsid w:val="00E00D97"/>
    <w:rsid w:val="00E00E17"/>
    <w:rsid w:val="00E00F33"/>
    <w:rsid w:val="00E00F80"/>
    <w:rsid w:val="00E01488"/>
    <w:rsid w:val="00E01616"/>
    <w:rsid w:val="00E016F4"/>
    <w:rsid w:val="00E01999"/>
    <w:rsid w:val="00E01BF7"/>
    <w:rsid w:val="00E01C88"/>
    <w:rsid w:val="00E01CED"/>
    <w:rsid w:val="00E01D63"/>
    <w:rsid w:val="00E01E8E"/>
    <w:rsid w:val="00E0211B"/>
    <w:rsid w:val="00E021C3"/>
    <w:rsid w:val="00E02368"/>
    <w:rsid w:val="00E023E9"/>
    <w:rsid w:val="00E02408"/>
    <w:rsid w:val="00E025F8"/>
    <w:rsid w:val="00E026CF"/>
    <w:rsid w:val="00E028A3"/>
    <w:rsid w:val="00E02D04"/>
    <w:rsid w:val="00E02E7F"/>
    <w:rsid w:val="00E033F6"/>
    <w:rsid w:val="00E036BF"/>
    <w:rsid w:val="00E03726"/>
    <w:rsid w:val="00E03768"/>
    <w:rsid w:val="00E037C2"/>
    <w:rsid w:val="00E03AAD"/>
    <w:rsid w:val="00E03BE5"/>
    <w:rsid w:val="00E03D06"/>
    <w:rsid w:val="00E03E97"/>
    <w:rsid w:val="00E04230"/>
    <w:rsid w:val="00E04288"/>
    <w:rsid w:val="00E043D9"/>
    <w:rsid w:val="00E0445F"/>
    <w:rsid w:val="00E045A2"/>
    <w:rsid w:val="00E045E5"/>
    <w:rsid w:val="00E04629"/>
    <w:rsid w:val="00E04635"/>
    <w:rsid w:val="00E0480C"/>
    <w:rsid w:val="00E048B2"/>
    <w:rsid w:val="00E04916"/>
    <w:rsid w:val="00E04BCE"/>
    <w:rsid w:val="00E04F06"/>
    <w:rsid w:val="00E04F7C"/>
    <w:rsid w:val="00E0501C"/>
    <w:rsid w:val="00E051D4"/>
    <w:rsid w:val="00E05267"/>
    <w:rsid w:val="00E05368"/>
    <w:rsid w:val="00E05703"/>
    <w:rsid w:val="00E057E7"/>
    <w:rsid w:val="00E05904"/>
    <w:rsid w:val="00E05A51"/>
    <w:rsid w:val="00E05C78"/>
    <w:rsid w:val="00E05FB8"/>
    <w:rsid w:val="00E05FF4"/>
    <w:rsid w:val="00E06094"/>
    <w:rsid w:val="00E060BA"/>
    <w:rsid w:val="00E06156"/>
    <w:rsid w:val="00E063E7"/>
    <w:rsid w:val="00E0670A"/>
    <w:rsid w:val="00E06CC4"/>
    <w:rsid w:val="00E06EC3"/>
    <w:rsid w:val="00E06FFF"/>
    <w:rsid w:val="00E078EE"/>
    <w:rsid w:val="00E07985"/>
    <w:rsid w:val="00E07A2B"/>
    <w:rsid w:val="00E07B0A"/>
    <w:rsid w:val="00E07D0F"/>
    <w:rsid w:val="00E07EDA"/>
    <w:rsid w:val="00E10045"/>
    <w:rsid w:val="00E100A6"/>
    <w:rsid w:val="00E105D9"/>
    <w:rsid w:val="00E106DB"/>
    <w:rsid w:val="00E10B8A"/>
    <w:rsid w:val="00E10D4C"/>
    <w:rsid w:val="00E10F99"/>
    <w:rsid w:val="00E110A8"/>
    <w:rsid w:val="00E110C8"/>
    <w:rsid w:val="00E112D3"/>
    <w:rsid w:val="00E113F7"/>
    <w:rsid w:val="00E11421"/>
    <w:rsid w:val="00E1151E"/>
    <w:rsid w:val="00E117F3"/>
    <w:rsid w:val="00E11969"/>
    <w:rsid w:val="00E11C30"/>
    <w:rsid w:val="00E11CB3"/>
    <w:rsid w:val="00E11E44"/>
    <w:rsid w:val="00E1200F"/>
    <w:rsid w:val="00E1271D"/>
    <w:rsid w:val="00E12901"/>
    <w:rsid w:val="00E12C65"/>
    <w:rsid w:val="00E12F92"/>
    <w:rsid w:val="00E12FC3"/>
    <w:rsid w:val="00E12FD2"/>
    <w:rsid w:val="00E12FD3"/>
    <w:rsid w:val="00E130BC"/>
    <w:rsid w:val="00E130FB"/>
    <w:rsid w:val="00E132D5"/>
    <w:rsid w:val="00E133CF"/>
    <w:rsid w:val="00E1361C"/>
    <w:rsid w:val="00E13633"/>
    <w:rsid w:val="00E136F8"/>
    <w:rsid w:val="00E13AC7"/>
    <w:rsid w:val="00E13C20"/>
    <w:rsid w:val="00E13CBC"/>
    <w:rsid w:val="00E14002"/>
    <w:rsid w:val="00E14153"/>
    <w:rsid w:val="00E141DC"/>
    <w:rsid w:val="00E1425A"/>
    <w:rsid w:val="00E14374"/>
    <w:rsid w:val="00E14418"/>
    <w:rsid w:val="00E14497"/>
    <w:rsid w:val="00E14669"/>
    <w:rsid w:val="00E146E9"/>
    <w:rsid w:val="00E14B51"/>
    <w:rsid w:val="00E14E4B"/>
    <w:rsid w:val="00E14F86"/>
    <w:rsid w:val="00E15089"/>
    <w:rsid w:val="00E150DB"/>
    <w:rsid w:val="00E151CB"/>
    <w:rsid w:val="00E15493"/>
    <w:rsid w:val="00E15651"/>
    <w:rsid w:val="00E15782"/>
    <w:rsid w:val="00E157A2"/>
    <w:rsid w:val="00E15981"/>
    <w:rsid w:val="00E15A30"/>
    <w:rsid w:val="00E15D74"/>
    <w:rsid w:val="00E15EE5"/>
    <w:rsid w:val="00E16003"/>
    <w:rsid w:val="00E16214"/>
    <w:rsid w:val="00E16245"/>
    <w:rsid w:val="00E168F7"/>
    <w:rsid w:val="00E169F4"/>
    <w:rsid w:val="00E16A02"/>
    <w:rsid w:val="00E16ABF"/>
    <w:rsid w:val="00E16B5A"/>
    <w:rsid w:val="00E16B8F"/>
    <w:rsid w:val="00E16CA0"/>
    <w:rsid w:val="00E16D2B"/>
    <w:rsid w:val="00E16DDB"/>
    <w:rsid w:val="00E16FC3"/>
    <w:rsid w:val="00E170E5"/>
    <w:rsid w:val="00E17187"/>
    <w:rsid w:val="00E17475"/>
    <w:rsid w:val="00E1757D"/>
    <w:rsid w:val="00E17703"/>
    <w:rsid w:val="00E17881"/>
    <w:rsid w:val="00E17C84"/>
    <w:rsid w:val="00E2006C"/>
    <w:rsid w:val="00E201FB"/>
    <w:rsid w:val="00E2031F"/>
    <w:rsid w:val="00E204BE"/>
    <w:rsid w:val="00E20525"/>
    <w:rsid w:val="00E20940"/>
    <w:rsid w:val="00E20950"/>
    <w:rsid w:val="00E2097F"/>
    <w:rsid w:val="00E209B6"/>
    <w:rsid w:val="00E20B61"/>
    <w:rsid w:val="00E20F20"/>
    <w:rsid w:val="00E20F70"/>
    <w:rsid w:val="00E21101"/>
    <w:rsid w:val="00E212BC"/>
    <w:rsid w:val="00E213BA"/>
    <w:rsid w:val="00E21579"/>
    <w:rsid w:val="00E218ED"/>
    <w:rsid w:val="00E21AC1"/>
    <w:rsid w:val="00E21BFC"/>
    <w:rsid w:val="00E21F33"/>
    <w:rsid w:val="00E21FB3"/>
    <w:rsid w:val="00E22648"/>
    <w:rsid w:val="00E228A1"/>
    <w:rsid w:val="00E22963"/>
    <w:rsid w:val="00E22A3A"/>
    <w:rsid w:val="00E22ADE"/>
    <w:rsid w:val="00E22B53"/>
    <w:rsid w:val="00E22CB8"/>
    <w:rsid w:val="00E2334D"/>
    <w:rsid w:val="00E233C4"/>
    <w:rsid w:val="00E23420"/>
    <w:rsid w:val="00E23A61"/>
    <w:rsid w:val="00E23BB3"/>
    <w:rsid w:val="00E23C34"/>
    <w:rsid w:val="00E23CD9"/>
    <w:rsid w:val="00E23E6E"/>
    <w:rsid w:val="00E2412E"/>
    <w:rsid w:val="00E241FA"/>
    <w:rsid w:val="00E2427B"/>
    <w:rsid w:val="00E24400"/>
    <w:rsid w:val="00E244A4"/>
    <w:rsid w:val="00E245EC"/>
    <w:rsid w:val="00E24C37"/>
    <w:rsid w:val="00E24D25"/>
    <w:rsid w:val="00E24F66"/>
    <w:rsid w:val="00E25044"/>
    <w:rsid w:val="00E2510B"/>
    <w:rsid w:val="00E25184"/>
    <w:rsid w:val="00E251E0"/>
    <w:rsid w:val="00E25264"/>
    <w:rsid w:val="00E25348"/>
    <w:rsid w:val="00E25471"/>
    <w:rsid w:val="00E254B0"/>
    <w:rsid w:val="00E25503"/>
    <w:rsid w:val="00E2589C"/>
    <w:rsid w:val="00E2598C"/>
    <w:rsid w:val="00E25A84"/>
    <w:rsid w:val="00E25AC2"/>
    <w:rsid w:val="00E25CAC"/>
    <w:rsid w:val="00E26332"/>
    <w:rsid w:val="00E2637B"/>
    <w:rsid w:val="00E2641E"/>
    <w:rsid w:val="00E26552"/>
    <w:rsid w:val="00E265F5"/>
    <w:rsid w:val="00E26806"/>
    <w:rsid w:val="00E269C3"/>
    <w:rsid w:val="00E26A2C"/>
    <w:rsid w:val="00E26B82"/>
    <w:rsid w:val="00E26BFF"/>
    <w:rsid w:val="00E26C52"/>
    <w:rsid w:val="00E26D06"/>
    <w:rsid w:val="00E26EC4"/>
    <w:rsid w:val="00E26F9E"/>
    <w:rsid w:val="00E272FD"/>
    <w:rsid w:val="00E277BC"/>
    <w:rsid w:val="00E27A0C"/>
    <w:rsid w:val="00E27AE2"/>
    <w:rsid w:val="00E27C6F"/>
    <w:rsid w:val="00E300AB"/>
    <w:rsid w:val="00E30132"/>
    <w:rsid w:val="00E3014A"/>
    <w:rsid w:val="00E3019E"/>
    <w:rsid w:val="00E304A6"/>
    <w:rsid w:val="00E304F1"/>
    <w:rsid w:val="00E30623"/>
    <w:rsid w:val="00E306D6"/>
    <w:rsid w:val="00E30831"/>
    <w:rsid w:val="00E30839"/>
    <w:rsid w:val="00E30A1F"/>
    <w:rsid w:val="00E30A29"/>
    <w:rsid w:val="00E30C21"/>
    <w:rsid w:val="00E30D08"/>
    <w:rsid w:val="00E312B5"/>
    <w:rsid w:val="00E3173E"/>
    <w:rsid w:val="00E31880"/>
    <w:rsid w:val="00E31EFC"/>
    <w:rsid w:val="00E3265B"/>
    <w:rsid w:val="00E32902"/>
    <w:rsid w:val="00E32BAF"/>
    <w:rsid w:val="00E32D38"/>
    <w:rsid w:val="00E3310F"/>
    <w:rsid w:val="00E33221"/>
    <w:rsid w:val="00E33436"/>
    <w:rsid w:val="00E334C7"/>
    <w:rsid w:val="00E335F7"/>
    <w:rsid w:val="00E33931"/>
    <w:rsid w:val="00E33A58"/>
    <w:rsid w:val="00E33A5C"/>
    <w:rsid w:val="00E33B29"/>
    <w:rsid w:val="00E33BD9"/>
    <w:rsid w:val="00E33D5D"/>
    <w:rsid w:val="00E33F76"/>
    <w:rsid w:val="00E33FFE"/>
    <w:rsid w:val="00E341D2"/>
    <w:rsid w:val="00E3428C"/>
    <w:rsid w:val="00E342B8"/>
    <w:rsid w:val="00E342ED"/>
    <w:rsid w:val="00E344F5"/>
    <w:rsid w:val="00E34688"/>
    <w:rsid w:val="00E3468A"/>
    <w:rsid w:val="00E34A0F"/>
    <w:rsid w:val="00E34C53"/>
    <w:rsid w:val="00E34EC2"/>
    <w:rsid w:val="00E350E1"/>
    <w:rsid w:val="00E352AE"/>
    <w:rsid w:val="00E35623"/>
    <w:rsid w:val="00E35821"/>
    <w:rsid w:val="00E35883"/>
    <w:rsid w:val="00E35B16"/>
    <w:rsid w:val="00E35BA8"/>
    <w:rsid w:val="00E360C2"/>
    <w:rsid w:val="00E36581"/>
    <w:rsid w:val="00E365E7"/>
    <w:rsid w:val="00E36727"/>
    <w:rsid w:val="00E36BAC"/>
    <w:rsid w:val="00E37079"/>
    <w:rsid w:val="00E37152"/>
    <w:rsid w:val="00E3729D"/>
    <w:rsid w:val="00E37509"/>
    <w:rsid w:val="00E37794"/>
    <w:rsid w:val="00E37A5A"/>
    <w:rsid w:val="00E37C1B"/>
    <w:rsid w:val="00E37F4E"/>
    <w:rsid w:val="00E401D6"/>
    <w:rsid w:val="00E40390"/>
    <w:rsid w:val="00E405C5"/>
    <w:rsid w:val="00E40751"/>
    <w:rsid w:val="00E40812"/>
    <w:rsid w:val="00E40930"/>
    <w:rsid w:val="00E40B69"/>
    <w:rsid w:val="00E41619"/>
    <w:rsid w:val="00E4164D"/>
    <w:rsid w:val="00E416F8"/>
    <w:rsid w:val="00E417D9"/>
    <w:rsid w:val="00E4188D"/>
    <w:rsid w:val="00E41E67"/>
    <w:rsid w:val="00E4214D"/>
    <w:rsid w:val="00E4226E"/>
    <w:rsid w:val="00E42431"/>
    <w:rsid w:val="00E42762"/>
    <w:rsid w:val="00E42830"/>
    <w:rsid w:val="00E42961"/>
    <w:rsid w:val="00E43330"/>
    <w:rsid w:val="00E4347A"/>
    <w:rsid w:val="00E434C7"/>
    <w:rsid w:val="00E43BCF"/>
    <w:rsid w:val="00E43C0A"/>
    <w:rsid w:val="00E43D6A"/>
    <w:rsid w:val="00E43D88"/>
    <w:rsid w:val="00E4402B"/>
    <w:rsid w:val="00E441C7"/>
    <w:rsid w:val="00E44248"/>
    <w:rsid w:val="00E4438F"/>
    <w:rsid w:val="00E4447C"/>
    <w:rsid w:val="00E44A8C"/>
    <w:rsid w:val="00E44AC1"/>
    <w:rsid w:val="00E44AD9"/>
    <w:rsid w:val="00E44B26"/>
    <w:rsid w:val="00E4506F"/>
    <w:rsid w:val="00E4542A"/>
    <w:rsid w:val="00E45444"/>
    <w:rsid w:val="00E45538"/>
    <w:rsid w:val="00E458F2"/>
    <w:rsid w:val="00E45B9A"/>
    <w:rsid w:val="00E45BCF"/>
    <w:rsid w:val="00E45D8D"/>
    <w:rsid w:val="00E45DF6"/>
    <w:rsid w:val="00E45EA3"/>
    <w:rsid w:val="00E461DF"/>
    <w:rsid w:val="00E461EB"/>
    <w:rsid w:val="00E464ED"/>
    <w:rsid w:val="00E46831"/>
    <w:rsid w:val="00E46887"/>
    <w:rsid w:val="00E469BB"/>
    <w:rsid w:val="00E46CA1"/>
    <w:rsid w:val="00E46DB0"/>
    <w:rsid w:val="00E46E50"/>
    <w:rsid w:val="00E46E7C"/>
    <w:rsid w:val="00E472C8"/>
    <w:rsid w:val="00E47353"/>
    <w:rsid w:val="00E4741D"/>
    <w:rsid w:val="00E47673"/>
    <w:rsid w:val="00E47827"/>
    <w:rsid w:val="00E478F1"/>
    <w:rsid w:val="00E47A61"/>
    <w:rsid w:val="00E47B3E"/>
    <w:rsid w:val="00E47B60"/>
    <w:rsid w:val="00E47B6D"/>
    <w:rsid w:val="00E47C38"/>
    <w:rsid w:val="00E47C46"/>
    <w:rsid w:val="00E47D83"/>
    <w:rsid w:val="00E47D91"/>
    <w:rsid w:val="00E5006B"/>
    <w:rsid w:val="00E50199"/>
    <w:rsid w:val="00E501D6"/>
    <w:rsid w:val="00E5049D"/>
    <w:rsid w:val="00E505AA"/>
    <w:rsid w:val="00E506AC"/>
    <w:rsid w:val="00E50924"/>
    <w:rsid w:val="00E50DA7"/>
    <w:rsid w:val="00E50DB1"/>
    <w:rsid w:val="00E513DE"/>
    <w:rsid w:val="00E513E5"/>
    <w:rsid w:val="00E5175C"/>
    <w:rsid w:val="00E517B9"/>
    <w:rsid w:val="00E517C7"/>
    <w:rsid w:val="00E518C8"/>
    <w:rsid w:val="00E5198D"/>
    <w:rsid w:val="00E51A1C"/>
    <w:rsid w:val="00E51AF6"/>
    <w:rsid w:val="00E51CE2"/>
    <w:rsid w:val="00E52058"/>
    <w:rsid w:val="00E5244A"/>
    <w:rsid w:val="00E52565"/>
    <w:rsid w:val="00E5268A"/>
    <w:rsid w:val="00E5277A"/>
    <w:rsid w:val="00E5281B"/>
    <w:rsid w:val="00E52823"/>
    <w:rsid w:val="00E52858"/>
    <w:rsid w:val="00E529EE"/>
    <w:rsid w:val="00E52ABF"/>
    <w:rsid w:val="00E52AE4"/>
    <w:rsid w:val="00E52B10"/>
    <w:rsid w:val="00E52D89"/>
    <w:rsid w:val="00E52ECB"/>
    <w:rsid w:val="00E52F45"/>
    <w:rsid w:val="00E53247"/>
    <w:rsid w:val="00E533ED"/>
    <w:rsid w:val="00E535F6"/>
    <w:rsid w:val="00E53739"/>
    <w:rsid w:val="00E537C6"/>
    <w:rsid w:val="00E53BE3"/>
    <w:rsid w:val="00E53CEF"/>
    <w:rsid w:val="00E53E42"/>
    <w:rsid w:val="00E54359"/>
    <w:rsid w:val="00E54657"/>
    <w:rsid w:val="00E54AA6"/>
    <w:rsid w:val="00E54B79"/>
    <w:rsid w:val="00E54C03"/>
    <w:rsid w:val="00E54C5A"/>
    <w:rsid w:val="00E54C5F"/>
    <w:rsid w:val="00E54D2E"/>
    <w:rsid w:val="00E54F90"/>
    <w:rsid w:val="00E5502C"/>
    <w:rsid w:val="00E55129"/>
    <w:rsid w:val="00E5541A"/>
    <w:rsid w:val="00E554A5"/>
    <w:rsid w:val="00E55A5B"/>
    <w:rsid w:val="00E55B0C"/>
    <w:rsid w:val="00E55D2E"/>
    <w:rsid w:val="00E55F66"/>
    <w:rsid w:val="00E5652C"/>
    <w:rsid w:val="00E56AB1"/>
    <w:rsid w:val="00E56CD2"/>
    <w:rsid w:val="00E56D73"/>
    <w:rsid w:val="00E56F03"/>
    <w:rsid w:val="00E57133"/>
    <w:rsid w:val="00E57141"/>
    <w:rsid w:val="00E5720C"/>
    <w:rsid w:val="00E5752C"/>
    <w:rsid w:val="00E57552"/>
    <w:rsid w:val="00E57B79"/>
    <w:rsid w:val="00E57BB4"/>
    <w:rsid w:val="00E57D9F"/>
    <w:rsid w:val="00E60182"/>
    <w:rsid w:val="00E60322"/>
    <w:rsid w:val="00E603DF"/>
    <w:rsid w:val="00E60572"/>
    <w:rsid w:val="00E60605"/>
    <w:rsid w:val="00E6095E"/>
    <w:rsid w:val="00E60A16"/>
    <w:rsid w:val="00E60AB1"/>
    <w:rsid w:val="00E60BA2"/>
    <w:rsid w:val="00E60DCA"/>
    <w:rsid w:val="00E60FCD"/>
    <w:rsid w:val="00E61026"/>
    <w:rsid w:val="00E61070"/>
    <w:rsid w:val="00E6163A"/>
    <w:rsid w:val="00E61AA4"/>
    <w:rsid w:val="00E61B21"/>
    <w:rsid w:val="00E61BA5"/>
    <w:rsid w:val="00E61C3B"/>
    <w:rsid w:val="00E61C96"/>
    <w:rsid w:val="00E61FAB"/>
    <w:rsid w:val="00E61FD5"/>
    <w:rsid w:val="00E6219B"/>
    <w:rsid w:val="00E6254C"/>
    <w:rsid w:val="00E625A0"/>
    <w:rsid w:val="00E626C7"/>
    <w:rsid w:val="00E628CD"/>
    <w:rsid w:val="00E6297A"/>
    <w:rsid w:val="00E629AC"/>
    <w:rsid w:val="00E62A0A"/>
    <w:rsid w:val="00E62C86"/>
    <w:rsid w:val="00E62E0F"/>
    <w:rsid w:val="00E62E8C"/>
    <w:rsid w:val="00E62FA2"/>
    <w:rsid w:val="00E6301C"/>
    <w:rsid w:val="00E63050"/>
    <w:rsid w:val="00E63062"/>
    <w:rsid w:val="00E63080"/>
    <w:rsid w:val="00E63394"/>
    <w:rsid w:val="00E6351C"/>
    <w:rsid w:val="00E6360E"/>
    <w:rsid w:val="00E6367D"/>
    <w:rsid w:val="00E6381C"/>
    <w:rsid w:val="00E638E6"/>
    <w:rsid w:val="00E63938"/>
    <w:rsid w:val="00E63F9B"/>
    <w:rsid w:val="00E64322"/>
    <w:rsid w:val="00E6444C"/>
    <w:rsid w:val="00E64706"/>
    <w:rsid w:val="00E64C22"/>
    <w:rsid w:val="00E64E9A"/>
    <w:rsid w:val="00E64F99"/>
    <w:rsid w:val="00E64FA7"/>
    <w:rsid w:val="00E65108"/>
    <w:rsid w:val="00E6523C"/>
    <w:rsid w:val="00E652C8"/>
    <w:rsid w:val="00E652D3"/>
    <w:rsid w:val="00E6553E"/>
    <w:rsid w:val="00E657C5"/>
    <w:rsid w:val="00E65A5B"/>
    <w:rsid w:val="00E65C8F"/>
    <w:rsid w:val="00E65D0B"/>
    <w:rsid w:val="00E65D6C"/>
    <w:rsid w:val="00E65DBE"/>
    <w:rsid w:val="00E66153"/>
    <w:rsid w:val="00E661F9"/>
    <w:rsid w:val="00E6626E"/>
    <w:rsid w:val="00E663D6"/>
    <w:rsid w:val="00E66575"/>
    <w:rsid w:val="00E66727"/>
    <w:rsid w:val="00E669EC"/>
    <w:rsid w:val="00E66D22"/>
    <w:rsid w:val="00E66DD5"/>
    <w:rsid w:val="00E66ED8"/>
    <w:rsid w:val="00E67063"/>
    <w:rsid w:val="00E6723E"/>
    <w:rsid w:val="00E6737F"/>
    <w:rsid w:val="00E67409"/>
    <w:rsid w:val="00E6760C"/>
    <w:rsid w:val="00E67A63"/>
    <w:rsid w:val="00E67AE2"/>
    <w:rsid w:val="00E67B53"/>
    <w:rsid w:val="00E67B85"/>
    <w:rsid w:val="00E67D4D"/>
    <w:rsid w:val="00E67EA7"/>
    <w:rsid w:val="00E700ED"/>
    <w:rsid w:val="00E70103"/>
    <w:rsid w:val="00E70128"/>
    <w:rsid w:val="00E701FE"/>
    <w:rsid w:val="00E7032D"/>
    <w:rsid w:val="00E704D9"/>
    <w:rsid w:val="00E7078F"/>
    <w:rsid w:val="00E70C8E"/>
    <w:rsid w:val="00E7107D"/>
    <w:rsid w:val="00E7107E"/>
    <w:rsid w:val="00E71189"/>
    <w:rsid w:val="00E7119E"/>
    <w:rsid w:val="00E711E4"/>
    <w:rsid w:val="00E71203"/>
    <w:rsid w:val="00E7135F"/>
    <w:rsid w:val="00E71416"/>
    <w:rsid w:val="00E718F5"/>
    <w:rsid w:val="00E71A67"/>
    <w:rsid w:val="00E71B5F"/>
    <w:rsid w:val="00E71B72"/>
    <w:rsid w:val="00E71BA7"/>
    <w:rsid w:val="00E71C77"/>
    <w:rsid w:val="00E71E00"/>
    <w:rsid w:val="00E72184"/>
    <w:rsid w:val="00E72384"/>
    <w:rsid w:val="00E72715"/>
    <w:rsid w:val="00E727B8"/>
    <w:rsid w:val="00E727D7"/>
    <w:rsid w:val="00E72821"/>
    <w:rsid w:val="00E729BC"/>
    <w:rsid w:val="00E72B90"/>
    <w:rsid w:val="00E72CCD"/>
    <w:rsid w:val="00E7302B"/>
    <w:rsid w:val="00E730F9"/>
    <w:rsid w:val="00E73122"/>
    <w:rsid w:val="00E733CC"/>
    <w:rsid w:val="00E734C3"/>
    <w:rsid w:val="00E73885"/>
    <w:rsid w:val="00E73A43"/>
    <w:rsid w:val="00E73ABA"/>
    <w:rsid w:val="00E73D1A"/>
    <w:rsid w:val="00E740DC"/>
    <w:rsid w:val="00E741F4"/>
    <w:rsid w:val="00E74346"/>
    <w:rsid w:val="00E746E8"/>
    <w:rsid w:val="00E74744"/>
    <w:rsid w:val="00E748B9"/>
    <w:rsid w:val="00E74B30"/>
    <w:rsid w:val="00E74B89"/>
    <w:rsid w:val="00E74C50"/>
    <w:rsid w:val="00E74DB6"/>
    <w:rsid w:val="00E74F98"/>
    <w:rsid w:val="00E750AA"/>
    <w:rsid w:val="00E7511A"/>
    <w:rsid w:val="00E75202"/>
    <w:rsid w:val="00E7521C"/>
    <w:rsid w:val="00E7522C"/>
    <w:rsid w:val="00E753A9"/>
    <w:rsid w:val="00E75623"/>
    <w:rsid w:val="00E7580D"/>
    <w:rsid w:val="00E7599A"/>
    <w:rsid w:val="00E75C82"/>
    <w:rsid w:val="00E75E1B"/>
    <w:rsid w:val="00E76095"/>
    <w:rsid w:val="00E7615F"/>
    <w:rsid w:val="00E7642B"/>
    <w:rsid w:val="00E767C2"/>
    <w:rsid w:val="00E768C9"/>
    <w:rsid w:val="00E76A41"/>
    <w:rsid w:val="00E76BBD"/>
    <w:rsid w:val="00E76C61"/>
    <w:rsid w:val="00E76D74"/>
    <w:rsid w:val="00E76F0D"/>
    <w:rsid w:val="00E7706E"/>
    <w:rsid w:val="00E77352"/>
    <w:rsid w:val="00E77381"/>
    <w:rsid w:val="00E77419"/>
    <w:rsid w:val="00E774A1"/>
    <w:rsid w:val="00E774CB"/>
    <w:rsid w:val="00E77707"/>
    <w:rsid w:val="00E77B16"/>
    <w:rsid w:val="00E77B77"/>
    <w:rsid w:val="00E77BE9"/>
    <w:rsid w:val="00E77D0F"/>
    <w:rsid w:val="00E77F67"/>
    <w:rsid w:val="00E80079"/>
    <w:rsid w:val="00E80177"/>
    <w:rsid w:val="00E802DF"/>
    <w:rsid w:val="00E803EC"/>
    <w:rsid w:val="00E804D0"/>
    <w:rsid w:val="00E80636"/>
    <w:rsid w:val="00E8076F"/>
    <w:rsid w:val="00E809BA"/>
    <w:rsid w:val="00E80C89"/>
    <w:rsid w:val="00E80DF6"/>
    <w:rsid w:val="00E80DFC"/>
    <w:rsid w:val="00E81411"/>
    <w:rsid w:val="00E81509"/>
    <w:rsid w:val="00E8161A"/>
    <w:rsid w:val="00E81693"/>
    <w:rsid w:val="00E8177C"/>
    <w:rsid w:val="00E81980"/>
    <w:rsid w:val="00E81A86"/>
    <w:rsid w:val="00E81B47"/>
    <w:rsid w:val="00E81CDB"/>
    <w:rsid w:val="00E81F8F"/>
    <w:rsid w:val="00E823C3"/>
    <w:rsid w:val="00E82605"/>
    <w:rsid w:val="00E82667"/>
    <w:rsid w:val="00E8270F"/>
    <w:rsid w:val="00E829ED"/>
    <w:rsid w:val="00E82AA7"/>
    <w:rsid w:val="00E82F16"/>
    <w:rsid w:val="00E82F28"/>
    <w:rsid w:val="00E82FE8"/>
    <w:rsid w:val="00E8301C"/>
    <w:rsid w:val="00E8319E"/>
    <w:rsid w:val="00E838F7"/>
    <w:rsid w:val="00E839AE"/>
    <w:rsid w:val="00E83C70"/>
    <w:rsid w:val="00E83EEC"/>
    <w:rsid w:val="00E83EFF"/>
    <w:rsid w:val="00E83FF4"/>
    <w:rsid w:val="00E8401A"/>
    <w:rsid w:val="00E84080"/>
    <w:rsid w:val="00E84499"/>
    <w:rsid w:val="00E847EB"/>
    <w:rsid w:val="00E8490A"/>
    <w:rsid w:val="00E84943"/>
    <w:rsid w:val="00E84DCD"/>
    <w:rsid w:val="00E85215"/>
    <w:rsid w:val="00E8537F"/>
    <w:rsid w:val="00E85781"/>
    <w:rsid w:val="00E85825"/>
    <w:rsid w:val="00E85867"/>
    <w:rsid w:val="00E863CF"/>
    <w:rsid w:val="00E8641A"/>
    <w:rsid w:val="00E86511"/>
    <w:rsid w:val="00E865FD"/>
    <w:rsid w:val="00E86610"/>
    <w:rsid w:val="00E8672A"/>
    <w:rsid w:val="00E868CA"/>
    <w:rsid w:val="00E868D2"/>
    <w:rsid w:val="00E86B5E"/>
    <w:rsid w:val="00E86BFC"/>
    <w:rsid w:val="00E86C07"/>
    <w:rsid w:val="00E86C4C"/>
    <w:rsid w:val="00E86D2F"/>
    <w:rsid w:val="00E86E58"/>
    <w:rsid w:val="00E87172"/>
    <w:rsid w:val="00E8723C"/>
    <w:rsid w:val="00E874D5"/>
    <w:rsid w:val="00E874EA"/>
    <w:rsid w:val="00E87521"/>
    <w:rsid w:val="00E87A45"/>
    <w:rsid w:val="00E87D0C"/>
    <w:rsid w:val="00E87DCC"/>
    <w:rsid w:val="00E90079"/>
    <w:rsid w:val="00E9010D"/>
    <w:rsid w:val="00E901B5"/>
    <w:rsid w:val="00E90266"/>
    <w:rsid w:val="00E90654"/>
    <w:rsid w:val="00E90720"/>
    <w:rsid w:val="00E90721"/>
    <w:rsid w:val="00E90CCB"/>
    <w:rsid w:val="00E90F26"/>
    <w:rsid w:val="00E91102"/>
    <w:rsid w:val="00E9111A"/>
    <w:rsid w:val="00E91479"/>
    <w:rsid w:val="00E91501"/>
    <w:rsid w:val="00E917FB"/>
    <w:rsid w:val="00E9199C"/>
    <w:rsid w:val="00E91A0E"/>
    <w:rsid w:val="00E91BB4"/>
    <w:rsid w:val="00E91F6B"/>
    <w:rsid w:val="00E92091"/>
    <w:rsid w:val="00E92340"/>
    <w:rsid w:val="00E92394"/>
    <w:rsid w:val="00E92420"/>
    <w:rsid w:val="00E92426"/>
    <w:rsid w:val="00E92552"/>
    <w:rsid w:val="00E92803"/>
    <w:rsid w:val="00E92A65"/>
    <w:rsid w:val="00E92C1E"/>
    <w:rsid w:val="00E92F50"/>
    <w:rsid w:val="00E93138"/>
    <w:rsid w:val="00E931B4"/>
    <w:rsid w:val="00E931E2"/>
    <w:rsid w:val="00E935E1"/>
    <w:rsid w:val="00E937BA"/>
    <w:rsid w:val="00E93C13"/>
    <w:rsid w:val="00E93E7C"/>
    <w:rsid w:val="00E93FE0"/>
    <w:rsid w:val="00E94185"/>
    <w:rsid w:val="00E944EB"/>
    <w:rsid w:val="00E94653"/>
    <w:rsid w:val="00E947A4"/>
    <w:rsid w:val="00E9483F"/>
    <w:rsid w:val="00E94945"/>
    <w:rsid w:val="00E9497F"/>
    <w:rsid w:val="00E94AFC"/>
    <w:rsid w:val="00E94DD8"/>
    <w:rsid w:val="00E94E3F"/>
    <w:rsid w:val="00E94EC3"/>
    <w:rsid w:val="00E94EF4"/>
    <w:rsid w:val="00E95160"/>
    <w:rsid w:val="00E95380"/>
    <w:rsid w:val="00E9556A"/>
    <w:rsid w:val="00E95782"/>
    <w:rsid w:val="00E9592F"/>
    <w:rsid w:val="00E959F1"/>
    <w:rsid w:val="00E95A64"/>
    <w:rsid w:val="00E95A7A"/>
    <w:rsid w:val="00E95B21"/>
    <w:rsid w:val="00E95B3B"/>
    <w:rsid w:val="00E95C57"/>
    <w:rsid w:val="00E95D88"/>
    <w:rsid w:val="00E95DA1"/>
    <w:rsid w:val="00E95E73"/>
    <w:rsid w:val="00E95FB3"/>
    <w:rsid w:val="00E9603F"/>
    <w:rsid w:val="00E96160"/>
    <w:rsid w:val="00E962BF"/>
    <w:rsid w:val="00E962C5"/>
    <w:rsid w:val="00E963DC"/>
    <w:rsid w:val="00E964A5"/>
    <w:rsid w:val="00E964E8"/>
    <w:rsid w:val="00E96519"/>
    <w:rsid w:val="00E967AA"/>
    <w:rsid w:val="00E969DF"/>
    <w:rsid w:val="00E96BFD"/>
    <w:rsid w:val="00E96CCB"/>
    <w:rsid w:val="00E96F4E"/>
    <w:rsid w:val="00E97552"/>
    <w:rsid w:val="00E97652"/>
    <w:rsid w:val="00E9778A"/>
    <w:rsid w:val="00E97C16"/>
    <w:rsid w:val="00E97CAC"/>
    <w:rsid w:val="00E97E8A"/>
    <w:rsid w:val="00E97F26"/>
    <w:rsid w:val="00E97FBD"/>
    <w:rsid w:val="00EA015F"/>
    <w:rsid w:val="00EA0439"/>
    <w:rsid w:val="00EA0592"/>
    <w:rsid w:val="00EA062F"/>
    <w:rsid w:val="00EA0646"/>
    <w:rsid w:val="00EA0940"/>
    <w:rsid w:val="00EA0A33"/>
    <w:rsid w:val="00EA0A7F"/>
    <w:rsid w:val="00EA0B51"/>
    <w:rsid w:val="00EA0CB4"/>
    <w:rsid w:val="00EA0D2F"/>
    <w:rsid w:val="00EA0D37"/>
    <w:rsid w:val="00EA0DA0"/>
    <w:rsid w:val="00EA0E6B"/>
    <w:rsid w:val="00EA0ECF"/>
    <w:rsid w:val="00EA0FDD"/>
    <w:rsid w:val="00EA12FE"/>
    <w:rsid w:val="00EA135D"/>
    <w:rsid w:val="00EA13D4"/>
    <w:rsid w:val="00EA14B1"/>
    <w:rsid w:val="00EA16E9"/>
    <w:rsid w:val="00EA19B9"/>
    <w:rsid w:val="00EA1C8D"/>
    <w:rsid w:val="00EA1D2A"/>
    <w:rsid w:val="00EA1DAA"/>
    <w:rsid w:val="00EA20EA"/>
    <w:rsid w:val="00EA21A9"/>
    <w:rsid w:val="00EA23F4"/>
    <w:rsid w:val="00EA245B"/>
    <w:rsid w:val="00EA282A"/>
    <w:rsid w:val="00EA2B2E"/>
    <w:rsid w:val="00EA2BEA"/>
    <w:rsid w:val="00EA2C87"/>
    <w:rsid w:val="00EA2DC2"/>
    <w:rsid w:val="00EA2F26"/>
    <w:rsid w:val="00EA30EF"/>
    <w:rsid w:val="00EA313E"/>
    <w:rsid w:val="00EA34F6"/>
    <w:rsid w:val="00EA3601"/>
    <w:rsid w:val="00EA38D1"/>
    <w:rsid w:val="00EA3970"/>
    <w:rsid w:val="00EA39DE"/>
    <w:rsid w:val="00EA3CE0"/>
    <w:rsid w:val="00EA3D05"/>
    <w:rsid w:val="00EA3D6F"/>
    <w:rsid w:val="00EA3DB9"/>
    <w:rsid w:val="00EA3F37"/>
    <w:rsid w:val="00EA3F68"/>
    <w:rsid w:val="00EA41C1"/>
    <w:rsid w:val="00EA432F"/>
    <w:rsid w:val="00EA43BA"/>
    <w:rsid w:val="00EA4483"/>
    <w:rsid w:val="00EA46F7"/>
    <w:rsid w:val="00EA47B0"/>
    <w:rsid w:val="00EA49B6"/>
    <w:rsid w:val="00EA49B8"/>
    <w:rsid w:val="00EA4A30"/>
    <w:rsid w:val="00EA4B1A"/>
    <w:rsid w:val="00EA4B6B"/>
    <w:rsid w:val="00EA4D70"/>
    <w:rsid w:val="00EA4EDF"/>
    <w:rsid w:val="00EA503E"/>
    <w:rsid w:val="00EA549C"/>
    <w:rsid w:val="00EA5539"/>
    <w:rsid w:val="00EA57AE"/>
    <w:rsid w:val="00EA58E8"/>
    <w:rsid w:val="00EA5967"/>
    <w:rsid w:val="00EA59A6"/>
    <w:rsid w:val="00EA59CC"/>
    <w:rsid w:val="00EA5CE4"/>
    <w:rsid w:val="00EA5F27"/>
    <w:rsid w:val="00EA607E"/>
    <w:rsid w:val="00EA63B7"/>
    <w:rsid w:val="00EA6527"/>
    <w:rsid w:val="00EA663C"/>
    <w:rsid w:val="00EA6789"/>
    <w:rsid w:val="00EA6C8D"/>
    <w:rsid w:val="00EA6C9C"/>
    <w:rsid w:val="00EA6FA8"/>
    <w:rsid w:val="00EA708E"/>
    <w:rsid w:val="00EA72AA"/>
    <w:rsid w:val="00EA73E1"/>
    <w:rsid w:val="00EA74E8"/>
    <w:rsid w:val="00EA75FF"/>
    <w:rsid w:val="00EA7C0C"/>
    <w:rsid w:val="00EA7D74"/>
    <w:rsid w:val="00EA7F83"/>
    <w:rsid w:val="00EB0031"/>
    <w:rsid w:val="00EB02C0"/>
    <w:rsid w:val="00EB03E1"/>
    <w:rsid w:val="00EB051F"/>
    <w:rsid w:val="00EB0566"/>
    <w:rsid w:val="00EB068D"/>
    <w:rsid w:val="00EB06C7"/>
    <w:rsid w:val="00EB0777"/>
    <w:rsid w:val="00EB0786"/>
    <w:rsid w:val="00EB0AF4"/>
    <w:rsid w:val="00EB0C33"/>
    <w:rsid w:val="00EB0E70"/>
    <w:rsid w:val="00EB0F11"/>
    <w:rsid w:val="00EB1052"/>
    <w:rsid w:val="00EB11F0"/>
    <w:rsid w:val="00EB12FF"/>
    <w:rsid w:val="00EB17B9"/>
    <w:rsid w:val="00EB17CF"/>
    <w:rsid w:val="00EB1C50"/>
    <w:rsid w:val="00EB203A"/>
    <w:rsid w:val="00EB2138"/>
    <w:rsid w:val="00EB21B9"/>
    <w:rsid w:val="00EB2AA1"/>
    <w:rsid w:val="00EB2EAC"/>
    <w:rsid w:val="00EB2EE2"/>
    <w:rsid w:val="00EB30BF"/>
    <w:rsid w:val="00EB3108"/>
    <w:rsid w:val="00EB31A2"/>
    <w:rsid w:val="00EB31C0"/>
    <w:rsid w:val="00EB31F7"/>
    <w:rsid w:val="00EB3629"/>
    <w:rsid w:val="00EB36C2"/>
    <w:rsid w:val="00EB36F1"/>
    <w:rsid w:val="00EB371F"/>
    <w:rsid w:val="00EB3785"/>
    <w:rsid w:val="00EB382C"/>
    <w:rsid w:val="00EB39FB"/>
    <w:rsid w:val="00EB3B09"/>
    <w:rsid w:val="00EB3DA5"/>
    <w:rsid w:val="00EB4003"/>
    <w:rsid w:val="00EB42A5"/>
    <w:rsid w:val="00EB446B"/>
    <w:rsid w:val="00EB46DA"/>
    <w:rsid w:val="00EB4792"/>
    <w:rsid w:val="00EB481C"/>
    <w:rsid w:val="00EB48A3"/>
    <w:rsid w:val="00EB4CE3"/>
    <w:rsid w:val="00EB4CFE"/>
    <w:rsid w:val="00EB503D"/>
    <w:rsid w:val="00EB50B3"/>
    <w:rsid w:val="00EB5167"/>
    <w:rsid w:val="00EB519D"/>
    <w:rsid w:val="00EB5308"/>
    <w:rsid w:val="00EB53B9"/>
    <w:rsid w:val="00EB53D8"/>
    <w:rsid w:val="00EB547F"/>
    <w:rsid w:val="00EB549F"/>
    <w:rsid w:val="00EB5520"/>
    <w:rsid w:val="00EB58DF"/>
    <w:rsid w:val="00EB5960"/>
    <w:rsid w:val="00EB5C11"/>
    <w:rsid w:val="00EB5C17"/>
    <w:rsid w:val="00EB5E67"/>
    <w:rsid w:val="00EB5F44"/>
    <w:rsid w:val="00EB612A"/>
    <w:rsid w:val="00EB61B4"/>
    <w:rsid w:val="00EB6372"/>
    <w:rsid w:val="00EB6403"/>
    <w:rsid w:val="00EB650D"/>
    <w:rsid w:val="00EB6532"/>
    <w:rsid w:val="00EB67EE"/>
    <w:rsid w:val="00EB6803"/>
    <w:rsid w:val="00EB6C84"/>
    <w:rsid w:val="00EB6D8F"/>
    <w:rsid w:val="00EB6E4D"/>
    <w:rsid w:val="00EB70DE"/>
    <w:rsid w:val="00EB7176"/>
    <w:rsid w:val="00EB71D9"/>
    <w:rsid w:val="00EB721B"/>
    <w:rsid w:val="00EB73BE"/>
    <w:rsid w:val="00EB75D3"/>
    <w:rsid w:val="00EB76BE"/>
    <w:rsid w:val="00EB7D5E"/>
    <w:rsid w:val="00EB7DA8"/>
    <w:rsid w:val="00EB7DBF"/>
    <w:rsid w:val="00EC00D9"/>
    <w:rsid w:val="00EC01AA"/>
    <w:rsid w:val="00EC04D7"/>
    <w:rsid w:val="00EC0B24"/>
    <w:rsid w:val="00EC0B4E"/>
    <w:rsid w:val="00EC0DBE"/>
    <w:rsid w:val="00EC11DF"/>
    <w:rsid w:val="00EC1282"/>
    <w:rsid w:val="00EC1371"/>
    <w:rsid w:val="00EC139A"/>
    <w:rsid w:val="00EC1462"/>
    <w:rsid w:val="00EC15B2"/>
    <w:rsid w:val="00EC1649"/>
    <w:rsid w:val="00EC16B4"/>
    <w:rsid w:val="00EC16B7"/>
    <w:rsid w:val="00EC18FB"/>
    <w:rsid w:val="00EC1B01"/>
    <w:rsid w:val="00EC1D58"/>
    <w:rsid w:val="00EC22EA"/>
    <w:rsid w:val="00EC2389"/>
    <w:rsid w:val="00EC2455"/>
    <w:rsid w:val="00EC24F8"/>
    <w:rsid w:val="00EC2A58"/>
    <w:rsid w:val="00EC2B3D"/>
    <w:rsid w:val="00EC2D10"/>
    <w:rsid w:val="00EC31E0"/>
    <w:rsid w:val="00EC3427"/>
    <w:rsid w:val="00EC363F"/>
    <w:rsid w:val="00EC38E9"/>
    <w:rsid w:val="00EC3AE7"/>
    <w:rsid w:val="00EC3C34"/>
    <w:rsid w:val="00EC3E8A"/>
    <w:rsid w:val="00EC3F90"/>
    <w:rsid w:val="00EC3FBC"/>
    <w:rsid w:val="00EC3FBE"/>
    <w:rsid w:val="00EC3FC8"/>
    <w:rsid w:val="00EC4043"/>
    <w:rsid w:val="00EC41CC"/>
    <w:rsid w:val="00EC449F"/>
    <w:rsid w:val="00EC45BE"/>
    <w:rsid w:val="00EC4728"/>
    <w:rsid w:val="00EC4B0A"/>
    <w:rsid w:val="00EC4B75"/>
    <w:rsid w:val="00EC4C6E"/>
    <w:rsid w:val="00EC4CFE"/>
    <w:rsid w:val="00EC4D75"/>
    <w:rsid w:val="00EC4E71"/>
    <w:rsid w:val="00EC51C3"/>
    <w:rsid w:val="00EC5228"/>
    <w:rsid w:val="00EC52D9"/>
    <w:rsid w:val="00EC53EA"/>
    <w:rsid w:val="00EC5815"/>
    <w:rsid w:val="00EC582E"/>
    <w:rsid w:val="00EC58D9"/>
    <w:rsid w:val="00EC5933"/>
    <w:rsid w:val="00EC5AE6"/>
    <w:rsid w:val="00EC5C60"/>
    <w:rsid w:val="00EC5EF4"/>
    <w:rsid w:val="00EC6074"/>
    <w:rsid w:val="00EC620A"/>
    <w:rsid w:val="00EC6230"/>
    <w:rsid w:val="00EC631D"/>
    <w:rsid w:val="00EC6493"/>
    <w:rsid w:val="00EC6569"/>
    <w:rsid w:val="00EC66DC"/>
    <w:rsid w:val="00EC6A51"/>
    <w:rsid w:val="00EC6BA9"/>
    <w:rsid w:val="00EC6BEB"/>
    <w:rsid w:val="00EC6EA8"/>
    <w:rsid w:val="00EC70B9"/>
    <w:rsid w:val="00EC72A5"/>
    <w:rsid w:val="00EC7584"/>
    <w:rsid w:val="00EC75B6"/>
    <w:rsid w:val="00EC76B2"/>
    <w:rsid w:val="00EC78D2"/>
    <w:rsid w:val="00EC7908"/>
    <w:rsid w:val="00EC7C29"/>
    <w:rsid w:val="00EC7D48"/>
    <w:rsid w:val="00EC7FE3"/>
    <w:rsid w:val="00ED00C8"/>
    <w:rsid w:val="00ED0383"/>
    <w:rsid w:val="00ED0413"/>
    <w:rsid w:val="00ED074C"/>
    <w:rsid w:val="00ED0832"/>
    <w:rsid w:val="00ED0847"/>
    <w:rsid w:val="00ED08EC"/>
    <w:rsid w:val="00ED0933"/>
    <w:rsid w:val="00ED0C00"/>
    <w:rsid w:val="00ED0CEE"/>
    <w:rsid w:val="00ED0EA2"/>
    <w:rsid w:val="00ED0FBF"/>
    <w:rsid w:val="00ED1091"/>
    <w:rsid w:val="00ED1147"/>
    <w:rsid w:val="00ED1190"/>
    <w:rsid w:val="00ED11F8"/>
    <w:rsid w:val="00ED1426"/>
    <w:rsid w:val="00ED15A0"/>
    <w:rsid w:val="00ED15C9"/>
    <w:rsid w:val="00ED16E4"/>
    <w:rsid w:val="00ED1719"/>
    <w:rsid w:val="00ED1A94"/>
    <w:rsid w:val="00ED1D66"/>
    <w:rsid w:val="00ED1D8A"/>
    <w:rsid w:val="00ED1E56"/>
    <w:rsid w:val="00ED2015"/>
    <w:rsid w:val="00ED2344"/>
    <w:rsid w:val="00ED2358"/>
    <w:rsid w:val="00ED23B7"/>
    <w:rsid w:val="00ED258E"/>
    <w:rsid w:val="00ED2620"/>
    <w:rsid w:val="00ED26AC"/>
    <w:rsid w:val="00ED29E9"/>
    <w:rsid w:val="00ED29ED"/>
    <w:rsid w:val="00ED2D88"/>
    <w:rsid w:val="00ED2DC7"/>
    <w:rsid w:val="00ED2EAF"/>
    <w:rsid w:val="00ED2EBE"/>
    <w:rsid w:val="00ED30B6"/>
    <w:rsid w:val="00ED30D0"/>
    <w:rsid w:val="00ED3264"/>
    <w:rsid w:val="00ED372C"/>
    <w:rsid w:val="00ED3966"/>
    <w:rsid w:val="00ED399C"/>
    <w:rsid w:val="00ED39A9"/>
    <w:rsid w:val="00ED39B9"/>
    <w:rsid w:val="00ED39D8"/>
    <w:rsid w:val="00ED3D48"/>
    <w:rsid w:val="00ED3D7E"/>
    <w:rsid w:val="00ED3F4A"/>
    <w:rsid w:val="00ED3F7D"/>
    <w:rsid w:val="00ED402E"/>
    <w:rsid w:val="00ED4302"/>
    <w:rsid w:val="00ED43FA"/>
    <w:rsid w:val="00ED450B"/>
    <w:rsid w:val="00ED45CE"/>
    <w:rsid w:val="00ED480A"/>
    <w:rsid w:val="00ED48B1"/>
    <w:rsid w:val="00ED4B14"/>
    <w:rsid w:val="00ED4CB4"/>
    <w:rsid w:val="00ED4D48"/>
    <w:rsid w:val="00ED4FE5"/>
    <w:rsid w:val="00ED4FE9"/>
    <w:rsid w:val="00ED5098"/>
    <w:rsid w:val="00ED5245"/>
    <w:rsid w:val="00ED52E1"/>
    <w:rsid w:val="00ED5691"/>
    <w:rsid w:val="00ED5742"/>
    <w:rsid w:val="00ED57ED"/>
    <w:rsid w:val="00ED59A9"/>
    <w:rsid w:val="00ED5A9F"/>
    <w:rsid w:val="00ED5B91"/>
    <w:rsid w:val="00ED5C22"/>
    <w:rsid w:val="00ED5EAF"/>
    <w:rsid w:val="00ED61DE"/>
    <w:rsid w:val="00ED6253"/>
    <w:rsid w:val="00ED6302"/>
    <w:rsid w:val="00ED6354"/>
    <w:rsid w:val="00ED6539"/>
    <w:rsid w:val="00ED6930"/>
    <w:rsid w:val="00ED69E6"/>
    <w:rsid w:val="00ED6E91"/>
    <w:rsid w:val="00ED6E92"/>
    <w:rsid w:val="00ED6F1A"/>
    <w:rsid w:val="00ED718E"/>
    <w:rsid w:val="00ED7200"/>
    <w:rsid w:val="00ED72E5"/>
    <w:rsid w:val="00ED7438"/>
    <w:rsid w:val="00ED74CD"/>
    <w:rsid w:val="00ED7536"/>
    <w:rsid w:val="00ED76AD"/>
    <w:rsid w:val="00ED788B"/>
    <w:rsid w:val="00ED798A"/>
    <w:rsid w:val="00ED7A26"/>
    <w:rsid w:val="00ED7A36"/>
    <w:rsid w:val="00ED7AF4"/>
    <w:rsid w:val="00ED7B39"/>
    <w:rsid w:val="00ED7CBF"/>
    <w:rsid w:val="00ED7D17"/>
    <w:rsid w:val="00ED7EFE"/>
    <w:rsid w:val="00ED7FAC"/>
    <w:rsid w:val="00EE0052"/>
    <w:rsid w:val="00EE0429"/>
    <w:rsid w:val="00EE06C6"/>
    <w:rsid w:val="00EE0734"/>
    <w:rsid w:val="00EE084C"/>
    <w:rsid w:val="00EE08D7"/>
    <w:rsid w:val="00EE0A71"/>
    <w:rsid w:val="00EE0AB7"/>
    <w:rsid w:val="00EE0BEF"/>
    <w:rsid w:val="00EE0BF4"/>
    <w:rsid w:val="00EE1077"/>
    <w:rsid w:val="00EE123C"/>
    <w:rsid w:val="00EE1286"/>
    <w:rsid w:val="00EE16E2"/>
    <w:rsid w:val="00EE1AC2"/>
    <w:rsid w:val="00EE1AF9"/>
    <w:rsid w:val="00EE1C2E"/>
    <w:rsid w:val="00EE1C78"/>
    <w:rsid w:val="00EE1CF3"/>
    <w:rsid w:val="00EE1DE3"/>
    <w:rsid w:val="00EE1F78"/>
    <w:rsid w:val="00EE20B1"/>
    <w:rsid w:val="00EE236D"/>
    <w:rsid w:val="00EE270C"/>
    <w:rsid w:val="00EE2AC7"/>
    <w:rsid w:val="00EE2B7C"/>
    <w:rsid w:val="00EE2C27"/>
    <w:rsid w:val="00EE2F88"/>
    <w:rsid w:val="00EE318D"/>
    <w:rsid w:val="00EE3418"/>
    <w:rsid w:val="00EE3476"/>
    <w:rsid w:val="00EE35DC"/>
    <w:rsid w:val="00EE399B"/>
    <w:rsid w:val="00EE3B15"/>
    <w:rsid w:val="00EE3CA0"/>
    <w:rsid w:val="00EE3FD6"/>
    <w:rsid w:val="00EE4078"/>
    <w:rsid w:val="00EE40BC"/>
    <w:rsid w:val="00EE4359"/>
    <w:rsid w:val="00EE43BE"/>
    <w:rsid w:val="00EE43D5"/>
    <w:rsid w:val="00EE44C1"/>
    <w:rsid w:val="00EE4745"/>
    <w:rsid w:val="00EE481E"/>
    <w:rsid w:val="00EE4829"/>
    <w:rsid w:val="00EE4871"/>
    <w:rsid w:val="00EE4961"/>
    <w:rsid w:val="00EE4997"/>
    <w:rsid w:val="00EE49C9"/>
    <w:rsid w:val="00EE49E1"/>
    <w:rsid w:val="00EE4EBA"/>
    <w:rsid w:val="00EE4ECD"/>
    <w:rsid w:val="00EE504A"/>
    <w:rsid w:val="00EE50CA"/>
    <w:rsid w:val="00EE57D6"/>
    <w:rsid w:val="00EE5889"/>
    <w:rsid w:val="00EE5A2B"/>
    <w:rsid w:val="00EE5B10"/>
    <w:rsid w:val="00EE5C8A"/>
    <w:rsid w:val="00EE5D51"/>
    <w:rsid w:val="00EE5FD2"/>
    <w:rsid w:val="00EE61C3"/>
    <w:rsid w:val="00EE667E"/>
    <w:rsid w:val="00EE6868"/>
    <w:rsid w:val="00EE6B35"/>
    <w:rsid w:val="00EE6B39"/>
    <w:rsid w:val="00EE6B72"/>
    <w:rsid w:val="00EE6C3A"/>
    <w:rsid w:val="00EE6CAA"/>
    <w:rsid w:val="00EE6D01"/>
    <w:rsid w:val="00EE6E6E"/>
    <w:rsid w:val="00EE6F69"/>
    <w:rsid w:val="00EE7237"/>
    <w:rsid w:val="00EE7379"/>
    <w:rsid w:val="00EE74AA"/>
    <w:rsid w:val="00EE75D5"/>
    <w:rsid w:val="00EE77A1"/>
    <w:rsid w:val="00EE7EBC"/>
    <w:rsid w:val="00EF00D2"/>
    <w:rsid w:val="00EF02BF"/>
    <w:rsid w:val="00EF02F1"/>
    <w:rsid w:val="00EF0610"/>
    <w:rsid w:val="00EF06FB"/>
    <w:rsid w:val="00EF072D"/>
    <w:rsid w:val="00EF080B"/>
    <w:rsid w:val="00EF0891"/>
    <w:rsid w:val="00EF0909"/>
    <w:rsid w:val="00EF0919"/>
    <w:rsid w:val="00EF0925"/>
    <w:rsid w:val="00EF0932"/>
    <w:rsid w:val="00EF0A0B"/>
    <w:rsid w:val="00EF0D6A"/>
    <w:rsid w:val="00EF0F7E"/>
    <w:rsid w:val="00EF1443"/>
    <w:rsid w:val="00EF19DB"/>
    <w:rsid w:val="00EF19EC"/>
    <w:rsid w:val="00EF1B72"/>
    <w:rsid w:val="00EF1C47"/>
    <w:rsid w:val="00EF1D2B"/>
    <w:rsid w:val="00EF1DAF"/>
    <w:rsid w:val="00EF1DE5"/>
    <w:rsid w:val="00EF1E77"/>
    <w:rsid w:val="00EF1FCC"/>
    <w:rsid w:val="00EF200A"/>
    <w:rsid w:val="00EF20F4"/>
    <w:rsid w:val="00EF23A4"/>
    <w:rsid w:val="00EF2804"/>
    <w:rsid w:val="00EF2C2B"/>
    <w:rsid w:val="00EF2D84"/>
    <w:rsid w:val="00EF2F71"/>
    <w:rsid w:val="00EF31A2"/>
    <w:rsid w:val="00EF3686"/>
    <w:rsid w:val="00EF377D"/>
    <w:rsid w:val="00EF3A0C"/>
    <w:rsid w:val="00EF3A6D"/>
    <w:rsid w:val="00EF3BAB"/>
    <w:rsid w:val="00EF3CAA"/>
    <w:rsid w:val="00EF3E26"/>
    <w:rsid w:val="00EF3EF6"/>
    <w:rsid w:val="00EF424F"/>
    <w:rsid w:val="00EF4597"/>
    <w:rsid w:val="00EF4700"/>
    <w:rsid w:val="00EF474A"/>
    <w:rsid w:val="00EF4C03"/>
    <w:rsid w:val="00EF4D33"/>
    <w:rsid w:val="00EF516C"/>
    <w:rsid w:val="00EF5467"/>
    <w:rsid w:val="00EF58D1"/>
    <w:rsid w:val="00EF5948"/>
    <w:rsid w:val="00EF5962"/>
    <w:rsid w:val="00EF598A"/>
    <w:rsid w:val="00EF5A3F"/>
    <w:rsid w:val="00EF5AE7"/>
    <w:rsid w:val="00EF5B56"/>
    <w:rsid w:val="00EF5C69"/>
    <w:rsid w:val="00EF5CE2"/>
    <w:rsid w:val="00EF5CF2"/>
    <w:rsid w:val="00EF634E"/>
    <w:rsid w:val="00EF647C"/>
    <w:rsid w:val="00EF67E2"/>
    <w:rsid w:val="00EF6C90"/>
    <w:rsid w:val="00EF7135"/>
    <w:rsid w:val="00EF73DE"/>
    <w:rsid w:val="00EF73EC"/>
    <w:rsid w:val="00EF7493"/>
    <w:rsid w:val="00EF7847"/>
    <w:rsid w:val="00EF7A1C"/>
    <w:rsid w:val="00EF7AAC"/>
    <w:rsid w:val="00EF7B31"/>
    <w:rsid w:val="00EF7B3E"/>
    <w:rsid w:val="00EF7C7C"/>
    <w:rsid w:val="00EF7E33"/>
    <w:rsid w:val="00EF7E43"/>
    <w:rsid w:val="00F0030E"/>
    <w:rsid w:val="00F004C7"/>
    <w:rsid w:val="00F004FF"/>
    <w:rsid w:val="00F0057E"/>
    <w:rsid w:val="00F005EA"/>
    <w:rsid w:val="00F005ED"/>
    <w:rsid w:val="00F00C23"/>
    <w:rsid w:val="00F00D3D"/>
    <w:rsid w:val="00F00E9A"/>
    <w:rsid w:val="00F0102E"/>
    <w:rsid w:val="00F0107E"/>
    <w:rsid w:val="00F011E2"/>
    <w:rsid w:val="00F01363"/>
    <w:rsid w:val="00F01430"/>
    <w:rsid w:val="00F0148B"/>
    <w:rsid w:val="00F015AB"/>
    <w:rsid w:val="00F017C0"/>
    <w:rsid w:val="00F017E1"/>
    <w:rsid w:val="00F01897"/>
    <w:rsid w:val="00F01922"/>
    <w:rsid w:val="00F01CA0"/>
    <w:rsid w:val="00F01D5E"/>
    <w:rsid w:val="00F0206E"/>
    <w:rsid w:val="00F020B2"/>
    <w:rsid w:val="00F0225E"/>
    <w:rsid w:val="00F02730"/>
    <w:rsid w:val="00F02D81"/>
    <w:rsid w:val="00F02DAF"/>
    <w:rsid w:val="00F02E4A"/>
    <w:rsid w:val="00F02EF5"/>
    <w:rsid w:val="00F02F94"/>
    <w:rsid w:val="00F02FFC"/>
    <w:rsid w:val="00F03005"/>
    <w:rsid w:val="00F031C8"/>
    <w:rsid w:val="00F031E8"/>
    <w:rsid w:val="00F0337C"/>
    <w:rsid w:val="00F03394"/>
    <w:rsid w:val="00F033AF"/>
    <w:rsid w:val="00F038C0"/>
    <w:rsid w:val="00F03915"/>
    <w:rsid w:val="00F03B2B"/>
    <w:rsid w:val="00F03C07"/>
    <w:rsid w:val="00F03D21"/>
    <w:rsid w:val="00F03E57"/>
    <w:rsid w:val="00F0422E"/>
    <w:rsid w:val="00F04536"/>
    <w:rsid w:val="00F046D7"/>
    <w:rsid w:val="00F04826"/>
    <w:rsid w:val="00F04A2D"/>
    <w:rsid w:val="00F04AE6"/>
    <w:rsid w:val="00F05107"/>
    <w:rsid w:val="00F0550D"/>
    <w:rsid w:val="00F0554A"/>
    <w:rsid w:val="00F055EB"/>
    <w:rsid w:val="00F05684"/>
    <w:rsid w:val="00F05A9F"/>
    <w:rsid w:val="00F05AE0"/>
    <w:rsid w:val="00F05B74"/>
    <w:rsid w:val="00F05C7B"/>
    <w:rsid w:val="00F05CB1"/>
    <w:rsid w:val="00F06087"/>
    <w:rsid w:val="00F060C8"/>
    <w:rsid w:val="00F06115"/>
    <w:rsid w:val="00F061F9"/>
    <w:rsid w:val="00F0621C"/>
    <w:rsid w:val="00F06237"/>
    <w:rsid w:val="00F06410"/>
    <w:rsid w:val="00F06594"/>
    <w:rsid w:val="00F067AB"/>
    <w:rsid w:val="00F067D1"/>
    <w:rsid w:val="00F067E2"/>
    <w:rsid w:val="00F06815"/>
    <w:rsid w:val="00F06C5F"/>
    <w:rsid w:val="00F06D40"/>
    <w:rsid w:val="00F070E4"/>
    <w:rsid w:val="00F07281"/>
    <w:rsid w:val="00F075B4"/>
    <w:rsid w:val="00F078C3"/>
    <w:rsid w:val="00F078FB"/>
    <w:rsid w:val="00F07976"/>
    <w:rsid w:val="00F07990"/>
    <w:rsid w:val="00F07B9F"/>
    <w:rsid w:val="00F07E17"/>
    <w:rsid w:val="00F07FA9"/>
    <w:rsid w:val="00F10136"/>
    <w:rsid w:val="00F104BC"/>
    <w:rsid w:val="00F1057D"/>
    <w:rsid w:val="00F1078A"/>
    <w:rsid w:val="00F10D4F"/>
    <w:rsid w:val="00F10D53"/>
    <w:rsid w:val="00F10FEC"/>
    <w:rsid w:val="00F1123D"/>
    <w:rsid w:val="00F1124B"/>
    <w:rsid w:val="00F11393"/>
    <w:rsid w:val="00F113A4"/>
    <w:rsid w:val="00F114CF"/>
    <w:rsid w:val="00F11842"/>
    <w:rsid w:val="00F1191B"/>
    <w:rsid w:val="00F119EB"/>
    <w:rsid w:val="00F11AC7"/>
    <w:rsid w:val="00F11B28"/>
    <w:rsid w:val="00F11C21"/>
    <w:rsid w:val="00F11CB4"/>
    <w:rsid w:val="00F11CB9"/>
    <w:rsid w:val="00F11D5C"/>
    <w:rsid w:val="00F11D71"/>
    <w:rsid w:val="00F11E7E"/>
    <w:rsid w:val="00F122ED"/>
    <w:rsid w:val="00F123BC"/>
    <w:rsid w:val="00F12515"/>
    <w:rsid w:val="00F12954"/>
    <w:rsid w:val="00F129DA"/>
    <w:rsid w:val="00F129F8"/>
    <w:rsid w:val="00F12BB9"/>
    <w:rsid w:val="00F12BE5"/>
    <w:rsid w:val="00F12DB7"/>
    <w:rsid w:val="00F130BC"/>
    <w:rsid w:val="00F13182"/>
    <w:rsid w:val="00F13420"/>
    <w:rsid w:val="00F13783"/>
    <w:rsid w:val="00F1391B"/>
    <w:rsid w:val="00F13A35"/>
    <w:rsid w:val="00F13AB5"/>
    <w:rsid w:val="00F13B27"/>
    <w:rsid w:val="00F13B69"/>
    <w:rsid w:val="00F13BD7"/>
    <w:rsid w:val="00F13CE7"/>
    <w:rsid w:val="00F13DC2"/>
    <w:rsid w:val="00F14450"/>
    <w:rsid w:val="00F148AA"/>
    <w:rsid w:val="00F14D8D"/>
    <w:rsid w:val="00F150FE"/>
    <w:rsid w:val="00F15209"/>
    <w:rsid w:val="00F153E9"/>
    <w:rsid w:val="00F15509"/>
    <w:rsid w:val="00F15689"/>
    <w:rsid w:val="00F15732"/>
    <w:rsid w:val="00F1587C"/>
    <w:rsid w:val="00F15A8A"/>
    <w:rsid w:val="00F15C94"/>
    <w:rsid w:val="00F15D2E"/>
    <w:rsid w:val="00F15DAA"/>
    <w:rsid w:val="00F1620F"/>
    <w:rsid w:val="00F16281"/>
    <w:rsid w:val="00F16366"/>
    <w:rsid w:val="00F163EF"/>
    <w:rsid w:val="00F1685A"/>
    <w:rsid w:val="00F16937"/>
    <w:rsid w:val="00F16AD1"/>
    <w:rsid w:val="00F16FC4"/>
    <w:rsid w:val="00F17087"/>
    <w:rsid w:val="00F1743F"/>
    <w:rsid w:val="00F17496"/>
    <w:rsid w:val="00F177C9"/>
    <w:rsid w:val="00F178C0"/>
    <w:rsid w:val="00F17B17"/>
    <w:rsid w:val="00F17B74"/>
    <w:rsid w:val="00F17D26"/>
    <w:rsid w:val="00F17D94"/>
    <w:rsid w:val="00F17DBA"/>
    <w:rsid w:val="00F17EB3"/>
    <w:rsid w:val="00F17EFE"/>
    <w:rsid w:val="00F17F40"/>
    <w:rsid w:val="00F200D6"/>
    <w:rsid w:val="00F201F0"/>
    <w:rsid w:val="00F20426"/>
    <w:rsid w:val="00F20427"/>
    <w:rsid w:val="00F20519"/>
    <w:rsid w:val="00F207D1"/>
    <w:rsid w:val="00F2090D"/>
    <w:rsid w:val="00F20953"/>
    <w:rsid w:val="00F20D57"/>
    <w:rsid w:val="00F20F27"/>
    <w:rsid w:val="00F2102D"/>
    <w:rsid w:val="00F21447"/>
    <w:rsid w:val="00F2148D"/>
    <w:rsid w:val="00F2155F"/>
    <w:rsid w:val="00F2171E"/>
    <w:rsid w:val="00F21746"/>
    <w:rsid w:val="00F21968"/>
    <w:rsid w:val="00F21E02"/>
    <w:rsid w:val="00F21E6B"/>
    <w:rsid w:val="00F21EBF"/>
    <w:rsid w:val="00F21EEE"/>
    <w:rsid w:val="00F21F46"/>
    <w:rsid w:val="00F21F8C"/>
    <w:rsid w:val="00F223C6"/>
    <w:rsid w:val="00F223E5"/>
    <w:rsid w:val="00F22401"/>
    <w:rsid w:val="00F2242F"/>
    <w:rsid w:val="00F2248B"/>
    <w:rsid w:val="00F224D0"/>
    <w:rsid w:val="00F226F4"/>
    <w:rsid w:val="00F228A3"/>
    <w:rsid w:val="00F228FC"/>
    <w:rsid w:val="00F22AAE"/>
    <w:rsid w:val="00F22C39"/>
    <w:rsid w:val="00F22E96"/>
    <w:rsid w:val="00F22EF0"/>
    <w:rsid w:val="00F22F8B"/>
    <w:rsid w:val="00F235FC"/>
    <w:rsid w:val="00F236B4"/>
    <w:rsid w:val="00F23787"/>
    <w:rsid w:val="00F23914"/>
    <w:rsid w:val="00F2395A"/>
    <w:rsid w:val="00F23970"/>
    <w:rsid w:val="00F23BC0"/>
    <w:rsid w:val="00F23C49"/>
    <w:rsid w:val="00F23D8C"/>
    <w:rsid w:val="00F23E4B"/>
    <w:rsid w:val="00F24087"/>
    <w:rsid w:val="00F240D9"/>
    <w:rsid w:val="00F24404"/>
    <w:rsid w:val="00F247FC"/>
    <w:rsid w:val="00F248D1"/>
    <w:rsid w:val="00F24AA3"/>
    <w:rsid w:val="00F24C1D"/>
    <w:rsid w:val="00F24C2B"/>
    <w:rsid w:val="00F24C71"/>
    <w:rsid w:val="00F24D44"/>
    <w:rsid w:val="00F251A8"/>
    <w:rsid w:val="00F251F7"/>
    <w:rsid w:val="00F25727"/>
    <w:rsid w:val="00F25832"/>
    <w:rsid w:val="00F25AE6"/>
    <w:rsid w:val="00F25B65"/>
    <w:rsid w:val="00F25CEB"/>
    <w:rsid w:val="00F25E38"/>
    <w:rsid w:val="00F26242"/>
    <w:rsid w:val="00F264ED"/>
    <w:rsid w:val="00F26B9D"/>
    <w:rsid w:val="00F26D6C"/>
    <w:rsid w:val="00F26E18"/>
    <w:rsid w:val="00F273A2"/>
    <w:rsid w:val="00F2793F"/>
    <w:rsid w:val="00F279D4"/>
    <w:rsid w:val="00F27A3D"/>
    <w:rsid w:val="00F27A8E"/>
    <w:rsid w:val="00F27D2A"/>
    <w:rsid w:val="00F27F32"/>
    <w:rsid w:val="00F3000E"/>
    <w:rsid w:val="00F30466"/>
    <w:rsid w:val="00F30CE6"/>
    <w:rsid w:val="00F30D66"/>
    <w:rsid w:val="00F30E72"/>
    <w:rsid w:val="00F30FC1"/>
    <w:rsid w:val="00F31355"/>
    <w:rsid w:val="00F314F8"/>
    <w:rsid w:val="00F31533"/>
    <w:rsid w:val="00F31641"/>
    <w:rsid w:val="00F3179A"/>
    <w:rsid w:val="00F31B35"/>
    <w:rsid w:val="00F31C06"/>
    <w:rsid w:val="00F31F81"/>
    <w:rsid w:val="00F3252E"/>
    <w:rsid w:val="00F325F1"/>
    <w:rsid w:val="00F326B0"/>
    <w:rsid w:val="00F3282B"/>
    <w:rsid w:val="00F32A03"/>
    <w:rsid w:val="00F32DE0"/>
    <w:rsid w:val="00F32F4D"/>
    <w:rsid w:val="00F3306F"/>
    <w:rsid w:val="00F331ED"/>
    <w:rsid w:val="00F3328E"/>
    <w:rsid w:val="00F333B5"/>
    <w:rsid w:val="00F33596"/>
    <w:rsid w:val="00F335BF"/>
    <w:rsid w:val="00F33690"/>
    <w:rsid w:val="00F336A1"/>
    <w:rsid w:val="00F33848"/>
    <w:rsid w:val="00F33896"/>
    <w:rsid w:val="00F33C66"/>
    <w:rsid w:val="00F3434F"/>
    <w:rsid w:val="00F34356"/>
    <w:rsid w:val="00F34AB1"/>
    <w:rsid w:val="00F34AC1"/>
    <w:rsid w:val="00F34BAD"/>
    <w:rsid w:val="00F34FC1"/>
    <w:rsid w:val="00F3511D"/>
    <w:rsid w:val="00F35193"/>
    <w:rsid w:val="00F351E2"/>
    <w:rsid w:val="00F352F4"/>
    <w:rsid w:val="00F3576D"/>
    <w:rsid w:val="00F35A06"/>
    <w:rsid w:val="00F35A8F"/>
    <w:rsid w:val="00F36190"/>
    <w:rsid w:val="00F362DA"/>
    <w:rsid w:val="00F365C8"/>
    <w:rsid w:val="00F3683E"/>
    <w:rsid w:val="00F3696A"/>
    <w:rsid w:val="00F36D1D"/>
    <w:rsid w:val="00F37027"/>
    <w:rsid w:val="00F3709E"/>
    <w:rsid w:val="00F37256"/>
    <w:rsid w:val="00F37B63"/>
    <w:rsid w:val="00F37D21"/>
    <w:rsid w:val="00F37DC2"/>
    <w:rsid w:val="00F37E4B"/>
    <w:rsid w:val="00F37FB5"/>
    <w:rsid w:val="00F4025B"/>
    <w:rsid w:val="00F40381"/>
    <w:rsid w:val="00F40558"/>
    <w:rsid w:val="00F40BDD"/>
    <w:rsid w:val="00F411D9"/>
    <w:rsid w:val="00F416D2"/>
    <w:rsid w:val="00F41768"/>
    <w:rsid w:val="00F41800"/>
    <w:rsid w:val="00F4183D"/>
    <w:rsid w:val="00F419C4"/>
    <w:rsid w:val="00F41A4B"/>
    <w:rsid w:val="00F41CB4"/>
    <w:rsid w:val="00F42077"/>
    <w:rsid w:val="00F422A5"/>
    <w:rsid w:val="00F423AE"/>
    <w:rsid w:val="00F424B3"/>
    <w:rsid w:val="00F4257E"/>
    <w:rsid w:val="00F42630"/>
    <w:rsid w:val="00F42807"/>
    <w:rsid w:val="00F4280C"/>
    <w:rsid w:val="00F42A2E"/>
    <w:rsid w:val="00F42A3A"/>
    <w:rsid w:val="00F42A5A"/>
    <w:rsid w:val="00F42C16"/>
    <w:rsid w:val="00F42C1A"/>
    <w:rsid w:val="00F42DA5"/>
    <w:rsid w:val="00F42F4C"/>
    <w:rsid w:val="00F42FA2"/>
    <w:rsid w:val="00F43188"/>
    <w:rsid w:val="00F43211"/>
    <w:rsid w:val="00F43695"/>
    <w:rsid w:val="00F43807"/>
    <w:rsid w:val="00F43D7E"/>
    <w:rsid w:val="00F43E9D"/>
    <w:rsid w:val="00F43FB7"/>
    <w:rsid w:val="00F440E5"/>
    <w:rsid w:val="00F44105"/>
    <w:rsid w:val="00F44490"/>
    <w:rsid w:val="00F44570"/>
    <w:rsid w:val="00F447D4"/>
    <w:rsid w:val="00F448CA"/>
    <w:rsid w:val="00F44B98"/>
    <w:rsid w:val="00F44E0D"/>
    <w:rsid w:val="00F44EF7"/>
    <w:rsid w:val="00F44F1A"/>
    <w:rsid w:val="00F44FBF"/>
    <w:rsid w:val="00F4507B"/>
    <w:rsid w:val="00F450DD"/>
    <w:rsid w:val="00F452D5"/>
    <w:rsid w:val="00F4540A"/>
    <w:rsid w:val="00F458CE"/>
    <w:rsid w:val="00F45A76"/>
    <w:rsid w:val="00F45CAF"/>
    <w:rsid w:val="00F45D7B"/>
    <w:rsid w:val="00F45DD1"/>
    <w:rsid w:val="00F45DF5"/>
    <w:rsid w:val="00F45FAB"/>
    <w:rsid w:val="00F46066"/>
    <w:rsid w:val="00F46410"/>
    <w:rsid w:val="00F4678D"/>
    <w:rsid w:val="00F469CE"/>
    <w:rsid w:val="00F469D9"/>
    <w:rsid w:val="00F46E92"/>
    <w:rsid w:val="00F4768A"/>
    <w:rsid w:val="00F47862"/>
    <w:rsid w:val="00F47A5D"/>
    <w:rsid w:val="00F47BB7"/>
    <w:rsid w:val="00F47BC2"/>
    <w:rsid w:val="00F47D16"/>
    <w:rsid w:val="00F47E71"/>
    <w:rsid w:val="00F47F70"/>
    <w:rsid w:val="00F502CA"/>
    <w:rsid w:val="00F503B1"/>
    <w:rsid w:val="00F50557"/>
    <w:rsid w:val="00F5060D"/>
    <w:rsid w:val="00F506B5"/>
    <w:rsid w:val="00F507FF"/>
    <w:rsid w:val="00F50A8A"/>
    <w:rsid w:val="00F50AEE"/>
    <w:rsid w:val="00F50B12"/>
    <w:rsid w:val="00F50E5D"/>
    <w:rsid w:val="00F51081"/>
    <w:rsid w:val="00F51209"/>
    <w:rsid w:val="00F512B1"/>
    <w:rsid w:val="00F512D9"/>
    <w:rsid w:val="00F513DF"/>
    <w:rsid w:val="00F514A1"/>
    <w:rsid w:val="00F516AC"/>
    <w:rsid w:val="00F517C2"/>
    <w:rsid w:val="00F518DF"/>
    <w:rsid w:val="00F51960"/>
    <w:rsid w:val="00F51A34"/>
    <w:rsid w:val="00F51C09"/>
    <w:rsid w:val="00F520AD"/>
    <w:rsid w:val="00F52217"/>
    <w:rsid w:val="00F522F5"/>
    <w:rsid w:val="00F523BF"/>
    <w:rsid w:val="00F52553"/>
    <w:rsid w:val="00F5258D"/>
    <w:rsid w:val="00F527A4"/>
    <w:rsid w:val="00F5283E"/>
    <w:rsid w:val="00F529FC"/>
    <w:rsid w:val="00F52B82"/>
    <w:rsid w:val="00F52C83"/>
    <w:rsid w:val="00F53147"/>
    <w:rsid w:val="00F53198"/>
    <w:rsid w:val="00F533E2"/>
    <w:rsid w:val="00F5362E"/>
    <w:rsid w:val="00F53805"/>
    <w:rsid w:val="00F539B4"/>
    <w:rsid w:val="00F53A4E"/>
    <w:rsid w:val="00F53C28"/>
    <w:rsid w:val="00F53DB4"/>
    <w:rsid w:val="00F53E29"/>
    <w:rsid w:val="00F54094"/>
    <w:rsid w:val="00F541CA"/>
    <w:rsid w:val="00F54231"/>
    <w:rsid w:val="00F545FA"/>
    <w:rsid w:val="00F546DE"/>
    <w:rsid w:val="00F54B49"/>
    <w:rsid w:val="00F54B60"/>
    <w:rsid w:val="00F54D48"/>
    <w:rsid w:val="00F54D9F"/>
    <w:rsid w:val="00F55179"/>
    <w:rsid w:val="00F553CA"/>
    <w:rsid w:val="00F554DD"/>
    <w:rsid w:val="00F55814"/>
    <w:rsid w:val="00F55B75"/>
    <w:rsid w:val="00F55E52"/>
    <w:rsid w:val="00F55FA4"/>
    <w:rsid w:val="00F56017"/>
    <w:rsid w:val="00F56135"/>
    <w:rsid w:val="00F56303"/>
    <w:rsid w:val="00F5652D"/>
    <w:rsid w:val="00F566E4"/>
    <w:rsid w:val="00F5678F"/>
    <w:rsid w:val="00F56904"/>
    <w:rsid w:val="00F56914"/>
    <w:rsid w:val="00F56FE5"/>
    <w:rsid w:val="00F57074"/>
    <w:rsid w:val="00F572AA"/>
    <w:rsid w:val="00F5733B"/>
    <w:rsid w:val="00F573A0"/>
    <w:rsid w:val="00F57606"/>
    <w:rsid w:val="00F57A0D"/>
    <w:rsid w:val="00F60889"/>
    <w:rsid w:val="00F609F7"/>
    <w:rsid w:val="00F60B2C"/>
    <w:rsid w:val="00F60B43"/>
    <w:rsid w:val="00F60B80"/>
    <w:rsid w:val="00F60BC8"/>
    <w:rsid w:val="00F60E70"/>
    <w:rsid w:val="00F61143"/>
    <w:rsid w:val="00F6145F"/>
    <w:rsid w:val="00F61674"/>
    <w:rsid w:val="00F61693"/>
    <w:rsid w:val="00F6186F"/>
    <w:rsid w:val="00F61983"/>
    <w:rsid w:val="00F61E90"/>
    <w:rsid w:val="00F6210C"/>
    <w:rsid w:val="00F621C8"/>
    <w:rsid w:val="00F6242D"/>
    <w:rsid w:val="00F6256B"/>
    <w:rsid w:val="00F62693"/>
    <w:rsid w:val="00F629FC"/>
    <w:rsid w:val="00F62A98"/>
    <w:rsid w:val="00F62F90"/>
    <w:rsid w:val="00F63234"/>
    <w:rsid w:val="00F63271"/>
    <w:rsid w:val="00F6346F"/>
    <w:rsid w:val="00F63674"/>
    <w:rsid w:val="00F63992"/>
    <w:rsid w:val="00F63A8F"/>
    <w:rsid w:val="00F63AF9"/>
    <w:rsid w:val="00F64249"/>
    <w:rsid w:val="00F6426F"/>
    <w:rsid w:val="00F6455F"/>
    <w:rsid w:val="00F647FD"/>
    <w:rsid w:val="00F649AA"/>
    <w:rsid w:val="00F64A5A"/>
    <w:rsid w:val="00F64C51"/>
    <w:rsid w:val="00F64C92"/>
    <w:rsid w:val="00F64CD3"/>
    <w:rsid w:val="00F64DA1"/>
    <w:rsid w:val="00F64ED2"/>
    <w:rsid w:val="00F65015"/>
    <w:rsid w:val="00F65383"/>
    <w:rsid w:val="00F65438"/>
    <w:rsid w:val="00F65921"/>
    <w:rsid w:val="00F65B5F"/>
    <w:rsid w:val="00F65B8D"/>
    <w:rsid w:val="00F65DCB"/>
    <w:rsid w:val="00F65DE8"/>
    <w:rsid w:val="00F65EDB"/>
    <w:rsid w:val="00F6601E"/>
    <w:rsid w:val="00F662F6"/>
    <w:rsid w:val="00F6637C"/>
    <w:rsid w:val="00F66382"/>
    <w:rsid w:val="00F663B5"/>
    <w:rsid w:val="00F663FC"/>
    <w:rsid w:val="00F66792"/>
    <w:rsid w:val="00F66795"/>
    <w:rsid w:val="00F66CC9"/>
    <w:rsid w:val="00F6716D"/>
    <w:rsid w:val="00F6747B"/>
    <w:rsid w:val="00F678F3"/>
    <w:rsid w:val="00F6792A"/>
    <w:rsid w:val="00F67F24"/>
    <w:rsid w:val="00F67F31"/>
    <w:rsid w:val="00F67F3A"/>
    <w:rsid w:val="00F7008B"/>
    <w:rsid w:val="00F70096"/>
    <w:rsid w:val="00F7025A"/>
    <w:rsid w:val="00F704B0"/>
    <w:rsid w:val="00F706BF"/>
    <w:rsid w:val="00F708E8"/>
    <w:rsid w:val="00F70997"/>
    <w:rsid w:val="00F70C62"/>
    <w:rsid w:val="00F716B8"/>
    <w:rsid w:val="00F7189C"/>
    <w:rsid w:val="00F719B0"/>
    <w:rsid w:val="00F71D8E"/>
    <w:rsid w:val="00F72000"/>
    <w:rsid w:val="00F72658"/>
    <w:rsid w:val="00F7291C"/>
    <w:rsid w:val="00F72AC9"/>
    <w:rsid w:val="00F72ACB"/>
    <w:rsid w:val="00F72AF7"/>
    <w:rsid w:val="00F72B74"/>
    <w:rsid w:val="00F72BDD"/>
    <w:rsid w:val="00F72EAF"/>
    <w:rsid w:val="00F7306C"/>
    <w:rsid w:val="00F731B8"/>
    <w:rsid w:val="00F734D7"/>
    <w:rsid w:val="00F73758"/>
    <w:rsid w:val="00F739D1"/>
    <w:rsid w:val="00F73A75"/>
    <w:rsid w:val="00F73B11"/>
    <w:rsid w:val="00F73B44"/>
    <w:rsid w:val="00F73C43"/>
    <w:rsid w:val="00F73CA7"/>
    <w:rsid w:val="00F73E27"/>
    <w:rsid w:val="00F73E48"/>
    <w:rsid w:val="00F73E6C"/>
    <w:rsid w:val="00F7410A"/>
    <w:rsid w:val="00F74324"/>
    <w:rsid w:val="00F746A9"/>
    <w:rsid w:val="00F7494B"/>
    <w:rsid w:val="00F74B98"/>
    <w:rsid w:val="00F74CFA"/>
    <w:rsid w:val="00F74F78"/>
    <w:rsid w:val="00F7546C"/>
    <w:rsid w:val="00F7559A"/>
    <w:rsid w:val="00F75692"/>
    <w:rsid w:val="00F757CB"/>
    <w:rsid w:val="00F757EE"/>
    <w:rsid w:val="00F75831"/>
    <w:rsid w:val="00F758DA"/>
    <w:rsid w:val="00F7596A"/>
    <w:rsid w:val="00F75B45"/>
    <w:rsid w:val="00F75D25"/>
    <w:rsid w:val="00F75DB0"/>
    <w:rsid w:val="00F75EB1"/>
    <w:rsid w:val="00F75F43"/>
    <w:rsid w:val="00F7650A"/>
    <w:rsid w:val="00F768E0"/>
    <w:rsid w:val="00F770A8"/>
    <w:rsid w:val="00F776AF"/>
    <w:rsid w:val="00F77BB1"/>
    <w:rsid w:val="00F800CE"/>
    <w:rsid w:val="00F8032B"/>
    <w:rsid w:val="00F80430"/>
    <w:rsid w:val="00F8045A"/>
    <w:rsid w:val="00F80737"/>
    <w:rsid w:val="00F80953"/>
    <w:rsid w:val="00F80B78"/>
    <w:rsid w:val="00F80C13"/>
    <w:rsid w:val="00F80D2A"/>
    <w:rsid w:val="00F80E7F"/>
    <w:rsid w:val="00F81034"/>
    <w:rsid w:val="00F8139C"/>
    <w:rsid w:val="00F8140A"/>
    <w:rsid w:val="00F81510"/>
    <w:rsid w:val="00F816D8"/>
    <w:rsid w:val="00F81A0B"/>
    <w:rsid w:val="00F81AB1"/>
    <w:rsid w:val="00F81AE7"/>
    <w:rsid w:val="00F81C60"/>
    <w:rsid w:val="00F81D4D"/>
    <w:rsid w:val="00F81E6A"/>
    <w:rsid w:val="00F81F14"/>
    <w:rsid w:val="00F81F93"/>
    <w:rsid w:val="00F81F96"/>
    <w:rsid w:val="00F82185"/>
    <w:rsid w:val="00F8224D"/>
    <w:rsid w:val="00F82443"/>
    <w:rsid w:val="00F8260B"/>
    <w:rsid w:val="00F8266E"/>
    <w:rsid w:val="00F82689"/>
    <w:rsid w:val="00F82810"/>
    <w:rsid w:val="00F82B17"/>
    <w:rsid w:val="00F82BB6"/>
    <w:rsid w:val="00F82C76"/>
    <w:rsid w:val="00F82E6F"/>
    <w:rsid w:val="00F82EC7"/>
    <w:rsid w:val="00F82F32"/>
    <w:rsid w:val="00F82F38"/>
    <w:rsid w:val="00F83087"/>
    <w:rsid w:val="00F8351E"/>
    <w:rsid w:val="00F8383D"/>
    <w:rsid w:val="00F83874"/>
    <w:rsid w:val="00F8391B"/>
    <w:rsid w:val="00F8398F"/>
    <w:rsid w:val="00F83BEB"/>
    <w:rsid w:val="00F83EA2"/>
    <w:rsid w:val="00F83EE5"/>
    <w:rsid w:val="00F84179"/>
    <w:rsid w:val="00F84418"/>
    <w:rsid w:val="00F84625"/>
    <w:rsid w:val="00F84905"/>
    <w:rsid w:val="00F8490C"/>
    <w:rsid w:val="00F84DF4"/>
    <w:rsid w:val="00F850F2"/>
    <w:rsid w:val="00F854CC"/>
    <w:rsid w:val="00F8574E"/>
    <w:rsid w:val="00F859A4"/>
    <w:rsid w:val="00F85ABA"/>
    <w:rsid w:val="00F85CA0"/>
    <w:rsid w:val="00F85CAA"/>
    <w:rsid w:val="00F85FD3"/>
    <w:rsid w:val="00F86076"/>
    <w:rsid w:val="00F861BD"/>
    <w:rsid w:val="00F863E4"/>
    <w:rsid w:val="00F86650"/>
    <w:rsid w:val="00F866C3"/>
    <w:rsid w:val="00F866D3"/>
    <w:rsid w:val="00F86713"/>
    <w:rsid w:val="00F868F1"/>
    <w:rsid w:val="00F86BC5"/>
    <w:rsid w:val="00F86C01"/>
    <w:rsid w:val="00F86ECD"/>
    <w:rsid w:val="00F86FEB"/>
    <w:rsid w:val="00F8706A"/>
    <w:rsid w:val="00F8708E"/>
    <w:rsid w:val="00F8709E"/>
    <w:rsid w:val="00F87247"/>
    <w:rsid w:val="00F87281"/>
    <w:rsid w:val="00F87480"/>
    <w:rsid w:val="00F8754B"/>
    <w:rsid w:val="00F875A9"/>
    <w:rsid w:val="00F875FD"/>
    <w:rsid w:val="00F87670"/>
    <w:rsid w:val="00F87870"/>
    <w:rsid w:val="00F878BF"/>
    <w:rsid w:val="00F8798D"/>
    <w:rsid w:val="00F87F46"/>
    <w:rsid w:val="00F90005"/>
    <w:rsid w:val="00F900B7"/>
    <w:rsid w:val="00F9020A"/>
    <w:rsid w:val="00F903B0"/>
    <w:rsid w:val="00F90682"/>
    <w:rsid w:val="00F90877"/>
    <w:rsid w:val="00F90936"/>
    <w:rsid w:val="00F90B12"/>
    <w:rsid w:val="00F90B29"/>
    <w:rsid w:val="00F90B5C"/>
    <w:rsid w:val="00F90B65"/>
    <w:rsid w:val="00F90BB2"/>
    <w:rsid w:val="00F90CC1"/>
    <w:rsid w:val="00F90CDA"/>
    <w:rsid w:val="00F90FA1"/>
    <w:rsid w:val="00F9109B"/>
    <w:rsid w:val="00F91375"/>
    <w:rsid w:val="00F9159A"/>
    <w:rsid w:val="00F9167D"/>
    <w:rsid w:val="00F91803"/>
    <w:rsid w:val="00F91879"/>
    <w:rsid w:val="00F9195E"/>
    <w:rsid w:val="00F919C4"/>
    <w:rsid w:val="00F919D1"/>
    <w:rsid w:val="00F91B45"/>
    <w:rsid w:val="00F91EC6"/>
    <w:rsid w:val="00F91F35"/>
    <w:rsid w:val="00F91F9F"/>
    <w:rsid w:val="00F92090"/>
    <w:rsid w:val="00F9209C"/>
    <w:rsid w:val="00F921DE"/>
    <w:rsid w:val="00F921F8"/>
    <w:rsid w:val="00F9238D"/>
    <w:rsid w:val="00F9240A"/>
    <w:rsid w:val="00F92421"/>
    <w:rsid w:val="00F92707"/>
    <w:rsid w:val="00F9286A"/>
    <w:rsid w:val="00F92A45"/>
    <w:rsid w:val="00F92EB1"/>
    <w:rsid w:val="00F92EC0"/>
    <w:rsid w:val="00F92FC3"/>
    <w:rsid w:val="00F9337E"/>
    <w:rsid w:val="00F9339C"/>
    <w:rsid w:val="00F93491"/>
    <w:rsid w:val="00F93528"/>
    <w:rsid w:val="00F935CC"/>
    <w:rsid w:val="00F93756"/>
    <w:rsid w:val="00F93810"/>
    <w:rsid w:val="00F93866"/>
    <w:rsid w:val="00F938D6"/>
    <w:rsid w:val="00F93935"/>
    <w:rsid w:val="00F939A5"/>
    <w:rsid w:val="00F93B46"/>
    <w:rsid w:val="00F93D54"/>
    <w:rsid w:val="00F93D65"/>
    <w:rsid w:val="00F94042"/>
    <w:rsid w:val="00F94085"/>
    <w:rsid w:val="00F940DC"/>
    <w:rsid w:val="00F940DE"/>
    <w:rsid w:val="00F94221"/>
    <w:rsid w:val="00F9428F"/>
    <w:rsid w:val="00F94541"/>
    <w:rsid w:val="00F945CB"/>
    <w:rsid w:val="00F94664"/>
    <w:rsid w:val="00F94755"/>
    <w:rsid w:val="00F94829"/>
    <w:rsid w:val="00F9499F"/>
    <w:rsid w:val="00F94CE2"/>
    <w:rsid w:val="00F94F90"/>
    <w:rsid w:val="00F9510F"/>
    <w:rsid w:val="00F95221"/>
    <w:rsid w:val="00F956B3"/>
    <w:rsid w:val="00F956C3"/>
    <w:rsid w:val="00F956E8"/>
    <w:rsid w:val="00F95808"/>
    <w:rsid w:val="00F95953"/>
    <w:rsid w:val="00F95AC3"/>
    <w:rsid w:val="00F95BC7"/>
    <w:rsid w:val="00F95DEE"/>
    <w:rsid w:val="00F95FD9"/>
    <w:rsid w:val="00F96046"/>
    <w:rsid w:val="00F960A1"/>
    <w:rsid w:val="00F96161"/>
    <w:rsid w:val="00F96248"/>
    <w:rsid w:val="00F9627A"/>
    <w:rsid w:val="00F96323"/>
    <w:rsid w:val="00F963BE"/>
    <w:rsid w:val="00F965A2"/>
    <w:rsid w:val="00F965F1"/>
    <w:rsid w:val="00F96656"/>
    <w:rsid w:val="00F96CE2"/>
    <w:rsid w:val="00F96DA6"/>
    <w:rsid w:val="00F9709A"/>
    <w:rsid w:val="00F970B1"/>
    <w:rsid w:val="00F9710B"/>
    <w:rsid w:val="00F97289"/>
    <w:rsid w:val="00F9745C"/>
    <w:rsid w:val="00F976B7"/>
    <w:rsid w:val="00F9777E"/>
    <w:rsid w:val="00F97F0E"/>
    <w:rsid w:val="00F97F62"/>
    <w:rsid w:val="00F97FD3"/>
    <w:rsid w:val="00FA0158"/>
    <w:rsid w:val="00FA0969"/>
    <w:rsid w:val="00FA09D7"/>
    <w:rsid w:val="00FA0B27"/>
    <w:rsid w:val="00FA0B6E"/>
    <w:rsid w:val="00FA0B90"/>
    <w:rsid w:val="00FA0D2A"/>
    <w:rsid w:val="00FA0E00"/>
    <w:rsid w:val="00FA0F9B"/>
    <w:rsid w:val="00FA108E"/>
    <w:rsid w:val="00FA113B"/>
    <w:rsid w:val="00FA12F0"/>
    <w:rsid w:val="00FA173D"/>
    <w:rsid w:val="00FA1759"/>
    <w:rsid w:val="00FA177A"/>
    <w:rsid w:val="00FA1836"/>
    <w:rsid w:val="00FA1BAE"/>
    <w:rsid w:val="00FA1C47"/>
    <w:rsid w:val="00FA1D3E"/>
    <w:rsid w:val="00FA1E67"/>
    <w:rsid w:val="00FA1EAA"/>
    <w:rsid w:val="00FA1F00"/>
    <w:rsid w:val="00FA1F6D"/>
    <w:rsid w:val="00FA1FC3"/>
    <w:rsid w:val="00FA2069"/>
    <w:rsid w:val="00FA2147"/>
    <w:rsid w:val="00FA253E"/>
    <w:rsid w:val="00FA2613"/>
    <w:rsid w:val="00FA279B"/>
    <w:rsid w:val="00FA2872"/>
    <w:rsid w:val="00FA28F0"/>
    <w:rsid w:val="00FA298F"/>
    <w:rsid w:val="00FA2C65"/>
    <w:rsid w:val="00FA2D5E"/>
    <w:rsid w:val="00FA2E43"/>
    <w:rsid w:val="00FA2F64"/>
    <w:rsid w:val="00FA30E1"/>
    <w:rsid w:val="00FA3169"/>
    <w:rsid w:val="00FA316D"/>
    <w:rsid w:val="00FA31D0"/>
    <w:rsid w:val="00FA322F"/>
    <w:rsid w:val="00FA3312"/>
    <w:rsid w:val="00FA3816"/>
    <w:rsid w:val="00FA390B"/>
    <w:rsid w:val="00FA3BA4"/>
    <w:rsid w:val="00FA3DC3"/>
    <w:rsid w:val="00FA3F93"/>
    <w:rsid w:val="00FA4061"/>
    <w:rsid w:val="00FA4075"/>
    <w:rsid w:val="00FA40EC"/>
    <w:rsid w:val="00FA41AE"/>
    <w:rsid w:val="00FA4275"/>
    <w:rsid w:val="00FA4282"/>
    <w:rsid w:val="00FA42B5"/>
    <w:rsid w:val="00FA4382"/>
    <w:rsid w:val="00FA44EB"/>
    <w:rsid w:val="00FA4560"/>
    <w:rsid w:val="00FA4630"/>
    <w:rsid w:val="00FA473D"/>
    <w:rsid w:val="00FA4820"/>
    <w:rsid w:val="00FA48ED"/>
    <w:rsid w:val="00FA49EC"/>
    <w:rsid w:val="00FA4D31"/>
    <w:rsid w:val="00FA515D"/>
    <w:rsid w:val="00FA53FE"/>
    <w:rsid w:val="00FA54D5"/>
    <w:rsid w:val="00FA556A"/>
    <w:rsid w:val="00FA5BCA"/>
    <w:rsid w:val="00FA5D48"/>
    <w:rsid w:val="00FA5D60"/>
    <w:rsid w:val="00FA5E81"/>
    <w:rsid w:val="00FA5E86"/>
    <w:rsid w:val="00FA5E92"/>
    <w:rsid w:val="00FA5F0A"/>
    <w:rsid w:val="00FA5F1F"/>
    <w:rsid w:val="00FA5F94"/>
    <w:rsid w:val="00FA602C"/>
    <w:rsid w:val="00FA60C7"/>
    <w:rsid w:val="00FA6474"/>
    <w:rsid w:val="00FA653D"/>
    <w:rsid w:val="00FA66C4"/>
    <w:rsid w:val="00FA66C7"/>
    <w:rsid w:val="00FA6969"/>
    <w:rsid w:val="00FA6A8C"/>
    <w:rsid w:val="00FA6C05"/>
    <w:rsid w:val="00FA6C78"/>
    <w:rsid w:val="00FA6EDA"/>
    <w:rsid w:val="00FA7183"/>
    <w:rsid w:val="00FA71A9"/>
    <w:rsid w:val="00FA71FC"/>
    <w:rsid w:val="00FA770A"/>
    <w:rsid w:val="00FA7769"/>
    <w:rsid w:val="00FA7A56"/>
    <w:rsid w:val="00FA7ADF"/>
    <w:rsid w:val="00FA7CCF"/>
    <w:rsid w:val="00FA7E8E"/>
    <w:rsid w:val="00FA7F0A"/>
    <w:rsid w:val="00FA7F1D"/>
    <w:rsid w:val="00FB0104"/>
    <w:rsid w:val="00FB02D0"/>
    <w:rsid w:val="00FB0305"/>
    <w:rsid w:val="00FB039B"/>
    <w:rsid w:val="00FB04D3"/>
    <w:rsid w:val="00FB0627"/>
    <w:rsid w:val="00FB0638"/>
    <w:rsid w:val="00FB0687"/>
    <w:rsid w:val="00FB0818"/>
    <w:rsid w:val="00FB0AE3"/>
    <w:rsid w:val="00FB0B78"/>
    <w:rsid w:val="00FB100F"/>
    <w:rsid w:val="00FB116C"/>
    <w:rsid w:val="00FB167D"/>
    <w:rsid w:val="00FB176C"/>
    <w:rsid w:val="00FB1943"/>
    <w:rsid w:val="00FB1991"/>
    <w:rsid w:val="00FB19FF"/>
    <w:rsid w:val="00FB1C37"/>
    <w:rsid w:val="00FB2216"/>
    <w:rsid w:val="00FB22C1"/>
    <w:rsid w:val="00FB22D8"/>
    <w:rsid w:val="00FB2C41"/>
    <w:rsid w:val="00FB3088"/>
    <w:rsid w:val="00FB331C"/>
    <w:rsid w:val="00FB3416"/>
    <w:rsid w:val="00FB3435"/>
    <w:rsid w:val="00FB346C"/>
    <w:rsid w:val="00FB361C"/>
    <w:rsid w:val="00FB36FD"/>
    <w:rsid w:val="00FB3A85"/>
    <w:rsid w:val="00FB3C11"/>
    <w:rsid w:val="00FB3E71"/>
    <w:rsid w:val="00FB3EF9"/>
    <w:rsid w:val="00FB400C"/>
    <w:rsid w:val="00FB40A8"/>
    <w:rsid w:val="00FB4183"/>
    <w:rsid w:val="00FB4276"/>
    <w:rsid w:val="00FB4296"/>
    <w:rsid w:val="00FB4325"/>
    <w:rsid w:val="00FB43C4"/>
    <w:rsid w:val="00FB44F1"/>
    <w:rsid w:val="00FB4799"/>
    <w:rsid w:val="00FB4806"/>
    <w:rsid w:val="00FB48A7"/>
    <w:rsid w:val="00FB4A57"/>
    <w:rsid w:val="00FB4CA0"/>
    <w:rsid w:val="00FB50BA"/>
    <w:rsid w:val="00FB513F"/>
    <w:rsid w:val="00FB5320"/>
    <w:rsid w:val="00FB56F2"/>
    <w:rsid w:val="00FB584B"/>
    <w:rsid w:val="00FB598E"/>
    <w:rsid w:val="00FB59F6"/>
    <w:rsid w:val="00FB5B09"/>
    <w:rsid w:val="00FB5E8F"/>
    <w:rsid w:val="00FB6060"/>
    <w:rsid w:val="00FB606D"/>
    <w:rsid w:val="00FB6139"/>
    <w:rsid w:val="00FB6238"/>
    <w:rsid w:val="00FB626E"/>
    <w:rsid w:val="00FB62ED"/>
    <w:rsid w:val="00FB6355"/>
    <w:rsid w:val="00FB643E"/>
    <w:rsid w:val="00FB653B"/>
    <w:rsid w:val="00FB6981"/>
    <w:rsid w:val="00FB6A03"/>
    <w:rsid w:val="00FB6C25"/>
    <w:rsid w:val="00FB6C4D"/>
    <w:rsid w:val="00FB6C95"/>
    <w:rsid w:val="00FB6D28"/>
    <w:rsid w:val="00FB6E85"/>
    <w:rsid w:val="00FB6F88"/>
    <w:rsid w:val="00FB70A3"/>
    <w:rsid w:val="00FB71AF"/>
    <w:rsid w:val="00FB73DD"/>
    <w:rsid w:val="00FB73F5"/>
    <w:rsid w:val="00FB7815"/>
    <w:rsid w:val="00FB7BF7"/>
    <w:rsid w:val="00FB7E6A"/>
    <w:rsid w:val="00FB7EAD"/>
    <w:rsid w:val="00FC0006"/>
    <w:rsid w:val="00FC008D"/>
    <w:rsid w:val="00FC00DE"/>
    <w:rsid w:val="00FC028F"/>
    <w:rsid w:val="00FC0602"/>
    <w:rsid w:val="00FC0AA3"/>
    <w:rsid w:val="00FC0BE3"/>
    <w:rsid w:val="00FC0C19"/>
    <w:rsid w:val="00FC0CCD"/>
    <w:rsid w:val="00FC0E22"/>
    <w:rsid w:val="00FC0EB4"/>
    <w:rsid w:val="00FC0F14"/>
    <w:rsid w:val="00FC110E"/>
    <w:rsid w:val="00FC115A"/>
    <w:rsid w:val="00FC11A5"/>
    <w:rsid w:val="00FC15DF"/>
    <w:rsid w:val="00FC1672"/>
    <w:rsid w:val="00FC1713"/>
    <w:rsid w:val="00FC1736"/>
    <w:rsid w:val="00FC173F"/>
    <w:rsid w:val="00FC1743"/>
    <w:rsid w:val="00FC182A"/>
    <w:rsid w:val="00FC1959"/>
    <w:rsid w:val="00FC1A24"/>
    <w:rsid w:val="00FC1B7D"/>
    <w:rsid w:val="00FC1C7B"/>
    <w:rsid w:val="00FC1E21"/>
    <w:rsid w:val="00FC1E77"/>
    <w:rsid w:val="00FC1F58"/>
    <w:rsid w:val="00FC1F94"/>
    <w:rsid w:val="00FC20A7"/>
    <w:rsid w:val="00FC2186"/>
    <w:rsid w:val="00FC226A"/>
    <w:rsid w:val="00FC2283"/>
    <w:rsid w:val="00FC22EA"/>
    <w:rsid w:val="00FC230A"/>
    <w:rsid w:val="00FC23DD"/>
    <w:rsid w:val="00FC2422"/>
    <w:rsid w:val="00FC244C"/>
    <w:rsid w:val="00FC2764"/>
    <w:rsid w:val="00FC2821"/>
    <w:rsid w:val="00FC2C4B"/>
    <w:rsid w:val="00FC2CFB"/>
    <w:rsid w:val="00FC2E45"/>
    <w:rsid w:val="00FC31B0"/>
    <w:rsid w:val="00FC321C"/>
    <w:rsid w:val="00FC3509"/>
    <w:rsid w:val="00FC35EF"/>
    <w:rsid w:val="00FC371A"/>
    <w:rsid w:val="00FC37C7"/>
    <w:rsid w:val="00FC3819"/>
    <w:rsid w:val="00FC38F2"/>
    <w:rsid w:val="00FC396C"/>
    <w:rsid w:val="00FC39A9"/>
    <w:rsid w:val="00FC3A1D"/>
    <w:rsid w:val="00FC3CEA"/>
    <w:rsid w:val="00FC41A1"/>
    <w:rsid w:val="00FC4293"/>
    <w:rsid w:val="00FC42C3"/>
    <w:rsid w:val="00FC44F0"/>
    <w:rsid w:val="00FC450A"/>
    <w:rsid w:val="00FC45CD"/>
    <w:rsid w:val="00FC49FF"/>
    <w:rsid w:val="00FC4D33"/>
    <w:rsid w:val="00FC4DA0"/>
    <w:rsid w:val="00FC51C5"/>
    <w:rsid w:val="00FC51F4"/>
    <w:rsid w:val="00FC52BC"/>
    <w:rsid w:val="00FC52FB"/>
    <w:rsid w:val="00FC5318"/>
    <w:rsid w:val="00FC5323"/>
    <w:rsid w:val="00FC546A"/>
    <w:rsid w:val="00FC56D6"/>
    <w:rsid w:val="00FC574E"/>
    <w:rsid w:val="00FC575E"/>
    <w:rsid w:val="00FC57A0"/>
    <w:rsid w:val="00FC59AD"/>
    <w:rsid w:val="00FC5EF4"/>
    <w:rsid w:val="00FC691A"/>
    <w:rsid w:val="00FC69E1"/>
    <w:rsid w:val="00FC6A26"/>
    <w:rsid w:val="00FC6A2D"/>
    <w:rsid w:val="00FC6AE3"/>
    <w:rsid w:val="00FC6E07"/>
    <w:rsid w:val="00FC7533"/>
    <w:rsid w:val="00FC77DE"/>
    <w:rsid w:val="00FC7831"/>
    <w:rsid w:val="00FC78B6"/>
    <w:rsid w:val="00FC7B9F"/>
    <w:rsid w:val="00FC7C12"/>
    <w:rsid w:val="00FC7C4A"/>
    <w:rsid w:val="00FC7DE6"/>
    <w:rsid w:val="00FC7ECF"/>
    <w:rsid w:val="00FC7EF8"/>
    <w:rsid w:val="00FD0156"/>
    <w:rsid w:val="00FD0226"/>
    <w:rsid w:val="00FD0482"/>
    <w:rsid w:val="00FD06D0"/>
    <w:rsid w:val="00FD095E"/>
    <w:rsid w:val="00FD0A35"/>
    <w:rsid w:val="00FD0C49"/>
    <w:rsid w:val="00FD0E14"/>
    <w:rsid w:val="00FD0F05"/>
    <w:rsid w:val="00FD0F14"/>
    <w:rsid w:val="00FD0F7B"/>
    <w:rsid w:val="00FD151B"/>
    <w:rsid w:val="00FD15D3"/>
    <w:rsid w:val="00FD18B1"/>
    <w:rsid w:val="00FD1A14"/>
    <w:rsid w:val="00FD27CB"/>
    <w:rsid w:val="00FD297D"/>
    <w:rsid w:val="00FD29D1"/>
    <w:rsid w:val="00FD2BF9"/>
    <w:rsid w:val="00FD2D3D"/>
    <w:rsid w:val="00FD2E4E"/>
    <w:rsid w:val="00FD2F8D"/>
    <w:rsid w:val="00FD3110"/>
    <w:rsid w:val="00FD314A"/>
    <w:rsid w:val="00FD3179"/>
    <w:rsid w:val="00FD33FD"/>
    <w:rsid w:val="00FD35C2"/>
    <w:rsid w:val="00FD35CB"/>
    <w:rsid w:val="00FD360D"/>
    <w:rsid w:val="00FD3721"/>
    <w:rsid w:val="00FD3908"/>
    <w:rsid w:val="00FD39AC"/>
    <w:rsid w:val="00FD39BC"/>
    <w:rsid w:val="00FD3B8A"/>
    <w:rsid w:val="00FD3E4A"/>
    <w:rsid w:val="00FD3F5D"/>
    <w:rsid w:val="00FD3F5F"/>
    <w:rsid w:val="00FD3FD6"/>
    <w:rsid w:val="00FD3FF3"/>
    <w:rsid w:val="00FD413C"/>
    <w:rsid w:val="00FD41CC"/>
    <w:rsid w:val="00FD42B2"/>
    <w:rsid w:val="00FD43BE"/>
    <w:rsid w:val="00FD43D1"/>
    <w:rsid w:val="00FD44AE"/>
    <w:rsid w:val="00FD4596"/>
    <w:rsid w:val="00FD47FB"/>
    <w:rsid w:val="00FD4930"/>
    <w:rsid w:val="00FD4DC3"/>
    <w:rsid w:val="00FD4EED"/>
    <w:rsid w:val="00FD4F15"/>
    <w:rsid w:val="00FD5101"/>
    <w:rsid w:val="00FD537C"/>
    <w:rsid w:val="00FD5668"/>
    <w:rsid w:val="00FD572B"/>
    <w:rsid w:val="00FD5AB0"/>
    <w:rsid w:val="00FD5DA5"/>
    <w:rsid w:val="00FD5EA6"/>
    <w:rsid w:val="00FD6252"/>
    <w:rsid w:val="00FD62F1"/>
    <w:rsid w:val="00FD633A"/>
    <w:rsid w:val="00FD6661"/>
    <w:rsid w:val="00FD6812"/>
    <w:rsid w:val="00FD6AC4"/>
    <w:rsid w:val="00FD6BA0"/>
    <w:rsid w:val="00FD6F62"/>
    <w:rsid w:val="00FD7170"/>
    <w:rsid w:val="00FD76AD"/>
    <w:rsid w:val="00FD772F"/>
    <w:rsid w:val="00FD77AE"/>
    <w:rsid w:val="00FD77D7"/>
    <w:rsid w:val="00FD7803"/>
    <w:rsid w:val="00FD7CD3"/>
    <w:rsid w:val="00FD7D7D"/>
    <w:rsid w:val="00FD7E4E"/>
    <w:rsid w:val="00FD7EE9"/>
    <w:rsid w:val="00FE010E"/>
    <w:rsid w:val="00FE01A1"/>
    <w:rsid w:val="00FE023B"/>
    <w:rsid w:val="00FE03ED"/>
    <w:rsid w:val="00FE0684"/>
    <w:rsid w:val="00FE06CB"/>
    <w:rsid w:val="00FE0A09"/>
    <w:rsid w:val="00FE0B41"/>
    <w:rsid w:val="00FE0C32"/>
    <w:rsid w:val="00FE0C8D"/>
    <w:rsid w:val="00FE0EB7"/>
    <w:rsid w:val="00FE102E"/>
    <w:rsid w:val="00FE124E"/>
    <w:rsid w:val="00FE1675"/>
    <w:rsid w:val="00FE180D"/>
    <w:rsid w:val="00FE1889"/>
    <w:rsid w:val="00FE195E"/>
    <w:rsid w:val="00FE1993"/>
    <w:rsid w:val="00FE1A35"/>
    <w:rsid w:val="00FE1B84"/>
    <w:rsid w:val="00FE2124"/>
    <w:rsid w:val="00FE21C3"/>
    <w:rsid w:val="00FE22A1"/>
    <w:rsid w:val="00FE2578"/>
    <w:rsid w:val="00FE25BB"/>
    <w:rsid w:val="00FE296D"/>
    <w:rsid w:val="00FE2C11"/>
    <w:rsid w:val="00FE2CA6"/>
    <w:rsid w:val="00FE2E66"/>
    <w:rsid w:val="00FE3084"/>
    <w:rsid w:val="00FE30CF"/>
    <w:rsid w:val="00FE31EF"/>
    <w:rsid w:val="00FE325E"/>
    <w:rsid w:val="00FE32B9"/>
    <w:rsid w:val="00FE332A"/>
    <w:rsid w:val="00FE361D"/>
    <w:rsid w:val="00FE3683"/>
    <w:rsid w:val="00FE3805"/>
    <w:rsid w:val="00FE38D7"/>
    <w:rsid w:val="00FE392B"/>
    <w:rsid w:val="00FE3987"/>
    <w:rsid w:val="00FE39B1"/>
    <w:rsid w:val="00FE3BAE"/>
    <w:rsid w:val="00FE3D4F"/>
    <w:rsid w:val="00FE4325"/>
    <w:rsid w:val="00FE432C"/>
    <w:rsid w:val="00FE433B"/>
    <w:rsid w:val="00FE439E"/>
    <w:rsid w:val="00FE481F"/>
    <w:rsid w:val="00FE486E"/>
    <w:rsid w:val="00FE4B25"/>
    <w:rsid w:val="00FE4C18"/>
    <w:rsid w:val="00FE4C93"/>
    <w:rsid w:val="00FE4CC3"/>
    <w:rsid w:val="00FE4E0A"/>
    <w:rsid w:val="00FE4F88"/>
    <w:rsid w:val="00FE517F"/>
    <w:rsid w:val="00FE52F9"/>
    <w:rsid w:val="00FE5551"/>
    <w:rsid w:val="00FE5599"/>
    <w:rsid w:val="00FE55A4"/>
    <w:rsid w:val="00FE581D"/>
    <w:rsid w:val="00FE59C2"/>
    <w:rsid w:val="00FE5CC4"/>
    <w:rsid w:val="00FE5CCA"/>
    <w:rsid w:val="00FE5EEB"/>
    <w:rsid w:val="00FE6090"/>
    <w:rsid w:val="00FE620A"/>
    <w:rsid w:val="00FE6539"/>
    <w:rsid w:val="00FE6AB0"/>
    <w:rsid w:val="00FE6B15"/>
    <w:rsid w:val="00FE6BC7"/>
    <w:rsid w:val="00FE6BE5"/>
    <w:rsid w:val="00FE6CB0"/>
    <w:rsid w:val="00FE6EAF"/>
    <w:rsid w:val="00FE7051"/>
    <w:rsid w:val="00FE714A"/>
    <w:rsid w:val="00FE73F3"/>
    <w:rsid w:val="00FE76B5"/>
    <w:rsid w:val="00FE76CE"/>
    <w:rsid w:val="00FE7A1F"/>
    <w:rsid w:val="00FF01D5"/>
    <w:rsid w:val="00FF0230"/>
    <w:rsid w:val="00FF02F0"/>
    <w:rsid w:val="00FF060E"/>
    <w:rsid w:val="00FF0697"/>
    <w:rsid w:val="00FF0A88"/>
    <w:rsid w:val="00FF0F61"/>
    <w:rsid w:val="00FF11E3"/>
    <w:rsid w:val="00FF122A"/>
    <w:rsid w:val="00FF1253"/>
    <w:rsid w:val="00FF154E"/>
    <w:rsid w:val="00FF174B"/>
    <w:rsid w:val="00FF17F1"/>
    <w:rsid w:val="00FF190F"/>
    <w:rsid w:val="00FF1925"/>
    <w:rsid w:val="00FF199E"/>
    <w:rsid w:val="00FF1B57"/>
    <w:rsid w:val="00FF1CFB"/>
    <w:rsid w:val="00FF1FA9"/>
    <w:rsid w:val="00FF2563"/>
    <w:rsid w:val="00FF2752"/>
    <w:rsid w:val="00FF28BF"/>
    <w:rsid w:val="00FF294C"/>
    <w:rsid w:val="00FF2B0C"/>
    <w:rsid w:val="00FF2B8B"/>
    <w:rsid w:val="00FF2EC8"/>
    <w:rsid w:val="00FF2F37"/>
    <w:rsid w:val="00FF30A3"/>
    <w:rsid w:val="00FF31B8"/>
    <w:rsid w:val="00FF3A0D"/>
    <w:rsid w:val="00FF3B43"/>
    <w:rsid w:val="00FF3C13"/>
    <w:rsid w:val="00FF3CBE"/>
    <w:rsid w:val="00FF3DAB"/>
    <w:rsid w:val="00FF3E6F"/>
    <w:rsid w:val="00FF4001"/>
    <w:rsid w:val="00FF43C7"/>
    <w:rsid w:val="00FF4431"/>
    <w:rsid w:val="00FF45C1"/>
    <w:rsid w:val="00FF48B5"/>
    <w:rsid w:val="00FF4ACE"/>
    <w:rsid w:val="00FF4B9C"/>
    <w:rsid w:val="00FF4BD5"/>
    <w:rsid w:val="00FF4C54"/>
    <w:rsid w:val="00FF4CB7"/>
    <w:rsid w:val="00FF4E7F"/>
    <w:rsid w:val="00FF4F46"/>
    <w:rsid w:val="00FF4F5C"/>
    <w:rsid w:val="00FF5221"/>
    <w:rsid w:val="00FF5328"/>
    <w:rsid w:val="00FF54C7"/>
    <w:rsid w:val="00FF5503"/>
    <w:rsid w:val="00FF573D"/>
    <w:rsid w:val="00FF591F"/>
    <w:rsid w:val="00FF59AA"/>
    <w:rsid w:val="00FF5A93"/>
    <w:rsid w:val="00FF5BB3"/>
    <w:rsid w:val="00FF5CD4"/>
    <w:rsid w:val="00FF5FCC"/>
    <w:rsid w:val="00FF6035"/>
    <w:rsid w:val="00FF6152"/>
    <w:rsid w:val="00FF635A"/>
    <w:rsid w:val="00FF64E1"/>
    <w:rsid w:val="00FF6A59"/>
    <w:rsid w:val="00FF6C1A"/>
    <w:rsid w:val="00FF70DC"/>
    <w:rsid w:val="00FF7143"/>
    <w:rsid w:val="00FF725D"/>
    <w:rsid w:val="00FF76E2"/>
    <w:rsid w:val="00FF778B"/>
    <w:rsid w:val="00FF78DA"/>
    <w:rsid w:val="00FF790B"/>
    <w:rsid w:val="00FF79E2"/>
    <w:rsid w:val="00FF7E61"/>
    <w:rsid w:val="1FA9E6D7"/>
    <w:rsid w:val="380B0A4B"/>
    <w:rsid w:val="391F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5047F01"/>
  <w15:chartTrackingRefBased/>
  <w15:docId w15:val="{56D66DD8-0918-415B-BC83-53349D2D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6" w:uiPriority="99"/>
    <w:lsdException w:name="toc 7" w:uiPriority="99"/>
    <w:lsdException w:name="toc 8" w:uiPriority="99"/>
    <w:lsdException w:name="toc 9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macro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55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547C4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547C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547C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2547C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E782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E8301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E782E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locked/>
    <w:rsid w:val="00DE782E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ED48B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locked/>
    <w:rsid w:val="00DE782E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"/>
    <w:basedOn w:val="Normal"/>
    <w:link w:val="BodyTextChar"/>
    <w:rsid w:val="002547C4"/>
    <w:pPr>
      <w:spacing w:after="120"/>
    </w:pPr>
  </w:style>
  <w:style w:type="paragraph" w:styleId="Header">
    <w:name w:val="header"/>
    <w:basedOn w:val="Normal"/>
    <w:link w:val="HeaderChar"/>
    <w:uiPriority w:val="99"/>
    <w:rsid w:val="002547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D1762C"/>
    <w:rPr>
      <w:rFonts w:ascii="Arial" w:hAnsi="Arial"/>
      <w:sz w:val="18"/>
      <w:szCs w:val="18"/>
    </w:rPr>
  </w:style>
  <w:style w:type="character" w:customStyle="1" w:styleId="AAAddress">
    <w:name w:val="AA Address"/>
    <w:rsid w:val="002547C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547C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547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C65E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547C4"/>
    <w:rPr>
      <w:rFonts w:cs="Times New Roman"/>
      <w:b/>
      <w:bCs/>
    </w:rPr>
  </w:style>
  <w:style w:type="paragraph" w:styleId="ListBullet">
    <w:name w:val="List Bullet"/>
    <w:basedOn w:val="Normal"/>
    <w:rsid w:val="002547C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547C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547C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547C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547C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547C4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547C4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547C4"/>
    <w:pPr>
      <w:ind w:left="284"/>
    </w:pPr>
  </w:style>
  <w:style w:type="paragraph" w:customStyle="1" w:styleId="AAFrameAddress">
    <w:name w:val="AA Frame Address"/>
    <w:basedOn w:val="Heading1"/>
    <w:rsid w:val="002547C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2547C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547C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2547C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547C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2547C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2547C4"/>
    <w:pPr>
      <w:ind w:left="851" w:hanging="284"/>
    </w:pPr>
  </w:style>
  <w:style w:type="paragraph" w:styleId="Index4">
    <w:name w:val="index 4"/>
    <w:basedOn w:val="Normal"/>
    <w:next w:val="Normal"/>
    <w:uiPriority w:val="99"/>
    <w:rsid w:val="002547C4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2547C4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2547C4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2547C4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2547C4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2547C4"/>
    <w:pPr>
      <w:ind w:left="2552" w:hanging="284"/>
    </w:pPr>
  </w:style>
  <w:style w:type="paragraph" w:styleId="TOC2">
    <w:name w:val="toc 2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547C4"/>
    <w:pPr>
      <w:ind w:left="851"/>
    </w:pPr>
  </w:style>
  <w:style w:type="paragraph" w:styleId="TOC5">
    <w:name w:val="toc 5"/>
    <w:basedOn w:val="Normal"/>
    <w:next w:val="Normal"/>
    <w:semiHidden/>
    <w:rsid w:val="002547C4"/>
    <w:pPr>
      <w:ind w:left="1134"/>
    </w:pPr>
  </w:style>
  <w:style w:type="paragraph" w:styleId="TOC6">
    <w:name w:val="toc 6"/>
    <w:basedOn w:val="Normal"/>
    <w:next w:val="Normal"/>
    <w:uiPriority w:val="99"/>
    <w:rsid w:val="002547C4"/>
    <w:pPr>
      <w:ind w:left="1418"/>
    </w:pPr>
  </w:style>
  <w:style w:type="paragraph" w:styleId="TOC7">
    <w:name w:val="toc 7"/>
    <w:basedOn w:val="Normal"/>
    <w:next w:val="Normal"/>
    <w:uiPriority w:val="99"/>
    <w:rsid w:val="002547C4"/>
    <w:pPr>
      <w:ind w:left="1701"/>
    </w:pPr>
  </w:style>
  <w:style w:type="paragraph" w:styleId="TOC8">
    <w:name w:val="toc 8"/>
    <w:basedOn w:val="Normal"/>
    <w:next w:val="Normal"/>
    <w:uiPriority w:val="99"/>
    <w:rsid w:val="002547C4"/>
    <w:pPr>
      <w:ind w:left="1985"/>
    </w:pPr>
  </w:style>
  <w:style w:type="paragraph" w:styleId="TOC9">
    <w:name w:val="toc 9"/>
    <w:basedOn w:val="Normal"/>
    <w:next w:val="Normal"/>
    <w:uiPriority w:val="99"/>
    <w:rsid w:val="002547C4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2547C4"/>
    <w:pPr>
      <w:ind w:left="567" w:hanging="567"/>
    </w:pPr>
  </w:style>
  <w:style w:type="paragraph" w:styleId="ListBullet5">
    <w:name w:val="List Bullet 5"/>
    <w:basedOn w:val="Normal"/>
    <w:rsid w:val="002547C4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547C4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E782E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547C4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E782E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547C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E782E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2547C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547C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547C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547C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547C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547C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547C4"/>
    <w:pPr>
      <w:framePr w:h="1054" w:wrap="around" w:y="5920"/>
    </w:pPr>
  </w:style>
  <w:style w:type="paragraph" w:customStyle="1" w:styleId="ReportHeading3">
    <w:name w:val="ReportHeading3"/>
    <w:basedOn w:val="ReportHeading2"/>
    <w:rsid w:val="002547C4"/>
    <w:pPr>
      <w:framePr w:h="443" w:wrap="around" w:y="8223"/>
    </w:pPr>
  </w:style>
  <w:style w:type="paragraph" w:customStyle="1" w:styleId="a">
    <w:name w:val="¢éÍ¤ÇÒÁ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547C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547C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547C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547C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547C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CE76FC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E782E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2547C4"/>
  </w:style>
  <w:style w:type="paragraph" w:customStyle="1" w:styleId="ASSETS">
    <w:name w:val="ASSETS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DE782E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CE76F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71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29" w:hanging="7"/>
      <w:jc w:val="thaiDistribute"/>
    </w:pPr>
    <w:rPr>
      <w:rFonts w:ascii="Angsana New" w:hAnsi="Angsana New"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571761"/>
    <w:rPr>
      <w:rFonts w:ascii="Angsana New" w:hAnsi="Angsana New"/>
      <w:sz w:val="30"/>
      <w:szCs w:val="30"/>
      <w:lang w:val="en-GB" w:eastAsia="x-none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DE782E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DE782E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locked/>
    <w:rsid w:val="00DE782E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63A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621"/>
      </w:tabs>
      <w:spacing w:line="240" w:lineRule="auto"/>
      <w:ind w:left="540" w:right="-18"/>
      <w:jc w:val="both"/>
    </w:pPr>
    <w:rPr>
      <w:rFonts w:ascii="Times New Roman" w:hAnsi="Times New Roman"/>
      <w:b/>
      <w:i/>
      <w:iCs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rsid w:val="00663A73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15DA9"/>
    <w:pPr>
      <w:tabs>
        <w:tab w:val="left" w:pos="540"/>
      </w:tabs>
      <w:ind w:left="0"/>
    </w:pPr>
  </w:style>
  <w:style w:type="character" w:customStyle="1" w:styleId="AccPolicyalternativeChar">
    <w:name w:val="Acc Policy alternative Char"/>
    <w:link w:val="AccPolicyalternative"/>
    <w:rsid w:val="00915DA9"/>
    <w:rPr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rsid w:val="00DE782E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rsid w:val="004E16F1"/>
    <w:rPr>
      <w:position w:val="6"/>
      <w:sz w:val="14"/>
    </w:rPr>
  </w:style>
  <w:style w:type="character" w:customStyle="1" w:styleId="KPMG">
    <w:name w:val="KPMG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,Normal + Times New Roman,11 pt,Right:  0.02&quot;,Line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DE782E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paragraph" w:styleId="NormalWeb">
    <w:name w:val="Normal (Web)"/>
    <w:basedOn w:val="Normal"/>
    <w:uiPriority w:val="99"/>
    <w:semiHidden/>
    <w:rsid w:val="00404D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ahoma" w:hAnsi="Tahoma" w:cs="Tahoma"/>
      <w:color w:val="7030A0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003F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apple-style-span">
    <w:name w:val="apple-style-span"/>
    <w:basedOn w:val="DefaultParagraphFont"/>
    <w:rsid w:val="00336FA5"/>
  </w:style>
  <w:style w:type="character" w:customStyle="1" w:styleId="apple-converted-space">
    <w:name w:val="apple-converted-space"/>
    <w:basedOn w:val="DefaultParagraphFont"/>
    <w:rsid w:val="00336FA5"/>
  </w:style>
  <w:style w:type="paragraph" w:styleId="Title">
    <w:name w:val="Title"/>
    <w:basedOn w:val="Normal"/>
    <w:link w:val="TitleChar"/>
    <w:qFormat/>
    <w:rsid w:val="00015B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60" w:lineRule="auto"/>
      <w:ind w:left="540" w:right="749"/>
      <w:jc w:val="center"/>
    </w:pPr>
    <w:rPr>
      <w:rFonts w:ascii="Angsana New" w:hAnsi="Angsana New"/>
      <w:sz w:val="20"/>
      <w:szCs w:val="20"/>
      <w:u w:val="single"/>
      <w:lang w:val="th-TH" w:eastAsia="x-none"/>
    </w:rPr>
  </w:style>
  <w:style w:type="character" w:customStyle="1" w:styleId="TitleChar">
    <w:name w:val="Title Char"/>
    <w:link w:val="Title"/>
    <w:rsid w:val="00015BFD"/>
    <w:rPr>
      <w:rFonts w:ascii="Angsana New" w:hAnsi="Angsana New" w:cs="Geneva"/>
      <w:u w:val="single"/>
      <w:lang w:val="th-TH"/>
    </w:rPr>
  </w:style>
  <w:style w:type="paragraph" w:customStyle="1" w:styleId="Default">
    <w:name w:val="Default"/>
    <w:rsid w:val="00AC16F5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Char">
    <w:name w:val="Char"/>
    <w:basedOn w:val="Normal"/>
    <w:rsid w:val="00CE7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7I-7H-">
    <w:name w:val="@7I-@#7H-"/>
    <w:basedOn w:val="Normal"/>
    <w:next w:val="Normal"/>
    <w:rsid w:val="003F50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cs="Cordia New"/>
      <w:sz w:val="24"/>
      <w:szCs w:val="24"/>
      <w:lang w:val="th-TH" w:eastAsia="th-TH"/>
    </w:rPr>
  </w:style>
  <w:style w:type="paragraph" w:styleId="EndnoteText">
    <w:name w:val="endnote text"/>
    <w:basedOn w:val="Normal"/>
    <w:link w:val="EndnoteTextChar"/>
    <w:rsid w:val="005F356D"/>
    <w:rPr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rsid w:val="005F356D"/>
    <w:rPr>
      <w:rFonts w:ascii="Arial" w:hAnsi="Arial"/>
      <w:szCs w:val="25"/>
    </w:rPr>
  </w:style>
  <w:style w:type="character" w:styleId="EndnoteReference">
    <w:name w:val="endnote reference"/>
    <w:rsid w:val="005F356D"/>
    <w:rPr>
      <w:sz w:val="32"/>
      <w:szCs w:val="32"/>
      <w:vertAlign w:val="superscript"/>
    </w:rPr>
  </w:style>
  <w:style w:type="character" w:styleId="CommentReference">
    <w:name w:val="annotation reference"/>
    <w:rsid w:val="005F356D"/>
    <w:rPr>
      <w:sz w:val="16"/>
      <w:szCs w:val="18"/>
    </w:rPr>
  </w:style>
  <w:style w:type="paragraph" w:styleId="CommentText">
    <w:name w:val="annotation text"/>
    <w:basedOn w:val="Normal"/>
    <w:link w:val="CommentTextChar"/>
    <w:rsid w:val="005F356D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F356D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F356D"/>
    <w:rPr>
      <w:b/>
      <w:bCs/>
    </w:rPr>
  </w:style>
  <w:style w:type="character" w:customStyle="1" w:styleId="CommentSubjectChar">
    <w:name w:val="Comment Subject Char"/>
    <w:link w:val="CommentSubject"/>
    <w:rsid w:val="005F356D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2A438C"/>
    <w:rPr>
      <w:rFonts w:ascii="Arial" w:hAnsi="Arial"/>
      <w:sz w:val="18"/>
      <w:szCs w:val="22"/>
    </w:rPr>
  </w:style>
  <w:style w:type="character" w:customStyle="1" w:styleId="Heading8Char1">
    <w:name w:val="Heading 8 Char1"/>
    <w:rsid w:val="00B734B5"/>
    <w:rPr>
      <w:rFonts w:cs="EucrosiaUPC"/>
      <w:b/>
      <w:bCs/>
      <w:sz w:val="32"/>
      <w:szCs w:val="32"/>
    </w:rPr>
  </w:style>
  <w:style w:type="paragraph" w:customStyle="1" w:styleId="CharChar10">
    <w:name w:val="อักขระ อักขระ อักขระ Char Char อักขระ1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DE782E"/>
    <w:rPr>
      <w:rFonts w:cs="Angsana New"/>
      <w:b/>
      <w:i/>
      <w:sz w:val="24"/>
      <w:lang w:val="en-GB" w:eastAsia="en-US" w:bidi="ar-SA"/>
    </w:rPr>
  </w:style>
  <w:style w:type="character" w:customStyle="1" w:styleId="Heading5Char1">
    <w:name w:val="Heading 5 Char1"/>
    <w:rsid w:val="00DE782E"/>
    <w:rPr>
      <w:rFonts w:cs="EucrosiaUPC"/>
      <w:b/>
      <w:bCs/>
      <w:sz w:val="32"/>
      <w:szCs w:val="32"/>
    </w:rPr>
  </w:style>
  <w:style w:type="paragraph" w:customStyle="1" w:styleId="zfaxdetails">
    <w:name w:val="zfax details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DE782E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customStyle="1" w:styleId="zsubject">
    <w:name w:val="zsubject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xxbody">
    <w:name w:val="x.x body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360" w:lineRule="atLeast"/>
      <w:ind w:left="720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customStyle="1" w:styleId="Text">
    <w:name w:val="Text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character" w:styleId="Hyperlink">
    <w:name w:val="Hyperlink"/>
    <w:rsid w:val="00DE782E"/>
    <w:rPr>
      <w:color w:val="0000FF"/>
      <w:u w:val="single"/>
    </w:rPr>
  </w:style>
  <w:style w:type="paragraph" w:customStyle="1" w:styleId="E0">
    <w:name w:val="Å§ª×èÍ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1">
    <w:name w:val="??????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Times New Roman"/>
      <w:sz w:val="20"/>
      <w:szCs w:val="20"/>
      <w:lang w:val="th-TH"/>
    </w:rPr>
  </w:style>
  <w:style w:type="paragraph" w:customStyle="1" w:styleId="StyleHeading3Left05">
    <w:name w:val="Style Heading 3 + Left:  0.5&quot;"/>
    <w:basedOn w:val="Heading3"/>
    <w:rsid w:val="00DE782E"/>
    <w:pPr>
      <w:keepNext w:val="0"/>
      <w:tabs>
        <w:tab w:val="clear" w:pos="227"/>
        <w:tab w:val="clear" w:pos="454"/>
        <w:tab w:val="clear" w:pos="680"/>
        <w:tab w:val="clear" w:pos="907"/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ind w:left="720"/>
      <w:jc w:val="both"/>
    </w:pPr>
    <w:rPr>
      <w:rFonts w:ascii="Times New Roman" w:hAnsi="Times New Roman"/>
      <w:b/>
      <w:bCs/>
      <w:iCs w:val="0"/>
      <w:sz w:val="22"/>
      <w:szCs w:val="22"/>
    </w:rPr>
  </w:style>
  <w:style w:type="paragraph" w:customStyle="1" w:styleId="3E">
    <w:name w:val="ชื่อบ์3ิษัท E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a6">
    <w:name w:val="บวก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Nomal">
    <w:name w:val="Nomal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-36"/>
    </w:pPr>
    <w:rPr>
      <w:rFonts w:ascii="Times New Roman" w:hAnsi="Times New Roman" w:cs="Times New Roman"/>
      <w:b/>
      <w:bCs/>
      <w:sz w:val="22"/>
      <w:szCs w:val="22"/>
    </w:rPr>
  </w:style>
  <w:style w:type="character" w:styleId="FollowedHyperlink">
    <w:name w:val="FollowedHyperlink"/>
    <w:rsid w:val="00DE782E"/>
    <w:rPr>
      <w:color w:val="606420"/>
      <w:u w:val="single"/>
    </w:rPr>
  </w:style>
  <w:style w:type="character" w:customStyle="1" w:styleId="shorttext1">
    <w:name w:val="short_text1"/>
    <w:uiPriority w:val="99"/>
    <w:rsid w:val="00DE782E"/>
    <w:rPr>
      <w:rFonts w:cs="Times New Roman"/>
      <w:sz w:val="29"/>
      <w:szCs w:val="29"/>
    </w:rPr>
  </w:style>
  <w:style w:type="character" w:customStyle="1" w:styleId="hps">
    <w:name w:val="hps"/>
    <w:uiPriority w:val="99"/>
    <w:rsid w:val="00DE782E"/>
    <w:rPr>
      <w:rFonts w:cs="Times New Roman"/>
    </w:rPr>
  </w:style>
  <w:style w:type="character" w:customStyle="1" w:styleId="gt-icon-text1">
    <w:name w:val="gt-icon-text1"/>
    <w:uiPriority w:val="99"/>
    <w:rsid w:val="00DE782E"/>
    <w:rPr>
      <w:rFonts w:cs="Times New Roman"/>
    </w:rPr>
  </w:style>
  <w:style w:type="character" w:customStyle="1" w:styleId="shorttext">
    <w:name w:val="short_text"/>
    <w:uiPriority w:val="99"/>
    <w:rsid w:val="00DE782E"/>
    <w:rPr>
      <w:rFonts w:cs="Times New Roman"/>
    </w:rPr>
  </w:style>
  <w:style w:type="character" w:customStyle="1" w:styleId="longtext">
    <w:name w:val="long_text"/>
    <w:uiPriority w:val="99"/>
    <w:rsid w:val="00DE782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E782E"/>
    <w:rPr>
      <w:rFonts w:ascii="Consolas" w:hAnsi="Consolas"/>
      <w:sz w:val="21"/>
      <w:szCs w:val="26"/>
    </w:rPr>
  </w:style>
  <w:style w:type="character" w:customStyle="1" w:styleId="Heading4Char1">
    <w:name w:val="Heading 4 Char1"/>
    <w:rsid w:val="00DE782E"/>
    <w:rPr>
      <w:rFonts w:ascii="Angsana New"/>
      <w:sz w:val="32"/>
      <w:szCs w:val="32"/>
    </w:rPr>
  </w:style>
  <w:style w:type="character" w:styleId="Emphasis">
    <w:name w:val="Emphasis"/>
    <w:uiPriority w:val="20"/>
    <w:qFormat/>
    <w:rsid w:val="00DE782E"/>
    <w:rPr>
      <w:i/>
      <w:iCs/>
    </w:rPr>
  </w:style>
  <w:style w:type="paragraph" w:styleId="Date">
    <w:name w:val="Date"/>
    <w:basedOn w:val="Normal"/>
    <w:next w:val="Normal"/>
    <w:link w:val="DateChar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DateChar">
    <w:name w:val="Date Char"/>
    <w:link w:val="Date"/>
    <w:rsid w:val="00DE782E"/>
    <w:rPr>
      <w:rFonts w:ascii="Cordia New" w:eastAsia="Cordia New" w:hAnsi="Cordia New"/>
      <w:sz w:val="28"/>
      <w:szCs w:val="28"/>
    </w:rPr>
  </w:style>
  <w:style w:type="paragraph" w:customStyle="1" w:styleId="AccountingPolicy">
    <w:name w:val="Accounting Policy"/>
    <w:basedOn w:val="Normal"/>
    <w:link w:val="AccountingPolicyChar1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E782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DE782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DE782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E782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E782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E782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E782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E782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character" w:customStyle="1" w:styleId="NoSpacingChar">
    <w:name w:val="No Spacing Char"/>
    <w:link w:val="NoSpacing"/>
    <w:uiPriority w:val="1"/>
    <w:locked/>
    <w:rsid w:val="00DE782E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hAnsi="Calibri"/>
      <w:sz w:val="20"/>
      <w:szCs w:val="20"/>
      <w:lang w:val="x-none" w:eastAsia="x-none"/>
    </w:rPr>
  </w:style>
  <w:style w:type="character" w:customStyle="1" w:styleId="SignatureChar1">
    <w:name w:val="Signature Char1"/>
    <w:rsid w:val="00F527A4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0"/>
    <w:basedOn w:val="Normal"/>
    <w:rsid w:val="004D18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erChar1">
    <w:name w:val="Header Char1"/>
    <w:rsid w:val="00DA4A80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4A80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A4A80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textnormal">
    <w:name w:val="text_normal"/>
    <w:rsid w:val="00F20426"/>
  </w:style>
  <w:style w:type="character" w:customStyle="1" w:styleId="blockChar">
    <w:name w:val="block Char"/>
    <w:aliases w:val="b Char"/>
    <w:link w:val="block"/>
    <w:locked/>
    <w:rsid w:val="006E4B2F"/>
    <w:rPr>
      <w:sz w:val="22"/>
      <w:lang w:val="en-GB" w:bidi="ar-SA"/>
    </w:rPr>
  </w:style>
  <w:style w:type="paragraph" w:customStyle="1" w:styleId="Normal21">
    <w:name w:val="Normal_21"/>
    <w:qFormat/>
    <w:rsid w:val="00C97345"/>
    <w:pPr>
      <w:spacing w:after="200" w:line="276" w:lineRule="auto"/>
    </w:pPr>
    <w:rPr>
      <w:rFonts w:ascii="Calibri" w:eastAsia="Calibri" w:hAnsi="Calibri" w:cs="Arial"/>
      <w:sz w:val="22"/>
      <w:szCs w:val="22"/>
      <w:lang w:bidi="ar-SA"/>
    </w:rPr>
  </w:style>
  <w:style w:type="paragraph" w:customStyle="1" w:styleId="Pa13">
    <w:name w:val="Pa13"/>
    <w:basedOn w:val="Default"/>
    <w:next w:val="Default"/>
    <w:uiPriority w:val="99"/>
    <w:rsid w:val="00446CBC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2">
    <w:name w:val="Pa12"/>
    <w:basedOn w:val="Default"/>
    <w:next w:val="Default"/>
    <w:uiPriority w:val="99"/>
    <w:rsid w:val="00446CBC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NormalIndent2">
    <w:name w:val="Normal Indent2"/>
    <w:basedOn w:val="Normal"/>
    <w:rsid w:val="005972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9296D"/>
    <w:rPr>
      <w:rFonts w:ascii="Calibri" w:eastAsia="Calibri" w:hAnsi="Calibri"/>
      <w:sz w:val="22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8327A2"/>
    <w:rPr>
      <w:rFonts w:ascii="Arial" w:hAnsi="Arial" w:cs="Angsana New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90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96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85672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77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8389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05526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198583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9910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60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041183-0D20-4D0D-A4E8-72FFB6E60F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EC614F-2BDE-48A3-B296-A1176F54CF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ACC5DC-B6CE-482E-B041-DA5D42910C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7796DCE1-BCDF-44D3-8092-5D83E698A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423</TotalTime>
  <Pages>3</Pages>
  <Words>424</Words>
  <Characters>1608</Characters>
  <Application>Microsoft Office Word</Application>
  <DocSecurity>0</DocSecurity>
  <Lines>41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Prapatsara S &lt;F-A1-GC/8923&gt;</dc:creator>
  <cp:keywords/>
  <cp:lastModifiedBy>Phornipha, Rangabpai</cp:lastModifiedBy>
  <cp:revision>30</cp:revision>
  <cp:lastPrinted>2024-10-20T07:22:00Z</cp:lastPrinted>
  <dcterms:created xsi:type="dcterms:W3CDTF">2023-11-03T09:22:00Z</dcterms:created>
  <dcterms:modified xsi:type="dcterms:W3CDTF">2026-04-21T12:10:00Z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  <property fmtid="{D5CDD505-2E9C-101B-9397-08002B2CF9AE}" pid="5" name="ContentTypeId">
    <vt:lpwstr>0x010100FC3C573FF70E394A86433F5E112C33AA</vt:lpwstr>
  </property>
</Properties>
</file>