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B5BE9" w14:textId="77777777" w:rsidR="00460343" w:rsidRPr="00485F8B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485F8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485F8B">
        <w:rPr>
          <w:rFonts w:ascii="Angsana New" w:hAnsi="Angsana New" w:hint="cs"/>
          <w:b w:val="0"/>
          <w:bCs/>
          <w:sz w:val="30"/>
          <w:szCs w:val="30"/>
        </w:rPr>
        <w:tab/>
      </w:r>
      <w:r w:rsidRPr="00485F8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485F8B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271DCED" w14:textId="0340A1E7" w:rsidR="00460343" w:rsidRPr="00485F8B" w:rsidRDefault="00F90B65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485F8B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485F8B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4345C940" w14:textId="77777777" w:rsidR="00460343" w:rsidRPr="00485F8B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485F8B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149A5F0" w14:textId="77777777" w:rsidR="004A3D72" w:rsidRPr="00485F8B" w:rsidRDefault="00743E9F" w:rsidP="004A3D72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485F8B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  <w:bookmarkStart w:id="0" w:name="_Hlk180327036"/>
    </w:p>
    <w:p w14:paraId="4446FEAA" w14:textId="1F39C6E8" w:rsidR="004A3D72" w:rsidRPr="00485F8B" w:rsidRDefault="004A3D72" w:rsidP="004A3D72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485F8B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  <w:bookmarkEnd w:id="0"/>
      <w:r w:rsidR="009F3A7A" w:rsidRPr="00485F8B">
        <w:rPr>
          <w:rFonts w:ascii="Angsana New" w:hAnsi="Angsana New" w:hint="cs"/>
          <w:sz w:val="30"/>
          <w:szCs w:val="30"/>
          <w:cs/>
          <w:lang w:bidi="th-TH"/>
        </w:rPr>
        <w:t xml:space="preserve"> การร่วมค้า และบริษัทร่วม</w:t>
      </w:r>
      <w:r w:rsidR="00CF5F3B" w:rsidRPr="00485F8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7E517D92" w14:textId="77777777" w:rsidR="008E5969" w:rsidRPr="00485F8B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485F8B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485F8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752AF34F" w14:textId="30A1FB6C" w:rsidR="00284B26" w:rsidRPr="00485F8B" w:rsidRDefault="007B59AE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485F8B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7188548" w14:textId="61D2F8C9" w:rsidR="00B6432D" w:rsidRPr="00485F8B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485F8B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AC07D0" w:rsidRPr="00485F8B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22045960" w14:textId="7D5A1121" w:rsidR="00585F37" w:rsidRPr="00485F8B" w:rsidRDefault="00C46254" w:rsidP="00574065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กำไร </w:t>
      </w:r>
      <w:r>
        <w:rPr>
          <w:rFonts w:ascii="Angsana New" w:hAnsi="Angsana New"/>
          <w:sz w:val="30"/>
          <w:szCs w:val="30"/>
          <w:lang w:val="en-US" w:bidi="th-TH"/>
        </w:rPr>
        <w:t>(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ขาดทุน</w:t>
      </w:r>
      <w:r>
        <w:rPr>
          <w:rFonts w:ascii="Angsana New" w:hAnsi="Angsana New"/>
          <w:sz w:val="30"/>
          <w:szCs w:val="30"/>
          <w:lang w:val="en-US" w:bidi="th-TH"/>
        </w:rPr>
        <w:t xml:space="preserve">)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ต่อหุ้น</w:t>
      </w:r>
    </w:p>
    <w:p w14:paraId="2E4975CF" w14:textId="27CDB508" w:rsidR="00FD0C49" w:rsidRPr="00485F8B" w:rsidRDefault="00FD0C49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485F8B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7A248A12" w:rsidR="009F7298" w:rsidRPr="00485F8B" w:rsidRDefault="00E93DDA" w:rsidP="00E93DDA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485F8B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D4FAC30" w14:textId="391A520C" w:rsidR="00743E9F" w:rsidRPr="00485F8B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485F8B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70A508AC" w14:textId="4BCCC713" w:rsidR="003516BF" w:rsidRPr="00485F8B" w:rsidRDefault="003516B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485F8B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1CA6B8E" w14:textId="43F2716F" w:rsidR="003B4DA5" w:rsidRPr="00485F8B" w:rsidRDefault="003B4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 w:rsidRPr="00485F8B">
        <w:rPr>
          <w:rFonts w:ascii="Angsana New" w:hAnsi="Angsana New"/>
          <w:sz w:val="30"/>
          <w:szCs w:val="30"/>
          <w:cs/>
        </w:rPr>
        <w:br w:type="page"/>
      </w:r>
    </w:p>
    <w:p w14:paraId="352969A9" w14:textId="77777777" w:rsidR="008F334E" w:rsidRPr="00485F8B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485F8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485F8B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4B179663" w:rsidR="008F334E" w:rsidRPr="00485F8B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5F8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764FA6" w:rsidRPr="00485F8B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485F8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4CB2" w:rsidRPr="00485F8B">
        <w:rPr>
          <w:rFonts w:asciiTheme="majorBidi" w:hAnsiTheme="majorBidi" w:cstheme="majorBidi"/>
          <w:sz w:val="30"/>
          <w:szCs w:val="30"/>
        </w:rPr>
        <w:t xml:space="preserve"> </w:t>
      </w:r>
      <w:r w:rsidR="00C144A1" w:rsidRPr="00485F8B">
        <w:rPr>
          <w:rFonts w:asciiTheme="majorBidi" w:hAnsiTheme="majorBidi" w:cstheme="majorBidi"/>
          <w:sz w:val="30"/>
          <w:szCs w:val="30"/>
        </w:rPr>
        <w:t xml:space="preserve">5 </w:t>
      </w:r>
      <w:r w:rsidR="00C144A1" w:rsidRPr="00485F8B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586788" w:rsidRPr="00485F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0073" w:rsidRPr="00485F8B">
        <w:rPr>
          <w:rFonts w:asciiTheme="majorBidi" w:hAnsiTheme="majorBidi" w:cstheme="majorBidi"/>
          <w:sz w:val="30"/>
          <w:szCs w:val="30"/>
        </w:rPr>
        <w:t>256</w:t>
      </w:r>
      <w:r w:rsidR="00080995" w:rsidRPr="00080995">
        <w:rPr>
          <w:rFonts w:asciiTheme="majorBidi" w:hAnsiTheme="majorBidi" w:cstheme="majorBidi" w:hint="cs"/>
          <w:sz w:val="30"/>
          <w:szCs w:val="30"/>
        </w:rPr>
        <w:t>9</w:t>
      </w:r>
    </w:p>
    <w:p w14:paraId="3350DF95" w14:textId="125FFA35" w:rsidR="008F334E" w:rsidRPr="00485F8B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27294" w14:textId="46D2DBA6" w:rsidR="001608D9" w:rsidRPr="00485F8B" w:rsidRDefault="001608D9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5F8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485F8B" w:rsidRDefault="008A24B9" w:rsidP="00755A56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5E4AAC" w14:textId="0F46D693" w:rsidR="00171FC1" w:rsidRPr="00485F8B" w:rsidRDefault="00171FC1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pacing w:val="2"/>
          <w:sz w:val="30"/>
          <w:szCs w:val="30"/>
        </w:rPr>
      </w:pPr>
      <w:bookmarkStart w:id="1" w:name="_Hlk97118703"/>
      <w:r w:rsidRPr="00485F8B">
        <w:rPr>
          <w:rFonts w:asciiTheme="majorBidi" w:eastAsia="Times New Roman" w:hAnsiTheme="majorBidi" w:hint="cs"/>
          <w:spacing w:val="-8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ประกอบงบการเงินระหว่างกาลในรูปแบบย่อ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งบการเงินระหว่างกาล</w:t>
      </w:r>
      <w:r w:rsidRPr="00485F8B">
        <w:rPr>
          <w:rFonts w:asciiTheme="majorBidi" w:eastAsia="Times New Roman" w:hAnsiTheme="majorBidi" w:hint="eastAsia"/>
          <w:sz w:val="30"/>
          <w:szCs w:val="30"/>
          <w:cs/>
        </w:rPr>
        <w:t>”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ตามมาตรฐานการบัญชี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ฉบับที่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FF060E" w:rsidRPr="00485F8B">
        <w:rPr>
          <w:rFonts w:asciiTheme="majorBidi" w:eastAsia="Times New Roman" w:hAnsiTheme="majorBidi"/>
          <w:sz w:val="30"/>
          <w:szCs w:val="30"/>
        </w:rPr>
        <w:t>34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เรื่อง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pacing w:val="-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เหตุการณ์และสถานการณ์</w:t>
      </w:r>
      <w:r w:rsidRPr="00485F8B">
        <w:rPr>
          <w:rFonts w:asciiTheme="majorBidi" w:eastAsia="Times New Roman" w:hAnsiTheme="majorBidi" w:hint="cs"/>
          <w:spacing w:val="-8"/>
          <w:sz w:val="30"/>
          <w:szCs w:val="30"/>
          <w:cs/>
        </w:rPr>
        <w:t>ใหม่ๆ</w:t>
      </w:r>
      <w:r w:rsidRPr="00485F8B">
        <w:rPr>
          <w:rFonts w:asciiTheme="majorBidi" w:eastAsia="Times New Roman" w:hAnsiTheme="majorBidi"/>
          <w:spacing w:val="-8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pacing w:val="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85F8B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485F8B">
        <w:rPr>
          <w:rFonts w:asciiTheme="majorBidi" w:eastAsia="Times New Roman" w:hAnsiTheme="majorBidi"/>
          <w:spacing w:val="2"/>
          <w:sz w:val="30"/>
          <w:szCs w:val="30"/>
        </w:rPr>
        <w:t>31</w:t>
      </w:r>
      <w:r w:rsidRPr="00485F8B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pacing w:val="2"/>
          <w:sz w:val="30"/>
          <w:szCs w:val="30"/>
          <w:cs/>
        </w:rPr>
        <w:t>ธันวาคม</w:t>
      </w:r>
      <w:r w:rsidRPr="00485F8B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485F8B">
        <w:rPr>
          <w:rFonts w:asciiTheme="majorBidi" w:eastAsia="Times New Roman" w:hAnsiTheme="majorBidi"/>
          <w:spacing w:val="2"/>
          <w:sz w:val="30"/>
          <w:szCs w:val="30"/>
        </w:rPr>
        <w:t>256</w:t>
      </w:r>
      <w:r w:rsidR="00080995" w:rsidRPr="00080995">
        <w:rPr>
          <w:rFonts w:asciiTheme="majorBidi" w:eastAsia="Times New Roman" w:hAnsiTheme="majorBidi" w:hint="cs"/>
          <w:spacing w:val="2"/>
          <w:sz w:val="30"/>
          <w:szCs w:val="30"/>
        </w:rPr>
        <w:t>8</w:t>
      </w:r>
    </w:p>
    <w:p w14:paraId="6A8D1FF8" w14:textId="66F6ABC5" w:rsidR="00247148" w:rsidRPr="00485F8B" w:rsidRDefault="00247148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77B1908" w14:textId="11B6B06A" w:rsidR="00494ABD" w:rsidRPr="00485F8B" w:rsidRDefault="00360E2D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bookmarkStart w:id="2" w:name="_Hlk99635490"/>
      <w:bookmarkEnd w:id="1"/>
      <w:r w:rsidRPr="00485F8B">
        <w:rPr>
          <w:rFonts w:asciiTheme="majorBidi" w:eastAsia="Times New Roman" w:hAnsiTheme="majorBidi" w:hint="cs"/>
          <w:sz w:val="30"/>
          <w:szCs w:val="30"/>
          <w:cs/>
        </w:rPr>
        <w:t>ในการจัดทำงบการเงินระหว่างกาล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ทั้งนี้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นโยบายการบัญชี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/>
          <w:sz w:val="30"/>
          <w:szCs w:val="30"/>
        </w:rPr>
        <w:t xml:space="preserve">31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/>
          <w:sz w:val="30"/>
          <w:szCs w:val="30"/>
        </w:rPr>
        <w:t>256</w:t>
      </w:r>
      <w:r w:rsidR="00080995" w:rsidRPr="00080995">
        <w:rPr>
          <w:rFonts w:asciiTheme="majorBidi" w:eastAsia="Times New Roman" w:hAnsiTheme="majorBidi" w:hint="cs"/>
          <w:sz w:val="30"/>
          <w:szCs w:val="30"/>
        </w:rPr>
        <w:t>8</w:t>
      </w:r>
    </w:p>
    <w:bookmarkEnd w:id="2"/>
    <w:p w14:paraId="4CD4DD9A" w14:textId="77777777" w:rsidR="0034783A" w:rsidRPr="00485F8B" w:rsidRDefault="0034783A" w:rsidP="00F607B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71C01D5" w14:textId="713F5B98" w:rsidR="00E95265" w:rsidRPr="00485F8B" w:rsidRDefault="00E95265" w:rsidP="00E9526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485F8B">
        <w:rPr>
          <w:rFonts w:ascii="Angsana New" w:hAnsi="Angsana New" w:hint="cs"/>
          <w:i/>
          <w:iCs/>
          <w:sz w:val="30"/>
          <w:szCs w:val="30"/>
          <w:cs/>
          <w:lang w:val="en-US"/>
        </w:rPr>
        <w:t>ผลกระทบจากเหตุการณ์ความไม่สงบในตะวันออกกลาง</w:t>
      </w:r>
    </w:p>
    <w:p w14:paraId="1B5CE90D" w14:textId="77777777" w:rsidR="00E95265" w:rsidRPr="00485F8B" w:rsidRDefault="00E95265" w:rsidP="00E9526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4B36CA" w14:textId="2113AE87" w:rsidR="0048019C" w:rsidRDefault="00313542" w:rsidP="00E9526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313542">
        <w:rPr>
          <w:rFonts w:ascii="Angsana New" w:hAnsi="Angsana New"/>
          <w:sz w:val="30"/>
          <w:szCs w:val="30"/>
          <w:cs/>
          <w:lang w:val="en-US"/>
        </w:rPr>
        <w:t>เหตุการณ์ความไม่สงบในตะวันออกกลางได้ส่งผลให้ราคาตลาดของน้ำมันดิบและส่วนต่างผลิตภัณฑ์ปิโตรเลียมปรับตัวสูงขึ้นและมีความผันผวนต่อเนื่องอย่างมีสาระสำคัญ บริษัทได้บริหารการจัดหาวัตถุดิบเพื่อให้มีวัตถุดิบเพียงพอสำหรับการเดินเครื่องของโรงกลั่นได้อย่างต่อเนื่อง โดยราคาน้ำมันดิบที่ปรับตัวสูงขึ้นอย่างฉับพลันใน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Pr="00313542">
        <w:rPr>
          <w:rFonts w:ascii="Angsana New" w:hAnsi="Angsana New"/>
          <w:sz w:val="30"/>
          <w:szCs w:val="30"/>
          <w:cs/>
          <w:lang w:val="en-US"/>
        </w:rPr>
        <w:t xml:space="preserve">ไตรมาสที่ </w:t>
      </w:r>
      <w:r w:rsidRPr="00313542">
        <w:rPr>
          <w:rFonts w:ascii="Angsana New" w:hAnsi="Angsana New"/>
          <w:sz w:val="30"/>
          <w:szCs w:val="30"/>
          <w:lang w:val="en-US"/>
        </w:rPr>
        <w:t xml:space="preserve">1 </w:t>
      </w:r>
      <w:r w:rsidRPr="00313542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Pr="00313542">
        <w:rPr>
          <w:rFonts w:ascii="Angsana New" w:hAnsi="Angsana New"/>
          <w:sz w:val="30"/>
          <w:szCs w:val="30"/>
          <w:lang w:val="en-US"/>
        </w:rPr>
        <w:t xml:space="preserve">2569 </w:t>
      </w:r>
      <w:r w:rsidRPr="00313542">
        <w:rPr>
          <w:rFonts w:ascii="Angsana New" w:hAnsi="Angsana New"/>
          <w:sz w:val="30"/>
          <w:szCs w:val="30"/>
          <w:cs/>
          <w:lang w:val="en-US"/>
        </w:rPr>
        <w:t>ส่งผลให้ผลการดำเนินงานในงวดดังกล่าว ได้รับอานิสงส์จากความแตกต่างของช่วงเวลา (</w:t>
      </w:r>
      <w:r w:rsidRPr="00313542">
        <w:rPr>
          <w:rFonts w:ascii="Angsana New" w:hAnsi="Angsana New"/>
          <w:sz w:val="30"/>
          <w:szCs w:val="30"/>
          <w:lang w:val="en-US"/>
        </w:rPr>
        <w:t xml:space="preserve">Timing difference) </w:t>
      </w:r>
      <w:r w:rsidRPr="00313542">
        <w:rPr>
          <w:rFonts w:ascii="Angsana New" w:hAnsi="Angsana New"/>
          <w:sz w:val="30"/>
          <w:szCs w:val="30"/>
          <w:cs/>
          <w:lang w:val="en-US"/>
        </w:rPr>
        <w:t>ระหว่างราคาผลิตภัณฑ์ในตลาดที่ปรับเพิ่มขึ้นในปัจจุบันกับต้นทุนน้ำมันดิบที่ได้จัดหาไว้ในช่วงก่อนหน้า ทั้งนี้ เนื่องจากธุรกิจโรงกลั่นเป็นธุรกิจที่มีความผันผวนสูง บริษัทจึงมีนโยบายการบริหาร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Pr="00313542">
        <w:rPr>
          <w:rFonts w:ascii="Angsana New" w:hAnsi="Angsana New"/>
          <w:sz w:val="30"/>
          <w:szCs w:val="30"/>
          <w:cs/>
          <w:lang w:val="en-US"/>
        </w:rPr>
        <w:t xml:space="preserve">ความเสี่ยงด้วยการทำตราสารอนุพันธ์สินค้าโภคภัณฑ์ ซึ่งไตรมาสที่ </w:t>
      </w:r>
      <w:r w:rsidRPr="00313542">
        <w:rPr>
          <w:rFonts w:ascii="Angsana New" w:hAnsi="Angsana New"/>
          <w:sz w:val="30"/>
          <w:szCs w:val="30"/>
          <w:lang w:val="en-US"/>
        </w:rPr>
        <w:t xml:space="preserve">1 </w:t>
      </w:r>
      <w:r w:rsidRPr="00313542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Pr="00313542">
        <w:rPr>
          <w:rFonts w:ascii="Angsana New" w:hAnsi="Angsana New"/>
          <w:sz w:val="30"/>
          <w:szCs w:val="30"/>
          <w:lang w:val="en-US"/>
        </w:rPr>
        <w:t xml:space="preserve">2569 </w:t>
      </w:r>
      <w:r w:rsidRPr="00313542">
        <w:rPr>
          <w:rFonts w:ascii="Angsana New" w:hAnsi="Angsana New"/>
          <w:sz w:val="30"/>
          <w:szCs w:val="30"/>
          <w:cs/>
          <w:lang w:val="en-US"/>
        </w:rPr>
        <w:t>ส่วนต่างของราคาผลิตภัณฑ์ในตลาดมีความผันผวนและปรับตัวสูงขึ้น ส่งผลให้บริษัทขาดทุนจากตราสารอนุพันธ์เพื่อป้องกันความเสี่ยงด้านราคาสินค้าโภคภัณฑ์ อย่างไรก็ตาม ในกรณีที่ส่วนต่างของราคาผลิตภัณฑ์ในตลาดปรับตัวลดลง จะส่งผลให้บริษัทมีกำไรจากตราสารอนุพันธ์เพื่อป้องกันความเสี่ยง โดยหลังจากที่เกิดเหตุการณ์ดังกล่าวนั้น ต้นทุนที่เกี่ยวข้องกับการจัดหาน้ำมันดิบ (</w:t>
      </w:r>
      <w:r w:rsidRPr="00313542">
        <w:rPr>
          <w:rFonts w:ascii="Angsana New" w:hAnsi="Angsana New"/>
          <w:sz w:val="30"/>
          <w:szCs w:val="30"/>
          <w:lang w:val="en-US"/>
        </w:rPr>
        <w:t xml:space="preserve">Crude Premium) </w:t>
      </w:r>
      <w:r w:rsidRPr="00313542">
        <w:rPr>
          <w:rFonts w:ascii="Angsana New" w:hAnsi="Angsana New"/>
          <w:sz w:val="30"/>
          <w:szCs w:val="30"/>
          <w:cs/>
          <w:lang w:val="en-US"/>
        </w:rPr>
        <w:t xml:space="preserve">ซึ่งประกอบด้วย </w:t>
      </w:r>
      <w:r w:rsidRPr="00313542">
        <w:rPr>
          <w:rFonts w:ascii="Angsana New" w:hAnsi="Angsana New"/>
          <w:sz w:val="30"/>
          <w:szCs w:val="30"/>
          <w:lang w:val="en-US"/>
        </w:rPr>
        <w:t xml:space="preserve">Premium </w:t>
      </w:r>
      <w:r w:rsidRPr="00313542">
        <w:rPr>
          <w:rFonts w:ascii="Angsana New" w:hAnsi="Angsana New"/>
          <w:sz w:val="30"/>
          <w:szCs w:val="30"/>
          <w:cs/>
          <w:lang w:val="en-US"/>
        </w:rPr>
        <w:t xml:space="preserve">บนราคาน้ำมันดิบ ค่าขนส่ง และค่าประกันได้ปรับตัวสูงขึ้น </w:t>
      </w:r>
      <w:r w:rsidRPr="00313542">
        <w:rPr>
          <w:rFonts w:ascii="Angsana New" w:hAnsi="Angsana New"/>
          <w:sz w:val="30"/>
          <w:szCs w:val="30"/>
          <w:cs/>
          <w:lang w:val="en-US"/>
        </w:rPr>
        <w:lastRenderedPageBreak/>
        <w:t>ทั้งนี้ แม้ว่าบริษัทมีการบริหารความเสี่ยงด้วยการทำตราสารอนุพันธ์สินค้าโภคภัณฑ์แล้วนั้น บริษัทจะยังคงมี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Pr="00313542">
        <w:rPr>
          <w:rFonts w:ascii="Angsana New" w:hAnsi="Angsana New"/>
          <w:sz w:val="30"/>
          <w:szCs w:val="30"/>
          <w:cs/>
          <w:lang w:val="en-US"/>
        </w:rPr>
        <w:t xml:space="preserve">ความเสี่ยงคงเหลือจากต้นทุนที่ปรับตัวสูงขึ้น ทั้งในส่วนของราคาน้ำมันดิบและ </w:t>
      </w:r>
      <w:r w:rsidRPr="00313542">
        <w:rPr>
          <w:rFonts w:ascii="Angsana New" w:hAnsi="Angsana New"/>
          <w:sz w:val="30"/>
          <w:szCs w:val="30"/>
          <w:lang w:val="en-US"/>
        </w:rPr>
        <w:t xml:space="preserve">Crude Premium </w:t>
      </w:r>
      <w:r w:rsidRPr="00313542">
        <w:rPr>
          <w:rFonts w:ascii="Angsana New" w:hAnsi="Angsana New"/>
          <w:sz w:val="30"/>
          <w:szCs w:val="30"/>
          <w:cs/>
          <w:lang w:val="en-US"/>
        </w:rPr>
        <w:t xml:space="preserve">โดยเนื่องจากกระบวนการผลิตของโรงกลั่นนั้นมีระยะเวลาที่เกี่ยวข้องจากการขนส่งน้ำมันดิบและการผลิต ดังนั้นต้นทุนที่สูงขึ้นดังกล่าวจะเริ่มส่งผลต่อต้นทุนขายของบริษัทตั้งแต่ไตรมาสที่ </w:t>
      </w:r>
      <w:r w:rsidRPr="00313542">
        <w:rPr>
          <w:rFonts w:ascii="Angsana New" w:hAnsi="Angsana New"/>
          <w:sz w:val="30"/>
          <w:szCs w:val="30"/>
          <w:lang w:val="en-US"/>
        </w:rPr>
        <w:t xml:space="preserve">2 </w:t>
      </w:r>
      <w:r w:rsidRPr="00313542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Pr="00313542">
        <w:rPr>
          <w:rFonts w:ascii="Angsana New" w:hAnsi="Angsana New"/>
          <w:sz w:val="30"/>
          <w:szCs w:val="30"/>
          <w:lang w:val="en-US"/>
        </w:rPr>
        <w:t xml:space="preserve">2569 </w:t>
      </w:r>
      <w:r w:rsidRPr="00313542">
        <w:rPr>
          <w:rFonts w:ascii="Angsana New" w:hAnsi="Angsana New"/>
          <w:sz w:val="30"/>
          <w:szCs w:val="30"/>
          <w:cs/>
          <w:lang w:val="en-US"/>
        </w:rPr>
        <w:t xml:space="preserve">เป็นต้นไป </w:t>
      </w:r>
      <w:r w:rsidR="0094458D" w:rsidRPr="0094458D">
        <w:rPr>
          <w:rFonts w:ascii="Angsana New" w:hAnsi="Angsana New" w:hint="cs"/>
          <w:sz w:val="30"/>
          <w:szCs w:val="30"/>
          <w:cs/>
          <w:lang w:val="en-US"/>
        </w:rPr>
        <w:t>โดยราคาสปอตเฉลี่ยของ</w:t>
      </w:r>
      <w:r w:rsidR="0094458D" w:rsidRPr="009445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4458D" w:rsidRPr="0094458D">
        <w:rPr>
          <w:rFonts w:ascii="Angsana New" w:hAnsi="Angsana New"/>
          <w:sz w:val="30"/>
          <w:szCs w:val="30"/>
          <w:lang w:val="en-US"/>
        </w:rPr>
        <w:t xml:space="preserve">Crude Premium </w:t>
      </w:r>
      <w:r w:rsidR="0094458D" w:rsidRPr="0094458D">
        <w:rPr>
          <w:rFonts w:ascii="Angsana New" w:hAnsi="Angsana New" w:hint="cs"/>
          <w:sz w:val="30"/>
          <w:szCs w:val="30"/>
          <w:cs/>
          <w:lang w:val="en-US"/>
        </w:rPr>
        <w:t>ที่ได้มีการจัดหาในเดือนเมษายน</w:t>
      </w:r>
      <w:r w:rsidR="0094458D" w:rsidRPr="009445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4458D">
        <w:rPr>
          <w:rFonts w:ascii="Angsana New" w:hAnsi="Angsana New"/>
          <w:sz w:val="30"/>
          <w:szCs w:val="30"/>
          <w:lang w:val="en-US"/>
        </w:rPr>
        <w:t>2569</w:t>
      </w:r>
      <w:r w:rsidR="0094458D" w:rsidRPr="009445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4458D" w:rsidRPr="0094458D">
        <w:rPr>
          <w:rFonts w:ascii="Angsana New" w:hAnsi="Angsana New" w:hint="cs"/>
          <w:sz w:val="30"/>
          <w:szCs w:val="30"/>
          <w:cs/>
          <w:lang w:val="en-US"/>
        </w:rPr>
        <w:t>อยู่ที่</w:t>
      </w:r>
      <w:r w:rsidR="0094458D" w:rsidRPr="009445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4458D">
        <w:rPr>
          <w:rFonts w:ascii="Angsana New" w:hAnsi="Angsana New"/>
          <w:sz w:val="30"/>
          <w:szCs w:val="30"/>
          <w:lang w:val="en-US"/>
        </w:rPr>
        <w:t>8.7</w:t>
      </w:r>
      <w:r w:rsidR="0094458D" w:rsidRPr="009445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4458D" w:rsidRPr="0094458D">
        <w:rPr>
          <w:rFonts w:ascii="Angsana New" w:hAnsi="Angsana New" w:hint="cs"/>
          <w:sz w:val="30"/>
          <w:szCs w:val="30"/>
          <w:cs/>
          <w:lang w:val="en-US"/>
        </w:rPr>
        <w:t>บาทต่อลิตร</w:t>
      </w:r>
      <w:r w:rsidR="0094458D" w:rsidRPr="009445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4458D" w:rsidRPr="0094458D">
        <w:rPr>
          <w:rFonts w:ascii="Angsana New" w:hAnsi="Angsana New" w:hint="cs"/>
          <w:sz w:val="30"/>
          <w:szCs w:val="30"/>
          <w:cs/>
          <w:lang w:val="en-US"/>
        </w:rPr>
        <w:t>ปรับตัวเพิ่มขึ้นจาก</w:t>
      </w:r>
      <w:r w:rsidR="0094458D" w:rsidRPr="009445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4458D">
        <w:rPr>
          <w:rFonts w:ascii="Angsana New" w:hAnsi="Angsana New"/>
          <w:sz w:val="30"/>
          <w:szCs w:val="30"/>
          <w:lang w:val="en-US"/>
        </w:rPr>
        <w:t>3.0</w:t>
      </w:r>
      <w:r w:rsidR="0094458D" w:rsidRPr="009445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4458D" w:rsidRPr="0094458D">
        <w:rPr>
          <w:rFonts w:ascii="Angsana New" w:hAnsi="Angsana New" w:hint="cs"/>
          <w:sz w:val="30"/>
          <w:szCs w:val="30"/>
          <w:cs/>
          <w:lang w:val="en-US"/>
        </w:rPr>
        <w:t>บาทต่อลิตรใน</w:t>
      </w:r>
      <w:r w:rsidR="0094458D" w:rsidRPr="0094458D">
        <w:rPr>
          <w:rFonts w:ascii="Angsana New" w:hAnsi="Angsana New"/>
          <w:sz w:val="30"/>
          <w:szCs w:val="30"/>
          <w:cs/>
          <w:lang w:val="en-US"/>
        </w:rPr>
        <w:t xml:space="preserve">          </w:t>
      </w:r>
      <w:r w:rsidR="0094458D" w:rsidRPr="0094458D">
        <w:rPr>
          <w:rFonts w:ascii="Angsana New" w:hAnsi="Angsana New" w:hint="cs"/>
          <w:sz w:val="30"/>
          <w:szCs w:val="30"/>
          <w:cs/>
          <w:lang w:val="en-US"/>
        </w:rPr>
        <w:t>ไตรมาสที่</w:t>
      </w:r>
      <w:r w:rsidR="0094458D" w:rsidRPr="009445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4458D">
        <w:rPr>
          <w:rFonts w:ascii="Angsana New" w:hAnsi="Angsana New"/>
          <w:sz w:val="30"/>
          <w:szCs w:val="30"/>
          <w:lang w:val="en-US"/>
        </w:rPr>
        <w:t>1</w:t>
      </w:r>
      <w:r w:rsidR="0094458D" w:rsidRPr="009445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4458D" w:rsidRPr="0094458D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="0094458D" w:rsidRPr="009445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4458D">
        <w:rPr>
          <w:rFonts w:ascii="Angsana New" w:hAnsi="Angsana New"/>
          <w:sz w:val="30"/>
          <w:szCs w:val="30"/>
          <w:lang w:val="en-US"/>
        </w:rPr>
        <w:t>2569</w:t>
      </w:r>
    </w:p>
    <w:p w14:paraId="0AB6BEC7" w14:textId="77777777" w:rsidR="00313542" w:rsidRPr="00485F8B" w:rsidRDefault="00313542" w:rsidP="00E9526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DC905C" w14:textId="33BA4925" w:rsidR="00B61540" w:rsidRPr="00485F8B" w:rsidRDefault="00B6154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5F8B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CB090BE" w14:textId="77777777" w:rsidR="0034783A" w:rsidRPr="00485F8B" w:rsidRDefault="0034783A" w:rsidP="00755A56">
      <w:pPr>
        <w:spacing w:line="240" w:lineRule="auto"/>
        <w:ind w:left="540" w:right="45"/>
        <w:jc w:val="thaiDistribute"/>
        <w:rPr>
          <w:rFonts w:ascii="Angsana New" w:hAnsi="Angsana New"/>
          <w:b/>
          <w:sz w:val="22"/>
          <w:szCs w:val="22"/>
        </w:rPr>
      </w:pPr>
    </w:p>
    <w:p w14:paraId="39E51FB2" w14:textId="4CDE02A2" w:rsidR="006C6760" w:rsidRPr="00485F8B" w:rsidRDefault="00E65305" w:rsidP="00040471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</w:rPr>
      </w:pPr>
      <w:r w:rsidRPr="00485F8B">
        <w:rPr>
          <w:rFonts w:asciiTheme="majorBidi" w:eastAsia="Times New Roman" w:hAnsiTheme="majorBidi" w:hint="cs"/>
          <w:sz w:val="30"/>
          <w:szCs w:val="30"/>
          <w:cs/>
        </w:rPr>
        <w:t>สำหรับความสัมพันธ์กับบุคคลหรือกิจการที่เกี่ยวข้องกัน</w:t>
      </w:r>
      <w:r w:rsidR="00C6178D" w:rsidRPr="00485F8B">
        <w:rPr>
          <w:rFonts w:asciiTheme="majorBidi" w:eastAsia="Times New Roman" w:hAnsiTheme="majorBidi" w:hint="cs"/>
          <w:sz w:val="30"/>
          <w:szCs w:val="30"/>
          <w:cs/>
        </w:rPr>
        <w:t>ที่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มีการเปลี่ยนแปลงอย่างมีสาระสำคัญในระหว่าง</w:t>
      </w:r>
      <w:r w:rsidR="00475D42" w:rsidRPr="00485F8B">
        <w:rPr>
          <w:rFonts w:asciiTheme="majorBidi" w:eastAsia="Times New Roman" w:hAnsiTheme="majorBidi" w:hint="cs"/>
          <w:sz w:val="30"/>
          <w:szCs w:val="30"/>
          <w:cs/>
        </w:rPr>
        <w:t xml:space="preserve">         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งวด</w:t>
      </w:r>
      <w:r w:rsidR="00CD233D" w:rsidRPr="00485F8B">
        <w:rPr>
          <w:rFonts w:asciiTheme="majorBidi" w:eastAsia="Times New Roman" w:hAnsiTheme="majorBidi" w:hint="cs"/>
          <w:sz w:val="30"/>
          <w:szCs w:val="30"/>
          <w:cs/>
        </w:rPr>
        <w:t>สาม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เดือนสิ้นสุดวันที่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C6178D" w:rsidRPr="00485F8B">
        <w:rPr>
          <w:rFonts w:asciiTheme="majorBidi" w:eastAsia="Times New Roman" w:hAnsiTheme="majorBidi"/>
          <w:sz w:val="30"/>
          <w:szCs w:val="30"/>
        </w:rPr>
        <w:t>3</w:t>
      </w:r>
      <w:r w:rsidR="00CD233D" w:rsidRPr="00485F8B">
        <w:rPr>
          <w:rFonts w:asciiTheme="majorBidi" w:eastAsia="Times New Roman" w:hAnsiTheme="majorBidi"/>
          <w:sz w:val="30"/>
          <w:szCs w:val="30"/>
        </w:rPr>
        <w:t>1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CD233D" w:rsidRPr="00485F8B">
        <w:rPr>
          <w:rFonts w:asciiTheme="majorBidi" w:eastAsia="Times New Roman" w:hAnsiTheme="majorBidi" w:hint="cs"/>
          <w:sz w:val="30"/>
          <w:szCs w:val="30"/>
          <w:cs/>
        </w:rPr>
        <w:t>มีนาคม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C6178D" w:rsidRPr="00485F8B">
        <w:rPr>
          <w:rFonts w:asciiTheme="majorBidi" w:eastAsia="Times New Roman" w:hAnsiTheme="majorBidi"/>
          <w:sz w:val="30"/>
          <w:szCs w:val="30"/>
        </w:rPr>
        <w:t>256</w:t>
      </w:r>
      <w:r w:rsidR="00C144A1" w:rsidRPr="00485F8B">
        <w:rPr>
          <w:rFonts w:asciiTheme="majorBidi" w:eastAsia="Times New Roman" w:hAnsiTheme="majorBidi"/>
          <w:sz w:val="30"/>
          <w:szCs w:val="30"/>
        </w:rPr>
        <w:t>9</w:t>
      </w:r>
      <w:r w:rsidRPr="00485F8B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85F8B">
        <w:rPr>
          <w:rFonts w:asciiTheme="majorBidi" w:eastAsia="Times New Roman" w:hAnsiTheme="majorBidi" w:hint="cs"/>
          <w:sz w:val="30"/>
          <w:szCs w:val="30"/>
          <w:cs/>
        </w:rPr>
        <w:t>โดยกลุ่มบริษัทมีรายการระหว่างกันที่มีนัยสำคัญในระหว่างงวดดังต่อไปนี้</w:t>
      </w:r>
    </w:p>
    <w:p w14:paraId="645D2D3A" w14:textId="77777777" w:rsidR="00C6178D" w:rsidRPr="00485F8B" w:rsidRDefault="00C6178D" w:rsidP="006C6760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22"/>
          <w:szCs w:val="22"/>
          <w:cs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4"/>
        <w:gridCol w:w="1481"/>
        <w:gridCol w:w="5725"/>
      </w:tblGrid>
      <w:tr w:rsidR="009E29AB" w:rsidRPr="00485F8B" w14:paraId="1A6B805E" w14:textId="77777777" w:rsidTr="00ED03B2">
        <w:trPr>
          <w:trHeight w:val="19"/>
          <w:tblHeader/>
        </w:trPr>
        <w:tc>
          <w:tcPr>
            <w:tcW w:w="2604" w:type="dxa"/>
          </w:tcPr>
          <w:p w14:paraId="1243B66F" w14:textId="77777777" w:rsidR="00C6178D" w:rsidRPr="00485F8B" w:rsidRDefault="00C6178D" w:rsidP="00935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81" w:type="dxa"/>
          </w:tcPr>
          <w:p w14:paraId="4ABA778C" w14:textId="77777777" w:rsidR="00C6178D" w:rsidRPr="00485F8B" w:rsidRDefault="00C6178D" w:rsidP="0093577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5725" w:type="dxa"/>
          </w:tcPr>
          <w:p w14:paraId="6E890AAD" w14:textId="77777777" w:rsidR="00C6178D" w:rsidRPr="00485F8B" w:rsidRDefault="00C6178D" w:rsidP="0093577E">
            <w:pPr>
              <w:tabs>
                <w:tab w:val="clear" w:pos="227"/>
              </w:tabs>
              <w:spacing w:line="240" w:lineRule="auto"/>
              <w:ind w:left="252" w:right="10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E29AB" w:rsidRPr="00485F8B" w14:paraId="08F9BF32" w14:textId="77777777" w:rsidTr="00ED03B2">
        <w:trPr>
          <w:trHeight w:val="19"/>
        </w:trPr>
        <w:tc>
          <w:tcPr>
            <w:tcW w:w="2604" w:type="dxa"/>
          </w:tcPr>
          <w:p w14:paraId="292850D2" w14:textId="010C843E" w:rsidR="00C6178D" w:rsidRPr="00485F8B" w:rsidRDefault="00C81891" w:rsidP="0093577E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แทงค์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อินฟรา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81" w:type="dxa"/>
          </w:tcPr>
          <w:p w14:paraId="0AB14463" w14:textId="5AB3AB1A" w:rsidR="00C6178D" w:rsidRPr="00485F8B" w:rsidRDefault="00C81891" w:rsidP="009357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725" w:type="dxa"/>
          </w:tcPr>
          <w:p w14:paraId="4D993101" w14:textId="5A441FC1" w:rsidR="00C6178D" w:rsidRPr="00485F8B" w:rsidRDefault="00C81891" w:rsidP="008675E5">
            <w:pPr>
              <w:tabs>
                <w:tab w:val="clear" w:pos="227"/>
                <w:tab w:val="clear" w:pos="4451"/>
              </w:tabs>
              <w:spacing w:line="240" w:lineRule="auto"/>
              <w:ind w:left="159" w:right="43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="008675E5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างอ้อม</w:t>
            </w:r>
          </w:p>
        </w:tc>
      </w:tr>
      <w:tr w:rsidR="009E29AB" w:rsidRPr="00485F8B" w14:paraId="2D3CAB06" w14:textId="77777777" w:rsidTr="00ED03B2">
        <w:trPr>
          <w:trHeight w:val="19"/>
        </w:trPr>
        <w:tc>
          <w:tcPr>
            <w:tcW w:w="2604" w:type="dxa"/>
          </w:tcPr>
          <w:p w14:paraId="5C2E3766" w14:textId="77777777" w:rsidR="00C81891" w:rsidRPr="00485F8B" w:rsidRDefault="00C81891" w:rsidP="00C81891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485F8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ไทยแท้งค์เทอร์มินัล</w:t>
            </w:r>
            <w:r w:rsidRPr="00485F8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  <w:p w14:paraId="687A6FE8" w14:textId="77777777" w:rsidR="00C81891" w:rsidRPr="00485F8B" w:rsidRDefault="00C81891" w:rsidP="0093577E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1" w:type="dxa"/>
          </w:tcPr>
          <w:p w14:paraId="3C2409EC" w14:textId="28FBB001" w:rsidR="00C81891" w:rsidRPr="00485F8B" w:rsidRDefault="00C81891" w:rsidP="009357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725" w:type="dxa"/>
          </w:tcPr>
          <w:p w14:paraId="4D9D7920" w14:textId="4DA80879" w:rsidR="00C81891" w:rsidRPr="00485F8B" w:rsidRDefault="0048019C" w:rsidP="00080995">
            <w:pPr>
              <w:tabs>
                <w:tab w:val="clear" w:pos="227"/>
                <w:tab w:val="clear" w:pos="4451"/>
                <w:tab w:val="left" w:pos="4080"/>
              </w:tabs>
              <w:spacing w:line="240" w:lineRule="auto"/>
              <w:ind w:left="159" w:right="25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เป็นกิจการร่วมค้า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0995" w:rsidRPr="00080995">
              <w:rPr>
                <w:rFonts w:ascii="Angsana New" w:hAnsi="Angsana New"/>
                <w:sz w:val="30"/>
                <w:szCs w:val="30"/>
              </w:rPr>
              <w:t>36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80995" w:rsidRPr="00080995">
              <w:rPr>
                <w:rFonts w:ascii="Angsana New" w:hAnsi="Angsana New"/>
                <w:sz w:val="30"/>
                <w:szCs w:val="30"/>
              </w:rPr>
              <w:t>43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จนถึงเดือนกุมภาพันธ์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0995" w:rsidRPr="00080995">
              <w:rPr>
                <w:rFonts w:ascii="Angsana New" w:hAnsi="Angsana New"/>
                <w:sz w:val="30"/>
                <w:szCs w:val="30"/>
              </w:rPr>
              <w:t>2569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ภายหลังการขายหุ้น</w:t>
            </w:r>
            <w:r w:rsidR="00D74EEA" w:rsidRPr="00485F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บริษัทถือหุ้นร้อยละ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0995" w:rsidRPr="00080995">
              <w:rPr>
                <w:rFonts w:ascii="Angsana New" w:hAnsi="Angsana New"/>
                <w:sz w:val="30"/>
                <w:szCs w:val="30"/>
              </w:rPr>
              <w:t>1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80995" w:rsidRPr="00080995">
              <w:rPr>
                <w:rFonts w:ascii="Angsana New" w:hAnsi="Angsana New"/>
                <w:sz w:val="30"/>
                <w:szCs w:val="30"/>
              </w:rPr>
              <w:t>00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 xml:space="preserve">และเป็นกิจการอื่นที่เกี่ยวข้องกันที่มีบริษัทใหญ่เป็นผู้ถือหุ้นทางอ้อม </w:t>
            </w:r>
            <w:r w:rsidR="00C81891" w:rsidRPr="00485F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81891" w:rsidRPr="00485F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="00C81891" w:rsidRPr="00485F8B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</w:tr>
      <w:tr w:rsidR="00853CE7" w:rsidRPr="00485F8B" w14:paraId="758395AC" w14:textId="77777777" w:rsidTr="00ED03B2">
        <w:trPr>
          <w:trHeight w:val="19"/>
        </w:trPr>
        <w:tc>
          <w:tcPr>
            <w:tcW w:w="2604" w:type="dxa"/>
          </w:tcPr>
          <w:p w14:paraId="4E1D1C52" w14:textId="1BFF83DA" w:rsidR="00C81891" w:rsidRPr="00485F8B" w:rsidRDefault="00C81891" w:rsidP="0093577E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Theme="majorBidi" w:hAnsiTheme="majorBidi"/>
                <w:sz w:val="30"/>
                <w:szCs w:val="30"/>
              </w:rPr>
              <w:t>Aster Chemicals &amp; Energy Pte., Ltd.</w:t>
            </w:r>
          </w:p>
        </w:tc>
        <w:tc>
          <w:tcPr>
            <w:tcW w:w="1481" w:type="dxa"/>
          </w:tcPr>
          <w:p w14:paraId="4DD4521A" w14:textId="6787D8C5" w:rsidR="00853CE7" w:rsidRPr="00485F8B" w:rsidRDefault="00C81891" w:rsidP="009357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725" w:type="dxa"/>
          </w:tcPr>
          <w:p w14:paraId="655E80E4" w14:textId="00812A6D" w:rsidR="00C81891" w:rsidRPr="00485F8B" w:rsidRDefault="00C81891" w:rsidP="00B15455">
            <w:pPr>
              <w:tabs>
                <w:tab w:val="clear" w:pos="227"/>
                <w:tab w:val="clear" w:pos="4451"/>
                <w:tab w:val="left" w:pos="4080"/>
              </w:tabs>
              <w:spacing w:line="240" w:lineRule="auto"/>
              <w:ind w:left="159" w:right="52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</w:tbl>
    <w:p w14:paraId="64D2DC36" w14:textId="76455316" w:rsidR="00586788" w:rsidRPr="00485F8B" w:rsidRDefault="0058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sz w:val="22"/>
          <w:szCs w:val="22"/>
          <w:cs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104"/>
        <w:gridCol w:w="274"/>
        <w:gridCol w:w="1147"/>
        <w:gridCol w:w="272"/>
        <w:gridCol w:w="1119"/>
        <w:gridCol w:w="274"/>
        <w:gridCol w:w="1109"/>
      </w:tblGrid>
      <w:tr w:rsidR="009E29AB" w:rsidRPr="00485F8B" w14:paraId="55499187" w14:textId="77777777" w:rsidTr="001106DE">
        <w:trPr>
          <w:tblHeader/>
        </w:trPr>
        <w:tc>
          <w:tcPr>
            <w:tcW w:w="4135" w:type="dxa"/>
          </w:tcPr>
          <w:p w14:paraId="16B6A19E" w14:textId="77777777" w:rsidR="00CD233D" w:rsidRPr="00485F8B" w:rsidRDefault="00CD233D" w:rsidP="001106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525" w:type="dxa"/>
            <w:gridSpan w:val="3"/>
          </w:tcPr>
          <w:p w14:paraId="7762DE2C" w14:textId="77777777" w:rsidR="00CD233D" w:rsidRPr="00485F8B" w:rsidRDefault="00CD233D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6F22B88" w14:textId="77777777" w:rsidR="00CD233D" w:rsidRPr="00485F8B" w:rsidRDefault="00CD233D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337CC976" w14:textId="77777777" w:rsidR="00CD233D" w:rsidRPr="00485F8B" w:rsidRDefault="00CD233D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E29AB" w:rsidRPr="00485F8B" w14:paraId="221EF695" w14:textId="77777777" w:rsidTr="001106DE">
        <w:trPr>
          <w:tblHeader/>
        </w:trPr>
        <w:tc>
          <w:tcPr>
            <w:tcW w:w="4135" w:type="dxa"/>
          </w:tcPr>
          <w:p w14:paraId="0260C3D6" w14:textId="77777777" w:rsidR="00CD233D" w:rsidRPr="00485F8B" w:rsidRDefault="00CD233D" w:rsidP="001106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Pr="00485F8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สาม</w:t>
            </w: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485F8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4" w:type="dxa"/>
          </w:tcPr>
          <w:p w14:paraId="55458969" w14:textId="0F22C829" w:rsidR="00CD233D" w:rsidRPr="00485F8B" w:rsidRDefault="00080995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995"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274" w:type="dxa"/>
          </w:tcPr>
          <w:p w14:paraId="67B5627A" w14:textId="77777777" w:rsidR="00CD233D" w:rsidRPr="00485F8B" w:rsidRDefault="00CD233D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48FD14A" w14:textId="5FF2377B" w:rsidR="00CD233D" w:rsidRPr="00485F8B" w:rsidRDefault="00080995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995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0C5CDE1A" w14:textId="77777777" w:rsidR="00CD233D" w:rsidRPr="00485F8B" w:rsidRDefault="00CD233D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1C1333B" w14:textId="07F72BC9" w:rsidR="00CD233D" w:rsidRPr="00485F8B" w:rsidRDefault="00080995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995"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274" w:type="dxa"/>
          </w:tcPr>
          <w:p w14:paraId="4BD74995" w14:textId="77777777" w:rsidR="00CD233D" w:rsidRPr="00485F8B" w:rsidRDefault="00CD233D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D2EA93B" w14:textId="4E29787E" w:rsidR="00CD233D" w:rsidRPr="00485F8B" w:rsidRDefault="00080995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995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</w:tr>
      <w:tr w:rsidR="009E29AB" w:rsidRPr="00485F8B" w14:paraId="7AC8D532" w14:textId="77777777" w:rsidTr="001106DE">
        <w:trPr>
          <w:tblHeader/>
        </w:trPr>
        <w:tc>
          <w:tcPr>
            <w:tcW w:w="4135" w:type="dxa"/>
          </w:tcPr>
          <w:p w14:paraId="18E663CF" w14:textId="77777777" w:rsidR="00CD233D" w:rsidRPr="00485F8B" w:rsidRDefault="00CD233D" w:rsidP="001106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7"/>
          </w:tcPr>
          <w:p w14:paraId="598FC015" w14:textId="77777777" w:rsidR="00CD233D" w:rsidRPr="00485F8B" w:rsidRDefault="00CD233D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9AB" w:rsidRPr="00485F8B" w14:paraId="7EF8B423" w14:textId="77777777" w:rsidTr="001106DE">
        <w:tc>
          <w:tcPr>
            <w:tcW w:w="4135" w:type="dxa"/>
          </w:tcPr>
          <w:p w14:paraId="05A7CAC4" w14:textId="77777777" w:rsidR="00CD233D" w:rsidRPr="00485F8B" w:rsidRDefault="00CD233D" w:rsidP="001106D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4" w:type="dxa"/>
          </w:tcPr>
          <w:p w14:paraId="111A6E63" w14:textId="77777777" w:rsidR="00CD233D" w:rsidRPr="00485F8B" w:rsidRDefault="00CD233D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E0993BF" w14:textId="77777777" w:rsidR="00CD233D" w:rsidRPr="00485F8B" w:rsidRDefault="00CD233D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075E0AE" w14:textId="77777777" w:rsidR="00CD233D" w:rsidRPr="00485F8B" w:rsidRDefault="00CD233D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53921F8" w14:textId="77777777" w:rsidR="00CD233D" w:rsidRPr="00485F8B" w:rsidRDefault="00CD233D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D8E7C2" w14:textId="77777777" w:rsidR="00CD233D" w:rsidRPr="00485F8B" w:rsidRDefault="00CD233D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B3FCDF3" w14:textId="77777777" w:rsidR="00CD233D" w:rsidRPr="00485F8B" w:rsidRDefault="00CD233D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9CCC044" w14:textId="77777777" w:rsidR="00CD233D" w:rsidRPr="00485F8B" w:rsidRDefault="00CD233D" w:rsidP="0011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485F8B" w14:paraId="5E725D10" w14:textId="77777777" w:rsidTr="001106DE">
        <w:tc>
          <w:tcPr>
            <w:tcW w:w="4135" w:type="dxa"/>
          </w:tcPr>
          <w:p w14:paraId="26238ED7" w14:textId="77777777" w:rsidR="00CD233D" w:rsidRPr="00485F8B" w:rsidRDefault="00CD233D" w:rsidP="00CD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3D2B85C7" w14:textId="490B2234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6,931</w:t>
            </w:r>
          </w:p>
        </w:tc>
        <w:tc>
          <w:tcPr>
            <w:tcW w:w="274" w:type="dxa"/>
          </w:tcPr>
          <w:p w14:paraId="49B7FB8F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23A75BE" w14:textId="715AD7D1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3,497</w:t>
            </w:r>
          </w:p>
        </w:tc>
        <w:tc>
          <w:tcPr>
            <w:tcW w:w="272" w:type="dxa"/>
          </w:tcPr>
          <w:p w14:paraId="07C3B6DE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A4B2901" w14:textId="3F6C9A84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6,861</w:t>
            </w:r>
          </w:p>
        </w:tc>
        <w:tc>
          <w:tcPr>
            <w:tcW w:w="274" w:type="dxa"/>
          </w:tcPr>
          <w:p w14:paraId="3070FAB5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94EC898" w14:textId="49C4F93F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3,471</w:t>
            </w:r>
          </w:p>
        </w:tc>
      </w:tr>
      <w:tr w:rsidR="009E29AB" w:rsidRPr="00485F8B" w14:paraId="0429F789" w14:textId="77777777" w:rsidTr="001106DE">
        <w:tc>
          <w:tcPr>
            <w:tcW w:w="4135" w:type="dxa"/>
          </w:tcPr>
          <w:p w14:paraId="646913BD" w14:textId="77777777" w:rsidR="00CD233D" w:rsidRPr="00485F8B" w:rsidRDefault="00CD233D" w:rsidP="00CD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E272D33" w14:textId="4F275575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82,040</w:t>
            </w:r>
          </w:p>
        </w:tc>
        <w:tc>
          <w:tcPr>
            <w:tcW w:w="274" w:type="dxa"/>
          </w:tcPr>
          <w:p w14:paraId="2FFDDAD0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8C03CDF" w14:textId="05F598E1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77,022</w:t>
            </w:r>
          </w:p>
        </w:tc>
        <w:tc>
          <w:tcPr>
            <w:tcW w:w="272" w:type="dxa"/>
          </w:tcPr>
          <w:p w14:paraId="41EC12A6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89449C4" w14:textId="797478AE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81,868</w:t>
            </w:r>
          </w:p>
        </w:tc>
        <w:tc>
          <w:tcPr>
            <w:tcW w:w="274" w:type="dxa"/>
          </w:tcPr>
          <w:p w14:paraId="0BDEA76B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7C964B9" w14:textId="607D8B72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76,844</w:t>
            </w:r>
          </w:p>
        </w:tc>
      </w:tr>
      <w:tr w:rsidR="009E29AB" w:rsidRPr="00485F8B" w14:paraId="2BEE26D5" w14:textId="77777777" w:rsidTr="001106DE">
        <w:tc>
          <w:tcPr>
            <w:tcW w:w="4135" w:type="dxa"/>
          </w:tcPr>
          <w:p w14:paraId="5909ECA7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6CC8B11C" w14:textId="1318AFB8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4" w:type="dxa"/>
          </w:tcPr>
          <w:p w14:paraId="6A3F7555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8528F4" w14:textId="43EEFD0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5280E1C5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5622732" w14:textId="5444D3B5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81891" w:rsidRPr="00485F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118680D5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00932C8" w14:textId="118F9806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E29AB" w:rsidRPr="00485F8B" w:rsidDel="00545430" w14:paraId="6F9A2313" w14:textId="77777777" w:rsidTr="001106DE">
        <w:tc>
          <w:tcPr>
            <w:tcW w:w="4135" w:type="dxa"/>
          </w:tcPr>
          <w:p w14:paraId="6A547CBD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464243D0" w14:textId="3519EF6D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773064A4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691DEDE" w14:textId="07443099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751FA4B7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9FEF7EA" w14:textId="271DE1AC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2579BA87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9F5A3CF" w14:textId="2B01D1D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E29AB" w:rsidRPr="00485F8B" w:rsidDel="00545430" w14:paraId="3CC40248" w14:textId="77777777" w:rsidTr="001106DE">
        <w:tc>
          <w:tcPr>
            <w:tcW w:w="4135" w:type="dxa"/>
          </w:tcPr>
          <w:p w14:paraId="074078CE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4F6735B3" w14:textId="6DE3BE00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</w:tcPr>
          <w:p w14:paraId="4583FD14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390B510" w14:textId="1FD43C1C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117F2DFC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713EA19" w14:textId="54917792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</w:tcPr>
          <w:p w14:paraId="32089AD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F29418A" w14:textId="32F63C70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E29AB" w:rsidRPr="00485F8B" w:rsidDel="00545430" w14:paraId="37C74A17" w14:textId="77777777" w:rsidTr="001106DE">
        <w:tc>
          <w:tcPr>
            <w:tcW w:w="4135" w:type="dxa"/>
          </w:tcPr>
          <w:p w14:paraId="46985202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5C8EE600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711A6E94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E112924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36409D8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FDA6D0B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79964D6E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62580B5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3542" w:rsidRPr="00485F8B" w:rsidDel="00545430" w14:paraId="096599AD" w14:textId="77777777" w:rsidTr="001106DE">
        <w:tc>
          <w:tcPr>
            <w:tcW w:w="4135" w:type="dxa"/>
          </w:tcPr>
          <w:p w14:paraId="3A525046" w14:textId="77777777" w:rsidR="00313542" w:rsidRPr="00485F8B" w:rsidRDefault="00313542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02DE5CB5" w14:textId="77777777" w:rsidR="00313542" w:rsidRPr="00485F8B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79745FA" w14:textId="77777777" w:rsidR="00313542" w:rsidRPr="00485F8B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1644077" w14:textId="77777777" w:rsidR="00313542" w:rsidRPr="00485F8B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E0A125D" w14:textId="77777777" w:rsidR="00313542" w:rsidRPr="00485F8B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536F3A73" w14:textId="77777777" w:rsidR="00313542" w:rsidRPr="00485F8B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D221E3F" w14:textId="77777777" w:rsidR="00313542" w:rsidRPr="00485F8B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0EF5A3C" w14:textId="77777777" w:rsidR="00313542" w:rsidRPr="00485F8B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29AB" w:rsidRPr="00485F8B" w:rsidDel="00545430" w14:paraId="1A0268EB" w14:textId="77777777" w:rsidTr="001106DE">
        <w:tc>
          <w:tcPr>
            <w:tcW w:w="4135" w:type="dxa"/>
          </w:tcPr>
          <w:p w14:paraId="73721FE1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04" w:type="dxa"/>
          </w:tcPr>
          <w:p w14:paraId="7C3DFE8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715ABB16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40C83BCB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5CAABDE0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D432021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33345F17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7B30CBAB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29AB" w:rsidRPr="00485F8B" w:rsidDel="00545430" w14:paraId="16C3B5DD" w14:textId="77777777" w:rsidTr="001106DE">
        <w:tc>
          <w:tcPr>
            <w:tcW w:w="4135" w:type="dxa"/>
          </w:tcPr>
          <w:p w14:paraId="697FB458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63367DEA" w14:textId="1DAEC13C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C897411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3685E6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6BB743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0671E08" w14:textId="145EB3D8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9,039</w:t>
            </w:r>
          </w:p>
        </w:tc>
        <w:tc>
          <w:tcPr>
            <w:tcW w:w="274" w:type="dxa"/>
          </w:tcPr>
          <w:p w14:paraId="2EF7E0EA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7C39D6" w14:textId="0760CA8F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10,391</w:t>
            </w:r>
          </w:p>
        </w:tc>
      </w:tr>
      <w:tr w:rsidR="009E29AB" w:rsidRPr="00485F8B" w:rsidDel="00545430" w14:paraId="4C80728D" w14:textId="77777777" w:rsidTr="001106DE">
        <w:tc>
          <w:tcPr>
            <w:tcW w:w="4135" w:type="dxa"/>
          </w:tcPr>
          <w:p w14:paraId="6D24A125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3146FBAF" w14:textId="5437D384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B322A24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E875815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94AEF86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AD3D5F9" w14:textId="4DD75FBF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2,29</w:t>
            </w:r>
            <w:r w:rsidR="00C81891" w:rsidRPr="00485F8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0BC499B0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0489B74" w14:textId="7D338225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2,171</w:t>
            </w:r>
          </w:p>
        </w:tc>
      </w:tr>
      <w:tr w:rsidR="009E29AB" w:rsidRPr="00485F8B" w:rsidDel="00545430" w14:paraId="0D04F051" w14:textId="77777777" w:rsidTr="001106DE">
        <w:tc>
          <w:tcPr>
            <w:tcW w:w="4135" w:type="dxa"/>
          </w:tcPr>
          <w:p w14:paraId="76B77B03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77F72297" w14:textId="7CBA5C0C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EF6E87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1416045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41709A4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2D99280" w14:textId="12B268B5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6FD5FBA2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F236C76" w14:textId="05258EBA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</w:tr>
      <w:tr w:rsidR="009E29AB" w:rsidRPr="00485F8B" w:rsidDel="00545430" w14:paraId="44D49B8B" w14:textId="77777777" w:rsidTr="001106DE">
        <w:tc>
          <w:tcPr>
            <w:tcW w:w="4135" w:type="dxa"/>
          </w:tcPr>
          <w:p w14:paraId="11841A3C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13EF3C3A" w14:textId="146A242F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BE63B0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A73AA6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25DEF7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8B96AB8" w14:textId="35DB2E0C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74" w:type="dxa"/>
          </w:tcPr>
          <w:p w14:paraId="5C400CA7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0324D85" w14:textId="32753F9D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</w:tr>
      <w:tr w:rsidR="009E29AB" w:rsidRPr="00485F8B" w:rsidDel="00545430" w14:paraId="57015DB9" w14:textId="77777777" w:rsidTr="001106DE">
        <w:tc>
          <w:tcPr>
            <w:tcW w:w="4135" w:type="dxa"/>
          </w:tcPr>
          <w:p w14:paraId="2B5FEE20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1A3F182B" w14:textId="46FAE13C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18EFB9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556C51E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CD4F401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0A1A315" w14:textId="761EA714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4" w:type="dxa"/>
          </w:tcPr>
          <w:p w14:paraId="73FA1280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A4A957" w14:textId="0AA72C0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9E29AB" w:rsidRPr="00485F8B" w:rsidDel="00545430" w14:paraId="0F97DBC4" w14:textId="77777777" w:rsidTr="001106DE">
        <w:tc>
          <w:tcPr>
            <w:tcW w:w="4135" w:type="dxa"/>
          </w:tcPr>
          <w:p w14:paraId="6A756A5B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357E1155" w14:textId="219FA38C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06BAF6A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353E8F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BADF7F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C0EE765" w14:textId="2244BDF1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1,148</w:t>
            </w:r>
          </w:p>
        </w:tc>
        <w:tc>
          <w:tcPr>
            <w:tcW w:w="274" w:type="dxa"/>
          </w:tcPr>
          <w:p w14:paraId="22CFE2AA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C37467D" w14:textId="15D402CB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</w:tr>
      <w:tr w:rsidR="009E29AB" w:rsidRPr="00485F8B" w:rsidDel="00545430" w14:paraId="57F7FF08" w14:textId="77777777" w:rsidTr="001106DE">
        <w:tc>
          <w:tcPr>
            <w:tcW w:w="4135" w:type="dxa"/>
          </w:tcPr>
          <w:p w14:paraId="4FD6A413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8615DBE" w14:textId="04520928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A5630FE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7A25A8F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A791B6E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31E31FC" w14:textId="68AB2533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4" w:type="dxa"/>
          </w:tcPr>
          <w:p w14:paraId="68708762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00697BD" w14:textId="098AF763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9E29AB" w:rsidRPr="00485F8B" w:rsidDel="00545430" w14:paraId="54279FC4" w14:textId="77777777" w:rsidTr="001106DE">
        <w:tc>
          <w:tcPr>
            <w:tcW w:w="4135" w:type="dxa"/>
          </w:tcPr>
          <w:p w14:paraId="5FFFB9C9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708732BA" w14:textId="5A35E818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DB1FA31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FD7DD93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75C3DF3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8C15C55" w14:textId="13C75D6D" w:rsidR="00CD233D" w:rsidRPr="00485F8B" w:rsidRDefault="006C3FEB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4" w:type="dxa"/>
          </w:tcPr>
          <w:p w14:paraId="3D00068A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507B7EC" w14:textId="6C3305F8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9E29AB" w:rsidRPr="00485F8B" w:rsidDel="00545430" w14:paraId="04975321" w14:textId="77777777" w:rsidTr="001106DE">
        <w:tc>
          <w:tcPr>
            <w:tcW w:w="4135" w:type="dxa"/>
          </w:tcPr>
          <w:p w14:paraId="0F29038A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</w:tcPr>
          <w:p w14:paraId="337976B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55CCED93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</w:tcPr>
          <w:p w14:paraId="31C31418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23E6A194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</w:tcPr>
          <w:p w14:paraId="61D181D5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3D6EA4C4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</w:tcPr>
          <w:p w14:paraId="58B3CB9E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</w:rPr>
            </w:pPr>
          </w:p>
        </w:tc>
      </w:tr>
      <w:tr w:rsidR="009E29AB" w:rsidRPr="00485F8B" w:rsidDel="00545430" w14:paraId="1CBC3A3C" w14:textId="77777777" w:rsidTr="001106DE">
        <w:tc>
          <w:tcPr>
            <w:tcW w:w="4135" w:type="dxa"/>
          </w:tcPr>
          <w:p w14:paraId="3C5CCD97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4" w:type="dxa"/>
          </w:tcPr>
          <w:p w14:paraId="4F47E0F6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38E25AC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F47E4F7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427BB63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34C8EC5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B0DF22F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110CE04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:rsidDel="00545430" w14:paraId="7A76FE0C" w14:textId="77777777" w:rsidTr="001106DE">
        <w:tc>
          <w:tcPr>
            <w:tcW w:w="4135" w:type="dxa"/>
          </w:tcPr>
          <w:p w14:paraId="7C12CDE9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787253BC" w14:textId="7C7BE3B9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3,646</w:t>
            </w:r>
          </w:p>
        </w:tc>
        <w:tc>
          <w:tcPr>
            <w:tcW w:w="274" w:type="dxa"/>
          </w:tcPr>
          <w:p w14:paraId="5503494F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A2038D5" w14:textId="743869A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3,192</w:t>
            </w:r>
          </w:p>
        </w:tc>
        <w:tc>
          <w:tcPr>
            <w:tcW w:w="272" w:type="dxa"/>
          </w:tcPr>
          <w:p w14:paraId="41313B1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8B5AB91" w14:textId="038A25EA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2,5</w:t>
            </w:r>
            <w:r w:rsidR="003964F9" w:rsidRPr="00485F8B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4" w:type="dxa"/>
          </w:tcPr>
          <w:p w14:paraId="0C839FF6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9C6261" w14:textId="7DFA024F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2,633</w:t>
            </w:r>
          </w:p>
        </w:tc>
      </w:tr>
      <w:tr w:rsidR="009E29AB" w:rsidRPr="00485F8B" w:rsidDel="00545430" w14:paraId="6090E228" w14:textId="77777777" w:rsidTr="001106DE">
        <w:tc>
          <w:tcPr>
            <w:tcW w:w="4135" w:type="dxa"/>
          </w:tcPr>
          <w:p w14:paraId="41FD1842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598663C" w14:textId="7EC2E4A3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74" w:type="dxa"/>
          </w:tcPr>
          <w:p w14:paraId="6296BF7F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C3D51B7" w14:textId="5913C2CC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272" w:type="dxa"/>
          </w:tcPr>
          <w:p w14:paraId="6774A681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1249894" w14:textId="4FBEBB6E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964F9" w:rsidRPr="00485F8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4" w:type="dxa"/>
          </w:tcPr>
          <w:p w14:paraId="73FE26F3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8293987" w14:textId="1E48B976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9E29AB" w:rsidRPr="00485F8B" w:rsidDel="00545430" w14:paraId="32BD1810" w14:textId="77777777" w:rsidTr="001106DE">
        <w:tc>
          <w:tcPr>
            <w:tcW w:w="4135" w:type="dxa"/>
          </w:tcPr>
          <w:p w14:paraId="31410AF3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274DCDC4" w14:textId="07E3DE29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4" w:type="dxa"/>
          </w:tcPr>
          <w:p w14:paraId="6EDBA89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BDFF1F6" w14:textId="2FFE13CE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2" w:type="dxa"/>
          </w:tcPr>
          <w:p w14:paraId="5952584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711D457" w14:textId="251E8CF1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4" w:type="dxa"/>
          </w:tcPr>
          <w:p w14:paraId="120BF60F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FEB58DD" w14:textId="7674DB9A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9E29AB" w:rsidRPr="00485F8B" w:rsidDel="00545430" w14:paraId="7AAE032E" w14:textId="77777777" w:rsidTr="001106DE">
        <w:tc>
          <w:tcPr>
            <w:tcW w:w="4135" w:type="dxa"/>
          </w:tcPr>
          <w:p w14:paraId="4F07082C" w14:textId="7723B6E0" w:rsidR="004A2639" w:rsidRPr="00485F8B" w:rsidRDefault="004A2639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5BD16DD4" w14:textId="4BCE8557" w:rsidR="004A2639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C6F42CC" w14:textId="77777777" w:rsidR="004A2639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3624B5A" w14:textId="4BD3FF26" w:rsidR="004A2639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CF17ADD" w14:textId="77777777" w:rsidR="004A2639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703287C" w14:textId="13E13A3F" w:rsidR="004A2639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4" w:type="dxa"/>
          </w:tcPr>
          <w:p w14:paraId="3F34D95D" w14:textId="77777777" w:rsidR="004A2639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983A717" w14:textId="1EF027C1" w:rsidR="004A2639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9AB" w:rsidRPr="00485F8B" w:rsidDel="00545430" w14:paraId="583F9DE5" w14:textId="77777777" w:rsidTr="001106DE">
        <w:tc>
          <w:tcPr>
            <w:tcW w:w="4135" w:type="dxa"/>
          </w:tcPr>
          <w:p w14:paraId="1B50E85E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9EF2DBA" w14:textId="01B7604D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4" w:type="dxa"/>
          </w:tcPr>
          <w:p w14:paraId="37B9E84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211A07F" w14:textId="6507F699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2" w:type="dxa"/>
          </w:tcPr>
          <w:p w14:paraId="29470FC4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6348DC6" w14:textId="7CF11DB4" w:rsidR="00CD233D" w:rsidRPr="00485F8B" w:rsidRDefault="003964F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4" w:type="dxa"/>
          </w:tcPr>
          <w:p w14:paraId="492FA7EA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449A4AF" w14:textId="7F527203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9E29AB" w:rsidRPr="00485F8B" w:rsidDel="00545430" w14:paraId="219D930F" w14:textId="77777777" w:rsidTr="001106DE">
        <w:tc>
          <w:tcPr>
            <w:tcW w:w="4135" w:type="dxa"/>
          </w:tcPr>
          <w:p w14:paraId="1B994F9B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638FB8FC" w14:textId="648FF093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4" w:type="dxa"/>
          </w:tcPr>
          <w:p w14:paraId="1BB886EC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1CCA61" w14:textId="076170EF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2" w:type="dxa"/>
          </w:tcPr>
          <w:p w14:paraId="188C9906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4D72DFB" w14:textId="1DD08374" w:rsidR="00CD233D" w:rsidRPr="00485F8B" w:rsidRDefault="003964F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4" w:type="dxa"/>
          </w:tcPr>
          <w:p w14:paraId="2E0BD5DE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7187DC4" w14:textId="526B128F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9E29AB" w:rsidRPr="00485F8B" w:rsidDel="00545430" w14:paraId="1E4E3CF8" w14:textId="77777777" w:rsidTr="001106DE">
        <w:tc>
          <w:tcPr>
            <w:tcW w:w="4135" w:type="dxa"/>
          </w:tcPr>
          <w:p w14:paraId="351F6B89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116D2C62" w14:textId="22C91460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274" w:type="dxa"/>
          </w:tcPr>
          <w:p w14:paraId="244C5544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6FC4E2" w14:textId="78311A48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72" w:type="dxa"/>
          </w:tcPr>
          <w:p w14:paraId="1DE0C7E7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361AC6D" w14:textId="0CEF27C6" w:rsidR="00CD233D" w:rsidRPr="00485F8B" w:rsidRDefault="003964F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274" w:type="dxa"/>
          </w:tcPr>
          <w:p w14:paraId="6520C4B0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5266DC7" w14:textId="414CB879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</w:tr>
      <w:tr w:rsidR="009E29AB" w:rsidRPr="00485F8B" w:rsidDel="00545430" w14:paraId="160E86AA" w14:textId="77777777" w:rsidTr="001106DE">
        <w:tc>
          <w:tcPr>
            <w:tcW w:w="4135" w:type="dxa"/>
          </w:tcPr>
          <w:p w14:paraId="3A85A91F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</w:tcPr>
          <w:p w14:paraId="34B5D87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3F3EFF2A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</w:tcPr>
          <w:p w14:paraId="6ECFBA3C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322870AE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</w:tcPr>
          <w:p w14:paraId="547797CE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</w:tcPr>
          <w:p w14:paraId="0B079673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</w:tcPr>
          <w:p w14:paraId="3D2380BC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</w:rPr>
            </w:pPr>
          </w:p>
        </w:tc>
      </w:tr>
      <w:tr w:rsidR="009E29AB" w:rsidRPr="00485F8B" w:rsidDel="00545430" w14:paraId="369E3318" w14:textId="77777777" w:rsidTr="001106DE">
        <w:tc>
          <w:tcPr>
            <w:tcW w:w="4135" w:type="dxa"/>
          </w:tcPr>
          <w:p w14:paraId="4650DD7B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4" w:type="dxa"/>
          </w:tcPr>
          <w:p w14:paraId="274D9A97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73063B3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6DC9DB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E5ABC0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1FAD2BF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E73B5B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0FF106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:rsidDel="00545430" w14:paraId="0B1E4BC9" w14:textId="77777777" w:rsidTr="001106DE">
        <w:tc>
          <w:tcPr>
            <w:tcW w:w="4135" w:type="dxa"/>
          </w:tcPr>
          <w:p w14:paraId="6E1AF73C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</w:t>
            </w: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</w:p>
        </w:tc>
        <w:tc>
          <w:tcPr>
            <w:tcW w:w="1104" w:type="dxa"/>
          </w:tcPr>
          <w:p w14:paraId="1B8B98A2" w14:textId="603C113B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2,027</w:t>
            </w:r>
          </w:p>
        </w:tc>
        <w:tc>
          <w:tcPr>
            <w:tcW w:w="274" w:type="dxa"/>
          </w:tcPr>
          <w:p w14:paraId="556B3E9D" w14:textId="77777777" w:rsidR="00CD233D" w:rsidRPr="00485F8B" w:rsidRDefault="00CD233D" w:rsidP="00CD233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0E4DFCFB" w14:textId="05514B5D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1,696</w:t>
            </w:r>
          </w:p>
        </w:tc>
        <w:tc>
          <w:tcPr>
            <w:tcW w:w="272" w:type="dxa"/>
          </w:tcPr>
          <w:p w14:paraId="60EEEAE5" w14:textId="77777777" w:rsidR="00CD233D" w:rsidRPr="00485F8B" w:rsidRDefault="00CD233D" w:rsidP="00CD233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8B6387F" w14:textId="55D0DA8F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1,809</w:t>
            </w:r>
          </w:p>
        </w:tc>
        <w:tc>
          <w:tcPr>
            <w:tcW w:w="274" w:type="dxa"/>
          </w:tcPr>
          <w:p w14:paraId="11A229CB" w14:textId="77777777" w:rsidR="00CD233D" w:rsidRPr="00485F8B" w:rsidRDefault="00CD233D" w:rsidP="00CD233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152A196E" w14:textId="4E49E32A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1,361</w:t>
            </w:r>
          </w:p>
        </w:tc>
      </w:tr>
      <w:tr w:rsidR="009E29AB" w:rsidRPr="00485F8B" w:rsidDel="00545430" w14:paraId="037C8608" w14:textId="77777777" w:rsidTr="001106DE">
        <w:tc>
          <w:tcPr>
            <w:tcW w:w="4135" w:type="dxa"/>
          </w:tcPr>
          <w:p w14:paraId="244E01B0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5FA38218" w14:textId="44B7E9C7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4" w:type="dxa"/>
          </w:tcPr>
          <w:p w14:paraId="1EC2C5A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125B04C" w14:textId="1009006B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2" w:type="dxa"/>
          </w:tcPr>
          <w:p w14:paraId="0DE92D87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5844652" w14:textId="4740D318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4" w:type="dxa"/>
          </w:tcPr>
          <w:p w14:paraId="7E8A8D0E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452470D" w14:textId="29232802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9E29AB" w:rsidRPr="00485F8B" w:rsidDel="00545430" w14:paraId="563FFFDA" w14:textId="77777777" w:rsidTr="001106DE">
        <w:tc>
          <w:tcPr>
            <w:tcW w:w="4135" w:type="dxa"/>
          </w:tcPr>
          <w:p w14:paraId="093B16F4" w14:textId="2354DFBB" w:rsidR="004A2639" w:rsidRPr="00485F8B" w:rsidRDefault="004A2639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3AEC39A6" w14:textId="5E905148" w:rsidR="004A2639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36C7930" w14:textId="77777777" w:rsidR="004A2639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71DEC9" w14:textId="0A17D331" w:rsidR="004A2639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27C8F47" w14:textId="77777777" w:rsidR="004A2639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F914A7D" w14:textId="63231F98" w:rsidR="004A2639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4" w:type="dxa"/>
          </w:tcPr>
          <w:p w14:paraId="03E3AA5B" w14:textId="77777777" w:rsidR="004A2639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00B22B9" w14:textId="4F0DB280" w:rsidR="004A2639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9AB" w:rsidRPr="00485F8B" w:rsidDel="00545430" w14:paraId="427F58A2" w14:textId="77777777" w:rsidTr="001106DE">
        <w:tc>
          <w:tcPr>
            <w:tcW w:w="4135" w:type="dxa"/>
          </w:tcPr>
          <w:p w14:paraId="5B2E9F3F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26A01286" w14:textId="2FF52E5A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65F361F7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5021EEA" w14:textId="74CB50C5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2" w:type="dxa"/>
          </w:tcPr>
          <w:p w14:paraId="7D68DD35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AFB312A" w14:textId="73C2BCFF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5199FC4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B70692B" w14:textId="77DB8E72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9E29AB" w:rsidRPr="00485F8B" w:rsidDel="00545430" w14:paraId="7B4C363A" w14:textId="77777777" w:rsidTr="001106DE">
        <w:tc>
          <w:tcPr>
            <w:tcW w:w="4135" w:type="dxa"/>
          </w:tcPr>
          <w:p w14:paraId="0C3C2D7D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BA9CAE1" w14:textId="3C748F5F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74" w:type="dxa"/>
          </w:tcPr>
          <w:p w14:paraId="3BD91BF7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312A0E2" w14:textId="44B5FB18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2" w:type="dxa"/>
          </w:tcPr>
          <w:p w14:paraId="4CB2C2E3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0EB4E91" w14:textId="5A4299B7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4" w:type="dxa"/>
          </w:tcPr>
          <w:p w14:paraId="5E31CAD2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73EB255" w14:textId="5F67D309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9E29AB" w:rsidRPr="00485F8B" w:rsidDel="00545430" w14:paraId="5F7CFC17" w14:textId="77777777" w:rsidTr="00E73BC7">
        <w:tc>
          <w:tcPr>
            <w:tcW w:w="4135" w:type="dxa"/>
          </w:tcPr>
          <w:p w14:paraId="35C9369F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03414CCE" w14:textId="41C17580" w:rsidR="00CD233D" w:rsidRPr="00485F8B" w:rsidRDefault="006C3FEB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4" w:type="dxa"/>
          </w:tcPr>
          <w:p w14:paraId="7B2C228B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736390A" w14:textId="733B9C7D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2" w:type="dxa"/>
          </w:tcPr>
          <w:p w14:paraId="26371FDB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BCDEBA0" w14:textId="5E5F51DB" w:rsidR="00CD233D" w:rsidRPr="00485F8B" w:rsidRDefault="006C3FEB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4" w:type="dxa"/>
          </w:tcPr>
          <w:p w14:paraId="15D53584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F72BB02" w14:textId="0A787D4E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9E29AB" w:rsidRPr="00485F8B" w:rsidDel="00545430" w14:paraId="4455CCBA" w14:textId="77777777" w:rsidTr="001106DE">
        <w:tc>
          <w:tcPr>
            <w:tcW w:w="4135" w:type="dxa"/>
          </w:tcPr>
          <w:p w14:paraId="58DFD951" w14:textId="77777777" w:rsidR="00CD233D" w:rsidRPr="0088724D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1EA0E5E6" w14:textId="77777777" w:rsidR="00CD233D" w:rsidRPr="0088724D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DA06A7E" w14:textId="77777777" w:rsidR="00CD233D" w:rsidRPr="0088724D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E22379F" w14:textId="77777777" w:rsidR="00CD233D" w:rsidRPr="0088724D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1BC8C0D" w14:textId="77777777" w:rsidR="00CD233D" w:rsidRPr="0088724D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955BEE3" w14:textId="77777777" w:rsidR="00CD233D" w:rsidRPr="0088724D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890786" w14:textId="77777777" w:rsidR="00CD233D" w:rsidRPr="0088724D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8F2593A" w14:textId="77777777" w:rsidR="00CD233D" w:rsidRPr="0088724D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24D" w:rsidRPr="00485F8B" w:rsidDel="00545430" w14:paraId="5FB616B7" w14:textId="77777777" w:rsidTr="001106DE">
        <w:tc>
          <w:tcPr>
            <w:tcW w:w="4135" w:type="dxa"/>
          </w:tcPr>
          <w:p w14:paraId="687DC5D2" w14:textId="77777777" w:rsidR="0088724D" w:rsidRPr="0088724D" w:rsidRDefault="0088724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3C1AF377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0FADE77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3356AF2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354BF87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54449F4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7D5DA0E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21AF859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24D" w:rsidRPr="00485F8B" w:rsidDel="00545430" w14:paraId="29907438" w14:textId="77777777" w:rsidTr="001106DE">
        <w:tc>
          <w:tcPr>
            <w:tcW w:w="4135" w:type="dxa"/>
          </w:tcPr>
          <w:p w14:paraId="286A22BA" w14:textId="77777777" w:rsidR="0088724D" w:rsidRPr="0088724D" w:rsidRDefault="0088724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0AC30AA5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77C23F2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07BEA1B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CD0FCED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883F852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9DA5507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FCD552" w14:textId="77777777" w:rsidR="0088724D" w:rsidRPr="0088724D" w:rsidRDefault="0088724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542" w:rsidRPr="00485F8B" w:rsidDel="00545430" w14:paraId="6010C921" w14:textId="77777777" w:rsidTr="001106DE">
        <w:tc>
          <w:tcPr>
            <w:tcW w:w="4135" w:type="dxa"/>
          </w:tcPr>
          <w:p w14:paraId="77693F00" w14:textId="77777777" w:rsidR="00313542" w:rsidRPr="0088724D" w:rsidRDefault="00313542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1BA2DF02" w14:textId="77777777" w:rsidR="00313542" w:rsidRPr="0088724D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2521AE1" w14:textId="77777777" w:rsidR="00313542" w:rsidRPr="0088724D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2DE0AB2" w14:textId="77777777" w:rsidR="00313542" w:rsidRPr="0088724D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B4D2A28" w14:textId="77777777" w:rsidR="00313542" w:rsidRPr="0088724D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A56EBB1" w14:textId="77777777" w:rsidR="00313542" w:rsidRPr="0088724D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39CB0C0" w14:textId="77777777" w:rsidR="00313542" w:rsidRPr="0088724D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D35B295" w14:textId="77777777" w:rsidR="00313542" w:rsidRPr="0088724D" w:rsidRDefault="00313542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:rsidDel="00545430" w14:paraId="22965F1D" w14:textId="77777777" w:rsidTr="001106DE">
        <w:tc>
          <w:tcPr>
            <w:tcW w:w="4135" w:type="dxa"/>
          </w:tcPr>
          <w:p w14:paraId="2A9BE06D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04" w:type="dxa"/>
          </w:tcPr>
          <w:p w14:paraId="38FD7BCE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836F3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04F7C76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46673B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972EE55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2DF01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260B1EC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:rsidDel="00545430" w14:paraId="3DB19AC6" w14:textId="77777777" w:rsidTr="001106DE">
        <w:trPr>
          <w:trHeight w:val="398"/>
        </w:trPr>
        <w:tc>
          <w:tcPr>
            <w:tcW w:w="4135" w:type="dxa"/>
          </w:tcPr>
          <w:p w14:paraId="7DCB8DBC" w14:textId="77777777" w:rsidR="00CD233D" w:rsidRPr="00485F8B" w:rsidRDefault="00CD233D" w:rsidP="00CD233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050959F7" w14:textId="65AF2B32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57,553</w:t>
            </w:r>
          </w:p>
        </w:tc>
        <w:tc>
          <w:tcPr>
            <w:tcW w:w="274" w:type="dxa"/>
          </w:tcPr>
          <w:p w14:paraId="52CD052A" w14:textId="77777777" w:rsidR="00CD233D" w:rsidRPr="00485F8B" w:rsidRDefault="00CD233D" w:rsidP="00CD233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1E4BEB16" w14:textId="0AB76BC0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52,267</w:t>
            </w:r>
          </w:p>
        </w:tc>
        <w:tc>
          <w:tcPr>
            <w:tcW w:w="272" w:type="dxa"/>
          </w:tcPr>
          <w:p w14:paraId="618661C3" w14:textId="77777777" w:rsidR="00CD233D" w:rsidRPr="00485F8B" w:rsidRDefault="00CD233D" w:rsidP="00CD233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B616D92" w14:textId="0944AD42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55,5</w:t>
            </w:r>
            <w:r w:rsidR="003964F9" w:rsidRPr="00485F8B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74" w:type="dxa"/>
          </w:tcPr>
          <w:p w14:paraId="63B58448" w14:textId="77777777" w:rsidR="00CD233D" w:rsidRPr="00485F8B" w:rsidRDefault="00CD233D" w:rsidP="00CD233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45A09CF1" w14:textId="04A81631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50,195</w:t>
            </w:r>
          </w:p>
        </w:tc>
      </w:tr>
      <w:tr w:rsidR="009E29AB" w:rsidRPr="00485F8B" w:rsidDel="00545430" w14:paraId="02B9F20A" w14:textId="77777777" w:rsidTr="001106DE">
        <w:tc>
          <w:tcPr>
            <w:tcW w:w="4135" w:type="dxa"/>
          </w:tcPr>
          <w:p w14:paraId="618B73DF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3DE918F7" w14:textId="6EE8C86F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4,693</w:t>
            </w:r>
          </w:p>
        </w:tc>
        <w:tc>
          <w:tcPr>
            <w:tcW w:w="274" w:type="dxa"/>
          </w:tcPr>
          <w:p w14:paraId="326F853C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B572FE7" w14:textId="4991A114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5,174</w:t>
            </w:r>
          </w:p>
        </w:tc>
        <w:tc>
          <w:tcPr>
            <w:tcW w:w="272" w:type="dxa"/>
          </w:tcPr>
          <w:p w14:paraId="5AD59A57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F8EEB53" w14:textId="76F19BA2" w:rsidR="00CD233D" w:rsidRPr="00485F8B" w:rsidRDefault="004A263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4,3</w:t>
            </w:r>
            <w:r w:rsidR="003964F9" w:rsidRPr="00485F8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4" w:type="dxa"/>
          </w:tcPr>
          <w:p w14:paraId="38E6A253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2EE1576" w14:textId="1483A29E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4,704</w:t>
            </w:r>
          </w:p>
        </w:tc>
      </w:tr>
      <w:tr w:rsidR="009E29AB" w:rsidRPr="00485F8B" w:rsidDel="00545430" w14:paraId="28683575" w14:textId="77777777" w:rsidTr="001106DE">
        <w:tc>
          <w:tcPr>
            <w:tcW w:w="4135" w:type="dxa"/>
          </w:tcPr>
          <w:p w14:paraId="32871685" w14:textId="271FC054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กำไร</w:t>
            </w:r>
            <w:r w:rsidR="006C3FEB" w:rsidRPr="00485F8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6C3FEB" w:rsidRPr="00485F8B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="006C3FEB" w:rsidRPr="00485F8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ขาดทุน</w:t>
            </w:r>
            <w:r w:rsidR="006C3FEB" w:rsidRPr="00485F8B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) </w:t>
            </w:r>
            <w:r w:rsidRPr="00485F8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จากตราสารอนุพันธ์สุทธิ</w:t>
            </w:r>
          </w:p>
        </w:tc>
        <w:tc>
          <w:tcPr>
            <w:tcW w:w="1104" w:type="dxa"/>
          </w:tcPr>
          <w:p w14:paraId="0377AF3A" w14:textId="22EF72EA" w:rsidR="00CD233D" w:rsidRPr="00485F8B" w:rsidRDefault="006C3FEB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(4,487)</w:t>
            </w:r>
          </w:p>
        </w:tc>
        <w:tc>
          <w:tcPr>
            <w:tcW w:w="274" w:type="dxa"/>
          </w:tcPr>
          <w:p w14:paraId="2189F7C6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4F32725" w14:textId="31AFEACC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2" w:type="dxa"/>
          </w:tcPr>
          <w:p w14:paraId="3F318378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98D61F1" w14:textId="08C223DA" w:rsidR="00CD233D" w:rsidRPr="00485F8B" w:rsidRDefault="006C3FEB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(4,487)</w:t>
            </w:r>
          </w:p>
        </w:tc>
        <w:tc>
          <w:tcPr>
            <w:tcW w:w="274" w:type="dxa"/>
          </w:tcPr>
          <w:p w14:paraId="6FF3421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23BBA55" w14:textId="0432253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9E29AB" w:rsidRPr="00485F8B" w:rsidDel="00545430" w14:paraId="79038457" w14:textId="77777777" w:rsidTr="001106DE">
        <w:tc>
          <w:tcPr>
            <w:tcW w:w="4135" w:type="dxa"/>
          </w:tcPr>
          <w:p w14:paraId="0B5EA139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485BC7C5" w14:textId="04610794" w:rsidR="00CD233D" w:rsidRPr="00485F8B" w:rsidRDefault="003C7B63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1,779</w:t>
            </w:r>
          </w:p>
        </w:tc>
        <w:tc>
          <w:tcPr>
            <w:tcW w:w="274" w:type="dxa"/>
          </w:tcPr>
          <w:p w14:paraId="040BB606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52B568" w14:textId="1FAE8723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72" w:type="dxa"/>
          </w:tcPr>
          <w:p w14:paraId="10063D96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A755F0F" w14:textId="0B03C4C5" w:rsidR="00CD233D" w:rsidRPr="00485F8B" w:rsidRDefault="003C7B63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3964F9" w:rsidRPr="00485F8B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4" w:type="dxa"/>
          </w:tcPr>
          <w:p w14:paraId="63CCABCC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DE799C9" w14:textId="31FA4B3A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9E29AB" w:rsidRPr="00485F8B" w:rsidDel="00545430" w14:paraId="5B8E75A4" w14:textId="77777777" w:rsidTr="001106DE">
        <w:tc>
          <w:tcPr>
            <w:tcW w:w="4135" w:type="dxa"/>
          </w:tcPr>
          <w:p w14:paraId="16F8F305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678FD291" w14:textId="0EBEF864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4" w:type="dxa"/>
          </w:tcPr>
          <w:p w14:paraId="138DF705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84A3556" w14:textId="0F76F89C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61ECF8C2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B10267B" w14:textId="40BE81D4" w:rsidR="00CD233D" w:rsidRPr="00485F8B" w:rsidRDefault="003964F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4" w:type="dxa"/>
          </w:tcPr>
          <w:p w14:paraId="15A12E21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3735B9D" w14:textId="1D2F9490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E29AB" w:rsidRPr="00485F8B" w:rsidDel="00545430" w14:paraId="15BD1BD4" w14:textId="77777777" w:rsidTr="001106DE">
        <w:tc>
          <w:tcPr>
            <w:tcW w:w="4135" w:type="dxa"/>
          </w:tcPr>
          <w:p w14:paraId="03440C18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64909D54" w14:textId="28FFF598" w:rsidR="00CD233D" w:rsidRPr="00485F8B" w:rsidRDefault="008650C8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4" w:type="dxa"/>
          </w:tcPr>
          <w:p w14:paraId="1AF08A98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901A2FE" w14:textId="568C1E1C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2" w:type="dxa"/>
          </w:tcPr>
          <w:p w14:paraId="6ED69F78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AB0BD73" w14:textId="417019A5" w:rsidR="00CD233D" w:rsidRPr="00485F8B" w:rsidRDefault="006C3FEB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64F9" w:rsidRPr="00485F8B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4" w:type="dxa"/>
          </w:tcPr>
          <w:p w14:paraId="2960AC30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CBA64E2" w14:textId="06885660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E29AB" w:rsidRPr="00485F8B" w:rsidDel="00545430" w14:paraId="726998F7" w14:textId="77777777" w:rsidTr="001106DE">
        <w:tc>
          <w:tcPr>
            <w:tcW w:w="4135" w:type="dxa"/>
          </w:tcPr>
          <w:p w14:paraId="2EEA4079" w14:textId="4BE67536" w:rsidR="003C7B63" w:rsidRPr="00485F8B" w:rsidRDefault="003C7B63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1104" w:type="dxa"/>
          </w:tcPr>
          <w:p w14:paraId="6BB8302E" w14:textId="4EF98400" w:rsidR="003C7B63" w:rsidRPr="00485F8B" w:rsidRDefault="003C7B63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1,869</w:t>
            </w:r>
          </w:p>
        </w:tc>
        <w:tc>
          <w:tcPr>
            <w:tcW w:w="274" w:type="dxa"/>
          </w:tcPr>
          <w:p w14:paraId="141D46D4" w14:textId="77777777" w:rsidR="003C7B63" w:rsidRPr="00485F8B" w:rsidRDefault="003C7B63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232FF11" w14:textId="2840E438" w:rsidR="003C7B63" w:rsidRPr="00485F8B" w:rsidRDefault="003C7B63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9701707" w14:textId="77777777" w:rsidR="003C7B63" w:rsidRPr="00485F8B" w:rsidRDefault="003C7B63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C3037F2" w14:textId="637446C9" w:rsidR="003C7B63" w:rsidRPr="00485F8B" w:rsidRDefault="003C7B63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4,068</w:t>
            </w:r>
          </w:p>
        </w:tc>
        <w:tc>
          <w:tcPr>
            <w:tcW w:w="274" w:type="dxa"/>
          </w:tcPr>
          <w:p w14:paraId="00DEEE93" w14:textId="77777777" w:rsidR="003C7B63" w:rsidRPr="00485F8B" w:rsidRDefault="003C7B63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3731E99" w14:textId="1711BA8C" w:rsidR="003C7B63" w:rsidRPr="00485F8B" w:rsidRDefault="003C7B63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0995" w:rsidRPr="00485F8B" w:rsidDel="00545430" w14:paraId="2A4871D6" w14:textId="77777777" w:rsidTr="001106DE">
        <w:tc>
          <w:tcPr>
            <w:tcW w:w="4135" w:type="dxa"/>
          </w:tcPr>
          <w:p w14:paraId="4C13243D" w14:textId="77777777" w:rsidR="00080995" w:rsidRPr="00485F8B" w:rsidRDefault="00080995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15620796" w14:textId="77777777" w:rsidR="00080995" w:rsidRPr="00485F8B" w:rsidRDefault="00080995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CC9CDA5" w14:textId="77777777" w:rsidR="00080995" w:rsidRPr="00485F8B" w:rsidRDefault="00080995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4E33013" w14:textId="77777777" w:rsidR="00080995" w:rsidRPr="00485F8B" w:rsidRDefault="00080995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AB80990" w14:textId="77777777" w:rsidR="00080995" w:rsidRPr="00485F8B" w:rsidRDefault="00080995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153D026" w14:textId="77777777" w:rsidR="00080995" w:rsidRPr="00485F8B" w:rsidRDefault="00080995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7651ECA" w14:textId="77777777" w:rsidR="00080995" w:rsidRPr="00485F8B" w:rsidRDefault="00080995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D5B152E" w14:textId="77777777" w:rsidR="00080995" w:rsidRPr="00485F8B" w:rsidRDefault="00080995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:rsidDel="00545430" w14:paraId="1B4BE924" w14:textId="77777777" w:rsidTr="001106DE">
        <w:tc>
          <w:tcPr>
            <w:tcW w:w="4135" w:type="dxa"/>
          </w:tcPr>
          <w:p w14:paraId="6F3DDDB7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4" w:type="dxa"/>
          </w:tcPr>
          <w:p w14:paraId="336F9670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AEB2253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990A99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DC7AF40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09ADB1B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FD45EC6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1447BB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:rsidDel="00545430" w14:paraId="2BC432BA" w14:textId="77777777" w:rsidTr="001106DE">
        <w:tc>
          <w:tcPr>
            <w:tcW w:w="4135" w:type="dxa"/>
          </w:tcPr>
          <w:p w14:paraId="4A3BB7A2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4" w:type="dxa"/>
          </w:tcPr>
          <w:p w14:paraId="7000AC7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E58A00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4EC1F81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1817B39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F60E7A3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3A33F52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C0E955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:rsidDel="00545430" w14:paraId="1444E479" w14:textId="77777777" w:rsidTr="001106DE">
        <w:tc>
          <w:tcPr>
            <w:tcW w:w="4135" w:type="dxa"/>
          </w:tcPr>
          <w:p w14:paraId="20DAE309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04" w:type="dxa"/>
          </w:tcPr>
          <w:p w14:paraId="0844A577" w14:textId="750E595C" w:rsidR="00CD233D" w:rsidRPr="00485F8B" w:rsidRDefault="007E76A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4" w:type="dxa"/>
          </w:tcPr>
          <w:p w14:paraId="4C8C8DD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72B23A3" w14:textId="545B4F95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2" w:type="dxa"/>
          </w:tcPr>
          <w:p w14:paraId="5D030193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7604AAE" w14:textId="0440BC99" w:rsidR="00CD233D" w:rsidRPr="00485F8B" w:rsidRDefault="00581D9E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4" w:type="dxa"/>
          </w:tcPr>
          <w:p w14:paraId="241DCCBB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643DB68" w14:textId="2F88FAA4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E29AB" w:rsidRPr="00485F8B" w:rsidDel="00545430" w14:paraId="5B242A56" w14:textId="77777777" w:rsidTr="001106DE">
        <w:tc>
          <w:tcPr>
            <w:tcW w:w="4135" w:type="dxa"/>
          </w:tcPr>
          <w:p w14:paraId="31FDB892" w14:textId="77777777" w:rsidR="00CD233D" w:rsidRPr="00485F8B" w:rsidRDefault="00CD233D" w:rsidP="00CD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6D9E7EDF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47615F0" w14:textId="42870C1E" w:rsidR="00CD233D" w:rsidRPr="00485F8B" w:rsidRDefault="007E76A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vAlign w:val="bottom"/>
          </w:tcPr>
          <w:p w14:paraId="71348BC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07E41BCE" w14:textId="46241655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bottom"/>
          </w:tcPr>
          <w:p w14:paraId="550B69B4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31E2FD40" w14:textId="428FFBD2" w:rsidR="00CD233D" w:rsidRPr="00485F8B" w:rsidRDefault="00581D9E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vAlign w:val="bottom"/>
          </w:tcPr>
          <w:p w14:paraId="6C1A5870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9BFB8DF" w14:textId="7E49C5D1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D233D" w:rsidRPr="00485F8B" w:rsidDel="00545430" w14:paraId="414BA0B2" w14:textId="77777777" w:rsidTr="001106DE">
        <w:tc>
          <w:tcPr>
            <w:tcW w:w="4135" w:type="dxa"/>
          </w:tcPr>
          <w:p w14:paraId="15791197" w14:textId="77777777" w:rsidR="00CD233D" w:rsidRPr="00485F8B" w:rsidRDefault="00CD233D" w:rsidP="00CD233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0A49A5B" w14:textId="185825CF" w:rsidR="00CD233D" w:rsidRPr="00485F8B" w:rsidRDefault="007E76A9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4" w:type="dxa"/>
          </w:tcPr>
          <w:p w14:paraId="25C2805C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1C30118" w14:textId="630888F5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2" w:type="dxa"/>
          </w:tcPr>
          <w:p w14:paraId="210DCDFD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29A41557" w14:textId="603A3D1C" w:rsidR="00CD233D" w:rsidRPr="00485F8B" w:rsidRDefault="00581D9E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4" w:type="dxa"/>
          </w:tcPr>
          <w:p w14:paraId="16D36773" w14:textId="77777777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7346D23" w14:textId="26EB03CA" w:rsidR="00CD233D" w:rsidRPr="00485F8B" w:rsidRDefault="00CD233D" w:rsidP="00CD2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</w:tr>
    </w:tbl>
    <w:p w14:paraId="4B83BDF9" w14:textId="37720726" w:rsidR="00586788" w:rsidRPr="00485F8B" w:rsidRDefault="0058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9E29AB" w:rsidRPr="00485F8B" w14:paraId="1418A0F6" w14:textId="77777777" w:rsidTr="0069768F">
        <w:trPr>
          <w:cantSplit/>
          <w:tblHeader/>
        </w:trPr>
        <w:tc>
          <w:tcPr>
            <w:tcW w:w="4230" w:type="dxa"/>
          </w:tcPr>
          <w:p w14:paraId="0D386330" w14:textId="14FEB8F7" w:rsidR="00AE4426" w:rsidRPr="00485F8B" w:rsidRDefault="00AE4426" w:rsidP="002066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41F145" w14:textId="77777777" w:rsidR="00AE4426" w:rsidRPr="00485F8B" w:rsidRDefault="00AE4426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7D1ACD2" w14:textId="77777777" w:rsidR="00AE4426" w:rsidRPr="00485F8B" w:rsidRDefault="00AE4426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51DFDC70" w14:textId="77777777" w:rsidR="00AE4426" w:rsidRPr="00485F8B" w:rsidRDefault="00AE4426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E29AB" w:rsidRPr="00485F8B" w14:paraId="1C05514A" w14:textId="77777777" w:rsidTr="0069768F">
        <w:trPr>
          <w:cantSplit/>
          <w:tblHeader/>
        </w:trPr>
        <w:tc>
          <w:tcPr>
            <w:tcW w:w="4230" w:type="dxa"/>
          </w:tcPr>
          <w:p w14:paraId="0FE3C2E7" w14:textId="16AD7114" w:rsidR="002066FD" w:rsidRPr="00485F8B" w:rsidRDefault="002066FD" w:rsidP="002066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2FB8E0F9" w14:textId="769ACEDB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31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7" w:type="dxa"/>
          </w:tcPr>
          <w:p w14:paraId="629B8E1E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4A7F0B1" w14:textId="323C509C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9C956F8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C1A496C" w14:textId="628E04CF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31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9" w:type="dxa"/>
          </w:tcPr>
          <w:p w14:paraId="177FB291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8F221BF" w14:textId="191DD491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E29AB" w:rsidRPr="00485F8B" w14:paraId="35B3200C" w14:textId="77777777" w:rsidTr="0069768F">
        <w:trPr>
          <w:cantSplit/>
          <w:tblHeader/>
        </w:trPr>
        <w:tc>
          <w:tcPr>
            <w:tcW w:w="4230" w:type="dxa"/>
          </w:tcPr>
          <w:p w14:paraId="1FE9B3E4" w14:textId="031CF5A2" w:rsidR="002066FD" w:rsidRPr="00485F8B" w:rsidRDefault="002066FD" w:rsidP="002066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485F8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63A6FF61" w14:textId="280B4B65" w:rsidR="002066FD" w:rsidRPr="00485F8B" w:rsidRDefault="00080995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995"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237" w:type="dxa"/>
          </w:tcPr>
          <w:p w14:paraId="18A00601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E131F11" w14:textId="31B98702" w:rsidR="002066FD" w:rsidRPr="00485F8B" w:rsidRDefault="00080995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995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E9BACB0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53CA9CA" w14:textId="536D1611" w:rsidR="002066FD" w:rsidRPr="00485F8B" w:rsidRDefault="00080995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995"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434A79A8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B2A029E" w14:textId="1BD85C66" w:rsidR="002066FD" w:rsidRPr="00485F8B" w:rsidRDefault="00080995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995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</w:tr>
      <w:tr w:rsidR="009E29AB" w:rsidRPr="00485F8B" w14:paraId="767D66C4" w14:textId="77777777" w:rsidTr="0069768F">
        <w:trPr>
          <w:cantSplit/>
          <w:tblHeader/>
        </w:trPr>
        <w:tc>
          <w:tcPr>
            <w:tcW w:w="4230" w:type="dxa"/>
          </w:tcPr>
          <w:p w14:paraId="130C4081" w14:textId="77777777" w:rsidR="002066FD" w:rsidRPr="00485F8B" w:rsidRDefault="002066FD" w:rsidP="002066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8134651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9AB" w:rsidRPr="00485F8B" w14:paraId="7A00DF61" w14:textId="77777777" w:rsidTr="0069768F">
        <w:trPr>
          <w:cantSplit/>
        </w:trPr>
        <w:tc>
          <w:tcPr>
            <w:tcW w:w="4230" w:type="dxa"/>
          </w:tcPr>
          <w:p w14:paraId="43DC6922" w14:textId="77777777" w:rsidR="002066FD" w:rsidRPr="00485F8B" w:rsidRDefault="002066FD" w:rsidP="002066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9BA27F9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59C6780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C3B9702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1CE4CB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0821B03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A52FEB5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D023D93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485F8B" w14:paraId="3765CD1C" w14:textId="77777777" w:rsidTr="0069768F">
        <w:trPr>
          <w:cantSplit/>
        </w:trPr>
        <w:tc>
          <w:tcPr>
            <w:tcW w:w="4230" w:type="dxa"/>
          </w:tcPr>
          <w:p w14:paraId="0E86882C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A22C43E" w14:textId="2FC58F4E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3,549</w:t>
            </w:r>
          </w:p>
        </w:tc>
        <w:tc>
          <w:tcPr>
            <w:tcW w:w="237" w:type="dxa"/>
          </w:tcPr>
          <w:p w14:paraId="02CF6A9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A383A07" w14:textId="5B5784BF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1,697</w:t>
            </w:r>
          </w:p>
        </w:tc>
        <w:tc>
          <w:tcPr>
            <w:tcW w:w="236" w:type="dxa"/>
          </w:tcPr>
          <w:p w14:paraId="0A171A55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359D5B1" w14:textId="14B4BD70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3,454</w:t>
            </w:r>
          </w:p>
        </w:tc>
        <w:tc>
          <w:tcPr>
            <w:tcW w:w="239" w:type="dxa"/>
          </w:tcPr>
          <w:p w14:paraId="1867C49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FED8DCD" w14:textId="3AB70B68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</w:tr>
      <w:tr w:rsidR="009E29AB" w:rsidRPr="00485F8B" w14:paraId="4564B128" w14:textId="77777777" w:rsidTr="0069768F">
        <w:trPr>
          <w:cantSplit/>
        </w:trPr>
        <w:tc>
          <w:tcPr>
            <w:tcW w:w="4230" w:type="dxa"/>
          </w:tcPr>
          <w:p w14:paraId="577A8AA1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3252C11" w14:textId="4917754F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4183908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050ABDF" w14:textId="719A77FD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DE33D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476E6C4" w14:textId="619A442F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5,189</w:t>
            </w:r>
          </w:p>
        </w:tc>
        <w:tc>
          <w:tcPr>
            <w:tcW w:w="239" w:type="dxa"/>
          </w:tcPr>
          <w:p w14:paraId="507FCF82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248940E" w14:textId="1C4B7825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4,043</w:t>
            </w:r>
          </w:p>
        </w:tc>
      </w:tr>
      <w:tr w:rsidR="009E29AB" w:rsidRPr="00485F8B" w14:paraId="66BADDF1" w14:textId="77777777" w:rsidTr="0069768F">
        <w:trPr>
          <w:cantSplit/>
        </w:trPr>
        <w:tc>
          <w:tcPr>
            <w:tcW w:w="4230" w:type="dxa"/>
          </w:tcPr>
          <w:p w14:paraId="42ED1DBA" w14:textId="77777777" w:rsidR="002066FD" w:rsidRPr="00485F8B" w:rsidRDefault="002066FD" w:rsidP="002066FD">
            <w:pPr>
              <w:tabs>
                <w:tab w:val="clear" w:pos="3742"/>
                <w:tab w:val="left" w:pos="3735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D9A4C61" w14:textId="17AC727E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2,536</w:t>
            </w:r>
          </w:p>
        </w:tc>
        <w:tc>
          <w:tcPr>
            <w:tcW w:w="237" w:type="dxa"/>
          </w:tcPr>
          <w:p w14:paraId="4370D69E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AE639C6" w14:textId="0FB3C3C4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2,422</w:t>
            </w:r>
          </w:p>
        </w:tc>
        <w:tc>
          <w:tcPr>
            <w:tcW w:w="236" w:type="dxa"/>
          </w:tcPr>
          <w:p w14:paraId="4D433A9E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72CA980" w14:textId="57FCFED0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1,826</w:t>
            </w:r>
          </w:p>
        </w:tc>
        <w:tc>
          <w:tcPr>
            <w:tcW w:w="239" w:type="dxa"/>
          </w:tcPr>
          <w:p w14:paraId="776F4EC4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42DA90C" w14:textId="21AC0FB2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</w:tr>
      <w:tr w:rsidR="009E29AB" w:rsidRPr="00485F8B" w:rsidDel="00545430" w14:paraId="07F3A56F" w14:textId="77777777" w:rsidTr="0069768F">
        <w:trPr>
          <w:cantSplit/>
        </w:trPr>
        <w:tc>
          <w:tcPr>
            <w:tcW w:w="4230" w:type="dxa"/>
          </w:tcPr>
          <w:p w14:paraId="29E14350" w14:textId="77777777" w:rsidR="002066FD" w:rsidRPr="00485F8B" w:rsidRDefault="002066FD" w:rsidP="002066FD">
            <w:pPr>
              <w:tabs>
                <w:tab w:val="clear" w:pos="3742"/>
                <w:tab w:val="left" w:pos="3735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1E028F5" w14:textId="1360AF05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237" w:type="dxa"/>
          </w:tcPr>
          <w:p w14:paraId="4F901120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4EDD576" w14:textId="422213C5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36" w:type="dxa"/>
          </w:tcPr>
          <w:p w14:paraId="1322EBBB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BA32EF" w14:textId="476E6834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1,047</w:t>
            </w:r>
          </w:p>
        </w:tc>
        <w:tc>
          <w:tcPr>
            <w:tcW w:w="239" w:type="dxa"/>
          </w:tcPr>
          <w:p w14:paraId="2B40D809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1ACA99B" w14:textId="78DC1CF9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9E29AB" w:rsidRPr="00485F8B" w14:paraId="2037E4CC" w14:textId="77777777" w:rsidTr="0069768F">
        <w:trPr>
          <w:cantSplit/>
        </w:trPr>
        <w:tc>
          <w:tcPr>
            <w:tcW w:w="4230" w:type="dxa"/>
          </w:tcPr>
          <w:p w14:paraId="291E4C32" w14:textId="77777777" w:rsidR="002066FD" w:rsidRPr="00485F8B" w:rsidRDefault="002066FD" w:rsidP="002066FD">
            <w:pPr>
              <w:tabs>
                <w:tab w:val="clear" w:pos="3742"/>
                <w:tab w:val="left" w:pos="3735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5DEED6" w14:textId="25D67A8D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19,969</w:t>
            </w:r>
          </w:p>
        </w:tc>
        <w:tc>
          <w:tcPr>
            <w:tcW w:w="237" w:type="dxa"/>
          </w:tcPr>
          <w:p w14:paraId="50A044F5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F825434" w14:textId="03352E8C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11,990</w:t>
            </w:r>
          </w:p>
        </w:tc>
        <w:tc>
          <w:tcPr>
            <w:tcW w:w="236" w:type="dxa"/>
          </w:tcPr>
          <w:p w14:paraId="35E529A1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37ADE0E" w14:textId="5BC516E8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19,083</w:t>
            </w:r>
          </w:p>
        </w:tc>
        <w:tc>
          <w:tcPr>
            <w:tcW w:w="239" w:type="dxa"/>
          </w:tcPr>
          <w:p w14:paraId="0BA58D64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92DE1AF" w14:textId="3A055C98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11,544</w:t>
            </w:r>
          </w:p>
        </w:tc>
      </w:tr>
      <w:tr w:rsidR="009E29AB" w:rsidRPr="00485F8B" w14:paraId="04B549C0" w14:textId="77777777" w:rsidTr="0069768F">
        <w:trPr>
          <w:cantSplit/>
        </w:trPr>
        <w:tc>
          <w:tcPr>
            <w:tcW w:w="4230" w:type="dxa"/>
          </w:tcPr>
          <w:p w14:paraId="1B512101" w14:textId="77777777" w:rsidR="002066FD" w:rsidRPr="00485F8B" w:rsidRDefault="002066FD" w:rsidP="002066FD">
            <w:pPr>
              <w:tabs>
                <w:tab w:val="clear" w:pos="3742"/>
                <w:tab w:val="left" w:pos="3735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6BF45D" w14:textId="13801F13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27,214</w:t>
            </w:r>
          </w:p>
        </w:tc>
        <w:tc>
          <w:tcPr>
            <w:tcW w:w="237" w:type="dxa"/>
          </w:tcPr>
          <w:p w14:paraId="528A54D2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FE4EF9B" w14:textId="0EE4144D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16,892</w:t>
            </w:r>
          </w:p>
        </w:tc>
        <w:tc>
          <w:tcPr>
            <w:tcW w:w="236" w:type="dxa"/>
          </w:tcPr>
          <w:p w14:paraId="2CC8D5B1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FBAAC9C" w14:textId="018875FA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30,599</w:t>
            </w:r>
          </w:p>
        </w:tc>
        <w:tc>
          <w:tcPr>
            <w:tcW w:w="239" w:type="dxa"/>
          </w:tcPr>
          <w:p w14:paraId="277CB730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68C7018" w14:textId="698BD8A9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19,337</w:t>
            </w:r>
          </w:p>
        </w:tc>
      </w:tr>
      <w:tr w:rsidR="009E29AB" w:rsidRPr="00485F8B" w14:paraId="3D42C127" w14:textId="77777777" w:rsidTr="0069768F">
        <w:trPr>
          <w:cantSplit/>
        </w:trPr>
        <w:tc>
          <w:tcPr>
            <w:tcW w:w="4230" w:type="dxa"/>
          </w:tcPr>
          <w:p w14:paraId="39DAF622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02156B6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3A084E39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</w:tcPr>
          <w:p w14:paraId="6BADACD5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0CC5634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5" w:type="dxa"/>
          </w:tcPr>
          <w:p w14:paraId="3A13AEE1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2028CB1A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0" w:type="dxa"/>
          </w:tcPr>
          <w:p w14:paraId="58046FD2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3542" w:rsidRPr="00485F8B" w14:paraId="74EE23DF" w14:textId="77777777" w:rsidTr="0069768F">
        <w:trPr>
          <w:cantSplit/>
        </w:trPr>
        <w:tc>
          <w:tcPr>
            <w:tcW w:w="4230" w:type="dxa"/>
          </w:tcPr>
          <w:p w14:paraId="5B6A5DC1" w14:textId="77777777" w:rsidR="00313542" w:rsidRPr="00485F8B" w:rsidRDefault="00313542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A9B9699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5DED2B1F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</w:tcPr>
          <w:p w14:paraId="6E9C1F4C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699B0C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5" w:type="dxa"/>
          </w:tcPr>
          <w:p w14:paraId="4C6DFFB0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2F6E52B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0" w:type="dxa"/>
          </w:tcPr>
          <w:p w14:paraId="44C2817B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3542" w:rsidRPr="00485F8B" w14:paraId="2D3DE50E" w14:textId="77777777" w:rsidTr="0069768F">
        <w:trPr>
          <w:cantSplit/>
        </w:trPr>
        <w:tc>
          <w:tcPr>
            <w:tcW w:w="4230" w:type="dxa"/>
          </w:tcPr>
          <w:p w14:paraId="7ADDCD2E" w14:textId="77777777" w:rsidR="00313542" w:rsidRPr="00485F8B" w:rsidRDefault="00313542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A1562DC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117E6339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</w:tcPr>
          <w:p w14:paraId="38B13841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1C7F873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5" w:type="dxa"/>
          </w:tcPr>
          <w:p w14:paraId="6F92F74A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7425D5D5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0" w:type="dxa"/>
          </w:tcPr>
          <w:p w14:paraId="6A893833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3542" w:rsidRPr="00485F8B" w14:paraId="4163D680" w14:textId="77777777" w:rsidTr="0069768F">
        <w:trPr>
          <w:cantSplit/>
        </w:trPr>
        <w:tc>
          <w:tcPr>
            <w:tcW w:w="4230" w:type="dxa"/>
          </w:tcPr>
          <w:p w14:paraId="5FDDA1CF" w14:textId="77777777" w:rsidR="00313542" w:rsidRPr="00485F8B" w:rsidRDefault="00313542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4955A50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00B6A049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</w:tcPr>
          <w:p w14:paraId="792FAF3D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562A322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5" w:type="dxa"/>
          </w:tcPr>
          <w:p w14:paraId="24192AFE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74930B5E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0" w:type="dxa"/>
          </w:tcPr>
          <w:p w14:paraId="4827FEB9" w14:textId="77777777" w:rsidR="00313542" w:rsidRPr="00485F8B" w:rsidRDefault="00313542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29AB" w:rsidRPr="00485F8B" w14:paraId="1B98BD11" w14:textId="77777777" w:rsidTr="0069768F">
        <w:trPr>
          <w:cantSplit/>
        </w:trPr>
        <w:tc>
          <w:tcPr>
            <w:tcW w:w="4230" w:type="dxa"/>
          </w:tcPr>
          <w:p w14:paraId="2756408B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485F8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32F6CAAC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0C9E879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CE84872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FF2C4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8810944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94D5B29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7AEE51F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14:paraId="7A62EF9D" w14:textId="77777777" w:rsidTr="0069768F">
        <w:trPr>
          <w:cantSplit/>
        </w:trPr>
        <w:tc>
          <w:tcPr>
            <w:tcW w:w="4230" w:type="dxa"/>
          </w:tcPr>
          <w:p w14:paraId="4D99F0BE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5B59260" w14:textId="48887C71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7" w:type="dxa"/>
          </w:tcPr>
          <w:p w14:paraId="41BD2F30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1C814C4" w14:textId="33AAE3FB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236" w:type="dxa"/>
          </w:tcPr>
          <w:p w14:paraId="43D14BE4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F593581" w14:textId="2A7466E8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9" w:type="dxa"/>
          </w:tcPr>
          <w:p w14:paraId="2C66813D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378BFCC" w14:textId="0D94B57C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9E29AB" w:rsidRPr="00485F8B" w14:paraId="4D573291" w14:textId="77777777" w:rsidTr="0069768F">
        <w:trPr>
          <w:cantSplit/>
        </w:trPr>
        <w:tc>
          <w:tcPr>
            <w:tcW w:w="4230" w:type="dxa"/>
          </w:tcPr>
          <w:p w14:paraId="408F59A3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66EA8F1" w14:textId="371AE0B1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E54008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7A48F10" w14:textId="105D5E8A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111AD2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3EEB76" w14:textId="55F049C5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39" w:type="dxa"/>
          </w:tcPr>
          <w:p w14:paraId="4EDC13C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BEF1074" w14:textId="1B710A3F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9E29AB" w:rsidRPr="00485F8B" w14:paraId="2DBB4C1A" w14:textId="77777777" w:rsidTr="0069768F">
        <w:trPr>
          <w:cantSplit/>
        </w:trPr>
        <w:tc>
          <w:tcPr>
            <w:tcW w:w="4230" w:type="dxa"/>
          </w:tcPr>
          <w:p w14:paraId="253BCB68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1F70963" w14:textId="068810F0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37" w:type="dxa"/>
          </w:tcPr>
          <w:p w14:paraId="7D2FBBB5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B40F70F" w14:textId="537C278F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7652BF01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F769148" w14:textId="7D57A960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39" w:type="dxa"/>
          </w:tcPr>
          <w:p w14:paraId="62B0642D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3FFF734" w14:textId="346F4F20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9E29AB" w:rsidRPr="00485F8B" w14:paraId="1CC8D681" w14:textId="77777777" w:rsidTr="0069768F">
        <w:trPr>
          <w:cantSplit/>
        </w:trPr>
        <w:tc>
          <w:tcPr>
            <w:tcW w:w="4230" w:type="dxa"/>
          </w:tcPr>
          <w:p w14:paraId="05633C7E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B146658" w14:textId="02566C4C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37" w:type="dxa"/>
          </w:tcPr>
          <w:p w14:paraId="68A71D20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E1548B0" w14:textId="5E2901A0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41926FA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9D1A90B" w14:textId="3F168486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39" w:type="dxa"/>
          </w:tcPr>
          <w:p w14:paraId="6B4EC2E4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7979200" w14:textId="5981161B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9E29AB" w:rsidRPr="00485F8B" w14:paraId="25C6E767" w14:textId="77777777" w:rsidTr="0069768F">
        <w:trPr>
          <w:cantSplit/>
        </w:trPr>
        <w:tc>
          <w:tcPr>
            <w:tcW w:w="4230" w:type="dxa"/>
          </w:tcPr>
          <w:p w14:paraId="5FD9D7CC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388B25" w14:textId="75547EC8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237" w:type="dxa"/>
          </w:tcPr>
          <w:p w14:paraId="6B3EE2B4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68C128B" w14:textId="66E96AD1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36" w:type="dxa"/>
          </w:tcPr>
          <w:p w14:paraId="26B041C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2D83C9E" w14:textId="7FCF1719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39" w:type="dxa"/>
          </w:tcPr>
          <w:p w14:paraId="4C9A649F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A12FED4" w14:textId="73CD3BB6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</w:tr>
      <w:tr w:rsidR="009E29AB" w:rsidRPr="00485F8B" w14:paraId="2E26DA42" w14:textId="77777777" w:rsidTr="0069768F">
        <w:trPr>
          <w:cantSplit/>
        </w:trPr>
        <w:tc>
          <w:tcPr>
            <w:tcW w:w="4230" w:type="dxa"/>
          </w:tcPr>
          <w:p w14:paraId="5AA832D5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B2FC1C" w14:textId="23793168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1,216</w:t>
            </w:r>
          </w:p>
        </w:tc>
        <w:tc>
          <w:tcPr>
            <w:tcW w:w="237" w:type="dxa"/>
          </w:tcPr>
          <w:p w14:paraId="4A7E72C5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005DD09" w14:textId="40FE144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1,052</w:t>
            </w:r>
          </w:p>
        </w:tc>
        <w:tc>
          <w:tcPr>
            <w:tcW w:w="236" w:type="dxa"/>
          </w:tcPr>
          <w:p w14:paraId="2BFDA19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C2C4F42" w14:textId="221701D5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60" w:lineRule="exact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39" w:type="dxa"/>
          </w:tcPr>
          <w:p w14:paraId="0AE95C10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57D976C" w14:textId="655004E2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1,086</w:t>
            </w:r>
          </w:p>
        </w:tc>
      </w:tr>
      <w:tr w:rsidR="009E29AB" w:rsidRPr="00485F8B" w14:paraId="67AE0B53" w14:textId="77777777" w:rsidTr="0069768F">
        <w:trPr>
          <w:cantSplit/>
        </w:trPr>
        <w:tc>
          <w:tcPr>
            <w:tcW w:w="4230" w:type="dxa"/>
          </w:tcPr>
          <w:p w14:paraId="238FEF85" w14:textId="77777777" w:rsidR="002066FD" w:rsidRPr="0088724D" w:rsidRDefault="002066FD" w:rsidP="0088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E4771D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20" w:lineRule="exact"/>
              <w:ind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4EBA7D69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369F1DF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20" w:lineRule="exact"/>
              <w:ind w:left="-115" w:right="-12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270D1D9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D2F69DD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20" w:lineRule="exact"/>
              <w:ind w:left="-115"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4EFD4330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50764AC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20" w:lineRule="exact"/>
              <w:ind w:left="-108" w:right="-12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E29AB" w:rsidRPr="00485F8B" w14:paraId="5DC8CDE4" w14:textId="77777777" w:rsidTr="0069768F">
        <w:trPr>
          <w:cantSplit/>
        </w:trPr>
        <w:tc>
          <w:tcPr>
            <w:tcW w:w="4230" w:type="dxa"/>
          </w:tcPr>
          <w:p w14:paraId="1AF55E20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5228A579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610778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16871BE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E05646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F5A838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E74086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72A8F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485F8B" w14:paraId="44807353" w14:textId="77777777" w:rsidTr="0069768F">
        <w:trPr>
          <w:cantSplit/>
        </w:trPr>
        <w:tc>
          <w:tcPr>
            <w:tcW w:w="4230" w:type="dxa"/>
          </w:tcPr>
          <w:p w14:paraId="7B8F8C93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0E10E" w14:textId="70F52299" w:rsidR="002066FD" w:rsidRPr="00485F8B" w:rsidRDefault="006C3FEB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37" w:type="dxa"/>
          </w:tcPr>
          <w:p w14:paraId="1B96C774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26E802A" w14:textId="168DA2DB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36" w:type="dxa"/>
          </w:tcPr>
          <w:p w14:paraId="6437889F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18132E6" w14:textId="0C468581" w:rsidR="002066FD" w:rsidRPr="00485F8B" w:rsidRDefault="006C3FEB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39" w:type="dxa"/>
          </w:tcPr>
          <w:p w14:paraId="148A8B0F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2056856" w14:textId="2BBFAC08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9E29AB" w:rsidRPr="00485F8B" w14:paraId="720E7B41" w14:textId="77777777" w:rsidTr="0069768F">
        <w:trPr>
          <w:cantSplit/>
        </w:trPr>
        <w:tc>
          <w:tcPr>
            <w:tcW w:w="4230" w:type="dxa"/>
          </w:tcPr>
          <w:p w14:paraId="0ED506F4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788347" w14:textId="6A5A2239" w:rsidR="002066FD" w:rsidRPr="00485F8B" w:rsidRDefault="006C3FEB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37" w:type="dxa"/>
          </w:tcPr>
          <w:p w14:paraId="3350FCF5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5050564" w14:textId="617F7E4B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36" w:type="dxa"/>
          </w:tcPr>
          <w:p w14:paraId="6CACA49E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63432B1" w14:textId="0E835265" w:rsidR="002066FD" w:rsidRPr="00485F8B" w:rsidRDefault="006C3FEB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39" w:type="dxa"/>
          </w:tcPr>
          <w:p w14:paraId="0B897C5B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474708C" w14:textId="3177FC3D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</w:tr>
      <w:tr w:rsidR="009E29AB" w:rsidRPr="00485F8B" w14:paraId="6CC1C42D" w14:textId="77777777" w:rsidTr="0069768F">
        <w:trPr>
          <w:cantSplit/>
        </w:trPr>
        <w:tc>
          <w:tcPr>
            <w:tcW w:w="4230" w:type="dxa"/>
          </w:tcPr>
          <w:p w14:paraId="309B68FF" w14:textId="77777777" w:rsidR="002066FD" w:rsidRPr="0088724D" w:rsidRDefault="002066FD" w:rsidP="0088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20" w:lineRule="exact"/>
              <w:ind w:right="-101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517C631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0C1B318D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</w:tcPr>
          <w:p w14:paraId="0A48A958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0955483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</w:tcPr>
          <w:p w14:paraId="1BD7DA44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42DD30C7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</w:tcPr>
          <w:p w14:paraId="3AA52679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E29AB" w:rsidRPr="00485F8B" w14:paraId="12FDC2A1" w14:textId="77777777" w:rsidTr="0069768F">
        <w:trPr>
          <w:cantSplit/>
        </w:trPr>
        <w:tc>
          <w:tcPr>
            <w:tcW w:w="4230" w:type="dxa"/>
          </w:tcPr>
          <w:p w14:paraId="608FD27B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85F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88A945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768ED3F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1F62737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F44D16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D3E08F4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FEA48D0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9F83B0B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485F8B" w14:paraId="12F7F88C" w14:textId="77777777" w:rsidTr="0069768F">
        <w:trPr>
          <w:cantSplit/>
        </w:trPr>
        <w:tc>
          <w:tcPr>
            <w:tcW w:w="4230" w:type="dxa"/>
          </w:tcPr>
          <w:p w14:paraId="5415E818" w14:textId="7C577CAF" w:rsidR="008E7598" w:rsidRPr="00485F8B" w:rsidRDefault="008E7598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ind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775B96F" w14:textId="3316FFEF" w:rsidR="008E7598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A57B390" w14:textId="77777777" w:rsidR="008E7598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19065CC" w14:textId="01FA01A5" w:rsidR="008E7598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9DE55B" w14:textId="77777777" w:rsidR="008E7598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37487EA" w14:textId="3699E996" w:rsidR="008E7598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1,268</w:t>
            </w:r>
          </w:p>
        </w:tc>
        <w:tc>
          <w:tcPr>
            <w:tcW w:w="239" w:type="dxa"/>
          </w:tcPr>
          <w:p w14:paraId="788ECF4B" w14:textId="77777777" w:rsidR="008E7598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9B36A0B" w14:textId="4942A7EF" w:rsidR="008E7598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</w:tr>
      <w:tr w:rsidR="009E29AB" w:rsidRPr="00485F8B" w14:paraId="2FD84891" w14:textId="77777777" w:rsidTr="0069768F">
        <w:trPr>
          <w:cantSplit/>
        </w:trPr>
        <w:tc>
          <w:tcPr>
            <w:tcW w:w="4230" w:type="dxa"/>
          </w:tcPr>
          <w:p w14:paraId="2C2065B8" w14:textId="1DD60139" w:rsidR="002066FD" w:rsidRPr="00485F8B" w:rsidRDefault="008E7598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EB0567" w14:textId="4C10C4B5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37" w:type="dxa"/>
          </w:tcPr>
          <w:p w14:paraId="603B3E25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BCC09DA" w14:textId="63A94B07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A2C610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89533CC" w14:textId="65CC12D6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39" w:type="dxa"/>
          </w:tcPr>
          <w:p w14:paraId="7EF0E6BB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AD09B07" w14:textId="4585A4FB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9AB" w:rsidRPr="00485F8B" w14:paraId="7DDDE420" w14:textId="77777777" w:rsidTr="0069768F">
        <w:trPr>
          <w:cantSplit/>
        </w:trPr>
        <w:tc>
          <w:tcPr>
            <w:tcW w:w="4230" w:type="dxa"/>
          </w:tcPr>
          <w:p w14:paraId="1764A13E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8A94B4" w14:textId="7A36E91E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237" w:type="dxa"/>
          </w:tcPr>
          <w:p w14:paraId="01777451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EB6005F" w14:textId="531E0BE3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39182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46054BA" w14:textId="7480AA86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2,057</w:t>
            </w:r>
          </w:p>
        </w:tc>
        <w:tc>
          <w:tcPr>
            <w:tcW w:w="239" w:type="dxa"/>
          </w:tcPr>
          <w:p w14:paraId="6E9F4520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F2BC97E" w14:textId="5AF55BAE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1,424</w:t>
            </w:r>
          </w:p>
        </w:tc>
      </w:tr>
      <w:tr w:rsidR="009E29AB" w:rsidRPr="00485F8B" w14:paraId="4E3F65CE" w14:textId="77777777" w:rsidTr="0069768F">
        <w:trPr>
          <w:cantSplit/>
        </w:trPr>
        <w:tc>
          <w:tcPr>
            <w:tcW w:w="4230" w:type="dxa"/>
          </w:tcPr>
          <w:p w14:paraId="44859B7B" w14:textId="77777777" w:rsidR="002066FD" w:rsidRPr="0088724D" w:rsidRDefault="002066FD" w:rsidP="0088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AAA143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20" w:lineRule="exact"/>
              <w:ind w:left="-115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30F9708A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C5F38DE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C159B94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3FE4B38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4D985DA3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94D1C31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E29AB" w:rsidRPr="00485F8B" w14:paraId="0273FE09" w14:textId="77777777" w:rsidTr="0069768F">
        <w:trPr>
          <w:cantSplit/>
        </w:trPr>
        <w:tc>
          <w:tcPr>
            <w:tcW w:w="4230" w:type="dxa"/>
          </w:tcPr>
          <w:p w14:paraId="71318027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85F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130E3CBA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43C560F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9BE308D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59666A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0BADE81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BF6C736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545665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485F8B" w14:paraId="49FA6E6D" w14:textId="77777777" w:rsidTr="0069768F">
        <w:trPr>
          <w:cantSplit/>
        </w:trPr>
        <w:tc>
          <w:tcPr>
            <w:tcW w:w="4230" w:type="dxa"/>
          </w:tcPr>
          <w:p w14:paraId="36E55E6F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864A6E4" w14:textId="5F488665" w:rsidR="002066FD" w:rsidRPr="00485F8B" w:rsidRDefault="008E7598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86325C8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EAD6942" w14:textId="15B1CC0C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ABEFA1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814C77B" w14:textId="2959A8F4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9" w:type="dxa"/>
          </w:tcPr>
          <w:p w14:paraId="0035AB4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F8845B" w14:textId="375620CE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E29AB" w:rsidRPr="00485F8B" w14:paraId="63290279" w14:textId="77777777" w:rsidTr="0069768F">
        <w:trPr>
          <w:cantSplit/>
        </w:trPr>
        <w:tc>
          <w:tcPr>
            <w:tcW w:w="4230" w:type="dxa"/>
          </w:tcPr>
          <w:p w14:paraId="276B2BE2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7F403D" w14:textId="6557AA29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37" w:type="dxa"/>
          </w:tcPr>
          <w:p w14:paraId="0DD03469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777683B" w14:textId="159FFC81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36" w:type="dxa"/>
          </w:tcPr>
          <w:p w14:paraId="0AE648DF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F8657A5" w14:textId="543B7791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39" w:type="dxa"/>
          </w:tcPr>
          <w:p w14:paraId="1FDD3D78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58BE6FC" w14:textId="5C789A78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9E29AB" w:rsidRPr="00485F8B" w14:paraId="02B23072" w14:textId="77777777" w:rsidTr="0069768F">
        <w:trPr>
          <w:cantSplit/>
        </w:trPr>
        <w:tc>
          <w:tcPr>
            <w:tcW w:w="4230" w:type="dxa"/>
          </w:tcPr>
          <w:p w14:paraId="3750CD40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DEDC4E" w14:textId="5796B7E7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37" w:type="dxa"/>
          </w:tcPr>
          <w:p w14:paraId="4DB65DD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83A380C" w14:textId="54B206F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236" w:type="dxa"/>
          </w:tcPr>
          <w:p w14:paraId="1C8520BE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A45E095" w14:textId="0C1D2F88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239" w:type="dxa"/>
          </w:tcPr>
          <w:p w14:paraId="25C57984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3D37813" w14:textId="1837069D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</w:tr>
      <w:tr w:rsidR="009E29AB" w:rsidRPr="00485F8B" w14:paraId="1333C6E4" w14:textId="77777777" w:rsidTr="0069768F">
        <w:trPr>
          <w:cantSplit/>
        </w:trPr>
        <w:tc>
          <w:tcPr>
            <w:tcW w:w="4230" w:type="dxa"/>
          </w:tcPr>
          <w:p w14:paraId="08F93A18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6526F" w14:textId="4C1A00D8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B05412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3A09796" w14:textId="7F382888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(74)</w:t>
            </w:r>
          </w:p>
        </w:tc>
        <w:tc>
          <w:tcPr>
            <w:tcW w:w="236" w:type="dxa"/>
          </w:tcPr>
          <w:p w14:paraId="42E40DFD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1F97B1A" w14:textId="56B52E06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AF46645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D042608" w14:textId="11B79878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(74)</w:t>
            </w:r>
          </w:p>
        </w:tc>
      </w:tr>
      <w:tr w:rsidR="009E29AB" w:rsidRPr="00485F8B" w14:paraId="73852F27" w14:textId="77777777" w:rsidTr="0069768F">
        <w:trPr>
          <w:cantSplit/>
        </w:trPr>
        <w:tc>
          <w:tcPr>
            <w:tcW w:w="4230" w:type="dxa"/>
          </w:tcPr>
          <w:p w14:paraId="4461E554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A7B2CF" w14:textId="32476F83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37" w:type="dxa"/>
          </w:tcPr>
          <w:p w14:paraId="0E83B39A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D8DCCEC" w14:textId="186438CA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73FB597D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CA51603" w14:textId="149743B8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239" w:type="dxa"/>
          </w:tcPr>
          <w:p w14:paraId="344A1F79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AA62925" w14:textId="5F59B18A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</w:tr>
      <w:tr w:rsidR="009E29AB" w:rsidRPr="00485F8B" w14:paraId="749735CE" w14:textId="77777777" w:rsidTr="0069768F">
        <w:trPr>
          <w:cantSplit/>
          <w:trHeight w:val="144"/>
        </w:trPr>
        <w:tc>
          <w:tcPr>
            <w:tcW w:w="4230" w:type="dxa"/>
          </w:tcPr>
          <w:p w14:paraId="576EECA5" w14:textId="77777777" w:rsidR="002066FD" w:rsidRPr="0088724D" w:rsidRDefault="002066FD" w:rsidP="0088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794AFC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293E859B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5E985FE7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6A3FD88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2C42115D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7DA0F725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33648E5" w14:textId="77777777" w:rsidR="002066FD" w:rsidRPr="0088724D" w:rsidRDefault="002066FD" w:rsidP="0088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20" w:lineRule="exact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E29AB" w:rsidRPr="00485F8B" w14:paraId="73CD1E2B" w14:textId="77777777" w:rsidTr="0069768F">
        <w:trPr>
          <w:cantSplit/>
        </w:trPr>
        <w:tc>
          <w:tcPr>
            <w:tcW w:w="4230" w:type="dxa"/>
          </w:tcPr>
          <w:p w14:paraId="67F81E03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4A454CC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F55EBAE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E3F3652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13C5E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39BE7CB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F18050E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786A74E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485F8B" w14:paraId="0B0C7AA0" w14:textId="77777777" w:rsidTr="0069768F">
        <w:trPr>
          <w:cantSplit/>
        </w:trPr>
        <w:tc>
          <w:tcPr>
            <w:tcW w:w="4230" w:type="dxa"/>
          </w:tcPr>
          <w:p w14:paraId="1F0B58BA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15789DA" w14:textId="1BBA2DC7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101,525</w:t>
            </w:r>
          </w:p>
        </w:tc>
        <w:tc>
          <w:tcPr>
            <w:tcW w:w="237" w:type="dxa"/>
          </w:tcPr>
          <w:p w14:paraId="66501F19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AC5F70C" w14:textId="45F84139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63,189</w:t>
            </w:r>
          </w:p>
        </w:tc>
        <w:tc>
          <w:tcPr>
            <w:tcW w:w="236" w:type="dxa"/>
          </w:tcPr>
          <w:p w14:paraId="07A34F98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F313198" w14:textId="47BEE9FE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101,458</w:t>
            </w:r>
          </w:p>
        </w:tc>
        <w:tc>
          <w:tcPr>
            <w:tcW w:w="239" w:type="dxa"/>
          </w:tcPr>
          <w:p w14:paraId="3D48509D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A4959F3" w14:textId="14102B4E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63,134</w:t>
            </w:r>
          </w:p>
        </w:tc>
      </w:tr>
      <w:tr w:rsidR="009E29AB" w:rsidRPr="00485F8B" w14:paraId="1AB05325" w14:textId="77777777" w:rsidTr="0069768F">
        <w:trPr>
          <w:cantSplit/>
        </w:trPr>
        <w:tc>
          <w:tcPr>
            <w:tcW w:w="4230" w:type="dxa"/>
          </w:tcPr>
          <w:p w14:paraId="78C8FA34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3391EE" w14:textId="507AEF41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27226CF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47BAC0" w14:textId="578733EF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D432A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9A77DB7" w14:textId="4EF3DA97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239" w:type="dxa"/>
          </w:tcPr>
          <w:p w14:paraId="398EC1E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4B18E64" w14:textId="58CE645A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</w:tr>
      <w:tr w:rsidR="009E29AB" w:rsidRPr="00485F8B" w14:paraId="01E5A70B" w14:textId="77777777" w:rsidTr="0069768F">
        <w:trPr>
          <w:cantSplit/>
        </w:trPr>
        <w:tc>
          <w:tcPr>
            <w:tcW w:w="4230" w:type="dxa"/>
          </w:tcPr>
          <w:p w14:paraId="79726A7C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56C1228" w14:textId="14916A0F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37" w:type="dxa"/>
          </w:tcPr>
          <w:p w14:paraId="0E014CCB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2EBCD6D" w14:textId="4C25F532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36" w:type="dxa"/>
          </w:tcPr>
          <w:p w14:paraId="0B34CBF5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3812510" w14:textId="74D880D6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39" w:type="dxa"/>
          </w:tcPr>
          <w:p w14:paraId="0C778CFD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16885E6" w14:textId="14178745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9E29AB" w:rsidRPr="00485F8B" w14:paraId="7FDF8CE2" w14:textId="77777777" w:rsidTr="0069768F">
        <w:trPr>
          <w:cantSplit/>
        </w:trPr>
        <w:tc>
          <w:tcPr>
            <w:tcW w:w="4230" w:type="dxa"/>
          </w:tcPr>
          <w:p w14:paraId="62460658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36E4466" w14:textId="417C5CCD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7" w:type="dxa"/>
          </w:tcPr>
          <w:p w14:paraId="2842D326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6AB2755" w14:textId="12EFB8DD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0F10A925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D35ABF0" w14:textId="40815801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9" w:type="dxa"/>
          </w:tcPr>
          <w:p w14:paraId="5F11D234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9BA01B0" w14:textId="3D738369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9E29AB" w:rsidRPr="00485F8B" w14:paraId="57680702" w14:textId="77777777" w:rsidTr="0069768F">
        <w:trPr>
          <w:cantSplit/>
        </w:trPr>
        <w:tc>
          <w:tcPr>
            <w:tcW w:w="4230" w:type="dxa"/>
          </w:tcPr>
          <w:p w14:paraId="3E2CB309" w14:textId="77777777" w:rsidR="002066FD" w:rsidRPr="00485F8B" w:rsidRDefault="002066FD" w:rsidP="0069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DD40B4" w14:textId="48962623" w:rsidR="002066FD" w:rsidRPr="00485F8B" w:rsidRDefault="00AB136A" w:rsidP="00697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1,912</w:t>
            </w:r>
          </w:p>
        </w:tc>
        <w:tc>
          <w:tcPr>
            <w:tcW w:w="237" w:type="dxa"/>
          </w:tcPr>
          <w:p w14:paraId="6A080A76" w14:textId="77777777" w:rsidR="002066FD" w:rsidRPr="00485F8B" w:rsidRDefault="002066FD" w:rsidP="00697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1863F3C" w14:textId="6A37A040" w:rsidR="002066FD" w:rsidRPr="00485F8B" w:rsidRDefault="002066FD" w:rsidP="00697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2,117</w:t>
            </w:r>
          </w:p>
        </w:tc>
        <w:tc>
          <w:tcPr>
            <w:tcW w:w="236" w:type="dxa"/>
          </w:tcPr>
          <w:p w14:paraId="2634CFFE" w14:textId="77777777" w:rsidR="002066FD" w:rsidRPr="00485F8B" w:rsidRDefault="002066FD" w:rsidP="00697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31C0C07" w14:textId="4846BB72" w:rsidR="002066FD" w:rsidRPr="00485F8B" w:rsidRDefault="00AB136A" w:rsidP="00697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239" w:type="dxa"/>
          </w:tcPr>
          <w:p w14:paraId="760650B1" w14:textId="77777777" w:rsidR="002066FD" w:rsidRPr="00485F8B" w:rsidRDefault="002066FD" w:rsidP="00697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B528292" w14:textId="75584585" w:rsidR="002066FD" w:rsidRPr="00485F8B" w:rsidRDefault="002066FD" w:rsidP="00697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</w:tr>
      <w:tr w:rsidR="009E29AB" w:rsidRPr="00485F8B" w14:paraId="5AD5AF63" w14:textId="77777777" w:rsidTr="0069768F">
        <w:trPr>
          <w:cantSplit/>
          <w:trHeight w:val="20"/>
        </w:trPr>
        <w:tc>
          <w:tcPr>
            <w:tcW w:w="4230" w:type="dxa"/>
          </w:tcPr>
          <w:p w14:paraId="4CE1CE30" w14:textId="77777777" w:rsidR="002066FD" w:rsidRPr="00485F8B" w:rsidRDefault="002066FD" w:rsidP="0069768F">
            <w:pPr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AFE7F3" w14:textId="18BCB6BF" w:rsidR="002066FD" w:rsidRPr="00485F8B" w:rsidRDefault="00AB136A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103,729</w:t>
            </w:r>
          </w:p>
        </w:tc>
        <w:tc>
          <w:tcPr>
            <w:tcW w:w="237" w:type="dxa"/>
          </w:tcPr>
          <w:p w14:paraId="306206F5" w14:textId="77777777" w:rsidR="002066FD" w:rsidRPr="00485F8B" w:rsidRDefault="002066FD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BB1A8E4" w14:textId="1F95DC56" w:rsidR="002066FD" w:rsidRPr="00485F8B" w:rsidRDefault="002066FD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65,560</w:t>
            </w:r>
          </w:p>
        </w:tc>
        <w:tc>
          <w:tcPr>
            <w:tcW w:w="236" w:type="dxa"/>
          </w:tcPr>
          <w:p w14:paraId="29A8FC09" w14:textId="77777777" w:rsidR="002066FD" w:rsidRPr="00485F8B" w:rsidRDefault="002066FD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52D9AA81" w14:textId="140C51B7" w:rsidR="002066FD" w:rsidRPr="00485F8B" w:rsidRDefault="00AB136A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104,021</w:t>
            </w:r>
          </w:p>
        </w:tc>
        <w:tc>
          <w:tcPr>
            <w:tcW w:w="239" w:type="dxa"/>
          </w:tcPr>
          <w:p w14:paraId="036EEA6A" w14:textId="77777777" w:rsidR="002066FD" w:rsidRPr="00485F8B" w:rsidRDefault="002066FD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12385ED" w14:textId="20D2CCB1" w:rsidR="002066FD" w:rsidRPr="00485F8B" w:rsidRDefault="002066FD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65,540</w:t>
            </w:r>
          </w:p>
        </w:tc>
      </w:tr>
      <w:tr w:rsidR="0088724D" w:rsidRPr="00485F8B" w14:paraId="5950479A" w14:textId="77777777" w:rsidTr="0088724D">
        <w:trPr>
          <w:cantSplit/>
          <w:trHeight w:val="20"/>
        </w:trPr>
        <w:tc>
          <w:tcPr>
            <w:tcW w:w="4230" w:type="dxa"/>
          </w:tcPr>
          <w:p w14:paraId="62F376E0" w14:textId="77777777" w:rsidR="0088724D" w:rsidRPr="00485F8B" w:rsidRDefault="0088724D" w:rsidP="0069768F">
            <w:pPr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24519B" w14:textId="77777777" w:rsidR="0088724D" w:rsidRPr="00485F8B" w:rsidRDefault="0088724D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95B862B" w14:textId="77777777" w:rsidR="0088724D" w:rsidRPr="00485F8B" w:rsidRDefault="0088724D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2736F7D0" w14:textId="77777777" w:rsidR="0088724D" w:rsidRPr="00485F8B" w:rsidRDefault="0088724D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CDB863" w14:textId="77777777" w:rsidR="0088724D" w:rsidRPr="00485F8B" w:rsidRDefault="0088724D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29276EEE" w14:textId="77777777" w:rsidR="0088724D" w:rsidRPr="00485F8B" w:rsidRDefault="0088724D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8D76672" w14:textId="77777777" w:rsidR="0088724D" w:rsidRPr="00485F8B" w:rsidRDefault="0088724D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A8206EC" w14:textId="77777777" w:rsidR="0088724D" w:rsidRPr="00485F8B" w:rsidRDefault="0088724D" w:rsidP="0069768F">
            <w:pPr>
              <w:pStyle w:val="BodyText"/>
              <w:keepLines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3DA9" w:rsidRPr="00485F8B" w14:paraId="5D95694A" w14:textId="77777777" w:rsidTr="0069768F">
        <w:trPr>
          <w:cantSplit/>
        </w:trPr>
        <w:tc>
          <w:tcPr>
            <w:tcW w:w="4230" w:type="dxa"/>
          </w:tcPr>
          <w:p w14:paraId="7953BCC7" w14:textId="18F17D2D" w:rsidR="003C3DA9" w:rsidRPr="00485F8B" w:rsidRDefault="003C3DA9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485F8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C7E28C3" w14:textId="77777777" w:rsidR="003C3DA9" w:rsidRPr="00485F8B" w:rsidRDefault="003C3DA9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EE8E18" w14:textId="77777777" w:rsidR="003C3DA9" w:rsidRPr="00485F8B" w:rsidRDefault="003C3DA9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10CDEC9D" w14:textId="77777777" w:rsidR="003C3DA9" w:rsidRPr="00485F8B" w:rsidRDefault="003C3DA9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FAF7DC" w14:textId="77777777" w:rsidR="003C3DA9" w:rsidRPr="00485F8B" w:rsidRDefault="003C3DA9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5038EF0" w14:textId="77777777" w:rsidR="003C3DA9" w:rsidRPr="00485F8B" w:rsidRDefault="003C3DA9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8F42C4" w14:textId="77777777" w:rsidR="003C3DA9" w:rsidRPr="00485F8B" w:rsidRDefault="003C3DA9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70107CF" w14:textId="77777777" w:rsidR="003C3DA9" w:rsidRPr="00485F8B" w:rsidRDefault="003C3DA9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14:paraId="40144A2F" w14:textId="77777777" w:rsidTr="0069768F">
        <w:trPr>
          <w:cantSplit/>
        </w:trPr>
        <w:tc>
          <w:tcPr>
            <w:tcW w:w="4230" w:type="dxa"/>
          </w:tcPr>
          <w:p w14:paraId="180326A9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BEEDA31" w14:textId="62390D86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37" w:type="dxa"/>
          </w:tcPr>
          <w:p w14:paraId="25355781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A6AB134" w14:textId="586DE93B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36" w:type="dxa"/>
          </w:tcPr>
          <w:p w14:paraId="3A1CDA5A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FF18CF4" w14:textId="508C282D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39" w:type="dxa"/>
          </w:tcPr>
          <w:p w14:paraId="70B959CF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1B74D11" w14:textId="6540A1FD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</w:tr>
      <w:tr w:rsidR="009E29AB" w:rsidRPr="00485F8B" w14:paraId="6297E4FB" w14:textId="77777777" w:rsidTr="0069768F">
        <w:trPr>
          <w:cantSplit/>
        </w:trPr>
        <w:tc>
          <w:tcPr>
            <w:tcW w:w="4230" w:type="dxa"/>
          </w:tcPr>
          <w:p w14:paraId="656ED213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77E1D68" w14:textId="41C8C078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C3B1E4F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3069C62" w14:textId="18C29CBD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AA33CB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F91C491" w14:textId="50563D3F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1,230</w:t>
            </w:r>
          </w:p>
        </w:tc>
        <w:tc>
          <w:tcPr>
            <w:tcW w:w="239" w:type="dxa"/>
          </w:tcPr>
          <w:p w14:paraId="762ED600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DD4AA58" w14:textId="5E219526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1,595</w:t>
            </w:r>
          </w:p>
        </w:tc>
      </w:tr>
      <w:tr w:rsidR="009E29AB" w:rsidRPr="00485F8B" w14:paraId="46678698" w14:textId="77777777" w:rsidTr="0069768F">
        <w:trPr>
          <w:cantSplit/>
        </w:trPr>
        <w:tc>
          <w:tcPr>
            <w:tcW w:w="4230" w:type="dxa"/>
          </w:tcPr>
          <w:p w14:paraId="78386A7D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75A4089" w14:textId="7ADBBCB7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37" w:type="dxa"/>
          </w:tcPr>
          <w:p w14:paraId="4C6A9CD0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10EB79F" w14:textId="10C1C6CE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36" w:type="dxa"/>
          </w:tcPr>
          <w:p w14:paraId="1CA7235C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30436AB" w14:textId="24E90FB9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39" w:type="dxa"/>
          </w:tcPr>
          <w:p w14:paraId="63B22B71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539686A" w14:textId="12E564F5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9E29AB" w:rsidRPr="00485F8B" w14:paraId="0D604836" w14:textId="77777777" w:rsidTr="0069768F">
        <w:trPr>
          <w:cantSplit/>
        </w:trPr>
        <w:tc>
          <w:tcPr>
            <w:tcW w:w="4230" w:type="dxa"/>
          </w:tcPr>
          <w:p w14:paraId="0CA35821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1789478" w14:textId="6D8FBEFA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37" w:type="dxa"/>
          </w:tcPr>
          <w:p w14:paraId="39E4BF6C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17906795" w14:textId="64ABBA8F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36" w:type="dxa"/>
          </w:tcPr>
          <w:p w14:paraId="19E26E56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EAF9D5B" w14:textId="389FDAB4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39" w:type="dxa"/>
          </w:tcPr>
          <w:p w14:paraId="523463CE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EE5B512" w14:textId="1FE3792B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9E29AB" w:rsidRPr="00485F8B" w14:paraId="320EE871" w14:textId="77777777" w:rsidTr="0069768F">
        <w:trPr>
          <w:cantSplit/>
        </w:trPr>
        <w:tc>
          <w:tcPr>
            <w:tcW w:w="4230" w:type="dxa"/>
          </w:tcPr>
          <w:p w14:paraId="41BEFCD5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F66094" w14:textId="5D4EA6D6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2,429</w:t>
            </w:r>
          </w:p>
        </w:tc>
        <w:tc>
          <w:tcPr>
            <w:tcW w:w="237" w:type="dxa"/>
          </w:tcPr>
          <w:p w14:paraId="44E3E881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65B756D" w14:textId="27A8DC8A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14:paraId="2DB4CB4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BE69C24" w14:textId="090E1F4E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2,228</w:t>
            </w:r>
          </w:p>
        </w:tc>
        <w:tc>
          <w:tcPr>
            <w:tcW w:w="239" w:type="dxa"/>
          </w:tcPr>
          <w:p w14:paraId="2900B98B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BDAC045" w14:textId="09A000B0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9E29AB" w:rsidRPr="00485F8B" w14:paraId="2625484B" w14:textId="77777777" w:rsidTr="0069768F">
        <w:trPr>
          <w:cantSplit/>
        </w:trPr>
        <w:tc>
          <w:tcPr>
            <w:tcW w:w="4230" w:type="dxa"/>
          </w:tcPr>
          <w:p w14:paraId="00F7F492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6E3D63" w14:textId="1A8618B6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3,485</w:t>
            </w:r>
          </w:p>
        </w:tc>
        <w:tc>
          <w:tcPr>
            <w:tcW w:w="237" w:type="dxa"/>
          </w:tcPr>
          <w:p w14:paraId="7735C938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5754EDF" w14:textId="5D3AE4E0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</w:t>
            </w:r>
          </w:p>
        </w:tc>
        <w:tc>
          <w:tcPr>
            <w:tcW w:w="236" w:type="dxa"/>
          </w:tcPr>
          <w:p w14:paraId="605F9FA5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F7C6697" w14:textId="1295E455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4,441</w:t>
            </w:r>
          </w:p>
        </w:tc>
        <w:tc>
          <w:tcPr>
            <w:tcW w:w="239" w:type="dxa"/>
          </w:tcPr>
          <w:p w14:paraId="72788D0A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5C79ED7" w14:textId="75530912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2,718</w:t>
            </w:r>
          </w:p>
        </w:tc>
      </w:tr>
      <w:tr w:rsidR="009E29AB" w:rsidRPr="00485F8B" w14:paraId="718C57A1" w14:textId="77777777" w:rsidTr="0069768F">
        <w:trPr>
          <w:cantSplit/>
          <w:trHeight w:val="116"/>
        </w:trPr>
        <w:tc>
          <w:tcPr>
            <w:tcW w:w="4230" w:type="dxa"/>
          </w:tcPr>
          <w:p w14:paraId="7F5322D5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6C516C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D7C6271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7D96A76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D5E970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3B694CD9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1B5EE88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4B8CBF1B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485F8B" w14:paraId="163F3667" w14:textId="77777777" w:rsidTr="0069768F">
        <w:trPr>
          <w:cantSplit/>
          <w:trHeight w:val="341"/>
        </w:trPr>
        <w:tc>
          <w:tcPr>
            <w:tcW w:w="4230" w:type="dxa"/>
          </w:tcPr>
          <w:p w14:paraId="300AC01D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</w:tcPr>
          <w:p w14:paraId="2778DF7E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22BF23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70B7DCD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E60461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942CE15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2E8FB76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F038CDA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14:paraId="6C47938F" w14:textId="77777777" w:rsidTr="0069768F">
        <w:trPr>
          <w:cantSplit/>
        </w:trPr>
        <w:tc>
          <w:tcPr>
            <w:tcW w:w="4230" w:type="dxa"/>
          </w:tcPr>
          <w:p w14:paraId="1216D188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710628" w14:textId="3AA97779" w:rsidR="002066FD" w:rsidRPr="00485F8B" w:rsidRDefault="006C3FEB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3,827</w:t>
            </w:r>
          </w:p>
        </w:tc>
        <w:tc>
          <w:tcPr>
            <w:tcW w:w="237" w:type="dxa"/>
          </w:tcPr>
          <w:p w14:paraId="5B05E56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C3E7517" w14:textId="2BF149C9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31EB092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B68BA3D" w14:textId="0FE7436E" w:rsidR="002066FD" w:rsidRPr="00485F8B" w:rsidRDefault="006C3FEB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3,827</w:t>
            </w:r>
          </w:p>
        </w:tc>
        <w:tc>
          <w:tcPr>
            <w:tcW w:w="239" w:type="dxa"/>
          </w:tcPr>
          <w:p w14:paraId="5BBD90E6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26CA01F" w14:textId="66D54921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E29AB" w:rsidRPr="00485F8B" w:rsidDel="00C4573B" w14:paraId="74F37328" w14:textId="77777777" w:rsidTr="0069768F">
        <w:trPr>
          <w:cantSplit/>
          <w:trHeight w:val="233"/>
        </w:trPr>
        <w:tc>
          <w:tcPr>
            <w:tcW w:w="4230" w:type="dxa"/>
          </w:tcPr>
          <w:p w14:paraId="10F4CE09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0F721" w14:textId="0B2A7F0B" w:rsidR="002066FD" w:rsidRPr="00485F8B" w:rsidRDefault="006C3FEB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3,827</w:t>
            </w:r>
          </w:p>
        </w:tc>
        <w:tc>
          <w:tcPr>
            <w:tcW w:w="237" w:type="dxa"/>
          </w:tcPr>
          <w:p w14:paraId="466567E2" w14:textId="77777777" w:rsidR="002066FD" w:rsidRPr="00485F8B" w:rsidDel="00C4573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B4F1A1A" w14:textId="75306FBF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4A9187B" w14:textId="77777777" w:rsidR="002066FD" w:rsidRPr="00485F8B" w:rsidDel="00C4573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61D1A00" w14:textId="340CB600" w:rsidR="002066FD" w:rsidRPr="00485F8B" w:rsidRDefault="006C3FEB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3,827</w:t>
            </w:r>
          </w:p>
        </w:tc>
        <w:tc>
          <w:tcPr>
            <w:tcW w:w="239" w:type="dxa"/>
          </w:tcPr>
          <w:p w14:paraId="657B3A61" w14:textId="77777777" w:rsidR="002066FD" w:rsidRPr="00485F8B" w:rsidDel="00C4573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37B86E9" w14:textId="45A9C6EE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9E29AB" w:rsidRPr="00485F8B" w14:paraId="4714B86D" w14:textId="77777777" w:rsidTr="0069768F">
        <w:trPr>
          <w:cantSplit/>
        </w:trPr>
        <w:tc>
          <w:tcPr>
            <w:tcW w:w="4230" w:type="dxa"/>
          </w:tcPr>
          <w:p w14:paraId="3A95AF8E" w14:textId="77777777" w:rsidR="002066FD" w:rsidRPr="00485F8B" w:rsidRDefault="002066FD" w:rsidP="00B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7CB554" w14:textId="77777777" w:rsidR="002066FD" w:rsidRPr="00485F8B" w:rsidRDefault="002066FD" w:rsidP="00B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4509B8" w14:textId="77777777" w:rsidR="002066FD" w:rsidRPr="00485F8B" w:rsidRDefault="002066FD" w:rsidP="00B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592A624" w14:textId="77777777" w:rsidR="002066FD" w:rsidRPr="00485F8B" w:rsidRDefault="002066FD" w:rsidP="00B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spacing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FCAC2A" w14:textId="77777777" w:rsidR="002066FD" w:rsidRPr="00485F8B" w:rsidRDefault="002066FD" w:rsidP="00B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09658F1E" w14:textId="77777777" w:rsidR="002066FD" w:rsidRPr="00485F8B" w:rsidRDefault="002066FD" w:rsidP="00B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18302CCB" w14:textId="77777777" w:rsidR="002066FD" w:rsidRPr="00485F8B" w:rsidRDefault="002066FD" w:rsidP="00B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0B3338BF" w14:textId="77777777" w:rsidR="002066FD" w:rsidRPr="00485F8B" w:rsidRDefault="002066FD" w:rsidP="00B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20" w:lineRule="atLeast"/>
              <w:ind w:left="-80"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E29AB" w:rsidRPr="00485F8B" w14:paraId="1B503F2B" w14:textId="77777777" w:rsidTr="0069768F">
        <w:trPr>
          <w:cantSplit/>
        </w:trPr>
        <w:tc>
          <w:tcPr>
            <w:tcW w:w="4230" w:type="dxa"/>
          </w:tcPr>
          <w:p w14:paraId="00F3FA8E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1080" w:type="dxa"/>
          </w:tcPr>
          <w:p w14:paraId="2ADFBB9B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2CEE9E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ACB096A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4F9C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D5F3210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81089CB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D8325DC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E29AB" w:rsidRPr="00485F8B" w14:paraId="11DE21F4" w14:textId="77777777" w:rsidTr="0069768F">
        <w:trPr>
          <w:cantSplit/>
        </w:trPr>
        <w:tc>
          <w:tcPr>
            <w:tcW w:w="4230" w:type="dxa"/>
          </w:tcPr>
          <w:p w14:paraId="70940AB7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A6C1439" w14:textId="40161CC3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F50D7C1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B71C321" w14:textId="3AAE756F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57B5C8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DE5AFF7" w14:textId="6AAC4EE6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239" w:type="dxa"/>
          </w:tcPr>
          <w:p w14:paraId="6F9C8FAA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4404D30" w14:textId="72F5E3B4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</w:tr>
      <w:tr w:rsidR="009E29AB" w:rsidRPr="00485F8B" w14:paraId="655DDFAE" w14:textId="77777777" w:rsidTr="0069768F">
        <w:trPr>
          <w:cantSplit/>
        </w:trPr>
        <w:tc>
          <w:tcPr>
            <w:tcW w:w="4230" w:type="dxa"/>
          </w:tcPr>
          <w:p w14:paraId="11C93641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F332052" w14:textId="41DB3719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7" w:type="dxa"/>
          </w:tcPr>
          <w:p w14:paraId="176BD949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F7B83CA" w14:textId="7E5E3381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607B8DAF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F76057" w14:textId="2B56D22C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9" w:type="dxa"/>
          </w:tcPr>
          <w:p w14:paraId="7337EDC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3A9D504" w14:textId="0CB05226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9E29AB" w:rsidRPr="00485F8B" w14:paraId="263F3753" w14:textId="77777777" w:rsidTr="0069768F">
        <w:trPr>
          <w:cantSplit/>
        </w:trPr>
        <w:tc>
          <w:tcPr>
            <w:tcW w:w="4230" w:type="dxa"/>
          </w:tcPr>
          <w:p w14:paraId="5D5AFF42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FF7A25" w14:textId="79EE5405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7" w:type="dxa"/>
          </w:tcPr>
          <w:p w14:paraId="11FD97E3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8B8AD04" w14:textId="14931822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6FD24C3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1C2CB0B" w14:textId="25B76ACB" w:rsidR="002066FD" w:rsidRPr="00485F8B" w:rsidRDefault="00AB136A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826</w:t>
            </w:r>
          </w:p>
        </w:tc>
        <w:tc>
          <w:tcPr>
            <w:tcW w:w="239" w:type="dxa"/>
          </w:tcPr>
          <w:p w14:paraId="58F468F2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36AE0CF" w14:textId="7E373DE2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</w:p>
        </w:tc>
      </w:tr>
      <w:tr w:rsidR="009E29AB" w:rsidRPr="00485F8B" w14:paraId="689C5455" w14:textId="77777777" w:rsidTr="0069768F">
        <w:trPr>
          <w:cantSplit/>
          <w:trHeight w:val="62"/>
        </w:trPr>
        <w:tc>
          <w:tcPr>
            <w:tcW w:w="4230" w:type="dxa"/>
          </w:tcPr>
          <w:p w14:paraId="623A21A0" w14:textId="77777777" w:rsidR="002066FD" w:rsidRPr="00485F8B" w:rsidRDefault="002066FD" w:rsidP="00B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B28D2FC" w14:textId="77777777" w:rsidR="002066FD" w:rsidRPr="00485F8B" w:rsidRDefault="002066FD" w:rsidP="00B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83301EA" w14:textId="77777777" w:rsidR="002066FD" w:rsidRPr="00485F8B" w:rsidRDefault="002066FD" w:rsidP="00B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7DD24ED" w14:textId="77777777" w:rsidR="002066FD" w:rsidRPr="00485F8B" w:rsidRDefault="002066FD" w:rsidP="00B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spacing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E9DC4" w14:textId="77777777" w:rsidR="002066FD" w:rsidRPr="00485F8B" w:rsidRDefault="002066FD" w:rsidP="00B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6C576A34" w14:textId="77777777" w:rsidR="002066FD" w:rsidRPr="00485F8B" w:rsidRDefault="002066FD" w:rsidP="00B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0922C6C" w14:textId="77777777" w:rsidR="002066FD" w:rsidRPr="00485F8B" w:rsidRDefault="002066FD" w:rsidP="00B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32BF1BDA" w14:textId="77777777" w:rsidR="002066FD" w:rsidRPr="00485F8B" w:rsidRDefault="002066FD" w:rsidP="00B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20" w:lineRule="atLeast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485F8B" w14:paraId="47EAE6F9" w14:textId="77777777" w:rsidTr="0069768F">
        <w:trPr>
          <w:cantSplit/>
          <w:trHeight w:val="159"/>
        </w:trPr>
        <w:tc>
          <w:tcPr>
            <w:tcW w:w="4230" w:type="dxa"/>
          </w:tcPr>
          <w:p w14:paraId="505C2E6C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B6DD480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F7E2896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5E7E685" w14:textId="77777777" w:rsidR="002066FD" w:rsidRPr="00485F8B" w:rsidRDefault="002066FD" w:rsidP="0020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8368F7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85E8DBE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E708CD6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ED7CD46" w14:textId="77777777" w:rsidR="002066FD" w:rsidRPr="00485F8B" w:rsidRDefault="002066FD" w:rsidP="0020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14:paraId="7B541CB0" w14:textId="77777777" w:rsidTr="0069768F">
        <w:trPr>
          <w:cantSplit/>
          <w:trHeight w:val="159"/>
        </w:trPr>
        <w:tc>
          <w:tcPr>
            <w:tcW w:w="4230" w:type="dxa"/>
          </w:tcPr>
          <w:p w14:paraId="19ABB18E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6AC758EB" w14:textId="025D5EE0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37" w:type="dxa"/>
          </w:tcPr>
          <w:p w14:paraId="7CAB2262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C5302E9" w14:textId="3EED1B66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36" w:type="dxa"/>
          </w:tcPr>
          <w:p w14:paraId="27A3817C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6AB278C" w14:textId="0CDBF9DA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39" w:type="dxa"/>
          </w:tcPr>
          <w:p w14:paraId="2F18F3DC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B501C21" w14:textId="4A32AD06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</w:tr>
      <w:tr w:rsidR="009E29AB" w:rsidRPr="00485F8B" w14:paraId="483F838E" w14:textId="77777777" w:rsidTr="0069768F">
        <w:trPr>
          <w:cantSplit/>
          <w:trHeight w:val="159"/>
        </w:trPr>
        <w:tc>
          <w:tcPr>
            <w:tcW w:w="4230" w:type="dxa"/>
          </w:tcPr>
          <w:p w14:paraId="64DD9222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33C087B" w14:textId="530D5CEA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11E2043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C8926B" w14:textId="3D727A02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A5D1D0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C6EE237" w14:textId="6E0CD252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44E94706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569283" w14:textId="3637BBB3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E29AB" w:rsidRPr="00485F8B" w:rsidDel="000008D6" w14:paraId="781ED380" w14:textId="77777777" w:rsidTr="0069768F">
        <w:trPr>
          <w:cantSplit/>
          <w:trHeight w:val="166"/>
        </w:trPr>
        <w:tc>
          <w:tcPr>
            <w:tcW w:w="4230" w:type="dxa"/>
          </w:tcPr>
          <w:p w14:paraId="47A6C1DE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3682EF9" w14:textId="4EBD8B61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7" w:type="dxa"/>
          </w:tcPr>
          <w:p w14:paraId="2EDEF1AE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9EA7747" w14:textId="2A8CCF58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12,788</w:t>
            </w:r>
          </w:p>
        </w:tc>
        <w:tc>
          <w:tcPr>
            <w:tcW w:w="236" w:type="dxa"/>
          </w:tcPr>
          <w:p w14:paraId="72EEBB2D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B8FAC20" w14:textId="40468513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9" w:type="dxa"/>
          </w:tcPr>
          <w:p w14:paraId="61CB2E5A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ABE0DA8" w14:textId="15ABBF72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11,516</w:t>
            </w:r>
          </w:p>
        </w:tc>
      </w:tr>
      <w:tr w:rsidR="009E29AB" w:rsidRPr="00485F8B" w14:paraId="16D6B11F" w14:textId="77777777" w:rsidTr="0069768F">
        <w:trPr>
          <w:cantSplit/>
          <w:trHeight w:val="166"/>
        </w:trPr>
        <w:tc>
          <w:tcPr>
            <w:tcW w:w="4230" w:type="dxa"/>
          </w:tcPr>
          <w:p w14:paraId="51A4BDCD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123551" w14:textId="5C19AA62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13,715</w:t>
            </w:r>
          </w:p>
        </w:tc>
        <w:tc>
          <w:tcPr>
            <w:tcW w:w="237" w:type="dxa"/>
          </w:tcPr>
          <w:p w14:paraId="2D944815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C9E176F" w14:textId="1A4B1D12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36" w:type="dxa"/>
          </w:tcPr>
          <w:p w14:paraId="47F5D3F1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CD09D7E" w14:textId="79684E51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12,446</w:t>
            </w:r>
          </w:p>
        </w:tc>
        <w:tc>
          <w:tcPr>
            <w:tcW w:w="239" w:type="dxa"/>
          </w:tcPr>
          <w:p w14:paraId="2A36B58E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FDFC6B4" w14:textId="35806DFA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</w:tr>
      <w:tr w:rsidR="009E29AB" w:rsidRPr="00485F8B" w14:paraId="16E8DC25" w14:textId="77777777" w:rsidTr="0069768F">
        <w:trPr>
          <w:cantSplit/>
          <w:trHeight w:val="166"/>
        </w:trPr>
        <w:tc>
          <w:tcPr>
            <w:tcW w:w="4230" w:type="dxa"/>
          </w:tcPr>
          <w:p w14:paraId="4555C1E9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FCE4B6" w14:textId="63840247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14,122</w:t>
            </w:r>
          </w:p>
        </w:tc>
        <w:tc>
          <w:tcPr>
            <w:tcW w:w="237" w:type="dxa"/>
          </w:tcPr>
          <w:p w14:paraId="51DEBE28" w14:textId="77777777" w:rsidR="00D22AF2" w:rsidRPr="00485F8B" w:rsidDel="00C4573B" w:rsidRDefault="00D22AF2" w:rsidP="00D22AF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931EC88" w14:textId="770F2865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13,502</w:t>
            </w:r>
          </w:p>
        </w:tc>
        <w:tc>
          <w:tcPr>
            <w:tcW w:w="236" w:type="dxa"/>
          </w:tcPr>
          <w:p w14:paraId="3B4BFBBE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D0575CC" w14:textId="42FB5C70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12,844</w:t>
            </w:r>
          </w:p>
        </w:tc>
        <w:tc>
          <w:tcPr>
            <w:tcW w:w="239" w:type="dxa"/>
          </w:tcPr>
          <w:p w14:paraId="058501C8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AA21412" w14:textId="1AA43E2C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12,199</w:t>
            </w:r>
          </w:p>
        </w:tc>
      </w:tr>
      <w:tr w:rsidR="009E29AB" w:rsidRPr="00485F8B" w14:paraId="70A841B9" w14:textId="77777777" w:rsidTr="0069768F">
        <w:trPr>
          <w:cantSplit/>
          <w:trHeight w:val="166"/>
        </w:trPr>
        <w:tc>
          <w:tcPr>
            <w:tcW w:w="4230" w:type="dxa"/>
          </w:tcPr>
          <w:p w14:paraId="7E52369A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05B6DF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D45457A" w14:textId="77777777" w:rsidR="00D22AF2" w:rsidRPr="00485F8B" w:rsidDel="00C4573B" w:rsidRDefault="00D22AF2" w:rsidP="00D22AF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5874990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1DF70D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229B6A1E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F42C3CF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7F5EBDE7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485F8B" w14:paraId="0758A375" w14:textId="77777777" w:rsidTr="0069768F">
        <w:trPr>
          <w:cantSplit/>
          <w:trHeight w:val="166"/>
        </w:trPr>
        <w:tc>
          <w:tcPr>
            <w:tcW w:w="4230" w:type="dxa"/>
          </w:tcPr>
          <w:p w14:paraId="01EE4B53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85F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2DCC5F08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4669260" w14:textId="77777777" w:rsidR="00D22AF2" w:rsidRPr="00485F8B" w:rsidDel="00C4573B" w:rsidRDefault="00D22AF2" w:rsidP="00D22AF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E0A1689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F5F50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CC835DC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C722CC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D8EB8EA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485F8B" w14:paraId="10A325BF" w14:textId="77777777" w:rsidTr="0069768F">
        <w:trPr>
          <w:cantSplit/>
          <w:trHeight w:val="166"/>
        </w:trPr>
        <w:tc>
          <w:tcPr>
            <w:tcW w:w="4230" w:type="dxa"/>
          </w:tcPr>
          <w:p w14:paraId="6E8366B0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076E11" w14:textId="798DB673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2164D08" w14:textId="77777777" w:rsidR="00D22AF2" w:rsidRPr="00485F8B" w:rsidDel="00C4573B" w:rsidRDefault="00D22AF2" w:rsidP="00D22AF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C95F0FE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4B05E2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C2D7F20" w14:textId="215967E3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1,520</w:t>
            </w:r>
          </w:p>
        </w:tc>
        <w:tc>
          <w:tcPr>
            <w:tcW w:w="239" w:type="dxa"/>
          </w:tcPr>
          <w:p w14:paraId="3872C82A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675CF6C" w14:textId="3760D3F2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1,359</w:t>
            </w:r>
          </w:p>
        </w:tc>
      </w:tr>
      <w:tr w:rsidR="009E29AB" w:rsidRPr="00485F8B" w14:paraId="59B2FAAA" w14:textId="77777777" w:rsidTr="0069768F">
        <w:trPr>
          <w:cantSplit/>
          <w:trHeight w:val="166"/>
        </w:trPr>
        <w:tc>
          <w:tcPr>
            <w:tcW w:w="4230" w:type="dxa"/>
          </w:tcPr>
          <w:p w14:paraId="5DEBDD1D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8E7B60" w14:textId="4C9D4D04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11FE38C" w14:textId="77777777" w:rsidR="00D22AF2" w:rsidRPr="00485F8B" w:rsidDel="00C4573B" w:rsidRDefault="00D22AF2" w:rsidP="00D22AF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F694B3F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78A47B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04AA814" w14:textId="456C1F79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1,520</w:t>
            </w:r>
          </w:p>
        </w:tc>
        <w:tc>
          <w:tcPr>
            <w:tcW w:w="239" w:type="dxa"/>
          </w:tcPr>
          <w:p w14:paraId="4B1EACE1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2DB149F" w14:textId="2B91B7FA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1,359</w:t>
            </w:r>
          </w:p>
        </w:tc>
      </w:tr>
      <w:tr w:rsidR="009E29AB" w:rsidRPr="00485F8B" w14:paraId="0F3FB29A" w14:textId="77777777" w:rsidTr="0069768F">
        <w:trPr>
          <w:cantSplit/>
          <w:trHeight w:val="27"/>
        </w:trPr>
        <w:tc>
          <w:tcPr>
            <w:tcW w:w="4230" w:type="dxa"/>
          </w:tcPr>
          <w:p w14:paraId="424742F8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E0FD8F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C6C2C24" w14:textId="77777777" w:rsidR="00D22AF2" w:rsidRPr="00485F8B" w:rsidDel="00C4573B" w:rsidRDefault="00D22AF2" w:rsidP="00D22AF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CE64F12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745841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3C6A930D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F98209A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A27ADB4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485F8B" w14:paraId="053A8D48" w14:textId="77777777" w:rsidTr="0069768F">
        <w:trPr>
          <w:cantSplit/>
          <w:trHeight w:val="166"/>
        </w:trPr>
        <w:tc>
          <w:tcPr>
            <w:tcW w:w="4230" w:type="dxa"/>
          </w:tcPr>
          <w:p w14:paraId="02517D90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85F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0B4AA8D9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3C54C4" w14:textId="77777777" w:rsidR="00D22AF2" w:rsidRPr="00485F8B" w:rsidDel="00C4573B" w:rsidRDefault="00D22AF2" w:rsidP="00D22AF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78CBC10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76656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5BDD7BE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F0A8072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0EE68E2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485F8B" w14:paraId="64583AAD" w14:textId="77777777" w:rsidTr="0069768F">
        <w:trPr>
          <w:cantSplit/>
          <w:trHeight w:val="166"/>
        </w:trPr>
        <w:tc>
          <w:tcPr>
            <w:tcW w:w="4230" w:type="dxa"/>
          </w:tcPr>
          <w:p w14:paraId="324ABB47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FF6E81" w14:textId="49A07A61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D3F314B" w14:textId="77777777" w:rsidR="00D22AF2" w:rsidRPr="00485F8B" w:rsidDel="00C4573B" w:rsidRDefault="00D22AF2" w:rsidP="00D22AF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C52C96A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059FB5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5CC9F13" w14:textId="3AD2B696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78,186</w:t>
            </w:r>
          </w:p>
        </w:tc>
        <w:tc>
          <w:tcPr>
            <w:tcW w:w="239" w:type="dxa"/>
          </w:tcPr>
          <w:p w14:paraId="15FF57D9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FD9DF4B" w14:textId="5E2AAFF1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75,201</w:t>
            </w:r>
          </w:p>
        </w:tc>
      </w:tr>
      <w:tr w:rsidR="009E29AB" w:rsidRPr="00485F8B" w14:paraId="79AEA2B8" w14:textId="77777777" w:rsidTr="0069768F">
        <w:trPr>
          <w:cantSplit/>
          <w:trHeight w:val="166"/>
        </w:trPr>
        <w:tc>
          <w:tcPr>
            <w:tcW w:w="4230" w:type="dxa"/>
          </w:tcPr>
          <w:p w14:paraId="27CFF78F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058F453" w14:textId="2C83B29B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FA20A04" w14:textId="77777777" w:rsidR="00D22AF2" w:rsidRPr="00485F8B" w:rsidDel="00C4573B" w:rsidRDefault="00D22AF2" w:rsidP="00D22AF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6670AA7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108248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662E749" w14:textId="6D69EE02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78,186</w:t>
            </w:r>
          </w:p>
        </w:tc>
        <w:tc>
          <w:tcPr>
            <w:tcW w:w="239" w:type="dxa"/>
          </w:tcPr>
          <w:p w14:paraId="5B4FC145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DB66789" w14:textId="4473EDEE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75,201</w:t>
            </w:r>
          </w:p>
        </w:tc>
      </w:tr>
      <w:tr w:rsidR="009E29AB" w:rsidRPr="00485F8B" w14:paraId="4A0E55DA" w14:textId="77777777" w:rsidTr="0069768F">
        <w:trPr>
          <w:cantSplit/>
          <w:trHeight w:val="166"/>
        </w:trPr>
        <w:tc>
          <w:tcPr>
            <w:tcW w:w="4230" w:type="dxa"/>
          </w:tcPr>
          <w:p w14:paraId="3BA576A3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C5268D" w14:textId="5367B634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764D92D" w14:textId="77777777" w:rsidR="00D22AF2" w:rsidRPr="00485F8B" w:rsidDel="00C4573B" w:rsidRDefault="00D22AF2" w:rsidP="00D22AF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2EC40AE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7A28ED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5810481" w14:textId="13DCC554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196C52B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016E9A6" w14:textId="58DB12CC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2AF2" w:rsidRPr="00485F8B" w14:paraId="1EC720B0" w14:textId="77777777" w:rsidTr="0069768F">
        <w:trPr>
          <w:cantSplit/>
          <w:trHeight w:val="166"/>
        </w:trPr>
        <w:tc>
          <w:tcPr>
            <w:tcW w:w="4230" w:type="dxa"/>
          </w:tcPr>
          <w:p w14:paraId="23007027" w14:textId="77777777" w:rsidR="00D22AF2" w:rsidRPr="00485F8B" w:rsidRDefault="00D22AF2" w:rsidP="00D2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DB477B" w14:textId="4CC5D72F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152262F" w14:textId="77777777" w:rsidR="00D22AF2" w:rsidRPr="00485F8B" w:rsidDel="00C4573B" w:rsidRDefault="00D22AF2" w:rsidP="00D22AF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78F8D27" w14:textId="77777777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26CDDB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0B44FB4" w14:textId="1367B957" w:rsidR="00D22AF2" w:rsidRPr="00485F8B" w:rsidRDefault="00AB136A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78,186</w:t>
            </w:r>
          </w:p>
        </w:tc>
        <w:tc>
          <w:tcPr>
            <w:tcW w:w="239" w:type="dxa"/>
          </w:tcPr>
          <w:p w14:paraId="0062A40E" w14:textId="77777777" w:rsidR="00D22AF2" w:rsidRPr="00485F8B" w:rsidDel="00C4573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33C63A2" w14:textId="5B15B216" w:rsidR="00D22AF2" w:rsidRPr="00485F8B" w:rsidRDefault="00D22AF2" w:rsidP="00D2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75,201</w:t>
            </w:r>
          </w:p>
        </w:tc>
      </w:tr>
    </w:tbl>
    <w:p w14:paraId="1DD4BD69" w14:textId="4FE2428F" w:rsidR="00040471" w:rsidRPr="0088724D" w:rsidRDefault="00040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8AE8F28" w14:textId="32AA8332" w:rsidR="00392039" w:rsidRPr="00485F8B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85F8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6B740E73" w14:textId="77777777" w:rsidR="00755A56" w:rsidRPr="00313542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D766F8" w14:textId="2DAAB3BF" w:rsidR="00C9272E" w:rsidRPr="00485F8B" w:rsidRDefault="00C9272E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5F8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65EA5" w:rsidRPr="00485F8B">
        <w:rPr>
          <w:rFonts w:ascii="Angsana New" w:hAnsi="Angsana New" w:hint="cs"/>
          <w:sz w:val="30"/>
          <w:szCs w:val="30"/>
        </w:rPr>
        <w:t>3</w:t>
      </w:r>
      <w:r w:rsidR="00265EA5" w:rsidRPr="00485F8B">
        <w:rPr>
          <w:rFonts w:ascii="Angsana New" w:hAnsi="Angsana New"/>
          <w:sz w:val="30"/>
          <w:szCs w:val="30"/>
        </w:rPr>
        <w:t xml:space="preserve">1 </w:t>
      </w:r>
      <w:r w:rsidR="00265EA5" w:rsidRPr="00485F8B">
        <w:rPr>
          <w:rFonts w:ascii="Angsana New" w:hAnsi="Angsana New" w:hint="cs"/>
          <w:sz w:val="30"/>
          <w:szCs w:val="30"/>
          <w:cs/>
        </w:rPr>
        <w:t>มีนาคม</w:t>
      </w:r>
      <w:r w:rsidR="00265EA5" w:rsidRPr="00485F8B">
        <w:rPr>
          <w:rFonts w:ascii="Angsana New" w:hAnsi="Angsana New" w:hint="cs"/>
          <w:sz w:val="30"/>
          <w:szCs w:val="30"/>
        </w:rPr>
        <w:t xml:space="preserve"> </w:t>
      </w:r>
      <w:r w:rsidRPr="00485F8B">
        <w:rPr>
          <w:rFonts w:ascii="Angsana New" w:hAnsi="Angsana New" w:hint="cs"/>
          <w:sz w:val="30"/>
          <w:szCs w:val="30"/>
        </w:rPr>
        <w:t>256</w:t>
      </w:r>
      <w:r w:rsidR="00080995" w:rsidRPr="00080995">
        <w:rPr>
          <w:rFonts w:ascii="Angsana New" w:hAnsi="Angsana New" w:hint="cs"/>
          <w:sz w:val="30"/>
          <w:szCs w:val="30"/>
        </w:rPr>
        <w:t>9</w:t>
      </w:r>
      <w:r w:rsidRPr="00485F8B">
        <w:rPr>
          <w:rFonts w:ascii="Angsana New" w:hAnsi="Angsana New" w:hint="cs"/>
          <w:sz w:val="30"/>
          <w:szCs w:val="30"/>
        </w:rPr>
        <w:t xml:space="preserve"> </w:t>
      </w:r>
      <w:r w:rsidR="00F2242F" w:rsidRPr="00485F8B">
        <w:rPr>
          <w:rFonts w:ascii="Angsana New" w:hAnsi="Angsana New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2E591980" w14:textId="77777777" w:rsidR="005B5F5F" w:rsidRPr="00313542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910D3A" w14:textId="6C2DA67E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485F8B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</w:t>
      </w:r>
    </w:p>
    <w:p w14:paraId="52B53AD8" w14:textId="77777777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  <w:r w:rsidRPr="00485F8B">
        <w:rPr>
          <w:rFonts w:ascii="Angsana New" w:hAnsi="Angsana New" w:hint="cs"/>
          <w:sz w:val="30"/>
          <w:szCs w:val="30"/>
          <w:cs/>
        </w:rPr>
        <w:t>บริษัทมีสัญญาซื้อขายเอทิลีนรวมจำนวน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/>
          <w:sz w:val="30"/>
          <w:szCs w:val="30"/>
        </w:rPr>
        <w:t>3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ฉบับ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/>
          <w:sz w:val="30"/>
          <w:szCs w:val="30"/>
        </w:rPr>
        <w:t>2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แห่ง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โดยตามสัญญาแต่ละฉบับกำหนดราคาขายอ้างอิงจากราคาเอทิลีนในตลาดโลก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สัญญา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/>
          <w:sz w:val="30"/>
          <w:szCs w:val="30"/>
        </w:rPr>
        <w:t>3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ฉบับมีระยะเวลา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/>
          <w:sz w:val="30"/>
          <w:szCs w:val="30"/>
        </w:rPr>
        <w:t>10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ปี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ถึง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/>
          <w:sz w:val="30"/>
          <w:szCs w:val="30"/>
        </w:rPr>
        <w:t>15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ปี</w:t>
      </w:r>
      <w:r w:rsidRPr="00485F8B">
        <w:rPr>
          <w:rFonts w:ascii="Angsana New" w:hAnsi="Angsana New"/>
          <w:sz w:val="30"/>
          <w:szCs w:val="30"/>
          <w:cs/>
        </w:rPr>
        <w:t xml:space="preserve">  </w:t>
      </w:r>
      <w:r w:rsidRPr="00485F8B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 xml:space="preserve">และจะมีผลสิ้นสุดในเดือนธันวาคม </w:t>
      </w:r>
      <w:r w:rsidRPr="00485F8B">
        <w:rPr>
          <w:rFonts w:ascii="Angsana New" w:hAnsi="Angsana New"/>
          <w:sz w:val="30"/>
          <w:szCs w:val="30"/>
        </w:rPr>
        <w:t>2574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/>
          <w:sz w:val="30"/>
          <w:szCs w:val="30"/>
        </w:rPr>
        <w:t>2580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83E4F42" w14:textId="77777777" w:rsidR="005B5F5F" w:rsidRPr="00313542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31D8D70C" w14:textId="77777777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485F8B">
        <w:rPr>
          <w:rFonts w:ascii="Angsana New" w:hAnsi="Angsana New" w:hint="cs"/>
          <w:i/>
          <w:iCs/>
          <w:sz w:val="30"/>
          <w:szCs w:val="30"/>
          <w:cs/>
        </w:rPr>
        <w:t>สัญญาจัดหาน้ำมันดิบและวัตถุดิบอื่นระยะยาว</w:t>
      </w:r>
    </w:p>
    <w:p w14:paraId="66BEAE9D" w14:textId="77777777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485F8B">
        <w:rPr>
          <w:rFonts w:ascii="Angsana New" w:hAnsi="Angsana New"/>
          <w:sz w:val="30"/>
          <w:szCs w:val="30"/>
          <w:cs/>
        </w:rPr>
        <w:t xml:space="preserve">บริษัทมีสัญญาจัดหาน้ำมันดิบและวัตถุดิบอื่นจำนวน </w:t>
      </w:r>
      <w:r w:rsidRPr="00485F8B">
        <w:rPr>
          <w:rFonts w:ascii="Angsana New" w:hAnsi="Angsana New"/>
          <w:sz w:val="30"/>
          <w:szCs w:val="30"/>
        </w:rPr>
        <w:t xml:space="preserve">2 </w:t>
      </w:r>
      <w:r w:rsidRPr="00485F8B">
        <w:rPr>
          <w:rFonts w:ascii="Angsana New" w:hAnsi="Angsana New"/>
          <w:sz w:val="30"/>
          <w:szCs w:val="30"/>
          <w:cs/>
        </w:rPr>
        <w:t xml:space="preserve">ฉบับกับบริษัทใหญ่ โดยตามสัญญากำหนดราคาอิงตามราคาตลาดของน้ำมันดิบและวัตถุดิบอื่น สัญญาฉบับหนึ่งมีระยะเวลา </w:t>
      </w:r>
      <w:r w:rsidRPr="00485F8B">
        <w:rPr>
          <w:rFonts w:ascii="Angsana New" w:hAnsi="Angsana New"/>
          <w:sz w:val="30"/>
          <w:szCs w:val="30"/>
        </w:rPr>
        <w:t xml:space="preserve">18 </w:t>
      </w:r>
      <w:r w:rsidRPr="00485F8B">
        <w:rPr>
          <w:rFonts w:ascii="Angsana New" w:hAnsi="Angsana New"/>
          <w:sz w:val="30"/>
          <w:szCs w:val="30"/>
          <w:cs/>
        </w:rPr>
        <w:t xml:space="preserve">ปี ซึ่งต่อมาได้มีผลบังคับต่อเนื่องโดยอัตโนมัติและจะมีผลสิ้นสุดในเดือนกุมภาพันธ์ </w:t>
      </w:r>
      <w:r w:rsidRPr="00485F8B">
        <w:rPr>
          <w:rFonts w:ascii="Angsana New" w:hAnsi="Angsana New"/>
          <w:sz w:val="30"/>
          <w:szCs w:val="30"/>
        </w:rPr>
        <w:t xml:space="preserve">2570 </w:t>
      </w:r>
      <w:r w:rsidRPr="00485F8B">
        <w:rPr>
          <w:rFonts w:ascii="Angsana New" w:hAnsi="Angsana New"/>
          <w:sz w:val="30"/>
          <w:szCs w:val="30"/>
          <w:cs/>
        </w:rPr>
        <w:t>และสัญญาอีกฉบับหน</w:t>
      </w:r>
      <w:r w:rsidRPr="00485F8B">
        <w:rPr>
          <w:rFonts w:ascii="Angsana New" w:hAnsi="Angsana New" w:hint="cs"/>
          <w:sz w:val="30"/>
          <w:szCs w:val="30"/>
          <w:cs/>
        </w:rPr>
        <w:t>ึ่</w:t>
      </w:r>
      <w:r w:rsidRPr="00485F8B">
        <w:rPr>
          <w:rFonts w:ascii="Angsana New" w:hAnsi="Angsana New"/>
          <w:sz w:val="30"/>
          <w:szCs w:val="30"/>
          <w:cs/>
        </w:rPr>
        <w:t xml:space="preserve">งมีระยะเวลา </w:t>
      </w:r>
      <w:r w:rsidRPr="00485F8B">
        <w:rPr>
          <w:rFonts w:ascii="Angsana New" w:hAnsi="Angsana New"/>
          <w:sz w:val="30"/>
          <w:szCs w:val="30"/>
        </w:rPr>
        <w:t xml:space="preserve">20 </w:t>
      </w:r>
      <w:r w:rsidRPr="00485F8B">
        <w:rPr>
          <w:rFonts w:ascii="Angsana New" w:hAnsi="Angsana New"/>
          <w:sz w:val="30"/>
          <w:szCs w:val="30"/>
          <w:cs/>
        </w:rPr>
        <w:t xml:space="preserve">ปี ซึ่งต่อมาได้มีผลบังคับต่อเนื่องโดยอัตโนมัติและจะมีผลสิ้นสุดในเดือนธันวาคม </w:t>
      </w:r>
      <w:r w:rsidRPr="00485F8B">
        <w:rPr>
          <w:rFonts w:ascii="Angsana New" w:hAnsi="Angsana New"/>
          <w:sz w:val="30"/>
          <w:szCs w:val="30"/>
        </w:rPr>
        <w:t xml:space="preserve">2569 </w:t>
      </w:r>
      <w:r w:rsidRPr="00485F8B">
        <w:rPr>
          <w:rFonts w:ascii="Angsana New" w:hAnsi="Angsana New"/>
          <w:sz w:val="30"/>
          <w:szCs w:val="30"/>
          <w:cs/>
        </w:rPr>
        <w:t xml:space="preserve">ทั้งนี้สัญญาทั้ง </w:t>
      </w:r>
      <w:r w:rsidRPr="00485F8B">
        <w:rPr>
          <w:rFonts w:ascii="Angsana New" w:hAnsi="Angsana New"/>
          <w:sz w:val="30"/>
          <w:szCs w:val="30"/>
        </w:rPr>
        <w:t xml:space="preserve">2 </w:t>
      </w:r>
      <w:r w:rsidRPr="00485F8B">
        <w:rPr>
          <w:rFonts w:ascii="Angsana New" w:hAnsi="Angsana New"/>
          <w:sz w:val="30"/>
          <w:szCs w:val="30"/>
          <w:cs/>
        </w:rPr>
        <w:t>ฉบับจะมีผลบังคับต่อเนื่อง</w:t>
      </w:r>
      <w:r w:rsidRPr="00485F8B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485F8B">
        <w:rPr>
          <w:rFonts w:ascii="Angsana New" w:hAnsi="Angsana New"/>
          <w:sz w:val="30"/>
          <w:szCs w:val="30"/>
          <w:cs/>
        </w:rPr>
        <w:t>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6FF3D1A5" w14:textId="77777777" w:rsidR="003C3DA9" w:rsidRPr="00313542" w:rsidRDefault="003C3DA9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135009" w14:textId="77777777" w:rsidR="005B5F5F" w:rsidRPr="006449FC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6449FC">
        <w:rPr>
          <w:rFonts w:ascii="Angsana New" w:hAnsi="Angsana New" w:hint="cs"/>
          <w:i/>
          <w:iCs/>
          <w:sz w:val="30"/>
          <w:szCs w:val="30"/>
          <w:cs/>
        </w:rPr>
        <w:t>สัญญาความร่วมมือทางธุรกิจ</w:t>
      </w:r>
      <w:r w:rsidRPr="006449FC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4DF2274F" w14:textId="77777777" w:rsidR="005B5F5F" w:rsidRPr="006449FC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6449FC">
        <w:rPr>
          <w:rFonts w:ascii="Angsana New" w:hAnsi="Angsana New" w:hint="cs"/>
          <w:sz w:val="30"/>
          <w:szCs w:val="30"/>
          <w:cs/>
        </w:rPr>
        <w:t>บริษัทเข้าทำสัญญาในการให้ความร่วมมือทางธุรกิจกับบริษัทใหญ่เพื่อกำหนดหลักเกณฑ์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  <w:r w:rsidRPr="006449FC">
        <w:rPr>
          <w:rFonts w:ascii="Angsana New" w:hAnsi="Angsana New" w:hint="cs"/>
          <w:sz w:val="30"/>
          <w:szCs w:val="30"/>
          <w:cs/>
        </w:rPr>
        <w:t>เงื่อนไข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  <w:r w:rsidRPr="006449FC">
        <w:rPr>
          <w:rFonts w:ascii="Angsana New" w:hAnsi="Angsana New" w:hint="cs"/>
          <w:sz w:val="30"/>
          <w:szCs w:val="30"/>
          <w:cs/>
        </w:rPr>
        <w:t>และแนวทางปฏิบัติในการขยายระยะเวลาการชำระเงินค่าวัตถุดิบเป็นไม่เกิน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  <w:r w:rsidRPr="006449FC">
        <w:rPr>
          <w:rFonts w:ascii="Angsana New" w:hAnsi="Angsana New"/>
          <w:sz w:val="30"/>
          <w:szCs w:val="30"/>
        </w:rPr>
        <w:t>150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  <w:r w:rsidRPr="006449FC">
        <w:rPr>
          <w:rFonts w:ascii="Angsana New" w:hAnsi="Angsana New" w:hint="cs"/>
          <w:sz w:val="30"/>
          <w:szCs w:val="30"/>
          <w:cs/>
        </w:rPr>
        <w:t>วัน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  <w:r w:rsidRPr="006449FC">
        <w:rPr>
          <w:rFonts w:ascii="Angsana New" w:hAnsi="Angsana New" w:hint="cs"/>
          <w:sz w:val="30"/>
          <w:szCs w:val="30"/>
          <w:cs/>
        </w:rPr>
        <w:t>โดยมีการออกเลตเตอร์ออฟเครดิตให้แก่บริษัทใหญ่ประกอบการขยายระยะเวลาการชำระเงิน</w:t>
      </w:r>
      <w:r w:rsidRPr="006449FC">
        <w:rPr>
          <w:rFonts w:ascii="Angsana New" w:hAnsi="Angsana New"/>
          <w:sz w:val="30"/>
          <w:szCs w:val="30"/>
          <w:cs/>
        </w:rPr>
        <w:t xml:space="preserve">  </w:t>
      </w:r>
      <w:r w:rsidRPr="006449FC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  <w:r w:rsidRPr="006449FC">
        <w:rPr>
          <w:rFonts w:ascii="Angsana New" w:hAnsi="Angsana New"/>
          <w:sz w:val="30"/>
          <w:szCs w:val="30"/>
        </w:rPr>
        <w:t>2569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</w:p>
    <w:p w14:paraId="5DDAEAD2" w14:textId="77777777" w:rsidR="005B5F5F" w:rsidRPr="006449FC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326F746C" w14:textId="77777777" w:rsidR="005B5F5F" w:rsidRPr="006449FC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6449FC">
        <w:rPr>
          <w:rFonts w:ascii="Angsana New" w:hAnsi="Angsana New" w:hint="cs"/>
          <w:sz w:val="30"/>
          <w:szCs w:val="30"/>
          <w:cs/>
        </w:rPr>
        <w:lastRenderedPageBreak/>
        <w:t>ณ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  <w:r w:rsidRPr="006449FC">
        <w:rPr>
          <w:rFonts w:ascii="Angsana New" w:hAnsi="Angsana New" w:hint="cs"/>
          <w:sz w:val="30"/>
          <w:szCs w:val="30"/>
          <w:cs/>
        </w:rPr>
        <w:t>วันที่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  <w:r w:rsidRPr="006449FC">
        <w:rPr>
          <w:rFonts w:ascii="Angsana New" w:hAnsi="Angsana New"/>
          <w:sz w:val="30"/>
          <w:szCs w:val="30"/>
        </w:rPr>
        <w:t>31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  <w:r w:rsidRPr="006449FC">
        <w:rPr>
          <w:rFonts w:ascii="Angsana New" w:hAnsi="Angsana New" w:hint="cs"/>
          <w:sz w:val="30"/>
          <w:szCs w:val="30"/>
          <w:cs/>
        </w:rPr>
        <w:t>มีนาคม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  <w:r w:rsidRPr="006449FC">
        <w:rPr>
          <w:rFonts w:ascii="Angsana New" w:hAnsi="Angsana New"/>
          <w:sz w:val="30"/>
          <w:szCs w:val="30"/>
        </w:rPr>
        <w:t>2569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  <w:r w:rsidRPr="006449FC">
        <w:rPr>
          <w:rFonts w:ascii="Angsana New" w:hAnsi="Angsana New" w:hint="cs"/>
          <w:sz w:val="30"/>
          <w:szCs w:val="30"/>
          <w:cs/>
        </w:rPr>
        <w:t>บริษัทมีเจ้าหนี้การค้าภายใต้สัญญาดังกล่าวที่ผู้ขายได้รับการชำระจากสถาบันการเงินแล้ว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  <w:r w:rsidRPr="006449FC">
        <w:rPr>
          <w:rFonts w:ascii="Angsana New" w:hAnsi="Angsana New"/>
          <w:sz w:val="30"/>
          <w:szCs w:val="30"/>
        </w:rPr>
        <w:t xml:space="preserve">        68,258</w:t>
      </w:r>
      <w:r w:rsidRPr="006449FC">
        <w:rPr>
          <w:rFonts w:ascii="Angsana New" w:hAnsi="Angsana New"/>
          <w:sz w:val="30"/>
          <w:szCs w:val="30"/>
          <w:cs/>
        </w:rPr>
        <w:t xml:space="preserve"> </w:t>
      </w:r>
      <w:r w:rsidRPr="006449FC">
        <w:rPr>
          <w:rFonts w:ascii="Angsana New" w:hAnsi="Angsana New" w:hint="cs"/>
          <w:sz w:val="30"/>
          <w:szCs w:val="30"/>
          <w:cs/>
        </w:rPr>
        <w:t>ล้านบาท</w:t>
      </w:r>
      <w:r w:rsidRPr="006449FC">
        <w:rPr>
          <w:rFonts w:ascii="Angsana New" w:hAnsi="Angsana New"/>
          <w:sz w:val="30"/>
          <w:szCs w:val="30"/>
          <w:cs/>
        </w:rPr>
        <w:t xml:space="preserve">  </w:t>
      </w:r>
    </w:p>
    <w:p w14:paraId="78D22FEB" w14:textId="77777777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32853EA9" w14:textId="77777777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485F8B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สัญญาซื้อขายผลิตภัณฑ์อะโรเมติกส์</w:t>
      </w:r>
      <w:r w:rsidRPr="00485F8B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3CC1AFA3" w14:textId="77777777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485F8B">
        <w:rPr>
          <w:rFonts w:ascii="Angsana New" w:hAnsi="Angsana New"/>
          <w:sz w:val="30"/>
          <w:szCs w:val="30"/>
          <w:cs/>
        </w:rPr>
        <w:t xml:space="preserve"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กับ บริษัทใหญ่และกิจการที่เกี่ยวข้องกันหลายแห่ง ราคาซื้อขายวัตถุดิบและผลิตภัณฑ์ดังกล่าวจะเป็นไปตามข้อตกลงในสัญญา สัญญาดังกล่าวจะมีผลใช้บังคับเป็นระยะเวลา </w:t>
      </w:r>
      <w:r w:rsidRPr="00485F8B">
        <w:rPr>
          <w:rFonts w:ascii="Angsana New" w:hAnsi="Angsana New"/>
          <w:sz w:val="30"/>
          <w:szCs w:val="30"/>
        </w:rPr>
        <w:t>1</w:t>
      </w:r>
      <w:r w:rsidRPr="00485F8B">
        <w:rPr>
          <w:rFonts w:ascii="Angsana New" w:hAnsi="Angsana New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โดยสัญญามีผลสิ้นสุดในช่วงเดือน</w:t>
      </w:r>
      <w:r w:rsidRPr="00485F8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485F8B">
        <w:rPr>
          <w:rFonts w:ascii="Angsana New" w:hAnsi="Angsana New"/>
          <w:sz w:val="30"/>
          <w:szCs w:val="30"/>
        </w:rPr>
        <w:t>2569</w:t>
      </w:r>
      <w:r w:rsidRPr="00485F8B">
        <w:rPr>
          <w:rFonts w:ascii="Angsana New" w:hAnsi="Angsana New"/>
          <w:sz w:val="30"/>
          <w:szCs w:val="30"/>
          <w:cs/>
        </w:rPr>
        <w:t xml:space="preserve"> ถึงเดือนธันวาคม </w:t>
      </w:r>
      <w:r w:rsidRPr="00485F8B">
        <w:rPr>
          <w:rFonts w:ascii="Angsana New" w:hAnsi="Angsana New"/>
          <w:sz w:val="30"/>
          <w:szCs w:val="30"/>
        </w:rPr>
        <w:t>2569</w:t>
      </w:r>
      <w:r w:rsidRPr="00485F8B">
        <w:rPr>
          <w:rFonts w:ascii="Angsana New" w:hAnsi="Angsana New"/>
          <w:sz w:val="30"/>
          <w:szCs w:val="30"/>
          <w:cs/>
        </w:rPr>
        <w:t xml:space="preserve"> และสัญญาฉบับอื่น ๆ จะมีผลบังคับต่อเนื่องโดยอัตโนมัติ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0852CD4B" w14:textId="77777777" w:rsidR="00B15455" w:rsidRPr="00485F8B" w:rsidRDefault="00B15455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CDB83B" w14:textId="5C9CD98D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485F8B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4621921D" w14:textId="77777777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485F8B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บริษัทมีสัญญาเงินให้กู้ยืมระยะสั้น โดยการใช้บริการโอนเงินระหว่างบัญชีผ่านระบบ </w:t>
      </w:r>
      <w:r w:rsidRPr="00485F8B">
        <w:rPr>
          <w:rFonts w:ascii="Angsana New" w:hAnsi="Angsana New"/>
          <w:sz w:val="30"/>
          <w:szCs w:val="30"/>
        </w:rPr>
        <w:t>Liquidity Management System (“</w:t>
      </w:r>
      <w:r w:rsidRPr="00485F8B">
        <w:rPr>
          <w:rFonts w:ascii="Angsana New" w:hAnsi="Angsana New"/>
          <w:sz w:val="30"/>
          <w:szCs w:val="30"/>
          <w:cs/>
        </w:rPr>
        <w:t xml:space="preserve">ระบบ </w:t>
      </w:r>
      <w:r w:rsidRPr="00485F8B">
        <w:rPr>
          <w:rFonts w:ascii="Angsana New" w:hAnsi="Angsana New"/>
          <w:sz w:val="30"/>
          <w:szCs w:val="30"/>
        </w:rPr>
        <w:t xml:space="preserve">LMS”) </w:t>
      </w:r>
      <w:r w:rsidRPr="00485F8B">
        <w:rPr>
          <w:rFonts w:ascii="Angsana New" w:hAnsi="Angsana New"/>
          <w:sz w:val="30"/>
          <w:szCs w:val="30"/>
          <w:cs/>
        </w:rPr>
        <w:t xml:space="preserve">ซึ่งไม่มีหลักประกันอายุสัญญา </w:t>
      </w:r>
      <w:r w:rsidRPr="00485F8B">
        <w:rPr>
          <w:rFonts w:ascii="Angsana New" w:hAnsi="Angsana New"/>
          <w:sz w:val="30"/>
          <w:szCs w:val="30"/>
        </w:rPr>
        <w:t xml:space="preserve">3 </w:t>
      </w:r>
      <w:r w:rsidRPr="00485F8B">
        <w:rPr>
          <w:rFonts w:ascii="Angsana New" w:hAnsi="Angsana New"/>
          <w:sz w:val="30"/>
          <w:szCs w:val="30"/>
          <w:cs/>
        </w:rPr>
        <w:t xml:space="preserve">ปี แก่กิจการที่เกี่ยวข้องกัน </w:t>
      </w:r>
      <w:r w:rsidRPr="00485F8B">
        <w:rPr>
          <w:rFonts w:ascii="Angsana New" w:hAnsi="Angsana New"/>
          <w:sz w:val="30"/>
          <w:szCs w:val="30"/>
        </w:rPr>
        <w:t xml:space="preserve">7 </w:t>
      </w:r>
      <w:r w:rsidRPr="00485F8B">
        <w:rPr>
          <w:rFonts w:ascii="Angsana New" w:hAnsi="Angsana New"/>
          <w:sz w:val="30"/>
          <w:szCs w:val="30"/>
          <w:cs/>
        </w:rPr>
        <w:t xml:space="preserve">แห่ง โดยมีวงเงินกู้ </w:t>
      </w:r>
      <w:r w:rsidRPr="00485F8B">
        <w:rPr>
          <w:rFonts w:ascii="Angsana New" w:hAnsi="Angsana New"/>
          <w:sz w:val="30"/>
          <w:szCs w:val="30"/>
        </w:rPr>
        <w:t xml:space="preserve">                 20 </w:t>
      </w:r>
      <w:r w:rsidRPr="00485F8B">
        <w:rPr>
          <w:rFonts w:ascii="Angsana New" w:hAnsi="Angsana New"/>
          <w:sz w:val="30"/>
          <w:szCs w:val="30"/>
          <w:cs/>
        </w:rPr>
        <w:t xml:space="preserve">ล้านบาทถึง </w:t>
      </w:r>
      <w:r w:rsidRPr="00485F8B">
        <w:rPr>
          <w:rFonts w:ascii="Angsana New" w:hAnsi="Angsana New"/>
          <w:sz w:val="30"/>
          <w:szCs w:val="30"/>
        </w:rPr>
        <w:t xml:space="preserve">3,500 </w:t>
      </w:r>
      <w:r w:rsidRPr="00485F8B">
        <w:rPr>
          <w:rFonts w:ascii="Angsana New" w:hAnsi="Angsana New"/>
          <w:sz w:val="30"/>
          <w:szCs w:val="30"/>
          <w:cs/>
        </w:rPr>
        <w:t xml:space="preserve">ล้านบาท เงินให้กู้ยืมดังกล่าวมีอัตราดอกเบี้ยเท่ากับอัตราดอกเบี้ยตามภาวะตลาดเงินโดยอ้างอิง </w:t>
      </w:r>
      <w:r w:rsidRPr="00485F8B">
        <w:rPr>
          <w:rFonts w:ascii="Angsana New" w:hAnsi="Angsana New"/>
          <w:sz w:val="30"/>
          <w:szCs w:val="30"/>
        </w:rPr>
        <w:t xml:space="preserve">THOR </w:t>
      </w:r>
      <w:r w:rsidRPr="00485F8B">
        <w:rPr>
          <w:rFonts w:ascii="Angsana New" w:hAnsi="Angsana New"/>
          <w:sz w:val="30"/>
          <w:szCs w:val="30"/>
          <w:cs/>
        </w:rPr>
        <w:t>บวกส่วนต่างอัตราดอกเบี้ย</w:t>
      </w:r>
    </w:p>
    <w:p w14:paraId="10EF44D8" w14:textId="77777777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4630D1EF" w14:textId="77777777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485F8B">
        <w:rPr>
          <w:rFonts w:ascii="Angsana New" w:hAnsi="Angsana New"/>
          <w:sz w:val="30"/>
          <w:szCs w:val="30"/>
          <w:cs/>
        </w:rPr>
        <w:t>บริษัทมีสัญญาเงินให้กู้ยืมระยะ</w:t>
      </w:r>
      <w:r w:rsidRPr="00485F8B">
        <w:rPr>
          <w:rFonts w:ascii="Angsana New" w:hAnsi="Angsana New" w:hint="cs"/>
          <w:sz w:val="30"/>
          <w:szCs w:val="30"/>
          <w:cs/>
        </w:rPr>
        <w:t>สั้น</w:t>
      </w:r>
      <w:r w:rsidRPr="00485F8B">
        <w:rPr>
          <w:rFonts w:ascii="Angsana New" w:hAnsi="Angsana New"/>
          <w:sz w:val="30"/>
          <w:szCs w:val="30"/>
          <w:cs/>
        </w:rPr>
        <w:t>ซึ่ง</w:t>
      </w:r>
      <w:r w:rsidRPr="00485F8B">
        <w:rPr>
          <w:rFonts w:ascii="Angsana New" w:hAnsi="Angsana New" w:hint="cs"/>
          <w:sz w:val="30"/>
          <w:szCs w:val="30"/>
          <w:cs/>
        </w:rPr>
        <w:t>ไม่</w:t>
      </w:r>
      <w:r w:rsidRPr="00485F8B">
        <w:rPr>
          <w:rFonts w:ascii="Angsana New" w:hAnsi="Angsana New"/>
          <w:sz w:val="30"/>
          <w:szCs w:val="30"/>
          <w:cs/>
        </w:rPr>
        <w:t xml:space="preserve">มีหลักประกัน อายุสัญญา </w:t>
      </w:r>
      <w:r w:rsidRPr="00485F8B">
        <w:rPr>
          <w:rFonts w:ascii="Angsana New" w:hAnsi="Angsana New"/>
          <w:sz w:val="30"/>
          <w:szCs w:val="30"/>
        </w:rPr>
        <w:t xml:space="preserve">3 </w:t>
      </w:r>
      <w:r w:rsidRPr="00485F8B">
        <w:rPr>
          <w:rFonts w:ascii="Angsana New" w:hAnsi="Angsana New"/>
          <w:sz w:val="30"/>
          <w:szCs w:val="30"/>
          <w:cs/>
        </w:rPr>
        <w:t>ปี แก่กิจการที่เกี่ยวข้องกันแห่งหนึ่ง โดยมี</w:t>
      </w:r>
      <w:r w:rsidRPr="00485F8B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485F8B">
        <w:rPr>
          <w:rFonts w:ascii="Angsana New" w:hAnsi="Angsana New"/>
          <w:sz w:val="30"/>
          <w:szCs w:val="30"/>
          <w:cs/>
        </w:rPr>
        <w:t xml:space="preserve">วงเงินกู้ </w:t>
      </w:r>
      <w:r w:rsidRPr="00485F8B">
        <w:rPr>
          <w:rFonts w:ascii="Angsana New" w:hAnsi="Angsana New"/>
          <w:sz w:val="30"/>
          <w:szCs w:val="30"/>
        </w:rPr>
        <w:t xml:space="preserve">24.15 </w:t>
      </w:r>
      <w:r w:rsidRPr="00485F8B">
        <w:rPr>
          <w:rFonts w:ascii="Angsana New" w:hAnsi="Angsana New"/>
          <w:sz w:val="30"/>
          <w:szCs w:val="30"/>
          <w:cs/>
        </w:rPr>
        <w:t>ล้านเหรียญสหรัฐอเมริกา เงินให้กู้ยืมดังกล่าวมีอัตราดอกเบี้ยคงที่</w:t>
      </w:r>
    </w:p>
    <w:p w14:paraId="59F291E4" w14:textId="77777777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8"/>
          <w:szCs w:val="28"/>
        </w:rPr>
      </w:pPr>
    </w:p>
    <w:p w14:paraId="49D3D063" w14:textId="77777777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485F8B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บริษัทมีสัญญาเงินให้กู้ยืมระยะยาวซึ่งไม่มีหลักประกัน อายุสัญญา </w:t>
      </w:r>
      <w:r w:rsidRPr="00485F8B">
        <w:rPr>
          <w:rFonts w:ascii="Angsana New" w:hAnsi="Angsana New"/>
          <w:sz w:val="30"/>
          <w:szCs w:val="30"/>
        </w:rPr>
        <w:t xml:space="preserve">4 </w:t>
      </w:r>
      <w:r w:rsidRPr="00485F8B">
        <w:rPr>
          <w:rFonts w:ascii="Angsana New" w:hAnsi="Angsana New"/>
          <w:sz w:val="30"/>
          <w:szCs w:val="30"/>
          <w:cs/>
        </w:rPr>
        <w:t xml:space="preserve">ปี </w:t>
      </w:r>
      <w:r w:rsidRPr="00485F8B">
        <w:rPr>
          <w:rFonts w:ascii="Angsana New" w:hAnsi="Angsana New"/>
          <w:sz w:val="30"/>
          <w:szCs w:val="30"/>
        </w:rPr>
        <w:t xml:space="preserve">6 </w:t>
      </w:r>
      <w:r w:rsidRPr="00485F8B">
        <w:rPr>
          <w:rFonts w:ascii="Angsana New" w:hAnsi="Angsana New"/>
          <w:sz w:val="30"/>
          <w:szCs w:val="30"/>
          <w:cs/>
        </w:rPr>
        <w:t xml:space="preserve">เดือน แก่กิจการที่เกี่ยวข้องกันแห่งหนึ่ง โดยมีวงเงินกู้ </w:t>
      </w:r>
      <w:r w:rsidRPr="00485F8B">
        <w:rPr>
          <w:rFonts w:ascii="Angsana New" w:hAnsi="Angsana New"/>
          <w:sz w:val="30"/>
          <w:szCs w:val="30"/>
        </w:rPr>
        <w:t xml:space="preserve">182 </w:t>
      </w:r>
      <w:r w:rsidRPr="00485F8B">
        <w:rPr>
          <w:rFonts w:ascii="Angsana New" w:hAnsi="Angsana New"/>
          <w:sz w:val="30"/>
          <w:szCs w:val="30"/>
          <w:cs/>
        </w:rPr>
        <w:t>ล้าน</w:t>
      </w:r>
      <w:r w:rsidRPr="00485F8B">
        <w:rPr>
          <w:rFonts w:ascii="Angsana New" w:hAnsi="Angsana New" w:hint="cs"/>
          <w:sz w:val="30"/>
          <w:szCs w:val="30"/>
          <w:cs/>
        </w:rPr>
        <w:t>บาท</w:t>
      </w:r>
      <w:r w:rsidRPr="00485F8B">
        <w:rPr>
          <w:rFonts w:ascii="Angsana New" w:hAnsi="Angsana New"/>
          <w:sz w:val="30"/>
          <w:szCs w:val="30"/>
          <w:cs/>
        </w:rPr>
        <w:t xml:space="preserve"> เงินให้กู้ยืมดังกล่าวมีอัตราดอกเบี้ยคงที่</w:t>
      </w:r>
    </w:p>
    <w:p w14:paraId="0713706F" w14:textId="77777777" w:rsidR="00CB4F73" w:rsidRPr="00485F8B" w:rsidRDefault="00CB4F73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  <w:cs/>
        </w:rPr>
      </w:pPr>
    </w:p>
    <w:p w14:paraId="1990E24F" w14:textId="77777777" w:rsidR="005B5F5F" w:rsidRPr="00485F8B" w:rsidRDefault="005B5F5F" w:rsidP="005B5F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485F8B">
        <w:rPr>
          <w:rFonts w:ascii="Angsana New" w:hAnsi="Angsana New"/>
          <w:sz w:val="30"/>
          <w:szCs w:val="30"/>
          <w:cs/>
        </w:rPr>
        <w:t xml:space="preserve">บริษัทมีสัญญาเงินกู้ยืมระยะสั้นโดยการใช้บริการโอนเงินระหว่างบัญชีผ่านระบบ </w:t>
      </w:r>
      <w:r w:rsidRPr="00485F8B">
        <w:rPr>
          <w:rFonts w:ascii="Angsana New" w:hAnsi="Angsana New"/>
          <w:sz w:val="30"/>
          <w:szCs w:val="30"/>
        </w:rPr>
        <w:t xml:space="preserve">LMS </w:t>
      </w:r>
      <w:r w:rsidRPr="00485F8B">
        <w:rPr>
          <w:rFonts w:ascii="Angsana New" w:hAnsi="Angsana New"/>
          <w:sz w:val="30"/>
          <w:szCs w:val="30"/>
          <w:cs/>
        </w:rPr>
        <w:t>ซึ่งไม่มีหลักประกัน</w:t>
      </w:r>
      <w:r w:rsidRPr="00485F8B">
        <w:rPr>
          <w:rFonts w:ascii="Angsana New" w:hAnsi="Angsana New" w:hint="cs"/>
          <w:sz w:val="30"/>
          <w:szCs w:val="30"/>
          <w:cs/>
        </w:rPr>
        <w:t xml:space="preserve">       </w:t>
      </w:r>
      <w:r w:rsidRPr="00485F8B">
        <w:rPr>
          <w:rFonts w:ascii="Angsana New" w:hAnsi="Angsana New"/>
          <w:sz w:val="30"/>
          <w:szCs w:val="30"/>
          <w:cs/>
        </w:rPr>
        <w:t xml:space="preserve">อายุสัญญา </w:t>
      </w:r>
      <w:r w:rsidRPr="00485F8B">
        <w:rPr>
          <w:rFonts w:ascii="Angsana New" w:hAnsi="Angsana New"/>
          <w:sz w:val="30"/>
          <w:szCs w:val="30"/>
        </w:rPr>
        <w:t xml:space="preserve">3 </w:t>
      </w:r>
      <w:r w:rsidRPr="00485F8B">
        <w:rPr>
          <w:rFonts w:ascii="Angsana New" w:hAnsi="Angsana New"/>
          <w:sz w:val="30"/>
          <w:szCs w:val="30"/>
          <w:cs/>
        </w:rPr>
        <w:t xml:space="preserve">ปี จากกิจการที่เกี่ยวข้องกัน </w:t>
      </w:r>
      <w:r w:rsidRPr="00485F8B">
        <w:rPr>
          <w:rFonts w:ascii="Angsana New" w:hAnsi="Angsana New"/>
          <w:sz w:val="30"/>
          <w:szCs w:val="30"/>
        </w:rPr>
        <w:t xml:space="preserve">7 </w:t>
      </w:r>
      <w:r w:rsidRPr="00485F8B">
        <w:rPr>
          <w:rFonts w:ascii="Angsana New" w:hAnsi="Angsana New"/>
          <w:sz w:val="30"/>
          <w:szCs w:val="30"/>
          <w:cs/>
        </w:rPr>
        <w:t xml:space="preserve">แห่ง โดยมีวงเงินกู้ </w:t>
      </w:r>
      <w:r w:rsidRPr="00485F8B">
        <w:rPr>
          <w:rFonts w:ascii="Angsana New" w:hAnsi="Angsana New"/>
          <w:sz w:val="30"/>
          <w:szCs w:val="30"/>
        </w:rPr>
        <w:t xml:space="preserve">90 </w:t>
      </w:r>
      <w:r w:rsidRPr="00485F8B">
        <w:rPr>
          <w:rFonts w:ascii="Angsana New" w:hAnsi="Angsana New"/>
          <w:sz w:val="30"/>
          <w:szCs w:val="30"/>
          <w:cs/>
        </w:rPr>
        <w:t xml:space="preserve">ล้านบาทถึง </w:t>
      </w:r>
      <w:r w:rsidRPr="00485F8B">
        <w:rPr>
          <w:rFonts w:ascii="Angsana New" w:hAnsi="Angsana New"/>
          <w:sz w:val="30"/>
          <w:szCs w:val="30"/>
        </w:rPr>
        <w:t xml:space="preserve">1,500 </w:t>
      </w:r>
      <w:r w:rsidRPr="00485F8B">
        <w:rPr>
          <w:rFonts w:ascii="Angsana New" w:hAnsi="Angsana New"/>
          <w:sz w:val="30"/>
          <w:szCs w:val="30"/>
          <w:cs/>
        </w:rPr>
        <w:t xml:space="preserve">ล้านบาท เงินกู้ยืมดังกล่าวมีอัตราดอกเบี้ยเท่ากับอัตราดอกเบี้ยตามภาวะตลาดเงินโดยอ้างอิง </w:t>
      </w:r>
      <w:r w:rsidRPr="00485F8B">
        <w:rPr>
          <w:rFonts w:ascii="Angsana New" w:hAnsi="Angsana New"/>
          <w:sz w:val="30"/>
          <w:szCs w:val="30"/>
        </w:rPr>
        <w:t xml:space="preserve">THOR </w:t>
      </w:r>
      <w:r w:rsidRPr="00485F8B">
        <w:rPr>
          <w:rFonts w:ascii="Angsana New" w:hAnsi="Angsana New"/>
          <w:sz w:val="30"/>
          <w:szCs w:val="30"/>
          <w:cs/>
        </w:rPr>
        <w:t>ลบส่วนต่างอัตราดอกเบี้ย</w:t>
      </w:r>
    </w:p>
    <w:p w14:paraId="6F334C70" w14:textId="77777777" w:rsidR="00313542" w:rsidRDefault="00313542" w:rsidP="008E5B62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3F059F56" w14:textId="77777777" w:rsidR="00313542" w:rsidRDefault="00313542" w:rsidP="008E5B62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5A0F3A8F" w14:textId="77777777" w:rsidR="003C3DA9" w:rsidRDefault="003C3DA9" w:rsidP="008E5B62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46C72DDD" w14:textId="77777777" w:rsidR="003C3DA9" w:rsidRDefault="003C3DA9" w:rsidP="008E5B62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020469B6" w14:textId="77777777" w:rsidR="003C3DA9" w:rsidRDefault="003C3DA9" w:rsidP="008E5B62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1521C454" w14:textId="77777777" w:rsidR="003C3DA9" w:rsidRDefault="003C3DA9" w:rsidP="008E5B62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7604C438" w14:textId="77777777" w:rsidR="003C3DA9" w:rsidRPr="00485F8B" w:rsidRDefault="003C3DA9" w:rsidP="008E5B62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25003709" w14:textId="61FE63E5" w:rsidR="00B63C41" w:rsidRPr="00485F8B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5F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0B0970B5" w14:textId="77777777" w:rsidR="00420E83" w:rsidRPr="0088485C" w:rsidRDefault="00420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093"/>
        <w:gridCol w:w="1079"/>
        <w:gridCol w:w="269"/>
        <w:gridCol w:w="1081"/>
        <w:gridCol w:w="273"/>
        <w:gridCol w:w="1079"/>
        <w:gridCol w:w="269"/>
        <w:gridCol w:w="1059"/>
      </w:tblGrid>
      <w:tr w:rsidR="009E29AB" w:rsidRPr="00485F8B" w14:paraId="082AED54" w14:textId="77777777" w:rsidTr="001106DE">
        <w:trPr>
          <w:tblHeader/>
        </w:trPr>
        <w:tc>
          <w:tcPr>
            <w:tcW w:w="1684" w:type="pct"/>
          </w:tcPr>
          <w:p w14:paraId="5CBFA1D8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EB0C664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1EB7CBE3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C1589FA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315AEC60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29AB" w:rsidRPr="00485F8B" w14:paraId="092C774B" w14:textId="77777777" w:rsidTr="00325B61">
        <w:trPr>
          <w:trHeight w:val="60"/>
          <w:tblHeader/>
        </w:trPr>
        <w:tc>
          <w:tcPr>
            <w:tcW w:w="1684" w:type="pct"/>
          </w:tcPr>
          <w:p w14:paraId="71DF69CF" w14:textId="2A99D03B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22EB102E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2ED8706E" w14:textId="613DE3D2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31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405DFCE2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0BB4A88" w14:textId="1B34F754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5C273AD7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09389F" w14:textId="152AD04E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31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44CE28E4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40399B5" w14:textId="26860772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E29AB" w:rsidRPr="00485F8B" w14:paraId="440DE3F3" w14:textId="77777777" w:rsidTr="00325B61">
        <w:trPr>
          <w:trHeight w:val="60"/>
          <w:tblHeader/>
        </w:trPr>
        <w:tc>
          <w:tcPr>
            <w:tcW w:w="1684" w:type="pct"/>
          </w:tcPr>
          <w:p w14:paraId="4A608D2F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5152135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6A7E5FD" w14:textId="0C9DE186" w:rsidR="00420E83" w:rsidRPr="00485F8B" w:rsidRDefault="00080995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99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322EFEF1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F729D5" w14:textId="5912947B" w:rsidR="00420E83" w:rsidRPr="00485F8B" w:rsidRDefault="00080995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9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580CB8C1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B189EEC" w14:textId="2CEE7C7A" w:rsidR="00420E83" w:rsidRPr="00485F8B" w:rsidRDefault="00080995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99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7A95C9A1" w14:textId="77777777" w:rsidR="00420E83" w:rsidRPr="00485F8B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F65161B" w14:textId="2FF68099" w:rsidR="00420E83" w:rsidRPr="00485F8B" w:rsidRDefault="00080995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9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E29AB" w:rsidRPr="0088485C" w14:paraId="5CAE3D08" w14:textId="77777777" w:rsidTr="00325B61">
        <w:trPr>
          <w:trHeight w:val="60"/>
          <w:tblHeader/>
        </w:trPr>
        <w:tc>
          <w:tcPr>
            <w:tcW w:w="1684" w:type="pct"/>
          </w:tcPr>
          <w:p w14:paraId="09E9371D" w14:textId="77777777" w:rsidR="00420E83" w:rsidRPr="0088485C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52F41638" w14:textId="77777777" w:rsidR="00420E83" w:rsidRPr="0088485C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31" w:type="pct"/>
            <w:gridSpan w:val="7"/>
          </w:tcPr>
          <w:p w14:paraId="79055581" w14:textId="77777777" w:rsidR="00420E83" w:rsidRPr="0088485C" w:rsidRDefault="00420E8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485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485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88485C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E29AB" w:rsidRPr="00485F8B" w14:paraId="3A8A00D0" w14:textId="77777777" w:rsidTr="001106DE">
        <w:tc>
          <w:tcPr>
            <w:tcW w:w="1684" w:type="pct"/>
          </w:tcPr>
          <w:p w14:paraId="23684FD3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</w:tcPr>
          <w:p w14:paraId="73CB050D" w14:textId="7207D5EC" w:rsidR="00325B61" w:rsidRPr="00485F8B" w:rsidRDefault="00B35203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5F8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4E8DB4CA" w14:textId="0960E7B5" w:rsidR="00325B61" w:rsidRPr="00485F8B" w:rsidRDefault="00374D34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27,214</w:t>
            </w:r>
          </w:p>
        </w:tc>
        <w:tc>
          <w:tcPr>
            <w:tcW w:w="144" w:type="pct"/>
          </w:tcPr>
          <w:p w14:paraId="2D5D86F8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80FACE9" w14:textId="46B2E505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16,892</w:t>
            </w:r>
          </w:p>
        </w:tc>
        <w:tc>
          <w:tcPr>
            <w:tcW w:w="146" w:type="pct"/>
          </w:tcPr>
          <w:p w14:paraId="0C69582A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67FDED" w14:textId="798E33DE" w:rsidR="00325B61" w:rsidRPr="00485F8B" w:rsidRDefault="003237B8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30,599</w:t>
            </w:r>
          </w:p>
        </w:tc>
        <w:tc>
          <w:tcPr>
            <w:tcW w:w="144" w:type="pct"/>
          </w:tcPr>
          <w:p w14:paraId="70854F8D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549C7FD" w14:textId="5CB12922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19,337</w:t>
            </w:r>
          </w:p>
        </w:tc>
      </w:tr>
      <w:tr w:rsidR="009E29AB" w:rsidRPr="00485F8B" w14:paraId="71F4EC71" w14:textId="77777777" w:rsidTr="001106DE">
        <w:tc>
          <w:tcPr>
            <w:tcW w:w="1684" w:type="pct"/>
          </w:tcPr>
          <w:p w14:paraId="5B4E057A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5F8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4" w:type="pct"/>
          </w:tcPr>
          <w:p w14:paraId="5B34F1F6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333FA3" w14:textId="0FA443A2" w:rsidR="00325B61" w:rsidRPr="00485F8B" w:rsidRDefault="00374D34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36,003</w:t>
            </w:r>
          </w:p>
        </w:tc>
        <w:tc>
          <w:tcPr>
            <w:tcW w:w="144" w:type="pct"/>
          </w:tcPr>
          <w:p w14:paraId="5E1D1ED0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1E340029" w14:textId="673BDF35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166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22,653</w:t>
            </w:r>
          </w:p>
        </w:tc>
        <w:tc>
          <w:tcPr>
            <w:tcW w:w="146" w:type="pct"/>
          </w:tcPr>
          <w:p w14:paraId="4BF6DC44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86CFF75" w14:textId="3A08B786" w:rsidR="00325B61" w:rsidRPr="00485F8B" w:rsidRDefault="003237B8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19,304</w:t>
            </w:r>
          </w:p>
        </w:tc>
        <w:tc>
          <w:tcPr>
            <w:tcW w:w="144" w:type="pct"/>
          </w:tcPr>
          <w:p w14:paraId="689114C7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0D6F800" w14:textId="45087748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10,714</w:t>
            </w:r>
          </w:p>
        </w:tc>
      </w:tr>
      <w:tr w:rsidR="009E29AB" w:rsidRPr="00485F8B" w14:paraId="0E9A542D" w14:textId="77777777" w:rsidTr="001106DE">
        <w:tc>
          <w:tcPr>
            <w:tcW w:w="1684" w:type="pct"/>
          </w:tcPr>
          <w:p w14:paraId="5C1FA016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444D61B4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7AA1DF0" w14:textId="484E351E" w:rsidR="00325B61" w:rsidRPr="00485F8B" w:rsidRDefault="00374D34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63,217</w:t>
            </w:r>
          </w:p>
        </w:tc>
        <w:tc>
          <w:tcPr>
            <w:tcW w:w="144" w:type="pct"/>
          </w:tcPr>
          <w:p w14:paraId="044B8171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5FB18C30" w14:textId="2B599566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39,545</w:t>
            </w:r>
          </w:p>
        </w:tc>
        <w:tc>
          <w:tcPr>
            <w:tcW w:w="146" w:type="pct"/>
          </w:tcPr>
          <w:p w14:paraId="395BF9DC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88D4065" w14:textId="62AA587F" w:rsidR="00325B61" w:rsidRPr="00485F8B" w:rsidRDefault="003237B8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49,903</w:t>
            </w:r>
          </w:p>
        </w:tc>
        <w:tc>
          <w:tcPr>
            <w:tcW w:w="144" w:type="pct"/>
          </w:tcPr>
          <w:p w14:paraId="7DEC2380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71AEA45" w14:textId="31A9AC3E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30,051</w:t>
            </w:r>
          </w:p>
        </w:tc>
      </w:tr>
      <w:tr w:rsidR="009E29AB" w:rsidRPr="00485F8B" w14:paraId="18E6C36B" w14:textId="77777777" w:rsidTr="001106DE">
        <w:tc>
          <w:tcPr>
            <w:tcW w:w="1684" w:type="pct"/>
          </w:tcPr>
          <w:p w14:paraId="519C0688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85F8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85F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       </w:t>
            </w:r>
          </w:p>
          <w:p w14:paraId="69B3747B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5F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4" w:type="pct"/>
          </w:tcPr>
          <w:p w14:paraId="24889429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26A8BDF1" w14:textId="69C0845C" w:rsidR="00325B61" w:rsidRPr="00485F8B" w:rsidRDefault="00374D34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(131)</w:t>
            </w:r>
          </w:p>
        </w:tc>
        <w:tc>
          <w:tcPr>
            <w:tcW w:w="144" w:type="pct"/>
          </w:tcPr>
          <w:p w14:paraId="328B803F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2CC3C57B" w14:textId="77FB832C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166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(135)</w:t>
            </w:r>
          </w:p>
        </w:tc>
        <w:tc>
          <w:tcPr>
            <w:tcW w:w="146" w:type="pct"/>
          </w:tcPr>
          <w:p w14:paraId="6D7BDC4B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98B2D1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14D1931E" w14:textId="1C7EBC68" w:rsidR="003237B8" w:rsidRPr="00485F8B" w:rsidRDefault="003237B8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44" w:type="pct"/>
          </w:tcPr>
          <w:p w14:paraId="4705A297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4D849191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05EAB9CE" w14:textId="71D13F90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9E29AB" w:rsidRPr="00485F8B" w14:paraId="028CC9A5" w14:textId="77777777" w:rsidTr="001106DE">
        <w:tc>
          <w:tcPr>
            <w:tcW w:w="1684" w:type="pct"/>
          </w:tcPr>
          <w:p w14:paraId="67E3A075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</w:tcPr>
          <w:p w14:paraId="228F9860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9D5559E" w14:textId="6C5AD03D" w:rsidR="00325B61" w:rsidRPr="00485F8B" w:rsidRDefault="00374D34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63,086</w:t>
            </w:r>
          </w:p>
        </w:tc>
        <w:tc>
          <w:tcPr>
            <w:tcW w:w="144" w:type="pct"/>
          </w:tcPr>
          <w:p w14:paraId="084277D4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8FBA301" w14:textId="795AE88C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39,410</w:t>
            </w:r>
          </w:p>
        </w:tc>
        <w:tc>
          <w:tcPr>
            <w:tcW w:w="146" w:type="pct"/>
          </w:tcPr>
          <w:p w14:paraId="68A956E5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778102" w14:textId="694EA039" w:rsidR="00325B61" w:rsidRPr="00485F8B" w:rsidRDefault="003237B8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49,883</w:t>
            </w:r>
          </w:p>
        </w:tc>
        <w:tc>
          <w:tcPr>
            <w:tcW w:w="144" w:type="pct"/>
          </w:tcPr>
          <w:p w14:paraId="5A9D0031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1D492B" w14:textId="72D4B05B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30,031</w:t>
            </w:r>
          </w:p>
        </w:tc>
      </w:tr>
      <w:tr w:rsidR="006449FC" w:rsidRPr="0088485C" w14:paraId="5E127B0B" w14:textId="77777777" w:rsidTr="00822902">
        <w:tc>
          <w:tcPr>
            <w:tcW w:w="1684" w:type="pct"/>
          </w:tcPr>
          <w:p w14:paraId="17B65C7C" w14:textId="3AA0B455" w:rsidR="006449FC" w:rsidRPr="0088485C" w:rsidRDefault="006449FC" w:rsidP="0088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84" w:type="pct"/>
          </w:tcPr>
          <w:p w14:paraId="4A06B0B3" w14:textId="77777777" w:rsidR="006449FC" w:rsidRPr="0088485C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577" w:type="pct"/>
          </w:tcPr>
          <w:p w14:paraId="7DB5B0F2" w14:textId="77777777" w:rsidR="006449FC" w:rsidRPr="0088485C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3E521FA9" w14:textId="77777777" w:rsidR="006449FC" w:rsidRPr="0088485C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578" w:type="pct"/>
          </w:tcPr>
          <w:p w14:paraId="6F957806" w14:textId="77777777" w:rsidR="006449FC" w:rsidRPr="0088485C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146" w:type="pct"/>
          </w:tcPr>
          <w:p w14:paraId="542A7205" w14:textId="77777777" w:rsidR="006449FC" w:rsidRPr="0088485C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577" w:type="pct"/>
          </w:tcPr>
          <w:p w14:paraId="7B64FCC2" w14:textId="77777777" w:rsidR="006449FC" w:rsidRPr="0088485C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6C41A199" w14:textId="77777777" w:rsidR="006449FC" w:rsidRPr="0088485C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566" w:type="pct"/>
          </w:tcPr>
          <w:p w14:paraId="2CE165FE" w14:textId="77777777" w:rsidR="006449FC" w:rsidRPr="0088485C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</w:tr>
      <w:tr w:rsidR="0088485C" w:rsidRPr="00485F8B" w14:paraId="78F6BDD2" w14:textId="77777777" w:rsidTr="00822902">
        <w:tc>
          <w:tcPr>
            <w:tcW w:w="1684" w:type="pct"/>
          </w:tcPr>
          <w:p w14:paraId="38603CBE" w14:textId="4232F759" w:rsidR="0088485C" w:rsidRPr="00485F8B" w:rsidRDefault="0088485C" w:rsidP="00822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</w:tcPr>
          <w:p w14:paraId="5F072561" w14:textId="77777777" w:rsidR="0088485C" w:rsidRPr="00485F8B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031EAB5" w14:textId="77777777" w:rsidR="0088485C" w:rsidRPr="00485F8B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05EDE3" w14:textId="77777777" w:rsidR="0088485C" w:rsidRPr="00485F8B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C83BF8F" w14:textId="77777777" w:rsidR="0088485C" w:rsidRPr="00485F8B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589D3A" w14:textId="77777777" w:rsidR="0088485C" w:rsidRPr="00485F8B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949076" w14:textId="77777777" w:rsidR="0088485C" w:rsidRPr="00485F8B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76E944" w14:textId="77777777" w:rsidR="0088485C" w:rsidRPr="00485F8B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DDFACD9" w14:textId="77777777" w:rsidR="0088485C" w:rsidRPr="00485F8B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9FC" w:rsidRPr="00485F8B" w14:paraId="732250D6" w14:textId="77777777" w:rsidTr="00822902">
        <w:tc>
          <w:tcPr>
            <w:tcW w:w="1684" w:type="pct"/>
          </w:tcPr>
          <w:p w14:paraId="06073090" w14:textId="77777777" w:rsidR="006449FC" w:rsidRPr="00485F8B" w:rsidRDefault="006449FC" w:rsidP="00822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4" w:type="pct"/>
          </w:tcPr>
          <w:p w14:paraId="5CDEB670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709D461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27,014</w:t>
            </w:r>
          </w:p>
        </w:tc>
        <w:tc>
          <w:tcPr>
            <w:tcW w:w="144" w:type="pct"/>
          </w:tcPr>
          <w:p w14:paraId="7F258A71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3CFEE5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16,669</w:t>
            </w:r>
          </w:p>
        </w:tc>
        <w:tc>
          <w:tcPr>
            <w:tcW w:w="146" w:type="pct"/>
          </w:tcPr>
          <w:p w14:paraId="650B7C1E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4A57E71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30,126</w:t>
            </w:r>
          </w:p>
        </w:tc>
        <w:tc>
          <w:tcPr>
            <w:tcW w:w="144" w:type="pct"/>
          </w:tcPr>
          <w:p w14:paraId="5BF06BF9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316B0EC4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18,782</w:t>
            </w:r>
          </w:p>
        </w:tc>
      </w:tr>
      <w:tr w:rsidR="006449FC" w:rsidRPr="00485F8B" w14:paraId="531B9B4B" w14:textId="77777777" w:rsidTr="00822902">
        <w:tc>
          <w:tcPr>
            <w:tcW w:w="1684" w:type="pct"/>
          </w:tcPr>
          <w:p w14:paraId="06842791" w14:textId="77777777" w:rsidR="006449FC" w:rsidRPr="00485F8B" w:rsidRDefault="006449FC" w:rsidP="00822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84" w:type="pct"/>
          </w:tcPr>
          <w:p w14:paraId="16EEA90A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CD7A36C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A54850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AD41C58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5062C4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44E9CA5A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04ADAB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46876432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49FC" w:rsidRPr="00485F8B" w14:paraId="6FC2F91D" w14:textId="77777777" w:rsidTr="00822902">
        <w:tc>
          <w:tcPr>
            <w:tcW w:w="1684" w:type="pct"/>
          </w:tcPr>
          <w:p w14:paraId="652170DF" w14:textId="77777777" w:rsidR="006449FC" w:rsidRPr="00485F8B" w:rsidRDefault="006449FC" w:rsidP="00822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4" w:type="pct"/>
          </w:tcPr>
          <w:p w14:paraId="4EF4190A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5718268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44" w:type="pct"/>
          </w:tcPr>
          <w:p w14:paraId="6EA4873A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8E4A5CB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46" w:type="pct"/>
          </w:tcPr>
          <w:p w14:paraId="36B941FA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C24D681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44" w:type="pct"/>
          </w:tcPr>
          <w:p w14:paraId="2C460608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15621B6E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6449FC" w:rsidRPr="00485F8B" w14:paraId="2A2C5C2F" w14:textId="77777777" w:rsidTr="00822902">
        <w:tc>
          <w:tcPr>
            <w:tcW w:w="1684" w:type="pct"/>
          </w:tcPr>
          <w:p w14:paraId="25DBC98B" w14:textId="77777777" w:rsidR="006449FC" w:rsidRPr="00485F8B" w:rsidRDefault="006449FC" w:rsidP="00822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7BCFA4A5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67EC5543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4" w:type="pct"/>
          </w:tcPr>
          <w:p w14:paraId="708FC6F9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56D14447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354185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571F4A1B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666ACFE3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AB62EC1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6449FC" w:rsidRPr="00485F8B" w14:paraId="1441C2BB" w14:textId="77777777" w:rsidTr="00822902">
        <w:tc>
          <w:tcPr>
            <w:tcW w:w="1684" w:type="pct"/>
          </w:tcPr>
          <w:p w14:paraId="02D94827" w14:textId="77777777" w:rsidR="006449FC" w:rsidRPr="00485F8B" w:rsidRDefault="006449FC" w:rsidP="00822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64B1A1CF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0D997166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2A00F73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17D8DDC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B81E05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3A646B47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144" w:type="pct"/>
          </w:tcPr>
          <w:p w14:paraId="397444E1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3C834D85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6449FC" w:rsidRPr="00485F8B" w14:paraId="14EAC960" w14:textId="77777777" w:rsidTr="00822902">
        <w:tc>
          <w:tcPr>
            <w:tcW w:w="1684" w:type="pct"/>
          </w:tcPr>
          <w:p w14:paraId="39D84A7D" w14:textId="77777777" w:rsidR="006449FC" w:rsidRPr="00485F8B" w:rsidRDefault="006449FC" w:rsidP="00822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39AE6CFC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7397D5A3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22EBC31B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49A8A412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65AB2865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72398D12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24E5D856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20A92B31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6449FC" w:rsidRPr="00485F8B" w14:paraId="1E8AA7E1" w14:textId="77777777" w:rsidTr="00822902">
        <w:tc>
          <w:tcPr>
            <w:tcW w:w="1684" w:type="pct"/>
          </w:tcPr>
          <w:p w14:paraId="0E3C21CC" w14:textId="77777777" w:rsidR="006449FC" w:rsidRPr="00485F8B" w:rsidRDefault="006449FC" w:rsidP="00822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33E9523F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50B23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27,214</w:t>
            </w:r>
          </w:p>
        </w:tc>
        <w:tc>
          <w:tcPr>
            <w:tcW w:w="144" w:type="pct"/>
          </w:tcPr>
          <w:p w14:paraId="718905CB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032E9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16,892</w:t>
            </w:r>
          </w:p>
        </w:tc>
        <w:tc>
          <w:tcPr>
            <w:tcW w:w="146" w:type="pct"/>
          </w:tcPr>
          <w:p w14:paraId="729DD95A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84131" w14:textId="77777777" w:rsidR="006449FC" w:rsidRPr="006449FC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9FC">
              <w:rPr>
                <w:rFonts w:ascii="Angsana New" w:hAnsi="Angsana New"/>
                <w:b/>
                <w:bCs/>
                <w:sz w:val="30"/>
                <w:szCs w:val="30"/>
              </w:rPr>
              <w:t>30,599</w:t>
            </w:r>
          </w:p>
        </w:tc>
        <w:tc>
          <w:tcPr>
            <w:tcW w:w="144" w:type="pct"/>
          </w:tcPr>
          <w:p w14:paraId="4DD9B311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6AD8" w14:textId="77777777" w:rsidR="006449FC" w:rsidRPr="00485F8B" w:rsidRDefault="006449F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19,337</w:t>
            </w:r>
          </w:p>
        </w:tc>
      </w:tr>
      <w:tr w:rsidR="0088485C" w:rsidRPr="0088485C" w14:paraId="23EACA9E" w14:textId="77777777" w:rsidTr="0088485C">
        <w:trPr>
          <w:trHeight w:val="199"/>
        </w:trPr>
        <w:tc>
          <w:tcPr>
            <w:tcW w:w="1684" w:type="pct"/>
          </w:tcPr>
          <w:p w14:paraId="72AF4A99" w14:textId="77777777" w:rsidR="0088485C" w:rsidRPr="0088485C" w:rsidRDefault="0088485C" w:rsidP="00822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4" w:type="pct"/>
          </w:tcPr>
          <w:p w14:paraId="49CDC6F1" w14:textId="77777777" w:rsidR="0088485C" w:rsidRPr="0088485C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14:paraId="7655F306" w14:textId="77777777" w:rsidR="0088485C" w:rsidRPr="0088485C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pct"/>
          </w:tcPr>
          <w:p w14:paraId="5A592776" w14:textId="77777777" w:rsidR="0088485C" w:rsidRPr="0088485C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294BC47E" w14:textId="77777777" w:rsidR="0088485C" w:rsidRPr="0088485C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5ABDDB75" w14:textId="77777777" w:rsidR="0088485C" w:rsidRPr="0088485C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14:paraId="4098EE7F" w14:textId="77777777" w:rsidR="0088485C" w:rsidRPr="0088485C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pct"/>
          </w:tcPr>
          <w:p w14:paraId="4602538E" w14:textId="77777777" w:rsidR="0088485C" w:rsidRPr="0088485C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14:paraId="624C4B1F" w14:textId="77777777" w:rsidR="0088485C" w:rsidRPr="0088485C" w:rsidRDefault="0088485C" w:rsidP="00822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E29AB" w:rsidRPr="00485F8B" w14:paraId="32EF8C27" w14:textId="77777777" w:rsidTr="001106DE">
        <w:tc>
          <w:tcPr>
            <w:tcW w:w="1684" w:type="pct"/>
          </w:tcPr>
          <w:p w14:paraId="4E45CE19" w14:textId="01C0BC4C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4" w:type="pct"/>
          </w:tcPr>
          <w:p w14:paraId="67006F5E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BD64A2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ACA5B83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025A76D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94DDBB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B46AC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A2F228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7A308873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14:paraId="2857E38B" w14:textId="77777777" w:rsidTr="001106DE">
        <w:tc>
          <w:tcPr>
            <w:tcW w:w="1684" w:type="pct"/>
          </w:tcPr>
          <w:p w14:paraId="4266BD0D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4" w:type="pct"/>
          </w:tcPr>
          <w:p w14:paraId="7A6F67B2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EA1EE9" w14:textId="1A555FB9" w:rsidR="00325B61" w:rsidRPr="00485F8B" w:rsidRDefault="00374D34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34,734</w:t>
            </w:r>
          </w:p>
        </w:tc>
        <w:tc>
          <w:tcPr>
            <w:tcW w:w="144" w:type="pct"/>
          </w:tcPr>
          <w:p w14:paraId="16B0A53E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1BFF1C6" w14:textId="523ABB93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21,455</w:t>
            </w:r>
          </w:p>
        </w:tc>
        <w:tc>
          <w:tcPr>
            <w:tcW w:w="146" w:type="pct"/>
          </w:tcPr>
          <w:p w14:paraId="0BAAFFE4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781D4" w14:textId="46A0042E" w:rsidR="00325B61" w:rsidRPr="00485F8B" w:rsidRDefault="003237B8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/>
                <w:sz w:val="30"/>
                <w:szCs w:val="30"/>
              </w:rPr>
            </w:pPr>
            <w:r w:rsidRPr="00485F8B">
              <w:rPr>
                <w:rFonts w:asciiTheme="majorBidi" w:hAnsiTheme="majorBidi"/>
                <w:sz w:val="30"/>
                <w:szCs w:val="30"/>
              </w:rPr>
              <w:t>18,955</w:t>
            </w:r>
          </w:p>
        </w:tc>
        <w:tc>
          <w:tcPr>
            <w:tcW w:w="144" w:type="pct"/>
          </w:tcPr>
          <w:p w14:paraId="18AC7E1B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C6E8E5A" w14:textId="1CDB495E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/>
                <w:sz w:val="30"/>
                <w:szCs w:val="30"/>
              </w:rPr>
              <w:t>10,26</w:t>
            </w:r>
            <w:r w:rsidRPr="00485F8B">
              <w:rPr>
                <w:rFonts w:asciiTheme="majorBidi" w:hAnsiTheme="majorBidi" w:hint="cs"/>
                <w:sz w:val="30"/>
                <w:szCs w:val="30"/>
              </w:rPr>
              <w:t>5</w:t>
            </w:r>
          </w:p>
        </w:tc>
      </w:tr>
      <w:tr w:rsidR="009E29AB" w:rsidRPr="00485F8B" w14:paraId="5303CF8A" w14:textId="77777777" w:rsidTr="001106DE">
        <w:tc>
          <w:tcPr>
            <w:tcW w:w="1684" w:type="pct"/>
          </w:tcPr>
          <w:p w14:paraId="4EC124F6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84" w:type="pct"/>
          </w:tcPr>
          <w:p w14:paraId="62B3C68F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D549F2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829545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A52F10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0B5F17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BE3E0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71DF24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168A4EF5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14:paraId="59688BAB" w14:textId="77777777" w:rsidTr="001106DE">
        <w:tc>
          <w:tcPr>
            <w:tcW w:w="1684" w:type="pct"/>
          </w:tcPr>
          <w:p w14:paraId="543DC65C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4" w:type="pct"/>
          </w:tcPr>
          <w:p w14:paraId="60EFA078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C0EC2" w14:textId="42F88983" w:rsidR="00325B61" w:rsidRPr="00485F8B" w:rsidRDefault="00374D34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44" w:type="pct"/>
          </w:tcPr>
          <w:p w14:paraId="71FF0948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0140312" w14:textId="1442987C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146" w:type="pct"/>
          </w:tcPr>
          <w:p w14:paraId="7AC6A360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691E9" w14:textId="608A76A5" w:rsidR="00325B61" w:rsidRPr="00485F8B" w:rsidRDefault="003237B8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44" w:type="pct"/>
          </w:tcPr>
          <w:p w14:paraId="2CC8712F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0AAF43D" w14:textId="72B002D2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9E29AB" w:rsidRPr="00485F8B" w14:paraId="5B706749" w14:textId="77777777" w:rsidTr="001106DE">
        <w:tc>
          <w:tcPr>
            <w:tcW w:w="1684" w:type="pct"/>
          </w:tcPr>
          <w:p w14:paraId="1AC31237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489E7B75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3092E" w14:textId="3DDCDCB5" w:rsidR="00325B61" w:rsidRPr="00485F8B" w:rsidRDefault="00374D34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4" w:type="pct"/>
          </w:tcPr>
          <w:p w14:paraId="40B3DCBD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F280CE3" w14:textId="15CBF98D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6" w:type="pct"/>
          </w:tcPr>
          <w:p w14:paraId="4E834338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6A49F" w14:textId="6CEC3710" w:rsidR="00325B61" w:rsidRPr="00485F8B" w:rsidRDefault="003237B8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5D6231B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30D9741" w14:textId="0DDBA368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9E29AB" w:rsidRPr="00485F8B" w14:paraId="20D2CDDA" w14:textId="77777777" w:rsidTr="001106DE">
        <w:tc>
          <w:tcPr>
            <w:tcW w:w="1684" w:type="pct"/>
          </w:tcPr>
          <w:p w14:paraId="02375116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1F2E6C3F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52FB69A8" w14:textId="381898FE" w:rsidR="00325B61" w:rsidRPr="00485F8B" w:rsidRDefault="00374D34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44" w:type="pct"/>
          </w:tcPr>
          <w:p w14:paraId="1211286D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748A1A2" w14:textId="78ED724A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6" w:type="pct"/>
          </w:tcPr>
          <w:p w14:paraId="786D9AFD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1FDFE5A1" w14:textId="38A538AF" w:rsidR="00325B61" w:rsidRPr="00485F8B" w:rsidRDefault="003237B8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44" w:type="pct"/>
          </w:tcPr>
          <w:p w14:paraId="6B7925EE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1B11080" w14:textId="4EA3C2A3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9AB" w:rsidRPr="00485F8B" w14:paraId="384D9D66" w14:textId="77777777" w:rsidTr="001106DE">
        <w:tc>
          <w:tcPr>
            <w:tcW w:w="1684" w:type="pct"/>
          </w:tcPr>
          <w:p w14:paraId="522FE562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127FBB7E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890E9" w14:textId="3B62B411" w:rsidR="00325B61" w:rsidRPr="00485F8B" w:rsidRDefault="00374D34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44" w:type="pct"/>
          </w:tcPr>
          <w:p w14:paraId="7FEC2710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21A38AA6" w14:textId="513538F2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14:paraId="1A0AC345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F1F40D" w14:textId="5458068B" w:rsidR="00325B61" w:rsidRPr="00485F8B" w:rsidRDefault="003237B8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</w:tcPr>
          <w:p w14:paraId="422C633A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3BE76D01" w14:textId="64135AB2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E29AB" w:rsidRPr="00485F8B" w14:paraId="1B65386B" w14:textId="77777777" w:rsidTr="001106DE">
        <w:tc>
          <w:tcPr>
            <w:tcW w:w="1684" w:type="pct"/>
          </w:tcPr>
          <w:p w14:paraId="149C2A53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46106494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F64F8" w14:textId="028B88B3" w:rsidR="00325B61" w:rsidRPr="00485F8B" w:rsidRDefault="00374D34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36,003</w:t>
            </w:r>
          </w:p>
        </w:tc>
        <w:tc>
          <w:tcPr>
            <w:tcW w:w="144" w:type="pct"/>
          </w:tcPr>
          <w:p w14:paraId="64016AD0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256B9CFC" w14:textId="1DA0C592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22,653</w:t>
            </w:r>
          </w:p>
        </w:tc>
        <w:tc>
          <w:tcPr>
            <w:tcW w:w="146" w:type="pct"/>
          </w:tcPr>
          <w:p w14:paraId="2C7226D8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490842" w14:textId="0FC5D65F" w:rsidR="00325B61" w:rsidRPr="00485F8B" w:rsidRDefault="003237B8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19,304</w:t>
            </w:r>
          </w:p>
        </w:tc>
        <w:tc>
          <w:tcPr>
            <w:tcW w:w="144" w:type="pct"/>
          </w:tcPr>
          <w:p w14:paraId="36CE9302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DEA950F" w14:textId="59D27539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10,71</w:t>
            </w:r>
            <w:r w:rsidRPr="00485F8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  <w:tr w:rsidR="009E29AB" w:rsidRPr="00485F8B" w14:paraId="60B9FC3B" w14:textId="77777777" w:rsidTr="001106DE">
        <w:tc>
          <w:tcPr>
            <w:tcW w:w="1684" w:type="pct"/>
          </w:tcPr>
          <w:p w14:paraId="15321DCA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3EAD9BB6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4" w:type="pct"/>
          </w:tcPr>
          <w:p w14:paraId="253B59FA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70F7A2E2" w14:textId="00B4D830" w:rsidR="00325B61" w:rsidRPr="00485F8B" w:rsidRDefault="00374D34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(131)</w:t>
            </w:r>
          </w:p>
        </w:tc>
        <w:tc>
          <w:tcPr>
            <w:tcW w:w="144" w:type="pct"/>
          </w:tcPr>
          <w:p w14:paraId="6730BAD9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37D15AF" w14:textId="08907EEA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  <w:tc>
          <w:tcPr>
            <w:tcW w:w="146" w:type="pct"/>
          </w:tcPr>
          <w:p w14:paraId="00B5C846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58D0D5E8" w14:textId="171BC1BE" w:rsidR="00325B61" w:rsidRPr="00485F8B" w:rsidRDefault="003237B8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144" w:type="pct"/>
          </w:tcPr>
          <w:p w14:paraId="5EAB1320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6409A2DE" w14:textId="51D3ACB8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85F8B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5B61" w:rsidRPr="00485F8B" w14:paraId="1331BFBA" w14:textId="77777777" w:rsidTr="001106DE">
        <w:tc>
          <w:tcPr>
            <w:tcW w:w="1684" w:type="pct"/>
          </w:tcPr>
          <w:p w14:paraId="5A0E5E9D" w14:textId="77777777" w:rsidR="00325B61" w:rsidRPr="00485F8B" w:rsidRDefault="00325B61" w:rsidP="0032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</w:tcPr>
          <w:p w14:paraId="74509E8C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3DF682E" w14:textId="602A74F5" w:rsidR="00325B61" w:rsidRPr="00485F8B" w:rsidRDefault="00374D34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63,086</w:t>
            </w:r>
          </w:p>
        </w:tc>
        <w:tc>
          <w:tcPr>
            <w:tcW w:w="144" w:type="pct"/>
          </w:tcPr>
          <w:p w14:paraId="3CAC8859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1F79DCA" w14:textId="7DE4A7DE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39,410</w:t>
            </w:r>
          </w:p>
        </w:tc>
        <w:tc>
          <w:tcPr>
            <w:tcW w:w="146" w:type="pct"/>
          </w:tcPr>
          <w:p w14:paraId="536D37F5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0088939" w14:textId="396531DE" w:rsidR="00325B61" w:rsidRPr="00485F8B" w:rsidRDefault="003237B8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49,883</w:t>
            </w:r>
          </w:p>
        </w:tc>
        <w:tc>
          <w:tcPr>
            <w:tcW w:w="144" w:type="pct"/>
          </w:tcPr>
          <w:p w14:paraId="028513AC" w14:textId="77777777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650574B" w14:textId="522ED1B2" w:rsidR="00325B61" w:rsidRPr="00485F8B" w:rsidRDefault="00325B61" w:rsidP="00325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30,031</w:t>
            </w:r>
          </w:p>
        </w:tc>
      </w:tr>
    </w:tbl>
    <w:p w14:paraId="7C28820D" w14:textId="77777777" w:rsidR="00420E83" w:rsidRPr="00485F8B" w:rsidRDefault="00420E83" w:rsidP="00420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485F8B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โดยปกติระยะเวลาการให้สินเชื่อแก่ลูกค้าของ</w:t>
      </w:r>
      <w:r w:rsidRPr="00485F8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85F8B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485F8B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Pr="00485F8B">
        <w:rPr>
          <w:rFonts w:asciiTheme="majorBidi" w:hAnsiTheme="majorBidi" w:cstheme="majorBidi"/>
          <w:sz w:val="30"/>
          <w:szCs w:val="30"/>
        </w:rPr>
        <w:t>7</w:t>
      </w:r>
      <w:r w:rsidRPr="00485F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5F8B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Pr="00485F8B">
        <w:rPr>
          <w:rFonts w:asciiTheme="majorBidi" w:hAnsiTheme="majorBidi" w:cstheme="majorBidi"/>
          <w:sz w:val="30"/>
          <w:szCs w:val="30"/>
        </w:rPr>
        <w:t>135</w:t>
      </w:r>
      <w:r w:rsidRPr="00485F8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0C684061" w14:textId="2893EAF2" w:rsidR="00040471" w:rsidRPr="00485F8B" w:rsidRDefault="00040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99E605" w14:textId="0795D77B" w:rsidR="00706143" w:rsidRPr="005A1F4C" w:rsidRDefault="004A3D72" w:rsidP="00706143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5F8B">
        <w:rPr>
          <w:rFonts w:asciiTheme="majorBidi" w:hAnsiTheme="majorBidi" w:cstheme="majorBidi"/>
          <w:b/>
          <w:bCs/>
          <w:sz w:val="30"/>
          <w:szCs w:val="30"/>
          <w:cs/>
        </w:rPr>
        <w:t>เงิ</w:t>
      </w:r>
      <w:r w:rsidRPr="005A1F4C">
        <w:rPr>
          <w:rFonts w:asciiTheme="majorBidi" w:hAnsiTheme="majorBidi" w:cstheme="majorBidi"/>
          <w:b/>
          <w:bCs/>
          <w:sz w:val="30"/>
          <w:szCs w:val="30"/>
          <w:cs/>
        </w:rPr>
        <w:t>นลงทุนในบริษัทย่อย</w:t>
      </w:r>
      <w:r w:rsidR="009F3A7A" w:rsidRPr="005A1F4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9F3A7A" w:rsidRPr="005A1F4C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การร่วมค้า และบริษัทร่วม</w:t>
      </w:r>
      <w:r w:rsidR="009F3A7A" w:rsidRPr="005A1F4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D2047" w:rsidRPr="005A1F4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61480D2" w14:textId="77777777" w:rsidR="00DD2047" w:rsidRPr="005A1F4C" w:rsidRDefault="00DD2047" w:rsidP="0067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1"/>
        <w:gridCol w:w="271"/>
        <w:gridCol w:w="1350"/>
        <w:gridCol w:w="270"/>
        <w:gridCol w:w="1348"/>
      </w:tblGrid>
      <w:tr w:rsidR="009E29AB" w:rsidRPr="005A1F4C" w14:paraId="5FFC354C" w14:textId="77777777">
        <w:trPr>
          <w:tblHeader/>
        </w:trPr>
        <w:tc>
          <w:tcPr>
            <w:tcW w:w="3270" w:type="pct"/>
            <w:hideMark/>
          </w:tcPr>
          <w:p w14:paraId="069BE26B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1F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549DE4B" w14:textId="7D99E6C5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1F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42E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A1F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A1F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080995" w:rsidRPr="005A1F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5A1F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A1F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5A1F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80995" w:rsidRPr="005A1F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45" w:type="pct"/>
            <w:vAlign w:val="bottom"/>
          </w:tcPr>
          <w:p w14:paraId="1DE1984C" w14:textId="77777777" w:rsidR="009F3A7A" w:rsidRPr="005A1F4C" w:rsidRDefault="009F3A7A" w:rsidP="009F3A7A">
            <w:pPr>
              <w:tabs>
                <w:tab w:val="clear" w:pos="227"/>
                <w:tab w:val="decimal" w:pos="251"/>
              </w:tabs>
              <w:spacing w:line="240" w:lineRule="auto"/>
              <w:ind w:left="-108" w:right="-131"/>
              <w:jc w:val="center"/>
              <w:rPr>
                <w:rFonts w:ascii="Angsana New" w:hAnsi="Angsana New" w:cs="Arial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vAlign w:val="bottom"/>
            <w:hideMark/>
          </w:tcPr>
          <w:p w14:paraId="729C6629" w14:textId="77777777" w:rsidR="009F3A7A" w:rsidRPr="005A1F4C" w:rsidRDefault="009F3A7A" w:rsidP="003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1F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50828D4" w14:textId="77777777" w:rsidR="009F3A7A" w:rsidRPr="005A1F4C" w:rsidRDefault="009F3A7A" w:rsidP="003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pct"/>
            <w:hideMark/>
          </w:tcPr>
          <w:p w14:paraId="5513499F" w14:textId="77777777" w:rsidR="009F3A7A" w:rsidRPr="005A1F4C" w:rsidRDefault="009F3A7A" w:rsidP="003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F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5A1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A1F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9AB" w:rsidRPr="005A1F4C" w14:paraId="7473DDB5" w14:textId="77777777">
        <w:trPr>
          <w:trHeight w:val="344"/>
          <w:tblHeader/>
        </w:trPr>
        <w:tc>
          <w:tcPr>
            <w:tcW w:w="3270" w:type="pct"/>
          </w:tcPr>
          <w:p w14:paraId="69958AF6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900DDDA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31"/>
              <w:jc w:val="center"/>
              <w:rPr>
                <w:rFonts w:ascii="Angsana New" w:hAnsi="Angsana New" w:cs="Arial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5" w:type="pct"/>
            <w:gridSpan w:val="3"/>
            <w:hideMark/>
          </w:tcPr>
          <w:p w14:paraId="214BCFE9" w14:textId="3B1CA742" w:rsidR="009F3A7A" w:rsidRPr="005A1F4C" w:rsidRDefault="009F3A7A" w:rsidP="003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1"/>
              <w:jc w:val="center"/>
              <w:rPr>
                <w:rFonts w:ascii="Angsana New" w:hAnsi="Angsana New" w:cstheme="minorBidi"/>
                <w:i/>
                <w:iCs/>
                <w:sz w:val="30"/>
                <w:szCs w:val="30"/>
                <w:cs/>
              </w:rPr>
            </w:pPr>
            <w:r w:rsidRPr="005A1F4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9AB" w:rsidRPr="005A1F4C" w14:paraId="51066CF5" w14:textId="77777777">
        <w:trPr>
          <w:trHeight w:val="344"/>
        </w:trPr>
        <w:tc>
          <w:tcPr>
            <w:tcW w:w="3270" w:type="pct"/>
            <w:hideMark/>
          </w:tcPr>
          <w:p w14:paraId="1C0D4E36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1F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" w:type="pct"/>
          </w:tcPr>
          <w:p w14:paraId="457E1EFF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line="240" w:lineRule="auto"/>
              <w:ind w:left="-108" w:right="-131"/>
              <w:rPr>
                <w:rFonts w:ascii="Angsana New" w:hAnsi="Angsana New" w:cs="Arial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1277EB04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line="240" w:lineRule="auto"/>
              <w:ind w:left="-108" w:right="-131"/>
              <w:rPr>
                <w:rFonts w:ascii="Angsana New" w:hAnsi="Angsana New" w:cs="Arial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FABC8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line="240" w:lineRule="auto"/>
              <w:ind w:right="-131"/>
              <w:rPr>
                <w:rFonts w:ascii="Angsana New" w:hAnsi="Angsana New" w:cs="Arial"/>
                <w:sz w:val="30"/>
                <w:szCs w:val="30"/>
              </w:rPr>
            </w:pPr>
          </w:p>
        </w:tc>
        <w:tc>
          <w:tcPr>
            <w:tcW w:w="720" w:type="pct"/>
          </w:tcPr>
          <w:p w14:paraId="45EDDB64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line="240" w:lineRule="auto"/>
              <w:ind w:left="-108" w:right="-131"/>
              <w:rPr>
                <w:rFonts w:ascii="Angsana New" w:hAnsi="Angsana New" w:cs="Arial"/>
                <w:sz w:val="30"/>
                <w:szCs w:val="30"/>
              </w:rPr>
            </w:pPr>
          </w:p>
        </w:tc>
      </w:tr>
      <w:tr w:rsidR="009E29AB" w:rsidRPr="005A1F4C" w14:paraId="1EB739B7" w14:textId="77777777">
        <w:trPr>
          <w:trHeight w:val="344"/>
        </w:trPr>
        <w:tc>
          <w:tcPr>
            <w:tcW w:w="3270" w:type="pct"/>
            <w:hideMark/>
          </w:tcPr>
          <w:p w14:paraId="7E8EE6D7" w14:textId="190BBE7B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1F4C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ขาดทุนจากการด้อยค่าเงินลงทุนใน </w:t>
            </w:r>
            <w:r w:rsidRPr="005A1F4C">
              <w:rPr>
                <w:rFonts w:ascii="Angsana New" w:hAnsi="Angsana New" w:hint="cs"/>
                <w:sz w:val="30"/>
                <w:szCs w:val="30"/>
              </w:rPr>
              <w:t>PTTGC America Corporation</w:t>
            </w:r>
          </w:p>
        </w:tc>
        <w:tc>
          <w:tcPr>
            <w:tcW w:w="145" w:type="pct"/>
          </w:tcPr>
          <w:p w14:paraId="4B3ABF44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line="240" w:lineRule="auto"/>
              <w:ind w:left="-108" w:right="-131"/>
              <w:rPr>
                <w:rFonts w:ascii="Angsana New" w:hAnsi="Angsana New" w:cs="Arial"/>
                <w:sz w:val="30"/>
                <w:szCs w:val="30"/>
                <w:cs/>
              </w:rPr>
            </w:pPr>
          </w:p>
        </w:tc>
        <w:tc>
          <w:tcPr>
            <w:tcW w:w="721" w:type="pct"/>
            <w:hideMark/>
          </w:tcPr>
          <w:p w14:paraId="27C8629B" w14:textId="77777777" w:rsidR="009F3A7A" w:rsidRPr="005A1F4C" w:rsidRDefault="009F3A7A" w:rsidP="00C9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F4C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7B920D" w14:textId="77777777" w:rsidR="009F3A7A" w:rsidRPr="005A1F4C" w:rsidRDefault="009F3A7A" w:rsidP="00C9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hideMark/>
          </w:tcPr>
          <w:p w14:paraId="189EC9FA" w14:textId="4CD53C43" w:rsidR="009F3A7A" w:rsidRPr="005A1F4C" w:rsidRDefault="0006036B" w:rsidP="00C9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3A7A" w:rsidRPr="005A1F4C">
              <w:rPr>
                <w:rFonts w:asciiTheme="majorBidi" w:hAnsiTheme="majorBidi" w:cstheme="majorBidi"/>
                <w:sz w:val="30"/>
                <w:szCs w:val="30"/>
              </w:rPr>
              <w:t>4,760</w:t>
            </w:r>
            <w:r w:rsidRPr="005A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29AB" w:rsidRPr="005A1F4C" w14:paraId="5F74D91E" w14:textId="77777777">
        <w:tc>
          <w:tcPr>
            <w:tcW w:w="3270" w:type="pct"/>
          </w:tcPr>
          <w:p w14:paraId="7A1266F3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046932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765"/>
              </w:tabs>
              <w:spacing w:line="240" w:lineRule="auto"/>
              <w:ind w:left="-7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574472D0" w14:textId="77777777" w:rsidR="009F3A7A" w:rsidRPr="005A1F4C" w:rsidRDefault="009F3A7A" w:rsidP="00C9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F5729F" w14:textId="77777777" w:rsidR="009F3A7A" w:rsidRPr="005A1F4C" w:rsidRDefault="009F3A7A" w:rsidP="00C9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1E3B2E88" w14:textId="77777777" w:rsidR="009F3A7A" w:rsidRPr="005A1F4C" w:rsidRDefault="009F3A7A" w:rsidP="00C9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5A1F4C" w14:paraId="3BE315AA" w14:textId="77777777">
        <w:tc>
          <w:tcPr>
            <w:tcW w:w="3270" w:type="pct"/>
            <w:hideMark/>
          </w:tcPr>
          <w:p w14:paraId="20BA3934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1F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5" w:type="pct"/>
          </w:tcPr>
          <w:p w14:paraId="2331498C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765"/>
              </w:tabs>
              <w:spacing w:line="240" w:lineRule="auto"/>
              <w:ind w:left="-7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34DF488A" w14:textId="77777777" w:rsidR="009F3A7A" w:rsidRPr="005A1F4C" w:rsidRDefault="009F3A7A" w:rsidP="00C9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EEB750" w14:textId="77777777" w:rsidR="009F3A7A" w:rsidRPr="005A1F4C" w:rsidRDefault="009F3A7A" w:rsidP="00C9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04FB6875" w14:textId="77777777" w:rsidR="009F3A7A" w:rsidRPr="005A1F4C" w:rsidRDefault="009F3A7A" w:rsidP="00C9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3A7A" w:rsidRPr="005A1F4C" w14:paraId="04C56029" w14:textId="77777777" w:rsidTr="00C958BB">
        <w:tc>
          <w:tcPr>
            <w:tcW w:w="3270" w:type="pct"/>
            <w:hideMark/>
          </w:tcPr>
          <w:p w14:paraId="68ECA7EC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1F4C">
              <w:rPr>
                <w:rFonts w:ascii="Angsana New" w:hAnsi="Angsana New" w:hint="cs"/>
                <w:sz w:val="30"/>
                <w:szCs w:val="30"/>
                <w:cs/>
              </w:rPr>
              <w:t>จัดประเภทเงินลงทุนใน</w:t>
            </w:r>
            <w:r w:rsidRPr="005A1F4C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</w:t>
            </w:r>
            <w:r w:rsidRPr="005A1F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1F4C">
              <w:rPr>
                <w:rFonts w:ascii="Angsana New" w:hAnsi="Angsana New"/>
                <w:sz w:val="30"/>
                <w:szCs w:val="30"/>
                <w:cs/>
              </w:rPr>
              <w:t>เทอร์มินัล</w:t>
            </w:r>
            <w:r w:rsidRPr="005A1F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1F4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5A1F4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1C2E756" w14:textId="01DA8D1A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1F4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15455" w:rsidRPr="005A1F4C"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Pr="005A1F4C">
              <w:rPr>
                <w:rFonts w:asciiTheme="majorBidi" w:hAnsiTheme="majorBidi" w:hint="cs"/>
                <w:sz w:val="30"/>
                <w:szCs w:val="30"/>
                <w:cs/>
              </w:rPr>
              <w:t>เป็นสินทรัพย์ทางการเงินไม่หมุนเวียน</w:t>
            </w:r>
          </w:p>
        </w:tc>
        <w:tc>
          <w:tcPr>
            <w:tcW w:w="145" w:type="pct"/>
          </w:tcPr>
          <w:p w14:paraId="7D319A24" w14:textId="77777777" w:rsidR="009F3A7A" w:rsidRPr="005A1F4C" w:rsidRDefault="009F3A7A" w:rsidP="009F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9"/>
                <w:tab w:val="decimal" w:pos="765"/>
              </w:tabs>
              <w:spacing w:line="240" w:lineRule="auto"/>
              <w:ind w:left="-7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  <w:vAlign w:val="bottom"/>
            <w:hideMark/>
          </w:tcPr>
          <w:p w14:paraId="72F3575A" w14:textId="713623C7" w:rsidR="009F3A7A" w:rsidRPr="005A1F4C" w:rsidRDefault="0006036B" w:rsidP="00C9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F4C">
              <w:rPr>
                <w:rFonts w:asciiTheme="majorBidi" w:hAnsiTheme="majorBidi" w:cstheme="majorBidi"/>
                <w:sz w:val="30"/>
                <w:szCs w:val="30"/>
              </w:rPr>
              <w:t>(74)</w:t>
            </w:r>
          </w:p>
        </w:tc>
        <w:tc>
          <w:tcPr>
            <w:tcW w:w="144" w:type="pct"/>
            <w:vAlign w:val="bottom"/>
          </w:tcPr>
          <w:p w14:paraId="7C6B16B2" w14:textId="77777777" w:rsidR="009F3A7A" w:rsidRPr="005A1F4C" w:rsidRDefault="009F3A7A" w:rsidP="00C9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  <w:vAlign w:val="bottom"/>
            <w:hideMark/>
          </w:tcPr>
          <w:p w14:paraId="3352A65F" w14:textId="5C790BF1" w:rsidR="009F3A7A" w:rsidRPr="005A1F4C" w:rsidRDefault="0006036B" w:rsidP="00C9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3A7A" w:rsidRPr="005A1F4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A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E97F08A" w14:textId="77777777" w:rsidR="009F3A7A" w:rsidRPr="005A1F4C" w:rsidRDefault="009F3A7A" w:rsidP="0067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87FB525" w14:textId="77777777" w:rsidR="009F3A7A" w:rsidRPr="005A1F4C" w:rsidRDefault="009F3A7A" w:rsidP="009F3A7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A1F4C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การด้อยค่าของเงินลงทุนในบริษัทย่อย</w:t>
      </w:r>
    </w:p>
    <w:p w14:paraId="4C6076B4" w14:textId="77777777" w:rsidR="009F3A7A" w:rsidRPr="005A1F4C" w:rsidRDefault="009F3A7A" w:rsidP="009F3A7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F278F6C" w14:textId="34556DC2" w:rsidR="009F3A7A" w:rsidRPr="005A1F4C" w:rsidRDefault="009F3A7A" w:rsidP="009F3A7A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A1F4C">
        <w:rPr>
          <w:rFonts w:ascii="Angsana New" w:hAnsi="Angsana New" w:hint="cs"/>
          <w:i/>
          <w:iCs/>
          <w:sz w:val="30"/>
          <w:szCs w:val="30"/>
          <w:lang w:val="en-US" w:bidi="th-TH"/>
        </w:rPr>
        <w:t>PTTGC America Corporation</w:t>
      </w:r>
    </w:p>
    <w:p w14:paraId="66D906A4" w14:textId="438136C1" w:rsidR="009F3A7A" w:rsidRPr="005A1F4C" w:rsidRDefault="009F3A7A" w:rsidP="00B15455">
      <w:pPr>
        <w:ind w:left="544"/>
        <w:jc w:val="thaiDistribute"/>
        <w:rPr>
          <w:rFonts w:ascii="Angsana New" w:hAnsi="Angsana New"/>
          <w:sz w:val="30"/>
          <w:szCs w:val="30"/>
        </w:rPr>
      </w:pPr>
      <w:r w:rsidRPr="005A1F4C">
        <w:rPr>
          <w:rFonts w:ascii="Angsana New" w:hAnsi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Pr="005A1F4C">
        <w:rPr>
          <w:rFonts w:ascii="Angsana New" w:hAnsi="Angsana New"/>
          <w:sz w:val="30"/>
          <w:szCs w:val="30"/>
        </w:rPr>
        <w:t xml:space="preserve">31 </w:t>
      </w:r>
      <w:r w:rsidRPr="005A1F4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A1F4C">
        <w:rPr>
          <w:rFonts w:ascii="Angsana New" w:hAnsi="Angsana New"/>
          <w:sz w:val="30"/>
          <w:szCs w:val="30"/>
        </w:rPr>
        <w:t xml:space="preserve">2569 </w:t>
      </w:r>
      <w:r w:rsidRPr="005A1F4C">
        <w:rPr>
          <w:rFonts w:ascii="Angsana New" w:hAnsi="Angsana New" w:hint="cs"/>
          <w:sz w:val="30"/>
          <w:szCs w:val="30"/>
          <w:cs/>
        </w:rPr>
        <w:t xml:space="preserve">บริษัทรับรู้ผลขาดทุนจากการด้อยค่าของเงินลงทุนใน </w:t>
      </w:r>
      <w:r w:rsidRPr="005A1F4C">
        <w:rPr>
          <w:rFonts w:ascii="Angsana New" w:hAnsi="Angsana New"/>
          <w:sz w:val="30"/>
          <w:szCs w:val="30"/>
        </w:rPr>
        <w:t>PTTGC America Corporation</w:t>
      </w:r>
      <w:r w:rsidRPr="005A1F4C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จำนวนเงิน </w:t>
      </w:r>
      <w:r w:rsidRPr="005A1F4C">
        <w:rPr>
          <w:rFonts w:ascii="Angsana New" w:hAnsi="Angsana New"/>
          <w:sz w:val="30"/>
          <w:szCs w:val="30"/>
        </w:rPr>
        <w:t xml:space="preserve">4,759.75 </w:t>
      </w:r>
      <w:r w:rsidRPr="005A1F4C">
        <w:rPr>
          <w:rFonts w:ascii="Angsana New" w:hAnsi="Angsana New" w:hint="cs"/>
          <w:sz w:val="30"/>
          <w:szCs w:val="30"/>
          <w:cs/>
        </w:rPr>
        <w:t xml:space="preserve">ล้านบาท ในงบกำไรขาดทุนเฉพาะกิจการ เนื่องจากเงินลงทุนใน </w:t>
      </w:r>
      <w:r w:rsidRPr="005A1F4C">
        <w:rPr>
          <w:rFonts w:ascii="Angsana New" w:hAnsi="Angsana New"/>
          <w:sz w:val="30"/>
          <w:szCs w:val="30"/>
        </w:rPr>
        <w:t xml:space="preserve">PTTGC America LLC </w:t>
      </w:r>
      <w:r w:rsidRPr="005A1F4C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ซึ่งเป็นบริษัทย่อยทางอ้อมของกลุ่มบริษัท มีมูลค่าที่คาดว่าจะได้รับคืนต่ำกว่ามูลค่าตามบัญชีของเงินลงทุนดังกล่าว</w:t>
      </w:r>
    </w:p>
    <w:p w14:paraId="25AC5EBE" w14:textId="77777777" w:rsidR="009F3A7A" w:rsidRPr="005A1F4C" w:rsidRDefault="009F3A7A" w:rsidP="00DD2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1E58DC0B" w14:textId="77777777" w:rsidR="00EA2284" w:rsidRPr="005A1F4C" w:rsidRDefault="00EA2284" w:rsidP="00EA2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A1F4C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การด้อยค่าของสินทรัพย์ใน</w:t>
      </w:r>
      <w:r w:rsidRPr="005A1F4C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 </w:t>
      </w:r>
      <w:r w:rsidRPr="005A1F4C">
        <w:rPr>
          <w:rFonts w:asciiTheme="majorBidi" w:hAnsiTheme="majorBidi" w:cstheme="majorBidi"/>
          <w:i/>
          <w:iCs/>
          <w:sz w:val="30"/>
          <w:szCs w:val="30"/>
          <w:lang w:val="th-TH"/>
        </w:rPr>
        <w:t>PTTGC America LLC</w:t>
      </w:r>
    </w:p>
    <w:p w14:paraId="77635031" w14:textId="6B8F3FFB" w:rsidR="00EA2284" w:rsidRPr="005A1F4C" w:rsidRDefault="00EA2284" w:rsidP="005A1F4C">
      <w:pPr>
        <w:ind w:left="544"/>
        <w:jc w:val="thaiDistribute"/>
        <w:rPr>
          <w:sz w:val="30"/>
          <w:szCs w:val="30"/>
        </w:rPr>
      </w:pPr>
      <w:r w:rsidRPr="005A1F4C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A67B1A" w:rsidRPr="005A1F4C">
        <w:rPr>
          <w:rFonts w:ascii="Angsana New" w:hAnsi="Angsana New" w:hint="cs"/>
          <w:sz w:val="30"/>
          <w:szCs w:val="30"/>
          <w:cs/>
        </w:rPr>
        <w:t>สามเดือน</w:t>
      </w:r>
      <w:r w:rsidRPr="005A1F4C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5A1F4C">
        <w:rPr>
          <w:rFonts w:ascii="Angsana New" w:hAnsi="Angsana New"/>
          <w:sz w:val="30"/>
          <w:szCs w:val="30"/>
          <w:cs/>
        </w:rPr>
        <w:t xml:space="preserve"> </w:t>
      </w:r>
      <w:r w:rsidR="00080995" w:rsidRPr="005A1F4C">
        <w:rPr>
          <w:rFonts w:ascii="Angsana New" w:hAnsi="Angsana New"/>
          <w:sz w:val="30"/>
          <w:szCs w:val="30"/>
        </w:rPr>
        <w:t>31</w:t>
      </w:r>
      <w:r w:rsidRPr="005A1F4C">
        <w:rPr>
          <w:rFonts w:ascii="Angsana New" w:hAnsi="Angsana New"/>
          <w:sz w:val="30"/>
          <w:szCs w:val="30"/>
          <w:cs/>
        </w:rPr>
        <w:t xml:space="preserve"> </w:t>
      </w:r>
      <w:r w:rsidRPr="005A1F4C">
        <w:rPr>
          <w:rFonts w:ascii="Angsana New" w:hAnsi="Angsana New" w:hint="cs"/>
          <w:sz w:val="30"/>
          <w:szCs w:val="30"/>
          <w:cs/>
        </w:rPr>
        <w:t>มีนาคม</w:t>
      </w:r>
      <w:r w:rsidRPr="005A1F4C">
        <w:rPr>
          <w:rFonts w:ascii="Angsana New" w:hAnsi="Angsana New"/>
          <w:sz w:val="30"/>
          <w:szCs w:val="30"/>
          <w:cs/>
        </w:rPr>
        <w:t xml:space="preserve"> </w:t>
      </w:r>
      <w:r w:rsidR="00080995" w:rsidRPr="005A1F4C">
        <w:rPr>
          <w:rFonts w:ascii="Angsana New" w:hAnsi="Angsana New"/>
          <w:sz w:val="30"/>
          <w:szCs w:val="30"/>
        </w:rPr>
        <w:t>2569</w:t>
      </w:r>
      <w:r w:rsidRPr="005A1F4C">
        <w:rPr>
          <w:rFonts w:ascii="Angsana New" w:hAnsi="Angsana New"/>
          <w:sz w:val="30"/>
          <w:szCs w:val="30"/>
          <w:cs/>
        </w:rPr>
        <w:t xml:space="preserve"> </w:t>
      </w:r>
      <w:r w:rsidRPr="005A1F4C">
        <w:rPr>
          <w:rFonts w:ascii="Angsana New" w:hAnsi="Angsana New" w:hint="cs"/>
          <w:sz w:val="30"/>
          <w:szCs w:val="30"/>
          <w:cs/>
        </w:rPr>
        <w:t>มีความคืบหน้าเพิ่มเติมเกี่ยวกับการศึกษาความเป็นไปได้ของโครงการว่ามีสินทรัพย์บางส่วนไม่สามารถใช้งานได้กับโครงการที่อยู่ระหว่างการศึกษาในปัจจุบัน</w:t>
      </w:r>
      <w:r w:rsidRPr="005A1F4C">
        <w:rPr>
          <w:rFonts w:ascii="Angsana New" w:hAnsi="Angsana New"/>
          <w:sz w:val="30"/>
          <w:szCs w:val="30"/>
          <w:cs/>
        </w:rPr>
        <w:t xml:space="preserve"> </w:t>
      </w:r>
      <w:r w:rsidRPr="005A1F4C">
        <w:rPr>
          <w:rFonts w:ascii="Angsana New" w:hAnsi="Angsana New" w:hint="cs"/>
          <w:sz w:val="30"/>
          <w:szCs w:val="30"/>
          <w:cs/>
        </w:rPr>
        <w:t>กลุ่มบริษัทจึงรับรู้ผลขาดทุนจากการด้อยค่าของสินทรัพย์ระหว่างก่อสร้าง</w:t>
      </w:r>
      <w:r w:rsidRPr="005A1F4C">
        <w:rPr>
          <w:rFonts w:ascii="Angsana New" w:hAnsi="Angsana New"/>
          <w:sz w:val="30"/>
          <w:szCs w:val="30"/>
          <w:cs/>
        </w:rPr>
        <w:t xml:space="preserve"> </w:t>
      </w:r>
      <w:r w:rsidRPr="005A1F4C">
        <w:rPr>
          <w:rFonts w:ascii="Angsana New" w:hAnsi="Angsana New" w:hint="cs"/>
          <w:sz w:val="30"/>
          <w:szCs w:val="30"/>
          <w:cs/>
        </w:rPr>
        <w:t>และสินทรัพย์ไม่หมุนเวียน</w:t>
      </w:r>
      <w:r w:rsidRPr="005A1F4C">
        <w:rPr>
          <w:rFonts w:ascii="Angsana New" w:hAnsi="Angsana New"/>
          <w:sz w:val="30"/>
          <w:szCs w:val="30"/>
          <w:cs/>
        </w:rPr>
        <w:t xml:space="preserve"> </w:t>
      </w:r>
      <w:r w:rsidRPr="005A1F4C">
        <w:rPr>
          <w:rFonts w:ascii="Angsana New" w:hAnsi="Angsana New" w:hint="cs"/>
          <w:sz w:val="30"/>
          <w:szCs w:val="30"/>
          <w:cs/>
        </w:rPr>
        <w:t>สำหรับโครงการ</w:t>
      </w:r>
      <w:r w:rsidRPr="005A1F4C">
        <w:rPr>
          <w:rFonts w:ascii="Angsana New" w:hAnsi="Angsana New"/>
          <w:sz w:val="30"/>
          <w:szCs w:val="30"/>
          <w:cs/>
        </w:rPr>
        <w:t xml:space="preserve"> </w:t>
      </w:r>
      <w:r w:rsidRPr="005A1F4C">
        <w:rPr>
          <w:rFonts w:ascii="Angsana New" w:hAnsi="Angsana New"/>
          <w:sz w:val="30"/>
          <w:szCs w:val="30"/>
        </w:rPr>
        <w:t xml:space="preserve">US Petrochemical Complex </w:t>
      </w:r>
      <w:r w:rsidRPr="005A1F4C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5A1F4C">
        <w:rPr>
          <w:rFonts w:ascii="Angsana New" w:hAnsi="Angsana New"/>
          <w:sz w:val="30"/>
          <w:szCs w:val="30"/>
          <w:cs/>
        </w:rPr>
        <w:t xml:space="preserve"> </w:t>
      </w:r>
      <w:r w:rsidR="00080995" w:rsidRPr="005A1F4C">
        <w:rPr>
          <w:rFonts w:ascii="Angsana New" w:hAnsi="Angsana New"/>
          <w:sz w:val="30"/>
          <w:szCs w:val="30"/>
        </w:rPr>
        <w:t>5</w:t>
      </w:r>
      <w:r w:rsidRPr="005A1F4C">
        <w:rPr>
          <w:rFonts w:ascii="Angsana New" w:hAnsi="Angsana New"/>
          <w:sz w:val="30"/>
          <w:szCs w:val="30"/>
        </w:rPr>
        <w:t>,</w:t>
      </w:r>
      <w:r w:rsidR="00080995" w:rsidRPr="005A1F4C">
        <w:rPr>
          <w:rFonts w:ascii="Angsana New" w:hAnsi="Angsana New"/>
          <w:sz w:val="30"/>
          <w:szCs w:val="30"/>
        </w:rPr>
        <w:t>072</w:t>
      </w:r>
      <w:r w:rsidRPr="005A1F4C">
        <w:rPr>
          <w:rFonts w:ascii="Angsana New" w:hAnsi="Angsana New"/>
          <w:sz w:val="30"/>
          <w:szCs w:val="30"/>
          <w:cs/>
        </w:rPr>
        <w:t>.</w:t>
      </w:r>
      <w:r w:rsidR="00080995" w:rsidRPr="005A1F4C">
        <w:rPr>
          <w:rFonts w:ascii="Angsana New" w:hAnsi="Angsana New"/>
          <w:sz w:val="30"/>
          <w:szCs w:val="30"/>
        </w:rPr>
        <w:t>60</w:t>
      </w:r>
      <w:r w:rsidRPr="005A1F4C">
        <w:rPr>
          <w:rFonts w:ascii="Angsana New" w:hAnsi="Angsana New"/>
          <w:sz w:val="30"/>
          <w:szCs w:val="30"/>
          <w:cs/>
        </w:rPr>
        <w:t xml:space="preserve"> </w:t>
      </w:r>
      <w:r w:rsidRPr="005A1F4C">
        <w:rPr>
          <w:rFonts w:ascii="Angsana New" w:hAnsi="Angsana New" w:hint="cs"/>
          <w:sz w:val="30"/>
          <w:szCs w:val="30"/>
          <w:cs/>
        </w:rPr>
        <w:t>ล้านบาท</w:t>
      </w:r>
      <w:r w:rsidRPr="005A1F4C">
        <w:rPr>
          <w:rFonts w:ascii="Angsana New" w:hAnsi="Angsana New"/>
          <w:sz w:val="30"/>
          <w:szCs w:val="30"/>
          <w:cs/>
        </w:rPr>
        <w:t xml:space="preserve"> </w:t>
      </w:r>
      <w:r w:rsidR="005A1F4C" w:rsidRPr="005A1F4C">
        <w:rPr>
          <w:rFonts w:ascii="Angsana New" w:hAnsi="Angsana New"/>
          <w:sz w:val="30"/>
          <w:szCs w:val="30"/>
          <w:cs/>
        </w:rPr>
        <w:t xml:space="preserve">และกลุ่มบริษัทได้ตัดรายการเงินรับล่วงหน้าจากหุ้นส่วนซึ่งไม่ต้องชำระคืน จำนวนเงิน </w:t>
      </w:r>
      <w:r w:rsidR="005A1F4C" w:rsidRPr="005A1F4C">
        <w:rPr>
          <w:rFonts w:ascii="Angsana New" w:hAnsi="Angsana New"/>
          <w:sz w:val="30"/>
          <w:szCs w:val="30"/>
        </w:rPr>
        <w:t>3,630</w:t>
      </w:r>
      <w:r w:rsidR="005A1F4C" w:rsidRPr="005A1F4C">
        <w:rPr>
          <w:rFonts w:ascii="Angsana New" w:hAnsi="Angsana New"/>
          <w:sz w:val="30"/>
          <w:szCs w:val="30"/>
          <w:cs/>
        </w:rPr>
        <w:t>.</w:t>
      </w:r>
      <w:r w:rsidR="005A1F4C" w:rsidRPr="005A1F4C">
        <w:rPr>
          <w:rFonts w:ascii="Angsana New" w:hAnsi="Angsana New"/>
          <w:sz w:val="30"/>
          <w:szCs w:val="30"/>
        </w:rPr>
        <w:t>99</w:t>
      </w:r>
      <w:r w:rsidR="005A1F4C" w:rsidRPr="005A1F4C">
        <w:rPr>
          <w:rFonts w:ascii="Angsana New" w:hAnsi="Angsana New"/>
          <w:sz w:val="30"/>
          <w:szCs w:val="30"/>
          <w:cs/>
        </w:rPr>
        <w:t xml:space="preserve"> ล้านบาท โดยบันทึกเป็นรายได้อื่นในงบกำไรขาดทุนรวม ผลกระทบจากรายการดังกล่าวต่องบการเงินรวมเป็นขาดทุนสุทธิจำนวนเงิน </w:t>
      </w:r>
      <w:r w:rsidR="005A1F4C">
        <w:rPr>
          <w:rFonts w:ascii="Angsana New" w:hAnsi="Angsana New"/>
          <w:sz w:val="30"/>
          <w:szCs w:val="30"/>
        </w:rPr>
        <w:t>1</w:t>
      </w:r>
      <w:r w:rsidR="005A1F4C" w:rsidRPr="005A1F4C">
        <w:rPr>
          <w:rFonts w:ascii="Angsana New" w:hAnsi="Angsana New"/>
          <w:sz w:val="30"/>
          <w:szCs w:val="30"/>
        </w:rPr>
        <w:t>,</w:t>
      </w:r>
      <w:r w:rsidR="005A1F4C">
        <w:rPr>
          <w:rFonts w:ascii="Angsana New" w:hAnsi="Angsana New"/>
          <w:sz w:val="30"/>
          <w:szCs w:val="30"/>
        </w:rPr>
        <w:t>441</w:t>
      </w:r>
      <w:r w:rsidR="005A1F4C" w:rsidRPr="005A1F4C">
        <w:rPr>
          <w:rFonts w:ascii="Angsana New" w:hAnsi="Angsana New"/>
          <w:sz w:val="30"/>
          <w:szCs w:val="30"/>
          <w:cs/>
        </w:rPr>
        <w:t>.</w:t>
      </w:r>
      <w:r w:rsidR="005A1F4C" w:rsidRPr="005A1F4C">
        <w:rPr>
          <w:rFonts w:ascii="Angsana New" w:hAnsi="Angsana New"/>
          <w:sz w:val="30"/>
          <w:szCs w:val="30"/>
        </w:rPr>
        <w:t>61</w:t>
      </w:r>
      <w:r w:rsidR="005A1F4C" w:rsidRPr="005A1F4C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B6650D7" w14:textId="77777777" w:rsidR="005A1F4C" w:rsidRDefault="005A1F4C" w:rsidP="005A1F4C">
      <w:pPr>
        <w:ind w:left="5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E156508" w14:textId="77777777" w:rsidR="005A1F4C" w:rsidRDefault="005A1F4C" w:rsidP="005A1F4C">
      <w:pPr>
        <w:ind w:left="5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D3A0C8" w14:textId="77777777" w:rsidR="005A1F4C" w:rsidRDefault="005A1F4C" w:rsidP="005A1F4C">
      <w:pPr>
        <w:ind w:left="5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E08915D" w14:textId="77777777" w:rsidR="00637369" w:rsidRPr="005A1F4C" w:rsidRDefault="00637369" w:rsidP="00637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/>
          <w:i/>
          <w:iCs/>
          <w:sz w:val="30"/>
          <w:szCs w:val="30"/>
          <w:lang w:val="th-TH"/>
        </w:rPr>
      </w:pPr>
      <w:r w:rsidRPr="005A1F4C">
        <w:rPr>
          <w:rFonts w:asciiTheme="majorBidi" w:hAnsiTheme="majorBidi" w:hint="cs"/>
          <w:i/>
          <w:iCs/>
          <w:sz w:val="30"/>
          <w:szCs w:val="30"/>
          <w:cs/>
          <w:lang w:val="th-TH"/>
        </w:rPr>
        <w:lastRenderedPageBreak/>
        <w:t>บริษัท</w:t>
      </w:r>
      <w:r w:rsidRPr="005A1F4C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 </w:t>
      </w:r>
      <w:r w:rsidRPr="005A1F4C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จีซี</w:t>
      </w:r>
      <w:r w:rsidRPr="005A1F4C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 </w:t>
      </w:r>
      <w:r w:rsidRPr="005A1F4C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โพลีออลส์</w:t>
      </w:r>
      <w:r w:rsidRPr="005A1F4C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 </w:t>
      </w:r>
      <w:r w:rsidRPr="005A1F4C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จำกัด</w:t>
      </w:r>
    </w:p>
    <w:p w14:paraId="19BD68FD" w14:textId="080B42B1" w:rsidR="00637369" w:rsidRPr="005A1F4C" w:rsidRDefault="00637369" w:rsidP="00637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1F4C">
        <w:rPr>
          <w:rFonts w:asciiTheme="majorBidi" w:hAnsiTheme="majorBidi" w:hint="cs"/>
          <w:sz w:val="30"/>
          <w:szCs w:val="30"/>
          <w:cs/>
        </w:rPr>
        <w:t>ในระหว่างปีสิ้นสุดวันที่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</w:rPr>
        <w:t>31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ธันวาคม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</w:rPr>
        <w:t>2568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บริษัท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จีซี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โพลีออลส์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จำกัด</w:t>
      </w:r>
      <w:r w:rsidRPr="005A1F4C">
        <w:rPr>
          <w:rFonts w:asciiTheme="majorBidi" w:hAnsiTheme="majorBidi"/>
          <w:sz w:val="30"/>
          <w:szCs w:val="30"/>
          <w:cs/>
        </w:rPr>
        <w:t xml:space="preserve"> (“</w:t>
      </w:r>
      <w:r w:rsidRPr="005A1F4C">
        <w:rPr>
          <w:rFonts w:asciiTheme="majorBidi" w:hAnsiTheme="majorBidi" w:cstheme="majorBidi"/>
          <w:sz w:val="30"/>
          <w:szCs w:val="30"/>
        </w:rPr>
        <w:t xml:space="preserve">GCP”) </w:t>
      </w:r>
      <w:r w:rsidRPr="005A1F4C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ได้รับผลกระทบจากสภาวะอุปทานส่วนเกินในตลาดโพลีออลส์จากผู้ผลิตในต่างประเทศ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ส่งผลให้ผลประกอบการธุรกิจโพลีออลส์อยู่ในระดับต่ำกว่าที่คาดการณ์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ซึ่งจากเหตุการณ์ข้างต้นทำให้กลุ่มบริษัทและบริษัทมีข้อบ่งชี้การด้อยค่า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เรื่องมูลค่าที่คาดว่าจะได้รับคืนต่ำกว่ามูลค่าตามบัญชีของสินทรัพย์ของ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</w:rPr>
        <w:t xml:space="preserve">GCP </w:t>
      </w:r>
      <w:r w:rsidRPr="005A1F4C">
        <w:rPr>
          <w:rFonts w:asciiTheme="majorBidi" w:hAnsiTheme="majorBidi" w:hint="cs"/>
          <w:sz w:val="30"/>
          <w:szCs w:val="30"/>
          <w:cs/>
        </w:rPr>
        <w:t>โดยมูลค่าที่คาดว่าจะได้รับคืนใช้วิธีอัตราคิดลดกระแสเงินสด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ซึ่งมีอัตราคิดลดร้อยละ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</w:rPr>
        <w:t>7.25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จากการบันทึกผลขาดทุนจากการด้อยค่าทำให้มูลค่าที่คาดว่าจะได้รับคืนเท่ากับมูลค่าตามบัญชี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ทั้งนี้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หากสมมติฐานที่สำคัญมีการเปลี่ยนแปลงอาจทำให้ค่าเผื่อผลขาดทุนจากการด้อยค่าเปลี่ยนแปลงไป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โดยกลุ่มบริษัทและบริษัทรับรู้ค่าเผื่อผลขาดทุนจากการด้อยค่าของสินทรัพย์ที่เกี่ยวข้องบางส่วนในงบกำไรขาดทุนรวมและงบกำไรขาดทุนเฉพาะกิจการสำหรับปีสิ้นสุดวันที่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</w:rPr>
        <w:t>31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ธันวาคม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</w:rPr>
        <w:t>2568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</w:rPr>
        <w:t>2,890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ล้านบาท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และ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</w:rPr>
        <w:t>4,363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ล้านบาท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ตามลำดับ</w:t>
      </w:r>
    </w:p>
    <w:p w14:paraId="12718156" w14:textId="77777777" w:rsidR="00637369" w:rsidRPr="005A1F4C" w:rsidRDefault="00637369" w:rsidP="00637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11372BDC" w14:textId="0CF9C041" w:rsidR="005B28B9" w:rsidRPr="005A1F4C" w:rsidRDefault="00637369" w:rsidP="00637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  <w:r w:rsidRPr="005A1F4C">
        <w:rPr>
          <w:rFonts w:asciiTheme="majorBidi" w:hAnsiTheme="majorBidi" w:hint="cs"/>
          <w:sz w:val="30"/>
          <w:szCs w:val="30"/>
          <w:cs/>
        </w:rPr>
        <w:t>ในไตรมาส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</w:rPr>
        <w:t xml:space="preserve">1 </w:t>
      </w:r>
      <w:r w:rsidRPr="005A1F4C">
        <w:rPr>
          <w:rFonts w:asciiTheme="majorBidi" w:hAnsiTheme="majorBidi" w:hint="cs"/>
          <w:sz w:val="30"/>
          <w:szCs w:val="30"/>
          <w:cs/>
        </w:rPr>
        <w:t>ปี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</w:rPr>
        <w:t xml:space="preserve">2569 </w:t>
      </w:r>
      <w:r w:rsidRPr="005A1F4C">
        <w:rPr>
          <w:rFonts w:asciiTheme="majorBidi" w:hAnsiTheme="majorBidi" w:hint="cs"/>
          <w:sz w:val="30"/>
          <w:szCs w:val="30"/>
          <w:cs/>
        </w:rPr>
        <w:t>จากสถานการณ์อุปทานส่วนเกินในตลาดโพลีออลส์จากผู้ผลิตในต่างประเทศยังคงมีผลกระทบ</w:t>
      </w:r>
      <w:r w:rsidR="005A1F4C">
        <w:rPr>
          <w:rFonts w:asciiTheme="majorBidi" w:hAnsiTheme="majorBidi" w:hint="cs"/>
          <w:sz w:val="30"/>
          <w:szCs w:val="30"/>
          <w:cs/>
        </w:rPr>
        <w:t>เพิ่มขึ้น</w:t>
      </w:r>
      <w:r w:rsidRPr="005A1F4C">
        <w:rPr>
          <w:rFonts w:asciiTheme="majorBidi" w:hAnsiTheme="majorBidi" w:hint="cs"/>
          <w:sz w:val="30"/>
          <w:szCs w:val="30"/>
          <w:cs/>
        </w:rPr>
        <w:t>อย่างต่อเนื่อง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="005A1F4C" w:rsidRPr="005A1F4C">
        <w:rPr>
          <w:rFonts w:asciiTheme="majorBidi" w:hAnsiTheme="majorBidi" w:hint="cs"/>
          <w:sz w:val="30"/>
          <w:szCs w:val="30"/>
          <w:cs/>
        </w:rPr>
        <w:t>ต้นทุนและสภาวะตลาดที่มีความผันผวนเพิ่มขึ้นอย่างมีนัยสำคัญ</w:t>
      </w:r>
      <w:r w:rsidR="005A1F4C" w:rsidRPr="005A1F4C">
        <w:rPr>
          <w:rFonts w:asciiTheme="majorBidi" w:hAnsiTheme="majorBidi"/>
          <w:sz w:val="30"/>
          <w:szCs w:val="30"/>
          <w:cs/>
        </w:rPr>
        <w:t xml:space="preserve"> </w:t>
      </w:r>
      <w:r w:rsidR="005A1F4C" w:rsidRPr="005A1F4C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5A1F4C">
        <w:rPr>
          <w:rFonts w:asciiTheme="majorBidi" w:hAnsiTheme="majorBidi" w:hint="cs"/>
          <w:sz w:val="30"/>
          <w:szCs w:val="30"/>
          <w:cs/>
        </w:rPr>
        <w:t>จึงมีการปรับแผนการดำเนินธุรกิจทั้งในด้านการผลิตและการขายเพื่อให้สอดคล้องกับสถานการณ์ตลาด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hint="cs"/>
          <w:sz w:val="30"/>
          <w:szCs w:val="30"/>
          <w:cs/>
        </w:rPr>
        <w:t>ส่งผลให้กลุ่มบริษัทและบริษัทรับรู้ค่าเผื่อผลขาดทุนจากการด้อยค่าของสินทรัพย์ที่เกี่ยวข้องเพิ่มเติมในงบกำไรขาดทุนรวมและงบกำไรขาดทุนเฉพาะกิจการสำหรับงวดสิ้นสุดวันที่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</w:rPr>
        <w:t xml:space="preserve">31 </w:t>
      </w:r>
      <w:r w:rsidRPr="005A1F4C">
        <w:rPr>
          <w:rFonts w:asciiTheme="majorBidi" w:hAnsiTheme="majorBidi" w:hint="cs"/>
          <w:sz w:val="30"/>
          <w:szCs w:val="30"/>
          <w:cs/>
        </w:rPr>
        <w:t>มีนาคม</w:t>
      </w:r>
      <w:r w:rsidRPr="005A1F4C">
        <w:rPr>
          <w:rFonts w:asciiTheme="majorBidi" w:hAnsiTheme="majorBidi"/>
          <w:sz w:val="30"/>
          <w:szCs w:val="30"/>
          <w:cs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</w:rPr>
        <w:t xml:space="preserve">2569 </w:t>
      </w:r>
      <w:r w:rsidRPr="005A1F4C">
        <w:rPr>
          <w:rFonts w:asciiTheme="majorBidi" w:hAnsiTheme="majorBidi" w:hint="cs"/>
          <w:sz w:val="30"/>
          <w:szCs w:val="30"/>
          <w:cs/>
        </w:rPr>
        <w:t>ดังต่อไปนี้</w:t>
      </w:r>
    </w:p>
    <w:p w14:paraId="33B6351E" w14:textId="77777777" w:rsidR="00EA2284" w:rsidRPr="005A1F4C" w:rsidRDefault="00EA2284" w:rsidP="00DD2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2"/>
        <w:gridCol w:w="1349"/>
        <w:gridCol w:w="1349"/>
        <w:gridCol w:w="272"/>
        <w:gridCol w:w="1348"/>
      </w:tblGrid>
      <w:tr w:rsidR="00637369" w:rsidRPr="00247C0C" w14:paraId="6B3C9E1F" w14:textId="77777777" w:rsidTr="00B91505">
        <w:trPr>
          <w:tblHeader/>
        </w:trPr>
        <w:tc>
          <w:tcPr>
            <w:tcW w:w="2648" w:type="pct"/>
          </w:tcPr>
          <w:p w14:paraId="14A89EF9" w14:textId="77777777" w:rsidR="00637369" w:rsidRPr="00637369" w:rsidRDefault="00637369" w:rsidP="006373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  <w:vAlign w:val="bottom"/>
          </w:tcPr>
          <w:p w14:paraId="23E77D7E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5" w:type="pct"/>
            <w:vAlign w:val="bottom"/>
          </w:tcPr>
          <w:p w14:paraId="02C605BF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1D721FE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353FCA32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346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37369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37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37369" w:rsidRPr="00247C0C" w14:paraId="699D3EBF" w14:textId="77777777" w:rsidTr="00B91505">
        <w:trPr>
          <w:trHeight w:val="344"/>
          <w:tblHeader/>
        </w:trPr>
        <w:tc>
          <w:tcPr>
            <w:tcW w:w="2648" w:type="pct"/>
          </w:tcPr>
          <w:p w14:paraId="0F8B0C24" w14:textId="77777777" w:rsidR="00637369" w:rsidRPr="00637369" w:rsidRDefault="00637369" w:rsidP="006373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645D84BD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72BA2152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7369" w:rsidRPr="00247C0C" w14:paraId="63957301" w14:textId="77777777" w:rsidTr="00B91505">
        <w:trPr>
          <w:trHeight w:val="344"/>
        </w:trPr>
        <w:tc>
          <w:tcPr>
            <w:tcW w:w="2648" w:type="pct"/>
          </w:tcPr>
          <w:p w14:paraId="507D1E3F" w14:textId="77777777" w:rsidR="00637369" w:rsidRPr="00637369" w:rsidRDefault="00637369" w:rsidP="006373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735" w:type="pct"/>
          </w:tcPr>
          <w:p w14:paraId="6AFE3033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</w:tcPr>
          <w:p w14:paraId="348C0226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A3B3BC0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4D702DAF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7369" w:rsidRPr="006C0F18" w14:paraId="6B011C64" w14:textId="77777777" w:rsidTr="00B91505">
        <w:tc>
          <w:tcPr>
            <w:tcW w:w="2648" w:type="pct"/>
          </w:tcPr>
          <w:p w14:paraId="7769E4CC" w14:textId="77777777" w:rsidR="00637369" w:rsidRPr="00637369" w:rsidRDefault="00637369" w:rsidP="006373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369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35" w:type="pct"/>
          </w:tcPr>
          <w:p w14:paraId="347B547B" w14:textId="77777777" w:rsidR="00637369" w:rsidRPr="00637369" w:rsidRDefault="00637369" w:rsidP="00637369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uto"/>
              <w:ind w:left="-79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5" w:type="pct"/>
          </w:tcPr>
          <w:p w14:paraId="7A64BB96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3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7D5F95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35C894CC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369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637369" w:rsidRPr="006C0F18" w14:paraId="2D9E1608" w14:textId="77777777" w:rsidTr="00B91505">
        <w:tc>
          <w:tcPr>
            <w:tcW w:w="2648" w:type="pct"/>
          </w:tcPr>
          <w:p w14:paraId="24AB10B5" w14:textId="77777777" w:rsidR="00637369" w:rsidRPr="00637369" w:rsidRDefault="00637369" w:rsidP="00B91505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37369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35" w:type="pct"/>
          </w:tcPr>
          <w:p w14:paraId="51ACA447" w14:textId="33D9BDF5" w:rsidR="00637369" w:rsidRPr="00247C0C" w:rsidRDefault="005A1F4C" w:rsidP="00B91505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 w:bidi="th-TH"/>
              </w:rPr>
            </w:pPr>
            <w:r w:rsidRPr="005A1F4C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35" w:type="pct"/>
          </w:tcPr>
          <w:p w14:paraId="67271E4B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369">
              <w:rPr>
                <w:rFonts w:asciiTheme="majorBidi" w:hAnsiTheme="majorBidi" w:cstheme="majorBidi"/>
                <w:sz w:val="30"/>
                <w:szCs w:val="30"/>
              </w:rPr>
              <w:t>3,783</w:t>
            </w:r>
          </w:p>
        </w:tc>
        <w:tc>
          <w:tcPr>
            <w:tcW w:w="148" w:type="pct"/>
          </w:tcPr>
          <w:p w14:paraId="62C20FAA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49DFE697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3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369" w:rsidRPr="006C0F18" w14:paraId="54C9D0C6" w14:textId="77777777" w:rsidTr="00B91505">
        <w:tc>
          <w:tcPr>
            <w:tcW w:w="2648" w:type="pct"/>
          </w:tcPr>
          <w:p w14:paraId="24C00F51" w14:textId="77777777" w:rsidR="00637369" w:rsidRPr="00637369" w:rsidRDefault="00637369" w:rsidP="00B91505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37369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735" w:type="pct"/>
          </w:tcPr>
          <w:p w14:paraId="77186B2B" w14:textId="77777777" w:rsidR="00637369" w:rsidRPr="00247C0C" w:rsidRDefault="00637369" w:rsidP="00B91505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35" w:type="pct"/>
          </w:tcPr>
          <w:p w14:paraId="7ED43B2A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369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48" w:type="pct"/>
          </w:tcPr>
          <w:p w14:paraId="2EEEC5DA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1928FEF6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3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369" w:rsidRPr="006C0F18" w14:paraId="3EBFB6E7" w14:textId="77777777" w:rsidTr="00B91505">
        <w:tc>
          <w:tcPr>
            <w:tcW w:w="2648" w:type="pct"/>
          </w:tcPr>
          <w:p w14:paraId="5D5B189D" w14:textId="77777777" w:rsidR="00637369" w:rsidRPr="00637369" w:rsidRDefault="00637369" w:rsidP="00B91505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37369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35" w:type="pct"/>
          </w:tcPr>
          <w:p w14:paraId="0ACC3354" w14:textId="77777777" w:rsidR="00637369" w:rsidRPr="00247C0C" w:rsidRDefault="00637369" w:rsidP="00B91505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35" w:type="pct"/>
          </w:tcPr>
          <w:p w14:paraId="56D9CD65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369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48" w:type="pct"/>
          </w:tcPr>
          <w:p w14:paraId="7CA97826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0C734F8E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3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369" w:rsidRPr="006C0F18" w14:paraId="73D89A08" w14:textId="77777777" w:rsidTr="00B91505">
        <w:tc>
          <w:tcPr>
            <w:tcW w:w="2648" w:type="pct"/>
          </w:tcPr>
          <w:p w14:paraId="5BD89E39" w14:textId="77777777" w:rsidR="00637369" w:rsidRPr="00637369" w:rsidRDefault="00637369" w:rsidP="00B91505">
            <w:pPr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3736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</w:tcPr>
          <w:p w14:paraId="203AD689" w14:textId="77777777" w:rsidR="00637369" w:rsidRPr="00247C0C" w:rsidRDefault="00637369" w:rsidP="00B91505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0C4519D8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4,247</w:t>
            </w:r>
          </w:p>
        </w:tc>
        <w:tc>
          <w:tcPr>
            <w:tcW w:w="148" w:type="pct"/>
          </w:tcPr>
          <w:p w14:paraId="51FD1F4D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76A6B0C6" w14:textId="77777777" w:rsidR="00637369" w:rsidRPr="00637369" w:rsidRDefault="00637369" w:rsidP="0063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15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</w:p>
        </w:tc>
      </w:tr>
    </w:tbl>
    <w:p w14:paraId="6631A508" w14:textId="77777777" w:rsidR="00B15455" w:rsidRPr="00485F8B" w:rsidRDefault="00B15455" w:rsidP="00637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32EECD4" w14:textId="77777777" w:rsidR="005A1F4C" w:rsidRDefault="005A1F4C" w:rsidP="00DD2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4864EA9C" w14:textId="77777777" w:rsidR="005A1F4C" w:rsidRDefault="005A1F4C" w:rsidP="00DD2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45EBDEE0" w14:textId="77777777" w:rsidR="005A1F4C" w:rsidRDefault="005A1F4C" w:rsidP="00DD2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07FFB2C5" w14:textId="77777777" w:rsidR="005A1F4C" w:rsidRDefault="005A1F4C" w:rsidP="00DD2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1C15F701" w14:textId="77777777" w:rsidR="005A1F4C" w:rsidRDefault="005A1F4C" w:rsidP="00DD2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62185DE5" w14:textId="7779F0C0" w:rsidR="00B02150" w:rsidRPr="005A1F4C" w:rsidRDefault="00706143" w:rsidP="00DD2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485F8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การปรั</w:t>
      </w:r>
      <w:r w:rsidRPr="005A1F4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บโครงสร้างธุรกิจของกลุ่มบริษัท </w:t>
      </w:r>
      <w:r w:rsidRPr="005A1F4C">
        <w:rPr>
          <w:rFonts w:asciiTheme="majorBidi" w:hAnsiTheme="majorBidi" w:cstheme="majorBidi"/>
          <w:i/>
          <w:iCs/>
          <w:sz w:val="30"/>
          <w:szCs w:val="30"/>
          <w:lang w:val="th-TH"/>
        </w:rPr>
        <w:t>Vencorex</w:t>
      </w:r>
    </w:p>
    <w:p w14:paraId="79B4F840" w14:textId="77777777" w:rsidR="00F42AB7" w:rsidRPr="005A1F4C" w:rsidRDefault="00F42AB7" w:rsidP="005A4A8D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เมื่อวันที่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Vencorex France S.A.S.U. (“Vencorex France”)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Vencorex TDI S.A.S.U. (“Vencorex TDI”)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ซึ่งทั้งสองเป็นบริษัทย่อยทางอ้อมของกลุ่มบริษัท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ได้ยื่นคำร้องต่อศาลแพ่ง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เมืองลียง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ประเทศฝรั่งเศส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(“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Commercial Court in Lyon”)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เพื่อขอเข้าสู่กระบวนการปรับปรุงโครงสร้างทางธุรกิจในชั้นศาล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ตามกฎหมายของประเทศฝรั่งเศส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(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Book VI of the French Commercial Code)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และเมื่อวันที่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Commercial Court in Lyon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ได้มีคำสั่งรับคำร้องของ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Vencorex France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Vencorex TDI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ในการเข้าสู่กระบวนการดังกล่าว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และอยู่ระหว่างการบริหารจัดการบริษัทอื่นๆ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ในกลุ่ม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กลุ่มบริษัทและบริษัทได้รับรู้ประมาณการหนี้สินสำหรับกระบวนการปรับปรุงโครงสร้างธุรกิจทั้งหมดและค่าเผื่อผลขาดทุนจากการด้อยค่าของสินทรัพย์ที่เกี่ยวข้อง</w:t>
      </w:r>
    </w:p>
    <w:p w14:paraId="65AF0916" w14:textId="5D074EEC" w:rsidR="00F42AB7" w:rsidRPr="005A1F4C" w:rsidRDefault="00F42AB7" w:rsidP="00330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</w:rPr>
      </w:pPr>
      <w:r w:rsidRPr="005A1F4C">
        <w:rPr>
          <w:rFonts w:asciiTheme="majorBidi" w:hAnsiTheme="majorBidi" w:cstheme="majorBidi"/>
          <w:sz w:val="30"/>
          <w:szCs w:val="30"/>
          <w:cs/>
        </w:rPr>
        <w:t xml:space="preserve">ในงบกำไรขาดทุนรวมและงบกำไรขาดทุนเฉพาะกิจการไว้อย่างครบถ้วนแล้ว ทั้งนี้ปัจจุบัน </w:t>
      </w:r>
      <w:proofErr w:type="spellStart"/>
      <w:r w:rsidRPr="005A1F4C">
        <w:rPr>
          <w:rFonts w:asciiTheme="majorBidi" w:hAnsiTheme="majorBidi" w:cstheme="majorBidi"/>
          <w:sz w:val="30"/>
          <w:szCs w:val="30"/>
        </w:rPr>
        <w:t>Vencorex</w:t>
      </w:r>
      <w:proofErr w:type="spellEnd"/>
      <w:r w:rsidRPr="005A1F4C">
        <w:rPr>
          <w:rFonts w:asciiTheme="majorBidi" w:hAnsiTheme="majorBidi" w:cstheme="majorBidi"/>
          <w:sz w:val="30"/>
          <w:szCs w:val="30"/>
        </w:rPr>
        <w:t xml:space="preserve"> France </w:t>
      </w:r>
      <w:r w:rsidRPr="005A1F4C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จำหน่ายสินทรัพย์บางส่วนและโอนสิทธิความเป็นเจ้าของในสินทรัพย์ดังกล่าวให้แก่ผู้ซื้อเป็นที่เรียบร้อยแล้วในเดือนเมษายน </w:t>
      </w:r>
      <w:r w:rsidRPr="005A1F4C">
        <w:rPr>
          <w:rFonts w:asciiTheme="majorBidi" w:hAnsiTheme="majorBidi" w:cstheme="majorBidi"/>
          <w:sz w:val="30"/>
          <w:szCs w:val="30"/>
        </w:rPr>
        <w:t>2568</w:t>
      </w:r>
    </w:p>
    <w:p w14:paraId="669077CA" w14:textId="77777777" w:rsidR="005A1F4C" w:rsidRPr="005A1F4C" w:rsidRDefault="005A1F4C" w:rsidP="00330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</w:rPr>
      </w:pPr>
    </w:p>
    <w:p w14:paraId="06FC8283" w14:textId="77777777" w:rsidR="00F42AB7" w:rsidRPr="005A1F4C" w:rsidRDefault="00F42AB7" w:rsidP="00F42AB7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เมื่อวันที่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13 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พฤษภาคม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ศาลได้พิจารณาอนุมัติให้กระบวนการปรับโครงสร้างธุรกิจของ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Vencorex France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Vencorex TDI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สิ้นสุดลง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และเข้าสู่กระบวนการเลิกกิจการและชำระบัญชี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(Liquidation Proceedings)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ต่อไป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โดยได้มีการแต่งตั้งผู้ชำระบัญชีเข้ามาควบคุมดูแลสินทรัพย์และหนี้สินที่เหลืออยู่ของ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Vencorex France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 Vencorex TDI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ดังนั้น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ฝ่ายบริหารจึงพิจารณาว่ากลุ่มบริษัทได้สิ้นสุดการควบคุมในบริษัทดังกล่าวและได้นำบริษัทย่อยทางอ้อมออกจากการจัดทำงบการเงินรวมโดยมีผลตั้งแต่วันที่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13 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พฤษภาคม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 2568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กลุ่มบริษัทได้ตัดรายการสินทรัพย์และหนี้สินของ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Vencorex France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Vencorex TDI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ออก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โดยตัดรายการสินทรัพย์รวม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1,168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และหนี้สินรวม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2,963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รวมถึงผลต่างจากการแปลงค่างบการเงินของบริษัทดังกล่าวออกจากงบการเงินรวม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ผลต่างจากการสิ้นสุดการเป็นบริษัทย่อยสุทธิจำนวน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1,842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บันทึกในงบกำไรขาดทุนรวมสำหรับปีสิ้นสุดวันที่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/>
        </w:rPr>
        <w:t xml:space="preserve">        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</w:p>
    <w:p w14:paraId="20279630" w14:textId="77777777" w:rsidR="00F42AB7" w:rsidRPr="005A1F4C" w:rsidRDefault="00F42AB7" w:rsidP="00F42A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CBF4F" w14:textId="41117134" w:rsidR="00A73EB9" w:rsidRPr="005A1F4C" w:rsidRDefault="00F42AB7" w:rsidP="00637369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เมื่อวันที่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สิงหาคม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ที่ประชุมคณะกรรมการบริษัท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/>
        </w:rPr>
        <w:t>Vencorex Holding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/>
        </w:rPr>
        <w:t xml:space="preserve">S.A.S. (“Vencorex Holding”)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ซึ่งเป็นบริษัทย่อยทางอ้อมของกลุ่มบริษัทได้มีมติอนุมัติให้บริษัท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Vencorex Holding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เข้าทำสัญญาซื้อขายหุ้นเพื่อขายหุ้นสามัญทั้งหมดร้อยละ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ของบริษัท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Vencorex US, Inc. (“Vencorex U.S.”)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Vencorex (Thailand) Company Limited (“Vencorex Thailand”)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ให้แก่บริษัทย่อยของบริษัท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Covestro AG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โดยสัญญาซื้อขายหุ้นได้ถูกลงนามแล้วเมื่อวันที่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13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สิงหาคม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และคาดการณ์โอนหุ้นแล้วเสร็จหลังจากได้รับอนุญาตให้รวมธุรกิจตามกฎหมายที่เกี่ยวข้อง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โดยการทำธุรกรรมนี้เป็นส่วนหนึ่งของการปรับโครงสร้างภายใต้กลุ่ม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Vencorex </w:t>
      </w:r>
    </w:p>
    <w:p w14:paraId="7D1B1224" w14:textId="77777777" w:rsidR="005A1F4C" w:rsidRPr="005A1F4C" w:rsidRDefault="005A1F4C" w:rsidP="00F42AB7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3F3AAFF" w14:textId="142829F6" w:rsidR="00B27822" w:rsidRPr="005A1F4C" w:rsidRDefault="00F42AB7" w:rsidP="009162EE">
      <w:pPr>
        <w:pStyle w:val="block"/>
        <w:spacing w:after="0" w:line="240" w:lineRule="auto"/>
        <w:ind w:left="544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ในระหว่าง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ปี </w:t>
      </w:r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2568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บริษัทได้ให้เงินให้กู้ยืมระยะสั้นแก่บริษัท </w:t>
      </w:r>
      <w:proofErr w:type="spellStart"/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Vencorex</w:t>
      </w:r>
      <w:proofErr w:type="spellEnd"/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Holding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เพิ่มจำนวน </w:t>
      </w:r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1,833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ล้านบาท และบันทึกผลขาดทุนจากการด้อยค่าเต็มจำนวนในงบกำไรขาดทุนเฉพาะกิจการ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สำหรับปีสิ้นสุดวันที่ </w:t>
      </w:r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31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ธันวาคม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2568</w:t>
      </w:r>
      <w:r w:rsidR="009162EE"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ณ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วันที่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31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ธันวาคม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2568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การซื้อขายหุ้นยังไม่เสร็จสิ้น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บริษัทได้กลับรายการผลขาดทุนจากการด้อยค่าของที่ดิน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อาคารและ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lastRenderedPageBreak/>
        <w:t>อุปกรณ์ของ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proofErr w:type="spellStart"/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Vencorex</w:t>
      </w:r>
      <w:proofErr w:type="spellEnd"/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U.S.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และ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proofErr w:type="spellStart"/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Vencorex</w:t>
      </w:r>
      <w:proofErr w:type="spellEnd"/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Thailand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ที่เคยรับรู้ไว้ในงบกำไรขาดทุนรวมในปี</w:t>
      </w:r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2567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เพื่อให้สะท้อนมูลค่าจากการทำธุรกรรมการซื้อขายหุ้นดังกล่าว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และจัดประเภทสินทรัพย์และหนี้สินหลังการตัดรายการระหว่างกันในงบฐานะการเงินรวมเป็นสินทรัพย์และหนี้สินที่ถือไว้เพื่อขายรวม</w:t>
      </w:r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1,196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ล้านบาท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และ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393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ล้านบาท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ตามลำดับ</w:t>
      </w:r>
    </w:p>
    <w:p w14:paraId="1130DD0A" w14:textId="77777777" w:rsidR="00A73EB9" w:rsidRPr="005A1F4C" w:rsidRDefault="00A73EB9" w:rsidP="00A73EB9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55CAFC6" w14:textId="53990F00" w:rsidR="00EC5F6B" w:rsidRPr="005A1F4C" w:rsidRDefault="00EC5F6B" w:rsidP="00A73EB9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ต่อมาในไตรมาส </w:t>
      </w:r>
      <w:r w:rsidRPr="005A1F4C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ปี </w:t>
      </w:r>
      <w:r w:rsidRPr="005A1F4C">
        <w:rPr>
          <w:rFonts w:asciiTheme="majorBidi" w:hAnsiTheme="majorBidi" w:cstheme="majorBidi"/>
          <w:sz w:val="30"/>
          <w:szCs w:val="30"/>
          <w:lang w:val="en-US"/>
        </w:rPr>
        <w:t xml:space="preserve">2569 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บริษัทได้ให้เงินให้กู้ยืมระยะสั้นแก่บริษัท </w:t>
      </w:r>
      <w:proofErr w:type="spellStart"/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Vencorex</w:t>
      </w:r>
      <w:proofErr w:type="spellEnd"/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 Holding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เพิ่มจำนวน </w:t>
      </w:r>
      <w:r w:rsidR="00D50786" w:rsidRPr="005A1F4C">
        <w:rPr>
          <w:rFonts w:asciiTheme="majorBidi" w:hAnsiTheme="majorBidi" w:cstheme="majorBidi"/>
          <w:sz w:val="30"/>
          <w:szCs w:val="30"/>
          <w:lang w:val="en-US"/>
        </w:rPr>
        <w:t>118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และบันทึกผลขาดทุนจากการด้อยค่าเต็มจำนวนในงบกำไรขาดทุนเฉพาะกิจการ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</w:t>
      </w:r>
      <w:r w:rsidR="00D42DAC"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ณ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วันที่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มีนาคม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080995" w:rsidRPr="005A1F4C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การซื้อขายหุ้นยังไม่เสร็จสิ้น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โดยในงบฐานะการเงินรวมมีสินทรัพย์และหนี้สินที่ถือไว้เพื่อขาย</w:t>
      </w:r>
      <w:r w:rsidR="00D42DAC"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รวม</w:t>
      </w:r>
      <w:r w:rsidRPr="005A1F4C">
        <w:rPr>
          <w:rFonts w:asciiTheme="majorBidi" w:hAnsiTheme="majorBidi" w:cstheme="majorBidi"/>
          <w:sz w:val="30"/>
          <w:szCs w:val="30"/>
          <w:lang w:val="en-US" w:bidi="th-TH"/>
        </w:rPr>
        <w:t xml:space="preserve"> 1,</w:t>
      </w:r>
      <w:r w:rsidR="004B5100" w:rsidRPr="005A1F4C">
        <w:rPr>
          <w:rFonts w:asciiTheme="majorBidi" w:hAnsiTheme="majorBidi" w:cstheme="majorBidi"/>
          <w:sz w:val="30"/>
          <w:szCs w:val="30"/>
          <w:lang w:val="en-US" w:bidi="th-TH"/>
        </w:rPr>
        <w:t>325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B5100" w:rsidRPr="005A1F4C">
        <w:rPr>
          <w:rFonts w:asciiTheme="majorBidi" w:hAnsiTheme="majorBidi" w:cstheme="majorBidi"/>
          <w:sz w:val="30"/>
          <w:szCs w:val="30"/>
          <w:lang w:val="en-US" w:bidi="th-TH"/>
        </w:rPr>
        <w:t>548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5A1F4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1F4C">
        <w:rPr>
          <w:rFonts w:asciiTheme="majorBidi" w:hAnsiTheme="majorBidi" w:cstheme="majorBidi"/>
          <w:sz w:val="30"/>
          <w:szCs w:val="30"/>
          <w:cs/>
          <w:lang w:val="en-US" w:bidi="th-TH"/>
        </w:rPr>
        <w:t>ตามลำดับ</w:t>
      </w:r>
    </w:p>
    <w:p w14:paraId="53174EDB" w14:textId="77777777" w:rsidR="00637369" w:rsidRPr="005A1F4C" w:rsidRDefault="00637369" w:rsidP="00A73EB9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A9DFBF5" w14:textId="77777777" w:rsidR="00EC5F6B" w:rsidRPr="005A1F4C" w:rsidRDefault="00EC5F6B" w:rsidP="00A73EB9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A1F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การเปลี่ยนแปลงของเงินลงทุนในการร่วมค้า </w:t>
      </w:r>
    </w:p>
    <w:p w14:paraId="0E1B9802" w14:textId="77777777" w:rsidR="005A4A8D" w:rsidRPr="005A1F4C" w:rsidRDefault="005A4A8D" w:rsidP="00A73EB9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1E4A287" w14:textId="47A488A9" w:rsidR="00D42DAC" w:rsidRPr="005A1F4C" w:rsidRDefault="00D42DAC" w:rsidP="00A73EB9">
      <w:pPr>
        <w:pStyle w:val="block"/>
        <w:spacing w:after="0" w:line="240" w:lineRule="atLeast"/>
        <w:ind w:left="544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A1F4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บริษัท ไทยแท้งค์เทอร์มินัล จำกัด</w:t>
      </w:r>
    </w:p>
    <w:p w14:paraId="1B3C11A7" w14:textId="7DD59740" w:rsidR="00D42DAC" w:rsidRDefault="00D42DAC" w:rsidP="00A73EB9">
      <w:pPr>
        <w:ind w:left="544"/>
        <w:jc w:val="thaiDistribute"/>
        <w:rPr>
          <w:rFonts w:ascii="Angsana New" w:hAnsi="Angsana New"/>
          <w:sz w:val="30"/>
          <w:szCs w:val="30"/>
        </w:rPr>
      </w:pPr>
      <w:r w:rsidRPr="005A1F4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A1F4C">
        <w:rPr>
          <w:rFonts w:asciiTheme="majorBidi" w:hAnsiTheme="majorBidi" w:cstheme="majorBidi"/>
          <w:sz w:val="30"/>
          <w:szCs w:val="30"/>
        </w:rPr>
        <w:t xml:space="preserve">22 </w:t>
      </w:r>
      <w:r w:rsidRPr="005A1F4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485F8B">
        <w:rPr>
          <w:rFonts w:ascii="Angsana New" w:hAnsi="Angsana New" w:hint="cs"/>
          <w:sz w:val="30"/>
          <w:szCs w:val="30"/>
          <w:cs/>
        </w:rPr>
        <w:t xml:space="preserve"> </w:t>
      </w:r>
      <w:r w:rsidRPr="00485F8B">
        <w:rPr>
          <w:rFonts w:ascii="Angsana New" w:hAnsi="Angsana New"/>
          <w:sz w:val="30"/>
          <w:szCs w:val="30"/>
        </w:rPr>
        <w:t xml:space="preserve">2568 </w:t>
      </w:r>
      <w:r w:rsidRPr="00485F8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ที่ประชุมคณะกรรมการบริษัทได้มีมติอนุมัติให้บริษัทขายหุ้นสามัญของบริษัท ไทยแท้งค์เทอร์มินัล จำกัด (“</w:t>
      </w:r>
      <w:r w:rsidRPr="00485F8B">
        <w:rPr>
          <w:rFonts w:ascii="Angsana New" w:hAnsi="Angsana New"/>
          <w:sz w:val="30"/>
          <w:szCs w:val="30"/>
        </w:rPr>
        <w:t xml:space="preserve">TTT”) </w:t>
      </w:r>
      <w:r w:rsidRPr="00485F8B">
        <w:rPr>
          <w:rFonts w:ascii="Angsana New" w:hAnsi="Angsana New" w:hint="cs"/>
          <w:sz w:val="30"/>
          <w:szCs w:val="30"/>
          <w:cs/>
        </w:rPr>
        <w:t xml:space="preserve">ซึ่งเป็นการร่วมค้าทางตรงของกลุ่มบริษัท ซึ่งมีมูลค่าที่ตราไว้หุ้นละ </w:t>
      </w:r>
      <w:r w:rsidRPr="00485F8B">
        <w:rPr>
          <w:rFonts w:ascii="Angsana New" w:hAnsi="Angsana New"/>
          <w:sz w:val="30"/>
          <w:szCs w:val="30"/>
        </w:rPr>
        <w:t xml:space="preserve">100 </w:t>
      </w:r>
      <w:r w:rsidRPr="00485F8B">
        <w:rPr>
          <w:rFonts w:ascii="Angsana New" w:hAnsi="Angsana New" w:hint="cs"/>
          <w:sz w:val="30"/>
          <w:szCs w:val="30"/>
          <w:cs/>
        </w:rPr>
        <w:t>บาท ให้แก่บริษัท พีทีที แทงค์ เทอร์มินัล จำกัด (“</w:t>
      </w:r>
      <w:r w:rsidRPr="00485F8B">
        <w:rPr>
          <w:rFonts w:ascii="Angsana New" w:hAnsi="Angsana New"/>
          <w:sz w:val="30"/>
          <w:szCs w:val="30"/>
        </w:rPr>
        <w:t xml:space="preserve">PTT TANK”) </w:t>
      </w:r>
      <w:r w:rsidRPr="00485F8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485F8B">
        <w:rPr>
          <w:rFonts w:ascii="Angsana New" w:hAnsi="Angsana New"/>
          <w:sz w:val="30"/>
          <w:szCs w:val="30"/>
        </w:rPr>
        <w:t xml:space="preserve">4,463,999 </w:t>
      </w:r>
      <w:r w:rsidRPr="00485F8B"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คิดเป็นสัดส่วนประมาณร้อยละ </w:t>
      </w:r>
      <w:r w:rsidRPr="00485F8B">
        <w:rPr>
          <w:rFonts w:ascii="Angsana New" w:hAnsi="Angsana New"/>
          <w:sz w:val="30"/>
          <w:szCs w:val="30"/>
        </w:rPr>
        <w:t xml:space="preserve">35.43 </w:t>
      </w:r>
      <w:r w:rsidRPr="00485F8B">
        <w:rPr>
          <w:rFonts w:ascii="Angsana New" w:hAnsi="Angsana New" w:hint="cs"/>
          <w:sz w:val="30"/>
          <w:szCs w:val="30"/>
          <w:cs/>
        </w:rPr>
        <w:t xml:space="preserve">ของจำนวนหุ้นที่ออกและจำหน่ายได้แล้วทั้งหมดของ </w:t>
      </w:r>
      <w:r w:rsidRPr="00485F8B">
        <w:rPr>
          <w:rFonts w:ascii="Angsana New" w:hAnsi="Angsana New"/>
          <w:sz w:val="30"/>
          <w:szCs w:val="30"/>
        </w:rPr>
        <w:t xml:space="preserve">TTT </w:t>
      </w:r>
      <w:r w:rsidRPr="00485F8B">
        <w:rPr>
          <w:rFonts w:ascii="Angsana New" w:hAnsi="Angsana New" w:hint="cs"/>
          <w:sz w:val="30"/>
          <w:szCs w:val="30"/>
          <w:cs/>
        </w:rPr>
        <w:t xml:space="preserve">ในราคาหุ้นละประมาณ </w:t>
      </w:r>
      <w:r w:rsidRPr="00485F8B">
        <w:rPr>
          <w:rFonts w:ascii="Angsana New" w:hAnsi="Angsana New"/>
          <w:sz w:val="30"/>
          <w:szCs w:val="30"/>
        </w:rPr>
        <w:t xml:space="preserve">986.34 </w:t>
      </w:r>
      <w:r w:rsidRPr="00485F8B">
        <w:rPr>
          <w:rFonts w:ascii="Angsana New" w:hAnsi="Angsana New" w:hint="cs"/>
          <w:sz w:val="30"/>
          <w:szCs w:val="30"/>
          <w:cs/>
        </w:rPr>
        <w:t xml:space="preserve">บาท คิดเป็นมูลค่ารวมทั้งสิ้นจำนวน </w:t>
      </w:r>
      <w:r w:rsidRPr="00485F8B">
        <w:rPr>
          <w:rFonts w:ascii="Angsana New" w:hAnsi="Angsana New"/>
          <w:sz w:val="30"/>
          <w:szCs w:val="30"/>
        </w:rPr>
        <w:t xml:space="preserve">4,403 </w:t>
      </w:r>
      <w:r w:rsidRPr="00485F8B">
        <w:rPr>
          <w:rFonts w:ascii="Angsana New" w:hAnsi="Angsana New" w:hint="cs"/>
          <w:sz w:val="30"/>
          <w:szCs w:val="30"/>
          <w:cs/>
        </w:rPr>
        <w:t>ล้านบาท ทั้งนี้ บริษัทอาจได้รับค่าตอบแทนเพิ่มเติม (</w:t>
      </w:r>
      <w:r w:rsidRPr="00485F8B">
        <w:rPr>
          <w:rFonts w:ascii="Angsana New" w:hAnsi="Angsana New"/>
          <w:sz w:val="30"/>
          <w:szCs w:val="30"/>
        </w:rPr>
        <w:t xml:space="preserve">Earn Out) </w:t>
      </w:r>
      <w:r w:rsidRPr="00485F8B">
        <w:rPr>
          <w:rFonts w:ascii="Angsana New" w:hAnsi="Angsana New" w:hint="cs"/>
          <w:sz w:val="30"/>
          <w:szCs w:val="30"/>
          <w:cs/>
        </w:rPr>
        <w:t xml:space="preserve">ซึ่งคำนวณจากมูลค่าปัจจุบันของประมาณการกระแสเงินสดที่ </w:t>
      </w:r>
      <w:r w:rsidRPr="00485F8B">
        <w:rPr>
          <w:rFonts w:ascii="Angsana New" w:hAnsi="Angsana New"/>
          <w:sz w:val="30"/>
          <w:szCs w:val="30"/>
        </w:rPr>
        <w:t xml:space="preserve">TTT </w:t>
      </w:r>
      <w:r w:rsidRPr="00485F8B">
        <w:rPr>
          <w:rFonts w:ascii="Angsana New" w:hAnsi="Angsana New" w:hint="cs"/>
          <w:sz w:val="30"/>
          <w:szCs w:val="30"/>
          <w:cs/>
        </w:rPr>
        <w:t xml:space="preserve">จะได้รับจากการต่อสัญญาบริการถังบรรจุอีเทนที่ทำกับบริษัทในช่วงระหว่างปี </w:t>
      </w:r>
      <w:r w:rsidRPr="00485F8B">
        <w:rPr>
          <w:rFonts w:ascii="Angsana New" w:hAnsi="Angsana New"/>
          <w:sz w:val="30"/>
          <w:szCs w:val="30"/>
        </w:rPr>
        <w:t xml:space="preserve">2587 </w:t>
      </w:r>
      <w:r w:rsidRPr="00485F8B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485F8B">
        <w:rPr>
          <w:rFonts w:ascii="Angsana New" w:hAnsi="Angsana New"/>
          <w:sz w:val="30"/>
          <w:szCs w:val="30"/>
        </w:rPr>
        <w:t xml:space="preserve">2595 </w:t>
      </w:r>
      <w:r w:rsidRPr="00485F8B">
        <w:rPr>
          <w:rFonts w:ascii="Angsana New" w:hAnsi="Angsana New" w:hint="cs"/>
          <w:sz w:val="30"/>
          <w:szCs w:val="30"/>
          <w:cs/>
        </w:rPr>
        <w:t xml:space="preserve">เป็นจำนวนสูงสุดไม่เกิน </w:t>
      </w:r>
      <w:r w:rsidRPr="00485F8B">
        <w:rPr>
          <w:rFonts w:ascii="Angsana New" w:hAnsi="Angsana New"/>
          <w:sz w:val="30"/>
          <w:szCs w:val="30"/>
        </w:rPr>
        <w:t xml:space="preserve">604 </w:t>
      </w:r>
      <w:r w:rsidRPr="00485F8B">
        <w:rPr>
          <w:rFonts w:ascii="Angsana New" w:hAnsi="Angsana New" w:hint="cs"/>
          <w:sz w:val="30"/>
          <w:szCs w:val="30"/>
          <w:cs/>
        </w:rPr>
        <w:t xml:space="preserve">ล้านบาท โดยบริษัทจะได้รับชำระค่าตอบแทนส่วนนี้เมื่อบริษัทได้เข้าทำสัญญาบริการถังบรรจุอีเทนกับ </w:t>
      </w:r>
      <w:r w:rsidRPr="00485F8B">
        <w:rPr>
          <w:rFonts w:ascii="Angsana New" w:hAnsi="Angsana New"/>
          <w:sz w:val="30"/>
          <w:szCs w:val="30"/>
        </w:rPr>
        <w:t xml:space="preserve">TTT </w:t>
      </w:r>
      <w:r w:rsidRPr="00485F8B">
        <w:rPr>
          <w:rFonts w:ascii="Angsana New" w:hAnsi="Angsana New" w:hint="cs"/>
          <w:sz w:val="30"/>
          <w:szCs w:val="30"/>
          <w:cs/>
        </w:rPr>
        <w:t xml:space="preserve">ตามเงื่อนไขที่กำหนดในสัญญาซื้อขายหุ้นแล้ว นอกจากนี้ ราคาซื้อขายอาจมีการปรับลดลง หากมูลค่าโครงการสร้างถังบรรจุอีเทนหลังประกวดราคาสูงกว่างบประมาณที่ตั้งไว้ โดยการปรับลดราคาซื้อขายดังกล่าวจะดำเนินการภายหลังวันที่การซื้อขายเสร็จสมบูรณ์ตามหลักเกณฑ์ที่กำหนดไว้ในสัญญา ภายหลังการเข้าทำธุรกรรมการขายหุ้นดังกล่าว บริษัทจะยังคงถือหุ้นใน </w:t>
      </w:r>
      <w:r w:rsidRPr="00485F8B">
        <w:rPr>
          <w:rFonts w:ascii="Angsana New" w:hAnsi="Angsana New"/>
          <w:sz w:val="30"/>
          <w:szCs w:val="30"/>
        </w:rPr>
        <w:t xml:space="preserve">TTT </w:t>
      </w:r>
      <w:r w:rsidRPr="00485F8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485F8B">
        <w:rPr>
          <w:rFonts w:ascii="Angsana New" w:hAnsi="Angsana New"/>
          <w:sz w:val="30"/>
          <w:szCs w:val="30"/>
        </w:rPr>
        <w:t xml:space="preserve">126,000 </w:t>
      </w:r>
      <w:r w:rsidRPr="00485F8B"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คิดเป็นสัดส่วนร้อยละ </w:t>
      </w:r>
      <w:r w:rsidRPr="00485F8B">
        <w:rPr>
          <w:rFonts w:ascii="Angsana New" w:hAnsi="Angsana New"/>
          <w:sz w:val="30"/>
          <w:szCs w:val="30"/>
        </w:rPr>
        <w:t xml:space="preserve">1.00 </w:t>
      </w:r>
      <w:r w:rsidRPr="00485F8B">
        <w:rPr>
          <w:rFonts w:ascii="Angsana New" w:hAnsi="Angsana New" w:hint="cs"/>
          <w:sz w:val="30"/>
          <w:szCs w:val="30"/>
          <w:cs/>
        </w:rPr>
        <w:t xml:space="preserve">ของจำนวนหุ้นที่ออกและจำหน่ายได้แล้วทั้งหมดของ </w:t>
      </w:r>
      <w:r w:rsidRPr="00485F8B">
        <w:rPr>
          <w:rFonts w:ascii="Angsana New" w:hAnsi="Angsana New"/>
          <w:sz w:val="30"/>
          <w:szCs w:val="30"/>
        </w:rPr>
        <w:t xml:space="preserve">TTT </w:t>
      </w:r>
      <w:r w:rsidRPr="00485F8B">
        <w:rPr>
          <w:rFonts w:ascii="Angsana New" w:hAnsi="Angsana New" w:hint="cs"/>
          <w:sz w:val="30"/>
          <w:szCs w:val="30"/>
          <w:cs/>
        </w:rPr>
        <w:t xml:space="preserve">เพื่อให้โครงสร้างการถือหุ้นของ </w:t>
      </w:r>
      <w:r w:rsidRPr="00485F8B">
        <w:rPr>
          <w:rFonts w:ascii="Angsana New" w:hAnsi="Angsana New"/>
          <w:sz w:val="30"/>
          <w:szCs w:val="30"/>
        </w:rPr>
        <w:t xml:space="preserve">TTT </w:t>
      </w:r>
      <w:r w:rsidRPr="00485F8B">
        <w:rPr>
          <w:rFonts w:ascii="Angsana New" w:hAnsi="Angsana New" w:hint="cs"/>
          <w:sz w:val="30"/>
          <w:szCs w:val="30"/>
          <w:cs/>
        </w:rPr>
        <w:t xml:space="preserve">เป็นไปตามเงื่อนไขที่กำหนดไว้ว่าให้ผู้ถือหุ้นเดิมต้องถือหุ้นรวมกันไม่ต่ำกว่าร้อยละ </w:t>
      </w:r>
      <w:r w:rsidRPr="00485F8B">
        <w:rPr>
          <w:rFonts w:ascii="Angsana New" w:hAnsi="Angsana New"/>
          <w:sz w:val="30"/>
          <w:szCs w:val="30"/>
        </w:rPr>
        <w:t xml:space="preserve">51.00 </w:t>
      </w:r>
      <w:r w:rsidRPr="00485F8B">
        <w:rPr>
          <w:rFonts w:ascii="Angsana New" w:hAnsi="Angsana New" w:hint="cs"/>
          <w:sz w:val="30"/>
          <w:szCs w:val="30"/>
          <w:cs/>
        </w:rPr>
        <w:t>ภายใต้สัญญาร่วมลงทุนหน่วยงานภาครัฐและเอกชน</w:t>
      </w:r>
      <w:r w:rsidRPr="00485F8B">
        <w:rPr>
          <w:rFonts w:ascii="Angsana New" w:hAnsi="Angsana New"/>
          <w:sz w:val="30"/>
          <w:szCs w:val="30"/>
        </w:rPr>
        <w:t xml:space="preserve"> (PPP) </w:t>
      </w:r>
      <w:r w:rsidRPr="00485F8B">
        <w:rPr>
          <w:rFonts w:ascii="Angsana New" w:hAnsi="Angsana New" w:hint="cs"/>
          <w:sz w:val="30"/>
          <w:szCs w:val="30"/>
          <w:cs/>
        </w:rPr>
        <w:t xml:space="preserve">ซึ่ง </w:t>
      </w:r>
      <w:r w:rsidRPr="00485F8B">
        <w:rPr>
          <w:rFonts w:ascii="Angsana New" w:hAnsi="Angsana New"/>
          <w:sz w:val="30"/>
          <w:szCs w:val="30"/>
        </w:rPr>
        <w:t xml:space="preserve">TTT </w:t>
      </w:r>
      <w:r w:rsidRPr="00485F8B">
        <w:rPr>
          <w:rFonts w:ascii="Angsana New" w:hAnsi="Angsana New" w:hint="cs"/>
          <w:sz w:val="30"/>
          <w:szCs w:val="30"/>
          <w:cs/>
        </w:rPr>
        <w:t xml:space="preserve">ทำกับการนิคมอุตสาหกรรมแห่งประเทศไทย และมีมติอนุมัติให้บริษัทเข้าลงนามในสัญญาซื้อขายหุ้นกับ </w:t>
      </w:r>
      <w:r w:rsidRPr="00485F8B">
        <w:rPr>
          <w:rFonts w:ascii="Angsana New" w:hAnsi="Angsana New"/>
          <w:sz w:val="30"/>
          <w:szCs w:val="30"/>
        </w:rPr>
        <w:t xml:space="preserve">PTT TANK </w:t>
      </w:r>
      <w:r w:rsidRPr="00485F8B">
        <w:rPr>
          <w:rFonts w:ascii="Angsana New" w:hAnsi="Angsana New" w:hint="cs"/>
          <w:sz w:val="30"/>
          <w:szCs w:val="30"/>
          <w:cs/>
        </w:rPr>
        <w:t xml:space="preserve">ซึ่งที่ประชุมวิสามัญผู้ถือหุ้นของบริษัท ครั้งที่ </w:t>
      </w:r>
      <w:r w:rsidRPr="00485F8B">
        <w:rPr>
          <w:rFonts w:ascii="Angsana New" w:hAnsi="Angsana New"/>
          <w:sz w:val="30"/>
          <w:szCs w:val="30"/>
        </w:rPr>
        <w:t>1/2568</w:t>
      </w:r>
      <w:r w:rsidR="009162EE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485F8B">
        <w:rPr>
          <w:rFonts w:ascii="Angsana New" w:hAnsi="Angsana New"/>
          <w:sz w:val="30"/>
          <w:szCs w:val="30"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85F8B">
        <w:rPr>
          <w:rFonts w:ascii="Angsana New" w:hAnsi="Angsana New"/>
          <w:sz w:val="30"/>
          <w:szCs w:val="30"/>
        </w:rPr>
        <w:t xml:space="preserve">18 </w:t>
      </w:r>
      <w:r w:rsidRPr="00485F8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485F8B">
        <w:rPr>
          <w:rFonts w:ascii="Angsana New" w:hAnsi="Angsana New"/>
          <w:sz w:val="30"/>
          <w:szCs w:val="30"/>
        </w:rPr>
        <w:t xml:space="preserve">2568 </w:t>
      </w:r>
      <w:r w:rsidRPr="00485F8B">
        <w:rPr>
          <w:rFonts w:ascii="Angsana New" w:hAnsi="Angsana New" w:hint="cs"/>
          <w:sz w:val="30"/>
          <w:szCs w:val="30"/>
          <w:cs/>
        </w:rPr>
        <w:t>ได้อนุมัติให้ทำธุรกรรมดังกล่าว โดย ณ วันที่</w:t>
      </w:r>
      <w:r w:rsidRPr="00485F8B">
        <w:rPr>
          <w:rFonts w:ascii="Angsana New" w:hAnsi="Angsana New"/>
          <w:sz w:val="30"/>
          <w:szCs w:val="30"/>
        </w:rPr>
        <w:t xml:space="preserve"> 31 </w:t>
      </w:r>
      <w:r w:rsidRPr="00485F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85F8B">
        <w:rPr>
          <w:rFonts w:ascii="Angsana New" w:hAnsi="Angsana New"/>
          <w:sz w:val="30"/>
          <w:szCs w:val="30"/>
        </w:rPr>
        <w:t xml:space="preserve">2568 </w:t>
      </w:r>
      <w:r w:rsidRPr="00485F8B">
        <w:rPr>
          <w:rFonts w:ascii="Angsana New" w:hAnsi="Angsana New" w:hint="cs"/>
          <w:sz w:val="30"/>
          <w:szCs w:val="30"/>
          <w:cs/>
        </w:rPr>
        <w:t xml:space="preserve">เงินลงทุนใน </w:t>
      </w:r>
      <w:r w:rsidRPr="00485F8B">
        <w:rPr>
          <w:rFonts w:ascii="Angsana New" w:hAnsi="Angsana New"/>
          <w:sz w:val="30"/>
          <w:szCs w:val="30"/>
        </w:rPr>
        <w:t xml:space="preserve">TTT </w:t>
      </w:r>
      <w:r w:rsidRPr="00485F8B">
        <w:rPr>
          <w:rFonts w:ascii="Angsana New" w:hAnsi="Angsana New" w:hint="cs"/>
          <w:sz w:val="30"/>
          <w:szCs w:val="30"/>
          <w:cs/>
        </w:rPr>
        <w:t>ในสัดส่วนร้อยละ</w:t>
      </w:r>
      <w:r w:rsidRPr="00485F8B">
        <w:rPr>
          <w:rFonts w:ascii="Angsana New" w:hAnsi="Angsana New"/>
          <w:sz w:val="30"/>
          <w:szCs w:val="30"/>
        </w:rPr>
        <w:t xml:space="preserve"> 35.43 </w:t>
      </w:r>
      <w:r w:rsidRPr="00485F8B">
        <w:rPr>
          <w:rFonts w:ascii="Angsana New" w:hAnsi="Angsana New" w:hint="cs"/>
          <w:sz w:val="30"/>
          <w:szCs w:val="30"/>
          <w:cs/>
        </w:rPr>
        <w:t xml:space="preserve">ได้ถูกจัดประเภทเป็นสินทรัพย์ที่ถือไว้เพื่อขายในงบฐานะการเงินรวมและงบฐานะการเงินเฉพาะกิจการจำนวน </w:t>
      </w:r>
      <w:r w:rsidRPr="00485F8B">
        <w:rPr>
          <w:rFonts w:ascii="Angsana New" w:hAnsi="Angsana New"/>
          <w:sz w:val="30"/>
          <w:szCs w:val="30"/>
        </w:rPr>
        <w:t xml:space="preserve">2,584 </w:t>
      </w:r>
      <w:r w:rsidRPr="00485F8B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485F8B">
        <w:rPr>
          <w:rFonts w:ascii="Angsana New" w:hAnsi="Angsana New"/>
          <w:sz w:val="30"/>
          <w:szCs w:val="30"/>
        </w:rPr>
        <w:t xml:space="preserve">446 </w:t>
      </w:r>
      <w:r w:rsidRPr="00485F8B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6C50AD0C" w14:textId="77777777" w:rsidR="00661B4A" w:rsidRPr="00485F8B" w:rsidRDefault="00661B4A" w:rsidP="00A73EB9">
      <w:pPr>
        <w:ind w:left="544"/>
        <w:jc w:val="thaiDistribute"/>
        <w:rPr>
          <w:rFonts w:ascii="Angsana New" w:hAnsi="Angsana New"/>
          <w:sz w:val="30"/>
          <w:szCs w:val="30"/>
        </w:rPr>
      </w:pPr>
    </w:p>
    <w:p w14:paraId="6A7DE9C4" w14:textId="0A0BCA7D" w:rsidR="00D42DAC" w:rsidRPr="00485F8B" w:rsidRDefault="00D42DAC" w:rsidP="00A73EB9">
      <w:pPr>
        <w:ind w:left="544"/>
        <w:jc w:val="thaiDistribute"/>
        <w:rPr>
          <w:rFonts w:ascii="Angsana New" w:hAnsi="Angsana New"/>
          <w:sz w:val="30"/>
          <w:szCs w:val="30"/>
        </w:rPr>
      </w:pPr>
      <w:r w:rsidRPr="00485F8B">
        <w:rPr>
          <w:rFonts w:ascii="Angsana New" w:hAnsi="Angsana New"/>
          <w:sz w:val="30"/>
          <w:szCs w:val="30"/>
          <w:cs/>
        </w:rPr>
        <w:lastRenderedPageBreak/>
        <w:t xml:space="preserve">ต่อมาในไตรมาส </w:t>
      </w:r>
      <w:r w:rsidR="00080995" w:rsidRPr="00080995">
        <w:rPr>
          <w:rFonts w:ascii="Angsana New" w:hAnsi="Angsana New"/>
          <w:sz w:val="30"/>
          <w:szCs w:val="30"/>
        </w:rPr>
        <w:t>1</w:t>
      </w:r>
      <w:r w:rsidRPr="00485F8B">
        <w:rPr>
          <w:rFonts w:ascii="Angsana New" w:hAnsi="Angsana New"/>
          <w:sz w:val="30"/>
          <w:szCs w:val="30"/>
          <w:cs/>
        </w:rPr>
        <w:t xml:space="preserve"> ปี </w:t>
      </w:r>
      <w:r w:rsidR="00080995" w:rsidRPr="00080995">
        <w:rPr>
          <w:rFonts w:ascii="Angsana New" w:hAnsi="Angsana New"/>
          <w:sz w:val="30"/>
          <w:szCs w:val="30"/>
        </w:rPr>
        <w:t>2569</w:t>
      </w:r>
      <w:r w:rsidRPr="00485F8B">
        <w:rPr>
          <w:rFonts w:ascii="Angsana New" w:hAnsi="Angsana New"/>
          <w:sz w:val="30"/>
          <w:szCs w:val="30"/>
          <w:cs/>
        </w:rPr>
        <w:t xml:space="preserve"> บริษัทได้ดำเนินการขายหุ้นสามัญของ </w:t>
      </w:r>
      <w:r w:rsidRPr="00485F8B">
        <w:rPr>
          <w:rFonts w:ascii="Angsana New" w:hAnsi="Angsana New"/>
          <w:sz w:val="30"/>
          <w:szCs w:val="30"/>
        </w:rPr>
        <w:t xml:space="preserve">TTT </w:t>
      </w:r>
      <w:r w:rsidRPr="00485F8B">
        <w:rPr>
          <w:rFonts w:ascii="Angsana New" w:hAnsi="Angsana New" w:hint="cs"/>
          <w:sz w:val="30"/>
          <w:szCs w:val="30"/>
          <w:cs/>
        </w:rPr>
        <w:t xml:space="preserve">ให้กับ </w:t>
      </w:r>
      <w:r w:rsidRPr="00485F8B">
        <w:rPr>
          <w:rFonts w:ascii="Angsana New" w:hAnsi="Angsana New"/>
          <w:sz w:val="30"/>
          <w:szCs w:val="30"/>
        </w:rPr>
        <w:t>PTT TANK</w:t>
      </w:r>
      <w:r w:rsidRPr="00485F8B">
        <w:rPr>
          <w:rFonts w:ascii="Angsana New" w:hAnsi="Angsana New" w:hint="cs"/>
          <w:sz w:val="30"/>
          <w:szCs w:val="30"/>
          <w:cs/>
        </w:rPr>
        <w:t xml:space="preserve"> เป็นที่เรียบร้อยแล้วในวันที่ </w:t>
      </w:r>
      <w:r w:rsidRPr="00485F8B">
        <w:rPr>
          <w:rFonts w:ascii="Angsana New" w:hAnsi="Angsana New"/>
          <w:sz w:val="30"/>
          <w:szCs w:val="30"/>
        </w:rPr>
        <w:t xml:space="preserve">27 </w:t>
      </w:r>
      <w:r w:rsidRPr="00485F8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85F8B">
        <w:rPr>
          <w:rFonts w:ascii="Angsana New" w:hAnsi="Angsana New"/>
          <w:sz w:val="30"/>
          <w:szCs w:val="30"/>
        </w:rPr>
        <w:t xml:space="preserve">2569 </w:t>
      </w:r>
      <w:r w:rsidRPr="00485F8B">
        <w:rPr>
          <w:rFonts w:ascii="Angsana New" w:hAnsi="Angsana New" w:hint="cs"/>
          <w:sz w:val="30"/>
          <w:szCs w:val="30"/>
          <w:cs/>
        </w:rPr>
        <w:t xml:space="preserve">โดยมีกำไรจากการขายเงินลงทุนในการร่วมค้ารับรู้ในงบกำไรขาดทุนรวมและงบกำไรขาดทุนเฉพาะกิจการจำนวน </w:t>
      </w:r>
      <w:r w:rsidRPr="00485F8B">
        <w:rPr>
          <w:rFonts w:ascii="Angsana New" w:hAnsi="Angsana New"/>
          <w:sz w:val="30"/>
          <w:szCs w:val="30"/>
        </w:rPr>
        <w:t>1,819.13</w:t>
      </w:r>
      <w:r w:rsidRPr="00485F8B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Pr="00485F8B">
        <w:rPr>
          <w:rFonts w:ascii="Angsana New" w:hAnsi="Angsana New"/>
          <w:sz w:val="30"/>
          <w:szCs w:val="30"/>
        </w:rPr>
        <w:t>3,</w:t>
      </w:r>
      <w:r w:rsidR="00080995" w:rsidRPr="00080995">
        <w:rPr>
          <w:rFonts w:ascii="Angsana New" w:hAnsi="Angsana New" w:hint="cs"/>
          <w:sz w:val="30"/>
          <w:szCs w:val="30"/>
        </w:rPr>
        <w:t>95</w:t>
      </w:r>
      <w:r w:rsidRPr="00485F8B">
        <w:rPr>
          <w:rFonts w:ascii="Angsana New" w:hAnsi="Angsana New"/>
          <w:sz w:val="30"/>
          <w:szCs w:val="30"/>
        </w:rPr>
        <w:t>6.60</w:t>
      </w:r>
      <w:r w:rsidRPr="00485F8B">
        <w:rPr>
          <w:rFonts w:ascii="Angsana New" w:hAnsi="Angsana New" w:hint="cs"/>
          <w:sz w:val="30"/>
          <w:szCs w:val="30"/>
          <w:cs/>
        </w:rPr>
        <w:t xml:space="preserve"> ล้านบาท ตามลำดับ ภายหลังการเข้าทำธุรกรรมการขายหุ้นดังกล่าว บริษัทมีสัดส่วนการถือหุ้นใน </w:t>
      </w:r>
      <w:r w:rsidRPr="00485F8B">
        <w:rPr>
          <w:rFonts w:ascii="Angsana New" w:hAnsi="Angsana New"/>
          <w:sz w:val="30"/>
          <w:szCs w:val="30"/>
        </w:rPr>
        <w:t>TTT</w:t>
      </w:r>
      <w:r w:rsidRPr="00485F8B">
        <w:rPr>
          <w:rFonts w:ascii="Angsana New" w:hAnsi="Angsana New" w:hint="cs"/>
          <w:sz w:val="30"/>
          <w:szCs w:val="30"/>
          <w:cs/>
        </w:rPr>
        <w:t xml:space="preserve"> ลดลงจากเดิมร้อยละ </w:t>
      </w:r>
      <w:r w:rsidRPr="00485F8B">
        <w:rPr>
          <w:rFonts w:ascii="Angsana New" w:hAnsi="Angsana New"/>
          <w:sz w:val="30"/>
          <w:szCs w:val="30"/>
        </w:rPr>
        <w:t xml:space="preserve">36.43 </w:t>
      </w:r>
      <w:r w:rsidRPr="00485F8B">
        <w:rPr>
          <w:rFonts w:ascii="Angsana New" w:hAnsi="Angsana New" w:hint="cs"/>
          <w:sz w:val="30"/>
          <w:szCs w:val="30"/>
          <w:cs/>
        </w:rPr>
        <w:t xml:space="preserve">ก่อนการขายหุ้น เป็นร้อยละ </w:t>
      </w:r>
      <w:r w:rsidRPr="00485F8B">
        <w:rPr>
          <w:rFonts w:ascii="Angsana New" w:hAnsi="Angsana New"/>
          <w:sz w:val="30"/>
          <w:szCs w:val="30"/>
        </w:rPr>
        <w:t xml:space="preserve">1.00 </w:t>
      </w:r>
      <w:r w:rsidRPr="00485F8B">
        <w:rPr>
          <w:rFonts w:ascii="Angsana New" w:hAnsi="Angsana New" w:hint="cs"/>
          <w:sz w:val="30"/>
          <w:szCs w:val="30"/>
          <w:cs/>
        </w:rPr>
        <w:t xml:space="preserve">ภายหลังการขายหุ้น ซึ่งบริษัทได้จัดประเภทเงินลงทุนส่วนที่เหลือใน </w:t>
      </w:r>
      <w:r w:rsidRPr="00485F8B">
        <w:rPr>
          <w:rFonts w:ascii="Angsana New" w:hAnsi="Angsana New"/>
          <w:sz w:val="30"/>
          <w:szCs w:val="30"/>
        </w:rPr>
        <w:t xml:space="preserve">TTT </w:t>
      </w:r>
      <w:r w:rsidRPr="00485F8B">
        <w:rPr>
          <w:rFonts w:ascii="Angsana New" w:hAnsi="Angsana New" w:hint="cs"/>
          <w:sz w:val="30"/>
          <w:szCs w:val="30"/>
          <w:cs/>
        </w:rPr>
        <w:t>เป็นเงินลงทุนในสินทรัพย์ทางการเงินไม่หมุนเวียนโดยวัดมูลค่าด้วยมูลค่ายุติธรรมผ่านกำไรขาดทุนเบ็ดเสร็จอื่น ซึ่งมีกำไรจากการวัดมูลค่ายุติธรรมใหม่ ณ วันเปลี่ยนประเภทเงินลงทุนโดยแสดงรวมเป็นส่วนหนึ่งของ</w:t>
      </w:r>
      <w:r w:rsidR="009162EE" w:rsidRPr="00485F8B">
        <w:rPr>
          <w:rFonts w:ascii="Angsana New" w:hAnsi="Angsana New" w:hint="cs"/>
          <w:sz w:val="30"/>
          <w:szCs w:val="30"/>
          <w:cs/>
        </w:rPr>
        <w:t>กำไรจากการขายเงินลงทุนในการร่วมค้า</w:t>
      </w:r>
      <w:r w:rsidRPr="00485F8B">
        <w:rPr>
          <w:rFonts w:ascii="Angsana New" w:hAnsi="Angsana New" w:hint="cs"/>
          <w:sz w:val="30"/>
          <w:szCs w:val="30"/>
          <w:cs/>
        </w:rPr>
        <w:t xml:space="preserve">ในงบกำไรขาดทุนรวมและงบกำไรขาดทุนเฉพาะกิจการจำนวน </w:t>
      </w:r>
      <w:r w:rsidRPr="00485F8B">
        <w:rPr>
          <w:rFonts w:ascii="Angsana New" w:hAnsi="Angsana New"/>
          <w:sz w:val="30"/>
          <w:szCs w:val="30"/>
        </w:rPr>
        <w:t>49.84</w:t>
      </w:r>
      <w:r w:rsidRPr="00485F8B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Pr="00485F8B">
        <w:rPr>
          <w:rFonts w:ascii="Angsana New" w:hAnsi="Angsana New"/>
          <w:sz w:val="30"/>
          <w:szCs w:val="30"/>
        </w:rPr>
        <w:t>111.68</w:t>
      </w:r>
      <w:r w:rsidRPr="00485F8B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4201DCC9" w14:textId="77777777" w:rsidR="00637369" w:rsidRPr="00485F8B" w:rsidRDefault="00637369" w:rsidP="00A73EB9">
      <w:pPr>
        <w:pStyle w:val="block"/>
        <w:spacing w:after="0" w:line="240" w:lineRule="atLeast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6F758D0" w14:textId="49F583D8" w:rsidR="00D42DAC" w:rsidRPr="00485F8B" w:rsidRDefault="00D42DAC" w:rsidP="00A73EB9">
      <w:pPr>
        <w:pStyle w:val="block"/>
        <w:spacing w:after="0" w:line="240" w:lineRule="atLeast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85F8B">
        <w:rPr>
          <w:rFonts w:ascii="Angsana New" w:hAnsi="Angsana New"/>
          <w:i/>
          <w:iCs/>
          <w:sz w:val="30"/>
          <w:szCs w:val="30"/>
          <w:cs/>
          <w:lang w:val="en-US"/>
        </w:rPr>
        <w:t>บริษัท พีทีที อาซาฮี เคมิคอล จำกัด</w:t>
      </w:r>
    </w:p>
    <w:p w14:paraId="6A16F72E" w14:textId="63027623" w:rsidR="00D42DAC" w:rsidRPr="00485F8B" w:rsidRDefault="00D42DAC" w:rsidP="00A73E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85F8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80995" w:rsidRPr="00080995">
        <w:rPr>
          <w:rFonts w:ascii="Angsana New" w:hAnsi="Angsana New"/>
          <w:sz w:val="30"/>
          <w:szCs w:val="30"/>
        </w:rPr>
        <w:t>16</w:t>
      </w:r>
      <w:r w:rsidRPr="00485F8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80995" w:rsidRPr="00080995">
        <w:rPr>
          <w:rFonts w:ascii="Angsana New" w:hAnsi="Angsana New"/>
          <w:sz w:val="30"/>
          <w:szCs w:val="30"/>
        </w:rPr>
        <w:t>2568</w:t>
      </w:r>
      <w:r w:rsidRPr="00485F8B">
        <w:rPr>
          <w:rFonts w:ascii="Angsana New" w:hAnsi="Angsana New"/>
          <w:sz w:val="30"/>
          <w:szCs w:val="30"/>
          <w:cs/>
        </w:rPr>
        <w:t xml:space="preserve"> บริษัท พีทีที อาซาฮี เคมิคอล จำกัด ซึ่งเป็นการร่วมค้าทางตรงของกลุ่มบริษัท ได้เรียกชำระค่าหุ้นจากการเพิ่มทุนจำนวน </w:t>
      </w:r>
      <w:r w:rsidR="00080995" w:rsidRPr="00080995">
        <w:rPr>
          <w:rFonts w:ascii="Angsana New" w:hAnsi="Angsana New"/>
          <w:sz w:val="30"/>
          <w:szCs w:val="30"/>
        </w:rPr>
        <w:t>5</w:t>
      </w:r>
      <w:r w:rsidRPr="00485F8B">
        <w:rPr>
          <w:rFonts w:ascii="Angsana New" w:hAnsi="Angsana New"/>
          <w:sz w:val="30"/>
          <w:szCs w:val="30"/>
        </w:rPr>
        <w:t>,</w:t>
      </w:r>
      <w:r w:rsidR="00080995" w:rsidRPr="00080995">
        <w:rPr>
          <w:rFonts w:ascii="Angsana New" w:hAnsi="Angsana New"/>
          <w:sz w:val="30"/>
          <w:szCs w:val="30"/>
        </w:rPr>
        <w:t>000</w:t>
      </w:r>
      <w:r w:rsidRPr="00485F8B">
        <w:rPr>
          <w:rFonts w:ascii="Angsana New" w:hAnsi="Angsana New"/>
          <w:sz w:val="30"/>
          <w:szCs w:val="30"/>
        </w:rPr>
        <w:t>,</w:t>
      </w:r>
      <w:r w:rsidR="00080995" w:rsidRPr="00080995">
        <w:rPr>
          <w:rFonts w:ascii="Angsana New" w:hAnsi="Angsana New"/>
          <w:sz w:val="30"/>
          <w:szCs w:val="30"/>
        </w:rPr>
        <w:t>000</w:t>
      </w:r>
      <w:r w:rsidRPr="00485F8B">
        <w:rPr>
          <w:rFonts w:ascii="Angsana New" w:hAnsi="Angsana New"/>
          <w:sz w:val="30"/>
          <w:szCs w:val="30"/>
          <w:cs/>
        </w:rPr>
        <w:t xml:space="preserve"> หุ้น มูลค่าห้นละ </w:t>
      </w:r>
      <w:r w:rsidR="00080995" w:rsidRPr="00080995">
        <w:rPr>
          <w:rFonts w:ascii="Angsana New" w:hAnsi="Angsana New"/>
          <w:sz w:val="30"/>
          <w:szCs w:val="30"/>
        </w:rPr>
        <w:t>100</w:t>
      </w:r>
      <w:r w:rsidRPr="00485F8B">
        <w:rPr>
          <w:rFonts w:ascii="Angsana New" w:hAnsi="Angsana New"/>
          <w:sz w:val="30"/>
          <w:szCs w:val="30"/>
          <w:cs/>
        </w:rPr>
        <w:t xml:space="preserve"> บาท เป็นจำนวนเงินรวม </w:t>
      </w:r>
      <w:r w:rsidR="00080995" w:rsidRPr="00080995">
        <w:rPr>
          <w:rFonts w:ascii="Angsana New" w:hAnsi="Angsana New"/>
          <w:sz w:val="30"/>
          <w:szCs w:val="30"/>
        </w:rPr>
        <w:t>500</w:t>
      </w:r>
      <w:r w:rsidRPr="00485F8B">
        <w:rPr>
          <w:rFonts w:ascii="Angsana New" w:hAnsi="Angsana New"/>
          <w:sz w:val="30"/>
          <w:szCs w:val="30"/>
          <w:cs/>
        </w:rPr>
        <w:t xml:space="preserve"> ล้านบาท ซึ่งบริษัทได้จ่ายชำระเงินค่าหุ้นเต็มจำนวนแล้วในเดือนมกราคม </w:t>
      </w:r>
      <w:r w:rsidR="00080995" w:rsidRPr="00080995">
        <w:rPr>
          <w:rFonts w:ascii="Angsana New" w:hAnsi="Angsana New"/>
          <w:sz w:val="30"/>
          <w:szCs w:val="30"/>
        </w:rPr>
        <w:t>2569</w:t>
      </w:r>
      <w:r w:rsidRPr="00485F8B">
        <w:rPr>
          <w:rFonts w:ascii="Angsana New" w:hAnsi="Angsana New"/>
          <w:sz w:val="30"/>
          <w:szCs w:val="30"/>
          <w:cs/>
        </w:rPr>
        <w:t xml:space="preserve"> ส่งผลให้ ณ วันที่ </w:t>
      </w:r>
      <w:r w:rsidR="00080995" w:rsidRPr="00080995">
        <w:rPr>
          <w:rFonts w:ascii="Angsana New" w:hAnsi="Angsana New"/>
          <w:sz w:val="30"/>
          <w:szCs w:val="30"/>
        </w:rPr>
        <w:t>31</w:t>
      </w:r>
      <w:r w:rsidRPr="00485F8B">
        <w:rPr>
          <w:rFonts w:ascii="Angsana New" w:hAnsi="Angsana New"/>
          <w:sz w:val="30"/>
          <w:szCs w:val="30"/>
          <w:cs/>
        </w:rPr>
        <w:t xml:space="preserve"> มีนาคม </w:t>
      </w:r>
      <w:r w:rsidR="00080995" w:rsidRPr="00080995">
        <w:rPr>
          <w:rFonts w:ascii="Angsana New" w:hAnsi="Angsana New"/>
          <w:sz w:val="30"/>
          <w:szCs w:val="30"/>
        </w:rPr>
        <w:t>2569</w:t>
      </w:r>
      <w:r w:rsidRPr="00485F8B">
        <w:rPr>
          <w:rFonts w:ascii="Angsana New" w:hAnsi="Angsana New"/>
          <w:sz w:val="30"/>
          <w:szCs w:val="30"/>
          <w:cs/>
        </w:rPr>
        <w:t xml:space="preserve"> บริษัทมีประมาณการหนี้สินหลังจากเพิ่มทุนคงเหลือจำนวน </w:t>
      </w:r>
      <w:r w:rsidR="00080995" w:rsidRPr="00080995">
        <w:rPr>
          <w:rFonts w:ascii="Angsana New" w:hAnsi="Angsana New"/>
          <w:sz w:val="30"/>
          <w:szCs w:val="30"/>
        </w:rPr>
        <w:t>500</w:t>
      </w:r>
      <w:r w:rsidRPr="00485F8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D23F193" w14:textId="77777777" w:rsidR="00D42DAC" w:rsidRPr="00485F8B" w:rsidRDefault="00D42DAC" w:rsidP="00B15455">
      <w:pPr>
        <w:pStyle w:val="block"/>
        <w:spacing w:after="0" w:line="240" w:lineRule="atLeast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BC07E1F" w14:textId="77777777" w:rsidR="00D42DAC" w:rsidRPr="00485F8B" w:rsidRDefault="00D42DAC" w:rsidP="00B15455">
      <w:pPr>
        <w:pStyle w:val="block"/>
        <w:spacing w:after="0" w:line="240" w:lineRule="atLeast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85F8B">
        <w:rPr>
          <w:rFonts w:ascii="Angsana New" w:hAnsi="Angsana New"/>
          <w:i/>
          <w:iCs/>
          <w:sz w:val="30"/>
          <w:szCs w:val="30"/>
          <w:cs/>
          <w:lang w:val="en-US"/>
        </w:rPr>
        <w:t>บริษัท พีทีที เอ็มซีซี ไบโอเคม จำกัด</w:t>
      </w:r>
    </w:p>
    <w:p w14:paraId="21905C52" w14:textId="77777777" w:rsidR="002C08B3" w:rsidRPr="00485F8B" w:rsidRDefault="002C08B3" w:rsidP="00DF473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85F8B">
        <w:rPr>
          <w:rFonts w:ascii="Angsana New" w:hAnsi="Angsana New" w:hint="cs"/>
          <w:sz w:val="30"/>
          <w:szCs w:val="30"/>
          <w:cs/>
        </w:rPr>
        <w:t>ในระหว่างปีสิ้นสุดวันที่</w:t>
      </w:r>
      <w:r w:rsidRPr="00485F8B">
        <w:rPr>
          <w:rFonts w:ascii="Angsana New" w:hAnsi="Angsana New" w:hint="cs"/>
          <w:sz w:val="30"/>
          <w:szCs w:val="30"/>
        </w:rPr>
        <w:t xml:space="preserve"> 31 </w:t>
      </w:r>
      <w:r w:rsidRPr="00485F8B">
        <w:rPr>
          <w:rFonts w:ascii="Angsana New" w:hAnsi="Angsana New" w:hint="cs"/>
          <w:sz w:val="30"/>
          <w:szCs w:val="30"/>
          <w:cs/>
        </w:rPr>
        <w:t>ธันวาคม</w:t>
      </w:r>
      <w:r w:rsidRPr="00485F8B">
        <w:rPr>
          <w:rFonts w:ascii="Angsana New" w:hAnsi="Angsana New" w:hint="cs"/>
          <w:sz w:val="30"/>
          <w:szCs w:val="30"/>
        </w:rPr>
        <w:t xml:space="preserve"> 2568 </w:t>
      </w:r>
      <w:r w:rsidRPr="00485F8B">
        <w:rPr>
          <w:rFonts w:ascii="Angsana New" w:hAnsi="Angsana New" w:hint="cs"/>
          <w:sz w:val="30"/>
          <w:szCs w:val="30"/>
          <w:cs/>
        </w:rPr>
        <w:t>บริษัทรับรู้ผลขาดทุนจากการด้อยค่าของเงินลงทุนในบริษัท</w:t>
      </w:r>
      <w:r w:rsidRPr="00485F8B">
        <w:rPr>
          <w:rFonts w:ascii="Angsana New" w:hAnsi="Angsana New" w:hint="cs"/>
          <w:sz w:val="30"/>
          <w:szCs w:val="30"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พีทีที</w:t>
      </w:r>
      <w:r w:rsidRPr="00485F8B">
        <w:rPr>
          <w:rFonts w:ascii="Angsana New" w:hAnsi="Angsana New" w:hint="cs"/>
          <w:sz w:val="30"/>
          <w:szCs w:val="30"/>
        </w:rPr>
        <w:t xml:space="preserve">           </w:t>
      </w:r>
      <w:r w:rsidRPr="00485F8B">
        <w:rPr>
          <w:rFonts w:ascii="Angsana New" w:hAnsi="Angsana New" w:hint="cs"/>
          <w:sz w:val="30"/>
          <w:szCs w:val="30"/>
          <w:cs/>
        </w:rPr>
        <w:t>เอ็มซีซี ไบโอเคม จำกัด</w:t>
      </w:r>
      <w:r w:rsidRPr="00485F8B">
        <w:rPr>
          <w:rFonts w:ascii="Angsana New" w:hAnsi="Angsana New" w:hint="cs"/>
          <w:sz w:val="30"/>
          <w:szCs w:val="30"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ซึ่งเป็นการร่วมค้าทางตรงของกลุ่มบริษัท</w:t>
      </w:r>
      <w:r w:rsidRPr="00485F8B">
        <w:rPr>
          <w:rFonts w:ascii="Angsana New" w:hAnsi="Angsana New" w:hint="cs"/>
          <w:sz w:val="30"/>
          <w:szCs w:val="30"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จำนวนเงิน</w:t>
      </w:r>
      <w:r w:rsidRPr="00485F8B">
        <w:rPr>
          <w:rFonts w:ascii="Angsana New" w:hAnsi="Angsana New" w:hint="cs"/>
          <w:sz w:val="30"/>
          <w:szCs w:val="30"/>
        </w:rPr>
        <w:t xml:space="preserve"> 482.3 </w:t>
      </w:r>
      <w:r w:rsidRPr="00485F8B">
        <w:rPr>
          <w:rFonts w:ascii="Angsana New" w:hAnsi="Angsana New" w:hint="cs"/>
          <w:sz w:val="30"/>
          <w:szCs w:val="30"/>
          <w:cs/>
        </w:rPr>
        <w:t>ล้านบาท</w:t>
      </w:r>
      <w:r w:rsidRPr="00485F8B">
        <w:rPr>
          <w:rFonts w:ascii="Angsana New" w:hAnsi="Angsana New" w:hint="cs"/>
          <w:sz w:val="30"/>
          <w:szCs w:val="30"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และ</w:t>
      </w:r>
      <w:r w:rsidRPr="00485F8B">
        <w:rPr>
          <w:rFonts w:ascii="Angsana New" w:hAnsi="Angsana New" w:hint="cs"/>
          <w:sz w:val="30"/>
          <w:szCs w:val="30"/>
        </w:rPr>
        <w:t xml:space="preserve"> 1,066.04           </w:t>
      </w:r>
      <w:r w:rsidRPr="00485F8B">
        <w:rPr>
          <w:rFonts w:ascii="Angsana New" w:hAnsi="Angsana New" w:hint="cs"/>
          <w:sz w:val="30"/>
          <w:szCs w:val="30"/>
          <w:cs/>
        </w:rPr>
        <w:t>ล้านบาท</w:t>
      </w:r>
      <w:r w:rsidRPr="00485F8B">
        <w:rPr>
          <w:rFonts w:ascii="Angsana New" w:hAnsi="Angsana New" w:hint="cs"/>
          <w:sz w:val="30"/>
          <w:szCs w:val="30"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ในงบกำไรขาดทุนรวมและงบกำไรขาดทุนเฉพาะกิจการ</w:t>
      </w:r>
      <w:r w:rsidRPr="00485F8B">
        <w:rPr>
          <w:rFonts w:ascii="Angsana New" w:hAnsi="Angsana New" w:hint="cs"/>
          <w:sz w:val="30"/>
          <w:szCs w:val="30"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ตามลำดับ เนื่องจากบริษัทได้มีการพิจารณา</w:t>
      </w:r>
      <w:r w:rsidRPr="00485F8B">
        <w:rPr>
          <w:rFonts w:ascii="Angsana New" w:hAnsi="Angsana New" w:hint="cs"/>
          <w:sz w:val="30"/>
          <w:szCs w:val="30"/>
        </w:rPr>
        <w:t xml:space="preserve">          </w:t>
      </w:r>
      <w:r w:rsidRPr="00485F8B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แล้วมีมูลค่าต่ำกว่ามูลค่าตามวิธีส่วนได้เสียในงบการเงินรวมและมูลค่าตามบัญชีของ</w:t>
      </w:r>
      <w:r w:rsidRPr="00485F8B">
        <w:rPr>
          <w:rFonts w:ascii="Angsana New" w:hAnsi="Angsana New" w:hint="cs"/>
          <w:sz w:val="30"/>
          <w:szCs w:val="30"/>
        </w:rPr>
        <w:t xml:space="preserve">           </w:t>
      </w:r>
      <w:r w:rsidRPr="00485F8B">
        <w:rPr>
          <w:rFonts w:ascii="Angsana New" w:hAnsi="Angsana New" w:hint="cs"/>
          <w:sz w:val="30"/>
          <w:szCs w:val="30"/>
          <w:cs/>
        </w:rPr>
        <w:t>เงินลงทุนในงบการเงินเฉพาะกิจการ</w:t>
      </w:r>
      <w:r w:rsidRPr="00485F8B">
        <w:rPr>
          <w:rFonts w:ascii="Angsana New" w:hAnsi="Angsana New" w:hint="cs"/>
          <w:sz w:val="30"/>
          <w:szCs w:val="30"/>
        </w:rPr>
        <w:t xml:space="preserve"> </w:t>
      </w:r>
    </w:p>
    <w:p w14:paraId="421848D3" w14:textId="77777777" w:rsidR="002C08B3" w:rsidRPr="00485F8B" w:rsidRDefault="002C08B3" w:rsidP="00B15455">
      <w:pPr>
        <w:ind w:left="540"/>
        <w:rPr>
          <w:rFonts w:ascii="Angsana New" w:hAnsi="Angsana New"/>
          <w:sz w:val="30"/>
          <w:szCs w:val="30"/>
        </w:rPr>
      </w:pPr>
    </w:p>
    <w:p w14:paraId="698D62CD" w14:textId="3862B67C" w:rsidR="00EC5F6B" w:rsidRPr="00485F8B" w:rsidRDefault="005B28B9" w:rsidP="001F5B0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85F8B">
        <w:rPr>
          <w:rFonts w:ascii="Angsana New" w:hAnsi="Angsana New" w:hint="cs"/>
          <w:sz w:val="30"/>
          <w:szCs w:val="30"/>
          <w:cs/>
        </w:rPr>
        <w:t>ในไตรมาส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="00080995" w:rsidRPr="00080995">
        <w:rPr>
          <w:rFonts w:ascii="Angsana New" w:hAnsi="Angsana New"/>
          <w:sz w:val="30"/>
          <w:szCs w:val="30"/>
        </w:rPr>
        <w:t>1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ปี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="00080995" w:rsidRPr="00080995">
        <w:rPr>
          <w:rFonts w:ascii="Angsana New" w:hAnsi="Angsana New"/>
          <w:sz w:val="30"/>
          <w:szCs w:val="30"/>
        </w:rPr>
        <w:t>2569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จากสภาวะตลาดที่มีความผันผวนเพิ่มขึ้นอย่างมีนัยสำคัญ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บริษัทมีการปรับแผนการดำเนินธุรกิจเพื่อให้สอดคล้องกับสถานการณ์ตลาด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โดยบริษัทได้บันทึกค่าใช้จ่ายที่เกี่ยวข้องกับแผนงานดังกล่าวไว้ใน</w:t>
      </w:r>
      <w:r w:rsidR="00C614A4" w:rsidRPr="00485F8B">
        <w:rPr>
          <w:rFonts w:ascii="Angsana New" w:hAnsi="Angsana New"/>
          <w:sz w:val="30"/>
          <w:szCs w:val="30"/>
        </w:rPr>
        <w:t xml:space="preserve">     </w:t>
      </w:r>
      <w:r w:rsidRPr="00485F8B">
        <w:rPr>
          <w:rFonts w:ascii="Angsana New" w:hAnsi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ตามสัดส่วนการถือหุ้นของบริษัทเป็นจำนวนเงิน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="00976D7B" w:rsidRPr="00485F8B">
        <w:rPr>
          <w:rFonts w:ascii="Angsana New" w:hAnsi="Angsana New"/>
          <w:sz w:val="30"/>
          <w:szCs w:val="30"/>
        </w:rPr>
        <w:t>1</w:t>
      </w:r>
      <w:r w:rsidRPr="00485F8B">
        <w:rPr>
          <w:rFonts w:ascii="Angsana New" w:hAnsi="Angsana New"/>
          <w:sz w:val="30"/>
          <w:szCs w:val="30"/>
        </w:rPr>
        <w:t>,</w:t>
      </w:r>
      <w:r w:rsidR="00080995" w:rsidRPr="00080995">
        <w:rPr>
          <w:rFonts w:ascii="Angsana New" w:hAnsi="Angsana New"/>
          <w:sz w:val="30"/>
          <w:szCs w:val="30"/>
        </w:rPr>
        <w:t>633</w:t>
      </w:r>
      <w:r w:rsidRPr="00485F8B">
        <w:rPr>
          <w:rFonts w:ascii="Angsana New" w:hAnsi="Angsana New"/>
          <w:sz w:val="30"/>
          <w:szCs w:val="30"/>
          <w:cs/>
        </w:rPr>
        <w:t>.</w:t>
      </w:r>
      <w:r w:rsidR="00976D7B" w:rsidRPr="00485F8B">
        <w:rPr>
          <w:rFonts w:ascii="Angsana New" w:hAnsi="Angsana New"/>
          <w:sz w:val="30"/>
          <w:szCs w:val="30"/>
        </w:rPr>
        <w:t>5</w:t>
      </w:r>
      <w:r w:rsidR="00080995" w:rsidRPr="00080995">
        <w:rPr>
          <w:rFonts w:ascii="Angsana New" w:hAnsi="Angsana New"/>
          <w:sz w:val="30"/>
          <w:szCs w:val="30"/>
        </w:rPr>
        <w:t>0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ล้านบาท</w:t>
      </w:r>
      <w:r w:rsidRPr="00485F8B">
        <w:rPr>
          <w:rFonts w:ascii="Angsana New" w:hAnsi="Angsana New"/>
          <w:sz w:val="30"/>
          <w:szCs w:val="30"/>
          <w:cs/>
        </w:rPr>
        <w:t xml:space="preserve"> </w:t>
      </w:r>
      <w:r w:rsidRPr="00485F8B">
        <w:rPr>
          <w:rFonts w:ascii="Angsana New" w:hAnsi="Angsana New" w:hint="cs"/>
          <w:sz w:val="30"/>
          <w:szCs w:val="30"/>
          <w:cs/>
        </w:rPr>
        <w:t>เรียบร้อยแล้ว</w:t>
      </w:r>
    </w:p>
    <w:p w14:paraId="1C53839B" w14:textId="77777777" w:rsidR="00AD159C" w:rsidRDefault="00AD159C" w:rsidP="00637369">
      <w:pPr>
        <w:rPr>
          <w:rFonts w:ascii="Angsana New" w:hAnsi="Angsana New"/>
          <w:sz w:val="30"/>
          <w:szCs w:val="30"/>
        </w:rPr>
      </w:pPr>
    </w:p>
    <w:p w14:paraId="6FA948A4" w14:textId="77777777" w:rsidR="00E93061" w:rsidRDefault="00E93061" w:rsidP="00637369">
      <w:pPr>
        <w:rPr>
          <w:rFonts w:ascii="Angsana New" w:hAnsi="Angsana New"/>
          <w:sz w:val="30"/>
          <w:szCs w:val="30"/>
        </w:rPr>
      </w:pPr>
    </w:p>
    <w:p w14:paraId="6536ED22" w14:textId="77777777" w:rsidR="00E93061" w:rsidRDefault="00E93061" w:rsidP="00637369">
      <w:pPr>
        <w:rPr>
          <w:rFonts w:ascii="Angsana New" w:hAnsi="Angsana New"/>
          <w:sz w:val="30"/>
          <w:szCs w:val="30"/>
        </w:rPr>
      </w:pPr>
    </w:p>
    <w:p w14:paraId="736A3F4A" w14:textId="77777777" w:rsidR="00E93061" w:rsidRDefault="00E93061" w:rsidP="00637369">
      <w:pPr>
        <w:rPr>
          <w:rFonts w:ascii="Angsana New" w:hAnsi="Angsana New"/>
          <w:sz w:val="30"/>
          <w:szCs w:val="30"/>
        </w:rPr>
      </w:pPr>
    </w:p>
    <w:p w14:paraId="127CF9F5" w14:textId="77777777" w:rsidR="00E93061" w:rsidRDefault="00E93061" w:rsidP="00637369">
      <w:pPr>
        <w:rPr>
          <w:rFonts w:ascii="Angsana New" w:hAnsi="Angsana New"/>
          <w:sz w:val="30"/>
          <w:szCs w:val="30"/>
        </w:rPr>
      </w:pPr>
    </w:p>
    <w:p w14:paraId="616CDBB9" w14:textId="77777777" w:rsidR="00E93061" w:rsidRPr="00485F8B" w:rsidRDefault="00E93061" w:rsidP="00637369">
      <w:pPr>
        <w:rPr>
          <w:rFonts w:ascii="Angsana New" w:hAnsi="Angsana New"/>
          <w:sz w:val="30"/>
          <w:szCs w:val="30"/>
        </w:rPr>
      </w:pPr>
    </w:p>
    <w:p w14:paraId="3D36BEFA" w14:textId="58B5478F" w:rsidR="00B27822" w:rsidRPr="00485F8B" w:rsidRDefault="00B27822" w:rsidP="00B27822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5F8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82EE46D" w14:textId="77777777" w:rsidR="004C0099" w:rsidRPr="00CC02D4" w:rsidRDefault="004C0099" w:rsidP="004C0099">
      <w:pPr>
        <w:pStyle w:val="ListParagraph"/>
        <w:tabs>
          <w:tab w:val="left" w:pos="540"/>
          <w:tab w:val="left" w:pos="2070"/>
        </w:tabs>
        <w:ind w:left="540" w:right="-14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827"/>
        <w:gridCol w:w="1465"/>
        <w:gridCol w:w="271"/>
        <w:gridCol w:w="1528"/>
      </w:tblGrid>
      <w:tr w:rsidR="009E29AB" w:rsidRPr="00485F8B" w14:paraId="42E7F22E" w14:textId="77777777" w:rsidTr="00F456AD">
        <w:tc>
          <w:tcPr>
            <w:tcW w:w="2769" w:type="pct"/>
            <w:vAlign w:val="bottom"/>
          </w:tcPr>
          <w:p w14:paraId="176B4099" w14:textId="0C06DD98" w:rsidR="005941C2" w:rsidRPr="00485F8B" w:rsidRDefault="00E1153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85F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5F8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85F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80995" w:rsidRPr="0008099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451" w:type="pct"/>
            <w:vAlign w:val="bottom"/>
          </w:tcPr>
          <w:p w14:paraId="721B9C31" w14:textId="67B0BEB4" w:rsidR="005941C2" w:rsidRPr="00485F8B" w:rsidRDefault="00F456AD" w:rsidP="0059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9" w:type="pct"/>
            <w:vAlign w:val="bottom"/>
          </w:tcPr>
          <w:p w14:paraId="722F5AFA" w14:textId="79C0BCE5" w:rsidR="005941C2" w:rsidRPr="00485F8B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85F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  <w:vAlign w:val="bottom"/>
          </w:tcPr>
          <w:p w14:paraId="1DC23011" w14:textId="77777777" w:rsidR="005941C2" w:rsidRPr="00485F8B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69E7483B" w14:textId="77777777" w:rsidR="005941C2" w:rsidRPr="00485F8B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5941C2" w:rsidRPr="00485F8B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9AB" w:rsidRPr="00485F8B" w14:paraId="5C7DDE69" w14:textId="77777777" w:rsidTr="009162EE">
        <w:trPr>
          <w:trHeight w:val="317"/>
        </w:trPr>
        <w:tc>
          <w:tcPr>
            <w:tcW w:w="2769" w:type="pct"/>
            <w:vAlign w:val="bottom"/>
          </w:tcPr>
          <w:p w14:paraId="685C9598" w14:textId="77777777" w:rsidR="005941C2" w:rsidRPr="00485F8B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1" w:type="pct"/>
          </w:tcPr>
          <w:p w14:paraId="53ADF3DE" w14:textId="77777777" w:rsidR="005941C2" w:rsidRPr="00485F8B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0" w:type="pct"/>
            <w:gridSpan w:val="3"/>
            <w:vAlign w:val="bottom"/>
          </w:tcPr>
          <w:p w14:paraId="200AE19C" w14:textId="2843FF82" w:rsidR="005941C2" w:rsidRPr="00485F8B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9AB" w:rsidRPr="00485F8B" w14:paraId="171E9E6F" w14:textId="77777777" w:rsidTr="00F456AD">
        <w:tc>
          <w:tcPr>
            <w:tcW w:w="2769" w:type="pct"/>
          </w:tcPr>
          <w:p w14:paraId="0B099EF5" w14:textId="3887B712" w:rsidR="005941C2" w:rsidRPr="00485F8B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451" w:type="pct"/>
          </w:tcPr>
          <w:p w14:paraId="43D8B558" w14:textId="77777777" w:rsidR="005941C2" w:rsidRPr="00485F8B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99" w:type="pct"/>
          </w:tcPr>
          <w:p w14:paraId="17E8005E" w14:textId="42FB2BA4" w:rsidR="005941C2" w:rsidRPr="00485F8B" w:rsidRDefault="00080995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0995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E375A9" w:rsidRPr="00485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0995">
              <w:rPr>
                <w:rFonts w:asciiTheme="majorBidi" w:hAnsiTheme="majorBidi" w:cstheme="majorBidi" w:hint="cs"/>
                <w:sz w:val="30"/>
                <w:szCs w:val="30"/>
              </w:rPr>
              <w:t>833</w:t>
            </w:r>
          </w:p>
        </w:tc>
        <w:tc>
          <w:tcPr>
            <w:tcW w:w="148" w:type="pct"/>
          </w:tcPr>
          <w:p w14:paraId="3A62C222" w14:textId="77777777" w:rsidR="005941C2" w:rsidRPr="00485F8B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79BE5DBA" w14:textId="212C0FE8" w:rsidR="005941C2" w:rsidRPr="00485F8B" w:rsidRDefault="00080995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08099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74171" w:rsidRPr="00485F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0995">
              <w:rPr>
                <w:rFonts w:asciiTheme="majorBidi" w:hAnsiTheme="majorBidi" w:cstheme="majorBidi" w:hint="cs"/>
                <w:sz w:val="30"/>
                <w:szCs w:val="30"/>
              </w:rPr>
              <w:t>793</w:t>
            </w:r>
          </w:p>
        </w:tc>
      </w:tr>
      <w:tr w:rsidR="009E29AB" w:rsidRPr="00485F8B" w14:paraId="29F37FF6" w14:textId="77777777" w:rsidTr="00F456AD">
        <w:tc>
          <w:tcPr>
            <w:tcW w:w="2769" w:type="pct"/>
          </w:tcPr>
          <w:p w14:paraId="2F3D07D5" w14:textId="0AFBB6E4" w:rsidR="005941C2" w:rsidRPr="00485F8B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451" w:type="pct"/>
          </w:tcPr>
          <w:p w14:paraId="31ABE921" w14:textId="77777777" w:rsidR="005941C2" w:rsidRPr="00485F8B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99" w:type="pct"/>
          </w:tcPr>
          <w:p w14:paraId="018BE64F" w14:textId="54C949ED" w:rsidR="005941C2" w:rsidRPr="00485F8B" w:rsidRDefault="00E375A9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(2,137)</w:t>
            </w:r>
          </w:p>
        </w:tc>
        <w:tc>
          <w:tcPr>
            <w:tcW w:w="148" w:type="pct"/>
          </w:tcPr>
          <w:p w14:paraId="6F0F133A" w14:textId="77777777" w:rsidR="005941C2" w:rsidRPr="00485F8B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3061908F" w14:textId="351A0580" w:rsidR="005941C2" w:rsidRPr="00485F8B" w:rsidRDefault="0037417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(1,665)</w:t>
            </w:r>
          </w:p>
        </w:tc>
      </w:tr>
      <w:tr w:rsidR="009E29AB" w:rsidRPr="00485F8B" w14:paraId="1ABFA3FD" w14:textId="77777777" w:rsidTr="00F456AD">
        <w:tc>
          <w:tcPr>
            <w:tcW w:w="2769" w:type="pct"/>
          </w:tcPr>
          <w:p w14:paraId="0145C4D8" w14:textId="6EF026D9" w:rsidR="0053047D" w:rsidRPr="00485F8B" w:rsidRDefault="005941C2" w:rsidP="00BA1B74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51" w:type="pct"/>
          </w:tcPr>
          <w:p w14:paraId="53A52AA4" w14:textId="5F086B65" w:rsidR="00897473" w:rsidRPr="00485F8B" w:rsidRDefault="00897473" w:rsidP="00BA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9" w:type="pct"/>
          </w:tcPr>
          <w:p w14:paraId="58343DCF" w14:textId="77F7C036" w:rsidR="0053047D" w:rsidRPr="00485F8B" w:rsidRDefault="00E375A9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(4,340)</w:t>
            </w:r>
          </w:p>
        </w:tc>
        <w:tc>
          <w:tcPr>
            <w:tcW w:w="148" w:type="pct"/>
          </w:tcPr>
          <w:p w14:paraId="67340052" w14:textId="77777777" w:rsidR="005941C2" w:rsidRPr="00485F8B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50FD26A0" w14:textId="0126CCD3" w:rsidR="0053047D" w:rsidRPr="00485F8B" w:rsidRDefault="00374171" w:rsidP="00BA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(3,248)</w:t>
            </w:r>
          </w:p>
        </w:tc>
      </w:tr>
      <w:tr w:rsidR="00E375A9" w:rsidRPr="00485F8B" w14:paraId="7F7B679C" w14:textId="77777777" w:rsidTr="00F456AD">
        <w:tc>
          <w:tcPr>
            <w:tcW w:w="2769" w:type="pct"/>
          </w:tcPr>
          <w:p w14:paraId="59920A0C" w14:textId="6B0BC555" w:rsidR="00E375A9" w:rsidRPr="00485F8B" w:rsidRDefault="00E375A9" w:rsidP="00BA1B74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451" w:type="pct"/>
          </w:tcPr>
          <w:p w14:paraId="5298432D" w14:textId="39BD6632" w:rsidR="00E375A9" w:rsidRPr="00485F8B" w:rsidRDefault="00080995" w:rsidP="00BA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8099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99" w:type="pct"/>
          </w:tcPr>
          <w:p w14:paraId="365606DD" w14:textId="791385C4" w:rsidR="00E375A9" w:rsidRPr="00485F8B" w:rsidRDefault="00E375A9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(8,564)</w:t>
            </w:r>
          </w:p>
        </w:tc>
        <w:tc>
          <w:tcPr>
            <w:tcW w:w="148" w:type="pct"/>
          </w:tcPr>
          <w:p w14:paraId="1D522D3F" w14:textId="77777777" w:rsidR="00E375A9" w:rsidRPr="00485F8B" w:rsidRDefault="00E375A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749E7F02" w14:textId="3D9E4757" w:rsidR="00E375A9" w:rsidRPr="00485F8B" w:rsidRDefault="00E375A9" w:rsidP="00BA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74418293" w14:textId="77777777" w:rsidR="00DA304B" w:rsidRPr="00485F8B" w:rsidRDefault="00DA304B" w:rsidP="00374171">
      <w:pPr>
        <w:tabs>
          <w:tab w:val="clear" w:pos="680"/>
        </w:tabs>
        <w:spacing w:line="240" w:lineRule="auto"/>
        <w:ind w:right="-14"/>
        <w:jc w:val="thaiDistribute"/>
        <w:rPr>
          <w:rFonts w:asciiTheme="majorBidi" w:hAnsiTheme="majorBidi" w:cstheme="majorBidi"/>
          <w:spacing w:val="8"/>
          <w:sz w:val="22"/>
          <w:szCs w:val="22"/>
        </w:rPr>
      </w:pPr>
    </w:p>
    <w:p w14:paraId="12635D4D" w14:textId="0FFF4948" w:rsidR="008866E3" w:rsidRPr="00485F8B" w:rsidRDefault="008866E3" w:rsidP="00C723AD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485F8B">
        <w:rPr>
          <w:rFonts w:asciiTheme="majorBidi" w:hAnsiTheme="majorBidi" w:cstheme="majorBidi"/>
          <w:spacing w:val="8"/>
          <w:sz w:val="30"/>
          <w:szCs w:val="30"/>
          <w:cs/>
        </w:rPr>
        <w:t>สำหรับงวด</w:t>
      </w:r>
      <w:r w:rsidR="00E11534" w:rsidRPr="00485F8B">
        <w:rPr>
          <w:rFonts w:asciiTheme="majorBidi" w:hAnsiTheme="majorBidi" w:cstheme="majorBidi" w:hint="cs"/>
          <w:spacing w:val="8"/>
          <w:sz w:val="30"/>
          <w:szCs w:val="30"/>
          <w:cs/>
        </w:rPr>
        <w:t>สาม</w:t>
      </w:r>
      <w:r w:rsidR="00E11534" w:rsidRPr="00485F8B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เดือนสิ้นสุดวันที่ </w:t>
      </w:r>
      <w:r w:rsidR="00E11534" w:rsidRPr="00485F8B">
        <w:rPr>
          <w:rFonts w:asciiTheme="majorBidi" w:hAnsiTheme="majorBidi" w:cstheme="majorBidi"/>
          <w:spacing w:val="8"/>
          <w:sz w:val="30"/>
          <w:szCs w:val="30"/>
        </w:rPr>
        <w:t xml:space="preserve">31 </w:t>
      </w:r>
      <w:r w:rsidR="00E11534" w:rsidRPr="00485F8B">
        <w:rPr>
          <w:rFonts w:asciiTheme="majorBidi" w:hAnsiTheme="majorBidi" w:cstheme="majorBidi" w:hint="cs"/>
          <w:spacing w:val="8"/>
          <w:sz w:val="30"/>
          <w:szCs w:val="30"/>
          <w:cs/>
        </w:rPr>
        <w:t>มีนาคม</w:t>
      </w:r>
      <w:r w:rsidR="00E11534" w:rsidRPr="00485F8B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485F8B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E11534" w:rsidRPr="00485F8B">
        <w:rPr>
          <w:rFonts w:asciiTheme="majorBidi" w:hAnsiTheme="majorBidi" w:cstheme="majorBidi"/>
          <w:spacing w:val="8"/>
          <w:sz w:val="30"/>
          <w:szCs w:val="30"/>
        </w:rPr>
        <w:t>9</w:t>
      </w:r>
      <w:r w:rsidRPr="00485F8B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485F8B">
        <w:rPr>
          <w:rFonts w:asciiTheme="majorBidi" w:hAnsiTheme="majorBidi" w:cstheme="majorBidi"/>
          <w:spacing w:val="8"/>
          <w:sz w:val="30"/>
          <w:szCs w:val="30"/>
          <w:cs/>
        </w:rPr>
        <w:t>ต้นทุนการกู้ยืม</w:t>
      </w:r>
      <w:r w:rsidRPr="00485F8B">
        <w:rPr>
          <w:rFonts w:asciiTheme="majorBidi" w:hAnsiTheme="majorBidi" w:cstheme="majorBidi"/>
          <w:spacing w:val="-2"/>
          <w:sz w:val="30"/>
          <w:szCs w:val="30"/>
          <w:cs/>
        </w:rPr>
        <w:t>ได้บันทึกเป็นส่วนหนึ่งของต้นทุนซื้อสินทรัพย์จำนวน</w:t>
      </w:r>
      <w:r w:rsidR="008A3A6E" w:rsidRPr="00485F8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3645A4" w:rsidRPr="00485F8B">
        <w:rPr>
          <w:rFonts w:asciiTheme="majorBidi" w:hAnsiTheme="majorBidi" w:cstheme="majorBidi"/>
          <w:spacing w:val="-2"/>
          <w:sz w:val="30"/>
          <w:szCs w:val="30"/>
        </w:rPr>
        <w:t>14</w:t>
      </w:r>
      <w:r w:rsidRPr="00485F8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85F8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485F8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85F8B">
        <w:rPr>
          <w:rFonts w:asciiTheme="majorBidi" w:hAnsiTheme="majorBidi" w:cstheme="majorBidi"/>
          <w:spacing w:val="2"/>
          <w:sz w:val="30"/>
          <w:szCs w:val="30"/>
          <w:cs/>
        </w:rPr>
        <w:t>ในงบฐานะการเงินรวม กลุ่มบริษัทมีต้นทุนการกู้ยืม</w:t>
      </w:r>
      <w:r w:rsidRPr="00485F8B">
        <w:rPr>
          <w:rFonts w:asciiTheme="majorBidi" w:hAnsiTheme="majorBidi" w:cstheme="majorBidi"/>
          <w:sz w:val="30"/>
          <w:szCs w:val="30"/>
          <w:cs/>
        </w:rPr>
        <w:t>ในอัตราร้อยละ</w:t>
      </w:r>
      <w:r w:rsidRPr="00485F8B">
        <w:rPr>
          <w:rFonts w:asciiTheme="majorBidi" w:hAnsiTheme="majorBidi" w:cstheme="majorBidi"/>
          <w:sz w:val="30"/>
          <w:szCs w:val="30"/>
        </w:rPr>
        <w:t xml:space="preserve"> </w:t>
      </w:r>
      <w:r w:rsidR="003645A4" w:rsidRPr="00485F8B">
        <w:rPr>
          <w:rFonts w:asciiTheme="majorBidi" w:hAnsiTheme="majorBidi" w:cstheme="majorBidi"/>
          <w:sz w:val="30"/>
          <w:szCs w:val="30"/>
        </w:rPr>
        <w:t>4.50</w:t>
      </w:r>
      <w:r w:rsidRPr="00485F8B">
        <w:rPr>
          <w:rFonts w:asciiTheme="majorBidi" w:hAnsiTheme="majorBidi" w:cstheme="majorBidi"/>
          <w:sz w:val="30"/>
          <w:szCs w:val="30"/>
        </w:rPr>
        <w:t xml:space="preserve"> </w:t>
      </w:r>
      <w:r w:rsidRPr="00485F8B">
        <w:rPr>
          <w:rFonts w:asciiTheme="majorBidi" w:hAnsiTheme="majorBidi" w:cstheme="majorBidi"/>
          <w:sz w:val="30"/>
          <w:szCs w:val="30"/>
          <w:cs/>
        </w:rPr>
        <w:t>ต่อปี</w:t>
      </w:r>
      <w:r w:rsidR="00CC470B" w:rsidRPr="00485F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5F8B">
        <w:rPr>
          <w:rFonts w:asciiTheme="majorBidi" w:hAnsiTheme="majorBidi" w:cstheme="majorBidi"/>
          <w:sz w:val="30"/>
          <w:szCs w:val="30"/>
          <w:cs/>
        </w:rPr>
        <w:t>ซึ่งได้รวมเป็นราคาทุนของสินทรัพย์</w:t>
      </w:r>
      <w:r w:rsidRPr="00485F8B">
        <w:rPr>
          <w:rFonts w:asciiTheme="majorBidi" w:hAnsiTheme="majorBidi" w:cstheme="majorBidi"/>
          <w:sz w:val="30"/>
          <w:szCs w:val="30"/>
        </w:rPr>
        <w:t xml:space="preserve"> </w:t>
      </w:r>
    </w:p>
    <w:p w14:paraId="33224196" w14:textId="77777777" w:rsidR="00637369" w:rsidRPr="00485F8B" w:rsidRDefault="00637369" w:rsidP="00886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7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5FB65910" w14:textId="63B0801D" w:rsidR="008866E3" w:rsidRPr="00485F8B" w:rsidRDefault="008866E3" w:rsidP="00BA1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85F8B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5D9417B6" w14:textId="44F93C17" w:rsidR="00BA1B74" w:rsidRPr="00485F8B" w:rsidRDefault="008866E3" w:rsidP="003414B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485F8B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11534" w:rsidRPr="00485F8B">
        <w:rPr>
          <w:rFonts w:asciiTheme="majorBidi" w:hAnsiTheme="majorBidi" w:cstheme="majorBidi"/>
          <w:spacing w:val="8"/>
          <w:sz w:val="30"/>
          <w:szCs w:val="30"/>
        </w:rPr>
        <w:t xml:space="preserve">31 </w:t>
      </w:r>
      <w:r w:rsidR="00E11534" w:rsidRPr="00485F8B">
        <w:rPr>
          <w:rFonts w:asciiTheme="majorBidi" w:hAnsiTheme="majorBidi" w:cstheme="majorBidi" w:hint="cs"/>
          <w:spacing w:val="8"/>
          <w:sz w:val="30"/>
          <w:szCs w:val="30"/>
          <w:cs/>
        </w:rPr>
        <w:t>มีนาคม</w:t>
      </w:r>
      <w:r w:rsidR="00E11534" w:rsidRPr="00485F8B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BA1B74" w:rsidRPr="00485F8B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E11534" w:rsidRPr="00485F8B">
        <w:rPr>
          <w:rFonts w:asciiTheme="majorBidi" w:hAnsiTheme="majorBidi" w:cstheme="majorBidi"/>
          <w:spacing w:val="8"/>
          <w:sz w:val="30"/>
          <w:szCs w:val="30"/>
        </w:rPr>
        <w:t>9</w:t>
      </w:r>
      <w:r w:rsidR="00BA1B74" w:rsidRPr="00485F8B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>มูลค่าตามบัญชีของที่ดิน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>อาคารและอุปกรณ์ของกลุ่มบริษัทจำนวน</w:t>
      </w:r>
      <w:r w:rsidR="00172B1F" w:rsidRPr="00485F8B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3645A4" w:rsidRPr="00485F8B">
        <w:rPr>
          <w:rFonts w:asciiTheme="majorBidi" w:hAnsiTheme="majorBidi"/>
          <w:spacing w:val="2"/>
          <w:sz w:val="30"/>
          <w:szCs w:val="30"/>
        </w:rPr>
        <w:t>8,144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485F8B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>ได้จดทะเบียนเพื่อเป็นหลักประกันเงินกู้ยืมกับสถาบันการเงิน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>นอกจากนี้เงินฝากของบริษัทย่อยบางแห่งในบัญชีเงินฝากธนาคารก็เป็นส่วนหนึ่งของหลักประกันเงินกู้ยืมกับสถาบันการเงิน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>อย่างไรก็ตาม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>บัญชี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</w:t>
      </w:r>
    </w:p>
    <w:p w14:paraId="219C7E54" w14:textId="77777777" w:rsidR="00374171" w:rsidRPr="00485F8B" w:rsidRDefault="00374171" w:rsidP="00785A38">
      <w:pPr>
        <w:tabs>
          <w:tab w:val="clear" w:pos="680"/>
        </w:tabs>
        <w:spacing w:line="240" w:lineRule="auto"/>
        <w:ind w:right="-14"/>
        <w:jc w:val="thaiDistribute"/>
        <w:rPr>
          <w:rFonts w:asciiTheme="majorBidi" w:hAnsiTheme="majorBidi"/>
          <w:spacing w:val="2"/>
          <w:sz w:val="22"/>
          <w:szCs w:val="22"/>
        </w:rPr>
      </w:pPr>
    </w:p>
    <w:p w14:paraId="1B81368B" w14:textId="77777777" w:rsidR="00A049C5" w:rsidRPr="00485F8B" w:rsidRDefault="00A049C5" w:rsidP="00A04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85F8B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การปรับโครงสร้างธุรกิจท่าเทียบเรือและคลังเก็บผลิตภัณฑ์</w:t>
      </w:r>
    </w:p>
    <w:p w14:paraId="47163867" w14:textId="77777777" w:rsidR="00A049C5" w:rsidRPr="00485F8B" w:rsidRDefault="00A049C5" w:rsidP="00A04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5E7281F1" w14:textId="77777777" w:rsidR="00CC02D4" w:rsidRDefault="00A049C5" w:rsidP="00A049C5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CC02D4">
        <w:rPr>
          <w:rFonts w:asciiTheme="majorBidi" w:hAnsiTheme="majorBidi" w:hint="cs"/>
          <w:sz w:val="30"/>
          <w:szCs w:val="30"/>
          <w:cs/>
        </w:rPr>
        <w:t>เ</w:t>
      </w:r>
      <w:r w:rsidRPr="00CC02D4">
        <w:rPr>
          <w:rFonts w:asciiTheme="majorBidi" w:hAnsiTheme="majorBidi"/>
          <w:sz w:val="30"/>
          <w:szCs w:val="30"/>
          <w:cs/>
        </w:rPr>
        <w:t xml:space="preserve">มื่อวันที่ </w:t>
      </w:r>
      <w:r w:rsidRPr="00CC02D4">
        <w:rPr>
          <w:rFonts w:asciiTheme="majorBidi" w:hAnsiTheme="majorBidi"/>
          <w:sz w:val="30"/>
          <w:szCs w:val="30"/>
        </w:rPr>
        <w:t xml:space="preserve">22 </w:t>
      </w:r>
      <w:r w:rsidRPr="00CC02D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CC02D4">
        <w:rPr>
          <w:rFonts w:asciiTheme="majorBidi" w:hAnsiTheme="majorBidi"/>
          <w:sz w:val="30"/>
          <w:szCs w:val="30"/>
        </w:rPr>
        <w:t xml:space="preserve">2568 </w:t>
      </w:r>
      <w:r w:rsidRPr="00CC02D4">
        <w:rPr>
          <w:rFonts w:asciiTheme="majorBidi" w:hAnsiTheme="majorBidi"/>
          <w:sz w:val="30"/>
          <w:szCs w:val="30"/>
          <w:cs/>
        </w:rPr>
        <w:t xml:space="preserve">ที่ประชุมคณะกรรมการบริษัทได้มีมติเห็นชอบการปรับโครงสร้างธุรกิจท่าเทียบเรือและคลังเก็บผลิตภัณฑ์ โดยบริษัทจะดำเนินการขายทรัพย์สินบางส่วนที่เกี่ยวข้องกับธุรกิจท่าเทียบเรือและคลังเก็บผลิตภัณฑ์ของบริษัท สาขาที่ </w:t>
      </w:r>
      <w:r w:rsidRPr="00CC02D4">
        <w:rPr>
          <w:rFonts w:asciiTheme="majorBidi" w:hAnsiTheme="majorBidi"/>
          <w:sz w:val="30"/>
          <w:szCs w:val="30"/>
        </w:rPr>
        <w:t xml:space="preserve">7 </w:t>
      </w:r>
      <w:r w:rsidRPr="00CC02D4">
        <w:rPr>
          <w:rFonts w:asciiTheme="majorBidi" w:hAnsiTheme="majorBidi"/>
          <w:sz w:val="30"/>
          <w:szCs w:val="30"/>
          <w:cs/>
        </w:rPr>
        <w:t>ท่าเทียบเรือและคลังผลิตภัณฑ์ (</w:t>
      </w:r>
      <w:r w:rsidRPr="00CC02D4">
        <w:rPr>
          <w:rFonts w:asciiTheme="majorBidi" w:hAnsiTheme="majorBidi"/>
          <w:sz w:val="30"/>
          <w:szCs w:val="30"/>
        </w:rPr>
        <w:t xml:space="preserve">Buffer Tank Farm - BTF) </w:t>
      </w:r>
      <w:r w:rsidRPr="00CC02D4">
        <w:rPr>
          <w:rFonts w:asciiTheme="majorBidi" w:hAnsiTheme="majorBidi"/>
          <w:sz w:val="30"/>
          <w:szCs w:val="30"/>
          <w:cs/>
        </w:rPr>
        <w:t xml:space="preserve">ได้แก่ ท่าเทียบเรือ ถังเก็บผลิตภัณฑ์ ระบบขนถ่ายสินค้าทางรถบรรทุก เครื่องมือและอุปกรณ์อื่น ๆ ที่เกี่ยวข้อง รวมทั้งการโอนสิทธิการให้บริการแก่ลูกค้า และสิทธิในการใช้ที่ดิน ตลอดจนการโอนใบอนุญาตที่สำคัญที่ใช้ในการประกอบกิจการท่าเทียบเรือและคลังเก็บผลิตภัณฑ์ ให้แก่ </w:t>
      </w:r>
      <w:r w:rsidR="00D42DAC" w:rsidRPr="00CC02D4">
        <w:rPr>
          <w:rFonts w:asciiTheme="majorBidi" w:hAnsiTheme="majorBidi"/>
          <w:sz w:val="30"/>
          <w:szCs w:val="30"/>
          <w:cs/>
        </w:rPr>
        <w:t xml:space="preserve">บริษัท แทงค์ อินฟรา จำกัด </w:t>
      </w:r>
      <w:r w:rsidR="00D42DAC" w:rsidRPr="00CC02D4">
        <w:rPr>
          <w:rFonts w:asciiTheme="majorBidi" w:hAnsiTheme="majorBidi"/>
          <w:sz w:val="30"/>
          <w:szCs w:val="30"/>
        </w:rPr>
        <w:t xml:space="preserve">(“TINF”) </w:t>
      </w:r>
      <w:r w:rsidR="00D42DAC" w:rsidRPr="00CC02D4">
        <w:rPr>
          <w:rFonts w:asciiTheme="majorBidi" w:hAnsiTheme="majorBidi" w:hint="cs"/>
          <w:sz w:val="30"/>
          <w:szCs w:val="30"/>
          <w:cs/>
        </w:rPr>
        <w:t>ซึ่งเป็นบริษัทย่อยของบริษัท พีทีที แทงค์ เทอร์มินัล จำกัด</w:t>
      </w:r>
      <w:r w:rsidR="00B92BE3" w:rsidRPr="00CC02D4">
        <w:rPr>
          <w:rFonts w:asciiTheme="majorBidi" w:hAnsiTheme="majorBidi" w:hint="cs"/>
          <w:sz w:val="30"/>
          <w:szCs w:val="30"/>
          <w:cs/>
        </w:rPr>
        <w:t xml:space="preserve"> </w:t>
      </w:r>
      <w:r w:rsidRPr="00CC02D4">
        <w:rPr>
          <w:rFonts w:asciiTheme="majorBidi" w:hAnsiTheme="majorBidi"/>
          <w:sz w:val="30"/>
          <w:szCs w:val="30"/>
          <w:cs/>
        </w:rPr>
        <w:t xml:space="preserve">โดยธุรกรรมการขายทรัพย์สินรวมถึงธุรกรรมที่เกี่ยวข้องดังกล่าวข้างต้นคิดเป็นมูลค่าการขายจำนวน </w:t>
      </w:r>
      <w:r w:rsidRPr="00CC02D4">
        <w:rPr>
          <w:rFonts w:asciiTheme="majorBidi" w:hAnsiTheme="majorBidi"/>
          <w:sz w:val="30"/>
          <w:szCs w:val="30"/>
        </w:rPr>
        <w:t xml:space="preserve">4,840 </w:t>
      </w:r>
      <w:r w:rsidRPr="00CC02D4">
        <w:rPr>
          <w:rFonts w:asciiTheme="majorBidi" w:hAnsiTheme="majorBidi"/>
          <w:sz w:val="30"/>
          <w:szCs w:val="30"/>
          <w:cs/>
        </w:rPr>
        <w:t>ล้านบาท และภายหลังจากที่บริษัทได้ดำเนินการโอนขายทรัพย์สิน บริษัทจะเช่าทรัพย์สินกลับบางส่วนรวมถึงเข้ารับบริการท่าเทียบเรือและพื้นที่ส่วนกลาง ทำให้บริษัทสามารถใช้ทรัพย์สินที่เช่าและรับบริการในการดำเนินงานของบริษัทโดยไม่กระทบต่อการดำเนินงานของบริษัท</w:t>
      </w:r>
      <w:r w:rsidRPr="00CC02D4">
        <w:rPr>
          <w:rFonts w:asciiTheme="majorBidi" w:hAnsiTheme="majorBidi"/>
          <w:sz w:val="30"/>
          <w:szCs w:val="30"/>
        </w:rPr>
        <w:t xml:space="preserve"> </w:t>
      </w:r>
      <w:r w:rsidRPr="00CC02D4">
        <w:rPr>
          <w:rFonts w:asciiTheme="majorBidi" w:hAnsiTheme="majorBidi"/>
          <w:sz w:val="30"/>
          <w:szCs w:val="30"/>
          <w:cs/>
        </w:rPr>
        <w:t xml:space="preserve">ซึ่งที่ประชุมวิสามัญผู้ถือหุ้นของบริษัท </w:t>
      </w:r>
      <w:r w:rsidR="00CC02D4">
        <w:rPr>
          <w:rFonts w:asciiTheme="majorBidi" w:hAnsiTheme="majorBidi" w:hint="cs"/>
          <w:sz w:val="30"/>
          <w:szCs w:val="30"/>
          <w:cs/>
        </w:rPr>
        <w:t xml:space="preserve">    </w:t>
      </w:r>
      <w:r w:rsidRPr="00CC02D4">
        <w:rPr>
          <w:rFonts w:asciiTheme="majorBidi" w:hAnsiTheme="majorBidi"/>
          <w:sz w:val="30"/>
          <w:szCs w:val="30"/>
          <w:cs/>
        </w:rPr>
        <w:t xml:space="preserve">ครั้งที่ </w:t>
      </w:r>
      <w:r w:rsidRPr="00CC02D4">
        <w:rPr>
          <w:rFonts w:asciiTheme="majorBidi" w:hAnsiTheme="majorBidi"/>
          <w:sz w:val="30"/>
          <w:szCs w:val="30"/>
        </w:rPr>
        <w:t xml:space="preserve">1/2568 </w:t>
      </w:r>
      <w:r w:rsidRPr="00CC02D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C02D4">
        <w:rPr>
          <w:rFonts w:asciiTheme="majorBidi" w:hAnsiTheme="majorBidi"/>
          <w:sz w:val="30"/>
          <w:szCs w:val="30"/>
        </w:rPr>
        <w:t xml:space="preserve">18 </w:t>
      </w:r>
      <w:r w:rsidRPr="00CC02D4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CC02D4">
        <w:rPr>
          <w:rFonts w:asciiTheme="majorBidi" w:hAnsiTheme="majorBidi"/>
          <w:sz w:val="30"/>
          <w:szCs w:val="30"/>
        </w:rPr>
        <w:t xml:space="preserve">2568 </w:t>
      </w:r>
      <w:r w:rsidRPr="00CC02D4">
        <w:rPr>
          <w:rFonts w:asciiTheme="majorBidi" w:hAnsiTheme="majorBidi"/>
          <w:sz w:val="30"/>
          <w:szCs w:val="30"/>
          <w:cs/>
        </w:rPr>
        <w:t xml:space="preserve">ได้อนุมัติให้ทำธุรกรรมดังกล่าว โดย ณ วันที่ </w:t>
      </w:r>
      <w:r w:rsidRPr="00CC02D4">
        <w:rPr>
          <w:rFonts w:asciiTheme="majorBidi" w:hAnsiTheme="majorBidi"/>
          <w:sz w:val="30"/>
          <w:szCs w:val="30"/>
        </w:rPr>
        <w:t xml:space="preserve">31 </w:t>
      </w:r>
      <w:r w:rsidRPr="00CC02D4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CC02D4">
        <w:rPr>
          <w:rFonts w:asciiTheme="majorBidi" w:hAnsiTheme="majorBidi"/>
          <w:sz w:val="30"/>
          <w:szCs w:val="30"/>
        </w:rPr>
        <w:t xml:space="preserve">2568 </w:t>
      </w:r>
      <w:r w:rsidR="00CC02D4">
        <w:rPr>
          <w:rFonts w:asciiTheme="majorBidi" w:hAnsiTheme="majorBidi" w:hint="cs"/>
          <w:sz w:val="30"/>
          <w:szCs w:val="30"/>
          <w:cs/>
        </w:rPr>
        <w:t xml:space="preserve">            </w:t>
      </w:r>
      <w:r w:rsidR="00CC02D4">
        <w:rPr>
          <w:rFonts w:asciiTheme="majorBidi" w:hAnsiTheme="majorBidi"/>
          <w:sz w:val="30"/>
          <w:szCs w:val="30"/>
          <w:cs/>
        </w:rPr>
        <w:br w:type="textWrapping" w:clear="all"/>
      </w:r>
    </w:p>
    <w:p w14:paraId="3A7EB351" w14:textId="69618D31" w:rsidR="00A049C5" w:rsidRPr="00CC02D4" w:rsidRDefault="00A049C5" w:rsidP="00A049C5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CC02D4">
        <w:rPr>
          <w:rFonts w:asciiTheme="majorBidi" w:hAnsiTheme="majorBidi" w:hint="cs"/>
          <w:sz w:val="30"/>
          <w:szCs w:val="30"/>
          <w:cs/>
        </w:rPr>
        <w:lastRenderedPageBreak/>
        <w:t>ที่ดิน</w:t>
      </w:r>
      <w:r w:rsidRPr="00CC02D4">
        <w:rPr>
          <w:rFonts w:asciiTheme="majorBidi" w:hAnsiTheme="majorBidi"/>
          <w:sz w:val="30"/>
          <w:szCs w:val="30"/>
          <w:cs/>
        </w:rPr>
        <w:t xml:space="preserve"> </w:t>
      </w:r>
      <w:r w:rsidRPr="00CC02D4">
        <w:rPr>
          <w:rFonts w:asciiTheme="majorBidi" w:hAnsiTheme="majorBidi" w:hint="cs"/>
          <w:sz w:val="30"/>
          <w:szCs w:val="30"/>
          <w:cs/>
        </w:rPr>
        <w:t>อาคารและอุปกรณ์</w:t>
      </w:r>
      <w:r w:rsidRPr="00CC02D4">
        <w:rPr>
          <w:rFonts w:asciiTheme="majorBidi" w:hAnsiTheme="majorBidi"/>
          <w:sz w:val="30"/>
          <w:szCs w:val="30"/>
          <w:cs/>
        </w:rPr>
        <w:t xml:space="preserve"> </w:t>
      </w:r>
      <w:r w:rsidRPr="00CC02D4">
        <w:rPr>
          <w:rFonts w:asciiTheme="majorBidi" w:hAnsiTheme="majorBidi" w:hint="cs"/>
          <w:sz w:val="30"/>
          <w:szCs w:val="30"/>
          <w:cs/>
        </w:rPr>
        <w:t>และสินทรัพย์ไม่มีตัวตนที่เกี่ยวข้องกับธุรกรรมดังกล่าว</w:t>
      </w:r>
      <w:r w:rsidRPr="00CC02D4">
        <w:rPr>
          <w:rFonts w:asciiTheme="majorBidi" w:hAnsiTheme="majorBidi"/>
          <w:sz w:val="30"/>
          <w:szCs w:val="30"/>
          <w:cs/>
        </w:rPr>
        <w:t>จำนวน</w:t>
      </w:r>
      <w:r w:rsidRPr="00CC02D4">
        <w:rPr>
          <w:rFonts w:asciiTheme="majorBidi" w:hAnsiTheme="majorBidi"/>
          <w:sz w:val="30"/>
          <w:szCs w:val="30"/>
        </w:rPr>
        <w:t xml:space="preserve"> 2,449 </w:t>
      </w:r>
      <w:r w:rsidRPr="00CC02D4">
        <w:rPr>
          <w:rFonts w:asciiTheme="majorBidi" w:hAnsiTheme="majorBidi"/>
          <w:sz w:val="30"/>
          <w:szCs w:val="30"/>
          <w:cs/>
        </w:rPr>
        <w:t>ล้านบาท</w:t>
      </w:r>
      <w:r w:rsidRPr="00CC02D4">
        <w:rPr>
          <w:rFonts w:asciiTheme="majorBidi" w:hAnsiTheme="majorBidi"/>
          <w:sz w:val="30"/>
          <w:szCs w:val="30"/>
        </w:rPr>
        <w:t xml:space="preserve"> </w:t>
      </w:r>
      <w:r w:rsidRPr="00CC02D4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CC02D4">
        <w:rPr>
          <w:rFonts w:asciiTheme="majorBidi" w:hAnsiTheme="majorBidi"/>
          <w:sz w:val="30"/>
          <w:szCs w:val="30"/>
        </w:rPr>
        <w:t xml:space="preserve">46 </w:t>
      </w:r>
      <w:r w:rsidRPr="00CC02D4">
        <w:rPr>
          <w:rFonts w:asciiTheme="majorBidi" w:hAnsiTheme="majorBidi"/>
          <w:sz w:val="30"/>
          <w:szCs w:val="30"/>
          <w:cs/>
        </w:rPr>
        <w:t>ล้านบาท</w:t>
      </w:r>
      <w:r w:rsidRPr="00CC02D4">
        <w:rPr>
          <w:rFonts w:asciiTheme="majorBidi" w:hAnsiTheme="majorBidi"/>
          <w:sz w:val="30"/>
          <w:szCs w:val="30"/>
        </w:rPr>
        <w:t xml:space="preserve"> </w:t>
      </w:r>
      <w:r w:rsidRPr="00CC02D4">
        <w:rPr>
          <w:rFonts w:asciiTheme="majorBidi" w:hAnsiTheme="majorBidi" w:hint="cs"/>
          <w:sz w:val="30"/>
          <w:szCs w:val="30"/>
          <w:cs/>
        </w:rPr>
        <w:t>ตามลำดับ</w:t>
      </w:r>
      <w:r w:rsidRPr="00CC02D4">
        <w:rPr>
          <w:rFonts w:asciiTheme="majorBidi" w:hAnsiTheme="majorBidi"/>
          <w:sz w:val="30"/>
          <w:szCs w:val="30"/>
          <w:cs/>
        </w:rPr>
        <w:t>ได้ถูกจัดประเภทเป็นสินทรัพย์ที่ถือไว้เพื่อขายใน</w:t>
      </w:r>
      <w:r w:rsidRPr="00CC02D4">
        <w:rPr>
          <w:rFonts w:ascii="Angsana New" w:hAnsi="Angsana New" w:hint="cs"/>
          <w:sz w:val="30"/>
          <w:szCs w:val="30"/>
          <w:cs/>
        </w:rPr>
        <w:t>งบฐานะการเงินรวมและงบฐานะการเงินเฉพาะกิจการ</w:t>
      </w:r>
    </w:p>
    <w:p w14:paraId="429DF1DC" w14:textId="77777777" w:rsidR="005B28B9" w:rsidRPr="00485F8B" w:rsidRDefault="005B28B9" w:rsidP="00A049C5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</w:rPr>
      </w:pPr>
    </w:p>
    <w:p w14:paraId="44807358" w14:textId="4D7A4698" w:rsidR="00D42DAC" w:rsidRPr="00485F8B" w:rsidRDefault="00D42DAC" w:rsidP="00B27592">
      <w:pPr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ต่อมาในไตรมาส </w:t>
      </w:r>
      <w:r w:rsidR="00080995" w:rsidRPr="00080995">
        <w:rPr>
          <w:rFonts w:asciiTheme="majorBidi" w:hAnsiTheme="majorBidi"/>
          <w:spacing w:val="2"/>
          <w:sz w:val="30"/>
          <w:szCs w:val="30"/>
        </w:rPr>
        <w:t>1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ปี </w:t>
      </w:r>
      <w:r w:rsidR="00080995" w:rsidRPr="00080995">
        <w:rPr>
          <w:rFonts w:asciiTheme="majorBidi" w:hAnsiTheme="majorBidi"/>
          <w:spacing w:val="2"/>
          <w:sz w:val="30"/>
          <w:szCs w:val="30"/>
        </w:rPr>
        <w:t>2569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บริษัทได้ดำเนินการโอนขายทรัพย์สิน</w:t>
      </w:r>
      <w:r w:rsidR="00992FAE" w:rsidRPr="00485F8B">
        <w:rPr>
          <w:rFonts w:asciiTheme="majorBidi" w:hAnsiTheme="majorBidi" w:hint="cs"/>
          <w:spacing w:val="2"/>
          <w:sz w:val="30"/>
          <w:szCs w:val="30"/>
          <w:cs/>
        </w:rPr>
        <w:t>บางส่วน</w:t>
      </w:r>
      <w:r w:rsidR="00B51A34" w:rsidRPr="00485F8B">
        <w:rPr>
          <w:rFonts w:asciiTheme="majorBidi" w:hAnsiTheme="majorBidi" w:hint="cs"/>
          <w:spacing w:val="2"/>
          <w:sz w:val="30"/>
          <w:szCs w:val="30"/>
          <w:cs/>
        </w:rPr>
        <w:t>ซึ่งเป็นสินทรัพย์ที่ถือไว้เพื่อขาย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ที่เกี่ยวข้องกับธุรกิจท่าเทียบเรือและคลังเก็บผลิตภัณฑ์ใน </w:t>
      </w:r>
      <w:r w:rsidRPr="00485F8B">
        <w:rPr>
          <w:rFonts w:asciiTheme="majorBidi" w:hAnsiTheme="majorBidi"/>
          <w:spacing w:val="2"/>
          <w:sz w:val="30"/>
          <w:szCs w:val="30"/>
        </w:rPr>
        <w:t xml:space="preserve">Buffer Tank Farm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 xml:space="preserve">ให้กับ </w:t>
      </w:r>
      <w:r w:rsidRPr="00485F8B">
        <w:rPr>
          <w:rFonts w:asciiTheme="majorBidi" w:hAnsiTheme="majorBidi"/>
          <w:spacing w:val="2"/>
          <w:sz w:val="30"/>
          <w:szCs w:val="30"/>
        </w:rPr>
        <w:t>TINF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 xml:space="preserve"> ในวันที่ </w:t>
      </w:r>
      <w:r w:rsidRPr="00485F8B">
        <w:rPr>
          <w:rFonts w:asciiTheme="majorBidi" w:hAnsiTheme="majorBidi"/>
          <w:spacing w:val="2"/>
          <w:sz w:val="30"/>
          <w:szCs w:val="30"/>
        </w:rPr>
        <w:t xml:space="preserve">27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 xml:space="preserve">มีนาคม </w:t>
      </w:r>
      <w:r w:rsidRPr="00485F8B">
        <w:rPr>
          <w:rFonts w:asciiTheme="majorBidi" w:hAnsiTheme="majorBidi"/>
          <w:spacing w:val="2"/>
          <w:sz w:val="30"/>
          <w:szCs w:val="30"/>
        </w:rPr>
        <w:t xml:space="preserve">2569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 xml:space="preserve">โดยมีกำไรจากการขายสินทรัพย์ดังกล่าวรับรู้ในงบกำไรขาดทุนรวมและงบกำไรขาดทุนเฉพาะกิจการจำนวน </w:t>
      </w:r>
      <w:r w:rsidR="002A1996" w:rsidRPr="00485F8B">
        <w:rPr>
          <w:rFonts w:asciiTheme="majorBidi" w:hAnsiTheme="majorBidi"/>
          <w:spacing w:val="2"/>
          <w:sz w:val="30"/>
          <w:szCs w:val="30"/>
        </w:rPr>
        <w:t>1,430.63</w:t>
      </w:r>
      <w:r w:rsidR="00992FAE" w:rsidRPr="00485F8B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 xml:space="preserve">ล้านบาท </w:t>
      </w:r>
      <w:r w:rsidR="00AA6F1B" w:rsidRPr="00485F8B">
        <w:rPr>
          <w:rFonts w:asciiTheme="majorBidi" w:hAnsiTheme="majorBidi" w:hint="cs"/>
          <w:spacing w:val="2"/>
          <w:sz w:val="30"/>
          <w:szCs w:val="30"/>
          <w:cs/>
        </w:rPr>
        <w:t>ทั้งนี้</w:t>
      </w:r>
      <w:r w:rsidR="00162ACC" w:rsidRPr="00485F8B">
        <w:rPr>
          <w:rFonts w:asciiTheme="majorBidi" w:hAnsiTheme="majorBidi" w:hint="cs"/>
          <w:spacing w:val="2"/>
          <w:sz w:val="30"/>
          <w:szCs w:val="30"/>
          <w:cs/>
        </w:rPr>
        <w:t>บริษัท</w:t>
      </w:r>
      <w:r w:rsidR="00C12085" w:rsidRPr="00485F8B">
        <w:rPr>
          <w:rFonts w:asciiTheme="majorBidi" w:hAnsiTheme="majorBidi" w:hint="cs"/>
          <w:spacing w:val="2"/>
          <w:sz w:val="30"/>
          <w:szCs w:val="30"/>
          <w:cs/>
        </w:rPr>
        <w:t>คาดว่าจะสามารถโอน</w:t>
      </w:r>
      <w:r w:rsidR="00992FAE" w:rsidRPr="00485F8B">
        <w:rPr>
          <w:rFonts w:asciiTheme="majorBidi" w:hAnsiTheme="majorBidi" w:hint="cs"/>
          <w:spacing w:val="2"/>
          <w:sz w:val="30"/>
          <w:szCs w:val="30"/>
          <w:cs/>
        </w:rPr>
        <w:t>ขาย</w:t>
      </w:r>
      <w:r w:rsidR="00C12085" w:rsidRPr="00485F8B">
        <w:rPr>
          <w:rFonts w:asciiTheme="majorBidi" w:hAnsiTheme="majorBidi" w:hint="cs"/>
          <w:spacing w:val="2"/>
          <w:sz w:val="30"/>
          <w:szCs w:val="30"/>
          <w:cs/>
        </w:rPr>
        <w:t>สินทรัพย์ที่เหลือให้แล้วเสร็จภายในไตรมาส</w:t>
      </w:r>
      <w:r w:rsidR="00C12085"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080995" w:rsidRPr="00080995">
        <w:rPr>
          <w:rFonts w:asciiTheme="majorBidi" w:hAnsiTheme="majorBidi"/>
          <w:spacing w:val="2"/>
          <w:sz w:val="30"/>
          <w:szCs w:val="30"/>
        </w:rPr>
        <w:t>1</w:t>
      </w:r>
      <w:r w:rsidR="00C12085"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C12085" w:rsidRPr="00485F8B">
        <w:rPr>
          <w:rFonts w:asciiTheme="majorBidi" w:hAnsiTheme="majorBidi" w:hint="cs"/>
          <w:spacing w:val="2"/>
          <w:sz w:val="30"/>
          <w:szCs w:val="30"/>
          <w:cs/>
        </w:rPr>
        <w:t>ปี</w:t>
      </w:r>
      <w:r w:rsidR="00C12085"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080995" w:rsidRPr="00080995">
        <w:rPr>
          <w:rFonts w:asciiTheme="majorBidi" w:hAnsiTheme="majorBidi"/>
          <w:spacing w:val="2"/>
          <w:sz w:val="30"/>
          <w:szCs w:val="30"/>
        </w:rPr>
        <w:t>2570</w:t>
      </w:r>
    </w:p>
    <w:p w14:paraId="5CE560FB" w14:textId="77777777" w:rsidR="00464938" w:rsidRPr="00485F8B" w:rsidRDefault="00464938" w:rsidP="00D42DAC">
      <w:pPr>
        <w:ind w:left="454"/>
        <w:rPr>
          <w:rFonts w:asciiTheme="majorBidi" w:hAnsiTheme="majorBidi"/>
          <w:spacing w:val="2"/>
        </w:rPr>
      </w:pPr>
    </w:p>
    <w:p w14:paraId="355A7422" w14:textId="7E33953A" w:rsidR="001C1839" w:rsidRPr="00485F8B" w:rsidRDefault="007B59AE" w:rsidP="00F2247A">
      <w:pPr>
        <w:pStyle w:val="ListParagraph"/>
        <w:numPr>
          <w:ilvl w:val="0"/>
          <w:numId w:val="26"/>
        </w:numPr>
        <w:tabs>
          <w:tab w:val="left" w:pos="2070"/>
        </w:tabs>
        <w:spacing w:line="240" w:lineRule="atLeast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5F8B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52D70FA9" w14:textId="77777777" w:rsidR="00F2247A" w:rsidRPr="00485F8B" w:rsidRDefault="00F2247A" w:rsidP="00F2247A">
      <w:pPr>
        <w:pStyle w:val="ListParagraph"/>
        <w:tabs>
          <w:tab w:val="left" w:pos="2070"/>
        </w:tabs>
        <w:spacing w:line="240" w:lineRule="atLeast"/>
        <w:ind w:left="540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p w14:paraId="1D5EA704" w14:textId="4E991F81" w:rsidR="00BE615B" w:rsidRPr="00485F8B" w:rsidRDefault="00F85A82" w:rsidP="00A63AB3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485F8B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5473A" w:rsidRPr="00485F8B">
        <w:rPr>
          <w:rFonts w:asciiTheme="majorBidi" w:hAnsiTheme="majorBidi"/>
          <w:spacing w:val="2"/>
          <w:sz w:val="30"/>
          <w:szCs w:val="30"/>
        </w:rPr>
        <w:t xml:space="preserve">16 </w:t>
      </w:r>
      <w:r w:rsidR="00E5473A" w:rsidRPr="00485F8B">
        <w:rPr>
          <w:rFonts w:asciiTheme="majorBidi" w:hAnsiTheme="majorBidi" w:hint="cs"/>
          <w:spacing w:val="2"/>
          <w:sz w:val="30"/>
          <w:szCs w:val="30"/>
          <w:cs/>
        </w:rPr>
        <w:t>กุมภาพันธ์</w:t>
      </w:r>
      <w:r w:rsidR="00E5473A"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5473A" w:rsidRPr="00485F8B">
        <w:rPr>
          <w:rFonts w:asciiTheme="majorBidi" w:hAnsiTheme="majorBidi"/>
          <w:spacing w:val="2"/>
          <w:sz w:val="30"/>
          <w:szCs w:val="30"/>
        </w:rPr>
        <w:t xml:space="preserve">2569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>บริษัทได้ลงนามในสัญญาสินเชื่อประเภท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85F8B">
        <w:rPr>
          <w:rFonts w:asciiTheme="majorBidi" w:hAnsiTheme="majorBidi"/>
          <w:spacing w:val="2"/>
          <w:sz w:val="30"/>
          <w:szCs w:val="30"/>
        </w:rPr>
        <w:t xml:space="preserve">Revolving </w:t>
      </w:r>
      <w:r w:rsidR="00F11DB9" w:rsidRPr="00485F8B">
        <w:rPr>
          <w:rFonts w:asciiTheme="majorBidi" w:hAnsiTheme="majorBidi" w:hint="cs"/>
          <w:spacing w:val="2"/>
          <w:sz w:val="30"/>
          <w:szCs w:val="30"/>
          <w:cs/>
        </w:rPr>
        <w:t>กับ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>สถาบันการเงินแห่งหนึ่ง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10E0D" w:rsidRPr="00485F8B">
        <w:rPr>
          <w:rFonts w:asciiTheme="majorBidi" w:hAnsiTheme="majorBidi" w:hint="cs"/>
          <w:spacing w:val="2"/>
          <w:sz w:val="30"/>
          <w:szCs w:val="30"/>
          <w:cs/>
        </w:rPr>
        <w:t>ซึ่งเป็นวงเงินสินเชื่อระยะสั้นและวงเงินเลตเตอร์ออฟเครดิต</w:t>
      </w:r>
      <w:r w:rsidR="00D10E0D"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5473A" w:rsidRPr="00485F8B">
        <w:rPr>
          <w:rFonts w:asciiTheme="majorBidi" w:hAnsiTheme="majorBidi" w:hint="cs"/>
          <w:spacing w:val="2"/>
          <w:sz w:val="30"/>
          <w:szCs w:val="30"/>
          <w:cs/>
        </w:rPr>
        <w:t>จำนวน</w:t>
      </w:r>
      <w:r w:rsidR="00E5473A"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080995" w:rsidRPr="00080995">
        <w:rPr>
          <w:rFonts w:asciiTheme="majorBidi" w:hAnsiTheme="majorBidi"/>
          <w:spacing w:val="2"/>
          <w:sz w:val="30"/>
          <w:szCs w:val="30"/>
        </w:rPr>
        <w:t>5</w:t>
      </w:r>
      <w:r w:rsidR="00E5473A" w:rsidRPr="00485F8B">
        <w:rPr>
          <w:rFonts w:asciiTheme="majorBidi" w:hAnsiTheme="majorBidi"/>
          <w:spacing w:val="2"/>
          <w:sz w:val="30"/>
          <w:szCs w:val="30"/>
        </w:rPr>
        <w:t>,</w:t>
      </w:r>
      <w:r w:rsidR="00080995" w:rsidRPr="00080995">
        <w:rPr>
          <w:rFonts w:asciiTheme="majorBidi" w:hAnsiTheme="majorBidi"/>
          <w:spacing w:val="2"/>
          <w:sz w:val="30"/>
          <w:szCs w:val="30"/>
        </w:rPr>
        <w:t>000</w:t>
      </w:r>
      <w:r w:rsidR="00E5473A"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5473A" w:rsidRPr="00485F8B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</w:p>
    <w:p w14:paraId="39B961D8" w14:textId="77777777" w:rsidR="00501968" w:rsidRPr="00485F8B" w:rsidRDefault="00501968" w:rsidP="003C0A02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/>
          <w:sz w:val="18"/>
          <w:szCs w:val="18"/>
        </w:rPr>
      </w:pPr>
    </w:p>
    <w:p w14:paraId="328D38A9" w14:textId="212D0673" w:rsidR="00B20300" w:rsidRPr="00485F8B" w:rsidRDefault="00B20300" w:rsidP="001C1839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85F8B">
        <w:rPr>
          <w:rFonts w:asciiTheme="majorBidi" w:hAnsiTheme="majorBidi" w:cstheme="majorBidi" w:hint="cs"/>
          <w:b/>
          <w:bCs/>
          <w:sz w:val="30"/>
          <w:szCs w:val="30"/>
          <w:cs/>
        </w:rPr>
        <w:t>ส</w:t>
      </w:r>
      <w:r w:rsidR="006D60D3" w:rsidRPr="00485F8B">
        <w:rPr>
          <w:rFonts w:asciiTheme="majorBidi" w:hAnsiTheme="majorBidi" w:cstheme="majorBidi" w:hint="cs"/>
          <w:b/>
          <w:bCs/>
          <w:sz w:val="30"/>
          <w:szCs w:val="30"/>
          <w:cs/>
        </w:rPr>
        <w:t>่</w:t>
      </w:r>
      <w:r w:rsidRPr="00485F8B">
        <w:rPr>
          <w:rFonts w:asciiTheme="majorBidi" w:hAnsiTheme="majorBidi" w:cstheme="majorBidi" w:hint="cs"/>
          <w:b/>
          <w:bCs/>
          <w:sz w:val="30"/>
          <w:szCs w:val="30"/>
          <w:cs/>
        </w:rPr>
        <w:t>วนงานดำเนินงาน</w:t>
      </w:r>
      <w:r w:rsidR="00AC07D0" w:rsidRPr="00485F8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83B9E19" w14:textId="77777777" w:rsidR="007E7A4A" w:rsidRPr="00485F8B" w:rsidRDefault="007E7A4A" w:rsidP="001C1839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34F5248F" w14:textId="68E980B1" w:rsidR="000736CD" w:rsidRPr="00485F8B" w:rsidRDefault="00263128" w:rsidP="00F85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85F8B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485F8B">
        <w:rPr>
          <w:rFonts w:asciiTheme="majorBidi" w:hAnsiTheme="majorBidi"/>
          <w:sz w:val="30"/>
          <w:szCs w:val="30"/>
        </w:rPr>
        <w:t>6</w:t>
      </w:r>
      <w:r w:rsidRPr="00485F8B">
        <w:rPr>
          <w:rFonts w:asciiTheme="majorBidi" w:hAnsiTheme="majorBidi"/>
          <w:sz w:val="30"/>
          <w:szCs w:val="30"/>
        </w:rPr>
        <w:t xml:space="preserve"> </w:t>
      </w:r>
      <w:r w:rsidRPr="00485F8B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485F8B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485F8B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485F8B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485F8B">
        <w:rPr>
          <w:rFonts w:asciiTheme="majorBidi" w:hAnsiTheme="majorBidi"/>
          <w:sz w:val="30"/>
          <w:szCs w:val="30"/>
          <w:cs/>
        </w:rPr>
        <w:t xml:space="preserve"> </w:t>
      </w:r>
      <w:r w:rsidR="005905AF" w:rsidRPr="00485F8B">
        <w:rPr>
          <w:rFonts w:asciiTheme="majorBidi" w:hAnsiTheme="majorBidi" w:cstheme="majorBidi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650F524A" w14:textId="07964EFB" w:rsidR="00D859C7" w:rsidRPr="00485F8B" w:rsidRDefault="00D859C7" w:rsidP="00324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9E29AB" w:rsidRPr="00485F8B" w14:paraId="5817926A" w14:textId="7BB11B5B" w:rsidTr="005171B2">
        <w:tc>
          <w:tcPr>
            <w:tcW w:w="1080" w:type="dxa"/>
          </w:tcPr>
          <w:p w14:paraId="46210795" w14:textId="763915F7" w:rsidR="005905AF" w:rsidRPr="00485F8B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</w:tcPr>
          <w:p w14:paraId="7C2CA735" w14:textId="0B4B54B6" w:rsidR="005905AF" w:rsidRPr="00485F8B" w:rsidRDefault="005905AF" w:rsidP="005905AF">
            <w:pPr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Pr="00485F8B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Pr="00485F8B">
              <w:rPr>
                <w:rFonts w:asciiTheme="majorBidi" w:hAnsiTheme="majorBidi"/>
                <w:sz w:val="30"/>
                <w:szCs w:val="30"/>
              </w:rPr>
              <w:br/>
            </w: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9E29AB" w:rsidRPr="00485F8B" w14:paraId="25A2209B" w14:textId="6D96F334" w:rsidTr="005171B2">
        <w:tc>
          <w:tcPr>
            <w:tcW w:w="1080" w:type="dxa"/>
          </w:tcPr>
          <w:p w14:paraId="1B58D795" w14:textId="0D49B318" w:rsidR="005905AF" w:rsidRPr="00485F8B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</w:tcPr>
          <w:p w14:paraId="3A533842" w14:textId="41E1C49A" w:rsidR="005905AF" w:rsidRPr="00485F8B" w:rsidRDefault="005905AF" w:rsidP="005905AF">
            <w:pPr>
              <w:spacing w:line="240" w:lineRule="auto"/>
              <w:ind w:left="250" w:hanging="274"/>
              <w:rPr>
                <w:rFonts w:asciiTheme="majorBidi" w:hAnsi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Pr="00485F8B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Pr="00485F8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85F8B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Pr="00485F8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และกลุ่มผลิตภัณฑ์อื่นๆ)</w:t>
            </w:r>
          </w:p>
        </w:tc>
      </w:tr>
      <w:tr w:rsidR="009E29AB" w:rsidRPr="00485F8B" w14:paraId="55930DE1" w14:textId="4EB7F667" w:rsidTr="005171B2">
        <w:tc>
          <w:tcPr>
            <w:tcW w:w="1080" w:type="dxa"/>
          </w:tcPr>
          <w:p w14:paraId="57C9B1F9" w14:textId="6F74182A" w:rsidR="005905AF" w:rsidRPr="00485F8B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</w:tcPr>
          <w:p w14:paraId="6FBD8B39" w14:textId="6C588C19" w:rsidR="005905AF" w:rsidRPr="00485F8B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กลุ่มกิจการผลิตภัณฑ์โพลิเมอร์และเคมีภัณฑ์</w:t>
            </w:r>
          </w:p>
        </w:tc>
      </w:tr>
      <w:tr w:rsidR="009E29AB" w:rsidRPr="00485F8B" w14:paraId="27A20FE6" w14:textId="51A2F0BE" w:rsidTr="005171B2">
        <w:tc>
          <w:tcPr>
            <w:tcW w:w="1080" w:type="dxa"/>
          </w:tcPr>
          <w:p w14:paraId="05885A77" w14:textId="51CDACD0" w:rsidR="005905AF" w:rsidRPr="00485F8B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</w:tcPr>
          <w:p w14:paraId="5B034605" w14:textId="6CB716E7" w:rsidR="005905AF" w:rsidRPr="00485F8B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กลุ่มกิจการผลิตภัณฑ์พลาสติกชีวภาพและผลิตภัณฑ์เพื่อความยั่งยืน</w:t>
            </w:r>
          </w:p>
        </w:tc>
      </w:tr>
      <w:tr w:rsidR="009E29AB" w:rsidRPr="00485F8B" w14:paraId="4C95182F" w14:textId="0E30AFD6" w:rsidTr="005171B2">
        <w:tc>
          <w:tcPr>
            <w:tcW w:w="1080" w:type="dxa"/>
          </w:tcPr>
          <w:p w14:paraId="0F48BB7B" w14:textId="7A97280C" w:rsidR="005905AF" w:rsidRPr="00485F8B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</w:tcPr>
          <w:p w14:paraId="744D17C0" w14:textId="51F59629" w:rsidR="005905AF" w:rsidRPr="00485F8B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กลุ่มกิจการผลิตภัณฑ์เคมีภัณฑ์ชนิดพิเศษ</w:t>
            </w:r>
          </w:p>
        </w:tc>
      </w:tr>
      <w:tr w:rsidR="005905AF" w:rsidRPr="00485F8B" w14:paraId="4A9DAC6C" w14:textId="46A426C6" w:rsidTr="005171B2">
        <w:tc>
          <w:tcPr>
            <w:tcW w:w="1080" w:type="dxa"/>
          </w:tcPr>
          <w:p w14:paraId="0ECDB199" w14:textId="584B1356" w:rsidR="005905AF" w:rsidRPr="00485F8B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</w:tcPr>
          <w:p w14:paraId="0422EAFD" w14:textId="33875EC2" w:rsidR="005905AF" w:rsidRPr="00485F8B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04ADFE5A" w14:textId="77777777" w:rsidR="009F29B4" w:rsidRPr="00485F8B" w:rsidRDefault="009F29B4" w:rsidP="006D6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6"/>
        </w:rPr>
      </w:pPr>
    </w:p>
    <w:p w14:paraId="7826DC8F" w14:textId="14246FD1" w:rsidR="004C0099" w:rsidRPr="00485F8B" w:rsidRDefault="00711CAF" w:rsidP="00F1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5F8B">
        <w:rPr>
          <w:rFonts w:asciiTheme="majorBidi" w:hAnsiTheme="majorBidi" w:cstheme="majorBidi"/>
          <w:spacing w:val="-6"/>
          <w:sz w:val="30"/>
          <w:szCs w:val="30"/>
          <w:cs/>
        </w:rPr>
        <w:t>ผลการดำเนินงานของแต่ละส่วนงานดำเนินงาน วัดโดยใช้กำไรก่อนหักต้นทุนทางการเงิน ภาษีเงินได้</w:t>
      </w:r>
      <w:r w:rsidRPr="00485F8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85F8B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ค่าเสื่อมราคา </w:t>
      </w:r>
      <w:r w:rsidRPr="00485F8B">
        <w:rPr>
          <w:rFonts w:asciiTheme="majorBidi" w:hAnsiTheme="majorBidi" w:cstheme="majorBidi"/>
          <w:spacing w:val="-4"/>
          <w:sz w:val="30"/>
          <w:szCs w:val="30"/>
        </w:rPr>
        <w:t xml:space="preserve">            </w:t>
      </w:r>
      <w:r w:rsidRPr="00485F8B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485F8B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485F8B">
        <w:rPr>
          <w:rFonts w:asciiTheme="majorBidi" w:hAnsiTheme="majorBidi" w:cstheme="majorBidi"/>
          <w:spacing w:val="-4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ผู้บริหารเชื่อว่าการใช้กำไรก่อนหักต้นทุนทางการเงิน ภาษีเงินได้ ค่าเสื่อมราคา</w:t>
      </w:r>
      <w:r w:rsidRPr="00485F8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485F8B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407FB811" w:rsidR="00EC23B6" w:rsidRPr="00485F8B" w:rsidRDefault="00EC23B6" w:rsidP="00EC2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EC23B6" w:rsidRPr="00485F8B" w:rsidSect="00F20EF4">
          <w:headerReference w:type="default" r:id="rId11"/>
          <w:footerReference w:type="default" r:id="rId12"/>
          <w:pgSz w:w="11906" w:h="16838" w:code="9"/>
          <w:pgMar w:top="691" w:right="1152" w:bottom="576" w:left="1152" w:header="720" w:footer="720" w:gutter="0"/>
          <w:pgNumType w:start="12"/>
          <w:cols w:space="708"/>
          <w:docGrid w:linePitch="360"/>
        </w:sectPr>
      </w:pP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6"/>
        <w:gridCol w:w="178"/>
        <w:gridCol w:w="1099"/>
        <w:gridCol w:w="179"/>
        <w:gridCol w:w="1116"/>
      </w:tblGrid>
      <w:tr w:rsidR="009E29AB" w:rsidRPr="00485F8B" w14:paraId="392D1681" w14:textId="77777777" w:rsidTr="00711CAF">
        <w:trPr>
          <w:cantSplit/>
        </w:trPr>
        <w:tc>
          <w:tcPr>
            <w:tcW w:w="3613" w:type="dxa"/>
          </w:tcPr>
          <w:p w14:paraId="221AE3E8" w14:textId="77777777" w:rsidR="00711CAF" w:rsidRPr="00485F8B" w:rsidRDefault="00711CAF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3BCCC1A1" w14:textId="1B81B128" w:rsidR="00711CAF" w:rsidRPr="00485F8B" w:rsidRDefault="00711CAF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85F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E29AB" w:rsidRPr="00485F8B" w14:paraId="60041F44" w14:textId="77777777" w:rsidTr="00B75027">
        <w:trPr>
          <w:cantSplit/>
        </w:trPr>
        <w:tc>
          <w:tcPr>
            <w:tcW w:w="3613" w:type="dxa"/>
          </w:tcPr>
          <w:p w14:paraId="48B55486" w14:textId="144DD2DE" w:rsidR="00600A57" w:rsidRPr="00485F8B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85F8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473605" w:rsidRPr="00485F8B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485F8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E5634B" w:rsidRPr="00485F8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473605" w:rsidRPr="00485F8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="00E5634B" w:rsidRPr="00485F8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473605" w:rsidRPr="00485F8B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="00E5634B" w:rsidRPr="00485F8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485F8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080995" w:rsidRPr="00080995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354" w:type="dxa"/>
          </w:tcPr>
          <w:p w14:paraId="6F7868ED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5E3A8A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EF8B672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167C0610" w14:textId="77777777" w:rsidR="00600A57" w:rsidRPr="00485F8B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F0154B4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1B3C67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CE93267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493F8457" w14:textId="77777777" w:rsidR="00600A57" w:rsidRPr="00485F8B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4C4DF3D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FB4F4A3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5F8B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4C19E403" w14:textId="77777777" w:rsidR="00600A57" w:rsidRPr="00485F8B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84D15EB" w14:textId="33EDE6B2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485F8B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604E8F24" w14:textId="77777777" w:rsidR="00600A57" w:rsidRPr="00485F8B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0D64FD0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C0C270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485F8B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15F047C3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</w:tcPr>
          <w:p w14:paraId="3DFDCE18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D848C8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206D073C" w14:textId="29FFBC12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78" w:type="dxa"/>
          </w:tcPr>
          <w:p w14:paraId="11BB55D4" w14:textId="77777777" w:rsidR="00600A57" w:rsidRPr="00485F8B" w:rsidRDefault="00600A57" w:rsidP="00D8339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AD84F00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5B9A8D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044EE1C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7F6F8EAC" w14:textId="77777777" w:rsidR="00600A57" w:rsidRPr="00485F8B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5C148E7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16BFD4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C9EFDF" w14:textId="77777777" w:rsidR="00600A57" w:rsidRPr="00485F8B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E29AB" w:rsidRPr="00485F8B" w14:paraId="6CA1DAB6" w14:textId="77777777" w:rsidTr="007A02C1">
        <w:trPr>
          <w:cantSplit/>
          <w:trHeight w:val="288"/>
        </w:trPr>
        <w:tc>
          <w:tcPr>
            <w:tcW w:w="3613" w:type="dxa"/>
            <w:vAlign w:val="bottom"/>
          </w:tcPr>
          <w:p w14:paraId="19306B37" w14:textId="77777777" w:rsidR="00600A57" w:rsidRPr="00485F8B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718DEBF4" w14:textId="77777777" w:rsidR="00600A57" w:rsidRPr="00485F8B" w:rsidRDefault="00600A57" w:rsidP="00D8339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85F8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51266" w:rsidRPr="00485F8B" w14:paraId="132F789E" w14:textId="77777777" w:rsidTr="009416CE">
        <w:trPr>
          <w:cantSplit/>
          <w:trHeight w:val="288"/>
        </w:trPr>
        <w:tc>
          <w:tcPr>
            <w:tcW w:w="3613" w:type="dxa"/>
            <w:vAlign w:val="bottom"/>
          </w:tcPr>
          <w:p w14:paraId="185067B0" w14:textId="77777777" w:rsidR="00C51266" w:rsidRPr="00485F8B" w:rsidRDefault="00C51266" w:rsidP="00C51266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  <w:vAlign w:val="center"/>
          </w:tcPr>
          <w:p w14:paraId="5FA6903F" w14:textId="24F8D1BC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85,376 </w:t>
            </w:r>
          </w:p>
        </w:tc>
        <w:tc>
          <w:tcPr>
            <w:tcW w:w="186" w:type="dxa"/>
            <w:vAlign w:val="center"/>
          </w:tcPr>
          <w:p w14:paraId="13F89B67" w14:textId="4145C70B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436E8214" w14:textId="7892DCA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18,081 </w:t>
            </w:r>
          </w:p>
        </w:tc>
        <w:tc>
          <w:tcPr>
            <w:tcW w:w="182" w:type="dxa"/>
            <w:vAlign w:val="center"/>
          </w:tcPr>
          <w:p w14:paraId="018113EF" w14:textId="4B3EE30E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4FE6630F" w14:textId="3527FE2F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18,947 </w:t>
            </w:r>
          </w:p>
        </w:tc>
        <w:tc>
          <w:tcPr>
            <w:tcW w:w="181" w:type="dxa"/>
            <w:vAlign w:val="center"/>
          </w:tcPr>
          <w:p w14:paraId="547308DF" w14:textId="60EC4422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5C2830D2" w14:textId="5A4F334E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4,906 </w:t>
            </w:r>
          </w:p>
        </w:tc>
        <w:tc>
          <w:tcPr>
            <w:tcW w:w="181" w:type="dxa"/>
            <w:vAlign w:val="center"/>
          </w:tcPr>
          <w:p w14:paraId="0CE5D204" w14:textId="5B4957A5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67B6A23E" w14:textId="2B701632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19,712 </w:t>
            </w:r>
          </w:p>
        </w:tc>
        <w:tc>
          <w:tcPr>
            <w:tcW w:w="180" w:type="dxa"/>
            <w:vAlign w:val="center"/>
          </w:tcPr>
          <w:p w14:paraId="647B069A" w14:textId="7A188202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5EB9393B" w14:textId="0610545C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733 </w:t>
            </w:r>
          </w:p>
        </w:tc>
        <w:tc>
          <w:tcPr>
            <w:tcW w:w="178" w:type="dxa"/>
            <w:vAlign w:val="center"/>
          </w:tcPr>
          <w:p w14:paraId="02D56CDF" w14:textId="28FE7E48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0BE51B8" w14:textId="3B80F8E2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051EE37" w14:textId="60717AC9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522C93D0" w14:textId="5DD8B710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147,755 </w:t>
            </w:r>
          </w:p>
        </w:tc>
      </w:tr>
      <w:tr w:rsidR="00C51266" w:rsidRPr="00485F8B" w14:paraId="0C16E84A" w14:textId="77777777" w:rsidTr="009416CE">
        <w:trPr>
          <w:cantSplit/>
          <w:trHeight w:val="288"/>
        </w:trPr>
        <w:tc>
          <w:tcPr>
            <w:tcW w:w="3613" w:type="dxa"/>
            <w:vAlign w:val="bottom"/>
          </w:tcPr>
          <w:p w14:paraId="1F330803" w14:textId="77777777" w:rsidR="00C51266" w:rsidRPr="00485F8B" w:rsidRDefault="00C51266" w:rsidP="00C51266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vAlign w:val="center"/>
          </w:tcPr>
          <w:p w14:paraId="03C720ED" w14:textId="5DF3CD28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26,874 </w:t>
            </w:r>
          </w:p>
        </w:tc>
        <w:tc>
          <w:tcPr>
            <w:tcW w:w="186" w:type="dxa"/>
            <w:vAlign w:val="center"/>
          </w:tcPr>
          <w:p w14:paraId="0946E2AB" w14:textId="5948E3EA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vAlign w:val="center"/>
          </w:tcPr>
          <w:p w14:paraId="7F7260EE" w14:textId="6D126A65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1,567 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61FD8E1C" w14:textId="4E5118A8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vAlign w:val="center"/>
          </w:tcPr>
          <w:p w14:paraId="5741A78E" w14:textId="76888FFC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877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0CC5D532" w14:textId="62FEA930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bottom w:val="single" w:sz="4" w:space="0" w:color="auto"/>
            </w:tcBorders>
            <w:vAlign w:val="center"/>
          </w:tcPr>
          <w:p w14:paraId="1C909424" w14:textId="7008BAF1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1,007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718FECA9" w14:textId="27B4457C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bottom w:val="single" w:sz="4" w:space="0" w:color="auto"/>
            </w:tcBorders>
            <w:vAlign w:val="center"/>
          </w:tcPr>
          <w:p w14:paraId="39770974" w14:textId="19F8AE42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26B27CEF" w14:textId="19407C71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  <w:vAlign w:val="center"/>
          </w:tcPr>
          <w:p w14:paraId="286FB5D7" w14:textId="7441D372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888 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609FCADA" w14:textId="463F60B4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bottom w:val="single" w:sz="4" w:space="0" w:color="auto"/>
            </w:tcBorders>
            <w:vAlign w:val="center"/>
          </w:tcPr>
          <w:p w14:paraId="6D35ED8D" w14:textId="1C59A278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(31,213)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48E72AB1" w14:textId="7C805B31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vAlign w:val="center"/>
          </w:tcPr>
          <w:p w14:paraId="675D9480" w14:textId="35BA985B" w:rsidR="00C51266" w:rsidRPr="00485F8B" w:rsidRDefault="00C51266" w:rsidP="00C5126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C51266" w:rsidRPr="00485F8B" w14:paraId="3BC676FB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65DA2709" w14:textId="748B297F" w:rsidR="00C51266" w:rsidRPr="00485F8B" w:rsidRDefault="00C51266" w:rsidP="00C512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485F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8165" w14:textId="5273AED4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112,250 </w:t>
            </w:r>
          </w:p>
        </w:tc>
        <w:tc>
          <w:tcPr>
            <w:tcW w:w="186" w:type="dxa"/>
            <w:vAlign w:val="center"/>
          </w:tcPr>
          <w:p w14:paraId="30290CEF" w14:textId="48DF21C5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1EF70" w14:textId="3B06D7B4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19,648 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43AB6185" w14:textId="7C578B6B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103F" w14:textId="108DE252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19,824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5C810E10" w14:textId="64A48F71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5919" w14:textId="2E3013AB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5,913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0E37F365" w14:textId="5B4111E9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11EF8" w14:textId="056F6396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19,712 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5B8DC930" w14:textId="586A2544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C2002" w14:textId="1D4C2A84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1,621 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7414EA4E" w14:textId="46C9B328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D9CA8" w14:textId="0E07C633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(31,213)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451FCFA5" w14:textId="595E4F15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DB505" w14:textId="5B4B4780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147,755 </w:t>
            </w:r>
          </w:p>
        </w:tc>
      </w:tr>
      <w:tr w:rsidR="00C51266" w:rsidRPr="00485F8B" w14:paraId="39A7F8C6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47CF3FE5" w14:textId="77777777" w:rsidR="00C51266" w:rsidRPr="00485F8B" w:rsidRDefault="00C51266" w:rsidP="00C512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4D2FD52" w14:textId="7202E372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(93,405)</w:t>
            </w:r>
          </w:p>
        </w:tc>
        <w:tc>
          <w:tcPr>
            <w:tcW w:w="186" w:type="dxa"/>
            <w:vAlign w:val="center"/>
          </w:tcPr>
          <w:p w14:paraId="5D4D176B" w14:textId="533206BA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14:paraId="71883B9C" w14:textId="73DC8678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(19,073)</w:t>
            </w:r>
          </w:p>
        </w:tc>
        <w:tc>
          <w:tcPr>
            <w:tcW w:w="182" w:type="dxa"/>
            <w:vAlign w:val="center"/>
          </w:tcPr>
          <w:p w14:paraId="1263C46A" w14:textId="613D926C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1872C9FC" w14:textId="6E1FA5BF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(18,917)</w:t>
            </w:r>
          </w:p>
        </w:tc>
        <w:tc>
          <w:tcPr>
            <w:tcW w:w="181" w:type="dxa"/>
            <w:vAlign w:val="center"/>
          </w:tcPr>
          <w:p w14:paraId="06BB9A39" w14:textId="5EAD724C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center"/>
          </w:tcPr>
          <w:p w14:paraId="66182FBB" w14:textId="4F268FD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(5,430)</w:t>
            </w:r>
          </w:p>
        </w:tc>
        <w:tc>
          <w:tcPr>
            <w:tcW w:w="181" w:type="dxa"/>
            <w:vAlign w:val="center"/>
          </w:tcPr>
          <w:p w14:paraId="48EC0D86" w14:textId="49DA7924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14:paraId="22CF996F" w14:textId="156903E6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(14,196)</w:t>
            </w:r>
          </w:p>
        </w:tc>
        <w:tc>
          <w:tcPr>
            <w:tcW w:w="180" w:type="dxa"/>
            <w:vAlign w:val="center"/>
          </w:tcPr>
          <w:p w14:paraId="113E034E" w14:textId="59F2BC50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center"/>
          </w:tcPr>
          <w:p w14:paraId="131181DC" w14:textId="78C74B65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(1,374)</w:t>
            </w:r>
          </w:p>
        </w:tc>
        <w:tc>
          <w:tcPr>
            <w:tcW w:w="178" w:type="dxa"/>
            <w:vAlign w:val="center"/>
          </w:tcPr>
          <w:p w14:paraId="21AF8314" w14:textId="086DBD59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center"/>
          </w:tcPr>
          <w:p w14:paraId="65446BE8" w14:textId="10A44E6A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30,976 </w:t>
            </w:r>
          </w:p>
        </w:tc>
        <w:tc>
          <w:tcPr>
            <w:tcW w:w="179" w:type="dxa"/>
            <w:vAlign w:val="center"/>
          </w:tcPr>
          <w:p w14:paraId="0CEC94BA" w14:textId="63374F66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6B125732" w14:textId="0A610191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(121,419)</w:t>
            </w:r>
          </w:p>
        </w:tc>
      </w:tr>
      <w:tr w:rsidR="00C51266" w:rsidRPr="00485F8B" w14:paraId="3941B486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7BFF9513" w14:textId="77777777" w:rsidR="00C51266" w:rsidRPr="00485F8B" w:rsidRDefault="00C51266" w:rsidP="00C512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1706EF3E" w14:textId="4685CEF9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(839)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0014E263" w14:textId="4138E982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3C3DA0AB" w14:textId="1662023F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(861)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23499C83" w14:textId="0F43A4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5A060D47" w14:textId="48FCF1EB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(1,003)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353845C5" w14:textId="3F06C1F9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4AD95C66" w14:textId="2AD9A5B4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(209)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0FBA99FD" w14:textId="5D6644C6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04B225BA" w14:textId="7AB6C25A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(3,279)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415E077E" w14:textId="502F2AEB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4F524C15" w14:textId="504B0057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(339)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233D9D45" w14:textId="7505BEA5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0DC7192A" w14:textId="6858D701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87 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2A1D2378" w14:textId="5BEDEBC5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3AE689D0" w14:textId="333D338E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(6,443)</w:t>
            </w:r>
          </w:p>
        </w:tc>
      </w:tr>
      <w:tr w:rsidR="00C51266" w:rsidRPr="00485F8B" w14:paraId="6D388F83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28B748DB" w14:textId="77777777" w:rsidR="00C51266" w:rsidRPr="00485F8B" w:rsidRDefault="00C51266" w:rsidP="00C51266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485F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1A72BAAD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14:paraId="3E702C68" w14:textId="77777777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064560A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445A9AE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</w:tcPr>
          <w:p w14:paraId="0F8B4F5B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E70130C" w14:textId="77777777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</w:tcPr>
          <w:p w14:paraId="5C97AE04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1FBB6A1" w14:textId="77777777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</w:tcPr>
          <w:p w14:paraId="709A1CE5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53784C" w14:textId="77777777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43AE63C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29F517B" w14:textId="77777777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</w:tcPr>
          <w:p w14:paraId="2505B2AD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6A46C44" w14:textId="77777777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CDA493D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1266" w:rsidRPr="00485F8B" w14:paraId="363F6CF8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2DE67313" w14:textId="77777777" w:rsidR="00C51266" w:rsidRPr="00485F8B" w:rsidRDefault="00C51266" w:rsidP="00C51266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  <w:vAlign w:val="center"/>
          </w:tcPr>
          <w:p w14:paraId="7CD97BB0" w14:textId="4DEFA188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11,778 </w:t>
            </w:r>
          </w:p>
        </w:tc>
        <w:tc>
          <w:tcPr>
            <w:tcW w:w="186" w:type="dxa"/>
            <w:vAlign w:val="center"/>
          </w:tcPr>
          <w:p w14:paraId="3E6AFC55" w14:textId="3F62F532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295F2A36" w14:textId="7D14BB2A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(268)</w:t>
            </w:r>
          </w:p>
        </w:tc>
        <w:tc>
          <w:tcPr>
            <w:tcW w:w="182" w:type="dxa"/>
            <w:vAlign w:val="center"/>
          </w:tcPr>
          <w:p w14:paraId="42E33195" w14:textId="6361F2BD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20F20469" w14:textId="1F5D3584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(54)</w:t>
            </w:r>
          </w:p>
        </w:tc>
        <w:tc>
          <w:tcPr>
            <w:tcW w:w="181" w:type="dxa"/>
            <w:vAlign w:val="center"/>
          </w:tcPr>
          <w:p w14:paraId="7F9FFD78" w14:textId="014C4AAC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37CBCFD1" w14:textId="55DADB26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288 </w:t>
            </w:r>
          </w:p>
        </w:tc>
        <w:tc>
          <w:tcPr>
            <w:tcW w:w="181" w:type="dxa"/>
            <w:vAlign w:val="center"/>
          </w:tcPr>
          <w:p w14:paraId="20F05C12" w14:textId="376952F2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4008DB88" w14:textId="4816249C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2,315 </w:t>
            </w:r>
          </w:p>
        </w:tc>
        <w:tc>
          <w:tcPr>
            <w:tcW w:w="180" w:type="dxa"/>
            <w:vAlign w:val="center"/>
          </w:tcPr>
          <w:p w14:paraId="2EDAC4B4" w14:textId="3C8E5BC1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19B8EE22" w14:textId="14874C6A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196 </w:t>
            </w:r>
          </w:p>
        </w:tc>
        <w:tc>
          <w:tcPr>
            <w:tcW w:w="178" w:type="dxa"/>
            <w:vAlign w:val="center"/>
          </w:tcPr>
          <w:p w14:paraId="66943F6D" w14:textId="786FAC6F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05237D3" w14:textId="258B4CE2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(278)</w:t>
            </w:r>
          </w:p>
        </w:tc>
        <w:tc>
          <w:tcPr>
            <w:tcW w:w="179" w:type="dxa"/>
            <w:vAlign w:val="center"/>
          </w:tcPr>
          <w:p w14:paraId="4D3483D3" w14:textId="517ADE19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72B21E40" w14:textId="6C1153CA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13,977 </w:t>
            </w:r>
          </w:p>
        </w:tc>
      </w:tr>
      <w:tr w:rsidR="00C51266" w:rsidRPr="00485F8B" w14:paraId="0C93C892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3A443957" w14:textId="77777777" w:rsidR="00C51266" w:rsidRPr="00485F8B" w:rsidRDefault="00C51266" w:rsidP="00C512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  <w:vAlign w:val="center"/>
          </w:tcPr>
          <w:p w14:paraId="665890E0" w14:textId="6FC8567B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118 </w:t>
            </w:r>
          </w:p>
        </w:tc>
        <w:tc>
          <w:tcPr>
            <w:tcW w:w="186" w:type="dxa"/>
            <w:vAlign w:val="center"/>
          </w:tcPr>
          <w:p w14:paraId="6EBACC25" w14:textId="52655841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0F36A16E" w14:textId="73AA8E50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2" w:type="dxa"/>
            <w:vAlign w:val="center"/>
          </w:tcPr>
          <w:p w14:paraId="3DDBA159" w14:textId="189805FD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2DC9A980" w14:textId="712286F9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58 </w:t>
            </w:r>
          </w:p>
        </w:tc>
        <w:tc>
          <w:tcPr>
            <w:tcW w:w="181" w:type="dxa"/>
            <w:vAlign w:val="center"/>
          </w:tcPr>
          <w:p w14:paraId="2C7868FF" w14:textId="66D95A76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2260BBC8" w14:textId="54A0FEA9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1" w:type="dxa"/>
            <w:vAlign w:val="center"/>
          </w:tcPr>
          <w:p w14:paraId="7410A385" w14:textId="5E9FE0C9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3D5E2A8A" w14:textId="3F566B24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23 </w:t>
            </w:r>
          </w:p>
        </w:tc>
        <w:tc>
          <w:tcPr>
            <w:tcW w:w="180" w:type="dxa"/>
            <w:vAlign w:val="center"/>
          </w:tcPr>
          <w:p w14:paraId="6092C879" w14:textId="3C62C18C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7A21A9B6" w14:textId="7159246F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1,213 </w:t>
            </w:r>
          </w:p>
        </w:tc>
        <w:tc>
          <w:tcPr>
            <w:tcW w:w="178" w:type="dxa"/>
            <w:vAlign w:val="center"/>
          </w:tcPr>
          <w:p w14:paraId="7878B090" w14:textId="6F371F20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91A717C" w14:textId="03D7A6CC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(1,088)</w:t>
            </w:r>
          </w:p>
        </w:tc>
        <w:tc>
          <w:tcPr>
            <w:tcW w:w="179" w:type="dxa"/>
            <w:vAlign w:val="center"/>
          </w:tcPr>
          <w:p w14:paraId="16806E8D" w14:textId="71A756BF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581DDC28" w14:textId="032685F4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334 </w:t>
            </w:r>
          </w:p>
        </w:tc>
      </w:tr>
      <w:tr w:rsidR="00C51266" w:rsidRPr="00485F8B" w14:paraId="01667B72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1C823AF2" w14:textId="77777777" w:rsidR="00C51266" w:rsidRPr="00485F8B" w:rsidRDefault="00C51266" w:rsidP="00C512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4B1C0857" w14:textId="77ED8AB3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(387)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0D78D4D0" w14:textId="14F78E55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6F88F5EB" w14:textId="6EEEE38C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(77)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744F27B6" w14:textId="1B2A895D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1BB36E53" w14:textId="5D9C5FA1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(148)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4D9C2DB5" w14:textId="3B7040A1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7B92647F" w14:textId="530D815F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3A2663FB" w14:textId="367F54D0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6DD67A29" w14:textId="48290A34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(562)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581958E6" w14:textId="33A7E7CF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5F745FDF" w14:textId="69794DEC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(372)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0E8ED292" w14:textId="30B1F1C2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1830D560" w14:textId="6DAF3930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240 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24768F68" w14:textId="3BB7CC48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73683FDA" w14:textId="7631DA33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(1,328)</w:t>
            </w:r>
          </w:p>
        </w:tc>
      </w:tr>
      <w:tr w:rsidR="00C51266" w:rsidRPr="00485F8B" w14:paraId="0AF2CDD7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539A7198" w14:textId="77777777" w:rsidR="00C51266" w:rsidRPr="00485F8B" w:rsidRDefault="00C51266" w:rsidP="00C512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6704C25D" w14:textId="718CC8CA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(2,654)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3CA14F8A" w14:textId="781C08C0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13752E3D" w14:textId="40FFEDBC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(866)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117B8A1E" w14:textId="49E48615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4B6E5DF7" w14:textId="355024FB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(615)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6417A7FE" w14:textId="5C6C24AC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7A949E40" w14:textId="5EA7894C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(176)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3287FB6E" w14:textId="4DE58894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25C5804E" w14:textId="5C4B19D3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(1,777)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24D805E8" w14:textId="4B74C2C5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0E675965" w14:textId="482A9F19" w:rsidR="00C51266" w:rsidRPr="00485F8B" w:rsidRDefault="00C51266" w:rsidP="00C5126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(71)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2DDD2F71" w14:textId="35945EF1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1971BAED" w14:textId="26266E0E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3B1CC467" w14:textId="1524B968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59A786FF" w14:textId="2B58DF1C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(6,166)</w:t>
            </w:r>
          </w:p>
        </w:tc>
      </w:tr>
      <w:tr w:rsidR="00C51266" w:rsidRPr="00485F8B" w14:paraId="59D1CB96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11D48CE3" w14:textId="77777777" w:rsidR="00C51266" w:rsidRPr="00485F8B" w:rsidRDefault="00C51266" w:rsidP="00C51266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485F8B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485F8B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485F8B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485F8B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485F8B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FCF657C" w14:textId="0B3C92A2" w:rsidR="00C51266" w:rsidRPr="00485F8B" w:rsidRDefault="00C51266" w:rsidP="00C51266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5F8B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485F8B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485F8B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485F8B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0B740EB7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274F83F" w14:textId="7E65384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1,430 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0C647D8E" w14:textId="66889E97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0C2CE5AC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06315D06" w14:textId="31739DEC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(5)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2ECA57A4" w14:textId="5EF8B08A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3B7E478B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3910BB7" w14:textId="768B6D0B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(4,269)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0E7B3CDB" w14:textId="3BC7BF90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5DE33F1F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8DA5B14" w14:textId="71F9797A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5BE4C69C" w14:textId="79B56782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0AB628C5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2A43F49" w14:textId="0946D354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(53)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221CD3F3" w14:textId="5960DFD9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7D25F51C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6FBD1A4" w14:textId="34392AD5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(7,307)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45A65B8B" w14:textId="180B17A0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102D0A5E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1A12AA9B" w14:textId="2AF37B96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635 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5927BE3F" w14:textId="3CE976B1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59D8EF40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64BA4ABB" w14:textId="725F4835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(9,572)</w:t>
            </w:r>
          </w:p>
        </w:tc>
      </w:tr>
      <w:tr w:rsidR="00C51266" w:rsidRPr="00485F8B" w14:paraId="07528F23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489FE116" w14:textId="77777777" w:rsidR="00C51266" w:rsidRPr="00485F8B" w:rsidRDefault="00C51266" w:rsidP="00C512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485F8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485F8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07C29A8" w14:textId="3FE96275" w:rsidR="00C51266" w:rsidRPr="00485F8B" w:rsidRDefault="00C51266" w:rsidP="00C512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4C6210EA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16570F04" w14:textId="692FBDFE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24E7BF08" w14:textId="2238F5FA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6798A312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699860AF" w14:textId="65B4D5A9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15C1FE0E" w14:textId="059980F8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6575925A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E3C28D1" w14:textId="6A7C7E5B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(227)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74F6A992" w14:textId="790CD26C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450845F8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35D44977" w14:textId="69711DEC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(60)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2C1324C9" w14:textId="3F50ECF3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3395D6FA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5770297" w14:textId="16651269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71AB574F" w14:textId="74787154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3E7FF49A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554166A9" w14:textId="4DD78319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490C5010" w14:textId="7C9600F4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5FCD370A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8685A83" w14:textId="5EC5561E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(44)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56655896" w14:textId="637B28B5" w:rsidR="00C51266" w:rsidRPr="00485F8B" w:rsidRDefault="00C51266" w:rsidP="00C512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5385B4C8" w14:textId="77777777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09045C38" w14:textId="4B754E79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(252)</w:t>
            </w:r>
          </w:p>
        </w:tc>
      </w:tr>
      <w:tr w:rsidR="00C51266" w:rsidRPr="00485F8B" w14:paraId="0E43A77C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0549ED70" w14:textId="77777777" w:rsidR="00C51266" w:rsidRPr="00485F8B" w:rsidRDefault="00C51266" w:rsidP="00C512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  <w:vAlign w:val="center"/>
          </w:tcPr>
          <w:p w14:paraId="00268C40" w14:textId="6E504E6C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821 </w:t>
            </w:r>
          </w:p>
        </w:tc>
        <w:tc>
          <w:tcPr>
            <w:tcW w:w="186" w:type="dxa"/>
            <w:vAlign w:val="center"/>
          </w:tcPr>
          <w:p w14:paraId="61DF2D51" w14:textId="7E41399B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49DA73DD" w14:textId="19DD769B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447 </w:t>
            </w:r>
          </w:p>
        </w:tc>
        <w:tc>
          <w:tcPr>
            <w:tcW w:w="182" w:type="dxa"/>
            <w:vAlign w:val="center"/>
          </w:tcPr>
          <w:p w14:paraId="5C9BBBAD" w14:textId="6CF54D9B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5D7BC63F" w14:textId="601BC50A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384 </w:t>
            </w:r>
          </w:p>
        </w:tc>
        <w:tc>
          <w:tcPr>
            <w:tcW w:w="181" w:type="dxa"/>
            <w:vAlign w:val="center"/>
          </w:tcPr>
          <w:p w14:paraId="70713607" w14:textId="7BF174A3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42328DE6" w14:textId="2462FB55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1" w:type="dxa"/>
            <w:vAlign w:val="center"/>
          </w:tcPr>
          <w:p w14:paraId="287A8500" w14:textId="1E9EF089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7F4D1FAC" w14:textId="0450B889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37 </w:t>
            </w:r>
          </w:p>
        </w:tc>
        <w:tc>
          <w:tcPr>
            <w:tcW w:w="180" w:type="dxa"/>
            <w:vAlign w:val="center"/>
          </w:tcPr>
          <w:p w14:paraId="4CC4FF0C" w14:textId="4BA09A20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3C79490D" w14:textId="27C40C47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5,799 </w:t>
            </w:r>
          </w:p>
        </w:tc>
        <w:tc>
          <w:tcPr>
            <w:tcW w:w="178" w:type="dxa"/>
            <w:vAlign w:val="center"/>
          </w:tcPr>
          <w:p w14:paraId="13F43B76" w14:textId="21AF9AD0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B99D923" w14:textId="2717D596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(1,010)</w:t>
            </w:r>
          </w:p>
        </w:tc>
        <w:tc>
          <w:tcPr>
            <w:tcW w:w="179" w:type="dxa"/>
            <w:vAlign w:val="center"/>
          </w:tcPr>
          <w:p w14:paraId="782BE130" w14:textId="06D5A1BE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466AE799" w14:textId="5869B481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6,512 </w:t>
            </w:r>
          </w:p>
        </w:tc>
      </w:tr>
      <w:tr w:rsidR="00C51266" w:rsidRPr="00485F8B" w14:paraId="66B32779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547CFDC9" w14:textId="77777777" w:rsidR="00C51266" w:rsidRPr="00485F8B" w:rsidRDefault="00C51266" w:rsidP="00C512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485F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485F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vAlign w:val="center"/>
          </w:tcPr>
          <w:p w14:paraId="5A20FBA2" w14:textId="6A3EB0F9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11,106 </w:t>
            </w:r>
          </w:p>
        </w:tc>
        <w:tc>
          <w:tcPr>
            <w:tcW w:w="186" w:type="dxa"/>
            <w:vAlign w:val="center"/>
          </w:tcPr>
          <w:p w14:paraId="3E625A1B" w14:textId="274BDB95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5E2798FF" w14:textId="021820D2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(761)</w:t>
            </w:r>
          </w:p>
        </w:tc>
        <w:tc>
          <w:tcPr>
            <w:tcW w:w="182" w:type="dxa"/>
            <w:vAlign w:val="center"/>
          </w:tcPr>
          <w:p w14:paraId="30254AA6" w14:textId="19AF3743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21AD9E3E" w14:textId="72AFBC07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(4,871)</w:t>
            </w:r>
          </w:p>
        </w:tc>
        <w:tc>
          <w:tcPr>
            <w:tcW w:w="181" w:type="dxa"/>
            <w:vAlign w:val="center"/>
          </w:tcPr>
          <w:p w14:paraId="1C9C857F" w14:textId="791497B5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3BBA0BDD" w14:textId="5ACD4B09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63 </w:t>
            </w:r>
          </w:p>
        </w:tc>
        <w:tc>
          <w:tcPr>
            <w:tcW w:w="181" w:type="dxa"/>
            <w:vAlign w:val="center"/>
          </w:tcPr>
          <w:p w14:paraId="6B65F5FF" w14:textId="527E6B78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419B3A3D" w14:textId="10C477CE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(6)</w:t>
            </w:r>
          </w:p>
        </w:tc>
        <w:tc>
          <w:tcPr>
            <w:tcW w:w="180" w:type="dxa"/>
            <w:vAlign w:val="center"/>
          </w:tcPr>
          <w:p w14:paraId="7B1600B6" w14:textId="6B45AC24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16263C0F" w14:textId="5C34E403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(474)</w:t>
            </w:r>
          </w:p>
        </w:tc>
        <w:tc>
          <w:tcPr>
            <w:tcW w:w="178" w:type="dxa"/>
            <w:vAlign w:val="center"/>
          </w:tcPr>
          <w:p w14:paraId="53DABB54" w14:textId="68D2CEF0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95161FB" w14:textId="741C408C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(1,552)</w:t>
            </w:r>
          </w:p>
        </w:tc>
        <w:tc>
          <w:tcPr>
            <w:tcW w:w="179" w:type="dxa"/>
            <w:vAlign w:val="center"/>
          </w:tcPr>
          <w:p w14:paraId="12289335" w14:textId="4CAA9E69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39A4147F" w14:textId="7AE5258E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3,505 </w:t>
            </w:r>
          </w:p>
        </w:tc>
      </w:tr>
      <w:tr w:rsidR="00C51266" w:rsidRPr="00485F8B" w14:paraId="27B8D4E0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01FE36E9" w14:textId="77777777" w:rsidR="00C51266" w:rsidRPr="00485F8B" w:rsidRDefault="00C51266" w:rsidP="00C51266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485F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108D35FB" w14:textId="6C10DE28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14:paraId="145C8D8B" w14:textId="77777777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</w:tcPr>
          <w:p w14:paraId="3DAED02F" w14:textId="3DF145D5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67567DF" w14:textId="77777777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</w:tcPr>
          <w:p w14:paraId="111EDD2F" w14:textId="624CF8CA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818219F" w14:textId="77777777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</w:tcPr>
          <w:p w14:paraId="00CED0E5" w14:textId="49768158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9308589" w14:textId="77777777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</w:tcPr>
          <w:p w14:paraId="757F8FEA" w14:textId="791C3051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9C103B9" w14:textId="77777777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14:paraId="3CB8AE3E" w14:textId="7728F3C1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40158CB" w14:textId="77777777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14:paraId="12B8162D" w14:textId="5C1D9D50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B377931" w14:textId="77777777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5A311328" w14:textId="256984EF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51266" w:rsidRPr="00485F8B" w14:paraId="565B9DA4" w14:textId="77777777" w:rsidTr="00B75027">
        <w:trPr>
          <w:cantSplit/>
          <w:trHeight w:val="80"/>
        </w:trPr>
        <w:tc>
          <w:tcPr>
            <w:tcW w:w="3613" w:type="dxa"/>
            <w:vAlign w:val="bottom"/>
          </w:tcPr>
          <w:p w14:paraId="78CB6C10" w14:textId="77777777" w:rsidR="00C51266" w:rsidRPr="00485F8B" w:rsidRDefault="00C51266" w:rsidP="00C51266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  <w:vAlign w:val="center"/>
          </w:tcPr>
          <w:p w14:paraId="2EFDA816" w14:textId="43DEAB9A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10,768 </w:t>
            </w:r>
          </w:p>
        </w:tc>
        <w:tc>
          <w:tcPr>
            <w:tcW w:w="186" w:type="dxa"/>
            <w:vAlign w:val="center"/>
          </w:tcPr>
          <w:p w14:paraId="54261AA6" w14:textId="2433A8BD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54D93728" w14:textId="506A05E4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(1,078)</w:t>
            </w:r>
          </w:p>
        </w:tc>
        <w:tc>
          <w:tcPr>
            <w:tcW w:w="182" w:type="dxa"/>
            <w:vAlign w:val="center"/>
          </w:tcPr>
          <w:p w14:paraId="2C25E61B" w14:textId="71E7B3DE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44F954DA" w14:textId="0E70D898" w:rsidR="00C51266" w:rsidRPr="00485F8B" w:rsidRDefault="00C51266" w:rsidP="00C5126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(4,137)</w:t>
            </w:r>
          </w:p>
        </w:tc>
        <w:tc>
          <w:tcPr>
            <w:tcW w:w="181" w:type="dxa"/>
            <w:vAlign w:val="center"/>
          </w:tcPr>
          <w:p w14:paraId="2C390E22" w14:textId="260CFCC2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23DFE726" w14:textId="1A31EDC0" w:rsidR="00C51266" w:rsidRPr="00485F8B" w:rsidRDefault="00C51266" w:rsidP="00C51266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81" w:type="dxa"/>
            <w:vAlign w:val="center"/>
          </w:tcPr>
          <w:p w14:paraId="5FB36A81" w14:textId="56EDC12B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0109BE91" w14:textId="087AB0E0" w:rsidR="00C51266" w:rsidRPr="00485F8B" w:rsidRDefault="00C51266" w:rsidP="00C5126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(256)</w:t>
            </w:r>
          </w:p>
        </w:tc>
        <w:tc>
          <w:tcPr>
            <w:tcW w:w="180" w:type="dxa"/>
            <w:vAlign w:val="center"/>
          </w:tcPr>
          <w:p w14:paraId="6DE08322" w14:textId="6AE9DE35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5913B3F9" w14:textId="65E037D9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(224)</w:t>
            </w:r>
          </w:p>
        </w:tc>
        <w:tc>
          <w:tcPr>
            <w:tcW w:w="178" w:type="dxa"/>
            <w:vAlign w:val="center"/>
          </w:tcPr>
          <w:p w14:paraId="63EC502A" w14:textId="7A59C1EC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BCC4CFF" w14:textId="65CB5BB1" w:rsidR="00C51266" w:rsidRPr="00485F8B" w:rsidRDefault="00C51266" w:rsidP="00C5126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(1,855)</w:t>
            </w:r>
          </w:p>
        </w:tc>
        <w:tc>
          <w:tcPr>
            <w:tcW w:w="179" w:type="dxa"/>
            <w:vAlign w:val="center"/>
          </w:tcPr>
          <w:p w14:paraId="67B2C87F" w14:textId="488BF850" w:rsidR="00C51266" w:rsidRPr="00485F8B" w:rsidRDefault="00C51266" w:rsidP="00C51266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50C2A5B3" w14:textId="458989AA" w:rsidR="00C51266" w:rsidRPr="00485F8B" w:rsidRDefault="00C51266" w:rsidP="00C5126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3,232 </w:t>
            </w:r>
          </w:p>
        </w:tc>
      </w:tr>
    </w:tbl>
    <w:p w14:paraId="6830E78E" w14:textId="77777777" w:rsidR="002213B7" w:rsidRPr="00485F8B" w:rsidRDefault="002213B7" w:rsidP="002213B7">
      <w:pPr>
        <w:pStyle w:val="ListParagraph"/>
        <w:ind w:left="680"/>
        <w:rPr>
          <w:rFonts w:asciiTheme="majorBidi" w:hAnsiTheme="majorBidi"/>
          <w:sz w:val="10"/>
          <w:szCs w:val="10"/>
        </w:rPr>
      </w:pPr>
    </w:p>
    <w:p w14:paraId="0D19D715" w14:textId="2DB3B456" w:rsidR="00E575CC" w:rsidRPr="00485F8B" w:rsidRDefault="009F1EA0" w:rsidP="002213B7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485F8B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485F8B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485F8B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485F8B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485F8B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485F8B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485F8B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485F8B">
        <w:rPr>
          <w:rFonts w:asciiTheme="majorBidi" w:hAnsiTheme="majorBidi"/>
          <w:i/>
          <w:iCs/>
          <w:sz w:val="20"/>
          <w:szCs w:val="20"/>
        </w:rPr>
        <w:t> </w:t>
      </w:r>
    </w:p>
    <w:p w14:paraId="5308BC63" w14:textId="77777777" w:rsidR="00EE3840" w:rsidRPr="00485F8B" w:rsidRDefault="00EE3840">
      <w:r w:rsidRPr="00485F8B">
        <w:br w:type="page"/>
      </w: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9E29AB" w:rsidRPr="00485F8B" w14:paraId="5088F43A" w14:textId="77777777" w:rsidTr="001106DE">
        <w:trPr>
          <w:cantSplit/>
        </w:trPr>
        <w:tc>
          <w:tcPr>
            <w:tcW w:w="3613" w:type="dxa"/>
          </w:tcPr>
          <w:p w14:paraId="431CC12F" w14:textId="77777777" w:rsidR="00473605" w:rsidRPr="00485F8B" w:rsidRDefault="00473605" w:rsidP="001106DE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412C0357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85F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E29AB" w:rsidRPr="00485F8B" w14:paraId="0CF4583B" w14:textId="77777777" w:rsidTr="001106DE">
        <w:trPr>
          <w:cantSplit/>
        </w:trPr>
        <w:tc>
          <w:tcPr>
            <w:tcW w:w="3613" w:type="dxa"/>
          </w:tcPr>
          <w:p w14:paraId="310E23D2" w14:textId="77777777" w:rsidR="00473605" w:rsidRPr="00485F8B" w:rsidRDefault="00473605" w:rsidP="001106D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85F8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485F8B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485F8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485F8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85F8B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485F8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485F8B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354" w:type="dxa"/>
          </w:tcPr>
          <w:p w14:paraId="06810576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BB2F00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0E06D025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366BD74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22FD08F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60D623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103F4E7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2FD702E2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66965E15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31A43E7F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5F8B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04FE5313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BC5B793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485F8B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5B205AAB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3432AEA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D20FDA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485F8B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0FB6E48F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66AFB91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41DDAB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56E1A37D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2949DF5C" w14:textId="77777777" w:rsidR="00473605" w:rsidRPr="00485F8B" w:rsidRDefault="00473605" w:rsidP="001106DE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20A8F69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2C7175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60965D3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41944511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02A68DA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055E92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09C5C1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E29AB" w:rsidRPr="00485F8B" w14:paraId="4E0EE1D0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14E97E1E" w14:textId="77777777" w:rsidR="00473605" w:rsidRPr="00485F8B" w:rsidRDefault="00473605" w:rsidP="001106DE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5C97FE98" w14:textId="77777777" w:rsidR="00473605" w:rsidRPr="00485F8B" w:rsidRDefault="00473605" w:rsidP="001106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85F8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E29AB" w:rsidRPr="00485F8B" w14:paraId="7BEFA03A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2BF9C52D" w14:textId="77777777" w:rsidR="00473605" w:rsidRPr="00485F8B" w:rsidRDefault="00473605" w:rsidP="001106DE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  <w:vAlign w:val="center"/>
          </w:tcPr>
          <w:p w14:paraId="280E164E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67,669 </w:t>
            </w:r>
          </w:p>
        </w:tc>
        <w:tc>
          <w:tcPr>
            <w:tcW w:w="186" w:type="dxa"/>
            <w:vAlign w:val="center"/>
          </w:tcPr>
          <w:p w14:paraId="3F7A88B3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5ADB171D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16,097 </w:t>
            </w:r>
          </w:p>
        </w:tc>
        <w:tc>
          <w:tcPr>
            <w:tcW w:w="182" w:type="dxa"/>
            <w:vAlign w:val="center"/>
          </w:tcPr>
          <w:p w14:paraId="22129671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3E223DE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23,626 </w:t>
            </w:r>
          </w:p>
        </w:tc>
        <w:tc>
          <w:tcPr>
            <w:tcW w:w="181" w:type="dxa"/>
            <w:vAlign w:val="center"/>
          </w:tcPr>
          <w:p w14:paraId="42AD7A05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142EE703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4,668 </w:t>
            </w:r>
          </w:p>
        </w:tc>
        <w:tc>
          <w:tcPr>
            <w:tcW w:w="181" w:type="dxa"/>
            <w:vAlign w:val="center"/>
          </w:tcPr>
          <w:p w14:paraId="666125B8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37F0F68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20,612 </w:t>
            </w:r>
          </w:p>
        </w:tc>
        <w:tc>
          <w:tcPr>
            <w:tcW w:w="180" w:type="dxa"/>
            <w:vAlign w:val="center"/>
          </w:tcPr>
          <w:p w14:paraId="322FA950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697F21F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508 </w:t>
            </w:r>
          </w:p>
        </w:tc>
        <w:tc>
          <w:tcPr>
            <w:tcW w:w="180" w:type="dxa"/>
            <w:vAlign w:val="center"/>
          </w:tcPr>
          <w:p w14:paraId="4D474B56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43220213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0AB678F5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154B119E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133,180 </w:t>
            </w:r>
          </w:p>
        </w:tc>
      </w:tr>
      <w:tr w:rsidR="009E29AB" w:rsidRPr="00485F8B" w14:paraId="70536230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32E2DC5D" w14:textId="77777777" w:rsidR="00473605" w:rsidRPr="00485F8B" w:rsidRDefault="00473605" w:rsidP="001106DE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442CA90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28,474 </w:t>
            </w:r>
          </w:p>
        </w:tc>
        <w:tc>
          <w:tcPr>
            <w:tcW w:w="186" w:type="dxa"/>
            <w:vAlign w:val="center"/>
          </w:tcPr>
          <w:p w14:paraId="005DA287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2330C9D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1,970 </w:t>
            </w:r>
          </w:p>
        </w:tc>
        <w:tc>
          <w:tcPr>
            <w:tcW w:w="182" w:type="dxa"/>
            <w:vAlign w:val="center"/>
          </w:tcPr>
          <w:p w14:paraId="21BD25AA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705AAEB7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932 </w:t>
            </w:r>
          </w:p>
        </w:tc>
        <w:tc>
          <w:tcPr>
            <w:tcW w:w="181" w:type="dxa"/>
            <w:vAlign w:val="center"/>
          </w:tcPr>
          <w:p w14:paraId="61ED9904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73141613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894 </w:t>
            </w:r>
          </w:p>
        </w:tc>
        <w:tc>
          <w:tcPr>
            <w:tcW w:w="181" w:type="dxa"/>
            <w:vAlign w:val="center"/>
          </w:tcPr>
          <w:p w14:paraId="649FDF1F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643F8ACA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74BC621D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7A0CE09A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600 </w:t>
            </w:r>
          </w:p>
        </w:tc>
        <w:tc>
          <w:tcPr>
            <w:tcW w:w="180" w:type="dxa"/>
            <w:vAlign w:val="center"/>
          </w:tcPr>
          <w:p w14:paraId="5B116DB4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46AA72AC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(32,870)</w:t>
            </w:r>
          </w:p>
        </w:tc>
        <w:tc>
          <w:tcPr>
            <w:tcW w:w="179" w:type="dxa"/>
            <w:vAlign w:val="center"/>
          </w:tcPr>
          <w:p w14:paraId="13FE19FD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1637A8CC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E29AB" w:rsidRPr="00485F8B" w14:paraId="38855CDB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49EAC199" w14:textId="77777777" w:rsidR="00473605" w:rsidRPr="00485F8B" w:rsidRDefault="00473605" w:rsidP="001106D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485F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F5A7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96,143 </w:t>
            </w:r>
          </w:p>
        </w:tc>
        <w:tc>
          <w:tcPr>
            <w:tcW w:w="186" w:type="dxa"/>
            <w:vAlign w:val="center"/>
          </w:tcPr>
          <w:p w14:paraId="2209F72A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BC48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18,067 </w:t>
            </w:r>
          </w:p>
        </w:tc>
        <w:tc>
          <w:tcPr>
            <w:tcW w:w="182" w:type="dxa"/>
            <w:vAlign w:val="center"/>
          </w:tcPr>
          <w:p w14:paraId="228F205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8BDE3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24,558 </w:t>
            </w:r>
          </w:p>
        </w:tc>
        <w:tc>
          <w:tcPr>
            <w:tcW w:w="181" w:type="dxa"/>
            <w:vAlign w:val="center"/>
          </w:tcPr>
          <w:p w14:paraId="00F99937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78E1A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5,562 </w:t>
            </w:r>
          </w:p>
        </w:tc>
        <w:tc>
          <w:tcPr>
            <w:tcW w:w="181" w:type="dxa"/>
            <w:vAlign w:val="center"/>
          </w:tcPr>
          <w:p w14:paraId="3F933AFC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BC1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20,612 </w:t>
            </w:r>
          </w:p>
        </w:tc>
        <w:tc>
          <w:tcPr>
            <w:tcW w:w="180" w:type="dxa"/>
            <w:vAlign w:val="center"/>
          </w:tcPr>
          <w:p w14:paraId="641E5DC0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F6CB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1,108 </w:t>
            </w:r>
          </w:p>
        </w:tc>
        <w:tc>
          <w:tcPr>
            <w:tcW w:w="180" w:type="dxa"/>
            <w:vAlign w:val="center"/>
          </w:tcPr>
          <w:p w14:paraId="10FA536B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EE67E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(32,870)</w:t>
            </w:r>
          </w:p>
        </w:tc>
        <w:tc>
          <w:tcPr>
            <w:tcW w:w="179" w:type="dxa"/>
            <w:vAlign w:val="center"/>
          </w:tcPr>
          <w:p w14:paraId="49BD5992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222A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133,180 </w:t>
            </w:r>
          </w:p>
        </w:tc>
      </w:tr>
      <w:tr w:rsidR="009E29AB" w:rsidRPr="00485F8B" w14:paraId="0FFAB48C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6F480EDB" w14:textId="77777777" w:rsidR="00473605" w:rsidRPr="00485F8B" w:rsidRDefault="00473605" w:rsidP="001106D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3A6ED2DB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(92,579)</w:t>
            </w:r>
          </w:p>
        </w:tc>
        <w:tc>
          <w:tcPr>
            <w:tcW w:w="186" w:type="dxa"/>
            <w:vAlign w:val="center"/>
          </w:tcPr>
          <w:p w14:paraId="489BF998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22C3147D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(17,381)</w:t>
            </w:r>
          </w:p>
        </w:tc>
        <w:tc>
          <w:tcPr>
            <w:tcW w:w="182" w:type="dxa"/>
            <w:vAlign w:val="center"/>
          </w:tcPr>
          <w:p w14:paraId="30F5B1D7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5CB441F2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(22,672)</w:t>
            </w:r>
          </w:p>
        </w:tc>
        <w:tc>
          <w:tcPr>
            <w:tcW w:w="181" w:type="dxa"/>
            <w:vAlign w:val="center"/>
          </w:tcPr>
          <w:p w14:paraId="0A52CDA3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25A7AF32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(5,206)</w:t>
            </w:r>
          </w:p>
        </w:tc>
        <w:tc>
          <w:tcPr>
            <w:tcW w:w="181" w:type="dxa"/>
            <w:vAlign w:val="center"/>
          </w:tcPr>
          <w:p w14:paraId="2CF8E7DC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63E39C77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(15,560)</w:t>
            </w:r>
          </w:p>
        </w:tc>
        <w:tc>
          <w:tcPr>
            <w:tcW w:w="180" w:type="dxa"/>
            <w:vAlign w:val="center"/>
          </w:tcPr>
          <w:p w14:paraId="2DF66E41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61F0721A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(1,035)</w:t>
            </w:r>
          </w:p>
        </w:tc>
        <w:tc>
          <w:tcPr>
            <w:tcW w:w="180" w:type="dxa"/>
            <w:vAlign w:val="center"/>
          </w:tcPr>
          <w:p w14:paraId="60563C04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674946DC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32,903 </w:t>
            </w:r>
          </w:p>
        </w:tc>
        <w:tc>
          <w:tcPr>
            <w:tcW w:w="179" w:type="dxa"/>
            <w:vAlign w:val="center"/>
          </w:tcPr>
          <w:p w14:paraId="013044DC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33CE64B8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(121,530)</w:t>
            </w:r>
          </w:p>
        </w:tc>
      </w:tr>
      <w:tr w:rsidR="009E29AB" w:rsidRPr="00485F8B" w14:paraId="3DFAEEBB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1FED2BB3" w14:textId="77777777" w:rsidR="00473605" w:rsidRPr="00485F8B" w:rsidRDefault="00473605" w:rsidP="001106D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  <w:vAlign w:val="center"/>
          </w:tcPr>
          <w:p w14:paraId="68B24323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(864)</w:t>
            </w:r>
          </w:p>
        </w:tc>
        <w:tc>
          <w:tcPr>
            <w:tcW w:w="186" w:type="dxa"/>
            <w:vAlign w:val="center"/>
          </w:tcPr>
          <w:p w14:paraId="19C67464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6D6BD3E0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(738)</w:t>
            </w:r>
          </w:p>
        </w:tc>
        <w:tc>
          <w:tcPr>
            <w:tcW w:w="182" w:type="dxa"/>
            <w:vAlign w:val="center"/>
          </w:tcPr>
          <w:p w14:paraId="5CAC3761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55D5599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(1,137)</w:t>
            </w:r>
          </w:p>
        </w:tc>
        <w:tc>
          <w:tcPr>
            <w:tcW w:w="181" w:type="dxa"/>
            <w:vAlign w:val="center"/>
          </w:tcPr>
          <w:p w14:paraId="74DA7EB2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7D3B5D22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(202)</w:t>
            </w:r>
          </w:p>
        </w:tc>
        <w:tc>
          <w:tcPr>
            <w:tcW w:w="181" w:type="dxa"/>
            <w:vAlign w:val="center"/>
          </w:tcPr>
          <w:p w14:paraId="6970E5E6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2B308ED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(3,727)</w:t>
            </w:r>
          </w:p>
        </w:tc>
        <w:tc>
          <w:tcPr>
            <w:tcW w:w="180" w:type="dxa"/>
            <w:vAlign w:val="center"/>
          </w:tcPr>
          <w:p w14:paraId="00E458E6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5333290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(470)</w:t>
            </w:r>
          </w:p>
        </w:tc>
        <w:tc>
          <w:tcPr>
            <w:tcW w:w="180" w:type="dxa"/>
            <w:vAlign w:val="center"/>
          </w:tcPr>
          <w:p w14:paraId="6CB9B13B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2AD118E0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131 </w:t>
            </w:r>
          </w:p>
        </w:tc>
        <w:tc>
          <w:tcPr>
            <w:tcW w:w="179" w:type="dxa"/>
            <w:vAlign w:val="center"/>
          </w:tcPr>
          <w:p w14:paraId="32B40758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3F8A76C3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(7,007)</w:t>
            </w:r>
          </w:p>
        </w:tc>
      </w:tr>
      <w:tr w:rsidR="009E29AB" w:rsidRPr="00485F8B" w14:paraId="05BDF86C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5EA5583E" w14:textId="77777777" w:rsidR="00473605" w:rsidRPr="00485F8B" w:rsidRDefault="00473605" w:rsidP="001106DE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485F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08373A5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49C5B9BA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172EF2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14DC28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F2C653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5340DC0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9007AFB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27ACF51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C7031FD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3A8F67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6C9C29B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FA8198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4E4A6BC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81576AE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0A76AC5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29AB" w:rsidRPr="00485F8B" w14:paraId="086DB721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63EFFBE8" w14:textId="77777777" w:rsidR="00473605" w:rsidRPr="00485F8B" w:rsidRDefault="00473605" w:rsidP="001106DE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  <w:vAlign w:val="center"/>
          </w:tcPr>
          <w:p w14:paraId="089FE7B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3,832 </w:t>
            </w:r>
          </w:p>
        </w:tc>
        <w:tc>
          <w:tcPr>
            <w:tcW w:w="186" w:type="dxa"/>
            <w:vAlign w:val="center"/>
          </w:tcPr>
          <w:p w14:paraId="79896205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26825467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(18)</w:t>
            </w:r>
          </w:p>
        </w:tc>
        <w:tc>
          <w:tcPr>
            <w:tcW w:w="182" w:type="dxa"/>
            <w:vAlign w:val="center"/>
          </w:tcPr>
          <w:p w14:paraId="70ECAD2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2BCE600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817 </w:t>
            </w:r>
          </w:p>
        </w:tc>
        <w:tc>
          <w:tcPr>
            <w:tcW w:w="181" w:type="dxa"/>
            <w:vAlign w:val="center"/>
          </w:tcPr>
          <w:p w14:paraId="63D066A3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4CFE76D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184 </w:t>
            </w:r>
          </w:p>
        </w:tc>
        <w:tc>
          <w:tcPr>
            <w:tcW w:w="181" w:type="dxa"/>
            <w:vAlign w:val="center"/>
          </w:tcPr>
          <w:p w14:paraId="5922316E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FCF378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1,445 </w:t>
            </w:r>
          </w:p>
        </w:tc>
        <w:tc>
          <w:tcPr>
            <w:tcW w:w="180" w:type="dxa"/>
            <w:vAlign w:val="center"/>
          </w:tcPr>
          <w:p w14:paraId="1B932053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764BCC8B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(76)</w:t>
            </w:r>
          </w:p>
        </w:tc>
        <w:tc>
          <w:tcPr>
            <w:tcW w:w="180" w:type="dxa"/>
            <w:vAlign w:val="center"/>
          </w:tcPr>
          <w:p w14:paraId="54F2D9C5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03993C5A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179" w:type="dxa"/>
            <w:vAlign w:val="center"/>
          </w:tcPr>
          <w:p w14:paraId="28ACFDBF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0F8F52F2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6,187 </w:t>
            </w:r>
          </w:p>
        </w:tc>
      </w:tr>
      <w:tr w:rsidR="009E29AB" w:rsidRPr="00485F8B" w14:paraId="783DCD44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74171CB7" w14:textId="77777777" w:rsidR="00473605" w:rsidRPr="00485F8B" w:rsidRDefault="00473605" w:rsidP="001106D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  <w:vAlign w:val="center"/>
          </w:tcPr>
          <w:p w14:paraId="35B58D5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122 </w:t>
            </w:r>
          </w:p>
        </w:tc>
        <w:tc>
          <w:tcPr>
            <w:tcW w:w="186" w:type="dxa"/>
            <w:vAlign w:val="center"/>
          </w:tcPr>
          <w:p w14:paraId="10FD36C7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5D2B2BC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208 </w:t>
            </w:r>
          </w:p>
        </w:tc>
        <w:tc>
          <w:tcPr>
            <w:tcW w:w="182" w:type="dxa"/>
            <w:vAlign w:val="center"/>
          </w:tcPr>
          <w:p w14:paraId="5C3BA06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768555D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33 </w:t>
            </w:r>
          </w:p>
        </w:tc>
        <w:tc>
          <w:tcPr>
            <w:tcW w:w="181" w:type="dxa"/>
            <w:vAlign w:val="center"/>
          </w:tcPr>
          <w:p w14:paraId="743B5C24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244ACA17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</w:p>
        </w:tc>
        <w:tc>
          <w:tcPr>
            <w:tcW w:w="181" w:type="dxa"/>
            <w:vAlign w:val="center"/>
          </w:tcPr>
          <w:p w14:paraId="64379551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436830C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54 </w:t>
            </w:r>
          </w:p>
        </w:tc>
        <w:tc>
          <w:tcPr>
            <w:tcW w:w="180" w:type="dxa"/>
            <w:vAlign w:val="center"/>
          </w:tcPr>
          <w:p w14:paraId="0F23E86F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6F98AF41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646 </w:t>
            </w:r>
          </w:p>
        </w:tc>
        <w:tc>
          <w:tcPr>
            <w:tcW w:w="180" w:type="dxa"/>
            <w:vAlign w:val="center"/>
          </w:tcPr>
          <w:p w14:paraId="4F885503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3C322C6E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(798)</w:t>
            </w:r>
          </w:p>
        </w:tc>
        <w:tc>
          <w:tcPr>
            <w:tcW w:w="179" w:type="dxa"/>
            <w:vAlign w:val="center"/>
          </w:tcPr>
          <w:p w14:paraId="6BDF57B8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72350CED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273 </w:t>
            </w:r>
          </w:p>
        </w:tc>
      </w:tr>
      <w:tr w:rsidR="009E29AB" w:rsidRPr="00485F8B" w14:paraId="0BAD4C5F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75F89C91" w14:textId="77777777" w:rsidR="00473605" w:rsidRPr="00485F8B" w:rsidRDefault="00473605" w:rsidP="001106D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  <w:vAlign w:val="center"/>
          </w:tcPr>
          <w:p w14:paraId="5D9B520C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(628)</w:t>
            </w:r>
          </w:p>
        </w:tc>
        <w:tc>
          <w:tcPr>
            <w:tcW w:w="186" w:type="dxa"/>
            <w:vAlign w:val="center"/>
          </w:tcPr>
          <w:p w14:paraId="2AA77B70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763752CC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(247)</w:t>
            </w:r>
          </w:p>
        </w:tc>
        <w:tc>
          <w:tcPr>
            <w:tcW w:w="182" w:type="dxa"/>
            <w:vAlign w:val="center"/>
          </w:tcPr>
          <w:p w14:paraId="43705784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7DA431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(391)</w:t>
            </w:r>
          </w:p>
        </w:tc>
        <w:tc>
          <w:tcPr>
            <w:tcW w:w="181" w:type="dxa"/>
            <w:vAlign w:val="center"/>
          </w:tcPr>
          <w:p w14:paraId="1B4C7E8F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609FE613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(37)</w:t>
            </w:r>
          </w:p>
        </w:tc>
        <w:tc>
          <w:tcPr>
            <w:tcW w:w="181" w:type="dxa"/>
            <w:vAlign w:val="center"/>
          </w:tcPr>
          <w:p w14:paraId="714A5498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4B9C486C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(703)</w:t>
            </w:r>
          </w:p>
        </w:tc>
        <w:tc>
          <w:tcPr>
            <w:tcW w:w="180" w:type="dxa"/>
            <w:vAlign w:val="center"/>
          </w:tcPr>
          <w:p w14:paraId="45934527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3DD0D4EA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(768)</w:t>
            </w:r>
          </w:p>
        </w:tc>
        <w:tc>
          <w:tcPr>
            <w:tcW w:w="180" w:type="dxa"/>
            <w:vAlign w:val="center"/>
          </w:tcPr>
          <w:p w14:paraId="0F84F67E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7AF0FF4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235 </w:t>
            </w:r>
          </w:p>
        </w:tc>
        <w:tc>
          <w:tcPr>
            <w:tcW w:w="179" w:type="dxa"/>
            <w:vAlign w:val="center"/>
          </w:tcPr>
          <w:p w14:paraId="0A7F7B1B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7A26298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(2,539)</w:t>
            </w:r>
          </w:p>
        </w:tc>
      </w:tr>
      <w:tr w:rsidR="009E29AB" w:rsidRPr="00485F8B" w14:paraId="2FE56A8E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12578240" w14:textId="77777777" w:rsidR="00473605" w:rsidRPr="00485F8B" w:rsidRDefault="00473605" w:rsidP="001106D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  <w:vAlign w:val="center"/>
          </w:tcPr>
          <w:p w14:paraId="422C8B6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(2,956)</w:t>
            </w:r>
          </w:p>
        </w:tc>
        <w:tc>
          <w:tcPr>
            <w:tcW w:w="186" w:type="dxa"/>
            <w:vAlign w:val="center"/>
          </w:tcPr>
          <w:p w14:paraId="41EC79BB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2806E52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(1,008)</w:t>
            </w:r>
          </w:p>
        </w:tc>
        <w:tc>
          <w:tcPr>
            <w:tcW w:w="182" w:type="dxa"/>
            <w:vAlign w:val="center"/>
          </w:tcPr>
          <w:p w14:paraId="2B930548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23E6064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(728)</w:t>
            </w:r>
          </w:p>
        </w:tc>
        <w:tc>
          <w:tcPr>
            <w:tcW w:w="181" w:type="dxa"/>
            <w:vAlign w:val="center"/>
          </w:tcPr>
          <w:p w14:paraId="6E04AFD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44DBEC28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(163)</w:t>
            </w:r>
          </w:p>
        </w:tc>
        <w:tc>
          <w:tcPr>
            <w:tcW w:w="181" w:type="dxa"/>
            <w:vAlign w:val="center"/>
          </w:tcPr>
          <w:p w14:paraId="43FF94F8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3F02D12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(1,901)</w:t>
            </w:r>
          </w:p>
        </w:tc>
        <w:tc>
          <w:tcPr>
            <w:tcW w:w="180" w:type="dxa"/>
            <w:vAlign w:val="center"/>
          </w:tcPr>
          <w:p w14:paraId="6A1E7D9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2EC4DB14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(65)</w:t>
            </w:r>
          </w:p>
        </w:tc>
        <w:tc>
          <w:tcPr>
            <w:tcW w:w="180" w:type="dxa"/>
            <w:vAlign w:val="center"/>
          </w:tcPr>
          <w:p w14:paraId="5115643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3CB22C3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85 </w:t>
            </w:r>
          </w:p>
        </w:tc>
        <w:tc>
          <w:tcPr>
            <w:tcW w:w="179" w:type="dxa"/>
            <w:vAlign w:val="center"/>
          </w:tcPr>
          <w:p w14:paraId="1A56B6C3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0BAE119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(6,736)</w:t>
            </w:r>
          </w:p>
        </w:tc>
      </w:tr>
      <w:tr w:rsidR="009E29AB" w:rsidRPr="00485F8B" w14:paraId="25C09F9F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0F3592DE" w14:textId="77777777" w:rsidR="00473605" w:rsidRPr="00485F8B" w:rsidRDefault="00473605" w:rsidP="001106DE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485F8B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485F8B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485F8B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485F8B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485F8B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5501ADA" w14:textId="77777777" w:rsidR="00473605" w:rsidRPr="00485F8B" w:rsidRDefault="00473605" w:rsidP="001106DE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5F8B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485F8B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485F8B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485F8B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center"/>
          </w:tcPr>
          <w:p w14:paraId="3D22EC9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DC57EA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</w:p>
        </w:tc>
        <w:tc>
          <w:tcPr>
            <w:tcW w:w="186" w:type="dxa"/>
            <w:vAlign w:val="center"/>
          </w:tcPr>
          <w:p w14:paraId="4325A923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16D68ABE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956B7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</w:p>
        </w:tc>
        <w:tc>
          <w:tcPr>
            <w:tcW w:w="182" w:type="dxa"/>
            <w:vAlign w:val="center"/>
          </w:tcPr>
          <w:p w14:paraId="6249C41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2F5C310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490292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</w:p>
        </w:tc>
        <w:tc>
          <w:tcPr>
            <w:tcW w:w="181" w:type="dxa"/>
            <w:vAlign w:val="center"/>
          </w:tcPr>
          <w:p w14:paraId="30F47900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2DD2C64C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0E2E8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81" w:type="dxa"/>
            <w:vAlign w:val="center"/>
          </w:tcPr>
          <w:p w14:paraId="5D1B872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41C86B0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67C52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116 </w:t>
            </w:r>
          </w:p>
        </w:tc>
        <w:tc>
          <w:tcPr>
            <w:tcW w:w="180" w:type="dxa"/>
            <w:vAlign w:val="center"/>
          </w:tcPr>
          <w:p w14:paraId="09038AB8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67ED59A2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947CD0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80" w:type="dxa"/>
            <w:vAlign w:val="center"/>
          </w:tcPr>
          <w:p w14:paraId="3684ECB0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2478ED7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3A9352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8328742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057BB9FC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9AA533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161 </w:t>
            </w:r>
          </w:p>
        </w:tc>
      </w:tr>
      <w:tr w:rsidR="009E29AB" w:rsidRPr="00485F8B" w14:paraId="75FF4F84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69B8679B" w14:textId="77777777" w:rsidR="00473605" w:rsidRPr="00485F8B" w:rsidRDefault="00473605" w:rsidP="001106D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485F8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485F8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26BA522" w14:textId="77777777" w:rsidR="00473605" w:rsidRPr="00485F8B" w:rsidRDefault="00473605" w:rsidP="001106D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485F8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center"/>
          </w:tcPr>
          <w:p w14:paraId="56AB04E8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E8264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vAlign w:val="center"/>
          </w:tcPr>
          <w:p w14:paraId="5A113E2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6289EEE0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9DF49E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center"/>
          </w:tcPr>
          <w:p w14:paraId="26BE4B2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6D561DBD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BFBE32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181" w:type="dxa"/>
            <w:vAlign w:val="center"/>
          </w:tcPr>
          <w:p w14:paraId="25F0323F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0AC46991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128883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(328)</w:t>
            </w:r>
          </w:p>
        </w:tc>
        <w:tc>
          <w:tcPr>
            <w:tcW w:w="181" w:type="dxa"/>
            <w:vAlign w:val="center"/>
          </w:tcPr>
          <w:p w14:paraId="5E0BE334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918250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511691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45 </w:t>
            </w:r>
          </w:p>
        </w:tc>
        <w:tc>
          <w:tcPr>
            <w:tcW w:w="180" w:type="dxa"/>
            <w:vAlign w:val="center"/>
          </w:tcPr>
          <w:p w14:paraId="07DBAC2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1167B77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F660FE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139 </w:t>
            </w:r>
          </w:p>
        </w:tc>
        <w:tc>
          <w:tcPr>
            <w:tcW w:w="180" w:type="dxa"/>
            <w:vAlign w:val="center"/>
          </w:tcPr>
          <w:p w14:paraId="50F3C76A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333610DD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31C294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</w:p>
        </w:tc>
        <w:tc>
          <w:tcPr>
            <w:tcW w:w="179" w:type="dxa"/>
            <w:vAlign w:val="center"/>
          </w:tcPr>
          <w:p w14:paraId="5C028EDE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692FB21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CFF538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(138)</w:t>
            </w:r>
          </w:p>
        </w:tc>
      </w:tr>
      <w:tr w:rsidR="009E29AB" w:rsidRPr="00485F8B" w14:paraId="3E20AD58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5E9A638D" w14:textId="77777777" w:rsidR="00473605" w:rsidRPr="00485F8B" w:rsidRDefault="00473605" w:rsidP="001106D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  <w:vAlign w:val="center"/>
          </w:tcPr>
          <w:p w14:paraId="63EA07F0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310 </w:t>
            </w:r>
          </w:p>
        </w:tc>
        <w:tc>
          <w:tcPr>
            <w:tcW w:w="186" w:type="dxa"/>
            <w:vAlign w:val="center"/>
          </w:tcPr>
          <w:p w14:paraId="243F7BB9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327A3383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85 </w:t>
            </w:r>
          </w:p>
        </w:tc>
        <w:tc>
          <w:tcPr>
            <w:tcW w:w="182" w:type="dxa"/>
            <w:vAlign w:val="center"/>
          </w:tcPr>
          <w:p w14:paraId="1516F120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2C2D0582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116 </w:t>
            </w:r>
          </w:p>
        </w:tc>
        <w:tc>
          <w:tcPr>
            <w:tcW w:w="181" w:type="dxa"/>
            <w:vAlign w:val="center"/>
          </w:tcPr>
          <w:p w14:paraId="56391E7F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6853D8E8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</w:p>
        </w:tc>
        <w:tc>
          <w:tcPr>
            <w:tcW w:w="181" w:type="dxa"/>
            <w:vAlign w:val="center"/>
          </w:tcPr>
          <w:p w14:paraId="73B53643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9EF9D7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174 </w:t>
            </w:r>
          </w:p>
        </w:tc>
        <w:tc>
          <w:tcPr>
            <w:tcW w:w="180" w:type="dxa"/>
            <w:vAlign w:val="center"/>
          </w:tcPr>
          <w:p w14:paraId="48784162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48712910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(272)</w:t>
            </w:r>
          </w:p>
        </w:tc>
        <w:tc>
          <w:tcPr>
            <w:tcW w:w="180" w:type="dxa"/>
            <w:vAlign w:val="center"/>
          </w:tcPr>
          <w:p w14:paraId="38412A32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36FCA2C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</w:p>
        </w:tc>
        <w:tc>
          <w:tcPr>
            <w:tcW w:w="179" w:type="dxa"/>
            <w:vAlign w:val="center"/>
          </w:tcPr>
          <w:p w14:paraId="14FD3AE8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1C999DE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sz w:val="24"/>
                <w:szCs w:val="24"/>
              </w:rPr>
              <w:t xml:space="preserve">443 </w:t>
            </w:r>
          </w:p>
        </w:tc>
      </w:tr>
      <w:tr w:rsidR="009E29AB" w:rsidRPr="00485F8B" w14:paraId="78E59CD8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06A6DEB1" w14:textId="77777777" w:rsidR="00473605" w:rsidRPr="00485F8B" w:rsidRDefault="00473605" w:rsidP="001106D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485F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485F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vAlign w:val="center"/>
          </w:tcPr>
          <w:p w14:paraId="4AB9D7FC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693 </w:t>
            </w:r>
          </w:p>
        </w:tc>
        <w:tc>
          <w:tcPr>
            <w:tcW w:w="186" w:type="dxa"/>
            <w:vAlign w:val="center"/>
          </w:tcPr>
          <w:p w14:paraId="569FB46A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47D9267E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(967)</w:t>
            </w:r>
          </w:p>
        </w:tc>
        <w:tc>
          <w:tcPr>
            <w:tcW w:w="182" w:type="dxa"/>
            <w:vAlign w:val="center"/>
          </w:tcPr>
          <w:p w14:paraId="70A67D66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3E2592CA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(143)</w:t>
            </w:r>
          </w:p>
        </w:tc>
        <w:tc>
          <w:tcPr>
            <w:tcW w:w="181" w:type="dxa"/>
            <w:vAlign w:val="center"/>
          </w:tcPr>
          <w:p w14:paraId="427D160A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53C3627C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(332)</w:t>
            </w:r>
          </w:p>
        </w:tc>
        <w:tc>
          <w:tcPr>
            <w:tcW w:w="181" w:type="dxa"/>
            <w:vAlign w:val="center"/>
          </w:tcPr>
          <w:p w14:paraId="09A61B9F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447E5DCE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(770)</w:t>
            </w:r>
          </w:p>
        </w:tc>
        <w:tc>
          <w:tcPr>
            <w:tcW w:w="180" w:type="dxa"/>
            <w:vAlign w:val="center"/>
          </w:tcPr>
          <w:p w14:paraId="3EE186C5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6CFC12B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(397)</w:t>
            </w:r>
          </w:p>
        </w:tc>
        <w:tc>
          <w:tcPr>
            <w:tcW w:w="180" w:type="dxa"/>
            <w:vAlign w:val="center"/>
          </w:tcPr>
          <w:p w14:paraId="1D673746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BC039D8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(433)</w:t>
            </w:r>
          </w:p>
        </w:tc>
        <w:tc>
          <w:tcPr>
            <w:tcW w:w="179" w:type="dxa"/>
            <w:vAlign w:val="center"/>
          </w:tcPr>
          <w:p w14:paraId="3877DCE6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69623DB1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(2,349)</w:t>
            </w:r>
          </w:p>
        </w:tc>
      </w:tr>
      <w:tr w:rsidR="009E29AB" w:rsidRPr="00485F8B" w14:paraId="6A1E38DF" w14:textId="77777777" w:rsidTr="001106DE">
        <w:trPr>
          <w:cantSplit/>
          <w:trHeight w:val="288"/>
        </w:trPr>
        <w:tc>
          <w:tcPr>
            <w:tcW w:w="3613" w:type="dxa"/>
            <w:vAlign w:val="bottom"/>
          </w:tcPr>
          <w:p w14:paraId="1BBEF9BD" w14:textId="77777777" w:rsidR="00473605" w:rsidRPr="00485F8B" w:rsidRDefault="00473605" w:rsidP="001106D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485F8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087F977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21E24E81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1EA6D07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96567EF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6250ECC1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5978A0B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197B15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37B65A5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FF73B44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A96EC0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10AADCB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BA09C2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915161E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8FE510C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F78032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29AB" w:rsidRPr="00485F8B" w14:paraId="6B25779C" w14:textId="77777777" w:rsidTr="001106DE">
        <w:trPr>
          <w:cantSplit/>
          <w:trHeight w:val="80"/>
        </w:trPr>
        <w:tc>
          <w:tcPr>
            <w:tcW w:w="3613" w:type="dxa"/>
            <w:vAlign w:val="bottom"/>
          </w:tcPr>
          <w:p w14:paraId="2478C251" w14:textId="77777777" w:rsidR="00473605" w:rsidRPr="00485F8B" w:rsidRDefault="00473605" w:rsidP="001106DE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  <w:vAlign w:val="center"/>
          </w:tcPr>
          <w:p w14:paraId="47C36834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655 </w:t>
            </w:r>
          </w:p>
        </w:tc>
        <w:tc>
          <w:tcPr>
            <w:tcW w:w="186" w:type="dxa"/>
            <w:vAlign w:val="center"/>
          </w:tcPr>
          <w:p w14:paraId="2E81775F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37CD413E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(1,040)</w:t>
            </w:r>
          </w:p>
        </w:tc>
        <w:tc>
          <w:tcPr>
            <w:tcW w:w="182" w:type="dxa"/>
            <w:vAlign w:val="center"/>
          </w:tcPr>
          <w:p w14:paraId="584CB72C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121BF00C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47 </w:t>
            </w:r>
          </w:p>
        </w:tc>
        <w:tc>
          <w:tcPr>
            <w:tcW w:w="181" w:type="dxa"/>
            <w:vAlign w:val="center"/>
          </w:tcPr>
          <w:p w14:paraId="54D4C6C3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01DA0ED8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(277)</w:t>
            </w:r>
          </w:p>
        </w:tc>
        <w:tc>
          <w:tcPr>
            <w:tcW w:w="181" w:type="dxa"/>
            <w:vAlign w:val="center"/>
          </w:tcPr>
          <w:p w14:paraId="25782C71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E4DB8D5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(861)</w:t>
            </w:r>
          </w:p>
        </w:tc>
        <w:tc>
          <w:tcPr>
            <w:tcW w:w="180" w:type="dxa"/>
            <w:vAlign w:val="center"/>
          </w:tcPr>
          <w:p w14:paraId="56B87C53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7E8657C9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(2,141)</w:t>
            </w:r>
          </w:p>
        </w:tc>
        <w:tc>
          <w:tcPr>
            <w:tcW w:w="180" w:type="dxa"/>
            <w:vAlign w:val="center"/>
          </w:tcPr>
          <w:p w14:paraId="02E2BFD8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4FE684D4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1,050 </w:t>
            </w:r>
          </w:p>
        </w:tc>
        <w:tc>
          <w:tcPr>
            <w:tcW w:w="179" w:type="dxa"/>
            <w:vAlign w:val="center"/>
          </w:tcPr>
          <w:p w14:paraId="59829E2C" w14:textId="77777777" w:rsidR="00473605" w:rsidRPr="00485F8B" w:rsidRDefault="00473605" w:rsidP="001106D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02FAD0B6" w14:textId="77777777" w:rsidR="00473605" w:rsidRPr="00485F8B" w:rsidRDefault="00473605" w:rsidP="001106D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(2,567)</w:t>
            </w:r>
          </w:p>
        </w:tc>
      </w:tr>
    </w:tbl>
    <w:p w14:paraId="7C9BF44F" w14:textId="2930BA6D" w:rsidR="00EE3840" w:rsidRPr="00485F8B" w:rsidRDefault="00EE3840"/>
    <w:p w14:paraId="440DFD1A" w14:textId="77777777" w:rsidR="009F1EA0" w:rsidRPr="00485F8B" w:rsidRDefault="009F1EA0" w:rsidP="009F1EA0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485F8B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485F8B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485F8B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485F8B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485F8B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485F8B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485F8B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485F8B">
        <w:rPr>
          <w:rFonts w:asciiTheme="majorBidi" w:hAnsiTheme="majorBidi"/>
          <w:i/>
          <w:iCs/>
          <w:sz w:val="20"/>
          <w:szCs w:val="20"/>
        </w:rPr>
        <w:t> </w:t>
      </w:r>
    </w:p>
    <w:p w14:paraId="3CCA4116" w14:textId="77777777" w:rsidR="002213B7" w:rsidRPr="00485F8B" w:rsidRDefault="002213B7" w:rsidP="00755A56">
      <w:pPr>
        <w:rPr>
          <w:rFonts w:asciiTheme="majorBidi" w:hAnsiTheme="majorBidi" w:cstheme="majorBidi"/>
          <w:vanish/>
        </w:rPr>
      </w:pPr>
    </w:p>
    <w:p w14:paraId="33E0F905" w14:textId="77777777" w:rsidR="00B20300" w:rsidRPr="00485F8B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485F8B" w:rsidSect="000E1333"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A4E27DF" w14:textId="7CDCCF57" w:rsidR="003968AF" w:rsidRPr="00485F8B" w:rsidRDefault="00F43B3A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85F8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 (</w:t>
      </w:r>
      <w:r w:rsidR="00B05793" w:rsidRPr="00485F8B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Pr="00485F8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) </w:t>
      </w:r>
      <w:r w:rsidR="003968AF" w:rsidRPr="00485F8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25C1FB37" w14:textId="77777777" w:rsidR="007B5609" w:rsidRPr="00485F8B" w:rsidRDefault="007B5609" w:rsidP="007B5609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9E29AB" w:rsidRPr="00485F8B" w14:paraId="0C53FD9D" w14:textId="77777777" w:rsidTr="001106DE">
        <w:trPr>
          <w:tblHeader/>
        </w:trPr>
        <w:tc>
          <w:tcPr>
            <w:tcW w:w="2233" w:type="pct"/>
          </w:tcPr>
          <w:p w14:paraId="534711D8" w14:textId="77777777" w:rsidR="007B5609" w:rsidRPr="00485F8B" w:rsidRDefault="007B5609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68847CC2" w14:textId="77777777" w:rsidR="007B5609" w:rsidRPr="00485F8B" w:rsidRDefault="007B5609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3DB310E4" w14:textId="77777777" w:rsidR="007B5609" w:rsidRPr="00485F8B" w:rsidRDefault="007B5609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199BE2AE" w14:textId="77777777" w:rsidR="007B5609" w:rsidRPr="00485F8B" w:rsidRDefault="007B5609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29AB" w:rsidRPr="00485F8B" w14:paraId="5BBC4429" w14:textId="77777777" w:rsidTr="001106DE">
        <w:trPr>
          <w:tblHeader/>
        </w:trPr>
        <w:tc>
          <w:tcPr>
            <w:tcW w:w="2233" w:type="pct"/>
          </w:tcPr>
          <w:p w14:paraId="0D351FB1" w14:textId="77777777" w:rsidR="007B5609" w:rsidRPr="00485F8B" w:rsidRDefault="007B5609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5F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85F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5F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</w:tcPr>
          <w:p w14:paraId="4A0D90DB" w14:textId="621187C7" w:rsidR="007B5609" w:rsidRPr="00485F8B" w:rsidRDefault="00080995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995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46" w:type="pct"/>
          </w:tcPr>
          <w:p w14:paraId="057B0D4F" w14:textId="77777777" w:rsidR="007B5609" w:rsidRPr="00485F8B" w:rsidRDefault="007B5609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BA4AD1" w14:textId="206CDB55" w:rsidR="007B5609" w:rsidRPr="00485F8B" w:rsidRDefault="00080995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99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7" w:type="pct"/>
          </w:tcPr>
          <w:p w14:paraId="71D519D3" w14:textId="77777777" w:rsidR="007B5609" w:rsidRPr="00485F8B" w:rsidRDefault="007B5609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74CB50E" w14:textId="79181E8E" w:rsidR="007B5609" w:rsidRPr="00485F8B" w:rsidRDefault="00080995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995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42" w:type="pct"/>
          </w:tcPr>
          <w:p w14:paraId="74CAA83C" w14:textId="77777777" w:rsidR="007B5609" w:rsidRPr="00485F8B" w:rsidRDefault="007B5609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A4F0F2" w14:textId="71E87A2F" w:rsidR="007B5609" w:rsidRPr="00485F8B" w:rsidRDefault="00080995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099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9E29AB" w:rsidRPr="00485F8B" w14:paraId="39846E6B" w14:textId="77777777" w:rsidTr="001106DE">
        <w:trPr>
          <w:tblHeader/>
        </w:trPr>
        <w:tc>
          <w:tcPr>
            <w:tcW w:w="2233" w:type="pct"/>
          </w:tcPr>
          <w:p w14:paraId="608FC756" w14:textId="77777777" w:rsidR="007B5609" w:rsidRPr="00485F8B" w:rsidRDefault="007B5609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06DF2468" w14:textId="77777777" w:rsidR="007B5609" w:rsidRPr="00485F8B" w:rsidRDefault="007B5609" w:rsidP="00110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5F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5F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485F8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485F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485F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29AB" w:rsidRPr="00485F8B" w14:paraId="24D83935" w14:textId="77777777" w:rsidTr="001106DE">
        <w:trPr>
          <w:trHeight w:val="432"/>
        </w:trPr>
        <w:tc>
          <w:tcPr>
            <w:tcW w:w="2233" w:type="pct"/>
          </w:tcPr>
          <w:p w14:paraId="288CC109" w14:textId="77777777" w:rsidR="007B5609" w:rsidRPr="00485F8B" w:rsidRDefault="007B5609" w:rsidP="007B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สำหรับงวดที่เป็นของ</w:t>
            </w:r>
          </w:p>
          <w:p w14:paraId="3AD638A8" w14:textId="77777777" w:rsidR="007B5609" w:rsidRPr="00485F8B" w:rsidRDefault="007B5609" w:rsidP="007B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 xml:space="preserve">    ผู้ถือหุ้นสามัญของบริษัท</w:t>
            </w:r>
          </w:p>
        </w:tc>
        <w:tc>
          <w:tcPr>
            <w:tcW w:w="581" w:type="pct"/>
            <w:vAlign w:val="bottom"/>
          </w:tcPr>
          <w:p w14:paraId="47485C53" w14:textId="22AE15AB" w:rsidR="007B5609" w:rsidRPr="00485F8B" w:rsidRDefault="005D67E5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3,231.76</w:t>
            </w:r>
          </w:p>
        </w:tc>
        <w:tc>
          <w:tcPr>
            <w:tcW w:w="146" w:type="pct"/>
            <w:vAlign w:val="bottom"/>
          </w:tcPr>
          <w:p w14:paraId="3E0AA715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9B89CAF" w14:textId="47F9486B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(2,567.19)</w:t>
            </w:r>
          </w:p>
        </w:tc>
        <w:tc>
          <w:tcPr>
            <w:tcW w:w="137" w:type="pct"/>
            <w:vAlign w:val="bottom"/>
          </w:tcPr>
          <w:p w14:paraId="7A5FA70F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298E136" w14:textId="6C0DC1A2" w:rsidR="007B5609" w:rsidRPr="00485F8B" w:rsidRDefault="005D67E5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6,198.38</w:t>
            </w:r>
          </w:p>
        </w:tc>
        <w:tc>
          <w:tcPr>
            <w:tcW w:w="142" w:type="pct"/>
            <w:vAlign w:val="bottom"/>
          </w:tcPr>
          <w:p w14:paraId="7E04AAB5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415D6A5" w14:textId="12BCD8A1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131.77</w:t>
            </w:r>
          </w:p>
        </w:tc>
      </w:tr>
      <w:tr w:rsidR="009E29AB" w:rsidRPr="00485F8B" w14:paraId="1F3FF40F" w14:textId="77777777" w:rsidTr="001106DE">
        <w:trPr>
          <w:trHeight w:val="432"/>
        </w:trPr>
        <w:tc>
          <w:tcPr>
            <w:tcW w:w="2233" w:type="pct"/>
          </w:tcPr>
          <w:p w14:paraId="161761C0" w14:textId="77777777" w:rsidR="007B5609" w:rsidRPr="00485F8B" w:rsidRDefault="007B5609" w:rsidP="007B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ดอกเบี้ยจ่ายสำหรับงวดของหุ้นกู้ด้อยสิทธิ</w:t>
            </w:r>
          </w:p>
          <w:p w14:paraId="1A0DBEC5" w14:textId="7AE31C8B" w:rsidR="007B5609" w:rsidRPr="00485F8B" w:rsidRDefault="007B5609" w:rsidP="007B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485F8B">
              <w:rPr>
                <w:rFonts w:ascii="Angsana New" w:hAnsi="Angsana New" w:hint="cs"/>
                <w:sz w:val="30"/>
                <w:szCs w:val="30"/>
                <w:cs/>
              </w:rPr>
              <w:t>ที่มีลักษณะคล้ายทุนฯ</w:t>
            </w:r>
            <w:r w:rsidRPr="00485F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1C5C5200" w14:textId="2118B75B" w:rsidR="007B5609" w:rsidRPr="00485F8B" w:rsidRDefault="00F43B3A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(918.45)</w:t>
            </w:r>
          </w:p>
        </w:tc>
        <w:tc>
          <w:tcPr>
            <w:tcW w:w="146" w:type="pct"/>
            <w:vAlign w:val="bottom"/>
          </w:tcPr>
          <w:p w14:paraId="1CC299F3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7098D1D8" w14:textId="0566BF06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(176.06)</w:t>
            </w:r>
          </w:p>
        </w:tc>
        <w:tc>
          <w:tcPr>
            <w:tcW w:w="137" w:type="pct"/>
            <w:vAlign w:val="bottom"/>
          </w:tcPr>
          <w:p w14:paraId="31B7521E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60D60C1C" w14:textId="16924C58" w:rsidR="007B5609" w:rsidRPr="00485F8B" w:rsidRDefault="00F43B3A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(328.56)</w:t>
            </w:r>
          </w:p>
        </w:tc>
        <w:tc>
          <w:tcPr>
            <w:tcW w:w="142" w:type="pct"/>
            <w:vAlign w:val="bottom"/>
          </w:tcPr>
          <w:p w14:paraId="0E9B6564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A8D7149" w14:textId="3BE3AEE6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(176.06)</w:t>
            </w:r>
          </w:p>
        </w:tc>
      </w:tr>
      <w:tr w:rsidR="009E29AB" w:rsidRPr="00485F8B" w14:paraId="39307CCE" w14:textId="77777777" w:rsidTr="001106DE">
        <w:trPr>
          <w:trHeight w:val="432"/>
        </w:trPr>
        <w:tc>
          <w:tcPr>
            <w:tcW w:w="2233" w:type="pct"/>
          </w:tcPr>
          <w:p w14:paraId="7382A4B5" w14:textId="77777777" w:rsidR="007B5609" w:rsidRPr="00485F8B" w:rsidRDefault="007B5609" w:rsidP="007B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</w:t>
            </w:r>
            <w:r w:rsidRPr="00485F8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ที่เป็นของ</w:t>
            </w: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ผู้ถือหุ้นสามัญของบริษัท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5BBF8" w14:textId="1485F821" w:rsidR="007B5609" w:rsidRPr="00485F8B" w:rsidRDefault="005D67E5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2,313.31</w:t>
            </w:r>
          </w:p>
        </w:tc>
        <w:tc>
          <w:tcPr>
            <w:tcW w:w="146" w:type="pct"/>
            <w:vAlign w:val="bottom"/>
          </w:tcPr>
          <w:p w14:paraId="6F3921FC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9BB5A" w14:textId="0C0E7B22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(2,743.25)</w:t>
            </w:r>
          </w:p>
        </w:tc>
        <w:tc>
          <w:tcPr>
            <w:tcW w:w="137" w:type="pct"/>
            <w:vAlign w:val="bottom"/>
          </w:tcPr>
          <w:p w14:paraId="24F560CF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FBB70" w14:textId="08B7CF25" w:rsidR="007B5609" w:rsidRPr="00485F8B" w:rsidRDefault="005D67E5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5,869.82</w:t>
            </w:r>
          </w:p>
        </w:tc>
        <w:tc>
          <w:tcPr>
            <w:tcW w:w="142" w:type="pct"/>
            <w:vAlign w:val="bottom"/>
          </w:tcPr>
          <w:p w14:paraId="4916BA83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1321" w14:textId="6F9A8A39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(44.29)</w:t>
            </w:r>
          </w:p>
        </w:tc>
      </w:tr>
      <w:tr w:rsidR="009E29AB" w:rsidRPr="00485F8B" w14:paraId="5D9E325C" w14:textId="77777777" w:rsidTr="001106DE">
        <w:trPr>
          <w:trHeight w:val="432"/>
        </w:trPr>
        <w:tc>
          <w:tcPr>
            <w:tcW w:w="2233" w:type="pct"/>
          </w:tcPr>
          <w:p w14:paraId="1430BDEF" w14:textId="77777777" w:rsidR="007B5609" w:rsidRPr="00485F8B" w:rsidRDefault="007B5609" w:rsidP="007B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  <w:p w14:paraId="2CF33E29" w14:textId="77777777" w:rsidR="007B5609" w:rsidRPr="00485F8B" w:rsidRDefault="007B5609" w:rsidP="007B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85F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485F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485F8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485F8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Theme="majorBidi" w:hAnsiTheme="majorBidi"/>
                <w:sz w:val="30"/>
                <w:szCs w:val="30"/>
              </w:rPr>
              <w:t>31</w:t>
            </w:r>
            <w:r w:rsidRPr="00485F8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AA4778D" w14:textId="0DED6CCE" w:rsidR="007B5609" w:rsidRPr="00485F8B" w:rsidRDefault="00F43B3A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  <w:vAlign w:val="bottom"/>
          </w:tcPr>
          <w:p w14:paraId="628B08BA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ADAC3BB" w14:textId="7FD3A120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vAlign w:val="bottom"/>
          </w:tcPr>
          <w:p w14:paraId="05938F97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8F83F3E" w14:textId="6873D55A" w:rsidR="007B5609" w:rsidRPr="00485F8B" w:rsidRDefault="00F43B3A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vAlign w:val="bottom"/>
          </w:tcPr>
          <w:p w14:paraId="369EE785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924A36D" w14:textId="52C8779D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7B5609" w:rsidRPr="00485F8B" w14:paraId="4260BAF4" w14:textId="77777777" w:rsidTr="001106DE">
        <w:trPr>
          <w:trHeight w:val="432"/>
        </w:trPr>
        <w:tc>
          <w:tcPr>
            <w:tcW w:w="2233" w:type="pct"/>
          </w:tcPr>
          <w:p w14:paraId="18FEE23E" w14:textId="77777777" w:rsidR="007B5609" w:rsidRPr="00485F8B" w:rsidRDefault="007B5609" w:rsidP="007B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485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85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485F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485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85F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85F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485F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3A30CE" w14:textId="31BB66E6" w:rsidR="007B5609" w:rsidRPr="00485F8B" w:rsidRDefault="005D67E5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0.51</w:t>
            </w:r>
          </w:p>
        </w:tc>
        <w:tc>
          <w:tcPr>
            <w:tcW w:w="146" w:type="pct"/>
            <w:vAlign w:val="bottom"/>
          </w:tcPr>
          <w:p w14:paraId="246EFEDE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344EAF" w14:textId="50780B6B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(0.61)</w:t>
            </w:r>
          </w:p>
        </w:tc>
        <w:tc>
          <w:tcPr>
            <w:tcW w:w="137" w:type="pct"/>
            <w:vAlign w:val="bottom"/>
          </w:tcPr>
          <w:p w14:paraId="5EBB66B7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605DD6" w14:textId="1FB1E09A" w:rsidR="007B5609" w:rsidRPr="00485F8B" w:rsidRDefault="00F43B3A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5D67E5" w:rsidRPr="00485F8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2" w:type="pct"/>
            <w:vAlign w:val="bottom"/>
          </w:tcPr>
          <w:p w14:paraId="49FCAF09" w14:textId="77777777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D3D35E" w14:textId="28EAEF43" w:rsidR="007B5609" w:rsidRPr="00485F8B" w:rsidRDefault="007B5609" w:rsidP="007B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F8B">
              <w:rPr>
                <w:rFonts w:ascii="Angsana New" w:hAnsi="Angsana New"/>
                <w:b/>
                <w:bCs/>
                <w:sz w:val="30"/>
                <w:szCs w:val="30"/>
              </w:rPr>
              <w:t>(0.01)</w:t>
            </w:r>
          </w:p>
        </w:tc>
      </w:tr>
    </w:tbl>
    <w:p w14:paraId="4173A94A" w14:textId="77777777" w:rsidR="008B056A" w:rsidRPr="00485F8B" w:rsidRDefault="008B056A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155D2783" w14:textId="143708FB" w:rsidR="009E29AB" w:rsidRPr="00485F8B" w:rsidRDefault="000736CD" w:rsidP="009E29A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485F8B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>งวด</w:t>
      </w:r>
      <w:r w:rsidR="001E30AB" w:rsidRPr="00485F8B">
        <w:rPr>
          <w:rFonts w:asciiTheme="majorBidi" w:hAnsiTheme="majorBidi" w:hint="cs"/>
          <w:spacing w:val="2"/>
          <w:sz w:val="30"/>
          <w:szCs w:val="30"/>
          <w:cs/>
        </w:rPr>
        <w:t>สามเดือน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 xml:space="preserve">สิ้นสุดวันที่ </w:t>
      </w:r>
      <w:r w:rsidR="007B5609" w:rsidRPr="00485F8B">
        <w:rPr>
          <w:rFonts w:asciiTheme="majorBidi" w:hAnsiTheme="majorBidi"/>
          <w:spacing w:val="2"/>
          <w:sz w:val="30"/>
          <w:szCs w:val="30"/>
        </w:rPr>
        <w:t xml:space="preserve">31 </w:t>
      </w:r>
      <w:r w:rsidR="007B5609" w:rsidRPr="00485F8B">
        <w:rPr>
          <w:rFonts w:asciiTheme="majorBidi" w:hAnsiTheme="majorBidi" w:hint="cs"/>
          <w:spacing w:val="2"/>
          <w:sz w:val="30"/>
          <w:szCs w:val="30"/>
          <w:cs/>
        </w:rPr>
        <w:t xml:space="preserve">มีนาคม </w:t>
      </w:r>
      <w:r w:rsidRPr="00485F8B">
        <w:rPr>
          <w:rFonts w:asciiTheme="majorBidi" w:hAnsiTheme="majorBidi"/>
          <w:spacing w:val="2"/>
          <w:sz w:val="30"/>
          <w:szCs w:val="30"/>
        </w:rPr>
        <w:t>256</w:t>
      </w:r>
      <w:r w:rsidR="007B5609" w:rsidRPr="00485F8B">
        <w:rPr>
          <w:rFonts w:asciiTheme="majorBidi" w:hAnsiTheme="majorBidi"/>
          <w:spacing w:val="2"/>
          <w:sz w:val="30"/>
          <w:szCs w:val="30"/>
        </w:rPr>
        <w:t>9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 w:rsidRPr="00485F8B">
        <w:rPr>
          <w:rFonts w:asciiTheme="majorBidi" w:hAnsiTheme="majorBidi"/>
          <w:spacing w:val="2"/>
          <w:sz w:val="30"/>
          <w:szCs w:val="30"/>
        </w:rPr>
        <w:t>256</w:t>
      </w:r>
      <w:r w:rsidR="00965144" w:rsidRPr="00485F8B">
        <w:rPr>
          <w:rFonts w:asciiTheme="majorBidi" w:hAnsiTheme="majorBidi"/>
          <w:spacing w:val="2"/>
          <w:sz w:val="30"/>
          <w:szCs w:val="30"/>
        </w:rPr>
        <w:t>8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ดังนั้น</w:t>
      </w:r>
      <w:r w:rsidR="00AF00D8" w:rsidRPr="00485F8B">
        <w:rPr>
          <w:rFonts w:asciiTheme="majorBidi" w:hAnsiTheme="majorBidi"/>
          <w:spacing w:val="2"/>
          <w:sz w:val="30"/>
          <w:szCs w:val="30"/>
        </w:rPr>
        <w:t xml:space="preserve"> </w:t>
      </w:r>
      <w:r w:rsidR="00F43B3A" w:rsidRPr="00485F8B">
        <w:rPr>
          <w:rFonts w:asciiTheme="majorBidi" w:hAnsiTheme="majorBidi" w:hint="cs"/>
          <w:spacing w:val="2"/>
          <w:sz w:val="30"/>
          <w:szCs w:val="30"/>
          <w:cs/>
        </w:rPr>
        <w:t>กำไร (</w:t>
      </w:r>
      <w:r w:rsidR="00B05793" w:rsidRPr="00485F8B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F43B3A" w:rsidRPr="00485F8B">
        <w:rPr>
          <w:rFonts w:asciiTheme="majorBidi" w:hAnsiTheme="majorBidi" w:hint="cs"/>
          <w:spacing w:val="2"/>
          <w:sz w:val="30"/>
          <w:szCs w:val="30"/>
          <w:cs/>
        </w:rPr>
        <w:t xml:space="preserve">) </w:t>
      </w:r>
      <w:r w:rsidR="00AF00D8" w:rsidRPr="00485F8B">
        <w:rPr>
          <w:rFonts w:asciiTheme="majorBidi" w:hAnsiTheme="majorBidi" w:hint="cs"/>
          <w:spacing w:val="2"/>
          <w:sz w:val="30"/>
          <w:szCs w:val="30"/>
          <w:cs/>
        </w:rPr>
        <w:t>ต่อหุ้นปรับลด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>จึง</w:t>
      </w:r>
      <w:r w:rsidR="00AF00D8" w:rsidRPr="00485F8B">
        <w:rPr>
          <w:rFonts w:asciiTheme="majorBidi" w:hAnsiTheme="majorBidi" w:hint="cs"/>
          <w:spacing w:val="2"/>
          <w:sz w:val="30"/>
          <w:szCs w:val="30"/>
          <w:cs/>
        </w:rPr>
        <w:t>เท่ากับ</w:t>
      </w:r>
      <w:r w:rsidR="00F43B3A" w:rsidRPr="00485F8B">
        <w:rPr>
          <w:rFonts w:asciiTheme="majorBidi" w:hAnsiTheme="majorBidi" w:hint="cs"/>
          <w:spacing w:val="2"/>
          <w:sz w:val="30"/>
          <w:szCs w:val="30"/>
          <w:cs/>
        </w:rPr>
        <w:t>กำไร (</w:t>
      </w:r>
      <w:r w:rsidR="00B05793" w:rsidRPr="00485F8B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F43B3A" w:rsidRPr="00485F8B">
        <w:rPr>
          <w:rFonts w:asciiTheme="majorBidi" w:hAnsiTheme="majorBidi" w:hint="cs"/>
          <w:spacing w:val="2"/>
          <w:sz w:val="30"/>
          <w:szCs w:val="30"/>
          <w:cs/>
        </w:rPr>
        <w:t xml:space="preserve">) </w:t>
      </w:r>
      <w:r w:rsidR="00AF00D8" w:rsidRPr="00485F8B">
        <w:rPr>
          <w:rFonts w:asciiTheme="majorBidi" w:hAnsiTheme="majorBidi" w:hint="cs"/>
          <w:spacing w:val="2"/>
          <w:sz w:val="30"/>
          <w:szCs w:val="30"/>
          <w:cs/>
        </w:rPr>
        <w:t>ต่อหุ้นขั้นพื้นฐาน</w:t>
      </w:r>
    </w:p>
    <w:p w14:paraId="6929A906" w14:textId="77777777" w:rsidR="009E29AB" w:rsidRPr="00485F8B" w:rsidRDefault="009E29AB" w:rsidP="009E29A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7E463F9D" w14:textId="77777777" w:rsidR="009E29AB" w:rsidRPr="00485F8B" w:rsidRDefault="009E29AB" w:rsidP="009E29AB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5F8B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8037493" w14:textId="77777777" w:rsidR="009E29AB" w:rsidRPr="00485F8B" w:rsidRDefault="009E29AB" w:rsidP="009E29AB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679C260F" w14:textId="77777777" w:rsidR="009E29AB" w:rsidRPr="00485F8B" w:rsidRDefault="009E29AB" w:rsidP="009E29A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485F8B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485F8B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6C6CF48C" w14:textId="77777777" w:rsidR="009E29AB" w:rsidRPr="00485F8B" w:rsidRDefault="009E29AB" w:rsidP="009E29A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2AEE9CAA" w14:textId="77777777" w:rsidR="009E29AB" w:rsidRPr="00485F8B" w:rsidRDefault="009E29AB" w:rsidP="009E29A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485F8B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485F8B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485F8B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DB3BEA8" w14:textId="256A0063" w:rsidR="005116B7" w:rsidRPr="00485F8B" w:rsidRDefault="003B1077" w:rsidP="009E29A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5F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485F8B" w:rsidRDefault="000E21DC" w:rsidP="00755A56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485F8B" w:rsidSect="000E1333">
          <w:headerReference w:type="default" r:id="rId13"/>
          <w:footerReference w:type="default" r:id="rId14"/>
          <w:headerReference w:type="first" r:id="rId15"/>
          <w:pgSz w:w="11906" w:h="16838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9E29AB" w:rsidRPr="00485F8B" w14:paraId="6E21F1F9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68507EA7" w14:textId="77777777" w:rsidR="00EC23B6" w:rsidRPr="00485F8B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317ABAD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E29AB" w:rsidRPr="00485F8B" w14:paraId="707ADD2B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274CCD7A" w14:textId="77777777" w:rsidR="00EC23B6" w:rsidRPr="00485F8B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8738A13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384E30E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6C0755FE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E29AB" w:rsidRPr="00485F8B" w14:paraId="6014F954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483AA0A" w14:textId="0207F2B3" w:rsidR="00EC23B6" w:rsidRPr="00485F8B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B056A"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407C93"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="008B056A"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07C93" w:rsidRPr="00485F8B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8B056A" w:rsidRPr="00485F8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080995" w:rsidRPr="0008099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1F1F5E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7033BE7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21DF632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27A9782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132AAB" w14:textId="77777777" w:rsidR="00EC23B6" w:rsidRPr="00485F8B" w:rsidRDefault="00EC23B6" w:rsidP="00C9221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E58D729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1430F3E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4ACA514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E45A4CA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0CFBFE3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D012D87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13C4127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F9C35FA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CFBC99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A82F381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CC45EFF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7D533F" w14:textId="77777777" w:rsidR="00EC23B6" w:rsidRPr="00485F8B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06EF8656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2E013AD4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03AA997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85F8B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6588BFC6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A31F86E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85F8B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7A147298" w14:textId="77777777" w:rsidR="00EC23B6" w:rsidRPr="00485F8B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7D7D1ADD" w14:textId="77777777" w:rsidR="00EC23B6" w:rsidRPr="00485F8B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85F8B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437C94FC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D6C5566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29AB" w:rsidRPr="00485F8B" w14:paraId="42580A7C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1FADEC1A" w14:textId="77777777" w:rsidR="00EC23B6" w:rsidRPr="00485F8B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6E475A17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29AB" w:rsidRPr="00485F8B" w14:paraId="3294EAFC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69700B4" w14:textId="77777777" w:rsidR="00EC23B6" w:rsidRPr="00485F8B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A02C213" w14:textId="77777777" w:rsidR="00EC23B6" w:rsidRPr="00485F8B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DC0DB9" w14:textId="77777777" w:rsidR="00EC23B6" w:rsidRPr="00485F8B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3073C3D" w14:textId="77777777" w:rsidR="00EC23B6" w:rsidRPr="00485F8B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EB552" w14:textId="77777777" w:rsidR="00EC23B6" w:rsidRPr="00485F8B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D75F" w14:textId="77777777" w:rsidR="00EC23B6" w:rsidRPr="00485F8B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B9140E" w14:textId="77777777" w:rsidR="00EC23B6" w:rsidRPr="00485F8B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D432DEF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46034A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F90313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F7DDE5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088CE9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127DA5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76AE2DA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8DC313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B81A6D1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E95D85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B576A2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485F8B" w14:paraId="16B617C6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6079FFD" w14:textId="77777777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D91699A" w14:textId="40B8C409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8D17BC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D43228" w14:textId="0B456E88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94FE79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34EE9" w14:textId="01AE020B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270A27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BD34E9" w14:textId="0B91210A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  <w:lang w:val="en-US" w:bidi="th-TH"/>
              </w:rPr>
              <w:t>54,319</w:t>
            </w:r>
          </w:p>
        </w:tc>
        <w:tc>
          <w:tcPr>
            <w:tcW w:w="236" w:type="dxa"/>
          </w:tcPr>
          <w:p w14:paraId="60A3B811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D953D3" w14:textId="59AD2339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  <w:lang w:val="en-US" w:bidi="th-TH"/>
              </w:rPr>
              <w:t>54,319</w:t>
            </w:r>
          </w:p>
        </w:tc>
        <w:tc>
          <w:tcPr>
            <w:tcW w:w="236" w:type="dxa"/>
          </w:tcPr>
          <w:p w14:paraId="43716B7E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359032" w14:textId="622D2114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E9BCAF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F85C6A" w14:textId="785AF5F2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FE3C5A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5E2D79" w14:textId="549A4484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0360A3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9F1358" w14:textId="3D4362AE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29AB" w:rsidRPr="00485F8B" w14:paraId="4F959E30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62BAC39F" w14:textId="77777777" w:rsidR="005B5F5F" w:rsidRPr="00485F8B" w:rsidRDefault="005B5F5F" w:rsidP="005B5F5F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31EF898C" w14:textId="5D2D882C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7C9115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D6A892" w14:textId="36CDED75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0DCFFD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F10CC7" w14:textId="151B6372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236" w:type="dxa"/>
          </w:tcPr>
          <w:p w14:paraId="62840F66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4FA57A" w14:textId="56C2B9E5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2,170</w:t>
            </w:r>
          </w:p>
        </w:tc>
        <w:tc>
          <w:tcPr>
            <w:tcW w:w="236" w:type="dxa"/>
          </w:tcPr>
          <w:p w14:paraId="2D8C28F7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0C5814" w14:textId="076269DA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2,366</w:t>
            </w:r>
          </w:p>
        </w:tc>
        <w:tc>
          <w:tcPr>
            <w:tcW w:w="236" w:type="dxa"/>
          </w:tcPr>
          <w:p w14:paraId="759BFAFD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BF8A255" w14:textId="658373A2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78A2C6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B093E34" w14:textId="7EF80AD4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236" w:type="dxa"/>
            <w:vAlign w:val="bottom"/>
          </w:tcPr>
          <w:p w14:paraId="7CA4142C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DA6E088" w14:textId="0CC46652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00A7AF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2DBC18" w14:textId="659622A4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196</w:t>
            </w:r>
          </w:p>
        </w:tc>
      </w:tr>
      <w:tr w:rsidR="009E29AB" w:rsidRPr="00485F8B" w14:paraId="5ACAC335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39E27D7E" w14:textId="77777777" w:rsidR="005B5F5F" w:rsidRPr="00485F8B" w:rsidRDefault="005B5F5F" w:rsidP="005B5F5F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40F50D63" w14:textId="4BBBD906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0F54CD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34FB0A" w14:textId="0081A728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2,365</w:t>
            </w:r>
          </w:p>
        </w:tc>
        <w:tc>
          <w:tcPr>
            <w:tcW w:w="236" w:type="dxa"/>
          </w:tcPr>
          <w:p w14:paraId="2A8F7BD0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D8D917C" w14:textId="08F65332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13215C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F37BB2" w14:textId="6CE25857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DD3B1F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C31FDD6" w14:textId="4263E945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2,365</w:t>
            </w:r>
          </w:p>
        </w:tc>
        <w:tc>
          <w:tcPr>
            <w:tcW w:w="236" w:type="dxa"/>
          </w:tcPr>
          <w:p w14:paraId="04E3D1F6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FA8E54" w14:textId="0DF8CE44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32FCB0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14D36A" w14:textId="1D0DC426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2,365</w:t>
            </w:r>
          </w:p>
        </w:tc>
        <w:tc>
          <w:tcPr>
            <w:tcW w:w="236" w:type="dxa"/>
            <w:vAlign w:val="bottom"/>
          </w:tcPr>
          <w:p w14:paraId="35FF5D6E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B00939" w14:textId="342A972F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5E9565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95F451" w14:textId="60F6B473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2,365</w:t>
            </w:r>
          </w:p>
        </w:tc>
      </w:tr>
      <w:tr w:rsidR="009E29AB" w:rsidRPr="00485F8B" w14:paraId="6923FB5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FAFA4CB" w14:textId="77777777" w:rsidR="005B5F5F" w:rsidRPr="00485F8B" w:rsidRDefault="005B5F5F" w:rsidP="005B5F5F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0051BFBD" w14:textId="737579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356DC8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C16D5F" w14:textId="7D4841A4" w:rsidR="005B5F5F" w:rsidRPr="00485F8B" w:rsidRDefault="00080995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80995">
              <w:rPr>
                <w:rFonts w:ascii="Angsana New" w:hAnsi="Angsana New" w:hint="cs"/>
                <w:sz w:val="26"/>
                <w:szCs w:val="26"/>
                <w:lang w:val="en-US" w:bidi="th-TH"/>
              </w:rPr>
              <w:t>532</w:t>
            </w:r>
          </w:p>
        </w:tc>
        <w:tc>
          <w:tcPr>
            <w:tcW w:w="236" w:type="dxa"/>
            <w:vAlign w:val="bottom"/>
          </w:tcPr>
          <w:p w14:paraId="368DA3F6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D7F506" w14:textId="7BCFECAE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11,</w:t>
            </w:r>
            <w:r w:rsidR="00080995" w:rsidRPr="00080995">
              <w:rPr>
                <w:rFonts w:ascii="Angsana New" w:hAnsi="Angsana New" w:hint="cs"/>
                <w:sz w:val="26"/>
                <w:szCs w:val="26"/>
                <w:lang w:val="en-US" w:bidi="th-TH"/>
              </w:rPr>
              <w:t>381</w:t>
            </w:r>
          </w:p>
        </w:tc>
        <w:tc>
          <w:tcPr>
            <w:tcW w:w="236" w:type="dxa"/>
            <w:vAlign w:val="bottom"/>
          </w:tcPr>
          <w:p w14:paraId="61DFCD28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1CE599C" w14:textId="7D1D6B5A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50ACF5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08136F" w14:textId="6CAC5BD2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  <w:lang w:val="en-US" w:bidi="th-TH"/>
              </w:rPr>
              <w:t>11,913</w:t>
            </w:r>
          </w:p>
        </w:tc>
        <w:tc>
          <w:tcPr>
            <w:tcW w:w="236" w:type="dxa"/>
            <w:vAlign w:val="bottom"/>
          </w:tcPr>
          <w:p w14:paraId="5EDE80C2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FE80D9" w14:textId="2B4B7882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9,918</w:t>
            </w:r>
          </w:p>
        </w:tc>
        <w:tc>
          <w:tcPr>
            <w:tcW w:w="236" w:type="dxa"/>
            <w:vAlign w:val="bottom"/>
          </w:tcPr>
          <w:p w14:paraId="76A1CDA9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BBB84" w14:textId="095AD864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3578D1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868B6CD" w14:textId="7D2C1A8A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1,995</w:t>
            </w:r>
          </w:p>
        </w:tc>
        <w:tc>
          <w:tcPr>
            <w:tcW w:w="236" w:type="dxa"/>
            <w:vAlign w:val="bottom"/>
          </w:tcPr>
          <w:p w14:paraId="7439BE3F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4466AD" w14:textId="2003126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  <w:lang w:val="en-US" w:bidi="th-TH"/>
              </w:rPr>
              <w:t>11,913</w:t>
            </w:r>
          </w:p>
        </w:tc>
      </w:tr>
      <w:tr w:rsidR="009E29AB" w:rsidRPr="00485F8B" w14:paraId="7A715B13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46E72E1" w14:textId="77777777" w:rsidR="005B5F5F" w:rsidRPr="00485F8B" w:rsidRDefault="005B5F5F" w:rsidP="005B5F5F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3C39EAA5" w14:textId="30E5AD0B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  <w:lang w:val="en-US" w:bidi="th-TH"/>
              </w:rPr>
              <w:t>1,206</w:t>
            </w:r>
          </w:p>
        </w:tc>
        <w:tc>
          <w:tcPr>
            <w:tcW w:w="236" w:type="dxa"/>
          </w:tcPr>
          <w:p w14:paraId="14EB8BAB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59DCCA" w14:textId="762C5E9A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</w:t>
            </w: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</w:tcPr>
          <w:p w14:paraId="3177F7AB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2651D22" w14:textId="1F363175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1B7C2A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57736CB" w14:textId="7D14248D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7DD3EC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37FE32" w14:textId="08CB2744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1,277</w:t>
            </w:r>
          </w:p>
        </w:tc>
        <w:tc>
          <w:tcPr>
            <w:tcW w:w="236" w:type="dxa"/>
          </w:tcPr>
          <w:p w14:paraId="4E1F8880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AC46327" w14:textId="74AE20DC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1CA20A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812F6D" w14:textId="572F8ADC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1,277</w:t>
            </w:r>
          </w:p>
        </w:tc>
        <w:tc>
          <w:tcPr>
            <w:tcW w:w="236" w:type="dxa"/>
            <w:vAlign w:val="bottom"/>
          </w:tcPr>
          <w:p w14:paraId="0B05419E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3B2F5C8" w14:textId="55EF0C56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8BDA03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7379590" w14:textId="4EB92718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1,277</w:t>
            </w:r>
          </w:p>
        </w:tc>
      </w:tr>
      <w:tr w:rsidR="009E29AB" w:rsidRPr="00485F8B" w14:paraId="2FFAC54D" w14:textId="77777777" w:rsidTr="00BF1F22">
        <w:trPr>
          <w:trHeight w:val="261"/>
        </w:trPr>
        <w:tc>
          <w:tcPr>
            <w:tcW w:w="3420" w:type="dxa"/>
            <w:vAlign w:val="bottom"/>
          </w:tcPr>
          <w:p w14:paraId="69BFD6B8" w14:textId="77777777" w:rsidR="005B5F5F" w:rsidRPr="00485F8B" w:rsidRDefault="005B5F5F" w:rsidP="005B5F5F">
            <w:pPr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F9D438E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35A24F" w14:textId="77777777" w:rsidR="005B5F5F" w:rsidRPr="00485F8B" w:rsidRDefault="005B5F5F" w:rsidP="005B5F5F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57A09720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6D28C14" w14:textId="77777777" w:rsidR="005B5F5F" w:rsidRPr="00485F8B" w:rsidRDefault="005B5F5F" w:rsidP="005B5F5F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1654B2DC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A5E625C" w14:textId="77777777" w:rsidR="005B5F5F" w:rsidRPr="00485F8B" w:rsidRDefault="005B5F5F" w:rsidP="005B5F5F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21F0455B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9A1770C" w14:textId="77777777" w:rsidR="005B5F5F" w:rsidRPr="00485F8B" w:rsidRDefault="005B5F5F" w:rsidP="005B5F5F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6260C9AB" w14:textId="77777777" w:rsidR="005B5F5F" w:rsidRPr="00485F8B" w:rsidRDefault="005B5F5F" w:rsidP="005B5F5F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6259BCF" w14:textId="77777777" w:rsidR="005B5F5F" w:rsidRPr="00485F8B" w:rsidRDefault="005B5F5F" w:rsidP="005B5F5F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5BD7233F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7019ED" w14:textId="77777777" w:rsidR="005B5F5F" w:rsidRPr="00485F8B" w:rsidRDefault="005B5F5F" w:rsidP="005B5F5F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529F8478" w14:textId="77777777" w:rsidR="005B5F5F" w:rsidRPr="00485F8B" w:rsidRDefault="005B5F5F" w:rsidP="005B5F5F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CA9D499" w14:textId="77777777" w:rsidR="005B5F5F" w:rsidRPr="00485F8B" w:rsidRDefault="005B5F5F" w:rsidP="005B5F5F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2A4DC5BA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4A749BD" w14:textId="77777777" w:rsidR="005B5F5F" w:rsidRPr="00485F8B" w:rsidRDefault="005B5F5F" w:rsidP="005B5F5F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20C490FC" w14:textId="77777777" w:rsidR="005B5F5F" w:rsidRPr="00485F8B" w:rsidRDefault="005B5F5F" w:rsidP="005B5F5F">
            <w:pPr>
              <w:rPr>
                <w:sz w:val="16"/>
                <w:szCs w:val="16"/>
              </w:rPr>
            </w:pPr>
          </w:p>
        </w:tc>
      </w:tr>
      <w:tr w:rsidR="009E29AB" w:rsidRPr="00485F8B" w14:paraId="7128F2A7" w14:textId="77777777" w:rsidTr="00BF1F22">
        <w:trPr>
          <w:trHeight w:val="261"/>
        </w:trPr>
        <w:tc>
          <w:tcPr>
            <w:tcW w:w="3420" w:type="dxa"/>
            <w:vAlign w:val="bottom"/>
          </w:tcPr>
          <w:p w14:paraId="426FE5D4" w14:textId="77777777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9D0BB19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A69A0E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70DB1D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929AB6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C461448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84D1AA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D6C59D8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0BFB3AB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5C9F3C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557ADE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5767B8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B32EC37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B9CC2CF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EA6E52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7970193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2450AD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37C262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485F8B" w14:paraId="3B9EF70F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AF1F4B1" w14:textId="77777777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F45063D" w14:textId="301D941E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0D2721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1A2F614" w14:textId="79C818EA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6,258</w:t>
            </w:r>
          </w:p>
        </w:tc>
        <w:tc>
          <w:tcPr>
            <w:tcW w:w="236" w:type="dxa"/>
            <w:vAlign w:val="bottom"/>
          </w:tcPr>
          <w:p w14:paraId="73C735FA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C6EBA6C" w14:textId="0C70B6EE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EF28BC9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9E993F5" w14:textId="5B268DEB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DDF43F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DEFF159" w14:textId="711F58D2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6,258</w:t>
            </w:r>
          </w:p>
        </w:tc>
        <w:tc>
          <w:tcPr>
            <w:tcW w:w="236" w:type="dxa"/>
            <w:vAlign w:val="bottom"/>
          </w:tcPr>
          <w:p w14:paraId="290AC2B8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CDCC92A" w14:textId="5A9F5212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1E0C33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4C6E65A" w14:textId="2D1C580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6,258</w:t>
            </w:r>
          </w:p>
        </w:tc>
        <w:tc>
          <w:tcPr>
            <w:tcW w:w="236" w:type="dxa"/>
            <w:vAlign w:val="bottom"/>
          </w:tcPr>
          <w:p w14:paraId="3D800521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351952F" w14:textId="3369D611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D50FE2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CF027A" w14:textId="7E4615A0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6,258</w:t>
            </w:r>
          </w:p>
        </w:tc>
      </w:tr>
      <w:tr w:rsidR="009E29AB" w:rsidRPr="00485F8B" w14:paraId="2B2CC01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5C78D423" w14:textId="77777777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26F2CD1" w14:textId="61B897F4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170932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C890A3" w14:textId="01AA5D29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61B660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89E4FC6" w14:textId="7FC4A87C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C674309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837D86" w14:textId="36809EE6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32,335</w:t>
            </w:r>
          </w:p>
        </w:tc>
        <w:tc>
          <w:tcPr>
            <w:tcW w:w="236" w:type="dxa"/>
            <w:vAlign w:val="bottom"/>
          </w:tcPr>
          <w:p w14:paraId="1F733B93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C12B3B" w14:textId="7F5CBAB0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32,335</w:t>
            </w:r>
          </w:p>
        </w:tc>
        <w:tc>
          <w:tcPr>
            <w:tcW w:w="236" w:type="dxa"/>
            <w:vAlign w:val="bottom"/>
          </w:tcPr>
          <w:p w14:paraId="67A42C15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3BFD91" w14:textId="2372E9AD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7B78A5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D02B07" w14:textId="0A7B4F84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17*</w:t>
            </w:r>
          </w:p>
        </w:tc>
        <w:tc>
          <w:tcPr>
            <w:tcW w:w="236" w:type="dxa"/>
            <w:vAlign w:val="bottom"/>
          </w:tcPr>
          <w:p w14:paraId="140FAAA0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8117200" w14:textId="37A6413D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4F347B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9D1B4A" w14:textId="0021832D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</w:t>
            </w:r>
          </w:p>
        </w:tc>
      </w:tr>
      <w:tr w:rsidR="009E29AB" w:rsidRPr="00485F8B" w14:paraId="3C51815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6ED24D3B" w14:textId="77777777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485F8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E9BB96" w14:textId="20B209CD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CE1360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DCA3852" w14:textId="692EB6A4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DF7197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415727E" w14:textId="4021B082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5D60DF0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FE17292" w14:textId="677D3986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120,909</w:t>
            </w:r>
          </w:p>
        </w:tc>
        <w:tc>
          <w:tcPr>
            <w:tcW w:w="236" w:type="dxa"/>
            <w:vAlign w:val="bottom"/>
          </w:tcPr>
          <w:p w14:paraId="36F548B2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F29FAA" w14:textId="4A14C2C3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120,909</w:t>
            </w:r>
          </w:p>
        </w:tc>
        <w:tc>
          <w:tcPr>
            <w:tcW w:w="236" w:type="dxa"/>
            <w:vAlign w:val="bottom"/>
          </w:tcPr>
          <w:p w14:paraId="48E43624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FDE6CE" w14:textId="1980A110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8C63F9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E41A1B" w14:textId="76AF9DB4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116,597</w:t>
            </w:r>
          </w:p>
        </w:tc>
        <w:tc>
          <w:tcPr>
            <w:tcW w:w="236" w:type="dxa"/>
            <w:vAlign w:val="bottom"/>
          </w:tcPr>
          <w:p w14:paraId="45CA3EB2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D4180A" w14:textId="4A41F9C0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AB2E9F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284E53" w14:textId="60172239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116,597</w:t>
            </w:r>
          </w:p>
        </w:tc>
      </w:tr>
      <w:tr w:rsidR="009E29AB" w:rsidRPr="00485F8B" w14:paraId="1FFF1E3C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DDBF9D8" w14:textId="77777777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B0C9B07" w14:textId="7288DEFD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954</w:t>
            </w:r>
          </w:p>
        </w:tc>
        <w:tc>
          <w:tcPr>
            <w:tcW w:w="236" w:type="dxa"/>
            <w:vAlign w:val="bottom"/>
          </w:tcPr>
          <w:p w14:paraId="4DA420ED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C900595" w14:textId="07DF7A89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</w:p>
        </w:tc>
        <w:tc>
          <w:tcPr>
            <w:tcW w:w="236" w:type="dxa"/>
            <w:vAlign w:val="bottom"/>
          </w:tcPr>
          <w:p w14:paraId="2C32E4AB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B4F29" w14:textId="236C9F88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098A5F9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23FF46" w14:textId="1930DC01" w:rsidR="005B5F5F" w:rsidRPr="00485F8B" w:rsidRDefault="005B5F5F" w:rsidP="005B5F5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04F4A6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2A6470" w14:textId="0274E3AA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964</w:t>
            </w:r>
          </w:p>
        </w:tc>
        <w:tc>
          <w:tcPr>
            <w:tcW w:w="236" w:type="dxa"/>
            <w:vAlign w:val="bottom"/>
          </w:tcPr>
          <w:p w14:paraId="415BF840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04F87BF" w14:textId="594EA74E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174B5C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6B2B8E7" w14:textId="39753E2B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964</w:t>
            </w:r>
          </w:p>
        </w:tc>
        <w:tc>
          <w:tcPr>
            <w:tcW w:w="236" w:type="dxa"/>
            <w:vAlign w:val="bottom"/>
          </w:tcPr>
          <w:p w14:paraId="516C4BC5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2A3B40F" w14:textId="61DED880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D3F8815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9543EEF" w14:textId="3D24A162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964</w:t>
            </w:r>
          </w:p>
        </w:tc>
      </w:tr>
      <w:tr w:rsidR="009E29AB" w:rsidRPr="00485F8B" w14:paraId="054B8340" w14:textId="77777777" w:rsidTr="00C92215">
        <w:trPr>
          <w:trHeight w:val="261"/>
        </w:trPr>
        <w:tc>
          <w:tcPr>
            <w:tcW w:w="15030" w:type="dxa"/>
            <w:gridSpan w:val="18"/>
            <w:vAlign w:val="bottom"/>
          </w:tcPr>
          <w:p w14:paraId="19379B3F" w14:textId="77777777" w:rsidR="005B5F5F" w:rsidRPr="00485F8B" w:rsidRDefault="005B5F5F" w:rsidP="005B5F5F">
            <w:pPr>
              <w:pStyle w:val="acctfourfigures"/>
              <w:spacing w:before="12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485F8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85F8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485F8B" w:rsidRDefault="00195EF2">
      <w:r w:rsidRPr="00485F8B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9E29AB" w:rsidRPr="00485F8B" w14:paraId="6932345E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75A30E27" w14:textId="77777777" w:rsidR="005C51C5" w:rsidRPr="00485F8B" w:rsidRDefault="005C51C5" w:rsidP="001106DE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0B62D280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E29AB" w:rsidRPr="00485F8B" w14:paraId="23C3890C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460FD902" w14:textId="77777777" w:rsidR="005C51C5" w:rsidRPr="00485F8B" w:rsidRDefault="005C51C5" w:rsidP="001106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6904F9EA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7EF47E30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049A0521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E29AB" w:rsidRPr="00485F8B" w14:paraId="50CE6791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1F6D64D5" w14:textId="77777777" w:rsidR="005C51C5" w:rsidRPr="00485F8B" w:rsidRDefault="005C51C5" w:rsidP="001106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85F8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C20031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8E3636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5C28A5D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342D5F8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617702D" w14:textId="77777777" w:rsidR="005C51C5" w:rsidRPr="00485F8B" w:rsidRDefault="005C51C5" w:rsidP="001106DE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C37231A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A4A4B21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5F30EAAE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2A8102A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4811E3C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871AAC1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BB0887B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5E708C68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EC754B0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008B4C9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490C5C7C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44D63D" w14:textId="77777777" w:rsidR="005C51C5" w:rsidRPr="00485F8B" w:rsidRDefault="005C51C5" w:rsidP="001106D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3DDBD028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34CD5AE2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5246D76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85F8B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21882E26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05F18F6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85F8B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5B4D4ED6" w14:textId="77777777" w:rsidR="005C51C5" w:rsidRPr="00485F8B" w:rsidRDefault="005C51C5" w:rsidP="001106D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3FD64DCC" w14:textId="77777777" w:rsidR="005C51C5" w:rsidRPr="00485F8B" w:rsidRDefault="005C51C5" w:rsidP="001106D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85F8B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1B735C1C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33A15F36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29AB" w:rsidRPr="00485F8B" w14:paraId="765A0702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1968146C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48E4388B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29AB" w:rsidRPr="00485F8B" w14:paraId="1D869DA8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76CBC1BF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1D4BD7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763D0D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810F0FF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FA25E1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38BE7E8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94C6779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32A9601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C96062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F83560A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C887E38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B5F1A35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7D6ABA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87424A3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AE2421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5ACF88E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7C82F03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5C04E3E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485F8B" w14:paraId="46F3BF12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505AF68B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4CB11B6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74D6E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A65DE6C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12A209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2DF1413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731210D0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71BFBC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  <w:lang w:val="en-US" w:bidi="th-TH"/>
              </w:rPr>
              <w:t>18,924</w:t>
            </w:r>
          </w:p>
        </w:tc>
        <w:tc>
          <w:tcPr>
            <w:tcW w:w="236" w:type="dxa"/>
          </w:tcPr>
          <w:p w14:paraId="27965FF4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EEBCDA2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  <w:lang w:val="en-US" w:bidi="th-TH"/>
              </w:rPr>
              <w:t>18,925</w:t>
            </w:r>
          </w:p>
        </w:tc>
        <w:tc>
          <w:tcPr>
            <w:tcW w:w="236" w:type="dxa"/>
            <w:gridSpan w:val="2"/>
          </w:tcPr>
          <w:p w14:paraId="473CB052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E4505E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900D0D4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F58215D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2304F083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F8B91A8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85F991E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68211D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E29AB" w:rsidRPr="00485F8B" w14:paraId="503CD590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0FF5FE71" w14:textId="77777777" w:rsidR="005C51C5" w:rsidRPr="00485F8B" w:rsidRDefault="005C51C5" w:rsidP="001106DE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6B2EF3E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504110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8DCA967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5B9CCE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99B40C9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36" w:type="dxa"/>
            <w:gridSpan w:val="2"/>
          </w:tcPr>
          <w:p w14:paraId="64113077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7D301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2,139</w:t>
            </w:r>
          </w:p>
        </w:tc>
        <w:tc>
          <w:tcPr>
            <w:tcW w:w="236" w:type="dxa"/>
          </w:tcPr>
          <w:p w14:paraId="17AA49DB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E02130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2,346</w:t>
            </w:r>
          </w:p>
        </w:tc>
        <w:tc>
          <w:tcPr>
            <w:tcW w:w="236" w:type="dxa"/>
            <w:gridSpan w:val="2"/>
          </w:tcPr>
          <w:p w14:paraId="03661BFD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4C5B99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F63009B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1B1640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36" w:type="dxa"/>
            <w:gridSpan w:val="2"/>
            <w:vAlign w:val="bottom"/>
          </w:tcPr>
          <w:p w14:paraId="1E3143DC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30501A6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21D1605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E29A0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9E29AB" w:rsidRPr="00485F8B" w14:paraId="5A76FA0A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48D9E448" w14:textId="77777777" w:rsidR="005C51C5" w:rsidRPr="00485F8B" w:rsidRDefault="005C51C5" w:rsidP="001106DE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A17785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171A2A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F7A188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236" w:type="dxa"/>
          </w:tcPr>
          <w:p w14:paraId="2A0C5C99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74913B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9869E9D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C7FB0EC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B316F1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83E0C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36" w:type="dxa"/>
            <w:gridSpan w:val="2"/>
          </w:tcPr>
          <w:p w14:paraId="0C535291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3934C74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4E8FECA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98386F1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36" w:type="dxa"/>
            <w:gridSpan w:val="2"/>
            <w:vAlign w:val="bottom"/>
          </w:tcPr>
          <w:p w14:paraId="35DC9342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A0A1E4B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3922DA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7FAC57C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509</w:t>
            </w:r>
          </w:p>
        </w:tc>
      </w:tr>
      <w:tr w:rsidR="009E29AB" w:rsidRPr="00485F8B" w14:paraId="1BED5BB6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2163433A" w14:textId="77777777" w:rsidR="005C51C5" w:rsidRPr="00485F8B" w:rsidRDefault="005C51C5" w:rsidP="001106DE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7816C9A1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2338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4DED6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236" w:type="dxa"/>
            <w:vAlign w:val="bottom"/>
          </w:tcPr>
          <w:p w14:paraId="0198EB33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83BD2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11,793</w:t>
            </w:r>
          </w:p>
        </w:tc>
        <w:tc>
          <w:tcPr>
            <w:tcW w:w="236" w:type="dxa"/>
            <w:gridSpan w:val="2"/>
            <w:vAlign w:val="bottom"/>
          </w:tcPr>
          <w:p w14:paraId="72FC286E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EA7F028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B51376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CB8630C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12,249</w:t>
            </w:r>
          </w:p>
        </w:tc>
        <w:tc>
          <w:tcPr>
            <w:tcW w:w="236" w:type="dxa"/>
            <w:gridSpan w:val="2"/>
            <w:vAlign w:val="bottom"/>
          </w:tcPr>
          <w:p w14:paraId="18BC7A49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1ABFB78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10,409</w:t>
            </w:r>
          </w:p>
        </w:tc>
        <w:tc>
          <w:tcPr>
            <w:tcW w:w="236" w:type="dxa"/>
            <w:gridSpan w:val="2"/>
            <w:vAlign w:val="bottom"/>
          </w:tcPr>
          <w:p w14:paraId="0DDADFDF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CB271C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36" w:type="dxa"/>
            <w:gridSpan w:val="2"/>
            <w:vAlign w:val="bottom"/>
          </w:tcPr>
          <w:p w14:paraId="2CA82062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8EF26D1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1,778</w:t>
            </w:r>
          </w:p>
        </w:tc>
        <w:tc>
          <w:tcPr>
            <w:tcW w:w="236" w:type="dxa"/>
            <w:gridSpan w:val="2"/>
            <w:vAlign w:val="bottom"/>
          </w:tcPr>
          <w:p w14:paraId="19B10A40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7E3096D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12,249</w:t>
            </w:r>
          </w:p>
        </w:tc>
      </w:tr>
      <w:tr w:rsidR="009E29AB" w:rsidRPr="00485F8B" w14:paraId="0964701B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7BE42909" w14:textId="77777777" w:rsidR="005C51C5" w:rsidRPr="00485F8B" w:rsidRDefault="005C51C5" w:rsidP="001106DE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B0728E4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B89EF3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1B6AE50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36" w:type="dxa"/>
          </w:tcPr>
          <w:p w14:paraId="484A0B54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BA16E4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B11898A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AD65FD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281D8B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7020DD4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36" w:type="dxa"/>
            <w:gridSpan w:val="2"/>
          </w:tcPr>
          <w:p w14:paraId="14D93790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C3555F8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2FEFF2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B1503A3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36" w:type="dxa"/>
            <w:gridSpan w:val="2"/>
            <w:vAlign w:val="bottom"/>
          </w:tcPr>
          <w:p w14:paraId="60394D32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1534DDC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3DEAA78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3E8440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9E29AB" w:rsidRPr="00485F8B" w14:paraId="580AF65F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6D2D8204" w14:textId="77777777" w:rsidR="005C51C5" w:rsidRPr="00485F8B" w:rsidRDefault="005C51C5" w:rsidP="001106DE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05E1B4DD" w14:textId="77777777" w:rsidR="005C51C5" w:rsidRPr="00485F8B" w:rsidRDefault="005C51C5" w:rsidP="001106DE"/>
        </w:tc>
        <w:tc>
          <w:tcPr>
            <w:tcW w:w="236" w:type="dxa"/>
            <w:vAlign w:val="bottom"/>
          </w:tcPr>
          <w:p w14:paraId="3EE43ADB" w14:textId="77777777" w:rsidR="005C51C5" w:rsidRPr="00485F8B" w:rsidRDefault="005C51C5" w:rsidP="001106DE"/>
        </w:tc>
        <w:tc>
          <w:tcPr>
            <w:tcW w:w="1204" w:type="dxa"/>
            <w:vAlign w:val="bottom"/>
          </w:tcPr>
          <w:p w14:paraId="54B2C2B7" w14:textId="77777777" w:rsidR="005C51C5" w:rsidRPr="00485F8B" w:rsidRDefault="005C51C5" w:rsidP="001106DE"/>
        </w:tc>
        <w:tc>
          <w:tcPr>
            <w:tcW w:w="236" w:type="dxa"/>
            <w:vAlign w:val="bottom"/>
          </w:tcPr>
          <w:p w14:paraId="68E4DA8B" w14:textId="77777777" w:rsidR="005C51C5" w:rsidRPr="00485F8B" w:rsidRDefault="005C51C5" w:rsidP="001106DE"/>
        </w:tc>
        <w:tc>
          <w:tcPr>
            <w:tcW w:w="1204" w:type="dxa"/>
            <w:gridSpan w:val="2"/>
            <w:vAlign w:val="bottom"/>
          </w:tcPr>
          <w:p w14:paraId="2EA0EE33" w14:textId="77777777" w:rsidR="005C51C5" w:rsidRPr="00485F8B" w:rsidRDefault="005C51C5" w:rsidP="001106DE"/>
        </w:tc>
        <w:tc>
          <w:tcPr>
            <w:tcW w:w="236" w:type="dxa"/>
            <w:gridSpan w:val="2"/>
            <w:vAlign w:val="bottom"/>
          </w:tcPr>
          <w:p w14:paraId="6EDEDCFC" w14:textId="77777777" w:rsidR="005C51C5" w:rsidRPr="00485F8B" w:rsidRDefault="005C51C5" w:rsidP="001106DE"/>
        </w:tc>
        <w:tc>
          <w:tcPr>
            <w:tcW w:w="1114" w:type="dxa"/>
            <w:vAlign w:val="bottom"/>
          </w:tcPr>
          <w:p w14:paraId="76D0B42B" w14:textId="77777777" w:rsidR="005C51C5" w:rsidRPr="00485F8B" w:rsidRDefault="005C51C5" w:rsidP="001106DE"/>
        </w:tc>
        <w:tc>
          <w:tcPr>
            <w:tcW w:w="236" w:type="dxa"/>
            <w:vAlign w:val="bottom"/>
          </w:tcPr>
          <w:p w14:paraId="3F9CC2F1" w14:textId="77777777" w:rsidR="005C51C5" w:rsidRPr="00485F8B" w:rsidRDefault="005C51C5" w:rsidP="001106DE"/>
        </w:tc>
        <w:tc>
          <w:tcPr>
            <w:tcW w:w="1024" w:type="dxa"/>
            <w:vAlign w:val="bottom"/>
          </w:tcPr>
          <w:p w14:paraId="7BEF71FC" w14:textId="77777777" w:rsidR="005C51C5" w:rsidRPr="00485F8B" w:rsidRDefault="005C51C5" w:rsidP="001106DE"/>
        </w:tc>
        <w:tc>
          <w:tcPr>
            <w:tcW w:w="236" w:type="dxa"/>
            <w:gridSpan w:val="2"/>
            <w:vAlign w:val="bottom"/>
          </w:tcPr>
          <w:p w14:paraId="2BF4D9F8" w14:textId="77777777" w:rsidR="005C51C5" w:rsidRPr="00485F8B" w:rsidRDefault="005C51C5" w:rsidP="001106DE"/>
        </w:tc>
        <w:tc>
          <w:tcPr>
            <w:tcW w:w="1024" w:type="dxa"/>
            <w:gridSpan w:val="2"/>
            <w:vAlign w:val="bottom"/>
          </w:tcPr>
          <w:p w14:paraId="6B5AB7AA" w14:textId="77777777" w:rsidR="005C51C5" w:rsidRPr="00485F8B" w:rsidRDefault="005C51C5" w:rsidP="001106DE"/>
        </w:tc>
        <w:tc>
          <w:tcPr>
            <w:tcW w:w="236" w:type="dxa"/>
            <w:gridSpan w:val="2"/>
            <w:vAlign w:val="bottom"/>
          </w:tcPr>
          <w:p w14:paraId="1244D3EB" w14:textId="77777777" w:rsidR="005C51C5" w:rsidRPr="00485F8B" w:rsidRDefault="005C51C5" w:rsidP="001106DE"/>
        </w:tc>
        <w:tc>
          <w:tcPr>
            <w:tcW w:w="1024" w:type="dxa"/>
            <w:gridSpan w:val="2"/>
            <w:vAlign w:val="bottom"/>
          </w:tcPr>
          <w:p w14:paraId="7582AC38" w14:textId="77777777" w:rsidR="005C51C5" w:rsidRPr="00485F8B" w:rsidRDefault="005C51C5" w:rsidP="001106DE"/>
        </w:tc>
        <w:tc>
          <w:tcPr>
            <w:tcW w:w="236" w:type="dxa"/>
            <w:gridSpan w:val="2"/>
            <w:vAlign w:val="bottom"/>
          </w:tcPr>
          <w:p w14:paraId="3115D5FB" w14:textId="77777777" w:rsidR="005C51C5" w:rsidRPr="00485F8B" w:rsidRDefault="005C51C5" w:rsidP="001106DE"/>
        </w:tc>
        <w:tc>
          <w:tcPr>
            <w:tcW w:w="934" w:type="dxa"/>
            <w:gridSpan w:val="2"/>
            <w:vAlign w:val="bottom"/>
          </w:tcPr>
          <w:p w14:paraId="2DBEDEE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E7AA3F5" w14:textId="77777777" w:rsidR="005C51C5" w:rsidRPr="00485F8B" w:rsidRDefault="005C51C5" w:rsidP="001106DE"/>
        </w:tc>
        <w:tc>
          <w:tcPr>
            <w:tcW w:w="1024" w:type="dxa"/>
            <w:gridSpan w:val="2"/>
            <w:vAlign w:val="bottom"/>
          </w:tcPr>
          <w:p w14:paraId="11F0A587" w14:textId="77777777" w:rsidR="005C51C5" w:rsidRPr="00485F8B" w:rsidRDefault="005C51C5" w:rsidP="001106DE"/>
        </w:tc>
      </w:tr>
      <w:tr w:rsidR="009E29AB" w:rsidRPr="00485F8B" w14:paraId="4862A590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379A7B8B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C8265F4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8E0F0A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1E3E4D2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CE4599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A50DB6B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FE73BB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EAAC14C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C65DE5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0CF980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CCC7F24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C36412C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86F1E8E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9F42B3D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72BB488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2B97211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59B38C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49AC44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485F8B" w14:paraId="095A2746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0B765EB5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71BED9D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779226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72EAE2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106</w:t>
            </w:r>
          </w:p>
        </w:tc>
        <w:tc>
          <w:tcPr>
            <w:tcW w:w="236" w:type="dxa"/>
            <w:vAlign w:val="bottom"/>
          </w:tcPr>
          <w:p w14:paraId="14DBA254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8EF1EAC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8788221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224F711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27212A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B3027DD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106</w:t>
            </w:r>
          </w:p>
        </w:tc>
        <w:tc>
          <w:tcPr>
            <w:tcW w:w="236" w:type="dxa"/>
            <w:gridSpan w:val="2"/>
            <w:vAlign w:val="bottom"/>
          </w:tcPr>
          <w:p w14:paraId="617640CB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0A0A116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508DB3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658FB86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106</w:t>
            </w:r>
          </w:p>
        </w:tc>
        <w:tc>
          <w:tcPr>
            <w:tcW w:w="236" w:type="dxa"/>
            <w:gridSpan w:val="2"/>
            <w:vAlign w:val="bottom"/>
          </w:tcPr>
          <w:p w14:paraId="6EB601F1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7757894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09FB3AF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9BD2C53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106</w:t>
            </w:r>
          </w:p>
        </w:tc>
      </w:tr>
      <w:tr w:rsidR="009E29AB" w:rsidRPr="00485F8B" w14:paraId="0F7CE295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62A167F8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651E7021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C0966D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657B7C8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322183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43C7EB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FD65AD7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D67EFE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32,037</w:t>
            </w:r>
          </w:p>
        </w:tc>
        <w:tc>
          <w:tcPr>
            <w:tcW w:w="236" w:type="dxa"/>
            <w:vAlign w:val="bottom"/>
          </w:tcPr>
          <w:p w14:paraId="676C40D2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EFF9D71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32,037</w:t>
            </w:r>
          </w:p>
        </w:tc>
        <w:tc>
          <w:tcPr>
            <w:tcW w:w="236" w:type="dxa"/>
            <w:gridSpan w:val="2"/>
            <w:vAlign w:val="bottom"/>
          </w:tcPr>
          <w:p w14:paraId="6F47DA21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2881B46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8B2CDD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844EB5C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20*</w:t>
            </w:r>
          </w:p>
        </w:tc>
        <w:tc>
          <w:tcPr>
            <w:tcW w:w="236" w:type="dxa"/>
            <w:gridSpan w:val="2"/>
            <w:vAlign w:val="bottom"/>
          </w:tcPr>
          <w:p w14:paraId="4705F06E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9E574CA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2BE5881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B560EA6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</w:t>
            </w:r>
          </w:p>
        </w:tc>
      </w:tr>
      <w:tr w:rsidR="009E29AB" w:rsidRPr="00485F8B" w14:paraId="772B69B0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450D244D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485F8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4368454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7F42A3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F2C42ED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106486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FED4E22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DDB45F1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017155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119,271</w:t>
            </w:r>
          </w:p>
        </w:tc>
        <w:tc>
          <w:tcPr>
            <w:tcW w:w="236" w:type="dxa"/>
            <w:vAlign w:val="bottom"/>
          </w:tcPr>
          <w:p w14:paraId="509AFFA0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654D8679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119,271</w:t>
            </w:r>
          </w:p>
        </w:tc>
        <w:tc>
          <w:tcPr>
            <w:tcW w:w="236" w:type="dxa"/>
            <w:gridSpan w:val="2"/>
            <w:vAlign w:val="bottom"/>
          </w:tcPr>
          <w:p w14:paraId="6A2CB8A1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B3EF2D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EB6066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DDDF4B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117,959</w:t>
            </w:r>
          </w:p>
        </w:tc>
        <w:tc>
          <w:tcPr>
            <w:tcW w:w="236" w:type="dxa"/>
            <w:gridSpan w:val="2"/>
            <w:vAlign w:val="bottom"/>
          </w:tcPr>
          <w:p w14:paraId="2702954F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26B657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D2DFBC0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81FCDE9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117,959</w:t>
            </w:r>
          </w:p>
        </w:tc>
      </w:tr>
      <w:tr w:rsidR="009E29AB" w:rsidRPr="00485F8B" w14:paraId="6031F1D8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5782837E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4FB4AAC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3,256</w:t>
            </w:r>
          </w:p>
        </w:tc>
        <w:tc>
          <w:tcPr>
            <w:tcW w:w="236" w:type="dxa"/>
            <w:vAlign w:val="bottom"/>
          </w:tcPr>
          <w:p w14:paraId="776C706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6217ABC" w14:textId="77777777" w:rsidR="005C51C5" w:rsidRPr="00485F8B" w:rsidRDefault="005C51C5" w:rsidP="001106DE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</w:t>
            </w:r>
          </w:p>
        </w:tc>
        <w:tc>
          <w:tcPr>
            <w:tcW w:w="236" w:type="dxa"/>
            <w:vAlign w:val="bottom"/>
          </w:tcPr>
          <w:p w14:paraId="1D6E4B40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B499EA2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2577229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FC36969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AFA4CD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B524D80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3,281</w:t>
            </w:r>
          </w:p>
        </w:tc>
        <w:tc>
          <w:tcPr>
            <w:tcW w:w="236" w:type="dxa"/>
            <w:gridSpan w:val="2"/>
            <w:vAlign w:val="bottom"/>
          </w:tcPr>
          <w:p w14:paraId="2F73F940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F2DC63F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A1B28FD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006467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3,281</w:t>
            </w:r>
          </w:p>
        </w:tc>
        <w:tc>
          <w:tcPr>
            <w:tcW w:w="236" w:type="dxa"/>
            <w:gridSpan w:val="2"/>
            <w:vAlign w:val="bottom"/>
          </w:tcPr>
          <w:p w14:paraId="3D188BE0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1BADCA6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AFC910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AC12EE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3,281</w:t>
            </w:r>
          </w:p>
        </w:tc>
      </w:tr>
      <w:tr w:rsidR="009E29AB" w:rsidRPr="00485F8B" w14:paraId="66C8300F" w14:textId="77777777" w:rsidTr="005C51C5">
        <w:trPr>
          <w:trHeight w:val="261"/>
        </w:trPr>
        <w:tc>
          <w:tcPr>
            <w:tcW w:w="15030" w:type="dxa"/>
            <w:gridSpan w:val="28"/>
            <w:vAlign w:val="bottom"/>
          </w:tcPr>
          <w:p w14:paraId="7717CAB3" w14:textId="77777777" w:rsidR="005C51C5" w:rsidRPr="00485F8B" w:rsidRDefault="005C51C5" w:rsidP="001106DE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485F8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85F8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  <w:tr w:rsidR="009E29AB" w:rsidRPr="00485F8B" w14:paraId="28A2C819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76969ACD" w14:textId="3B60CA22" w:rsidR="00EC23B6" w:rsidRPr="00485F8B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0ABDA655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485F8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E29AB" w:rsidRPr="00485F8B" w14:paraId="4098FD17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07E329EC" w14:textId="77777777" w:rsidR="00EC23B6" w:rsidRPr="00485F8B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30CBF71C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BD3C5BD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2655B1F6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E29AB" w:rsidRPr="00485F8B" w14:paraId="4E2E0238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48322336" w14:textId="58302E97" w:rsidR="00EC23B6" w:rsidRPr="00485F8B" w:rsidRDefault="00D933C3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31902"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331902" w:rsidRPr="00485F8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8B056A"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080995" w:rsidRPr="0008099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7DAFE0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ED0F55F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16224EA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D2EF1F5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0532C0" w14:textId="77777777" w:rsidR="00EC23B6" w:rsidRPr="00485F8B" w:rsidRDefault="00EC23B6" w:rsidP="00C9221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B78B536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0CC9AB5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4457CD2C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766EC65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4287DB13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0EC2F75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FE58741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138283E2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10A4295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1A8FA90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AA13523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5805CD9" w14:textId="77777777" w:rsidR="00EC23B6" w:rsidRPr="00485F8B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5876E891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64C4E6B4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70D37409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85F8B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B1765A4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BA345D4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85F8B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51BABC97" w14:textId="77777777" w:rsidR="00EC23B6" w:rsidRPr="00485F8B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03E1E040" w14:textId="77777777" w:rsidR="00EC23B6" w:rsidRPr="00485F8B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85F8B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0B64A03D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E640559" w14:textId="77777777" w:rsidR="00EC23B6" w:rsidRPr="00485F8B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29AB" w:rsidRPr="00485F8B" w14:paraId="036E044D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561804D8" w14:textId="77777777" w:rsidR="00EC23B6" w:rsidRPr="00485F8B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27EBEE3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29AB" w:rsidRPr="00485F8B" w14:paraId="19630BE6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2EA7BEF0" w14:textId="77777777" w:rsidR="00EC23B6" w:rsidRPr="00485F8B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454C32B" w14:textId="77777777" w:rsidR="00EC23B6" w:rsidRPr="00485F8B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03B7C" w14:textId="77777777" w:rsidR="00EC23B6" w:rsidRPr="00485F8B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986EF6B" w14:textId="77777777" w:rsidR="00EC23B6" w:rsidRPr="00485F8B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9BC0F4" w14:textId="77777777" w:rsidR="00EC23B6" w:rsidRPr="00485F8B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A460564" w14:textId="77777777" w:rsidR="00EC23B6" w:rsidRPr="00485F8B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49A25F" w14:textId="77777777" w:rsidR="00EC23B6" w:rsidRPr="00485F8B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E6F691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8E13A2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2940A76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623E31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7F891CE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FE418F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25EDDA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22BB68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77C5E52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3B4BF3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DD9326" w14:textId="77777777" w:rsidR="00EC23B6" w:rsidRPr="00485F8B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485F8B" w14:paraId="062DEAD8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07CC2A09" w14:textId="77777777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E754694" w14:textId="78B9059C" w:rsidR="005B5F5F" w:rsidRPr="00485F8B" w:rsidRDefault="005B5F5F" w:rsidP="005B5F5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217528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2984DC3" w14:textId="6D193A44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EBD73B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ACBE6A" w14:textId="7BDD21A2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711BA09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E1A905C" w14:textId="6D604972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  <w:lang w:val="en-US" w:bidi="th-TH"/>
              </w:rPr>
              <w:t>42,018</w:t>
            </w:r>
          </w:p>
        </w:tc>
        <w:tc>
          <w:tcPr>
            <w:tcW w:w="236" w:type="dxa"/>
          </w:tcPr>
          <w:p w14:paraId="6C20EFE3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69FC8D5" w14:textId="21EE9586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  <w:lang w:val="en-US" w:bidi="th-TH"/>
              </w:rPr>
              <w:t>42,018</w:t>
            </w:r>
          </w:p>
        </w:tc>
        <w:tc>
          <w:tcPr>
            <w:tcW w:w="236" w:type="dxa"/>
            <w:gridSpan w:val="2"/>
          </w:tcPr>
          <w:p w14:paraId="7AE86679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B01AA8" w14:textId="58EAF9F0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EFB6BAF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5EEB72" w14:textId="4983583C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7B4A35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DAAC45" w14:textId="4EDCCCCA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0FA4D1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9329FEB" w14:textId="07A936CE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29AB" w:rsidRPr="00485F8B" w14:paraId="6E9D1267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2A97063C" w14:textId="77777777" w:rsidR="005B5F5F" w:rsidRPr="00485F8B" w:rsidRDefault="005B5F5F" w:rsidP="005B5F5F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7ED6F440" w14:textId="01A83303" w:rsidR="005B5F5F" w:rsidRPr="00485F8B" w:rsidRDefault="005B5F5F" w:rsidP="005B5F5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652DE5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F9E5A5F" w14:textId="2CB9BA15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FDC07C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CE23F2" w14:textId="6C246FC0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236" w:type="dxa"/>
            <w:gridSpan w:val="2"/>
          </w:tcPr>
          <w:p w14:paraId="5445DF04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7899012" w14:textId="4CDFFFF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36" w:type="dxa"/>
          </w:tcPr>
          <w:p w14:paraId="1368C06F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4AB1726" w14:textId="486B757B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236" w:type="dxa"/>
            <w:gridSpan w:val="2"/>
          </w:tcPr>
          <w:p w14:paraId="22A3E8D2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52775DE" w14:textId="5D86C5DA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E17441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535BAB4" w14:textId="166111B1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236" w:type="dxa"/>
            <w:gridSpan w:val="2"/>
            <w:vAlign w:val="bottom"/>
          </w:tcPr>
          <w:p w14:paraId="3948641B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353C0C" w14:textId="24F07072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A4D62D6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D59AB7" w14:textId="37168148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196</w:t>
            </w:r>
          </w:p>
        </w:tc>
      </w:tr>
      <w:tr w:rsidR="009E29AB" w:rsidRPr="00485F8B" w14:paraId="2F46E388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1AD7F4E7" w14:textId="77777777" w:rsidR="005B5F5F" w:rsidRPr="00485F8B" w:rsidRDefault="005B5F5F" w:rsidP="005B5F5F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9DB0294" w14:textId="756A8603" w:rsidR="005B5F5F" w:rsidRPr="00485F8B" w:rsidRDefault="005B5F5F" w:rsidP="005B5F5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FEDE9B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9AE96EE" w14:textId="12A41FA6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2,272</w:t>
            </w:r>
          </w:p>
        </w:tc>
        <w:tc>
          <w:tcPr>
            <w:tcW w:w="236" w:type="dxa"/>
          </w:tcPr>
          <w:p w14:paraId="39E11243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865A1A" w14:textId="3D5ECED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F3B4F0A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1542A4C" w14:textId="7931D609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E75C29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AC74D5E" w14:textId="07ECFF80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2,272</w:t>
            </w:r>
          </w:p>
        </w:tc>
        <w:tc>
          <w:tcPr>
            <w:tcW w:w="236" w:type="dxa"/>
            <w:gridSpan w:val="2"/>
          </w:tcPr>
          <w:p w14:paraId="1AEFBE2B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A5F3D7D" w14:textId="2A12781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2C6E001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8C64B3" w14:textId="2195D2BD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2,272</w:t>
            </w:r>
          </w:p>
        </w:tc>
        <w:tc>
          <w:tcPr>
            <w:tcW w:w="236" w:type="dxa"/>
            <w:gridSpan w:val="2"/>
            <w:vAlign w:val="bottom"/>
          </w:tcPr>
          <w:p w14:paraId="2EFFF4CE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5F4B25" w14:textId="0BC261F9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D288C8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D63F4A" w14:textId="3B35419C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2,272</w:t>
            </w:r>
          </w:p>
        </w:tc>
      </w:tr>
      <w:tr w:rsidR="009E29AB" w:rsidRPr="00485F8B" w14:paraId="26269D27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4D93B697" w14:textId="77777777" w:rsidR="005B5F5F" w:rsidRPr="00485F8B" w:rsidRDefault="005B5F5F" w:rsidP="005B5F5F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6D0A50F" w14:textId="0522C156" w:rsidR="005B5F5F" w:rsidRPr="00485F8B" w:rsidRDefault="005B5F5F" w:rsidP="005B5F5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5900FE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881A97" w14:textId="10EB6461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3</w:t>
            </w:r>
            <w:r w:rsidR="00C51266" w:rsidRPr="00485F8B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6" w:type="dxa"/>
            <w:vAlign w:val="bottom"/>
          </w:tcPr>
          <w:p w14:paraId="3270F8AF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30125A5" w14:textId="6F9E0A1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9,770</w:t>
            </w:r>
          </w:p>
        </w:tc>
        <w:tc>
          <w:tcPr>
            <w:tcW w:w="236" w:type="dxa"/>
            <w:gridSpan w:val="2"/>
            <w:vAlign w:val="bottom"/>
          </w:tcPr>
          <w:p w14:paraId="4E0DFD23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9B50B86" w14:textId="1CF60D24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87C510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09F9ED3" w14:textId="2662F06D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10,099</w:t>
            </w:r>
          </w:p>
        </w:tc>
        <w:tc>
          <w:tcPr>
            <w:tcW w:w="236" w:type="dxa"/>
            <w:gridSpan w:val="2"/>
            <w:vAlign w:val="bottom"/>
          </w:tcPr>
          <w:p w14:paraId="169CDE58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B0AA52C" w14:textId="3CAE50FA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9,917</w:t>
            </w:r>
          </w:p>
        </w:tc>
        <w:tc>
          <w:tcPr>
            <w:tcW w:w="236" w:type="dxa"/>
            <w:gridSpan w:val="2"/>
            <w:vAlign w:val="bottom"/>
          </w:tcPr>
          <w:p w14:paraId="026F3C3D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066ACEE" w14:textId="06655653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E04E5D9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CF2C04C" w14:textId="78AD56E9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236" w:type="dxa"/>
            <w:gridSpan w:val="2"/>
            <w:vAlign w:val="bottom"/>
          </w:tcPr>
          <w:p w14:paraId="27C7E0AE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A03281C" w14:textId="2CEC21A8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10,099</w:t>
            </w:r>
          </w:p>
        </w:tc>
      </w:tr>
      <w:tr w:rsidR="009E29AB" w:rsidRPr="00485F8B" w14:paraId="34C06ACC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7C517939" w14:textId="4B51784A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5CA48467" w14:textId="79D3EAFE" w:rsidR="005B5F5F" w:rsidRPr="00485F8B" w:rsidRDefault="005B5F5F" w:rsidP="005B5F5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1,206</w:t>
            </w:r>
          </w:p>
        </w:tc>
        <w:tc>
          <w:tcPr>
            <w:tcW w:w="236" w:type="dxa"/>
          </w:tcPr>
          <w:p w14:paraId="2E7857A2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59C6B120" w14:textId="51EAFE9E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85F935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4CB64543" w14:textId="3F36E66A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78C0179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121222D" w14:textId="38324361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28DA10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D4256C1" w14:textId="7B4FB60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1,206</w:t>
            </w:r>
          </w:p>
        </w:tc>
        <w:tc>
          <w:tcPr>
            <w:tcW w:w="236" w:type="dxa"/>
            <w:gridSpan w:val="2"/>
          </w:tcPr>
          <w:p w14:paraId="6506F3C4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6C2953F" w14:textId="3C0729EC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1E47313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1F4392" w14:textId="79E0147A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1,206</w:t>
            </w:r>
          </w:p>
        </w:tc>
        <w:tc>
          <w:tcPr>
            <w:tcW w:w="236" w:type="dxa"/>
            <w:gridSpan w:val="2"/>
            <w:vAlign w:val="bottom"/>
          </w:tcPr>
          <w:p w14:paraId="2E6FFD34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951711C" w14:textId="247E930B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46D0202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44F2E177" w14:textId="26DBD740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1,206</w:t>
            </w:r>
          </w:p>
        </w:tc>
      </w:tr>
      <w:tr w:rsidR="009E29AB" w:rsidRPr="00485F8B" w14:paraId="78BC9EAD" w14:textId="77777777" w:rsidTr="00514DCA">
        <w:trPr>
          <w:trHeight w:val="261"/>
        </w:trPr>
        <w:tc>
          <w:tcPr>
            <w:tcW w:w="3420" w:type="dxa"/>
            <w:vAlign w:val="bottom"/>
          </w:tcPr>
          <w:p w14:paraId="56416CA4" w14:textId="77777777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6F1B28F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5BEFC4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5F0A078B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ED05B6E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3A504F12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F643A6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38E168A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D0380CD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A711C0D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4E07EB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C92C378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61D199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B2AFED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613ECAA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56B203C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9C0558A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629E94BA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29AB" w:rsidRPr="00485F8B" w14:paraId="67D887B4" w14:textId="77777777" w:rsidTr="00514DCA">
        <w:trPr>
          <w:trHeight w:val="261"/>
        </w:trPr>
        <w:tc>
          <w:tcPr>
            <w:tcW w:w="3420" w:type="dxa"/>
            <w:vAlign w:val="bottom"/>
          </w:tcPr>
          <w:p w14:paraId="77203D65" w14:textId="77777777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AE030EC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C1907E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DD12BE9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8E401D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83E9AC2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4C3F8FE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D33ED22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1D086C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0D8CD42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473565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D8240E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EC080C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DFDA1D3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362A52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7023945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5BEFB8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1085602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485F8B" w14:paraId="62A9D38F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78DB03B1" w14:textId="77777777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5298E72" w14:textId="5ADD8C50" w:rsidR="005B5F5F" w:rsidRPr="00485F8B" w:rsidRDefault="005B5F5F" w:rsidP="005B5F5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4A69AE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FC50FE1" w14:textId="005CBFA5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6,204</w:t>
            </w:r>
          </w:p>
        </w:tc>
        <w:tc>
          <w:tcPr>
            <w:tcW w:w="236" w:type="dxa"/>
            <w:vAlign w:val="bottom"/>
          </w:tcPr>
          <w:p w14:paraId="15FEF226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9C5340" w14:textId="0130C39C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832A7FA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A62E0B0" w14:textId="46CCE0A9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5282A1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E6A00EE" w14:textId="3CD382F5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6,204</w:t>
            </w:r>
          </w:p>
        </w:tc>
        <w:tc>
          <w:tcPr>
            <w:tcW w:w="236" w:type="dxa"/>
            <w:gridSpan w:val="2"/>
            <w:vAlign w:val="bottom"/>
          </w:tcPr>
          <w:p w14:paraId="13B264E8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DD5E5D5" w14:textId="1953BBB6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DEF624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95B424" w14:textId="3C54EC44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6,204</w:t>
            </w:r>
          </w:p>
        </w:tc>
        <w:tc>
          <w:tcPr>
            <w:tcW w:w="236" w:type="dxa"/>
            <w:gridSpan w:val="2"/>
            <w:vAlign w:val="bottom"/>
          </w:tcPr>
          <w:p w14:paraId="172CCCF4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BF7A7E" w14:textId="20F8BA8E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CB030C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40C3F1" w14:textId="0119A8DD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6,204</w:t>
            </w:r>
          </w:p>
        </w:tc>
      </w:tr>
      <w:tr w:rsidR="009E29AB" w:rsidRPr="00485F8B" w14:paraId="2EDF7010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2825FB14" w14:textId="77777777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41DF7D8" w14:textId="506FE081" w:rsidR="005B5F5F" w:rsidRPr="00485F8B" w:rsidRDefault="005B5F5F" w:rsidP="005B5F5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BA018C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6DA16CD" w14:textId="6F0493DF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7A98021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A53AAB" w14:textId="1DA9C39B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9C8934E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EC7E15E" w14:textId="14C1D2E0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78,186</w:t>
            </w:r>
          </w:p>
        </w:tc>
        <w:tc>
          <w:tcPr>
            <w:tcW w:w="236" w:type="dxa"/>
            <w:vAlign w:val="bottom"/>
          </w:tcPr>
          <w:p w14:paraId="451D984F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B68DB47" w14:textId="6AC38C60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78,186</w:t>
            </w:r>
          </w:p>
        </w:tc>
        <w:tc>
          <w:tcPr>
            <w:tcW w:w="236" w:type="dxa"/>
            <w:gridSpan w:val="2"/>
            <w:vAlign w:val="bottom"/>
          </w:tcPr>
          <w:p w14:paraId="20B0FEB3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27CC94" w14:textId="6AED3722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EE02268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794C50C" w14:textId="296901A6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74,330*</w:t>
            </w:r>
          </w:p>
        </w:tc>
        <w:tc>
          <w:tcPr>
            <w:tcW w:w="236" w:type="dxa"/>
            <w:gridSpan w:val="2"/>
            <w:vAlign w:val="bottom"/>
          </w:tcPr>
          <w:p w14:paraId="51585252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45B0262" w14:textId="3C70FF2B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774756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4F890FF" w14:textId="55F9E17F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74,330</w:t>
            </w:r>
          </w:p>
        </w:tc>
      </w:tr>
      <w:tr w:rsidR="009E29AB" w:rsidRPr="00485F8B" w14:paraId="1C381A8E" w14:textId="77777777" w:rsidTr="005C51C5">
        <w:trPr>
          <w:trHeight w:val="261"/>
        </w:trPr>
        <w:tc>
          <w:tcPr>
            <w:tcW w:w="3420" w:type="dxa"/>
            <w:vAlign w:val="bottom"/>
            <w:hideMark/>
          </w:tcPr>
          <w:p w14:paraId="4CDADF18" w14:textId="77777777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485F8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3AD67ED" w14:textId="6E4CACE9" w:rsidR="005B5F5F" w:rsidRPr="00485F8B" w:rsidRDefault="005B5F5F" w:rsidP="005B5F5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789829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372250C" w14:textId="0E925671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43A7E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44B44A" w14:textId="1F0AE0D4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4C53D6B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DD21719" w14:textId="7F5FEC32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78,468</w:t>
            </w:r>
          </w:p>
        </w:tc>
        <w:tc>
          <w:tcPr>
            <w:tcW w:w="236" w:type="dxa"/>
            <w:vAlign w:val="bottom"/>
          </w:tcPr>
          <w:p w14:paraId="7FCD0321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6FDFC4D" w14:textId="1DF5296F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78,468</w:t>
            </w:r>
          </w:p>
        </w:tc>
        <w:tc>
          <w:tcPr>
            <w:tcW w:w="236" w:type="dxa"/>
            <w:gridSpan w:val="2"/>
            <w:vAlign w:val="bottom"/>
          </w:tcPr>
          <w:p w14:paraId="08C504CC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955AC1A" w14:textId="6143571F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B81872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F8E8D54" w14:textId="6F722B42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79,298</w:t>
            </w:r>
          </w:p>
        </w:tc>
        <w:tc>
          <w:tcPr>
            <w:tcW w:w="236" w:type="dxa"/>
            <w:gridSpan w:val="2"/>
            <w:vAlign w:val="bottom"/>
          </w:tcPr>
          <w:p w14:paraId="2AD0A709" w14:textId="77777777" w:rsidR="005B5F5F" w:rsidRPr="00485F8B" w:rsidRDefault="005B5F5F" w:rsidP="005B5F5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1A4BDBE" w14:textId="09F26B81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0FE1B6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52EC18" w14:textId="3412F653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79,298</w:t>
            </w:r>
          </w:p>
        </w:tc>
      </w:tr>
      <w:tr w:rsidR="009E29AB" w:rsidRPr="00485F8B" w14:paraId="1F61D267" w14:textId="77777777" w:rsidTr="005C51C5">
        <w:trPr>
          <w:trHeight w:val="261"/>
        </w:trPr>
        <w:tc>
          <w:tcPr>
            <w:tcW w:w="3420" w:type="dxa"/>
            <w:vAlign w:val="bottom"/>
          </w:tcPr>
          <w:p w14:paraId="2F5F7827" w14:textId="77777777" w:rsidR="005B5F5F" w:rsidRPr="00485F8B" w:rsidRDefault="005B5F5F" w:rsidP="005B5F5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C913D57" w14:textId="5680AC69" w:rsidR="005B5F5F" w:rsidRPr="00485F8B" w:rsidRDefault="005B5F5F" w:rsidP="005B5F5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236" w:type="dxa"/>
            <w:vAlign w:val="bottom"/>
          </w:tcPr>
          <w:p w14:paraId="6AEB3641" w14:textId="7777777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8D3AFF" w14:textId="21632551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1D2B52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13A4BB" w14:textId="739B60DA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7A37FC3" w14:textId="77777777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6692FE9" w14:textId="2ADF6F87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5FCFD6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2B54EEA" w14:textId="58C649E9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236" w:type="dxa"/>
            <w:gridSpan w:val="2"/>
            <w:vAlign w:val="bottom"/>
          </w:tcPr>
          <w:p w14:paraId="00A11864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F315C58" w14:textId="4A0E4E81" w:rsidR="005B5F5F" w:rsidRPr="00485F8B" w:rsidRDefault="005B5F5F" w:rsidP="005B5F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3B0664A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51192D" w14:textId="21E6830E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236" w:type="dxa"/>
            <w:gridSpan w:val="2"/>
            <w:vAlign w:val="bottom"/>
          </w:tcPr>
          <w:p w14:paraId="1F3F833B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9A2488" w14:textId="233E81E9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E78604A" w14:textId="77777777" w:rsidR="005B5F5F" w:rsidRPr="00485F8B" w:rsidRDefault="005B5F5F" w:rsidP="005B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12E82C" w14:textId="300A889C" w:rsidR="005B5F5F" w:rsidRPr="00485F8B" w:rsidRDefault="005B5F5F" w:rsidP="005B5F5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9E29AB" w:rsidRPr="00485F8B" w14:paraId="2D67C68D" w14:textId="77777777" w:rsidTr="005C51C5">
        <w:trPr>
          <w:trHeight w:val="594"/>
        </w:trPr>
        <w:tc>
          <w:tcPr>
            <w:tcW w:w="15030" w:type="dxa"/>
            <w:gridSpan w:val="28"/>
            <w:vAlign w:val="bottom"/>
          </w:tcPr>
          <w:p w14:paraId="06D17AFC" w14:textId="77777777" w:rsidR="005B5F5F" w:rsidRPr="00485F8B" w:rsidRDefault="005B5F5F" w:rsidP="005B5F5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85F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485F8B">
              <w:rPr>
                <w:sz w:val="36"/>
                <w:szCs w:val="32"/>
              </w:rPr>
              <w:t xml:space="preserve"> </w:t>
            </w:r>
            <w:r w:rsidRPr="00485F8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4A8E5C93" w14:textId="77777777" w:rsidR="00EC23B6" w:rsidRPr="00485F8B" w:rsidRDefault="00EC23B6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9E29AB" w:rsidRPr="00485F8B" w14:paraId="28ACB4AC" w14:textId="77777777" w:rsidTr="001106DE">
        <w:trPr>
          <w:trHeight w:val="261"/>
          <w:tblHeader/>
        </w:trPr>
        <w:tc>
          <w:tcPr>
            <w:tcW w:w="3420" w:type="dxa"/>
            <w:vAlign w:val="bottom"/>
          </w:tcPr>
          <w:p w14:paraId="3167BBDC" w14:textId="77777777" w:rsidR="005C51C5" w:rsidRPr="00485F8B" w:rsidRDefault="005C51C5" w:rsidP="001106DE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39EA855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485F8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E29AB" w:rsidRPr="00485F8B" w14:paraId="3FD778CE" w14:textId="77777777" w:rsidTr="001106DE">
        <w:trPr>
          <w:trHeight w:val="261"/>
          <w:tblHeader/>
        </w:trPr>
        <w:tc>
          <w:tcPr>
            <w:tcW w:w="3420" w:type="dxa"/>
            <w:vAlign w:val="bottom"/>
          </w:tcPr>
          <w:p w14:paraId="049C04A1" w14:textId="77777777" w:rsidR="005C51C5" w:rsidRPr="00485F8B" w:rsidRDefault="005C51C5" w:rsidP="001106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706A354E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358BE09B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52346A1B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E29AB" w:rsidRPr="00485F8B" w14:paraId="1A4AD7A6" w14:textId="77777777" w:rsidTr="001106DE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8425F5C" w14:textId="77777777" w:rsidR="005C51C5" w:rsidRPr="00485F8B" w:rsidRDefault="005C51C5" w:rsidP="001106D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85F8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51352C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771B048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F845EB9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432AB43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E0EAD4" w14:textId="77777777" w:rsidR="005C51C5" w:rsidRPr="00485F8B" w:rsidRDefault="005C51C5" w:rsidP="001106DE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D9D976B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1C69387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A166999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8DDFE54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0772BE27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7F58548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106EDF5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1E37878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0E914A5F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6DED504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D9EFC57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485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7437DD5" w14:textId="77777777" w:rsidR="005C51C5" w:rsidRPr="00485F8B" w:rsidRDefault="005C51C5" w:rsidP="001106D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333F2142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17EBA264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5C19FC2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85F8B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301AAF9E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AD00795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85F8B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69BFA808" w14:textId="77777777" w:rsidR="005C51C5" w:rsidRPr="00485F8B" w:rsidRDefault="005C51C5" w:rsidP="001106D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89E30FD" w14:textId="77777777" w:rsidR="005C51C5" w:rsidRPr="00485F8B" w:rsidRDefault="005C51C5" w:rsidP="001106D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85F8B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67CA644D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5A76CAB1" w14:textId="77777777" w:rsidR="005C51C5" w:rsidRPr="00485F8B" w:rsidRDefault="005C51C5" w:rsidP="001106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E29AB" w:rsidRPr="00485F8B" w14:paraId="27891080" w14:textId="77777777" w:rsidTr="001106DE">
        <w:trPr>
          <w:trHeight w:val="261"/>
          <w:tblHeader/>
        </w:trPr>
        <w:tc>
          <w:tcPr>
            <w:tcW w:w="3420" w:type="dxa"/>
            <w:vAlign w:val="bottom"/>
          </w:tcPr>
          <w:p w14:paraId="443FABA2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59A845C2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485F8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29AB" w:rsidRPr="00485F8B" w14:paraId="0AE83EEF" w14:textId="77777777" w:rsidTr="001106DE">
        <w:trPr>
          <w:trHeight w:val="261"/>
        </w:trPr>
        <w:tc>
          <w:tcPr>
            <w:tcW w:w="3420" w:type="dxa"/>
            <w:vAlign w:val="bottom"/>
            <w:hideMark/>
          </w:tcPr>
          <w:p w14:paraId="504ABCFD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E41227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D4AA18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08E134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86DD0B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1DABCB3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85E05E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DFD389D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67196EF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EB815A2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722B448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96AEC20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F1436C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3B437C4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3CC1028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94799D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0A66E2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19C6B1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9AB" w:rsidRPr="00485F8B" w14:paraId="2AB4BB23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0AC30702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76F0835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EB492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61CE41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328E32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985F44D" w14:textId="77777777" w:rsidR="005C51C5" w:rsidRPr="00485F8B" w:rsidRDefault="005C51C5" w:rsidP="001106DE">
            <w:pPr>
              <w:pStyle w:val="acctfourfigures"/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42F9E32C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78CE77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7,048</w:t>
            </w:r>
          </w:p>
        </w:tc>
        <w:tc>
          <w:tcPr>
            <w:tcW w:w="236" w:type="dxa"/>
          </w:tcPr>
          <w:p w14:paraId="4398FAA7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ED4AF82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7,049</w:t>
            </w:r>
          </w:p>
        </w:tc>
        <w:tc>
          <w:tcPr>
            <w:tcW w:w="236" w:type="dxa"/>
            <w:gridSpan w:val="2"/>
          </w:tcPr>
          <w:p w14:paraId="205DFC13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9C2351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103C008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7EAB212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61BE3B19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9EE10C3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D05EB26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71AD046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E29AB" w:rsidRPr="00485F8B" w14:paraId="280ED0FF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727BFFE9" w14:textId="77777777" w:rsidR="005C51C5" w:rsidRPr="00485F8B" w:rsidRDefault="005C51C5" w:rsidP="001106DE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1A157174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AE208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A225CB2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4ACBFD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809302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36" w:type="dxa"/>
            <w:gridSpan w:val="2"/>
          </w:tcPr>
          <w:p w14:paraId="2A94955C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132B7E6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C5C55A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B30DC86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36" w:type="dxa"/>
            <w:gridSpan w:val="2"/>
          </w:tcPr>
          <w:p w14:paraId="6C88B773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3F2AE83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01DBB9F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B3890C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36" w:type="dxa"/>
            <w:gridSpan w:val="2"/>
            <w:vAlign w:val="bottom"/>
          </w:tcPr>
          <w:p w14:paraId="159D5360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F943E53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527D5B1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43D8B1D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9E29AB" w:rsidRPr="00485F8B" w14:paraId="3914644D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5B748AF8" w14:textId="77777777" w:rsidR="005C51C5" w:rsidRPr="00485F8B" w:rsidRDefault="005C51C5" w:rsidP="001106DE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21043F1C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F5E80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6D3C3C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36" w:type="dxa"/>
          </w:tcPr>
          <w:p w14:paraId="050AF567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751BC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7B867D4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874207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0F0140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CAFC3C0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36" w:type="dxa"/>
            <w:gridSpan w:val="2"/>
          </w:tcPr>
          <w:p w14:paraId="0DF56BE1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B384306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86FFE11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B72B78D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36" w:type="dxa"/>
            <w:gridSpan w:val="2"/>
            <w:vAlign w:val="bottom"/>
          </w:tcPr>
          <w:p w14:paraId="5AF89335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D34432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901F6E8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B69E8C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467</w:t>
            </w:r>
          </w:p>
        </w:tc>
      </w:tr>
      <w:tr w:rsidR="009E29AB" w:rsidRPr="00485F8B" w14:paraId="62796018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5E58AC6C" w14:textId="77777777" w:rsidR="005C51C5" w:rsidRPr="00485F8B" w:rsidRDefault="005C51C5" w:rsidP="001106DE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0ADB8BE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928FCF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A3B3D8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236" w:type="dxa"/>
            <w:vAlign w:val="bottom"/>
          </w:tcPr>
          <w:p w14:paraId="4B372F6C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F2326C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10,288</w:t>
            </w:r>
          </w:p>
        </w:tc>
        <w:tc>
          <w:tcPr>
            <w:tcW w:w="236" w:type="dxa"/>
            <w:gridSpan w:val="2"/>
            <w:vAlign w:val="bottom"/>
          </w:tcPr>
          <w:p w14:paraId="2293E415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A1C529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156CF8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4022CF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10,544</w:t>
            </w:r>
          </w:p>
        </w:tc>
        <w:tc>
          <w:tcPr>
            <w:tcW w:w="236" w:type="dxa"/>
            <w:gridSpan w:val="2"/>
            <w:vAlign w:val="bottom"/>
          </w:tcPr>
          <w:p w14:paraId="52844637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7868C30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10,408</w:t>
            </w:r>
          </w:p>
        </w:tc>
        <w:tc>
          <w:tcPr>
            <w:tcW w:w="236" w:type="dxa"/>
            <w:gridSpan w:val="2"/>
            <w:vAlign w:val="bottom"/>
          </w:tcPr>
          <w:p w14:paraId="3FBCEFF8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4ED176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36" w:type="dxa"/>
            <w:gridSpan w:val="2"/>
            <w:vAlign w:val="bottom"/>
          </w:tcPr>
          <w:p w14:paraId="40C689F0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BA68F83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36" w:type="dxa"/>
            <w:gridSpan w:val="2"/>
            <w:vAlign w:val="bottom"/>
          </w:tcPr>
          <w:p w14:paraId="5FDC4777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AE86E2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10,544</w:t>
            </w:r>
          </w:p>
        </w:tc>
      </w:tr>
      <w:tr w:rsidR="009E29AB" w:rsidRPr="00485F8B" w14:paraId="5BAF5289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65686A4F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71C3409F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93117D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712E0D2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47AE29" w14:textId="77777777" w:rsidR="005C51C5" w:rsidRPr="00485F8B" w:rsidRDefault="005C51C5" w:rsidP="001106DE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AF11484" w14:textId="77777777" w:rsidR="005C51C5" w:rsidRPr="00485F8B" w:rsidRDefault="005C51C5" w:rsidP="001106DE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DACD995" w14:textId="77777777" w:rsidR="005C51C5" w:rsidRPr="00485F8B" w:rsidRDefault="005C51C5" w:rsidP="001106DE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0B23E380" w14:textId="77777777" w:rsidR="005C51C5" w:rsidRPr="00485F8B" w:rsidRDefault="005C51C5" w:rsidP="001106DE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DB6C14" w14:textId="77777777" w:rsidR="005C51C5" w:rsidRPr="00485F8B" w:rsidRDefault="005C51C5" w:rsidP="001106DE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</w:tcPr>
          <w:p w14:paraId="4ECE3F83" w14:textId="77777777" w:rsidR="005C51C5" w:rsidRPr="00485F8B" w:rsidRDefault="005C51C5" w:rsidP="001106DE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967755B" w14:textId="77777777" w:rsidR="005C51C5" w:rsidRPr="00485F8B" w:rsidRDefault="005C51C5" w:rsidP="001106DE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710E0C0E" w14:textId="77777777" w:rsidR="005C51C5" w:rsidRPr="00485F8B" w:rsidRDefault="005C51C5" w:rsidP="001106D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2F179C9" w14:textId="77777777" w:rsidR="005C51C5" w:rsidRPr="00485F8B" w:rsidRDefault="005C51C5" w:rsidP="001106DE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4D9E1DF" w14:textId="77777777" w:rsidR="005C51C5" w:rsidRPr="00485F8B" w:rsidRDefault="005C51C5" w:rsidP="001106DE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5BAF748" w14:textId="77777777" w:rsidR="005C51C5" w:rsidRPr="00485F8B" w:rsidRDefault="005C51C5" w:rsidP="001106DE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</w:tcPr>
          <w:p w14:paraId="20AD8C1B" w14:textId="77777777" w:rsidR="005C51C5" w:rsidRPr="00485F8B" w:rsidRDefault="005C51C5" w:rsidP="001106DE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3CE4A088" w14:textId="77777777" w:rsidR="005C51C5" w:rsidRPr="00485F8B" w:rsidRDefault="005C51C5" w:rsidP="001106DE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29EF4824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9AB" w:rsidRPr="00485F8B" w14:paraId="38455906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6FFE3A38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0C5821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9D9F1C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EDED0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AC23E7" w14:textId="77777777" w:rsidR="005C51C5" w:rsidRPr="00485F8B" w:rsidRDefault="005C51C5" w:rsidP="001106DE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EA2B63" w14:textId="77777777" w:rsidR="005C51C5" w:rsidRPr="00485F8B" w:rsidRDefault="005C51C5" w:rsidP="001106DE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E8F3FF7" w14:textId="77777777" w:rsidR="005C51C5" w:rsidRPr="00485F8B" w:rsidRDefault="005C51C5" w:rsidP="001106DE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895E01D" w14:textId="77777777" w:rsidR="005C51C5" w:rsidRPr="00485F8B" w:rsidRDefault="005C51C5" w:rsidP="001106DE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C39C43" w14:textId="77777777" w:rsidR="005C51C5" w:rsidRPr="00485F8B" w:rsidRDefault="005C51C5" w:rsidP="001106DE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34EAD7A" w14:textId="77777777" w:rsidR="005C51C5" w:rsidRPr="00485F8B" w:rsidRDefault="005C51C5" w:rsidP="001106DE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61F3D0" w14:textId="77777777" w:rsidR="005C51C5" w:rsidRPr="00485F8B" w:rsidRDefault="005C51C5" w:rsidP="001106DE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D3723F" w14:textId="77777777" w:rsidR="005C51C5" w:rsidRPr="00485F8B" w:rsidRDefault="005C51C5" w:rsidP="001106D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ED27BC8" w14:textId="77777777" w:rsidR="005C51C5" w:rsidRPr="00485F8B" w:rsidRDefault="005C51C5" w:rsidP="001106DE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BE37788" w14:textId="77777777" w:rsidR="005C51C5" w:rsidRPr="00485F8B" w:rsidRDefault="005C51C5" w:rsidP="001106DE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6D6802" w14:textId="77777777" w:rsidR="005C51C5" w:rsidRPr="00485F8B" w:rsidRDefault="005C51C5" w:rsidP="001106DE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03BF922" w14:textId="77777777" w:rsidR="005C51C5" w:rsidRPr="00485F8B" w:rsidRDefault="005C51C5" w:rsidP="001106DE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7D1501C" w14:textId="77777777" w:rsidR="005C51C5" w:rsidRPr="00485F8B" w:rsidRDefault="005C51C5" w:rsidP="001106DE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3FB3C4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9AB" w:rsidRPr="00485F8B" w14:paraId="32A94795" w14:textId="77777777" w:rsidTr="001106DE">
        <w:trPr>
          <w:trHeight w:val="261"/>
        </w:trPr>
        <w:tc>
          <w:tcPr>
            <w:tcW w:w="3420" w:type="dxa"/>
            <w:vAlign w:val="bottom"/>
            <w:hideMark/>
          </w:tcPr>
          <w:p w14:paraId="5775091B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FEB270D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45FA2F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69BBC76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36" w:type="dxa"/>
            <w:vAlign w:val="bottom"/>
          </w:tcPr>
          <w:p w14:paraId="1F99B71D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128882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D0BCD2D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8CB0B0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737AB8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9379086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36" w:type="dxa"/>
            <w:gridSpan w:val="2"/>
            <w:vAlign w:val="bottom"/>
          </w:tcPr>
          <w:p w14:paraId="13B060EA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082B617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1907C53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EFE729C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36" w:type="dxa"/>
            <w:gridSpan w:val="2"/>
            <w:vAlign w:val="bottom"/>
          </w:tcPr>
          <w:p w14:paraId="027FD18C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C969989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8D0705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5532B1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9E29AB" w:rsidRPr="00485F8B" w14:paraId="59E42155" w14:textId="77777777" w:rsidTr="001106DE">
        <w:trPr>
          <w:trHeight w:val="261"/>
        </w:trPr>
        <w:tc>
          <w:tcPr>
            <w:tcW w:w="3420" w:type="dxa"/>
            <w:vAlign w:val="bottom"/>
            <w:hideMark/>
          </w:tcPr>
          <w:p w14:paraId="232BEF61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78B2451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FD2D96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ECABE7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FAA9F0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5561E93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3DFC4B2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A89AB97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75,201</w:t>
            </w:r>
          </w:p>
        </w:tc>
        <w:tc>
          <w:tcPr>
            <w:tcW w:w="236" w:type="dxa"/>
            <w:vAlign w:val="bottom"/>
          </w:tcPr>
          <w:p w14:paraId="0E88B246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D2BE8F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75,201</w:t>
            </w:r>
          </w:p>
        </w:tc>
        <w:tc>
          <w:tcPr>
            <w:tcW w:w="236" w:type="dxa"/>
            <w:gridSpan w:val="2"/>
            <w:vAlign w:val="bottom"/>
          </w:tcPr>
          <w:p w14:paraId="08962FA5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AE787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450A841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553877A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74,929*</w:t>
            </w:r>
          </w:p>
        </w:tc>
        <w:tc>
          <w:tcPr>
            <w:tcW w:w="236" w:type="dxa"/>
            <w:gridSpan w:val="2"/>
            <w:vAlign w:val="bottom"/>
          </w:tcPr>
          <w:p w14:paraId="40812032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4BD05F1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299B7FB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33F252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74,929</w:t>
            </w:r>
          </w:p>
        </w:tc>
      </w:tr>
      <w:tr w:rsidR="009E29AB" w:rsidRPr="00485F8B" w14:paraId="791B19BE" w14:textId="77777777" w:rsidTr="001106DE">
        <w:trPr>
          <w:trHeight w:val="261"/>
        </w:trPr>
        <w:tc>
          <w:tcPr>
            <w:tcW w:w="3420" w:type="dxa"/>
            <w:vAlign w:val="bottom"/>
            <w:hideMark/>
          </w:tcPr>
          <w:p w14:paraId="1FDFA94D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485F8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26EA64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9ED80DA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51897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3D3A31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1EE1B68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69E21B3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B7F9D5B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78,466</w:t>
            </w:r>
          </w:p>
        </w:tc>
        <w:tc>
          <w:tcPr>
            <w:tcW w:w="236" w:type="dxa"/>
            <w:vAlign w:val="bottom"/>
          </w:tcPr>
          <w:p w14:paraId="29C470EB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2CBE6F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78,466</w:t>
            </w:r>
          </w:p>
        </w:tc>
        <w:tc>
          <w:tcPr>
            <w:tcW w:w="236" w:type="dxa"/>
            <w:gridSpan w:val="2"/>
            <w:vAlign w:val="bottom"/>
          </w:tcPr>
          <w:p w14:paraId="7F92AB12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8B9D06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B7C7A19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64EEE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80,588</w:t>
            </w:r>
          </w:p>
        </w:tc>
        <w:tc>
          <w:tcPr>
            <w:tcW w:w="236" w:type="dxa"/>
            <w:gridSpan w:val="2"/>
            <w:vAlign w:val="bottom"/>
          </w:tcPr>
          <w:p w14:paraId="182D8A8E" w14:textId="77777777" w:rsidR="005C51C5" w:rsidRPr="00485F8B" w:rsidRDefault="005C51C5" w:rsidP="001106D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6292861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3FED876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2C2E013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80,588</w:t>
            </w:r>
          </w:p>
        </w:tc>
      </w:tr>
      <w:tr w:rsidR="009E29AB" w:rsidRPr="00485F8B" w14:paraId="17C54304" w14:textId="77777777" w:rsidTr="001106DE">
        <w:trPr>
          <w:trHeight w:val="261"/>
        </w:trPr>
        <w:tc>
          <w:tcPr>
            <w:tcW w:w="3420" w:type="dxa"/>
            <w:vAlign w:val="bottom"/>
          </w:tcPr>
          <w:p w14:paraId="1FB7989B" w14:textId="77777777" w:rsidR="005C51C5" w:rsidRPr="00485F8B" w:rsidRDefault="005C51C5" w:rsidP="001106D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85F8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616636D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3,256</w:t>
            </w:r>
          </w:p>
        </w:tc>
        <w:tc>
          <w:tcPr>
            <w:tcW w:w="236" w:type="dxa"/>
            <w:vAlign w:val="bottom"/>
          </w:tcPr>
          <w:p w14:paraId="2953C435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9AEBC4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536EC3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CCD6E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F5E22C1" w14:textId="77777777" w:rsidR="005C51C5" w:rsidRPr="00485F8B" w:rsidRDefault="005C51C5" w:rsidP="00110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9682C18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70505C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BC7C9B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3,256</w:t>
            </w:r>
          </w:p>
        </w:tc>
        <w:tc>
          <w:tcPr>
            <w:tcW w:w="236" w:type="dxa"/>
            <w:gridSpan w:val="2"/>
            <w:vAlign w:val="bottom"/>
          </w:tcPr>
          <w:p w14:paraId="0A933C38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D79DAAE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C710BD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DDA0019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3,256</w:t>
            </w:r>
          </w:p>
        </w:tc>
        <w:tc>
          <w:tcPr>
            <w:tcW w:w="236" w:type="dxa"/>
            <w:gridSpan w:val="2"/>
            <w:vAlign w:val="bottom"/>
          </w:tcPr>
          <w:p w14:paraId="1F4285F7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1A2820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48233D5" w14:textId="77777777" w:rsidR="005C51C5" w:rsidRPr="00485F8B" w:rsidRDefault="005C51C5" w:rsidP="001106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0B54E9" w14:textId="77777777" w:rsidR="005C51C5" w:rsidRPr="00485F8B" w:rsidRDefault="005C51C5" w:rsidP="001106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485F8B">
              <w:rPr>
                <w:rFonts w:ascii="Angsana New" w:hAnsi="Angsana New"/>
                <w:sz w:val="26"/>
                <w:szCs w:val="26"/>
              </w:rPr>
              <w:t>3,256</w:t>
            </w:r>
          </w:p>
        </w:tc>
      </w:tr>
      <w:tr w:rsidR="009E29AB" w:rsidRPr="00485F8B" w14:paraId="0B19A739" w14:textId="77777777" w:rsidTr="001106DE">
        <w:trPr>
          <w:trHeight w:val="594"/>
        </w:trPr>
        <w:tc>
          <w:tcPr>
            <w:tcW w:w="15030" w:type="dxa"/>
            <w:gridSpan w:val="28"/>
            <w:vAlign w:val="bottom"/>
          </w:tcPr>
          <w:p w14:paraId="05A8B82A" w14:textId="77777777" w:rsidR="005C51C5" w:rsidRPr="00485F8B" w:rsidRDefault="005C51C5" w:rsidP="001106D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34ADD037" w14:textId="77777777" w:rsidR="005C51C5" w:rsidRPr="00485F8B" w:rsidRDefault="005C51C5" w:rsidP="001106D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85F8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485F8B">
              <w:rPr>
                <w:sz w:val="36"/>
                <w:szCs w:val="32"/>
              </w:rPr>
              <w:t xml:space="preserve"> </w:t>
            </w:r>
            <w:r w:rsidRPr="00485F8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5DE940A" w14:textId="77777777" w:rsidR="005C51C5" w:rsidRPr="00485F8B" w:rsidRDefault="005C51C5"/>
    <w:p w14:paraId="58D3EA1A" w14:textId="50754E8E" w:rsidR="006A0FCA" w:rsidRPr="00485F8B" w:rsidRDefault="006A0FCA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  <w:sectPr w:rsidR="006A0FCA" w:rsidRPr="00485F8B" w:rsidSect="000E1333">
          <w:headerReference w:type="default" r:id="rId16"/>
          <w:footerReference w:type="default" r:id="rId17"/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B1718C4" w14:textId="53182AC9" w:rsidR="00F03B2B" w:rsidRPr="00485F8B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85F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</w:t>
      </w:r>
      <w:r w:rsidRPr="00485F8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485F8B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9E29AB" w:rsidRPr="00485F8B" w14:paraId="22F30C73" w14:textId="77777777" w:rsidTr="005171B2">
        <w:trPr>
          <w:tblHeader/>
        </w:trPr>
        <w:tc>
          <w:tcPr>
            <w:tcW w:w="3496" w:type="pct"/>
            <w:vAlign w:val="bottom"/>
          </w:tcPr>
          <w:p w14:paraId="06B7363E" w14:textId="60350CB0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C51C5"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C51C5" w:rsidRPr="00485F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8B056A" w:rsidRPr="00485F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80995" w:rsidRPr="000809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485F8B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485F8B" w:rsidRDefault="00096A9B" w:rsidP="00755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248E3" w14:textId="2E3FD570" w:rsidR="00096A9B" w:rsidRPr="00485F8B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9E29AB" w:rsidRPr="00485F8B" w14:paraId="4BAFC5AC" w14:textId="77777777" w:rsidTr="007061C9">
        <w:trPr>
          <w:trHeight w:val="353"/>
          <w:tblHeader/>
        </w:trPr>
        <w:tc>
          <w:tcPr>
            <w:tcW w:w="3496" w:type="pct"/>
            <w:vAlign w:val="bottom"/>
          </w:tcPr>
          <w:p w14:paraId="04D7F535" w14:textId="77777777" w:rsidR="00096A9B" w:rsidRPr="00485F8B" w:rsidRDefault="00096A9B" w:rsidP="00706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485F8B" w:rsidRDefault="00096A9B" w:rsidP="007061C9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85F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E29AB" w:rsidRPr="00485F8B" w14:paraId="68CE14DD" w14:textId="77777777" w:rsidTr="005171B2">
        <w:tc>
          <w:tcPr>
            <w:tcW w:w="3496" w:type="pct"/>
            <w:hideMark/>
          </w:tcPr>
          <w:p w14:paraId="25ACDF88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FDBA823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14:paraId="5B372090" w14:textId="77777777" w:rsidTr="005171B2">
        <w:tc>
          <w:tcPr>
            <w:tcW w:w="3496" w:type="pct"/>
            <w:hideMark/>
          </w:tcPr>
          <w:p w14:paraId="751B3244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41650C26" w:rsidR="00096A9B" w:rsidRPr="00485F8B" w:rsidRDefault="00894BB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781D31E2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130FAB9B" w14:textId="4DBBC8D1" w:rsidR="00096A9B" w:rsidRPr="00485F8B" w:rsidRDefault="00894BB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29AB" w:rsidRPr="00485F8B" w14:paraId="41B9887C" w14:textId="77777777" w:rsidTr="005171B2">
        <w:tc>
          <w:tcPr>
            <w:tcW w:w="3496" w:type="pct"/>
            <w:hideMark/>
          </w:tcPr>
          <w:p w14:paraId="6CE92A8C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1526EDB3" w:rsidR="00096A9B" w:rsidRPr="00485F8B" w:rsidRDefault="00894BB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2,435</w:t>
            </w:r>
          </w:p>
        </w:tc>
        <w:tc>
          <w:tcPr>
            <w:tcW w:w="142" w:type="pct"/>
          </w:tcPr>
          <w:p w14:paraId="56B16BF6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F87A45D" w14:textId="547A052C" w:rsidR="00096A9B" w:rsidRPr="00485F8B" w:rsidRDefault="00894BB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</w:tr>
      <w:tr w:rsidR="009E29AB" w:rsidRPr="00485F8B" w14:paraId="6A91D188" w14:textId="77777777" w:rsidTr="005171B2">
        <w:tc>
          <w:tcPr>
            <w:tcW w:w="3496" w:type="pct"/>
            <w:hideMark/>
          </w:tcPr>
          <w:p w14:paraId="05B5CAE7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485F8B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485F8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69625B36" w:rsidR="00096A9B" w:rsidRPr="00485F8B" w:rsidRDefault="00894BB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42" w:type="pct"/>
          </w:tcPr>
          <w:p w14:paraId="14245BB4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1DEC754" w14:textId="41FCA48F" w:rsidR="00096A9B" w:rsidRPr="00485F8B" w:rsidRDefault="00894BB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E29AB" w:rsidRPr="00485F8B" w14:paraId="03E704FD" w14:textId="77777777" w:rsidTr="005171B2">
        <w:tc>
          <w:tcPr>
            <w:tcW w:w="3496" w:type="pct"/>
            <w:hideMark/>
          </w:tcPr>
          <w:p w14:paraId="77203D72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063BD9A0" w:rsidR="00096A9B" w:rsidRPr="00485F8B" w:rsidRDefault="00894BB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42" w:type="pct"/>
          </w:tcPr>
          <w:p w14:paraId="21F6697B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53957B9" w14:textId="425F768D" w:rsidR="00096A9B" w:rsidRPr="00485F8B" w:rsidRDefault="00894BB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9E29AB" w:rsidRPr="00485F8B" w14:paraId="4CFA1361" w14:textId="77777777" w:rsidTr="005171B2">
        <w:tc>
          <w:tcPr>
            <w:tcW w:w="3496" w:type="pct"/>
            <w:hideMark/>
          </w:tcPr>
          <w:p w14:paraId="50B71AE7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24670B84" w:rsidR="00096A9B" w:rsidRPr="00485F8B" w:rsidRDefault="00894BB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2,990</w:t>
            </w:r>
          </w:p>
        </w:tc>
        <w:tc>
          <w:tcPr>
            <w:tcW w:w="142" w:type="pct"/>
          </w:tcPr>
          <w:p w14:paraId="35D4E86C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39748457" w:rsidR="00096A9B" w:rsidRPr="00485F8B" w:rsidRDefault="00894BB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</w:t>
            </w:r>
          </w:p>
        </w:tc>
      </w:tr>
      <w:tr w:rsidR="009E29AB" w:rsidRPr="00485F8B" w14:paraId="2DCED44F" w14:textId="77777777" w:rsidTr="005171B2">
        <w:tc>
          <w:tcPr>
            <w:tcW w:w="3496" w:type="pct"/>
          </w:tcPr>
          <w:p w14:paraId="30C64D4D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485F8B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2440CAD8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485F8B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29AB" w:rsidRPr="00485F8B" w14:paraId="02BD3A0B" w14:textId="77777777" w:rsidTr="005171B2">
        <w:tc>
          <w:tcPr>
            <w:tcW w:w="3496" w:type="pct"/>
            <w:hideMark/>
          </w:tcPr>
          <w:p w14:paraId="72B3B8E2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7E444938" w:rsidR="00096A9B" w:rsidRPr="00485F8B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02551BB" w14:textId="77777777" w:rsidR="00096A9B" w:rsidRPr="00485F8B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AB" w:rsidRPr="00485F8B" w14:paraId="766121EB" w14:textId="77777777" w:rsidTr="005171B2">
        <w:tc>
          <w:tcPr>
            <w:tcW w:w="3496" w:type="pct"/>
            <w:hideMark/>
          </w:tcPr>
          <w:p w14:paraId="306879EF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7B2A520A" w:rsidR="00096A9B" w:rsidRPr="00485F8B" w:rsidRDefault="00894BB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2" w:type="pct"/>
          </w:tcPr>
          <w:p w14:paraId="3CBBFB28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29EEFC5" w14:textId="475274B8" w:rsidR="00096A9B" w:rsidRPr="00485F8B" w:rsidRDefault="00894BB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9E29AB" w:rsidRPr="00485F8B" w14:paraId="173552CA" w14:textId="77777777" w:rsidTr="005171B2">
        <w:tc>
          <w:tcPr>
            <w:tcW w:w="3496" w:type="pct"/>
            <w:hideMark/>
          </w:tcPr>
          <w:p w14:paraId="075F2DE9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0FED17D1" w:rsidR="00096A9B" w:rsidRPr="00485F8B" w:rsidRDefault="00894BB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2" w:type="pct"/>
          </w:tcPr>
          <w:p w14:paraId="79CB52AA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082F3C9F" w14:textId="334F8677" w:rsidR="00096A9B" w:rsidRPr="00485F8B" w:rsidRDefault="00894BB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9E29AB" w:rsidRPr="00485F8B" w14:paraId="66E126C3" w14:textId="77777777" w:rsidTr="005171B2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23C3CC9F" w:rsidR="00096A9B" w:rsidRPr="00485F8B" w:rsidRDefault="00894BB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142" w:type="pct"/>
          </w:tcPr>
          <w:p w14:paraId="5DC29E3D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4C1D51C6" w:rsidR="00096A9B" w:rsidRPr="00485F8B" w:rsidRDefault="00894BB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</w:tr>
      <w:tr w:rsidR="009E29AB" w:rsidRPr="00485F8B" w14:paraId="72AD674D" w14:textId="77777777" w:rsidTr="005F487E">
        <w:trPr>
          <w:trHeight w:val="30"/>
        </w:trPr>
        <w:tc>
          <w:tcPr>
            <w:tcW w:w="3496" w:type="pct"/>
          </w:tcPr>
          <w:p w14:paraId="6698ECBE" w14:textId="498ED1FC" w:rsidR="004823E4" w:rsidRPr="00485F8B" w:rsidRDefault="004823E4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485F8B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31C1321B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485F8B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E29AB" w:rsidRPr="00485F8B" w14:paraId="5497F253" w14:textId="77777777" w:rsidTr="005171B2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485F8B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6B707727" w14:textId="77777777" w:rsidR="00096A9B" w:rsidRPr="00485F8B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9AB" w:rsidRPr="00485F8B" w14:paraId="27DE7A19" w14:textId="77777777" w:rsidTr="005171B2">
        <w:tc>
          <w:tcPr>
            <w:tcW w:w="3496" w:type="pct"/>
            <w:hideMark/>
          </w:tcPr>
          <w:p w14:paraId="64384E5D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6A9862AC" w:rsidR="00096A9B" w:rsidRPr="00485F8B" w:rsidRDefault="00894BBE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42" w:type="pct"/>
          </w:tcPr>
          <w:p w14:paraId="470F925D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3B6EE1F0" w14:textId="1555E143" w:rsidR="00096A9B" w:rsidRPr="00485F8B" w:rsidRDefault="00894BB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9E29AB" w:rsidRPr="00485F8B" w14:paraId="4DB5BCD1" w14:textId="77777777" w:rsidTr="005171B2">
        <w:tc>
          <w:tcPr>
            <w:tcW w:w="3496" w:type="pct"/>
            <w:hideMark/>
          </w:tcPr>
          <w:p w14:paraId="1CFED69E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41024FB5" w:rsidR="00096A9B" w:rsidRPr="00485F8B" w:rsidRDefault="00894BB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13,865</w:t>
            </w:r>
          </w:p>
        </w:tc>
        <w:tc>
          <w:tcPr>
            <w:tcW w:w="142" w:type="pct"/>
          </w:tcPr>
          <w:p w14:paraId="661B59BB" w14:textId="77777777" w:rsidR="00096A9B" w:rsidRPr="00485F8B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424E378C" w14:textId="25B580CE" w:rsidR="00096A9B" w:rsidRPr="00485F8B" w:rsidRDefault="00894BB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9,196</w:t>
            </w:r>
          </w:p>
        </w:tc>
      </w:tr>
      <w:tr w:rsidR="009E29AB" w:rsidRPr="00485F8B" w14:paraId="1CD24F2A" w14:textId="77777777" w:rsidTr="005171B2">
        <w:tc>
          <w:tcPr>
            <w:tcW w:w="3496" w:type="pct"/>
            <w:hideMark/>
          </w:tcPr>
          <w:p w14:paraId="7C288AF7" w14:textId="1E4861D5" w:rsidR="000E4183" w:rsidRPr="00485F8B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</w:t>
            </w:r>
            <w:r w:rsidRPr="00485F8B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และกิจการร่วมค้า</w:t>
            </w:r>
            <w:r w:rsidRPr="00485F8B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สำหรับเงินกู้ยืม การออกหุ้นกู้ </w:t>
            </w:r>
          </w:p>
          <w:p w14:paraId="3A682F00" w14:textId="77777777" w:rsidR="000E4183" w:rsidRPr="00485F8B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363E199D" w:rsidR="000E4183" w:rsidRPr="00485F8B" w:rsidRDefault="00894BBE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5,336</w:t>
            </w:r>
          </w:p>
        </w:tc>
        <w:tc>
          <w:tcPr>
            <w:tcW w:w="142" w:type="pct"/>
          </w:tcPr>
          <w:p w14:paraId="54CABF59" w14:textId="77777777" w:rsidR="000E4183" w:rsidRPr="00485F8B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11BA695" w14:textId="73600E24" w:rsidR="000E4183" w:rsidRPr="00485F8B" w:rsidRDefault="00B32A70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84,790</w:t>
            </w:r>
          </w:p>
        </w:tc>
      </w:tr>
      <w:tr w:rsidR="009E29AB" w:rsidRPr="00485F8B" w14:paraId="02C9DF9F" w14:textId="77777777" w:rsidTr="00BD52C0">
        <w:tc>
          <w:tcPr>
            <w:tcW w:w="3496" w:type="pct"/>
            <w:hideMark/>
          </w:tcPr>
          <w:p w14:paraId="4B33B81A" w14:textId="492F5F24" w:rsidR="000E4183" w:rsidRPr="00485F8B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93F236" w14:textId="40CB43FF" w:rsidR="000E4183" w:rsidRPr="00485F8B" w:rsidRDefault="00894BBE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142" w:type="pct"/>
          </w:tcPr>
          <w:p w14:paraId="63BFE472" w14:textId="77777777" w:rsidR="000E4183" w:rsidRPr="00485F8B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BD9A8" w14:textId="79B55071" w:rsidR="000E4183" w:rsidRPr="00485F8B" w:rsidRDefault="00B32A70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8B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0E4183" w:rsidRPr="00485F8B" w14:paraId="4946BAA8" w14:textId="77777777" w:rsidTr="005171B2">
        <w:tc>
          <w:tcPr>
            <w:tcW w:w="3496" w:type="pct"/>
            <w:hideMark/>
          </w:tcPr>
          <w:p w14:paraId="15948538" w14:textId="77777777" w:rsidR="000E4183" w:rsidRPr="00485F8B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722431E3" w:rsidR="000E4183" w:rsidRPr="00485F8B" w:rsidRDefault="00894BBE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24,788</w:t>
            </w:r>
          </w:p>
        </w:tc>
        <w:tc>
          <w:tcPr>
            <w:tcW w:w="142" w:type="pct"/>
          </w:tcPr>
          <w:p w14:paraId="25176457" w14:textId="77777777" w:rsidR="000E4183" w:rsidRPr="00485F8B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440694CC" w:rsidR="000E4183" w:rsidRPr="00485F8B" w:rsidRDefault="00B32A70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94,597</w:t>
            </w:r>
          </w:p>
        </w:tc>
      </w:tr>
    </w:tbl>
    <w:p w14:paraId="2F375352" w14:textId="63D65CD4" w:rsidR="00A60247" w:rsidRPr="00485F8B" w:rsidRDefault="00A60247" w:rsidP="000D0B9D">
      <w:pPr>
        <w:spacing w:line="240" w:lineRule="auto"/>
        <w:jc w:val="thaiDistribute"/>
        <w:rPr>
          <w:rFonts w:asciiTheme="majorBidi" w:hAnsiTheme="majorBidi" w:cstheme="majorBidi"/>
          <w:strike/>
          <w:spacing w:val="-2"/>
          <w:sz w:val="30"/>
          <w:szCs w:val="30"/>
          <w:cs/>
        </w:rPr>
      </w:pPr>
    </w:p>
    <w:p w14:paraId="78844A2D" w14:textId="638AE358" w:rsidR="00A60247" w:rsidRPr="00485F8B" w:rsidRDefault="00A60247" w:rsidP="00C8443F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485F8B">
        <w:rPr>
          <w:rFonts w:asciiTheme="majorBidi" w:hAnsiTheme="majorBidi" w:hint="cs"/>
          <w:sz w:val="30"/>
          <w:szCs w:val="30"/>
          <w:cs/>
        </w:rPr>
        <w:t>ณ</w:t>
      </w:r>
      <w:r w:rsidRPr="00485F8B">
        <w:rPr>
          <w:rFonts w:asciiTheme="majorBidi" w:hAnsiTheme="majorBidi"/>
          <w:sz w:val="30"/>
          <w:szCs w:val="30"/>
          <w:cs/>
        </w:rPr>
        <w:t xml:space="preserve"> </w:t>
      </w:r>
      <w:r w:rsidRPr="00485F8B">
        <w:rPr>
          <w:rFonts w:asciiTheme="majorBidi" w:hAnsiTheme="majorBidi" w:hint="cs"/>
          <w:sz w:val="30"/>
          <w:szCs w:val="30"/>
          <w:cs/>
        </w:rPr>
        <w:t>วันที่</w:t>
      </w:r>
      <w:r w:rsidRPr="00485F8B">
        <w:rPr>
          <w:rFonts w:asciiTheme="majorBidi" w:hAnsiTheme="majorBidi" w:hint="eastAsia"/>
          <w:sz w:val="30"/>
          <w:szCs w:val="30"/>
        </w:rPr>
        <w:t> </w:t>
      </w:r>
      <w:r w:rsidR="005C51C5" w:rsidRPr="00485F8B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5C51C5" w:rsidRPr="00485F8B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5C51C5" w:rsidRPr="00485F8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C51C5" w:rsidRPr="00485F8B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485F8B">
        <w:rPr>
          <w:rFonts w:asciiTheme="majorBidi" w:hAnsiTheme="majorBidi" w:hint="cs"/>
          <w:sz w:val="30"/>
          <w:szCs w:val="30"/>
          <w:cs/>
        </w:rPr>
        <w:t>ภาระผูกพันอื่นตามสัญญาไม่มีการเปลี่ยนแปลงอย่างมีสาระสำคัญในระหว่างงวด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Pr="00485F8B">
        <w:rPr>
          <w:rFonts w:asciiTheme="majorBidi" w:hAnsiTheme="majorBidi"/>
          <w:sz w:val="30"/>
          <w:szCs w:val="30"/>
          <w:cs/>
        </w:rPr>
        <w:t xml:space="preserve"> </w:t>
      </w:r>
      <w:r w:rsidRPr="00485F8B">
        <w:rPr>
          <w:rFonts w:asciiTheme="majorBidi" w:hAnsiTheme="majorBidi"/>
          <w:sz w:val="30"/>
          <w:szCs w:val="30"/>
        </w:rPr>
        <w:t>31</w:t>
      </w:r>
      <w:r w:rsidRPr="00485F8B">
        <w:rPr>
          <w:rFonts w:asciiTheme="majorBidi" w:hAnsiTheme="majorBidi"/>
          <w:sz w:val="30"/>
          <w:szCs w:val="30"/>
          <w:cs/>
        </w:rPr>
        <w:t xml:space="preserve"> </w:t>
      </w:r>
      <w:r w:rsidRPr="00485F8B">
        <w:rPr>
          <w:rFonts w:asciiTheme="majorBidi" w:hAnsiTheme="majorBidi" w:hint="cs"/>
          <w:sz w:val="30"/>
          <w:szCs w:val="30"/>
          <w:cs/>
        </w:rPr>
        <w:t>ธันวาคม</w:t>
      </w:r>
      <w:r w:rsidRPr="00485F8B">
        <w:rPr>
          <w:rFonts w:asciiTheme="majorBidi" w:hAnsiTheme="majorBidi" w:hint="eastAsia"/>
          <w:sz w:val="30"/>
          <w:szCs w:val="30"/>
        </w:rPr>
        <w:t> </w:t>
      </w:r>
      <w:r w:rsidRPr="00485F8B">
        <w:rPr>
          <w:rFonts w:asciiTheme="majorBidi" w:hAnsiTheme="majorBidi"/>
          <w:sz w:val="30"/>
          <w:szCs w:val="30"/>
        </w:rPr>
        <w:t>256</w:t>
      </w:r>
      <w:r w:rsidR="005C51C5" w:rsidRPr="00485F8B">
        <w:rPr>
          <w:rFonts w:asciiTheme="majorBidi" w:hAnsiTheme="majorBidi"/>
          <w:sz w:val="30"/>
          <w:szCs w:val="30"/>
        </w:rPr>
        <w:t>8</w:t>
      </w:r>
    </w:p>
    <w:p w14:paraId="1C902ACF" w14:textId="639A3D8F" w:rsidR="005F487E" w:rsidRPr="00485F8B" w:rsidRDefault="005F4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bidi="ar-SA"/>
        </w:rPr>
      </w:pPr>
      <w:r w:rsidRPr="00485F8B">
        <w:rPr>
          <w:rFonts w:asciiTheme="majorBidi" w:hAnsiTheme="majorBidi"/>
          <w:sz w:val="30"/>
          <w:szCs w:val="30"/>
        </w:rPr>
        <w:br w:type="page"/>
      </w:r>
    </w:p>
    <w:p w14:paraId="715A8800" w14:textId="77777777" w:rsidR="00234BF8" w:rsidRPr="00485F8B" w:rsidRDefault="00234BF8" w:rsidP="00234BF8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5F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คดีฟ้องร้อง</w:t>
      </w:r>
    </w:p>
    <w:p w14:paraId="39206608" w14:textId="77777777" w:rsidR="00234BF8" w:rsidRPr="00CC02D4" w:rsidRDefault="00234BF8" w:rsidP="00234BF8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cs/>
        </w:rPr>
      </w:pPr>
    </w:p>
    <w:p w14:paraId="39235C31" w14:textId="77777777" w:rsidR="00D4239B" w:rsidRPr="00485F8B" w:rsidRDefault="00D4239B" w:rsidP="00D4239B">
      <w:pPr>
        <w:pStyle w:val="block"/>
        <w:numPr>
          <w:ilvl w:val="0"/>
          <w:numId w:val="40"/>
        </w:num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bidi="th-TH"/>
        </w:rPr>
      </w:pPr>
      <w:r w:rsidRPr="00485F8B"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1C948E0F" w14:textId="77777777" w:rsidR="00D4239B" w:rsidRPr="00485F8B" w:rsidRDefault="00D4239B" w:rsidP="00D4239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Cs w:val="22"/>
          <w:lang w:bidi="th-TH"/>
        </w:rPr>
      </w:pPr>
    </w:p>
    <w:p w14:paraId="0A1A8927" w14:textId="77777777" w:rsidR="00D4239B" w:rsidRPr="00485F8B" w:rsidRDefault="00D4239B" w:rsidP="00D4239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ในระหว่างไตรมาสที่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3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bidi="th-TH"/>
        </w:rPr>
        <w:t>ปี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2557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ได้ยื่นฟ้องต่อศาลแพ่งและศาลจังหวัดระยองจำนวนหลายคดี 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 จากกรณีท่อรับน้ำมันดิบของบริษัทรั่ว ซึ่งคดีฟ้องร้องบางส่วนได้ยุติแล้ว และคดีฟ้องร้องบางส่วนศาลแพ่งได้มีคำพิพากษาเมื่อวันที่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25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bidi="th-TH"/>
        </w:rPr>
        <w:t>สิงหาคม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2559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11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>.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26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bidi="th-TH"/>
        </w:rPr>
        <w:t>ล้านบาท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ซึ่งบริษัทได้ยื่นอุทธรณ์ต่อศาลเมื่อวันที่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17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กุมภาพันธ์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2560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11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พฤษภาคม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2561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20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ธันวาคม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2561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ส่วนโจทก์ที่เหลือ ศาลอุทธรณ์พิพากษาให้บริษัทชดใช้ค่าเสียหายพร้อมดอกเบี้ยตามคำพิพากษาศาลชั้นต้น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370C5D62" w14:textId="77777777" w:rsidR="00D4239B" w:rsidRPr="00485F8B" w:rsidRDefault="00D4239B" w:rsidP="00D4239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2"/>
          <w:szCs w:val="22"/>
          <w:lang w:bidi="th-TH"/>
        </w:rPr>
      </w:pPr>
    </w:p>
    <w:p w14:paraId="706745A0" w14:textId="77777777" w:rsidR="00D4239B" w:rsidRPr="00485F8B" w:rsidRDefault="00D4239B" w:rsidP="00D4239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สำหรับคดีฟ้องร้องที่ศาลจังหวัดระยอง 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>28</w:t>
      </w:r>
      <w:r w:rsidRPr="00485F8B">
        <w:rPr>
          <w:rFonts w:ascii="Angsana New" w:hAnsi="Angsana New"/>
          <w:spacing w:val="-2"/>
          <w:sz w:val="30"/>
          <w:szCs w:val="30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กันยายน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>2561</w:t>
      </w:r>
      <w:r w:rsidRPr="00485F8B">
        <w:rPr>
          <w:rFonts w:ascii="Angsana New" w:hAnsi="Angsana New"/>
          <w:spacing w:val="-2"/>
          <w:sz w:val="30"/>
          <w:szCs w:val="30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ศาลจังหวัดระยองได้มีคำพิพากษาให้บริษัทชดใช้ค่าเสียหายพร้อมดอกเบี้ยเป็นจำนวนเงินสุทธิประมาณ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>38</w:t>
      </w:r>
      <w:r w:rsidRPr="00485F8B">
        <w:rPr>
          <w:rFonts w:ascii="Angsana New" w:hAnsi="Angsana New"/>
          <w:spacing w:val="-2"/>
          <w:sz w:val="30"/>
          <w:szCs w:val="30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ล้านบาท โดยหักเงินเยียวยาที่บริษัทได้จ่ายชดใช้ให้โจทก์แล้วก่อนหน้านี้เป็นจำนวน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24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ล้านบาทและส่วนที่เหลือบริษัทได้นำเงินไปวางที่ศาลจังหวัดระยองในวันที่ </w:t>
      </w:r>
      <w:r w:rsidRPr="00485F8B">
        <w:rPr>
          <w:rFonts w:ascii="Angsana New" w:hAnsi="Angsana New"/>
          <w:spacing w:val="-2"/>
          <w:sz w:val="30"/>
          <w:szCs w:val="30"/>
        </w:rPr>
        <w:t xml:space="preserve">               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>25</w:t>
      </w:r>
      <w:r w:rsidRPr="00485F8B">
        <w:rPr>
          <w:rFonts w:ascii="Angsana New" w:hAnsi="Angsana New"/>
          <w:spacing w:val="-2"/>
          <w:sz w:val="30"/>
          <w:szCs w:val="30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กุมภาพันธ์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>2562</w:t>
      </w:r>
      <w:r w:rsidRPr="00485F8B">
        <w:rPr>
          <w:rFonts w:ascii="Angsana New" w:hAnsi="Angsana New"/>
          <w:spacing w:val="-2"/>
          <w:sz w:val="30"/>
          <w:szCs w:val="30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โดยมีโจทก์บางรายยื่นอุทธรณ์คำพิพากษาของศาลจังหวัดระยอง และบริษัทได้ยื่นคำแก้อุทธรณ์ต่อศาลจังหวัดระยองเมื่อวันที่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>2</w:t>
      </w:r>
      <w:r w:rsidRPr="00485F8B">
        <w:rPr>
          <w:rFonts w:ascii="Angsana New" w:hAnsi="Angsana New"/>
          <w:spacing w:val="-2"/>
          <w:sz w:val="30"/>
          <w:szCs w:val="30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ตุลาคม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>2562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1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กันยายน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2563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ศาลอุทธรณ์ภาค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2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25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ล้านบาท ซึ่งครอบคลุมค่าเสียหายตามคำพิพากษาไปวางที่ศาลจังหวัดระยองในวันที่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30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กันยายน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2563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14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ตุลาคม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2563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ศาลจังหวัดระยองได้นัดฟังคำพิพากษาหรือคำสั่งศาลอุทธรณ์ภาค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2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เพิ่มเติมในวันที่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26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พฤศจิกายน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2563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มีนาคม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2564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โดยศาลฎีกาได้มีคำสั่งรับฎีกาโจทก์เมื่อวันที่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2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มีนาคม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2565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และได้ส่งสำเนาคำฟ้องฎีกาให้แก่บริษัทเมื่อวันที่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19 </w:t>
      </w: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มีนาคม </w:t>
      </w:r>
      <w:r w:rsidRPr="00485F8B">
        <w:rPr>
          <w:rFonts w:ascii="Angsana New" w:hAnsi="Angsana New"/>
          <w:spacing w:val="-2"/>
          <w:sz w:val="30"/>
          <w:szCs w:val="30"/>
          <w:lang w:bidi="th-TH"/>
        </w:rPr>
        <w:t xml:space="preserve">2565 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บริษัทได้ยื่นคำแก้ฎีกาเมื่อวันที่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 xml:space="preserve">13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กันยายน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 xml:space="preserve">2565              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44E700D6" w14:textId="77777777" w:rsidR="00D4239B" w:rsidRPr="00485F8B" w:rsidRDefault="00D4239B" w:rsidP="00D4239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2"/>
          <w:szCs w:val="22"/>
          <w:lang w:val="en-US" w:bidi="th-TH"/>
        </w:rPr>
      </w:pPr>
    </w:p>
    <w:p w14:paraId="186FC1AE" w14:textId="77777777" w:rsidR="00C51266" w:rsidRPr="00485F8B" w:rsidRDefault="00D4239B" w:rsidP="00C51266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85F8B">
        <w:rPr>
          <w:rFonts w:ascii="Angsana New" w:hAnsi="Angsana New"/>
          <w:sz w:val="30"/>
          <w:szCs w:val="30"/>
          <w:cs/>
          <w:lang w:val="en-US" w:bidi="th-TH"/>
        </w:rPr>
        <w:t xml:space="preserve">ต่อมาเมื่อวันที่ </w:t>
      </w:r>
      <w:r w:rsidRPr="00485F8B">
        <w:rPr>
          <w:rFonts w:ascii="Angsana New" w:hAnsi="Angsana New"/>
          <w:sz w:val="30"/>
          <w:szCs w:val="30"/>
          <w:lang w:val="en-US" w:bidi="th-TH"/>
        </w:rPr>
        <w:t xml:space="preserve">28 </w:t>
      </w:r>
      <w:r w:rsidRPr="00485F8B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กรกฎาคม </w:t>
      </w:r>
      <w:r w:rsidRPr="00485F8B">
        <w:rPr>
          <w:rFonts w:ascii="Angsana New" w:hAnsi="Angsana New"/>
          <w:sz w:val="30"/>
          <w:szCs w:val="30"/>
          <w:lang w:val="en-US" w:bidi="th-TH"/>
        </w:rPr>
        <w:t xml:space="preserve">2566 </w:t>
      </w:r>
      <w:r w:rsidRPr="00485F8B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บริษัทได้รับหมายเรียกและสำเนาคำฟ้องคดีแพ่งในคดีที่กรมอุทยานแห่งชาติ สัตว์ป่า และพันธุ์พืช ได้ยื่นฟ้องบริษัทเป็นจำเลย ต่อศาลจังหวัดระยอง ในข้อหาละเมิด ทำให้เกิดความเสียหายต่อทรัพยากรธรรมชาติ และให้ชดใช้ค่าเสียหาย โดยโจทก์กล่าวอ้างว่า เหตุการณ์น้ำมันดิบรั่วไหลในปี </w:t>
      </w:r>
      <w:r w:rsidRPr="00485F8B">
        <w:rPr>
          <w:rFonts w:ascii="Angsana New" w:hAnsi="Angsana New"/>
          <w:sz w:val="30"/>
          <w:szCs w:val="30"/>
          <w:lang w:val="en-US" w:bidi="th-TH"/>
        </w:rPr>
        <w:t xml:space="preserve">2556 </w:t>
      </w:r>
      <w:r w:rsidRPr="00485F8B">
        <w:rPr>
          <w:rFonts w:ascii="Angsana New" w:hAnsi="Angsana New" w:hint="cs"/>
          <w:sz w:val="30"/>
          <w:szCs w:val="30"/>
          <w:cs/>
          <w:lang w:val="en-US" w:bidi="th-TH"/>
        </w:rPr>
        <w:t>ส่งผลให้โจทก์ได้รับความเสียหาย บริษัทและที่ปรึกษากฎหมายของบริษัทได้พิจารณาข้อเท็จจริง หลักฐาน และข้อกฎหมายที่เกี่ยวข้องแล้ว เห็นว่า บริษัทได้ชดใช้ เยียวยา และทำให้ทรัพยากรธรรมชาติและสิ่งแวดล้อมกลับคืนสู่สภาวะปกติแล้ว หลังจากเกิดเหตุ จึงไม่มีหน้าที่ต้องรับผิดตามฟ้อง ดังนั้น บริษัทจึงไม่ได้บันทึกค่าเผื่อผลเสียหายที่อาจเกิดขึ้น</w:t>
      </w:r>
      <w:r w:rsidRPr="00485F8B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จากคดีดังกล่าว เมื่อวันที่ </w:t>
      </w:r>
      <w:r w:rsidRPr="00485F8B">
        <w:rPr>
          <w:rFonts w:ascii="Angsana New" w:hAnsi="Angsana New"/>
          <w:sz w:val="30"/>
          <w:szCs w:val="30"/>
          <w:lang w:val="en-US" w:bidi="th-TH"/>
        </w:rPr>
        <w:t xml:space="preserve">5 </w:t>
      </w:r>
      <w:r w:rsidRPr="00485F8B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มิถุนายน </w:t>
      </w:r>
      <w:r w:rsidRPr="00485F8B">
        <w:rPr>
          <w:rFonts w:ascii="Angsana New" w:hAnsi="Angsana New"/>
          <w:sz w:val="30"/>
          <w:szCs w:val="30"/>
          <w:lang w:val="en-US" w:bidi="th-TH"/>
        </w:rPr>
        <w:t xml:space="preserve">2568 </w:t>
      </w:r>
      <w:r w:rsidRPr="00485F8B">
        <w:rPr>
          <w:rFonts w:ascii="Angsana New" w:hAnsi="Angsana New" w:hint="cs"/>
          <w:sz w:val="30"/>
          <w:szCs w:val="30"/>
          <w:cs/>
          <w:lang w:val="en-US" w:bidi="th-TH"/>
        </w:rPr>
        <w:t xml:space="preserve">ศาลจังหวัดระยองมีคำพิพากษายกฟ้องโจทก์ ซึ่งต่อมาเมื่อวันที่ </w:t>
      </w:r>
      <w:r w:rsidRPr="00485F8B">
        <w:rPr>
          <w:rFonts w:ascii="Angsana New" w:hAnsi="Angsana New"/>
          <w:sz w:val="30"/>
          <w:szCs w:val="30"/>
          <w:lang w:val="en-US" w:bidi="th-TH"/>
        </w:rPr>
        <w:t xml:space="preserve">25 </w:t>
      </w:r>
      <w:r w:rsidRPr="00485F8B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ตุลาคม </w:t>
      </w:r>
      <w:r w:rsidRPr="00485F8B">
        <w:rPr>
          <w:rFonts w:ascii="Angsana New" w:hAnsi="Angsana New"/>
          <w:sz w:val="30"/>
          <w:szCs w:val="30"/>
          <w:lang w:val="en-US" w:bidi="th-TH"/>
        </w:rPr>
        <w:t xml:space="preserve">2568 </w:t>
      </w:r>
      <w:r w:rsidRPr="00485F8B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บริษัทได้รับหมายแจ้งสำเนาอุทธรณ์ของโจทก์จากศาลจังหวัดระยอง </w:t>
      </w:r>
      <w:r w:rsidR="00C51266" w:rsidRPr="00485F8B">
        <w:rPr>
          <w:rFonts w:ascii="Angsana New" w:hAnsi="Angsana New"/>
          <w:sz w:val="30"/>
          <w:szCs w:val="30"/>
          <w:cs/>
          <w:lang w:val="en-US" w:bidi="th-TH"/>
        </w:rPr>
        <w:t xml:space="preserve">ซึ่งบริษัทได้ยื่นคำแก้อุทธรณ์เมื่อวันที่ </w:t>
      </w:r>
      <w:r w:rsidR="00C51266" w:rsidRPr="00485F8B">
        <w:rPr>
          <w:rFonts w:ascii="Angsana New" w:hAnsi="Angsana New"/>
          <w:sz w:val="30"/>
          <w:szCs w:val="30"/>
          <w:lang w:val="en-US" w:bidi="th-TH"/>
        </w:rPr>
        <w:t xml:space="preserve">28 </w:t>
      </w:r>
      <w:r w:rsidR="00C51266" w:rsidRPr="00485F8B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="00C51266" w:rsidRPr="00485F8B">
        <w:rPr>
          <w:rFonts w:ascii="Angsana New" w:hAnsi="Angsana New"/>
          <w:sz w:val="30"/>
          <w:szCs w:val="30"/>
          <w:lang w:val="en-US" w:bidi="th-TH"/>
        </w:rPr>
        <w:t xml:space="preserve">2569 </w:t>
      </w:r>
      <w:r w:rsidR="00C51266" w:rsidRPr="00485F8B">
        <w:rPr>
          <w:rFonts w:ascii="Angsana New" w:hAnsi="Angsana New" w:hint="cs"/>
          <w:sz w:val="30"/>
          <w:szCs w:val="30"/>
          <w:cs/>
          <w:lang w:val="en-US" w:bidi="th-TH"/>
        </w:rPr>
        <w:t xml:space="preserve">ทั้งนี้ คดีอยู่ระหว่างการพิจารณาของศาลอุทธรณ์ภาค </w:t>
      </w:r>
      <w:r w:rsidR="00C51266" w:rsidRPr="00485F8B">
        <w:rPr>
          <w:rFonts w:ascii="Angsana New" w:hAnsi="Angsana New"/>
          <w:sz w:val="30"/>
          <w:szCs w:val="30"/>
          <w:lang w:val="en-US" w:bidi="th-TH"/>
        </w:rPr>
        <w:t>2</w:t>
      </w:r>
    </w:p>
    <w:p w14:paraId="4BC66D01" w14:textId="77777777" w:rsidR="00D4239B" w:rsidRPr="00485F8B" w:rsidRDefault="00D4239B" w:rsidP="00D4239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650A1E6" w14:textId="77777777" w:rsidR="00D4239B" w:rsidRPr="00485F8B" w:rsidRDefault="00D4239B" w:rsidP="00D4239B">
      <w:pPr>
        <w:pStyle w:val="block"/>
        <w:numPr>
          <w:ilvl w:val="0"/>
          <w:numId w:val="40"/>
        </w:num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bidi="th-TH"/>
        </w:rPr>
      </w:pPr>
      <w:r w:rsidRPr="00485F8B"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คดีความเกี่ยวกับการโอนสิทธิการรับชำระเงินค่าวัตถุดิบของบริษัทย่อย</w:t>
      </w:r>
    </w:p>
    <w:p w14:paraId="2E5FA290" w14:textId="77777777" w:rsidR="00D4239B" w:rsidRPr="00485F8B" w:rsidRDefault="00D4239B" w:rsidP="00D4239B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pacing w:val="-4"/>
          <w:sz w:val="30"/>
          <w:szCs w:val="30"/>
          <w:lang w:bidi="th-TH"/>
        </w:rPr>
      </w:pPr>
    </w:p>
    <w:p w14:paraId="25EC3605" w14:textId="77777777" w:rsidR="00D4239B" w:rsidRPr="00485F8B" w:rsidRDefault="00D4239B" w:rsidP="00D4239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485F8B">
        <w:rPr>
          <w:rFonts w:ascii="Angsana New" w:hAnsi="Angsana New"/>
          <w:spacing w:val="-2"/>
          <w:sz w:val="30"/>
          <w:szCs w:val="30"/>
          <w:cs/>
          <w:lang w:bidi="th-TH"/>
        </w:rPr>
        <w:t>ใน</w:t>
      </w:r>
      <w:r w:rsidRPr="00485F8B">
        <w:rPr>
          <w:rFonts w:ascii="Angsana New" w:hAnsi="Angsana New"/>
          <w:spacing w:val="-4"/>
          <w:sz w:val="30"/>
          <w:szCs w:val="30"/>
          <w:cs/>
          <w:lang w:bidi="th-TH"/>
        </w:rPr>
        <w:t>ปี</w:t>
      </w:r>
      <w:r w:rsidRPr="00485F8B">
        <w:rPr>
          <w:rFonts w:ascii="Angsana New" w:hAnsi="Angsana New"/>
          <w:spacing w:val="-4"/>
          <w:sz w:val="30"/>
          <w:szCs w:val="30"/>
        </w:rPr>
        <w:t xml:space="preserve"> 2563 </w:t>
      </w:r>
      <w:r w:rsidRPr="00485F8B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บริษัทแห่งหนึ่ง ซึ่งเป็นคู่ค้าเดิมของบริษัทย่อยได้ยื่นฟ้องบริษัทย่อยเป็นคดีแพ่งในข้อหาผิดสัญญา</w:t>
      </w:r>
      <w:r w:rsidRPr="00485F8B">
        <w:rPr>
          <w:rFonts w:ascii="Angsana New" w:hAnsi="Angsana New"/>
          <w:spacing w:val="-4"/>
          <w:sz w:val="30"/>
          <w:szCs w:val="30"/>
        </w:rPr>
        <w:t xml:space="preserve"> </w:t>
      </w:r>
      <w:r w:rsidRPr="00485F8B">
        <w:rPr>
          <w:rFonts w:ascii="Angsana New" w:hAnsi="Angsana New"/>
          <w:spacing w:val="-4"/>
          <w:sz w:val="30"/>
          <w:szCs w:val="30"/>
          <w:cs/>
          <w:lang w:bidi="th-TH"/>
        </w:rPr>
        <w:t>เรียกเงินคืน และเรียกค่าเสียหาย รวม</w:t>
      </w:r>
      <w:r w:rsidRPr="00485F8B">
        <w:rPr>
          <w:rFonts w:ascii="Angsana New" w:hAnsi="Angsana New"/>
          <w:spacing w:val="-4"/>
          <w:sz w:val="30"/>
          <w:szCs w:val="30"/>
        </w:rPr>
        <w:t xml:space="preserve"> 3 </w:t>
      </w:r>
      <w:r w:rsidRPr="00485F8B">
        <w:rPr>
          <w:rFonts w:ascii="Angsana New" w:hAnsi="Angsana New"/>
          <w:spacing w:val="-4"/>
          <w:sz w:val="30"/>
          <w:szCs w:val="30"/>
          <w:cs/>
          <w:lang w:bidi="th-TH"/>
        </w:rPr>
        <w:t>คดี เป็นเงินต้นและดอกเบี้ยทั้งสิ้น</w:t>
      </w:r>
      <w:r w:rsidRPr="00485F8B">
        <w:rPr>
          <w:rFonts w:ascii="Angsana New" w:hAnsi="Angsana New"/>
          <w:spacing w:val="-4"/>
          <w:sz w:val="30"/>
          <w:szCs w:val="30"/>
        </w:rPr>
        <w:t xml:space="preserve"> 1,069.23 </w:t>
      </w:r>
      <w:r w:rsidRPr="00485F8B">
        <w:rPr>
          <w:rFonts w:ascii="Angsana New" w:hAnsi="Angsana New"/>
          <w:spacing w:val="-4"/>
          <w:sz w:val="30"/>
          <w:szCs w:val="30"/>
          <w:cs/>
          <w:lang w:bidi="th-TH"/>
        </w:rPr>
        <w:t>ล้านบาท ทั้งนี้ 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485F8B">
        <w:rPr>
          <w:rFonts w:ascii="Angsana New" w:hAnsi="Angsana New"/>
          <w:spacing w:val="-4"/>
          <w:sz w:val="30"/>
          <w:szCs w:val="30"/>
        </w:rPr>
        <w:t xml:space="preserve"> </w:t>
      </w:r>
      <w:r w:rsidRPr="00485F8B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บริษัทย่อยมิได้กระทำผิดสัญญาตามฟ้อง บริษัทย่อยจึงไม่มีหน้าที่ต้องชำระเงินและค่าเสียหาย</w:t>
      </w:r>
      <w:r w:rsidRPr="00485F8B">
        <w:rPr>
          <w:rFonts w:ascii="Angsana New" w:hAnsi="Angsana New"/>
          <w:spacing w:val="-4"/>
          <w:sz w:val="30"/>
          <w:szCs w:val="30"/>
        </w:rPr>
        <w:t xml:space="preserve"> </w:t>
      </w:r>
      <w:r w:rsidRPr="00485F8B">
        <w:rPr>
          <w:rFonts w:ascii="Angsana New" w:hAnsi="Angsana New"/>
          <w:spacing w:val="-4"/>
          <w:sz w:val="30"/>
          <w:szCs w:val="30"/>
          <w:cs/>
          <w:lang w:bidi="th-TH"/>
        </w:rPr>
        <w:t>โดยได้แต่งตั้งทนายความเพื่อยื่นคำให้การต่อสู้คดี</w:t>
      </w:r>
      <w:r w:rsidRPr="00485F8B">
        <w:rPr>
          <w:rFonts w:ascii="Angsana New" w:hAnsi="Angsana New"/>
          <w:spacing w:val="-4"/>
          <w:sz w:val="30"/>
          <w:szCs w:val="30"/>
        </w:rPr>
        <w:t xml:space="preserve"> </w:t>
      </w:r>
      <w:r w:rsidRPr="00485F8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            ทั้งนี้ ทั้งสามคดีอยู่ระหว่างการพิจารณาของศาลอุทธรณ์</w:t>
      </w:r>
    </w:p>
    <w:p w14:paraId="71E13122" w14:textId="77777777" w:rsidR="00D4239B" w:rsidRPr="00485F8B" w:rsidRDefault="00D4239B" w:rsidP="00D4239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p w14:paraId="6726E4F4" w14:textId="77777777" w:rsidR="00D4239B" w:rsidRPr="00485F8B" w:rsidRDefault="00D4239B" w:rsidP="00D4239B">
      <w:pPr>
        <w:pStyle w:val="block"/>
        <w:numPr>
          <w:ilvl w:val="0"/>
          <w:numId w:val="40"/>
        </w:numPr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bidi="th-TH"/>
        </w:rPr>
      </w:pPr>
      <w:r w:rsidRPr="00485F8B"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bidi="th-TH"/>
        </w:rPr>
        <w:t xml:space="preserve">คดีความเกี่ยวกับกรณีท่อรับน้ำมันดิบรั่วในปี </w:t>
      </w:r>
      <w:r w:rsidRPr="00485F8B">
        <w:rPr>
          <w:rFonts w:ascii="Angsana New" w:hAnsi="Angsana New"/>
          <w:b/>
          <w:bCs/>
          <w:i/>
          <w:iCs/>
          <w:spacing w:val="-4"/>
          <w:sz w:val="30"/>
          <w:szCs w:val="30"/>
          <w:lang w:bidi="th-TH"/>
        </w:rPr>
        <w:t>2565</w:t>
      </w:r>
    </w:p>
    <w:p w14:paraId="5A2A4B5E" w14:textId="77777777" w:rsidR="00D4239B" w:rsidRPr="00485F8B" w:rsidRDefault="00D4239B" w:rsidP="00D4239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239A301D" w14:textId="7A33563D" w:rsidR="00D4239B" w:rsidRPr="00485F8B" w:rsidRDefault="00D4239B" w:rsidP="00D4239B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เมษายน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บริษัทได้รับหมายเรียกและสำเนาคำฟ้องคดีแพ่งในคดีที่สมาคมประมงพื้นบ้านท้องถิ่น และชาวประมง พ่อค้า แม่ค้าในจังหวัดระยองจำนวนหนึ่ง ได้ยื่นฟ้อง บริษัท สตาร์ปิโตรเลียม รีไฟน์นิ่ง จำกัด (มหาชน) เป็นจำเลยที่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และบริษัทเป็นจำเลยที่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ต่อศาลจังหวัดระยอง ในข้อหาละเมิด เรียกค่าเสียหาย และขอให้ฟื้นฟูทรัพยากรทางทะเล โดยโจทก์กล่าวอ้างว่า เหตุการณ์น้ำมันดิบรั่วไหลส่งผลให้โจทก์ได้รับความเสียหายจากการขาดรายได้ บริษัทและที่ปรึกษากฎหมายของบริษัทได้พิจารณาข้อเท็จจริง หลักฐาน และข้อกฎหมายที่เกี่ยวข้องแล้ว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  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เห็นว่า บริษัทไม่ได้กระทำละเมิดต่อโจทก์ตามที่กล่าวอ้างในคำฟ้อง จึงไม่มีหน้าที่ต้องรับผิดตามฟ้อง โดยบริษัทได้ยื่นคำให้การต่อสู้คดีต่อศาลจังหวัดระยองแล้วเมื่อวันที่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มิถุนายน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ดังนั้น บริษัทจึงไม่ได้บันทึกค่าเผื่อผลเสียหายที่อาจเกิดขึ้นจากคดีดังกล่าว โดยเมื่อวันที่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 xml:space="preserve">22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ธันวาคม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 xml:space="preserve">2568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ศาลจังหวัดระยองมีคำพิพากษายกฟ้องโจทก์ ต่อมาโจทก์ยื่นขยายระยะเวลายื่นอุทธรณ์</w:t>
      </w:r>
      <w:r w:rsidR="00C51266"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ถึงวันที่ </w:t>
      </w:r>
      <w:r w:rsidR="00C4385C" w:rsidRPr="00C4385C">
        <w:rPr>
          <w:rFonts w:ascii="Angsana New" w:hAnsi="Angsana New"/>
          <w:spacing w:val="-2"/>
          <w:sz w:val="30"/>
          <w:szCs w:val="30"/>
          <w:lang w:val="en-US" w:bidi="th-TH"/>
        </w:rPr>
        <w:t xml:space="preserve">25 </w:t>
      </w:r>
      <w:r w:rsidR="00C4385C" w:rsidRPr="00C4385C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พฤษภาคม</w:t>
      </w:r>
      <w:r w:rsidR="00C4385C" w:rsidRPr="00C4385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C4385C" w:rsidRPr="00C4385C">
        <w:rPr>
          <w:rFonts w:ascii="Angsana New" w:hAnsi="Angsana New"/>
          <w:spacing w:val="-2"/>
          <w:sz w:val="30"/>
          <w:szCs w:val="30"/>
          <w:lang w:val="en-US" w:bidi="th-TH"/>
        </w:rPr>
        <w:t>2569</w:t>
      </w:r>
    </w:p>
    <w:p w14:paraId="48245821" w14:textId="3B513787" w:rsidR="005F487E" w:rsidRPr="00485F8B" w:rsidRDefault="005F4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643DD80C" w14:textId="2E59DA9C" w:rsidR="003516BF" w:rsidRPr="00485F8B" w:rsidRDefault="003516BF" w:rsidP="003516BF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85F8B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BCE62D7" w14:textId="77777777" w:rsidR="00DF291D" w:rsidRPr="00485F8B" w:rsidRDefault="00DF291D" w:rsidP="0050160E">
      <w:pPr>
        <w:tabs>
          <w:tab w:val="clear" w:pos="680"/>
        </w:tabs>
        <w:spacing w:line="240" w:lineRule="auto"/>
        <w:ind w:right="-14"/>
        <w:jc w:val="thaiDistribute"/>
        <w:rPr>
          <w:rFonts w:asciiTheme="majorBidi" w:hAnsiTheme="majorBidi"/>
          <w:sz w:val="30"/>
          <w:szCs w:val="30"/>
        </w:rPr>
      </w:pPr>
    </w:p>
    <w:p w14:paraId="71E2A38E" w14:textId="77777777" w:rsidR="00C100CC" w:rsidRPr="00485F8B" w:rsidRDefault="00C100CC" w:rsidP="00C100CC">
      <w:pPr>
        <w:pStyle w:val="block"/>
        <w:spacing w:line="240" w:lineRule="auto"/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  <w:lang w:bidi="th-TH"/>
        </w:rPr>
      </w:pPr>
      <w:r w:rsidRPr="00485F8B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การจ่ายเงินปันผล</w:t>
      </w:r>
    </w:p>
    <w:p w14:paraId="242B7931" w14:textId="35CC19C6" w:rsidR="002E02F3" w:rsidRPr="009E29AB" w:rsidRDefault="00C100CC" w:rsidP="00D4239B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ในการประชุมสามัญผู้ถือหุ้นประจำปีของบริษัทเมื่อวันที่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2569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ผู้ถือหุ้นมีมติอนุมัติจ่ายเงินปันผลสำหรับผลประกอบการปี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2568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ในอัตราหุ้นละ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0.50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บาท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เป็นจำนวนเงินทั้งสิ้น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Theme="majorBidi" w:hAnsiTheme="majorBidi"/>
          <w:sz w:val="30"/>
          <w:szCs w:val="30"/>
        </w:rPr>
        <w:t>2,254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เงินปันผลดังกล่าวได้จ่ายให้แก่ผู้ถือหุ้นแล้วเมื่อวันที่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24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485F8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85F8B">
        <w:rPr>
          <w:rFonts w:ascii="Angsana New" w:hAnsi="Angsana New"/>
          <w:spacing w:val="-2"/>
          <w:sz w:val="30"/>
          <w:szCs w:val="30"/>
          <w:lang w:val="en-US" w:bidi="th-TH"/>
        </w:rPr>
        <w:t>2569</w:t>
      </w:r>
    </w:p>
    <w:sectPr w:rsidR="002E02F3" w:rsidRPr="009E29AB" w:rsidSect="001A4DEA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0E900" w14:textId="77777777" w:rsidR="00987D96" w:rsidRDefault="00987D96" w:rsidP="004956B4">
      <w:r>
        <w:separator/>
      </w:r>
    </w:p>
  </w:endnote>
  <w:endnote w:type="continuationSeparator" w:id="0">
    <w:p w14:paraId="459FF718" w14:textId="77777777" w:rsidR="00987D96" w:rsidRDefault="00987D96" w:rsidP="004956B4">
      <w:r>
        <w:continuationSeparator/>
      </w:r>
    </w:p>
  </w:endnote>
  <w:endnote w:type="continuationNotice" w:id="1">
    <w:p w14:paraId="6BF07B9F" w14:textId="77777777" w:rsidR="00987D96" w:rsidRDefault="00987D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2774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A44FFB5" w14:textId="77777777" w:rsidR="00D377DF" w:rsidRPr="003B4DA5" w:rsidRDefault="00D377D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D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D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D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B4D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D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95923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556DCA" w14:textId="77777777" w:rsidR="00B25129" w:rsidRPr="000945FC" w:rsidRDefault="00B2512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D4920" w14:textId="77777777" w:rsidR="00987D96" w:rsidRDefault="00987D96" w:rsidP="004956B4">
      <w:r>
        <w:separator/>
      </w:r>
    </w:p>
  </w:footnote>
  <w:footnote w:type="continuationSeparator" w:id="0">
    <w:p w14:paraId="4146A05E" w14:textId="77777777" w:rsidR="00987D96" w:rsidRDefault="00987D96" w:rsidP="004956B4">
      <w:r>
        <w:continuationSeparator/>
      </w:r>
    </w:p>
  </w:footnote>
  <w:footnote w:type="continuationNotice" w:id="1">
    <w:p w14:paraId="3773B54F" w14:textId="77777777" w:rsidR="00987D96" w:rsidRDefault="00987D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CCBBF" w14:textId="77777777" w:rsidR="00D377DF" w:rsidRPr="00586788" w:rsidRDefault="00D377DF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D43B209" w14:textId="77777777" w:rsidR="00586788" w:rsidRPr="00586788" w:rsidRDefault="00586788" w:rsidP="00586788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1F9135C" w14:textId="59B086EC" w:rsidR="00186D09" w:rsidRDefault="00186D09" w:rsidP="00186D09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080995" w:rsidRPr="00080995">
      <w:rPr>
        <w:rFonts w:ascii="Angsana New" w:hAnsi="Angsana New" w:hint="cs"/>
        <w:b/>
        <w:bCs/>
        <w:sz w:val="32"/>
        <w:szCs w:val="32"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2C8F3" w14:textId="77777777" w:rsidR="00D377DF" w:rsidRPr="00586788" w:rsidRDefault="00D377DF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B5E1A" w14:textId="77777777" w:rsidR="00186D09" w:rsidRPr="00586788" w:rsidRDefault="00186D09" w:rsidP="00186D0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6BA5F864" w14:textId="77777777" w:rsidR="00186D09" w:rsidRPr="00586788" w:rsidRDefault="00186D09" w:rsidP="00186D0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936F236" w14:textId="5B6C54AD" w:rsidR="00186D09" w:rsidRDefault="00186D09" w:rsidP="00186D09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080995" w:rsidRPr="00080995">
      <w:rPr>
        <w:rFonts w:ascii="Angsana New" w:hAnsi="Angsana New" w:hint="cs"/>
        <w:b/>
        <w:bCs/>
        <w:sz w:val="32"/>
        <w:szCs w:val="32"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6F263" w14:textId="77777777" w:rsidR="00186D09" w:rsidRPr="00586788" w:rsidRDefault="00186D09" w:rsidP="00186D0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3BBD819A" w14:textId="77777777" w:rsidR="00186D09" w:rsidRPr="00586788" w:rsidRDefault="00186D09" w:rsidP="00186D0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7021CF47" w14:textId="2C47DED9" w:rsidR="00186D09" w:rsidRDefault="00186D09" w:rsidP="00186D09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080995" w:rsidRPr="00080995">
      <w:rPr>
        <w:rFonts w:ascii="Angsana New" w:hAnsi="Angsana New" w:hint="cs"/>
        <w:b/>
        <w:bCs/>
        <w:sz w:val="32"/>
        <w:szCs w:val="32"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9CAEE" w14:textId="77777777" w:rsidR="00186D09" w:rsidRPr="00586788" w:rsidRDefault="00186D09" w:rsidP="00186D0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648AFB47" w14:textId="77777777" w:rsidR="00186D09" w:rsidRPr="00586788" w:rsidRDefault="00186D09" w:rsidP="00186D0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2D6C56F" w14:textId="271503C5" w:rsidR="00186D09" w:rsidRDefault="00186D09" w:rsidP="00186D09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080995" w:rsidRPr="00080995">
      <w:rPr>
        <w:rFonts w:ascii="Angsana New" w:hAnsi="Angsana New" w:hint="cs"/>
        <w:b/>
        <w:bCs/>
        <w:sz w:val="32"/>
        <w:szCs w:val="32"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5A9D8CFD" w14:textId="77777777" w:rsidR="00B25129" w:rsidRPr="00BF6E26" w:rsidRDefault="00B25129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059B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numFmt w:val="decimal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numFmt w:val="decimal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numFmt w:val="decimal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decimal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numFmt w:val="decimal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numFmt w:val="decimal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numFmt w:val="decimal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numFmt w:val="decimal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7ED3F18"/>
    <w:multiLevelType w:val="hybridMultilevel"/>
    <w:tmpl w:val="D55CC78A"/>
    <w:lvl w:ilvl="0" w:tplc="692C4740">
      <w:start w:val="1"/>
      <w:numFmt w:val="thaiLetters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8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10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6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BB56AB"/>
    <w:multiLevelType w:val="hybridMultilevel"/>
    <w:tmpl w:val="37D0A6BA"/>
    <w:lvl w:ilvl="0" w:tplc="F30EEF00">
      <w:start w:val="1"/>
      <w:numFmt w:val="thaiLetters"/>
      <w:lvlText w:val="(%1)"/>
      <w:lvlJc w:val="left"/>
      <w:pPr>
        <w:ind w:left="1759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479" w:hanging="360"/>
      </w:pPr>
    </w:lvl>
    <w:lvl w:ilvl="2" w:tplc="0409001B" w:tentative="1">
      <w:start w:val="1"/>
      <w:numFmt w:val="lowerRoman"/>
      <w:lvlText w:val="%3."/>
      <w:lvlJc w:val="right"/>
      <w:pPr>
        <w:ind w:left="3199" w:hanging="180"/>
      </w:pPr>
    </w:lvl>
    <w:lvl w:ilvl="3" w:tplc="0409000F" w:tentative="1">
      <w:start w:val="1"/>
      <w:numFmt w:val="decimal"/>
      <w:lvlText w:val="%4."/>
      <w:lvlJc w:val="left"/>
      <w:pPr>
        <w:ind w:left="3919" w:hanging="360"/>
      </w:pPr>
    </w:lvl>
    <w:lvl w:ilvl="4" w:tplc="04090019" w:tentative="1">
      <w:start w:val="1"/>
      <w:numFmt w:val="lowerLetter"/>
      <w:lvlText w:val="%5."/>
      <w:lvlJc w:val="left"/>
      <w:pPr>
        <w:ind w:left="4639" w:hanging="360"/>
      </w:pPr>
    </w:lvl>
    <w:lvl w:ilvl="5" w:tplc="0409001B" w:tentative="1">
      <w:start w:val="1"/>
      <w:numFmt w:val="lowerRoman"/>
      <w:lvlText w:val="%6."/>
      <w:lvlJc w:val="right"/>
      <w:pPr>
        <w:ind w:left="5359" w:hanging="180"/>
      </w:pPr>
    </w:lvl>
    <w:lvl w:ilvl="6" w:tplc="0409000F" w:tentative="1">
      <w:start w:val="1"/>
      <w:numFmt w:val="decimal"/>
      <w:lvlText w:val="%7."/>
      <w:lvlJc w:val="left"/>
      <w:pPr>
        <w:ind w:left="6079" w:hanging="360"/>
      </w:pPr>
    </w:lvl>
    <w:lvl w:ilvl="7" w:tplc="04090019" w:tentative="1">
      <w:start w:val="1"/>
      <w:numFmt w:val="lowerLetter"/>
      <w:lvlText w:val="%8."/>
      <w:lvlJc w:val="left"/>
      <w:pPr>
        <w:ind w:left="6799" w:hanging="360"/>
      </w:pPr>
    </w:lvl>
    <w:lvl w:ilvl="8" w:tplc="0409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19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05EC3"/>
    <w:multiLevelType w:val="hybridMultilevel"/>
    <w:tmpl w:val="D5162FE2"/>
    <w:lvl w:ilvl="0" w:tplc="FFFFFFFF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772E878E">
      <w:start w:val="1"/>
      <w:numFmt w:val="thaiLetters"/>
      <w:lvlText w:val="(%2)"/>
      <w:lvlJc w:val="left"/>
      <w:pPr>
        <w:ind w:left="225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970" w:hanging="180"/>
      </w:pPr>
    </w:lvl>
    <w:lvl w:ilvl="3" w:tplc="FFFFFFFF" w:tentative="1">
      <w:start w:val="1"/>
      <w:numFmt w:val="decimal"/>
      <w:lvlText w:val="%4."/>
      <w:lvlJc w:val="left"/>
      <w:pPr>
        <w:ind w:left="3690" w:hanging="360"/>
      </w:pPr>
    </w:lvl>
    <w:lvl w:ilvl="4" w:tplc="FFFFFFFF" w:tentative="1">
      <w:start w:val="1"/>
      <w:numFmt w:val="lowerLetter"/>
      <w:lvlText w:val="%5."/>
      <w:lvlJc w:val="left"/>
      <w:pPr>
        <w:ind w:left="4410" w:hanging="360"/>
      </w:pPr>
    </w:lvl>
    <w:lvl w:ilvl="5" w:tplc="FFFFFFFF" w:tentative="1">
      <w:start w:val="1"/>
      <w:numFmt w:val="lowerRoman"/>
      <w:lvlText w:val="%6."/>
      <w:lvlJc w:val="right"/>
      <w:pPr>
        <w:ind w:left="5130" w:hanging="180"/>
      </w:pPr>
    </w:lvl>
    <w:lvl w:ilvl="6" w:tplc="FFFFFFFF" w:tentative="1">
      <w:start w:val="1"/>
      <w:numFmt w:val="decimal"/>
      <w:lvlText w:val="%7."/>
      <w:lvlJc w:val="left"/>
      <w:pPr>
        <w:ind w:left="5850" w:hanging="360"/>
      </w:pPr>
    </w:lvl>
    <w:lvl w:ilvl="7" w:tplc="FFFFFFFF" w:tentative="1">
      <w:start w:val="1"/>
      <w:numFmt w:val="lowerLetter"/>
      <w:lvlText w:val="%8."/>
      <w:lvlJc w:val="left"/>
      <w:pPr>
        <w:ind w:left="6570" w:hanging="360"/>
      </w:pPr>
    </w:lvl>
    <w:lvl w:ilvl="8" w:tplc="FFFFFFFF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71F1008"/>
    <w:multiLevelType w:val="hybridMultilevel"/>
    <w:tmpl w:val="4D0E60B2"/>
    <w:lvl w:ilvl="0" w:tplc="040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7" w15:restartNumberingAfterBreak="0">
    <w:nsid w:val="66FE60DB"/>
    <w:multiLevelType w:val="hybridMultilevel"/>
    <w:tmpl w:val="050E58E8"/>
    <w:lvl w:ilvl="0" w:tplc="772E878E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8" w15:restartNumberingAfterBreak="0">
    <w:nsid w:val="6E672236"/>
    <w:multiLevelType w:val="hybridMultilevel"/>
    <w:tmpl w:val="B7584352"/>
    <w:lvl w:ilvl="0" w:tplc="0D108618">
      <w:start w:val="4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0509D"/>
    <w:multiLevelType w:val="singleLevel"/>
    <w:tmpl w:val="75D4D7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77546"/>
    <w:multiLevelType w:val="hybridMultilevel"/>
    <w:tmpl w:val="0228F14C"/>
    <w:lvl w:ilvl="0" w:tplc="596CFF34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i w:val="0"/>
        <w:iCs w:val="0"/>
        <w:sz w:val="30"/>
        <w:szCs w:val="30"/>
      </w:rPr>
    </w:lvl>
    <w:lvl w:ilvl="1" w:tplc="F30EEF00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92401138">
      <w:numFmt w:val="bullet"/>
      <w:lvlText w:val="•"/>
      <w:lvlJc w:val="left"/>
      <w:pPr>
        <w:ind w:left="2340" w:hanging="360"/>
      </w:pPr>
      <w:rPr>
        <w:rFonts w:ascii="Angsana New" w:eastAsia="MS Mincho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921672796">
    <w:abstractNumId w:val="17"/>
  </w:num>
  <w:num w:numId="2" w16cid:durableId="2008510125">
    <w:abstractNumId w:val="16"/>
  </w:num>
  <w:num w:numId="3" w16cid:durableId="1601595801">
    <w:abstractNumId w:val="8"/>
  </w:num>
  <w:num w:numId="4" w16cid:durableId="1418407956">
    <w:abstractNumId w:val="9"/>
  </w:num>
  <w:num w:numId="5" w16cid:durableId="1929847187">
    <w:abstractNumId w:val="23"/>
  </w:num>
  <w:num w:numId="6" w16cid:durableId="41702108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694193">
    <w:abstractNumId w:val="4"/>
  </w:num>
  <w:num w:numId="8" w16cid:durableId="2019455686">
    <w:abstractNumId w:val="7"/>
  </w:num>
  <w:num w:numId="9" w16cid:durableId="1513490667">
    <w:abstractNumId w:val="15"/>
  </w:num>
  <w:num w:numId="10" w16cid:durableId="1844120796">
    <w:abstractNumId w:val="35"/>
  </w:num>
  <w:num w:numId="11" w16cid:durableId="32855191">
    <w:abstractNumId w:val="25"/>
  </w:num>
  <w:num w:numId="12" w16cid:durableId="1272976603">
    <w:abstractNumId w:val="6"/>
  </w:num>
  <w:num w:numId="13" w16cid:durableId="684328439">
    <w:abstractNumId w:val="5"/>
  </w:num>
  <w:num w:numId="14" w16cid:durableId="244582018">
    <w:abstractNumId w:val="12"/>
  </w:num>
  <w:num w:numId="15" w16cid:durableId="1529173579">
    <w:abstractNumId w:val="31"/>
  </w:num>
  <w:num w:numId="16" w16cid:durableId="360739429">
    <w:abstractNumId w:val="19"/>
  </w:num>
  <w:num w:numId="17" w16cid:durableId="1402174044">
    <w:abstractNumId w:val="0"/>
  </w:num>
  <w:num w:numId="18" w16cid:durableId="2121800118">
    <w:abstractNumId w:val="3"/>
  </w:num>
  <w:num w:numId="19" w16cid:durableId="341511557">
    <w:abstractNumId w:val="10"/>
  </w:num>
  <w:num w:numId="20" w16cid:durableId="897285404">
    <w:abstractNumId w:val="13"/>
  </w:num>
  <w:num w:numId="21" w16cid:durableId="1014110971">
    <w:abstractNumId w:val="24"/>
  </w:num>
  <w:num w:numId="22" w16cid:durableId="1735011125">
    <w:abstractNumId w:val="33"/>
  </w:num>
  <w:num w:numId="23" w16cid:durableId="1803696778">
    <w:abstractNumId w:val="3"/>
  </w:num>
  <w:num w:numId="24" w16cid:durableId="82189550">
    <w:abstractNumId w:val="20"/>
  </w:num>
  <w:num w:numId="25" w16cid:durableId="1928608393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820317478">
    <w:abstractNumId w:val="34"/>
  </w:num>
  <w:num w:numId="27" w16cid:durableId="1286932813">
    <w:abstractNumId w:val="21"/>
  </w:num>
  <w:num w:numId="28" w16cid:durableId="2055230772">
    <w:abstractNumId w:val="11"/>
  </w:num>
  <w:num w:numId="29" w16cid:durableId="1248079746">
    <w:abstractNumId w:val="32"/>
  </w:num>
  <w:num w:numId="30" w16cid:durableId="605427020">
    <w:abstractNumId w:val="14"/>
  </w:num>
  <w:num w:numId="31" w16cid:durableId="554970131">
    <w:abstractNumId w:val="29"/>
  </w:num>
  <w:num w:numId="32" w16cid:durableId="377781304">
    <w:abstractNumId w:val="1"/>
  </w:num>
  <w:num w:numId="33" w16cid:durableId="283581663">
    <w:abstractNumId w:val="26"/>
  </w:num>
  <w:num w:numId="34" w16cid:durableId="2098480174">
    <w:abstractNumId w:val="27"/>
  </w:num>
  <w:num w:numId="35" w16cid:durableId="902562234">
    <w:abstractNumId w:val="22"/>
  </w:num>
  <w:num w:numId="36" w16cid:durableId="2101481797">
    <w:abstractNumId w:val="18"/>
  </w:num>
  <w:num w:numId="37" w16cid:durableId="1230307593">
    <w:abstractNumId w:val="30"/>
  </w:num>
  <w:num w:numId="38" w16cid:durableId="734740039">
    <w:abstractNumId w:val="28"/>
  </w:num>
  <w:num w:numId="39" w16cid:durableId="937830183">
    <w:abstractNumId w:val="2"/>
  </w:num>
  <w:num w:numId="40" w16cid:durableId="19118468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B4"/>
    <w:rsid w:val="000005ED"/>
    <w:rsid w:val="000007A2"/>
    <w:rsid w:val="0000080B"/>
    <w:rsid w:val="00000870"/>
    <w:rsid w:val="000008CB"/>
    <w:rsid w:val="00000A38"/>
    <w:rsid w:val="00000AA4"/>
    <w:rsid w:val="00000B50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3A"/>
    <w:rsid w:val="000034A6"/>
    <w:rsid w:val="00003651"/>
    <w:rsid w:val="000036BB"/>
    <w:rsid w:val="00003772"/>
    <w:rsid w:val="000038E0"/>
    <w:rsid w:val="00003922"/>
    <w:rsid w:val="00003987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033"/>
    <w:rsid w:val="0000535D"/>
    <w:rsid w:val="0000544C"/>
    <w:rsid w:val="00005746"/>
    <w:rsid w:val="000057E2"/>
    <w:rsid w:val="00005816"/>
    <w:rsid w:val="00005B82"/>
    <w:rsid w:val="00005D16"/>
    <w:rsid w:val="00005E67"/>
    <w:rsid w:val="00006356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D3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64"/>
    <w:rsid w:val="00011FD3"/>
    <w:rsid w:val="000121A2"/>
    <w:rsid w:val="0001244B"/>
    <w:rsid w:val="0001247C"/>
    <w:rsid w:val="0001249C"/>
    <w:rsid w:val="00012528"/>
    <w:rsid w:val="00012724"/>
    <w:rsid w:val="00012937"/>
    <w:rsid w:val="000129AC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21"/>
    <w:rsid w:val="0001388F"/>
    <w:rsid w:val="00013B38"/>
    <w:rsid w:val="00013E1A"/>
    <w:rsid w:val="00014442"/>
    <w:rsid w:val="000149C6"/>
    <w:rsid w:val="00014A09"/>
    <w:rsid w:val="00014A54"/>
    <w:rsid w:val="00014B96"/>
    <w:rsid w:val="00014E5B"/>
    <w:rsid w:val="00014ECB"/>
    <w:rsid w:val="00014FFC"/>
    <w:rsid w:val="00015077"/>
    <w:rsid w:val="0001511C"/>
    <w:rsid w:val="0001519A"/>
    <w:rsid w:val="00015218"/>
    <w:rsid w:val="000152C1"/>
    <w:rsid w:val="00015369"/>
    <w:rsid w:val="000153CA"/>
    <w:rsid w:val="000156FE"/>
    <w:rsid w:val="00015904"/>
    <w:rsid w:val="00015B35"/>
    <w:rsid w:val="00015BFD"/>
    <w:rsid w:val="00015CCE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9A4"/>
    <w:rsid w:val="00020B62"/>
    <w:rsid w:val="00020DB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B56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CA4"/>
    <w:rsid w:val="00023E11"/>
    <w:rsid w:val="00023E56"/>
    <w:rsid w:val="00023E63"/>
    <w:rsid w:val="0002426A"/>
    <w:rsid w:val="000242C2"/>
    <w:rsid w:val="00024344"/>
    <w:rsid w:val="00024346"/>
    <w:rsid w:val="000243E4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2B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26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6E54"/>
    <w:rsid w:val="00036E5F"/>
    <w:rsid w:val="00037152"/>
    <w:rsid w:val="00037238"/>
    <w:rsid w:val="000372D0"/>
    <w:rsid w:val="000373D5"/>
    <w:rsid w:val="000375B1"/>
    <w:rsid w:val="00037798"/>
    <w:rsid w:val="0003793F"/>
    <w:rsid w:val="00037985"/>
    <w:rsid w:val="00037A58"/>
    <w:rsid w:val="00037A5C"/>
    <w:rsid w:val="00037A72"/>
    <w:rsid w:val="00037B04"/>
    <w:rsid w:val="00037B1A"/>
    <w:rsid w:val="00037CF6"/>
    <w:rsid w:val="00037D2A"/>
    <w:rsid w:val="00037EE9"/>
    <w:rsid w:val="00037F1A"/>
    <w:rsid w:val="0004022C"/>
    <w:rsid w:val="00040243"/>
    <w:rsid w:val="00040379"/>
    <w:rsid w:val="00040417"/>
    <w:rsid w:val="00040471"/>
    <w:rsid w:val="0004082A"/>
    <w:rsid w:val="00040AFD"/>
    <w:rsid w:val="00040C31"/>
    <w:rsid w:val="00040E1C"/>
    <w:rsid w:val="00041159"/>
    <w:rsid w:val="00041256"/>
    <w:rsid w:val="00041576"/>
    <w:rsid w:val="0004162C"/>
    <w:rsid w:val="00041684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63C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95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04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5CF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24"/>
    <w:rsid w:val="000543A9"/>
    <w:rsid w:val="0005484B"/>
    <w:rsid w:val="00054B8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642"/>
    <w:rsid w:val="00056741"/>
    <w:rsid w:val="000568F0"/>
    <w:rsid w:val="00056906"/>
    <w:rsid w:val="00056D6F"/>
    <w:rsid w:val="00056DE4"/>
    <w:rsid w:val="00057483"/>
    <w:rsid w:val="000574DA"/>
    <w:rsid w:val="00057991"/>
    <w:rsid w:val="00057C6E"/>
    <w:rsid w:val="00057F65"/>
    <w:rsid w:val="0006029F"/>
    <w:rsid w:val="000602D8"/>
    <w:rsid w:val="0006036B"/>
    <w:rsid w:val="00060457"/>
    <w:rsid w:val="000604AD"/>
    <w:rsid w:val="00060649"/>
    <w:rsid w:val="0006085D"/>
    <w:rsid w:val="000608AD"/>
    <w:rsid w:val="00060908"/>
    <w:rsid w:val="00060A63"/>
    <w:rsid w:val="00060BCA"/>
    <w:rsid w:val="00060C8E"/>
    <w:rsid w:val="00061112"/>
    <w:rsid w:val="0006118E"/>
    <w:rsid w:val="00061324"/>
    <w:rsid w:val="0006151E"/>
    <w:rsid w:val="0006164F"/>
    <w:rsid w:val="0006180F"/>
    <w:rsid w:val="000619EA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D73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A4C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DB7"/>
    <w:rsid w:val="00065E11"/>
    <w:rsid w:val="0006619F"/>
    <w:rsid w:val="00066373"/>
    <w:rsid w:val="0006689B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93B"/>
    <w:rsid w:val="00072E7C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6CD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539"/>
    <w:rsid w:val="0007679B"/>
    <w:rsid w:val="00076A91"/>
    <w:rsid w:val="0007717B"/>
    <w:rsid w:val="000772F9"/>
    <w:rsid w:val="00077520"/>
    <w:rsid w:val="0007765F"/>
    <w:rsid w:val="00077864"/>
    <w:rsid w:val="0007787C"/>
    <w:rsid w:val="000778FF"/>
    <w:rsid w:val="00077B28"/>
    <w:rsid w:val="00077BEA"/>
    <w:rsid w:val="00077D33"/>
    <w:rsid w:val="00080292"/>
    <w:rsid w:val="00080312"/>
    <w:rsid w:val="0008033F"/>
    <w:rsid w:val="00080387"/>
    <w:rsid w:val="000803BC"/>
    <w:rsid w:val="00080505"/>
    <w:rsid w:val="0008077E"/>
    <w:rsid w:val="0008091A"/>
    <w:rsid w:val="00080995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6CC7"/>
    <w:rsid w:val="00087113"/>
    <w:rsid w:val="00087616"/>
    <w:rsid w:val="000876C0"/>
    <w:rsid w:val="000876C8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A6"/>
    <w:rsid w:val="000925E7"/>
    <w:rsid w:val="00092641"/>
    <w:rsid w:val="00092704"/>
    <w:rsid w:val="0009275A"/>
    <w:rsid w:val="00092889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9B1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18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89C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65"/>
    <w:rsid w:val="000A6C35"/>
    <w:rsid w:val="000A6DF8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8DC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F36"/>
    <w:rsid w:val="000B6F46"/>
    <w:rsid w:val="000B70EA"/>
    <w:rsid w:val="000B7672"/>
    <w:rsid w:val="000B7719"/>
    <w:rsid w:val="000B7789"/>
    <w:rsid w:val="000B78AD"/>
    <w:rsid w:val="000B7A60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3BA"/>
    <w:rsid w:val="000C24BA"/>
    <w:rsid w:val="000C2640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3E42"/>
    <w:rsid w:val="000C433A"/>
    <w:rsid w:val="000C47AC"/>
    <w:rsid w:val="000C4E74"/>
    <w:rsid w:val="000C4F26"/>
    <w:rsid w:val="000C548C"/>
    <w:rsid w:val="000C5587"/>
    <w:rsid w:val="000C55D7"/>
    <w:rsid w:val="000C5677"/>
    <w:rsid w:val="000C56A4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B9D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49D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35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6C"/>
    <w:rsid w:val="000D6397"/>
    <w:rsid w:val="000D667F"/>
    <w:rsid w:val="000D6779"/>
    <w:rsid w:val="000D6D8E"/>
    <w:rsid w:val="000D7121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707"/>
    <w:rsid w:val="000E0809"/>
    <w:rsid w:val="000E0861"/>
    <w:rsid w:val="000E0AF7"/>
    <w:rsid w:val="000E0D9D"/>
    <w:rsid w:val="000E0DD0"/>
    <w:rsid w:val="000E0F08"/>
    <w:rsid w:val="000E11F9"/>
    <w:rsid w:val="000E1333"/>
    <w:rsid w:val="000E14DD"/>
    <w:rsid w:val="000E19EE"/>
    <w:rsid w:val="000E1A58"/>
    <w:rsid w:val="000E1ADF"/>
    <w:rsid w:val="000E1C29"/>
    <w:rsid w:val="000E1D28"/>
    <w:rsid w:val="000E1DDA"/>
    <w:rsid w:val="000E2039"/>
    <w:rsid w:val="000E2087"/>
    <w:rsid w:val="000E21B2"/>
    <w:rsid w:val="000E21DC"/>
    <w:rsid w:val="000E21FC"/>
    <w:rsid w:val="000E22A5"/>
    <w:rsid w:val="000E2606"/>
    <w:rsid w:val="000E2626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83"/>
    <w:rsid w:val="000E41EA"/>
    <w:rsid w:val="000E43FB"/>
    <w:rsid w:val="000E44F2"/>
    <w:rsid w:val="000E49CB"/>
    <w:rsid w:val="000E49D4"/>
    <w:rsid w:val="000E4BAC"/>
    <w:rsid w:val="000E4BD6"/>
    <w:rsid w:val="000E4F0B"/>
    <w:rsid w:val="000E50DA"/>
    <w:rsid w:val="000E511E"/>
    <w:rsid w:val="000E5367"/>
    <w:rsid w:val="000E53B4"/>
    <w:rsid w:val="000E5484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789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A43"/>
    <w:rsid w:val="000E7E13"/>
    <w:rsid w:val="000E7EE4"/>
    <w:rsid w:val="000F0073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9FA"/>
    <w:rsid w:val="000F1A01"/>
    <w:rsid w:val="000F1A87"/>
    <w:rsid w:val="000F1BFB"/>
    <w:rsid w:val="000F1F5C"/>
    <w:rsid w:val="000F232A"/>
    <w:rsid w:val="000F2804"/>
    <w:rsid w:val="000F291C"/>
    <w:rsid w:val="000F29C8"/>
    <w:rsid w:val="000F2A0D"/>
    <w:rsid w:val="000F3114"/>
    <w:rsid w:val="000F31D4"/>
    <w:rsid w:val="000F33A5"/>
    <w:rsid w:val="000F33B6"/>
    <w:rsid w:val="000F356A"/>
    <w:rsid w:val="000F3633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3E"/>
    <w:rsid w:val="000F54FB"/>
    <w:rsid w:val="000F54FD"/>
    <w:rsid w:val="000F5555"/>
    <w:rsid w:val="000F564A"/>
    <w:rsid w:val="000F57A9"/>
    <w:rsid w:val="000F585C"/>
    <w:rsid w:val="000F587B"/>
    <w:rsid w:val="000F59CF"/>
    <w:rsid w:val="000F5CCD"/>
    <w:rsid w:val="000F604F"/>
    <w:rsid w:val="000F60D4"/>
    <w:rsid w:val="000F6235"/>
    <w:rsid w:val="000F6331"/>
    <w:rsid w:val="000F68A9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77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6F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84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DFE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143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22"/>
    <w:rsid w:val="001166F7"/>
    <w:rsid w:val="00116BEF"/>
    <w:rsid w:val="00116FEE"/>
    <w:rsid w:val="00117218"/>
    <w:rsid w:val="00117274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5E"/>
    <w:rsid w:val="001203FF"/>
    <w:rsid w:val="0012079A"/>
    <w:rsid w:val="00120C73"/>
    <w:rsid w:val="00120E75"/>
    <w:rsid w:val="00121026"/>
    <w:rsid w:val="00121097"/>
    <w:rsid w:val="001210B1"/>
    <w:rsid w:val="00121317"/>
    <w:rsid w:val="001213CF"/>
    <w:rsid w:val="001216CD"/>
    <w:rsid w:val="00121724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2EDD"/>
    <w:rsid w:val="00123008"/>
    <w:rsid w:val="0012309C"/>
    <w:rsid w:val="0012339B"/>
    <w:rsid w:val="00123513"/>
    <w:rsid w:val="001236F8"/>
    <w:rsid w:val="0012384D"/>
    <w:rsid w:val="00123AE3"/>
    <w:rsid w:val="00123B00"/>
    <w:rsid w:val="00123D77"/>
    <w:rsid w:val="0012409B"/>
    <w:rsid w:val="001245F1"/>
    <w:rsid w:val="00124623"/>
    <w:rsid w:val="0012462A"/>
    <w:rsid w:val="00124704"/>
    <w:rsid w:val="00124A95"/>
    <w:rsid w:val="00124ADC"/>
    <w:rsid w:val="00124BFA"/>
    <w:rsid w:val="00125125"/>
    <w:rsid w:val="001252FE"/>
    <w:rsid w:val="00125792"/>
    <w:rsid w:val="001257AE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6F8E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578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EBC"/>
    <w:rsid w:val="00131FFA"/>
    <w:rsid w:val="00132175"/>
    <w:rsid w:val="00132190"/>
    <w:rsid w:val="001322AC"/>
    <w:rsid w:val="001323C7"/>
    <w:rsid w:val="00132781"/>
    <w:rsid w:val="00132982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B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563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A72"/>
    <w:rsid w:val="00146D16"/>
    <w:rsid w:val="00146DD0"/>
    <w:rsid w:val="00146E63"/>
    <w:rsid w:val="00146E97"/>
    <w:rsid w:val="00147243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802"/>
    <w:rsid w:val="00156982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0D0"/>
    <w:rsid w:val="0016129F"/>
    <w:rsid w:val="001613EF"/>
    <w:rsid w:val="001615A1"/>
    <w:rsid w:val="001615CD"/>
    <w:rsid w:val="00161714"/>
    <w:rsid w:val="001619EF"/>
    <w:rsid w:val="00161C60"/>
    <w:rsid w:val="00162020"/>
    <w:rsid w:val="001620C9"/>
    <w:rsid w:val="00162212"/>
    <w:rsid w:val="00162261"/>
    <w:rsid w:val="0016246E"/>
    <w:rsid w:val="00162805"/>
    <w:rsid w:val="00162901"/>
    <w:rsid w:val="00162ACC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51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026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8B9"/>
    <w:rsid w:val="00172B1F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9BE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BF8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3AF"/>
    <w:rsid w:val="0017641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EE6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2E75"/>
    <w:rsid w:val="0018305D"/>
    <w:rsid w:val="00183306"/>
    <w:rsid w:val="001833FE"/>
    <w:rsid w:val="00183413"/>
    <w:rsid w:val="001834F1"/>
    <w:rsid w:val="00183798"/>
    <w:rsid w:val="001838C0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33"/>
    <w:rsid w:val="001846A4"/>
    <w:rsid w:val="001846AE"/>
    <w:rsid w:val="00184731"/>
    <w:rsid w:val="00184878"/>
    <w:rsid w:val="0018495D"/>
    <w:rsid w:val="00184B20"/>
    <w:rsid w:val="00184CF7"/>
    <w:rsid w:val="00184E9B"/>
    <w:rsid w:val="001853B0"/>
    <w:rsid w:val="001853F3"/>
    <w:rsid w:val="001856AA"/>
    <w:rsid w:val="001857D0"/>
    <w:rsid w:val="00185818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C2A"/>
    <w:rsid w:val="00186D09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0F7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58D"/>
    <w:rsid w:val="00192674"/>
    <w:rsid w:val="00192A84"/>
    <w:rsid w:val="00192B13"/>
    <w:rsid w:val="00192E81"/>
    <w:rsid w:val="00193249"/>
    <w:rsid w:val="001936F7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474"/>
    <w:rsid w:val="00196583"/>
    <w:rsid w:val="001965A3"/>
    <w:rsid w:val="0019667D"/>
    <w:rsid w:val="001967D1"/>
    <w:rsid w:val="00196860"/>
    <w:rsid w:val="00196889"/>
    <w:rsid w:val="001969CF"/>
    <w:rsid w:val="001969EE"/>
    <w:rsid w:val="00196A16"/>
    <w:rsid w:val="00196D9F"/>
    <w:rsid w:val="00196E1E"/>
    <w:rsid w:val="00197023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C06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2B6"/>
    <w:rsid w:val="001A230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7DC"/>
    <w:rsid w:val="001A492E"/>
    <w:rsid w:val="001A49CD"/>
    <w:rsid w:val="001A4B8E"/>
    <w:rsid w:val="001A4CD0"/>
    <w:rsid w:val="001A4DEA"/>
    <w:rsid w:val="001A4E1C"/>
    <w:rsid w:val="001A5159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6BC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15"/>
    <w:rsid w:val="001B3F94"/>
    <w:rsid w:val="001B4014"/>
    <w:rsid w:val="001B40A8"/>
    <w:rsid w:val="001B40C1"/>
    <w:rsid w:val="001B4212"/>
    <w:rsid w:val="001B4287"/>
    <w:rsid w:val="001B434B"/>
    <w:rsid w:val="001B4528"/>
    <w:rsid w:val="001B452F"/>
    <w:rsid w:val="001B45A2"/>
    <w:rsid w:val="001B472A"/>
    <w:rsid w:val="001B490D"/>
    <w:rsid w:val="001B4DED"/>
    <w:rsid w:val="001B4F27"/>
    <w:rsid w:val="001B5826"/>
    <w:rsid w:val="001B5AC6"/>
    <w:rsid w:val="001B5B0A"/>
    <w:rsid w:val="001B5B6F"/>
    <w:rsid w:val="001B5BAA"/>
    <w:rsid w:val="001B5D9F"/>
    <w:rsid w:val="001B5F24"/>
    <w:rsid w:val="001B5F63"/>
    <w:rsid w:val="001B61F5"/>
    <w:rsid w:val="001B62CE"/>
    <w:rsid w:val="001B6335"/>
    <w:rsid w:val="001B63AA"/>
    <w:rsid w:val="001B6414"/>
    <w:rsid w:val="001B6487"/>
    <w:rsid w:val="001B6859"/>
    <w:rsid w:val="001B689C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38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39"/>
    <w:rsid w:val="001C1873"/>
    <w:rsid w:val="001C1B11"/>
    <w:rsid w:val="001C1D68"/>
    <w:rsid w:val="001C1DDE"/>
    <w:rsid w:val="001C1E56"/>
    <w:rsid w:val="001C2CCF"/>
    <w:rsid w:val="001C2CF1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DA4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53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C47"/>
    <w:rsid w:val="001D0E2F"/>
    <w:rsid w:val="001D0F24"/>
    <w:rsid w:val="001D0FAD"/>
    <w:rsid w:val="001D103E"/>
    <w:rsid w:val="001D116D"/>
    <w:rsid w:val="001D11A0"/>
    <w:rsid w:val="001D1452"/>
    <w:rsid w:val="001D150E"/>
    <w:rsid w:val="001D15DC"/>
    <w:rsid w:val="001D16D5"/>
    <w:rsid w:val="001D17B4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07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9F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5C"/>
    <w:rsid w:val="001D6BEA"/>
    <w:rsid w:val="001D6D35"/>
    <w:rsid w:val="001D6DD4"/>
    <w:rsid w:val="001D6F2E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8A"/>
    <w:rsid w:val="001E0FBF"/>
    <w:rsid w:val="001E11A2"/>
    <w:rsid w:val="001E12C0"/>
    <w:rsid w:val="001E1360"/>
    <w:rsid w:val="001E1904"/>
    <w:rsid w:val="001E19CA"/>
    <w:rsid w:val="001E1C75"/>
    <w:rsid w:val="001E1DE1"/>
    <w:rsid w:val="001E1EB9"/>
    <w:rsid w:val="001E20EB"/>
    <w:rsid w:val="001E2114"/>
    <w:rsid w:val="001E21D4"/>
    <w:rsid w:val="001E239C"/>
    <w:rsid w:val="001E29CD"/>
    <w:rsid w:val="001E2A4C"/>
    <w:rsid w:val="001E2A4F"/>
    <w:rsid w:val="001E30AB"/>
    <w:rsid w:val="001E33ED"/>
    <w:rsid w:val="001E359D"/>
    <w:rsid w:val="001E37E4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EC6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3FD"/>
    <w:rsid w:val="001E76AF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62"/>
    <w:rsid w:val="001F2FE5"/>
    <w:rsid w:val="001F3023"/>
    <w:rsid w:val="001F3241"/>
    <w:rsid w:val="001F32C5"/>
    <w:rsid w:val="001F34EC"/>
    <w:rsid w:val="001F3630"/>
    <w:rsid w:val="001F3A47"/>
    <w:rsid w:val="001F3AC0"/>
    <w:rsid w:val="001F3AC6"/>
    <w:rsid w:val="001F3B19"/>
    <w:rsid w:val="001F3B48"/>
    <w:rsid w:val="001F3D94"/>
    <w:rsid w:val="001F3F50"/>
    <w:rsid w:val="001F41EF"/>
    <w:rsid w:val="001F42FD"/>
    <w:rsid w:val="001F463E"/>
    <w:rsid w:val="001F4728"/>
    <w:rsid w:val="001F4767"/>
    <w:rsid w:val="001F47B8"/>
    <w:rsid w:val="001F4924"/>
    <w:rsid w:val="001F4D91"/>
    <w:rsid w:val="001F50D4"/>
    <w:rsid w:val="001F53E2"/>
    <w:rsid w:val="001F566F"/>
    <w:rsid w:val="001F56B3"/>
    <w:rsid w:val="001F5B0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6B6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6FD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07F03"/>
    <w:rsid w:val="002100B3"/>
    <w:rsid w:val="002101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0FB1"/>
    <w:rsid w:val="00211065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3CA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6A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17FAF"/>
    <w:rsid w:val="00220014"/>
    <w:rsid w:val="0022003B"/>
    <w:rsid w:val="002201EE"/>
    <w:rsid w:val="002202B9"/>
    <w:rsid w:val="0022030B"/>
    <w:rsid w:val="00220329"/>
    <w:rsid w:val="0022059F"/>
    <w:rsid w:val="00220696"/>
    <w:rsid w:val="0022070B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3B7"/>
    <w:rsid w:val="00221648"/>
    <w:rsid w:val="00221691"/>
    <w:rsid w:val="002217EB"/>
    <w:rsid w:val="00221929"/>
    <w:rsid w:val="00221D70"/>
    <w:rsid w:val="00221E94"/>
    <w:rsid w:val="00221EE6"/>
    <w:rsid w:val="00222452"/>
    <w:rsid w:val="00222741"/>
    <w:rsid w:val="0022282B"/>
    <w:rsid w:val="002229B6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57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A0A"/>
    <w:rsid w:val="00226B6B"/>
    <w:rsid w:val="00226C40"/>
    <w:rsid w:val="00226CAE"/>
    <w:rsid w:val="00226D1B"/>
    <w:rsid w:val="00226D96"/>
    <w:rsid w:val="00226DCC"/>
    <w:rsid w:val="00226F0C"/>
    <w:rsid w:val="00226FE4"/>
    <w:rsid w:val="0022702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9DB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BF8"/>
    <w:rsid w:val="00234D33"/>
    <w:rsid w:val="002350C7"/>
    <w:rsid w:val="002353A9"/>
    <w:rsid w:val="002353BA"/>
    <w:rsid w:val="002353C7"/>
    <w:rsid w:val="00235652"/>
    <w:rsid w:val="002357CF"/>
    <w:rsid w:val="00235871"/>
    <w:rsid w:val="00235926"/>
    <w:rsid w:val="00235C4B"/>
    <w:rsid w:val="00235CB8"/>
    <w:rsid w:val="00235D2F"/>
    <w:rsid w:val="00235DDD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6CB9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1C"/>
    <w:rsid w:val="0024199A"/>
    <w:rsid w:val="002419B5"/>
    <w:rsid w:val="00241A13"/>
    <w:rsid w:val="00241AD0"/>
    <w:rsid w:val="00241B82"/>
    <w:rsid w:val="00241E59"/>
    <w:rsid w:val="0024208B"/>
    <w:rsid w:val="002421B0"/>
    <w:rsid w:val="00242298"/>
    <w:rsid w:val="00242941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8D"/>
    <w:rsid w:val="00246492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0BF"/>
    <w:rsid w:val="00247148"/>
    <w:rsid w:val="0024733E"/>
    <w:rsid w:val="00247441"/>
    <w:rsid w:val="0024762D"/>
    <w:rsid w:val="00247942"/>
    <w:rsid w:val="00247C78"/>
    <w:rsid w:val="00250164"/>
    <w:rsid w:val="002503EE"/>
    <w:rsid w:val="00250469"/>
    <w:rsid w:val="002504BF"/>
    <w:rsid w:val="002504DF"/>
    <w:rsid w:val="00250713"/>
    <w:rsid w:val="00250828"/>
    <w:rsid w:val="002509CD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3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22D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4F50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5E8F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318"/>
    <w:rsid w:val="00261580"/>
    <w:rsid w:val="00261D4B"/>
    <w:rsid w:val="00261D5A"/>
    <w:rsid w:val="00261F1B"/>
    <w:rsid w:val="002621C2"/>
    <w:rsid w:val="002621FF"/>
    <w:rsid w:val="00262267"/>
    <w:rsid w:val="002625A6"/>
    <w:rsid w:val="002629D6"/>
    <w:rsid w:val="00262EAC"/>
    <w:rsid w:val="0026303B"/>
    <w:rsid w:val="0026308A"/>
    <w:rsid w:val="00263128"/>
    <w:rsid w:val="00263157"/>
    <w:rsid w:val="0026337C"/>
    <w:rsid w:val="002633D7"/>
    <w:rsid w:val="0026378B"/>
    <w:rsid w:val="00263934"/>
    <w:rsid w:val="00263C74"/>
    <w:rsid w:val="00263C82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EA5"/>
    <w:rsid w:val="00265F4B"/>
    <w:rsid w:val="00265FFB"/>
    <w:rsid w:val="0026621A"/>
    <w:rsid w:val="0026636D"/>
    <w:rsid w:val="002666D0"/>
    <w:rsid w:val="00266C48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1F"/>
    <w:rsid w:val="0027263F"/>
    <w:rsid w:val="0027270B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EA4"/>
    <w:rsid w:val="00273FF4"/>
    <w:rsid w:val="0027411C"/>
    <w:rsid w:val="00274263"/>
    <w:rsid w:val="00274341"/>
    <w:rsid w:val="0027468F"/>
    <w:rsid w:val="00274823"/>
    <w:rsid w:val="00274A01"/>
    <w:rsid w:val="00274A8C"/>
    <w:rsid w:val="00274BCE"/>
    <w:rsid w:val="00274BE9"/>
    <w:rsid w:val="00274E70"/>
    <w:rsid w:val="00274F6D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274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AB2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21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BA8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195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05F"/>
    <w:rsid w:val="002A1254"/>
    <w:rsid w:val="002A1295"/>
    <w:rsid w:val="002A130B"/>
    <w:rsid w:val="002A134E"/>
    <w:rsid w:val="002A1611"/>
    <w:rsid w:val="002A17E0"/>
    <w:rsid w:val="002A17F9"/>
    <w:rsid w:val="002A18F3"/>
    <w:rsid w:val="002A1996"/>
    <w:rsid w:val="002A1BF7"/>
    <w:rsid w:val="002A1D85"/>
    <w:rsid w:val="002A2076"/>
    <w:rsid w:val="002A2143"/>
    <w:rsid w:val="002A21E2"/>
    <w:rsid w:val="002A230A"/>
    <w:rsid w:val="002A2A27"/>
    <w:rsid w:val="002A2D0E"/>
    <w:rsid w:val="002A2E82"/>
    <w:rsid w:val="002A3068"/>
    <w:rsid w:val="002A30A3"/>
    <w:rsid w:val="002A30AD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4E9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493"/>
    <w:rsid w:val="002A55A8"/>
    <w:rsid w:val="002A575A"/>
    <w:rsid w:val="002A5770"/>
    <w:rsid w:val="002A577B"/>
    <w:rsid w:val="002A5807"/>
    <w:rsid w:val="002A58CC"/>
    <w:rsid w:val="002A5958"/>
    <w:rsid w:val="002A5A2F"/>
    <w:rsid w:val="002A5BB6"/>
    <w:rsid w:val="002A5BE1"/>
    <w:rsid w:val="002A5BEC"/>
    <w:rsid w:val="002A5EA5"/>
    <w:rsid w:val="002A6004"/>
    <w:rsid w:val="002A60C3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6C7"/>
    <w:rsid w:val="002B0757"/>
    <w:rsid w:val="002B090D"/>
    <w:rsid w:val="002B0A37"/>
    <w:rsid w:val="002B0E91"/>
    <w:rsid w:val="002B0ED3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FC"/>
    <w:rsid w:val="002B5708"/>
    <w:rsid w:val="002B5796"/>
    <w:rsid w:val="002B5B97"/>
    <w:rsid w:val="002B5C19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3E5"/>
    <w:rsid w:val="002B77DD"/>
    <w:rsid w:val="002B798B"/>
    <w:rsid w:val="002B7AB2"/>
    <w:rsid w:val="002B7BE5"/>
    <w:rsid w:val="002B7CC3"/>
    <w:rsid w:val="002B7E0C"/>
    <w:rsid w:val="002C00E1"/>
    <w:rsid w:val="002C028C"/>
    <w:rsid w:val="002C0292"/>
    <w:rsid w:val="002C052F"/>
    <w:rsid w:val="002C08B3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9B7"/>
    <w:rsid w:val="002C1AA1"/>
    <w:rsid w:val="002C1AFE"/>
    <w:rsid w:val="002C1C7D"/>
    <w:rsid w:val="002C1C83"/>
    <w:rsid w:val="002C1F35"/>
    <w:rsid w:val="002C2026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4FBB"/>
    <w:rsid w:val="002C5034"/>
    <w:rsid w:val="002C53EB"/>
    <w:rsid w:val="002C542E"/>
    <w:rsid w:val="002C55AC"/>
    <w:rsid w:val="002C55BF"/>
    <w:rsid w:val="002C57B9"/>
    <w:rsid w:val="002C5951"/>
    <w:rsid w:val="002C59FA"/>
    <w:rsid w:val="002C5A22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01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1FBF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46E"/>
    <w:rsid w:val="002D7503"/>
    <w:rsid w:val="002D7572"/>
    <w:rsid w:val="002D775D"/>
    <w:rsid w:val="002D77F0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2F3"/>
    <w:rsid w:val="002E0506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3FCF"/>
    <w:rsid w:val="002E40F9"/>
    <w:rsid w:val="002E467F"/>
    <w:rsid w:val="002E46E0"/>
    <w:rsid w:val="002E47F9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1A6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19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5F6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782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8DE"/>
    <w:rsid w:val="0030491C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187"/>
    <w:rsid w:val="0030722E"/>
    <w:rsid w:val="003073D1"/>
    <w:rsid w:val="00307430"/>
    <w:rsid w:val="003074E0"/>
    <w:rsid w:val="00307801"/>
    <w:rsid w:val="00307AFB"/>
    <w:rsid w:val="00307B28"/>
    <w:rsid w:val="00307CE3"/>
    <w:rsid w:val="00307CF5"/>
    <w:rsid w:val="00307D09"/>
    <w:rsid w:val="00307D5D"/>
    <w:rsid w:val="00307E9F"/>
    <w:rsid w:val="00307EDD"/>
    <w:rsid w:val="00307EE0"/>
    <w:rsid w:val="00307FE8"/>
    <w:rsid w:val="00310178"/>
    <w:rsid w:val="0031024E"/>
    <w:rsid w:val="003107B6"/>
    <w:rsid w:val="00310832"/>
    <w:rsid w:val="00310A1B"/>
    <w:rsid w:val="00310AB0"/>
    <w:rsid w:val="00310E49"/>
    <w:rsid w:val="00310F74"/>
    <w:rsid w:val="003111DB"/>
    <w:rsid w:val="003112FC"/>
    <w:rsid w:val="003113E6"/>
    <w:rsid w:val="0031159E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542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528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7E0"/>
    <w:rsid w:val="00322BED"/>
    <w:rsid w:val="00322D27"/>
    <w:rsid w:val="00322E64"/>
    <w:rsid w:val="00322F3A"/>
    <w:rsid w:val="00323133"/>
    <w:rsid w:val="0032330F"/>
    <w:rsid w:val="0032343A"/>
    <w:rsid w:val="00323471"/>
    <w:rsid w:val="003237B8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055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B6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6FE3"/>
    <w:rsid w:val="00327107"/>
    <w:rsid w:val="00327119"/>
    <w:rsid w:val="003271AC"/>
    <w:rsid w:val="003271F2"/>
    <w:rsid w:val="00327367"/>
    <w:rsid w:val="003273C5"/>
    <w:rsid w:val="003273E8"/>
    <w:rsid w:val="003274BB"/>
    <w:rsid w:val="003276C1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85"/>
    <w:rsid w:val="00330DFE"/>
    <w:rsid w:val="00330F7A"/>
    <w:rsid w:val="00331084"/>
    <w:rsid w:val="00331090"/>
    <w:rsid w:val="003310AB"/>
    <w:rsid w:val="003310B0"/>
    <w:rsid w:val="00331301"/>
    <w:rsid w:val="003314C7"/>
    <w:rsid w:val="00331560"/>
    <w:rsid w:val="0033179B"/>
    <w:rsid w:val="00331902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2DFE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404F"/>
    <w:rsid w:val="00334064"/>
    <w:rsid w:val="003345E7"/>
    <w:rsid w:val="0033465F"/>
    <w:rsid w:val="003349F2"/>
    <w:rsid w:val="00334BFA"/>
    <w:rsid w:val="00334C15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33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025"/>
    <w:rsid w:val="003404B7"/>
    <w:rsid w:val="00340642"/>
    <w:rsid w:val="003406A9"/>
    <w:rsid w:val="003407E9"/>
    <w:rsid w:val="00340CD8"/>
    <w:rsid w:val="00340F25"/>
    <w:rsid w:val="00340F33"/>
    <w:rsid w:val="0034128C"/>
    <w:rsid w:val="00341290"/>
    <w:rsid w:val="003414BB"/>
    <w:rsid w:val="00341C02"/>
    <w:rsid w:val="00341CE4"/>
    <w:rsid w:val="00341D47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DD8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1E6"/>
    <w:rsid w:val="0034431D"/>
    <w:rsid w:val="00344396"/>
    <w:rsid w:val="003443DA"/>
    <w:rsid w:val="00344567"/>
    <w:rsid w:val="00344735"/>
    <w:rsid w:val="00344B2A"/>
    <w:rsid w:val="00344D02"/>
    <w:rsid w:val="00344DD6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3A"/>
    <w:rsid w:val="0034788B"/>
    <w:rsid w:val="003479CC"/>
    <w:rsid w:val="00347D18"/>
    <w:rsid w:val="00347D53"/>
    <w:rsid w:val="00347D85"/>
    <w:rsid w:val="00347EB1"/>
    <w:rsid w:val="003504A2"/>
    <w:rsid w:val="00350512"/>
    <w:rsid w:val="00350783"/>
    <w:rsid w:val="00350BD0"/>
    <w:rsid w:val="00350DC8"/>
    <w:rsid w:val="00350E5D"/>
    <w:rsid w:val="00350F49"/>
    <w:rsid w:val="00351242"/>
    <w:rsid w:val="003516A5"/>
    <w:rsid w:val="003516BF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715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5"/>
    <w:rsid w:val="00355C8C"/>
    <w:rsid w:val="00355CB8"/>
    <w:rsid w:val="00355D16"/>
    <w:rsid w:val="00356739"/>
    <w:rsid w:val="0035686E"/>
    <w:rsid w:val="003569B5"/>
    <w:rsid w:val="00356A46"/>
    <w:rsid w:val="00356A80"/>
    <w:rsid w:val="00356B2D"/>
    <w:rsid w:val="00356C1A"/>
    <w:rsid w:val="00356F8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9C2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5A4"/>
    <w:rsid w:val="003648EE"/>
    <w:rsid w:val="0036493E"/>
    <w:rsid w:val="00364BBF"/>
    <w:rsid w:val="00364C21"/>
    <w:rsid w:val="00364D28"/>
    <w:rsid w:val="00364DB5"/>
    <w:rsid w:val="00364ED8"/>
    <w:rsid w:val="00364FAE"/>
    <w:rsid w:val="00365680"/>
    <w:rsid w:val="003657F5"/>
    <w:rsid w:val="003658C6"/>
    <w:rsid w:val="00365A93"/>
    <w:rsid w:val="00365B7F"/>
    <w:rsid w:val="00365CA5"/>
    <w:rsid w:val="00365EA6"/>
    <w:rsid w:val="003662EE"/>
    <w:rsid w:val="00366B2E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2F7A"/>
    <w:rsid w:val="003730F7"/>
    <w:rsid w:val="00373161"/>
    <w:rsid w:val="003733A8"/>
    <w:rsid w:val="00373594"/>
    <w:rsid w:val="00373771"/>
    <w:rsid w:val="00373C0C"/>
    <w:rsid w:val="00373C18"/>
    <w:rsid w:val="00373CA6"/>
    <w:rsid w:val="00373D36"/>
    <w:rsid w:val="00373FB8"/>
    <w:rsid w:val="003740FC"/>
    <w:rsid w:val="00374171"/>
    <w:rsid w:val="00374649"/>
    <w:rsid w:val="003746F8"/>
    <w:rsid w:val="003747CE"/>
    <w:rsid w:val="00374A94"/>
    <w:rsid w:val="00374D34"/>
    <w:rsid w:val="00374F9A"/>
    <w:rsid w:val="003751C4"/>
    <w:rsid w:val="00375266"/>
    <w:rsid w:val="0037539E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516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AFD"/>
    <w:rsid w:val="00377B26"/>
    <w:rsid w:val="00377B81"/>
    <w:rsid w:val="00377BAE"/>
    <w:rsid w:val="00377BB9"/>
    <w:rsid w:val="00377C8F"/>
    <w:rsid w:val="00380048"/>
    <w:rsid w:val="00380248"/>
    <w:rsid w:val="0038030A"/>
    <w:rsid w:val="00380757"/>
    <w:rsid w:val="0038089F"/>
    <w:rsid w:val="00380936"/>
    <w:rsid w:val="00380B15"/>
    <w:rsid w:val="00380B1E"/>
    <w:rsid w:val="00380DD8"/>
    <w:rsid w:val="00380E34"/>
    <w:rsid w:val="00380FC0"/>
    <w:rsid w:val="00381090"/>
    <w:rsid w:val="0038143F"/>
    <w:rsid w:val="0038148A"/>
    <w:rsid w:val="003815C3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BA5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3DCB"/>
    <w:rsid w:val="00384057"/>
    <w:rsid w:val="003840EB"/>
    <w:rsid w:val="0038454F"/>
    <w:rsid w:val="00384639"/>
    <w:rsid w:val="00384672"/>
    <w:rsid w:val="00384703"/>
    <w:rsid w:val="00384C69"/>
    <w:rsid w:val="00385099"/>
    <w:rsid w:val="003853E1"/>
    <w:rsid w:val="003857B5"/>
    <w:rsid w:val="00385847"/>
    <w:rsid w:val="00385928"/>
    <w:rsid w:val="00385940"/>
    <w:rsid w:val="00385B0D"/>
    <w:rsid w:val="00385C4B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08"/>
    <w:rsid w:val="0039088A"/>
    <w:rsid w:val="00390B4B"/>
    <w:rsid w:val="00390B4D"/>
    <w:rsid w:val="00390C4C"/>
    <w:rsid w:val="00390CAD"/>
    <w:rsid w:val="00390CE2"/>
    <w:rsid w:val="00390E65"/>
    <w:rsid w:val="00391219"/>
    <w:rsid w:val="0039128F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484"/>
    <w:rsid w:val="0039353C"/>
    <w:rsid w:val="00393740"/>
    <w:rsid w:val="00393873"/>
    <w:rsid w:val="0039399D"/>
    <w:rsid w:val="00393D4C"/>
    <w:rsid w:val="00393EC1"/>
    <w:rsid w:val="00393F53"/>
    <w:rsid w:val="00394019"/>
    <w:rsid w:val="003941B0"/>
    <w:rsid w:val="003944C7"/>
    <w:rsid w:val="00394AD0"/>
    <w:rsid w:val="00394D4B"/>
    <w:rsid w:val="00394E2F"/>
    <w:rsid w:val="00395431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4F9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E67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517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1C2"/>
    <w:rsid w:val="003A78E0"/>
    <w:rsid w:val="003A7DE8"/>
    <w:rsid w:val="003B001A"/>
    <w:rsid w:val="003B0114"/>
    <w:rsid w:val="003B06A5"/>
    <w:rsid w:val="003B073D"/>
    <w:rsid w:val="003B0911"/>
    <w:rsid w:val="003B0EB9"/>
    <w:rsid w:val="003B0EF6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6E1"/>
    <w:rsid w:val="003B2F9A"/>
    <w:rsid w:val="003B303C"/>
    <w:rsid w:val="003B3040"/>
    <w:rsid w:val="003B317E"/>
    <w:rsid w:val="003B34F5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8C5"/>
    <w:rsid w:val="003B4D8A"/>
    <w:rsid w:val="003B4DA5"/>
    <w:rsid w:val="003B4E8C"/>
    <w:rsid w:val="003B4F0A"/>
    <w:rsid w:val="003B4F0B"/>
    <w:rsid w:val="003B4F6B"/>
    <w:rsid w:val="003B4FA3"/>
    <w:rsid w:val="003B5029"/>
    <w:rsid w:val="003B515F"/>
    <w:rsid w:val="003B5345"/>
    <w:rsid w:val="003B5398"/>
    <w:rsid w:val="003B551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A9A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B7ACB"/>
    <w:rsid w:val="003B7BB8"/>
    <w:rsid w:val="003C0042"/>
    <w:rsid w:val="003C010A"/>
    <w:rsid w:val="003C033B"/>
    <w:rsid w:val="003C037C"/>
    <w:rsid w:val="003C048E"/>
    <w:rsid w:val="003C04BF"/>
    <w:rsid w:val="003C04E0"/>
    <w:rsid w:val="003C0A02"/>
    <w:rsid w:val="003C0BAC"/>
    <w:rsid w:val="003C10B6"/>
    <w:rsid w:val="003C12DC"/>
    <w:rsid w:val="003C151E"/>
    <w:rsid w:val="003C1616"/>
    <w:rsid w:val="003C16C3"/>
    <w:rsid w:val="003C16D1"/>
    <w:rsid w:val="003C18AA"/>
    <w:rsid w:val="003C18F6"/>
    <w:rsid w:val="003C1964"/>
    <w:rsid w:val="003C1A7E"/>
    <w:rsid w:val="003C1B95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DA9"/>
    <w:rsid w:val="003C3F21"/>
    <w:rsid w:val="003C3FAC"/>
    <w:rsid w:val="003C3FE8"/>
    <w:rsid w:val="003C4043"/>
    <w:rsid w:val="003C406D"/>
    <w:rsid w:val="003C40A6"/>
    <w:rsid w:val="003C41A9"/>
    <w:rsid w:val="003C4288"/>
    <w:rsid w:val="003C4331"/>
    <w:rsid w:val="003C43FC"/>
    <w:rsid w:val="003C455A"/>
    <w:rsid w:val="003C45E9"/>
    <w:rsid w:val="003C4623"/>
    <w:rsid w:val="003C469B"/>
    <w:rsid w:val="003C47F1"/>
    <w:rsid w:val="003C48C4"/>
    <w:rsid w:val="003C4B27"/>
    <w:rsid w:val="003C4C77"/>
    <w:rsid w:val="003C4CD3"/>
    <w:rsid w:val="003C4DEC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4C"/>
    <w:rsid w:val="003C7B63"/>
    <w:rsid w:val="003C7B93"/>
    <w:rsid w:val="003C7C64"/>
    <w:rsid w:val="003C7C84"/>
    <w:rsid w:val="003C7CA2"/>
    <w:rsid w:val="003C7F24"/>
    <w:rsid w:val="003C7F4B"/>
    <w:rsid w:val="003D01B6"/>
    <w:rsid w:val="003D01F3"/>
    <w:rsid w:val="003D03A2"/>
    <w:rsid w:val="003D04FE"/>
    <w:rsid w:val="003D08A9"/>
    <w:rsid w:val="003D0965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E8F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210"/>
    <w:rsid w:val="003D44BB"/>
    <w:rsid w:val="003D45AD"/>
    <w:rsid w:val="003D491B"/>
    <w:rsid w:val="003D4B2F"/>
    <w:rsid w:val="003D4C9B"/>
    <w:rsid w:val="003D4D96"/>
    <w:rsid w:val="003D4F07"/>
    <w:rsid w:val="003D4F7D"/>
    <w:rsid w:val="003D51CF"/>
    <w:rsid w:val="003D5230"/>
    <w:rsid w:val="003D538A"/>
    <w:rsid w:val="003D55C2"/>
    <w:rsid w:val="003D55C3"/>
    <w:rsid w:val="003D56AA"/>
    <w:rsid w:val="003D56F2"/>
    <w:rsid w:val="003D5898"/>
    <w:rsid w:val="003D5990"/>
    <w:rsid w:val="003D5A37"/>
    <w:rsid w:val="003D5D69"/>
    <w:rsid w:val="003D5FC2"/>
    <w:rsid w:val="003D6019"/>
    <w:rsid w:val="003D6024"/>
    <w:rsid w:val="003D60DF"/>
    <w:rsid w:val="003D6504"/>
    <w:rsid w:val="003D6665"/>
    <w:rsid w:val="003D6841"/>
    <w:rsid w:val="003D689F"/>
    <w:rsid w:val="003D6A17"/>
    <w:rsid w:val="003D6BA6"/>
    <w:rsid w:val="003D6CE6"/>
    <w:rsid w:val="003D6E2E"/>
    <w:rsid w:val="003D6EAC"/>
    <w:rsid w:val="003D70C2"/>
    <w:rsid w:val="003D720E"/>
    <w:rsid w:val="003D74CE"/>
    <w:rsid w:val="003D780D"/>
    <w:rsid w:val="003D7865"/>
    <w:rsid w:val="003D790E"/>
    <w:rsid w:val="003D7910"/>
    <w:rsid w:val="003D7D4A"/>
    <w:rsid w:val="003D7E32"/>
    <w:rsid w:val="003D7EA2"/>
    <w:rsid w:val="003E00A5"/>
    <w:rsid w:val="003E019B"/>
    <w:rsid w:val="003E055A"/>
    <w:rsid w:val="003E0627"/>
    <w:rsid w:val="003E0747"/>
    <w:rsid w:val="003E082C"/>
    <w:rsid w:val="003E0B8C"/>
    <w:rsid w:val="003E11D3"/>
    <w:rsid w:val="003E1280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EA8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3F0C"/>
    <w:rsid w:val="003E4069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4DF8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773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ADF"/>
    <w:rsid w:val="003E7B7A"/>
    <w:rsid w:val="003E7D5D"/>
    <w:rsid w:val="003E7F6C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9E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1E3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1F"/>
    <w:rsid w:val="003F72C4"/>
    <w:rsid w:val="003F747D"/>
    <w:rsid w:val="003F7720"/>
    <w:rsid w:val="003F7A62"/>
    <w:rsid w:val="003F7B29"/>
    <w:rsid w:val="003F7C90"/>
    <w:rsid w:val="0040013B"/>
    <w:rsid w:val="0040039A"/>
    <w:rsid w:val="0040052D"/>
    <w:rsid w:val="0040055F"/>
    <w:rsid w:val="00400764"/>
    <w:rsid w:val="0040085A"/>
    <w:rsid w:val="004009FE"/>
    <w:rsid w:val="00400CA9"/>
    <w:rsid w:val="0040153A"/>
    <w:rsid w:val="00401693"/>
    <w:rsid w:val="0040169C"/>
    <w:rsid w:val="00401741"/>
    <w:rsid w:val="00401910"/>
    <w:rsid w:val="00401BF1"/>
    <w:rsid w:val="00401E7E"/>
    <w:rsid w:val="00401EE8"/>
    <w:rsid w:val="00401F98"/>
    <w:rsid w:val="00401FDF"/>
    <w:rsid w:val="00402016"/>
    <w:rsid w:val="004020F3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C5A"/>
    <w:rsid w:val="00403DA9"/>
    <w:rsid w:val="00403F15"/>
    <w:rsid w:val="00404427"/>
    <w:rsid w:val="004044D9"/>
    <w:rsid w:val="0040459F"/>
    <w:rsid w:val="00404871"/>
    <w:rsid w:val="0040497B"/>
    <w:rsid w:val="00404A1A"/>
    <w:rsid w:val="00404C0F"/>
    <w:rsid w:val="00404D27"/>
    <w:rsid w:val="00404D84"/>
    <w:rsid w:val="00404DDB"/>
    <w:rsid w:val="00404E2D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C93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DBF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067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9D0"/>
    <w:rsid w:val="00416B99"/>
    <w:rsid w:val="00416BC1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BD1"/>
    <w:rsid w:val="00420C98"/>
    <w:rsid w:val="00420CEA"/>
    <w:rsid w:val="00420D4A"/>
    <w:rsid w:val="00420E2D"/>
    <w:rsid w:val="00420E83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1FC"/>
    <w:rsid w:val="00430364"/>
    <w:rsid w:val="00430574"/>
    <w:rsid w:val="0043074B"/>
    <w:rsid w:val="00430886"/>
    <w:rsid w:val="00430966"/>
    <w:rsid w:val="00430BC2"/>
    <w:rsid w:val="00430CF5"/>
    <w:rsid w:val="00430FA8"/>
    <w:rsid w:val="0043104D"/>
    <w:rsid w:val="0043117C"/>
    <w:rsid w:val="0043128F"/>
    <w:rsid w:val="00431326"/>
    <w:rsid w:val="0043140D"/>
    <w:rsid w:val="00431438"/>
    <w:rsid w:val="004316B1"/>
    <w:rsid w:val="0043176A"/>
    <w:rsid w:val="004317A7"/>
    <w:rsid w:val="00431A24"/>
    <w:rsid w:val="00431AA9"/>
    <w:rsid w:val="00431D60"/>
    <w:rsid w:val="0043218A"/>
    <w:rsid w:val="004323A8"/>
    <w:rsid w:val="00432505"/>
    <w:rsid w:val="00432B1E"/>
    <w:rsid w:val="00432D20"/>
    <w:rsid w:val="00432F59"/>
    <w:rsid w:val="00432F6D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A2D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5D47"/>
    <w:rsid w:val="00436052"/>
    <w:rsid w:val="00436229"/>
    <w:rsid w:val="0043628C"/>
    <w:rsid w:val="004362E9"/>
    <w:rsid w:val="00436338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BBA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A13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D95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54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8C7"/>
    <w:rsid w:val="00447E99"/>
    <w:rsid w:val="00447F15"/>
    <w:rsid w:val="004500CB"/>
    <w:rsid w:val="00450246"/>
    <w:rsid w:val="00450467"/>
    <w:rsid w:val="00450640"/>
    <w:rsid w:val="00450713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70"/>
    <w:rsid w:val="004527C3"/>
    <w:rsid w:val="0045299D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19C"/>
    <w:rsid w:val="00453718"/>
    <w:rsid w:val="00453883"/>
    <w:rsid w:val="00453902"/>
    <w:rsid w:val="00453AB7"/>
    <w:rsid w:val="00453B24"/>
    <w:rsid w:val="00453DD3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CB3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2D2"/>
    <w:rsid w:val="00460343"/>
    <w:rsid w:val="004603C4"/>
    <w:rsid w:val="00460532"/>
    <w:rsid w:val="0046054A"/>
    <w:rsid w:val="004606D5"/>
    <w:rsid w:val="004607F3"/>
    <w:rsid w:val="00460A1B"/>
    <w:rsid w:val="00460C6C"/>
    <w:rsid w:val="00460CAB"/>
    <w:rsid w:val="00460E72"/>
    <w:rsid w:val="00460FE0"/>
    <w:rsid w:val="00460FED"/>
    <w:rsid w:val="00461015"/>
    <w:rsid w:val="0046189D"/>
    <w:rsid w:val="0046190A"/>
    <w:rsid w:val="004619AE"/>
    <w:rsid w:val="00462236"/>
    <w:rsid w:val="00462282"/>
    <w:rsid w:val="004623CB"/>
    <w:rsid w:val="004624B8"/>
    <w:rsid w:val="00462525"/>
    <w:rsid w:val="00462C0C"/>
    <w:rsid w:val="00463071"/>
    <w:rsid w:val="004632FA"/>
    <w:rsid w:val="004633E8"/>
    <w:rsid w:val="00463423"/>
    <w:rsid w:val="0046352A"/>
    <w:rsid w:val="004635C0"/>
    <w:rsid w:val="004635CB"/>
    <w:rsid w:val="004635FC"/>
    <w:rsid w:val="00463729"/>
    <w:rsid w:val="00463B4D"/>
    <w:rsid w:val="00463C85"/>
    <w:rsid w:val="00464267"/>
    <w:rsid w:val="004642CD"/>
    <w:rsid w:val="004642F9"/>
    <w:rsid w:val="00464587"/>
    <w:rsid w:val="00464707"/>
    <w:rsid w:val="00464760"/>
    <w:rsid w:val="0046486F"/>
    <w:rsid w:val="00464938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017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05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D4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19C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3E4"/>
    <w:rsid w:val="00482861"/>
    <w:rsid w:val="00482CA7"/>
    <w:rsid w:val="00482D28"/>
    <w:rsid w:val="00482D7F"/>
    <w:rsid w:val="00483200"/>
    <w:rsid w:val="0048356E"/>
    <w:rsid w:val="00483834"/>
    <w:rsid w:val="004838ED"/>
    <w:rsid w:val="0048399E"/>
    <w:rsid w:val="00483CB7"/>
    <w:rsid w:val="00483F6B"/>
    <w:rsid w:val="004841C3"/>
    <w:rsid w:val="00484343"/>
    <w:rsid w:val="004843CA"/>
    <w:rsid w:val="00484613"/>
    <w:rsid w:val="004846E7"/>
    <w:rsid w:val="004848C6"/>
    <w:rsid w:val="004848CB"/>
    <w:rsid w:val="00484A2E"/>
    <w:rsid w:val="00484B77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5F8B"/>
    <w:rsid w:val="0048602F"/>
    <w:rsid w:val="00486357"/>
    <w:rsid w:val="0048636F"/>
    <w:rsid w:val="0048644E"/>
    <w:rsid w:val="00486478"/>
    <w:rsid w:val="004864AE"/>
    <w:rsid w:val="00486533"/>
    <w:rsid w:val="00486564"/>
    <w:rsid w:val="004865CF"/>
    <w:rsid w:val="0048670F"/>
    <w:rsid w:val="00486711"/>
    <w:rsid w:val="00486C15"/>
    <w:rsid w:val="00486D5D"/>
    <w:rsid w:val="00486E00"/>
    <w:rsid w:val="0048707F"/>
    <w:rsid w:val="00487176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583"/>
    <w:rsid w:val="00492686"/>
    <w:rsid w:val="00492718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B6F"/>
    <w:rsid w:val="00493DFB"/>
    <w:rsid w:val="00493E23"/>
    <w:rsid w:val="00494015"/>
    <w:rsid w:val="0049412F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30"/>
    <w:rsid w:val="004956B4"/>
    <w:rsid w:val="004956F6"/>
    <w:rsid w:val="004957FE"/>
    <w:rsid w:val="00495901"/>
    <w:rsid w:val="0049597B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2AA"/>
    <w:rsid w:val="004973CE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39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3D72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005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1B1"/>
    <w:rsid w:val="004B02F5"/>
    <w:rsid w:val="004B03E9"/>
    <w:rsid w:val="004B05E3"/>
    <w:rsid w:val="004B06E1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7F1"/>
    <w:rsid w:val="004B2B31"/>
    <w:rsid w:val="004B2CB5"/>
    <w:rsid w:val="004B2D90"/>
    <w:rsid w:val="004B2E21"/>
    <w:rsid w:val="004B310E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234"/>
    <w:rsid w:val="004B439F"/>
    <w:rsid w:val="004B4501"/>
    <w:rsid w:val="004B482B"/>
    <w:rsid w:val="004B48C2"/>
    <w:rsid w:val="004B49B8"/>
    <w:rsid w:val="004B49E6"/>
    <w:rsid w:val="004B4A7C"/>
    <w:rsid w:val="004B4ED2"/>
    <w:rsid w:val="004B5100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A34"/>
    <w:rsid w:val="004B7E86"/>
    <w:rsid w:val="004C0099"/>
    <w:rsid w:val="004C049E"/>
    <w:rsid w:val="004C0654"/>
    <w:rsid w:val="004C07D3"/>
    <w:rsid w:val="004C07DF"/>
    <w:rsid w:val="004C093F"/>
    <w:rsid w:val="004C0B36"/>
    <w:rsid w:val="004C0BF6"/>
    <w:rsid w:val="004C0C52"/>
    <w:rsid w:val="004C0EB7"/>
    <w:rsid w:val="004C0F59"/>
    <w:rsid w:val="004C12A9"/>
    <w:rsid w:val="004C13FC"/>
    <w:rsid w:val="004C19A5"/>
    <w:rsid w:val="004C1C1D"/>
    <w:rsid w:val="004C1C6D"/>
    <w:rsid w:val="004C1D74"/>
    <w:rsid w:val="004C1F4C"/>
    <w:rsid w:val="004C1FF4"/>
    <w:rsid w:val="004C20C3"/>
    <w:rsid w:val="004C210B"/>
    <w:rsid w:val="004C2206"/>
    <w:rsid w:val="004C22ED"/>
    <w:rsid w:val="004C2499"/>
    <w:rsid w:val="004C2777"/>
    <w:rsid w:val="004C2B7F"/>
    <w:rsid w:val="004C2F06"/>
    <w:rsid w:val="004C2F78"/>
    <w:rsid w:val="004C33FD"/>
    <w:rsid w:val="004C34F6"/>
    <w:rsid w:val="004C37B7"/>
    <w:rsid w:val="004C37C6"/>
    <w:rsid w:val="004C38B7"/>
    <w:rsid w:val="004C396E"/>
    <w:rsid w:val="004C3A8A"/>
    <w:rsid w:val="004C3D92"/>
    <w:rsid w:val="004C3EE2"/>
    <w:rsid w:val="004C40A5"/>
    <w:rsid w:val="004C40BF"/>
    <w:rsid w:val="004C4186"/>
    <w:rsid w:val="004C4198"/>
    <w:rsid w:val="004C41E0"/>
    <w:rsid w:val="004C4281"/>
    <w:rsid w:val="004C460C"/>
    <w:rsid w:val="004C4740"/>
    <w:rsid w:val="004C47AE"/>
    <w:rsid w:val="004C498E"/>
    <w:rsid w:val="004C50C5"/>
    <w:rsid w:val="004C5159"/>
    <w:rsid w:val="004C5257"/>
    <w:rsid w:val="004C529F"/>
    <w:rsid w:val="004C52AC"/>
    <w:rsid w:val="004C52C6"/>
    <w:rsid w:val="004C53C1"/>
    <w:rsid w:val="004C5493"/>
    <w:rsid w:val="004C5614"/>
    <w:rsid w:val="004C58C0"/>
    <w:rsid w:val="004C5A0B"/>
    <w:rsid w:val="004C5F06"/>
    <w:rsid w:val="004C5FA1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18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427"/>
    <w:rsid w:val="004D2557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78D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52"/>
    <w:rsid w:val="004D63B9"/>
    <w:rsid w:val="004D6588"/>
    <w:rsid w:val="004D659F"/>
    <w:rsid w:val="004D65C7"/>
    <w:rsid w:val="004D6664"/>
    <w:rsid w:val="004D676A"/>
    <w:rsid w:val="004D67E4"/>
    <w:rsid w:val="004D6866"/>
    <w:rsid w:val="004D6952"/>
    <w:rsid w:val="004D6999"/>
    <w:rsid w:val="004D6C17"/>
    <w:rsid w:val="004D6C41"/>
    <w:rsid w:val="004D6F36"/>
    <w:rsid w:val="004D6F95"/>
    <w:rsid w:val="004D70C7"/>
    <w:rsid w:val="004D7194"/>
    <w:rsid w:val="004D73A6"/>
    <w:rsid w:val="004D73EF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86A"/>
    <w:rsid w:val="004E4A7F"/>
    <w:rsid w:val="004E4AE8"/>
    <w:rsid w:val="004E4BA5"/>
    <w:rsid w:val="004E4C0C"/>
    <w:rsid w:val="004E4C8F"/>
    <w:rsid w:val="004E505F"/>
    <w:rsid w:val="004E5097"/>
    <w:rsid w:val="004E51D1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28F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C3F"/>
    <w:rsid w:val="004F3D20"/>
    <w:rsid w:val="004F3F25"/>
    <w:rsid w:val="004F405D"/>
    <w:rsid w:val="004F40FA"/>
    <w:rsid w:val="004F4155"/>
    <w:rsid w:val="004F430D"/>
    <w:rsid w:val="004F443F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8B1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9"/>
    <w:rsid w:val="004F69FA"/>
    <w:rsid w:val="004F6A44"/>
    <w:rsid w:val="004F6AE1"/>
    <w:rsid w:val="004F6B8A"/>
    <w:rsid w:val="004F6FB2"/>
    <w:rsid w:val="004F706A"/>
    <w:rsid w:val="004F71BD"/>
    <w:rsid w:val="004F7262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5B8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60E"/>
    <w:rsid w:val="00501966"/>
    <w:rsid w:val="00501968"/>
    <w:rsid w:val="005019A2"/>
    <w:rsid w:val="005019F4"/>
    <w:rsid w:val="00501D4F"/>
    <w:rsid w:val="005021E7"/>
    <w:rsid w:val="00502241"/>
    <w:rsid w:val="00502374"/>
    <w:rsid w:val="005024BF"/>
    <w:rsid w:val="005024E2"/>
    <w:rsid w:val="00502605"/>
    <w:rsid w:val="00502650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07D9E"/>
    <w:rsid w:val="0051001F"/>
    <w:rsid w:val="0051016F"/>
    <w:rsid w:val="005108B4"/>
    <w:rsid w:val="005108C8"/>
    <w:rsid w:val="00510AE0"/>
    <w:rsid w:val="00510C98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0BD"/>
    <w:rsid w:val="0051214F"/>
    <w:rsid w:val="005122DA"/>
    <w:rsid w:val="0051258E"/>
    <w:rsid w:val="00512705"/>
    <w:rsid w:val="00512B45"/>
    <w:rsid w:val="00512D34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EB3"/>
    <w:rsid w:val="00516F04"/>
    <w:rsid w:val="00516F43"/>
    <w:rsid w:val="00516FF8"/>
    <w:rsid w:val="005171B2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67"/>
    <w:rsid w:val="00520092"/>
    <w:rsid w:val="00520229"/>
    <w:rsid w:val="0052026E"/>
    <w:rsid w:val="0052035F"/>
    <w:rsid w:val="00520466"/>
    <w:rsid w:val="00520653"/>
    <w:rsid w:val="00520993"/>
    <w:rsid w:val="00520AC4"/>
    <w:rsid w:val="00520C6F"/>
    <w:rsid w:val="00520DA5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5A2"/>
    <w:rsid w:val="005247AF"/>
    <w:rsid w:val="00524AA4"/>
    <w:rsid w:val="00524C7D"/>
    <w:rsid w:val="00525019"/>
    <w:rsid w:val="00525094"/>
    <w:rsid w:val="00525187"/>
    <w:rsid w:val="005251D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EF8"/>
    <w:rsid w:val="00526FB8"/>
    <w:rsid w:val="005271D9"/>
    <w:rsid w:val="005271F4"/>
    <w:rsid w:val="005273CE"/>
    <w:rsid w:val="005273F2"/>
    <w:rsid w:val="0052747A"/>
    <w:rsid w:val="0052756C"/>
    <w:rsid w:val="00527698"/>
    <w:rsid w:val="005276AA"/>
    <w:rsid w:val="005276B7"/>
    <w:rsid w:val="005278E1"/>
    <w:rsid w:val="00527B8C"/>
    <w:rsid w:val="00527BB9"/>
    <w:rsid w:val="00527CCF"/>
    <w:rsid w:val="00527E43"/>
    <w:rsid w:val="005300D8"/>
    <w:rsid w:val="005302F1"/>
    <w:rsid w:val="005303C6"/>
    <w:rsid w:val="0053047D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D50"/>
    <w:rsid w:val="00531F36"/>
    <w:rsid w:val="005320D8"/>
    <w:rsid w:val="0053214D"/>
    <w:rsid w:val="00532179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D1D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86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5C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5FA6"/>
    <w:rsid w:val="00546013"/>
    <w:rsid w:val="005460C7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8CC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183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AC5"/>
    <w:rsid w:val="00553C88"/>
    <w:rsid w:val="00553C95"/>
    <w:rsid w:val="00553CAB"/>
    <w:rsid w:val="00553D54"/>
    <w:rsid w:val="00553DD5"/>
    <w:rsid w:val="00553EDE"/>
    <w:rsid w:val="005540B7"/>
    <w:rsid w:val="0055421A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6B9"/>
    <w:rsid w:val="00555766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CDC"/>
    <w:rsid w:val="00562D3F"/>
    <w:rsid w:val="00562E7A"/>
    <w:rsid w:val="005630A0"/>
    <w:rsid w:val="005631F7"/>
    <w:rsid w:val="0056325A"/>
    <w:rsid w:val="0056326A"/>
    <w:rsid w:val="005634E0"/>
    <w:rsid w:val="00563622"/>
    <w:rsid w:val="00563674"/>
    <w:rsid w:val="0056379D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3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848"/>
    <w:rsid w:val="00570BB3"/>
    <w:rsid w:val="00570CC8"/>
    <w:rsid w:val="00570CE7"/>
    <w:rsid w:val="00570E5F"/>
    <w:rsid w:val="00570EF1"/>
    <w:rsid w:val="00570FA8"/>
    <w:rsid w:val="00571095"/>
    <w:rsid w:val="005711DF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65"/>
    <w:rsid w:val="005740BC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2E1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6E55"/>
    <w:rsid w:val="00577168"/>
    <w:rsid w:val="005771DC"/>
    <w:rsid w:val="0057729A"/>
    <w:rsid w:val="005773FD"/>
    <w:rsid w:val="005774FE"/>
    <w:rsid w:val="00577A14"/>
    <w:rsid w:val="00577A16"/>
    <w:rsid w:val="00577B1D"/>
    <w:rsid w:val="00577B89"/>
    <w:rsid w:val="00577BCE"/>
    <w:rsid w:val="00577CB1"/>
    <w:rsid w:val="00577F05"/>
    <w:rsid w:val="0058000D"/>
    <w:rsid w:val="0058003B"/>
    <w:rsid w:val="005802CB"/>
    <w:rsid w:val="00580561"/>
    <w:rsid w:val="0058058F"/>
    <w:rsid w:val="005808FB"/>
    <w:rsid w:val="00580BC4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D9E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5F37"/>
    <w:rsid w:val="0058629C"/>
    <w:rsid w:val="005862CE"/>
    <w:rsid w:val="0058655B"/>
    <w:rsid w:val="005865FF"/>
    <w:rsid w:val="005866AF"/>
    <w:rsid w:val="005866C1"/>
    <w:rsid w:val="00586762"/>
    <w:rsid w:val="00586788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5AF"/>
    <w:rsid w:val="00590675"/>
    <w:rsid w:val="00590718"/>
    <w:rsid w:val="00590786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4B"/>
    <w:rsid w:val="0059159D"/>
    <w:rsid w:val="00591917"/>
    <w:rsid w:val="00591A22"/>
    <w:rsid w:val="00591A97"/>
    <w:rsid w:val="00591B07"/>
    <w:rsid w:val="00591B55"/>
    <w:rsid w:val="00591BD1"/>
    <w:rsid w:val="00591F9B"/>
    <w:rsid w:val="0059223A"/>
    <w:rsid w:val="00592364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49CA"/>
    <w:rsid w:val="00594AF7"/>
    <w:rsid w:val="005950DC"/>
    <w:rsid w:val="005951FC"/>
    <w:rsid w:val="0059564E"/>
    <w:rsid w:val="005958A7"/>
    <w:rsid w:val="00595BEA"/>
    <w:rsid w:val="00595C19"/>
    <w:rsid w:val="00595DCA"/>
    <w:rsid w:val="00596845"/>
    <w:rsid w:val="0059696A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2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1F4C"/>
    <w:rsid w:val="005A20FE"/>
    <w:rsid w:val="005A2631"/>
    <w:rsid w:val="005A27AE"/>
    <w:rsid w:val="005A27CC"/>
    <w:rsid w:val="005A27E9"/>
    <w:rsid w:val="005A2C25"/>
    <w:rsid w:val="005A2DA7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64"/>
    <w:rsid w:val="005A499C"/>
    <w:rsid w:val="005A49FF"/>
    <w:rsid w:val="005A4A12"/>
    <w:rsid w:val="005A4A6D"/>
    <w:rsid w:val="005A4A8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9F"/>
    <w:rsid w:val="005A6CD8"/>
    <w:rsid w:val="005A6D5F"/>
    <w:rsid w:val="005A6DB9"/>
    <w:rsid w:val="005A6FB9"/>
    <w:rsid w:val="005A6FE0"/>
    <w:rsid w:val="005A7182"/>
    <w:rsid w:val="005A71B0"/>
    <w:rsid w:val="005A7236"/>
    <w:rsid w:val="005A7395"/>
    <w:rsid w:val="005A776A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1D17"/>
    <w:rsid w:val="005B240E"/>
    <w:rsid w:val="005B260A"/>
    <w:rsid w:val="005B26D4"/>
    <w:rsid w:val="005B2707"/>
    <w:rsid w:val="005B2829"/>
    <w:rsid w:val="005B283C"/>
    <w:rsid w:val="005B28B9"/>
    <w:rsid w:val="005B29B0"/>
    <w:rsid w:val="005B2AF3"/>
    <w:rsid w:val="005B2B30"/>
    <w:rsid w:val="005B2C69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DAA"/>
    <w:rsid w:val="005B4E99"/>
    <w:rsid w:val="005B515E"/>
    <w:rsid w:val="005B52A2"/>
    <w:rsid w:val="005B563A"/>
    <w:rsid w:val="005B56CE"/>
    <w:rsid w:val="005B5700"/>
    <w:rsid w:val="005B5A35"/>
    <w:rsid w:val="005B5B59"/>
    <w:rsid w:val="005B5C00"/>
    <w:rsid w:val="005B5DF6"/>
    <w:rsid w:val="005B5F5F"/>
    <w:rsid w:val="005B5F78"/>
    <w:rsid w:val="005B5F85"/>
    <w:rsid w:val="005B605A"/>
    <w:rsid w:val="005B62A4"/>
    <w:rsid w:val="005B6416"/>
    <w:rsid w:val="005B65BB"/>
    <w:rsid w:val="005B65E9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57C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03"/>
    <w:rsid w:val="005C052D"/>
    <w:rsid w:val="005C06F4"/>
    <w:rsid w:val="005C07E5"/>
    <w:rsid w:val="005C083E"/>
    <w:rsid w:val="005C0ADB"/>
    <w:rsid w:val="005C0BB0"/>
    <w:rsid w:val="005C0C11"/>
    <w:rsid w:val="005C0CBD"/>
    <w:rsid w:val="005C0DC6"/>
    <w:rsid w:val="005C1181"/>
    <w:rsid w:val="005C120C"/>
    <w:rsid w:val="005C1594"/>
    <w:rsid w:val="005C17E5"/>
    <w:rsid w:val="005C1AB9"/>
    <w:rsid w:val="005C1CA7"/>
    <w:rsid w:val="005C1F2F"/>
    <w:rsid w:val="005C201E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7E1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19"/>
    <w:rsid w:val="005C4F6D"/>
    <w:rsid w:val="005C51C5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6F4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D69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7E5"/>
    <w:rsid w:val="005D698C"/>
    <w:rsid w:val="005D699A"/>
    <w:rsid w:val="005D6A39"/>
    <w:rsid w:val="005D6C61"/>
    <w:rsid w:val="005D6DDE"/>
    <w:rsid w:val="005D6EAC"/>
    <w:rsid w:val="005D6F4B"/>
    <w:rsid w:val="005D6FE4"/>
    <w:rsid w:val="005D702A"/>
    <w:rsid w:val="005D72DF"/>
    <w:rsid w:val="005D73B9"/>
    <w:rsid w:val="005D75E9"/>
    <w:rsid w:val="005D79D8"/>
    <w:rsid w:val="005D79EA"/>
    <w:rsid w:val="005D7BAE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378"/>
    <w:rsid w:val="005E2473"/>
    <w:rsid w:val="005E2775"/>
    <w:rsid w:val="005E2CD4"/>
    <w:rsid w:val="005E2EA5"/>
    <w:rsid w:val="005E2F87"/>
    <w:rsid w:val="005E3070"/>
    <w:rsid w:val="005E31DF"/>
    <w:rsid w:val="005E329B"/>
    <w:rsid w:val="005E340A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4F7E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D5E"/>
    <w:rsid w:val="005E7E15"/>
    <w:rsid w:val="005E7E4C"/>
    <w:rsid w:val="005E7EB3"/>
    <w:rsid w:val="005F025E"/>
    <w:rsid w:val="005F0434"/>
    <w:rsid w:val="005F052B"/>
    <w:rsid w:val="005F07E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361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2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3FD0"/>
    <w:rsid w:val="005F41EA"/>
    <w:rsid w:val="005F4258"/>
    <w:rsid w:val="005F428E"/>
    <w:rsid w:val="005F4388"/>
    <w:rsid w:val="005F44CA"/>
    <w:rsid w:val="005F4642"/>
    <w:rsid w:val="005F4662"/>
    <w:rsid w:val="005F47D5"/>
    <w:rsid w:val="005F487E"/>
    <w:rsid w:val="005F4B3B"/>
    <w:rsid w:val="005F4D09"/>
    <w:rsid w:val="005F4EB9"/>
    <w:rsid w:val="005F5292"/>
    <w:rsid w:val="005F545D"/>
    <w:rsid w:val="005F557F"/>
    <w:rsid w:val="005F5657"/>
    <w:rsid w:val="005F56C0"/>
    <w:rsid w:val="005F57DB"/>
    <w:rsid w:val="005F5BF4"/>
    <w:rsid w:val="005F5CB6"/>
    <w:rsid w:val="005F5EDD"/>
    <w:rsid w:val="005F6057"/>
    <w:rsid w:val="005F642B"/>
    <w:rsid w:val="005F6445"/>
    <w:rsid w:val="005F6493"/>
    <w:rsid w:val="005F6554"/>
    <w:rsid w:val="005F6785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A57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4A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56"/>
    <w:rsid w:val="0060318A"/>
    <w:rsid w:val="0060320E"/>
    <w:rsid w:val="006032DD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4FEC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930"/>
    <w:rsid w:val="00605A8A"/>
    <w:rsid w:val="00605B3F"/>
    <w:rsid w:val="00605CE5"/>
    <w:rsid w:val="00605F18"/>
    <w:rsid w:val="00605FCE"/>
    <w:rsid w:val="0060603A"/>
    <w:rsid w:val="00606327"/>
    <w:rsid w:val="00606508"/>
    <w:rsid w:val="00606D08"/>
    <w:rsid w:val="00606DA3"/>
    <w:rsid w:val="00607011"/>
    <w:rsid w:val="00607046"/>
    <w:rsid w:val="006070CA"/>
    <w:rsid w:val="00607109"/>
    <w:rsid w:val="00607234"/>
    <w:rsid w:val="0060736E"/>
    <w:rsid w:val="0060747C"/>
    <w:rsid w:val="00607710"/>
    <w:rsid w:val="0060791F"/>
    <w:rsid w:val="00607945"/>
    <w:rsid w:val="00607B6E"/>
    <w:rsid w:val="00607DDA"/>
    <w:rsid w:val="00607F8C"/>
    <w:rsid w:val="00610056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1C1"/>
    <w:rsid w:val="0062228D"/>
    <w:rsid w:val="006222F3"/>
    <w:rsid w:val="006223DA"/>
    <w:rsid w:val="006224B8"/>
    <w:rsid w:val="0062261D"/>
    <w:rsid w:val="00622B36"/>
    <w:rsid w:val="00622EC1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7B"/>
    <w:rsid w:val="00624984"/>
    <w:rsid w:val="00624A00"/>
    <w:rsid w:val="00624CE9"/>
    <w:rsid w:val="00624DC6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2C3"/>
    <w:rsid w:val="00635462"/>
    <w:rsid w:val="00635ACB"/>
    <w:rsid w:val="00635B52"/>
    <w:rsid w:val="00635BC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369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C9C"/>
    <w:rsid w:val="00641D33"/>
    <w:rsid w:val="00641D63"/>
    <w:rsid w:val="00641E0E"/>
    <w:rsid w:val="00641E20"/>
    <w:rsid w:val="0064224E"/>
    <w:rsid w:val="00642404"/>
    <w:rsid w:val="00642507"/>
    <w:rsid w:val="00642585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9FC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CFE"/>
    <w:rsid w:val="00650D26"/>
    <w:rsid w:val="00650D4A"/>
    <w:rsid w:val="00650D95"/>
    <w:rsid w:val="00650E31"/>
    <w:rsid w:val="00650F30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0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CF2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6B6"/>
    <w:rsid w:val="006617DF"/>
    <w:rsid w:val="00661B4A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69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195"/>
    <w:rsid w:val="00672247"/>
    <w:rsid w:val="0067278A"/>
    <w:rsid w:val="00672838"/>
    <w:rsid w:val="00672B27"/>
    <w:rsid w:val="00672C28"/>
    <w:rsid w:val="00672DA6"/>
    <w:rsid w:val="00672E00"/>
    <w:rsid w:val="00672EBB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BB7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1F4"/>
    <w:rsid w:val="0067646D"/>
    <w:rsid w:val="00676585"/>
    <w:rsid w:val="00676647"/>
    <w:rsid w:val="00676690"/>
    <w:rsid w:val="006766CC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E65"/>
    <w:rsid w:val="00677FA6"/>
    <w:rsid w:val="00680221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0FC"/>
    <w:rsid w:val="006836CC"/>
    <w:rsid w:val="006837B2"/>
    <w:rsid w:val="006837E9"/>
    <w:rsid w:val="006838CC"/>
    <w:rsid w:val="006838FB"/>
    <w:rsid w:val="006839EB"/>
    <w:rsid w:val="00683A43"/>
    <w:rsid w:val="00683E23"/>
    <w:rsid w:val="00683F7B"/>
    <w:rsid w:val="0068419D"/>
    <w:rsid w:val="006841A2"/>
    <w:rsid w:val="0068420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D04"/>
    <w:rsid w:val="00685F8E"/>
    <w:rsid w:val="006860E1"/>
    <w:rsid w:val="006860EA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87ACB"/>
    <w:rsid w:val="00690019"/>
    <w:rsid w:val="00690120"/>
    <w:rsid w:val="00690248"/>
    <w:rsid w:val="006903B2"/>
    <w:rsid w:val="00690432"/>
    <w:rsid w:val="006905B7"/>
    <w:rsid w:val="00690832"/>
    <w:rsid w:val="00690CDA"/>
    <w:rsid w:val="00690D28"/>
    <w:rsid w:val="00690F4D"/>
    <w:rsid w:val="00690FE9"/>
    <w:rsid w:val="00690FF2"/>
    <w:rsid w:val="00691033"/>
    <w:rsid w:val="00691601"/>
    <w:rsid w:val="00691646"/>
    <w:rsid w:val="006916F5"/>
    <w:rsid w:val="006918FA"/>
    <w:rsid w:val="00691999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C23"/>
    <w:rsid w:val="00692EEF"/>
    <w:rsid w:val="00692EFB"/>
    <w:rsid w:val="0069323C"/>
    <w:rsid w:val="006932EB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5E7"/>
    <w:rsid w:val="00695696"/>
    <w:rsid w:val="00695A8F"/>
    <w:rsid w:val="00695BAC"/>
    <w:rsid w:val="00695C63"/>
    <w:rsid w:val="00695E1E"/>
    <w:rsid w:val="00695E63"/>
    <w:rsid w:val="00695F76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957"/>
    <w:rsid w:val="00696D63"/>
    <w:rsid w:val="0069711E"/>
    <w:rsid w:val="0069726F"/>
    <w:rsid w:val="0069738D"/>
    <w:rsid w:val="00697394"/>
    <w:rsid w:val="006974B8"/>
    <w:rsid w:val="00697623"/>
    <w:rsid w:val="0069763C"/>
    <w:rsid w:val="0069768F"/>
    <w:rsid w:val="00697698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DA4"/>
    <w:rsid w:val="006A2E71"/>
    <w:rsid w:val="006A2F60"/>
    <w:rsid w:val="006A302A"/>
    <w:rsid w:val="006A30CF"/>
    <w:rsid w:val="006A314E"/>
    <w:rsid w:val="006A320F"/>
    <w:rsid w:val="006A3267"/>
    <w:rsid w:val="006A3408"/>
    <w:rsid w:val="006A34F1"/>
    <w:rsid w:val="006A3610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1EA"/>
    <w:rsid w:val="006B22D3"/>
    <w:rsid w:val="006B2423"/>
    <w:rsid w:val="006B270D"/>
    <w:rsid w:val="006B27F7"/>
    <w:rsid w:val="006B2873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508"/>
    <w:rsid w:val="006B479F"/>
    <w:rsid w:val="006B4826"/>
    <w:rsid w:val="006B4A43"/>
    <w:rsid w:val="006B4CC1"/>
    <w:rsid w:val="006B4EC7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72D"/>
    <w:rsid w:val="006B69C5"/>
    <w:rsid w:val="006B6AC1"/>
    <w:rsid w:val="006B6D75"/>
    <w:rsid w:val="006B6F5E"/>
    <w:rsid w:val="006B7211"/>
    <w:rsid w:val="006B72CA"/>
    <w:rsid w:val="006B79BE"/>
    <w:rsid w:val="006B7C24"/>
    <w:rsid w:val="006B7CF9"/>
    <w:rsid w:val="006B7DBE"/>
    <w:rsid w:val="006B7E6F"/>
    <w:rsid w:val="006B7F96"/>
    <w:rsid w:val="006B7F97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1F56"/>
    <w:rsid w:val="006C1F73"/>
    <w:rsid w:val="006C2130"/>
    <w:rsid w:val="006C242D"/>
    <w:rsid w:val="006C24D9"/>
    <w:rsid w:val="006C295C"/>
    <w:rsid w:val="006C2A4A"/>
    <w:rsid w:val="006C2AB4"/>
    <w:rsid w:val="006C2B6C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CF2"/>
    <w:rsid w:val="006C3F42"/>
    <w:rsid w:val="006C3FEB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60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52F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0CB"/>
    <w:rsid w:val="006D5367"/>
    <w:rsid w:val="006D53D5"/>
    <w:rsid w:val="006D5429"/>
    <w:rsid w:val="006D542A"/>
    <w:rsid w:val="006D54EF"/>
    <w:rsid w:val="006D5C60"/>
    <w:rsid w:val="006D5EF7"/>
    <w:rsid w:val="006D5F12"/>
    <w:rsid w:val="006D5FFF"/>
    <w:rsid w:val="006D60D3"/>
    <w:rsid w:val="006D6104"/>
    <w:rsid w:val="006D6124"/>
    <w:rsid w:val="006D6405"/>
    <w:rsid w:val="006D644E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432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624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46C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199"/>
    <w:rsid w:val="006F1216"/>
    <w:rsid w:val="006F139A"/>
    <w:rsid w:val="006F15D2"/>
    <w:rsid w:val="006F193F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B6C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9F"/>
    <w:rsid w:val="006F68E3"/>
    <w:rsid w:val="006F6D2E"/>
    <w:rsid w:val="006F6DD3"/>
    <w:rsid w:val="006F70E1"/>
    <w:rsid w:val="006F77D5"/>
    <w:rsid w:val="006F781B"/>
    <w:rsid w:val="006F78B8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B27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B24"/>
    <w:rsid w:val="00701F2A"/>
    <w:rsid w:val="007024E1"/>
    <w:rsid w:val="007026C3"/>
    <w:rsid w:val="00702854"/>
    <w:rsid w:val="00702A06"/>
    <w:rsid w:val="00702A20"/>
    <w:rsid w:val="00702C6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1E"/>
    <w:rsid w:val="00703F63"/>
    <w:rsid w:val="00704045"/>
    <w:rsid w:val="007040AB"/>
    <w:rsid w:val="00704145"/>
    <w:rsid w:val="00704161"/>
    <w:rsid w:val="007042EA"/>
    <w:rsid w:val="007043AC"/>
    <w:rsid w:val="00704A96"/>
    <w:rsid w:val="00704B5A"/>
    <w:rsid w:val="00704BF7"/>
    <w:rsid w:val="0070503D"/>
    <w:rsid w:val="007050E0"/>
    <w:rsid w:val="0070544A"/>
    <w:rsid w:val="0070549A"/>
    <w:rsid w:val="0070555D"/>
    <w:rsid w:val="00705993"/>
    <w:rsid w:val="007059AA"/>
    <w:rsid w:val="00705B6E"/>
    <w:rsid w:val="00705C9A"/>
    <w:rsid w:val="00705CC1"/>
    <w:rsid w:val="00705ED0"/>
    <w:rsid w:val="00705EDA"/>
    <w:rsid w:val="00705F69"/>
    <w:rsid w:val="00706143"/>
    <w:rsid w:val="007061C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AF"/>
    <w:rsid w:val="00711CCC"/>
    <w:rsid w:val="00711F3B"/>
    <w:rsid w:val="00711FB7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B1"/>
    <w:rsid w:val="0071337D"/>
    <w:rsid w:val="00713430"/>
    <w:rsid w:val="007134BE"/>
    <w:rsid w:val="00713582"/>
    <w:rsid w:val="00713669"/>
    <w:rsid w:val="00713914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14"/>
    <w:rsid w:val="00714E9B"/>
    <w:rsid w:val="00714F98"/>
    <w:rsid w:val="00714FC9"/>
    <w:rsid w:val="007152C5"/>
    <w:rsid w:val="0071532F"/>
    <w:rsid w:val="00715611"/>
    <w:rsid w:val="00715D05"/>
    <w:rsid w:val="00715D53"/>
    <w:rsid w:val="00715D59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6F86"/>
    <w:rsid w:val="00717531"/>
    <w:rsid w:val="00717691"/>
    <w:rsid w:val="00717732"/>
    <w:rsid w:val="00717878"/>
    <w:rsid w:val="00717A0C"/>
    <w:rsid w:val="00717C1B"/>
    <w:rsid w:val="00717C47"/>
    <w:rsid w:val="00717C71"/>
    <w:rsid w:val="00717D3A"/>
    <w:rsid w:val="0072001F"/>
    <w:rsid w:val="00720065"/>
    <w:rsid w:val="00720338"/>
    <w:rsid w:val="007205D0"/>
    <w:rsid w:val="007205EC"/>
    <w:rsid w:val="007206CE"/>
    <w:rsid w:val="00720B66"/>
    <w:rsid w:val="00720CD8"/>
    <w:rsid w:val="00720F51"/>
    <w:rsid w:val="007215B4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06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2B6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0DA"/>
    <w:rsid w:val="007252E4"/>
    <w:rsid w:val="00725350"/>
    <w:rsid w:val="007253C0"/>
    <w:rsid w:val="007255E7"/>
    <w:rsid w:val="0072565E"/>
    <w:rsid w:val="007256AA"/>
    <w:rsid w:val="0072570B"/>
    <w:rsid w:val="007257F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703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698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27A1"/>
    <w:rsid w:val="00742B14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2CC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38"/>
    <w:rsid w:val="00744F42"/>
    <w:rsid w:val="00744FC5"/>
    <w:rsid w:val="00745068"/>
    <w:rsid w:val="00745092"/>
    <w:rsid w:val="0074518D"/>
    <w:rsid w:val="0074540E"/>
    <w:rsid w:val="007454B5"/>
    <w:rsid w:val="00745654"/>
    <w:rsid w:val="00745888"/>
    <w:rsid w:val="00745A31"/>
    <w:rsid w:val="00745D39"/>
    <w:rsid w:val="00745D4A"/>
    <w:rsid w:val="00746030"/>
    <w:rsid w:val="00746050"/>
    <w:rsid w:val="007461A3"/>
    <w:rsid w:val="007461C2"/>
    <w:rsid w:val="007462D0"/>
    <w:rsid w:val="0074631B"/>
    <w:rsid w:val="0074636A"/>
    <w:rsid w:val="00746449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AF0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12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AB3"/>
    <w:rsid w:val="00753C31"/>
    <w:rsid w:val="00753D06"/>
    <w:rsid w:val="00753E21"/>
    <w:rsid w:val="007540FB"/>
    <w:rsid w:val="00754689"/>
    <w:rsid w:val="007549BC"/>
    <w:rsid w:val="00754A54"/>
    <w:rsid w:val="00754B2B"/>
    <w:rsid w:val="00754BE9"/>
    <w:rsid w:val="00754C2E"/>
    <w:rsid w:val="0075515F"/>
    <w:rsid w:val="0075523C"/>
    <w:rsid w:val="00755287"/>
    <w:rsid w:val="00755389"/>
    <w:rsid w:val="007554A3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36F"/>
    <w:rsid w:val="00757569"/>
    <w:rsid w:val="00757696"/>
    <w:rsid w:val="007576D1"/>
    <w:rsid w:val="00757BB8"/>
    <w:rsid w:val="00757E09"/>
    <w:rsid w:val="00760258"/>
    <w:rsid w:val="0076025A"/>
    <w:rsid w:val="007602E7"/>
    <w:rsid w:val="0076039A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4FA6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31F"/>
    <w:rsid w:val="007664D2"/>
    <w:rsid w:val="00766714"/>
    <w:rsid w:val="00766A4C"/>
    <w:rsid w:val="00766D26"/>
    <w:rsid w:val="00767076"/>
    <w:rsid w:val="007671C2"/>
    <w:rsid w:val="00767291"/>
    <w:rsid w:val="00767313"/>
    <w:rsid w:val="007673CD"/>
    <w:rsid w:val="007673D7"/>
    <w:rsid w:val="00767508"/>
    <w:rsid w:val="007675EE"/>
    <w:rsid w:val="00767838"/>
    <w:rsid w:val="00767CC9"/>
    <w:rsid w:val="00767FE3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364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15E"/>
    <w:rsid w:val="00775296"/>
    <w:rsid w:val="0077529C"/>
    <w:rsid w:val="007752FF"/>
    <w:rsid w:val="007755B8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846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C9"/>
    <w:rsid w:val="00777AE7"/>
    <w:rsid w:val="00777AFA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AB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14F"/>
    <w:rsid w:val="00782163"/>
    <w:rsid w:val="0078240B"/>
    <w:rsid w:val="00782599"/>
    <w:rsid w:val="0078259D"/>
    <w:rsid w:val="0078285C"/>
    <w:rsid w:val="007829D9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38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372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40F"/>
    <w:rsid w:val="007915C9"/>
    <w:rsid w:val="007915F8"/>
    <w:rsid w:val="00791665"/>
    <w:rsid w:val="00791A37"/>
    <w:rsid w:val="00791AA2"/>
    <w:rsid w:val="00791B11"/>
    <w:rsid w:val="00791C5C"/>
    <w:rsid w:val="00791DAF"/>
    <w:rsid w:val="00792105"/>
    <w:rsid w:val="007922BB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B34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649"/>
    <w:rsid w:val="00795A91"/>
    <w:rsid w:val="00795BA6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7063"/>
    <w:rsid w:val="007970E2"/>
    <w:rsid w:val="0079718D"/>
    <w:rsid w:val="007972A2"/>
    <w:rsid w:val="007972D5"/>
    <w:rsid w:val="007973A7"/>
    <w:rsid w:val="007974ED"/>
    <w:rsid w:val="007975C8"/>
    <w:rsid w:val="0079797E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32"/>
    <w:rsid w:val="007A029A"/>
    <w:rsid w:val="007A02C1"/>
    <w:rsid w:val="007A03DB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63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2EE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0DAB"/>
    <w:rsid w:val="007B1077"/>
    <w:rsid w:val="007B1152"/>
    <w:rsid w:val="007B1299"/>
    <w:rsid w:val="007B1514"/>
    <w:rsid w:val="007B1693"/>
    <w:rsid w:val="007B16C0"/>
    <w:rsid w:val="007B185E"/>
    <w:rsid w:val="007B196E"/>
    <w:rsid w:val="007B1973"/>
    <w:rsid w:val="007B1B18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5C"/>
    <w:rsid w:val="007B3A65"/>
    <w:rsid w:val="007B3BD7"/>
    <w:rsid w:val="007B3DAB"/>
    <w:rsid w:val="007B3E85"/>
    <w:rsid w:val="007B3FBF"/>
    <w:rsid w:val="007B3FDA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3E6"/>
    <w:rsid w:val="007B55AE"/>
    <w:rsid w:val="007B5609"/>
    <w:rsid w:val="007B5693"/>
    <w:rsid w:val="007B59AE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AC8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D07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C93"/>
    <w:rsid w:val="007C1E7B"/>
    <w:rsid w:val="007C1FBE"/>
    <w:rsid w:val="007C213A"/>
    <w:rsid w:val="007C2342"/>
    <w:rsid w:val="007C2396"/>
    <w:rsid w:val="007C2418"/>
    <w:rsid w:val="007C2420"/>
    <w:rsid w:val="007C27CA"/>
    <w:rsid w:val="007C2811"/>
    <w:rsid w:val="007C2945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E5D"/>
    <w:rsid w:val="007C5EA9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5D7"/>
    <w:rsid w:val="007C7770"/>
    <w:rsid w:val="007C7909"/>
    <w:rsid w:val="007C7ACC"/>
    <w:rsid w:val="007C7C08"/>
    <w:rsid w:val="007C7C91"/>
    <w:rsid w:val="007C7DA5"/>
    <w:rsid w:val="007C7F9F"/>
    <w:rsid w:val="007C7FF8"/>
    <w:rsid w:val="007D0042"/>
    <w:rsid w:val="007D0081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406"/>
    <w:rsid w:val="007D18E1"/>
    <w:rsid w:val="007D1A96"/>
    <w:rsid w:val="007D1FD3"/>
    <w:rsid w:val="007D1FEC"/>
    <w:rsid w:val="007D200D"/>
    <w:rsid w:val="007D2496"/>
    <w:rsid w:val="007D2635"/>
    <w:rsid w:val="007D27C5"/>
    <w:rsid w:val="007D2843"/>
    <w:rsid w:val="007D2AAD"/>
    <w:rsid w:val="007D2AE0"/>
    <w:rsid w:val="007D2BC7"/>
    <w:rsid w:val="007D2C78"/>
    <w:rsid w:val="007D2C7A"/>
    <w:rsid w:val="007D308E"/>
    <w:rsid w:val="007D327D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872"/>
    <w:rsid w:val="007D79C3"/>
    <w:rsid w:val="007D7AA4"/>
    <w:rsid w:val="007D7BC5"/>
    <w:rsid w:val="007D7D34"/>
    <w:rsid w:val="007D7F15"/>
    <w:rsid w:val="007D7FDB"/>
    <w:rsid w:val="007E0025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4E"/>
    <w:rsid w:val="007E188C"/>
    <w:rsid w:val="007E18BF"/>
    <w:rsid w:val="007E1959"/>
    <w:rsid w:val="007E1988"/>
    <w:rsid w:val="007E19E0"/>
    <w:rsid w:val="007E1D0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1DB"/>
    <w:rsid w:val="007E34F1"/>
    <w:rsid w:val="007E358F"/>
    <w:rsid w:val="007E35F4"/>
    <w:rsid w:val="007E3616"/>
    <w:rsid w:val="007E3730"/>
    <w:rsid w:val="007E3861"/>
    <w:rsid w:val="007E3BFE"/>
    <w:rsid w:val="007E3E6F"/>
    <w:rsid w:val="007E435C"/>
    <w:rsid w:val="007E4423"/>
    <w:rsid w:val="007E4709"/>
    <w:rsid w:val="007E47E2"/>
    <w:rsid w:val="007E4800"/>
    <w:rsid w:val="007E49C9"/>
    <w:rsid w:val="007E4C15"/>
    <w:rsid w:val="007E4C3C"/>
    <w:rsid w:val="007E4D11"/>
    <w:rsid w:val="007E4F5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6A9"/>
    <w:rsid w:val="007E780C"/>
    <w:rsid w:val="007E7952"/>
    <w:rsid w:val="007E7A05"/>
    <w:rsid w:val="007E7A4A"/>
    <w:rsid w:val="007E7C3C"/>
    <w:rsid w:val="007E7C9B"/>
    <w:rsid w:val="007E7E8D"/>
    <w:rsid w:val="007E7ED3"/>
    <w:rsid w:val="007E7EEE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B60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2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39"/>
    <w:rsid w:val="007F78AF"/>
    <w:rsid w:val="007F7D66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76"/>
    <w:rsid w:val="00800496"/>
    <w:rsid w:val="0080057A"/>
    <w:rsid w:val="00800892"/>
    <w:rsid w:val="008009DF"/>
    <w:rsid w:val="00800F68"/>
    <w:rsid w:val="0080118E"/>
    <w:rsid w:val="008013FC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D6A"/>
    <w:rsid w:val="00802E0E"/>
    <w:rsid w:val="008031E1"/>
    <w:rsid w:val="0080336C"/>
    <w:rsid w:val="0080363E"/>
    <w:rsid w:val="00803755"/>
    <w:rsid w:val="00803B84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324"/>
    <w:rsid w:val="0080764D"/>
    <w:rsid w:val="008078D2"/>
    <w:rsid w:val="00807ADD"/>
    <w:rsid w:val="00807CA0"/>
    <w:rsid w:val="00807DAB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54E"/>
    <w:rsid w:val="00812934"/>
    <w:rsid w:val="00812A22"/>
    <w:rsid w:val="00812B36"/>
    <w:rsid w:val="00812B79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062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2DA"/>
    <w:rsid w:val="00816434"/>
    <w:rsid w:val="0081656E"/>
    <w:rsid w:val="008166A8"/>
    <w:rsid w:val="008168A0"/>
    <w:rsid w:val="008168B8"/>
    <w:rsid w:val="00816A91"/>
    <w:rsid w:val="00816B6D"/>
    <w:rsid w:val="00816C4B"/>
    <w:rsid w:val="00816E6D"/>
    <w:rsid w:val="00816EDF"/>
    <w:rsid w:val="00816F5E"/>
    <w:rsid w:val="008170AB"/>
    <w:rsid w:val="008171EB"/>
    <w:rsid w:val="00817401"/>
    <w:rsid w:val="00817774"/>
    <w:rsid w:val="008177B7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E3A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02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4FB"/>
    <w:rsid w:val="0082471B"/>
    <w:rsid w:val="008247E8"/>
    <w:rsid w:val="008248D8"/>
    <w:rsid w:val="00824BD5"/>
    <w:rsid w:val="00824E3E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017"/>
    <w:rsid w:val="00827111"/>
    <w:rsid w:val="00827291"/>
    <w:rsid w:val="008274AC"/>
    <w:rsid w:val="00827584"/>
    <w:rsid w:val="0082761A"/>
    <w:rsid w:val="008276D8"/>
    <w:rsid w:val="00827A3E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A5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489"/>
    <w:rsid w:val="008326D2"/>
    <w:rsid w:val="008327A2"/>
    <w:rsid w:val="008329C8"/>
    <w:rsid w:val="00832DA8"/>
    <w:rsid w:val="00833060"/>
    <w:rsid w:val="0083365C"/>
    <w:rsid w:val="008337F3"/>
    <w:rsid w:val="00833AE8"/>
    <w:rsid w:val="00833C38"/>
    <w:rsid w:val="00833CA1"/>
    <w:rsid w:val="00833E8B"/>
    <w:rsid w:val="00833EA9"/>
    <w:rsid w:val="008340AF"/>
    <w:rsid w:val="00834205"/>
    <w:rsid w:val="00834374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D9A"/>
    <w:rsid w:val="00837F16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368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363"/>
    <w:rsid w:val="00846544"/>
    <w:rsid w:val="008465AE"/>
    <w:rsid w:val="008465FF"/>
    <w:rsid w:val="00846659"/>
    <w:rsid w:val="00846706"/>
    <w:rsid w:val="00846A00"/>
    <w:rsid w:val="00846D8F"/>
    <w:rsid w:val="00846F17"/>
    <w:rsid w:val="008473F2"/>
    <w:rsid w:val="0084743F"/>
    <w:rsid w:val="008476E1"/>
    <w:rsid w:val="00847707"/>
    <w:rsid w:val="008478C0"/>
    <w:rsid w:val="008479DB"/>
    <w:rsid w:val="00847BA9"/>
    <w:rsid w:val="00847EC4"/>
    <w:rsid w:val="00847F1A"/>
    <w:rsid w:val="00850008"/>
    <w:rsid w:val="0085031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00F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DA"/>
    <w:rsid w:val="00852FE6"/>
    <w:rsid w:val="00853502"/>
    <w:rsid w:val="008539DE"/>
    <w:rsid w:val="00853AF2"/>
    <w:rsid w:val="00853CE7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5F15"/>
    <w:rsid w:val="0085604D"/>
    <w:rsid w:val="0085616E"/>
    <w:rsid w:val="00856279"/>
    <w:rsid w:val="008564BC"/>
    <w:rsid w:val="008565ED"/>
    <w:rsid w:val="00856638"/>
    <w:rsid w:val="008566A8"/>
    <w:rsid w:val="00856769"/>
    <w:rsid w:val="0085678A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DB3"/>
    <w:rsid w:val="00860E3B"/>
    <w:rsid w:val="00860F77"/>
    <w:rsid w:val="00861046"/>
    <w:rsid w:val="008612D8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C93"/>
    <w:rsid w:val="00864F8C"/>
    <w:rsid w:val="008650C8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5E5"/>
    <w:rsid w:val="008676CD"/>
    <w:rsid w:val="008678E9"/>
    <w:rsid w:val="0086795A"/>
    <w:rsid w:val="0086795D"/>
    <w:rsid w:val="00867A61"/>
    <w:rsid w:val="00867D96"/>
    <w:rsid w:val="00867EA3"/>
    <w:rsid w:val="00867F02"/>
    <w:rsid w:val="008701E2"/>
    <w:rsid w:val="008702AE"/>
    <w:rsid w:val="00870452"/>
    <w:rsid w:val="00870C4F"/>
    <w:rsid w:val="00870D30"/>
    <w:rsid w:val="00870E0B"/>
    <w:rsid w:val="00871037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60"/>
    <w:rsid w:val="008728BD"/>
    <w:rsid w:val="0087293F"/>
    <w:rsid w:val="00872A61"/>
    <w:rsid w:val="00872A8E"/>
    <w:rsid w:val="00872A9B"/>
    <w:rsid w:val="00872B03"/>
    <w:rsid w:val="00872C8E"/>
    <w:rsid w:val="00873106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CAF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85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D8D"/>
    <w:rsid w:val="00885EFE"/>
    <w:rsid w:val="00886064"/>
    <w:rsid w:val="00886152"/>
    <w:rsid w:val="00886174"/>
    <w:rsid w:val="00886370"/>
    <w:rsid w:val="008863B7"/>
    <w:rsid w:val="00886517"/>
    <w:rsid w:val="008866E3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24D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4B3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2C1"/>
    <w:rsid w:val="008943AD"/>
    <w:rsid w:val="00894496"/>
    <w:rsid w:val="00894516"/>
    <w:rsid w:val="00894564"/>
    <w:rsid w:val="008945B3"/>
    <w:rsid w:val="00894BBE"/>
    <w:rsid w:val="00894C71"/>
    <w:rsid w:val="008950C9"/>
    <w:rsid w:val="00895114"/>
    <w:rsid w:val="008958EE"/>
    <w:rsid w:val="00895B71"/>
    <w:rsid w:val="00895DBA"/>
    <w:rsid w:val="00895DE6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473"/>
    <w:rsid w:val="00897564"/>
    <w:rsid w:val="008976B0"/>
    <w:rsid w:val="00897932"/>
    <w:rsid w:val="008979B2"/>
    <w:rsid w:val="008979C6"/>
    <w:rsid w:val="00897AA7"/>
    <w:rsid w:val="00897AD1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85B"/>
    <w:rsid w:val="008A1AC0"/>
    <w:rsid w:val="008A1B29"/>
    <w:rsid w:val="008A1EF0"/>
    <w:rsid w:val="008A21B4"/>
    <w:rsid w:val="008A2208"/>
    <w:rsid w:val="008A24B9"/>
    <w:rsid w:val="008A25C1"/>
    <w:rsid w:val="008A284F"/>
    <w:rsid w:val="008A2B55"/>
    <w:rsid w:val="008A2E1B"/>
    <w:rsid w:val="008A2F99"/>
    <w:rsid w:val="008A342D"/>
    <w:rsid w:val="008A3A6E"/>
    <w:rsid w:val="008A3AB3"/>
    <w:rsid w:val="008A3AD0"/>
    <w:rsid w:val="008A3D9F"/>
    <w:rsid w:val="008A3DD8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B1C"/>
    <w:rsid w:val="008A6E30"/>
    <w:rsid w:val="008A6E4A"/>
    <w:rsid w:val="008A7510"/>
    <w:rsid w:val="008A7A00"/>
    <w:rsid w:val="008A7A46"/>
    <w:rsid w:val="008A7A84"/>
    <w:rsid w:val="008A7B67"/>
    <w:rsid w:val="008A7BD4"/>
    <w:rsid w:val="008A7EF0"/>
    <w:rsid w:val="008A7F2F"/>
    <w:rsid w:val="008B026B"/>
    <w:rsid w:val="008B048F"/>
    <w:rsid w:val="008B056A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0E"/>
    <w:rsid w:val="008B7598"/>
    <w:rsid w:val="008B7784"/>
    <w:rsid w:val="008B7830"/>
    <w:rsid w:val="008B78CF"/>
    <w:rsid w:val="008B7A4F"/>
    <w:rsid w:val="008B7D43"/>
    <w:rsid w:val="008C0026"/>
    <w:rsid w:val="008C03F8"/>
    <w:rsid w:val="008C04DA"/>
    <w:rsid w:val="008C05A8"/>
    <w:rsid w:val="008C05DD"/>
    <w:rsid w:val="008C0C7C"/>
    <w:rsid w:val="008C0D79"/>
    <w:rsid w:val="008C0FDB"/>
    <w:rsid w:val="008C0FE0"/>
    <w:rsid w:val="008C11BE"/>
    <w:rsid w:val="008C1378"/>
    <w:rsid w:val="008C15DB"/>
    <w:rsid w:val="008C15F9"/>
    <w:rsid w:val="008C18E9"/>
    <w:rsid w:val="008C1A65"/>
    <w:rsid w:val="008C1CFB"/>
    <w:rsid w:val="008C1F10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86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4FB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127"/>
    <w:rsid w:val="008D029C"/>
    <w:rsid w:val="008D039A"/>
    <w:rsid w:val="008D047B"/>
    <w:rsid w:val="008D04B6"/>
    <w:rsid w:val="008D06BB"/>
    <w:rsid w:val="008D0759"/>
    <w:rsid w:val="008D08ED"/>
    <w:rsid w:val="008D0E0B"/>
    <w:rsid w:val="008D101E"/>
    <w:rsid w:val="008D1119"/>
    <w:rsid w:val="008D11E4"/>
    <w:rsid w:val="008D1576"/>
    <w:rsid w:val="008D1580"/>
    <w:rsid w:val="008D177C"/>
    <w:rsid w:val="008D19B7"/>
    <w:rsid w:val="008D19FA"/>
    <w:rsid w:val="008D1A2A"/>
    <w:rsid w:val="008D1BFE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168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A9D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AB2"/>
    <w:rsid w:val="008E2B54"/>
    <w:rsid w:val="008E2CBC"/>
    <w:rsid w:val="008E2D41"/>
    <w:rsid w:val="008E2F77"/>
    <w:rsid w:val="008E2F9F"/>
    <w:rsid w:val="008E3054"/>
    <w:rsid w:val="008E324F"/>
    <w:rsid w:val="008E3289"/>
    <w:rsid w:val="008E3932"/>
    <w:rsid w:val="008E3C73"/>
    <w:rsid w:val="008E3C84"/>
    <w:rsid w:val="008E3C95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6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598"/>
    <w:rsid w:val="008E7659"/>
    <w:rsid w:val="008E7666"/>
    <w:rsid w:val="008E7A04"/>
    <w:rsid w:val="008E7BA6"/>
    <w:rsid w:val="008E7BF7"/>
    <w:rsid w:val="008E7CEB"/>
    <w:rsid w:val="008E7F19"/>
    <w:rsid w:val="008F02DD"/>
    <w:rsid w:val="008F0358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A73"/>
    <w:rsid w:val="008F1F12"/>
    <w:rsid w:val="008F1F5B"/>
    <w:rsid w:val="008F1FB2"/>
    <w:rsid w:val="008F203E"/>
    <w:rsid w:val="008F209C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D6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9C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19C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71"/>
    <w:rsid w:val="00901798"/>
    <w:rsid w:val="009017C4"/>
    <w:rsid w:val="009018E8"/>
    <w:rsid w:val="00901945"/>
    <w:rsid w:val="00901AC2"/>
    <w:rsid w:val="00901B15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0BE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E47"/>
    <w:rsid w:val="00912F2E"/>
    <w:rsid w:val="00912F47"/>
    <w:rsid w:val="0091308D"/>
    <w:rsid w:val="009134A1"/>
    <w:rsid w:val="009136D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3F"/>
    <w:rsid w:val="009145B7"/>
    <w:rsid w:val="009148DF"/>
    <w:rsid w:val="00914A6A"/>
    <w:rsid w:val="00914BFE"/>
    <w:rsid w:val="00914C82"/>
    <w:rsid w:val="00914DDC"/>
    <w:rsid w:val="00914FFD"/>
    <w:rsid w:val="009150C4"/>
    <w:rsid w:val="009153F3"/>
    <w:rsid w:val="00915447"/>
    <w:rsid w:val="0091554F"/>
    <w:rsid w:val="00915551"/>
    <w:rsid w:val="00915601"/>
    <w:rsid w:val="00915770"/>
    <w:rsid w:val="00915803"/>
    <w:rsid w:val="009159F1"/>
    <w:rsid w:val="00915B75"/>
    <w:rsid w:val="00915C34"/>
    <w:rsid w:val="00915DA9"/>
    <w:rsid w:val="00915FEA"/>
    <w:rsid w:val="009162EE"/>
    <w:rsid w:val="009163FA"/>
    <w:rsid w:val="009167DD"/>
    <w:rsid w:val="00916A0A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C99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C37"/>
    <w:rsid w:val="00924EBE"/>
    <w:rsid w:val="009250DC"/>
    <w:rsid w:val="0092517E"/>
    <w:rsid w:val="009254AA"/>
    <w:rsid w:val="00925719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5E"/>
    <w:rsid w:val="0093148E"/>
    <w:rsid w:val="0093166B"/>
    <w:rsid w:val="0093173A"/>
    <w:rsid w:val="009317B7"/>
    <w:rsid w:val="00931810"/>
    <w:rsid w:val="0093198F"/>
    <w:rsid w:val="00931A82"/>
    <w:rsid w:val="00931EA5"/>
    <w:rsid w:val="00931F38"/>
    <w:rsid w:val="009322DB"/>
    <w:rsid w:val="009324C3"/>
    <w:rsid w:val="00932566"/>
    <w:rsid w:val="0093275D"/>
    <w:rsid w:val="00932A7C"/>
    <w:rsid w:val="00932B2A"/>
    <w:rsid w:val="00932C50"/>
    <w:rsid w:val="00932FC8"/>
    <w:rsid w:val="00933382"/>
    <w:rsid w:val="00933661"/>
    <w:rsid w:val="00933710"/>
    <w:rsid w:val="00933779"/>
    <w:rsid w:val="009337B4"/>
    <w:rsid w:val="009337C8"/>
    <w:rsid w:val="009339BF"/>
    <w:rsid w:val="00933DC8"/>
    <w:rsid w:val="00933F9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D3E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670"/>
    <w:rsid w:val="0093692F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3D9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58D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86"/>
    <w:rsid w:val="00945DF2"/>
    <w:rsid w:val="00945E16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1AB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58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87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C0E"/>
    <w:rsid w:val="00957CD0"/>
    <w:rsid w:val="00957ECE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1A"/>
    <w:rsid w:val="009611D6"/>
    <w:rsid w:val="009611FF"/>
    <w:rsid w:val="00961205"/>
    <w:rsid w:val="00961236"/>
    <w:rsid w:val="009612B1"/>
    <w:rsid w:val="009614E4"/>
    <w:rsid w:val="009614F8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29E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44"/>
    <w:rsid w:val="009651C2"/>
    <w:rsid w:val="009654F8"/>
    <w:rsid w:val="0096560D"/>
    <w:rsid w:val="009656BF"/>
    <w:rsid w:val="009658BA"/>
    <w:rsid w:val="009658DB"/>
    <w:rsid w:val="00965DB1"/>
    <w:rsid w:val="009660D6"/>
    <w:rsid w:val="00966109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739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AC"/>
    <w:rsid w:val="009728F0"/>
    <w:rsid w:val="00972C92"/>
    <w:rsid w:val="00973059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D7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1BB0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3CA"/>
    <w:rsid w:val="0098481A"/>
    <w:rsid w:val="00984C8C"/>
    <w:rsid w:val="00984D9E"/>
    <w:rsid w:val="0098570A"/>
    <w:rsid w:val="00985788"/>
    <w:rsid w:val="00985877"/>
    <w:rsid w:val="009858F8"/>
    <w:rsid w:val="0098593E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4B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8F7"/>
    <w:rsid w:val="00987C83"/>
    <w:rsid w:val="00987D96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2FAE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47"/>
    <w:rsid w:val="009946CD"/>
    <w:rsid w:val="00994722"/>
    <w:rsid w:val="0099481B"/>
    <w:rsid w:val="00994ACF"/>
    <w:rsid w:val="00994C2B"/>
    <w:rsid w:val="00994DDD"/>
    <w:rsid w:val="00994DF2"/>
    <w:rsid w:val="00994E10"/>
    <w:rsid w:val="00994E66"/>
    <w:rsid w:val="00994FF1"/>
    <w:rsid w:val="00995411"/>
    <w:rsid w:val="00995415"/>
    <w:rsid w:val="00995456"/>
    <w:rsid w:val="0099553C"/>
    <w:rsid w:val="00995718"/>
    <w:rsid w:val="00995834"/>
    <w:rsid w:val="00995A32"/>
    <w:rsid w:val="00995A81"/>
    <w:rsid w:val="00995ABA"/>
    <w:rsid w:val="00995C54"/>
    <w:rsid w:val="00996063"/>
    <w:rsid w:val="009960FB"/>
    <w:rsid w:val="00996426"/>
    <w:rsid w:val="009966EC"/>
    <w:rsid w:val="009969B2"/>
    <w:rsid w:val="00996AD3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756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25"/>
    <w:rsid w:val="009A235A"/>
    <w:rsid w:val="009A2455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27"/>
    <w:rsid w:val="009A68AD"/>
    <w:rsid w:val="009A6B6C"/>
    <w:rsid w:val="009A6DF2"/>
    <w:rsid w:val="009A6E65"/>
    <w:rsid w:val="009A6EB7"/>
    <w:rsid w:val="009A70FF"/>
    <w:rsid w:val="009A729D"/>
    <w:rsid w:val="009A737C"/>
    <w:rsid w:val="009A772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8D3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8FA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213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527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4FD4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6EEF"/>
    <w:rsid w:val="009C707E"/>
    <w:rsid w:val="009C70A7"/>
    <w:rsid w:val="009C71B6"/>
    <w:rsid w:val="009C733A"/>
    <w:rsid w:val="009C77E0"/>
    <w:rsid w:val="009C7921"/>
    <w:rsid w:val="009C7BEA"/>
    <w:rsid w:val="009D00FA"/>
    <w:rsid w:val="009D0422"/>
    <w:rsid w:val="009D06D1"/>
    <w:rsid w:val="009D072C"/>
    <w:rsid w:val="009D07B7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C02"/>
    <w:rsid w:val="009D4F42"/>
    <w:rsid w:val="009D4F95"/>
    <w:rsid w:val="009D4F9B"/>
    <w:rsid w:val="009D50FA"/>
    <w:rsid w:val="009D5106"/>
    <w:rsid w:val="009D5187"/>
    <w:rsid w:val="009D51BF"/>
    <w:rsid w:val="009D5206"/>
    <w:rsid w:val="009D5333"/>
    <w:rsid w:val="009D54E2"/>
    <w:rsid w:val="009D598F"/>
    <w:rsid w:val="009D5C85"/>
    <w:rsid w:val="009D6290"/>
    <w:rsid w:val="009D6308"/>
    <w:rsid w:val="009D6676"/>
    <w:rsid w:val="009D66AA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97"/>
    <w:rsid w:val="009E17E4"/>
    <w:rsid w:val="009E19D2"/>
    <w:rsid w:val="009E1D52"/>
    <w:rsid w:val="009E1DFB"/>
    <w:rsid w:val="009E1EC2"/>
    <w:rsid w:val="009E1F6D"/>
    <w:rsid w:val="009E1F8A"/>
    <w:rsid w:val="009E243E"/>
    <w:rsid w:val="009E29AB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3F73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A0D"/>
    <w:rsid w:val="009F0C73"/>
    <w:rsid w:val="009F0FFE"/>
    <w:rsid w:val="009F12E2"/>
    <w:rsid w:val="009F1382"/>
    <w:rsid w:val="009F13DF"/>
    <w:rsid w:val="009F1533"/>
    <w:rsid w:val="009F1807"/>
    <w:rsid w:val="009F1D0F"/>
    <w:rsid w:val="009F1EA0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8C5"/>
    <w:rsid w:val="009F290E"/>
    <w:rsid w:val="009F29B4"/>
    <w:rsid w:val="009F2A02"/>
    <w:rsid w:val="009F2ABB"/>
    <w:rsid w:val="009F2B8C"/>
    <w:rsid w:val="009F2C38"/>
    <w:rsid w:val="009F2E1F"/>
    <w:rsid w:val="009F2EA4"/>
    <w:rsid w:val="009F31D1"/>
    <w:rsid w:val="009F339F"/>
    <w:rsid w:val="009F3428"/>
    <w:rsid w:val="009F3467"/>
    <w:rsid w:val="009F36AA"/>
    <w:rsid w:val="009F37EB"/>
    <w:rsid w:val="009F39A9"/>
    <w:rsid w:val="009F3A05"/>
    <w:rsid w:val="009F3A7A"/>
    <w:rsid w:val="009F3CE4"/>
    <w:rsid w:val="009F3FDC"/>
    <w:rsid w:val="009F418F"/>
    <w:rsid w:val="009F428A"/>
    <w:rsid w:val="009F4487"/>
    <w:rsid w:val="009F4675"/>
    <w:rsid w:val="009F4877"/>
    <w:rsid w:val="009F4CEC"/>
    <w:rsid w:val="009F4D11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614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BAF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9C5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354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E51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AC3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B4F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4A6"/>
    <w:rsid w:val="00A21586"/>
    <w:rsid w:val="00A21931"/>
    <w:rsid w:val="00A21A06"/>
    <w:rsid w:val="00A21A8C"/>
    <w:rsid w:val="00A21B22"/>
    <w:rsid w:val="00A21C30"/>
    <w:rsid w:val="00A21D5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04"/>
    <w:rsid w:val="00A22D61"/>
    <w:rsid w:val="00A22DBF"/>
    <w:rsid w:val="00A22F35"/>
    <w:rsid w:val="00A23082"/>
    <w:rsid w:val="00A23098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4BF"/>
    <w:rsid w:val="00A246A3"/>
    <w:rsid w:val="00A248A1"/>
    <w:rsid w:val="00A24E69"/>
    <w:rsid w:val="00A25000"/>
    <w:rsid w:val="00A2527F"/>
    <w:rsid w:val="00A25335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47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6DA"/>
    <w:rsid w:val="00A337A7"/>
    <w:rsid w:val="00A337FF"/>
    <w:rsid w:val="00A3394C"/>
    <w:rsid w:val="00A33A34"/>
    <w:rsid w:val="00A33B6C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891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439"/>
    <w:rsid w:val="00A365AB"/>
    <w:rsid w:val="00A3681E"/>
    <w:rsid w:val="00A3686C"/>
    <w:rsid w:val="00A369D4"/>
    <w:rsid w:val="00A36F0B"/>
    <w:rsid w:val="00A36FA7"/>
    <w:rsid w:val="00A36FAC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37C69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0FD9"/>
    <w:rsid w:val="00A411C7"/>
    <w:rsid w:val="00A41205"/>
    <w:rsid w:val="00A41276"/>
    <w:rsid w:val="00A41457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2DC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4DD3"/>
    <w:rsid w:val="00A45205"/>
    <w:rsid w:val="00A452AD"/>
    <w:rsid w:val="00A45518"/>
    <w:rsid w:val="00A4557E"/>
    <w:rsid w:val="00A456AB"/>
    <w:rsid w:val="00A45712"/>
    <w:rsid w:val="00A458BC"/>
    <w:rsid w:val="00A45906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698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26D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1F4"/>
    <w:rsid w:val="00A5526D"/>
    <w:rsid w:val="00A552D8"/>
    <w:rsid w:val="00A55A10"/>
    <w:rsid w:val="00A55B70"/>
    <w:rsid w:val="00A55BEE"/>
    <w:rsid w:val="00A5608A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9D"/>
    <w:rsid w:val="00A576B4"/>
    <w:rsid w:val="00A5775D"/>
    <w:rsid w:val="00A577BE"/>
    <w:rsid w:val="00A57E85"/>
    <w:rsid w:val="00A60166"/>
    <w:rsid w:val="00A60247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9EF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AB3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B1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B1A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69D"/>
    <w:rsid w:val="00A71834"/>
    <w:rsid w:val="00A718B1"/>
    <w:rsid w:val="00A719E3"/>
    <w:rsid w:val="00A71AB2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9"/>
    <w:rsid w:val="00A73EBB"/>
    <w:rsid w:val="00A74086"/>
    <w:rsid w:val="00A743EA"/>
    <w:rsid w:val="00A7447F"/>
    <w:rsid w:val="00A744BD"/>
    <w:rsid w:val="00A745D7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2E"/>
    <w:rsid w:val="00A75F8E"/>
    <w:rsid w:val="00A761A1"/>
    <w:rsid w:val="00A76405"/>
    <w:rsid w:val="00A7643D"/>
    <w:rsid w:val="00A7655C"/>
    <w:rsid w:val="00A7664B"/>
    <w:rsid w:val="00A7665D"/>
    <w:rsid w:val="00A76955"/>
    <w:rsid w:val="00A76D18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158"/>
    <w:rsid w:val="00A81557"/>
    <w:rsid w:val="00A81659"/>
    <w:rsid w:val="00A8171A"/>
    <w:rsid w:val="00A81774"/>
    <w:rsid w:val="00A81980"/>
    <w:rsid w:val="00A81996"/>
    <w:rsid w:val="00A81A7B"/>
    <w:rsid w:val="00A81A8E"/>
    <w:rsid w:val="00A81BE4"/>
    <w:rsid w:val="00A81E74"/>
    <w:rsid w:val="00A81EC3"/>
    <w:rsid w:val="00A821C1"/>
    <w:rsid w:val="00A822BF"/>
    <w:rsid w:val="00A823AD"/>
    <w:rsid w:val="00A8242F"/>
    <w:rsid w:val="00A824FC"/>
    <w:rsid w:val="00A824FE"/>
    <w:rsid w:val="00A82518"/>
    <w:rsid w:val="00A825D4"/>
    <w:rsid w:val="00A826D9"/>
    <w:rsid w:val="00A82A48"/>
    <w:rsid w:val="00A82BF1"/>
    <w:rsid w:val="00A82CF0"/>
    <w:rsid w:val="00A82F35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75"/>
    <w:rsid w:val="00A843FD"/>
    <w:rsid w:val="00A847D4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B91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6E2"/>
    <w:rsid w:val="00A878B7"/>
    <w:rsid w:val="00A87BD9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7D"/>
    <w:rsid w:val="00A916C6"/>
    <w:rsid w:val="00A916C8"/>
    <w:rsid w:val="00A917F4"/>
    <w:rsid w:val="00A919EC"/>
    <w:rsid w:val="00A91B61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CC5"/>
    <w:rsid w:val="00A92DF5"/>
    <w:rsid w:val="00A92E7D"/>
    <w:rsid w:val="00A92E94"/>
    <w:rsid w:val="00A930A1"/>
    <w:rsid w:val="00A933A5"/>
    <w:rsid w:val="00A9344F"/>
    <w:rsid w:val="00A934BF"/>
    <w:rsid w:val="00A93506"/>
    <w:rsid w:val="00A93902"/>
    <w:rsid w:val="00A939B2"/>
    <w:rsid w:val="00A93A13"/>
    <w:rsid w:val="00A93C2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335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94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3EF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E50"/>
    <w:rsid w:val="00AA4F6E"/>
    <w:rsid w:val="00AA5157"/>
    <w:rsid w:val="00AA541E"/>
    <w:rsid w:val="00AA548B"/>
    <w:rsid w:val="00AA54DE"/>
    <w:rsid w:val="00AA5558"/>
    <w:rsid w:val="00AA56AD"/>
    <w:rsid w:val="00AA5749"/>
    <w:rsid w:val="00AA5920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6F1B"/>
    <w:rsid w:val="00AA6F20"/>
    <w:rsid w:val="00AA708A"/>
    <w:rsid w:val="00AA7115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34"/>
    <w:rsid w:val="00AB12E6"/>
    <w:rsid w:val="00AB12F6"/>
    <w:rsid w:val="00AB136A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3A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A19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7D0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2E0E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80"/>
    <w:rsid w:val="00AC57F1"/>
    <w:rsid w:val="00AC582E"/>
    <w:rsid w:val="00AC5A08"/>
    <w:rsid w:val="00AC5A7F"/>
    <w:rsid w:val="00AC5B09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C2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59C"/>
    <w:rsid w:val="00AD191A"/>
    <w:rsid w:val="00AD1A1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212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D7D4F"/>
    <w:rsid w:val="00AE01F6"/>
    <w:rsid w:val="00AE03C7"/>
    <w:rsid w:val="00AE03FE"/>
    <w:rsid w:val="00AE0570"/>
    <w:rsid w:val="00AE0572"/>
    <w:rsid w:val="00AE09A2"/>
    <w:rsid w:val="00AE0BEF"/>
    <w:rsid w:val="00AE1071"/>
    <w:rsid w:val="00AE126B"/>
    <w:rsid w:val="00AE12F8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426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A7"/>
    <w:rsid w:val="00AE58B9"/>
    <w:rsid w:val="00AE5AF7"/>
    <w:rsid w:val="00AE5D9E"/>
    <w:rsid w:val="00AE5E28"/>
    <w:rsid w:val="00AE5E8C"/>
    <w:rsid w:val="00AE5F9B"/>
    <w:rsid w:val="00AE60FD"/>
    <w:rsid w:val="00AE6143"/>
    <w:rsid w:val="00AE650A"/>
    <w:rsid w:val="00AE6687"/>
    <w:rsid w:val="00AE6A61"/>
    <w:rsid w:val="00AE6D70"/>
    <w:rsid w:val="00AE6E6E"/>
    <w:rsid w:val="00AE6EE3"/>
    <w:rsid w:val="00AE700B"/>
    <w:rsid w:val="00AE70F6"/>
    <w:rsid w:val="00AE7100"/>
    <w:rsid w:val="00AE7273"/>
    <w:rsid w:val="00AE7360"/>
    <w:rsid w:val="00AE7827"/>
    <w:rsid w:val="00AF0023"/>
    <w:rsid w:val="00AF0052"/>
    <w:rsid w:val="00AF00D8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A91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44E"/>
    <w:rsid w:val="00AF46E3"/>
    <w:rsid w:val="00AF478C"/>
    <w:rsid w:val="00AF4D06"/>
    <w:rsid w:val="00AF4FAC"/>
    <w:rsid w:val="00AF5075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902"/>
    <w:rsid w:val="00AF7A50"/>
    <w:rsid w:val="00AF7BC5"/>
    <w:rsid w:val="00AF7C1A"/>
    <w:rsid w:val="00AF7CDB"/>
    <w:rsid w:val="00AF7DB0"/>
    <w:rsid w:val="00AF7EE8"/>
    <w:rsid w:val="00AF7FD1"/>
    <w:rsid w:val="00AF7FF0"/>
    <w:rsid w:val="00B00432"/>
    <w:rsid w:val="00B00610"/>
    <w:rsid w:val="00B008D3"/>
    <w:rsid w:val="00B00A94"/>
    <w:rsid w:val="00B00BF1"/>
    <w:rsid w:val="00B00E02"/>
    <w:rsid w:val="00B00F9E"/>
    <w:rsid w:val="00B010C8"/>
    <w:rsid w:val="00B0113C"/>
    <w:rsid w:val="00B011D0"/>
    <w:rsid w:val="00B01336"/>
    <w:rsid w:val="00B01426"/>
    <w:rsid w:val="00B014A1"/>
    <w:rsid w:val="00B014D0"/>
    <w:rsid w:val="00B0157D"/>
    <w:rsid w:val="00B01686"/>
    <w:rsid w:val="00B01855"/>
    <w:rsid w:val="00B018D8"/>
    <w:rsid w:val="00B01ADC"/>
    <w:rsid w:val="00B01F79"/>
    <w:rsid w:val="00B01F9E"/>
    <w:rsid w:val="00B02150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517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793"/>
    <w:rsid w:val="00B05906"/>
    <w:rsid w:val="00B05CB9"/>
    <w:rsid w:val="00B05CD1"/>
    <w:rsid w:val="00B05D14"/>
    <w:rsid w:val="00B05E41"/>
    <w:rsid w:val="00B05F8E"/>
    <w:rsid w:val="00B06046"/>
    <w:rsid w:val="00B061DD"/>
    <w:rsid w:val="00B063A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E15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5B5"/>
    <w:rsid w:val="00B129A7"/>
    <w:rsid w:val="00B12C23"/>
    <w:rsid w:val="00B12C52"/>
    <w:rsid w:val="00B12C96"/>
    <w:rsid w:val="00B12D32"/>
    <w:rsid w:val="00B12EAE"/>
    <w:rsid w:val="00B12EC2"/>
    <w:rsid w:val="00B12ECC"/>
    <w:rsid w:val="00B12F15"/>
    <w:rsid w:val="00B12F1F"/>
    <w:rsid w:val="00B132F9"/>
    <w:rsid w:val="00B133AA"/>
    <w:rsid w:val="00B13B7A"/>
    <w:rsid w:val="00B13B7B"/>
    <w:rsid w:val="00B13BFC"/>
    <w:rsid w:val="00B13D1B"/>
    <w:rsid w:val="00B1410F"/>
    <w:rsid w:val="00B142F5"/>
    <w:rsid w:val="00B149C7"/>
    <w:rsid w:val="00B14B91"/>
    <w:rsid w:val="00B14C44"/>
    <w:rsid w:val="00B14DA8"/>
    <w:rsid w:val="00B14E1F"/>
    <w:rsid w:val="00B14E31"/>
    <w:rsid w:val="00B14ED0"/>
    <w:rsid w:val="00B14F12"/>
    <w:rsid w:val="00B14F6F"/>
    <w:rsid w:val="00B153EC"/>
    <w:rsid w:val="00B15455"/>
    <w:rsid w:val="00B15731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865"/>
    <w:rsid w:val="00B16AB3"/>
    <w:rsid w:val="00B16C13"/>
    <w:rsid w:val="00B16C17"/>
    <w:rsid w:val="00B1705B"/>
    <w:rsid w:val="00B17177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28"/>
    <w:rsid w:val="00B2066E"/>
    <w:rsid w:val="00B2079D"/>
    <w:rsid w:val="00B20A0A"/>
    <w:rsid w:val="00B20B6B"/>
    <w:rsid w:val="00B20EBC"/>
    <w:rsid w:val="00B20EE4"/>
    <w:rsid w:val="00B20F20"/>
    <w:rsid w:val="00B20F78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507"/>
    <w:rsid w:val="00B229A8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3FD1"/>
    <w:rsid w:val="00B2400F"/>
    <w:rsid w:val="00B24232"/>
    <w:rsid w:val="00B242D9"/>
    <w:rsid w:val="00B24326"/>
    <w:rsid w:val="00B243CF"/>
    <w:rsid w:val="00B244AC"/>
    <w:rsid w:val="00B2451E"/>
    <w:rsid w:val="00B247FB"/>
    <w:rsid w:val="00B24800"/>
    <w:rsid w:val="00B248AE"/>
    <w:rsid w:val="00B249C6"/>
    <w:rsid w:val="00B24D91"/>
    <w:rsid w:val="00B25129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A81"/>
    <w:rsid w:val="00B26B13"/>
    <w:rsid w:val="00B26CE5"/>
    <w:rsid w:val="00B26EAD"/>
    <w:rsid w:val="00B273F1"/>
    <w:rsid w:val="00B27592"/>
    <w:rsid w:val="00B276FB"/>
    <w:rsid w:val="00B27822"/>
    <w:rsid w:val="00B2783F"/>
    <w:rsid w:val="00B278B2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1D"/>
    <w:rsid w:val="00B320A5"/>
    <w:rsid w:val="00B32127"/>
    <w:rsid w:val="00B3226B"/>
    <w:rsid w:val="00B3262D"/>
    <w:rsid w:val="00B32989"/>
    <w:rsid w:val="00B32A4C"/>
    <w:rsid w:val="00B32A6F"/>
    <w:rsid w:val="00B32A70"/>
    <w:rsid w:val="00B32FF6"/>
    <w:rsid w:val="00B330DA"/>
    <w:rsid w:val="00B331AF"/>
    <w:rsid w:val="00B333F1"/>
    <w:rsid w:val="00B3354A"/>
    <w:rsid w:val="00B33890"/>
    <w:rsid w:val="00B33A6B"/>
    <w:rsid w:val="00B33CC2"/>
    <w:rsid w:val="00B3414D"/>
    <w:rsid w:val="00B34197"/>
    <w:rsid w:val="00B341EF"/>
    <w:rsid w:val="00B34278"/>
    <w:rsid w:val="00B34602"/>
    <w:rsid w:val="00B34656"/>
    <w:rsid w:val="00B3476D"/>
    <w:rsid w:val="00B3483F"/>
    <w:rsid w:val="00B3497E"/>
    <w:rsid w:val="00B34B24"/>
    <w:rsid w:val="00B34B5B"/>
    <w:rsid w:val="00B35100"/>
    <w:rsid w:val="00B35123"/>
    <w:rsid w:val="00B3515E"/>
    <w:rsid w:val="00B3516D"/>
    <w:rsid w:val="00B35203"/>
    <w:rsid w:val="00B35397"/>
    <w:rsid w:val="00B353B3"/>
    <w:rsid w:val="00B35450"/>
    <w:rsid w:val="00B35ACC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67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37DB2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49A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8ED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463"/>
    <w:rsid w:val="00B46802"/>
    <w:rsid w:val="00B4693D"/>
    <w:rsid w:val="00B46B82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A34"/>
    <w:rsid w:val="00B51DC5"/>
    <w:rsid w:val="00B5202C"/>
    <w:rsid w:val="00B52166"/>
    <w:rsid w:val="00B5266D"/>
    <w:rsid w:val="00B52B3A"/>
    <w:rsid w:val="00B52CE5"/>
    <w:rsid w:val="00B52E0B"/>
    <w:rsid w:val="00B52E4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2C3"/>
    <w:rsid w:val="00B55379"/>
    <w:rsid w:val="00B5539D"/>
    <w:rsid w:val="00B556F4"/>
    <w:rsid w:val="00B55D33"/>
    <w:rsid w:val="00B55E1C"/>
    <w:rsid w:val="00B55F63"/>
    <w:rsid w:val="00B56114"/>
    <w:rsid w:val="00B56671"/>
    <w:rsid w:val="00B56986"/>
    <w:rsid w:val="00B569A6"/>
    <w:rsid w:val="00B56A29"/>
    <w:rsid w:val="00B56BA5"/>
    <w:rsid w:val="00B56BEA"/>
    <w:rsid w:val="00B56CFB"/>
    <w:rsid w:val="00B56F2D"/>
    <w:rsid w:val="00B571B5"/>
    <w:rsid w:val="00B57290"/>
    <w:rsid w:val="00B5729A"/>
    <w:rsid w:val="00B5732B"/>
    <w:rsid w:val="00B573E6"/>
    <w:rsid w:val="00B5740F"/>
    <w:rsid w:val="00B574A2"/>
    <w:rsid w:val="00B57626"/>
    <w:rsid w:val="00B578D0"/>
    <w:rsid w:val="00B57A62"/>
    <w:rsid w:val="00B57AB8"/>
    <w:rsid w:val="00B60200"/>
    <w:rsid w:val="00B602E4"/>
    <w:rsid w:val="00B60493"/>
    <w:rsid w:val="00B60BDD"/>
    <w:rsid w:val="00B60E2B"/>
    <w:rsid w:val="00B60FB0"/>
    <w:rsid w:val="00B6105C"/>
    <w:rsid w:val="00B61232"/>
    <w:rsid w:val="00B614CA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A2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6E0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521"/>
    <w:rsid w:val="00B677BD"/>
    <w:rsid w:val="00B679AD"/>
    <w:rsid w:val="00B67A78"/>
    <w:rsid w:val="00B67E7B"/>
    <w:rsid w:val="00B70039"/>
    <w:rsid w:val="00B7011E"/>
    <w:rsid w:val="00B70127"/>
    <w:rsid w:val="00B70278"/>
    <w:rsid w:val="00B70302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027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D82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A19"/>
    <w:rsid w:val="00B82EDF"/>
    <w:rsid w:val="00B82F02"/>
    <w:rsid w:val="00B82F3C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C8A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71D"/>
    <w:rsid w:val="00B87743"/>
    <w:rsid w:val="00B878B4"/>
    <w:rsid w:val="00B878DC"/>
    <w:rsid w:val="00B87911"/>
    <w:rsid w:val="00B87A58"/>
    <w:rsid w:val="00B87A7E"/>
    <w:rsid w:val="00B87BE5"/>
    <w:rsid w:val="00B87BED"/>
    <w:rsid w:val="00B87E96"/>
    <w:rsid w:val="00B87F42"/>
    <w:rsid w:val="00B90021"/>
    <w:rsid w:val="00B90147"/>
    <w:rsid w:val="00B90257"/>
    <w:rsid w:val="00B9030F"/>
    <w:rsid w:val="00B90402"/>
    <w:rsid w:val="00B90453"/>
    <w:rsid w:val="00B9051B"/>
    <w:rsid w:val="00B905A1"/>
    <w:rsid w:val="00B909EE"/>
    <w:rsid w:val="00B90CF9"/>
    <w:rsid w:val="00B90DA4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7D5"/>
    <w:rsid w:val="00B92BE3"/>
    <w:rsid w:val="00B92C0C"/>
    <w:rsid w:val="00B92C54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4B9"/>
    <w:rsid w:val="00B93622"/>
    <w:rsid w:val="00B93AD3"/>
    <w:rsid w:val="00B93ADE"/>
    <w:rsid w:val="00B93C19"/>
    <w:rsid w:val="00B93FF5"/>
    <w:rsid w:val="00B940EB"/>
    <w:rsid w:val="00B946B9"/>
    <w:rsid w:val="00B94A4F"/>
    <w:rsid w:val="00B94B2D"/>
    <w:rsid w:val="00B94B9F"/>
    <w:rsid w:val="00B94C53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87B"/>
    <w:rsid w:val="00B95A05"/>
    <w:rsid w:val="00B95A0B"/>
    <w:rsid w:val="00B95B49"/>
    <w:rsid w:val="00B95BB9"/>
    <w:rsid w:val="00B95DBE"/>
    <w:rsid w:val="00B95E0C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9C5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1B74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5D8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EEB"/>
    <w:rsid w:val="00BA6F08"/>
    <w:rsid w:val="00BA6F11"/>
    <w:rsid w:val="00BA6FC9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C04"/>
    <w:rsid w:val="00BB2D71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E52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B7FA5"/>
    <w:rsid w:val="00BC02A5"/>
    <w:rsid w:val="00BC03A6"/>
    <w:rsid w:val="00BC042F"/>
    <w:rsid w:val="00BC0820"/>
    <w:rsid w:val="00BC095E"/>
    <w:rsid w:val="00BC09D5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BA5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B8D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5A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EC1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D6"/>
    <w:rsid w:val="00BD49EE"/>
    <w:rsid w:val="00BD4AE5"/>
    <w:rsid w:val="00BD4C1D"/>
    <w:rsid w:val="00BD4E14"/>
    <w:rsid w:val="00BD4F91"/>
    <w:rsid w:val="00BD5151"/>
    <w:rsid w:val="00BD5277"/>
    <w:rsid w:val="00BD52B0"/>
    <w:rsid w:val="00BD5411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BA3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8F8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D25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7EB"/>
    <w:rsid w:val="00BE598F"/>
    <w:rsid w:val="00BE5A28"/>
    <w:rsid w:val="00BE5C37"/>
    <w:rsid w:val="00BE5CC2"/>
    <w:rsid w:val="00BE5EB6"/>
    <w:rsid w:val="00BE5EC5"/>
    <w:rsid w:val="00BE5F19"/>
    <w:rsid w:val="00BE615B"/>
    <w:rsid w:val="00BE636C"/>
    <w:rsid w:val="00BE63D7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58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56A"/>
    <w:rsid w:val="00BF1708"/>
    <w:rsid w:val="00BF186D"/>
    <w:rsid w:val="00BF1999"/>
    <w:rsid w:val="00BF1B10"/>
    <w:rsid w:val="00BF1B5F"/>
    <w:rsid w:val="00BF1E93"/>
    <w:rsid w:val="00BF1EB2"/>
    <w:rsid w:val="00BF20A3"/>
    <w:rsid w:val="00BF21F9"/>
    <w:rsid w:val="00BF237D"/>
    <w:rsid w:val="00BF2655"/>
    <w:rsid w:val="00BF2912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7E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8B"/>
    <w:rsid w:val="00C01BD8"/>
    <w:rsid w:val="00C01F27"/>
    <w:rsid w:val="00C01F3E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4A0"/>
    <w:rsid w:val="00C0565C"/>
    <w:rsid w:val="00C05865"/>
    <w:rsid w:val="00C0587D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CC"/>
    <w:rsid w:val="00C100F5"/>
    <w:rsid w:val="00C103FF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85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4A1"/>
    <w:rsid w:val="00C147DD"/>
    <w:rsid w:val="00C14A14"/>
    <w:rsid w:val="00C14A33"/>
    <w:rsid w:val="00C14A74"/>
    <w:rsid w:val="00C1523F"/>
    <w:rsid w:val="00C15295"/>
    <w:rsid w:val="00C1530F"/>
    <w:rsid w:val="00C15313"/>
    <w:rsid w:val="00C1536D"/>
    <w:rsid w:val="00C1563C"/>
    <w:rsid w:val="00C157D8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170"/>
    <w:rsid w:val="00C167BF"/>
    <w:rsid w:val="00C167CC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6C5"/>
    <w:rsid w:val="00C179F0"/>
    <w:rsid w:val="00C17A25"/>
    <w:rsid w:val="00C17A93"/>
    <w:rsid w:val="00C17D38"/>
    <w:rsid w:val="00C17D66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8C"/>
    <w:rsid w:val="00C21ED0"/>
    <w:rsid w:val="00C21EE4"/>
    <w:rsid w:val="00C22142"/>
    <w:rsid w:val="00C221E1"/>
    <w:rsid w:val="00C222DD"/>
    <w:rsid w:val="00C22316"/>
    <w:rsid w:val="00C22421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0DF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BE"/>
    <w:rsid w:val="00C24258"/>
    <w:rsid w:val="00C246CB"/>
    <w:rsid w:val="00C24715"/>
    <w:rsid w:val="00C247CE"/>
    <w:rsid w:val="00C24821"/>
    <w:rsid w:val="00C25402"/>
    <w:rsid w:val="00C255AF"/>
    <w:rsid w:val="00C257F4"/>
    <w:rsid w:val="00C2593B"/>
    <w:rsid w:val="00C25ABD"/>
    <w:rsid w:val="00C25B1F"/>
    <w:rsid w:val="00C25B31"/>
    <w:rsid w:val="00C25BAE"/>
    <w:rsid w:val="00C25F0E"/>
    <w:rsid w:val="00C25F78"/>
    <w:rsid w:val="00C25FBF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BEC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5C2"/>
    <w:rsid w:val="00C32949"/>
    <w:rsid w:val="00C32A4A"/>
    <w:rsid w:val="00C32D51"/>
    <w:rsid w:val="00C32FD6"/>
    <w:rsid w:val="00C330BB"/>
    <w:rsid w:val="00C335FC"/>
    <w:rsid w:val="00C33910"/>
    <w:rsid w:val="00C33DE1"/>
    <w:rsid w:val="00C33E84"/>
    <w:rsid w:val="00C33ED1"/>
    <w:rsid w:val="00C34008"/>
    <w:rsid w:val="00C3404F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4F91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3A3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013"/>
    <w:rsid w:val="00C43231"/>
    <w:rsid w:val="00C43312"/>
    <w:rsid w:val="00C43394"/>
    <w:rsid w:val="00C434E6"/>
    <w:rsid w:val="00C43658"/>
    <w:rsid w:val="00C4370C"/>
    <w:rsid w:val="00C4378C"/>
    <w:rsid w:val="00C4385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4FC2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254"/>
    <w:rsid w:val="00C463C8"/>
    <w:rsid w:val="00C463F4"/>
    <w:rsid w:val="00C464DD"/>
    <w:rsid w:val="00C4652C"/>
    <w:rsid w:val="00C465A5"/>
    <w:rsid w:val="00C46782"/>
    <w:rsid w:val="00C4696A"/>
    <w:rsid w:val="00C46A81"/>
    <w:rsid w:val="00C46A8A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5BF"/>
    <w:rsid w:val="00C506A0"/>
    <w:rsid w:val="00C50CA1"/>
    <w:rsid w:val="00C50D53"/>
    <w:rsid w:val="00C5107A"/>
    <w:rsid w:val="00C511B7"/>
    <w:rsid w:val="00C51263"/>
    <w:rsid w:val="00C51266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BF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571"/>
    <w:rsid w:val="00C55639"/>
    <w:rsid w:val="00C55645"/>
    <w:rsid w:val="00C55784"/>
    <w:rsid w:val="00C55863"/>
    <w:rsid w:val="00C558DE"/>
    <w:rsid w:val="00C5593C"/>
    <w:rsid w:val="00C55966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09A5"/>
    <w:rsid w:val="00C60D87"/>
    <w:rsid w:val="00C6102E"/>
    <w:rsid w:val="00C610C3"/>
    <w:rsid w:val="00C61166"/>
    <w:rsid w:val="00C614A4"/>
    <w:rsid w:val="00C614B6"/>
    <w:rsid w:val="00C614BA"/>
    <w:rsid w:val="00C61646"/>
    <w:rsid w:val="00C6178D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1F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BCB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9B2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D39"/>
    <w:rsid w:val="00C67E9A"/>
    <w:rsid w:val="00C7038D"/>
    <w:rsid w:val="00C703D4"/>
    <w:rsid w:val="00C705AB"/>
    <w:rsid w:val="00C70642"/>
    <w:rsid w:val="00C70B83"/>
    <w:rsid w:val="00C71037"/>
    <w:rsid w:val="00C7113E"/>
    <w:rsid w:val="00C7117C"/>
    <w:rsid w:val="00C71301"/>
    <w:rsid w:val="00C71377"/>
    <w:rsid w:val="00C714FA"/>
    <w:rsid w:val="00C71808"/>
    <w:rsid w:val="00C7192B"/>
    <w:rsid w:val="00C71977"/>
    <w:rsid w:val="00C71F28"/>
    <w:rsid w:val="00C72091"/>
    <w:rsid w:val="00C723AD"/>
    <w:rsid w:val="00C723FB"/>
    <w:rsid w:val="00C7245A"/>
    <w:rsid w:val="00C724C4"/>
    <w:rsid w:val="00C72514"/>
    <w:rsid w:val="00C7260F"/>
    <w:rsid w:val="00C7264A"/>
    <w:rsid w:val="00C72656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289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8DC"/>
    <w:rsid w:val="00C75A81"/>
    <w:rsid w:val="00C75D99"/>
    <w:rsid w:val="00C75FA0"/>
    <w:rsid w:val="00C75FBD"/>
    <w:rsid w:val="00C76049"/>
    <w:rsid w:val="00C762BE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69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A8"/>
    <w:rsid w:val="00C816E6"/>
    <w:rsid w:val="00C8182B"/>
    <w:rsid w:val="00C81891"/>
    <w:rsid w:val="00C81896"/>
    <w:rsid w:val="00C81B64"/>
    <w:rsid w:val="00C81C9D"/>
    <w:rsid w:val="00C81E42"/>
    <w:rsid w:val="00C81FE7"/>
    <w:rsid w:val="00C820D8"/>
    <w:rsid w:val="00C820E6"/>
    <w:rsid w:val="00C82190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A37"/>
    <w:rsid w:val="00C83B67"/>
    <w:rsid w:val="00C83BEE"/>
    <w:rsid w:val="00C83E0A"/>
    <w:rsid w:val="00C83EBC"/>
    <w:rsid w:val="00C83FDD"/>
    <w:rsid w:val="00C8425B"/>
    <w:rsid w:val="00C84382"/>
    <w:rsid w:val="00C8443F"/>
    <w:rsid w:val="00C8451D"/>
    <w:rsid w:val="00C84701"/>
    <w:rsid w:val="00C8474E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4"/>
    <w:rsid w:val="00C85CAF"/>
    <w:rsid w:val="00C85CD8"/>
    <w:rsid w:val="00C85EDF"/>
    <w:rsid w:val="00C86004"/>
    <w:rsid w:val="00C8616E"/>
    <w:rsid w:val="00C8619C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0C1"/>
    <w:rsid w:val="00C871B3"/>
    <w:rsid w:val="00C8731D"/>
    <w:rsid w:val="00C874AA"/>
    <w:rsid w:val="00C87703"/>
    <w:rsid w:val="00C87A4F"/>
    <w:rsid w:val="00C87D61"/>
    <w:rsid w:val="00C87FA9"/>
    <w:rsid w:val="00C90050"/>
    <w:rsid w:val="00C902D8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0F6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DD"/>
    <w:rsid w:val="00C92FFD"/>
    <w:rsid w:val="00C933F7"/>
    <w:rsid w:val="00C934D5"/>
    <w:rsid w:val="00C9368C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71A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8BB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0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0E3"/>
    <w:rsid w:val="00CA420E"/>
    <w:rsid w:val="00CA4278"/>
    <w:rsid w:val="00CA4440"/>
    <w:rsid w:val="00CA4584"/>
    <w:rsid w:val="00CA472B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5FD6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6"/>
    <w:rsid w:val="00CA7F5B"/>
    <w:rsid w:val="00CB030E"/>
    <w:rsid w:val="00CB045D"/>
    <w:rsid w:val="00CB04A7"/>
    <w:rsid w:val="00CB05C1"/>
    <w:rsid w:val="00CB070A"/>
    <w:rsid w:val="00CB083C"/>
    <w:rsid w:val="00CB0B3E"/>
    <w:rsid w:val="00CB0B84"/>
    <w:rsid w:val="00CB0DF8"/>
    <w:rsid w:val="00CB0FFA"/>
    <w:rsid w:val="00CB1208"/>
    <w:rsid w:val="00CB13A0"/>
    <w:rsid w:val="00CB153D"/>
    <w:rsid w:val="00CB15DE"/>
    <w:rsid w:val="00CB174B"/>
    <w:rsid w:val="00CB191D"/>
    <w:rsid w:val="00CB1B70"/>
    <w:rsid w:val="00CB1B74"/>
    <w:rsid w:val="00CB1C66"/>
    <w:rsid w:val="00CB1D28"/>
    <w:rsid w:val="00CB1F37"/>
    <w:rsid w:val="00CB1F8C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CA5"/>
    <w:rsid w:val="00CB3D04"/>
    <w:rsid w:val="00CB418A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73"/>
    <w:rsid w:val="00CB4F9C"/>
    <w:rsid w:val="00CB5040"/>
    <w:rsid w:val="00CB51A6"/>
    <w:rsid w:val="00CB5233"/>
    <w:rsid w:val="00CB5477"/>
    <w:rsid w:val="00CB5D6B"/>
    <w:rsid w:val="00CB60AB"/>
    <w:rsid w:val="00CB6241"/>
    <w:rsid w:val="00CB627D"/>
    <w:rsid w:val="00CB6500"/>
    <w:rsid w:val="00CB6516"/>
    <w:rsid w:val="00CB655C"/>
    <w:rsid w:val="00CB6599"/>
    <w:rsid w:val="00CB66BD"/>
    <w:rsid w:val="00CB6754"/>
    <w:rsid w:val="00CB6C54"/>
    <w:rsid w:val="00CB7049"/>
    <w:rsid w:val="00CB710D"/>
    <w:rsid w:val="00CB72C6"/>
    <w:rsid w:val="00CB7386"/>
    <w:rsid w:val="00CB759F"/>
    <w:rsid w:val="00CB777C"/>
    <w:rsid w:val="00CB7987"/>
    <w:rsid w:val="00CB7C71"/>
    <w:rsid w:val="00CB7E1F"/>
    <w:rsid w:val="00CC0023"/>
    <w:rsid w:val="00CC02D4"/>
    <w:rsid w:val="00CC0431"/>
    <w:rsid w:val="00CC049E"/>
    <w:rsid w:val="00CC04F2"/>
    <w:rsid w:val="00CC04F6"/>
    <w:rsid w:val="00CC05F8"/>
    <w:rsid w:val="00CC0808"/>
    <w:rsid w:val="00CC083C"/>
    <w:rsid w:val="00CC0BFE"/>
    <w:rsid w:val="00CC0F15"/>
    <w:rsid w:val="00CC11AE"/>
    <w:rsid w:val="00CC13E9"/>
    <w:rsid w:val="00CC1641"/>
    <w:rsid w:val="00CC16A7"/>
    <w:rsid w:val="00CC188F"/>
    <w:rsid w:val="00CC1995"/>
    <w:rsid w:val="00CC1AF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70B"/>
    <w:rsid w:val="00CC4CDE"/>
    <w:rsid w:val="00CC4E7C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EA1"/>
    <w:rsid w:val="00CC5FC4"/>
    <w:rsid w:val="00CC5FF0"/>
    <w:rsid w:val="00CC6065"/>
    <w:rsid w:val="00CC6184"/>
    <w:rsid w:val="00CC6247"/>
    <w:rsid w:val="00CC629C"/>
    <w:rsid w:val="00CC65DC"/>
    <w:rsid w:val="00CC690E"/>
    <w:rsid w:val="00CC6AEC"/>
    <w:rsid w:val="00CC6C42"/>
    <w:rsid w:val="00CC6D80"/>
    <w:rsid w:val="00CC71E4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371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33D"/>
    <w:rsid w:val="00CD2819"/>
    <w:rsid w:val="00CD2A2F"/>
    <w:rsid w:val="00CD2A76"/>
    <w:rsid w:val="00CD2A7F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2C84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51"/>
    <w:rsid w:val="00CE4A88"/>
    <w:rsid w:val="00CE4ABD"/>
    <w:rsid w:val="00CE4BEF"/>
    <w:rsid w:val="00CE4C1E"/>
    <w:rsid w:val="00CE4DF7"/>
    <w:rsid w:val="00CE4EB2"/>
    <w:rsid w:val="00CE5171"/>
    <w:rsid w:val="00CE54AD"/>
    <w:rsid w:val="00CE56C2"/>
    <w:rsid w:val="00CE56F1"/>
    <w:rsid w:val="00CE5A0F"/>
    <w:rsid w:val="00CE5C7A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7BE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8F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253"/>
    <w:rsid w:val="00CF13E7"/>
    <w:rsid w:val="00CF15B1"/>
    <w:rsid w:val="00CF1847"/>
    <w:rsid w:val="00CF1D2B"/>
    <w:rsid w:val="00CF1D6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67"/>
    <w:rsid w:val="00CF34BC"/>
    <w:rsid w:val="00CF395F"/>
    <w:rsid w:val="00CF399D"/>
    <w:rsid w:val="00CF3C1A"/>
    <w:rsid w:val="00CF3C7D"/>
    <w:rsid w:val="00CF3DC9"/>
    <w:rsid w:val="00CF3DDB"/>
    <w:rsid w:val="00CF3E77"/>
    <w:rsid w:val="00CF3ED6"/>
    <w:rsid w:val="00CF41DF"/>
    <w:rsid w:val="00CF453B"/>
    <w:rsid w:val="00CF45D7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4FB0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5F3B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041"/>
    <w:rsid w:val="00D0013E"/>
    <w:rsid w:val="00D00192"/>
    <w:rsid w:val="00D0050F"/>
    <w:rsid w:val="00D00535"/>
    <w:rsid w:val="00D00778"/>
    <w:rsid w:val="00D008A9"/>
    <w:rsid w:val="00D008DA"/>
    <w:rsid w:val="00D00B34"/>
    <w:rsid w:val="00D00B9A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6D6"/>
    <w:rsid w:val="00D037B0"/>
    <w:rsid w:val="00D03D6C"/>
    <w:rsid w:val="00D03EC1"/>
    <w:rsid w:val="00D03ED2"/>
    <w:rsid w:val="00D042C6"/>
    <w:rsid w:val="00D04611"/>
    <w:rsid w:val="00D04871"/>
    <w:rsid w:val="00D04873"/>
    <w:rsid w:val="00D04930"/>
    <w:rsid w:val="00D0493F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23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2BB"/>
    <w:rsid w:val="00D105F6"/>
    <w:rsid w:val="00D10C5A"/>
    <w:rsid w:val="00D10D37"/>
    <w:rsid w:val="00D10E0D"/>
    <w:rsid w:val="00D10E68"/>
    <w:rsid w:val="00D110B9"/>
    <w:rsid w:val="00D111BD"/>
    <w:rsid w:val="00D113D9"/>
    <w:rsid w:val="00D1192B"/>
    <w:rsid w:val="00D119B9"/>
    <w:rsid w:val="00D11E30"/>
    <w:rsid w:val="00D11EB9"/>
    <w:rsid w:val="00D12015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A0E"/>
    <w:rsid w:val="00D13FCD"/>
    <w:rsid w:val="00D1403D"/>
    <w:rsid w:val="00D141ED"/>
    <w:rsid w:val="00D14401"/>
    <w:rsid w:val="00D1441F"/>
    <w:rsid w:val="00D14674"/>
    <w:rsid w:val="00D14696"/>
    <w:rsid w:val="00D14945"/>
    <w:rsid w:val="00D14A4B"/>
    <w:rsid w:val="00D14A92"/>
    <w:rsid w:val="00D14E70"/>
    <w:rsid w:val="00D150C9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2EB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26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17FCB"/>
    <w:rsid w:val="00D203D4"/>
    <w:rsid w:val="00D206B5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AF2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3A5"/>
    <w:rsid w:val="00D244B6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27A"/>
    <w:rsid w:val="00D3043A"/>
    <w:rsid w:val="00D3056A"/>
    <w:rsid w:val="00D306A9"/>
    <w:rsid w:val="00D3071C"/>
    <w:rsid w:val="00D30989"/>
    <w:rsid w:val="00D30A22"/>
    <w:rsid w:val="00D30C27"/>
    <w:rsid w:val="00D30E59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A0D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01"/>
    <w:rsid w:val="00D32AE0"/>
    <w:rsid w:val="00D32EEC"/>
    <w:rsid w:val="00D32F96"/>
    <w:rsid w:val="00D3313A"/>
    <w:rsid w:val="00D3347A"/>
    <w:rsid w:val="00D33502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4FC8"/>
    <w:rsid w:val="00D351E2"/>
    <w:rsid w:val="00D352C2"/>
    <w:rsid w:val="00D35375"/>
    <w:rsid w:val="00D3537D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8B"/>
    <w:rsid w:val="00D36CB0"/>
    <w:rsid w:val="00D36CD3"/>
    <w:rsid w:val="00D36E0E"/>
    <w:rsid w:val="00D37130"/>
    <w:rsid w:val="00D371BD"/>
    <w:rsid w:val="00D371D9"/>
    <w:rsid w:val="00D373D7"/>
    <w:rsid w:val="00D374DA"/>
    <w:rsid w:val="00D377DF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4B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39B"/>
    <w:rsid w:val="00D42695"/>
    <w:rsid w:val="00D427E0"/>
    <w:rsid w:val="00D4292E"/>
    <w:rsid w:val="00D42BBC"/>
    <w:rsid w:val="00D42D88"/>
    <w:rsid w:val="00D42DAC"/>
    <w:rsid w:val="00D42EBD"/>
    <w:rsid w:val="00D42FEC"/>
    <w:rsid w:val="00D433EF"/>
    <w:rsid w:val="00D43425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4A22"/>
    <w:rsid w:val="00D4509B"/>
    <w:rsid w:val="00D4517F"/>
    <w:rsid w:val="00D45614"/>
    <w:rsid w:val="00D45811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DAD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786"/>
    <w:rsid w:val="00D50834"/>
    <w:rsid w:val="00D509AD"/>
    <w:rsid w:val="00D509BC"/>
    <w:rsid w:val="00D50B7B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46A"/>
    <w:rsid w:val="00D53752"/>
    <w:rsid w:val="00D5380E"/>
    <w:rsid w:val="00D53868"/>
    <w:rsid w:val="00D53A44"/>
    <w:rsid w:val="00D53B2B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CB"/>
    <w:rsid w:val="00D561DC"/>
    <w:rsid w:val="00D565F4"/>
    <w:rsid w:val="00D566E0"/>
    <w:rsid w:val="00D567B0"/>
    <w:rsid w:val="00D56853"/>
    <w:rsid w:val="00D568AF"/>
    <w:rsid w:val="00D56A7F"/>
    <w:rsid w:val="00D56F91"/>
    <w:rsid w:val="00D57156"/>
    <w:rsid w:val="00D571A9"/>
    <w:rsid w:val="00D57380"/>
    <w:rsid w:val="00D57392"/>
    <w:rsid w:val="00D5755E"/>
    <w:rsid w:val="00D57634"/>
    <w:rsid w:val="00D57687"/>
    <w:rsid w:val="00D57760"/>
    <w:rsid w:val="00D57B78"/>
    <w:rsid w:val="00D57C3B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8B8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B18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A30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A7"/>
    <w:rsid w:val="00D731B7"/>
    <w:rsid w:val="00D7350B"/>
    <w:rsid w:val="00D735CD"/>
    <w:rsid w:val="00D735EA"/>
    <w:rsid w:val="00D736F4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4EEA"/>
    <w:rsid w:val="00D74FF0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A0B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7CB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9C2"/>
    <w:rsid w:val="00D84C0A"/>
    <w:rsid w:val="00D84D06"/>
    <w:rsid w:val="00D84DD2"/>
    <w:rsid w:val="00D85051"/>
    <w:rsid w:val="00D852CD"/>
    <w:rsid w:val="00D85626"/>
    <w:rsid w:val="00D8572F"/>
    <w:rsid w:val="00D858B6"/>
    <w:rsid w:val="00D858FE"/>
    <w:rsid w:val="00D859C7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5B4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7B0"/>
    <w:rsid w:val="00D90BF8"/>
    <w:rsid w:val="00D90C70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2C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3C3"/>
    <w:rsid w:val="00D93530"/>
    <w:rsid w:val="00D9393C"/>
    <w:rsid w:val="00D93BC0"/>
    <w:rsid w:val="00D93F79"/>
    <w:rsid w:val="00D940B1"/>
    <w:rsid w:val="00D9413C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1EC"/>
    <w:rsid w:val="00D96236"/>
    <w:rsid w:val="00D966C2"/>
    <w:rsid w:val="00D96D8D"/>
    <w:rsid w:val="00D97435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0A6"/>
    <w:rsid w:val="00DA123A"/>
    <w:rsid w:val="00DA13EC"/>
    <w:rsid w:val="00DA1425"/>
    <w:rsid w:val="00DA1466"/>
    <w:rsid w:val="00DA170A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04B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282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70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4F"/>
    <w:rsid w:val="00DA7255"/>
    <w:rsid w:val="00DA734A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4B9"/>
    <w:rsid w:val="00DB55F0"/>
    <w:rsid w:val="00DB5966"/>
    <w:rsid w:val="00DB5BCD"/>
    <w:rsid w:val="00DB5F0F"/>
    <w:rsid w:val="00DB6017"/>
    <w:rsid w:val="00DB6154"/>
    <w:rsid w:val="00DB61BC"/>
    <w:rsid w:val="00DB63A8"/>
    <w:rsid w:val="00DB63CE"/>
    <w:rsid w:val="00DB65A0"/>
    <w:rsid w:val="00DB6B72"/>
    <w:rsid w:val="00DB6CAF"/>
    <w:rsid w:val="00DB6D78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31F"/>
    <w:rsid w:val="00DC14BE"/>
    <w:rsid w:val="00DC15EA"/>
    <w:rsid w:val="00DC166C"/>
    <w:rsid w:val="00DC17D2"/>
    <w:rsid w:val="00DC181C"/>
    <w:rsid w:val="00DC1825"/>
    <w:rsid w:val="00DC1A69"/>
    <w:rsid w:val="00DC1C09"/>
    <w:rsid w:val="00DC223D"/>
    <w:rsid w:val="00DC2455"/>
    <w:rsid w:val="00DC24D3"/>
    <w:rsid w:val="00DC2AA4"/>
    <w:rsid w:val="00DC2AD8"/>
    <w:rsid w:val="00DC2BEB"/>
    <w:rsid w:val="00DC2C84"/>
    <w:rsid w:val="00DC2E88"/>
    <w:rsid w:val="00DC31D4"/>
    <w:rsid w:val="00DC3375"/>
    <w:rsid w:val="00DC33C7"/>
    <w:rsid w:val="00DC34C0"/>
    <w:rsid w:val="00DC34E1"/>
    <w:rsid w:val="00DC3559"/>
    <w:rsid w:val="00DC3587"/>
    <w:rsid w:val="00DC3594"/>
    <w:rsid w:val="00DC3595"/>
    <w:rsid w:val="00DC366D"/>
    <w:rsid w:val="00DC3929"/>
    <w:rsid w:val="00DC3CD5"/>
    <w:rsid w:val="00DC3F0D"/>
    <w:rsid w:val="00DC3F30"/>
    <w:rsid w:val="00DC4117"/>
    <w:rsid w:val="00DC41C6"/>
    <w:rsid w:val="00DC43A7"/>
    <w:rsid w:val="00DC443D"/>
    <w:rsid w:val="00DC4505"/>
    <w:rsid w:val="00DC46CA"/>
    <w:rsid w:val="00DC46E1"/>
    <w:rsid w:val="00DC4BDB"/>
    <w:rsid w:val="00DC4C3F"/>
    <w:rsid w:val="00DC4C68"/>
    <w:rsid w:val="00DC4E25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71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23B"/>
    <w:rsid w:val="00DD1315"/>
    <w:rsid w:val="00DD181C"/>
    <w:rsid w:val="00DD1E4B"/>
    <w:rsid w:val="00DD2047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A73"/>
    <w:rsid w:val="00DD3AA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73"/>
    <w:rsid w:val="00DD67F9"/>
    <w:rsid w:val="00DD68EC"/>
    <w:rsid w:val="00DD696E"/>
    <w:rsid w:val="00DD6A27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042"/>
    <w:rsid w:val="00DE02EA"/>
    <w:rsid w:val="00DE0358"/>
    <w:rsid w:val="00DE0460"/>
    <w:rsid w:val="00DE052A"/>
    <w:rsid w:val="00DE057D"/>
    <w:rsid w:val="00DE05B6"/>
    <w:rsid w:val="00DE093C"/>
    <w:rsid w:val="00DE0B01"/>
    <w:rsid w:val="00DE0B65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98D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0D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0EC"/>
    <w:rsid w:val="00DF25FF"/>
    <w:rsid w:val="00DF26D7"/>
    <w:rsid w:val="00DF2775"/>
    <w:rsid w:val="00DF279E"/>
    <w:rsid w:val="00DF291D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730"/>
    <w:rsid w:val="00DF48D6"/>
    <w:rsid w:val="00DF4A29"/>
    <w:rsid w:val="00DF4C36"/>
    <w:rsid w:val="00DF4EA6"/>
    <w:rsid w:val="00DF4F65"/>
    <w:rsid w:val="00DF518F"/>
    <w:rsid w:val="00DF53A2"/>
    <w:rsid w:val="00DF550E"/>
    <w:rsid w:val="00DF5A2D"/>
    <w:rsid w:val="00DF5A90"/>
    <w:rsid w:val="00DF5C0E"/>
    <w:rsid w:val="00DF5D20"/>
    <w:rsid w:val="00DF5DBD"/>
    <w:rsid w:val="00DF5E8C"/>
    <w:rsid w:val="00DF5EAB"/>
    <w:rsid w:val="00DF5ED5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41"/>
    <w:rsid w:val="00DF6B6D"/>
    <w:rsid w:val="00DF6D99"/>
    <w:rsid w:val="00DF6E0A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46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2E1"/>
    <w:rsid w:val="00E033F6"/>
    <w:rsid w:val="00E036BF"/>
    <w:rsid w:val="00E03726"/>
    <w:rsid w:val="00E03768"/>
    <w:rsid w:val="00E037C2"/>
    <w:rsid w:val="00E03AA3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3AD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323"/>
    <w:rsid w:val="00E07827"/>
    <w:rsid w:val="00E078EE"/>
    <w:rsid w:val="00E07985"/>
    <w:rsid w:val="00E07A2B"/>
    <w:rsid w:val="00E07B0A"/>
    <w:rsid w:val="00E07D0F"/>
    <w:rsid w:val="00E07EDA"/>
    <w:rsid w:val="00E10045"/>
    <w:rsid w:val="00E100A6"/>
    <w:rsid w:val="00E10440"/>
    <w:rsid w:val="00E105D9"/>
    <w:rsid w:val="00E1062E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534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E90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3E74"/>
    <w:rsid w:val="00E14002"/>
    <w:rsid w:val="00E1414C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49A"/>
    <w:rsid w:val="00E15651"/>
    <w:rsid w:val="00E15782"/>
    <w:rsid w:val="00E157A2"/>
    <w:rsid w:val="00E15981"/>
    <w:rsid w:val="00E15A30"/>
    <w:rsid w:val="00E15D74"/>
    <w:rsid w:val="00E15DD0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ADF"/>
    <w:rsid w:val="00E17C84"/>
    <w:rsid w:val="00E17D3A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96B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5D8F"/>
    <w:rsid w:val="00E360C2"/>
    <w:rsid w:val="00E36581"/>
    <w:rsid w:val="00E365E7"/>
    <w:rsid w:val="00E36727"/>
    <w:rsid w:val="00E36BAC"/>
    <w:rsid w:val="00E37079"/>
    <w:rsid w:val="00E37131"/>
    <w:rsid w:val="00E37152"/>
    <w:rsid w:val="00E3729D"/>
    <w:rsid w:val="00E37509"/>
    <w:rsid w:val="00E375A9"/>
    <w:rsid w:val="00E37794"/>
    <w:rsid w:val="00E37A5A"/>
    <w:rsid w:val="00E37C1B"/>
    <w:rsid w:val="00E37E8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D23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085"/>
    <w:rsid w:val="00E461DF"/>
    <w:rsid w:val="00E461EB"/>
    <w:rsid w:val="00E463A8"/>
    <w:rsid w:val="00E464ED"/>
    <w:rsid w:val="00E46831"/>
    <w:rsid w:val="00E46887"/>
    <w:rsid w:val="00E468C0"/>
    <w:rsid w:val="00E46911"/>
    <w:rsid w:val="00E469BB"/>
    <w:rsid w:val="00E46CA1"/>
    <w:rsid w:val="00E46DB0"/>
    <w:rsid w:val="00E46E50"/>
    <w:rsid w:val="00E46E7C"/>
    <w:rsid w:val="00E472C8"/>
    <w:rsid w:val="00E47353"/>
    <w:rsid w:val="00E4741D"/>
    <w:rsid w:val="00E474E8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3B"/>
    <w:rsid w:val="00E5034C"/>
    <w:rsid w:val="00E5049D"/>
    <w:rsid w:val="00E505AA"/>
    <w:rsid w:val="00E505D7"/>
    <w:rsid w:val="00E506AC"/>
    <w:rsid w:val="00E50924"/>
    <w:rsid w:val="00E50DA7"/>
    <w:rsid w:val="00E50DB1"/>
    <w:rsid w:val="00E513DE"/>
    <w:rsid w:val="00E513E5"/>
    <w:rsid w:val="00E51536"/>
    <w:rsid w:val="00E5175C"/>
    <w:rsid w:val="00E517B9"/>
    <w:rsid w:val="00E517C7"/>
    <w:rsid w:val="00E518C8"/>
    <w:rsid w:val="00E5198D"/>
    <w:rsid w:val="00E51A1C"/>
    <w:rsid w:val="00E51AF6"/>
    <w:rsid w:val="00E51CE2"/>
    <w:rsid w:val="00E51ECC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058"/>
    <w:rsid w:val="00E54359"/>
    <w:rsid w:val="00E54657"/>
    <w:rsid w:val="00E5473A"/>
    <w:rsid w:val="00E549AC"/>
    <w:rsid w:val="00E549C1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63D"/>
    <w:rsid w:val="00E55A5B"/>
    <w:rsid w:val="00E55B0C"/>
    <w:rsid w:val="00E55D2E"/>
    <w:rsid w:val="00E55F66"/>
    <w:rsid w:val="00E5630F"/>
    <w:rsid w:val="00E5634B"/>
    <w:rsid w:val="00E5652C"/>
    <w:rsid w:val="00E56AB1"/>
    <w:rsid w:val="00E56CD2"/>
    <w:rsid w:val="00E56D73"/>
    <w:rsid w:val="00E56F03"/>
    <w:rsid w:val="00E57133"/>
    <w:rsid w:val="00E57141"/>
    <w:rsid w:val="00E5720C"/>
    <w:rsid w:val="00E572DE"/>
    <w:rsid w:val="00E5752C"/>
    <w:rsid w:val="00E57552"/>
    <w:rsid w:val="00E575CC"/>
    <w:rsid w:val="00E57B79"/>
    <w:rsid w:val="00E57BB4"/>
    <w:rsid w:val="00E57D9F"/>
    <w:rsid w:val="00E57E14"/>
    <w:rsid w:val="00E60182"/>
    <w:rsid w:val="00E602D7"/>
    <w:rsid w:val="00E60322"/>
    <w:rsid w:val="00E603DF"/>
    <w:rsid w:val="00E60572"/>
    <w:rsid w:val="00E605A1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088"/>
    <w:rsid w:val="00E6219B"/>
    <w:rsid w:val="00E624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3CB"/>
    <w:rsid w:val="00E6444C"/>
    <w:rsid w:val="00E64706"/>
    <w:rsid w:val="00E64874"/>
    <w:rsid w:val="00E64953"/>
    <w:rsid w:val="00E64C22"/>
    <w:rsid w:val="00E64E9A"/>
    <w:rsid w:val="00E64F8A"/>
    <w:rsid w:val="00E64F99"/>
    <w:rsid w:val="00E64FA7"/>
    <w:rsid w:val="00E65108"/>
    <w:rsid w:val="00E6523C"/>
    <w:rsid w:val="00E652C8"/>
    <w:rsid w:val="00E652D3"/>
    <w:rsid w:val="00E65305"/>
    <w:rsid w:val="00E6553E"/>
    <w:rsid w:val="00E657C5"/>
    <w:rsid w:val="00E65A5B"/>
    <w:rsid w:val="00E65B13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A13"/>
    <w:rsid w:val="00E66D22"/>
    <w:rsid w:val="00E66DD5"/>
    <w:rsid w:val="00E66ED8"/>
    <w:rsid w:val="00E67063"/>
    <w:rsid w:val="00E6723E"/>
    <w:rsid w:val="00E6737F"/>
    <w:rsid w:val="00E67409"/>
    <w:rsid w:val="00E6759B"/>
    <w:rsid w:val="00E6760C"/>
    <w:rsid w:val="00E679AB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0D6B"/>
    <w:rsid w:val="00E70D71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A96"/>
    <w:rsid w:val="00E71B5F"/>
    <w:rsid w:val="00E71B72"/>
    <w:rsid w:val="00E71BA7"/>
    <w:rsid w:val="00E71C77"/>
    <w:rsid w:val="00E71E00"/>
    <w:rsid w:val="00E72184"/>
    <w:rsid w:val="00E72384"/>
    <w:rsid w:val="00E72715"/>
    <w:rsid w:val="00E7274C"/>
    <w:rsid w:val="00E727B8"/>
    <w:rsid w:val="00E727D7"/>
    <w:rsid w:val="00E72821"/>
    <w:rsid w:val="00E729BC"/>
    <w:rsid w:val="00E72B90"/>
    <w:rsid w:val="00E72CCD"/>
    <w:rsid w:val="00E7302B"/>
    <w:rsid w:val="00E730BB"/>
    <w:rsid w:val="00E730E7"/>
    <w:rsid w:val="00E730F9"/>
    <w:rsid w:val="00E73122"/>
    <w:rsid w:val="00E733CC"/>
    <w:rsid w:val="00E734C3"/>
    <w:rsid w:val="00E73885"/>
    <w:rsid w:val="00E73A43"/>
    <w:rsid w:val="00E73ABA"/>
    <w:rsid w:val="00E73D1A"/>
    <w:rsid w:val="00E73E76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E1C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BF6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CF"/>
    <w:rsid w:val="00E77F67"/>
    <w:rsid w:val="00E80079"/>
    <w:rsid w:val="00E80177"/>
    <w:rsid w:val="00E802DF"/>
    <w:rsid w:val="00E803EC"/>
    <w:rsid w:val="00E804D0"/>
    <w:rsid w:val="00E80636"/>
    <w:rsid w:val="00E8076F"/>
    <w:rsid w:val="00E80BC7"/>
    <w:rsid w:val="00E80C89"/>
    <w:rsid w:val="00E80DF6"/>
    <w:rsid w:val="00E80DFC"/>
    <w:rsid w:val="00E81411"/>
    <w:rsid w:val="00E81509"/>
    <w:rsid w:val="00E8161A"/>
    <w:rsid w:val="00E8165F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D47"/>
    <w:rsid w:val="00E82F16"/>
    <w:rsid w:val="00E82F28"/>
    <w:rsid w:val="00E82FE8"/>
    <w:rsid w:val="00E8301C"/>
    <w:rsid w:val="00E8319E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5988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7CC"/>
    <w:rsid w:val="00E90CCB"/>
    <w:rsid w:val="00E90F26"/>
    <w:rsid w:val="00E91102"/>
    <w:rsid w:val="00E9111A"/>
    <w:rsid w:val="00E9140A"/>
    <w:rsid w:val="00E91479"/>
    <w:rsid w:val="00E91501"/>
    <w:rsid w:val="00E917FB"/>
    <w:rsid w:val="00E9199C"/>
    <w:rsid w:val="00E91A0E"/>
    <w:rsid w:val="00E91BB4"/>
    <w:rsid w:val="00E91F6B"/>
    <w:rsid w:val="00E92091"/>
    <w:rsid w:val="00E92176"/>
    <w:rsid w:val="00E921EB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061"/>
    <w:rsid w:val="00E93138"/>
    <w:rsid w:val="00E931B4"/>
    <w:rsid w:val="00E931E2"/>
    <w:rsid w:val="00E93246"/>
    <w:rsid w:val="00E935E1"/>
    <w:rsid w:val="00E937BA"/>
    <w:rsid w:val="00E93C13"/>
    <w:rsid w:val="00E93DDA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C4C"/>
    <w:rsid w:val="00E94DD8"/>
    <w:rsid w:val="00E94E3F"/>
    <w:rsid w:val="00E94EC3"/>
    <w:rsid w:val="00E94EF4"/>
    <w:rsid w:val="00E95160"/>
    <w:rsid w:val="00E95265"/>
    <w:rsid w:val="00E952CB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9C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352"/>
    <w:rsid w:val="00E97552"/>
    <w:rsid w:val="00E97652"/>
    <w:rsid w:val="00E9778A"/>
    <w:rsid w:val="00E97A46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88D"/>
    <w:rsid w:val="00EA0940"/>
    <w:rsid w:val="00EA0A33"/>
    <w:rsid w:val="00EA0A7F"/>
    <w:rsid w:val="00EA0B51"/>
    <w:rsid w:val="00EA0CB4"/>
    <w:rsid w:val="00EA0D2F"/>
    <w:rsid w:val="00EA0D31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4C5"/>
    <w:rsid w:val="00EA16E9"/>
    <w:rsid w:val="00EA19B9"/>
    <w:rsid w:val="00EA1C8D"/>
    <w:rsid w:val="00EA1C9C"/>
    <w:rsid w:val="00EA1D2A"/>
    <w:rsid w:val="00EA1DAA"/>
    <w:rsid w:val="00EA20EA"/>
    <w:rsid w:val="00EA21A9"/>
    <w:rsid w:val="00EA2284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7F4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B74"/>
    <w:rsid w:val="00EA6C8D"/>
    <w:rsid w:val="00EA6C9C"/>
    <w:rsid w:val="00EA6FA8"/>
    <w:rsid w:val="00EA708E"/>
    <w:rsid w:val="00EA72AA"/>
    <w:rsid w:val="00EA73E1"/>
    <w:rsid w:val="00EA74E8"/>
    <w:rsid w:val="00EA75FF"/>
    <w:rsid w:val="00EA7603"/>
    <w:rsid w:val="00EA7C0C"/>
    <w:rsid w:val="00EA7C3A"/>
    <w:rsid w:val="00EA7D74"/>
    <w:rsid w:val="00EA7F83"/>
    <w:rsid w:val="00EB0031"/>
    <w:rsid w:val="00EB02C0"/>
    <w:rsid w:val="00EB03E1"/>
    <w:rsid w:val="00EB047D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1FFC"/>
    <w:rsid w:val="00EB203A"/>
    <w:rsid w:val="00EB2138"/>
    <w:rsid w:val="00EB21B9"/>
    <w:rsid w:val="00EB26C7"/>
    <w:rsid w:val="00EB27BB"/>
    <w:rsid w:val="00EB2AA1"/>
    <w:rsid w:val="00EB2EAC"/>
    <w:rsid w:val="00EB2EE2"/>
    <w:rsid w:val="00EB30BF"/>
    <w:rsid w:val="00EB3108"/>
    <w:rsid w:val="00EB31A2"/>
    <w:rsid w:val="00EB31C0"/>
    <w:rsid w:val="00EB31F7"/>
    <w:rsid w:val="00EB340D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694"/>
    <w:rsid w:val="00EB67EE"/>
    <w:rsid w:val="00EB6803"/>
    <w:rsid w:val="00EB6B42"/>
    <w:rsid w:val="00EB6C84"/>
    <w:rsid w:val="00EB6D8F"/>
    <w:rsid w:val="00EB6E4D"/>
    <w:rsid w:val="00EB70DB"/>
    <w:rsid w:val="00EB70DE"/>
    <w:rsid w:val="00EB7176"/>
    <w:rsid w:val="00EB71D9"/>
    <w:rsid w:val="00EB721B"/>
    <w:rsid w:val="00EB73BE"/>
    <w:rsid w:val="00EB75D3"/>
    <w:rsid w:val="00EB76BE"/>
    <w:rsid w:val="00EB793F"/>
    <w:rsid w:val="00EB7A3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A3E"/>
    <w:rsid w:val="00EC1B01"/>
    <w:rsid w:val="00EC1D58"/>
    <w:rsid w:val="00EC22EA"/>
    <w:rsid w:val="00EC2389"/>
    <w:rsid w:val="00EC23B6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68C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3FC"/>
    <w:rsid w:val="00EC449F"/>
    <w:rsid w:val="00EC45BE"/>
    <w:rsid w:val="00EC4728"/>
    <w:rsid w:val="00EC4B0A"/>
    <w:rsid w:val="00EC4B75"/>
    <w:rsid w:val="00EC4B83"/>
    <w:rsid w:val="00EC4C6E"/>
    <w:rsid w:val="00EC4CFE"/>
    <w:rsid w:val="00EC4D75"/>
    <w:rsid w:val="00EC4E71"/>
    <w:rsid w:val="00EC5087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5F6B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C11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3B2"/>
    <w:rsid w:val="00ED0400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02"/>
    <w:rsid w:val="00ED29E9"/>
    <w:rsid w:val="00ED29ED"/>
    <w:rsid w:val="00ED2C4E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B6B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09B"/>
    <w:rsid w:val="00EE123C"/>
    <w:rsid w:val="00EE1286"/>
    <w:rsid w:val="00EE16E2"/>
    <w:rsid w:val="00EE1AB6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7"/>
    <w:rsid w:val="00EE3418"/>
    <w:rsid w:val="00EE3476"/>
    <w:rsid w:val="00EE35DC"/>
    <w:rsid w:val="00EE37CF"/>
    <w:rsid w:val="00EE3840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39B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E75"/>
    <w:rsid w:val="00EE6F69"/>
    <w:rsid w:val="00EE7237"/>
    <w:rsid w:val="00EE7379"/>
    <w:rsid w:val="00EE74AA"/>
    <w:rsid w:val="00EE75D5"/>
    <w:rsid w:val="00EE77A1"/>
    <w:rsid w:val="00EE7C28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185"/>
    <w:rsid w:val="00EF2332"/>
    <w:rsid w:val="00EF23A4"/>
    <w:rsid w:val="00EF2804"/>
    <w:rsid w:val="00EF2C2B"/>
    <w:rsid w:val="00EF2D84"/>
    <w:rsid w:val="00EF2F71"/>
    <w:rsid w:val="00EF31A2"/>
    <w:rsid w:val="00EF3686"/>
    <w:rsid w:val="00EF377D"/>
    <w:rsid w:val="00EF3976"/>
    <w:rsid w:val="00EF3A0C"/>
    <w:rsid w:val="00EF3A6D"/>
    <w:rsid w:val="00EF3BAB"/>
    <w:rsid w:val="00EF3CAA"/>
    <w:rsid w:val="00EF3E26"/>
    <w:rsid w:val="00EF3EF6"/>
    <w:rsid w:val="00EF3FEA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7AE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58F"/>
    <w:rsid w:val="00F038C0"/>
    <w:rsid w:val="00F03915"/>
    <w:rsid w:val="00F03B2B"/>
    <w:rsid w:val="00F03C07"/>
    <w:rsid w:val="00F03D21"/>
    <w:rsid w:val="00F03E1B"/>
    <w:rsid w:val="00F03E57"/>
    <w:rsid w:val="00F0422E"/>
    <w:rsid w:val="00F04536"/>
    <w:rsid w:val="00F046D7"/>
    <w:rsid w:val="00F04826"/>
    <w:rsid w:val="00F04A2D"/>
    <w:rsid w:val="00F04AE6"/>
    <w:rsid w:val="00F04CB2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18"/>
    <w:rsid w:val="00F07281"/>
    <w:rsid w:val="00F075B4"/>
    <w:rsid w:val="00F07809"/>
    <w:rsid w:val="00F078C3"/>
    <w:rsid w:val="00F078FB"/>
    <w:rsid w:val="00F07976"/>
    <w:rsid w:val="00F07990"/>
    <w:rsid w:val="00F07A96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B30"/>
    <w:rsid w:val="00F11C21"/>
    <w:rsid w:val="00F11CB4"/>
    <w:rsid w:val="00F11CB9"/>
    <w:rsid w:val="00F11D5C"/>
    <w:rsid w:val="00F11D71"/>
    <w:rsid w:val="00F11DB9"/>
    <w:rsid w:val="00F11E7E"/>
    <w:rsid w:val="00F122ED"/>
    <w:rsid w:val="00F123BC"/>
    <w:rsid w:val="00F12515"/>
    <w:rsid w:val="00F1273D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686"/>
    <w:rsid w:val="00F13783"/>
    <w:rsid w:val="00F1391B"/>
    <w:rsid w:val="00F13A35"/>
    <w:rsid w:val="00F13A4C"/>
    <w:rsid w:val="00F13AB5"/>
    <w:rsid w:val="00F13B27"/>
    <w:rsid w:val="00F13B69"/>
    <w:rsid w:val="00F13BD7"/>
    <w:rsid w:val="00F13CE7"/>
    <w:rsid w:val="00F13DC2"/>
    <w:rsid w:val="00F14450"/>
    <w:rsid w:val="00F148AA"/>
    <w:rsid w:val="00F14B02"/>
    <w:rsid w:val="00F14D27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E09"/>
    <w:rsid w:val="00F16FC4"/>
    <w:rsid w:val="00F17087"/>
    <w:rsid w:val="00F1743F"/>
    <w:rsid w:val="00F17496"/>
    <w:rsid w:val="00F177C9"/>
    <w:rsid w:val="00F178C0"/>
    <w:rsid w:val="00F17970"/>
    <w:rsid w:val="00F17B17"/>
    <w:rsid w:val="00F17B74"/>
    <w:rsid w:val="00F17C9D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EF4"/>
    <w:rsid w:val="00F20F27"/>
    <w:rsid w:val="00F2102D"/>
    <w:rsid w:val="00F2113C"/>
    <w:rsid w:val="00F21447"/>
    <w:rsid w:val="00F2148D"/>
    <w:rsid w:val="00F2155F"/>
    <w:rsid w:val="00F21588"/>
    <w:rsid w:val="00F2171E"/>
    <w:rsid w:val="00F21746"/>
    <w:rsid w:val="00F21968"/>
    <w:rsid w:val="00F21D6A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7A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3FD5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40"/>
    <w:rsid w:val="00F25B65"/>
    <w:rsid w:val="00F25CEB"/>
    <w:rsid w:val="00F25E38"/>
    <w:rsid w:val="00F26242"/>
    <w:rsid w:val="00F264ED"/>
    <w:rsid w:val="00F26B4F"/>
    <w:rsid w:val="00F26B9D"/>
    <w:rsid w:val="00F26D6C"/>
    <w:rsid w:val="00F26E18"/>
    <w:rsid w:val="00F2762E"/>
    <w:rsid w:val="00F27841"/>
    <w:rsid w:val="00F2793F"/>
    <w:rsid w:val="00F279D4"/>
    <w:rsid w:val="00F27A3D"/>
    <w:rsid w:val="00F27A8E"/>
    <w:rsid w:val="00F27D2A"/>
    <w:rsid w:val="00F27F32"/>
    <w:rsid w:val="00F3000E"/>
    <w:rsid w:val="00F3018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1F82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9F5"/>
    <w:rsid w:val="00F33C66"/>
    <w:rsid w:val="00F3434F"/>
    <w:rsid w:val="00F34356"/>
    <w:rsid w:val="00F34683"/>
    <w:rsid w:val="00F34AB1"/>
    <w:rsid w:val="00F34AC1"/>
    <w:rsid w:val="00F34BAD"/>
    <w:rsid w:val="00F34D1C"/>
    <w:rsid w:val="00F34FC1"/>
    <w:rsid w:val="00F3511D"/>
    <w:rsid w:val="00F35193"/>
    <w:rsid w:val="00F351E2"/>
    <w:rsid w:val="00F352F4"/>
    <w:rsid w:val="00F35553"/>
    <w:rsid w:val="00F3576D"/>
    <w:rsid w:val="00F35A06"/>
    <w:rsid w:val="00F35A8F"/>
    <w:rsid w:val="00F36190"/>
    <w:rsid w:val="00F362DA"/>
    <w:rsid w:val="00F365C8"/>
    <w:rsid w:val="00F3683E"/>
    <w:rsid w:val="00F3696A"/>
    <w:rsid w:val="00F36CE5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AB7"/>
    <w:rsid w:val="00F42C16"/>
    <w:rsid w:val="00F42C1A"/>
    <w:rsid w:val="00F42DA5"/>
    <w:rsid w:val="00F42F4C"/>
    <w:rsid w:val="00F42FA2"/>
    <w:rsid w:val="00F43188"/>
    <w:rsid w:val="00F43211"/>
    <w:rsid w:val="00F4338D"/>
    <w:rsid w:val="00F43695"/>
    <w:rsid w:val="00F43807"/>
    <w:rsid w:val="00F43B3A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6AD"/>
    <w:rsid w:val="00F458CE"/>
    <w:rsid w:val="00F45A76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235"/>
    <w:rsid w:val="00F533E2"/>
    <w:rsid w:val="00F534AF"/>
    <w:rsid w:val="00F5362E"/>
    <w:rsid w:val="00F53805"/>
    <w:rsid w:val="00F539B4"/>
    <w:rsid w:val="00F53A4E"/>
    <w:rsid w:val="00F53A85"/>
    <w:rsid w:val="00F53C28"/>
    <w:rsid w:val="00F53DB4"/>
    <w:rsid w:val="00F53E29"/>
    <w:rsid w:val="00F54094"/>
    <w:rsid w:val="00F541CA"/>
    <w:rsid w:val="00F54231"/>
    <w:rsid w:val="00F54416"/>
    <w:rsid w:val="00F545D2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7B2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DFD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0F7"/>
    <w:rsid w:val="00F7025A"/>
    <w:rsid w:val="00F704B0"/>
    <w:rsid w:val="00F706BF"/>
    <w:rsid w:val="00F708E8"/>
    <w:rsid w:val="00F70997"/>
    <w:rsid w:val="00F70C62"/>
    <w:rsid w:val="00F711EB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40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1B1"/>
    <w:rsid w:val="00F7650A"/>
    <w:rsid w:val="00F768E0"/>
    <w:rsid w:val="00F770A8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B4C"/>
    <w:rsid w:val="00F81C60"/>
    <w:rsid w:val="00F81D4D"/>
    <w:rsid w:val="00F81E6A"/>
    <w:rsid w:val="00F81F14"/>
    <w:rsid w:val="00F81F93"/>
    <w:rsid w:val="00F81F96"/>
    <w:rsid w:val="00F8212E"/>
    <w:rsid w:val="00F82185"/>
    <w:rsid w:val="00F8224D"/>
    <w:rsid w:val="00F82443"/>
    <w:rsid w:val="00F8260B"/>
    <w:rsid w:val="00F8266E"/>
    <w:rsid w:val="00F82689"/>
    <w:rsid w:val="00F82810"/>
    <w:rsid w:val="00F82ABE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0F2"/>
    <w:rsid w:val="00F85389"/>
    <w:rsid w:val="00F853A7"/>
    <w:rsid w:val="00F854CC"/>
    <w:rsid w:val="00F8574E"/>
    <w:rsid w:val="00F859A4"/>
    <w:rsid w:val="00F85A82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2A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3C2"/>
    <w:rsid w:val="00F94541"/>
    <w:rsid w:val="00F945CB"/>
    <w:rsid w:val="00F94664"/>
    <w:rsid w:val="00F94755"/>
    <w:rsid w:val="00F94829"/>
    <w:rsid w:val="00F9499F"/>
    <w:rsid w:val="00F94CE2"/>
    <w:rsid w:val="00F94F90"/>
    <w:rsid w:val="00F950E9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6EE"/>
    <w:rsid w:val="00F96B8B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98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0DD"/>
    <w:rsid w:val="00FA2147"/>
    <w:rsid w:val="00FA253E"/>
    <w:rsid w:val="00FA2613"/>
    <w:rsid w:val="00FA279B"/>
    <w:rsid w:val="00FA280F"/>
    <w:rsid w:val="00FA2872"/>
    <w:rsid w:val="00FA28C4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91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EC"/>
    <w:rsid w:val="00FA4D31"/>
    <w:rsid w:val="00FA515D"/>
    <w:rsid w:val="00FA526B"/>
    <w:rsid w:val="00FA53FE"/>
    <w:rsid w:val="00FA54D5"/>
    <w:rsid w:val="00FA556A"/>
    <w:rsid w:val="00FA5656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7C1"/>
    <w:rsid w:val="00FB584B"/>
    <w:rsid w:val="00FB598E"/>
    <w:rsid w:val="00FB59DA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C4F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14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6EF"/>
    <w:rsid w:val="00FC2764"/>
    <w:rsid w:val="00FC2821"/>
    <w:rsid w:val="00FC286C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5FE0"/>
    <w:rsid w:val="00FC61B1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AEC"/>
    <w:rsid w:val="00FD0C1B"/>
    <w:rsid w:val="00FD0C49"/>
    <w:rsid w:val="00FD0E14"/>
    <w:rsid w:val="00FD0E39"/>
    <w:rsid w:val="00FD0F05"/>
    <w:rsid w:val="00FD0F14"/>
    <w:rsid w:val="00FD0F7B"/>
    <w:rsid w:val="00FD151B"/>
    <w:rsid w:val="00FD15D3"/>
    <w:rsid w:val="00FD18B1"/>
    <w:rsid w:val="00FD1A14"/>
    <w:rsid w:val="00FD1B19"/>
    <w:rsid w:val="00FD1B1D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76D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1D7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16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420"/>
    <w:rsid w:val="00FE5551"/>
    <w:rsid w:val="00FE5599"/>
    <w:rsid w:val="00FE55A4"/>
    <w:rsid w:val="00FE581D"/>
    <w:rsid w:val="00FE58EF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257"/>
    <w:rsid w:val="00FE73F3"/>
    <w:rsid w:val="00FE7451"/>
    <w:rsid w:val="00FE76B5"/>
    <w:rsid w:val="00FE76CE"/>
    <w:rsid w:val="00FE7A1F"/>
    <w:rsid w:val="00FF01D5"/>
    <w:rsid w:val="00FF01DE"/>
    <w:rsid w:val="00FF0230"/>
    <w:rsid w:val="00FF02F0"/>
    <w:rsid w:val="00FF02FA"/>
    <w:rsid w:val="00FF060E"/>
    <w:rsid w:val="00FF0697"/>
    <w:rsid w:val="00FF0A88"/>
    <w:rsid w:val="00FF0F61"/>
    <w:rsid w:val="00FF0FDC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5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724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49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  <w:style w:type="character" w:customStyle="1" w:styleId="ui-provider">
    <w:name w:val="ui-provider"/>
    <w:basedOn w:val="DefaultParagraphFont"/>
    <w:rsid w:val="00E94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B06246-E053-42DB-9330-3E32E0D06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724</TotalTime>
  <Pages>27</Pages>
  <Words>6354</Words>
  <Characters>36222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42492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Boonsita, Songputipanya</cp:lastModifiedBy>
  <cp:revision>26</cp:revision>
  <cp:lastPrinted>2026-04-30T11:42:00Z</cp:lastPrinted>
  <dcterms:created xsi:type="dcterms:W3CDTF">2026-04-21T06:04:00Z</dcterms:created>
  <dcterms:modified xsi:type="dcterms:W3CDTF">2026-05-05T07:05:00Z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GrammarlyDocumentId">
    <vt:lpwstr>c2b9fd160c7a4406b68f5ce347186f7485ea0784c054c97ded0bec1c3b24e2c1</vt:lpwstr>
  </property>
  <property fmtid="{D5CDD505-2E9C-101B-9397-08002B2CF9AE}" pid="6" name="ContentTypeId">
    <vt:lpwstr>0x010100FC3C573FF70E394A86433F5E112C33AA</vt:lpwstr>
  </property>
</Properties>
</file>