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3AD4031A" w14:textId="1BC14DF3" w:rsidR="006A17E0" w:rsidRPr="006A17E0" w:rsidRDefault="006A17E0" w:rsidP="006A17E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6A17E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6A17E0">
        <w:rPr>
          <w:rFonts w:ascii="Angsana New" w:hAnsi="Angsana New"/>
          <w:sz w:val="32"/>
          <w:szCs w:val="32"/>
        </w:rPr>
        <w:t xml:space="preserve">31 </w:t>
      </w:r>
      <w:r w:rsidRPr="006A17E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17E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BEFE3F4" w14:textId="77777777" w:rsidR="00163585" w:rsidRDefault="00163585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16F0B8D8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2113B51C" w14:textId="6D8C1C1A" w:rsidR="00AB0D40" w:rsidRPr="006A17E0" w:rsidRDefault="00075627" w:rsidP="001A79AC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</w:t>
      </w:r>
      <w:r w:rsidR="006A17E0" w:rsidRPr="006A17E0">
        <w:rPr>
          <w:rFonts w:ascii="Angsana New" w:hAnsi="Angsana New"/>
          <w:sz w:val="30"/>
          <w:szCs w:val="30"/>
          <w:cs/>
        </w:rPr>
        <w:t>วันที่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="00332E01">
        <w:rPr>
          <w:rFonts w:ascii="Angsana New" w:hAnsi="Angsana New"/>
          <w:sz w:val="30"/>
          <w:szCs w:val="30"/>
        </w:rPr>
        <w:t>31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มีนาคม </w:t>
      </w:r>
      <w:r w:rsidR="00332E01">
        <w:rPr>
          <w:rFonts w:ascii="Angsana New" w:hAnsi="Angsana New"/>
          <w:sz w:val="30"/>
          <w:szCs w:val="30"/>
        </w:rPr>
        <w:t>2569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สำหรับงวด</w:t>
      </w:r>
      <w:r w:rsidR="006A17E0" w:rsidRPr="006A17E0">
        <w:rPr>
          <w:rFonts w:ascii="Angsana New" w:hAnsi="Angsana New"/>
          <w:sz w:val="30"/>
          <w:szCs w:val="30"/>
          <w:cs/>
        </w:rPr>
        <w:t>งวดสามเดือนสิ้นสุดวันที่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="00332E01">
        <w:rPr>
          <w:rFonts w:ascii="Angsana New" w:hAnsi="Angsana New"/>
          <w:sz w:val="30"/>
          <w:szCs w:val="30"/>
        </w:rPr>
        <w:t>31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มีนาคม </w:t>
      </w:r>
      <w:r w:rsidR="00332E01">
        <w:rPr>
          <w:rFonts w:ascii="Angsana New" w:hAnsi="Angsana New"/>
          <w:sz w:val="30"/>
          <w:szCs w:val="30"/>
        </w:rPr>
        <w:t>2569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FD7B82">
      <w:pPr>
        <w:tabs>
          <w:tab w:val="left" w:pos="9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38343C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3159C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9D89F" w14:textId="77777777" w:rsidR="00475B25" w:rsidRDefault="004A4440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14447904" w:rsidR="004A4440" w:rsidRPr="006A5DCA" w:rsidRDefault="00D76084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6A17E0" w:rsidRPr="006A17E0">
        <w:rPr>
          <w:rFonts w:ascii="Angsana New" w:hAnsi="Angsana New"/>
          <w:sz w:val="30"/>
          <w:szCs w:val="30"/>
        </w:rPr>
        <w:t xml:space="preserve"> </w:t>
      </w:r>
      <w:r w:rsidR="006A17E0" w:rsidRPr="006A17E0">
        <w:rPr>
          <w:rFonts w:ascii="Angsana New" w:hAnsi="Angsana New"/>
          <w:sz w:val="30"/>
          <w:szCs w:val="30"/>
          <w:cs/>
        </w:rPr>
        <w:t xml:space="preserve">พฤษภาคม </w:t>
      </w:r>
      <w:r w:rsidR="006A17E0" w:rsidRPr="006A17E0">
        <w:rPr>
          <w:rFonts w:ascii="Angsana New" w:hAnsi="Angsana New"/>
          <w:sz w:val="30"/>
          <w:szCs w:val="30"/>
        </w:rPr>
        <w:t>256</w:t>
      </w:r>
      <w:r w:rsidR="006A17E0">
        <w:rPr>
          <w:rFonts w:ascii="Angsana New" w:hAnsi="Angsana New"/>
          <w:sz w:val="30"/>
          <w:szCs w:val="30"/>
        </w:rPr>
        <w:t>9</w:t>
      </w:r>
    </w:p>
    <w:p w14:paraId="465500A1" w14:textId="77777777" w:rsidR="00A32CC4" w:rsidRPr="005C7854" w:rsidRDefault="00A32CC4" w:rsidP="00722DF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p w14:paraId="257F0CDC" w14:textId="52E0E647" w:rsidR="00696EDC" w:rsidRDefault="00696EDC" w:rsidP="00222524">
      <w:pPr>
        <w:tabs>
          <w:tab w:val="left" w:pos="9720"/>
        </w:tabs>
        <w:rPr>
          <w:rFonts w:ascii="Angsana New" w:hAnsi="Angsana New"/>
          <w:sz w:val="20"/>
          <w:szCs w:val="20"/>
          <w:cs/>
        </w:rPr>
      </w:pPr>
    </w:p>
    <w:sectPr w:rsidR="00696EDC" w:rsidSect="006143D1">
      <w:headerReference w:type="default" r:id="rId19"/>
      <w:footerReference w:type="default" r:id="rId20"/>
      <w:pgSz w:w="11909" w:h="16834" w:code="9"/>
      <w:pgMar w:top="691" w:right="101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CD9B" w14:textId="77777777" w:rsidR="00E935CD" w:rsidRDefault="00E935CD" w:rsidP="00FC04D5">
      <w:r>
        <w:separator/>
      </w:r>
    </w:p>
  </w:endnote>
  <w:endnote w:type="continuationSeparator" w:id="0">
    <w:p w14:paraId="21B66661" w14:textId="77777777" w:rsidR="00E935CD" w:rsidRDefault="00E935CD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8F5B" w14:textId="77777777" w:rsidR="00726718" w:rsidRDefault="007267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C58D" w14:textId="77777777" w:rsidR="00726718" w:rsidRDefault="007267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DEF2" w14:textId="77777777" w:rsidR="00726718" w:rsidRDefault="007267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5F89" w14:textId="77777777" w:rsidR="000B5697" w:rsidRPr="00D8432A" w:rsidRDefault="000B5697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0B5697" w:rsidRPr="00860E15" w:rsidRDefault="000B56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AD51C8">
      <w:rPr>
        <w:rStyle w:val="PageNumber"/>
        <w:rFonts w:ascii="Angsana New" w:hAnsi="Angsana New"/>
        <w:noProof/>
        <w:sz w:val="30"/>
        <w:szCs w:val="30"/>
      </w:rPr>
      <w:t>34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0B5697" w:rsidRPr="00D8432A" w:rsidRDefault="000B5697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BB16" w14:textId="77777777" w:rsidR="00E935CD" w:rsidRDefault="00E935CD" w:rsidP="00FC04D5">
      <w:r>
        <w:separator/>
      </w:r>
    </w:p>
  </w:footnote>
  <w:footnote w:type="continuationSeparator" w:id="0">
    <w:p w14:paraId="0D2F7E69" w14:textId="77777777" w:rsidR="00E935CD" w:rsidRDefault="00E935CD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E5DA" w14:textId="77777777" w:rsidR="00726718" w:rsidRDefault="00726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9FBB" w14:textId="7364E8B2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0B5697" w:rsidRPr="00E00D55" w:rsidRDefault="000B5697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C5811" w14:textId="77777777" w:rsidR="00726718" w:rsidRDefault="007267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D88" w14:textId="77777777" w:rsidR="000B5697" w:rsidRPr="00E00D55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0B5697" w:rsidRPr="00E00D55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0B5697" w:rsidRPr="00E00D55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0B5697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0B5697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0B5697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0B5697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0B5697" w:rsidRPr="00E00D55" w:rsidRDefault="000B5697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0B5697" w:rsidRPr="009E088B" w:rsidRDefault="000B5697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3D21" w14:textId="77777777" w:rsidR="000B5697" w:rsidRPr="00726718" w:rsidRDefault="000B5697" w:rsidP="00485DC7">
    <w:pPr>
      <w:rPr>
        <w:rFonts w:ascii="Angsana New" w:hAnsi="Angsana New"/>
        <w:b/>
        <w:bCs/>
        <w:sz w:val="32"/>
        <w:szCs w:val="32"/>
      </w:rPr>
    </w:pPr>
  </w:p>
  <w:p w14:paraId="286628FC" w14:textId="77777777" w:rsidR="00726718" w:rsidRPr="00726718" w:rsidRDefault="00726718" w:rsidP="00485DC7">
    <w:pPr>
      <w:rPr>
        <w:rFonts w:ascii="Angsana New" w:hAnsi="Angsana New"/>
        <w:b/>
        <w:bCs/>
        <w:sz w:val="32"/>
        <w:szCs w:val="32"/>
      </w:rPr>
    </w:pPr>
  </w:p>
  <w:p w14:paraId="765FD420" w14:textId="77777777" w:rsidR="00726718" w:rsidRPr="00726718" w:rsidRDefault="00726718" w:rsidP="00485DC7">
    <w:pPr>
      <w:rPr>
        <w:rFonts w:ascii="Angsana New" w:hAnsi="Angsana New"/>
        <w:b/>
        <w:bCs/>
        <w:sz w:val="32"/>
        <w:szCs w:val="32"/>
      </w:rPr>
    </w:pPr>
  </w:p>
  <w:p w14:paraId="6E1CF113" w14:textId="77777777" w:rsidR="00726718" w:rsidRPr="00726718" w:rsidRDefault="00726718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70C20"/>
    <w:multiLevelType w:val="hybridMultilevel"/>
    <w:tmpl w:val="E8466518"/>
    <w:lvl w:ilvl="0" w:tplc="830A8A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F50A3D"/>
    <w:multiLevelType w:val="hybridMultilevel"/>
    <w:tmpl w:val="7C729680"/>
    <w:lvl w:ilvl="0" w:tplc="247E677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CD63755"/>
    <w:multiLevelType w:val="hybridMultilevel"/>
    <w:tmpl w:val="A3627CC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B01966"/>
    <w:multiLevelType w:val="hybridMultilevel"/>
    <w:tmpl w:val="A3627CC2"/>
    <w:lvl w:ilvl="0" w:tplc="A80071F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1913296"/>
    <w:multiLevelType w:val="hybridMultilevel"/>
    <w:tmpl w:val="FED6F1EC"/>
    <w:lvl w:ilvl="0" w:tplc="39BA00D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399F58B2"/>
    <w:multiLevelType w:val="multilevel"/>
    <w:tmpl w:val="F5C6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526273">
    <w:abstractNumId w:val="6"/>
  </w:num>
  <w:num w:numId="2" w16cid:durableId="408118049">
    <w:abstractNumId w:val="5"/>
  </w:num>
  <w:num w:numId="3" w16cid:durableId="1888763546">
    <w:abstractNumId w:val="9"/>
  </w:num>
  <w:num w:numId="4" w16cid:durableId="1743331314">
    <w:abstractNumId w:val="7"/>
  </w:num>
  <w:num w:numId="5" w16cid:durableId="878469897">
    <w:abstractNumId w:val="8"/>
  </w:num>
  <w:num w:numId="6" w16cid:durableId="699864747">
    <w:abstractNumId w:val="3"/>
  </w:num>
  <w:num w:numId="7" w16cid:durableId="1120800096">
    <w:abstractNumId w:val="2"/>
  </w:num>
  <w:num w:numId="8" w16cid:durableId="799231740">
    <w:abstractNumId w:val="0"/>
  </w:num>
  <w:num w:numId="9" w16cid:durableId="1700201411">
    <w:abstractNumId w:val="1"/>
  </w:num>
  <w:num w:numId="10" w16cid:durableId="1054620031">
    <w:abstractNumId w:val="4"/>
  </w:num>
  <w:num w:numId="11" w16cid:durableId="749278189">
    <w:abstractNumId w:val="22"/>
  </w:num>
  <w:num w:numId="12" w16cid:durableId="1504709947">
    <w:abstractNumId w:val="13"/>
  </w:num>
  <w:num w:numId="13" w16cid:durableId="234901804">
    <w:abstractNumId w:val="27"/>
  </w:num>
  <w:num w:numId="14" w16cid:durableId="328799507">
    <w:abstractNumId w:val="19"/>
  </w:num>
  <w:num w:numId="15" w16cid:durableId="405616698">
    <w:abstractNumId w:val="23"/>
  </w:num>
  <w:num w:numId="16" w16cid:durableId="432937718">
    <w:abstractNumId w:val="30"/>
  </w:num>
  <w:num w:numId="17" w16cid:durableId="662203168">
    <w:abstractNumId w:val="31"/>
  </w:num>
  <w:num w:numId="18" w16cid:durableId="1128429587">
    <w:abstractNumId w:val="28"/>
  </w:num>
  <w:num w:numId="19" w16cid:durableId="352650061">
    <w:abstractNumId w:val="12"/>
  </w:num>
  <w:num w:numId="20" w16cid:durableId="143860322">
    <w:abstractNumId w:val="24"/>
  </w:num>
  <w:num w:numId="21" w16cid:durableId="781923212">
    <w:abstractNumId w:val="18"/>
  </w:num>
  <w:num w:numId="22" w16cid:durableId="587615992">
    <w:abstractNumId w:val="11"/>
  </w:num>
  <w:num w:numId="23" w16cid:durableId="1997688605">
    <w:abstractNumId w:val="26"/>
  </w:num>
  <w:num w:numId="24" w16cid:durableId="2040662241">
    <w:abstractNumId w:val="29"/>
  </w:num>
  <w:num w:numId="25" w16cid:durableId="1157572505">
    <w:abstractNumId w:val="25"/>
  </w:num>
  <w:num w:numId="26" w16cid:durableId="1911767724">
    <w:abstractNumId w:val="20"/>
  </w:num>
  <w:num w:numId="27" w16cid:durableId="2020541419">
    <w:abstractNumId w:val="21"/>
  </w:num>
  <w:num w:numId="28" w16cid:durableId="1517302807">
    <w:abstractNumId w:val="14"/>
  </w:num>
  <w:num w:numId="29" w16cid:durableId="969676638">
    <w:abstractNumId w:val="17"/>
  </w:num>
  <w:num w:numId="30" w16cid:durableId="17199710">
    <w:abstractNumId w:val="16"/>
  </w:num>
  <w:num w:numId="31" w16cid:durableId="370807440">
    <w:abstractNumId w:val="10"/>
  </w:num>
  <w:num w:numId="32" w16cid:durableId="175508229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29"/>
    <w:rsid w:val="00003D9F"/>
    <w:rsid w:val="000042F9"/>
    <w:rsid w:val="0000453F"/>
    <w:rsid w:val="000045B5"/>
    <w:rsid w:val="00004D45"/>
    <w:rsid w:val="00005007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21"/>
    <w:rsid w:val="00010997"/>
    <w:rsid w:val="00010DEB"/>
    <w:rsid w:val="00011695"/>
    <w:rsid w:val="00011889"/>
    <w:rsid w:val="00011B82"/>
    <w:rsid w:val="0001203F"/>
    <w:rsid w:val="0001222E"/>
    <w:rsid w:val="00012CB3"/>
    <w:rsid w:val="000134D7"/>
    <w:rsid w:val="000148EE"/>
    <w:rsid w:val="00014BA3"/>
    <w:rsid w:val="00015615"/>
    <w:rsid w:val="00015AFF"/>
    <w:rsid w:val="000161D3"/>
    <w:rsid w:val="000161F7"/>
    <w:rsid w:val="000165FA"/>
    <w:rsid w:val="00016872"/>
    <w:rsid w:val="00016AB9"/>
    <w:rsid w:val="00017CC3"/>
    <w:rsid w:val="00020AEE"/>
    <w:rsid w:val="00020F3F"/>
    <w:rsid w:val="00021948"/>
    <w:rsid w:val="00021A01"/>
    <w:rsid w:val="00021AE0"/>
    <w:rsid w:val="00021FF3"/>
    <w:rsid w:val="0002247C"/>
    <w:rsid w:val="000224FA"/>
    <w:rsid w:val="00022B1F"/>
    <w:rsid w:val="00022C18"/>
    <w:rsid w:val="00023114"/>
    <w:rsid w:val="000232D6"/>
    <w:rsid w:val="00023609"/>
    <w:rsid w:val="000239D0"/>
    <w:rsid w:val="00023D95"/>
    <w:rsid w:val="00023FC6"/>
    <w:rsid w:val="00024041"/>
    <w:rsid w:val="00024112"/>
    <w:rsid w:val="00024731"/>
    <w:rsid w:val="00024EC5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561"/>
    <w:rsid w:val="0002785B"/>
    <w:rsid w:val="00027C47"/>
    <w:rsid w:val="00027E04"/>
    <w:rsid w:val="000305BF"/>
    <w:rsid w:val="00030960"/>
    <w:rsid w:val="0003164D"/>
    <w:rsid w:val="0003173A"/>
    <w:rsid w:val="00031E8F"/>
    <w:rsid w:val="00031EDC"/>
    <w:rsid w:val="00032288"/>
    <w:rsid w:val="0003231C"/>
    <w:rsid w:val="000324A7"/>
    <w:rsid w:val="00032A68"/>
    <w:rsid w:val="00033600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8DB"/>
    <w:rsid w:val="00042A8E"/>
    <w:rsid w:val="00043288"/>
    <w:rsid w:val="00043BF8"/>
    <w:rsid w:val="000443E3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2A"/>
    <w:rsid w:val="00056D4D"/>
    <w:rsid w:val="000570FA"/>
    <w:rsid w:val="000571CC"/>
    <w:rsid w:val="00057454"/>
    <w:rsid w:val="00057C54"/>
    <w:rsid w:val="00057CF9"/>
    <w:rsid w:val="00057D84"/>
    <w:rsid w:val="00057F16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5EF"/>
    <w:rsid w:val="00062BF2"/>
    <w:rsid w:val="00062DE0"/>
    <w:rsid w:val="000630FB"/>
    <w:rsid w:val="000639F1"/>
    <w:rsid w:val="00063C0F"/>
    <w:rsid w:val="00063DCB"/>
    <w:rsid w:val="0006428C"/>
    <w:rsid w:val="0006578C"/>
    <w:rsid w:val="00065A39"/>
    <w:rsid w:val="00065B57"/>
    <w:rsid w:val="00065D41"/>
    <w:rsid w:val="000661F3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2F57"/>
    <w:rsid w:val="0007326A"/>
    <w:rsid w:val="00073320"/>
    <w:rsid w:val="0007345B"/>
    <w:rsid w:val="00073842"/>
    <w:rsid w:val="00073912"/>
    <w:rsid w:val="00074310"/>
    <w:rsid w:val="00074896"/>
    <w:rsid w:val="0007503A"/>
    <w:rsid w:val="00075099"/>
    <w:rsid w:val="0007541B"/>
    <w:rsid w:val="00075627"/>
    <w:rsid w:val="0007594A"/>
    <w:rsid w:val="00075A05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0E0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882"/>
    <w:rsid w:val="000869FB"/>
    <w:rsid w:val="00086DA5"/>
    <w:rsid w:val="0008701B"/>
    <w:rsid w:val="0008702C"/>
    <w:rsid w:val="000870B9"/>
    <w:rsid w:val="000878C3"/>
    <w:rsid w:val="00087A5A"/>
    <w:rsid w:val="000901EA"/>
    <w:rsid w:val="000902C8"/>
    <w:rsid w:val="00090702"/>
    <w:rsid w:val="000907EA"/>
    <w:rsid w:val="0009097D"/>
    <w:rsid w:val="00091107"/>
    <w:rsid w:val="00091847"/>
    <w:rsid w:val="00091C60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D8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2F"/>
    <w:rsid w:val="000A3C65"/>
    <w:rsid w:val="000A459A"/>
    <w:rsid w:val="000A49EA"/>
    <w:rsid w:val="000A4AC8"/>
    <w:rsid w:val="000A4FF9"/>
    <w:rsid w:val="000A554E"/>
    <w:rsid w:val="000A5C99"/>
    <w:rsid w:val="000A679F"/>
    <w:rsid w:val="000A68F4"/>
    <w:rsid w:val="000A6968"/>
    <w:rsid w:val="000A72FE"/>
    <w:rsid w:val="000A7949"/>
    <w:rsid w:val="000B00DF"/>
    <w:rsid w:val="000B066F"/>
    <w:rsid w:val="000B0A14"/>
    <w:rsid w:val="000B0B25"/>
    <w:rsid w:val="000B12ED"/>
    <w:rsid w:val="000B139A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4C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697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B9B"/>
    <w:rsid w:val="000B7C15"/>
    <w:rsid w:val="000C03A1"/>
    <w:rsid w:val="000C0600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6EEA"/>
    <w:rsid w:val="000C7550"/>
    <w:rsid w:val="000C7C8C"/>
    <w:rsid w:val="000C7DA1"/>
    <w:rsid w:val="000D0793"/>
    <w:rsid w:val="000D079E"/>
    <w:rsid w:val="000D0A1F"/>
    <w:rsid w:val="000D0C76"/>
    <w:rsid w:val="000D1078"/>
    <w:rsid w:val="000D1258"/>
    <w:rsid w:val="000D150C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501"/>
    <w:rsid w:val="000D692A"/>
    <w:rsid w:val="000D6A81"/>
    <w:rsid w:val="000D7C48"/>
    <w:rsid w:val="000D7C7C"/>
    <w:rsid w:val="000E05ED"/>
    <w:rsid w:val="000E0E09"/>
    <w:rsid w:val="000E0E97"/>
    <w:rsid w:val="000E0FDE"/>
    <w:rsid w:val="000E1241"/>
    <w:rsid w:val="000E140D"/>
    <w:rsid w:val="000E1B94"/>
    <w:rsid w:val="000E1C92"/>
    <w:rsid w:val="000E1EE2"/>
    <w:rsid w:val="000E1F44"/>
    <w:rsid w:val="000E2150"/>
    <w:rsid w:val="000E27A6"/>
    <w:rsid w:val="000E36E3"/>
    <w:rsid w:val="000E3AC2"/>
    <w:rsid w:val="000E3AD0"/>
    <w:rsid w:val="000E3E2A"/>
    <w:rsid w:val="000E3FA7"/>
    <w:rsid w:val="000E434D"/>
    <w:rsid w:val="000E45BA"/>
    <w:rsid w:val="000E4D8E"/>
    <w:rsid w:val="000E4EA4"/>
    <w:rsid w:val="000E4F92"/>
    <w:rsid w:val="000E555F"/>
    <w:rsid w:val="000E5D1A"/>
    <w:rsid w:val="000E63B3"/>
    <w:rsid w:val="000E66BF"/>
    <w:rsid w:val="000E6C8F"/>
    <w:rsid w:val="000E701D"/>
    <w:rsid w:val="000E73AF"/>
    <w:rsid w:val="000E7F82"/>
    <w:rsid w:val="000F0886"/>
    <w:rsid w:val="000F0CBC"/>
    <w:rsid w:val="000F0E70"/>
    <w:rsid w:val="000F0EE1"/>
    <w:rsid w:val="000F106D"/>
    <w:rsid w:val="000F17B5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17F"/>
    <w:rsid w:val="00102D48"/>
    <w:rsid w:val="00103372"/>
    <w:rsid w:val="00103507"/>
    <w:rsid w:val="001040E0"/>
    <w:rsid w:val="001042AC"/>
    <w:rsid w:val="00104BC4"/>
    <w:rsid w:val="00104CA6"/>
    <w:rsid w:val="001051C6"/>
    <w:rsid w:val="00105857"/>
    <w:rsid w:val="00105903"/>
    <w:rsid w:val="0010600E"/>
    <w:rsid w:val="001062DE"/>
    <w:rsid w:val="001076F0"/>
    <w:rsid w:val="00107813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13"/>
    <w:rsid w:val="0012298C"/>
    <w:rsid w:val="00123917"/>
    <w:rsid w:val="00123A64"/>
    <w:rsid w:val="00123F7E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0FBF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37BBA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2DB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1FA3"/>
    <w:rsid w:val="00152276"/>
    <w:rsid w:val="00152574"/>
    <w:rsid w:val="0015278E"/>
    <w:rsid w:val="0015292B"/>
    <w:rsid w:val="00152D35"/>
    <w:rsid w:val="00152D8C"/>
    <w:rsid w:val="00152DD1"/>
    <w:rsid w:val="00153FA7"/>
    <w:rsid w:val="0015457F"/>
    <w:rsid w:val="001546D5"/>
    <w:rsid w:val="001546DB"/>
    <w:rsid w:val="00154A46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0ECC"/>
    <w:rsid w:val="00161050"/>
    <w:rsid w:val="001611EA"/>
    <w:rsid w:val="00161487"/>
    <w:rsid w:val="001614F2"/>
    <w:rsid w:val="00161CBA"/>
    <w:rsid w:val="00161FDB"/>
    <w:rsid w:val="001620C4"/>
    <w:rsid w:val="00162DBD"/>
    <w:rsid w:val="00163585"/>
    <w:rsid w:val="00163BA9"/>
    <w:rsid w:val="00163E5C"/>
    <w:rsid w:val="001641A6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28E9"/>
    <w:rsid w:val="0017342D"/>
    <w:rsid w:val="00173B86"/>
    <w:rsid w:val="00173CCB"/>
    <w:rsid w:val="00174104"/>
    <w:rsid w:val="0017429E"/>
    <w:rsid w:val="001744B6"/>
    <w:rsid w:val="00174873"/>
    <w:rsid w:val="00174AB6"/>
    <w:rsid w:val="00174B5A"/>
    <w:rsid w:val="00174D23"/>
    <w:rsid w:val="00175C5E"/>
    <w:rsid w:val="00175CD6"/>
    <w:rsid w:val="00176438"/>
    <w:rsid w:val="001764F6"/>
    <w:rsid w:val="00176A68"/>
    <w:rsid w:val="00176B24"/>
    <w:rsid w:val="00176CBE"/>
    <w:rsid w:val="00176F08"/>
    <w:rsid w:val="0017732D"/>
    <w:rsid w:val="001773E0"/>
    <w:rsid w:val="00177912"/>
    <w:rsid w:val="00177DCC"/>
    <w:rsid w:val="001801AE"/>
    <w:rsid w:val="001803B7"/>
    <w:rsid w:val="001803F9"/>
    <w:rsid w:val="0018055E"/>
    <w:rsid w:val="00180B6C"/>
    <w:rsid w:val="00180EB0"/>
    <w:rsid w:val="001814B3"/>
    <w:rsid w:val="00181911"/>
    <w:rsid w:val="00181DE1"/>
    <w:rsid w:val="00182883"/>
    <w:rsid w:val="001829C9"/>
    <w:rsid w:val="001835CA"/>
    <w:rsid w:val="00183BF3"/>
    <w:rsid w:val="0018514D"/>
    <w:rsid w:val="0018556C"/>
    <w:rsid w:val="001855F0"/>
    <w:rsid w:val="001861BB"/>
    <w:rsid w:val="00186C21"/>
    <w:rsid w:val="00186CCF"/>
    <w:rsid w:val="00186D2F"/>
    <w:rsid w:val="00186F00"/>
    <w:rsid w:val="0018733A"/>
    <w:rsid w:val="0018745A"/>
    <w:rsid w:val="001879EC"/>
    <w:rsid w:val="00187B4B"/>
    <w:rsid w:val="00187DEA"/>
    <w:rsid w:val="00190000"/>
    <w:rsid w:val="0019031E"/>
    <w:rsid w:val="00190ABE"/>
    <w:rsid w:val="00190B6C"/>
    <w:rsid w:val="00191675"/>
    <w:rsid w:val="00191688"/>
    <w:rsid w:val="00191CF4"/>
    <w:rsid w:val="00192016"/>
    <w:rsid w:val="00192160"/>
    <w:rsid w:val="00192867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4E"/>
    <w:rsid w:val="001A24A5"/>
    <w:rsid w:val="001A2A65"/>
    <w:rsid w:val="001A2D22"/>
    <w:rsid w:val="001A3811"/>
    <w:rsid w:val="001A3956"/>
    <w:rsid w:val="001A41DD"/>
    <w:rsid w:val="001A4284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A79AC"/>
    <w:rsid w:val="001B01BA"/>
    <w:rsid w:val="001B0365"/>
    <w:rsid w:val="001B0958"/>
    <w:rsid w:val="001B0AE2"/>
    <w:rsid w:val="001B0FE8"/>
    <w:rsid w:val="001B1012"/>
    <w:rsid w:val="001B18AA"/>
    <w:rsid w:val="001B1B80"/>
    <w:rsid w:val="001B1D12"/>
    <w:rsid w:val="001B2255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CC5"/>
    <w:rsid w:val="001B6EA7"/>
    <w:rsid w:val="001B6F83"/>
    <w:rsid w:val="001B6F8E"/>
    <w:rsid w:val="001B7010"/>
    <w:rsid w:val="001B7809"/>
    <w:rsid w:val="001C0379"/>
    <w:rsid w:val="001C076A"/>
    <w:rsid w:val="001C0791"/>
    <w:rsid w:val="001C14E9"/>
    <w:rsid w:val="001C216D"/>
    <w:rsid w:val="001C2425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2C4"/>
    <w:rsid w:val="001C6AB1"/>
    <w:rsid w:val="001C6D4D"/>
    <w:rsid w:val="001C7457"/>
    <w:rsid w:val="001C791E"/>
    <w:rsid w:val="001D02EE"/>
    <w:rsid w:val="001D0497"/>
    <w:rsid w:val="001D0878"/>
    <w:rsid w:val="001D097C"/>
    <w:rsid w:val="001D0CF3"/>
    <w:rsid w:val="001D0E30"/>
    <w:rsid w:val="001D158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4D1A"/>
    <w:rsid w:val="001D5211"/>
    <w:rsid w:val="001D5307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1F4"/>
    <w:rsid w:val="001E239D"/>
    <w:rsid w:val="001E292E"/>
    <w:rsid w:val="001E294A"/>
    <w:rsid w:val="001E2DBA"/>
    <w:rsid w:val="001E2FAF"/>
    <w:rsid w:val="001E3043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0B"/>
    <w:rsid w:val="001E6125"/>
    <w:rsid w:val="001E62BA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59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35D0"/>
    <w:rsid w:val="0020390A"/>
    <w:rsid w:val="002056E6"/>
    <w:rsid w:val="0020597B"/>
    <w:rsid w:val="00205C60"/>
    <w:rsid w:val="00205D5D"/>
    <w:rsid w:val="00206255"/>
    <w:rsid w:val="002074B4"/>
    <w:rsid w:val="002076E8"/>
    <w:rsid w:val="00207EB3"/>
    <w:rsid w:val="002102F5"/>
    <w:rsid w:val="0021046D"/>
    <w:rsid w:val="00210B18"/>
    <w:rsid w:val="00210D11"/>
    <w:rsid w:val="0021109B"/>
    <w:rsid w:val="00211896"/>
    <w:rsid w:val="00211F37"/>
    <w:rsid w:val="00212124"/>
    <w:rsid w:val="002127FA"/>
    <w:rsid w:val="00212B52"/>
    <w:rsid w:val="00212D5D"/>
    <w:rsid w:val="00212EE5"/>
    <w:rsid w:val="002132A7"/>
    <w:rsid w:val="002133B6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0A92"/>
    <w:rsid w:val="00221B99"/>
    <w:rsid w:val="00221C2A"/>
    <w:rsid w:val="00221D0B"/>
    <w:rsid w:val="00222524"/>
    <w:rsid w:val="00222797"/>
    <w:rsid w:val="002229D4"/>
    <w:rsid w:val="00222C6F"/>
    <w:rsid w:val="00222C99"/>
    <w:rsid w:val="0022331B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30227"/>
    <w:rsid w:val="0023096B"/>
    <w:rsid w:val="00230F61"/>
    <w:rsid w:val="00231403"/>
    <w:rsid w:val="002314E3"/>
    <w:rsid w:val="002318B2"/>
    <w:rsid w:val="002319FA"/>
    <w:rsid w:val="00231BC8"/>
    <w:rsid w:val="00231DA8"/>
    <w:rsid w:val="00231ED2"/>
    <w:rsid w:val="002327A3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743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BEF"/>
    <w:rsid w:val="00243C8B"/>
    <w:rsid w:val="002441B2"/>
    <w:rsid w:val="00244C4E"/>
    <w:rsid w:val="0024505F"/>
    <w:rsid w:val="00245268"/>
    <w:rsid w:val="00245635"/>
    <w:rsid w:val="00245966"/>
    <w:rsid w:val="00245990"/>
    <w:rsid w:val="002462AC"/>
    <w:rsid w:val="002463BA"/>
    <w:rsid w:val="002467D9"/>
    <w:rsid w:val="00246807"/>
    <w:rsid w:val="00247515"/>
    <w:rsid w:val="002476FB"/>
    <w:rsid w:val="00247B58"/>
    <w:rsid w:val="00247E53"/>
    <w:rsid w:val="00247F03"/>
    <w:rsid w:val="00250204"/>
    <w:rsid w:val="0025067E"/>
    <w:rsid w:val="00250854"/>
    <w:rsid w:val="00250A4C"/>
    <w:rsid w:val="00250A97"/>
    <w:rsid w:val="00250AEA"/>
    <w:rsid w:val="00250B51"/>
    <w:rsid w:val="00251236"/>
    <w:rsid w:val="002517CF"/>
    <w:rsid w:val="00251901"/>
    <w:rsid w:val="00251CDE"/>
    <w:rsid w:val="00251DC0"/>
    <w:rsid w:val="00252B83"/>
    <w:rsid w:val="002534AF"/>
    <w:rsid w:val="0025362E"/>
    <w:rsid w:val="002537E9"/>
    <w:rsid w:val="00253C30"/>
    <w:rsid w:val="00253EB8"/>
    <w:rsid w:val="00254713"/>
    <w:rsid w:val="00254CBB"/>
    <w:rsid w:val="002550C4"/>
    <w:rsid w:val="00255A58"/>
    <w:rsid w:val="00255FED"/>
    <w:rsid w:val="002568FC"/>
    <w:rsid w:val="00256DDE"/>
    <w:rsid w:val="00257525"/>
    <w:rsid w:val="00257BF5"/>
    <w:rsid w:val="00257D4C"/>
    <w:rsid w:val="0026015C"/>
    <w:rsid w:val="0026043D"/>
    <w:rsid w:val="0026047D"/>
    <w:rsid w:val="00260839"/>
    <w:rsid w:val="00260A9C"/>
    <w:rsid w:val="00260F4E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99B"/>
    <w:rsid w:val="00264A45"/>
    <w:rsid w:val="002658AD"/>
    <w:rsid w:val="0026590C"/>
    <w:rsid w:val="00265DB5"/>
    <w:rsid w:val="00265EC5"/>
    <w:rsid w:val="00266490"/>
    <w:rsid w:val="00266642"/>
    <w:rsid w:val="00266B8D"/>
    <w:rsid w:val="00266C20"/>
    <w:rsid w:val="002671BC"/>
    <w:rsid w:val="002674BF"/>
    <w:rsid w:val="0026754F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8FE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70B"/>
    <w:rsid w:val="00277B30"/>
    <w:rsid w:val="00277C81"/>
    <w:rsid w:val="00277D46"/>
    <w:rsid w:val="002800F6"/>
    <w:rsid w:val="00280116"/>
    <w:rsid w:val="00280552"/>
    <w:rsid w:val="00280613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6DCE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95BF4"/>
    <w:rsid w:val="002A0237"/>
    <w:rsid w:val="002A16D4"/>
    <w:rsid w:val="002A19B4"/>
    <w:rsid w:val="002A1A34"/>
    <w:rsid w:val="002A1E98"/>
    <w:rsid w:val="002A250A"/>
    <w:rsid w:val="002A28BF"/>
    <w:rsid w:val="002A29DC"/>
    <w:rsid w:val="002A2DFB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6ED"/>
    <w:rsid w:val="002A683F"/>
    <w:rsid w:val="002A742D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2772"/>
    <w:rsid w:val="002B31D2"/>
    <w:rsid w:val="002B36C7"/>
    <w:rsid w:val="002B36CF"/>
    <w:rsid w:val="002B3B38"/>
    <w:rsid w:val="002B3DFE"/>
    <w:rsid w:val="002B3EF7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B7A40"/>
    <w:rsid w:val="002C012A"/>
    <w:rsid w:val="002C0633"/>
    <w:rsid w:val="002C0A75"/>
    <w:rsid w:val="002C0A93"/>
    <w:rsid w:val="002C0B4D"/>
    <w:rsid w:val="002C0E8F"/>
    <w:rsid w:val="002C1087"/>
    <w:rsid w:val="002C142D"/>
    <w:rsid w:val="002C152B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EC9"/>
    <w:rsid w:val="002C6F6A"/>
    <w:rsid w:val="002C700F"/>
    <w:rsid w:val="002C7101"/>
    <w:rsid w:val="002C71C3"/>
    <w:rsid w:val="002C72C7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5FD3"/>
    <w:rsid w:val="002D6392"/>
    <w:rsid w:val="002D73D6"/>
    <w:rsid w:val="002D7D30"/>
    <w:rsid w:val="002E0298"/>
    <w:rsid w:val="002E0377"/>
    <w:rsid w:val="002E0822"/>
    <w:rsid w:val="002E100D"/>
    <w:rsid w:val="002E110C"/>
    <w:rsid w:val="002E25F9"/>
    <w:rsid w:val="002E2F45"/>
    <w:rsid w:val="002E32CD"/>
    <w:rsid w:val="002E4603"/>
    <w:rsid w:val="002E494C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1760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B1"/>
    <w:rsid w:val="00300FC5"/>
    <w:rsid w:val="003010C8"/>
    <w:rsid w:val="003014C5"/>
    <w:rsid w:val="00301A68"/>
    <w:rsid w:val="00301EE1"/>
    <w:rsid w:val="00301FFD"/>
    <w:rsid w:val="00302064"/>
    <w:rsid w:val="003022F9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55F"/>
    <w:rsid w:val="00307ABE"/>
    <w:rsid w:val="00307E2B"/>
    <w:rsid w:val="00307E7A"/>
    <w:rsid w:val="0031005F"/>
    <w:rsid w:val="003102E4"/>
    <w:rsid w:val="0031095C"/>
    <w:rsid w:val="00310AB5"/>
    <w:rsid w:val="003111B8"/>
    <w:rsid w:val="003114DD"/>
    <w:rsid w:val="00311595"/>
    <w:rsid w:val="003116E5"/>
    <w:rsid w:val="00311A46"/>
    <w:rsid w:val="00311ABE"/>
    <w:rsid w:val="00311C57"/>
    <w:rsid w:val="00312D8C"/>
    <w:rsid w:val="00312F0E"/>
    <w:rsid w:val="00312F42"/>
    <w:rsid w:val="003130CC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17FDC"/>
    <w:rsid w:val="003201E3"/>
    <w:rsid w:val="00320431"/>
    <w:rsid w:val="003207F7"/>
    <w:rsid w:val="00320B2A"/>
    <w:rsid w:val="003210B0"/>
    <w:rsid w:val="003214B2"/>
    <w:rsid w:val="00321C2F"/>
    <w:rsid w:val="00322473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1A53"/>
    <w:rsid w:val="00331F4F"/>
    <w:rsid w:val="00332BC9"/>
    <w:rsid w:val="00332E01"/>
    <w:rsid w:val="003333CF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928"/>
    <w:rsid w:val="00337F6F"/>
    <w:rsid w:val="003401E7"/>
    <w:rsid w:val="00340289"/>
    <w:rsid w:val="00340836"/>
    <w:rsid w:val="00340883"/>
    <w:rsid w:val="003408E3"/>
    <w:rsid w:val="003412AE"/>
    <w:rsid w:val="0034231D"/>
    <w:rsid w:val="00342352"/>
    <w:rsid w:val="0034294B"/>
    <w:rsid w:val="00342EBA"/>
    <w:rsid w:val="00342FCF"/>
    <w:rsid w:val="00343932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402"/>
    <w:rsid w:val="00350A56"/>
    <w:rsid w:val="00350C1D"/>
    <w:rsid w:val="00351153"/>
    <w:rsid w:val="003518EB"/>
    <w:rsid w:val="0035244A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57B8D"/>
    <w:rsid w:val="00357CAB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59A1"/>
    <w:rsid w:val="0036654D"/>
    <w:rsid w:val="00366973"/>
    <w:rsid w:val="00367145"/>
    <w:rsid w:val="00367C4E"/>
    <w:rsid w:val="0037041A"/>
    <w:rsid w:val="00370A11"/>
    <w:rsid w:val="00370E81"/>
    <w:rsid w:val="00371810"/>
    <w:rsid w:val="00371F4F"/>
    <w:rsid w:val="003720B0"/>
    <w:rsid w:val="00372480"/>
    <w:rsid w:val="00372A4E"/>
    <w:rsid w:val="00372AB9"/>
    <w:rsid w:val="00372CB7"/>
    <w:rsid w:val="00372D4B"/>
    <w:rsid w:val="00372F31"/>
    <w:rsid w:val="003732C4"/>
    <w:rsid w:val="003732E2"/>
    <w:rsid w:val="0037368B"/>
    <w:rsid w:val="003737A1"/>
    <w:rsid w:val="00374142"/>
    <w:rsid w:val="00374596"/>
    <w:rsid w:val="00374A45"/>
    <w:rsid w:val="00374C0A"/>
    <w:rsid w:val="00375F25"/>
    <w:rsid w:val="003765DF"/>
    <w:rsid w:val="00376718"/>
    <w:rsid w:val="003767EF"/>
    <w:rsid w:val="00376C88"/>
    <w:rsid w:val="00376CE1"/>
    <w:rsid w:val="00376D35"/>
    <w:rsid w:val="00376DDB"/>
    <w:rsid w:val="003773EF"/>
    <w:rsid w:val="00377884"/>
    <w:rsid w:val="00377C7B"/>
    <w:rsid w:val="00377D83"/>
    <w:rsid w:val="00380C0A"/>
    <w:rsid w:val="00380C9C"/>
    <w:rsid w:val="00381549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4E30"/>
    <w:rsid w:val="00385BD5"/>
    <w:rsid w:val="00385C2A"/>
    <w:rsid w:val="00385E5A"/>
    <w:rsid w:val="00385EEC"/>
    <w:rsid w:val="00386430"/>
    <w:rsid w:val="00386606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A96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0F2"/>
    <w:rsid w:val="00395712"/>
    <w:rsid w:val="00395BA4"/>
    <w:rsid w:val="00396B7A"/>
    <w:rsid w:val="00396F9E"/>
    <w:rsid w:val="00397859"/>
    <w:rsid w:val="00397AF1"/>
    <w:rsid w:val="00397BFF"/>
    <w:rsid w:val="003A0DCE"/>
    <w:rsid w:val="003A1331"/>
    <w:rsid w:val="003A184A"/>
    <w:rsid w:val="003A18D9"/>
    <w:rsid w:val="003A1A21"/>
    <w:rsid w:val="003A1A3C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499"/>
    <w:rsid w:val="003B078C"/>
    <w:rsid w:val="003B0A31"/>
    <w:rsid w:val="003B0B68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2DD"/>
    <w:rsid w:val="003B48CE"/>
    <w:rsid w:val="003B4F13"/>
    <w:rsid w:val="003B4F8C"/>
    <w:rsid w:val="003B516E"/>
    <w:rsid w:val="003B519A"/>
    <w:rsid w:val="003B5325"/>
    <w:rsid w:val="003B53D2"/>
    <w:rsid w:val="003B584C"/>
    <w:rsid w:val="003B5EBA"/>
    <w:rsid w:val="003B6023"/>
    <w:rsid w:val="003B6B81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4A2"/>
    <w:rsid w:val="003C26F0"/>
    <w:rsid w:val="003C2844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785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76D"/>
    <w:rsid w:val="003D3DF0"/>
    <w:rsid w:val="003D417C"/>
    <w:rsid w:val="003D44E3"/>
    <w:rsid w:val="003D50D4"/>
    <w:rsid w:val="003D5704"/>
    <w:rsid w:val="003D5E56"/>
    <w:rsid w:val="003D5F60"/>
    <w:rsid w:val="003D6961"/>
    <w:rsid w:val="003D69E6"/>
    <w:rsid w:val="003D6E02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3D9"/>
    <w:rsid w:val="003E64B8"/>
    <w:rsid w:val="003E6504"/>
    <w:rsid w:val="003E663C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0B42"/>
    <w:rsid w:val="003F14C0"/>
    <w:rsid w:val="003F18CD"/>
    <w:rsid w:val="003F19FF"/>
    <w:rsid w:val="003F1B1B"/>
    <w:rsid w:val="003F1B2F"/>
    <w:rsid w:val="003F1BF6"/>
    <w:rsid w:val="003F2354"/>
    <w:rsid w:val="003F2AD6"/>
    <w:rsid w:val="003F2C9F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49D"/>
    <w:rsid w:val="003F5804"/>
    <w:rsid w:val="003F6816"/>
    <w:rsid w:val="003F6D3D"/>
    <w:rsid w:val="003F6DAA"/>
    <w:rsid w:val="003F70BE"/>
    <w:rsid w:val="003F7179"/>
    <w:rsid w:val="003F774C"/>
    <w:rsid w:val="004001CF"/>
    <w:rsid w:val="00400F77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8A2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6AA2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24A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684"/>
    <w:rsid w:val="004128A9"/>
    <w:rsid w:val="00412D59"/>
    <w:rsid w:val="00412FF0"/>
    <w:rsid w:val="00413B1D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B2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47B"/>
    <w:rsid w:val="004365A6"/>
    <w:rsid w:val="004365DE"/>
    <w:rsid w:val="0043731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A5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023"/>
    <w:rsid w:val="00446811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C50"/>
    <w:rsid w:val="00450FC0"/>
    <w:rsid w:val="00451ECD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17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066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871"/>
    <w:rsid w:val="00480B4A"/>
    <w:rsid w:val="00480C5D"/>
    <w:rsid w:val="00480D42"/>
    <w:rsid w:val="00480F5B"/>
    <w:rsid w:val="0048179F"/>
    <w:rsid w:val="004820F3"/>
    <w:rsid w:val="004822EA"/>
    <w:rsid w:val="00482911"/>
    <w:rsid w:val="00482D3A"/>
    <w:rsid w:val="00482FCD"/>
    <w:rsid w:val="00483101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032"/>
    <w:rsid w:val="00490812"/>
    <w:rsid w:val="00490FCE"/>
    <w:rsid w:val="00491034"/>
    <w:rsid w:val="0049104B"/>
    <w:rsid w:val="004913D6"/>
    <w:rsid w:val="004914F9"/>
    <w:rsid w:val="00491C53"/>
    <w:rsid w:val="00491D8F"/>
    <w:rsid w:val="00492109"/>
    <w:rsid w:val="004921D2"/>
    <w:rsid w:val="00492519"/>
    <w:rsid w:val="00492843"/>
    <w:rsid w:val="00492CD5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7D9"/>
    <w:rsid w:val="00496B1D"/>
    <w:rsid w:val="00496BA2"/>
    <w:rsid w:val="00496CD8"/>
    <w:rsid w:val="0049707D"/>
    <w:rsid w:val="00497946"/>
    <w:rsid w:val="0049795C"/>
    <w:rsid w:val="004979C8"/>
    <w:rsid w:val="004A046F"/>
    <w:rsid w:val="004A0577"/>
    <w:rsid w:val="004A0590"/>
    <w:rsid w:val="004A0A9F"/>
    <w:rsid w:val="004A0C93"/>
    <w:rsid w:val="004A100D"/>
    <w:rsid w:val="004A144E"/>
    <w:rsid w:val="004A19BB"/>
    <w:rsid w:val="004A1AAC"/>
    <w:rsid w:val="004A1B96"/>
    <w:rsid w:val="004A1D96"/>
    <w:rsid w:val="004A20BF"/>
    <w:rsid w:val="004A21C4"/>
    <w:rsid w:val="004A30F0"/>
    <w:rsid w:val="004A3246"/>
    <w:rsid w:val="004A3428"/>
    <w:rsid w:val="004A3AC3"/>
    <w:rsid w:val="004A4424"/>
    <w:rsid w:val="004A4440"/>
    <w:rsid w:val="004A44FF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68F"/>
    <w:rsid w:val="004B1C2A"/>
    <w:rsid w:val="004B1D4A"/>
    <w:rsid w:val="004B1D9C"/>
    <w:rsid w:val="004B1F2C"/>
    <w:rsid w:val="004B2220"/>
    <w:rsid w:val="004B2CE4"/>
    <w:rsid w:val="004B2E3A"/>
    <w:rsid w:val="004B4272"/>
    <w:rsid w:val="004B4290"/>
    <w:rsid w:val="004B43A2"/>
    <w:rsid w:val="004B4890"/>
    <w:rsid w:val="004B55B4"/>
    <w:rsid w:val="004B5836"/>
    <w:rsid w:val="004B5972"/>
    <w:rsid w:val="004B5ABA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4FD"/>
    <w:rsid w:val="004C4A3D"/>
    <w:rsid w:val="004C4A61"/>
    <w:rsid w:val="004C4B41"/>
    <w:rsid w:val="004C52E4"/>
    <w:rsid w:val="004C5331"/>
    <w:rsid w:val="004C582F"/>
    <w:rsid w:val="004C58B7"/>
    <w:rsid w:val="004C5DFE"/>
    <w:rsid w:val="004C7101"/>
    <w:rsid w:val="004C74E3"/>
    <w:rsid w:val="004C7997"/>
    <w:rsid w:val="004C7E48"/>
    <w:rsid w:val="004D07AB"/>
    <w:rsid w:val="004D0A9D"/>
    <w:rsid w:val="004D0CF6"/>
    <w:rsid w:val="004D110A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0DC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140"/>
    <w:rsid w:val="004E734A"/>
    <w:rsid w:val="004E76A3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635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1CBC"/>
    <w:rsid w:val="005020A7"/>
    <w:rsid w:val="005020C2"/>
    <w:rsid w:val="00502251"/>
    <w:rsid w:val="005029B8"/>
    <w:rsid w:val="00502E6C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9BA"/>
    <w:rsid w:val="00511A83"/>
    <w:rsid w:val="00511ED5"/>
    <w:rsid w:val="00512280"/>
    <w:rsid w:val="00512351"/>
    <w:rsid w:val="005125F2"/>
    <w:rsid w:val="00512FAF"/>
    <w:rsid w:val="005134A4"/>
    <w:rsid w:val="00513D6B"/>
    <w:rsid w:val="00514061"/>
    <w:rsid w:val="00514416"/>
    <w:rsid w:val="00515588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1FFB"/>
    <w:rsid w:val="0052298B"/>
    <w:rsid w:val="00522C13"/>
    <w:rsid w:val="00522C92"/>
    <w:rsid w:val="00523181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0195"/>
    <w:rsid w:val="00530CF1"/>
    <w:rsid w:val="005311C6"/>
    <w:rsid w:val="005311E5"/>
    <w:rsid w:val="00531665"/>
    <w:rsid w:val="00531A4D"/>
    <w:rsid w:val="005321A4"/>
    <w:rsid w:val="005322D6"/>
    <w:rsid w:val="005347CE"/>
    <w:rsid w:val="00534BDA"/>
    <w:rsid w:val="005355E9"/>
    <w:rsid w:val="00535838"/>
    <w:rsid w:val="00535C92"/>
    <w:rsid w:val="00535E34"/>
    <w:rsid w:val="0053620F"/>
    <w:rsid w:val="00536351"/>
    <w:rsid w:val="005364A3"/>
    <w:rsid w:val="00536DA6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282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4F73"/>
    <w:rsid w:val="00545383"/>
    <w:rsid w:val="00546D9C"/>
    <w:rsid w:val="00547320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BBB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1AD"/>
    <w:rsid w:val="0056369E"/>
    <w:rsid w:val="00563952"/>
    <w:rsid w:val="00563DA0"/>
    <w:rsid w:val="005640E3"/>
    <w:rsid w:val="005643A8"/>
    <w:rsid w:val="00564A75"/>
    <w:rsid w:val="00564BF5"/>
    <w:rsid w:val="00564C69"/>
    <w:rsid w:val="00564D2E"/>
    <w:rsid w:val="00565491"/>
    <w:rsid w:val="00565ECE"/>
    <w:rsid w:val="0056653C"/>
    <w:rsid w:val="005667B5"/>
    <w:rsid w:val="005667B8"/>
    <w:rsid w:val="005667FA"/>
    <w:rsid w:val="005668EB"/>
    <w:rsid w:val="00566943"/>
    <w:rsid w:val="00567042"/>
    <w:rsid w:val="005678D1"/>
    <w:rsid w:val="00570093"/>
    <w:rsid w:val="00570866"/>
    <w:rsid w:val="00570956"/>
    <w:rsid w:val="00570D42"/>
    <w:rsid w:val="00570F2F"/>
    <w:rsid w:val="0057110C"/>
    <w:rsid w:val="00571447"/>
    <w:rsid w:val="00571D98"/>
    <w:rsid w:val="00572240"/>
    <w:rsid w:val="00572286"/>
    <w:rsid w:val="00572576"/>
    <w:rsid w:val="00572B83"/>
    <w:rsid w:val="00573131"/>
    <w:rsid w:val="00573650"/>
    <w:rsid w:val="00573C4C"/>
    <w:rsid w:val="00574B0A"/>
    <w:rsid w:val="00574B42"/>
    <w:rsid w:val="00574FE5"/>
    <w:rsid w:val="0057526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3A3B"/>
    <w:rsid w:val="005840A2"/>
    <w:rsid w:val="00584749"/>
    <w:rsid w:val="0058492E"/>
    <w:rsid w:val="00584A37"/>
    <w:rsid w:val="005850D3"/>
    <w:rsid w:val="0058511B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368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6F82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0BD"/>
    <w:rsid w:val="005A2652"/>
    <w:rsid w:val="005A27FF"/>
    <w:rsid w:val="005A302B"/>
    <w:rsid w:val="005A38F6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19E6"/>
    <w:rsid w:val="005B1AFA"/>
    <w:rsid w:val="005B2240"/>
    <w:rsid w:val="005B24A2"/>
    <w:rsid w:val="005B26E5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551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3F8"/>
    <w:rsid w:val="005D17FA"/>
    <w:rsid w:val="005D1DA5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D46"/>
    <w:rsid w:val="005D6EFA"/>
    <w:rsid w:val="005D7240"/>
    <w:rsid w:val="005D732C"/>
    <w:rsid w:val="005D74FD"/>
    <w:rsid w:val="005D7746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6A8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2C97"/>
    <w:rsid w:val="005F36A9"/>
    <w:rsid w:val="005F4138"/>
    <w:rsid w:val="005F42F7"/>
    <w:rsid w:val="005F4395"/>
    <w:rsid w:val="005F48AD"/>
    <w:rsid w:val="005F4C84"/>
    <w:rsid w:val="005F4CE6"/>
    <w:rsid w:val="005F4EB2"/>
    <w:rsid w:val="005F4F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5F7F08"/>
    <w:rsid w:val="0060010E"/>
    <w:rsid w:val="0060047D"/>
    <w:rsid w:val="0060093F"/>
    <w:rsid w:val="00600CDA"/>
    <w:rsid w:val="0060103F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07"/>
    <w:rsid w:val="0060619C"/>
    <w:rsid w:val="006061EA"/>
    <w:rsid w:val="0060686E"/>
    <w:rsid w:val="00607058"/>
    <w:rsid w:val="006073E0"/>
    <w:rsid w:val="006076CB"/>
    <w:rsid w:val="00607C52"/>
    <w:rsid w:val="00607DB0"/>
    <w:rsid w:val="0061034D"/>
    <w:rsid w:val="0061035A"/>
    <w:rsid w:val="00610CA6"/>
    <w:rsid w:val="00610ECF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CF3"/>
    <w:rsid w:val="00612FA0"/>
    <w:rsid w:val="00613AB0"/>
    <w:rsid w:val="00613C8E"/>
    <w:rsid w:val="006143D1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3E95"/>
    <w:rsid w:val="00624602"/>
    <w:rsid w:val="006247CC"/>
    <w:rsid w:val="00624A7B"/>
    <w:rsid w:val="00624BE6"/>
    <w:rsid w:val="00624E98"/>
    <w:rsid w:val="00625784"/>
    <w:rsid w:val="0062589E"/>
    <w:rsid w:val="00625C19"/>
    <w:rsid w:val="00626336"/>
    <w:rsid w:val="0062780D"/>
    <w:rsid w:val="00627C12"/>
    <w:rsid w:val="00627F5D"/>
    <w:rsid w:val="006302C0"/>
    <w:rsid w:val="006302DB"/>
    <w:rsid w:val="00630864"/>
    <w:rsid w:val="00630BB8"/>
    <w:rsid w:val="00630CD3"/>
    <w:rsid w:val="006311B8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30B"/>
    <w:rsid w:val="0064096E"/>
    <w:rsid w:val="006409F2"/>
    <w:rsid w:val="00640C0C"/>
    <w:rsid w:val="00640F16"/>
    <w:rsid w:val="0064157B"/>
    <w:rsid w:val="00641AE0"/>
    <w:rsid w:val="006426CF"/>
    <w:rsid w:val="00642B00"/>
    <w:rsid w:val="00642E76"/>
    <w:rsid w:val="00643E1B"/>
    <w:rsid w:val="00644987"/>
    <w:rsid w:val="00644F65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5C"/>
    <w:rsid w:val="00650CCC"/>
    <w:rsid w:val="00651BE4"/>
    <w:rsid w:val="00651CFC"/>
    <w:rsid w:val="00651E6B"/>
    <w:rsid w:val="00652488"/>
    <w:rsid w:val="00652841"/>
    <w:rsid w:val="006528F6"/>
    <w:rsid w:val="00653074"/>
    <w:rsid w:val="006530DE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3F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6DE4"/>
    <w:rsid w:val="00666E57"/>
    <w:rsid w:val="006671D9"/>
    <w:rsid w:val="00667BC7"/>
    <w:rsid w:val="00667D78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090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A5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D1B"/>
    <w:rsid w:val="00690DEB"/>
    <w:rsid w:val="00690EE2"/>
    <w:rsid w:val="00691498"/>
    <w:rsid w:val="00691F25"/>
    <w:rsid w:val="00692009"/>
    <w:rsid w:val="006924C6"/>
    <w:rsid w:val="0069297A"/>
    <w:rsid w:val="00693304"/>
    <w:rsid w:val="00693342"/>
    <w:rsid w:val="00693A4C"/>
    <w:rsid w:val="00693DA4"/>
    <w:rsid w:val="00694218"/>
    <w:rsid w:val="006944E6"/>
    <w:rsid w:val="0069467F"/>
    <w:rsid w:val="00694773"/>
    <w:rsid w:val="00694C74"/>
    <w:rsid w:val="00694CD2"/>
    <w:rsid w:val="00694D5A"/>
    <w:rsid w:val="00694E14"/>
    <w:rsid w:val="00694E2B"/>
    <w:rsid w:val="00695126"/>
    <w:rsid w:val="00695412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23B"/>
    <w:rsid w:val="006975A8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7E0"/>
    <w:rsid w:val="006A1E92"/>
    <w:rsid w:val="006A21D0"/>
    <w:rsid w:val="006A221B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5DF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ED"/>
    <w:rsid w:val="006B439F"/>
    <w:rsid w:val="006B4542"/>
    <w:rsid w:val="006B4DAD"/>
    <w:rsid w:val="006B50A7"/>
    <w:rsid w:val="006B50B4"/>
    <w:rsid w:val="006B5627"/>
    <w:rsid w:val="006B6556"/>
    <w:rsid w:val="006B672E"/>
    <w:rsid w:val="006B67A8"/>
    <w:rsid w:val="006B6DDD"/>
    <w:rsid w:val="006B6E98"/>
    <w:rsid w:val="006B7650"/>
    <w:rsid w:val="006B7813"/>
    <w:rsid w:val="006B7ABD"/>
    <w:rsid w:val="006C03AC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18F"/>
    <w:rsid w:val="006C3253"/>
    <w:rsid w:val="006C337B"/>
    <w:rsid w:val="006C36F5"/>
    <w:rsid w:val="006C37C9"/>
    <w:rsid w:val="006C38F0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5FAE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1F26"/>
    <w:rsid w:val="006D23B4"/>
    <w:rsid w:val="006D2467"/>
    <w:rsid w:val="006D283A"/>
    <w:rsid w:val="006D2DBB"/>
    <w:rsid w:val="006D4279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1F7C"/>
    <w:rsid w:val="006E27D0"/>
    <w:rsid w:val="006E2C6E"/>
    <w:rsid w:val="006E37DA"/>
    <w:rsid w:val="006E42F8"/>
    <w:rsid w:val="006E441D"/>
    <w:rsid w:val="006E45C3"/>
    <w:rsid w:val="006E588D"/>
    <w:rsid w:val="006E58D5"/>
    <w:rsid w:val="006E5934"/>
    <w:rsid w:val="006E5A2A"/>
    <w:rsid w:val="006E5F5F"/>
    <w:rsid w:val="006E65A4"/>
    <w:rsid w:val="006E6759"/>
    <w:rsid w:val="006E6BB6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260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82B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D4C"/>
    <w:rsid w:val="00703FA3"/>
    <w:rsid w:val="007042C6"/>
    <w:rsid w:val="007042EE"/>
    <w:rsid w:val="00704802"/>
    <w:rsid w:val="00704C04"/>
    <w:rsid w:val="00705375"/>
    <w:rsid w:val="00705A27"/>
    <w:rsid w:val="00705BF6"/>
    <w:rsid w:val="00705CAA"/>
    <w:rsid w:val="007060B8"/>
    <w:rsid w:val="007062BC"/>
    <w:rsid w:val="00706842"/>
    <w:rsid w:val="00707700"/>
    <w:rsid w:val="007079CD"/>
    <w:rsid w:val="00707BF5"/>
    <w:rsid w:val="00707E6D"/>
    <w:rsid w:val="00707FF3"/>
    <w:rsid w:val="007102B3"/>
    <w:rsid w:val="0071073B"/>
    <w:rsid w:val="00711213"/>
    <w:rsid w:val="0071125C"/>
    <w:rsid w:val="00711380"/>
    <w:rsid w:val="0071162E"/>
    <w:rsid w:val="00711733"/>
    <w:rsid w:val="00712347"/>
    <w:rsid w:val="00712710"/>
    <w:rsid w:val="0071298B"/>
    <w:rsid w:val="00712A84"/>
    <w:rsid w:val="00712ACC"/>
    <w:rsid w:val="00713651"/>
    <w:rsid w:val="0071398E"/>
    <w:rsid w:val="00713B0F"/>
    <w:rsid w:val="00713CBA"/>
    <w:rsid w:val="00713F83"/>
    <w:rsid w:val="00714294"/>
    <w:rsid w:val="0071494D"/>
    <w:rsid w:val="00714BAF"/>
    <w:rsid w:val="00714CA6"/>
    <w:rsid w:val="00714F6D"/>
    <w:rsid w:val="007152CE"/>
    <w:rsid w:val="00715428"/>
    <w:rsid w:val="007157AD"/>
    <w:rsid w:val="0071588C"/>
    <w:rsid w:val="00715E37"/>
    <w:rsid w:val="00715F22"/>
    <w:rsid w:val="00715FF7"/>
    <w:rsid w:val="0071625E"/>
    <w:rsid w:val="007165AC"/>
    <w:rsid w:val="00716732"/>
    <w:rsid w:val="007174C2"/>
    <w:rsid w:val="007177B0"/>
    <w:rsid w:val="00717CF6"/>
    <w:rsid w:val="00717FDB"/>
    <w:rsid w:val="00720029"/>
    <w:rsid w:val="007208F6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2DF6"/>
    <w:rsid w:val="00723337"/>
    <w:rsid w:val="00723B0D"/>
    <w:rsid w:val="00723C9A"/>
    <w:rsid w:val="00723F10"/>
    <w:rsid w:val="00723FB6"/>
    <w:rsid w:val="00724375"/>
    <w:rsid w:val="007244BE"/>
    <w:rsid w:val="00724DD9"/>
    <w:rsid w:val="007253EF"/>
    <w:rsid w:val="00725570"/>
    <w:rsid w:val="00725630"/>
    <w:rsid w:val="00725A8F"/>
    <w:rsid w:val="00726556"/>
    <w:rsid w:val="00726579"/>
    <w:rsid w:val="00726718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4213"/>
    <w:rsid w:val="007452BB"/>
    <w:rsid w:val="00745BCF"/>
    <w:rsid w:val="00745D88"/>
    <w:rsid w:val="00746009"/>
    <w:rsid w:val="00746035"/>
    <w:rsid w:val="00746639"/>
    <w:rsid w:val="00746E3C"/>
    <w:rsid w:val="00746FB1"/>
    <w:rsid w:val="007472CD"/>
    <w:rsid w:val="00747A87"/>
    <w:rsid w:val="00747D1F"/>
    <w:rsid w:val="007501B9"/>
    <w:rsid w:val="00750272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C5A"/>
    <w:rsid w:val="00755D28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AB0"/>
    <w:rsid w:val="00764B17"/>
    <w:rsid w:val="00764B85"/>
    <w:rsid w:val="0076502C"/>
    <w:rsid w:val="00766106"/>
    <w:rsid w:val="00766514"/>
    <w:rsid w:val="00766C68"/>
    <w:rsid w:val="00767059"/>
    <w:rsid w:val="007673DC"/>
    <w:rsid w:val="007675CA"/>
    <w:rsid w:val="00767901"/>
    <w:rsid w:val="00767B3D"/>
    <w:rsid w:val="0077024D"/>
    <w:rsid w:val="0077024E"/>
    <w:rsid w:val="007709CD"/>
    <w:rsid w:val="0077132F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59F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27D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152"/>
    <w:rsid w:val="0079120B"/>
    <w:rsid w:val="0079137D"/>
    <w:rsid w:val="00791A17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2F3"/>
    <w:rsid w:val="007A3412"/>
    <w:rsid w:val="007A3B1E"/>
    <w:rsid w:val="007A502B"/>
    <w:rsid w:val="007A5136"/>
    <w:rsid w:val="007A587E"/>
    <w:rsid w:val="007A58D1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AC"/>
    <w:rsid w:val="007B25E8"/>
    <w:rsid w:val="007B292A"/>
    <w:rsid w:val="007B29B6"/>
    <w:rsid w:val="007B2D00"/>
    <w:rsid w:val="007B2EA3"/>
    <w:rsid w:val="007B3C16"/>
    <w:rsid w:val="007B4437"/>
    <w:rsid w:val="007B44DA"/>
    <w:rsid w:val="007B47DE"/>
    <w:rsid w:val="007B4AF0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38F"/>
    <w:rsid w:val="007B6D48"/>
    <w:rsid w:val="007B6D9E"/>
    <w:rsid w:val="007B73BF"/>
    <w:rsid w:val="007B767B"/>
    <w:rsid w:val="007B7758"/>
    <w:rsid w:val="007B785B"/>
    <w:rsid w:val="007B7CBE"/>
    <w:rsid w:val="007C090F"/>
    <w:rsid w:val="007C0D06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4BDE"/>
    <w:rsid w:val="007C50E4"/>
    <w:rsid w:val="007C5103"/>
    <w:rsid w:val="007C54D3"/>
    <w:rsid w:val="007C58A5"/>
    <w:rsid w:val="007C5BA2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C78D1"/>
    <w:rsid w:val="007D015F"/>
    <w:rsid w:val="007D0171"/>
    <w:rsid w:val="007D0ABD"/>
    <w:rsid w:val="007D1278"/>
    <w:rsid w:val="007D1C73"/>
    <w:rsid w:val="007D1CDE"/>
    <w:rsid w:val="007D1FA7"/>
    <w:rsid w:val="007D1FDB"/>
    <w:rsid w:val="007D207F"/>
    <w:rsid w:val="007D270E"/>
    <w:rsid w:val="007D300C"/>
    <w:rsid w:val="007D3092"/>
    <w:rsid w:val="007D31EB"/>
    <w:rsid w:val="007D37DA"/>
    <w:rsid w:val="007D390B"/>
    <w:rsid w:val="007D3B0C"/>
    <w:rsid w:val="007D3B92"/>
    <w:rsid w:val="007D3DCA"/>
    <w:rsid w:val="007D4202"/>
    <w:rsid w:val="007D4670"/>
    <w:rsid w:val="007D4F3A"/>
    <w:rsid w:val="007D501F"/>
    <w:rsid w:val="007D5734"/>
    <w:rsid w:val="007D585D"/>
    <w:rsid w:val="007D58F8"/>
    <w:rsid w:val="007D59E1"/>
    <w:rsid w:val="007D59FB"/>
    <w:rsid w:val="007D6181"/>
    <w:rsid w:val="007D619E"/>
    <w:rsid w:val="007D635D"/>
    <w:rsid w:val="007D6553"/>
    <w:rsid w:val="007D73CE"/>
    <w:rsid w:val="007D75B7"/>
    <w:rsid w:val="007D76BB"/>
    <w:rsid w:val="007D7728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60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3A5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8A2"/>
    <w:rsid w:val="007F1A01"/>
    <w:rsid w:val="007F1D76"/>
    <w:rsid w:val="007F2177"/>
    <w:rsid w:val="007F36AE"/>
    <w:rsid w:val="007F4796"/>
    <w:rsid w:val="007F4BE8"/>
    <w:rsid w:val="007F4FDC"/>
    <w:rsid w:val="007F512E"/>
    <w:rsid w:val="007F684E"/>
    <w:rsid w:val="007F6D88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DE2"/>
    <w:rsid w:val="00807E2D"/>
    <w:rsid w:val="00807F0D"/>
    <w:rsid w:val="00810B89"/>
    <w:rsid w:val="00810BA0"/>
    <w:rsid w:val="00811615"/>
    <w:rsid w:val="00811963"/>
    <w:rsid w:val="00811FA3"/>
    <w:rsid w:val="008125EF"/>
    <w:rsid w:val="00812A64"/>
    <w:rsid w:val="00812C07"/>
    <w:rsid w:val="008137D2"/>
    <w:rsid w:val="00813EAE"/>
    <w:rsid w:val="008141A3"/>
    <w:rsid w:val="0081471C"/>
    <w:rsid w:val="00814E2F"/>
    <w:rsid w:val="0081509B"/>
    <w:rsid w:val="0081520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238"/>
    <w:rsid w:val="00823471"/>
    <w:rsid w:val="00823762"/>
    <w:rsid w:val="0082409C"/>
    <w:rsid w:val="00824138"/>
    <w:rsid w:val="008252B4"/>
    <w:rsid w:val="008253D8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54A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6F4"/>
    <w:rsid w:val="0084096D"/>
    <w:rsid w:val="00840C45"/>
    <w:rsid w:val="00841068"/>
    <w:rsid w:val="00841140"/>
    <w:rsid w:val="008411BE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47EC"/>
    <w:rsid w:val="00844AC7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10B"/>
    <w:rsid w:val="0085264C"/>
    <w:rsid w:val="00852861"/>
    <w:rsid w:val="008529DA"/>
    <w:rsid w:val="00852B8F"/>
    <w:rsid w:val="00852CF7"/>
    <w:rsid w:val="008531A0"/>
    <w:rsid w:val="00853D52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3BC"/>
    <w:rsid w:val="0085748F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2C33"/>
    <w:rsid w:val="00863218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689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E95"/>
    <w:rsid w:val="00877598"/>
    <w:rsid w:val="008775B1"/>
    <w:rsid w:val="00877BED"/>
    <w:rsid w:val="00877CE8"/>
    <w:rsid w:val="00877EC6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1D09"/>
    <w:rsid w:val="00882A01"/>
    <w:rsid w:val="00882ABE"/>
    <w:rsid w:val="008833CB"/>
    <w:rsid w:val="00884128"/>
    <w:rsid w:val="00884AE9"/>
    <w:rsid w:val="00884D5B"/>
    <w:rsid w:val="0088530E"/>
    <w:rsid w:val="00885FE5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0CA"/>
    <w:rsid w:val="008955A7"/>
    <w:rsid w:val="00895865"/>
    <w:rsid w:val="00895DE4"/>
    <w:rsid w:val="00895EF7"/>
    <w:rsid w:val="00896CBC"/>
    <w:rsid w:val="00896DE0"/>
    <w:rsid w:val="00896F08"/>
    <w:rsid w:val="00897026"/>
    <w:rsid w:val="0089718B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C79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5F65"/>
    <w:rsid w:val="008B6916"/>
    <w:rsid w:val="008B6BA2"/>
    <w:rsid w:val="008B6FED"/>
    <w:rsid w:val="008B7003"/>
    <w:rsid w:val="008B75DB"/>
    <w:rsid w:val="008B7CD4"/>
    <w:rsid w:val="008B7D24"/>
    <w:rsid w:val="008C03DA"/>
    <w:rsid w:val="008C04E3"/>
    <w:rsid w:val="008C0DFD"/>
    <w:rsid w:val="008C1171"/>
    <w:rsid w:val="008C124F"/>
    <w:rsid w:val="008C1C44"/>
    <w:rsid w:val="008C1E46"/>
    <w:rsid w:val="008C20FC"/>
    <w:rsid w:val="008C24D8"/>
    <w:rsid w:val="008C2A39"/>
    <w:rsid w:val="008C33AC"/>
    <w:rsid w:val="008C3A43"/>
    <w:rsid w:val="008C40FF"/>
    <w:rsid w:val="008C45C6"/>
    <w:rsid w:val="008C47D8"/>
    <w:rsid w:val="008C5170"/>
    <w:rsid w:val="008C53FD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9D4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0A25"/>
    <w:rsid w:val="008E1662"/>
    <w:rsid w:val="008E16A8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0E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D0A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1BA6"/>
    <w:rsid w:val="009025D4"/>
    <w:rsid w:val="009027C9"/>
    <w:rsid w:val="00902C29"/>
    <w:rsid w:val="00902FB5"/>
    <w:rsid w:val="0090319E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1B0C"/>
    <w:rsid w:val="009122C3"/>
    <w:rsid w:val="00912A00"/>
    <w:rsid w:val="00912B56"/>
    <w:rsid w:val="00912FF1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781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6C45"/>
    <w:rsid w:val="00927606"/>
    <w:rsid w:val="00927E28"/>
    <w:rsid w:val="0093056B"/>
    <w:rsid w:val="00930A7F"/>
    <w:rsid w:val="00930E47"/>
    <w:rsid w:val="00931238"/>
    <w:rsid w:val="00931431"/>
    <w:rsid w:val="0093159C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1F5"/>
    <w:rsid w:val="009351F9"/>
    <w:rsid w:val="009353AC"/>
    <w:rsid w:val="00935A73"/>
    <w:rsid w:val="00935BE9"/>
    <w:rsid w:val="00935F8A"/>
    <w:rsid w:val="00935FFC"/>
    <w:rsid w:val="00936195"/>
    <w:rsid w:val="009361F9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339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B97"/>
    <w:rsid w:val="00944D6A"/>
    <w:rsid w:val="009450B4"/>
    <w:rsid w:val="00945987"/>
    <w:rsid w:val="00945D78"/>
    <w:rsid w:val="00946073"/>
    <w:rsid w:val="00946391"/>
    <w:rsid w:val="00946423"/>
    <w:rsid w:val="00946D40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DBB"/>
    <w:rsid w:val="00955F58"/>
    <w:rsid w:val="00955F74"/>
    <w:rsid w:val="00956009"/>
    <w:rsid w:val="009565DE"/>
    <w:rsid w:val="00956AA4"/>
    <w:rsid w:val="009571CC"/>
    <w:rsid w:val="009576D7"/>
    <w:rsid w:val="00957974"/>
    <w:rsid w:val="00957CFC"/>
    <w:rsid w:val="00957E06"/>
    <w:rsid w:val="00957F12"/>
    <w:rsid w:val="00957F7A"/>
    <w:rsid w:val="009601EC"/>
    <w:rsid w:val="009605E1"/>
    <w:rsid w:val="00960679"/>
    <w:rsid w:val="00960840"/>
    <w:rsid w:val="009608B3"/>
    <w:rsid w:val="009609DC"/>
    <w:rsid w:val="0096157D"/>
    <w:rsid w:val="00961588"/>
    <w:rsid w:val="00961BC8"/>
    <w:rsid w:val="00961CF0"/>
    <w:rsid w:val="00961D9C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CF6"/>
    <w:rsid w:val="00965F76"/>
    <w:rsid w:val="0096618F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1C"/>
    <w:rsid w:val="00973AB8"/>
    <w:rsid w:val="00973FA0"/>
    <w:rsid w:val="00973FAC"/>
    <w:rsid w:val="00975AF9"/>
    <w:rsid w:val="00976342"/>
    <w:rsid w:val="00976673"/>
    <w:rsid w:val="00976813"/>
    <w:rsid w:val="00977185"/>
    <w:rsid w:val="0097725D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091"/>
    <w:rsid w:val="009851A5"/>
    <w:rsid w:val="009851CE"/>
    <w:rsid w:val="00985277"/>
    <w:rsid w:val="009857B8"/>
    <w:rsid w:val="00985EFC"/>
    <w:rsid w:val="009867CF"/>
    <w:rsid w:val="00986F48"/>
    <w:rsid w:val="009874DB"/>
    <w:rsid w:val="00987744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39A3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6F51"/>
    <w:rsid w:val="009A730C"/>
    <w:rsid w:val="009A766E"/>
    <w:rsid w:val="009B034C"/>
    <w:rsid w:val="009B05E7"/>
    <w:rsid w:val="009B06FB"/>
    <w:rsid w:val="009B0AB9"/>
    <w:rsid w:val="009B0AEC"/>
    <w:rsid w:val="009B0F13"/>
    <w:rsid w:val="009B12C5"/>
    <w:rsid w:val="009B19EC"/>
    <w:rsid w:val="009B1FB8"/>
    <w:rsid w:val="009B2354"/>
    <w:rsid w:val="009B24F8"/>
    <w:rsid w:val="009B258F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1C3"/>
    <w:rsid w:val="009C3620"/>
    <w:rsid w:val="009C3ACC"/>
    <w:rsid w:val="009C3BB7"/>
    <w:rsid w:val="009C3E9F"/>
    <w:rsid w:val="009C412E"/>
    <w:rsid w:val="009C4208"/>
    <w:rsid w:val="009C426B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CCF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B7B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1FF"/>
    <w:rsid w:val="009E2674"/>
    <w:rsid w:val="009E26C7"/>
    <w:rsid w:val="009E2E2D"/>
    <w:rsid w:val="009E37E3"/>
    <w:rsid w:val="009E3CAD"/>
    <w:rsid w:val="009E4276"/>
    <w:rsid w:val="009E5632"/>
    <w:rsid w:val="009E584B"/>
    <w:rsid w:val="009E5AE4"/>
    <w:rsid w:val="009E5DF7"/>
    <w:rsid w:val="009E6387"/>
    <w:rsid w:val="009E6B88"/>
    <w:rsid w:val="009E6D29"/>
    <w:rsid w:val="009E6ED8"/>
    <w:rsid w:val="009E6F11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0E"/>
    <w:rsid w:val="009F1AB4"/>
    <w:rsid w:val="009F2180"/>
    <w:rsid w:val="009F26A0"/>
    <w:rsid w:val="009F2754"/>
    <w:rsid w:val="009F2C36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11D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065"/>
    <w:rsid w:val="00A144BC"/>
    <w:rsid w:val="00A145B4"/>
    <w:rsid w:val="00A148A8"/>
    <w:rsid w:val="00A14FB4"/>
    <w:rsid w:val="00A15C2F"/>
    <w:rsid w:val="00A1650A"/>
    <w:rsid w:val="00A16CAF"/>
    <w:rsid w:val="00A173CE"/>
    <w:rsid w:val="00A17566"/>
    <w:rsid w:val="00A175C6"/>
    <w:rsid w:val="00A177A2"/>
    <w:rsid w:val="00A17810"/>
    <w:rsid w:val="00A1796B"/>
    <w:rsid w:val="00A17B2E"/>
    <w:rsid w:val="00A21089"/>
    <w:rsid w:val="00A211CE"/>
    <w:rsid w:val="00A21557"/>
    <w:rsid w:val="00A21B10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CC4"/>
    <w:rsid w:val="00A32F44"/>
    <w:rsid w:val="00A333BD"/>
    <w:rsid w:val="00A341AC"/>
    <w:rsid w:val="00A3445E"/>
    <w:rsid w:val="00A34D72"/>
    <w:rsid w:val="00A34F3C"/>
    <w:rsid w:val="00A35231"/>
    <w:rsid w:val="00A35408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460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735"/>
    <w:rsid w:val="00A47D46"/>
    <w:rsid w:val="00A47DD3"/>
    <w:rsid w:val="00A5026B"/>
    <w:rsid w:val="00A50719"/>
    <w:rsid w:val="00A50A5D"/>
    <w:rsid w:val="00A50C25"/>
    <w:rsid w:val="00A510BA"/>
    <w:rsid w:val="00A5157F"/>
    <w:rsid w:val="00A518DC"/>
    <w:rsid w:val="00A520BF"/>
    <w:rsid w:val="00A52175"/>
    <w:rsid w:val="00A5286F"/>
    <w:rsid w:val="00A52EE9"/>
    <w:rsid w:val="00A52F24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A9E"/>
    <w:rsid w:val="00A60C2C"/>
    <w:rsid w:val="00A61061"/>
    <w:rsid w:val="00A62115"/>
    <w:rsid w:val="00A621CF"/>
    <w:rsid w:val="00A62269"/>
    <w:rsid w:val="00A62298"/>
    <w:rsid w:val="00A624B8"/>
    <w:rsid w:val="00A629F1"/>
    <w:rsid w:val="00A629FF"/>
    <w:rsid w:val="00A62D43"/>
    <w:rsid w:val="00A62EDB"/>
    <w:rsid w:val="00A63011"/>
    <w:rsid w:val="00A632EE"/>
    <w:rsid w:val="00A63790"/>
    <w:rsid w:val="00A64333"/>
    <w:rsid w:val="00A64637"/>
    <w:rsid w:val="00A64A57"/>
    <w:rsid w:val="00A64B0A"/>
    <w:rsid w:val="00A64C47"/>
    <w:rsid w:val="00A65018"/>
    <w:rsid w:val="00A65C30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67249"/>
    <w:rsid w:val="00A703C8"/>
    <w:rsid w:val="00A70FD7"/>
    <w:rsid w:val="00A716D9"/>
    <w:rsid w:val="00A7192E"/>
    <w:rsid w:val="00A71A41"/>
    <w:rsid w:val="00A71B0A"/>
    <w:rsid w:val="00A7255D"/>
    <w:rsid w:val="00A72E3A"/>
    <w:rsid w:val="00A73040"/>
    <w:rsid w:val="00A7356E"/>
    <w:rsid w:val="00A739A8"/>
    <w:rsid w:val="00A73C5C"/>
    <w:rsid w:val="00A73EF7"/>
    <w:rsid w:val="00A74153"/>
    <w:rsid w:val="00A74BEB"/>
    <w:rsid w:val="00A74E68"/>
    <w:rsid w:val="00A752C2"/>
    <w:rsid w:val="00A767C1"/>
    <w:rsid w:val="00A7725A"/>
    <w:rsid w:val="00A77304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2AB"/>
    <w:rsid w:val="00A82671"/>
    <w:rsid w:val="00A826E1"/>
    <w:rsid w:val="00A829B9"/>
    <w:rsid w:val="00A82B79"/>
    <w:rsid w:val="00A8390B"/>
    <w:rsid w:val="00A83DA1"/>
    <w:rsid w:val="00A83EB8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F0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2F3"/>
    <w:rsid w:val="00AA5C96"/>
    <w:rsid w:val="00AA5F20"/>
    <w:rsid w:val="00AA5F3B"/>
    <w:rsid w:val="00AA6394"/>
    <w:rsid w:val="00AA642B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05A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48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492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521"/>
    <w:rsid w:val="00AD0D61"/>
    <w:rsid w:val="00AD1695"/>
    <w:rsid w:val="00AD169C"/>
    <w:rsid w:val="00AD174F"/>
    <w:rsid w:val="00AD1A52"/>
    <w:rsid w:val="00AD1E98"/>
    <w:rsid w:val="00AD2074"/>
    <w:rsid w:val="00AD2603"/>
    <w:rsid w:val="00AD2629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1C8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0897"/>
    <w:rsid w:val="00AE1EED"/>
    <w:rsid w:val="00AE1FB2"/>
    <w:rsid w:val="00AE22AE"/>
    <w:rsid w:val="00AE2AC3"/>
    <w:rsid w:val="00AE2D6F"/>
    <w:rsid w:val="00AE3099"/>
    <w:rsid w:val="00AE356C"/>
    <w:rsid w:val="00AE3A83"/>
    <w:rsid w:val="00AE3C26"/>
    <w:rsid w:val="00AE44C2"/>
    <w:rsid w:val="00AE44DB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7FC"/>
    <w:rsid w:val="00AE6AEB"/>
    <w:rsid w:val="00AE711A"/>
    <w:rsid w:val="00AE78E9"/>
    <w:rsid w:val="00AF0315"/>
    <w:rsid w:val="00AF0410"/>
    <w:rsid w:val="00AF050B"/>
    <w:rsid w:val="00AF0877"/>
    <w:rsid w:val="00AF089A"/>
    <w:rsid w:val="00AF0CF0"/>
    <w:rsid w:val="00AF1056"/>
    <w:rsid w:val="00AF12D8"/>
    <w:rsid w:val="00AF136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754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4F9"/>
    <w:rsid w:val="00B0370F"/>
    <w:rsid w:val="00B037CE"/>
    <w:rsid w:val="00B03978"/>
    <w:rsid w:val="00B03A33"/>
    <w:rsid w:val="00B03A7E"/>
    <w:rsid w:val="00B03DDD"/>
    <w:rsid w:val="00B040C9"/>
    <w:rsid w:val="00B040F9"/>
    <w:rsid w:val="00B0414E"/>
    <w:rsid w:val="00B04179"/>
    <w:rsid w:val="00B04321"/>
    <w:rsid w:val="00B04B14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2D2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852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BCD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6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619C"/>
    <w:rsid w:val="00B36B10"/>
    <w:rsid w:val="00B36F74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745"/>
    <w:rsid w:val="00B43CE1"/>
    <w:rsid w:val="00B440C9"/>
    <w:rsid w:val="00B440D7"/>
    <w:rsid w:val="00B443C9"/>
    <w:rsid w:val="00B4477F"/>
    <w:rsid w:val="00B44817"/>
    <w:rsid w:val="00B45224"/>
    <w:rsid w:val="00B452F1"/>
    <w:rsid w:val="00B453C6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CD2"/>
    <w:rsid w:val="00B51EC4"/>
    <w:rsid w:val="00B5276E"/>
    <w:rsid w:val="00B52968"/>
    <w:rsid w:val="00B532DB"/>
    <w:rsid w:val="00B5354B"/>
    <w:rsid w:val="00B5369D"/>
    <w:rsid w:val="00B538C1"/>
    <w:rsid w:val="00B53A19"/>
    <w:rsid w:val="00B53ED3"/>
    <w:rsid w:val="00B54024"/>
    <w:rsid w:val="00B540DD"/>
    <w:rsid w:val="00B540EB"/>
    <w:rsid w:val="00B5422A"/>
    <w:rsid w:val="00B54F11"/>
    <w:rsid w:val="00B551E0"/>
    <w:rsid w:val="00B556BD"/>
    <w:rsid w:val="00B557D3"/>
    <w:rsid w:val="00B558EF"/>
    <w:rsid w:val="00B56263"/>
    <w:rsid w:val="00B56BF2"/>
    <w:rsid w:val="00B56F9F"/>
    <w:rsid w:val="00B5734B"/>
    <w:rsid w:val="00B6057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67B09"/>
    <w:rsid w:val="00B7020E"/>
    <w:rsid w:val="00B708C6"/>
    <w:rsid w:val="00B7114E"/>
    <w:rsid w:val="00B71174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3A6"/>
    <w:rsid w:val="00B774B1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DE"/>
    <w:rsid w:val="00B80CA4"/>
    <w:rsid w:val="00B80E75"/>
    <w:rsid w:val="00B81198"/>
    <w:rsid w:val="00B81689"/>
    <w:rsid w:val="00B81D01"/>
    <w:rsid w:val="00B81EB6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2AF"/>
    <w:rsid w:val="00B9253C"/>
    <w:rsid w:val="00B9292F"/>
    <w:rsid w:val="00B92BDE"/>
    <w:rsid w:val="00B92F21"/>
    <w:rsid w:val="00B9325F"/>
    <w:rsid w:val="00B937BD"/>
    <w:rsid w:val="00B93B03"/>
    <w:rsid w:val="00B93D12"/>
    <w:rsid w:val="00B940E0"/>
    <w:rsid w:val="00B94250"/>
    <w:rsid w:val="00B94291"/>
    <w:rsid w:val="00B94422"/>
    <w:rsid w:val="00B948D0"/>
    <w:rsid w:val="00B94A90"/>
    <w:rsid w:val="00B94B22"/>
    <w:rsid w:val="00B94B62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9F9"/>
    <w:rsid w:val="00BA4B86"/>
    <w:rsid w:val="00BA5461"/>
    <w:rsid w:val="00BA57D1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1A5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467"/>
    <w:rsid w:val="00BC36A4"/>
    <w:rsid w:val="00BC3AB1"/>
    <w:rsid w:val="00BC3C35"/>
    <w:rsid w:val="00BC4836"/>
    <w:rsid w:val="00BC4B73"/>
    <w:rsid w:val="00BC4B7E"/>
    <w:rsid w:val="00BC53D2"/>
    <w:rsid w:val="00BC55B2"/>
    <w:rsid w:val="00BC57F6"/>
    <w:rsid w:val="00BC61B2"/>
    <w:rsid w:val="00BC61C2"/>
    <w:rsid w:val="00BC672D"/>
    <w:rsid w:val="00BC6A5F"/>
    <w:rsid w:val="00BC6BEC"/>
    <w:rsid w:val="00BC726F"/>
    <w:rsid w:val="00BC7612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738"/>
    <w:rsid w:val="00BD3B61"/>
    <w:rsid w:val="00BD3CD2"/>
    <w:rsid w:val="00BD3E64"/>
    <w:rsid w:val="00BD5151"/>
    <w:rsid w:val="00BD56A8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0AC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4AD6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D93"/>
    <w:rsid w:val="00BF2FB0"/>
    <w:rsid w:val="00BF307F"/>
    <w:rsid w:val="00BF311E"/>
    <w:rsid w:val="00BF3370"/>
    <w:rsid w:val="00BF368F"/>
    <w:rsid w:val="00BF386F"/>
    <w:rsid w:val="00BF3E52"/>
    <w:rsid w:val="00BF4169"/>
    <w:rsid w:val="00BF423C"/>
    <w:rsid w:val="00BF5A1C"/>
    <w:rsid w:val="00BF60F5"/>
    <w:rsid w:val="00BF66B1"/>
    <w:rsid w:val="00BF6E62"/>
    <w:rsid w:val="00BF6FDE"/>
    <w:rsid w:val="00BF7356"/>
    <w:rsid w:val="00C00287"/>
    <w:rsid w:val="00C009FB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3E81"/>
    <w:rsid w:val="00C040FD"/>
    <w:rsid w:val="00C04151"/>
    <w:rsid w:val="00C0415A"/>
    <w:rsid w:val="00C05890"/>
    <w:rsid w:val="00C06591"/>
    <w:rsid w:val="00C065B6"/>
    <w:rsid w:val="00C068E1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5A"/>
    <w:rsid w:val="00C10AFC"/>
    <w:rsid w:val="00C10C83"/>
    <w:rsid w:val="00C110E1"/>
    <w:rsid w:val="00C110EE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158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2FE2"/>
    <w:rsid w:val="00C230CD"/>
    <w:rsid w:val="00C2344B"/>
    <w:rsid w:val="00C239AC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86A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32F"/>
    <w:rsid w:val="00C42D8E"/>
    <w:rsid w:val="00C43116"/>
    <w:rsid w:val="00C43601"/>
    <w:rsid w:val="00C4367F"/>
    <w:rsid w:val="00C43809"/>
    <w:rsid w:val="00C4398A"/>
    <w:rsid w:val="00C43DDE"/>
    <w:rsid w:val="00C44044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6B2"/>
    <w:rsid w:val="00C47932"/>
    <w:rsid w:val="00C504C5"/>
    <w:rsid w:val="00C50C47"/>
    <w:rsid w:val="00C50E2E"/>
    <w:rsid w:val="00C50E63"/>
    <w:rsid w:val="00C51088"/>
    <w:rsid w:val="00C52146"/>
    <w:rsid w:val="00C527C9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4A0"/>
    <w:rsid w:val="00C57750"/>
    <w:rsid w:val="00C602A0"/>
    <w:rsid w:val="00C60454"/>
    <w:rsid w:val="00C6098E"/>
    <w:rsid w:val="00C60C40"/>
    <w:rsid w:val="00C61415"/>
    <w:rsid w:val="00C617FD"/>
    <w:rsid w:val="00C61EC0"/>
    <w:rsid w:val="00C62349"/>
    <w:rsid w:val="00C62A28"/>
    <w:rsid w:val="00C62A7D"/>
    <w:rsid w:val="00C62D3B"/>
    <w:rsid w:val="00C62F88"/>
    <w:rsid w:val="00C63033"/>
    <w:rsid w:val="00C632CF"/>
    <w:rsid w:val="00C6347E"/>
    <w:rsid w:val="00C63508"/>
    <w:rsid w:val="00C638D8"/>
    <w:rsid w:val="00C63B5D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C24"/>
    <w:rsid w:val="00C73E31"/>
    <w:rsid w:val="00C74929"/>
    <w:rsid w:val="00C74CC0"/>
    <w:rsid w:val="00C74D8E"/>
    <w:rsid w:val="00C75188"/>
    <w:rsid w:val="00C75B57"/>
    <w:rsid w:val="00C76191"/>
    <w:rsid w:val="00C76256"/>
    <w:rsid w:val="00C7673C"/>
    <w:rsid w:val="00C76819"/>
    <w:rsid w:val="00C77219"/>
    <w:rsid w:val="00C7728F"/>
    <w:rsid w:val="00C775A9"/>
    <w:rsid w:val="00C778C7"/>
    <w:rsid w:val="00C77F55"/>
    <w:rsid w:val="00C808F8"/>
    <w:rsid w:val="00C80E62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53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31C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97A5C"/>
    <w:rsid w:val="00C97C17"/>
    <w:rsid w:val="00CA0E39"/>
    <w:rsid w:val="00CA0E91"/>
    <w:rsid w:val="00CA12AA"/>
    <w:rsid w:val="00CA142E"/>
    <w:rsid w:val="00CA1555"/>
    <w:rsid w:val="00CA180E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547"/>
    <w:rsid w:val="00CB3764"/>
    <w:rsid w:val="00CB3967"/>
    <w:rsid w:val="00CB396C"/>
    <w:rsid w:val="00CB3D6E"/>
    <w:rsid w:val="00CB42CE"/>
    <w:rsid w:val="00CB44E0"/>
    <w:rsid w:val="00CB4A73"/>
    <w:rsid w:val="00CB4AF1"/>
    <w:rsid w:val="00CB4D39"/>
    <w:rsid w:val="00CB4D68"/>
    <w:rsid w:val="00CB6019"/>
    <w:rsid w:val="00CB6CE9"/>
    <w:rsid w:val="00CB6DE8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880"/>
    <w:rsid w:val="00CC5EED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4E3"/>
    <w:rsid w:val="00CD251F"/>
    <w:rsid w:val="00CD25D3"/>
    <w:rsid w:val="00CD2C1A"/>
    <w:rsid w:val="00CD2C5F"/>
    <w:rsid w:val="00CD2E49"/>
    <w:rsid w:val="00CD2F1A"/>
    <w:rsid w:val="00CD330B"/>
    <w:rsid w:val="00CD335A"/>
    <w:rsid w:val="00CD3764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075"/>
    <w:rsid w:val="00CD7B78"/>
    <w:rsid w:val="00CE0166"/>
    <w:rsid w:val="00CE06FE"/>
    <w:rsid w:val="00CE077E"/>
    <w:rsid w:val="00CE080A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8B5"/>
    <w:rsid w:val="00CF2BF8"/>
    <w:rsid w:val="00CF30C1"/>
    <w:rsid w:val="00CF39D5"/>
    <w:rsid w:val="00CF3AB8"/>
    <w:rsid w:val="00CF44B0"/>
    <w:rsid w:val="00CF44FD"/>
    <w:rsid w:val="00CF50EF"/>
    <w:rsid w:val="00CF521B"/>
    <w:rsid w:val="00CF564E"/>
    <w:rsid w:val="00CF576B"/>
    <w:rsid w:val="00CF59A2"/>
    <w:rsid w:val="00CF5B83"/>
    <w:rsid w:val="00CF5C88"/>
    <w:rsid w:val="00CF63BB"/>
    <w:rsid w:val="00CF649A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19E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2FF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07B6F"/>
    <w:rsid w:val="00D10004"/>
    <w:rsid w:val="00D103A7"/>
    <w:rsid w:val="00D111A3"/>
    <w:rsid w:val="00D114EC"/>
    <w:rsid w:val="00D122D7"/>
    <w:rsid w:val="00D1246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6CE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3"/>
    <w:rsid w:val="00D22839"/>
    <w:rsid w:val="00D2285F"/>
    <w:rsid w:val="00D2331E"/>
    <w:rsid w:val="00D23576"/>
    <w:rsid w:val="00D23978"/>
    <w:rsid w:val="00D239C8"/>
    <w:rsid w:val="00D24500"/>
    <w:rsid w:val="00D2489C"/>
    <w:rsid w:val="00D248FF"/>
    <w:rsid w:val="00D24A01"/>
    <w:rsid w:val="00D25410"/>
    <w:rsid w:val="00D25576"/>
    <w:rsid w:val="00D257F1"/>
    <w:rsid w:val="00D25CE9"/>
    <w:rsid w:val="00D25E3F"/>
    <w:rsid w:val="00D262D0"/>
    <w:rsid w:val="00D26453"/>
    <w:rsid w:val="00D26680"/>
    <w:rsid w:val="00D268EE"/>
    <w:rsid w:val="00D269E1"/>
    <w:rsid w:val="00D26EC0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1325"/>
    <w:rsid w:val="00D31941"/>
    <w:rsid w:val="00D32393"/>
    <w:rsid w:val="00D324A1"/>
    <w:rsid w:val="00D324F5"/>
    <w:rsid w:val="00D32990"/>
    <w:rsid w:val="00D32A4B"/>
    <w:rsid w:val="00D32A58"/>
    <w:rsid w:val="00D3312B"/>
    <w:rsid w:val="00D3358D"/>
    <w:rsid w:val="00D3358E"/>
    <w:rsid w:val="00D33ECF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83A"/>
    <w:rsid w:val="00D35E7E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0FD"/>
    <w:rsid w:val="00D426B2"/>
    <w:rsid w:val="00D42F23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7FA"/>
    <w:rsid w:val="00D468AD"/>
    <w:rsid w:val="00D46B9D"/>
    <w:rsid w:val="00D474AA"/>
    <w:rsid w:val="00D4798F"/>
    <w:rsid w:val="00D47A39"/>
    <w:rsid w:val="00D50736"/>
    <w:rsid w:val="00D50BAA"/>
    <w:rsid w:val="00D50C00"/>
    <w:rsid w:val="00D50C28"/>
    <w:rsid w:val="00D51155"/>
    <w:rsid w:val="00D51602"/>
    <w:rsid w:val="00D51784"/>
    <w:rsid w:val="00D51F7E"/>
    <w:rsid w:val="00D51FCD"/>
    <w:rsid w:val="00D52093"/>
    <w:rsid w:val="00D52628"/>
    <w:rsid w:val="00D5262D"/>
    <w:rsid w:val="00D5284D"/>
    <w:rsid w:val="00D52E28"/>
    <w:rsid w:val="00D52EB1"/>
    <w:rsid w:val="00D52FC6"/>
    <w:rsid w:val="00D531CC"/>
    <w:rsid w:val="00D5360E"/>
    <w:rsid w:val="00D53711"/>
    <w:rsid w:val="00D53D47"/>
    <w:rsid w:val="00D540BE"/>
    <w:rsid w:val="00D54178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884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5D71"/>
    <w:rsid w:val="00D76084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0F5D"/>
    <w:rsid w:val="00D8135E"/>
    <w:rsid w:val="00D819ED"/>
    <w:rsid w:val="00D8210B"/>
    <w:rsid w:val="00D83065"/>
    <w:rsid w:val="00D830A6"/>
    <w:rsid w:val="00D83228"/>
    <w:rsid w:val="00D832D2"/>
    <w:rsid w:val="00D83878"/>
    <w:rsid w:val="00D83A85"/>
    <w:rsid w:val="00D83AB6"/>
    <w:rsid w:val="00D84064"/>
    <w:rsid w:val="00D84080"/>
    <w:rsid w:val="00D8432A"/>
    <w:rsid w:val="00D84511"/>
    <w:rsid w:val="00D84619"/>
    <w:rsid w:val="00D84992"/>
    <w:rsid w:val="00D84A77"/>
    <w:rsid w:val="00D84F80"/>
    <w:rsid w:val="00D84FEB"/>
    <w:rsid w:val="00D851A2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3424"/>
    <w:rsid w:val="00D940B0"/>
    <w:rsid w:val="00D94597"/>
    <w:rsid w:val="00D948FE"/>
    <w:rsid w:val="00D94D1F"/>
    <w:rsid w:val="00D94F5B"/>
    <w:rsid w:val="00D9522E"/>
    <w:rsid w:val="00D9554E"/>
    <w:rsid w:val="00D957D6"/>
    <w:rsid w:val="00D960CE"/>
    <w:rsid w:val="00D961A6"/>
    <w:rsid w:val="00D96422"/>
    <w:rsid w:val="00D968B6"/>
    <w:rsid w:val="00D97015"/>
    <w:rsid w:val="00D9708C"/>
    <w:rsid w:val="00D97214"/>
    <w:rsid w:val="00D972A2"/>
    <w:rsid w:val="00D97465"/>
    <w:rsid w:val="00D97A3A"/>
    <w:rsid w:val="00D97C98"/>
    <w:rsid w:val="00D97EB3"/>
    <w:rsid w:val="00D97FC8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062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1CE0"/>
    <w:rsid w:val="00DB2C47"/>
    <w:rsid w:val="00DB2CC5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081"/>
    <w:rsid w:val="00DB68E4"/>
    <w:rsid w:val="00DB6C6B"/>
    <w:rsid w:val="00DB6C91"/>
    <w:rsid w:val="00DB6FF6"/>
    <w:rsid w:val="00DB727F"/>
    <w:rsid w:val="00DB73FD"/>
    <w:rsid w:val="00DB763F"/>
    <w:rsid w:val="00DB76E0"/>
    <w:rsid w:val="00DC0A10"/>
    <w:rsid w:val="00DC0D0E"/>
    <w:rsid w:val="00DC16C9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D32"/>
    <w:rsid w:val="00DD0F4A"/>
    <w:rsid w:val="00DD1083"/>
    <w:rsid w:val="00DD1210"/>
    <w:rsid w:val="00DD1458"/>
    <w:rsid w:val="00DD1D5F"/>
    <w:rsid w:val="00DD2478"/>
    <w:rsid w:val="00DD248D"/>
    <w:rsid w:val="00DD2744"/>
    <w:rsid w:val="00DD27F5"/>
    <w:rsid w:val="00DD2D13"/>
    <w:rsid w:val="00DD346F"/>
    <w:rsid w:val="00DD357F"/>
    <w:rsid w:val="00DD3C94"/>
    <w:rsid w:val="00DD3CE3"/>
    <w:rsid w:val="00DD3E6D"/>
    <w:rsid w:val="00DD40F1"/>
    <w:rsid w:val="00DD449C"/>
    <w:rsid w:val="00DD4EB9"/>
    <w:rsid w:val="00DD588C"/>
    <w:rsid w:val="00DD599E"/>
    <w:rsid w:val="00DD5A60"/>
    <w:rsid w:val="00DD5F73"/>
    <w:rsid w:val="00DD6487"/>
    <w:rsid w:val="00DD66F2"/>
    <w:rsid w:val="00DD68E6"/>
    <w:rsid w:val="00DD6BDB"/>
    <w:rsid w:val="00DD7810"/>
    <w:rsid w:val="00DD7D34"/>
    <w:rsid w:val="00DD7D95"/>
    <w:rsid w:val="00DD7E8D"/>
    <w:rsid w:val="00DE000B"/>
    <w:rsid w:val="00DE07CC"/>
    <w:rsid w:val="00DE09AE"/>
    <w:rsid w:val="00DE1204"/>
    <w:rsid w:val="00DE1375"/>
    <w:rsid w:val="00DE1BD6"/>
    <w:rsid w:val="00DE1D3C"/>
    <w:rsid w:val="00DE1FBC"/>
    <w:rsid w:val="00DE24FD"/>
    <w:rsid w:val="00DE2604"/>
    <w:rsid w:val="00DE2737"/>
    <w:rsid w:val="00DE2B01"/>
    <w:rsid w:val="00DE30D0"/>
    <w:rsid w:val="00DE3864"/>
    <w:rsid w:val="00DE3E74"/>
    <w:rsid w:val="00DE3F29"/>
    <w:rsid w:val="00DE40A0"/>
    <w:rsid w:val="00DE40D2"/>
    <w:rsid w:val="00DE49AE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08B1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4EB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0DF3"/>
    <w:rsid w:val="00E0181B"/>
    <w:rsid w:val="00E019E0"/>
    <w:rsid w:val="00E01DCA"/>
    <w:rsid w:val="00E01E6B"/>
    <w:rsid w:val="00E01F2E"/>
    <w:rsid w:val="00E02A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6A5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4"/>
    <w:rsid w:val="00E10488"/>
    <w:rsid w:val="00E1098E"/>
    <w:rsid w:val="00E10BA2"/>
    <w:rsid w:val="00E11A0E"/>
    <w:rsid w:val="00E11A21"/>
    <w:rsid w:val="00E11CF7"/>
    <w:rsid w:val="00E12116"/>
    <w:rsid w:val="00E1244D"/>
    <w:rsid w:val="00E12472"/>
    <w:rsid w:val="00E130C4"/>
    <w:rsid w:val="00E135E6"/>
    <w:rsid w:val="00E13BFD"/>
    <w:rsid w:val="00E14B8F"/>
    <w:rsid w:val="00E14DAC"/>
    <w:rsid w:val="00E14E9F"/>
    <w:rsid w:val="00E1523E"/>
    <w:rsid w:val="00E1588B"/>
    <w:rsid w:val="00E15AD7"/>
    <w:rsid w:val="00E15E29"/>
    <w:rsid w:val="00E1638C"/>
    <w:rsid w:val="00E172B8"/>
    <w:rsid w:val="00E173F8"/>
    <w:rsid w:val="00E17583"/>
    <w:rsid w:val="00E17636"/>
    <w:rsid w:val="00E177F1"/>
    <w:rsid w:val="00E17E1E"/>
    <w:rsid w:val="00E202C4"/>
    <w:rsid w:val="00E204B5"/>
    <w:rsid w:val="00E20626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70D"/>
    <w:rsid w:val="00E23802"/>
    <w:rsid w:val="00E24191"/>
    <w:rsid w:val="00E241AB"/>
    <w:rsid w:val="00E242B5"/>
    <w:rsid w:val="00E2457A"/>
    <w:rsid w:val="00E24898"/>
    <w:rsid w:val="00E248B9"/>
    <w:rsid w:val="00E24A10"/>
    <w:rsid w:val="00E24C3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1515"/>
    <w:rsid w:val="00E31CBE"/>
    <w:rsid w:val="00E32429"/>
    <w:rsid w:val="00E32938"/>
    <w:rsid w:val="00E33474"/>
    <w:rsid w:val="00E337C7"/>
    <w:rsid w:val="00E33A75"/>
    <w:rsid w:val="00E3403D"/>
    <w:rsid w:val="00E34110"/>
    <w:rsid w:val="00E354A3"/>
    <w:rsid w:val="00E357D0"/>
    <w:rsid w:val="00E35911"/>
    <w:rsid w:val="00E36102"/>
    <w:rsid w:val="00E36198"/>
    <w:rsid w:val="00E37382"/>
    <w:rsid w:val="00E3757E"/>
    <w:rsid w:val="00E37953"/>
    <w:rsid w:val="00E40256"/>
    <w:rsid w:val="00E4058A"/>
    <w:rsid w:val="00E406F7"/>
    <w:rsid w:val="00E41101"/>
    <w:rsid w:val="00E416C2"/>
    <w:rsid w:val="00E41A27"/>
    <w:rsid w:val="00E41AE1"/>
    <w:rsid w:val="00E41E39"/>
    <w:rsid w:val="00E42191"/>
    <w:rsid w:val="00E42277"/>
    <w:rsid w:val="00E4261F"/>
    <w:rsid w:val="00E42CAC"/>
    <w:rsid w:val="00E4302A"/>
    <w:rsid w:val="00E43636"/>
    <w:rsid w:val="00E43C70"/>
    <w:rsid w:val="00E43F7B"/>
    <w:rsid w:val="00E447B2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6A66"/>
    <w:rsid w:val="00E471FF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3D2A"/>
    <w:rsid w:val="00E5417A"/>
    <w:rsid w:val="00E5461F"/>
    <w:rsid w:val="00E54A05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9EB"/>
    <w:rsid w:val="00E64E13"/>
    <w:rsid w:val="00E6546B"/>
    <w:rsid w:val="00E658F9"/>
    <w:rsid w:val="00E65D35"/>
    <w:rsid w:val="00E66154"/>
    <w:rsid w:val="00E6654A"/>
    <w:rsid w:val="00E66B10"/>
    <w:rsid w:val="00E66FB9"/>
    <w:rsid w:val="00E67DA7"/>
    <w:rsid w:val="00E707CB"/>
    <w:rsid w:val="00E70B43"/>
    <w:rsid w:val="00E70CA5"/>
    <w:rsid w:val="00E70E03"/>
    <w:rsid w:val="00E710FB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77F56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2DD8"/>
    <w:rsid w:val="00E83848"/>
    <w:rsid w:val="00E83977"/>
    <w:rsid w:val="00E84501"/>
    <w:rsid w:val="00E84C33"/>
    <w:rsid w:val="00E8504A"/>
    <w:rsid w:val="00E850B8"/>
    <w:rsid w:val="00E85306"/>
    <w:rsid w:val="00E854D5"/>
    <w:rsid w:val="00E85624"/>
    <w:rsid w:val="00E85892"/>
    <w:rsid w:val="00E85A6E"/>
    <w:rsid w:val="00E8619D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2073"/>
    <w:rsid w:val="00E93271"/>
    <w:rsid w:val="00E935CD"/>
    <w:rsid w:val="00E9444C"/>
    <w:rsid w:val="00E94952"/>
    <w:rsid w:val="00E94BCC"/>
    <w:rsid w:val="00E956B7"/>
    <w:rsid w:val="00E95B6A"/>
    <w:rsid w:val="00E95E14"/>
    <w:rsid w:val="00E96034"/>
    <w:rsid w:val="00E9648B"/>
    <w:rsid w:val="00E96557"/>
    <w:rsid w:val="00E968EC"/>
    <w:rsid w:val="00E96AB4"/>
    <w:rsid w:val="00E96D2E"/>
    <w:rsid w:val="00E97238"/>
    <w:rsid w:val="00E97EE1"/>
    <w:rsid w:val="00E97F30"/>
    <w:rsid w:val="00EA0AC7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B15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1FE"/>
    <w:rsid w:val="00EC07BD"/>
    <w:rsid w:val="00EC08E8"/>
    <w:rsid w:val="00EC0D0B"/>
    <w:rsid w:val="00EC156B"/>
    <w:rsid w:val="00EC1996"/>
    <w:rsid w:val="00EC1DED"/>
    <w:rsid w:val="00EC1E4E"/>
    <w:rsid w:val="00EC1EEA"/>
    <w:rsid w:val="00EC21F2"/>
    <w:rsid w:val="00EC227B"/>
    <w:rsid w:val="00EC236E"/>
    <w:rsid w:val="00EC23A6"/>
    <w:rsid w:val="00EC2BF0"/>
    <w:rsid w:val="00EC31E6"/>
    <w:rsid w:val="00EC321B"/>
    <w:rsid w:val="00EC3D54"/>
    <w:rsid w:val="00EC431D"/>
    <w:rsid w:val="00EC4705"/>
    <w:rsid w:val="00EC4847"/>
    <w:rsid w:val="00EC4D2C"/>
    <w:rsid w:val="00EC565B"/>
    <w:rsid w:val="00EC597C"/>
    <w:rsid w:val="00EC6346"/>
    <w:rsid w:val="00EC671C"/>
    <w:rsid w:val="00EC7A7E"/>
    <w:rsid w:val="00EC7AC0"/>
    <w:rsid w:val="00EC7C74"/>
    <w:rsid w:val="00ED054A"/>
    <w:rsid w:val="00ED0AA3"/>
    <w:rsid w:val="00ED0CC8"/>
    <w:rsid w:val="00ED0E23"/>
    <w:rsid w:val="00ED0FC7"/>
    <w:rsid w:val="00ED1029"/>
    <w:rsid w:val="00ED12EA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8DE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88D"/>
    <w:rsid w:val="00EE38D8"/>
    <w:rsid w:val="00EE3B3B"/>
    <w:rsid w:val="00EE49C0"/>
    <w:rsid w:val="00EE4AFE"/>
    <w:rsid w:val="00EE5630"/>
    <w:rsid w:val="00EE5868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456"/>
    <w:rsid w:val="00EF676B"/>
    <w:rsid w:val="00EF6AA4"/>
    <w:rsid w:val="00EF6CDA"/>
    <w:rsid w:val="00EF7317"/>
    <w:rsid w:val="00EF7516"/>
    <w:rsid w:val="00EF7672"/>
    <w:rsid w:val="00EF79DB"/>
    <w:rsid w:val="00EF7ABA"/>
    <w:rsid w:val="00EF7CE9"/>
    <w:rsid w:val="00F00807"/>
    <w:rsid w:val="00F00F71"/>
    <w:rsid w:val="00F00FD0"/>
    <w:rsid w:val="00F0142C"/>
    <w:rsid w:val="00F0170F"/>
    <w:rsid w:val="00F01B80"/>
    <w:rsid w:val="00F01BCC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8B2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4A3"/>
    <w:rsid w:val="00F13571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6E86"/>
    <w:rsid w:val="00F1722C"/>
    <w:rsid w:val="00F17644"/>
    <w:rsid w:val="00F176EF"/>
    <w:rsid w:val="00F179F6"/>
    <w:rsid w:val="00F20215"/>
    <w:rsid w:val="00F203D4"/>
    <w:rsid w:val="00F20593"/>
    <w:rsid w:val="00F20978"/>
    <w:rsid w:val="00F209FC"/>
    <w:rsid w:val="00F218F1"/>
    <w:rsid w:val="00F21D04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B49"/>
    <w:rsid w:val="00F27D91"/>
    <w:rsid w:val="00F30205"/>
    <w:rsid w:val="00F3048F"/>
    <w:rsid w:val="00F30653"/>
    <w:rsid w:val="00F30FAF"/>
    <w:rsid w:val="00F30FC6"/>
    <w:rsid w:val="00F317B1"/>
    <w:rsid w:val="00F319DA"/>
    <w:rsid w:val="00F31EA3"/>
    <w:rsid w:val="00F33978"/>
    <w:rsid w:val="00F33D2E"/>
    <w:rsid w:val="00F33EB0"/>
    <w:rsid w:val="00F33EF7"/>
    <w:rsid w:val="00F34504"/>
    <w:rsid w:val="00F3464B"/>
    <w:rsid w:val="00F34B1A"/>
    <w:rsid w:val="00F34CEF"/>
    <w:rsid w:val="00F34EED"/>
    <w:rsid w:val="00F34FAD"/>
    <w:rsid w:val="00F35700"/>
    <w:rsid w:val="00F35D07"/>
    <w:rsid w:val="00F3624F"/>
    <w:rsid w:val="00F36680"/>
    <w:rsid w:val="00F366D2"/>
    <w:rsid w:val="00F36CDD"/>
    <w:rsid w:val="00F370FA"/>
    <w:rsid w:val="00F37343"/>
    <w:rsid w:val="00F3752F"/>
    <w:rsid w:val="00F378A3"/>
    <w:rsid w:val="00F401E2"/>
    <w:rsid w:val="00F402E0"/>
    <w:rsid w:val="00F407A6"/>
    <w:rsid w:val="00F4093D"/>
    <w:rsid w:val="00F40BB8"/>
    <w:rsid w:val="00F40BBE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7D"/>
    <w:rsid w:val="00F44992"/>
    <w:rsid w:val="00F450CD"/>
    <w:rsid w:val="00F45482"/>
    <w:rsid w:val="00F45842"/>
    <w:rsid w:val="00F459E3"/>
    <w:rsid w:val="00F459EF"/>
    <w:rsid w:val="00F45DB3"/>
    <w:rsid w:val="00F45EC3"/>
    <w:rsid w:val="00F46087"/>
    <w:rsid w:val="00F46AD0"/>
    <w:rsid w:val="00F46BA2"/>
    <w:rsid w:val="00F46FE0"/>
    <w:rsid w:val="00F47696"/>
    <w:rsid w:val="00F47B3C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476"/>
    <w:rsid w:val="00F52A8E"/>
    <w:rsid w:val="00F52A95"/>
    <w:rsid w:val="00F52AE9"/>
    <w:rsid w:val="00F53ACD"/>
    <w:rsid w:val="00F53BFB"/>
    <w:rsid w:val="00F53E64"/>
    <w:rsid w:val="00F543CF"/>
    <w:rsid w:val="00F547EF"/>
    <w:rsid w:val="00F548CA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0EAE"/>
    <w:rsid w:val="00F610A5"/>
    <w:rsid w:val="00F613D7"/>
    <w:rsid w:val="00F6172F"/>
    <w:rsid w:val="00F61A4C"/>
    <w:rsid w:val="00F62A13"/>
    <w:rsid w:val="00F62ACB"/>
    <w:rsid w:val="00F62B07"/>
    <w:rsid w:val="00F62EA7"/>
    <w:rsid w:val="00F63219"/>
    <w:rsid w:val="00F639CB"/>
    <w:rsid w:val="00F642F9"/>
    <w:rsid w:val="00F64DB3"/>
    <w:rsid w:val="00F65ABA"/>
    <w:rsid w:val="00F65E0F"/>
    <w:rsid w:val="00F663E1"/>
    <w:rsid w:val="00F67672"/>
    <w:rsid w:val="00F6782A"/>
    <w:rsid w:val="00F6796E"/>
    <w:rsid w:val="00F67B81"/>
    <w:rsid w:val="00F704DB"/>
    <w:rsid w:val="00F709F1"/>
    <w:rsid w:val="00F70F82"/>
    <w:rsid w:val="00F71274"/>
    <w:rsid w:val="00F714AD"/>
    <w:rsid w:val="00F71834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79B"/>
    <w:rsid w:val="00F76C78"/>
    <w:rsid w:val="00F76C91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369"/>
    <w:rsid w:val="00F844B2"/>
    <w:rsid w:val="00F8491D"/>
    <w:rsid w:val="00F86091"/>
    <w:rsid w:val="00F8617D"/>
    <w:rsid w:val="00F863BE"/>
    <w:rsid w:val="00F863E5"/>
    <w:rsid w:val="00F864B6"/>
    <w:rsid w:val="00F86640"/>
    <w:rsid w:val="00F8671D"/>
    <w:rsid w:val="00F8684A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0FB7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86A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3896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3E5D"/>
    <w:rsid w:val="00FB453A"/>
    <w:rsid w:val="00FB457E"/>
    <w:rsid w:val="00FB4BBA"/>
    <w:rsid w:val="00FB55A6"/>
    <w:rsid w:val="00FB65C9"/>
    <w:rsid w:val="00FB69C5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5D6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B0F"/>
    <w:rsid w:val="00FC6D13"/>
    <w:rsid w:val="00FC6E7A"/>
    <w:rsid w:val="00FC6EC4"/>
    <w:rsid w:val="00FC7275"/>
    <w:rsid w:val="00FC7403"/>
    <w:rsid w:val="00FC7546"/>
    <w:rsid w:val="00FC7E1F"/>
    <w:rsid w:val="00FC7F2A"/>
    <w:rsid w:val="00FD0774"/>
    <w:rsid w:val="00FD1152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2FA"/>
    <w:rsid w:val="00FD6950"/>
    <w:rsid w:val="00FD73FD"/>
    <w:rsid w:val="00FD7AC3"/>
    <w:rsid w:val="00FD7B82"/>
    <w:rsid w:val="00FD7DCE"/>
    <w:rsid w:val="00FD7F4B"/>
    <w:rsid w:val="00FE0128"/>
    <w:rsid w:val="00FE0307"/>
    <w:rsid w:val="00FE0DDE"/>
    <w:rsid w:val="00FE127D"/>
    <w:rsid w:val="00FE1578"/>
    <w:rsid w:val="00FE175E"/>
    <w:rsid w:val="00FE1E8A"/>
    <w:rsid w:val="00FE211D"/>
    <w:rsid w:val="00FE218A"/>
    <w:rsid w:val="00FE21AC"/>
    <w:rsid w:val="00FE2280"/>
    <w:rsid w:val="00FE2568"/>
    <w:rsid w:val="00FE2652"/>
    <w:rsid w:val="00FE2847"/>
    <w:rsid w:val="00FE342E"/>
    <w:rsid w:val="00FE3787"/>
    <w:rsid w:val="00FE38ED"/>
    <w:rsid w:val="00FE3B2F"/>
    <w:rsid w:val="00FE3BC5"/>
    <w:rsid w:val="00FE3D2E"/>
    <w:rsid w:val="00FE40EE"/>
    <w:rsid w:val="00FE4D16"/>
    <w:rsid w:val="00FE4DAB"/>
    <w:rsid w:val="00FE4E0C"/>
    <w:rsid w:val="00FE519D"/>
    <w:rsid w:val="00FE5593"/>
    <w:rsid w:val="00FE5782"/>
    <w:rsid w:val="00FE5B78"/>
    <w:rsid w:val="00FE6827"/>
    <w:rsid w:val="00FE6BAC"/>
    <w:rsid w:val="00FE6DCF"/>
    <w:rsid w:val="00FE716B"/>
    <w:rsid w:val="00FE724E"/>
    <w:rsid w:val="00FE7671"/>
    <w:rsid w:val="00FE7A26"/>
    <w:rsid w:val="00FE7BF3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452"/>
    <w:rsid w:val="00FF39E3"/>
    <w:rsid w:val="00FF3A87"/>
    <w:rsid w:val="00FF3BB6"/>
    <w:rsid w:val="00FF42D3"/>
    <w:rsid w:val="00FF450A"/>
    <w:rsid w:val="00FF49DF"/>
    <w:rsid w:val="00FF4A06"/>
    <w:rsid w:val="00FF4BEE"/>
    <w:rsid w:val="00FF57CA"/>
    <w:rsid w:val="00FF5A2B"/>
    <w:rsid w:val="00FF634A"/>
    <w:rsid w:val="00FF64F6"/>
    <w:rsid w:val="00FF6590"/>
    <w:rsid w:val="00FF65D4"/>
    <w:rsid w:val="00FF66ED"/>
    <w:rsid w:val="00FF67E8"/>
    <w:rsid w:val="00FF6866"/>
    <w:rsid w:val="00FF7402"/>
    <w:rsid w:val="00FF776F"/>
    <w:rsid w:val="00FF7948"/>
    <w:rsid w:val="00FF7B5C"/>
    <w:rsid w:val="00FF7BE0"/>
    <w:rsid w:val="00FF7DEC"/>
    <w:rsid w:val="2E74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D2D230A1-A4A1-434C-9AE3-2926B7B8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  <w:style w:type="paragraph" w:styleId="NormalWeb">
    <w:name w:val="Normal (Web)"/>
    <w:basedOn w:val="Normal"/>
    <w:uiPriority w:val="99"/>
    <w:semiHidden/>
    <w:unhideWhenUsed/>
    <w:rsid w:val="000B56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D957D6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83A3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EA34A3-58FD-43B9-B6BD-7D9223B8F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ABF14-7B16-42A0-8D7D-FBE5D5859C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Kotchaporn, Kaewchuen</cp:lastModifiedBy>
  <cp:revision>4</cp:revision>
  <cp:lastPrinted>2026-05-06T02:31:00Z</cp:lastPrinted>
  <dcterms:created xsi:type="dcterms:W3CDTF">2026-05-05T13:23:00Z</dcterms:created>
  <dcterms:modified xsi:type="dcterms:W3CDTF">2026-05-12T09:39:00Z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