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9D65E" w14:textId="77777777" w:rsidR="00644987" w:rsidRPr="006A5DCA" w:rsidRDefault="00644987" w:rsidP="007E185E">
      <w:pPr>
        <w:pStyle w:val="IndexHeading1"/>
        <w:tabs>
          <w:tab w:val="left" w:pos="5220"/>
        </w:tabs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A5D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A5DC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A5D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5D1DA92" w14:textId="77777777" w:rsidR="001764F6" w:rsidRPr="006A5DCA" w:rsidRDefault="001764F6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405B5BD" w14:textId="77777777" w:rsidR="0020597B" w:rsidRDefault="0020597B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ab/>
        <w:t>เกณฑ์การจัดทำงบการเงินระหว่างกาล</w:t>
      </w:r>
    </w:p>
    <w:p w14:paraId="5A19F524" w14:textId="77777777" w:rsidR="0020597B" w:rsidRPr="006A5DCA" w:rsidRDefault="0020597B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ab/>
      </w:r>
      <w:r w:rsidRPr="0008543A">
        <w:rPr>
          <w:rFonts w:asciiTheme="majorBidi" w:hAnsiTheme="majorBidi"/>
          <w:sz w:val="30"/>
          <w:szCs w:val="30"/>
          <w:cs/>
        </w:rPr>
        <w:t>การเปลี่ยนแปลงนโยบายการบัญชีที่มีสาระสำคัญ</w:t>
      </w:r>
    </w:p>
    <w:p w14:paraId="30DE4BFB" w14:textId="77777777" w:rsidR="0020597B" w:rsidRDefault="0020597B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5B15B738" w14:textId="77777777" w:rsidR="0020597B" w:rsidRPr="006A5DCA" w:rsidRDefault="0020597B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  <w:r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6B22D3C8" w14:textId="77777777" w:rsidR="0020597B" w:rsidRPr="006A5DCA" w:rsidRDefault="0020597B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เงินลงทุนในบริษัทย่อยและการร่วมค้า</w:t>
      </w:r>
      <w:r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322383D6" w14:textId="77777777" w:rsidR="0020597B" w:rsidRDefault="0020597B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อาคารและอุปกรณ์และสินทรัพย์สิทธิการ</w:t>
      </w:r>
      <w:r>
        <w:rPr>
          <w:rFonts w:asciiTheme="majorBidi" w:hAnsiTheme="majorBidi" w:cstheme="majorBidi" w:hint="cs"/>
          <w:sz w:val="30"/>
          <w:szCs w:val="30"/>
          <w:cs/>
        </w:rPr>
        <w:t>ใช้</w:t>
      </w:r>
    </w:p>
    <w:p w14:paraId="17857D0A" w14:textId="77777777" w:rsidR="0020597B" w:rsidRPr="00712347" w:rsidRDefault="0020597B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Pr="00712347">
        <w:rPr>
          <w:rFonts w:asciiTheme="majorBidi" w:hAnsiTheme="majorBidi" w:cstheme="majorBidi"/>
          <w:sz w:val="30"/>
          <w:szCs w:val="30"/>
        </w:rPr>
        <w:tab/>
      </w:r>
      <w:r w:rsidRPr="00712347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</w:p>
    <w:p w14:paraId="771AA95E" w14:textId="77777777" w:rsidR="0020597B" w:rsidRDefault="0020597B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Pr="00712347">
        <w:rPr>
          <w:rFonts w:asciiTheme="majorBidi" w:hAnsiTheme="majorBidi" w:cstheme="majorBidi"/>
          <w:sz w:val="30"/>
          <w:szCs w:val="30"/>
        </w:rPr>
        <w:tab/>
      </w:r>
      <w:r w:rsidRPr="00712347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54E078F4" w14:textId="77777777" w:rsidR="0020597B" w:rsidRPr="006A5DCA" w:rsidRDefault="0020597B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0"/>
          <w:tab w:val="left" w:pos="5220"/>
          <w:tab w:val="left" w:pos="531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Pr="00712347">
        <w:rPr>
          <w:rFonts w:asciiTheme="majorBidi" w:hAnsiTheme="majorBidi" w:cstheme="majorBidi"/>
          <w:sz w:val="30"/>
          <w:szCs w:val="30"/>
        </w:rPr>
        <w:tab/>
      </w:r>
      <w:r w:rsidRPr="00605C74">
        <w:rPr>
          <w:rFonts w:asciiTheme="majorBidi" w:hAnsi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28D0195" w14:textId="77777777" w:rsidR="0020597B" w:rsidRDefault="0020597B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10</w:t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53312398" w14:textId="41C29517" w:rsidR="00186F00" w:rsidRPr="006A5DCA" w:rsidRDefault="00186F00" w:rsidP="0020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11</w:t>
      </w:r>
      <w:r>
        <w:rPr>
          <w:rFonts w:asciiTheme="majorBidi" w:hAnsiTheme="majorBidi" w:cstheme="majorBidi"/>
          <w:sz w:val="30"/>
          <w:szCs w:val="30"/>
        </w:rPr>
        <w:tab/>
      </w:r>
      <w:r w:rsidR="0097725D">
        <w:rPr>
          <w:rFonts w:asciiTheme="majorBidi" w:hAnsiTheme="majorBidi" w:cstheme="majorBidi" w:hint="cs"/>
          <w:sz w:val="30"/>
          <w:szCs w:val="30"/>
          <w:cs/>
        </w:rPr>
        <w:t>การจัดประเภทรายการใหม่</w:t>
      </w:r>
    </w:p>
    <w:p w14:paraId="6093028D" w14:textId="0EB79617" w:rsidR="00222524" w:rsidRPr="005834B4" w:rsidRDefault="00222524" w:rsidP="00583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/>
          <w:sz w:val="30"/>
          <w:szCs w:val="30"/>
          <w:cs/>
        </w:rPr>
      </w:pPr>
    </w:p>
    <w:p w14:paraId="7621E248" w14:textId="7C2F4320" w:rsidR="00933B80" w:rsidRPr="006A5DCA" w:rsidRDefault="00933B80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</w:p>
    <w:p w14:paraId="5D2F6F2B" w14:textId="77777777" w:rsidR="00FF4BEE" w:rsidRPr="006A5DCA" w:rsidRDefault="00FF4BEE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</w:p>
    <w:p w14:paraId="1123A8FC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20168EFC" w14:textId="77777777" w:rsidR="0099323E" w:rsidRPr="006A5DCA" w:rsidRDefault="0099323E" w:rsidP="00A73C5C">
      <w:pPr>
        <w:rPr>
          <w:rFonts w:asciiTheme="majorBidi" w:hAnsiTheme="majorBidi" w:cstheme="majorBidi"/>
          <w:sz w:val="30"/>
          <w:szCs w:val="30"/>
          <w:cs/>
        </w:rPr>
        <w:sectPr w:rsidR="0099323E" w:rsidRPr="006A5DCA" w:rsidSect="006A17E0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4755D14C" w14:textId="6BA7BCCD" w:rsidR="009F2180" w:rsidRPr="003B38BF" w:rsidRDefault="009F2180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Theme="majorBidi" w:hAnsiTheme="majorBidi" w:cstheme="majorBidi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352798" w:rsidRPr="00D70DC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D70DC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2892CA4" w14:textId="77777777" w:rsidR="0093056B" w:rsidRPr="00FC6EC4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3FBEEA23" w14:textId="36C2FB17" w:rsidR="00A13F31" w:rsidRPr="003B38BF" w:rsidRDefault="009F2180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B5EBA" w:rsidRPr="00D70DC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D1D13" w:rsidRPr="00D70DCC">
        <w:rPr>
          <w:rFonts w:asciiTheme="majorBidi" w:hAnsiTheme="majorBidi" w:cstheme="majorBidi"/>
          <w:sz w:val="30"/>
          <w:szCs w:val="30"/>
          <w:cs/>
        </w:rPr>
        <w:t>นี้</w:t>
      </w:r>
      <w:r w:rsidRPr="00D70DCC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60E43" w:rsidRPr="00D70DCC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Pr="00D70DCC">
        <w:rPr>
          <w:rFonts w:asciiTheme="majorBidi" w:hAnsiTheme="majorBidi" w:cstheme="majorBidi"/>
          <w:sz w:val="30"/>
          <w:szCs w:val="30"/>
          <w:cs/>
        </w:rPr>
        <w:t>จาก</w:t>
      </w:r>
      <w:r w:rsidR="009B75F0" w:rsidRPr="00D70DCC">
        <w:rPr>
          <w:rFonts w:asciiTheme="majorBidi" w:hAnsiTheme="majorBidi" w:cstheme="majorBidi"/>
          <w:sz w:val="30"/>
          <w:szCs w:val="30"/>
          <w:cs/>
        </w:rPr>
        <w:t>คณะ</w:t>
      </w:r>
      <w:r w:rsidR="00AA061E" w:rsidRPr="00D70DCC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0F422B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="00D76084">
        <w:rPr>
          <w:rFonts w:asciiTheme="majorBidi" w:hAnsiTheme="majorBidi" w:cstheme="majorBidi" w:hint="cs"/>
          <w:sz w:val="30"/>
          <w:szCs w:val="30"/>
          <w:cs/>
        </w:rPr>
        <w:t>13</w:t>
      </w:r>
      <w:r w:rsidR="006A17E0" w:rsidRPr="006A17E0">
        <w:rPr>
          <w:rFonts w:asciiTheme="majorBidi" w:hAnsiTheme="majorBidi" w:cstheme="majorBidi"/>
          <w:sz w:val="30"/>
          <w:szCs w:val="30"/>
        </w:rPr>
        <w:t xml:space="preserve"> </w:t>
      </w:r>
      <w:r w:rsidR="006A17E0" w:rsidRPr="006A17E0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="006A17E0" w:rsidRPr="006A17E0">
        <w:rPr>
          <w:rFonts w:asciiTheme="majorBidi" w:hAnsiTheme="majorBidi" w:cstheme="majorBidi"/>
          <w:sz w:val="30"/>
          <w:szCs w:val="30"/>
        </w:rPr>
        <w:t>256</w:t>
      </w:r>
      <w:r w:rsidR="006A17E0">
        <w:rPr>
          <w:rFonts w:asciiTheme="majorBidi" w:hAnsiTheme="majorBidi" w:cstheme="majorBidi"/>
          <w:sz w:val="30"/>
          <w:szCs w:val="30"/>
        </w:rPr>
        <w:t>9</w:t>
      </w:r>
    </w:p>
    <w:p w14:paraId="3772E056" w14:textId="77777777" w:rsidR="0093056B" w:rsidRPr="00FC6EC4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33B9249B" w14:textId="6A32EFDC" w:rsidR="00FC04D5" w:rsidRPr="003B38BF" w:rsidRDefault="00FC04D5" w:rsidP="00CE6F72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18"/>
          <w:szCs w:val="18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352798" w:rsidRPr="00D70DC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30371"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CECED1B" w14:textId="77777777" w:rsidR="0093056B" w:rsidRPr="00FC6EC4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14"/>
          <w:szCs w:val="14"/>
        </w:rPr>
      </w:pPr>
    </w:p>
    <w:p w14:paraId="6C350D01" w14:textId="1B151531" w:rsidR="009A63BE" w:rsidRDefault="00472A4E" w:rsidP="0034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</w:t>
      </w:r>
      <w:r w:rsidR="00D56B7C" w:rsidRPr="00D70DCC">
        <w:rPr>
          <w:rFonts w:asciiTheme="majorBidi" w:hAnsiTheme="majorBidi" w:cstheme="majorBidi"/>
          <w:sz w:val="30"/>
          <w:szCs w:val="30"/>
        </w:rPr>
        <w:br/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130F3" w:rsidRPr="00D70DCC">
        <w:rPr>
          <w:rFonts w:asciiTheme="majorBidi" w:hAnsiTheme="majorBidi" w:cstheme="majorBidi"/>
          <w:sz w:val="30"/>
          <w:szCs w:val="30"/>
        </w:rPr>
        <w:t>34</w:t>
      </w:r>
      <w:r w:rsidR="00D56B7C" w:rsidRPr="00D70DCC">
        <w:rPr>
          <w:rFonts w:asciiTheme="majorBidi" w:hAnsiTheme="majorBidi" w:cstheme="majorBidi"/>
          <w:sz w:val="30"/>
          <w:szCs w:val="30"/>
        </w:rPr>
        <w:br/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70DC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A63BE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</w:t>
      </w:r>
      <w:r w:rsidR="00D56B7C" w:rsidRPr="00D70DCC">
        <w:rPr>
          <w:rFonts w:asciiTheme="majorBidi" w:hAnsiTheme="majorBidi" w:cstheme="majorBidi"/>
          <w:sz w:val="30"/>
          <w:szCs w:val="30"/>
        </w:rPr>
        <w:br/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B92036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</w:t>
      </w:r>
      <w:r w:rsidR="00D56B7C" w:rsidRPr="00D70DCC">
        <w:rPr>
          <w:rFonts w:asciiTheme="majorBidi" w:hAnsiTheme="majorBidi" w:cstheme="majorBidi"/>
          <w:sz w:val="30"/>
          <w:szCs w:val="30"/>
        </w:rPr>
        <w:br/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A66BA9"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 xml:space="preserve">เมก้า ไลฟ์ไซแอ็นซ์ จำกัด </w:t>
      </w:r>
      <w:r w:rsidR="00291BA6" w:rsidRPr="00D70DCC">
        <w:rPr>
          <w:rFonts w:asciiTheme="majorBidi" w:hAnsiTheme="majorBidi" w:cstheme="majorBidi"/>
          <w:sz w:val="30"/>
          <w:szCs w:val="30"/>
        </w:rPr>
        <w:t>(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1BA6" w:rsidRPr="00D70DCC">
        <w:rPr>
          <w:rFonts w:asciiTheme="majorBidi" w:hAnsiTheme="majorBidi" w:cstheme="majorBidi"/>
          <w:sz w:val="30"/>
          <w:szCs w:val="30"/>
        </w:rPr>
        <w:t>)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1BA6" w:rsidRPr="00D70DCC">
        <w:rPr>
          <w:rFonts w:asciiTheme="majorBidi" w:hAnsiTheme="majorBidi" w:cstheme="majorBidi"/>
          <w:sz w:val="30"/>
          <w:szCs w:val="30"/>
        </w:rPr>
        <w:t>(“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91BA6" w:rsidRPr="00D70DCC">
        <w:rPr>
          <w:rFonts w:asciiTheme="majorBidi" w:hAnsiTheme="majorBidi" w:cstheme="majorBidi"/>
          <w:sz w:val="30"/>
          <w:szCs w:val="30"/>
        </w:rPr>
        <w:t>”)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 xml:space="preserve"> และของบริษัท เมก้า ไลฟ์ไซแอ็นซ์ จำกัด </w:t>
      </w:r>
      <w:r w:rsidR="00291BA6" w:rsidRPr="00D70DCC">
        <w:rPr>
          <w:rFonts w:asciiTheme="majorBidi" w:hAnsiTheme="majorBidi" w:cstheme="majorBidi"/>
          <w:sz w:val="30"/>
          <w:szCs w:val="30"/>
        </w:rPr>
        <w:t>(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1BA6" w:rsidRPr="00D70DCC">
        <w:rPr>
          <w:rFonts w:asciiTheme="majorBidi" w:hAnsiTheme="majorBidi" w:cstheme="majorBidi"/>
          <w:sz w:val="30"/>
          <w:szCs w:val="30"/>
        </w:rPr>
        <w:t>)</w:t>
      </w:r>
      <w:r w:rsidR="00D56545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="00291BA6" w:rsidRPr="00D70DCC">
        <w:rPr>
          <w:rFonts w:asciiTheme="majorBidi" w:hAnsiTheme="majorBidi" w:cstheme="majorBidi"/>
          <w:sz w:val="30"/>
          <w:szCs w:val="30"/>
        </w:rPr>
        <w:t>(“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91BA6" w:rsidRPr="00D70DCC">
        <w:rPr>
          <w:rFonts w:asciiTheme="majorBidi" w:hAnsiTheme="majorBidi" w:cstheme="majorBidi"/>
          <w:sz w:val="30"/>
          <w:szCs w:val="30"/>
        </w:rPr>
        <w:t>”)</w:t>
      </w:r>
      <w:r w:rsidR="00D56545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9A63BE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="00AF1368" w:rsidRPr="00AF1368">
        <w:rPr>
          <w:rFonts w:asciiTheme="majorBidi" w:hAnsiTheme="majorBidi" w:cstheme="majorBidi"/>
          <w:sz w:val="30"/>
          <w:szCs w:val="30"/>
        </w:rPr>
        <w:t xml:space="preserve">31 </w:t>
      </w:r>
      <w:r w:rsidR="00AF1368">
        <w:rPr>
          <w:rFonts w:asciiTheme="majorBidi" w:hAnsiTheme="majorBidi" w:hint="cs"/>
          <w:sz w:val="30"/>
          <w:szCs w:val="30"/>
          <w:cs/>
        </w:rPr>
        <w:t>ธันวาคม</w:t>
      </w:r>
      <w:r w:rsidR="00AF1368" w:rsidRPr="00AF1368">
        <w:rPr>
          <w:rFonts w:asciiTheme="majorBidi" w:hAnsiTheme="majorBidi"/>
          <w:sz w:val="30"/>
          <w:szCs w:val="30"/>
          <w:cs/>
        </w:rPr>
        <w:t xml:space="preserve"> </w:t>
      </w:r>
      <w:r w:rsidR="00AF1368" w:rsidRPr="00AF1368">
        <w:rPr>
          <w:rFonts w:asciiTheme="majorBidi" w:hAnsiTheme="majorBidi" w:cstheme="majorBidi"/>
          <w:sz w:val="30"/>
          <w:szCs w:val="30"/>
        </w:rPr>
        <w:t>256</w:t>
      </w:r>
      <w:r w:rsidR="00AF1368">
        <w:rPr>
          <w:rFonts w:asciiTheme="majorBidi" w:hAnsiTheme="majorBidi" w:cstheme="majorBidi"/>
          <w:sz w:val="30"/>
          <w:szCs w:val="30"/>
        </w:rPr>
        <w:t>8</w:t>
      </w:r>
    </w:p>
    <w:p w14:paraId="041B30F1" w14:textId="77777777" w:rsidR="0093056B" w:rsidRPr="0093056B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</w:rPr>
      </w:pPr>
    </w:p>
    <w:p w14:paraId="1B3E8611" w14:textId="584CEC1E" w:rsidR="00A60C2C" w:rsidRDefault="009A63BE" w:rsidP="0053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CB4D39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Pr="00D70DCC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CB4D39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Pr="00D70DCC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27542C" w:rsidRPr="00D70DCC">
        <w:rPr>
          <w:rFonts w:asciiTheme="majorBidi" w:hAnsiTheme="majorBidi" w:cstheme="majorBidi"/>
          <w:sz w:val="30"/>
          <w:szCs w:val="30"/>
        </w:rPr>
        <w:br/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อธิบายไว้ในงบการเงินสำหรับปีสิ้นสุดวันที่ </w:t>
      </w:r>
      <w:r w:rsidRPr="00D70DCC">
        <w:rPr>
          <w:rFonts w:asciiTheme="majorBidi" w:hAnsiTheme="majorBidi" w:cstheme="majorBidi"/>
          <w:sz w:val="30"/>
          <w:szCs w:val="30"/>
        </w:rPr>
        <w:t xml:space="preserve">31 </w:t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70DCC">
        <w:rPr>
          <w:rFonts w:asciiTheme="majorBidi" w:hAnsiTheme="majorBidi" w:cstheme="majorBidi"/>
          <w:sz w:val="30"/>
          <w:szCs w:val="30"/>
        </w:rPr>
        <w:t>256</w:t>
      </w:r>
      <w:r w:rsidR="006A17E0">
        <w:rPr>
          <w:rFonts w:asciiTheme="majorBidi" w:hAnsiTheme="majorBidi" w:cstheme="majorBidi"/>
          <w:sz w:val="30"/>
          <w:szCs w:val="30"/>
        </w:rPr>
        <w:t>8</w:t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4FD6DB5" w14:textId="77777777" w:rsidR="0093056B" w:rsidRPr="00AE0897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</w:rPr>
      </w:pPr>
    </w:p>
    <w:p w14:paraId="1B6AF7B0" w14:textId="77777777" w:rsidR="00764AB0" w:rsidRDefault="00764AB0" w:rsidP="00764AB0">
      <w:pPr>
        <w:pStyle w:val="Heading5"/>
        <w:numPr>
          <w:ilvl w:val="0"/>
          <w:numId w:val="16"/>
        </w:numPr>
        <w:tabs>
          <w:tab w:val="left" w:pos="540"/>
          <w:tab w:val="left" w:pos="630"/>
          <w:tab w:val="left" w:pos="720"/>
          <w:tab w:val="left" w:pos="810"/>
        </w:tabs>
        <w:spacing w:line="240" w:lineRule="auto"/>
        <w:ind w:hanging="900"/>
        <w:rPr>
          <w:rFonts w:asciiTheme="majorBidi" w:hAnsiTheme="majorBidi"/>
          <w:sz w:val="30"/>
          <w:szCs w:val="30"/>
        </w:rPr>
      </w:pPr>
      <w:r w:rsidRPr="001E6393">
        <w:rPr>
          <w:rFonts w:asciiTheme="majorBidi" w:hAnsiTheme="majorBidi"/>
          <w:sz w:val="30"/>
          <w:szCs w:val="30"/>
          <w:cs/>
        </w:rPr>
        <w:t>การเปลี่ยนแปลงนโยบายการบัญชีที่มีสาระสำคัญ</w:t>
      </w:r>
    </w:p>
    <w:p w14:paraId="71ACD8AD" w14:textId="77777777" w:rsidR="00764AB0" w:rsidRPr="008A7C79" w:rsidRDefault="00764AB0" w:rsidP="008A7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</w:rPr>
      </w:pPr>
    </w:p>
    <w:p w14:paraId="350518D5" w14:textId="7A3967D1" w:rsidR="00570F2F" w:rsidRPr="00C62A28" w:rsidRDefault="00570F2F" w:rsidP="00570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C62A28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ตั้งแต่วันที่ </w:t>
      </w:r>
      <w:r w:rsidRPr="00C62A28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C62A28">
        <w:rPr>
          <w:rFonts w:asciiTheme="majorBidi" w:hAnsiTheme="majorBidi" w:cstheme="majorBidi"/>
          <w:spacing w:val="-2"/>
          <w:sz w:val="30"/>
          <w:szCs w:val="30"/>
          <w:cs/>
        </w:rPr>
        <w:t>มกราคม</w:t>
      </w:r>
      <w:r w:rsidRPr="00C62A28">
        <w:rPr>
          <w:rFonts w:asciiTheme="majorBidi" w:hAnsiTheme="majorBidi" w:cstheme="majorBidi"/>
          <w:spacing w:val="-2"/>
          <w:sz w:val="30"/>
          <w:szCs w:val="30"/>
        </w:rPr>
        <w:t xml:space="preserve"> 2569 </w:t>
      </w:r>
      <w:r w:rsidRPr="00C62A28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กลุ่มบริษัทได้นำการปรับปรุง</w:t>
      </w:r>
      <w:r w:rsidR="00137BBA" w:rsidRPr="00C62A28">
        <w:rPr>
          <w:rFonts w:asciiTheme="majorBidi" w:hAnsiTheme="majorBidi" w:cstheme="majorBidi" w:hint="cs"/>
          <w:spacing w:val="-2"/>
          <w:sz w:val="30"/>
          <w:szCs w:val="30"/>
          <w:cs/>
        </w:rPr>
        <w:t>มาตรฐาน</w:t>
      </w:r>
      <w:r w:rsidR="00B81EB6" w:rsidRPr="00C62A28">
        <w:rPr>
          <w:rFonts w:asciiTheme="majorBidi" w:hAnsiTheme="majorBidi" w:cstheme="majorBidi" w:hint="cs"/>
          <w:spacing w:val="-2"/>
          <w:sz w:val="30"/>
          <w:szCs w:val="30"/>
          <w:cs/>
        </w:rPr>
        <w:t>การบัญช</w:t>
      </w:r>
      <w:r w:rsidR="00A21B10" w:rsidRPr="00C62A28">
        <w:rPr>
          <w:rFonts w:asciiTheme="majorBidi" w:hAnsiTheme="majorBidi" w:cstheme="majorBidi" w:hint="cs"/>
          <w:spacing w:val="-2"/>
          <w:sz w:val="30"/>
          <w:szCs w:val="30"/>
          <w:cs/>
        </w:rPr>
        <w:t>ี</w:t>
      </w:r>
      <w:r w:rsidR="00B81EB6" w:rsidRPr="00C62A2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ฉบับที่ </w:t>
      </w:r>
      <w:r w:rsidR="00B81EB6" w:rsidRPr="00C62A28">
        <w:rPr>
          <w:rFonts w:asciiTheme="majorBidi" w:hAnsiTheme="majorBidi" w:cstheme="majorBidi"/>
          <w:spacing w:val="-2"/>
          <w:sz w:val="30"/>
          <w:szCs w:val="30"/>
        </w:rPr>
        <w:t xml:space="preserve">21 </w:t>
      </w:r>
      <w:r w:rsidRPr="00C62A2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เรื่อง</w:t>
      </w:r>
      <w:r w:rsidRPr="00C62A2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C62A2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ผลกระทบจากการเปลี่ยนแปลงอัตราแลกเปลี่ยนเงินตราต่างประเทศ</w:t>
      </w:r>
      <w:r w:rsidRPr="00C62A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62A28">
        <w:rPr>
          <w:rFonts w:asciiTheme="majorBidi" w:hAnsiTheme="majorBidi" w:cstheme="majorBidi"/>
          <w:spacing w:val="-2"/>
          <w:sz w:val="30"/>
          <w:szCs w:val="30"/>
          <w:cs/>
        </w:rPr>
        <w:t>อันเนื่องมาจาก</w:t>
      </w:r>
      <w:r w:rsidRPr="00C62A2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การขาดความสามารถในการแลกเปลี่ยน </w:t>
      </w:r>
      <w:r w:rsidRPr="00C62A28">
        <w:rPr>
          <w:rFonts w:asciiTheme="majorBidi" w:hAnsiTheme="majorBidi" w:cstheme="majorBidi"/>
          <w:spacing w:val="-2"/>
          <w:sz w:val="30"/>
          <w:szCs w:val="30"/>
          <w:cs/>
        </w:rPr>
        <w:t>มา</w:t>
      </w:r>
      <w:r w:rsidRPr="00C62A28">
        <w:rPr>
          <w:rFonts w:asciiTheme="majorBidi" w:hAnsiTheme="majorBidi" w:cstheme="majorBidi" w:hint="cs"/>
          <w:spacing w:val="-2"/>
          <w:sz w:val="30"/>
          <w:szCs w:val="30"/>
          <w:cs/>
        </w:rPr>
        <w:t>ถือปฏิบัติ</w:t>
      </w:r>
    </w:p>
    <w:p w14:paraId="1F96756D" w14:textId="77777777" w:rsidR="00570F2F" w:rsidRDefault="00570F2F" w:rsidP="00570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highlight w:val="yellow"/>
        </w:rPr>
      </w:pPr>
    </w:p>
    <w:p w14:paraId="6A23AC77" w14:textId="1C3617C4" w:rsidR="00570F2F" w:rsidRPr="00B06C71" w:rsidRDefault="00570F2F" w:rsidP="00570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B06C71">
        <w:rPr>
          <w:rFonts w:asciiTheme="majorBidi" w:hAnsiTheme="majorBidi" w:cstheme="majorBidi"/>
          <w:sz w:val="30"/>
          <w:szCs w:val="30"/>
          <w:cs/>
        </w:rPr>
        <w:t>กลุ่มบริษัทปฏิบัติตามการปรับปรุง</w:t>
      </w:r>
      <w:r w:rsidR="00A21B10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มาตรฐานการบัญชี ฉบับที่ </w:t>
      </w:r>
      <w:r w:rsidR="00A21B10">
        <w:rPr>
          <w:rFonts w:asciiTheme="majorBidi" w:hAnsiTheme="majorBidi" w:cstheme="majorBidi"/>
          <w:sz w:val="30"/>
          <w:szCs w:val="30"/>
        </w:rPr>
        <w:t xml:space="preserve">21 </w:t>
      </w:r>
      <w:r w:rsidRPr="00B06C71">
        <w:rPr>
          <w:rFonts w:asciiTheme="majorBidi" w:hAnsiTheme="majorBidi" w:cstheme="majorBidi"/>
          <w:sz w:val="30"/>
          <w:szCs w:val="30"/>
          <w:cs/>
        </w:rPr>
        <w:t>ดังกล่าว โดยใช้วิธีการ</w:t>
      </w:r>
      <w:r>
        <w:rPr>
          <w:rFonts w:asciiTheme="majorBidi" w:hAnsiTheme="majorBidi" w:cstheme="majorBidi" w:hint="cs"/>
          <w:sz w:val="30"/>
          <w:szCs w:val="30"/>
          <w:cs/>
        </w:rPr>
        <w:t>ปรับปรุงย้อนหลัง</w:t>
      </w:r>
      <w:r w:rsidRPr="00B06C71">
        <w:rPr>
          <w:rFonts w:asciiTheme="majorBidi" w:hAnsiTheme="majorBidi" w:cstheme="majorBidi"/>
          <w:sz w:val="30"/>
          <w:szCs w:val="30"/>
        </w:rPr>
        <w:t xml:space="preserve"> </w:t>
      </w:r>
      <w:r w:rsidRPr="00B06C71">
        <w:rPr>
          <w:rFonts w:asciiTheme="majorBidi" w:hAnsiTheme="majorBidi" w:cstheme="majorBidi"/>
          <w:sz w:val="30"/>
          <w:szCs w:val="30"/>
          <w:cs/>
        </w:rPr>
        <w:t>ดังนั้น ผลกระทบสะสมจากการนำการปรับปรุง</w:t>
      </w:r>
      <w:r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B06C71">
        <w:rPr>
          <w:rFonts w:asciiTheme="majorBidi" w:hAnsiTheme="majorBidi" w:cstheme="majorBidi"/>
          <w:sz w:val="30"/>
          <w:szCs w:val="30"/>
          <w:cs/>
        </w:rPr>
        <w:t>มา</w:t>
      </w:r>
      <w:r>
        <w:rPr>
          <w:rFonts w:asciiTheme="majorBidi" w:hAnsiTheme="majorBidi" w:cstheme="majorBidi" w:hint="cs"/>
          <w:sz w:val="30"/>
          <w:szCs w:val="30"/>
          <w:cs/>
        </w:rPr>
        <w:t>ถือปฏิบัติ</w:t>
      </w:r>
      <w:r w:rsidRPr="00B06C71">
        <w:rPr>
          <w:rFonts w:asciiTheme="majorBidi" w:hAnsiTheme="majorBidi" w:cstheme="majorBidi"/>
          <w:sz w:val="30"/>
          <w:szCs w:val="30"/>
          <w:cs/>
        </w:rPr>
        <w:t xml:space="preserve">จะรับรู้เป็นรายการปรับปรุงกำไรสะสม ณ 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B06C71">
        <w:rPr>
          <w:rFonts w:asciiTheme="majorBidi" w:hAnsiTheme="majorBidi" w:cstheme="majorBidi"/>
          <w:sz w:val="30"/>
          <w:szCs w:val="30"/>
        </w:rPr>
        <w:t xml:space="preserve"> </w:t>
      </w:r>
      <w:r w:rsidRPr="00B06C71">
        <w:rPr>
          <w:rFonts w:asciiTheme="majorBidi" w:hAnsiTheme="majorBidi" w:cstheme="majorBidi"/>
          <w:sz w:val="30"/>
          <w:szCs w:val="30"/>
          <w:cs/>
        </w:rPr>
        <w:t>มกราคม</w:t>
      </w:r>
      <w:r>
        <w:rPr>
          <w:rFonts w:asciiTheme="majorBidi" w:hAnsiTheme="majorBidi" w:cstheme="majorBidi"/>
          <w:sz w:val="30"/>
          <w:szCs w:val="30"/>
        </w:rPr>
        <w:t xml:space="preserve"> 2569</w:t>
      </w:r>
      <w:r w:rsidRPr="00B06C71">
        <w:rPr>
          <w:rFonts w:asciiTheme="majorBidi" w:hAnsiTheme="majorBidi" w:cstheme="majorBidi"/>
          <w:sz w:val="30"/>
          <w:szCs w:val="30"/>
        </w:rPr>
        <w:t xml:space="preserve"> </w:t>
      </w:r>
      <w:r w:rsidRPr="00B06C71">
        <w:rPr>
          <w:rFonts w:asciiTheme="majorBidi" w:hAnsiTheme="majorBidi" w:cstheme="majorBidi"/>
          <w:sz w:val="30"/>
          <w:szCs w:val="30"/>
          <w:cs/>
        </w:rPr>
        <w:t>โดยไม่ต้องปรับปรุงข้อมูลเปรียบเทียบ</w:t>
      </w:r>
    </w:p>
    <w:p w14:paraId="759C3136" w14:textId="77777777" w:rsidR="00570F2F" w:rsidRDefault="00570F2F" w:rsidP="00570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highlight w:val="yellow"/>
        </w:rPr>
      </w:pPr>
    </w:p>
    <w:p w14:paraId="0418D89C" w14:textId="24021154" w:rsidR="00570F2F" w:rsidRPr="004F0DD1" w:rsidRDefault="00570F2F" w:rsidP="00570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</w:t>
      </w:r>
      <w:r w:rsidRPr="004F0DD1">
        <w:rPr>
          <w:rFonts w:asciiTheme="majorBidi" w:hAnsiTheme="majorBidi" w:cstheme="majorBidi"/>
          <w:sz w:val="30"/>
          <w:szCs w:val="30"/>
          <w:cs/>
        </w:rPr>
        <w:t>ลุ่มบริษัทใช้ทางเลือกเชิงปฏิบัติ ที่ได้รับอนุญาตตามการปรับปรุง</w:t>
      </w:r>
      <w:r w:rsidR="004A44FF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มาตรฐานการบัญชี ฉบับที่ </w:t>
      </w:r>
      <w:r w:rsidR="004A44FF">
        <w:rPr>
          <w:rFonts w:asciiTheme="majorBidi" w:hAnsiTheme="majorBidi" w:cstheme="majorBidi"/>
          <w:sz w:val="30"/>
          <w:szCs w:val="30"/>
        </w:rPr>
        <w:t xml:space="preserve">21 </w:t>
      </w:r>
      <w:r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4F0DD1">
        <w:rPr>
          <w:rFonts w:asciiTheme="majorBidi" w:hAnsiTheme="majorBidi" w:cstheme="majorBidi"/>
          <w:sz w:val="30"/>
          <w:szCs w:val="30"/>
        </w:rPr>
        <w:t xml:space="preserve"> </w:t>
      </w:r>
      <w:r w:rsidRPr="004F0DD1">
        <w:rPr>
          <w:rFonts w:asciiTheme="majorBidi" w:hAnsiTheme="majorBidi" w:cstheme="majorBidi"/>
          <w:sz w:val="30"/>
          <w:szCs w:val="30"/>
          <w:cs/>
        </w:rPr>
        <w:t>โดยในกรณีที่สกุลเงินไม่สามารถแลกเปลี่ยนได้ ณ วันวัดมูลค่า กลุ่มบริษัทประมาณ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4F0DD1">
        <w:rPr>
          <w:rFonts w:asciiTheme="majorBidi" w:hAnsiTheme="majorBidi" w:cstheme="majorBidi"/>
          <w:sz w:val="30"/>
          <w:szCs w:val="30"/>
          <w:cs/>
        </w:rPr>
        <w:t>อัตราแลกเปลี่ยนทันที</w:t>
      </w:r>
      <w:r w:rsidRPr="004F0DD1">
        <w:rPr>
          <w:rFonts w:asciiTheme="majorBidi" w:hAnsiTheme="majorBidi" w:cstheme="majorBidi"/>
          <w:sz w:val="30"/>
          <w:szCs w:val="30"/>
        </w:rPr>
        <w:t xml:space="preserve"> </w:t>
      </w:r>
      <w:r w:rsidRPr="004F0DD1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โดยใช้อัตราแลกเปลี่ยนที่สามารถสังเกตได้ ซึ่งคาดว่าจะใช้ในการทำธุรกรรมตามปกติระหว่างผู้มีส่วนร่วมในตลาดภายใต้สภาวะเศรษฐกิจที่มีอยู่ ในการประมาณ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4F0DD1">
        <w:rPr>
          <w:rFonts w:asciiTheme="majorBidi" w:hAnsiTheme="majorBidi" w:cstheme="majorBidi"/>
          <w:sz w:val="30"/>
          <w:szCs w:val="30"/>
          <w:cs/>
        </w:rPr>
        <w:t>ดังกล่าว กลุ่มบริษัทได้พิจารณาข้อมูลที่เกี่ยวข้องทั้งหมดที่มีอยู่ ซึ่งรวมถึง</w:t>
      </w:r>
    </w:p>
    <w:p w14:paraId="483A930A" w14:textId="77777777" w:rsidR="00570F2F" w:rsidRPr="004F0DD1" w:rsidRDefault="00570F2F" w:rsidP="00570F2F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right="18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4F0DD1">
        <w:rPr>
          <w:rFonts w:asciiTheme="majorBidi" w:hAnsiTheme="majorBidi" w:cstheme="majorBidi"/>
          <w:sz w:val="30"/>
          <w:szCs w:val="30"/>
          <w:cs/>
        </w:rPr>
        <w:t>อัตราแลกเปลี่ยนที่สามารถสังเกตได้ในตลาดอื่น</w:t>
      </w:r>
      <w:r w:rsidRPr="004F0DD1">
        <w:rPr>
          <w:rFonts w:asciiTheme="majorBidi" w:hAnsiTheme="majorBidi" w:cstheme="majorBidi"/>
          <w:sz w:val="30"/>
          <w:szCs w:val="30"/>
        </w:rPr>
        <w:t xml:space="preserve"> </w:t>
      </w:r>
    </w:p>
    <w:p w14:paraId="0A27D395" w14:textId="77777777" w:rsidR="00570F2F" w:rsidRPr="004F0DD1" w:rsidRDefault="00570F2F" w:rsidP="00570F2F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right="18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4F0DD1">
        <w:rPr>
          <w:rFonts w:asciiTheme="majorBidi" w:hAnsiTheme="majorBidi" w:cstheme="majorBidi"/>
          <w:sz w:val="30"/>
          <w:szCs w:val="30"/>
          <w:cs/>
        </w:rPr>
        <w:t>วัตถุประสงค์ของการถือครองสกุลเงินนั้น และ</w:t>
      </w:r>
      <w:r w:rsidRPr="004F0DD1">
        <w:rPr>
          <w:rFonts w:asciiTheme="majorBidi" w:hAnsiTheme="majorBidi" w:cstheme="majorBidi"/>
          <w:sz w:val="30"/>
          <w:szCs w:val="30"/>
        </w:rPr>
        <w:t xml:space="preserve"> </w:t>
      </w:r>
    </w:p>
    <w:p w14:paraId="34ECB2A7" w14:textId="77777777" w:rsidR="00570F2F" w:rsidRPr="004F0DD1" w:rsidRDefault="00570F2F" w:rsidP="00570F2F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right="18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4F0DD1">
        <w:rPr>
          <w:rFonts w:asciiTheme="majorBidi" w:hAnsiTheme="majorBidi" w:cstheme="majorBidi"/>
          <w:sz w:val="30"/>
          <w:szCs w:val="30"/>
          <w:cs/>
        </w:rPr>
        <w:t>ลักษณะของรายการที่ก่อให้เกิดความจำเป็น</w:t>
      </w:r>
      <w:r>
        <w:rPr>
          <w:rFonts w:asciiTheme="majorBidi" w:hAnsiTheme="majorBidi" w:cstheme="majorBidi" w:hint="cs"/>
          <w:sz w:val="30"/>
          <w:szCs w:val="30"/>
          <w:cs/>
        </w:rPr>
        <w:t>ในการ</w:t>
      </w:r>
      <w:r w:rsidRPr="004F0DD1">
        <w:rPr>
          <w:rFonts w:asciiTheme="majorBidi" w:hAnsiTheme="majorBidi" w:cstheme="majorBidi"/>
          <w:sz w:val="30"/>
          <w:szCs w:val="30"/>
          <w:cs/>
        </w:rPr>
        <w:t>แลกเปลี่ยนเงินตรา</w:t>
      </w:r>
    </w:p>
    <w:p w14:paraId="5418C5DC" w14:textId="4055594F" w:rsidR="00AE0897" w:rsidRPr="00AE0897" w:rsidRDefault="00AE0897" w:rsidP="00A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8"/>
        <w:jc w:val="thaiDistribute"/>
        <w:rPr>
          <w:rFonts w:asciiTheme="majorBidi" w:hAnsiTheme="majorBidi"/>
          <w:sz w:val="30"/>
          <w:szCs w:val="30"/>
        </w:rPr>
      </w:pPr>
      <w:r w:rsidRPr="00AE0897">
        <w:rPr>
          <w:rFonts w:asciiTheme="majorBidi" w:hAnsiTheme="majorBidi"/>
          <w:sz w:val="30"/>
          <w:szCs w:val="30"/>
          <w:cs/>
        </w:rPr>
        <w:t>ตารางต่อไปนี้แสดงผลกระทบของการถือปฏิบัติ</w:t>
      </w:r>
      <w:r w:rsidRPr="00AE0897">
        <w:rPr>
          <w:rFonts w:asciiTheme="majorBidi" w:hAnsiTheme="majorBidi" w:hint="cs"/>
          <w:sz w:val="30"/>
          <w:szCs w:val="30"/>
          <w:cs/>
        </w:rPr>
        <w:t>การปรับปรุง</w:t>
      </w:r>
      <w:r w:rsidR="00C62A28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มาตรฐานการบัญชี ฉบับที่ </w:t>
      </w:r>
      <w:r w:rsidR="00C62A28">
        <w:rPr>
          <w:rFonts w:asciiTheme="majorBidi" w:hAnsiTheme="majorBidi"/>
          <w:sz w:val="30"/>
          <w:szCs w:val="30"/>
        </w:rPr>
        <w:t>21</w:t>
      </w:r>
      <w:r w:rsidR="00C62A28">
        <w:rPr>
          <w:rFonts w:asciiTheme="majorBidi" w:hAnsiTheme="majorBidi" w:cstheme="majorBidi"/>
          <w:sz w:val="30"/>
          <w:szCs w:val="30"/>
        </w:rPr>
        <w:t xml:space="preserve"> </w:t>
      </w:r>
      <w:r w:rsidRPr="00AE0897">
        <w:rPr>
          <w:rFonts w:asciiTheme="majorBidi" w:hAnsiTheme="majorBidi"/>
          <w:sz w:val="30"/>
          <w:szCs w:val="30"/>
          <w:cs/>
        </w:rPr>
        <w:t>ต่องบการเงิน</w:t>
      </w:r>
    </w:p>
    <w:p w14:paraId="4E9117DC" w14:textId="77777777" w:rsidR="00D75D71" w:rsidRDefault="00D75D71" w:rsidP="002476FB">
      <w:pPr>
        <w:tabs>
          <w:tab w:val="clear" w:pos="454"/>
          <w:tab w:val="left" w:pos="450"/>
          <w:tab w:val="left" w:pos="9630"/>
        </w:tabs>
        <w:ind w:left="540" w:right="18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43"/>
        <w:gridCol w:w="2727"/>
      </w:tblGrid>
      <w:tr w:rsidR="00CF28B5" w:rsidRPr="00167059" w14:paraId="0498D6D1" w14:textId="77777777" w:rsidTr="00EB0B15">
        <w:trPr>
          <w:tblHeader/>
        </w:trPr>
        <w:tc>
          <w:tcPr>
            <w:tcW w:w="6858" w:type="dxa"/>
            <w:vAlign w:val="bottom"/>
          </w:tcPr>
          <w:p w14:paraId="658E3D97" w14:textId="0DF4C457" w:rsidR="00CF28B5" w:rsidRPr="00167059" w:rsidRDefault="00CF28B5" w:rsidP="0082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670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  <w:p w14:paraId="1CDDBDC6" w14:textId="77777777" w:rsidR="00CF28B5" w:rsidRPr="00167059" w:rsidRDefault="00CF28B5" w:rsidP="0082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D4DF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งบฐานะการเงิน ณ วันที่ </w:t>
            </w:r>
            <w:r w:rsidRPr="00AD4DF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1 </w:t>
            </w:r>
            <w:r w:rsidRPr="00AD4DF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มกราคม</w:t>
            </w:r>
            <w:r w:rsidRPr="00AD4DF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412" w:type="dxa"/>
            <w:vAlign w:val="bottom"/>
          </w:tcPr>
          <w:p w14:paraId="253A6F96" w14:textId="6A8FEA5D" w:rsidR="00CF28B5" w:rsidRPr="00167059" w:rsidRDefault="00CF28B5" w:rsidP="00CF2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958" w:right="-88" w:hanging="2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70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CF28B5" w:rsidRPr="00167059" w14:paraId="69529224" w14:textId="77777777" w:rsidTr="00EB0B15">
        <w:trPr>
          <w:tblHeader/>
        </w:trPr>
        <w:tc>
          <w:tcPr>
            <w:tcW w:w="6858" w:type="dxa"/>
          </w:tcPr>
          <w:p w14:paraId="7675C87E" w14:textId="77777777" w:rsidR="00CF28B5" w:rsidRPr="00167059" w:rsidRDefault="00CF28B5" w:rsidP="0082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12" w:type="dxa"/>
            <w:vAlign w:val="bottom"/>
          </w:tcPr>
          <w:p w14:paraId="46204362" w14:textId="77777777" w:rsidR="00CF28B5" w:rsidRPr="00167059" w:rsidRDefault="00CF28B5" w:rsidP="0082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16705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16705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CF28B5" w:rsidRPr="00167059" w14:paraId="2CA5C277" w14:textId="77777777" w:rsidTr="00EB0B15">
        <w:tc>
          <w:tcPr>
            <w:tcW w:w="6858" w:type="dxa"/>
          </w:tcPr>
          <w:p w14:paraId="1A9F3FFC" w14:textId="61E55344" w:rsidR="00CF28B5" w:rsidRPr="00D97FC8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97FC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เงินสดและรายการเทียบเท่าเงินสดลดลง</w:t>
            </w:r>
          </w:p>
        </w:tc>
        <w:tc>
          <w:tcPr>
            <w:tcW w:w="2412" w:type="dxa"/>
            <w:vAlign w:val="bottom"/>
          </w:tcPr>
          <w:p w14:paraId="7489DEFC" w14:textId="29D35C72" w:rsidR="00CF28B5" w:rsidRPr="00167059" w:rsidRDefault="00376D35" w:rsidP="00FE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942"/>
                <w:tab w:val="left" w:pos="2409"/>
                <w:tab w:val="left" w:pos="2499"/>
              </w:tabs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6D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(561,020)</w:t>
            </w:r>
          </w:p>
        </w:tc>
      </w:tr>
      <w:tr w:rsidR="00CF28B5" w:rsidRPr="00167059" w14:paraId="21261731" w14:textId="77777777" w:rsidTr="00EB0B15">
        <w:tc>
          <w:tcPr>
            <w:tcW w:w="6858" w:type="dxa"/>
          </w:tcPr>
          <w:p w14:paraId="2DD236DF" w14:textId="42EC610D" w:rsidR="00CF28B5" w:rsidRPr="007B4AF0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4A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ลูกหนี้การค้า</w:t>
            </w:r>
            <w:r w:rsidR="00DB6C6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</w:t>
            </w:r>
            <w:r w:rsidRPr="007B4A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ดลง</w:t>
            </w:r>
          </w:p>
        </w:tc>
        <w:tc>
          <w:tcPr>
            <w:tcW w:w="2412" w:type="dxa"/>
            <w:vAlign w:val="bottom"/>
          </w:tcPr>
          <w:p w14:paraId="4AD146FA" w14:textId="08393A68" w:rsidR="00CF28B5" w:rsidRPr="00167059" w:rsidRDefault="00C03E81" w:rsidP="00F6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3E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(114,859)</w:t>
            </w:r>
          </w:p>
        </w:tc>
      </w:tr>
      <w:tr w:rsidR="00CF28B5" w:rsidRPr="00167059" w14:paraId="49EEFC8B" w14:textId="77777777" w:rsidTr="00EB0B15">
        <w:tc>
          <w:tcPr>
            <w:tcW w:w="6858" w:type="dxa"/>
          </w:tcPr>
          <w:p w14:paraId="4D54781C" w14:textId="2B4B1424" w:rsidR="00CF28B5" w:rsidRPr="007B4AF0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4A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ลูกหนี้หมุนเวียนอื่นลดลง</w:t>
            </w:r>
          </w:p>
        </w:tc>
        <w:tc>
          <w:tcPr>
            <w:tcW w:w="2412" w:type="dxa"/>
            <w:vAlign w:val="bottom"/>
          </w:tcPr>
          <w:p w14:paraId="140AB79A" w14:textId="0CA6A425" w:rsidR="00CF28B5" w:rsidRPr="00167059" w:rsidRDefault="00E41AE1" w:rsidP="00F6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41A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(68,333)</w:t>
            </w:r>
          </w:p>
        </w:tc>
      </w:tr>
      <w:tr w:rsidR="00CF28B5" w:rsidRPr="00167059" w14:paraId="43FD6E79" w14:textId="77777777" w:rsidTr="00EB0B15">
        <w:tc>
          <w:tcPr>
            <w:tcW w:w="6858" w:type="dxa"/>
          </w:tcPr>
          <w:p w14:paraId="3B9F69FF" w14:textId="39943FEF" w:rsidR="00CF28B5" w:rsidRPr="007B4AF0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4A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สินค้าคงเหลือลดลง</w:t>
            </w:r>
          </w:p>
        </w:tc>
        <w:tc>
          <w:tcPr>
            <w:tcW w:w="2412" w:type="dxa"/>
            <w:vAlign w:val="bottom"/>
          </w:tcPr>
          <w:p w14:paraId="67084E85" w14:textId="168B89BC" w:rsidR="00CF28B5" w:rsidRPr="00167059" w:rsidRDefault="00E056A5" w:rsidP="00F6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56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(29,604)</w:t>
            </w:r>
          </w:p>
        </w:tc>
      </w:tr>
      <w:tr w:rsidR="00CF28B5" w:rsidRPr="00167059" w14:paraId="3AFBA3F1" w14:textId="77777777" w:rsidTr="00EB0B15">
        <w:tc>
          <w:tcPr>
            <w:tcW w:w="6858" w:type="dxa"/>
          </w:tcPr>
          <w:p w14:paraId="3D5F484A" w14:textId="33C51F93" w:rsidR="00CF28B5" w:rsidRPr="007B4AF0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4A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ที่ดิน อาคารและอุปกรณ์ลดลง</w:t>
            </w:r>
          </w:p>
        </w:tc>
        <w:tc>
          <w:tcPr>
            <w:tcW w:w="2412" w:type="dxa"/>
            <w:vAlign w:val="bottom"/>
          </w:tcPr>
          <w:p w14:paraId="4174F73D" w14:textId="13FB9DA1" w:rsidR="00CF28B5" w:rsidRPr="00167059" w:rsidRDefault="007C78D1" w:rsidP="00F6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78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(109,557)</w:t>
            </w:r>
          </w:p>
        </w:tc>
      </w:tr>
      <w:tr w:rsidR="00CF28B5" w:rsidRPr="00167059" w14:paraId="11042834" w14:textId="77777777" w:rsidTr="00EB0B15">
        <w:tc>
          <w:tcPr>
            <w:tcW w:w="6858" w:type="dxa"/>
          </w:tcPr>
          <w:p w14:paraId="62CD39DA" w14:textId="2B41D273" w:rsidR="00CF28B5" w:rsidRPr="007B4AF0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4A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สินทรัพย์สิทธิการใช้ลดลง</w:t>
            </w:r>
          </w:p>
        </w:tc>
        <w:tc>
          <w:tcPr>
            <w:tcW w:w="2412" w:type="dxa"/>
            <w:vAlign w:val="bottom"/>
          </w:tcPr>
          <w:p w14:paraId="5CDF16A9" w14:textId="0956809D" w:rsidR="00CF28B5" w:rsidRPr="00167059" w:rsidRDefault="00693A4C" w:rsidP="00F6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93A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(43,861)</w:t>
            </w:r>
          </w:p>
        </w:tc>
      </w:tr>
      <w:tr w:rsidR="00CF28B5" w:rsidRPr="00167059" w14:paraId="63E74BDB" w14:textId="77777777" w:rsidTr="00EB0B15">
        <w:tc>
          <w:tcPr>
            <w:tcW w:w="6858" w:type="dxa"/>
          </w:tcPr>
          <w:p w14:paraId="29B90FE8" w14:textId="3914CA69" w:rsidR="00CF28B5" w:rsidRPr="007B4AF0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4A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สินทรัพย์ไม่มีตัวตนลดลง</w:t>
            </w:r>
          </w:p>
        </w:tc>
        <w:tc>
          <w:tcPr>
            <w:tcW w:w="2412" w:type="dxa"/>
            <w:vAlign w:val="bottom"/>
          </w:tcPr>
          <w:p w14:paraId="1F4E8E27" w14:textId="588CEAB3" w:rsidR="00CF28B5" w:rsidRPr="00167059" w:rsidRDefault="00F7679B" w:rsidP="00F6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67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(44)</w:t>
            </w:r>
          </w:p>
        </w:tc>
      </w:tr>
      <w:tr w:rsidR="00CF28B5" w:rsidRPr="00167059" w14:paraId="49BE4611" w14:textId="77777777" w:rsidTr="00EB0B15">
        <w:tc>
          <w:tcPr>
            <w:tcW w:w="6858" w:type="dxa"/>
          </w:tcPr>
          <w:p w14:paraId="3B55ED18" w14:textId="06ADBA76" w:rsidR="00CF28B5" w:rsidRPr="007B4AF0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4A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สินทรัพย์ภาษีเงินได้รอการตัดบัญชีลดลง</w:t>
            </w:r>
          </w:p>
        </w:tc>
        <w:tc>
          <w:tcPr>
            <w:tcW w:w="2412" w:type="dxa"/>
            <w:vAlign w:val="bottom"/>
          </w:tcPr>
          <w:p w14:paraId="3C57C906" w14:textId="0FE3C504" w:rsidR="00CF28B5" w:rsidRPr="00167059" w:rsidRDefault="00EC4D2C" w:rsidP="00F6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C4D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(14,735)</w:t>
            </w:r>
          </w:p>
        </w:tc>
      </w:tr>
      <w:tr w:rsidR="00CF28B5" w:rsidRPr="00167059" w14:paraId="0DFC948E" w14:textId="77777777" w:rsidTr="00EB0B15">
        <w:tc>
          <w:tcPr>
            <w:tcW w:w="6858" w:type="dxa"/>
          </w:tcPr>
          <w:p w14:paraId="0F9C8609" w14:textId="191D84DC" w:rsidR="00CF28B5" w:rsidRPr="007B4AF0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4A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7B4A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412" w:type="dxa"/>
            <w:vAlign w:val="bottom"/>
          </w:tcPr>
          <w:p w14:paraId="51BF0D76" w14:textId="79D5F63B" w:rsidR="00CF28B5" w:rsidRPr="00167059" w:rsidRDefault="007062BC" w:rsidP="00A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2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62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841</w:t>
            </w:r>
          </w:p>
        </w:tc>
      </w:tr>
      <w:tr w:rsidR="00CF28B5" w:rsidRPr="00167059" w14:paraId="6FD29024" w14:textId="77777777" w:rsidTr="00EB0B15">
        <w:tc>
          <w:tcPr>
            <w:tcW w:w="6858" w:type="dxa"/>
          </w:tcPr>
          <w:p w14:paraId="1FBD4FAA" w14:textId="25B06E7C" w:rsidR="00CF28B5" w:rsidRPr="007B4AF0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4A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  <w:r w:rsidRPr="007B4A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412" w:type="dxa"/>
            <w:vAlign w:val="bottom"/>
          </w:tcPr>
          <w:p w14:paraId="435E868C" w14:textId="2C16068D" w:rsidR="00CF28B5" w:rsidRPr="00167059" w:rsidRDefault="00413B1D" w:rsidP="00A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2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13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455,021</w:t>
            </w:r>
          </w:p>
        </w:tc>
      </w:tr>
      <w:tr w:rsidR="00CF28B5" w:rsidRPr="00167059" w14:paraId="05D789EA" w14:textId="77777777" w:rsidTr="00EB0B15">
        <w:tc>
          <w:tcPr>
            <w:tcW w:w="6858" w:type="dxa"/>
          </w:tcPr>
          <w:p w14:paraId="7D2C585D" w14:textId="3F3B4523" w:rsidR="00CF28B5" w:rsidRPr="007B4AF0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4A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ภาษีเงินได้นิติบุคคลค้างจ่าย</w:t>
            </w:r>
            <w:r w:rsidRPr="007B4A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412" w:type="dxa"/>
            <w:vAlign w:val="bottom"/>
          </w:tcPr>
          <w:p w14:paraId="1EEB75EB" w14:textId="2F7201F4" w:rsidR="00CF28B5" w:rsidRPr="00167059" w:rsidRDefault="00EC7C74" w:rsidP="00A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2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C7C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4,565</w:t>
            </w:r>
          </w:p>
        </w:tc>
      </w:tr>
      <w:tr w:rsidR="00CF28B5" w:rsidRPr="00167059" w14:paraId="329CC840" w14:textId="77777777" w:rsidTr="00EB0B15">
        <w:tc>
          <w:tcPr>
            <w:tcW w:w="6858" w:type="dxa"/>
          </w:tcPr>
          <w:p w14:paraId="38D286A3" w14:textId="57E1D27C" w:rsidR="00CF28B5" w:rsidRPr="007B4AF0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4A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7B4A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412" w:type="dxa"/>
            <w:vAlign w:val="bottom"/>
          </w:tcPr>
          <w:p w14:paraId="03B35364" w14:textId="6CC0FABD" w:rsidR="00CF28B5" w:rsidRPr="00167059" w:rsidRDefault="0026754F" w:rsidP="00A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2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75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32,359</w:t>
            </w:r>
          </w:p>
        </w:tc>
      </w:tr>
      <w:tr w:rsidR="00CF28B5" w:rsidRPr="00167059" w14:paraId="59C34DCB" w14:textId="77777777" w:rsidTr="00EB0B15">
        <w:tc>
          <w:tcPr>
            <w:tcW w:w="6858" w:type="dxa"/>
          </w:tcPr>
          <w:p w14:paraId="43BAFFB0" w14:textId="689395D0" w:rsidR="00CF28B5" w:rsidRPr="007B4AF0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4A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ประมาณการรับคืนสินค้า</w:t>
            </w:r>
            <w:r w:rsidRPr="007B4A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412" w:type="dxa"/>
            <w:vAlign w:val="bottom"/>
          </w:tcPr>
          <w:p w14:paraId="492C01FF" w14:textId="1328D22F" w:rsidR="00CF28B5" w:rsidRPr="00167059" w:rsidRDefault="001C0379" w:rsidP="00A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2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03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</w:p>
        </w:tc>
      </w:tr>
      <w:tr w:rsidR="00CF28B5" w:rsidRPr="00167059" w14:paraId="4E2115B7" w14:textId="77777777" w:rsidTr="00EB0B15">
        <w:tc>
          <w:tcPr>
            <w:tcW w:w="6858" w:type="dxa"/>
          </w:tcPr>
          <w:p w14:paraId="348C578A" w14:textId="2CF621B3" w:rsidR="00CF28B5" w:rsidRPr="007B4AF0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4A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7B4A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412" w:type="dxa"/>
            <w:vAlign w:val="bottom"/>
          </w:tcPr>
          <w:p w14:paraId="33A82C3D" w14:textId="54C375B3" w:rsidR="00CF28B5" w:rsidRPr="00167059" w:rsidRDefault="00D8210B" w:rsidP="00A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2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21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19,542</w:t>
            </w:r>
          </w:p>
        </w:tc>
      </w:tr>
      <w:tr w:rsidR="00CF28B5" w:rsidRPr="00167059" w14:paraId="289C91D6" w14:textId="77777777" w:rsidTr="00EB0B15">
        <w:tc>
          <w:tcPr>
            <w:tcW w:w="6858" w:type="dxa"/>
          </w:tcPr>
          <w:p w14:paraId="7290F8D1" w14:textId="170685AA" w:rsidR="00CF28B5" w:rsidRPr="007B4AF0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4A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กำไรสะสมลดลง</w:t>
            </w:r>
          </w:p>
        </w:tc>
        <w:tc>
          <w:tcPr>
            <w:tcW w:w="2412" w:type="dxa"/>
            <w:vAlign w:val="bottom"/>
          </w:tcPr>
          <w:p w14:paraId="0E00AB3E" w14:textId="681BFAE6" w:rsidR="00CF28B5" w:rsidRPr="00167059" w:rsidRDefault="00D268EE" w:rsidP="00A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2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68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38,704</w:t>
            </w:r>
          </w:p>
        </w:tc>
      </w:tr>
      <w:tr w:rsidR="00CF28B5" w:rsidRPr="00167059" w14:paraId="5BEB1E11" w14:textId="77777777" w:rsidTr="00EB0B15">
        <w:tc>
          <w:tcPr>
            <w:tcW w:w="6858" w:type="dxa"/>
          </w:tcPr>
          <w:p w14:paraId="19937E0F" w14:textId="32991EC1" w:rsidR="00CF28B5" w:rsidRPr="007B4AF0" w:rsidRDefault="00CF28B5" w:rsidP="2E74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4A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องค์ประกอบอื่นของส่วนของผู้ถือหุ้นลดลง</w:t>
            </w:r>
          </w:p>
        </w:tc>
        <w:tc>
          <w:tcPr>
            <w:tcW w:w="2412" w:type="dxa"/>
            <w:vAlign w:val="bottom"/>
          </w:tcPr>
          <w:p w14:paraId="2529ED92" w14:textId="7CB5959A" w:rsidR="00CF28B5" w:rsidRPr="00167059" w:rsidRDefault="00AD2629" w:rsidP="00A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2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26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390,930</w:t>
            </w:r>
          </w:p>
        </w:tc>
      </w:tr>
    </w:tbl>
    <w:p w14:paraId="3DFD5A83" w14:textId="77777777" w:rsidR="00D75D71" w:rsidRPr="001728E9" w:rsidRDefault="00D75D71" w:rsidP="002476FB">
      <w:pPr>
        <w:tabs>
          <w:tab w:val="clear" w:pos="454"/>
          <w:tab w:val="left" w:pos="450"/>
          <w:tab w:val="left" w:pos="963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9E43C27" w14:textId="09D4E556" w:rsidR="00FA086A" w:rsidRPr="000E4739" w:rsidRDefault="00FA086A" w:rsidP="00FA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0E4739">
        <w:rPr>
          <w:rFonts w:asciiTheme="majorBidi" w:hAnsiTheme="majorBidi" w:cstheme="majorBidi"/>
          <w:sz w:val="30"/>
          <w:szCs w:val="30"/>
          <w:cs/>
        </w:rPr>
        <w:t>ในระยะสามเดือนแรกของรอบระยะเวลาบัญชี กลุ่มบริษัทได้นำการปรับปรุง</w:t>
      </w:r>
      <w:r w:rsidR="00C62A28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มาตรฐานการบัญชี ฉบับที่ </w:t>
      </w:r>
      <w:r w:rsidR="00C62A28">
        <w:rPr>
          <w:rFonts w:asciiTheme="majorBidi" w:hAnsiTheme="majorBidi" w:cstheme="majorBidi"/>
          <w:sz w:val="30"/>
          <w:szCs w:val="30"/>
        </w:rPr>
        <w:t xml:space="preserve">21 </w:t>
      </w:r>
      <w:r w:rsidRPr="00B06C71">
        <w:rPr>
          <w:rFonts w:asciiTheme="majorBidi" w:hAnsiTheme="majorBidi" w:cstheme="majorBidi"/>
          <w:i/>
          <w:iCs/>
          <w:sz w:val="30"/>
          <w:szCs w:val="30"/>
          <w:cs/>
        </w:rPr>
        <w:t>เรื่อง</w:t>
      </w:r>
      <w:r w:rsidRPr="00B06C7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06C71">
        <w:rPr>
          <w:rFonts w:asciiTheme="majorBidi" w:hAnsiTheme="majorBidi" w:cstheme="majorBidi"/>
          <w:i/>
          <w:iCs/>
          <w:sz w:val="30"/>
          <w:szCs w:val="30"/>
          <w:cs/>
        </w:rPr>
        <w:t>ผลกระทบจากการเปลี่ยนแปลงอัตราแลกเปลี่ยนเงินตราต่างประเทศ</w:t>
      </w:r>
      <w:r w:rsidRPr="000E4739">
        <w:rPr>
          <w:rFonts w:asciiTheme="majorBidi" w:hAnsiTheme="majorBidi" w:cstheme="majorBidi"/>
          <w:sz w:val="30"/>
          <w:szCs w:val="30"/>
        </w:rPr>
        <w:t xml:space="preserve"> </w:t>
      </w:r>
      <w:r w:rsidRPr="00B06C71">
        <w:rPr>
          <w:rFonts w:asciiTheme="majorBidi" w:hAnsiTheme="majorBidi" w:cstheme="majorBidi"/>
          <w:sz w:val="30"/>
          <w:szCs w:val="30"/>
          <w:cs/>
        </w:rPr>
        <w:t>มา</w:t>
      </w:r>
      <w:r>
        <w:rPr>
          <w:rFonts w:asciiTheme="majorBidi" w:hAnsiTheme="majorBidi" w:cstheme="majorBidi" w:hint="cs"/>
          <w:sz w:val="30"/>
          <w:szCs w:val="30"/>
          <w:cs/>
        </w:rPr>
        <w:t>ถือปฏิบัติ</w:t>
      </w:r>
      <w:r w:rsidRPr="000E4739">
        <w:rPr>
          <w:rFonts w:asciiTheme="majorBidi" w:hAnsiTheme="majorBidi" w:cstheme="majorBidi"/>
          <w:sz w:val="30"/>
          <w:szCs w:val="30"/>
          <w:cs/>
        </w:rPr>
        <w:t xml:space="preserve"> การปรับปรุงดังกล่าวให้แนวทางในการพิจารณาว่าสกุลเงินสามารถแลกเปลี่ยนเป็นสกุลเงินอื่นได้หรือไม่ และในกรณีที่ไม่สามารถแลกเปลี่ยนได้ ให้แนวทางในการกำหนดอัตราแลกเปลี่ยนที่เหมาะสม รวมถึงการเปิดเผยข้อมูลที่เกี่ยวข้อง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E4739">
        <w:rPr>
          <w:rFonts w:asciiTheme="majorBidi" w:hAnsiTheme="majorBidi" w:cstheme="majorBidi"/>
          <w:sz w:val="30"/>
          <w:szCs w:val="30"/>
          <w:cs/>
        </w:rPr>
        <w:t>ตามการปรับปรุงดังกล่าว กลุ่มบริษัทได้ทบทวน</w:t>
      </w:r>
      <w:r>
        <w:rPr>
          <w:rFonts w:asciiTheme="majorBidi" w:hAnsiTheme="majorBidi" w:cstheme="majorBidi" w:hint="cs"/>
          <w:sz w:val="30"/>
          <w:szCs w:val="30"/>
          <w:cs/>
        </w:rPr>
        <w:t>ความสามารถในการแลกเปลี่ยน</w:t>
      </w:r>
      <w:r w:rsidRPr="000E4739">
        <w:rPr>
          <w:rFonts w:asciiTheme="majorBidi" w:hAnsiTheme="majorBidi" w:cstheme="majorBidi"/>
          <w:sz w:val="30"/>
          <w:szCs w:val="30"/>
          <w:cs/>
        </w:rPr>
        <w:t>ของสกุลเงินบางสกุล และในกรณีที่เกี่ยวข้อง ได้ปรับปรุงอัตราแลกเปลี่ยนที่ใช้ในการแปลงค่าเงินสดและรายการเทียบเท่าเงินสด</w:t>
      </w:r>
    </w:p>
    <w:p w14:paraId="53E4826D" w14:textId="77777777" w:rsidR="00FA086A" w:rsidRPr="000E4739" w:rsidRDefault="00FA086A" w:rsidP="00FA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06C7CC6" w14:textId="0B1309D5" w:rsidR="00FA086A" w:rsidRPr="000E4739" w:rsidRDefault="00FA086A" w:rsidP="00FA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0E4739">
        <w:rPr>
          <w:rFonts w:asciiTheme="majorBidi" w:hAnsiTheme="majorBidi" w:cstheme="majorBidi"/>
          <w:sz w:val="30"/>
          <w:szCs w:val="30"/>
          <w:cs/>
        </w:rPr>
        <w:t>ในกรณีที่พิจารณาแล้วว่าสกุลเงินไม่สามารถแลกเปลี่ยนได้ กลุ่มบริษัทประมาณ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0E4739">
        <w:rPr>
          <w:rFonts w:asciiTheme="majorBidi" w:hAnsiTheme="majorBidi" w:cstheme="majorBidi"/>
          <w:sz w:val="30"/>
          <w:szCs w:val="30"/>
          <w:cs/>
        </w:rPr>
        <w:t>อัตราแลกเปลี่ยน</w:t>
      </w:r>
      <w:r w:rsidRPr="000E4739">
        <w:rPr>
          <w:rFonts w:asciiTheme="majorBidi" w:hAnsiTheme="majorBidi" w:cstheme="majorBidi"/>
          <w:sz w:val="30"/>
          <w:szCs w:val="30"/>
        </w:rPr>
        <w:t xml:space="preserve"> </w:t>
      </w:r>
      <w:r w:rsidRPr="000E4739">
        <w:rPr>
          <w:rFonts w:asciiTheme="majorBidi" w:hAnsiTheme="majorBidi" w:cstheme="majorBidi"/>
          <w:sz w:val="30"/>
          <w:szCs w:val="30"/>
          <w:cs/>
        </w:rPr>
        <w:t>โดยอาศัยข้อมูลที่สามารถสังเกตได้และสภาวะทางเศรษฐกิจที่มีอยู่ในขณะนั้น โดยมีการเปิดเผยข้อมูลที่เกี่ยวข้องกับสกุลเงินดังกล่าว ดังต่อไปนี้</w:t>
      </w:r>
    </w:p>
    <w:p w14:paraId="16861F5A" w14:textId="77777777" w:rsidR="00FA086A" w:rsidRDefault="00FA086A" w:rsidP="002476FB">
      <w:pPr>
        <w:tabs>
          <w:tab w:val="clear" w:pos="454"/>
          <w:tab w:val="left" w:pos="450"/>
          <w:tab w:val="left" w:pos="963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2FE4F" w14:textId="77777777" w:rsidR="0023096B" w:rsidRDefault="0023096B" w:rsidP="0023096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right="18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B5266">
        <w:rPr>
          <w:rFonts w:asciiTheme="majorBidi" w:hAnsiTheme="majorBidi"/>
          <w:i/>
          <w:iCs/>
          <w:sz w:val="30"/>
          <w:szCs w:val="30"/>
          <w:cs/>
        </w:rPr>
        <w:t>สกุลเงินที่เกี่ยวข้องและเหตุผล</w:t>
      </w:r>
      <w:r w:rsidRPr="000B5266">
        <w:rPr>
          <w:rFonts w:asciiTheme="majorBidi" w:hAnsiTheme="majorBidi" w:hint="cs"/>
          <w:i/>
          <w:iCs/>
          <w:sz w:val="30"/>
          <w:szCs w:val="30"/>
          <w:cs/>
        </w:rPr>
        <w:t>ของการขาดความสามารถในการแลกเปลี่ยน</w:t>
      </w:r>
    </w:p>
    <w:p w14:paraId="2FD2F0FF" w14:textId="77777777" w:rsidR="0023096B" w:rsidRPr="00DF17AA" w:rsidRDefault="0023096B" w:rsidP="00230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A742760" w14:textId="77777777" w:rsidR="0023096B" w:rsidRPr="000B5266" w:rsidRDefault="0023096B" w:rsidP="00230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450"/>
        </w:tabs>
        <w:spacing w:line="240" w:lineRule="auto"/>
        <w:ind w:left="900" w:right="18"/>
        <w:jc w:val="thaiDistribute"/>
        <w:rPr>
          <w:rFonts w:asciiTheme="majorBidi" w:hAnsiTheme="majorBidi"/>
          <w:sz w:val="30"/>
          <w:szCs w:val="30"/>
        </w:rPr>
      </w:pPr>
      <w:r w:rsidRPr="000B5266">
        <w:rPr>
          <w:rFonts w:asciiTheme="majorBidi" w:hAnsiTheme="majorBidi"/>
          <w:sz w:val="30"/>
          <w:szCs w:val="30"/>
          <w:cs/>
        </w:rPr>
        <w:t>เงินจ๊าดเมียนมา</w:t>
      </w:r>
      <w:r w:rsidRPr="000B5266">
        <w:rPr>
          <w:rFonts w:asciiTheme="majorBidi" w:hAnsiTheme="majorBidi" w:hint="cs"/>
          <w:sz w:val="30"/>
          <w:szCs w:val="30"/>
          <w:cs/>
        </w:rPr>
        <w:t>ร์</w:t>
      </w:r>
      <w:r w:rsidRPr="000B5266">
        <w:rPr>
          <w:rFonts w:asciiTheme="majorBidi" w:hAnsiTheme="majorBidi"/>
          <w:sz w:val="30"/>
          <w:szCs w:val="30"/>
          <w:cs/>
        </w:rPr>
        <w:t xml:space="preserve"> (</w:t>
      </w:r>
      <w:r w:rsidRPr="000B5266">
        <w:rPr>
          <w:rFonts w:asciiTheme="majorBidi" w:hAnsiTheme="majorBidi"/>
          <w:sz w:val="30"/>
          <w:szCs w:val="30"/>
        </w:rPr>
        <w:t xml:space="preserve">MMK) </w:t>
      </w:r>
      <w:r w:rsidRPr="000B5266">
        <w:rPr>
          <w:rFonts w:asciiTheme="majorBidi" w:hAnsiTheme="majorBidi"/>
          <w:sz w:val="30"/>
          <w:szCs w:val="30"/>
          <w:cs/>
        </w:rPr>
        <w:t>อยู่ภายใต้ข้อจำกัดด้านอัตราแลกเปลี่ยนอย่างมีนัยสำคัญที่กำหนดโดยธนาคารกลางแห่งประเทศเมียนมา</w:t>
      </w:r>
      <w:r w:rsidRPr="000B5266">
        <w:rPr>
          <w:rFonts w:asciiTheme="majorBidi" w:hAnsiTheme="majorBidi" w:hint="cs"/>
          <w:sz w:val="30"/>
          <w:szCs w:val="30"/>
          <w:cs/>
        </w:rPr>
        <w:t>ร์</w:t>
      </w:r>
      <w:r w:rsidRPr="000B5266">
        <w:rPr>
          <w:rFonts w:asciiTheme="majorBidi" w:hAnsiTheme="majorBidi"/>
          <w:sz w:val="30"/>
          <w:szCs w:val="30"/>
          <w:cs/>
        </w:rPr>
        <w:t xml:space="preserve"> ซึ่งรวมถึงการควบคุมทางปกครองเกี่ยวกับการเข้าถึงเงินตราต่างประเทศ การมีระบบอัตราแลกเปลี่ยนหลายอัตรา และการที่เงินตราต่างประเทศมีอยู่อย่างจำกัดผ่านช่องทางทางการ ผลจากสถานการณ์ดังกล่าว ทำให้กลุ่มบริษัทไม่สามารถได้รับเงินตราต่างประเทศในอัตราแลกเปลี่ยนทางการภายในระยะเวลาอันสมควรและผ่านกลไกตลาดตามปกติได้ ดังนั้น กลุ่มบริษัทจึงสรุปว่าเงินจ๊าดเมียนมา</w:t>
      </w:r>
      <w:r w:rsidRPr="000B5266">
        <w:rPr>
          <w:rFonts w:asciiTheme="majorBidi" w:hAnsiTheme="majorBidi" w:hint="cs"/>
          <w:sz w:val="30"/>
          <w:szCs w:val="30"/>
          <w:cs/>
        </w:rPr>
        <w:t>ร์</w:t>
      </w:r>
      <w:r w:rsidRPr="000B5266">
        <w:rPr>
          <w:rFonts w:asciiTheme="majorBidi" w:hAnsiTheme="majorBidi"/>
          <w:sz w:val="30"/>
          <w:szCs w:val="30"/>
          <w:cs/>
        </w:rPr>
        <w:t>เป็นสกุลเงินที่ไม่สามารถแลกเปลี่ยนได้</w:t>
      </w:r>
    </w:p>
    <w:p w14:paraId="6F37C4B8" w14:textId="77777777" w:rsidR="00F60EAE" w:rsidRPr="00DF17AA" w:rsidRDefault="00F60EAE" w:rsidP="00230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955CAEE" w14:textId="22F40500" w:rsidR="00666DE4" w:rsidRPr="000B5266" w:rsidRDefault="00666DE4" w:rsidP="00807E2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right="18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B5266">
        <w:rPr>
          <w:rFonts w:asciiTheme="majorBidi" w:hAnsiTheme="majorBidi"/>
          <w:i/>
          <w:iCs/>
          <w:sz w:val="30"/>
          <w:szCs w:val="30"/>
          <w:cs/>
        </w:rPr>
        <w:t>มูลค่าตามบัญชีของสินทรัพย์และหนี้สินที่ได้รับผลกระทบ</w:t>
      </w:r>
    </w:p>
    <w:p w14:paraId="2882DA0F" w14:textId="77777777" w:rsidR="0023096B" w:rsidRPr="00DF17AA" w:rsidRDefault="0023096B" w:rsidP="00230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EF433B0" w14:textId="77777777" w:rsidR="0023096B" w:rsidRPr="00E93605" w:rsidRDefault="00F60EAE" w:rsidP="00230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450"/>
        </w:tabs>
        <w:spacing w:line="240" w:lineRule="auto"/>
        <w:ind w:left="900" w:right="18"/>
        <w:jc w:val="thaiDistribute"/>
        <w:rPr>
          <w:rFonts w:asciiTheme="majorBidi" w:hAnsiTheme="majorBidi"/>
          <w:sz w:val="30"/>
          <w:szCs w:val="30"/>
        </w:rPr>
      </w:pPr>
      <w:r w:rsidRPr="00E93605">
        <w:rPr>
          <w:rFonts w:asciiTheme="majorBidi" w:hAnsiTheme="majorBidi"/>
          <w:sz w:val="30"/>
          <w:szCs w:val="30"/>
          <w:cs/>
        </w:rPr>
        <w:t xml:space="preserve">ณ วันที่ 31 มีนาคม </w:t>
      </w:r>
      <w:r w:rsidR="00376DDB" w:rsidRPr="00E93605">
        <w:rPr>
          <w:rFonts w:asciiTheme="majorBidi" w:hAnsiTheme="majorBidi"/>
          <w:sz w:val="30"/>
          <w:szCs w:val="30"/>
          <w:cs/>
        </w:rPr>
        <w:t>2569</w:t>
      </w:r>
      <w:r w:rsidRPr="00E93605">
        <w:rPr>
          <w:rFonts w:asciiTheme="majorBidi" w:hAnsiTheme="majorBidi"/>
          <w:sz w:val="30"/>
          <w:szCs w:val="30"/>
          <w:cs/>
        </w:rPr>
        <w:t xml:space="preserve"> </w:t>
      </w:r>
      <w:r w:rsidR="00D53D47" w:rsidRPr="00E93605">
        <w:rPr>
          <w:rFonts w:asciiTheme="majorBidi" w:hAnsiTheme="majorBidi" w:hint="cs"/>
          <w:sz w:val="30"/>
          <w:szCs w:val="30"/>
          <w:cs/>
        </w:rPr>
        <w:t>และ</w:t>
      </w:r>
      <w:r w:rsidR="0023096B" w:rsidRPr="00E93605">
        <w:rPr>
          <w:rFonts w:asciiTheme="majorBidi" w:hAnsiTheme="majorBidi"/>
          <w:sz w:val="30"/>
          <w:szCs w:val="30"/>
          <w:cs/>
        </w:rPr>
        <w:t>วันที่</w:t>
      </w:r>
      <w:r w:rsidR="00D53D47" w:rsidRPr="00E93605">
        <w:rPr>
          <w:rFonts w:asciiTheme="majorBidi" w:hAnsiTheme="majorBidi" w:hint="cs"/>
          <w:sz w:val="30"/>
          <w:szCs w:val="30"/>
          <w:cs/>
        </w:rPr>
        <w:t xml:space="preserve"> </w:t>
      </w:r>
      <w:r w:rsidR="00D53D47" w:rsidRPr="00E93605">
        <w:rPr>
          <w:rFonts w:asciiTheme="majorBidi" w:hAnsiTheme="majorBidi"/>
          <w:sz w:val="30"/>
          <w:szCs w:val="30"/>
          <w:cs/>
        </w:rPr>
        <w:t>31</w:t>
      </w:r>
      <w:r w:rsidR="00D53D47" w:rsidRPr="00E93605">
        <w:rPr>
          <w:rFonts w:asciiTheme="majorBidi" w:hAnsiTheme="majorBidi" w:hint="cs"/>
          <w:sz w:val="30"/>
          <w:szCs w:val="30"/>
          <w:cs/>
        </w:rPr>
        <w:t xml:space="preserve"> ธันวาคม</w:t>
      </w:r>
      <w:r w:rsidR="00D53D47" w:rsidRPr="00E93605">
        <w:rPr>
          <w:rFonts w:asciiTheme="majorBidi" w:hAnsiTheme="majorBidi"/>
          <w:sz w:val="30"/>
          <w:szCs w:val="30"/>
          <w:cs/>
        </w:rPr>
        <w:t xml:space="preserve"> 2568</w:t>
      </w:r>
      <w:r w:rsidR="00D53D47" w:rsidRPr="00E93605">
        <w:rPr>
          <w:rFonts w:asciiTheme="majorBidi" w:hAnsiTheme="majorBidi" w:hint="cs"/>
          <w:sz w:val="30"/>
          <w:szCs w:val="30"/>
          <w:cs/>
        </w:rPr>
        <w:t xml:space="preserve"> </w:t>
      </w:r>
      <w:r w:rsidRPr="00E93605">
        <w:rPr>
          <w:rFonts w:asciiTheme="majorBidi" w:hAnsiTheme="majorBidi"/>
          <w:sz w:val="30"/>
          <w:szCs w:val="30"/>
          <w:cs/>
        </w:rPr>
        <w:t>สินทรัพย์และหนี้สิน</w:t>
      </w:r>
      <w:r w:rsidR="0023096B" w:rsidRPr="00E93605">
        <w:rPr>
          <w:rFonts w:asciiTheme="majorBidi" w:hAnsiTheme="majorBidi"/>
          <w:sz w:val="30"/>
          <w:szCs w:val="30"/>
          <w:cs/>
        </w:rPr>
        <w:t>ทางการเงินของกลุ่มบริษัท</w:t>
      </w:r>
      <w:r>
        <w:rPr>
          <w:rFonts w:asciiTheme="majorBidi" w:hAnsiTheme="majorBidi"/>
          <w:sz w:val="30"/>
          <w:szCs w:val="30"/>
          <w:cs/>
        </w:rPr>
        <w:t>ที่เป็นตัวเงินในสกุลเงิน</w:t>
      </w:r>
      <w:r w:rsidRPr="00E93605">
        <w:rPr>
          <w:rFonts w:asciiTheme="majorBidi" w:hAnsiTheme="majorBidi"/>
          <w:sz w:val="30"/>
          <w:szCs w:val="30"/>
          <w:cs/>
        </w:rPr>
        <w:t>จ</w:t>
      </w:r>
      <w:r w:rsidR="000B139A" w:rsidRPr="00E93605">
        <w:rPr>
          <w:rFonts w:asciiTheme="majorBidi" w:hAnsiTheme="majorBidi" w:hint="cs"/>
          <w:sz w:val="30"/>
          <w:szCs w:val="30"/>
          <w:cs/>
        </w:rPr>
        <w:t>๊าด</w:t>
      </w:r>
      <w:r w:rsidR="0023096B" w:rsidRPr="00E93605">
        <w:rPr>
          <w:rFonts w:asciiTheme="majorBidi" w:hAnsiTheme="majorBidi"/>
          <w:sz w:val="30"/>
          <w:szCs w:val="30"/>
          <w:cs/>
        </w:rPr>
        <w:t>เมียนมา</w:t>
      </w:r>
      <w:r w:rsidR="0023096B">
        <w:rPr>
          <w:rFonts w:asciiTheme="majorBidi" w:hAnsiTheme="majorBidi" w:hint="cs"/>
          <w:sz w:val="30"/>
          <w:szCs w:val="30"/>
          <w:cs/>
        </w:rPr>
        <w:t>ร์</w:t>
      </w:r>
      <w:r w:rsidR="00BB41A5" w:rsidRPr="00E93605">
        <w:rPr>
          <w:rFonts w:asciiTheme="majorBidi" w:hAnsiTheme="majorBidi" w:hint="cs"/>
          <w:sz w:val="30"/>
          <w:szCs w:val="30"/>
          <w:cs/>
        </w:rPr>
        <w:t xml:space="preserve"> </w:t>
      </w:r>
      <w:r w:rsidRPr="00E93605">
        <w:rPr>
          <w:rFonts w:asciiTheme="majorBidi" w:hAnsiTheme="majorBidi"/>
          <w:sz w:val="30"/>
          <w:szCs w:val="30"/>
          <w:cs/>
        </w:rPr>
        <w:t>ประกอบด้ว</w:t>
      </w:r>
      <w:r w:rsidR="00D53D47" w:rsidRPr="00E93605">
        <w:rPr>
          <w:rFonts w:asciiTheme="majorBidi" w:hAnsiTheme="majorBidi" w:hint="cs"/>
          <w:sz w:val="30"/>
          <w:szCs w:val="30"/>
          <w:cs/>
        </w:rPr>
        <w:t>ย</w:t>
      </w:r>
    </w:p>
    <w:p w14:paraId="55CBAF63" w14:textId="5F8EFC28" w:rsidR="00F60EAE" w:rsidRPr="0023096B" w:rsidRDefault="00F60EAE" w:rsidP="00230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2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2160"/>
        <w:gridCol w:w="1890"/>
      </w:tblGrid>
      <w:tr w:rsidR="00D957D6" w:rsidRPr="00006618" w14:paraId="5CA75468" w14:textId="77777777" w:rsidTr="00086882">
        <w:trPr>
          <w:tblHeader/>
        </w:trPr>
        <w:tc>
          <w:tcPr>
            <w:tcW w:w="5220" w:type="dxa"/>
            <w:vAlign w:val="bottom"/>
          </w:tcPr>
          <w:p w14:paraId="5699D4BF" w14:textId="77777777" w:rsidR="00D957D6" w:rsidRPr="0051447B" w:rsidRDefault="00D957D6" w:rsidP="0075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firstLine="343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rtl/>
                <w:cs/>
                <w:lang w:val="en-US" w:eastAsia="en-US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6837834" w14:textId="5A6E973A" w:rsidR="00D957D6" w:rsidRPr="00C25645" w:rsidRDefault="00896CB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Times New Roman" w:hAnsi="Times New Roman" w:cstheme="minorBidi"/>
                <w:b/>
                <w:bCs/>
                <w:lang w:val="en-US" w:eastAsia="en-US"/>
              </w:rPr>
            </w:pPr>
            <w:r w:rsidRPr="001670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957D6" w:rsidRPr="00006618" w14:paraId="39B5F8F8" w14:textId="77777777" w:rsidTr="00086882">
        <w:trPr>
          <w:tblHeader/>
        </w:trPr>
        <w:tc>
          <w:tcPr>
            <w:tcW w:w="5220" w:type="dxa"/>
            <w:vAlign w:val="bottom"/>
          </w:tcPr>
          <w:p w14:paraId="1A5DFABE" w14:textId="31C40184" w:rsidR="00D957D6" w:rsidRPr="00006618" w:rsidRDefault="00612CF3" w:rsidP="0075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firstLine="343"/>
              <w:rPr>
                <w:rFonts w:ascii="Times New Roman" w:hAnsi="Times New Roman" w:cs="Angsana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160" w:type="dxa"/>
            <w:vAlign w:val="bottom"/>
          </w:tcPr>
          <w:p w14:paraId="22690026" w14:textId="2BF6E482" w:rsidR="00D957D6" w:rsidRPr="00862C33" w:rsidRDefault="00862C3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Times New Roman" w:hAnsi="Times New Roman" w:cstheme="minorBidi"/>
                <w:lang w:val="en-US" w:eastAsia="en-US"/>
              </w:rPr>
            </w:pPr>
            <w:r w:rsidRPr="005144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51441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890" w:type="dxa"/>
          </w:tcPr>
          <w:p w14:paraId="31378354" w14:textId="72D88103" w:rsidR="00D957D6" w:rsidRPr="00EE722E" w:rsidRDefault="00862C33" w:rsidP="002B3EF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74" w:right="-108" w:hanging="182"/>
              <w:jc w:val="center"/>
              <w:rPr>
                <w:rFonts w:ascii="Times New Roman" w:hAnsi="Times New Roman"/>
                <w:lang w:val="en-US"/>
              </w:rPr>
            </w:pPr>
            <w:r w:rsidRPr="005144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612C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2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D957D6" w:rsidRPr="0051447B" w14:paraId="073F5173" w14:textId="77777777" w:rsidTr="00086882">
        <w:tc>
          <w:tcPr>
            <w:tcW w:w="5220" w:type="dxa"/>
          </w:tcPr>
          <w:p w14:paraId="151D1890" w14:textId="77777777" w:rsidR="00D957D6" w:rsidRDefault="00D957D6" w:rsidP="0075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 w:firstLine="34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8441752" w14:textId="71A3C5BA" w:rsidR="00D957D6" w:rsidRPr="002B1BFE" w:rsidRDefault="00612CF3" w:rsidP="00612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autoSpaceDE w:val="0"/>
              <w:autoSpaceDN w:val="0"/>
              <w:adjustRightInd w:val="0"/>
              <w:spacing w:line="240" w:lineRule="auto"/>
              <w:ind w:right="-42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6705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16705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022B1F" w:rsidRPr="007D501F" w14:paraId="36E22BA3" w14:textId="77777777" w:rsidTr="00086882">
        <w:trPr>
          <w:trHeight w:val="281"/>
        </w:trPr>
        <w:tc>
          <w:tcPr>
            <w:tcW w:w="5220" w:type="dxa"/>
          </w:tcPr>
          <w:p w14:paraId="23246625" w14:textId="328A29C1" w:rsidR="00022B1F" w:rsidRPr="005119BA" w:rsidRDefault="00022B1F" w:rsidP="0075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 w:firstLine="343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5119BA">
              <w:rPr>
                <w:rFonts w:asciiTheme="majorBidi" w:hAnsiTheme="majorBidi" w:cs="Angsana New"/>
                <w:sz w:val="30"/>
                <w:szCs w:val="30"/>
                <w:cs/>
                <w:lang w:val="en-US" w:eastAsia="en-US"/>
              </w:rPr>
              <w:t>เงินสดและรายการเทียบเท่าเงินสด</w:t>
            </w:r>
          </w:p>
        </w:tc>
        <w:tc>
          <w:tcPr>
            <w:tcW w:w="2160" w:type="dxa"/>
            <w:vAlign w:val="bottom"/>
          </w:tcPr>
          <w:p w14:paraId="466F6A37" w14:textId="77777777" w:rsidR="00022B1F" w:rsidRPr="007D501F" w:rsidRDefault="00022B1F" w:rsidP="007D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D501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648,629</w:t>
            </w:r>
          </w:p>
        </w:tc>
        <w:tc>
          <w:tcPr>
            <w:tcW w:w="1890" w:type="dxa"/>
            <w:vAlign w:val="bottom"/>
          </w:tcPr>
          <w:p w14:paraId="3B4A927A" w14:textId="612F17E5" w:rsidR="00022B1F" w:rsidRPr="007D501F" w:rsidRDefault="00C10A5A" w:rsidP="007D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D501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602,509</w:t>
            </w:r>
          </w:p>
        </w:tc>
      </w:tr>
      <w:tr w:rsidR="00022B1F" w:rsidRPr="007D501F" w14:paraId="31F8F797" w14:textId="77777777" w:rsidTr="00086882">
        <w:tc>
          <w:tcPr>
            <w:tcW w:w="5220" w:type="dxa"/>
          </w:tcPr>
          <w:p w14:paraId="1DB0D379" w14:textId="0EDEE38B" w:rsidR="00022B1F" w:rsidRPr="005119BA" w:rsidRDefault="00022B1F" w:rsidP="0075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 w:firstLine="343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5119BA">
              <w:rPr>
                <w:rFonts w:asciiTheme="majorBidi" w:hAnsiTheme="majorBidi" w:cs="Angsana New"/>
                <w:sz w:val="30"/>
                <w:szCs w:val="30"/>
                <w:cs/>
                <w:lang w:val="en-US" w:eastAsia="en-US"/>
              </w:rPr>
              <w:t>ลูกหนี้การค้าและลูกหนี้</w:t>
            </w:r>
            <w:r w:rsidR="00E40256">
              <w:rPr>
                <w:rFonts w:asciiTheme="majorBidi" w:hAnsiTheme="majorBidi" w:cs="Angsana New" w:hint="cs"/>
                <w:sz w:val="30"/>
                <w:szCs w:val="30"/>
                <w:cs/>
                <w:lang w:val="en-US" w:eastAsia="en-US"/>
              </w:rPr>
              <w:t>หมุนเวียน</w:t>
            </w:r>
            <w:r w:rsidRPr="005119BA">
              <w:rPr>
                <w:rFonts w:asciiTheme="majorBidi" w:hAnsiTheme="majorBidi" w:cs="Angsana New"/>
                <w:sz w:val="30"/>
                <w:szCs w:val="30"/>
                <w:cs/>
                <w:lang w:val="en-US" w:eastAsia="en-US"/>
              </w:rPr>
              <w:t>อื่น</w:t>
            </w:r>
          </w:p>
        </w:tc>
        <w:tc>
          <w:tcPr>
            <w:tcW w:w="2160" w:type="dxa"/>
            <w:vAlign w:val="bottom"/>
          </w:tcPr>
          <w:p w14:paraId="23AD98D5" w14:textId="77777777" w:rsidR="00022B1F" w:rsidRPr="007D501F" w:rsidRDefault="00022B1F" w:rsidP="007D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D501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267,120</w:t>
            </w:r>
          </w:p>
        </w:tc>
        <w:tc>
          <w:tcPr>
            <w:tcW w:w="1890" w:type="dxa"/>
            <w:vAlign w:val="bottom"/>
          </w:tcPr>
          <w:p w14:paraId="55CCEEFB" w14:textId="4D74B7FB" w:rsidR="00022B1F" w:rsidRPr="007D501F" w:rsidRDefault="00152D35" w:rsidP="007D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D501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195,974</w:t>
            </w:r>
          </w:p>
        </w:tc>
      </w:tr>
      <w:tr w:rsidR="00022B1F" w:rsidRPr="007D501F" w14:paraId="6E41D99F" w14:textId="77777777" w:rsidTr="00086882">
        <w:trPr>
          <w:trHeight w:val="290"/>
        </w:trPr>
        <w:tc>
          <w:tcPr>
            <w:tcW w:w="5220" w:type="dxa"/>
          </w:tcPr>
          <w:p w14:paraId="373F1E9E" w14:textId="608BF8AD" w:rsidR="00022B1F" w:rsidRPr="005119BA" w:rsidRDefault="00022B1F" w:rsidP="0075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 w:firstLine="343"/>
              <w:rPr>
                <w:rFonts w:ascii="Times New Roman" w:hAnsi="Times New Roman"/>
                <w:sz w:val="22"/>
                <w:szCs w:val="22"/>
              </w:rPr>
            </w:pPr>
            <w:r w:rsidRPr="005119BA">
              <w:rPr>
                <w:rFonts w:asciiTheme="majorBidi" w:hAnsiTheme="majorBidi" w:cs="Angsana New"/>
                <w:sz w:val="30"/>
                <w:szCs w:val="30"/>
                <w:cs/>
                <w:lang w:val="en-US" w:eastAsia="en-US"/>
              </w:rPr>
              <w:t>เจ้าหนี้การค้าและเจ้าหนี้</w:t>
            </w:r>
            <w:r w:rsidR="00DB76E0">
              <w:rPr>
                <w:rFonts w:asciiTheme="majorBidi" w:hAnsiTheme="majorBidi" w:cs="Angsana New" w:hint="cs"/>
                <w:sz w:val="30"/>
                <w:szCs w:val="30"/>
                <w:cs/>
                <w:lang w:val="en-US" w:eastAsia="en-US"/>
              </w:rPr>
              <w:t>หมุนเวียน</w:t>
            </w:r>
            <w:r w:rsidRPr="005119BA">
              <w:rPr>
                <w:rFonts w:asciiTheme="majorBidi" w:hAnsiTheme="majorBidi" w:cs="Angsana New"/>
                <w:sz w:val="30"/>
                <w:szCs w:val="30"/>
                <w:cs/>
                <w:lang w:val="en-US" w:eastAsia="en-US"/>
              </w:rPr>
              <w:t>อื่น</w:t>
            </w:r>
          </w:p>
        </w:tc>
        <w:tc>
          <w:tcPr>
            <w:tcW w:w="2160" w:type="dxa"/>
            <w:vAlign w:val="bottom"/>
          </w:tcPr>
          <w:p w14:paraId="0B86672C" w14:textId="77777777" w:rsidR="00022B1F" w:rsidRPr="007D501F" w:rsidRDefault="00022B1F" w:rsidP="007D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D501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673,722</w:t>
            </w:r>
          </w:p>
        </w:tc>
        <w:tc>
          <w:tcPr>
            <w:tcW w:w="1890" w:type="dxa"/>
            <w:vAlign w:val="bottom"/>
          </w:tcPr>
          <w:p w14:paraId="3E30B94F" w14:textId="28B97590" w:rsidR="00022B1F" w:rsidRPr="007D501F" w:rsidRDefault="00B132D2" w:rsidP="007D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D501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607,552</w:t>
            </w:r>
          </w:p>
        </w:tc>
      </w:tr>
      <w:tr w:rsidR="00DD7D34" w:rsidRPr="007D501F" w14:paraId="0551A267" w14:textId="77777777" w:rsidTr="00086882">
        <w:trPr>
          <w:trHeight w:val="290"/>
        </w:trPr>
        <w:tc>
          <w:tcPr>
            <w:tcW w:w="5220" w:type="dxa"/>
          </w:tcPr>
          <w:p w14:paraId="6268B5C5" w14:textId="01A0D99F" w:rsidR="00DD7D34" w:rsidRPr="000902C8" w:rsidRDefault="000902C8" w:rsidP="0075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 w:firstLine="343"/>
              <w:rPr>
                <w:rFonts w:asciiTheme="majorBidi" w:hAnsiTheme="majorBidi" w:cstheme="minorBidi"/>
                <w:sz w:val="30"/>
                <w:szCs w:val="30"/>
                <w:cs/>
              </w:rPr>
            </w:pPr>
            <w:r w:rsidRPr="000902C8">
              <w:rPr>
                <w:rFonts w:asciiTheme="majorBidi" w:hAnsiTheme="majorBidi" w:cs="Angsana New" w:hint="cs"/>
                <w:sz w:val="30"/>
                <w:szCs w:val="30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2160" w:type="dxa"/>
            <w:vAlign w:val="bottom"/>
          </w:tcPr>
          <w:p w14:paraId="66123250" w14:textId="497715D0" w:rsidR="00DD7D34" w:rsidRPr="007D501F" w:rsidRDefault="00AC3492" w:rsidP="007D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23,429</w:t>
            </w:r>
          </w:p>
        </w:tc>
        <w:tc>
          <w:tcPr>
            <w:tcW w:w="1890" w:type="dxa"/>
            <w:vAlign w:val="bottom"/>
          </w:tcPr>
          <w:p w14:paraId="6321088B" w14:textId="3A91CB60" w:rsidR="00DD7D34" w:rsidRPr="007D501F" w:rsidRDefault="00AC3492" w:rsidP="007D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34,538</w:t>
            </w:r>
          </w:p>
        </w:tc>
      </w:tr>
    </w:tbl>
    <w:p w14:paraId="2E5B5EC0" w14:textId="77777777" w:rsidR="00666DE4" w:rsidRPr="00D93424" w:rsidRDefault="00666DE4" w:rsidP="00D9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56D5843" w14:textId="77777777" w:rsidR="00D93424" w:rsidRPr="00D93424" w:rsidRDefault="00D93424" w:rsidP="00D93424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right="18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93424">
        <w:rPr>
          <w:rFonts w:asciiTheme="majorBidi" w:hAnsiTheme="majorBidi"/>
          <w:i/>
          <w:iCs/>
          <w:sz w:val="30"/>
          <w:szCs w:val="30"/>
          <w:cs/>
        </w:rPr>
        <w:t>อัตราแลกเปลี่ยนทันทีโดยประมาณที่ใช้</w:t>
      </w:r>
    </w:p>
    <w:p w14:paraId="2EDFE2A0" w14:textId="77777777" w:rsidR="00D93424" w:rsidRDefault="00D93424" w:rsidP="00D9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5D742" w14:textId="04EB5C90" w:rsidR="00D93424" w:rsidRPr="004D20D7" w:rsidRDefault="00D93424" w:rsidP="00D9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450"/>
        </w:tabs>
        <w:spacing w:line="240" w:lineRule="auto"/>
        <w:ind w:left="900" w:right="18"/>
        <w:jc w:val="thaiDistribute"/>
        <w:rPr>
          <w:rFonts w:asciiTheme="majorBidi" w:hAnsiTheme="majorBidi"/>
          <w:sz w:val="30"/>
          <w:szCs w:val="30"/>
        </w:rPr>
      </w:pPr>
      <w:r w:rsidRPr="004D20D7">
        <w:rPr>
          <w:rFonts w:asciiTheme="majorBidi" w:hAnsiTheme="majorBidi"/>
          <w:sz w:val="30"/>
          <w:szCs w:val="30"/>
          <w:cs/>
        </w:rPr>
        <w:t>ในกรณีที่ไม่มีอัตราแลกเปลี่ยนทางการที่สามารถแลกเปลี่ยนได้ กลุ่มบริษัทได้ประมาณ</w:t>
      </w:r>
      <w:r>
        <w:rPr>
          <w:rFonts w:asciiTheme="majorBidi" w:hAnsiTheme="majorBidi" w:hint="cs"/>
          <w:sz w:val="30"/>
          <w:szCs w:val="30"/>
          <w:cs/>
        </w:rPr>
        <w:t>การ</w:t>
      </w:r>
      <w:r w:rsidRPr="004D20D7">
        <w:rPr>
          <w:rFonts w:asciiTheme="majorBidi" w:hAnsiTheme="majorBidi"/>
          <w:sz w:val="30"/>
          <w:szCs w:val="30"/>
          <w:cs/>
        </w:rPr>
        <w:t>อัตราแลกเปลี่ยนทันที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4D20D7">
        <w:rPr>
          <w:rFonts w:asciiTheme="majorBidi" w:hAnsiTheme="majorBidi"/>
          <w:sz w:val="30"/>
          <w:szCs w:val="30"/>
          <w:cs/>
        </w:rPr>
        <w:t>โดยพิจารณาจากอัตราแลกเปลี่ยนที่สามารถสังเกตได้ในตลาดที่สามารถเข้าถึงได้ รวมถึงอัตราแลกเปลี่ยนในตลาด</w:t>
      </w:r>
      <w:r>
        <w:rPr>
          <w:rFonts w:asciiTheme="majorBidi" w:hAnsiTheme="majorBidi" w:hint="cs"/>
          <w:sz w:val="30"/>
          <w:szCs w:val="30"/>
          <w:cs/>
        </w:rPr>
        <w:t>เทียบเคีย</w:t>
      </w:r>
      <w:r w:rsidR="00B00754">
        <w:rPr>
          <w:rFonts w:asciiTheme="majorBidi" w:hAnsiTheme="majorBidi" w:hint="cs"/>
          <w:sz w:val="30"/>
          <w:szCs w:val="30"/>
          <w:cs/>
        </w:rPr>
        <w:t>ง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4D20D7">
        <w:rPr>
          <w:rFonts w:asciiTheme="majorBidi" w:hAnsiTheme="majorBidi"/>
          <w:sz w:val="30"/>
          <w:szCs w:val="30"/>
          <w:cs/>
        </w:rPr>
        <w:t>และปรับปรุงด้วยปัจจัยต่าง ๆ เช่น ต้นทุนในการทำ</w:t>
      </w:r>
      <w:r>
        <w:rPr>
          <w:rFonts w:asciiTheme="majorBidi" w:hAnsiTheme="majorBidi" w:hint="cs"/>
          <w:sz w:val="30"/>
          <w:szCs w:val="30"/>
          <w:cs/>
        </w:rPr>
        <w:t xml:space="preserve">รายการ </w:t>
      </w:r>
      <w:r w:rsidRPr="004D20D7">
        <w:rPr>
          <w:rFonts w:asciiTheme="majorBidi" w:hAnsiTheme="majorBidi"/>
          <w:sz w:val="30"/>
          <w:szCs w:val="30"/>
          <w:cs/>
        </w:rPr>
        <w:t>และความสามารถในการเข้าถึงตลาด</w:t>
      </w:r>
    </w:p>
    <w:p w14:paraId="211FF597" w14:textId="77777777" w:rsidR="00D93424" w:rsidRPr="004D20D7" w:rsidRDefault="00D93424" w:rsidP="00D9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21D69EF" w14:textId="77777777" w:rsidR="00D93424" w:rsidRPr="004D20D7" w:rsidRDefault="00D93424" w:rsidP="00D9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450"/>
        </w:tabs>
        <w:spacing w:line="240" w:lineRule="auto"/>
        <w:ind w:left="900" w:right="18"/>
        <w:jc w:val="thaiDistribute"/>
        <w:rPr>
          <w:rFonts w:asciiTheme="majorBidi" w:hAnsiTheme="majorBidi"/>
          <w:sz w:val="30"/>
          <w:szCs w:val="30"/>
        </w:rPr>
      </w:pPr>
      <w:r w:rsidRPr="004D20D7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4D20D7">
        <w:rPr>
          <w:rFonts w:asciiTheme="majorBidi" w:hAnsiTheme="majorBidi"/>
          <w:sz w:val="30"/>
          <w:szCs w:val="30"/>
        </w:rPr>
        <w:t xml:space="preserve">31 </w:t>
      </w:r>
      <w:r w:rsidRPr="004D20D7">
        <w:rPr>
          <w:rFonts w:asciiTheme="majorBidi" w:hAnsiTheme="majorBidi"/>
          <w:sz w:val="30"/>
          <w:szCs w:val="30"/>
          <w:cs/>
        </w:rPr>
        <w:t xml:space="preserve">มีนาคม </w:t>
      </w:r>
      <w:r w:rsidRPr="004D20D7">
        <w:rPr>
          <w:rFonts w:asciiTheme="majorBidi" w:hAnsiTheme="majorBidi"/>
          <w:sz w:val="30"/>
          <w:szCs w:val="30"/>
        </w:rPr>
        <w:t xml:space="preserve">2569 </w:t>
      </w:r>
      <w:r w:rsidRPr="004D20D7">
        <w:rPr>
          <w:rFonts w:asciiTheme="majorBidi" w:hAnsiTheme="majorBidi"/>
          <w:sz w:val="30"/>
          <w:szCs w:val="30"/>
          <w:cs/>
        </w:rPr>
        <w:t xml:space="preserve">กลุ่มบริษัทใช้อัตราแลกเปลี่ยนโดยประมาณเท่ากับ </w:t>
      </w:r>
      <w:r w:rsidRPr="004D20D7">
        <w:rPr>
          <w:rFonts w:asciiTheme="majorBidi" w:hAnsiTheme="majorBidi"/>
          <w:sz w:val="30"/>
          <w:szCs w:val="30"/>
        </w:rPr>
        <w:t xml:space="preserve">4,076.50 </w:t>
      </w:r>
      <w:r w:rsidRPr="004D20D7">
        <w:rPr>
          <w:rFonts w:asciiTheme="majorBidi" w:hAnsiTheme="majorBidi"/>
          <w:sz w:val="30"/>
          <w:szCs w:val="30"/>
          <w:cs/>
        </w:rPr>
        <w:t>จ๊าดเมียนมา</w:t>
      </w:r>
      <w:r>
        <w:rPr>
          <w:rFonts w:asciiTheme="majorBidi" w:hAnsiTheme="majorBidi" w:hint="cs"/>
          <w:sz w:val="30"/>
          <w:szCs w:val="30"/>
          <w:cs/>
        </w:rPr>
        <w:t>ร์</w:t>
      </w:r>
      <w:r w:rsidRPr="004D20D7">
        <w:rPr>
          <w:rFonts w:asciiTheme="majorBidi" w:hAnsiTheme="majorBidi"/>
          <w:sz w:val="30"/>
          <w:szCs w:val="30"/>
          <w:cs/>
        </w:rPr>
        <w:t>ต่อ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1 </w:t>
      </w:r>
      <w:r w:rsidRPr="004D20D7">
        <w:rPr>
          <w:rFonts w:asciiTheme="majorBidi" w:hAnsiTheme="majorBidi"/>
          <w:sz w:val="30"/>
          <w:szCs w:val="30"/>
          <w:cs/>
        </w:rPr>
        <w:t>ดอลลาร์สหรัฐ</w:t>
      </w:r>
      <w:r>
        <w:rPr>
          <w:rFonts w:asciiTheme="majorBidi" w:hAnsiTheme="majorBidi" w:hint="cs"/>
          <w:sz w:val="30"/>
          <w:szCs w:val="30"/>
          <w:cs/>
        </w:rPr>
        <w:t>อเมริกา</w:t>
      </w:r>
      <w:r w:rsidRPr="004D20D7">
        <w:rPr>
          <w:rFonts w:asciiTheme="majorBidi" w:hAnsiTheme="majorBidi"/>
          <w:sz w:val="30"/>
          <w:szCs w:val="30"/>
          <w:cs/>
        </w:rPr>
        <w:t xml:space="preserve"> (เทียบเท่ากับ </w:t>
      </w:r>
      <w:r w:rsidRPr="004D20D7">
        <w:rPr>
          <w:rFonts w:asciiTheme="majorBidi" w:hAnsiTheme="majorBidi"/>
          <w:sz w:val="30"/>
          <w:szCs w:val="30"/>
        </w:rPr>
        <w:t xml:space="preserve">0.008055 </w:t>
      </w:r>
      <w:r w:rsidRPr="004D20D7">
        <w:rPr>
          <w:rFonts w:asciiTheme="majorBidi" w:hAnsiTheme="majorBidi"/>
          <w:sz w:val="30"/>
          <w:szCs w:val="30"/>
          <w:cs/>
        </w:rPr>
        <w:t>บาทต่อ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1 </w:t>
      </w:r>
      <w:r w:rsidRPr="004D20D7">
        <w:rPr>
          <w:rFonts w:asciiTheme="majorBidi" w:hAnsiTheme="majorBidi"/>
          <w:sz w:val="30"/>
          <w:szCs w:val="30"/>
          <w:cs/>
        </w:rPr>
        <w:t>จ๊าดเมียน</w:t>
      </w:r>
      <w:r>
        <w:rPr>
          <w:rFonts w:asciiTheme="majorBidi" w:hAnsiTheme="majorBidi" w:hint="cs"/>
          <w:sz w:val="30"/>
          <w:szCs w:val="30"/>
          <w:cs/>
        </w:rPr>
        <w:t>มาร์</w:t>
      </w:r>
      <w:r w:rsidRPr="004D20D7">
        <w:rPr>
          <w:rFonts w:asciiTheme="majorBidi" w:hAnsiTheme="majorBidi"/>
          <w:sz w:val="30"/>
          <w:szCs w:val="30"/>
          <w:cs/>
        </w:rPr>
        <w:t>) ซึ่งสะท้อนถึงอัตราที่กลุ่มบริษัทคาดว่าจะสามารถนำไปใช้รับรู้หรือชำระบัญชีรายการ</w:t>
      </w:r>
      <w:r>
        <w:rPr>
          <w:rFonts w:asciiTheme="majorBidi" w:hAnsiTheme="majorBidi" w:hint="cs"/>
          <w:sz w:val="30"/>
          <w:szCs w:val="30"/>
          <w:cs/>
        </w:rPr>
        <w:t>ที่เป็น</w:t>
      </w:r>
      <w:r w:rsidRPr="004D20D7">
        <w:rPr>
          <w:rFonts w:asciiTheme="majorBidi" w:hAnsiTheme="majorBidi"/>
          <w:sz w:val="30"/>
          <w:szCs w:val="30"/>
          <w:cs/>
        </w:rPr>
        <w:t>ตัวเงินภายใต้สภาวะที่มีอยู่ในขณะนั้น</w:t>
      </w:r>
    </w:p>
    <w:p w14:paraId="529C009F" w14:textId="4ED102DB" w:rsidR="00F60EAE" w:rsidRPr="008A7C79" w:rsidRDefault="00F60EAE" w:rsidP="00F34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3E24218F" w14:textId="38AD96BD" w:rsidR="00E631C3" w:rsidRPr="00CE6F72" w:rsidRDefault="00095950" w:rsidP="00CE6F72">
      <w:pPr>
        <w:pStyle w:val="Heading5"/>
        <w:numPr>
          <w:ilvl w:val="0"/>
          <w:numId w:val="16"/>
        </w:numPr>
        <w:tabs>
          <w:tab w:val="left" w:pos="540"/>
          <w:tab w:val="left" w:pos="630"/>
          <w:tab w:val="left" w:pos="720"/>
          <w:tab w:val="left" w:pos="81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A62D43" w:rsidRPr="00D70DCC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1152BBF" w14:textId="77777777" w:rsidR="0093056B" w:rsidRPr="00BE4AD6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958ECDD" w14:textId="57C49BEB" w:rsidR="0093056B" w:rsidRDefault="002136CF" w:rsidP="00930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120" w:line="240" w:lineRule="auto"/>
        <w:ind w:left="540" w:right="18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การร่วมค้า</w:t>
      </w:r>
      <w:r w:rsidR="00C44BE7" w:rsidRPr="00D70DCC">
        <w:rPr>
          <w:rFonts w:asciiTheme="majorBidi" w:hAnsiTheme="majorBidi" w:cstheme="majorBidi"/>
          <w:sz w:val="30"/>
          <w:szCs w:val="30"/>
          <w:cs/>
        </w:rPr>
        <w:t>และ</w:t>
      </w:r>
      <w:r w:rsidRPr="00D70DCC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="006B3567" w:rsidRPr="00D70DCC">
        <w:rPr>
          <w:rFonts w:asciiTheme="majorBidi" w:hAnsiTheme="majorBidi" w:cstheme="majorBidi"/>
          <w:sz w:val="30"/>
          <w:szCs w:val="30"/>
          <w:cs/>
        </w:rPr>
        <w:t>ไม่มีการเปลี่ยนแปลงอย่างมีสาระสำคัญ</w:t>
      </w:r>
      <w:r w:rsidR="006B3567" w:rsidRPr="00D70DC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ในระหว่าง</w:t>
      </w:r>
      <w:r w:rsidR="00613C8E" w:rsidRPr="00D70DCC">
        <w:rPr>
          <w:rFonts w:asciiTheme="majorBidi" w:hAnsiTheme="majorBidi" w:cstheme="majorBidi"/>
          <w:sz w:val="30"/>
          <w:szCs w:val="30"/>
          <w:cs/>
        </w:rPr>
        <w:t>งวด</w:t>
      </w:r>
      <w:r w:rsidR="006A17E0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075627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075627">
        <w:rPr>
          <w:rFonts w:asciiTheme="majorBidi" w:hAnsiTheme="majorBidi" w:cstheme="majorBidi"/>
          <w:sz w:val="30"/>
          <w:szCs w:val="30"/>
        </w:rPr>
        <w:t>3</w:t>
      </w:r>
      <w:r w:rsidR="006A17E0">
        <w:rPr>
          <w:rFonts w:asciiTheme="majorBidi" w:hAnsiTheme="majorBidi" w:cstheme="majorBidi"/>
          <w:sz w:val="30"/>
          <w:szCs w:val="30"/>
        </w:rPr>
        <w:t>1</w:t>
      </w:r>
      <w:r w:rsidR="00075627">
        <w:rPr>
          <w:rFonts w:asciiTheme="majorBidi" w:hAnsiTheme="majorBidi" w:cstheme="majorBidi"/>
          <w:sz w:val="30"/>
          <w:szCs w:val="30"/>
        </w:rPr>
        <w:t xml:space="preserve"> </w:t>
      </w:r>
      <w:r w:rsidR="006A17E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7562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6B3567" w:rsidRPr="00D70DC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6A17E0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</w:p>
    <w:p w14:paraId="1CF81961" w14:textId="77777777" w:rsidR="00876E95" w:rsidRPr="00BE4AD6" w:rsidRDefault="00876E95" w:rsidP="00BE4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1170"/>
      </w:tblGrid>
      <w:tr w:rsidR="00D70DCC" w:rsidRPr="00D70DCC" w14:paraId="655356A9" w14:textId="77777777" w:rsidTr="005834B4">
        <w:trPr>
          <w:tblHeader/>
        </w:trPr>
        <w:tc>
          <w:tcPr>
            <w:tcW w:w="4230" w:type="dxa"/>
          </w:tcPr>
          <w:p w14:paraId="3FC95D60" w14:textId="2F60DEC9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B10081D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70DCC">
              <w:rPr>
                <w:rFonts w:asciiTheme="majorBidi" w:eastAsia="MS Mincho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1140B04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8F76110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A17E0" w:rsidRPr="00D70DCC" w14:paraId="3D07450F" w14:textId="77777777" w:rsidTr="005834B4">
        <w:trPr>
          <w:tblHeader/>
        </w:trPr>
        <w:tc>
          <w:tcPr>
            <w:tcW w:w="4230" w:type="dxa"/>
          </w:tcPr>
          <w:p w14:paraId="493085E8" w14:textId="520957AC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A17E0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2C142D" w:rsidRPr="002C142D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31</w:t>
            </w:r>
            <w:r w:rsidR="002C142D" w:rsidRPr="002C142D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2C142D" w:rsidRPr="002C142D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</w:tcPr>
          <w:p w14:paraId="658E006D" w14:textId="524765D8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3B34C10" w14:textId="7777777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79BBF5" w14:textId="1D602AF9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92C7E0C" w14:textId="7777777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EC563E" w14:textId="5133FD90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7B57817" w14:textId="7777777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CCF606" w14:textId="7ACDD5F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2568</w:t>
            </w:r>
          </w:p>
        </w:tc>
      </w:tr>
      <w:tr w:rsidR="006A17E0" w:rsidRPr="00D70DCC" w14:paraId="4732F357" w14:textId="77777777" w:rsidTr="00885FE5">
        <w:trPr>
          <w:trHeight w:hRule="exact" w:val="371"/>
          <w:tblHeader/>
        </w:trPr>
        <w:tc>
          <w:tcPr>
            <w:tcW w:w="4230" w:type="dxa"/>
          </w:tcPr>
          <w:p w14:paraId="5AF1141C" w14:textId="77777777" w:rsidR="006A17E0" w:rsidRPr="00885FE5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40" w:type="dxa"/>
            <w:gridSpan w:val="7"/>
          </w:tcPr>
          <w:p w14:paraId="6D9D50D5" w14:textId="7777777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17E0" w:rsidRPr="00D70DCC" w14:paraId="1375ADEF" w14:textId="77777777" w:rsidTr="00B94B62">
        <w:trPr>
          <w:trHeight w:hRule="exact" w:val="362"/>
        </w:trPr>
        <w:tc>
          <w:tcPr>
            <w:tcW w:w="4230" w:type="dxa"/>
          </w:tcPr>
          <w:p w14:paraId="08AE231B" w14:textId="77777777" w:rsidR="006A17E0" w:rsidRPr="00D70DCC" w:rsidRDefault="006A17E0" w:rsidP="006A17E0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B8575C3" w14:textId="7777777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38118" w14:textId="7777777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7C6BF5" w14:textId="7777777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46619A" w14:textId="7777777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B5BB6" w14:textId="7777777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9A3E3E" w14:textId="7777777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8" w:firstLine="1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52A44C" w14:textId="77777777" w:rsidR="006A17E0" w:rsidRPr="00D70DCC" w:rsidRDefault="006A17E0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76084" w:rsidRPr="00D70DCC" w14:paraId="0006CE60" w14:textId="77777777" w:rsidTr="005834B4">
        <w:trPr>
          <w:trHeight w:hRule="exact" w:val="360"/>
        </w:trPr>
        <w:tc>
          <w:tcPr>
            <w:tcW w:w="4230" w:type="dxa"/>
          </w:tcPr>
          <w:p w14:paraId="249E77C0" w14:textId="6D9D9EBA" w:rsidR="00D76084" w:rsidRPr="00D70DCC" w:rsidRDefault="00D76084" w:rsidP="006A17E0">
            <w:pPr>
              <w:tabs>
                <w:tab w:val="left" w:pos="7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990" w:type="dxa"/>
          </w:tcPr>
          <w:p w14:paraId="6E64D6FD" w14:textId="7C26C8FA" w:rsidR="00D76084" w:rsidRPr="00D70DCC" w:rsidRDefault="00D76084" w:rsidP="0007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D98AABD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DACDD4" w14:textId="77276318" w:rsidR="00D76084" w:rsidRPr="007D59FB" w:rsidRDefault="00D76084" w:rsidP="0007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9172E8E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1F70C" w14:textId="30EB432C" w:rsidR="00D76084" w:rsidRPr="00D70DCC" w:rsidRDefault="00D76084" w:rsidP="0007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820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,102</w:t>
            </w:r>
          </w:p>
        </w:tc>
        <w:tc>
          <w:tcPr>
            <w:tcW w:w="270" w:type="dxa"/>
          </w:tcPr>
          <w:p w14:paraId="7E4F4BB1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17B851" w14:textId="392F2136" w:rsidR="00D76084" w:rsidRPr="006A17E0" w:rsidRDefault="00D76084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6A17E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636,784</w:t>
            </w:r>
          </w:p>
        </w:tc>
      </w:tr>
      <w:tr w:rsidR="00D76084" w:rsidRPr="00D70DCC" w14:paraId="28D746EC" w14:textId="77777777" w:rsidTr="005834B4">
        <w:trPr>
          <w:trHeight w:hRule="exact" w:val="360"/>
        </w:trPr>
        <w:tc>
          <w:tcPr>
            <w:tcW w:w="4230" w:type="dxa"/>
          </w:tcPr>
          <w:p w14:paraId="2027EF46" w14:textId="565FDE79" w:rsidR="00D76084" w:rsidRPr="00D70DCC" w:rsidRDefault="00D76084" w:rsidP="006A17E0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990" w:type="dxa"/>
          </w:tcPr>
          <w:p w14:paraId="37132553" w14:textId="76F9156E" w:rsidR="00D76084" w:rsidRPr="00072F57" w:rsidRDefault="00D76084" w:rsidP="0007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48BC0E8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7489BB" w14:textId="62950777" w:rsidR="00D76084" w:rsidRPr="006A17E0" w:rsidRDefault="00D76084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1D491BF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7F273" w14:textId="4C7CBA70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36,996</w:t>
            </w:r>
          </w:p>
        </w:tc>
        <w:tc>
          <w:tcPr>
            <w:tcW w:w="270" w:type="dxa"/>
          </w:tcPr>
          <w:p w14:paraId="274D0A1C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89A6F8" w14:textId="6019F280" w:rsidR="00D76084" w:rsidRPr="006A17E0" w:rsidRDefault="00D76084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6A17E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38,256</w:t>
            </w:r>
          </w:p>
        </w:tc>
      </w:tr>
      <w:tr w:rsidR="00D76084" w:rsidRPr="00D70DCC" w14:paraId="672E301A" w14:textId="77777777" w:rsidTr="005834B4">
        <w:trPr>
          <w:trHeight w:hRule="exact" w:val="360"/>
        </w:trPr>
        <w:tc>
          <w:tcPr>
            <w:tcW w:w="4230" w:type="dxa"/>
          </w:tcPr>
          <w:p w14:paraId="49A99B5F" w14:textId="237BFB06" w:rsidR="00D76084" w:rsidRPr="008A3FF3" w:rsidRDefault="00D76084" w:rsidP="006A17E0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990" w:type="dxa"/>
          </w:tcPr>
          <w:p w14:paraId="0ABA7889" w14:textId="4CB80B7B" w:rsidR="00D76084" w:rsidRPr="00072F57" w:rsidRDefault="00D76084" w:rsidP="0007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EAEDE43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91768D" w14:textId="2E7E3B1C" w:rsidR="00D76084" w:rsidRPr="006A17E0" w:rsidRDefault="00D76084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87DBA44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FA1A3" w14:textId="68093127" w:rsidR="00D76084" w:rsidRPr="00C038E1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9,024</w:t>
            </w:r>
          </w:p>
        </w:tc>
        <w:tc>
          <w:tcPr>
            <w:tcW w:w="270" w:type="dxa"/>
          </w:tcPr>
          <w:p w14:paraId="51C8C95F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23594" w14:textId="5E790931" w:rsidR="00D76084" w:rsidRPr="006A17E0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6A17E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26,116</w:t>
            </w:r>
          </w:p>
        </w:tc>
      </w:tr>
      <w:tr w:rsidR="00D76084" w:rsidRPr="00D70DCC" w14:paraId="6B957E32" w14:textId="77777777" w:rsidTr="005834B4">
        <w:trPr>
          <w:trHeight w:hRule="exact" w:val="360"/>
        </w:trPr>
        <w:tc>
          <w:tcPr>
            <w:tcW w:w="4230" w:type="dxa"/>
          </w:tcPr>
          <w:p w14:paraId="76C5DD66" w14:textId="48CB816D" w:rsidR="00D76084" w:rsidRPr="00D70DCC" w:rsidRDefault="00D76084" w:rsidP="006A17E0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1FCB76E9" w14:textId="4B9D4486" w:rsidR="00D76084" w:rsidRPr="00072F57" w:rsidRDefault="00D76084" w:rsidP="0007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B9D8F00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83E258" w14:textId="2F199A9E" w:rsidR="00D76084" w:rsidRPr="006A17E0" w:rsidRDefault="00D76084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C8F20A9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E4D34E" w14:textId="43AF9689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1,449</w:t>
            </w:r>
          </w:p>
        </w:tc>
        <w:tc>
          <w:tcPr>
            <w:tcW w:w="270" w:type="dxa"/>
          </w:tcPr>
          <w:p w14:paraId="4A8B1DFE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A7E20" w14:textId="64627DD5" w:rsidR="00D76084" w:rsidRPr="006A17E0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6A17E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1,403</w:t>
            </w:r>
          </w:p>
        </w:tc>
      </w:tr>
      <w:tr w:rsidR="00D76084" w:rsidRPr="00D70DCC" w14:paraId="1B0EE510" w14:textId="77777777" w:rsidTr="005834B4">
        <w:trPr>
          <w:trHeight w:hRule="exact" w:val="360"/>
        </w:trPr>
        <w:tc>
          <w:tcPr>
            <w:tcW w:w="4230" w:type="dxa"/>
          </w:tcPr>
          <w:p w14:paraId="61A56AD9" w14:textId="7E07DA4D" w:rsidR="00D76084" w:rsidRPr="00D70DCC" w:rsidRDefault="00D76084" w:rsidP="006A17E0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990" w:type="dxa"/>
          </w:tcPr>
          <w:p w14:paraId="2200EDC9" w14:textId="67A5C92E" w:rsidR="00D76084" w:rsidRPr="00072F57" w:rsidRDefault="00D76084" w:rsidP="0007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8AF0187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DA52CA" w14:textId="097764BB" w:rsidR="00D76084" w:rsidRPr="006A17E0" w:rsidRDefault="00D76084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EA6D272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E428B1" w14:textId="3175AA1A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22,722</w:t>
            </w:r>
          </w:p>
        </w:tc>
        <w:tc>
          <w:tcPr>
            <w:tcW w:w="270" w:type="dxa"/>
          </w:tcPr>
          <w:p w14:paraId="5BFA00DD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001413" w14:textId="39093652" w:rsidR="00D76084" w:rsidRPr="006A17E0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26,361</w:t>
            </w:r>
          </w:p>
        </w:tc>
      </w:tr>
      <w:tr w:rsidR="00D76084" w:rsidRPr="00D70DCC" w14:paraId="2EF71F41" w14:textId="77777777" w:rsidTr="005834B4">
        <w:trPr>
          <w:trHeight w:hRule="exact" w:val="360"/>
        </w:trPr>
        <w:tc>
          <w:tcPr>
            <w:tcW w:w="4230" w:type="dxa"/>
          </w:tcPr>
          <w:p w14:paraId="25764738" w14:textId="7F8725A4" w:rsidR="00D76084" w:rsidRPr="00D70DCC" w:rsidRDefault="00D76084" w:rsidP="006A17E0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ขนส่งรับคืน</w:t>
            </w:r>
          </w:p>
        </w:tc>
        <w:tc>
          <w:tcPr>
            <w:tcW w:w="990" w:type="dxa"/>
          </w:tcPr>
          <w:p w14:paraId="4596EFDB" w14:textId="5E23D635" w:rsidR="00D76084" w:rsidRPr="00072F57" w:rsidRDefault="00D76084" w:rsidP="003A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A7C8D75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4BA6BC" w14:textId="3539D7F2" w:rsidR="00D76084" w:rsidRPr="006A17E0" w:rsidRDefault="00D76084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C180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C483CFC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585C5A" w14:textId="0A0B77C6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2,034</w:t>
            </w:r>
          </w:p>
        </w:tc>
        <w:tc>
          <w:tcPr>
            <w:tcW w:w="270" w:type="dxa"/>
          </w:tcPr>
          <w:p w14:paraId="4ADBA324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0E69A0" w14:textId="387430D3" w:rsidR="00D76084" w:rsidRPr="006A17E0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1,168</w:t>
            </w:r>
          </w:p>
        </w:tc>
      </w:tr>
      <w:tr w:rsidR="00056D2A" w:rsidRPr="00D70DCC" w14:paraId="5B056306" w14:textId="77777777" w:rsidTr="005834B4">
        <w:tc>
          <w:tcPr>
            <w:tcW w:w="4230" w:type="dxa"/>
          </w:tcPr>
          <w:p w14:paraId="0DA3AC0D" w14:textId="77777777" w:rsidR="00056D2A" w:rsidRPr="00D70DCC" w:rsidRDefault="00056D2A" w:rsidP="006A17E0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0C330E" w14:textId="77777777" w:rsidR="00056D2A" w:rsidRPr="00D70DCC" w:rsidRDefault="00056D2A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F9319" w14:textId="77777777" w:rsidR="00056D2A" w:rsidRPr="00D70DCC" w:rsidRDefault="00056D2A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8B1F51" w14:textId="77777777" w:rsidR="00056D2A" w:rsidRPr="00D70DCC" w:rsidRDefault="00056D2A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3D3C5F" w14:textId="77777777" w:rsidR="00056D2A" w:rsidRPr="00D70DCC" w:rsidRDefault="00056D2A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41C919" w14:textId="77777777" w:rsidR="00056D2A" w:rsidRPr="00D70DCC" w:rsidRDefault="00056D2A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CCB3F3" w14:textId="77777777" w:rsidR="00056D2A" w:rsidRPr="00D70DCC" w:rsidRDefault="00056D2A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205263" w14:textId="77777777" w:rsidR="00056D2A" w:rsidRPr="00D70DCC" w:rsidRDefault="00056D2A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</w:tr>
      <w:tr w:rsidR="00D76084" w:rsidRPr="00D70DCC" w14:paraId="4B1E105C" w14:textId="77777777" w:rsidTr="005834B4">
        <w:tc>
          <w:tcPr>
            <w:tcW w:w="4230" w:type="dxa"/>
          </w:tcPr>
          <w:p w14:paraId="3168875C" w14:textId="3BC1F7C5" w:rsidR="00D76084" w:rsidRPr="00D70DCC" w:rsidRDefault="00D76084" w:rsidP="006A17E0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121DA50C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5181EC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F1F5ED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471F9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450E02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37578B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2629CA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</w:tr>
      <w:tr w:rsidR="00D76084" w:rsidRPr="00D70DCC" w14:paraId="7033790A" w14:textId="77777777" w:rsidTr="005834B4">
        <w:tc>
          <w:tcPr>
            <w:tcW w:w="4230" w:type="dxa"/>
          </w:tcPr>
          <w:p w14:paraId="5B667B6D" w14:textId="640301D6" w:rsidR="00D76084" w:rsidRPr="00D70DCC" w:rsidRDefault="00D76084" w:rsidP="006A17E0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</w:tcPr>
          <w:p w14:paraId="0599F4EB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55998F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F0FA03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410B2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F13AB4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5F483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623FB9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76084" w:rsidRPr="00D70DCC" w14:paraId="1859E496" w14:textId="77777777" w:rsidTr="005834B4">
        <w:tc>
          <w:tcPr>
            <w:tcW w:w="4230" w:type="dxa"/>
          </w:tcPr>
          <w:p w14:paraId="01B776DD" w14:textId="77777777" w:rsidR="00D76084" w:rsidRPr="00D70DCC" w:rsidRDefault="00D76084" w:rsidP="007D59FB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 xml:space="preserve">    </w:t>
            </w:r>
            <w:r w:rsidRPr="00D70DCC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990" w:type="dxa"/>
          </w:tcPr>
          <w:p w14:paraId="7657A412" w14:textId="1FDD89B2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82,856</w:t>
            </w:r>
          </w:p>
        </w:tc>
        <w:tc>
          <w:tcPr>
            <w:tcW w:w="270" w:type="dxa"/>
          </w:tcPr>
          <w:p w14:paraId="1B3E31B1" w14:textId="77777777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05141D" w14:textId="0744029D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59FB">
              <w:rPr>
                <w:rFonts w:asciiTheme="majorBidi" w:eastAsia="MS Mincho" w:hAnsiTheme="majorBidi" w:cstheme="majorBidi"/>
                <w:sz w:val="30"/>
                <w:szCs w:val="30"/>
              </w:rPr>
              <w:t>76,044</w:t>
            </w:r>
          </w:p>
        </w:tc>
        <w:tc>
          <w:tcPr>
            <w:tcW w:w="270" w:type="dxa"/>
          </w:tcPr>
          <w:p w14:paraId="29E17AF2" w14:textId="77777777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366AA8" w14:textId="41C62AB1" w:rsidR="00D76084" w:rsidRPr="00D70DCC" w:rsidRDefault="00D76084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51,409</w:t>
            </w:r>
          </w:p>
        </w:tc>
        <w:tc>
          <w:tcPr>
            <w:tcW w:w="270" w:type="dxa"/>
          </w:tcPr>
          <w:p w14:paraId="24A69995" w14:textId="77777777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5EA7D9" w14:textId="211F42C4" w:rsidR="00D76084" w:rsidRPr="00D70DCC" w:rsidRDefault="00D76084" w:rsidP="00E4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45,693</w:t>
            </w:r>
          </w:p>
        </w:tc>
      </w:tr>
      <w:tr w:rsidR="00D76084" w:rsidRPr="00D70DCC" w14:paraId="2936CE55" w14:textId="77777777" w:rsidTr="005834B4">
        <w:tc>
          <w:tcPr>
            <w:tcW w:w="4230" w:type="dxa"/>
          </w:tcPr>
          <w:p w14:paraId="4BA2FD2C" w14:textId="77777777" w:rsidR="00D76084" w:rsidRPr="00D70DCC" w:rsidRDefault="00D76084" w:rsidP="007D59FB">
            <w:pPr>
              <w:tabs>
                <w:tab w:val="clear" w:pos="227"/>
                <w:tab w:val="left" w:pos="250"/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46D7610B" w14:textId="10F82E5C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14:paraId="4FB2B797" w14:textId="77777777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39F878" w14:textId="5724E2E7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59FB">
              <w:rPr>
                <w:rFonts w:asciiTheme="majorBidi" w:eastAsia="MS Mincho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70" w:type="dxa"/>
          </w:tcPr>
          <w:p w14:paraId="48FDDA8D" w14:textId="77777777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62D96" w14:textId="6A609E3E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14:paraId="60FFAF94" w14:textId="77777777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FA3AC" w14:textId="47512841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384</w:t>
            </w:r>
          </w:p>
        </w:tc>
      </w:tr>
      <w:tr w:rsidR="00D76084" w:rsidRPr="00D70DCC" w14:paraId="4887E73B" w14:textId="77777777" w:rsidTr="005834B4">
        <w:trPr>
          <w:trHeight w:hRule="exact" w:val="288"/>
        </w:trPr>
        <w:tc>
          <w:tcPr>
            <w:tcW w:w="4230" w:type="dxa"/>
          </w:tcPr>
          <w:p w14:paraId="36966C58" w14:textId="77777777" w:rsidR="00D76084" w:rsidRPr="00D70DCC" w:rsidRDefault="00D76084" w:rsidP="006A17E0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C7412A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1BAFE4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378A2F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BCE412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866CD2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096571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857FE3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</w:tr>
      <w:tr w:rsidR="00D76084" w:rsidRPr="00D70DCC" w14:paraId="015D5253" w14:textId="77777777" w:rsidTr="00B94B62">
        <w:trPr>
          <w:trHeight w:val="335"/>
        </w:trPr>
        <w:tc>
          <w:tcPr>
            <w:tcW w:w="4230" w:type="dxa"/>
          </w:tcPr>
          <w:p w14:paraId="20BE8C04" w14:textId="77777777" w:rsidR="00D76084" w:rsidRPr="00D70DCC" w:rsidRDefault="00D76084" w:rsidP="006A17E0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490E372A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72B90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FEFCF8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3B7EC7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7B531D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04990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304D6" w14:textId="77777777" w:rsidR="00D76084" w:rsidRPr="00D70DCC" w:rsidRDefault="00D76084" w:rsidP="006A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76084" w:rsidRPr="00D70DCC" w14:paraId="0472C004" w14:textId="77777777" w:rsidTr="005834B4">
        <w:tc>
          <w:tcPr>
            <w:tcW w:w="4230" w:type="dxa"/>
          </w:tcPr>
          <w:p w14:paraId="742BDFB0" w14:textId="77777777" w:rsidR="00D76084" w:rsidRPr="00D70DCC" w:rsidRDefault="00D76084" w:rsidP="007D59FB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990" w:type="dxa"/>
          </w:tcPr>
          <w:p w14:paraId="52316337" w14:textId="1C1737D8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270" w:type="dxa"/>
          </w:tcPr>
          <w:p w14:paraId="4BB81929" w14:textId="77777777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AA0E1C" w14:textId="3E1B1202" w:rsidR="00D76084" w:rsidRPr="00D70DCC" w:rsidRDefault="00D76084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2,673</w:t>
            </w:r>
          </w:p>
        </w:tc>
        <w:tc>
          <w:tcPr>
            <w:tcW w:w="270" w:type="dxa"/>
          </w:tcPr>
          <w:p w14:paraId="46EC4EAB" w14:textId="77777777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92D1C1" w14:textId="17A3977A" w:rsidR="00D76084" w:rsidRPr="00D70DCC" w:rsidRDefault="00D76084" w:rsidP="00A6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270" w:type="dxa"/>
          </w:tcPr>
          <w:p w14:paraId="0585DEF0" w14:textId="77777777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C6608B" w14:textId="66F8A7C3" w:rsidR="00D76084" w:rsidRPr="00D70DCC" w:rsidRDefault="00D76084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1,445</w:t>
            </w:r>
          </w:p>
        </w:tc>
      </w:tr>
      <w:tr w:rsidR="00D76084" w:rsidRPr="00D70DCC" w14:paraId="71BE1F54" w14:textId="77777777" w:rsidTr="005834B4">
        <w:tc>
          <w:tcPr>
            <w:tcW w:w="4230" w:type="dxa"/>
          </w:tcPr>
          <w:p w14:paraId="413D1552" w14:textId="77777777" w:rsidR="00D76084" w:rsidRPr="00D70DCC" w:rsidRDefault="00D76084" w:rsidP="007D59FB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F67C9A6" w14:textId="79F6ECD2" w:rsidR="00D76084" w:rsidRPr="00D70DCC" w:rsidRDefault="00D76084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270" w:type="dxa"/>
          </w:tcPr>
          <w:p w14:paraId="2BAFBD7F" w14:textId="77777777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0582F6" w14:textId="2F8EBE34" w:rsidR="00D76084" w:rsidRPr="00876E95" w:rsidRDefault="00D76084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76E9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E7DD855" w14:textId="77777777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0FADC" w14:textId="10E83BC3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04BCC9" w14:textId="77777777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CB5664" w14:textId="6C48C073" w:rsidR="00D76084" w:rsidRPr="00D70DCC" w:rsidRDefault="00D76084" w:rsidP="00F4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76084" w:rsidRPr="00D70DCC" w14:paraId="7D3F97EF" w14:textId="77777777" w:rsidTr="005834B4">
        <w:tc>
          <w:tcPr>
            <w:tcW w:w="4230" w:type="dxa"/>
          </w:tcPr>
          <w:p w14:paraId="6530AACA" w14:textId="3DBF9848" w:rsidR="00D76084" w:rsidRPr="00D70DCC" w:rsidRDefault="00D76084" w:rsidP="007D59FB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เงินสดจ่า</w:t>
            </w:r>
            <w:r w:rsidR="00072F57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ย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เพื่อซื้อที่ดิน อาคารและอุปกรณ์</w:t>
            </w:r>
          </w:p>
        </w:tc>
        <w:tc>
          <w:tcPr>
            <w:tcW w:w="990" w:type="dxa"/>
          </w:tcPr>
          <w:p w14:paraId="1715008B" w14:textId="6D630E96" w:rsidR="00D76084" w:rsidRPr="00D76084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,600</w:t>
            </w:r>
          </w:p>
        </w:tc>
        <w:tc>
          <w:tcPr>
            <w:tcW w:w="270" w:type="dxa"/>
          </w:tcPr>
          <w:p w14:paraId="1BC2A353" w14:textId="77777777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005DEE" w14:textId="0C338862" w:rsidR="00D76084" w:rsidRPr="00876E95" w:rsidRDefault="00D76084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76E9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A201E78" w14:textId="77777777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3DC579" w14:textId="3003BCB1" w:rsidR="00D76084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1,600</w:t>
            </w:r>
          </w:p>
        </w:tc>
        <w:tc>
          <w:tcPr>
            <w:tcW w:w="270" w:type="dxa"/>
          </w:tcPr>
          <w:p w14:paraId="55CD91AA" w14:textId="77777777" w:rsidR="00D76084" w:rsidRPr="00D70DCC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5A1760" w14:textId="1A6AA8C5" w:rsidR="00D76084" w:rsidRDefault="00D76084" w:rsidP="00F4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</w:tbl>
    <w:p w14:paraId="02982521" w14:textId="2D336568" w:rsidR="00B94B62" w:rsidRDefault="00B94B62" w:rsidP="00885FE5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7488550A" w14:textId="451AF822" w:rsidR="003F549D" w:rsidRPr="00CE145B" w:rsidRDefault="00B94B62" w:rsidP="00E2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48"/>
        <w:gridCol w:w="972"/>
        <w:gridCol w:w="270"/>
        <w:gridCol w:w="990"/>
        <w:gridCol w:w="270"/>
        <w:gridCol w:w="1080"/>
        <w:gridCol w:w="270"/>
        <w:gridCol w:w="1170"/>
      </w:tblGrid>
      <w:tr w:rsidR="00F04897" w:rsidRPr="006A5DCA" w14:paraId="45F48E51" w14:textId="77777777" w:rsidTr="005834B4">
        <w:trPr>
          <w:tblHeader/>
        </w:trPr>
        <w:tc>
          <w:tcPr>
            <w:tcW w:w="4248" w:type="dxa"/>
          </w:tcPr>
          <w:p w14:paraId="1E5D5CB6" w14:textId="5DEC14D9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3"/>
          </w:tcPr>
          <w:p w14:paraId="7EBA79D2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</w:tabs>
              <w:spacing w:line="380" w:lineRule="exact"/>
              <w:ind w:left="-79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2E066F9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5DB37B3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2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7D59FB" w:rsidRPr="006A5DCA" w14:paraId="1091AD43" w14:textId="77777777" w:rsidTr="00B94B62">
        <w:trPr>
          <w:trHeight w:val="713"/>
          <w:tblHeader/>
        </w:trPr>
        <w:tc>
          <w:tcPr>
            <w:tcW w:w="4248" w:type="dxa"/>
          </w:tcPr>
          <w:p w14:paraId="0EB07626" w14:textId="77777777" w:rsidR="007D59FB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C6642E" w14:textId="0A045715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28FE2642" w14:textId="1E828976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90E7B08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92BF90" w14:textId="07953970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7CBF976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EAA74" w14:textId="77777777" w:rsidR="007D59FB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772E1156" w14:textId="14BD0251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D5BF88B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2E9F6" w14:textId="77777777" w:rsidR="007D59FB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0C5AC058" w14:textId="77ADF37D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D59FB" w:rsidRPr="006A5DCA" w14:paraId="61859DD4" w14:textId="77777777" w:rsidTr="00B94B62">
        <w:trPr>
          <w:trHeight w:val="317"/>
          <w:tblHeader/>
        </w:trPr>
        <w:tc>
          <w:tcPr>
            <w:tcW w:w="4248" w:type="dxa"/>
          </w:tcPr>
          <w:p w14:paraId="52048D6B" w14:textId="088CA5F9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2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72" w:type="dxa"/>
          </w:tcPr>
          <w:p w14:paraId="13B23377" w14:textId="7D395D22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66D1DCB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1CCC1E" w14:textId="6D46682D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2CF466E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DD841" w14:textId="032AC6CA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7EE1DD7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FB8E0F" w14:textId="2599B4E2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D59FB" w:rsidRPr="006A5DCA" w14:paraId="204478CE" w14:textId="77777777" w:rsidTr="00885FE5">
        <w:trPr>
          <w:trHeight w:val="263"/>
          <w:tblHeader/>
        </w:trPr>
        <w:tc>
          <w:tcPr>
            <w:tcW w:w="4248" w:type="dxa"/>
          </w:tcPr>
          <w:p w14:paraId="5E04B9B0" w14:textId="77777777" w:rsidR="007D59FB" w:rsidRPr="006A5DCA" w:rsidRDefault="007D59FB" w:rsidP="007D59FB">
            <w:pPr>
              <w:spacing w:line="380" w:lineRule="exact"/>
              <w:ind w:right="-20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022" w:type="dxa"/>
            <w:gridSpan w:val="7"/>
          </w:tcPr>
          <w:p w14:paraId="76546F73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59FB" w:rsidRPr="006A5DCA" w14:paraId="00E826A0" w14:textId="77777777" w:rsidTr="00B94B62">
        <w:trPr>
          <w:trHeight w:val="362"/>
        </w:trPr>
        <w:tc>
          <w:tcPr>
            <w:tcW w:w="4248" w:type="dxa"/>
          </w:tcPr>
          <w:p w14:paraId="7DDB2B35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72" w:type="dxa"/>
          </w:tcPr>
          <w:p w14:paraId="5C158F2E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2CC86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0D1156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EF639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8A459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5DAA7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1F6DB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59FB" w:rsidRPr="006A5DCA" w14:paraId="3F24B465" w14:textId="77777777" w:rsidTr="005834B4">
        <w:tc>
          <w:tcPr>
            <w:tcW w:w="4248" w:type="dxa"/>
          </w:tcPr>
          <w:p w14:paraId="651E6D4A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2" w:type="dxa"/>
          </w:tcPr>
          <w:p w14:paraId="5B538D51" w14:textId="08D95893" w:rsidR="007D59FB" w:rsidRPr="006A5DCA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615523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0BEB18" w14:textId="4218165A" w:rsidR="007D59FB" w:rsidRPr="007D59FB" w:rsidRDefault="007D59FB" w:rsidP="00A6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 w:rsidRPr="007D59FB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46C738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57E77" w14:textId="68E7787B" w:rsidR="007D59FB" w:rsidRPr="00C038E1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1,311,070</w:t>
            </w:r>
          </w:p>
        </w:tc>
        <w:tc>
          <w:tcPr>
            <w:tcW w:w="270" w:type="dxa"/>
          </w:tcPr>
          <w:p w14:paraId="60E1943D" w14:textId="285E65B8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00CF7C" w14:textId="2A654383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1,065,107</w:t>
            </w:r>
          </w:p>
        </w:tc>
      </w:tr>
      <w:tr w:rsidR="007D59FB" w:rsidRPr="006A5DCA" w14:paraId="7A9EC582" w14:textId="77777777" w:rsidTr="005834B4">
        <w:tc>
          <w:tcPr>
            <w:tcW w:w="4248" w:type="dxa"/>
          </w:tcPr>
          <w:p w14:paraId="16F23071" w14:textId="73D2A191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2" w:type="dxa"/>
          </w:tcPr>
          <w:p w14:paraId="64390C3B" w14:textId="1527AC10" w:rsidR="007D59FB" w:rsidRPr="006A5DCA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972193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F0050D" w14:textId="311E591B" w:rsidR="007D59FB" w:rsidRPr="007D59FB" w:rsidRDefault="007D59FB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 w:rsidRPr="007D59FB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EBF47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FCF4DC" w14:textId="1305FF8C" w:rsidR="007D59FB" w:rsidRPr="006A5DCA" w:rsidRDefault="00D76084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4A959C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5A348D" w14:textId="09DBB2F6" w:rsidR="007D59FB" w:rsidRDefault="007D59FB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59FB" w:rsidRPr="006A5DCA" w14:paraId="071F74CD" w14:textId="77777777" w:rsidTr="005834B4">
        <w:tc>
          <w:tcPr>
            <w:tcW w:w="4248" w:type="dxa"/>
          </w:tcPr>
          <w:p w14:paraId="4F739045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1F7297D6" w14:textId="2E009F2E" w:rsidR="007D59FB" w:rsidRPr="006A5DCA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37AE62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299D93" w14:textId="744D358D" w:rsidR="007D59FB" w:rsidRPr="007D59FB" w:rsidRDefault="007D59FB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D59F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8EDE2D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EE5305" w14:textId="682950CF" w:rsidR="007D59FB" w:rsidRPr="00050AAA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1,311,070</w:t>
            </w:r>
          </w:p>
        </w:tc>
        <w:tc>
          <w:tcPr>
            <w:tcW w:w="270" w:type="dxa"/>
          </w:tcPr>
          <w:p w14:paraId="20F3A53C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16AE09" w14:textId="4C6D4DF3" w:rsidR="007D59FB" w:rsidRPr="00F765E2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1,065,107</w:t>
            </w:r>
          </w:p>
        </w:tc>
      </w:tr>
      <w:tr w:rsidR="007D59FB" w:rsidRPr="006A5DCA" w14:paraId="47EF0915" w14:textId="77777777" w:rsidTr="005834B4">
        <w:tc>
          <w:tcPr>
            <w:tcW w:w="4248" w:type="dxa"/>
          </w:tcPr>
          <w:p w14:paraId="5CD094AB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8E446CD" w14:textId="140E02D3" w:rsidR="007D59FB" w:rsidRPr="006A5DCA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7D08C7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C6A01E" w14:textId="510C4CC5" w:rsidR="007D59FB" w:rsidRPr="007D59FB" w:rsidRDefault="007D59FB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 w:rsidRPr="007D59FB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F99968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7F0405" w14:textId="2152D0DD" w:rsidR="007D59FB" w:rsidRPr="006A5DCA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A1A78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664197" w14:textId="1854412A" w:rsidR="007D59FB" w:rsidRPr="006A5DCA" w:rsidRDefault="007D59FB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59FB" w:rsidRPr="006A5DCA" w14:paraId="280E18CB" w14:textId="77777777" w:rsidTr="005834B4">
        <w:trPr>
          <w:trHeight w:val="380"/>
        </w:trPr>
        <w:tc>
          <w:tcPr>
            <w:tcW w:w="4248" w:type="dxa"/>
          </w:tcPr>
          <w:p w14:paraId="383C528E" w14:textId="7EEEBB9C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D37E8F3" w14:textId="788F0229" w:rsidR="007D59FB" w:rsidRPr="006A5DCA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F0AA89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CB3823" w14:textId="5FEA06CB" w:rsidR="007D59FB" w:rsidRPr="007D59FB" w:rsidRDefault="007D59FB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D59F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3585E9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5F0466" w14:textId="47027526" w:rsidR="007D59FB" w:rsidRPr="00050AAA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1,311,070</w:t>
            </w:r>
          </w:p>
        </w:tc>
        <w:tc>
          <w:tcPr>
            <w:tcW w:w="270" w:type="dxa"/>
          </w:tcPr>
          <w:p w14:paraId="3A38A535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26A82A" w14:textId="7354B295" w:rsidR="007D59FB" w:rsidRPr="00F765E2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1,065,107</w:t>
            </w:r>
          </w:p>
        </w:tc>
      </w:tr>
      <w:tr w:rsidR="007D59FB" w:rsidRPr="006A5DCA" w14:paraId="5E6FD02D" w14:textId="77777777" w:rsidTr="005834B4">
        <w:trPr>
          <w:trHeight w:hRule="exact" w:val="403"/>
        </w:trPr>
        <w:tc>
          <w:tcPr>
            <w:tcW w:w="4248" w:type="dxa"/>
          </w:tcPr>
          <w:p w14:paraId="6ED56DED" w14:textId="77777777" w:rsidR="007D59FB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0CE71489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B93EE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F36C1DE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82229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D0367CC" w14:textId="77777777" w:rsidR="007D59FB" w:rsidRPr="00050AA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1BBF9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B852882" w14:textId="77777777" w:rsidR="007D59FB" w:rsidRPr="00F765E2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59FB" w:rsidRPr="006A5DCA" w14:paraId="27C7C465" w14:textId="77777777" w:rsidTr="005834B4">
        <w:tc>
          <w:tcPr>
            <w:tcW w:w="4248" w:type="dxa"/>
          </w:tcPr>
          <w:p w14:paraId="673F8DAE" w14:textId="3084CCB3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72" w:type="dxa"/>
          </w:tcPr>
          <w:p w14:paraId="0C2B479F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75874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B95519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27CC6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95F7F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13B05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51E4E9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59FB" w:rsidRPr="006A5DCA" w14:paraId="50F05D9C" w14:textId="77777777" w:rsidTr="005834B4">
        <w:tc>
          <w:tcPr>
            <w:tcW w:w="4248" w:type="dxa"/>
          </w:tcPr>
          <w:p w14:paraId="35C61302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2" w:type="dxa"/>
          </w:tcPr>
          <w:p w14:paraId="0AD41609" w14:textId="44550274" w:rsidR="007D59FB" w:rsidRPr="006A5DCA" w:rsidRDefault="00D76084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5E16BD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9AFE5F" w14:textId="5777F5FA" w:rsidR="007D59FB" w:rsidRPr="006A5DCA" w:rsidRDefault="007D59FB" w:rsidP="0030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1D2E59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7C9C6" w14:textId="125501F1" w:rsidR="007D59FB" w:rsidRPr="006A5DCA" w:rsidRDefault="00D76084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46,939</w:t>
            </w:r>
          </w:p>
        </w:tc>
        <w:tc>
          <w:tcPr>
            <w:tcW w:w="270" w:type="dxa"/>
          </w:tcPr>
          <w:p w14:paraId="1C5488AC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0BFCDB" w14:textId="497F8059" w:rsidR="007D59FB" w:rsidRPr="006A5DCA" w:rsidRDefault="007D59FB" w:rsidP="0087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42,066</w:t>
            </w:r>
          </w:p>
        </w:tc>
      </w:tr>
      <w:tr w:rsidR="007D59FB" w:rsidRPr="006A5DCA" w14:paraId="006E31BE" w14:textId="77777777" w:rsidTr="005834B4">
        <w:tc>
          <w:tcPr>
            <w:tcW w:w="4248" w:type="dxa"/>
          </w:tcPr>
          <w:p w14:paraId="304413D9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 w:firstLine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EBA2E12" w14:textId="0C4C04AB" w:rsidR="007D59FB" w:rsidRPr="006A5DCA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1,927</w:t>
            </w:r>
          </w:p>
        </w:tc>
        <w:tc>
          <w:tcPr>
            <w:tcW w:w="270" w:type="dxa"/>
          </w:tcPr>
          <w:p w14:paraId="078631E6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34F15D" w14:textId="3024690A" w:rsidR="007D59FB" w:rsidRPr="006A5DCA" w:rsidRDefault="007D59FB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1,698</w:t>
            </w:r>
          </w:p>
        </w:tc>
        <w:tc>
          <w:tcPr>
            <w:tcW w:w="270" w:type="dxa"/>
          </w:tcPr>
          <w:p w14:paraId="041C4818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0662E3" w14:textId="62383C1C" w:rsidR="007D59FB" w:rsidRPr="006A5DCA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1,182</w:t>
            </w:r>
          </w:p>
        </w:tc>
        <w:tc>
          <w:tcPr>
            <w:tcW w:w="270" w:type="dxa"/>
          </w:tcPr>
          <w:p w14:paraId="2C0C71B6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732563" w14:textId="3B6BADA0" w:rsidR="007D59FB" w:rsidRPr="006A5DCA" w:rsidRDefault="007D59FB" w:rsidP="00312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1,698</w:t>
            </w:r>
          </w:p>
        </w:tc>
      </w:tr>
      <w:tr w:rsidR="007D59FB" w:rsidRPr="006A5DCA" w14:paraId="6AD26A9A" w14:textId="77777777" w:rsidTr="005834B4">
        <w:tc>
          <w:tcPr>
            <w:tcW w:w="4248" w:type="dxa"/>
          </w:tcPr>
          <w:p w14:paraId="1E76F35C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462BFC7" w14:textId="5B5BD682" w:rsidR="007D59FB" w:rsidRPr="006A5DCA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1,927</w:t>
            </w:r>
          </w:p>
        </w:tc>
        <w:tc>
          <w:tcPr>
            <w:tcW w:w="270" w:type="dxa"/>
          </w:tcPr>
          <w:p w14:paraId="6B6412D7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33A6A8" w14:textId="7FDE69B7" w:rsidR="007D59FB" w:rsidRPr="007818A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1,698</w:t>
            </w:r>
          </w:p>
        </w:tc>
        <w:tc>
          <w:tcPr>
            <w:tcW w:w="270" w:type="dxa"/>
          </w:tcPr>
          <w:p w14:paraId="4D8D723E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648E10" w14:textId="2266FBE7" w:rsidR="007D59FB" w:rsidRPr="00050AAA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48,121</w:t>
            </w:r>
          </w:p>
        </w:tc>
        <w:tc>
          <w:tcPr>
            <w:tcW w:w="270" w:type="dxa"/>
          </w:tcPr>
          <w:p w14:paraId="1AAAD7FA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2C5555" w14:textId="2CF09E0E" w:rsidR="007D59FB" w:rsidRPr="00F765E2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43,764</w:t>
            </w:r>
          </w:p>
        </w:tc>
      </w:tr>
      <w:tr w:rsidR="007D59FB" w:rsidRPr="006A5DCA" w14:paraId="6AF55922" w14:textId="77777777" w:rsidTr="005834B4">
        <w:tc>
          <w:tcPr>
            <w:tcW w:w="4248" w:type="dxa"/>
          </w:tcPr>
          <w:p w14:paraId="25509626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F9D018E" w14:textId="6D411084" w:rsidR="007D59FB" w:rsidRPr="006A5DCA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515E94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A6443B" w14:textId="128A7D75" w:rsidR="007D59FB" w:rsidRPr="007818AA" w:rsidRDefault="007D59FB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47DEC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AFB58D" w14:textId="3534DCC9" w:rsidR="007D59FB" w:rsidRPr="006A5DCA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(39,557)</w:t>
            </w:r>
          </w:p>
        </w:tc>
        <w:tc>
          <w:tcPr>
            <w:tcW w:w="270" w:type="dxa"/>
          </w:tcPr>
          <w:p w14:paraId="5CD4D4F0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F9D88C" w14:textId="25EC4B24" w:rsidR="007D59FB" w:rsidRPr="00F765E2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(38,032)</w:t>
            </w:r>
          </w:p>
        </w:tc>
      </w:tr>
      <w:tr w:rsidR="007D59FB" w:rsidRPr="006A5DCA" w14:paraId="5E5339B7" w14:textId="77777777" w:rsidTr="005834B4">
        <w:trPr>
          <w:trHeight w:hRule="exact" w:val="380"/>
        </w:trPr>
        <w:tc>
          <w:tcPr>
            <w:tcW w:w="4248" w:type="dxa"/>
          </w:tcPr>
          <w:p w14:paraId="61696B4E" w14:textId="067BB168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4467637" w14:textId="3DB78493" w:rsidR="007D59FB" w:rsidRPr="00DF4B83" w:rsidRDefault="00606107" w:rsidP="0060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1,927</w:t>
            </w:r>
          </w:p>
        </w:tc>
        <w:tc>
          <w:tcPr>
            <w:tcW w:w="270" w:type="dxa"/>
          </w:tcPr>
          <w:p w14:paraId="3E31DE84" w14:textId="77777777" w:rsidR="007D59FB" w:rsidRPr="00DF4B83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32532F" w14:textId="65FB9B3D" w:rsidR="007D59FB" w:rsidRPr="00DF4B83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1,698</w:t>
            </w:r>
          </w:p>
        </w:tc>
        <w:tc>
          <w:tcPr>
            <w:tcW w:w="270" w:type="dxa"/>
          </w:tcPr>
          <w:p w14:paraId="17ADF4C3" w14:textId="77777777" w:rsidR="007D59FB" w:rsidRPr="00DF4B83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93A9A5" w14:textId="4806D7E5" w:rsidR="007D59FB" w:rsidRPr="00050AAA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8,564</w:t>
            </w:r>
          </w:p>
        </w:tc>
        <w:tc>
          <w:tcPr>
            <w:tcW w:w="270" w:type="dxa"/>
          </w:tcPr>
          <w:p w14:paraId="46DFD963" w14:textId="77777777" w:rsidR="007D59FB" w:rsidRPr="00DF4B83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A37885" w14:textId="750B6590" w:rsidR="007D59FB" w:rsidRPr="00F765E2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5,732</w:t>
            </w:r>
          </w:p>
        </w:tc>
      </w:tr>
      <w:tr w:rsidR="007D59FB" w:rsidRPr="006A5DCA" w14:paraId="5FE3BA03" w14:textId="77777777" w:rsidTr="005834B4">
        <w:tc>
          <w:tcPr>
            <w:tcW w:w="4248" w:type="dxa"/>
          </w:tcPr>
          <w:p w14:paraId="36BF519D" w14:textId="77777777" w:rsidR="007D59FB" w:rsidRPr="006A5DCA" w:rsidRDefault="007D59FB" w:rsidP="0031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64AACF98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AF913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62153C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575A4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0EDC0F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1D103A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0466AC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59FB" w:rsidRPr="006A5DCA" w14:paraId="6DC9E499" w14:textId="77777777" w:rsidTr="005834B4">
        <w:tc>
          <w:tcPr>
            <w:tcW w:w="4248" w:type="dxa"/>
          </w:tcPr>
          <w:p w14:paraId="3E9146CE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972" w:type="dxa"/>
          </w:tcPr>
          <w:p w14:paraId="66563356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C56AB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958B3A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B173F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7AA4D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9CFA5A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D393E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084" w:rsidRPr="006A5DCA" w14:paraId="23ECF8A6" w14:textId="77777777" w:rsidTr="005834B4">
        <w:tc>
          <w:tcPr>
            <w:tcW w:w="4248" w:type="dxa"/>
          </w:tcPr>
          <w:p w14:paraId="7553C30E" w14:textId="77777777" w:rsidR="00D76084" w:rsidRPr="006A5DCA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 w:firstLine="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2" w:type="dxa"/>
          </w:tcPr>
          <w:p w14:paraId="296EEB7F" w14:textId="6C704F0F" w:rsidR="00D76084" w:rsidRPr="006A5DCA" w:rsidRDefault="00D76084" w:rsidP="0031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4D20E9" w14:textId="77777777" w:rsidR="00D76084" w:rsidRPr="006A5DCA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F43FD7" w14:textId="27CA1A57" w:rsidR="00D76084" w:rsidRPr="006A5DCA" w:rsidRDefault="00D76084" w:rsidP="0031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219F5" w14:textId="77777777" w:rsidR="00D76084" w:rsidRPr="006A5DCA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AB9C7" w14:textId="384CDFDB" w:rsidR="00D76084" w:rsidRPr="006A5DCA" w:rsidRDefault="00D76084" w:rsidP="0031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336,961</w:t>
            </w:r>
          </w:p>
        </w:tc>
        <w:tc>
          <w:tcPr>
            <w:tcW w:w="270" w:type="dxa"/>
          </w:tcPr>
          <w:p w14:paraId="3AE5BED1" w14:textId="77777777" w:rsidR="00D76084" w:rsidRPr="006A5DCA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62242" w14:textId="4922BF32" w:rsidR="00D76084" w:rsidRPr="007D59FB" w:rsidRDefault="00D76084" w:rsidP="00973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3A1C">
              <w:rPr>
                <w:rFonts w:ascii="Angsana New" w:hAnsi="Angsana New"/>
                <w:sz w:val="30"/>
                <w:szCs w:val="30"/>
              </w:rPr>
              <w:t>332,875</w:t>
            </w:r>
          </w:p>
        </w:tc>
      </w:tr>
      <w:tr w:rsidR="00D76084" w:rsidRPr="006A5DCA" w14:paraId="2595C7F5" w14:textId="77777777" w:rsidTr="005834B4">
        <w:tc>
          <w:tcPr>
            <w:tcW w:w="4248" w:type="dxa"/>
          </w:tcPr>
          <w:p w14:paraId="550BB465" w14:textId="77777777" w:rsidR="00D76084" w:rsidRPr="006A5DCA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D147A75" w14:textId="2B95DAAD" w:rsidR="00D76084" w:rsidRPr="006A5DCA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AA655" w14:textId="77777777" w:rsidR="00D76084" w:rsidRPr="006A5DCA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BBDDD4" w14:textId="0F614F74" w:rsidR="00D76084" w:rsidRPr="006A5DCA" w:rsidRDefault="00D76084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39C46A" w14:textId="77777777" w:rsidR="00D76084" w:rsidRPr="006A5DCA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30EB67" w14:textId="30AF72EB" w:rsidR="00D76084" w:rsidRPr="006A5DCA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(319,129)</w:t>
            </w:r>
          </w:p>
        </w:tc>
        <w:tc>
          <w:tcPr>
            <w:tcW w:w="270" w:type="dxa"/>
          </w:tcPr>
          <w:p w14:paraId="5EC3A08A" w14:textId="77777777" w:rsidR="00D76084" w:rsidRPr="006A5DCA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F2AAF9" w14:textId="0D38CB1B" w:rsidR="00D76084" w:rsidRPr="007D59FB" w:rsidRDefault="00D76084" w:rsidP="00973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73A1C">
              <w:rPr>
                <w:rFonts w:ascii="Angsana New" w:hAnsi="Angsana New"/>
                <w:sz w:val="30"/>
                <w:szCs w:val="30"/>
              </w:rPr>
              <w:t>(315,942)</w:t>
            </w:r>
          </w:p>
        </w:tc>
      </w:tr>
      <w:tr w:rsidR="00D76084" w:rsidRPr="006A5DCA" w14:paraId="6B313F6C" w14:textId="77777777" w:rsidTr="005834B4">
        <w:trPr>
          <w:trHeight w:hRule="exact" w:val="380"/>
        </w:trPr>
        <w:tc>
          <w:tcPr>
            <w:tcW w:w="4248" w:type="dxa"/>
          </w:tcPr>
          <w:p w14:paraId="7E24D000" w14:textId="4233024D" w:rsidR="00D76084" w:rsidRPr="006A5DCA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54C9392" w14:textId="2EF2EBCD" w:rsidR="00D76084" w:rsidRPr="006A5DCA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646BE" w14:textId="77777777" w:rsidR="00D76084" w:rsidRPr="006A5DCA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94C6C8" w14:textId="2331D26F" w:rsidR="00D76084" w:rsidRPr="007818AA" w:rsidRDefault="00D76084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9AC5BF" w14:textId="77777777" w:rsidR="00D76084" w:rsidRPr="006A5DCA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A0D0C1" w14:textId="55D87C09" w:rsidR="00D76084" w:rsidRPr="00050AAA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17,832</w:t>
            </w:r>
          </w:p>
        </w:tc>
        <w:tc>
          <w:tcPr>
            <w:tcW w:w="270" w:type="dxa"/>
          </w:tcPr>
          <w:p w14:paraId="507567F0" w14:textId="77777777" w:rsidR="00D76084" w:rsidRPr="006A5DCA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212FBD" w14:textId="2FC1566B" w:rsidR="00D76084" w:rsidRPr="00973A1C" w:rsidRDefault="00D76084" w:rsidP="00973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3A1C">
              <w:rPr>
                <w:rFonts w:ascii="Angsana New" w:hAnsi="Angsana New"/>
                <w:b/>
                <w:bCs/>
                <w:sz w:val="30"/>
                <w:szCs w:val="30"/>
              </w:rPr>
              <w:t>16,933</w:t>
            </w:r>
          </w:p>
        </w:tc>
      </w:tr>
      <w:tr w:rsidR="00D76084" w:rsidRPr="00144E97" w14:paraId="014B3DC1" w14:textId="77777777" w:rsidTr="005834B4">
        <w:trPr>
          <w:trHeight w:hRule="exact" w:val="389"/>
        </w:trPr>
        <w:tc>
          <w:tcPr>
            <w:tcW w:w="4248" w:type="dxa"/>
          </w:tcPr>
          <w:p w14:paraId="2113F265" w14:textId="77777777" w:rsidR="00D76084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2232" w:type="dxa"/>
            <w:gridSpan w:val="3"/>
          </w:tcPr>
          <w:p w14:paraId="1546BDB3" w14:textId="77777777" w:rsidR="00D76084" w:rsidRPr="00144E97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E8278F" w14:textId="77777777" w:rsidR="00D76084" w:rsidRPr="00144E97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642873E" w14:textId="77777777" w:rsidR="00D76084" w:rsidRPr="00144E97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D76084" w:rsidRPr="00144E97" w14:paraId="5424BF65" w14:textId="77777777" w:rsidTr="005834B4">
        <w:trPr>
          <w:trHeight w:hRule="exact" w:val="389"/>
        </w:trPr>
        <w:tc>
          <w:tcPr>
            <w:tcW w:w="4248" w:type="dxa"/>
          </w:tcPr>
          <w:p w14:paraId="35FD2B9A" w14:textId="77777777" w:rsidR="00D76084" w:rsidRPr="00BB7831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br w:type="page"/>
            </w:r>
            <w:r w:rsidRPr="00BB7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32" w:type="dxa"/>
            <w:gridSpan w:val="3"/>
          </w:tcPr>
          <w:p w14:paraId="4C7E739C" w14:textId="77777777" w:rsidR="00D76084" w:rsidRPr="00144E97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A25F826" w14:textId="77777777" w:rsidR="00D76084" w:rsidRPr="00144E97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DAD806E" w14:textId="77777777" w:rsidR="00D76084" w:rsidRPr="00144E97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D76084" w:rsidRPr="00B87F43" w14:paraId="6FE67F7E" w14:textId="77777777" w:rsidTr="008253D8">
        <w:trPr>
          <w:trHeight w:hRule="exact" w:val="389"/>
        </w:trPr>
        <w:tc>
          <w:tcPr>
            <w:tcW w:w="4248" w:type="dxa"/>
          </w:tcPr>
          <w:p w14:paraId="20CF71D1" w14:textId="46B21966" w:rsidR="00D76084" w:rsidRPr="00BB7831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A17E0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714BAF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31</w:t>
            </w:r>
            <w:r w:rsidR="00FE1578" w:rsidRPr="004A3428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 xml:space="preserve"> </w:t>
            </w:r>
            <w:r w:rsidR="00FE1578" w:rsidRPr="00FE1578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72" w:type="dxa"/>
          </w:tcPr>
          <w:p w14:paraId="514E1686" w14:textId="2A3F7BB2" w:rsidR="00D76084" w:rsidRPr="008948C4" w:rsidRDefault="00D76084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BC2E3FA" w14:textId="77777777" w:rsidR="00D76084" w:rsidRPr="00B87F43" w:rsidRDefault="00D76084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EB0CABB" w14:textId="214652BB" w:rsidR="00D76084" w:rsidRPr="00B87F43" w:rsidRDefault="00D76084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F5E4AC4" w14:textId="77777777" w:rsidR="00D76084" w:rsidRDefault="00D76084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670B14" w14:textId="12E701EE" w:rsidR="00D76084" w:rsidRPr="00B87F43" w:rsidRDefault="00D76084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F210237" w14:textId="77777777" w:rsidR="00D76084" w:rsidRPr="00B87F43" w:rsidRDefault="00D76084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05ECCE0" w14:textId="4B09823B" w:rsidR="00D76084" w:rsidRPr="00B87F43" w:rsidRDefault="00D76084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2568</w:t>
            </w:r>
          </w:p>
        </w:tc>
      </w:tr>
      <w:tr w:rsidR="00D76084" w:rsidRPr="00144E97" w14:paraId="51F472BC" w14:textId="77777777" w:rsidTr="005834B4">
        <w:trPr>
          <w:trHeight w:hRule="exact" w:val="389"/>
        </w:trPr>
        <w:tc>
          <w:tcPr>
            <w:tcW w:w="4248" w:type="dxa"/>
          </w:tcPr>
          <w:p w14:paraId="78B607F8" w14:textId="77777777" w:rsidR="00D76084" w:rsidRPr="00144E97" w:rsidRDefault="00D76084" w:rsidP="007D59F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22" w:type="dxa"/>
            <w:gridSpan w:val="7"/>
          </w:tcPr>
          <w:p w14:paraId="7A5CB764" w14:textId="77777777" w:rsidR="00D76084" w:rsidRPr="00144E97" w:rsidRDefault="00D76084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6084" w14:paraId="7B186DED" w14:textId="77777777" w:rsidTr="005834B4">
        <w:trPr>
          <w:trHeight w:hRule="exact" w:val="389"/>
        </w:trPr>
        <w:tc>
          <w:tcPr>
            <w:tcW w:w="4248" w:type="dxa"/>
          </w:tcPr>
          <w:p w14:paraId="529EF8C3" w14:textId="77777777" w:rsidR="00D76084" w:rsidRPr="00BB7831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7831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972" w:type="dxa"/>
          </w:tcPr>
          <w:p w14:paraId="37BA3ACA" w14:textId="6D1B36DD" w:rsidR="00D76084" w:rsidRPr="00E22D25" w:rsidRDefault="00D76084" w:rsidP="00876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6E2B13" w14:textId="77777777" w:rsidR="00D76084" w:rsidRPr="00E22D25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7773FB" w14:textId="176053F2" w:rsidR="00D76084" w:rsidRPr="00E22D25" w:rsidRDefault="00D76084" w:rsidP="008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A95C97" w14:textId="77777777" w:rsidR="00D76084" w:rsidRPr="00E22D25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520917" w14:textId="4814B512" w:rsidR="00D76084" w:rsidRPr="00ED60A2" w:rsidRDefault="00D76084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3,187</w:t>
            </w:r>
          </w:p>
        </w:tc>
        <w:tc>
          <w:tcPr>
            <w:tcW w:w="270" w:type="dxa"/>
          </w:tcPr>
          <w:p w14:paraId="2A337120" w14:textId="77777777" w:rsidR="00D76084" w:rsidRPr="00E22D25" w:rsidRDefault="00D76084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87B431" w14:textId="502FF265" w:rsidR="00D76084" w:rsidRPr="00ED60A2" w:rsidRDefault="00D76084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73A1C">
              <w:rPr>
                <w:rFonts w:ascii="Angsana New" w:hAnsi="Angsana New"/>
                <w:sz w:val="30"/>
                <w:szCs w:val="30"/>
              </w:rPr>
              <w:t>2,997</w:t>
            </w:r>
          </w:p>
        </w:tc>
      </w:tr>
    </w:tbl>
    <w:p w14:paraId="431F6A3D" w14:textId="04306CC2" w:rsidR="0046662A" w:rsidRDefault="00466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69D162A" w14:textId="7D37FC48" w:rsidR="00312F0E" w:rsidRDefault="00312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45"/>
        <w:gridCol w:w="972"/>
        <w:gridCol w:w="270"/>
        <w:gridCol w:w="990"/>
        <w:gridCol w:w="270"/>
        <w:gridCol w:w="1080"/>
        <w:gridCol w:w="270"/>
        <w:gridCol w:w="1173"/>
      </w:tblGrid>
      <w:tr w:rsidR="003F14C0" w:rsidRPr="006A5DCA" w14:paraId="71A672B2" w14:textId="77777777" w:rsidTr="0041440A">
        <w:tc>
          <w:tcPr>
            <w:tcW w:w="4245" w:type="dxa"/>
          </w:tcPr>
          <w:p w14:paraId="2073A4AF" w14:textId="1409BAB9" w:rsidR="003F14C0" w:rsidRPr="006A5DCA" w:rsidRDefault="003F14C0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4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3"/>
          </w:tcPr>
          <w:p w14:paraId="0F81907D" w14:textId="7D0A691B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90C6C0" w14:textId="77777777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</w:tcPr>
          <w:p w14:paraId="6525AE8E" w14:textId="1E389DCC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59FB" w:rsidRPr="006A5DCA" w14:paraId="1B54D3DF" w14:textId="77777777" w:rsidTr="0041440A">
        <w:tc>
          <w:tcPr>
            <w:tcW w:w="4245" w:type="dxa"/>
          </w:tcPr>
          <w:p w14:paraId="198B1333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076C3AD0" w14:textId="03102612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5E18E247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AD97C7" w14:textId="524AEF98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DA4B344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7E08DA" w14:textId="24E5F62A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7826622B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390F6B1" w14:textId="1033B8D4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7D59FB" w:rsidRPr="006A5DCA" w14:paraId="594B13EB" w14:textId="77777777" w:rsidTr="0041440A">
        <w:tc>
          <w:tcPr>
            <w:tcW w:w="4245" w:type="dxa"/>
          </w:tcPr>
          <w:p w14:paraId="2050D753" w14:textId="2C767738" w:rsidR="007D59FB" w:rsidRPr="0046662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</w:tcPr>
          <w:p w14:paraId="58613F4D" w14:textId="35A37404" w:rsidR="007D59FB" w:rsidRPr="006A5DCA" w:rsidRDefault="007D59FB" w:rsidP="00B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5C65700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044F4D" w14:textId="37D93879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1630E92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2C975" w14:textId="4481F853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7678637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994B75B" w14:textId="78EC2F7F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D59FB" w:rsidRPr="006A5DCA" w14:paraId="08617E9C" w14:textId="77777777" w:rsidTr="0041440A">
        <w:tc>
          <w:tcPr>
            <w:tcW w:w="4245" w:type="dxa"/>
          </w:tcPr>
          <w:p w14:paraId="304813EF" w14:textId="107879BF" w:rsidR="007D59FB" w:rsidRPr="0046662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66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72" w:type="dxa"/>
            <w:vAlign w:val="center"/>
          </w:tcPr>
          <w:p w14:paraId="58319170" w14:textId="367B8403" w:rsidR="007D59FB" w:rsidRPr="006A5DCA" w:rsidRDefault="007D59FB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vAlign w:val="center"/>
          </w:tcPr>
          <w:p w14:paraId="00A558D2" w14:textId="77777777" w:rsidR="007D59FB" w:rsidRPr="006A5DCA" w:rsidRDefault="007D59FB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24D2FAD" w14:textId="58ADDF4F" w:rsidR="007D59FB" w:rsidRPr="006A5DCA" w:rsidRDefault="007D59FB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62AF350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C525D7" w14:textId="168F7BAF" w:rsidR="007D59FB" w:rsidRPr="006A5DCA" w:rsidRDefault="007D59FB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vAlign w:val="center"/>
          </w:tcPr>
          <w:p w14:paraId="3E49AAE2" w14:textId="77777777" w:rsidR="007D59FB" w:rsidRPr="006A5DCA" w:rsidRDefault="007D59FB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vAlign w:val="center"/>
          </w:tcPr>
          <w:p w14:paraId="2B2D6AA8" w14:textId="2C162B05" w:rsidR="007D59FB" w:rsidRPr="006A5DCA" w:rsidRDefault="007D59FB" w:rsidP="007D59F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7D59FB" w:rsidRPr="006A5DCA" w14:paraId="32F9342D" w14:textId="77777777" w:rsidTr="0041440A">
        <w:tc>
          <w:tcPr>
            <w:tcW w:w="4245" w:type="dxa"/>
          </w:tcPr>
          <w:p w14:paraId="1F42D667" w14:textId="77777777" w:rsidR="007D59FB" w:rsidRPr="006A5DCA" w:rsidRDefault="007D59FB" w:rsidP="007D59F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25" w:type="dxa"/>
            <w:gridSpan w:val="7"/>
          </w:tcPr>
          <w:p w14:paraId="6227FBF1" w14:textId="701211C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59FB" w:rsidRPr="006A5DCA" w14:paraId="483E82BC" w14:textId="77777777" w:rsidTr="0041440A">
        <w:tc>
          <w:tcPr>
            <w:tcW w:w="4245" w:type="dxa"/>
          </w:tcPr>
          <w:p w14:paraId="7050D40B" w14:textId="23B145D6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72" w:type="dxa"/>
          </w:tcPr>
          <w:p w14:paraId="67E38C26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48C36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3B781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39912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340CC6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ADB7B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229F1B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3A1C" w:rsidRPr="006A5DCA" w14:paraId="7BD86AFA" w14:textId="77777777" w:rsidTr="0041440A">
        <w:tc>
          <w:tcPr>
            <w:tcW w:w="4245" w:type="dxa"/>
          </w:tcPr>
          <w:p w14:paraId="1D538435" w14:textId="77777777" w:rsidR="00973A1C" w:rsidRPr="006A5DCA" w:rsidRDefault="00973A1C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2" w:type="dxa"/>
          </w:tcPr>
          <w:p w14:paraId="2803A146" w14:textId="5D7345E2" w:rsidR="00973A1C" w:rsidRPr="00300DA5" w:rsidRDefault="00D76084" w:rsidP="00E16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EC0DD" w14:textId="77777777" w:rsidR="00973A1C" w:rsidRPr="00300DA5" w:rsidRDefault="00973A1C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49AE3C" w14:textId="7A4AD2E4" w:rsidR="00973A1C" w:rsidRPr="00300DA5" w:rsidRDefault="00973A1C" w:rsidP="00E16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66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E065F" w14:textId="77777777" w:rsidR="00973A1C" w:rsidRPr="006A5DCA" w:rsidRDefault="00973A1C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7246F" w14:textId="718B281D" w:rsidR="00973A1C" w:rsidRPr="006A5DCA" w:rsidRDefault="00D76084" w:rsidP="0014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102,807</w:t>
            </w:r>
          </w:p>
        </w:tc>
        <w:tc>
          <w:tcPr>
            <w:tcW w:w="270" w:type="dxa"/>
          </w:tcPr>
          <w:p w14:paraId="147D7977" w14:textId="77777777" w:rsidR="00973A1C" w:rsidRPr="006A5DCA" w:rsidRDefault="00973A1C" w:rsidP="00973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CA9741E" w14:textId="1C434FE6" w:rsidR="00973A1C" w:rsidRPr="006A5DCA" w:rsidRDefault="00973A1C" w:rsidP="00146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107,694</w:t>
            </w:r>
          </w:p>
        </w:tc>
      </w:tr>
      <w:tr w:rsidR="00D76084" w:rsidRPr="006A5DCA" w14:paraId="5BD99B44" w14:textId="77777777" w:rsidTr="0041440A">
        <w:tc>
          <w:tcPr>
            <w:tcW w:w="4245" w:type="dxa"/>
          </w:tcPr>
          <w:p w14:paraId="1F36B1B7" w14:textId="4B765670" w:rsidR="00D76084" w:rsidRPr="006A5DCA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2" w:type="dxa"/>
          </w:tcPr>
          <w:p w14:paraId="104C752A" w14:textId="251B8CE7" w:rsidR="00D76084" w:rsidRPr="00D76084" w:rsidRDefault="00D76084" w:rsidP="00973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,600</w:t>
            </w:r>
          </w:p>
        </w:tc>
        <w:tc>
          <w:tcPr>
            <w:tcW w:w="270" w:type="dxa"/>
          </w:tcPr>
          <w:p w14:paraId="60378683" w14:textId="77777777" w:rsidR="00D76084" w:rsidRPr="00300DA5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304544" w14:textId="2CF942F9" w:rsidR="00D76084" w:rsidRPr="0046662A" w:rsidRDefault="00D76084" w:rsidP="00CB3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DE12A0" w14:textId="77777777" w:rsidR="00D76084" w:rsidRPr="006A5DCA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7D6490" w14:textId="028EE2B1" w:rsidR="00D76084" w:rsidRPr="006A5DCA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1,600</w:t>
            </w:r>
          </w:p>
        </w:tc>
        <w:tc>
          <w:tcPr>
            <w:tcW w:w="270" w:type="dxa"/>
          </w:tcPr>
          <w:p w14:paraId="06879307" w14:textId="77777777" w:rsidR="00D76084" w:rsidRPr="006A5DCA" w:rsidRDefault="00D76084" w:rsidP="00973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A201530" w14:textId="784033CA" w:rsidR="00D76084" w:rsidRDefault="0060093F" w:rsidP="00600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3A1C" w:rsidRPr="006A5DCA" w14:paraId="40F1C43C" w14:textId="77777777" w:rsidTr="0041440A">
        <w:tc>
          <w:tcPr>
            <w:tcW w:w="4245" w:type="dxa"/>
          </w:tcPr>
          <w:p w14:paraId="388CEEFC" w14:textId="77777777" w:rsidR="00973A1C" w:rsidRPr="006A5DCA" w:rsidRDefault="00973A1C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11B8FE42" w14:textId="2A4CE0D8" w:rsidR="00973A1C" w:rsidRPr="00300DA5" w:rsidRDefault="00D76084" w:rsidP="00973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1,600</w:t>
            </w:r>
          </w:p>
        </w:tc>
        <w:tc>
          <w:tcPr>
            <w:tcW w:w="270" w:type="dxa"/>
          </w:tcPr>
          <w:p w14:paraId="00FEF31C" w14:textId="77777777" w:rsidR="00973A1C" w:rsidRPr="00300DA5" w:rsidRDefault="00973A1C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C13770" w14:textId="23896573" w:rsidR="00973A1C" w:rsidRPr="007D59FB" w:rsidRDefault="00973A1C" w:rsidP="00146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59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789B5B" w14:textId="77777777" w:rsidR="00973A1C" w:rsidRPr="006A5DCA" w:rsidRDefault="00973A1C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ECC4EE" w14:textId="3E9B410B" w:rsidR="00973A1C" w:rsidRPr="0053620F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104,407</w:t>
            </w:r>
          </w:p>
        </w:tc>
        <w:tc>
          <w:tcPr>
            <w:tcW w:w="270" w:type="dxa"/>
          </w:tcPr>
          <w:p w14:paraId="414BB441" w14:textId="77777777" w:rsidR="00973A1C" w:rsidRPr="006A5DCA" w:rsidRDefault="00973A1C" w:rsidP="00973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04EFAA2" w14:textId="51200F29" w:rsidR="00973A1C" w:rsidRPr="0053620F" w:rsidRDefault="00973A1C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107,694</w:t>
            </w:r>
          </w:p>
        </w:tc>
      </w:tr>
      <w:tr w:rsidR="007D59FB" w:rsidRPr="006A5DCA" w14:paraId="7F8D2C19" w14:textId="77777777" w:rsidTr="0041440A">
        <w:tc>
          <w:tcPr>
            <w:tcW w:w="4245" w:type="dxa"/>
          </w:tcPr>
          <w:p w14:paraId="04170979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02D31A23" w14:textId="77777777" w:rsidR="007D59FB" w:rsidRPr="0046662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E6683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CF9978" w14:textId="77777777" w:rsidR="007D59FB" w:rsidRPr="007B71FD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F4DF6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9EA724" w14:textId="77777777" w:rsidR="007D59FB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EE293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2FC6FAB8" w14:textId="77777777" w:rsidR="007D59FB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59FB" w:rsidRPr="006A5DCA" w14:paraId="4B63E148" w14:textId="77777777" w:rsidTr="0041440A">
        <w:tc>
          <w:tcPr>
            <w:tcW w:w="4245" w:type="dxa"/>
          </w:tcPr>
          <w:p w14:paraId="58441C11" w14:textId="1143CD2E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72" w:type="dxa"/>
            <w:vAlign w:val="center"/>
          </w:tcPr>
          <w:p w14:paraId="47F5AFB0" w14:textId="77777777" w:rsidR="007D59FB" w:rsidRPr="0046662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761C1EA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C58F2B8" w14:textId="77777777" w:rsidR="007D59FB" w:rsidRPr="007B71FD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445F9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0DD4617" w14:textId="77777777" w:rsidR="007D59FB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3D691A9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99EC7CE" w14:textId="77777777" w:rsidR="007D59FB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3A1C" w:rsidRPr="006A5DCA" w14:paraId="1F8D5473" w14:textId="77777777" w:rsidTr="0041440A">
        <w:tc>
          <w:tcPr>
            <w:tcW w:w="4245" w:type="dxa"/>
          </w:tcPr>
          <w:p w14:paraId="043A39F0" w14:textId="32E6A93B" w:rsidR="00973A1C" w:rsidRPr="006A5DCA" w:rsidRDefault="00973A1C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2" w:type="dxa"/>
          </w:tcPr>
          <w:p w14:paraId="48CD6DF9" w14:textId="651B2B4C" w:rsidR="00973A1C" w:rsidRPr="00300DA5" w:rsidRDefault="00D76084" w:rsidP="00973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00D5BB" w14:textId="77777777" w:rsidR="00973A1C" w:rsidRPr="00300DA5" w:rsidRDefault="00973A1C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42C78" w14:textId="6905A08D" w:rsidR="00973A1C" w:rsidRPr="00300DA5" w:rsidRDefault="00973A1C" w:rsidP="00146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326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AC0A5" w14:textId="77777777" w:rsidR="00973A1C" w:rsidRPr="006A5DCA" w:rsidRDefault="00973A1C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D7DF7" w14:textId="149A7C18" w:rsidR="00973A1C" w:rsidRPr="00CD2E49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55,771</w:t>
            </w:r>
          </w:p>
        </w:tc>
        <w:tc>
          <w:tcPr>
            <w:tcW w:w="270" w:type="dxa"/>
            <w:vAlign w:val="bottom"/>
          </w:tcPr>
          <w:p w14:paraId="499648AB" w14:textId="77777777" w:rsidR="00973A1C" w:rsidRPr="006A5DCA" w:rsidRDefault="00973A1C" w:rsidP="00973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256E9D17" w14:textId="2A7F8AD5" w:rsidR="00973A1C" w:rsidRDefault="00973A1C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62,791</w:t>
            </w:r>
          </w:p>
        </w:tc>
      </w:tr>
      <w:tr w:rsidR="00973A1C" w:rsidRPr="006A5DCA" w14:paraId="092A8E45" w14:textId="77777777" w:rsidTr="0041440A">
        <w:tc>
          <w:tcPr>
            <w:tcW w:w="4245" w:type="dxa"/>
          </w:tcPr>
          <w:p w14:paraId="26667274" w14:textId="4C973156" w:rsidR="00973A1C" w:rsidRPr="006A5DCA" w:rsidRDefault="00973A1C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341A275" w14:textId="5E58ED75" w:rsidR="00973A1C" w:rsidRPr="00300DA5" w:rsidRDefault="00D76084" w:rsidP="00973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0245EF" w14:textId="77777777" w:rsidR="00973A1C" w:rsidRPr="00300DA5" w:rsidRDefault="00973A1C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41BD17" w14:textId="17ED2EC5" w:rsidR="00973A1C" w:rsidRPr="001462DB" w:rsidRDefault="00973A1C" w:rsidP="00146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462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FFD7F8" w14:textId="77777777" w:rsidR="00973A1C" w:rsidRPr="00300DA5" w:rsidRDefault="00973A1C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0D4347" w14:textId="05976F5A" w:rsidR="00973A1C" w:rsidRDefault="00D76084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55,771</w:t>
            </w:r>
          </w:p>
        </w:tc>
        <w:tc>
          <w:tcPr>
            <w:tcW w:w="270" w:type="dxa"/>
          </w:tcPr>
          <w:p w14:paraId="17DAA9C7" w14:textId="77777777" w:rsidR="00973A1C" w:rsidRPr="006A5DCA" w:rsidRDefault="00973A1C" w:rsidP="00973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AAFE680" w14:textId="1B5FEF3E" w:rsidR="00973A1C" w:rsidRDefault="00973A1C" w:rsidP="0097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62,791</w:t>
            </w:r>
          </w:p>
        </w:tc>
      </w:tr>
    </w:tbl>
    <w:p w14:paraId="16C2FF91" w14:textId="77777777" w:rsidR="00E1638C" w:rsidRDefault="00E1638C" w:rsidP="00E1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9908C1" w14:textId="261F3863" w:rsidR="00EA3AEC" w:rsidRPr="006A5DCA" w:rsidRDefault="00EA3AEC" w:rsidP="00E1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="000E66BF" w:rsidRPr="006A5DC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00F1BE97" w14:textId="77777777" w:rsidR="00EA3AEC" w:rsidRPr="006A5DCA" w:rsidRDefault="00EA3AEC" w:rsidP="00EF731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5295E9A" w14:textId="61BA57AC" w:rsidR="000B1721" w:rsidRPr="006A5DCA" w:rsidRDefault="00AA7236" w:rsidP="00836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B80CA4" w:rsidRPr="003F3A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7D59FB" w:rsidRPr="007D59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7D59FB" w:rsidRPr="007D59FB">
        <w:rPr>
          <w:rFonts w:asciiTheme="majorBidi" w:hAnsiTheme="majorBidi"/>
          <w:color w:val="000000" w:themeColor="text1"/>
          <w:sz w:val="30"/>
          <w:szCs w:val="30"/>
          <w:cs/>
        </w:rPr>
        <w:t xml:space="preserve">มีนาคม </w:t>
      </w:r>
      <w:r w:rsidR="007D59FB" w:rsidRPr="007D59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D59FB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="007D59FB" w:rsidRPr="007D59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171149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A3AEC" w:rsidRPr="006A5DCA">
        <w:rPr>
          <w:rFonts w:asciiTheme="majorBidi" w:hAnsiTheme="majorBidi" w:cstheme="majorBidi"/>
          <w:sz w:val="30"/>
          <w:szCs w:val="30"/>
          <w:cs/>
        </w:rPr>
        <w:t>มีสัญญาสำคัญที่ทำกับบุคคลหรือกิจการที่เกี่ยวข้องกันดังต่อไปนี้</w:t>
      </w:r>
    </w:p>
    <w:p w14:paraId="654B1BA5" w14:textId="0E08D997" w:rsidR="002A641D" w:rsidRDefault="002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715D9D8" w14:textId="73481F61" w:rsidR="00F47696" w:rsidRPr="006A5DCA" w:rsidRDefault="00F47696" w:rsidP="00EF7317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1A1C3F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</w:t>
      </w:r>
    </w:p>
    <w:p w14:paraId="7C530F07" w14:textId="77777777" w:rsidR="00F47696" w:rsidRPr="006A5DCA" w:rsidRDefault="00F4769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9747E66" w14:textId="769AD6A3" w:rsidR="008919F3" w:rsidRPr="00A66BA9" w:rsidRDefault="000E66BF" w:rsidP="008E489C">
      <w:pPr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BA9">
        <w:rPr>
          <w:rFonts w:asciiTheme="majorBidi" w:hAnsiTheme="majorBidi" w:cstheme="majorBidi"/>
          <w:sz w:val="30"/>
          <w:szCs w:val="30"/>
          <w:cs/>
        </w:rPr>
        <w:t>บริษัทได้ทำสั</w:t>
      </w:r>
      <w:r w:rsidR="009C7AF3" w:rsidRPr="00A66BA9">
        <w:rPr>
          <w:rFonts w:asciiTheme="majorBidi" w:hAnsiTheme="majorBidi" w:cstheme="majorBidi"/>
          <w:sz w:val="30"/>
          <w:szCs w:val="30"/>
          <w:cs/>
        </w:rPr>
        <w:t>ญญาเงินให้กู้ยืมกับบริษัทย่อย</w:t>
      </w:r>
      <w:r w:rsidRPr="00A66BA9">
        <w:rPr>
          <w:rFonts w:asciiTheme="majorBidi" w:hAnsiTheme="majorBidi" w:cstheme="majorBidi"/>
          <w:sz w:val="30"/>
          <w:szCs w:val="30"/>
          <w:cs/>
        </w:rPr>
        <w:t>โดยมีอัตราดอกเบี้ยตามที่กำหนดในสัญญา เงินต้นและดอกเบี้ย</w:t>
      </w:r>
      <w:r w:rsidR="001D17AF"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="001A6B3E" w:rsidRPr="00A66BA9">
        <w:rPr>
          <w:rFonts w:asciiTheme="majorBidi" w:hAnsiTheme="majorBidi" w:cstheme="majorBidi"/>
          <w:sz w:val="30"/>
          <w:szCs w:val="30"/>
        </w:rPr>
        <w:br/>
      </w:r>
      <w:r w:rsidRPr="00A66BA9">
        <w:rPr>
          <w:rFonts w:asciiTheme="majorBidi" w:hAnsiTheme="majorBidi" w:cstheme="majorBidi"/>
          <w:sz w:val="30"/>
          <w:szCs w:val="30"/>
          <w:cs/>
        </w:rPr>
        <w:t xml:space="preserve">มีกำหนดชำระคืนภายใน </w:t>
      </w:r>
      <w:r w:rsidR="00D830A6" w:rsidRPr="00A66BA9">
        <w:rPr>
          <w:rFonts w:asciiTheme="majorBidi" w:hAnsiTheme="majorBidi" w:cstheme="majorBidi"/>
          <w:sz w:val="30"/>
          <w:szCs w:val="30"/>
        </w:rPr>
        <w:t>1</w:t>
      </w:r>
      <w:r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Pr="00A66BA9">
        <w:rPr>
          <w:rFonts w:asciiTheme="majorBidi" w:hAnsiTheme="majorBidi" w:cstheme="majorBidi"/>
          <w:sz w:val="30"/>
          <w:szCs w:val="30"/>
          <w:cs/>
        </w:rPr>
        <w:t xml:space="preserve">ปี นับจากวันที่สัญญา ณ วันที่ </w:t>
      </w:r>
      <w:r w:rsidR="007D59FB" w:rsidRPr="007D59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7D59FB" w:rsidRPr="007D59FB">
        <w:rPr>
          <w:rFonts w:asciiTheme="majorBidi" w:hAnsiTheme="majorBidi"/>
          <w:color w:val="000000" w:themeColor="text1"/>
          <w:sz w:val="30"/>
          <w:szCs w:val="30"/>
          <w:cs/>
        </w:rPr>
        <w:t xml:space="preserve">มีนาคม </w:t>
      </w:r>
      <w:r w:rsidR="007D59FB" w:rsidRPr="007D59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2569 </w:t>
      </w:r>
      <w:r w:rsidRPr="00A66BA9">
        <w:rPr>
          <w:rFonts w:asciiTheme="majorBidi" w:hAnsiTheme="majorBidi" w:cstheme="majorBidi"/>
          <w:sz w:val="30"/>
          <w:szCs w:val="30"/>
          <w:cs/>
        </w:rPr>
        <w:t>ยอดเงินกู้</w:t>
      </w:r>
      <w:r w:rsidR="00DE785C" w:rsidRPr="00A66BA9">
        <w:rPr>
          <w:rFonts w:asciiTheme="majorBidi" w:hAnsiTheme="majorBidi" w:cstheme="majorBidi"/>
          <w:sz w:val="30"/>
          <w:szCs w:val="30"/>
          <w:cs/>
        </w:rPr>
        <w:t>ยืม</w:t>
      </w:r>
      <w:r w:rsidR="00A66BA9">
        <w:rPr>
          <w:rFonts w:asciiTheme="majorBidi" w:hAnsiTheme="majorBidi" w:cstheme="majorBidi" w:hint="cs"/>
          <w:sz w:val="30"/>
          <w:szCs w:val="30"/>
          <w:cs/>
        </w:rPr>
        <w:t>และดอกเบี้ยค้างรับ</w:t>
      </w:r>
      <w:r w:rsidRPr="00A66BA9">
        <w:rPr>
          <w:rFonts w:asciiTheme="majorBidi" w:hAnsiTheme="majorBidi" w:cstheme="majorBidi"/>
          <w:sz w:val="30"/>
          <w:szCs w:val="30"/>
          <w:cs/>
        </w:rPr>
        <w:t>คงเหลือมี</w:t>
      </w:r>
      <w:r w:rsidRPr="00735C4C">
        <w:rPr>
          <w:rFonts w:asciiTheme="majorBidi" w:hAnsiTheme="majorBidi" w:cstheme="majorBidi"/>
          <w:sz w:val="30"/>
          <w:szCs w:val="30"/>
          <w:cs/>
        </w:rPr>
        <w:t>จำนวน</w:t>
      </w:r>
      <w:r w:rsidR="00D76084">
        <w:rPr>
          <w:rFonts w:asciiTheme="majorBidi" w:hAnsiTheme="majorBidi" w:cstheme="majorBidi"/>
          <w:sz w:val="30"/>
          <w:szCs w:val="30"/>
        </w:rPr>
        <w:t xml:space="preserve"> 33</w:t>
      </w:r>
      <w:r w:rsidR="00606107">
        <w:rPr>
          <w:rFonts w:asciiTheme="majorBidi" w:hAnsiTheme="majorBidi" w:cstheme="majorBidi"/>
          <w:sz w:val="30"/>
          <w:szCs w:val="30"/>
        </w:rPr>
        <w:t>7</w:t>
      </w:r>
      <w:r w:rsidR="00075627">
        <w:rPr>
          <w:rFonts w:asciiTheme="majorBidi" w:hAnsiTheme="majorBidi" w:cstheme="majorBidi"/>
          <w:sz w:val="30"/>
          <w:szCs w:val="30"/>
        </w:rPr>
        <w:t xml:space="preserve"> </w:t>
      </w:r>
      <w:r w:rsidR="003133FF" w:rsidRPr="00735C4C">
        <w:rPr>
          <w:rFonts w:asciiTheme="majorBidi" w:hAnsiTheme="majorBidi" w:cstheme="majorBidi"/>
          <w:sz w:val="30"/>
          <w:szCs w:val="30"/>
          <w:cs/>
        </w:rPr>
        <w:t>ล้าน</w:t>
      </w:r>
      <w:r w:rsidR="003133FF" w:rsidRPr="00A66BA9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130F3" w:rsidRPr="00A66BA9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830A6" w:rsidRPr="00A66BA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CF50EF" w:rsidRPr="00A66BA9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130F3" w:rsidRPr="00A66BA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F50EF" w:rsidRPr="00A66BA9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7D59FB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D59FB" w:rsidRPr="007D59FB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332.9 </w:t>
      </w:r>
      <w:r w:rsidRPr="00A66BA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DA79131" w14:textId="26ABAE9D" w:rsidR="001E2FAF" w:rsidRPr="006A5DCA" w:rsidRDefault="001E2FAF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489FE2" w14:textId="4283C183" w:rsidR="00EA3AEC" w:rsidRPr="006A5DCA" w:rsidRDefault="00EA3AEC" w:rsidP="00202399">
      <w:pPr>
        <w:tabs>
          <w:tab w:val="clear" w:pos="454"/>
          <w:tab w:val="left" w:pos="45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สัญญาจัดหาสินค้า</w:t>
      </w:r>
    </w:p>
    <w:p w14:paraId="032A7207" w14:textId="77777777" w:rsidR="00A43014" w:rsidRPr="006A5DCA" w:rsidRDefault="00A43014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865"/>
        </w:tabs>
        <w:spacing w:line="240" w:lineRule="auto"/>
        <w:ind w:right="-29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2259F46" w14:textId="7EB252EB" w:rsidR="002A641D" w:rsidRDefault="00EA3AEC" w:rsidP="007420CE">
      <w:pPr>
        <w:tabs>
          <w:tab w:val="clear" w:pos="454"/>
          <w:tab w:val="left" w:pos="450"/>
          <w:tab w:val="left" w:pos="963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บริษัทมีสัญญาจัดหา</w:t>
      </w:r>
      <w:r w:rsidRPr="00202399">
        <w:rPr>
          <w:rFonts w:asciiTheme="majorBidi" w:hAnsiTheme="majorBidi" w:cstheme="majorBidi"/>
          <w:spacing w:val="-4"/>
          <w:sz w:val="30"/>
          <w:szCs w:val="30"/>
          <w:cs/>
        </w:rPr>
        <w:t>สินค้า</w:t>
      </w:r>
      <w:r w:rsidRPr="006A5DCA">
        <w:rPr>
          <w:rFonts w:asciiTheme="majorBidi" w:hAnsiTheme="majorBidi" w:cstheme="majorBidi"/>
          <w:sz w:val="30"/>
          <w:szCs w:val="30"/>
          <w:cs/>
        </w:rPr>
        <w:t>กับ</w:t>
      </w:r>
      <w:r w:rsidR="001A1C3F" w:rsidRPr="006A5DCA">
        <w:rPr>
          <w:rFonts w:asciiTheme="majorBidi" w:hAnsiTheme="majorBidi" w:cstheme="majorBidi"/>
          <w:sz w:val="30"/>
          <w:szCs w:val="30"/>
          <w:cs/>
        </w:rPr>
        <w:t>บริษัท เมก้า ไลฟ์ไซแอ็นซ์ พีทีวาย จำกัด</w:t>
      </w:r>
      <w:r w:rsidR="007C26D7" w:rsidRPr="006A5DCA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</w:t>
      </w:r>
      <w:r w:rsidR="000C0E75" w:rsidRPr="006A5DCA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6A5DCA">
        <w:rPr>
          <w:rFonts w:asciiTheme="majorBidi" w:hAnsiTheme="majorBidi" w:cstheme="majorBidi"/>
          <w:sz w:val="30"/>
          <w:szCs w:val="30"/>
          <w:cs/>
        </w:rPr>
        <w:t>บริษัทตกลงที่จะผลิตและจัดหาสินค้า</w:t>
      </w:r>
      <w:r w:rsidR="001A1C3F" w:rsidRPr="006A5DCA">
        <w:rPr>
          <w:rFonts w:asciiTheme="majorBidi" w:hAnsiTheme="majorBidi" w:cstheme="majorBidi"/>
          <w:sz w:val="30"/>
          <w:szCs w:val="30"/>
          <w:cs/>
        </w:rPr>
        <w:t>ตามความต้องการของบริษัทย่อย ซึ่งสินค้าดังกล่าวเป็นไปตาม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คุณสมบัติที่ตกลงกันและเป็นไปตามมาตรฐาน </w:t>
      </w:r>
      <w:r w:rsidRPr="006A5DCA">
        <w:rPr>
          <w:rFonts w:asciiTheme="majorBidi" w:hAnsiTheme="majorBidi" w:cstheme="majorBidi"/>
          <w:sz w:val="30"/>
          <w:szCs w:val="30"/>
        </w:rPr>
        <w:t>GMP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A2408C5" w14:textId="77777777" w:rsidR="00CE145B" w:rsidRDefault="00CE145B" w:rsidP="00003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720"/>
          <w:tab w:val="left" w:pos="810"/>
          <w:tab w:val="left" w:pos="927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E37B92F" w14:textId="331BBFC3" w:rsidR="00E21ABB" w:rsidRPr="00526B24" w:rsidRDefault="00E21ABB" w:rsidP="00526B24">
      <w:pPr>
        <w:tabs>
          <w:tab w:val="clear" w:pos="454"/>
          <w:tab w:val="left" w:pos="567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  <w:r w:rsidR="00A650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สนับสนุน</w:t>
      </w:r>
    </w:p>
    <w:p w14:paraId="2AC7FFD7" w14:textId="77777777" w:rsidR="00E21ABB" w:rsidRPr="006A5DCA" w:rsidRDefault="00E21ABB" w:rsidP="00071000">
      <w:pPr>
        <w:tabs>
          <w:tab w:val="clear" w:pos="454"/>
          <w:tab w:val="clear" w:pos="907"/>
          <w:tab w:val="left" w:pos="45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3037CCF" w14:textId="22B72B20" w:rsidR="00044E5A" w:rsidRDefault="00E21ABB" w:rsidP="001A244E">
      <w:pPr>
        <w:tabs>
          <w:tab w:val="clear" w:pos="454"/>
          <w:tab w:val="clear" w:pos="680"/>
          <w:tab w:val="left" w:pos="450"/>
          <w:tab w:val="left" w:pos="540"/>
          <w:tab w:val="left" w:pos="9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924C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830A6" w:rsidRPr="006924C6">
        <w:rPr>
          <w:rFonts w:asciiTheme="majorBidi" w:hAnsiTheme="majorBidi" w:cstheme="majorBidi"/>
          <w:sz w:val="30"/>
          <w:szCs w:val="30"/>
        </w:rPr>
        <w:t>1</w:t>
      </w:r>
      <w:r w:rsidRPr="006924C6">
        <w:rPr>
          <w:rFonts w:asciiTheme="majorBidi" w:hAnsiTheme="majorBidi" w:cstheme="majorBidi"/>
          <w:sz w:val="30"/>
          <w:szCs w:val="30"/>
        </w:rPr>
        <w:t xml:space="preserve"> 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CF50EF" w:rsidRPr="006924C6">
        <w:rPr>
          <w:rFonts w:asciiTheme="majorBidi" w:hAnsiTheme="majorBidi" w:cstheme="majorBidi"/>
          <w:sz w:val="30"/>
          <w:szCs w:val="30"/>
        </w:rPr>
        <w:t>2</w:t>
      </w:r>
      <w:r w:rsidR="00D130F3" w:rsidRPr="006924C6">
        <w:rPr>
          <w:rFonts w:asciiTheme="majorBidi" w:hAnsiTheme="majorBidi" w:cstheme="majorBidi"/>
          <w:sz w:val="30"/>
          <w:szCs w:val="30"/>
        </w:rPr>
        <w:t>55</w:t>
      </w:r>
      <w:r w:rsidR="001855F0" w:rsidRPr="006924C6">
        <w:rPr>
          <w:rFonts w:asciiTheme="majorBidi" w:hAnsiTheme="majorBidi" w:cstheme="majorBidi"/>
          <w:sz w:val="30"/>
          <w:szCs w:val="30"/>
        </w:rPr>
        <w:t>8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บริษัทได้ทำสัญญาบริการกับ </w:t>
      </w:r>
      <w:r w:rsidRPr="006924C6">
        <w:rPr>
          <w:rFonts w:asciiTheme="majorBidi" w:hAnsiTheme="majorBidi" w:cstheme="majorBidi"/>
          <w:sz w:val="30"/>
          <w:szCs w:val="30"/>
        </w:rPr>
        <w:t xml:space="preserve">Mega Lifesciences Private Limited </w:t>
      </w:r>
      <w:r w:rsidRPr="006924C6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="00BD734E" w:rsidRPr="006924C6">
        <w:rPr>
          <w:rFonts w:asciiTheme="majorBidi" w:hAnsiTheme="majorBidi" w:cstheme="majorBidi"/>
          <w:sz w:val="30"/>
          <w:szCs w:val="30"/>
          <w:cs/>
        </w:rPr>
        <w:t>ทางอ้อม</w:t>
      </w:r>
      <w:r w:rsidR="00071000" w:rsidRPr="006924C6">
        <w:rPr>
          <w:rFonts w:asciiTheme="majorBidi" w:hAnsiTheme="majorBidi" w:cstheme="majorBidi"/>
          <w:sz w:val="30"/>
          <w:szCs w:val="30"/>
        </w:rPr>
        <w:t xml:space="preserve"> </w:t>
      </w:r>
      <w:r w:rsidR="00C56119" w:rsidRPr="006924C6">
        <w:rPr>
          <w:rFonts w:asciiTheme="majorBidi" w:hAnsiTheme="majorBidi" w:cstheme="majorBidi" w:hint="cs"/>
          <w:sz w:val="30"/>
          <w:szCs w:val="30"/>
          <w:cs/>
        </w:rPr>
        <w:t>และต่อมา</w:t>
      </w:r>
      <w:r w:rsidR="00071000" w:rsidRPr="006924C6">
        <w:rPr>
          <w:rFonts w:asciiTheme="majorBidi" w:hAnsiTheme="majorBidi" w:cstheme="majorBidi" w:hint="cs"/>
          <w:sz w:val="30"/>
          <w:szCs w:val="30"/>
          <w:cs/>
        </w:rPr>
        <w:t xml:space="preserve">สัญญาเพิ่มเติมของสัญญานี้ได้ถูกจัดทำขึ้นเมื่อวันที่ </w:t>
      </w:r>
      <w:r w:rsidR="00071000" w:rsidRPr="006924C6">
        <w:rPr>
          <w:rFonts w:asciiTheme="majorBidi" w:hAnsiTheme="majorBidi" w:cstheme="majorBidi"/>
          <w:sz w:val="30"/>
          <w:szCs w:val="30"/>
        </w:rPr>
        <w:t xml:space="preserve">14 </w:t>
      </w:r>
      <w:r w:rsidR="00071000" w:rsidRPr="006924C6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071000" w:rsidRPr="006924C6">
        <w:rPr>
          <w:rFonts w:asciiTheme="majorBidi" w:hAnsiTheme="majorBidi" w:cstheme="majorBidi"/>
          <w:sz w:val="30"/>
          <w:szCs w:val="30"/>
        </w:rPr>
        <w:t xml:space="preserve">2566 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6924C6">
        <w:rPr>
          <w:rFonts w:asciiTheme="majorBidi" w:hAnsiTheme="majorBidi" w:cstheme="majorBidi"/>
          <w:sz w:val="30"/>
          <w:szCs w:val="30"/>
        </w:rPr>
        <w:t xml:space="preserve">Mega Lifesciences Private Limited 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ตกลงที่จะให้บริการช่วยเหลือและสนับสนุน โดยไม่ผูกขาดในด้านการจัดเก็บข้อมูล การติดต่อ </w:t>
      </w:r>
      <w:r w:rsidR="00071000" w:rsidRPr="006924C6">
        <w:rPr>
          <w:rFonts w:asciiTheme="majorBidi" w:hAnsiTheme="majorBidi" w:cstheme="majorBidi"/>
          <w:sz w:val="30"/>
          <w:szCs w:val="30"/>
        </w:rPr>
        <w:br/>
      </w:r>
      <w:r w:rsidRPr="006924C6">
        <w:rPr>
          <w:rFonts w:asciiTheme="majorBidi" w:hAnsiTheme="majorBidi" w:cstheme="majorBidi"/>
          <w:sz w:val="30"/>
          <w:szCs w:val="30"/>
          <w:cs/>
        </w:rPr>
        <w:t>และประสานงาน บริษัทตกลงที่จะจ่ายค่าบริการเป็นรายไตรมาสเท่ากับต้นทุนการดำเนินงานที่เกิดขึ้น</w:t>
      </w:r>
      <w:r w:rsidR="00071000" w:rsidRPr="006924C6">
        <w:rPr>
          <w:rFonts w:asciiTheme="majorBidi" w:hAnsiTheme="majorBidi" w:cstheme="majorBidi"/>
          <w:sz w:val="30"/>
          <w:szCs w:val="30"/>
        </w:rPr>
        <w:br/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6924C6">
        <w:rPr>
          <w:rFonts w:asciiTheme="majorBidi" w:hAnsiTheme="majorBidi" w:cstheme="majorBidi"/>
          <w:sz w:val="30"/>
          <w:szCs w:val="30"/>
        </w:rPr>
        <w:t>Mega Lifesciences Private Limited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 บวกส่วนเพิ่ม สัญญาดังกล่าวมีผลบังคับใช้ตั้งแต่วันที่ในสัญญา</w:t>
      </w:r>
      <w:r w:rsidR="006E7032" w:rsidRPr="006924C6">
        <w:rPr>
          <w:rFonts w:asciiTheme="majorBidi" w:hAnsiTheme="majorBidi" w:cstheme="majorBidi"/>
          <w:sz w:val="30"/>
          <w:szCs w:val="30"/>
        </w:rPr>
        <w:br/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6924C6">
        <w:rPr>
          <w:rFonts w:asciiTheme="majorBidi" w:hAnsiTheme="majorBidi" w:cstheme="majorBidi"/>
          <w:sz w:val="30"/>
          <w:szCs w:val="30"/>
        </w:rPr>
        <w:t>9</w:t>
      </w:r>
      <w:r w:rsidR="00D830A6" w:rsidRPr="006924C6">
        <w:rPr>
          <w:rFonts w:asciiTheme="majorBidi" w:hAnsiTheme="majorBidi" w:cstheme="majorBidi"/>
          <w:sz w:val="30"/>
          <w:szCs w:val="30"/>
        </w:rPr>
        <w:t>0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0E66BF" w:rsidRPr="006924C6">
        <w:rPr>
          <w:rFonts w:asciiTheme="majorBidi" w:hAnsiTheme="majorBidi" w:cstheme="majorBidi"/>
          <w:sz w:val="30"/>
          <w:szCs w:val="30"/>
        </w:rPr>
        <w:t xml:space="preserve"> </w:t>
      </w:r>
    </w:p>
    <w:p w14:paraId="1C652B25" w14:textId="77777777" w:rsidR="001A244E" w:rsidRPr="001A244E" w:rsidRDefault="001A244E" w:rsidP="001A244E">
      <w:pPr>
        <w:tabs>
          <w:tab w:val="clear" w:pos="454"/>
          <w:tab w:val="clear" w:pos="680"/>
          <w:tab w:val="left" w:pos="450"/>
          <w:tab w:val="left" w:pos="540"/>
          <w:tab w:val="left" w:pos="9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1C15984" w14:textId="285C2BA7" w:rsidR="00A144BC" w:rsidRPr="006A5DCA" w:rsidRDefault="00A144BC" w:rsidP="00632050">
      <w:pPr>
        <w:pStyle w:val="Heading5"/>
        <w:numPr>
          <w:ilvl w:val="0"/>
          <w:numId w:val="16"/>
        </w:numPr>
        <w:tabs>
          <w:tab w:val="left" w:pos="63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D0F656D" w14:textId="77777777" w:rsidR="00A07525" w:rsidRPr="006A5DCA" w:rsidRDefault="00A07525" w:rsidP="00614C16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41"/>
        <w:gridCol w:w="1019"/>
        <w:gridCol w:w="252"/>
        <w:gridCol w:w="1008"/>
        <w:gridCol w:w="252"/>
        <w:gridCol w:w="1100"/>
      </w:tblGrid>
      <w:tr w:rsidR="00A07525" w:rsidRPr="006A5DCA" w14:paraId="5B18D773" w14:textId="77777777" w:rsidTr="00C97C17">
        <w:trPr>
          <w:trHeight w:hRule="exact" w:val="403"/>
        </w:trPr>
        <w:tc>
          <w:tcPr>
            <w:tcW w:w="4320" w:type="dxa"/>
          </w:tcPr>
          <w:p w14:paraId="62B2E767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4644E56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171DECA5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0" w:type="dxa"/>
            <w:gridSpan w:val="3"/>
          </w:tcPr>
          <w:p w14:paraId="720C40A4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59FB" w:rsidRPr="006A5DCA" w14:paraId="3BA6A0A1" w14:textId="77777777" w:rsidTr="00C97C17">
        <w:trPr>
          <w:trHeight w:hRule="exact" w:val="403"/>
        </w:trPr>
        <w:tc>
          <w:tcPr>
            <w:tcW w:w="4320" w:type="dxa"/>
          </w:tcPr>
          <w:p w14:paraId="630E4AFD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5FC18C" w14:textId="7B48A12F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41" w:type="dxa"/>
          </w:tcPr>
          <w:p w14:paraId="1290F872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14:paraId="5E97E60F" w14:textId="72CCC5B2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" w:type="dxa"/>
          </w:tcPr>
          <w:p w14:paraId="0461B395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3332FE59" w14:textId="28CAAD5A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52" w:type="dxa"/>
          </w:tcPr>
          <w:p w14:paraId="46545E0B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DA8B14D" w14:textId="181ACEE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7D59FB" w:rsidRPr="006A5DCA" w14:paraId="476D4238" w14:textId="77777777" w:rsidTr="00C97C17">
        <w:trPr>
          <w:trHeight w:hRule="exact" w:val="403"/>
        </w:trPr>
        <w:tc>
          <w:tcPr>
            <w:tcW w:w="4320" w:type="dxa"/>
          </w:tcPr>
          <w:p w14:paraId="026D092C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0597CE" w14:textId="34C922D1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1" w:type="dxa"/>
          </w:tcPr>
          <w:p w14:paraId="6D9D83DD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14:paraId="4ED8B7CF" w14:textId="57DF7364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</w:tcPr>
          <w:p w14:paraId="6B106A38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6FC7E75E" w14:textId="57802885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6303F942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A7E3969" w14:textId="7D76B8D4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D59FB" w:rsidRPr="006A5DCA" w14:paraId="2163FE0C" w14:textId="77777777" w:rsidTr="00C97C17">
        <w:trPr>
          <w:trHeight w:hRule="exact" w:val="403"/>
        </w:trPr>
        <w:tc>
          <w:tcPr>
            <w:tcW w:w="4320" w:type="dxa"/>
          </w:tcPr>
          <w:p w14:paraId="4592265A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2D61387" w14:textId="590D0F23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1" w:type="dxa"/>
            <w:vAlign w:val="center"/>
          </w:tcPr>
          <w:p w14:paraId="39B7EACD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center"/>
          </w:tcPr>
          <w:p w14:paraId="5FB77C42" w14:textId="629E00FA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1D26DC40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76DC48C8" w14:textId="0EDEE818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2" w:type="dxa"/>
            <w:vAlign w:val="center"/>
          </w:tcPr>
          <w:p w14:paraId="7BE11012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center"/>
          </w:tcPr>
          <w:p w14:paraId="043286A4" w14:textId="3038437C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B4809" w:rsidRPr="006A5DCA" w14:paraId="42E38D35" w14:textId="77777777" w:rsidTr="00C97C17">
        <w:trPr>
          <w:trHeight w:hRule="exact" w:val="403"/>
        </w:trPr>
        <w:tc>
          <w:tcPr>
            <w:tcW w:w="4320" w:type="dxa"/>
          </w:tcPr>
          <w:p w14:paraId="1415DC3E" w14:textId="77777777" w:rsidR="000B4809" w:rsidRPr="006A5DCA" w:rsidRDefault="000B4809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1" w:type="dxa"/>
            <w:gridSpan w:val="7"/>
          </w:tcPr>
          <w:p w14:paraId="25AEEDBF" w14:textId="77777777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59FB" w:rsidRPr="006A5DCA" w14:paraId="7186A724" w14:textId="77777777" w:rsidTr="00C97C17">
        <w:trPr>
          <w:trHeight w:hRule="exact" w:val="403"/>
        </w:trPr>
        <w:tc>
          <w:tcPr>
            <w:tcW w:w="4320" w:type="dxa"/>
          </w:tcPr>
          <w:p w14:paraId="2EACF569" w14:textId="77777777" w:rsidR="007D59FB" w:rsidRPr="006A5DCA" w:rsidRDefault="007D59FB" w:rsidP="001A2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3C4F77BD" w14:textId="36A81563" w:rsidR="007D59FB" w:rsidRPr="00C61EC0" w:rsidRDefault="00D76084" w:rsidP="00C97C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2,407,243</w:t>
            </w:r>
          </w:p>
        </w:tc>
        <w:tc>
          <w:tcPr>
            <w:tcW w:w="241" w:type="dxa"/>
          </w:tcPr>
          <w:p w14:paraId="4FB16926" w14:textId="29140605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641BA853" w14:textId="61C01DC3" w:rsidR="007D59FB" w:rsidRPr="007D59FB" w:rsidRDefault="007D59FB" w:rsidP="00C97C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59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2,454,920</w:t>
            </w:r>
          </w:p>
        </w:tc>
        <w:tc>
          <w:tcPr>
            <w:tcW w:w="252" w:type="dxa"/>
          </w:tcPr>
          <w:p w14:paraId="141569F9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148F2590" w14:textId="50FE2BEF" w:rsidR="007D59FB" w:rsidRPr="006A5DCA" w:rsidRDefault="00D76084" w:rsidP="00C97C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1,203,954</w:t>
            </w:r>
          </w:p>
        </w:tc>
        <w:tc>
          <w:tcPr>
            <w:tcW w:w="252" w:type="dxa"/>
          </w:tcPr>
          <w:p w14:paraId="52A0D051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7E648671" w14:textId="72C4D3D2" w:rsidR="007D59FB" w:rsidRPr="00A739A8" w:rsidRDefault="007D59FB" w:rsidP="00C97C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9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945,075</w:t>
            </w:r>
          </w:p>
        </w:tc>
      </w:tr>
      <w:tr w:rsidR="007D59FB" w:rsidRPr="006A5DCA" w14:paraId="0B08E524" w14:textId="77777777" w:rsidTr="00C97C17">
        <w:trPr>
          <w:trHeight w:hRule="exact" w:val="403"/>
        </w:trPr>
        <w:tc>
          <w:tcPr>
            <w:tcW w:w="4320" w:type="dxa"/>
          </w:tcPr>
          <w:p w14:paraId="55C7074A" w14:textId="77777777" w:rsidR="007D59FB" w:rsidRPr="006A5DCA" w:rsidRDefault="007D59FB" w:rsidP="001A2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4F6F7B6C" w14:textId="77777777" w:rsidR="007D59FB" w:rsidRPr="00C61EC0" w:rsidRDefault="007D59FB" w:rsidP="007D59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02DEBA66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35A19E91" w14:textId="77777777" w:rsidR="007D59FB" w:rsidRPr="006A5DCA" w:rsidRDefault="007D59FB" w:rsidP="007D59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144CED68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663C7942" w14:textId="77777777" w:rsidR="007D59FB" w:rsidRPr="006A5DCA" w:rsidRDefault="007D59FB" w:rsidP="007D59F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904C7F2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07776922" w14:textId="77777777" w:rsidR="007D59FB" w:rsidRPr="00A739A8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D59FB" w:rsidRPr="006A5DCA" w14:paraId="0A46C5F7" w14:textId="77777777" w:rsidTr="00C97C17">
        <w:trPr>
          <w:trHeight w:hRule="exact" w:val="403"/>
        </w:trPr>
        <w:tc>
          <w:tcPr>
            <w:tcW w:w="4320" w:type="dxa"/>
          </w:tcPr>
          <w:p w14:paraId="6F4B5ADC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hanging="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</w:tcPr>
          <w:p w14:paraId="38E9A062" w14:textId="694934DA" w:rsidR="007D59FB" w:rsidRPr="00C61EC0" w:rsidRDefault="00D76084" w:rsidP="007D59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360,754</w:t>
            </w:r>
          </w:p>
        </w:tc>
        <w:tc>
          <w:tcPr>
            <w:tcW w:w="241" w:type="dxa"/>
          </w:tcPr>
          <w:p w14:paraId="75BAB02E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1605DA16" w14:textId="2242A7F8" w:rsidR="007D59FB" w:rsidRPr="007D59FB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59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342,597</w:t>
            </w:r>
          </w:p>
        </w:tc>
        <w:tc>
          <w:tcPr>
            <w:tcW w:w="252" w:type="dxa"/>
          </w:tcPr>
          <w:p w14:paraId="798C3DC1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142A050F" w14:textId="41E84A0A" w:rsidR="007D59FB" w:rsidRPr="006A5DCA" w:rsidRDefault="00D76084" w:rsidP="00C97C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239,681</w:t>
            </w:r>
          </w:p>
        </w:tc>
        <w:tc>
          <w:tcPr>
            <w:tcW w:w="252" w:type="dxa"/>
          </w:tcPr>
          <w:p w14:paraId="2B10D250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3F6113F0" w14:textId="03FF1395" w:rsidR="007D59FB" w:rsidRPr="00A739A8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9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192,945</w:t>
            </w:r>
          </w:p>
        </w:tc>
      </w:tr>
      <w:tr w:rsidR="007D59FB" w:rsidRPr="006A5DCA" w14:paraId="3A29E885" w14:textId="77777777" w:rsidTr="00C97C17">
        <w:trPr>
          <w:trHeight w:hRule="exact" w:val="403"/>
        </w:trPr>
        <w:tc>
          <w:tcPr>
            <w:tcW w:w="4320" w:type="dxa"/>
          </w:tcPr>
          <w:p w14:paraId="58255E29" w14:textId="36F98B2D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hanging="3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</w:tcPr>
          <w:p w14:paraId="2C9A2509" w14:textId="387D90BF" w:rsidR="007D59FB" w:rsidRPr="00C61EC0" w:rsidRDefault="00D76084" w:rsidP="007D59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153,146</w:t>
            </w:r>
          </w:p>
        </w:tc>
        <w:tc>
          <w:tcPr>
            <w:tcW w:w="241" w:type="dxa"/>
          </w:tcPr>
          <w:p w14:paraId="308B9174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7557D80B" w14:textId="72329EAC" w:rsidR="007D59FB" w:rsidRPr="007D59FB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59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249,362</w:t>
            </w:r>
          </w:p>
        </w:tc>
        <w:tc>
          <w:tcPr>
            <w:tcW w:w="252" w:type="dxa"/>
          </w:tcPr>
          <w:p w14:paraId="46081415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EF74DA9" w14:textId="076D2FC9" w:rsidR="007D59FB" w:rsidRPr="006A5DCA" w:rsidRDefault="00D76084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143,013</w:t>
            </w:r>
          </w:p>
        </w:tc>
        <w:tc>
          <w:tcPr>
            <w:tcW w:w="252" w:type="dxa"/>
          </w:tcPr>
          <w:p w14:paraId="306B12AE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6B85F3A" w14:textId="6B9EEB01" w:rsidR="007D59FB" w:rsidRPr="00A739A8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9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107,919</w:t>
            </w:r>
          </w:p>
        </w:tc>
      </w:tr>
      <w:tr w:rsidR="007D59FB" w:rsidRPr="006A5DCA" w14:paraId="06666687" w14:textId="77777777" w:rsidTr="00C97C17">
        <w:trPr>
          <w:trHeight w:hRule="exact" w:val="403"/>
        </w:trPr>
        <w:tc>
          <w:tcPr>
            <w:tcW w:w="4320" w:type="dxa"/>
          </w:tcPr>
          <w:p w14:paraId="74CA15D9" w14:textId="748E9B43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hanging="3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</w:tcPr>
          <w:p w14:paraId="07B51661" w14:textId="4426CB66" w:rsidR="007D59FB" w:rsidRPr="00C61EC0" w:rsidRDefault="00D76084" w:rsidP="007D59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238,695</w:t>
            </w:r>
          </w:p>
        </w:tc>
        <w:tc>
          <w:tcPr>
            <w:tcW w:w="241" w:type="dxa"/>
          </w:tcPr>
          <w:p w14:paraId="4928341F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26645B89" w14:textId="1AFE1490" w:rsidR="007D59FB" w:rsidRPr="007D59FB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D59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145,259</w:t>
            </w:r>
          </w:p>
        </w:tc>
        <w:tc>
          <w:tcPr>
            <w:tcW w:w="252" w:type="dxa"/>
          </w:tcPr>
          <w:p w14:paraId="73185B2D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86EC756" w14:textId="02CEF6CF" w:rsidR="007D59FB" w:rsidRPr="006A5DCA" w:rsidRDefault="00D76084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76,054</w:t>
            </w:r>
          </w:p>
        </w:tc>
        <w:tc>
          <w:tcPr>
            <w:tcW w:w="252" w:type="dxa"/>
          </w:tcPr>
          <w:p w14:paraId="1CE1D6A2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EF3B4A8" w14:textId="4AAA8830" w:rsidR="007D59FB" w:rsidRPr="00A739A8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9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123,043</w:t>
            </w:r>
          </w:p>
        </w:tc>
      </w:tr>
      <w:tr w:rsidR="007D59FB" w:rsidRPr="006A5DCA" w14:paraId="639D97FD" w14:textId="77777777" w:rsidTr="00C97C17">
        <w:trPr>
          <w:trHeight w:hRule="exact" w:val="403"/>
        </w:trPr>
        <w:tc>
          <w:tcPr>
            <w:tcW w:w="4320" w:type="dxa"/>
          </w:tcPr>
          <w:p w14:paraId="21780630" w14:textId="7B4EF15F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hanging="3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</w:tcPr>
          <w:p w14:paraId="14921B4F" w14:textId="1F55E3FE" w:rsidR="007D59FB" w:rsidRPr="00C61EC0" w:rsidRDefault="00D76084" w:rsidP="007D59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185,981</w:t>
            </w:r>
          </w:p>
        </w:tc>
        <w:tc>
          <w:tcPr>
            <w:tcW w:w="241" w:type="dxa"/>
          </w:tcPr>
          <w:p w14:paraId="442E5E32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41E07C5B" w14:textId="20679754" w:rsidR="007D59FB" w:rsidRPr="007D59FB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D59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157,202</w:t>
            </w:r>
          </w:p>
        </w:tc>
        <w:tc>
          <w:tcPr>
            <w:tcW w:w="252" w:type="dxa"/>
          </w:tcPr>
          <w:p w14:paraId="5C0F80E1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9D01F10" w14:textId="58DF0CEF" w:rsidR="007D59FB" w:rsidRPr="006A5DCA" w:rsidRDefault="00D76084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138,643</w:t>
            </w:r>
          </w:p>
        </w:tc>
        <w:tc>
          <w:tcPr>
            <w:tcW w:w="252" w:type="dxa"/>
          </w:tcPr>
          <w:p w14:paraId="20449529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21B1267" w14:textId="0B3778FA" w:rsidR="007D59FB" w:rsidRPr="00A739A8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9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101,155</w:t>
            </w:r>
          </w:p>
        </w:tc>
      </w:tr>
      <w:tr w:rsidR="007D59FB" w:rsidRPr="006A5DCA" w14:paraId="7D33DFA6" w14:textId="77777777" w:rsidTr="00C97C17">
        <w:trPr>
          <w:trHeight w:hRule="exact" w:val="403"/>
        </w:trPr>
        <w:tc>
          <w:tcPr>
            <w:tcW w:w="4320" w:type="dxa"/>
          </w:tcPr>
          <w:p w14:paraId="2FDCA2F3" w14:textId="01BE30DB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234" w:right="-131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640D2F" w14:textId="111DA524" w:rsidR="007D59FB" w:rsidRPr="00C61EC0" w:rsidRDefault="00D76084" w:rsidP="007D59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3,345,81</w:t>
            </w:r>
            <w:r w:rsidR="001D0E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41" w:type="dxa"/>
          </w:tcPr>
          <w:p w14:paraId="1F5A93CD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70E4DD23" w14:textId="41254224" w:rsidR="007D59FB" w:rsidRPr="007D59FB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59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3,349,34</w:t>
            </w:r>
            <w:r w:rsidRPr="007D5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0</w:t>
            </w:r>
          </w:p>
        </w:tc>
        <w:tc>
          <w:tcPr>
            <w:tcW w:w="252" w:type="dxa"/>
          </w:tcPr>
          <w:p w14:paraId="1704745D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0F0D5F3" w14:textId="08C5BD63" w:rsidR="007D59FB" w:rsidRPr="006A5DCA" w:rsidRDefault="00D76084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1,801,34</w:t>
            </w:r>
            <w:r w:rsidR="001D0E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2" w:type="dxa"/>
          </w:tcPr>
          <w:p w14:paraId="524C8DAA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5DE38A0C" w14:textId="6A28B2A2" w:rsidR="007D59FB" w:rsidRPr="00A739A8" w:rsidRDefault="007D59FB" w:rsidP="00E3619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9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1,470,13</w:t>
            </w:r>
            <w:r w:rsidRPr="00A739A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</w:p>
        </w:tc>
      </w:tr>
      <w:tr w:rsidR="007D59FB" w:rsidRPr="006A5DCA" w14:paraId="4D830B61" w14:textId="77777777" w:rsidTr="00C97C17">
        <w:trPr>
          <w:trHeight w:hRule="exact" w:val="403"/>
        </w:trPr>
        <w:tc>
          <w:tcPr>
            <w:tcW w:w="4320" w:type="dxa"/>
          </w:tcPr>
          <w:p w14:paraId="4A17D5B8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" w:right="-131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6EDBC6" w14:textId="240C6BFD" w:rsidR="007D59FB" w:rsidRPr="00C61EC0" w:rsidRDefault="00D76084" w:rsidP="007D59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(45,566)</w:t>
            </w:r>
          </w:p>
        </w:tc>
        <w:tc>
          <w:tcPr>
            <w:tcW w:w="241" w:type="dxa"/>
          </w:tcPr>
          <w:p w14:paraId="2AF1EBEF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1DF501B9" w14:textId="4D6723A3" w:rsidR="007D59FB" w:rsidRPr="007D59FB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59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(42,91</w:t>
            </w:r>
            <w:r w:rsidRPr="007D59F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 w:rsidRPr="007D59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5B4FDE23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209CCF1" w14:textId="35791930" w:rsidR="007D59FB" w:rsidRPr="006A5DCA" w:rsidRDefault="00D76084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(14,970)</w:t>
            </w:r>
          </w:p>
        </w:tc>
        <w:tc>
          <w:tcPr>
            <w:tcW w:w="252" w:type="dxa"/>
          </w:tcPr>
          <w:p w14:paraId="6D08066D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67EB6B5F" w14:textId="3659EA50" w:rsidR="007D59FB" w:rsidRPr="00A739A8" w:rsidRDefault="007D59FB" w:rsidP="00C97C1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95" w:right="-2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9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(14,84</w:t>
            </w:r>
            <w:r w:rsidRPr="00A739A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  <w:r w:rsidRPr="00A739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D59FB" w:rsidRPr="006A5DCA" w14:paraId="0F886565" w14:textId="77777777" w:rsidTr="00C97C17">
        <w:trPr>
          <w:trHeight w:hRule="exact" w:val="403"/>
        </w:trPr>
        <w:tc>
          <w:tcPr>
            <w:tcW w:w="4320" w:type="dxa"/>
          </w:tcPr>
          <w:p w14:paraId="37586959" w14:textId="77777777" w:rsidR="007D59FB" w:rsidRPr="006A5DCA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CE3E64" w14:textId="0D96072F" w:rsidR="007D59FB" w:rsidRPr="00C61EC0" w:rsidRDefault="00D76084" w:rsidP="007D59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3,300,25</w:t>
            </w:r>
            <w:r w:rsidR="001D0E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1" w:type="dxa"/>
          </w:tcPr>
          <w:p w14:paraId="643C71F8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7DED29A8" w14:textId="08CF05C6" w:rsidR="007D59FB" w:rsidRPr="007D59FB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59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3,306,429</w:t>
            </w:r>
          </w:p>
        </w:tc>
        <w:tc>
          <w:tcPr>
            <w:tcW w:w="252" w:type="dxa"/>
          </w:tcPr>
          <w:p w14:paraId="0E6407D2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2E8CCB72" w14:textId="1283B98F" w:rsidR="007D59FB" w:rsidRPr="006A5DCA" w:rsidRDefault="00D76084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1,786,37</w:t>
            </w:r>
            <w:r w:rsidR="00E361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2" w:type="dxa"/>
          </w:tcPr>
          <w:p w14:paraId="6A65AB2E" w14:textId="77777777" w:rsidR="007D59FB" w:rsidRPr="006A5DCA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5964EA96" w14:textId="327EC366" w:rsidR="007D59FB" w:rsidRPr="00A739A8" w:rsidRDefault="007D59FB" w:rsidP="007D59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9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1,455,293</w:t>
            </w:r>
          </w:p>
        </w:tc>
      </w:tr>
      <w:tr w:rsidR="007D59FB" w:rsidRPr="00383542" w14:paraId="0E4A1533" w14:textId="77777777" w:rsidTr="00C97C17">
        <w:trPr>
          <w:trHeight w:hRule="exact" w:val="403"/>
        </w:trPr>
        <w:tc>
          <w:tcPr>
            <w:tcW w:w="4320" w:type="dxa"/>
          </w:tcPr>
          <w:p w14:paraId="1F688CA4" w14:textId="77777777" w:rsidR="007D59FB" w:rsidRPr="00383542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 w:firstLine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8E820F6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C452561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0" w:type="dxa"/>
            <w:gridSpan w:val="3"/>
          </w:tcPr>
          <w:p w14:paraId="13B7D3EE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7D59FB" w:rsidRPr="00383542" w14:paraId="1C41BAF3" w14:textId="77777777" w:rsidTr="00C97C17">
        <w:trPr>
          <w:trHeight w:hRule="exact" w:val="403"/>
        </w:trPr>
        <w:tc>
          <w:tcPr>
            <w:tcW w:w="4320" w:type="dxa"/>
          </w:tcPr>
          <w:p w14:paraId="6609ECB6" w14:textId="77777777" w:rsidR="007D59FB" w:rsidRPr="00383542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 w:hanging="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14:paraId="25CAF1EA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5AF51C8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0" w:type="dxa"/>
            <w:gridSpan w:val="3"/>
          </w:tcPr>
          <w:p w14:paraId="61E15333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59FB" w:rsidRPr="00383542" w14:paraId="49725662" w14:textId="77777777" w:rsidTr="00C97C17">
        <w:trPr>
          <w:trHeight w:hRule="exact" w:val="403"/>
        </w:trPr>
        <w:tc>
          <w:tcPr>
            <w:tcW w:w="4320" w:type="dxa"/>
          </w:tcPr>
          <w:p w14:paraId="20ADB394" w14:textId="72A11CED" w:rsidR="007D59FB" w:rsidRPr="00CA142E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14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739A8" w:rsidRPr="00CA14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AD0521" w:rsidRPr="002C142D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31</w:t>
            </w:r>
            <w:r w:rsidR="00AD0521" w:rsidRPr="002C142D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AD0521" w:rsidRPr="002C142D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vAlign w:val="center"/>
          </w:tcPr>
          <w:p w14:paraId="42CEEA31" w14:textId="1C116FD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1" w:type="dxa"/>
            <w:vAlign w:val="center"/>
          </w:tcPr>
          <w:p w14:paraId="16FB20D6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center"/>
          </w:tcPr>
          <w:p w14:paraId="3B276CB6" w14:textId="62F8FDC2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72825A15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0DC6BAEA" w14:textId="01ED64B3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2" w:type="dxa"/>
            <w:vAlign w:val="center"/>
          </w:tcPr>
          <w:p w14:paraId="1BFD4A0C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center"/>
          </w:tcPr>
          <w:p w14:paraId="5F0E7A2F" w14:textId="38525BA4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D59FB" w:rsidRPr="00383542" w14:paraId="2460B356" w14:textId="77777777" w:rsidTr="00C97C17">
        <w:trPr>
          <w:trHeight w:hRule="exact" w:val="403"/>
        </w:trPr>
        <w:tc>
          <w:tcPr>
            <w:tcW w:w="4320" w:type="dxa"/>
          </w:tcPr>
          <w:p w14:paraId="4268CA5D" w14:textId="77777777" w:rsidR="007D59FB" w:rsidRPr="00383542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31" w:firstLine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1" w:type="dxa"/>
            <w:gridSpan w:val="7"/>
          </w:tcPr>
          <w:p w14:paraId="492826AE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59FB" w:rsidRPr="00383542" w14:paraId="2B491D0F" w14:textId="77777777" w:rsidTr="00C97C17">
        <w:trPr>
          <w:trHeight w:hRule="exact" w:val="403"/>
        </w:trPr>
        <w:tc>
          <w:tcPr>
            <w:tcW w:w="4320" w:type="dxa"/>
          </w:tcPr>
          <w:p w14:paraId="2CCCA0B7" w14:textId="77777777" w:rsidR="007D59FB" w:rsidRPr="00383542" w:rsidRDefault="007D59FB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13E6858" w14:textId="74DE9D39" w:rsidR="007D59FB" w:rsidRPr="0079053B" w:rsidRDefault="00D76084" w:rsidP="007D59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1,349</w:t>
            </w:r>
          </w:p>
        </w:tc>
        <w:tc>
          <w:tcPr>
            <w:tcW w:w="241" w:type="dxa"/>
          </w:tcPr>
          <w:p w14:paraId="1235C5F9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</w:tcPr>
          <w:p w14:paraId="33F8984E" w14:textId="1947C7B6" w:rsidR="007D59FB" w:rsidRPr="00383542" w:rsidRDefault="00A739A8" w:rsidP="007D59F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9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755</w:t>
            </w:r>
          </w:p>
        </w:tc>
        <w:tc>
          <w:tcPr>
            <w:tcW w:w="252" w:type="dxa"/>
          </w:tcPr>
          <w:p w14:paraId="62F7C0AD" w14:textId="77777777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5A78C9B" w14:textId="1B427E2F" w:rsidR="007D59FB" w:rsidRPr="00383542" w:rsidRDefault="00D76084" w:rsidP="007D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7C9F565" w14:textId="77A0A0BD" w:rsidR="007D59FB" w:rsidRPr="00383542" w:rsidRDefault="007D59FB" w:rsidP="007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39D7EA6D" w14:textId="632F2876" w:rsidR="007D59FB" w:rsidRPr="00383542" w:rsidRDefault="00A739A8" w:rsidP="004B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326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AF1A0E1" w14:textId="210BBC1F" w:rsidR="00CB19A0" w:rsidRPr="00F73A29" w:rsidRDefault="00062DE0" w:rsidP="0024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</w:p>
    <w:p w14:paraId="2F60705B" w14:textId="77777777" w:rsidR="000963D8" w:rsidRDefault="000963D8" w:rsidP="00093607">
      <w:pPr>
        <w:tabs>
          <w:tab w:val="clear" w:pos="454"/>
          <w:tab w:val="left" w:pos="450"/>
        </w:tabs>
        <w:ind w:left="547" w:right="14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7566875" w14:textId="77777777" w:rsidR="000963D8" w:rsidRDefault="000963D8" w:rsidP="00093607">
      <w:pPr>
        <w:tabs>
          <w:tab w:val="clear" w:pos="454"/>
          <w:tab w:val="left" w:pos="450"/>
        </w:tabs>
        <w:ind w:left="547" w:right="14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84613" w14:textId="21C32B07" w:rsidR="00950577" w:rsidRDefault="009F1AB4" w:rsidP="000963D8">
      <w:pPr>
        <w:tabs>
          <w:tab w:val="clear" w:pos="454"/>
          <w:tab w:val="left" w:pos="450"/>
        </w:tabs>
        <w:ind w:left="547" w:right="14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061CFB" w:rsidRPr="006A5DCA">
        <w:rPr>
          <w:rFonts w:asciiTheme="majorBidi" w:hAnsiTheme="majorBidi" w:cstheme="majorBidi"/>
          <w:sz w:val="30"/>
          <w:szCs w:val="30"/>
          <w:cs/>
        </w:rPr>
        <w:t xml:space="preserve"> มีระยะเวลาตั้งแต่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="00395712" w:rsidRPr="006A5DCA">
        <w:rPr>
          <w:rFonts w:asciiTheme="majorBidi" w:hAnsiTheme="majorBidi" w:cstheme="majorBidi"/>
          <w:sz w:val="30"/>
          <w:szCs w:val="30"/>
          <w:cs/>
        </w:rPr>
        <w:t xml:space="preserve"> วัน ถึง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995A20B" w14:textId="77777777" w:rsidR="00044E5A" w:rsidRDefault="00044E5A" w:rsidP="005A27FF">
      <w:pPr>
        <w:tabs>
          <w:tab w:val="clear" w:pos="454"/>
          <w:tab w:val="left" w:pos="540"/>
          <w:tab w:val="left" w:pos="9360"/>
          <w:tab w:val="left" w:pos="9630"/>
        </w:tabs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0AB1AE0" w14:textId="15F16AA9" w:rsidR="00823471" w:rsidRPr="006924C6" w:rsidRDefault="009F1AB4" w:rsidP="00566943">
      <w:pPr>
        <w:tabs>
          <w:tab w:val="clear" w:pos="454"/>
          <w:tab w:val="clear" w:pos="680"/>
          <w:tab w:val="clear" w:pos="1871"/>
          <w:tab w:val="left" w:pos="1350"/>
          <w:tab w:val="left" w:pos="1890"/>
          <w:tab w:val="left" w:pos="9270"/>
          <w:tab w:val="left" w:pos="9360"/>
        </w:tabs>
        <w:ind w:left="540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อายุของลูกหนี้การค้าเริ่มนับตั้งแต่วันที่กลุ่มบริษัทได้</w:t>
      </w:r>
      <w:r w:rsidR="00B630F0" w:rsidRPr="006924C6">
        <w:rPr>
          <w:rFonts w:asciiTheme="majorBidi" w:hAnsiTheme="majorBidi" w:cstheme="majorBidi"/>
          <w:spacing w:val="-2"/>
          <w:sz w:val="30"/>
          <w:szCs w:val="30"/>
          <w:cs/>
        </w:rPr>
        <w:t>ส่ง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สินค้าและออกใบแจ้งหนี้แก่ผู้นำเข้าหรือผู้จัดจำหน่ายในท้องถิ่น อย่างไรก็ตามกลุ่มบริษัทจะรับรู้รายได้จากการขายก็ต่อเมื่อผู้นำเข้าหรือผู้จัดจำหน่ายในท้องถิ่นเหล่านั้นขายสินค้าผ่านช่องทางการจำหน่ายผลิตภัณฑ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  <w:cs/>
        </w:rPr>
        <w:t>์ต่าง</w:t>
      </w:r>
      <w:r w:rsidR="00B74B7D" w:rsidRPr="006924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8A247E" w:rsidRPr="006924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  <w:cs/>
        </w:rPr>
        <w:t>ของกลุ่มบริษัทไปยัง</w:t>
      </w:r>
      <w:r w:rsidR="00DC2494" w:rsidRPr="006924C6">
        <w:rPr>
          <w:rFonts w:asciiTheme="majorBidi" w:hAnsiTheme="majorBidi" w:cstheme="majorBidi"/>
          <w:spacing w:val="-2"/>
          <w:sz w:val="30"/>
          <w:szCs w:val="30"/>
          <w:cs/>
        </w:rPr>
        <w:t>ลูกค้าซึ่งเป็นบุคคลภายนอก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ด้วยเหตุนี้จึงมี</w:t>
      </w:r>
      <w:r w:rsidR="001E3DB7" w:rsidRPr="006924C6">
        <w:rPr>
          <w:rFonts w:asciiTheme="majorBidi" w:hAnsiTheme="majorBidi" w:cstheme="majorBidi"/>
          <w:spacing w:val="-2"/>
          <w:sz w:val="30"/>
          <w:szCs w:val="30"/>
        </w:rPr>
        <w:br/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ความแตกต่างระหว่างระยะเวลาที่กลุ่มบริษัทเริ่มนับอายุลูกหนี้การค้าและเวลาที่กลุ่มบริษัท</w:t>
      </w:r>
      <w:r w:rsidR="00E30D98" w:rsidRPr="006924C6">
        <w:rPr>
          <w:rFonts w:asciiTheme="majorBidi" w:hAnsiTheme="majorBidi" w:cstheme="majorBidi"/>
          <w:spacing w:val="-2"/>
          <w:sz w:val="30"/>
          <w:szCs w:val="30"/>
          <w:cs/>
        </w:rPr>
        <w:t>รับรู้รายได้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ส่งผลให้กลุ่มบริษัทมี</w:t>
      </w:r>
      <w:r w:rsidR="007C26D7" w:rsidRPr="006924C6">
        <w:rPr>
          <w:rFonts w:asciiTheme="majorBidi" w:hAnsiTheme="majorBidi" w:cstheme="majorBidi"/>
          <w:spacing w:val="-2"/>
          <w:sz w:val="30"/>
          <w:szCs w:val="30"/>
          <w:cs/>
        </w:rPr>
        <w:t>ยอด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ลูกหนี้การค้าที่เกินกำหนดชำระเป็นจำนวนมาก</w:t>
      </w:r>
    </w:p>
    <w:p w14:paraId="0DA0FB6E" w14:textId="28F24432" w:rsidR="00C61EC0" w:rsidRDefault="00C61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2797DB21" w14:textId="0DE1C5CC" w:rsidR="00946DD6" w:rsidRPr="006A5DCA" w:rsidRDefault="00946DD6" w:rsidP="00FC251C">
      <w:pPr>
        <w:pStyle w:val="Heading5"/>
        <w:numPr>
          <w:ilvl w:val="0"/>
          <w:numId w:val="16"/>
        </w:numPr>
        <w:tabs>
          <w:tab w:val="left" w:pos="540"/>
          <w:tab w:val="left" w:pos="630"/>
        </w:tabs>
        <w:spacing w:line="240" w:lineRule="auto"/>
        <w:ind w:hanging="9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C16E5F" w:rsidRPr="006A5DCA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6A5DCA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</w:p>
    <w:p w14:paraId="1DC66C89" w14:textId="77777777" w:rsidR="00112351" w:rsidRPr="00B81D01" w:rsidRDefault="00112351" w:rsidP="00112351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4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69"/>
        <w:gridCol w:w="990"/>
        <w:gridCol w:w="276"/>
        <w:gridCol w:w="893"/>
        <w:gridCol w:w="340"/>
        <w:gridCol w:w="990"/>
        <w:gridCol w:w="276"/>
        <w:gridCol w:w="908"/>
      </w:tblGrid>
      <w:tr w:rsidR="00052F36" w:rsidRPr="004F38D7" w14:paraId="2255CC19" w14:textId="77777777" w:rsidTr="0017342D">
        <w:trPr>
          <w:trHeight w:hRule="exact" w:val="403"/>
          <w:tblHeader/>
        </w:trPr>
        <w:tc>
          <w:tcPr>
            <w:tcW w:w="2526" w:type="pct"/>
          </w:tcPr>
          <w:p w14:paraId="125265D8" w14:textId="1D39B0BF" w:rsidR="00EA6CF1" w:rsidRPr="0041130A" w:rsidRDefault="00EA6CF1" w:rsidP="0009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7" w:firstLine="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143" w:type="pct"/>
            <w:gridSpan w:val="3"/>
          </w:tcPr>
          <w:p w14:paraId="7E19DB4B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7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80" w:type="pct"/>
          </w:tcPr>
          <w:p w14:paraId="40FEC58E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pct"/>
            <w:gridSpan w:val="3"/>
          </w:tcPr>
          <w:p w14:paraId="08EDB56D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39A8" w:rsidRPr="004F38D7" w14:paraId="1D42C072" w14:textId="77777777" w:rsidTr="0017342D">
        <w:trPr>
          <w:trHeight w:hRule="exact" w:val="403"/>
          <w:tblHeader/>
        </w:trPr>
        <w:tc>
          <w:tcPr>
            <w:tcW w:w="2526" w:type="pct"/>
          </w:tcPr>
          <w:p w14:paraId="65FA67D6" w14:textId="4D4114B4" w:rsidR="00A739A8" w:rsidRPr="0041130A" w:rsidRDefault="00A739A8" w:rsidP="00A7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5"/>
              </w:tabs>
              <w:ind w:left="87" w:firstLine="88"/>
              <w:rPr>
                <w:rFonts w:ascii="Angsana New" w:hAnsi="Angsana New"/>
                <w:sz w:val="30"/>
                <w:szCs w:val="30"/>
                <w:cs/>
              </w:rPr>
            </w:pPr>
            <w:r w:rsidRPr="00A739A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A3428" w:rsidRPr="004A3428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31</w:t>
            </w:r>
            <w:r w:rsidR="004A3428" w:rsidRPr="004A3428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4A3428" w:rsidRPr="004A3428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24" w:type="pct"/>
          </w:tcPr>
          <w:p w14:paraId="526E7B72" w14:textId="06EAAC4F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7382A42B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</w:tcPr>
          <w:p w14:paraId="75E10B11" w14:textId="5A8B0241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pct"/>
          </w:tcPr>
          <w:p w14:paraId="55727858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237FBAD6" w14:textId="45ABDBCB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762F68AC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13CF92E3" w14:textId="5EA63C73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739A8" w:rsidRPr="004F38D7" w14:paraId="55674310" w14:textId="77777777" w:rsidTr="0017342D">
        <w:trPr>
          <w:trHeight w:hRule="exact" w:val="403"/>
          <w:tblHeader/>
        </w:trPr>
        <w:tc>
          <w:tcPr>
            <w:tcW w:w="2526" w:type="pct"/>
          </w:tcPr>
          <w:p w14:paraId="73AC0940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4" w:type="pct"/>
            <w:gridSpan w:val="7"/>
          </w:tcPr>
          <w:p w14:paraId="29EBC813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113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739A8" w:rsidRPr="004F38D7" w14:paraId="09CAC72C" w14:textId="77777777" w:rsidTr="0017342D">
        <w:trPr>
          <w:trHeight w:hRule="exact" w:val="403"/>
        </w:trPr>
        <w:tc>
          <w:tcPr>
            <w:tcW w:w="2526" w:type="pct"/>
          </w:tcPr>
          <w:p w14:paraId="607D714F" w14:textId="16325102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24" w:type="pct"/>
          </w:tcPr>
          <w:p w14:paraId="4770DD28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E1323A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</w:tcPr>
          <w:p w14:paraId="0D50CE17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pct"/>
          </w:tcPr>
          <w:p w14:paraId="6FFEF4DC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23049815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24B105C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14BF4BC7" w14:textId="77777777" w:rsidR="00A739A8" w:rsidRPr="0041130A" w:rsidRDefault="00A739A8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6084" w:rsidRPr="004F38D7" w14:paraId="09F9B624" w14:textId="77777777" w:rsidTr="0017342D">
        <w:trPr>
          <w:trHeight w:hRule="exact" w:val="403"/>
        </w:trPr>
        <w:tc>
          <w:tcPr>
            <w:tcW w:w="2526" w:type="pct"/>
          </w:tcPr>
          <w:p w14:paraId="0336FE60" w14:textId="6E35AB6F" w:rsidR="00D76084" w:rsidRPr="0041130A" w:rsidRDefault="00D76084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EC321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321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321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24" w:type="pct"/>
          </w:tcPr>
          <w:p w14:paraId="6FC95096" w14:textId="5F47BEA2" w:rsidR="00D76084" w:rsidRPr="00025D21" w:rsidRDefault="00D76084" w:rsidP="00173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75" w:right="-131" w:hanging="1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9256EAD" w14:textId="77777777" w:rsidR="00D76084" w:rsidRPr="0041130A" w:rsidRDefault="00D76084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</w:tcPr>
          <w:p w14:paraId="4C13A7B5" w14:textId="63CCC5C3" w:rsidR="00D76084" w:rsidRPr="00A739A8" w:rsidRDefault="00D76084" w:rsidP="005F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pct"/>
          </w:tcPr>
          <w:p w14:paraId="2915A1D3" w14:textId="77777777" w:rsidR="00D76084" w:rsidRPr="00025D21" w:rsidRDefault="00D76084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3DEDD1AD" w14:textId="43654F2E" w:rsidR="00D76084" w:rsidRPr="00075627" w:rsidRDefault="00D76084" w:rsidP="004822EA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1,651,114</w:t>
            </w:r>
          </w:p>
        </w:tc>
        <w:tc>
          <w:tcPr>
            <w:tcW w:w="146" w:type="pct"/>
          </w:tcPr>
          <w:p w14:paraId="6791B243" w14:textId="77777777" w:rsidR="00D76084" w:rsidRPr="0041130A" w:rsidRDefault="00D76084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B709B11" w14:textId="16C8D899" w:rsidR="00D76084" w:rsidRPr="0041130A" w:rsidRDefault="00D76084" w:rsidP="00F9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1,531,729</w:t>
            </w:r>
          </w:p>
        </w:tc>
      </w:tr>
      <w:tr w:rsidR="00D76084" w:rsidRPr="004F38D7" w14:paraId="328F09C0" w14:textId="77777777" w:rsidTr="0017342D">
        <w:trPr>
          <w:trHeight w:hRule="exact" w:val="403"/>
        </w:trPr>
        <w:tc>
          <w:tcPr>
            <w:tcW w:w="2526" w:type="pct"/>
          </w:tcPr>
          <w:p w14:paraId="5F511AB9" w14:textId="0C6AAF57" w:rsidR="00D76084" w:rsidRPr="0041130A" w:rsidRDefault="00241743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572576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ซื้อเงินลงทุนในบริษ</w:t>
            </w:r>
            <w:r w:rsidR="000625EF">
              <w:rPr>
                <w:rFonts w:ascii="Angsana New" w:hAnsi="Angsana New" w:hint="cs"/>
                <w:sz w:val="30"/>
                <w:szCs w:val="30"/>
                <w:cs/>
              </w:rPr>
              <w:t xml:space="preserve">ัท </w:t>
            </w:r>
            <w:r w:rsidR="009867CF" w:rsidRPr="00931238">
              <w:rPr>
                <w:rFonts w:asciiTheme="majorBidi" w:hAnsiTheme="majorBidi" w:cstheme="majorBidi"/>
                <w:sz w:val="30"/>
                <w:szCs w:val="30"/>
              </w:rPr>
              <w:t>Mega MSN Pte Ltd</w:t>
            </w:r>
            <w:r w:rsidR="009867CF">
              <w:rPr>
                <w:rFonts w:asciiTheme="majorBidi" w:hAnsiTheme="majorBidi" w:cstheme="majorBidi"/>
                <w:sz w:val="30"/>
                <w:szCs w:val="30"/>
              </w:rPr>
              <w:t>.</w:t>
            </w:r>
          </w:p>
        </w:tc>
        <w:tc>
          <w:tcPr>
            <w:tcW w:w="524" w:type="pct"/>
          </w:tcPr>
          <w:p w14:paraId="457B05DF" w14:textId="5E69300E" w:rsidR="00D76084" w:rsidRPr="0041130A" w:rsidRDefault="00D76084" w:rsidP="00F9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B9D0D9C" w14:textId="77777777" w:rsidR="00D76084" w:rsidRPr="0041130A" w:rsidRDefault="00D76084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</w:tcPr>
          <w:p w14:paraId="731FEC17" w14:textId="41CBB390" w:rsidR="00D76084" w:rsidRPr="00A739A8" w:rsidRDefault="00D76084" w:rsidP="005F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pct"/>
          </w:tcPr>
          <w:p w14:paraId="2AB12711" w14:textId="77777777" w:rsidR="00D76084" w:rsidRPr="0041130A" w:rsidRDefault="00D76084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693482A0" w14:textId="502E8DCE" w:rsidR="00D76084" w:rsidRPr="0041130A" w:rsidRDefault="00370A11" w:rsidP="00F9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28,188</w:t>
            </w:r>
          </w:p>
        </w:tc>
        <w:tc>
          <w:tcPr>
            <w:tcW w:w="146" w:type="pct"/>
          </w:tcPr>
          <w:p w14:paraId="1E8430F5" w14:textId="77777777" w:rsidR="00D76084" w:rsidRPr="0041130A" w:rsidRDefault="00D76084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056F202" w14:textId="410482D3" w:rsidR="00D76084" w:rsidRPr="0041130A" w:rsidRDefault="00370A11" w:rsidP="005F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05E7" w:rsidRPr="004F38D7" w14:paraId="31AC653E" w14:textId="77777777" w:rsidTr="0017342D">
        <w:trPr>
          <w:trHeight w:hRule="exact" w:val="403"/>
        </w:trPr>
        <w:tc>
          <w:tcPr>
            <w:tcW w:w="2526" w:type="pct"/>
          </w:tcPr>
          <w:p w14:paraId="74A96453" w14:textId="51B506F5" w:rsidR="009B05E7" w:rsidRPr="00EC321B" w:rsidRDefault="00370A11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524" w:type="pct"/>
          </w:tcPr>
          <w:p w14:paraId="217AA87C" w14:textId="7E4F6577" w:rsidR="009B05E7" w:rsidRPr="002A641D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99E58E9" w14:textId="77777777" w:rsidR="009B05E7" w:rsidRPr="0041130A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</w:tcPr>
          <w:p w14:paraId="4AC5E7DE" w14:textId="46F48E60" w:rsidR="009B05E7" w:rsidRPr="002A641D" w:rsidRDefault="009B05E7" w:rsidP="005F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pct"/>
          </w:tcPr>
          <w:p w14:paraId="255D07FE" w14:textId="77777777" w:rsidR="009B05E7" w:rsidRPr="0041130A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7D0854AA" w14:textId="38D6DBE1" w:rsidR="009B05E7" w:rsidRPr="009B05E7" w:rsidRDefault="00370A11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78,264</w:t>
            </w:r>
          </w:p>
        </w:tc>
        <w:tc>
          <w:tcPr>
            <w:tcW w:w="146" w:type="pct"/>
          </w:tcPr>
          <w:p w14:paraId="43A50335" w14:textId="77777777" w:rsidR="009B05E7" w:rsidRPr="0041130A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C78CF10" w14:textId="4D5CA559" w:rsidR="009B05E7" w:rsidRDefault="00370A11" w:rsidP="005F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43,806</w:t>
            </w:r>
          </w:p>
        </w:tc>
      </w:tr>
      <w:tr w:rsidR="009B05E7" w:rsidRPr="004F38D7" w14:paraId="2292BCB1" w14:textId="77777777" w:rsidTr="0017342D">
        <w:trPr>
          <w:trHeight w:hRule="exact" w:val="403"/>
        </w:trPr>
        <w:tc>
          <w:tcPr>
            <w:tcW w:w="2526" w:type="pct"/>
          </w:tcPr>
          <w:p w14:paraId="5A227F1E" w14:textId="03C1F268" w:rsidR="009B05E7" w:rsidRPr="00EC321B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  <w:cs/>
              </w:rPr>
            </w:pPr>
            <w:r w:rsidRPr="009B05E7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241743">
              <w:rPr>
                <w:rFonts w:ascii="Angsana New" w:hAnsi="Angsana New" w:hint="cs"/>
                <w:sz w:val="30"/>
                <w:szCs w:val="30"/>
                <w:cs/>
              </w:rPr>
              <w:t>จัดประเภทรายการ</w:t>
            </w:r>
            <w:r w:rsidR="00E24A10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  <w:r w:rsidR="00241743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  <w:r w:rsidR="0030755F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E24A10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30755F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78739A3B" w14:textId="2F06D45D" w:rsidR="009B05E7" w:rsidRPr="002A641D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5F0BEB3" w14:textId="77777777" w:rsidR="009B05E7" w:rsidRPr="0041130A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7FD096D7" w14:textId="340DC54F" w:rsidR="009B05E7" w:rsidRPr="002A641D" w:rsidRDefault="009B05E7" w:rsidP="005F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pct"/>
          </w:tcPr>
          <w:p w14:paraId="0037B0B1" w14:textId="77777777" w:rsidR="009B05E7" w:rsidRPr="0041130A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73823011" w14:textId="2F8DCF84" w:rsidR="009B05E7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28,188</w:t>
            </w:r>
          </w:p>
        </w:tc>
        <w:tc>
          <w:tcPr>
            <w:tcW w:w="146" w:type="pct"/>
          </w:tcPr>
          <w:p w14:paraId="647AFE1A" w14:textId="77777777" w:rsidR="009B05E7" w:rsidRPr="0041130A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5D731252" w14:textId="1C907291" w:rsidR="009B05E7" w:rsidRDefault="009B05E7" w:rsidP="00482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05E7" w:rsidRPr="004F38D7" w14:paraId="43694396" w14:textId="77777777" w:rsidTr="0017342D">
        <w:trPr>
          <w:trHeight w:hRule="exact" w:val="403"/>
        </w:trPr>
        <w:tc>
          <w:tcPr>
            <w:tcW w:w="2526" w:type="pct"/>
          </w:tcPr>
          <w:p w14:paraId="18F9658F" w14:textId="468D260D" w:rsidR="009B05E7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39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739A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มีนาคม</w:t>
            </w:r>
          </w:p>
          <w:p w14:paraId="5F4C53FB" w14:textId="247CAF08" w:rsidR="009B05E7" w:rsidRPr="00E173F8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0E3E9D80" w14:textId="046575D0" w:rsidR="009B05E7" w:rsidRPr="00EC31E6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9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32CFEC3" w14:textId="77777777" w:rsidR="009B05E7" w:rsidRPr="00EC31E6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</w:tcPr>
          <w:p w14:paraId="4036285A" w14:textId="3EB48077" w:rsidR="009B05E7" w:rsidRPr="00A739A8" w:rsidRDefault="009B05E7" w:rsidP="005F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9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pct"/>
          </w:tcPr>
          <w:p w14:paraId="78B6D04B" w14:textId="77777777" w:rsidR="009B05E7" w:rsidRPr="00EC31E6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1861D804" w14:textId="6E5ECBB9" w:rsidR="009B05E7" w:rsidRPr="00EC31E6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1,785,754</w:t>
            </w:r>
          </w:p>
        </w:tc>
        <w:tc>
          <w:tcPr>
            <w:tcW w:w="146" w:type="pct"/>
          </w:tcPr>
          <w:p w14:paraId="7CA8D436" w14:textId="77777777" w:rsidR="009B05E7" w:rsidRPr="00EC31E6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14:paraId="73E215BF" w14:textId="183A9625" w:rsidR="009B05E7" w:rsidRPr="00EC31E6" w:rsidRDefault="009B05E7" w:rsidP="005F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1,575,535</w:t>
            </w:r>
          </w:p>
        </w:tc>
      </w:tr>
      <w:tr w:rsidR="009B05E7" w:rsidRPr="004F38D7" w14:paraId="3645DBBE" w14:textId="77777777" w:rsidTr="0017342D">
        <w:trPr>
          <w:trHeight w:hRule="exact" w:val="403"/>
        </w:trPr>
        <w:tc>
          <w:tcPr>
            <w:tcW w:w="2526" w:type="pct"/>
          </w:tcPr>
          <w:p w14:paraId="2459688D" w14:textId="135890D4" w:rsidR="009B05E7" w:rsidRPr="00E173F8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4" w:type="pct"/>
            <w:tcBorders>
              <w:top w:val="double" w:sz="4" w:space="0" w:color="auto"/>
            </w:tcBorders>
          </w:tcPr>
          <w:p w14:paraId="150CC1F1" w14:textId="77777777" w:rsidR="009B05E7" w:rsidRPr="00EC31E6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578F06D" w14:textId="77777777" w:rsidR="009B05E7" w:rsidRPr="00EC31E6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double" w:sz="4" w:space="0" w:color="auto"/>
              <w:bottom w:val="double" w:sz="4" w:space="0" w:color="auto"/>
            </w:tcBorders>
          </w:tcPr>
          <w:p w14:paraId="2BAC5014" w14:textId="1E78C300" w:rsidR="009B05E7" w:rsidRPr="00A66BA9" w:rsidRDefault="009B05E7" w:rsidP="005F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pct"/>
          </w:tcPr>
          <w:p w14:paraId="0C88D7E0" w14:textId="77777777" w:rsidR="009B05E7" w:rsidRPr="00EC31E6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double" w:sz="4" w:space="0" w:color="auto"/>
            </w:tcBorders>
          </w:tcPr>
          <w:p w14:paraId="78CE6039" w14:textId="77777777" w:rsidR="009B05E7" w:rsidRPr="00EC31E6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04E5F39" w14:textId="77777777" w:rsidR="009B05E7" w:rsidRPr="00EC31E6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double" w:sz="4" w:space="0" w:color="auto"/>
              <w:bottom w:val="double" w:sz="4" w:space="0" w:color="auto"/>
            </w:tcBorders>
          </w:tcPr>
          <w:p w14:paraId="79A7D290" w14:textId="0E2397F2" w:rsidR="009B05E7" w:rsidRPr="008B1C31" w:rsidRDefault="009B05E7" w:rsidP="005F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1,651,114</w:t>
            </w:r>
          </w:p>
        </w:tc>
      </w:tr>
      <w:tr w:rsidR="009B05E7" w:rsidRPr="004F38D7" w14:paraId="5B5B1993" w14:textId="77777777" w:rsidTr="0017342D">
        <w:trPr>
          <w:trHeight w:hRule="exact" w:val="403"/>
        </w:trPr>
        <w:tc>
          <w:tcPr>
            <w:tcW w:w="2526" w:type="pct"/>
          </w:tcPr>
          <w:p w14:paraId="74B2F074" w14:textId="77777777" w:rsidR="009B05E7" w:rsidRPr="00E173F8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14:paraId="0FBF9438" w14:textId="77777777" w:rsidR="009B05E7" w:rsidRPr="0041130A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3A5E868" w14:textId="77777777" w:rsidR="009B05E7" w:rsidRPr="0041130A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double" w:sz="4" w:space="0" w:color="auto"/>
            </w:tcBorders>
          </w:tcPr>
          <w:p w14:paraId="4ED1C33C" w14:textId="77777777" w:rsidR="009B05E7" w:rsidRPr="0041130A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pct"/>
          </w:tcPr>
          <w:p w14:paraId="603BAC63" w14:textId="77777777" w:rsidR="009B05E7" w:rsidRPr="0041130A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6C5138C4" w14:textId="77777777" w:rsidR="009B05E7" w:rsidRPr="0041130A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2FB9923" w14:textId="77777777" w:rsidR="009B05E7" w:rsidRPr="0041130A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double" w:sz="4" w:space="0" w:color="auto"/>
            </w:tcBorders>
          </w:tcPr>
          <w:p w14:paraId="092E96C8" w14:textId="77777777" w:rsidR="009B05E7" w:rsidRPr="0041130A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05E7" w:rsidRPr="004F38D7" w14:paraId="47AD4EB6" w14:textId="77777777" w:rsidTr="0017342D">
        <w:trPr>
          <w:trHeight w:hRule="exact" w:val="403"/>
        </w:trPr>
        <w:tc>
          <w:tcPr>
            <w:tcW w:w="2526" w:type="pct"/>
          </w:tcPr>
          <w:p w14:paraId="01AB7CB4" w14:textId="7F12596A" w:rsidR="009B05E7" w:rsidRPr="00E173F8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24" w:type="pct"/>
          </w:tcPr>
          <w:p w14:paraId="2ADBB26D" w14:textId="77777777" w:rsidR="009B05E7" w:rsidRPr="0041130A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958B972" w14:textId="77777777" w:rsidR="009B05E7" w:rsidRPr="0041130A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</w:tcPr>
          <w:p w14:paraId="6BCF1D95" w14:textId="77777777" w:rsidR="009B05E7" w:rsidRPr="0041130A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pct"/>
          </w:tcPr>
          <w:p w14:paraId="03AECECD" w14:textId="77777777" w:rsidR="009B05E7" w:rsidRPr="0041130A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644030B7" w14:textId="77777777" w:rsidR="009B05E7" w:rsidRPr="0041130A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D99B6B3" w14:textId="77777777" w:rsidR="009B05E7" w:rsidRPr="0041130A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D0298D0" w14:textId="77777777" w:rsidR="009B05E7" w:rsidRPr="0041130A" w:rsidRDefault="009B05E7" w:rsidP="00A7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05E7" w:rsidRPr="004F38D7" w14:paraId="528559EE" w14:textId="77777777" w:rsidTr="0017342D">
        <w:trPr>
          <w:trHeight w:hRule="exact" w:val="403"/>
        </w:trPr>
        <w:tc>
          <w:tcPr>
            <w:tcW w:w="2526" w:type="pct"/>
          </w:tcPr>
          <w:p w14:paraId="7E494573" w14:textId="7B6D2DE2" w:rsidR="009B05E7" w:rsidRPr="0041130A" w:rsidRDefault="009B05E7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864B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4B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4B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24" w:type="pct"/>
          </w:tcPr>
          <w:p w14:paraId="5BFA3706" w14:textId="6C87F2E6" w:rsidR="009B05E7" w:rsidRPr="00D50C28" w:rsidRDefault="009B05E7" w:rsidP="00C527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37,215</w:t>
            </w:r>
          </w:p>
        </w:tc>
        <w:tc>
          <w:tcPr>
            <w:tcW w:w="146" w:type="pct"/>
          </w:tcPr>
          <w:p w14:paraId="291DD0E6" w14:textId="77777777" w:rsidR="009B05E7" w:rsidRPr="0041130A" w:rsidRDefault="009B05E7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</w:tcPr>
          <w:p w14:paraId="77E3DAB9" w14:textId="7B952CBF" w:rsidR="009B05E7" w:rsidRPr="0041130A" w:rsidRDefault="009B05E7" w:rsidP="00F9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40,390</w:t>
            </w:r>
          </w:p>
        </w:tc>
        <w:tc>
          <w:tcPr>
            <w:tcW w:w="180" w:type="pct"/>
          </w:tcPr>
          <w:p w14:paraId="7B4ADCDF" w14:textId="77777777" w:rsidR="009B05E7" w:rsidRPr="0041130A" w:rsidRDefault="009B05E7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020845FC" w14:textId="11FA4F79" w:rsidR="009B05E7" w:rsidRPr="0041130A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44,456</w:t>
            </w:r>
          </w:p>
        </w:tc>
        <w:tc>
          <w:tcPr>
            <w:tcW w:w="146" w:type="pct"/>
          </w:tcPr>
          <w:p w14:paraId="1271887A" w14:textId="77777777" w:rsidR="009B05E7" w:rsidRPr="0041130A" w:rsidRDefault="009B05E7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88D5F14" w14:textId="3B3435D9" w:rsidR="009B05E7" w:rsidRPr="0041130A" w:rsidRDefault="009B05E7" w:rsidP="00F9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44,456</w:t>
            </w:r>
          </w:p>
        </w:tc>
      </w:tr>
      <w:tr w:rsidR="009B05E7" w:rsidRPr="004F38D7" w14:paraId="2343ABE7" w14:textId="58C7B26C" w:rsidTr="0017342D">
        <w:trPr>
          <w:trHeight w:hRule="exact" w:val="403"/>
        </w:trPr>
        <w:tc>
          <w:tcPr>
            <w:tcW w:w="2526" w:type="pct"/>
          </w:tcPr>
          <w:p w14:paraId="60D7ED3B" w14:textId="71D28956" w:rsidR="009B05E7" w:rsidRPr="0041130A" w:rsidRDefault="009B05E7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902C29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902C2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902C2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24" w:type="pct"/>
          </w:tcPr>
          <w:p w14:paraId="56B4CE3E" w14:textId="2B46A49F" w:rsidR="009B05E7" w:rsidRPr="003D196B" w:rsidRDefault="009B05E7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(7,377)</w:t>
            </w:r>
          </w:p>
        </w:tc>
        <w:tc>
          <w:tcPr>
            <w:tcW w:w="146" w:type="pct"/>
          </w:tcPr>
          <w:p w14:paraId="71590A3F" w14:textId="320C1675" w:rsidR="009B05E7" w:rsidRPr="0041130A" w:rsidRDefault="009B05E7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</w:tcPr>
          <w:p w14:paraId="7FEAF809" w14:textId="24E2A7F4" w:rsidR="009B05E7" w:rsidRPr="003D196B" w:rsidRDefault="009B05E7" w:rsidP="00F9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(63)</w:t>
            </w:r>
          </w:p>
        </w:tc>
        <w:tc>
          <w:tcPr>
            <w:tcW w:w="180" w:type="pct"/>
          </w:tcPr>
          <w:p w14:paraId="743A79DC" w14:textId="6E4001E6" w:rsidR="009B05E7" w:rsidRPr="0041130A" w:rsidRDefault="009B05E7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0261F239" w14:textId="4AC78E6D" w:rsidR="009B05E7" w:rsidRPr="0041130A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2962D95" w14:textId="7BEBAA80" w:rsidR="009B05E7" w:rsidRPr="0041130A" w:rsidRDefault="009B05E7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65F5B70" w14:textId="5D02ABF5" w:rsidR="009B05E7" w:rsidRPr="00CB6DE8" w:rsidRDefault="009B05E7" w:rsidP="00482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B6D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05E7" w:rsidRPr="004F38D7" w14:paraId="72487315" w14:textId="77777777" w:rsidTr="0017342D">
        <w:trPr>
          <w:trHeight w:hRule="exact" w:val="403"/>
        </w:trPr>
        <w:tc>
          <w:tcPr>
            <w:tcW w:w="2526" w:type="pct"/>
          </w:tcPr>
          <w:p w14:paraId="2654B208" w14:textId="150796DC" w:rsidR="009B05E7" w:rsidRPr="00902C29" w:rsidRDefault="009B05E7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  <w:cs/>
              </w:rPr>
            </w:pP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เบ็ดเสร็จอื่นของการร่วมค้า</w:t>
            </w:r>
          </w:p>
        </w:tc>
        <w:tc>
          <w:tcPr>
            <w:tcW w:w="524" w:type="pct"/>
          </w:tcPr>
          <w:p w14:paraId="1A3EA54A" w14:textId="322822A7" w:rsidR="009B05E7" w:rsidRPr="003D196B" w:rsidRDefault="009C3ACC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3,735</w:t>
            </w:r>
          </w:p>
        </w:tc>
        <w:tc>
          <w:tcPr>
            <w:tcW w:w="146" w:type="pct"/>
          </w:tcPr>
          <w:p w14:paraId="7057CD30" w14:textId="77777777" w:rsidR="009B05E7" w:rsidRPr="0041130A" w:rsidRDefault="009B05E7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</w:tcPr>
          <w:p w14:paraId="7367AB50" w14:textId="26520C31" w:rsidR="009B05E7" w:rsidRDefault="009B05E7" w:rsidP="00F9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(73)</w:t>
            </w:r>
          </w:p>
        </w:tc>
        <w:tc>
          <w:tcPr>
            <w:tcW w:w="180" w:type="pct"/>
          </w:tcPr>
          <w:p w14:paraId="6B240615" w14:textId="77777777" w:rsidR="009B05E7" w:rsidRPr="0041130A" w:rsidRDefault="009B05E7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600A54BB" w14:textId="64AFD1A6" w:rsidR="009B05E7" w:rsidRPr="0041130A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7616294" w14:textId="77777777" w:rsidR="009B05E7" w:rsidRPr="0041130A" w:rsidRDefault="009B05E7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3E0F76AC" w14:textId="4A8BC5F2" w:rsidR="009B05E7" w:rsidRPr="00CB6DE8" w:rsidRDefault="009B05E7" w:rsidP="00CB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B6D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5DBB" w:rsidRPr="004F38D7" w14:paraId="572A4FA5" w14:textId="77777777" w:rsidTr="0017342D">
        <w:trPr>
          <w:trHeight w:hRule="exact" w:val="403"/>
        </w:trPr>
        <w:tc>
          <w:tcPr>
            <w:tcW w:w="2526" w:type="pct"/>
          </w:tcPr>
          <w:p w14:paraId="37500057" w14:textId="1FBCF2DA" w:rsidR="00955DBB" w:rsidRPr="00902C29" w:rsidRDefault="002674BF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24" w:type="pct"/>
          </w:tcPr>
          <w:p w14:paraId="1329D523" w14:textId="4DA1997A" w:rsidR="00955DBB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6E256C9" w14:textId="77777777" w:rsidR="00955DBB" w:rsidRPr="0041130A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</w:tcPr>
          <w:p w14:paraId="74284A43" w14:textId="65D1B821" w:rsidR="00955DBB" w:rsidRDefault="00955DBB" w:rsidP="00F9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pct"/>
          </w:tcPr>
          <w:p w14:paraId="48B5E619" w14:textId="77777777" w:rsidR="00955DBB" w:rsidRPr="0041130A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05492D5E" w14:textId="504D30C1" w:rsidR="00955DBB" w:rsidRPr="0041130A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(16,26</w:t>
            </w:r>
            <w:r w:rsidR="00750272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635E3248" w14:textId="77777777" w:rsidR="00955DBB" w:rsidRPr="0041130A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FBBEAC5" w14:textId="1932A6E2" w:rsidR="00955DBB" w:rsidRPr="00CB6DE8" w:rsidRDefault="00955DBB" w:rsidP="00CB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5DBB" w:rsidRPr="004F38D7" w14:paraId="4DFDA08D" w14:textId="77777777" w:rsidTr="0017342D">
        <w:trPr>
          <w:trHeight w:hRule="exact" w:val="403"/>
        </w:trPr>
        <w:tc>
          <w:tcPr>
            <w:tcW w:w="2526" w:type="pct"/>
          </w:tcPr>
          <w:p w14:paraId="1E22ABAF" w14:textId="52BE417D" w:rsidR="00955DBB" w:rsidRPr="00955DBB" w:rsidRDefault="003B42DD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การจัดประเภทรายการใหม่ไปยังเงินลงทุนในบริษัทย่อย</w:t>
            </w:r>
          </w:p>
        </w:tc>
        <w:tc>
          <w:tcPr>
            <w:tcW w:w="524" w:type="pct"/>
          </w:tcPr>
          <w:p w14:paraId="33210FDF" w14:textId="21C1B832" w:rsidR="00955DBB" w:rsidRPr="00955DBB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5DBB">
              <w:rPr>
                <w:rFonts w:ascii="Angsana New" w:hAnsi="Angsana New"/>
                <w:sz w:val="30"/>
                <w:szCs w:val="30"/>
              </w:rPr>
              <w:t>(3</w:t>
            </w:r>
            <w:r w:rsidR="00C527C9">
              <w:rPr>
                <w:rFonts w:ascii="Angsana New" w:hAnsi="Angsana New"/>
                <w:sz w:val="30"/>
                <w:szCs w:val="30"/>
              </w:rPr>
              <w:t>3</w:t>
            </w:r>
            <w:r w:rsidRPr="00955DBB">
              <w:rPr>
                <w:rFonts w:ascii="Angsana New" w:hAnsi="Angsana New"/>
                <w:sz w:val="30"/>
                <w:szCs w:val="30"/>
              </w:rPr>
              <w:t>,57</w:t>
            </w:r>
            <w:r w:rsidR="00C527C9">
              <w:rPr>
                <w:rFonts w:ascii="Angsana New" w:hAnsi="Angsana New"/>
                <w:sz w:val="30"/>
                <w:szCs w:val="30"/>
              </w:rPr>
              <w:t>3</w:t>
            </w:r>
            <w:r w:rsidRPr="00955DB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166AB9CD" w14:textId="77777777" w:rsidR="00955DBB" w:rsidRPr="00955DBB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</w:tcPr>
          <w:p w14:paraId="1766B482" w14:textId="3991A494" w:rsidR="00955DBB" w:rsidRPr="00955DBB" w:rsidRDefault="00955DBB" w:rsidP="00F9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pct"/>
          </w:tcPr>
          <w:p w14:paraId="5A279A32" w14:textId="77777777" w:rsidR="00955DBB" w:rsidRPr="00955DBB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3C534821" w14:textId="7C1BC97D" w:rsidR="00955DBB" w:rsidRPr="00955DBB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(28,188)</w:t>
            </w:r>
          </w:p>
        </w:tc>
        <w:tc>
          <w:tcPr>
            <w:tcW w:w="146" w:type="pct"/>
          </w:tcPr>
          <w:p w14:paraId="6202FD44" w14:textId="77777777" w:rsidR="00955DBB" w:rsidRPr="00955DBB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7BB0D65" w14:textId="4738EFB0" w:rsidR="00955DBB" w:rsidRPr="00955DBB" w:rsidRDefault="00955DBB" w:rsidP="005F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5DBB" w:rsidRPr="0005503D" w14:paraId="012A115F" w14:textId="77777777" w:rsidTr="0017342D">
        <w:trPr>
          <w:trHeight w:hRule="exact" w:val="403"/>
        </w:trPr>
        <w:tc>
          <w:tcPr>
            <w:tcW w:w="2526" w:type="pct"/>
          </w:tcPr>
          <w:p w14:paraId="75944E7B" w14:textId="43A83D1A" w:rsidR="00955DBB" w:rsidRPr="00E173F8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DE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A3428" w:rsidRPr="006311B8">
              <w:rPr>
                <w:rFonts w:ascii="Angsana New" w:eastAsia="MS Mincho" w:hAnsi="Angsana New"/>
                <w:b/>
                <w:sz w:val="30"/>
                <w:szCs w:val="30"/>
              </w:rPr>
              <w:t>31</w:t>
            </w:r>
            <w:r w:rsidR="004A3428" w:rsidRPr="006311B8">
              <w:rPr>
                <w:rFonts w:ascii="Angsana New" w:eastAsia="MS Mincho" w:hAnsi="Angsana New"/>
                <w:bCs/>
                <w:sz w:val="30"/>
                <w:szCs w:val="30"/>
              </w:rPr>
              <w:t xml:space="preserve"> </w:t>
            </w:r>
            <w:r w:rsidR="004A3428" w:rsidRPr="006311B8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5593AB69" w14:textId="37D79DE9" w:rsidR="00955DBB" w:rsidRPr="00BF0BA0" w:rsidRDefault="00955DBB" w:rsidP="00307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D23B62F" w14:textId="77777777" w:rsidR="00955DBB" w:rsidRPr="00BF0BA0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</w:tcPr>
          <w:p w14:paraId="7E10F725" w14:textId="25C6B032" w:rsidR="00955DBB" w:rsidRPr="0005503D" w:rsidRDefault="00955DBB" w:rsidP="00F9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40,254</w:t>
            </w:r>
          </w:p>
        </w:tc>
        <w:tc>
          <w:tcPr>
            <w:tcW w:w="180" w:type="pct"/>
          </w:tcPr>
          <w:p w14:paraId="6BE650FB" w14:textId="77777777" w:rsidR="00955DBB" w:rsidRPr="0005503D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7DBDA7D6" w14:textId="510DCB07" w:rsidR="00955DBB" w:rsidRPr="00BF0BA0" w:rsidRDefault="00955DBB" w:rsidP="00F9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FDCCA47" w14:textId="77777777" w:rsidR="00955DBB" w:rsidRPr="00BF0BA0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14:paraId="04490AA5" w14:textId="1C5AA39A" w:rsidR="00955DBB" w:rsidRPr="0005503D" w:rsidRDefault="00955DBB" w:rsidP="00F9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44,456</w:t>
            </w:r>
          </w:p>
        </w:tc>
      </w:tr>
      <w:tr w:rsidR="00955DBB" w:rsidRPr="0005503D" w14:paraId="67392EBE" w14:textId="77777777" w:rsidTr="0017342D">
        <w:trPr>
          <w:trHeight w:hRule="exact" w:val="403"/>
        </w:trPr>
        <w:tc>
          <w:tcPr>
            <w:tcW w:w="2526" w:type="pct"/>
          </w:tcPr>
          <w:p w14:paraId="4CBB298F" w14:textId="17C30A83" w:rsidR="00955DBB" w:rsidRPr="0041130A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4" w:type="pct"/>
            <w:tcBorders>
              <w:top w:val="double" w:sz="4" w:space="0" w:color="auto"/>
            </w:tcBorders>
          </w:tcPr>
          <w:p w14:paraId="4336243F" w14:textId="77777777" w:rsidR="00955DBB" w:rsidRPr="00BF0BA0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F1961CD" w14:textId="77777777" w:rsidR="00955DBB" w:rsidRPr="00BF0BA0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double" w:sz="4" w:space="0" w:color="auto"/>
              <w:bottom w:val="double" w:sz="4" w:space="0" w:color="auto"/>
            </w:tcBorders>
          </w:tcPr>
          <w:p w14:paraId="5BC9B1F0" w14:textId="3077151D" w:rsidR="00955DBB" w:rsidRPr="00CB6DE8" w:rsidRDefault="00955DBB" w:rsidP="00F9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DE8">
              <w:rPr>
                <w:rFonts w:ascii="Angsana New" w:hAnsi="Angsana New"/>
                <w:b/>
                <w:bCs/>
                <w:sz w:val="30"/>
                <w:szCs w:val="30"/>
              </w:rPr>
              <w:t>37,215</w:t>
            </w:r>
          </w:p>
        </w:tc>
        <w:tc>
          <w:tcPr>
            <w:tcW w:w="180" w:type="pct"/>
          </w:tcPr>
          <w:p w14:paraId="63BC346E" w14:textId="77777777" w:rsidR="00955DBB" w:rsidRPr="0005503D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double" w:sz="4" w:space="0" w:color="auto"/>
            </w:tcBorders>
          </w:tcPr>
          <w:p w14:paraId="46343D8C" w14:textId="77777777" w:rsidR="00955DBB" w:rsidRPr="00BF0BA0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D29F8AD" w14:textId="77777777" w:rsidR="00955DBB" w:rsidRPr="00BF0BA0" w:rsidRDefault="00955DBB" w:rsidP="00CB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double" w:sz="4" w:space="0" w:color="auto"/>
              <w:bottom w:val="double" w:sz="4" w:space="0" w:color="auto"/>
            </w:tcBorders>
          </w:tcPr>
          <w:p w14:paraId="2E35F65E" w14:textId="6371C4FC" w:rsidR="00955DBB" w:rsidRDefault="00955DBB" w:rsidP="00F9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44,456</w:t>
            </w:r>
          </w:p>
        </w:tc>
      </w:tr>
    </w:tbl>
    <w:p w14:paraId="40D4ABC6" w14:textId="77777777" w:rsidR="00112351" w:rsidRPr="00FD6950" w:rsidRDefault="00112351" w:rsidP="003B4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1E03ED28" w14:textId="6F0A15BA" w:rsidR="009351F9" w:rsidRDefault="009351F9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 w:right="-72"/>
        <w:jc w:val="thaiDistribute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E3857C3" w14:textId="38BAF0A3" w:rsidR="00414D31" w:rsidRPr="0028686D" w:rsidRDefault="00414D31" w:rsidP="00D33EDE">
      <w:pPr>
        <w:tabs>
          <w:tab w:val="clear" w:pos="454"/>
          <w:tab w:val="left" w:pos="450"/>
        </w:tabs>
        <w:ind w:left="547" w:right="14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173F8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การเพิ่มขึ้นของเงินลงทุนในบริษัทย่อยทา</w:t>
      </w:r>
      <w:r w:rsidRPr="00E173F8">
        <w:rPr>
          <w:rFonts w:asciiTheme="majorBidi" w:hAnsiTheme="majorBidi" w:cstheme="majorBidi" w:hint="cs"/>
          <w:i/>
          <w:iCs/>
          <w:sz w:val="30"/>
          <w:szCs w:val="30"/>
          <w:cs/>
        </w:rPr>
        <w:t>งตรง</w:t>
      </w:r>
    </w:p>
    <w:p w14:paraId="3DB37568" w14:textId="178A8662" w:rsidR="00AF1056" w:rsidRPr="00FD6950" w:rsidRDefault="00AF1056" w:rsidP="00AD7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43654FE6" w14:textId="25089516" w:rsidR="00FD6950" w:rsidRDefault="001E685B" w:rsidP="00566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  <w:tab w:val="left" w:pos="9540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7547F3">
        <w:rPr>
          <w:rFonts w:asciiTheme="majorBidi" w:hAnsiTheme="majorBidi" w:cstheme="majorBidi"/>
          <w:sz w:val="30"/>
          <w:szCs w:val="30"/>
          <w:cs/>
        </w:rPr>
        <w:t>งวด</w:t>
      </w:r>
      <w:r w:rsidR="00666E5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7547F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7547F3">
        <w:rPr>
          <w:rFonts w:asciiTheme="majorBidi" w:hAnsiTheme="majorBidi" w:cstheme="majorBidi"/>
          <w:sz w:val="30"/>
          <w:szCs w:val="30"/>
        </w:rPr>
        <w:t xml:space="preserve"> </w:t>
      </w:r>
      <w:r w:rsidR="00666E57">
        <w:rPr>
          <w:rFonts w:asciiTheme="majorBidi" w:hAnsiTheme="majorBidi" w:cstheme="majorBidi"/>
          <w:sz w:val="30"/>
          <w:szCs w:val="30"/>
        </w:rPr>
        <w:t xml:space="preserve">31 </w:t>
      </w:r>
      <w:r w:rsidR="00666E57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666E57">
        <w:rPr>
          <w:rFonts w:asciiTheme="majorBidi" w:hAnsiTheme="majorBidi" w:cstheme="majorBidi"/>
          <w:sz w:val="30"/>
          <w:szCs w:val="30"/>
        </w:rPr>
        <w:t>2569</w:t>
      </w:r>
      <w:r w:rsidR="00FD6950" w:rsidRPr="00FB7542">
        <w:rPr>
          <w:rFonts w:asciiTheme="majorBidi" w:hAnsiTheme="majorBidi" w:cstheme="majorBidi"/>
          <w:sz w:val="30"/>
          <w:szCs w:val="30"/>
        </w:rPr>
        <w:t xml:space="preserve"> </w:t>
      </w:r>
      <w:r w:rsidR="00FD6950" w:rsidRPr="0005551E">
        <w:rPr>
          <w:rFonts w:asciiTheme="majorBidi" w:hAnsiTheme="majorBidi" w:cstheme="majorBidi" w:hint="cs"/>
          <w:sz w:val="30"/>
          <w:szCs w:val="30"/>
          <w:cs/>
        </w:rPr>
        <w:t>บริษัทได้เพิ่มเงินลงทุนเป็นจำนวน</w:t>
      </w:r>
      <w:r w:rsidR="00FD6950" w:rsidRPr="00735C4C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64157B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955DBB">
        <w:rPr>
          <w:rFonts w:asciiTheme="majorBidi" w:hAnsiTheme="majorBidi" w:cstheme="majorBidi"/>
          <w:sz w:val="30"/>
          <w:szCs w:val="30"/>
        </w:rPr>
        <w:t>78.3</w:t>
      </w:r>
      <w:r w:rsidR="00FD6950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FD6950" w:rsidRPr="00735C4C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FD6950" w:rsidRPr="0005551E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FD6950" w:rsidRPr="0005551E">
        <w:rPr>
          <w:rFonts w:asciiTheme="majorBidi" w:hAnsiTheme="majorBidi" w:cstheme="majorBidi"/>
          <w:sz w:val="30"/>
          <w:szCs w:val="30"/>
          <w:cs/>
        </w:rPr>
        <w:br/>
      </w:r>
      <w:r w:rsidR="00FD6950" w:rsidRPr="0005551E">
        <w:rPr>
          <w:rFonts w:asciiTheme="majorBidi" w:hAnsiTheme="majorBidi" w:cstheme="majorBidi" w:hint="cs"/>
          <w:sz w:val="30"/>
          <w:szCs w:val="30"/>
          <w:cs/>
        </w:rPr>
        <w:t xml:space="preserve">ในทุนที่ออกและชำระแล้วของบริษัท </w:t>
      </w:r>
      <w:r w:rsidR="00FD6950" w:rsidRPr="0005551E">
        <w:rPr>
          <w:rFonts w:asciiTheme="majorBidi" w:hAnsiTheme="majorBidi" w:cstheme="majorBidi"/>
          <w:sz w:val="30"/>
          <w:szCs w:val="30"/>
        </w:rPr>
        <w:t xml:space="preserve">PT Mega Lifesciences Indonesia </w:t>
      </w:r>
      <w:r w:rsidR="00FD6950" w:rsidRPr="0005551E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ซึ่งเป็นบริษัทย่อยทางตรงในประเทศอินโดนีเซียเพื่อขยายธุรกิจ</w:t>
      </w:r>
    </w:p>
    <w:p w14:paraId="6D75AB3C" w14:textId="7D2AAE4E" w:rsidR="00F60EAE" w:rsidRDefault="00F60EAE" w:rsidP="0034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  <w:tab w:val="left" w:pos="9540"/>
          <w:tab w:val="left" w:pos="963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571CDA4" w14:textId="73D4301E" w:rsidR="0096618F" w:rsidRDefault="0096618F" w:rsidP="0034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  <w:tab w:val="left" w:pos="9540"/>
          <w:tab w:val="left" w:pos="963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7BCD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="002728FE" w:rsidRPr="00B27BCD">
        <w:rPr>
          <w:rFonts w:asciiTheme="majorBidi" w:hAnsiTheme="majorBidi" w:cstheme="majorBidi" w:hint="cs"/>
          <w:i/>
          <w:iCs/>
          <w:sz w:val="30"/>
          <w:szCs w:val="30"/>
          <w:cs/>
        </w:rPr>
        <w:t>ซื้อ</w:t>
      </w:r>
      <w:r w:rsidR="00F20593" w:rsidRPr="00B27BCD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บริษัทย่อย</w:t>
      </w:r>
    </w:p>
    <w:p w14:paraId="7CCCD53C" w14:textId="77777777" w:rsidR="003C24A2" w:rsidRDefault="003C24A2" w:rsidP="00566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  <w:tab w:val="left" w:pos="9540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/>
          <w:sz w:val="30"/>
          <w:szCs w:val="30"/>
        </w:rPr>
      </w:pPr>
    </w:p>
    <w:p w14:paraId="1091EC5D" w14:textId="56AE5210" w:rsidR="003C24A2" w:rsidRDefault="003C24A2" w:rsidP="003C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  <w:tab w:val="left" w:pos="9540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3C24A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C24A2">
        <w:rPr>
          <w:rFonts w:asciiTheme="majorBidi" w:hAnsiTheme="majorBidi" w:cstheme="majorBidi"/>
          <w:sz w:val="30"/>
          <w:szCs w:val="30"/>
        </w:rPr>
        <w:t xml:space="preserve">3 </w:t>
      </w:r>
      <w:r w:rsidRPr="003C24A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3C24A2">
        <w:rPr>
          <w:rFonts w:asciiTheme="majorBidi" w:hAnsiTheme="majorBidi" w:cstheme="majorBidi"/>
          <w:sz w:val="30"/>
          <w:szCs w:val="30"/>
        </w:rPr>
        <w:t xml:space="preserve">2569 </w:t>
      </w:r>
      <w:r w:rsidRPr="003C24A2">
        <w:rPr>
          <w:rFonts w:asciiTheme="majorBidi" w:hAnsiTheme="majorBidi" w:cstheme="majorBidi"/>
          <w:sz w:val="30"/>
          <w:szCs w:val="30"/>
          <w:cs/>
        </w:rPr>
        <w:t xml:space="preserve">บริษัทได้ซื้อหุ้นเพิ่มเติมร้อยละ </w:t>
      </w:r>
      <w:r w:rsidRPr="003C24A2">
        <w:rPr>
          <w:rFonts w:asciiTheme="majorBidi" w:hAnsiTheme="majorBidi" w:cstheme="majorBidi"/>
          <w:sz w:val="30"/>
          <w:szCs w:val="30"/>
        </w:rPr>
        <w:t xml:space="preserve">50 </w:t>
      </w:r>
      <w:r w:rsidRPr="003C24A2">
        <w:rPr>
          <w:rFonts w:asciiTheme="majorBidi" w:hAnsiTheme="majorBidi" w:cstheme="majorBidi"/>
          <w:sz w:val="30"/>
          <w:szCs w:val="30"/>
          <w:cs/>
        </w:rPr>
        <w:t xml:space="preserve">ในบริษัท </w:t>
      </w:r>
      <w:r w:rsidRPr="003C24A2">
        <w:rPr>
          <w:rFonts w:asciiTheme="majorBidi" w:hAnsiTheme="majorBidi" w:cstheme="majorBidi"/>
          <w:sz w:val="30"/>
          <w:szCs w:val="30"/>
        </w:rPr>
        <w:t xml:space="preserve">Mega MSN Pte Ltd. </w:t>
      </w:r>
      <w:r w:rsidRPr="003C24A2">
        <w:rPr>
          <w:rFonts w:asciiTheme="majorBidi" w:hAnsiTheme="majorBidi" w:cstheme="majorBidi"/>
          <w:sz w:val="30"/>
          <w:szCs w:val="30"/>
          <w:cs/>
        </w:rPr>
        <w:t xml:space="preserve">ส่งผลให้สัดส่วนการถือหุ้นของบริษัทเพิ่มขึ้นเป็นร้อยละ </w:t>
      </w:r>
      <w:r w:rsidRPr="003C24A2">
        <w:rPr>
          <w:rFonts w:asciiTheme="majorBidi" w:hAnsiTheme="majorBidi" w:cstheme="majorBidi"/>
          <w:sz w:val="30"/>
          <w:szCs w:val="30"/>
        </w:rPr>
        <w:t xml:space="preserve">100 </w:t>
      </w:r>
      <w:r w:rsidR="00715428">
        <w:rPr>
          <w:rFonts w:asciiTheme="majorBidi" w:hAnsiTheme="majorBidi" w:cstheme="majorBidi" w:hint="cs"/>
          <w:sz w:val="30"/>
          <w:szCs w:val="30"/>
          <w:cs/>
        </w:rPr>
        <w:t xml:space="preserve">ดังนั้น </w:t>
      </w:r>
      <w:r w:rsidR="00E96557">
        <w:rPr>
          <w:rFonts w:asciiTheme="majorBidi" w:hAnsiTheme="majorBidi" w:cstheme="majorBidi" w:hint="cs"/>
          <w:sz w:val="30"/>
          <w:szCs w:val="30"/>
          <w:cs/>
        </w:rPr>
        <w:t>งบการเงินของ</w:t>
      </w:r>
      <w:r w:rsidRPr="003C24A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A70FD7" w:rsidRPr="003C24A2">
        <w:rPr>
          <w:rFonts w:asciiTheme="majorBidi" w:hAnsiTheme="majorBidi" w:cstheme="majorBidi"/>
          <w:sz w:val="30"/>
          <w:szCs w:val="30"/>
        </w:rPr>
        <w:t>Mega MSN Pte Ltd.</w:t>
      </w:r>
      <w:r w:rsidRPr="003C24A2">
        <w:rPr>
          <w:rFonts w:asciiTheme="majorBidi" w:hAnsiTheme="majorBidi" w:cstheme="majorBidi"/>
          <w:sz w:val="30"/>
          <w:szCs w:val="30"/>
          <w:cs/>
        </w:rPr>
        <w:t xml:space="preserve"> จึงถูกรวมในงบการเงินรวมตั้งแต่วันที่ </w:t>
      </w:r>
      <w:r w:rsidRPr="003C24A2">
        <w:rPr>
          <w:rFonts w:asciiTheme="majorBidi" w:hAnsiTheme="majorBidi" w:cstheme="majorBidi"/>
          <w:sz w:val="30"/>
          <w:szCs w:val="30"/>
        </w:rPr>
        <w:t xml:space="preserve">3 </w:t>
      </w:r>
      <w:r w:rsidRPr="003C24A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3C24A2">
        <w:rPr>
          <w:rFonts w:asciiTheme="majorBidi" w:hAnsiTheme="majorBidi" w:cstheme="majorBidi"/>
          <w:sz w:val="30"/>
          <w:szCs w:val="30"/>
        </w:rPr>
        <w:t xml:space="preserve">2569 </w:t>
      </w:r>
      <w:r w:rsidRPr="003C24A2">
        <w:rPr>
          <w:rFonts w:asciiTheme="majorBidi" w:hAnsiTheme="majorBidi" w:cstheme="majorBidi"/>
          <w:sz w:val="30"/>
          <w:szCs w:val="30"/>
          <w:cs/>
        </w:rPr>
        <w:t xml:space="preserve">ซึ่งเป็นวันที่บริษัทมีอำนาจควบคุมบริษัท </w:t>
      </w:r>
      <w:r w:rsidR="00944B97" w:rsidRPr="003C24A2">
        <w:rPr>
          <w:rFonts w:asciiTheme="majorBidi" w:hAnsiTheme="majorBidi" w:cstheme="majorBidi"/>
          <w:sz w:val="30"/>
          <w:szCs w:val="30"/>
        </w:rPr>
        <w:t>Mega MSN Pte Ltd.</w:t>
      </w:r>
    </w:p>
    <w:p w14:paraId="1680AFC1" w14:textId="77777777" w:rsidR="003C24A2" w:rsidRPr="003C24A2" w:rsidRDefault="003C24A2" w:rsidP="003C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  <w:tab w:val="left" w:pos="9540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36FFC8D" w14:textId="6C405EB5" w:rsidR="005322D6" w:rsidRPr="005322D6" w:rsidRDefault="006C5FAE" w:rsidP="003C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  <w:tab w:val="left" w:pos="9540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สิ่ง</w:t>
      </w:r>
      <w:r w:rsidR="00322473">
        <w:rPr>
          <w:rFonts w:asciiTheme="majorBidi" w:hAnsiTheme="majorBidi" w:cstheme="majorBidi" w:hint="cs"/>
          <w:sz w:val="30"/>
          <w:szCs w:val="30"/>
          <w:cs/>
        </w:rPr>
        <w:t>ตอบแทนที่</w:t>
      </w:r>
      <w:r w:rsidR="006E2C6E">
        <w:rPr>
          <w:rFonts w:asciiTheme="majorBidi" w:hAnsiTheme="majorBidi" w:cstheme="majorBidi" w:hint="cs"/>
          <w:sz w:val="30"/>
          <w:szCs w:val="30"/>
          <w:cs/>
        </w:rPr>
        <w:t>จ่าย</w:t>
      </w:r>
      <w:r w:rsidR="00E710FB">
        <w:rPr>
          <w:rFonts w:asciiTheme="majorBidi" w:hAnsiTheme="majorBidi" w:cstheme="majorBidi" w:hint="cs"/>
          <w:sz w:val="30"/>
          <w:szCs w:val="30"/>
          <w:cs/>
        </w:rPr>
        <w:t>ประกอบด้วย</w:t>
      </w:r>
      <w:r w:rsidR="00F548CA">
        <w:rPr>
          <w:rFonts w:asciiTheme="majorBidi" w:hAnsiTheme="majorBidi" w:cstheme="majorBidi" w:hint="cs"/>
          <w:sz w:val="30"/>
          <w:szCs w:val="30"/>
          <w:cs/>
        </w:rPr>
        <w:t>เงินส</w:t>
      </w:r>
      <w:r w:rsidR="00965CF6">
        <w:rPr>
          <w:rFonts w:asciiTheme="majorBidi" w:hAnsiTheme="majorBidi" w:cstheme="majorBidi" w:hint="cs"/>
          <w:sz w:val="30"/>
          <w:szCs w:val="30"/>
          <w:cs/>
        </w:rPr>
        <w:t>ดจำนวน</w:t>
      </w:r>
      <w:r w:rsidR="001062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062DE">
        <w:rPr>
          <w:rFonts w:asciiTheme="majorBidi" w:hAnsiTheme="majorBidi" w:cstheme="majorBidi"/>
          <w:sz w:val="30"/>
          <w:szCs w:val="30"/>
        </w:rPr>
        <w:t>28.19</w:t>
      </w:r>
      <w:r w:rsidR="00713F83">
        <w:rPr>
          <w:rFonts w:asciiTheme="majorBidi" w:hAnsiTheme="majorBidi" w:cstheme="majorBidi"/>
          <w:sz w:val="30"/>
          <w:szCs w:val="30"/>
        </w:rPr>
        <w:t xml:space="preserve"> </w:t>
      </w:r>
      <w:r w:rsidR="00713F8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224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C24A2" w:rsidRPr="003C24A2">
        <w:rPr>
          <w:rFonts w:asciiTheme="majorBidi" w:hAnsiTheme="majorBidi" w:cstheme="majorBidi"/>
          <w:sz w:val="30"/>
          <w:szCs w:val="30"/>
          <w:cs/>
        </w:rPr>
        <w:t>และ</w:t>
      </w:r>
      <w:r w:rsidR="00BC3467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3C24A2" w:rsidRPr="003C24A2">
        <w:rPr>
          <w:rFonts w:asciiTheme="majorBidi" w:hAnsiTheme="majorBidi" w:cstheme="majorBidi"/>
          <w:sz w:val="30"/>
          <w:szCs w:val="30"/>
          <w:cs/>
        </w:rPr>
        <w:t>สินทรัพย์ที่ระบุได้ส่วนใหญ่</w:t>
      </w:r>
      <w:r w:rsidR="00BC3467">
        <w:rPr>
          <w:rFonts w:asciiTheme="majorBidi" w:hAnsiTheme="majorBidi" w:cstheme="majorBidi" w:hint="cs"/>
          <w:sz w:val="30"/>
          <w:szCs w:val="30"/>
          <w:cs/>
        </w:rPr>
        <w:t xml:space="preserve">เป็น </w:t>
      </w:r>
      <w:r w:rsidR="003C24A2" w:rsidRPr="003C24A2">
        <w:rPr>
          <w:rFonts w:asciiTheme="majorBidi" w:hAnsiTheme="majorBidi" w:cstheme="majorBidi"/>
          <w:sz w:val="30"/>
          <w:szCs w:val="30"/>
          <w:cs/>
        </w:rPr>
        <w:t>เงินสด</w:t>
      </w:r>
      <w:r w:rsidR="00BC346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C24A2" w:rsidRPr="003C24A2">
        <w:rPr>
          <w:rFonts w:asciiTheme="majorBidi" w:hAnsiTheme="majorBidi" w:cstheme="majorBidi"/>
          <w:sz w:val="30"/>
          <w:szCs w:val="30"/>
          <w:cs/>
        </w:rPr>
        <w:t>และสินทรัพย์ไม่หมุนเวียนอื่นซึ่งเป็น</w:t>
      </w:r>
      <w:r w:rsidR="00BC3467" w:rsidRPr="005322D6">
        <w:rPr>
          <w:rFonts w:asciiTheme="majorBidi" w:hAnsiTheme="majorBidi" w:cstheme="majorBidi"/>
          <w:sz w:val="30"/>
          <w:szCs w:val="30"/>
          <w:cs/>
        </w:rPr>
        <w:t>สิทธิในการได้รับเงิน</w:t>
      </w:r>
      <w:r w:rsidR="00BC3467" w:rsidRPr="005322D6">
        <w:rPr>
          <w:rFonts w:asciiTheme="majorBidi" w:hAnsiTheme="majorBidi" w:cstheme="majorBidi" w:hint="cs"/>
          <w:sz w:val="30"/>
          <w:szCs w:val="30"/>
          <w:cs/>
        </w:rPr>
        <w:t>คืน</w:t>
      </w:r>
      <w:r w:rsidR="00BC3467" w:rsidRPr="005322D6">
        <w:rPr>
          <w:rFonts w:asciiTheme="majorBidi" w:hAnsiTheme="majorBidi" w:cstheme="majorBidi"/>
          <w:sz w:val="30"/>
          <w:szCs w:val="30"/>
          <w:cs/>
        </w:rPr>
        <w:t>จาก</w:t>
      </w:r>
      <w:r w:rsidR="00BC3467" w:rsidRPr="005322D6">
        <w:rPr>
          <w:rFonts w:asciiTheme="majorBidi" w:hAnsiTheme="majorBidi" w:cstheme="majorBidi" w:hint="cs"/>
          <w:sz w:val="30"/>
          <w:szCs w:val="30"/>
          <w:cs/>
        </w:rPr>
        <w:t>การจำหน่าย</w:t>
      </w:r>
      <w:r w:rsidR="00BC3467" w:rsidRPr="005322D6">
        <w:rPr>
          <w:rFonts w:asciiTheme="majorBidi" w:hAnsiTheme="majorBidi" w:cstheme="majorBidi"/>
          <w:sz w:val="30"/>
          <w:szCs w:val="30"/>
          <w:cs/>
        </w:rPr>
        <w:t xml:space="preserve">ที่ดิน </w:t>
      </w:r>
      <w:r w:rsidR="005322D6" w:rsidRPr="005322D6">
        <w:rPr>
          <w:rFonts w:asciiTheme="majorBidi" w:hAnsiTheme="majorBidi" w:cstheme="majorBidi"/>
          <w:sz w:val="30"/>
          <w:szCs w:val="30"/>
          <w:cs/>
        </w:rPr>
        <w:t>รายการนี้ถูกรับรู้เป็นการซื้อสินทรัพย์แทนที่จะเป็นการซื้อธุรกิจ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</w:t>
      </w:r>
    </w:p>
    <w:p w14:paraId="552BC7AF" w14:textId="77777777" w:rsidR="003C24A2" w:rsidRDefault="003C24A2" w:rsidP="00566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  <w:tab w:val="left" w:pos="9540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/>
          <w:sz w:val="30"/>
          <w:szCs w:val="30"/>
          <w:cs/>
        </w:rPr>
      </w:pPr>
    </w:p>
    <w:p w14:paraId="2FD20F31" w14:textId="5E36FAE8" w:rsidR="00044E5A" w:rsidRPr="004B5ABA" w:rsidRDefault="004B5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52C1A9B4" w14:textId="20ADC20D" w:rsidR="00F96958" w:rsidRPr="006A5DCA" w:rsidRDefault="00A35408" w:rsidP="009D011D">
      <w:pPr>
        <w:pStyle w:val="Heading5"/>
        <w:spacing w:line="240" w:lineRule="auto"/>
        <w:ind w:left="547" w:hanging="547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F6475" w:rsidRPr="006A5DCA">
        <w:rPr>
          <w:rFonts w:asciiTheme="majorBidi" w:hAnsiTheme="majorBidi" w:cstheme="majorBidi"/>
          <w:sz w:val="30"/>
          <w:szCs w:val="30"/>
        </w:rPr>
        <w:tab/>
      </w:r>
      <w:r w:rsidR="00F96958"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2B22CA" w:rsidRPr="006A5DCA">
        <w:rPr>
          <w:rFonts w:asciiTheme="majorBidi" w:hAnsiTheme="majorBidi" w:cstheme="majorBidi"/>
          <w:sz w:val="30"/>
          <w:szCs w:val="30"/>
          <w:cs/>
          <w:lang w:val="en-US"/>
        </w:rPr>
        <w:t>และสินทรัพย์สิทธิการใช้</w:t>
      </w:r>
    </w:p>
    <w:p w14:paraId="6A983DC6" w14:textId="77777777" w:rsidR="008013BF" w:rsidRPr="00E8619D" w:rsidRDefault="008013BF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6D86B788" w14:textId="535A42B5" w:rsidR="00A17B2E" w:rsidRPr="000516C9" w:rsidRDefault="00A17B2E" w:rsidP="00566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516C9">
        <w:rPr>
          <w:rFonts w:asciiTheme="majorBidi" w:hAnsiTheme="majorBidi" w:cstheme="majorBidi"/>
          <w:b/>
          <w:spacing w:val="-2"/>
          <w:sz w:val="30"/>
          <w:szCs w:val="30"/>
          <w:cs/>
        </w:rPr>
        <w:t>ก</w:t>
      </w:r>
      <w:r w:rsidRPr="000516C9">
        <w:rPr>
          <w:rFonts w:asciiTheme="majorBidi" w:hAnsiTheme="majorBidi" w:cstheme="majorBidi"/>
          <w:spacing w:val="-2"/>
          <w:sz w:val="30"/>
          <w:szCs w:val="30"/>
          <w:cs/>
        </w:rPr>
        <w:t>ารซื้อ จำหน่าย โอน</w:t>
      </w:r>
      <w:r w:rsidR="0083579B" w:rsidRPr="000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3579B" w:rsidRPr="000516C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AC233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3579B" w:rsidRPr="000516C9">
        <w:rPr>
          <w:rFonts w:asciiTheme="majorBidi" w:hAnsiTheme="majorBidi" w:cstheme="majorBidi" w:hint="cs"/>
          <w:spacing w:val="-2"/>
          <w:sz w:val="30"/>
          <w:szCs w:val="30"/>
          <w:cs/>
        </w:rPr>
        <w:t>กลับรายการขาดทุนจากการด้อยค่าของ</w:t>
      </w:r>
      <w:r w:rsidRPr="000516C9">
        <w:rPr>
          <w:rFonts w:asciiTheme="majorBidi" w:hAnsiTheme="majorBidi" w:cstheme="majorBidi"/>
          <w:spacing w:val="-2"/>
          <w:sz w:val="30"/>
          <w:szCs w:val="30"/>
          <w:cs/>
        </w:rPr>
        <w:t>ที่ดิน อาคารและอุปกรณ์ระหว่าง</w:t>
      </w:r>
      <w:r w:rsidR="0043647B" w:rsidRPr="000516C9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="0043647B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43647B" w:rsidRPr="006A5DC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3647B">
        <w:rPr>
          <w:rFonts w:asciiTheme="majorBidi" w:hAnsiTheme="majorBidi" w:cstheme="majorBidi"/>
          <w:sz w:val="30"/>
          <w:szCs w:val="30"/>
        </w:rPr>
        <w:t>31</w:t>
      </w:r>
      <w:r w:rsidR="0043647B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43647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3647B" w:rsidRPr="000516C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3647B" w:rsidRPr="000516C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3647B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0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516C9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643BDE1B" w14:textId="17E9383E" w:rsidR="00A17B2E" w:rsidRPr="00E8619D" w:rsidRDefault="00A17B2E" w:rsidP="00356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28"/>
        <w:gridCol w:w="1153"/>
        <w:gridCol w:w="11"/>
        <w:gridCol w:w="232"/>
        <w:gridCol w:w="11"/>
        <w:gridCol w:w="1149"/>
        <w:gridCol w:w="26"/>
        <w:gridCol w:w="211"/>
        <w:gridCol w:w="26"/>
        <w:gridCol w:w="1042"/>
        <w:gridCol w:w="28"/>
        <w:gridCol w:w="237"/>
        <w:gridCol w:w="1048"/>
        <w:gridCol w:w="63"/>
        <w:gridCol w:w="210"/>
        <w:gridCol w:w="46"/>
        <w:gridCol w:w="1149"/>
      </w:tblGrid>
      <w:tr w:rsidR="001E0297" w:rsidRPr="006A5DCA" w14:paraId="68373AC8" w14:textId="1DE699C8" w:rsidTr="0018745A">
        <w:trPr>
          <w:trHeight w:val="353"/>
          <w:tblHeader/>
        </w:trPr>
        <w:tc>
          <w:tcPr>
            <w:tcW w:w="1417" w:type="pct"/>
          </w:tcPr>
          <w:p w14:paraId="76B0DBF0" w14:textId="77777777" w:rsidR="00E5736B" w:rsidRPr="006A5DCA" w:rsidRDefault="00E5736B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3" w:type="pct"/>
            <w:gridSpan w:val="9"/>
          </w:tcPr>
          <w:p w14:paraId="79F28723" w14:textId="77777777" w:rsidR="00E5736B" w:rsidRPr="006A5DCA" w:rsidRDefault="00E5736B" w:rsidP="00356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0" w:type="pct"/>
            <w:gridSpan w:val="7"/>
          </w:tcPr>
          <w:p w14:paraId="32A65B22" w14:textId="308A287F" w:rsidR="00E5736B" w:rsidRPr="006A5DCA" w:rsidRDefault="001E0297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2F36" w:rsidRPr="006A5DCA" w14:paraId="65813523" w14:textId="3302FA26" w:rsidTr="0018745A">
        <w:trPr>
          <w:trHeight w:val="1559"/>
          <w:tblHeader/>
        </w:trPr>
        <w:tc>
          <w:tcPr>
            <w:tcW w:w="1417" w:type="pct"/>
            <w:vAlign w:val="bottom"/>
          </w:tcPr>
          <w:p w14:paraId="29D6E83E" w14:textId="77777777" w:rsidR="00E5736B" w:rsidRPr="006A5DCA" w:rsidRDefault="00E5736B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5C1661F" w14:textId="12FD2165" w:rsidR="00E5736B" w:rsidRPr="006A5DCA" w:rsidRDefault="00E5736B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การซื้อและการโอนเข้า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" w:type="pct"/>
            <w:gridSpan w:val="2"/>
            <w:vAlign w:val="bottom"/>
          </w:tcPr>
          <w:p w14:paraId="77779437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F81F0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6EA4CDF" w14:textId="4771E534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7759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8" w:type="pct"/>
            <w:gridSpan w:val="2"/>
            <w:vAlign w:val="bottom"/>
          </w:tcPr>
          <w:p w14:paraId="2593D264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32FB15D4" w14:textId="572FEC73" w:rsidR="00E5736B" w:rsidRPr="006A5DCA" w:rsidRDefault="007759E6" w:rsidP="00B62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E5736B"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43" w:type="pct"/>
            <w:gridSpan w:val="2"/>
          </w:tcPr>
          <w:p w14:paraId="571DBD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</w:tcPr>
          <w:p w14:paraId="3F9F40A0" w14:textId="77777777" w:rsidR="0071162E" w:rsidRDefault="0071162E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AD02DD" w14:textId="1FB6B735" w:rsidR="001E0297" w:rsidRPr="006A5DCA" w:rsidRDefault="001E0297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253C1A2" w14:textId="77777777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  <w:p w14:paraId="2AF1E857" w14:textId="12384CAE" w:rsidR="00E5736B" w:rsidRPr="006A5DCA" w:rsidRDefault="001E0297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"/>
                <w:tab w:val="left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8" w:type="pct"/>
            <w:gridSpan w:val="2"/>
          </w:tcPr>
          <w:p w14:paraId="1D6B0BE7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1C9BDD42" w14:textId="7DE3C6DE" w:rsidR="001E0297" w:rsidRPr="006A5DCA" w:rsidRDefault="001E0297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0011C8D" w14:textId="09B5141A" w:rsidR="007759E6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106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759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</w:p>
          <w:p w14:paraId="144352A2" w14:textId="71C2248D" w:rsidR="00E5736B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1E0297" w:rsidRPr="006A5DCA" w14:paraId="5976C5E1" w14:textId="75C5C79F" w:rsidTr="00566943">
        <w:trPr>
          <w:trHeight w:hRule="exact" w:val="360"/>
          <w:tblHeader/>
        </w:trPr>
        <w:tc>
          <w:tcPr>
            <w:tcW w:w="1417" w:type="pct"/>
          </w:tcPr>
          <w:p w14:paraId="28E078BA" w14:textId="77777777" w:rsidR="001E0297" w:rsidRPr="006A5DCA" w:rsidRDefault="001E0297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583" w:type="pct"/>
            <w:gridSpan w:val="16"/>
            <w:vAlign w:val="bottom"/>
          </w:tcPr>
          <w:p w14:paraId="3F88167F" w14:textId="16DEAE4C" w:rsidR="001E0297" w:rsidRPr="006A5DCA" w:rsidRDefault="001E0297" w:rsidP="00775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left" w:pos="5133"/>
              </w:tabs>
              <w:spacing w:after="0" w:line="240" w:lineRule="auto"/>
              <w:ind w:left="-108" w:right="-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2F36" w:rsidRPr="006A5DCA" w14:paraId="3802FCC0" w14:textId="62D3EA2A" w:rsidTr="00566943">
        <w:trPr>
          <w:trHeight w:hRule="exact" w:val="360"/>
          <w:tblHeader/>
        </w:trPr>
        <w:tc>
          <w:tcPr>
            <w:tcW w:w="1417" w:type="pct"/>
          </w:tcPr>
          <w:p w14:paraId="3C923FBA" w14:textId="77777777" w:rsidR="000F422B" w:rsidRPr="006A5DCA" w:rsidRDefault="000F422B" w:rsidP="00D33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7015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สิ่ง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ปลูกสร้างอื่น</w:t>
            </w:r>
          </w:p>
        </w:tc>
        <w:tc>
          <w:tcPr>
            <w:tcW w:w="628" w:type="pct"/>
            <w:gridSpan w:val="2"/>
            <w:vAlign w:val="bottom"/>
          </w:tcPr>
          <w:p w14:paraId="51A38721" w14:textId="623912B8" w:rsidR="000F422B" w:rsidRPr="006A5DCA" w:rsidRDefault="00C76819" w:rsidP="00536D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1" w:type="pct"/>
            <w:gridSpan w:val="2"/>
            <w:vAlign w:val="bottom"/>
          </w:tcPr>
          <w:p w14:paraId="0983DE8C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A0652A0" w14:textId="15B39401" w:rsidR="000F422B" w:rsidRPr="006A5DCA" w:rsidRDefault="00C76819" w:rsidP="00536D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vAlign w:val="bottom"/>
          </w:tcPr>
          <w:p w14:paraId="3F9CA4DC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776D5280" w14:textId="5CDE187C" w:rsidR="000F422B" w:rsidRPr="006A5DCA" w:rsidRDefault="00C76819" w:rsidP="00536D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3B0FD920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vAlign w:val="bottom"/>
          </w:tcPr>
          <w:p w14:paraId="6A0969E7" w14:textId="3C3AA1CC" w:rsidR="000F422B" w:rsidRDefault="00C76819" w:rsidP="006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38" w:type="pct"/>
            <w:gridSpan w:val="2"/>
          </w:tcPr>
          <w:p w14:paraId="0630B57D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76CB39E7" w14:textId="452A260E" w:rsidR="000F422B" w:rsidRDefault="00C76819" w:rsidP="006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3EB58BE8" w14:textId="6D793B4A" w:rsidTr="00566943">
        <w:trPr>
          <w:trHeight w:hRule="exact" w:val="360"/>
          <w:tblHeader/>
        </w:trPr>
        <w:tc>
          <w:tcPr>
            <w:tcW w:w="1417" w:type="pct"/>
          </w:tcPr>
          <w:p w14:paraId="65A71C27" w14:textId="7777777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28" w:type="pct"/>
            <w:gridSpan w:val="2"/>
            <w:vAlign w:val="bottom"/>
          </w:tcPr>
          <w:p w14:paraId="56EFEC2B" w14:textId="42900BE3" w:rsidR="000F422B" w:rsidRPr="006A5DCA" w:rsidRDefault="00C76819" w:rsidP="005A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131" w:type="pct"/>
            <w:gridSpan w:val="2"/>
            <w:vAlign w:val="bottom"/>
          </w:tcPr>
          <w:p w14:paraId="4D440BF5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727A5D11" w14:textId="25419945" w:rsidR="000F422B" w:rsidRPr="006A5DCA" w:rsidRDefault="00C76819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vAlign w:val="bottom"/>
          </w:tcPr>
          <w:p w14:paraId="5B515A2C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5AFD33B5" w14:textId="44DC6768" w:rsidR="000F422B" w:rsidRPr="006A5DCA" w:rsidRDefault="00C76819" w:rsidP="00DD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(90)</w:t>
            </w:r>
          </w:p>
        </w:tc>
        <w:tc>
          <w:tcPr>
            <w:tcW w:w="143" w:type="pct"/>
            <w:gridSpan w:val="2"/>
          </w:tcPr>
          <w:p w14:paraId="54095DE3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vAlign w:val="bottom"/>
          </w:tcPr>
          <w:p w14:paraId="0663BA31" w14:textId="718E127B" w:rsidR="000F422B" w:rsidRDefault="00C76819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3AEA8C6B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EE48722" w14:textId="7D02C99D" w:rsidR="000F422B" w:rsidRDefault="00C76819" w:rsidP="006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1587A96C" w14:textId="002109EF" w:rsidTr="00566943">
        <w:trPr>
          <w:trHeight w:hRule="exact" w:val="360"/>
          <w:tblHeader/>
        </w:trPr>
        <w:tc>
          <w:tcPr>
            <w:tcW w:w="1417" w:type="pct"/>
          </w:tcPr>
          <w:p w14:paraId="55C5255D" w14:textId="77777777" w:rsidR="000F422B" w:rsidRPr="0083579B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28" w:type="pct"/>
            <w:gridSpan w:val="2"/>
            <w:vAlign w:val="bottom"/>
          </w:tcPr>
          <w:p w14:paraId="073731B6" w14:textId="2B24E4A6" w:rsidR="000F422B" w:rsidRPr="006A5DCA" w:rsidRDefault="00C76819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12,419</w:t>
            </w:r>
          </w:p>
        </w:tc>
        <w:tc>
          <w:tcPr>
            <w:tcW w:w="131" w:type="pct"/>
            <w:gridSpan w:val="2"/>
            <w:vAlign w:val="bottom"/>
          </w:tcPr>
          <w:p w14:paraId="6B7ACD2F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C432E27" w14:textId="36CB2C6E" w:rsidR="000F422B" w:rsidRPr="006A5DCA" w:rsidRDefault="00C76819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28" w:type="pct"/>
            <w:gridSpan w:val="2"/>
            <w:vAlign w:val="bottom"/>
          </w:tcPr>
          <w:p w14:paraId="484E750B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04ED0FE6" w14:textId="69AD5A28" w:rsidR="000F422B" w:rsidRPr="006A5DCA" w:rsidRDefault="00C76819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143" w:type="pct"/>
            <w:gridSpan w:val="2"/>
          </w:tcPr>
          <w:p w14:paraId="292C316E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vAlign w:val="bottom"/>
          </w:tcPr>
          <w:p w14:paraId="1F710189" w14:textId="1A95C4B3" w:rsidR="000F422B" w:rsidRDefault="00C76819" w:rsidP="005A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2,245</w:t>
            </w:r>
          </w:p>
        </w:tc>
        <w:tc>
          <w:tcPr>
            <w:tcW w:w="138" w:type="pct"/>
            <w:gridSpan w:val="2"/>
          </w:tcPr>
          <w:p w14:paraId="4D549D91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0E86BC7E" w14:textId="6EFD86C4" w:rsidR="000F422B" w:rsidRDefault="00C76819" w:rsidP="006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6943" w:rsidRPr="006A5DCA" w14:paraId="3F818D0D" w14:textId="61F9D6C2" w:rsidTr="004B5ABA">
        <w:trPr>
          <w:trHeight w:hRule="exact" w:val="765"/>
          <w:tblHeader/>
        </w:trPr>
        <w:tc>
          <w:tcPr>
            <w:tcW w:w="1414" w:type="pct"/>
          </w:tcPr>
          <w:p w14:paraId="65EA6E25" w14:textId="79202ED0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</w:t>
            </w:r>
          </w:p>
          <w:p w14:paraId="66C26889" w14:textId="7DAE9CAB" w:rsidR="004B168F" w:rsidRPr="0083579B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22" w:type="pct"/>
            <w:vAlign w:val="bottom"/>
          </w:tcPr>
          <w:p w14:paraId="4B313094" w14:textId="41647E56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7,018</w:t>
            </w:r>
          </w:p>
        </w:tc>
        <w:tc>
          <w:tcPr>
            <w:tcW w:w="131" w:type="pct"/>
            <w:gridSpan w:val="2"/>
            <w:vAlign w:val="bottom"/>
          </w:tcPr>
          <w:p w14:paraId="39216B51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3"/>
            <w:vAlign w:val="bottom"/>
          </w:tcPr>
          <w:p w14:paraId="5523485F" w14:textId="2B745AB8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128" w:type="pct"/>
            <w:gridSpan w:val="2"/>
            <w:vAlign w:val="bottom"/>
          </w:tcPr>
          <w:p w14:paraId="459C58BA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vAlign w:val="bottom"/>
          </w:tcPr>
          <w:p w14:paraId="1A04A6D9" w14:textId="1109409E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  <w:tc>
          <w:tcPr>
            <w:tcW w:w="128" w:type="pct"/>
          </w:tcPr>
          <w:p w14:paraId="6445615D" w14:textId="77777777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54B5111D" w14:textId="3043E2C0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2,103</w:t>
            </w:r>
          </w:p>
        </w:tc>
        <w:tc>
          <w:tcPr>
            <w:tcW w:w="147" w:type="pct"/>
            <w:gridSpan w:val="2"/>
          </w:tcPr>
          <w:p w14:paraId="415E67B1" w14:textId="77777777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vAlign w:val="bottom"/>
          </w:tcPr>
          <w:p w14:paraId="48B0C665" w14:textId="0F27FB6D" w:rsidR="004B168F" w:rsidRDefault="004B168F" w:rsidP="006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6943" w:rsidRPr="006A5DCA" w14:paraId="5FB1838C" w14:textId="77777777" w:rsidTr="004B5ABA">
        <w:trPr>
          <w:trHeight w:hRule="exact" w:val="360"/>
          <w:tblHeader/>
        </w:trPr>
        <w:tc>
          <w:tcPr>
            <w:tcW w:w="1414" w:type="pct"/>
          </w:tcPr>
          <w:p w14:paraId="1937B202" w14:textId="23DE666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2" w:type="pct"/>
          </w:tcPr>
          <w:p w14:paraId="08B4C568" w14:textId="474F6E67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7,652</w:t>
            </w:r>
          </w:p>
        </w:tc>
        <w:tc>
          <w:tcPr>
            <w:tcW w:w="131" w:type="pct"/>
            <w:gridSpan w:val="2"/>
          </w:tcPr>
          <w:p w14:paraId="1A05CF9F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3"/>
          </w:tcPr>
          <w:p w14:paraId="6BFABA03" w14:textId="29C907C2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0CBEE839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12DF922D" w14:textId="2B00AED0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5F7760E" w14:textId="77777777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178C949" w14:textId="2A3B76A7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147" w:type="pct"/>
            <w:gridSpan w:val="2"/>
          </w:tcPr>
          <w:p w14:paraId="31CEB2F6" w14:textId="77777777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14:paraId="61B45F1B" w14:textId="0BE53F92" w:rsidR="004B168F" w:rsidRDefault="004B168F" w:rsidP="006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6943" w:rsidRPr="006A5DCA" w14:paraId="26D63D8C" w14:textId="42FAD9A4" w:rsidTr="00F13571">
        <w:trPr>
          <w:trHeight w:hRule="exact" w:val="704"/>
          <w:tblHeader/>
        </w:trPr>
        <w:tc>
          <w:tcPr>
            <w:tcW w:w="1414" w:type="pct"/>
          </w:tcPr>
          <w:p w14:paraId="5B35A8CA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34994053" w14:textId="1D0025F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22" w:type="pct"/>
            <w:vAlign w:val="bottom"/>
          </w:tcPr>
          <w:p w14:paraId="76457C0D" w14:textId="4D4B31FF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41,354</w:t>
            </w:r>
          </w:p>
        </w:tc>
        <w:tc>
          <w:tcPr>
            <w:tcW w:w="131" w:type="pct"/>
            <w:gridSpan w:val="2"/>
            <w:vAlign w:val="bottom"/>
          </w:tcPr>
          <w:p w14:paraId="62B4FF00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3"/>
            <w:vAlign w:val="bottom"/>
          </w:tcPr>
          <w:p w14:paraId="6782AE6E" w14:textId="51FD55A8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(1,610)</w:t>
            </w:r>
          </w:p>
        </w:tc>
        <w:tc>
          <w:tcPr>
            <w:tcW w:w="128" w:type="pct"/>
            <w:gridSpan w:val="2"/>
            <w:vAlign w:val="bottom"/>
          </w:tcPr>
          <w:p w14:paraId="1B6AA08F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vAlign w:val="bottom"/>
          </w:tcPr>
          <w:p w14:paraId="649E4552" w14:textId="543F2AFE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3FCD0C4" w14:textId="77777777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54E1C1C6" w14:textId="46439BBD" w:rsidR="004B168F" w:rsidRPr="001E0297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8,254</w:t>
            </w:r>
          </w:p>
        </w:tc>
        <w:tc>
          <w:tcPr>
            <w:tcW w:w="147" w:type="pct"/>
            <w:gridSpan w:val="2"/>
          </w:tcPr>
          <w:p w14:paraId="73D3A936" w14:textId="77777777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vAlign w:val="bottom"/>
          </w:tcPr>
          <w:p w14:paraId="2C7C4B69" w14:textId="74C475A4" w:rsidR="004B168F" w:rsidRDefault="004B168F" w:rsidP="006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6943" w:rsidRPr="006A5DCA" w14:paraId="13CCABDE" w14:textId="3765C506" w:rsidTr="004B5ABA">
        <w:trPr>
          <w:trHeight w:hRule="exact" w:val="360"/>
          <w:tblHeader/>
        </w:trPr>
        <w:tc>
          <w:tcPr>
            <w:tcW w:w="1414" w:type="pct"/>
          </w:tcPr>
          <w:p w14:paraId="0403E6C6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4B8F546" w14:textId="3C4D87D6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48,413</w:t>
            </w:r>
          </w:p>
        </w:tc>
        <w:tc>
          <w:tcPr>
            <w:tcW w:w="131" w:type="pct"/>
            <w:gridSpan w:val="2"/>
            <w:vAlign w:val="bottom"/>
          </w:tcPr>
          <w:p w14:paraId="66A652DF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3"/>
            <w:tcBorders>
              <w:bottom w:val="single" w:sz="4" w:space="0" w:color="auto"/>
            </w:tcBorders>
          </w:tcPr>
          <w:p w14:paraId="5BCB4E59" w14:textId="7ECBE7A4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vAlign w:val="bottom"/>
          </w:tcPr>
          <w:p w14:paraId="21898F77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</w:tcPr>
          <w:p w14:paraId="3551879F" w14:textId="16612C6A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5126AA3" w14:textId="77777777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3E91D3D8" w14:textId="2ABA8EE8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7B78DD22" w14:textId="77777777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</w:tcPr>
          <w:p w14:paraId="564454C4" w14:textId="2FE1F7DC" w:rsidR="004B168F" w:rsidRDefault="004B168F" w:rsidP="006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6943" w:rsidRPr="006A5DCA" w14:paraId="42D81F0D" w14:textId="1674B806" w:rsidTr="004B5ABA">
        <w:trPr>
          <w:trHeight w:hRule="exact" w:val="360"/>
          <w:tblHeader/>
        </w:trPr>
        <w:tc>
          <w:tcPr>
            <w:tcW w:w="1414" w:type="pct"/>
          </w:tcPr>
          <w:p w14:paraId="2DEA139B" w14:textId="77777777" w:rsidR="004B168F" w:rsidRPr="007015B9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5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EDE61" w14:textId="512BBB0C" w:rsidR="004B168F" w:rsidRPr="00870F75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117,340</w:t>
            </w:r>
          </w:p>
        </w:tc>
        <w:tc>
          <w:tcPr>
            <w:tcW w:w="131" w:type="pct"/>
            <w:gridSpan w:val="2"/>
            <w:vAlign w:val="center"/>
          </w:tcPr>
          <w:p w14:paraId="57A5E423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89507" w14:textId="64C32502" w:rsidR="004B168F" w:rsidRPr="00B443C9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(1,472)</w:t>
            </w:r>
          </w:p>
        </w:tc>
        <w:tc>
          <w:tcPr>
            <w:tcW w:w="128" w:type="pct"/>
            <w:gridSpan w:val="2"/>
            <w:vAlign w:val="center"/>
          </w:tcPr>
          <w:p w14:paraId="454A031C" w14:textId="77777777" w:rsidR="004B168F" w:rsidRPr="006A5DCA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633A5" w14:textId="75A200FA" w:rsidR="004B168F" w:rsidRPr="00B443C9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(182)</w:t>
            </w:r>
          </w:p>
        </w:tc>
        <w:tc>
          <w:tcPr>
            <w:tcW w:w="128" w:type="pct"/>
          </w:tcPr>
          <w:p w14:paraId="7D6319D9" w14:textId="77777777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8C05" w14:textId="52092DAD" w:rsidR="004B168F" w:rsidRPr="00B443C9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13,152</w:t>
            </w:r>
          </w:p>
        </w:tc>
        <w:tc>
          <w:tcPr>
            <w:tcW w:w="147" w:type="pct"/>
            <w:gridSpan w:val="2"/>
          </w:tcPr>
          <w:p w14:paraId="7D7F951F" w14:textId="77777777" w:rsidR="004B168F" w:rsidRDefault="004B168F" w:rsidP="004B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48956" w14:textId="0AEE8054" w:rsidR="004B168F" w:rsidRPr="00B443C9" w:rsidRDefault="004B168F" w:rsidP="006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DC3848F" w14:textId="77777777" w:rsidR="003B584C" w:rsidRPr="00E8619D" w:rsidRDefault="003B584C" w:rsidP="003B5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</w:rPr>
      </w:pPr>
    </w:p>
    <w:p w14:paraId="2D62CF4F" w14:textId="08C1616F" w:rsidR="00A17B2E" w:rsidRPr="003B584C" w:rsidRDefault="001E685B" w:rsidP="003B5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sz w:val="30"/>
          <w:szCs w:val="30"/>
        </w:rPr>
      </w:pPr>
      <w:r w:rsidRPr="009D011D">
        <w:rPr>
          <w:rFonts w:asciiTheme="majorBidi" w:hAnsiTheme="majorBidi" w:cstheme="majorBidi"/>
          <w:b/>
          <w:sz w:val="30"/>
          <w:szCs w:val="30"/>
          <w:cs/>
        </w:rPr>
        <w:t>รายการ</w:t>
      </w:r>
      <w:r w:rsidRPr="009D011D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Pr="009D011D">
        <w:rPr>
          <w:rFonts w:asciiTheme="majorBidi" w:hAnsiTheme="majorBidi" w:cstheme="majorBidi"/>
          <w:b/>
          <w:sz w:val="30"/>
          <w:szCs w:val="30"/>
          <w:cs/>
        </w:rPr>
        <w:t>ของ</w:t>
      </w:r>
      <w:r w:rsidRPr="00AB4662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สินทรัพย์สิทธิการใช้ระหว่างงวด</w:t>
      </w:r>
      <w:r w:rsidR="0043647B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43647B" w:rsidRPr="006A5DC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3647B">
        <w:rPr>
          <w:rFonts w:asciiTheme="majorBidi" w:hAnsiTheme="majorBidi" w:cstheme="majorBidi"/>
          <w:sz w:val="30"/>
          <w:szCs w:val="30"/>
        </w:rPr>
        <w:t>31</w:t>
      </w:r>
      <w:r w:rsidR="0043647B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43647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3647B" w:rsidRPr="000516C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3647B" w:rsidRPr="000516C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3647B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43647B" w:rsidRPr="000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42B7C831" w14:textId="77777777" w:rsidR="00A17B2E" w:rsidRPr="00E8619D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29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450"/>
        <w:gridCol w:w="1339"/>
        <w:gridCol w:w="270"/>
        <w:gridCol w:w="1350"/>
        <w:gridCol w:w="281"/>
        <w:gridCol w:w="1350"/>
        <w:gridCol w:w="281"/>
        <w:gridCol w:w="1361"/>
      </w:tblGrid>
      <w:tr w:rsidR="00A17B2E" w:rsidRPr="006A5DCA" w14:paraId="47EE86AE" w14:textId="77777777" w:rsidTr="00F13571">
        <w:trPr>
          <w:trHeight w:val="380"/>
          <w:tblHeader/>
        </w:trPr>
        <w:tc>
          <w:tcPr>
            <w:tcW w:w="2610" w:type="dxa"/>
            <w:vAlign w:val="bottom"/>
          </w:tcPr>
          <w:p w14:paraId="1F87C603" w14:textId="77777777" w:rsidR="00A17B2E" w:rsidRPr="006A5DCA" w:rsidRDefault="00A17B2E" w:rsidP="00015A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bookmarkStart w:id="0" w:name="_Hlk204979154"/>
          </w:p>
        </w:tc>
        <w:tc>
          <w:tcPr>
            <w:tcW w:w="450" w:type="dxa"/>
          </w:tcPr>
          <w:p w14:paraId="36C41C22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2" w:type="dxa"/>
            <w:gridSpan w:val="7"/>
          </w:tcPr>
          <w:p w14:paraId="1C78234A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0"/>
      <w:tr w:rsidR="00A17B2E" w:rsidRPr="006A5DCA" w14:paraId="4B8942F7" w14:textId="77777777" w:rsidTr="00F13571">
        <w:trPr>
          <w:trHeight w:val="407"/>
          <w:tblHeader/>
        </w:trPr>
        <w:tc>
          <w:tcPr>
            <w:tcW w:w="2610" w:type="dxa"/>
            <w:vAlign w:val="bottom"/>
          </w:tcPr>
          <w:p w14:paraId="24B18EEA" w14:textId="77777777" w:rsidR="00A17B2E" w:rsidRPr="00DD2478" w:rsidRDefault="00A17B2E" w:rsidP="00057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4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50" w:type="dxa"/>
          </w:tcPr>
          <w:p w14:paraId="4AC46858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6BE3E0CB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033AA02" w14:textId="77777777" w:rsidR="00A17B2E" w:rsidRPr="006A5DCA" w:rsidRDefault="00A17B2E" w:rsidP="00015A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0DD5AE" w14:textId="77777777" w:rsidR="00A17B2E" w:rsidRPr="006A5DCA" w:rsidRDefault="00A17B2E" w:rsidP="00015AFF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81" w:type="dxa"/>
          </w:tcPr>
          <w:p w14:paraId="22CB74F1" w14:textId="77777777" w:rsidR="00A17B2E" w:rsidRPr="006A5DCA" w:rsidRDefault="00A17B2E" w:rsidP="00015A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251F76C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1" w:type="dxa"/>
          </w:tcPr>
          <w:p w14:paraId="4D8DDB13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561A5705" w14:textId="77777777" w:rsidR="00A17B2E" w:rsidRPr="006A5DCA" w:rsidRDefault="00A17B2E" w:rsidP="00AD1695">
            <w:pPr>
              <w:pStyle w:val="Pa47"/>
              <w:tabs>
                <w:tab w:val="left" w:pos="111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17B2E" w:rsidRPr="006A5DCA" w14:paraId="1A889356" w14:textId="77777777" w:rsidTr="006143D1">
        <w:trPr>
          <w:trHeight w:val="20"/>
          <w:tblHeader/>
        </w:trPr>
        <w:tc>
          <w:tcPr>
            <w:tcW w:w="2610" w:type="dxa"/>
          </w:tcPr>
          <w:p w14:paraId="6BDAEA00" w14:textId="77777777" w:rsidR="00A17B2E" w:rsidRPr="006A5DCA" w:rsidRDefault="00A17B2E" w:rsidP="00015A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484FEDE6" w14:textId="7BAB56A8" w:rsidR="00A17B2E" w:rsidRPr="006A5DCA" w:rsidRDefault="00A17B2E" w:rsidP="00015AF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232" w:type="dxa"/>
            <w:gridSpan w:val="7"/>
          </w:tcPr>
          <w:p w14:paraId="3D66599C" w14:textId="77777777" w:rsidR="00A17B2E" w:rsidRPr="006A5DCA" w:rsidRDefault="00A17B2E" w:rsidP="00015AF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3647B" w:rsidRPr="006A5DCA" w14:paraId="08E23BF5" w14:textId="77777777" w:rsidTr="006143D1">
        <w:trPr>
          <w:trHeight w:val="20"/>
        </w:trPr>
        <w:tc>
          <w:tcPr>
            <w:tcW w:w="2610" w:type="dxa"/>
          </w:tcPr>
          <w:p w14:paraId="0488FFAC" w14:textId="5A2139E9" w:rsidR="0043647B" w:rsidRPr="006A5DCA" w:rsidRDefault="0043647B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450" w:type="dxa"/>
          </w:tcPr>
          <w:p w14:paraId="16C50A28" w14:textId="772858E0" w:rsidR="0043647B" w:rsidRPr="006A5DCA" w:rsidRDefault="0043647B" w:rsidP="0043647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20235B81" w14:textId="3501F4B1" w:rsidR="0043647B" w:rsidRPr="006A5DCA" w:rsidRDefault="0043647B" w:rsidP="00FF3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47B">
              <w:rPr>
                <w:rFonts w:asciiTheme="majorBidi" w:hAnsiTheme="majorBidi"/>
                <w:sz w:val="30"/>
                <w:szCs w:val="30"/>
                <w:cs/>
              </w:rPr>
              <w:t>330</w:t>
            </w:r>
            <w:r w:rsidRPr="004364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647B">
              <w:rPr>
                <w:rFonts w:asciiTheme="majorBidi" w:hAnsiTheme="majorBidi"/>
                <w:sz w:val="30"/>
                <w:szCs w:val="30"/>
                <w:cs/>
              </w:rPr>
              <w:t>882</w:t>
            </w:r>
          </w:p>
        </w:tc>
        <w:tc>
          <w:tcPr>
            <w:tcW w:w="270" w:type="dxa"/>
          </w:tcPr>
          <w:p w14:paraId="077A1578" w14:textId="77777777" w:rsidR="0043647B" w:rsidRPr="006A5DCA" w:rsidRDefault="0043647B" w:rsidP="0043647B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965982" w14:textId="0AEE31BE" w:rsidR="0043647B" w:rsidRPr="006A5DCA" w:rsidRDefault="00973A1C" w:rsidP="00FF3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3A1C">
              <w:rPr>
                <w:rFonts w:asciiTheme="majorBidi" w:hAnsiTheme="majorBidi"/>
                <w:sz w:val="30"/>
                <w:szCs w:val="30"/>
                <w:cs/>
              </w:rPr>
              <w:t>152</w:t>
            </w:r>
            <w:r w:rsidRPr="00973A1C">
              <w:rPr>
                <w:rFonts w:asciiTheme="majorBidi" w:hAnsiTheme="majorBidi"/>
                <w:sz w:val="30"/>
                <w:szCs w:val="30"/>
              </w:rPr>
              <w:t>,</w:t>
            </w:r>
            <w:r w:rsidRPr="00973A1C">
              <w:rPr>
                <w:rFonts w:asciiTheme="majorBidi" w:hAnsiTheme="majorBidi"/>
                <w:sz w:val="30"/>
                <w:szCs w:val="30"/>
                <w:cs/>
              </w:rPr>
              <w:t>9</w:t>
            </w:r>
            <w:r w:rsidR="00DB2CC5">
              <w:rPr>
                <w:rFonts w:asciiTheme="majorBidi" w:hAnsiTheme="majorBidi"/>
                <w:sz w:val="30"/>
                <w:szCs w:val="30"/>
              </w:rPr>
              <w:t>59</w:t>
            </w:r>
          </w:p>
        </w:tc>
        <w:tc>
          <w:tcPr>
            <w:tcW w:w="281" w:type="dxa"/>
          </w:tcPr>
          <w:p w14:paraId="2FF4C3EB" w14:textId="77777777" w:rsidR="0043647B" w:rsidRPr="006A5DCA" w:rsidRDefault="0043647B" w:rsidP="0043647B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C0CD33B" w14:textId="4E608ED8" w:rsidR="0043647B" w:rsidRPr="00FF3452" w:rsidRDefault="0043647B" w:rsidP="00463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3452">
              <w:rPr>
                <w:rFonts w:ascii="Angsana New" w:eastAsia="Cordia New" w:hAnsi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7310557F" w14:textId="77777777" w:rsidR="0043647B" w:rsidRPr="006A5DCA" w:rsidRDefault="0043647B" w:rsidP="0043647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</w:tcPr>
          <w:p w14:paraId="54ACEBE3" w14:textId="0AFBC795" w:rsidR="0043647B" w:rsidRPr="006A5DCA" w:rsidRDefault="0043647B" w:rsidP="00FF3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647B">
              <w:rPr>
                <w:rFonts w:asciiTheme="majorBidi" w:hAnsiTheme="majorBidi"/>
                <w:sz w:val="30"/>
                <w:szCs w:val="30"/>
                <w:cs/>
              </w:rPr>
              <w:t>483</w:t>
            </w:r>
            <w:r w:rsidRPr="004364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647B">
              <w:rPr>
                <w:rFonts w:asciiTheme="majorBidi" w:hAnsiTheme="majorBidi"/>
                <w:sz w:val="30"/>
                <w:szCs w:val="30"/>
                <w:cs/>
              </w:rPr>
              <w:t>84</w:t>
            </w:r>
            <w:r w:rsidR="003B584C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</w:tr>
      <w:tr w:rsidR="001D5307" w:rsidRPr="006A5DCA" w14:paraId="72FA0D6A" w14:textId="77777777" w:rsidTr="006143D1">
        <w:trPr>
          <w:trHeight w:val="20"/>
        </w:trPr>
        <w:tc>
          <w:tcPr>
            <w:tcW w:w="2610" w:type="dxa"/>
          </w:tcPr>
          <w:p w14:paraId="7AE538CF" w14:textId="3A46958A" w:rsidR="001D5307" w:rsidRPr="006A5DCA" w:rsidRDefault="001D5307" w:rsidP="001D5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07">
              <w:rPr>
                <w:rFonts w:asciiTheme="majorBidi" w:hAnsiTheme="majorBidi"/>
                <w:sz w:val="30"/>
                <w:szCs w:val="30"/>
                <w:cs/>
              </w:rPr>
              <w:t>ผลกระทบจากการ</w:t>
            </w:r>
            <w:r w:rsidR="005D7746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450" w:type="dxa"/>
          </w:tcPr>
          <w:p w14:paraId="46C15DC7" w14:textId="77777777" w:rsidR="001D5307" w:rsidRPr="006A5DCA" w:rsidRDefault="001D5307" w:rsidP="0043647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3376972" w14:textId="77777777" w:rsidR="001D5307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4FF32" w14:textId="77777777" w:rsidR="001D5307" w:rsidRPr="006A5DCA" w:rsidRDefault="001D5307" w:rsidP="0043647B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94F17A1" w14:textId="77777777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5A4A4CA2" w14:textId="77777777" w:rsidR="001D5307" w:rsidRPr="006A5DCA" w:rsidRDefault="001D5307" w:rsidP="0043647B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F6AD830" w14:textId="77777777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70F49482" w14:textId="77777777" w:rsidR="001D5307" w:rsidRPr="006A5DCA" w:rsidRDefault="001D5307" w:rsidP="0043647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</w:tcPr>
          <w:p w14:paraId="71F22ECB" w14:textId="77777777" w:rsidR="001D5307" w:rsidRPr="006A5DCA" w:rsidRDefault="001D5307" w:rsidP="004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5307" w:rsidRPr="006A5DCA" w14:paraId="163C7AF4" w14:textId="77777777" w:rsidTr="006143D1">
        <w:trPr>
          <w:trHeight w:val="20"/>
        </w:trPr>
        <w:tc>
          <w:tcPr>
            <w:tcW w:w="2610" w:type="dxa"/>
          </w:tcPr>
          <w:p w14:paraId="7E5CA36A" w14:textId="23376018" w:rsidR="001D5307" w:rsidRPr="006A5DCA" w:rsidRDefault="00705A27" w:rsidP="00705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5D7746">
              <w:rPr>
                <w:rFonts w:asciiTheme="majorBidi" w:hAnsiTheme="majorBidi" w:hint="cs"/>
                <w:sz w:val="30"/>
                <w:szCs w:val="30"/>
                <w:cs/>
              </w:rPr>
              <w:t>นโยบาย</w:t>
            </w:r>
            <w:r w:rsidR="001D4D1A">
              <w:rPr>
                <w:rFonts w:asciiTheme="majorBidi" w:hAnsiTheme="majorBidi" w:hint="cs"/>
                <w:sz w:val="30"/>
                <w:szCs w:val="30"/>
                <w:cs/>
              </w:rPr>
              <w:t>การ</w:t>
            </w:r>
            <w:r w:rsidR="005D7746">
              <w:rPr>
                <w:rFonts w:asciiTheme="majorBidi" w:hAnsiTheme="majorBidi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450" w:type="dxa"/>
          </w:tcPr>
          <w:p w14:paraId="42F621A7" w14:textId="77777777" w:rsidR="001D5307" w:rsidRPr="006A5DCA" w:rsidRDefault="001D5307" w:rsidP="0043647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775DF27" w14:textId="746A1C45" w:rsidR="001D5307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(43,861)</w:t>
            </w:r>
          </w:p>
        </w:tc>
        <w:tc>
          <w:tcPr>
            <w:tcW w:w="270" w:type="dxa"/>
          </w:tcPr>
          <w:p w14:paraId="7FFED30D" w14:textId="77777777" w:rsidR="001D5307" w:rsidRPr="006A5DCA" w:rsidRDefault="001D5307" w:rsidP="0043647B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DF38B89" w14:textId="1A5752C5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333D03AD" w14:textId="77777777" w:rsidR="001D5307" w:rsidRPr="006A5DCA" w:rsidRDefault="001D5307" w:rsidP="0043647B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6C2D5E5" w14:textId="10E4CF3B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3B94880F" w14:textId="77777777" w:rsidR="001D5307" w:rsidRPr="006A5DCA" w:rsidRDefault="001D5307" w:rsidP="0043647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</w:tcPr>
          <w:p w14:paraId="4C34876F" w14:textId="61E2ECB4" w:rsidR="001D5307" w:rsidRPr="006A5DCA" w:rsidRDefault="001D5307" w:rsidP="004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(43,861)</w:t>
            </w:r>
          </w:p>
        </w:tc>
      </w:tr>
      <w:tr w:rsidR="001D5307" w:rsidRPr="006A5DCA" w14:paraId="285337B8" w14:textId="77777777" w:rsidTr="006143D1">
        <w:trPr>
          <w:trHeight w:val="20"/>
        </w:trPr>
        <w:tc>
          <w:tcPr>
            <w:tcW w:w="2610" w:type="dxa"/>
          </w:tcPr>
          <w:p w14:paraId="6A22ED55" w14:textId="77777777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50" w:type="dxa"/>
          </w:tcPr>
          <w:p w14:paraId="58F7D315" w14:textId="77777777" w:rsidR="001D5307" w:rsidRPr="006A5DCA" w:rsidRDefault="001D5307" w:rsidP="0043647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669BA7A" w14:textId="086CC2CA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2398BD" w14:textId="77777777" w:rsidR="001D5307" w:rsidRPr="006A5DCA" w:rsidRDefault="001D5307" w:rsidP="0043647B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DA749E7" w14:textId="230EFD46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5,272</w:t>
            </w:r>
          </w:p>
        </w:tc>
        <w:tc>
          <w:tcPr>
            <w:tcW w:w="281" w:type="dxa"/>
          </w:tcPr>
          <w:p w14:paraId="35CAE215" w14:textId="77777777" w:rsidR="001D5307" w:rsidRPr="006A5DCA" w:rsidRDefault="001D5307" w:rsidP="0043647B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501E30" w14:textId="49DDD871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73A2FA1D" w14:textId="77777777" w:rsidR="001D5307" w:rsidRPr="006A5DCA" w:rsidRDefault="001D5307" w:rsidP="0043647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</w:tcPr>
          <w:p w14:paraId="4E623334" w14:textId="599FB1B2" w:rsidR="001D5307" w:rsidRPr="006A5DCA" w:rsidRDefault="001D5307" w:rsidP="004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5,272</w:t>
            </w:r>
          </w:p>
        </w:tc>
      </w:tr>
      <w:tr w:rsidR="001D5307" w:rsidRPr="006A5DCA" w14:paraId="6AB8434B" w14:textId="77777777" w:rsidTr="006143D1">
        <w:trPr>
          <w:trHeight w:val="20"/>
        </w:trPr>
        <w:tc>
          <w:tcPr>
            <w:tcW w:w="2610" w:type="dxa"/>
          </w:tcPr>
          <w:p w14:paraId="1D5D2AB2" w14:textId="0C499C67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450" w:type="dxa"/>
          </w:tcPr>
          <w:p w14:paraId="1A3BC19D" w14:textId="77777777" w:rsidR="001D5307" w:rsidRPr="006A5DCA" w:rsidRDefault="001D5307" w:rsidP="0043647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17F5A70" w14:textId="01CACD01" w:rsidR="001D5307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(1,763)</w:t>
            </w:r>
          </w:p>
        </w:tc>
        <w:tc>
          <w:tcPr>
            <w:tcW w:w="270" w:type="dxa"/>
          </w:tcPr>
          <w:p w14:paraId="0DBD2939" w14:textId="77777777" w:rsidR="001D5307" w:rsidRPr="006A5DCA" w:rsidRDefault="001D5307" w:rsidP="0043647B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E31B78" w14:textId="111738A1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1FA18C92" w14:textId="77777777" w:rsidR="001D5307" w:rsidRPr="006A5DCA" w:rsidRDefault="001D5307" w:rsidP="0043647B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39A8130" w14:textId="34EED7E9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295ADCDA" w14:textId="77777777" w:rsidR="001D5307" w:rsidRPr="006A5DCA" w:rsidRDefault="001D5307" w:rsidP="0043647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</w:tcPr>
          <w:p w14:paraId="1DD76130" w14:textId="7CF23D06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(1,763)</w:t>
            </w:r>
          </w:p>
        </w:tc>
      </w:tr>
      <w:tr w:rsidR="001D5307" w:rsidRPr="006A5DCA" w14:paraId="45C89F6D" w14:textId="77777777" w:rsidTr="006143D1">
        <w:trPr>
          <w:trHeight w:val="20"/>
        </w:trPr>
        <w:tc>
          <w:tcPr>
            <w:tcW w:w="2610" w:type="dxa"/>
          </w:tcPr>
          <w:p w14:paraId="1B8D61EA" w14:textId="77777777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450" w:type="dxa"/>
          </w:tcPr>
          <w:p w14:paraId="19F22035" w14:textId="77777777" w:rsidR="001D5307" w:rsidRPr="006A5DCA" w:rsidRDefault="001D5307" w:rsidP="0043647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8CA4EB1" w14:textId="3E942D8D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10,68</w:t>
            </w:r>
            <w:r w:rsidR="00DB2CC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439DA69" w14:textId="77777777" w:rsidR="001D5307" w:rsidRPr="006A5DCA" w:rsidRDefault="001D5307" w:rsidP="0043647B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A7C963B" w14:textId="42E435EE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3,607</w:t>
            </w:r>
          </w:p>
        </w:tc>
        <w:tc>
          <w:tcPr>
            <w:tcW w:w="281" w:type="dxa"/>
          </w:tcPr>
          <w:p w14:paraId="589C3617" w14:textId="77777777" w:rsidR="001D5307" w:rsidRPr="006A5DCA" w:rsidRDefault="001D5307" w:rsidP="0043647B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BD3F654" w14:textId="5EC535E0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0D9DFCE3" w14:textId="77777777" w:rsidR="001D5307" w:rsidRPr="006A5DCA" w:rsidRDefault="001D5307" w:rsidP="0043647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</w:tcPr>
          <w:p w14:paraId="00FB5A6C" w14:textId="200F6B6D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</w:t>
            </w:r>
            <w:r w:rsidR="00245268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1D5307" w:rsidRPr="006A5DCA" w14:paraId="2DE7D487" w14:textId="77777777" w:rsidTr="006143D1">
        <w:trPr>
          <w:trHeight w:val="20"/>
        </w:trPr>
        <w:tc>
          <w:tcPr>
            <w:tcW w:w="2610" w:type="dxa"/>
          </w:tcPr>
          <w:p w14:paraId="3C98E94C" w14:textId="77777777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79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450" w:type="dxa"/>
          </w:tcPr>
          <w:p w14:paraId="513ADF9A" w14:textId="77777777" w:rsidR="001D5307" w:rsidRPr="006A5DCA" w:rsidRDefault="001D5307" w:rsidP="0043647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AA0EC5D" w14:textId="33BAD2CA" w:rsidR="001D5307" w:rsidRPr="005510F2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(490)</w:t>
            </w:r>
          </w:p>
        </w:tc>
        <w:tc>
          <w:tcPr>
            <w:tcW w:w="270" w:type="dxa"/>
          </w:tcPr>
          <w:p w14:paraId="6A988852" w14:textId="77777777" w:rsidR="001D5307" w:rsidRPr="006A5DCA" w:rsidRDefault="001D5307" w:rsidP="0043647B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B29823" w14:textId="6E35BA64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(17,332)</w:t>
            </w:r>
          </w:p>
        </w:tc>
        <w:tc>
          <w:tcPr>
            <w:tcW w:w="281" w:type="dxa"/>
          </w:tcPr>
          <w:p w14:paraId="76837B8F" w14:textId="77777777" w:rsidR="001D5307" w:rsidRPr="006A5DCA" w:rsidRDefault="001D5307" w:rsidP="0043647B">
            <w:pPr>
              <w:pStyle w:val="acctmergecolhdg"/>
              <w:tabs>
                <w:tab w:val="decimal" w:pos="903"/>
                <w:tab w:val="decimal" w:pos="1100"/>
              </w:tabs>
              <w:spacing w:line="240" w:lineRule="atLeast"/>
              <w:ind w:left="-108" w:right="-5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281F1A" w14:textId="4EB0AF83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773DEF8D" w14:textId="77777777" w:rsidR="001D5307" w:rsidRPr="006A5DCA" w:rsidRDefault="001D5307" w:rsidP="0043647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E1BDC86" w14:textId="4C0248A3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(17,822)</w:t>
            </w:r>
          </w:p>
        </w:tc>
      </w:tr>
      <w:tr w:rsidR="001D5307" w:rsidRPr="006A5DCA" w14:paraId="571459E5" w14:textId="77777777" w:rsidTr="006143D1">
        <w:trPr>
          <w:trHeight w:val="20"/>
        </w:trPr>
        <w:tc>
          <w:tcPr>
            <w:tcW w:w="2610" w:type="dxa"/>
            <w:vAlign w:val="bottom"/>
          </w:tcPr>
          <w:p w14:paraId="31D0FC56" w14:textId="56BCD7F8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450" w:type="dxa"/>
          </w:tcPr>
          <w:p w14:paraId="396D390C" w14:textId="77777777" w:rsidR="001D5307" w:rsidRPr="006A5DCA" w:rsidRDefault="001D5307" w:rsidP="0043647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257FA" w14:textId="213571B1" w:rsidR="001D5307" w:rsidRPr="00942CD7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295,450</w:t>
            </w:r>
          </w:p>
        </w:tc>
        <w:tc>
          <w:tcPr>
            <w:tcW w:w="270" w:type="dxa"/>
          </w:tcPr>
          <w:p w14:paraId="5C65EAC2" w14:textId="77777777" w:rsidR="001D5307" w:rsidRPr="006A5DCA" w:rsidRDefault="001D5307" w:rsidP="0043647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059E" w14:textId="12B1E1FA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B2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4,506</w:t>
            </w:r>
          </w:p>
        </w:tc>
        <w:tc>
          <w:tcPr>
            <w:tcW w:w="281" w:type="dxa"/>
          </w:tcPr>
          <w:p w14:paraId="15A062E1" w14:textId="77777777" w:rsidR="001D5307" w:rsidRPr="006A5DCA" w:rsidRDefault="001D5307" w:rsidP="0043647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1B78" w14:textId="6B4A05F6" w:rsidR="001D5307" w:rsidRPr="006A5DCA" w:rsidRDefault="001D5307" w:rsidP="00436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63709A3E" w14:textId="77777777" w:rsidR="001D5307" w:rsidRPr="006A5DCA" w:rsidRDefault="001D5307" w:rsidP="0043647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A1995" w14:textId="0EA96458" w:rsidR="001D5307" w:rsidRPr="006A5DCA" w:rsidRDefault="001D5307" w:rsidP="004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439,956</w:t>
            </w:r>
          </w:p>
        </w:tc>
      </w:tr>
    </w:tbl>
    <w:p w14:paraId="0FCA9262" w14:textId="677E07B6" w:rsidR="008A7FF0" w:rsidRPr="006A5DCA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A7FF0" w:rsidRPr="006A5DCA" w:rsidSect="00D75D71">
          <w:headerReference w:type="default" r:id="rId13"/>
          <w:footerReference w:type="default" r:id="rId14"/>
          <w:pgSz w:w="11909" w:h="16834" w:code="9"/>
          <w:pgMar w:top="691" w:right="1019" w:bottom="576" w:left="1152" w:header="720" w:footer="720" w:gutter="0"/>
          <w:cols w:space="720"/>
        </w:sectPr>
      </w:pPr>
    </w:p>
    <w:p w14:paraId="7C4FA7E6" w14:textId="4DEDF0F4" w:rsidR="0041682E" w:rsidRPr="0033726D" w:rsidRDefault="00A35408" w:rsidP="009F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FF7402" w:rsidRPr="0041682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03507" w:rsidRPr="0041682E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</w:p>
    <w:p w14:paraId="365A3FEB" w14:textId="7E500696" w:rsidR="00E3032B" w:rsidRPr="00B63980" w:rsidRDefault="00E3032B" w:rsidP="00E30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6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411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9"/>
        <w:gridCol w:w="990"/>
        <w:gridCol w:w="184"/>
        <w:gridCol w:w="1076"/>
        <w:gridCol w:w="184"/>
        <w:gridCol w:w="1166"/>
        <w:gridCol w:w="180"/>
        <w:gridCol w:w="1170"/>
        <w:gridCol w:w="184"/>
        <w:gridCol w:w="986"/>
        <w:gridCol w:w="180"/>
        <w:gridCol w:w="1080"/>
        <w:gridCol w:w="180"/>
        <w:gridCol w:w="1080"/>
        <w:gridCol w:w="180"/>
        <w:gridCol w:w="1080"/>
      </w:tblGrid>
      <w:tr w:rsidR="0033726D" w:rsidRPr="00D36939" w14:paraId="495178F3" w14:textId="77777777" w:rsidTr="00C038E1">
        <w:trPr>
          <w:cantSplit/>
        </w:trPr>
        <w:tc>
          <w:tcPr>
            <w:tcW w:w="4219" w:type="dxa"/>
          </w:tcPr>
          <w:p w14:paraId="17283A6E" w14:textId="77777777" w:rsidR="0033726D" w:rsidRPr="00D36939" w:rsidRDefault="0033726D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0" w:type="dxa"/>
            <w:gridSpan w:val="15"/>
            <w:shd w:val="clear" w:color="auto" w:fill="FFFFFF"/>
            <w:vAlign w:val="bottom"/>
          </w:tcPr>
          <w:p w14:paraId="4D336FB6" w14:textId="03FC7C10" w:rsidR="0033726D" w:rsidRPr="00D36939" w:rsidRDefault="0033726D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C00FA" w:rsidRPr="00D36939" w14:paraId="10B1EA1D" w14:textId="77777777" w:rsidTr="00D33EDE">
        <w:trPr>
          <w:cantSplit/>
        </w:trPr>
        <w:tc>
          <w:tcPr>
            <w:tcW w:w="4219" w:type="dxa"/>
          </w:tcPr>
          <w:p w14:paraId="6816AEF9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  <w:shd w:val="clear" w:color="auto" w:fill="FFFFFF"/>
            <w:vAlign w:val="bottom"/>
          </w:tcPr>
          <w:p w14:paraId="49437D11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ส่วนงานเครื่องหมายการค้า</w:t>
            </w:r>
          </w:p>
        </w:tc>
        <w:tc>
          <w:tcPr>
            <w:tcW w:w="184" w:type="dxa"/>
            <w:vAlign w:val="center"/>
          </w:tcPr>
          <w:p w14:paraId="3D21E39F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16" w:type="dxa"/>
            <w:gridSpan w:val="3"/>
            <w:vAlign w:val="center"/>
          </w:tcPr>
          <w:p w14:paraId="58261A8F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ส่วนงานการจัดจำหน่ายสินค้า</w:t>
            </w:r>
          </w:p>
        </w:tc>
        <w:tc>
          <w:tcPr>
            <w:tcW w:w="184" w:type="dxa"/>
            <w:vAlign w:val="center"/>
          </w:tcPr>
          <w:p w14:paraId="48D5CAF2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4CD78E70" w14:textId="77777777" w:rsidR="003C00FA" w:rsidRPr="00D36939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180" w:type="dxa"/>
            <w:vAlign w:val="bottom"/>
          </w:tcPr>
          <w:p w14:paraId="04804771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8416AFB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453C6" w:rsidRPr="00D36939" w14:paraId="4A8B8F31" w14:textId="77777777" w:rsidTr="00D33EDE">
        <w:trPr>
          <w:cantSplit/>
        </w:trPr>
        <w:tc>
          <w:tcPr>
            <w:tcW w:w="4219" w:type="dxa"/>
          </w:tcPr>
          <w:p w14:paraId="146F2697" w14:textId="2B05C298" w:rsidR="00B453C6" w:rsidRPr="00D36939" w:rsidRDefault="00B453C6" w:rsidP="00B453C6">
            <w:pPr>
              <w:shd w:val="clear" w:color="auto" w:fill="FFFFFF"/>
              <w:spacing w:line="240" w:lineRule="auto"/>
              <w:ind w:left="-126" w:right="-79" w:firstLine="185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FFFFFF"/>
          </w:tcPr>
          <w:p w14:paraId="07283059" w14:textId="5B00C361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2569</w:t>
            </w:r>
          </w:p>
        </w:tc>
        <w:tc>
          <w:tcPr>
            <w:tcW w:w="184" w:type="dxa"/>
          </w:tcPr>
          <w:p w14:paraId="2BD3705E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FFFFFF"/>
          </w:tcPr>
          <w:p w14:paraId="698A9C2A" w14:textId="7F780894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184" w:type="dxa"/>
          </w:tcPr>
          <w:p w14:paraId="0595E52E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6285DB18" w14:textId="77FA7A2C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2569</w:t>
            </w:r>
          </w:p>
        </w:tc>
        <w:tc>
          <w:tcPr>
            <w:tcW w:w="180" w:type="dxa"/>
          </w:tcPr>
          <w:p w14:paraId="44330933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4F4CF6D" w14:textId="7B92D264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184" w:type="dxa"/>
          </w:tcPr>
          <w:p w14:paraId="6EC689FF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</w:tcPr>
          <w:p w14:paraId="51A8F026" w14:textId="2899EE60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2569</w:t>
            </w:r>
          </w:p>
        </w:tc>
        <w:tc>
          <w:tcPr>
            <w:tcW w:w="180" w:type="dxa"/>
          </w:tcPr>
          <w:p w14:paraId="5911CD07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AF35C9D" w14:textId="1270973B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0534A910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0467CDD" w14:textId="498304AF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2569</w:t>
            </w:r>
          </w:p>
        </w:tc>
        <w:tc>
          <w:tcPr>
            <w:tcW w:w="180" w:type="dxa"/>
          </w:tcPr>
          <w:p w14:paraId="3B311103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4667B0D" w14:textId="34880CF2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</w:tr>
      <w:tr w:rsidR="003C00FA" w:rsidRPr="00D36939" w14:paraId="3B393A8A" w14:textId="77777777" w:rsidTr="00D33EDE">
        <w:trPr>
          <w:cantSplit/>
        </w:trPr>
        <w:tc>
          <w:tcPr>
            <w:tcW w:w="4219" w:type="dxa"/>
          </w:tcPr>
          <w:p w14:paraId="67013319" w14:textId="77777777" w:rsidR="003C00FA" w:rsidRPr="00D36939" w:rsidRDefault="003C00FA" w:rsidP="003C00FA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0" w:type="dxa"/>
            <w:gridSpan w:val="15"/>
            <w:vAlign w:val="center"/>
          </w:tcPr>
          <w:p w14:paraId="3412404B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453C6" w:rsidRPr="00D36939" w14:paraId="5B99C57A" w14:textId="77777777" w:rsidTr="00D33EDE">
        <w:trPr>
          <w:cantSplit/>
        </w:trPr>
        <w:tc>
          <w:tcPr>
            <w:tcW w:w="4219" w:type="dxa"/>
            <w:vAlign w:val="bottom"/>
          </w:tcPr>
          <w:p w14:paraId="1D8789F1" w14:textId="77777777" w:rsidR="00B453C6" w:rsidRPr="00D36939" w:rsidRDefault="00B453C6" w:rsidP="007E2460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</w:t>
            </w:r>
            <w:r w:rsidRPr="00D36939">
              <w:rPr>
                <w:rFonts w:ascii="Angsana New" w:eastAsia="MS Mincho" w:hAnsi="Angsana New" w:hint="cs"/>
                <w:sz w:val="30"/>
                <w:szCs w:val="30"/>
                <w:cs/>
              </w:rPr>
              <w:t>จาก</w:t>
            </w: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990" w:type="dxa"/>
            <w:vAlign w:val="bottom"/>
          </w:tcPr>
          <w:p w14:paraId="73C392CD" w14:textId="654F43BD" w:rsidR="00B453C6" w:rsidRPr="00AD43F9" w:rsidRDefault="00D9522E" w:rsidP="007E24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2,379,301</w:t>
            </w:r>
          </w:p>
        </w:tc>
        <w:tc>
          <w:tcPr>
            <w:tcW w:w="184" w:type="dxa"/>
            <w:vAlign w:val="bottom"/>
          </w:tcPr>
          <w:p w14:paraId="30E3C1C7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bottom"/>
          </w:tcPr>
          <w:p w14:paraId="2C8DBA26" w14:textId="55113A67" w:rsidR="00B453C6" w:rsidRPr="00186CCF" w:rsidRDefault="00B453C6" w:rsidP="007E24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2,050,758</w:t>
            </w:r>
          </w:p>
        </w:tc>
        <w:tc>
          <w:tcPr>
            <w:tcW w:w="184" w:type="dxa"/>
          </w:tcPr>
          <w:p w14:paraId="542B08E3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200D871" w14:textId="17979825" w:rsidR="00B453C6" w:rsidRPr="00D36939" w:rsidRDefault="00D9522E" w:rsidP="00331F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929,618</w:t>
            </w:r>
          </w:p>
        </w:tc>
        <w:tc>
          <w:tcPr>
            <w:tcW w:w="180" w:type="dxa"/>
          </w:tcPr>
          <w:p w14:paraId="457C10B6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99EFA8" w14:textId="23D4DA2D" w:rsidR="00B453C6" w:rsidRPr="00D36939" w:rsidRDefault="00B453C6" w:rsidP="00331F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1,088,158</w:t>
            </w:r>
          </w:p>
        </w:tc>
        <w:tc>
          <w:tcPr>
            <w:tcW w:w="184" w:type="dxa"/>
          </w:tcPr>
          <w:p w14:paraId="038BDC32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278B2DAD" w14:textId="34F275D6" w:rsidR="00B453C6" w:rsidRPr="00D36939" w:rsidRDefault="00D9522E" w:rsidP="00331F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99,176</w:t>
            </w:r>
          </w:p>
        </w:tc>
        <w:tc>
          <w:tcPr>
            <w:tcW w:w="180" w:type="dxa"/>
          </w:tcPr>
          <w:p w14:paraId="21641294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96B3F" w14:textId="19202A32" w:rsidR="00B453C6" w:rsidRPr="00D36939" w:rsidRDefault="00B453C6" w:rsidP="00331F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68,760</w:t>
            </w:r>
          </w:p>
        </w:tc>
        <w:tc>
          <w:tcPr>
            <w:tcW w:w="180" w:type="dxa"/>
          </w:tcPr>
          <w:p w14:paraId="2B03FB32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C8868D" w14:textId="44990028" w:rsidR="00B453C6" w:rsidRPr="00D36939" w:rsidRDefault="00D9522E" w:rsidP="00331F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3,408,095</w:t>
            </w:r>
          </w:p>
        </w:tc>
        <w:tc>
          <w:tcPr>
            <w:tcW w:w="180" w:type="dxa"/>
          </w:tcPr>
          <w:p w14:paraId="71DEC3CF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ACE52" w14:textId="25AC6FF8" w:rsidR="00B453C6" w:rsidRPr="00D36939" w:rsidRDefault="00B453C6" w:rsidP="00331F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3,207,676</w:t>
            </w:r>
          </w:p>
        </w:tc>
      </w:tr>
      <w:tr w:rsidR="00B453C6" w:rsidRPr="00D36939" w14:paraId="428245D9" w14:textId="77777777" w:rsidTr="00D33EDE">
        <w:trPr>
          <w:cantSplit/>
        </w:trPr>
        <w:tc>
          <w:tcPr>
            <w:tcW w:w="4219" w:type="dxa"/>
            <w:vAlign w:val="bottom"/>
          </w:tcPr>
          <w:p w14:paraId="3539C12C" w14:textId="77777777" w:rsidR="00B453C6" w:rsidRPr="00D36939" w:rsidRDefault="00B453C6" w:rsidP="00B453C6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990" w:type="dxa"/>
          </w:tcPr>
          <w:p w14:paraId="03B48563" w14:textId="640FF639" w:rsidR="00B453C6" w:rsidRPr="00D36939" w:rsidRDefault="00D9522E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7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(68,885)</w:t>
            </w:r>
          </w:p>
        </w:tc>
        <w:tc>
          <w:tcPr>
            <w:tcW w:w="184" w:type="dxa"/>
          </w:tcPr>
          <w:p w14:paraId="3F6DD69F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3CF5951" w14:textId="10FA53EB" w:rsidR="00B453C6" w:rsidRPr="00303995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(66,980)</w:t>
            </w:r>
          </w:p>
        </w:tc>
        <w:tc>
          <w:tcPr>
            <w:tcW w:w="184" w:type="dxa"/>
          </w:tcPr>
          <w:p w14:paraId="74A2642B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4E9CD9E" w14:textId="2DB47A84" w:rsidR="00B453C6" w:rsidRPr="00D36939" w:rsidRDefault="00D9522E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68,885</w:t>
            </w:r>
          </w:p>
        </w:tc>
        <w:tc>
          <w:tcPr>
            <w:tcW w:w="180" w:type="dxa"/>
          </w:tcPr>
          <w:p w14:paraId="6881F3F2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788B0A" w14:textId="37C2A9E5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66,980</w:t>
            </w:r>
          </w:p>
        </w:tc>
        <w:tc>
          <w:tcPr>
            <w:tcW w:w="184" w:type="dxa"/>
          </w:tcPr>
          <w:p w14:paraId="177AEFB4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624A8389" w14:textId="549F56B4" w:rsidR="00B453C6" w:rsidRPr="00D36939" w:rsidRDefault="00D9522E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A512FB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D61CD2" w14:textId="01FF7A3D" w:rsidR="00B453C6" w:rsidRPr="00B040F9" w:rsidRDefault="00B453C6" w:rsidP="00331F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1C84DF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223E05" w14:textId="3CA7D5E6" w:rsidR="00B453C6" w:rsidRPr="00D36939" w:rsidRDefault="00D9522E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4B22BF2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4CAC7F" w14:textId="63504027" w:rsidR="00B453C6" w:rsidRPr="00D36939" w:rsidRDefault="00B453C6" w:rsidP="00331F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B453C6" w:rsidRPr="00D36939" w14:paraId="11A1EDCE" w14:textId="77777777" w:rsidTr="00D33EDE">
        <w:trPr>
          <w:cantSplit/>
        </w:trPr>
        <w:tc>
          <w:tcPr>
            <w:tcW w:w="4219" w:type="dxa"/>
            <w:vAlign w:val="bottom"/>
          </w:tcPr>
          <w:p w14:paraId="1ABE7B23" w14:textId="77777777" w:rsidR="00B453C6" w:rsidRPr="00D36939" w:rsidRDefault="00B453C6" w:rsidP="00B453C6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86B75F" w14:textId="5365CEC2" w:rsidR="00B453C6" w:rsidRPr="00D36939" w:rsidRDefault="00D9522E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1,454</w:t>
            </w:r>
          </w:p>
        </w:tc>
        <w:tc>
          <w:tcPr>
            <w:tcW w:w="184" w:type="dxa"/>
          </w:tcPr>
          <w:p w14:paraId="03358032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683B8FC" w14:textId="6E721152" w:rsidR="00B453C6" w:rsidRPr="00303995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1,459</w:t>
            </w:r>
          </w:p>
        </w:tc>
        <w:tc>
          <w:tcPr>
            <w:tcW w:w="184" w:type="dxa"/>
          </w:tcPr>
          <w:p w14:paraId="765C6593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1B1BAED" w14:textId="7FCCE0D5" w:rsidR="00B453C6" w:rsidRPr="00D36939" w:rsidRDefault="00D9522E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3,600</w:t>
            </w:r>
          </w:p>
        </w:tc>
        <w:tc>
          <w:tcPr>
            <w:tcW w:w="180" w:type="dxa"/>
          </w:tcPr>
          <w:p w14:paraId="2A5D001F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DA7FED" w14:textId="41FC93DA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2,870</w:t>
            </w:r>
          </w:p>
        </w:tc>
        <w:tc>
          <w:tcPr>
            <w:tcW w:w="184" w:type="dxa"/>
          </w:tcPr>
          <w:p w14:paraId="756A78B1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10A51717" w14:textId="7FCE078F" w:rsidR="00B453C6" w:rsidRPr="00D36939" w:rsidRDefault="00D9522E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46</w:t>
            </w:r>
          </w:p>
        </w:tc>
        <w:tc>
          <w:tcPr>
            <w:tcW w:w="180" w:type="dxa"/>
          </w:tcPr>
          <w:p w14:paraId="28737957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02C9FB" w14:textId="410120DF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41</w:t>
            </w:r>
          </w:p>
        </w:tc>
        <w:tc>
          <w:tcPr>
            <w:tcW w:w="180" w:type="dxa"/>
          </w:tcPr>
          <w:p w14:paraId="130B980D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D4D38F" w14:textId="0DC5AA74" w:rsidR="00B453C6" w:rsidRPr="00D36939" w:rsidRDefault="00D9522E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5,100</w:t>
            </w:r>
          </w:p>
        </w:tc>
        <w:tc>
          <w:tcPr>
            <w:tcW w:w="180" w:type="dxa"/>
          </w:tcPr>
          <w:p w14:paraId="05C4EE91" w14:textId="77777777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00ED71" w14:textId="18BA07D0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4,370</w:t>
            </w:r>
          </w:p>
        </w:tc>
      </w:tr>
      <w:tr w:rsidR="00B453C6" w:rsidRPr="00D36939" w14:paraId="7B3700E8" w14:textId="77777777" w:rsidTr="00D33EDE">
        <w:trPr>
          <w:cantSplit/>
        </w:trPr>
        <w:tc>
          <w:tcPr>
            <w:tcW w:w="4219" w:type="dxa"/>
            <w:vAlign w:val="bottom"/>
          </w:tcPr>
          <w:p w14:paraId="0C2CC517" w14:textId="77777777" w:rsidR="00B453C6" w:rsidRPr="004A64EB" w:rsidRDefault="00B453C6" w:rsidP="00B453C6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A64E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รวมรายได้</w:t>
            </w:r>
            <w:r w:rsidRPr="004A64E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91C13F" w14:textId="1635E29E" w:rsidR="00B453C6" w:rsidRPr="00317850" w:rsidRDefault="00D9522E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2,311,8</w:t>
            </w:r>
            <w:r w:rsidR="002327A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84" w:type="dxa"/>
          </w:tcPr>
          <w:p w14:paraId="6EAF6912" w14:textId="7777777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5A5ED9EA" w14:textId="290F6469" w:rsidR="00B453C6" w:rsidRPr="00303995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1,985,237</w:t>
            </w:r>
          </w:p>
        </w:tc>
        <w:tc>
          <w:tcPr>
            <w:tcW w:w="184" w:type="dxa"/>
          </w:tcPr>
          <w:p w14:paraId="03DAC1F3" w14:textId="7777777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7A4F35E1" w14:textId="71DA4522" w:rsidR="00B453C6" w:rsidRPr="00317850" w:rsidRDefault="00D9522E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1,002,103</w:t>
            </w:r>
          </w:p>
        </w:tc>
        <w:tc>
          <w:tcPr>
            <w:tcW w:w="180" w:type="dxa"/>
          </w:tcPr>
          <w:p w14:paraId="4BD2F831" w14:textId="7777777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884896" w14:textId="11C0EDFC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1,158,008</w:t>
            </w:r>
          </w:p>
        </w:tc>
        <w:tc>
          <w:tcPr>
            <w:tcW w:w="184" w:type="dxa"/>
          </w:tcPr>
          <w:p w14:paraId="4255AC10" w14:textId="7777777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6BB6A82B" w14:textId="66A03784" w:rsidR="00B453C6" w:rsidRPr="00317850" w:rsidRDefault="00D9522E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99,22</w:t>
            </w:r>
            <w:r w:rsidR="00D8499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595E68F7" w14:textId="7777777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EDA293" w14:textId="6356D305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68,801</w:t>
            </w:r>
          </w:p>
        </w:tc>
        <w:tc>
          <w:tcPr>
            <w:tcW w:w="180" w:type="dxa"/>
          </w:tcPr>
          <w:p w14:paraId="5882A8E2" w14:textId="7777777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95CAE2" w14:textId="7328EC12" w:rsidR="00B453C6" w:rsidRPr="00317850" w:rsidRDefault="00D9522E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3,413,195</w:t>
            </w:r>
          </w:p>
        </w:tc>
        <w:tc>
          <w:tcPr>
            <w:tcW w:w="180" w:type="dxa"/>
          </w:tcPr>
          <w:p w14:paraId="3894FF58" w14:textId="7777777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149222" w14:textId="33CA82C4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3,212,046</w:t>
            </w:r>
          </w:p>
        </w:tc>
      </w:tr>
      <w:tr w:rsidR="00B453C6" w:rsidRPr="00D36939" w14:paraId="2ABBA07C" w14:textId="77777777" w:rsidTr="00D33EDE">
        <w:trPr>
          <w:cantSplit/>
          <w:trHeight w:val="179"/>
        </w:trPr>
        <w:tc>
          <w:tcPr>
            <w:tcW w:w="4219" w:type="dxa"/>
            <w:vAlign w:val="bottom"/>
          </w:tcPr>
          <w:p w14:paraId="082ACD54" w14:textId="77777777" w:rsidR="00B453C6" w:rsidRPr="005D6EFA" w:rsidRDefault="00B453C6" w:rsidP="00B453C6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D13CB88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2B740D34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14:paraId="1E2B53D7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F3C31AC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434A9A21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007CD91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665E487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DFCF95D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1CF75B53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877406A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1EF045D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987462A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59BA621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F4116FB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F1B709B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</w:tr>
      <w:tr w:rsidR="00B453C6" w:rsidRPr="00D36939" w14:paraId="7BAE25C5" w14:textId="77777777" w:rsidTr="00D33EDE">
        <w:trPr>
          <w:cantSplit/>
        </w:trPr>
        <w:tc>
          <w:tcPr>
            <w:tcW w:w="4219" w:type="dxa"/>
            <w:vAlign w:val="bottom"/>
          </w:tcPr>
          <w:p w14:paraId="7B087508" w14:textId="77777777" w:rsidR="00B453C6" w:rsidRPr="00D36939" w:rsidRDefault="00B453C6" w:rsidP="00B453C6">
            <w:pPr>
              <w:shd w:val="clear" w:color="auto" w:fill="FFFFFF"/>
              <w:spacing w:line="240" w:lineRule="auto"/>
              <w:ind w:right="-79" w:firstLine="5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กำไรตามส่วนงานก่อนภาษีเงินได้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7EB8C2" w14:textId="0AA514FA" w:rsidR="00B453C6" w:rsidRPr="00317850" w:rsidRDefault="00D9522E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773,631</w:t>
            </w:r>
          </w:p>
        </w:tc>
        <w:tc>
          <w:tcPr>
            <w:tcW w:w="184" w:type="dxa"/>
            <w:vAlign w:val="bottom"/>
          </w:tcPr>
          <w:p w14:paraId="2E829FE7" w14:textId="7777777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643D27F3" w14:textId="4E8BE018" w:rsidR="00B453C6" w:rsidRPr="00303995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570,856</w:t>
            </w:r>
          </w:p>
        </w:tc>
        <w:tc>
          <w:tcPr>
            <w:tcW w:w="184" w:type="dxa"/>
            <w:vAlign w:val="bottom"/>
          </w:tcPr>
          <w:p w14:paraId="1932769D" w14:textId="7777777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FFD16A3" w14:textId="6333837E" w:rsidR="00B453C6" w:rsidRPr="00317850" w:rsidRDefault="00D9522E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</w:t>
            </w:r>
            <w:r w:rsidR="007A58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7A58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791</w:t>
            </w:r>
          </w:p>
        </w:tc>
        <w:tc>
          <w:tcPr>
            <w:tcW w:w="180" w:type="dxa"/>
            <w:vAlign w:val="bottom"/>
          </w:tcPr>
          <w:p w14:paraId="6B5A4E7E" w14:textId="7777777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822B77" w14:textId="3176A395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176,206</w:t>
            </w:r>
          </w:p>
        </w:tc>
        <w:tc>
          <w:tcPr>
            <w:tcW w:w="184" w:type="dxa"/>
            <w:vAlign w:val="bottom"/>
          </w:tcPr>
          <w:p w14:paraId="56CA3917" w14:textId="7777777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6FCFE6D" w14:textId="41E24761" w:rsidR="00B453C6" w:rsidRPr="00317850" w:rsidRDefault="00D9522E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36,659</w:t>
            </w:r>
          </w:p>
        </w:tc>
        <w:tc>
          <w:tcPr>
            <w:tcW w:w="180" w:type="dxa"/>
            <w:vAlign w:val="bottom"/>
          </w:tcPr>
          <w:p w14:paraId="52B968A0" w14:textId="7777777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EF917A" w14:textId="14EA46A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24,665</w:t>
            </w:r>
          </w:p>
        </w:tc>
        <w:tc>
          <w:tcPr>
            <w:tcW w:w="180" w:type="dxa"/>
            <w:vAlign w:val="bottom"/>
          </w:tcPr>
          <w:p w14:paraId="5AACB682" w14:textId="7777777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E2741E" w14:textId="695295B1" w:rsidR="00B453C6" w:rsidRPr="00317850" w:rsidRDefault="00D9522E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93</w:t>
            </w:r>
            <w:r w:rsidR="007A58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7A58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081</w:t>
            </w:r>
          </w:p>
        </w:tc>
        <w:tc>
          <w:tcPr>
            <w:tcW w:w="180" w:type="dxa"/>
            <w:vAlign w:val="bottom"/>
          </w:tcPr>
          <w:p w14:paraId="408D630A" w14:textId="7777777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1D3CB2" w14:textId="7B0768A0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771,727</w:t>
            </w:r>
          </w:p>
        </w:tc>
      </w:tr>
      <w:tr w:rsidR="00B453C6" w:rsidRPr="00D36939" w14:paraId="39DA71CA" w14:textId="77777777" w:rsidTr="00D33EDE">
        <w:trPr>
          <w:cantSplit/>
        </w:trPr>
        <w:tc>
          <w:tcPr>
            <w:tcW w:w="4219" w:type="dxa"/>
            <w:vAlign w:val="bottom"/>
          </w:tcPr>
          <w:p w14:paraId="62EBDDBE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A6A083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4C6876F0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5EA7BB9D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63D55B7C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B23A201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710AC0CD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935A67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64000AD7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70ACC9BF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FC496F4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DFDE24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5E59DA33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14CF8A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116AA206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D67F32" w14:textId="77777777" w:rsidR="00B453C6" w:rsidRPr="005D6EFA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</w:tr>
      <w:tr w:rsidR="00B453C6" w:rsidRPr="00D36939" w14:paraId="43CCCB4D" w14:textId="77777777" w:rsidTr="00D33EDE">
        <w:trPr>
          <w:cantSplit/>
        </w:trPr>
        <w:tc>
          <w:tcPr>
            <w:tcW w:w="4219" w:type="dxa"/>
            <w:vAlign w:val="bottom"/>
          </w:tcPr>
          <w:p w14:paraId="0C4C16F2" w14:textId="77777777" w:rsidR="00B453C6" w:rsidRDefault="00B453C6" w:rsidP="00B453C6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5E18FD1B" w14:textId="3C0D5D1A" w:rsidR="00B453C6" w:rsidRPr="00D36939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3"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/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B2E1AD" w14:textId="7A227962" w:rsidR="00B453C6" w:rsidRPr="00317850" w:rsidRDefault="00D9522E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5,844,425</w:t>
            </w:r>
          </w:p>
        </w:tc>
        <w:tc>
          <w:tcPr>
            <w:tcW w:w="184" w:type="dxa"/>
            <w:vAlign w:val="bottom"/>
          </w:tcPr>
          <w:p w14:paraId="0C88A722" w14:textId="7777777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71806B6F" w14:textId="5505E181" w:rsidR="00B453C6" w:rsidRPr="00303995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5,595,558</w:t>
            </w:r>
          </w:p>
        </w:tc>
        <w:tc>
          <w:tcPr>
            <w:tcW w:w="184" w:type="dxa"/>
            <w:vAlign w:val="bottom"/>
          </w:tcPr>
          <w:p w14:paraId="66A68858" w14:textId="7777777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DC97E19" w14:textId="258D3336" w:rsidR="00B453C6" w:rsidRPr="00317850" w:rsidRDefault="00D9522E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1,821,841</w:t>
            </w:r>
          </w:p>
        </w:tc>
        <w:tc>
          <w:tcPr>
            <w:tcW w:w="180" w:type="dxa"/>
            <w:vAlign w:val="bottom"/>
          </w:tcPr>
          <w:p w14:paraId="55F74EA9" w14:textId="7777777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919179" w14:textId="46D1873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1,872,308</w:t>
            </w:r>
          </w:p>
        </w:tc>
        <w:tc>
          <w:tcPr>
            <w:tcW w:w="184" w:type="dxa"/>
            <w:vAlign w:val="bottom"/>
          </w:tcPr>
          <w:p w14:paraId="6A868DE5" w14:textId="7777777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6FE7A36" w14:textId="20D91F78" w:rsidR="00B453C6" w:rsidRPr="00317850" w:rsidRDefault="00D9522E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173,509</w:t>
            </w:r>
          </w:p>
        </w:tc>
        <w:tc>
          <w:tcPr>
            <w:tcW w:w="180" w:type="dxa"/>
            <w:vAlign w:val="bottom"/>
          </w:tcPr>
          <w:p w14:paraId="2BA3324D" w14:textId="7777777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CD6ECB" w14:textId="34314073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126,863</w:t>
            </w:r>
          </w:p>
        </w:tc>
        <w:tc>
          <w:tcPr>
            <w:tcW w:w="180" w:type="dxa"/>
            <w:vAlign w:val="bottom"/>
          </w:tcPr>
          <w:p w14:paraId="1A202BC7" w14:textId="7777777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3C3673" w14:textId="760E6A27" w:rsidR="00B453C6" w:rsidRPr="00317850" w:rsidRDefault="00D9522E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7,839,775</w:t>
            </w:r>
          </w:p>
        </w:tc>
        <w:tc>
          <w:tcPr>
            <w:tcW w:w="180" w:type="dxa"/>
            <w:vAlign w:val="bottom"/>
          </w:tcPr>
          <w:p w14:paraId="2401CCB8" w14:textId="77777777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177ABE" w14:textId="01581461" w:rsidR="00B453C6" w:rsidRPr="00317850" w:rsidRDefault="00B453C6" w:rsidP="00B453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7,594,728</w:t>
            </w:r>
          </w:p>
        </w:tc>
      </w:tr>
    </w:tbl>
    <w:p w14:paraId="4968B63B" w14:textId="7AEBECBC" w:rsidR="0041682E" w:rsidRDefault="0041682E" w:rsidP="00416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5123C6CE" w14:textId="40BDE0F8" w:rsidR="0041682E" w:rsidRPr="005B008C" w:rsidRDefault="0041682E" w:rsidP="00D3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350"/>
          <w:tab w:val="left" w:pos="1530"/>
        </w:tabs>
        <w:spacing w:line="240" w:lineRule="auto"/>
        <w:ind w:left="630" w:hanging="90"/>
        <w:rPr>
          <w:rFonts w:asciiTheme="majorBidi" w:hAnsiTheme="majorBidi" w:cstheme="majorBidi"/>
          <w:sz w:val="30"/>
          <w:szCs w:val="30"/>
        </w:rPr>
        <w:sectPr w:rsidR="0041682E" w:rsidRPr="005B008C" w:rsidSect="003C0F77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กลุ่มบริษัทมีจังหวะเวลาในการรับรู้รายได้ ณ เวลาใดเวลาหนึ่ง</w:t>
      </w:r>
    </w:p>
    <w:p w14:paraId="7168A7EE" w14:textId="77777777" w:rsidR="00164EBE" w:rsidRPr="006A5DCA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</w:rPr>
      </w:pPr>
    </w:p>
    <w:tbl>
      <w:tblPr>
        <w:tblW w:w="94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270"/>
        <w:gridCol w:w="1170"/>
        <w:gridCol w:w="270"/>
        <w:gridCol w:w="1260"/>
      </w:tblGrid>
      <w:tr w:rsidR="003C00FA" w:rsidRPr="0071073B" w14:paraId="0A55A2D6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8690117" w14:textId="77777777" w:rsidR="003C00FA" w:rsidRPr="00EC275B" w:rsidRDefault="003C00FA" w:rsidP="00D33EDE">
            <w:pPr>
              <w:tabs>
                <w:tab w:val="clear" w:pos="227"/>
                <w:tab w:val="clear" w:pos="680"/>
                <w:tab w:val="left" w:pos="252"/>
                <w:tab w:val="left" w:pos="540"/>
              </w:tabs>
              <w:ind w:left="50" w:firstLine="11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รายงาน</w:t>
            </w:r>
            <w:r w:rsidRPr="008C24D8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การกระทบยอดกำไรหรือขาดทุนและสินทรัพย์ตามส่วนงาน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5BC212" w14:textId="77777777" w:rsidR="003C00FA" w:rsidRPr="00B81D01" w:rsidRDefault="003C00FA" w:rsidP="0086426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3109E7" w14:textId="77777777" w:rsidR="003C00FA" w:rsidRPr="0071073B" w:rsidRDefault="003C00FA" w:rsidP="006143D1">
            <w:pPr>
              <w:tabs>
                <w:tab w:val="clear" w:pos="680"/>
                <w:tab w:val="clear" w:pos="2807"/>
                <w:tab w:val="left" w:pos="540"/>
                <w:tab w:val="left" w:pos="2836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1073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4BC4" w:rsidRPr="00EC275B" w14:paraId="264E61C0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2549CE6" w14:textId="2882944C" w:rsidR="00104BC4" w:rsidRPr="00EC275B" w:rsidRDefault="00104BC4" w:rsidP="00DF08B1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สามเดือน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13DD06" w14:textId="77777777" w:rsidR="00104BC4" w:rsidRPr="00EC275B" w:rsidRDefault="00104BC4" w:rsidP="00104BC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13153C" w14:textId="49A92F87" w:rsidR="00104BC4" w:rsidRPr="00EC275B" w:rsidRDefault="00104BC4" w:rsidP="00104BC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226169" w14:textId="77777777" w:rsidR="00104BC4" w:rsidRPr="00EC275B" w:rsidRDefault="00104BC4" w:rsidP="00104BC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FFBEFB" w14:textId="092A38FD" w:rsidR="00104BC4" w:rsidRPr="00EC275B" w:rsidRDefault="00104BC4" w:rsidP="00104BC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</w:tr>
      <w:tr w:rsidR="00104BC4" w14:paraId="41C39048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808CFEE" w14:textId="77777777" w:rsidR="00104BC4" w:rsidRPr="00EC275B" w:rsidRDefault="00104BC4" w:rsidP="00104BC4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1D9461" w14:textId="77777777" w:rsidR="00104BC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D252EA" w14:textId="77777777" w:rsidR="00104BC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4BC4" w:rsidRPr="0007345B" w14:paraId="5C1195EE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682F99E" w14:textId="77777777" w:rsidR="00104BC4" w:rsidRPr="00EC275B" w:rsidRDefault="00104BC4" w:rsidP="00104BC4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AEE59B" w14:textId="77777777" w:rsidR="00104BC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AB68E3" w14:textId="0415E2B2" w:rsidR="00104BC4" w:rsidRPr="0079083A" w:rsidRDefault="00D9522E" w:rsidP="002C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93</w:t>
            </w:r>
            <w:r w:rsidR="002C6EC9">
              <w:rPr>
                <w:rFonts w:ascii="Angsana New" w:eastAsia="MS Mincho" w:hAnsi="Angsana New"/>
                <w:sz w:val="30"/>
                <w:szCs w:val="30"/>
              </w:rPr>
              <w:t>3,081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3B6CA" w14:textId="77777777" w:rsidR="00104BC4" w:rsidRPr="0079083A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E833A1" w14:textId="11F1C917" w:rsidR="00104BC4" w:rsidRPr="0007345B" w:rsidRDefault="00104BC4" w:rsidP="00DF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771,727</w:t>
            </w:r>
          </w:p>
        </w:tc>
      </w:tr>
      <w:tr w:rsidR="00104BC4" w:rsidRPr="0007345B" w14:paraId="4B57D9BD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9B1C1C6" w14:textId="77777777" w:rsidR="00104BC4" w:rsidRPr="00EC275B" w:rsidRDefault="00104BC4" w:rsidP="00104BC4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639B81" w14:textId="77777777" w:rsidR="00104BC4" w:rsidRPr="00EC275B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15DC9" w14:textId="77777777" w:rsidR="00104BC4" w:rsidRPr="00A46026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87AB28" w14:textId="77777777" w:rsidR="00104BC4" w:rsidRPr="00A46026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DEDC9" w14:textId="77777777" w:rsidR="00104BC4" w:rsidRPr="0007345B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104BC4" w:rsidRPr="0007345B" w14:paraId="60F4841B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448F777" w14:textId="77777777" w:rsidR="00104BC4" w:rsidRPr="00EC275B" w:rsidRDefault="00104BC4" w:rsidP="00104BC4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A4580" w14:textId="77777777" w:rsidR="00104BC4" w:rsidRPr="00EC275B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594553" w14:textId="77777777" w:rsidR="00104BC4" w:rsidRPr="00EC275B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54484" w14:textId="77777777" w:rsidR="00104BC4" w:rsidRPr="00EC275B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E23ABE" w14:textId="77777777" w:rsidR="00104BC4" w:rsidRPr="0007345B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</w:p>
        </w:tc>
      </w:tr>
      <w:tr w:rsidR="00104BC4" w:rsidRPr="0007345B" w14:paraId="3542723D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F7CEE08" w14:textId="77777777" w:rsidR="00104BC4" w:rsidRPr="00EC275B" w:rsidRDefault="00104BC4" w:rsidP="00104BC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firstLine="36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C463CD" w14:textId="77777777" w:rsidR="00104BC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358079" w14:textId="175964FF" w:rsidR="00104BC4" w:rsidRPr="00DD3CE3" w:rsidRDefault="00D9522E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C6EC9">
              <w:rPr>
                <w:rFonts w:ascii="Angsana New" w:hAnsi="Angsana New"/>
                <w:sz w:val="30"/>
                <w:szCs w:val="30"/>
              </w:rPr>
              <w:t>127,214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8E62FF" w14:textId="77777777" w:rsidR="00104BC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789D97" w14:textId="03BC352D" w:rsidR="00104BC4" w:rsidRPr="0007345B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(86,916)</w:t>
            </w:r>
          </w:p>
        </w:tc>
      </w:tr>
      <w:tr w:rsidR="00104BC4" w:rsidRPr="0007345B" w14:paraId="27E9A0A4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1255378" w14:textId="77777777" w:rsidR="00104BC4" w:rsidRPr="00EC275B" w:rsidRDefault="00104BC4" w:rsidP="00104BC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FFFD1C" w14:textId="77777777" w:rsidR="00104BC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9DDED5" w14:textId="3CF1DC9D" w:rsidR="00104BC4" w:rsidRPr="00DD3CE3" w:rsidRDefault="00D9522E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00FB1">
              <w:rPr>
                <w:rFonts w:ascii="Angsana New" w:hAnsi="Angsana New"/>
                <w:sz w:val="30"/>
                <w:szCs w:val="30"/>
              </w:rPr>
              <w:t>66,600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7A6C0B" w14:textId="77777777" w:rsidR="00104BC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8FB398" w14:textId="6650AD34" w:rsidR="00104BC4" w:rsidRPr="0007345B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(70,637)</w:t>
            </w:r>
          </w:p>
        </w:tc>
      </w:tr>
      <w:tr w:rsidR="00104BC4" w:rsidRPr="00001DEA" w14:paraId="14F5526C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48C485ED" w14:textId="77777777" w:rsidR="00104BC4" w:rsidRPr="00EC275B" w:rsidRDefault="00104BC4" w:rsidP="00104BC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52A07A" w14:textId="77777777" w:rsidR="00104BC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E337D2" w14:textId="45E061AB" w:rsidR="00104BC4" w:rsidRPr="00DD3CE3" w:rsidRDefault="00D9522E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(14,835)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E1426A" w14:textId="77777777" w:rsidR="00104BC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BDAF27" w14:textId="40118406" w:rsidR="00104BC4" w:rsidRPr="00001DEA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(8,997)</w:t>
            </w:r>
          </w:p>
        </w:tc>
      </w:tr>
      <w:tr w:rsidR="00104BC4" w:rsidRPr="0007345B" w14:paraId="1458AF98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267B867" w14:textId="77777777" w:rsidR="00104BC4" w:rsidRPr="00EC275B" w:rsidRDefault="00104BC4" w:rsidP="00104BC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19FF9E" w14:textId="77777777" w:rsidR="00104BC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700CB8" w14:textId="4C0FBFBA" w:rsidR="00104BC4" w:rsidRPr="00DD3CE3" w:rsidRDefault="00D9522E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A4AAC9" w14:textId="77777777" w:rsidR="00104BC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38D538" w14:textId="7B02B5BD" w:rsidR="00104BC4" w:rsidRPr="0007345B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17,631</w:t>
            </w:r>
          </w:p>
        </w:tc>
      </w:tr>
      <w:tr w:rsidR="00104BC4" w:rsidRPr="0007345B" w14:paraId="2CC8AB8D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9552393" w14:textId="77777777" w:rsidR="00104BC4" w:rsidRPr="00EC275B" w:rsidRDefault="00104BC4" w:rsidP="00104BC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429193" w14:textId="77777777" w:rsidR="00104BC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D77FB5" w14:textId="133B1DE9" w:rsidR="00104BC4" w:rsidRPr="00DD3CE3" w:rsidRDefault="00D9522E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4B0B48" w14:textId="77777777" w:rsidR="00104BC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FCC2C3" w14:textId="32031284" w:rsidR="00104BC4" w:rsidRPr="0007345B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</w:tr>
      <w:tr w:rsidR="00104BC4" w:rsidRPr="0007345B" w14:paraId="518164E0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96A0B9A" w14:textId="583369BE" w:rsidR="00104BC4" w:rsidRPr="00EC275B" w:rsidRDefault="00E11A0E" w:rsidP="00104BC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104BC4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104BC4" w:rsidRPr="004C029B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  <w:r w:rsidR="00104BC4" w:rsidRPr="004C029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4BE271" w14:textId="77777777" w:rsidR="00104BC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3AFE8A" w14:textId="5DF7373A" w:rsidR="00104BC4" w:rsidRPr="00DD3CE3" w:rsidRDefault="00D9522E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43C6C7" w14:textId="77777777" w:rsidR="00104BC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2DA78B" w14:textId="3AEA195C" w:rsidR="00104BC4" w:rsidRPr="0007345B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(90,924)</w:t>
            </w:r>
          </w:p>
        </w:tc>
      </w:tr>
      <w:tr w:rsidR="00104BC4" w:rsidRPr="0007345B" w14:paraId="6CE0E63A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C07B612" w14:textId="23A68BB7" w:rsidR="00104BC4" w:rsidRPr="00EC275B" w:rsidRDefault="00104BC4" w:rsidP="00104BC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</w:rPr>
            </w:pP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จากการร่วมค้า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E0C26D" w14:textId="77777777" w:rsidR="00104BC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8FD366" w14:textId="3A3592CD" w:rsidR="00104BC4" w:rsidRPr="00DD3CE3" w:rsidRDefault="00D9522E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(7,377)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ADB704" w14:textId="77777777" w:rsidR="00104BC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52C873" w14:textId="41DBBC3B" w:rsidR="00104BC4" w:rsidRPr="0007345B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(63)</w:t>
            </w:r>
          </w:p>
        </w:tc>
      </w:tr>
      <w:tr w:rsidR="00104BC4" w:rsidRPr="0007345B" w14:paraId="37E1DAAB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AED220E" w14:textId="77777777" w:rsidR="00104BC4" w:rsidRPr="00EC275B" w:rsidRDefault="00104BC4" w:rsidP="00104BC4">
            <w:pPr>
              <w:tabs>
                <w:tab w:val="clear" w:pos="454"/>
                <w:tab w:val="clear" w:pos="680"/>
                <w:tab w:val="clear" w:pos="6549"/>
                <w:tab w:val="left" w:pos="360"/>
                <w:tab w:val="left" w:pos="540"/>
                <w:tab w:val="left" w:pos="6484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40249D" w14:textId="77777777" w:rsidR="00104BC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97759" w14:textId="7C8DD55E" w:rsidR="00104BC4" w:rsidRPr="00DD3CE3" w:rsidRDefault="00D9522E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(175,277)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F462C8" w14:textId="77777777" w:rsidR="00104BC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E5725" w14:textId="25D10D29" w:rsidR="00104BC4" w:rsidRPr="0007345B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(83,065)</w:t>
            </w:r>
          </w:p>
        </w:tc>
      </w:tr>
      <w:tr w:rsidR="00104BC4" w:rsidRPr="0007345B" w14:paraId="5D697BD5" w14:textId="77777777" w:rsidTr="006143D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E8E9CBF" w14:textId="77777777" w:rsidR="00104BC4" w:rsidRPr="00EC275B" w:rsidRDefault="00104BC4" w:rsidP="00104BC4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20484A" w14:textId="77777777" w:rsidR="00104BC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2374B" w14:textId="683F7E9E" w:rsidR="00104BC4" w:rsidRPr="00A91120" w:rsidRDefault="00D9522E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604,599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900E31" w14:textId="77777777" w:rsidR="00104BC4" w:rsidRPr="00A91120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7D2E65" w14:textId="5FF29CAF" w:rsidR="00104BC4" w:rsidRPr="0007345B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E58BA"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  <w:r w:rsidRPr="007E58B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,880</w:t>
            </w:r>
          </w:p>
        </w:tc>
      </w:tr>
    </w:tbl>
    <w:p w14:paraId="1993DBEE" w14:textId="77777777" w:rsidR="003C00FA" w:rsidRPr="003C00FA" w:rsidRDefault="003C00FA" w:rsidP="00E30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270"/>
        <w:gridCol w:w="1260"/>
        <w:gridCol w:w="270"/>
        <w:gridCol w:w="1260"/>
      </w:tblGrid>
      <w:tr w:rsidR="00B63855" w:rsidRPr="006A5DCA" w14:paraId="1EC8497F" w14:textId="77777777" w:rsidTr="006143D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2B549B2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D919D1" w14:textId="77777777" w:rsidR="00B63855" w:rsidRPr="00AD1695" w:rsidRDefault="00B63855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193EFA" w14:textId="77777777" w:rsidR="00104BC4" w:rsidRPr="006A5DCA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16C02CD6" w14:textId="7591C4F9" w:rsidR="0031095C" w:rsidRPr="006A5DCA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4D346" w14:textId="77777777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9014D9" w14:textId="77777777" w:rsidR="0031095C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3AA13D9" w14:textId="78E35064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63855" w:rsidRPr="006A5DCA" w14:paraId="2D7BDDEC" w14:textId="77777777" w:rsidTr="006143D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04B84291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DE5559" w14:textId="77777777" w:rsidR="00B63855" w:rsidRPr="00AD1695" w:rsidRDefault="00B63855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7CF24E" w14:textId="0F246F4C" w:rsidR="00B63855" w:rsidRPr="006A5DCA" w:rsidRDefault="00075D39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4BC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84BF0" w14:textId="77777777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361977" w14:textId="221610AA" w:rsidR="00B63855" w:rsidRPr="006A5DCA" w:rsidRDefault="00075D39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4BC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63855" w:rsidRPr="006A5DCA" w14:paraId="3844DDB3" w14:textId="77777777" w:rsidTr="006143D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03FD6B99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157D49" w14:textId="77777777" w:rsidR="00B63855" w:rsidRPr="00AD1695" w:rsidRDefault="00B63855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435E8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95C" w:rsidRPr="006A5DCA" w14:paraId="54D64CCC" w14:textId="77777777" w:rsidTr="006143D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04045B1F" w14:textId="0C5B96C6" w:rsidR="0031095C" w:rsidRPr="006A5DCA" w:rsidRDefault="0031095C" w:rsidP="005D0CB6">
            <w:pPr>
              <w:tabs>
                <w:tab w:val="clear" w:pos="680"/>
                <w:tab w:val="left" w:pos="540"/>
              </w:tabs>
              <w:ind w:left="70" w:firstLine="1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2876B9" w14:textId="77777777" w:rsidR="0031095C" w:rsidRPr="00AD1695" w:rsidRDefault="0031095C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5F7577" w14:textId="77777777" w:rsidR="0031095C" w:rsidRPr="00EA3D0D" w:rsidRDefault="0031095C" w:rsidP="00EA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2A4366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6892D8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4BC4" w:rsidRPr="006A5DCA" w14:paraId="3611F1E7" w14:textId="77777777" w:rsidTr="006143D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B061F1F" w14:textId="30B3D145" w:rsidR="00104BC4" w:rsidRPr="00C50E2E" w:rsidRDefault="00104BC4" w:rsidP="00104BC4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E4B13E" w14:textId="77777777" w:rsidR="00104BC4" w:rsidRPr="00AD1695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706E36" w14:textId="66E95CD2" w:rsidR="00104BC4" w:rsidRPr="007E58BA" w:rsidRDefault="00D9522E" w:rsidP="00DF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7,839,775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4113E4" w14:textId="77777777" w:rsidR="00104BC4" w:rsidRPr="006A5DCA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4D87D" w14:textId="631C2DD0" w:rsidR="00104BC4" w:rsidRPr="00605C74" w:rsidRDefault="00104BC4" w:rsidP="00DF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7,594,728</w:t>
            </w:r>
          </w:p>
        </w:tc>
      </w:tr>
      <w:tr w:rsidR="00104BC4" w:rsidRPr="006A5DCA" w14:paraId="2374BDE6" w14:textId="77777777" w:rsidTr="006143D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00372414" w14:textId="7D700567" w:rsidR="00104BC4" w:rsidRPr="00C50E2E" w:rsidRDefault="00104BC4" w:rsidP="00104BC4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6FB488" w14:textId="77777777" w:rsidR="00104BC4" w:rsidRPr="00AD1695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DB81F" w14:textId="219AD3EF" w:rsidR="00104BC4" w:rsidRPr="007E58BA" w:rsidRDefault="00D9522E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8,189,917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D6902" w14:textId="77777777" w:rsidR="00104BC4" w:rsidRPr="006A5DCA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2535C" w14:textId="4B167182" w:rsidR="00104BC4" w:rsidRPr="00605C74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8,164,515</w:t>
            </w:r>
          </w:p>
        </w:tc>
      </w:tr>
      <w:tr w:rsidR="00104BC4" w:rsidRPr="006A5DCA" w14:paraId="41049DDE" w14:textId="77777777" w:rsidTr="006143D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7CB1A61" w14:textId="4D8C293E" w:rsidR="00104BC4" w:rsidRPr="000C7DA1" w:rsidRDefault="00104BC4" w:rsidP="00104BC4">
            <w:pPr>
              <w:tabs>
                <w:tab w:val="clear" w:pos="680"/>
                <w:tab w:val="left" w:pos="540"/>
              </w:tabs>
              <w:ind w:left="70" w:firstLine="1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C7DA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</w:t>
            </w:r>
            <w:r w:rsidRPr="000C7D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BFDFCC" w14:textId="77777777" w:rsidR="00104BC4" w:rsidRPr="00AD1695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93F72" w14:textId="4BC14407" w:rsidR="00104BC4" w:rsidRPr="007E58BA" w:rsidRDefault="00D9522E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16,029,692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3C3F0" w14:textId="77777777" w:rsidR="00104BC4" w:rsidRPr="006A5DCA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80D1FD" w14:textId="370D661D" w:rsidR="00104BC4" w:rsidRPr="007E58BA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15,759,243</w:t>
            </w:r>
          </w:p>
        </w:tc>
      </w:tr>
      <w:tr w:rsidR="00104BC4" w:rsidRPr="006A5DCA" w14:paraId="7234DD21" w14:textId="77777777" w:rsidTr="006143D1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126206EE" w14:textId="77777777" w:rsidR="00104BC4" w:rsidRPr="006A5DCA" w:rsidRDefault="00104BC4" w:rsidP="00104BC4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08737" w14:textId="77777777" w:rsidR="00104BC4" w:rsidRPr="00AD1695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403001" w14:textId="77777777" w:rsidR="00104BC4" w:rsidRPr="006A5DCA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7E8D33" w14:textId="77777777" w:rsidR="00104BC4" w:rsidRPr="006A5DCA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FBBAAA" w14:textId="77777777" w:rsidR="00104BC4" w:rsidRPr="006A5DCA" w:rsidRDefault="00104BC4" w:rsidP="001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89BC7D5" w14:textId="77777777" w:rsidR="00AA6AED" w:rsidRPr="006A5DCA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D8BF2B2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6A5DCA">
        <w:rPr>
          <w:rFonts w:asciiTheme="majorBidi" w:hAnsiTheme="majorBidi" w:cstheme="majorBidi"/>
          <w:sz w:val="30"/>
          <w:szCs w:val="30"/>
        </w:rPr>
        <w:br w:type="page"/>
      </w:r>
    </w:p>
    <w:p w14:paraId="6D651925" w14:textId="3C1AEEFE" w:rsidR="00813EAE" w:rsidRPr="006A5DCA" w:rsidRDefault="00A35408" w:rsidP="00E6654A">
      <w:pPr>
        <w:pStyle w:val="Heading5"/>
        <w:tabs>
          <w:tab w:val="left" w:pos="540"/>
        </w:tabs>
        <w:spacing w:line="240" w:lineRule="auto"/>
        <w:ind w:left="630" w:hanging="63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="002726A8" w:rsidRPr="006A5DCA">
        <w:rPr>
          <w:rFonts w:asciiTheme="majorBidi" w:hAnsiTheme="majorBidi" w:cstheme="majorBidi"/>
          <w:sz w:val="30"/>
          <w:szCs w:val="30"/>
          <w:lang w:val="en-US"/>
        </w:rPr>
        <w:tab/>
      </w:r>
      <w:r w:rsidR="00734C15" w:rsidRPr="006A5DCA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5A8286F1" w14:textId="77777777" w:rsidR="00F613D7" w:rsidRPr="00001092" w:rsidRDefault="00F613D7" w:rsidP="002A437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5C7FB7F8" w14:textId="562EE26E" w:rsidR="009F7C16" w:rsidRPr="006A5DCA" w:rsidRDefault="009F7C16" w:rsidP="005A63E7">
      <w:pPr>
        <w:pStyle w:val="a"/>
        <w:tabs>
          <w:tab w:val="clear" w:pos="1080"/>
          <w:tab w:val="left" w:pos="630"/>
        </w:tabs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6A5DCA">
        <w:rPr>
          <w:rFonts w:asciiTheme="majorBidi" w:hAnsiTheme="majorBidi" w:cstheme="majorBidi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4BA0C44F" w14:textId="77777777" w:rsidR="00E3032B" w:rsidRPr="00001092" w:rsidRDefault="00E3032B" w:rsidP="00E3032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tbl>
      <w:tblPr>
        <w:tblW w:w="945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170"/>
        <w:gridCol w:w="270"/>
        <w:gridCol w:w="1170"/>
        <w:gridCol w:w="180"/>
        <w:gridCol w:w="1080"/>
      </w:tblGrid>
      <w:tr w:rsidR="003C00FA" w:rsidRPr="00471937" w14:paraId="6EC04A23" w14:textId="77777777" w:rsidTr="006143D1">
        <w:trPr>
          <w:cantSplit/>
          <w:trHeight w:hRule="exact" w:val="389"/>
        </w:trPr>
        <w:tc>
          <w:tcPr>
            <w:tcW w:w="4230" w:type="dxa"/>
          </w:tcPr>
          <w:p w14:paraId="3037E52A" w14:textId="77777777" w:rsidR="003C00FA" w:rsidRPr="003C00FA" w:rsidRDefault="003C00FA" w:rsidP="00E6654A">
            <w:pPr>
              <w:tabs>
                <w:tab w:val="clear" w:pos="227"/>
                <w:tab w:val="clear" w:pos="3515"/>
                <w:tab w:val="left" w:pos="194"/>
              </w:tabs>
              <w:ind w:left="91" w:right="-259" w:hanging="9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2011F91" w14:textId="77777777" w:rsidR="003C00FA" w:rsidRPr="003C00FA" w:rsidRDefault="003C00FA" w:rsidP="006143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2" w:right="-108" w:firstLine="64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24D5B8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027B7BA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4B22" w:rsidRPr="00471937" w14:paraId="2D481C78" w14:textId="77777777" w:rsidTr="006143D1">
        <w:trPr>
          <w:cantSplit/>
          <w:trHeight w:hRule="exact" w:val="389"/>
        </w:trPr>
        <w:tc>
          <w:tcPr>
            <w:tcW w:w="4230" w:type="dxa"/>
          </w:tcPr>
          <w:p w14:paraId="61E90C4F" w14:textId="092CD9AE" w:rsidR="00B94B22" w:rsidRPr="003C00FA" w:rsidRDefault="00B94B22" w:rsidP="00B94B2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71937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5E7AA4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03DE2475" w14:textId="336708E2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7C29506D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FF6114" w14:textId="7DEE0B86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270" w:type="dxa"/>
          </w:tcPr>
          <w:p w14:paraId="7B3C234A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2C4B8" w14:textId="4BE8926A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49E1A3FB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CA58E" w14:textId="7655394A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2568</w:t>
            </w:r>
          </w:p>
        </w:tc>
      </w:tr>
      <w:tr w:rsidR="00B94B22" w14:paraId="4F324055" w14:textId="77777777" w:rsidTr="006143D1">
        <w:trPr>
          <w:cantSplit/>
          <w:trHeight w:hRule="exact" w:val="389"/>
        </w:trPr>
        <w:tc>
          <w:tcPr>
            <w:tcW w:w="4230" w:type="dxa"/>
          </w:tcPr>
          <w:p w14:paraId="4278E004" w14:textId="77777777" w:rsidR="00B94B22" w:rsidRPr="003C00FA" w:rsidRDefault="00B94B22" w:rsidP="00B94B2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7B0A24CA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3C00FA">
              <w:rPr>
                <w:rFonts w:asciiTheme="majorBidi" w:eastAsia="MS Mincho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3C00FA">
              <w:rPr>
                <w:rFonts w:asciiTheme="majorBidi" w:eastAsia="MS Mincho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B94B22" w:rsidRPr="00471937" w14:paraId="29C94322" w14:textId="77777777" w:rsidTr="006143D1">
        <w:trPr>
          <w:cantSplit/>
          <w:trHeight w:hRule="exact" w:val="389"/>
        </w:trPr>
        <w:tc>
          <w:tcPr>
            <w:tcW w:w="4230" w:type="dxa"/>
          </w:tcPr>
          <w:p w14:paraId="55DAECE5" w14:textId="77777777" w:rsidR="00B94B22" w:rsidRPr="003C00FA" w:rsidRDefault="00B94B22" w:rsidP="00B94B2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3C00FA"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  <w:t>ภาษี</w:t>
            </w:r>
            <w:r w:rsidRPr="003C00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เงินได้ของงวดปัจจุบัน</w:t>
            </w:r>
          </w:p>
        </w:tc>
        <w:tc>
          <w:tcPr>
            <w:tcW w:w="1170" w:type="dxa"/>
          </w:tcPr>
          <w:p w14:paraId="1BDF6AFB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17E936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5AA823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139A7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A3DADEF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B4683D1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B3BA22C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94B22" w:rsidRPr="00471937" w14:paraId="2A3058D2" w14:textId="77777777" w:rsidTr="006143D1">
        <w:trPr>
          <w:cantSplit/>
          <w:trHeight w:hRule="exact" w:val="389"/>
        </w:trPr>
        <w:tc>
          <w:tcPr>
            <w:tcW w:w="4230" w:type="dxa"/>
          </w:tcPr>
          <w:p w14:paraId="29213E54" w14:textId="77777777" w:rsidR="00B94B22" w:rsidRPr="003C00FA" w:rsidRDefault="00B94B22" w:rsidP="00B94B2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1170" w:type="dxa"/>
          </w:tcPr>
          <w:p w14:paraId="4EAD3733" w14:textId="505B8FF7" w:rsidR="00B94B22" w:rsidRPr="003C00FA" w:rsidRDefault="00D9522E" w:rsidP="00DF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185,777</w:t>
            </w:r>
          </w:p>
        </w:tc>
        <w:tc>
          <w:tcPr>
            <w:tcW w:w="180" w:type="dxa"/>
          </w:tcPr>
          <w:p w14:paraId="662B8427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E79CA33" w14:textId="752EF9A7" w:rsidR="00B94B22" w:rsidRPr="003C00FA" w:rsidRDefault="00B94B22" w:rsidP="00DF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102,558</w:t>
            </w:r>
          </w:p>
        </w:tc>
        <w:tc>
          <w:tcPr>
            <w:tcW w:w="270" w:type="dxa"/>
          </w:tcPr>
          <w:p w14:paraId="114ECDF0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73F27A3" w14:textId="57953122" w:rsidR="00B94B22" w:rsidRPr="003C00FA" w:rsidRDefault="00D9522E" w:rsidP="00DF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98,598</w:t>
            </w:r>
          </w:p>
        </w:tc>
        <w:tc>
          <w:tcPr>
            <w:tcW w:w="180" w:type="dxa"/>
          </w:tcPr>
          <w:p w14:paraId="6CE05B93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625FB8D" w14:textId="2227EFF0" w:rsidR="00B94B22" w:rsidRPr="003C00FA" w:rsidRDefault="00B94B22" w:rsidP="00DF0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41,452</w:t>
            </w:r>
          </w:p>
        </w:tc>
      </w:tr>
      <w:tr w:rsidR="00B94B22" w:rsidRPr="008575C0" w14:paraId="52C50830" w14:textId="77777777" w:rsidTr="006143D1">
        <w:trPr>
          <w:cantSplit/>
          <w:trHeight w:hRule="exact" w:val="389"/>
        </w:trPr>
        <w:tc>
          <w:tcPr>
            <w:tcW w:w="4230" w:type="dxa"/>
          </w:tcPr>
          <w:p w14:paraId="1BCC28DD" w14:textId="13A1E1D9" w:rsidR="00B94B22" w:rsidRPr="003C00FA" w:rsidRDefault="00B94B22" w:rsidP="00B94B2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C00FA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Pr="003C00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00F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3C00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00FA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747655" w14:textId="63AEE53F" w:rsidR="00B94B22" w:rsidRPr="003C00FA" w:rsidRDefault="00D9522E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1,921</w:t>
            </w:r>
          </w:p>
        </w:tc>
        <w:tc>
          <w:tcPr>
            <w:tcW w:w="180" w:type="dxa"/>
          </w:tcPr>
          <w:p w14:paraId="67EC5C37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9AA9CE" w14:textId="262C720E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1,405</w:t>
            </w:r>
          </w:p>
        </w:tc>
        <w:tc>
          <w:tcPr>
            <w:tcW w:w="270" w:type="dxa"/>
          </w:tcPr>
          <w:p w14:paraId="55713F64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99CD65" w14:textId="118AC63D" w:rsidR="00B94B22" w:rsidRPr="003C00FA" w:rsidRDefault="00D9522E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699560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945D1E" w14:textId="712C811B" w:rsidR="00B94B22" w:rsidRPr="003C00FA" w:rsidRDefault="00B94B22" w:rsidP="00DF08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B94B22" w:rsidRPr="00AB7476" w14:paraId="60F7D0A1" w14:textId="77777777" w:rsidTr="006143D1">
        <w:trPr>
          <w:cantSplit/>
          <w:trHeight w:hRule="exact" w:val="389"/>
        </w:trPr>
        <w:tc>
          <w:tcPr>
            <w:tcW w:w="4230" w:type="dxa"/>
          </w:tcPr>
          <w:p w14:paraId="6BD7ED6E" w14:textId="77777777" w:rsidR="00B94B22" w:rsidRPr="003C00FA" w:rsidRDefault="00B94B22" w:rsidP="00B94B22">
            <w:pPr>
              <w:ind w:firstLine="184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82B726" w14:textId="479D9F04" w:rsidR="00B94B22" w:rsidRPr="003C00FA" w:rsidRDefault="00D9522E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187,698</w:t>
            </w:r>
          </w:p>
        </w:tc>
        <w:tc>
          <w:tcPr>
            <w:tcW w:w="180" w:type="dxa"/>
          </w:tcPr>
          <w:p w14:paraId="7DB9042B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E1DDE2" w14:textId="12205CA1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103,963</w:t>
            </w:r>
          </w:p>
        </w:tc>
        <w:tc>
          <w:tcPr>
            <w:tcW w:w="270" w:type="dxa"/>
          </w:tcPr>
          <w:p w14:paraId="1D09EF1C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26CE01" w14:textId="13E3C052" w:rsidR="00B94B22" w:rsidRPr="003C00FA" w:rsidRDefault="00D9522E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sz w:val="30"/>
                <w:szCs w:val="30"/>
              </w:rPr>
              <w:t>98,598</w:t>
            </w:r>
          </w:p>
        </w:tc>
        <w:tc>
          <w:tcPr>
            <w:tcW w:w="180" w:type="dxa"/>
          </w:tcPr>
          <w:p w14:paraId="68B9C51E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CBF80D" w14:textId="5361EE7B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</w:rPr>
              <w:t>41,452</w:t>
            </w:r>
          </w:p>
        </w:tc>
      </w:tr>
      <w:tr w:rsidR="00B94B22" w:rsidRPr="008575C0" w14:paraId="5A6A3E44" w14:textId="77777777" w:rsidTr="006143D1">
        <w:trPr>
          <w:cantSplit/>
          <w:trHeight w:hRule="exact" w:val="389"/>
        </w:trPr>
        <w:tc>
          <w:tcPr>
            <w:tcW w:w="4230" w:type="dxa"/>
          </w:tcPr>
          <w:p w14:paraId="1E0B9C63" w14:textId="77777777" w:rsidR="00B94B22" w:rsidRPr="003C00FA" w:rsidRDefault="00B94B22" w:rsidP="00B94B2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3C00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F9DC7B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8C101B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52C934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DB139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84AFAD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543CC4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ABF887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B94B22" w:rsidRPr="008575C0" w14:paraId="7582E31B" w14:textId="77777777" w:rsidTr="006143D1">
        <w:trPr>
          <w:cantSplit/>
          <w:trHeight w:hRule="exact" w:val="389"/>
        </w:trPr>
        <w:tc>
          <w:tcPr>
            <w:tcW w:w="4230" w:type="dxa"/>
          </w:tcPr>
          <w:p w14:paraId="38E38DC5" w14:textId="77777777" w:rsidR="00B94B22" w:rsidRPr="003C00FA" w:rsidRDefault="00B94B22" w:rsidP="00B94B2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BF5B0F" w14:textId="089F85BD" w:rsidR="00B94B22" w:rsidRPr="003C00FA" w:rsidRDefault="00D9522E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(12,421)</w:t>
            </w:r>
          </w:p>
        </w:tc>
        <w:tc>
          <w:tcPr>
            <w:tcW w:w="180" w:type="dxa"/>
          </w:tcPr>
          <w:p w14:paraId="68150ECF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E61C87" w14:textId="7E8E4249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(20,898)</w:t>
            </w:r>
          </w:p>
        </w:tc>
        <w:tc>
          <w:tcPr>
            <w:tcW w:w="270" w:type="dxa"/>
          </w:tcPr>
          <w:p w14:paraId="38E12E27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B4501B" w14:textId="4B363163" w:rsidR="00B94B22" w:rsidRPr="003C00FA" w:rsidRDefault="00D9522E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(13,893)</w:t>
            </w:r>
          </w:p>
        </w:tc>
        <w:tc>
          <w:tcPr>
            <w:tcW w:w="180" w:type="dxa"/>
          </w:tcPr>
          <w:p w14:paraId="6D71EFA7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03BD53" w14:textId="6F06C051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(32,424)</w:t>
            </w:r>
          </w:p>
        </w:tc>
      </w:tr>
      <w:tr w:rsidR="00B94B22" w14:paraId="6F07052E" w14:textId="77777777" w:rsidTr="006143D1">
        <w:trPr>
          <w:cantSplit/>
          <w:trHeight w:hRule="exact" w:val="389"/>
        </w:trPr>
        <w:tc>
          <w:tcPr>
            <w:tcW w:w="4230" w:type="dxa"/>
          </w:tcPr>
          <w:p w14:paraId="394F675D" w14:textId="77777777" w:rsidR="00B94B22" w:rsidRPr="003C00FA" w:rsidRDefault="00B94B22" w:rsidP="00B94B2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BFBF50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1B5B9E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96AA66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3B10B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7BD05A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F51956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D9CFD5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B94B22" w:rsidRPr="004E4F5E" w14:paraId="4990BAE5" w14:textId="77777777" w:rsidTr="006143D1">
        <w:trPr>
          <w:cantSplit/>
          <w:trHeight w:hRule="exact" w:val="390"/>
        </w:trPr>
        <w:tc>
          <w:tcPr>
            <w:tcW w:w="4230" w:type="dxa"/>
          </w:tcPr>
          <w:p w14:paraId="7B5E97A4" w14:textId="77777777" w:rsidR="00B94B22" w:rsidRPr="003C00FA" w:rsidRDefault="00B94B22" w:rsidP="00B94B2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F8E7B7" w14:textId="6ADA6658" w:rsidR="00B94B22" w:rsidRPr="003C00FA" w:rsidRDefault="00D9522E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175,277</w:t>
            </w:r>
          </w:p>
        </w:tc>
        <w:tc>
          <w:tcPr>
            <w:tcW w:w="180" w:type="dxa"/>
          </w:tcPr>
          <w:p w14:paraId="5EDE5116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D9B1A1" w14:textId="3291D465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83,065</w:t>
            </w:r>
          </w:p>
        </w:tc>
        <w:tc>
          <w:tcPr>
            <w:tcW w:w="270" w:type="dxa"/>
          </w:tcPr>
          <w:p w14:paraId="678031E5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C07182D" w14:textId="79118292" w:rsidR="00B94B22" w:rsidRPr="003C00FA" w:rsidRDefault="00D9522E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sz w:val="30"/>
                <w:szCs w:val="30"/>
              </w:rPr>
              <w:t>84,705</w:t>
            </w:r>
          </w:p>
        </w:tc>
        <w:tc>
          <w:tcPr>
            <w:tcW w:w="180" w:type="dxa"/>
          </w:tcPr>
          <w:p w14:paraId="77374518" w14:textId="77777777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62A641" w14:textId="710CE93F" w:rsidR="00B94B22" w:rsidRPr="003C00F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</w:rPr>
              <w:t>9,028</w:t>
            </w:r>
          </w:p>
        </w:tc>
      </w:tr>
    </w:tbl>
    <w:p w14:paraId="4ADAF6A0" w14:textId="77777777" w:rsidR="0041682E" w:rsidRPr="00001092" w:rsidRDefault="0041682E" w:rsidP="0041682E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lang w:val="en-US"/>
        </w:rPr>
      </w:pPr>
    </w:p>
    <w:p w14:paraId="6CF7F57C" w14:textId="4C197F6B" w:rsidR="00382CBD" w:rsidRPr="006A5DCA" w:rsidRDefault="00382CBD" w:rsidP="001E62BA">
      <w:pPr>
        <w:tabs>
          <w:tab w:val="clear" w:pos="454"/>
          <w:tab w:val="clear" w:pos="680"/>
          <w:tab w:val="left" w:pos="720"/>
          <w:tab w:val="left" w:pos="927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จำนวนภาษีเงินได้ในงบกำไรขาดทุนเบ็ดเสร็จรวมและงบกำไรขาดทุนเบ็ดเสร็จเฉพาะกิจการแตกต่างจากจำนวน</w:t>
      </w:r>
      <w:r w:rsidR="00173CCB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7F919306" w14:textId="77777777" w:rsidR="00382CBD" w:rsidRPr="00001092" w:rsidRDefault="00382CBD" w:rsidP="00431E01">
      <w:pPr>
        <w:tabs>
          <w:tab w:val="left" w:pos="630"/>
        </w:tabs>
        <w:spacing w:line="240" w:lineRule="auto"/>
        <w:ind w:right="-72" w:firstLine="540"/>
        <w:rPr>
          <w:rFonts w:asciiTheme="majorBidi" w:hAnsiTheme="majorBidi" w:cstheme="majorBidi"/>
          <w:sz w:val="20"/>
          <w:szCs w:val="20"/>
        </w:rPr>
      </w:pPr>
    </w:p>
    <w:p w14:paraId="1B1A217C" w14:textId="2877FD4D" w:rsidR="00113D34" w:rsidRPr="006A5DCA" w:rsidRDefault="0004458E" w:rsidP="001E62BA">
      <w:pPr>
        <w:numPr>
          <w:ilvl w:val="0"/>
          <w:numId w:val="19"/>
        </w:numPr>
        <w:tabs>
          <w:tab w:val="clear" w:pos="907"/>
          <w:tab w:val="clear" w:pos="1644"/>
          <w:tab w:val="left" w:pos="1080"/>
          <w:tab w:val="left" w:pos="1170"/>
          <w:tab w:val="left" w:pos="1260"/>
          <w:tab w:val="left" w:pos="1350"/>
          <w:tab w:val="left" w:pos="1620"/>
        </w:tabs>
        <w:spacing w:line="240" w:lineRule="auto"/>
        <w:ind w:left="1094" w:right="18" w:hanging="554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ส่งเสริมการลงทุน พ.ศ.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ในการผลิตยาเริ่มตั้งแต่วันที่ </w:t>
      </w:r>
      <w:r w:rsidR="00D830A6"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สิทธิประโยชน์ที่ได้รับ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ประกอบด้วยการได้รับยกเว้นอากรขาเข้าสำหรับเครื่องจักรที่นำเข้าตามที่คณะกรรมการอนุมัติ และ</w:t>
      </w:r>
      <w:r w:rsidR="00437CE9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</w:t>
      </w:r>
      <w:r w:rsidR="00715E37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มีรายได้จากการประกอบกิจการนั้น</w:t>
      </w:r>
      <w:r w:rsidR="00422B34" w:rsidRPr="006A5DCA">
        <w:rPr>
          <w:rFonts w:asciiTheme="majorBidi" w:hAnsiTheme="majorBidi" w:cstheme="majorBidi"/>
          <w:sz w:val="30"/>
          <w:szCs w:val="30"/>
        </w:rPr>
        <w:tab/>
      </w:r>
    </w:p>
    <w:p w14:paraId="2F040C20" w14:textId="77777777" w:rsidR="002B22CA" w:rsidRPr="00001092" w:rsidRDefault="002B22CA" w:rsidP="00431E01">
      <w:pPr>
        <w:tabs>
          <w:tab w:val="clear" w:pos="907"/>
          <w:tab w:val="left" w:pos="900"/>
        </w:tabs>
        <w:spacing w:line="240" w:lineRule="auto"/>
        <w:ind w:left="900" w:right="-72" w:hanging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4834539" w14:textId="1E3D34C3" w:rsidR="00697E7C" w:rsidRPr="006A5DCA" w:rsidRDefault="001A41DD" w:rsidP="001E62BA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</w:tabs>
        <w:spacing w:line="240" w:lineRule="auto"/>
        <w:ind w:left="1094" w:right="18" w:hanging="554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9D011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ได้รับการอนุมัติจากกรมสรรพากรให้ได้รับสิทธิประโยชน์ตามพระราชกฤษฎีกาออกตามความใน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ประมวลรัษฎากรว่าด้วยการลดอัตราและยกเว้นรัษฎากรฉบับที่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877598" w:rsidRPr="006A5DCA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พ.ศ.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ในฐานะที่เป็นศูนย์กลางธุรกิจระหว่างประเทศ</w:t>
      </w:r>
      <w:r w:rsidR="005B008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สี่ปี</w:t>
      </w:r>
      <w:r w:rsidR="008A3027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842835" w:rsidRPr="006A5DCA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เริ่มตั้งแต่วันที่ 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62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เนื่องจากเป็นกิจการที่</w:t>
      </w:r>
      <w:r w:rsidR="00715E37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ศูนย์กลางธุรกิจระหว่างประเทศ</w:t>
      </w:r>
    </w:p>
    <w:p w14:paraId="4B0377DE" w14:textId="232BF462" w:rsidR="00D26680" w:rsidRPr="006A5DCA" w:rsidRDefault="00697E7C" w:rsidP="00697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4B2ACE39" w14:textId="14FC526D" w:rsidR="00422B34" w:rsidRPr="006A5DCA" w:rsidRDefault="00382CBD" w:rsidP="001E62BA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</w:tabs>
        <w:spacing w:line="240" w:lineRule="auto"/>
        <w:ind w:left="1094" w:right="18" w:hanging="554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 w:rsidR="005B008C">
        <w:rPr>
          <w:rFonts w:asciiTheme="majorBidi" w:hAnsiTheme="majorBidi" w:cstheme="majorBidi"/>
          <w:sz w:val="30"/>
          <w:szCs w:val="30"/>
          <w:cs/>
        </w:rPr>
        <w:br/>
      </w:r>
      <w:r w:rsidR="005B008C">
        <w:rPr>
          <w:rFonts w:asciiTheme="majorBidi" w:hAnsiTheme="majorBidi" w:cstheme="majorBidi" w:hint="cs"/>
          <w:sz w:val="30"/>
          <w:szCs w:val="30"/>
          <w:cs/>
        </w:rPr>
        <w:t xml:space="preserve">เงินปันผลรับ </w:t>
      </w:r>
      <w:r w:rsidRPr="006A5DCA">
        <w:rPr>
          <w:rFonts w:asciiTheme="majorBidi" w:hAnsiTheme="majorBidi" w:cstheme="majorBidi"/>
          <w:sz w:val="30"/>
          <w:szCs w:val="30"/>
          <w:cs/>
        </w:rPr>
        <w:t>ค่าเผื่อมูลค่าสินค้าลดลงและผลแตกต่างชั่วคราวในเรื่องเกี่ยวกับรายได้และต้นทุนขายจาก</w:t>
      </w:r>
      <w:r w:rsidR="000E45B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การส่งออกสินค้าจากประเทศไทยไปยังต่างประเทศ โดยภาระภาษีเกิดเมื่อมีการส่งสินค้าออกต่างประเทศ แต่</w:t>
      </w:r>
      <w:r w:rsidR="00D80F5D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การรับรู้รายได้และ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14:paraId="503A9C76" w14:textId="77777777" w:rsidR="00697E7C" w:rsidRPr="006A5DCA" w:rsidRDefault="00697E7C" w:rsidP="00B41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48657D" w14:textId="503478C1" w:rsidR="0077024E" w:rsidRPr="006A5DCA" w:rsidRDefault="0077024E" w:rsidP="00DF0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810"/>
          <w:tab w:val="left" w:pos="171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B94B22">
        <w:rPr>
          <w:rFonts w:asciiTheme="majorBidi" w:hAnsiTheme="majorBidi" w:cstheme="majorBidi"/>
          <w:sz w:val="30"/>
          <w:szCs w:val="30"/>
        </w:rPr>
        <w:t xml:space="preserve">31 </w:t>
      </w:r>
      <w:r w:rsidR="00B94B2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1E685B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B94B22">
        <w:rPr>
          <w:rFonts w:asciiTheme="majorBidi" w:hAnsiTheme="majorBidi" w:cstheme="majorBidi"/>
          <w:sz w:val="30"/>
          <w:szCs w:val="30"/>
        </w:rPr>
        <w:t>9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B94B22">
        <w:rPr>
          <w:rFonts w:asciiTheme="majorBidi" w:hAnsiTheme="majorBidi" w:cstheme="majorBidi"/>
          <w:sz w:val="30"/>
          <w:szCs w:val="30"/>
        </w:rPr>
        <w:t>8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76CAE6F" w14:textId="77777777" w:rsidR="00B85EE4" w:rsidRPr="006A5DCA" w:rsidRDefault="00B85EE4" w:rsidP="002A4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152"/>
        <w:gridCol w:w="270"/>
        <w:gridCol w:w="1023"/>
        <w:gridCol w:w="270"/>
        <w:gridCol w:w="975"/>
      </w:tblGrid>
      <w:tr w:rsidR="00B85EE4" w:rsidRPr="006A5DCA" w14:paraId="5B64F681" w14:textId="77777777" w:rsidTr="001E62BA">
        <w:tc>
          <w:tcPr>
            <w:tcW w:w="4230" w:type="dxa"/>
          </w:tcPr>
          <w:p w14:paraId="0F6CB1B8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57EA87B4" w14:textId="77777777" w:rsidR="00B85EE4" w:rsidRPr="006A5DCA" w:rsidRDefault="00B85EE4" w:rsidP="00B81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5EE4" w:rsidRPr="006A5DCA" w14:paraId="3577B350" w14:textId="77777777" w:rsidTr="001E62BA">
        <w:tc>
          <w:tcPr>
            <w:tcW w:w="4230" w:type="dxa"/>
          </w:tcPr>
          <w:p w14:paraId="4B51A53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163B9CC7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7FA2C7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23880D6C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94B22" w:rsidRPr="006A5DCA" w14:paraId="700C5680" w14:textId="77777777" w:rsidTr="001E62BA">
        <w:tc>
          <w:tcPr>
            <w:tcW w:w="4230" w:type="dxa"/>
          </w:tcPr>
          <w:p w14:paraId="4C26DE0D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A269BE" w14:textId="738549F8" w:rsidR="00B94B22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  <w:p w14:paraId="0A217856" w14:textId="216F317D" w:rsidR="00B94B22" w:rsidRPr="00EF05E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1122607" w14:textId="77777777" w:rsidR="00B94B22" w:rsidRPr="0059618E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236C897" w14:textId="77777777" w:rsidR="00B94B22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7049A984" w14:textId="70623276" w:rsidR="00B94B22" w:rsidRPr="00EF05E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4F91806" w14:textId="77777777" w:rsidR="00B94B22" w:rsidRPr="0059618E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5F5B7D11" w14:textId="77777777" w:rsidR="00B94B22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  <w:p w14:paraId="731B8DBF" w14:textId="53D9E292" w:rsidR="00B94B22" w:rsidRPr="00EF05E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319C3FD" w14:textId="77777777" w:rsidR="00B94B22" w:rsidRPr="0059618E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75" w:type="dxa"/>
          </w:tcPr>
          <w:p w14:paraId="6F74007A" w14:textId="77777777" w:rsidR="00B94B22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0E806E18" w14:textId="50432B9A" w:rsidR="00B94B22" w:rsidRPr="00EF05E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94B22" w:rsidRPr="006A5DCA" w14:paraId="08EFE5AD" w14:textId="77777777" w:rsidTr="001E62BA">
        <w:tc>
          <w:tcPr>
            <w:tcW w:w="4230" w:type="dxa"/>
          </w:tcPr>
          <w:p w14:paraId="245F5DCB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E00CC" w14:textId="085C6EA3" w:rsidR="00B94B22" w:rsidRPr="00EF05E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D9179F6" w14:textId="77777777" w:rsidR="00B94B22" w:rsidRPr="0059618E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100A2EB" w14:textId="5BE14250" w:rsidR="00B94B22" w:rsidRPr="00EF05E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076CEF6" w14:textId="77777777" w:rsidR="00B94B22" w:rsidRPr="0059618E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48EE990B" w14:textId="7B04A228" w:rsidR="00B94B22" w:rsidRPr="00EF05E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472277F" w14:textId="77777777" w:rsidR="00B94B22" w:rsidRPr="0059618E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75" w:type="dxa"/>
          </w:tcPr>
          <w:p w14:paraId="2A61E737" w14:textId="21F801F2" w:rsidR="00B94B22" w:rsidRPr="00EF05E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94B22" w:rsidRPr="006A5DCA" w14:paraId="2D317AD4" w14:textId="77777777" w:rsidTr="001E62BA">
        <w:trPr>
          <w:trHeight w:val="362"/>
        </w:trPr>
        <w:tc>
          <w:tcPr>
            <w:tcW w:w="4230" w:type="dxa"/>
          </w:tcPr>
          <w:p w14:paraId="764AD644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300AE64A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4B22" w:rsidRPr="006A5DCA" w14:paraId="75DAEE2D" w14:textId="77777777" w:rsidTr="001E62BA">
        <w:trPr>
          <w:trHeight w:val="308"/>
        </w:trPr>
        <w:tc>
          <w:tcPr>
            <w:tcW w:w="4230" w:type="dxa"/>
          </w:tcPr>
          <w:p w14:paraId="5E41D79A" w14:textId="77777777" w:rsidR="00B94B22" w:rsidRPr="006A5DCA" w:rsidRDefault="00B94B22" w:rsidP="00B94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EF91ED1" w14:textId="2FCB128D" w:rsidR="00B94B22" w:rsidRPr="006A5DCA" w:rsidRDefault="00D9522E" w:rsidP="00F1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507,665</w:t>
            </w:r>
          </w:p>
        </w:tc>
        <w:tc>
          <w:tcPr>
            <w:tcW w:w="270" w:type="dxa"/>
          </w:tcPr>
          <w:p w14:paraId="561FF2AB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2AD738C" w14:textId="4C37AE20" w:rsidR="00B94B22" w:rsidRPr="006A5DCA" w:rsidRDefault="00B94B22" w:rsidP="00F1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493,918</w:t>
            </w:r>
          </w:p>
        </w:tc>
        <w:tc>
          <w:tcPr>
            <w:tcW w:w="270" w:type="dxa"/>
          </w:tcPr>
          <w:p w14:paraId="73368B23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0E84B049" w14:textId="01128311" w:rsidR="00B94B22" w:rsidRPr="006A5DCA" w:rsidRDefault="00D9522E" w:rsidP="00027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(131,171)</w:t>
            </w:r>
          </w:p>
        </w:tc>
        <w:tc>
          <w:tcPr>
            <w:tcW w:w="270" w:type="dxa"/>
          </w:tcPr>
          <w:p w14:paraId="136B89A9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1F8CC128" w14:textId="7C21561C" w:rsidR="00B94B22" w:rsidRPr="008A2720" w:rsidRDefault="00B94B22" w:rsidP="00350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(119,217)</w:t>
            </w:r>
          </w:p>
        </w:tc>
      </w:tr>
      <w:tr w:rsidR="00B94B22" w:rsidRPr="006A5DCA" w14:paraId="13D4F894" w14:textId="77777777" w:rsidTr="001E62BA">
        <w:tc>
          <w:tcPr>
            <w:tcW w:w="4230" w:type="dxa"/>
          </w:tcPr>
          <w:p w14:paraId="6AF01B99" w14:textId="77777777" w:rsidR="00B94B22" w:rsidRPr="006A5DCA" w:rsidRDefault="00B94B22" w:rsidP="00B94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080" w:type="dxa"/>
          </w:tcPr>
          <w:p w14:paraId="185FA21D" w14:textId="066399BE" w:rsidR="00B94B22" w:rsidRPr="006A5DCA" w:rsidRDefault="00D9522E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(131,171)</w:t>
            </w:r>
          </w:p>
        </w:tc>
        <w:tc>
          <w:tcPr>
            <w:tcW w:w="270" w:type="dxa"/>
          </w:tcPr>
          <w:p w14:paraId="27DAEACF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6ECA7D" w14:textId="0F1FF252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(118,622)</w:t>
            </w:r>
          </w:p>
        </w:tc>
        <w:tc>
          <w:tcPr>
            <w:tcW w:w="270" w:type="dxa"/>
          </w:tcPr>
          <w:p w14:paraId="795AD53B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CB31EA3" w14:textId="6F895606" w:rsidR="00B94B22" w:rsidRPr="006A5DCA" w:rsidRDefault="00D9522E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131,171</w:t>
            </w:r>
          </w:p>
        </w:tc>
        <w:tc>
          <w:tcPr>
            <w:tcW w:w="270" w:type="dxa"/>
          </w:tcPr>
          <w:p w14:paraId="6EAB23C3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3687D3CC" w14:textId="25F15D6B" w:rsidR="00B94B22" w:rsidRPr="00210B18" w:rsidRDefault="00B94B22" w:rsidP="00350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118,622</w:t>
            </w:r>
          </w:p>
        </w:tc>
      </w:tr>
      <w:tr w:rsidR="00B94B22" w:rsidRPr="006A5DCA" w14:paraId="776178DC" w14:textId="77777777" w:rsidTr="001E62BA">
        <w:tc>
          <w:tcPr>
            <w:tcW w:w="4230" w:type="dxa"/>
          </w:tcPr>
          <w:p w14:paraId="6C50F378" w14:textId="35385154" w:rsidR="00B94B22" w:rsidRPr="006A5DCA" w:rsidRDefault="00B94B22" w:rsidP="00B94B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993B26" w14:textId="360DCBD7" w:rsidR="00B94B22" w:rsidRPr="006A5DCA" w:rsidRDefault="00D9522E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376,494</w:t>
            </w:r>
          </w:p>
        </w:tc>
        <w:tc>
          <w:tcPr>
            <w:tcW w:w="270" w:type="dxa"/>
          </w:tcPr>
          <w:p w14:paraId="297F2B0D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EA34A26" w14:textId="579FEE75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375,296</w:t>
            </w:r>
          </w:p>
        </w:tc>
        <w:tc>
          <w:tcPr>
            <w:tcW w:w="270" w:type="dxa"/>
          </w:tcPr>
          <w:p w14:paraId="29603EAA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3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6C50D5B3" w14:textId="02B61540" w:rsidR="00B94B22" w:rsidRPr="001402CF" w:rsidRDefault="00D9522E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231AFA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36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01CED8D8" w14:textId="3799A56B" w:rsidR="00B94B22" w:rsidRPr="006A5DCA" w:rsidRDefault="00B94B22" w:rsidP="0035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(595)</w:t>
            </w:r>
          </w:p>
        </w:tc>
      </w:tr>
    </w:tbl>
    <w:p w14:paraId="71667812" w14:textId="77777777" w:rsidR="00446EE4" w:rsidRPr="006A5DCA" w:rsidRDefault="00446EE4" w:rsidP="006A5DC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077"/>
        <w:gridCol w:w="270"/>
        <w:gridCol w:w="1175"/>
        <w:gridCol w:w="261"/>
        <w:gridCol w:w="994"/>
        <w:gridCol w:w="272"/>
        <w:gridCol w:w="991"/>
      </w:tblGrid>
      <w:tr w:rsidR="00B85EE4" w:rsidRPr="006A5DCA" w14:paraId="0230C157" w14:textId="77777777" w:rsidTr="001E62BA">
        <w:tc>
          <w:tcPr>
            <w:tcW w:w="4230" w:type="dxa"/>
          </w:tcPr>
          <w:p w14:paraId="03194DE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7CCDE756" w14:textId="77777777" w:rsidR="00B85EE4" w:rsidRPr="006A5DCA" w:rsidRDefault="00B85EE4" w:rsidP="001E6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08" w:firstLine="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EE4" w:rsidRPr="006A5DCA" w14:paraId="39AF2A14" w14:textId="77777777" w:rsidTr="001E62BA">
        <w:tc>
          <w:tcPr>
            <w:tcW w:w="4230" w:type="dxa"/>
          </w:tcPr>
          <w:p w14:paraId="2375CACC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78F1C3AF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6DECFDAB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7" w:type="dxa"/>
            <w:gridSpan w:val="3"/>
          </w:tcPr>
          <w:p w14:paraId="37CC74F2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94B22" w:rsidRPr="006A5DCA" w14:paraId="4176A1AF" w14:textId="77777777" w:rsidTr="001E62BA">
        <w:tc>
          <w:tcPr>
            <w:tcW w:w="4230" w:type="dxa"/>
          </w:tcPr>
          <w:p w14:paraId="0FEE03A8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675E6E61" w14:textId="77777777" w:rsidR="00B94B22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  <w:p w14:paraId="390EF4F6" w14:textId="2CBD5F13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DD84C4D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13058D5" w14:textId="77777777" w:rsidR="00B94B22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DF3CBA9" w14:textId="06CCA94A" w:rsidR="00B94B22" w:rsidRPr="00EF05E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14:paraId="4CD8FA3F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03E56EEE" w14:textId="77777777" w:rsidR="00B94B22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  <w:p w14:paraId="3B051349" w14:textId="13DD57D6" w:rsidR="00B94B22" w:rsidRPr="00EF05E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</w:tcPr>
          <w:p w14:paraId="4CC1AD89" w14:textId="77777777" w:rsidR="00B94B22" w:rsidRPr="00EF05E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BF126A1" w14:textId="77777777" w:rsidR="00B94B22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D2B4EB1" w14:textId="3D63A9D5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94B22" w:rsidRPr="006A5DCA" w14:paraId="59ADE6AB" w14:textId="77777777" w:rsidTr="001E62BA">
        <w:tc>
          <w:tcPr>
            <w:tcW w:w="4230" w:type="dxa"/>
          </w:tcPr>
          <w:p w14:paraId="7F25980D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604736FD" w14:textId="7CCC8153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71562F3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A81D259" w14:textId="6F2E402B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616FAADF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13FB27AC" w14:textId="0142C37B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14:paraId="252DB239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651B0C25" w14:textId="56F620E8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94B22" w:rsidRPr="006A5DCA" w14:paraId="71AA972F" w14:textId="77777777" w:rsidTr="001E62BA">
        <w:trPr>
          <w:trHeight w:val="362"/>
        </w:trPr>
        <w:tc>
          <w:tcPr>
            <w:tcW w:w="4230" w:type="dxa"/>
          </w:tcPr>
          <w:p w14:paraId="7F77184A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6EBDDD9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4B22" w:rsidRPr="006A5DCA" w14:paraId="089FF4EB" w14:textId="77777777" w:rsidTr="001E62BA">
        <w:tc>
          <w:tcPr>
            <w:tcW w:w="4230" w:type="dxa"/>
          </w:tcPr>
          <w:p w14:paraId="3876DF9C" w14:textId="77777777" w:rsidR="00B94B22" w:rsidRPr="006A5DCA" w:rsidRDefault="00B94B22" w:rsidP="00B94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</w:tcPr>
          <w:p w14:paraId="436D2F20" w14:textId="1E59EF79" w:rsidR="00B94B22" w:rsidRPr="006A5DCA" w:rsidRDefault="00D9522E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193,311</w:t>
            </w:r>
          </w:p>
        </w:tc>
        <w:tc>
          <w:tcPr>
            <w:tcW w:w="270" w:type="dxa"/>
          </w:tcPr>
          <w:p w14:paraId="4EB5B517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BF124B9" w14:textId="6CBDF9DB" w:rsidR="00B94B22" w:rsidRPr="00622C4C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178,670</w:t>
            </w:r>
          </w:p>
        </w:tc>
        <w:tc>
          <w:tcPr>
            <w:tcW w:w="261" w:type="dxa"/>
          </w:tcPr>
          <w:p w14:paraId="5D1AA03A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6181B4CC" w14:textId="355EADF8" w:rsidR="00B94B22" w:rsidRPr="006A5DCA" w:rsidRDefault="00D9522E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(45,217)</w:t>
            </w:r>
          </w:p>
        </w:tc>
        <w:tc>
          <w:tcPr>
            <w:tcW w:w="272" w:type="dxa"/>
          </w:tcPr>
          <w:p w14:paraId="4801ED3F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CF75C63" w14:textId="790991C0" w:rsidR="00B94B22" w:rsidRPr="001402CF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(44,469)</w:t>
            </w:r>
          </w:p>
        </w:tc>
      </w:tr>
      <w:tr w:rsidR="00B94B22" w:rsidRPr="00350402" w14:paraId="2FF7DC92" w14:textId="77777777" w:rsidTr="001E62BA">
        <w:tc>
          <w:tcPr>
            <w:tcW w:w="4230" w:type="dxa"/>
          </w:tcPr>
          <w:p w14:paraId="7B83A2A0" w14:textId="77777777" w:rsidR="00B94B22" w:rsidRPr="006A5DCA" w:rsidRDefault="00B94B22" w:rsidP="00B94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077" w:type="dxa"/>
          </w:tcPr>
          <w:p w14:paraId="0402CA5E" w14:textId="672DDB8D" w:rsidR="00B94B22" w:rsidRPr="006A5DCA" w:rsidRDefault="00D9522E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(45,217)</w:t>
            </w:r>
          </w:p>
        </w:tc>
        <w:tc>
          <w:tcPr>
            <w:tcW w:w="270" w:type="dxa"/>
          </w:tcPr>
          <w:p w14:paraId="7A1A1D89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6EC031C" w14:textId="4F2735FA" w:rsidR="00B94B22" w:rsidRPr="00622C4C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(44,469)</w:t>
            </w:r>
          </w:p>
        </w:tc>
        <w:tc>
          <w:tcPr>
            <w:tcW w:w="261" w:type="dxa"/>
          </w:tcPr>
          <w:p w14:paraId="37402A34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339FEF59" w14:textId="0C44D837" w:rsidR="00B94B22" w:rsidRPr="006A5DCA" w:rsidRDefault="00D9522E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45,217</w:t>
            </w:r>
          </w:p>
        </w:tc>
        <w:tc>
          <w:tcPr>
            <w:tcW w:w="272" w:type="dxa"/>
          </w:tcPr>
          <w:p w14:paraId="19ADF6BC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1DF5620" w14:textId="7F29774B" w:rsidR="00B94B22" w:rsidRPr="00350402" w:rsidRDefault="00B94B22" w:rsidP="00350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44,469</w:t>
            </w:r>
          </w:p>
        </w:tc>
      </w:tr>
      <w:tr w:rsidR="00B94B22" w:rsidRPr="007810E7" w14:paraId="4B2F3273" w14:textId="77777777" w:rsidTr="001E62BA">
        <w:tc>
          <w:tcPr>
            <w:tcW w:w="4230" w:type="dxa"/>
          </w:tcPr>
          <w:p w14:paraId="52D5A9CD" w14:textId="77777777" w:rsidR="00B94B22" w:rsidRPr="006A5DCA" w:rsidRDefault="00B94B22" w:rsidP="00B94B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9DFF25D" w14:textId="1339022D" w:rsidR="00B94B22" w:rsidRPr="00801FD1" w:rsidRDefault="00D9522E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148,09</w:t>
            </w:r>
            <w:r w:rsidR="00CF64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F61D245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76CC7DE6" w14:textId="2E4E958F" w:rsidR="00B94B22" w:rsidRPr="00622C4C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134,201</w:t>
            </w:r>
          </w:p>
        </w:tc>
        <w:tc>
          <w:tcPr>
            <w:tcW w:w="261" w:type="dxa"/>
          </w:tcPr>
          <w:p w14:paraId="1E06E2C8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936E0CF" w14:textId="482776A5" w:rsidR="00B94B22" w:rsidRPr="007810E7" w:rsidRDefault="00D9522E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95B29FC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96678A5" w14:textId="74D284E2" w:rsidR="00B94B22" w:rsidRPr="007810E7" w:rsidRDefault="00B94B22" w:rsidP="00350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6CAF3DD1" w14:textId="77777777" w:rsidR="00B85EE4" w:rsidRPr="006A5DCA" w:rsidRDefault="00B85EE4" w:rsidP="00553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0F207D31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3DA89FB3" w14:textId="7ACCC049" w:rsidR="0077024E" w:rsidRPr="006A5DCA" w:rsidRDefault="0077024E" w:rsidP="001E6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1E685B"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งวด</w:t>
      </w:r>
      <w:r w:rsidR="00B94B2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สาม</w:t>
      </w:r>
      <w:r w:rsidR="001E685B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เดือน</w:t>
      </w:r>
      <w:r w:rsidR="001E685B"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สิ้นสุดวันที่</w:t>
      </w:r>
      <w:r w:rsidR="001E685B"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="00B94B22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31 </w:t>
      </w:r>
      <w:r w:rsidR="00B94B2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มีนาคม </w:t>
      </w:r>
      <w:r w:rsidR="00B94B22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2569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2339CA69" w14:textId="6FFF5814" w:rsidR="005D732C" w:rsidRDefault="005D732C" w:rsidP="005E4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1080"/>
        <w:gridCol w:w="1080"/>
        <w:gridCol w:w="270"/>
        <w:gridCol w:w="900"/>
        <w:gridCol w:w="270"/>
        <w:gridCol w:w="1080"/>
      </w:tblGrid>
      <w:tr w:rsidR="00DB1CE0" w:rsidRPr="006A5DCA" w14:paraId="02FCF2BB" w14:textId="77777777" w:rsidTr="00531A4D">
        <w:trPr>
          <w:trHeight w:val="272"/>
          <w:tblHeader/>
        </w:trPr>
        <w:tc>
          <w:tcPr>
            <w:tcW w:w="3510" w:type="dxa"/>
          </w:tcPr>
          <w:p w14:paraId="424AC061" w14:textId="77777777" w:rsidR="00DB1CE0" w:rsidRPr="006A5DCA" w:rsidRDefault="00DB1CE0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3F6A0B5B" w14:textId="54B49662" w:rsidR="00DB1CE0" w:rsidRPr="006A5DCA" w:rsidRDefault="00CF649A" w:rsidP="00531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92" w:firstLine="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B1CE0" w:rsidRPr="006A5DCA" w14:paraId="0E455B3D" w14:textId="77777777" w:rsidTr="00531A4D">
        <w:trPr>
          <w:trHeight w:val="613"/>
          <w:tblHeader/>
        </w:trPr>
        <w:tc>
          <w:tcPr>
            <w:tcW w:w="3510" w:type="dxa"/>
          </w:tcPr>
          <w:p w14:paraId="2ABDAFAC" w14:textId="77777777" w:rsidR="00DB1CE0" w:rsidRPr="006A5DCA" w:rsidRDefault="00DB1CE0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953CF6B" w14:textId="77777777" w:rsidR="00DB1CE0" w:rsidRDefault="00DB1CE0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8502E1D" w14:textId="77777777" w:rsidR="00DB1CE0" w:rsidRDefault="00DB1CE0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926573E" w14:textId="77777777" w:rsidR="00DB1CE0" w:rsidRDefault="00DB1CE0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52E9DC9" w14:textId="77777777" w:rsidR="00DB1CE0" w:rsidRDefault="00DB1CE0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A09174D" w14:textId="2EEDD5C4" w:rsidR="00DB1CE0" w:rsidRPr="006A5DCA" w:rsidRDefault="00DB1CE0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59CFB931" w14:textId="77777777" w:rsidR="00DB1CE0" w:rsidRPr="006A5DCA" w:rsidRDefault="00DB1CE0" w:rsidP="002A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11006CF0" w14:textId="23AD39FF" w:rsidR="00DB1CE0" w:rsidRPr="006A5DCA" w:rsidRDefault="00DB1CE0" w:rsidP="00DA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2DFB">
              <w:rPr>
                <w:rFonts w:asciiTheme="majorBidi" w:hAnsiTheme="majorBidi"/>
                <w:sz w:val="30"/>
                <w:szCs w:val="30"/>
                <w:cs/>
              </w:rPr>
              <w:t>ผลกระทบจากการ</w:t>
            </w:r>
            <w:r w:rsidR="00530CF1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เปลี่ยนแปลงนโยบาย</w:t>
            </w:r>
            <w:r w:rsidRPr="002A2DFB">
              <w:rPr>
                <w:rFonts w:asciiTheme="majorBidi" w:hAnsiTheme="majorBidi"/>
                <w:sz w:val="30"/>
                <w:szCs w:val="30"/>
                <w:cs/>
              </w:rPr>
              <w:t>การบัญชี</w:t>
            </w:r>
          </w:p>
        </w:tc>
        <w:tc>
          <w:tcPr>
            <w:tcW w:w="1080" w:type="dxa"/>
            <w:vAlign w:val="bottom"/>
          </w:tcPr>
          <w:p w14:paraId="585FE863" w14:textId="655B544B" w:rsidR="00DB1CE0" w:rsidRPr="006A5DCA" w:rsidRDefault="00DB1CE0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)/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รายได้ในกำไรหรือขาดทุน</w:t>
            </w:r>
          </w:p>
        </w:tc>
        <w:tc>
          <w:tcPr>
            <w:tcW w:w="270" w:type="dxa"/>
          </w:tcPr>
          <w:p w14:paraId="72C7AA3D" w14:textId="77777777" w:rsidR="00DB1CE0" w:rsidRPr="006A5DCA" w:rsidRDefault="00DB1CE0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995ADD6" w14:textId="15471D8D" w:rsidR="00DB1CE0" w:rsidRPr="006A5DCA" w:rsidRDefault="00DB1CE0" w:rsidP="004E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</w:t>
            </w:r>
            <w:r w:rsidR="00F108B2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270" w:type="dxa"/>
            <w:vAlign w:val="bottom"/>
          </w:tcPr>
          <w:p w14:paraId="5E3AC195" w14:textId="77777777" w:rsidR="00DB1CE0" w:rsidRPr="006A5DCA" w:rsidRDefault="00DB1CE0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215EFA" w14:textId="1E1F88A1" w:rsidR="00DB1CE0" w:rsidRPr="006A5DCA" w:rsidRDefault="00DB1CE0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</w:tr>
      <w:tr w:rsidR="00DB1CE0" w:rsidRPr="006A5DCA" w14:paraId="646CEAB0" w14:textId="77777777" w:rsidTr="00531A4D">
        <w:tc>
          <w:tcPr>
            <w:tcW w:w="3510" w:type="dxa"/>
          </w:tcPr>
          <w:p w14:paraId="15C9F267" w14:textId="77777777" w:rsidR="00DB1CE0" w:rsidRPr="006A5DCA" w:rsidRDefault="00DB1CE0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4969BFF4" w14:textId="77777777" w:rsidR="00DB1CE0" w:rsidRPr="006A5DCA" w:rsidRDefault="00DB1CE0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1CE0" w:rsidRPr="006A5DCA" w14:paraId="53DBD019" w14:textId="77777777" w:rsidTr="00531A4D">
        <w:tc>
          <w:tcPr>
            <w:tcW w:w="3510" w:type="dxa"/>
          </w:tcPr>
          <w:p w14:paraId="417444C5" w14:textId="1443AC76" w:rsidR="00DB1CE0" w:rsidRPr="006A5DCA" w:rsidRDefault="00DB1CE0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0" w:type="dxa"/>
          </w:tcPr>
          <w:p w14:paraId="247F0373" w14:textId="77777777" w:rsidR="00DB1CE0" w:rsidRPr="006A5DCA" w:rsidRDefault="00DB1CE0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7B40A00" w14:textId="77777777" w:rsidR="00DB1CE0" w:rsidRPr="006A5DCA" w:rsidRDefault="00DB1CE0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F076D2" w14:textId="77777777" w:rsidR="00DB1CE0" w:rsidRPr="006A5DCA" w:rsidRDefault="00DB1CE0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4DA54" w14:textId="77777777" w:rsidR="00DB1CE0" w:rsidRPr="006A5DCA" w:rsidRDefault="00DB1CE0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A0ECD01" w14:textId="77777777" w:rsidR="00DB1CE0" w:rsidRPr="006A5DCA" w:rsidRDefault="00DB1CE0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BA15D" w14:textId="77777777" w:rsidR="00DB1CE0" w:rsidRPr="006A5DCA" w:rsidRDefault="00DB1CE0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A4C3F" w14:textId="77777777" w:rsidR="00DB1CE0" w:rsidRPr="006A5DCA" w:rsidRDefault="00DB1CE0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DB1CE0" w:rsidRPr="006A5DCA" w14:paraId="43B4F5AA" w14:textId="77777777" w:rsidTr="00531A4D">
        <w:tc>
          <w:tcPr>
            <w:tcW w:w="3510" w:type="dxa"/>
          </w:tcPr>
          <w:p w14:paraId="32CB264D" w14:textId="77777777" w:rsidR="00DB1CE0" w:rsidRPr="006A5DCA" w:rsidRDefault="00DB1CE0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36891BEF" w14:textId="77777777" w:rsidR="00DB1CE0" w:rsidRPr="006A5DCA" w:rsidRDefault="00DB1CE0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5016FFF" w14:textId="77777777" w:rsidR="00DB1CE0" w:rsidRPr="006A5DCA" w:rsidRDefault="00DB1CE0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2711C" w14:textId="77777777" w:rsidR="00DB1CE0" w:rsidRPr="006A5DCA" w:rsidRDefault="00DB1CE0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E65828" w14:textId="77777777" w:rsidR="00DB1CE0" w:rsidRPr="006A5DCA" w:rsidRDefault="00DB1CE0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BEB01C3" w14:textId="77777777" w:rsidR="00DB1CE0" w:rsidRPr="006A5DCA" w:rsidRDefault="00DB1CE0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F81E3" w14:textId="77777777" w:rsidR="00DB1CE0" w:rsidRPr="006A5DCA" w:rsidRDefault="00DB1CE0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16B89C" w14:textId="77777777" w:rsidR="00DB1CE0" w:rsidRPr="006A5DCA" w:rsidRDefault="00DB1CE0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DB1CE0" w:rsidRPr="006A5DCA" w14:paraId="2BD8A39C" w14:textId="77777777" w:rsidTr="00531A4D">
        <w:tc>
          <w:tcPr>
            <w:tcW w:w="3510" w:type="dxa"/>
          </w:tcPr>
          <w:p w14:paraId="10414F0E" w14:textId="77777777" w:rsidR="00DB1CE0" w:rsidRPr="006A5DCA" w:rsidRDefault="00DB1CE0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4828CD3" w14:textId="689AD894" w:rsidR="00DB1CE0" w:rsidRPr="000770AC" w:rsidRDefault="00DB1CE0" w:rsidP="00016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280,250</w:t>
            </w:r>
          </w:p>
        </w:tc>
        <w:tc>
          <w:tcPr>
            <w:tcW w:w="1080" w:type="dxa"/>
          </w:tcPr>
          <w:p w14:paraId="0F615219" w14:textId="4242BA69" w:rsidR="00DB1CE0" w:rsidRPr="00767901" w:rsidRDefault="00DB1CE0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679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080" w:type="dxa"/>
            <w:vAlign w:val="bottom"/>
          </w:tcPr>
          <w:p w14:paraId="23973B96" w14:textId="6C878FC1" w:rsidR="00DB1CE0" w:rsidRPr="00C90A93" w:rsidRDefault="00DB1CE0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31,427</w:t>
            </w:r>
          </w:p>
        </w:tc>
        <w:tc>
          <w:tcPr>
            <w:tcW w:w="270" w:type="dxa"/>
          </w:tcPr>
          <w:p w14:paraId="55DCB4F2" w14:textId="77777777" w:rsidR="00DB1CE0" w:rsidRPr="006A5DCA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F664B92" w14:textId="7BE8FD62" w:rsidR="00DB1CE0" w:rsidRPr="000770AC" w:rsidRDefault="00DB1CE0" w:rsidP="00F1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517</w:t>
            </w:r>
          </w:p>
        </w:tc>
        <w:tc>
          <w:tcPr>
            <w:tcW w:w="270" w:type="dxa"/>
          </w:tcPr>
          <w:p w14:paraId="226E0FC2" w14:textId="77777777" w:rsidR="00DB1CE0" w:rsidRPr="006A5DCA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5F58A5" w14:textId="19636254" w:rsidR="00DB1CE0" w:rsidRPr="000770AC" w:rsidRDefault="00DB1CE0" w:rsidP="0076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312,194</w:t>
            </w:r>
          </w:p>
        </w:tc>
      </w:tr>
      <w:tr w:rsidR="00DB1CE0" w:rsidRPr="006A5DCA" w14:paraId="3A17E90D" w14:textId="77777777" w:rsidTr="00531A4D">
        <w:trPr>
          <w:trHeight w:val="326"/>
        </w:trPr>
        <w:tc>
          <w:tcPr>
            <w:tcW w:w="3510" w:type="dxa"/>
          </w:tcPr>
          <w:p w14:paraId="31096047" w14:textId="77777777" w:rsidR="00DB1CE0" w:rsidRPr="006A5DCA" w:rsidRDefault="00DB1CE0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</w:tcPr>
          <w:p w14:paraId="4FBF5E02" w14:textId="1773975C" w:rsidR="00DB1CE0" w:rsidRPr="000770AC" w:rsidRDefault="00DB1CE0" w:rsidP="00016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61,486</w:t>
            </w:r>
          </w:p>
        </w:tc>
        <w:tc>
          <w:tcPr>
            <w:tcW w:w="1080" w:type="dxa"/>
          </w:tcPr>
          <w:p w14:paraId="7B8640E0" w14:textId="403B194F" w:rsidR="00DB1CE0" w:rsidRPr="00767901" w:rsidRDefault="00DB1CE0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679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6873BC85" w14:textId="27A2DE91" w:rsidR="00DB1CE0" w:rsidRPr="00FF57CA" w:rsidRDefault="00DB1CE0" w:rsidP="002E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2,050</w:t>
            </w:r>
          </w:p>
        </w:tc>
        <w:tc>
          <w:tcPr>
            <w:tcW w:w="270" w:type="dxa"/>
          </w:tcPr>
          <w:p w14:paraId="6CE161C4" w14:textId="77777777" w:rsidR="00DB1CE0" w:rsidRPr="006A5DCA" w:rsidRDefault="00DB1CE0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A5E28C" w14:textId="344D91E9" w:rsidR="00DB1CE0" w:rsidRPr="000770AC" w:rsidRDefault="00DB1CE0" w:rsidP="00280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277</w:t>
            </w:r>
          </w:p>
        </w:tc>
        <w:tc>
          <w:tcPr>
            <w:tcW w:w="270" w:type="dxa"/>
          </w:tcPr>
          <w:p w14:paraId="46F0BE4B" w14:textId="77777777" w:rsidR="00DB1CE0" w:rsidRPr="006A5DCA" w:rsidRDefault="00DB1CE0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12E3F" w14:textId="02729284" w:rsidR="00DB1CE0" w:rsidRPr="000770AC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63,81</w:t>
            </w:r>
            <w:r w:rsidR="0020390A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DB1CE0" w:rsidRPr="006A5DCA" w14:paraId="105FE0EB" w14:textId="77777777" w:rsidTr="00531A4D">
        <w:tc>
          <w:tcPr>
            <w:tcW w:w="3510" w:type="dxa"/>
          </w:tcPr>
          <w:p w14:paraId="42545A1C" w14:textId="77777777" w:rsidR="00DB1CE0" w:rsidRPr="006A5DCA" w:rsidRDefault="00DB1CE0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080" w:type="dxa"/>
          </w:tcPr>
          <w:p w14:paraId="3911BB77" w14:textId="488265FC" w:rsidR="00DB1CE0" w:rsidRPr="000770AC" w:rsidRDefault="00DB1CE0" w:rsidP="00016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27,299</w:t>
            </w:r>
          </w:p>
        </w:tc>
        <w:tc>
          <w:tcPr>
            <w:tcW w:w="1080" w:type="dxa"/>
          </w:tcPr>
          <w:p w14:paraId="78518F28" w14:textId="53181C2F" w:rsidR="00DB1CE0" w:rsidRPr="006A5DCA" w:rsidRDefault="00DB1CE0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(11)</w:t>
            </w:r>
          </w:p>
        </w:tc>
        <w:tc>
          <w:tcPr>
            <w:tcW w:w="1080" w:type="dxa"/>
          </w:tcPr>
          <w:p w14:paraId="6BEDE3F2" w14:textId="2E413978" w:rsidR="00DB1CE0" w:rsidRPr="000770AC" w:rsidRDefault="00DB1CE0" w:rsidP="0084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(3,726)</w:t>
            </w:r>
          </w:p>
        </w:tc>
        <w:tc>
          <w:tcPr>
            <w:tcW w:w="270" w:type="dxa"/>
          </w:tcPr>
          <w:p w14:paraId="02F6A180" w14:textId="77777777" w:rsidR="00DB1CE0" w:rsidRPr="006A5DCA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C9E98D" w14:textId="1EE3747C" w:rsidR="00DB1CE0" w:rsidRPr="000770AC" w:rsidRDefault="00DB1CE0" w:rsidP="00280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726</w:t>
            </w:r>
          </w:p>
        </w:tc>
        <w:tc>
          <w:tcPr>
            <w:tcW w:w="270" w:type="dxa"/>
          </w:tcPr>
          <w:p w14:paraId="741178B9" w14:textId="77777777" w:rsidR="00DB1CE0" w:rsidRPr="006A5DCA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13B61" w14:textId="20CE169F" w:rsidR="00DB1CE0" w:rsidRPr="000770AC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24,288</w:t>
            </w:r>
          </w:p>
        </w:tc>
      </w:tr>
      <w:tr w:rsidR="00DB1CE0" w:rsidRPr="006A5DCA" w14:paraId="577FEE92" w14:textId="77777777" w:rsidTr="00531A4D">
        <w:tc>
          <w:tcPr>
            <w:tcW w:w="3510" w:type="dxa"/>
          </w:tcPr>
          <w:p w14:paraId="49444155" w14:textId="77777777" w:rsidR="00DB1CE0" w:rsidRPr="006A5DCA" w:rsidRDefault="00DB1CE0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5A8B28ED" w14:textId="4D8F4BEA" w:rsidR="00DB1CE0" w:rsidRPr="000770AC" w:rsidRDefault="00DB1CE0" w:rsidP="00016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19,534</w:t>
            </w:r>
          </w:p>
        </w:tc>
        <w:tc>
          <w:tcPr>
            <w:tcW w:w="1080" w:type="dxa"/>
          </w:tcPr>
          <w:p w14:paraId="27ADFE24" w14:textId="56655573" w:rsidR="00DB1CE0" w:rsidRPr="006A5DCA" w:rsidRDefault="00DB1CE0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080" w:type="dxa"/>
            <w:vAlign w:val="bottom"/>
          </w:tcPr>
          <w:p w14:paraId="58FB7016" w14:textId="17466D70" w:rsidR="00DB1CE0" w:rsidRPr="000770AC" w:rsidRDefault="00DB1CE0" w:rsidP="002E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(6,971)</w:t>
            </w:r>
          </w:p>
        </w:tc>
        <w:tc>
          <w:tcPr>
            <w:tcW w:w="270" w:type="dxa"/>
          </w:tcPr>
          <w:p w14:paraId="375E1DA0" w14:textId="77777777" w:rsidR="00DB1CE0" w:rsidRPr="006A5DCA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4F6AC7" w14:textId="16F86E8C" w:rsidR="00DB1CE0" w:rsidRPr="000770AC" w:rsidRDefault="00DB1CE0" w:rsidP="00280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961</w:t>
            </w:r>
          </w:p>
        </w:tc>
        <w:tc>
          <w:tcPr>
            <w:tcW w:w="270" w:type="dxa"/>
          </w:tcPr>
          <w:p w14:paraId="0FC053D3" w14:textId="77777777" w:rsidR="00DB1CE0" w:rsidRPr="006A5DCA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5C7EF9" w14:textId="385219FB" w:rsidR="00DB1CE0" w:rsidRPr="000770AC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13,52</w:t>
            </w:r>
            <w:r w:rsidR="0020390A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</w:tr>
      <w:tr w:rsidR="00DB1CE0" w:rsidRPr="006A5DCA" w14:paraId="7A5555A2" w14:textId="77777777" w:rsidTr="00531A4D">
        <w:tc>
          <w:tcPr>
            <w:tcW w:w="3510" w:type="dxa"/>
          </w:tcPr>
          <w:p w14:paraId="61F04841" w14:textId="04FD20EE" w:rsidR="00DB1CE0" w:rsidRPr="00A52175" w:rsidRDefault="00DB1CE0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A521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A10D10F" w14:textId="0D6021E8" w:rsidR="00DB1CE0" w:rsidRPr="000770AC" w:rsidRDefault="00DB1CE0" w:rsidP="00016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14,962</w:t>
            </w:r>
          </w:p>
        </w:tc>
        <w:tc>
          <w:tcPr>
            <w:tcW w:w="1080" w:type="dxa"/>
          </w:tcPr>
          <w:p w14:paraId="5231186C" w14:textId="00972E00" w:rsidR="00DB1CE0" w:rsidRPr="006A5DCA" w:rsidRDefault="00DB1CE0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(1,312)</w:t>
            </w:r>
          </w:p>
        </w:tc>
        <w:tc>
          <w:tcPr>
            <w:tcW w:w="1080" w:type="dxa"/>
            <w:vAlign w:val="bottom"/>
          </w:tcPr>
          <w:p w14:paraId="4082B742" w14:textId="03E1280D" w:rsidR="00DB1CE0" w:rsidRPr="000770AC" w:rsidRDefault="00DB1CE0" w:rsidP="0084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(150)</w:t>
            </w:r>
          </w:p>
        </w:tc>
        <w:tc>
          <w:tcPr>
            <w:tcW w:w="270" w:type="dxa"/>
          </w:tcPr>
          <w:p w14:paraId="0718370F" w14:textId="77777777" w:rsidR="00DB1CE0" w:rsidRPr="006A5DCA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2DFC1E" w14:textId="53B5BEDC" w:rsidR="00DB1CE0" w:rsidRPr="000770AC" w:rsidRDefault="00DB1CE0" w:rsidP="00280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795</w:t>
            </w:r>
          </w:p>
        </w:tc>
        <w:tc>
          <w:tcPr>
            <w:tcW w:w="270" w:type="dxa"/>
          </w:tcPr>
          <w:p w14:paraId="162DCE90" w14:textId="77777777" w:rsidR="00DB1CE0" w:rsidRPr="006A5DCA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5A1E9D" w14:textId="745C4CDF" w:rsidR="00DB1CE0" w:rsidRPr="000770AC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14,29</w:t>
            </w:r>
            <w:r w:rsidR="0020390A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</w:tr>
      <w:tr w:rsidR="00DB1CE0" w:rsidRPr="006A5DCA" w14:paraId="7F5FAFFB" w14:textId="77777777" w:rsidTr="00531A4D">
        <w:tc>
          <w:tcPr>
            <w:tcW w:w="3510" w:type="dxa"/>
          </w:tcPr>
          <w:p w14:paraId="343EF35A" w14:textId="051BDF29" w:rsidR="00DB1CE0" w:rsidRPr="00A52175" w:rsidRDefault="00DB1CE0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5217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6E0AA03B" w14:textId="3C018937" w:rsidR="00DB1CE0" w:rsidRPr="000770AC" w:rsidRDefault="00DB1CE0" w:rsidP="00016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36,435</w:t>
            </w:r>
          </w:p>
        </w:tc>
        <w:tc>
          <w:tcPr>
            <w:tcW w:w="1080" w:type="dxa"/>
          </w:tcPr>
          <w:p w14:paraId="28B1DDCA" w14:textId="3650867F" w:rsidR="00DB1CE0" w:rsidRPr="006A5DCA" w:rsidRDefault="00DB1CE0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(4,299)</w:t>
            </w:r>
          </w:p>
        </w:tc>
        <w:tc>
          <w:tcPr>
            <w:tcW w:w="1080" w:type="dxa"/>
            <w:vAlign w:val="bottom"/>
          </w:tcPr>
          <w:p w14:paraId="4A9646A7" w14:textId="6FCA1D56" w:rsidR="00DB1CE0" w:rsidRPr="000770AC" w:rsidRDefault="00DB1CE0" w:rsidP="002E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6,249</w:t>
            </w:r>
          </w:p>
        </w:tc>
        <w:tc>
          <w:tcPr>
            <w:tcW w:w="270" w:type="dxa"/>
          </w:tcPr>
          <w:p w14:paraId="256D14A6" w14:textId="77777777" w:rsidR="00DB1CE0" w:rsidRPr="006A5DCA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52C279C" w14:textId="7E67DB21" w:rsidR="00DB1CE0" w:rsidRPr="000770AC" w:rsidRDefault="00DB1CE0" w:rsidP="00280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978</w:t>
            </w:r>
          </w:p>
        </w:tc>
        <w:tc>
          <w:tcPr>
            <w:tcW w:w="270" w:type="dxa"/>
          </w:tcPr>
          <w:p w14:paraId="19F871E1" w14:textId="77777777" w:rsidR="00DB1CE0" w:rsidRPr="006A5DCA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3585EC" w14:textId="139598A9" w:rsidR="00DB1CE0" w:rsidRPr="000770AC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39,36</w:t>
            </w:r>
            <w:r w:rsidR="0020390A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DB1CE0" w:rsidRPr="006A5DCA" w14:paraId="13777C72" w14:textId="77777777" w:rsidTr="00531A4D">
        <w:tc>
          <w:tcPr>
            <w:tcW w:w="3510" w:type="dxa"/>
          </w:tcPr>
          <w:p w14:paraId="36C31792" w14:textId="77777777" w:rsidR="00DB1CE0" w:rsidRPr="00A52175" w:rsidRDefault="00DB1CE0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A521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756C0F48" w14:textId="21F9C4D8" w:rsidR="00DB1CE0" w:rsidRPr="000770AC" w:rsidRDefault="00DB1CE0" w:rsidP="00016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53,952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9335CA" w14:textId="408E3B70" w:rsidR="00DB1CE0" w:rsidRPr="006A5DCA" w:rsidRDefault="00DB1CE0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(11,915)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83714F" w14:textId="489EB60A" w:rsidR="00DB1CE0" w:rsidRPr="000770AC" w:rsidRDefault="00DB1CE0" w:rsidP="002E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(2,70</w:t>
            </w:r>
            <w:r w:rsidR="0020390A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63B55230" w14:textId="77777777" w:rsidR="00DB1CE0" w:rsidRPr="006A5DCA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4427DB3" w14:textId="714E7FB0" w:rsidR="00DB1CE0" w:rsidRPr="000770AC" w:rsidRDefault="00DB1CE0" w:rsidP="00280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852</w:t>
            </w:r>
          </w:p>
        </w:tc>
        <w:tc>
          <w:tcPr>
            <w:tcW w:w="270" w:type="dxa"/>
          </w:tcPr>
          <w:p w14:paraId="15DD12F2" w14:textId="77777777" w:rsidR="00DB1CE0" w:rsidRPr="006A5DCA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2C9C5D" w14:textId="0A454379" w:rsidR="00DB1CE0" w:rsidRPr="000770AC" w:rsidRDefault="00DB1CE0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40,188</w:t>
            </w:r>
          </w:p>
        </w:tc>
      </w:tr>
      <w:tr w:rsidR="00DB1CE0" w:rsidRPr="006A5DCA" w14:paraId="33E10D1A" w14:textId="77777777" w:rsidTr="00531A4D">
        <w:tc>
          <w:tcPr>
            <w:tcW w:w="3510" w:type="dxa"/>
          </w:tcPr>
          <w:p w14:paraId="69EDE107" w14:textId="77777777" w:rsidR="00DB1CE0" w:rsidRPr="00A52175" w:rsidRDefault="00DB1CE0" w:rsidP="00B94B22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DEAB8C" w14:textId="06015F59" w:rsidR="00DB1CE0" w:rsidRPr="0060010E" w:rsidRDefault="00DB1CE0" w:rsidP="00016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493,918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680A2E" w14:textId="23F85ECF" w:rsidR="00DB1CE0" w:rsidRPr="006A5DCA" w:rsidRDefault="00D80F5D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(</w:t>
            </w:r>
            <w:r w:rsidR="00DB1CE0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17,537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B44E6" w14:textId="6AD86897" w:rsidR="00DB1CE0" w:rsidRPr="000770AC" w:rsidRDefault="00DB1CE0" w:rsidP="002E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</w:t>
            </w:r>
            <w:r w:rsidRPr="002E110C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178</w:t>
            </w:r>
          </w:p>
        </w:tc>
        <w:tc>
          <w:tcPr>
            <w:tcW w:w="270" w:type="dxa"/>
          </w:tcPr>
          <w:p w14:paraId="406D1084" w14:textId="77777777" w:rsidR="00DB1CE0" w:rsidRPr="006A5DCA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FD2FF" w14:textId="0CF05E56" w:rsidR="00DB1CE0" w:rsidRPr="00DB1CE0" w:rsidRDefault="00DB1CE0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B1CE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5,10</w:t>
            </w:r>
            <w:r w:rsidR="0020390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6E9E8B7A" w14:textId="77777777" w:rsidR="00DB1CE0" w:rsidRPr="006A5DCA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59B77D" w14:textId="1E3A2ED5" w:rsidR="00DB1CE0" w:rsidRPr="000770AC" w:rsidRDefault="00DB1CE0" w:rsidP="00F1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507,655</w:t>
            </w:r>
          </w:p>
        </w:tc>
      </w:tr>
      <w:tr w:rsidR="00DB1CE0" w:rsidRPr="006A5DCA" w14:paraId="47CFFD69" w14:textId="77777777" w:rsidTr="00531A4D">
        <w:tc>
          <w:tcPr>
            <w:tcW w:w="3510" w:type="dxa"/>
          </w:tcPr>
          <w:p w14:paraId="5BC07E5A" w14:textId="77777777" w:rsidR="00DB1CE0" w:rsidRPr="006A5DCA" w:rsidRDefault="00DB1CE0" w:rsidP="00B94B22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BC2FB8" w14:textId="77777777" w:rsidR="00DB1CE0" w:rsidRPr="006A5DCA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7F6456" w14:textId="77777777" w:rsidR="00DB1CE0" w:rsidRPr="006A5DCA" w:rsidRDefault="00DB1CE0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38FD74" w14:textId="77777777" w:rsidR="00DB1CE0" w:rsidRPr="006A5DCA" w:rsidRDefault="00DB1CE0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8A24750" w14:textId="77777777" w:rsidR="00DB1CE0" w:rsidRPr="006A5DCA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D4C3454" w14:textId="77777777" w:rsidR="00DB1CE0" w:rsidRPr="006A5DCA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06F11" w14:textId="77777777" w:rsidR="00DB1CE0" w:rsidRPr="006A5DCA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31BA97" w14:textId="77777777" w:rsidR="00DB1CE0" w:rsidRPr="006A5DCA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1CE0" w:rsidRPr="006A5DCA" w14:paraId="6CDE1DF9" w14:textId="77777777" w:rsidTr="00531A4D">
        <w:tc>
          <w:tcPr>
            <w:tcW w:w="3510" w:type="dxa"/>
          </w:tcPr>
          <w:p w14:paraId="113974B9" w14:textId="77777777" w:rsidR="00DB1CE0" w:rsidRPr="006A5DCA" w:rsidRDefault="00DB1CE0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643F8CEF" w14:textId="77777777" w:rsidR="00DB1CE0" w:rsidRPr="006A5DCA" w:rsidRDefault="00DB1CE0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750EA1B6" w14:textId="77777777" w:rsidR="00DB1CE0" w:rsidRPr="006A5DCA" w:rsidRDefault="00DB1CE0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4D5EAABE" w14:textId="77777777" w:rsidR="00DB1CE0" w:rsidRPr="006A5DCA" w:rsidRDefault="00DB1CE0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0429916F" w14:textId="77777777" w:rsidR="00DB1CE0" w:rsidRPr="006A5DCA" w:rsidRDefault="00DB1CE0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68A5FE" w14:textId="77777777" w:rsidR="00DB1CE0" w:rsidRPr="006A5DCA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4C395" w14:textId="77777777" w:rsidR="00DB1CE0" w:rsidRPr="006A5DCA" w:rsidRDefault="00DB1CE0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021D1" w14:textId="77777777" w:rsidR="00DB1CE0" w:rsidRPr="006A5DCA" w:rsidRDefault="00DB1CE0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390B" w:rsidRPr="006A5DCA" w14:paraId="2758A902" w14:textId="77777777" w:rsidTr="00531A4D">
        <w:tc>
          <w:tcPr>
            <w:tcW w:w="3510" w:type="dxa"/>
          </w:tcPr>
          <w:p w14:paraId="2030CB80" w14:textId="77777777" w:rsidR="007D390B" w:rsidRPr="006A5DCA" w:rsidRDefault="007D390B" w:rsidP="007D3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</w:tcPr>
          <w:p w14:paraId="0AFBB2AA" w14:textId="7DB39ABE" w:rsidR="007D390B" w:rsidRPr="000770AC" w:rsidRDefault="007D390B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88,145</w:t>
            </w:r>
          </w:p>
        </w:tc>
        <w:tc>
          <w:tcPr>
            <w:tcW w:w="1080" w:type="dxa"/>
          </w:tcPr>
          <w:p w14:paraId="7501C9F8" w14:textId="2A02CD79" w:rsidR="007D390B" w:rsidRPr="007D390B" w:rsidRDefault="007D390B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39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60AE215C" w14:textId="360601BA" w:rsidR="007D390B" w:rsidRPr="007D390B" w:rsidRDefault="00174D23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D23">
              <w:rPr>
                <w:rFonts w:ascii="Angsana New" w:hAnsi="Angsana New"/>
                <w:sz w:val="30"/>
                <w:szCs w:val="30"/>
              </w:rPr>
              <w:t>7,943</w:t>
            </w:r>
          </w:p>
        </w:tc>
        <w:tc>
          <w:tcPr>
            <w:tcW w:w="270" w:type="dxa"/>
          </w:tcPr>
          <w:p w14:paraId="7599A7B1" w14:textId="77777777" w:rsidR="007D390B" w:rsidRPr="006A5DCA" w:rsidRDefault="007D390B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7E10BBC0" w14:textId="7A6FBEFA" w:rsidR="007D390B" w:rsidRPr="000770AC" w:rsidRDefault="00985091" w:rsidP="00F1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3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5091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14:paraId="62FFAC42" w14:textId="77777777" w:rsidR="007D390B" w:rsidRPr="006A5DCA" w:rsidRDefault="007D390B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5805565" w14:textId="7FD6DF0D" w:rsidR="007D390B" w:rsidRPr="000770AC" w:rsidRDefault="007D390B" w:rsidP="00F1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96,240</w:t>
            </w:r>
          </w:p>
        </w:tc>
      </w:tr>
      <w:tr w:rsidR="007D390B" w:rsidRPr="006A5DCA" w14:paraId="51679956" w14:textId="77777777" w:rsidTr="00531A4D">
        <w:tc>
          <w:tcPr>
            <w:tcW w:w="3510" w:type="dxa"/>
          </w:tcPr>
          <w:p w14:paraId="3177013E" w14:textId="6AC3CF8E" w:rsidR="007D390B" w:rsidRPr="00A52175" w:rsidRDefault="007D390B" w:rsidP="007D3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776BA2" w14:textId="6E445AD0" w:rsidR="007D390B" w:rsidRPr="000770AC" w:rsidRDefault="007D390B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31,072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6903F7" w14:textId="472BBB34" w:rsidR="007D390B" w:rsidRPr="00A52175" w:rsidRDefault="007D390B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(2,802)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C9D39A" w14:textId="67B848DE" w:rsidR="007D390B" w:rsidRPr="00A52175" w:rsidRDefault="009C426B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C426B">
              <w:rPr>
                <w:rFonts w:ascii="Angsana New" w:hAnsi="Angsana New"/>
                <w:sz w:val="30"/>
                <w:szCs w:val="30"/>
              </w:rPr>
              <w:t>5,814</w:t>
            </w:r>
          </w:p>
        </w:tc>
        <w:tc>
          <w:tcPr>
            <w:tcW w:w="270" w:type="dxa"/>
          </w:tcPr>
          <w:p w14:paraId="319A5E4A" w14:textId="77777777" w:rsidR="007D390B" w:rsidRPr="00A52175" w:rsidRDefault="007D390B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73DD5D9D" w14:textId="4EDC5953" w:rsidR="007D390B" w:rsidRPr="000770AC" w:rsidRDefault="00644F65" w:rsidP="00F1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3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44F65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70" w:type="dxa"/>
          </w:tcPr>
          <w:p w14:paraId="0E5D393D" w14:textId="77777777" w:rsidR="007D390B" w:rsidRPr="006A5DCA" w:rsidRDefault="007D390B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698D89" w14:textId="1D0DD842" w:rsidR="007D390B" w:rsidRPr="000770AC" w:rsidRDefault="007D390B" w:rsidP="00F1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34,931</w:t>
            </w:r>
          </w:p>
        </w:tc>
      </w:tr>
      <w:tr w:rsidR="007D390B" w:rsidRPr="006A5DCA" w14:paraId="7746058E" w14:textId="77777777" w:rsidTr="00531A4D">
        <w:tc>
          <w:tcPr>
            <w:tcW w:w="3510" w:type="dxa"/>
          </w:tcPr>
          <w:p w14:paraId="0F5876BD" w14:textId="77777777" w:rsidR="007D390B" w:rsidRPr="00A52175" w:rsidRDefault="007D390B" w:rsidP="007D390B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CFEF4D" w14:textId="4F5CDE10" w:rsidR="007D390B" w:rsidRPr="000770AC" w:rsidRDefault="007D390B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119,217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1C311D" w14:textId="47194E0B" w:rsidR="007D390B" w:rsidRPr="00A52175" w:rsidRDefault="007D390B" w:rsidP="007D3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(2,802)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952511" w14:textId="1E5FBBE8" w:rsidR="007D390B" w:rsidRPr="00A52175" w:rsidRDefault="000A554E" w:rsidP="0084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A554E">
              <w:rPr>
                <w:rFonts w:ascii="Angsana New" w:hAnsi="Angsana New"/>
                <w:b/>
                <w:bCs/>
                <w:sz w:val="30"/>
                <w:szCs w:val="30"/>
              </w:rPr>
              <w:t>13,757</w:t>
            </w:r>
          </w:p>
        </w:tc>
        <w:tc>
          <w:tcPr>
            <w:tcW w:w="270" w:type="dxa"/>
          </w:tcPr>
          <w:p w14:paraId="09E4021A" w14:textId="77777777" w:rsidR="007D390B" w:rsidRPr="00A52175" w:rsidRDefault="007D390B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75ABDFF" w14:textId="3D7F2529" w:rsidR="007D390B" w:rsidRPr="000770AC" w:rsidRDefault="00E32429" w:rsidP="00F1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3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32429">
              <w:rPr>
                <w:rFonts w:ascii="Angsana New" w:hAnsi="Angsana New"/>
                <w:b/>
                <w:bCs/>
                <w:sz w:val="30"/>
                <w:szCs w:val="30"/>
              </w:rPr>
              <w:t>999</w:t>
            </w:r>
          </w:p>
        </w:tc>
        <w:tc>
          <w:tcPr>
            <w:tcW w:w="270" w:type="dxa"/>
          </w:tcPr>
          <w:p w14:paraId="5F37A23F" w14:textId="77777777" w:rsidR="007D390B" w:rsidRPr="006A5DCA" w:rsidRDefault="007D390B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583715" w14:textId="372E2A21" w:rsidR="007D390B" w:rsidRPr="000770AC" w:rsidRDefault="007D390B" w:rsidP="00F1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131,171</w:t>
            </w:r>
          </w:p>
        </w:tc>
      </w:tr>
      <w:tr w:rsidR="007D390B" w:rsidRPr="006A5DCA" w14:paraId="6BA7AA59" w14:textId="77777777" w:rsidTr="00531A4D">
        <w:tc>
          <w:tcPr>
            <w:tcW w:w="3510" w:type="dxa"/>
          </w:tcPr>
          <w:p w14:paraId="54500C33" w14:textId="77777777" w:rsidR="007D390B" w:rsidRPr="006A5DCA" w:rsidRDefault="007D390B" w:rsidP="007D3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0E4DC" w14:textId="38BFF96F" w:rsidR="007D390B" w:rsidRPr="000770AC" w:rsidRDefault="007D390B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374,701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887B7" w14:textId="651D4C51" w:rsidR="007D390B" w:rsidRPr="006A5DCA" w:rsidRDefault="007D390B" w:rsidP="007D3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(14,735)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B4F5F" w14:textId="6B711F01" w:rsidR="007D390B" w:rsidRPr="006A5DCA" w:rsidRDefault="00694D5A" w:rsidP="0076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694D5A">
              <w:rPr>
                <w:rFonts w:ascii="Angsana New" w:hAnsi="Angsana New"/>
                <w:b/>
                <w:bCs/>
                <w:sz w:val="30"/>
                <w:szCs w:val="30"/>
              </w:rPr>
              <w:t>12,421</w:t>
            </w:r>
          </w:p>
        </w:tc>
        <w:tc>
          <w:tcPr>
            <w:tcW w:w="270" w:type="dxa"/>
          </w:tcPr>
          <w:p w14:paraId="7DE81DAC" w14:textId="77777777" w:rsidR="007D390B" w:rsidRPr="006A5DCA" w:rsidRDefault="007D390B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82F19" w14:textId="1D26A901" w:rsidR="007D390B" w:rsidRPr="000770AC" w:rsidRDefault="00F108B2" w:rsidP="00F1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3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108B2">
              <w:rPr>
                <w:rFonts w:ascii="Angsana New" w:hAnsi="Angsana New"/>
                <w:b/>
                <w:bCs/>
                <w:sz w:val="30"/>
                <w:szCs w:val="30"/>
              </w:rPr>
              <w:t>4,107</w:t>
            </w:r>
          </w:p>
        </w:tc>
        <w:tc>
          <w:tcPr>
            <w:tcW w:w="270" w:type="dxa"/>
          </w:tcPr>
          <w:p w14:paraId="5783BCEE" w14:textId="77777777" w:rsidR="007D390B" w:rsidRPr="006A5DCA" w:rsidRDefault="007D390B" w:rsidP="007D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F3D10C" w14:textId="0112F8C7" w:rsidR="007D390B" w:rsidRPr="000770AC" w:rsidRDefault="007D390B" w:rsidP="00F1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376,494</w:t>
            </w:r>
          </w:p>
        </w:tc>
      </w:tr>
    </w:tbl>
    <w:p w14:paraId="011E9736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590"/>
        <w:gridCol w:w="1350"/>
        <w:gridCol w:w="270"/>
        <w:gridCol w:w="1463"/>
        <w:gridCol w:w="274"/>
        <w:gridCol w:w="1233"/>
      </w:tblGrid>
      <w:tr w:rsidR="004E59FB" w:rsidRPr="00F3048F" w14:paraId="7DFDCD03" w14:textId="77777777" w:rsidTr="00531A4D">
        <w:trPr>
          <w:tblHeader/>
        </w:trPr>
        <w:tc>
          <w:tcPr>
            <w:tcW w:w="4590" w:type="dxa"/>
          </w:tcPr>
          <w:p w14:paraId="0D9BA220" w14:textId="77777777" w:rsidR="004E59FB" w:rsidRPr="00F3048F" w:rsidRDefault="004E59FB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 w:hanging="1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5"/>
          </w:tcPr>
          <w:p w14:paraId="26A75F3F" w14:textId="77777777" w:rsidR="004E59FB" w:rsidRPr="00F3048F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59FB" w:rsidRPr="00F3048F" w14:paraId="431440DE" w14:textId="77777777" w:rsidTr="00531A4D">
        <w:trPr>
          <w:tblHeader/>
        </w:trPr>
        <w:tc>
          <w:tcPr>
            <w:tcW w:w="4590" w:type="dxa"/>
          </w:tcPr>
          <w:p w14:paraId="0CAEDB79" w14:textId="77777777" w:rsidR="004E59FB" w:rsidRPr="00F3048F" w:rsidRDefault="004E59FB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 w:hanging="1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267811" w14:textId="77777777" w:rsidR="004E59FB" w:rsidRPr="00F3048F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3" w:type="dxa"/>
            <w:gridSpan w:val="2"/>
          </w:tcPr>
          <w:p w14:paraId="7DD8E61C" w14:textId="11E25825" w:rsidR="004E59FB" w:rsidRPr="00F3048F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304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048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304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4" w:type="dxa"/>
          </w:tcPr>
          <w:p w14:paraId="0500BA62" w14:textId="77777777" w:rsidR="004E59FB" w:rsidRPr="00F3048F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7FAFEF9" w14:textId="77777777" w:rsidR="004E59FB" w:rsidRPr="00F3048F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94B22" w:rsidRPr="00F3048F" w14:paraId="5F8DB0D9" w14:textId="77777777" w:rsidTr="00531A4D">
        <w:trPr>
          <w:tblHeader/>
        </w:trPr>
        <w:tc>
          <w:tcPr>
            <w:tcW w:w="4590" w:type="dxa"/>
            <w:vAlign w:val="bottom"/>
          </w:tcPr>
          <w:p w14:paraId="7B095724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060FFC2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F304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</w:tcPr>
          <w:p w14:paraId="14407CBD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FE082D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1824770D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048F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148C4B97" w14:textId="67E004C9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653C9DE5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D5D4E32" w14:textId="52B550CA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</w:tr>
      <w:tr w:rsidR="00F3048F" w:rsidRPr="00F3048F" w14:paraId="58095153" w14:textId="77777777" w:rsidTr="00531A4D">
        <w:trPr>
          <w:tblHeader/>
        </w:trPr>
        <w:tc>
          <w:tcPr>
            <w:tcW w:w="4590" w:type="dxa"/>
          </w:tcPr>
          <w:p w14:paraId="59C6691F" w14:textId="77777777" w:rsidR="00F3048F" w:rsidRPr="00F3048F" w:rsidRDefault="00F3048F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 w:hanging="1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5"/>
          </w:tcPr>
          <w:p w14:paraId="2BBBA081" w14:textId="13922694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  </w:t>
            </w:r>
            <w:r w:rsidRPr="00F304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048F" w:rsidRPr="00F3048F" w14:paraId="6321D27A" w14:textId="77777777" w:rsidTr="00531A4D">
        <w:tc>
          <w:tcPr>
            <w:tcW w:w="4590" w:type="dxa"/>
            <w:vAlign w:val="center"/>
          </w:tcPr>
          <w:p w14:paraId="7881BC88" w14:textId="70975437" w:rsidR="00F3048F" w:rsidRPr="00F3048F" w:rsidRDefault="00F3048F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04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34F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350" w:type="dxa"/>
            <w:vAlign w:val="center"/>
          </w:tcPr>
          <w:p w14:paraId="242AB661" w14:textId="77777777" w:rsidR="00F3048F" w:rsidRPr="00F3048F" w:rsidRDefault="00F3048F" w:rsidP="00F3048F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5A35C37" w14:textId="77777777" w:rsidR="00F3048F" w:rsidRPr="00F3048F" w:rsidRDefault="00F3048F" w:rsidP="00F3048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</w:tcPr>
          <w:p w14:paraId="37156D91" w14:textId="77777777" w:rsidR="00F3048F" w:rsidRPr="00F3048F" w:rsidRDefault="00F3048F" w:rsidP="00F3048F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4" w:type="dxa"/>
            <w:vAlign w:val="center"/>
          </w:tcPr>
          <w:p w14:paraId="4C19275F" w14:textId="77777777" w:rsidR="00F3048F" w:rsidRPr="00F3048F" w:rsidRDefault="00F3048F" w:rsidP="00F3048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7C083D3A" w14:textId="77777777" w:rsidR="00F3048F" w:rsidRPr="00F3048F" w:rsidRDefault="00F3048F" w:rsidP="00F3048F">
            <w:pPr>
              <w:pStyle w:val="AccPolicyalternative"/>
              <w:spacing w:after="0" w:line="240" w:lineRule="auto"/>
              <w:ind w:left="15" w:hanging="95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3048F" w:rsidRPr="006A5DCA" w14:paraId="43CC0F2C" w14:textId="77777777" w:rsidTr="00531A4D">
        <w:tc>
          <w:tcPr>
            <w:tcW w:w="4590" w:type="dxa"/>
            <w:vAlign w:val="center"/>
          </w:tcPr>
          <w:p w14:paraId="23948EA1" w14:textId="77777777" w:rsidR="00F3048F" w:rsidRPr="006A5DCA" w:rsidRDefault="00F3048F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center"/>
          </w:tcPr>
          <w:p w14:paraId="15307714" w14:textId="77777777" w:rsidR="00F3048F" w:rsidRPr="006A5DCA" w:rsidRDefault="00F3048F" w:rsidP="00F3048F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F5503C4" w14:textId="77777777" w:rsidR="00F3048F" w:rsidRPr="006A5DCA" w:rsidRDefault="00F3048F" w:rsidP="00F3048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</w:tcPr>
          <w:p w14:paraId="7B7E7DAC" w14:textId="77777777" w:rsidR="00F3048F" w:rsidRPr="006A5DCA" w:rsidRDefault="00F3048F" w:rsidP="00F3048F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4" w:type="dxa"/>
            <w:vAlign w:val="center"/>
          </w:tcPr>
          <w:p w14:paraId="3EA818E9" w14:textId="77777777" w:rsidR="00F3048F" w:rsidRPr="006A5DCA" w:rsidRDefault="00F3048F" w:rsidP="00F3048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51D06C00" w14:textId="77777777" w:rsidR="00F3048F" w:rsidRPr="006A5DCA" w:rsidRDefault="00F3048F" w:rsidP="00F3048F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94B22" w:rsidRPr="006A5DCA" w14:paraId="267832E3" w14:textId="77777777" w:rsidTr="00531A4D">
        <w:tc>
          <w:tcPr>
            <w:tcW w:w="4590" w:type="dxa"/>
          </w:tcPr>
          <w:p w14:paraId="066ED64B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651F9D69" w14:textId="2C161BF2" w:rsidR="00B94B22" w:rsidRPr="006A5DCA" w:rsidRDefault="003D376D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128,691</w:t>
            </w:r>
          </w:p>
        </w:tc>
        <w:tc>
          <w:tcPr>
            <w:tcW w:w="270" w:type="dxa"/>
          </w:tcPr>
          <w:p w14:paraId="08E6BEC2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730C463" w14:textId="5FE1A110" w:rsidR="00B94B22" w:rsidRPr="0063778D" w:rsidRDefault="003D376D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10,82</w:t>
            </w:r>
            <w:r w:rsidR="00926C45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274" w:type="dxa"/>
          </w:tcPr>
          <w:p w14:paraId="44EACE60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EFC0C7E" w14:textId="268095E9" w:rsidR="00B94B22" w:rsidRPr="006A5DCA" w:rsidRDefault="003D376D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139,517</w:t>
            </w:r>
          </w:p>
        </w:tc>
      </w:tr>
      <w:tr w:rsidR="00B94B22" w:rsidRPr="006A5DCA" w14:paraId="4733DF30" w14:textId="77777777" w:rsidTr="00531A4D">
        <w:tc>
          <w:tcPr>
            <w:tcW w:w="4590" w:type="dxa"/>
          </w:tcPr>
          <w:p w14:paraId="6C4504B4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50" w:type="dxa"/>
          </w:tcPr>
          <w:p w14:paraId="2ED27038" w14:textId="08C54414" w:rsidR="00B94B22" w:rsidRPr="006A5DCA" w:rsidRDefault="003D376D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33,9</w:t>
            </w:r>
            <w:r w:rsidR="00926C45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39</w:t>
            </w:r>
          </w:p>
        </w:tc>
        <w:tc>
          <w:tcPr>
            <w:tcW w:w="270" w:type="dxa"/>
          </w:tcPr>
          <w:p w14:paraId="5A27CD83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44040B22" w14:textId="14C7634F" w:rsidR="00B94B22" w:rsidRPr="0063778D" w:rsidRDefault="003D376D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1,069</w:t>
            </w:r>
          </w:p>
        </w:tc>
        <w:tc>
          <w:tcPr>
            <w:tcW w:w="274" w:type="dxa"/>
          </w:tcPr>
          <w:p w14:paraId="6A2BEA72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1CE021D" w14:textId="0E14D102" w:rsidR="00B94B22" w:rsidRPr="006A5DCA" w:rsidRDefault="003D376D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35,00</w:t>
            </w:r>
            <w:r w:rsidR="00926C45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8</w:t>
            </w:r>
          </w:p>
        </w:tc>
      </w:tr>
      <w:tr w:rsidR="00B94B22" w:rsidRPr="006A5DCA" w14:paraId="2C5D4ED1" w14:textId="77777777" w:rsidTr="00531A4D">
        <w:tc>
          <w:tcPr>
            <w:tcW w:w="4590" w:type="dxa"/>
          </w:tcPr>
          <w:p w14:paraId="2C06074F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53377D" w14:textId="3661F2F4" w:rsidR="00B94B22" w:rsidRPr="006A5DCA" w:rsidRDefault="003D376D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16,0</w:t>
            </w:r>
            <w:r w:rsidR="00926C45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40</w:t>
            </w:r>
          </w:p>
        </w:tc>
        <w:tc>
          <w:tcPr>
            <w:tcW w:w="270" w:type="dxa"/>
          </w:tcPr>
          <w:p w14:paraId="5984B5C9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533ED821" w14:textId="32DC6CFD" w:rsidR="00B94B22" w:rsidRPr="0063778D" w:rsidRDefault="003D376D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2,74</w:t>
            </w:r>
            <w:r w:rsidR="00926C45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274" w:type="dxa"/>
          </w:tcPr>
          <w:p w14:paraId="2CF64A59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F8F026F" w14:textId="3BBFCF8B" w:rsidR="00B94B22" w:rsidRPr="006A5DCA" w:rsidRDefault="003D376D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18,78</w:t>
            </w:r>
            <w:r w:rsidR="00926C45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6</w:t>
            </w:r>
          </w:p>
        </w:tc>
      </w:tr>
      <w:tr w:rsidR="00B94B22" w:rsidRPr="006A5DCA" w14:paraId="0ABE20C2" w14:textId="77777777" w:rsidTr="00531A4D">
        <w:tc>
          <w:tcPr>
            <w:tcW w:w="4590" w:type="dxa"/>
          </w:tcPr>
          <w:p w14:paraId="12A57062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FD52BE0" w14:textId="2C1053E6" w:rsidR="00B94B22" w:rsidRPr="006A5DCA" w:rsidRDefault="003D376D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178,670</w:t>
            </w:r>
          </w:p>
        </w:tc>
        <w:tc>
          <w:tcPr>
            <w:tcW w:w="270" w:type="dxa"/>
          </w:tcPr>
          <w:p w14:paraId="60012D21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282D3577" w14:textId="2E23BBF9" w:rsidR="00B94B22" w:rsidRPr="0056240A" w:rsidRDefault="003D376D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14,64</w:t>
            </w:r>
            <w:r w:rsidR="00926C4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6968CDFA" w14:textId="77777777" w:rsidR="00B94B22" w:rsidRPr="006A5DCA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74B2CF0D" w14:textId="2EF3F13F" w:rsidR="00B94B22" w:rsidRPr="006A5DCA" w:rsidRDefault="003D376D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193,311</w:t>
            </w:r>
          </w:p>
        </w:tc>
      </w:tr>
      <w:tr w:rsidR="00B94B22" w:rsidRPr="00F3048F" w14:paraId="0FAD519D" w14:textId="77777777" w:rsidTr="00531A4D">
        <w:tc>
          <w:tcPr>
            <w:tcW w:w="4590" w:type="dxa"/>
          </w:tcPr>
          <w:p w14:paraId="3AFB6FD8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AFE823D" w14:textId="77777777" w:rsidR="00B94B22" w:rsidRPr="00F3048F" w:rsidRDefault="00B94B22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  <w:tab w:val="decimal" w:pos="125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0D75704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0323422" w14:textId="77777777" w:rsidR="00B94B22" w:rsidRPr="00F3048F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</w:tcPr>
          <w:p w14:paraId="7106C39B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B8B078C" w14:textId="77777777" w:rsidR="00B94B22" w:rsidRPr="00F3048F" w:rsidRDefault="00B94B22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  <w:tab w:val="decimal" w:pos="122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B94B22" w:rsidRPr="00F3048F" w14:paraId="76F4B06F" w14:textId="77777777" w:rsidTr="00531A4D">
        <w:tc>
          <w:tcPr>
            <w:tcW w:w="4590" w:type="dxa"/>
          </w:tcPr>
          <w:p w14:paraId="0720C004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0E7313FA" w14:textId="77777777" w:rsidR="00B94B22" w:rsidRPr="00F3048F" w:rsidRDefault="00B94B22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  <w:tab w:val="decimal" w:pos="125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FD20BF9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8224B76" w14:textId="77777777" w:rsidR="00B94B22" w:rsidRPr="00F3048F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</w:tcPr>
          <w:p w14:paraId="06B5DF63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A479390" w14:textId="77777777" w:rsidR="00B94B22" w:rsidRPr="00F3048F" w:rsidRDefault="00B94B22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  <w:tab w:val="decimal" w:pos="122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</w:tr>
      <w:tr w:rsidR="00B94B22" w:rsidRPr="00F3048F" w14:paraId="504BB65C" w14:textId="77777777" w:rsidTr="00531A4D">
        <w:tc>
          <w:tcPr>
            <w:tcW w:w="4590" w:type="dxa"/>
          </w:tcPr>
          <w:p w14:paraId="24218A36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35C00512" w14:textId="692C993A" w:rsidR="00B94B22" w:rsidRPr="00F3048F" w:rsidRDefault="003D376D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44,46</w:t>
            </w:r>
            <w:r w:rsidR="00926C45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0" w:type="dxa"/>
          </w:tcPr>
          <w:p w14:paraId="228F5A02" w14:textId="77777777" w:rsidR="00B94B22" w:rsidRPr="00F3048F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707CC9BA" w14:textId="0AEC5E47" w:rsidR="00B94B22" w:rsidRPr="00F3048F" w:rsidRDefault="003D376D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74</w:t>
            </w:r>
            <w:r w:rsidR="00B51CD2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74" w:type="dxa"/>
          </w:tcPr>
          <w:p w14:paraId="7E53DDF3" w14:textId="77777777" w:rsidR="00B94B22" w:rsidRPr="00F3048F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33" w:type="dxa"/>
          </w:tcPr>
          <w:p w14:paraId="7276BD5E" w14:textId="5F7AD2DB" w:rsidR="00B94B22" w:rsidRPr="00F3048F" w:rsidRDefault="003D376D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45,217</w:t>
            </w:r>
          </w:p>
        </w:tc>
      </w:tr>
      <w:tr w:rsidR="00B94B22" w:rsidRPr="00F3048F" w14:paraId="32EF572C" w14:textId="77777777" w:rsidTr="00531A4D">
        <w:tc>
          <w:tcPr>
            <w:tcW w:w="4590" w:type="dxa"/>
          </w:tcPr>
          <w:p w14:paraId="039FC0F7" w14:textId="77777777" w:rsidR="00B94B22" w:rsidRPr="00F3048F" w:rsidRDefault="00B94B22" w:rsidP="00B94B22">
            <w:pPr>
              <w:tabs>
                <w:tab w:val="clear" w:pos="227"/>
              </w:tabs>
              <w:spacing w:line="240" w:lineRule="auto"/>
              <w:ind w:left="70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BA7988" w14:textId="502C94A3" w:rsidR="00B94B22" w:rsidRPr="00F3048F" w:rsidRDefault="003D376D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44,46</w:t>
            </w:r>
            <w:r w:rsidR="00926C45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0" w:type="dxa"/>
          </w:tcPr>
          <w:p w14:paraId="66D519EA" w14:textId="77777777" w:rsidR="00B94B22" w:rsidRPr="00F3048F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1850191A" w14:textId="206092C6" w:rsidR="00B94B22" w:rsidRPr="00F3048F" w:rsidRDefault="003D376D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74</w:t>
            </w:r>
            <w:r w:rsidR="00B51CD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274" w:type="dxa"/>
          </w:tcPr>
          <w:p w14:paraId="53DFADEC" w14:textId="77777777" w:rsidR="00B94B22" w:rsidRPr="00F3048F" w:rsidRDefault="00B94B22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47200868" w14:textId="05F7F4A7" w:rsidR="00B94B22" w:rsidRPr="00F3048F" w:rsidRDefault="003D376D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45,217</w:t>
            </w:r>
          </w:p>
        </w:tc>
      </w:tr>
      <w:tr w:rsidR="00B94B22" w:rsidRPr="006A5DCA" w14:paraId="6E570150" w14:textId="77777777" w:rsidTr="00531A4D">
        <w:tc>
          <w:tcPr>
            <w:tcW w:w="4590" w:type="dxa"/>
          </w:tcPr>
          <w:p w14:paraId="22F00136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C6B405E" w14:textId="1458E09E" w:rsidR="00B94B22" w:rsidRPr="006A5DCA" w:rsidRDefault="003D376D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134,201</w:t>
            </w:r>
          </w:p>
        </w:tc>
        <w:tc>
          <w:tcPr>
            <w:tcW w:w="270" w:type="dxa"/>
            <w:vAlign w:val="bottom"/>
          </w:tcPr>
          <w:p w14:paraId="6991487D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34"/>
              </w:tabs>
              <w:spacing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0596C472" w14:textId="1EDD2FD4" w:rsidR="00B94B22" w:rsidRPr="0063778D" w:rsidRDefault="003D376D" w:rsidP="00B94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13,893</w:t>
            </w:r>
          </w:p>
        </w:tc>
        <w:tc>
          <w:tcPr>
            <w:tcW w:w="274" w:type="dxa"/>
            <w:vAlign w:val="bottom"/>
          </w:tcPr>
          <w:p w14:paraId="03FB0583" w14:textId="77777777" w:rsidR="00B94B22" w:rsidRPr="006A5DCA" w:rsidRDefault="00B94B22" w:rsidP="00B9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62"/>
              </w:tabs>
              <w:spacing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F19A0" w14:textId="1C3782B6" w:rsidR="00B94B22" w:rsidRPr="006A5DCA" w:rsidRDefault="003D376D" w:rsidP="0084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148,09</w:t>
            </w:r>
            <w:r w:rsidR="00B51CD2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4</w:t>
            </w:r>
          </w:p>
        </w:tc>
      </w:tr>
    </w:tbl>
    <w:p w14:paraId="1ADA5360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p w14:paraId="3D56A4CA" w14:textId="6858B610" w:rsidR="009006A2" w:rsidRPr="006A5DCA" w:rsidRDefault="00252B83" w:rsidP="0053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9360"/>
          <w:tab w:val="left" w:pos="981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</w:t>
      </w:r>
      <w:r w:rsidR="005020A7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แต่การรับรู้รายได้ในงบกำไรขาดทุนเกิดขึ้นภายหลังจากสินค้าได้ถูกขายออกจาก</w:t>
      </w:r>
      <w:r w:rsidR="00CD2C5F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กลุ่มบริษัทไปยัง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</w:t>
      </w:r>
      <w:r w:rsidR="00BD33F9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</w:p>
    <w:p w14:paraId="65AD341C" w14:textId="63577E98" w:rsidR="00252B83" w:rsidRDefault="009006A2" w:rsidP="00900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FF6685A" w14:textId="31467D47" w:rsidR="004D7767" w:rsidRPr="002A4F9C" w:rsidRDefault="00A35408" w:rsidP="0022488A">
      <w:pPr>
        <w:pStyle w:val="a"/>
        <w:tabs>
          <w:tab w:val="clear" w:pos="1080"/>
          <w:tab w:val="left" w:pos="4770"/>
        </w:tabs>
        <w:ind w:left="540" w:hanging="540"/>
        <w:jc w:val="thaiDistribute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9</w:t>
      </w:r>
      <w:r w:rsidR="004D7767" w:rsidRPr="002A4F9C">
        <w:rPr>
          <w:rFonts w:asciiTheme="majorBidi" w:hAnsiTheme="majorBidi" w:cstheme="majorBidi"/>
          <w:b/>
          <w:bCs/>
          <w:lang w:val="en-US"/>
        </w:rPr>
        <w:tab/>
      </w:r>
      <w:r w:rsidR="004D7767" w:rsidRPr="002A4F9C">
        <w:rPr>
          <w:rFonts w:asciiTheme="majorBidi" w:hAnsiTheme="majorBidi" w:cstheme="majorBidi"/>
          <w:b/>
          <w:bCs/>
          <w:cs/>
          <w:lang w:val="en-US"/>
        </w:rPr>
        <w:t>ภาระผูกพัน</w:t>
      </w:r>
      <w:r w:rsidR="00646E49" w:rsidRPr="002A4F9C">
        <w:rPr>
          <w:rFonts w:asciiTheme="majorBidi" w:hAnsiTheme="majorBidi" w:cstheme="majorBidi"/>
          <w:b/>
          <w:bCs/>
          <w:cs/>
          <w:lang w:val="en-US"/>
        </w:rPr>
        <w:t>กับบุคคลหรือกิจกา</w:t>
      </w:r>
      <w:r w:rsidR="004D7767" w:rsidRPr="002A4F9C">
        <w:rPr>
          <w:rFonts w:asciiTheme="majorBidi" w:hAnsiTheme="majorBidi" w:cstheme="majorBidi"/>
          <w:b/>
          <w:bCs/>
          <w:cs/>
          <w:lang w:val="en-US"/>
        </w:rPr>
        <w:t>รที่ไม่เกี่ยวข้องกัน</w:t>
      </w:r>
    </w:p>
    <w:p w14:paraId="2B0E5469" w14:textId="77777777" w:rsidR="00A97F8F" w:rsidRPr="0033184A" w:rsidRDefault="00A97F8F" w:rsidP="00910D5D">
      <w:pPr>
        <w:pStyle w:val="a"/>
        <w:tabs>
          <w:tab w:val="clear" w:pos="1080"/>
          <w:tab w:val="left" w:pos="990"/>
        </w:tabs>
        <w:ind w:left="450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tbl>
      <w:tblPr>
        <w:tblW w:w="92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99"/>
        <w:gridCol w:w="2189"/>
        <w:gridCol w:w="271"/>
        <w:gridCol w:w="2310"/>
      </w:tblGrid>
      <w:tr w:rsidR="0067228A" w:rsidRPr="006A5DCA" w14:paraId="06706E4F" w14:textId="77777777" w:rsidTr="00531A4D">
        <w:trPr>
          <w:tblHeader/>
        </w:trPr>
        <w:tc>
          <w:tcPr>
            <w:tcW w:w="2427" w:type="pct"/>
          </w:tcPr>
          <w:p w14:paraId="5FC9029B" w14:textId="501EF3DF" w:rsidR="00A97F8F" w:rsidRPr="006A5DCA" w:rsidRDefault="00B94B22" w:rsidP="0059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181" w:type="pct"/>
          </w:tcPr>
          <w:p w14:paraId="3D75D292" w14:textId="77777777" w:rsidR="00A97F8F" w:rsidRPr="006A5DCA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6C1BF1D8" w14:textId="77777777" w:rsidR="00A97F8F" w:rsidRPr="006A5DCA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pct"/>
          </w:tcPr>
          <w:p w14:paraId="0719DE43" w14:textId="77777777" w:rsidR="00A97F8F" w:rsidRPr="006A5DCA" w:rsidRDefault="00A97F8F" w:rsidP="00B8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1"/>
              </w:tabs>
              <w:spacing w:after="0" w:line="240" w:lineRule="auto"/>
              <w:ind w:left="-108" w:right="-2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04C" w:rsidRPr="006A5DCA" w14:paraId="23595312" w14:textId="77777777" w:rsidTr="00531A4D">
        <w:trPr>
          <w:tblHeader/>
        </w:trPr>
        <w:tc>
          <w:tcPr>
            <w:tcW w:w="2427" w:type="pct"/>
          </w:tcPr>
          <w:p w14:paraId="2244887E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3" w:type="pct"/>
            <w:gridSpan w:val="3"/>
          </w:tcPr>
          <w:p w14:paraId="3A3521AA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8A" w:rsidRPr="006A5DCA" w14:paraId="24688E90" w14:textId="77777777" w:rsidTr="00531A4D">
        <w:tc>
          <w:tcPr>
            <w:tcW w:w="2427" w:type="pct"/>
          </w:tcPr>
          <w:p w14:paraId="34D4AAFD" w14:textId="77777777" w:rsidR="00121031" w:rsidRPr="006A5DCA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81" w:type="pct"/>
          </w:tcPr>
          <w:p w14:paraId="5DB07065" w14:textId="76D5AD21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4D4AD47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5" w:type="pct"/>
          </w:tcPr>
          <w:p w14:paraId="7E086DC8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D4651" w:rsidRPr="006A5DCA" w14:paraId="7C90D4D6" w14:textId="77777777" w:rsidTr="00531A4D">
        <w:tc>
          <w:tcPr>
            <w:tcW w:w="2427" w:type="pct"/>
          </w:tcPr>
          <w:p w14:paraId="1CCC34CD" w14:textId="1136D7E7" w:rsidR="004D4651" w:rsidRPr="006A5DCA" w:rsidRDefault="004D4651" w:rsidP="00AF0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81" w:type="pct"/>
          </w:tcPr>
          <w:p w14:paraId="61126826" w14:textId="7E28DF98" w:rsidR="004D4651" w:rsidRDefault="004D4651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1A32652E" w14:textId="77777777" w:rsidR="004D4651" w:rsidRPr="006A5DCA" w:rsidRDefault="004D465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5" w:type="pct"/>
          </w:tcPr>
          <w:p w14:paraId="1A60545B" w14:textId="77777777" w:rsidR="004D4651" w:rsidRDefault="004D4651" w:rsidP="0063778D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228A" w:rsidRPr="006A5DCA" w14:paraId="71DDE529" w14:textId="77777777" w:rsidTr="00531A4D">
        <w:tc>
          <w:tcPr>
            <w:tcW w:w="2427" w:type="pct"/>
          </w:tcPr>
          <w:p w14:paraId="5A31FC5C" w14:textId="77777777" w:rsidR="00121031" w:rsidRPr="006A5DCA" w:rsidRDefault="00121031" w:rsidP="00C4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อาคารและเครื่องจักร</w:t>
            </w:r>
          </w:p>
        </w:tc>
        <w:tc>
          <w:tcPr>
            <w:tcW w:w="1181" w:type="pct"/>
          </w:tcPr>
          <w:p w14:paraId="4AAB2B4A" w14:textId="5C0A650D" w:rsidR="00121031" w:rsidRPr="006A5DCA" w:rsidRDefault="003D376D" w:rsidP="008406F4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511,535</w:t>
            </w:r>
          </w:p>
        </w:tc>
        <w:tc>
          <w:tcPr>
            <w:tcW w:w="146" w:type="pct"/>
          </w:tcPr>
          <w:p w14:paraId="23A895DE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5" w:type="pct"/>
          </w:tcPr>
          <w:p w14:paraId="158A3347" w14:textId="70F74747" w:rsidR="00121031" w:rsidRPr="005B008C" w:rsidRDefault="003D376D" w:rsidP="008406F4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25,157</w:t>
            </w:r>
          </w:p>
        </w:tc>
      </w:tr>
      <w:tr w:rsidR="0067228A" w:rsidRPr="006A5DCA" w14:paraId="3DC4BC4C" w14:textId="77777777" w:rsidTr="00531A4D">
        <w:tc>
          <w:tcPr>
            <w:tcW w:w="2427" w:type="pct"/>
          </w:tcPr>
          <w:p w14:paraId="4DA589EE" w14:textId="77777777" w:rsidR="00121031" w:rsidRPr="006A5DCA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1" w:type="pct"/>
            <w:tcBorders>
              <w:top w:val="single" w:sz="4" w:space="0" w:color="auto"/>
              <w:bottom w:val="double" w:sz="4" w:space="0" w:color="auto"/>
            </w:tcBorders>
          </w:tcPr>
          <w:p w14:paraId="62A95ECD" w14:textId="15D39491" w:rsidR="00121031" w:rsidRPr="006A5DCA" w:rsidRDefault="003D376D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511,535</w:t>
            </w:r>
          </w:p>
        </w:tc>
        <w:tc>
          <w:tcPr>
            <w:tcW w:w="146" w:type="pct"/>
          </w:tcPr>
          <w:p w14:paraId="16A6DB88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5" w:type="pct"/>
            <w:tcBorders>
              <w:top w:val="single" w:sz="4" w:space="0" w:color="auto"/>
              <w:bottom w:val="double" w:sz="4" w:space="0" w:color="auto"/>
            </w:tcBorders>
          </w:tcPr>
          <w:p w14:paraId="1A40A9F4" w14:textId="43D8297B" w:rsidR="00121031" w:rsidRPr="005B008C" w:rsidRDefault="003D376D" w:rsidP="00FE21AC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25,157</w:t>
            </w:r>
          </w:p>
        </w:tc>
      </w:tr>
      <w:tr w:rsidR="0067228A" w:rsidRPr="006A5DCA" w14:paraId="6F4575D3" w14:textId="77777777" w:rsidTr="00531A4D">
        <w:trPr>
          <w:trHeight w:hRule="exact" w:val="331"/>
        </w:trPr>
        <w:tc>
          <w:tcPr>
            <w:tcW w:w="2427" w:type="pct"/>
          </w:tcPr>
          <w:p w14:paraId="3F789477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pct"/>
          </w:tcPr>
          <w:p w14:paraId="0FE45F71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2E2D18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pct"/>
          </w:tcPr>
          <w:p w14:paraId="5184D0A7" w14:textId="77777777" w:rsidR="007E004C" w:rsidRPr="006A5DCA" w:rsidRDefault="007E004C" w:rsidP="0063778D">
            <w:pPr>
              <w:pStyle w:val="acctfourfigures"/>
              <w:tabs>
                <w:tab w:val="clear" w:pos="765"/>
                <w:tab w:val="decimal" w:pos="1698"/>
                <w:tab w:val="decimal" w:pos="1950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0ACE" w:rsidRPr="006A5DCA" w14:paraId="714973FD" w14:textId="77777777" w:rsidTr="00531A4D">
        <w:tc>
          <w:tcPr>
            <w:tcW w:w="2427" w:type="pct"/>
          </w:tcPr>
          <w:p w14:paraId="56C613B7" w14:textId="49966BE4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AF3C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81" w:type="pct"/>
          </w:tcPr>
          <w:p w14:paraId="07EF3B43" w14:textId="482FFBB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FC11C67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pct"/>
          </w:tcPr>
          <w:p w14:paraId="2E6B9BEC" w14:textId="73D872B2" w:rsidR="005F0ACE" w:rsidRPr="006A5DCA" w:rsidRDefault="005F0ACE" w:rsidP="0063778D">
            <w:pPr>
              <w:pStyle w:val="acctfourfigures"/>
              <w:tabs>
                <w:tab w:val="clear" w:pos="765"/>
                <w:tab w:val="decimal" w:pos="1698"/>
                <w:tab w:val="decimal" w:pos="1950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0ACE" w:rsidRPr="006A5DCA" w14:paraId="6BB34EB3" w14:textId="77777777" w:rsidTr="00531A4D">
        <w:tc>
          <w:tcPr>
            <w:tcW w:w="2427" w:type="pct"/>
          </w:tcPr>
          <w:p w14:paraId="29F3A726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81" w:type="pct"/>
          </w:tcPr>
          <w:p w14:paraId="03602890" w14:textId="56BC39CF" w:rsidR="005F0ACE" w:rsidRPr="006A5DCA" w:rsidRDefault="003D376D" w:rsidP="0074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80,775</w:t>
            </w:r>
          </w:p>
        </w:tc>
        <w:tc>
          <w:tcPr>
            <w:tcW w:w="146" w:type="pct"/>
          </w:tcPr>
          <w:p w14:paraId="1B00C1EE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pct"/>
          </w:tcPr>
          <w:p w14:paraId="071C81FC" w14:textId="75C03078" w:rsidR="005F0ACE" w:rsidRPr="006A5DCA" w:rsidRDefault="003D376D" w:rsidP="0081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80,775</w:t>
            </w:r>
          </w:p>
        </w:tc>
      </w:tr>
      <w:tr w:rsidR="005F0ACE" w:rsidRPr="006A5DCA" w14:paraId="5518E867" w14:textId="77777777" w:rsidTr="00531A4D">
        <w:tc>
          <w:tcPr>
            <w:tcW w:w="2427" w:type="pct"/>
          </w:tcPr>
          <w:p w14:paraId="58DF2508" w14:textId="61EF4E61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181" w:type="pct"/>
          </w:tcPr>
          <w:p w14:paraId="039C956D" w14:textId="291E8DBE" w:rsidR="005F0ACE" w:rsidRPr="006A5DCA" w:rsidRDefault="003D376D" w:rsidP="005F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97,67</w:t>
            </w:r>
            <w:r w:rsidR="008125E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291D3131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pct"/>
          </w:tcPr>
          <w:p w14:paraId="5FF50049" w14:textId="69105B9C" w:rsidR="005F0ACE" w:rsidRPr="006A5DCA" w:rsidRDefault="003D376D" w:rsidP="0081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81,659</w:t>
            </w:r>
          </w:p>
        </w:tc>
      </w:tr>
      <w:tr w:rsidR="005F0ACE" w:rsidRPr="006A5DCA" w14:paraId="28A48988" w14:textId="77777777" w:rsidTr="00531A4D">
        <w:tc>
          <w:tcPr>
            <w:tcW w:w="2427" w:type="pct"/>
          </w:tcPr>
          <w:p w14:paraId="3798A93C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1" w:type="pct"/>
            <w:tcBorders>
              <w:top w:val="single" w:sz="4" w:space="0" w:color="auto"/>
              <w:bottom w:val="double" w:sz="4" w:space="0" w:color="auto"/>
            </w:tcBorders>
          </w:tcPr>
          <w:p w14:paraId="76A13943" w14:textId="17460F28" w:rsidR="005F0ACE" w:rsidRPr="006A5DCA" w:rsidRDefault="003D376D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178,452</w:t>
            </w:r>
          </w:p>
        </w:tc>
        <w:tc>
          <w:tcPr>
            <w:tcW w:w="146" w:type="pct"/>
          </w:tcPr>
          <w:p w14:paraId="221EB0B5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5" w:type="pct"/>
            <w:tcBorders>
              <w:top w:val="single" w:sz="4" w:space="0" w:color="auto"/>
              <w:bottom w:val="double" w:sz="4" w:space="0" w:color="auto"/>
            </w:tcBorders>
          </w:tcPr>
          <w:p w14:paraId="0E6DE2DA" w14:textId="33975ECB" w:rsidR="005F0ACE" w:rsidRPr="005F594F" w:rsidRDefault="003D376D" w:rsidP="0081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162,434</w:t>
            </w:r>
          </w:p>
        </w:tc>
      </w:tr>
    </w:tbl>
    <w:p w14:paraId="685A5F9A" w14:textId="3E09AAFC" w:rsidR="00D407C1" w:rsidRPr="0033184A" w:rsidRDefault="00D407C1" w:rsidP="00110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C455951" w14:textId="097286FC" w:rsidR="00813EAE" w:rsidRPr="00C9331C" w:rsidRDefault="00813EAE" w:rsidP="008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7" w:hanging="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9331C">
        <w:rPr>
          <w:rFonts w:asciiTheme="majorBidi" w:hAnsiTheme="majorBidi" w:cstheme="majorBidi"/>
          <w:i/>
          <w:iCs/>
          <w:sz w:val="30"/>
          <w:szCs w:val="30"/>
          <w:cs/>
        </w:rPr>
        <w:t>สัญญาจัดจำหน่ายสินค้าและบริการ</w:t>
      </w:r>
    </w:p>
    <w:p w14:paraId="0B807496" w14:textId="77777777" w:rsidR="00813EAE" w:rsidRPr="0033184A" w:rsidRDefault="00813EAE" w:rsidP="002B1AD2">
      <w:pPr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A055138" w14:textId="0E4DBF55" w:rsidR="00813EAE" w:rsidRPr="006A5DCA" w:rsidRDefault="00813EAE" w:rsidP="0053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</w:t>
      </w:r>
      <w:r w:rsidR="00200171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6A5DCA">
        <w:rPr>
          <w:rFonts w:asciiTheme="majorBidi" w:hAnsiTheme="majorBidi" w:cstheme="majorBidi"/>
          <w:sz w:val="30"/>
          <w:szCs w:val="30"/>
          <w:cs/>
        </w:rPr>
        <w:t>ขึ้นอยู่กับปริมาณ</w:t>
      </w:r>
      <w:r w:rsidR="00736B5B" w:rsidRPr="006A5DCA">
        <w:rPr>
          <w:rFonts w:asciiTheme="majorBidi" w:hAnsiTheme="majorBidi" w:cstheme="majorBidi"/>
          <w:sz w:val="30"/>
          <w:szCs w:val="30"/>
          <w:cs/>
        </w:rPr>
        <w:t>ของ</w:t>
      </w:r>
      <w:r w:rsidRPr="006A5DCA">
        <w:rPr>
          <w:rFonts w:asciiTheme="majorBidi" w:hAnsiTheme="majorBidi" w:cstheme="majorBidi"/>
          <w:sz w:val="30"/>
          <w:szCs w:val="30"/>
          <w:cs/>
        </w:rPr>
        <w:t>ธุรกิจที่กระทำ ค่าตอบแทนที่เรียกเก็บมายังกลุ่มบริษัทมีอัตราที่แน่นอนและมีการปรับปรุง</w:t>
      </w:r>
      <w:r w:rsidR="00561759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เป็นระยะ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ๆ โดยปกติ</w:t>
      </w:r>
      <w:r w:rsidR="00736B5B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A5DCA">
        <w:rPr>
          <w:rFonts w:asciiTheme="majorBidi" w:hAnsiTheme="majorBidi" w:cstheme="majorBidi"/>
          <w:sz w:val="30"/>
          <w:szCs w:val="30"/>
          <w:cs/>
        </w:rPr>
        <w:t>สามารถยกเลิก</w:t>
      </w:r>
      <w:r w:rsidR="00912A00" w:rsidRPr="006A5DCA">
        <w:rPr>
          <w:rFonts w:asciiTheme="majorBidi" w:hAnsiTheme="majorBidi" w:cstheme="majorBidi"/>
          <w:sz w:val="30"/>
          <w:szCs w:val="30"/>
          <w:cs/>
        </w:rPr>
        <w:t>สัญญาได้ภายในหนึ่งปีโดยที่</w:t>
      </w:r>
      <w:r w:rsidRPr="006A5DCA">
        <w:rPr>
          <w:rFonts w:asciiTheme="majorBidi" w:hAnsiTheme="majorBidi" w:cstheme="majorBidi"/>
          <w:sz w:val="30"/>
          <w:szCs w:val="30"/>
          <w:cs/>
        </w:rPr>
        <w:t>ไม่มีภาระใด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ๆ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="00912A00" w:rsidRPr="006A5DCA">
        <w:rPr>
          <w:rFonts w:asciiTheme="majorBidi" w:hAnsiTheme="majorBidi" w:cstheme="majorBidi"/>
          <w:sz w:val="30"/>
          <w:szCs w:val="30"/>
          <w:cs/>
        </w:rPr>
        <w:t>ที่มีนัยสำคัญ</w:t>
      </w:r>
    </w:p>
    <w:p w14:paraId="1909AA10" w14:textId="77777777" w:rsidR="00CE50C9" w:rsidRDefault="00CE50C9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523689B" w14:textId="56CECF73" w:rsidR="00B440C9" w:rsidRDefault="00B440C9" w:rsidP="00B44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7" w:hanging="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9331C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เช</w:t>
      </w:r>
      <w:r w:rsidR="00935BE9">
        <w:rPr>
          <w:rFonts w:asciiTheme="majorBidi" w:hAnsiTheme="majorBidi" w:cstheme="majorBidi" w:hint="cs"/>
          <w:i/>
          <w:iCs/>
          <w:sz w:val="30"/>
          <w:szCs w:val="30"/>
          <w:cs/>
        </w:rPr>
        <w:t>่าช่วงที่ดิน</w:t>
      </w:r>
    </w:p>
    <w:p w14:paraId="4BFF8098" w14:textId="77777777" w:rsidR="00212B52" w:rsidRPr="00212B52" w:rsidRDefault="00212B52" w:rsidP="00B44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7" w:hanging="7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33ABAF59" w14:textId="5B6D193A" w:rsidR="00935BE9" w:rsidRPr="003D6E02" w:rsidRDefault="006F782B" w:rsidP="003D6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5C5551">
        <w:rPr>
          <w:rFonts w:asciiTheme="majorBidi" w:hAnsiTheme="majorBidi" w:cstheme="majorBidi" w:hint="cs"/>
          <w:sz w:val="30"/>
          <w:szCs w:val="30"/>
          <w:cs/>
        </w:rPr>
        <w:t xml:space="preserve">เดือนมีนาคม </w:t>
      </w:r>
      <w:r w:rsidR="005C5551">
        <w:rPr>
          <w:rFonts w:asciiTheme="majorBidi" w:hAnsiTheme="majorBidi" w:cstheme="majorBidi"/>
          <w:sz w:val="30"/>
          <w:szCs w:val="30"/>
        </w:rPr>
        <w:t>2569</w:t>
      </w:r>
      <w:r w:rsidR="005C5551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บริษัทได้ทำสัญญาจองสิทธิการเช่าช่วงที่ดินกับคู่สัญญา</w:t>
      </w:r>
      <w:r w:rsidR="009B258F">
        <w:rPr>
          <w:rFonts w:asciiTheme="majorBidi" w:hAnsiTheme="majorBidi" w:cstheme="majorBidi" w:hint="cs"/>
          <w:sz w:val="30"/>
          <w:szCs w:val="30"/>
          <w:cs/>
        </w:rPr>
        <w:t>ที่ไม่เกี่ยวข้องกันในประเทศเมียนมาร์</w:t>
      </w:r>
      <w:r w:rsidR="00E20626">
        <w:rPr>
          <w:rFonts w:asciiTheme="majorBidi" w:hAnsiTheme="majorBidi" w:cstheme="majorBidi" w:hint="cs"/>
          <w:sz w:val="30"/>
          <w:szCs w:val="30"/>
          <w:cs/>
        </w:rPr>
        <w:t xml:space="preserve"> ตามสัญญาดังกล่าว กลุ่มบริษัท</w:t>
      </w:r>
      <w:r w:rsidR="003102E4">
        <w:rPr>
          <w:rFonts w:asciiTheme="majorBidi" w:hAnsiTheme="majorBidi" w:cstheme="majorBidi" w:hint="cs"/>
          <w:sz w:val="30"/>
          <w:szCs w:val="30"/>
          <w:cs/>
        </w:rPr>
        <w:t>ได้ชำระค่าธรรมเนียมการจองจำนวน</w:t>
      </w:r>
      <w:r w:rsidR="003102E4">
        <w:rPr>
          <w:rFonts w:asciiTheme="majorBidi" w:hAnsiTheme="majorBidi" w:cstheme="majorBidi"/>
          <w:sz w:val="30"/>
          <w:szCs w:val="30"/>
        </w:rPr>
        <w:t xml:space="preserve"> 1,000 </w:t>
      </w:r>
      <w:r w:rsidR="003102E4">
        <w:rPr>
          <w:rFonts w:asciiTheme="majorBidi" w:hAnsiTheme="majorBidi" w:cstheme="majorBidi" w:hint="cs"/>
          <w:sz w:val="30"/>
          <w:szCs w:val="30"/>
          <w:cs/>
        </w:rPr>
        <w:t>ดอลลาร์สห</w:t>
      </w:r>
      <w:r w:rsidR="000D150C">
        <w:rPr>
          <w:rFonts w:asciiTheme="majorBidi" w:hAnsiTheme="majorBidi" w:cstheme="majorBidi" w:hint="cs"/>
          <w:sz w:val="30"/>
          <w:szCs w:val="30"/>
          <w:cs/>
        </w:rPr>
        <w:t>รัฐ</w:t>
      </w:r>
      <w:r w:rsidR="003D6E02">
        <w:rPr>
          <w:rFonts w:asciiTheme="majorBidi" w:hAnsiTheme="majorBidi" w:cstheme="majorBidi" w:hint="cs"/>
          <w:sz w:val="30"/>
          <w:szCs w:val="30"/>
          <w:cs/>
        </w:rPr>
        <w:t>อเมริกา</w:t>
      </w:r>
      <w:r w:rsidR="000D150C">
        <w:rPr>
          <w:rFonts w:asciiTheme="majorBidi" w:hAnsiTheme="majorBidi" w:cstheme="majorBidi" w:hint="cs"/>
          <w:sz w:val="30"/>
          <w:szCs w:val="30"/>
          <w:cs/>
        </w:rPr>
        <w:t xml:space="preserve"> และมีความประสงค์ที่จะเข้าทำสัญญาเช่าช่วงที่ดิน โดยมีมูลค่าตอบแทนการเช่ารวมประมาณ</w:t>
      </w:r>
      <w:r w:rsidR="00DE26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E2604">
        <w:rPr>
          <w:rFonts w:asciiTheme="majorBidi" w:hAnsiTheme="majorBidi" w:cstheme="majorBidi"/>
          <w:sz w:val="30"/>
          <w:szCs w:val="30"/>
        </w:rPr>
        <w:t xml:space="preserve">1.8 </w:t>
      </w:r>
      <w:r w:rsidR="00DE2604">
        <w:rPr>
          <w:rFonts w:asciiTheme="majorBidi" w:hAnsiTheme="majorBidi" w:cstheme="majorBidi" w:hint="cs"/>
          <w:sz w:val="30"/>
          <w:szCs w:val="30"/>
          <w:cs/>
        </w:rPr>
        <w:t>ล้านดอลลาร์สหรัฐ</w:t>
      </w:r>
      <w:r w:rsidR="003D6E02">
        <w:rPr>
          <w:rFonts w:asciiTheme="majorBidi" w:hAnsiTheme="majorBidi" w:cstheme="majorBidi" w:hint="cs"/>
          <w:sz w:val="30"/>
          <w:szCs w:val="30"/>
          <w:cs/>
        </w:rPr>
        <w:t>อเมริกา</w:t>
      </w:r>
    </w:p>
    <w:p w14:paraId="32AEF206" w14:textId="77777777" w:rsidR="00212B52" w:rsidRPr="00935BE9" w:rsidRDefault="00212B52" w:rsidP="00B44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7" w:hanging="7"/>
        <w:jc w:val="both"/>
        <w:rPr>
          <w:rFonts w:asciiTheme="majorBidi" w:hAnsiTheme="majorBidi" w:cstheme="majorBidi"/>
          <w:sz w:val="30"/>
          <w:szCs w:val="30"/>
        </w:rPr>
      </w:pPr>
    </w:p>
    <w:p w14:paraId="22CDDDB0" w14:textId="77777777" w:rsidR="00137B44" w:rsidRPr="000443E3" w:rsidRDefault="00AC62A1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443E3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หนี้สินท</w:t>
      </w:r>
      <w:r w:rsidR="00C2344B" w:rsidRPr="000443E3">
        <w:rPr>
          <w:rFonts w:asciiTheme="majorBidi" w:hAnsiTheme="majorBidi" w:cstheme="majorBidi"/>
          <w:i/>
          <w:iCs/>
          <w:sz w:val="30"/>
          <w:szCs w:val="30"/>
          <w:cs/>
        </w:rPr>
        <w:t>ี่อาจ</w:t>
      </w:r>
      <w:r w:rsidRPr="000443E3">
        <w:rPr>
          <w:rFonts w:asciiTheme="majorBidi" w:hAnsiTheme="majorBidi" w:cstheme="majorBidi"/>
          <w:i/>
          <w:iCs/>
          <w:sz w:val="30"/>
          <w:szCs w:val="30"/>
          <w:cs/>
        </w:rPr>
        <w:t>เกิดขึ้น</w:t>
      </w:r>
    </w:p>
    <w:p w14:paraId="4EBE736A" w14:textId="77777777" w:rsidR="0021109B" w:rsidRPr="0033184A" w:rsidRDefault="0021109B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0669D98" w14:textId="0B68E763" w:rsidR="00910D5D" w:rsidRPr="006A5DCA" w:rsidRDefault="00B8423D" w:rsidP="0053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270"/>
          <w:tab w:val="left" w:pos="9360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F00807" w:rsidRPr="006A5DCA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F00807">
        <w:rPr>
          <w:rFonts w:asciiTheme="majorBidi" w:hAnsiTheme="majorBidi" w:cstheme="majorBidi"/>
          <w:sz w:val="30"/>
          <w:szCs w:val="30"/>
        </w:rPr>
        <w:t xml:space="preserve"> </w:t>
      </w:r>
      <w:r w:rsidR="00B94B22" w:rsidRPr="000C3897">
        <w:rPr>
          <w:rFonts w:asciiTheme="majorBidi" w:hAnsiTheme="majorBidi" w:cstheme="majorBidi"/>
          <w:sz w:val="30"/>
          <w:szCs w:val="30"/>
        </w:rPr>
        <w:t>3</w:t>
      </w:r>
      <w:r w:rsidR="00B94B22">
        <w:rPr>
          <w:rFonts w:asciiTheme="majorBidi" w:hAnsiTheme="majorBidi" w:cstheme="majorBidi"/>
          <w:sz w:val="30"/>
          <w:szCs w:val="30"/>
        </w:rPr>
        <w:t>1</w:t>
      </w:r>
      <w:r w:rsidR="00B94B22" w:rsidRPr="000C3897">
        <w:rPr>
          <w:rFonts w:asciiTheme="majorBidi" w:hAnsiTheme="majorBidi" w:cstheme="majorBidi"/>
          <w:sz w:val="30"/>
          <w:szCs w:val="30"/>
        </w:rPr>
        <w:t xml:space="preserve"> </w:t>
      </w:r>
      <w:r w:rsidR="00B94B22">
        <w:rPr>
          <w:rFonts w:asciiTheme="majorBidi" w:hAnsiTheme="majorBidi" w:hint="cs"/>
          <w:sz w:val="30"/>
          <w:szCs w:val="30"/>
          <w:cs/>
        </w:rPr>
        <w:t>มีนาคม</w:t>
      </w:r>
      <w:r w:rsidR="00B94B22" w:rsidRPr="000C389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</w:t>
      </w:r>
      <w:r w:rsidRPr="006A5DCA">
        <w:rPr>
          <w:rFonts w:asciiTheme="majorBidi" w:hAnsiTheme="majorBidi" w:cstheme="majorBidi"/>
          <w:sz w:val="30"/>
          <w:szCs w:val="30"/>
        </w:rPr>
        <w:t>6</w:t>
      </w:r>
      <w:r w:rsidR="00B94B22">
        <w:rPr>
          <w:rFonts w:asciiTheme="majorBidi" w:hAnsiTheme="majorBidi" w:cstheme="majorBidi"/>
          <w:sz w:val="30"/>
          <w:szCs w:val="30"/>
        </w:rPr>
        <w:t>9</w:t>
      </w:r>
      <w:r w:rsidRPr="00FD695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D45663" w:rsidRPr="006A5DCA">
        <w:rPr>
          <w:rFonts w:asciiTheme="majorBidi" w:hAnsiTheme="majorBidi" w:cstheme="majorBidi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บริษัทมีหนี้สินที่อาจเกิดขึ้นกับสถาบันการเงินเพื่อค้ำประกันวงเงินกู้ยืมของบริษัทย่อ</w:t>
      </w:r>
      <w:r w:rsidR="00311595" w:rsidRPr="006A5DCA">
        <w:rPr>
          <w:rFonts w:asciiTheme="majorBidi" w:hAnsiTheme="majorBidi" w:cstheme="majorBidi"/>
          <w:sz w:val="30"/>
          <w:szCs w:val="30"/>
          <w:cs/>
        </w:rPr>
        <w:t>ย</w:t>
      </w:r>
      <w:r w:rsidR="00275D2C">
        <w:rPr>
          <w:rFonts w:asciiTheme="majorBidi" w:hAnsiTheme="majorBidi" w:cstheme="majorBidi"/>
          <w:sz w:val="30"/>
          <w:szCs w:val="30"/>
        </w:rPr>
        <w:br/>
      </w:r>
      <w:r w:rsidR="00D45663" w:rsidRPr="006A5DCA">
        <w:rPr>
          <w:rFonts w:asciiTheme="majorBidi" w:hAnsiTheme="majorBidi" w:cstheme="majorBidi"/>
          <w:sz w:val="30"/>
          <w:szCs w:val="30"/>
          <w:cs/>
        </w:rPr>
        <w:t>หลายแห่ง เป็นจำนวน</w:t>
      </w:r>
      <w:r w:rsidR="00D45663" w:rsidRPr="00735C4C">
        <w:rPr>
          <w:rFonts w:asciiTheme="majorBidi" w:hAnsiTheme="majorBidi" w:cstheme="majorBidi"/>
          <w:sz w:val="30"/>
          <w:szCs w:val="30"/>
          <w:cs/>
        </w:rPr>
        <w:t>เงิน</w:t>
      </w:r>
      <w:r w:rsidR="00F00807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3D376D">
        <w:rPr>
          <w:rFonts w:asciiTheme="majorBidi" w:hAnsiTheme="majorBidi" w:cstheme="majorBidi"/>
          <w:sz w:val="30"/>
          <w:szCs w:val="30"/>
        </w:rPr>
        <w:t>2,353</w:t>
      </w:r>
      <w:r w:rsidR="00F00807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D45663" w:rsidRPr="00735C4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F11C5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C55276" w:rsidRPr="00735C4C">
        <w:rPr>
          <w:rFonts w:asciiTheme="majorBidi" w:hAnsiTheme="majorBidi" w:cstheme="majorBidi"/>
          <w:sz w:val="30"/>
          <w:szCs w:val="30"/>
          <w:cs/>
        </w:rPr>
        <w:t>และ</w:t>
      </w:r>
      <w:r w:rsidR="002C1F21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3D376D">
        <w:rPr>
          <w:rFonts w:asciiTheme="majorBidi" w:hAnsiTheme="majorBidi" w:cstheme="majorBidi"/>
          <w:sz w:val="30"/>
          <w:szCs w:val="30"/>
        </w:rPr>
        <w:t>66</w:t>
      </w:r>
      <w:r w:rsidR="008D161D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2F11C5" w:rsidRPr="00735C4C">
        <w:rPr>
          <w:rFonts w:asciiTheme="majorBidi" w:hAnsiTheme="majorBidi" w:cstheme="majorBidi"/>
          <w:sz w:val="30"/>
          <w:szCs w:val="30"/>
          <w:cs/>
        </w:rPr>
        <w:t>ล้านเหรียญสหรัฐอ</w:t>
      </w:r>
      <w:r w:rsidR="00214310" w:rsidRPr="00735C4C">
        <w:rPr>
          <w:rFonts w:asciiTheme="majorBidi" w:hAnsiTheme="majorBidi" w:cstheme="majorBidi"/>
          <w:sz w:val="30"/>
          <w:szCs w:val="30"/>
          <w:cs/>
        </w:rPr>
        <w:t>เ</w:t>
      </w:r>
      <w:r w:rsidR="002F11C5" w:rsidRPr="00735C4C">
        <w:rPr>
          <w:rFonts w:asciiTheme="majorBidi" w:hAnsiTheme="majorBidi" w:cstheme="majorBidi"/>
          <w:sz w:val="30"/>
          <w:szCs w:val="30"/>
          <w:cs/>
        </w:rPr>
        <w:t>มริกา</w:t>
      </w:r>
      <w:r w:rsidR="00921E1C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3D376D">
        <w:rPr>
          <w:rFonts w:asciiTheme="majorBidi" w:hAnsiTheme="majorBidi" w:cstheme="majorBidi"/>
          <w:sz w:val="30"/>
          <w:szCs w:val="30"/>
        </w:rPr>
        <w:t>28</w:t>
      </w:r>
      <w:r w:rsidR="00B94B22">
        <w:rPr>
          <w:rFonts w:asciiTheme="majorBidi" w:hAnsiTheme="majorBidi" w:cstheme="majorBidi"/>
          <w:sz w:val="30"/>
          <w:szCs w:val="30"/>
        </w:rPr>
        <w:t xml:space="preserve"> </w:t>
      </w:r>
      <w:r w:rsidR="00384E30">
        <w:rPr>
          <w:rFonts w:asciiTheme="majorBidi" w:hAnsiTheme="majorBidi" w:cstheme="majorBidi" w:hint="cs"/>
          <w:sz w:val="30"/>
          <w:szCs w:val="30"/>
          <w:cs/>
        </w:rPr>
        <w:t>พัน</w:t>
      </w:r>
      <w:r w:rsidR="00921E1C" w:rsidRPr="00735C4C">
        <w:rPr>
          <w:rFonts w:asciiTheme="majorBidi" w:hAnsiTheme="majorBidi"/>
          <w:sz w:val="30"/>
          <w:szCs w:val="30"/>
          <w:cs/>
        </w:rPr>
        <w:t xml:space="preserve">ล้านรูปีอินโดนีเซีย และ </w:t>
      </w:r>
      <w:r w:rsidR="003D376D">
        <w:rPr>
          <w:rFonts w:asciiTheme="majorBidi" w:hAnsiTheme="majorBidi" w:cstheme="majorBidi"/>
          <w:sz w:val="30"/>
          <w:szCs w:val="30"/>
        </w:rPr>
        <w:t>10</w:t>
      </w:r>
      <w:r w:rsidR="00B94B22">
        <w:rPr>
          <w:rFonts w:asciiTheme="majorBidi" w:hAnsiTheme="majorBidi" w:cstheme="majorBidi"/>
          <w:sz w:val="30"/>
          <w:szCs w:val="30"/>
        </w:rPr>
        <w:t xml:space="preserve"> </w:t>
      </w:r>
      <w:r w:rsidR="00877BED">
        <w:rPr>
          <w:rFonts w:asciiTheme="majorBidi" w:hAnsiTheme="majorBidi" w:cstheme="majorBidi"/>
          <w:sz w:val="30"/>
          <w:szCs w:val="30"/>
        </w:rPr>
        <w:br/>
      </w:r>
      <w:r w:rsidR="00384E30">
        <w:rPr>
          <w:rFonts w:asciiTheme="majorBidi" w:hAnsiTheme="majorBidi" w:cstheme="majorBidi" w:hint="cs"/>
          <w:sz w:val="30"/>
          <w:szCs w:val="30"/>
          <w:cs/>
        </w:rPr>
        <w:t>พัน</w:t>
      </w:r>
      <w:r w:rsidR="00921E1C" w:rsidRPr="00921E1C">
        <w:rPr>
          <w:rFonts w:asciiTheme="majorBidi" w:hAnsiTheme="majorBidi"/>
          <w:sz w:val="30"/>
          <w:szCs w:val="30"/>
          <w:cs/>
        </w:rPr>
        <w:t>ล้านจ๊าดเมียนมาร์</w:t>
      </w:r>
      <w:r w:rsidR="002F11C5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130F3" w:rsidRPr="006A5DC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CF50EF" w:rsidRPr="006A5DC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B94B22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34110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94B22" w:rsidRPr="00B94B22">
        <w:rPr>
          <w:rFonts w:asciiTheme="majorBidi" w:hAnsiTheme="majorBidi" w:cstheme="majorBidi"/>
          <w:i/>
          <w:iCs/>
          <w:sz w:val="30"/>
          <w:szCs w:val="30"/>
        </w:rPr>
        <w:t xml:space="preserve">2,342 </w:t>
      </w:r>
      <w:r w:rsidR="00B94B22" w:rsidRPr="00B94B22">
        <w:rPr>
          <w:rFonts w:asciiTheme="majorBidi" w:hAnsiTheme="majorBidi"/>
          <w:i/>
          <w:iCs/>
          <w:sz w:val="30"/>
          <w:szCs w:val="30"/>
          <w:cs/>
        </w:rPr>
        <w:t xml:space="preserve">ล้านบาท </w:t>
      </w:r>
      <w:r w:rsidR="00B94B22" w:rsidRPr="00B94B22">
        <w:rPr>
          <w:rFonts w:asciiTheme="majorBidi" w:hAnsiTheme="majorBidi" w:cstheme="majorBidi"/>
          <w:i/>
          <w:iCs/>
          <w:sz w:val="30"/>
          <w:szCs w:val="30"/>
        </w:rPr>
        <w:t xml:space="preserve">66 </w:t>
      </w:r>
      <w:r w:rsidR="00B94B22" w:rsidRPr="00B94B22">
        <w:rPr>
          <w:rFonts w:asciiTheme="majorBidi" w:hAnsiTheme="majorBidi"/>
          <w:i/>
          <w:iCs/>
          <w:sz w:val="30"/>
          <w:szCs w:val="30"/>
          <w:cs/>
        </w:rPr>
        <w:t xml:space="preserve">ล้านเหรียญสหรัฐอเมริกา </w:t>
      </w:r>
      <w:r w:rsidR="00B94B22" w:rsidRPr="00B94B22">
        <w:rPr>
          <w:rFonts w:asciiTheme="majorBidi" w:hAnsiTheme="majorBidi" w:cstheme="majorBidi"/>
          <w:i/>
          <w:iCs/>
          <w:sz w:val="30"/>
          <w:szCs w:val="30"/>
        </w:rPr>
        <w:t xml:space="preserve">28 </w:t>
      </w:r>
      <w:r w:rsidR="00ED48DE">
        <w:rPr>
          <w:rFonts w:asciiTheme="majorBidi" w:hAnsiTheme="majorBidi" w:cstheme="majorBidi" w:hint="cs"/>
          <w:i/>
          <w:iCs/>
          <w:sz w:val="30"/>
          <w:szCs w:val="30"/>
          <w:cs/>
        </w:rPr>
        <w:t>พัน</w:t>
      </w:r>
      <w:r w:rsidR="00B94B22" w:rsidRPr="00B94B22">
        <w:rPr>
          <w:rFonts w:asciiTheme="majorBidi" w:hAnsiTheme="majorBidi"/>
          <w:i/>
          <w:iCs/>
          <w:sz w:val="30"/>
          <w:szCs w:val="30"/>
          <w:cs/>
        </w:rPr>
        <w:t xml:space="preserve">ล้านรูปีอินโดนีเซีย และ </w:t>
      </w:r>
      <w:r w:rsidR="00B94B22" w:rsidRPr="00B94B22">
        <w:rPr>
          <w:rFonts w:asciiTheme="majorBidi" w:hAnsiTheme="majorBidi" w:cstheme="majorBidi"/>
          <w:i/>
          <w:iCs/>
          <w:sz w:val="30"/>
          <w:szCs w:val="30"/>
        </w:rPr>
        <w:t xml:space="preserve">10 </w:t>
      </w:r>
      <w:r w:rsidR="00397859">
        <w:rPr>
          <w:rFonts w:asciiTheme="majorBidi" w:hAnsiTheme="majorBidi" w:cstheme="majorBidi" w:hint="cs"/>
          <w:i/>
          <w:iCs/>
          <w:sz w:val="30"/>
          <w:szCs w:val="30"/>
          <w:cs/>
        </w:rPr>
        <w:t>พัน</w:t>
      </w:r>
      <w:r w:rsidR="00B94B22" w:rsidRPr="00B94B22">
        <w:rPr>
          <w:rFonts w:asciiTheme="majorBidi" w:hAnsiTheme="majorBidi"/>
          <w:i/>
          <w:iCs/>
          <w:sz w:val="30"/>
          <w:szCs w:val="30"/>
          <w:cs/>
        </w:rPr>
        <w:t>ล้านจ๊าดเมียนมาร์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2BC0519" w14:textId="5138B28F" w:rsidR="00E84C33" w:rsidRDefault="00E84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0AB4ED8" w14:textId="736A5E99" w:rsidR="00140027" w:rsidRPr="000443E3" w:rsidRDefault="008C47D8" w:rsidP="00A76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443E3">
        <w:rPr>
          <w:rFonts w:asciiTheme="majorBidi" w:hAnsiTheme="majorBidi" w:cstheme="majorBidi"/>
          <w:i/>
          <w:iCs/>
          <w:sz w:val="30"/>
          <w:szCs w:val="30"/>
          <w:cs/>
        </w:rPr>
        <w:t>คดีความ</w:t>
      </w:r>
    </w:p>
    <w:p w14:paraId="76FCAFB9" w14:textId="681504F8" w:rsidR="00140027" w:rsidRPr="00A767C1" w:rsidRDefault="00140027" w:rsidP="0014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A974947" w14:textId="1703A399" w:rsidR="000C2997" w:rsidRPr="00C82132" w:rsidRDefault="009605E1" w:rsidP="0053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  <w:tab w:val="left" w:pos="9450"/>
          <w:tab w:val="left" w:pos="9810"/>
        </w:tabs>
        <w:spacing w:line="240" w:lineRule="auto"/>
        <w:ind w:left="540" w:right="108"/>
        <w:jc w:val="thaiDistribute"/>
        <w:rPr>
          <w:rFonts w:asciiTheme="majorBidi" w:hAnsi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ในปี </w:t>
      </w:r>
      <w:r>
        <w:rPr>
          <w:rFonts w:asciiTheme="majorBidi" w:hAnsiTheme="majorBidi"/>
          <w:color w:val="000000" w:themeColor="text1"/>
          <w:sz w:val="30"/>
          <w:szCs w:val="30"/>
        </w:rPr>
        <w:t>2567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="00AC5CED" w:rsidRPr="00C82132">
        <w:rPr>
          <w:rFonts w:asciiTheme="majorBidi" w:hAnsiTheme="majorBidi"/>
          <w:color w:val="000000" w:themeColor="text1"/>
          <w:sz w:val="30"/>
          <w:szCs w:val="30"/>
          <w:cs/>
        </w:rPr>
        <w:t>บริษัทได้ถูกฟ้องร้องในคดีแพ่งโดยกิจการอื่นเพื่อเรียกร้องให้ชดเชยค่าเสียหายจากการสูญเสียกำไรและรายได้</w:t>
      </w:r>
      <w:r w:rsidR="00523D50" w:rsidRPr="00C82132">
        <w:rPr>
          <w:rFonts w:asciiTheme="majorBidi" w:hAnsiTheme="majorBidi" w:hint="cs"/>
          <w:color w:val="000000" w:themeColor="text1"/>
          <w:sz w:val="30"/>
          <w:szCs w:val="30"/>
          <w:cs/>
        </w:rPr>
        <w:t>เป็น</w:t>
      </w:r>
      <w:r w:rsidR="00AC5CED" w:rsidRPr="00C82132">
        <w:rPr>
          <w:rFonts w:asciiTheme="majorBidi" w:hAnsiTheme="majorBidi"/>
          <w:color w:val="000000" w:themeColor="text1"/>
          <w:sz w:val="30"/>
          <w:szCs w:val="30"/>
          <w:cs/>
        </w:rPr>
        <w:t>จำนวน</w:t>
      </w:r>
      <w:r w:rsidR="003D5E56" w:rsidRPr="00483101">
        <w:rPr>
          <w:rFonts w:asciiTheme="majorBidi" w:hAnsiTheme="majorBidi"/>
          <w:color w:val="000000" w:themeColor="text1"/>
          <w:sz w:val="28"/>
          <w:szCs w:val="28"/>
        </w:rPr>
        <w:t xml:space="preserve"> </w:t>
      </w:r>
      <w:r w:rsidR="00483101" w:rsidRPr="00483101">
        <w:rPr>
          <w:rStyle w:val="ui-provider"/>
          <w:rFonts w:asciiTheme="majorBidi" w:hAnsiTheme="majorBidi" w:cstheme="majorBidi"/>
          <w:sz w:val="30"/>
          <w:szCs w:val="30"/>
        </w:rPr>
        <w:t>245</w:t>
      </w:r>
      <w:r w:rsidR="00AC5CED" w:rsidRPr="00C82132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 ซึ่งเป็นผลอันเนื่องมาจากการใช้สิทธิ</w:t>
      </w:r>
      <w:r w:rsidR="00AC5CED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ปกป้อง</w:t>
      </w:r>
      <w:r w:rsidR="00AC5CED" w:rsidRPr="00C82132">
        <w:rPr>
          <w:rFonts w:asciiTheme="majorBidi" w:hAnsiTheme="majorBidi"/>
          <w:color w:val="000000" w:themeColor="text1"/>
          <w:sz w:val="30"/>
          <w:szCs w:val="30"/>
          <w:cs/>
        </w:rPr>
        <w:t xml:space="preserve">ทรัพย์สินทางปัญญาของบริษัท </w:t>
      </w:r>
      <w:r w:rsidR="0054147C" w:rsidRPr="00C8213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54147C" w:rsidRPr="00C82132">
        <w:rPr>
          <w:rFonts w:asciiTheme="majorBidi" w:hAnsiTheme="majorBidi" w:cstheme="majorBidi"/>
          <w:sz w:val="30"/>
          <w:szCs w:val="30"/>
        </w:rPr>
        <w:t xml:space="preserve"> </w:t>
      </w:r>
      <w:r w:rsidR="00F00807" w:rsidRPr="000C3897">
        <w:rPr>
          <w:rFonts w:asciiTheme="majorBidi" w:hAnsiTheme="majorBidi" w:cstheme="majorBidi"/>
          <w:sz w:val="30"/>
          <w:szCs w:val="30"/>
        </w:rPr>
        <w:t>3</w:t>
      </w:r>
      <w:r w:rsidR="00B94B22">
        <w:rPr>
          <w:rFonts w:asciiTheme="majorBidi" w:hAnsiTheme="majorBidi" w:cstheme="majorBidi"/>
          <w:sz w:val="30"/>
          <w:szCs w:val="30"/>
        </w:rPr>
        <w:t>1</w:t>
      </w:r>
      <w:r w:rsidR="00F00807" w:rsidRPr="000C3897">
        <w:rPr>
          <w:rFonts w:asciiTheme="majorBidi" w:hAnsiTheme="majorBidi" w:cstheme="majorBidi"/>
          <w:sz w:val="30"/>
          <w:szCs w:val="30"/>
        </w:rPr>
        <w:t xml:space="preserve"> </w:t>
      </w:r>
      <w:r w:rsidR="00B94B22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B94B22">
        <w:rPr>
          <w:rFonts w:asciiTheme="majorBidi" w:hAnsiTheme="majorBidi"/>
          <w:sz w:val="30"/>
          <w:szCs w:val="30"/>
        </w:rPr>
        <w:t>2569</w:t>
      </w:r>
      <w:r w:rsidR="0054147C" w:rsidRPr="00C82132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33184A" w:rsidRPr="00C82132">
        <w:rPr>
          <w:rFonts w:asciiTheme="majorBidi" w:hAnsiTheme="majorBidi"/>
          <w:color w:val="000000" w:themeColor="text1"/>
          <w:sz w:val="30"/>
          <w:szCs w:val="30"/>
          <w:cs/>
        </w:rPr>
        <w:t>ผลของคดีดังกล่าวยังไม่เป็นที่สิ้นสุด ผู้บริหารเชื่อว่าบริษัทไม่มีภาระที่ต้องชดเชยค่าเสียหายดังกล่าว ดังนั้นจึงไม่มีการตั้งประมาณการเกี่ยวกับคดีความครั้งนี้</w:t>
      </w:r>
    </w:p>
    <w:p w14:paraId="682C62C3" w14:textId="77777777" w:rsidR="00F557E7" w:rsidRPr="00C82132" w:rsidRDefault="00F557E7" w:rsidP="0020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FA37386" w14:textId="5100A95F" w:rsidR="0081793A" w:rsidRPr="00C82132" w:rsidRDefault="000E0E09" w:rsidP="0053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  <w:tab w:val="left" w:pos="9540"/>
        </w:tabs>
        <w:spacing w:line="240" w:lineRule="auto"/>
        <w:ind w:left="540" w:right="108"/>
        <w:jc w:val="thaiDistribute"/>
        <w:rPr>
          <w:rFonts w:asciiTheme="majorBidi" w:hAnsiTheme="majorBidi"/>
          <w:color w:val="000000" w:themeColor="text1"/>
          <w:spacing w:val="-4"/>
          <w:sz w:val="30"/>
          <w:szCs w:val="30"/>
        </w:rPr>
      </w:pPr>
      <w:r w:rsidRPr="00C8213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C82132">
        <w:rPr>
          <w:rFonts w:asciiTheme="majorBidi" w:hAnsiTheme="majorBidi" w:cstheme="majorBidi"/>
          <w:sz w:val="30"/>
          <w:szCs w:val="30"/>
        </w:rPr>
        <w:t xml:space="preserve"> </w:t>
      </w:r>
      <w:r w:rsidRPr="000C3897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0C3897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z w:val="30"/>
          <w:szCs w:val="30"/>
        </w:rPr>
        <w:t xml:space="preserve">2569 </w:t>
      </w:r>
      <w:r w:rsidR="0081793A" w:rsidRPr="00C82132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บริษัทย่อยในต่างประเทศ</w:t>
      </w:r>
      <w:r w:rsidR="002C1F21" w:rsidRPr="00C82132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สอง</w:t>
      </w:r>
      <w:r w:rsidR="0081793A" w:rsidRPr="00C82132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แห่งได้รับคำสั่งให้จ่ายเพิ่มภาษีนิติบุคคลและภาษีหัก ณ ที</w:t>
      </w:r>
      <w:r w:rsidR="00F753BD" w:rsidRPr="00C82132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่</w:t>
      </w:r>
      <w:r w:rsidR="0081793A" w:rsidRPr="00C82132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จ่ายจากกรมสรรพากร โด</w:t>
      </w:r>
      <w:r w:rsidR="00F52AE9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ย</w:t>
      </w:r>
      <w:r w:rsidR="0081793A" w:rsidRPr="00C82132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บริษัทย่อยได้แก้ต่างต่อคำสั่งดังกล่าว ผู้บริหารเชื่อว่าความเสียหายที่อาจเกิดขึ้นจากคดีความไม่มีผลกระทบอย่างมีนัยสำคัญต่อผลการดำเนินงานของบริษัทย่อย ดังนั้นจึงไม่มีการตั้งประมาณการเกี่ยวกับคดีความครั้งนี้</w:t>
      </w:r>
    </w:p>
    <w:p w14:paraId="514EEAE7" w14:textId="77777777" w:rsidR="0081793A" w:rsidRPr="00C82132" w:rsidRDefault="0081793A" w:rsidP="0014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6EE44C4" w14:textId="06205813" w:rsidR="00140027" w:rsidRPr="00C82132" w:rsidRDefault="008833CB" w:rsidP="0053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8213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C82132">
        <w:rPr>
          <w:rFonts w:asciiTheme="majorBidi" w:hAnsiTheme="majorBidi" w:cstheme="majorBidi"/>
          <w:sz w:val="30"/>
          <w:szCs w:val="30"/>
        </w:rPr>
        <w:t xml:space="preserve"> </w:t>
      </w:r>
      <w:r w:rsidRPr="000C3897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0C3897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z w:val="30"/>
          <w:szCs w:val="30"/>
        </w:rPr>
        <w:t xml:space="preserve">2569 </w:t>
      </w:r>
      <w:r w:rsidR="0014002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บริษัทย่อย</w:t>
      </w:r>
      <w:r w:rsidR="005668EB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ในต่างประเทศ</w:t>
      </w:r>
      <w:r w:rsidR="00450414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แห่งหนึ่ง</w:t>
      </w:r>
      <w:r w:rsidR="0014002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ได้รับคำสั่ง</w:t>
      </w:r>
      <w:r w:rsidR="00C71F31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ให้</w:t>
      </w:r>
      <w:r w:rsidR="009576D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จ่ายเพิ่ม</w:t>
      </w:r>
      <w:r w:rsidR="00C71F31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</w:t>
      </w:r>
      <w:r w:rsidR="009576D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</w:t>
      </w:r>
      <w:r w:rsidR="00C71F31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บริการ</w:t>
      </w:r>
      <w:r w:rsidR="0014002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จา</w:t>
      </w:r>
      <w:r w:rsidR="00F81299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</w:t>
      </w:r>
      <w:r w:rsidR="0014002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กรม</w:t>
      </w:r>
      <w:r w:rsidR="009576D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ภาษีบริการ</w:t>
      </w:r>
      <w:r w:rsidR="00BD33F9" w:rsidRPr="00C8213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9576D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</w:t>
      </w:r>
      <w:r w:rsidR="00D97214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บริษัทย่อย</w:t>
      </w:r>
      <w:r w:rsidR="009576D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</w:t>
      </w:r>
      <w:r w:rsidR="0014002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ยื่นอุทธรณ์ต่อ</w:t>
      </w:r>
      <w:r w:rsidR="007A502B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ศุ</w:t>
      </w:r>
      <w:r w:rsidR="00535C92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ลกากรสรรพสามิตและ</w:t>
      </w:r>
      <w:r w:rsidR="00681151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</w:t>
      </w:r>
      <w:r w:rsidR="00535C92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บริการ</w:t>
      </w:r>
      <w:r w:rsidR="009576D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ศาลวินิจฉัยอุทธรณ์</w:t>
      </w:r>
      <w:r w:rsidR="0014002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5668EB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ผู้บริหาร</w:t>
      </w:r>
      <w:r w:rsidR="0014002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เชื่อว่า</w:t>
      </w:r>
      <w:r w:rsidR="0054147C" w:rsidRPr="00C82132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="009576D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ความ</w:t>
      </w:r>
      <w:r w:rsidR="0014002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เสียหาย</w:t>
      </w:r>
      <w:r w:rsidR="009576D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ที่อาจเกิดขึ้นจากคดีความ</w:t>
      </w:r>
      <w:r w:rsidR="0014002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ไม่มีผลกระทบ</w:t>
      </w:r>
      <w:r w:rsidR="009576D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อย่างมีนัย</w:t>
      </w:r>
      <w:r w:rsidR="0014002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สำคัญต่อ</w:t>
      </w:r>
      <w:r w:rsidR="009576D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ผล</w:t>
      </w:r>
      <w:r w:rsidR="0014002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การดำเนินงานของบริษัท</w:t>
      </w:r>
      <w:r w:rsidR="00CE3E39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ย่อย</w:t>
      </w:r>
      <w:r w:rsidR="005858F6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14002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ดังนั้นจึง</w:t>
      </w:r>
      <w:r w:rsidR="009576D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ไม</w:t>
      </w:r>
      <w:r w:rsidR="005300F8" w:rsidRPr="00C82132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่</w:t>
      </w:r>
      <w:r w:rsidR="009576D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มี</w:t>
      </w:r>
      <w:r w:rsidR="009576D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การตั้งประมาณการเกี่ยวกับคดีความครั้งนี้</w:t>
      </w:r>
    </w:p>
    <w:p w14:paraId="4D7EB4D6" w14:textId="77777777" w:rsidR="00BC1553" w:rsidRDefault="00BC1553" w:rsidP="00811963">
      <w:pPr>
        <w:pStyle w:val="a"/>
        <w:tabs>
          <w:tab w:val="left" w:pos="540"/>
          <w:tab w:val="left" w:pos="630"/>
        </w:tabs>
        <w:ind w:left="540" w:right="198"/>
        <w:jc w:val="thaiDistribute"/>
        <w:rPr>
          <w:rStyle w:val="ui-provider"/>
          <w:rFonts w:ascii="Angsana New" w:hAnsi="Angsana New" w:cs="Angsana New"/>
          <w:lang w:val="en-US"/>
        </w:rPr>
      </w:pPr>
    </w:p>
    <w:p w14:paraId="16E992FA" w14:textId="5C05D919" w:rsidR="0081793A" w:rsidRDefault="008833CB" w:rsidP="003659A1">
      <w:pPr>
        <w:pStyle w:val="a"/>
        <w:tabs>
          <w:tab w:val="left" w:pos="540"/>
          <w:tab w:val="left" w:pos="630"/>
        </w:tabs>
        <w:ind w:left="540" w:right="108"/>
        <w:jc w:val="thaiDistribute"/>
        <w:rPr>
          <w:rStyle w:val="ui-provider"/>
          <w:rFonts w:asciiTheme="majorBidi" w:hAnsiTheme="majorBidi" w:cstheme="majorBidi"/>
          <w:lang w:val="en-US"/>
        </w:rPr>
      </w:pPr>
      <w:r w:rsidRPr="00B948D0">
        <w:rPr>
          <w:rStyle w:val="ui-provider"/>
          <w:rFonts w:asciiTheme="majorBidi" w:hAnsiTheme="majorBidi" w:cstheme="majorBidi"/>
          <w:cs/>
        </w:rPr>
        <w:t xml:space="preserve">ณ </w:t>
      </w:r>
      <w:r w:rsidRPr="00C82132">
        <w:rPr>
          <w:rFonts w:asciiTheme="majorBidi" w:hAnsiTheme="majorBidi" w:cstheme="majorBidi"/>
          <w:cs/>
        </w:rPr>
        <w:t>วันที่</w:t>
      </w:r>
      <w:r w:rsidRPr="00C82132">
        <w:rPr>
          <w:rFonts w:asciiTheme="majorBidi" w:hAnsiTheme="majorBidi" w:cs="Angsana New"/>
          <w:cs/>
        </w:rPr>
        <w:t xml:space="preserve"> </w:t>
      </w:r>
      <w:r w:rsidR="00010921" w:rsidRPr="00433AB2">
        <w:rPr>
          <w:rFonts w:asciiTheme="majorBidi" w:hAnsiTheme="majorBidi" w:cstheme="majorBidi"/>
          <w:lang w:val="en-US"/>
        </w:rPr>
        <w:t xml:space="preserve">31 </w:t>
      </w:r>
      <w:r w:rsidR="00010921" w:rsidRPr="00010921">
        <w:rPr>
          <w:rFonts w:asciiTheme="majorBidi" w:hAnsiTheme="majorBidi" w:cs="Angsana New"/>
          <w:cs/>
          <w:lang w:val="en-US"/>
        </w:rPr>
        <w:t xml:space="preserve">มีนาคม </w:t>
      </w:r>
      <w:r w:rsidR="00010921" w:rsidRPr="00010921">
        <w:rPr>
          <w:rFonts w:asciiTheme="majorBidi" w:hAnsiTheme="majorBidi" w:cs="Angsana New"/>
          <w:lang w:val="en-US"/>
        </w:rPr>
        <w:t>2569</w:t>
      </w:r>
      <w:r>
        <w:rPr>
          <w:rFonts w:asciiTheme="majorBidi" w:hAnsiTheme="majorBidi"/>
          <w:lang w:val="en-US"/>
        </w:rPr>
        <w:t xml:space="preserve"> </w:t>
      </w:r>
      <w:r w:rsidR="00F753BD" w:rsidRPr="00B948D0">
        <w:rPr>
          <w:rStyle w:val="ui-provider"/>
          <w:rFonts w:asciiTheme="majorBidi" w:hAnsiTheme="majorBidi" w:cstheme="majorBidi"/>
          <w:cs/>
        </w:rPr>
        <w:t>บริษัทย่อยใน</w:t>
      </w:r>
      <w:r w:rsidR="00A052D8" w:rsidRPr="00B948D0">
        <w:rPr>
          <w:rStyle w:val="ui-provider"/>
          <w:rFonts w:asciiTheme="majorBidi" w:hAnsiTheme="majorBidi" w:cstheme="majorBidi"/>
          <w:cs/>
        </w:rPr>
        <w:t>ประเทศ</w:t>
      </w:r>
      <w:r w:rsidR="00F753BD" w:rsidRPr="00B948D0">
        <w:rPr>
          <w:rStyle w:val="ui-provider"/>
          <w:rFonts w:asciiTheme="majorBidi" w:hAnsiTheme="majorBidi" w:cstheme="majorBidi"/>
          <w:cs/>
        </w:rPr>
        <w:t xml:space="preserve">ได้ถูกฟ้องร้องในคดีแพ่งโดยกิจการอื่นเพื่อเรียกร้องให้ชดเชยค่าเสียหายจากการสูญเสียกำไรและรายได้เป็นจำนวน </w:t>
      </w:r>
      <w:r w:rsidR="00483101">
        <w:rPr>
          <w:rStyle w:val="ui-provider"/>
          <w:rFonts w:asciiTheme="majorBidi" w:hAnsiTheme="majorBidi" w:cstheme="majorBidi"/>
          <w:lang w:val="en-US"/>
        </w:rPr>
        <w:t>42</w:t>
      </w:r>
      <w:r w:rsidR="00F753BD" w:rsidRPr="00B948D0">
        <w:rPr>
          <w:rStyle w:val="ui-provider"/>
          <w:rFonts w:asciiTheme="majorBidi" w:hAnsiTheme="majorBidi" w:cstheme="majorBidi"/>
          <w:cs/>
        </w:rPr>
        <w:t xml:space="preserve"> ล้านบาท ซึ่งเป็นผลอันเนื่องมาจากการใช้สิทธิปกป้องทรัพย์สินทางปัญญาของบริษัท ผลของคดีดังกล่าวยังไม่เป็นที่สิ้นสุด ผู้บริหารเชื่อว่าบริษัทไม่มีภาระที่ต้องชดเชยค่าเสียหายดังกล่าว ดังนั้นจึงไม่มีการตั้งประมาณการเกี่ยวกับคดีความครั้งนี้</w:t>
      </w:r>
    </w:p>
    <w:p w14:paraId="6B9B021E" w14:textId="77777777" w:rsidR="00623E95" w:rsidRPr="00A64A57" w:rsidRDefault="00623E95" w:rsidP="003659A1">
      <w:pPr>
        <w:pStyle w:val="a"/>
        <w:tabs>
          <w:tab w:val="left" w:pos="540"/>
          <w:tab w:val="left" w:pos="630"/>
        </w:tabs>
        <w:ind w:left="540" w:right="108"/>
        <w:jc w:val="thaiDistribute"/>
        <w:rPr>
          <w:rStyle w:val="ui-provider"/>
          <w:rFonts w:asciiTheme="majorBidi" w:hAnsiTheme="majorBidi" w:cstheme="majorBidi"/>
          <w:sz w:val="28"/>
          <w:szCs w:val="28"/>
          <w:lang w:val="en-US"/>
        </w:rPr>
      </w:pPr>
    </w:p>
    <w:p w14:paraId="26C1AF58" w14:textId="44A1DE6C" w:rsidR="00222524" w:rsidRPr="005C7854" w:rsidRDefault="00BC55B2" w:rsidP="0049210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8D19D4">
        <w:rPr>
          <w:rFonts w:ascii="Angsana New" w:hAnsi="Angsana New" w:cs="Angsana New"/>
          <w:b/>
          <w:bCs/>
          <w:lang w:val="en-US"/>
        </w:rPr>
        <w:t>10</w:t>
      </w:r>
      <w:r w:rsidR="00222524" w:rsidRPr="008D19D4">
        <w:rPr>
          <w:rFonts w:ascii="Angsana New" w:hAnsi="Angsana New" w:cs="Angsana New"/>
          <w:b/>
          <w:bCs/>
          <w:lang w:val="en-US"/>
        </w:rPr>
        <w:tab/>
      </w:r>
      <w:r w:rsidR="008D19D4" w:rsidRPr="008D19D4">
        <w:rPr>
          <w:rFonts w:ascii="Angsana New" w:hAnsi="Angsana New" w:cs="Angsana New"/>
          <w:b/>
          <w:bCs/>
          <w:cs/>
          <w:lang w:val="en-US"/>
        </w:rPr>
        <w:t>เหตุการณ์ภายหลังรอบระยะเวลารายงาน</w:t>
      </w:r>
      <w:r w:rsidR="00222524" w:rsidRPr="005C7854">
        <w:rPr>
          <w:rFonts w:ascii="Angsana New" w:hAnsi="Angsana New" w:cs="Angsana New" w:hint="cs"/>
          <w:b/>
          <w:bCs/>
          <w:cs/>
          <w:lang w:val="en-US"/>
        </w:rPr>
        <w:t xml:space="preserve"> </w:t>
      </w:r>
    </w:p>
    <w:p w14:paraId="6F707997" w14:textId="77777777" w:rsidR="00222524" w:rsidRPr="005C7854" w:rsidRDefault="00222524" w:rsidP="00222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76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0D2F15CB" w14:textId="31401A1A" w:rsidR="00222524" w:rsidRPr="005C7854" w:rsidRDefault="00D851A2" w:rsidP="003659A1">
      <w:pPr>
        <w:pStyle w:val="a"/>
        <w:tabs>
          <w:tab w:val="clear" w:pos="1080"/>
        </w:tabs>
        <w:ind w:left="540" w:right="108"/>
        <w:jc w:val="thaiDistribute"/>
        <w:rPr>
          <w:rFonts w:ascii="Angsana New" w:hAnsi="Angsana New" w:cs="Angsana New"/>
          <w:sz w:val="24"/>
          <w:szCs w:val="24"/>
          <w:lang w:val="en-US"/>
        </w:rPr>
      </w:pPr>
      <w:r w:rsidRPr="006975A8">
        <w:rPr>
          <w:rFonts w:ascii="Angsana New" w:hAnsi="Angsana New" w:cs="Angsana New"/>
          <w:cs/>
          <w:lang w:val="en-US"/>
        </w:rPr>
        <w:t xml:space="preserve">ในการประชุมสามัญประจำปีของผู้ถือหุ้นบริษัทเมื่อวันที่ </w:t>
      </w:r>
      <w:r w:rsidR="00AC0648" w:rsidRPr="006975A8">
        <w:rPr>
          <w:rFonts w:ascii="Angsana New" w:hAnsi="Angsana New" w:cs="Angsana New"/>
          <w:lang w:val="en-US"/>
        </w:rPr>
        <w:t xml:space="preserve">3 </w:t>
      </w:r>
      <w:r w:rsidR="00AC0648" w:rsidRPr="006975A8">
        <w:rPr>
          <w:rFonts w:ascii="Angsana New" w:hAnsi="Angsana New" w:cs="Angsana New" w:hint="cs"/>
          <w:cs/>
          <w:lang w:val="en-US"/>
        </w:rPr>
        <w:t xml:space="preserve">เมษายน </w:t>
      </w:r>
      <w:r w:rsidR="00AC0648" w:rsidRPr="006975A8">
        <w:rPr>
          <w:rFonts w:ascii="Angsana New" w:hAnsi="Angsana New" w:cs="Angsana New"/>
          <w:lang w:val="en-US"/>
        </w:rPr>
        <w:t>2569</w:t>
      </w:r>
      <w:r w:rsidRPr="006975A8">
        <w:rPr>
          <w:rFonts w:ascii="Angsana New" w:hAnsi="Angsana New" w:cs="Angsana New"/>
          <w:cs/>
          <w:lang w:val="en-US"/>
        </w:rPr>
        <w:t xml:space="preserve"> ผู้ถือหุ้นมีมติอนุมัติการจัดสรรกำไร เป็นเงินปันผลในอัตราหุ้นละ</w:t>
      </w:r>
      <w:r w:rsidR="00D420FD" w:rsidRPr="006975A8">
        <w:rPr>
          <w:rFonts w:ascii="Angsana New" w:hAnsi="Angsana New" w:cs="Angsana New" w:hint="cs"/>
          <w:cs/>
          <w:lang w:val="en-US"/>
        </w:rPr>
        <w:t xml:space="preserve"> </w:t>
      </w:r>
      <w:r w:rsidR="00D420FD" w:rsidRPr="006975A8">
        <w:rPr>
          <w:rFonts w:ascii="Angsana New" w:hAnsi="Angsana New" w:cs="Angsana New"/>
          <w:lang w:val="en-US"/>
        </w:rPr>
        <w:t xml:space="preserve">0.80 </w:t>
      </w:r>
      <w:r w:rsidRPr="006975A8">
        <w:rPr>
          <w:rFonts w:ascii="Angsana New" w:hAnsi="Angsana New" w:cs="Angsana New"/>
          <w:cs/>
          <w:lang w:val="en-US"/>
        </w:rPr>
        <w:t xml:space="preserve">บาท เป็นจำนวนเงินรวม </w:t>
      </w:r>
      <w:r w:rsidR="00D420FD" w:rsidRPr="006975A8">
        <w:rPr>
          <w:rFonts w:ascii="Angsana New" w:hAnsi="Angsana New" w:cs="Angsana New"/>
          <w:lang w:val="en-US"/>
        </w:rPr>
        <w:t>697.5</w:t>
      </w:r>
      <w:r w:rsidR="005F4FB2" w:rsidRPr="006975A8">
        <w:rPr>
          <w:rFonts w:ascii="Angsana New" w:hAnsi="Angsana New" w:cs="Angsana New"/>
          <w:lang w:val="en-US"/>
        </w:rPr>
        <w:t>0</w:t>
      </w:r>
      <w:r w:rsidRPr="006975A8">
        <w:rPr>
          <w:rFonts w:ascii="Angsana New" w:hAnsi="Angsana New" w:cs="Angsana New"/>
          <w:cs/>
          <w:lang w:val="en-US"/>
        </w:rPr>
        <w:t xml:space="preserve"> ล้านบาท โดยเง</w:t>
      </w:r>
      <w:r w:rsidR="0041024A" w:rsidRPr="006975A8">
        <w:rPr>
          <w:rFonts w:ascii="Angsana New" w:hAnsi="Angsana New" w:cs="Angsana New" w:hint="cs"/>
          <w:cs/>
          <w:lang w:val="en-US"/>
        </w:rPr>
        <w:t>ิ</w:t>
      </w:r>
      <w:r w:rsidRPr="006975A8">
        <w:rPr>
          <w:rFonts w:ascii="Angsana New" w:hAnsi="Angsana New" w:cs="Angsana New"/>
          <w:cs/>
          <w:lang w:val="en-US"/>
        </w:rPr>
        <w:t>นปันผลดังกล่าวถูกจ่ายให้แก่ผู้ถือหุ้นของบริษัทในเดือน</w:t>
      </w:r>
      <w:r w:rsidR="00D420FD" w:rsidRPr="006975A8">
        <w:rPr>
          <w:rFonts w:ascii="Angsana New" w:hAnsi="Angsana New" w:cs="Angsana New" w:hint="cs"/>
          <w:cs/>
          <w:lang w:val="en-US"/>
        </w:rPr>
        <w:t xml:space="preserve">เมษายน </w:t>
      </w:r>
      <w:r w:rsidR="00A47735" w:rsidRPr="006975A8">
        <w:rPr>
          <w:rFonts w:ascii="Angsana New" w:hAnsi="Angsana New" w:cs="Angsana New"/>
          <w:lang w:val="en-US"/>
        </w:rPr>
        <w:t>2569</w:t>
      </w:r>
      <w:r w:rsidR="00005007">
        <w:rPr>
          <w:rFonts w:ascii="Angsana New" w:hAnsi="Angsana New" w:cs="Angsana New"/>
          <w:lang w:val="en-US"/>
        </w:rPr>
        <w:t xml:space="preserve"> </w:t>
      </w:r>
    </w:p>
    <w:p w14:paraId="6D9F32BA" w14:textId="77777777" w:rsidR="00583A3B" w:rsidRDefault="00583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</w:p>
    <w:p w14:paraId="18EF1F91" w14:textId="3124D8D5" w:rsidR="00722DF6" w:rsidRDefault="00722DF6" w:rsidP="00722DF6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 w:rsidRPr="008D19D4">
        <w:rPr>
          <w:rFonts w:ascii="Angsana New" w:hAnsi="Angsana New" w:cs="Angsana New"/>
          <w:b/>
          <w:bCs/>
          <w:lang w:val="en-US"/>
        </w:rPr>
        <w:t>1</w:t>
      </w:r>
      <w:r>
        <w:rPr>
          <w:rFonts w:ascii="Angsana New" w:hAnsi="Angsana New" w:cs="Angsana New"/>
          <w:b/>
          <w:bCs/>
          <w:lang w:val="en-US"/>
        </w:rPr>
        <w:t>1</w:t>
      </w:r>
      <w:r w:rsidRPr="008D19D4">
        <w:rPr>
          <w:rFonts w:ascii="Angsana New" w:hAnsi="Angsana New" w:cs="Angsana New"/>
          <w:b/>
          <w:bCs/>
          <w:lang w:val="en-US"/>
        </w:rPr>
        <w:tab/>
      </w:r>
      <w:r w:rsidR="00A32CC4">
        <w:rPr>
          <w:rFonts w:ascii="Angsana New" w:hAnsi="Angsana New" w:cs="Angsana New" w:hint="cs"/>
          <w:b/>
          <w:bCs/>
          <w:cs/>
          <w:lang w:val="en-US"/>
        </w:rPr>
        <w:t>การจัดประเภทรายการใหม่</w:t>
      </w:r>
    </w:p>
    <w:p w14:paraId="67F53C34" w14:textId="77777777" w:rsidR="00987744" w:rsidRDefault="00987744" w:rsidP="00722DF6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70B7DA68" w14:textId="4995F82E" w:rsidR="00583A3B" w:rsidRPr="00286DCE" w:rsidRDefault="00583A3B" w:rsidP="00640C0C">
      <w:pPr>
        <w:pStyle w:val="block"/>
        <w:tabs>
          <w:tab w:val="left" w:pos="540"/>
          <w:tab w:val="left" w:pos="9360"/>
          <w:tab w:val="left" w:pos="9540"/>
        </w:tabs>
        <w:spacing w:after="0" w:line="240" w:lineRule="auto"/>
        <w:ind w:left="540" w:right="288"/>
        <w:jc w:val="thaiDistribute"/>
        <w:rPr>
          <w:rFonts w:ascii="Angsana New" w:hAnsi="Angsana New"/>
          <w:spacing w:val="-4"/>
          <w:sz w:val="30"/>
          <w:szCs w:val="30"/>
        </w:rPr>
      </w:pPr>
      <w:r w:rsidRPr="00286DCE">
        <w:rPr>
          <w:rFonts w:ascii="Angsana New" w:hAnsi="Angsana New"/>
          <w:spacing w:val="-4"/>
          <w:sz w:val="30"/>
          <w:szCs w:val="30"/>
          <w:cs/>
          <w:lang w:bidi="th-TH"/>
        </w:rPr>
        <w:t>รายการในงบการเงินของ</w:t>
      </w:r>
      <w:r w:rsidRPr="00286DCE">
        <w:rPr>
          <w:rFonts w:ascii="Angsana New" w:hAnsi="Angsana New"/>
          <w:spacing w:val="-4"/>
          <w:sz w:val="30"/>
          <w:szCs w:val="30"/>
        </w:rPr>
        <w:t xml:space="preserve"> 256</w:t>
      </w:r>
      <w:r w:rsidR="00B71174" w:rsidRPr="00286DCE">
        <w:rPr>
          <w:rFonts w:ascii="Angsana New" w:hAnsi="Angsana New" w:cs="Angsana New"/>
          <w:spacing w:val="-4"/>
          <w:sz w:val="30"/>
          <w:szCs w:val="38"/>
          <w:lang w:val="en-US" w:bidi="th-TH"/>
        </w:rPr>
        <w:t>8</w:t>
      </w:r>
      <w:r w:rsidRPr="00286DCE">
        <w:rPr>
          <w:rFonts w:ascii="Angsana New" w:hAnsi="Angsana New"/>
          <w:spacing w:val="-4"/>
          <w:sz w:val="30"/>
          <w:szCs w:val="30"/>
        </w:rPr>
        <w:t xml:space="preserve"> </w:t>
      </w:r>
      <w:r w:rsidRPr="00286DCE">
        <w:rPr>
          <w:rFonts w:ascii="Angsana New" w:hAnsi="Angsana New" w:hint="cs"/>
          <w:spacing w:val="-4"/>
          <w:sz w:val="30"/>
          <w:szCs w:val="30"/>
          <w:cs/>
          <w:lang w:bidi="th-TH"/>
        </w:rPr>
        <w:t>บางรายการได้จัดประเภทใหม่ให้สอดคล้องกับรายการในงบการเงินของปี</w:t>
      </w:r>
      <w:r w:rsidRPr="00286DCE">
        <w:rPr>
          <w:rFonts w:ascii="Angsana New" w:hAnsi="Angsana New"/>
          <w:spacing w:val="-4"/>
          <w:sz w:val="30"/>
          <w:szCs w:val="30"/>
        </w:rPr>
        <w:t xml:space="preserve"> 256</w:t>
      </w:r>
      <w:r w:rsidR="00B71174" w:rsidRPr="00286DCE">
        <w:rPr>
          <w:rFonts w:ascii="Angsana New" w:hAnsi="Angsana New"/>
          <w:spacing w:val="-4"/>
          <w:sz w:val="30"/>
          <w:szCs w:val="30"/>
        </w:rPr>
        <w:t>9</w:t>
      </w:r>
      <w:r w:rsidR="00640C0C" w:rsidRPr="00286DCE">
        <w:rPr>
          <w:rFonts w:ascii="Angsana New" w:hAnsi="Angsana New" w:cstheme="minorBidi" w:hint="cs"/>
          <w:spacing w:val="-4"/>
          <w:sz w:val="30"/>
          <w:szCs w:val="38"/>
          <w:cs/>
          <w:lang w:bidi="th-TH"/>
        </w:rPr>
        <w:t xml:space="preserve"> </w:t>
      </w:r>
      <w:r w:rsidRPr="00286DCE">
        <w:rPr>
          <w:rFonts w:ascii="Angsana New" w:hAnsi="Angsana New"/>
          <w:spacing w:val="-4"/>
          <w:sz w:val="30"/>
          <w:szCs w:val="30"/>
          <w:cs/>
          <w:lang w:bidi="th-TH"/>
        </w:rPr>
        <w:t>ดังนี้</w:t>
      </w:r>
    </w:p>
    <w:p w14:paraId="5842B420" w14:textId="77777777" w:rsidR="00583A3B" w:rsidRDefault="00583A3B" w:rsidP="00583A3B">
      <w:pPr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8"/>
        <w:gridCol w:w="1332"/>
        <w:gridCol w:w="270"/>
        <w:gridCol w:w="1350"/>
        <w:gridCol w:w="270"/>
        <w:gridCol w:w="1080"/>
      </w:tblGrid>
      <w:tr w:rsidR="00583A3B" w14:paraId="52F9D192" w14:textId="77777777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522A5" w14:textId="77777777" w:rsidR="00583A3B" w:rsidRDefault="00583A3B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02" w:type="dxa"/>
            <w:gridSpan w:val="5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EC072" w14:textId="77777777" w:rsidR="00583A3B" w:rsidRPr="00497668" w:rsidRDefault="00583A3B">
            <w:pPr>
              <w:pStyle w:val="3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766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583A3B" w:rsidRPr="00583A3B" w14:paraId="77526568" w14:textId="77777777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9A70E" w14:textId="77777777" w:rsidR="00583A3B" w:rsidRPr="00583A3B" w:rsidRDefault="00583A3B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A95D6" w14:textId="77777777" w:rsidR="00583A3B" w:rsidRPr="00583A3B" w:rsidRDefault="00583A3B">
            <w:pPr>
              <w:pStyle w:val="BalloonText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A3B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2ECBC" w14:textId="77777777" w:rsidR="00583A3B" w:rsidRPr="00583A3B" w:rsidRDefault="00583A3B">
            <w:pPr>
              <w:pStyle w:val="BalloonText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D8C3" w14:textId="77777777" w:rsidR="00583A3B" w:rsidRPr="00583A3B" w:rsidRDefault="00583A3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8A368" w14:textId="77777777" w:rsidR="00583A3B" w:rsidRPr="00583A3B" w:rsidRDefault="00583A3B">
            <w:pPr>
              <w:pStyle w:val="BalloonText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19C35" w14:textId="77777777" w:rsidR="00583A3B" w:rsidRPr="00583A3B" w:rsidRDefault="00583A3B">
            <w:pPr>
              <w:pStyle w:val="BalloonText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A3B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</w:t>
            </w:r>
          </w:p>
        </w:tc>
      </w:tr>
      <w:tr w:rsidR="00583A3B" w:rsidRPr="00583A3B" w14:paraId="58CD7655" w14:textId="77777777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943EA" w14:textId="77777777" w:rsidR="00583A3B" w:rsidRPr="00583A3B" w:rsidRDefault="00583A3B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F28AD" w14:textId="77777777" w:rsidR="00583A3B" w:rsidRPr="00583A3B" w:rsidRDefault="00583A3B">
            <w:pPr>
              <w:pStyle w:val="BalloonText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A3B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1EF5" w14:textId="77777777" w:rsidR="00583A3B" w:rsidRPr="00583A3B" w:rsidRDefault="00583A3B">
            <w:pPr>
              <w:pStyle w:val="BalloonText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879FE" w14:textId="77777777" w:rsidR="00583A3B" w:rsidRPr="00583A3B" w:rsidRDefault="00583A3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A3B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CC8B6" w14:textId="77777777" w:rsidR="00583A3B" w:rsidRPr="00583A3B" w:rsidRDefault="00583A3B">
            <w:pPr>
              <w:pStyle w:val="BalloonText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CB3E0" w14:textId="77777777" w:rsidR="00583A3B" w:rsidRPr="00583A3B" w:rsidRDefault="00583A3B">
            <w:pPr>
              <w:pStyle w:val="BalloonText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A3B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</w:tr>
      <w:tr w:rsidR="00583A3B" w:rsidRPr="00583A3B" w14:paraId="0025A9D5" w14:textId="77777777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1928A" w14:textId="77777777" w:rsidR="00583A3B" w:rsidRPr="00583A3B" w:rsidRDefault="00583A3B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0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F950B" w14:textId="77777777" w:rsidR="00583A3B" w:rsidRPr="00583A3B" w:rsidRDefault="00583A3B">
            <w:pPr>
              <w:pStyle w:val="30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83A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3A3B" w:rsidRPr="00583A3B" w14:paraId="52A2FEA7" w14:textId="77777777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0F3E5" w14:textId="6A77378B" w:rsidR="00583A3B" w:rsidRPr="00583A3B" w:rsidRDefault="00583A3B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</w:pPr>
            <w:r w:rsidRPr="00583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งบกำไรขาดทุน</w:t>
            </w:r>
            <w:r w:rsidR="00286D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เบ็ดเสร็จ</w:t>
            </w:r>
            <w:r w:rsidRPr="00583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สำหรับปีสิ้นสุดวันที่ </w:t>
            </w:r>
            <w:r w:rsidRPr="00583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  <w:t xml:space="preserve">31 </w:t>
            </w:r>
            <w:r w:rsidR="009031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มีนาคม</w:t>
            </w:r>
            <w:r w:rsidRPr="00583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 </w:t>
            </w:r>
            <w:r w:rsidRPr="00583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  <w:t>256</w:t>
            </w:r>
            <w:r w:rsidR="007C09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975C8" w14:textId="77777777" w:rsidR="00583A3B" w:rsidRPr="00583A3B" w:rsidRDefault="00583A3B">
            <w:pPr>
              <w:pStyle w:val="a0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A3B">
              <w:rPr>
                <w:rFonts w:asciiTheme="majorBidi" w:hAnsiTheme="majorBidi" w:cstheme="majorBidi"/>
                <w:sz w:val="30"/>
                <w:szCs w:val="30"/>
                <w:cs/>
              </w:rPr>
              <w:t> 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367F" w14:textId="77777777" w:rsidR="00583A3B" w:rsidRPr="00583A3B" w:rsidRDefault="00583A3B">
            <w:pPr>
              <w:pStyle w:val="3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F92DC" w14:textId="77777777" w:rsidR="00583A3B" w:rsidRPr="00583A3B" w:rsidRDefault="00583A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1CAE6" w14:textId="77777777" w:rsidR="00583A3B" w:rsidRPr="00583A3B" w:rsidRDefault="00583A3B">
            <w:pPr>
              <w:pStyle w:val="30"/>
              <w:ind w:left="-108" w:right="-108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1D69D" w14:textId="77777777" w:rsidR="00583A3B" w:rsidRPr="00583A3B" w:rsidRDefault="00583A3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A3B" w:rsidRPr="00583A3B" w14:paraId="338460D9" w14:textId="77777777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040A8" w14:textId="77777777" w:rsidR="00583A3B" w:rsidRPr="00583A3B" w:rsidRDefault="00583A3B">
            <w:pPr>
              <w:ind w:right="-43"/>
              <w:jc w:val="both"/>
              <w:rPr>
                <w:rFonts w:asciiTheme="majorBidi" w:eastAsiaTheme="minorHAnsi" w:hAnsiTheme="majorBidi" w:cstheme="majorBidi"/>
                <w:sz w:val="30"/>
                <w:szCs w:val="30"/>
                <w14:ligatures w14:val="standardContextual"/>
              </w:rPr>
            </w:pPr>
            <w:r w:rsidRPr="00583A3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D4DC3" w14:textId="71164FF8" w:rsidR="00583A3B" w:rsidRPr="00583A3B" w:rsidRDefault="00DD0D32">
            <w:pPr>
              <w:pStyle w:val="a0"/>
              <w:ind w:left="-108" w:right="-1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0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585,670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D1EC9" w14:textId="77777777" w:rsidR="00583A3B" w:rsidRPr="00583A3B" w:rsidRDefault="00583A3B">
            <w:pPr>
              <w:pStyle w:val="30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2E2E7" w14:textId="4D17E941" w:rsidR="00583A3B" w:rsidRPr="00583A3B" w:rsidRDefault="00672090" w:rsidP="00A47735">
            <w:pPr>
              <w:pStyle w:val="a0"/>
              <w:tabs>
                <w:tab w:val="left" w:pos="810"/>
              </w:tabs>
              <w:ind w:left="-108" w:right="1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72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12,865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7A89C" w14:textId="77777777" w:rsidR="00583A3B" w:rsidRPr="00583A3B" w:rsidRDefault="00583A3B">
            <w:pPr>
              <w:pStyle w:val="30"/>
              <w:ind w:left="-108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C49B5" w14:textId="18228944" w:rsidR="00583A3B" w:rsidRPr="00583A3B" w:rsidRDefault="00024EC5">
            <w:pPr>
              <w:pStyle w:val="a0"/>
              <w:ind w:left="-108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E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598,535</w:t>
            </w:r>
          </w:p>
        </w:tc>
      </w:tr>
      <w:tr w:rsidR="00583A3B" w:rsidRPr="00583A3B" w14:paraId="720149D5" w14:textId="77777777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4323B" w14:textId="77777777" w:rsidR="00583A3B" w:rsidRPr="00583A3B" w:rsidRDefault="00583A3B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A3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7F3A1" w14:textId="7F11A5CD" w:rsidR="00583A3B" w:rsidRPr="00583A3B" w:rsidRDefault="004C4B41">
            <w:pPr>
              <w:pStyle w:val="a0"/>
              <w:ind w:left="-108" w:right="-1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4B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477,847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A1412" w14:textId="77777777" w:rsidR="00583A3B" w:rsidRPr="00583A3B" w:rsidRDefault="00583A3B">
            <w:pPr>
              <w:pStyle w:val="30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0D34E" w14:textId="2556B5A4" w:rsidR="00583A3B" w:rsidRPr="00583A3B" w:rsidRDefault="002133B6">
            <w:pPr>
              <w:pStyle w:val="a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133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(12,865)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71CDF" w14:textId="77777777" w:rsidR="00583A3B" w:rsidRPr="00583A3B" w:rsidRDefault="00583A3B">
            <w:pPr>
              <w:pStyle w:val="30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B6011" w14:textId="774AAC44" w:rsidR="00583A3B" w:rsidRPr="00583A3B" w:rsidRDefault="00DE49AE">
            <w:pPr>
              <w:pStyle w:val="a0"/>
              <w:ind w:left="-108" w:right="-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4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464,982</w:t>
            </w:r>
          </w:p>
        </w:tc>
      </w:tr>
      <w:tr w:rsidR="00583A3B" w:rsidRPr="00583A3B" w14:paraId="7B2BDDB7" w14:textId="77777777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A7288" w14:textId="77777777" w:rsidR="00583A3B" w:rsidRPr="00583A3B" w:rsidRDefault="00583A3B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89284" w14:textId="77777777" w:rsidR="00583A3B" w:rsidRPr="00583A3B" w:rsidRDefault="00583A3B">
            <w:pPr>
              <w:pStyle w:val="a0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993E4" w14:textId="77777777" w:rsidR="00583A3B" w:rsidRPr="00583A3B" w:rsidRDefault="00583A3B">
            <w:pPr>
              <w:pStyle w:val="3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B65AD" w14:textId="77777777" w:rsidR="00583A3B" w:rsidRPr="00583A3B" w:rsidRDefault="00583A3B">
            <w:pPr>
              <w:pStyle w:val="a0"/>
              <w:tabs>
                <w:tab w:val="left" w:pos="973"/>
              </w:tabs>
              <w:ind w:left="-108" w:right="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83A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85B23" w14:textId="77777777" w:rsidR="00583A3B" w:rsidRPr="00583A3B" w:rsidRDefault="00583A3B">
            <w:pPr>
              <w:pStyle w:val="3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D3DE1" w14:textId="77777777" w:rsidR="00583A3B" w:rsidRPr="00583A3B" w:rsidRDefault="00583A3B">
            <w:pPr>
              <w:pStyle w:val="a0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5CE5B4C8" w14:textId="77777777" w:rsidR="00583A3B" w:rsidRPr="00583A3B" w:rsidRDefault="00583A3B" w:rsidP="00583A3B">
      <w:pPr>
        <w:jc w:val="thaiDistribute"/>
        <w:rPr>
          <w:rFonts w:asciiTheme="majorBidi" w:eastAsiaTheme="minorHAnsi" w:hAnsiTheme="majorBidi" w:cstheme="majorBidi"/>
          <w:b/>
          <w:bCs/>
          <w:sz w:val="20"/>
          <w:szCs w:val="20"/>
          <w:cs/>
          <w14:ligatures w14:val="standardContextual"/>
        </w:rPr>
      </w:pPr>
    </w:p>
    <w:p w14:paraId="73554DDF" w14:textId="77777777" w:rsidR="00583A3B" w:rsidRPr="00583A3B" w:rsidRDefault="00583A3B" w:rsidP="00583A3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83A3B">
        <w:rPr>
          <w:rFonts w:asciiTheme="majorBidi" w:hAnsiTheme="majorBidi" w:cstheme="majorBidi"/>
          <w:sz w:val="30"/>
          <w:szCs w:val="30"/>
          <w:cs/>
          <w:lang w:bidi="th-TH"/>
        </w:rPr>
        <w:t>การจัดประเภทรายการใหม่นี้เนื่องจากผู้บริหารเห็นว่ามีความเหมาะสมกับธุรกิจของกิจการมากกว่า</w:t>
      </w:r>
    </w:p>
    <w:p w14:paraId="465500A1" w14:textId="77777777" w:rsidR="00A32CC4" w:rsidRPr="005C7854" w:rsidRDefault="00A32CC4" w:rsidP="00722DF6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</w:p>
    <w:p w14:paraId="257F0CDC" w14:textId="52E0E647" w:rsidR="00696EDC" w:rsidRDefault="00696EDC" w:rsidP="00222524">
      <w:pPr>
        <w:tabs>
          <w:tab w:val="left" w:pos="9720"/>
        </w:tabs>
        <w:rPr>
          <w:rFonts w:ascii="Angsana New" w:hAnsi="Angsana New"/>
          <w:sz w:val="20"/>
          <w:szCs w:val="20"/>
          <w:cs/>
        </w:rPr>
      </w:pPr>
    </w:p>
    <w:sectPr w:rsidR="00696EDC" w:rsidSect="006143D1">
      <w:headerReference w:type="default" r:id="rId16"/>
      <w:footerReference w:type="default" r:id="rId17"/>
      <w:pgSz w:w="11909" w:h="16834" w:code="9"/>
      <w:pgMar w:top="691" w:right="101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FEA71" w14:textId="77777777" w:rsidR="00AA0DF0" w:rsidRDefault="00AA0DF0" w:rsidP="00FC04D5">
      <w:r>
        <w:separator/>
      </w:r>
    </w:p>
  </w:endnote>
  <w:endnote w:type="continuationSeparator" w:id="0">
    <w:p w14:paraId="67C1734E" w14:textId="77777777" w:rsidR="00AA0DF0" w:rsidRDefault="00AA0DF0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14732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DA90378" w14:textId="00C55C1B" w:rsidR="000B5697" w:rsidRPr="000940EF" w:rsidRDefault="000B569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14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14562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D66E1A" w14:textId="011CE599" w:rsidR="000B5697" w:rsidRPr="005C306E" w:rsidRDefault="000B569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C306E">
          <w:rPr>
            <w:rFonts w:ascii="Angsana New" w:hAnsi="Angsana New" w:hint="cs"/>
            <w:sz w:val="30"/>
            <w:szCs w:val="30"/>
          </w:rPr>
          <w:fldChar w:fldCharType="begin"/>
        </w:r>
        <w:r w:rsidRPr="005C306E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C306E">
          <w:rPr>
            <w:rFonts w:ascii="Angsana New" w:hAnsi="Angsana New" w:hint="cs"/>
            <w:sz w:val="30"/>
            <w:szCs w:val="30"/>
          </w:rPr>
          <w:fldChar w:fldCharType="separate"/>
        </w:r>
        <w:r w:rsidR="00AD51C8">
          <w:rPr>
            <w:rFonts w:ascii="Angsana New" w:hAnsi="Angsana New"/>
            <w:noProof/>
            <w:sz w:val="30"/>
            <w:szCs w:val="30"/>
          </w:rPr>
          <w:t>26</w:t>
        </w:r>
        <w:r w:rsidRPr="005C306E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D206" w14:textId="77777777" w:rsidR="000B5697" w:rsidRPr="00860E15" w:rsidRDefault="000B5697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AD51C8">
      <w:rPr>
        <w:rStyle w:val="PageNumber"/>
        <w:rFonts w:ascii="Angsana New" w:hAnsi="Angsana New"/>
        <w:noProof/>
        <w:sz w:val="30"/>
        <w:szCs w:val="30"/>
      </w:rPr>
      <w:t>34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0B5697" w:rsidRPr="00D8432A" w:rsidRDefault="000B5697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D3CB5" w14:textId="77777777" w:rsidR="00AA0DF0" w:rsidRDefault="00AA0DF0" w:rsidP="00FC04D5">
      <w:r>
        <w:separator/>
      </w:r>
    </w:p>
  </w:footnote>
  <w:footnote w:type="continuationSeparator" w:id="0">
    <w:p w14:paraId="62441C62" w14:textId="77777777" w:rsidR="00AA0DF0" w:rsidRDefault="00AA0DF0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AADD1" w14:textId="77777777" w:rsidR="000B5697" w:rsidRPr="003B5EBA" w:rsidRDefault="000B5697" w:rsidP="00584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FCB2390" w14:textId="77777777" w:rsidR="000B5697" w:rsidRPr="003B5EBA" w:rsidRDefault="000B5697" w:rsidP="00145B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6B43247" w14:textId="354E19D6" w:rsidR="000B5697" w:rsidRPr="00AF256D" w:rsidRDefault="000B5697" w:rsidP="00F915B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31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9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3C07FFD4" w14:textId="77777777" w:rsidR="000B5697" w:rsidRPr="00A34F3C" w:rsidRDefault="000B5697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F44B1" w14:textId="77777777" w:rsidR="000B5697" w:rsidRPr="003B5EBA" w:rsidRDefault="000B5697" w:rsidP="00816A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74AE52A" w14:textId="77777777" w:rsidR="000B5697" w:rsidRPr="003B5EBA" w:rsidRDefault="000B5697" w:rsidP="00816A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CCAF779" w14:textId="77777777" w:rsidR="000B5697" w:rsidRPr="00AF256D" w:rsidRDefault="000B5697" w:rsidP="00B453C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31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9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57AAFED9" w14:textId="77777777" w:rsidR="000B5697" w:rsidRPr="00164EBE" w:rsidRDefault="000B5697" w:rsidP="00485DC7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37F2D" w14:textId="77777777" w:rsidR="000B5697" w:rsidRPr="003B5EBA" w:rsidRDefault="000B5697" w:rsidP="00816A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262BBC9" w14:textId="77777777" w:rsidR="000B5697" w:rsidRPr="003B5EBA" w:rsidRDefault="000B5697" w:rsidP="00816A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84D7B0" w14:textId="77777777" w:rsidR="000B5697" w:rsidRPr="00AF256D" w:rsidRDefault="000B5697" w:rsidP="00B453C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31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9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75B6A026" w14:textId="77777777" w:rsidR="000B5697" w:rsidRPr="001C28F5" w:rsidRDefault="000B5697" w:rsidP="00485DC7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87F7" w14:textId="77777777" w:rsidR="000B5697" w:rsidRPr="003B5EBA" w:rsidRDefault="000B5697" w:rsidP="00F915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DB90858" w14:textId="77777777" w:rsidR="000B5697" w:rsidRPr="003B5EBA" w:rsidRDefault="000B5697" w:rsidP="00F915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0536903" w14:textId="77777777" w:rsidR="000B5697" w:rsidRPr="00AF256D" w:rsidRDefault="000B5697" w:rsidP="00B453C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31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9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2B63D21" w14:textId="77777777" w:rsidR="000B5697" w:rsidRPr="001C28F5" w:rsidRDefault="000B5697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C70C20"/>
    <w:multiLevelType w:val="hybridMultilevel"/>
    <w:tmpl w:val="E8466518"/>
    <w:lvl w:ilvl="0" w:tplc="830A8AB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BF50A3D"/>
    <w:multiLevelType w:val="hybridMultilevel"/>
    <w:tmpl w:val="7C729680"/>
    <w:lvl w:ilvl="0" w:tplc="247E677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CD63755"/>
    <w:multiLevelType w:val="hybridMultilevel"/>
    <w:tmpl w:val="A3627CC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0B01966"/>
    <w:multiLevelType w:val="hybridMultilevel"/>
    <w:tmpl w:val="A3627CC2"/>
    <w:lvl w:ilvl="0" w:tplc="A80071F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1913296"/>
    <w:multiLevelType w:val="hybridMultilevel"/>
    <w:tmpl w:val="FED6F1EC"/>
    <w:lvl w:ilvl="0" w:tplc="39BA00D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AB2FB4"/>
    <w:multiLevelType w:val="hybridMultilevel"/>
    <w:tmpl w:val="183AC86E"/>
    <w:lvl w:ilvl="0" w:tplc="8DCA261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 w15:restartNumberingAfterBreak="0">
    <w:nsid w:val="399F58B2"/>
    <w:multiLevelType w:val="multilevel"/>
    <w:tmpl w:val="F5C63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B2FAA"/>
    <w:multiLevelType w:val="hybridMultilevel"/>
    <w:tmpl w:val="4BD4766A"/>
    <w:lvl w:ilvl="0" w:tplc="3782E96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526273">
    <w:abstractNumId w:val="6"/>
  </w:num>
  <w:num w:numId="2" w16cid:durableId="408118049">
    <w:abstractNumId w:val="5"/>
  </w:num>
  <w:num w:numId="3" w16cid:durableId="1888763546">
    <w:abstractNumId w:val="9"/>
  </w:num>
  <w:num w:numId="4" w16cid:durableId="1743331314">
    <w:abstractNumId w:val="7"/>
  </w:num>
  <w:num w:numId="5" w16cid:durableId="878469897">
    <w:abstractNumId w:val="8"/>
  </w:num>
  <w:num w:numId="6" w16cid:durableId="699864747">
    <w:abstractNumId w:val="3"/>
  </w:num>
  <w:num w:numId="7" w16cid:durableId="1120800096">
    <w:abstractNumId w:val="2"/>
  </w:num>
  <w:num w:numId="8" w16cid:durableId="799231740">
    <w:abstractNumId w:val="0"/>
  </w:num>
  <w:num w:numId="9" w16cid:durableId="1700201411">
    <w:abstractNumId w:val="1"/>
  </w:num>
  <w:num w:numId="10" w16cid:durableId="1054620031">
    <w:abstractNumId w:val="4"/>
  </w:num>
  <w:num w:numId="11" w16cid:durableId="749278189">
    <w:abstractNumId w:val="22"/>
  </w:num>
  <w:num w:numId="12" w16cid:durableId="1504709947">
    <w:abstractNumId w:val="13"/>
  </w:num>
  <w:num w:numId="13" w16cid:durableId="234901804">
    <w:abstractNumId w:val="27"/>
  </w:num>
  <w:num w:numId="14" w16cid:durableId="328799507">
    <w:abstractNumId w:val="19"/>
  </w:num>
  <w:num w:numId="15" w16cid:durableId="405616698">
    <w:abstractNumId w:val="23"/>
  </w:num>
  <w:num w:numId="16" w16cid:durableId="432937718">
    <w:abstractNumId w:val="30"/>
  </w:num>
  <w:num w:numId="17" w16cid:durableId="662203168">
    <w:abstractNumId w:val="31"/>
  </w:num>
  <w:num w:numId="18" w16cid:durableId="1128429587">
    <w:abstractNumId w:val="28"/>
  </w:num>
  <w:num w:numId="19" w16cid:durableId="352650061">
    <w:abstractNumId w:val="12"/>
  </w:num>
  <w:num w:numId="20" w16cid:durableId="143860322">
    <w:abstractNumId w:val="24"/>
  </w:num>
  <w:num w:numId="21" w16cid:durableId="781923212">
    <w:abstractNumId w:val="18"/>
  </w:num>
  <w:num w:numId="22" w16cid:durableId="587615992">
    <w:abstractNumId w:val="11"/>
  </w:num>
  <w:num w:numId="23" w16cid:durableId="1997688605">
    <w:abstractNumId w:val="26"/>
  </w:num>
  <w:num w:numId="24" w16cid:durableId="2040662241">
    <w:abstractNumId w:val="29"/>
  </w:num>
  <w:num w:numId="25" w16cid:durableId="1157572505">
    <w:abstractNumId w:val="25"/>
  </w:num>
  <w:num w:numId="26" w16cid:durableId="1911767724">
    <w:abstractNumId w:val="20"/>
  </w:num>
  <w:num w:numId="27" w16cid:durableId="2020541419">
    <w:abstractNumId w:val="21"/>
  </w:num>
  <w:num w:numId="28" w16cid:durableId="1517302807">
    <w:abstractNumId w:val="14"/>
  </w:num>
  <w:num w:numId="29" w16cid:durableId="969676638">
    <w:abstractNumId w:val="17"/>
  </w:num>
  <w:num w:numId="30" w16cid:durableId="17199710">
    <w:abstractNumId w:val="16"/>
  </w:num>
  <w:num w:numId="31" w16cid:durableId="370807440">
    <w:abstractNumId w:val="10"/>
  </w:num>
  <w:num w:numId="32" w16cid:durableId="1755082295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92"/>
    <w:rsid w:val="000010F8"/>
    <w:rsid w:val="00001206"/>
    <w:rsid w:val="00001659"/>
    <w:rsid w:val="000017E7"/>
    <w:rsid w:val="00001BA2"/>
    <w:rsid w:val="00001D11"/>
    <w:rsid w:val="00001D92"/>
    <w:rsid w:val="00001DEA"/>
    <w:rsid w:val="00001E78"/>
    <w:rsid w:val="000026D6"/>
    <w:rsid w:val="000027CE"/>
    <w:rsid w:val="00002DF5"/>
    <w:rsid w:val="00002E6D"/>
    <w:rsid w:val="000033E8"/>
    <w:rsid w:val="0000386A"/>
    <w:rsid w:val="00003BD1"/>
    <w:rsid w:val="00003D29"/>
    <w:rsid w:val="00003D9F"/>
    <w:rsid w:val="000042F9"/>
    <w:rsid w:val="0000453F"/>
    <w:rsid w:val="000045B5"/>
    <w:rsid w:val="00004D45"/>
    <w:rsid w:val="00005007"/>
    <w:rsid w:val="0000537B"/>
    <w:rsid w:val="000057D4"/>
    <w:rsid w:val="000067F0"/>
    <w:rsid w:val="00006DF5"/>
    <w:rsid w:val="00007A43"/>
    <w:rsid w:val="00007ED1"/>
    <w:rsid w:val="00007FE9"/>
    <w:rsid w:val="0001036C"/>
    <w:rsid w:val="000105A2"/>
    <w:rsid w:val="000106A9"/>
    <w:rsid w:val="00010736"/>
    <w:rsid w:val="00010863"/>
    <w:rsid w:val="00010921"/>
    <w:rsid w:val="00010997"/>
    <w:rsid w:val="00010DEB"/>
    <w:rsid w:val="00011695"/>
    <w:rsid w:val="00011889"/>
    <w:rsid w:val="00011B82"/>
    <w:rsid w:val="0001203F"/>
    <w:rsid w:val="0001222E"/>
    <w:rsid w:val="00012CB3"/>
    <w:rsid w:val="000134D7"/>
    <w:rsid w:val="000148EE"/>
    <w:rsid w:val="00014BA3"/>
    <w:rsid w:val="00015615"/>
    <w:rsid w:val="00015AFF"/>
    <w:rsid w:val="000161D3"/>
    <w:rsid w:val="000161F7"/>
    <w:rsid w:val="000165FA"/>
    <w:rsid w:val="00016872"/>
    <w:rsid w:val="00016AB9"/>
    <w:rsid w:val="00017CC3"/>
    <w:rsid w:val="00020AEE"/>
    <w:rsid w:val="00020F3F"/>
    <w:rsid w:val="00021948"/>
    <w:rsid w:val="00021A01"/>
    <w:rsid w:val="00021AE0"/>
    <w:rsid w:val="00021FF3"/>
    <w:rsid w:val="0002247C"/>
    <w:rsid w:val="000224FA"/>
    <w:rsid w:val="00022B1F"/>
    <w:rsid w:val="00022C18"/>
    <w:rsid w:val="00023114"/>
    <w:rsid w:val="000232D6"/>
    <w:rsid w:val="00023609"/>
    <w:rsid w:val="000239D0"/>
    <w:rsid w:val="00023D95"/>
    <w:rsid w:val="00023FC6"/>
    <w:rsid w:val="00024041"/>
    <w:rsid w:val="00024112"/>
    <w:rsid w:val="00024731"/>
    <w:rsid w:val="00024EC5"/>
    <w:rsid w:val="000252B5"/>
    <w:rsid w:val="00025824"/>
    <w:rsid w:val="00025993"/>
    <w:rsid w:val="00025ADA"/>
    <w:rsid w:val="00025D21"/>
    <w:rsid w:val="000260EC"/>
    <w:rsid w:val="00026523"/>
    <w:rsid w:val="000266CF"/>
    <w:rsid w:val="000267AE"/>
    <w:rsid w:val="00026AC5"/>
    <w:rsid w:val="00026B2B"/>
    <w:rsid w:val="0002744C"/>
    <w:rsid w:val="00027561"/>
    <w:rsid w:val="0002785B"/>
    <w:rsid w:val="00027C47"/>
    <w:rsid w:val="00027E04"/>
    <w:rsid w:val="000305BF"/>
    <w:rsid w:val="00030960"/>
    <w:rsid w:val="0003164D"/>
    <w:rsid w:val="0003173A"/>
    <w:rsid w:val="00031E8F"/>
    <w:rsid w:val="00031EDC"/>
    <w:rsid w:val="00032288"/>
    <w:rsid w:val="0003231C"/>
    <w:rsid w:val="000324A7"/>
    <w:rsid w:val="00032A68"/>
    <w:rsid w:val="00033600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CE9"/>
    <w:rsid w:val="00040E04"/>
    <w:rsid w:val="00040E3F"/>
    <w:rsid w:val="00041A13"/>
    <w:rsid w:val="00041BBD"/>
    <w:rsid w:val="000424B8"/>
    <w:rsid w:val="000428DB"/>
    <w:rsid w:val="00042A8E"/>
    <w:rsid w:val="00043288"/>
    <w:rsid w:val="00043BF8"/>
    <w:rsid w:val="000443E3"/>
    <w:rsid w:val="0004458E"/>
    <w:rsid w:val="00044E5A"/>
    <w:rsid w:val="00044E65"/>
    <w:rsid w:val="00044F64"/>
    <w:rsid w:val="00044FB0"/>
    <w:rsid w:val="0004522B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0AAA"/>
    <w:rsid w:val="00051121"/>
    <w:rsid w:val="000516C9"/>
    <w:rsid w:val="000516FC"/>
    <w:rsid w:val="00051978"/>
    <w:rsid w:val="00051BEC"/>
    <w:rsid w:val="00051DF9"/>
    <w:rsid w:val="00052250"/>
    <w:rsid w:val="0005255E"/>
    <w:rsid w:val="000527E9"/>
    <w:rsid w:val="00052F11"/>
    <w:rsid w:val="00052F36"/>
    <w:rsid w:val="00053177"/>
    <w:rsid w:val="000538C9"/>
    <w:rsid w:val="000539EE"/>
    <w:rsid w:val="00053A59"/>
    <w:rsid w:val="00053E1F"/>
    <w:rsid w:val="00054417"/>
    <w:rsid w:val="00054816"/>
    <w:rsid w:val="00054C46"/>
    <w:rsid w:val="0005503D"/>
    <w:rsid w:val="00055263"/>
    <w:rsid w:val="0005551E"/>
    <w:rsid w:val="00055A7F"/>
    <w:rsid w:val="00055C43"/>
    <w:rsid w:val="000560F0"/>
    <w:rsid w:val="000566A8"/>
    <w:rsid w:val="000569D3"/>
    <w:rsid w:val="00056D2A"/>
    <w:rsid w:val="00056D4D"/>
    <w:rsid w:val="000570FA"/>
    <w:rsid w:val="000571CC"/>
    <w:rsid w:val="00057454"/>
    <w:rsid w:val="00057C54"/>
    <w:rsid w:val="00057CF9"/>
    <w:rsid w:val="00057D84"/>
    <w:rsid w:val="00057F16"/>
    <w:rsid w:val="00057F79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5EF"/>
    <w:rsid w:val="00062BF2"/>
    <w:rsid w:val="00062DE0"/>
    <w:rsid w:val="000630FB"/>
    <w:rsid w:val="000639F1"/>
    <w:rsid w:val="00063C0F"/>
    <w:rsid w:val="00063DCB"/>
    <w:rsid w:val="0006428C"/>
    <w:rsid w:val="0006578C"/>
    <w:rsid w:val="00065A39"/>
    <w:rsid w:val="00065B57"/>
    <w:rsid w:val="00065D41"/>
    <w:rsid w:val="000661F3"/>
    <w:rsid w:val="0006670C"/>
    <w:rsid w:val="00066D5F"/>
    <w:rsid w:val="0006779F"/>
    <w:rsid w:val="00067A04"/>
    <w:rsid w:val="00067B51"/>
    <w:rsid w:val="0007025E"/>
    <w:rsid w:val="00070612"/>
    <w:rsid w:val="00070B78"/>
    <w:rsid w:val="00071000"/>
    <w:rsid w:val="0007125E"/>
    <w:rsid w:val="000713B2"/>
    <w:rsid w:val="0007213B"/>
    <w:rsid w:val="00072196"/>
    <w:rsid w:val="000723A8"/>
    <w:rsid w:val="000727AC"/>
    <w:rsid w:val="00072B1D"/>
    <w:rsid w:val="00072F57"/>
    <w:rsid w:val="0007326A"/>
    <w:rsid w:val="00073320"/>
    <w:rsid w:val="0007345B"/>
    <w:rsid w:val="00073842"/>
    <w:rsid w:val="00073912"/>
    <w:rsid w:val="00074310"/>
    <w:rsid w:val="00074896"/>
    <w:rsid w:val="0007503A"/>
    <w:rsid w:val="00075099"/>
    <w:rsid w:val="0007541B"/>
    <w:rsid w:val="00075627"/>
    <w:rsid w:val="0007594A"/>
    <w:rsid w:val="00075A05"/>
    <w:rsid w:val="00075CAE"/>
    <w:rsid w:val="00075D39"/>
    <w:rsid w:val="00075E1C"/>
    <w:rsid w:val="000765CB"/>
    <w:rsid w:val="00076F39"/>
    <w:rsid w:val="000770AC"/>
    <w:rsid w:val="00077363"/>
    <w:rsid w:val="0008076D"/>
    <w:rsid w:val="00080C86"/>
    <w:rsid w:val="00080E97"/>
    <w:rsid w:val="00081EAC"/>
    <w:rsid w:val="000820E0"/>
    <w:rsid w:val="000824F1"/>
    <w:rsid w:val="0008292C"/>
    <w:rsid w:val="000829AE"/>
    <w:rsid w:val="00083719"/>
    <w:rsid w:val="00083AF8"/>
    <w:rsid w:val="00083B8D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882"/>
    <w:rsid w:val="000869FB"/>
    <w:rsid w:val="00086DA5"/>
    <w:rsid w:val="0008701B"/>
    <w:rsid w:val="0008702C"/>
    <w:rsid w:val="000870B9"/>
    <w:rsid w:val="000878C3"/>
    <w:rsid w:val="00087A5A"/>
    <w:rsid w:val="000901EA"/>
    <w:rsid w:val="000902C8"/>
    <w:rsid w:val="00090702"/>
    <w:rsid w:val="000907EA"/>
    <w:rsid w:val="0009097D"/>
    <w:rsid w:val="00091107"/>
    <w:rsid w:val="00091847"/>
    <w:rsid w:val="00091C60"/>
    <w:rsid w:val="00092147"/>
    <w:rsid w:val="000928F2"/>
    <w:rsid w:val="00092A03"/>
    <w:rsid w:val="00092F45"/>
    <w:rsid w:val="00093607"/>
    <w:rsid w:val="00093725"/>
    <w:rsid w:val="00093FE5"/>
    <w:rsid w:val="000940EF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5FFE"/>
    <w:rsid w:val="0009625A"/>
    <w:rsid w:val="000963D8"/>
    <w:rsid w:val="000963E2"/>
    <w:rsid w:val="0009657F"/>
    <w:rsid w:val="000968D3"/>
    <w:rsid w:val="00096AFB"/>
    <w:rsid w:val="0009705C"/>
    <w:rsid w:val="000973E5"/>
    <w:rsid w:val="000975FF"/>
    <w:rsid w:val="00097626"/>
    <w:rsid w:val="0009787C"/>
    <w:rsid w:val="000979AD"/>
    <w:rsid w:val="000A08AD"/>
    <w:rsid w:val="000A0940"/>
    <w:rsid w:val="000A0C94"/>
    <w:rsid w:val="000A0F75"/>
    <w:rsid w:val="000A109B"/>
    <w:rsid w:val="000A1418"/>
    <w:rsid w:val="000A153B"/>
    <w:rsid w:val="000A1CF3"/>
    <w:rsid w:val="000A2098"/>
    <w:rsid w:val="000A2156"/>
    <w:rsid w:val="000A2158"/>
    <w:rsid w:val="000A278F"/>
    <w:rsid w:val="000A2B4B"/>
    <w:rsid w:val="000A2BCD"/>
    <w:rsid w:val="000A2EAC"/>
    <w:rsid w:val="000A2F93"/>
    <w:rsid w:val="000A30B5"/>
    <w:rsid w:val="000A37F9"/>
    <w:rsid w:val="000A3C2F"/>
    <w:rsid w:val="000A3C65"/>
    <w:rsid w:val="000A459A"/>
    <w:rsid w:val="000A49EA"/>
    <w:rsid w:val="000A4AC8"/>
    <w:rsid w:val="000A4FF9"/>
    <w:rsid w:val="000A554E"/>
    <w:rsid w:val="000A5C99"/>
    <w:rsid w:val="000A679F"/>
    <w:rsid w:val="000A68F4"/>
    <w:rsid w:val="000A6968"/>
    <w:rsid w:val="000A72FE"/>
    <w:rsid w:val="000A7949"/>
    <w:rsid w:val="000B00DF"/>
    <w:rsid w:val="000B066F"/>
    <w:rsid w:val="000B0A14"/>
    <w:rsid w:val="000B0B25"/>
    <w:rsid w:val="000B12ED"/>
    <w:rsid w:val="000B139A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4C"/>
    <w:rsid w:val="000B3FDA"/>
    <w:rsid w:val="000B4201"/>
    <w:rsid w:val="000B4705"/>
    <w:rsid w:val="000B4809"/>
    <w:rsid w:val="000B49F7"/>
    <w:rsid w:val="000B4A6F"/>
    <w:rsid w:val="000B4AC5"/>
    <w:rsid w:val="000B4F1B"/>
    <w:rsid w:val="000B5183"/>
    <w:rsid w:val="000B5697"/>
    <w:rsid w:val="000B5A26"/>
    <w:rsid w:val="000B5C68"/>
    <w:rsid w:val="000B5F7A"/>
    <w:rsid w:val="000B6171"/>
    <w:rsid w:val="000B6306"/>
    <w:rsid w:val="000B6421"/>
    <w:rsid w:val="000B677C"/>
    <w:rsid w:val="000B7067"/>
    <w:rsid w:val="000B752A"/>
    <w:rsid w:val="000B76C7"/>
    <w:rsid w:val="000B7B9B"/>
    <w:rsid w:val="000B7C15"/>
    <w:rsid w:val="000C03A1"/>
    <w:rsid w:val="000C0600"/>
    <w:rsid w:val="000C0AA5"/>
    <w:rsid w:val="000C0E75"/>
    <w:rsid w:val="000C0F7D"/>
    <w:rsid w:val="000C10DC"/>
    <w:rsid w:val="000C13B0"/>
    <w:rsid w:val="000C1C7E"/>
    <w:rsid w:val="000C2031"/>
    <w:rsid w:val="000C20EE"/>
    <w:rsid w:val="000C2997"/>
    <w:rsid w:val="000C3025"/>
    <w:rsid w:val="000C3672"/>
    <w:rsid w:val="000C36A8"/>
    <w:rsid w:val="000C3897"/>
    <w:rsid w:val="000C3A38"/>
    <w:rsid w:val="000C404D"/>
    <w:rsid w:val="000C4185"/>
    <w:rsid w:val="000C473B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6EEA"/>
    <w:rsid w:val="000C7550"/>
    <w:rsid w:val="000C7C8C"/>
    <w:rsid w:val="000C7DA1"/>
    <w:rsid w:val="000D0793"/>
    <w:rsid w:val="000D079E"/>
    <w:rsid w:val="000D0A1F"/>
    <w:rsid w:val="000D0C76"/>
    <w:rsid w:val="000D1078"/>
    <w:rsid w:val="000D1258"/>
    <w:rsid w:val="000D150C"/>
    <w:rsid w:val="000D2103"/>
    <w:rsid w:val="000D22B4"/>
    <w:rsid w:val="000D31F9"/>
    <w:rsid w:val="000D3263"/>
    <w:rsid w:val="000D37D5"/>
    <w:rsid w:val="000D3899"/>
    <w:rsid w:val="000D4615"/>
    <w:rsid w:val="000D4A59"/>
    <w:rsid w:val="000D4FC6"/>
    <w:rsid w:val="000D59BE"/>
    <w:rsid w:val="000D5F3C"/>
    <w:rsid w:val="000D6501"/>
    <w:rsid w:val="000D692A"/>
    <w:rsid w:val="000D6A81"/>
    <w:rsid w:val="000D7C48"/>
    <w:rsid w:val="000D7C7C"/>
    <w:rsid w:val="000E05ED"/>
    <w:rsid w:val="000E0E09"/>
    <w:rsid w:val="000E0E97"/>
    <w:rsid w:val="000E0FDE"/>
    <w:rsid w:val="000E1241"/>
    <w:rsid w:val="000E140D"/>
    <w:rsid w:val="000E1B94"/>
    <w:rsid w:val="000E1C92"/>
    <w:rsid w:val="000E1EE2"/>
    <w:rsid w:val="000E1F44"/>
    <w:rsid w:val="000E2150"/>
    <w:rsid w:val="000E27A6"/>
    <w:rsid w:val="000E36E3"/>
    <w:rsid w:val="000E3AC2"/>
    <w:rsid w:val="000E3AD0"/>
    <w:rsid w:val="000E3E2A"/>
    <w:rsid w:val="000E3FA7"/>
    <w:rsid w:val="000E434D"/>
    <w:rsid w:val="000E45BA"/>
    <w:rsid w:val="000E4D8E"/>
    <w:rsid w:val="000E4EA4"/>
    <w:rsid w:val="000E4F92"/>
    <w:rsid w:val="000E555F"/>
    <w:rsid w:val="000E5D1A"/>
    <w:rsid w:val="000E63B3"/>
    <w:rsid w:val="000E66BF"/>
    <w:rsid w:val="000E6C8F"/>
    <w:rsid w:val="000E701D"/>
    <w:rsid w:val="000E73AF"/>
    <w:rsid w:val="000E7F82"/>
    <w:rsid w:val="000F0886"/>
    <w:rsid w:val="000F0CBC"/>
    <w:rsid w:val="000F0E70"/>
    <w:rsid w:val="000F0EE1"/>
    <w:rsid w:val="000F106D"/>
    <w:rsid w:val="000F17B5"/>
    <w:rsid w:val="000F17C4"/>
    <w:rsid w:val="000F18FF"/>
    <w:rsid w:val="000F256A"/>
    <w:rsid w:val="000F2726"/>
    <w:rsid w:val="000F2BCB"/>
    <w:rsid w:val="000F37C4"/>
    <w:rsid w:val="000F3937"/>
    <w:rsid w:val="000F422B"/>
    <w:rsid w:val="000F4853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2023"/>
    <w:rsid w:val="0010217F"/>
    <w:rsid w:val="00102D48"/>
    <w:rsid w:val="00103372"/>
    <w:rsid w:val="00103507"/>
    <w:rsid w:val="001040E0"/>
    <w:rsid w:val="001042AC"/>
    <w:rsid w:val="00104BC4"/>
    <w:rsid w:val="00104CA6"/>
    <w:rsid w:val="001051C6"/>
    <w:rsid w:val="00105857"/>
    <w:rsid w:val="00105903"/>
    <w:rsid w:val="0010600E"/>
    <w:rsid w:val="001062DE"/>
    <w:rsid w:val="001076F0"/>
    <w:rsid w:val="00107813"/>
    <w:rsid w:val="0011021C"/>
    <w:rsid w:val="001114B0"/>
    <w:rsid w:val="00111C99"/>
    <w:rsid w:val="00112351"/>
    <w:rsid w:val="00112424"/>
    <w:rsid w:val="001128E2"/>
    <w:rsid w:val="0011294C"/>
    <w:rsid w:val="00112B9D"/>
    <w:rsid w:val="00112FFC"/>
    <w:rsid w:val="00113617"/>
    <w:rsid w:val="00113957"/>
    <w:rsid w:val="00113A71"/>
    <w:rsid w:val="00113CC7"/>
    <w:rsid w:val="00113D34"/>
    <w:rsid w:val="00114184"/>
    <w:rsid w:val="00114633"/>
    <w:rsid w:val="00115459"/>
    <w:rsid w:val="00115755"/>
    <w:rsid w:val="00117147"/>
    <w:rsid w:val="0011747C"/>
    <w:rsid w:val="00117A4C"/>
    <w:rsid w:val="00117C30"/>
    <w:rsid w:val="001201FE"/>
    <w:rsid w:val="00120625"/>
    <w:rsid w:val="001206AB"/>
    <w:rsid w:val="00120708"/>
    <w:rsid w:val="00121031"/>
    <w:rsid w:val="0012109A"/>
    <w:rsid w:val="00121E9E"/>
    <w:rsid w:val="00121EE8"/>
    <w:rsid w:val="00122106"/>
    <w:rsid w:val="001221BE"/>
    <w:rsid w:val="00122766"/>
    <w:rsid w:val="00122913"/>
    <w:rsid w:val="0012298C"/>
    <w:rsid w:val="00123917"/>
    <w:rsid w:val="00123A64"/>
    <w:rsid w:val="00123F7E"/>
    <w:rsid w:val="00123FB2"/>
    <w:rsid w:val="001240D5"/>
    <w:rsid w:val="00124C05"/>
    <w:rsid w:val="001252FB"/>
    <w:rsid w:val="00125625"/>
    <w:rsid w:val="00126275"/>
    <w:rsid w:val="00126367"/>
    <w:rsid w:val="00126AB9"/>
    <w:rsid w:val="0012709F"/>
    <w:rsid w:val="001272CF"/>
    <w:rsid w:val="0012768E"/>
    <w:rsid w:val="00127B9E"/>
    <w:rsid w:val="001308E3"/>
    <w:rsid w:val="00130FBF"/>
    <w:rsid w:val="0013147E"/>
    <w:rsid w:val="00131729"/>
    <w:rsid w:val="00131C7F"/>
    <w:rsid w:val="00132359"/>
    <w:rsid w:val="00132955"/>
    <w:rsid w:val="00132DA8"/>
    <w:rsid w:val="0013306B"/>
    <w:rsid w:val="001338E4"/>
    <w:rsid w:val="001341FB"/>
    <w:rsid w:val="001342E3"/>
    <w:rsid w:val="001370DA"/>
    <w:rsid w:val="001373CD"/>
    <w:rsid w:val="00137B44"/>
    <w:rsid w:val="00137B81"/>
    <w:rsid w:val="00137BBA"/>
    <w:rsid w:val="00140027"/>
    <w:rsid w:val="001401EC"/>
    <w:rsid w:val="001402CF"/>
    <w:rsid w:val="001402D7"/>
    <w:rsid w:val="00140B82"/>
    <w:rsid w:val="001410A8"/>
    <w:rsid w:val="0014114B"/>
    <w:rsid w:val="00141B32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2DB"/>
    <w:rsid w:val="00146593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1FA3"/>
    <w:rsid w:val="00152276"/>
    <w:rsid w:val="00152574"/>
    <w:rsid w:val="0015278E"/>
    <w:rsid w:val="0015292B"/>
    <w:rsid w:val="00152D35"/>
    <w:rsid w:val="00152D8C"/>
    <w:rsid w:val="00152DD1"/>
    <w:rsid w:val="00153FA7"/>
    <w:rsid w:val="0015457F"/>
    <w:rsid w:val="001546D5"/>
    <w:rsid w:val="001546DB"/>
    <w:rsid w:val="00154A46"/>
    <w:rsid w:val="00154BCC"/>
    <w:rsid w:val="00154D6F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0ECC"/>
    <w:rsid w:val="00161050"/>
    <w:rsid w:val="001611EA"/>
    <w:rsid w:val="00161487"/>
    <w:rsid w:val="001614F2"/>
    <w:rsid w:val="00161CBA"/>
    <w:rsid w:val="00161FDB"/>
    <w:rsid w:val="001620C4"/>
    <w:rsid w:val="00162DBD"/>
    <w:rsid w:val="00163585"/>
    <w:rsid w:val="00163BA9"/>
    <w:rsid w:val="00163E5C"/>
    <w:rsid w:val="001641A6"/>
    <w:rsid w:val="00164B80"/>
    <w:rsid w:val="00164EBE"/>
    <w:rsid w:val="00165021"/>
    <w:rsid w:val="0016523F"/>
    <w:rsid w:val="00165727"/>
    <w:rsid w:val="00165916"/>
    <w:rsid w:val="00165C3B"/>
    <w:rsid w:val="00166D50"/>
    <w:rsid w:val="00166FC8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28E9"/>
    <w:rsid w:val="0017342D"/>
    <w:rsid w:val="00173B86"/>
    <w:rsid w:val="00173CCB"/>
    <w:rsid w:val="00174104"/>
    <w:rsid w:val="0017429E"/>
    <w:rsid w:val="001744B6"/>
    <w:rsid w:val="00174873"/>
    <w:rsid w:val="00174AB6"/>
    <w:rsid w:val="00174B5A"/>
    <w:rsid w:val="00174D23"/>
    <w:rsid w:val="00175C5E"/>
    <w:rsid w:val="00175CD6"/>
    <w:rsid w:val="00176438"/>
    <w:rsid w:val="001764F6"/>
    <w:rsid w:val="00176A68"/>
    <w:rsid w:val="00176B24"/>
    <w:rsid w:val="00176CBE"/>
    <w:rsid w:val="00176F08"/>
    <w:rsid w:val="0017732D"/>
    <w:rsid w:val="001773E0"/>
    <w:rsid w:val="00177912"/>
    <w:rsid w:val="00177DCC"/>
    <w:rsid w:val="001801AE"/>
    <w:rsid w:val="001803B7"/>
    <w:rsid w:val="001803F9"/>
    <w:rsid w:val="0018055E"/>
    <w:rsid w:val="00180B6C"/>
    <w:rsid w:val="00180EB0"/>
    <w:rsid w:val="001814B3"/>
    <w:rsid w:val="00181911"/>
    <w:rsid w:val="00181DE1"/>
    <w:rsid w:val="00182883"/>
    <w:rsid w:val="001829C9"/>
    <w:rsid w:val="001835CA"/>
    <w:rsid w:val="00183BF3"/>
    <w:rsid w:val="0018514D"/>
    <w:rsid w:val="0018556C"/>
    <w:rsid w:val="001855F0"/>
    <w:rsid w:val="001861BB"/>
    <w:rsid w:val="00186C21"/>
    <w:rsid w:val="00186CCF"/>
    <w:rsid w:val="00186D2F"/>
    <w:rsid w:val="00186F00"/>
    <w:rsid w:val="0018733A"/>
    <w:rsid w:val="0018745A"/>
    <w:rsid w:val="001879EC"/>
    <w:rsid w:val="00187B4B"/>
    <w:rsid w:val="00187DEA"/>
    <w:rsid w:val="00190000"/>
    <w:rsid w:val="0019031E"/>
    <w:rsid w:val="00190ABE"/>
    <w:rsid w:val="00190B6C"/>
    <w:rsid w:val="00191675"/>
    <w:rsid w:val="00191688"/>
    <w:rsid w:val="00191CF4"/>
    <w:rsid w:val="00192016"/>
    <w:rsid w:val="00192160"/>
    <w:rsid w:val="00192867"/>
    <w:rsid w:val="00193491"/>
    <w:rsid w:val="00193ACA"/>
    <w:rsid w:val="001941A8"/>
    <w:rsid w:val="001941FD"/>
    <w:rsid w:val="001943CF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808"/>
    <w:rsid w:val="001A0876"/>
    <w:rsid w:val="001A0DFF"/>
    <w:rsid w:val="001A15CC"/>
    <w:rsid w:val="001A196E"/>
    <w:rsid w:val="001A1B56"/>
    <w:rsid w:val="001A1C1D"/>
    <w:rsid w:val="001A1C3F"/>
    <w:rsid w:val="001A215B"/>
    <w:rsid w:val="001A22C2"/>
    <w:rsid w:val="001A244E"/>
    <w:rsid w:val="001A24A5"/>
    <w:rsid w:val="001A2A65"/>
    <w:rsid w:val="001A2D22"/>
    <w:rsid w:val="001A3811"/>
    <w:rsid w:val="001A3956"/>
    <w:rsid w:val="001A41DD"/>
    <w:rsid w:val="001A4284"/>
    <w:rsid w:val="001A441F"/>
    <w:rsid w:val="001A5559"/>
    <w:rsid w:val="001A56B6"/>
    <w:rsid w:val="001A5788"/>
    <w:rsid w:val="001A5907"/>
    <w:rsid w:val="001A5CCE"/>
    <w:rsid w:val="001A6B3E"/>
    <w:rsid w:val="001A6E13"/>
    <w:rsid w:val="001A726D"/>
    <w:rsid w:val="001A79AC"/>
    <w:rsid w:val="001B01BA"/>
    <w:rsid w:val="001B0365"/>
    <w:rsid w:val="001B0958"/>
    <w:rsid w:val="001B0AE2"/>
    <w:rsid w:val="001B0FE8"/>
    <w:rsid w:val="001B1012"/>
    <w:rsid w:val="001B18AA"/>
    <w:rsid w:val="001B1B80"/>
    <w:rsid w:val="001B1D12"/>
    <w:rsid w:val="001B2255"/>
    <w:rsid w:val="001B2EEB"/>
    <w:rsid w:val="001B302D"/>
    <w:rsid w:val="001B31C5"/>
    <w:rsid w:val="001B3205"/>
    <w:rsid w:val="001B3304"/>
    <w:rsid w:val="001B362A"/>
    <w:rsid w:val="001B3785"/>
    <w:rsid w:val="001B37C0"/>
    <w:rsid w:val="001B4572"/>
    <w:rsid w:val="001B4936"/>
    <w:rsid w:val="001B4AE8"/>
    <w:rsid w:val="001B4CA2"/>
    <w:rsid w:val="001B519D"/>
    <w:rsid w:val="001B52C9"/>
    <w:rsid w:val="001B6CC5"/>
    <w:rsid w:val="001B6EA7"/>
    <w:rsid w:val="001B6F83"/>
    <w:rsid w:val="001B6F8E"/>
    <w:rsid w:val="001B7010"/>
    <w:rsid w:val="001B7809"/>
    <w:rsid w:val="001C0379"/>
    <w:rsid w:val="001C076A"/>
    <w:rsid w:val="001C0791"/>
    <w:rsid w:val="001C14E9"/>
    <w:rsid w:val="001C216D"/>
    <w:rsid w:val="001C2425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2C4"/>
    <w:rsid w:val="001C6AB1"/>
    <w:rsid w:val="001C6D4D"/>
    <w:rsid w:val="001C7457"/>
    <w:rsid w:val="001C791E"/>
    <w:rsid w:val="001D02EE"/>
    <w:rsid w:val="001D0497"/>
    <w:rsid w:val="001D0878"/>
    <w:rsid w:val="001D097C"/>
    <w:rsid w:val="001D0CF3"/>
    <w:rsid w:val="001D0E30"/>
    <w:rsid w:val="001D1583"/>
    <w:rsid w:val="001D15A6"/>
    <w:rsid w:val="001D1751"/>
    <w:rsid w:val="001D17AF"/>
    <w:rsid w:val="001D1D55"/>
    <w:rsid w:val="001D23BA"/>
    <w:rsid w:val="001D2DE0"/>
    <w:rsid w:val="001D3A48"/>
    <w:rsid w:val="001D3A5E"/>
    <w:rsid w:val="001D412D"/>
    <w:rsid w:val="001D4D1A"/>
    <w:rsid w:val="001D5211"/>
    <w:rsid w:val="001D5307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0297"/>
    <w:rsid w:val="001E0A88"/>
    <w:rsid w:val="001E1116"/>
    <w:rsid w:val="001E19EF"/>
    <w:rsid w:val="001E1A0F"/>
    <w:rsid w:val="001E21F4"/>
    <w:rsid w:val="001E239D"/>
    <w:rsid w:val="001E292E"/>
    <w:rsid w:val="001E294A"/>
    <w:rsid w:val="001E2DBA"/>
    <w:rsid w:val="001E2FAF"/>
    <w:rsid w:val="001E3043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5D93"/>
    <w:rsid w:val="001E610B"/>
    <w:rsid w:val="001E6125"/>
    <w:rsid w:val="001E62BA"/>
    <w:rsid w:val="001E6523"/>
    <w:rsid w:val="001E6650"/>
    <w:rsid w:val="001E685B"/>
    <w:rsid w:val="001E6E46"/>
    <w:rsid w:val="001E70FC"/>
    <w:rsid w:val="001E76F3"/>
    <w:rsid w:val="001E77C4"/>
    <w:rsid w:val="001F0DF5"/>
    <w:rsid w:val="001F0FDE"/>
    <w:rsid w:val="001F1489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59"/>
    <w:rsid w:val="001F5E8D"/>
    <w:rsid w:val="001F5F9E"/>
    <w:rsid w:val="001F6667"/>
    <w:rsid w:val="001F6B29"/>
    <w:rsid w:val="001F6CD7"/>
    <w:rsid w:val="001F6EB9"/>
    <w:rsid w:val="001F729E"/>
    <w:rsid w:val="001F787B"/>
    <w:rsid w:val="00200171"/>
    <w:rsid w:val="00200218"/>
    <w:rsid w:val="0020097F"/>
    <w:rsid w:val="00200989"/>
    <w:rsid w:val="00200AD8"/>
    <w:rsid w:val="002014B2"/>
    <w:rsid w:val="00201914"/>
    <w:rsid w:val="00201925"/>
    <w:rsid w:val="00201EBA"/>
    <w:rsid w:val="00201F6F"/>
    <w:rsid w:val="0020201E"/>
    <w:rsid w:val="002020A7"/>
    <w:rsid w:val="00202399"/>
    <w:rsid w:val="00202D8C"/>
    <w:rsid w:val="00203268"/>
    <w:rsid w:val="0020349D"/>
    <w:rsid w:val="002035D0"/>
    <w:rsid w:val="0020390A"/>
    <w:rsid w:val="002056E6"/>
    <w:rsid w:val="0020597B"/>
    <w:rsid w:val="00205C60"/>
    <w:rsid w:val="00205D5D"/>
    <w:rsid w:val="00206255"/>
    <w:rsid w:val="002074B4"/>
    <w:rsid w:val="002076E8"/>
    <w:rsid w:val="00207EB3"/>
    <w:rsid w:val="002102F5"/>
    <w:rsid w:val="0021046D"/>
    <w:rsid w:val="00210B18"/>
    <w:rsid w:val="00210D11"/>
    <w:rsid w:val="0021109B"/>
    <w:rsid w:val="00211896"/>
    <w:rsid w:val="00211F37"/>
    <w:rsid w:val="00212124"/>
    <w:rsid w:val="002127FA"/>
    <w:rsid w:val="00212B52"/>
    <w:rsid w:val="00212D5D"/>
    <w:rsid w:val="00212EE5"/>
    <w:rsid w:val="002132A7"/>
    <w:rsid w:val="002133B6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0A92"/>
    <w:rsid w:val="00221B99"/>
    <w:rsid w:val="00221C2A"/>
    <w:rsid w:val="00221D0B"/>
    <w:rsid w:val="00222524"/>
    <w:rsid w:val="00222797"/>
    <w:rsid w:val="002229D4"/>
    <w:rsid w:val="00222C6F"/>
    <w:rsid w:val="00222C99"/>
    <w:rsid w:val="0022331B"/>
    <w:rsid w:val="00223989"/>
    <w:rsid w:val="00223C32"/>
    <w:rsid w:val="00223D23"/>
    <w:rsid w:val="00223FE5"/>
    <w:rsid w:val="00224537"/>
    <w:rsid w:val="0022488A"/>
    <w:rsid w:val="00224C6F"/>
    <w:rsid w:val="002251C4"/>
    <w:rsid w:val="0022563D"/>
    <w:rsid w:val="00225E4B"/>
    <w:rsid w:val="00225E8B"/>
    <w:rsid w:val="00225EBA"/>
    <w:rsid w:val="00226255"/>
    <w:rsid w:val="00226809"/>
    <w:rsid w:val="00230227"/>
    <w:rsid w:val="0023096B"/>
    <w:rsid w:val="00230F61"/>
    <w:rsid w:val="00231403"/>
    <w:rsid w:val="002314E3"/>
    <w:rsid w:val="002318B2"/>
    <w:rsid w:val="002319FA"/>
    <w:rsid w:val="00231BC8"/>
    <w:rsid w:val="00231DA8"/>
    <w:rsid w:val="00231ED2"/>
    <w:rsid w:val="002327A3"/>
    <w:rsid w:val="00232A51"/>
    <w:rsid w:val="00233497"/>
    <w:rsid w:val="002348DA"/>
    <w:rsid w:val="0023547E"/>
    <w:rsid w:val="002355E4"/>
    <w:rsid w:val="0023587E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743"/>
    <w:rsid w:val="002419EC"/>
    <w:rsid w:val="00242469"/>
    <w:rsid w:val="0024293D"/>
    <w:rsid w:val="00242951"/>
    <w:rsid w:val="00242B7E"/>
    <w:rsid w:val="00242DCD"/>
    <w:rsid w:val="00243118"/>
    <w:rsid w:val="0024331D"/>
    <w:rsid w:val="002434AE"/>
    <w:rsid w:val="002434EE"/>
    <w:rsid w:val="002435F4"/>
    <w:rsid w:val="00243BEF"/>
    <w:rsid w:val="00243C8B"/>
    <w:rsid w:val="002441B2"/>
    <w:rsid w:val="00244C4E"/>
    <w:rsid w:val="0024505F"/>
    <w:rsid w:val="00245268"/>
    <w:rsid w:val="00245635"/>
    <w:rsid w:val="00245966"/>
    <w:rsid w:val="00245990"/>
    <w:rsid w:val="002462AC"/>
    <w:rsid w:val="002463BA"/>
    <w:rsid w:val="002467D9"/>
    <w:rsid w:val="00246807"/>
    <w:rsid w:val="00247515"/>
    <w:rsid w:val="002476FB"/>
    <w:rsid w:val="00247B58"/>
    <w:rsid w:val="00247E53"/>
    <w:rsid w:val="00247F03"/>
    <w:rsid w:val="00250204"/>
    <w:rsid w:val="0025067E"/>
    <w:rsid w:val="00250854"/>
    <w:rsid w:val="00250A4C"/>
    <w:rsid w:val="00250A97"/>
    <w:rsid w:val="00250AEA"/>
    <w:rsid w:val="00250B51"/>
    <w:rsid w:val="00251236"/>
    <w:rsid w:val="002517CF"/>
    <w:rsid w:val="00251901"/>
    <w:rsid w:val="00251CDE"/>
    <w:rsid w:val="00251DC0"/>
    <w:rsid w:val="00252B83"/>
    <w:rsid w:val="002534AF"/>
    <w:rsid w:val="0025362E"/>
    <w:rsid w:val="002537E9"/>
    <w:rsid w:val="00253C30"/>
    <w:rsid w:val="00253EB8"/>
    <w:rsid w:val="00254713"/>
    <w:rsid w:val="00254CBB"/>
    <w:rsid w:val="002550C4"/>
    <w:rsid w:val="00255A58"/>
    <w:rsid w:val="00255FED"/>
    <w:rsid w:val="002568FC"/>
    <w:rsid w:val="00256DDE"/>
    <w:rsid w:val="00257525"/>
    <w:rsid w:val="00257BF5"/>
    <w:rsid w:val="00257D4C"/>
    <w:rsid w:val="0026015C"/>
    <w:rsid w:val="0026043D"/>
    <w:rsid w:val="0026047D"/>
    <w:rsid w:val="00260839"/>
    <w:rsid w:val="00260A9C"/>
    <w:rsid w:val="00260F4E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99B"/>
    <w:rsid w:val="00264A45"/>
    <w:rsid w:val="002658AD"/>
    <w:rsid w:val="0026590C"/>
    <w:rsid w:val="00265DB5"/>
    <w:rsid w:val="00265EC5"/>
    <w:rsid w:val="00266490"/>
    <w:rsid w:val="00266642"/>
    <w:rsid w:val="00266B8D"/>
    <w:rsid w:val="00266C20"/>
    <w:rsid w:val="002671BC"/>
    <w:rsid w:val="002674BF"/>
    <w:rsid w:val="0026754F"/>
    <w:rsid w:val="002678C6"/>
    <w:rsid w:val="00267D23"/>
    <w:rsid w:val="0027018F"/>
    <w:rsid w:val="002707AE"/>
    <w:rsid w:val="00271BF6"/>
    <w:rsid w:val="00271DAE"/>
    <w:rsid w:val="00271F99"/>
    <w:rsid w:val="00272402"/>
    <w:rsid w:val="002726A8"/>
    <w:rsid w:val="002728FE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4B66"/>
    <w:rsid w:val="0027542C"/>
    <w:rsid w:val="0027546F"/>
    <w:rsid w:val="00275D2C"/>
    <w:rsid w:val="00275FC4"/>
    <w:rsid w:val="002764C3"/>
    <w:rsid w:val="00276F10"/>
    <w:rsid w:val="0027710D"/>
    <w:rsid w:val="0027770B"/>
    <w:rsid w:val="00277B30"/>
    <w:rsid w:val="00277C81"/>
    <w:rsid w:val="00277D46"/>
    <w:rsid w:val="002800F6"/>
    <w:rsid w:val="00280116"/>
    <w:rsid w:val="00280552"/>
    <w:rsid w:val="00280613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5FA5"/>
    <w:rsid w:val="002860AE"/>
    <w:rsid w:val="00286750"/>
    <w:rsid w:val="0028686D"/>
    <w:rsid w:val="002869DF"/>
    <w:rsid w:val="00286CBC"/>
    <w:rsid w:val="00286DCE"/>
    <w:rsid w:val="002873E8"/>
    <w:rsid w:val="0029035F"/>
    <w:rsid w:val="002906C4"/>
    <w:rsid w:val="0029091E"/>
    <w:rsid w:val="00290A48"/>
    <w:rsid w:val="002913C8"/>
    <w:rsid w:val="002914C9"/>
    <w:rsid w:val="00291BA6"/>
    <w:rsid w:val="00292249"/>
    <w:rsid w:val="002922F5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95A5D"/>
    <w:rsid w:val="00295BF4"/>
    <w:rsid w:val="002A0237"/>
    <w:rsid w:val="002A16D4"/>
    <w:rsid w:val="002A19B4"/>
    <w:rsid w:val="002A1A34"/>
    <w:rsid w:val="002A1E98"/>
    <w:rsid w:val="002A250A"/>
    <w:rsid w:val="002A28BF"/>
    <w:rsid w:val="002A29DC"/>
    <w:rsid w:val="002A2DFB"/>
    <w:rsid w:val="002A35E2"/>
    <w:rsid w:val="002A36B8"/>
    <w:rsid w:val="002A3B3C"/>
    <w:rsid w:val="002A4027"/>
    <w:rsid w:val="002A4375"/>
    <w:rsid w:val="002A4F9C"/>
    <w:rsid w:val="002A524F"/>
    <w:rsid w:val="002A5468"/>
    <w:rsid w:val="002A569A"/>
    <w:rsid w:val="002A5804"/>
    <w:rsid w:val="002A5B1C"/>
    <w:rsid w:val="002A5BC9"/>
    <w:rsid w:val="002A641D"/>
    <w:rsid w:val="002A66ED"/>
    <w:rsid w:val="002A683F"/>
    <w:rsid w:val="002A742D"/>
    <w:rsid w:val="002A7511"/>
    <w:rsid w:val="002A77B4"/>
    <w:rsid w:val="002A7A10"/>
    <w:rsid w:val="002A7E90"/>
    <w:rsid w:val="002A7ECE"/>
    <w:rsid w:val="002A7F68"/>
    <w:rsid w:val="002B0C93"/>
    <w:rsid w:val="002B1248"/>
    <w:rsid w:val="002B1859"/>
    <w:rsid w:val="002B1AD2"/>
    <w:rsid w:val="002B1D98"/>
    <w:rsid w:val="002B22CA"/>
    <w:rsid w:val="002B2772"/>
    <w:rsid w:val="002B31D2"/>
    <w:rsid w:val="002B36C7"/>
    <w:rsid w:val="002B36CF"/>
    <w:rsid w:val="002B3B38"/>
    <w:rsid w:val="002B3DFE"/>
    <w:rsid w:val="002B3EF7"/>
    <w:rsid w:val="002B464D"/>
    <w:rsid w:val="002B4C03"/>
    <w:rsid w:val="002B5997"/>
    <w:rsid w:val="002B625A"/>
    <w:rsid w:val="002B6362"/>
    <w:rsid w:val="002B6542"/>
    <w:rsid w:val="002B6AC4"/>
    <w:rsid w:val="002B7544"/>
    <w:rsid w:val="002B7713"/>
    <w:rsid w:val="002B7A40"/>
    <w:rsid w:val="002C012A"/>
    <w:rsid w:val="002C0633"/>
    <w:rsid w:val="002C0A75"/>
    <w:rsid w:val="002C0A93"/>
    <w:rsid w:val="002C0B4D"/>
    <w:rsid w:val="002C0E8F"/>
    <w:rsid w:val="002C1087"/>
    <w:rsid w:val="002C142D"/>
    <w:rsid w:val="002C152B"/>
    <w:rsid w:val="002C1BEA"/>
    <w:rsid w:val="002C1F21"/>
    <w:rsid w:val="002C2394"/>
    <w:rsid w:val="002C23CD"/>
    <w:rsid w:val="002C24AC"/>
    <w:rsid w:val="002C26A5"/>
    <w:rsid w:val="002C2922"/>
    <w:rsid w:val="002C397B"/>
    <w:rsid w:val="002C3B45"/>
    <w:rsid w:val="002C42A2"/>
    <w:rsid w:val="002C4366"/>
    <w:rsid w:val="002C47E6"/>
    <w:rsid w:val="002C5264"/>
    <w:rsid w:val="002C52BD"/>
    <w:rsid w:val="002C670A"/>
    <w:rsid w:val="002C6807"/>
    <w:rsid w:val="002C6EC9"/>
    <w:rsid w:val="002C6F6A"/>
    <w:rsid w:val="002C700F"/>
    <w:rsid w:val="002C7101"/>
    <w:rsid w:val="002C71C3"/>
    <w:rsid w:val="002C72C7"/>
    <w:rsid w:val="002C741D"/>
    <w:rsid w:val="002C7512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647"/>
    <w:rsid w:val="002D585C"/>
    <w:rsid w:val="002D59E1"/>
    <w:rsid w:val="002D5B0C"/>
    <w:rsid w:val="002D5C47"/>
    <w:rsid w:val="002D5FD3"/>
    <w:rsid w:val="002D6392"/>
    <w:rsid w:val="002D73D6"/>
    <w:rsid w:val="002D7D30"/>
    <w:rsid w:val="002E0298"/>
    <w:rsid w:val="002E0377"/>
    <w:rsid w:val="002E0822"/>
    <w:rsid w:val="002E100D"/>
    <w:rsid w:val="002E110C"/>
    <w:rsid w:val="002E25F9"/>
    <w:rsid w:val="002E2F45"/>
    <w:rsid w:val="002E32CD"/>
    <w:rsid w:val="002E4603"/>
    <w:rsid w:val="002E494C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1760"/>
    <w:rsid w:val="002F21C0"/>
    <w:rsid w:val="002F26E8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DA5"/>
    <w:rsid w:val="00300EB8"/>
    <w:rsid w:val="00300EC8"/>
    <w:rsid w:val="00300FB1"/>
    <w:rsid w:val="00300FC5"/>
    <w:rsid w:val="003010C8"/>
    <w:rsid w:val="003014C5"/>
    <w:rsid w:val="00301A68"/>
    <w:rsid w:val="00301EE1"/>
    <w:rsid w:val="00301FFD"/>
    <w:rsid w:val="00302064"/>
    <w:rsid w:val="003022F9"/>
    <w:rsid w:val="0030259E"/>
    <w:rsid w:val="00302F8C"/>
    <w:rsid w:val="00303497"/>
    <w:rsid w:val="00303995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55F"/>
    <w:rsid w:val="00307ABE"/>
    <w:rsid w:val="00307E2B"/>
    <w:rsid w:val="00307E7A"/>
    <w:rsid w:val="0031005F"/>
    <w:rsid w:val="003102E4"/>
    <w:rsid w:val="0031095C"/>
    <w:rsid w:val="00310AB5"/>
    <w:rsid w:val="003111B8"/>
    <w:rsid w:val="003114DD"/>
    <w:rsid w:val="00311595"/>
    <w:rsid w:val="003116E5"/>
    <w:rsid w:val="00311A46"/>
    <w:rsid w:val="00311ABE"/>
    <w:rsid w:val="00311C57"/>
    <w:rsid w:val="00312D8C"/>
    <w:rsid w:val="00312F0E"/>
    <w:rsid w:val="00312F42"/>
    <w:rsid w:val="003130CC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B20"/>
    <w:rsid w:val="00315CD6"/>
    <w:rsid w:val="00315FC3"/>
    <w:rsid w:val="0031606C"/>
    <w:rsid w:val="00316353"/>
    <w:rsid w:val="003163ED"/>
    <w:rsid w:val="00316EE1"/>
    <w:rsid w:val="00317425"/>
    <w:rsid w:val="00317454"/>
    <w:rsid w:val="00317530"/>
    <w:rsid w:val="00317850"/>
    <w:rsid w:val="003178EA"/>
    <w:rsid w:val="00317F1F"/>
    <w:rsid w:val="00317FDC"/>
    <w:rsid w:val="003201E3"/>
    <w:rsid w:val="00320431"/>
    <w:rsid w:val="003207F7"/>
    <w:rsid w:val="00320B2A"/>
    <w:rsid w:val="003210B0"/>
    <w:rsid w:val="003214B2"/>
    <w:rsid w:val="00321C2F"/>
    <w:rsid w:val="00322473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143A"/>
    <w:rsid w:val="0033184A"/>
    <w:rsid w:val="00331A53"/>
    <w:rsid w:val="00331F4F"/>
    <w:rsid w:val="00332BC9"/>
    <w:rsid w:val="00332E01"/>
    <w:rsid w:val="003333CF"/>
    <w:rsid w:val="00334B69"/>
    <w:rsid w:val="00334D4D"/>
    <w:rsid w:val="003350A4"/>
    <w:rsid w:val="003359DC"/>
    <w:rsid w:val="00335BE6"/>
    <w:rsid w:val="00336B52"/>
    <w:rsid w:val="00336C4C"/>
    <w:rsid w:val="00336F67"/>
    <w:rsid w:val="0033726D"/>
    <w:rsid w:val="00337332"/>
    <w:rsid w:val="00337928"/>
    <w:rsid w:val="00337F6F"/>
    <w:rsid w:val="003401E7"/>
    <w:rsid w:val="00340289"/>
    <w:rsid w:val="00340836"/>
    <w:rsid w:val="00340883"/>
    <w:rsid w:val="003408E3"/>
    <w:rsid w:val="003412AE"/>
    <w:rsid w:val="0034231D"/>
    <w:rsid w:val="00342352"/>
    <w:rsid w:val="0034294B"/>
    <w:rsid w:val="00342EBA"/>
    <w:rsid w:val="00342FCF"/>
    <w:rsid w:val="00343932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6C0E"/>
    <w:rsid w:val="00347169"/>
    <w:rsid w:val="0034773E"/>
    <w:rsid w:val="003478E9"/>
    <w:rsid w:val="0035011B"/>
    <w:rsid w:val="00350402"/>
    <w:rsid w:val="00350A56"/>
    <w:rsid w:val="00350C1D"/>
    <w:rsid w:val="00351153"/>
    <w:rsid w:val="003518EB"/>
    <w:rsid w:val="0035244A"/>
    <w:rsid w:val="00352572"/>
    <w:rsid w:val="00352591"/>
    <w:rsid w:val="00352798"/>
    <w:rsid w:val="0035298C"/>
    <w:rsid w:val="00352CDE"/>
    <w:rsid w:val="00353293"/>
    <w:rsid w:val="003535B6"/>
    <w:rsid w:val="00353DD1"/>
    <w:rsid w:val="00354A85"/>
    <w:rsid w:val="00354EE2"/>
    <w:rsid w:val="00355F42"/>
    <w:rsid w:val="003561FB"/>
    <w:rsid w:val="00356316"/>
    <w:rsid w:val="00356D7E"/>
    <w:rsid w:val="00356EF4"/>
    <w:rsid w:val="003574C4"/>
    <w:rsid w:val="00357909"/>
    <w:rsid w:val="003579D4"/>
    <w:rsid w:val="00357B8D"/>
    <w:rsid w:val="00357CAB"/>
    <w:rsid w:val="00360720"/>
    <w:rsid w:val="00360F18"/>
    <w:rsid w:val="00361061"/>
    <w:rsid w:val="0036121C"/>
    <w:rsid w:val="00361397"/>
    <w:rsid w:val="003623A0"/>
    <w:rsid w:val="00362B4C"/>
    <w:rsid w:val="00363BB5"/>
    <w:rsid w:val="00364345"/>
    <w:rsid w:val="003644B7"/>
    <w:rsid w:val="00364BE2"/>
    <w:rsid w:val="00364EDE"/>
    <w:rsid w:val="00365163"/>
    <w:rsid w:val="003652A0"/>
    <w:rsid w:val="003652FF"/>
    <w:rsid w:val="00365770"/>
    <w:rsid w:val="003659A1"/>
    <w:rsid w:val="0036654D"/>
    <w:rsid w:val="00366973"/>
    <w:rsid w:val="00367145"/>
    <w:rsid w:val="00367C4E"/>
    <w:rsid w:val="0037041A"/>
    <w:rsid w:val="00370A11"/>
    <w:rsid w:val="00370E81"/>
    <w:rsid w:val="00371810"/>
    <w:rsid w:val="00371F4F"/>
    <w:rsid w:val="003720B0"/>
    <w:rsid w:val="00372480"/>
    <w:rsid w:val="00372A4E"/>
    <w:rsid w:val="00372AB9"/>
    <w:rsid w:val="00372CB7"/>
    <w:rsid w:val="00372D4B"/>
    <w:rsid w:val="00372F31"/>
    <w:rsid w:val="003732C4"/>
    <w:rsid w:val="003732E2"/>
    <w:rsid w:val="0037368B"/>
    <w:rsid w:val="003737A1"/>
    <w:rsid w:val="00374142"/>
    <w:rsid w:val="00374596"/>
    <w:rsid w:val="00374A45"/>
    <w:rsid w:val="00374C0A"/>
    <w:rsid w:val="00375F25"/>
    <w:rsid w:val="003765DF"/>
    <w:rsid w:val="00376718"/>
    <w:rsid w:val="003767EF"/>
    <w:rsid w:val="00376C88"/>
    <w:rsid w:val="00376CE1"/>
    <w:rsid w:val="00376D35"/>
    <w:rsid w:val="00376DDB"/>
    <w:rsid w:val="003773EF"/>
    <w:rsid w:val="00377884"/>
    <w:rsid w:val="00377C7B"/>
    <w:rsid w:val="00377D83"/>
    <w:rsid w:val="00380C0A"/>
    <w:rsid w:val="00380C9C"/>
    <w:rsid w:val="00381549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052"/>
    <w:rsid w:val="0038412B"/>
    <w:rsid w:val="00384359"/>
    <w:rsid w:val="00384E30"/>
    <w:rsid w:val="00385BD5"/>
    <w:rsid w:val="00385C2A"/>
    <w:rsid w:val="00385E5A"/>
    <w:rsid w:val="00385EEC"/>
    <w:rsid w:val="00386430"/>
    <w:rsid w:val="00386606"/>
    <w:rsid w:val="003872A4"/>
    <w:rsid w:val="00387372"/>
    <w:rsid w:val="0038744C"/>
    <w:rsid w:val="00387843"/>
    <w:rsid w:val="00387ACC"/>
    <w:rsid w:val="00387BC2"/>
    <w:rsid w:val="00387F3D"/>
    <w:rsid w:val="00390CEF"/>
    <w:rsid w:val="00390D2E"/>
    <w:rsid w:val="00390D48"/>
    <w:rsid w:val="003911D5"/>
    <w:rsid w:val="00391A96"/>
    <w:rsid w:val="00391ED2"/>
    <w:rsid w:val="00391F61"/>
    <w:rsid w:val="003921C8"/>
    <w:rsid w:val="00392213"/>
    <w:rsid w:val="00393085"/>
    <w:rsid w:val="00393103"/>
    <w:rsid w:val="003937F6"/>
    <w:rsid w:val="00393FCE"/>
    <w:rsid w:val="0039412C"/>
    <w:rsid w:val="003943DC"/>
    <w:rsid w:val="00394577"/>
    <w:rsid w:val="00394834"/>
    <w:rsid w:val="00394A24"/>
    <w:rsid w:val="00394DE3"/>
    <w:rsid w:val="003950F2"/>
    <w:rsid w:val="00395712"/>
    <w:rsid w:val="00395BA4"/>
    <w:rsid w:val="00396B7A"/>
    <w:rsid w:val="00396F9E"/>
    <w:rsid w:val="00397859"/>
    <w:rsid w:val="00397AF1"/>
    <w:rsid w:val="00397BFF"/>
    <w:rsid w:val="003A0DCE"/>
    <w:rsid w:val="003A1331"/>
    <w:rsid w:val="003A184A"/>
    <w:rsid w:val="003A18D9"/>
    <w:rsid w:val="003A1A21"/>
    <w:rsid w:val="003A1A3C"/>
    <w:rsid w:val="003A1A98"/>
    <w:rsid w:val="003A1D19"/>
    <w:rsid w:val="003A2286"/>
    <w:rsid w:val="003A2AB7"/>
    <w:rsid w:val="003A2D28"/>
    <w:rsid w:val="003A31CB"/>
    <w:rsid w:val="003A3B79"/>
    <w:rsid w:val="003A4325"/>
    <w:rsid w:val="003A4497"/>
    <w:rsid w:val="003A52E3"/>
    <w:rsid w:val="003A53D7"/>
    <w:rsid w:val="003A5606"/>
    <w:rsid w:val="003A5D36"/>
    <w:rsid w:val="003A6621"/>
    <w:rsid w:val="003A6BAA"/>
    <w:rsid w:val="003A6D29"/>
    <w:rsid w:val="003A74F5"/>
    <w:rsid w:val="003A750B"/>
    <w:rsid w:val="003A77E4"/>
    <w:rsid w:val="003A7BDC"/>
    <w:rsid w:val="003A7DC0"/>
    <w:rsid w:val="003A7E6D"/>
    <w:rsid w:val="003B0499"/>
    <w:rsid w:val="003B078C"/>
    <w:rsid w:val="003B0A31"/>
    <w:rsid w:val="003B0B68"/>
    <w:rsid w:val="003B1253"/>
    <w:rsid w:val="003B139A"/>
    <w:rsid w:val="003B2110"/>
    <w:rsid w:val="003B27A0"/>
    <w:rsid w:val="003B2B24"/>
    <w:rsid w:val="003B2C2E"/>
    <w:rsid w:val="003B35CF"/>
    <w:rsid w:val="003B38B6"/>
    <w:rsid w:val="003B38BF"/>
    <w:rsid w:val="003B3A5C"/>
    <w:rsid w:val="003B3ED6"/>
    <w:rsid w:val="003B42DD"/>
    <w:rsid w:val="003B48CE"/>
    <w:rsid w:val="003B4F13"/>
    <w:rsid w:val="003B4F8C"/>
    <w:rsid w:val="003B516E"/>
    <w:rsid w:val="003B519A"/>
    <w:rsid w:val="003B5325"/>
    <w:rsid w:val="003B53D2"/>
    <w:rsid w:val="003B584C"/>
    <w:rsid w:val="003B5EBA"/>
    <w:rsid w:val="003B6023"/>
    <w:rsid w:val="003B6B81"/>
    <w:rsid w:val="003B71A9"/>
    <w:rsid w:val="003B75AB"/>
    <w:rsid w:val="003B77AC"/>
    <w:rsid w:val="003B7893"/>
    <w:rsid w:val="003C00FA"/>
    <w:rsid w:val="003C01BF"/>
    <w:rsid w:val="003C0685"/>
    <w:rsid w:val="003C08B1"/>
    <w:rsid w:val="003C0ABC"/>
    <w:rsid w:val="003C0F77"/>
    <w:rsid w:val="003C1097"/>
    <w:rsid w:val="003C1C12"/>
    <w:rsid w:val="003C1C16"/>
    <w:rsid w:val="003C1C47"/>
    <w:rsid w:val="003C1F51"/>
    <w:rsid w:val="003C21BE"/>
    <w:rsid w:val="003C2439"/>
    <w:rsid w:val="003C24A2"/>
    <w:rsid w:val="003C26F0"/>
    <w:rsid w:val="003C2844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785"/>
    <w:rsid w:val="003C780E"/>
    <w:rsid w:val="003C781F"/>
    <w:rsid w:val="003C7875"/>
    <w:rsid w:val="003C7C06"/>
    <w:rsid w:val="003C7E3E"/>
    <w:rsid w:val="003D03FA"/>
    <w:rsid w:val="003D100C"/>
    <w:rsid w:val="003D1B06"/>
    <w:rsid w:val="003D1D13"/>
    <w:rsid w:val="003D1F21"/>
    <w:rsid w:val="003D2C24"/>
    <w:rsid w:val="003D3724"/>
    <w:rsid w:val="003D376D"/>
    <w:rsid w:val="003D3DF0"/>
    <w:rsid w:val="003D417C"/>
    <w:rsid w:val="003D44E3"/>
    <w:rsid w:val="003D50D4"/>
    <w:rsid w:val="003D5704"/>
    <w:rsid w:val="003D5E56"/>
    <w:rsid w:val="003D5F60"/>
    <w:rsid w:val="003D6961"/>
    <w:rsid w:val="003D69E6"/>
    <w:rsid w:val="003D6E02"/>
    <w:rsid w:val="003D7206"/>
    <w:rsid w:val="003D7362"/>
    <w:rsid w:val="003D7705"/>
    <w:rsid w:val="003D7B93"/>
    <w:rsid w:val="003D7E3B"/>
    <w:rsid w:val="003E0A1A"/>
    <w:rsid w:val="003E1066"/>
    <w:rsid w:val="003E11E2"/>
    <w:rsid w:val="003E1282"/>
    <w:rsid w:val="003E147A"/>
    <w:rsid w:val="003E195F"/>
    <w:rsid w:val="003E19FB"/>
    <w:rsid w:val="003E2ADC"/>
    <w:rsid w:val="003E2CC3"/>
    <w:rsid w:val="003E3C71"/>
    <w:rsid w:val="003E41A2"/>
    <w:rsid w:val="003E49C3"/>
    <w:rsid w:val="003E49DC"/>
    <w:rsid w:val="003E5CC4"/>
    <w:rsid w:val="003E5CE8"/>
    <w:rsid w:val="003E5E8F"/>
    <w:rsid w:val="003E63D9"/>
    <w:rsid w:val="003E64B8"/>
    <w:rsid w:val="003E6504"/>
    <w:rsid w:val="003E663C"/>
    <w:rsid w:val="003E73E7"/>
    <w:rsid w:val="003E74AE"/>
    <w:rsid w:val="003E75C2"/>
    <w:rsid w:val="003E77CF"/>
    <w:rsid w:val="003E7ADB"/>
    <w:rsid w:val="003E7FBE"/>
    <w:rsid w:val="003F03CE"/>
    <w:rsid w:val="003F07C1"/>
    <w:rsid w:val="003F091C"/>
    <w:rsid w:val="003F0B42"/>
    <w:rsid w:val="003F14C0"/>
    <w:rsid w:val="003F18CD"/>
    <w:rsid w:val="003F19FF"/>
    <w:rsid w:val="003F1B1B"/>
    <w:rsid w:val="003F1B2F"/>
    <w:rsid w:val="003F1BF6"/>
    <w:rsid w:val="003F2354"/>
    <w:rsid w:val="003F2AD6"/>
    <w:rsid w:val="003F2C9F"/>
    <w:rsid w:val="003F2CD1"/>
    <w:rsid w:val="003F2D12"/>
    <w:rsid w:val="003F2F53"/>
    <w:rsid w:val="003F3574"/>
    <w:rsid w:val="003F3A00"/>
    <w:rsid w:val="003F3F59"/>
    <w:rsid w:val="003F44FF"/>
    <w:rsid w:val="003F4BA0"/>
    <w:rsid w:val="003F4DA6"/>
    <w:rsid w:val="003F4FA3"/>
    <w:rsid w:val="003F549D"/>
    <w:rsid w:val="003F5804"/>
    <w:rsid w:val="003F6816"/>
    <w:rsid w:val="003F6D3D"/>
    <w:rsid w:val="003F6DAA"/>
    <w:rsid w:val="003F70BE"/>
    <w:rsid w:val="003F7179"/>
    <w:rsid w:val="003F774C"/>
    <w:rsid w:val="004001CF"/>
    <w:rsid w:val="00400F77"/>
    <w:rsid w:val="00401536"/>
    <w:rsid w:val="0040175B"/>
    <w:rsid w:val="00401FD5"/>
    <w:rsid w:val="0040205B"/>
    <w:rsid w:val="0040224C"/>
    <w:rsid w:val="0040244A"/>
    <w:rsid w:val="00402622"/>
    <w:rsid w:val="0040312D"/>
    <w:rsid w:val="0040327F"/>
    <w:rsid w:val="004033D0"/>
    <w:rsid w:val="00403F80"/>
    <w:rsid w:val="004048A2"/>
    <w:rsid w:val="00404E8E"/>
    <w:rsid w:val="004051B7"/>
    <w:rsid w:val="00405450"/>
    <w:rsid w:val="00405859"/>
    <w:rsid w:val="00405E40"/>
    <w:rsid w:val="00405FB1"/>
    <w:rsid w:val="00406029"/>
    <w:rsid w:val="00406561"/>
    <w:rsid w:val="00406820"/>
    <w:rsid w:val="00406AA2"/>
    <w:rsid w:val="00407161"/>
    <w:rsid w:val="0040725D"/>
    <w:rsid w:val="00407583"/>
    <w:rsid w:val="00407769"/>
    <w:rsid w:val="00407C62"/>
    <w:rsid w:val="00407CDE"/>
    <w:rsid w:val="00407D97"/>
    <w:rsid w:val="00407EFE"/>
    <w:rsid w:val="00407F65"/>
    <w:rsid w:val="0041024A"/>
    <w:rsid w:val="0041079B"/>
    <w:rsid w:val="0041097F"/>
    <w:rsid w:val="00410C3C"/>
    <w:rsid w:val="00410D8F"/>
    <w:rsid w:val="00411279"/>
    <w:rsid w:val="00411527"/>
    <w:rsid w:val="004115F5"/>
    <w:rsid w:val="004118D7"/>
    <w:rsid w:val="00412045"/>
    <w:rsid w:val="00412684"/>
    <w:rsid w:val="004128A9"/>
    <w:rsid w:val="00412D59"/>
    <w:rsid w:val="00412FF0"/>
    <w:rsid w:val="00413B1D"/>
    <w:rsid w:val="00414035"/>
    <w:rsid w:val="0041440A"/>
    <w:rsid w:val="004144EE"/>
    <w:rsid w:val="00414560"/>
    <w:rsid w:val="004149AA"/>
    <w:rsid w:val="00414C82"/>
    <w:rsid w:val="00414D31"/>
    <w:rsid w:val="00415050"/>
    <w:rsid w:val="004151BA"/>
    <w:rsid w:val="004152A4"/>
    <w:rsid w:val="00415858"/>
    <w:rsid w:val="004161E0"/>
    <w:rsid w:val="00416733"/>
    <w:rsid w:val="0041682E"/>
    <w:rsid w:val="0041701B"/>
    <w:rsid w:val="00417761"/>
    <w:rsid w:val="00417820"/>
    <w:rsid w:val="00417AC0"/>
    <w:rsid w:val="00417E2C"/>
    <w:rsid w:val="00417E8B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210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ADB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A9F"/>
    <w:rsid w:val="00431B7A"/>
    <w:rsid w:val="00431C13"/>
    <w:rsid w:val="00431E01"/>
    <w:rsid w:val="00431FC5"/>
    <w:rsid w:val="00432B70"/>
    <w:rsid w:val="00432DC5"/>
    <w:rsid w:val="004334A6"/>
    <w:rsid w:val="00433AB2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330"/>
    <w:rsid w:val="0043647B"/>
    <w:rsid w:val="004365A6"/>
    <w:rsid w:val="004365DE"/>
    <w:rsid w:val="0043731E"/>
    <w:rsid w:val="00437818"/>
    <w:rsid w:val="00437CE9"/>
    <w:rsid w:val="0044192D"/>
    <w:rsid w:val="00441C08"/>
    <w:rsid w:val="00441C2C"/>
    <w:rsid w:val="00442711"/>
    <w:rsid w:val="0044283A"/>
    <w:rsid w:val="00442840"/>
    <w:rsid w:val="00442AC9"/>
    <w:rsid w:val="00442D58"/>
    <w:rsid w:val="0044335D"/>
    <w:rsid w:val="0044366E"/>
    <w:rsid w:val="0044370E"/>
    <w:rsid w:val="004437A5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023"/>
    <w:rsid w:val="00446811"/>
    <w:rsid w:val="00446813"/>
    <w:rsid w:val="00446EE4"/>
    <w:rsid w:val="00446EF1"/>
    <w:rsid w:val="00446F2D"/>
    <w:rsid w:val="0044720D"/>
    <w:rsid w:val="004477DA"/>
    <w:rsid w:val="004479C8"/>
    <w:rsid w:val="004501C2"/>
    <w:rsid w:val="00450414"/>
    <w:rsid w:val="00450466"/>
    <w:rsid w:val="00450896"/>
    <w:rsid w:val="00450C50"/>
    <w:rsid w:val="00450FC0"/>
    <w:rsid w:val="00451ECD"/>
    <w:rsid w:val="00451ED3"/>
    <w:rsid w:val="00452105"/>
    <w:rsid w:val="004521E9"/>
    <w:rsid w:val="0045237D"/>
    <w:rsid w:val="004523EF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E47"/>
    <w:rsid w:val="00456F78"/>
    <w:rsid w:val="00456F9F"/>
    <w:rsid w:val="0045711D"/>
    <w:rsid w:val="00460058"/>
    <w:rsid w:val="0046017D"/>
    <w:rsid w:val="00460307"/>
    <w:rsid w:val="00461625"/>
    <w:rsid w:val="00461806"/>
    <w:rsid w:val="00461F56"/>
    <w:rsid w:val="00462C7C"/>
    <w:rsid w:val="00462CEC"/>
    <w:rsid w:val="00462D6B"/>
    <w:rsid w:val="00462F1A"/>
    <w:rsid w:val="00462F7B"/>
    <w:rsid w:val="00463066"/>
    <w:rsid w:val="0046388A"/>
    <w:rsid w:val="00463AEF"/>
    <w:rsid w:val="00464011"/>
    <w:rsid w:val="004656F8"/>
    <w:rsid w:val="00465B0C"/>
    <w:rsid w:val="004665C9"/>
    <w:rsid w:val="0046662A"/>
    <w:rsid w:val="00466866"/>
    <w:rsid w:val="00466CDE"/>
    <w:rsid w:val="0046712E"/>
    <w:rsid w:val="0047026B"/>
    <w:rsid w:val="004702EB"/>
    <w:rsid w:val="00470589"/>
    <w:rsid w:val="004709C1"/>
    <w:rsid w:val="00470E72"/>
    <w:rsid w:val="00471350"/>
    <w:rsid w:val="00471452"/>
    <w:rsid w:val="004717EA"/>
    <w:rsid w:val="004722A7"/>
    <w:rsid w:val="00472977"/>
    <w:rsid w:val="00472A4E"/>
    <w:rsid w:val="00473045"/>
    <w:rsid w:val="004731E8"/>
    <w:rsid w:val="00473217"/>
    <w:rsid w:val="00473E7A"/>
    <w:rsid w:val="00474155"/>
    <w:rsid w:val="004743A5"/>
    <w:rsid w:val="0047469F"/>
    <w:rsid w:val="00474910"/>
    <w:rsid w:val="00475AF1"/>
    <w:rsid w:val="00475B25"/>
    <w:rsid w:val="00475C56"/>
    <w:rsid w:val="0047649C"/>
    <w:rsid w:val="00476A0E"/>
    <w:rsid w:val="00477256"/>
    <w:rsid w:val="00477BF4"/>
    <w:rsid w:val="00477EA6"/>
    <w:rsid w:val="004800A7"/>
    <w:rsid w:val="00480701"/>
    <w:rsid w:val="0048075F"/>
    <w:rsid w:val="00480871"/>
    <w:rsid w:val="00480B4A"/>
    <w:rsid w:val="00480C5D"/>
    <w:rsid w:val="00480D42"/>
    <w:rsid w:val="00480F5B"/>
    <w:rsid w:val="0048179F"/>
    <w:rsid w:val="004820F3"/>
    <w:rsid w:val="004822EA"/>
    <w:rsid w:val="00482911"/>
    <w:rsid w:val="00482D3A"/>
    <w:rsid w:val="00482FCD"/>
    <w:rsid w:val="00483101"/>
    <w:rsid w:val="00483133"/>
    <w:rsid w:val="00484DFA"/>
    <w:rsid w:val="00485DC7"/>
    <w:rsid w:val="004864A2"/>
    <w:rsid w:val="0048656C"/>
    <w:rsid w:val="0048668C"/>
    <w:rsid w:val="00486B4E"/>
    <w:rsid w:val="0048779B"/>
    <w:rsid w:val="00487C44"/>
    <w:rsid w:val="00487FDB"/>
    <w:rsid w:val="00490032"/>
    <w:rsid w:val="00490812"/>
    <w:rsid w:val="00490FCE"/>
    <w:rsid w:val="00491034"/>
    <w:rsid w:val="0049104B"/>
    <w:rsid w:val="004913D6"/>
    <w:rsid w:val="004914F9"/>
    <w:rsid w:val="00491C53"/>
    <w:rsid w:val="00491D8F"/>
    <w:rsid w:val="00492109"/>
    <w:rsid w:val="004921D2"/>
    <w:rsid w:val="00492519"/>
    <w:rsid w:val="00492843"/>
    <w:rsid w:val="00492CD5"/>
    <w:rsid w:val="0049301C"/>
    <w:rsid w:val="004939C0"/>
    <w:rsid w:val="00493CCD"/>
    <w:rsid w:val="004940A4"/>
    <w:rsid w:val="004940D5"/>
    <w:rsid w:val="004949E4"/>
    <w:rsid w:val="00494A1E"/>
    <w:rsid w:val="00494D8B"/>
    <w:rsid w:val="00494E43"/>
    <w:rsid w:val="00495979"/>
    <w:rsid w:val="0049636A"/>
    <w:rsid w:val="004966C3"/>
    <w:rsid w:val="004967D9"/>
    <w:rsid w:val="00496B1D"/>
    <w:rsid w:val="00496BA2"/>
    <w:rsid w:val="00496CD8"/>
    <w:rsid w:val="0049707D"/>
    <w:rsid w:val="00497946"/>
    <w:rsid w:val="0049795C"/>
    <w:rsid w:val="004979C8"/>
    <w:rsid w:val="004A046F"/>
    <w:rsid w:val="004A0577"/>
    <w:rsid w:val="004A0590"/>
    <w:rsid w:val="004A0A9F"/>
    <w:rsid w:val="004A0C93"/>
    <w:rsid w:val="004A100D"/>
    <w:rsid w:val="004A144E"/>
    <w:rsid w:val="004A19BB"/>
    <w:rsid w:val="004A1AAC"/>
    <w:rsid w:val="004A1B96"/>
    <w:rsid w:val="004A1D96"/>
    <w:rsid w:val="004A20BF"/>
    <w:rsid w:val="004A21C4"/>
    <w:rsid w:val="004A30F0"/>
    <w:rsid w:val="004A3246"/>
    <w:rsid w:val="004A3428"/>
    <w:rsid w:val="004A3AC3"/>
    <w:rsid w:val="004A4424"/>
    <w:rsid w:val="004A4440"/>
    <w:rsid w:val="004A44FF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5B1"/>
    <w:rsid w:val="004B168F"/>
    <w:rsid w:val="004B1C2A"/>
    <w:rsid w:val="004B1D4A"/>
    <w:rsid w:val="004B1D9C"/>
    <w:rsid w:val="004B1F2C"/>
    <w:rsid w:val="004B2220"/>
    <w:rsid w:val="004B2CE4"/>
    <w:rsid w:val="004B2E3A"/>
    <w:rsid w:val="004B4272"/>
    <w:rsid w:val="004B4290"/>
    <w:rsid w:val="004B43A2"/>
    <w:rsid w:val="004B4890"/>
    <w:rsid w:val="004B55B4"/>
    <w:rsid w:val="004B5836"/>
    <w:rsid w:val="004B5972"/>
    <w:rsid w:val="004B5ABA"/>
    <w:rsid w:val="004B5AE7"/>
    <w:rsid w:val="004B6FEC"/>
    <w:rsid w:val="004B712A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2F66"/>
    <w:rsid w:val="004C32CC"/>
    <w:rsid w:val="004C3551"/>
    <w:rsid w:val="004C3809"/>
    <w:rsid w:val="004C449F"/>
    <w:rsid w:val="004C44FD"/>
    <w:rsid w:val="004C4A3D"/>
    <w:rsid w:val="004C4A61"/>
    <w:rsid w:val="004C4B41"/>
    <w:rsid w:val="004C52E4"/>
    <w:rsid w:val="004C5331"/>
    <w:rsid w:val="004C582F"/>
    <w:rsid w:val="004C58B7"/>
    <w:rsid w:val="004C5DFE"/>
    <w:rsid w:val="004C7101"/>
    <w:rsid w:val="004C74E3"/>
    <w:rsid w:val="004C7997"/>
    <w:rsid w:val="004C7E48"/>
    <w:rsid w:val="004D07AB"/>
    <w:rsid w:val="004D0A9D"/>
    <w:rsid w:val="004D0CF6"/>
    <w:rsid w:val="004D110A"/>
    <w:rsid w:val="004D1749"/>
    <w:rsid w:val="004D180D"/>
    <w:rsid w:val="004D1A27"/>
    <w:rsid w:val="004D1C27"/>
    <w:rsid w:val="004D1CAC"/>
    <w:rsid w:val="004D22AD"/>
    <w:rsid w:val="004D2645"/>
    <w:rsid w:val="004D2770"/>
    <w:rsid w:val="004D2A4B"/>
    <w:rsid w:val="004D2FF0"/>
    <w:rsid w:val="004D30DC"/>
    <w:rsid w:val="004D3133"/>
    <w:rsid w:val="004D36F2"/>
    <w:rsid w:val="004D38C1"/>
    <w:rsid w:val="004D3967"/>
    <w:rsid w:val="004D45A4"/>
    <w:rsid w:val="004D4613"/>
    <w:rsid w:val="004D4651"/>
    <w:rsid w:val="004D49EB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937"/>
    <w:rsid w:val="004E0C06"/>
    <w:rsid w:val="004E0ED4"/>
    <w:rsid w:val="004E0F3D"/>
    <w:rsid w:val="004E1368"/>
    <w:rsid w:val="004E21FD"/>
    <w:rsid w:val="004E2AF2"/>
    <w:rsid w:val="004E2BEA"/>
    <w:rsid w:val="004E3A1B"/>
    <w:rsid w:val="004E3DCF"/>
    <w:rsid w:val="004E3E6E"/>
    <w:rsid w:val="004E3F2F"/>
    <w:rsid w:val="004E3F3B"/>
    <w:rsid w:val="004E446E"/>
    <w:rsid w:val="004E4AB3"/>
    <w:rsid w:val="004E4F5E"/>
    <w:rsid w:val="004E5089"/>
    <w:rsid w:val="004E5877"/>
    <w:rsid w:val="004E59FB"/>
    <w:rsid w:val="004E5B3D"/>
    <w:rsid w:val="004E687D"/>
    <w:rsid w:val="004E6AB6"/>
    <w:rsid w:val="004E7126"/>
    <w:rsid w:val="004E7140"/>
    <w:rsid w:val="004E734A"/>
    <w:rsid w:val="004E76A3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287"/>
    <w:rsid w:val="004F43FD"/>
    <w:rsid w:val="004F46DD"/>
    <w:rsid w:val="004F4D7E"/>
    <w:rsid w:val="004F4E02"/>
    <w:rsid w:val="004F4FA3"/>
    <w:rsid w:val="004F6122"/>
    <w:rsid w:val="004F651C"/>
    <w:rsid w:val="004F6635"/>
    <w:rsid w:val="004F6865"/>
    <w:rsid w:val="004F68F0"/>
    <w:rsid w:val="004F6929"/>
    <w:rsid w:val="004F6A82"/>
    <w:rsid w:val="004F6BC3"/>
    <w:rsid w:val="004F6F41"/>
    <w:rsid w:val="004F739B"/>
    <w:rsid w:val="004F7C73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1CBC"/>
    <w:rsid w:val="005020A7"/>
    <w:rsid w:val="005020C2"/>
    <w:rsid w:val="00502251"/>
    <w:rsid w:val="005029B8"/>
    <w:rsid w:val="00502E6C"/>
    <w:rsid w:val="00503317"/>
    <w:rsid w:val="00503963"/>
    <w:rsid w:val="00503D46"/>
    <w:rsid w:val="00504607"/>
    <w:rsid w:val="00504CE2"/>
    <w:rsid w:val="00505B57"/>
    <w:rsid w:val="005061DE"/>
    <w:rsid w:val="00506279"/>
    <w:rsid w:val="00507A3B"/>
    <w:rsid w:val="005102B2"/>
    <w:rsid w:val="005105FA"/>
    <w:rsid w:val="00510D5D"/>
    <w:rsid w:val="00510E50"/>
    <w:rsid w:val="005119BA"/>
    <w:rsid w:val="00511A83"/>
    <w:rsid w:val="00511ED5"/>
    <w:rsid w:val="00512280"/>
    <w:rsid w:val="00512351"/>
    <w:rsid w:val="005125F2"/>
    <w:rsid w:val="00512FAF"/>
    <w:rsid w:val="005134A4"/>
    <w:rsid w:val="00513D6B"/>
    <w:rsid w:val="00514061"/>
    <w:rsid w:val="00514416"/>
    <w:rsid w:val="00515588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1FFB"/>
    <w:rsid w:val="0052298B"/>
    <w:rsid w:val="00522C13"/>
    <w:rsid w:val="00522C92"/>
    <w:rsid w:val="00523181"/>
    <w:rsid w:val="005231C7"/>
    <w:rsid w:val="0052337D"/>
    <w:rsid w:val="00523989"/>
    <w:rsid w:val="00523D50"/>
    <w:rsid w:val="00523FFF"/>
    <w:rsid w:val="0052405D"/>
    <w:rsid w:val="0052477D"/>
    <w:rsid w:val="005254B0"/>
    <w:rsid w:val="00525B1A"/>
    <w:rsid w:val="005260C4"/>
    <w:rsid w:val="005264A0"/>
    <w:rsid w:val="00526B24"/>
    <w:rsid w:val="00527061"/>
    <w:rsid w:val="0052751E"/>
    <w:rsid w:val="0052793E"/>
    <w:rsid w:val="00527EAE"/>
    <w:rsid w:val="005300F8"/>
    <w:rsid w:val="00530195"/>
    <w:rsid w:val="00530CF1"/>
    <w:rsid w:val="005311C6"/>
    <w:rsid w:val="005311E5"/>
    <w:rsid w:val="00531665"/>
    <w:rsid w:val="00531A4D"/>
    <w:rsid w:val="005321A4"/>
    <w:rsid w:val="005322D6"/>
    <w:rsid w:val="005347CE"/>
    <w:rsid w:val="00534BDA"/>
    <w:rsid w:val="005355E9"/>
    <w:rsid w:val="00535838"/>
    <w:rsid w:val="00535C92"/>
    <w:rsid w:val="00535E34"/>
    <w:rsid w:val="0053620F"/>
    <w:rsid w:val="00536351"/>
    <w:rsid w:val="005364A3"/>
    <w:rsid w:val="00536DA6"/>
    <w:rsid w:val="00536F4A"/>
    <w:rsid w:val="00537216"/>
    <w:rsid w:val="005372AD"/>
    <w:rsid w:val="005373C2"/>
    <w:rsid w:val="00537754"/>
    <w:rsid w:val="00537A0B"/>
    <w:rsid w:val="00537B76"/>
    <w:rsid w:val="0054073B"/>
    <w:rsid w:val="00540A35"/>
    <w:rsid w:val="00540A8B"/>
    <w:rsid w:val="00540D55"/>
    <w:rsid w:val="00540EF7"/>
    <w:rsid w:val="0054121F"/>
    <w:rsid w:val="00541282"/>
    <w:rsid w:val="0054147C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4F73"/>
    <w:rsid w:val="00545383"/>
    <w:rsid w:val="00546D9C"/>
    <w:rsid w:val="00547320"/>
    <w:rsid w:val="00547DD9"/>
    <w:rsid w:val="00550893"/>
    <w:rsid w:val="00550F61"/>
    <w:rsid w:val="00551039"/>
    <w:rsid w:val="005510F2"/>
    <w:rsid w:val="0055166E"/>
    <w:rsid w:val="00551DF0"/>
    <w:rsid w:val="00552175"/>
    <w:rsid w:val="00552F06"/>
    <w:rsid w:val="0055324C"/>
    <w:rsid w:val="0055359F"/>
    <w:rsid w:val="00553733"/>
    <w:rsid w:val="0055393E"/>
    <w:rsid w:val="00553BBB"/>
    <w:rsid w:val="00553C04"/>
    <w:rsid w:val="00554301"/>
    <w:rsid w:val="0055456F"/>
    <w:rsid w:val="005551EB"/>
    <w:rsid w:val="005552C1"/>
    <w:rsid w:val="005561CD"/>
    <w:rsid w:val="00556346"/>
    <w:rsid w:val="00556BBD"/>
    <w:rsid w:val="00556BF2"/>
    <w:rsid w:val="0055779D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759"/>
    <w:rsid w:val="0056240A"/>
    <w:rsid w:val="00562758"/>
    <w:rsid w:val="00562CAF"/>
    <w:rsid w:val="005631AD"/>
    <w:rsid w:val="0056369E"/>
    <w:rsid w:val="00563952"/>
    <w:rsid w:val="00563DA0"/>
    <w:rsid w:val="005640E3"/>
    <w:rsid w:val="005643A8"/>
    <w:rsid w:val="00564A75"/>
    <w:rsid w:val="00564BF5"/>
    <w:rsid w:val="00564C69"/>
    <w:rsid w:val="00564D2E"/>
    <w:rsid w:val="00565491"/>
    <w:rsid w:val="00565ECE"/>
    <w:rsid w:val="0056653C"/>
    <w:rsid w:val="005667B5"/>
    <w:rsid w:val="005667B8"/>
    <w:rsid w:val="005667FA"/>
    <w:rsid w:val="005668EB"/>
    <w:rsid w:val="00566943"/>
    <w:rsid w:val="00567042"/>
    <w:rsid w:val="005678D1"/>
    <w:rsid w:val="00570093"/>
    <w:rsid w:val="00570866"/>
    <w:rsid w:val="00570956"/>
    <w:rsid w:val="00570D42"/>
    <w:rsid w:val="00570F2F"/>
    <w:rsid w:val="0057110C"/>
    <w:rsid w:val="00571447"/>
    <w:rsid w:val="00571D98"/>
    <w:rsid w:val="00572240"/>
    <w:rsid w:val="00572286"/>
    <w:rsid w:val="00572576"/>
    <w:rsid w:val="00572B83"/>
    <w:rsid w:val="00573131"/>
    <w:rsid w:val="00573650"/>
    <w:rsid w:val="00573C4C"/>
    <w:rsid w:val="00574B0A"/>
    <w:rsid w:val="00574B42"/>
    <w:rsid w:val="00574FE5"/>
    <w:rsid w:val="00575262"/>
    <w:rsid w:val="00575534"/>
    <w:rsid w:val="0057607F"/>
    <w:rsid w:val="00577184"/>
    <w:rsid w:val="00577D01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B4"/>
    <w:rsid w:val="005834EB"/>
    <w:rsid w:val="00583A3B"/>
    <w:rsid w:val="005840A2"/>
    <w:rsid w:val="00584749"/>
    <w:rsid w:val="0058492E"/>
    <w:rsid w:val="00584A37"/>
    <w:rsid w:val="005850D3"/>
    <w:rsid w:val="0058511B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368"/>
    <w:rsid w:val="00586418"/>
    <w:rsid w:val="005865ED"/>
    <w:rsid w:val="005872AD"/>
    <w:rsid w:val="00587358"/>
    <w:rsid w:val="0058769E"/>
    <w:rsid w:val="00587852"/>
    <w:rsid w:val="0059081E"/>
    <w:rsid w:val="0059093F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18E"/>
    <w:rsid w:val="005966AC"/>
    <w:rsid w:val="005966EE"/>
    <w:rsid w:val="00596974"/>
    <w:rsid w:val="005969E5"/>
    <w:rsid w:val="00596F82"/>
    <w:rsid w:val="005971DC"/>
    <w:rsid w:val="00597487"/>
    <w:rsid w:val="005976AE"/>
    <w:rsid w:val="005976F7"/>
    <w:rsid w:val="005A0078"/>
    <w:rsid w:val="005A024C"/>
    <w:rsid w:val="005A13E8"/>
    <w:rsid w:val="005A13EC"/>
    <w:rsid w:val="005A1F73"/>
    <w:rsid w:val="005A20BD"/>
    <w:rsid w:val="005A2652"/>
    <w:rsid w:val="005A27FF"/>
    <w:rsid w:val="005A302B"/>
    <w:rsid w:val="005A38F6"/>
    <w:rsid w:val="005A41DA"/>
    <w:rsid w:val="005A42DF"/>
    <w:rsid w:val="005A47D8"/>
    <w:rsid w:val="005A5270"/>
    <w:rsid w:val="005A63E7"/>
    <w:rsid w:val="005A6401"/>
    <w:rsid w:val="005A64BD"/>
    <w:rsid w:val="005A6520"/>
    <w:rsid w:val="005A697E"/>
    <w:rsid w:val="005A7458"/>
    <w:rsid w:val="005A7549"/>
    <w:rsid w:val="005A774E"/>
    <w:rsid w:val="005A7CEA"/>
    <w:rsid w:val="005B008C"/>
    <w:rsid w:val="005B01DC"/>
    <w:rsid w:val="005B046D"/>
    <w:rsid w:val="005B0640"/>
    <w:rsid w:val="005B09AA"/>
    <w:rsid w:val="005B0C0F"/>
    <w:rsid w:val="005B1410"/>
    <w:rsid w:val="005B1647"/>
    <w:rsid w:val="005B16A1"/>
    <w:rsid w:val="005B19E6"/>
    <w:rsid w:val="005B1AFA"/>
    <w:rsid w:val="005B2240"/>
    <w:rsid w:val="005B24A2"/>
    <w:rsid w:val="005B26E5"/>
    <w:rsid w:val="005B27D2"/>
    <w:rsid w:val="005B27F1"/>
    <w:rsid w:val="005B2AB7"/>
    <w:rsid w:val="005B2C99"/>
    <w:rsid w:val="005B2D08"/>
    <w:rsid w:val="005B3092"/>
    <w:rsid w:val="005B3138"/>
    <w:rsid w:val="005B4375"/>
    <w:rsid w:val="005B46C8"/>
    <w:rsid w:val="005B46F2"/>
    <w:rsid w:val="005B5390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317"/>
    <w:rsid w:val="005C45FF"/>
    <w:rsid w:val="005C505B"/>
    <w:rsid w:val="005C5343"/>
    <w:rsid w:val="005C5551"/>
    <w:rsid w:val="005C5E8B"/>
    <w:rsid w:val="005C619C"/>
    <w:rsid w:val="005C6243"/>
    <w:rsid w:val="005C6248"/>
    <w:rsid w:val="005C6279"/>
    <w:rsid w:val="005C6300"/>
    <w:rsid w:val="005C68A5"/>
    <w:rsid w:val="005C6E5E"/>
    <w:rsid w:val="005C711D"/>
    <w:rsid w:val="005C7854"/>
    <w:rsid w:val="005C7B61"/>
    <w:rsid w:val="005C7EF7"/>
    <w:rsid w:val="005D0037"/>
    <w:rsid w:val="005D02ED"/>
    <w:rsid w:val="005D0836"/>
    <w:rsid w:val="005D0890"/>
    <w:rsid w:val="005D0CB6"/>
    <w:rsid w:val="005D136C"/>
    <w:rsid w:val="005D13F8"/>
    <w:rsid w:val="005D17FA"/>
    <w:rsid w:val="005D1DA5"/>
    <w:rsid w:val="005D2799"/>
    <w:rsid w:val="005D2851"/>
    <w:rsid w:val="005D2873"/>
    <w:rsid w:val="005D2BDA"/>
    <w:rsid w:val="005D2EC3"/>
    <w:rsid w:val="005D3113"/>
    <w:rsid w:val="005D32D9"/>
    <w:rsid w:val="005D339C"/>
    <w:rsid w:val="005D34B3"/>
    <w:rsid w:val="005D38C0"/>
    <w:rsid w:val="005D482F"/>
    <w:rsid w:val="005D4F24"/>
    <w:rsid w:val="005D4F33"/>
    <w:rsid w:val="005D4FD4"/>
    <w:rsid w:val="005D5909"/>
    <w:rsid w:val="005D5ACF"/>
    <w:rsid w:val="005D5AF3"/>
    <w:rsid w:val="005D5D09"/>
    <w:rsid w:val="005D6333"/>
    <w:rsid w:val="005D652E"/>
    <w:rsid w:val="005D65F6"/>
    <w:rsid w:val="005D6857"/>
    <w:rsid w:val="005D6D46"/>
    <w:rsid w:val="005D6EFA"/>
    <w:rsid w:val="005D7240"/>
    <w:rsid w:val="005D732C"/>
    <w:rsid w:val="005D74FD"/>
    <w:rsid w:val="005D7746"/>
    <w:rsid w:val="005D7FEF"/>
    <w:rsid w:val="005E0763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8E9"/>
    <w:rsid w:val="005E5C35"/>
    <w:rsid w:val="005E6052"/>
    <w:rsid w:val="005E6306"/>
    <w:rsid w:val="005E66A8"/>
    <w:rsid w:val="005E6B22"/>
    <w:rsid w:val="005E6BDF"/>
    <w:rsid w:val="005E6E77"/>
    <w:rsid w:val="005E7749"/>
    <w:rsid w:val="005E77AD"/>
    <w:rsid w:val="005E7AA4"/>
    <w:rsid w:val="005F015D"/>
    <w:rsid w:val="005F0ACE"/>
    <w:rsid w:val="005F14CE"/>
    <w:rsid w:val="005F2409"/>
    <w:rsid w:val="005F2540"/>
    <w:rsid w:val="005F28FC"/>
    <w:rsid w:val="005F2AEA"/>
    <w:rsid w:val="005F2C97"/>
    <w:rsid w:val="005F36A9"/>
    <w:rsid w:val="005F4138"/>
    <w:rsid w:val="005F42F7"/>
    <w:rsid w:val="005F4395"/>
    <w:rsid w:val="005F48AD"/>
    <w:rsid w:val="005F4C84"/>
    <w:rsid w:val="005F4CE6"/>
    <w:rsid w:val="005F4EB2"/>
    <w:rsid w:val="005F4FB2"/>
    <w:rsid w:val="005F50D9"/>
    <w:rsid w:val="005F594F"/>
    <w:rsid w:val="005F5AF7"/>
    <w:rsid w:val="005F6124"/>
    <w:rsid w:val="005F6176"/>
    <w:rsid w:val="005F67D9"/>
    <w:rsid w:val="005F6916"/>
    <w:rsid w:val="005F6923"/>
    <w:rsid w:val="005F6B6C"/>
    <w:rsid w:val="005F7A39"/>
    <w:rsid w:val="005F7F08"/>
    <w:rsid w:val="0060010E"/>
    <w:rsid w:val="0060047D"/>
    <w:rsid w:val="0060093F"/>
    <w:rsid w:val="00600CDA"/>
    <w:rsid w:val="0060103F"/>
    <w:rsid w:val="0060184B"/>
    <w:rsid w:val="0060186E"/>
    <w:rsid w:val="0060214B"/>
    <w:rsid w:val="006023AB"/>
    <w:rsid w:val="0060241F"/>
    <w:rsid w:val="00602F94"/>
    <w:rsid w:val="006034B6"/>
    <w:rsid w:val="00603D68"/>
    <w:rsid w:val="00603FBD"/>
    <w:rsid w:val="006040CE"/>
    <w:rsid w:val="006040FB"/>
    <w:rsid w:val="0060432B"/>
    <w:rsid w:val="0060437D"/>
    <w:rsid w:val="00604CEF"/>
    <w:rsid w:val="00604CF7"/>
    <w:rsid w:val="00605453"/>
    <w:rsid w:val="00605C74"/>
    <w:rsid w:val="00606107"/>
    <w:rsid w:val="0060619C"/>
    <w:rsid w:val="006061EA"/>
    <w:rsid w:val="0060686E"/>
    <w:rsid w:val="00607058"/>
    <w:rsid w:val="006073E0"/>
    <w:rsid w:val="006076CB"/>
    <w:rsid w:val="00607C52"/>
    <w:rsid w:val="00607DB0"/>
    <w:rsid w:val="0061034D"/>
    <w:rsid w:val="0061035A"/>
    <w:rsid w:val="00610CA6"/>
    <w:rsid w:val="00610ECF"/>
    <w:rsid w:val="006110E0"/>
    <w:rsid w:val="0061115C"/>
    <w:rsid w:val="00611163"/>
    <w:rsid w:val="00611654"/>
    <w:rsid w:val="00611B50"/>
    <w:rsid w:val="00611B70"/>
    <w:rsid w:val="00611CEE"/>
    <w:rsid w:val="00611D98"/>
    <w:rsid w:val="00611DD6"/>
    <w:rsid w:val="006120CD"/>
    <w:rsid w:val="006125F3"/>
    <w:rsid w:val="00612C2A"/>
    <w:rsid w:val="00612C60"/>
    <w:rsid w:val="00612CF3"/>
    <w:rsid w:val="00612FA0"/>
    <w:rsid w:val="00613AB0"/>
    <w:rsid w:val="00613C8E"/>
    <w:rsid w:val="006143D1"/>
    <w:rsid w:val="00614C16"/>
    <w:rsid w:val="00614E23"/>
    <w:rsid w:val="00615005"/>
    <w:rsid w:val="00615275"/>
    <w:rsid w:val="00615324"/>
    <w:rsid w:val="006154A5"/>
    <w:rsid w:val="0061566B"/>
    <w:rsid w:val="006160BB"/>
    <w:rsid w:val="00616286"/>
    <w:rsid w:val="00616986"/>
    <w:rsid w:val="0061752C"/>
    <w:rsid w:val="00617559"/>
    <w:rsid w:val="0061792D"/>
    <w:rsid w:val="00620048"/>
    <w:rsid w:val="00620B45"/>
    <w:rsid w:val="00620CC5"/>
    <w:rsid w:val="006215F6"/>
    <w:rsid w:val="00621835"/>
    <w:rsid w:val="00621A09"/>
    <w:rsid w:val="00621DE6"/>
    <w:rsid w:val="00622C4C"/>
    <w:rsid w:val="00623E95"/>
    <w:rsid w:val="00624602"/>
    <w:rsid w:val="006247CC"/>
    <w:rsid w:val="00624A7B"/>
    <w:rsid w:val="00624BE6"/>
    <w:rsid w:val="00624E98"/>
    <w:rsid w:val="00625784"/>
    <w:rsid w:val="0062589E"/>
    <w:rsid w:val="00625C19"/>
    <w:rsid w:val="00626336"/>
    <w:rsid w:val="0062780D"/>
    <w:rsid w:val="00627C12"/>
    <w:rsid w:val="00627F5D"/>
    <w:rsid w:val="006302C0"/>
    <w:rsid w:val="006302DB"/>
    <w:rsid w:val="00630864"/>
    <w:rsid w:val="00630BB8"/>
    <w:rsid w:val="00630CD3"/>
    <w:rsid w:val="006311B8"/>
    <w:rsid w:val="0063147B"/>
    <w:rsid w:val="0063158D"/>
    <w:rsid w:val="006316AB"/>
    <w:rsid w:val="00631849"/>
    <w:rsid w:val="00632050"/>
    <w:rsid w:val="00632612"/>
    <w:rsid w:val="00632677"/>
    <w:rsid w:val="006329BB"/>
    <w:rsid w:val="006339B1"/>
    <w:rsid w:val="00633FC2"/>
    <w:rsid w:val="00634043"/>
    <w:rsid w:val="006353E4"/>
    <w:rsid w:val="00635D62"/>
    <w:rsid w:val="00635D8A"/>
    <w:rsid w:val="00635EAA"/>
    <w:rsid w:val="00636BCA"/>
    <w:rsid w:val="00636CBF"/>
    <w:rsid w:val="006372DC"/>
    <w:rsid w:val="0063778D"/>
    <w:rsid w:val="006401AB"/>
    <w:rsid w:val="0064030B"/>
    <w:rsid w:val="0064096E"/>
    <w:rsid w:val="006409F2"/>
    <w:rsid w:val="00640C0C"/>
    <w:rsid w:val="00640F16"/>
    <w:rsid w:val="0064157B"/>
    <w:rsid w:val="00641AE0"/>
    <w:rsid w:val="006426CF"/>
    <w:rsid w:val="00642B00"/>
    <w:rsid w:val="00642E76"/>
    <w:rsid w:val="00643E1B"/>
    <w:rsid w:val="00644987"/>
    <w:rsid w:val="00644F65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5C"/>
    <w:rsid w:val="00650CCC"/>
    <w:rsid w:val="00651BE4"/>
    <w:rsid w:val="00651CFC"/>
    <w:rsid w:val="00651E6B"/>
    <w:rsid w:val="00652488"/>
    <w:rsid w:val="00652841"/>
    <w:rsid w:val="006528F6"/>
    <w:rsid w:val="00653074"/>
    <w:rsid w:val="006530DE"/>
    <w:rsid w:val="00653186"/>
    <w:rsid w:val="0065366D"/>
    <w:rsid w:val="00653EEA"/>
    <w:rsid w:val="006541E6"/>
    <w:rsid w:val="006542C7"/>
    <w:rsid w:val="006548FB"/>
    <w:rsid w:val="00654F74"/>
    <w:rsid w:val="00655273"/>
    <w:rsid w:val="00655958"/>
    <w:rsid w:val="00655C5A"/>
    <w:rsid w:val="00655CF0"/>
    <w:rsid w:val="0065665A"/>
    <w:rsid w:val="00656CB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3F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5B3"/>
    <w:rsid w:val="006657D7"/>
    <w:rsid w:val="0066581E"/>
    <w:rsid w:val="0066598E"/>
    <w:rsid w:val="00665CB3"/>
    <w:rsid w:val="00666370"/>
    <w:rsid w:val="00666BAF"/>
    <w:rsid w:val="00666DE4"/>
    <w:rsid w:val="00666E57"/>
    <w:rsid w:val="006671D9"/>
    <w:rsid w:val="00667BC7"/>
    <w:rsid w:val="00667D78"/>
    <w:rsid w:val="00670162"/>
    <w:rsid w:val="006701EE"/>
    <w:rsid w:val="0067038D"/>
    <w:rsid w:val="0067052B"/>
    <w:rsid w:val="0067069E"/>
    <w:rsid w:val="00670771"/>
    <w:rsid w:val="0067084C"/>
    <w:rsid w:val="00670866"/>
    <w:rsid w:val="00670A45"/>
    <w:rsid w:val="00670B0C"/>
    <w:rsid w:val="00670B84"/>
    <w:rsid w:val="00671464"/>
    <w:rsid w:val="00671782"/>
    <w:rsid w:val="00671E31"/>
    <w:rsid w:val="00672090"/>
    <w:rsid w:val="0067228A"/>
    <w:rsid w:val="00673504"/>
    <w:rsid w:val="00673625"/>
    <w:rsid w:val="006748FD"/>
    <w:rsid w:val="00674D31"/>
    <w:rsid w:val="00674DE1"/>
    <w:rsid w:val="00674E16"/>
    <w:rsid w:val="00674FAD"/>
    <w:rsid w:val="00675204"/>
    <w:rsid w:val="00675909"/>
    <w:rsid w:val="0067594F"/>
    <w:rsid w:val="00675A4E"/>
    <w:rsid w:val="00675A51"/>
    <w:rsid w:val="00676651"/>
    <w:rsid w:val="006766CF"/>
    <w:rsid w:val="0067711A"/>
    <w:rsid w:val="00677170"/>
    <w:rsid w:val="00677744"/>
    <w:rsid w:val="0067778B"/>
    <w:rsid w:val="006779A7"/>
    <w:rsid w:val="00677BE6"/>
    <w:rsid w:val="00677FF3"/>
    <w:rsid w:val="006806B4"/>
    <w:rsid w:val="00680921"/>
    <w:rsid w:val="00680A5B"/>
    <w:rsid w:val="00681151"/>
    <w:rsid w:val="00681577"/>
    <w:rsid w:val="00681809"/>
    <w:rsid w:val="00681B0D"/>
    <w:rsid w:val="00681B53"/>
    <w:rsid w:val="00682131"/>
    <w:rsid w:val="006821B7"/>
    <w:rsid w:val="00682A2C"/>
    <w:rsid w:val="00682D3C"/>
    <w:rsid w:val="00682DA6"/>
    <w:rsid w:val="00683A56"/>
    <w:rsid w:val="00683FCD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4CC"/>
    <w:rsid w:val="00690D1B"/>
    <w:rsid w:val="00690DEB"/>
    <w:rsid w:val="00690EE2"/>
    <w:rsid w:val="00691498"/>
    <w:rsid w:val="00691F25"/>
    <w:rsid w:val="00692009"/>
    <w:rsid w:val="006924C6"/>
    <w:rsid w:val="0069297A"/>
    <w:rsid w:val="00693304"/>
    <w:rsid w:val="00693342"/>
    <w:rsid w:val="00693A4C"/>
    <w:rsid w:val="00693DA4"/>
    <w:rsid w:val="00694218"/>
    <w:rsid w:val="006944E6"/>
    <w:rsid w:val="0069467F"/>
    <w:rsid w:val="00694773"/>
    <w:rsid w:val="00694C74"/>
    <w:rsid w:val="00694CD2"/>
    <w:rsid w:val="00694D5A"/>
    <w:rsid w:val="00694E14"/>
    <w:rsid w:val="00694E2B"/>
    <w:rsid w:val="00695126"/>
    <w:rsid w:val="00695412"/>
    <w:rsid w:val="006954C9"/>
    <w:rsid w:val="00695C2A"/>
    <w:rsid w:val="00695DF2"/>
    <w:rsid w:val="00695EE1"/>
    <w:rsid w:val="006961FF"/>
    <w:rsid w:val="00696B46"/>
    <w:rsid w:val="00696B5A"/>
    <w:rsid w:val="00696EDC"/>
    <w:rsid w:val="00697048"/>
    <w:rsid w:val="00697061"/>
    <w:rsid w:val="0069708B"/>
    <w:rsid w:val="0069723B"/>
    <w:rsid w:val="006975A8"/>
    <w:rsid w:val="00697E7C"/>
    <w:rsid w:val="00697F16"/>
    <w:rsid w:val="006A03F1"/>
    <w:rsid w:val="006A07D9"/>
    <w:rsid w:val="006A0E74"/>
    <w:rsid w:val="006A11ED"/>
    <w:rsid w:val="006A1449"/>
    <w:rsid w:val="006A1583"/>
    <w:rsid w:val="006A1761"/>
    <w:rsid w:val="006A17E0"/>
    <w:rsid w:val="006A1E92"/>
    <w:rsid w:val="006A21D0"/>
    <w:rsid w:val="006A221B"/>
    <w:rsid w:val="006A2FF9"/>
    <w:rsid w:val="006A35A9"/>
    <w:rsid w:val="006A39BD"/>
    <w:rsid w:val="006A3DBD"/>
    <w:rsid w:val="006A4066"/>
    <w:rsid w:val="006A4B50"/>
    <w:rsid w:val="006A4B70"/>
    <w:rsid w:val="006A519A"/>
    <w:rsid w:val="006A553B"/>
    <w:rsid w:val="006A5C28"/>
    <w:rsid w:val="006A5DCA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9F6"/>
    <w:rsid w:val="006A7C85"/>
    <w:rsid w:val="006B05DF"/>
    <w:rsid w:val="006B074E"/>
    <w:rsid w:val="006B0D5B"/>
    <w:rsid w:val="006B10F6"/>
    <w:rsid w:val="006B1F98"/>
    <w:rsid w:val="006B2796"/>
    <w:rsid w:val="006B2B7B"/>
    <w:rsid w:val="006B3567"/>
    <w:rsid w:val="006B3832"/>
    <w:rsid w:val="006B397A"/>
    <w:rsid w:val="006B3A81"/>
    <w:rsid w:val="006B3FED"/>
    <w:rsid w:val="006B439F"/>
    <w:rsid w:val="006B4542"/>
    <w:rsid w:val="006B4DAD"/>
    <w:rsid w:val="006B50A7"/>
    <w:rsid w:val="006B50B4"/>
    <w:rsid w:val="006B5627"/>
    <w:rsid w:val="006B6556"/>
    <w:rsid w:val="006B672E"/>
    <w:rsid w:val="006B67A8"/>
    <w:rsid w:val="006B6DDD"/>
    <w:rsid w:val="006B6E98"/>
    <w:rsid w:val="006B7650"/>
    <w:rsid w:val="006B7813"/>
    <w:rsid w:val="006B7ABD"/>
    <w:rsid w:val="006C03AC"/>
    <w:rsid w:val="006C070A"/>
    <w:rsid w:val="006C0B22"/>
    <w:rsid w:val="006C0C02"/>
    <w:rsid w:val="006C0F5D"/>
    <w:rsid w:val="006C1724"/>
    <w:rsid w:val="006C1A96"/>
    <w:rsid w:val="006C20DE"/>
    <w:rsid w:val="006C210D"/>
    <w:rsid w:val="006C2C54"/>
    <w:rsid w:val="006C30FC"/>
    <w:rsid w:val="006C318F"/>
    <w:rsid w:val="006C3253"/>
    <w:rsid w:val="006C337B"/>
    <w:rsid w:val="006C36F5"/>
    <w:rsid w:val="006C37C9"/>
    <w:rsid w:val="006C38F0"/>
    <w:rsid w:val="006C3B87"/>
    <w:rsid w:val="006C405E"/>
    <w:rsid w:val="006C44D4"/>
    <w:rsid w:val="006C4529"/>
    <w:rsid w:val="006C4937"/>
    <w:rsid w:val="006C49D3"/>
    <w:rsid w:val="006C4CEE"/>
    <w:rsid w:val="006C4EF1"/>
    <w:rsid w:val="006C519A"/>
    <w:rsid w:val="006C521D"/>
    <w:rsid w:val="006C5307"/>
    <w:rsid w:val="006C57B9"/>
    <w:rsid w:val="006C59B9"/>
    <w:rsid w:val="006C5CF3"/>
    <w:rsid w:val="006C5FAE"/>
    <w:rsid w:val="006C6023"/>
    <w:rsid w:val="006C62E0"/>
    <w:rsid w:val="006C63DE"/>
    <w:rsid w:val="006C6810"/>
    <w:rsid w:val="006C6DBF"/>
    <w:rsid w:val="006C7220"/>
    <w:rsid w:val="006D089C"/>
    <w:rsid w:val="006D0D13"/>
    <w:rsid w:val="006D0F69"/>
    <w:rsid w:val="006D1309"/>
    <w:rsid w:val="006D1640"/>
    <w:rsid w:val="006D189F"/>
    <w:rsid w:val="006D1904"/>
    <w:rsid w:val="006D1F26"/>
    <w:rsid w:val="006D23B4"/>
    <w:rsid w:val="006D2467"/>
    <w:rsid w:val="006D283A"/>
    <w:rsid w:val="006D2DBB"/>
    <w:rsid w:val="006D4279"/>
    <w:rsid w:val="006D4303"/>
    <w:rsid w:val="006D48B0"/>
    <w:rsid w:val="006D4BE2"/>
    <w:rsid w:val="006D5CE4"/>
    <w:rsid w:val="006D6712"/>
    <w:rsid w:val="006D69EF"/>
    <w:rsid w:val="006D69F3"/>
    <w:rsid w:val="006D74A0"/>
    <w:rsid w:val="006D798B"/>
    <w:rsid w:val="006D7D85"/>
    <w:rsid w:val="006D7E67"/>
    <w:rsid w:val="006E0400"/>
    <w:rsid w:val="006E05E5"/>
    <w:rsid w:val="006E0AC8"/>
    <w:rsid w:val="006E0ED2"/>
    <w:rsid w:val="006E1476"/>
    <w:rsid w:val="006E16CF"/>
    <w:rsid w:val="006E1F7C"/>
    <w:rsid w:val="006E27D0"/>
    <w:rsid w:val="006E2C6E"/>
    <w:rsid w:val="006E37DA"/>
    <w:rsid w:val="006E42F8"/>
    <w:rsid w:val="006E441D"/>
    <w:rsid w:val="006E45C3"/>
    <w:rsid w:val="006E588D"/>
    <w:rsid w:val="006E58D5"/>
    <w:rsid w:val="006E5934"/>
    <w:rsid w:val="006E5A2A"/>
    <w:rsid w:val="006E5F5F"/>
    <w:rsid w:val="006E65A4"/>
    <w:rsid w:val="006E6759"/>
    <w:rsid w:val="006E6BB6"/>
    <w:rsid w:val="006E6C79"/>
    <w:rsid w:val="006E7032"/>
    <w:rsid w:val="006E7306"/>
    <w:rsid w:val="006E79A5"/>
    <w:rsid w:val="006E7BD1"/>
    <w:rsid w:val="006E7CA8"/>
    <w:rsid w:val="006F037D"/>
    <w:rsid w:val="006F067C"/>
    <w:rsid w:val="006F0E89"/>
    <w:rsid w:val="006F16E0"/>
    <w:rsid w:val="006F2600"/>
    <w:rsid w:val="006F3076"/>
    <w:rsid w:val="006F35B1"/>
    <w:rsid w:val="006F3DBF"/>
    <w:rsid w:val="006F4735"/>
    <w:rsid w:val="006F491E"/>
    <w:rsid w:val="006F5648"/>
    <w:rsid w:val="006F58E2"/>
    <w:rsid w:val="006F5929"/>
    <w:rsid w:val="006F64EE"/>
    <w:rsid w:val="006F70C6"/>
    <w:rsid w:val="006F7116"/>
    <w:rsid w:val="006F782B"/>
    <w:rsid w:val="006F7DB3"/>
    <w:rsid w:val="006F7E78"/>
    <w:rsid w:val="0070032A"/>
    <w:rsid w:val="00700B56"/>
    <w:rsid w:val="007015B9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D4C"/>
    <w:rsid w:val="00703FA3"/>
    <w:rsid w:val="007042C6"/>
    <w:rsid w:val="007042EE"/>
    <w:rsid w:val="00704802"/>
    <w:rsid w:val="00704C04"/>
    <w:rsid w:val="00705375"/>
    <w:rsid w:val="00705A27"/>
    <w:rsid w:val="00705BF6"/>
    <w:rsid w:val="00705CAA"/>
    <w:rsid w:val="007060B8"/>
    <w:rsid w:val="007062BC"/>
    <w:rsid w:val="00706842"/>
    <w:rsid w:val="00707700"/>
    <w:rsid w:val="007079CD"/>
    <w:rsid w:val="00707BF5"/>
    <w:rsid w:val="00707E6D"/>
    <w:rsid w:val="00707FF3"/>
    <w:rsid w:val="007102B3"/>
    <w:rsid w:val="0071073B"/>
    <w:rsid w:val="00711213"/>
    <w:rsid w:val="0071125C"/>
    <w:rsid w:val="00711380"/>
    <w:rsid w:val="0071162E"/>
    <w:rsid w:val="00711733"/>
    <w:rsid w:val="00712347"/>
    <w:rsid w:val="00712710"/>
    <w:rsid w:val="0071298B"/>
    <w:rsid w:val="00712A84"/>
    <w:rsid w:val="00712ACC"/>
    <w:rsid w:val="00713651"/>
    <w:rsid w:val="0071398E"/>
    <w:rsid w:val="00713B0F"/>
    <w:rsid w:val="00713CBA"/>
    <w:rsid w:val="00713F83"/>
    <w:rsid w:val="00714294"/>
    <w:rsid w:val="0071494D"/>
    <w:rsid w:val="00714BAF"/>
    <w:rsid w:val="00714CA6"/>
    <w:rsid w:val="00714F6D"/>
    <w:rsid w:val="007152CE"/>
    <w:rsid w:val="00715428"/>
    <w:rsid w:val="007157AD"/>
    <w:rsid w:val="0071588C"/>
    <w:rsid w:val="00715E37"/>
    <w:rsid w:val="00715F22"/>
    <w:rsid w:val="00715FF7"/>
    <w:rsid w:val="0071625E"/>
    <w:rsid w:val="007165AC"/>
    <w:rsid w:val="00716732"/>
    <w:rsid w:val="007174C2"/>
    <w:rsid w:val="007177B0"/>
    <w:rsid w:val="00717CF6"/>
    <w:rsid w:val="00717FDB"/>
    <w:rsid w:val="00720029"/>
    <w:rsid w:val="007208F6"/>
    <w:rsid w:val="00720977"/>
    <w:rsid w:val="00720AA7"/>
    <w:rsid w:val="00720EB7"/>
    <w:rsid w:val="0072112B"/>
    <w:rsid w:val="00721B29"/>
    <w:rsid w:val="00721F8F"/>
    <w:rsid w:val="0072206B"/>
    <w:rsid w:val="007220ED"/>
    <w:rsid w:val="00722329"/>
    <w:rsid w:val="007223DF"/>
    <w:rsid w:val="00722894"/>
    <w:rsid w:val="00722C8B"/>
    <w:rsid w:val="00722DF6"/>
    <w:rsid w:val="00723337"/>
    <w:rsid w:val="00723B0D"/>
    <w:rsid w:val="00723C9A"/>
    <w:rsid w:val="00723F10"/>
    <w:rsid w:val="00723FB6"/>
    <w:rsid w:val="00724375"/>
    <w:rsid w:val="007244BE"/>
    <w:rsid w:val="00724DD9"/>
    <w:rsid w:val="007253EF"/>
    <w:rsid w:val="00725570"/>
    <w:rsid w:val="00725630"/>
    <w:rsid w:val="00725A8F"/>
    <w:rsid w:val="00726556"/>
    <w:rsid w:val="00726579"/>
    <w:rsid w:val="0072672E"/>
    <w:rsid w:val="00726C50"/>
    <w:rsid w:val="00726C54"/>
    <w:rsid w:val="00726FAC"/>
    <w:rsid w:val="00727C0D"/>
    <w:rsid w:val="00730551"/>
    <w:rsid w:val="00730D4E"/>
    <w:rsid w:val="007310B3"/>
    <w:rsid w:val="00731697"/>
    <w:rsid w:val="00731904"/>
    <w:rsid w:val="00731D58"/>
    <w:rsid w:val="00732241"/>
    <w:rsid w:val="00733C4D"/>
    <w:rsid w:val="00733CE6"/>
    <w:rsid w:val="00734C15"/>
    <w:rsid w:val="00734FEE"/>
    <w:rsid w:val="007356D9"/>
    <w:rsid w:val="00735723"/>
    <w:rsid w:val="00735C4C"/>
    <w:rsid w:val="0073605B"/>
    <w:rsid w:val="00736767"/>
    <w:rsid w:val="00736B5B"/>
    <w:rsid w:val="0073790F"/>
    <w:rsid w:val="00737A37"/>
    <w:rsid w:val="00740605"/>
    <w:rsid w:val="00740AC2"/>
    <w:rsid w:val="00741AE5"/>
    <w:rsid w:val="007420CE"/>
    <w:rsid w:val="00742140"/>
    <w:rsid w:val="007421B1"/>
    <w:rsid w:val="007426DD"/>
    <w:rsid w:val="00742C30"/>
    <w:rsid w:val="0074319E"/>
    <w:rsid w:val="0074356A"/>
    <w:rsid w:val="007437C1"/>
    <w:rsid w:val="007437EB"/>
    <w:rsid w:val="00743F73"/>
    <w:rsid w:val="00744213"/>
    <w:rsid w:val="007452BB"/>
    <w:rsid w:val="00745BCF"/>
    <w:rsid w:val="00745D88"/>
    <w:rsid w:val="00746009"/>
    <w:rsid w:val="00746035"/>
    <w:rsid w:val="00746639"/>
    <w:rsid w:val="00746E3C"/>
    <w:rsid w:val="00746FB1"/>
    <w:rsid w:val="007472CD"/>
    <w:rsid w:val="00747A87"/>
    <w:rsid w:val="00747D1F"/>
    <w:rsid w:val="007501B9"/>
    <w:rsid w:val="00750272"/>
    <w:rsid w:val="0075058A"/>
    <w:rsid w:val="00750608"/>
    <w:rsid w:val="00750C1B"/>
    <w:rsid w:val="00750D32"/>
    <w:rsid w:val="00750D83"/>
    <w:rsid w:val="00750DB0"/>
    <w:rsid w:val="00750E88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3472"/>
    <w:rsid w:val="007547F3"/>
    <w:rsid w:val="00754C1F"/>
    <w:rsid w:val="00754CDD"/>
    <w:rsid w:val="00755C5A"/>
    <w:rsid w:val="00755D28"/>
    <w:rsid w:val="00755D98"/>
    <w:rsid w:val="0075654D"/>
    <w:rsid w:val="00756851"/>
    <w:rsid w:val="00756D7B"/>
    <w:rsid w:val="00757377"/>
    <w:rsid w:val="0075776A"/>
    <w:rsid w:val="007579E6"/>
    <w:rsid w:val="00757AAE"/>
    <w:rsid w:val="00757F61"/>
    <w:rsid w:val="00760656"/>
    <w:rsid w:val="00760740"/>
    <w:rsid w:val="007610D0"/>
    <w:rsid w:val="007612A6"/>
    <w:rsid w:val="00761C8B"/>
    <w:rsid w:val="00762014"/>
    <w:rsid w:val="007621F1"/>
    <w:rsid w:val="00762380"/>
    <w:rsid w:val="00762A15"/>
    <w:rsid w:val="00762A89"/>
    <w:rsid w:val="00762F3B"/>
    <w:rsid w:val="0076331E"/>
    <w:rsid w:val="00763552"/>
    <w:rsid w:val="00763891"/>
    <w:rsid w:val="007639AB"/>
    <w:rsid w:val="00763E5B"/>
    <w:rsid w:val="00764AB0"/>
    <w:rsid w:val="00764B17"/>
    <w:rsid w:val="00764B85"/>
    <w:rsid w:val="0076502C"/>
    <w:rsid w:val="00766106"/>
    <w:rsid w:val="00766514"/>
    <w:rsid w:val="00766C68"/>
    <w:rsid w:val="00767059"/>
    <w:rsid w:val="007673DC"/>
    <w:rsid w:val="007675CA"/>
    <w:rsid w:val="00767901"/>
    <w:rsid w:val="00767B3D"/>
    <w:rsid w:val="0077024D"/>
    <w:rsid w:val="0077024E"/>
    <w:rsid w:val="007709CD"/>
    <w:rsid w:val="0077132F"/>
    <w:rsid w:val="00771374"/>
    <w:rsid w:val="007715AF"/>
    <w:rsid w:val="00771A87"/>
    <w:rsid w:val="007720CA"/>
    <w:rsid w:val="00772591"/>
    <w:rsid w:val="00772A30"/>
    <w:rsid w:val="00772C5B"/>
    <w:rsid w:val="007734B4"/>
    <w:rsid w:val="007736EF"/>
    <w:rsid w:val="007742EA"/>
    <w:rsid w:val="00774301"/>
    <w:rsid w:val="0077463E"/>
    <w:rsid w:val="00774D22"/>
    <w:rsid w:val="00775032"/>
    <w:rsid w:val="0077559F"/>
    <w:rsid w:val="007757D0"/>
    <w:rsid w:val="007759E6"/>
    <w:rsid w:val="00775D82"/>
    <w:rsid w:val="00776510"/>
    <w:rsid w:val="0077691E"/>
    <w:rsid w:val="00776D36"/>
    <w:rsid w:val="00776FCD"/>
    <w:rsid w:val="00777258"/>
    <w:rsid w:val="007774BD"/>
    <w:rsid w:val="007801D4"/>
    <w:rsid w:val="0078027D"/>
    <w:rsid w:val="0078051E"/>
    <w:rsid w:val="00780D93"/>
    <w:rsid w:val="00780ED8"/>
    <w:rsid w:val="007810E7"/>
    <w:rsid w:val="0078130F"/>
    <w:rsid w:val="007815DD"/>
    <w:rsid w:val="007816D6"/>
    <w:rsid w:val="007818AA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4E79"/>
    <w:rsid w:val="007855C6"/>
    <w:rsid w:val="0078565A"/>
    <w:rsid w:val="0078605F"/>
    <w:rsid w:val="00786C38"/>
    <w:rsid w:val="00786D18"/>
    <w:rsid w:val="00787EB4"/>
    <w:rsid w:val="00787EBB"/>
    <w:rsid w:val="007903A1"/>
    <w:rsid w:val="0079053B"/>
    <w:rsid w:val="00790557"/>
    <w:rsid w:val="0079083A"/>
    <w:rsid w:val="00790C44"/>
    <w:rsid w:val="00791152"/>
    <w:rsid w:val="0079120B"/>
    <w:rsid w:val="0079137D"/>
    <w:rsid w:val="00791A17"/>
    <w:rsid w:val="00792188"/>
    <w:rsid w:val="0079274A"/>
    <w:rsid w:val="0079281D"/>
    <w:rsid w:val="0079312F"/>
    <w:rsid w:val="0079409E"/>
    <w:rsid w:val="007942AE"/>
    <w:rsid w:val="00794DD0"/>
    <w:rsid w:val="007950D9"/>
    <w:rsid w:val="00795920"/>
    <w:rsid w:val="0079603F"/>
    <w:rsid w:val="007966B6"/>
    <w:rsid w:val="007967F6"/>
    <w:rsid w:val="00796A80"/>
    <w:rsid w:val="00796B4F"/>
    <w:rsid w:val="0079735C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2F3"/>
    <w:rsid w:val="007A3412"/>
    <w:rsid w:val="007A3B1E"/>
    <w:rsid w:val="007A502B"/>
    <w:rsid w:val="007A5136"/>
    <w:rsid w:val="007A587E"/>
    <w:rsid w:val="007A58D1"/>
    <w:rsid w:val="007A5C3D"/>
    <w:rsid w:val="007A61D4"/>
    <w:rsid w:val="007A65A1"/>
    <w:rsid w:val="007A6D1F"/>
    <w:rsid w:val="007A6F59"/>
    <w:rsid w:val="007A76CC"/>
    <w:rsid w:val="007A797F"/>
    <w:rsid w:val="007A7DAD"/>
    <w:rsid w:val="007A7E92"/>
    <w:rsid w:val="007A7F91"/>
    <w:rsid w:val="007B027B"/>
    <w:rsid w:val="007B0624"/>
    <w:rsid w:val="007B0A4A"/>
    <w:rsid w:val="007B0C6D"/>
    <w:rsid w:val="007B114E"/>
    <w:rsid w:val="007B1292"/>
    <w:rsid w:val="007B1458"/>
    <w:rsid w:val="007B14ED"/>
    <w:rsid w:val="007B1BBC"/>
    <w:rsid w:val="007B1F69"/>
    <w:rsid w:val="007B2165"/>
    <w:rsid w:val="007B2183"/>
    <w:rsid w:val="007B25AC"/>
    <w:rsid w:val="007B25E8"/>
    <w:rsid w:val="007B292A"/>
    <w:rsid w:val="007B29B6"/>
    <w:rsid w:val="007B2D00"/>
    <w:rsid w:val="007B2EA3"/>
    <w:rsid w:val="007B3C16"/>
    <w:rsid w:val="007B4437"/>
    <w:rsid w:val="007B44DA"/>
    <w:rsid w:val="007B47DE"/>
    <w:rsid w:val="007B4AF0"/>
    <w:rsid w:val="007B4F55"/>
    <w:rsid w:val="007B4FF3"/>
    <w:rsid w:val="007B502A"/>
    <w:rsid w:val="007B5225"/>
    <w:rsid w:val="007B57BE"/>
    <w:rsid w:val="007B5930"/>
    <w:rsid w:val="007B5C5F"/>
    <w:rsid w:val="007B6100"/>
    <w:rsid w:val="007B62DF"/>
    <w:rsid w:val="007B638F"/>
    <w:rsid w:val="007B6D48"/>
    <w:rsid w:val="007B6D9E"/>
    <w:rsid w:val="007B73BF"/>
    <w:rsid w:val="007B767B"/>
    <w:rsid w:val="007B7758"/>
    <w:rsid w:val="007B785B"/>
    <w:rsid w:val="007B7CBE"/>
    <w:rsid w:val="007C090F"/>
    <w:rsid w:val="007C0D06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45D3"/>
    <w:rsid w:val="007C4BDE"/>
    <w:rsid w:val="007C50E4"/>
    <w:rsid w:val="007C5103"/>
    <w:rsid w:val="007C54D3"/>
    <w:rsid w:val="007C58A5"/>
    <w:rsid w:val="007C5BA2"/>
    <w:rsid w:val="007C60C2"/>
    <w:rsid w:val="007C648F"/>
    <w:rsid w:val="007C688F"/>
    <w:rsid w:val="007C6BC2"/>
    <w:rsid w:val="007C6E4F"/>
    <w:rsid w:val="007C6F00"/>
    <w:rsid w:val="007C709D"/>
    <w:rsid w:val="007C751A"/>
    <w:rsid w:val="007C77DF"/>
    <w:rsid w:val="007C78D1"/>
    <w:rsid w:val="007D015F"/>
    <w:rsid w:val="007D0171"/>
    <w:rsid w:val="007D0ABD"/>
    <w:rsid w:val="007D1278"/>
    <w:rsid w:val="007D1C73"/>
    <w:rsid w:val="007D1CDE"/>
    <w:rsid w:val="007D1FA7"/>
    <w:rsid w:val="007D1FDB"/>
    <w:rsid w:val="007D207F"/>
    <w:rsid w:val="007D270E"/>
    <w:rsid w:val="007D300C"/>
    <w:rsid w:val="007D3092"/>
    <w:rsid w:val="007D31EB"/>
    <w:rsid w:val="007D37DA"/>
    <w:rsid w:val="007D390B"/>
    <w:rsid w:val="007D3B0C"/>
    <w:rsid w:val="007D3B92"/>
    <w:rsid w:val="007D3DCA"/>
    <w:rsid w:val="007D4202"/>
    <w:rsid w:val="007D4670"/>
    <w:rsid w:val="007D4F3A"/>
    <w:rsid w:val="007D501F"/>
    <w:rsid w:val="007D5734"/>
    <w:rsid w:val="007D585D"/>
    <w:rsid w:val="007D58F8"/>
    <w:rsid w:val="007D59E1"/>
    <w:rsid w:val="007D59FB"/>
    <w:rsid w:val="007D6181"/>
    <w:rsid w:val="007D619E"/>
    <w:rsid w:val="007D635D"/>
    <w:rsid w:val="007D6553"/>
    <w:rsid w:val="007D73CE"/>
    <w:rsid w:val="007D75B7"/>
    <w:rsid w:val="007D76BB"/>
    <w:rsid w:val="007D7728"/>
    <w:rsid w:val="007D7CBC"/>
    <w:rsid w:val="007D7DB5"/>
    <w:rsid w:val="007E004C"/>
    <w:rsid w:val="007E0167"/>
    <w:rsid w:val="007E06EB"/>
    <w:rsid w:val="007E0A9F"/>
    <w:rsid w:val="007E10CC"/>
    <w:rsid w:val="007E185E"/>
    <w:rsid w:val="007E1D9A"/>
    <w:rsid w:val="007E221F"/>
    <w:rsid w:val="007E236F"/>
    <w:rsid w:val="007E2460"/>
    <w:rsid w:val="007E24C1"/>
    <w:rsid w:val="007E2CC4"/>
    <w:rsid w:val="007E31C5"/>
    <w:rsid w:val="007E36BD"/>
    <w:rsid w:val="007E397A"/>
    <w:rsid w:val="007E3C18"/>
    <w:rsid w:val="007E43FD"/>
    <w:rsid w:val="007E49C3"/>
    <w:rsid w:val="007E4AE9"/>
    <w:rsid w:val="007E4D32"/>
    <w:rsid w:val="007E5491"/>
    <w:rsid w:val="007E56D0"/>
    <w:rsid w:val="007E58BA"/>
    <w:rsid w:val="007E609E"/>
    <w:rsid w:val="007E63A5"/>
    <w:rsid w:val="007E6F49"/>
    <w:rsid w:val="007E707D"/>
    <w:rsid w:val="007E7476"/>
    <w:rsid w:val="007E7487"/>
    <w:rsid w:val="007E7CFB"/>
    <w:rsid w:val="007E7D02"/>
    <w:rsid w:val="007E7E42"/>
    <w:rsid w:val="007E7FB6"/>
    <w:rsid w:val="007F0354"/>
    <w:rsid w:val="007F061F"/>
    <w:rsid w:val="007F0AB9"/>
    <w:rsid w:val="007F0FEA"/>
    <w:rsid w:val="007F135D"/>
    <w:rsid w:val="007F15B8"/>
    <w:rsid w:val="007F18A2"/>
    <w:rsid w:val="007F1A01"/>
    <w:rsid w:val="007F1D76"/>
    <w:rsid w:val="007F2177"/>
    <w:rsid w:val="007F36AE"/>
    <w:rsid w:val="007F4796"/>
    <w:rsid w:val="007F4BE8"/>
    <w:rsid w:val="007F4FDC"/>
    <w:rsid w:val="007F512E"/>
    <w:rsid w:val="007F684E"/>
    <w:rsid w:val="007F6D88"/>
    <w:rsid w:val="007F75D0"/>
    <w:rsid w:val="007F77BB"/>
    <w:rsid w:val="00800546"/>
    <w:rsid w:val="00800994"/>
    <w:rsid w:val="00800FC8"/>
    <w:rsid w:val="008013BF"/>
    <w:rsid w:val="00801D9C"/>
    <w:rsid w:val="00801FD1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DE2"/>
    <w:rsid w:val="00807E2D"/>
    <w:rsid w:val="00807F0D"/>
    <w:rsid w:val="00810B89"/>
    <w:rsid w:val="00810BA0"/>
    <w:rsid w:val="00811615"/>
    <w:rsid w:val="00811963"/>
    <w:rsid w:val="00811FA3"/>
    <w:rsid w:val="008125EF"/>
    <w:rsid w:val="00812A64"/>
    <w:rsid w:val="00812C07"/>
    <w:rsid w:val="008137D2"/>
    <w:rsid w:val="00813EAE"/>
    <w:rsid w:val="008141A3"/>
    <w:rsid w:val="0081471C"/>
    <w:rsid w:val="00814E2F"/>
    <w:rsid w:val="0081509B"/>
    <w:rsid w:val="0081520B"/>
    <w:rsid w:val="00815736"/>
    <w:rsid w:val="008167DA"/>
    <w:rsid w:val="00816AF0"/>
    <w:rsid w:val="00816AFD"/>
    <w:rsid w:val="0081717D"/>
    <w:rsid w:val="0081719B"/>
    <w:rsid w:val="00817705"/>
    <w:rsid w:val="0081785C"/>
    <w:rsid w:val="00817932"/>
    <w:rsid w:val="0081793A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277E"/>
    <w:rsid w:val="008227AF"/>
    <w:rsid w:val="00823238"/>
    <w:rsid w:val="00823471"/>
    <w:rsid w:val="00823762"/>
    <w:rsid w:val="0082409C"/>
    <w:rsid w:val="00824138"/>
    <w:rsid w:val="008252B4"/>
    <w:rsid w:val="008253D8"/>
    <w:rsid w:val="008253FB"/>
    <w:rsid w:val="00825559"/>
    <w:rsid w:val="008259DB"/>
    <w:rsid w:val="00825F59"/>
    <w:rsid w:val="0082607E"/>
    <w:rsid w:val="00827430"/>
    <w:rsid w:val="00827791"/>
    <w:rsid w:val="00827EA2"/>
    <w:rsid w:val="00830171"/>
    <w:rsid w:val="00830174"/>
    <w:rsid w:val="0083054A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3ED5"/>
    <w:rsid w:val="00834067"/>
    <w:rsid w:val="008341B3"/>
    <w:rsid w:val="008341F8"/>
    <w:rsid w:val="00834943"/>
    <w:rsid w:val="00835018"/>
    <w:rsid w:val="008350F7"/>
    <w:rsid w:val="0083531A"/>
    <w:rsid w:val="0083568A"/>
    <w:rsid w:val="0083579B"/>
    <w:rsid w:val="00835CAE"/>
    <w:rsid w:val="00836179"/>
    <w:rsid w:val="0083645B"/>
    <w:rsid w:val="00836627"/>
    <w:rsid w:val="0083676B"/>
    <w:rsid w:val="0083693E"/>
    <w:rsid w:val="008378D5"/>
    <w:rsid w:val="00837E63"/>
    <w:rsid w:val="00837EA7"/>
    <w:rsid w:val="0084012C"/>
    <w:rsid w:val="008406F4"/>
    <w:rsid w:val="0084096D"/>
    <w:rsid w:val="00840C45"/>
    <w:rsid w:val="00841068"/>
    <w:rsid w:val="00841140"/>
    <w:rsid w:val="008411BE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3CE2"/>
    <w:rsid w:val="00844599"/>
    <w:rsid w:val="008447EC"/>
    <w:rsid w:val="00844AC7"/>
    <w:rsid w:val="00845441"/>
    <w:rsid w:val="00845FA3"/>
    <w:rsid w:val="00846703"/>
    <w:rsid w:val="00846C31"/>
    <w:rsid w:val="00846FAB"/>
    <w:rsid w:val="00847026"/>
    <w:rsid w:val="008470AA"/>
    <w:rsid w:val="00847479"/>
    <w:rsid w:val="008475BB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84"/>
    <w:rsid w:val="008509BA"/>
    <w:rsid w:val="00850D01"/>
    <w:rsid w:val="00851330"/>
    <w:rsid w:val="00851AFB"/>
    <w:rsid w:val="00851B97"/>
    <w:rsid w:val="00851E85"/>
    <w:rsid w:val="0085210B"/>
    <w:rsid w:val="0085264C"/>
    <w:rsid w:val="00852861"/>
    <w:rsid w:val="008529DA"/>
    <w:rsid w:val="00852B8F"/>
    <w:rsid w:val="00852CF7"/>
    <w:rsid w:val="008531A0"/>
    <w:rsid w:val="00853D52"/>
    <w:rsid w:val="00854144"/>
    <w:rsid w:val="00854E9E"/>
    <w:rsid w:val="0085507A"/>
    <w:rsid w:val="00855E5A"/>
    <w:rsid w:val="00855FFC"/>
    <w:rsid w:val="0085643D"/>
    <w:rsid w:val="00856776"/>
    <w:rsid w:val="00856C76"/>
    <w:rsid w:val="00856F13"/>
    <w:rsid w:val="008573BC"/>
    <w:rsid w:val="0085748F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2C33"/>
    <w:rsid w:val="00863218"/>
    <w:rsid w:val="00863248"/>
    <w:rsid w:val="00863684"/>
    <w:rsid w:val="00863F17"/>
    <w:rsid w:val="00864269"/>
    <w:rsid w:val="0086463C"/>
    <w:rsid w:val="00864B17"/>
    <w:rsid w:val="0086529C"/>
    <w:rsid w:val="00865C90"/>
    <w:rsid w:val="00865CBC"/>
    <w:rsid w:val="00866689"/>
    <w:rsid w:val="008669FE"/>
    <w:rsid w:val="00866B35"/>
    <w:rsid w:val="00866D53"/>
    <w:rsid w:val="008676B0"/>
    <w:rsid w:val="008706DB"/>
    <w:rsid w:val="00870F75"/>
    <w:rsid w:val="0087138B"/>
    <w:rsid w:val="0087139A"/>
    <w:rsid w:val="008721BC"/>
    <w:rsid w:val="0087239D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6E95"/>
    <w:rsid w:val="00877598"/>
    <w:rsid w:val="008775B1"/>
    <w:rsid w:val="00877BED"/>
    <w:rsid w:val="00877CE8"/>
    <w:rsid w:val="00877EC6"/>
    <w:rsid w:val="00880050"/>
    <w:rsid w:val="008804C3"/>
    <w:rsid w:val="0088094C"/>
    <w:rsid w:val="00880C30"/>
    <w:rsid w:val="00880C40"/>
    <w:rsid w:val="00880D59"/>
    <w:rsid w:val="0088122B"/>
    <w:rsid w:val="008817CE"/>
    <w:rsid w:val="0088190A"/>
    <w:rsid w:val="008819C6"/>
    <w:rsid w:val="00881B63"/>
    <w:rsid w:val="00881D09"/>
    <w:rsid w:val="00882A01"/>
    <w:rsid w:val="00882ABE"/>
    <w:rsid w:val="008833CB"/>
    <w:rsid w:val="00884128"/>
    <w:rsid w:val="00884AE9"/>
    <w:rsid w:val="00884D5B"/>
    <w:rsid w:val="0088530E"/>
    <w:rsid w:val="00885FE5"/>
    <w:rsid w:val="00886819"/>
    <w:rsid w:val="00886A8F"/>
    <w:rsid w:val="00886C11"/>
    <w:rsid w:val="00886D54"/>
    <w:rsid w:val="00887355"/>
    <w:rsid w:val="008875B8"/>
    <w:rsid w:val="008876F0"/>
    <w:rsid w:val="0088788E"/>
    <w:rsid w:val="00891540"/>
    <w:rsid w:val="008919F3"/>
    <w:rsid w:val="00891C66"/>
    <w:rsid w:val="0089240E"/>
    <w:rsid w:val="00892599"/>
    <w:rsid w:val="00892D85"/>
    <w:rsid w:val="008937B9"/>
    <w:rsid w:val="0089426E"/>
    <w:rsid w:val="008948C4"/>
    <w:rsid w:val="008950CA"/>
    <w:rsid w:val="00895865"/>
    <w:rsid w:val="00895DE4"/>
    <w:rsid w:val="00895EF7"/>
    <w:rsid w:val="00896CBC"/>
    <w:rsid w:val="00896DE0"/>
    <w:rsid w:val="00896F08"/>
    <w:rsid w:val="00897026"/>
    <w:rsid w:val="0089718B"/>
    <w:rsid w:val="008977B2"/>
    <w:rsid w:val="00897B38"/>
    <w:rsid w:val="008A01AF"/>
    <w:rsid w:val="008A070D"/>
    <w:rsid w:val="008A0B42"/>
    <w:rsid w:val="008A0D82"/>
    <w:rsid w:val="008A1A50"/>
    <w:rsid w:val="008A1FA5"/>
    <w:rsid w:val="008A22FA"/>
    <w:rsid w:val="008A247E"/>
    <w:rsid w:val="008A2720"/>
    <w:rsid w:val="008A28EC"/>
    <w:rsid w:val="008A2C99"/>
    <w:rsid w:val="008A3027"/>
    <w:rsid w:val="008A309A"/>
    <w:rsid w:val="008A3395"/>
    <w:rsid w:val="008A3786"/>
    <w:rsid w:val="008A485F"/>
    <w:rsid w:val="008A4AAF"/>
    <w:rsid w:val="008A4CE0"/>
    <w:rsid w:val="008A5042"/>
    <w:rsid w:val="008A56B6"/>
    <w:rsid w:val="008A5842"/>
    <w:rsid w:val="008A5AC7"/>
    <w:rsid w:val="008A633E"/>
    <w:rsid w:val="008A6993"/>
    <w:rsid w:val="008A6A77"/>
    <w:rsid w:val="008A6B22"/>
    <w:rsid w:val="008A6B8D"/>
    <w:rsid w:val="008A72A9"/>
    <w:rsid w:val="008A75B5"/>
    <w:rsid w:val="008A766C"/>
    <w:rsid w:val="008A7853"/>
    <w:rsid w:val="008A7884"/>
    <w:rsid w:val="008A7C79"/>
    <w:rsid w:val="008A7D2D"/>
    <w:rsid w:val="008A7F46"/>
    <w:rsid w:val="008A7FF0"/>
    <w:rsid w:val="008B0212"/>
    <w:rsid w:val="008B093D"/>
    <w:rsid w:val="008B1200"/>
    <w:rsid w:val="008B143D"/>
    <w:rsid w:val="008B15B3"/>
    <w:rsid w:val="008B1643"/>
    <w:rsid w:val="008B1ABD"/>
    <w:rsid w:val="008B1ACF"/>
    <w:rsid w:val="008B1C31"/>
    <w:rsid w:val="008B26F3"/>
    <w:rsid w:val="008B28D1"/>
    <w:rsid w:val="008B2B53"/>
    <w:rsid w:val="008B3795"/>
    <w:rsid w:val="008B3AAF"/>
    <w:rsid w:val="008B3ADC"/>
    <w:rsid w:val="008B3C98"/>
    <w:rsid w:val="008B5F27"/>
    <w:rsid w:val="008B5F65"/>
    <w:rsid w:val="008B6916"/>
    <w:rsid w:val="008B6BA2"/>
    <w:rsid w:val="008B6FED"/>
    <w:rsid w:val="008B7003"/>
    <w:rsid w:val="008B75DB"/>
    <w:rsid w:val="008B7CD4"/>
    <w:rsid w:val="008B7D24"/>
    <w:rsid w:val="008C03DA"/>
    <w:rsid w:val="008C04E3"/>
    <w:rsid w:val="008C0DFD"/>
    <w:rsid w:val="008C1171"/>
    <w:rsid w:val="008C124F"/>
    <w:rsid w:val="008C1C44"/>
    <w:rsid w:val="008C1E46"/>
    <w:rsid w:val="008C20FC"/>
    <w:rsid w:val="008C24D8"/>
    <w:rsid w:val="008C2A39"/>
    <w:rsid w:val="008C33AC"/>
    <w:rsid w:val="008C3A43"/>
    <w:rsid w:val="008C40FF"/>
    <w:rsid w:val="008C45C6"/>
    <w:rsid w:val="008C47D8"/>
    <w:rsid w:val="008C5170"/>
    <w:rsid w:val="008C53FD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0ACE"/>
    <w:rsid w:val="008D14A4"/>
    <w:rsid w:val="008D161D"/>
    <w:rsid w:val="008D17A5"/>
    <w:rsid w:val="008D19D4"/>
    <w:rsid w:val="008D1E90"/>
    <w:rsid w:val="008D28FC"/>
    <w:rsid w:val="008D2FBE"/>
    <w:rsid w:val="008D31EA"/>
    <w:rsid w:val="008D32D1"/>
    <w:rsid w:val="008D39A1"/>
    <w:rsid w:val="008D3E58"/>
    <w:rsid w:val="008D4013"/>
    <w:rsid w:val="008D436F"/>
    <w:rsid w:val="008D4E4F"/>
    <w:rsid w:val="008D4F37"/>
    <w:rsid w:val="008D4F54"/>
    <w:rsid w:val="008D530D"/>
    <w:rsid w:val="008D587E"/>
    <w:rsid w:val="008D5C71"/>
    <w:rsid w:val="008D5CA9"/>
    <w:rsid w:val="008D6636"/>
    <w:rsid w:val="008D6BA3"/>
    <w:rsid w:val="008D6CBC"/>
    <w:rsid w:val="008D6D5D"/>
    <w:rsid w:val="008D6D5F"/>
    <w:rsid w:val="008D7710"/>
    <w:rsid w:val="008E03F2"/>
    <w:rsid w:val="008E0A25"/>
    <w:rsid w:val="008E1662"/>
    <w:rsid w:val="008E16A8"/>
    <w:rsid w:val="008E1B5F"/>
    <w:rsid w:val="008E1BCF"/>
    <w:rsid w:val="008E2AD5"/>
    <w:rsid w:val="008E362D"/>
    <w:rsid w:val="008E36CE"/>
    <w:rsid w:val="008E3B71"/>
    <w:rsid w:val="008E3C8F"/>
    <w:rsid w:val="008E3DF9"/>
    <w:rsid w:val="008E40B6"/>
    <w:rsid w:val="008E489C"/>
    <w:rsid w:val="008E51B0"/>
    <w:rsid w:val="008E530E"/>
    <w:rsid w:val="008E534A"/>
    <w:rsid w:val="008E57E5"/>
    <w:rsid w:val="008E5A0E"/>
    <w:rsid w:val="008E5ED4"/>
    <w:rsid w:val="008E627A"/>
    <w:rsid w:val="008E62FD"/>
    <w:rsid w:val="008E6C44"/>
    <w:rsid w:val="008E70DB"/>
    <w:rsid w:val="008E74C9"/>
    <w:rsid w:val="008E750A"/>
    <w:rsid w:val="008E7A2B"/>
    <w:rsid w:val="008F0201"/>
    <w:rsid w:val="008F0910"/>
    <w:rsid w:val="008F191C"/>
    <w:rsid w:val="008F1F89"/>
    <w:rsid w:val="008F2410"/>
    <w:rsid w:val="008F2553"/>
    <w:rsid w:val="008F26D6"/>
    <w:rsid w:val="008F2B67"/>
    <w:rsid w:val="008F2D0A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DE7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1BA6"/>
    <w:rsid w:val="009025D4"/>
    <w:rsid w:val="009027C9"/>
    <w:rsid w:val="00902C29"/>
    <w:rsid w:val="00902FB5"/>
    <w:rsid w:val="0090319E"/>
    <w:rsid w:val="0090343E"/>
    <w:rsid w:val="00903E01"/>
    <w:rsid w:val="00904194"/>
    <w:rsid w:val="00904268"/>
    <w:rsid w:val="00904D01"/>
    <w:rsid w:val="00904F16"/>
    <w:rsid w:val="00904F26"/>
    <w:rsid w:val="00904F47"/>
    <w:rsid w:val="0090505C"/>
    <w:rsid w:val="009059A3"/>
    <w:rsid w:val="009066EF"/>
    <w:rsid w:val="00906B84"/>
    <w:rsid w:val="009076A3"/>
    <w:rsid w:val="009078E3"/>
    <w:rsid w:val="009079AF"/>
    <w:rsid w:val="00907B53"/>
    <w:rsid w:val="00910130"/>
    <w:rsid w:val="009102C5"/>
    <w:rsid w:val="009109CE"/>
    <w:rsid w:val="00910D5D"/>
    <w:rsid w:val="00910F3A"/>
    <w:rsid w:val="00911092"/>
    <w:rsid w:val="009119DF"/>
    <w:rsid w:val="00911B0C"/>
    <w:rsid w:val="009122C3"/>
    <w:rsid w:val="00912A00"/>
    <w:rsid w:val="00912B56"/>
    <w:rsid w:val="00912FF1"/>
    <w:rsid w:val="0091300C"/>
    <w:rsid w:val="009132FB"/>
    <w:rsid w:val="009138E9"/>
    <w:rsid w:val="00913B07"/>
    <w:rsid w:val="00913C97"/>
    <w:rsid w:val="00914309"/>
    <w:rsid w:val="009144CD"/>
    <w:rsid w:val="00914D2B"/>
    <w:rsid w:val="0091527D"/>
    <w:rsid w:val="0091628C"/>
    <w:rsid w:val="009169E1"/>
    <w:rsid w:val="009172B5"/>
    <w:rsid w:val="00920118"/>
    <w:rsid w:val="00920220"/>
    <w:rsid w:val="0092028B"/>
    <w:rsid w:val="00920331"/>
    <w:rsid w:val="00920DDC"/>
    <w:rsid w:val="00920F16"/>
    <w:rsid w:val="009216A1"/>
    <w:rsid w:val="00921A81"/>
    <w:rsid w:val="00921E1C"/>
    <w:rsid w:val="00922CAF"/>
    <w:rsid w:val="00923781"/>
    <w:rsid w:val="0092397C"/>
    <w:rsid w:val="0092417C"/>
    <w:rsid w:val="009243C8"/>
    <w:rsid w:val="009247A9"/>
    <w:rsid w:val="009248C7"/>
    <w:rsid w:val="009249CD"/>
    <w:rsid w:val="00924A43"/>
    <w:rsid w:val="0092509B"/>
    <w:rsid w:val="009253A6"/>
    <w:rsid w:val="00925601"/>
    <w:rsid w:val="00926026"/>
    <w:rsid w:val="00926408"/>
    <w:rsid w:val="00926C45"/>
    <w:rsid w:val="00927606"/>
    <w:rsid w:val="00927E28"/>
    <w:rsid w:val="0093056B"/>
    <w:rsid w:val="00930A7F"/>
    <w:rsid w:val="00930E47"/>
    <w:rsid w:val="00931238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1B1"/>
    <w:rsid w:val="009351F5"/>
    <w:rsid w:val="009351F9"/>
    <w:rsid w:val="009353AC"/>
    <w:rsid w:val="00935A73"/>
    <w:rsid w:val="00935BE9"/>
    <w:rsid w:val="00935F8A"/>
    <w:rsid w:val="00935FFC"/>
    <w:rsid w:val="00936195"/>
    <w:rsid w:val="009361F9"/>
    <w:rsid w:val="009361FB"/>
    <w:rsid w:val="00936319"/>
    <w:rsid w:val="009364AD"/>
    <w:rsid w:val="00936B0E"/>
    <w:rsid w:val="00936D8A"/>
    <w:rsid w:val="00936FA1"/>
    <w:rsid w:val="00937062"/>
    <w:rsid w:val="00937120"/>
    <w:rsid w:val="00937766"/>
    <w:rsid w:val="00937896"/>
    <w:rsid w:val="00937F32"/>
    <w:rsid w:val="00940647"/>
    <w:rsid w:val="00941339"/>
    <w:rsid w:val="009418F5"/>
    <w:rsid w:val="00941E67"/>
    <w:rsid w:val="009423AB"/>
    <w:rsid w:val="00942CD7"/>
    <w:rsid w:val="00942F65"/>
    <w:rsid w:val="00943525"/>
    <w:rsid w:val="00943F70"/>
    <w:rsid w:val="0094410E"/>
    <w:rsid w:val="00944753"/>
    <w:rsid w:val="00944B77"/>
    <w:rsid w:val="00944B97"/>
    <w:rsid w:val="00944D6A"/>
    <w:rsid w:val="009450B4"/>
    <w:rsid w:val="00945987"/>
    <w:rsid w:val="00945D78"/>
    <w:rsid w:val="00946073"/>
    <w:rsid w:val="00946391"/>
    <w:rsid w:val="00946423"/>
    <w:rsid w:val="00946D40"/>
    <w:rsid w:val="00946DD6"/>
    <w:rsid w:val="00946F22"/>
    <w:rsid w:val="00947D40"/>
    <w:rsid w:val="00947E2A"/>
    <w:rsid w:val="00950577"/>
    <w:rsid w:val="0095076B"/>
    <w:rsid w:val="00950B7E"/>
    <w:rsid w:val="009518ED"/>
    <w:rsid w:val="0095193F"/>
    <w:rsid w:val="00952021"/>
    <w:rsid w:val="009527E0"/>
    <w:rsid w:val="0095280A"/>
    <w:rsid w:val="00953B43"/>
    <w:rsid w:val="00953C16"/>
    <w:rsid w:val="00953CAE"/>
    <w:rsid w:val="00953CB5"/>
    <w:rsid w:val="00953D78"/>
    <w:rsid w:val="00953F70"/>
    <w:rsid w:val="009543EB"/>
    <w:rsid w:val="009546C1"/>
    <w:rsid w:val="009547DA"/>
    <w:rsid w:val="00954C99"/>
    <w:rsid w:val="009557AC"/>
    <w:rsid w:val="00955BCC"/>
    <w:rsid w:val="00955DBB"/>
    <w:rsid w:val="00955F58"/>
    <w:rsid w:val="00955F74"/>
    <w:rsid w:val="00956009"/>
    <w:rsid w:val="009565DE"/>
    <w:rsid w:val="00956AA4"/>
    <w:rsid w:val="009571CC"/>
    <w:rsid w:val="009576D7"/>
    <w:rsid w:val="00957974"/>
    <w:rsid w:val="00957CFC"/>
    <w:rsid w:val="00957E06"/>
    <w:rsid w:val="00957F12"/>
    <w:rsid w:val="00957F7A"/>
    <w:rsid w:val="009601EC"/>
    <w:rsid w:val="009605E1"/>
    <w:rsid w:val="00960679"/>
    <w:rsid w:val="00960840"/>
    <w:rsid w:val="009608B3"/>
    <w:rsid w:val="009609DC"/>
    <w:rsid w:val="0096157D"/>
    <w:rsid w:val="00961588"/>
    <w:rsid w:val="00961BC8"/>
    <w:rsid w:val="00961CF0"/>
    <w:rsid w:val="00961D9C"/>
    <w:rsid w:val="00961F9F"/>
    <w:rsid w:val="009620B2"/>
    <w:rsid w:val="009621F9"/>
    <w:rsid w:val="00962843"/>
    <w:rsid w:val="00962B49"/>
    <w:rsid w:val="00962BCC"/>
    <w:rsid w:val="00962E19"/>
    <w:rsid w:val="00963726"/>
    <w:rsid w:val="0096380B"/>
    <w:rsid w:val="0096404E"/>
    <w:rsid w:val="00964098"/>
    <w:rsid w:val="00964562"/>
    <w:rsid w:val="00964962"/>
    <w:rsid w:val="00964F76"/>
    <w:rsid w:val="00965444"/>
    <w:rsid w:val="00965CF6"/>
    <w:rsid w:val="00965F76"/>
    <w:rsid w:val="0096618F"/>
    <w:rsid w:val="0096727F"/>
    <w:rsid w:val="0096786A"/>
    <w:rsid w:val="00967890"/>
    <w:rsid w:val="00967C7A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1C"/>
    <w:rsid w:val="00973AB8"/>
    <w:rsid w:val="00973FA0"/>
    <w:rsid w:val="00973FAC"/>
    <w:rsid w:val="00975AF9"/>
    <w:rsid w:val="00976342"/>
    <w:rsid w:val="00976673"/>
    <w:rsid w:val="00976813"/>
    <w:rsid w:val="00977185"/>
    <w:rsid w:val="0097725D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091"/>
    <w:rsid w:val="009851A5"/>
    <w:rsid w:val="009851CE"/>
    <w:rsid w:val="00985277"/>
    <w:rsid w:val="009857B8"/>
    <w:rsid w:val="00985EFC"/>
    <w:rsid w:val="009867CF"/>
    <w:rsid w:val="00986F48"/>
    <w:rsid w:val="009874DB"/>
    <w:rsid w:val="00987744"/>
    <w:rsid w:val="00987A43"/>
    <w:rsid w:val="009901DD"/>
    <w:rsid w:val="0099044B"/>
    <w:rsid w:val="009915CE"/>
    <w:rsid w:val="00991972"/>
    <w:rsid w:val="00991F38"/>
    <w:rsid w:val="009920C9"/>
    <w:rsid w:val="0099288D"/>
    <w:rsid w:val="0099323E"/>
    <w:rsid w:val="009933F9"/>
    <w:rsid w:val="009938E7"/>
    <w:rsid w:val="009939A3"/>
    <w:rsid w:val="009942B0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2BFD"/>
    <w:rsid w:val="009A341E"/>
    <w:rsid w:val="009A3BFB"/>
    <w:rsid w:val="009A48CA"/>
    <w:rsid w:val="009A5019"/>
    <w:rsid w:val="009A63BE"/>
    <w:rsid w:val="009A64E0"/>
    <w:rsid w:val="009A6B11"/>
    <w:rsid w:val="009A6F51"/>
    <w:rsid w:val="009A730C"/>
    <w:rsid w:val="009A766E"/>
    <w:rsid w:val="009B034C"/>
    <w:rsid w:val="009B05E7"/>
    <w:rsid w:val="009B06FB"/>
    <w:rsid w:val="009B0AB9"/>
    <w:rsid w:val="009B0AEC"/>
    <w:rsid w:val="009B0F13"/>
    <w:rsid w:val="009B12C5"/>
    <w:rsid w:val="009B19EC"/>
    <w:rsid w:val="009B1FB8"/>
    <w:rsid w:val="009B2354"/>
    <w:rsid w:val="009B24F8"/>
    <w:rsid w:val="009B258F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5C61"/>
    <w:rsid w:val="009B6529"/>
    <w:rsid w:val="009B65AD"/>
    <w:rsid w:val="009B6827"/>
    <w:rsid w:val="009B6F00"/>
    <w:rsid w:val="009B6FD3"/>
    <w:rsid w:val="009B7110"/>
    <w:rsid w:val="009B725B"/>
    <w:rsid w:val="009B75F0"/>
    <w:rsid w:val="009B7E86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31C3"/>
    <w:rsid w:val="009C3620"/>
    <w:rsid w:val="009C3ACC"/>
    <w:rsid w:val="009C3BB7"/>
    <w:rsid w:val="009C3E9F"/>
    <w:rsid w:val="009C412E"/>
    <w:rsid w:val="009C4208"/>
    <w:rsid w:val="009C426B"/>
    <w:rsid w:val="009C4A44"/>
    <w:rsid w:val="009C4BE4"/>
    <w:rsid w:val="009C4E59"/>
    <w:rsid w:val="009C5296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11D"/>
    <w:rsid w:val="009D0232"/>
    <w:rsid w:val="009D0388"/>
    <w:rsid w:val="009D0737"/>
    <w:rsid w:val="009D10A1"/>
    <w:rsid w:val="009D12F8"/>
    <w:rsid w:val="009D1CCF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4DB1"/>
    <w:rsid w:val="009D50A5"/>
    <w:rsid w:val="009D5B7B"/>
    <w:rsid w:val="009D5C92"/>
    <w:rsid w:val="009D5F34"/>
    <w:rsid w:val="009D6821"/>
    <w:rsid w:val="009D696B"/>
    <w:rsid w:val="009D7022"/>
    <w:rsid w:val="009D7082"/>
    <w:rsid w:val="009D742D"/>
    <w:rsid w:val="009D7457"/>
    <w:rsid w:val="009E0120"/>
    <w:rsid w:val="009E033C"/>
    <w:rsid w:val="009E0520"/>
    <w:rsid w:val="009E0793"/>
    <w:rsid w:val="009E088B"/>
    <w:rsid w:val="009E0E9E"/>
    <w:rsid w:val="009E179E"/>
    <w:rsid w:val="009E186D"/>
    <w:rsid w:val="009E1E1C"/>
    <w:rsid w:val="009E2137"/>
    <w:rsid w:val="009E21FF"/>
    <w:rsid w:val="009E2674"/>
    <w:rsid w:val="009E26C7"/>
    <w:rsid w:val="009E2E2D"/>
    <w:rsid w:val="009E37E3"/>
    <w:rsid w:val="009E3CAD"/>
    <w:rsid w:val="009E4276"/>
    <w:rsid w:val="009E5632"/>
    <w:rsid w:val="009E584B"/>
    <w:rsid w:val="009E5AE4"/>
    <w:rsid w:val="009E5DF7"/>
    <w:rsid w:val="009E6387"/>
    <w:rsid w:val="009E6B88"/>
    <w:rsid w:val="009E6D29"/>
    <w:rsid w:val="009E6ED8"/>
    <w:rsid w:val="009E6F11"/>
    <w:rsid w:val="009E722C"/>
    <w:rsid w:val="009E7499"/>
    <w:rsid w:val="009E74B9"/>
    <w:rsid w:val="009E74E9"/>
    <w:rsid w:val="009E7B9F"/>
    <w:rsid w:val="009E7E47"/>
    <w:rsid w:val="009F007B"/>
    <w:rsid w:val="009F065B"/>
    <w:rsid w:val="009F08B5"/>
    <w:rsid w:val="009F121D"/>
    <w:rsid w:val="009F13DF"/>
    <w:rsid w:val="009F1A0E"/>
    <w:rsid w:val="009F1AB4"/>
    <w:rsid w:val="009F2180"/>
    <w:rsid w:val="009F26A0"/>
    <w:rsid w:val="009F2754"/>
    <w:rsid w:val="009F2C36"/>
    <w:rsid w:val="009F2F04"/>
    <w:rsid w:val="009F2FAE"/>
    <w:rsid w:val="009F318D"/>
    <w:rsid w:val="009F3314"/>
    <w:rsid w:val="009F4724"/>
    <w:rsid w:val="009F49A2"/>
    <w:rsid w:val="009F49AB"/>
    <w:rsid w:val="009F4DFA"/>
    <w:rsid w:val="009F51D5"/>
    <w:rsid w:val="009F55E4"/>
    <w:rsid w:val="009F5B1C"/>
    <w:rsid w:val="009F5CB3"/>
    <w:rsid w:val="009F5EF1"/>
    <w:rsid w:val="009F6569"/>
    <w:rsid w:val="009F6E60"/>
    <w:rsid w:val="009F6E65"/>
    <w:rsid w:val="009F739B"/>
    <w:rsid w:val="009F7C16"/>
    <w:rsid w:val="00A00260"/>
    <w:rsid w:val="00A00477"/>
    <w:rsid w:val="00A0194A"/>
    <w:rsid w:val="00A01C73"/>
    <w:rsid w:val="00A01F61"/>
    <w:rsid w:val="00A02001"/>
    <w:rsid w:val="00A02177"/>
    <w:rsid w:val="00A022BB"/>
    <w:rsid w:val="00A0257C"/>
    <w:rsid w:val="00A027A5"/>
    <w:rsid w:val="00A03906"/>
    <w:rsid w:val="00A04D3B"/>
    <w:rsid w:val="00A05177"/>
    <w:rsid w:val="00A05257"/>
    <w:rsid w:val="00A052D8"/>
    <w:rsid w:val="00A055D7"/>
    <w:rsid w:val="00A06191"/>
    <w:rsid w:val="00A069C6"/>
    <w:rsid w:val="00A06E86"/>
    <w:rsid w:val="00A07525"/>
    <w:rsid w:val="00A076C8"/>
    <w:rsid w:val="00A07889"/>
    <w:rsid w:val="00A07D98"/>
    <w:rsid w:val="00A07F94"/>
    <w:rsid w:val="00A07FE2"/>
    <w:rsid w:val="00A1009C"/>
    <w:rsid w:val="00A1011D"/>
    <w:rsid w:val="00A10470"/>
    <w:rsid w:val="00A105B5"/>
    <w:rsid w:val="00A1079D"/>
    <w:rsid w:val="00A1295A"/>
    <w:rsid w:val="00A12A3E"/>
    <w:rsid w:val="00A13580"/>
    <w:rsid w:val="00A13C5E"/>
    <w:rsid w:val="00A13EB5"/>
    <w:rsid w:val="00A13F31"/>
    <w:rsid w:val="00A14065"/>
    <w:rsid w:val="00A144BC"/>
    <w:rsid w:val="00A145B4"/>
    <w:rsid w:val="00A148A8"/>
    <w:rsid w:val="00A14FB4"/>
    <w:rsid w:val="00A15C2F"/>
    <w:rsid w:val="00A1650A"/>
    <w:rsid w:val="00A16CAF"/>
    <w:rsid w:val="00A173CE"/>
    <w:rsid w:val="00A17566"/>
    <w:rsid w:val="00A175C6"/>
    <w:rsid w:val="00A177A2"/>
    <w:rsid w:val="00A17810"/>
    <w:rsid w:val="00A1796B"/>
    <w:rsid w:val="00A17B2E"/>
    <w:rsid w:val="00A21089"/>
    <w:rsid w:val="00A211CE"/>
    <w:rsid w:val="00A21557"/>
    <w:rsid w:val="00A21B10"/>
    <w:rsid w:val="00A22A82"/>
    <w:rsid w:val="00A22E39"/>
    <w:rsid w:val="00A230EE"/>
    <w:rsid w:val="00A231AE"/>
    <w:rsid w:val="00A2406C"/>
    <w:rsid w:val="00A24547"/>
    <w:rsid w:val="00A245CC"/>
    <w:rsid w:val="00A249D5"/>
    <w:rsid w:val="00A2613F"/>
    <w:rsid w:val="00A264CC"/>
    <w:rsid w:val="00A265B4"/>
    <w:rsid w:val="00A26DCB"/>
    <w:rsid w:val="00A27027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CC4"/>
    <w:rsid w:val="00A32F44"/>
    <w:rsid w:val="00A333BD"/>
    <w:rsid w:val="00A341AC"/>
    <w:rsid w:val="00A3445E"/>
    <w:rsid w:val="00A34D72"/>
    <w:rsid w:val="00A34F3C"/>
    <w:rsid w:val="00A35231"/>
    <w:rsid w:val="00A35408"/>
    <w:rsid w:val="00A355AD"/>
    <w:rsid w:val="00A35BE2"/>
    <w:rsid w:val="00A35FE1"/>
    <w:rsid w:val="00A35FE2"/>
    <w:rsid w:val="00A3619C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41C"/>
    <w:rsid w:val="00A40460"/>
    <w:rsid w:val="00A40A1B"/>
    <w:rsid w:val="00A40D91"/>
    <w:rsid w:val="00A411FB"/>
    <w:rsid w:val="00A417B0"/>
    <w:rsid w:val="00A419B3"/>
    <w:rsid w:val="00A41CE7"/>
    <w:rsid w:val="00A42257"/>
    <w:rsid w:val="00A42446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5F0"/>
    <w:rsid w:val="00A456C9"/>
    <w:rsid w:val="00A45CA3"/>
    <w:rsid w:val="00A4600F"/>
    <w:rsid w:val="00A46026"/>
    <w:rsid w:val="00A46C80"/>
    <w:rsid w:val="00A4716E"/>
    <w:rsid w:val="00A47735"/>
    <w:rsid w:val="00A47D46"/>
    <w:rsid w:val="00A47DD3"/>
    <w:rsid w:val="00A5026B"/>
    <w:rsid w:val="00A50719"/>
    <w:rsid w:val="00A50A5D"/>
    <w:rsid w:val="00A50C25"/>
    <w:rsid w:val="00A510BA"/>
    <w:rsid w:val="00A5157F"/>
    <w:rsid w:val="00A518DC"/>
    <w:rsid w:val="00A520BF"/>
    <w:rsid w:val="00A52175"/>
    <w:rsid w:val="00A5286F"/>
    <w:rsid w:val="00A52EE9"/>
    <w:rsid w:val="00A52F24"/>
    <w:rsid w:val="00A53238"/>
    <w:rsid w:val="00A53254"/>
    <w:rsid w:val="00A53DBA"/>
    <w:rsid w:val="00A54A04"/>
    <w:rsid w:val="00A54A90"/>
    <w:rsid w:val="00A54C30"/>
    <w:rsid w:val="00A54F75"/>
    <w:rsid w:val="00A55721"/>
    <w:rsid w:val="00A56312"/>
    <w:rsid w:val="00A5690C"/>
    <w:rsid w:val="00A56CA1"/>
    <w:rsid w:val="00A56F88"/>
    <w:rsid w:val="00A572A4"/>
    <w:rsid w:val="00A578DD"/>
    <w:rsid w:val="00A579CE"/>
    <w:rsid w:val="00A57A5F"/>
    <w:rsid w:val="00A57BC5"/>
    <w:rsid w:val="00A608E7"/>
    <w:rsid w:val="00A60A9E"/>
    <w:rsid w:val="00A60C2C"/>
    <w:rsid w:val="00A61061"/>
    <w:rsid w:val="00A62115"/>
    <w:rsid w:val="00A621CF"/>
    <w:rsid w:val="00A62269"/>
    <w:rsid w:val="00A62298"/>
    <w:rsid w:val="00A624B8"/>
    <w:rsid w:val="00A629F1"/>
    <w:rsid w:val="00A629FF"/>
    <w:rsid w:val="00A62D43"/>
    <w:rsid w:val="00A62EDB"/>
    <w:rsid w:val="00A63011"/>
    <w:rsid w:val="00A632EE"/>
    <w:rsid w:val="00A63790"/>
    <w:rsid w:val="00A64333"/>
    <w:rsid w:val="00A64637"/>
    <w:rsid w:val="00A64A57"/>
    <w:rsid w:val="00A64B0A"/>
    <w:rsid w:val="00A64C47"/>
    <w:rsid w:val="00A65018"/>
    <w:rsid w:val="00A65C30"/>
    <w:rsid w:val="00A65D24"/>
    <w:rsid w:val="00A65F0D"/>
    <w:rsid w:val="00A65F5D"/>
    <w:rsid w:val="00A66063"/>
    <w:rsid w:val="00A6675C"/>
    <w:rsid w:val="00A6676B"/>
    <w:rsid w:val="00A66BA9"/>
    <w:rsid w:val="00A66EB0"/>
    <w:rsid w:val="00A66FB4"/>
    <w:rsid w:val="00A67249"/>
    <w:rsid w:val="00A703C8"/>
    <w:rsid w:val="00A70FD7"/>
    <w:rsid w:val="00A716D9"/>
    <w:rsid w:val="00A7192E"/>
    <w:rsid w:val="00A71A41"/>
    <w:rsid w:val="00A71B0A"/>
    <w:rsid w:val="00A7255D"/>
    <w:rsid w:val="00A72E3A"/>
    <w:rsid w:val="00A73040"/>
    <w:rsid w:val="00A7356E"/>
    <w:rsid w:val="00A739A8"/>
    <w:rsid w:val="00A73C5C"/>
    <w:rsid w:val="00A73EF7"/>
    <w:rsid w:val="00A74153"/>
    <w:rsid w:val="00A74BEB"/>
    <w:rsid w:val="00A74E68"/>
    <w:rsid w:val="00A752C2"/>
    <w:rsid w:val="00A767C1"/>
    <w:rsid w:val="00A7725A"/>
    <w:rsid w:val="00A77304"/>
    <w:rsid w:val="00A77A3A"/>
    <w:rsid w:val="00A803B7"/>
    <w:rsid w:val="00A80889"/>
    <w:rsid w:val="00A808B5"/>
    <w:rsid w:val="00A80932"/>
    <w:rsid w:val="00A810EB"/>
    <w:rsid w:val="00A815E0"/>
    <w:rsid w:val="00A817B0"/>
    <w:rsid w:val="00A81816"/>
    <w:rsid w:val="00A81AB5"/>
    <w:rsid w:val="00A822AB"/>
    <w:rsid w:val="00A82671"/>
    <w:rsid w:val="00A826E1"/>
    <w:rsid w:val="00A829B9"/>
    <w:rsid w:val="00A82B79"/>
    <w:rsid w:val="00A8390B"/>
    <w:rsid w:val="00A83DA1"/>
    <w:rsid w:val="00A83EB8"/>
    <w:rsid w:val="00A84513"/>
    <w:rsid w:val="00A84658"/>
    <w:rsid w:val="00A84927"/>
    <w:rsid w:val="00A84C7F"/>
    <w:rsid w:val="00A84EE6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807"/>
    <w:rsid w:val="00A92813"/>
    <w:rsid w:val="00A92B8B"/>
    <w:rsid w:val="00A92BF1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54B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0DF0"/>
    <w:rsid w:val="00AA146E"/>
    <w:rsid w:val="00AA1532"/>
    <w:rsid w:val="00AA2514"/>
    <w:rsid w:val="00AA25E1"/>
    <w:rsid w:val="00AA28F1"/>
    <w:rsid w:val="00AA2AD2"/>
    <w:rsid w:val="00AA321E"/>
    <w:rsid w:val="00AA34CA"/>
    <w:rsid w:val="00AA3DF8"/>
    <w:rsid w:val="00AA43FD"/>
    <w:rsid w:val="00AA4AC1"/>
    <w:rsid w:val="00AA4D89"/>
    <w:rsid w:val="00AA5227"/>
    <w:rsid w:val="00AA52F3"/>
    <w:rsid w:val="00AA5C96"/>
    <w:rsid w:val="00AA5F20"/>
    <w:rsid w:val="00AA5F3B"/>
    <w:rsid w:val="00AA6394"/>
    <w:rsid w:val="00AA642B"/>
    <w:rsid w:val="00AA663E"/>
    <w:rsid w:val="00AA667A"/>
    <w:rsid w:val="00AA673D"/>
    <w:rsid w:val="00AA68D4"/>
    <w:rsid w:val="00AA6AED"/>
    <w:rsid w:val="00AA6C3F"/>
    <w:rsid w:val="00AA70B1"/>
    <w:rsid w:val="00AA7236"/>
    <w:rsid w:val="00AA77BB"/>
    <w:rsid w:val="00AA7A7A"/>
    <w:rsid w:val="00AA7BCE"/>
    <w:rsid w:val="00AA7D2E"/>
    <w:rsid w:val="00AA7D35"/>
    <w:rsid w:val="00AA7F0C"/>
    <w:rsid w:val="00AB005A"/>
    <w:rsid w:val="00AB0235"/>
    <w:rsid w:val="00AB064C"/>
    <w:rsid w:val="00AB0D40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4662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476"/>
    <w:rsid w:val="00AB7896"/>
    <w:rsid w:val="00AB790F"/>
    <w:rsid w:val="00AB79E4"/>
    <w:rsid w:val="00AC0648"/>
    <w:rsid w:val="00AC0659"/>
    <w:rsid w:val="00AC0C23"/>
    <w:rsid w:val="00AC124C"/>
    <w:rsid w:val="00AC1848"/>
    <w:rsid w:val="00AC1BE1"/>
    <w:rsid w:val="00AC2337"/>
    <w:rsid w:val="00AC2588"/>
    <w:rsid w:val="00AC2908"/>
    <w:rsid w:val="00AC30C6"/>
    <w:rsid w:val="00AC3492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CED"/>
    <w:rsid w:val="00AC5DDA"/>
    <w:rsid w:val="00AC5F75"/>
    <w:rsid w:val="00AC61DA"/>
    <w:rsid w:val="00AC6291"/>
    <w:rsid w:val="00AC62A1"/>
    <w:rsid w:val="00AC68B3"/>
    <w:rsid w:val="00AC7CB0"/>
    <w:rsid w:val="00AD0065"/>
    <w:rsid w:val="00AD0521"/>
    <w:rsid w:val="00AD0D61"/>
    <w:rsid w:val="00AD1695"/>
    <w:rsid w:val="00AD169C"/>
    <w:rsid w:val="00AD174F"/>
    <w:rsid w:val="00AD1A52"/>
    <w:rsid w:val="00AD1E98"/>
    <w:rsid w:val="00AD2074"/>
    <w:rsid w:val="00AD2603"/>
    <w:rsid w:val="00AD2629"/>
    <w:rsid w:val="00AD2B17"/>
    <w:rsid w:val="00AD2E94"/>
    <w:rsid w:val="00AD2FFC"/>
    <w:rsid w:val="00AD30B9"/>
    <w:rsid w:val="00AD3384"/>
    <w:rsid w:val="00AD3BC8"/>
    <w:rsid w:val="00AD3EED"/>
    <w:rsid w:val="00AD3FE1"/>
    <w:rsid w:val="00AD408D"/>
    <w:rsid w:val="00AD40B6"/>
    <w:rsid w:val="00AD435B"/>
    <w:rsid w:val="00AD43F9"/>
    <w:rsid w:val="00AD4E1C"/>
    <w:rsid w:val="00AD4F04"/>
    <w:rsid w:val="00AD51C8"/>
    <w:rsid w:val="00AD55B1"/>
    <w:rsid w:val="00AD5BD7"/>
    <w:rsid w:val="00AD5EEB"/>
    <w:rsid w:val="00AD6662"/>
    <w:rsid w:val="00AD7445"/>
    <w:rsid w:val="00AD7A40"/>
    <w:rsid w:val="00AD7A85"/>
    <w:rsid w:val="00AD7B65"/>
    <w:rsid w:val="00AD7EC7"/>
    <w:rsid w:val="00AE053F"/>
    <w:rsid w:val="00AE0633"/>
    <w:rsid w:val="00AE0897"/>
    <w:rsid w:val="00AE1EED"/>
    <w:rsid w:val="00AE1FB2"/>
    <w:rsid w:val="00AE22AE"/>
    <w:rsid w:val="00AE2AC3"/>
    <w:rsid w:val="00AE2D6F"/>
    <w:rsid w:val="00AE3099"/>
    <w:rsid w:val="00AE356C"/>
    <w:rsid w:val="00AE3A83"/>
    <w:rsid w:val="00AE3C26"/>
    <w:rsid w:val="00AE44C2"/>
    <w:rsid w:val="00AE44DB"/>
    <w:rsid w:val="00AE49AA"/>
    <w:rsid w:val="00AE49BB"/>
    <w:rsid w:val="00AE4AD3"/>
    <w:rsid w:val="00AE4C89"/>
    <w:rsid w:val="00AE4CCD"/>
    <w:rsid w:val="00AE4F97"/>
    <w:rsid w:val="00AE517E"/>
    <w:rsid w:val="00AE58E4"/>
    <w:rsid w:val="00AE5E73"/>
    <w:rsid w:val="00AE63C9"/>
    <w:rsid w:val="00AE67FC"/>
    <w:rsid w:val="00AE6AEB"/>
    <w:rsid w:val="00AE711A"/>
    <w:rsid w:val="00AE78E9"/>
    <w:rsid w:val="00AF0315"/>
    <w:rsid w:val="00AF0410"/>
    <w:rsid w:val="00AF050B"/>
    <w:rsid w:val="00AF0877"/>
    <w:rsid w:val="00AF089A"/>
    <w:rsid w:val="00AF0CF0"/>
    <w:rsid w:val="00AF1056"/>
    <w:rsid w:val="00AF12D8"/>
    <w:rsid w:val="00AF1368"/>
    <w:rsid w:val="00AF1419"/>
    <w:rsid w:val="00AF14C1"/>
    <w:rsid w:val="00AF1D76"/>
    <w:rsid w:val="00AF2497"/>
    <w:rsid w:val="00AF2C89"/>
    <w:rsid w:val="00AF3211"/>
    <w:rsid w:val="00AF3871"/>
    <w:rsid w:val="00AF3C8E"/>
    <w:rsid w:val="00AF4460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754"/>
    <w:rsid w:val="00B00874"/>
    <w:rsid w:val="00B00C88"/>
    <w:rsid w:val="00B00E58"/>
    <w:rsid w:val="00B00FF4"/>
    <w:rsid w:val="00B01156"/>
    <w:rsid w:val="00B011F1"/>
    <w:rsid w:val="00B01412"/>
    <w:rsid w:val="00B01643"/>
    <w:rsid w:val="00B0199A"/>
    <w:rsid w:val="00B01E77"/>
    <w:rsid w:val="00B021CA"/>
    <w:rsid w:val="00B023A1"/>
    <w:rsid w:val="00B02E50"/>
    <w:rsid w:val="00B02EF5"/>
    <w:rsid w:val="00B034F9"/>
    <w:rsid w:val="00B0370F"/>
    <w:rsid w:val="00B037CE"/>
    <w:rsid w:val="00B03978"/>
    <w:rsid w:val="00B03A33"/>
    <w:rsid w:val="00B03A7E"/>
    <w:rsid w:val="00B03DDD"/>
    <w:rsid w:val="00B040C9"/>
    <w:rsid w:val="00B040F9"/>
    <w:rsid w:val="00B0414E"/>
    <w:rsid w:val="00B04179"/>
    <w:rsid w:val="00B04321"/>
    <w:rsid w:val="00B04B14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2D2"/>
    <w:rsid w:val="00B13B08"/>
    <w:rsid w:val="00B1407E"/>
    <w:rsid w:val="00B1428D"/>
    <w:rsid w:val="00B142C4"/>
    <w:rsid w:val="00B14365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0852"/>
    <w:rsid w:val="00B20D0B"/>
    <w:rsid w:val="00B2117A"/>
    <w:rsid w:val="00B215FD"/>
    <w:rsid w:val="00B217C7"/>
    <w:rsid w:val="00B21CFF"/>
    <w:rsid w:val="00B21E1D"/>
    <w:rsid w:val="00B21F88"/>
    <w:rsid w:val="00B21F94"/>
    <w:rsid w:val="00B22658"/>
    <w:rsid w:val="00B22D9C"/>
    <w:rsid w:val="00B22EB3"/>
    <w:rsid w:val="00B23AA8"/>
    <w:rsid w:val="00B23FF9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BCD"/>
    <w:rsid w:val="00B27E02"/>
    <w:rsid w:val="00B27FCB"/>
    <w:rsid w:val="00B30075"/>
    <w:rsid w:val="00B302C7"/>
    <w:rsid w:val="00B30661"/>
    <w:rsid w:val="00B3066D"/>
    <w:rsid w:val="00B3071A"/>
    <w:rsid w:val="00B30C55"/>
    <w:rsid w:val="00B313A2"/>
    <w:rsid w:val="00B31706"/>
    <w:rsid w:val="00B31A71"/>
    <w:rsid w:val="00B31ACD"/>
    <w:rsid w:val="00B326CD"/>
    <w:rsid w:val="00B32849"/>
    <w:rsid w:val="00B32996"/>
    <w:rsid w:val="00B3300B"/>
    <w:rsid w:val="00B33758"/>
    <w:rsid w:val="00B33EAC"/>
    <w:rsid w:val="00B341D1"/>
    <w:rsid w:val="00B34FE3"/>
    <w:rsid w:val="00B351BF"/>
    <w:rsid w:val="00B35772"/>
    <w:rsid w:val="00B357A3"/>
    <w:rsid w:val="00B3619C"/>
    <w:rsid w:val="00B36B10"/>
    <w:rsid w:val="00B36F74"/>
    <w:rsid w:val="00B37214"/>
    <w:rsid w:val="00B3726F"/>
    <w:rsid w:val="00B373FC"/>
    <w:rsid w:val="00B376B1"/>
    <w:rsid w:val="00B37A5C"/>
    <w:rsid w:val="00B37EDF"/>
    <w:rsid w:val="00B400F3"/>
    <w:rsid w:val="00B402DC"/>
    <w:rsid w:val="00B4068F"/>
    <w:rsid w:val="00B409B0"/>
    <w:rsid w:val="00B40A31"/>
    <w:rsid w:val="00B410CA"/>
    <w:rsid w:val="00B412B1"/>
    <w:rsid w:val="00B412EC"/>
    <w:rsid w:val="00B41829"/>
    <w:rsid w:val="00B41B60"/>
    <w:rsid w:val="00B42225"/>
    <w:rsid w:val="00B423F2"/>
    <w:rsid w:val="00B42D1F"/>
    <w:rsid w:val="00B42FE1"/>
    <w:rsid w:val="00B431B0"/>
    <w:rsid w:val="00B433E2"/>
    <w:rsid w:val="00B43745"/>
    <w:rsid w:val="00B43CE1"/>
    <w:rsid w:val="00B440C9"/>
    <w:rsid w:val="00B440D7"/>
    <w:rsid w:val="00B443C9"/>
    <w:rsid w:val="00B4477F"/>
    <w:rsid w:val="00B44817"/>
    <w:rsid w:val="00B45224"/>
    <w:rsid w:val="00B452F1"/>
    <w:rsid w:val="00B453C6"/>
    <w:rsid w:val="00B46770"/>
    <w:rsid w:val="00B46823"/>
    <w:rsid w:val="00B469FB"/>
    <w:rsid w:val="00B46FBC"/>
    <w:rsid w:val="00B46FF7"/>
    <w:rsid w:val="00B4738C"/>
    <w:rsid w:val="00B47B1B"/>
    <w:rsid w:val="00B47BAE"/>
    <w:rsid w:val="00B503A9"/>
    <w:rsid w:val="00B504EB"/>
    <w:rsid w:val="00B5086C"/>
    <w:rsid w:val="00B50F35"/>
    <w:rsid w:val="00B50FAB"/>
    <w:rsid w:val="00B51351"/>
    <w:rsid w:val="00B51A69"/>
    <w:rsid w:val="00B51CD2"/>
    <w:rsid w:val="00B51EC4"/>
    <w:rsid w:val="00B5276E"/>
    <w:rsid w:val="00B52968"/>
    <w:rsid w:val="00B532DB"/>
    <w:rsid w:val="00B5354B"/>
    <w:rsid w:val="00B5369D"/>
    <w:rsid w:val="00B538C1"/>
    <w:rsid w:val="00B53A19"/>
    <w:rsid w:val="00B53ED3"/>
    <w:rsid w:val="00B54024"/>
    <w:rsid w:val="00B540DD"/>
    <w:rsid w:val="00B540EB"/>
    <w:rsid w:val="00B5422A"/>
    <w:rsid w:val="00B54F11"/>
    <w:rsid w:val="00B551E0"/>
    <w:rsid w:val="00B556BD"/>
    <w:rsid w:val="00B557D3"/>
    <w:rsid w:val="00B558EF"/>
    <w:rsid w:val="00B56263"/>
    <w:rsid w:val="00B56BF2"/>
    <w:rsid w:val="00B56F9F"/>
    <w:rsid w:val="00B5734B"/>
    <w:rsid w:val="00B6057B"/>
    <w:rsid w:val="00B60657"/>
    <w:rsid w:val="00B611FE"/>
    <w:rsid w:val="00B61C0A"/>
    <w:rsid w:val="00B61CCF"/>
    <w:rsid w:val="00B623EE"/>
    <w:rsid w:val="00B628BC"/>
    <w:rsid w:val="00B6296C"/>
    <w:rsid w:val="00B629C0"/>
    <w:rsid w:val="00B62EDE"/>
    <w:rsid w:val="00B62F04"/>
    <w:rsid w:val="00B630F0"/>
    <w:rsid w:val="00B6310E"/>
    <w:rsid w:val="00B63748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8B0"/>
    <w:rsid w:val="00B6698E"/>
    <w:rsid w:val="00B66A02"/>
    <w:rsid w:val="00B672E9"/>
    <w:rsid w:val="00B6795F"/>
    <w:rsid w:val="00B67B09"/>
    <w:rsid w:val="00B7020E"/>
    <w:rsid w:val="00B708C6"/>
    <w:rsid w:val="00B7114E"/>
    <w:rsid w:val="00B71174"/>
    <w:rsid w:val="00B713A6"/>
    <w:rsid w:val="00B720F3"/>
    <w:rsid w:val="00B722C6"/>
    <w:rsid w:val="00B72AED"/>
    <w:rsid w:val="00B72E5D"/>
    <w:rsid w:val="00B7306F"/>
    <w:rsid w:val="00B73158"/>
    <w:rsid w:val="00B73C70"/>
    <w:rsid w:val="00B73CA6"/>
    <w:rsid w:val="00B743BC"/>
    <w:rsid w:val="00B74503"/>
    <w:rsid w:val="00B74B7D"/>
    <w:rsid w:val="00B750DF"/>
    <w:rsid w:val="00B75F19"/>
    <w:rsid w:val="00B76024"/>
    <w:rsid w:val="00B76658"/>
    <w:rsid w:val="00B769E9"/>
    <w:rsid w:val="00B76EFF"/>
    <w:rsid w:val="00B76F36"/>
    <w:rsid w:val="00B773A6"/>
    <w:rsid w:val="00B774B1"/>
    <w:rsid w:val="00B77598"/>
    <w:rsid w:val="00B77A08"/>
    <w:rsid w:val="00B77BCE"/>
    <w:rsid w:val="00B77F1C"/>
    <w:rsid w:val="00B8007F"/>
    <w:rsid w:val="00B8008C"/>
    <w:rsid w:val="00B801EB"/>
    <w:rsid w:val="00B802CC"/>
    <w:rsid w:val="00B804C5"/>
    <w:rsid w:val="00B806F4"/>
    <w:rsid w:val="00B80AF5"/>
    <w:rsid w:val="00B80BDE"/>
    <w:rsid w:val="00B80CA4"/>
    <w:rsid w:val="00B80E75"/>
    <w:rsid w:val="00B81198"/>
    <w:rsid w:val="00B81689"/>
    <w:rsid w:val="00B81D01"/>
    <w:rsid w:val="00B81EB6"/>
    <w:rsid w:val="00B82B16"/>
    <w:rsid w:val="00B82CAD"/>
    <w:rsid w:val="00B834CA"/>
    <w:rsid w:val="00B838EA"/>
    <w:rsid w:val="00B83A24"/>
    <w:rsid w:val="00B83B6E"/>
    <w:rsid w:val="00B83C32"/>
    <w:rsid w:val="00B8423D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036"/>
    <w:rsid w:val="00B922AF"/>
    <w:rsid w:val="00B9253C"/>
    <w:rsid w:val="00B9292F"/>
    <w:rsid w:val="00B92BDE"/>
    <w:rsid w:val="00B92F21"/>
    <w:rsid w:val="00B9325F"/>
    <w:rsid w:val="00B937BD"/>
    <w:rsid w:val="00B93B03"/>
    <w:rsid w:val="00B93D12"/>
    <w:rsid w:val="00B940E0"/>
    <w:rsid w:val="00B94250"/>
    <w:rsid w:val="00B94291"/>
    <w:rsid w:val="00B94422"/>
    <w:rsid w:val="00B948D0"/>
    <w:rsid w:val="00B94A90"/>
    <w:rsid w:val="00B94B22"/>
    <w:rsid w:val="00B94B62"/>
    <w:rsid w:val="00B95167"/>
    <w:rsid w:val="00B9524D"/>
    <w:rsid w:val="00B952CE"/>
    <w:rsid w:val="00B95973"/>
    <w:rsid w:val="00B95A0F"/>
    <w:rsid w:val="00B95B22"/>
    <w:rsid w:val="00B96259"/>
    <w:rsid w:val="00B96FD1"/>
    <w:rsid w:val="00B975B1"/>
    <w:rsid w:val="00B97753"/>
    <w:rsid w:val="00B97997"/>
    <w:rsid w:val="00BA0FDB"/>
    <w:rsid w:val="00BA1876"/>
    <w:rsid w:val="00BA1EBC"/>
    <w:rsid w:val="00BA262A"/>
    <w:rsid w:val="00BA2889"/>
    <w:rsid w:val="00BA2981"/>
    <w:rsid w:val="00BA3666"/>
    <w:rsid w:val="00BA386C"/>
    <w:rsid w:val="00BA3C4B"/>
    <w:rsid w:val="00BA4339"/>
    <w:rsid w:val="00BA493D"/>
    <w:rsid w:val="00BA49F9"/>
    <w:rsid w:val="00BA4B86"/>
    <w:rsid w:val="00BA5461"/>
    <w:rsid w:val="00BA57D1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D43"/>
    <w:rsid w:val="00BB0FE6"/>
    <w:rsid w:val="00BB114A"/>
    <w:rsid w:val="00BB11B7"/>
    <w:rsid w:val="00BB191C"/>
    <w:rsid w:val="00BB23B8"/>
    <w:rsid w:val="00BB29AC"/>
    <w:rsid w:val="00BB2F18"/>
    <w:rsid w:val="00BB2FDF"/>
    <w:rsid w:val="00BB3188"/>
    <w:rsid w:val="00BB3D41"/>
    <w:rsid w:val="00BB41A5"/>
    <w:rsid w:val="00BB442A"/>
    <w:rsid w:val="00BB46C7"/>
    <w:rsid w:val="00BB5061"/>
    <w:rsid w:val="00BB5196"/>
    <w:rsid w:val="00BB5B9B"/>
    <w:rsid w:val="00BB5CFD"/>
    <w:rsid w:val="00BB6145"/>
    <w:rsid w:val="00BB65C1"/>
    <w:rsid w:val="00BB68A2"/>
    <w:rsid w:val="00BB6E05"/>
    <w:rsid w:val="00BB6E4B"/>
    <w:rsid w:val="00BB6E63"/>
    <w:rsid w:val="00BB6FB1"/>
    <w:rsid w:val="00BB761C"/>
    <w:rsid w:val="00BB78C0"/>
    <w:rsid w:val="00BB7DDA"/>
    <w:rsid w:val="00BC13E7"/>
    <w:rsid w:val="00BC1553"/>
    <w:rsid w:val="00BC1F1C"/>
    <w:rsid w:val="00BC20AF"/>
    <w:rsid w:val="00BC23F1"/>
    <w:rsid w:val="00BC2A92"/>
    <w:rsid w:val="00BC339A"/>
    <w:rsid w:val="00BC3467"/>
    <w:rsid w:val="00BC36A4"/>
    <w:rsid w:val="00BC3AB1"/>
    <w:rsid w:val="00BC3C35"/>
    <w:rsid w:val="00BC4836"/>
    <w:rsid w:val="00BC4B73"/>
    <w:rsid w:val="00BC4B7E"/>
    <w:rsid w:val="00BC53D2"/>
    <w:rsid w:val="00BC55B2"/>
    <w:rsid w:val="00BC57F6"/>
    <w:rsid w:val="00BC61B2"/>
    <w:rsid w:val="00BC61C2"/>
    <w:rsid w:val="00BC672D"/>
    <w:rsid w:val="00BC6A5F"/>
    <w:rsid w:val="00BC6BEC"/>
    <w:rsid w:val="00BC726F"/>
    <w:rsid w:val="00BC7612"/>
    <w:rsid w:val="00BC7DC7"/>
    <w:rsid w:val="00BD040A"/>
    <w:rsid w:val="00BD09AD"/>
    <w:rsid w:val="00BD1CC6"/>
    <w:rsid w:val="00BD201F"/>
    <w:rsid w:val="00BD23C1"/>
    <w:rsid w:val="00BD255A"/>
    <w:rsid w:val="00BD25BB"/>
    <w:rsid w:val="00BD33F9"/>
    <w:rsid w:val="00BD3738"/>
    <w:rsid w:val="00BD3B61"/>
    <w:rsid w:val="00BD3CD2"/>
    <w:rsid w:val="00BD3E64"/>
    <w:rsid w:val="00BD5151"/>
    <w:rsid w:val="00BD56A8"/>
    <w:rsid w:val="00BD6811"/>
    <w:rsid w:val="00BD6A2D"/>
    <w:rsid w:val="00BD6D1D"/>
    <w:rsid w:val="00BD6F10"/>
    <w:rsid w:val="00BD7122"/>
    <w:rsid w:val="00BD734E"/>
    <w:rsid w:val="00BD7805"/>
    <w:rsid w:val="00BD7985"/>
    <w:rsid w:val="00BD7BA3"/>
    <w:rsid w:val="00BE02D3"/>
    <w:rsid w:val="00BE0AC3"/>
    <w:rsid w:val="00BE1140"/>
    <w:rsid w:val="00BE1793"/>
    <w:rsid w:val="00BE1BFE"/>
    <w:rsid w:val="00BE1D0C"/>
    <w:rsid w:val="00BE2D07"/>
    <w:rsid w:val="00BE3E57"/>
    <w:rsid w:val="00BE3E79"/>
    <w:rsid w:val="00BE428B"/>
    <w:rsid w:val="00BE45D5"/>
    <w:rsid w:val="00BE4681"/>
    <w:rsid w:val="00BE49F3"/>
    <w:rsid w:val="00BE4AD6"/>
    <w:rsid w:val="00BE6361"/>
    <w:rsid w:val="00BE645D"/>
    <w:rsid w:val="00BE6E13"/>
    <w:rsid w:val="00BE6E3A"/>
    <w:rsid w:val="00BE7033"/>
    <w:rsid w:val="00BE737A"/>
    <w:rsid w:val="00BF03B8"/>
    <w:rsid w:val="00BF0BA0"/>
    <w:rsid w:val="00BF0FC3"/>
    <w:rsid w:val="00BF0FD8"/>
    <w:rsid w:val="00BF158D"/>
    <w:rsid w:val="00BF1613"/>
    <w:rsid w:val="00BF1BD0"/>
    <w:rsid w:val="00BF1F6F"/>
    <w:rsid w:val="00BF20C3"/>
    <w:rsid w:val="00BF242A"/>
    <w:rsid w:val="00BF2755"/>
    <w:rsid w:val="00BF2904"/>
    <w:rsid w:val="00BF2CF5"/>
    <w:rsid w:val="00BF2D93"/>
    <w:rsid w:val="00BF2FB0"/>
    <w:rsid w:val="00BF307F"/>
    <w:rsid w:val="00BF311E"/>
    <w:rsid w:val="00BF3370"/>
    <w:rsid w:val="00BF368F"/>
    <w:rsid w:val="00BF386F"/>
    <w:rsid w:val="00BF3E52"/>
    <w:rsid w:val="00BF4169"/>
    <w:rsid w:val="00BF423C"/>
    <w:rsid w:val="00BF5A1C"/>
    <w:rsid w:val="00BF60F5"/>
    <w:rsid w:val="00BF66B1"/>
    <w:rsid w:val="00BF6E62"/>
    <w:rsid w:val="00BF6FDE"/>
    <w:rsid w:val="00BF7356"/>
    <w:rsid w:val="00C00287"/>
    <w:rsid w:val="00C009FB"/>
    <w:rsid w:val="00C01376"/>
    <w:rsid w:val="00C0173B"/>
    <w:rsid w:val="00C01B40"/>
    <w:rsid w:val="00C01D1E"/>
    <w:rsid w:val="00C02085"/>
    <w:rsid w:val="00C02A31"/>
    <w:rsid w:val="00C03490"/>
    <w:rsid w:val="00C036FD"/>
    <w:rsid w:val="00C0380B"/>
    <w:rsid w:val="00C038E1"/>
    <w:rsid w:val="00C03E81"/>
    <w:rsid w:val="00C040FD"/>
    <w:rsid w:val="00C04151"/>
    <w:rsid w:val="00C0415A"/>
    <w:rsid w:val="00C05890"/>
    <w:rsid w:val="00C06591"/>
    <w:rsid w:val="00C065B6"/>
    <w:rsid w:val="00C068E1"/>
    <w:rsid w:val="00C06A92"/>
    <w:rsid w:val="00C06ECC"/>
    <w:rsid w:val="00C076F7"/>
    <w:rsid w:val="00C07847"/>
    <w:rsid w:val="00C07C69"/>
    <w:rsid w:val="00C07CC2"/>
    <w:rsid w:val="00C07F98"/>
    <w:rsid w:val="00C07FE4"/>
    <w:rsid w:val="00C10324"/>
    <w:rsid w:val="00C10462"/>
    <w:rsid w:val="00C105EC"/>
    <w:rsid w:val="00C10A5A"/>
    <w:rsid w:val="00C10AFC"/>
    <w:rsid w:val="00C10C83"/>
    <w:rsid w:val="00C110E1"/>
    <w:rsid w:val="00C110EE"/>
    <w:rsid w:val="00C11401"/>
    <w:rsid w:val="00C11F29"/>
    <w:rsid w:val="00C12D00"/>
    <w:rsid w:val="00C12FA8"/>
    <w:rsid w:val="00C13B3C"/>
    <w:rsid w:val="00C13D4F"/>
    <w:rsid w:val="00C13D82"/>
    <w:rsid w:val="00C13E4C"/>
    <w:rsid w:val="00C140D5"/>
    <w:rsid w:val="00C14E76"/>
    <w:rsid w:val="00C14E84"/>
    <w:rsid w:val="00C14F63"/>
    <w:rsid w:val="00C1506C"/>
    <w:rsid w:val="00C15F43"/>
    <w:rsid w:val="00C16111"/>
    <w:rsid w:val="00C16199"/>
    <w:rsid w:val="00C162E1"/>
    <w:rsid w:val="00C16568"/>
    <w:rsid w:val="00C16A5C"/>
    <w:rsid w:val="00C16DE3"/>
    <w:rsid w:val="00C16E4A"/>
    <w:rsid w:val="00C16E5F"/>
    <w:rsid w:val="00C16F4D"/>
    <w:rsid w:val="00C17158"/>
    <w:rsid w:val="00C1722B"/>
    <w:rsid w:val="00C1765B"/>
    <w:rsid w:val="00C17B3E"/>
    <w:rsid w:val="00C17C5F"/>
    <w:rsid w:val="00C17F07"/>
    <w:rsid w:val="00C2029F"/>
    <w:rsid w:val="00C20754"/>
    <w:rsid w:val="00C20A88"/>
    <w:rsid w:val="00C20D20"/>
    <w:rsid w:val="00C20D3C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2FE2"/>
    <w:rsid w:val="00C230CD"/>
    <w:rsid w:val="00C2344B"/>
    <w:rsid w:val="00C239AC"/>
    <w:rsid w:val="00C239CC"/>
    <w:rsid w:val="00C23DFE"/>
    <w:rsid w:val="00C24357"/>
    <w:rsid w:val="00C249CC"/>
    <w:rsid w:val="00C2512D"/>
    <w:rsid w:val="00C25274"/>
    <w:rsid w:val="00C25901"/>
    <w:rsid w:val="00C259C7"/>
    <w:rsid w:val="00C25CEE"/>
    <w:rsid w:val="00C26143"/>
    <w:rsid w:val="00C26445"/>
    <w:rsid w:val="00C26A98"/>
    <w:rsid w:val="00C26A9D"/>
    <w:rsid w:val="00C26ACD"/>
    <w:rsid w:val="00C26BFB"/>
    <w:rsid w:val="00C26DEE"/>
    <w:rsid w:val="00C26E7F"/>
    <w:rsid w:val="00C3054E"/>
    <w:rsid w:val="00C30BAB"/>
    <w:rsid w:val="00C312FC"/>
    <w:rsid w:val="00C31ACB"/>
    <w:rsid w:val="00C31CFB"/>
    <w:rsid w:val="00C3286A"/>
    <w:rsid w:val="00C32C05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A8"/>
    <w:rsid w:val="00C37ED5"/>
    <w:rsid w:val="00C40352"/>
    <w:rsid w:val="00C404E0"/>
    <w:rsid w:val="00C40AF4"/>
    <w:rsid w:val="00C40CFF"/>
    <w:rsid w:val="00C41865"/>
    <w:rsid w:val="00C4216A"/>
    <w:rsid w:val="00C4216E"/>
    <w:rsid w:val="00C4232F"/>
    <w:rsid w:val="00C42D8E"/>
    <w:rsid w:val="00C43116"/>
    <w:rsid w:val="00C43601"/>
    <w:rsid w:val="00C4367F"/>
    <w:rsid w:val="00C43809"/>
    <w:rsid w:val="00C4398A"/>
    <w:rsid w:val="00C43DDE"/>
    <w:rsid w:val="00C44044"/>
    <w:rsid w:val="00C44AA3"/>
    <w:rsid w:val="00C44BC8"/>
    <w:rsid w:val="00C44BE7"/>
    <w:rsid w:val="00C45009"/>
    <w:rsid w:val="00C4512F"/>
    <w:rsid w:val="00C45145"/>
    <w:rsid w:val="00C46302"/>
    <w:rsid w:val="00C46510"/>
    <w:rsid w:val="00C46AF3"/>
    <w:rsid w:val="00C470ED"/>
    <w:rsid w:val="00C476B2"/>
    <w:rsid w:val="00C47932"/>
    <w:rsid w:val="00C504C5"/>
    <w:rsid w:val="00C50C47"/>
    <w:rsid w:val="00C50E2E"/>
    <w:rsid w:val="00C50E63"/>
    <w:rsid w:val="00C51088"/>
    <w:rsid w:val="00C52146"/>
    <w:rsid w:val="00C527C9"/>
    <w:rsid w:val="00C5299B"/>
    <w:rsid w:val="00C52C39"/>
    <w:rsid w:val="00C52CB9"/>
    <w:rsid w:val="00C535CD"/>
    <w:rsid w:val="00C53C4F"/>
    <w:rsid w:val="00C53E88"/>
    <w:rsid w:val="00C551BA"/>
    <w:rsid w:val="00C55276"/>
    <w:rsid w:val="00C5534A"/>
    <w:rsid w:val="00C555D6"/>
    <w:rsid w:val="00C55C45"/>
    <w:rsid w:val="00C56119"/>
    <w:rsid w:val="00C5641C"/>
    <w:rsid w:val="00C564A6"/>
    <w:rsid w:val="00C5676D"/>
    <w:rsid w:val="00C568AC"/>
    <w:rsid w:val="00C574A0"/>
    <w:rsid w:val="00C57750"/>
    <w:rsid w:val="00C602A0"/>
    <w:rsid w:val="00C60454"/>
    <w:rsid w:val="00C6098E"/>
    <w:rsid w:val="00C61415"/>
    <w:rsid w:val="00C617FD"/>
    <w:rsid w:val="00C61EC0"/>
    <w:rsid w:val="00C62349"/>
    <w:rsid w:val="00C62A28"/>
    <w:rsid w:val="00C62A7D"/>
    <w:rsid w:val="00C62D3B"/>
    <w:rsid w:val="00C62F88"/>
    <w:rsid w:val="00C63033"/>
    <w:rsid w:val="00C632CF"/>
    <w:rsid w:val="00C6347E"/>
    <w:rsid w:val="00C63508"/>
    <w:rsid w:val="00C638D8"/>
    <w:rsid w:val="00C63B5D"/>
    <w:rsid w:val="00C64023"/>
    <w:rsid w:val="00C64811"/>
    <w:rsid w:val="00C66880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ED1"/>
    <w:rsid w:val="00C71F31"/>
    <w:rsid w:val="00C71F80"/>
    <w:rsid w:val="00C723AA"/>
    <w:rsid w:val="00C725E3"/>
    <w:rsid w:val="00C72731"/>
    <w:rsid w:val="00C72C5A"/>
    <w:rsid w:val="00C7315E"/>
    <w:rsid w:val="00C73C24"/>
    <w:rsid w:val="00C73E31"/>
    <w:rsid w:val="00C74929"/>
    <w:rsid w:val="00C74CC0"/>
    <w:rsid w:val="00C74D8E"/>
    <w:rsid w:val="00C75188"/>
    <w:rsid w:val="00C75B57"/>
    <w:rsid w:val="00C76191"/>
    <w:rsid w:val="00C76256"/>
    <w:rsid w:val="00C7673C"/>
    <w:rsid w:val="00C76819"/>
    <w:rsid w:val="00C77219"/>
    <w:rsid w:val="00C7728F"/>
    <w:rsid w:val="00C775A9"/>
    <w:rsid w:val="00C778C7"/>
    <w:rsid w:val="00C77F55"/>
    <w:rsid w:val="00C808F8"/>
    <w:rsid w:val="00C80E62"/>
    <w:rsid w:val="00C80F73"/>
    <w:rsid w:val="00C81EA5"/>
    <w:rsid w:val="00C82132"/>
    <w:rsid w:val="00C823E1"/>
    <w:rsid w:val="00C825A9"/>
    <w:rsid w:val="00C833A3"/>
    <w:rsid w:val="00C83C21"/>
    <w:rsid w:val="00C8406E"/>
    <w:rsid w:val="00C8442C"/>
    <w:rsid w:val="00C84973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533"/>
    <w:rsid w:val="00C87991"/>
    <w:rsid w:val="00C87AAD"/>
    <w:rsid w:val="00C87ABE"/>
    <w:rsid w:val="00C87E8E"/>
    <w:rsid w:val="00C90674"/>
    <w:rsid w:val="00C90A93"/>
    <w:rsid w:val="00C90BA2"/>
    <w:rsid w:val="00C90C24"/>
    <w:rsid w:val="00C914B2"/>
    <w:rsid w:val="00C91B89"/>
    <w:rsid w:val="00C91BB1"/>
    <w:rsid w:val="00C92416"/>
    <w:rsid w:val="00C925E0"/>
    <w:rsid w:val="00C9282B"/>
    <w:rsid w:val="00C92E35"/>
    <w:rsid w:val="00C9313D"/>
    <w:rsid w:val="00C9331C"/>
    <w:rsid w:val="00C93651"/>
    <w:rsid w:val="00C93A12"/>
    <w:rsid w:val="00C93F23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97A5C"/>
    <w:rsid w:val="00C97C17"/>
    <w:rsid w:val="00CA0E39"/>
    <w:rsid w:val="00CA0E91"/>
    <w:rsid w:val="00CA12AA"/>
    <w:rsid w:val="00CA142E"/>
    <w:rsid w:val="00CA1555"/>
    <w:rsid w:val="00CA180E"/>
    <w:rsid w:val="00CA1BBD"/>
    <w:rsid w:val="00CA37C3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8F0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2D9F"/>
    <w:rsid w:val="00CB3547"/>
    <w:rsid w:val="00CB3764"/>
    <w:rsid w:val="00CB3967"/>
    <w:rsid w:val="00CB396C"/>
    <w:rsid w:val="00CB3D6E"/>
    <w:rsid w:val="00CB42CE"/>
    <w:rsid w:val="00CB44E0"/>
    <w:rsid w:val="00CB4A73"/>
    <w:rsid w:val="00CB4AF1"/>
    <w:rsid w:val="00CB4D39"/>
    <w:rsid w:val="00CB4D68"/>
    <w:rsid w:val="00CB6019"/>
    <w:rsid w:val="00CB6CE9"/>
    <w:rsid w:val="00CB6DE8"/>
    <w:rsid w:val="00CB6FEC"/>
    <w:rsid w:val="00CB70C2"/>
    <w:rsid w:val="00CB70E7"/>
    <w:rsid w:val="00CB744B"/>
    <w:rsid w:val="00CB7B90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5880"/>
    <w:rsid w:val="00CC5EED"/>
    <w:rsid w:val="00CC6C6D"/>
    <w:rsid w:val="00CC6F45"/>
    <w:rsid w:val="00CC7539"/>
    <w:rsid w:val="00CC771F"/>
    <w:rsid w:val="00CC7C7C"/>
    <w:rsid w:val="00CD0030"/>
    <w:rsid w:val="00CD02DA"/>
    <w:rsid w:val="00CD098F"/>
    <w:rsid w:val="00CD104E"/>
    <w:rsid w:val="00CD1101"/>
    <w:rsid w:val="00CD11E1"/>
    <w:rsid w:val="00CD13C0"/>
    <w:rsid w:val="00CD14FE"/>
    <w:rsid w:val="00CD16BE"/>
    <w:rsid w:val="00CD1DA4"/>
    <w:rsid w:val="00CD24E3"/>
    <w:rsid w:val="00CD251F"/>
    <w:rsid w:val="00CD25D3"/>
    <w:rsid w:val="00CD2C1A"/>
    <w:rsid w:val="00CD2C5F"/>
    <w:rsid w:val="00CD2E49"/>
    <w:rsid w:val="00CD2F1A"/>
    <w:rsid w:val="00CD330B"/>
    <w:rsid w:val="00CD335A"/>
    <w:rsid w:val="00CD3764"/>
    <w:rsid w:val="00CD39B8"/>
    <w:rsid w:val="00CD3AB6"/>
    <w:rsid w:val="00CD4502"/>
    <w:rsid w:val="00CD4ADF"/>
    <w:rsid w:val="00CD59AA"/>
    <w:rsid w:val="00CD5BBE"/>
    <w:rsid w:val="00CD5D8C"/>
    <w:rsid w:val="00CD5E4A"/>
    <w:rsid w:val="00CD67B7"/>
    <w:rsid w:val="00CD6DFA"/>
    <w:rsid w:val="00CD7075"/>
    <w:rsid w:val="00CD7B78"/>
    <w:rsid w:val="00CE0166"/>
    <w:rsid w:val="00CE06FE"/>
    <w:rsid w:val="00CE077E"/>
    <w:rsid w:val="00CE080A"/>
    <w:rsid w:val="00CE1371"/>
    <w:rsid w:val="00CE145B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62CD"/>
    <w:rsid w:val="00CE6F72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28B5"/>
    <w:rsid w:val="00CF2BF8"/>
    <w:rsid w:val="00CF30C1"/>
    <w:rsid w:val="00CF39D5"/>
    <w:rsid w:val="00CF3AB8"/>
    <w:rsid w:val="00CF44B0"/>
    <w:rsid w:val="00CF44FD"/>
    <w:rsid w:val="00CF50EF"/>
    <w:rsid w:val="00CF521B"/>
    <w:rsid w:val="00CF564E"/>
    <w:rsid w:val="00CF576B"/>
    <w:rsid w:val="00CF59A2"/>
    <w:rsid w:val="00CF5B83"/>
    <w:rsid w:val="00CF5C88"/>
    <w:rsid w:val="00CF63BB"/>
    <w:rsid w:val="00CF649A"/>
    <w:rsid w:val="00CF687F"/>
    <w:rsid w:val="00CF6A7E"/>
    <w:rsid w:val="00CF70CB"/>
    <w:rsid w:val="00CF71A6"/>
    <w:rsid w:val="00CF71C9"/>
    <w:rsid w:val="00CF76A8"/>
    <w:rsid w:val="00CF7AA0"/>
    <w:rsid w:val="00D00C73"/>
    <w:rsid w:val="00D00D01"/>
    <w:rsid w:val="00D0119E"/>
    <w:rsid w:val="00D0182E"/>
    <w:rsid w:val="00D022C4"/>
    <w:rsid w:val="00D023A6"/>
    <w:rsid w:val="00D0245E"/>
    <w:rsid w:val="00D02495"/>
    <w:rsid w:val="00D02C5B"/>
    <w:rsid w:val="00D02E31"/>
    <w:rsid w:val="00D031EA"/>
    <w:rsid w:val="00D03434"/>
    <w:rsid w:val="00D0379B"/>
    <w:rsid w:val="00D042FF"/>
    <w:rsid w:val="00D047E8"/>
    <w:rsid w:val="00D04FE3"/>
    <w:rsid w:val="00D050F1"/>
    <w:rsid w:val="00D05385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07B6F"/>
    <w:rsid w:val="00D10004"/>
    <w:rsid w:val="00D103A7"/>
    <w:rsid w:val="00D111A3"/>
    <w:rsid w:val="00D114EC"/>
    <w:rsid w:val="00D122D7"/>
    <w:rsid w:val="00D12467"/>
    <w:rsid w:val="00D130F3"/>
    <w:rsid w:val="00D13502"/>
    <w:rsid w:val="00D1360A"/>
    <w:rsid w:val="00D13714"/>
    <w:rsid w:val="00D13A98"/>
    <w:rsid w:val="00D13BC3"/>
    <w:rsid w:val="00D13D72"/>
    <w:rsid w:val="00D148B1"/>
    <w:rsid w:val="00D14CDB"/>
    <w:rsid w:val="00D14D63"/>
    <w:rsid w:val="00D152DF"/>
    <w:rsid w:val="00D153BD"/>
    <w:rsid w:val="00D16390"/>
    <w:rsid w:val="00D166CE"/>
    <w:rsid w:val="00D16AC6"/>
    <w:rsid w:val="00D16B1B"/>
    <w:rsid w:val="00D17278"/>
    <w:rsid w:val="00D17F6E"/>
    <w:rsid w:val="00D202AD"/>
    <w:rsid w:val="00D204CA"/>
    <w:rsid w:val="00D20C60"/>
    <w:rsid w:val="00D20FED"/>
    <w:rsid w:val="00D2108D"/>
    <w:rsid w:val="00D2118E"/>
    <w:rsid w:val="00D21D8E"/>
    <w:rsid w:val="00D223B2"/>
    <w:rsid w:val="00D22833"/>
    <w:rsid w:val="00D22839"/>
    <w:rsid w:val="00D2285F"/>
    <w:rsid w:val="00D2331E"/>
    <w:rsid w:val="00D23576"/>
    <w:rsid w:val="00D23978"/>
    <w:rsid w:val="00D239C8"/>
    <w:rsid w:val="00D24500"/>
    <w:rsid w:val="00D2489C"/>
    <w:rsid w:val="00D248FF"/>
    <w:rsid w:val="00D24A01"/>
    <w:rsid w:val="00D25410"/>
    <w:rsid w:val="00D25576"/>
    <w:rsid w:val="00D257F1"/>
    <w:rsid w:val="00D25CE9"/>
    <w:rsid w:val="00D25E3F"/>
    <w:rsid w:val="00D262D0"/>
    <w:rsid w:val="00D26453"/>
    <w:rsid w:val="00D26680"/>
    <w:rsid w:val="00D268EE"/>
    <w:rsid w:val="00D269E1"/>
    <w:rsid w:val="00D26EC0"/>
    <w:rsid w:val="00D27167"/>
    <w:rsid w:val="00D274A6"/>
    <w:rsid w:val="00D27C6C"/>
    <w:rsid w:val="00D27E26"/>
    <w:rsid w:val="00D27EC9"/>
    <w:rsid w:val="00D27F71"/>
    <w:rsid w:val="00D3084E"/>
    <w:rsid w:val="00D308F0"/>
    <w:rsid w:val="00D3094C"/>
    <w:rsid w:val="00D30987"/>
    <w:rsid w:val="00D30A04"/>
    <w:rsid w:val="00D30CAA"/>
    <w:rsid w:val="00D31325"/>
    <w:rsid w:val="00D31941"/>
    <w:rsid w:val="00D32393"/>
    <w:rsid w:val="00D324A1"/>
    <w:rsid w:val="00D324F5"/>
    <w:rsid w:val="00D32990"/>
    <w:rsid w:val="00D32A4B"/>
    <w:rsid w:val="00D32A58"/>
    <w:rsid w:val="00D3312B"/>
    <w:rsid w:val="00D3358D"/>
    <w:rsid w:val="00D3358E"/>
    <w:rsid w:val="00D33ECF"/>
    <w:rsid w:val="00D33EDE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583A"/>
    <w:rsid w:val="00D35E7E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7C1"/>
    <w:rsid w:val="00D40DE7"/>
    <w:rsid w:val="00D41663"/>
    <w:rsid w:val="00D41F87"/>
    <w:rsid w:val="00D420FD"/>
    <w:rsid w:val="00D426B2"/>
    <w:rsid w:val="00D42F23"/>
    <w:rsid w:val="00D42FAF"/>
    <w:rsid w:val="00D4317B"/>
    <w:rsid w:val="00D43287"/>
    <w:rsid w:val="00D432EA"/>
    <w:rsid w:val="00D43572"/>
    <w:rsid w:val="00D4370E"/>
    <w:rsid w:val="00D43EF3"/>
    <w:rsid w:val="00D446BE"/>
    <w:rsid w:val="00D44848"/>
    <w:rsid w:val="00D44CF5"/>
    <w:rsid w:val="00D45027"/>
    <w:rsid w:val="00D45063"/>
    <w:rsid w:val="00D453E7"/>
    <w:rsid w:val="00D45663"/>
    <w:rsid w:val="00D458BA"/>
    <w:rsid w:val="00D46236"/>
    <w:rsid w:val="00D4636F"/>
    <w:rsid w:val="00D46670"/>
    <w:rsid w:val="00D467FA"/>
    <w:rsid w:val="00D468AD"/>
    <w:rsid w:val="00D46B9D"/>
    <w:rsid w:val="00D474AA"/>
    <w:rsid w:val="00D4798F"/>
    <w:rsid w:val="00D47A39"/>
    <w:rsid w:val="00D50736"/>
    <w:rsid w:val="00D50BAA"/>
    <w:rsid w:val="00D50C00"/>
    <w:rsid w:val="00D50C28"/>
    <w:rsid w:val="00D51155"/>
    <w:rsid w:val="00D51602"/>
    <w:rsid w:val="00D51784"/>
    <w:rsid w:val="00D51F7E"/>
    <w:rsid w:val="00D51FCD"/>
    <w:rsid w:val="00D52093"/>
    <w:rsid w:val="00D52628"/>
    <w:rsid w:val="00D5262D"/>
    <w:rsid w:val="00D5284D"/>
    <w:rsid w:val="00D52E28"/>
    <w:rsid w:val="00D52EB1"/>
    <w:rsid w:val="00D52FC6"/>
    <w:rsid w:val="00D531CC"/>
    <w:rsid w:val="00D5360E"/>
    <w:rsid w:val="00D53711"/>
    <w:rsid w:val="00D53D47"/>
    <w:rsid w:val="00D540BE"/>
    <w:rsid w:val="00D54178"/>
    <w:rsid w:val="00D54362"/>
    <w:rsid w:val="00D54752"/>
    <w:rsid w:val="00D54855"/>
    <w:rsid w:val="00D54A46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650"/>
    <w:rsid w:val="00D57FBE"/>
    <w:rsid w:val="00D6084E"/>
    <w:rsid w:val="00D61AF6"/>
    <w:rsid w:val="00D62D5E"/>
    <w:rsid w:val="00D62E7C"/>
    <w:rsid w:val="00D630D4"/>
    <w:rsid w:val="00D632B0"/>
    <w:rsid w:val="00D64773"/>
    <w:rsid w:val="00D64884"/>
    <w:rsid w:val="00D64E20"/>
    <w:rsid w:val="00D64FD6"/>
    <w:rsid w:val="00D6521E"/>
    <w:rsid w:val="00D659B2"/>
    <w:rsid w:val="00D659DD"/>
    <w:rsid w:val="00D65A76"/>
    <w:rsid w:val="00D65C7D"/>
    <w:rsid w:val="00D660FC"/>
    <w:rsid w:val="00D6612D"/>
    <w:rsid w:val="00D668ED"/>
    <w:rsid w:val="00D66C72"/>
    <w:rsid w:val="00D675E6"/>
    <w:rsid w:val="00D6772D"/>
    <w:rsid w:val="00D677ED"/>
    <w:rsid w:val="00D7053D"/>
    <w:rsid w:val="00D7077E"/>
    <w:rsid w:val="00D70DCC"/>
    <w:rsid w:val="00D71203"/>
    <w:rsid w:val="00D71B22"/>
    <w:rsid w:val="00D723E0"/>
    <w:rsid w:val="00D72517"/>
    <w:rsid w:val="00D7292C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5D71"/>
    <w:rsid w:val="00D76084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804AD"/>
    <w:rsid w:val="00D804E3"/>
    <w:rsid w:val="00D80AB7"/>
    <w:rsid w:val="00D80C5C"/>
    <w:rsid w:val="00D80F5D"/>
    <w:rsid w:val="00D8135E"/>
    <w:rsid w:val="00D819ED"/>
    <w:rsid w:val="00D8210B"/>
    <w:rsid w:val="00D83065"/>
    <w:rsid w:val="00D830A6"/>
    <w:rsid w:val="00D83228"/>
    <w:rsid w:val="00D832D2"/>
    <w:rsid w:val="00D83878"/>
    <w:rsid w:val="00D83A85"/>
    <w:rsid w:val="00D83AB6"/>
    <w:rsid w:val="00D84064"/>
    <w:rsid w:val="00D84080"/>
    <w:rsid w:val="00D8432A"/>
    <w:rsid w:val="00D84511"/>
    <w:rsid w:val="00D84619"/>
    <w:rsid w:val="00D84992"/>
    <w:rsid w:val="00D84A77"/>
    <w:rsid w:val="00D84F80"/>
    <w:rsid w:val="00D84FEB"/>
    <w:rsid w:val="00D851A2"/>
    <w:rsid w:val="00D85313"/>
    <w:rsid w:val="00D85548"/>
    <w:rsid w:val="00D857AC"/>
    <w:rsid w:val="00D86293"/>
    <w:rsid w:val="00D8688F"/>
    <w:rsid w:val="00D869F0"/>
    <w:rsid w:val="00D86C63"/>
    <w:rsid w:val="00D86D70"/>
    <w:rsid w:val="00D87AAB"/>
    <w:rsid w:val="00D87DB5"/>
    <w:rsid w:val="00D9044A"/>
    <w:rsid w:val="00D904A4"/>
    <w:rsid w:val="00D90B8C"/>
    <w:rsid w:val="00D916B7"/>
    <w:rsid w:val="00D91826"/>
    <w:rsid w:val="00D91A54"/>
    <w:rsid w:val="00D91D99"/>
    <w:rsid w:val="00D91DD8"/>
    <w:rsid w:val="00D926CC"/>
    <w:rsid w:val="00D92D7B"/>
    <w:rsid w:val="00D93424"/>
    <w:rsid w:val="00D940B0"/>
    <w:rsid w:val="00D94597"/>
    <w:rsid w:val="00D948FE"/>
    <w:rsid w:val="00D94D1F"/>
    <w:rsid w:val="00D94F5B"/>
    <w:rsid w:val="00D9522E"/>
    <w:rsid w:val="00D9554E"/>
    <w:rsid w:val="00D957D6"/>
    <w:rsid w:val="00D960CE"/>
    <w:rsid w:val="00D961A6"/>
    <w:rsid w:val="00D96422"/>
    <w:rsid w:val="00D968B6"/>
    <w:rsid w:val="00D97015"/>
    <w:rsid w:val="00D9708C"/>
    <w:rsid w:val="00D97214"/>
    <w:rsid w:val="00D972A2"/>
    <w:rsid w:val="00D97465"/>
    <w:rsid w:val="00D97A3A"/>
    <w:rsid w:val="00D97C98"/>
    <w:rsid w:val="00D97EB3"/>
    <w:rsid w:val="00D97FC8"/>
    <w:rsid w:val="00DA0747"/>
    <w:rsid w:val="00DA0D07"/>
    <w:rsid w:val="00DA0D30"/>
    <w:rsid w:val="00DA1D7E"/>
    <w:rsid w:val="00DA2154"/>
    <w:rsid w:val="00DA23F9"/>
    <w:rsid w:val="00DA256B"/>
    <w:rsid w:val="00DA2F63"/>
    <w:rsid w:val="00DA3488"/>
    <w:rsid w:val="00DA34DF"/>
    <w:rsid w:val="00DA38BC"/>
    <w:rsid w:val="00DA3AAB"/>
    <w:rsid w:val="00DA4ADB"/>
    <w:rsid w:val="00DA4F8B"/>
    <w:rsid w:val="00DA4F8D"/>
    <w:rsid w:val="00DA5815"/>
    <w:rsid w:val="00DA5D56"/>
    <w:rsid w:val="00DA6062"/>
    <w:rsid w:val="00DA62A0"/>
    <w:rsid w:val="00DA67E7"/>
    <w:rsid w:val="00DA69B8"/>
    <w:rsid w:val="00DA7D81"/>
    <w:rsid w:val="00DB053E"/>
    <w:rsid w:val="00DB0633"/>
    <w:rsid w:val="00DB0B8B"/>
    <w:rsid w:val="00DB0E2B"/>
    <w:rsid w:val="00DB0EED"/>
    <w:rsid w:val="00DB0EF1"/>
    <w:rsid w:val="00DB120C"/>
    <w:rsid w:val="00DB12DA"/>
    <w:rsid w:val="00DB1724"/>
    <w:rsid w:val="00DB1CE0"/>
    <w:rsid w:val="00DB2C47"/>
    <w:rsid w:val="00DB2CC5"/>
    <w:rsid w:val="00DB321D"/>
    <w:rsid w:val="00DB3277"/>
    <w:rsid w:val="00DB3A9E"/>
    <w:rsid w:val="00DB3EFF"/>
    <w:rsid w:val="00DB4C3C"/>
    <w:rsid w:val="00DB4E41"/>
    <w:rsid w:val="00DB5758"/>
    <w:rsid w:val="00DB5765"/>
    <w:rsid w:val="00DB5895"/>
    <w:rsid w:val="00DB5BAD"/>
    <w:rsid w:val="00DB5C32"/>
    <w:rsid w:val="00DB6081"/>
    <w:rsid w:val="00DB68E4"/>
    <w:rsid w:val="00DB6C6B"/>
    <w:rsid w:val="00DB6C91"/>
    <w:rsid w:val="00DB6FF6"/>
    <w:rsid w:val="00DB727F"/>
    <w:rsid w:val="00DB73FD"/>
    <w:rsid w:val="00DB763F"/>
    <w:rsid w:val="00DB76E0"/>
    <w:rsid w:val="00DC0A10"/>
    <w:rsid w:val="00DC0D0E"/>
    <w:rsid w:val="00DC16C9"/>
    <w:rsid w:val="00DC18AC"/>
    <w:rsid w:val="00DC212C"/>
    <w:rsid w:val="00DC22A2"/>
    <w:rsid w:val="00DC2494"/>
    <w:rsid w:val="00DC2522"/>
    <w:rsid w:val="00DC2E82"/>
    <w:rsid w:val="00DC339C"/>
    <w:rsid w:val="00DC3480"/>
    <w:rsid w:val="00DC3D2F"/>
    <w:rsid w:val="00DC3F1F"/>
    <w:rsid w:val="00DC44E0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BB2"/>
    <w:rsid w:val="00DD0D32"/>
    <w:rsid w:val="00DD0F4A"/>
    <w:rsid w:val="00DD1083"/>
    <w:rsid w:val="00DD1210"/>
    <w:rsid w:val="00DD1458"/>
    <w:rsid w:val="00DD1D5F"/>
    <w:rsid w:val="00DD2478"/>
    <w:rsid w:val="00DD248D"/>
    <w:rsid w:val="00DD2744"/>
    <w:rsid w:val="00DD27F5"/>
    <w:rsid w:val="00DD2D13"/>
    <w:rsid w:val="00DD346F"/>
    <w:rsid w:val="00DD357F"/>
    <w:rsid w:val="00DD3C94"/>
    <w:rsid w:val="00DD3CE3"/>
    <w:rsid w:val="00DD3E6D"/>
    <w:rsid w:val="00DD40F1"/>
    <w:rsid w:val="00DD449C"/>
    <w:rsid w:val="00DD4EB9"/>
    <w:rsid w:val="00DD588C"/>
    <w:rsid w:val="00DD599E"/>
    <w:rsid w:val="00DD5A60"/>
    <w:rsid w:val="00DD5F73"/>
    <w:rsid w:val="00DD6487"/>
    <w:rsid w:val="00DD66F2"/>
    <w:rsid w:val="00DD68E6"/>
    <w:rsid w:val="00DD6BDB"/>
    <w:rsid w:val="00DD7810"/>
    <w:rsid w:val="00DD7D34"/>
    <w:rsid w:val="00DD7D95"/>
    <w:rsid w:val="00DD7E8D"/>
    <w:rsid w:val="00DE000B"/>
    <w:rsid w:val="00DE07CC"/>
    <w:rsid w:val="00DE09AE"/>
    <w:rsid w:val="00DE1204"/>
    <w:rsid w:val="00DE1375"/>
    <w:rsid w:val="00DE1BD6"/>
    <w:rsid w:val="00DE1D3C"/>
    <w:rsid w:val="00DE1FBC"/>
    <w:rsid w:val="00DE24FD"/>
    <w:rsid w:val="00DE2604"/>
    <w:rsid w:val="00DE2737"/>
    <w:rsid w:val="00DE2B01"/>
    <w:rsid w:val="00DE30D0"/>
    <w:rsid w:val="00DE3864"/>
    <w:rsid w:val="00DE3E74"/>
    <w:rsid w:val="00DE3F29"/>
    <w:rsid w:val="00DE40A0"/>
    <w:rsid w:val="00DE40D2"/>
    <w:rsid w:val="00DE49AE"/>
    <w:rsid w:val="00DE4C9A"/>
    <w:rsid w:val="00DE51A0"/>
    <w:rsid w:val="00DE588A"/>
    <w:rsid w:val="00DE6A8D"/>
    <w:rsid w:val="00DE7461"/>
    <w:rsid w:val="00DE74FE"/>
    <w:rsid w:val="00DE785C"/>
    <w:rsid w:val="00DF069A"/>
    <w:rsid w:val="00DF0827"/>
    <w:rsid w:val="00DF0875"/>
    <w:rsid w:val="00DF08B1"/>
    <w:rsid w:val="00DF1628"/>
    <w:rsid w:val="00DF1FAD"/>
    <w:rsid w:val="00DF2400"/>
    <w:rsid w:val="00DF2B84"/>
    <w:rsid w:val="00DF3F80"/>
    <w:rsid w:val="00DF4373"/>
    <w:rsid w:val="00DF4B66"/>
    <w:rsid w:val="00DF4B6B"/>
    <w:rsid w:val="00DF4B83"/>
    <w:rsid w:val="00DF4FBD"/>
    <w:rsid w:val="00DF54EB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0D55"/>
    <w:rsid w:val="00E00DF3"/>
    <w:rsid w:val="00E0181B"/>
    <w:rsid w:val="00E019E0"/>
    <w:rsid w:val="00E01DCA"/>
    <w:rsid w:val="00E01E6B"/>
    <w:rsid w:val="00E01F2E"/>
    <w:rsid w:val="00E02A2E"/>
    <w:rsid w:val="00E02B90"/>
    <w:rsid w:val="00E03239"/>
    <w:rsid w:val="00E03774"/>
    <w:rsid w:val="00E03AB3"/>
    <w:rsid w:val="00E047F5"/>
    <w:rsid w:val="00E049C0"/>
    <w:rsid w:val="00E04A2C"/>
    <w:rsid w:val="00E04CB7"/>
    <w:rsid w:val="00E05022"/>
    <w:rsid w:val="00E050B0"/>
    <w:rsid w:val="00E0515D"/>
    <w:rsid w:val="00E0516C"/>
    <w:rsid w:val="00E056A5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484"/>
    <w:rsid w:val="00E10488"/>
    <w:rsid w:val="00E1098E"/>
    <w:rsid w:val="00E10BA2"/>
    <w:rsid w:val="00E11A0E"/>
    <w:rsid w:val="00E11A21"/>
    <w:rsid w:val="00E11CF7"/>
    <w:rsid w:val="00E12116"/>
    <w:rsid w:val="00E1244D"/>
    <w:rsid w:val="00E12472"/>
    <w:rsid w:val="00E130C4"/>
    <w:rsid w:val="00E135E6"/>
    <w:rsid w:val="00E13BFD"/>
    <w:rsid w:val="00E14B8F"/>
    <w:rsid w:val="00E14DAC"/>
    <w:rsid w:val="00E14E9F"/>
    <w:rsid w:val="00E1523E"/>
    <w:rsid w:val="00E1588B"/>
    <w:rsid w:val="00E15AD7"/>
    <w:rsid w:val="00E15E29"/>
    <w:rsid w:val="00E1638C"/>
    <w:rsid w:val="00E172B8"/>
    <w:rsid w:val="00E173F8"/>
    <w:rsid w:val="00E17583"/>
    <w:rsid w:val="00E17636"/>
    <w:rsid w:val="00E177F1"/>
    <w:rsid w:val="00E17E1E"/>
    <w:rsid w:val="00E202C4"/>
    <w:rsid w:val="00E204B5"/>
    <w:rsid w:val="00E20626"/>
    <w:rsid w:val="00E20F4F"/>
    <w:rsid w:val="00E212D8"/>
    <w:rsid w:val="00E217CE"/>
    <w:rsid w:val="00E218CC"/>
    <w:rsid w:val="00E21A76"/>
    <w:rsid w:val="00E21ABB"/>
    <w:rsid w:val="00E2214C"/>
    <w:rsid w:val="00E22385"/>
    <w:rsid w:val="00E2280F"/>
    <w:rsid w:val="00E22B44"/>
    <w:rsid w:val="00E22B8A"/>
    <w:rsid w:val="00E22FFF"/>
    <w:rsid w:val="00E230E9"/>
    <w:rsid w:val="00E231ED"/>
    <w:rsid w:val="00E2370D"/>
    <w:rsid w:val="00E23802"/>
    <w:rsid w:val="00E24191"/>
    <w:rsid w:val="00E241AB"/>
    <w:rsid w:val="00E242B5"/>
    <w:rsid w:val="00E2457A"/>
    <w:rsid w:val="00E24898"/>
    <w:rsid w:val="00E248B9"/>
    <w:rsid w:val="00E24A10"/>
    <w:rsid w:val="00E24C3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27FD4"/>
    <w:rsid w:val="00E3004E"/>
    <w:rsid w:val="00E3032B"/>
    <w:rsid w:val="00E30526"/>
    <w:rsid w:val="00E30D98"/>
    <w:rsid w:val="00E31057"/>
    <w:rsid w:val="00E311C7"/>
    <w:rsid w:val="00E31515"/>
    <w:rsid w:val="00E31CBE"/>
    <w:rsid w:val="00E32429"/>
    <w:rsid w:val="00E32938"/>
    <w:rsid w:val="00E33474"/>
    <w:rsid w:val="00E337C7"/>
    <w:rsid w:val="00E33A75"/>
    <w:rsid w:val="00E3403D"/>
    <w:rsid w:val="00E34110"/>
    <w:rsid w:val="00E354A3"/>
    <w:rsid w:val="00E357D0"/>
    <w:rsid w:val="00E35911"/>
    <w:rsid w:val="00E36102"/>
    <w:rsid w:val="00E36198"/>
    <w:rsid w:val="00E37382"/>
    <w:rsid w:val="00E3757E"/>
    <w:rsid w:val="00E37953"/>
    <w:rsid w:val="00E40256"/>
    <w:rsid w:val="00E4058A"/>
    <w:rsid w:val="00E406F7"/>
    <w:rsid w:val="00E41101"/>
    <w:rsid w:val="00E416C2"/>
    <w:rsid w:val="00E41A27"/>
    <w:rsid w:val="00E41AE1"/>
    <w:rsid w:val="00E41E39"/>
    <w:rsid w:val="00E42191"/>
    <w:rsid w:val="00E42277"/>
    <w:rsid w:val="00E4261F"/>
    <w:rsid w:val="00E42CAC"/>
    <w:rsid w:val="00E4302A"/>
    <w:rsid w:val="00E43636"/>
    <w:rsid w:val="00E43C70"/>
    <w:rsid w:val="00E43F7B"/>
    <w:rsid w:val="00E447B2"/>
    <w:rsid w:val="00E449F3"/>
    <w:rsid w:val="00E44A04"/>
    <w:rsid w:val="00E44F79"/>
    <w:rsid w:val="00E452C7"/>
    <w:rsid w:val="00E45378"/>
    <w:rsid w:val="00E4561F"/>
    <w:rsid w:val="00E4586E"/>
    <w:rsid w:val="00E45BFB"/>
    <w:rsid w:val="00E45FF5"/>
    <w:rsid w:val="00E463F4"/>
    <w:rsid w:val="00E46A66"/>
    <w:rsid w:val="00E471FF"/>
    <w:rsid w:val="00E475CD"/>
    <w:rsid w:val="00E47911"/>
    <w:rsid w:val="00E47A81"/>
    <w:rsid w:val="00E50127"/>
    <w:rsid w:val="00E502E9"/>
    <w:rsid w:val="00E504D0"/>
    <w:rsid w:val="00E50DAE"/>
    <w:rsid w:val="00E512BC"/>
    <w:rsid w:val="00E512F4"/>
    <w:rsid w:val="00E51A5B"/>
    <w:rsid w:val="00E51BEA"/>
    <w:rsid w:val="00E52095"/>
    <w:rsid w:val="00E52174"/>
    <w:rsid w:val="00E52414"/>
    <w:rsid w:val="00E53736"/>
    <w:rsid w:val="00E53C85"/>
    <w:rsid w:val="00E53D2A"/>
    <w:rsid w:val="00E5417A"/>
    <w:rsid w:val="00E5461F"/>
    <w:rsid w:val="00E54A05"/>
    <w:rsid w:val="00E5504F"/>
    <w:rsid w:val="00E552E0"/>
    <w:rsid w:val="00E553E6"/>
    <w:rsid w:val="00E556B3"/>
    <w:rsid w:val="00E55B54"/>
    <w:rsid w:val="00E569BB"/>
    <w:rsid w:val="00E56BA1"/>
    <w:rsid w:val="00E572DD"/>
    <w:rsid w:val="00E5736B"/>
    <w:rsid w:val="00E60232"/>
    <w:rsid w:val="00E609CE"/>
    <w:rsid w:val="00E6142C"/>
    <w:rsid w:val="00E61CE3"/>
    <w:rsid w:val="00E6203A"/>
    <w:rsid w:val="00E622BA"/>
    <w:rsid w:val="00E62751"/>
    <w:rsid w:val="00E62A22"/>
    <w:rsid w:val="00E631C3"/>
    <w:rsid w:val="00E635CC"/>
    <w:rsid w:val="00E63A39"/>
    <w:rsid w:val="00E643C8"/>
    <w:rsid w:val="00E6475B"/>
    <w:rsid w:val="00E649EB"/>
    <w:rsid w:val="00E64E13"/>
    <w:rsid w:val="00E6546B"/>
    <w:rsid w:val="00E658F9"/>
    <w:rsid w:val="00E65D35"/>
    <w:rsid w:val="00E66154"/>
    <w:rsid w:val="00E6654A"/>
    <w:rsid w:val="00E66B10"/>
    <w:rsid w:val="00E66FB9"/>
    <w:rsid w:val="00E67DA7"/>
    <w:rsid w:val="00E707CB"/>
    <w:rsid w:val="00E70B43"/>
    <w:rsid w:val="00E70CA5"/>
    <w:rsid w:val="00E70E03"/>
    <w:rsid w:val="00E710FB"/>
    <w:rsid w:val="00E72FF2"/>
    <w:rsid w:val="00E73471"/>
    <w:rsid w:val="00E7347E"/>
    <w:rsid w:val="00E7355D"/>
    <w:rsid w:val="00E73647"/>
    <w:rsid w:val="00E73C15"/>
    <w:rsid w:val="00E73C75"/>
    <w:rsid w:val="00E7482E"/>
    <w:rsid w:val="00E7510D"/>
    <w:rsid w:val="00E757EB"/>
    <w:rsid w:val="00E75F83"/>
    <w:rsid w:val="00E760DB"/>
    <w:rsid w:val="00E7613D"/>
    <w:rsid w:val="00E76716"/>
    <w:rsid w:val="00E76A11"/>
    <w:rsid w:val="00E76C54"/>
    <w:rsid w:val="00E770B3"/>
    <w:rsid w:val="00E770F4"/>
    <w:rsid w:val="00E7737C"/>
    <w:rsid w:val="00E7772A"/>
    <w:rsid w:val="00E779BE"/>
    <w:rsid w:val="00E77C73"/>
    <w:rsid w:val="00E77F56"/>
    <w:rsid w:val="00E803CC"/>
    <w:rsid w:val="00E80A43"/>
    <w:rsid w:val="00E8108B"/>
    <w:rsid w:val="00E8190A"/>
    <w:rsid w:val="00E81941"/>
    <w:rsid w:val="00E81AA1"/>
    <w:rsid w:val="00E81C7D"/>
    <w:rsid w:val="00E82792"/>
    <w:rsid w:val="00E82CEC"/>
    <w:rsid w:val="00E82DD8"/>
    <w:rsid w:val="00E83848"/>
    <w:rsid w:val="00E83977"/>
    <w:rsid w:val="00E84501"/>
    <w:rsid w:val="00E84C33"/>
    <w:rsid w:val="00E8504A"/>
    <w:rsid w:val="00E850B8"/>
    <w:rsid w:val="00E85306"/>
    <w:rsid w:val="00E854D5"/>
    <w:rsid w:val="00E85624"/>
    <w:rsid w:val="00E85892"/>
    <w:rsid w:val="00E85A6E"/>
    <w:rsid w:val="00E8619D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2073"/>
    <w:rsid w:val="00E93271"/>
    <w:rsid w:val="00E9444C"/>
    <w:rsid w:val="00E94952"/>
    <w:rsid w:val="00E94BCC"/>
    <w:rsid w:val="00E956B7"/>
    <w:rsid w:val="00E95B6A"/>
    <w:rsid w:val="00E95E14"/>
    <w:rsid w:val="00E96034"/>
    <w:rsid w:val="00E9648B"/>
    <w:rsid w:val="00E96557"/>
    <w:rsid w:val="00E968EC"/>
    <w:rsid w:val="00E96AB4"/>
    <w:rsid w:val="00E96D2E"/>
    <w:rsid w:val="00E97238"/>
    <w:rsid w:val="00E97EE1"/>
    <w:rsid w:val="00E97F30"/>
    <w:rsid w:val="00EA0AC7"/>
    <w:rsid w:val="00EA0C9E"/>
    <w:rsid w:val="00EA1574"/>
    <w:rsid w:val="00EA15D0"/>
    <w:rsid w:val="00EA244B"/>
    <w:rsid w:val="00EA2560"/>
    <w:rsid w:val="00EA3AEC"/>
    <w:rsid w:val="00EA3D0D"/>
    <w:rsid w:val="00EA3EEE"/>
    <w:rsid w:val="00EA3FB2"/>
    <w:rsid w:val="00EA4476"/>
    <w:rsid w:val="00EA4E0E"/>
    <w:rsid w:val="00EA5265"/>
    <w:rsid w:val="00EA5316"/>
    <w:rsid w:val="00EA58AF"/>
    <w:rsid w:val="00EA58F6"/>
    <w:rsid w:val="00EA5FCF"/>
    <w:rsid w:val="00EA6294"/>
    <w:rsid w:val="00EA695C"/>
    <w:rsid w:val="00EA6AD1"/>
    <w:rsid w:val="00EA6CF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972"/>
    <w:rsid w:val="00EB0B15"/>
    <w:rsid w:val="00EB0F93"/>
    <w:rsid w:val="00EB12F0"/>
    <w:rsid w:val="00EB1707"/>
    <w:rsid w:val="00EB1EFE"/>
    <w:rsid w:val="00EB2018"/>
    <w:rsid w:val="00EB22C9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B7A31"/>
    <w:rsid w:val="00EB7D78"/>
    <w:rsid w:val="00EC01FE"/>
    <w:rsid w:val="00EC07BD"/>
    <w:rsid w:val="00EC08E8"/>
    <w:rsid w:val="00EC0D0B"/>
    <w:rsid w:val="00EC156B"/>
    <w:rsid w:val="00EC1996"/>
    <w:rsid w:val="00EC1DED"/>
    <w:rsid w:val="00EC1E4E"/>
    <w:rsid w:val="00EC1EEA"/>
    <w:rsid w:val="00EC21F2"/>
    <w:rsid w:val="00EC227B"/>
    <w:rsid w:val="00EC236E"/>
    <w:rsid w:val="00EC23A6"/>
    <w:rsid w:val="00EC2BF0"/>
    <w:rsid w:val="00EC31E6"/>
    <w:rsid w:val="00EC321B"/>
    <w:rsid w:val="00EC3D54"/>
    <w:rsid w:val="00EC431D"/>
    <w:rsid w:val="00EC4705"/>
    <w:rsid w:val="00EC4847"/>
    <w:rsid w:val="00EC4D2C"/>
    <w:rsid w:val="00EC565B"/>
    <w:rsid w:val="00EC597C"/>
    <w:rsid w:val="00EC6346"/>
    <w:rsid w:val="00EC671C"/>
    <w:rsid w:val="00EC7A7E"/>
    <w:rsid w:val="00EC7AC0"/>
    <w:rsid w:val="00EC7C74"/>
    <w:rsid w:val="00ED054A"/>
    <w:rsid w:val="00ED0AA3"/>
    <w:rsid w:val="00ED0CC8"/>
    <w:rsid w:val="00ED0E23"/>
    <w:rsid w:val="00ED0FC7"/>
    <w:rsid w:val="00ED1029"/>
    <w:rsid w:val="00ED12EA"/>
    <w:rsid w:val="00ED18E3"/>
    <w:rsid w:val="00ED19EA"/>
    <w:rsid w:val="00ED1B05"/>
    <w:rsid w:val="00ED1F1C"/>
    <w:rsid w:val="00ED2374"/>
    <w:rsid w:val="00ED2583"/>
    <w:rsid w:val="00ED3417"/>
    <w:rsid w:val="00ED3702"/>
    <w:rsid w:val="00ED3F1C"/>
    <w:rsid w:val="00ED3F48"/>
    <w:rsid w:val="00ED4842"/>
    <w:rsid w:val="00ED48DE"/>
    <w:rsid w:val="00ED49EF"/>
    <w:rsid w:val="00ED4B42"/>
    <w:rsid w:val="00ED5456"/>
    <w:rsid w:val="00ED57CC"/>
    <w:rsid w:val="00ED5A7E"/>
    <w:rsid w:val="00ED5DC0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0AD"/>
    <w:rsid w:val="00EE388D"/>
    <w:rsid w:val="00EE38D8"/>
    <w:rsid w:val="00EE3B3B"/>
    <w:rsid w:val="00EE49C0"/>
    <w:rsid w:val="00EE4AFE"/>
    <w:rsid w:val="00EE5630"/>
    <w:rsid w:val="00EE5868"/>
    <w:rsid w:val="00EE59E2"/>
    <w:rsid w:val="00EE61C1"/>
    <w:rsid w:val="00EE6A51"/>
    <w:rsid w:val="00EE6D6C"/>
    <w:rsid w:val="00EE7848"/>
    <w:rsid w:val="00EE7ECE"/>
    <w:rsid w:val="00EF046C"/>
    <w:rsid w:val="00EF05EA"/>
    <w:rsid w:val="00EF0941"/>
    <w:rsid w:val="00EF0A04"/>
    <w:rsid w:val="00EF0CF6"/>
    <w:rsid w:val="00EF0DB8"/>
    <w:rsid w:val="00EF1B50"/>
    <w:rsid w:val="00EF215B"/>
    <w:rsid w:val="00EF3232"/>
    <w:rsid w:val="00EF3A3A"/>
    <w:rsid w:val="00EF43EC"/>
    <w:rsid w:val="00EF444F"/>
    <w:rsid w:val="00EF454D"/>
    <w:rsid w:val="00EF47F2"/>
    <w:rsid w:val="00EF4C04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456"/>
    <w:rsid w:val="00EF676B"/>
    <w:rsid w:val="00EF6AA4"/>
    <w:rsid w:val="00EF6CDA"/>
    <w:rsid w:val="00EF7317"/>
    <w:rsid w:val="00EF7516"/>
    <w:rsid w:val="00EF7672"/>
    <w:rsid w:val="00EF79DB"/>
    <w:rsid w:val="00EF7ABA"/>
    <w:rsid w:val="00EF7CE9"/>
    <w:rsid w:val="00F00807"/>
    <w:rsid w:val="00F00F71"/>
    <w:rsid w:val="00F00FD0"/>
    <w:rsid w:val="00F0142C"/>
    <w:rsid w:val="00F0170F"/>
    <w:rsid w:val="00F01B80"/>
    <w:rsid w:val="00F01BCC"/>
    <w:rsid w:val="00F033B4"/>
    <w:rsid w:val="00F03A68"/>
    <w:rsid w:val="00F044F8"/>
    <w:rsid w:val="00F0474B"/>
    <w:rsid w:val="00F04897"/>
    <w:rsid w:val="00F0518D"/>
    <w:rsid w:val="00F0532B"/>
    <w:rsid w:val="00F055D7"/>
    <w:rsid w:val="00F057D2"/>
    <w:rsid w:val="00F05C81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8B2"/>
    <w:rsid w:val="00F10977"/>
    <w:rsid w:val="00F10BD2"/>
    <w:rsid w:val="00F10D2B"/>
    <w:rsid w:val="00F112FB"/>
    <w:rsid w:val="00F118A6"/>
    <w:rsid w:val="00F12136"/>
    <w:rsid w:val="00F1217F"/>
    <w:rsid w:val="00F12C51"/>
    <w:rsid w:val="00F12F79"/>
    <w:rsid w:val="00F134A3"/>
    <w:rsid w:val="00F13571"/>
    <w:rsid w:val="00F137D3"/>
    <w:rsid w:val="00F13916"/>
    <w:rsid w:val="00F1396F"/>
    <w:rsid w:val="00F13AC2"/>
    <w:rsid w:val="00F1417B"/>
    <w:rsid w:val="00F144A8"/>
    <w:rsid w:val="00F147FB"/>
    <w:rsid w:val="00F14C86"/>
    <w:rsid w:val="00F14E6F"/>
    <w:rsid w:val="00F150A7"/>
    <w:rsid w:val="00F15282"/>
    <w:rsid w:val="00F15515"/>
    <w:rsid w:val="00F16458"/>
    <w:rsid w:val="00F1652C"/>
    <w:rsid w:val="00F165F9"/>
    <w:rsid w:val="00F16AD0"/>
    <w:rsid w:val="00F16E86"/>
    <w:rsid w:val="00F1722C"/>
    <w:rsid w:val="00F17644"/>
    <w:rsid w:val="00F176EF"/>
    <w:rsid w:val="00F179F6"/>
    <w:rsid w:val="00F20215"/>
    <w:rsid w:val="00F203D4"/>
    <w:rsid w:val="00F20593"/>
    <w:rsid w:val="00F20978"/>
    <w:rsid w:val="00F209FC"/>
    <w:rsid w:val="00F218F1"/>
    <w:rsid w:val="00F21D04"/>
    <w:rsid w:val="00F22940"/>
    <w:rsid w:val="00F232B9"/>
    <w:rsid w:val="00F2382F"/>
    <w:rsid w:val="00F2393F"/>
    <w:rsid w:val="00F23B9B"/>
    <w:rsid w:val="00F2427F"/>
    <w:rsid w:val="00F2435D"/>
    <w:rsid w:val="00F24BBD"/>
    <w:rsid w:val="00F24CC1"/>
    <w:rsid w:val="00F25246"/>
    <w:rsid w:val="00F25536"/>
    <w:rsid w:val="00F25642"/>
    <w:rsid w:val="00F26414"/>
    <w:rsid w:val="00F26D19"/>
    <w:rsid w:val="00F2763B"/>
    <w:rsid w:val="00F27B49"/>
    <w:rsid w:val="00F27D91"/>
    <w:rsid w:val="00F30205"/>
    <w:rsid w:val="00F3048F"/>
    <w:rsid w:val="00F30653"/>
    <w:rsid w:val="00F30FAF"/>
    <w:rsid w:val="00F30FC6"/>
    <w:rsid w:val="00F317B1"/>
    <w:rsid w:val="00F319DA"/>
    <w:rsid w:val="00F31EA3"/>
    <w:rsid w:val="00F33978"/>
    <w:rsid w:val="00F33D2E"/>
    <w:rsid w:val="00F33EB0"/>
    <w:rsid w:val="00F33EF7"/>
    <w:rsid w:val="00F34504"/>
    <w:rsid w:val="00F3464B"/>
    <w:rsid w:val="00F34B1A"/>
    <w:rsid w:val="00F34CEF"/>
    <w:rsid w:val="00F34EED"/>
    <w:rsid w:val="00F34FAD"/>
    <w:rsid w:val="00F35700"/>
    <w:rsid w:val="00F35D07"/>
    <w:rsid w:val="00F3624F"/>
    <w:rsid w:val="00F36680"/>
    <w:rsid w:val="00F366D2"/>
    <w:rsid w:val="00F36CDD"/>
    <w:rsid w:val="00F370FA"/>
    <w:rsid w:val="00F37343"/>
    <w:rsid w:val="00F3752F"/>
    <w:rsid w:val="00F378A3"/>
    <w:rsid w:val="00F401E2"/>
    <w:rsid w:val="00F402E0"/>
    <w:rsid w:val="00F407A6"/>
    <w:rsid w:val="00F4093D"/>
    <w:rsid w:val="00F40BB8"/>
    <w:rsid w:val="00F40BBE"/>
    <w:rsid w:val="00F41367"/>
    <w:rsid w:val="00F41C34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7D"/>
    <w:rsid w:val="00F44992"/>
    <w:rsid w:val="00F450CD"/>
    <w:rsid w:val="00F45482"/>
    <w:rsid w:val="00F45842"/>
    <w:rsid w:val="00F459E3"/>
    <w:rsid w:val="00F459EF"/>
    <w:rsid w:val="00F45DB3"/>
    <w:rsid w:val="00F45EC3"/>
    <w:rsid w:val="00F46087"/>
    <w:rsid w:val="00F46AD0"/>
    <w:rsid w:val="00F46BA2"/>
    <w:rsid w:val="00F46FE0"/>
    <w:rsid w:val="00F47696"/>
    <w:rsid w:val="00F47B3C"/>
    <w:rsid w:val="00F47DB5"/>
    <w:rsid w:val="00F5018F"/>
    <w:rsid w:val="00F50F40"/>
    <w:rsid w:val="00F5126E"/>
    <w:rsid w:val="00F51B73"/>
    <w:rsid w:val="00F51D4D"/>
    <w:rsid w:val="00F51DAF"/>
    <w:rsid w:val="00F51FE8"/>
    <w:rsid w:val="00F52139"/>
    <w:rsid w:val="00F52476"/>
    <w:rsid w:val="00F52A8E"/>
    <w:rsid w:val="00F52A95"/>
    <w:rsid w:val="00F52AE9"/>
    <w:rsid w:val="00F53ACD"/>
    <w:rsid w:val="00F53BFB"/>
    <w:rsid w:val="00F53E64"/>
    <w:rsid w:val="00F543CF"/>
    <w:rsid w:val="00F547EF"/>
    <w:rsid w:val="00F548CA"/>
    <w:rsid w:val="00F54BDB"/>
    <w:rsid w:val="00F54E49"/>
    <w:rsid w:val="00F54E9E"/>
    <w:rsid w:val="00F55087"/>
    <w:rsid w:val="00F557E7"/>
    <w:rsid w:val="00F5596D"/>
    <w:rsid w:val="00F55B31"/>
    <w:rsid w:val="00F55DB1"/>
    <w:rsid w:val="00F565F6"/>
    <w:rsid w:val="00F567F4"/>
    <w:rsid w:val="00F568C1"/>
    <w:rsid w:val="00F56971"/>
    <w:rsid w:val="00F56B69"/>
    <w:rsid w:val="00F56C1C"/>
    <w:rsid w:val="00F56C85"/>
    <w:rsid w:val="00F56E77"/>
    <w:rsid w:val="00F570AB"/>
    <w:rsid w:val="00F57B0D"/>
    <w:rsid w:val="00F57D2E"/>
    <w:rsid w:val="00F57D60"/>
    <w:rsid w:val="00F57DF7"/>
    <w:rsid w:val="00F60019"/>
    <w:rsid w:val="00F60056"/>
    <w:rsid w:val="00F6013A"/>
    <w:rsid w:val="00F6048F"/>
    <w:rsid w:val="00F60506"/>
    <w:rsid w:val="00F60B53"/>
    <w:rsid w:val="00F60EAE"/>
    <w:rsid w:val="00F610A5"/>
    <w:rsid w:val="00F613D7"/>
    <w:rsid w:val="00F6172F"/>
    <w:rsid w:val="00F61A4C"/>
    <w:rsid w:val="00F62A13"/>
    <w:rsid w:val="00F62ACB"/>
    <w:rsid w:val="00F62B07"/>
    <w:rsid w:val="00F62EA7"/>
    <w:rsid w:val="00F63219"/>
    <w:rsid w:val="00F639CB"/>
    <w:rsid w:val="00F642F9"/>
    <w:rsid w:val="00F64DB3"/>
    <w:rsid w:val="00F65ABA"/>
    <w:rsid w:val="00F65E0F"/>
    <w:rsid w:val="00F663E1"/>
    <w:rsid w:val="00F67672"/>
    <w:rsid w:val="00F6782A"/>
    <w:rsid w:val="00F6796E"/>
    <w:rsid w:val="00F67B81"/>
    <w:rsid w:val="00F704DB"/>
    <w:rsid w:val="00F709F1"/>
    <w:rsid w:val="00F70F82"/>
    <w:rsid w:val="00F71274"/>
    <w:rsid w:val="00F714AD"/>
    <w:rsid w:val="00F71834"/>
    <w:rsid w:val="00F71A8A"/>
    <w:rsid w:val="00F72485"/>
    <w:rsid w:val="00F72681"/>
    <w:rsid w:val="00F7278F"/>
    <w:rsid w:val="00F728E1"/>
    <w:rsid w:val="00F729D7"/>
    <w:rsid w:val="00F72E0F"/>
    <w:rsid w:val="00F73A29"/>
    <w:rsid w:val="00F74821"/>
    <w:rsid w:val="00F74FC7"/>
    <w:rsid w:val="00F7524B"/>
    <w:rsid w:val="00F753BD"/>
    <w:rsid w:val="00F7546C"/>
    <w:rsid w:val="00F75602"/>
    <w:rsid w:val="00F765E2"/>
    <w:rsid w:val="00F7679B"/>
    <w:rsid w:val="00F76C78"/>
    <w:rsid w:val="00F76C91"/>
    <w:rsid w:val="00F7762C"/>
    <w:rsid w:val="00F77EC7"/>
    <w:rsid w:val="00F80359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2DE"/>
    <w:rsid w:val="00F83595"/>
    <w:rsid w:val="00F83B03"/>
    <w:rsid w:val="00F83B89"/>
    <w:rsid w:val="00F83B8D"/>
    <w:rsid w:val="00F84369"/>
    <w:rsid w:val="00F844B2"/>
    <w:rsid w:val="00F8491D"/>
    <w:rsid w:val="00F86091"/>
    <w:rsid w:val="00F8617D"/>
    <w:rsid w:val="00F863BE"/>
    <w:rsid w:val="00F863E5"/>
    <w:rsid w:val="00F864B6"/>
    <w:rsid w:val="00F86640"/>
    <w:rsid w:val="00F8671D"/>
    <w:rsid w:val="00F8684A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0FB7"/>
    <w:rsid w:val="00F915B4"/>
    <w:rsid w:val="00F91621"/>
    <w:rsid w:val="00F916EB"/>
    <w:rsid w:val="00F921C9"/>
    <w:rsid w:val="00F9233C"/>
    <w:rsid w:val="00F92404"/>
    <w:rsid w:val="00F9241A"/>
    <w:rsid w:val="00F928B0"/>
    <w:rsid w:val="00F92D1F"/>
    <w:rsid w:val="00F92D2F"/>
    <w:rsid w:val="00F93270"/>
    <w:rsid w:val="00F932B3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86A"/>
    <w:rsid w:val="00FA0C67"/>
    <w:rsid w:val="00FA0E74"/>
    <w:rsid w:val="00FA0EF5"/>
    <w:rsid w:val="00FA1636"/>
    <w:rsid w:val="00FA1D2E"/>
    <w:rsid w:val="00FA1D59"/>
    <w:rsid w:val="00FA1E5A"/>
    <w:rsid w:val="00FA1F04"/>
    <w:rsid w:val="00FA2D05"/>
    <w:rsid w:val="00FA2FFC"/>
    <w:rsid w:val="00FA3896"/>
    <w:rsid w:val="00FA4D26"/>
    <w:rsid w:val="00FA5274"/>
    <w:rsid w:val="00FA662F"/>
    <w:rsid w:val="00FA7A41"/>
    <w:rsid w:val="00FB0EFF"/>
    <w:rsid w:val="00FB1290"/>
    <w:rsid w:val="00FB15EF"/>
    <w:rsid w:val="00FB16F1"/>
    <w:rsid w:val="00FB18C8"/>
    <w:rsid w:val="00FB1927"/>
    <w:rsid w:val="00FB2171"/>
    <w:rsid w:val="00FB2D87"/>
    <w:rsid w:val="00FB2EF1"/>
    <w:rsid w:val="00FB3387"/>
    <w:rsid w:val="00FB3E5D"/>
    <w:rsid w:val="00FB453A"/>
    <w:rsid w:val="00FB457E"/>
    <w:rsid w:val="00FB4BBA"/>
    <w:rsid w:val="00FB55A6"/>
    <w:rsid w:val="00FB65C9"/>
    <w:rsid w:val="00FB69C5"/>
    <w:rsid w:val="00FB6F90"/>
    <w:rsid w:val="00FB7117"/>
    <w:rsid w:val="00FB7542"/>
    <w:rsid w:val="00FB7F82"/>
    <w:rsid w:val="00FC04D5"/>
    <w:rsid w:val="00FC0C44"/>
    <w:rsid w:val="00FC150A"/>
    <w:rsid w:val="00FC1807"/>
    <w:rsid w:val="00FC1E2F"/>
    <w:rsid w:val="00FC251C"/>
    <w:rsid w:val="00FC2B22"/>
    <w:rsid w:val="00FC35D6"/>
    <w:rsid w:val="00FC3A87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48E"/>
    <w:rsid w:val="00FC6569"/>
    <w:rsid w:val="00FC6A19"/>
    <w:rsid w:val="00FC6B0F"/>
    <w:rsid w:val="00FC6D13"/>
    <w:rsid w:val="00FC6E7A"/>
    <w:rsid w:val="00FC6EC4"/>
    <w:rsid w:val="00FC7275"/>
    <w:rsid w:val="00FC7403"/>
    <w:rsid w:val="00FC7546"/>
    <w:rsid w:val="00FC7E1F"/>
    <w:rsid w:val="00FC7F2A"/>
    <w:rsid w:val="00FD0774"/>
    <w:rsid w:val="00FD1152"/>
    <w:rsid w:val="00FD11E2"/>
    <w:rsid w:val="00FD1B33"/>
    <w:rsid w:val="00FD1C9A"/>
    <w:rsid w:val="00FD1DCB"/>
    <w:rsid w:val="00FD1F41"/>
    <w:rsid w:val="00FD252D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62FA"/>
    <w:rsid w:val="00FD6950"/>
    <w:rsid w:val="00FD73FD"/>
    <w:rsid w:val="00FD7AC3"/>
    <w:rsid w:val="00FD7B82"/>
    <w:rsid w:val="00FD7DCE"/>
    <w:rsid w:val="00FD7F4B"/>
    <w:rsid w:val="00FE0128"/>
    <w:rsid w:val="00FE0307"/>
    <w:rsid w:val="00FE0DDE"/>
    <w:rsid w:val="00FE127D"/>
    <w:rsid w:val="00FE1578"/>
    <w:rsid w:val="00FE175E"/>
    <w:rsid w:val="00FE1E8A"/>
    <w:rsid w:val="00FE211D"/>
    <w:rsid w:val="00FE218A"/>
    <w:rsid w:val="00FE21AC"/>
    <w:rsid w:val="00FE2280"/>
    <w:rsid w:val="00FE2568"/>
    <w:rsid w:val="00FE2652"/>
    <w:rsid w:val="00FE2847"/>
    <w:rsid w:val="00FE342E"/>
    <w:rsid w:val="00FE3787"/>
    <w:rsid w:val="00FE38ED"/>
    <w:rsid w:val="00FE3B2F"/>
    <w:rsid w:val="00FE3BC5"/>
    <w:rsid w:val="00FE3D2E"/>
    <w:rsid w:val="00FE40EE"/>
    <w:rsid w:val="00FE4D16"/>
    <w:rsid w:val="00FE4DAB"/>
    <w:rsid w:val="00FE4E0C"/>
    <w:rsid w:val="00FE519D"/>
    <w:rsid w:val="00FE5593"/>
    <w:rsid w:val="00FE5782"/>
    <w:rsid w:val="00FE5B78"/>
    <w:rsid w:val="00FE6827"/>
    <w:rsid w:val="00FE6BAC"/>
    <w:rsid w:val="00FE6DCF"/>
    <w:rsid w:val="00FE716B"/>
    <w:rsid w:val="00FE724E"/>
    <w:rsid w:val="00FE7671"/>
    <w:rsid w:val="00FE7A26"/>
    <w:rsid w:val="00FE7BF3"/>
    <w:rsid w:val="00FE7EC7"/>
    <w:rsid w:val="00FF0817"/>
    <w:rsid w:val="00FF0871"/>
    <w:rsid w:val="00FF0B23"/>
    <w:rsid w:val="00FF1480"/>
    <w:rsid w:val="00FF1771"/>
    <w:rsid w:val="00FF1D9C"/>
    <w:rsid w:val="00FF25E3"/>
    <w:rsid w:val="00FF2DBA"/>
    <w:rsid w:val="00FF2F9C"/>
    <w:rsid w:val="00FF310F"/>
    <w:rsid w:val="00FF3452"/>
    <w:rsid w:val="00FF39E3"/>
    <w:rsid w:val="00FF3A87"/>
    <w:rsid w:val="00FF3BB6"/>
    <w:rsid w:val="00FF42D3"/>
    <w:rsid w:val="00FF450A"/>
    <w:rsid w:val="00FF49DF"/>
    <w:rsid w:val="00FF4A06"/>
    <w:rsid w:val="00FF4BEE"/>
    <w:rsid w:val="00FF57CA"/>
    <w:rsid w:val="00FF5A2B"/>
    <w:rsid w:val="00FF634A"/>
    <w:rsid w:val="00FF64F6"/>
    <w:rsid w:val="00FF6590"/>
    <w:rsid w:val="00FF65D4"/>
    <w:rsid w:val="00FF66ED"/>
    <w:rsid w:val="00FF67E8"/>
    <w:rsid w:val="00FF6866"/>
    <w:rsid w:val="00FF7402"/>
    <w:rsid w:val="00FF776F"/>
    <w:rsid w:val="00FF7948"/>
    <w:rsid w:val="00FF7B5C"/>
    <w:rsid w:val="00FF7BE0"/>
    <w:rsid w:val="00FF7DEC"/>
    <w:rsid w:val="2E74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7847B4D"/>
  <w15:docId w15:val="{D2D230A1-A4A1-434C-9AE3-2926B7B88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8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  <w:style w:type="character" w:styleId="LineNumber">
    <w:name w:val="line number"/>
    <w:basedOn w:val="DefaultParagraphFont"/>
    <w:semiHidden/>
    <w:unhideWhenUsed/>
    <w:rsid w:val="00F6048F"/>
  </w:style>
  <w:style w:type="character" w:customStyle="1" w:styleId="ui-provider">
    <w:name w:val="ui-provider"/>
    <w:basedOn w:val="DefaultParagraphFont"/>
    <w:rsid w:val="00F753BD"/>
  </w:style>
  <w:style w:type="paragraph" w:styleId="NormalWeb">
    <w:name w:val="Normal (Web)"/>
    <w:basedOn w:val="Normal"/>
    <w:uiPriority w:val="99"/>
    <w:semiHidden/>
    <w:unhideWhenUsed/>
    <w:rsid w:val="000B56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TableGrid2">
    <w:name w:val="Table Grid2"/>
    <w:basedOn w:val="TableNormal"/>
    <w:next w:val="TableGrid"/>
    <w:uiPriority w:val="39"/>
    <w:rsid w:val="00D957D6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83A3B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353B55-F498-4941-8EFE-AF9ACF8CAC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EA34A3-58FD-43B9-B6BD-7D9223B8F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C8E6FF-5CEB-4750-964C-C2152E33276B}">
  <ds:schemaRefs>
    <ds:schemaRef ds:uri="4243d5be-521d-4052-81ca-f0f31ea6f2da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purl.org/dc/dcmitype/"/>
    <ds:schemaRef ds:uri="http://www.w3.org/XML/1998/namespace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05716746-add9-412a-97a9-1b5167d151a3"/>
    <ds:schemaRef ds:uri="f6ba49b0-bcda-4796-8236-5b5cc1493ace"/>
  </ds:schemaRefs>
</ds:datastoreItem>
</file>

<file path=customXml/itemProps4.xml><?xml version="1.0" encoding="utf-8"?>
<ds:datastoreItem xmlns:ds="http://schemas.openxmlformats.org/officeDocument/2006/customXml" ds:itemID="{0E1ABF14-7B16-42A0-8D7D-FBE5D5859C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17</TotalTime>
  <Pages>20</Pages>
  <Words>4616</Words>
  <Characters>19602</Characters>
  <Application>Microsoft Office Word</Application>
  <DocSecurity>0</DocSecurity>
  <Lines>163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Chanon, Jutakanon</dc:creator>
  <cp:keywords/>
  <cp:lastModifiedBy>Kornsiri, Chongaksorn</cp:lastModifiedBy>
  <cp:revision>3</cp:revision>
  <cp:lastPrinted>2026-05-06T02:31:00Z</cp:lastPrinted>
  <dcterms:created xsi:type="dcterms:W3CDTF">2026-05-05T13:23:00Z</dcterms:created>
  <dcterms:modified xsi:type="dcterms:W3CDTF">2026-05-11T04:45:00Z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