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726A" w14:textId="1E3F09AE" w:rsidR="00B26835" w:rsidRDefault="00B26835" w:rsidP="00B2683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 (มหาชน)</w:t>
      </w:r>
    </w:p>
    <w:p w14:paraId="53901F6A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  <w:cs/>
        </w:rPr>
      </w:pPr>
    </w:p>
    <w:p w14:paraId="527B1D84" w14:textId="77777777" w:rsidR="0093220B" w:rsidRDefault="0093220B" w:rsidP="0093220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bookmarkEnd w:id="0"/>
    </w:p>
    <w:p w14:paraId="5828204D" w14:textId="2C0854E4" w:rsidR="0093220B" w:rsidRDefault="0093220B" w:rsidP="0093220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166C1187" w14:textId="77777777" w:rsidR="0093220B" w:rsidRDefault="0093220B" w:rsidP="0093220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AE91C91" w14:textId="77777777" w:rsidR="0093220B" w:rsidRDefault="0093220B" w:rsidP="0093220B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D4103E" w14:textId="77777777" w:rsidR="00B26835" w:rsidRPr="00F85047" w:rsidRDefault="00B26835" w:rsidP="00B26835">
      <w:pPr>
        <w:rPr>
          <w:rFonts w:ascii="Angsana New" w:hAnsi="Angsana New" w:cs="Angsana New"/>
          <w:sz w:val="32"/>
          <w:szCs w:val="32"/>
          <w:cs/>
        </w:rPr>
      </w:pPr>
    </w:p>
    <w:p w14:paraId="703C5095" w14:textId="77777777" w:rsidR="00B26835" w:rsidRPr="00F85047" w:rsidRDefault="00B26835" w:rsidP="00B26835">
      <w:pPr>
        <w:jc w:val="center"/>
        <w:rPr>
          <w:rFonts w:ascii="Angsana New" w:hAnsi="Angsana New" w:cs="Angsana New"/>
          <w:sz w:val="32"/>
          <w:szCs w:val="32"/>
        </w:rPr>
      </w:pPr>
    </w:p>
    <w:p w14:paraId="54EC6827" w14:textId="77777777" w:rsidR="00B26835" w:rsidRPr="00F85047" w:rsidRDefault="00B26835" w:rsidP="00B26835">
      <w:pPr>
        <w:rPr>
          <w:rFonts w:ascii="Angsana New" w:hAnsi="Angsana New" w:cs="Angsana New"/>
          <w:sz w:val="32"/>
          <w:szCs w:val="32"/>
        </w:rPr>
      </w:pPr>
    </w:p>
    <w:p w14:paraId="0C647C1C" w14:textId="77777777" w:rsidR="00B26835" w:rsidRPr="00F85047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  <w:sectPr w:rsidR="00B26835" w:rsidRPr="00F85047" w:rsidSect="00B26835">
          <w:headerReference w:type="default" r:id="rId11"/>
          <w:pgSz w:w="11909" w:h="16834"/>
          <w:pgMar w:top="691" w:right="1152" w:bottom="576" w:left="1152" w:header="720" w:footer="720" w:gutter="0"/>
          <w:pgNumType w:start="14"/>
          <w:cols w:space="720"/>
        </w:sectPr>
      </w:pPr>
    </w:p>
    <w:p w14:paraId="05F9ECC8" w14:textId="77777777" w:rsidR="00B26835" w:rsidRDefault="00B26835" w:rsidP="00B26835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FFD676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73F35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อิชิตัน กรุ๊ป จำกัด (มหาชน)</w:t>
      </w:r>
    </w:p>
    <w:p w14:paraId="564A46A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BA7850" w14:textId="47937877" w:rsidR="0093220B" w:rsidRPr="003C7986" w:rsidRDefault="00DD05A9" w:rsidP="009322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58A7">
        <w:rPr>
          <w:rFonts w:ascii="Angsana New" w:hAnsi="Angsana New" w:cs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</w:t>
      </w:r>
      <w:r w:rsidR="0093220B" w:rsidRPr="00C658A7">
        <w:rPr>
          <w:rFonts w:ascii="Angsana New" w:hAnsi="Angsana New" w:cs="Angsana New"/>
          <w:sz w:val="30"/>
          <w:szCs w:val="30"/>
          <w:cs/>
        </w:rPr>
        <w:t xml:space="preserve">และงบฐานะการเงินเฉพาะกิจการ ณ วันที่ </w:t>
      </w:r>
      <w:r w:rsidR="00A903D0">
        <w:rPr>
          <w:rFonts w:ascii="Angsana New" w:hAnsi="Angsana New" w:cs="Angsana New"/>
          <w:sz w:val="30"/>
          <w:szCs w:val="30"/>
        </w:rPr>
        <w:t xml:space="preserve">            </w:t>
      </w:r>
      <w:r w:rsidR="0093220B" w:rsidRPr="00C658A7">
        <w:rPr>
          <w:rFonts w:ascii="Angsana New" w:hAnsi="Angsana New" w:cs="Angsana New"/>
          <w:sz w:val="30"/>
          <w:szCs w:val="30"/>
        </w:rPr>
        <w:t xml:space="preserve">31 </w:t>
      </w:r>
      <w:r w:rsidR="0093220B" w:rsidRPr="00C658A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3220B" w:rsidRPr="00C658A7">
        <w:rPr>
          <w:rFonts w:ascii="Angsana New" w:hAnsi="Angsana New" w:cs="Angsana New"/>
          <w:sz w:val="30"/>
          <w:szCs w:val="30"/>
        </w:rPr>
        <w:t xml:space="preserve">2569 </w:t>
      </w:r>
      <w:r w:rsidR="00FE4A0E" w:rsidRPr="00C658A7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</w:t>
      </w:r>
      <w:r w:rsidR="0093220B" w:rsidRPr="00C658A7">
        <w:rPr>
          <w:rFonts w:ascii="Angsana New" w:hAnsi="Angsana New" w:cs="Angsana New" w:hint="cs"/>
          <w:sz w:val="30"/>
          <w:szCs w:val="30"/>
          <w:cs/>
        </w:rPr>
        <w:t xml:space="preserve">และงบกำไรขาดทุนเบ็ดเสร็จเฉพาะกิจการ </w:t>
      </w:r>
      <w:r w:rsidR="00FE4A0E" w:rsidRPr="00C658A7">
        <w:rPr>
          <w:rFonts w:ascii="Angsana New" w:hAnsi="Angsana New" w:cs="Angsana New" w:hint="cs"/>
          <w:sz w:val="30"/>
          <w:szCs w:val="30"/>
          <w:cs/>
        </w:rPr>
        <w:t xml:space="preserve">      งบการเปลี่ยนแปลงส่วนของผู้ถือหุ้นที่แสดงเงินลงทุนตามวิธีส่วนได้เสีย</w:t>
      </w:r>
      <w:r w:rsidR="0093220B" w:rsidRPr="00C658A7">
        <w:rPr>
          <w:rFonts w:ascii="Angsana New" w:hAnsi="Angsana New" w:cs="Angsana New" w:hint="cs"/>
          <w:sz w:val="30"/>
          <w:szCs w:val="30"/>
          <w:cs/>
        </w:rPr>
        <w:t>และงบการเปลี่ยนแปลงส่วนของผู้ถือหุ้นเฉพาะกิจการ และ</w:t>
      </w:r>
      <w:r w:rsidR="00FE4A0E" w:rsidRPr="00C658A7">
        <w:rPr>
          <w:rFonts w:ascii="Angsana New" w:hAnsi="Angsana New" w:cs="Angsana New" w:hint="cs"/>
          <w:sz w:val="30"/>
          <w:szCs w:val="30"/>
          <w:cs/>
        </w:rPr>
        <w:t>งบกระแสเงินสดที่แสดงเงินลงทุนตามวิธีส่วนได้เสีย</w:t>
      </w:r>
      <w:r w:rsidR="0093220B" w:rsidRPr="00C658A7"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และงบกระแสเงินสดเฉพาะกิจการสำหรับงวดสามเดือน</w:t>
      </w:r>
      <w:r w:rsidR="0093220B" w:rsidRPr="003C7986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93220B" w:rsidRPr="003C7986">
        <w:rPr>
          <w:rFonts w:ascii="Angsana New" w:hAnsi="Angsana New" w:cs="Angsana New"/>
          <w:sz w:val="30"/>
          <w:szCs w:val="30"/>
        </w:rPr>
        <w:t xml:space="preserve">31 </w:t>
      </w:r>
      <w:r w:rsidR="0093220B" w:rsidRPr="003C798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3220B" w:rsidRPr="003C7986">
        <w:rPr>
          <w:rFonts w:ascii="Angsana New" w:hAnsi="Angsana New" w:cs="Angsana New"/>
          <w:sz w:val="30"/>
          <w:szCs w:val="30"/>
        </w:rPr>
        <w:t>256</w:t>
      </w:r>
      <w:r w:rsidR="0093220B">
        <w:rPr>
          <w:rFonts w:ascii="Angsana New" w:hAnsi="Angsana New" w:cs="Angsana New"/>
          <w:sz w:val="30"/>
          <w:szCs w:val="30"/>
        </w:rPr>
        <w:t>9</w:t>
      </w:r>
      <w:r w:rsidR="0093220B" w:rsidRPr="003C7986">
        <w:rPr>
          <w:rFonts w:ascii="Angsana New" w:hAnsi="Angsana New" w:cs="Angsana New"/>
          <w:sz w:val="30"/>
          <w:szCs w:val="30"/>
        </w:rPr>
        <w:t xml:space="preserve"> </w:t>
      </w:r>
      <w:r w:rsidR="0093220B" w:rsidRPr="003C7986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3220B" w:rsidRPr="003C7986">
        <w:rPr>
          <w:rFonts w:ascii="Angsana New" w:hAnsi="Angsana New" w:cs="Angsana New"/>
          <w:sz w:val="30"/>
          <w:szCs w:val="30"/>
        </w:rPr>
        <w:t>(</w:t>
      </w:r>
      <w:r w:rsidR="0093220B" w:rsidRPr="003C7986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ข้อมูลทางการเงินระหว่างกาล) ของบริษัท อิชิตัน 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3220B" w:rsidRPr="003C7986">
        <w:rPr>
          <w:rFonts w:ascii="Angsana New" w:hAnsi="Angsana New" w:cs="Angsana New"/>
          <w:sz w:val="30"/>
          <w:szCs w:val="30"/>
        </w:rPr>
        <w:t>34</w:t>
      </w:r>
      <w:r w:rsidR="0093220B" w:rsidRPr="003C7986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 w:rsidR="00393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220B" w:rsidRPr="003C7986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1396C3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8BB77D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0B31F7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88BEB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/>
          <w:sz w:val="30"/>
          <w:szCs w:val="30"/>
        </w:rPr>
        <w:t>2410 “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09B1E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AFB882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A3C6F1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C13E5E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B26835" w:rsidSect="00B26835">
          <w:headerReference w:type="default" r:id="rId12"/>
          <w:footerReference w:type="default" r:id="rId13"/>
          <w:pgSz w:w="11909" w:h="16834"/>
          <w:pgMar w:top="691" w:right="1152" w:bottom="576" w:left="1152" w:header="720" w:footer="720" w:gutter="0"/>
          <w:cols w:space="720"/>
        </w:sectPr>
      </w:pPr>
    </w:p>
    <w:p w14:paraId="02681E19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F57619F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907FB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C3CBED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730F3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1BEC87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4DC352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4AF72F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F98A1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/>
        </w:rPr>
        <w:t>นางมัญชุภา สิงห์สุขสวัสดิ์)</w:t>
      </w:r>
    </w:p>
    <w:p w14:paraId="5F342B50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F6E7F7D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6112</w:t>
      </w:r>
    </w:p>
    <w:p w14:paraId="7D1DE008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289C65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704DAE1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16CEBE4" w14:textId="5C606B15" w:rsidR="00B26835" w:rsidRDefault="00AE7962" w:rsidP="00B26835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="0093220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3220B">
        <w:rPr>
          <w:rFonts w:asciiTheme="majorBidi" w:hAnsiTheme="majorBidi" w:cstheme="majorBidi" w:hint="cs"/>
          <w:sz w:val="30"/>
          <w:szCs w:val="30"/>
          <w:cs/>
          <w:lang w:bidi="th-TH"/>
        </w:rPr>
        <w:t>พฤษภาคม</w:t>
      </w:r>
      <w:r w:rsidR="00B268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2683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3220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9</w:t>
      </w:r>
    </w:p>
    <w:p w14:paraId="0FB74CC0" w14:textId="77777777" w:rsidR="00936E3F" w:rsidRDefault="00936E3F" w:rsidP="00B26835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FB5D2B" w14:textId="77777777" w:rsidR="001B7F03" w:rsidRPr="002F2911" w:rsidRDefault="001B7F03" w:rsidP="00F9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30"/>
        </w:rPr>
      </w:pPr>
    </w:p>
    <w:sectPr w:rsidR="001B7F03" w:rsidRPr="002F2911" w:rsidSect="00A263C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1CFA8" w14:textId="77777777" w:rsidR="00CC4236" w:rsidRDefault="00CC4236" w:rsidP="004956B4">
      <w:r>
        <w:separator/>
      </w:r>
    </w:p>
  </w:endnote>
  <w:endnote w:type="continuationSeparator" w:id="0">
    <w:p w14:paraId="46C980BE" w14:textId="77777777" w:rsidR="00CC4236" w:rsidRDefault="00CC423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40180" w14:textId="77777777" w:rsidR="00FE76E5" w:rsidRPr="00A263C1" w:rsidRDefault="00FE76E5">
    <w:pPr>
      <w:pStyle w:val="Footer"/>
      <w:rPr>
        <w:rFonts w:ascii="Angsana New" w:hAnsi="Angsana New" w:hint="cs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5FE3C" w14:textId="77777777" w:rsidR="00CC4236" w:rsidRDefault="00CC4236" w:rsidP="004956B4">
      <w:r>
        <w:separator/>
      </w:r>
    </w:p>
  </w:footnote>
  <w:footnote w:type="continuationSeparator" w:id="0">
    <w:p w14:paraId="7B5918C1" w14:textId="77777777" w:rsidR="00CC4236" w:rsidRDefault="00CC423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92D5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25AF461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7345CA65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0F98D8C1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5083104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1C713F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0DDD7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5E6B6739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5963D65D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662393C3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5BCA2BC9" w14:textId="77777777" w:rsid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24C0A2CF" w14:textId="77777777" w:rsid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6B8A61FA" w14:textId="77777777" w:rsid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722D9D7A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D674" w14:textId="77777777" w:rsidR="00A263C1" w:rsidRDefault="00A263C1">
    <w:pPr>
      <w:pStyle w:val="Header"/>
      <w:rPr>
        <w:rFonts w:asciiTheme="majorBidi" w:hAnsiTheme="majorBidi" w:cstheme="majorBidi"/>
        <w:sz w:val="32"/>
        <w:szCs w:val="32"/>
      </w:rPr>
    </w:pPr>
  </w:p>
  <w:p w14:paraId="64DCE705" w14:textId="77777777" w:rsidR="00A263C1" w:rsidRDefault="00A263C1">
    <w:pPr>
      <w:pStyle w:val="Header"/>
      <w:rPr>
        <w:rFonts w:asciiTheme="majorBidi" w:hAnsiTheme="majorBidi" w:cstheme="majorBidi"/>
        <w:sz w:val="32"/>
        <w:szCs w:val="32"/>
      </w:rPr>
    </w:pPr>
  </w:p>
  <w:p w14:paraId="0997A494" w14:textId="77777777" w:rsidR="00A263C1" w:rsidRDefault="00A263C1">
    <w:pPr>
      <w:pStyle w:val="Header"/>
      <w:rPr>
        <w:rFonts w:asciiTheme="majorBidi" w:hAnsiTheme="majorBidi" w:cstheme="majorBidi"/>
        <w:sz w:val="32"/>
        <w:szCs w:val="32"/>
      </w:rPr>
    </w:pPr>
  </w:p>
  <w:p w14:paraId="19917B9D" w14:textId="77777777" w:rsidR="00A263C1" w:rsidRPr="00936E3F" w:rsidRDefault="00A263C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A0E"/>
    <w:rsid w:val="00006CB7"/>
    <w:rsid w:val="00006F6D"/>
    <w:rsid w:val="00007666"/>
    <w:rsid w:val="00007B0D"/>
    <w:rsid w:val="0001028C"/>
    <w:rsid w:val="000109BD"/>
    <w:rsid w:val="00010EA5"/>
    <w:rsid w:val="00010F5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C42"/>
    <w:rsid w:val="00051DE7"/>
    <w:rsid w:val="00052361"/>
    <w:rsid w:val="00052CCC"/>
    <w:rsid w:val="0005408B"/>
    <w:rsid w:val="00054118"/>
    <w:rsid w:val="000542CF"/>
    <w:rsid w:val="000543CD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29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36C"/>
    <w:rsid w:val="000633A0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09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77FD7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2FCD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421"/>
    <w:rsid w:val="000957A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7F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65D"/>
    <w:rsid w:val="000B7744"/>
    <w:rsid w:val="000B78AD"/>
    <w:rsid w:val="000B78FC"/>
    <w:rsid w:val="000B7A60"/>
    <w:rsid w:val="000B7B06"/>
    <w:rsid w:val="000B7C5E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1A1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B4D"/>
    <w:rsid w:val="000D56BE"/>
    <w:rsid w:val="000D5A49"/>
    <w:rsid w:val="000D5CEE"/>
    <w:rsid w:val="000D63E3"/>
    <w:rsid w:val="000D6A75"/>
    <w:rsid w:val="000D7308"/>
    <w:rsid w:val="000D7579"/>
    <w:rsid w:val="000D770E"/>
    <w:rsid w:val="000D79DC"/>
    <w:rsid w:val="000E0486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6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77E"/>
    <w:rsid w:val="00104832"/>
    <w:rsid w:val="001048EE"/>
    <w:rsid w:val="00104B0C"/>
    <w:rsid w:val="00104EA2"/>
    <w:rsid w:val="001052C0"/>
    <w:rsid w:val="001059AE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3F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4B2C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61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02B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E3E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456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2C4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EC2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3E81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4E5"/>
    <w:rsid w:val="00171D05"/>
    <w:rsid w:val="00171D75"/>
    <w:rsid w:val="00171DAA"/>
    <w:rsid w:val="0017206F"/>
    <w:rsid w:val="00172239"/>
    <w:rsid w:val="00172391"/>
    <w:rsid w:val="00172869"/>
    <w:rsid w:val="00172B37"/>
    <w:rsid w:val="00172C6D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47A"/>
    <w:rsid w:val="00175580"/>
    <w:rsid w:val="0017565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77FD6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AB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249A"/>
    <w:rsid w:val="001D3781"/>
    <w:rsid w:val="001D39AF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8F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6E2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2DE8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1DF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5E77"/>
    <w:rsid w:val="00236256"/>
    <w:rsid w:val="00236512"/>
    <w:rsid w:val="0023680D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84F"/>
    <w:rsid w:val="00246DB3"/>
    <w:rsid w:val="002471E5"/>
    <w:rsid w:val="002476F9"/>
    <w:rsid w:val="002477BA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B36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475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4506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B7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4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18D"/>
    <w:rsid w:val="002952B2"/>
    <w:rsid w:val="00295BB3"/>
    <w:rsid w:val="002965E2"/>
    <w:rsid w:val="002968AE"/>
    <w:rsid w:val="00297190"/>
    <w:rsid w:val="00297230"/>
    <w:rsid w:val="002976EE"/>
    <w:rsid w:val="00297B50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1A4"/>
    <w:rsid w:val="002A31FF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B2C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9FB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157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788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0A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C62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0E26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6DB"/>
    <w:rsid w:val="00306978"/>
    <w:rsid w:val="00306A3B"/>
    <w:rsid w:val="00306BE7"/>
    <w:rsid w:val="00306CFA"/>
    <w:rsid w:val="00306F9A"/>
    <w:rsid w:val="0030704E"/>
    <w:rsid w:val="00307054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010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3FF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57D98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5B72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CA7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681"/>
    <w:rsid w:val="00385B22"/>
    <w:rsid w:val="0038621C"/>
    <w:rsid w:val="003864CA"/>
    <w:rsid w:val="003865EE"/>
    <w:rsid w:val="0038672B"/>
    <w:rsid w:val="00386E77"/>
    <w:rsid w:val="003871C1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95E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9C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3A70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087C"/>
    <w:rsid w:val="003B1275"/>
    <w:rsid w:val="003B1612"/>
    <w:rsid w:val="003B1E1B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909"/>
    <w:rsid w:val="003C0B51"/>
    <w:rsid w:val="003C0FFD"/>
    <w:rsid w:val="003C10C6"/>
    <w:rsid w:val="003C13C8"/>
    <w:rsid w:val="003C146C"/>
    <w:rsid w:val="003C15DD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793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1BB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1B32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15E"/>
    <w:rsid w:val="003F637B"/>
    <w:rsid w:val="003F64EF"/>
    <w:rsid w:val="003F6AF8"/>
    <w:rsid w:val="003F6DBE"/>
    <w:rsid w:val="003F6E5B"/>
    <w:rsid w:val="003F7154"/>
    <w:rsid w:val="003F7BAC"/>
    <w:rsid w:val="00400AF2"/>
    <w:rsid w:val="00400FC8"/>
    <w:rsid w:val="004010BF"/>
    <w:rsid w:val="004013AC"/>
    <w:rsid w:val="004013AF"/>
    <w:rsid w:val="0040140F"/>
    <w:rsid w:val="004016DD"/>
    <w:rsid w:val="004016E0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092"/>
    <w:rsid w:val="00412351"/>
    <w:rsid w:val="0041246F"/>
    <w:rsid w:val="0041278C"/>
    <w:rsid w:val="004127A6"/>
    <w:rsid w:val="00412B8C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7A3"/>
    <w:rsid w:val="00415B47"/>
    <w:rsid w:val="00415D24"/>
    <w:rsid w:val="00415FBF"/>
    <w:rsid w:val="004163F0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CA6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C00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887"/>
    <w:rsid w:val="00431AB9"/>
    <w:rsid w:val="00431C1E"/>
    <w:rsid w:val="00431E16"/>
    <w:rsid w:val="004323B9"/>
    <w:rsid w:val="004325B0"/>
    <w:rsid w:val="00432963"/>
    <w:rsid w:val="00432D5F"/>
    <w:rsid w:val="00432FE6"/>
    <w:rsid w:val="00433108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5FD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12"/>
    <w:rsid w:val="00444068"/>
    <w:rsid w:val="0044451D"/>
    <w:rsid w:val="00444C4B"/>
    <w:rsid w:val="00444D13"/>
    <w:rsid w:val="00444EF7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C5B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2989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53A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5D32"/>
    <w:rsid w:val="00496472"/>
    <w:rsid w:val="00496664"/>
    <w:rsid w:val="00496666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AE9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3FD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783"/>
    <w:rsid w:val="004B591B"/>
    <w:rsid w:val="004B59E6"/>
    <w:rsid w:val="004B5EB6"/>
    <w:rsid w:val="004B60B0"/>
    <w:rsid w:val="004B62AF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0B87"/>
    <w:rsid w:val="004C18D2"/>
    <w:rsid w:val="004C1BE4"/>
    <w:rsid w:val="004C1F4A"/>
    <w:rsid w:val="004C200E"/>
    <w:rsid w:val="004C20D9"/>
    <w:rsid w:val="004C22CF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396"/>
    <w:rsid w:val="004E6706"/>
    <w:rsid w:val="004E68EE"/>
    <w:rsid w:val="004E6E4E"/>
    <w:rsid w:val="004E7A63"/>
    <w:rsid w:val="004E7B20"/>
    <w:rsid w:val="004F0A73"/>
    <w:rsid w:val="004F0B3B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57F"/>
    <w:rsid w:val="004F5C51"/>
    <w:rsid w:val="004F63D5"/>
    <w:rsid w:val="004F705E"/>
    <w:rsid w:val="004F7271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159"/>
    <w:rsid w:val="005069A7"/>
    <w:rsid w:val="00506DBC"/>
    <w:rsid w:val="00506E3E"/>
    <w:rsid w:val="005075F0"/>
    <w:rsid w:val="00507959"/>
    <w:rsid w:val="00507D3A"/>
    <w:rsid w:val="00510228"/>
    <w:rsid w:val="0051039A"/>
    <w:rsid w:val="005103E4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301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43E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503"/>
    <w:rsid w:val="00525621"/>
    <w:rsid w:val="00525A92"/>
    <w:rsid w:val="00525BED"/>
    <w:rsid w:val="00525E1F"/>
    <w:rsid w:val="00525F53"/>
    <w:rsid w:val="005261F5"/>
    <w:rsid w:val="00526878"/>
    <w:rsid w:val="0052691D"/>
    <w:rsid w:val="00526BE8"/>
    <w:rsid w:val="00526BFA"/>
    <w:rsid w:val="00526CB0"/>
    <w:rsid w:val="00526CE9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6B8C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4CA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D0C"/>
    <w:rsid w:val="00567F40"/>
    <w:rsid w:val="005700DA"/>
    <w:rsid w:val="00570266"/>
    <w:rsid w:val="00570282"/>
    <w:rsid w:val="00570320"/>
    <w:rsid w:val="00570408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2C14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A7B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58C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3F91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D2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2D83"/>
    <w:rsid w:val="005B31F9"/>
    <w:rsid w:val="005B32A7"/>
    <w:rsid w:val="005B370C"/>
    <w:rsid w:val="005B3E7D"/>
    <w:rsid w:val="005B407E"/>
    <w:rsid w:val="005B41F6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39A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5B4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D47"/>
    <w:rsid w:val="005D7EEA"/>
    <w:rsid w:val="005E01BD"/>
    <w:rsid w:val="005E07C0"/>
    <w:rsid w:val="005E0A88"/>
    <w:rsid w:val="005E0AE7"/>
    <w:rsid w:val="005E0AFC"/>
    <w:rsid w:val="005E105A"/>
    <w:rsid w:val="005E1352"/>
    <w:rsid w:val="005E1356"/>
    <w:rsid w:val="005E1779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4DBE"/>
    <w:rsid w:val="005E52D7"/>
    <w:rsid w:val="005E53BC"/>
    <w:rsid w:val="005E5732"/>
    <w:rsid w:val="005E5A9C"/>
    <w:rsid w:val="005E5AC2"/>
    <w:rsid w:val="005E5FBA"/>
    <w:rsid w:val="005E63EF"/>
    <w:rsid w:val="005E65A0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3A7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D11"/>
    <w:rsid w:val="00603F88"/>
    <w:rsid w:val="00604049"/>
    <w:rsid w:val="00604489"/>
    <w:rsid w:val="006046E2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7E4"/>
    <w:rsid w:val="00611835"/>
    <w:rsid w:val="00611A24"/>
    <w:rsid w:val="00612463"/>
    <w:rsid w:val="00612D9B"/>
    <w:rsid w:val="006130A3"/>
    <w:rsid w:val="006131FE"/>
    <w:rsid w:val="00613202"/>
    <w:rsid w:val="00613A42"/>
    <w:rsid w:val="00613DFB"/>
    <w:rsid w:val="00613E2A"/>
    <w:rsid w:val="00613E62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7B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7B7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AD7"/>
    <w:rsid w:val="00635CC2"/>
    <w:rsid w:val="006367D5"/>
    <w:rsid w:val="00636AA5"/>
    <w:rsid w:val="00636F68"/>
    <w:rsid w:val="0063702F"/>
    <w:rsid w:val="006373DD"/>
    <w:rsid w:val="00637503"/>
    <w:rsid w:val="00637A79"/>
    <w:rsid w:val="00637C5B"/>
    <w:rsid w:val="00637D2D"/>
    <w:rsid w:val="00637F9C"/>
    <w:rsid w:val="00640BB7"/>
    <w:rsid w:val="00640D54"/>
    <w:rsid w:val="00641796"/>
    <w:rsid w:val="00641D33"/>
    <w:rsid w:val="00641E1A"/>
    <w:rsid w:val="006423F4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67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0B5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19C9"/>
    <w:rsid w:val="0067236C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217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1DCE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05C"/>
    <w:rsid w:val="006950D6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4A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E97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202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05A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6F7FC5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488B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34E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64A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9A6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C24"/>
    <w:rsid w:val="00726DCD"/>
    <w:rsid w:val="00726F5F"/>
    <w:rsid w:val="00727073"/>
    <w:rsid w:val="007279E5"/>
    <w:rsid w:val="00727C84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8DF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4977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CB5"/>
    <w:rsid w:val="00746ED0"/>
    <w:rsid w:val="007470E2"/>
    <w:rsid w:val="007470E5"/>
    <w:rsid w:val="0074723E"/>
    <w:rsid w:val="007472BC"/>
    <w:rsid w:val="00747A45"/>
    <w:rsid w:val="00747B89"/>
    <w:rsid w:val="00747CC4"/>
    <w:rsid w:val="00747D51"/>
    <w:rsid w:val="00747EBA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3FFB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0A0"/>
    <w:rsid w:val="007A312B"/>
    <w:rsid w:val="007A31D9"/>
    <w:rsid w:val="007A36FC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867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41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3A5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6A28"/>
    <w:rsid w:val="007C720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DE4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E81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68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B84"/>
    <w:rsid w:val="00813EC4"/>
    <w:rsid w:val="008140F1"/>
    <w:rsid w:val="0081416E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A16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403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421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AFB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267"/>
    <w:rsid w:val="00854543"/>
    <w:rsid w:val="0085460D"/>
    <w:rsid w:val="0085469D"/>
    <w:rsid w:val="0085474A"/>
    <w:rsid w:val="008553F5"/>
    <w:rsid w:val="00855A96"/>
    <w:rsid w:val="00855F90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72A"/>
    <w:rsid w:val="00861BA1"/>
    <w:rsid w:val="00861DD4"/>
    <w:rsid w:val="00862044"/>
    <w:rsid w:val="00862049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8D8"/>
    <w:rsid w:val="008719B7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5A"/>
    <w:rsid w:val="008768E1"/>
    <w:rsid w:val="00876A19"/>
    <w:rsid w:val="008772C9"/>
    <w:rsid w:val="00877300"/>
    <w:rsid w:val="008777AA"/>
    <w:rsid w:val="00877A4F"/>
    <w:rsid w:val="00877A7D"/>
    <w:rsid w:val="00877AB0"/>
    <w:rsid w:val="00877AD5"/>
    <w:rsid w:val="00877B14"/>
    <w:rsid w:val="00877E6E"/>
    <w:rsid w:val="008800A8"/>
    <w:rsid w:val="00880716"/>
    <w:rsid w:val="008813C4"/>
    <w:rsid w:val="00881450"/>
    <w:rsid w:val="00881FC4"/>
    <w:rsid w:val="0088278E"/>
    <w:rsid w:val="00882867"/>
    <w:rsid w:val="00882A72"/>
    <w:rsid w:val="00882F73"/>
    <w:rsid w:val="00883312"/>
    <w:rsid w:val="00883957"/>
    <w:rsid w:val="008839C8"/>
    <w:rsid w:val="00883E5C"/>
    <w:rsid w:val="0088409D"/>
    <w:rsid w:val="0088416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5B8"/>
    <w:rsid w:val="008947F4"/>
    <w:rsid w:val="00895026"/>
    <w:rsid w:val="008952BD"/>
    <w:rsid w:val="00895401"/>
    <w:rsid w:val="008955D5"/>
    <w:rsid w:val="008957D5"/>
    <w:rsid w:val="00895D80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C70"/>
    <w:rsid w:val="008B0DF7"/>
    <w:rsid w:val="008B107C"/>
    <w:rsid w:val="008B1684"/>
    <w:rsid w:val="008B168F"/>
    <w:rsid w:val="008B1AE7"/>
    <w:rsid w:val="008B1C36"/>
    <w:rsid w:val="008B1F97"/>
    <w:rsid w:val="008B218A"/>
    <w:rsid w:val="008B2241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81A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1E5E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1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7FC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5DFC"/>
    <w:rsid w:val="00906591"/>
    <w:rsid w:val="00906999"/>
    <w:rsid w:val="00906C70"/>
    <w:rsid w:val="009072AA"/>
    <w:rsid w:val="0090775F"/>
    <w:rsid w:val="009077D9"/>
    <w:rsid w:val="00907A84"/>
    <w:rsid w:val="00907BAE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7D9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2C1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20B"/>
    <w:rsid w:val="00932307"/>
    <w:rsid w:val="0093237D"/>
    <w:rsid w:val="009326FE"/>
    <w:rsid w:val="00932A41"/>
    <w:rsid w:val="00932CEF"/>
    <w:rsid w:val="00932D14"/>
    <w:rsid w:val="00932DBB"/>
    <w:rsid w:val="0093313B"/>
    <w:rsid w:val="00933AF9"/>
    <w:rsid w:val="00933C22"/>
    <w:rsid w:val="00933E25"/>
    <w:rsid w:val="00933FA8"/>
    <w:rsid w:val="009341F5"/>
    <w:rsid w:val="00934484"/>
    <w:rsid w:val="0093491F"/>
    <w:rsid w:val="009349E5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E3F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2F2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0FD5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C02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A7E62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2886"/>
    <w:rsid w:val="009C2E67"/>
    <w:rsid w:val="009C34AB"/>
    <w:rsid w:val="009C3C11"/>
    <w:rsid w:val="009C3CEA"/>
    <w:rsid w:val="009C4171"/>
    <w:rsid w:val="009C45B0"/>
    <w:rsid w:val="009C4B02"/>
    <w:rsid w:val="009C4EAD"/>
    <w:rsid w:val="009C516D"/>
    <w:rsid w:val="009C5305"/>
    <w:rsid w:val="009C5617"/>
    <w:rsid w:val="009C5903"/>
    <w:rsid w:val="009C65AA"/>
    <w:rsid w:val="009C6B6C"/>
    <w:rsid w:val="009C707E"/>
    <w:rsid w:val="009C76EA"/>
    <w:rsid w:val="009C7870"/>
    <w:rsid w:val="009C7A6D"/>
    <w:rsid w:val="009C7EEC"/>
    <w:rsid w:val="009C7F07"/>
    <w:rsid w:val="009D0524"/>
    <w:rsid w:val="009D0664"/>
    <w:rsid w:val="009D0B43"/>
    <w:rsid w:val="009D0C49"/>
    <w:rsid w:val="009D0E42"/>
    <w:rsid w:val="009D12D1"/>
    <w:rsid w:val="009D1806"/>
    <w:rsid w:val="009D19CB"/>
    <w:rsid w:val="009D1B63"/>
    <w:rsid w:val="009D2276"/>
    <w:rsid w:val="009D2465"/>
    <w:rsid w:val="009D264F"/>
    <w:rsid w:val="009D2973"/>
    <w:rsid w:val="009D2C2E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451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494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404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0E1F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3C1"/>
    <w:rsid w:val="00A26458"/>
    <w:rsid w:val="00A2688C"/>
    <w:rsid w:val="00A26AD9"/>
    <w:rsid w:val="00A26F4A"/>
    <w:rsid w:val="00A26FFF"/>
    <w:rsid w:val="00A2713C"/>
    <w:rsid w:val="00A274C9"/>
    <w:rsid w:val="00A276F1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6C1"/>
    <w:rsid w:val="00A34BDA"/>
    <w:rsid w:val="00A351B4"/>
    <w:rsid w:val="00A357AF"/>
    <w:rsid w:val="00A35A85"/>
    <w:rsid w:val="00A35B55"/>
    <w:rsid w:val="00A35CCE"/>
    <w:rsid w:val="00A361E7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A52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AFA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1E6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4CA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A5B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5BC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3D0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93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472"/>
    <w:rsid w:val="00A97979"/>
    <w:rsid w:val="00A97C61"/>
    <w:rsid w:val="00A97FCB"/>
    <w:rsid w:val="00AA02B2"/>
    <w:rsid w:val="00AA036B"/>
    <w:rsid w:val="00AA03E3"/>
    <w:rsid w:val="00AA0B1E"/>
    <w:rsid w:val="00AA0C0E"/>
    <w:rsid w:val="00AA1238"/>
    <w:rsid w:val="00AA128A"/>
    <w:rsid w:val="00AA17CC"/>
    <w:rsid w:val="00AA1DC3"/>
    <w:rsid w:val="00AA2514"/>
    <w:rsid w:val="00AA285F"/>
    <w:rsid w:val="00AA31A0"/>
    <w:rsid w:val="00AA3B2E"/>
    <w:rsid w:val="00AA4459"/>
    <w:rsid w:val="00AA48C1"/>
    <w:rsid w:val="00AA4969"/>
    <w:rsid w:val="00AA4A91"/>
    <w:rsid w:val="00AA4E1B"/>
    <w:rsid w:val="00AA56DE"/>
    <w:rsid w:val="00AA60F2"/>
    <w:rsid w:val="00AA6A47"/>
    <w:rsid w:val="00AA6C91"/>
    <w:rsid w:val="00AA6D44"/>
    <w:rsid w:val="00AA6F5F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3AE"/>
    <w:rsid w:val="00AB5430"/>
    <w:rsid w:val="00AB56B2"/>
    <w:rsid w:val="00AB5899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BA0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8D9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E764F"/>
    <w:rsid w:val="00AE7962"/>
    <w:rsid w:val="00AF022B"/>
    <w:rsid w:val="00AF06BD"/>
    <w:rsid w:val="00AF0803"/>
    <w:rsid w:val="00AF0DB2"/>
    <w:rsid w:val="00AF1176"/>
    <w:rsid w:val="00AF182C"/>
    <w:rsid w:val="00AF1A5D"/>
    <w:rsid w:val="00AF24A9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13C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4DC"/>
    <w:rsid w:val="00B02518"/>
    <w:rsid w:val="00B02BE0"/>
    <w:rsid w:val="00B03387"/>
    <w:rsid w:val="00B03C82"/>
    <w:rsid w:val="00B03DA0"/>
    <w:rsid w:val="00B0410D"/>
    <w:rsid w:val="00B04B4D"/>
    <w:rsid w:val="00B04FC0"/>
    <w:rsid w:val="00B051FF"/>
    <w:rsid w:val="00B05488"/>
    <w:rsid w:val="00B05772"/>
    <w:rsid w:val="00B059AC"/>
    <w:rsid w:val="00B05C59"/>
    <w:rsid w:val="00B05E33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7C4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32F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C4B"/>
    <w:rsid w:val="00B24D7D"/>
    <w:rsid w:val="00B255C1"/>
    <w:rsid w:val="00B25661"/>
    <w:rsid w:val="00B261C2"/>
    <w:rsid w:val="00B2678D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9D3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1EC"/>
    <w:rsid w:val="00B546A4"/>
    <w:rsid w:val="00B5477A"/>
    <w:rsid w:val="00B549E5"/>
    <w:rsid w:val="00B54C7F"/>
    <w:rsid w:val="00B5531D"/>
    <w:rsid w:val="00B55401"/>
    <w:rsid w:val="00B557F6"/>
    <w:rsid w:val="00B55BE9"/>
    <w:rsid w:val="00B55D33"/>
    <w:rsid w:val="00B55F8B"/>
    <w:rsid w:val="00B56E87"/>
    <w:rsid w:val="00B56F0F"/>
    <w:rsid w:val="00B57B19"/>
    <w:rsid w:val="00B57BA9"/>
    <w:rsid w:val="00B60640"/>
    <w:rsid w:val="00B60822"/>
    <w:rsid w:val="00B6084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49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49CD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3B"/>
    <w:rsid w:val="00B91964"/>
    <w:rsid w:val="00B91A57"/>
    <w:rsid w:val="00B92020"/>
    <w:rsid w:val="00B920DA"/>
    <w:rsid w:val="00B926C3"/>
    <w:rsid w:val="00B929E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5AB"/>
    <w:rsid w:val="00BA173D"/>
    <w:rsid w:val="00BA1A55"/>
    <w:rsid w:val="00BA1D70"/>
    <w:rsid w:val="00BA1EDF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AC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0F1"/>
    <w:rsid w:val="00BB1287"/>
    <w:rsid w:val="00BB15AC"/>
    <w:rsid w:val="00BB1795"/>
    <w:rsid w:val="00BB19C7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2FAD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B7D9A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65"/>
    <w:rsid w:val="00BC4195"/>
    <w:rsid w:val="00BC482A"/>
    <w:rsid w:val="00BC499B"/>
    <w:rsid w:val="00BC4FCB"/>
    <w:rsid w:val="00BC503B"/>
    <w:rsid w:val="00BC5128"/>
    <w:rsid w:val="00BC5437"/>
    <w:rsid w:val="00BC56C4"/>
    <w:rsid w:val="00BC5812"/>
    <w:rsid w:val="00BC5967"/>
    <w:rsid w:val="00BC5B04"/>
    <w:rsid w:val="00BC5C29"/>
    <w:rsid w:val="00BC6240"/>
    <w:rsid w:val="00BC6329"/>
    <w:rsid w:val="00BC67B4"/>
    <w:rsid w:val="00BC6C23"/>
    <w:rsid w:val="00BC6D6F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1E2C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A80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6D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4D7"/>
    <w:rsid w:val="00BF6777"/>
    <w:rsid w:val="00BF6B39"/>
    <w:rsid w:val="00BF72BE"/>
    <w:rsid w:val="00BF75F2"/>
    <w:rsid w:val="00BF7793"/>
    <w:rsid w:val="00BF780D"/>
    <w:rsid w:val="00BF7C47"/>
    <w:rsid w:val="00BF7C50"/>
    <w:rsid w:val="00BF7DA1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303"/>
    <w:rsid w:val="00C04491"/>
    <w:rsid w:val="00C04C82"/>
    <w:rsid w:val="00C057EA"/>
    <w:rsid w:val="00C05A89"/>
    <w:rsid w:val="00C05C6D"/>
    <w:rsid w:val="00C05FBC"/>
    <w:rsid w:val="00C065B3"/>
    <w:rsid w:val="00C0712B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3C2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56A"/>
    <w:rsid w:val="00C21EE4"/>
    <w:rsid w:val="00C21F64"/>
    <w:rsid w:val="00C2200A"/>
    <w:rsid w:val="00C221E1"/>
    <w:rsid w:val="00C222C7"/>
    <w:rsid w:val="00C22C31"/>
    <w:rsid w:val="00C2305C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BEC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3CE0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BBE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A15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6B"/>
    <w:rsid w:val="00C633D2"/>
    <w:rsid w:val="00C63457"/>
    <w:rsid w:val="00C63615"/>
    <w:rsid w:val="00C6390B"/>
    <w:rsid w:val="00C63C13"/>
    <w:rsid w:val="00C642F7"/>
    <w:rsid w:val="00C643AE"/>
    <w:rsid w:val="00C643D0"/>
    <w:rsid w:val="00C644E6"/>
    <w:rsid w:val="00C64655"/>
    <w:rsid w:val="00C64900"/>
    <w:rsid w:val="00C64B93"/>
    <w:rsid w:val="00C6512F"/>
    <w:rsid w:val="00C652F5"/>
    <w:rsid w:val="00C65565"/>
    <w:rsid w:val="00C65766"/>
    <w:rsid w:val="00C658A7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67AE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376"/>
    <w:rsid w:val="00C74900"/>
    <w:rsid w:val="00C74A87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CF4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2EC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1F9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236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CA7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719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C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1CC2"/>
    <w:rsid w:val="00D026F2"/>
    <w:rsid w:val="00D028E9"/>
    <w:rsid w:val="00D0305F"/>
    <w:rsid w:val="00D032FC"/>
    <w:rsid w:val="00D038CC"/>
    <w:rsid w:val="00D042CC"/>
    <w:rsid w:val="00D046CB"/>
    <w:rsid w:val="00D04A34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92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3EBA"/>
    <w:rsid w:val="00D34001"/>
    <w:rsid w:val="00D34294"/>
    <w:rsid w:val="00D3440F"/>
    <w:rsid w:val="00D34470"/>
    <w:rsid w:val="00D34851"/>
    <w:rsid w:val="00D35250"/>
    <w:rsid w:val="00D358F8"/>
    <w:rsid w:val="00D3598E"/>
    <w:rsid w:val="00D35D36"/>
    <w:rsid w:val="00D3735B"/>
    <w:rsid w:val="00D373BE"/>
    <w:rsid w:val="00D37645"/>
    <w:rsid w:val="00D377B6"/>
    <w:rsid w:val="00D3790F"/>
    <w:rsid w:val="00D37B41"/>
    <w:rsid w:val="00D37F0B"/>
    <w:rsid w:val="00D400F3"/>
    <w:rsid w:val="00D40324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5EE8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CD0"/>
    <w:rsid w:val="00D54D80"/>
    <w:rsid w:val="00D54DB9"/>
    <w:rsid w:val="00D54DC2"/>
    <w:rsid w:val="00D54F05"/>
    <w:rsid w:val="00D55044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E73"/>
    <w:rsid w:val="00D71FD5"/>
    <w:rsid w:val="00D72029"/>
    <w:rsid w:val="00D72357"/>
    <w:rsid w:val="00D72465"/>
    <w:rsid w:val="00D7265B"/>
    <w:rsid w:val="00D72D3A"/>
    <w:rsid w:val="00D7304E"/>
    <w:rsid w:val="00D730B7"/>
    <w:rsid w:val="00D730D3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4E2E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741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AB2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4740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4B27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579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5A9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ACA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0C5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0F62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9EC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492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6D60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3898"/>
    <w:rsid w:val="00E13D6B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76A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2C13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309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3B01"/>
    <w:rsid w:val="00E54135"/>
    <w:rsid w:val="00E54D2E"/>
    <w:rsid w:val="00E54E11"/>
    <w:rsid w:val="00E55149"/>
    <w:rsid w:val="00E55330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AE1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2DDC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59E"/>
    <w:rsid w:val="00E73EF4"/>
    <w:rsid w:val="00E74297"/>
    <w:rsid w:val="00E74A41"/>
    <w:rsid w:val="00E74E98"/>
    <w:rsid w:val="00E751E4"/>
    <w:rsid w:val="00E75715"/>
    <w:rsid w:val="00E75777"/>
    <w:rsid w:val="00E7586F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056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072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0FC5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27"/>
    <w:rsid w:val="00E97CC6"/>
    <w:rsid w:val="00E97CD2"/>
    <w:rsid w:val="00EA01F4"/>
    <w:rsid w:val="00EA07FF"/>
    <w:rsid w:val="00EA096E"/>
    <w:rsid w:val="00EA0BE7"/>
    <w:rsid w:val="00EA1159"/>
    <w:rsid w:val="00EA123B"/>
    <w:rsid w:val="00EA14A0"/>
    <w:rsid w:val="00EA1682"/>
    <w:rsid w:val="00EA1CC3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237"/>
    <w:rsid w:val="00EB233B"/>
    <w:rsid w:val="00EB2580"/>
    <w:rsid w:val="00EB2917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0F63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3D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D10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547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1C48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4C8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284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3F1A"/>
    <w:rsid w:val="00F5440C"/>
    <w:rsid w:val="00F5441D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743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356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7C8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047"/>
    <w:rsid w:val="00F85201"/>
    <w:rsid w:val="00F852F8"/>
    <w:rsid w:val="00F8548C"/>
    <w:rsid w:val="00F85704"/>
    <w:rsid w:val="00F85CC7"/>
    <w:rsid w:val="00F85FAA"/>
    <w:rsid w:val="00F86228"/>
    <w:rsid w:val="00F86407"/>
    <w:rsid w:val="00F8689F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A2B"/>
    <w:rsid w:val="00F91B0C"/>
    <w:rsid w:val="00F91F65"/>
    <w:rsid w:val="00F923AF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39A"/>
    <w:rsid w:val="00F965F1"/>
    <w:rsid w:val="00F966E4"/>
    <w:rsid w:val="00F9673C"/>
    <w:rsid w:val="00F96E3C"/>
    <w:rsid w:val="00F97034"/>
    <w:rsid w:val="00F977D0"/>
    <w:rsid w:val="00F97A3D"/>
    <w:rsid w:val="00F97AA0"/>
    <w:rsid w:val="00F97F0A"/>
    <w:rsid w:val="00FA004C"/>
    <w:rsid w:val="00FA0940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07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138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AD6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CA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91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A0E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6E5"/>
    <w:rsid w:val="00FE7729"/>
    <w:rsid w:val="00FE7832"/>
    <w:rsid w:val="00FE795E"/>
    <w:rsid w:val="00FE7B6F"/>
    <w:rsid w:val="00FE7F8E"/>
    <w:rsid w:val="00FF01F6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A78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06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678D8783-C680-4CD6-8D64-1CF1FD44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1DEEFE-45B6-4402-98CC-C778F94B0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417</TotalTime>
  <Pages>3</Pages>
  <Words>413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157</cp:revision>
  <cp:lastPrinted>2026-05-08T02:46:00Z</cp:lastPrinted>
  <dcterms:created xsi:type="dcterms:W3CDTF">2026-04-18T12:54:00Z</dcterms:created>
  <dcterms:modified xsi:type="dcterms:W3CDTF">2026-05-13T07:25:00Z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