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8AFCA" w14:textId="77777777" w:rsidR="00B26835" w:rsidRDefault="00B26835" w:rsidP="00B2683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 w:cs="Angsana New"/>
          <w:sz w:val="2"/>
          <w:szCs w:val="30"/>
        </w:rPr>
      </w:pPr>
    </w:p>
    <w:p w14:paraId="70F13801" w14:textId="719097E8" w:rsidR="00AF3B93" w:rsidRPr="00C81CB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หมายเหตุ</w:t>
      </w: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ab/>
        <w:t>สารบัญ</w:t>
      </w:r>
    </w:p>
    <w:p w14:paraId="70FE78DE" w14:textId="77777777" w:rsidR="00AF3B93" w:rsidRPr="00C81CB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Cs w:val="22"/>
        </w:rPr>
      </w:pPr>
    </w:p>
    <w:p w14:paraId="776169F9" w14:textId="37716E48" w:rsidR="004D4FDD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74163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717BA412" w14:textId="4D747180" w:rsidR="009C002F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5231C3" w14:textId="77777777" w:rsidR="00AF3B93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138EFD7A" w14:textId="3E96225B" w:rsidR="00D01783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5D0474" w:rsidRPr="00C81CBE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1F7AAA" w:rsidRPr="00C81CBE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</w:t>
      </w:r>
      <w:r w:rsidR="00D01783" w:rsidRPr="00C81CBE">
        <w:rPr>
          <w:rFonts w:asciiTheme="majorBidi" w:hAnsiTheme="majorBidi" w:cstheme="majorBidi"/>
          <w:sz w:val="30"/>
          <w:szCs w:val="30"/>
          <w:cs/>
          <w:lang w:bidi="th-TH"/>
        </w:rPr>
        <w:t>า</w:t>
      </w:r>
    </w:p>
    <w:p w14:paraId="1375BE94" w14:textId="15A0A3E4" w:rsidR="00C44260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271D0271" w14:textId="48A1060A" w:rsidR="00B778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F17DB5" w:rsidRPr="00C81CBE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5D91" w:rsidRPr="00C81CBE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5BB5E96A" w14:textId="337D4622" w:rsidR="00261320" w:rsidRPr="00C81CBE" w:rsidRDefault="0036747C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C569676" w14:textId="0CBDF7E6" w:rsidR="00991836" w:rsidRDefault="00285A06" w:rsidP="00462BBB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917564A" w14:textId="601F963E" w:rsidR="0071664A" w:rsidRDefault="000B765D" w:rsidP="00462BBB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B765D">
        <w:rPr>
          <w:rFonts w:asciiTheme="majorBidi" w:hAnsiTheme="majorBidi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461A1A7" w14:textId="73AD2AEB" w:rsidR="003057D6" w:rsidRPr="00C81CBE" w:rsidRDefault="00117FF0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</w:rPr>
        <w:br w:type="page"/>
      </w:r>
      <w:r w:rsidR="003057D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หมายเหตุประกอบงบการเงินเป็นส่วนหนึ่งของงบการเงิน</w:t>
      </w:r>
      <w:r w:rsidR="00B17441" w:rsidRPr="00C81CBE">
        <w:rPr>
          <w:rFonts w:asciiTheme="majorBidi" w:hAnsiTheme="majorBidi" w:cstheme="majorBidi"/>
          <w:sz w:val="30"/>
          <w:szCs w:val="30"/>
          <w:cs/>
          <w:lang w:bidi="th-TH"/>
        </w:rPr>
        <w:t>ระหว่าง</w:t>
      </w:r>
      <w:r w:rsidR="001B613F" w:rsidRPr="00C81CBE">
        <w:rPr>
          <w:rFonts w:asciiTheme="majorBidi" w:hAnsiTheme="majorBidi" w:cstheme="majorBidi"/>
          <w:sz w:val="30"/>
          <w:szCs w:val="30"/>
          <w:cs/>
          <w:lang w:bidi="th-TH"/>
        </w:rPr>
        <w:t>กาล</w:t>
      </w:r>
      <w:r w:rsidR="003057D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นี้</w:t>
      </w:r>
    </w:p>
    <w:p w14:paraId="7083550A" w14:textId="77777777" w:rsidR="0083298D" w:rsidRPr="009C7870" w:rsidRDefault="0083298D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9624482" w14:textId="51296D61" w:rsidR="0083298D" w:rsidRPr="00E45C2D" w:rsidRDefault="00117FF0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คณะ</w:t>
      </w:r>
      <w:r w:rsidR="00323BAD" w:rsidRPr="00C81CBE">
        <w:rPr>
          <w:rFonts w:asciiTheme="majorBidi" w:hAnsiTheme="majorBidi" w:cstheme="majorBidi"/>
          <w:sz w:val="30"/>
          <w:szCs w:val="30"/>
          <w:cs/>
        </w:rPr>
        <w:t>กรรมการได้อนุมัติให้ออก</w:t>
      </w:r>
      <w:r w:rsidR="0083298D" w:rsidRPr="00C81CB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A2387" w:rsidRPr="00C81CB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83298D" w:rsidRPr="00C81CBE">
        <w:rPr>
          <w:rFonts w:asciiTheme="majorBidi" w:hAnsiTheme="majorBidi" w:cstheme="majorBidi"/>
          <w:sz w:val="30"/>
          <w:szCs w:val="30"/>
          <w:cs/>
        </w:rPr>
        <w:t>นี้เมื่อวันที่</w:t>
      </w:r>
      <w:r w:rsidR="00581F53">
        <w:rPr>
          <w:rFonts w:asciiTheme="majorBidi" w:hAnsiTheme="majorBidi" w:cstheme="majorBidi"/>
          <w:sz w:val="30"/>
          <w:szCs w:val="30"/>
        </w:rPr>
        <w:t xml:space="preserve"> </w:t>
      </w:r>
      <w:r w:rsidR="00AE7962">
        <w:rPr>
          <w:rFonts w:asciiTheme="majorBidi" w:hAnsiTheme="majorBidi" w:cstheme="majorBidi"/>
          <w:sz w:val="30"/>
          <w:szCs w:val="30"/>
        </w:rPr>
        <w:t>14</w:t>
      </w:r>
      <w:r w:rsidR="00006A0E">
        <w:rPr>
          <w:rFonts w:asciiTheme="majorBidi" w:hAnsiTheme="majorBidi" w:cstheme="majorBidi"/>
          <w:sz w:val="30"/>
          <w:szCs w:val="30"/>
        </w:rPr>
        <w:t xml:space="preserve"> </w:t>
      </w:r>
      <w:r w:rsidR="00006A0E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FB790F" w:rsidRPr="00C479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66E5" w:rsidRPr="00C6295B">
        <w:rPr>
          <w:rFonts w:asciiTheme="majorBidi" w:hAnsiTheme="majorBidi" w:cstheme="majorBidi"/>
          <w:sz w:val="30"/>
          <w:szCs w:val="30"/>
        </w:rPr>
        <w:t>256</w:t>
      </w:r>
      <w:r w:rsidR="00006A0E">
        <w:rPr>
          <w:rFonts w:asciiTheme="majorBidi" w:hAnsiTheme="majorBidi" w:cstheme="majorBidi" w:hint="cs"/>
          <w:sz w:val="30"/>
          <w:szCs w:val="30"/>
          <w:cs/>
        </w:rPr>
        <w:t>9</w:t>
      </w:r>
    </w:p>
    <w:p w14:paraId="49EB3460" w14:textId="77777777" w:rsidR="0083298D" w:rsidRPr="009C7870" w:rsidRDefault="0083298D" w:rsidP="0032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7A03B8F" w14:textId="5143B48E" w:rsidR="004D4FDD" w:rsidRPr="00C81CBE" w:rsidRDefault="006034AB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4A2387" w:rsidRPr="00C81C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ระหว่างกาล</w:t>
      </w:r>
    </w:p>
    <w:p w14:paraId="29198796" w14:textId="77777777" w:rsidR="00D54AB4" w:rsidRPr="009C7870" w:rsidRDefault="00D54AB4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2081708D" w14:textId="646A4DD3" w:rsidR="000B42D5" w:rsidRPr="00C6295B" w:rsidRDefault="00695D83" w:rsidP="00C13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F1B32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Pr="003F1B32">
        <w:rPr>
          <w:rFonts w:asciiTheme="majorBidi" w:hAnsiTheme="majorBidi" w:cstheme="majorBidi"/>
          <w:spacing w:val="1"/>
          <w:sz w:val="30"/>
          <w:szCs w:val="30"/>
        </w:rPr>
        <w:br/>
      </w:r>
      <w:r w:rsidRPr="003F1B32">
        <w:rPr>
          <w:rFonts w:asciiTheme="majorBidi" w:hAnsiTheme="majorBidi" w:cstheme="majorBidi"/>
          <w:spacing w:val="3"/>
          <w:sz w:val="30"/>
          <w:szCs w:val="30"/>
          <w:cs/>
        </w:rPr>
        <w:t>ประกอบงบการเงินระหว่างกาลในรูปแบบย่อ (</w:t>
      </w:r>
      <w:r w:rsidRPr="003F1B32">
        <w:rPr>
          <w:rFonts w:asciiTheme="majorBidi" w:hAnsiTheme="majorBidi" w:cstheme="majorBidi"/>
          <w:spacing w:val="3"/>
          <w:sz w:val="30"/>
          <w:szCs w:val="30"/>
        </w:rPr>
        <w:t>“</w:t>
      </w:r>
      <w:r w:rsidRPr="003F1B32">
        <w:rPr>
          <w:rFonts w:asciiTheme="majorBidi" w:hAnsiTheme="majorBidi" w:cstheme="majorBidi"/>
          <w:spacing w:val="3"/>
          <w:sz w:val="30"/>
          <w:szCs w:val="30"/>
          <w:cs/>
        </w:rPr>
        <w:t>งบการเงินระหว่างกาล</w:t>
      </w:r>
      <w:r w:rsidRPr="003F1B32">
        <w:rPr>
          <w:rFonts w:asciiTheme="majorBidi" w:hAnsiTheme="majorBidi" w:cstheme="majorBidi"/>
          <w:spacing w:val="3"/>
          <w:sz w:val="30"/>
          <w:szCs w:val="30"/>
        </w:rPr>
        <w:t>”</w:t>
      </w:r>
      <w:r w:rsidRPr="003F1B32">
        <w:rPr>
          <w:rFonts w:asciiTheme="majorBidi" w:hAnsiTheme="majorBidi" w:cstheme="majorBidi"/>
          <w:spacing w:val="3"/>
          <w:sz w:val="30"/>
          <w:szCs w:val="30"/>
          <w:cs/>
        </w:rPr>
        <w:t>) ตามมาตรฐานการบัญชีฉบับที่</w:t>
      </w:r>
      <w:r w:rsidRPr="003F1B32">
        <w:rPr>
          <w:rFonts w:asciiTheme="majorBidi" w:hAnsiTheme="majorBidi" w:cstheme="majorBidi"/>
          <w:spacing w:val="3"/>
          <w:sz w:val="30"/>
          <w:szCs w:val="30"/>
        </w:rPr>
        <w:t xml:space="preserve"> 34 </w:t>
      </w:r>
      <w:r w:rsidRPr="003F1B32">
        <w:rPr>
          <w:rFonts w:asciiTheme="majorBidi" w:hAnsiTheme="majorBidi" w:cstheme="majorBidi"/>
          <w:spacing w:val="3"/>
          <w:sz w:val="30"/>
          <w:szCs w:val="30"/>
          <w:cs/>
        </w:rPr>
        <w:t>เรื่อง</w:t>
      </w:r>
      <w:r w:rsidR="00C1395F" w:rsidRPr="003F1B32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="000B42D5" w:rsidRPr="003F1B32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="0011418C" w:rsidRPr="003F1B32">
        <w:rPr>
          <w:rFonts w:asciiTheme="majorBidi" w:hAnsiTheme="majorBidi" w:cstheme="majorBidi"/>
          <w:spacing w:val="1"/>
          <w:sz w:val="30"/>
          <w:szCs w:val="30"/>
          <w:cs/>
        </w:rPr>
        <w:t xml:space="preserve"> </w:t>
      </w:r>
      <w:r w:rsidR="000B42D5" w:rsidRPr="003F1B32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172391" w:rsidRPr="003F1B32">
        <w:rPr>
          <w:rFonts w:asciiTheme="majorBidi" w:hAnsiTheme="majorBidi" w:cstheme="majorBidi"/>
          <w:spacing w:val="1"/>
          <w:sz w:val="30"/>
          <w:szCs w:val="30"/>
        </w:rPr>
        <w:br/>
      </w:r>
      <w:r w:rsidR="000B42D5" w:rsidRPr="003F1B32">
        <w:rPr>
          <w:rFonts w:asciiTheme="majorBidi" w:hAnsiTheme="majorBidi" w:cstheme="majorBidi"/>
          <w:spacing w:val="-1"/>
          <w:sz w:val="30"/>
          <w:szCs w:val="30"/>
          <w:cs/>
        </w:rPr>
        <w:t>กฎระเบียบและประกาศคณะกรรมการกำกับหลักทรัพย์และตลาดหลัก</w:t>
      </w:r>
      <w:r w:rsidR="00CE5719">
        <w:rPr>
          <w:rFonts w:asciiTheme="majorBidi" w:hAnsiTheme="majorBidi" w:cstheme="majorBidi"/>
          <w:spacing w:val="-1"/>
          <w:sz w:val="30"/>
          <w:szCs w:val="30"/>
        </w:rPr>
        <w:t>;</w:t>
      </w:r>
      <w:r w:rsidR="000B42D5" w:rsidRPr="003F1B32">
        <w:rPr>
          <w:rFonts w:asciiTheme="majorBidi" w:hAnsiTheme="majorBidi" w:cstheme="majorBidi"/>
          <w:spacing w:val="-1"/>
          <w:sz w:val="30"/>
          <w:szCs w:val="30"/>
          <w:cs/>
        </w:rPr>
        <w:t>ทรัพย์ที่เกี่ยวข้อง</w:t>
      </w:r>
      <w:r w:rsidR="00EF7ECF" w:rsidRPr="003F1B3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F7ECF" w:rsidRPr="003F1B32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</w:t>
      </w:r>
      <w:r w:rsidR="00EF7ECF" w:rsidRPr="003F1B32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172391" w:rsidRPr="003F1B32">
        <w:rPr>
          <w:rFonts w:asciiTheme="majorBidi" w:hAnsiTheme="majorBidi" w:cstheme="majorBidi"/>
          <w:sz w:val="30"/>
          <w:szCs w:val="30"/>
        </w:rPr>
        <w:br/>
      </w:r>
      <w:r w:rsidR="00EF7ECF" w:rsidRPr="003F1B32">
        <w:rPr>
          <w:rFonts w:asciiTheme="majorBidi" w:hAnsiTheme="majorBidi" w:cstheme="majorBidi"/>
          <w:sz w:val="30"/>
          <w:szCs w:val="30"/>
          <w:cs/>
        </w:rPr>
        <w:t>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F7ECF" w:rsidRPr="003F1B32">
        <w:rPr>
          <w:rFonts w:asciiTheme="majorBidi" w:hAnsiTheme="majorBidi" w:cstheme="majorBidi"/>
          <w:sz w:val="30"/>
          <w:szCs w:val="30"/>
        </w:rPr>
        <w:t xml:space="preserve"> </w:t>
      </w:r>
      <w:r w:rsidR="00332885" w:rsidRPr="003F1B32">
        <w:rPr>
          <w:rFonts w:asciiTheme="majorBidi" w:hAnsiTheme="majorBidi" w:cstheme="majorBidi"/>
          <w:sz w:val="30"/>
          <w:szCs w:val="30"/>
        </w:rPr>
        <w:t>31</w:t>
      </w:r>
      <w:r w:rsidR="00EF7ECF" w:rsidRPr="003F1B32">
        <w:rPr>
          <w:rFonts w:asciiTheme="majorBidi" w:hAnsiTheme="majorBidi" w:cstheme="majorBidi"/>
          <w:sz w:val="30"/>
          <w:szCs w:val="30"/>
        </w:rPr>
        <w:t xml:space="preserve"> </w:t>
      </w:r>
      <w:r w:rsidR="00EF7ECF" w:rsidRPr="003F1B32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EF7ECF" w:rsidRPr="003F1B32">
        <w:rPr>
          <w:rFonts w:asciiTheme="majorBidi" w:hAnsiTheme="majorBidi" w:cstheme="majorBidi"/>
          <w:sz w:val="30"/>
          <w:szCs w:val="30"/>
        </w:rPr>
        <w:t xml:space="preserve"> </w:t>
      </w:r>
      <w:r w:rsidR="00332885" w:rsidRPr="003F1B32">
        <w:rPr>
          <w:rFonts w:asciiTheme="majorBidi" w:hAnsiTheme="majorBidi" w:cstheme="majorBidi"/>
          <w:sz w:val="30"/>
          <w:szCs w:val="30"/>
        </w:rPr>
        <w:t>256</w:t>
      </w:r>
      <w:r w:rsidR="00006A0E" w:rsidRPr="003F1B32">
        <w:rPr>
          <w:rFonts w:asciiTheme="majorBidi" w:hAnsiTheme="majorBidi" w:cstheme="majorBidi" w:hint="cs"/>
          <w:sz w:val="30"/>
          <w:szCs w:val="30"/>
          <w:cs/>
        </w:rPr>
        <w:t>8</w:t>
      </w:r>
    </w:p>
    <w:p w14:paraId="654BCD25" w14:textId="042C073F" w:rsidR="00595C3D" w:rsidRPr="009C7870" w:rsidRDefault="00595C3D" w:rsidP="00595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7A3BEF6B" w14:textId="3BDA9A8D" w:rsidR="006E3887" w:rsidRDefault="006A664E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295B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707DEA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6295B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32885" w:rsidRPr="00C6295B">
        <w:rPr>
          <w:rFonts w:asciiTheme="majorBidi" w:hAnsiTheme="majorBidi" w:cstheme="majorBidi"/>
          <w:sz w:val="30"/>
          <w:szCs w:val="30"/>
        </w:rPr>
        <w:t>31</w:t>
      </w:r>
      <w:r w:rsidRPr="00C6295B">
        <w:rPr>
          <w:rFonts w:asciiTheme="majorBidi" w:hAnsiTheme="majorBidi" w:cstheme="majorBidi"/>
          <w:sz w:val="30"/>
          <w:szCs w:val="30"/>
        </w:rPr>
        <w:t xml:space="preserve"> </w:t>
      </w:r>
      <w:r w:rsidRPr="00C6295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32885" w:rsidRPr="00C6295B">
        <w:rPr>
          <w:rFonts w:asciiTheme="majorBidi" w:hAnsiTheme="majorBidi" w:cstheme="majorBidi"/>
          <w:sz w:val="30"/>
          <w:szCs w:val="30"/>
        </w:rPr>
        <w:t>256</w:t>
      </w:r>
      <w:r w:rsidR="00006A0E">
        <w:rPr>
          <w:rFonts w:asciiTheme="majorBidi" w:hAnsiTheme="majorBidi" w:cstheme="majorBidi" w:hint="cs"/>
          <w:sz w:val="30"/>
          <w:szCs w:val="30"/>
          <w:cs/>
        </w:rPr>
        <w:t>8</w:t>
      </w:r>
    </w:p>
    <w:p w14:paraId="602D0032" w14:textId="144E652A" w:rsidR="00325AC0" w:rsidRPr="009C7870" w:rsidRDefault="00325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highlight w:val="yellow"/>
          <w:cs/>
        </w:rPr>
      </w:pPr>
    </w:p>
    <w:p w14:paraId="396D79DF" w14:textId="77777777" w:rsidR="001C7DF8" w:rsidRPr="00C81CBE" w:rsidRDefault="001C7DF8" w:rsidP="00820A16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7E93595" w14:textId="77777777" w:rsidR="001C7DF8" w:rsidRPr="009C7870" w:rsidRDefault="001C7DF8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04ECE08F" w14:textId="28CFDDD9" w:rsidR="00006A0E" w:rsidRDefault="00006A0E" w:rsidP="00006A0E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81CBE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การร่วมค้า </w:t>
      </w:r>
      <w:r w:rsidRPr="00C81CBE">
        <w:rPr>
          <w:rFonts w:asciiTheme="majorBidi" w:hAnsiTheme="majorBidi" w:cstheme="majorBidi"/>
          <w:b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C6295B">
        <w:rPr>
          <w:rFonts w:asciiTheme="majorBidi" w:hAnsiTheme="majorBidi" w:cstheme="majorBidi" w:hint="cs"/>
          <w:b/>
          <w:sz w:val="30"/>
          <w:szCs w:val="30"/>
          <w:cs/>
        </w:rPr>
        <w:t>ในระหว่าง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  <w:r w:rsidRPr="00C6295B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สาม</w:t>
      </w:r>
      <w:r w:rsidRPr="00C6295B">
        <w:rPr>
          <w:rFonts w:asciiTheme="majorBidi" w:hAnsiTheme="majorBidi" w:cstheme="majorBidi" w:hint="cs"/>
          <w:b/>
          <w:sz w:val="30"/>
          <w:szCs w:val="30"/>
          <w:cs/>
        </w:rPr>
        <w:t xml:space="preserve">เดือนสิ้นสุดวันที่ </w:t>
      </w:r>
      <w:r w:rsidRPr="00C6295B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C6295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Pr="00DE1444">
        <w:rPr>
          <w:rFonts w:asciiTheme="majorBidi" w:hAnsiTheme="majorBidi" w:cstheme="majorBidi"/>
          <w:bCs/>
          <w:sz w:val="30"/>
          <w:szCs w:val="30"/>
          <w:lang w:val="en-US"/>
        </w:rPr>
        <w:t>256</w:t>
      </w:r>
      <w:r w:rsidR="003F1B32">
        <w:rPr>
          <w:rFonts w:asciiTheme="majorBidi" w:hAnsiTheme="majorBidi" w:cstheme="majorBidi"/>
          <w:bCs/>
          <w:sz w:val="30"/>
          <w:szCs w:val="30"/>
          <w:lang w:val="en-US"/>
        </w:rPr>
        <w:t>9</w:t>
      </w:r>
      <w:r>
        <w:rPr>
          <w:rFonts w:asciiTheme="majorBidi" w:hAnsiTheme="majorBidi" w:cstheme="majorBidi" w:hint="cs"/>
          <w:bCs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ไม่มีการเปลี่ยนแปลงอย่างมีสาระสำคัญ</w:t>
      </w:r>
    </w:p>
    <w:p w14:paraId="48CE9CE4" w14:textId="468474B7" w:rsidR="00C04303" w:rsidRPr="009C7870" w:rsidRDefault="00C04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x-none" w:eastAsia="x-none"/>
        </w:rPr>
      </w:pPr>
    </w:p>
    <w:p w14:paraId="7163077D" w14:textId="5822C439" w:rsidR="00006A0E" w:rsidRDefault="00006A0E" w:rsidP="00006A0E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Pr="00C6295B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สาม</w:t>
      </w:r>
      <w:r w:rsidRPr="00C6295B">
        <w:rPr>
          <w:rFonts w:asciiTheme="majorBidi" w:hAnsiTheme="majorBidi" w:cstheme="majorBidi" w:hint="cs"/>
          <w:b/>
          <w:sz w:val="30"/>
          <w:szCs w:val="30"/>
          <w:cs/>
        </w:rPr>
        <w:t xml:space="preserve">เดือนสิ้นสุดวันที่ </w:t>
      </w:r>
      <w:r w:rsidRPr="00C6295B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C6295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9 </w:t>
      </w:r>
      <w:r w:rsidRPr="00C81CBE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8 </w:t>
      </w:r>
      <w:r w:rsidRPr="00C81CBE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13BD887A" w14:textId="70BC8F8F" w:rsidR="0088416D" w:rsidRPr="00D54CD0" w:rsidRDefault="004B13FD" w:rsidP="00D54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  <w:r w:rsidRPr="00D54CD0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270"/>
        <w:gridCol w:w="1980"/>
      </w:tblGrid>
      <w:tr w:rsidR="00EB2917" w:rsidRPr="00EB2917" w14:paraId="2E065DE2" w14:textId="77777777" w:rsidTr="00EB2917">
        <w:trPr>
          <w:tblHeader/>
        </w:trPr>
        <w:tc>
          <w:tcPr>
            <w:tcW w:w="4950" w:type="dxa"/>
          </w:tcPr>
          <w:p w14:paraId="4729EB0B" w14:textId="77777777" w:rsidR="00EB2917" w:rsidRPr="00EB2917" w:rsidRDefault="00EB2917" w:rsidP="00EB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EB07E09" w14:textId="15261DB8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70" w:type="dxa"/>
          </w:tcPr>
          <w:p w14:paraId="13DFE747" w14:textId="77777777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FB857A0" w14:textId="724EEA97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B2917" w:rsidRPr="00EB2917" w14:paraId="0C322EA0" w14:textId="77777777" w:rsidTr="00EB2917">
        <w:trPr>
          <w:tblHeader/>
        </w:trPr>
        <w:tc>
          <w:tcPr>
            <w:tcW w:w="4950" w:type="dxa"/>
          </w:tcPr>
          <w:p w14:paraId="229C415B" w14:textId="77777777" w:rsidR="00EB2917" w:rsidRPr="00EB2917" w:rsidRDefault="00EB2917" w:rsidP="00EB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F83FCE6" w14:textId="588A9F63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ที่แสดงเงินลงทุน</w:t>
            </w:r>
          </w:p>
        </w:tc>
        <w:tc>
          <w:tcPr>
            <w:tcW w:w="270" w:type="dxa"/>
          </w:tcPr>
          <w:p w14:paraId="6589F046" w14:textId="77777777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7D39CC5" w14:textId="77777777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B2917" w:rsidRPr="00EB2917" w14:paraId="38CC712B" w14:textId="77777777" w:rsidTr="00EB2917">
        <w:trPr>
          <w:tblHeader/>
        </w:trPr>
        <w:tc>
          <w:tcPr>
            <w:tcW w:w="4950" w:type="dxa"/>
          </w:tcPr>
          <w:p w14:paraId="08D21C95" w14:textId="77777777" w:rsidR="00EB2917" w:rsidRPr="00EB2917" w:rsidRDefault="00EB2917" w:rsidP="00EB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F9F31F4" w14:textId="59116E9B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EB2917">
              <w:rPr>
                <w:rFonts w:ascii="Angsana New" w:hAnsi="Angsana New" w:cs="Angsana New" w:hint="cs"/>
                <w:b/>
                <w:bCs/>
                <w:spacing w:val="-3"/>
                <w:sz w:val="30"/>
                <w:szCs w:val="30"/>
                <w:cs/>
              </w:rPr>
              <w:t>ส่วนได้เสีย</w:t>
            </w:r>
            <w:r w:rsidRPr="00EB2917">
              <w:rPr>
                <w:rFonts w:ascii="Angsana New" w:hAnsi="Angsana New" w:cs="Angsana New"/>
                <w:b/>
                <w:bCs/>
                <w:spacing w:val="-3"/>
                <w:sz w:val="30"/>
                <w:szCs w:val="30"/>
              </w:rPr>
              <w:t xml:space="preserve"> / </w:t>
            </w:r>
          </w:p>
        </w:tc>
        <w:tc>
          <w:tcPr>
            <w:tcW w:w="270" w:type="dxa"/>
          </w:tcPr>
          <w:p w14:paraId="194C55D4" w14:textId="77777777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08566FB" w14:textId="0CCD21C1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B2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</w:t>
            </w:r>
          </w:p>
        </w:tc>
      </w:tr>
      <w:tr w:rsidR="00EB2917" w:rsidRPr="00EB2917" w14:paraId="40746B27" w14:textId="77777777" w:rsidTr="00EB2917">
        <w:trPr>
          <w:tblHeader/>
        </w:trPr>
        <w:tc>
          <w:tcPr>
            <w:tcW w:w="4950" w:type="dxa"/>
          </w:tcPr>
          <w:p w14:paraId="454C68E3" w14:textId="77777777" w:rsidR="00EB2917" w:rsidRPr="00EB2917" w:rsidRDefault="00EB2917" w:rsidP="00EB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C9BF031" w14:textId="444DDE45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655A7738" w14:textId="77777777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A9C7D01" w14:textId="2277E2F5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4267" w:rsidRPr="00EB2917" w14:paraId="7A845401" w14:textId="77777777" w:rsidTr="00EB2917">
        <w:trPr>
          <w:tblHeader/>
        </w:trPr>
        <w:tc>
          <w:tcPr>
            <w:tcW w:w="4950" w:type="dxa"/>
          </w:tcPr>
          <w:p w14:paraId="1D8B6AAD" w14:textId="31D81081" w:rsidR="00854267" w:rsidRPr="00EB2917" w:rsidRDefault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EB29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B29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B29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980" w:type="dxa"/>
          </w:tcPr>
          <w:p w14:paraId="69FB576D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EB2917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A55D752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A32661D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  <w:cs/>
              </w:rPr>
              <w:t>2568</w:t>
            </w:r>
          </w:p>
        </w:tc>
      </w:tr>
      <w:tr w:rsidR="00854267" w:rsidRPr="00EB2917" w14:paraId="5262A1D8" w14:textId="77777777" w:rsidTr="00EB2917">
        <w:trPr>
          <w:tblHeader/>
        </w:trPr>
        <w:tc>
          <w:tcPr>
            <w:tcW w:w="4950" w:type="dxa"/>
          </w:tcPr>
          <w:p w14:paraId="419792BD" w14:textId="77777777" w:rsidR="00854267" w:rsidRPr="00EB2917" w:rsidRDefault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3"/>
          </w:tcPr>
          <w:p w14:paraId="6A90DC5C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B29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EB29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54267" w:rsidRPr="00EB2917" w14:paraId="59C29C18" w14:textId="77777777" w:rsidTr="00EB2917">
        <w:tc>
          <w:tcPr>
            <w:tcW w:w="4950" w:type="dxa"/>
          </w:tcPr>
          <w:p w14:paraId="2CE7AEF1" w14:textId="31E4340E" w:rsidR="00854267" w:rsidRPr="00EB2917" w:rsidRDefault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980" w:type="dxa"/>
          </w:tcPr>
          <w:p w14:paraId="5C2D1232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1FDCE8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96A9AD5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4267" w:rsidRPr="00EB2917" w14:paraId="46018895" w14:textId="77777777" w:rsidTr="00EB2917">
        <w:tc>
          <w:tcPr>
            <w:tcW w:w="4950" w:type="dxa"/>
          </w:tcPr>
          <w:p w14:paraId="19EB1FD6" w14:textId="41938417" w:rsidR="00854267" w:rsidRPr="00EB2917" w:rsidRDefault="00854267" w:rsidP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0" w:type="dxa"/>
          </w:tcPr>
          <w:p w14:paraId="2F5D264B" w14:textId="5DA6139C" w:rsidR="00854267" w:rsidRPr="00EB2917" w:rsidRDefault="009349E5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202,875</w:t>
            </w:r>
          </w:p>
        </w:tc>
        <w:tc>
          <w:tcPr>
            <w:tcW w:w="270" w:type="dxa"/>
          </w:tcPr>
          <w:p w14:paraId="2392DFFE" w14:textId="77777777" w:rsidR="00854267" w:rsidRPr="00EB2917" w:rsidRDefault="00854267" w:rsidP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54A7D775" w14:textId="4855BB0C" w:rsidR="00854267" w:rsidRPr="00EB2917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</w:rPr>
              <w:t>149,012</w:t>
            </w:r>
          </w:p>
        </w:tc>
      </w:tr>
      <w:tr w:rsidR="00854267" w:rsidRPr="00EB2917" w14:paraId="18FDE73D" w14:textId="77777777" w:rsidTr="00EB2917">
        <w:tc>
          <w:tcPr>
            <w:tcW w:w="4950" w:type="dxa"/>
          </w:tcPr>
          <w:p w14:paraId="0C59BF6E" w14:textId="533F3136" w:rsidR="00854267" w:rsidRPr="00EB2917" w:rsidRDefault="00854267" w:rsidP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980" w:type="dxa"/>
          </w:tcPr>
          <w:p w14:paraId="6A11A3F8" w14:textId="4E05B456" w:rsidR="00854267" w:rsidRPr="00EB2917" w:rsidRDefault="00AA48C1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8,383</w:t>
            </w:r>
          </w:p>
        </w:tc>
        <w:tc>
          <w:tcPr>
            <w:tcW w:w="270" w:type="dxa"/>
          </w:tcPr>
          <w:p w14:paraId="41CC4619" w14:textId="77777777" w:rsidR="00854267" w:rsidRPr="00EB2917" w:rsidRDefault="00854267" w:rsidP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54AA013A" w14:textId="1BF58E4F" w:rsidR="00854267" w:rsidRPr="00EB2917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</w:rPr>
              <w:t>5,999</w:t>
            </w:r>
          </w:p>
        </w:tc>
      </w:tr>
      <w:tr w:rsidR="00EB2917" w:rsidRPr="00EB2917" w14:paraId="15E67121" w14:textId="77777777" w:rsidTr="00EB2917">
        <w:trPr>
          <w:trHeight w:val="218"/>
        </w:trPr>
        <w:tc>
          <w:tcPr>
            <w:tcW w:w="4950" w:type="dxa"/>
          </w:tcPr>
          <w:p w14:paraId="04E89765" w14:textId="77777777" w:rsidR="00EB2917" w:rsidRPr="00EB2917" w:rsidRDefault="00EB2917" w:rsidP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</w:tcPr>
          <w:p w14:paraId="6A04AE18" w14:textId="77777777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097B598" w14:textId="77777777" w:rsidR="00EB2917" w:rsidRPr="00EB2917" w:rsidRDefault="00EB2917" w:rsidP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0" w:type="dxa"/>
          </w:tcPr>
          <w:p w14:paraId="671E711E" w14:textId="77777777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</w:rPr>
            </w:pPr>
          </w:p>
        </w:tc>
      </w:tr>
      <w:tr w:rsidR="00854267" w:rsidRPr="00EB2917" w14:paraId="34FE0E97" w14:textId="77777777" w:rsidTr="00EB2917">
        <w:tc>
          <w:tcPr>
            <w:tcW w:w="4950" w:type="dxa"/>
          </w:tcPr>
          <w:p w14:paraId="4CECF017" w14:textId="153C68FB" w:rsidR="00854267" w:rsidRPr="00EB2917" w:rsidRDefault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980" w:type="dxa"/>
          </w:tcPr>
          <w:p w14:paraId="3ED697F5" w14:textId="77777777" w:rsidR="00854267" w:rsidRPr="00EB2917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9062DA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32D1EA9" w14:textId="77777777" w:rsidR="00854267" w:rsidRPr="00EB2917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4267" w:rsidRPr="00EB2917" w14:paraId="47691F87" w14:textId="77777777" w:rsidTr="00EB2917">
        <w:tc>
          <w:tcPr>
            <w:tcW w:w="4950" w:type="dxa"/>
          </w:tcPr>
          <w:p w14:paraId="11827E7D" w14:textId="6EAA8888" w:rsidR="00854267" w:rsidRPr="00EB2917" w:rsidRDefault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980" w:type="dxa"/>
          </w:tcPr>
          <w:p w14:paraId="3C230F33" w14:textId="77777777" w:rsidR="00854267" w:rsidRPr="00EB2917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0AFDCE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8B79F5A" w14:textId="144E6AB0" w:rsidR="00854267" w:rsidRPr="00EB2917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4267" w:rsidRPr="00EB2917" w14:paraId="0E07B2B6" w14:textId="77777777" w:rsidTr="00EB2917">
        <w:tc>
          <w:tcPr>
            <w:tcW w:w="4950" w:type="dxa"/>
          </w:tcPr>
          <w:p w14:paraId="457001FE" w14:textId="4DD8BCB4" w:rsidR="00854267" w:rsidRPr="00EB2917" w:rsidRDefault="00854267" w:rsidP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EB2917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980" w:type="dxa"/>
          </w:tcPr>
          <w:p w14:paraId="75093F9E" w14:textId="4E549A5E" w:rsidR="00854267" w:rsidRPr="00EB2917" w:rsidRDefault="00CB61F9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7,885</w:t>
            </w:r>
          </w:p>
        </w:tc>
        <w:tc>
          <w:tcPr>
            <w:tcW w:w="270" w:type="dxa"/>
          </w:tcPr>
          <w:p w14:paraId="7EDA8223" w14:textId="77777777" w:rsidR="00854267" w:rsidRPr="00EB2917" w:rsidRDefault="00854267" w:rsidP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FBF6EBB" w14:textId="5A5CE7C8" w:rsidR="00854267" w:rsidRPr="00EB2917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</w:rPr>
              <w:t>7,885</w:t>
            </w:r>
          </w:p>
        </w:tc>
      </w:tr>
      <w:tr w:rsidR="00854267" w:rsidRPr="00EB2917" w14:paraId="78C4CE00" w14:textId="77777777" w:rsidTr="00EB2917">
        <w:tc>
          <w:tcPr>
            <w:tcW w:w="4950" w:type="dxa"/>
          </w:tcPr>
          <w:p w14:paraId="4ED69691" w14:textId="4AE34BDE" w:rsidR="00854267" w:rsidRPr="00EB2917" w:rsidRDefault="00854267" w:rsidP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EB2917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735545D" w14:textId="196FA22F" w:rsidR="00854267" w:rsidRPr="00EB2917" w:rsidRDefault="00C41BEC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423</w:t>
            </w:r>
          </w:p>
        </w:tc>
        <w:tc>
          <w:tcPr>
            <w:tcW w:w="270" w:type="dxa"/>
          </w:tcPr>
          <w:p w14:paraId="33F2599D" w14:textId="77777777" w:rsidR="00854267" w:rsidRPr="00EB2917" w:rsidRDefault="00854267" w:rsidP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364B01A" w14:textId="38C0B284" w:rsidR="00854267" w:rsidRPr="00EB2917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</w:rPr>
              <w:t>484</w:t>
            </w:r>
          </w:p>
        </w:tc>
      </w:tr>
      <w:tr w:rsidR="00854267" w:rsidRPr="00EB2917" w14:paraId="359D52AE" w14:textId="77777777" w:rsidTr="00EB2917">
        <w:tc>
          <w:tcPr>
            <w:tcW w:w="4950" w:type="dxa"/>
          </w:tcPr>
          <w:p w14:paraId="328674D2" w14:textId="652E99BE" w:rsidR="00854267" w:rsidRPr="00EB2917" w:rsidRDefault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6340834" w14:textId="4BB60738" w:rsidR="00854267" w:rsidRPr="00C41BEC" w:rsidRDefault="00C41BEC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41B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8,308</w:t>
            </w:r>
          </w:p>
        </w:tc>
        <w:tc>
          <w:tcPr>
            <w:tcW w:w="270" w:type="dxa"/>
          </w:tcPr>
          <w:p w14:paraId="152B665F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D02F5D2" w14:textId="2B8C44DC" w:rsidR="00854267" w:rsidRPr="00EB2917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8,369</w:t>
            </w:r>
          </w:p>
        </w:tc>
      </w:tr>
    </w:tbl>
    <w:p w14:paraId="0FDDB6A5" w14:textId="77777777" w:rsidR="00EB2917" w:rsidRPr="00726C24" w:rsidRDefault="00EB2917" w:rsidP="00006A0E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4317BF0C" w14:textId="47B48F77" w:rsidR="00006A0E" w:rsidRDefault="00006A0E" w:rsidP="00006A0E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>3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0E9320D" w14:textId="77777777" w:rsidR="00854267" w:rsidRPr="00726C24" w:rsidRDefault="00854267" w:rsidP="00006A0E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270"/>
        <w:gridCol w:w="1980"/>
      </w:tblGrid>
      <w:tr w:rsidR="00EB2917" w:rsidRPr="00EB2917" w14:paraId="189878AE" w14:textId="77777777" w:rsidTr="00EB2917">
        <w:tc>
          <w:tcPr>
            <w:tcW w:w="4950" w:type="dxa"/>
          </w:tcPr>
          <w:p w14:paraId="409819C8" w14:textId="77777777" w:rsidR="00EB2917" w:rsidRPr="00EB2917" w:rsidRDefault="00EB2917" w:rsidP="00EB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621DDFC" w14:textId="79560749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70" w:type="dxa"/>
          </w:tcPr>
          <w:p w14:paraId="7C4DC0B2" w14:textId="77777777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DE656B0" w14:textId="746284B6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B2917" w:rsidRPr="00EB2917" w14:paraId="25C2E7D7" w14:textId="77777777" w:rsidTr="00EB2917">
        <w:tc>
          <w:tcPr>
            <w:tcW w:w="4950" w:type="dxa"/>
          </w:tcPr>
          <w:p w14:paraId="05C8D8F6" w14:textId="77777777" w:rsidR="00EB2917" w:rsidRPr="00EB2917" w:rsidRDefault="00EB2917" w:rsidP="00EB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5380EC4" w14:textId="028A2A70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ที่แสดงเงินลงทุน</w:t>
            </w:r>
          </w:p>
        </w:tc>
        <w:tc>
          <w:tcPr>
            <w:tcW w:w="270" w:type="dxa"/>
          </w:tcPr>
          <w:p w14:paraId="529B2DEC" w14:textId="77777777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63DA3D5" w14:textId="77777777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B2917" w:rsidRPr="00EB2917" w14:paraId="07EEDAF7" w14:textId="77777777" w:rsidTr="00EB2917">
        <w:tc>
          <w:tcPr>
            <w:tcW w:w="4950" w:type="dxa"/>
          </w:tcPr>
          <w:p w14:paraId="2DC215C7" w14:textId="77777777" w:rsidR="00EB2917" w:rsidRPr="00EB2917" w:rsidRDefault="00EB2917" w:rsidP="00EB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9CA34A2" w14:textId="098AC8F5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EB2917">
              <w:rPr>
                <w:rFonts w:ascii="Angsana New" w:hAnsi="Angsana New" w:cs="Angsana New" w:hint="cs"/>
                <w:b/>
                <w:bCs/>
                <w:spacing w:val="-3"/>
                <w:sz w:val="30"/>
                <w:szCs w:val="30"/>
                <w:cs/>
              </w:rPr>
              <w:t>ส่วนได้เสีย</w:t>
            </w:r>
            <w:r w:rsidRPr="00EB2917">
              <w:rPr>
                <w:rFonts w:ascii="Angsana New" w:hAnsi="Angsana New" w:cs="Angsana New"/>
                <w:b/>
                <w:bCs/>
                <w:spacing w:val="-3"/>
                <w:sz w:val="30"/>
                <w:szCs w:val="30"/>
              </w:rPr>
              <w:t xml:space="preserve"> / </w:t>
            </w:r>
          </w:p>
        </w:tc>
        <w:tc>
          <w:tcPr>
            <w:tcW w:w="270" w:type="dxa"/>
          </w:tcPr>
          <w:p w14:paraId="2D51ED50" w14:textId="77777777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B09F453" w14:textId="2C4C1050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B2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</w:t>
            </w:r>
          </w:p>
        </w:tc>
      </w:tr>
      <w:tr w:rsidR="00EB2917" w:rsidRPr="00EB2917" w14:paraId="6F861F1C" w14:textId="77777777" w:rsidTr="00EB2917">
        <w:tc>
          <w:tcPr>
            <w:tcW w:w="4950" w:type="dxa"/>
          </w:tcPr>
          <w:p w14:paraId="2C5A5D6A" w14:textId="77777777" w:rsidR="00EB2917" w:rsidRPr="00EB2917" w:rsidRDefault="00EB2917" w:rsidP="00EB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1BE79CF" w14:textId="7D70FBF0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2353CCEC" w14:textId="77777777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0E94197" w14:textId="6C6B5DE2" w:rsidR="00EB2917" w:rsidRPr="00EB2917" w:rsidRDefault="00EB291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4267" w:rsidRPr="00EB2917" w14:paraId="2A50C49C" w14:textId="77777777" w:rsidTr="00EB2917">
        <w:tc>
          <w:tcPr>
            <w:tcW w:w="4950" w:type="dxa"/>
          </w:tcPr>
          <w:p w14:paraId="450B4139" w14:textId="77777777" w:rsidR="00854267" w:rsidRPr="00EB2917" w:rsidRDefault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BD213C1" w14:textId="252C7D11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B2917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54CAA1B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926A33B" w14:textId="7D1CD011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B2917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54267" w:rsidRPr="00EB2917" w14:paraId="65BACCCF" w14:textId="77777777" w:rsidTr="00EB2917">
        <w:tc>
          <w:tcPr>
            <w:tcW w:w="4950" w:type="dxa"/>
          </w:tcPr>
          <w:p w14:paraId="07646C89" w14:textId="21178197" w:rsidR="00854267" w:rsidRPr="00EB2917" w:rsidRDefault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2A484E2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EB2917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C8AA605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E0FF871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  <w:cs/>
              </w:rPr>
              <w:t>2568</w:t>
            </w:r>
          </w:p>
        </w:tc>
      </w:tr>
      <w:tr w:rsidR="00854267" w:rsidRPr="00EB2917" w14:paraId="6A8DC9B6" w14:textId="77777777" w:rsidTr="00EB2917">
        <w:tc>
          <w:tcPr>
            <w:tcW w:w="4950" w:type="dxa"/>
          </w:tcPr>
          <w:p w14:paraId="4A4FFF29" w14:textId="77777777" w:rsidR="00854267" w:rsidRPr="00EB2917" w:rsidRDefault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3"/>
          </w:tcPr>
          <w:p w14:paraId="79FC9930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B29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EB29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54267" w:rsidRPr="00EB2917" w14:paraId="605601FF" w14:textId="77777777" w:rsidTr="00EB2917">
        <w:tc>
          <w:tcPr>
            <w:tcW w:w="4950" w:type="dxa"/>
          </w:tcPr>
          <w:p w14:paraId="5C802DF2" w14:textId="551A0C1C" w:rsidR="00854267" w:rsidRPr="00EB2917" w:rsidRDefault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0" w:type="dxa"/>
          </w:tcPr>
          <w:p w14:paraId="3C6F8D28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87151E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F41F4B8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4267" w:rsidRPr="00EB2917" w14:paraId="18F0B15B" w14:textId="77777777" w:rsidTr="00EB2917">
        <w:tc>
          <w:tcPr>
            <w:tcW w:w="4950" w:type="dxa"/>
          </w:tcPr>
          <w:p w14:paraId="5E977498" w14:textId="49E5E978" w:rsidR="00854267" w:rsidRPr="00EB2917" w:rsidRDefault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7360C6B4" w14:textId="5AE5930C" w:rsidR="00854267" w:rsidRPr="00EB2917" w:rsidRDefault="00DB4B2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122,880</w:t>
            </w:r>
          </w:p>
        </w:tc>
        <w:tc>
          <w:tcPr>
            <w:tcW w:w="270" w:type="dxa"/>
          </w:tcPr>
          <w:p w14:paraId="62B3DF46" w14:textId="77777777" w:rsidR="00854267" w:rsidRPr="00EB2917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2989723F" w14:textId="51AABA41" w:rsidR="00854267" w:rsidRPr="00EB2917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138,918</w:t>
            </w:r>
          </w:p>
        </w:tc>
      </w:tr>
      <w:tr w:rsidR="00854267" w:rsidRPr="00726C24" w14:paraId="041FD9AB" w14:textId="77777777" w:rsidTr="00EB2917">
        <w:tc>
          <w:tcPr>
            <w:tcW w:w="4950" w:type="dxa"/>
          </w:tcPr>
          <w:p w14:paraId="282DC734" w14:textId="77777777" w:rsidR="00854267" w:rsidRPr="00726C24" w:rsidRDefault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7F3FD4E7" w14:textId="77777777" w:rsidR="00854267" w:rsidRPr="00726C24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ED798E7" w14:textId="77777777" w:rsidR="00854267" w:rsidRPr="00726C24" w:rsidRDefault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4011C0D7" w14:textId="77777777" w:rsidR="00854267" w:rsidRPr="00726C24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54267" w:rsidRPr="00EB2917" w14:paraId="4A0F1658" w14:textId="77777777" w:rsidTr="00EB2917">
        <w:tc>
          <w:tcPr>
            <w:tcW w:w="4950" w:type="dxa"/>
          </w:tcPr>
          <w:p w14:paraId="77C8BFAB" w14:textId="1ACFD5ED" w:rsidR="00854267" w:rsidRPr="00EB2917" w:rsidRDefault="00854267" w:rsidP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80" w:type="dxa"/>
          </w:tcPr>
          <w:p w14:paraId="6B6E08A4" w14:textId="77777777" w:rsidR="00854267" w:rsidRPr="00EB2917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4E6FCA" w14:textId="77777777" w:rsidR="00854267" w:rsidRPr="00EB2917" w:rsidRDefault="00854267" w:rsidP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7238E19" w14:textId="77777777" w:rsidR="00854267" w:rsidRPr="00EB2917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4267" w:rsidRPr="00EB2917" w14:paraId="15AE796D" w14:textId="77777777" w:rsidTr="00EB2917">
        <w:tc>
          <w:tcPr>
            <w:tcW w:w="4950" w:type="dxa"/>
          </w:tcPr>
          <w:p w14:paraId="205111D8" w14:textId="5E848D27" w:rsidR="00854267" w:rsidRPr="00EB2917" w:rsidRDefault="00854267" w:rsidP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612651D3" w14:textId="115A7A3A" w:rsidR="00854267" w:rsidRPr="00EB2917" w:rsidRDefault="002E0788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7,215</w:t>
            </w:r>
          </w:p>
        </w:tc>
        <w:tc>
          <w:tcPr>
            <w:tcW w:w="270" w:type="dxa"/>
          </w:tcPr>
          <w:p w14:paraId="161DFB00" w14:textId="77777777" w:rsidR="00854267" w:rsidRPr="00EB2917" w:rsidRDefault="00854267" w:rsidP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1732DF55" w14:textId="61BE7433" w:rsidR="00854267" w:rsidRPr="00EB2917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7,243</w:t>
            </w:r>
          </w:p>
        </w:tc>
      </w:tr>
      <w:tr w:rsidR="00854267" w:rsidRPr="00726C24" w14:paraId="438B6254" w14:textId="77777777" w:rsidTr="00EB2917">
        <w:tc>
          <w:tcPr>
            <w:tcW w:w="4950" w:type="dxa"/>
          </w:tcPr>
          <w:p w14:paraId="65670F68" w14:textId="77777777" w:rsidR="00854267" w:rsidRPr="00726C24" w:rsidRDefault="00854267" w:rsidP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3DC6E338" w14:textId="77777777" w:rsidR="00854267" w:rsidRPr="00726C24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207BE67" w14:textId="77777777" w:rsidR="00854267" w:rsidRPr="00726C24" w:rsidRDefault="00854267" w:rsidP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4E202DD7" w14:textId="77777777" w:rsidR="00854267" w:rsidRPr="00726C24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854267" w:rsidRPr="00EB2917" w14:paraId="519FF2DF" w14:textId="77777777" w:rsidTr="00EB2917">
        <w:tc>
          <w:tcPr>
            <w:tcW w:w="4950" w:type="dxa"/>
          </w:tcPr>
          <w:p w14:paraId="2DFF8A2E" w14:textId="097E93BF" w:rsidR="00854267" w:rsidRPr="00EB2917" w:rsidRDefault="00854267" w:rsidP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80" w:type="dxa"/>
          </w:tcPr>
          <w:p w14:paraId="3F64D370" w14:textId="77777777" w:rsidR="00854267" w:rsidRPr="00EB2917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104987" w14:textId="77777777" w:rsidR="00854267" w:rsidRPr="00EB2917" w:rsidRDefault="00854267" w:rsidP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DE191B6" w14:textId="77777777" w:rsidR="00854267" w:rsidRPr="00EB2917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54267" w:rsidRPr="00EB2917" w14:paraId="344FAD5C" w14:textId="77777777" w:rsidTr="00EB2917">
        <w:tc>
          <w:tcPr>
            <w:tcW w:w="4950" w:type="dxa"/>
          </w:tcPr>
          <w:p w14:paraId="09E94A30" w14:textId="7413C251" w:rsidR="00854267" w:rsidRPr="00EB2917" w:rsidRDefault="00854267" w:rsidP="0085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55CFC69D" w14:textId="443B4735" w:rsidR="00854267" w:rsidRPr="00EB2917" w:rsidRDefault="00C74376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80</w:t>
            </w:r>
            <w:r w:rsidR="00773F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599</w:t>
            </w:r>
          </w:p>
        </w:tc>
        <w:tc>
          <w:tcPr>
            <w:tcW w:w="270" w:type="dxa"/>
          </w:tcPr>
          <w:p w14:paraId="1F035133" w14:textId="77777777" w:rsidR="00854267" w:rsidRPr="00EB2917" w:rsidRDefault="00854267" w:rsidP="008542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5D4ED509" w14:textId="1B2A06F9" w:rsidR="00854267" w:rsidRPr="00EB2917" w:rsidRDefault="0085426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79,166</w:t>
            </w:r>
          </w:p>
        </w:tc>
      </w:tr>
    </w:tbl>
    <w:p w14:paraId="145A6A61" w14:textId="0367F06A" w:rsidR="00BB1C8F" w:rsidRPr="00C46ECB" w:rsidRDefault="00BB1C8F" w:rsidP="005B41F6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46ECB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</w:p>
    <w:p w14:paraId="7A83A6D3" w14:textId="77777777" w:rsidR="003F1B32" w:rsidRPr="00E7359E" w:rsidRDefault="003F1B32" w:rsidP="00360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980"/>
        <w:gridCol w:w="270"/>
        <w:gridCol w:w="1980"/>
      </w:tblGrid>
      <w:tr w:rsidR="00744977" w:rsidRPr="00EB2917" w14:paraId="73702515" w14:textId="77777777" w:rsidTr="00EB2917">
        <w:tc>
          <w:tcPr>
            <w:tcW w:w="3510" w:type="dxa"/>
          </w:tcPr>
          <w:p w14:paraId="545D09B6" w14:textId="77777777" w:rsidR="00744977" w:rsidRPr="00EB2917" w:rsidRDefault="00744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04A6509" w14:textId="77777777" w:rsidR="00744977" w:rsidRPr="00EB2917" w:rsidRDefault="007449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112BC8D" w14:textId="3814CAC0" w:rsidR="00744977" w:rsidRPr="00EB2917" w:rsidRDefault="007449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70" w:type="dxa"/>
          </w:tcPr>
          <w:p w14:paraId="16D81C21" w14:textId="77777777" w:rsidR="00744977" w:rsidRPr="00EB2917" w:rsidRDefault="007449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BBBEC96" w14:textId="19DEF330" w:rsidR="00744977" w:rsidRPr="00EB2917" w:rsidRDefault="007449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44977" w:rsidRPr="00EB2917" w14:paraId="33146942" w14:textId="77777777" w:rsidTr="00EB2917">
        <w:tc>
          <w:tcPr>
            <w:tcW w:w="3510" w:type="dxa"/>
          </w:tcPr>
          <w:p w14:paraId="0929CBC7" w14:textId="77777777" w:rsidR="00744977" w:rsidRPr="00EB2917" w:rsidRDefault="00744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7B437F" w14:textId="77777777" w:rsidR="00744977" w:rsidRPr="00EB2917" w:rsidRDefault="007449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AD92D70" w14:textId="578186AD" w:rsidR="00744977" w:rsidRPr="00EB2917" w:rsidRDefault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ที่แสดง</w:t>
            </w:r>
            <w:r w:rsidR="00744977"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</w:tcPr>
          <w:p w14:paraId="08B0F469" w14:textId="77777777" w:rsidR="00744977" w:rsidRPr="00EB2917" w:rsidRDefault="007449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79D2801" w14:textId="77777777" w:rsidR="00744977" w:rsidRPr="00EB2917" w:rsidRDefault="007449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431887" w:rsidRPr="00EB2917" w14:paraId="6B4772B3" w14:textId="77777777" w:rsidTr="00EB2917">
        <w:tc>
          <w:tcPr>
            <w:tcW w:w="3510" w:type="dxa"/>
          </w:tcPr>
          <w:p w14:paraId="304B9ABB" w14:textId="77777777" w:rsidR="00431887" w:rsidRPr="00EB2917" w:rsidRDefault="00431887" w:rsidP="0043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F7BB466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7C49D4D" w14:textId="3ECD9A12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EB2917">
              <w:rPr>
                <w:rFonts w:ascii="Angsana New" w:hAnsi="Angsana New" w:cs="Angsana New" w:hint="cs"/>
                <w:b/>
                <w:bCs/>
                <w:spacing w:val="-3"/>
                <w:sz w:val="30"/>
                <w:szCs w:val="30"/>
                <w:cs/>
              </w:rPr>
              <w:t>ส่วนได้เสีย</w:t>
            </w:r>
            <w:r w:rsidRPr="00EB2917">
              <w:rPr>
                <w:rFonts w:ascii="Angsana New" w:hAnsi="Angsana New" w:cs="Angsana New"/>
                <w:b/>
                <w:bCs/>
                <w:spacing w:val="-3"/>
                <w:sz w:val="30"/>
                <w:szCs w:val="30"/>
              </w:rPr>
              <w:t xml:space="preserve"> / </w:t>
            </w:r>
          </w:p>
        </w:tc>
        <w:tc>
          <w:tcPr>
            <w:tcW w:w="270" w:type="dxa"/>
          </w:tcPr>
          <w:p w14:paraId="3CD34A32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0D234FC" w14:textId="692FB25D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B2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</w:t>
            </w:r>
          </w:p>
        </w:tc>
      </w:tr>
      <w:tr w:rsidR="00431887" w:rsidRPr="00EB2917" w14:paraId="3FAFB3CE" w14:textId="77777777" w:rsidTr="00EB2917">
        <w:tc>
          <w:tcPr>
            <w:tcW w:w="3510" w:type="dxa"/>
          </w:tcPr>
          <w:p w14:paraId="368736BD" w14:textId="77777777" w:rsidR="00431887" w:rsidRPr="00EB2917" w:rsidRDefault="00431887" w:rsidP="0043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C4BCE5B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3386B8E" w14:textId="709C72B0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2682C8AE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259877F" w14:textId="6E1A191B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1887" w:rsidRPr="00EB2917" w14:paraId="2CBCAB61" w14:textId="77777777" w:rsidTr="00EB2917">
        <w:tc>
          <w:tcPr>
            <w:tcW w:w="3510" w:type="dxa"/>
          </w:tcPr>
          <w:p w14:paraId="2F081DFC" w14:textId="77777777" w:rsidR="00431887" w:rsidRPr="00EB2917" w:rsidRDefault="00431887" w:rsidP="0043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573282F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DD97289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B2917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A0BB4FA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E2AD866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B2917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431887" w:rsidRPr="00EB2917" w14:paraId="0658D2E4" w14:textId="77777777" w:rsidTr="00EB2917">
        <w:tc>
          <w:tcPr>
            <w:tcW w:w="3510" w:type="dxa"/>
          </w:tcPr>
          <w:p w14:paraId="5D077869" w14:textId="77777777" w:rsidR="00431887" w:rsidRPr="00EB2917" w:rsidRDefault="00431887" w:rsidP="0043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2A33BA0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7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980" w:type="dxa"/>
          </w:tcPr>
          <w:p w14:paraId="4B3316AE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EB2917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1F9FBD7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E3F1D6D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  <w:cs/>
              </w:rPr>
              <w:t>2568</w:t>
            </w:r>
          </w:p>
        </w:tc>
      </w:tr>
      <w:tr w:rsidR="00431887" w:rsidRPr="00EB2917" w14:paraId="629169D7" w14:textId="77777777" w:rsidTr="00EB2917">
        <w:tc>
          <w:tcPr>
            <w:tcW w:w="3510" w:type="dxa"/>
          </w:tcPr>
          <w:p w14:paraId="189F3BCA" w14:textId="77777777" w:rsidR="00431887" w:rsidRPr="00EB2917" w:rsidRDefault="00431887" w:rsidP="0043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FC56862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3"/>
          </w:tcPr>
          <w:p w14:paraId="434253B0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B29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EB29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31887" w:rsidRPr="00EB2917" w14:paraId="79775E83" w14:textId="77777777" w:rsidTr="00EB2917">
        <w:tc>
          <w:tcPr>
            <w:tcW w:w="3510" w:type="dxa"/>
          </w:tcPr>
          <w:p w14:paraId="7F965450" w14:textId="77777777" w:rsidR="00431887" w:rsidRPr="00EB2917" w:rsidRDefault="00431887" w:rsidP="0043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452D80E4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DB6802B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5FED8D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42924D8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1887" w:rsidRPr="00EB2917" w14:paraId="5C6AA2F4" w14:textId="77777777" w:rsidTr="00EB2917">
        <w:tc>
          <w:tcPr>
            <w:tcW w:w="3510" w:type="dxa"/>
          </w:tcPr>
          <w:p w14:paraId="7371C4F1" w14:textId="77777777" w:rsidR="00431887" w:rsidRPr="00EB2917" w:rsidRDefault="00431887" w:rsidP="0043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40" w:type="dxa"/>
          </w:tcPr>
          <w:p w14:paraId="6E9D4D68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3AF725D" w14:textId="3B9F794B" w:rsidR="00431887" w:rsidRPr="00EB2917" w:rsidRDefault="00BF7DA1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122,880</w:t>
            </w:r>
          </w:p>
        </w:tc>
        <w:tc>
          <w:tcPr>
            <w:tcW w:w="270" w:type="dxa"/>
          </w:tcPr>
          <w:p w14:paraId="1CC31CB3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430BA60" w14:textId="77777777" w:rsidR="00431887" w:rsidRPr="00EB2917" w:rsidRDefault="0043188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138,918</w:t>
            </w:r>
          </w:p>
        </w:tc>
      </w:tr>
      <w:tr w:rsidR="00431887" w:rsidRPr="00EB2917" w14:paraId="18A9F43E" w14:textId="77777777" w:rsidTr="00EB2917">
        <w:tc>
          <w:tcPr>
            <w:tcW w:w="3510" w:type="dxa"/>
          </w:tcPr>
          <w:p w14:paraId="01FA5FAF" w14:textId="77777777" w:rsidR="00431887" w:rsidRPr="00EB2917" w:rsidRDefault="00431887" w:rsidP="0043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D356568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048046C4" w14:textId="77777777" w:rsidR="00431887" w:rsidRPr="00EB2917" w:rsidRDefault="0043188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277AAF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D9A6F3B" w14:textId="77777777" w:rsidR="00431887" w:rsidRPr="00EB2917" w:rsidRDefault="0043188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1887" w:rsidRPr="00EB2917" w14:paraId="54EBB207" w14:textId="77777777" w:rsidTr="00EB2917">
        <w:tc>
          <w:tcPr>
            <w:tcW w:w="3510" w:type="dxa"/>
          </w:tcPr>
          <w:p w14:paraId="4B0B9EC7" w14:textId="77777777" w:rsidR="00431887" w:rsidRPr="00EB2917" w:rsidRDefault="00431887" w:rsidP="0043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17D7113C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30BCF594" w14:textId="77777777" w:rsidR="00431887" w:rsidRPr="00EB2917" w:rsidRDefault="0043188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5ECE1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5FD63D5" w14:textId="77777777" w:rsidR="00431887" w:rsidRPr="00EB2917" w:rsidRDefault="0043188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1887" w:rsidRPr="00EB2917" w14:paraId="776A8ECC" w14:textId="77777777" w:rsidTr="00EB2917">
        <w:tc>
          <w:tcPr>
            <w:tcW w:w="3510" w:type="dxa"/>
          </w:tcPr>
          <w:p w14:paraId="7119939A" w14:textId="77777777" w:rsidR="00431887" w:rsidRPr="00EB2917" w:rsidRDefault="00431887" w:rsidP="0043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40" w:type="dxa"/>
          </w:tcPr>
          <w:p w14:paraId="7D406BB5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2B710D32" w14:textId="264E1033" w:rsidR="00431887" w:rsidRPr="00E90FC5" w:rsidRDefault="00E90FC5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90FC5">
              <w:rPr>
                <w:rFonts w:ascii="Angsana New" w:hAnsi="Angsana New" w:cs="Angsana New"/>
                <w:sz w:val="30"/>
                <w:szCs w:val="30"/>
              </w:rPr>
              <w:t>1,499,162</w:t>
            </w:r>
          </w:p>
        </w:tc>
        <w:tc>
          <w:tcPr>
            <w:tcW w:w="270" w:type="dxa"/>
          </w:tcPr>
          <w:p w14:paraId="2B13F62E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7D81356" w14:textId="77777777" w:rsidR="00431887" w:rsidRPr="00EB2917" w:rsidRDefault="0043188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</w:rPr>
              <w:t>1,376,543</w:t>
            </w:r>
          </w:p>
        </w:tc>
      </w:tr>
      <w:tr w:rsidR="00431887" w:rsidRPr="00EB2917" w14:paraId="77B3A12A" w14:textId="77777777" w:rsidTr="00EB2917">
        <w:tc>
          <w:tcPr>
            <w:tcW w:w="3510" w:type="dxa"/>
          </w:tcPr>
          <w:p w14:paraId="4DF53007" w14:textId="77777777" w:rsidR="00431887" w:rsidRPr="00EB2917" w:rsidRDefault="00431887" w:rsidP="0043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52406990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0C1E9E2B" w14:textId="77777777" w:rsidR="00431887" w:rsidRPr="00EB2917" w:rsidRDefault="0043188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A69DD5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C01AF6C" w14:textId="77777777" w:rsidR="00431887" w:rsidRPr="00EB2917" w:rsidRDefault="0043188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1887" w:rsidRPr="00EB2917" w14:paraId="43D06F58" w14:textId="77777777" w:rsidTr="00EB2917">
        <w:tc>
          <w:tcPr>
            <w:tcW w:w="3510" w:type="dxa"/>
          </w:tcPr>
          <w:p w14:paraId="413ACDC8" w14:textId="77777777" w:rsidR="00431887" w:rsidRPr="00EB2917" w:rsidRDefault="00431887" w:rsidP="0043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EB2917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EB2917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EB2917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</w:tcPr>
          <w:p w14:paraId="07F53F83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6922D80" w14:textId="61FCF00F" w:rsidR="00431887" w:rsidRPr="00E90FC5" w:rsidRDefault="00E90FC5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90FC5">
              <w:rPr>
                <w:rFonts w:ascii="Angsana New" w:hAnsi="Angsana New" w:cs="Angsana New"/>
                <w:sz w:val="30"/>
                <w:szCs w:val="30"/>
              </w:rPr>
              <w:t>1,54</w:t>
            </w:r>
            <w:r w:rsidR="0052550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0E86816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EEDCCA3" w14:textId="77777777" w:rsidR="00431887" w:rsidRPr="00EB2917" w:rsidRDefault="0043188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sz w:val="30"/>
                <w:szCs w:val="30"/>
              </w:rPr>
              <w:t>572,009</w:t>
            </w:r>
          </w:p>
        </w:tc>
      </w:tr>
      <w:tr w:rsidR="00431887" w:rsidRPr="00EB2917" w14:paraId="13392DF2" w14:textId="77777777" w:rsidTr="00EB2917">
        <w:tc>
          <w:tcPr>
            <w:tcW w:w="3510" w:type="dxa"/>
          </w:tcPr>
          <w:p w14:paraId="2E4C4C8D" w14:textId="77777777" w:rsidR="00431887" w:rsidRPr="00EB2917" w:rsidRDefault="00431887" w:rsidP="0043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217EEF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2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00F7C20" w14:textId="6AD5E4C2" w:rsidR="00431887" w:rsidRPr="00EB2917" w:rsidRDefault="00E90FC5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1,500</w:t>
            </w:r>
            <w:r w:rsidR="00297B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,70</w:t>
            </w:r>
            <w:r w:rsidR="005255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D19C7A4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10CCD9F" w14:textId="77777777" w:rsidR="00431887" w:rsidRPr="00EB2917" w:rsidRDefault="0043188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1,948,552</w:t>
            </w:r>
          </w:p>
        </w:tc>
      </w:tr>
      <w:tr w:rsidR="00431887" w:rsidRPr="00EB2917" w14:paraId="281EBF68" w14:textId="77777777" w:rsidTr="00EB2917">
        <w:tc>
          <w:tcPr>
            <w:tcW w:w="3510" w:type="dxa"/>
          </w:tcPr>
          <w:p w14:paraId="13A46705" w14:textId="77777777" w:rsidR="00431887" w:rsidRPr="00EB2917" w:rsidRDefault="00431887" w:rsidP="0043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2510F6F2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20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6DE6A5F" w14:textId="1D8DC7E9" w:rsidR="00431887" w:rsidRPr="00EB2917" w:rsidRDefault="00297B50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1,623,58</w:t>
            </w:r>
            <w:r w:rsidR="005255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DA38AC9" w14:textId="77777777" w:rsidR="00431887" w:rsidRPr="00EB2917" w:rsidRDefault="00431887" w:rsidP="00431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6103DC7" w14:textId="77777777" w:rsidR="00431887" w:rsidRPr="00EB2917" w:rsidRDefault="00431887" w:rsidP="00EB29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2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2,087,470</w:t>
            </w:r>
          </w:p>
        </w:tc>
      </w:tr>
    </w:tbl>
    <w:p w14:paraId="3856E951" w14:textId="754B03F3" w:rsidR="00D3598E" w:rsidRPr="00813B84" w:rsidRDefault="00D3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6D694816" w14:textId="16EA96C4" w:rsidR="005A1C4E" w:rsidRPr="008862C2" w:rsidRDefault="000B7744" w:rsidP="00D420A0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62C2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เงินลงทุนในการร่วมค้า</w:t>
      </w:r>
    </w:p>
    <w:p w14:paraId="38EC4CE4" w14:textId="77777777" w:rsidR="00BB237F" w:rsidRPr="00924D56" w:rsidRDefault="00BB237F" w:rsidP="00BB2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53B08FF" w14:textId="4BE1F1BD" w:rsidR="002B6B2C" w:rsidRPr="008862C2" w:rsidRDefault="002B6B2C" w:rsidP="002B6B2C">
      <w:pPr>
        <w:pStyle w:val="BodyText2"/>
        <w:spacing w:line="260" w:lineRule="atLeast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8862C2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สาม</w:t>
      </w:r>
      <w:r w:rsidRPr="008862C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Pr="008862C2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8862C2">
        <w:rPr>
          <w:rFonts w:asciiTheme="majorBidi" w:hAnsiTheme="majorBidi" w:cstheme="majorBidi"/>
          <w:sz w:val="30"/>
          <w:szCs w:val="30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8862C2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8862C2">
        <w:rPr>
          <w:rFonts w:asciiTheme="majorBidi" w:hAnsiTheme="majorBidi" w:cstheme="majorBidi"/>
          <w:sz w:val="30"/>
          <w:szCs w:val="30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42DF386" w14:textId="77777777" w:rsidR="00F21248" w:rsidRPr="00E7359E" w:rsidRDefault="00F21248" w:rsidP="00BD6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="Angsana New" w:hAnsi="Angsana New" w:cs="Angsana New"/>
          <w:sz w:val="24"/>
          <w:szCs w:val="24"/>
          <w:lang w:val="x-none" w:eastAsia="x-none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170"/>
        <w:gridCol w:w="270"/>
        <w:gridCol w:w="1161"/>
        <w:gridCol w:w="274"/>
        <w:gridCol w:w="1148"/>
      </w:tblGrid>
      <w:tr w:rsidR="00FF01F6" w:rsidRPr="00C04303" w14:paraId="1E925BFE" w14:textId="77777777">
        <w:trPr>
          <w:tblHeader/>
        </w:trPr>
        <w:tc>
          <w:tcPr>
            <w:tcW w:w="3600" w:type="dxa"/>
          </w:tcPr>
          <w:p w14:paraId="2F3E82B3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C28D749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F01F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270" w:type="dxa"/>
          </w:tcPr>
          <w:p w14:paraId="15D7BF39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0CFADEC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A5003C4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83" w:type="dxa"/>
            <w:gridSpan w:val="3"/>
          </w:tcPr>
          <w:p w14:paraId="3AAD1F31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01F6" w:rsidRPr="00C04303" w14:paraId="1E5FD941" w14:textId="77777777">
        <w:trPr>
          <w:tblHeader/>
        </w:trPr>
        <w:tc>
          <w:tcPr>
            <w:tcW w:w="3600" w:type="dxa"/>
          </w:tcPr>
          <w:p w14:paraId="6FDFD3CC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8CD1F9C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F01F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ที่แสดงเงินลงทุน</w:t>
            </w:r>
          </w:p>
        </w:tc>
        <w:tc>
          <w:tcPr>
            <w:tcW w:w="270" w:type="dxa"/>
          </w:tcPr>
          <w:p w14:paraId="70429017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49EBC44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8A94490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83" w:type="dxa"/>
            <w:gridSpan w:val="3"/>
          </w:tcPr>
          <w:p w14:paraId="30B80335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01F6" w:rsidRPr="00C04303" w14:paraId="395977EA" w14:textId="77777777">
        <w:trPr>
          <w:tblHeader/>
        </w:trPr>
        <w:tc>
          <w:tcPr>
            <w:tcW w:w="3600" w:type="dxa"/>
          </w:tcPr>
          <w:p w14:paraId="5E1E53A6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C7BFA9E" w14:textId="77777777" w:rsidR="00FF01F6" w:rsidRPr="00C56A15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56A1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4B4A6E24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17046C1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01F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570E43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83" w:type="dxa"/>
            <w:gridSpan w:val="3"/>
          </w:tcPr>
          <w:p w14:paraId="65CB0A5D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01F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F01F6" w:rsidRPr="00C04303" w14:paraId="3DF6802D" w14:textId="77777777">
        <w:trPr>
          <w:tblHeader/>
        </w:trPr>
        <w:tc>
          <w:tcPr>
            <w:tcW w:w="3600" w:type="dxa"/>
          </w:tcPr>
          <w:p w14:paraId="385A1597" w14:textId="59916289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2FB0391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1F6">
              <w:rPr>
                <w:rFonts w:ascii="Angsana New" w:hAnsi="Angsana New" w:cs="Angsana New"/>
                <w:sz w:val="24"/>
                <w:szCs w:val="24"/>
                <w:cs/>
              </w:rPr>
              <w:t>2569</w:t>
            </w:r>
          </w:p>
        </w:tc>
        <w:tc>
          <w:tcPr>
            <w:tcW w:w="270" w:type="dxa"/>
          </w:tcPr>
          <w:p w14:paraId="22C4B6FB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FAC84D6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1F6">
              <w:rPr>
                <w:rFonts w:ascii="Angsana New" w:hAnsi="Angsana New" w:cs="Angsana New"/>
                <w:sz w:val="24"/>
                <w:szCs w:val="24"/>
                <w:cs/>
              </w:rPr>
              <w:t>2568</w:t>
            </w:r>
          </w:p>
        </w:tc>
        <w:tc>
          <w:tcPr>
            <w:tcW w:w="270" w:type="dxa"/>
          </w:tcPr>
          <w:p w14:paraId="4870F4C9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306BA45A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1F6">
              <w:rPr>
                <w:rFonts w:ascii="Angsana New" w:hAnsi="Angsana New" w:cs="Angsana New"/>
                <w:sz w:val="24"/>
                <w:szCs w:val="24"/>
                <w:cs/>
              </w:rPr>
              <w:t>2569</w:t>
            </w:r>
          </w:p>
        </w:tc>
        <w:tc>
          <w:tcPr>
            <w:tcW w:w="274" w:type="dxa"/>
          </w:tcPr>
          <w:p w14:paraId="2C8CE8AA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</w:tcPr>
          <w:p w14:paraId="34C67EAD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1F6">
              <w:rPr>
                <w:rFonts w:ascii="Angsana New" w:hAnsi="Angsana New" w:cs="Angsana New"/>
                <w:sz w:val="24"/>
                <w:szCs w:val="24"/>
                <w:cs/>
              </w:rPr>
              <w:t>2568</w:t>
            </w:r>
          </w:p>
        </w:tc>
      </w:tr>
      <w:tr w:rsidR="00FF01F6" w:rsidRPr="00C04303" w14:paraId="382F292D" w14:textId="77777777">
        <w:trPr>
          <w:tblHeader/>
        </w:trPr>
        <w:tc>
          <w:tcPr>
            <w:tcW w:w="3600" w:type="dxa"/>
          </w:tcPr>
          <w:p w14:paraId="34A00335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53" w:type="dxa"/>
            <w:gridSpan w:val="7"/>
          </w:tcPr>
          <w:p w14:paraId="79A7DF51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9" w:right="-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1F6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FF01F6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พันบาท</w:t>
            </w:r>
            <w:r w:rsidRPr="00FF01F6">
              <w:rPr>
                <w:rFonts w:ascii="Angsana New" w:hAnsi="Angsana New" w:cs="Angsana New"/>
                <w:i/>
                <w:iCs/>
                <w:sz w:val="24"/>
                <w:szCs w:val="24"/>
              </w:rPr>
              <w:t>)</w:t>
            </w:r>
          </w:p>
        </w:tc>
      </w:tr>
      <w:tr w:rsidR="00FF01F6" w:rsidRPr="00C04303" w14:paraId="724FB71E" w14:textId="77777777">
        <w:tc>
          <w:tcPr>
            <w:tcW w:w="3600" w:type="dxa"/>
          </w:tcPr>
          <w:p w14:paraId="044B7BD8" w14:textId="3B9B37E2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F01F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F01F6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F01F6">
              <w:rPr>
                <w:rFonts w:ascii="Angsana New" w:hAnsi="Angsana New" w:cs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1260" w:type="dxa"/>
          </w:tcPr>
          <w:p w14:paraId="5EDAAE70" w14:textId="36CE2B98" w:rsidR="00FF01F6" w:rsidRPr="00FF01F6" w:rsidRDefault="000633A0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155,</w:t>
            </w:r>
            <w:r w:rsidR="008B681A">
              <w:rPr>
                <w:rFonts w:ascii="Angsana New" w:hAnsi="Angsana New" w:cs="Angsana New"/>
                <w:sz w:val="24"/>
                <w:szCs w:val="24"/>
              </w:rPr>
              <w:t>346</w:t>
            </w:r>
          </w:p>
        </w:tc>
        <w:tc>
          <w:tcPr>
            <w:tcW w:w="270" w:type="dxa"/>
          </w:tcPr>
          <w:p w14:paraId="0662D589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8A689E4" w14:textId="1D8F20F0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1F6">
              <w:rPr>
                <w:rFonts w:ascii="Angsana New" w:hAnsi="Angsana New" w:cs="Angsana New"/>
                <w:sz w:val="24"/>
                <w:szCs w:val="24"/>
              </w:rPr>
              <w:t>150,701</w:t>
            </w:r>
          </w:p>
        </w:tc>
        <w:tc>
          <w:tcPr>
            <w:tcW w:w="270" w:type="dxa"/>
          </w:tcPr>
          <w:p w14:paraId="4804AE3E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769D6620" w14:textId="23A43D17" w:rsidR="00FF01F6" w:rsidRPr="00FF01F6" w:rsidRDefault="00290234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166,291</w:t>
            </w:r>
          </w:p>
        </w:tc>
        <w:tc>
          <w:tcPr>
            <w:tcW w:w="274" w:type="dxa"/>
          </w:tcPr>
          <w:p w14:paraId="0F63BF28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</w:tcPr>
          <w:p w14:paraId="00A919CE" w14:textId="16EF5275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  <w:r w:rsidRPr="00FF01F6">
              <w:rPr>
                <w:rFonts w:ascii="Angsana New" w:hAnsi="Angsana New" w:cs="Angsana New"/>
                <w:sz w:val="24"/>
                <w:szCs w:val="24"/>
              </w:rPr>
              <w:t>166,291</w:t>
            </w:r>
          </w:p>
        </w:tc>
      </w:tr>
      <w:tr w:rsidR="00FF01F6" w:rsidRPr="00C04303" w14:paraId="49A3817D" w14:textId="77777777">
        <w:tc>
          <w:tcPr>
            <w:tcW w:w="3600" w:type="dxa"/>
          </w:tcPr>
          <w:p w14:paraId="3D4111FF" w14:textId="55B31168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1F6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ส่วนแบ่งกำไรของการร่วมค้า</w:t>
            </w:r>
          </w:p>
        </w:tc>
        <w:tc>
          <w:tcPr>
            <w:tcW w:w="1260" w:type="dxa"/>
          </w:tcPr>
          <w:p w14:paraId="045C378F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CC2D35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3EF364E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02FEF7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1CFC1F27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F43D158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48" w:type="dxa"/>
          </w:tcPr>
          <w:p w14:paraId="37C2DCF5" w14:textId="5756C4D3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01F6" w:rsidRPr="00C04303" w14:paraId="0C629570" w14:textId="77777777">
        <w:tc>
          <w:tcPr>
            <w:tcW w:w="3600" w:type="dxa"/>
          </w:tcPr>
          <w:p w14:paraId="20AB7420" w14:textId="51AF9F8B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F01F6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FF01F6">
              <w:rPr>
                <w:rFonts w:ascii="Angsana New" w:hAnsi="Angsana New" w:cs="Angsana New"/>
                <w:sz w:val="24"/>
                <w:szCs w:val="24"/>
                <w:cs/>
              </w:rPr>
              <w:t>ที่ใช้วิธีส่วนได้เสีย</w:t>
            </w:r>
          </w:p>
        </w:tc>
        <w:tc>
          <w:tcPr>
            <w:tcW w:w="1260" w:type="dxa"/>
          </w:tcPr>
          <w:p w14:paraId="6C92AFB0" w14:textId="3729A45F" w:rsidR="00FF01F6" w:rsidRPr="00FF01F6" w:rsidRDefault="00810668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6,310</w:t>
            </w:r>
          </w:p>
        </w:tc>
        <w:tc>
          <w:tcPr>
            <w:tcW w:w="270" w:type="dxa"/>
          </w:tcPr>
          <w:p w14:paraId="526AD864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FC4C11" w14:textId="144D1616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  <w:r w:rsidRPr="00FF01F6">
              <w:rPr>
                <w:rFonts w:ascii="Angsana New" w:hAnsi="Angsana New" w:cs="Angsana New"/>
                <w:sz w:val="24"/>
                <w:szCs w:val="24"/>
              </w:rPr>
              <w:t>6,347</w:t>
            </w:r>
          </w:p>
        </w:tc>
        <w:tc>
          <w:tcPr>
            <w:tcW w:w="270" w:type="dxa"/>
          </w:tcPr>
          <w:p w14:paraId="54FF1CEA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5A0516B2" w14:textId="35AAEF84" w:rsidR="00FF01F6" w:rsidRPr="00FF01F6" w:rsidRDefault="00882867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104494C4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</w:tcPr>
          <w:p w14:paraId="320BDE79" w14:textId="6C5507BB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  <w:r w:rsidRPr="00FF01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F01F6" w:rsidRPr="00C04303" w14:paraId="633339AA" w14:textId="77777777">
        <w:tc>
          <w:tcPr>
            <w:tcW w:w="3600" w:type="dxa"/>
          </w:tcPr>
          <w:p w14:paraId="3D0B961F" w14:textId="59886C63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FF01F6">
              <w:rPr>
                <w:rFonts w:ascii="Angsana New" w:hAnsi="Angsana New" w:cs="Angsana New"/>
                <w:sz w:val="24"/>
                <w:szCs w:val="24"/>
                <w:cs/>
              </w:rPr>
              <w:t>ผลต่างของอัตราแลกเปลี่ยนจากการ</w:t>
            </w:r>
          </w:p>
        </w:tc>
        <w:tc>
          <w:tcPr>
            <w:tcW w:w="1260" w:type="dxa"/>
          </w:tcPr>
          <w:p w14:paraId="008AF217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761320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5C8AA5C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3C7AD7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514167C4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536A5FD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</w:tcPr>
          <w:p w14:paraId="2C8AC84F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01F6" w:rsidRPr="00C04303" w14:paraId="774C8ADE" w14:textId="77777777">
        <w:tc>
          <w:tcPr>
            <w:tcW w:w="3600" w:type="dxa"/>
          </w:tcPr>
          <w:p w14:paraId="5B9FEBDA" w14:textId="77777777" w:rsidR="00FF01F6" w:rsidRPr="00FF01F6" w:rsidRDefault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FF01F6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แปลงค่าหน่วยงานต่างประเทศ</w:t>
            </w:r>
          </w:p>
        </w:tc>
        <w:tc>
          <w:tcPr>
            <w:tcW w:w="1260" w:type="dxa"/>
          </w:tcPr>
          <w:p w14:paraId="2128006F" w14:textId="10472589" w:rsidR="00FF01F6" w:rsidRPr="00FF01F6" w:rsidRDefault="008106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(7,67</w:t>
            </w:r>
            <w:r w:rsidR="00F174C8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361E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6A56DEE" w14:textId="77777777" w:rsidR="00FF01F6" w:rsidRPr="00FF01F6" w:rsidRDefault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3770180" w14:textId="77777777" w:rsidR="00FF01F6" w:rsidRPr="00FF01F6" w:rsidRDefault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  <w:r w:rsidRPr="00FF01F6">
              <w:rPr>
                <w:rFonts w:ascii="Angsana New" w:hAnsi="Angsana New" w:cs="Angsana New"/>
                <w:sz w:val="24"/>
                <w:szCs w:val="24"/>
              </w:rPr>
              <w:t>(2,688)</w:t>
            </w:r>
          </w:p>
        </w:tc>
        <w:tc>
          <w:tcPr>
            <w:tcW w:w="270" w:type="dxa"/>
          </w:tcPr>
          <w:p w14:paraId="6781749F" w14:textId="77777777" w:rsidR="00FF01F6" w:rsidRPr="00FF01F6" w:rsidRDefault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6C63F1E4" w14:textId="79B367C0" w:rsidR="00FF01F6" w:rsidRPr="00FF01F6" w:rsidRDefault="008828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5143BAE1" w14:textId="77777777" w:rsidR="00FF01F6" w:rsidRPr="00FF01F6" w:rsidRDefault="00FF01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</w:tcPr>
          <w:p w14:paraId="2E6517BD" w14:textId="77777777" w:rsidR="00FF01F6" w:rsidRPr="00FF01F6" w:rsidRDefault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sz w:val="24"/>
                <w:szCs w:val="24"/>
              </w:rPr>
            </w:pPr>
            <w:r w:rsidRPr="00FF01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F01F6" w:rsidRPr="00C04303" w14:paraId="0ABB96B5" w14:textId="77777777">
        <w:tc>
          <w:tcPr>
            <w:tcW w:w="3600" w:type="dxa"/>
          </w:tcPr>
          <w:p w14:paraId="782D5910" w14:textId="28A4A8FC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01F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F01F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FF01F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BEC414" w14:textId="6111CFE0" w:rsidR="00FF01F6" w:rsidRPr="00FF01F6" w:rsidRDefault="00905DFC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80" w:lineRule="atLeast"/>
              <w:ind w:left="-81" w:right="-20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153,</w:t>
            </w:r>
            <w:r w:rsidR="009C5305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  <w:r w:rsidR="00F174C8">
              <w:rPr>
                <w:rFonts w:ascii="Angsana New" w:hAnsi="Angsana New" w:cs="Angsana New"/>
                <w:b/>
                <w:bCs/>
                <w:sz w:val="24"/>
                <w:szCs w:val="24"/>
              </w:rPr>
              <w:t>79</w:t>
            </w:r>
          </w:p>
        </w:tc>
        <w:tc>
          <w:tcPr>
            <w:tcW w:w="270" w:type="dxa"/>
          </w:tcPr>
          <w:p w14:paraId="77752A79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80" w:lineRule="atLeast"/>
              <w:ind w:left="-81" w:right="-20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EB63DC" w14:textId="4FF39FB1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F01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154,360</w:t>
            </w:r>
          </w:p>
        </w:tc>
        <w:tc>
          <w:tcPr>
            <w:tcW w:w="270" w:type="dxa"/>
          </w:tcPr>
          <w:p w14:paraId="3562CB29" w14:textId="777777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2A18AE60" w14:textId="7DB989BC" w:rsidR="00FF01F6" w:rsidRPr="00FF01F6" w:rsidRDefault="00882867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166,291</w:t>
            </w:r>
          </w:p>
        </w:tc>
        <w:tc>
          <w:tcPr>
            <w:tcW w:w="274" w:type="dxa"/>
          </w:tcPr>
          <w:p w14:paraId="0FE6617C" w14:textId="77777777" w:rsidR="00FF01F6" w:rsidRPr="00FF01F6" w:rsidRDefault="00FF01F6" w:rsidP="00FF01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143685E6" w14:textId="50422277" w:rsidR="00FF01F6" w:rsidRPr="00FF01F6" w:rsidRDefault="00FF01F6" w:rsidP="00FF01F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80" w:lineRule="atLeast"/>
              <w:ind w:left="-81" w:right="-20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01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166,291</w:t>
            </w:r>
          </w:p>
        </w:tc>
      </w:tr>
    </w:tbl>
    <w:p w14:paraId="7AD7C85F" w14:textId="19853857" w:rsidR="00FF01F6" w:rsidRDefault="00FF01F6" w:rsidP="00BD6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  <w:cs/>
          <w:lang w:val="x-none" w:eastAsia="x-none"/>
        </w:rPr>
        <w:sectPr w:rsidR="00FF01F6" w:rsidSect="00862049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245"/>
        </w:sectPr>
      </w:pPr>
    </w:p>
    <w:p w14:paraId="695729F9" w14:textId="2EFF5209" w:rsidR="003D568F" w:rsidRDefault="003D568F" w:rsidP="003D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D568F">
        <w:rPr>
          <w:rFonts w:asciiTheme="majorBidi" w:hAnsiTheme="majorBidi" w:cstheme="majorBidi"/>
          <w:sz w:val="30"/>
          <w:szCs w:val="30"/>
          <w:cs/>
        </w:rPr>
        <w:t xml:space="preserve">เงินลงทุนในการร่วมค้า ณ วันที่ </w:t>
      </w:r>
      <w:r w:rsidR="002B6B2C">
        <w:rPr>
          <w:rFonts w:asciiTheme="majorBidi" w:hAnsiTheme="majorBidi" w:cstheme="majorBidi"/>
          <w:sz w:val="30"/>
          <w:szCs w:val="30"/>
        </w:rPr>
        <w:t xml:space="preserve">31 </w:t>
      </w:r>
      <w:r w:rsidR="002B6B2C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2B6B2C">
        <w:rPr>
          <w:rFonts w:asciiTheme="majorBidi" w:hAnsiTheme="majorBidi" w:cstheme="majorBidi"/>
          <w:sz w:val="30"/>
          <w:szCs w:val="30"/>
        </w:rPr>
        <w:t xml:space="preserve">2569 </w:t>
      </w:r>
      <w:r w:rsidR="002B6B2C" w:rsidRPr="003D568F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2B6B2C" w:rsidRPr="003D568F">
        <w:rPr>
          <w:rFonts w:asciiTheme="majorBidi" w:hAnsiTheme="majorBidi" w:cstheme="majorBidi"/>
          <w:sz w:val="30"/>
          <w:szCs w:val="30"/>
        </w:rPr>
        <w:t xml:space="preserve">31 </w:t>
      </w:r>
      <w:r w:rsidR="002B6B2C" w:rsidRPr="003D56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B6B2C" w:rsidRPr="003D568F">
        <w:rPr>
          <w:rFonts w:asciiTheme="majorBidi" w:hAnsiTheme="majorBidi" w:cstheme="majorBidi"/>
          <w:sz w:val="30"/>
          <w:szCs w:val="30"/>
        </w:rPr>
        <w:t>256</w:t>
      </w:r>
      <w:r w:rsidR="002B6B2C">
        <w:rPr>
          <w:rFonts w:asciiTheme="majorBidi" w:hAnsiTheme="majorBidi" w:cstheme="majorBidi"/>
          <w:sz w:val="30"/>
          <w:szCs w:val="30"/>
        </w:rPr>
        <w:t>8</w:t>
      </w:r>
      <w:r w:rsidR="002B6B2C" w:rsidRPr="003D568F">
        <w:rPr>
          <w:rFonts w:asciiTheme="majorBidi" w:hAnsiTheme="majorBidi" w:cstheme="majorBidi"/>
          <w:sz w:val="30"/>
          <w:szCs w:val="30"/>
        </w:rPr>
        <w:t xml:space="preserve"> </w:t>
      </w:r>
      <w:r w:rsidRPr="003D56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074C6A6" w14:textId="0DE7BD77" w:rsidR="00264181" w:rsidRDefault="00264181" w:rsidP="00264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8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720"/>
        <w:gridCol w:w="184"/>
        <w:gridCol w:w="716"/>
        <w:gridCol w:w="180"/>
        <w:gridCol w:w="810"/>
        <w:gridCol w:w="180"/>
        <w:gridCol w:w="810"/>
        <w:gridCol w:w="184"/>
        <w:gridCol w:w="806"/>
        <w:gridCol w:w="183"/>
        <w:gridCol w:w="807"/>
        <w:gridCol w:w="183"/>
        <w:gridCol w:w="807"/>
        <w:gridCol w:w="182"/>
        <w:gridCol w:w="808"/>
        <w:gridCol w:w="181"/>
        <w:gridCol w:w="809"/>
        <w:gridCol w:w="180"/>
        <w:gridCol w:w="810"/>
        <w:gridCol w:w="180"/>
        <w:gridCol w:w="1259"/>
        <w:gridCol w:w="181"/>
        <w:gridCol w:w="1260"/>
      </w:tblGrid>
      <w:tr w:rsidR="00C74A87" w:rsidRPr="00A541E6" w14:paraId="5DF99BA8" w14:textId="77777777" w:rsidTr="00C74A87">
        <w:trPr>
          <w:cantSplit/>
          <w:tblHeader/>
        </w:trPr>
        <w:tc>
          <w:tcPr>
            <w:tcW w:w="2430" w:type="dxa"/>
          </w:tcPr>
          <w:p w14:paraId="0124799E" w14:textId="77777777" w:rsidR="00C74A87" w:rsidRPr="00A541E6" w:rsidRDefault="00C74A87" w:rsidP="00C74A87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F5A6635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7A0FE7DA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4F3E9174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E5EE157" w14:textId="77777777" w:rsidR="00C74A87" w:rsidRPr="00A541E6" w:rsidRDefault="00C74A87" w:rsidP="00C74A8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08F7840D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A91981A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E84EBD2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2C57B0FB" w14:textId="77777777" w:rsidR="00C74A87" w:rsidRPr="00A541E6" w:rsidRDefault="00C74A87" w:rsidP="00C74A8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06" w:type="dxa"/>
          </w:tcPr>
          <w:p w14:paraId="3B2D50EB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54862900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39DFD8D7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5B8E82E6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0540A6BF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C49A429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</w:tcPr>
          <w:p w14:paraId="502B8A44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31643695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9" w:type="dxa"/>
          </w:tcPr>
          <w:p w14:paraId="6C8ED0D6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DEE925C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0471AD91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81C347F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59" w:type="dxa"/>
          </w:tcPr>
          <w:p w14:paraId="0D16B50C" w14:textId="1A716361" w:rsidR="00C74A87" w:rsidRPr="00C74A87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74A8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81" w:type="dxa"/>
          </w:tcPr>
          <w:p w14:paraId="3B2C36B8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2A3C14E0" w14:textId="6C6AD6F1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74A87" w:rsidRPr="00A541E6" w14:paraId="6626EC9B" w14:textId="77777777" w:rsidTr="00C74A87">
        <w:trPr>
          <w:cantSplit/>
          <w:tblHeader/>
        </w:trPr>
        <w:tc>
          <w:tcPr>
            <w:tcW w:w="2430" w:type="dxa"/>
          </w:tcPr>
          <w:p w14:paraId="0EEEBDAC" w14:textId="77777777" w:rsidR="00C74A87" w:rsidRPr="00A541E6" w:rsidRDefault="00C74A87" w:rsidP="00C74A87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7EF1FCF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2BA44E79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59633E9D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F65F1E3" w14:textId="77777777" w:rsidR="00C74A87" w:rsidRPr="00A541E6" w:rsidRDefault="00C74A87" w:rsidP="00C74A8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4FD7E0A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BD900AD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EFBCBC8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0CC596D2" w14:textId="77777777" w:rsidR="00C74A87" w:rsidRPr="00A541E6" w:rsidRDefault="00C74A87" w:rsidP="00C74A8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06" w:type="dxa"/>
          </w:tcPr>
          <w:p w14:paraId="13379DA1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57A6EAD3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398B897A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3925EB95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7ECB79EF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F11B89D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</w:tcPr>
          <w:p w14:paraId="45E4435D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0F928F1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9" w:type="dxa"/>
          </w:tcPr>
          <w:p w14:paraId="51A47D71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E6D345D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2E7EA53C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B95B348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59" w:type="dxa"/>
          </w:tcPr>
          <w:p w14:paraId="490BABBF" w14:textId="52FB3C54" w:rsidR="00C74A87" w:rsidRPr="00C74A87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74A8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</w:t>
            </w:r>
            <w:r w:rsidRPr="00C74A8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แสดง</w:t>
            </w:r>
            <w:r w:rsidRPr="00C74A8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81" w:type="dxa"/>
          </w:tcPr>
          <w:p w14:paraId="5FC88904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2B3D34FF" w14:textId="4997F270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88416D" w:rsidRPr="00A541E6" w14:paraId="417C9499" w14:textId="77777777" w:rsidTr="00C74A87">
        <w:trPr>
          <w:cantSplit/>
          <w:tblHeader/>
        </w:trPr>
        <w:tc>
          <w:tcPr>
            <w:tcW w:w="2430" w:type="dxa"/>
          </w:tcPr>
          <w:p w14:paraId="672CD63E" w14:textId="77777777" w:rsidR="00C74A87" w:rsidRPr="00A541E6" w:rsidRDefault="00C74A87" w:rsidP="00C74A87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gridSpan w:val="3"/>
          </w:tcPr>
          <w:p w14:paraId="7F78916E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F701382" w14:textId="77777777" w:rsidR="00C74A87" w:rsidRPr="00A541E6" w:rsidRDefault="00C74A87" w:rsidP="00C74A8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0C8B229B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50BB4EC1" w14:textId="77777777" w:rsidR="00C74A87" w:rsidRPr="00A541E6" w:rsidRDefault="00C74A87" w:rsidP="00C74A8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756" w:type="dxa"/>
            <w:gridSpan w:val="11"/>
          </w:tcPr>
          <w:p w14:paraId="0F60512B" w14:textId="791CE3CC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7D169BC2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59" w:type="dxa"/>
          </w:tcPr>
          <w:p w14:paraId="67626A12" w14:textId="3D1E6EFD" w:rsidR="00C74A87" w:rsidRPr="00C74A87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74A8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81" w:type="dxa"/>
          </w:tcPr>
          <w:p w14:paraId="458C1379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29D3E81E" w14:textId="0CCDADF9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</w:t>
            </w:r>
            <w:r w:rsidRPr="00A541E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8416D" w:rsidRPr="00A541E6" w14:paraId="007F8FCB" w14:textId="77777777" w:rsidTr="00C74A87">
        <w:trPr>
          <w:cantSplit/>
          <w:tblHeader/>
        </w:trPr>
        <w:tc>
          <w:tcPr>
            <w:tcW w:w="2430" w:type="dxa"/>
          </w:tcPr>
          <w:p w14:paraId="2727A8C4" w14:textId="77777777" w:rsidR="00C74A87" w:rsidRPr="00A541E6" w:rsidRDefault="00C74A87" w:rsidP="00C74A87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gridSpan w:val="3"/>
          </w:tcPr>
          <w:p w14:paraId="406DF1FB" w14:textId="651C9874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</w:t>
            </w:r>
            <w:r w:rsidRPr="00A541E6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541E6">
              <w:rPr>
                <w:rFonts w:asciiTheme="majorBidi" w:hAnsiTheme="majorBidi" w:cstheme="majorBidi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54E8F2A3" w14:textId="77777777" w:rsidR="00C74A87" w:rsidRPr="00A541E6" w:rsidRDefault="00C74A87" w:rsidP="00C74A8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6738B7BA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5A850AD" w14:textId="1320AA7A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</w:tcPr>
          <w:p w14:paraId="452BD3FD" w14:textId="77777777" w:rsidR="00C74A87" w:rsidRPr="00A541E6" w:rsidRDefault="00C74A87" w:rsidP="00C74A8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796" w:type="dxa"/>
            <w:gridSpan w:val="3"/>
          </w:tcPr>
          <w:p w14:paraId="1726C85F" w14:textId="77777777" w:rsidR="00C74A87" w:rsidRPr="00A541E6" w:rsidRDefault="00C74A87" w:rsidP="00C74A87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C16A5BD" w14:textId="45E1A2ED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3" w:type="dxa"/>
          </w:tcPr>
          <w:p w14:paraId="7BE11B19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7" w:type="dxa"/>
            <w:gridSpan w:val="3"/>
          </w:tcPr>
          <w:p w14:paraId="0964FD06" w14:textId="77777777" w:rsidR="00C74A87" w:rsidRPr="00A541E6" w:rsidRDefault="00C74A87" w:rsidP="00C74A87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79A885B" w14:textId="024B874F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1" w:type="dxa"/>
          </w:tcPr>
          <w:p w14:paraId="4E6DCC2C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9" w:type="dxa"/>
            <w:gridSpan w:val="3"/>
          </w:tcPr>
          <w:p w14:paraId="64E74998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A59012D" w14:textId="17FF482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738F18B3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25BFC100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396205A6" w14:textId="485BEBF9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</w:tr>
      <w:tr w:rsidR="00C74A87" w:rsidRPr="00A541E6" w14:paraId="77D556A0" w14:textId="77777777" w:rsidTr="00C74A87">
        <w:trPr>
          <w:cantSplit/>
          <w:tblHeader/>
        </w:trPr>
        <w:tc>
          <w:tcPr>
            <w:tcW w:w="2430" w:type="dxa"/>
          </w:tcPr>
          <w:p w14:paraId="459616F4" w14:textId="77777777" w:rsidR="00C74A87" w:rsidRPr="00A541E6" w:rsidRDefault="00C74A87" w:rsidP="00C74A87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38D9AC6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</w:p>
          <w:p w14:paraId="29FB63D6" w14:textId="4A778AF3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4" w:type="dxa"/>
          </w:tcPr>
          <w:p w14:paraId="2C31D060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0E13BF3B" w14:textId="671A7121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269BF16F" w14:textId="77777777" w:rsidR="00C74A87" w:rsidRPr="00A541E6" w:rsidRDefault="00C74A87" w:rsidP="00C74A8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C72EB8E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</w:p>
          <w:p w14:paraId="4789EF3D" w14:textId="5FC3AE5B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1ABCEAE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04B7FD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</w:p>
          <w:p w14:paraId="0724A2AF" w14:textId="5D136A6E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2381D344" w14:textId="77777777" w:rsidR="00C74A87" w:rsidRPr="00A541E6" w:rsidRDefault="00C74A87" w:rsidP="00C74A8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06" w:type="dxa"/>
          </w:tcPr>
          <w:p w14:paraId="4CE6F22D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</w:p>
          <w:p w14:paraId="46929A50" w14:textId="52E5779F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3" w:type="dxa"/>
          </w:tcPr>
          <w:p w14:paraId="0136DB43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789092BA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</w:p>
          <w:p w14:paraId="308657E8" w14:textId="5D59D6AA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</w:tcPr>
          <w:p w14:paraId="2CE72C76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322CE1FB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</w:p>
          <w:p w14:paraId="3BA16D4B" w14:textId="7EE619F2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3AEA9DD7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</w:tcPr>
          <w:p w14:paraId="5C7E48DB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</w:p>
          <w:p w14:paraId="55B61D1E" w14:textId="73BDE1C8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1" w:type="dxa"/>
          </w:tcPr>
          <w:p w14:paraId="4687E3D6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9" w:type="dxa"/>
          </w:tcPr>
          <w:p w14:paraId="568BA8E5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</w:p>
          <w:p w14:paraId="663C5DB5" w14:textId="46DB411E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4E3E835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7A6D2679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</w:p>
          <w:p w14:paraId="265011F9" w14:textId="4869E0A6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8CE3354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59" w:type="dxa"/>
          </w:tcPr>
          <w:p w14:paraId="034A499B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</w:p>
          <w:p w14:paraId="49940E5B" w14:textId="53F660E0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</w:tcPr>
          <w:p w14:paraId="4FF7A807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71EE939C" w14:textId="77777777" w:rsidR="00C74A87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</w:p>
          <w:p w14:paraId="6AF5EEC1" w14:textId="5988D8B6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C74A87" w:rsidRPr="00A541E6" w14:paraId="0D654182" w14:textId="77777777" w:rsidTr="00C74A87">
        <w:trPr>
          <w:cantSplit/>
          <w:tblHeader/>
        </w:trPr>
        <w:tc>
          <w:tcPr>
            <w:tcW w:w="2430" w:type="dxa"/>
          </w:tcPr>
          <w:p w14:paraId="38166F1D" w14:textId="77777777" w:rsidR="00C74A87" w:rsidRPr="00A541E6" w:rsidRDefault="00C74A87" w:rsidP="00C74A87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FB178A3" w14:textId="54F8BC8A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2569</w:t>
            </w:r>
          </w:p>
        </w:tc>
        <w:tc>
          <w:tcPr>
            <w:tcW w:w="184" w:type="dxa"/>
          </w:tcPr>
          <w:p w14:paraId="666DDB88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1F8BD3D7" w14:textId="5A149435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524A9401" w14:textId="77777777" w:rsidR="00C74A87" w:rsidRPr="00A541E6" w:rsidRDefault="00C74A87" w:rsidP="00C74A8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21CCD59" w14:textId="158C8BA9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75FE80C8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F9F745D" w14:textId="7F0E76DD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4" w:type="dxa"/>
          </w:tcPr>
          <w:p w14:paraId="633FE96D" w14:textId="77777777" w:rsidR="00C74A87" w:rsidRPr="00A541E6" w:rsidRDefault="00C74A87" w:rsidP="00C74A87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06" w:type="dxa"/>
          </w:tcPr>
          <w:p w14:paraId="25EAEC0A" w14:textId="70B1676E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2569</w:t>
            </w:r>
          </w:p>
        </w:tc>
        <w:tc>
          <w:tcPr>
            <w:tcW w:w="183" w:type="dxa"/>
          </w:tcPr>
          <w:p w14:paraId="406E159F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5A40545E" w14:textId="2332803F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3" w:type="dxa"/>
          </w:tcPr>
          <w:p w14:paraId="70F191A8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7E6DCF5E" w14:textId="51694F19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2569</w:t>
            </w:r>
          </w:p>
        </w:tc>
        <w:tc>
          <w:tcPr>
            <w:tcW w:w="182" w:type="dxa"/>
          </w:tcPr>
          <w:p w14:paraId="55B9345F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</w:tcPr>
          <w:p w14:paraId="3D1AF7A7" w14:textId="022B5586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1" w:type="dxa"/>
          </w:tcPr>
          <w:p w14:paraId="4E9BA506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9" w:type="dxa"/>
          </w:tcPr>
          <w:p w14:paraId="4416AB79" w14:textId="006D6C5A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34BD280F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57B69EE4" w14:textId="0734BE7E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13FA69B2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59" w:type="dxa"/>
          </w:tcPr>
          <w:p w14:paraId="08B5957A" w14:textId="260E736C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2569</w:t>
            </w:r>
          </w:p>
        </w:tc>
        <w:tc>
          <w:tcPr>
            <w:tcW w:w="181" w:type="dxa"/>
          </w:tcPr>
          <w:p w14:paraId="39342B8F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2177D64E" w14:textId="1D289AF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2568</w:t>
            </w:r>
          </w:p>
        </w:tc>
      </w:tr>
      <w:tr w:rsidR="00C74A87" w:rsidRPr="00A541E6" w14:paraId="76E29E22" w14:textId="77777777" w:rsidTr="00C74A87">
        <w:trPr>
          <w:cantSplit/>
          <w:trHeight w:val="270"/>
        </w:trPr>
        <w:tc>
          <w:tcPr>
            <w:tcW w:w="2430" w:type="dxa"/>
          </w:tcPr>
          <w:p w14:paraId="008EE389" w14:textId="77777777" w:rsidR="00C74A87" w:rsidRPr="00A541E6" w:rsidRDefault="00C74A87" w:rsidP="00C74A8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</w:tcPr>
          <w:p w14:paraId="04BBA0F1" w14:textId="77777777" w:rsidR="00C74A87" w:rsidRPr="00A541E6" w:rsidRDefault="00C74A87" w:rsidP="00C74A87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541E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" w:type="dxa"/>
          </w:tcPr>
          <w:p w14:paraId="2D19EA6F" w14:textId="77777777" w:rsidR="00C74A87" w:rsidRPr="00A541E6" w:rsidRDefault="00C74A87" w:rsidP="00C74A87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20" w:type="dxa"/>
            <w:gridSpan w:val="19"/>
          </w:tcPr>
          <w:p w14:paraId="56438217" w14:textId="77777777" w:rsidR="00C74A87" w:rsidRPr="00A541E6" w:rsidRDefault="00C74A87" w:rsidP="00C74A8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541E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74A87" w:rsidRPr="00A541E6" w14:paraId="00FCCBE5" w14:textId="77777777" w:rsidTr="00C74A87">
        <w:trPr>
          <w:cantSplit/>
        </w:trPr>
        <w:tc>
          <w:tcPr>
            <w:tcW w:w="2430" w:type="dxa"/>
          </w:tcPr>
          <w:p w14:paraId="6ED9648D" w14:textId="77777777" w:rsidR="00C74A87" w:rsidRPr="00A541E6" w:rsidRDefault="00C74A87" w:rsidP="00C74A8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541E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20" w:type="dxa"/>
          </w:tcPr>
          <w:p w14:paraId="24F36C23" w14:textId="77777777" w:rsidR="00C74A87" w:rsidRPr="00A541E6" w:rsidRDefault="00C74A87" w:rsidP="00C7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4" w:type="dxa"/>
          </w:tcPr>
          <w:p w14:paraId="29883862" w14:textId="77777777" w:rsidR="00C74A87" w:rsidRPr="00A541E6" w:rsidRDefault="00C74A87" w:rsidP="00C74A87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16" w:type="dxa"/>
          </w:tcPr>
          <w:p w14:paraId="69E7CDE2" w14:textId="77777777" w:rsidR="00C74A87" w:rsidRPr="00A541E6" w:rsidRDefault="00C74A87" w:rsidP="00C74A87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CD23F79" w14:textId="77777777" w:rsidR="00C74A87" w:rsidRPr="00A541E6" w:rsidRDefault="00C74A87" w:rsidP="00C74A87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8DA0623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F2A25E2" w14:textId="77777777" w:rsidR="00C74A87" w:rsidRPr="00A541E6" w:rsidRDefault="00C74A87" w:rsidP="00C74A8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EFC3FA5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4E227009" w14:textId="77777777" w:rsidR="00C74A87" w:rsidRPr="00A541E6" w:rsidRDefault="00C74A87" w:rsidP="00C74A8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1A30F3F8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630C3DBE" w14:textId="77777777" w:rsidR="00C74A87" w:rsidRPr="00A541E6" w:rsidRDefault="00C74A87" w:rsidP="00C74A8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67A99B41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70B608C4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7" w:type="dxa"/>
          </w:tcPr>
          <w:p w14:paraId="127B4696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1E4F93E1" w14:textId="77777777" w:rsidR="00C74A87" w:rsidRPr="00A541E6" w:rsidRDefault="00C74A87" w:rsidP="00C74A8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</w:tcPr>
          <w:p w14:paraId="6DE8D8BB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18CF6E67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9" w:type="dxa"/>
          </w:tcPr>
          <w:p w14:paraId="68CB319E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63B702F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414BA998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EB602FD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9" w:type="dxa"/>
          </w:tcPr>
          <w:p w14:paraId="779D646C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6C226C22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7F9B3993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C74A87" w:rsidRPr="00A541E6" w14:paraId="4C15C118" w14:textId="77777777" w:rsidTr="00C74A87">
        <w:trPr>
          <w:cantSplit/>
        </w:trPr>
        <w:tc>
          <w:tcPr>
            <w:tcW w:w="2430" w:type="dxa"/>
          </w:tcPr>
          <w:p w14:paraId="7D26BDAB" w14:textId="77777777" w:rsidR="00C74A87" w:rsidRPr="00A541E6" w:rsidRDefault="00C74A87" w:rsidP="00C74A8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พีที อิชิ ตั</w:t>
            </w:r>
            <w:r w:rsidRPr="00A541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น </w:t>
            </w:r>
            <w:r w:rsidRPr="00A541E6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720" w:type="dxa"/>
          </w:tcPr>
          <w:p w14:paraId="52475324" w14:textId="00321B6B" w:rsidR="00C74A87" w:rsidRPr="00A541E6" w:rsidRDefault="00AA02B2" w:rsidP="00C74A87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84" w:type="dxa"/>
          </w:tcPr>
          <w:p w14:paraId="154D616D" w14:textId="77777777" w:rsidR="00C74A87" w:rsidRPr="00A541E6" w:rsidRDefault="00C74A87" w:rsidP="00C74A87">
            <w:pPr>
              <w:tabs>
                <w:tab w:val="clear" w:pos="454"/>
                <w:tab w:val="decimal" w:pos="46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16" w:type="dxa"/>
          </w:tcPr>
          <w:p w14:paraId="549F41CD" w14:textId="77777777" w:rsidR="00C74A87" w:rsidRPr="00A541E6" w:rsidRDefault="00C74A87" w:rsidP="00C74A87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80" w:type="dxa"/>
          </w:tcPr>
          <w:p w14:paraId="7CAC3FF1" w14:textId="77777777" w:rsidR="00C74A87" w:rsidRPr="00A541E6" w:rsidRDefault="00C74A87" w:rsidP="00C74A87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71E0505" w14:textId="6F77BC6B" w:rsidR="00C74A87" w:rsidRPr="00A541E6" w:rsidRDefault="00425C00" w:rsidP="00C74A8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921</w:t>
            </w:r>
            <w:r w:rsidR="009D0E4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,268</w:t>
            </w:r>
          </w:p>
        </w:tc>
        <w:tc>
          <w:tcPr>
            <w:tcW w:w="180" w:type="dxa"/>
          </w:tcPr>
          <w:p w14:paraId="55B3966A" w14:textId="77777777" w:rsidR="00C74A87" w:rsidRPr="00A541E6" w:rsidRDefault="00C74A87" w:rsidP="00C74A8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59E3540" w14:textId="4948E173" w:rsidR="00C74A87" w:rsidRPr="00A541E6" w:rsidRDefault="00C74A87" w:rsidP="00C74A8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921,268</w:t>
            </w:r>
          </w:p>
        </w:tc>
        <w:tc>
          <w:tcPr>
            <w:tcW w:w="184" w:type="dxa"/>
          </w:tcPr>
          <w:p w14:paraId="016DC2CD" w14:textId="77777777" w:rsidR="00C74A87" w:rsidRPr="00A541E6" w:rsidRDefault="00C74A87" w:rsidP="00C74A8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6AD6F12F" w14:textId="52804FEF" w:rsidR="00C74A87" w:rsidRPr="00A541E6" w:rsidRDefault="009D0E42" w:rsidP="00C74A87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jc w:val="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460</w:t>
            </w:r>
            <w:r w:rsidR="00933AF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,634</w:t>
            </w:r>
          </w:p>
        </w:tc>
        <w:tc>
          <w:tcPr>
            <w:tcW w:w="183" w:type="dxa"/>
          </w:tcPr>
          <w:p w14:paraId="52EF998D" w14:textId="77777777" w:rsidR="00C74A87" w:rsidRPr="00A541E6" w:rsidRDefault="00C74A87" w:rsidP="00C74A8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4CE296CE" w14:textId="13422AEA" w:rsidR="00C74A87" w:rsidRPr="00A541E6" w:rsidRDefault="00C74A87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jc w:val="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460,634</w:t>
            </w:r>
          </w:p>
        </w:tc>
        <w:tc>
          <w:tcPr>
            <w:tcW w:w="183" w:type="dxa"/>
          </w:tcPr>
          <w:p w14:paraId="2BC03BD9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08C4B39A" w14:textId="6EE9D963" w:rsidR="00C74A87" w:rsidRPr="00A541E6" w:rsidRDefault="00933AF9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(294</w:t>
            </w:r>
            <w:r w:rsidR="00D04A3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,343)</w:t>
            </w:r>
          </w:p>
        </w:tc>
        <w:tc>
          <w:tcPr>
            <w:tcW w:w="182" w:type="dxa"/>
          </w:tcPr>
          <w:p w14:paraId="7D2ABE29" w14:textId="77777777" w:rsidR="00C74A87" w:rsidRPr="00A541E6" w:rsidRDefault="00C74A87" w:rsidP="00C74A8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6BCE12F8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(294,343)</w:t>
            </w:r>
          </w:p>
        </w:tc>
        <w:tc>
          <w:tcPr>
            <w:tcW w:w="181" w:type="dxa"/>
          </w:tcPr>
          <w:p w14:paraId="5BBA9978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209E87A8" w14:textId="57B77940" w:rsidR="00C74A87" w:rsidRPr="00A541E6" w:rsidRDefault="00B03DA0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166,291</w:t>
            </w:r>
          </w:p>
        </w:tc>
        <w:tc>
          <w:tcPr>
            <w:tcW w:w="180" w:type="dxa"/>
          </w:tcPr>
          <w:p w14:paraId="7CC7038E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9E06262" w14:textId="5B5AB92D" w:rsidR="00C74A87" w:rsidRPr="00A541E6" w:rsidRDefault="00C74A87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166,291</w:t>
            </w:r>
          </w:p>
        </w:tc>
        <w:tc>
          <w:tcPr>
            <w:tcW w:w="180" w:type="dxa"/>
          </w:tcPr>
          <w:p w14:paraId="302B36EC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4E6D62D" w14:textId="3CE89848" w:rsidR="00C74A87" w:rsidRPr="00A541E6" w:rsidRDefault="00B03DA0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144"/>
              <w:jc w:val="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</w:t>
            </w:r>
            <w:r w:rsidR="00BF64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526C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FF3A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6A67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</w:t>
            </w:r>
          </w:p>
        </w:tc>
        <w:tc>
          <w:tcPr>
            <w:tcW w:w="181" w:type="dxa"/>
          </w:tcPr>
          <w:p w14:paraId="26B3390B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A0136B" w14:textId="1A1E24DF" w:rsidR="00C74A87" w:rsidRPr="00A541E6" w:rsidRDefault="00C74A87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144"/>
              <w:jc w:val="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541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155,346</w:t>
            </w:r>
          </w:p>
        </w:tc>
      </w:tr>
      <w:tr w:rsidR="00C74A87" w:rsidRPr="00A541E6" w14:paraId="1CA5D6AF" w14:textId="77777777" w:rsidTr="00C74A87">
        <w:trPr>
          <w:cantSplit/>
          <w:trHeight w:val="91"/>
        </w:trPr>
        <w:tc>
          <w:tcPr>
            <w:tcW w:w="2430" w:type="dxa"/>
          </w:tcPr>
          <w:p w14:paraId="799D8BA9" w14:textId="77777777" w:rsidR="00C74A87" w:rsidRPr="00A541E6" w:rsidRDefault="00C74A87" w:rsidP="00C74A8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541E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0" w:type="dxa"/>
          </w:tcPr>
          <w:p w14:paraId="2C03B959" w14:textId="77777777" w:rsidR="00C74A87" w:rsidRPr="00A541E6" w:rsidRDefault="00C74A87" w:rsidP="00C7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" w:type="dxa"/>
          </w:tcPr>
          <w:p w14:paraId="25EA54FD" w14:textId="77777777" w:rsidR="00C74A87" w:rsidRPr="00A541E6" w:rsidRDefault="00C74A87" w:rsidP="00C74A87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6" w:type="dxa"/>
          </w:tcPr>
          <w:p w14:paraId="29CB3698" w14:textId="77777777" w:rsidR="00C74A87" w:rsidRPr="00A541E6" w:rsidRDefault="00C74A87" w:rsidP="00C74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3FA2009" w14:textId="77777777" w:rsidR="00C74A87" w:rsidRPr="00A541E6" w:rsidRDefault="00C74A87" w:rsidP="00C74A87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DABE9A9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72FE3EB" w14:textId="77777777" w:rsidR="00C74A87" w:rsidRPr="00A541E6" w:rsidRDefault="00C74A87" w:rsidP="00C74A8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3477AF2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1844882F" w14:textId="77777777" w:rsidR="00C74A87" w:rsidRPr="00A541E6" w:rsidRDefault="00C74A87" w:rsidP="00C74A8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182926B4" w14:textId="728A016F" w:rsidR="00C74A87" w:rsidRPr="00A541E6" w:rsidRDefault="00933AF9" w:rsidP="00C74A87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460,634</w:t>
            </w:r>
          </w:p>
        </w:tc>
        <w:tc>
          <w:tcPr>
            <w:tcW w:w="183" w:type="dxa"/>
          </w:tcPr>
          <w:p w14:paraId="7DBE80A2" w14:textId="77777777" w:rsidR="00C74A87" w:rsidRPr="00A541E6" w:rsidRDefault="00C74A87" w:rsidP="00C74A8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1059BE5E" w14:textId="620AA342" w:rsidR="00C74A87" w:rsidRPr="00A541E6" w:rsidRDefault="00C74A87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541E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460,634</w:t>
            </w:r>
          </w:p>
        </w:tc>
        <w:tc>
          <w:tcPr>
            <w:tcW w:w="183" w:type="dxa"/>
          </w:tcPr>
          <w:p w14:paraId="5DE8C4D5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45D4116B" w14:textId="69F2FBC6" w:rsidR="00C74A87" w:rsidRPr="00A541E6" w:rsidRDefault="00D04A34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(294</w:t>
            </w:r>
            <w:r w:rsidR="00B03DA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,343)</w:t>
            </w:r>
          </w:p>
        </w:tc>
        <w:tc>
          <w:tcPr>
            <w:tcW w:w="182" w:type="dxa"/>
          </w:tcPr>
          <w:p w14:paraId="73AD213E" w14:textId="77777777" w:rsidR="00C74A87" w:rsidRPr="00A541E6" w:rsidRDefault="00C74A87" w:rsidP="00C74A87">
            <w:pPr>
              <w:pStyle w:val="acctfourfigures"/>
              <w:tabs>
                <w:tab w:val="decimal" w:pos="551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53E12C87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541E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(294,343)</w:t>
            </w:r>
          </w:p>
        </w:tc>
        <w:tc>
          <w:tcPr>
            <w:tcW w:w="181" w:type="dxa"/>
          </w:tcPr>
          <w:p w14:paraId="00760B31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4B98099A" w14:textId="77970079" w:rsidR="00C74A87" w:rsidRPr="00A541E6" w:rsidRDefault="00B03DA0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166,291</w:t>
            </w:r>
          </w:p>
        </w:tc>
        <w:tc>
          <w:tcPr>
            <w:tcW w:w="180" w:type="dxa"/>
          </w:tcPr>
          <w:p w14:paraId="22B538A2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D4A5C12" w14:textId="1505A273" w:rsidR="00C74A87" w:rsidRPr="00A541E6" w:rsidRDefault="00C74A87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541E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166,291</w:t>
            </w:r>
          </w:p>
        </w:tc>
        <w:tc>
          <w:tcPr>
            <w:tcW w:w="180" w:type="dxa"/>
          </w:tcPr>
          <w:p w14:paraId="48BAE160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4464FA9D" w14:textId="1F3F4E1C" w:rsidR="00C74A87" w:rsidRPr="00A541E6" w:rsidRDefault="00FF3A78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144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153,9</w:t>
            </w:r>
            <w:r w:rsidR="006A674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79</w:t>
            </w:r>
          </w:p>
        </w:tc>
        <w:tc>
          <w:tcPr>
            <w:tcW w:w="181" w:type="dxa"/>
          </w:tcPr>
          <w:p w14:paraId="70EF3199" w14:textId="77777777" w:rsidR="00C74A87" w:rsidRPr="00A541E6" w:rsidRDefault="00C74A87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4EAF3F" w14:textId="530C11F7" w:rsidR="00C74A87" w:rsidRPr="00A541E6" w:rsidRDefault="00C74A87" w:rsidP="00C74A8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144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541E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155,346</w:t>
            </w:r>
          </w:p>
        </w:tc>
      </w:tr>
    </w:tbl>
    <w:p w14:paraId="30DF3716" w14:textId="7E51070D" w:rsidR="00264181" w:rsidRDefault="00264181" w:rsidP="003D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A2216D" w14:textId="54197780" w:rsidR="00560711" w:rsidRDefault="0056071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4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การร่วมค้าจัดตั้งและดำเนินธุรกิจในประเทศอินโดนีเซีย และดำเนินธุรกิจหลักเกี่ยวกับการ</w:t>
      </w:r>
      <w:r w:rsidRPr="00BC0211">
        <w:rPr>
          <w:rFonts w:asciiTheme="majorBidi" w:hAnsiTheme="majorBidi" w:cstheme="majorBidi"/>
          <w:sz w:val="30"/>
          <w:szCs w:val="30"/>
          <w:cs/>
        </w:rPr>
        <w:t>ผลิตและจำหน่ายเครื่องดื่ม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7E91F8E" w14:textId="77777777" w:rsidR="00560711" w:rsidRDefault="0056071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07896639" w14:textId="77777777" w:rsidR="00A541E6" w:rsidRDefault="00560711" w:rsidP="0018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A541E6" w:rsidSect="00A541E6">
          <w:footerReference w:type="default" r:id="rId13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  <w:r w:rsidRPr="00E15D71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207F440A" w14:textId="17083DF8" w:rsidR="00681217" w:rsidRPr="00D07181" w:rsidRDefault="00681217" w:rsidP="0089318A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07181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4D234994" w14:textId="77FB23F3" w:rsidR="00DD6D33" w:rsidRPr="00D23D65" w:rsidRDefault="00DD6D33" w:rsidP="00D23D6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D4996F" w14:textId="19E1C898" w:rsidR="004F0B3B" w:rsidRDefault="004F0B3B" w:rsidP="004F0B3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รายการเคลื่อนไหวใน</w:t>
      </w:r>
      <w:r w:rsidRPr="00D23D65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D23D65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D23D65">
        <w:rPr>
          <w:rFonts w:asciiTheme="majorBidi" w:hAnsiTheme="majorBidi" w:cstheme="majorBidi"/>
          <w:sz w:val="30"/>
          <w:szCs w:val="30"/>
          <w:lang w:val="en-US"/>
        </w:rPr>
        <w:t xml:space="preserve"> 3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Pr="00E578A7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E578A7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9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และ </w:t>
      </w:r>
      <w:r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E578A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23D6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0955434" w14:textId="77777777" w:rsidR="004B62AF" w:rsidRDefault="004B62AF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270"/>
        <w:gridCol w:w="1980"/>
      </w:tblGrid>
      <w:tr w:rsidR="00726C24" w:rsidRPr="00726C24" w14:paraId="49B5FD05" w14:textId="77777777" w:rsidTr="00726C24">
        <w:tc>
          <w:tcPr>
            <w:tcW w:w="4950" w:type="dxa"/>
          </w:tcPr>
          <w:p w14:paraId="51726270" w14:textId="77777777" w:rsidR="00726C24" w:rsidRPr="00726C24" w:rsidRDefault="00726C24" w:rsidP="0072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C374C57" w14:textId="353404B6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70" w:type="dxa"/>
          </w:tcPr>
          <w:p w14:paraId="60785D6D" w14:textId="77777777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4A504CE" w14:textId="27A5960E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26C24" w:rsidRPr="00726C24" w14:paraId="0D1CEB27" w14:textId="77777777" w:rsidTr="00726C24">
        <w:tc>
          <w:tcPr>
            <w:tcW w:w="4950" w:type="dxa"/>
          </w:tcPr>
          <w:p w14:paraId="19CE28BB" w14:textId="77777777" w:rsidR="00726C24" w:rsidRPr="00726C24" w:rsidRDefault="00726C24" w:rsidP="0072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4FD5F29" w14:textId="167A6C0F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ที่แสดงเงินลงทุน</w:t>
            </w:r>
          </w:p>
        </w:tc>
        <w:tc>
          <w:tcPr>
            <w:tcW w:w="270" w:type="dxa"/>
          </w:tcPr>
          <w:p w14:paraId="57385779" w14:textId="77777777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780A3E9" w14:textId="77777777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726C24" w:rsidRPr="00726C24" w14:paraId="25BA050F" w14:textId="77777777" w:rsidTr="00726C24">
        <w:tc>
          <w:tcPr>
            <w:tcW w:w="4950" w:type="dxa"/>
          </w:tcPr>
          <w:p w14:paraId="4EBE01BC" w14:textId="77777777" w:rsidR="00726C24" w:rsidRPr="00726C24" w:rsidRDefault="00726C24" w:rsidP="0072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A557B69" w14:textId="71902E2C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EB2917">
              <w:rPr>
                <w:rFonts w:ascii="Angsana New" w:hAnsi="Angsana New" w:cs="Angsana New" w:hint="cs"/>
                <w:b/>
                <w:bCs/>
                <w:spacing w:val="-3"/>
                <w:sz w:val="30"/>
                <w:szCs w:val="30"/>
                <w:cs/>
              </w:rPr>
              <w:t>ส่วนได้เสีย</w:t>
            </w:r>
            <w:r w:rsidRPr="00EB2917">
              <w:rPr>
                <w:rFonts w:ascii="Angsana New" w:hAnsi="Angsana New" w:cs="Angsana New"/>
                <w:b/>
                <w:bCs/>
                <w:spacing w:val="-3"/>
                <w:sz w:val="30"/>
                <w:szCs w:val="30"/>
              </w:rPr>
              <w:t xml:space="preserve"> / </w:t>
            </w:r>
          </w:p>
        </w:tc>
        <w:tc>
          <w:tcPr>
            <w:tcW w:w="270" w:type="dxa"/>
          </w:tcPr>
          <w:p w14:paraId="6C6C5D7C" w14:textId="77777777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44B3EEF" w14:textId="43484D10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B2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</w:t>
            </w:r>
          </w:p>
        </w:tc>
      </w:tr>
      <w:tr w:rsidR="00726C24" w:rsidRPr="00726C24" w14:paraId="505A24AB" w14:textId="77777777" w:rsidTr="00726C24">
        <w:tc>
          <w:tcPr>
            <w:tcW w:w="4950" w:type="dxa"/>
          </w:tcPr>
          <w:p w14:paraId="65B88CC5" w14:textId="77777777" w:rsidR="00726C24" w:rsidRPr="00726C24" w:rsidRDefault="00726C24" w:rsidP="0072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3FD473E" w14:textId="5B032C33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56A30205" w14:textId="77777777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6915441" w14:textId="2064D55A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291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3D6B" w:rsidRPr="00726C24" w14:paraId="52EAB509" w14:textId="77777777" w:rsidTr="00726C24">
        <w:tc>
          <w:tcPr>
            <w:tcW w:w="4950" w:type="dxa"/>
          </w:tcPr>
          <w:p w14:paraId="2D3D92E8" w14:textId="518BF22D" w:rsidR="00E13D6B" w:rsidRPr="00726C24" w:rsidRDefault="00E13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E399F81" w14:textId="77777777" w:rsidR="00E13D6B" w:rsidRPr="00726C24" w:rsidRDefault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726C2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3A8EDCE" w14:textId="77777777" w:rsidR="00E13D6B" w:rsidRPr="00726C24" w:rsidRDefault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2B7DECA" w14:textId="77777777" w:rsidR="00E13D6B" w:rsidRPr="00726C24" w:rsidRDefault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6C24">
              <w:rPr>
                <w:rFonts w:ascii="Angsana New" w:hAnsi="Angsana New" w:cs="Angsana New"/>
                <w:sz w:val="30"/>
                <w:szCs w:val="30"/>
                <w:cs/>
              </w:rPr>
              <w:t>2568</w:t>
            </w:r>
          </w:p>
        </w:tc>
      </w:tr>
      <w:tr w:rsidR="00E13D6B" w:rsidRPr="00726C24" w14:paraId="506EF1EA" w14:textId="77777777" w:rsidTr="00726C24">
        <w:tc>
          <w:tcPr>
            <w:tcW w:w="4950" w:type="dxa"/>
          </w:tcPr>
          <w:p w14:paraId="11300951" w14:textId="77777777" w:rsidR="00E13D6B" w:rsidRPr="00726C24" w:rsidRDefault="00E13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3"/>
          </w:tcPr>
          <w:p w14:paraId="7AE2233E" w14:textId="77777777" w:rsidR="00E13D6B" w:rsidRPr="00726C24" w:rsidRDefault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6C2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26C2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726C2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E13D6B" w:rsidRPr="00726C24" w14:paraId="55852BB2" w14:textId="77777777" w:rsidTr="00726C24">
        <w:tc>
          <w:tcPr>
            <w:tcW w:w="4950" w:type="dxa"/>
          </w:tcPr>
          <w:p w14:paraId="51DF5CB6" w14:textId="54DFB324" w:rsidR="00E13D6B" w:rsidRPr="00726C24" w:rsidRDefault="00E13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726C24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  <w:r w:rsidRPr="00726C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26C24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726C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26C24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726C24">
              <w:rPr>
                <w:rFonts w:ascii="Angsana New" w:hAnsi="Angsana New" w:cs="Angsana New"/>
                <w:sz w:val="30"/>
                <w:szCs w:val="30"/>
                <w:cs/>
              </w:rPr>
              <w:t xml:space="preserve"> 1 </w:t>
            </w:r>
            <w:r w:rsidRPr="00726C24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980" w:type="dxa"/>
          </w:tcPr>
          <w:p w14:paraId="00F49819" w14:textId="050F6B1E" w:rsidR="00E13D6B" w:rsidRPr="00726C24" w:rsidRDefault="00C658A7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726C24">
              <w:rPr>
                <w:rFonts w:ascii="Angsana New" w:hAnsi="Angsana New" w:cs="Angsana New"/>
                <w:sz w:val="30"/>
                <w:szCs w:val="30"/>
              </w:rPr>
              <w:t>2,997,298</w:t>
            </w:r>
          </w:p>
        </w:tc>
        <w:tc>
          <w:tcPr>
            <w:tcW w:w="270" w:type="dxa"/>
          </w:tcPr>
          <w:p w14:paraId="427BB2BA" w14:textId="77777777" w:rsidR="00E13D6B" w:rsidRPr="00726C24" w:rsidRDefault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1E845387" w14:textId="680F3767" w:rsidR="00E13D6B" w:rsidRPr="00726C24" w:rsidRDefault="00E13D6B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6C24">
              <w:rPr>
                <w:rFonts w:ascii="Angsana New" w:hAnsi="Angsana New" w:cs="Angsana New"/>
                <w:sz w:val="30"/>
                <w:szCs w:val="30"/>
              </w:rPr>
              <w:t>3,308,191</w:t>
            </w:r>
          </w:p>
        </w:tc>
      </w:tr>
      <w:tr w:rsidR="00E13D6B" w:rsidRPr="00726C24" w14:paraId="4F485354" w14:textId="77777777" w:rsidTr="00726C24">
        <w:tc>
          <w:tcPr>
            <w:tcW w:w="4950" w:type="dxa"/>
          </w:tcPr>
          <w:p w14:paraId="70EA3AB5" w14:textId="698713D7" w:rsidR="00E13D6B" w:rsidRPr="00726C24" w:rsidRDefault="00E13D6B" w:rsidP="00E13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64DB12EF" w14:textId="5069B5B3" w:rsidR="00E13D6B" w:rsidRPr="00726C24" w:rsidRDefault="00BB19C7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</w:t>
            </w:r>
            <w:r w:rsidR="004157A3">
              <w:rPr>
                <w:rFonts w:ascii="Angsana New" w:hAnsi="Angsana New" w:cs="Angsana New"/>
                <w:sz w:val="30"/>
                <w:szCs w:val="30"/>
              </w:rPr>
              <w:t>390</w:t>
            </w:r>
          </w:p>
        </w:tc>
        <w:tc>
          <w:tcPr>
            <w:tcW w:w="270" w:type="dxa"/>
          </w:tcPr>
          <w:p w14:paraId="43724B4B" w14:textId="77777777" w:rsidR="00E13D6B" w:rsidRPr="00726C24" w:rsidRDefault="00E13D6B" w:rsidP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12BF4860" w14:textId="1E8A6C26" w:rsidR="00E13D6B" w:rsidRPr="00726C24" w:rsidRDefault="00E13D6B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6C24">
              <w:rPr>
                <w:rFonts w:ascii="Angsana New" w:hAnsi="Angsana New" w:cs="Angsana New"/>
                <w:sz w:val="30"/>
                <w:szCs w:val="30"/>
              </w:rPr>
              <w:t>200,281</w:t>
            </w:r>
          </w:p>
        </w:tc>
      </w:tr>
      <w:tr w:rsidR="00E13D6B" w:rsidRPr="00726C24" w14:paraId="7B456511" w14:textId="77777777" w:rsidTr="00726C24">
        <w:tc>
          <w:tcPr>
            <w:tcW w:w="4950" w:type="dxa"/>
          </w:tcPr>
          <w:p w14:paraId="2CC1B6CD" w14:textId="69EE206F" w:rsidR="00E13D6B" w:rsidRPr="00726C24" w:rsidRDefault="00E13D6B" w:rsidP="00E13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980" w:type="dxa"/>
          </w:tcPr>
          <w:p w14:paraId="1E8EB33C" w14:textId="08227F72" w:rsidR="00E13D6B" w:rsidRPr="00726C24" w:rsidRDefault="004157A3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(21)</w:t>
            </w:r>
          </w:p>
        </w:tc>
        <w:tc>
          <w:tcPr>
            <w:tcW w:w="270" w:type="dxa"/>
          </w:tcPr>
          <w:p w14:paraId="637ED9B0" w14:textId="77777777" w:rsidR="00E13D6B" w:rsidRPr="00726C24" w:rsidRDefault="00E13D6B" w:rsidP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14722D6D" w14:textId="4F7E663E" w:rsidR="00E13D6B" w:rsidRPr="00726C24" w:rsidRDefault="00E13D6B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726C24">
              <w:rPr>
                <w:rFonts w:ascii="Angsana New" w:hAnsi="Angsana New" w:cs="Angsana New"/>
                <w:sz w:val="30"/>
                <w:szCs w:val="30"/>
              </w:rPr>
              <w:t>(21)</w:t>
            </w:r>
          </w:p>
        </w:tc>
      </w:tr>
      <w:tr w:rsidR="00E13D6B" w:rsidRPr="00726C24" w14:paraId="091339E4" w14:textId="77777777" w:rsidTr="00726C24">
        <w:tc>
          <w:tcPr>
            <w:tcW w:w="4950" w:type="dxa"/>
          </w:tcPr>
          <w:p w14:paraId="269282EE" w14:textId="6CDD6591" w:rsidR="00E13D6B" w:rsidRPr="00726C24" w:rsidRDefault="00E13D6B" w:rsidP="00E13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980" w:type="dxa"/>
          </w:tcPr>
          <w:p w14:paraId="5DB5BDD9" w14:textId="4A48CB32" w:rsidR="00E13D6B" w:rsidRPr="00726C24" w:rsidRDefault="00B920DA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(145,267)</w:t>
            </w:r>
          </w:p>
        </w:tc>
        <w:tc>
          <w:tcPr>
            <w:tcW w:w="270" w:type="dxa"/>
          </w:tcPr>
          <w:p w14:paraId="2041226C" w14:textId="77777777" w:rsidR="00E13D6B" w:rsidRPr="00726C24" w:rsidRDefault="00E13D6B" w:rsidP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7DD254FC" w14:textId="5AB5C714" w:rsidR="00E13D6B" w:rsidRPr="00726C24" w:rsidRDefault="00E13D6B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726C24">
              <w:rPr>
                <w:rFonts w:ascii="Angsana New" w:hAnsi="Angsana New" w:cs="Angsana New"/>
                <w:sz w:val="30"/>
                <w:szCs w:val="30"/>
              </w:rPr>
              <w:t>(140,394)</w:t>
            </w:r>
          </w:p>
        </w:tc>
      </w:tr>
      <w:tr w:rsidR="00E13D6B" w:rsidRPr="00726C24" w14:paraId="3A152045" w14:textId="77777777" w:rsidTr="00726C24">
        <w:tc>
          <w:tcPr>
            <w:tcW w:w="4950" w:type="dxa"/>
          </w:tcPr>
          <w:p w14:paraId="3425E516" w14:textId="2BEAD114" w:rsidR="00E13D6B" w:rsidRPr="00726C24" w:rsidRDefault="00E13D6B" w:rsidP="00E13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CD24EE4" w14:textId="05F79BF7" w:rsidR="00E13D6B" w:rsidRPr="00726C24" w:rsidRDefault="00B920DA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630</w:t>
            </w:r>
          </w:p>
        </w:tc>
        <w:tc>
          <w:tcPr>
            <w:tcW w:w="270" w:type="dxa"/>
          </w:tcPr>
          <w:p w14:paraId="1B2948C3" w14:textId="77777777" w:rsidR="00E13D6B" w:rsidRPr="00726C24" w:rsidRDefault="00E13D6B" w:rsidP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9D922B4" w14:textId="58E712DA" w:rsidR="00E13D6B" w:rsidRPr="00726C24" w:rsidRDefault="00E13D6B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726C24">
              <w:rPr>
                <w:rFonts w:ascii="Angsana New" w:hAnsi="Angsana New" w:cs="Angsana New"/>
                <w:sz w:val="30"/>
                <w:szCs w:val="30"/>
              </w:rPr>
              <w:t>630</w:t>
            </w:r>
          </w:p>
        </w:tc>
      </w:tr>
      <w:tr w:rsidR="00E13D6B" w:rsidRPr="00726C24" w14:paraId="7C2FD1AE" w14:textId="77777777" w:rsidTr="00726C24">
        <w:tc>
          <w:tcPr>
            <w:tcW w:w="4950" w:type="dxa"/>
          </w:tcPr>
          <w:p w14:paraId="5783B87A" w14:textId="677A35B2" w:rsidR="00E13D6B" w:rsidRPr="00726C24" w:rsidRDefault="00E13D6B" w:rsidP="00E13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6C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ราคาตามบัญชีสุทธิ ณ วันที่ </w:t>
            </w:r>
            <w:r w:rsidRPr="00726C2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26C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349101C" w14:textId="24875476" w:rsidR="00E13D6B" w:rsidRPr="004B5783" w:rsidRDefault="00B920DA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57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</w:t>
            </w:r>
            <w:r w:rsidR="0085469D" w:rsidRPr="004B57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04,030</w:t>
            </w:r>
          </w:p>
        </w:tc>
        <w:tc>
          <w:tcPr>
            <w:tcW w:w="270" w:type="dxa"/>
          </w:tcPr>
          <w:p w14:paraId="54FC02AC" w14:textId="77777777" w:rsidR="00E13D6B" w:rsidRPr="00726C24" w:rsidRDefault="00E13D6B" w:rsidP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2FF6E1A" w14:textId="37E632A4" w:rsidR="00E13D6B" w:rsidRPr="00726C24" w:rsidRDefault="00E13D6B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6C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3,368,687</w:t>
            </w:r>
          </w:p>
        </w:tc>
      </w:tr>
      <w:tr w:rsidR="00E13D6B" w:rsidRPr="00726C24" w14:paraId="6C5BE64A" w14:textId="77777777" w:rsidTr="00726C24">
        <w:tc>
          <w:tcPr>
            <w:tcW w:w="4950" w:type="dxa"/>
          </w:tcPr>
          <w:p w14:paraId="32D1810E" w14:textId="566AE1A7" w:rsidR="00E13D6B" w:rsidRPr="00726C24" w:rsidRDefault="00E13D6B" w:rsidP="00E13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ราคาตามบัญชีสุทธิ ณ วันที่ </w:t>
            </w:r>
            <w:r w:rsidRPr="00726C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726C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2A50BF4B" w14:textId="77777777" w:rsidR="00E13D6B" w:rsidRPr="00726C24" w:rsidRDefault="00E13D6B" w:rsidP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1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C7657A" w14:textId="77777777" w:rsidR="00E13D6B" w:rsidRPr="00726C24" w:rsidRDefault="00E13D6B" w:rsidP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</w:tcPr>
          <w:p w14:paraId="5A8CF33A" w14:textId="66C2C53C" w:rsidR="00E13D6B" w:rsidRPr="00726C24" w:rsidRDefault="00C658A7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6C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2,997,298</w:t>
            </w:r>
          </w:p>
        </w:tc>
      </w:tr>
    </w:tbl>
    <w:p w14:paraId="1B403B08" w14:textId="77777777" w:rsidR="00C658A7" w:rsidRDefault="00C658A7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BD02B" w14:textId="77777777" w:rsidR="00C658A7" w:rsidRDefault="00C658A7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1E52E6" w14:textId="77777777" w:rsidR="00C658A7" w:rsidRDefault="00C658A7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288FB6" w14:textId="77777777" w:rsidR="00C658A7" w:rsidRDefault="00C658A7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326793" w14:textId="77777777" w:rsidR="00C658A7" w:rsidRDefault="00C658A7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95DF73" w14:textId="77777777" w:rsidR="00C658A7" w:rsidRDefault="00C658A7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44893D" w14:textId="77777777" w:rsidR="00C658A7" w:rsidRDefault="00C658A7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45C49B" w14:textId="77777777" w:rsidR="00C658A7" w:rsidRDefault="00C658A7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BA6A45" w14:textId="77777777" w:rsidR="00C658A7" w:rsidRDefault="00C658A7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0E517B" w14:textId="77777777" w:rsidR="00C658A7" w:rsidRDefault="00C658A7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B8FC9F" w14:textId="77777777" w:rsidR="00C658A7" w:rsidRDefault="00C658A7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51B067" w14:textId="77777777" w:rsidR="00C658A7" w:rsidRDefault="00C658A7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696BA0" w14:textId="77777777" w:rsidR="00C658A7" w:rsidRDefault="00C658A7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D90656" w14:textId="77777777" w:rsidR="00C658A7" w:rsidRDefault="00C658A7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DE9DBE" w14:textId="77777777" w:rsidR="00C658A7" w:rsidRPr="004B62AF" w:rsidRDefault="00C658A7" w:rsidP="005D6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E50530" w14:textId="544BE1CB" w:rsidR="00EE7657" w:rsidRPr="000109BD" w:rsidRDefault="00EE7657" w:rsidP="00A775BC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109BD">
        <w:rPr>
          <w:rFonts w:asciiTheme="majorBidi" w:hAnsiTheme="majorBidi" w:cstheme="majorBidi"/>
          <w:b/>
          <w:bCs/>
          <w:sz w:val="30"/>
          <w:szCs w:val="30"/>
          <w:cs/>
        </w:rPr>
        <w:t>ส่วนงาน</w:t>
      </w:r>
      <w:r w:rsidR="00E15423" w:rsidRPr="000109BD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0961F9" w:rsidRPr="000109BD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3604EC50" w14:textId="77777777" w:rsidR="00E56364" w:rsidRPr="00726C24" w:rsidRDefault="00E56364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5EA85C9" w14:textId="15448B06" w:rsidR="002C4507" w:rsidRPr="00D23D65" w:rsidRDefault="002C4507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</w:t>
      </w:r>
      <w:r w:rsidR="00B23A30"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ที่รายงาน</w:t>
      </w:r>
    </w:p>
    <w:p w14:paraId="411B7039" w14:textId="77777777" w:rsidR="002C4507" w:rsidRPr="00726C24" w:rsidRDefault="002C4507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AD0C74" w14:textId="6A349EB2" w:rsidR="00CC4941" w:rsidRPr="00D23D65" w:rsidRDefault="00CC4941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3D65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ผู้บริหารเห็นว่าบริษัทดำเนินกิจการหลักในส่วนงานธุรกิจเดียว</w:t>
      </w:r>
      <w:r w:rsidRPr="00D23D65">
        <w:rPr>
          <w:rFonts w:asciiTheme="majorBidi" w:hAnsiTheme="majorBidi" w:cstheme="majorBidi"/>
          <w:spacing w:val="-6"/>
          <w:sz w:val="30"/>
          <w:szCs w:val="30"/>
          <w:cs/>
        </w:rPr>
        <w:t>คือ ธุรกิจเครื่องดื่ม ดังนั้นฝ่ายบริหารจึง</w:t>
      </w:r>
      <w:r w:rsidRPr="00D23D65">
        <w:rPr>
          <w:rFonts w:asciiTheme="majorBidi" w:hAnsiTheme="majorBidi" w:cstheme="majorBidi"/>
          <w:sz w:val="30"/>
          <w:szCs w:val="30"/>
          <w:cs/>
        </w:rPr>
        <w:t>พิจารณาว่าบริษัทมีส่วนงานที่รายงานเพียงส่วนงานเดียว</w:t>
      </w:r>
    </w:p>
    <w:p w14:paraId="3E128659" w14:textId="77777777" w:rsidR="004E0DB3" w:rsidRPr="00726C24" w:rsidRDefault="004E0DB3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DC39E80" w14:textId="77777777" w:rsidR="00396A2A" w:rsidRPr="00D23D65" w:rsidRDefault="00994CDC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ข้อมูลเกี่ยวกับ</w:t>
      </w:r>
      <w:r w:rsidR="00396A2A"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4A45E9B" w14:textId="77777777" w:rsidR="00396A2A" w:rsidRPr="00726C24" w:rsidRDefault="00396A2A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50CE2C6F" w14:textId="77777777" w:rsidR="00E32AAF" w:rsidRPr="00D23D65" w:rsidRDefault="00E32AAF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3D65">
        <w:rPr>
          <w:rFonts w:asciiTheme="majorBidi" w:hAnsiTheme="majorBidi" w:cstheme="majorBidi"/>
          <w:sz w:val="30"/>
          <w:szCs w:val="30"/>
          <w:cs/>
        </w:rPr>
        <w:t>ในการนำเสนอข้อมูลทางการเงินจำแนกตามเขตภูมิศาสตร์นั้น รายได้จะจำแนกโดยใช้สถานที่ตั้งของลูกค้า</w:t>
      </w:r>
    </w:p>
    <w:p w14:paraId="64E11B55" w14:textId="24A58229" w:rsidR="004B62AF" w:rsidRPr="00726C24" w:rsidRDefault="004B6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20"/>
          <w:szCs w:val="20"/>
          <w:cs/>
        </w:rPr>
      </w:pPr>
    </w:p>
    <w:p w14:paraId="4FBC457F" w14:textId="7FB914BC" w:rsidR="004F0B3B" w:rsidRPr="00C02A13" w:rsidRDefault="004F0B3B" w:rsidP="004F0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1C3CB4">
        <w:rPr>
          <w:rFonts w:asciiTheme="majorBidi" w:hAnsiTheme="majorBidi" w:cstheme="majorBidi"/>
          <w:spacing w:val="4"/>
          <w:sz w:val="30"/>
          <w:szCs w:val="30"/>
          <w:cs/>
        </w:rPr>
        <w:t>รายได้จำแนกตามเขตภูมิศาสตร์หลักและจังหวะเวลาในการรับรู้รายได้ของบริษัท</w:t>
      </w:r>
      <w:r w:rsidRPr="00493C71">
        <w:rPr>
          <w:rFonts w:asciiTheme="majorBidi" w:hAnsiTheme="majorBidi" w:cs="Angsana New" w:hint="cs"/>
          <w:spacing w:val="4"/>
          <w:sz w:val="30"/>
          <w:szCs w:val="30"/>
          <w:cs/>
        </w:rPr>
        <w:t>สำหรับงวด</w:t>
      </w:r>
      <w:bookmarkStart w:id="0" w:name="_Hlk167308152"/>
      <w:r w:rsidRPr="001C3CB4">
        <w:rPr>
          <w:rFonts w:asciiTheme="majorBidi" w:hAnsiTheme="majorBidi" w:cstheme="majorBidi" w:hint="cs"/>
          <w:spacing w:val="4"/>
          <w:sz w:val="30"/>
          <w:szCs w:val="30"/>
          <w:cs/>
        </w:rPr>
        <w:t>สามเดือน</w:t>
      </w:r>
      <w:r w:rsidRPr="00D23D65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493C71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0"/>
      <w:r>
        <w:rPr>
          <w:rFonts w:asciiTheme="majorBidi" w:hAnsiTheme="majorBidi" w:cstheme="majorBidi"/>
          <w:sz w:val="30"/>
          <w:szCs w:val="30"/>
        </w:rPr>
        <w:t>2569</w:t>
      </w:r>
      <w:r w:rsidRPr="00D23D65">
        <w:rPr>
          <w:rFonts w:asciiTheme="majorBidi" w:hAnsiTheme="majorBidi" w:cstheme="majorBidi"/>
          <w:sz w:val="30"/>
          <w:szCs w:val="30"/>
        </w:rPr>
        <w:t xml:space="preserve"> </w:t>
      </w:r>
      <w:r w:rsidRPr="00D23D6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23D6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D23D6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71DEBD2" w14:textId="77777777" w:rsidR="00750A6D" w:rsidRPr="00726C24" w:rsidRDefault="00750A6D" w:rsidP="0075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270"/>
        <w:gridCol w:w="1980"/>
      </w:tblGrid>
      <w:tr w:rsidR="00726C24" w:rsidRPr="00726C24" w14:paraId="21F2B241" w14:textId="77777777" w:rsidTr="00726C24">
        <w:tc>
          <w:tcPr>
            <w:tcW w:w="4950" w:type="dxa"/>
          </w:tcPr>
          <w:p w14:paraId="543B5220" w14:textId="77777777" w:rsidR="00726C24" w:rsidRPr="00726C24" w:rsidRDefault="00726C24" w:rsidP="0072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2CA6D5F" w14:textId="17D7835F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70" w:type="dxa"/>
          </w:tcPr>
          <w:p w14:paraId="2AD27D86" w14:textId="77777777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826575E" w14:textId="41D78BDC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26C24" w:rsidRPr="00726C24" w14:paraId="2C52F67B" w14:textId="77777777" w:rsidTr="00726C24">
        <w:tc>
          <w:tcPr>
            <w:tcW w:w="4950" w:type="dxa"/>
          </w:tcPr>
          <w:p w14:paraId="4DA7D65A" w14:textId="77777777" w:rsidR="00726C24" w:rsidRPr="00726C24" w:rsidRDefault="00726C24" w:rsidP="0072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AD724DF" w14:textId="051D412E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ที่แสดงเงินลงทุน</w:t>
            </w:r>
          </w:p>
        </w:tc>
        <w:tc>
          <w:tcPr>
            <w:tcW w:w="270" w:type="dxa"/>
          </w:tcPr>
          <w:p w14:paraId="6AAE413F" w14:textId="77777777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A09FD9B" w14:textId="77777777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726C24" w:rsidRPr="00726C24" w14:paraId="07087C7D" w14:textId="77777777" w:rsidTr="00726C24">
        <w:tc>
          <w:tcPr>
            <w:tcW w:w="4950" w:type="dxa"/>
          </w:tcPr>
          <w:p w14:paraId="0E4D4541" w14:textId="77777777" w:rsidR="00726C24" w:rsidRPr="00726C24" w:rsidRDefault="00726C24" w:rsidP="0072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566933F" w14:textId="4E5A3569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726C24">
              <w:rPr>
                <w:rFonts w:ascii="Angsana New" w:hAnsi="Angsana New" w:cs="Angsana New" w:hint="cs"/>
                <w:b/>
                <w:bCs/>
                <w:spacing w:val="-3"/>
                <w:sz w:val="30"/>
                <w:szCs w:val="30"/>
                <w:cs/>
              </w:rPr>
              <w:t>ส่วนได้เสีย</w:t>
            </w:r>
            <w:r w:rsidRPr="00726C24">
              <w:rPr>
                <w:rFonts w:ascii="Angsana New" w:hAnsi="Angsana New" w:cs="Angsana New"/>
                <w:b/>
                <w:bCs/>
                <w:spacing w:val="-3"/>
                <w:sz w:val="30"/>
                <w:szCs w:val="30"/>
              </w:rPr>
              <w:t xml:space="preserve"> / </w:t>
            </w:r>
          </w:p>
        </w:tc>
        <w:tc>
          <w:tcPr>
            <w:tcW w:w="270" w:type="dxa"/>
          </w:tcPr>
          <w:p w14:paraId="0B2BC06A" w14:textId="77777777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88164E5" w14:textId="75BFE3B8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26C2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</w:t>
            </w:r>
          </w:p>
        </w:tc>
      </w:tr>
      <w:tr w:rsidR="00726C24" w:rsidRPr="00726C24" w14:paraId="3D85CA18" w14:textId="77777777" w:rsidTr="00726C24">
        <w:tc>
          <w:tcPr>
            <w:tcW w:w="4950" w:type="dxa"/>
          </w:tcPr>
          <w:p w14:paraId="76AD19D0" w14:textId="77777777" w:rsidR="00726C24" w:rsidRPr="00726C24" w:rsidRDefault="00726C24" w:rsidP="0072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9C43539" w14:textId="77F2B625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 w:hint="cs"/>
                <w:b/>
                <w:bCs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273AC4DE" w14:textId="77777777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49F477A" w14:textId="55C13B4F" w:rsidR="00726C24" w:rsidRPr="00726C24" w:rsidRDefault="00726C2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3D6B" w:rsidRPr="00726C24" w14:paraId="6C6E4FBF" w14:textId="77777777" w:rsidTr="00726C24">
        <w:tc>
          <w:tcPr>
            <w:tcW w:w="4950" w:type="dxa"/>
          </w:tcPr>
          <w:p w14:paraId="50A6CC17" w14:textId="77777777" w:rsidR="00E13D6B" w:rsidRPr="00726C24" w:rsidRDefault="00E13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726C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26C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26C2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980" w:type="dxa"/>
          </w:tcPr>
          <w:p w14:paraId="29F0723D" w14:textId="77777777" w:rsidR="00E13D6B" w:rsidRPr="00726C24" w:rsidRDefault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726C2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85B4683" w14:textId="77777777" w:rsidR="00E13D6B" w:rsidRPr="00726C24" w:rsidRDefault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0ACB37B" w14:textId="77777777" w:rsidR="00E13D6B" w:rsidRPr="00726C24" w:rsidRDefault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6C24">
              <w:rPr>
                <w:rFonts w:ascii="Angsana New" w:hAnsi="Angsana New" w:cs="Angsana New"/>
                <w:sz w:val="30"/>
                <w:szCs w:val="30"/>
                <w:cs/>
              </w:rPr>
              <w:t>2568</w:t>
            </w:r>
          </w:p>
        </w:tc>
      </w:tr>
      <w:tr w:rsidR="00E13D6B" w:rsidRPr="00726C24" w14:paraId="7FCF49B1" w14:textId="77777777" w:rsidTr="00726C24">
        <w:tc>
          <w:tcPr>
            <w:tcW w:w="4950" w:type="dxa"/>
          </w:tcPr>
          <w:p w14:paraId="5EF638F6" w14:textId="77777777" w:rsidR="00E13D6B" w:rsidRPr="00726C24" w:rsidRDefault="00E13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3"/>
          </w:tcPr>
          <w:p w14:paraId="26F428D5" w14:textId="77777777" w:rsidR="00E13D6B" w:rsidRPr="00726C24" w:rsidRDefault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81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26C2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26C2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726C2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E13D6B" w:rsidRPr="00726C24" w14:paraId="1E8BF039" w14:textId="77777777" w:rsidTr="00726C24">
        <w:tc>
          <w:tcPr>
            <w:tcW w:w="4950" w:type="dxa"/>
          </w:tcPr>
          <w:p w14:paraId="41BB82B2" w14:textId="6887897F" w:rsidR="00E13D6B" w:rsidRPr="00726C24" w:rsidRDefault="00E13D6B" w:rsidP="00E13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726C24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980" w:type="dxa"/>
          </w:tcPr>
          <w:p w14:paraId="5191B869" w14:textId="676635F3" w:rsidR="00E13D6B" w:rsidRPr="00726C24" w:rsidRDefault="004F7271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1,897,310</w:t>
            </w:r>
          </w:p>
        </w:tc>
        <w:tc>
          <w:tcPr>
            <w:tcW w:w="270" w:type="dxa"/>
          </w:tcPr>
          <w:p w14:paraId="5E5C7480" w14:textId="77777777" w:rsidR="00E13D6B" w:rsidRPr="00726C24" w:rsidRDefault="00E13D6B" w:rsidP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1BEE42F8" w14:textId="794E6C92" w:rsidR="00E13D6B" w:rsidRPr="00726C24" w:rsidRDefault="00E13D6B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6C24">
              <w:rPr>
                <w:rFonts w:ascii="Angsana New" w:hAnsi="Angsana New" w:cs="Angsana New"/>
                <w:sz w:val="30"/>
                <w:szCs w:val="30"/>
              </w:rPr>
              <w:t>1,630,300</w:t>
            </w:r>
          </w:p>
        </w:tc>
      </w:tr>
      <w:tr w:rsidR="00E13D6B" w:rsidRPr="00726C24" w14:paraId="56596F1D" w14:textId="77777777" w:rsidTr="00726C24">
        <w:tc>
          <w:tcPr>
            <w:tcW w:w="4950" w:type="dxa"/>
          </w:tcPr>
          <w:p w14:paraId="798B8329" w14:textId="0DB65439" w:rsidR="00E13D6B" w:rsidRPr="00726C24" w:rsidRDefault="00E13D6B" w:rsidP="00E13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833AE88" w14:textId="50DDC8E1" w:rsidR="00E13D6B" w:rsidRPr="00726C24" w:rsidRDefault="00FA0940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31,480</w:t>
            </w:r>
          </w:p>
        </w:tc>
        <w:tc>
          <w:tcPr>
            <w:tcW w:w="270" w:type="dxa"/>
          </w:tcPr>
          <w:p w14:paraId="71BB944F" w14:textId="77777777" w:rsidR="00E13D6B" w:rsidRPr="00726C24" w:rsidRDefault="00E13D6B" w:rsidP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435931C" w14:textId="30AC1C3C" w:rsidR="00E13D6B" w:rsidRPr="00726C24" w:rsidRDefault="00E13D6B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6C24">
              <w:rPr>
                <w:rFonts w:ascii="Angsana New" w:hAnsi="Angsana New" w:cs="Angsana New"/>
                <w:sz w:val="30"/>
                <w:szCs w:val="30"/>
              </w:rPr>
              <w:t>115,376</w:t>
            </w:r>
          </w:p>
        </w:tc>
      </w:tr>
      <w:tr w:rsidR="00E13D6B" w:rsidRPr="00726C24" w14:paraId="5E972070" w14:textId="77777777" w:rsidTr="00726C24">
        <w:tc>
          <w:tcPr>
            <w:tcW w:w="4950" w:type="dxa"/>
          </w:tcPr>
          <w:p w14:paraId="1C305CE8" w14:textId="7EB72363" w:rsidR="00E13D6B" w:rsidRPr="00726C24" w:rsidRDefault="00E13D6B" w:rsidP="00E13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668EA6E" w14:textId="18DC5C0D" w:rsidR="00E13D6B" w:rsidRPr="00FA0940" w:rsidRDefault="00FA0940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094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1,928,790</w:t>
            </w:r>
          </w:p>
        </w:tc>
        <w:tc>
          <w:tcPr>
            <w:tcW w:w="270" w:type="dxa"/>
          </w:tcPr>
          <w:p w14:paraId="01F62FA4" w14:textId="77777777" w:rsidR="00E13D6B" w:rsidRPr="00726C24" w:rsidRDefault="00E13D6B" w:rsidP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C8E6A76" w14:textId="6FA860EE" w:rsidR="00E13D6B" w:rsidRPr="00726C24" w:rsidRDefault="00E13D6B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6C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1,745,676</w:t>
            </w:r>
          </w:p>
        </w:tc>
      </w:tr>
      <w:tr w:rsidR="00E13D6B" w:rsidRPr="00726C24" w14:paraId="38E60BA6" w14:textId="77777777" w:rsidTr="00726C24">
        <w:tc>
          <w:tcPr>
            <w:tcW w:w="4950" w:type="dxa"/>
          </w:tcPr>
          <w:p w14:paraId="4008927D" w14:textId="77777777" w:rsidR="00E13D6B" w:rsidRPr="00726C24" w:rsidRDefault="00E13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23E88EEB" w14:textId="77777777" w:rsidR="00E13D6B" w:rsidRPr="00726C24" w:rsidRDefault="00E13D6B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F881E" w14:textId="77777777" w:rsidR="00E13D6B" w:rsidRPr="00726C24" w:rsidRDefault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6DD5A9F5" w14:textId="77777777" w:rsidR="00E13D6B" w:rsidRPr="00726C24" w:rsidRDefault="00E13D6B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3D6B" w:rsidRPr="00726C24" w14:paraId="11A7BE6C" w14:textId="77777777" w:rsidTr="00726C24">
        <w:tc>
          <w:tcPr>
            <w:tcW w:w="4950" w:type="dxa"/>
          </w:tcPr>
          <w:p w14:paraId="6C59ABA7" w14:textId="0CBF92B9" w:rsidR="00E13D6B" w:rsidRPr="00726C24" w:rsidRDefault="00E13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980" w:type="dxa"/>
          </w:tcPr>
          <w:p w14:paraId="471B2964" w14:textId="77777777" w:rsidR="00E13D6B" w:rsidRPr="00726C24" w:rsidRDefault="00E13D6B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0FC7C1" w14:textId="77777777" w:rsidR="00E13D6B" w:rsidRPr="00726C24" w:rsidRDefault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06F1C92" w14:textId="77777777" w:rsidR="00E13D6B" w:rsidRPr="00726C24" w:rsidRDefault="00E13D6B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3D6B" w:rsidRPr="00726C24" w14:paraId="1B504F40" w14:textId="77777777" w:rsidTr="00726C24">
        <w:tc>
          <w:tcPr>
            <w:tcW w:w="4950" w:type="dxa"/>
          </w:tcPr>
          <w:p w14:paraId="649D8B47" w14:textId="21684726" w:rsidR="00E13D6B" w:rsidRPr="00726C24" w:rsidRDefault="00E13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6C24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726C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26C24">
              <w:rPr>
                <w:rFonts w:ascii="Angsana New" w:hAnsi="Angsana New" w:cs="Angsana New" w:hint="cs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AF515E3" w14:textId="226FE805" w:rsidR="00E13D6B" w:rsidRPr="00726C24" w:rsidRDefault="00572C1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1,928,790</w:t>
            </w:r>
          </w:p>
        </w:tc>
        <w:tc>
          <w:tcPr>
            <w:tcW w:w="270" w:type="dxa"/>
          </w:tcPr>
          <w:p w14:paraId="775558F0" w14:textId="77777777" w:rsidR="00E13D6B" w:rsidRPr="00726C24" w:rsidRDefault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041E73A" w14:textId="052ED304" w:rsidR="00E13D6B" w:rsidRPr="00726C24" w:rsidRDefault="00E13D6B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726C24">
              <w:rPr>
                <w:rFonts w:ascii="Angsana New" w:hAnsi="Angsana New" w:cs="Angsana New"/>
                <w:sz w:val="30"/>
                <w:szCs w:val="30"/>
              </w:rPr>
              <w:t>1,745,676</w:t>
            </w:r>
          </w:p>
        </w:tc>
      </w:tr>
      <w:tr w:rsidR="00E13D6B" w:rsidRPr="00726C24" w14:paraId="0AF8A7C1" w14:textId="77777777" w:rsidTr="00726C24">
        <w:tc>
          <w:tcPr>
            <w:tcW w:w="4950" w:type="dxa"/>
          </w:tcPr>
          <w:p w14:paraId="72FD000C" w14:textId="412C2A9B" w:rsidR="00E13D6B" w:rsidRPr="00726C24" w:rsidRDefault="00E13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6C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EF7B63B" w14:textId="219E55D4" w:rsidR="00E13D6B" w:rsidRPr="00572C14" w:rsidRDefault="00572C14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72C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1,928,790</w:t>
            </w:r>
          </w:p>
        </w:tc>
        <w:tc>
          <w:tcPr>
            <w:tcW w:w="270" w:type="dxa"/>
          </w:tcPr>
          <w:p w14:paraId="3016E89A" w14:textId="77777777" w:rsidR="00E13D6B" w:rsidRPr="00726C24" w:rsidRDefault="00E13D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left="-81" w:right="-20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9E61676" w14:textId="294CF8DC" w:rsidR="00E13D6B" w:rsidRPr="00726C24" w:rsidRDefault="00E13D6B" w:rsidP="00726C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6C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1,745,676</w:t>
            </w:r>
          </w:p>
        </w:tc>
      </w:tr>
    </w:tbl>
    <w:p w14:paraId="0C59DE99" w14:textId="77777777" w:rsidR="00726C24" w:rsidRPr="00726C24" w:rsidRDefault="00726C24" w:rsidP="00124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A850AF9" w14:textId="095E93D4" w:rsidR="00396A2A" w:rsidRPr="00C02A13" w:rsidRDefault="00396A2A" w:rsidP="00124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2A1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1C7AA59D" w14:textId="77777777" w:rsidR="00352F93" w:rsidRPr="00726C24" w:rsidRDefault="00352F93" w:rsidP="00063BF0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sz w:val="16"/>
          <w:szCs w:val="16"/>
          <w:lang w:val="x-none"/>
        </w:rPr>
      </w:pPr>
    </w:p>
    <w:p w14:paraId="426C54C8" w14:textId="3D84DF32" w:rsidR="004F0B3B" w:rsidRDefault="005F473C" w:rsidP="00063BF0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x-none"/>
        </w:rPr>
      </w:pPr>
      <w:r w:rsidRPr="00C02A13">
        <w:rPr>
          <w:rFonts w:asciiTheme="majorBidi" w:hAnsiTheme="majorBidi" w:cs="Angsana New" w:hint="cs"/>
          <w:sz w:val="30"/>
          <w:szCs w:val="30"/>
          <w:cs/>
          <w:lang w:val="x-none"/>
        </w:rPr>
        <w:t>บริษัทมีรายได้จากลูกค้ารายหนึ่งของบริษัท</w:t>
      </w:r>
      <w:r w:rsidR="00D8416B" w:rsidRPr="00576B86">
        <w:rPr>
          <w:rFonts w:asciiTheme="majorBidi" w:hAnsiTheme="majorBidi" w:cs="Angsana New" w:hint="cs"/>
          <w:sz w:val="30"/>
          <w:szCs w:val="30"/>
          <w:cs/>
          <w:lang w:val="x-none"/>
        </w:rPr>
        <w:t>สำหรับ</w:t>
      </w:r>
      <w:r w:rsidR="004F0B3B" w:rsidRPr="00C02A13">
        <w:rPr>
          <w:rFonts w:asciiTheme="majorBidi" w:hAnsiTheme="majorBidi" w:cs="Angsana New" w:hint="cs"/>
          <w:sz w:val="30"/>
          <w:szCs w:val="30"/>
          <w:cs/>
          <w:lang w:val="x-none"/>
        </w:rPr>
        <w:t>งวด</w:t>
      </w:r>
      <w:r w:rsidR="004F0B3B" w:rsidRPr="00E86535">
        <w:rPr>
          <w:rFonts w:asciiTheme="majorBidi" w:hAnsiTheme="majorBidi" w:cs="Angsana New" w:hint="cs"/>
          <w:sz w:val="30"/>
          <w:szCs w:val="30"/>
          <w:cs/>
          <w:lang w:val="x-none"/>
        </w:rPr>
        <w:t>สามเดือนสิ้นสุดวันที่</w:t>
      </w:r>
      <w:r w:rsidR="004F0B3B" w:rsidRPr="00E86535">
        <w:rPr>
          <w:rFonts w:asciiTheme="majorBidi" w:hAnsiTheme="majorBidi" w:cs="Angsana New"/>
          <w:sz w:val="30"/>
          <w:szCs w:val="30"/>
          <w:cs/>
          <w:lang w:val="x-none"/>
        </w:rPr>
        <w:t xml:space="preserve"> </w:t>
      </w:r>
      <w:r w:rsidR="004F0B3B" w:rsidRPr="00E86535">
        <w:rPr>
          <w:rFonts w:asciiTheme="majorBidi" w:hAnsiTheme="majorBidi" w:cs="Angsana New"/>
          <w:sz w:val="30"/>
          <w:szCs w:val="30"/>
        </w:rPr>
        <w:t xml:space="preserve">31 </w:t>
      </w:r>
      <w:r w:rsidR="004F0B3B" w:rsidRPr="00E86535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4F0B3B" w:rsidRPr="00C02A13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F0B3B">
        <w:rPr>
          <w:rFonts w:asciiTheme="majorBidi" w:hAnsiTheme="majorBidi" w:cstheme="majorBidi"/>
          <w:spacing w:val="-2"/>
          <w:sz w:val="30"/>
          <w:szCs w:val="30"/>
        </w:rPr>
        <w:t>9</w:t>
      </w:r>
      <w:r w:rsidR="004F0B3B" w:rsidRPr="00C02A13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Pr="00C02A13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เป็นจำนวนเงิน</w:t>
      </w:r>
      <w:r w:rsidR="00B05E33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ประมาณ</w:t>
      </w:r>
      <w:r w:rsidR="00655B3F" w:rsidRPr="00C02A13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C81CF4">
        <w:rPr>
          <w:rFonts w:asciiTheme="majorBidi" w:hAnsiTheme="majorBidi" w:cs="Angsana New"/>
          <w:spacing w:val="-2"/>
          <w:sz w:val="30"/>
          <w:szCs w:val="30"/>
        </w:rPr>
        <w:t>1,7</w:t>
      </w:r>
      <w:r w:rsidR="00AA1238">
        <w:rPr>
          <w:rFonts w:asciiTheme="majorBidi" w:hAnsiTheme="majorBidi" w:cs="Angsana New"/>
          <w:spacing w:val="-2"/>
          <w:sz w:val="30"/>
          <w:szCs w:val="30"/>
        </w:rPr>
        <w:t>49.5</w:t>
      </w:r>
      <w:r w:rsidR="00533761" w:rsidRPr="00C02A13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BA6AD7" w:rsidRPr="00C02A13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="00D8416B" w:rsidRPr="00576B86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Pr="00B05E33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สำหรับงบการเงิน</w:t>
      </w:r>
      <w:r w:rsidR="00F9639A" w:rsidRPr="00B05E33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ที่แสดงเงินลงทุนตามวิธีส่วนได้เสีย</w:t>
      </w:r>
      <w:r w:rsidR="001C2F8F" w:rsidRPr="00B05E33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และงบการเงิน</w:t>
      </w:r>
      <w:r w:rsidR="001C2F8F" w:rsidRPr="00C02A13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เฉพาะกิจการ</w:t>
      </w:r>
      <w:r w:rsidR="001C2F8F" w:rsidRPr="00C02A13">
        <w:rPr>
          <w:rFonts w:asciiTheme="majorBidi" w:hAnsiTheme="majorBidi" w:cs="Angsana New" w:hint="cs"/>
          <w:sz w:val="30"/>
          <w:szCs w:val="30"/>
          <w:cs/>
          <w:lang w:val="x-none"/>
        </w:rPr>
        <w:t xml:space="preserve"> </w:t>
      </w:r>
      <w:r w:rsidR="00576B86" w:rsidRPr="00C02A13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>(</w:t>
      </w:r>
      <w:r w:rsidR="00D8416B" w:rsidRPr="007238D7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สำหรับงวด</w:t>
      </w:r>
      <w:r w:rsidR="0071034E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สาม</w:t>
      </w:r>
      <w:r w:rsidR="00D8416B" w:rsidRPr="007238D7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เดือนสิ้นสุดวันที่</w:t>
      </w:r>
      <w:r w:rsidR="00D8416B"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="0071034E" w:rsidRPr="0071034E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71034E" w:rsidRPr="0071034E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มีนาคม </w:t>
      </w:r>
      <w:r w:rsidR="0071034E" w:rsidRPr="0071034E">
        <w:rPr>
          <w:rFonts w:asciiTheme="majorBidi" w:hAnsiTheme="majorBidi" w:cstheme="majorBidi"/>
          <w:i/>
          <w:iCs/>
          <w:spacing w:val="-2"/>
          <w:sz w:val="30"/>
          <w:szCs w:val="30"/>
        </w:rPr>
        <w:t>2568</w:t>
      </w:r>
      <w:r w:rsidR="0071034E" w:rsidRPr="0071034E">
        <w:rPr>
          <w:rFonts w:asciiTheme="majorBidi" w:hAnsiTheme="majorBidi" w:cs="Angsana New"/>
          <w:i/>
          <w:iCs/>
          <w:spacing w:val="-2"/>
          <w:sz w:val="30"/>
          <w:szCs w:val="30"/>
          <w:cs/>
          <w:lang w:val="x-none"/>
        </w:rPr>
        <w:t xml:space="preserve"> </w:t>
      </w:r>
      <w:r w:rsidR="0071034E" w:rsidRPr="0071034E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x-none"/>
        </w:rPr>
        <w:t>เป็นจำนวนเงินประมาณ</w:t>
      </w:r>
      <w:r w:rsidR="0071034E" w:rsidRPr="0071034E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 1,520.0 </w:t>
      </w:r>
      <w:r w:rsidR="0071034E" w:rsidRPr="0071034E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ล้านบาท</w:t>
      </w:r>
      <w:r w:rsidR="0071034E" w:rsidRPr="00C02A13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="00D8416B" w:rsidRPr="001C3CB4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สำหรับงบการเงินรวมและงบการเงินเฉพาะกิจการ</w:t>
      </w:r>
      <w:r w:rsidR="00576B86" w:rsidRPr="00C02A13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>)</w:t>
      </w:r>
      <w:r w:rsidR="00576B86" w:rsidRPr="00C02A13">
        <w:rPr>
          <w:rFonts w:asciiTheme="majorBidi" w:hAnsiTheme="majorBidi" w:cs="Angsana New" w:hint="cs"/>
          <w:sz w:val="30"/>
          <w:szCs w:val="30"/>
          <w:cs/>
          <w:lang w:val="x-none"/>
        </w:rPr>
        <w:t xml:space="preserve"> </w:t>
      </w:r>
      <w:r w:rsidRPr="00C02A13">
        <w:rPr>
          <w:rFonts w:asciiTheme="majorBidi" w:hAnsiTheme="majorBidi" w:cs="Angsana New" w:hint="cs"/>
          <w:sz w:val="30"/>
          <w:szCs w:val="30"/>
          <w:cs/>
          <w:lang w:val="x-none"/>
        </w:rPr>
        <w:t>จากรายได้รวมของบริษัท</w:t>
      </w:r>
    </w:p>
    <w:p w14:paraId="54D50A7A" w14:textId="78BC6FB6" w:rsidR="00F24F74" w:rsidRPr="003E5C70" w:rsidRDefault="0036747C" w:rsidP="00163E81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E5C70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591D29C2" w14:textId="06751A99" w:rsidR="00453AB5" w:rsidRPr="00726C24" w:rsidRDefault="00453AB5" w:rsidP="00830698">
      <w:pPr>
        <w:pStyle w:val="BodyText2"/>
        <w:spacing w:line="240" w:lineRule="atLeas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558A02DF" w14:textId="46609339" w:rsidR="007F14C5" w:rsidRPr="003E5C70" w:rsidRDefault="007F14C5" w:rsidP="007F14C5">
      <w:pPr>
        <w:pStyle w:val="BodyText2"/>
        <w:spacing w:line="260" w:lineRule="atLeas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5C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1FCBD50" w14:textId="2250337B" w:rsidR="007F14C5" w:rsidRPr="00360F90" w:rsidRDefault="007F14C5" w:rsidP="00830698">
      <w:pPr>
        <w:pStyle w:val="BodyText2"/>
        <w:spacing w:line="240" w:lineRule="atLeas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0774F77" w14:textId="72BA6781" w:rsidR="00C6000A" w:rsidRPr="003E5C70" w:rsidRDefault="008E7801" w:rsidP="008F14E0">
      <w:pPr>
        <w:pStyle w:val="BodyText2"/>
        <w:spacing w:line="260" w:lineRule="atLeast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E5C70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</w:t>
      </w:r>
      <w:r w:rsidRPr="003E5C70">
        <w:rPr>
          <w:rFonts w:asciiTheme="majorBidi" w:hAnsiTheme="majorBidi" w:cstheme="majorBidi"/>
          <w:spacing w:val="-4"/>
          <w:sz w:val="30"/>
          <w:szCs w:val="30"/>
          <w:cs/>
        </w:rPr>
        <w:t>ลำดับชั้นมูลค่ายุติธรรมแต่ไม่รวมถึงการแสดงข้อมูลมูลค่ายุติธรรมสำหรับสินทรัพย์ทางการเงิน</w:t>
      </w:r>
      <w:r w:rsidRPr="003E5C70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F7E07C9" w14:textId="29C3FB6E" w:rsidR="006950D6" w:rsidRDefault="006950D6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800"/>
        <w:gridCol w:w="270"/>
        <w:gridCol w:w="1260"/>
        <w:gridCol w:w="270"/>
        <w:gridCol w:w="1260"/>
        <w:gridCol w:w="270"/>
        <w:gridCol w:w="1260"/>
      </w:tblGrid>
      <w:tr w:rsidR="0067236C" w:rsidRPr="0067236C" w14:paraId="035B05E6" w14:textId="77777777">
        <w:trPr>
          <w:trHeight w:val="261"/>
          <w:tblHeader/>
        </w:trPr>
        <w:tc>
          <w:tcPr>
            <w:tcW w:w="2790" w:type="dxa"/>
            <w:vAlign w:val="bottom"/>
          </w:tcPr>
          <w:p w14:paraId="0222E7F1" w14:textId="77777777" w:rsidR="0067236C" w:rsidRPr="0067236C" w:rsidRDefault="0067236C" w:rsidP="0067236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</w:tcPr>
          <w:p w14:paraId="1028ABFF" w14:textId="4E77C598" w:rsidR="0067236C" w:rsidRPr="0067236C" w:rsidRDefault="00A541E6" w:rsidP="0067236C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723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  <w:r w:rsidR="0067236C" w:rsidRPr="006723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  <w:r w:rsidR="00F963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2D51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/</w:t>
            </w:r>
            <w:r w:rsidR="00F963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2D515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7236C" w:rsidRPr="0067236C" w14:paraId="5899E7EC" w14:textId="77777777">
        <w:trPr>
          <w:trHeight w:val="261"/>
          <w:tblHeader/>
        </w:trPr>
        <w:tc>
          <w:tcPr>
            <w:tcW w:w="2790" w:type="dxa"/>
            <w:vAlign w:val="bottom"/>
          </w:tcPr>
          <w:p w14:paraId="64D5615D" w14:textId="77777777" w:rsidR="0067236C" w:rsidRPr="0067236C" w:rsidRDefault="0067236C" w:rsidP="0067236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9051BAD" w14:textId="2EA50264" w:rsidR="0067236C" w:rsidRPr="0067236C" w:rsidRDefault="0067236C" w:rsidP="0067236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723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403B576" w14:textId="77777777" w:rsidR="0067236C" w:rsidRPr="0067236C" w:rsidRDefault="0067236C" w:rsidP="006723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0D999947" w14:textId="3EF1BC02" w:rsidR="0067236C" w:rsidRPr="0067236C" w:rsidRDefault="0067236C" w:rsidP="0067236C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723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7236C" w:rsidRPr="0067236C" w14:paraId="6971AD99" w14:textId="77777777" w:rsidTr="00B73246">
        <w:trPr>
          <w:trHeight w:val="261"/>
          <w:tblHeader/>
        </w:trPr>
        <w:tc>
          <w:tcPr>
            <w:tcW w:w="2790" w:type="dxa"/>
            <w:vAlign w:val="bottom"/>
            <w:hideMark/>
          </w:tcPr>
          <w:p w14:paraId="040F4182" w14:textId="77777777" w:rsidR="0067236C" w:rsidRPr="0067236C" w:rsidRDefault="0067236C" w:rsidP="0067236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5850BF6A" w14:textId="77777777" w:rsidR="0067236C" w:rsidRPr="0067236C" w:rsidRDefault="0067236C" w:rsidP="0067236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2CCC1F46" w14:textId="77777777" w:rsidR="0067236C" w:rsidRPr="0067236C" w:rsidRDefault="0067236C" w:rsidP="0067236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การเงินที่วัดมูลค่าด้วยมูลค่ายุติธรรมผ่าน</w:t>
            </w:r>
          </w:p>
          <w:p w14:paraId="2DD88B22" w14:textId="77777777" w:rsidR="0067236C" w:rsidRPr="0067236C" w:rsidRDefault="0067236C" w:rsidP="0067236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675E74DC" w14:textId="77777777" w:rsidR="0067236C" w:rsidRPr="0067236C" w:rsidRDefault="0067236C" w:rsidP="006723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DB61023" w14:textId="77777777" w:rsidR="0067236C" w:rsidRPr="0067236C" w:rsidRDefault="0067236C" w:rsidP="006723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723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723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3C95DDFD" w14:textId="77777777" w:rsidR="0067236C" w:rsidRPr="0067236C" w:rsidRDefault="0067236C" w:rsidP="006723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5C72137E" w14:textId="77777777" w:rsidR="0067236C" w:rsidRPr="0067236C" w:rsidRDefault="0067236C" w:rsidP="0067236C">
            <w:pPr>
              <w:pStyle w:val="acctfourfigures"/>
              <w:tabs>
                <w:tab w:val="left" w:pos="9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723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723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1F62A7C9" w14:textId="77777777" w:rsidR="0067236C" w:rsidRPr="0067236C" w:rsidRDefault="0067236C" w:rsidP="0067236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26CB89C9" w14:textId="77777777" w:rsidR="0067236C" w:rsidRPr="0067236C" w:rsidRDefault="0067236C" w:rsidP="0067236C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7236C" w:rsidRPr="0067236C" w14:paraId="2F242847" w14:textId="77777777">
        <w:trPr>
          <w:trHeight w:val="261"/>
          <w:tblHeader/>
        </w:trPr>
        <w:tc>
          <w:tcPr>
            <w:tcW w:w="2790" w:type="dxa"/>
            <w:vAlign w:val="bottom"/>
          </w:tcPr>
          <w:p w14:paraId="5F7F2C7D" w14:textId="77777777" w:rsidR="0067236C" w:rsidRPr="0067236C" w:rsidRDefault="0067236C" w:rsidP="0067236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01979462" w14:textId="781D163C" w:rsidR="0067236C" w:rsidRPr="0067236C" w:rsidRDefault="0067236C" w:rsidP="0067236C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7236C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67236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7236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67236C" w:rsidRPr="0067236C" w14:paraId="451E9730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383A7BFF" w14:textId="5760A1C7" w:rsidR="0067236C" w:rsidRPr="0067236C" w:rsidRDefault="0067236C" w:rsidP="0067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723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7236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6723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Pr="0067236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9</w:t>
            </w:r>
          </w:p>
        </w:tc>
        <w:tc>
          <w:tcPr>
            <w:tcW w:w="1800" w:type="dxa"/>
            <w:vAlign w:val="bottom"/>
          </w:tcPr>
          <w:p w14:paraId="36B3C878" w14:textId="77777777" w:rsidR="0067236C" w:rsidRPr="0067236C" w:rsidRDefault="0067236C" w:rsidP="0067236C">
            <w:pPr>
              <w:pStyle w:val="acctfourfigures"/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A9AE150" w14:textId="77777777" w:rsidR="0067236C" w:rsidRPr="0067236C" w:rsidRDefault="0067236C" w:rsidP="006723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2C2AB94" w14:textId="77777777" w:rsidR="0067236C" w:rsidRPr="0067236C" w:rsidRDefault="0067236C" w:rsidP="0067236C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3D2DBA" w14:textId="77777777" w:rsidR="0067236C" w:rsidRPr="0067236C" w:rsidRDefault="0067236C" w:rsidP="0067236C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30FEDB1" w14:textId="77777777" w:rsidR="0067236C" w:rsidRPr="0067236C" w:rsidRDefault="0067236C" w:rsidP="0067236C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7236C" w:rsidRPr="0067236C" w14:paraId="0D2A68CE" w14:textId="77777777" w:rsidTr="00B73246">
        <w:trPr>
          <w:trHeight w:val="261"/>
        </w:trPr>
        <w:tc>
          <w:tcPr>
            <w:tcW w:w="2790" w:type="dxa"/>
            <w:vAlign w:val="bottom"/>
            <w:hideMark/>
          </w:tcPr>
          <w:p w14:paraId="419AD7E4" w14:textId="77777777" w:rsidR="0067236C" w:rsidRPr="0067236C" w:rsidRDefault="0067236C" w:rsidP="0067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723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vAlign w:val="bottom"/>
          </w:tcPr>
          <w:p w14:paraId="6C591C4B" w14:textId="77777777" w:rsidR="0067236C" w:rsidRPr="0067236C" w:rsidRDefault="0067236C" w:rsidP="0067236C">
            <w:pPr>
              <w:pStyle w:val="acctfourfigures"/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E3238B0" w14:textId="77777777" w:rsidR="0067236C" w:rsidRPr="0067236C" w:rsidRDefault="0067236C" w:rsidP="006723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7B58498" w14:textId="77777777" w:rsidR="0067236C" w:rsidRPr="0067236C" w:rsidRDefault="0067236C" w:rsidP="0067236C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9AC67BA" w14:textId="77777777" w:rsidR="0067236C" w:rsidRPr="0067236C" w:rsidRDefault="0067236C" w:rsidP="0067236C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614205D" w14:textId="77777777" w:rsidR="0067236C" w:rsidRPr="0067236C" w:rsidRDefault="0067236C" w:rsidP="0067236C">
            <w:pPr>
              <w:pStyle w:val="acctfourfigures"/>
              <w:tabs>
                <w:tab w:val="decimal" w:pos="595"/>
              </w:tabs>
              <w:spacing w:line="240" w:lineRule="atLeas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7236C" w:rsidRPr="0067236C" w14:paraId="4C88089F" w14:textId="77777777" w:rsidTr="00B73246">
        <w:trPr>
          <w:trHeight w:val="261"/>
        </w:trPr>
        <w:tc>
          <w:tcPr>
            <w:tcW w:w="2790" w:type="dxa"/>
            <w:vAlign w:val="bottom"/>
            <w:hideMark/>
          </w:tcPr>
          <w:p w14:paraId="2F035239" w14:textId="77777777" w:rsidR="0067236C" w:rsidRPr="0067236C" w:rsidRDefault="0067236C" w:rsidP="0067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1800" w:type="dxa"/>
            <w:vAlign w:val="bottom"/>
          </w:tcPr>
          <w:p w14:paraId="2D760EB4" w14:textId="50155387" w:rsidR="0067236C" w:rsidRPr="0067236C" w:rsidRDefault="009A7E62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6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7E62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7E62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270" w:type="dxa"/>
          </w:tcPr>
          <w:p w14:paraId="018C5E2A" w14:textId="77777777" w:rsidR="0067236C" w:rsidRPr="0067236C" w:rsidRDefault="0067236C" w:rsidP="0067236C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05172D" w14:textId="0A42E69D" w:rsidR="0067236C" w:rsidRPr="0067236C" w:rsidRDefault="009A7E62" w:rsidP="0067236C">
            <w:pPr>
              <w:tabs>
                <w:tab w:val="clear" w:pos="907"/>
                <w:tab w:val="left" w:pos="590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6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7E62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7E62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270" w:type="dxa"/>
          </w:tcPr>
          <w:p w14:paraId="3B56C961" w14:textId="77777777" w:rsidR="0067236C" w:rsidRPr="0067236C" w:rsidRDefault="0067236C" w:rsidP="0067236C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785DC7" w14:textId="4395C4EA" w:rsidR="0067236C" w:rsidRPr="0067236C" w:rsidRDefault="009A7E62" w:rsidP="0067236C">
            <w:pPr>
              <w:tabs>
                <w:tab w:val="clear" w:pos="907"/>
                <w:tab w:val="left" w:pos="860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3B243C2" w14:textId="77777777" w:rsidR="0067236C" w:rsidRPr="0067236C" w:rsidRDefault="0067236C" w:rsidP="0067236C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8DE2041" w14:textId="7BCC1B62" w:rsidR="0067236C" w:rsidRPr="0067236C" w:rsidRDefault="009A7E62" w:rsidP="0067236C">
            <w:pPr>
              <w:tabs>
                <w:tab w:val="clear" w:pos="680"/>
                <w:tab w:val="left" w:pos="597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62">
              <w:rPr>
                <w:rFonts w:asciiTheme="majorBidi" w:hAnsiTheme="majorBidi" w:cstheme="majorBidi"/>
                <w:sz w:val="28"/>
                <w:szCs w:val="28"/>
              </w:rPr>
              <w:t>1,168,609</w:t>
            </w:r>
          </w:p>
        </w:tc>
      </w:tr>
      <w:tr w:rsidR="0067236C" w:rsidRPr="0067236C" w14:paraId="368DAE67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5EEE654A" w14:textId="77777777" w:rsidR="0067236C" w:rsidRPr="0067236C" w:rsidRDefault="0067236C" w:rsidP="0067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7AB0B533" w14:textId="77777777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246641" w14:textId="77777777" w:rsidR="0067236C" w:rsidRPr="0067236C" w:rsidRDefault="0067236C" w:rsidP="0067236C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73A7D9" w14:textId="77777777" w:rsidR="0067236C" w:rsidRPr="0067236C" w:rsidRDefault="0067236C" w:rsidP="0067236C">
            <w:pPr>
              <w:tabs>
                <w:tab w:val="clear" w:pos="907"/>
                <w:tab w:val="left" w:pos="590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FB20AD" w14:textId="77777777" w:rsidR="0067236C" w:rsidRPr="0067236C" w:rsidRDefault="0067236C" w:rsidP="0067236C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215574" w14:textId="77777777" w:rsidR="0067236C" w:rsidRPr="0067236C" w:rsidRDefault="0067236C" w:rsidP="0067236C">
            <w:pPr>
              <w:tabs>
                <w:tab w:val="clear" w:pos="907"/>
                <w:tab w:val="left" w:pos="860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D81D5B" w14:textId="77777777" w:rsidR="0067236C" w:rsidRPr="0067236C" w:rsidRDefault="0067236C" w:rsidP="0067236C">
            <w:pPr>
              <w:tabs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EAFA36" w14:textId="77777777" w:rsidR="0067236C" w:rsidRPr="0067236C" w:rsidRDefault="0067236C" w:rsidP="0067236C">
            <w:pPr>
              <w:tabs>
                <w:tab w:val="clear" w:pos="680"/>
                <w:tab w:val="left" w:pos="597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639A" w:rsidRPr="0067236C" w14:paraId="156AAF53" w14:textId="77777777">
        <w:trPr>
          <w:trHeight w:val="261"/>
          <w:tblHeader/>
        </w:trPr>
        <w:tc>
          <w:tcPr>
            <w:tcW w:w="2790" w:type="dxa"/>
            <w:vAlign w:val="bottom"/>
          </w:tcPr>
          <w:p w14:paraId="1D82B80D" w14:textId="77777777" w:rsidR="00F9639A" w:rsidRPr="0067236C" w:rsidRDefault="00F9639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</w:tcPr>
          <w:p w14:paraId="3ADB9833" w14:textId="77D18FE2" w:rsidR="00F9639A" w:rsidRPr="00A541E6" w:rsidRDefault="00F9639A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 / งบการเงินเฉพาะกิจการ</w:t>
            </w:r>
          </w:p>
        </w:tc>
      </w:tr>
      <w:tr w:rsidR="00F9639A" w:rsidRPr="0067236C" w14:paraId="4B6B40D3" w14:textId="77777777">
        <w:trPr>
          <w:trHeight w:val="261"/>
          <w:tblHeader/>
        </w:trPr>
        <w:tc>
          <w:tcPr>
            <w:tcW w:w="2790" w:type="dxa"/>
            <w:vAlign w:val="bottom"/>
          </w:tcPr>
          <w:p w14:paraId="38D4D1FA" w14:textId="77777777" w:rsidR="00F9639A" w:rsidRPr="0067236C" w:rsidRDefault="00F9639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78840F4" w14:textId="77777777" w:rsidR="00F9639A" w:rsidRPr="0067236C" w:rsidRDefault="00F9639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723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130C861" w14:textId="77777777" w:rsidR="00F9639A" w:rsidRPr="0067236C" w:rsidRDefault="00F9639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6783EEC1" w14:textId="77777777" w:rsidR="00F9639A" w:rsidRPr="0067236C" w:rsidRDefault="00F9639A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723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9639A" w:rsidRPr="0067236C" w14:paraId="5454EAB4" w14:textId="77777777">
        <w:trPr>
          <w:trHeight w:val="261"/>
          <w:tblHeader/>
        </w:trPr>
        <w:tc>
          <w:tcPr>
            <w:tcW w:w="2790" w:type="dxa"/>
            <w:vAlign w:val="bottom"/>
            <w:hideMark/>
          </w:tcPr>
          <w:p w14:paraId="6CA2A8E7" w14:textId="77777777" w:rsidR="00F9639A" w:rsidRPr="0067236C" w:rsidRDefault="00F9639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3736A659" w14:textId="77777777" w:rsidR="00F9639A" w:rsidRPr="0067236C" w:rsidRDefault="00F9639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469864B2" w14:textId="77777777" w:rsidR="00F9639A" w:rsidRPr="0067236C" w:rsidRDefault="00F9639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การเงินที่วัดมูลค่าด้วยมูลค่ายุติธรรมผ่าน</w:t>
            </w:r>
          </w:p>
          <w:p w14:paraId="5F5BDBA0" w14:textId="77777777" w:rsidR="00F9639A" w:rsidRPr="0067236C" w:rsidRDefault="00F9639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62057698" w14:textId="77777777" w:rsidR="00F9639A" w:rsidRPr="0067236C" w:rsidRDefault="00F9639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6A38D86" w14:textId="77777777" w:rsidR="00F9639A" w:rsidRPr="0067236C" w:rsidRDefault="00F9639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723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723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4B78FB29" w14:textId="77777777" w:rsidR="00F9639A" w:rsidRPr="0067236C" w:rsidRDefault="00F9639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7B48378C" w14:textId="77777777" w:rsidR="00F9639A" w:rsidRPr="0067236C" w:rsidRDefault="00F9639A">
            <w:pPr>
              <w:pStyle w:val="acctfourfigures"/>
              <w:tabs>
                <w:tab w:val="left" w:pos="9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723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723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1C87E608" w14:textId="77777777" w:rsidR="00F9639A" w:rsidRPr="0067236C" w:rsidRDefault="00F9639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2490713D" w14:textId="77777777" w:rsidR="00F9639A" w:rsidRPr="0067236C" w:rsidRDefault="00F9639A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9639A" w:rsidRPr="0067236C" w14:paraId="6FF36B35" w14:textId="77777777">
        <w:trPr>
          <w:trHeight w:val="261"/>
          <w:tblHeader/>
        </w:trPr>
        <w:tc>
          <w:tcPr>
            <w:tcW w:w="2790" w:type="dxa"/>
            <w:vAlign w:val="bottom"/>
          </w:tcPr>
          <w:p w14:paraId="58BCE869" w14:textId="77777777" w:rsidR="00F9639A" w:rsidRPr="0067236C" w:rsidRDefault="00F9639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622CE8FF" w14:textId="77777777" w:rsidR="00F9639A" w:rsidRPr="0067236C" w:rsidRDefault="00F9639A">
            <w:pPr>
              <w:pStyle w:val="acctfourfigures"/>
              <w:tabs>
                <w:tab w:val="clear" w:pos="765"/>
                <w:tab w:val="decimal" w:pos="789"/>
                <w:tab w:val="left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7236C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67236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7236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67236C" w:rsidRPr="0067236C" w14:paraId="40079AE7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5997D1CF" w14:textId="15223ED2" w:rsidR="0067236C" w:rsidRPr="0067236C" w:rsidRDefault="0067236C" w:rsidP="0067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723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723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7236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723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Pr="0067236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8</w:t>
            </w:r>
          </w:p>
        </w:tc>
        <w:tc>
          <w:tcPr>
            <w:tcW w:w="1800" w:type="dxa"/>
            <w:vAlign w:val="bottom"/>
          </w:tcPr>
          <w:p w14:paraId="3058DD46" w14:textId="77777777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1F166F" w14:textId="77777777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AC67BB" w14:textId="77777777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144EBF" w14:textId="77777777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81DB8C0" w14:textId="77777777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455C8A" w14:textId="77777777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FBFC37" w14:textId="77777777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236C" w:rsidRPr="0067236C" w14:paraId="65290A82" w14:textId="77777777" w:rsidTr="00B73246">
        <w:trPr>
          <w:trHeight w:val="261"/>
        </w:trPr>
        <w:tc>
          <w:tcPr>
            <w:tcW w:w="2790" w:type="dxa"/>
            <w:vAlign w:val="bottom"/>
          </w:tcPr>
          <w:p w14:paraId="0E29481F" w14:textId="2ECA6D4A" w:rsidR="0067236C" w:rsidRPr="0067236C" w:rsidRDefault="0067236C" w:rsidP="0067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723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vAlign w:val="bottom"/>
          </w:tcPr>
          <w:p w14:paraId="60C07319" w14:textId="77777777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096263" w14:textId="77777777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1056D8" w14:textId="77777777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E05F01" w14:textId="77777777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A98E98" w14:textId="77777777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D01FE7" w14:textId="77777777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64D416" w14:textId="77777777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236C" w:rsidRPr="0067236C" w14:paraId="1000A67C" w14:textId="77777777" w:rsidTr="00B73246">
        <w:trPr>
          <w:trHeight w:val="261"/>
        </w:trPr>
        <w:tc>
          <w:tcPr>
            <w:tcW w:w="2790" w:type="dxa"/>
            <w:vAlign w:val="bottom"/>
            <w:hideMark/>
          </w:tcPr>
          <w:p w14:paraId="19345994" w14:textId="77777777" w:rsidR="0067236C" w:rsidRPr="0067236C" w:rsidRDefault="0067236C" w:rsidP="0067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1800" w:type="dxa"/>
            <w:vAlign w:val="bottom"/>
          </w:tcPr>
          <w:p w14:paraId="085D320D" w14:textId="0F1CDAC4" w:rsidR="0067236C" w:rsidRPr="0067236C" w:rsidRDefault="0067236C" w:rsidP="0067236C">
            <w:pPr>
              <w:tabs>
                <w:tab w:val="clear" w:pos="5613"/>
                <w:tab w:val="left" w:pos="1240"/>
                <w:tab w:val="left" w:pos="13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</w:rPr>
              <w:t>366,483</w:t>
            </w:r>
          </w:p>
        </w:tc>
        <w:tc>
          <w:tcPr>
            <w:tcW w:w="270" w:type="dxa"/>
          </w:tcPr>
          <w:p w14:paraId="36C82F88" w14:textId="77777777" w:rsidR="0067236C" w:rsidRPr="0067236C" w:rsidRDefault="0067236C" w:rsidP="0067236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D44C86" w14:textId="4D1C3ED9" w:rsidR="0067236C" w:rsidRPr="0067236C" w:rsidRDefault="00A47AFA" w:rsidP="0067236C">
            <w:pPr>
              <w:tabs>
                <w:tab w:val="clear" w:pos="907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</w:rPr>
              <w:t>366,483</w:t>
            </w:r>
          </w:p>
        </w:tc>
        <w:tc>
          <w:tcPr>
            <w:tcW w:w="270" w:type="dxa"/>
          </w:tcPr>
          <w:p w14:paraId="43887B88" w14:textId="77777777" w:rsidR="0067236C" w:rsidRPr="0067236C" w:rsidRDefault="0067236C" w:rsidP="0067236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F7FBDA" w14:textId="1723B766" w:rsidR="0067236C" w:rsidRPr="0067236C" w:rsidRDefault="00A47AFA" w:rsidP="0067236C">
            <w:pPr>
              <w:tabs>
                <w:tab w:val="clear" w:pos="907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585C62A" w14:textId="77777777" w:rsidR="0067236C" w:rsidRPr="0067236C" w:rsidRDefault="0067236C" w:rsidP="0067236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102FA5" w14:textId="0479320B" w:rsidR="0067236C" w:rsidRPr="0067236C" w:rsidRDefault="0067236C" w:rsidP="0067236C">
            <w:pPr>
              <w:tabs>
                <w:tab w:val="clear" w:pos="680"/>
                <w:tab w:val="left" w:pos="597"/>
                <w:tab w:val="left" w:pos="1240"/>
                <w:tab w:val="left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</w:rPr>
              <w:t>366,483</w:t>
            </w:r>
          </w:p>
        </w:tc>
      </w:tr>
    </w:tbl>
    <w:p w14:paraId="5C52DF28" w14:textId="77777777" w:rsidR="006841D3" w:rsidRDefault="006841D3" w:rsidP="006950D6">
      <w:pPr>
        <w:pStyle w:val="BodyText2"/>
        <w:tabs>
          <w:tab w:val="left" w:pos="540"/>
        </w:tabs>
        <w:ind w:left="547" w:right="-29" w:firstLine="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0BC0CAC4" w14:textId="77777777" w:rsidR="00BB7D9A" w:rsidRDefault="00BB7D9A" w:rsidP="006950D6">
      <w:pPr>
        <w:pStyle w:val="BodyText2"/>
        <w:tabs>
          <w:tab w:val="left" w:pos="540"/>
        </w:tabs>
        <w:ind w:left="547" w:right="-29" w:firstLine="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7DE3E5A5" w14:textId="77777777" w:rsidR="00BB7D9A" w:rsidRDefault="00BB7D9A" w:rsidP="006950D6">
      <w:pPr>
        <w:pStyle w:val="BodyText2"/>
        <w:tabs>
          <w:tab w:val="left" w:pos="540"/>
        </w:tabs>
        <w:ind w:left="547" w:right="-29" w:firstLine="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5284EFA2" w14:textId="77777777" w:rsidR="00726C24" w:rsidRPr="006950D6" w:rsidRDefault="00726C24" w:rsidP="006950D6">
      <w:pPr>
        <w:pStyle w:val="BodyText2"/>
        <w:tabs>
          <w:tab w:val="left" w:pos="540"/>
        </w:tabs>
        <w:ind w:left="547" w:right="-29" w:firstLine="0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</w:pPr>
    </w:p>
    <w:p w14:paraId="21BCED90" w14:textId="7A1D0346" w:rsidR="00B255C1" w:rsidRPr="006950D6" w:rsidRDefault="00BA6AD7" w:rsidP="006950D6">
      <w:pPr>
        <w:pStyle w:val="BodyText2"/>
        <w:tabs>
          <w:tab w:val="decimal" w:pos="360"/>
          <w:tab w:val="decimal" w:pos="540"/>
          <w:tab w:val="decimal" w:pos="630"/>
        </w:tabs>
        <w:ind w:left="540" w:hanging="90"/>
        <w:jc w:val="thaiDistribute"/>
        <w:rPr>
          <w:rFonts w:asciiTheme="majorBidi" w:hAnsiTheme="majorBidi"/>
          <w:sz w:val="30"/>
          <w:szCs w:val="30"/>
        </w:rPr>
      </w:pPr>
      <w:r w:rsidRPr="006950D6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4E0C06" w:rsidRPr="006950D6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A53A28" w:rsidRPr="006950D6">
        <w:rPr>
          <w:rFonts w:asciiTheme="majorBidi" w:hAnsiTheme="majorBidi" w:hint="cs"/>
          <w:spacing w:val="-2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</w:t>
      </w:r>
      <w:r w:rsidR="00A53A28" w:rsidRPr="006950D6">
        <w:rPr>
          <w:rFonts w:asciiTheme="majorBidi" w:hAnsiTheme="majorBidi" w:hint="cs"/>
          <w:sz w:val="30"/>
          <w:szCs w:val="30"/>
          <w:cs/>
        </w:rPr>
        <w:t>ฐ</w:t>
      </w:r>
      <w:r w:rsidR="001A0279" w:rsidRPr="006950D6">
        <w:rPr>
          <w:rFonts w:asciiTheme="majorBidi" w:hAnsiTheme="majorBidi" w:hint="cs"/>
          <w:sz w:val="30"/>
          <w:szCs w:val="30"/>
          <w:cs/>
        </w:rPr>
        <w:t>านะ</w:t>
      </w:r>
      <w:r w:rsidR="00A53A28" w:rsidRPr="006950D6">
        <w:rPr>
          <w:rFonts w:asciiTheme="majorBidi" w:hAnsiTheme="majorBidi" w:hint="cs"/>
          <w:sz w:val="30"/>
          <w:szCs w:val="30"/>
          <w:cs/>
        </w:rPr>
        <w:t>การเงิน</w:t>
      </w:r>
    </w:p>
    <w:p w14:paraId="2FD936F5" w14:textId="77777777" w:rsidR="00B255C1" w:rsidRPr="00BB7D9A" w:rsidRDefault="00B255C1" w:rsidP="006950D6">
      <w:pPr>
        <w:pStyle w:val="BodyText2"/>
        <w:tabs>
          <w:tab w:val="decimal" w:pos="360"/>
          <w:tab w:val="decimal" w:pos="450"/>
          <w:tab w:val="decimal" w:pos="540"/>
          <w:tab w:val="decimal" w:pos="630"/>
        </w:tabs>
        <w:ind w:left="547" w:hanging="187"/>
        <w:jc w:val="thaiDistribute"/>
        <w:rPr>
          <w:rFonts w:asciiTheme="majorBidi" w:hAnsiTheme="majorBidi"/>
          <w:sz w:val="14"/>
          <w:szCs w:val="14"/>
          <w:cs/>
        </w:rPr>
      </w:pPr>
    </w:p>
    <w:tbl>
      <w:tblPr>
        <w:tblStyle w:val="TableGrid"/>
        <w:tblW w:w="92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6192"/>
      </w:tblGrid>
      <w:tr w:rsidR="00453AB5" w:rsidRPr="00C81CBE" w14:paraId="2C5D06D4" w14:textId="77777777" w:rsidTr="006950D6">
        <w:trPr>
          <w:tblHeader/>
        </w:trPr>
        <w:tc>
          <w:tcPr>
            <w:tcW w:w="2790" w:type="dxa"/>
            <w:hideMark/>
          </w:tcPr>
          <w:p w14:paraId="4ED7EDA3" w14:textId="1389CC61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76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4CC47136" w14:textId="77777777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92" w:type="dxa"/>
            <w:hideMark/>
          </w:tcPr>
          <w:p w14:paraId="27380D25" w14:textId="77777777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1483C" w:rsidRPr="00C81CBE" w14:paraId="61E1ACFB" w14:textId="77777777" w:rsidTr="006950D6">
        <w:trPr>
          <w:trHeight w:val="1298"/>
        </w:trPr>
        <w:tc>
          <w:tcPr>
            <w:tcW w:w="2790" w:type="dxa"/>
            <w:hideMark/>
          </w:tcPr>
          <w:p w14:paraId="6C24CA3B" w14:textId="77777777" w:rsidR="005959AB" w:rsidRDefault="0051483C" w:rsidP="00D61109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</w:t>
            </w:r>
          </w:p>
          <w:p w14:paraId="5423184F" w14:textId="77777777" w:rsidR="00BA6AD7" w:rsidRDefault="005959AB" w:rsidP="00C87EDF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51483C"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ตราสารหนี้ที่วัดมูลค่าด้วย</w:t>
            </w:r>
            <w:r w:rsidR="0051483C" w:rsidRPr="00C81C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  <w:p w14:paraId="07DBCA50" w14:textId="12F51C4F" w:rsidR="00C87EDF" w:rsidRPr="00C81CBE" w:rsidRDefault="00C87EDF" w:rsidP="00C87EDF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5ED03A1" w14:textId="77777777" w:rsidR="0051483C" w:rsidRPr="00C81CBE" w:rsidRDefault="0051483C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92" w:type="dxa"/>
            <w:hideMark/>
          </w:tcPr>
          <w:p w14:paraId="40B1038A" w14:textId="79D8C914" w:rsidR="0051483C" w:rsidRPr="006950D6" w:rsidRDefault="0051483C" w:rsidP="006950D6">
            <w:pPr>
              <w:pStyle w:val="block"/>
              <w:spacing w:after="0" w:line="360" w:lineRule="exact"/>
              <w:ind w:left="110" w:right="-13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C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สินทรัพย์สุทธิ ณ วันที่รายงาน ซึ่งอ้างอิงราคาหรืออัตราผลตอบแทนที่ประกาศโดยสมาคมตลาดตราสารหนี้ไทย ณ วันที่วัดมูลค่าเงินลงทุน</w:t>
            </w:r>
          </w:p>
        </w:tc>
      </w:tr>
    </w:tbl>
    <w:p w14:paraId="06232804" w14:textId="77777777" w:rsidR="00BB7D9A" w:rsidRPr="00BB7D9A" w:rsidRDefault="00BB7D9A" w:rsidP="00BB7D9A">
      <w:pPr>
        <w:pStyle w:val="BodyText2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5F0E536F" w14:textId="2AEDF6D6" w:rsidR="00453AB5" w:rsidRPr="00BB7D9A" w:rsidRDefault="00453AB5" w:rsidP="00BB7D9A">
      <w:pPr>
        <w:pStyle w:val="BodyText2"/>
        <w:tabs>
          <w:tab w:val="decimal" w:pos="360"/>
          <w:tab w:val="decimal" w:pos="540"/>
          <w:tab w:val="decimal" w:pos="630"/>
        </w:tabs>
        <w:ind w:left="540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BB7D9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</w:t>
      </w:r>
      <w:r w:rsidRPr="00BB7D9A">
        <w:rPr>
          <w:rFonts w:asciiTheme="majorBidi" w:hAnsiTheme="majorBidi"/>
          <w:b/>
          <w:bCs/>
          <w:i/>
          <w:iCs/>
          <w:spacing w:val="-2"/>
          <w:sz w:val="30"/>
          <w:szCs w:val="30"/>
          <w:cs/>
        </w:rPr>
        <w:t>เคลื่อนไหว</w:t>
      </w:r>
      <w:r w:rsidRPr="00BB7D9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ของหน่วยลงทุนในตราสารหนี้</w:t>
      </w:r>
      <w:r w:rsidR="00EE1067" w:rsidRPr="00BB7D9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ที่อยู่ในความต้องการของตลาด</w:t>
      </w:r>
    </w:p>
    <w:p w14:paraId="52C65CE9" w14:textId="1C20943D" w:rsidR="00715056" w:rsidRPr="00BB7D9A" w:rsidRDefault="00715056" w:rsidP="009E3B8D">
      <w:pPr>
        <w:pStyle w:val="BodyText2"/>
        <w:ind w:firstLine="547"/>
        <w:jc w:val="thaiDistribute"/>
        <w:rPr>
          <w:rFonts w:asciiTheme="majorBidi" w:hAnsiTheme="majorBidi" w:cstheme="majorBidi"/>
          <w:sz w:val="14"/>
          <w:szCs w:val="14"/>
          <w:lang w:val="en-US"/>
        </w:rPr>
      </w:pPr>
    </w:p>
    <w:tbl>
      <w:tblPr>
        <w:tblStyle w:val="TableGrid"/>
        <w:tblW w:w="9389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030"/>
        <w:gridCol w:w="236"/>
        <w:gridCol w:w="1080"/>
        <w:gridCol w:w="236"/>
        <w:gridCol w:w="1141"/>
        <w:gridCol w:w="231"/>
        <w:gridCol w:w="1221"/>
        <w:gridCol w:w="231"/>
        <w:gridCol w:w="1193"/>
      </w:tblGrid>
      <w:tr w:rsidR="0023680D" w:rsidRPr="0067236C" w14:paraId="529F432E" w14:textId="77777777">
        <w:trPr>
          <w:trHeight w:val="56"/>
          <w:tblHeader/>
        </w:trPr>
        <w:tc>
          <w:tcPr>
            <w:tcW w:w="2790" w:type="dxa"/>
            <w:vAlign w:val="bottom"/>
          </w:tcPr>
          <w:p w14:paraId="7E921C0E" w14:textId="77777777" w:rsidR="0023680D" w:rsidRPr="0067236C" w:rsidRDefault="0023680D" w:rsidP="0023680D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99" w:type="dxa"/>
            <w:gridSpan w:val="9"/>
          </w:tcPr>
          <w:p w14:paraId="464B5240" w14:textId="1365C2AE" w:rsidR="0023680D" w:rsidRPr="0067236C" w:rsidRDefault="0023680D" w:rsidP="0023680D">
            <w:pPr>
              <w:tabs>
                <w:tab w:val="clear" w:pos="907"/>
                <w:tab w:val="left" w:pos="97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36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/ งบการเงินเฉพาะกิจการ</w:t>
            </w:r>
          </w:p>
        </w:tc>
      </w:tr>
      <w:tr w:rsidR="009945D3" w:rsidRPr="0067236C" w14:paraId="639312DD" w14:textId="77777777" w:rsidTr="0067236C">
        <w:trPr>
          <w:trHeight w:val="56"/>
          <w:tblHeader/>
        </w:trPr>
        <w:tc>
          <w:tcPr>
            <w:tcW w:w="2790" w:type="dxa"/>
            <w:vAlign w:val="bottom"/>
          </w:tcPr>
          <w:p w14:paraId="42E1250F" w14:textId="2B13F944" w:rsidR="009945D3" w:rsidRPr="0067236C" w:rsidRDefault="009945D3" w:rsidP="009945D3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030" w:type="dxa"/>
            <w:vAlign w:val="bottom"/>
          </w:tcPr>
          <w:p w14:paraId="52579920" w14:textId="77777777" w:rsidR="009945D3" w:rsidRPr="0067236C" w:rsidRDefault="009945D3" w:rsidP="009945D3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59A30F4" w14:textId="77777777" w:rsidR="009945D3" w:rsidRPr="0067236C" w:rsidRDefault="009945D3" w:rsidP="009945D3">
            <w:pPr>
              <w:spacing w:line="240" w:lineRule="auto"/>
              <w:ind w:left="-107" w:right="-36"/>
              <w:jc w:val="center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7236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0754A955" w14:textId="77777777" w:rsidR="009945D3" w:rsidRPr="0067236C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5F0C731" w14:textId="77777777" w:rsidR="009945D3" w:rsidRPr="0067236C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11168E2D" w14:textId="77777777" w:rsidR="009945D3" w:rsidRPr="0067236C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41" w:type="dxa"/>
            <w:vAlign w:val="bottom"/>
          </w:tcPr>
          <w:p w14:paraId="295912FD" w14:textId="77777777" w:rsidR="009945D3" w:rsidRPr="0067236C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593A480E" w14:textId="77777777" w:rsidR="009945D3" w:rsidRPr="0067236C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21" w:type="dxa"/>
            <w:vAlign w:val="bottom"/>
          </w:tcPr>
          <w:p w14:paraId="2BEB1A41" w14:textId="77777777" w:rsidR="009945D3" w:rsidRPr="0067236C" w:rsidRDefault="009945D3" w:rsidP="009945D3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755AE8EE" w14:textId="77777777" w:rsidR="009945D3" w:rsidRPr="0067236C" w:rsidRDefault="009945D3" w:rsidP="009945D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3" w:type="dxa"/>
            <w:vAlign w:val="bottom"/>
          </w:tcPr>
          <w:p w14:paraId="6924DCB0" w14:textId="77777777" w:rsidR="009945D3" w:rsidRPr="0067236C" w:rsidRDefault="009945D3" w:rsidP="009945D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E761868" w14:textId="6275860A" w:rsidR="009945D3" w:rsidRPr="0067236C" w:rsidRDefault="006950D6" w:rsidP="009945D3">
            <w:pPr>
              <w:tabs>
                <w:tab w:val="clear" w:pos="907"/>
                <w:tab w:val="left" w:pos="98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7236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BF3413" w:rsidRPr="0067236C" w14:paraId="497B718A" w14:textId="77777777" w:rsidTr="0067236C">
        <w:trPr>
          <w:trHeight w:val="56"/>
        </w:trPr>
        <w:tc>
          <w:tcPr>
            <w:tcW w:w="2790" w:type="dxa"/>
            <w:hideMark/>
          </w:tcPr>
          <w:p w14:paraId="1C479442" w14:textId="77777777" w:rsidR="00BF3413" w:rsidRPr="0067236C" w:rsidRDefault="00BF3413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99" w:type="dxa"/>
            <w:gridSpan w:val="9"/>
          </w:tcPr>
          <w:p w14:paraId="010F7801" w14:textId="77777777" w:rsidR="00BF3413" w:rsidRPr="0067236C" w:rsidRDefault="00BF341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723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723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F3413" w:rsidRPr="0067236C" w14:paraId="5D0CBBE4" w14:textId="77777777" w:rsidTr="0067236C">
        <w:tc>
          <w:tcPr>
            <w:tcW w:w="2790" w:type="dxa"/>
          </w:tcPr>
          <w:p w14:paraId="1FBF974C" w14:textId="1DEDE16E" w:rsidR="00BF3413" w:rsidRPr="0067236C" w:rsidRDefault="006950D6" w:rsidP="00455844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1030" w:type="dxa"/>
          </w:tcPr>
          <w:p w14:paraId="141C0D96" w14:textId="77777777" w:rsidR="00BF3413" w:rsidRPr="0067236C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41F834" w14:textId="77777777" w:rsidR="00BF3413" w:rsidRPr="0067236C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DBAC05" w14:textId="77777777" w:rsidR="00BF3413" w:rsidRPr="0067236C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632072" w14:textId="77777777" w:rsidR="00BF3413" w:rsidRPr="0067236C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7E08D15" w14:textId="77777777" w:rsidR="00BF3413" w:rsidRPr="0067236C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6C912608" w14:textId="77777777" w:rsidR="00BF3413" w:rsidRPr="0067236C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176D0515" w14:textId="77777777" w:rsidR="00BF3413" w:rsidRPr="0067236C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4C68B9FD" w14:textId="77777777" w:rsidR="00BF3413" w:rsidRPr="0067236C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8B40410" w14:textId="77777777" w:rsidR="00BF3413" w:rsidRPr="0067236C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3413" w:rsidRPr="0067236C" w14:paraId="214AE76B" w14:textId="77777777" w:rsidTr="0067236C">
        <w:tc>
          <w:tcPr>
            <w:tcW w:w="2790" w:type="dxa"/>
            <w:hideMark/>
          </w:tcPr>
          <w:p w14:paraId="4C91111D" w14:textId="0B23A112" w:rsidR="00BF3413" w:rsidRPr="0067236C" w:rsidRDefault="00BF3413" w:rsidP="00FF5BE1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7236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030" w:type="dxa"/>
          </w:tcPr>
          <w:p w14:paraId="744A65F7" w14:textId="77777777" w:rsidR="00BF3413" w:rsidRPr="0067236C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6536AC2A" w14:textId="77777777" w:rsidR="00BF3413" w:rsidRPr="0067236C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77B5C6" w14:textId="77777777" w:rsidR="00BF3413" w:rsidRPr="0067236C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856A0F" w14:textId="77777777" w:rsidR="00BF3413" w:rsidRPr="0067236C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3D42A87A" w14:textId="77777777" w:rsidR="00BF3413" w:rsidRPr="0067236C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414620DE" w14:textId="77777777" w:rsidR="00BF3413" w:rsidRPr="0067236C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A67C89A" w14:textId="77777777" w:rsidR="00BF3413" w:rsidRPr="0067236C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3A87A1A0" w14:textId="77777777" w:rsidR="00BF3413" w:rsidRPr="0067236C" w:rsidRDefault="00BF3413" w:rsidP="00BF3413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0503D43" w14:textId="77777777" w:rsidR="00BF3413" w:rsidRPr="0067236C" w:rsidRDefault="00BF3413" w:rsidP="00BF34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DDC" w:rsidRPr="0067236C" w14:paraId="0FDC47FE" w14:textId="77777777" w:rsidTr="00650567">
        <w:trPr>
          <w:trHeight w:val="360"/>
        </w:trPr>
        <w:tc>
          <w:tcPr>
            <w:tcW w:w="2790" w:type="dxa"/>
          </w:tcPr>
          <w:p w14:paraId="5A9D956A" w14:textId="4BE7CC55" w:rsidR="00E62DDC" w:rsidRPr="0067236C" w:rsidRDefault="00E62DDC" w:rsidP="00E62DD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36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หน่วยลงทุนในตราสาร</w:t>
            </w:r>
            <w:r w:rsidRPr="0067236C">
              <w:rPr>
                <w:rFonts w:ascii="Angsana New" w:hAnsi="Angsana New" w:cs="Angsana New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1030" w:type="dxa"/>
          </w:tcPr>
          <w:p w14:paraId="6A79EB35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62413914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379286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FD0BDA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0FBC76B3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4C2275F6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1143C67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605E13AF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425F95E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DDC" w:rsidRPr="0067236C" w14:paraId="471BCF3F" w14:textId="77777777" w:rsidTr="00650567">
        <w:trPr>
          <w:trHeight w:val="360"/>
        </w:trPr>
        <w:tc>
          <w:tcPr>
            <w:tcW w:w="2790" w:type="dxa"/>
          </w:tcPr>
          <w:p w14:paraId="5E2C5E33" w14:textId="0C8402BC" w:rsidR="00E62DDC" w:rsidRPr="0067236C" w:rsidRDefault="00E62DDC" w:rsidP="00E62DD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7236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030" w:type="dxa"/>
          </w:tcPr>
          <w:p w14:paraId="6726A3D7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50685CBA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BA1B71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BBB004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3F5C6DDB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57EF53AF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136A3459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6C66F0A7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442B2AF5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DDC" w:rsidRPr="0067236C" w14:paraId="63865F6E" w14:textId="77777777" w:rsidTr="00650567">
        <w:trPr>
          <w:trHeight w:val="360"/>
        </w:trPr>
        <w:tc>
          <w:tcPr>
            <w:tcW w:w="2790" w:type="dxa"/>
            <w:hideMark/>
          </w:tcPr>
          <w:p w14:paraId="5D5C9A83" w14:textId="0B94A243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7236C">
              <w:rPr>
                <w:rFonts w:asciiTheme="majorBidi" w:hAnsiTheme="majorBidi" w:cstheme="majorBidi" w:hint="cs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030" w:type="dxa"/>
            <w:vAlign w:val="bottom"/>
          </w:tcPr>
          <w:p w14:paraId="44A08422" w14:textId="643C9C77" w:rsidR="00E62DDC" w:rsidRPr="0067236C" w:rsidRDefault="00E62DDC" w:rsidP="00E62DDC">
            <w:pPr>
              <w:tabs>
                <w:tab w:val="clear" w:pos="907"/>
                <w:tab w:val="left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366,483</w:t>
            </w:r>
          </w:p>
        </w:tc>
        <w:tc>
          <w:tcPr>
            <w:tcW w:w="236" w:type="dxa"/>
            <w:vAlign w:val="bottom"/>
          </w:tcPr>
          <w:p w14:paraId="5CF9F673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707B68" w14:textId="0EE1FC13" w:rsidR="00E62DDC" w:rsidRPr="0067236C" w:rsidRDefault="00E62DDC" w:rsidP="00E62DDC">
            <w:pPr>
              <w:tabs>
                <w:tab w:val="clear" w:pos="907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1,400,000</w:t>
            </w:r>
          </w:p>
        </w:tc>
        <w:tc>
          <w:tcPr>
            <w:tcW w:w="236" w:type="dxa"/>
            <w:vAlign w:val="bottom"/>
          </w:tcPr>
          <w:p w14:paraId="023B38A0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34F7FEB5" w14:textId="76E45D84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(599,276)</w:t>
            </w:r>
          </w:p>
        </w:tc>
        <w:tc>
          <w:tcPr>
            <w:tcW w:w="231" w:type="dxa"/>
            <w:vAlign w:val="bottom"/>
          </w:tcPr>
          <w:p w14:paraId="28F34285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174BADDA" w14:textId="588D006A" w:rsidR="00E62DDC" w:rsidRPr="0067236C" w:rsidRDefault="00E62DDC" w:rsidP="00E62DDC">
            <w:pPr>
              <w:tabs>
                <w:tab w:val="clear" w:pos="454"/>
                <w:tab w:val="clear" w:pos="680"/>
                <w:tab w:val="clear" w:pos="907"/>
                <w:tab w:val="left" w:pos="618"/>
                <w:tab w:val="left" w:pos="708"/>
                <w:tab w:val="left" w:pos="798"/>
                <w:tab w:val="left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1,402</w:t>
            </w:r>
          </w:p>
        </w:tc>
        <w:tc>
          <w:tcPr>
            <w:tcW w:w="231" w:type="dxa"/>
            <w:vAlign w:val="bottom"/>
          </w:tcPr>
          <w:p w14:paraId="4D594D40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5F56DE8" w14:textId="66BFAA28" w:rsidR="00E62DDC" w:rsidRPr="0067236C" w:rsidRDefault="00E62DDC" w:rsidP="00E62DDC">
            <w:pPr>
              <w:tabs>
                <w:tab w:val="clear" w:pos="907"/>
                <w:tab w:val="left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1,168,609</w:t>
            </w:r>
          </w:p>
        </w:tc>
      </w:tr>
      <w:tr w:rsidR="00E62DDC" w:rsidRPr="0067236C" w14:paraId="72EAE586" w14:textId="77777777" w:rsidTr="0067236C">
        <w:tc>
          <w:tcPr>
            <w:tcW w:w="2790" w:type="dxa"/>
            <w:hideMark/>
          </w:tcPr>
          <w:p w14:paraId="3507EC6F" w14:textId="02D6A6F1" w:rsidR="00E62DDC" w:rsidRPr="0067236C" w:rsidRDefault="00E62DDC" w:rsidP="00E62DDC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236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062044" w14:textId="502AF50F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366,483</w:t>
            </w:r>
          </w:p>
        </w:tc>
        <w:tc>
          <w:tcPr>
            <w:tcW w:w="236" w:type="dxa"/>
            <w:vAlign w:val="bottom"/>
          </w:tcPr>
          <w:p w14:paraId="62107E2F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C5B4BB" w14:textId="25297E14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1,400,000</w:t>
            </w:r>
          </w:p>
        </w:tc>
        <w:tc>
          <w:tcPr>
            <w:tcW w:w="236" w:type="dxa"/>
            <w:vAlign w:val="bottom"/>
          </w:tcPr>
          <w:p w14:paraId="14B333BE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D4B047" w14:textId="567F29D9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(599,276)</w:t>
            </w:r>
          </w:p>
        </w:tc>
        <w:tc>
          <w:tcPr>
            <w:tcW w:w="231" w:type="dxa"/>
            <w:vAlign w:val="bottom"/>
          </w:tcPr>
          <w:p w14:paraId="2F7B6CBC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073314" w14:textId="3F7A9294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1,402</w:t>
            </w:r>
          </w:p>
        </w:tc>
        <w:tc>
          <w:tcPr>
            <w:tcW w:w="231" w:type="dxa"/>
            <w:vAlign w:val="bottom"/>
          </w:tcPr>
          <w:p w14:paraId="083F4463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2F2D54" w14:textId="6C2CD871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1,168,609</w:t>
            </w:r>
          </w:p>
        </w:tc>
      </w:tr>
      <w:tr w:rsidR="00E62DDC" w:rsidRPr="00BB7D9A" w14:paraId="6E038AC1" w14:textId="77777777" w:rsidTr="0067236C">
        <w:trPr>
          <w:trHeight w:val="125"/>
        </w:trPr>
        <w:tc>
          <w:tcPr>
            <w:tcW w:w="2790" w:type="dxa"/>
          </w:tcPr>
          <w:p w14:paraId="3874492E" w14:textId="77777777" w:rsidR="00E62DDC" w:rsidRPr="00BB7D9A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30" w:type="dxa"/>
          </w:tcPr>
          <w:p w14:paraId="60283B28" w14:textId="77777777" w:rsidR="00E62DDC" w:rsidRPr="00BB7D9A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725862" w14:textId="77777777" w:rsidR="00E62DDC" w:rsidRPr="00BB7D9A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B55BD3" w14:textId="77777777" w:rsidR="00E62DDC" w:rsidRPr="00BB7D9A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3909EA7" w14:textId="77777777" w:rsidR="00E62DDC" w:rsidRPr="00BB7D9A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230D8F" w14:textId="77777777" w:rsidR="00E62DDC" w:rsidRPr="00BB7D9A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1" w:type="dxa"/>
          </w:tcPr>
          <w:p w14:paraId="01CC1D31" w14:textId="77777777" w:rsidR="00E62DDC" w:rsidRPr="00BB7D9A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88860B" w14:textId="77777777" w:rsidR="00E62DDC" w:rsidRPr="00BB7D9A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1" w:type="dxa"/>
          </w:tcPr>
          <w:p w14:paraId="268B120A" w14:textId="77777777" w:rsidR="00E62DDC" w:rsidRPr="00BB7D9A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3" w:type="dxa"/>
          </w:tcPr>
          <w:p w14:paraId="403FE366" w14:textId="77777777" w:rsidR="00E62DDC" w:rsidRPr="00BB7D9A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62DDC" w:rsidRPr="0067236C" w14:paraId="297C72E9" w14:textId="77777777">
        <w:trPr>
          <w:trHeight w:val="56"/>
          <w:tblHeader/>
        </w:trPr>
        <w:tc>
          <w:tcPr>
            <w:tcW w:w="2790" w:type="dxa"/>
            <w:vAlign w:val="bottom"/>
          </w:tcPr>
          <w:p w14:paraId="4BC83036" w14:textId="77777777" w:rsidR="00E62DDC" w:rsidRPr="0067236C" w:rsidRDefault="00E62DDC" w:rsidP="00E62DDC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99" w:type="dxa"/>
            <w:gridSpan w:val="9"/>
            <w:vAlign w:val="bottom"/>
          </w:tcPr>
          <w:p w14:paraId="59EE63ED" w14:textId="3A09B0EF" w:rsidR="00E62DDC" w:rsidRPr="0067236C" w:rsidRDefault="00E62DDC" w:rsidP="00E62DDC">
            <w:pPr>
              <w:tabs>
                <w:tab w:val="clear" w:pos="907"/>
                <w:tab w:val="left" w:pos="97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E62DDC" w:rsidRPr="0067236C" w14:paraId="2BA2FB3B" w14:textId="77777777">
        <w:trPr>
          <w:trHeight w:val="56"/>
          <w:tblHeader/>
        </w:trPr>
        <w:tc>
          <w:tcPr>
            <w:tcW w:w="2790" w:type="dxa"/>
            <w:vAlign w:val="bottom"/>
          </w:tcPr>
          <w:p w14:paraId="26511922" w14:textId="77777777" w:rsidR="00E62DDC" w:rsidRPr="0067236C" w:rsidRDefault="00E62DDC" w:rsidP="00E62DDC">
            <w:pPr>
              <w:tabs>
                <w:tab w:val="decimal" w:pos="34"/>
                <w:tab w:val="decimal" w:pos="162"/>
              </w:tabs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030" w:type="dxa"/>
            <w:vAlign w:val="bottom"/>
          </w:tcPr>
          <w:p w14:paraId="103DE194" w14:textId="77777777" w:rsidR="00E62DDC" w:rsidRPr="0067236C" w:rsidRDefault="00E62DDC" w:rsidP="00E62DDC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103B565" w14:textId="77777777" w:rsidR="00E62DDC" w:rsidRPr="0067236C" w:rsidRDefault="00E62DDC" w:rsidP="00E62DDC">
            <w:pPr>
              <w:spacing w:line="240" w:lineRule="auto"/>
              <w:ind w:left="-107" w:right="-36"/>
              <w:jc w:val="center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7236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7652BA3B" w14:textId="77777777" w:rsidR="00E62DDC" w:rsidRPr="0067236C" w:rsidRDefault="00E62DDC" w:rsidP="00E62DD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EBF61C4" w14:textId="77777777" w:rsidR="00E62DDC" w:rsidRPr="0067236C" w:rsidRDefault="00E62DDC" w:rsidP="00E62DD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6F16919D" w14:textId="77777777" w:rsidR="00E62DDC" w:rsidRPr="0067236C" w:rsidRDefault="00E62DDC" w:rsidP="00E62DD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41" w:type="dxa"/>
            <w:vAlign w:val="bottom"/>
          </w:tcPr>
          <w:p w14:paraId="4FDD2613" w14:textId="77777777" w:rsidR="00E62DDC" w:rsidRPr="0067236C" w:rsidRDefault="00E62DDC" w:rsidP="00E62DD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720A926C" w14:textId="77777777" w:rsidR="00E62DDC" w:rsidRPr="0067236C" w:rsidRDefault="00E62DDC" w:rsidP="00E62DD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21" w:type="dxa"/>
            <w:vAlign w:val="bottom"/>
          </w:tcPr>
          <w:p w14:paraId="1AA02C2D" w14:textId="77777777" w:rsidR="00E62DDC" w:rsidRPr="0067236C" w:rsidRDefault="00E62DDC" w:rsidP="00E62DDC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0DCB8667" w14:textId="77777777" w:rsidR="00E62DDC" w:rsidRPr="0067236C" w:rsidRDefault="00E62DDC" w:rsidP="00E62DD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3" w:type="dxa"/>
            <w:vAlign w:val="bottom"/>
          </w:tcPr>
          <w:p w14:paraId="53EFDEE8" w14:textId="77777777" w:rsidR="00E62DDC" w:rsidRPr="0067236C" w:rsidRDefault="00E62DDC" w:rsidP="00E62DD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4473AAE" w14:textId="77777777" w:rsidR="00E62DDC" w:rsidRPr="0067236C" w:rsidRDefault="00E62DDC" w:rsidP="00E62DDC">
            <w:pPr>
              <w:tabs>
                <w:tab w:val="clear" w:pos="907"/>
                <w:tab w:val="left" w:pos="98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7236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E62DDC" w:rsidRPr="0067236C" w14:paraId="33216484" w14:textId="77777777">
        <w:trPr>
          <w:trHeight w:val="56"/>
        </w:trPr>
        <w:tc>
          <w:tcPr>
            <w:tcW w:w="2790" w:type="dxa"/>
            <w:hideMark/>
          </w:tcPr>
          <w:p w14:paraId="268CCDFE" w14:textId="77777777" w:rsidR="00E62DDC" w:rsidRPr="0067236C" w:rsidRDefault="00E62DDC" w:rsidP="00E62DDC">
            <w:pPr>
              <w:spacing w:line="240" w:lineRule="auto"/>
              <w:ind w:lef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99" w:type="dxa"/>
            <w:gridSpan w:val="9"/>
          </w:tcPr>
          <w:p w14:paraId="02C74EA9" w14:textId="77777777" w:rsidR="00E62DDC" w:rsidRPr="0067236C" w:rsidRDefault="00E62DDC" w:rsidP="00E62DD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723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723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62DDC" w:rsidRPr="0067236C" w14:paraId="6FD3EDBA" w14:textId="77777777" w:rsidTr="0067236C">
        <w:tc>
          <w:tcPr>
            <w:tcW w:w="2790" w:type="dxa"/>
            <w:hideMark/>
          </w:tcPr>
          <w:p w14:paraId="18EF11FD" w14:textId="6C85A86D" w:rsidR="00E62DDC" w:rsidRPr="0067236C" w:rsidRDefault="00E62DDC" w:rsidP="00E62DDC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030" w:type="dxa"/>
          </w:tcPr>
          <w:p w14:paraId="2691E4C3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01DC1D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66251E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AACEE8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8D08069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61DB05CC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2A7A5228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31AE835A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EF1DDBA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DDC" w:rsidRPr="0067236C" w14:paraId="161D5199" w14:textId="77777777" w:rsidTr="0067236C">
        <w:tc>
          <w:tcPr>
            <w:tcW w:w="2790" w:type="dxa"/>
            <w:hideMark/>
          </w:tcPr>
          <w:p w14:paraId="3053EB83" w14:textId="4D5CCE35" w:rsidR="00E62DDC" w:rsidRPr="0067236C" w:rsidRDefault="00E62DDC" w:rsidP="00E62DDC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7236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030" w:type="dxa"/>
          </w:tcPr>
          <w:p w14:paraId="1E7ECCA5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7D976F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27275C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1DCA70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0EC2413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1E30AA45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4C00E9D7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5A17AF9A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59B88042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DDC" w:rsidRPr="0067236C" w14:paraId="1DF8E5B8" w14:textId="77777777" w:rsidTr="000D4B4D">
        <w:trPr>
          <w:trHeight w:val="360"/>
        </w:trPr>
        <w:tc>
          <w:tcPr>
            <w:tcW w:w="2790" w:type="dxa"/>
          </w:tcPr>
          <w:p w14:paraId="67618288" w14:textId="3DB20541" w:rsidR="00E62DDC" w:rsidRPr="0067236C" w:rsidRDefault="00E62DDC" w:rsidP="00E62DD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236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หน่วยลงทุนในตราสาร</w:t>
            </w:r>
            <w:r w:rsidRPr="0067236C">
              <w:rPr>
                <w:rFonts w:ascii="Angsana New" w:hAnsi="Angsana New" w:cs="Angsana New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1030" w:type="dxa"/>
          </w:tcPr>
          <w:p w14:paraId="22D97A7E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3CFA82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6312B0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D0AC06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116443F7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4E900FC7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07BA3637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0DBE8532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1087EE4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DDC" w:rsidRPr="0067236C" w14:paraId="67B855C0" w14:textId="77777777" w:rsidTr="000D4B4D">
        <w:trPr>
          <w:trHeight w:val="360"/>
        </w:trPr>
        <w:tc>
          <w:tcPr>
            <w:tcW w:w="2790" w:type="dxa"/>
          </w:tcPr>
          <w:p w14:paraId="507446BA" w14:textId="5783BF41" w:rsidR="00E62DDC" w:rsidRPr="0067236C" w:rsidRDefault="00E62DDC" w:rsidP="00E62DD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7236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030" w:type="dxa"/>
          </w:tcPr>
          <w:p w14:paraId="17CA1D39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CFCA68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94C230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EA6D13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</w:tcPr>
          <w:p w14:paraId="5667503C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547E01EF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011D1C7F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54DAF27A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E9510F4" w14:textId="7777777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DDC" w:rsidRPr="0067236C" w14:paraId="76A469C0" w14:textId="77777777" w:rsidTr="00B24C4B">
        <w:trPr>
          <w:trHeight w:val="360"/>
        </w:trPr>
        <w:tc>
          <w:tcPr>
            <w:tcW w:w="2790" w:type="dxa"/>
            <w:hideMark/>
          </w:tcPr>
          <w:p w14:paraId="5706F922" w14:textId="11F5EAB4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7236C">
              <w:rPr>
                <w:rFonts w:asciiTheme="majorBidi" w:hAnsiTheme="majorBidi" w:cstheme="majorBidi" w:hint="cs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030" w:type="dxa"/>
            <w:vAlign w:val="bottom"/>
          </w:tcPr>
          <w:p w14:paraId="41905EF3" w14:textId="75C10028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</w:rPr>
              <w:t>487,551</w:t>
            </w:r>
          </w:p>
        </w:tc>
        <w:tc>
          <w:tcPr>
            <w:tcW w:w="236" w:type="dxa"/>
            <w:vAlign w:val="bottom"/>
          </w:tcPr>
          <w:p w14:paraId="5A9779B3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24B7AD" w14:textId="082FF9DE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</w:rPr>
              <w:t>1,400,000</w:t>
            </w:r>
          </w:p>
        </w:tc>
        <w:tc>
          <w:tcPr>
            <w:tcW w:w="236" w:type="dxa"/>
            <w:vAlign w:val="bottom"/>
          </w:tcPr>
          <w:p w14:paraId="1BA70DB0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72C4E85C" w14:textId="33916C8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</w:rPr>
              <w:t>(1,118,045)</w:t>
            </w:r>
          </w:p>
        </w:tc>
        <w:tc>
          <w:tcPr>
            <w:tcW w:w="231" w:type="dxa"/>
            <w:vAlign w:val="bottom"/>
          </w:tcPr>
          <w:p w14:paraId="07130E55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01197E91" w14:textId="6CFD3754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231" w:type="dxa"/>
            <w:vAlign w:val="bottom"/>
          </w:tcPr>
          <w:p w14:paraId="4A19302E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35A34B2" w14:textId="49408BE0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sz w:val="28"/>
                <w:szCs w:val="28"/>
              </w:rPr>
              <w:t>770,032</w:t>
            </w:r>
          </w:p>
        </w:tc>
      </w:tr>
      <w:tr w:rsidR="00E62DDC" w:rsidRPr="0067236C" w14:paraId="65880DD3" w14:textId="77777777" w:rsidTr="0067236C">
        <w:tc>
          <w:tcPr>
            <w:tcW w:w="2790" w:type="dxa"/>
            <w:hideMark/>
          </w:tcPr>
          <w:p w14:paraId="1C79E9D5" w14:textId="72E889E1" w:rsidR="00E62DDC" w:rsidRPr="0067236C" w:rsidRDefault="00E62DDC" w:rsidP="00E62DDC">
            <w:pPr>
              <w:spacing w:line="240" w:lineRule="auto"/>
              <w:ind w:left="72" w:hanging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236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0C4641" w14:textId="4C42DBAD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487,551</w:t>
            </w:r>
          </w:p>
        </w:tc>
        <w:tc>
          <w:tcPr>
            <w:tcW w:w="236" w:type="dxa"/>
            <w:vAlign w:val="bottom"/>
          </w:tcPr>
          <w:p w14:paraId="4DEFF617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C0BF54" w14:textId="3BF26ABE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1,400,000</w:t>
            </w:r>
          </w:p>
        </w:tc>
        <w:tc>
          <w:tcPr>
            <w:tcW w:w="236" w:type="dxa"/>
            <w:vAlign w:val="bottom"/>
          </w:tcPr>
          <w:p w14:paraId="4278AD5E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9FBD4D" w14:textId="5DF5CE44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(1,118,045)</w:t>
            </w:r>
          </w:p>
        </w:tc>
        <w:tc>
          <w:tcPr>
            <w:tcW w:w="231" w:type="dxa"/>
            <w:vAlign w:val="bottom"/>
          </w:tcPr>
          <w:p w14:paraId="4D2DF7C2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869D92" w14:textId="39F6FF57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526</w:t>
            </w:r>
          </w:p>
        </w:tc>
        <w:tc>
          <w:tcPr>
            <w:tcW w:w="231" w:type="dxa"/>
            <w:vAlign w:val="bottom"/>
          </w:tcPr>
          <w:p w14:paraId="0257F0EA" w14:textId="77777777" w:rsidR="00E62DDC" w:rsidRPr="0067236C" w:rsidRDefault="00E62DDC" w:rsidP="00E62DD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C1F2B0" w14:textId="53AE7104" w:rsidR="00E62DDC" w:rsidRPr="0067236C" w:rsidRDefault="00E62DDC" w:rsidP="00E62DD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23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770,032</w:t>
            </w:r>
          </w:p>
        </w:tc>
      </w:tr>
    </w:tbl>
    <w:p w14:paraId="634F1F69" w14:textId="77777777" w:rsidR="00CA12EC" w:rsidRDefault="00CA12EC" w:rsidP="00CA1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69E0E41" w14:textId="77777777" w:rsidR="00CA12EC" w:rsidRDefault="00CA12EC" w:rsidP="00CA1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05196A4" w14:textId="77777777" w:rsidR="00CA12EC" w:rsidRDefault="00CA12EC" w:rsidP="00CA1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1184D2E" w14:textId="00A76C40" w:rsidR="00273916" w:rsidRDefault="00A22316" w:rsidP="00163E81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34899EF" w14:textId="77777777" w:rsidR="009127D9" w:rsidRDefault="009127D9" w:rsidP="00912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430"/>
      </w:tblGrid>
      <w:tr w:rsidR="009127D9" w:rsidRPr="009736FB" w14:paraId="51103079" w14:textId="77777777">
        <w:trPr>
          <w:trHeight w:val="465"/>
        </w:trPr>
        <w:tc>
          <w:tcPr>
            <w:tcW w:w="6750" w:type="dxa"/>
          </w:tcPr>
          <w:p w14:paraId="517A14C1" w14:textId="77777777" w:rsidR="009127D9" w:rsidRDefault="009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  <w:p w14:paraId="537B03E2" w14:textId="77777777" w:rsidR="009127D9" w:rsidRPr="009736FB" w:rsidRDefault="009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150D1CA" w14:textId="77777777" w:rsidR="009127D9" w:rsidRPr="009736FB" w:rsidRDefault="009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2430" w:type="dxa"/>
          </w:tcPr>
          <w:p w14:paraId="048D0050" w14:textId="77777777" w:rsidR="009127D9" w:rsidRDefault="009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A541E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</w:t>
            </w:r>
          </w:p>
          <w:p w14:paraId="3051ACF1" w14:textId="77777777" w:rsidR="009127D9" w:rsidRDefault="009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1E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</w:t>
            </w: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48647603" w14:textId="77777777" w:rsidR="009127D9" w:rsidRPr="009736FB" w:rsidRDefault="009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27D9" w:rsidRPr="00F905DB" w14:paraId="0B413155" w14:textId="77777777">
        <w:trPr>
          <w:trHeight w:val="409"/>
        </w:trPr>
        <w:tc>
          <w:tcPr>
            <w:tcW w:w="6750" w:type="dxa"/>
          </w:tcPr>
          <w:p w14:paraId="7520748F" w14:textId="77777777" w:rsidR="009127D9" w:rsidRPr="00C85299" w:rsidRDefault="009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</w:tcPr>
          <w:p w14:paraId="792493A6" w14:textId="77777777" w:rsidR="009127D9" w:rsidRPr="009736FB" w:rsidRDefault="009127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9736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127D9" w:rsidRPr="00A971A5" w14:paraId="3480DF03" w14:textId="77777777">
        <w:trPr>
          <w:trHeight w:val="409"/>
        </w:trPr>
        <w:tc>
          <w:tcPr>
            <w:tcW w:w="6750" w:type="dxa"/>
          </w:tcPr>
          <w:p w14:paraId="5F0E3E41" w14:textId="77777777" w:rsidR="009127D9" w:rsidRPr="00A971A5" w:rsidRDefault="009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97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A971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2430" w:type="dxa"/>
          </w:tcPr>
          <w:p w14:paraId="40771C2E" w14:textId="77777777" w:rsidR="009127D9" w:rsidRPr="00A971A5" w:rsidRDefault="009127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9127D9" w:rsidRPr="00A971A5" w14:paraId="063EB922" w14:textId="77777777">
        <w:trPr>
          <w:trHeight w:val="409"/>
        </w:trPr>
        <w:tc>
          <w:tcPr>
            <w:tcW w:w="6750" w:type="dxa"/>
          </w:tcPr>
          <w:p w14:paraId="4EF848CF" w14:textId="77777777" w:rsidR="009127D9" w:rsidRPr="00A971A5" w:rsidRDefault="009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971A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30" w:type="dxa"/>
            <w:tcBorders>
              <w:bottom w:val="double" w:sz="4" w:space="0" w:color="auto"/>
            </w:tcBorders>
          </w:tcPr>
          <w:p w14:paraId="260E1B6C" w14:textId="4D1056A3" w:rsidR="009127D9" w:rsidRPr="00A971A5" w:rsidRDefault="00E1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57,650</w:t>
            </w:r>
          </w:p>
        </w:tc>
      </w:tr>
      <w:tr w:rsidR="009127D9" w:rsidRPr="00A971A5" w14:paraId="37C1E83B" w14:textId="77777777">
        <w:trPr>
          <w:trHeight w:val="409"/>
        </w:trPr>
        <w:tc>
          <w:tcPr>
            <w:tcW w:w="6750" w:type="dxa"/>
          </w:tcPr>
          <w:p w14:paraId="2F50F7FD" w14:textId="77777777" w:rsidR="009127D9" w:rsidRPr="00A971A5" w:rsidRDefault="009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</w:tcPr>
          <w:p w14:paraId="504665F2" w14:textId="77777777" w:rsidR="009127D9" w:rsidRPr="00A971A5" w:rsidRDefault="009127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27D9" w:rsidRPr="00A971A5" w14:paraId="2CEA9250" w14:textId="77777777">
        <w:trPr>
          <w:trHeight w:val="409"/>
        </w:trPr>
        <w:tc>
          <w:tcPr>
            <w:tcW w:w="6750" w:type="dxa"/>
          </w:tcPr>
          <w:p w14:paraId="24F6E7D1" w14:textId="77777777" w:rsidR="009127D9" w:rsidRPr="00A971A5" w:rsidRDefault="009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71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430" w:type="dxa"/>
          </w:tcPr>
          <w:p w14:paraId="2F28023C" w14:textId="77777777" w:rsidR="009127D9" w:rsidRPr="00A971A5" w:rsidRDefault="009127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05FD" w:rsidRPr="00A971A5" w14:paraId="43913D9C" w14:textId="77777777">
        <w:trPr>
          <w:trHeight w:val="409"/>
        </w:trPr>
        <w:tc>
          <w:tcPr>
            <w:tcW w:w="6750" w:type="dxa"/>
          </w:tcPr>
          <w:p w14:paraId="3DFBCAB9" w14:textId="7697287B" w:rsidR="004405FD" w:rsidRPr="00A971A5" w:rsidRDefault="0044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71A5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2430" w:type="dxa"/>
          </w:tcPr>
          <w:p w14:paraId="7F9CF5DE" w14:textId="2B6F47DF" w:rsidR="004405FD" w:rsidRPr="00A971A5" w:rsidRDefault="0044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101,876</w:t>
            </w:r>
          </w:p>
        </w:tc>
      </w:tr>
      <w:tr w:rsidR="004405FD" w:rsidRPr="00A971A5" w14:paraId="74BFDC71" w14:textId="77777777">
        <w:trPr>
          <w:trHeight w:val="371"/>
        </w:trPr>
        <w:tc>
          <w:tcPr>
            <w:tcW w:w="6750" w:type="dxa"/>
          </w:tcPr>
          <w:p w14:paraId="35F55C2B" w14:textId="10FB311B" w:rsidR="004405FD" w:rsidRPr="00A971A5" w:rsidRDefault="004405F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71A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2430" w:type="dxa"/>
          </w:tcPr>
          <w:p w14:paraId="20DDB6F0" w14:textId="475A56BF" w:rsidR="004405FD" w:rsidRPr="00A971A5" w:rsidRDefault="0044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26,450</w:t>
            </w:r>
          </w:p>
        </w:tc>
      </w:tr>
      <w:tr w:rsidR="004405FD" w:rsidRPr="00A971A5" w14:paraId="35876C45" w14:textId="77777777" w:rsidTr="00CC7CA7">
        <w:trPr>
          <w:trHeight w:val="371"/>
        </w:trPr>
        <w:tc>
          <w:tcPr>
            <w:tcW w:w="6750" w:type="dxa"/>
          </w:tcPr>
          <w:p w14:paraId="7F78D149" w14:textId="03D28EE0" w:rsidR="004405FD" w:rsidRPr="00A971A5" w:rsidRDefault="004405F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71A5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</w:tcPr>
          <w:p w14:paraId="5901CFA2" w14:textId="3C2506EC" w:rsidR="004405FD" w:rsidRPr="00A971A5" w:rsidRDefault="0044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128,326</w:t>
            </w:r>
          </w:p>
        </w:tc>
      </w:tr>
      <w:tr w:rsidR="004405FD" w:rsidRPr="009736FB" w14:paraId="1BDDE891" w14:textId="77777777" w:rsidTr="00CC7CA7">
        <w:trPr>
          <w:trHeight w:val="208"/>
        </w:trPr>
        <w:tc>
          <w:tcPr>
            <w:tcW w:w="6750" w:type="dxa"/>
          </w:tcPr>
          <w:p w14:paraId="2751548E" w14:textId="7DD94E10" w:rsidR="004405FD" w:rsidRPr="009736FB" w:rsidRDefault="004405F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tcBorders>
              <w:top w:val="double" w:sz="4" w:space="0" w:color="auto"/>
            </w:tcBorders>
          </w:tcPr>
          <w:p w14:paraId="76259BFB" w14:textId="5E47A6DD" w:rsidR="004405FD" w:rsidRPr="009736FB" w:rsidRDefault="0044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0A5BE15" w14:textId="77777777" w:rsidR="009127D9" w:rsidRDefault="009127D9" w:rsidP="00912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9AF6BE4" w14:textId="5B35969C" w:rsidR="009127D9" w:rsidRPr="001714E5" w:rsidRDefault="00A94937" w:rsidP="00163E81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94937">
        <w:rPr>
          <w:rFonts w:asciiTheme="majorBidi" w:hAnsiTheme="majorBidi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6586F12" w14:textId="77777777" w:rsidR="001714E5" w:rsidRDefault="001714E5" w:rsidP="0017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</w:p>
    <w:p w14:paraId="4F343FBD" w14:textId="7D89FA17" w:rsidR="001714E5" w:rsidRPr="00FC3DCA" w:rsidRDefault="00FC3DCA" w:rsidP="00171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C3DCA">
        <w:rPr>
          <w:rFonts w:asciiTheme="majorBidi" w:hAnsiTheme="majorBidi" w:cs="Angsana New" w:hint="cs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FC3DCA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24</w:t>
      </w:r>
      <w:r w:rsidRPr="00FC3D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C3DCA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FC3DCA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2569</w:t>
      </w:r>
      <w:r w:rsidRPr="00FC3D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C3DCA">
        <w:rPr>
          <w:rFonts w:asciiTheme="majorBidi" w:hAnsiTheme="majorBidi" w:cs="Angsana New" w:hint="cs"/>
          <w:sz w:val="30"/>
          <w:szCs w:val="30"/>
          <w:cs/>
        </w:rPr>
        <w:t>ที่ประชุมได้มีมติอนุมัติ</w:t>
      </w:r>
      <w:r w:rsidR="003F615E" w:rsidRPr="003F615E">
        <w:rPr>
          <w:rFonts w:asciiTheme="majorBidi" w:hAnsiTheme="majorBidi" w:cs="Angsana New" w:hint="cs"/>
          <w:sz w:val="30"/>
          <w:szCs w:val="30"/>
          <w:cs/>
        </w:rPr>
        <w:t>การจ่าย</w:t>
      </w:r>
      <w:r w:rsidR="00B60842">
        <w:rPr>
          <w:rFonts w:asciiTheme="majorBidi" w:hAnsiTheme="majorBidi" w:cs="Angsana New"/>
          <w:sz w:val="30"/>
          <w:szCs w:val="30"/>
        </w:rPr>
        <w:t xml:space="preserve">     </w:t>
      </w:r>
      <w:r w:rsidR="003F615E" w:rsidRPr="003F615E">
        <w:rPr>
          <w:rFonts w:asciiTheme="majorBidi" w:hAnsiTheme="majorBidi" w:cs="Angsana New" w:hint="cs"/>
          <w:sz w:val="30"/>
          <w:szCs w:val="30"/>
          <w:cs/>
        </w:rPr>
        <w:t>เงินปันผลประจำปี</w:t>
      </w:r>
      <w:r w:rsidR="003F615E" w:rsidRPr="003F615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40324">
        <w:rPr>
          <w:rFonts w:asciiTheme="majorBidi" w:hAnsiTheme="majorBidi" w:cs="Angsana New"/>
          <w:sz w:val="30"/>
          <w:szCs w:val="30"/>
        </w:rPr>
        <w:t>2568</w:t>
      </w:r>
      <w:r w:rsidRPr="00FC3D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543CD" w:rsidRPr="000543CD">
        <w:rPr>
          <w:rFonts w:asciiTheme="majorBidi" w:hAnsiTheme="majorBidi" w:cs="Angsana New" w:hint="cs"/>
          <w:sz w:val="30"/>
          <w:szCs w:val="30"/>
          <w:cs/>
        </w:rPr>
        <w:t>จากกำไรสุทธิ</w:t>
      </w:r>
      <w:r w:rsidRPr="00FC3DCA">
        <w:rPr>
          <w:rFonts w:asciiTheme="majorBidi" w:hAnsiTheme="majorBidi" w:cs="Angsana New" w:hint="cs"/>
          <w:sz w:val="30"/>
          <w:szCs w:val="30"/>
          <w:cs/>
        </w:rPr>
        <w:t>สำหรับงวดวันที่</w:t>
      </w:r>
      <w:r w:rsidRPr="00FC3D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D2C2E">
        <w:rPr>
          <w:rFonts w:asciiTheme="majorBidi" w:hAnsiTheme="majorBidi" w:cs="Angsana New"/>
          <w:sz w:val="30"/>
          <w:szCs w:val="30"/>
        </w:rPr>
        <w:t>1</w:t>
      </w:r>
      <w:r w:rsidRPr="00FC3D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117C4">
        <w:rPr>
          <w:rFonts w:asciiTheme="majorBidi" w:hAnsiTheme="majorBidi" w:cs="Angsana New" w:hint="cs"/>
          <w:sz w:val="30"/>
          <w:szCs w:val="30"/>
          <w:cs/>
        </w:rPr>
        <w:t>กรกฎา</w:t>
      </w:r>
      <w:r w:rsidRPr="00FC3DCA">
        <w:rPr>
          <w:rFonts w:asciiTheme="majorBidi" w:hAnsiTheme="majorBidi" w:cs="Angsana New" w:hint="cs"/>
          <w:sz w:val="30"/>
          <w:szCs w:val="30"/>
          <w:cs/>
        </w:rPr>
        <w:t>คม</w:t>
      </w:r>
      <w:r w:rsidRPr="00FC3D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C3DCA">
        <w:rPr>
          <w:rFonts w:asciiTheme="majorBidi" w:hAnsiTheme="majorBidi" w:cs="Angsana New" w:hint="cs"/>
          <w:sz w:val="30"/>
          <w:szCs w:val="30"/>
          <w:cs/>
        </w:rPr>
        <w:t>ถึง</w:t>
      </w:r>
      <w:r w:rsidR="000543CD" w:rsidRPr="000543CD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0543CD" w:rsidRPr="000543C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543CD">
        <w:rPr>
          <w:rFonts w:asciiTheme="majorBidi" w:hAnsiTheme="majorBidi" w:cs="Angsana New"/>
          <w:sz w:val="30"/>
          <w:szCs w:val="30"/>
        </w:rPr>
        <w:t>31</w:t>
      </w:r>
      <w:r w:rsidR="000543CD" w:rsidRPr="000543C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543CD" w:rsidRPr="000543CD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0543CD" w:rsidRPr="000543C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543CD">
        <w:rPr>
          <w:rFonts w:asciiTheme="majorBidi" w:hAnsiTheme="majorBidi" w:cs="Angsana New"/>
          <w:sz w:val="30"/>
          <w:szCs w:val="30"/>
        </w:rPr>
        <w:t>2568</w:t>
      </w:r>
      <w:r w:rsidR="000543CD" w:rsidRPr="000543C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543CD" w:rsidRPr="000543CD">
        <w:rPr>
          <w:rFonts w:asciiTheme="majorBidi" w:hAnsiTheme="majorBidi" w:cs="Angsana New" w:hint="cs"/>
          <w:sz w:val="30"/>
          <w:szCs w:val="30"/>
          <w:cs/>
        </w:rPr>
        <w:t>และกำไรสะสมที่ยังไม่ได้จัดสรร</w:t>
      </w:r>
      <w:r w:rsidR="000543CD" w:rsidRPr="000543C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543CD" w:rsidRPr="000543CD">
        <w:rPr>
          <w:rFonts w:asciiTheme="majorBidi" w:hAnsiTheme="majorBidi" w:cs="Angsana New" w:hint="cs"/>
          <w:sz w:val="30"/>
          <w:szCs w:val="30"/>
          <w:cs/>
        </w:rPr>
        <w:t>ณ</w:t>
      </w:r>
      <w:r w:rsidRPr="00FC3D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C3DCA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FC3D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00AF2">
        <w:rPr>
          <w:rFonts w:asciiTheme="majorBidi" w:hAnsiTheme="majorBidi" w:cs="Angsana New"/>
          <w:sz w:val="30"/>
          <w:szCs w:val="30"/>
        </w:rPr>
        <w:t>31</w:t>
      </w:r>
      <w:r w:rsidRPr="00FC3D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C3DCA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FC3D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00AF2">
        <w:rPr>
          <w:rFonts w:asciiTheme="majorBidi" w:hAnsiTheme="majorBidi" w:cs="Angsana New"/>
          <w:sz w:val="30"/>
          <w:szCs w:val="30"/>
        </w:rPr>
        <w:t>2568</w:t>
      </w:r>
      <w:r w:rsidRPr="00FC3D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C3DCA">
        <w:rPr>
          <w:rFonts w:asciiTheme="majorBidi" w:hAnsiTheme="majorBidi" w:cs="Angsana New" w:hint="cs"/>
          <w:sz w:val="30"/>
          <w:szCs w:val="30"/>
          <w:cs/>
        </w:rPr>
        <w:t>ในอัตราหุ้นละ</w:t>
      </w:r>
      <w:r w:rsidRPr="00FC3D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A4F07">
        <w:rPr>
          <w:rFonts w:asciiTheme="majorBidi" w:hAnsiTheme="majorBidi" w:cs="Angsana New"/>
          <w:sz w:val="30"/>
          <w:szCs w:val="30"/>
        </w:rPr>
        <w:t>0.55</w:t>
      </w:r>
      <w:r w:rsidRPr="00FC3D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C3DCA">
        <w:rPr>
          <w:rFonts w:asciiTheme="majorBidi" w:hAnsiTheme="majorBidi" w:cs="Angsana New" w:hint="cs"/>
          <w:sz w:val="30"/>
          <w:szCs w:val="30"/>
          <w:cs/>
        </w:rPr>
        <w:t>บาท</w:t>
      </w:r>
      <w:r w:rsidRPr="00FC3D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C3DCA">
        <w:rPr>
          <w:rFonts w:asciiTheme="majorBidi" w:hAnsiTheme="majorBidi" w:cs="Angsana New" w:hint="cs"/>
          <w:sz w:val="30"/>
          <w:szCs w:val="30"/>
          <w:cs/>
        </w:rPr>
        <w:t>เป็นจำนวนเงินทั้งสิ้น</w:t>
      </w:r>
      <w:r w:rsidRPr="00FC3D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B2D83">
        <w:rPr>
          <w:rFonts w:asciiTheme="majorBidi" w:hAnsiTheme="majorBidi" w:cs="Angsana New"/>
          <w:sz w:val="30"/>
          <w:szCs w:val="30"/>
        </w:rPr>
        <w:t>715</w:t>
      </w:r>
      <w:r w:rsidRPr="00FC3D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C3DCA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FC3D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C3DCA">
        <w:rPr>
          <w:rFonts w:asciiTheme="majorBidi" w:hAnsiTheme="majorBidi" w:cs="Angsana New" w:hint="cs"/>
          <w:sz w:val="30"/>
          <w:szCs w:val="30"/>
          <w:cs/>
        </w:rPr>
        <w:t>มีกำหนดจ่ายในวันที่</w:t>
      </w:r>
      <w:r w:rsidRPr="00FC3D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9518D">
        <w:rPr>
          <w:rFonts w:asciiTheme="majorBidi" w:hAnsiTheme="majorBidi" w:cs="Angsana New"/>
          <w:sz w:val="30"/>
          <w:szCs w:val="30"/>
        </w:rPr>
        <w:t>21</w:t>
      </w:r>
      <w:r w:rsidRPr="00FC3D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C3DCA">
        <w:rPr>
          <w:rFonts w:asciiTheme="majorBidi" w:hAnsiTheme="majorBidi" w:cs="Angsana New" w:hint="cs"/>
          <w:sz w:val="30"/>
          <w:szCs w:val="30"/>
          <w:cs/>
        </w:rPr>
        <w:t>พฤษภาคม</w:t>
      </w:r>
      <w:r w:rsidRPr="00FC3D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777C8">
        <w:rPr>
          <w:rFonts w:asciiTheme="majorBidi" w:hAnsiTheme="majorBidi" w:cs="Angsana New"/>
          <w:sz w:val="30"/>
          <w:szCs w:val="30"/>
        </w:rPr>
        <w:t>2569</w:t>
      </w:r>
    </w:p>
    <w:p w14:paraId="4DEA3362" w14:textId="38D2082F" w:rsidR="0040270A" w:rsidRPr="001714E5" w:rsidRDefault="0040270A" w:rsidP="00402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</w:rPr>
      </w:pPr>
    </w:p>
    <w:p w14:paraId="5E0F9D27" w14:textId="77777777" w:rsidR="00A541E6" w:rsidRDefault="00A541E6" w:rsidP="00402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</w:rPr>
      </w:pPr>
    </w:p>
    <w:p w14:paraId="7184EB3F" w14:textId="77777777" w:rsidR="00A541E6" w:rsidRDefault="00A541E6" w:rsidP="00402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</w:rPr>
      </w:pPr>
    </w:p>
    <w:p w14:paraId="02FB5D2B" w14:textId="77777777" w:rsidR="001B7F03" w:rsidRPr="002F2911" w:rsidRDefault="001B7F03" w:rsidP="00F91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"/>
          <w:szCs w:val="30"/>
        </w:rPr>
      </w:pPr>
    </w:p>
    <w:sectPr w:rsidR="001B7F03" w:rsidRPr="002F2911" w:rsidSect="00FB55E2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1CFA8" w14:textId="77777777" w:rsidR="00CC4236" w:rsidRDefault="00CC4236" w:rsidP="004956B4">
      <w:r>
        <w:separator/>
      </w:r>
    </w:p>
  </w:endnote>
  <w:endnote w:type="continuationSeparator" w:id="0">
    <w:p w14:paraId="46C980BE" w14:textId="77777777" w:rsidR="00CC4236" w:rsidRDefault="00CC4236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85842818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79121E52" w14:textId="77777777" w:rsidR="004C200E" w:rsidRPr="00570C48" w:rsidRDefault="004C200E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70C48">
          <w:rPr>
            <w:rFonts w:ascii="Angsana New" w:hAnsi="Angsana New"/>
            <w:sz w:val="30"/>
            <w:szCs w:val="30"/>
          </w:rPr>
          <w:fldChar w:fldCharType="begin"/>
        </w:r>
        <w:r w:rsidRPr="00570C48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70C48">
          <w:rPr>
            <w:rFonts w:ascii="Angsana New" w:hAnsi="Angsana New"/>
            <w:sz w:val="30"/>
            <w:szCs w:val="30"/>
          </w:rPr>
          <w:fldChar w:fldCharType="separate"/>
        </w:r>
        <w:r w:rsidRPr="00570C48">
          <w:rPr>
            <w:rFonts w:ascii="Angsana New" w:hAnsi="Angsana New"/>
            <w:noProof/>
            <w:sz w:val="30"/>
            <w:szCs w:val="30"/>
          </w:rPr>
          <w:t>2</w:t>
        </w:r>
        <w:r w:rsidRPr="00570C48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E2863" w14:textId="77777777" w:rsidR="00B466E2" w:rsidRPr="00E57DE8" w:rsidRDefault="00B466E2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2E6014BD" w14:textId="77777777" w:rsidR="00B466E2" w:rsidRPr="00AE75D6" w:rsidRDefault="00B466E2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5FE3C" w14:textId="77777777" w:rsidR="00CC4236" w:rsidRDefault="00CC4236" w:rsidP="004956B4">
      <w:r>
        <w:separator/>
      </w:r>
    </w:p>
  </w:footnote>
  <w:footnote w:type="continuationSeparator" w:id="0">
    <w:p w14:paraId="7B5918C1" w14:textId="77777777" w:rsidR="00CC4236" w:rsidRDefault="00CC4236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E97BC" w14:textId="75F8027D" w:rsidR="0093220B" w:rsidRDefault="0093220B" w:rsidP="0093220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</w:p>
  <w:p w14:paraId="617FEE66" w14:textId="77777777" w:rsidR="0093220B" w:rsidRDefault="0093220B" w:rsidP="0093220B">
    <w:pPr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03E99680" w14:textId="208460F2" w:rsidR="0093220B" w:rsidRPr="00B755EC" w:rsidRDefault="0093220B" w:rsidP="0093220B">
    <w:pPr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9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0C20EC6D" w14:textId="77777777" w:rsidR="004C200E" w:rsidRPr="00A65EF6" w:rsidRDefault="004C200E" w:rsidP="006803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28579A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4E22E06"/>
    <w:multiLevelType w:val="multilevel"/>
    <w:tmpl w:val="0576CEFC"/>
    <w:lvl w:ilvl="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9.%2"/>
      <w:lvlJc w:val="left"/>
      <w:pPr>
        <w:ind w:left="90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822552731">
    <w:abstractNumId w:val="6"/>
  </w:num>
  <w:num w:numId="2" w16cid:durableId="181625066">
    <w:abstractNumId w:val="5"/>
  </w:num>
  <w:num w:numId="3" w16cid:durableId="1816876328">
    <w:abstractNumId w:val="9"/>
  </w:num>
  <w:num w:numId="4" w16cid:durableId="70591416">
    <w:abstractNumId w:val="7"/>
  </w:num>
  <w:num w:numId="5" w16cid:durableId="1145856842">
    <w:abstractNumId w:val="8"/>
  </w:num>
  <w:num w:numId="6" w16cid:durableId="55864428">
    <w:abstractNumId w:val="3"/>
  </w:num>
  <w:num w:numId="7" w16cid:durableId="1222599397">
    <w:abstractNumId w:val="2"/>
  </w:num>
  <w:num w:numId="8" w16cid:durableId="2084134428">
    <w:abstractNumId w:val="0"/>
  </w:num>
  <w:num w:numId="9" w16cid:durableId="587233092">
    <w:abstractNumId w:val="1"/>
  </w:num>
  <w:num w:numId="10" w16cid:durableId="2048794549">
    <w:abstractNumId w:val="4"/>
  </w:num>
  <w:num w:numId="11" w16cid:durableId="1760131458">
    <w:abstractNumId w:val="14"/>
  </w:num>
  <w:num w:numId="12" w16cid:durableId="736395051">
    <w:abstractNumId w:val="12"/>
  </w:num>
  <w:num w:numId="13" w16cid:durableId="29189926">
    <w:abstractNumId w:val="17"/>
  </w:num>
  <w:num w:numId="14" w16cid:durableId="260529232">
    <w:abstractNumId w:val="13"/>
  </w:num>
  <w:num w:numId="15" w16cid:durableId="529610153">
    <w:abstractNumId w:val="15"/>
  </w:num>
  <w:num w:numId="16" w16cid:durableId="392234781">
    <w:abstractNumId w:val="19"/>
  </w:num>
  <w:num w:numId="17" w16cid:durableId="924654048">
    <w:abstractNumId w:val="20"/>
  </w:num>
  <w:num w:numId="18" w16cid:durableId="298658120">
    <w:abstractNumId w:val="16"/>
  </w:num>
  <w:num w:numId="19" w16cid:durableId="814033687">
    <w:abstractNumId w:val="18"/>
  </w:num>
  <w:num w:numId="20" w16cid:durableId="613564597">
    <w:abstractNumId w:val="11"/>
  </w:num>
  <w:num w:numId="21" w16cid:durableId="2008288979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CB3"/>
    <w:rsid w:val="00002E6E"/>
    <w:rsid w:val="0000325F"/>
    <w:rsid w:val="0000326F"/>
    <w:rsid w:val="00003BF5"/>
    <w:rsid w:val="000040F3"/>
    <w:rsid w:val="0000419E"/>
    <w:rsid w:val="0000562C"/>
    <w:rsid w:val="0000598A"/>
    <w:rsid w:val="00005E1A"/>
    <w:rsid w:val="00006468"/>
    <w:rsid w:val="000067EA"/>
    <w:rsid w:val="00006A0E"/>
    <w:rsid w:val="00006CB7"/>
    <w:rsid w:val="00006F6D"/>
    <w:rsid w:val="00007666"/>
    <w:rsid w:val="00007B0D"/>
    <w:rsid w:val="0001028C"/>
    <w:rsid w:val="000109BD"/>
    <w:rsid w:val="00010EA5"/>
    <w:rsid w:val="00010F55"/>
    <w:rsid w:val="00010F6F"/>
    <w:rsid w:val="00011569"/>
    <w:rsid w:val="000115C7"/>
    <w:rsid w:val="000117D5"/>
    <w:rsid w:val="00011902"/>
    <w:rsid w:val="00011910"/>
    <w:rsid w:val="00011D6F"/>
    <w:rsid w:val="00012415"/>
    <w:rsid w:val="00012B66"/>
    <w:rsid w:val="0001310C"/>
    <w:rsid w:val="0001322B"/>
    <w:rsid w:val="0001388D"/>
    <w:rsid w:val="00013C0F"/>
    <w:rsid w:val="00013CC3"/>
    <w:rsid w:val="00014341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535"/>
    <w:rsid w:val="000208B0"/>
    <w:rsid w:val="000209D5"/>
    <w:rsid w:val="00020DD9"/>
    <w:rsid w:val="00020E2F"/>
    <w:rsid w:val="00021025"/>
    <w:rsid w:val="0002155F"/>
    <w:rsid w:val="000217CE"/>
    <w:rsid w:val="00021B6C"/>
    <w:rsid w:val="00021C5A"/>
    <w:rsid w:val="00021EB2"/>
    <w:rsid w:val="00022F1D"/>
    <w:rsid w:val="0002317C"/>
    <w:rsid w:val="00023951"/>
    <w:rsid w:val="00023BDE"/>
    <w:rsid w:val="00023E11"/>
    <w:rsid w:val="00023EAB"/>
    <w:rsid w:val="0002460E"/>
    <w:rsid w:val="00024688"/>
    <w:rsid w:val="000246AA"/>
    <w:rsid w:val="000249B4"/>
    <w:rsid w:val="000249EA"/>
    <w:rsid w:val="000251B2"/>
    <w:rsid w:val="00025C34"/>
    <w:rsid w:val="00025DB7"/>
    <w:rsid w:val="00027029"/>
    <w:rsid w:val="0002726E"/>
    <w:rsid w:val="000273D3"/>
    <w:rsid w:val="0003043E"/>
    <w:rsid w:val="000307FB"/>
    <w:rsid w:val="00030BD8"/>
    <w:rsid w:val="00030C38"/>
    <w:rsid w:val="00030DF4"/>
    <w:rsid w:val="00030F16"/>
    <w:rsid w:val="00030F7F"/>
    <w:rsid w:val="00031093"/>
    <w:rsid w:val="000313DA"/>
    <w:rsid w:val="0003173D"/>
    <w:rsid w:val="00031A09"/>
    <w:rsid w:val="00031E1B"/>
    <w:rsid w:val="00031E5A"/>
    <w:rsid w:val="00031FB9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672"/>
    <w:rsid w:val="000358DB"/>
    <w:rsid w:val="00035AA5"/>
    <w:rsid w:val="00035E55"/>
    <w:rsid w:val="00035ECC"/>
    <w:rsid w:val="0003607B"/>
    <w:rsid w:val="000366BF"/>
    <w:rsid w:val="00036823"/>
    <w:rsid w:val="00037006"/>
    <w:rsid w:val="000374B2"/>
    <w:rsid w:val="0003766E"/>
    <w:rsid w:val="000376C3"/>
    <w:rsid w:val="00037733"/>
    <w:rsid w:val="00037B04"/>
    <w:rsid w:val="0004008A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3E9C"/>
    <w:rsid w:val="0004420C"/>
    <w:rsid w:val="000442DF"/>
    <w:rsid w:val="000443A2"/>
    <w:rsid w:val="000444F4"/>
    <w:rsid w:val="00044DC5"/>
    <w:rsid w:val="00045718"/>
    <w:rsid w:val="00045A81"/>
    <w:rsid w:val="00045ACF"/>
    <w:rsid w:val="00045D3C"/>
    <w:rsid w:val="00045F94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3F1"/>
    <w:rsid w:val="0005054B"/>
    <w:rsid w:val="000509FB"/>
    <w:rsid w:val="00050A00"/>
    <w:rsid w:val="00050A13"/>
    <w:rsid w:val="00050AC8"/>
    <w:rsid w:val="00050EF2"/>
    <w:rsid w:val="000511AA"/>
    <w:rsid w:val="00051245"/>
    <w:rsid w:val="00051448"/>
    <w:rsid w:val="0005167C"/>
    <w:rsid w:val="00051C42"/>
    <w:rsid w:val="00051DE7"/>
    <w:rsid w:val="00052361"/>
    <w:rsid w:val="00052CCC"/>
    <w:rsid w:val="0005408B"/>
    <w:rsid w:val="00054118"/>
    <w:rsid w:val="000542CF"/>
    <w:rsid w:val="000543CD"/>
    <w:rsid w:val="00054800"/>
    <w:rsid w:val="00054C0C"/>
    <w:rsid w:val="00054F77"/>
    <w:rsid w:val="0005519D"/>
    <w:rsid w:val="0005530A"/>
    <w:rsid w:val="000557F1"/>
    <w:rsid w:val="00055960"/>
    <w:rsid w:val="00055AED"/>
    <w:rsid w:val="00055C1D"/>
    <w:rsid w:val="00055D63"/>
    <w:rsid w:val="00055E29"/>
    <w:rsid w:val="00055EB8"/>
    <w:rsid w:val="0005634A"/>
    <w:rsid w:val="00056899"/>
    <w:rsid w:val="000574DA"/>
    <w:rsid w:val="0005754D"/>
    <w:rsid w:val="000576D5"/>
    <w:rsid w:val="00057A9F"/>
    <w:rsid w:val="00057E6D"/>
    <w:rsid w:val="00060027"/>
    <w:rsid w:val="000600BC"/>
    <w:rsid w:val="00060161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2E6D"/>
    <w:rsid w:val="00062ED2"/>
    <w:rsid w:val="0006325D"/>
    <w:rsid w:val="0006336C"/>
    <w:rsid w:val="000633A0"/>
    <w:rsid w:val="0006372F"/>
    <w:rsid w:val="0006385D"/>
    <w:rsid w:val="000638BB"/>
    <w:rsid w:val="00063BF0"/>
    <w:rsid w:val="00063E08"/>
    <w:rsid w:val="00063F75"/>
    <w:rsid w:val="00063FCF"/>
    <w:rsid w:val="00064291"/>
    <w:rsid w:val="00064598"/>
    <w:rsid w:val="000646A7"/>
    <w:rsid w:val="000647A6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281"/>
    <w:rsid w:val="00066456"/>
    <w:rsid w:val="00066C93"/>
    <w:rsid w:val="00066E02"/>
    <w:rsid w:val="00067294"/>
    <w:rsid w:val="0006752D"/>
    <w:rsid w:val="00067807"/>
    <w:rsid w:val="00067D22"/>
    <w:rsid w:val="00067D41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2E48"/>
    <w:rsid w:val="000730CF"/>
    <w:rsid w:val="000733C5"/>
    <w:rsid w:val="000734CD"/>
    <w:rsid w:val="000736B4"/>
    <w:rsid w:val="00073A84"/>
    <w:rsid w:val="00073DFD"/>
    <w:rsid w:val="000744FA"/>
    <w:rsid w:val="000749D0"/>
    <w:rsid w:val="0007509B"/>
    <w:rsid w:val="00075109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77FD7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A4A"/>
    <w:rsid w:val="00082F02"/>
    <w:rsid w:val="00082FCD"/>
    <w:rsid w:val="0008356D"/>
    <w:rsid w:val="000835AA"/>
    <w:rsid w:val="00083804"/>
    <w:rsid w:val="000839FB"/>
    <w:rsid w:val="00083A5C"/>
    <w:rsid w:val="00083D2B"/>
    <w:rsid w:val="00084667"/>
    <w:rsid w:val="0008473C"/>
    <w:rsid w:val="00084C37"/>
    <w:rsid w:val="00085139"/>
    <w:rsid w:val="00085608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52E"/>
    <w:rsid w:val="00087B56"/>
    <w:rsid w:val="00087C9A"/>
    <w:rsid w:val="00087F52"/>
    <w:rsid w:val="000902A6"/>
    <w:rsid w:val="000903C4"/>
    <w:rsid w:val="00090776"/>
    <w:rsid w:val="000908B8"/>
    <w:rsid w:val="0009090A"/>
    <w:rsid w:val="0009097B"/>
    <w:rsid w:val="00091012"/>
    <w:rsid w:val="00091081"/>
    <w:rsid w:val="000910F1"/>
    <w:rsid w:val="00091BA6"/>
    <w:rsid w:val="00092511"/>
    <w:rsid w:val="00092B34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421"/>
    <w:rsid w:val="000957AD"/>
    <w:rsid w:val="00095887"/>
    <w:rsid w:val="00095B60"/>
    <w:rsid w:val="00095DA7"/>
    <w:rsid w:val="00095ECB"/>
    <w:rsid w:val="00096140"/>
    <w:rsid w:val="000961F9"/>
    <w:rsid w:val="000963CA"/>
    <w:rsid w:val="000971E5"/>
    <w:rsid w:val="000973DA"/>
    <w:rsid w:val="0009744D"/>
    <w:rsid w:val="00097512"/>
    <w:rsid w:val="00097536"/>
    <w:rsid w:val="0009756E"/>
    <w:rsid w:val="00097687"/>
    <w:rsid w:val="000977BB"/>
    <w:rsid w:val="00097AC2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594"/>
    <w:rsid w:val="000A2BD7"/>
    <w:rsid w:val="000A2E14"/>
    <w:rsid w:val="000A2E19"/>
    <w:rsid w:val="000A3372"/>
    <w:rsid w:val="000A3536"/>
    <w:rsid w:val="000A3A8F"/>
    <w:rsid w:val="000A3C37"/>
    <w:rsid w:val="000A3DBB"/>
    <w:rsid w:val="000A41CC"/>
    <w:rsid w:val="000A431A"/>
    <w:rsid w:val="000A453C"/>
    <w:rsid w:val="000A474B"/>
    <w:rsid w:val="000A4771"/>
    <w:rsid w:val="000A4A52"/>
    <w:rsid w:val="000A54B0"/>
    <w:rsid w:val="000A57F0"/>
    <w:rsid w:val="000A5989"/>
    <w:rsid w:val="000A598D"/>
    <w:rsid w:val="000A5B0C"/>
    <w:rsid w:val="000A5ECE"/>
    <w:rsid w:val="000A670C"/>
    <w:rsid w:val="000A6AB3"/>
    <w:rsid w:val="000A6C35"/>
    <w:rsid w:val="000A72D9"/>
    <w:rsid w:val="000B05E8"/>
    <w:rsid w:val="000B067D"/>
    <w:rsid w:val="000B06A3"/>
    <w:rsid w:val="000B0E74"/>
    <w:rsid w:val="000B149F"/>
    <w:rsid w:val="000B1506"/>
    <w:rsid w:val="000B1A92"/>
    <w:rsid w:val="000B1B44"/>
    <w:rsid w:val="000B1B4D"/>
    <w:rsid w:val="000B1F39"/>
    <w:rsid w:val="000B2289"/>
    <w:rsid w:val="000B2649"/>
    <w:rsid w:val="000B321E"/>
    <w:rsid w:val="000B3695"/>
    <w:rsid w:val="000B3A2B"/>
    <w:rsid w:val="000B3B59"/>
    <w:rsid w:val="000B3C38"/>
    <w:rsid w:val="000B42D5"/>
    <w:rsid w:val="000B47B9"/>
    <w:rsid w:val="000B4BFD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65D"/>
    <w:rsid w:val="000B7744"/>
    <w:rsid w:val="000B78AD"/>
    <w:rsid w:val="000B78FC"/>
    <w:rsid w:val="000B7A60"/>
    <w:rsid w:val="000B7B06"/>
    <w:rsid w:val="000B7C5E"/>
    <w:rsid w:val="000C00FC"/>
    <w:rsid w:val="000C0696"/>
    <w:rsid w:val="000C0701"/>
    <w:rsid w:val="000C0946"/>
    <w:rsid w:val="000C09B1"/>
    <w:rsid w:val="000C107E"/>
    <w:rsid w:val="000C179F"/>
    <w:rsid w:val="000C198B"/>
    <w:rsid w:val="000C1A02"/>
    <w:rsid w:val="000C1CA3"/>
    <w:rsid w:val="000C2114"/>
    <w:rsid w:val="000C240D"/>
    <w:rsid w:val="000C250E"/>
    <w:rsid w:val="000C250F"/>
    <w:rsid w:val="000C27C3"/>
    <w:rsid w:val="000C2868"/>
    <w:rsid w:val="000C2A04"/>
    <w:rsid w:val="000C32B8"/>
    <w:rsid w:val="000C3312"/>
    <w:rsid w:val="000C355F"/>
    <w:rsid w:val="000C3A16"/>
    <w:rsid w:val="000C3B86"/>
    <w:rsid w:val="000C3F87"/>
    <w:rsid w:val="000C4106"/>
    <w:rsid w:val="000C4CF7"/>
    <w:rsid w:val="000C51A1"/>
    <w:rsid w:val="000C582D"/>
    <w:rsid w:val="000C5C63"/>
    <w:rsid w:val="000C5EA8"/>
    <w:rsid w:val="000C6211"/>
    <w:rsid w:val="000C65A5"/>
    <w:rsid w:val="000C66A9"/>
    <w:rsid w:val="000C66B2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4B4D"/>
    <w:rsid w:val="000D56BE"/>
    <w:rsid w:val="000D5A49"/>
    <w:rsid w:val="000D5CEE"/>
    <w:rsid w:val="000D63E3"/>
    <w:rsid w:val="000D6A75"/>
    <w:rsid w:val="000D7308"/>
    <w:rsid w:val="000D7579"/>
    <w:rsid w:val="000D770E"/>
    <w:rsid w:val="000D79DC"/>
    <w:rsid w:val="000E0486"/>
    <w:rsid w:val="000E06E7"/>
    <w:rsid w:val="000E082F"/>
    <w:rsid w:val="000E0839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39D0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6E3"/>
    <w:rsid w:val="000E7E13"/>
    <w:rsid w:val="000E7EAF"/>
    <w:rsid w:val="000E7FB0"/>
    <w:rsid w:val="000F05B1"/>
    <w:rsid w:val="000F0A19"/>
    <w:rsid w:val="000F0E7D"/>
    <w:rsid w:val="000F15F2"/>
    <w:rsid w:val="000F1CFC"/>
    <w:rsid w:val="000F1DC6"/>
    <w:rsid w:val="000F1E20"/>
    <w:rsid w:val="000F1F86"/>
    <w:rsid w:val="000F2B79"/>
    <w:rsid w:val="000F2E5F"/>
    <w:rsid w:val="000F3060"/>
    <w:rsid w:val="000F3191"/>
    <w:rsid w:val="000F31D2"/>
    <w:rsid w:val="000F327F"/>
    <w:rsid w:val="000F37A6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807"/>
    <w:rsid w:val="000F5CD3"/>
    <w:rsid w:val="000F5D1A"/>
    <w:rsid w:val="000F606A"/>
    <w:rsid w:val="000F6218"/>
    <w:rsid w:val="000F6274"/>
    <w:rsid w:val="000F647B"/>
    <w:rsid w:val="000F669C"/>
    <w:rsid w:val="000F6CBE"/>
    <w:rsid w:val="000F77E7"/>
    <w:rsid w:val="000F7858"/>
    <w:rsid w:val="000F7946"/>
    <w:rsid w:val="000F79AB"/>
    <w:rsid w:val="000F7BCC"/>
    <w:rsid w:val="001012FE"/>
    <w:rsid w:val="00101375"/>
    <w:rsid w:val="00102032"/>
    <w:rsid w:val="00102104"/>
    <w:rsid w:val="001021AE"/>
    <w:rsid w:val="0010242E"/>
    <w:rsid w:val="001024A7"/>
    <w:rsid w:val="001025B4"/>
    <w:rsid w:val="00102A42"/>
    <w:rsid w:val="00102F5F"/>
    <w:rsid w:val="001034AA"/>
    <w:rsid w:val="001034B7"/>
    <w:rsid w:val="001035FE"/>
    <w:rsid w:val="00103A30"/>
    <w:rsid w:val="00103C80"/>
    <w:rsid w:val="0010414B"/>
    <w:rsid w:val="00104528"/>
    <w:rsid w:val="0010477E"/>
    <w:rsid w:val="00104832"/>
    <w:rsid w:val="001048EE"/>
    <w:rsid w:val="00104B0C"/>
    <w:rsid w:val="00104EA2"/>
    <w:rsid w:val="001052C0"/>
    <w:rsid w:val="001059AE"/>
    <w:rsid w:val="00105A94"/>
    <w:rsid w:val="00105CB6"/>
    <w:rsid w:val="00105DFB"/>
    <w:rsid w:val="00106526"/>
    <w:rsid w:val="001065B1"/>
    <w:rsid w:val="0010734B"/>
    <w:rsid w:val="0010750C"/>
    <w:rsid w:val="00107788"/>
    <w:rsid w:val="001077C4"/>
    <w:rsid w:val="00107AA1"/>
    <w:rsid w:val="00107B8D"/>
    <w:rsid w:val="00107B90"/>
    <w:rsid w:val="00107D43"/>
    <w:rsid w:val="00110113"/>
    <w:rsid w:val="00110159"/>
    <w:rsid w:val="00110252"/>
    <w:rsid w:val="001105F2"/>
    <w:rsid w:val="00110737"/>
    <w:rsid w:val="00110747"/>
    <w:rsid w:val="001108D3"/>
    <w:rsid w:val="00110B18"/>
    <w:rsid w:val="00110CBC"/>
    <w:rsid w:val="00110FCB"/>
    <w:rsid w:val="0011182B"/>
    <w:rsid w:val="001119C2"/>
    <w:rsid w:val="00111DD2"/>
    <w:rsid w:val="00111E4C"/>
    <w:rsid w:val="00111FCC"/>
    <w:rsid w:val="00111FEB"/>
    <w:rsid w:val="00112174"/>
    <w:rsid w:val="00112281"/>
    <w:rsid w:val="0011273C"/>
    <w:rsid w:val="00112903"/>
    <w:rsid w:val="00112A20"/>
    <w:rsid w:val="00112A3F"/>
    <w:rsid w:val="00112C51"/>
    <w:rsid w:val="0011313F"/>
    <w:rsid w:val="00113EF3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A80"/>
    <w:rsid w:val="00117FF0"/>
    <w:rsid w:val="001201D5"/>
    <w:rsid w:val="00120302"/>
    <w:rsid w:val="00120366"/>
    <w:rsid w:val="00120898"/>
    <w:rsid w:val="00120992"/>
    <w:rsid w:val="001209E9"/>
    <w:rsid w:val="00120B1A"/>
    <w:rsid w:val="00120B64"/>
    <w:rsid w:val="00121C24"/>
    <w:rsid w:val="00121F40"/>
    <w:rsid w:val="00121FA7"/>
    <w:rsid w:val="001223F7"/>
    <w:rsid w:val="0012243A"/>
    <w:rsid w:val="001232B7"/>
    <w:rsid w:val="001233DE"/>
    <w:rsid w:val="00123466"/>
    <w:rsid w:val="00123501"/>
    <w:rsid w:val="00123A97"/>
    <w:rsid w:val="00123BD8"/>
    <w:rsid w:val="00124250"/>
    <w:rsid w:val="00124623"/>
    <w:rsid w:val="001249B8"/>
    <w:rsid w:val="001249E8"/>
    <w:rsid w:val="00124B2C"/>
    <w:rsid w:val="001256EA"/>
    <w:rsid w:val="00125D21"/>
    <w:rsid w:val="00125DDA"/>
    <w:rsid w:val="00126233"/>
    <w:rsid w:val="00126C10"/>
    <w:rsid w:val="0012702F"/>
    <w:rsid w:val="00127299"/>
    <w:rsid w:val="00127735"/>
    <w:rsid w:val="00127CA8"/>
    <w:rsid w:val="001306A1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2FA0"/>
    <w:rsid w:val="00133143"/>
    <w:rsid w:val="0013336A"/>
    <w:rsid w:val="00133404"/>
    <w:rsid w:val="00133444"/>
    <w:rsid w:val="00133614"/>
    <w:rsid w:val="00133A76"/>
    <w:rsid w:val="00133B8D"/>
    <w:rsid w:val="00133C4A"/>
    <w:rsid w:val="00134237"/>
    <w:rsid w:val="001343C6"/>
    <w:rsid w:val="00134420"/>
    <w:rsid w:val="00134A68"/>
    <w:rsid w:val="00134D81"/>
    <w:rsid w:val="00135187"/>
    <w:rsid w:val="001351E3"/>
    <w:rsid w:val="001357B7"/>
    <w:rsid w:val="00135A64"/>
    <w:rsid w:val="00135AD2"/>
    <w:rsid w:val="00135E3F"/>
    <w:rsid w:val="001362F3"/>
    <w:rsid w:val="001366DC"/>
    <w:rsid w:val="0013676B"/>
    <w:rsid w:val="00136F7D"/>
    <w:rsid w:val="00136FBF"/>
    <w:rsid w:val="00137172"/>
    <w:rsid w:val="001376B4"/>
    <w:rsid w:val="00137A90"/>
    <w:rsid w:val="0014002B"/>
    <w:rsid w:val="001402A3"/>
    <w:rsid w:val="001404B8"/>
    <w:rsid w:val="00140518"/>
    <w:rsid w:val="00140C10"/>
    <w:rsid w:val="00140FB7"/>
    <w:rsid w:val="00141346"/>
    <w:rsid w:val="00141D9A"/>
    <w:rsid w:val="00142117"/>
    <w:rsid w:val="001422E0"/>
    <w:rsid w:val="00142475"/>
    <w:rsid w:val="001436F2"/>
    <w:rsid w:val="00143CD7"/>
    <w:rsid w:val="00143D54"/>
    <w:rsid w:val="00144094"/>
    <w:rsid w:val="00144632"/>
    <w:rsid w:val="00144C3C"/>
    <w:rsid w:val="00144D1A"/>
    <w:rsid w:val="00144E3E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6BC"/>
    <w:rsid w:val="001478A7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456"/>
    <w:rsid w:val="00152B69"/>
    <w:rsid w:val="00152E97"/>
    <w:rsid w:val="001536A9"/>
    <w:rsid w:val="001537B5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196"/>
    <w:rsid w:val="001561F6"/>
    <w:rsid w:val="001562C4"/>
    <w:rsid w:val="0015664A"/>
    <w:rsid w:val="001568FC"/>
    <w:rsid w:val="001575FA"/>
    <w:rsid w:val="00157642"/>
    <w:rsid w:val="001576F4"/>
    <w:rsid w:val="00157897"/>
    <w:rsid w:val="0015797C"/>
    <w:rsid w:val="00157986"/>
    <w:rsid w:val="0015799B"/>
    <w:rsid w:val="00157BFA"/>
    <w:rsid w:val="00157EC2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3716"/>
    <w:rsid w:val="00163E81"/>
    <w:rsid w:val="00164486"/>
    <w:rsid w:val="00164C0C"/>
    <w:rsid w:val="00164E46"/>
    <w:rsid w:val="0016546E"/>
    <w:rsid w:val="001659E6"/>
    <w:rsid w:val="00166233"/>
    <w:rsid w:val="00166673"/>
    <w:rsid w:val="00166E63"/>
    <w:rsid w:val="00166F9D"/>
    <w:rsid w:val="00166FD4"/>
    <w:rsid w:val="0016711F"/>
    <w:rsid w:val="00167129"/>
    <w:rsid w:val="0016752F"/>
    <w:rsid w:val="00167881"/>
    <w:rsid w:val="00167C51"/>
    <w:rsid w:val="00167D89"/>
    <w:rsid w:val="00167F3D"/>
    <w:rsid w:val="001703B0"/>
    <w:rsid w:val="00170411"/>
    <w:rsid w:val="00170573"/>
    <w:rsid w:val="0017099D"/>
    <w:rsid w:val="00170A49"/>
    <w:rsid w:val="001714E5"/>
    <w:rsid w:val="00171D05"/>
    <w:rsid w:val="00171D75"/>
    <w:rsid w:val="00171DAA"/>
    <w:rsid w:val="0017206F"/>
    <w:rsid w:val="00172239"/>
    <w:rsid w:val="00172391"/>
    <w:rsid w:val="00172869"/>
    <w:rsid w:val="00172B37"/>
    <w:rsid w:val="00172C6D"/>
    <w:rsid w:val="001731EE"/>
    <w:rsid w:val="00173310"/>
    <w:rsid w:val="0017336D"/>
    <w:rsid w:val="001733A0"/>
    <w:rsid w:val="00173D00"/>
    <w:rsid w:val="00173F04"/>
    <w:rsid w:val="00174175"/>
    <w:rsid w:val="001742C3"/>
    <w:rsid w:val="00174A87"/>
    <w:rsid w:val="00174DDA"/>
    <w:rsid w:val="00174E25"/>
    <w:rsid w:val="0017547A"/>
    <w:rsid w:val="00175580"/>
    <w:rsid w:val="00175650"/>
    <w:rsid w:val="0017617C"/>
    <w:rsid w:val="0017620C"/>
    <w:rsid w:val="001762F1"/>
    <w:rsid w:val="00176837"/>
    <w:rsid w:val="00176DDA"/>
    <w:rsid w:val="00176E6A"/>
    <w:rsid w:val="0017712F"/>
    <w:rsid w:val="00177277"/>
    <w:rsid w:val="0017740B"/>
    <w:rsid w:val="00177DAB"/>
    <w:rsid w:val="00177FD6"/>
    <w:rsid w:val="001801A0"/>
    <w:rsid w:val="00180888"/>
    <w:rsid w:val="001808C6"/>
    <w:rsid w:val="00180AFE"/>
    <w:rsid w:val="00181453"/>
    <w:rsid w:val="00181498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53D"/>
    <w:rsid w:val="00185BC0"/>
    <w:rsid w:val="00185EF9"/>
    <w:rsid w:val="00186CED"/>
    <w:rsid w:val="001873FA"/>
    <w:rsid w:val="00187530"/>
    <w:rsid w:val="00187796"/>
    <w:rsid w:val="00187E44"/>
    <w:rsid w:val="00190425"/>
    <w:rsid w:val="001906C7"/>
    <w:rsid w:val="00190ED2"/>
    <w:rsid w:val="0019117A"/>
    <w:rsid w:val="00191396"/>
    <w:rsid w:val="00191529"/>
    <w:rsid w:val="001915A5"/>
    <w:rsid w:val="00191698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1D1"/>
    <w:rsid w:val="0019338D"/>
    <w:rsid w:val="001935D2"/>
    <w:rsid w:val="00193A2A"/>
    <w:rsid w:val="00194B14"/>
    <w:rsid w:val="00194B34"/>
    <w:rsid w:val="00194B3C"/>
    <w:rsid w:val="00194BD3"/>
    <w:rsid w:val="00195131"/>
    <w:rsid w:val="00195293"/>
    <w:rsid w:val="001954A4"/>
    <w:rsid w:val="00195573"/>
    <w:rsid w:val="00195655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D6A"/>
    <w:rsid w:val="00197EC9"/>
    <w:rsid w:val="00197F31"/>
    <w:rsid w:val="001A0142"/>
    <w:rsid w:val="001A0279"/>
    <w:rsid w:val="001A032E"/>
    <w:rsid w:val="001A0417"/>
    <w:rsid w:val="001A045E"/>
    <w:rsid w:val="001A04C7"/>
    <w:rsid w:val="001A1AD9"/>
    <w:rsid w:val="001A2081"/>
    <w:rsid w:val="001A208C"/>
    <w:rsid w:val="001A2331"/>
    <w:rsid w:val="001A2473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C8D"/>
    <w:rsid w:val="001A66BA"/>
    <w:rsid w:val="001A7328"/>
    <w:rsid w:val="001A744C"/>
    <w:rsid w:val="001A7A99"/>
    <w:rsid w:val="001A7C67"/>
    <w:rsid w:val="001A7DC6"/>
    <w:rsid w:val="001B067E"/>
    <w:rsid w:val="001B06EC"/>
    <w:rsid w:val="001B083A"/>
    <w:rsid w:val="001B0ABD"/>
    <w:rsid w:val="001B0D06"/>
    <w:rsid w:val="001B0E05"/>
    <w:rsid w:val="001B155B"/>
    <w:rsid w:val="001B1C98"/>
    <w:rsid w:val="001B1F7E"/>
    <w:rsid w:val="001B226F"/>
    <w:rsid w:val="001B2CEA"/>
    <w:rsid w:val="001B2F76"/>
    <w:rsid w:val="001B3019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4FE"/>
    <w:rsid w:val="001B5A35"/>
    <w:rsid w:val="001B5DC8"/>
    <w:rsid w:val="001B5F90"/>
    <w:rsid w:val="001B613F"/>
    <w:rsid w:val="001B6335"/>
    <w:rsid w:val="001B64F3"/>
    <w:rsid w:val="001B69B4"/>
    <w:rsid w:val="001B6DC8"/>
    <w:rsid w:val="001B6F32"/>
    <w:rsid w:val="001B72CA"/>
    <w:rsid w:val="001B7411"/>
    <w:rsid w:val="001B7D10"/>
    <w:rsid w:val="001B7F03"/>
    <w:rsid w:val="001C0A81"/>
    <w:rsid w:val="001C0CBF"/>
    <w:rsid w:val="001C0DEF"/>
    <w:rsid w:val="001C0E9B"/>
    <w:rsid w:val="001C14E2"/>
    <w:rsid w:val="001C16DA"/>
    <w:rsid w:val="001C1AFC"/>
    <w:rsid w:val="001C1C48"/>
    <w:rsid w:val="001C1E63"/>
    <w:rsid w:val="001C1EEE"/>
    <w:rsid w:val="001C290F"/>
    <w:rsid w:val="001C2F8F"/>
    <w:rsid w:val="001C371E"/>
    <w:rsid w:val="001C3CB4"/>
    <w:rsid w:val="001C445F"/>
    <w:rsid w:val="001C4526"/>
    <w:rsid w:val="001C493F"/>
    <w:rsid w:val="001C54DE"/>
    <w:rsid w:val="001C54EB"/>
    <w:rsid w:val="001C5564"/>
    <w:rsid w:val="001C56D3"/>
    <w:rsid w:val="001C5710"/>
    <w:rsid w:val="001C5821"/>
    <w:rsid w:val="001C58DE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AB0"/>
    <w:rsid w:val="001C7C61"/>
    <w:rsid w:val="001C7DF8"/>
    <w:rsid w:val="001C7E9D"/>
    <w:rsid w:val="001D03FA"/>
    <w:rsid w:val="001D0457"/>
    <w:rsid w:val="001D0562"/>
    <w:rsid w:val="001D0899"/>
    <w:rsid w:val="001D09EF"/>
    <w:rsid w:val="001D0C1F"/>
    <w:rsid w:val="001D140B"/>
    <w:rsid w:val="001D231E"/>
    <w:rsid w:val="001D249A"/>
    <w:rsid w:val="001D3781"/>
    <w:rsid w:val="001D39AF"/>
    <w:rsid w:val="001D3B53"/>
    <w:rsid w:val="001D3E7B"/>
    <w:rsid w:val="001D452D"/>
    <w:rsid w:val="001D45E7"/>
    <w:rsid w:val="001D4635"/>
    <w:rsid w:val="001D48BA"/>
    <w:rsid w:val="001D4CDE"/>
    <w:rsid w:val="001D532A"/>
    <w:rsid w:val="001D53FE"/>
    <w:rsid w:val="001D5853"/>
    <w:rsid w:val="001D5AE9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C75"/>
    <w:rsid w:val="001E32C2"/>
    <w:rsid w:val="001E333F"/>
    <w:rsid w:val="001E33B1"/>
    <w:rsid w:val="001E33EE"/>
    <w:rsid w:val="001E346A"/>
    <w:rsid w:val="001E3B8C"/>
    <w:rsid w:val="001E3E06"/>
    <w:rsid w:val="001E3E26"/>
    <w:rsid w:val="001E3E60"/>
    <w:rsid w:val="001E4673"/>
    <w:rsid w:val="001E4BBB"/>
    <w:rsid w:val="001E4C89"/>
    <w:rsid w:val="001E4F07"/>
    <w:rsid w:val="001E4FBC"/>
    <w:rsid w:val="001E592A"/>
    <w:rsid w:val="001E5DB7"/>
    <w:rsid w:val="001E5E71"/>
    <w:rsid w:val="001E6471"/>
    <w:rsid w:val="001E6CA3"/>
    <w:rsid w:val="001E72A9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2540"/>
    <w:rsid w:val="001F28F0"/>
    <w:rsid w:val="001F2D33"/>
    <w:rsid w:val="001F3385"/>
    <w:rsid w:val="001F3396"/>
    <w:rsid w:val="001F3C73"/>
    <w:rsid w:val="001F3E9F"/>
    <w:rsid w:val="001F4113"/>
    <w:rsid w:val="001F429E"/>
    <w:rsid w:val="001F4599"/>
    <w:rsid w:val="001F4A05"/>
    <w:rsid w:val="001F4BC5"/>
    <w:rsid w:val="001F50FA"/>
    <w:rsid w:val="001F56E2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6F0F"/>
    <w:rsid w:val="001F71A3"/>
    <w:rsid w:val="001F7229"/>
    <w:rsid w:val="001F74F5"/>
    <w:rsid w:val="001F79B9"/>
    <w:rsid w:val="001F7AAA"/>
    <w:rsid w:val="001F7CEC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483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510"/>
    <w:rsid w:val="002079D3"/>
    <w:rsid w:val="00207A73"/>
    <w:rsid w:val="0021005F"/>
    <w:rsid w:val="0021056F"/>
    <w:rsid w:val="0021084C"/>
    <w:rsid w:val="002109C2"/>
    <w:rsid w:val="00210B18"/>
    <w:rsid w:val="00210FB4"/>
    <w:rsid w:val="00211566"/>
    <w:rsid w:val="00211981"/>
    <w:rsid w:val="00211E97"/>
    <w:rsid w:val="00212DE8"/>
    <w:rsid w:val="00213225"/>
    <w:rsid w:val="002135FB"/>
    <w:rsid w:val="0021381B"/>
    <w:rsid w:val="00213D42"/>
    <w:rsid w:val="00214992"/>
    <w:rsid w:val="00214D6C"/>
    <w:rsid w:val="0021583D"/>
    <w:rsid w:val="0021584F"/>
    <w:rsid w:val="00215EB8"/>
    <w:rsid w:val="0021648E"/>
    <w:rsid w:val="002164F9"/>
    <w:rsid w:val="00216637"/>
    <w:rsid w:val="00216BA2"/>
    <w:rsid w:val="00217029"/>
    <w:rsid w:val="00217044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384"/>
    <w:rsid w:val="002225FF"/>
    <w:rsid w:val="00222A26"/>
    <w:rsid w:val="00223252"/>
    <w:rsid w:val="00223312"/>
    <w:rsid w:val="0022343F"/>
    <w:rsid w:val="00224625"/>
    <w:rsid w:val="002248A1"/>
    <w:rsid w:val="00224D68"/>
    <w:rsid w:val="002251DF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0FBF"/>
    <w:rsid w:val="00231242"/>
    <w:rsid w:val="00231DFA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5E77"/>
    <w:rsid w:val="00236256"/>
    <w:rsid w:val="00236512"/>
    <w:rsid w:val="0023680D"/>
    <w:rsid w:val="00236D56"/>
    <w:rsid w:val="00237C56"/>
    <w:rsid w:val="00240217"/>
    <w:rsid w:val="0024036E"/>
    <w:rsid w:val="0024053D"/>
    <w:rsid w:val="002406D6"/>
    <w:rsid w:val="00240C04"/>
    <w:rsid w:val="00240C5C"/>
    <w:rsid w:val="0024107E"/>
    <w:rsid w:val="002415F1"/>
    <w:rsid w:val="0024165F"/>
    <w:rsid w:val="00241682"/>
    <w:rsid w:val="002417A1"/>
    <w:rsid w:val="002417F3"/>
    <w:rsid w:val="002418BE"/>
    <w:rsid w:val="002418FD"/>
    <w:rsid w:val="00241D7B"/>
    <w:rsid w:val="00242393"/>
    <w:rsid w:val="00242525"/>
    <w:rsid w:val="002426C0"/>
    <w:rsid w:val="00242C4E"/>
    <w:rsid w:val="00242F4F"/>
    <w:rsid w:val="0024311E"/>
    <w:rsid w:val="002436DA"/>
    <w:rsid w:val="00243C4C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84F"/>
    <w:rsid w:val="00246DB3"/>
    <w:rsid w:val="002471E5"/>
    <w:rsid w:val="002476F9"/>
    <w:rsid w:val="002477BA"/>
    <w:rsid w:val="00247A3D"/>
    <w:rsid w:val="00247AB4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09C"/>
    <w:rsid w:val="0025418A"/>
    <w:rsid w:val="00254729"/>
    <w:rsid w:val="002548EF"/>
    <w:rsid w:val="00254A22"/>
    <w:rsid w:val="00254B36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622"/>
    <w:rsid w:val="002579F2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181"/>
    <w:rsid w:val="002647E5"/>
    <w:rsid w:val="00264AAF"/>
    <w:rsid w:val="00264B60"/>
    <w:rsid w:val="00265085"/>
    <w:rsid w:val="00265129"/>
    <w:rsid w:val="0026574A"/>
    <w:rsid w:val="00265A63"/>
    <w:rsid w:val="00265CC1"/>
    <w:rsid w:val="00265D47"/>
    <w:rsid w:val="00265E56"/>
    <w:rsid w:val="00266475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6B2"/>
    <w:rsid w:val="00270B7D"/>
    <w:rsid w:val="00271505"/>
    <w:rsid w:val="00271782"/>
    <w:rsid w:val="00271980"/>
    <w:rsid w:val="00271A93"/>
    <w:rsid w:val="00271AEB"/>
    <w:rsid w:val="00271B96"/>
    <w:rsid w:val="00271EFB"/>
    <w:rsid w:val="00271EFD"/>
    <w:rsid w:val="00272141"/>
    <w:rsid w:val="00272871"/>
    <w:rsid w:val="00272B8D"/>
    <w:rsid w:val="00272D91"/>
    <w:rsid w:val="00272F9A"/>
    <w:rsid w:val="002732A1"/>
    <w:rsid w:val="002732FE"/>
    <w:rsid w:val="00273916"/>
    <w:rsid w:val="00273B8E"/>
    <w:rsid w:val="00273F8D"/>
    <w:rsid w:val="00274506"/>
    <w:rsid w:val="00275011"/>
    <w:rsid w:val="0027502E"/>
    <w:rsid w:val="002755B2"/>
    <w:rsid w:val="002756CC"/>
    <w:rsid w:val="00275788"/>
    <w:rsid w:val="00275991"/>
    <w:rsid w:val="00275E3F"/>
    <w:rsid w:val="00275E9B"/>
    <w:rsid w:val="00275F65"/>
    <w:rsid w:val="0027626D"/>
    <w:rsid w:val="002768F7"/>
    <w:rsid w:val="0027711B"/>
    <w:rsid w:val="00277BBC"/>
    <w:rsid w:val="00277D17"/>
    <w:rsid w:val="00280704"/>
    <w:rsid w:val="002807B7"/>
    <w:rsid w:val="002807D3"/>
    <w:rsid w:val="0028118A"/>
    <w:rsid w:val="00281245"/>
    <w:rsid w:val="0028161B"/>
    <w:rsid w:val="00281D2D"/>
    <w:rsid w:val="00281EE1"/>
    <w:rsid w:val="00281F92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823"/>
    <w:rsid w:val="00286CAF"/>
    <w:rsid w:val="00286EF0"/>
    <w:rsid w:val="00286F9A"/>
    <w:rsid w:val="002872E9"/>
    <w:rsid w:val="002876F6"/>
    <w:rsid w:val="00287B6E"/>
    <w:rsid w:val="00287BDF"/>
    <w:rsid w:val="00287EC0"/>
    <w:rsid w:val="00287FB1"/>
    <w:rsid w:val="00290234"/>
    <w:rsid w:val="0029023E"/>
    <w:rsid w:val="0029083C"/>
    <w:rsid w:val="00290882"/>
    <w:rsid w:val="00290C6E"/>
    <w:rsid w:val="00290CCF"/>
    <w:rsid w:val="00290EE6"/>
    <w:rsid w:val="002913B6"/>
    <w:rsid w:val="002913EA"/>
    <w:rsid w:val="002914C7"/>
    <w:rsid w:val="00291C73"/>
    <w:rsid w:val="00291E91"/>
    <w:rsid w:val="002924FD"/>
    <w:rsid w:val="00292688"/>
    <w:rsid w:val="0029277B"/>
    <w:rsid w:val="00292EDB"/>
    <w:rsid w:val="00293090"/>
    <w:rsid w:val="00293125"/>
    <w:rsid w:val="002933E4"/>
    <w:rsid w:val="002934A0"/>
    <w:rsid w:val="00293A89"/>
    <w:rsid w:val="00293CA3"/>
    <w:rsid w:val="002942DC"/>
    <w:rsid w:val="002944DC"/>
    <w:rsid w:val="002945CE"/>
    <w:rsid w:val="002945DF"/>
    <w:rsid w:val="00294BB1"/>
    <w:rsid w:val="0029518D"/>
    <w:rsid w:val="002952B2"/>
    <w:rsid w:val="00295BB3"/>
    <w:rsid w:val="002965E2"/>
    <w:rsid w:val="002968AE"/>
    <w:rsid w:val="00297190"/>
    <w:rsid w:val="00297230"/>
    <w:rsid w:val="002976EE"/>
    <w:rsid w:val="00297B50"/>
    <w:rsid w:val="00297E00"/>
    <w:rsid w:val="002A0378"/>
    <w:rsid w:val="002A0479"/>
    <w:rsid w:val="002A09DE"/>
    <w:rsid w:val="002A0CA3"/>
    <w:rsid w:val="002A0ED5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1A4"/>
    <w:rsid w:val="002A31FF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589B"/>
    <w:rsid w:val="002A617F"/>
    <w:rsid w:val="002A630E"/>
    <w:rsid w:val="002A7600"/>
    <w:rsid w:val="002A79AB"/>
    <w:rsid w:val="002A7B57"/>
    <w:rsid w:val="002B0228"/>
    <w:rsid w:val="002B03B7"/>
    <w:rsid w:val="002B0456"/>
    <w:rsid w:val="002B0CE8"/>
    <w:rsid w:val="002B117B"/>
    <w:rsid w:val="002B2345"/>
    <w:rsid w:val="002B2576"/>
    <w:rsid w:val="002B270C"/>
    <w:rsid w:val="002B28E0"/>
    <w:rsid w:val="002B29D1"/>
    <w:rsid w:val="002B3342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B2C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45D"/>
    <w:rsid w:val="002C16E9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1E9"/>
    <w:rsid w:val="002C3926"/>
    <w:rsid w:val="002C3B8C"/>
    <w:rsid w:val="002C40ED"/>
    <w:rsid w:val="002C4494"/>
    <w:rsid w:val="002C44B7"/>
    <w:rsid w:val="002C4507"/>
    <w:rsid w:val="002C45ED"/>
    <w:rsid w:val="002C477E"/>
    <w:rsid w:val="002C5664"/>
    <w:rsid w:val="002C5A5E"/>
    <w:rsid w:val="002C63B5"/>
    <w:rsid w:val="002C649E"/>
    <w:rsid w:val="002C670A"/>
    <w:rsid w:val="002C68A3"/>
    <w:rsid w:val="002C69FB"/>
    <w:rsid w:val="002C6B11"/>
    <w:rsid w:val="002C6D0B"/>
    <w:rsid w:val="002C72EE"/>
    <w:rsid w:val="002C7790"/>
    <w:rsid w:val="002D001E"/>
    <w:rsid w:val="002D0361"/>
    <w:rsid w:val="002D0543"/>
    <w:rsid w:val="002D058E"/>
    <w:rsid w:val="002D0A7D"/>
    <w:rsid w:val="002D0CDD"/>
    <w:rsid w:val="002D0EC8"/>
    <w:rsid w:val="002D0F6E"/>
    <w:rsid w:val="002D118B"/>
    <w:rsid w:val="002D17EE"/>
    <w:rsid w:val="002D185E"/>
    <w:rsid w:val="002D1927"/>
    <w:rsid w:val="002D3064"/>
    <w:rsid w:val="002D377A"/>
    <w:rsid w:val="002D3CF5"/>
    <w:rsid w:val="002D408F"/>
    <w:rsid w:val="002D4457"/>
    <w:rsid w:val="002D48C1"/>
    <w:rsid w:val="002D4E0C"/>
    <w:rsid w:val="002D4F6D"/>
    <w:rsid w:val="002D505D"/>
    <w:rsid w:val="002D508F"/>
    <w:rsid w:val="002D5157"/>
    <w:rsid w:val="002D5498"/>
    <w:rsid w:val="002D54ED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0788"/>
    <w:rsid w:val="002E08DF"/>
    <w:rsid w:val="002E09A6"/>
    <w:rsid w:val="002E10D2"/>
    <w:rsid w:val="002E138F"/>
    <w:rsid w:val="002E15E2"/>
    <w:rsid w:val="002E1ACD"/>
    <w:rsid w:val="002E1CD1"/>
    <w:rsid w:val="002E2301"/>
    <w:rsid w:val="002E2783"/>
    <w:rsid w:val="002E29AB"/>
    <w:rsid w:val="002E2BBD"/>
    <w:rsid w:val="002E2BFB"/>
    <w:rsid w:val="002E2FB9"/>
    <w:rsid w:val="002E3004"/>
    <w:rsid w:val="002E30E6"/>
    <w:rsid w:val="002E3319"/>
    <w:rsid w:val="002E359E"/>
    <w:rsid w:val="002E3943"/>
    <w:rsid w:val="002E3A18"/>
    <w:rsid w:val="002E3A2C"/>
    <w:rsid w:val="002E3DA4"/>
    <w:rsid w:val="002E3E55"/>
    <w:rsid w:val="002E41B8"/>
    <w:rsid w:val="002E4B25"/>
    <w:rsid w:val="002E54C9"/>
    <w:rsid w:val="002E54CD"/>
    <w:rsid w:val="002E5500"/>
    <w:rsid w:val="002E5616"/>
    <w:rsid w:val="002E595B"/>
    <w:rsid w:val="002E5EDE"/>
    <w:rsid w:val="002E66CA"/>
    <w:rsid w:val="002E6FDD"/>
    <w:rsid w:val="002E7250"/>
    <w:rsid w:val="002E74C6"/>
    <w:rsid w:val="002E765B"/>
    <w:rsid w:val="002E79A3"/>
    <w:rsid w:val="002F0C2D"/>
    <w:rsid w:val="002F0EE1"/>
    <w:rsid w:val="002F0F57"/>
    <w:rsid w:val="002F18A6"/>
    <w:rsid w:val="002F18A7"/>
    <w:rsid w:val="002F1B0A"/>
    <w:rsid w:val="002F1B10"/>
    <w:rsid w:val="002F1BC6"/>
    <w:rsid w:val="002F1CD1"/>
    <w:rsid w:val="002F20FC"/>
    <w:rsid w:val="002F2911"/>
    <w:rsid w:val="002F3217"/>
    <w:rsid w:val="002F32F9"/>
    <w:rsid w:val="002F362E"/>
    <w:rsid w:val="002F3961"/>
    <w:rsid w:val="002F3E36"/>
    <w:rsid w:val="002F452A"/>
    <w:rsid w:val="002F48CB"/>
    <w:rsid w:val="002F4A63"/>
    <w:rsid w:val="002F4C62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0E26"/>
    <w:rsid w:val="003010B2"/>
    <w:rsid w:val="003012D2"/>
    <w:rsid w:val="00301D1C"/>
    <w:rsid w:val="00302038"/>
    <w:rsid w:val="0030208F"/>
    <w:rsid w:val="00302266"/>
    <w:rsid w:val="003029A8"/>
    <w:rsid w:val="00302E62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2A3"/>
    <w:rsid w:val="0030572A"/>
    <w:rsid w:val="0030574F"/>
    <w:rsid w:val="003057D6"/>
    <w:rsid w:val="00305961"/>
    <w:rsid w:val="003066DB"/>
    <w:rsid w:val="00306978"/>
    <w:rsid w:val="00306A3B"/>
    <w:rsid w:val="00306BE7"/>
    <w:rsid w:val="00306CFA"/>
    <w:rsid w:val="00306F9A"/>
    <w:rsid w:val="0030704E"/>
    <w:rsid w:val="00307054"/>
    <w:rsid w:val="0030751A"/>
    <w:rsid w:val="00307563"/>
    <w:rsid w:val="00310495"/>
    <w:rsid w:val="003104FB"/>
    <w:rsid w:val="003105B1"/>
    <w:rsid w:val="00310BA8"/>
    <w:rsid w:val="00310E85"/>
    <w:rsid w:val="00310E93"/>
    <w:rsid w:val="003110B2"/>
    <w:rsid w:val="00311211"/>
    <w:rsid w:val="00311B35"/>
    <w:rsid w:val="003120A8"/>
    <w:rsid w:val="003122FE"/>
    <w:rsid w:val="00312B06"/>
    <w:rsid w:val="00312EFA"/>
    <w:rsid w:val="00312FA0"/>
    <w:rsid w:val="00314756"/>
    <w:rsid w:val="003149F9"/>
    <w:rsid w:val="00314B44"/>
    <w:rsid w:val="00314B6A"/>
    <w:rsid w:val="00314DE7"/>
    <w:rsid w:val="0031552E"/>
    <w:rsid w:val="00315971"/>
    <w:rsid w:val="00315BF1"/>
    <w:rsid w:val="00315C44"/>
    <w:rsid w:val="0031634C"/>
    <w:rsid w:val="00316BAD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511"/>
    <w:rsid w:val="00322E96"/>
    <w:rsid w:val="00322F52"/>
    <w:rsid w:val="00323BAD"/>
    <w:rsid w:val="0032458D"/>
    <w:rsid w:val="00324CBA"/>
    <w:rsid w:val="00325330"/>
    <w:rsid w:val="00325604"/>
    <w:rsid w:val="00325752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213"/>
    <w:rsid w:val="003324A9"/>
    <w:rsid w:val="00332601"/>
    <w:rsid w:val="0033286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496"/>
    <w:rsid w:val="00334645"/>
    <w:rsid w:val="003348FB"/>
    <w:rsid w:val="003351CB"/>
    <w:rsid w:val="00335A31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58B"/>
    <w:rsid w:val="0034098D"/>
    <w:rsid w:val="00341010"/>
    <w:rsid w:val="00341454"/>
    <w:rsid w:val="00341EE6"/>
    <w:rsid w:val="00342178"/>
    <w:rsid w:val="0034284B"/>
    <w:rsid w:val="00342C7C"/>
    <w:rsid w:val="00343033"/>
    <w:rsid w:val="003434EC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56FB"/>
    <w:rsid w:val="003460FE"/>
    <w:rsid w:val="00346B32"/>
    <w:rsid w:val="0034713A"/>
    <w:rsid w:val="00347698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0BF"/>
    <w:rsid w:val="0035267D"/>
    <w:rsid w:val="00352E89"/>
    <w:rsid w:val="00352F93"/>
    <w:rsid w:val="003531A8"/>
    <w:rsid w:val="0035378D"/>
    <w:rsid w:val="003539F8"/>
    <w:rsid w:val="00354047"/>
    <w:rsid w:val="0035432B"/>
    <w:rsid w:val="003543FF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26"/>
    <w:rsid w:val="0035727D"/>
    <w:rsid w:val="0035727F"/>
    <w:rsid w:val="0035775F"/>
    <w:rsid w:val="00357AE8"/>
    <w:rsid w:val="00357C07"/>
    <w:rsid w:val="00357C2E"/>
    <w:rsid w:val="00357D98"/>
    <w:rsid w:val="003603F0"/>
    <w:rsid w:val="00360A7E"/>
    <w:rsid w:val="00360EF8"/>
    <w:rsid w:val="00360F90"/>
    <w:rsid w:val="00361294"/>
    <w:rsid w:val="003617B3"/>
    <w:rsid w:val="0036183B"/>
    <w:rsid w:val="00361E8E"/>
    <w:rsid w:val="00361FBA"/>
    <w:rsid w:val="00362636"/>
    <w:rsid w:val="00362F94"/>
    <w:rsid w:val="003630B8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5456"/>
    <w:rsid w:val="00365836"/>
    <w:rsid w:val="00365B72"/>
    <w:rsid w:val="003663EE"/>
    <w:rsid w:val="00366466"/>
    <w:rsid w:val="003665A1"/>
    <w:rsid w:val="003667CC"/>
    <w:rsid w:val="00366981"/>
    <w:rsid w:val="0036747C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2274"/>
    <w:rsid w:val="003724A0"/>
    <w:rsid w:val="00372CA7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5BCF"/>
    <w:rsid w:val="00376028"/>
    <w:rsid w:val="003762B9"/>
    <w:rsid w:val="00376626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14F0"/>
    <w:rsid w:val="003816B6"/>
    <w:rsid w:val="003821BA"/>
    <w:rsid w:val="003825C3"/>
    <w:rsid w:val="0038275E"/>
    <w:rsid w:val="00382C75"/>
    <w:rsid w:val="003835B1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681"/>
    <w:rsid w:val="00385B22"/>
    <w:rsid w:val="0038621C"/>
    <w:rsid w:val="003864CA"/>
    <w:rsid w:val="003865EE"/>
    <w:rsid w:val="0038672B"/>
    <w:rsid w:val="00386E77"/>
    <w:rsid w:val="003871C1"/>
    <w:rsid w:val="00387265"/>
    <w:rsid w:val="00387278"/>
    <w:rsid w:val="003873BF"/>
    <w:rsid w:val="003873D5"/>
    <w:rsid w:val="00387935"/>
    <w:rsid w:val="00387B30"/>
    <w:rsid w:val="00387FB3"/>
    <w:rsid w:val="003900AD"/>
    <w:rsid w:val="003904D0"/>
    <w:rsid w:val="003905F6"/>
    <w:rsid w:val="0039079C"/>
    <w:rsid w:val="0039095E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69C"/>
    <w:rsid w:val="003936E3"/>
    <w:rsid w:val="003939B6"/>
    <w:rsid w:val="00393EEB"/>
    <w:rsid w:val="00393F8C"/>
    <w:rsid w:val="0039455D"/>
    <w:rsid w:val="003949AF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279"/>
    <w:rsid w:val="003A13B1"/>
    <w:rsid w:val="003A15E0"/>
    <w:rsid w:val="003A1BE5"/>
    <w:rsid w:val="003A2CD6"/>
    <w:rsid w:val="003A311D"/>
    <w:rsid w:val="003A32C2"/>
    <w:rsid w:val="003A357F"/>
    <w:rsid w:val="003A36FA"/>
    <w:rsid w:val="003A3A70"/>
    <w:rsid w:val="003A442E"/>
    <w:rsid w:val="003A4510"/>
    <w:rsid w:val="003A4842"/>
    <w:rsid w:val="003A48EC"/>
    <w:rsid w:val="003A4A94"/>
    <w:rsid w:val="003A4DB8"/>
    <w:rsid w:val="003A4E25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072"/>
    <w:rsid w:val="003A7106"/>
    <w:rsid w:val="003A7AA2"/>
    <w:rsid w:val="003A7BCB"/>
    <w:rsid w:val="003B087C"/>
    <w:rsid w:val="003B1275"/>
    <w:rsid w:val="003B1612"/>
    <w:rsid w:val="003B1E1B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909"/>
    <w:rsid w:val="003C0B51"/>
    <w:rsid w:val="003C0FFD"/>
    <w:rsid w:val="003C10C6"/>
    <w:rsid w:val="003C13C8"/>
    <w:rsid w:val="003C146C"/>
    <w:rsid w:val="003C15DD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7E2"/>
    <w:rsid w:val="003C38AC"/>
    <w:rsid w:val="003C3DFE"/>
    <w:rsid w:val="003C4107"/>
    <w:rsid w:val="003C415B"/>
    <w:rsid w:val="003C463D"/>
    <w:rsid w:val="003C47A5"/>
    <w:rsid w:val="003C4987"/>
    <w:rsid w:val="003C4B73"/>
    <w:rsid w:val="003C4CD3"/>
    <w:rsid w:val="003C4E71"/>
    <w:rsid w:val="003C4F81"/>
    <w:rsid w:val="003C50B0"/>
    <w:rsid w:val="003C511D"/>
    <w:rsid w:val="003C5480"/>
    <w:rsid w:val="003C5779"/>
    <w:rsid w:val="003C5793"/>
    <w:rsid w:val="003C59FE"/>
    <w:rsid w:val="003C5F6B"/>
    <w:rsid w:val="003C615B"/>
    <w:rsid w:val="003C6421"/>
    <w:rsid w:val="003C6D5A"/>
    <w:rsid w:val="003C6E99"/>
    <w:rsid w:val="003C7482"/>
    <w:rsid w:val="003C7853"/>
    <w:rsid w:val="003C7917"/>
    <w:rsid w:val="003C7986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1BB"/>
    <w:rsid w:val="003D4405"/>
    <w:rsid w:val="003D447C"/>
    <w:rsid w:val="003D4AB2"/>
    <w:rsid w:val="003D5360"/>
    <w:rsid w:val="003D568F"/>
    <w:rsid w:val="003D5BEE"/>
    <w:rsid w:val="003D64CE"/>
    <w:rsid w:val="003D66C4"/>
    <w:rsid w:val="003D71D3"/>
    <w:rsid w:val="003D7A06"/>
    <w:rsid w:val="003D7D4A"/>
    <w:rsid w:val="003D7EDB"/>
    <w:rsid w:val="003E005C"/>
    <w:rsid w:val="003E026E"/>
    <w:rsid w:val="003E03F0"/>
    <w:rsid w:val="003E0656"/>
    <w:rsid w:val="003E0B8C"/>
    <w:rsid w:val="003E0E6F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73A"/>
    <w:rsid w:val="003E4EFD"/>
    <w:rsid w:val="003E5014"/>
    <w:rsid w:val="003E5446"/>
    <w:rsid w:val="003E54AD"/>
    <w:rsid w:val="003E566A"/>
    <w:rsid w:val="003E5C70"/>
    <w:rsid w:val="003E6510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1B32"/>
    <w:rsid w:val="003F20A7"/>
    <w:rsid w:val="003F27D6"/>
    <w:rsid w:val="003F288C"/>
    <w:rsid w:val="003F28EB"/>
    <w:rsid w:val="003F2EC2"/>
    <w:rsid w:val="003F3086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072"/>
    <w:rsid w:val="003F615E"/>
    <w:rsid w:val="003F637B"/>
    <w:rsid w:val="003F64EF"/>
    <w:rsid w:val="003F6AF8"/>
    <w:rsid w:val="003F6DBE"/>
    <w:rsid w:val="003F6E5B"/>
    <w:rsid w:val="003F7154"/>
    <w:rsid w:val="003F7BAC"/>
    <w:rsid w:val="00400AF2"/>
    <w:rsid w:val="00400FC8"/>
    <w:rsid w:val="004010BF"/>
    <w:rsid w:val="004013AC"/>
    <w:rsid w:val="004013AF"/>
    <w:rsid w:val="0040140F"/>
    <w:rsid w:val="004016DD"/>
    <w:rsid w:val="004016E0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70A"/>
    <w:rsid w:val="00402936"/>
    <w:rsid w:val="00402947"/>
    <w:rsid w:val="00402BB7"/>
    <w:rsid w:val="00403266"/>
    <w:rsid w:val="0040353F"/>
    <w:rsid w:val="004036D9"/>
    <w:rsid w:val="00403739"/>
    <w:rsid w:val="004039C5"/>
    <w:rsid w:val="00403AC0"/>
    <w:rsid w:val="00403F95"/>
    <w:rsid w:val="00403FD8"/>
    <w:rsid w:val="00404852"/>
    <w:rsid w:val="00404C92"/>
    <w:rsid w:val="00404F50"/>
    <w:rsid w:val="004056DB"/>
    <w:rsid w:val="0040589D"/>
    <w:rsid w:val="004062EF"/>
    <w:rsid w:val="004069E0"/>
    <w:rsid w:val="00406B5D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305"/>
    <w:rsid w:val="004114E8"/>
    <w:rsid w:val="0041184D"/>
    <w:rsid w:val="00411A1D"/>
    <w:rsid w:val="00411A21"/>
    <w:rsid w:val="00412006"/>
    <w:rsid w:val="00412092"/>
    <w:rsid w:val="00412351"/>
    <w:rsid w:val="0041246F"/>
    <w:rsid w:val="0041278C"/>
    <w:rsid w:val="004127A6"/>
    <w:rsid w:val="00412B8C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DB6"/>
    <w:rsid w:val="00414E00"/>
    <w:rsid w:val="00414EE8"/>
    <w:rsid w:val="004157A3"/>
    <w:rsid w:val="00415B47"/>
    <w:rsid w:val="00415D24"/>
    <w:rsid w:val="00415FBF"/>
    <w:rsid w:val="004163F0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22E"/>
    <w:rsid w:val="00422492"/>
    <w:rsid w:val="0042265F"/>
    <w:rsid w:val="00422CA6"/>
    <w:rsid w:val="00422F19"/>
    <w:rsid w:val="00422FB3"/>
    <w:rsid w:val="00423207"/>
    <w:rsid w:val="004233E7"/>
    <w:rsid w:val="0042343D"/>
    <w:rsid w:val="00423D33"/>
    <w:rsid w:val="00423F03"/>
    <w:rsid w:val="00424657"/>
    <w:rsid w:val="004246BD"/>
    <w:rsid w:val="00424AEB"/>
    <w:rsid w:val="00424DFD"/>
    <w:rsid w:val="00425A6D"/>
    <w:rsid w:val="00425C00"/>
    <w:rsid w:val="00425E17"/>
    <w:rsid w:val="004261D9"/>
    <w:rsid w:val="00426436"/>
    <w:rsid w:val="004266FC"/>
    <w:rsid w:val="00426901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887"/>
    <w:rsid w:val="00431AB9"/>
    <w:rsid w:val="00431C1E"/>
    <w:rsid w:val="00431E16"/>
    <w:rsid w:val="004323B9"/>
    <w:rsid w:val="004325B0"/>
    <w:rsid w:val="00432963"/>
    <w:rsid w:val="00432D5F"/>
    <w:rsid w:val="00432FE6"/>
    <w:rsid w:val="00433108"/>
    <w:rsid w:val="00433373"/>
    <w:rsid w:val="0043361A"/>
    <w:rsid w:val="00433E67"/>
    <w:rsid w:val="004343ED"/>
    <w:rsid w:val="004343F6"/>
    <w:rsid w:val="00434678"/>
    <w:rsid w:val="00434C07"/>
    <w:rsid w:val="00434D36"/>
    <w:rsid w:val="00435328"/>
    <w:rsid w:val="0043536D"/>
    <w:rsid w:val="0043556D"/>
    <w:rsid w:val="004355EA"/>
    <w:rsid w:val="00435946"/>
    <w:rsid w:val="00435EC8"/>
    <w:rsid w:val="004361AD"/>
    <w:rsid w:val="004367BE"/>
    <w:rsid w:val="00436A3C"/>
    <w:rsid w:val="00437152"/>
    <w:rsid w:val="00437174"/>
    <w:rsid w:val="00437247"/>
    <w:rsid w:val="004375C4"/>
    <w:rsid w:val="00437B65"/>
    <w:rsid w:val="00437D09"/>
    <w:rsid w:val="00437E56"/>
    <w:rsid w:val="00440244"/>
    <w:rsid w:val="004404E6"/>
    <w:rsid w:val="00440532"/>
    <w:rsid w:val="004405FD"/>
    <w:rsid w:val="004407D8"/>
    <w:rsid w:val="0044081C"/>
    <w:rsid w:val="00440EB4"/>
    <w:rsid w:val="0044213A"/>
    <w:rsid w:val="00442437"/>
    <w:rsid w:val="004425E7"/>
    <w:rsid w:val="00442883"/>
    <w:rsid w:val="00442A28"/>
    <w:rsid w:val="00442B78"/>
    <w:rsid w:val="00442DF7"/>
    <w:rsid w:val="00442FF4"/>
    <w:rsid w:val="004433C2"/>
    <w:rsid w:val="00444012"/>
    <w:rsid w:val="00444068"/>
    <w:rsid w:val="0044451D"/>
    <w:rsid w:val="00444C4B"/>
    <w:rsid w:val="00444D13"/>
    <w:rsid w:val="00444EF7"/>
    <w:rsid w:val="00444F17"/>
    <w:rsid w:val="0044500F"/>
    <w:rsid w:val="004451BC"/>
    <w:rsid w:val="00445650"/>
    <w:rsid w:val="00445721"/>
    <w:rsid w:val="004458CE"/>
    <w:rsid w:val="0044608E"/>
    <w:rsid w:val="0044612A"/>
    <w:rsid w:val="00446420"/>
    <w:rsid w:val="00446619"/>
    <w:rsid w:val="00446D4B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78A"/>
    <w:rsid w:val="00455844"/>
    <w:rsid w:val="00455AB3"/>
    <w:rsid w:val="00455C0B"/>
    <w:rsid w:val="004562E2"/>
    <w:rsid w:val="00456361"/>
    <w:rsid w:val="004564FD"/>
    <w:rsid w:val="004566C2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BB"/>
    <w:rsid w:val="00462BCF"/>
    <w:rsid w:val="00463248"/>
    <w:rsid w:val="00463844"/>
    <w:rsid w:val="004638EC"/>
    <w:rsid w:val="00463A82"/>
    <w:rsid w:val="00463C5B"/>
    <w:rsid w:val="00463F10"/>
    <w:rsid w:val="00464041"/>
    <w:rsid w:val="00464066"/>
    <w:rsid w:val="00464166"/>
    <w:rsid w:val="004642F9"/>
    <w:rsid w:val="00465099"/>
    <w:rsid w:val="00465586"/>
    <w:rsid w:val="00465816"/>
    <w:rsid w:val="00465A9A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67E0B"/>
    <w:rsid w:val="0047088F"/>
    <w:rsid w:val="004710DF"/>
    <w:rsid w:val="004714A4"/>
    <w:rsid w:val="004715F8"/>
    <w:rsid w:val="0047230E"/>
    <w:rsid w:val="004726EF"/>
    <w:rsid w:val="00472989"/>
    <w:rsid w:val="0047305E"/>
    <w:rsid w:val="0047307F"/>
    <w:rsid w:val="004736A8"/>
    <w:rsid w:val="0047387C"/>
    <w:rsid w:val="00473E1A"/>
    <w:rsid w:val="004745FB"/>
    <w:rsid w:val="00474B36"/>
    <w:rsid w:val="00474CBA"/>
    <w:rsid w:val="00474D51"/>
    <w:rsid w:val="00474E68"/>
    <w:rsid w:val="00474F86"/>
    <w:rsid w:val="0047501A"/>
    <w:rsid w:val="00475170"/>
    <w:rsid w:val="004755CF"/>
    <w:rsid w:val="004756A7"/>
    <w:rsid w:val="00475883"/>
    <w:rsid w:val="004758C2"/>
    <w:rsid w:val="00475B03"/>
    <w:rsid w:val="00475BA7"/>
    <w:rsid w:val="00475F10"/>
    <w:rsid w:val="004764D5"/>
    <w:rsid w:val="00476C52"/>
    <w:rsid w:val="0047784F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041"/>
    <w:rsid w:val="004821CC"/>
    <w:rsid w:val="00482D28"/>
    <w:rsid w:val="004830A0"/>
    <w:rsid w:val="0048331A"/>
    <w:rsid w:val="00483B5B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580"/>
    <w:rsid w:val="00487A02"/>
    <w:rsid w:val="00487A80"/>
    <w:rsid w:val="00487CAE"/>
    <w:rsid w:val="00487EC6"/>
    <w:rsid w:val="0049001A"/>
    <w:rsid w:val="00490227"/>
    <w:rsid w:val="0049057A"/>
    <w:rsid w:val="004906F0"/>
    <w:rsid w:val="00490B0C"/>
    <w:rsid w:val="004911F6"/>
    <w:rsid w:val="004912B5"/>
    <w:rsid w:val="004912FC"/>
    <w:rsid w:val="00491924"/>
    <w:rsid w:val="00491B1D"/>
    <w:rsid w:val="00491CC1"/>
    <w:rsid w:val="00492159"/>
    <w:rsid w:val="004922EB"/>
    <w:rsid w:val="0049253A"/>
    <w:rsid w:val="00492BF1"/>
    <w:rsid w:val="00493055"/>
    <w:rsid w:val="00493345"/>
    <w:rsid w:val="00493457"/>
    <w:rsid w:val="00493636"/>
    <w:rsid w:val="00493947"/>
    <w:rsid w:val="00493C71"/>
    <w:rsid w:val="00493FA4"/>
    <w:rsid w:val="00494131"/>
    <w:rsid w:val="00494D9E"/>
    <w:rsid w:val="004956B4"/>
    <w:rsid w:val="00495D32"/>
    <w:rsid w:val="00496472"/>
    <w:rsid w:val="00496664"/>
    <w:rsid w:val="00496666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34"/>
    <w:rsid w:val="004A3554"/>
    <w:rsid w:val="004A35CC"/>
    <w:rsid w:val="004A3B8B"/>
    <w:rsid w:val="004A3C1E"/>
    <w:rsid w:val="004A3D25"/>
    <w:rsid w:val="004A427B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360"/>
    <w:rsid w:val="004A5AE9"/>
    <w:rsid w:val="004A5BEC"/>
    <w:rsid w:val="004A5C31"/>
    <w:rsid w:val="004A6326"/>
    <w:rsid w:val="004A6A7D"/>
    <w:rsid w:val="004A6CEE"/>
    <w:rsid w:val="004A6E13"/>
    <w:rsid w:val="004A71C4"/>
    <w:rsid w:val="004A72F9"/>
    <w:rsid w:val="004A74EE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3FD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38C6"/>
    <w:rsid w:val="004B420C"/>
    <w:rsid w:val="004B439F"/>
    <w:rsid w:val="004B45D2"/>
    <w:rsid w:val="004B4913"/>
    <w:rsid w:val="004B4A6B"/>
    <w:rsid w:val="004B4A74"/>
    <w:rsid w:val="004B4FDF"/>
    <w:rsid w:val="004B5783"/>
    <w:rsid w:val="004B591B"/>
    <w:rsid w:val="004B59E6"/>
    <w:rsid w:val="004B5EB6"/>
    <w:rsid w:val="004B60B0"/>
    <w:rsid w:val="004B62AF"/>
    <w:rsid w:val="004B695C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0B87"/>
    <w:rsid w:val="004C18D2"/>
    <w:rsid w:val="004C1BE4"/>
    <w:rsid w:val="004C1F4A"/>
    <w:rsid w:val="004C200E"/>
    <w:rsid w:val="004C20D9"/>
    <w:rsid w:val="004C22CF"/>
    <w:rsid w:val="004C24AA"/>
    <w:rsid w:val="004C24D2"/>
    <w:rsid w:val="004C24F2"/>
    <w:rsid w:val="004C2533"/>
    <w:rsid w:val="004C25DE"/>
    <w:rsid w:val="004C284B"/>
    <w:rsid w:val="004C2C37"/>
    <w:rsid w:val="004C30AE"/>
    <w:rsid w:val="004C3A4A"/>
    <w:rsid w:val="004C3D7F"/>
    <w:rsid w:val="004C3EE2"/>
    <w:rsid w:val="004C4352"/>
    <w:rsid w:val="004C4614"/>
    <w:rsid w:val="004C473E"/>
    <w:rsid w:val="004C474D"/>
    <w:rsid w:val="004C49BB"/>
    <w:rsid w:val="004C4B29"/>
    <w:rsid w:val="004C4C69"/>
    <w:rsid w:val="004C4EF9"/>
    <w:rsid w:val="004C52E5"/>
    <w:rsid w:val="004C5337"/>
    <w:rsid w:val="004C575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354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2DED"/>
    <w:rsid w:val="004D3A74"/>
    <w:rsid w:val="004D3A85"/>
    <w:rsid w:val="004D3B30"/>
    <w:rsid w:val="004D3C09"/>
    <w:rsid w:val="004D41F3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0D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0C06"/>
    <w:rsid w:val="004E0CE4"/>
    <w:rsid w:val="004E0DB3"/>
    <w:rsid w:val="004E118C"/>
    <w:rsid w:val="004E134F"/>
    <w:rsid w:val="004E16A0"/>
    <w:rsid w:val="004E16B7"/>
    <w:rsid w:val="004E17F5"/>
    <w:rsid w:val="004E1817"/>
    <w:rsid w:val="004E181B"/>
    <w:rsid w:val="004E1EE7"/>
    <w:rsid w:val="004E222B"/>
    <w:rsid w:val="004E2231"/>
    <w:rsid w:val="004E27FA"/>
    <w:rsid w:val="004E28E7"/>
    <w:rsid w:val="004E29B6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3E0B"/>
    <w:rsid w:val="004E4AE8"/>
    <w:rsid w:val="004E500C"/>
    <w:rsid w:val="004E5812"/>
    <w:rsid w:val="004E5950"/>
    <w:rsid w:val="004E5955"/>
    <w:rsid w:val="004E5D46"/>
    <w:rsid w:val="004E5FE8"/>
    <w:rsid w:val="004E6396"/>
    <w:rsid w:val="004E6706"/>
    <w:rsid w:val="004E68EE"/>
    <w:rsid w:val="004E6E4E"/>
    <w:rsid w:val="004E7A63"/>
    <w:rsid w:val="004E7B20"/>
    <w:rsid w:val="004F0A73"/>
    <w:rsid w:val="004F0B3B"/>
    <w:rsid w:val="004F0EBD"/>
    <w:rsid w:val="004F0EDA"/>
    <w:rsid w:val="004F17E5"/>
    <w:rsid w:val="004F1975"/>
    <w:rsid w:val="004F1BC2"/>
    <w:rsid w:val="004F1C2B"/>
    <w:rsid w:val="004F1E3D"/>
    <w:rsid w:val="004F1FD5"/>
    <w:rsid w:val="004F216E"/>
    <w:rsid w:val="004F21FE"/>
    <w:rsid w:val="004F234C"/>
    <w:rsid w:val="004F242C"/>
    <w:rsid w:val="004F257A"/>
    <w:rsid w:val="004F2635"/>
    <w:rsid w:val="004F26F9"/>
    <w:rsid w:val="004F28C9"/>
    <w:rsid w:val="004F2A56"/>
    <w:rsid w:val="004F2B16"/>
    <w:rsid w:val="004F31EF"/>
    <w:rsid w:val="004F375B"/>
    <w:rsid w:val="004F398B"/>
    <w:rsid w:val="004F3A98"/>
    <w:rsid w:val="004F3FBB"/>
    <w:rsid w:val="004F4656"/>
    <w:rsid w:val="004F4967"/>
    <w:rsid w:val="004F4D8F"/>
    <w:rsid w:val="004F514A"/>
    <w:rsid w:val="004F557F"/>
    <w:rsid w:val="004F5C51"/>
    <w:rsid w:val="004F63D5"/>
    <w:rsid w:val="004F705E"/>
    <w:rsid w:val="004F7271"/>
    <w:rsid w:val="004F778B"/>
    <w:rsid w:val="004F7C0F"/>
    <w:rsid w:val="00500015"/>
    <w:rsid w:val="005003CA"/>
    <w:rsid w:val="0050044A"/>
    <w:rsid w:val="0050076D"/>
    <w:rsid w:val="00500CBE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C46"/>
    <w:rsid w:val="00505013"/>
    <w:rsid w:val="0050514B"/>
    <w:rsid w:val="00505613"/>
    <w:rsid w:val="00505AE5"/>
    <w:rsid w:val="00506159"/>
    <w:rsid w:val="005069A7"/>
    <w:rsid w:val="00506DBC"/>
    <w:rsid w:val="00506E3E"/>
    <w:rsid w:val="005075F0"/>
    <w:rsid w:val="00507959"/>
    <w:rsid w:val="00507D3A"/>
    <w:rsid w:val="00510228"/>
    <w:rsid w:val="0051039A"/>
    <w:rsid w:val="005103E4"/>
    <w:rsid w:val="005108F2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301"/>
    <w:rsid w:val="0051386F"/>
    <w:rsid w:val="00513A05"/>
    <w:rsid w:val="00513A86"/>
    <w:rsid w:val="00513EE9"/>
    <w:rsid w:val="00514170"/>
    <w:rsid w:val="005146C7"/>
    <w:rsid w:val="00514776"/>
    <w:rsid w:val="005147A3"/>
    <w:rsid w:val="0051483C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752"/>
    <w:rsid w:val="00516BA2"/>
    <w:rsid w:val="005178EA"/>
    <w:rsid w:val="00517DF8"/>
    <w:rsid w:val="00517FA1"/>
    <w:rsid w:val="005202CE"/>
    <w:rsid w:val="00520466"/>
    <w:rsid w:val="00520976"/>
    <w:rsid w:val="00520992"/>
    <w:rsid w:val="00520E71"/>
    <w:rsid w:val="00521564"/>
    <w:rsid w:val="0052243E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78F"/>
    <w:rsid w:val="00524832"/>
    <w:rsid w:val="00524EDF"/>
    <w:rsid w:val="00525411"/>
    <w:rsid w:val="005254FB"/>
    <w:rsid w:val="00525503"/>
    <w:rsid w:val="00525621"/>
    <w:rsid w:val="00525A92"/>
    <w:rsid w:val="00525BED"/>
    <w:rsid w:val="00525E1F"/>
    <w:rsid w:val="00525F53"/>
    <w:rsid w:val="005261F5"/>
    <w:rsid w:val="00526878"/>
    <w:rsid w:val="0052691D"/>
    <w:rsid w:val="00526BE8"/>
    <w:rsid w:val="00526BFA"/>
    <w:rsid w:val="00526CB0"/>
    <w:rsid w:val="00526CE9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BE0"/>
    <w:rsid w:val="00531DF4"/>
    <w:rsid w:val="00531F05"/>
    <w:rsid w:val="0053277B"/>
    <w:rsid w:val="005329C5"/>
    <w:rsid w:val="00532DBF"/>
    <w:rsid w:val="0053326D"/>
    <w:rsid w:val="00533393"/>
    <w:rsid w:val="005335F1"/>
    <w:rsid w:val="00533631"/>
    <w:rsid w:val="005336C4"/>
    <w:rsid w:val="00533761"/>
    <w:rsid w:val="00533A13"/>
    <w:rsid w:val="00533C23"/>
    <w:rsid w:val="00533E44"/>
    <w:rsid w:val="00534246"/>
    <w:rsid w:val="0053571D"/>
    <w:rsid w:val="0053578A"/>
    <w:rsid w:val="0053596D"/>
    <w:rsid w:val="0053640B"/>
    <w:rsid w:val="0053689A"/>
    <w:rsid w:val="00536B8C"/>
    <w:rsid w:val="005371AE"/>
    <w:rsid w:val="00537259"/>
    <w:rsid w:val="00537325"/>
    <w:rsid w:val="00537660"/>
    <w:rsid w:val="00537AE3"/>
    <w:rsid w:val="00537D6A"/>
    <w:rsid w:val="00537F5F"/>
    <w:rsid w:val="0054001B"/>
    <w:rsid w:val="00540138"/>
    <w:rsid w:val="005401EB"/>
    <w:rsid w:val="00540B35"/>
    <w:rsid w:val="00540CF8"/>
    <w:rsid w:val="00541271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4CA"/>
    <w:rsid w:val="0054477B"/>
    <w:rsid w:val="00544A0D"/>
    <w:rsid w:val="00545029"/>
    <w:rsid w:val="005456C4"/>
    <w:rsid w:val="0054597E"/>
    <w:rsid w:val="00545E8B"/>
    <w:rsid w:val="005460B5"/>
    <w:rsid w:val="005466F1"/>
    <w:rsid w:val="005467A1"/>
    <w:rsid w:val="005467FB"/>
    <w:rsid w:val="00546A3C"/>
    <w:rsid w:val="00546C5F"/>
    <w:rsid w:val="00546D4B"/>
    <w:rsid w:val="00546F31"/>
    <w:rsid w:val="00547003"/>
    <w:rsid w:val="00550040"/>
    <w:rsid w:val="00550297"/>
    <w:rsid w:val="0055031C"/>
    <w:rsid w:val="0055067F"/>
    <w:rsid w:val="0055092E"/>
    <w:rsid w:val="005509C8"/>
    <w:rsid w:val="00550EEF"/>
    <w:rsid w:val="005514F3"/>
    <w:rsid w:val="00551E25"/>
    <w:rsid w:val="0055218B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384"/>
    <w:rsid w:val="00560445"/>
    <w:rsid w:val="0056046D"/>
    <w:rsid w:val="00560711"/>
    <w:rsid w:val="00560E27"/>
    <w:rsid w:val="00561034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BE3"/>
    <w:rsid w:val="00566F30"/>
    <w:rsid w:val="00567017"/>
    <w:rsid w:val="005675BD"/>
    <w:rsid w:val="00567838"/>
    <w:rsid w:val="00567D0C"/>
    <w:rsid w:val="00567F40"/>
    <w:rsid w:val="005700DA"/>
    <w:rsid w:val="00570266"/>
    <w:rsid w:val="00570282"/>
    <w:rsid w:val="00570320"/>
    <w:rsid w:val="00570408"/>
    <w:rsid w:val="00570C48"/>
    <w:rsid w:val="00571C6F"/>
    <w:rsid w:val="0057230C"/>
    <w:rsid w:val="0057258E"/>
    <w:rsid w:val="00572611"/>
    <w:rsid w:val="00572796"/>
    <w:rsid w:val="00572B2F"/>
    <w:rsid w:val="00572B7A"/>
    <w:rsid w:val="00572BA9"/>
    <w:rsid w:val="00572C14"/>
    <w:rsid w:val="00573299"/>
    <w:rsid w:val="0057329F"/>
    <w:rsid w:val="00573449"/>
    <w:rsid w:val="005735B9"/>
    <w:rsid w:val="00573653"/>
    <w:rsid w:val="005739D4"/>
    <w:rsid w:val="00573D9A"/>
    <w:rsid w:val="005756E5"/>
    <w:rsid w:val="00575E75"/>
    <w:rsid w:val="00575ECF"/>
    <w:rsid w:val="00576229"/>
    <w:rsid w:val="0057633B"/>
    <w:rsid w:val="005767E7"/>
    <w:rsid w:val="005769E7"/>
    <w:rsid w:val="00576B86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69B"/>
    <w:rsid w:val="00580B72"/>
    <w:rsid w:val="00580F65"/>
    <w:rsid w:val="0058129F"/>
    <w:rsid w:val="00581BEF"/>
    <w:rsid w:val="00581C42"/>
    <w:rsid w:val="00581E78"/>
    <w:rsid w:val="00581F53"/>
    <w:rsid w:val="00581F7E"/>
    <w:rsid w:val="00582551"/>
    <w:rsid w:val="00582580"/>
    <w:rsid w:val="005826F3"/>
    <w:rsid w:val="00582A7B"/>
    <w:rsid w:val="00582C30"/>
    <w:rsid w:val="00582EEF"/>
    <w:rsid w:val="005831C3"/>
    <w:rsid w:val="00583373"/>
    <w:rsid w:val="00583590"/>
    <w:rsid w:val="0058390B"/>
    <w:rsid w:val="00583FD7"/>
    <w:rsid w:val="00584291"/>
    <w:rsid w:val="0058554A"/>
    <w:rsid w:val="00585974"/>
    <w:rsid w:val="005859E0"/>
    <w:rsid w:val="00585E6C"/>
    <w:rsid w:val="00585FAC"/>
    <w:rsid w:val="0058651E"/>
    <w:rsid w:val="00586C2E"/>
    <w:rsid w:val="00586D55"/>
    <w:rsid w:val="00586DA7"/>
    <w:rsid w:val="00586EEF"/>
    <w:rsid w:val="00586F07"/>
    <w:rsid w:val="00587293"/>
    <w:rsid w:val="005879D9"/>
    <w:rsid w:val="00587AEB"/>
    <w:rsid w:val="005900A1"/>
    <w:rsid w:val="00590478"/>
    <w:rsid w:val="0059058C"/>
    <w:rsid w:val="00590D69"/>
    <w:rsid w:val="005911CD"/>
    <w:rsid w:val="00591320"/>
    <w:rsid w:val="00591359"/>
    <w:rsid w:val="005920EA"/>
    <w:rsid w:val="00592302"/>
    <w:rsid w:val="0059258E"/>
    <w:rsid w:val="005925D9"/>
    <w:rsid w:val="00592779"/>
    <w:rsid w:val="00592BAC"/>
    <w:rsid w:val="00592D54"/>
    <w:rsid w:val="00593059"/>
    <w:rsid w:val="005932DF"/>
    <w:rsid w:val="00593406"/>
    <w:rsid w:val="005938FA"/>
    <w:rsid w:val="00593D60"/>
    <w:rsid w:val="00593EE0"/>
    <w:rsid w:val="00593F91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9AB"/>
    <w:rsid w:val="00595C3D"/>
    <w:rsid w:val="00595CA6"/>
    <w:rsid w:val="005961AF"/>
    <w:rsid w:val="005963EA"/>
    <w:rsid w:val="00596507"/>
    <w:rsid w:val="0059678F"/>
    <w:rsid w:val="00596833"/>
    <w:rsid w:val="00596C0F"/>
    <w:rsid w:val="00596C6D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102"/>
    <w:rsid w:val="005A1C4E"/>
    <w:rsid w:val="005A1DEC"/>
    <w:rsid w:val="005A2018"/>
    <w:rsid w:val="005A23AE"/>
    <w:rsid w:val="005A24FA"/>
    <w:rsid w:val="005A2619"/>
    <w:rsid w:val="005A2FCC"/>
    <w:rsid w:val="005A3103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734"/>
    <w:rsid w:val="005A68A2"/>
    <w:rsid w:val="005A6D96"/>
    <w:rsid w:val="005A734A"/>
    <w:rsid w:val="005A7453"/>
    <w:rsid w:val="005A7B5A"/>
    <w:rsid w:val="005A7DB8"/>
    <w:rsid w:val="005A7E65"/>
    <w:rsid w:val="005B0BD2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2D83"/>
    <w:rsid w:val="005B31F9"/>
    <w:rsid w:val="005B32A7"/>
    <w:rsid w:val="005B370C"/>
    <w:rsid w:val="005B3E7D"/>
    <w:rsid w:val="005B407E"/>
    <w:rsid w:val="005B41F6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475"/>
    <w:rsid w:val="005B7509"/>
    <w:rsid w:val="005B752E"/>
    <w:rsid w:val="005C027C"/>
    <w:rsid w:val="005C0429"/>
    <w:rsid w:val="005C0441"/>
    <w:rsid w:val="005C04D3"/>
    <w:rsid w:val="005C1234"/>
    <w:rsid w:val="005C162B"/>
    <w:rsid w:val="005C18ED"/>
    <w:rsid w:val="005C1BDC"/>
    <w:rsid w:val="005C1F01"/>
    <w:rsid w:val="005C2135"/>
    <w:rsid w:val="005C215A"/>
    <w:rsid w:val="005C21AE"/>
    <w:rsid w:val="005C2310"/>
    <w:rsid w:val="005C23BD"/>
    <w:rsid w:val="005C2440"/>
    <w:rsid w:val="005C2C28"/>
    <w:rsid w:val="005C31B6"/>
    <w:rsid w:val="005C3B99"/>
    <w:rsid w:val="005C3E78"/>
    <w:rsid w:val="005C4391"/>
    <w:rsid w:val="005C443F"/>
    <w:rsid w:val="005C471F"/>
    <w:rsid w:val="005C48E4"/>
    <w:rsid w:val="005C492C"/>
    <w:rsid w:val="005C4C31"/>
    <w:rsid w:val="005C4EAC"/>
    <w:rsid w:val="005C521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52"/>
    <w:rsid w:val="005C7D60"/>
    <w:rsid w:val="005C7E85"/>
    <w:rsid w:val="005C7F0F"/>
    <w:rsid w:val="005D0388"/>
    <w:rsid w:val="005D039A"/>
    <w:rsid w:val="005D0474"/>
    <w:rsid w:val="005D0490"/>
    <w:rsid w:val="005D0C4D"/>
    <w:rsid w:val="005D0E39"/>
    <w:rsid w:val="005D109B"/>
    <w:rsid w:val="005D10BF"/>
    <w:rsid w:val="005D1238"/>
    <w:rsid w:val="005D1629"/>
    <w:rsid w:val="005D166C"/>
    <w:rsid w:val="005D1824"/>
    <w:rsid w:val="005D220D"/>
    <w:rsid w:val="005D246A"/>
    <w:rsid w:val="005D2AD7"/>
    <w:rsid w:val="005D2CED"/>
    <w:rsid w:val="005D2D61"/>
    <w:rsid w:val="005D2F2C"/>
    <w:rsid w:val="005D34DF"/>
    <w:rsid w:val="005D35B4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53C6"/>
    <w:rsid w:val="005D580F"/>
    <w:rsid w:val="005D60B9"/>
    <w:rsid w:val="005D64A0"/>
    <w:rsid w:val="005D65BB"/>
    <w:rsid w:val="005D66C9"/>
    <w:rsid w:val="005D676E"/>
    <w:rsid w:val="005D6A90"/>
    <w:rsid w:val="005D6CCA"/>
    <w:rsid w:val="005D6E77"/>
    <w:rsid w:val="005D7126"/>
    <w:rsid w:val="005D74F9"/>
    <w:rsid w:val="005D7AF6"/>
    <w:rsid w:val="005D7D47"/>
    <w:rsid w:val="005D7EEA"/>
    <w:rsid w:val="005E01BD"/>
    <w:rsid w:val="005E07C0"/>
    <w:rsid w:val="005E0A88"/>
    <w:rsid w:val="005E0AE7"/>
    <w:rsid w:val="005E0AFC"/>
    <w:rsid w:val="005E105A"/>
    <w:rsid w:val="005E1352"/>
    <w:rsid w:val="005E1356"/>
    <w:rsid w:val="005E1779"/>
    <w:rsid w:val="005E17FF"/>
    <w:rsid w:val="005E1C81"/>
    <w:rsid w:val="005E1E7A"/>
    <w:rsid w:val="005E24F0"/>
    <w:rsid w:val="005E2B3F"/>
    <w:rsid w:val="005E2E9B"/>
    <w:rsid w:val="005E2F87"/>
    <w:rsid w:val="005E30EE"/>
    <w:rsid w:val="005E3146"/>
    <w:rsid w:val="005E362A"/>
    <w:rsid w:val="005E4566"/>
    <w:rsid w:val="005E4ADB"/>
    <w:rsid w:val="005E4B27"/>
    <w:rsid w:val="005E4DBE"/>
    <w:rsid w:val="005E52D7"/>
    <w:rsid w:val="005E53BC"/>
    <w:rsid w:val="005E5732"/>
    <w:rsid w:val="005E5A9C"/>
    <w:rsid w:val="005E5AC2"/>
    <w:rsid w:val="005E5FBA"/>
    <w:rsid w:val="005E63EF"/>
    <w:rsid w:val="005E65A0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473C"/>
    <w:rsid w:val="005F4AE3"/>
    <w:rsid w:val="005F5557"/>
    <w:rsid w:val="005F59ED"/>
    <w:rsid w:val="005F59FB"/>
    <w:rsid w:val="005F5F88"/>
    <w:rsid w:val="005F6554"/>
    <w:rsid w:val="005F6C03"/>
    <w:rsid w:val="005F6EE0"/>
    <w:rsid w:val="005F727F"/>
    <w:rsid w:val="005F73A7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1444"/>
    <w:rsid w:val="00601FED"/>
    <w:rsid w:val="00602204"/>
    <w:rsid w:val="00602595"/>
    <w:rsid w:val="00602EDA"/>
    <w:rsid w:val="006030D0"/>
    <w:rsid w:val="006034AB"/>
    <w:rsid w:val="00603D11"/>
    <w:rsid w:val="00603F88"/>
    <w:rsid w:val="00604049"/>
    <w:rsid w:val="00604489"/>
    <w:rsid w:val="006046E2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619"/>
    <w:rsid w:val="00607657"/>
    <w:rsid w:val="0060768E"/>
    <w:rsid w:val="00607A2B"/>
    <w:rsid w:val="00607C31"/>
    <w:rsid w:val="00607C4B"/>
    <w:rsid w:val="00607F82"/>
    <w:rsid w:val="006103D4"/>
    <w:rsid w:val="00610B40"/>
    <w:rsid w:val="00610B8B"/>
    <w:rsid w:val="00610DF8"/>
    <w:rsid w:val="006117E4"/>
    <w:rsid w:val="00611835"/>
    <w:rsid w:val="00611A24"/>
    <w:rsid w:val="00612463"/>
    <w:rsid w:val="00612D9B"/>
    <w:rsid w:val="006130A3"/>
    <w:rsid w:val="006131FE"/>
    <w:rsid w:val="00613202"/>
    <w:rsid w:val="00613A42"/>
    <w:rsid w:val="00613DFB"/>
    <w:rsid w:val="00613E2A"/>
    <w:rsid w:val="00613E62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17686"/>
    <w:rsid w:val="00620195"/>
    <w:rsid w:val="006202B3"/>
    <w:rsid w:val="0062057B"/>
    <w:rsid w:val="00620589"/>
    <w:rsid w:val="00620899"/>
    <w:rsid w:val="0062116A"/>
    <w:rsid w:val="00621B12"/>
    <w:rsid w:val="0062233D"/>
    <w:rsid w:val="006225BB"/>
    <w:rsid w:val="00622614"/>
    <w:rsid w:val="00622699"/>
    <w:rsid w:val="006226A2"/>
    <w:rsid w:val="00622FA6"/>
    <w:rsid w:val="00622FF7"/>
    <w:rsid w:val="00623082"/>
    <w:rsid w:val="0062327F"/>
    <w:rsid w:val="00623A3B"/>
    <w:rsid w:val="00623B2F"/>
    <w:rsid w:val="006247B6"/>
    <w:rsid w:val="006247B7"/>
    <w:rsid w:val="00624C58"/>
    <w:rsid w:val="00624EA0"/>
    <w:rsid w:val="00625143"/>
    <w:rsid w:val="00625B28"/>
    <w:rsid w:val="00626341"/>
    <w:rsid w:val="006264CF"/>
    <w:rsid w:val="00630078"/>
    <w:rsid w:val="00630507"/>
    <w:rsid w:val="00630529"/>
    <w:rsid w:val="00630BC7"/>
    <w:rsid w:val="00630DB5"/>
    <w:rsid w:val="006310B1"/>
    <w:rsid w:val="00631410"/>
    <w:rsid w:val="006333FD"/>
    <w:rsid w:val="0063381F"/>
    <w:rsid w:val="00633F32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AD7"/>
    <w:rsid w:val="00635CC2"/>
    <w:rsid w:val="006367D5"/>
    <w:rsid w:val="00636AA5"/>
    <w:rsid w:val="00636F68"/>
    <w:rsid w:val="0063702F"/>
    <w:rsid w:val="006373DD"/>
    <w:rsid w:val="00637503"/>
    <w:rsid w:val="00637A79"/>
    <w:rsid w:val="00637C5B"/>
    <w:rsid w:val="00637D2D"/>
    <w:rsid w:val="00637F9C"/>
    <w:rsid w:val="00640BB7"/>
    <w:rsid w:val="00640D54"/>
    <w:rsid w:val="00641796"/>
    <w:rsid w:val="00641D33"/>
    <w:rsid w:val="00641E1A"/>
    <w:rsid w:val="006423F4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BD4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7596"/>
    <w:rsid w:val="00650567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0F8"/>
    <w:rsid w:val="0065450E"/>
    <w:rsid w:val="00654590"/>
    <w:rsid w:val="0065481F"/>
    <w:rsid w:val="00654C82"/>
    <w:rsid w:val="00654CF7"/>
    <w:rsid w:val="0065502F"/>
    <w:rsid w:val="00655724"/>
    <w:rsid w:val="00655A90"/>
    <w:rsid w:val="00655B3F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5A1"/>
    <w:rsid w:val="006619C2"/>
    <w:rsid w:val="00661E58"/>
    <w:rsid w:val="00662036"/>
    <w:rsid w:val="00662497"/>
    <w:rsid w:val="00662FB8"/>
    <w:rsid w:val="006630B5"/>
    <w:rsid w:val="0066317D"/>
    <w:rsid w:val="006631D6"/>
    <w:rsid w:val="006632A7"/>
    <w:rsid w:val="0066335F"/>
    <w:rsid w:val="00663650"/>
    <w:rsid w:val="0066381F"/>
    <w:rsid w:val="00663820"/>
    <w:rsid w:val="00663881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762"/>
    <w:rsid w:val="00670A25"/>
    <w:rsid w:val="00670BB8"/>
    <w:rsid w:val="00670C1C"/>
    <w:rsid w:val="00670D39"/>
    <w:rsid w:val="00671066"/>
    <w:rsid w:val="00671377"/>
    <w:rsid w:val="00671549"/>
    <w:rsid w:val="006716B8"/>
    <w:rsid w:val="006719C9"/>
    <w:rsid w:val="0067236C"/>
    <w:rsid w:val="00672653"/>
    <w:rsid w:val="00672A50"/>
    <w:rsid w:val="00673249"/>
    <w:rsid w:val="0067329D"/>
    <w:rsid w:val="00673805"/>
    <w:rsid w:val="00674385"/>
    <w:rsid w:val="0067487D"/>
    <w:rsid w:val="006749DA"/>
    <w:rsid w:val="00674F63"/>
    <w:rsid w:val="00675231"/>
    <w:rsid w:val="00675D00"/>
    <w:rsid w:val="006761B8"/>
    <w:rsid w:val="006762A0"/>
    <w:rsid w:val="006765B0"/>
    <w:rsid w:val="00676C7B"/>
    <w:rsid w:val="00676D79"/>
    <w:rsid w:val="00676E38"/>
    <w:rsid w:val="0067769D"/>
    <w:rsid w:val="00677F22"/>
    <w:rsid w:val="006802B9"/>
    <w:rsid w:val="0068037B"/>
    <w:rsid w:val="0068041B"/>
    <w:rsid w:val="006805BB"/>
    <w:rsid w:val="00680648"/>
    <w:rsid w:val="00680CA3"/>
    <w:rsid w:val="00680E1B"/>
    <w:rsid w:val="00681217"/>
    <w:rsid w:val="006819DC"/>
    <w:rsid w:val="00681A91"/>
    <w:rsid w:val="00681D95"/>
    <w:rsid w:val="00681DAD"/>
    <w:rsid w:val="00682149"/>
    <w:rsid w:val="00682352"/>
    <w:rsid w:val="00682DA9"/>
    <w:rsid w:val="00683821"/>
    <w:rsid w:val="00683A96"/>
    <w:rsid w:val="00683CB6"/>
    <w:rsid w:val="006841D3"/>
    <w:rsid w:val="00684320"/>
    <w:rsid w:val="006847C5"/>
    <w:rsid w:val="00684C56"/>
    <w:rsid w:val="00684CB1"/>
    <w:rsid w:val="00684D93"/>
    <w:rsid w:val="00685444"/>
    <w:rsid w:val="006854FF"/>
    <w:rsid w:val="00685818"/>
    <w:rsid w:val="00685C0F"/>
    <w:rsid w:val="0068608C"/>
    <w:rsid w:val="0068691D"/>
    <w:rsid w:val="00686E53"/>
    <w:rsid w:val="006873EE"/>
    <w:rsid w:val="006874AD"/>
    <w:rsid w:val="006876E8"/>
    <w:rsid w:val="00687E3D"/>
    <w:rsid w:val="00690174"/>
    <w:rsid w:val="0069020D"/>
    <w:rsid w:val="0069066E"/>
    <w:rsid w:val="006906B0"/>
    <w:rsid w:val="00691959"/>
    <w:rsid w:val="00691B2F"/>
    <w:rsid w:val="00691C34"/>
    <w:rsid w:val="00691CFA"/>
    <w:rsid w:val="00691DCE"/>
    <w:rsid w:val="006926DC"/>
    <w:rsid w:val="00692EEF"/>
    <w:rsid w:val="0069310D"/>
    <w:rsid w:val="00693885"/>
    <w:rsid w:val="00693933"/>
    <w:rsid w:val="00693BA5"/>
    <w:rsid w:val="00693F40"/>
    <w:rsid w:val="00694197"/>
    <w:rsid w:val="00694B2D"/>
    <w:rsid w:val="00694B8F"/>
    <w:rsid w:val="00694D2E"/>
    <w:rsid w:val="00694D61"/>
    <w:rsid w:val="0069505C"/>
    <w:rsid w:val="006950D6"/>
    <w:rsid w:val="006958CA"/>
    <w:rsid w:val="006959E1"/>
    <w:rsid w:val="00695D83"/>
    <w:rsid w:val="00696B23"/>
    <w:rsid w:val="00696D40"/>
    <w:rsid w:val="00696DF0"/>
    <w:rsid w:val="006972E5"/>
    <w:rsid w:val="00697997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408"/>
    <w:rsid w:val="006A25BE"/>
    <w:rsid w:val="006A2AE5"/>
    <w:rsid w:val="006A3517"/>
    <w:rsid w:val="006A4065"/>
    <w:rsid w:val="006A431E"/>
    <w:rsid w:val="006A458D"/>
    <w:rsid w:val="006A4836"/>
    <w:rsid w:val="006A4904"/>
    <w:rsid w:val="006A4D21"/>
    <w:rsid w:val="006A4EB7"/>
    <w:rsid w:val="006A5001"/>
    <w:rsid w:val="006A50C1"/>
    <w:rsid w:val="006A5300"/>
    <w:rsid w:val="006A546F"/>
    <w:rsid w:val="006A562C"/>
    <w:rsid w:val="006A59B4"/>
    <w:rsid w:val="006A5BB8"/>
    <w:rsid w:val="006A5BE4"/>
    <w:rsid w:val="006A6177"/>
    <w:rsid w:val="006A6373"/>
    <w:rsid w:val="006A63A0"/>
    <w:rsid w:val="006A664E"/>
    <w:rsid w:val="006A674A"/>
    <w:rsid w:val="006A67C4"/>
    <w:rsid w:val="006A6890"/>
    <w:rsid w:val="006A6CF3"/>
    <w:rsid w:val="006A6D4C"/>
    <w:rsid w:val="006A7432"/>
    <w:rsid w:val="006B00B6"/>
    <w:rsid w:val="006B0451"/>
    <w:rsid w:val="006B0991"/>
    <w:rsid w:val="006B0B65"/>
    <w:rsid w:val="006B1232"/>
    <w:rsid w:val="006B183F"/>
    <w:rsid w:val="006B2043"/>
    <w:rsid w:val="006B20FB"/>
    <w:rsid w:val="006B2275"/>
    <w:rsid w:val="006B2B83"/>
    <w:rsid w:val="006B30A1"/>
    <w:rsid w:val="006B30D3"/>
    <w:rsid w:val="006B312A"/>
    <w:rsid w:val="006B326F"/>
    <w:rsid w:val="006B354D"/>
    <w:rsid w:val="006B3672"/>
    <w:rsid w:val="006B3C03"/>
    <w:rsid w:val="006B3E73"/>
    <w:rsid w:val="006B3E97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327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046"/>
    <w:rsid w:val="006C72BA"/>
    <w:rsid w:val="006C7691"/>
    <w:rsid w:val="006C7FA5"/>
    <w:rsid w:val="006D0021"/>
    <w:rsid w:val="006D0182"/>
    <w:rsid w:val="006D030C"/>
    <w:rsid w:val="006D05D5"/>
    <w:rsid w:val="006D07BE"/>
    <w:rsid w:val="006D08CE"/>
    <w:rsid w:val="006D10CE"/>
    <w:rsid w:val="006D123B"/>
    <w:rsid w:val="006D1770"/>
    <w:rsid w:val="006D2302"/>
    <w:rsid w:val="006D2A02"/>
    <w:rsid w:val="006D2AD6"/>
    <w:rsid w:val="006D2D62"/>
    <w:rsid w:val="006D2D80"/>
    <w:rsid w:val="006D3093"/>
    <w:rsid w:val="006D31E2"/>
    <w:rsid w:val="006D338E"/>
    <w:rsid w:val="006D3F59"/>
    <w:rsid w:val="006D40F4"/>
    <w:rsid w:val="006D42BB"/>
    <w:rsid w:val="006D44F7"/>
    <w:rsid w:val="006D488F"/>
    <w:rsid w:val="006D493D"/>
    <w:rsid w:val="006D4E38"/>
    <w:rsid w:val="006D599B"/>
    <w:rsid w:val="006D6726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202"/>
    <w:rsid w:val="006E15A8"/>
    <w:rsid w:val="006E1F4D"/>
    <w:rsid w:val="006E21CC"/>
    <w:rsid w:val="006E224C"/>
    <w:rsid w:val="006E2481"/>
    <w:rsid w:val="006E271A"/>
    <w:rsid w:val="006E2781"/>
    <w:rsid w:val="006E27A0"/>
    <w:rsid w:val="006E2E44"/>
    <w:rsid w:val="006E3024"/>
    <w:rsid w:val="006E33EB"/>
    <w:rsid w:val="006E3887"/>
    <w:rsid w:val="006E4799"/>
    <w:rsid w:val="006E4A8A"/>
    <w:rsid w:val="006E4BF2"/>
    <w:rsid w:val="006E4E7F"/>
    <w:rsid w:val="006E55EC"/>
    <w:rsid w:val="006E569C"/>
    <w:rsid w:val="006E57C8"/>
    <w:rsid w:val="006E5A28"/>
    <w:rsid w:val="006E605A"/>
    <w:rsid w:val="006E62BE"/>
    <w:rsid w:val="006E62C5"/>
    <w:rsid w:val="006E6F8A"/>
    <w:rsid w:val="006E7920"/>
    <w:rsid w:val="006E7949"/>
    <w:rsid w:val="006E7C4B"/>
    <w:rsid w:val="006F001C"/>
    <w:rsid w:val="006F06F8"/>
    <w:rsid w:val="006F0B97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53C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D0E"/>
    <w:rsid w:val="006F7E34"/>
    <w:rsid w:val="006F7FC5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47B0"/>
    <w:rsid w:val="0070488B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DEA"/>
    <w:rsid w:val="00707E55"/>
    <w:rsid w:val="0071034E"/>
    <w:rsid w:val="007107CC"/>
    <w:rsid w:val="0071081B"/>
    <w:rsid w:val="00710BB2"/>
    <w:rsid w:val="00710EA1"/>
    <w:rsid w:val="00710EAC"/>
    <w:rsid w:val="00711008"/>
    <w:rsid w:val="00711316"/>
    <w:rsid w:val="00711EE6"/>
    <w:rsid w:val="00712020"/>
    <w:rsid w:val="007121B6"/>
    <w:rsid w:val="007127C1"/>
    <w:rsid w:val="00712D11"/>
    <w:rsid w:val="00712D2A"/>
    <w:rsid w:val="00712E75"/>
    <w:rsid w:val="0071302B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56"/>
    <w:rsid w:val="0071508E"/>
    <w:rsid w:val="007155C3"/>
    <w:rsid w:val="00715A29"/>
    <w:rsid w:val="00716052"/>
    <w:rsid w:val="0071654D"/>
    <w:rsid w:val="0071664A"/>
    <w:rsid w:val="00716E36"/>
    <w:rsid w:val="007179F7"/>
    <w:rsid w:val="00717AF7"/>
    <w:rsid w:val="00717C8E"/>
    <w:rsid w:val="00720032"/>
    <w:rsid w:val="00720732"/>
    <w:rsid w:val="00720B23"/>
    <w:rsid w:val="00720D48"/>
    <w:rsid w:val="00721025"/>
    <w:rsid w:val="00721908"/>
    <w:rsid w:val="0072192A"/>
    <w:rsid w:val="007219A6"/>
    <w:rsid w:val="00721B18"/>
    <w:rsid w:val="00721FC2"/>
    <w:rsid w:val="0072292C"/>
    <w:rsid w:val="00722FC3"/>
    <w:rsid w:val="00722FD2"/>
    <w:rsid w:val="007239C7"/>
    <w:rsid w:val="00723C47"/>
    <w:rsid w:val="00724038"/>
    <w:rsid w:val="007241BE"/>
    <w:rsid w:val="0072461D"/>
    <w:rsid w:val="00724720"/>
    <w:rsid w:val="007248B6"/>
    <w:rsid w:val="00724B3B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C24"/>
    <w:rsid w:val="00726DCD"/>
    <w:rsid w:val="00726F5F"/>
    <w:rsid w:val="00727073"/>
    <w:rsid w:val="007279E5"/>
    <w:rsid w:val="00727C84"/>
    <w:rsid w:val="0073013A"/>
    <w:rsid w:val="007303B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4847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0C70"/>
    <w:rsid w:val="00741636"/>
    <w:rsid w:val="007417DB"/>
    <w:rsid w:val="007418DF"/>
    <w:rsid w:val="00741EA9"/>
    <w:rsid w:val="00742121"/>
    <w:rsid w:val="007423C9"/>
    <w:rsid w:val="007425C0"/>
    <w:rsid w:val="00742805"/>
    <w:rsid w:val="007428F8"/>
    <w:rsid w:val="00742909"/>
    <w:rsid w:val="00742D20"/>
    <w:rsid w:val="00742D24"/>
    <w:rsid w:val="00742D51"/>
    <w:rsid w:val="00742E3D"/>
    <w:rsid w:val="0074305A"/>
    <w:rsid w:val="00743A53"/>
    <w:rsid w:val="00743AB3"/>
    <w:rsid w:val="00743C5E"/>
    <w:rsid w:val="00743E7F"/>
    <w:rsid w:val="0074471C"/>
    <w:rsid w:val="00744977"/>
    <w:rsid w:val="007451FC"/>
    <w:rsid w:val="007453B1"/>
    <w:rsid w:val="00745566"/>
    <w:rsid w:val="0074576E"/>
    <w:rsid w:val="00745A08"/>
    <w:rsid w:val="00745BA6"/>
    <w:rsid w:val="00745D39"/>
    <w:rsid w:val="00745EF6"/>
    <w:rsid w:val="007466E8"/>
    <w:rsid w:val="00746CB5"/>
    <w:rsid w:val="00746ED0"/>
    <w:rsid w:val="007470E2"/>
    <w:rsid w:val="007470E5"/>
    <w:rsid w:val="0074723E"/>
    <w:rsid w:val="007472BC"/>
    <w:rsid w:val="00747A45"/>
    <w:rsid w:val="00747B89"/>
    <w:rsid w:val="00747CC4"/>
    <w:rsid w:val="00747D51"/>
    <w:rsid w:val="00747EBA"/>
    <w:rsid w:val="0075024F"/>
    <w:rsid w:val="007503F3"/>
    <w:rsid w:val="007505CC"/>
    <w:rsid w:val="00750A6D"/>
    <w:rsid w:val="00750F5A"/>
    <w:rsid w:val="007510C1"/>
    <w:rsid w:val="00751387"/>
    <w:rsid w:val="00751964"/>
    <w:rsid w:val="00751A53"/>
    <w:rsid w:val="00751D43"/>
    <w:rsid w:val="00751E2B"/>
    <w:rsid w:val="007520C5"/>
    <w:rsid w:val="007521BA"/>
    <w:rsid w:val="007524AA"/>
    <w:rsid w:val="00752615"/>
    <w:rsid w:val="00752899"/>
    <w:rsid w:val="0075297A"/>
    <w:rsid w:val="00752AB4"/>
    <w:rsid w:val="00752AB9"/>
    <w:rsid w:val="00752B31"/>
    <w:rsid w:val="00752CAE"/>
    <w:rsid w:val="00752E5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7EB"/>
    <w:rsid w:val="00763865"/>
    <w:rsid w:val="00763935"/>
    <w:rsid w:val="00763B01"/>
    <w:rsid w:val="00763D80"/>
    <w:rsid w:val="00764F71"/>
    <w:rsid w:val="007658F4"/>
    <w:rsid w:val="0076598B"/>
    <w:rsid w:val="00765B3E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25"/>
    <w:rsid w:val="007726DC"/>
    <w:rsid w:val="007729D8"/>
    <w:rsid w:val="00772A01"/>
    <w:rsid w:val="00772A22"/>
    <w:rsid w:val="00772BAF"/>
    <w:rsid w:val="00772D19"/>
    <w:rsid w:val="007734C3"/>
    <w:rsid w:val="00773FFB"/>
    <w:rsid w:val="00774506"/>
    <w:rsid w:val="007746D5"/>
    <w:rsid w:val="007746F5"/>
    <w:rsid w:val="00774AEE"/>
    <w:rsid w:val="00774B54"/>
    <w:rsid w:val="00774EE7"/>
    <w:rsid w:val="00774F6F"/>
    <w:rsid w:val="00775072"/>
    <w:rsid w:val="00775474"/>
    <w:rsid w:val="0077563C"/>
    <w:rsid w:val="00775B4C"/>
    <w:rsid w:val="00775BA3"/>
    <w:rsid w:val="00775E55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959"/>
    <w:rsid w:val="00781A22"/>
    <w:rsid w:val="00781A97"/>
    <w:rsid w:val="00781BE3"/>
    <w:rsid w:val="00781CB6"/>
    <w:rsid w:val="00781F1F"/>
    <w:rsid w:val="007822EE"/>
    <w:rsid w:val="0078236C"/>
    <w:rsid w:val="00782387"/>
    <w:rsid w:val="007824D4"/>
    <w:rsid w:val="0078336D"/>
    <w:rsid w:val="00783427"/>
    <w:rsid w:val="0078372D"/>
    <w:rsid w:val="00783C27"/>
    <w:rsid w:val="00783C89"/>
    <w:rsid w:val="0078414B"/>
    <w:rsid w:val="007849C5"/>
    <w:rsid w:val="00784C6B"/>
    <w:rsid w:val="007850DF"/>
    <w:rsid w:val="007850F8"/>
    <w:rsid w:val="00785468"/>
    <w:rsid w:val="0078574E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811"/>
    <w:rsid w:val="00790DBF"/>
    <w:rsid w:val="00790F7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B64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0A0"/>
    <w:rsid w:val="007A312B"/>
    <w:rsid w:val="007A31D9"/>
    <w:rsid w:val="007A36FC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987"/>
    <w:rsid w:val="007A5E55"/>
    <w:rsid w:val="007A5FC2"/>
    <w:rsid w:val="007A601A"/>
    <w:rsid w:val="007A63B1"/>
    <w:rsid w:val="007A6409"/>
    <w:rsid w:val="007A64DF"/>
    <w:rsid w:val="007A68FB"/>
    <w:rsid w:val="007A6C11"/>
    <w:rsid w:val="007A73DD"/>
    <w:rsid w:val="007A75D1"/>
    <w:rsid w:val="007A7782"/>
    <w:rsid w:val="007A788D"/>
    <w:rsid w:val="007A7980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867"/>
    <w:rsid w:val="007B4AF2"/>
    <w:rsid w:val="007B4C54"/>
    <w:rsid w:val="007B51BE"/>
    <w:rsid w:val="007B5DE2"/>
    <w:rsid w:val="007B6258"/>
    <w:rsid w:val="007B62E1"/>
    <w:rsid w:val="007B63E5"/>
    <w:rsid w:val="007B6496"/>
    <w:rsid w:val="007B7308"/>
    <w:rsid w:val="007B760A"/>
    <w:rsid w:val="007B7B41"/>
    <w:rsid w:val="007B7B7D"/>
    <w:rsid w:val="007B7F14"/>
    <w:rsid w:val="007B7F36"/>
    <w:rsid w:val="007C0853"/>
    <w:rsid w:val="007C089C"/>
    <w:rsid w:val="007C0A51"/>
    <w:rsid w:val="007C0D19"/>
    <w:rsid w:val="007C16C4"/>
    <w:rsid w:val="007C1E12"/>
    <w:rsid w:val="007C2378"/>
    <w:rsid w:val="007C2E18"/>
    <w:rsid w:val="007C31CB"/>
    <w:rsid w:val="007C32A9"/>
    <w:rsid w:val="007C3521"/>
    <w:rsid w:val="007C36EB"/>
    <w:rsid w:val="007C3A5B"/>
    <w:rsid w:val="007C4596"/>
    <w:rsid w:val="007C476B"/>
    <w:rsid w:val="007C480B"/>
    <w:rsid w:val="007C48EB"/>
    <w:rsid w:val="007C49BF"/>
    <w:rsid w:val="007C4BFF"/>
    <w:rsid w:val="007C4C62"/>
    <w:rsid w:val="007C4F7A"/>
    <w:rsid w:val="007C536A"/>
    <w:rsid w:val="007C54CC"/>
    <w:rsid w:val="007C5A90"/>
    <w:rsid w:val="007C5AFE"/>
    <w:rsid w:val="007C5E3E"/>
    <w:rsid w:val="007C626D"/>
    <w:rsid w:val="007C62A9"/>
    <w:rsid w:val="007C6A28"/>
    <w:rsid w:val="007C7209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65C"/>
    <w:rsid w:val="007D2DE4"/>
    <w:rsid w:val="007D2EF9"/>
    <w:rsid w:val="007D40ED"/>
    <w:rsid w:val="007D4B2C"/>
    <w:rsid w:val="007D4C19"/>
    <w:rsid w:val="007D4CF1"/>
    <w:rsid w:val="007D53CA"/>
    <w:rsid w:val="007D551F"/>
    <w:rsid w:val="007D5606"/>
    <w:rsid w:val="007D566C"/>
    <w:rsid w:val="007D570A"/>
    <w:rsid w:val="007D5717"/>
    <w:rsid w:val="007D5B9F"/>
    <w:rsid w:val="007D5D66"/>
    <w:rsid w:val="007D5DAC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017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2E81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B77"/>
    <w:rsid w:val="007F0E88"/>
    <w:rsid w:val="007F121C"/>
    <w:rsid w:val="007F14C5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36"/>
    <w:rsid w:val="007F5E76"/>
    <w:rsid w:val="007F63D7"/>
    <w:rsid w:val="007F653D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990"/>
    <w:rsid w:val="00804BD2"/>
    <w:rsid w:val="00804D33"/>
    <w:rsid w:val="00804D90"/>
    <w:rsid w:val="0080522B"/>
    <w:rsid w:val="008052DF"/>
    <w:rsid w:val="00805401"/>
    <w:rsid w:val="00805867"/>
    <w:rsid w:val="008059ED"/>
    <w:rsid w:val="00805B0F"/>
    <w:rsid w:val="0080651D"/>
    <w:rsid w:val="008065A3"/>
    <w:rsid w:val="00807746"/>
    <w:rsid w:val="00807AE8"/>
    <w:rsid w:val="00807F96"/>
    <w:rsid w:val="00810425"/>
    <w:rsid w:val="00810668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411"/>
    <w:rsid w:val="008126DA"/>
    <w:rsid w:val="00812D39"/>
    <w:rsid w:val="008130FC"/>
    <w:rsid w:val="008132B2"/>
    <w:rsid w:val="0081355B"/>
    <w:rsid w:val="0081359B"/>
    <w:rsid w:val="00813965"/>
    <w:rsid w:val="00813B84"/>
    <w:rsid w:val="00813EC4"/>
    <w:rsid w:val="008140F1"/>
    <w:rsid w:val="0081416E"/>
    <w:rsid w:val="008141CD"/>
    <w:rsid w:val="00814408"/>
    <w:rsid w:val="00814556"/>
    <w:rsid w:val="00814715"/>
    <w:rsid w:val="00814818"/>
    <w:rsid w:val="00814881"/>
    <w:rsid w:val="00814A7D"/>
    <w:rsid w:val="008152EB"/>
    <w:rsid w:val="00815864"/>
    <w:rsid w:val="00815BF7"/>
    <w:rsid w:val="00815D89"/>
    <w:rsid w:val="00815F1B"/>
    <w:rsid w:val="00816578"/>
    <w:rsid w:val="008168B8"/>
    <w:rsid w:val="00816ABC"/>
    <w:rsid w:val="00816E5A"/>
    <w:rsid w:val="00817073"/>
    <w:rsid w:val="0081734D"/>
    <w:rsid w:val="00817D70"/>
    <w:rsid w:val="008207A9"/>
    <w:rsid w:val="00820A16"/>
    <w:rsid w:val="00820CDD"/>
    <w:rsid w:val="008212F0"/>
    <w:rsid w:val="008216C7"/>
    <w:rsid w:val="00822257"/>
    <w:rsid w:val="00822B13"/>
    <w:rsid w:val="00822B30"/>
    <w:rsid w:val="00822FD7"/>
    <w:rsid w:val="0082308D"/>
    <w:rsid w:val="008234FA"/>
    <w:rsid w:val="00823623"/>
    <w:rsid w:val="00823BD4"/>
    <w:rsid w:val="00823C83"/>
    <w:rsid w:val="0082405D"/>
    <w:rsid w:val="00824289"/>
    <w:rsid w:val="008242DF"/>
    <w:rsid w:val="008245DD"/>
    <w:rsid w:val="00825CD2"/>
    <w:rsid w:val="008268F9"/>
    <w:rsid w:val="00826BEC"/>
    <w:rsid w:val="00827453"/>
    <w:rsid w:val="00827682"/>
    <w:rsid w:val="008276D7"/>
    <w:rsid w:val="00827A0A"/>
    <w:rsid w:val="00827A0D"/>
    <w:rsid w:val="00827C40"/>
    <w:rsid w:val="00827D49"/>
    <w:rsid w:val="00827E55"/>
    <w:rsid w:val="00830036"/>
    <w:rsid w:val="008300A4"/>
    <w:rsid w:val="008300CD"/>
    <w:rsid w:val="00830403"/>
    <w:rsid w:val="0083067C"/>
    <w:rsid w:val="00830698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7EE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421"/>
    <w:rsid w:val="00835ACB"/>
    <w:rsid w:val="008363FA"/>
    <w:rsid w:val="00836ABD"/>
    <w:rsid w:val="008370DB"/>
    <w:rsid w:val="00837323"/>
    <w:rsid w:val="0083761E"/>
    <w:rsid w:val="00837F3E"/>
    <w:rsid w:val="00837F6A"/>
    <w:rsid w:val="00840122"/>
    <w:rsid w:val="00840170"/>
    <w:rsid w:val="008402B2"/>
    <w:rsid w:val="0084039A"/>
    <w:rsid w:val="00840609"/>
    <w:rsid w:val="0084075F"/>
    <w:rsid w:val="00840A0B"/>
    <w:rsid w:val="00840E3B"/>
    <w:rsid w:val="00840E41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9AB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AFB"/>
    <w:rsid w:val="00850EA3"/>
    <w:rsid w:val="00851521"/>
    <w:rsid w:val="00851A42"/>
    <w:rsid w:val="00851A72"/>
    <w:rsid w:val="00851BA6"/>
    <w:rsid w:val="00851EA4"/>
    <w:rsid w:val="00852076"/>
    <w:rsid w:val="0085209A"/>
    <w:rsid w:val="008527EA"/>
    <w:rsid w:val="00852863"/>
    <w:rsid w:val="0085288A"/>
    <w:rsid w:val="00852A86"/>
    <w:rsid w:val="00853610"/>
    <w:rsid w:val="008539F3"/>
    <w:rsid w:val="00853C39"/>
    <w:rsid w:val="00854267"/>
    <w:rsid w:val="00854543"/>
    <w:rsid w:val="0085460D"/>
    <w:rsid w:val="0085469D"/>
    <w:rsid w:val="0085474A"/>
    <w:rsid w:val="008553F5"/>
    <w:rsid w:val="00855A96"/>
    <w:rsid w:val="00855F90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B7F"/>
    <w:rsid w:val="00860C96"/>
    <w:rsid w:val="00860FDC"/>
    <w:rsid w:val="00861553"/>
    <w:rsid w:val="0086172A"/>
    <w:rsid w:val="00861BA1"/>
    <w:rsid w:val="00861DD4"/>
    <w:rsid w:val="00862044"/>
    <w:rsid w:val="00862049"/>
    <w:rsid w:val="00862840"/>
    <w:rsid w:val="00862D14"/>
    <w:rsid w:val="00862DDD"/>
    <w:rsid w:val="008637D4"/>
    <w:rsid w:val="008639CF"/>
    <w:rsid w:val="00864130"/>
    <w:rsid w:val="00864318"/>
    <w:rsid w:val="00864493"/>
    <w:rsid w:val="00864695"/>
    <w:rsid w:val="00864FCC"/>
    <w:rsid w:val="008652E2"/>
    <w:rsid w:val="0086559C"/>
    <w:rsid w:val="00865DF8"/>
    <w:rsid w:val="00866233"/>
    <w:rsid w:val="008664EA"/>
    <w:rsid w:val="00866901"/>
    <w:rsid w:val="00866A0C"/>
    <w:rsid w:val="00866EB1"/>
    <w:rsid w:val="008674FB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DEA"/>
    <w:rsid w:val="00870EF1"/>
    <w:rsid w:val="00870F8C"/>
    <w:rsid w:val="0087116F"/>
    <w:rsid w:val="008712C9"/>
    <w:rsid w:val="008716B4"/>
    <w:rsid w:val="008718D8"/>
    <w:rsid w:val="008719B7"/>
    <w:rsid w:val="00871AA8"/>
    <w:rsid w:val="00871CB4"/>
    <w:rsid w:val="00871D39"/>
    <w:rsid w:val="00872566"/>
    <w:rsid w:val="00872AD9"/>
    <w:rsid w:val="00872EBE"/>
    <w:rsid w:val="00872F0A"/>
    <w:rsid w:val="00873CED"/>
    <w:rsid w:val="00873FB4"/>
    <w:rsid w:val="008744C0"/>
    <w:rsid w:val="00875229"/>
    <w:rsid w:val="00875250"/>
    <w:rsid w:val="008752F1"/>
    <w:rsid w:val="00875497"/>
    <w:rsid w:val="00875EBE"/>
    <w:rsid w:val="00875ED6"/>
    <w:rsid w:val="0087685A"/>
    <w:rsid w:val="008768E1"/>
    <w:rsid w:val="00876A19"/>
    <w:rsid w:val="008772C9"/>
    <w:rsid w:val="00877300"/>
    <w:rsid w:val="008777AA"/>
    <w:rsid w:val="00877A4F"/>
    <w:rsid w:val="00877A7D"/>
    <w:rsid w:val="00877AB0"/>
    <w:rsid w:val="00877AD5"/>
    <w:rsid w:val="00877B14"/>
    <w:rsid w:val="00877E6E"/>
    <w:rsid w:val="008800A8"/>
    <w:rsid w:val="00880716"/>
    <w:rsid w:val="008813C4"/>
    <w:rsid w:val="00881450"/>
    <w:rsid w:val="00881FC4"/>
    <w:rsid w:val="0088278E"/>
    <w:rsid w:val="00882867"/>
    <w:rsid w:val="00882A72"/>
    <w:rsid w:val="00882F73"/>
    <w:rsid w:val="00883312"/>
    <w:rsid w:val="00883957"/>
    <w:rsid w:val="008839C8"/>
    <w:rsid w:val="00883E5C"/>
    <w:rsid w:val="0088409D"/>
    <w:rsid w:val="0088416D"/>
    <w:rsid w:val="0088422F"/>
    <w:rsid w:val="0088431D"/>
    <w:rsid w:val="00884347"/>
    <w:rsid w:val="00884594"/>
    <w:rsid w:val="00884A64"/>
    <w:rsid w:val="00884BB3"/>
    <w:rsid w:val="008854D6"/>
    <w:rsid w:val="008859FF"/>
    <w:rsid w:val="0088615B"/>
    <w:rsid w:val="008861D7"/>
    <w:rsid w:val="008862C2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B49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18A"/>
    <w:rsid w:val="0089336A"/>
    <w:rsid w:val="0089344E"/>
    <w:rsid w:val="008934C7"/>
    <w:rsid w:val="0089394D"/>
    <w:rsid w:val="00893DAB"/>
    <w:rsid w:val="00894521"/>
    <w:rsid w:val="008945B8"/>
    <w:rsid w:val="008947F4"/>
    <w:rsid w:val="00895026"/>
    <w:rsid w:val="008952BD"/>
    <w:rsid w:val="00895401"/>
    <w:rsid w:val="008955D5"/>
    <w:rsid w:val="008957D5"/>
    <w:rsid w:val="00895D80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1E43"/>
    <w:rsid w:val="008A234E"/>
    <w:rsid w:val="008A2B7D"/>
    <w:rsid w:val="008A2D83"/>
    <w:rsid w:val="008A2E26"/>
    <w:rsid w:val="008A3104"/>
    <w:rsid w:val="008A31D3"/>
    <w:rsid w:val="008A32C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A792F"/>
    <w:rsid w:val="008B02D2"/>
    <w:rsid w:val="008B0C70"/>
    <w:rsid w:val="008B0DF7"/>
    <w:rsid w:val="008B107C"/>
    <w:rsid w:val="008B1684"/>
    <w:rsid w:val="008B168F"/>
    <w:rsid w:val="008B1AE7"/>
    <w:rsid w:val="008B1C36"/>
    <w:rsid w:val="008B1F97"/>
    <w:rsid w:val="008B218A"/>
    <w:rsid w:val="008B2241"/>
    <w:rsid w:val="008B2B7C"/>
    <w:rsid w:val="008B2E2D"/>
    <w:rsid w:val="008B3332"/>
    <w:rsid w:val="008B376D"/>
    <w:rsid w:val="008B3FA2"/>
    <w:rsid w:val="008B427A"/>
    <w:rsid w:val="008B4488"/>
    <w:rsid w:val="008B4879"/>
    <w:rsid w:val="008B4BED"/>
    <w:rsid w:val="008B4FD8"/>
    <w:rsid w:val="008B51AB"/>
    <w:rsid w:val="008B52B4"/>
    <w:rsid w:val="008B549F"/>
    <w:rsid w:val="008B55FE"/>
    <w:rsid w:val="008B5695"/>
    <w:rsid w:val="008B59AC"/>
    <w:rsid w:val="008B5C85"/>
    <w:rsid w:val="008B5DAD"/>
    <w:rsid w:val="008B6239"/>
    <w:rsid w:val="008B67E5"/>
    <w:rsid w:val="008B681A"/>
    <w:rsid w:val="008B6997"/>
    <w:rsid w:val="008B6A75"/>
    <w:rsid w:val="008B6C80"/>
    <w:rsid w:val="008B6D49"/>
    <w:rsid w:val="008B6E98"/>
    <w:rsid w:val="008B7C1F"/>
    <w:rsid w:val="008B7C3F"/>
    <w:rsid w:val="008B7C61"/>
    <w:rsid w:val="008B7CA6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1E5E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5"/>
    <w:rsid w:val="008C589E"/>
    <w:rsid w:val="008C5E1C"/>
    <w:rsid w:val="008C5FD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CC3"/>
    <w:rsid w:val="008C7FD0"/>
    <w:rsid w:val="008D00F2"/>
    <w:rsid w:val="008D01D6"/>
    <w:rsid w:val="008D0240"/>
    <w:rsid w:val="008D053E"/>
    <w:rsid w:val="008D06BE"/>
    <w:rsid w:val="008D15AF"/>
    <w:rsid w:val="008D1A32"/>
    <w:rsid w:val="008D1B63"/>
    <w:rsid w:val="008D1B6F"/>
    <w:rsid w:val="008D1CCC"/>
    <w:rsid w:val="008D20AA"/>
    <w:rsid w:val="008D2B00"/>
    <w:rsid w:val="008D2DAE"/>
    <w:rsid w:val="008D2E04"/>
    <w:rsid w:val="008D3311"/>
    <w:rsid w:val="008D3692"/>
    <w:rsid w:val="008D4967"/>
    <w:rsid w:val="008D4B14"/>
    <w:rsid w:val="008D4EF0"/>
    <w:rsid w:val="008D538C"/>
    <w:rsid w:val="008D5734"/>
    <w:rsid w:val="008D5C78"/>
    <w:rsid w:val="008D5D03"/>
    <w:rsid w:val="008D64B5"/>
    <w:rsid w:val="008D66E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A1F"/>
    <w:rsid w:val="008E3B2A"/>
    <w:rsid w:val="008E3C22"/>
    <w:rsid w:val="008E41B2"/>
    <w:rsid w:val="008E429C"/>
    <w:rsid w:val="008E44A5"/>
    <w:rsid w:val="008E4C73"/>
    <w:rsid w:val="008E4D1D"/>
    <w:rsid w:val="008E5151"/>
    <w:rsid w:val="008E55AA"/>
    <w:rsid w:val="008E57A9"/>
    <w:rsid w:val="008E6945"/>
    <w:rsid w:val="008E7659"/>
    <w:rsid w:val="008E7666"/>
    <w:rsid w:val="008E77D1"/>
    <w:rsid w:val="008E7801"/>
    <w:rsid w:val="008E79C1"/>
    <w:rsid w:val="008E7B11"/>
    <w:rsid w:val="008E7BF7"/>
    <w:rsid w:val="008E7EA2"/>
    <w:rsid w:val="008F0ACA"/>
    <w:rsid w:val="008F0CA6"/>
    <w:rsid w:val="008F13E6"/>
    <w:rsid w:val="008F1471"/>
    <w:rsid w:val="008F14E0"/>
    <w:rsid w:val="008F1B7A"/>
    <w:rsid w:val="008F1BBB"/>
    <w:rsid w:val="008F1CAE"/>
    <w:rsid w:val="008F1CD9"/>
    <w:rsid w:val="008F294E"/>
    <w:rsid w:val="008F2B8D"/>
    <w:rsid w:val="008F318E"/>
    <w:rsid w:val="008F3335"/>
    <w:rsid w:val="008F3372"/>
    <w:rsid w:val="008F38E6"/>
    <w:rsid w:val="008F3B2B"/>
    <w:rsid w:val="008F3DD0"/>
    <w:rsid w:val="008F4178"/>
    <w:rsid w:val="008F431A"/>
    <w:rsid w:val="008F433D"/>
    <w:rsid w:val="008F48E0"/>
    <w:rsid w:val="008F515B"/>
    <w:rsid w:val="008F53BE"/>
    <w:rsid w:val="008F56FE"/>
    <w:rsid w:val="008F57FC"/>
    <w:rsid w:val="008F58E8"/>
    <w:rsid w:val="008F5D66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0ED"/>
    <w:rsid w:val="00901A50"/>
    <w:rsid w:val="00901CBE"/>
    <w:rsid w:val="00902784"/>
    <w:rsid w:val="00902E6D"/>
    <w:rsid w:val="00902F8D"/>
    <w:rsid w:val="00903082"/>
    <w:rsid w:val="00903678"/>
    <w:rsid w:val="009037E4"/>
    <w:rsid w:val="00903836"/>
    <w:rsid w:val="00903DD1"/>
    <w:rsid w:val="009040B2"/>
    <w:rsid w:val="00904757"/>
    <w:rsid w:val="0090509B"/>
    <w:rsid w:val="00905357"/>
    <w:rsid w:val="00905DFC"/>
    <w:rsid w:val="00906591"/>
    <w:rsid w:val="00906999"/>
    <w:rsid w:val="00906C70"/>
    <w:rsid w:val="009072AA"/>
    <w:rsid w:val="0090775F"/>
    <w:rsid w:val="009077D9"/>
    <w:rsid w:val="00907A84"/>
    <w:rsid w:val="00907BAE"/>
    <w:rsid w:val="00907E6E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6CF"/>
    <w:rsid w:val="009127D9"/>
    <w:rsid w:val="00912AF7"/>
    <w:rsid w:val="00912E6E"/>
    <w:rsid w:val="00912EE2"/>
    <w:rsid w:val="009135A6"/>
    <w:rsid w:val="0091386A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4E"/>
    <w:rsid w:val="00915C7E"/>
    <w:rsid w:val="00916110"/>
    <w:rsid w:val="00916117"/>
    <w:rsid w:val="009162EC"/>
    <w:rsid w:val="00916761"/>
    <w:rsid w:val="00916771"/>
    <w:rsid w:val="00916A5C"/>
    <w:rsid w:val="00916B35"/>
    <w:rsid w:val="00916D40"/>
    <w:rsid w:val="00916E41"/>
    <w:rsid w:val="009172CA"/>
    <w:rsid w:val="0091741D"/>
    <w:rsid w:val="009174DB"/>
    <w:rsid w:val="00917EAD"/>
    <w:rsid w:val="00917F93"/>
    <w:rsid w:val="00920011"/>
    <w:rsid w:val="009200F5"/>
    <w:rsid w:val="009202AC"/>
    <w:rsid w:val="0092033E"/>
    <w:rsid w:val="009206E1"/>
    <w:rsid w:val="009209D1"/>
    <w:rsid w:val="00920D48"/>
    <w:rsid w:val="00920F68"/>
    <w:rsid w:val="00921C4F"/>
    <w:rsid w:val="00921D17"/>
    <w:rsid w:val="0092258D"/>
    <w:rsid w:val="009226C6"/>
    <w:rsid w:val="0092279C"/>
    <w:rsid w:val="00922A23"/>
    <w:rsid w:val="00922A31"/>
    <w:rsid w:val="00922E05"/>
    <w:rsid w:val="00922EB2"/>
    <w:rsid w:val="00923038"/>
    <w:rsid w:val="009232C1"/>
    <w:rsid w:val="0092343C"/>
    <w:rsid w:val="00923452"/>
    <w:rsid w:val="0092355C"/>
    <w:rsid w:val="00923C11"/>
    <w:rsid w:val="00923F93"/>
    <w:rsid w:val="00924345"/>
    <w:rsid w:val="00924401"/>
    <w:rsid w:val="0092446F"/>
    <w:rsid w:val="0092453F"/>
    <w:rsid w:val="00924B4B"/>
    <w:rsid w:val="00924D56"/>
    <w:rsid w:val="00925C75"/>
    <w:rsid w:val="00925D7C"/>
    <w:rsid w:val="00925D91"/>
    <w:rsid w:val="00925FDC"/>
    <w:rsid w:val="0092667F"/>
    <w:rsid w:val="00926C99"/>
    <w:rsid w:val="009278B9"/>
    <w:rsid w:val="009279C2"/>
    <w:rsid w:val="00927B81"/>
    <w:rsid w:val="009310AF"/>
    <w:rsid w:val="009310BD"/>
    <w:rsid w:val="009312EE"/>
    <w:rsid w:val="0093167A"/>
    <w:rsid w:val="009317E4"/>
    <w:rsid w:val="00931B9E"/>
    <w:rsid w:val="0093220B"/>
    <w:rsid w:val="00932307"/>
    <w:rsid w:val="0093237D"/>
    <w:rsid w:val="009326FE"/>
    <w:rsid w:val="00932A41"/>
    <w:rsid w:val="00932CEF"/>
    <w:rsid w:val="00932D14"/>
    <w:rsid w:val="00932DBB"/>
    <w:rsid w:val="0093313B"/>
    <w:rsid w:val="00933AF9"/>
    <w:rsid w:val="00933C22"/>
    <w:rsid w:val="00933E25"/>
    <w:rsid w:val="00933FA8"/>
    <w:rsid w:val="009341F5"/>
    <w:rsid w:val="00934484"/>
    <w:rsid w:val="0093491F"/>
    <w:rsid w:val="009349E5"/>
    <w:rsid w:val="00934E7C"/>
    <w:rsid w:val="0093519D"/>
    <w:rsid w:val="009354B6"/>
    <w:rsid w:val="009355A4"/>
    <w:rsid w:val="0093599F"/>
    <w:rsid w:val="00935ACB"/>
    <w:rsid w:val="00936458"/>
    <w:rsid w:val="00936B19"/>
    <w:rsid w:val="00936DC2"/>
    <w:rsid w:val="00936E3F"/>
    <w:rsid w:val="00936F97"/>
    <w:rsid w:val="00937232"/>
    <w:rsid w:val="0093745A"/>
    <w:rsid w:val="00937F93"/>
    <w:rsid w:val="009407BC"/>
    <w:rsid w:val="00940D68"/>
    <w:rsid w:val="00941210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2F2"/>
    <w:rsid w:val="0094367B"/>
    <w:rsid w:val="00943D6E"/>
    <w:rsid w:val="009446A4"/>
    <w:rsid w:val="00944AA5"/>
    <w:rsid w:val="00944D40"/>
    <w:rsid w:val="009451BD"/>
    <w:rsid w:val="00945237"/>
    <w:rsid w:val="009453DD"/>
    <w:rsid w:val="00945427"/>
    <w:rsid w:val="0094559A"/>
    <w:rsid w:val="009458F4"/>
    <w:rsid w:val="00945A97"/>
    <w:rsid w:val="00945F25"/>
    <w:rsid w:val="00945FBB"/>
    <w:rsid w:val="0094613D"/>
    <w:rsid w:val="00946302"/>
    <w:rsid w:val="00946B22"/>
    <w:rsid w:val="00947819"/>
    <w:rsid w:val="00947C06"/>
    <w:rsid w:val="009503F6"/>
    <w:rsid w:val="009506B6"/>
    <w:rsid w:val="00950AF3"/>
    <w:rsid w:val="00950C14"/>
    <w:rsid w:val="00950E8E"/>
    <w:rsid w:val="00950FD5"/>
    <w:rsid w:val="00951165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6F46"/>
    <w:rsid w:val="009571AA"/>
    <w:rsid w:val="009578AD"/>
    <w:rsid w:val="00957E72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B73"/>
    <w:rsid w:val="00962D2E"/>
    <w:rsid w:val="00962DC7"/>
    <w:rsid w:val="00962F94"/>
    <w:rsid w:val="0096304D"/>
    <w:rsid w:val="0096311D"/>
    <w:rsid w:val="009635C4"/>
    <w:rsid w:val="0096393B"/>
    <w:rsid w:val="00963AE3"/>
    <w:rsid w:val="00963D1B"/>
    <w:rsid w:val="0096406F"/>
    <w:rsid w:val="00964112"/>
    <w:rsid w:val="00964198"/>
    <w:rsid w:val="009644D8"/>
    <w:rsid w:val="00964678"/>
    <w:rsid w:val="009657D1"/>
    <w:rsid w:val="00965F93"/>
    <w:rsid w:val="00965FA7"/>
    <w:rsid w:val="009662B3"/>
    <w:rsid w:val="009663ED"/>
    <w:rsid w:val="009664A6"/>
    <w:rsid w:val="009666DB"/>
    <w:rsid w:val="00966802"/>
    <w:rsid w:val="00966D9C"/>
    <w:rsid w:val="00966E37"/>
    <w:rsid w:val="009672BF"/>
    <w:rsid w:val="00967635"/>
    <w:rsid w:val="00967916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21F6"/>
    <w:rsid w:val="009724B3"/>
    <w:rsid w:val="00972BA8"/>
    <w:rsid w:val="00972C02"/>
    <w:rsid w:val="00972EA6"/>
    <w:rsid w:val="00972EE6"/>
    <w:rsid w:val="00972FCB"/>
    <w:rsid w:val="0097316B"/>
    <w:rsid w:val="009732FD"/>
    <w:rsid w:val="009736FB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34"/>
    <w:rsid w:val="009808A8"/>
    <w:rsid w:val="0098096C"/>
    <w:rsid w:val="00980B38"/>
    <w:rsid w:val="009812D6"/>
    <w:rsid w:val="0098131C"/>
    <w:rsid w:val="00981391"/>
    <w:rsid w:val="00981451"/>
    <w:rsid w:val="009817BA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9BC"/>
    <w:rsid w:val="00985D0F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585"/>
    <w:rsid w:val="0099296E"/>
    <w:rsid w:val="00992BAD"/>
    <w:rsid w:val="00993940"/>
    <w:rsid w:val="00993A02"/>
    <w:rsid w:val="00993A14"/>
    <w:rsid w:val="00993C21"/>
    <w:rsid w:val="009940C0"/>
    <w:rsid w:val="009945D3"/>
    <w:rsid w:val="00994CDC"/>
    <w:rsid w:val="00995235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97FEA"/>
    <w:rsid w:val="009A0613"/>
    <w:rsid w:val="009A076B"/>
    <w:rsid w:val="009A07E4"/>
    <w:rsid w:val="009A089D"/>
    <w:rsid w:val="009A08EC"/>
    <w:rsid w:val="009A0B1A"/>
    <w:rsid w:val="009A0BAF"/>
    <w:rsid w:val="009A130A"/>
    <w:rsid w:val="009A1323"/>
    <w:rsid w:val="009A13F8"/>
    <w:rsid w:val="009A1550"/>
    <w:rsid w:val="009A1B26"/>
    <w:rsid w:val="009A1B9A"/>
    <w:rsid w:val="009A1B9B"/>
    <w:rsid w:val="009A1ED0"/>
    <w:rsid w:val="009A2323"/>
    <w:rsid w:val="009A2766"/>
    <w:rsid w:val="009A276D"/>
    <w:rsid w:val="009A280B"/>
    <w:rsid w:val="009A2CDB"/>
    <w:rsid w:val="009A2CFE"/>
    <w:rsid w:val="009A31DF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A77B5"/>
    <w:rsid w:val="009A7E62"/>
    <w:rsid w:val="009B0723"/>
    <w:rsid w:val="009B07A4"/>
    <w:rsid w:val="009B0AA4"/>
    <w:rsid w:val="009B0C30"/>
    <w:rsid w:val="009B1302"/>
    <w:rsid w:val="009B16CA"/>
    <w:rsid w:val="009B1A2B"/>
    <w:rsid w:val="009B1E08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3D2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573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70"/>
    <w:rsid w:val="009C0DC0"/>
    <w:rsid w:val="009C127E"/>
    <w:rsid w:val="009C1621"/>
    <w:rsid w:val="009C1A1E"/>
    <w:rsid w:val="009C1B92"/>
    <w:rsid w:val="009C1EF1"/>
    <w:rsid w:val="009C1F61"/>
    <w:rsid w:val="009C22B1"/>
    <w:rsid w:val="009C2578"/>
    <w:rsid w:val="009C274A"/>
    <w:rsid w:val="009C2886"/>
    <w:rsid w:val="009C2E67"/>
    <w:rsid w:val="009C34AB"/>
    <w:rsid w:val="009C3C11"/>
    <w:rsid w:val="009C3CEA"/>
    <w:rsid w:val="009C4171"/>
    <w:rsid w:val="009C45B0"/>
    <w:rsid w:val="009C4B02"/>
    <w:rsid w:val="009C4EAD"/>
    <w:rsid w:val="009C516D"/>
    <w:rsid w:val="009C5305"/>
    <w:rsid w:val="009C5617"/>
    <w:rsid w:val="009C5903"/>
    <w:rsid w:val="009C65AA"/>
    <w:rsid w:val="009C6B6C"/>
    <w:rsid w:val="009C707E"/>
    <w:rsid w:val="009C76EA"/>
    <w:rsid w:val="009C7870"/>
    <w:rsid w:val="009C7A6D"/>
    <w:rsid w:val="009C7EEC"/>
    <w:rsid w:val="009C7F07"/>
    <w:rsid w:val="009D0524"/>
    <w:rsid w:val="009D0664"/>
    <w:rsid w:val="009D0B43"/>
    <w:rsid w:val="009D0C49"/>
    <w:rsid w:val="009D0E42"/>
    <w:rsid w:val="009D12D1"/>
    <w:rsid w:val="009D1806"/>
    <w:rsid w:val="009D19CB"/>
    <w:rsid w:val="009D1B63"/>
    <w:rsid w:val="009D2276"/>
    <w:rsid w:val="009D2465"/>
    <w:rsid w:val="009D264F"/>
    <w:rsid w:val="009D2973"/>
    <w:rsid w:val="009D2C2E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49B"/>
    <w:rsid w:val="009D4547"/>
    <w:rsid w:val="009D48B2"/>
    <w:rsid w:val="009D4933"/>
    <w:rsid w:val="009D5451"/>
    <w:rsid w:val="009D5B79"/>
    <w:rsid w:val="009D63CF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0E42"/>
    <w:rsid w:val="009E1348"/>
    <w:rsid w:val="009E15F0"/>
    <w:rsid w:val="009E176F"/>
    <w:rsid w:val="009E18F6"/>
    <w:rsid w:val="009E1B37"/>
    <w:rsid w:val="009E1F29"/>
    <w:rsid w:val="009E23E1"/>
    <w:rsid w:val="009E29F8"/>
    <w:rsid w:val="009E2F98"/>
    <w:rsid w:val="009E30FA"/>
    <w:rsid w:val="009E3293"/>
    <w:rsid w:val="009E3388"/>
    <w:rsid w:val="009E3B47"/>
    <w:rsid w:val="009E3B8D"/>
    <w:rsid w:val="009E4EF6"/>
    <w:rsid w:val="009E5371"/>
    <w:rsid w:val="009E578E"/>
    <w:rsid w:val="009E57BB"/>
    <w:rsid w:val="009E5AF5"/>
    <w:rsid w:val="009E6228"/>
    <w:rsid w:val="009E698C"/>
    <w:rsid w:val="009E6D6C"/>
    <w:rsid w:val="009E70C2"/>
    <w:rsid w:val="009E7379"/>
    <w:rsid w:val="009E7494"/>
    <w:rsid w:val="009E77A5"/>
    <w:rsid w:val="009E77D2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1805"/>
    <w:rsid w:val="009F2414"/>
    <w:rsid w:val="009F2431"/>
    <w:rsid w:val="009F259D"/>
    <w:rsid w:val="009F25AA"/>
    <w:rsid w:val="009F290E"/>
    <w:rsid w:val="009F2A0B"/>
    <w:rsid w:val="009F2F43"/>
    <w:rsid w:val="009F3363"/>
    <w:rsid w:val="009F373B"/>
    <w:rsid w:val="009F3AF1"/>
    <w:rsid w:val="009F3C1F"/>
    <w:rsid w:val="009F3F8B"/>
    <w:rsid w:val="009F4182"/>
    <w:rsid w:val="009F421F"/>
    <w:rsid w:val="009F4404"/>
    <w:rsid w:val="009F454A"/>
    <w:rsid w:val="009F493C"/>
    <w:rsid w:val="009F49BF"/>
    <w:rsid w:val="009F546F"/>
    <w:rsid w:val="009F5977"/>
    <w:rsid w:val="009F5B93"/>
    <w:rsid w:val="009F63E6"/>
    <w:rsid w:val="009F6608"/>
    <w:rsid w:val="009F6F65"/>
    <w:rsid w:val="009F6F89"/>
    <w:rsid w:val="009F70CF"/>
    <w:rsid w:val="009F716E"/>
    <w:rsid w:val="009F717C"/>
    <w:rsid w:val="009F732F"/>
    <w:rsid w:val="009F777F"/>
    <w:rsid w:val="00A002FB"/>
    <w:rsid w:val="00A00C89"/>
    <w:rsid w:val="00A00DD1"/>
    <w:rsid w:val="00A00DF3"/>
    <w:rsid w:val="00A00E1F"/>
    <w:rsid w:val="00A011A5"/>
    <w:rsid w:val="00A01491"/>
    <w:rsid w:val="00A015A1"/>
    <w:rsid w:val="00A015F9"/>
    <w:rsid w:val="00A01C04"/>
    <w:rsid w:val="00A01F1A"/>
    <w:rsid w:val="00A0228B"/>
    <w:rsid w:val="00A022FB"/>
    <w:rsid w:val="00A02570"/>
    <w:rsid w:val="00A029B3"/>
    <w:rsid w:val="00A029F3"/>
    <w:rsid w:val="00A02B46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A1C"/>
    <w:rsid w:val="00A07D0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5D9"/>
    <w:rsid w:val="00A22929"/>
    <w:rsid w:val="00A22D61"/>
    <w:rsid w:val="00A23594"/>
    <w:rsid w:val="00A2383E"/>
    <w:rsid w:val="00A23BB0"/>
    <w:rsid w:val="00A23C2C"/>
    <w:rsid w:val="00A2414D"/>
    <w:rsid w:val="00A2445C"/>
    <w:rsid w:val="00A24692"/>
    <w:rsid w:val="00A24C54"/>
    <w:rsid w:val="00A253C4"/>
    <w:rsid w:val="00A25472"/>
    <w:rsid w:val="00A25609"/>
    <w:rsid w:val="00A256BD"/>
    <w:rsid w:val="00A25805"/>
    <w:rsid w:val="00A25B96"/>
    <w:rsid w:val="00A25E2C"/>
    <w:rsid w:val="00A261D9"/>
    <w:rsid w:val="00A26458"/>
    <w:rsid w:val="00A2688C"/>
    <w:rsid w:val="00A26AD9"/>
    <w:rsid w:val="00A26F4A"/>
    <w:rsid w:val="00A26FFF"/>
    <w:rsid w:val="00A2713C"/>
    <w:rsid w:val="00A274C9"/>
    <w:rsid w:val="00A276F1"/>
    <w:rsid w:val="00A27844"/>
    <w:rsid w:val="00A27881"/>
    <w:rsid w:val="00A27A64"/>
    <w:rsid w:val="00A27F3F"/>
    <w:rsid w:val="00A3004D"/>
    <w:rsid w:val="00A30452"/>
    <w:rsid w:val="00A309B1"/>
    <w:rsid w:val="00A30B6E"/>
    <w:rsid w:val="00A30F54"/>
    <w:rsid w:val="00A311DA"/>
    <w:rsid w:val="00A317B4"/>
    <w:rsid w:val="00A32059"/>
    <w:rsid w:val="00A3231E"/>
    <w:rsid w:val="00A32352"/>
    <w:rsid w:val="00A32433"/>
    <w:rsid w:val="00A32455"/>
    <w:rsid w:val="00A32B5B"/>
    <w:rsid w:val="00A33232"/>
    <w:rsid w:val="00A337F7"/>
    <w:rsid w:val="00A33FC1"/>
    <w:rsid w:val="00A34373"/>
    <w:rsid w:val="00A346C1"/>
    <w:rsid w:val="00A34BDA"/>
    <w:rsid w:val="00A351B4"/>
    <w:rsid w:val="00A357AF"/>
    <w:rsid w:val="00A35A85"/>
    <w:rsid w:val="00A35B55"/>
    <w:rsid w:val="00A35CCE"/>
    <w:rsid w:val="00A361E7"/>
    <w:rsid w:val="00A36397"/>
    <w:rsid w:val="00A36907"/>
    <w:rsid w:val="00A36A23"/>
    <w:rsid w:val="00A3714F"/>
    <w:rsid w:val="00A3726E"/>
    <w:rsid w:val="00A37C79"/>
    <w:rsid w:val="00A37DCE"/>
    <w:rsid w:val="00A37FCC"/>
    <w:rsid w:val="00A4071E"/>
    <w:rsid w:val="00A409FE"/>
    <w:rsid w:val="00A40A52"/>
    <w:rsid w:val="00A40EDA"/>
    <w:rsid w:val="00A41772"/>
    <w:rsid w:val="00A41E30"/>
    <w:rsid w:val="00A42120"/>
    <w:rsid w:val="00A42778"/>
    <w:rsid w:val="00A427B3"/>
    <w:rsid w:val="00A4286C"/>
    <w:rsid w:val="00A42D37"/>
    <w:rsid w:val="00A4301D"/>
    <w:rsid w:val="00A43481"/>
    <w:rsid w:val="00A43504"/>
    <w:rsid w:val="00A4383C"/>
    <w:rsid w:val="00A447F4"/>
    <w:rsid w:val="00A44B04"/>
    <w:rsid w:val="00A44C5C"/>
    <w:rsid w:val="00A44F69"/>
    <w:rsid w:val="00A45195"/>
    <w:rsid w:val="00A4520D"/>
    <w:rsid w:val="00A453B5"/>
    <w:rsid w:val="00A45518"/>
    <w:rsid w:val="00A4674D"/>
    <w:rsid w:val="00A472F1"/>
    <w:rsid w:val="00A473B7"/>
    <w:rsid w:val="00A47865"/>
    <w:rsid w:val="00A47900"/>
    <w:rsid w:val="00A47AFA"/>
    <w:rsid w:val="00A47BD8"/>
    <w:rsid w:val="00A508FC"/>
    <w:rsid w:val="00A50C90"/>
    <w:rsid w:val="00A50CD8"/>
    <w:rsid w:val="00A513D4"/>
    <w:rsid w:val="00A513F0"/>
    <w:rsid w:val="00A517BD"/>
    <w:rsid w:val="00A52172"/>
    <w:rsid w:val="00A52766"/>
    <w:rsid w:val="00A52774"/>
    <w:rsid w:val="00A52B22"/>
    <w:rsid w:val="00A52DFE"/>
    <w:rsid w:val="00A530D2"/>
    <w:rsid w:val="00A531A8"/>
    <w:rsid w:val="00A5322A"/>
    <w:rsid w:val="00A532E2"/>
    <w:rsid w:val="00A53405"/>
    <w:rsid w:val="00A53478"/>
    <w:rsid w:val="00A53627"/>
    <w:rsid w:val="00A53A28"/>
    <w:rsid w:val="00A541E6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57FD5"/>
    <w:rsid w:val="00A602E5"/>
    <w:rsid w:val="00A603C3"/>
    <w:rsid w:val="00A606DB"/>
    <w:rsid w:val="00A60E61"/>
    <w:rsid w:val="00A614CA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550"/>
    <w:rsid w:val="00A635B6"/>
    <w:rsid w:val="00A63707"/>
    <w:rsid w:val="00A63A5B"/>
    <w:rsid w:val="00A63B60"/>
    <w:rsid w:val="00A64268"/>
    <w:rsid w:val="00A643CA"/>
    <w:rsid w:val="00A6506D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0E8"/>
    <w:rsid w:val="00A672D1"/>
    <w:rsid w:val="00A67956"/>
    <w:rsid w:val="00A70186"/>
    <w:rsid w:val="00A703B5"/>
    <w:rsid w:val="00A706FA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CBB"/>
    <w:rsid w:val="00A71F46"/>
    <w:rsid w:val="00A7245E"/>
    <w:rsid w:val="00A72A25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21"/>
    <w:rsid w:val="00A746EC"/>
    <w:rsid w:val="00A748E6"/>
    <w:rsid w:val="00A74EB1"/>
    <w:rsid w:val="00A74EC5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775BC"/>
    <w:rsid w:val="00A803F3"/>
    <w:rsid w:val="00A803F9"/>
    <w:rsid w:val="00A81E15"/>
    <w:rsid w:val="00A82394"/>
    <w:rsid w:val="00A82506"/>
    <w:rsid w:val="00A82A9E"/>
    <w:rsid w:val="00A83054"/>
    <w:rsid w:val="00A837C9"/>
    <w:rsid w:val="00A83B01"/>
    <w:rsid w:val="00A83CAC"/>
    <w:rsid w:val="00A83E1F"/>
    <w:rsid w:val="00A84055"/>
    <w:rsid w:val="00A84282"/>
    <w:rsid w:val="00A8433E"/>
    <w:rsid w:val="00A845AA"/>
    <w:rsid w:val="00A84887"/>
    <w:rsid w:val="00A849FC"/>
    <w:rsid w:val="00A84DAB"/>
    <w:rsid w:val="00A84DBF"/>
    <w:rsid w:val="00A85386"/>
    <w:rsid w:val="00A858A6"/>
    <w:rsid w:val="00A86325"/>
    <w:rsid w:val="00A86526"/>
    <w:rsid w:val="00A86CD6"/>
    <w:rsid w:val="00A86EBF"/>
    <w:rsid w:val="00A87CA1"/>
    <w:rsid w:val="00A90145"/>
    <w:rsid w:val="00A9036F"/>
    <w:rsid w:val="00A903D0"/>
    <w:rsid w:val="00A908A4"/>
    <w:rsid w:val="00A909C8"/>
    <w:rsid w:val="00A909D2"/>
    <w:rsid w:val="00A90E1B"/>
    <w:rsid w:val="00A913A9"/>
    <w:rsid w:val="00A91505"/>
    <w:rsid w:val="00A91523"/>
    <w:rsid w:val="00A9157E"/>
    <w:rsid w:val="00A9163A"/>
    <w:rsid w:val="00A9164F"/>
    <w:rsid w:val="00A916C6"/>
    <w:rsid w:val="00A9206D"/>
    <w:rsid w:val="00A927C2"/>
    <w:rsid w:val="00A933A5"/>
    <w:rsid w:val="00A93AAC"/>
    <w:rsid w:val="00A93DD4"/>
    <w:rsid w:val="00A9427A"/>
    <w:rsid w:val="00A94640"/>
    <w:rsid w:val="00A9472E"/>
    <w:rsid w:val="00A948A7"/>
    <w:rsid w:val="00A94937"/>
    <w:rsid w:val="00A94AF2"/>
    <w:rsid w:val="00A94FC2"/>
    <w:rsid w:val="00A95233"/>
    <w:rsid w:val="00A95745"/>
    <w:rsid w:val="00A95A62"/>
    <w:rsid w:val="00A961D4"/>
    <w:rsid w:val="00A96857"/>
    <w:rsid w:val="00A96B80"/>
    <w:rsid w:val="00A96D11"/>
    <w:rsid w:val="00A96F4C"/>
    <w:rsid w:val="00A96F88"/>
    <w:rsid w:val="00A970F6"/>
    <w:rsid w:val="00A9716A"/>
    <w:rsid w:val="00A971A5"/>
    <w:rsid w:val="00A971F1"/>
    <w:rsid w:val="00A97472"/>
    <w:rsid w:val="00A97979"/>
    <w:rsid w:val="00A97C61"/>
    <w:rsid w:val="00A97FCB"/>
    <w:rsid w:val="00AA02B2"/>
    <w:rsid w:val="00AA036B"/>
    <w:rsid w:val="00AA03E3"/>
    <w:rsid w:val="00AA0B1E"/>
    <w:rsid w:val="00AA0C0E"/>
    <w:rsid w:val="00AA1238"/>
    <w:rsid w:val="00AA128A"/>
    <w:rsid w:val="00AA17CC"/>
    <w:rsid w:val="00AA1DC3"/>
    <w:rsid w:val="00AA2514"/>
    <w:rsid w:val="00AA285F"/>
    <w:rsid w:val="00AA31A0"/>
    <w:rsid w:val="00AA3B2E"/>
    <w:rsid w:val="00AA4459"/>
    <w:rsid w:val="00AA48C1"/>
    <w:rsid w:val="00AA4969"/>
    <w:rsid w:val="00AA4A91"/>
    <w:rsid w:val="00AA4E1B"/>
    <w:rsid w:val="00AA56DE"/>
    <w:rsid w:val="00AA60F2"/>
    <w:rsid w:val="00AA6A47"/>
    <w:rsid w:val="00AA6C91"/>
    <w:rsid w:val="00AA6D44"/>
    <w:rsid w:val="00AA6F5F"/>
    <w:rsid w:val="00AA7001"/>
    <w:rsid w:val="00AA710D"/>
    <w:rsid w:val="00AA7119"/>
    <w:rsid w:val="00AA7856"/>
    <w:rsid w:val="00AA78D6"/>
    <w:rsid w:val="00AA7D86"/>
    <w:rsid w:val="00AB0236"/>
    <w:rsid w:val="00AB0529"/>
    <w:rsid w:val="00AB078F"/>
    <w:rsid w:val="00AB170D"/>
    <w:rsid w:val="00AB1CC2"/>
    <w:rsid w:val="00AB22C4"/>
    <w:rsid w:val="00AB304C"/>
    <w:rsid w:val="00AB308E"/>
    <w:rsid w:val="00AB3142"/>
    <w:rsid w:val="00AB3CD2"/>
    <w:rsid w:val="00AB42D0"/>
    <w:rsid w:val="00AB4806"/>
    <w:rsid w:val="00AB4B9B"/>
    <w:rsid w:val="00AB513A"/>
    <w:rsid w:val="00AB53AE"/>
    <w:rsid w:val="00AB5430"/>
    <w:rsid w:val="00AB56B2"/>
    <w:rsid w:val="00AB5899"/>
    <w:rsid w:val="00AB5E53"/>
    <w:rsid w:val="00AB6244"/>
    <w:rsid w:val="00AB62DC"/>
    <w:rsid w:val="00AB6C38"/>
    <w:rsid w:val="00AB6CAE"/>
    <w:rsid w:val="00AB6DB0"/>
    <w:rsid w:val="00AB7060"/>
    <w:rsid w:val="00AB713D"/>
    <w:rsid w:val="00AB7259"/>
    <w:rsid w:val="00AB7516"/>
    <w:rsid w:val="00AB7E41"/>
    <w:rsid w:val="00AB7E44"/>
    <w:rsid w:val="00AC00B1"/>
    <w:rsid w:val="00AC0491"/>
    <w:rsid w:val="00AC05E5"/>
    <w:rsid w:val="00AC0A0A"/>
    <w:rsid w:val="00AC0A4E"/>
    <w:rsid w:val="00AC0BA0"/>
    <w:rsid w:val="00AC0D65"/>
    <w:rsid w:val="00AC0DF0"/>
    <w:rsid w:val="00AC0F06"/>
    <w:rsid w:val="00AC1193"/>
    <w:rsid w:val="00AC1423"/>
    <w:rsid w:val="00AC151A"/>
    <w:rsid w:val="00AC1648"/>
    <w:rsid w:val="00AC1751"/>
    <w:rsid w:val="00AC1DD8"/>
    <w:rsid w:val="00AC1FCF"/>
    <w:rsid w:val="00AC207A"/>
    <w:rsid w:val="00AC22D6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CBA"/>
    <w:rsid w:val="00AC4DC4"/>
    <w:rsid w:val="00AC4EC9"/>
    <w:rsid w:val="00AC5092"/>
    <w:rsid w:val="00AC527C"/>
    <w:rsid w:val="00AC55CC"/>
    <w:rsid w:val="00AC55FD"/>
    <w:rsid w:val="00AC5617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8D9"/>
    <w:rsid w:val="00AC7909"/>
    <w:rsid w:val="00AC7A44"/>
    <w:rsid w:val="00AC7AA1"/>
    <w:rsid w:val="00AC7AE9"/>
    <w:rsid w:val="00AD0250"/>
    <w:rsid w:val="00AD03B7"/>
    <w:rsid w:val="00AD0681"/>
    <w:rsid w:val="00AD1AA4"/>
    <w:rsid w:val="00AD1C9C"/>
    <w:rsid w:val="00AD1D41"/>
    <w:rsid w:val="00AD1DC8"/>
    <w:rsid w:val="00AD1F8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1BE"/>
    <w:rsid w:val="00AD5300"/>
    <w:rsid w:val="00AD53D9"/>
    <w:rsid w:val="00AD564C"/>
    <w:rsid w:val="00AD5704"/>
    <w:rsid w:val="00AD5D7E"/>
    <w:rsid w:val="00AD670B"/>
    <w:rsid w:val="00AD6FFE"/>
    <w:rsid w:val="00AD7114"/>
    <w:rsid w:val="00AD7272"/>
    <w:rsid w:val="00AD72B1"/>
    <w:rsid w:val="00AE0144"/>
    <w:rsid w:val="00AE03E9"/>
    <w:rsid w:val="00AE0941"/>
    <w:rsid w:val="00AE0E7D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368A"/>
    <w:rsid w:val="00AE38FC"/>
    <w:rsid w:val="00AE39C4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ED0"/>
    <w:rsid w:val="00AE6FB8"/>
    <w:rsid w:val="00AE7120"/>
    <w:rsid w:val="00AE75D6"/>
    <w:rsid w:val="00AE764F"/>
    <w:rsid w:val="00AE7962"/>
    <w:rsid w:val="00AF022B"/>
    <w:rsid w:val="00AF06BD"/>
    <w:rsid w:val="00AF0803"/>
    <w:rsid w:val="00AF0DB2"/>
    <w:rsid w:val="00AF1176"/>
    <w:rsid w:val="00AF182C"/>
    <w:rsid w:val="00AF1A5D"/>
    <w:rsid w:val="00AF24A9"/>
    <w:rsid w:val="00AF2691"/>
    <w:rsid w:val="00AF27CC"/>
    <w:rsid w:val="00AF28E3"/>
    <w:rsid w:val="00AF2D24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13C"/>
    <w:rsid w:val="00B0035E"/>
    <w:rsid w:val="00B0093F"/>
    <w:rsid w:val="00B00AEB"/>
    <w:rsid w:val="00B00D06"/>
    <w:rsid w:val="00B012B7"/>
    <w:rsid w:val="00B01461"/>
    <w:rsid w:val="00B01620"/>
    <w:rsid w:val="00B01948"/>
    <w:rsid w:val="00B019A5"/>
    <w:rsid w:val="00B01C2D"/>
    <w:rsid w:val="00B01D2D"/>
    <w:rsid w:val="00B01E86"/>
    <w:rsid w:val="00B0215F"/>
    <w:rsid w:val="00B02444"/>
    <w:rsid w:val="00B024DC"/>
    <w:rsid w:val="00B02518"/>
    <w:rsid w:val="00B02BE0"/>
    <w:rsid w:val="00B03387"/>
    <w:rsid w:val="00B03C82"/>
    <w:rsid w:val="00B03DA0"/>
    <w:rsid w:val="00B0410D"/>
    <w:rsid w:val="00B04B4D"/>
    <w:rsid w:val="00B04FC0"/>
    <w:rsid w:val="00B051FF"/>
    <w:rsid w:val="00B05488"/>
    <w:rsid w:val="00B05772"/>
    <w:rsid w:val="00B059AC"/>
    <w:rsid w:val="00B05C59"/>
    <w:rsid w:val="00B05E33"/>
    <w:rsid w:val="00B061A5"/>
    <w:rsid w:val="00B0623E"/>
    <w:rsid w:val="00B06463"/>
    <w:rsid w:val="00B0654C"/>
    <w:rsid w:val="00B06E1F"/>
    <w:rsid w:val="00B06F1D"/>
    <w:rsid w:val="00B06F85"/>
    <w:rsid w:val="00B07243"/>
    <w:rsid w:val="00B0776B"/>
    <w:rsid w:val="00B07A75"/>
    <w:rsid w:val="00B07E85"/>
    <w:rsid w:val="00B07F8B"/>
    <w:rsid w:val="00B07F9A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7C4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4F89"/>
    <w:rsid w:val="00B15110"/>
    <w:rsid w:val="00B15825"/>
    <w:rsid w:val="00B159AE"/>
    <w:rsid w:val="00B15E55"/>
    <w:rsid w:val="00B160AA"/>
    <w:rsid w:val="00B16238"/>
    <w:rsid w:val="00B162AC"/>
    <w:rsid w:val="00B16945"/>
    <w:rsid w:val="00B169DA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32F"/>
    <w:rsid w:val="00B214E4"/>
    <w:rsid w:val="00B21802"/>
    <w:rsid w:val="00B218F3"/>
    <w:rsid w:val="00B21A4E"/>
    <w:rsid w:val="00B21C94"/>
    <w:rsid w:val="00B21D3E"/>
    <w:rsid w:val="00B21E37"/>
    <w:rsid w:val="00B22D4E"/>
    <w:rsid w:val="00B23595"/>
    <w:rsid w:val="00B23A30"/>
    <w:rsid w:val="00B23B71"/>
    <w:rsid w:val="00B24093"/>
    <w:rsid w:val="00B241AD"/>
    <w:rsid w:val="00B242CF"/>
    <w:rsid w:val="00B242F0"/>
    <w:rsid w:val="00B24C4B"/>
    <w:rsid w:val="00B24D7D"/>
    <w:rsid w:val="00B255C1"/>
    <w:rsid w:val="00B25661"/>
    <w:rsid w:val="00B261C2"/>
    <w:rsid w:val="00B2678D"/>
    <w:rsid w:val="00B267C3"/>
    <w:rsid w:val="00B267EE"/>
    <w:rsid w:val="00B26835"/>
    <w:rsid w:val="00B26862"/>
    <w:rsid w:val="00B269A8"/>
    <w:rsid w:val="00B26A91"/>
    <w:rsid w:val="00B26E51"/>
    <w:rsid w:val="00B274C7"/>
    <w:rsid w:val="00B27559"/>
    <w:rsid w:val="00B27962"/>
    <w:rsid w:val="00B2796B"/>
    <w:rsid w:val="00B27DC7"/>
    <w:rsid w:val="00B30065"/>
    <w:rsid w:val="00B30369"/>
    <w:rsid w:val="00B3059C"/>
    <w:rsid w:val="00B30688"/>
    <w:rsid w:val="00B3077F"/>
    <w:rsid w:val="00B30809"/>
    <w:rsid w:val="00B308ED"/>
    <w:rsid w:val="00B30B10"/>
    <w:rsid w:val="00B31026"/>
    <w:rsid w:val="00B31235"/>
    <w:rsid w:val="00B319D3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586"/>
    <w:rsid w:val="00B36F2A"/>
    <w:rsid w:val="00B370B3"/>
    <w:rsid w:val="00B37243"/>
    <w:rsid w:val="00B3728F"/>
    <w:rsid w:val="00B373F7"/>
    <w:rsid w:val="00B37F06"/>
    <w:rsid w:val="00B409DF"/>
    <w:rsid w:val="00B40EAF"/>
    <w:rsid w:val="00B417CD"/>
    <w:rsid w:val="00B41C3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A0E"/>
    <w:rsid w:val="00B44F14"/>
    <w:rsid w:val="00B45060"/>
    <w:rsid w:val="00B452DF"/>
    <w:rsid w:val="00B45528"/>
    <w:rsid w:val="00B45601"/>
    <w:rsid w:val="00B45D16"/>
    <w:rsid w:val="00B45E12"/>
    <w:rsid w:val="00B466C4"/>
    <w:rsid w:val="00B466E2"/>
    <w:rsid w:val="00B468CA"/>
    <w:rsid w:val="00B46BA0"/>
    <w:rsid w:val="00B46D60"/>
    <w:rsid w:val="00B47249"/>
    <w:rsid w:val="00B47546"/>
    <w:rsid w:val="00B475BF"/>
    <w:rsid w:val="00B47906"/>
    <w:rsid w:val="00B47A2A"/>
    <w:rsid w:val="00B47B24"/>
    <w:rsid w:val="00B47BEA"/>
    <w:rsid w:val="00B50457"/>
    <w:rsid w:val="00B5089F"/>
    <w:rsid w:val="00B50CFF"/>
    <w:rsid w:val="00B50D7E"/>
    <w:rsid w:val="00B50E4D"/>
    <w:rsid w:val="00B50EBB"/>
    <w:rsid w:val="00B51649"/>
    <w:rsid w:val="00B52887"/>
    <w:rsid w:val="00B5388F"/>
    <w:rsid w:val="00B53C5F"/>
    <w:rsid w:val="00B53C86"/>
    <w:rsid w:val="00B541EC"/>
    <w:rsid w:val="00B546A4"/>
    <w:rsid w:val="00B5477A"/>
    <w:rsid w:val="00B54C7F"/>
    <w:rsid w:val="00B5531D"/>
    <w:rsid w:val="00B55401"/>
    <w:rsid w:val="00B557F6"/>
    <w:rsid w:val="00B55BE9"/>
    <w:rsid w:val="00B55D33"/>
    <w:rsid w:val="00B55F8B"/>
    <w:rsid w:val="00B56E87"/>
    <w:rsid w:val="00B56F0F"/>
    <w:rsid w:val="00B57B19"/>
    <w:rsid w:val="00B57BA9"/>
    <w:rsid w:val="00B60640"/>
    <w:rsid w:val="00B60822"/>
    <w:rsid w:val="00B60842"/>
    <w:rsid w:val="00B60D9D"/>
    <w:rsid w:val="00B61050"/>
    <w:rsid w:val="00B61ACC"/>
    <w:rsid w:val="00B621C7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9A1"/>
    <w:rsid w:val="00B66AF2"/>
    <w:rsid w:val="00B66E2F"/>
    <w:rsid w:val="00B701E8"/>
    <w:rsid w:val="00B7078D"/>
    <w:rsid w:val="00B709D5"/>
    <w:rsid w:val="00B710B7"/>
    <w:rsid w:val="00B7118F"/>
    <w:rsid w:val="00B719A1"/>
    <w:rsid w:val="00B71AB3"/>
    <w:rsid w:val="00B71DCE"/>
    <w:rsid w:val="00B71F6E"/>
    <w:rsid w:val="00B725BA"/>
    <w:rsid w:val="00B72794"/>
    <w:rsid w:val="00B729B5"/>
    <w:rsid w:val="00B72CB4"/>
    <w:rsid w:val="00B72DD2"/>
    <w:rsid w:val="00B73134"/>
    <w:rsid w:val="00B73246"/>
    <w:rsid w:val="00B737B2"/>
    <w:rsid w:val="00B7390E"/>
    <w:rsid w:val="00B7402B"/>
    <w:rsid w:val="00B74903"/>
    <w:rsid w:val="00B7499C"/>
    <w:rsid w:val="00B74B57"/>
    <w:rsid w:val="00B7539F"/>
    <w:rsid w:val="00B753F8"/>
    <w:rsid w:val="00B75749"/>
    <w:rsid w:val="00B757D8"/>
    <w:rsid w:val="00B75A45"/>
    <w:rsid w:val="00B75B6F"/>
    <w:rsid w:val="00B75C3A"/>
    <w:rsid w:val="00B75CAF"/>
    <w:rsid w:val="00B75CBC"/>
    <w:rsid w:val="00B75E63"/>
    <w:rsid w:val="00B76143"/>
    <w:rsid w:val="00B767F0"/>
    <w:rsid w:val="00B76BB0"/>
    <w:rsid w:val="00B76C53"/>
    <w:rsid w:val="00B76C59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1CE"/>
    <w:rsid w:val="00B817A8"/>
    <w:rsid w:val="00B81B5F"/>
    <w:rsid w:val="00B81D38"/>
    <w:rsid w:val="00B82334"/>
    <w:rsid w:val="00B825D7"/>
    <w:rsid w:val="00B82880"/>
    <w:rsid w:val="00B82DDF"/>
    <w:rsid w:val="00B838E7"/>
    <w:rsid w:val="00B83AB2"/>
    <w:rsid w:val="00B83C9A"/>
    <w:rsid w:val="00B84705"/>
    <w:rsid w:val="00B849CD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87D47"/>
    <w:rsid w:val="00B9066A"/>
    <w:rsid w:val="00B90737"/>
    <w:rsid w:val="00B90DC4"/>
    <w:rsid w:val="00B91126"/>
    <w:rsid w:val="00B9154E"/>
    <w:rsid w:val="00B915F3"/>
    <w:rsid w:val="00B9193B"/>
    <w:rsid w:val="00B91964"/>
    <w:rsid w:val="00B91A57"/>
    <w:rsid w:val="00B92020"/>
    <w:rsid w:val="00B920DA"/>
    <w:rsid w:val="00B926C3"/>
    <w:rsid w:val="00B929E3"/>
    <w:rsid w:val="00B932D8"/>
    <w:rsid w:val="00B935DA"/>
    <w:rsid w:val="00B94029"/>
    <w:rsid w:val="00B9436F"/>
    <w:rsid w:val="00B94F44"/>
    <w:rsid w:val="00B94F91"/>
    <w:rsid w:val="00B9552C"/>
    <w:rsid w:val="00B95AC7"/>
    <w:rsid w:val="00B95B39"/>
    <w:rsid w:val="00B95B96"/>
    <w:rsid w:val="00B96338"/>
    <w:rsid w:val="00B967C1"/>
    <w:rsid w:val="00B96946"/>
    <w:rsid w:val="00BA0788"/>
    <w:rsid w:val="00BA0963"/>
    <w:rsid w:val="00BA0A58"/>
    <w:rsid w:val="00BA0AB5"/>
    <w:rsid w:val="00BA0DB3"/>
    <w:rsid w:val="00BA15AB"/>
    <w:rsid w:val="00BA173D"/>
    <w:rsid w:val="00BA1A55"/>
    <w:rsid w:val="00BA1D70"/>
    <w:rsid w:val="00BA1EDF"/>
    <w:rsid w:val="00BA20A9"/>
    <w:rsid w:val="00BA2330"/>
    <w:rsid w:val="00BA24B1"/>
    <w:rsid w:val="00BA2A73"/>
    <w:rsid w:val="00BA2ADE"/>
    <w:rsid w:val="00BA2D58"/>
    <w:rsid w:val="00BA33D5"/>
    <w:rsid w:val="00BA3639"/>
    <w:rsid w:val="00BA38ED"/>
    <w:rsid w:val="00BA3AB4"/>
    <w:rsid w:val="00BA3B2B"/>
    <w:rsid w:val="00BA426B"/>
    <w:rsid w:val="00BA451E"/>
    <w:rsid w:val="00BA4A92"/>
    <w:rsid w:val="00BA4B88"/>
    <w:rsid w:val="00BA4D9B"/>
    <w:rsid w:val="00BA4EA5"/>
    <w:rsid w:val="00BA569B"/>
    <w:rsid w:val="00BA5859"/>
    <w:rsid w:val="00BA59F2"/>
    <w:rsid w:val="00BA5AC2"/>
    <w:rsid w:val="00BA5FE8"/>
    <w:rsid w:val="00BA6514"/>
    <w:rsid w:val="00BA6AD7"/>
    <w:rsid w:val="00BA6B06"/>
    <w:rsid w:val="00BA6CBA"/>
    <w:rsid w:val="00BA6E01"/>
    <w:rsid w:val="00BA7813"/>
    <w:rsid w:val="00BA78DD"/>
    <w:rsid w:val="00BA7A8F"/>
    <w:rsid w:val="00BA7D42"/>
    <w:rsid w:val="00BB0288"/>
    <w:rsid w:val="00BB02C1"/>
    <w:rsid w:val="00BB07E0"/>
    <w:rsid w:val="00BB0A3C"/>
    <w:rsid w:val="00BB0AFA"/>
    <w:rsid w:val="00BB0B4C"/>
    <w:rsid w:val="00BB0E66"/>
    <w:rsid w:val="00BB0F66"/>
    <w:rsid w:val="00BB0FB1"/>
    <w:rsid w:val="00BB10F1"/>
    <w:rsid w:val="00BB1287"/>
    <w:rsid w:val="00BB15AC"/>
    <w:rsid w:val="00BB1795"/>
    <w:rsid w:val="00BB19C7"/>
    <w:rsid w:val="00BB1A3A"/>
    <w:rsid w:val="00BB1BB2"/>
    <w:rsid w:val="00BB1C8F"/>
    <w:rsid w:val="00BB1DE2"/>
    <w:rsid w:val="00BB1EB2"/>
    <w:rsid w:val="00BB203E"/>
    <w:rsid w:val="00BB20D7"/>
    <w:rsid w:val="00BB2125"/>
    <w:rsid w:val="00BB237F"/>
    <w:rsid w:val="00BB25B5"/>
    <w:rsid w:val="00BB2766"/>
    <w:rsid w:val="00BB2831"/>
    <w:rsid w:val="00BB2FAD"/>
    <w:rsid w:val="00BB378B"/>
    <w:rsid w:val="00BB41BD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B6F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B7D9A"/>
    <w:rsid w:val="00BC004B"/>
    <w:rsid w:val="00BC0210"/>
    <w:rsid w:val="00BC0294"/>
    <w:rsid w:val="00BC040C"/>
    <w:rsid w:val="00BC04C4"/>
    <w:rsid w:val="00BC0EF9"/>
    <w:rsid w:val="00BC1120"/>
    <w:rsid w:val="00BC193B"/>
    <w:rsid w:val="00BC1A59"/>
    <w:rsid w:val="00BC1C75"/>
    <w:rsid w:val="00BC1CD9"/>
    <w:rsid w:val="00BC2500"/>
    <w:rsid w:val="00BC2740"/>
    <w:rsid w:val="00BC2AF6"/>
    <w:rsid w:val="00BC2B4B"/>
    <w:rsid w:val="00BC2C7A"/>
    <w:rsid w:val="00BC2E19"/>
    <w:rsid w:val="00BC3160"/>
    <w:rsid w:val="00BC3389"/>
    <w:rsid w:val="00BC3414"/>
    <w:rsid w:val="00BC3944"/>
    <w:rsid w:val="00BC3D6F"/>
    <w:rsid w:val="00BC40CF"/>
    <w:rsid w:val="00BC4165"/>
    <w:rsid w:val="00BC4195"/>
    <w:rsid w:val="00BC482A"/>
    <w:rsid w:val="00BC499B"/>
    <w:rsid w:val="00BC4FCB"/>
    <w:rsid w:val="00BC503B"/>
    <w:rsid w:val="00BC5128"/>
    <w:rsid w:val="00BC5437"/>
    <w:rsid w:val="00BC56C4"/>
    <w:rsid w:val="00BC5812"/>
    <w:rsid w:val="00BC5967"/>
    <w:rsid w:val="00BC5B04"/>
    <w:rsid w:val="00BC5C29"/>
    <w:rsid w:val="00BC6240"/>
    <w:rsid w:val="00BC6329"/>
    <w:rsid w:val="00BC67B4"/>
    <w:rsid w:val="00BC6C23"/>
    <w:rsid w:val="00BC6D6F"/>
    <w:rsid w:val="00BC6E31"/>
    <w:rsid w:val="00BC708E"/>
    <w:rsid w:val="00BC72A6"/>
    <w:rsid w:val="00BC7330"/>
    <w:rsid w:val="00BC7B55"/>
    <w:rsid w:val="00BC7E8D"/>
    <w:rsid w:val="00BD033B"/>
    <w:rsid w:val="00BD0538"/>
    <w:rsid w:val="00BD075C"/>
    <w:rsid w:val="00BD0819"/>
    <w:rsid w:val="00BD0D0F"/>
    <w:rsid w:val="00BD15AC"/>
    <w:rsid w:val="00BD15E1"/>
    <w:rsid w:val="00BD1999"/>
    <w:rsid w:val="00BD1C11"/>
    <w:rsid w:val="00BD1E2C"/>
    <w:rsid w:val="00BD2216"/>
    <w:rsid w:val="00BD23A4"/>
    <w:rsid w:val="00BD2A90"/>
    <w:rsid w:val="00BD2B6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A80"/>
    <w:rsid w:val="00BD5CC8"/>
    <w:rsid w:val="00BD5DD1"/>
    <w:rsid w:val="00BD6306"/>
    <w:rsid w:val="00BD63FC"/>
    <w:rsid w:val="00BD67B2"/>
    <w:rsid w:val="00BD6A40"/>
    <w:rsid w:val="00BD6CD0"/>
    <w:rsid w:val="00BD6D2C"/>
    <w:rsid w:val="00BD6D94"/>
    <w:rsid w:val="00BD716D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B8D"/>
    <w:rsid w:val="00BE4CCB"/>
    <w:rsid w:val="00BE5111"/>
    <w:rsid w:val="00BE597B"/>
    <w:rsid w:val="00BE5AC5"/>
    <w:rsid w:val="00BE5BC0"/>
    <w:rsid w:val="00BE5C19"/>
    <w:rsid w:val="00BE5F49"/>
    <w:rsid w:val="00BE6232"/>
    <w:rsid w:val="00BE636E"/>
    <w:rsid w:val="00BE6432"/>
    <w:rsid w:val="00BE6999"/>
    <w:rsid w:val="00BE69FC"/>
    <w:rsid w:val="00BE6A1F"/>
    <w:rsid w:val="00BE6C5E"/>
    <w:rsid w:val="00BE6DC7"/>
    <w:rsid w:val="00BE70F0"/>
    <w:rsid w:val="00BE7582"/>
    <w:rsid w:val="00BE7EC6"/>
    <w:rsid w:val="00BE7FAB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3A3"/>
    <w:rsid w:val="00BF3413"/>
    <w:rsid w:val="00BF3561"/>
    <w:rsid w:val="00BF397C"/>
    <w:rsid w:val="00BF3CCB"/>
    <w:rsid w:val="00BF41AD"/>
    <w:rsid w:val="00BF461D"/>
    <w:rsid w:val="00BF4747"/>
    <w:rsid w:val="00BF4D06"/>
    <w:rsid w:val="00BF4F1D"/>
    <w:rsid w:val="00BF4F95"/>
    <w:rsid w:val="00BF5143"/>
    <w:rsid w:val="00BF51AB"/>
    <w:rsid w:val="00BF54B0"/>
    <w:rsid w:val="00BF5543"/>
    <w:rsid w:val="00BF5D7C"/>
    <w:rsid w:val="00BF5E85"/>
    <w:rsid w:val="00BF6027"/>
    <w:rsid w:val="00BF64D7"/>
    <w:rsid w:val="00BF6777"/>
    <w:rsid w:val="00BF6B39"/>
    <w:rsid w:val="00BF72BE"/>
    <w:rsid w:val="00BF75F2"/>
    <w:rsid w:val="00BF7793"/>
    <w:rsid w:val="00BF780D"/>
    <w:rsid w:val="00BF7C47"/>
    <w:rsid w:val="00BF7C50"/>
    <w:rsid w:val="00BF7DA1"/>
    <w:rsid w:val="00C006CD"/>
    <w:rsid w:val="00C00CD9"/>
    <w:rsid w:val="00C010AF"/>
    <w:rsid w:val="00C0118F"/>
    <w:rsid w:val="00C02756"/>
    <w:rsid w:val="00C02A13"/>
    <w:rsid w:val="00C0305B"/>
    <w:rsid w:val="00C03215"/>
    <w:rsid w:val="00C03347"/>
    <w:rsid w:val="00C03384"/>
    <w:rsid w:val="00C03610"/>
    <w:rsid w:val="00C0363B"/>
    <w:rsid w:val="00C037D0"/>
    <w:rsid w:val="00C03E12"/>
    <w:rsid w:val="00C04303"/>
    <w:rsid w:val="00C04491"/>
    <w:rsid w:val="00C04C82"/>
    <w:rsid w:val="00C057EA"/>
    <w:rsid w:val="00C05A89"/>
    <w:rsid w:val="00C05C6D"/>
    <w:rsid w:val="00C05FBC"/>
    <w:rsid w:val="00C065B3"/>
    <w:rsid w:val="00C0712B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557"/>
    <w:rsid w:val="00C11B10"/>
    <w:rsid w:val="00C11B92"/>
    <w:rsid w:val="00C129D4"/>
    <w:rsid w:val="00C12CAB"/>
    <w:rsid w:val="00C13779"/>
    <w:rsid w:val="00C1395F"/>
    <w:rsid w:val="00C13BC3"/>
    <w:rsid w:val="00C13EDB"/>
    <w:rsid w:val="00C13F4E"/>
    <w:rsid w:val="00C141D8"/>
    <w:rsid w:val="00C148D1"/>
    <w:rsid w:val="00C14CAB"/>
    <w:rsid w:val="00C15315"/>
    <w:rsid w:val="00C153C2"/>
    <w:rsid w:val="00C15BF9"/>
    <w:rsid w:val="00C15DF3"/>
    <w:rsid w:val="00C160C4"/>
    <w:rsid w:val="00C16208"/>
    <w:rsid w:val="00C1640F"/>
    <w:rsid w:val="00C1698A"/>
    <w:rsid w:val="00C16DB2"/>
    <w:rsid w:val="00C16E53"/>
    <w:rsid w:val="00C16EA3"/>
    <w:rsid w:val="00C17200"/>
    <w:rsid w:val="00C174FD"/>
    <w:rsid w:val="00C1771F"/>
    <w:rsid w:val="00C177C3"/>
    <w:rsid w:val="00C17ACD"/>
    <w:rsid w:val="00C2156A"/>
    <w:rsid w:val="00C21EE4"/>
    <w:rsid w:val="00C21F64"/>
    <w:rsid w:val="00C2200A"/>
    <w:rsid w:val="00C221E1"/>
    <w:rsid w:val="00C222C7"/>
    <w:rsid w:val="00C22C31"/>
    <w:rsid w:val="00C2305C"/>
    <w:rsid w:val="00C237C7"/>
    <w:rsid w:val="00C242BF"/>
    <w:rsid w:val="00C24425"/>
    <w:rsid w:val="00C24561"/>
    <w:rsid w:val="00C24609"/>
    <w:rsid w:val="00C24C57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E57"/>
    <w:rsid w:val="00C31F1F"/>
    <w:rsid w:val="00C3234B"/>
    <w:rsid w:val="00C32824"/>
    <w:rsid w:val="00C32D9E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7D3"/>
    <w:rsid w:val="00C34A24"/>
    <w:rsid w:val="00C35150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813"/>
    <w:rsid w:val="00C37A73"/>
    <w:rsid w:val="00C37ADB"/>
    <w:rsid w:val="00C409AF"/>
    <w:rsid w:val="00C409DB"/>
    <w:rsid w:val="00C40B4F"/>
    <w:rsid w:val="00C40D84"/>
    <w:rsid w:val="00C40FEF"/>
    <w:rsid w:val="00C41155"/>
    <w:rsid w:val="00C4138A"/>
    <w:rsid w:val="00C41769"/>
    <w:rsid w:val="00C41772"/>
    <w:rsid w:val="00C41A58"/>
    <w:rsid w:val="00C41BEC"/>
    <w:rsid w:val="00C41C19"/>
    <w:rsid w:val="00C41E55"/>
    <w:rsid w:val="00C41EBB"/>
    <w:rsid w:val="00C422B7"/>
    <w:rsid w:val="00C423F5"/>
    <w:rsid w:val="00C42C2F"/>
    <w:rsid w:val="00C42F2D"/>
    <w:rsid w:val="00C430D1"/>
    <w:rsid w:val="00C43838"/>
    <w:rsid w:val="00C43CC6"/>
    <w:rsid w:val="00C43CCF"/>
    <w:rsid w:val="00C43CE0"/>
    <w:rsid w:val="00C44260"/>
    <w:rsid w:val="00C4428A"/>
    <w:rsid w:val="00C443DF"/>
    <w:rsid w:val="00C448A5"/>
    <w:rsid w:val="00C449B2"/>
    <w:rsid w:val="00C449DB"/>
    <w:rsid w:val="00C44A7A"/>
    <w:rsid w:val="00C454C3"/>
    <w:rsid w:val="00C454F3"/>
    <w:rsid w:val="00C459B6"/>
    <w:rsid w:val="00C45A49"/>
    <w:rsid w:val="00C45BBE"/>
    <w:rsid w:val="00C45C20"/>
    <w:rsid w:val="00C45C85"/>
    <w:rsid w:val="00C460D1"/>
    <w:rsid w:val="00C46B25"/>
    <w:rsid w:val="00C46E60"/>
    <w:rsid w:val="00C46ECB"/>
    <w:rsid w:val="00C4713B"/>
    <w:rsid w:val="00C47538"/>
    <w:rsid w:val="00C479DD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35F"/>
    <w:rsid w:val="00C544DE"/>
    <w:rsid w:val="00C54615"/>
    <w:rsid w:val="00C54DB1"/>
    <w:rsid w:val="00C54F2C"/>
    <w:rsid w:val="00C55083"/>
    <w:rsid w:val="00C55863"/>
    <w:rsid w:val="00C558D0"/>
    <w:rsid w:val="00C55C16"/>
    <w:rsid w:val="00C55E5E"/>
    <w:rsid w:val="00C55F29"/>
    <w:rsid w:val="00C55F91"/>
    <w:rsid w:val="00C56A15"/>
    <w:rsid w:val="00C56D0B"/>
    <w:rsid w:val="00C572D3"/>
    <w:rsid w:val="00C57515"/>
    <w:rsid w:val="00C57C64"/>
    <w:rsid w:val="00C57CAF"/>
    <w:rsid w:val="00C57CF6"/>
    <w:rsid w:val="00C57ECE"/>
    <w:rsid w:val="00C6000A"/>
    <w:rsid w:val="00C6073B"/>
    <w:rsid w:val="00C607E3"/>
    <w:rsid w:val="00C60986"/>
    <w:rsid w:val="00C6099A"/>
    <w:rsid w:val="00C60B0B"/>
    <w:rsid w:val="00C60D36"/>
    <w:rsid w:val="00C613D3"/>
    <w:rsid w:val="00C619FD"/>
    <w:rsid w:val="00C61B84"/>
    <w:rsid w:val="00C61C39"/>
    <w:rsid w:val="00C61F81"/>
    <w:rsid w:val="00C622E9"/>
    <w:rsid w:val="00C6295B"/>
    <w:rsid w:val="00C62A9B"/>
    <w:rsid w:val="00C6336B"/>
    <w:rsid w:val="00C633D2"/>
    <w:rsid w:val="00C63457"/>
    <w:rsid w:val="00C63615"/>
    <w:rsid w:val="00C6390B"/>
    <w:rsid w:val="00C63C13"/>
    <w:rsid w:val="00C642F7"/>
    <w:rsid w:val="00C643AE"/>
    <w:rsid w:val="00C643D0"/>
    <w:rsid w:val="00C644E6"/>
    <w:rsid w:val="00C64655"/>
    <w:rsid w:val="00C64900"/>
    <w:rsid w:val="00C64B93"/>
    <w:rsid w:val="00C6512F"/>
    <w:rsid w:val="00C652F5"/>
    <w:rsid w:val="00C65565"/>
    <w:rsid w:val="00C65766"/>
    <w:rsid w:val="00C658A7"/>
    <w:rsid w:val="00C65907"/>
    <w:rsid w:val="00C65B81"/>
    <w:rsid w:val="00C65F24"/>
    <w:rsid w:val="00C661E8"/>
    <w:rsid w:val="00C66939"/>
    <w:rsid w:val="00C669C9"/>
    <w:rsid w:val="00C66A74"/>
    <w:rsid w:val="00C66BFE"/>
    <w:rsid w:val="00C671BE"/>
    <w:rsid w:val="00C6770E"/>
    <w:rsid w:val="00C677C7"/>
    <w:rsid w:val="00C67AE7"/>
    <w:rsid w:val="00C70343"/>
    <w:rsid w:val="00C70635"/>
    <w:rsid w:val="00C71560"/>
    <w:rsid w:val="00C7189F"/>
    <w:rsid w:val="00C71D70"/>
    <w:rsid w:val="00C71F19"/>
    <w:rsid w:val="00C72431"/>
    <w:rsid w:val="00C7245A"/>
    <w:rsid w:val="00C7260A"/>
    <w:rsid w:val="00C72712"/>
    <w:rsid w:val="00C727FD"/>
    <w:rsid w:val="00C72E60"/>
    <w:rsid w:val="00C72F6C"/>
    <w:rsid w:val="00C72FDE"/>
    <w:rsid w:val="00C7340B"/>
    <w:rsid w:val="00C73468"/>
    <w:rsid w:val="00C734DF"/>
    <w:rsid w:val="00C73790"/>
    <w:rsid w:val="00C73A3B"/>
    <w:rsid w:val="00C73A8F"/>
    <w:rsid w:val="00C7400D"/>
    <w:rsid w:val="00C742DA"/>
    <w:rsid w:val="00C74376"/>
    <w:rsid w:val="00C74900"/>
    <w:rsid w:val="00C74A87"/>
    <w:rsid w:val="00C74F8F"/>
    <w:rsid w:val="00C7508B"/>
    <w:rsid w:val="00C75F04"/>
    <w:rsid w:val="00C77510"/>
    <w:rsid w:val="00C779DA"/>
    <w:rsid w:val="00C77EED"/>
    <w:rsid w:val="00C80115"/>
    <w:rsid w:val="00C80FEC"/>
    <w:rsid w:val="00C81393"/>
    <w:rsid w:val="00C8173D"/>
    <w:rsid w:val="00C81CBE"/>
    <w:rsid w:val="00C81CF4"/>
    <w:rsid w:val="00C81E24"/>
    <w:rsid w:val="00C82606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A7"/>
    <w:rsid w:val="00C850FC"/>
    <w:rsid w:val="00C85299"/>
    <w:rsid w:val="00C854E2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1D"/>
    <w:rsid w:val="00C870D3"/>
    <w:rsid w:val="00C87308"/>
    <w:rsid w:val="00C875DB"/>
    <w:rsid w:val="00C87A2A"/>
    <w:rsid w:val="00C87D7D"/>
    <w:rsid w:val="00C87E53"/>
    <w:rsid w:val="00C87EDF"/>
    <w:rsid w:val="00C90EBE"/>
    <w:rsid w:val="00C91206"/>
    <w:rsid w:val="00C916B2"/>
    <w:rsid w:val="00C91860"/>
    <w:rsid w:val="00C918B3"/>
    <w:rsid w:val="00C91D65"/>
    <w:rsid w:val="00C92231"/>
    <w:rsid w:val="00C923DA"/>
    <w:rsid w:val="00C924F1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8D"/>
    <w:rsid w:val="00CA079C"/>
    <w:rsid w:val="00CA07E8"/>
    <w:rsid w:val="00CA1265"/>
    <w:rsid w:val="00CA12EC"/>
    <w:rsid w:val="00CA13CA"/>
    <w:rsid w:val="00CA18EA"/>
    <w:rsid w:val="00CA1CD8"/>
    <w:rsid w:val="00CA1DF7"/>
    <w:rsid w:val="00CA1F4E"/>
    <w:rsid w:val="00CA2C83"/>
    <w:rsid w:val="00CA2E55"/>
    <w:rsid w:val="00CA31ED"/>
    <w:rsid w:val="00CA38B1"/>
    <w:rsid w:val="00CA398A"/>
    <w:rsid w:val="00CA3BB4"/>
    <w:rsid w:val="00CA42F8"/>
    <w:rsid w:val="00CA4938"/>
    <w:rsid w:val="00CA5826"/>
    <w:rsid w:val="00CA63B6"/>
    <w:rsid w:val="00CA65BD"/>
    <w:rsid w:val="00CA7068"/>
    <w:rsid w:val="00CA7208"/>
    <w:rsid w:val="00CA7863"/>
    <w:rsid w:val="00CA7AC4"/>
    <w:rsid w:val="00CA7D74"/>
    <w:rsid w:val="00CA7F5B"/>
    <w:rsid w:val="00CB0084"/>
    <w:rsid w:val="00CB00D4"/>
    <w:rsid w:val="00CB0473"/>
    <w:rsid w:val="00CB0A9D"/>
    <w:rsid w:val="00CB0B03"/>
    <w:rsid w:val="00CB14FD"/>
    <w:rsid w:val="00CB19C7"/>
    <w:rsid w:val="00CB1D34"/>
    <w:rsid w:val="00CB262C"/>
    <w:rsid w:val="00CB2875"/>
    <w:rsid w:val="00CB2A80"/>
    <w:rsid w:val="00CB2CB0"/>
    <w:rsid w:val="00CB2CF4"/>
    <w:rsid w:val="00CB31D8"/>
    <w:rsid w:val="00CB3603"/>
    <w:rsid w:val="00CB391B"/>
    <w:rsid w:val="00CB3C29"/>
    <w:rsid w:val="00CB3F94"/>
    <w:rsid w:val="00CB40EF"/>
    <w:rsid w:val="00CB419C"/>
    <w:rsid w:val="00CB44AE"/>
    <w:rsid w:val="00CB47DE"/>
    <w:rsid w:val="00CB4B29"/>
    <w:rsid w:val="00CB5040"/>
    <w:rsid w:val="00CB51A6"/>
    <w:rsid w:val="00CB555B"/>
    <w:rsid w:val="00CB5F37"/>
    <w:rsid w:val="00CB6164"/>
    <w:rsid w:val="00CB61F9"/>
    <w:rsid w:val="00CB646B"/>
    <w:rsid w:val="00CB67A0"/>
    <w:rsid w:val="00CB67E7"/>
    <w:rsid w:val="00CB6BBD"/>
    <w:rsid w:val="00CB6C5C"/>
    <w:rsid w:val="00CB75DE"/>
    <w:rsid w:val="00CB77DD"/>
    <w:rsid w:val="00CB7A72"/>
    <w:rsid w:val="00CC0113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236"/>
    <w:rsid w:val="00CC44DE"/>
    <w:rsid w:val="00CC4941"/>
    <w:rsid w:val="00CC4CF2"/>
    <w:rsid w:val="00CC4D72"/>
    <w:rsid w:val="00CC500C"/>
    <w:rsid w:val="00CC5D0B"/>
    <w:rsid w:val="00CC5E1A"/>
    <w:rsid w:val="00CC6065"/>
    <w:rsid w:val="00CC6216"/>
    <w:rsid w:val="00CC66FD"/>
    <w:rsid w:val="00CC69D2"/>
    <w:rsid w:val="00CC74FC"/>
    <w:rsid w:val="00CC7970"/>
    <w:rsid w:val="00CC7CA7"/>
    <w:rsid w:val="00CC7E5B"/>
    <w:rsid w:val="00CC7FCC"/>
    <w:rsid w:val="00CC7FE3"/>
    <w:rsid w:val="00CD0209"/>
    <w:rsid w:val="00CD04A7"/>
    <w:rsid w:val="00CD05D2"/>
    <w:rsid w:val="00CD05E5"/>
    <w:rsid w:val="00CD06A4"/>
    <w:rsid w:val="00CD08F1"/>
    <w:rsid w:val="00CD0BEE"/>
    <w:rsid w:val="00CD0BF8"/>
    <w:rsid w:val="00CD0E3F"/>
    <w:rsid w:val="00CD1676"/>
    <w:rsid w:val="00CD19A8"/>
    <w:rsid w:val="00CD23CA"/>
    <w:rsid w:val="00CD2713"/>
    <w:rsid w:val="00CD2734"/>
    <w:rsid w:val="00CD2819"/>
    <w:rsid w:val="00CD2932"/>
    <w:rsid w:val="00CD2AD4"/>
    <w:rsid w:val="00CD2B51"/>
    <w:rsid w:val="00CD31E6"/>
    <w:rsid w:val="00CD385E"/>
    <w:rsid w:val="00CD3B1A"/>
    <w:rsid w:val="00CD3F09"/>
    <w:rsid w:val="00CD3F4E"/>
    <w:rsid w:val="00CD4AB9"/>
    <w:rsid w:val="00CD5135"/>
    <w:rsid w:val="00CD5A12"/>
    <w:rsid w:val="00CD5FF4"/>
    <w:rsid w:val="00CD63EC"/>
    <w:rsid w:val="00CD6A3A"/>
    <w:rsid w:val="00CD6E80"/>
    <w:rsid w:val="00CD7333"/>
    <w:rsid w:val="00CD7460"/>
    <w:rsid w:val="00CD746B"/>
    <w:rsid w:val="00CD7B4D"/>
    <w:rsid w:val="00CD7C9A"/>
    <w:rsid w:val="00CD7D4B"/>
    <w:rsid w:val="00CD7FBA"/>
    <w:rsid w:val="00CE0223"/>
    <w:rsid w:val="00CE05BF"/>
    <w:rsid w:val="00CE05FA"/>
    <w:rsid w:val="00CE09C0"/>
    <w:rsid w:val="00CE155B"/>
    <w:rsid w:val="00CE1834"/>
    <w:rsid w:val="00CE1C59"/>
    <w:rsid w:val="00CE1CFF"/>
    <w:rsid w:val="00CE2087"/>
    <w:rsid w:val="00CE2635"/>
    <w:rsid w:val="00CE27C9"/>
    <w:rsid w:val="00CE2BFB"/>
    <w:rsid w:val="00CE2CD1"/>
    <w:rsid w:val="00CE2F95"/>
    <w:rsid w:val="00CE3184"/>
    <w:rsid w:val="00CE33AE"/>
    <w:rsid w:val="00CE3506"/>
    <w:rsid w:val="00CE3589"/>
    <w:rsid w:val="00CE399B"/>
    <w:rsid w:val="00CE3E79"/>
    <w:rsid w:val="00CE4118"/>
    <w:rsid w:val="00CE458C"/>
    <w:rsid w:val="00CE485D"/>
    <w:rsid w:val="00CE4D9B"/>
    <w:rsid w:val="00CE5719"/>
    <w:rsid w:val="00CE5971"/>
    <w:rsid w:val="00CE628E"/>
    <w:rsid w:val="00CE65C5"/>
    <w:rsid w:val="00CE68FF"/>
    <w:rsid w:val="00CE6A3A"/>
    <w:rsid w:val="00CE6B25"/>
    <w:rsid w:val="00CE6CB4"/>
    <w:rsid w:val="00CE6E70"/>
    <w:rsid w:val="00CE7070"/>
    <w:rsid w:val="00CE72D3"/>
    <w:rsid w:val="00CE7333"/>
    <w:rsid w:val="00CE7B2F"/>
    <w:rsid w:val="00CE7EE7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2F9D"/>
    <w:rsid w:val="00CF30CE"/>
    <w:rsid w:val="00CF30F8"/>
    <w:rsid w:val="00CF31F8"/>
    <w:rsid w:val="00CF38C8"/>
    <w:rsid w:val="00CF38EE"/>
    <w:rsid w:val="00CF3DBD"/>
    <w:rsid w:val="00CF3E48"/>
    <w:rsid w:val="00CF4894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268"/>
    <w:rsid w:val="00D0093D"/>
    <w:rsid w:val="00D009EE"/>
    <w:rsid w:val="00D013A9"/>
    <w:rsid w:val="00D014BC"/>
    <w:rsid w:val="00D01783"/>
    <w:rsid w:val="00D01CC2"/>
    <w:rsid w:val="00D026F2"/>
    <w:rsid w:val="00D028E9"/>
    <w:rsid w:val="00D0305F"/>
    <w:rsid w:val="00D032FC"/>
    <w:rsid w:val="00D038CC"/>
    <w:rsid w:val="00D042CC"/>
    <w:rsid w:val="00D046CB"/>
    <w:rsid w:val="00D04A34"/>
    <w:rsid w:val="00D04BA3"/>
    <w:rsid w:val="00D04C0E"/>
    <w:rsid w:val="00D04EB2"/>
    <w:rsid w:val="00D055AB"/>
    <w:rsid w:val="00D05F4A"/>
    <w:rsid w:val="00D069BE"/>
    <w:rsid w:val="00D06A54"/>
    <w:rsid w:val="00D06BE4"/>
    <w:rsid w:val="00D07010"/>
    <w:rsid w:val="00D07181"/>
    <w:rsid w:val="00D077B8"/>
    <w:rsid w:val="00D07A55"/>
    <w:rsid w:val="00D07AFD"/>
    <w:rsid w:val="00D07BB0"/>
    <w:rsid w:val="00D11050"/>
    <w:rsid w:val="00D113DE"/>
    <w:rsid w:val="00D113F8"/>
    <w:rsid w:val="00D114D5"/>
    <w:rsid w:val="00D11771"/>
    <w:rsid w:val="00D11792"/>
    <w:rsid w:val="00D117CC"/>
    <w:rsid w:val="00D11A36"/>
    <w:rsid w:val="00D11E8F"/>
    <w:rsid w:val="00D11F92"/>
    <w:rsid w:val="00D1225A"/>
    <w:rsid w:val="00D125CF"/>
    <w:rsid w:val="00D1261F"/>
    <w:rsid w:val="00D126DC"/>
    <w:rsid w:val="00D128E5"/>
    <w:rsid w:val="00D12B45"/>
    <w:rsid w:val="00D12F91"/>
    <w:rsid w:val="00D13082"/>
    <w:rsid w:val="00D1311D"/>
    <w:rsid w:val="00D13346"/>
    <w:rsid w:val="00D134A5"/>
    <w:rsid w:val="00D138DC"/>
    <w:rsid w:val="00D13CE6"/>
    <w:rsid w:val="00D13D70"/>
    <w:rsid w:val="00D144E6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926"/>
    <w:rsid w:val="00D17F4A"/>
    <w:rsid w:val="00D2038C"/>
    <w:rsid w:val="00D203D4"/>
    <w:rsid w:val="00D2090D"/>
    <w:rsid w:val="00D20A57"/>
    <w:rsid w:val="00D21D4F"/>
    <w:rsid w:val="00D220CB"/>
    <w:rsid w:val="00D22A6A"/>
    <w:rsid w:val="00D22D39"/>
    <w:rsid w:val="00D22E1E"/>
    <w:rsid w:val="00D23474"/>
    <w:rsid w:val="00D2393C"/>
    <w:rsid w:val="00D239CC"/>
    <w:rsid w:val="00D23BBB"/>
    <w:rsid w:val="00D23D65"/>
    <w:rsid w:val="00D23D72"/>
    <w:rsid w:val="00D23FA6"/>
    <w:rsid w:val="00D24493"/>
    <w:rsid w:val="00D24594"/>
    <w:rsid w:val="00D24D5B"/>
    <w:rsid w:val="00D25013"/>
    <w:rsid w:val="00D25899"/>
    <w:rsid w:val="00D26313"/>
    <w:rsid w:val="00D26738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2C28"/>
    <w:rsid w:val="00D331D2"/>
    <w:rsid w:val="00D33735"/>
    <w:rsid w:val="00D33778"/>
    <w:rsid w:val="00D338CE"/>
    <w:rsid w:val="00D33978"/>
    <w:rsid w:val="00D33DB3"/>
    <w:rsid w:val="00D33EBA"/>
    <w:rsid w:val="00D34001"/>
    <w:rsid w:val="00D34294"/>
    <w:rsid w:val="00D3440F"/>
    <w:rsid w:val="00D34470"/>
    <w:rsid w:val="00D34851"/>
    <w:rsid w:val="00D35250"/>
    <w:rsid w:val="00D358F8"/>
    <w:rsid w:val="00D3598E"/>
    <w:rsid w:val="00D35D36"/>
    <w:rsid w:val="00D3735B"/>
    <w:rsid w:val="00D373BE"/>
    <w:rsid w:val="00D37645"/>
    <w:rsid w:val="00D377B6"/>
    <w:rsid w:val="00D3790F"/>
    <w:rsid w:val="00D37B41"/>
    <w:rsid w:val="00D37F0B"/>
    <w:rsid w:val="00D400F3"/>
    <w:rsid w:val="00D40324"/>
    <w:rsid w:val="00D40C80"/>
    <w:rsid w:val="00D40FAB"/>
    <w:rsid w:val="00D414E3"/>
    <w:rsid w:val="00D418F1"/>
    <w:rsid w:val="00D419A2"/>
    <w:rsid w:val="00D41FF2"/>
    <w:rsid w:val="00D420A0"/>
    <w:rsid w:val="00D42184"/>
    <w:rsid w:val="00D42254"/>
    <w:rsid w:val="00D4229F"/>
    <w:rsid w:val="00D42470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5EE8"/>
    <w:rsid w:val="00D46147"/>
    <w:rsid w:val="00D466D6"/>
    <w:rsid w:val="00D469C0"/>
    <w:rsid w:val="00D46C9E"/>
    <w:rsid w:val="00D47197"/>
    <w:rsid w:val="00D47345"/>
    <w:rsid w:val="00D47834"/>
    <w:rsid w:val="00D47E1B"/>
    <w:rsid w:val="00D506D4"/>
    <w:rsid w:val="00D5095C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CD0"/>
    <w:rsid w:val="00D54D80"/>
    <w:rsid w:val="00D54DB9"/>
    <w:rsid w:val="00D54DC2"/>
    <w:rsid w:val="00D54F05"/>
    <w:rsid w:val="00D55044"/>
    <w:rsid w:val="00D5511A"/>
    <w:rsid w:val="00D55713"/>
    <w:rsid w:val="00D557B4"/>
    <w:rsid w:val="00D5616F"/>
    <w:rsid w:val="00D56661"/>
    <w:rsid w:val="00D56733"/>
    <w:rsid w:val="00D5686A"/>
    <w:rsid w:val="00D56EBF"/>
    <w:rsid w:val="00D57102"/>
    <w:rsid w:val="00D577C2"/>
    <w:rsid w:val="00D57B2A"/>
    <w:rsid w:val="00D57BB3"/>
    <w:rsid w:val="00D602AF"/>
    <w:rsid w:val="00D602F0"/>
    <w:rsid w:val="00D605BE"/>
    <w:rsid w:val="00D60E73"/>
    <w:rsid w:val="00D60EB9"/>
    <w:rsid w:val="00D60F44"/>
    <w:rsid w:val="00D6102C"/>
    <w:rsid w:val="00D6108D"/>
    <w:rsid w:val="00D61109"/>
    <w:rsid w:val="00D61968"/>
    <w:rsid w:val="00D619CF"/>
    <w:rsid w:val="00D61ED4"/>
    <w:rsid w:val="00D621F9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1"/>
    <w:rsid w:val="00D6523B"/>
    <w:rsid w:val="00D65465"/>
    <w:rsid w:val="00D6613F"/>
    <w:rsid w:val="00D66269"/>
    <w:rsid w:val="00D66594"/>
    <w:rsid w:val="00D66770"/>
    <w:rsid w:val="00D66AF1"/>
    <w:rsid w:val="00D66DEB"/>
    <w:rsid w:val="00D6721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CB9"/>
    <w:rsid w:val="00D70D07"/>
    <w:rsid w:val="00D70D7B"/>
    <w:rsid w:val="00D71143"/>
    <w:rsid w:val="00D71539"/>
    <w:rsid w:val="00D71680"/>
    <w:rsid w:val="00D7168C"/>
    <w:rsid w:val="00D716AF"/>
    <w:rsid w:val="00D71C6A"/>
    <w:rsid w:val="00D71E73"/>
    <w:rsid w:val="00D71FD5"/>
    <w:rsid w:val="00D72029"/>
    <w:rsid w:val="00D72357"/>
    <w:rsid w:val="00D72465"/>
    <w:rsid w:val="00D7265B"/>
    <w:rsid w:val="00D72D3A"/>
    <w:rsid w:val="00D7304E"/>
    <w:rsid w:val="00D730B7"/>
    <w:rsid w:val="00D730D3"/>
    <w:rsid w:val="00D73785"/>
    <w:rsid w:val="00D73C4C"/>
    <w:rsid w:val="00D74434"/>
    <w:rsid w:val="00D744B6"/>
    <w:rsid w:val="00D7468C"/>
    <w:rsid w:val="00D74794"/>
    <w:rsid w:val="00D74D02"/>
    <w:rsid w:val="00D75511"/>
    <w:rsid w:val="00D7555C"/>
    <w:rsid w:val="00D759AA"/>
    <w:rsid w:val="00D75FBB"/>
    <w:rsid w:val="00D765C5"/>
    <w:rsid w:val="00D769EA"/>
    <w:rsid w:val="00D76CFE"/>
    <w:rsid w:val="00D76ECE"/>
    <w:rsid w:val="00D76F38"/>
    <w:rsid w:val="00D775B8"/>
    <w:rsid w:val="00D77C35"/>
    <w:rsid w:val="00D80173"/>
    <w:rsid w:val="00D80282"/>
    <w:rsid w:val="00D80AAE"/>
    <w:rsid w:val="00D810C7"/>
    <w:rsid w:val="00D813EC"/>
    <w:rsid w:val="00D81438"/>
    <w:rsid w:val="00D81D40"/>
    <w:rsid w:val="00D81D72"/>
    <w:rsid w:val="00D8218D"/>
    <w:rsid w:val="00D82380"/>
    <w:rsid w:val="00D8240A"/>
    <w:rsid w:val="00D825E9"/>
    <w:rsid w:val="00D82993"/>
    <w:rsid w:val="00D83A62"/>
    <w:rsid w:val="00D83CBA"/>
    <w:rsid w:val="00D83F43"/>
    <w:rsid w:val="00D83FF5"/>
    <w:rsid w:val="00D8416B"/>
    <w:rsid w:val="00D845C1"/>
    <w:rsid w:val="00D84E2E"/>
    <w:rsid w:val="00D85C5F"/>
    <w:rsid w:val="00D8602E"/>
    <w:rsid w:val="00D865E6"/>
    <w:rsid w:val="00D86639"/>
    <w:rsid w:val="00D86715"/>
    <w:rsid w:val="00D8672C"/>
    <w:rsid w:val="00D86A84"/>
    <w:rsid w:val="00D86BA6"/>
    <w:rsid w:val="00D86FF3"/>
    <w:rsid w:val="00D87495"/>
    <w:rsid w:val="00D8774E"/>
    <w:rsid w:val="00D8776D"/>
    <w:rsid w:val="00D90055"/>
    <w:rsid w:val="00D906B6"/>
    <w:rsid w:val="00D90741"/>
    <w:rsid w:val="00D90D77"/>
    <w:rsid w:val="00D90FC5"/>
    <w:rsid w:val="00D91968"/>
    <w:rsid w:val="00D91CC9"/>
    <w:rsid w:val="00D91D83"/>
    <w:rsid w:val="00D921E4"/>
    <w:rsid w:val="00D92947"/>
    <w:rsid w:val="00D92A78"/>
    <w:rsid w:val="00D92C73"/>
    <w:rsid w:val="00D93255"/>
    <w:rsid w:val="00D932EA"/>
    <w:rsid w:val="00D93503"/>
    <w:rsid w:val="00D93874"/>
    <w:rsid w:val="00D93B21"/>
    <w:rsid w:val="00D944CD"/>
    <w:rsid w:val="00D951A7"/>
    <w:rsid w:val="00D9532E"/>
    <w:rsid w:val="00D9559A"/>
    <w:rsid w:val="00D95C71"/>
    <w:rsid w:val="00D9664B"/>
    <w:rsid w:val="00D969BE"/>
    <w:rsid w:val="00D96F23"/>
    <w:rsid w:val="00D97112"/>
    <w:rsid w:val="00D974DA"/>
    <w:rsid w:val="00D9786B"/>
    <w:rsid w:val="00D9787D"/>
    <w:rsid w:val="00D97DE2"/>
    <w:rsid w:val="00DA0235"/>
    <w:rsid w:val="00DA02C8"/>
    <w:rsid w:val="00DA03CC"/>
    <w:rsid w:val="00DA0724"/>
    <w:rsid w:val="00DA1385"/>
    <w:rsid w:val="00DA1692"/>
    <w:rsid w:val="00DA16DF"/>
    <w:rsid w:val="00DA1958"/>
    <w:rsid w:val="00DA1AB2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4C3"/>
    <w:rsid w:val="00DA35E2"/>
    <w:rsid w:val="00DA3993"/>
    <w:rsid w:val="00DA3F5B"/>
    <w:rsid w:val="00DA3F74"/>
    <w:rsid w:val="00DA466E"/>
    <w:rsid w:val="00DA46AB"/>
    <w:rsid w:val="00DA4740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A56"/>
    <w:rsid w:val="00DB0C4A"/>
    <w:rsid w:val="00DB16D5"/>
    <w:rsid w:val="00DB1790"/>
    <w:rsid w:val="00DB1DAD"/>
    <w:rsid w:val="00DB1DE5"/>
    <w:rsid w:val="00DB22AE"/>
    <w:rsid w:val="00DB22B4"/>
    <w:rsid w:val="00DB2926"/>
    <w:rsid w:val="00DB2F7D"/>
    <w:rsid w:val="00DB37EB"/>
    <w:rsid w:val="00DB3A4A"/>
    <w:rsid w:val="00DB41F5"/>
    <w:rsid w:val="00DB49DA"/>
    <w:rsid w:val="00DB4B1B"/>
    <w:rsid w:val="00DB4B27"/>
    <w:rsid w:val="00DB530C"/>
    <w:rsid w:val="00DB54A2"/>
    <w:rsid w:val="00DB5943"/>
    <w:rsid w:val="00DB5993"/>
    <w:rsid w:val="00DB63CE"/>
    <w:rsid w:val="00DB642D"/>
    <w:rsid w:val="00DB66EF"/>
    <w:rsid w:val="00DB6B27"/>
    <w:rsid w:val="00DB6ED3"/>
    <w:rsid w:val="00DB7579"/>
    <w:rsid w:val="00DB7D33"/>
    <w:rsid w:val="00DB7D3E"/>
    <w:rsid w:val="00DB7D99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959"/>
    <w:rsid w:val="00DC2A3C"/>
    <w:rsid w:val="00DC2AC3"/>
    <w:rsid w:val="00DC2E21"/>
    <w:rsid w:val="00DC31D4"/>
    <w:rsid w:val="00DC3467"/>
    <w:rsid w:val="00DC34E2"/>
    <w:rsid w:val="00DC36EA"/>
    <w:rsid w:val="00DC3880"/>
    <w:rsid w:val="00DC3A8E"/>
    <w:rsid w:val="00DC3BEE"/>
    <w:rsid w:val="00DC3D79"/>
    <w:rsid w:val="00DC3DD6"/>
    <w:rsid w:val="00DC4791"/>
    <w:rsid w:val="00DC4C0D"/>
    <w:rsid w:val="00DC5459"/>
    <w:rsid w:val="00DC57B6"/>
    <w:rsid w:val="00DC5893"/>
    <w:rsid w:val="00DC5FFD"/>
    <w:rsid w:val="00DC6E91"/>
    <w:rsid w:val="00DC6F7F"/>
    <w:rsid w:val="00DC7661"/>
    <w:rsid w:val="00DC76A5"/>
    <w:rsid w:val="00DC7749"/>
    <w:rsid w:val="00DC781E"/>
    <w:rsid w:val="00DC78C4"/>
    <w:rsid w:val="00DC7B82"/>
    <w:rsid w:val="00DC7C35"/>
    <w:rsid w:val="00DC7EBD"/>
    <w:rsid w:val="00DD022E"/>
    <w:rsid w:val="00DD039D"/>
    <w:rsid w:val="00DD05A9"/>
    <w:rsid w:val="00DD06D0"/>
    <w:rsid w:val="00DD09C0"/>
    <w:rsid w:val="00DD0D78"/>
    <w:rsid w:val="00DD113D"/>
    <w:rsid w:val="00DD115A"/>
    <w:rsid w:val="00DD1251"/>
    <w:rsid w:val="00DD16ED"/>
    <w:rsid w:val="00DD1887"/>
    <w:rsid w:val="00DD224A"/>
    <w:rsid w:val="00DD248D"/>
    <w:rsid w:val="00DD32FB"/>
    <w:rsid w:val="00DD35AC"/>
    <w:rsid w:val="00DD3619"/>
    <w:rsid w:val="00DD388E"/>
    <w:rsid w:val="00DD3901"/>
    <w:rsid w:val="00DD3917"/>
    <w:rsid w:val="00DD3ACA"/>
    <w:rsid w:val="00DD3B5D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0C5"/>
    <w:rsid w:val="00DD51AD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977"/>
    <w:rsid w:val="00DE2E61"/>
    <w:rsid w:val="00DE3575"/>
    <w:rsid w:val="00DE3616"/>
    <w:rsid w:val="00DE36AB"/>
    <w:rsid w:val="00DE3726"/>
    <w:rsid w:val="00DE3C81"/>
    <w:rsid w:val="00DE3D02"/>
    <w:rsid w:val="00DE447C"/>
    <w:rsid w:val="00DE4868"/>
    <w:rsid w:val="00DE4A27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9EC"/>
    <w:rsid w:val="00DE6A26"/>
    <w:rsid w:val="00DE6F11"/>
    <w:rsid w:val="00DE6FA3"/>
    <w:rsid w:val="00DE7625"/>
    <w:rsid w:val="00DE7C65"/>
    <w:rsid w:val="00DE7E62"/>
    <w:rsid w:val="00DF041F"/>
    <w:rsid w:val="00DF0939"/>
    <w:rsid w:val="00DF0A88"/>
    <w:rsid w:val="00DF0AFE"/>
    <w:rsid w:val="00DF103A"/>
    <w:rsid w:val="00DF118E"/>
    <w:rsid w:val="00DF120A"/>
    <w:rsid w:val="00DF1414"/>
    <w:rsid w:val="00DF1492"/>
    <w:rsid w:val="00DF156E"/>
    <w:rsid w:val="00DF1C7D"/>
    <w:rsid w:val="00DF247F"/>
    <w:rsid w:val="00DF2872"/>
    <w:rsid w:val="00DF2C3D"/>
    <w:rsid w:val="00DF3147"/>
    <w:rsid w:val="00DF347C"/>
    <w:rsid w:val="00DF3684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5CD9"/>
    <w:rsid w:val="00DF67E7"/>
    <w:rsid w:val="00DF690D"/>
    <w:rsid w:val="00DF6942"/>
    <w:rsid w:val="00DF6CB9"/>
    <w:rsid w:val="00DF6D5F"/>
    <w:rsid w:val="00DF6E18"/>
    <w:rsid w:val="00DF6FE3"/>
    <w:rsid w:val="00DF71CD"/>
    <w:rsid w:val="00DF72CE"/>
    <w:rsid w:val="00DF7374"/>
    <w:rsid w:val="00DF7546"/>
    <w:rsid w:val="00DF7688"/>
    <w:rsid w:val="00DF77ED"/>
    <w:rsid w:val="00DF783E"/>
    <w:rsid w:val="00DF7B69"/>
    <w:rsid w:val="00E0045C"/>
    <w:rsid w:val="00E006B1"/>
    <w:rsid w:val="00E0085B"/>
    <w:rsid w:val="00E00926"/>
    <w:rsid w:val="00E00B92"/>
    <w:rsid w:val="00E00F53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257F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05A"/>
    <w:rsid w:val="00E065A8"/>
    <w:rsid w:val="00E066E5"/>
    <w:rsid w:val="00E06D60"/>
    <w:rsid w:val="00E07121"/>
    <w:rsid w:val="00E079D9"/>
    <w:rsid w:val="00E07A45"/>
    <w:rsid w:val="00E07F41"/>
    <w:rsid w:val="00E1015A"/>
    <w:rsid w:val="00E105A8"/>
    <w:rsid w:val="00E108AE"/>
    <w:rsid w:val="00E10D32"/>
    <w:rsid w:val="00E112F2"/>
    <w:rsid w:val="00E11A3F"/>
    <w:rsid w:val="00E11E35"/>
    <w:rsid w:val="00E11FCA"/>
    <w:rsid w:val="00E12594"/>
    <w:rsid w:val="00E12CF2"/>
    <w:rsid w:val="00E12FB1"/>
    <w:rsid w:val="00E12FD2"/>
    <w:rsid w:val="00E13041"/>
    <w:rsid w:val="00E133D5"/>
    <w:rsid w:val="00E1354F"/>
    <w:rsid w:val="00E1372C"/>
    <w:rsid w:val="00E13898"/>
    <w:rsid w:val="00E13D6B"/>
    <w:rsid w:val="00E1403E"/>
    <w:rsid w:val="00E144B1"/>
    <w:rsid w:val="00E14825"/>
    <w:rsid w:val="00E14BE2"/>
    <w:rsid w:val="00E14D2C"/>
    <w:rsid w:val="00E150C5"/>
    <w:rsid w:val="00E151E6"/>
    <w:rsid w:val="00E15423"/>
    <w:rsid w:val="00E15893"/>
    <w:rsid w:val="00E15D71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276A"/>
    <w:rsid w:val="00E22E07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296"/>
    <w:rsid w:val="00E274E4"/>
    <w:rsid w:val="00E27999"/>
    <w:rsid w:val="00E27E0D"/>
    <w:rsid w:val="00E30119"/>
    <w:rsid w:val="00E307B9"/>
    <w:rsid w:val="00E307E4"/>
    <w:rsid w:val="00E30A15"/>
    <w:rsid w:val="00E30D08"/>
    <w:rsid w:val="00E30E5D"/>
    <w:rsid w:val="00E3107B"/>
    <w:rsid w:val="00E31334"/>
    <w:rsid w:val="00E31909"/>
    <w:rsid w:val="00E31AF5"/>
    <w:rsid w:val="00E31FEA"/>
    <w:rsid w:val="00E320AC"/>
    <w:rsid w:val="00E322DE"/>
    <w:rsid w:val="00E322ED"/>
    <w:rsid w:val="00E327F3"/>
    <w:rsid w:val="00E32AAF"/>
    <w:rsid w:val="00E32C13"/>
    <w:rsid w:val="00E335EC"/>
    <w:rsid w:val="00E3367E"/>
    <w:rsid w:val="00E33A63"/>
    <w:rsid w:val="00E342F2"/>
    <w:rsid w:val="00E34615"/>
    <w:rsid w:val="00E34BC7"/>
    <w:rsid w:val="00E34CFA"/>
    <w:rsid w:val="00E35060"/>
    <w:rsid w:val="00E355AE"/>
    <w:rsid w:val="00E3567F"/>
    <w:rsid w:val="00E35AA4"/>
    <w:rsid w:val="00E35C8F"/>
    <w:rsid w:val="00E360F3"/>
    <w:rsid w:val="00E361D3"/>
    <w:rsid w:val="00E36A9D"/>
    <w:rsid w:val="00E37071"/>
    <w:rsid w:val="00E372C2"/>
    <w:rsid w:val="00E375FF"/>
    <w:rsid w:val="00E37653"/>
    <w:rsid w:val="00E3797F"/>
    <w:rsid w:val="00E37A17"/>
    <w:rsid w:val="00E37D7C"/>
    <w:rsid w:val="00E37DB0"/>
    <w:rsid w:val="00E37EBA"/>
    <w:rsid w:val="00E400DE"/>
    <w:rsid w:val="00E4023A"/>
    <w:rsid w:val="00E40F8A"/>
    <w:rsid w:val="00E40FE3"/>
    <w:rsid w:val="00E411E3"/>
    <w:rsid w:val="00E41970"/>
    <w:rsid w:val="00E41B1B"/>
    <w:rsid w:val="00E41BC3"/>
    <w:rsid w:val="00E41BF5"/>
    <w:rsid w:val="00E41D61"/>
    <w:rsid w:val="00E42053"/>
    <w:rsid w:val="00E42309"/>
    <w:rsid w:val="00E42D94"/>
    <w:rsid w:val="00E43000"/>
    <w:rsid w:val="00E433A8"/>
    <w:rsid w:val="00E43506"/>
    <w:rsid w:val="00E43607"/>
    <w:rsid w:val="00E438CC"/>
    <w:rsid w:val="00E43A20"/>
    <w:rsid w:val="00E44248"/>
    <w:rsid w:val="00E443CE"/>
    <w:rsid w:val="00E44687"/>
    <w:rsid w:val="00E44713"/>
    <w:rsid w:val="00E44779"/>
    <w:rsid w:val="00E4479D"/>
    <w:rsid w:val="00E452BB"/>
    <w:rsid w:val="00E458E3"/>
    <w:rsid w:val="00E45C2D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80A"/>
    <w:rsid w:val="00E5199B"/>
    <w:rsid w:val="00E51EB7"/>
    <w:rsid w:val="00E52392"/>
    <w:rsid w:val="00E5289B"/>
    <w:rsid w:val="00E53379"/>
    <w:rsid w:val="00E537B3"/>
    <w:rsid w:val="00E53A3E"/>
    <w:rsid w:val="00E53B01"/>
    <w:rsid w:val="00E54135"/>
    <w:rsid w:val="00E54D2E"/>
    <w:rsid w:val="00E54E11"/>
    <w:rsid w:val="00E55149"/>
    <w:rsid w:val="00E55330"/>
    <w:rsid w:val="00E5555D"/>
    <w:rsid w:val="00E5583A"/>
    <w:rsid w:val="00E5612A"/>
    <w:rsid w:val="00E56364"/>
    <w:rsid w:val="00E5663C"/>
    <w:rsid w:val="00E567C0"/>
    <w:rsid w:val="00E56B34"/>
    <w:rsid w:val="00E57053"/>
    <w:rsid w:val="00E5728A"/>
    <w:rsid w:val="00E578A7"/>
    <w:rsid w:val="00E57A2B"/>
    <w:rsid w:val="00E57AD6"/>
    <w:rsid w:val="00E57AE1"/>
    <w:rsid w:val="00E57BE3"/>
    <w:rsid w:val="00E57DE8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2DDC"/>
    <w:rsid w:val="00E63216"/>
    <w:rsid w:val="00E633D5"/>
    <w:rsid w:val="00E635BC"/>
    <w:rsid w:val="00E6377E"/>
    <w:rsid w:val="00E63A39"/>
    <w:rsid w:val="00E63FEC"/>
    <w:rsid w:val="00E646B8"/>
    <w:rsid w:val="00E64C49"/>
    <w:rsid w:val="00E64C4E"/>
    <w:rsid w:val="00E65205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117"/>
    <w:rsid w:val="00E6741A"/>
    <w:rsid w:val="00E674D2"/>
    <w:rsid w:val="00E67716"/>
    <w:rsid w:val="00E67E17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AB7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59E"/>
    <w:rsid w:val="00E73EF4"/>
    <w:rsid w:val="00E74297"/>
    <w:rsid w:val="00E74A41"/>
    <w:rsid w:val="00E74E98"/>
    <w:rsid w:val="00E751E4"/>
    <w:rsid w:val="00E75715"/>
    <w:rsid w:val="00E75777"/>
    <w:rsid w:val="00E7586F"/>
    <w:rsid w:val="00E75B64"/>
    <w:rsid w:val="00E75C82"/>
    <w:rsid w:val="00E75D09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0E37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2C"/>
    <w:rsid w:val="00E82FB1"/>
    <w:rsid w:val="00E83056"/>
    <w:rsid w:val="00E834A1"/>
    <w:rsid w:val="00E839BA"/>
    <w:rsid w:val="00E83BCC"/>
    <w:rsid w:val="00E83C42"/>
    <w:rsid w:val="00E83F3B"/>
    <w:rsid w:val="00E8400C"/>
    <w:rsid w:val="00E8421D"/>
    <w:rsid w:val="00E842CD"/>
    <w:rsid w:val="00E85B65"/>
    <w:rsid w:val="00E85F7C"/>
    <w:rsid w:val="00E86119"/>
    <w:rsid w:val="00E8622A"/>
    <w:rsid w:val="00E8651C"/>
    <w:rsid w:val="00E86535"/>
    <w:rsid w:val="00E86D53"/>
    <w:rsid w:val="00E86E8D"/>
    <w:rsid w:val="00E86EC3"/>
    <w:rsid w:val="00E86FB9"/>
    <w:rsid w:val="00E87072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DB8"/>
    <w:rsid w:val="00E90F34"/>
    <w:rsid w:val="00E90FC5"/>
    <w:rsid w:val="00E91197"/>
    <w:rsid w:val="00E911D0"/>
    <w:rsid w:val="00E912E8"/>
    <w:rsid w:val="00E91462"/>
    <w:rsid w:val="00E91690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771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A06"/>
    <w:rsid w:val="00E96E5B"/>
    <w:rsid w:val="00E96F4E"/>
    <w:rsid w:val="00E96F9B"/>
    <w:rsid w:val="00E97C27"/>
    <w:rsid w:val="00E97CC6"/>
    <w:rsid w:val="00E97CD2"/>
    <w:rsid w:val="00EA01F4"/>
    <w:rsid w:val="00EA06C5"/>
    <w:rsid w:val="00EA07FF"/>
    <w:rsid w:val="00EA096E"/>
    <w:rsid w:val="00EA0BE7"/>
    <w:rsid w:val="00EA1159"/>
    <w:rsid w:val="00EA123B"/>
    <w:rsid w:val="00EA14A0"/>
    <w:rsid w:val="00EA1682"/>
    <w:rsid w:val="00EA1CC3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0FDB"/>
    <w:rsid w:val="00EB108D"/>
    <w:rsid w:val="00EB1478"/>
    <w:rsid w:val="00EB14F5"/>
    <w:rsid w:val="00EB16B8"/>
    <w:rsid w:val="00EB1AF5"/>
    <w:rsid w:val="00EB20B6"/>
    <w:rsid w:val="00EB2138"/>
    <w:rsid w:val="00EB2237"/>
    <w:rsid w:val="00EB233B"/>
    <w:rsid w:val="00EB2580"/>
    <w:rsid w:val="00EB2917"/>
    <w:rsid w:val="00EB2A6D"/>
    <w:rsid w:val="00EB2AAF"/>
    <w:rsid w:val="00EB2DA6"/>
    <w:rsid w:val="00EB2EDA"/>
    <w:rsid w:val="00EB3480"/>
    <w:rsid w:val="00EB36F1"/>
    <w:rsid w:val="00EB3A49"/>
    <w:rsid w:val="00EB3F02"/>
    <w:rsid w:val="00EB458A"/>
    <w:rsid w:val="00EB479D"/>
    <w:rsid w:val="00EB5197"/>
    <w:rsid w:val="00EB53DB"/>
    <w:rsid w:val="00EB5DBD"/>
    <w:rsid w:val="00EB5DC5"/>
    <w:rsid w:val="00EB5FCE"/>
    <w:rsid w:val="00EB6401"/>
    <w:rsid w:val="00EB6591"/>
    <w:rsid w:val="00EB6C05"/>
    <w:rsid w:val="00EB7277"/>
    <w:rsid w:val="00EB74E9"/>
    <w:rsid w:val="00EB7527"/>
    <w:rsid w:val="00EB7C96"/>
    <w:rsid w:val="00EC00CC"/>
    <w:rsid w:val="00EC066B"/>
    <w:rsid w:val="00EC0734"/>
    <w:rsid w:val="00EC0F63"/>
    <w:rsid w:val="00EC10A8"/>
    <w:rsid w:val="00EC1112"/>
    <w:rsid w:val="00EC1F2A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3D"/>
    <w:rsid w:val="00EC5C51"/>
    <w:rsid w:val="00EC5CE4"/>
    <w:rsid w:val="00EC5E82"/>
    <w:rsid w:val="00EC66B2"/>
    <w:rsid w:val="00EC6AF1"/>
    <w:rsid w:val="00EC6C8A"/>
    <w:rsid w:val="00EC6E0E"/>
    <w:rsid w:val="00EC7344"/>
    <w:rsid w:val="00EC7478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303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D10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D7F67"/>
    <w:rsid w:val="00EE02AE"/>
    <w:rsid w:val="00EE03E6"/>
    <w:rsid w:val="00EE0515"/>
    <w:rsid w:val="00EE07F2"/>
    <w:rsid w:val="00EE0AB4"/>
    <w:rsid w:val="00EE0DC2"/>
    <w:rsid w:val="00EE104D"/>
    <w:rsid w:val="00EE1067"/>
    <w:rsid w:val="00EE1904"/>
    <w:rsid w:val="00EE1912"/>
    <w:rsid w:val="00EE20D9"/>
    <w:rsid w:val="00EE233C"/>
    <w:rsid w:val="00EE260B"/>
    <w:rsid w:val="00EE27F0"/>
    <w:rsid w:val="00EE2965"/>
    <w:rsid w:val="00EE2B83"/>
    <w:rsid w:val="00EE2E1D"/>
    <w:rsid w:val="00EE3061"/>
    <w:rsid w:val="00EE36BA"/>
    <w:rsid w:val="00EE3A22"/>
    <w:rsid w:val="00EE3C3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5F9E"/>
    <w:rsid w:val="00EE608A"/>
    <w:rsid w:val="00EE615F"/>
    <w:rsid w:val="00EE625C"/>
    <w:rsid w:val="00EE6444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277"/>
    <w:rsid w:val="00EF0543"/>
    <w:rsid w:val="00EF05F9"/>
    <w:rsid w:val="00EF060D"/>
    <w:rsid w:val="00EF06FB"/>
    <w:rsid w:val="00EF11A0"/>
    <w:rsid w:val="00EF12DA"/>
    <w:rsid w:val="00EF13A3"/>
    <w:rsid w:val="00EF14EC"/>
    <w:rsid w:val="00EF17F9"/>
    <w:rsid w:val="00EF1C3C"/>
    <w:rsid w:val="00EF204A"/>
    <w:rsid w:val="00EF27A8"/>
    <w:rsid w:val="00EF2866"/>
    <w:rsid w:val="00EF29E8"/>
    <w:rsid w:val="00EF2CF7"/>
    <w:rsid w:val="00EF2DB9"/>
    <w:rsid w:val="00EF3A63"/>
    <w:rsid w:val="00EF3CAA"/>
    <w:rsid w:val="00EF3D9D"/>
    <w:rsid w:val="00EF413C"/>
    <w:rsid w:val="00EF417E"/>
    <w:rsid w:val="00EF41E2"/>
    <w:rsid w:val="00EF42EA"/>
    <w:rsid w:val="00EF4596"/>
    <w:rsid w:val="00EF48D4"/>
    <w:rsid w:val="00EF4A94"/>
    <w:rsid w:val="00EF4FAC"/>
    <w:rsid w:val="00EF5282"/>
    <w:rsid w:val="00EF592D"/>
    <w:rsid w:val="00EF5C3B"/>
    <w:rsid w:val="00EF5CF0"/>
    <w:rsid w:val="00EF5E64"/>
    <w:rsid w:val="00EF6040"/>
    <w:rsid w:val="00EF66C3"/>
    <w:rsid w:val="00EF6795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220E"/>
    <w:rsid w:val="00F022B0"/>
    <w:rsid w:val="00F02547"/>
    <w:rsid w:val="00F028BC"/>
    <w:rsid w:val="00F02ECF"/>
    <w:rsid w:val="00F02F88"/>
    <w:rsid w:val="00F02FD2"/>
    <w:rsid w:val="00F036A1"/>
    <w:rsid w:val="00F03C56"/>
    <w:rsid w:val="00F03FA2"/>
    <w:rsid w:val="00F045D7"/>
    <w:rsid w:val="00F04E92"/>
    <w:rsid w:val="00F04F5E"/>
    <w:rsid w:val="00F04F6F"/>
    <w:rsid w:val="00F058D9"/>
    <w:rsid w:val="00F05AE0"/>
    <w:rsid w:val="00F05DDB"/>
    <w:rsid w:val="00F05E55"/>
    <w:rsid w:val="00F065CD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1C48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1CF"/>
    <w:rsid w:val="00F17309"/>
    <w:rsid w:val="00F174C8"/>
    <w:rsid w:val="00F178DF"/>
    <w:rsid w:val="00F17C85"/>
    <w:rsid w:val="00F17DB5"/>
    <w:rsid w:val="00F17F60"/>
    <w:rsid w:val="00F2022B"/>
    <w:rsid w:val="00F2026E"/>
    <w:rsid w:val="00F20AFF"/>
    <w:rsid w:val="00F20E27"/>
    <w:rsid w:val="00F20E54"/>
    <w:rsid w:val="00F20E99"/>
    <w:rsid w:val="00F21167"/>
    <w:rsid w:val="00F21248"/>
    <w:rsid w:val="00F212D5"/>
    <w:rsid w:val="00F216D9"/>
    <w:rsid w:val="00F2172B"/>
    <w:rsid w:val="00F217F4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CAE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638"/>
    <w:rsid w:val="00F27AFA"/>
    <w:rsid w:val="00F27E01"/>
    <w:rsid w:val="00F27ECF"/>
    <w:rsid w:val="00F309AB"/>
    <w:rsid w:val="00F317BB"/>
    <w:rsid w:val="00F31A3A"/>
    <w:rsid w:val="00F31F97"/>
    <w:rsid w:val="00F31FA2"/>
    <w:rsid w:val="00F3247B"/>
    <w:rsid w:val="00F32618"/>
    <w:rsid w:val="00F3269E"/>
    <w:rsid w:val="00F3292B"/>
    <w:rsid w:val="00F33020"/>
    <w:rsid w:val="00F33483"/>
    <w:rsid w:val="00F33583"/>
    <w:rsid w:val="00F33C0E"/>
    <w:rsid w:val="00F34422"/>
    <w:rsid w:val="00F34536"/>
    <w:rsid w:val="00F346E4"/>
    <w:rsid w:val="00F3471F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37FB3"/>
    <w:rsid w:val="00F40D47"/>
    <w:rsid w:val="00F40DD7"/>
    <w:rsid w:val="00F41084"/>
    <w:rsid w:val="00F412C4"/>
    <w:rsid w:val="00F412F7"/>
    <w:rsid w:val="00F4134A"/>
    <w:rsid w:val="00F417E2"/>
    <w:rsid w:val="00F41840"/>
    <w:rsid w:val="00F41AE9"/>
    <w:rsid w:val="00F41C8B"/>
    <w:rsid w:val="00F42084"/>
    <w:rsid w:val="00F424FA"/>
    <w:rsid w:val="00F43334"/>
    <w:rsid w:val="00F4333D"/>
    <w:rsid w:val="00F4356D"/>
    <w:rsid w:val="00F438D6"/>
    <w:rsid w:val="00F439C7"/>
    <w:rsid w:val="00F43C65"/>
    <w:rsid w:val="00F44284"/>
    <w:rsid w:val="00F44FBF"/>
    <w:rsid w:val="00F45380"/>
    <w:rsid w:val="00F453CA"/>
    <w:rsid w:val="00F454C1"/>
    <w:rsid w:val="00F45CE1"/>
    <w:rsid w:val="00F45E55"/>
    <w:rsid w:val="00F46695"/>
    <w:rsid w:val="00F46CAB"/>
    <w:rsid w:val="00F47472"/>
    <w:rsid w:val="00F47A37"/>
    <w:rsid w:val="00F47B09"/>
    <w:rsid w:val="00F47E20"/>
    <w:rsid w:val="00F47E7A"/>
    <w:rsid w:val="00F47EC1"/>
    <w:rsid w:val="00F47F70"/>
    <w:rsid w:val="00F50A8A"/>
    <w:rsid w:val="00F50E4A"/>
    <w:rsid w:val="00F5103B"/>
    <w:rsid w:val="00F51468"/>
    <w:rsid w:val="00F5173F"/>
    <w:rsid w:val="00F5202B"/>
    <w:rsid w:val="00F53081"/>
    <w:rsid w:val="00F53182"/>
    <w:rsid w:val="00F5320C"/>
    <w:rsid w:val="00F53229"/>
    <w:rsid w:val="00F53578"/>
    <w:rsid w:val="00F535A6"/>
    <w:rsid w:val="00F53B25"/>
    <w:rsid w:val="00F53F1A"/>
    <w:rsid w:val="00F5440C"/>
    <w:rsid w:val="00F5441D"/>
    <w:rsid w:val="00F54BDD"/>
    <w:rsid w:val="00F54C16"/>
    <w:rsid w:val="00F54F0D"/>
    <w:rsid w:val="00F553CA"/>
    <w:rsid w:val="00F553EC"/>
    <w:rsid w:val="00F555F8"/>
    <w:rsid w:val="00F55A74"/>
    <w:rsid w:val="00F55DB0"/>
    <w:rsid w:val="00F56469"/>
    <w:rsid w:val="00F56743"/>
    <w:rsid w:val="00F56B71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191"/>
    <w:rsid w:val="00F611AA"/>
    <w:rsid w:val="00F61286"/>
    <w:rsid w:val="00F6188A"/>
    <w:rsid w:val="00F61983"/>
    <w:rsid w:val="00F61A7F"/>
    <w:rsid w:val="00F61B40"/>
    <w:rsid w:val="00F61C2F"/>
    <w:rsid w:val="00F62090"/>
    <w:rsid w:val="00F6242D"/>
    <w:rsid w:val="00F62610"/>
    <w:rsid w:val="00F630B9"/>
    <w:rsid w:val="00F637CA"/>
    <w:rsid w:val="00F63B54"/>
    <w:rsid w:val="00F63CB1"/>
    <w:rsid w:val="00F63D23"/>
    <w:rsid w:val="00F63F26"/>
    <w:rsid w:val="00F641B2"/>
    <w:rsid w:val="00F64514"/>
    <w:rsid w:val="00F64B89"/>
    <w:rsid w:val="00F651FA"/>
    <w:rsid w:val="00F65356"/>
    <w:rsid w:val="00F65892"/>
    <w:rsid w:val="00F66045"/>
    <w:rsid w:val="00F664CB"/>
    <w:rsid w:val="00F66587"/>
    <w:rsid w:val="00F66A33"/>
    <w:rsid w:val="00F66E0F"/>
    <w:rsid w:val="00F66ED3"/>
    <w:rsid w:val="00F6729A"/>
    <w:rsid w:val="00F6780E"/>
    <w:rsid w:val="00F70E6F"/>
    <w:rsid w:val="00F7107C"/>
    <w:rsid w:val="00F71449"/>
    <w:rsid w:val="00F714D5"/>
    <w:rsid w:val="00F715A0"/>
    <w:rsid w:val="00F718AC"/>
    <w:rsid w:val="00F71C9C"/>
    <w:rsid w:val="00F71CC2"/>
    <w:rsid w:val="00F71D08"/>
    <w:rsid w:val="00F72834"/>
    <w:rsid w:val="00F7334A"/>
    <w:rsid w:val="00F7334D"/>
    <w:rsid w:val="00F73D01"/>
    <w:rsid w:val="00F73E34"/>
    <w:rsid w:val="00F74195"/>
    <w:rsid w:val="00F741C3"/>
    <w:rsid w:val="00F74480"/>
    <w:rsid w:val="00F7457E"/>
    <w:rsid w:val="00F74A2D"/>
    <w:rsid w:val="00F74A3A"/>
    <w:rsid w:val="00F74B40"/>
    <w:rsid w:val="00F75306"/>
    <w:rsid w:val="00F75394"/>
    <w:rsid w:val="00F753FF"/>
    <w:rsid w:val="00F75B81"/>
    <w:rsid w:val="00F75C7D"/>
    <w:rsid w:val="00F762AC"/>
    <w:rsid w:val="00F76425"/>
    <w:rsid w:val="00F765A8"/>
    <w:rsid w:val="00F76B45"/>
    <w:rsid w:val="00F76F9E"/>
    <w:rsid w:val="00F77581"/>
    <w:rsid w:val="00F77586"/>
    <w:rsid w:val="00F777C8"/>
    <w:rsid w:val="00F77A7B"/>
    <w:rsid w:val="00F77DD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90"/>
    <w:rsid w:val="00F84EDB"/>
    <w:rsid w:val="00F85047"/>
    <w:rsid w:val="00F85201"/>
    <w:rsid w:val="00F852F8"/>
    <w:rsid w:val="00F8548C"/>
    <w:rsid w:val="00F85704"/>
    <w:rsid w:val="00F85CC7"/>
    <w:rsid w:val="00F85FAA"/>
    <w:rsid w:val="00F86228"/>
    <w:rsid w:val="00F86407"/>
    <w:rsid w:val="00F8689F"/>
    <w:rsid w:val="00F868DE"/>
    <w:rsid w:val="00F86F1B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5DB"/>
    <w:rsid w:val="00F90B5F"/>
    <w:rsid w:val="00F90D3E"/>
    <w:rsid w:val="00F917E2"/>
    <w:rsid w:val="00F9195A"/>
    <w:rsid w:val="00F91A2B"/>
    <w:rsid w:val="00F91B0C"/>
    <w:rsid w:val="00F91F65"/>
    <w:rsid w:val="00F923AF"/>
    <w:rsid w:val="00F92537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4FF8"/>
    <w:rsid w:val="00F95D8B"/>
    <w:rsid w:val="00F960DF"/>
    <w:rsid w:val="00F9639A"/>
    <w:rsid w:val="00F965F1"/>
    <w:rsid w:val="00F966E4"/>
    <w:rsid w:val="00F9673C"/>
    <w:rsid w:val="00F96E3C"/>
    <w:rsid w:val="00F97034"/>
    <w:rsid w:val="00F977D0"/>
    <w:rsid w:val="00F97A3D"/>
    <w:rsid w:val="00F97AA0"/>
    <w:rsid w:val="00F97F0A"/>
    <w:rsid w:val="00FA004C"/>
    <w:rsid w:val="00FA0940"/>
    <w:rsid w:val="00FA0969"/>
    <w:rsid w:val="00FA09AA"/>
    <w:rsid w:val="00FA1106"/>
    <w:rsid w:val="00FA12FB"/>
    <w:rsid w:val="00FA1D89"/>
    <w:rsid w:val="00FA1EB4"/>
    <w:rsid w:val="00FA2C1C"/>
    <w:rsid w:val="00FA2D42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07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A7C9E"/>
    <w:rsid w:val="00FB05FB"/>
    <w:rsid w:val="00FB07E2"/>
    <w:rsid w:val="00FB0B75"/>
    <w:rsid w:val="00FB0F05"/>
    <w:rsid w:val="00FB0F63"/>
    <w:rsid w:val="00FB100F"/>
    <w:rsid w:val="00FB10EC"/>
    <w:rsid w:val="00FB138C"/>
    <w:rsid w:val="00FB20B3"/>
    <w:rsid w:val="00FB2661"/>
    <w:rsid w:val="00FB2BA7"/>
    <w:rsid w:val="00FB2ECD"/>
    <w:rsid w:val="00FB3114"/>
    <w:rsid w:val="00FB33CD"/>
    <w:rsid w:val="00FB342E"/>
    <w:rsid w:val="00FB346C"/>
    <w:rsid w:val="00FB3503"/>
    <w:rsid w:val="00FB3555"/>
    <w:rsid w:val="00FB361C"/>
    <w:rsid w:val="00FB3AD6"/>
    <w:rsid w:val="00FB3B44"/>
    <w:rsid w:val="00FB3CA2"/>
    <w:rsid w:val="00FB3D2F"/>
    <w:rsid w:val="00FB3EDA"/>
    <w:rsid w:val="00FB3F40"/>
    <w:rsid w:val="00FB424B"/>
    <w:rsid w:val="00FB4926"/>
    <w:rsid w:val="00FB4E99"/>
    <w:rsid w:val="00FB4ED4"/>
    <w:rsid w:val="00FB4F1E"/>
    <w:rsid w:val="00FB55E2"/>
    <w:rsid w:val="00FB5B09"/>
    <w:rsid w:val="00FB5FB6"/>
    <w:rsid w:val="00FB6145"/>
    <w:rsid w:val="00FB65D3"/>
    <w:rsid w:val="00FB68D8"/>
    <w:rsid w:val="00FB698E"/>
    <w:rsid w:val="00FB729D"/>
    <w:rsid w:val="00FB737D"/>
    <w:rsid w:val="00FB75EB"/>
    <w:rsid w:val="00FB764C"/>
    <w:rsid w:val="00FB78A7"/>
    <w:rsid w:val="00FB790F"/>
    <w:rsid w:val="00FB79C3"/>
    <w:rsid w:val="00FB7E00"/>
    <w:rsid w:val="00FC00E6"/>
    <w:rsid w:val="00FC02A1"/>
    <w:rsid w:val="00FC0955"/>
    <w:rsid w:val="00FC13F4"/>
    <w:rsid w:val="00FC196E"/>
    <w:rsid w:val="00FC1E21"/>
    <w:rsid w:val="00FC1F67"/>
    <w:rsid w:val="00FC237B"/>
    <w:rsid w:val="00FC2393"/>
    <w:rsid w:val="00FC25AF"/>
    <w:rsid w:val="00FC2784"/>
    <w:rsid w:val="00FC2DB5"/>
    <w:rsid w:val="00FC3440"/>
    <w:rsid w:val="00FC3AA5"/>
    <w:rsid w:val="00FC3D7D"/>
    <w:rsid w:val="00FC3DCA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86"/>
    <w:rsid w:val="00FC6DC0"/>
    <w:rsid w:val="00FC6FC9"/>
    <w:rsid w:val="00FC7780"/>
    <w:rsid w:val="00FC7831"/>
    <w:rsid w:val="00FC7911"/>
    <w:rsid w:val="00FC7D3C"/>
    <w:rsid w:val="00FC7E7B"/>
    <w:rsid w:val="00FD013F"/>
    <w:rsid w:val="00FD0226"/>
    <w:rsid w:val="00FD056C"/>
    <w:rsid w:val="00FD05BE"/>
    <w:rsid w:val="00FD05FF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26C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4A0E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6E5"/>
    <w:rsid w:val="00FE7729"/>
    <w:rsid w:val="00FE7832"/>
    <w:rsid w:val="00FE795E"/>
    <w:rsid w:val="00FE7B6F"/>
    <w:rsid w:val="00FE7F8E"/>
    <w:rsid w:val="00FF01F6"/>
    <w:rsid w:val="00FF05D0"/>
    <w:rsid w:val="00FF069F"/>
    <w:rsid w:val="00FF0A32"/>
    <w:rsid w:val="00FF0F86"/>
    <w:rsid w:val="00FF0F90"/>
    <w:rsid w:val="00FF13B2"/>
    <w:rsid w:val="00FF1A9B"/>
    <w:rsid w:val="00FF1CFB"/>
    <w:rsid w:val="00FF1DAA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2C5"/>
    <w:rsid w:val="00FF37E9"/>
    <w:rsid w:val="00FF3803"/>
    <w:rsid w:val="00FF3A78"/>
    <w:rsid w:val="00FF3B28"/>
    <w:rsid w:val="00FF3D09"/>
    <w:rsid w:val="00FF3D83"/>
    <w:rsid w:val="00FF4261"/>
    <w:rsid w:val="00FF5097"/>
    <w:rsid w:val="00FF5286"/>
    <w:rsid w:val="00FF5325"/>
    <w:rsid w:val="00FF5BC9"/>
    <w:rsid w:val="00FF5BE1"/>
    <w:rsid w:val="00FF5CD4"/>
    <w:rsid w:val="00FF60CC"/>
    <w:rsid w:val="00FF61D2"/>
    <w:rsid w:val="00FF6339"/>
    <w:rsid w:val="00FF6511"/>
    <w:rsid w:val="00FF6789"/>
    <w:rsid w:val="00FF6A77"/>
    <w:rsid w:val="00FF6C8F"/>
    <w:rsid w:val="00FF6C9F"/>
    <w:rsid w:val="00FF7188"/>
    <w:rsid w:val="00FF72D7"/>
    <w:rsid w:val="00FF753D"/>
    <w:rsid w:val="00FF7906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574320"/>
  <w15:chartTrackingRefBased/>
  <w15:docId w15:val="{678D8783-C680-4CD6-8D64-1CF1FD446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2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71DEEFE-45B6-4402-98CC-C778F94B05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EAFAB1-E29E-4FEC-B026-90DEA39A20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59B858-E5E1-429B-ADBF-F3777109AAC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414</TotalTime>
  <Pages>10</Pages>
  <Words>1743</Words>
  <Characters>7686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อิชิตัน กรุ๊ป จำกัด (มหาชน)</vt:lpstr>
    </vt:vector>
  </TitlesOfParts>
  <Company>KPMG</Company>
  <LinksUpToDate>false</LinksUpToDate>
  <CharactersWithSpaces>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อิชิตัน กรุ๊ป จำกัด (มหาชน)</dc:title>
  <dc:subject/>
  <dc:creator>tadsong_h22</dc:creator>
  <cp:keywords/>
  <dc:description/>
  <cp:lastModifiedBy>Kornsiri, Chongaksorn</cp:lastModifiedBy>
  <cp:revision>156</cp:revision>
  <cp:lastPrinted>2026-05-08T02:46:00Z</cp:lastPrinted>
  <dcterms:created xsi:type="dcterms:W3CDTF">2026-04-18T12:54:00Z</dcterms:created>
  <dcterms:modified xsi:type="dcterms:W3CDTF">2026-05-13T07:28:00Z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