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270"/>
        <w:gridCol w:w="7920"/>
      </w:tblGrid>
      <w:tr w:rsidR="00F16933" w:rsidRPr="00C075DE" w14:paraId="1C84BD4D" w14:textId="77777777" w:rsidTr="004A0852">
        <w:trPr>
          <w:trHeight w:hRule="exact" w:val="389"/>
          <w:tblHeader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4D1199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8F76B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7289FBB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235F0" w:rsidRPr="00C075DE" w14:paraId="3C44AD1F" w14:textId="77777777" w:rsidTr="004A0852">
        <w:trPr>
          <w:trHeight w:hRule="exact" w:val="389"/>
          <w:tblHeader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5EE9D2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3CF5A0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4A80140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62320" w:rsidRPr="00C075DE" w14:paraId="7287D1D7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2B46A577" w14:textId="77777777" w:rsidR="00362320" w:rsidRPr="00C075DE" w:rsidRDefault="00362320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69488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BCF821" w14:textId="344593E2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62320" w:rsidRPr="00C075DE" w14:paraId="054B7722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5F8A2CB9" w14:textId="77777777" w:rsidR="00362320" w:rsidRPr="00C075DE" w:rsidRDefault="00362320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2ACB8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8328600" w14:textId="7B4205D9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3758A" w:rsidRPr="00C075DE" w14:paraId="161852EA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3B26119E" w14:textId="77777777" w:rsidR="00C3758A" w:rsidRPr="00C075DE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7EB211" w14:textId="77777777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EA1AF1" w14:textId="08303C59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C3758A" w:rsidRPr="00C075DE" w14:paraId="3D3D19D5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725EDB69" w14:textId="77777777" w:rsidR="00C3758A" w:rsidRPr="00C075DE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143338" w14:textId="77777777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FDD0B8" w14:textId="221915BB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3758A" w:rsidRPr="00C075DE" w14:paraId="08B7F454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4E4490F0" w14:textId="77777777" w:rsidR="00C3758A" w:rsidRPr="00C075DE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923CD" w14:textId="77777777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5F366E" w14:textId="7D2DD62C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เจ้าหนี้หมุนเวียนอื่น</w:t>
            </w: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9B4A11" w:rsidRPr="00C075DE" w14:paraId="0592CC3D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2B067349" w14:textId="77777777" w:rsidR="009B4A11" w:rsidRPr="00C075DE" w:rsidRDefault="009B4A11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8175DC" w14:textId="77777777" w:rsidR="009B4A11" w:rsidRPr="00C075DE" w:rsidRDefault="009B4A11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93578E" w14:textId="6C6121E4" w:rsidR="009B4A11" w:rsidRPr="00DC0DF6" w:rsidRDefault="00536EED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C0DF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C3758A" w:rsidRPr="00C075DE" w14:paraId="5CBA6DA2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126E7F6D" w14:textId="77777777" w:rsidR="00C3758A" w:rsidRPr="00DC0DF6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1B2A20" w14:textId="77777777" w:rsidR="00C3758A" w:rsidRPr="00DC0DF6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2BE9F1" w14:textId="360055FA" w:rsidR="00C3758A" w:rsidRPr="00DC0DF6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92C74" w:rsidRPr="00C075DE" w14:paraId="51A52F9B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563113F9" w14:textId="77777777" w:rsidR="00092C74" w:rsidRPr="00DC0DF6" w:rsidRDefault="00092C74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D80A67" w14:textId="77777777" w:rsidR="00092C74" w:rsidRPr="00DC0DF6" w:rsidRDefault="00092C74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213EE2F" w14:textId="1F8BEB7A" w:rsidR="00092C74" w:rsidRPr="00C075DE" w:rsidRDefault="00092C74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92C74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C3758A" w:rsidRPr="00C075DE" w14:paraId="0B89396B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773F28FA" w14:textId="77777777" w:rsidR="00C3758A" w:rsidRPr="00DC0DF6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3EF4A" w14:textId="77777777" w:rsidR="00C3758A" w:rsidRPr="00DC0DF6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CFB617" w14:textId="03D56EA2" w:rsidR="00C3758A" w:rsidRPr="00DC0DF6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599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  <w:r w:rsidRPr="0063599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C3758A" w:rsidRPr="00C075DE" w14:paraId="4C79F3F4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508D089C" w14:textId="77777777" w:rsidR="00C3758A" w:rsidRPr="00C075DE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030BF" w14:textId="77777777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AAF4B1" w14:textId="1D8FBF9E" w:rsidR="00C3758A" w:rsidRPr="00635998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C3758A" w:rsidRPr="00C075DE" w14:paraId="1FADB0B5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54A8751C" w14:textId="65F47560" w:rsidR="00C3758A" w:rsidRPr="00C075DE" w:rsidRDefault="00C3758A" w:rsidP="004F0CB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A19C72" w14:textId="77777777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FBA320" w14:textId="728AF05C" w:rsidR="00C3758A" w:rsidRPr="00C3758A" w:rsidRDefault="00DC7498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3758A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635998" w:rsidRPr="00C075DE" w14:paraId="06695443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7D90C6AE" w14:textId="77777777" w:rsidR="00635998" w:rsidRPr="00C075DE" w:rsidRDefault="00635998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308C2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13C494" w14:textId="777B2762" w:rsidR="00635998" w:rsidRPr="00C075DE" w:rsidRDefault="00635998" w:rsidP="0063599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35998" w:rsidRPr="00C075DE" w14:paraId="00CE1DA5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11D2306F" w14:textId="77777777" w:rsidR="00635998" w:rsidRPr="00C075DE" w:rsidRDefault="00635998" w:rsidP="003C58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8DE9A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A09056" w14:textId="12CB6EC8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35998" w:rsidRPr="00C075DE" w14:paraId="01A13EDC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7DA5D2E0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7CA6B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3D4C34" w14:textId="249CCF4D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6B23E6C3" w14:textId="77777777" w:rsidR="00F16933" w:rsidRPr="00C075DE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br w:type="page"/>
      </w:r>
      <w:r w:rsidRPr="00C075D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26DBC" w:rsidRPr="00C075D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075DE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B58B150" w14:textId="77777777" w:rsidR="00F16933" w:rsidRPr="00131479" w:rsidRDefault="00F16933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65EFDF16" w14:textId="0FEF0C9A" w:rsidR="006D186F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168C6" w:rsidRPr="00C075D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075DE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</w:t>
      </w:r>
      <w:r w:rsidR="005367D0" w:rsidRPr="00C075DE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</w:t>
      </w:r>
      <w:r w:rsidR="001514D9" w:rsidRPr="00C075DE">
        <w:rPr>
          <w:rFonts w:asciiTheme="majorBidi" w:hAnsiTheme="majorBidi" w:cstheme="majorBidi"/>
          <w:sz w:val="30"/>
          <w:szCs w:val="30"/>
          <w:cs/>
        </w:rPr>
        <w:t>่</w:t>
      </w:r>
      <w:r w:rsidR="00346A09">
        <w:rPr>
          <w:rFonts w:asciiTheme="majorBidi" w:hAnsiTheme="majorBidi" w:cstheme="majorBidi"/>
          <w:sz w:val="30"/>
          <w:szCs w:val="30"/>
        </w:rPr>
        <w:t xml:space="preserve"> </w:t>
      </w:r>
      <w:r w:rsidR="00536EED">
        <w:rPr>
          <w:rFonts w:asciiTheme="majorBidi" w:hAnsiTheme="majorBidi" w:cstheme="majorBidi"/>
          <w:sz w:val="30"/>
          <w:szCs w:val="30"/>
        </w:rPr>
        <w:t>14</w:t>
      </w:r>
      <w:r w:rsidR="0050492A" w:rsidRPr="0050492A">
        <w:rPr>
          <w:rFonts w:asciiTheme="majorBidi" w:hAnsiTheme="majorBidi" w:cstheme="majorBidi"/>
          <w:sz w:val="30"/>
          <w:szCs w:val="30"/>
        </w:rPr>
        <w:t xml:space="preserve"> </w:t>
      </w:r>
      <w:r w:rsidR="0050492A" w:rsidRPr="0050492A">
        <w:rPr>
          <w:rFonts w:asciiTheme="majorBidi" w:hAnsiTheme="majorBidi"/>
          <w:sz w:val="30"/>
          <w:szCs w:val="30"/>
          <w:cs/>
        </w:rPr>
        <w:t xml:space="preserve">พฤษภาคม </w:t>
      </w:r>
      <w:r w:rsidR="0050492A" w:rsidRPr="0050492A">
        <w:rPr>
          <w:rFonts w:asciiTheme="majorBidi" w:hAnsiTheme="majorBidi" w:cstheme="majorBidi"/>
          <w:sz w:val="30"/>
          <w:szCs w:val="30"/>
        </w:rPr>
        <w:t>2569</w:t>
      </w:r>
    </w:p>
    <w:p w14:paraId="22740F28" w14:textId="77777777" w:rsidR="00724D74" w:rsidRPr="00131479" w:rsidRDefault="00724D74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679925CA" w14:textId="77777777" w:rsidR="00F16933" w:rsidRPr="00C075DE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</w:t>
      </w:r>
      <w:r w:rsidR="00F426CF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ระหว่างกาล</w:t>
      </w:r>
    </w:p>
    <w:p w14:paraId="7F2C0D48" w14:textId="77777777" w:rsidR="00FD2436" w:rsidRPr="00131479" w:rsidRDefault="00FD2436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62F7414A" w14:textId="4811F239" w:rsidR="00E57920" w:rsidRPr="00C075DE" w:rsidRDefault="00E57920" w:rsidP="00D34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="00B647DD">
        <w:rPr>
          <w:rFonts w:asciiTheme="majorBidi" w:hAnsiTheme="majorBidi" w:cstheme="majorBidi"/>
          <w:sz w:val="30"/>
          <w:szCs w:val="30"/>
          <w:cs/>
        </w:rPr>
        <w:br/>
      </w:r>
      <w:r w:rsidRPr="00C075DE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</w:t>
      </w:r>
      <w:r w:rsidRPr="00C075DE">
        <w:rPr>
          <w:rFonts w:asciiTheme="majorBidi" w:hAnsiTheme="majorBidi" w:cstheme="majorBidi"/>
          <w:sz w:val="30"/>
          <w:szCs w:val="30"/>
        </w:rPr>
        <w:t>“</w:t>
      </w: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t>”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) ตามมาตรฐานการบัญชี </w:t>
      </w:r>
      <w:r w:rsidR="00B647DD">
        <w:rPr>
          <w:rFonts w:asciiTheme="majorBidi" w:hAnsiTheme="majorBidi" w:cstheme="majorBidi"/>
          <w:sz w:val="30"/>
          <w:szCs w:val="30"/>
          <w:cs/>
        </w:rPr>
        <w:br/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8C2EBE" w:rsidRPr="008C2EBE">
        <w:rPr>
          <w:rFonts w:asciiTheme="majorBidi" w:hAnsiTheme="majorBidi" w:cstheme="majorBidi"/>
          <w:sz w:val="30"/>
          <w:szCs w:val="30"/>
        </w:rPr>
        <w:t>34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D72423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C2EBE" w:rsidRPr="008C2EBE">
        <w:rPr>
          <w:rFonts w:asciiTheme="majorBidi" w:hAnsiTheme="majorBidi" w:cstheme="majorBidi"/>
          <w:sz w:val="30"/>
          <w:szCs w:val="30"/>
        </w:rPr>
        <w:t>31</w:t>
      </w:r>
      <w:r w:rsidR="00DA323D"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C2EBE" w:rsidRPr="008C2EBE">
        <w:rPr>
          <w:rFonts w:asciiTheme="majorBidi" w:hAnsiTheme="majorBidi" w:cstheme="majorBidi"/>
          <w:sz w:val="30"/>
          <w:szCs w:val="30"/>
        </w:rPr>
        <w:t>256</w:t>
      </w:r>
      <w:r w:rsidR="0050492A">
        <w:rPr>
          <w:rFonts w:asciiTheme="majorBidi" w:hAnsiTheme="majorBidi" w:cstheme="majorBidi"/>
          <w:sz w:val="30"/>
          <w:szCs w:val="30"/>
        </w:rPr>
        <w:t>8</w:t>
      </w:r>
    </w:p>
    <w:p w14:paraId="526AAE1F" w14:textId="77777777" w:rsidR="00F45B8D" w:rsidRPr="00131479" w:rsidRDefault="00F45B8D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5A1DD8F1" w14:textId="016F0ED2" w:rsidR="00E57920" w:rsidRPr="00C075DE" w:rsidRDefault="00E57920" w:rsidP="00E5792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3F63C8" w:rsidRPr="00C075DE">
        <w:rPr>
          <w:rFonts w:asciiTheme="majorBidi" w:hAnsiTheme="majorBidi" w:cstheme="majorBidi"/>
          <w:sz w:val="30"/>
          <w:szCs w:val="30"/>
          <w:cs/>
        </w:rPr>
        <w:t>ที่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8C2EBE" w:rsidRPr="008C2EBE">
        <w:rPr>
          <w:rFonts w:asciiTheme="majorBidi" w:hAnsiTheme="majorBidi" w:cstheme="majorBidi"/>
          <w:sz w:val="30"/>
          <w:szCs w:val="30"/>
        </w:rPr>
        <w:t>31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C2EBE" w:rsidRPr="008C2EBE">
        <w:rPr>
          <w:rFonts w:asciiTheme="majorBidi" w:hAnsiTheme="majorBidi" w:cstheme="majorBidi"/>
          <w:sz w:val="30"/>
          <w:szCs w:val="30"/>
        </w:rPr>
        <w:t>256</w:t>
      </w:r>
      <w:r w:rsidR="0050492A">
        <w:rPr>
          <w:rFonts w:asciiTheme="majorBidi" w:hAnsiTheme="majorBidi" w:cstheme="majorBidi"/>
          <w:sz w:val="30"/>
          <w:szCs w:val="30"/>
        </w:rPr>
        <w:t>8</w:t>
      </w:r>
    </w:p>
    <w:p w14:paraId="039260E8" w14:textId="58BA9927" w:rsidR="00713547" w:rsidRPr="00131479" w:rsidRDefault="00713547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6C1247C8" w14:textId="78C6F42D" w:rsidR="00F16933" w:rsidRPr="00695A7D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695A7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1458BDA4" w14:textId="77777777" w:rsidR="001D78A3" w:rsidRPr="00131479" w:rsidRDefault="001D78A3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5AD5C2DD" w14:textId="5B47FA34" w:rsidR="009B565E" w:rsidRDefault="009B565E" w:rsidP="009B5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ไม่มีการเปลี่ยนแปลงที่มีสาระสำคัญสำหรับความสัมพันธ์กับบุคคลหรือกิจการที่เกี่ยวข้องกันและนโยบาย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การกำหนดราคาในระหว่างงว</w:t>
      </w:r>
      <w:r w:rsidR="0068238F">
        <w:rPr>
          <w:rFonts w:asciiTheme="majorBidi" w:hAnsiTheme="majorBidi" w:cstheme="majorBidi" w:hint="cs"/>
          <w:sz w:val="30"/>
          <w:szCs w:val="30"/>
          <w:cs/>
        </w:rPr>
        <w:t>ดสาม</w:t>
      </w:r>
      <w:r w:rsidR="00713547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68238F" w:rsidRPr="0068238F">
        <w:rPr>
          <w:rFonts w:asciiTheme="majorBidi" w:hAnsiTheme="majorBidi" w:cstheme="majorBidi"/>
          <w:sz w:val="30"/>
          <w:szCs w:val="30"/>
        </w:rPr>
        <w:t xml:space="preserve">31 </w:t>
      </w:r>
      <w:r w:rsidR="0068238F" w:rsidRPr="0068238F">
        <w:rPr>
          <w:rFonts w:asciiTheme="majorBidi" w:hAnsiTheme="majorBidi"/>
          <w:sz w:val="30"/>
          <w:szCs w:val="30"/>
          <w:cs/>
        </w:rPr>
        <w:t>มีนาคม</w:t>
      </w:r>
      <w:r w:rsidR="0068238F">
        <w:rPr>
          <w:rFonts w:asciiTheme="majorBidi" w:hAnsiTheme="majorBidi"/>
          <w:sz w:val="30"/>
          <w:szCs w:val="30"/>
        </w:rPr>
        <w:t xml:space="preserve"> 2569</w:t>
      </w:r>
    </w:p>
    <w:p w14:paraId="7836DD7C" w14:textId="76146A85" w:rsidR="00FF7CE0" w:rsidRDefault="00FF7CE0" w:rsidP="0023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1CF3837" w14:textId="77777777" w:rsidR="00064C29" w:rsidRDefault="00064C29" w:rsidP="0023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E233852" w14:textId="77777777" w:rsidR="00064C29" w:rsidRDefault="00064C29" w:rsidP="0023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229ADA1" w14:textId="77777777" w:rsidR="00064C29" w:rsidRDefault="00064C29" w:rsidP="0023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37FBC5C" w14:textId="77777777" w:rsidR="00064C29" w:rsidRDefault="00064C29" w:rsidP="0023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D7EFBCD" w14:textId="77777777" w:rsidR="00064C29" w:rsidRPr="00E77475" w:rsidRDefault="00064C29" w:rsidP="0023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23"/>
        <w:gridCol w:w="255"/>
        <w:gridCol w:w="1163"/>
        <w:gridCol w:w="255"/>
        <w:gridCol w:w="1162"/>
        <w:gridCol w:w="245"/>
        <w:gridCol w:w="1227"/>
      </w:tblGrid>
      <w:tr w:rsidR="00713547" w:rsidRPr="00C075DE" w14:paraId="1622297C" w14:textId="77777777">
        <w:trPr>
          <w:tblHeader/>
        </w:trPr>
        <w:tc>
          <w:tcPr>
            <w:tcW w:w="3690" w:type="dxa"/>
          </w:tcPr>
          <w:p w14:paraId="217C709D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ที่เกี่ยวข้องกัน</w:t>
            </w:r>
          </w:p>
        </w:tc>
        <w:tc>
          <w:tcPr>
            <w:tcW w:w="2641" w:type="dxa"/>
            <w:gridSpan w:val="3"/>
          </w:tcPr>
          <w:p w14:paraId="3DF8FBF8" w14:textId="77777777" w:rsidR="00713547" w:rsidRPr="00C075DE" w:rsidRDefault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3E73722" w14:textId="77777777" w:rsidR="00713547" w:rsidRPr="00C075DE" w:rsidRDefault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283AC541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14:paraId="71AE2767" w14:textId="77777777" w:rsidR="00713547" w:rsidRPr="00C075DE" w:rsidRDefault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12A7DA0" w14:textId="77777777" w:rsidR="00713547" w:rsidRPr="00C075DE" w:rsidRDefault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547" w:rsidRPr="00C075DE" w14:paraId="46973D52" w14:textId="77777777">
        <w:trPr>
          <w:tblHeader/>
        </w:trPr>
        <w:tc>
          <w:tcPr>
            <w:tcW w:w="3690" w:type="dxa"/>
          </w:tcPr>
          <w:p w14:paraId="379E4307" w14:textId="507792AC" w:rsidR="00713547" w:rsidRPr="00C075DE" w:rsidRDefault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E5AF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713547"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50492A" w:rsidRPr="005049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50492A" w:rsidRPr="0050492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223" w:type="dxa"/>
          </w:tcPr>
          <w:p w14:paraId="4D7E3A3C" w14:textId="764510BA" w:rsidR="00713547" w:rsidRPr="00C075DE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492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5" w:type="dxa"/>
          </w:tcPr>
          <w:p w14:paraId="7E8CEFB4" w14:textId="77777777" w:rsidR="00713547" w:rsidRPr="00C075DE" w:rsidRDefault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FD4B968" w14:textId="51E51F29" w:rsidR="00713547" w:rsidRPr="00C075DE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492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5" w:type="dxa"/>
          </w:tcPr>
          <w:p w14:paraId="1ED9D613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5F66428" w14:textId="59B3ADA6" w:rsidR="00713547" w:rsidRPr="00C075DE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492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5" w:type="dxa"/>
          </w:tcPr>
          <w:p w14:paraId="786D106B" w14:textId="77777777" w:rsidR="00713547" w:rsidRPr="00C075DE" w:rsidRDefault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B1BDA6D" w14:textId="38BEA928" w:rsidR="00713547" w:rsidRPr="00C075DE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492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13547" w:rsidRPr="00C075DE" w14:paraId="54E2A10E" w14:textId="77777777">
        <w:trPr>
          <w:tblHeader/>
        </w:trPr>
        <w:tc>
          <w:tcPr>
            <w:tcW w:w="3690" w:type="dxa"/>
          </w:tcPr>
          <w:p w14:paraId="331855B2" w14:textId="77777777" w:rsidR="00713547" w:rsidRPr="00C075DE" w:rsidRDefault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0" w:type="dxa"/>
            <w:gridSpan w:val="7"/>
          </w:tcPr>
          <w:p w14:paraId="479C5E83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3547" w:rsidRPr="00C075DE" w14:paraId="7D8F7902" w14:textId="77777777">
        <w:tc>
          <w:tcPr>
            <w:tcW w:w="3690" w:type="dxa"/>
          </w:tcPr>
          <w:p w14:paraId="15496B48" w14:textId="77777777" w:rsidR="00713547" w:rsidRPr="00C075DE" w:rsidRDefault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3" w:type="dxa"/>
          </w:tcPr>
          <w:p w14:paraId="3CA570CA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31E4C1BC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FE926A9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1E7CE150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7DC6B37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1E09FCD1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0349D9E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47A7" w:rsidRPr="00F83795" w14:paraId="0FD31053" w14:textId="77777777">
        <w:tc>
          <w:tcPr>
            <w:tcW w:w="3690" w:type="dxa"/>
          </w:tcPr>
          <w:p w14:paraId="04222DEE" w14:textId="77777777" w:rsidR="00F847A7" w:rsidRPr="00852FC8" w:rsidRDefault="00F847A7" w:rsidP="00F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2FC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</w:tcPr>
          <w:p w14:paraId="2E48AA0D" w14:textId="4F5B0825" w:rsidR="00F847A7" w:rsidRPr="00FD65CF" w:rsidRDefault="000A6CB3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34B07D1B" w14:textId="77777777" w:rsidR="00F847A7" w:rsidRPr="00FD65CF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1BC3A1D" w14:textId="23E0ACCF" w:rsidR="00F847A7" w:rsidRPr="00FD65CF" w:rsidRDefault="0050492A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5D0E6B69" w14:textId="77777777" w:rsidR="00F847A7" w:rsidRPr="00995AEA" w:rsidRDefault="00F847A7" w:rsidP="00995AE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2" w:type="dxa"/>
          </w:tcPr>
          <w:p w14:paraId="0D3B852C" w14:textId="55603BBC" w:rsidR="00F847A7" w:rsidRPr="00852FC8" w:rsidRDefault="000A6CB3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3F709D49" w14:textId="77777777" w:rsidR="00F847A7" w:rsidRPr="00852FC8" w:rsidRDefault="00F847A7" w:rsidP="00F847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E4ECB1D" w14:textId="122ABB2D" w:rsidR="00F847A7" w:rsidRPr="00F83795" w:rsidRDefault="0050492A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</w:t>
            </w:r>
          </w:p>
        </w:tc>
      </w:tr>
      <w:tr w:rsidR="00F847A7" w:rsidRPr="00F83795" w14:paraId="4B746119" w14:textId="77777777">
        <w:tc>
          <w:tcPr>
            <w:tcW w:w="3690" w:type="dxa"/>
          </w:tcPr>
          <w:p w14:paraId="2F25EC23" w14:textId="77777777" w:rsidR="00F847A7" w:rsidRPr="00F83795" w:rsidRDefault="00F847A7" w:rsidP="00F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</w:tcPr>
          <w:p w14:paraId="5CE0C617" w14:textId="72544197" w:rsidR="00F847A7" w:rsidRPr="00FD65CF" w:rsidRDefault="000A6CB3" w:rsidP="00462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361C5638" w14:textId="77777777" w:rsidR="00F847A7" w:rsidRPr="00FD65CF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8247177" w14:textId="3EDB9DB1" w:rsidR="00F847A7" w:rsidRPr="00FD65CF" w:rsidRDefault="0050492A" w:rsidP="00995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2921DB3E" w14:textId="77777777" w:rsidR="00F847A7" w:rsidRPr="00995AEA" w:rsidRDefault="00F847A7" w:rsidP="00995AE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2" w:type="dxa"/>
          </w:tcPr>
          <w:p w14:paraId="12E49A7D" w14:textId="1A69A25F" w:rsidR="00F847A7" w:rsidRPr="00F83795" w:rsidRDefault="000A6CB3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27,705</w:t>
            </w:r>
          </w:p>
        </w:tc>
        <w:tc>
          <w:tcPr>
            <w:tcW w:w="245" w:type="dxa"/>
          </w:tcPr>
          <w:p w14:paraId="67077364" w14:textId="77777777" w:rsidR="00F847A7" w:rsidRPr="00F83795" w:rsidRDefault="00F847A7" w:rsidP="00F847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23E2B632" w14:textId="5C0F95C4" w:rsidR="00F847A7" w:rsidRPr="00F83795" w:rsidRDefault="0050492A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32,181</w:t>
            </w:r>
          </w:p>
        </w:tc>
      </w:tr>
      <w:tr w:rsidR="00F847A7" w:rsidRPr="00F83795" w14:paraId="0208823A" w14:textId="77777777">
        <w:tc>
          <w:tcPr>
            <w:tcW w:w="3690" w:type="dxa"/>
          </w:tcPr>
          <w:p w14:paraId="5803A9F8" w14:textId="77777777" w:rsidR="00F847A7" w:rsidRPr="00F83795" w:rsidRDefault="00F847A7" w:rsidP="00F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7A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23" w:type="dxa"/>
          </w:tcPr>
          <w:p w14:paraId="1F9C852F" w14:textId="25652901" w:rsidR="00F847A7" w:rsidRPr="00FD65CF" w:rsidRDefault="000A6CB3" w:rsidP="00462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52AE19BD" w14:textId="77777777" w:rsidR="00F847A7" w:rsidRPr="00FD65CF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C1E544E" w14:textId="72DA4605" w:rsidR="00F847A7" w:rsidRPr="00FD65CF" w:rsidRDefault="0050492A" w:rsidP="00995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32951CB6" w14:textId="77777777" w:rsidR="00F847A7" w:rsidRPr="00995AEA" w:rsidRDefault="00F847A7" w:rsidP="00995AE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1D7B4D02" w14:textId="6186D54D" w:rsidR="00F847A7" w:rsidRPr="00F83795" w:rsidRDefault="000A6CB3" w:rsidP="00AF3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E4605DE" w14:textId="77777777" w:rsidR="00F847A7" w:rsidRPr="00F83795" w:rsidRDefault="00F847A7" w:rsidP="00F847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F5BDBB4" w14:textId="088412F6" w:rsidR="00F847A7" w:rsidRPr="00F83795" w:rsidRDefault="0050492A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</w:p>
        </w:tc>
      </w:tr>
      <w:tr w:rsidR="0050492A" w:rsidRPr="00F83795" w14:paraId="7AEDC634" w14:textId="77777777">
        <w:tc>
          <w:tcPr>
            <w:tcW w:w="3690" w:type="dxa"/>
          </w:tcPr>
          <w:p w14:paraId="1B78AC09" w14:textId="77777777" w:rsidR="0050492A" w:rsidRPr="00F83795" w:rsidRDefault="0050492A" w:rsidP="00504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23" w:type="dxa"/>
          </w:tcPr>
          <w:p w14:paraId="7E0FDE1D" w14:textId="77777777" w:rsidR="0050492A" w:rsidRDefault="0050492A" w:rsidP="0050492A">
            <w:pPr>
              <w:tabs>
                <w:tab w:val="clear" w:pos="454"/>
                <w:tab w:val="clear" w:pos="680"/>
                <w:tab w:val="decimal" w:pos="345"/>
                <w:tab w:val="decimal" w:pos="59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48CF01F" w14:textId="41C8F4B3" w:rsidR="000A6CB3" w:rsidRPr="00462829" w:rsidRDefault="000A6CB3" w:rsidP="00AF3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2DE49121" w14:textId="77777777" w:rsidR="0050492A" w:rsidRPr="00FD65CF" w:rsidRDefault="0050492A" w:rsidP="00504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3D6832B9" w14:textId="77777777" w:rsidR="000A6CB3" w:rsidRDefault="000A6CB3" w:rsidP="00995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C08C607" w14:textId="1D5ABF43" w:rsidR="0050492A" w:rsidRPr="00FD65CF" w:rsidRDefault="0050492A" w:rsidP="00995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47A1A600" w14:textId="77777777" w:rsidR="0050492A" w:rsidRPr="00995AEA" w:rsidRDefault="0050492A" w:rsidP="00995AE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1C146303" w14:textId="77777777" w:rsidR="0050492A" w:rsidRDefault="0050492A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88C9D80" w14:textId="5EC23719" w:rsidR="000A6CB3" w:rsidRPr="00F83795" w:rsidRDefault="000A6CB3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154</w:t>
            </w:r>
          </w:p>
        </w:tc>
        <w:tc>
          <w:tcPr>
            <w:tcW w:w="245" w:type="dxa"/>
          </w:tcPr>
          <w:p w14:paraId="55830400" w14:textId="77777777" w:rsidR="0050492A" w:rsidRPr="00F83795" w:rsidRDefault="0050492A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17C79D6" w14:textId="77777777" w:rsidR="000A6CB3" w:rsidRDefault="000A6CB3" w:rsidP="00504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337DC4A5" w14:textId="616EC4B0" w:rsidR="0050492A" w:rsidRPr="00F83795" w:rsidRDefault="0050492A" w:rsidP="00504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049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</w:t>
            </w:r>
          </w:p>
        </w:tc>
      </w:tr>
      <w:tr w:rsidR="0050492A" w:rsidRPr="00F83795" w14:paraId="1EC0D209" w14:textId="77777777">
        <w:tc>
          <w:tcPr>
            <w:tcW w:w="3690" w:type="dxa"/>
          </w:tcPr>
          <w:p w14:paraId="0ED9B80C" w14:textId="77777777" w:rsidR="0050492A" w:rsidRPr="00F83795" w:rsidRDefault="0050492A" w:rsidP="00504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</w:tcPr>
          <w:p w14:paraId="51766146" w14:textId="77777777" w:rsidR="0050492A" w:rsidRPr="000A20AF" w:rsidRDefault="0050492A" w:rsidP="00504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457EAE1E" w14:textId="77777777" w:rsidR="0050492A" w:rsidRPr="00F83795" w:rsidRDefault="0050492A" w:rsidP="00504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7EAA01F" w14:textId="77777777" w:rsidR="0050492A" w:rsidRPr="00F83795" w:rsidRDefault="0050492A" w:rsidP="00995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6F0D9C53" w14:textId="77777777" w:rsidR="0050492A" w:rsidRPr="00995AEA" w:rsidRDefault="0050492A" w:rsidP="00995AE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78331EE6" w14:textId="77777777" w:rsidR="0050492A" w:rsidRPr="00F83795" w:rsidRDefault="0050492A" w:rsidP="00504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5C355C68" w14:textId="77777777" w:rsidR="0050492A" w:rsidRPr="00F83795" w:rsidRDefault="0050492A" w:rsidP="005049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626EF8E" w14:textId="77777777" w:rsidR="0050492A" w:rsidRPr="00F83795" w:rsidRDefault="0050492A" w:rsidP="00504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0492A" w:rsidRPr="00F83795" w14:paraId="0A74AEA5" w14:textId="77777777">
        <w:tc>
          <w:tcPr>
            <w:tcW w:w="3690" w:type="dxa"/>
          </w:tcPr>
          <w:p w14:paraId="162B8A6C" w14:textId="77777777" w:rsidR="0050492A" w:rsidRPr="00F83795" w:rsidRDefault="0050492A" w:rsidP="00504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23" w:type="dxa"/>
          </w:tcPr>
          <w:p w14:paraId="1F6A017E" w14:textId="77777777" w:rsidR="0050492A" w:rsidRPr="00F83795" w:rsidRDefault="0050492A" w:rsidP="00504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40C7F15A" w14:textId="77777777" w:rsidR="0050492A" w:rsidRPr="00F83795" w:rsidRDefault="0050492A" w:rsidP="00504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182D479" w14:textId="77777777" w:rsidR="0050492A" w:rsidRPr="00F83795" w:rsidRDefault="0050492A" w:rsidP="00995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231E0A70" w14:textId="77777777" w:rsidR="0050492A" w:rsidRPr="0050492A" w:rsidRDefault="0050492A" w:rsidP="00995AEA">
            <w:pPr>
              <w:pStyle w:val="acctfourfigures"/>
              <w:tabs>
                <w:tab w:val="clear" w:pos="765"/>
                <w:tab w:val="decimal" w:pos="590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5283346B" w14:textId="77777777" w:rsidR="0050492A" w:rsidRPr="00F83795" w:rsidRDefault="0050492A" w:rsidP="00504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0E7EBC86" w14:textId="77777777" w:rsidR="0050492A" w:rsidRPr="00F83795" w:rsidRDefault="0050492A" w:rsidP="005049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2F131761" w14:textId="77777777" w:rsidR="0050492A" w:rsidRPr="00F83795" w:rsidRDefault="0050492A" w:rsidP="00504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565D8" w:rsidRPr="00F83795" w14:paraId="60E38C1B" w14:textId="77777777">
        <w:tc>
          <w:tcPr>
            <w:tcW w:w="3690" w:type="dxa"/>
          </w:tcPr>
          <w:p w14:paraId="13809DC7" w14:textId="77777777" w:rsidR="005565D8" w:rsidRPr="00F83795" w:rsidRDefault="005565D8" w:rsidP="00556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</w:tcPr>
          <w:p w14:paraId="483198F5" w14:textId="4ED8D355" w:rsidR="005565D8" w:rsidRPr="00F83795" w:rsidRDefault="005565D8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102,927</w:t>
            </w:r>
          </w:p>
        </w:tc>
        <w:tc>
          <w:tcPr>
            <w:tcW w:w="255" w:type="dxa"/>
          </w:tcPr>
          <w:p w14:paraId="31C5DBA7" w14:textId="77777777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E8857AF" w14:textId="3A09224C" w:rsidR="005565D8" w:rsidRPr="00F83795" w:rsidRDefault="005565D8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049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55,790</w:t>
            </w:r>
          </w:p>
        </w:tc>
        <w:tc>
          <w:tcPr>
            <w:tcW w:w="255" w:type="dxa"/>
          </w:tcPr>
          <w:p w14:paraId="1F988907" w14:textId="77777777" w:rsidR="005565D8" w:rsidRPr="0050492A" w:rsidRDefault="005565D8" w:rsidP="005565D8">
            <w:pPr>
              <w:pStyle w:val="acctfourfigures"/>
              <w:tabs>
                <w:tab w:val="clear" w:pos="765"/>
                <w:tab w:val="decimal" w:pos="590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39CD8AB7" w14:textId="62943AA3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102,927</w:t>
            </w:r>
          </w:p>
        </w:tc>
        <w:tc>
          <w:tcPr>
            <w:tcW w:w="245" w:type="dxa"/>
          </w:tcPr>
          <w:p w14:paraId="1D4F58A9" w14:textId="77777777" w:rsidR="005565D8" w:rsidRPr="00F83795" w:rsidRDefault="005565D8" w:rsidP="005565D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8091E7E" w14:textId="548117D6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049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55,790</w:t>
            </w:r>
          </w:p>
        </w:tc>
      </w:tr>
      <w:tr w:rsidR="005565D8" w:rsidRPr="00F83795" w14:paraId="5D55542B" w14:textId="77777777">
        <w:tc>
          <w:tcPr>
            <w:tcW w:w="3690" w:type="dxa"/>
          </w:tcPr>
          <w:p w14:paraId="1482DAD4" w14:textId="77777777" w:rsidR="005565D8" w:rsidRPr="00F83795" w:rsidRDefault="005565D8" w:rsidP="00556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</w:tcPr>
          <w:p w14:paraId="7B11A385" w14:textId="79B7E141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225</w:t>
            </w:r>
          </w:p>
        </w:tc>
        <w:tc>
          <w:tcPr>
            <w:tcW w:w="255" w:type="dxa"/>
          </w:tcPr>
          <w:p w14:paraId="6EBB2178" w14:textId="77777777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1BFFF80D" w14:textId="0668FEE9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231</w:t>
            </w:r>
          </w:p>
        </w:tc>
        <w:tc>
          <w:tcPr>
            <w:tcW w:w="255" w:type="dxa"/>
          </w:tcPr>
          <w:p w14:paraId="45DBBD26" w14:textId="77777777" w:rsidR="005565D8" w:rsidRPr="0050492A" w:rsidRDefault="005565D8" w:rsidP="005565D8">
            <w:pPr>
              <w:pStyle w:val="acctfourfigures"/>
              <w:tabs>
                <w:tab w:val="clear" w:pos="765"/>
                <w:tab w:val="decimal" w:pos="590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19F43E03" w14:textId="6B9A638B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225</w:t>
            </w:r>
          </w:p>
        </w:tc>
        <w:tc>
          <w:tcPr>
            <w:tcW w:w="245" w:type="dxa"/>
          </w:tcPr>
          <w:p w14:paraId="49FBBF72" w14:textId="77777777" w:rsidR="005565D8" w:rsidRPr="00F83795" w:rsidRDefault="005565D8" w:rsidP="005565D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9EC67C2" w14:textId="777C460E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231</w:t>
            </w:r>
          </w:p>
        </w:tc>
      </w:tr>
      <w:tr w:rsidR="005565D8" w:rsidRPr="00F83795" w14:paraId="3F13ED27" w14:textId="77777777" w:rsidTr="004834D9">
        <w:trPr>
          <w:trHeight w:val="290"/>
        </w:trPr>
        <w:tc>
          <w:tcPr>
            <w:tcW w:w="3690" w:type="dxa"/>
          </w:tcPr>
          <w:p w14:paraId="2D8AD588" w14:textId="77777777" w:rsidR="005565D8" w:rsidRPr="00F83795" w:rsidRDefault="005565D8" w:rsidP="00556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</w:tcPr>
          <w:p w14:paraId="422E8910" w14:textId="77777777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0E4D0FAB" w14:textId="77777777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3D5ED954" w14:textId="77777777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7AC44CEB" w14:textId="77777777" w:rsidR="005565D8" w:rsidRPr="0050492A" w:rsidRDefault="005565D8" w:rsidP="005565D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57C7D8AB" w14:textId="77777777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28CFF75B" w14:textId="77777777" w:rsidR="005565D8" w:rsidRPr="00F83795" w:rsidRDefault="005565D8" w:rsidP="005565D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4D5132BA" w14:textId="77777777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565D8" w:rsidRPr="00F83795" w14:paraId="7172FEFB" w14:textId="77777777">
        <w:tc>
          <w:tcPr>
            <w:tcW w:w="3690" w:type="dxa"/>
          </w:tcPr>
          <w:p w14:paraId="2E9C0B68" w14:textId="77777777" w:rsidR="005565D8" w:rsidRPr="00F83795" w:rsidRDefault="005565D8" w:rsidP="00556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23" w:type="dxa"/>
          </w:tcPr>
          <w:p w14:paraId="336E6362" w14:textId="77777777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2CE76ED5" w14:textId="77777777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4593BF1D" w14:textId="77777777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50179E4A" w14:textId="77777777" w:rsidR="005565D8" w:rsidRPr="0050492A" w:rsidRDefault="005565D8" w:rsidP="005565D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35206628" w14:textId="77777777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36FBEE3D" w14:textId="77777777" w:rsidR="005565D8" w:rsidRPr="00F83795" w:rsidRDefault="005565D8" w:rsidP="005565D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9EF6E9A" w14:textId="77777777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565D8" w:rsidRPr="00F83795" w14:paraId="4D5FDB7C" w14:textId="77777777">
        <w:tc>
          <w:tcPr>
            <w:tcW w:w="3690" w:type="dxa"/>
          </w:tcPr>
          <w:p w14:paraId="169EBA66" w14:textId="598B8211" w:rsidR="005565D8" w:rsidRPr="00F83795" w:rsidRDefault="005565D8" w:rsidP="00556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3B1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</w:tcPr>
          <w:p w14:paraId="62619187" w14:textId="11C17E79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</w:t>
            </w:r>
          </w:p>
        </w:tc>
        <w:tc>
          <w:tcPr>
            <w:tcW w:w="255" w:type="dxa"/>
          </w:tcPr>
          <w:p w14:paraId="5418C3E7" w14:textId="77777777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5206948" w14:textId="3B68536B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</w:t>
            </w:r>
          </w:p>
        </w:tc>
        <w:tc>
          <w:tcPr>
            <w:tcW w:w="255" w:type="dxa"/>
          </w:tcPr>
          <w:p w14:paraId="5773CC5E" w14:textId="77777777" w:rsidR="005565D8" w:rsidRPr="0050492A" w:rsidRDefault="005565D8" w:rsidP="005565D8">
            <w:pPr>
              <w:pStyle w:val="acctfourfigures"/>
              <w:tabs>
                <w:tab w:val="clear" w:pos="765"/>
                <w:tab w:val="decimal" w:pos="590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10740A7E" w14:textId="12275514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</w:t>
            </w:r>
          </w:p>
        </w:tc>
        <w:tc>
          <w:tcPr>
            <w:tcW w:w="245" w:type="dxa"/>
          </w:tcPr>
          <w:p w14:paraId="4EC33D2B" w14:textId="2A345A75" w:rsidR="005565D8" w:rsidRPr="00F83795" w:rsidRDefault="005565D8" w:rsidP="005565D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330E79B5" w14:textId="2B02831D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</w:t>
            </w:r>
          </w:p>
        </w:tc>
      </w:tr>
      <w:tr w:rsidR="005565D8" w:rsidRPr="00AE68C7" w14:paraId="01108D8B" w14:textId="77777777">
        <w:tc>
          <w:tcPr>
            <w:tcW w:w="3690" w:type="dxa"/>
          </w:tcPr>
          <w:p w14:paraId="6FB39C2A" w14:textId="61137618" w:rsidR="005565D8" w:rsidRPr="00F83795" w:rsidRDefault="005565D8" w:rsidP="00556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1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23" w:type="dxa"/>
          </w:tcPr>
          <w:p w14:paraId="587AF416" w14:textId="5449D6DD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280</w:t>
            </w:r>
          </w:p>
        </w:tc>
        <w:tc>
          <w:tcPr>
            <w:tcW w:w="255" w:type="dxa"/>
          </w:tcPr>
          <w:p w14:paraId="7FF2E181" w14:textId="77777777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3C21930" w14:textId="3448BED4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281</w:t>
            </w:r>
          </w:p>
        </w:tc>
        <w:tc>
          <w:tcPr>
            <w:tcW w:w="255" w:type="dxa"/>
          </w:tcPr>
          <w:p w14:paraId="684CFBB6" w14:textId="77777777" w:rsidR="005565D8" w:rsidRPr="0050492A" w:rsidRDefault="005565D8" w:rsidP="005565D8">
            <w:pPr>
              <w:pStyle w:val="acctfourfigures"/>
              <w:tabs>
                <w:tab w:val="clear" w:pos="765"/>
                <w:tab w:val="decimal" w:pos="590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6C615493" w14:textId="09F7A009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280</w:t>
            </w:r>
          </w:p>
        </w:tc>
        <w:tc>
          <w:tcPr>
            <w:tcW w:w="245" w:type="dxa"/>
          </w:tcPr>
          <w:p w14:paraId="6CF674F9" w14:textId="275953B2" w:rsidR="005565D8" w:rsidRPr="00953B1A" w:rsidRDefault="005565D8" w:rsidP="005565D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27" w:type="dxa"/>
          </w:tcPr>
          <w:p w14:paraId="45F2721D" w14:textId="4F5DC6EC" w:rsidR="005565D8" w:rsidRPr="00AE68C7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281</w:t>
            </w:r>
          </w:p>
        </w:tc>
      </w:tr>
      <w:tr w:rsidR="005565D8" w:rsidRPr="00AE68C7" w14:paraId="1650B525" w14:textId="77777777">
        <w:tc>
          <w:tcPr>
            <w:tcW w:w="3690" w:type="dxa"/>
          </w:tcPr>
          <w:p w14:paraId="7312BA27" w14:textId="12D1C552" w:rsidR="005565D8" w:rsidRPr="00953B1A" w:rsidRDefault="005565D8" w:rsidP="00556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1A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223" w:type="dxa"/>
          </w:tcPr>
          <w:p w14:paraId="307C4DE6" w14:textId="38D81F2D" w:rsidR="005565D8" w:rsidRPr="00953B1A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55" w:type="dxa"/>
          </w:tcPr>
          <w:p w14:paraId="2BC54CF1" w14:textId="77777777" w:rsidR="005565D8" w:rsidRPr="00953B1A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4B2591F7" w14:textId="5F8ACA19" w:rsidR="005565D8" w:rsidRPr="00953B1A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55" w:type="dxa"/>
          </w:tcPr>
          <w:p w14:paraId="7B5D9774" w14:textId="77777777" w:rsidR="005565D8" w:rsidRPr="0050492A" w:rsidRDefault="005565D8" w:rsidP="005565D8">
            <w:pPr>
              <w:pStyle w:val="acctfourfigures"/>
              <w:tabs>
                <w:tab w:val="clear" w:pos="765"/>
                <w:tab w:val="decimal" w:pos="590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50883E77" w14:textId="7BC31C7C" w:rsidR="005565D8" w:rsidRPr="00953B1A" w:rsidRDefault="005565D8" w:rsidP="00AF3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45" w:type="dxa"/>
          </w:tcPr>
          <w:p w14:paraId="15D148DA" w14:textId="77777777" w:rsidR="005565D8" w:rsidRPr="00953B1A" w:rsidRDefault="005565D8" w:rsidP="005565D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8E4A312" w14:textId="5067AB99" w:rsidR="005565D8" w:rsidRPr="00953B1A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300</w:t>
            </w:r>
          </w:p>
        </w:tc>
      </w:tr>
      <w:tr w:rsidR="005565D8" w:rsidRPr="00183D2F" w14:paraId="2B9C17C6" w14:textId="77777777">
        <w:tc>
          <w:tcPr>
            <w:tcW w:w="3690" w:type="dxa"/>
          </w:tcPr>
          <w:p w14:paraId="31420A7C" w14:textId="79F58DF0" w:rsidR="005565D8" w:rsidRPr="00183D2F" w:rsidRDefault="005565D8" w:rsidP="005565D8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1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23" w:type="dxa"/>
          </w:tcPr>
          <w:p w14:paraId="4D98F9CF" w14:textId="5630CE4C" w:rsidR="005565D8" w:rsidRPr="00183D2F" w:rsidRDefault="005565D8" w:rsidP="00AF3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00B44DF9" w14:textId="77777777" w:rsidR="005565D8" w:rsidRPr="00183D2F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01FFFC8" w14:textId="1C5CEDCF" w:rsidR="005565D8" w:rsidRPr="00183D2F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55" w:type="dxa"/>
          </w:tcPr>
          <w:p w14:paraId="06A46996" w14:textId="77777777" w:rsidR="005565D8" w:rsidRPr="0050492A" w:rsidRDefault="005565D8" w:rsidP="005565D8">
            <w:pPr>
              <w:pStyle w:val="acctfourfigures"/>
              <w:tabs>
                <w:tab w:val="clear" w:pos="765"/>
                <w:tab w:val="decimal" w:pos="590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6C735ADF" w14:textId="0728A920" w:rsidR="005565D8" w:rsidRPr="00183D2F" w:rsidRDefault="005565D8" w:rsidP="00AF3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20720820" w14:textId="77777777" w:rsidR="005565D8" w:rsidRPr="00D22590" w:rsidRDefault="005565D8" w:rsidP="005565D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27" w:type="dxa"/>
          </w:tcPr>
          <w:p w14:paraId="51AE6D18" w14:textId="342EF316" w:rsidR="005565D8" w:rsidRPr="00183D2F" w:rsidRDefault="005565D8" w:rsidP="00AF3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5565D8" w:rsidRPr="00F83795" w14:paraId="0D4C5416" w14:textId="77777777">
        <w:tc>
          <w:tcPr>
            <w:tcW w:w="3690" w:type="dxa"/>
          </w:tcPr>
          <w:p w14:paraId="57A1564D" w14:textId="7BCFA0D5" w:rsidR="005565D8" w:rsidRPr="00852FC8" w:rsidRDefault="005565D8" w:rsidP="00556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3" w:type="dxa"/>
          </w:tcPr>
          <w:p w14:paraId="63789C57" w14:textId="06370E9E" w:rsidR="005565D8" w:rsidRPr="00852FC8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2512A3AD" w14:textId="77777777" w:rsidR="005565D8" w:rsidRPr="00852FC8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71DF72B" w14:textId="675A146C" w:rsidR="005565D8" w:rsidRPr="00852FC8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33A005DD" w14:textId="77777777" w:rsidR="005565D8" w:rsidRPr="00852FC8" w:rsidRDefault="005565D8" w:rsidP="005565D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D0DAF93" w14:textId="04695D89" w:rsidR="005565D8" w:rsidRPr="00852FC8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31156E66" w14:textId="77777777" w:rsidR="005565D8" w:rsidRPr="00852FC8" w:rsidRDefault="005565D8" w:rsidP="005565D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E390A49" w14:textId="05CE6128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565D8" w:rsidRPr="00F83795" w14:paraId="138B13A5" w14:textId="77777777">
        <w:tc>
          <w:tcPr>
            <w:tcW w:w="3690" w:type="dxa"/>
          </w:tcPr>
          <w:p w14:paraId="444280FF" w14:textId="181B90E6" w:rsidR="005565D8" w:rsidRPr="00F83795" w:rsidRDefault="005565D8" w:rsidP="00556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23" w:type="dxa"/>
          </w:tcPr>
          <w:p w14:paraId="465B8889" w14:textId="77777777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4091B7B3" w14:textId="77777777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31413641" w14:textId="77777777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  <w:tab w:val="decimal" w:pos="941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2DCB287E" w14:textId="77777777" w:rsidR="005565D8" w:rsidRPr="00F83795" w:rsidRDefault="005565D8" w:rsidP="005565D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5DD2B2F" w14:textId="77777777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70CE99DD" w14:textId="77777777" w:rsidR="005565D8" w:rsidRPr="00F83795" w:rsidRDefault="005565D8" w:rsidP="005565D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40F1B3CA" w14:textId="77777777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565D8" w:rsidRPr="00F83795" w14:paraId="094D2A80" w14:textId="77777777">
        <w:tc>
          <w:tcPr>
            <w:tcW w:w="3690" w:type="dxa"/>
          </w:tcPr>
          <w:p w14:paraId="597D4A73" w14:textId="7DF88B4F" w:rsidR="005565D8" w:rsidRPr="00F83795" w:rsidRDefault="005565D8" w:rsidP="005565D8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ผลประโยชน์ระยะสั้นและอื่น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223" w:type="dxa"/>
          </w:tcPr>
          <w:p w14:paraId="369E0FBF" w14:textId="569BB95C" w:rsidR="005565D8" w:rsidRPr="005216CD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6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</w:t>
            </w:r>
            <w:r w:rsidR="005216CD" w:rsidRPr="005216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,356</w:t>
            </w:r>
          </w:p>
        </w:tc>
        <w:tc>
          <w:tcPr>
            <w:tcW w:w="255" w:type="dxa"/>
          </w:tcPr>
          <w:p w14:paraId="68CED06D" w14:textId="77777777" w:rsidR="005565D8" w:rsidRPr="005216CD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611ECEB8" w14:textId="793B034C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823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36,239</w:t>
            </w:r>
          </w:p>
        </w:tc>
        <w:tc>
          <w:tcPr>
            <w:tcW w:w="255" w:type="dxa"/>
          </w:tcPr>
          <w:p w14:paraId="75ED62F9" w14:textId="77777777" w:rsidR="005565D8" w:rsidRPr="00585278" w:rsidRDefault="005565D8" w:rsidP="005565D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2EFAED82" w14:textId="6EBC86CE" w:rsidR="005565D8" w:rsidRPr="005216CD" w:rsidRDefault="005216CD" w:rsidP="00AF3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6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37,356</w:t>
            </w:r>
          </w:p>
        </w:tc>
        <w:tc>
          <w:tcPr>
            <w:tcW w:w="245" w:type="dxa"/>
          </w:tcPr>
          <w:p w14:paraId="6B766239" w14:textId="77777777" w:rsidR="005565D8" w:rsidRPr="00F83795" w:rsidRDefault="005565D8" w:rsidP="005565D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</w:tcPr>
          <w:p w14:paraId="37A32848" w14:textId="6B6BFC4E" w:rsidR="005565D8" w:rsidRPr="002A5A8E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823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36,239</w:t>
            </w:r>
          </w:p>
        </w:tc>
      </w:tr>
      <w:tr w:rsidR="005565D8" w:rsidRPr="00F83795" w14:paraId="6309FED5" w14:textId="77777777">
        <w:tc>
          <w:tcPr>
            <w:tcW w:w="3690" w:type="dxa"/>
          </w:tcPr>
          <w:p w14:paraId="706429E4" w14:textId="6B6925BB" w:rsidR="005565D8" w:rsidRPr="00F83795" w:rsidRDefault="005565D8" w:rsidP="00556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223" w:type="dxa"/>
          </w:tcPr>
          <w:p w14:paraId="4DA81546" w14:textId="1D8EA6C4" w:rsidR="005565D8" w:rsidRPr="00F83795" w:rsidRDefault="005216CD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2,062</w:t>
            </w:r>
          </w:p>
        </w:tc>
        <w:tc>
          <w:tcPr>
            <w:tcW w:w="255" w:type="dxa"/>
          </w:tcPr>
          <w:p w14:paraId="44450B9A" w14:textId="77777777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7DADF60" w14:textId="157F2462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823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1,494</w:t>
            </w:r>
          </w:p>
        </w:tc>
        <w:tc>
          <w:tcPr>
            <w:tcW w:w="255" w:type="dxa"/>
          </w:tcPr>
          <w:p w14:paraId="12B823D8" w14:textId="77777777" w:rsidR="005565D8" w:rsidRPr="00585278" w:rsidRDefault="005565D8" w:rsidP="005565D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3D43D143" w14:textId="52F6A03E" w:rsidR="005565D8" w:rsidRPr="00F83795" w:rsidRDefault="005216CD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2,062</w:t>
            </w:r>
          </w:p>
        </w:tc>
        <w:tc>
          <w:tcPr>
            <w:tcW w:w="245" w:type="dxa"/>
          </w:tcPr>
          <w:p w14:paraId="6DBFCF3A" w14:textId="77777777" w:rsidR="005565D8" w:rsidRPr="00F83795" w:rsidRDefault="005565D8" w:rsidP="005565D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</w:tcPr>
          <w:p w14:paraId="727DE6BE" w14:textId="28BB19D9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23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1,494</w:t>
            </w:r>
          </w:p>
        </w:tc>
      </w:tr>
      <w:tr w:rsidR="005565D8" w:rsidRPr="00F83795" w14:paraId="0B7FBC8D" w14:textId="77777777">
        <w:tc>
          <w:tcPr>
            <w:tcW w:w="3690" w:type="dxa"/>
          </w:tcPr>
          <w:p w14:paraId="11821C4E" w14:textId="6FF40D10" w:rsidR="005565D8" w:rsidRPr="00F83795" w:rsidRDefault="005565D8" w:rsidP="00556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1223" w:type="dxa"/>
          </w:tcPr>
          <w:p w14:paraId="47849787" w14:textId="6433F6B3" w:rsidR="005565D8" w:rsidRPr="00F83795" w:rsidRDefault="005216CD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2,144</w:t>
            </w:r>
          </w:p>
        </w:tc>
        <w:tc>
          <w:tcPr>
            <w:tcW w:w="255" w:type="dxa"/>
          </w:tcPr>
          <w:p w14:paraId="44B602EA" w14:textId="77777777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159AA1ED" w14:textId="6EDD24BF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823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2,393</w:t>
            </w:r>
          </w:p>
        </w:tc>
        <w:tc>
          <w:tcPr>
            <w:tcW w:w="255" w:type="dxa"/>
          </w:tcPr>
          <w:p w14:paraId="6842CF8C" w14:textId="77777777" w:rsidR="005565D8" w:rsidRPr="00585278" w:rsidRDefault="005565D8" w:rsidP="005565D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66210E84" w14:textId="4109EED5" w:rsidR="005565D8" w:rsidRPr="00F83795" w:rsidRDefault="005216CD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2,144</w:t>
            </w:r>
          </w:p>
        </w:tc>
        <w:tc>
          <w:tcPr>
            <w:tcW w:w="245" w:type="dxa"/>
          </w:tcPr>
          <w:p w14:paraId="1D36C3EF" w14:textId="77777777" w:rsidR="005565D8" w:rsidRPr="00F83795" w:rsidRDefault="005565D8" w:rsidP="005565D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</w:tcPr>
          <w:p w14:paraId="59076377" w14:textId="2CDB67AF" w:rsidR="005565D8" w:rsidRPr="00F83795" w:rsidRDefault="005565D8" w:rsidP="0055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23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2,393</w:t>
            </w:r>
          </w:p>
        </w:tc>
      </w:tr>
    </w:tbl>
    <w:p w14:paraId="6012DF39" w14:textId="77777777" w:rsidR="002C0FEE" w:rsidRPr="00131479" w:rsidRDefault="002C0FEE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03C7F505" w14:textId="7B1219F1" w:rsidR="009B565E" w:rsidRPr="00F7138D" w:rsidRDefault="009B565E" w:rsidP="00F71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21D09">
        <w:rPr>
          <w:rFonts w:asciiTheme="majorBidi" w:hAnsiTheme="majorBidi" w:cstheme="majorBidi"/>
          <w:spacing w:val="-4"/>
          <w:sz w:val="30"/>
          <w:szCs w:val="30"/>
          <w:cs/>
        </w:rPr>
        <w:t>รายการซื้อและขายระหว่างกันกับบริษัทร่วมที่แสดงไว้ข้างต้น ไม่รวมรายการที่บริษัทเป็นผู้รับจ้างผลิต</w:t>
      </w: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และเป็นผู้จัดจำหน่ายสินค้า</w:t>
      </w:r>
      <w:r w:rsidRPr="000C1CB1">
        <w:rPr>
          <w:rFonts w:asciiTheme="majorBidi" w:hAnsiTheme="majorBidi" w:cstheme="majorBidi"/>
          <w:spacing w:val="-2"/>
          <w:sz w:val="30"/>
          <w:szCs w:val="30"/>
          <w:cs/>
        </w:rPr>
        <w:t>ให้กับบริษัทร่วมทางอ้อม</w:t>
      </w:r>
      <w:r w:rsidR="00F847A7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68238F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="00F847A7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="00713547" w:rsidRPr="00F83795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68238F" w:rsidRPr="0068238F">
        <w:rPr>
          <w:rFonts w:asciiTheme="majorBidi" w:hAnsiTheme="majorBidi" w:cstheme="majorBidi"/>
          <w:sz w:val="30"/>
          <w:szCs w:val="30"/>
        </w:rPr>
        <w:t xml:space="preserve">31 </w:t>
      </w:r>
      <w:r w:rsidR="0068238F" w:rsidRPr="0068238F">
        <w:rPr>
          <w:rFonts w:asciiTheme="majorBidi" w:hAnsiTheme="majorBidi"/>
          <w:sz w:val="30"/>
          <w:szCs w:val="30"/>
          <w:cs/>
        </w:rPr>
        <w:t>มีนาคม</w:t>
      </w:r>
      <w:r w:rsidR="0068238F">
        <w:rPr>
          <w:rFonts w:asciiTheme="majorBidi" w:hAnsiTheme="majorBidi"/>
          <w:sz w:val="30"/>
          <w:szCs w:val="30"/>
        </w:rPr>
        <w:t xml:space="preserve"> 2569 </w:t>
      </w: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>เป็นจำนวนเงิน</w:t>
      </w:r>
      <w:r w:rsidR="005569A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7138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        </w:t>
      </w:r>
      <w:r w:rsidR="00AD2C4A">
        <w:rPr>
          <w:rFonts w:asciiTheme="majorBidi" w:hAnsiTheme="majorBidi" w:cstheme="majorBidi"/>
          <w:spacing w:val="-2"/>
          <w:sz w:val="30"/>
          <w:szCs w:val="30"/>
        </w:rPr>
        <w:t>98.03</w:t>
      </w:r>
      <w:r w:rsidR="00F847A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D4FD38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D4FD38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C2EBE" w:rsidRPr="008C2EB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8238F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D4FD38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8238F" w:rsidRPr="0068238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53.13 </w:t>
      </w:r>
      <w:r w:rsidR="00430A30" w:rsidRPr="00430A3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</w:t>
      </w:r>
      <w:r w:rsidRPr="00430A3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บาท</w:t>
      </w:r>
      <w:r w:rsidRPr="00F83795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431C8243" w14:textId="77777777" w:rsidR="004834D9" w:rsidRDefault="004834D9" w:rsidP="009B5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2E472F16" w14:textId="77777777" w:rsidR="00AD2C4A" w:rsidRDefault="00AD2C4A" w:rsidP="009B5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7BE62F50" w14:textId="77777777" w:rsidR="00AD2C4A" w:rsidRDefault="00AD2C4A" w:rsidP="009B5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  <w:sectPr w:rsidR="00AD2C4A" w:rsidSect="009F5407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p w14:paraId="325AB748" w14:textId="22D7077E" w:rsidR="009B565E" w:rsidRPr="00F83795" w:rsidRDefault="009B565E" w:rsidP="009B5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F83795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F83795">
        <w:rPr>
          <w:rFonts w:asciiTheme="majorBidi" w:hAnsiTheme="majorBidi" w:cstheme="majorBidi"/>
          <w:sz w:val="30"/>
          <w:szCs w:val="30"/>
        </w:rPr>
        <w:t xml:space="preserve"> </w:t>
      </w:r>
      <w:r w:rsidR="0068238F" w:rsidRPr="0068238F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68238F" w:rsidRPr="0068238F">
        <w:rPr>
          <w:rFonts w:asciiTheme="majorBidi" w:hAnsiTheme="majorBidi"/>
          <w:spacing w:val="-2"/>
          <w:sz w:val="30"/>
          <w:szCs w:val="30"/>
          <w:cs/>
        </w:rPr>
        <w:t xml:space="preserve">มีนาคม </w:t>
      </w:r>
      <w:r w:rsidR="0068238F" w:rsidRPr="0068238F">
        <w:rPr>
          <w:rFonts w:asciiTheme="majorBidi" w:hAnsiTheme="majorBidi" w:cstheme="majorBidi"/>
          <w:spacing w:val="-2"/>
          <w:sz w:val="30"/>
          <w:szCs w:val="30"/>
        </w:rPr>
        <w:t xml:space="preserve">2569 </w:t>
      </w:r>
      <w:r w:rsidRPr="00F8379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C2EBE" w:rsidRPr="008C2EBE">
        <w:rPr>
          <w:rFonts w:asciiTheme="majorBidi" w:hAnsiTheme="majorBidi" w:cstheme="majorBidi"/>
          <w:sz w:val="30"/>
          <w:szCs w:val="30"/>
        </w:rPr>
        <w:t>31</w:t>
      </w:r>
      <w:r w:rsidRPr="00F8379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C2EBE" w:rsidRPr="008C2EBE">
        <w:rPr>
          <w:rFonts w:asciiTheme="majorBidi" w:hAnsiTheme="majorBidi" w:cstheme="majorBidi"/>
          <w:sz w:val="30"/>
          <w:szCs w:val="30"/>
        </w:rPr>
        <w:t>256</w:t>
      </w:r>
      <w:r w:rsidR="0068238F">
        <w:rPr>
          <w:rFonts w:asciiTheme="majorBidi" w:hAnsiTheme="majorBidi" w:cstheme="majorBidi"/>
          <w:sz w:val="30"/>
          <w:szCs w:val="30"/>
        </w:rPr>
        <w:t>8</w:t>
      </w:r>
      <w:r w:rsidRPr="00F8379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0D4BE66" w14:textId="13EB466B" w:rsidR="0043229B" w:rsidRPr="00131479" w:rsidRDefault="0043229B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2"/>
        <w:gridCol w:w="1176"/>
        <w:gridCol w:w="308"/>
        <w:gridCol w:w="1181"/>
        <w:gridCol w:w="274"/>
        <w:gridCol w:w="1185"/>
        <w:gridCol w:w="270"/>
        <w:gridCol w:w="1186"/>
      </w:tblGrid>
      <w:tr w:rsidR="002E6FC8" w:rsidRPr="00C075DE" w14:paraId="42C5514F" w14:textId="77777777" w:rsidTr="000A579F">
        <w:trPr>
          <w:tblHeader/>
        </w:trPr>
        <w:tc>
          <w:tcPr>
            <w:tcW w:w="3682" w:type="dxa"/>
          </w:tcPr>
          <w:p w14:paraId="678EED1D" w14:textId="0198D3C4" w:rsidR="002E6FC8" w:rsidRPr="00C075DE" w:rsidRDefault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3"/>
          </w:tcPr>
          <w:p w14:paraId="266762FF" w14:textId="77777777" w:rsidR="002E6FC8" w:rsidRPr="00C075DE" w:rsidRDefault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674D8D67" w14:textId="77777777" w:rsidR="002E6FC8" w:rsidRPr="00C075DE" w:rsidRDefault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14:paraId="38F8FB16" w14:textId="77777777" w:rsidR="002E6FC8" w:rsidRPr="00C075DE" w:rsidRDefault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510E" w:rsidRPr="00C075DE" w14:paraId="0F63AE57" w14:textId="77777777" w:rsidTr="000A579F">
        <w:trPr>
          <w:tblHeader/>
        </w:trPr>
        <w:tc>
          <w:tcPr>
            <w:tcW w:w="3682" w:type="dxa"/>
          </w:tcPr>
          <w:p w14:paraId="26CD2722" w14:textId="6E11B686" w:rsidR="0032510E" w:rsidRPr="00C075DE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2762F841" w14:textId="2057056D" w:rsidR="0032510E" w:rsidRPr="00C075DE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308" w:type="dxa"/>
          </w:tcPr>
          <w:p w14:paraId="1ADA923C" w14:textId="77777777" w:rsidR="0032510E" w:rsidRPr="00C075DE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E28B940" w14:textId="7789199E" w:rsidR="0032510E" w:rsidRPr="00C075DE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4" w:type="dxa"/>
          </w:tcPr>
          <w:p w14:paraId="0B57A199" w14:textId="77777777" w:rsidR="0032510E" w:rsidRPr="00C075DE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BDF19CA" w14:textId="18FD8C22" w:rsidR="0032510E" w:rsidRPr="00C075DE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8ED1E7D" w14:textId="77777777" w:rsidR="0032510E" w:rsidRPr="00C075DE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BB7A5E2" w14:textId="59707376" w:rsidR="0032510E" w:rsidRPr="00C075DE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2510E" w:rsidRPr="00C075DE" w14:paraId="3BB3CFBB" w14:textId="77777777" w:rsidTr="000A579F">
        <w:trPr>
          <w:tblHeader/>
        </w:trPr>
        <w:tc>
          <w:tcPr>
            <w:tcW w:w="3682" w:type="dxa"/>
          </w:tcPr>
          <w:p w14:paraId="5A9F8DC1" w14:textId="77777777" w:rsidR="0032510E" w:rsidRPr="00C075DE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360E028D" w14:textId="25E10F71" w:rsidR="0032510E" w:rsidRPr="00270230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08" w:type="dxa"/>
          </w:tcPr>
          <w:p w14:paraId="5284A21B" w14:textId="77777777" w:rsidR="0032510E" w:rsidRPr="00C075DE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54BB934" w14:textId="7495ACBC" w:rsidR="0032510E" w:rsidRPr="00270230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050CE01A" w14:textId="77777777" w:rsidR="0032510E" w:rsidRPr="00C075DE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9FE019D" w14:textId="099D990C" w:rsidR="0032510E" w:rsidRPr="00270230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090B869" w14:textId="77777777" w:rsidR="0032510E" w:rsidRPr="00C075DE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AFF357D" w14:textId="2710C3FB" w:rsidR="0032510E" w:rsidRPr="00270230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2510E" w:rsidRPr="00C075DE" w14:paraId="77355EFA" w14:textId="77777777" w:rsidTr="000A579F">
        <w:trPr>
          <w:tblHeader/>
        </w:trPr>
        <w:tc>
          <w:tcPr>
            <w:tcW w:w="3682" w:type="dxa"/>
          </w:tcPr>
          <w:p w14:paraId="7E23EDE8" w14:textId="77777777" w:rsidR="0032510E" w:rsidRPr="00C075DE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436AE739" w14:textId="77777777" w:rsidR="0032510E" w:rsidRPr="00C075DE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510E" w:rsidRPr="00C075DE" w14:paraId="2543D5F9" w14:textId="77777777" w:rsidTr="002102E6">
        <w:tc>
          <w:tcPr>
            <w:tcW w:w="3682" w:type="dxa"/>
          </w:tcPr>
          <w:p w14:paraId="5589A4E4" w14:textId="60CDF7A4" w:rsidR="0032510E" w:rsidRPr="00C075DE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6" w:type="dxa"/>
          </w:tcPr>
          <w:p w14:paraId="1C879346" w14:textId="77777777" w:rsidR="0032510E" w:rsidRPr="00C075DE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</w:tcPr>
          <w:p w14:paraId="1829B31B" w14:textId="77777777" w:rsidR="0032510E" w:rsidRPr="00C075DE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2C8E203" w14:textId="77777777" w:rsidR="0032510E" w:rsidRPr="00C075DE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</w:tcPr>
          <w:p w14:paraId="3F934057" w14:textId="77777777" w:rsidR="0032510E" w:rsidRPr="00C075DE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F182CBD" w14:textId="77777777" w:rsidR="0032510E" w:rsidRPr="00C075DE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790E0D" w14:textId="77777777" w:rsidR="0032510E" w:rsidRPr="00C075DE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81CD5D4" w14:textId="77777777" w:rsidR="0032510E" w:rsidRPr="00C075DE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510E" w:rsidRPr="00F83795" w14:paraId="74CAAAEA" w14:textId="77777777" w:rsidTr="00AA2ABC">
        <w:tc>
          <w:tcPr>
            <w:tcW w:w="3682" w:type="dxa"/>
          </w:tcPr>
          <w:p w14:paraId="0F4CC23C" w14:textId="58A8F5CA" w:rsidR="0032510E" w:rsidRPr="00053164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6" w:type="dxa"/>
          </w:tcPr>
          <w:p w14:paraId="0EC425A8" w14:textId="5880F95C" w:rsidR="0032510E" w:rsidRPr="00647534" w:rsidRDefault="00647534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4753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39,671</w:t>
            </w:r>
          </w:p>
        </w:tc>
        <w:tc>
          <w:tcPr>
            <w:tcW w:w="308" w:type="dxa"/>
          </w:tcPr>
          <w:p w14:paraId="15E557CE" w14:textId="77777777" w:rsidR="0032510E" w:rsidRPr="00647534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A662F0A" w14:textId="428C417D" w:rsidR="0032510E" w:rsidRPr="00647534" w:rsidRDefault="00DA414A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4753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309</w:t>
            </w:r>
          </w:p>
        </w:tc>
        <w:tc>
          <w:tcPr>
            <w:tcW w:w="274" w:type="dxa"/>
          </w:tcPr>
          <w:p w14:paraId="5D2744C2" w14:textId="77777777" w:rsidR="0032510E" w:rsidRPr="00647534" w:rsidRDefault="0032510E" w:rsidP="0032510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5" w:type="dxa"/>
          </w:tcPr>
          <w:p w14:paraId="4685B42C" w14:textId="7BF1AF6B" w:rsidR="0032510E" w:rsidRPr="00647534" w:rsidRDefault="00647534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4753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39,671</w:t>
            </w:r>
          </w:p>
        </w:tc>
        <w:tc>
          <w:tcPr>
            <w:tcW w:w="270" w:type="dxa"/>
          </w:tcPr>
          <w:p w14:paraId="125DD2D4" w14:textId="77777777" w:rsidR="0032510E" w:rsidRPr="00647534" w:rsidRDefault="0032510E" w:rsidP="0032510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346DD680" w14:textId="4BA0D514" w:rsidR="0032510E" w:rsidRPr="00647534" w:rsidRDefault="00DA414A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4753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309</w:t>
            </w:r>
          </w:p>
        </w:tc>
      </w:tr>
      <w:tr w:rsidR="0032510E" w:rsidRPr="00F83795" w14:paraId="7F22518B" w14:textId="77777777" w:rsidTr="002102E6">
        <w:tc>
          <w:tcPr>
            <w:tcW w:w="3682" w:type="dxa"/>
          </w:tcPr>
          <w:p w14:paraId="420B5A96" w14:textId="38340885" w:rsidR="0032510E" w:rsidRPr="00C3758A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489EF8FE" w14:textId="77777777" w:rsidR="0032510E" w:rsidRPr="00C3758A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08" w:type="dxa"/>
          </w:tcPr>
          <w:p w14:paraId="15C31393" w14:textId="77777777" w:rsidR="0032510E" w:rsidRPr="00C3758A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77D2A612" w14:textId="77777777" w:rsidR="0032510E" w:rsidRPr="00C3758A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4" w:type="dxa"/>
          </w:tcPr>
          <w:p w14:paraId="6739FF2A" w14:textId="77777777" w:rsidR="0032510E" w:rsidRPr="00C3758A" w:rsidRDefault="0032510E" w:rsidP="0032510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36FEED90" w14:textId="77777777" w:rsidR="0032510E" w:rsidRPr="00C3758A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EC7817" w14:textId="77777777" w:rsidR="0032510E" w:rsidRPr="00C3758A" w:rsidRDefault="0032510E" w:rsidP="0032510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46C7EED6" w14:textId="77777777" w:rsidR="0032510E" w:rsidRPr="00C3758A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2510E" w:rsidRPr="00F83795" w14:paraId="1CDB9C02" w14:textId="77777777" w:rsidTr="002102E6">
        <w:tc>
          <w:tcPr>
            <w:tcW w:w="3682" w:type="dxa"/>
          </w:tcPr>
          <w:p w14:paraId="615777C6" w14:textId="6C074FA9" w:rsidR="0032510E" w:rsidRPr="00F83795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6" w:type="dxa"/>
          </w:tcPr>
          <w:p w14:paraId="739AC8C9" w14:textId="55B36784" w:rsidR="0032510E" w:rsidRPr="00F83795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</w:tcPr>
          <w:p w14:paraId="1415A967" w14:textId="77777777" w:rsidR="0032510E" w:rsidRPr="00FD65CF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E109AEE" w14:textId="74D976E7" w:rsidR="0032510E" w:rsidRPr="00F83795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</w:tcPr>
          <w:p w14:paraId="7E144D03" w14:textId="77777777" w:rsidR="0032510E" w:rsidRPr="00F83795" w:rsidRDefault="0032510E" w:rsidP="0032510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6BDB60E7" w14:textId="5628C34E" w:rsidR="0032510E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15EA6" w14:textId="77777777" w:rsidR="0032510E" w:rsidRPr="00F83795" w:rsidRDefault="0032510E" w:rsidP="0032510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4D38F353" w14:textId="3F37AE5C" w:rsidR="0032510E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A414A" w:rsidRPr="00F83795" w14:paraId="48183397" w14:textId="77777777" w:rsidTr="002102E6">
        <w:tc>
          <w:tcPr>
            <w:tcW w:w="3682" w:type="dxa"/>
          </w:tcPr>
          <w:p w14:paraId="0431E15D" w14:textId="6F880864" w:rsidR="00DA414A" w:rsidRPr="00F83795" w:rsidRDefault="00DA414A" w:rsidP="00DA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6" w:type="dxa"/>
          </w:tcPr>
          <w:p w14:paraId="089F58C6" w14:textId="04391273" w:rsidR="00DA414A" w:rsidRPr="00F83795" w:rsidRDefault="00647534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08" w:type="dxa"/>
          </w:tcPr>
          <w:p w14:paraId="641D48F1" w14:textId="77777777" w:rsidR="00DA414A" w:rsidRPr="00FD65CF" w:rsidRDefault="00DA414A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2843B6A" w14:textId="2C9DEB9C" w:rsidR="00DA414A" w:rsidRPr="00F83795" w:rsidRDefault="00DA414A" w:rsidP="00AF3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5E820A2" w14:textId="77777777" w:rsidR="00DA414A" w:rsidRPr="00B1535D" w:rsidRDefault="00DA414A" w:rsidP="00DA41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538B980" w14:textId="705F33EB" w:rsidR="00DA414A" w:rsidRDefault="00647534" w:rsidP="00AF3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6A329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7,688</w:t>
            </w:r>
          </w:p>
        </w:tc>
        <w:tc>
          <w:tcPr>
            <w:tcW w:w="270" w:type="dxa"/>
          </w:tcPr>
          <w:p w14:paraId="0C312464" w14:textId="77777777" w:rsidR="00DA414A" w:rsidRPr="00B1535D" w:rsidRDefault="00DA414A" w:rsidP="00DA41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544DCF58" w14:textId="0B605623" w:rsidR="00DA414A" w:rsidRDefault="00DA414A" w:rsidP="00AF3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14,702</w:t>
            </w:r>
          </w:p>
        </w:tc>
      </w:tr>
      <w:tr w:rsidR="00DA414A" w:rsidRPr="00F83795" w14:paraId="07000676" w14:textId="77777777" w:rsidTr="002102E6">
        <w:tc>
          <w:tcPr>
            <w:tcW w:w="3682" w:type="dxa"/>
          </w:tcPr>
          <w:p w14:paraId="214FA39E" w14:textId="2BA3D9FA" w:rsidR="00DA414A" w:rsidRPr="00F83795" w:rsidRDefault="00DA414A" w:rsidP="00DA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6" w:type="dxa"/>
            <w:vAlign w:val="bottom"/>
          </w:tcPr>
          <w:p w14:paraId="07449B79" w14:textId="4ABDEED2" w:rsidR="00DA414A" w:rsidRPr="00F83795" w:rsidRDefault="00647534" w:rsidP="00AF3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1,585</w:t>
            </w:r>
          </w:p>
        </w:tc>
        <w:tc>
          <w:tcPr>
            <w:tcW w:w="308" w:type="dxa"/>
          </w:tcPr>
          <w:p w14:paraId="6E0D37D6" w14:textId="77777777" w:rsidR="00DA414A" w:rsidRPr="00FD65CF" w:rsidRDefault="00DA414A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0C240681" w14:textId="416481AF" w:rsidR="00DA414A" w:rsidRPr="00F83795" w:rsidRDefault="00DA414A" w:rsidP="00AF3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1,687</w:t>
            </w:r>
          </w:p>
        </w:tc>
        <w:tc>
          <w:tcPr>
            <w:tcW w:w="274" w:type="dxa"/>
          </w:tcPr>
          <w:p w14:paraId="5D1A3CC8" w14:textId="77777777" w:rsidR="00DA414A" w:rsidRPr="00B1535D" w:rsidRDefault="00DA414A" w:rsidP="00DA41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29AAE28" w14:textId="60E1E668" w:rsidR="00DA414A" w:rsidRDefault="00647534" w:rsidP="00AF3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1,585</w:t>
            </w:r>
          </w:p>
        </w:tc>
        <w:tc>
          <w:tcPr>
            <w:tcW w:w="270" w:type="dxa"/>
          </w:tcPr>
          <w:p w14:paraId="131804C8" w14:textId="77777777" w:rsidR="00DA414A" w:rsidRPr="00B1535D" w:rsidRDefault="00DA414A" w:rsidP="00DA41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1B7C34BD" w14:textId="09D53AE9" w:rsidR="00DA414A" w:rsidRDefault="00DA414A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1,687</w:t>
            </w:r>
          </w:p>
        </w:tc>
      </w:tr>
      <w:tr w:rsidR="00DA414A" w:rsidRPr="00F83795" w14:paraId="1EFF7EDF" w14:textId="77777777" w:rsidTr="002102E6">
        <w:tc>
          <w:tcPr>
            <w:tcW w:w="3682" w:type="dxa"/>
          </w:tcPr>
          <w:p w14:paraId="4E63F123" w14:textId="6C924502" w:rsidR="00DA414A" w:rsidRPr="00F83795" w:rsidRDefault="00DA414A" w:rsidP="00DA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6B26B43D" w14:textId="1E74DC6D" w:rsidR="00DA414A" w:rsidRPr="00F83795" w:rsidRDefault="00647534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</w:p>
        </w:tc>
        <w:tc>
          <w:tcPr>
            <w:tcW w:w="308" w:type="dxa"/>
          </w:tcPr>
          <w:p w14:paraId="46DD70E9" w14:textId="77777777" w:rsidR="00DA414A" w:rsidRPr="00FD65CF" w:rsidRDefault="00DA414A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38417216" w14:textId="47CFF163" w:rsidR="00DA414A" w:rsidRPr="00F83795" w:rsidRDefault="00DA414A" w:rsidP="00AF3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4" w:type="dxa"/>
          </w:tcPr>
          <w:p w14:paraId="41C28EDB" w14:textId="77777777" w:rsidR="00DA414A" w:rsidRPr="00B1535D" w:rsidRDefault="00DA414A" w:rsidP="00DA41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5FEF51BB" w14:textId="2209ECD0" w:rsidR="00DA414A" w:rsidRDefault="00647534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B1F5B88" w14:textId="77777777" w:rsidR="00DA414A" w:rsidRPr="00B1535D" w:rsidRDefault="00DA414A" w:rsidP="00DA41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7D07601F" w14:textId="5441A6FA" w:rsidR="00DA414A" w:rsidRDefault="00DA414A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DA414A" w:rsidRPr="00F83795" w14:paraId="4E121D14" w14:textId="77777777" w:rsidTr="002102E6">
        <w:tc>
          <w:tcPr>
            <w:tcW w:w="3682" w:type="dxa"/>
          </w:tcPr>
          <w:p w14:paraId="394C9CA2" w14:textId="77777777" w:rsidR="00DA414A" w:rsidRPr="00F83795" w:rsidRDefault="00DA414A" w:rsidP="00DA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4B21C8A5" w14:textId="0A63B886" w:rsidR="00DA414A" w:rsidRPr="00F83795" w:rsidRDefault="00F6232E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1,596</w:t>
            </w:r>
          </w:p>
        </w:tc>
        <w:tc>
          <w:tcPr>
            <w:tcW w:w="308" w:type="dxa"/>
          </w:tcPr>
          <w:p w14:paraId="6A1B3AF4" w14:textId="77777777" w:rsidR="00DA414A" w:rsidRPr="00FD65CF" w:rsidRDefault="00DA414A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31B19AC0" w14:textId="0F6C4280" w:rsidR="00DA414A" w:rsidRPr="00F83795" w:rsidRDefault="00DA414A" w:rsidP="00AF3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1,698</w:t>
            </w:r>
          </w:p>
        </w:tc>
        <w:tc>
          <w:tcPr>
            <w:tcW w:w="274" w:type="dxa"/>
          </w:tcPr>
          <w:p w14:paraId="058A981D" w14:textId="77777777" w:rsidR="00DA414A" w:rsidRPr="00B1535D" w:rsidRDefault="00DA414A" w:rsidP="00DA41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30FA3447" w14:textId="0A063A68" w:rsidR="00DA414A" w:rsidRDefault="00F6232E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6A329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9,2</w:t>
            </w:r>
            <w:r w:rsidR="00ED40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="006A329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9B453EC" w14:textId="77777777" w:rsidR="00DA414A" w:rsidRPr="00B1535D" w:rsidRDefault="00DA414A" w:rsidP="00DA41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66044D30" w14:textId="75AFB6B5" w:rsidR="00DA414A" w:rsidRDefault="00DA414A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16,400</w:t>
            </w:r>
          </w:p>
        </w:tc>
      </w:tr>
      <w:tr w:rsidR="00DA414A" w:rsidRPr="00F83795" w14:paraId="1B99EDD7" w14:textId="77777777" w:rsidTr="002102E6">
        <w:tc>
          <w:tcPr>
            <w:tcW w:w="3682" w:type="dxa"/>
          </w:tcPr>
          <w:p w14:paraId="150FEF59" w14:textId="5AB63322" w:rsidR="00DA414A" w:rsidRPr="00F83795" w:rsidRDefault="00DA414A" w:rsidP="00DA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F83795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6" w:type="dxa"/>
          </w:tcPr>
          <w:p w14:paraId="1F5DE773" w14:textId="77777777" w:rsidR="00DA414A" w:rsidRPr="00F83795" w:rsidRDefault="00DA414A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</w:tcPr>
          <w:p w14:paraId="7084F081" w14:textId="77777777" w:rsidR="00DA414A" w:rsidRPr="00FD65CF" w:rsidRDefault="00DA414A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70B7AE0" w14:textId="77777777" w:rsidR="00DA414A" w:rsidRPr="00F83795" w:rsidRDefault="00DA414A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</w:tcPr>
          <w:p w14:paraId="4E75C083" w14:textId="77777777" w:rsidR="00DA414A" w:rsidRPr="00F83795" w:rsidRDefault="00DA414A" w:rsidP="00DA41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66732F7" w14:textId="77777777" w:rsidR="00DA414A" w:rsidRDefault="00DA414A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AEB40" w14:textId="77777777" w:rsidR="00DA414A" w:rsidRPr="00F83795" w:rsidRDefault="00DA414A" w:rsidP="00DA41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3BFAE98" w14:textId="66F7CB06" w:rsidR="00DA414A" w:rsidRDefault="00DA414A" w:rsidP="00C91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A414A" w:rsidRPr="00F83795" w14:paraId="1073E366" w14:textId="77777777" w:rsidTr="002102E6">
        <w:tc>
          <w:tcPr>
            <w:tcW w:w="3682" w:type="dxa"/>
          </w:tcPr>
          <w:p w14:paraId="1390E25F" w14:textId="1AD48C4D" w:rsidR="00DA414A" w:rsidRPr="00F83795" w:rsidRDefault="00DA414A" w:rsidP="00DA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8491C45" w14:textId="2EAA9F7C" w:rsidR="00DA414A" w:rsidRPr="00F83795" w:rsidRDefault="00F6232E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08" w:type="dxa"/>
          </w:tcPr>
          <w:p w14:paraId="67CE6106" w14:textId="77777777" w:rsidR="00DA414A" w:rsidRPr="00FD65CF" w:rsidRDefault="00DA414A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36D1AD6" w14:textId="13094301" w:rsidR="00DA414A" w:rsidRPr="00F83795" w:rsidRDefault="00DA414A" w:rsidP="00C91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BAB8704" w14:textId="77777777" w:rsidR="00DA414A" w:rsidRPr="00F83795" w:rsidRDefault="00DA414A" w:rsidP="00DA41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3E678749" w14:textId="22BC735D" w:rsidR="00DA414A" w:rsidRDefault="00F6232E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(12,867)</w:t>
            </w:r>
          </w:p>
        </w:tc>
        <w:tc>
          <w:tcPr>
            <w:tcW w:w="270" w:type="dxa"/>
          </w:tcPr>
          <w:p w14:paraId="24BDC567" w14:textId="77777777" w:rsidR="00DA414A" w:rsidRPr="00F83795" w:rsidRDefault="00DA414A" w:rsidP="00DA41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F4AB7A4" w14:textId="515962F7" w:rsidR="00DA414A" w:rsidRDefault="00DA414A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(13,221)</w:t>
            </w:r>
          </w:p>
        </w:tc>
      </w:tr>
      <w:tr w:rsidR="00DA414A" w:rsidRPr="00F83795" w14:paraId="686E9A90" w14:textId="77777777" w:rsidTr="002102E6">
        <w:tc>
          <w:tcPr>
            <w:tcW w:w="3682" w:type="dxa"/>
          </w:tcPr>
          <w:p w14:paraId="02F74392" w14:textId="2B3DA862" w:rsidR="00DA414A" w:rsidRPr="00F83795" w:rsidRDefault="00DA414A" w:rsidP="00DA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62E7D75B" w14:textId="56873FE0" w:rsidR="00DA414A" w:rsidRPr="0068238F" w:rsidRDefault="00F6232E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1,596</w:t>
            </w:r>
          </w:p>
        </w:tc>
        <w:tc>
          <w:tcPr>
            <w:tcW w:w="308" w:type="dxa"/>
          </w:tcPr>
          <w:p w14:paraId="733DBB6A" w14:textId="77777777" w:rsidR="00DA414A" w:rsidRPr="00FD65CF" w:rsidRDefault="00DA414A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224BBDEE" w14:textId="0BCFFF95" w:rsidR="00DA414A" w:rsidRPr="0068238F" w:rsidRDefault="00DA414A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A41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1,698</w:t>
            </w:r>
          </w:p>
        </w:tc>
        <w:tc>
          <w:tcPr>
            <w:tcW w:w="274" w:type="dxa"/>
          </w:tcPr>
          <w:p w14:paraId="4EC22701" w14:textId="77777777" w:rsidR="00DA414A" w:rsidRPr="0068238F" w:rsidRDefault="00DA414A" w:rsidP="00DA41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095F3F83" w14:textId="60548B31" w:rsidR="00DA414A" w:rsidRPr="0068238F" w:rsidRDefault="001F5365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6,417</w:t>
            </w:r>
          </w:p>
        </w:tc>
        <w:tc>
          <w:tcPr>
            <w:tcW w:w="270" w:type="dxa"/>
          </w:tcPr>
          <w:p w14:paraId="26143884" w14:textId="77777777" w:rsidR="00DA414A" w:rsidRPr="0068238F" w:rsidRDefault="00DA414A" w:rsidP="00DA41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70C8F512" w14:textId="6D3689ED" w:rsidR="00DA414A" w:rsidRPr="0068238F" w:rsidRDefault="00DA414A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3,179</w:t>
            </w:r>
          </w:p>
        </w:tc>
      </w:tr>
    </w:tbl>
    <w:p w14:paraId="30CEF63A" w14:textId="77777777" w:rsidR="00B1010F" w:rsidRDefault="00B1010F"/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2"/>
        <w:gridCol w:w="1176"/>
        <w:gridCol w:w="308"/>
        <w:gridCol w:w="1181"/>
        <w:gridCol w:w="274"/>
        <w:gridCol w:w="1185"/>
        <w:gridCol w:w="270"/>
        <w:gridCol w:w="1186"/>
      </w:tblGrid>
      <w:tr w:rsidR="003406B6" w:rsidRPr="00C075DE" w14:paraId="34599098" w14:textId="77777777" w:rsidTr="00E7085E">
        <w:tc>
          <w:tcPr>
            <w:tcW w:w="3682" w:type="dxa"/>
          </w:tcPr>
          <w:p w14:paraId="68DD2C5C" w14:textId="60070949" w:rsidR="003406B6" w:rsidRPr="00C075DE" w:rsidRDefault="003406B6" w:rsidP="00340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3"/>
          </w:tcPr>
          <w:p w14:paraId="2FF1B130" w14:textId="6D9AA6C8" w:rsidR="003406B6" w:rsidRPr="00C075DE" w:rsidRDefault="003406B6" w:rsidP="00340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66275E1E" w14:textId="77777777" w:rsidR="003406B6" w:rsidRPr="00C075DE" w:rsidRDefault="003406B6" w:rsidP="00340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14:paraId="29AEDCCE" w14:textId="7580DDC2" w:rsidR="003406B6" w:rsidRPr="00C075DE" w:rsidRDefault="003406B6" w:rsidP="00340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68BA" w:rsidRPr="00C075DE" w14:paraId="50DCFC6D" w14:textId="77777777" w:rsidTr="002102E6">
        <w:tc>
          <w:tcPr>
            <w:tcW w:w="3682" w:type="dxa"/>
          </w:tcPr>
          <w:p w14:paraId="57A51B6A" w14:textId="77777777" w:rsidR="00BD68BA" w:rsidRPr="00C075DE" w:rsidRDefault="00BD68BA" w:rsidP="00BD6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74198D5E" w14:textId="4C402CBC" w:rsidR="00BD68BA" w:rsidRPr="00BD68BA" w:rsidRDefault="00BD68BA" w:rsidP="00BD6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8B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308" w:type="dxa"/>
          </w:tcPr>
          <w:p w14:paraId="13514384" w14:textId="77777777" w:rsidR="00BD68BA" w:rsidRPr="00BD68BA" w:rsidRDefault="00BD68BA" w:rsidP="00BD6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F97D5E0" w14:textId="054B8AE5" w:rsidR="00BD68BA" w:rsidRPr="00BD68BA" w:rsidRDefault="00BD68BA" w:rsidP="00BD6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8B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4" w:type="dxa"/>
          </w:tcPr>
          <w:p w14:paraId="6EF4D1AE" w14:textId="77777777" w:rsidR="00BD68BA" w:rsidRPr="00BD68BA" w:rsidRDefault="00BD68BA" w:rsidP="00BD6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11D0236" w14:textId="35A52782" w:rsidR="00BD68BA" w:rsidRPr="00BD68BA" w:rsidRDefault="00BD68BA" w:rsidP="00BD6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8B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10EAB127" w14:textId="77777777" w:rsidR="00BD68BA" w:rsidRPr="00BD68BA" w:rsidRDefault="00BD68BA" w:rsidP="00BD6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69AEF5A" w14:textId="1BE968B1" w:rsidR="00BD68BA" w:rsidRPr="00BD68BA" w:rsidRDefault="00BD68BA" w:rsidP="00BD6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8B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BD68BA" w:rsidRPr="00C075DE" w14:paraId="395D3ED5" w14:textId="77777777" w:rsidTr="004A7AD2">
        <w:tc>
          <w:tcPr>
            <w:tcW w:w="3682" w:type="dxa"/>
          </w:tcPr>
          <w:p w14:paraId="11A01302" w14:textId="77777777" w:rsidR="00BD68BA" w:rsidRPr="00C075DE" w:rsidRDefault="00BD68BA" w:rsidP="00BD6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0E3C462F" w14:textId="3E965A13" w:rsidR="00BD68BA" w:rsidRPr="00C075DE" w:rsidRDefault="00BD68BA" w:rsidP="00BD6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68BA" w:rsidRPr="00C075DE" w14:paraId="7DBD2EFE" w14:textId="77777777" w:rsidTr="002102E6">
        <w:tc>
          <w:tcPr>
            <w:tcW w:w="3682" w:type="dxa"/>
          </w:tcPr>
          <w:p w14:paraId="51B7822A" w14:textId="1DDB4263" w:rsidR="00BD68BA" w:rsidRDefault="00BD68BA" w:rsidP="00BD68BA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  <w:p w14:paraId="189510AB" w14:textId="59F3A38C" w:rsidR="00BD68BA" w:rsidRPr="00F83795" w:rsidRDefault="00BD68BA" w:rsidP="00BD68BA">
            <w:pPr>
              <w:tabs>
                <w:tab w:val="left" w:pos="720"/>
              </w:tabs>
              <w:spacing w:line="240" w:lineRule="auto"/>
              <w:ind w:right="-108" w:firstLine="160"/>
              <w:rPr>
                <w:rFonts w:ascii="Angsana New" w:hAnsi="Angsana New"/>
                <w:sz w:val="30"/>
                <w:szCs w:val="30"/>
                <w:cs/>
              </w:rPr>
            </w:pPr>
            <w:r w:rsidRPr="002B40D6">
              <w:rPr>
                <w:rFonts w:ascii="Angsana New" w:hAnsi="Angsana New"/>
                <w:sz w:val="30"/>
                <w:szCs w:val="30"/>
                <w:cs/>
              </w:rPr>
              <w:t>ที่คาดว่า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6" w:type="dxa"/>
          </w:tcPr>
          <w:p w14:paraId="29AD3D86" w14:textId="77777777" w:rsidR="00BD68BA" w:rsidRPr="00C075DE" w:rsidRDefault="00BD68BA" w:rsidP="00BD6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</w:tcPr>
          <w:p w14:paraId="761E0981" w14:textId="77777777" w:rsidR="00BD68BA" w:rsidRPr="00C075DE" w:rsidRDefault="00BD68BA" w:rsidP="00BD6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95F932B" w14:textId="77777777" w:rsidR="00BD68BA" w:rsidRPr="00C075DE" w:rsidRDefault="00BD68BA" w:rsidP="00BD6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</w:tcPr>
          <w:p w14:paraId="629DDBD2" w14:textId="77777777" w:rsidR="00BD68BA" w:rsidRPr="00C075DE" w:rsidRDefault="00BD68BA" w:rsidP="00BD6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D06E33A" w14:textId="77777777" w:rsidR="00BD68BA" w:rsidRPr="00C075DE" w:rsidRDefault="00BD68BA" w:rsidP="00BD6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7FD09" w14:textId="77777777" w:rsidR="00BD68BA" w:rsidRPr="00C075DE" w:rsidRDefault="00BD68BA" w:rsidP="00BD6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0C341BA" w14:textId="77777777" w:rsidR="00BD68BA" w:rsidRPr="00C075DE" w:rsidRDefault="00BD68BA" w:rsidP="00BD6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68BA" w:rsidRPr="00F83795" w14:paraId="4B3A68CD" w14:textId="77777777" w:rsidTr="002102E6">
        <w:tc>
          <w:tcPr>
            <w:tcW w:w="3682" w:type="dxa"/>
          </w:tcPr>
          <w:p w14:paraId="6B0CF52D" w14:textId="0A98783F" w:rsidR="00BD68BA" w:rsidRPr="00852FC8" w:rsidRDefault="00BD68BA" w:rsidP="00BD6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t>สิ้นสุด</w:t>
            </w:r>
            <w:r w:rsidRPr="004D5E1A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6B26B701" w14:textId="139C07F2" w:rsidR="00BD68BA" w:rsidRPr="00FD65CF" w:rsidRDefault="00BD68BA" w:rsidP="00BD6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08" w:type="dxa"/>
          </w:tcPr>
          <w:p w14:paraId="4747A4B6" w14:textId="77777777" w:rsidR="00BD68BA" w:rsidRPr="00FD65CF" w:rsidRDefault="00BD68BA" w:rsidP="00BD6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2286C3FE" w14:textId="7F25E652" w:rsidR="00BD68BA" w:rsidRPr="00FD65CF" w:rsidRDefault="00BD68BA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719B400" w14:textId="77777777" w:rsidR="00BD68BA" w:rsidRPr="00852FC8" w:rsidRDefault="00BD68BA" w:rsidP="00BD68B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vAlign w:val="bottom"/>
          </w:tcPr>
          <w:p w14:paraId="201B3DD7" w14:textId="1162BA91" w:rsidR="00BD68BA" w:rsidRPr="00005A01" w:rsidRDefault="00BD68BA" w:rsidP="00BD6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(354)</w:t>
            </w:r>
          </w:p>
        </w:tc>
        <w:tc>
          <w:tcPr>
            <w:tcW w:w="270" w:type="dxa"/>
          </w:tcPr>
          <w:p w14:paraId="502032C7" w14:textId="77777777" w:rsidR="00BD68BA" w:rsidRPr="00005A01" w:rsidRDefault="00BD68BA" w:rsidP="00BD68B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bottom"/>
          </w:tcPr>
          <w:p w14:paraId="7E48D5AE" w14:textId="15A07D20" w:rsidR="00BD68BA" w:rsidRPr="00F83795" w:rsidRDefault="00BD68BA" w:rsidP="00BD6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510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769</w:t>
            </w:r>
          </w:p>
        </w:tc>
      </w:tr>
    </w:tbl>
    <w:p w14:paraId="151E9D93" w14:textId="77777777" w:rsidR="005B3D41" w:rsidRDefault="005B3D41"/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2"/>
        <w:gridCol w:w="1176"/>
        <w:gridCol w:w="308"/>
        <w:gridCol w:w="1181"/>
        <w:gridCol w:w="274"/>
        <w:gridCol w:w="1185"/>
        <w:gridCol w:w="270"/>
        <w:gridCol w:w="1186"/>
      </w:tblGrid>
      <w:tr w:rsidR="005B3D41" w:rsidRPr="00C075DE" w14:paraId="0B680EF5" w14:textId="77777777" w:rsidTr="005B3D41">
        <w:trPr>
          <w:tblHeader/>
        </w:trPr>
        <w:tc>
          <w:tcPr>
            <w:tcW w:w="3682" w:type="dxa"/>
          </w:tcPr>
          <w:p w14:paraId="19381806" w14:textId="4F8D3A93" w:rsidR="005B3D41" w:rsidRPr="00C075DE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3"/>
          </w:tcPr>
          <w:p w14:paraId="5482ABFB" w14:textId="027FC8DA" w:rsidR="005B3D41" w:rsidRPr="00C075DE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340C94AD" w14:textId="77777777" w:rsidR="005B3D41" w:rsidRPr="00C075DE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14:paraId="63353611" w14:textId="7B48FD3A" w:rsidR="005B3D41" w:rsidRPr="00C075DE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3D41" w:rsidRPr="00C075DE" w14:paraId="1FFAFDBC" w14:textId="77777777" w:rsidTr="005B3D41">
        <w:trPr>
          <w:tblHeader/>
        </w:trPr>
        <w:tc>
          <w:tcPr>
            <w:tcW w:w="3682" w:type="dxa"/>
          </w:tcPr>
          <w:p w14:paraId="26FDBF5D" w14:textId="77777777" w:rsidR="005B3D41" w:rsidRPr="00C075DE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6FA30C2D" w14:textId="3A279674" w:rsidR="005B3D41" w:rsidRPr="005B3D41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308" w:type="dxa"/>
          </w:tcPr>
          <w:p w14:paraId="5D171FCB" w14:textId="77777777" w:rsidR="005B3D41" w:rsidRPr="005B3D41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B2B9BEA" w14:textId="1BC3BEC7" w:rsidR="005B3D41" w:rsidRPr="005B3D41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B3D41">
              <w:rPr>
                <w:rFonts w:asciiTheme="majorBidi" w:hAnsiTheme="majorBidi" w:cstheme="majorBidi" w:hint="cs"/>
                <w:spacing w:val="-2"/>
                <w:sz w:val="30"/>
                <w:szCs w:val="30"/>
              </w:rPr>
              <w:t xml:space="preserve">31 </w:t>
            </w:r>
            <w:r w:rsidRPr="005B3D41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4" w:type="dxa"/>
          </w:tcPr>
          <w:p w14:paraId="330952CD" w14:textId="77777777" w:rsidR="005B3D41" w:rsidRPr="005B3D41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7BA4071" w14:textId="3F7A9B94" w:rsidR="005B3D41" w:rsidRPr="005B3D41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F46EAD9" w14:textId="77777777" w:rsidR="005B3D41" w:rsidRPr="005B3D41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EAC385C" w14:textId="5DAF5AF3" w:rsidR="005B3D41" w:rsidRPr="005B3D41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B3D41">
              <w:rPr>
                <w:rFonts w:asciiTheme="majorBidi" w:hAnsiTheme="majorBidi" w:cstheme="majorBidi" w:hint="cs"/>
                <w:spacing w:val="-2"/>
                <w:sz w:val="30"/>
                <w:szCs w:val="30"/>
              </w:rPr>
              <w:t xml:space="preserve">31 </w:t>
            </w:r>
            <w:r w:rsidRPr="005B3D41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ธันวาคม</w:t>
            </w:r>
          </w:p>
        </w:tc>
      </w:tr>
      <w:tr w:rsidR="005B3D41" w:rsidRPr="00C075DE" w14:paraId="673CC1CA" w14:textId="77777777" w:rsidTr="005B3D41">
        <w:trPr>
          <w:tblHeader/>
        </w:trPr>
        <w:tc>
          <w:tcPr>
            <w:tcW w:w="3682" w:type="dxa"/>
          </w:tcPr>
          <w:p w14:paraId="2A5DCA6F" w14:textId="77777777" w:rsidR="005B3D41" w:rsidRPr="00C075DE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6B2BCD9A" w14:textId="2B41027B" w:rsidR="005B3D41" w:rsidRPr="005B3D41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08" w:type="dxa"/>
          </w:tcPr>
          <w:p w14:paraId="0A7B7F84" w14:textId="77777777" w:rsidR="005B3D41" w:rsidRPr="005B3D41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ED79417" w14:textId="7808F93A" w:rsidR="005B3D41" w:rsidRPr="005B3D41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6F59057A" w14:textId="77777777" w:rsidR="005B3D41" w:rsidRPr="005B3D41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5341254" w14:textId="0B4E3064" w:rsidR="005B3D41" w:rsidRPr="005B3D41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9B007D7" w14:textId="77777777" w:rsidR="005B3D41" w:rsidRPr="005B3D41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129AF73" w14:textId="51A32BCB" w:rsidR="005B3D41" w:rsidRPr="005B3D41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B3D41" w:rsidRPr="00C075DE" w14:paraId="6A89A7E3" w14:textId="77777777" w:rsidTr="005B3D41">
        <w:trPr>
          <w:tblHeader/>
        </w:trPr>
        <w:tc>
          <w:tcPr>
            <w:tcW w:w="3682" w:type="dxa"/>
          </w:tcPr>
          <w:p w14:paraId="6FA8C001" w14:textId="77777777" w:rsidR="005B3D41" w:rsidRPr="00C075DE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565A8ABF" w14:textId="3290E4AC" w:rsidR="005B3D41" w:rsidRPr="008C2EBE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3D41" w:rsidRPr="00F83795" w14:paraId="05E3FBC7" w14:textId="77777777">
        <w:tc>
          <w:tcPr>
            <w:tcW w:w="3682" w:type="dxa"/>
          </w:tcPr>
          <w:p w14:paraId="49DE76F3" w14:textId="77777777" w:rsidR="005B3D41" w:rsidRPr="007531D0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76" w:type="dxa"/>
            <w:vAlign w:val="bottom"/>
          </w:tcPr>
          <w:p w14:paraId="76862BEE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" w:type="dxa"/>
          </w:tcPr>
          <w:p w14:paraId="145039A2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64BFAC2E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83D409F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0E4DA6B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C1FB9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5E79E8C7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3D41" w:rsidRPr="00F83795" w14:paraId="535CC4D8" w14:textId="77777777">
        <w:tc>
          <w:tcPr>
            <w:tcW w:w="3682" w:type="dxa"/>
          </w:tcPr>
          <w:p w14:paraId="163EC0D6" w14:textId="77777777" w:rsidR="005B3D41" w:rsidRPr="007531D0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0078866C" w14:textId="741F9F44" w:rsidR="005B3D41" w:rsidRPr="000A20AF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510E">
              <w:rPr>
                <w:rFonts w:ascii="Angsana New" w:hAnsi="Angsana New"/>
                <w:b/>
                <w:bCs/>
                <w:sz w:val="30"/>
                <w:szCs w:val="30"/>
              </w:rPr>
              <w:t>2,230</w:t>
            </w:r>
          </w:p>
        </w:tc>
        <w:tc>
          <w:tcPr>
            <w:tcW w:w="308" w:type="dxa"/>
          </w:tcPr>
          <w:p w14:paraId="2AC984F3" w14:textId="77777777" w:rsidR="005B3D41" w:rsidRPr="000A20AF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14:paraId="0FFE1C19" w14:textId="7F2BD382" w:rsidR="005B3D41" w:rsidRPr="000A20AF" w:rsidRDefault="005B3D41" w:rsidP="00AF3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510E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Pr="00AF3D1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230</w:t>
            </w:r>
          </w:p>
        </w:tc>
        <w:tc>
          <w:tcPr>
            <w:tcW w:w="274" w:type="dxa"/>
          </w:tcPr>
          <w:p w14:paraId="2288A471" w14:textId="77777777" w:rsidR="005B3D41" w:rsidRPr="000A20AF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vAlign w:val="bottom"/>
          </w:tcPr>
          <w:p w14:paraId="6F194B77" w14:textId="7C2DF447" w:rsidR="005B3D41" w:rsidRPr="000A20AF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510E">
              <w:rPr>
                <w:rFonts w:ascii="Angsana New" w:hAnsi="Angsana New"/>
                <w:b/>
                <w:bCs/>
                <w:sz w:val="30"/>
                <w:szCs w:val="30"/>
              </w:rPr>
              <w:t>2,230</w:t>
            </w:r>
          </w:p>
        </w:tc>
        <w:tc>
          <w:tcPr>
            <w:tcW w:w="270" w:type="dxa"/>
          </w:tcPr>
          <w:p w14:paraId="38711692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bottom"/>
          </w:tcPr>
          <w:p w14:paraId="657BA459" w14:textId="2E1B8732" w:rsidR="005B3D41" w:rsidRPr="0032510E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510E">
              <w:rPr>
                <w:rFonts w:ascii="Angsana New" w:hAnsi="Angsana New"/>
                <w:b/>
                <w:bCs/>
                <w:sz w:val="30"/>
                <w:szCs w:val="30"/>
              </w:rPr>
              <w:t>2,230</w:t>
            </w:r>
          </w:p>
        </w:tc>
      </w:tr>
      <w:tr w:rsidR="005B3D41" w:rsidRPr="00F83795" w14:paraId="17D47E63" w14:textId="77777777">
        <w:tc>
          <w:tcPr>
            <w:tcW w:w="3682" w:type="dxa"/>
          </w:tcPr>
          <w:p w14:paraId="28F87C7E" w14:textId="77777777" w:rsidR="005B3D41" w:rsidRPr="00331748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5FCCC86F" w14:textId="77777777" w:rsidR="005B3D41" w:rsidRPr="00A5589F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08" w:type="dxa"/>
          </w:tcPr>
          <w:p w14:paraId="4E324249" w14:textId="77777777" w:rsidR="005B3D41" w:rsidRPr="00A5589F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7925BCF0" w14:textId="77777777" w:rsidR="005B3D41" w:rsidRPr="00A5589F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4" w:type="dxa"/>
          </w:tcPr>
          <w:p w14:paraId="37CE3BE6" w14:textId="77777777" w:rsidR="005B3D41" w:rsidRPr="00A5589F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vAlign w:val="bottom"/>
          </w:tcPr>
          <w:p w14:paraId="7DDCB201" w14:textId="77777777" w:rsidR="005B3D41" w:rsidRPr="00A5589F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6A5CD32" w14:textId="77777777" w:rsidR="005B3D41" w:rsidRPr="00A5589F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vAlign w:val="bottom"/>
          </w:tcPr>
          <w:p w14:paraId="71BDC250" w14:textId="77777777" w:rsidR="005B3D41" w:rsidRPr="00A5589F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B3D41" w:rsidRPr="00F83795" w14:paraId="312FEDD8" w14:textId="77777777">
        <w:tc>
          <w:tcPr>
            <w:tcW w:w="3682" w:type="dxa"/>
          </w:tcPr>
          <w:p w14:paraId="4E01513D" w14:textId="77777777" w:rsidR="005B3D41" w:rsidRPr="007531D0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1176" w:type="dxa"/>
          </w:tcPr>
          <w:p w14:paraId="2396709F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" w:type="dxa"/>
          </w:tcPr>
          <w:p w14:paraId="5D6B46F9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78E95AC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410D1CF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044DC274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97DDC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70CE30B8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3D41" w:rsidRPr="00F83795" w14:paraId="1D089E74" w14:textId="77777777">
        <w:tc>
          <w:tcPr>
            <w:tcW w:w="3682" w:type="dxa"/>
          </w:tcPr>
          <w:p w14:paraId="16C439A2" w14:textId="77777777" w:rsidR="005B3D41" w:rsidRPr="007531D0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6" w:type="dxa"/>
          </w:tcPr>
          <w:p w14:paraId="00E3BE3E" w14:textId="27DA5CF3" w:rsidR="005B3D41" w:rsidRPr="007531D0" w:rsidRDefault="005B3D41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8" w:type="dxa"/>
          </w:tcPr>
          <w:p w14:paraId="3C060174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D728A12" w14:textId="337FAFE8" w:rsidR="005B3D41" w:rsidRPr="007531D0" w:rsidRDefault="005B3D41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E27AC0E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130074EC" w14:textId="0E15C442" w:rsidR="005B3D41" w:rsidRPr="007531D0" w:rsidRDefault="005B3D41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13,811</w:t>
            </w:r>
          </w:p>
        </w:tc>
        <w:tc>
          <w:tcPr>
            <w:tcW w:w="270" w:type="dxa"/>
          </w:tcPr>
          <w:p w14:paraId="1392416D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6CE4B535" w14:textId="79B571BC" w:rsidR="005B3D41" w:rsidRPr="007531D0" w:rsidRDefault="005B3D41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11,083</w:t>
            </w:r>
          </w:p>
        </w:tc>
      </w:tr>
      <w:tr w:rsidR="005B3D41" w:rsidRPr="00F83795" w14:paraId="624A7A61" w14:textId="77777777">
        <w:tc>
          <w:tcPr>
            <w:tcW w:w="3682" w:type="dxa"/>
          </w:tcPr>
          <w:p w14:paraId="6EB386B4" w14:textId="77777777" w:rsidR="005B3D41" w:rsidRPr="007531D0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78439AED" w14:textId="67A9C20E" w:rsidR="005B3D41" w:rsidRPr="007531D0" w:rsidRDefault="005B3D41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72,625</w:t>
            </w:r>
          </w:p>
        </w:tc>
        <w:tc>
          <w:tcPr>
            <w:tcW w:w="308" w:type="dxa"/>
          </w:tcPr>
          <w:p w14:paraId="549B79E5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BA03382" w14:textId="448C2A01" w:rsidR="005B3D41" w:rsidRPr="007531D0" w:rsidRDefault="005B3D41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27,453</w:t>
            </w:r>
          </w:p>
        </w:tc>
        <w:tc>
          <w:tcPr>
            <w:tcW w:w="274" w:type="dxa"/>
          </w:tcPr>
          <w:p w14:paraId="7BE502F3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1BAF26E1" w14:textId="10D5C255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72,625</w:t>
            </w:r>
          </w:p>
        </w:tc>
        <w:tc>
          <w:tcPr>
            <w:tcW w:w="270" w:type="dxa"/>
          </w:tcPr>
          <w:p w14:paraId="2973504B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47DC1CD2" w14:textId="40D92E43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27,453</w:t>
            </w:r>
          </w:p>
        </w:tc>
      </w:tr>
      <w:tr w:rsidR="005B3D41" w:rsidRPr="00F83795" w14:paraId="439E9305" w14:textId="77777777">
        <w:tc>
          <w:tcPr>
            <w:tcW w:w="3682" w:type="dxa"/>
          </w:tcPr>
          <w:p w14:paraId="5E45D020" w14:textId="77777777" w:rsidR="005B3D41" w:rsidRPr="007531D0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374E4340" w14:textId="49D0D240" w:rsidR="005B3D41" w:rsidRPr="0032510E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72,625</w:t>
            </w:r>
          </w:p>
        </w:tc>
        <w:tc>
          <w:tcPr>
            <w:tcW w:w="308" w:type="dxa"/>
          </w:tcPr>
          <w:p w14:paraId="5076D01B" w14:textId="77777777" w:rsidR="005B3D41" w:rsidRPr="0032510E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791A7E30" w14:textId="50343038" w:rsidR="005B3D41" w:rsidRPr="0032510E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27,453</w:t>
            </w:r>
          </w:p>
        </w:tc>
        <w:tc>
          <w:tcPr>
            <w:tcW w:w="274" w:type="dxa"/>
          </w:tcPr>
          <w:p w14:paraId="0867E43D" w14:textId="77777777" w:rsidR="005B3D41" w:rsidRPr="0032510E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14ABA1C0" w14:textId="703022D7" w:rsidR="005B3D41" w:rsidRPr="0032510E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86,436</w:t>
            </w:r>
          </w:p>
        </w:tc>
        <w:tc>
          <w:tcPr>
            <w:tcW w:w="270" w:type="dxa"/>
          </w:tcPr>
          <w:p w14:paraId="1768EEF6" w14:textId="77777777" w:rsidR="005B3D41" w:rsidRPr="0032510E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2FA40D4A" w14:textId="66D088A5" w:rsidR="005B3D41" w:rsidRPr="0032510E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38,536</w:t>
            </w:r>
          </w:p>
        </w:tc>
      </w:tr>
      <w:tr w:rsidR="005B3D41" w:rsidRPr="00F83795" w14:paraId="3CE907F6" w14:textId="77777777">
        <w:tc>
          <w:tcPr>
            <w:tcW w:w="3682" w:type="dxa"/>
          </w:tcPr>
          <w:p w14:paraId="357AF711" w14:textId="77777777" w:rsidR="005B3D41" w:rsidRPr="004F3930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49650F42" w14:textId="77777777" w:rsidR="005B3D41" w:rsidRPr="004F393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8" w:type="dxa"/>
          </w:tcPr>
          <w:p w14:paraId="450726C6" w14:textId="77777777" w:rsidR="005B3D41" w:rsidRPr="004F393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3E6764ED" w14:textId="77777777" w:rsidR="005B3D41" w:rsidRPr="004F393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4" w:type="dxa"/>
          </w:tcPr>
          <w:p w14:paraId="1F97C0A0" w14:textId="77777777" w:rsidR="005B3D41" w:rsidRPr="004F393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1BC57C84" w14:textId="77777777" w:rsidR="005B3D41" w:rsidRPr="004F393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24684E3" w14:textId="77777777" w:rsidR="005B3D41" w:rsidRPr="004F393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66649D07" w14:textId="77777777" w:rsidR="005B3D41" w:rsidRPr="004F393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B3D41" w:rsidRPr="00F83795" w14:paraId="501F3A4D" w14:textId="77777777">
        <w:tc>
          <w:tcPr>
            <w:tcW w:w="3682" w:type="dxa"/>
          </w:tcPr>
          <w:p w14:paraId="52E340DB" w14:textId="77777777" w:rsidR="005B3D41" w:rsidRPr="00645E39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6" w:type="dxa"/>
          </w:tcPr>
          <w:p w14:paraId="733BFF40" w14:textId="77777777" w:rsidR="005B3D41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8" w:type="dxa"/>
          </w:tcPr>
          <w:p w14:paraId="5FBC3774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2A84B0F" w14:textId="77777777" w:rsidR="005B3D41" w:rsidRPr="00242D2C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1D546A33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4A7AE1A5" w14:textId="77777777" w:rsidR="005B3D41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F5CD8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1F09A582" w14:textId="77777777" w:rsidR="005B3D41" w:rsidRPr="00242D2C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B3D41" w:rsidRPr="00F83795" w14:paraId="3CF88C8A" w14:textId="77777777">
        <w:tc>
          <w:tcPr>
            <w:tcW w:w="3682" w:type="dxa"/>
          </w:tcPr>
          <w:p w14:paraId="590C8027" w14:textId="77777777" w:rsidR="005B3D41" w:rsidRPr="00645E39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6" w:type="dxa"/>
          </w:tcPr>
          <w:p w14:paraId="4F9D2C63" w14:textId="04C3FE04" w:rsidR="005B3D41" w:rsidRPr="002209B2" w:rsidRDefault="005B3D41" w:rsidP="00AF3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8" w:type="dxa"/>
          </w:tcPr>
          <w:p w14:paraId="5BBCB219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10944A4" w14:textId="7D4F9362" w:rsidR="005B3D41" w:rsidRPr="0032510E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B9B466F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5EE9D7BB" w14:textId="27F789FC" w:rsidR="005B3D41" w:rsidRPr="007C72F9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6,327</w:t>
            </w:r>
          </w:p>
        </w:tc>
        <w:tc>
          <w:tcPr>
            <w:tcW w:w="270" w:type="dxa"/>
          </w:tcPr>
          <w:p w14:paraId="4C05FEBE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1D0AA8C0" w14:textId="775A44CA" w:rsidR="005B3D41" w:rsidRPr="0032510E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6,783</w:t>
            </w:r>
          </w:p>
        </w:tc>
      </w:tr>
      <w:tr w:rsidR="005B3D41" w:rsidRPr="00F83795" w14:paraId="2312024A" w14:textId="77777777">
        <w:tc>
          <w:tcPr>
            <w:tcW w:w="3682" w:type="dxa"/>
          </w:tcPr>
          <w:p w14:paraId="26346C37" w14:textId="77777777" w:rsidR="005B3D41" w:rsidRPr="00645E39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  <w:t>บุคคลหรือกิจการอื่นที่เกี่ยวข้องกัน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4284AE7" w14:textId="1EA61FC5" w:rsidR="005B3D41" w:rsidRPr="007C72F9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308" w:type="dxa"/>
          </w:tcPr>
          <w:p w14:paraId="58CE6059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00532DC6" w14:textId="70D6221E" w:rsidR="005B3D41" w:rsidRPr="0032510E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274" w:type="dxa"/>
          </w:tcPr>
          <w:p w14:paraId="120FA693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7D761E3B" w14:textId="13124577" w:rsidR="005B3D41" w:rsidRPr="007C72F9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70" w:type="dxa"/>
          </w:tcPr>
          <w:p w14:paraId="3772BAEC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4779B498" w14:textId="5D0DFB28" w:rsidR="005B3D41" w:rsidRPr="0032510E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</w:tr>
      <w:tr w:rsidR="005B3D41" w:rsidRPr="00F83795" w14:paraId="394DD626" w14:textId="77777777">
        <w:tc>
          <w:tcPr>
            <w:tcW w:w="3682" w:type="dxa"/>
          </w:tcPr>
          <w:p w14:paraId="04EE86E9" w14:textId="77777777" w:rsidR="005B3D41" w:rsidRPr="00645E39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A4AB2" w14:textId="748203A1" w:rsidR="005B3D41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308" w:type="dxa"/>
          </w:tcPr>
          <w:p w14:paraId="7ED07563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4584B" w14:textId="61E7BB21" w:rsidR="005B3D41" w:rsidRPr="000C2E23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274" w:type="dxa"/>
          </w:tcPr>
          <w:p w14:paraId="592BFC80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2B0BE" w14:textId="2B878756" w:rsidR="005B3D41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6,534</w:t>
            </w:r>
          </w:p>
        </w:tc>
        <w:tc>
          <w:tcPr>
            <w:tcW w:w="270" w:type="dxa"/>
          </w:tcPr>
          <w:p w14:paraId="3BC30E43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704BE" w14:textId="7C691E72" w:rsidR="005B3D41" w:rsidRPr="00242D2C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6,964</w:t>
            </w:r>
          </w:p>
        </w:tc>
      </w:tr>
      <w:tr w:rsidR="005B3D41" w:rsidRPr="00F83795" w14:paraId="3D3BF1B0" w14:textId="77777777">
        <w:tc>
          <w:tcPr>
            <w:tcW w:w="3682" w:type="dxa"/>
          </w:tcPr>
          <w:p w14:paraId="7A1D4392" w14:textId="77777777" w:rsidR="005B3D41" w:rsidRPr="004F3930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4FB63B17" w14:textId="77777777" w:rsidR="005B3D41" w:rsidRPr="004F393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8" w:type="dxa"/>
          </w:tcPr>
          <w:p w14:paraId="1D05AF5C" w14:textId="77777777" w:rsidR="005B3D41" w:rsidRPr="004F393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7E251344" w14:textId="77777777" w:rsidR="005B3D41" w:rsidRPr="004F393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4" w:type="dxa"/>
          </w:tcPr>
          <w:p w14:paraId="6F611668" w14:textId="77777777" w:rsidR="005B3D41" w:rsidRPr="004F393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7AA5739C" w14:textId="77777777" w:rsidR="005B3D41" w:rsidRPr="004F393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851342A" w14:textId="77777777" w:rsidR="005B3D41" w:rsidRPr="004F393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1E4AF8EA" w14:textId="77777777" w:rsidR="005B3D41" w:rsidRPr="004F393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B3D41" w:rsidRPr="00F83795" w14:paraId="07E5123F" w14:textId="77777777">
        <w:tc>
          <w:tcPr>
            <w:tcW w:w="3682" w:type="dxa"/>
          </w:tcPr>
          <w:p w14:paraId="3FB3CE1F" w14:textId="77777777" w:rsidR="005B3D41" w:rsidRPr="00645E39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6" w:type="dxa"/>
          </w:tcPr>
          <w:p w14:paraId="6FF7454A" w14:textId="77777777" w:rsidR="005B3D41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8" w:type="dxa"/>
          </w:tcPr>
          <w:p w14:paraId="7C2A1367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537496E" w14:textId="77777777" w:rsidR="005B3D41" w:rsidRPr="00242D2C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508FA45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247605E8" w14:textId="77777777" w:rsidR="005B3D41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CD4AC7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04BAA8A9" w14:textId="77777777" w:rsidR="005B3D41" w:rsidRPr="00242D2C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B3D41" w:rsidRPr="00F83795" w14:paraId="07D2B42D" w14:textId="77777777">
        <w:tc>
          <w:tcPr>
            <w:tcW w:w="3682" w:type="dxa"/>
          </w:tcPr>
          <w:p w14:paraId="79F9ACDC" w14:textId="77777777" w:rsidR="005B3D41" w:rsidRPr="00645E39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7A697A0A" w14:textId="7207C84F" w:rsidR="005B3D41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39,420</w:t>
            </w:r>
          </w:p>
        </w:tc>
        <w:tc>
          <w:tcPr>
            <w:tcW w:w="308" w:type="dxa"/>
          </w:tcPr>
          <w:p w14:paraId="3B7BD73B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18FCC72E" w14:textId="1654DFF1" w:rsidR="005B3D41" w:rsidRPr="00242D2C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41,366</w:t>
            </w:r>
          </w:p>
        </w:tc>
        <w:tc>
          <w:tcPr>
            <w:tcW w:w="274" w:type="dxa"/>
          </w:tcPr>
          <w:p w14:paraId="3471F3E6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</w:tcPr>
          <w:p w14:paraId="12A67D46" w14:textId="7A0FCDC6" w:rsidR="005B3D41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32,849</w:t>
            </w:r>
          </w:p>
        </w:tc>
        <w:tc>
          <w:tcPr>
            <w:tcW w:w="270" w:type="dxa"/>
          </w:tcPr>
          <w:p w14:paraId="18209B2F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35EE08C1" w14:textId="78E46475" w:rsidR="005B3D41" w:rsidRPr="00242D2C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34,769</w:t>
            </w:r>
          </w:p>
        </w:tc>
      </w:tr>
    </w:tbl>
    <w:p w14:paraId="5CF2ACED" w14:textId="2BD55E22" w:rsidR="005329DC" w:rsidRPr="004F3930" w:rsidRDefault="00532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014A1A66" w14:textId="2D9DD3D4" w:rsidR="003C3641" w:rsidRPr="00A97F68" w:rsidRDefault="003C3641" w:rsidP="00A97F68">
      <w:pPr>
        <w:pStyle w:val="Heading1"/>
        <w:numPr>
          <w:ilvl w:val="0"/>
          <w:numId w:val="19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97F6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</w:t>
      </w:r>
    </w:p>
    <w:p w14:paraId="12E36060" w14:textId="77777777" w:rsidR="003C3641" w:rsidRPr="004F3930" w:rsidRDefault="003C3641" w:rsidP="004F0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260"/>
        <w:gridCol w:w="180"/>
        <w:gridCol w:w="1260"/>
        <w:gridCol w:w="270"/>
        <w:gridCol w:w="1170"/>
      </w:tblGrid>
      <w:tr w:rsidR="003C3641" w:rsidRPr="00C075DE" w14:paraId="200244C7" w14:textId="77777777" w:rsidTr="00B058E1">
        <w:trPr>
          <w:cantSplit/>
          <w:tblHeader/>
        </w:trPr>
        <w:tc>
          <w:tcPr>
            <w:tcW w:w="3690" w:type="dxa"/>
            <w:vAlign w:val="bottom"/>
          </w:tcPr>
          <w:p w14:paraId="37F4F885" w14:textId="77777777" w:rsidR="003C3641" w:rsidRPr="00C075DE" w:rsidRDefault="003C3641" w:rsidP="0043457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4BEECF21" w14:textId="77777777" w:rsidR="003C3641" w:rsidRPr="00C075DE" w:rsidRDefault="003C3641" w:rsidP="0043457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38CF59D" w14:textId="77777777" w:rsidR="003C3641" w:rsidRPr="00C075DE" w:rsidRDefault="003C3641" w:rsidP="0043457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71B74C98" w14:textId="77777777" w:rsidR="003C3641" w:rsidRPr="00C075DE" w:rsidRDefault="003C3641" w:rsidP="0043457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075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2510E" w:rsidRPr="00C075DE" w14:paraId="06D16DC5" w14:textId="77777777" w:rsidTr="00B058E1">
        <w:trPr>
          <w:cantSplit/>
          <w:tblHeader/>
        </w:trPr>
        <w:tc>
          <w:tcPr>
            <w:tcW w:w="3690" w:type="dxa"/>
            <w:vAlign w:val="bottom"/>
          </w:tcPr>
          <w:p w14:paraId="12154CF4" w14:textId="77777777" w:rsidR="0032510E" w:rsidRPr="00C075DE" w:rsidRDefault="0032510E" w:rsidP="0032510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635EB21" w14:textId="05198F17" w:rsidR="0032510E" w:rsidRPr="00C075DE" w:rsidRDefault="0032510E" w:rsidP="0032510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D8A3D8F" w14:textId="77777777" w:rsidR="0032510E" w:rsidRPr="00C075DE" w:rsidRDefault="0032510E" w:rsidP="0032510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B68785B" w14:textId="68AA9857" w:rsidR="0032510E" w:rsidRPr="00C075DE" w:rsidRDefault="0032510E" w:rsidP="0032510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21DE19FF" w14:textId="77777777" w:rsidR="0032510E" w:rsidRPr="00C075DE" w:rsidRDefault="0032510E" w:rsidP="0032510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0980481" w14:textId="0FC78ADA" w:rsidR="0032510E" w:rsidRPr="00C075DE" w:rsidRDefault="0032510E" w:rsidP="0032510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2F1C3E5" w14:textId="77777777" w:rsidR="0032510E" w:rsidRPr="00C075DE" w:rsidRDefault="0032510E" w:rsidP="0032510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F50BC5" w14:textId="63C3B9E4" w:rsidR="0032510E" w:rsidRPr="00C075DE" w:rsidRDefault="0032510E" w:rsidP="0032510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2510E" w:rsidRPr="00C075DE" w14:paraId="7F7784F4" w14:textId="77777777" w:rsidTr="00B058E1">
        <w:trPr>
          <w:cantSplit/>
          <w:tblHeader/>
        </w:trPr>
        <w:tc>
          <w:tcPr>
            <w:tcW w:w="3690" w:type="dxa"/>
            <w:vAlign w:val="bottom"/>
          </w:tcPr>
          <w:p w14:paraId="2B6CD2F1" w14:textId="77777777" w:rsidR="0032510E" w:rsidRPr="00C075DE" w:rsidRDefault="0032510E" w:rsidP="0032510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5401F" w14:textId="542FACC6" w:rsidR="0032510E" w:rsidRPr="00C075DE" w:rsidRDefault="0032510E" w:rsidP="0032510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DD98D32" w14:textId="77777777" w:rsidR="0032510E" w:rsidRPr="00C075DE" w:rsidRDefault="0032510E" w:rsidP="0032510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E0AB03F" w14:textId="6A40232A" w:rsidR="0032510E" w:rsidRPr="00C075DE" w:rsidRDefault="0032510E" w:rsidP="0032510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7B184F1A" w14:textId="77777777" w:rsidR="0032510E" w:rsidRPr="00C075DE" w:rsidRDefault="0032510E" w:rsidP="0032510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E9FA023" w14:textId="55F96E68" w:rsidR="0032510E" w:rsidRPr="00C075DE" w:rsidRDefault="0032510E" w:rsidP="0032510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CCF5D1E" w14:textId="77777777" w:rsidR="0032510E" w:rsidRPr="00C075DE" w:rsidRDefault="0032510E" w:rsidP="0032510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343239" w14:textId="66E08C58" w:rsidR="0032510E" w:rsidRPr="00C075DE" w:rsidRDefault="0032510E" w:rsidP="0032510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2510E" w:rsidRPr="00C075DE" w14:paraId="22220A20" w14:textId="77777777" w:rsidTr="00B058E1">
        <w:trPr>
          <w:cantSplit/>
          <w:tblHeader/>
        </w:trPr>
        <w:tc>
          <w:tcPr>
            <w:tcW w:w="3690" w:type="dxa"/>
            <w:vAlign w:val="bottom"/>
            <w:hideMark/>
          </w:tcPr>
          <w:p w14:paraId="27347316" w14:textId="77777777" w:rsidR="0032510E" w:rsidRPr="00C075DE" w:rsidRDefault="0032510E" w:rsidP="0032510E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222FE2F1" w14:textId="77777777" w:rsidR="0032510E" w:rsidRPr="00C075DE" w:rsidRDefault="0032510E" w:rsidP="003251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34A2A" w:rsidRPr="00C075DE" w14:paraId="5A169BC6" w14:textId="77777777" w:rsidTr="00B058E1">
        <w:trPr>
          <w:cantSplit/>
        </w:trPr>
        <w:tc>
          <w:tcPr>
            <w:tcW w:w="3690" w:type="dxa"/>
            <w:hideMark/>
          </w:tcPr>
          <w:p w14:paraId="0EEB278C" w14:textId="77777777" w:rsidR="00634A2A" w:rsidRPr="00C075DE" w:rsidRDefault="00634A2A" w:rsidP="00634A2A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6E58E8FE" w14:textId="7CC19BDE" w:rsidR="00634A2A" w:rsidRPr="00C075DE" w:rsidRDefault="00B058E1" w:rsidP="0092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371,040</w:t>
            </w:r>
          </w:p>
        </w:tc>
        <w:tc>
          <w:tcPr>
            <w:tcW w:w="270" w:type="dxa"/>
          </w:tcPr>
          <w:p w14:paraId="63EF4EE2" w14:textId="77777777" w:rsidR="00634A2A" w:rsidRPr="00C075DE" w:rsidRDefault="00634A2A" w:rsidP="00634A2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B2229E" w14:textId="015CE40A" w:rsidR="00634A2A" w:rsidRPr="00634A2A" w:rsidRDefault="00634A2A" w:rsidP="0092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254,415</w:t>
            </w:r>
          </w:p>
        </w:tc>
        <w:tc>
          <w:tcPr>
            <w:tcW w:w="180" w:type="dxa"/>
          </w:tcPr>
          <w:p w14:paraId="42E70487" w14:textId="77777777" w:rsidR="00634A2A" w:rsidRPr="00C075DE" w:rsidRDefault="00634A2A" w:rsidP="00634A2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A59612" w14:textId="7C7DD73D" w:rsidR="00634A2A" w:rsidRPr="00C075DE" w:rsidRDefault="00B058E1" w:rsidP="0092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359,742</w:t>
            </w:r>
          </w:p>
        </w:tc>
        <w:tc>
          <w:tcPr>
            <w:tcW w:w="270" w:type="dxa"/>
          </w:tcPr>
          <w:p w14:paraId="727B0102" w14:textId="77777777" w:rsidR="00634A2A" w:rsidRPr="00C075DE" w:rsidRDefault="00634A2A" w:rsidP="00634A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E2AD13" w14:textId="4C9AE48F" w:rsidR="00634A2A" w:rsidRPr="00C075DE" w:rsidRDefault="00634A2A" w:rsidP="0092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245,641</w:t>
            </w:r>
          </w:p>
        </w:tc>
      </w:tr>
      <w:tr w:rsidR="00634A2A" w:rsidRPr="00C075DE" w14:paraId="4E70F2AB" w14:textId="77777777" w:rsidTr="00B058E1">
        <w:trPr>
          <w:cantSplit/>
        </w:trPr>
        <w:tc>
          <w:tcPr>
            <w:tcW w:w="3690" w:type="dxa"/>
            <w:hideMark/>
          </w:tcPr>
          <w:p w14:paraId="3062EE19" w14:textId="77777777" w:rsidR="00634A2A" w:rsidRPr="00C075DE" w:rsidRDefault="00634A2A" w:rsidP="00634A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5E54EF86" w14:textId="77777777" w:rsidR="00634A2A" w:rsidRPr="00C075DE" w:rsidRDefault="00634A2A" w:rsidP="00634A2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75DB97" w14:textId="77777777" w:rsidR="00634A2A" w:rsidRPr="00C075DE" w:rsidRDefault="00634A2A" w:rsidP="00634A2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762FFB" w14:textId="77777777" w:rsidR="00634A2A" w:rsidRPr="00C075DE" w:rsidRDefault="00634A2A" w:rsidP="006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1BA167" w14:textId="77777777" w:rsidR="00634A2A" w:rsidRPr="00C075DE" w:rsidRDefault="00634A2A" w:rsidP="00634A2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0BB193" w14:textId="77777777" w:rsidR="00634A2A" w:rsidRPr="00C075DE" w:rsidRDefault="00634A2A" w:rsidP="00634A2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6A84758" w14:textId="77777777" w:rsidR="00634A2A" w:rsidRPr="00C075DE" w:rsidRDefault="00634A2A" w:rsidP="00634A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C5C705" w14:textId="77777777" w:rsidR="00634A2A" w:rsidRPr="00C075DE" w:rsidRDefault="00634A2A" w:rsidP="006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4A2A" w:rsidRPr="00C075DE" w14:paraId="6DC8179B" w14:textId="77777777" w:rsidTr="00B058E1">
        <w:trPr>
          <w:cantSplit/>
        </w:trPr>
        <w:tc>
          <w:tcPr>
            <w:tcW w:w="3690" w:type="dxa"/>
            <w:hideMark/>
          </w:tcPr>
          <w:p w14:paraId="5E1A5A85" w14:textId="1F84C3FE" w:rsidR="00634A2A" w:rsidRPr="00C075DE" w:rsidRDefault="00634A2A" w:rsidP="00634A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40F7656" w14:textId="72601E67" w:rsidR="00634A2A" w:rsidRPr="00C075DE" w:rsidRDefault="00B058E1" w:rsidP="006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115,534</w:t>
            </w:r>
          </w:p>
        </w:tc>
        <w:tc>
          <w:tcPr>
            <w:tcW w:w="270" w:type="dxa"/>
          </w:tcPr>
          <w:p w14:paraId="503B88CC" w14:textId="77777777" w:rsidR="00634A2A" w:rsidRPr="00C075DE" w:rsidRDefault="00634A2A" w:rsidP="00634A2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FBE5DC" w14:textId="63A50250" w:rsidR="00634A2A" w:rsidRPr="00C075DE" w:rsidRDefault="00634A2A" w:rsidP="00B0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148,087</w:t>
            </w:r>
          </w:p>
        </w:tc>
        <w:tc>
          <w:tcPr>
            <w:tcW w:w="180" w:type="dxa"/>
          </w:tcPr>
          <w:p w14:paraId="58ADE40A" w14:textId="77777777" w:rsidR="00634A2A" w:rsidRPr="00B058E1" w:rsidRDefault="00634A2A" w:rsidP="00B058E1">
            <w:pPr>
              <w:pStyle w:val="acctfourfigures"/>
              <w:tabs>
                <w:tab w:val="decimal" w:pos="731"/>
                <w:tab w:val="decimal" w:pos="1006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212398A" w14:textId="0592C4F2" w:rsidR="00634A2A" w:rsidRPr="00C075DE" w:rsidRDefault="00B058E1" w:rsidP="00B0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110,378</w:t>
            </w:r>
          </w:p>
        </w:tc>
        <w:tc>
          <w:tcPr>
            <w:tcW w:w="270" w:type="dxa"/>
          </w:tcPr>
          <w:p w14:paraId="303617CF" w14:textId="77777777" w:rsidR="00634A2A" w:rsidRPr="00B058E1" w:rsidRDefault="00634A2A" w:rsidP="00B058E1">
            <w:pPr>
              <w:pStyle w:val="acctfourfigures"/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63C2E47" w14:textId="6D3F2DC5" w:rsidR="00634A2A" w:rsidRPr="00C075DE" w:rsidRDefault="00634A2A" w:rsidP="006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140,921</w:t>
            </w:r>
          </w:p>
        </w:tc>
      </w:tr>
      <w:tr w:rsidR="00634A2A" w:rsidRPr="00C075DE" w14:paraId="46F3F0AD" w14:textId="77777777" w:rsidTr="00B058E1">
        <w:trPr>
          <w:cantSplit/>
        </w:trPr>
        <w:tc>
          <w:tcPr>
            <w:tcW w:w="3690" w:type="dxa"/>
            <w:hideMark/>
          </w:tcPr>
          <w:p w14:paraId="303E8FE4" w14:textId="2D260699" w:rsidR="00634A2A" w:rsidRPr="00C075DE" w:rsidRDefault="00634A2A" w:rsidP="00634A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B22FDF5" w14:textId="47EE4613" w:rsidR="00634A2A" w:rsidRPr="00C075DE" w:rsidRDefault="00B058E1" w:rsidP="006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4,434</w:t>
            </w:r>
          </w:p>
        </w:tc>
        <w:tc>
          <w:tcPr>
            <w:tcW w:w="270" w:type="dxa"/>
          </w:tcPr>
          <w:p w14:paraId="3875A1EE" w14:textId="77777777" w:rsidR="00634A2A" w:rsidRPr="00C075DE" w:rsidRDefault="00634A2A" w:rsidP="00634A2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13D2001B" w14:textId="4C56971F" w:rsidR="00634A2A" w:rsidRPr="00C075DE" w:rsidRDefault="00634A2A" w:rsidP="00B0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39,328</w:t>
            </w:r>
          </w:p>
        </w:tc>
        <w:tc>
          <w:tcPr>
            <w:tcW w:w="180" w:type="dxa"/>
          </w:tcPr>
          <w:p w14:paraId="7A5ABAB6" w14:textId="77777777" w:rsidR="00634A2A" w:rsidRPr="00B058E1" w:rsidRDefault="00634A2A" w:rsidP="00B058E1">
            <w:pPr>
              <w:pStyle w:val="acctfourfigures"/>
              <w:tabs>
                <w:tab w:val="decimal" w:pos="731"/>
                <w:tab w:val="decimal" w:pos="1006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5B9CD16" w14:textId="1A44713C" w:rsidR="00634A2A" w:rsidRPr="00C075DE" w:rsidRDefault="00B058E1" w:rsidP="00B0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4,130</w:t>
            </w:r>
          </w:p>
        </w:tc>
        <w:tc>
          <w:tcPr>
            <w:tcW w:w="270" w:type="dxa"/>
          </w:tcPr>
          <w:p w14:paraId="43FD66EF" w14:textId="77777777" w:rsidR="00634A2A" w:rsidRPr="00B058E1" w:rsidRDefault="00634A2A" w:rsidP="00B058E1">
            <w:pPr>
              <w:pStyle w:val="acctfourfigures"/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B62C387" w14:textId="2BCBC705" w:rsidR="00634A2A" w:rsidRPr="00C075DE" w:rsidRDefault="00634A2A" w:rsidP="006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39,328</w:t>
            </w:r>
          </w:p>
        </w:tc>
      </w:tr>
      <w:tr w:rsidR="00634A2A" w:rsidRPr="00C075DE" w14:paraId="181EC633" w14:textId="77777777" w:rsidTr="00B058E1">
        <w:trPr>
          <w:cantSplit/>
        </w:trPr>
        <w:tc>
          <w:tcPr>
            <w:tcW w:w="3690" w:type="dxa"/>
            <w:hideMark/>
          </w:tcPr>
          <w:p w14:paraId="17650693" w14:textId="73B6D4CA" w:rsidR="00634A2A" w:rsidRPr="00C075DE" w:rsidRDefault="00634A2A" w:rsidP="00634A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19B9F432" w14:textId="201E4FF0" w:rsidR="00634A2A" w:rsidRPr="00C075DE" w:rsidRDefault="00B058E1" w:rsidP="006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1,071</w:t>
            </w:r>
          </w:p>
        </w:tc>
        <w:tc>
          <w:tcPr>
            <w:tcW w:w="270" w:type="dxa"/>
          </w:tcPr>
          <w:p w14:paraId="0DD9DDE3" w14:textId="77777777" w:rsidR="00634A2A" w:rsidRPr="00C075DE" w:rsidRDefault="00634A2A" w:rsidP="00634A2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21F805" w14:textId="30F06052" w:rsidR="00634A2A" w:rsidRPr="00C075DE" w:rsidRDefault="00634A2A" w:rsidP="00337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434DE9E" w14:textId="77777777" w:rsidR="00634A2A" w:rsidRPr="00C075DE" w:rsidRDefault="00634A2A" w:rsidP="00634A2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4CFE2E" w14:textId="05E17F15" w:rsidR="00634A2A" w:rsidRPr="00710198" w:rsidRDefault="00B058E1" w:rsidP="00B0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1,071</w:t>
            </w:r>
          </w:p>
        </w:tc>
        <w:tc>
          <w:tcPr>
            <w:tcW w:w="270" w:type="dxa"/>
          </w:tcPr>
          <w:p w14:paraId="53C0200C" w14:textId="77777777" w:rsidR="00634A2A" w:rsidRPr="00B058E1" w:rsidRDefault="00634A2A" w:rsidP="00B058E1">
            <w:pPr>
              <w:pStyle w:val="acctfourfigures"/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C9A5796" w14:textId="439EC662" w:rsidR="00634A2A" w:rsidRPr="00710198" w:rsidRDefault="00634A2A" w:rsidP="002C1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4A2A" w:rsidRPr="00C075DE" w14:paraId="225D282E" w14:textId="77777777" w:rsidTr="00B058E1">
        <w:trPr>
          <w:cantSplit/>
        </w:trPr>
        <w:tc>
          <w:tcPr>
            <w:tcW w:w="3690" w:type="dxa"/>
            <w:hideMark/>
          </w:tcPr>
          <w:p w14:paraId="6FA6488C" w14:textId="4D877E38" w:rsidR="00634A2A" w:rsidRPr="00C075DE" w:rsidRDefault="00634A2A" w:rsidP="00634A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A21A3" w14:textId="2CBBBD0D" w:rsidR="00634A2A" w:rsidRPr="00C075DE" w:rsidRDefault="00B058E1" w:rsidP="006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22,020</w:t>
            </w:r>
          </w:p>
        </w:tc>
        <w:tc>
          <w:tcPr>
            <w:tcW w:w="270" w:type="dxa"/>
          </w:tcPr>
          <w:p w14:paraId="262950F2" w14:textId="77777777" w:rsidR="00634A2A" w:rsidRPr="00C075DE" w:rsidRDefault="00634A2A" w:rsidP="00634A2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30884" w14:textId="10ABFE63" w:rsidR="00634A2A" w:rsidRPr="00C075DE" w:rsidRDefault="00634A2A" w:rsidP="00B0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21,295</w:t>
            </w:r>
          </w:p>
        </w:tc>
        <w:tc>
          <w:tcPr>
            <w:tcW w:w="180" w:type="dxa"/>
          </w:tcPr>
          <w:p w14:paraId="673A770F" w14:textId="77777777" w:rsidR="00634A2A" w:rsidRPr="00B058E1" w:rsidRDefault="00634A2A" w:rsidP="00B058E1">
            <w:pPr>
              <w:pStyle w:val="acctfourfigures"/>
              <w:tabs>
                <w:tab w:val="decimal" w:pos="731"/>
                <w:tab w:val="decimal" w:pos="1006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662C0" w14:textId="3817700E" w:rsidR="00634A2A" w:rsidRPr="00163A58" w:rsidRDefault="00B058E1" w:rsidP="00B0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2,960</w:t>
            </w:r>
          </w:p>
        </w:tc>
        <w:tc>
          <w:tcPr>
            <w:tcW w:w="270" w:type="dxa"/>
          </w:tcPr>
          <w:p w14:paraId="2F373399" w14:textId="77777777" w:rsidR="00634A2A" w:rsidRPr="00B058E1" w:rsidRDefault="00634A2A" w:rsidP="00B058E1">
            <w:pPr>
              <w:pStyle w:val="acctfourfigures"/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331DF" w14:textId="3D2D86F4" w:rsidR="00634A2A" w:rsidRPr="00C075DE" w:rsidRDefault="00634A2A" w:rsidP="006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2,970</w:t>
            </w:r>
          </w:p>
        </w:tc>
      </w:tr>
      <w:tr w:rsidR="00634A2A" w:rsidRPr="00C075DE" w14:paraId="1293D213" w14:textId="77777777" w:rsidTr="00B058E1">
        <w:trPr>
          <w:cantSplit/>
        </w:trPr>
        <w:tc>
          <w:tcPr>
            <w:tcW w:w="3690" w:type="dxa"/>
            <w:hideMark/>
          </w:tcPr>
          <w:p w14:paraId="6ADB4367" w14:textId="77777777" w:rsidR="00634A2A" w:rsidRPr="00C075DE" w:rsidRDefault="00634A2A" w:rsidP="00634A2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5A653" w14:textId="4059C3A1" w:rsidR="00634A2A" w:rsidRPr="00C075DE" w:rsidRDefault="00B058E1" w:rsidP="006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514,099</w:t>
            </w:r>
          </w:p>
        </w:tc>
        <w:tc>
          <w:tcPr>
            <w:tcW w:w="270" w:type="dxa"/>
          </w:tcPr>
          <w:p w14:paraId="6BBAAB2C" w14:textId="77777777" w:rsidR="00634A2A" w:rsidRPr="00C075DE" w:rsidRDefault="00634A2A" w:rsidP="00634A2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459BE9" w14:textId="314AD237" w:rsidR="00634A2A" w:rsidRPr="00B058E1" w:rsidRDefault="00634A2A" w:rsidP="00B0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5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463,125</w:t>
            </w:r>
          </w:p>
        </w:tc>
        <w:tc>
          <w:tcPr>
            <w:tcW w:w="180" w:type="dxa"/>
          </w:tcPr>
          <w:p w14:paraId="507B2D42" w14:textId="77777777" w:rsidR="00634A2A" w:rsidRPr="00B058E1" w:rsidRDefault="00634A2A" w:rsidP="00B058E1">
            <w:pPr>
              <w:pStyle w:val="acctfourfigures"/>
              <w:tabs>
                <w:tab w:val="decimal" w:pos="731"/>
                <w:tab w:val="decimal" w:pos="1006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4214F" w14:textId="218F6690" w:rsidR="00634A2A" w:rsidRPr="00B058E1" w:rsidRDefault="00B058E1" w:rsidP="00B0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5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478,281</w:t>
            </w:r>
          </w:p>
        </w:tc>
        <w:tc>
          <w:tcPr>
            <w:tcW w:w="270" w:type="dxa"/>
          </w:tcPr>
          <w:p w14:paraId="07FE8F7F" w14:textId="77777777" w:rsidR="00634A2A" w:rsidRPr="00B058E1" w:rsidRDefault="00634A2A" w:rsidP="00B058E1">
            <w:pPr>
              <w:pStyle w:val="acctfourfigures"/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3ACAA" w14:textId="169F00F4" w:rsidR="00634A2A" w:rsidRPr="00C075DE" w:rsidRDefault="00634A2A" w:rsidP="006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428,860</w:t>
            </w:r>
          </w:p>
        </w:tc>
      </w:tr>
      <w:tr w:rsidR="00634A2A" w:rsidRPr="00C075DE" w14:paraId="5235E612" w14:textId="77777777" w:rsidTr="00B058E1">
        <w:trPr>
          <w:cantSplit/>
          <w:trHeight w:val="71"/>
        </w:trPr>
        <w:tc>
          <w:tcPr>
            <w:tcW w:w="3690" w:type="dxa"/>
            <w:vAlign w:val="bottom"/>
            <w:hideMark/>
          </w:tcPr>
          <w:p w14:paraId="4BEECDFC" w14:textId="77777777" w:rsidR="00634A2A" w:rsidRPr="00C075DE" w:rsidRDefault="00634A2A" w:rsidP="00634A2A">
            <w:pPr>
              <w:tabs>
                <w:tab w:val="clear" w:pos="227"/>
              </w:tabs>
              <w:spacing w:line="240" w:lineRule="auto"/>
              <w:ind w:left="368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612766" w14:textId="507B358B" w:rsidR="00634A2A" w:rsidRPr="00C075DE" w:rsidRDefault="00B058E1" w:rsidP="006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(21,894)</w:t>
            </w:r>
          </w:p>
        </w:tc>
        <w:tc>
          <w:tcPr>
            <w:tcW w:w="270" w:type="dxa"/>
            <w:vAlign w:val="bottom"/>
          </w:tcPr>
          <w:p w14:paraId="61312847" w14:textId="77777777" w:rsidR="00634A2A" w:rsidRPr="00C075DE" w:rsidRDefault="00634A2A" w:rsidP="00634A2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E31CC9" w14:textId="1E6F4EF1" w:rsidR="00634A2A" w:rsidRPr="00C075DE" w:rsidRDefault="00634A2A" w:rsidP="00B0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(20,871)</w:t>
            </w:r>
          </w:p>
        </w:tc>
        <w:tc>
          <w:tcPr>
            <w:tcW w:w="180" w:type="dxa"/>
            <w:vAlign w:val="bottom"/>
          </w:tcPr>
          <w:p w14:paraId="64D4218F" w14:textId="77777777" w:rsidR="00634A2A" w:rsidRPr="00B058E1" w:rsidRDefault="00634A2A" w:rsidP="00B0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186349" w14:textId="10463035" w:rsidR="00634A2A" w:rsidRPr="00C75D7F" w:rsidRDefault="00B058E1" w:rsidP="00B0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(2,520)</w:t>
            </w:r>
          </w:p>
        </w:tc>
        <w:tc>
          <w:tcPr>
            <w:tcW w:w="270" w:type="dxa"/>
            <w:vAlign w:val="bottom"/>
          </w:tcPr>
          <w:p w14:paraId="77A5B66A" w14:textId="77777777" w:rsidR="00634A2A" w:rsidRPr="00B058E1" w:rsidRDefault="00634A2A" w:rsidP="00B058E1">
            <w:pPr>
              <w:pStyle w:val="acctfourfigures"/>
              <w:tabs>
                <w:tab w:val="decimal" w:pos="10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2B540AFA" w14:textId="6CF460F6" w:rsidR="00634A2A" w:rsidRPr="00C075DE" w:rsidRDefault="00634A2A" w:rsidP="006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="Angsana New" w:hAnsi="Angsana New"/>
                <w:sz w:val="30"/>
                <w:szCs w:val="30"/>
              </w:rPr>
              <w:t>(2,232)</w:t>
            </w:r>
          </w:p>
        </w:tc>
      </w:tr>
      <w:tr w:rsidR="00634A2A" w:rsidRPr="00C075DE" w14:paraId="5A63B97B" w14:textId="77777777" w:rsidTr="00B058E1">
        <w:trPr>
          <w:cantSplit/>
        </w:trPr>
        <w:tc>
          <w:tcPr>
            <w:tcW w:w="3690" w:type="dxa"/>
            <w:hideMark/>
          </w:tcPr>
          <w:p w14:paraId="78C824CA" w14:textId="77777777" w:rsidR="00634A2A" w:rsidRPr="00C075DE" w:rsidRDefault="00634A2A" w:rsidP="00634A2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385AEF" w14:textId="1BA15A55" w:rsidR="00634A2A" w:rsidRPr="00C075DE" w:rsidRDefault="00B058E1" w:rsidP="006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492,205</w:t>
            </w:r>
          </w:p>
        </w:tc>
        <w:tc>
          <w:tcPr>
            <w:tcW w:w="270" w:type="dxa"/>
          </w:tcPr>
          <w:p w14:paraId="5A055EE9" w14:textId="77777777" w:rsidR="00634A2A" w:rsidRPr="00C075DE" w:rsidRDefault="00634A2A" w:rsidP="00634A2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16F38D" w14:textId="2F34278D" w:rsidR="00634A2A" w:rsidRPr="00B058E1" w:rsidRDefault="00634A2A" w:rsidP="00B0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5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442,254</w:t>
            </w:r>
          </w:p>
        </w:tc>
        <w:tc>
          <w:tcPr>
            <w:tcW w:w="180" w:type="dxa"/>
          </w:tcPr>
          <w:p w14:paraId="5A8A3912" w14:textId="77777777" w:rsidR="00634A2A" w:rsidRPr="00B058E1" w:rsidRDefault="00634A2A" w:rsidP="00B058E1">
            <w:pPr>
              <w:pStyle w:val="acctfourfigures"/>
              <w:tabs>
                <w:tab w:val="decimal" w:pos="731"/>
                <w:tab w:val="decimal" w:pos="1006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C4102" w14:textId="78EC7C2A" w:rsidR="00634A2A" w:rsidRPr="00B058E1" w:rsidRDefault="00B058E1" w:rsidP="00B0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5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475,761</w:t>
            </w:r>
          </w:p>
        </w:tc>
        <w:tc>
          <w:tcPr>
            <w:tcW w:w="270" w:type="dxa"/>
          </w:tcPr>
          <w:p w14:paraId="6816988E" w14:textId="77777777" w:rsidR="00634A2A" w:rsidRPr="00B058E1" w:rsidRDefault="00634A2A" w:rsidP="00B058E1">
            <w:pPr>
              <w:pStyle w:val="acctfourfigures"/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5E76D95" w14:textId="7638B2C7" w:rsidR="00634A2A" w:rsidRPr="00C075DE" w:rsidRDefault="00634A2A" w:rsidP="006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426,628</w:t>
            </w:r>
          </w:p>
        </w:tc>
      </w:tr>
    </w:tbl>
    <w:p w14:paraId="58EA1C3E" w14:textId="77777777" w:rsidR="007507C4" w:rsidRPr="009F3384" w:rsidRDefault="007507C4" w:rsidP="0051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"/>
          <w:szCs w:val="2"/>
          <w:highlight w:val="yellow"/>
        </w:rPr>
      </w:pPr>
    </w:p>
    <w:p w14:paraId="45C46800" w14:textId="1B92C09B" w:rsidR="0045145E" w:rsidRPr="00136A07" w:rsidRDefault="00451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260"/>
        <w:gridCol w:w="180"/>
        <w:gridCol w:w="1255"/>
        <w:gridCol w:w="275"/>
        <w:gridCol w:w="1170"/>
      </w:tblGrid>
      <w:tr w:rsidR="00302FB4" w:rsidRPr="00B060DE" w14:paraId="716E889D" w14:textId="77777777" w:rsidTr="00337D20">
        <w:trPr>
          <w:cantSplit/>
          <w:trHeight w:val="20"/>
          <w:tblHeader/>
        </w:trPr>
        <w:tc>
          <w:tcPr>
            <w:tcW w:w="3690" w:type="dxa"/>
          </w:tcPr>
          <w:p w14:paraId="59DF574F" w14:textId="7F0E62CA" w:rsidR="00302FB4" w:rsidRPr="007212DA" w:rsidRDefault="00302FB4" w:rsidP="004F0CB2">
            <w:pPr>
              <w:pStyle w:val="acctfourfigures"/>
              <w:tabs>
                <w:tab w:val="clear" w:pos="765"/>
              </w:tabs>
              <w:spacing w:line="240" w:lineRule="atLeas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7212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  <w:r w:rsidR="004F0C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7212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2700" w:type="dxa"/>
            <w:gridSpan w:val="3"/>
          </w:tcPr>
          <w:p w14:paraId="3824E9FB" w14:textId="77777777" w:rsidR="00AF3D1E" w:rsidRDefault="00AF3D1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68254CBC" w14:textId="72761C34" w:rsidR="00302FB4" w:rsidRPr="00B060DE" w:rsidRDefault="00302FB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060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9FDBCBB" w14:textId="77777777" w:rsidR="00302FB4" w:rsidRPr="00B060DE" w:rsidRDefault="00302FB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60CE3DA" w14:textId="77777777" w:rsidR="00AF3D1E" w:rsidRDefault="00AF3D1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163E5C7B" w14:textId="7B311C05" w:rsidR="00302FB4" w:rsidRPr="00B060DE" w:rsidRDefault="00302FB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060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2510E" w:rsidRPr="00B060DE" w14:paraId="29AA9213" w14:textId="77777777" w:rsidTr="00337D20">
        <w:trPr>
          <w:cantSplit/>
          <w:trHeight w:val="20"/>
          <w:tblHeader/>
        </w:trPr>
        <w:tc>
          <w:tcPr>
            <w:tcW w:w="3690" w:type="dxa"/>
          </w:tcPr>
          <w:p w14:paraId="387BD623" w14:textId="77777777" w:rsidR="0032510E" w:rsidRPr="00B060DE" w:rsidRDefault="0032510E" w:rsidP="0032510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1D2D429" w14:textId="79DBE1B9" w:rsidR="0032510E" w:rsidRPr="0032510E" w:rsidRDefault="0032510E" w:rsidP="0032510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2510E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 w:rsidRPr="0032510E"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021DB66" w14:textId="77777777" w:rsidR="0032510E" w:rsidRPr="0032510E" w:rsidRDefault="0032510E" w:rsidP="0032510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EA9BDD" w14:textId="62D151E9" w:rsidR="0032510E" w:rsidRPr="0032510E" w:rsidRDefault="0032510E" w:rsidP="0032510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2510E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 w:rsidRPr="0032510E">
              <w:rPr>
                <w:rFonts w:ascii="Angsana New" w:hAnsi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2C6A6CE4" w14:textId="77777777" w:rsidR="0032510E" w:rsidRPr="0032510E" w:rsidRDefault="0032510E" w:rsidP="0032510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5" w:type="dxa"/>
          </w:tcPr>
          <w:p w14:paraId="09E02732" w14:textId="78BAA141" w:rsidR="0032510E" w:rsidRPr="0032510E" w:rsidRDefault="0032510E" w:rsidP="0032510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2510E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 w:rsidRPr="0032510E"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275" w:type="dxa"/>
          </w:tcPr>
          <w:p w14:paraId="774C5DC3" w14:textId="77777777" w:rsidR="0032510E" w:rsidRPr="0032510E" w:rsidRDefault="0032510E" w:rsidP="0032510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B5EF4F" w14:textId="01C5F993" w:rsidR="0032510E" w:rsidRPr="0032510E" w:rsidRDefault="0032510E" w:rsidP="0032510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2510E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 w:rsidRPr="0032510E">
              <w:rPr>
                <w:rFonts w:ascii="Angsana New" w:hAnsi="Angsana New"/>
                <w:b w:val="0"/>
                <w:bCs/>
                <w:sz w:val="30"/>
                <w:szCs w:val="30"/>
              </w:rPr>
              <w:t>8</w:t>
            </w:r>
          </w:p>
        </w:tc>
      </w:tr>
      <w:tr w:rsidR="0032510E" w:rsidRPr="00B060DE" w14:paraId="3FD864A2" w14:textId="77777777" w:rsidTr="00337D20">
        <w:trPr>
          <w:cantSplit/>
          <w:trHeight w:val="20"/>
          <w:tblHeader/>
        </w:trPr>
        <w:tc>
          <w:tcPr>
            <w:tcW w:w="3690" w:type="dxa"/>
          </w:tcPr>
          <w:p w14:paraId="0FB2BDB8" w14:textId="77777777" w:rsidR="0032510E" w:rsidRPr="00B060DE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5724F503" w14:textId="77777777" w:rsidR="0032510E" w:rsidRPr="00B060DE" w:rsidRDefault="0032510E" w:rsidP="003251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060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060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2510E" w:rsidRPr="00B060DE" w14:paraId="4C48F8D8" w14:textId="77777777" w:rsidTr="00337D20">
        <w:trPr>
          <w:cantSplit/>
          <w:trHeight w:val="20"/>
        </w:trPr>
        <w:tc>
          <w:tcPr>
            <w:tcW w:w="3690" w:type="dxa"/>
          </w:tcPr>
          <w:p w14:paraId="6B996DF2" w14:textId="12F52E81" w:rsidR="0032510E" w:rsidRPr="00B060DE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60D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060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  <w:vAlign w:val="bottom"/>
          </w:tcPr>
          <w:p w14:paraId="781BC79C" w14:textId="1309FF29" w:rsidR="0032510E" w:rsidRPr="003A7ADE" w:rsidRDefault="003A7ADE" w:rsidP="00AF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A7ADE">
              <w:rPr>
                <w:rFonts w:asciiTheme="majorBidi" w:hAnsiTheme="majorBidi" w:cstheme="majorBidi"/>
                <w:sz w:val="30"/>
                <w:szCs w:val="30"/>
              </w:rPr>
              <w:t>20,871</w:t>
            </w:r>
          </w:p>
        </w:tc>
        <w:tc>
          <w:tcPr>
            <w:tcW w:w="270" w:type="dxa"/>
            <w:vAlign w:val="bottom"/>
          </w:tcPr>
          <w:p w14:paraId="5CC59EAF" w14:textId="77777777" w:rsidR="0032510E" w:rsidRPr="0067209C" w:rsidRDefault="0032510E" w:rsidP="0032510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6598E3" w14:textId="2280D622" w:rsidR="0032510E" w:rsidRPr="0067209C" w:rsidRDefault="00182CAB" w:rsidP="00AF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2CAB">
              <w:rPr>
                <w:rFonts w:asciiTheme="majorBidi" w:hAnsiTheme="majorBidi" w:cstheme="majorBidi"/>
                <w:sz w:val="30"/>
                <w:szCs w:val="30"/>
              </w:rPr>
              <w:t>22,395</w:t>
            </w:r>
          </w:p>
        </w:tc>
        <w:tc>
          <w:tcPr>
            <w:tcW w:w="180" w:type="dxa"/>
            <w:vAlign w:val="bottom"/>
          </w:tcPr>
          <w:p w14:paraId="68A6F2DC" w14:textId="77777777" w:rsidR="0032510E" w:rsidRPr="00337D20" w:rsidRDefault="0032510E" w:rsidP="00337D20">
            <w:pPr>
              <w:pStyle w:val="acctfourfigures"/>
              <w:tabs>
                <w:tab w:val="decimal" w:pos="100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vAlign w:val="bottom"/>
          </w:tcPr>
          <w:p w14:paraId="67BFDD2D" w14:textId="7293587A" w:rsidR="0032510E" w:rsidRPr="00D914D9" w:rsidRDefault="00D914D9" w:rsidP="00AF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914D9">
              <w:rPr>
                <w:rFonts w:asciiTheme="majorBidi" w:hAnsiTheme="majorBidi" w:cstheme="majorBidi"/>
                <w:sz w:val="30"/>
                <w:szCs w:val="30"/>
              </w:rPr>
              <w:t>2,232</w:t>
            </w:r>
          </w:p>
        </w:tc>
        <w:tc>
          <w:tcPr>
            <w:tcW w:w="275" w:type="dxa"/>
            <w:vAlign w:val="bottom"/>
          </w:tcPr>
          <w:p w14:paraId="4694FFD5" w14:textId="77777777" w:rsidR="0032510E" w:rsidRPr="00337D20" w:rsidRDefault="0032510E" w:rsidP="00337D20">
            <w:pPr>
              <w:pStyle w:val="acctfourfigures"/>
              <w:tabs>
                <w:tab w:val="decimal" w:pos="100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D276B37" w14:textId="2B1A1289" w:rsidR="0032510E" w:rsidRPr="007328F6" w:rsidRDefault="00182CAB" w:rsidP="0092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2CAB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182C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2CAB">
              <w:rPr>
                <w:rFonts w:asciiTheme="majorBidi" w:hAnsiTheme="majorBidi"/>
                <w:sz w:val="30"/>
                <w:szCs w:val="30"/>
                <w:cs/>
              </w:rPr>
              <w:t>500</w:t>
            </w:r>
          </w:p>
        </w:tc>
      </w:tr>
      <w:tr w:rsidR="00182CAB" w:rsidRPr="00B060DE" w14:paraId="59107091" w14:textId="77777777" w:rsidTr="00337D20">
        <w:trPr>
          <w:cantSplit/>
          <w:trHeight w:val="20"/>
        </w:trPr>
        <w:tc>
          <w:tcPr>
            <w:tcW w:w="3690" w:type="dxa"/>
          </w:tcPr>
          <w:p w14:paraId="058050D9" w14:textId="4E402BE6" w:rsidR="00182CAB" w:rsidRPr="00B060DE" w:rsidRDefault="00182CAB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เพิ่มรายการ</w:t>
            </w:r>
          </w:p>
        </w:tc>
        <w:tc>
          <w:tcPr>
            <w:tcW w:w="1170" w:type="dxa"/>
            <w:vAlign w:val="bottom"/>
          </w:tcPr>
          <w:p w14:paraId="26AA51C0" w14:textId="2FB98246" w:rsidR="00182CAB" w:rsidRPr="0067209C" w:rsidRDefault="00337D20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1,023</w:t>
            </w:r>
          </w:p>
        </w:tc>
        <w:tc>
          <w:tcPr>
            <w:tcW w:w="270" w:type="dxa"/>
            <w:vAlign w:val="bottom"/>
          </w:tcPr>
          <w:p w14:paraId="6F0F0013" w14:textId="77777777" w:rsidR="00182CAB" w:rsidRPr="0067209C" w:rsidRDefault="00182CAB" w:rsidP="0032510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82C420" w14:textId="64C9B780" w:rsidR="00182CAB" w:rsidRPr="00182CAB" w:rsidRDefault="00182CAB" w:rsidP="0033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957</w:t>
            </w:r>
          </w:p>
        </w:tc>
        <w:tc>
          <w:tcPr>
            <w:tcW w:w="180" w:type="dxa"/>
            <w:vAlign w:val="bottom"/>
          </w:tcPr>
          <w:p w14:paraId="0CAAD6C5" w14:textId="77777777" w:rsidR="00182CAB" w:rsidRPr="0067209C" w:rsidRDefault="00182CAB" w:rsidP="0032510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10FE0090" w14:textId="050A7057" w:rsidR="00182CAB" w:rsidRPr="0067209C" w:rsidRDefault="00085D86" w:rsidP="00085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  <w:tc>
          <w:tcPr>
            <w:tcW w:w="275" w:type="dxa"/>
            <w:vAlign w:val="bottom"/>
          </w:tcPr>
          <w:p w14:paraId="7B68423E" w14:textId="77777777" w:rsidR="00182CAB" w:rsidRPr="00085D86" w:rsidRDefault="00182CAB" w:rsidP="00085D86">
            <w:pPr>
              <w:pStyle w:val="acctfourfigures"/>
              <w:tabs>
                <w:tab w:val="decimal" w:pos="100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9C22B9F" w14:textId="02AC005C" w:rsidR="00182CAB" w:rsidRPr="00182CAB" w:rsidRDefault="00182CAB" w:rsidP="001C2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25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32510E" w:rsidRPr="00B060DE" w14:paraId="44D9CA1B" w14:textId="77777777" w:rsidTr="00337D20">
        <w:trPr>
          <w:cantSplit/>
          <w:trHeight w:val="20"/>
        </w:trPr>
        <w:tc>
          <w:tcPr>
            <w:tcW w:w="3690" w:type="dxa"/>
          </w:tcPr>
          <w:p w14:paraId="796F4331" w14:textId="77777777" w:rsidR="0032510E" w:rsidRPr="001C25FC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5FC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3C71B659" w14:textId="7AC7740B" w:rsidR="0032510E" w:rsidRPr="001C25FC" w:rsidRDefault="00337D20" w:rsidP="00AF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6D3E6F" w14:textId="77777777" w:rsidR="0032510E" w:rsidRPr="001C25FC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011AD2" w14:textId="1B967B40" w:rsidR="0032510E" w:rsidRPr="001C25FC" w:rsidRDefault="00182CAB" w:rsidP="00337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06E8C61" w14:textId="77777777" w:rsidR="0032510E" w:rsidRPr="00337D20" w:rsidRDefault="0032510E" w:rsidP="00337D20">
            <w:pPr>
              <w:pStyle w:val="acctfourfigures"/>
              <w:tabs>
                <w:tab w:val="decimal" w:pos="73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</w:tcPr>
          <w:p w14:paraId="3C0C57E1" w14:textId="7C845E64" w:rsidR="0032510E" w:rsidRPr="001C25FC" w:rsidRDefault="00085D86" w:rsidP="00085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40942922" w14:textId="77777777" w:rsidR="0032510E" w:rsidRPr="001C25FC" w:rsidRDefault="0032510E" w:rsidP="00085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FAC164" w14:textId="6626F014" w:rsidR="0032510E" w:rsidRPr="007328F6" w:rsidRDefault="00182CAB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</w:tr>
      <w:tr w:rsidR="0032510E" w:rsidRPr="00B060DE" w14:paraId="4679EA95" w14:textId="77777777" w:rsidTr="00337D20">
        <w:trPr>
          <w:cantSplit/>
          <w:trHeight w:val="20"/>
        </w:trPr>
        <w:tc>
          <w:tcPr>
            <w:tcW w:w="3690" w:type="dxa"/>
          </w:tcPr>
          <w:p w14:paraId="722B5129" w14:textId="043EE57A" w:rsidR="0032510E" w:rsidRPr="00B060DE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0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82C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182C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58C8E" w14:textId="67CE2378" w:rsidR="0032510E" w:rsidRPr="00182CAB" w:rsidRDefault="00085D86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21,894</w:t>
            </w:r>
          </w:p>
        </w:tc>
        <w:tc>
          <w:tcPr>
            <w:tcW w:w="270" w:type="dxa"/>
            <w:vAlign w:val="bottom"/>
          </w:tcPr>
          <w:p w14:paraId="557DE466" w14:textId="77777777" w:rsidR="0032510E" w:rsidRPr="00182CAB" w:rsidRDefault="0032510E" w:rsidP="0032510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FFB77" w14:textId="4F58AD76" w:rsidR="0032510E" w:rsidRPr="00182CAB" w:rsidRDefault="00182CAB" w:rsidP="0033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2C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23,352</w:t>
            </w:r>
          </w:p>
        </w:tc>
        <w:tc>
          <w:tcPr>
            <w:tcW w:w="180" w:type="dxa"/>
            <w:vAlign w:val="bottom"/>
          </w:tcPr>
          <w:p w14:paraId="4F4EEFFA" w14:textId="77777777" w:rsidR="0032510E" w:rsidRPr="00182CAB" w:rsidRDefault="0032510E" w:rsidP="0032510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92B4E" w14:textId="63EA2E14" w:rsidR="0032510E" w:rsidRPr="00085D86" w:rsidRDefault="00085D86" w:rsidP="00085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D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2,520</w:t>
            </w:r>
          </w:p>
        </w:tc>
        <w:tc>
          <w:tcPr>
            <w:tcW w:w="275" w:type="dxa"/>
            <w:vAlign w:val="bottom"/>
          </w:tcPr>
          <w:p w14:paraId="51DF0EE0" w14:textId="77777777" w:rsidR="0032510E" w:rsidRPr="00085D86" w:rsidRDefault="0032510E" w:rsidP="00085D86">
            <w:pPr>
              <w:pStyle w:val="acctfourfigures"/>
              <w:tabs>
                <w:tab w:val="decimal" w:pos="100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A8269" w14:textId="56551302" w:rsidR="0032510E" w:rsidRPr="00182CAB" w:rsidRDefault="00182CAB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2C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2,494</w:t>
            </w:r>
          </w:p>
        </w:tc>
      </w:tr>
    </w:tbl>
    <w:p w14:paraId="316873EA" w14:textId="6B5A40E5" w:rsidR="002C0C78" w:rsidRPr="00131479" w:rsidRDefault="002C0C78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464BC5CE" w14:textId="66F3ADA3" w:rsidR="00610566" w:rsidRDefault="00D7771D" w:rsidP="007E51A8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61056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ที่ดิน อาคารและอุปกรณ์ </w:t>
      </w:r>
    </w:p>
    <w:p w14:paraId="765591B1" w14:textId="77777777" w:rsidR="004F0CB2" w:rsidRPr="00131479" w:rsidRDefault="004F0CB2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4394"/>
        <w:gridCol w:w="283"/>
        <w:gridCol w:w="2127"/>
        <w:gridCol w:w="283"/>
        <w:gridCol w:w="2092"/>
      </w:tblGrid>
      <w:tr w:rsidR="00AE5CFD" w14:paraId="3B8DD3C8" w14:textId="77777777" w:rsidTr="00136A07">
        <w:tc>
          <w:tcPr>
            <w:tcW w:w="4394" w:type="dxa"/>
          </w:tcPr>
          <w:p w14:paraId="0DCF8BC2" w14:textId="51F52544" w:rsidR="00AE5CFD" w:rsidRDefault="004B4D43" w:rsidP="004F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E957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634A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34A2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634A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283" w:type="dxa"/>
          </w:tcPr>
          <w:p w14:paraId="6E3154D6" w14:textId="77777777" w:rsidR="00AE5CFD" w:rsidRDefault="00AE5CFD" w:rsidP="004F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127" w:type="dxa"/>
          </w:tcPr>
          <w:p w14:paraId="75907AE4" w14:textId="107B86C0" w:rsidR="00AE5CFD" w:rsidRDefault="00AE5CFD" w:rsidP="00AE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2C7856C" w14:textId="77777777" w:rsidR="00AE5CFD" w:rsidRDefault="00AE5CFD" w:rsidP="004F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092" w:type="dxa"/>
          </w:tcPr>
          <w:p w14:paraId="7B565F2A" w14:textId="51FE03B6" w:rsidR="00AE5CFD" w:rsidRDefault="00AE5CFD" w:rsidP="00AE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4D43" w14:paraId="3347E28D" w14:textId="77777777" w:rsidTr="00136A07">
        <w:tc>
          <w:tcPr>
            <w:tcW w:w="4394" w:type="dxa"/>
          </w:tcPr>
          <w:p w14:paraId="4B026D82" w14:textId="77777777" w:rsidR="004B4D43" w:rsidRDefault="004B4D43" w:rsidP="004F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72FE380" w14:textId="77777777" w:rsidR="004B4D43" w:rsidRDefault="004B4D43" w:rsidP="004F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4502" w:type="dxa"/>
            <w:gridSpan w:val="3"/>
          </w:tcPr>
          <w:p w14:paraId="0F14FD58" w14:textId="4A8BEF97" w:rsidR="004B4D43" w:rsidRDefault="00253842" w:rsidP="0025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B060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060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E5CFD" w14:paraId="565C76FC" w14:textId="77777777" w:rsidTr="00136A07">
        <w:tc>
          <w:tcPr>
            <w:tcW w:w="4394" w:type="dxa"/>
          </w:tcPr>
          <w:p w14:paraId="67CAFCEF" w14:textId="48E4890E" w:rsidR="00AE5CFD" w:rsidRPr="0047009E" w:rsidRDefault="004B4D43" w:rsidP="004F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47009E">
              <w:rPr>
                <w:rFonts w:asciiTheme="majorBidi" w:hAnsiTheme="majorBidi" w:hint="cs"/>
                <w:sz w:val="30"/>
                <w:szCs w:val="30"/>
                <w:cs/>
              </w:rPr>
              <w:t>ซื้อ</w:t>
            </w:r>
            <w:r w:rsidR="0047009E" w:rsidRPr="0047009E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 - ราคาทุน</w:t>
            </w:r>
          </w:p>
        </w:tc>
        <w:tc>
          <w:tcPr>
            <w:tcW w:w="283" w:type="dxa"/>
          </w:tcPr>
          <w:p w14:paraId="71564220" w14:textId="77777777" w:rsidR="00AE5CFD" w:rsidRDefault="00AE5CFD" w:rsidP="004F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127" w:type="dxa"/>
          </w:tcPr>
          <w:p w14:paraId="1533B5A5" w14:textId="66ABBE50" w:rsidR="00AE5CFD" w:rsidRPr="00253842" w:rsidRDefault="0015277B" w:rsidP="0025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,885</w:t>
            </w:r>
          </w:p>
        </w:tc>
        <w:tc>
          <w:tcPr>
            <w:tcW w:w="283" w:type="dxa"/>
          </w:tcPr>
          <w:p w14:paraId="7BCC43B2" w14:textId="77777777" w:rsidR="00AE5CFD" w:rsidRDefault="00AE5CFD" w:rsidP="004F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092" w:type="dxa"/>
          </w:tcPr>
          <w:p w14:paraId="664DEBD0" w14:textId="49F55215" w:rsidR="00AE5CFD" w:rsidRPr="00253842" w:rsidRDefault="0015277B" w:rsidP="0025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49,061</w:t>
            </w:r>
          </w:p>
        </w:tc>
      </w:tr>
      <w:tr w:rsidR="00AE5CFD" w14:paraId="260C8C7B" w14:textId="77777777" w:rsidTr="00136A07">
        <w:tc>
          <w:tcPr>
            <w:tcW w:w="4394" w:type="dxa"/>
          </w:tcPr>
          <w:p w14:paraId="344D7505" w14:textId="6DA614D1" w:rsidR="00AE5CFD" w:rsidRPr="0047009E" w:rsidRDefault="0047009E" w:rsidP="004F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จำหน่ายสินทรัพย์</w:t>
            </w:r>
            <w:r w:rsidR="009F3637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9F3637">
              <w:rPr>
                <w:rFonts w:asciiTheme="majorBidi" w:hAnsiTheme="majorBidi"/>
                <w:sz w:val="30"/>
                <w:szCs w:val="30"/>
              </w:rPr>
              <w:t xml:space="preserve">/ </w:t>
            </w:r>
            <w:r w:rsidR="009F3637">
              <w:rPr>
                <w:rFonts w:asciiTheme="majorBidi" w:hAnsiTheme="majorBidi" w:hint="cs"/>
                <w:sz w:val="30"/>
                <w:szCs w:val="30"/>
                <w:cs/>
              </w:rPr>
              <w:t>ตัดจำหน่าย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283" w:type="dxa"/>
          </w:tcPr>
          <w:p w14:paraId="1A8F01A2" w14:textId="77777777" w:rsidR="00AE5CFD" w:rsidRDefault="00AE5CFD" w:rsidP="004F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127" w:type="dxa"/>
          </w:tcPr>
          <w:p w14:paraId="7B3E5BE5" w14:textId="15993170" w:rsidR="00AE5CFD" w:rsidRPr="00253842" w:rsidRDefault="0015277B" w:rsidP="0025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</w:tcPr>
          <w:p w14:paraId="22585B4D" w14:textId="77777777" w:rsidR="00AE5CFD" w:rsidRDefault="00AE5CFD" w:rsidP="004F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092" w:type="dxa"/>
          </w:tcPr>
          <w:p w14:paraId="32B35D3C" w14:textId="6CBFB81F" w:rsidR="00AE5CFD" w:rsidRPr="00253842" w:rsidRDefault="00C342DD" w:rsidP="00C34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5CFD" w14:paraId="29743EB1" w14:textId="77777777" w:rsidTr="00136A07">
        <w:tc>
          <w:tcPr>
            <w:tcW w:w="4394" w:type="dxa"/>
          </w:tcPr>
          <w:p w14:paraId="4A7621AD" w14:textId="19560A10" w:rsidR="00AE5CFD" w:rsidRPr="0047009E" w:rsidRDefault="00692985" w:rsidP="004F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</w:t>
            </w:r>
            <w:r w:rsidR="00926523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30F6BF44" w14:textId="77777777" w:rsidR="00AE5CFD" w:rsidRDefault="00AE5CFD" w:rsidP="004F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127" w:type="dxa"/>
          </w:tcPr>
          <w:p w14:paraId="0514703E" w14:textId="756E81DB" w:rsidR="00AE5CFD" w:rsidRPr="00253842" w:rsidRDefault="004F6808" w:rsidP="0025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5,722</w:t>
            </w:r>
          </w:p>
        </w:tc>
        <w:tc>
          <w:tcPr>
            <w:tcW w:w="283" w:type="dxa"/>
          </w:tcPr>
          <w:p w14:paraId="7C22BA82" w14:textId="77777777" w:rsidR="00AE5CFD" w:rsidRDefault="00AE5CFD" w:rsidP="004F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092" w:type="dxa"/>
          </w:tcPr>
          <w:p w14:paraId="5B5A1213" w14:textId="4C152BC8" w:rsidR="00AE5CFD" w:rsidRPr="00253842" w:rsidRDefault="00C342DD" w:rsidP="0025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5,722</w:t>
            </w:r>
          </w:p>
        </w:tc>
      </w:tr>
    </w:tbl>
    <w:p w14:paraId="4468E29D" w14:textId="77777777" w:rsidR="000C2A68" w:rsidRPr="00131479" w:rsidRDefault="000C2A68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6BA96B81" w14:textId="0E82A10B" w:rsidR="00AB51B2" w:rsidRPr="00B31825" w:rsidRDefault="00AB51B2" w:rsidP="00B31825">
      <w:pPr>
        <w:pStyle w:val="Heading1"/>
        <w:numPr>
          <w:ilvl w:val="0"/>
          <w:numId w:val="19"/>
        </w:numPr>
        <w:tabs>
          <w:tab w:val="num" w:pos="926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3182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เจ้าหนี้</w:t>
      </w:r>
      <w:r w:rsidR="00197BAA" w:rsidRPr="00B3182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หมุนเวียน</w:t>
      </w:r>
      <w:r w:rsidRPr="00B3182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อื่น</w:t>
      </w:r>
    </w:p>
    <w:p w14:paraId="04F04AEC" w14:textId="1BC94278" w:rsidR="000B65BB" w:rsidRPr="00131479" w:rsidRDefault="000B65BB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  <w:lang w:val="en-GB"/>
        </w:rPr>
      </w:pPr>
    </w:p>
    <w:tbl>
      <w:tblPr>
        <w:tblW w:w="95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49"/>
        <w:gridCol w:w="842"/>
        <w:gridCol w:w="1029"/>
        <w:gridCol w:w="278"/>
        <w:gridCol w:w="1032"/>
        <w:gridCol w:w="278"/>
        <w:gridCol w:w="1031"/>
        <w:gridCol w:w="275"/>
        <w:gridCol w:w="1131"/>
      </w:tblGrid>
      <w:tr w:rsidR="00AB6DF7" w:rsidRPr="00C075DE" w14:paraId="2540ED87" w14:textId="77777777" w:rsidTr="007D309F">
        <w:trPr>
          <w:trHeight w:val="433"/>
        </w:trPr>
        <w:tc>
          <w:tcPr>
            <w:tcW w:w="3649" w:type="dxa"/>
          </w:tcPr>
          <w:p w14:paraId="6EAB75B0" w14:textId="77777777" w:rsidR="00AB6DF7" w:rsidRPr="00E95779" w:rsidRDefault="00AB6DF7" w:rsidP="00E9577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2" w:type="dxa"/>
          </w:tcPr>
          <w:p w14:paraId="42CEE470" w14:textId="77777777" w:rsidR="00AB6DF7" w:rsidRPr="00E95779" w:rsidRDefault="00AB6DF7" w:rsidP="00E95779">
            <w:pPr>
              <w:ind w:left="-11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39" w:type="dxa"/>
            <w:gridSpan w:val="3"/>
            <w:vAlign w:val="center"/>
          </w:tcPr>
          <w:p w14:paraId="161E6E23" w14:textId="77777777" w:rsidR="00AB6DF7" w:rsidRPr="00E95779" w:rsidRDefault="00AB6DF7" w:rsidP="00E9577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" w:type="dxa"/>
            <w:vAlign w:val="center"/>
          </w:tcPr>
          <w:p w14:paraId="2873F933" w14:textId="77777777" w:rsidR="00AB6DF7" w:rsidRPr="00E95779" w:rsidRDefault="00AB6DF7" w:rsidP="00E9577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14:paraId="042BF41F" w14:textId="77777777" w:rsidR="00AB6DF7" w:rsidRPr="00E95779" w:rsidRDefault="00AB6DF7" w:rsidP="00E9577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4A2A" w:rsidRPr="00C075DE" w14:paraId="1C2CB6A0" w14:textId="77777777" w:rsidTr="00E95779">
        <w:trPr>
          <w:trHeight w:val="60"/>
        </w:trPr>
        <w:tc>
          <w:tcPr>
            <w:tcW w:w="3649" w:type="dxa"/>
          </w:tcPr>
          <w:p w14:paraId="15F22B04" w14:textId="77777777" w:rsidR="00634A2A" w:rsidRPr="00E95779" w:rsidRDefault="00634A2A" w:rsidP="00634A2A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2" w:type="dxa"/>
          </w:tcPr>
          <w:p w14:paraId="0668E9C3" w14:textId="77777777" w:rsidR="00634A2A" w:rsidRPr="00E95779" w:rsidRDefault="00634A2A" w:rsidP="006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ind w:left="-73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</w:tcPr>
          <w:p w14:paraId="01DC7EE3" w14:textId="7E506F7F" w:rsidR="00634A2A" w:rsidRPr="00E95779" w:rsidRDefault="00634A2A" w:rsidP="00634A2A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278" w:type="dxa"/>
          </w:tcPr>
          <w:p w14:paraId="02FC81EA" w14:textId="77777777" w:rsidR="00634A2A" w:rsidRPr="00E95779" w:rsidRDefault="00634A2A" w:rsidP="00634A2A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2" w:type="dxa"/>
          </w:tcPr>
          <w:p w14:paraId="2C10B15F" w14:textId="15633D3D" w:rsidR="00634A2A" w:rsidRPr="00E95779" w:rsidRDefault="00634A2A" w:rsidP="00634A2A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8" w:type="dxa"/>
          </w:tcPr>
          <w:p w14:paraId="17715F4D" w14:textId="77777777" w:rsidR="00634A2A" w:rsidRPr="00E95779" w:rsidRDefault="00634A2A" w:rsidP="00634A2A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</w:tcPr>
          <w:p w14:paraId="7361DE58" w14:textId="203DC770" w:rsidR="00634A2A" w:rsidRPr="00E95779" w:rsidRDefault="00634A2A" w:rsidP="00634A2A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275" w:type="dxa"/>
          </w:tcPr>
          <w:p w14:paraId="0C9BB9DA" w14:textId="77777777" w:rsidR="00634A2A" w:rsidRPr="00E95779" w:rsidRDefault="00634A2A" w:rsidP="00634A2A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</w:tcPr>
          <w:p w14:paraId="4D35989E" w14:textId="3DB3E45E" w:rsidR="00634A2A" w:rsidRPr="00E95779" w:rsidRDefault="00634A2A" w:rsidP="00634A2A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34A2A" w:rsidRPr="00C075DE" w14:paraId="5E91D167" w14:textId="77777777" w:rsidTr="007D309F">
        <w:trPr>
          <w:trHeight w:val="421"/>
        </w:trPr>
        <w:tc>
          <w:tcPr>
            <w:tcW w:w="3649" w:type="dxa"/>
          </w:tcPr>
          <w:p w14:paraId="46E52A96" w14:textId="77777777" w:rsidR="00634A2A" w:rsidRPr="00E95779" w:rsidRDefault="00634A2A" w:rsidP="00634A2A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2" w:type="dxa"/>
          </w:tcPr>
          <w:p w14:paraId="609F8E76" w14:textId="77777777" w:rsidR="00634A2A" w:rsidRPr="00E95779" w:rsidRDefault="00634A2A" w:rsidP="0094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ind w:left="-73"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29" w:type="dxa"/>
          </w:tcPr>
          <w:p w14:paraId="64293A21" w14:textId="411D8875" w:rsidR="00634A2A" w:rsidRPr="00E95779" w:rsidRDefault="00634A2A" w:rsidP="00634A2A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8" w:type="dxa"/>
          </w:tcPr>
          <w:p w14:paraId="1CA7E818" w14:textId="77777777" w:rsidR="00634A2A" w:rsidRPr="00E95779" w:rsidRDefault="00634A2A" w:rsidP="00634A2A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2" w:type="dxa"/>
          </w:tcPr>
          <w:p w14:paraId="707FADF8" w14:textId="5CEB67C7" w:rsidR="00634A2A" w:rsidRPr="00E95779" w:rsidRDefault="00634A2A" w:rsidP="00634A2A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8" w:type="dxa"/>
          </w:tcPr>
          <w:p w14:paraId="6D41E758" w14:textId="77777777" w:rsidR="00634A2A" w:rsidRPr="00E95779" w:rsidRDefault="00634A2A" w:rsidP="00634A2A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</w:tcPr>
          <w:p w14:paraId="14551CAC" w14:textId="4DDCF70D" w:rsidR="00634A2A" w:rsidRPr="00E95779" w:rsidRDefault="00634A2A" w:rsidP="00634A2A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5" w:type="dxa"/>
          </w:tcPr>
          <w:p w14:paraId="2039B626" w14:textId="77777777" w:rsidR="00634A2A" w:rsidRPr="00E95779" w:rsidRDefault="00634A2A" w:rsidP="00634A2A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</w:tcPr>
          <w:p w14:paraId="610D841A" w14:textId="31415E5D" w:rsidR="00634A2A" w:rsidRPr="00E95779" w:rsidRDefault="00634A2A" w:rsidP="00634A2A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34A2A" w:rsidRPr="00C075DE" w14:paraId="429C3EA2" w14:textId="77777777" w:rsidTr="006E2DF8">
        <w:trPr>
          <w:trHeight w:val="421"/>
        </w:trPr>
        <w:tc>
          <w:tcPr>
            <w:tcW w:w="3649" w:type="dxa"/>
          </w:tcPr>
          <w:p w14:paraId="1B1B5534" w14:textId="77777777" w:rsidR="00634A2A" w:rsidRPr="00E95779" w:rsidRDefault="00634A2A" w:rsidP="006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2" w:type="dxa"/>
          </w:tcPr>
          <w:p w14:paraId="02A07E3E" w14:textId="77777777" w:rsidR="00634A2A" w:rsidRPr="00E95779" w:rsidRDefault="00634A2A" w:rsidP="00634A2A">
            <w:pPr>
              <w:tabs>
                <w:tab w:val="clear" w:pos="227"/>
                <w:tab w:val="clear" w:pos="454"/>
                <w:tab w:val="clear" w:pos="680"/>
              </w:tabs>
              <w:ind w:left="-73" w:right="-15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54" w:type="dxa"/>
            <w:gridSpan w:val="7"/>
          </w:tcPr>
          <w:p w14:paraId="6217B589" w14:textId="77777777" w:rsidR="00634A2A" w:rsidRPr="00E95779" w:rsidRDefault="00634A2A" w:rsidP="00634A2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957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91624" w:rsidRPr="00C075DE" w14:paraId="1BFF835D" w14:textId="77777777">
        <w:trPr>
          <w:trHeight w:val="433"/>
        </w:trPr>
        <w:tc>
          <w:tcPr>
            <w:tcW w:w="3649" w:type="dxa"/>
          </w:tcPr>
          <w:p w14:paraId="0AF0F38A" w14:textId="2B9840B1" w:rsidR="00391624" w:rsidRPr="00E95779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42" w:type="dxa"/>
          </w:tcPr>
          <w:p w14:paraId="58BBBC50" w14:textId="1F8D9EAF" w:rsidR="00391624" w:rsidRPr="00E95779" w:rsidRDefault="00391624" w:rsidP="0039162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</w:tcPr>
          <w:p w14:paraId="35343855" w14:textId="2874767F" w:rsidR="00391624" w:rsidRPr="00031A11" w:rsidRDefault="00D2681F" w:rsidP="00D26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152,023</w:t>
            </w:r>
          </w:p>
        </w:tc>
        <w:tc>
          <w:tcPr>
            <w:tcW w:w="278" w:type="dxa"/>
          </w:tcPr>
          <w:p w14:paraId="2F61E49B" w14:textId="77777777" w:rsidR="00391624" w:rsidRPr="00D2681F" w:rsidRDefault="00391624" w:rsidP="00D26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598BCBF9" w14:textId="020AADC3" w:rsidR="00391624" w:rsidRPr="00E95779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245,467</w:t>
            </w:r>
          </w:p>
        </w:tc>
        <w:tc>
          <w:tcPr>
            <w:tcW w:w="278" w:type="dxa"/>
          </w:tcPr>
          <w:p w14:paraId="631CFC1A" w14:textId="77777777" w:rsidR="00391624" w:rsidRPr="00E95779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6A0059D1" w14:textId="614C8BC9" w:rsidR="00391624" w:rsidRPr="00E95779" w:rsidRDefault="00D2681F" w:rsidP="00D2681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124,195</w:t>
            </w:r>
          </w:p>
        </w:tc>
        <w:tc>
          <w:tcPr>
            <w:tcW w:w="275" w:type="dxa"/>
          </w:tcPr>
          <w:p w14:paraId="2A82A81B" w14:textId="77777777" w:rsidR="00391624" w:rsidRPr="00D2681F" w:rsidRDefault="00391624" w:rsidP="00D26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7177CCFA" w14:textId="5E6A1C55" w:rsidR="00391624" w:rsidRPr="00E95779" w:rsidRDefault="00391624" w:rsidP="00391624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218,070</w:t>
            </w:r>
          </w:p>
        </w:tc>
      </w:tr>
      <w:tr w:rsidR="00391624" w:rsidRPr="00C075DE" w14:paraId="2626C035" w14:textId="77777777" w:rsidTr="007D309F">
        <w:trPr>
          <w:trHeight w:val="421"/>
        </w:trPr>
        <w:tc>
          <w:tcPr>
            <w:tcW w:w="3649" w:type="dxa"/>
          </w:tcPr>
          <w:p w14:paraId="3ABD9D57" w14:textId="326776E1" w:rsidR="00391624" w:rsidRPr="00E95779" w:rsidRDefault="00391624" w:rsidP="00391624">
            <w:pPr>
              <w:tabs>
                <w:tab w:val="left" w:pos="9000"/>
                <w:tab w:val="left" w:pos="9090"/>
              </w:tabs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842" w:type="dxa"/>
          </w:tcPr>
          <w:p w14:paraId="1749E973" w14:textId="170D54C7" w:rsidR="00391624" w:rsidRPr="00E95779" w:rsidRDefault="000650C0" w:rsidP="000650C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29" w:type="dxa"/>
          </w:tcPr>
          <w:p w14:paraId="098DA843" w14:textId="2E0CC717" w:rsidR="00391624" w:rsidRPr="00031A11" w:rsidRDefault="00D2681F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157,835</w:t>
            </w:r>
          </w:p>
        </w:tc>
        <w:tc>
          <w:tcPr>
            <w:tcW w:w="278" w:type="dxa"/>
          </w:tcPr>
          <w:p w14:paraId="1A7CD0C2" w14:textId="77777777" w:rsidR="00391624" w:rsidRPr="00E95779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416161B7" w14:textId="6EB8C636" w:rsidR="00391624" w:rsidRPr="00E95779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154,037</w:t>
            </w:r>
          </w:p>
        </w:tc>
        <w:tc>
          <w:tcPr>
            <w:tcW w:w="278" w:type="dxa"/>
          </w:tcPr>
          <w:p w14:paraId="4FEE8F02" w14:textId="77777777" w:rsidR="00391624" w:rsidRPr="00E95779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0DF11E4A" w14:textId="5663F24C" w:rsidR="00391624" w:rsidRPr="00E95779" w:rsidRDefault="00D2681F" w:rsidP="0039162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151,313</w:t>
            </w:r>
          </w:p>
        </w:tc>
        <w:tc>
          <w:tcPr>
            <w:tcW w:w="275" w:type="dxa"/>
          </w:tcPr>
          <w:p w14:paraId="7623B932" w14:textId="77777777" w:rsidR="00391624" w:rsidRPr="00E95779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5384BBD5" w14:textId="27CDDFDE" w:rsidR="00391624" w:rsidRPr="00E95779" w:rsidRDefault="00391624" w:rsidP="00391624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139,563</w:t>
            </w:r>
          </w:p>
        </w:tc>
      </w:tr>
      <w:tr w:rsidR="00391624" w:rsidRPr="00C075DE" w14:paraId="1BCB60ED" w14:textId="77777777" w:rsidTr="00E95779">
        <w:trPr>
          <w:trHeight w:val="60"/>
        </w:trPr>
        <w:tc>
          <w:tcPr>
            <w:tcW w:w="3649" w:type="dxa"/>
          </w:tcPr>
          <w:p w14:paraId="776BBA81" w14:textId="647A2C19" w:rsidR="00391624" w:rsidRPr="00E95779" w:rsidRDefault="00391624" w:rsidP="00391624">
            <w:pPr>
              <w:ind w:left="162" w:right="-21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842" w:type="dxa"/>
          </w:tcPr>
          <w:p w14:paraId="7ADED2AF" w14:textId="77777777" w:rsidR="00391624" w:rsidRPr="00E95779" w:rsidRDefault="00391624" w:rsidP="0039162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</w:tcPr>
          <w:p w14:paraId="51456C19" w14:textId="6584DA85" w:rsidR="00391624" w:rsidRPr="00031A11" w:rsidRDefault="00D2681F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184,465</w:t>
            </w:r>
          </w:p>
        </w:tc>
        <w:tc>
          <w:tcPr>
            <w:tcW w:w="278" w:type="dxa"/>
          </w:tcPr>
          <w:p w14:paraId="6F50E3E7" w14:textId="77777777" w:rsidR="00391624" w:rsidRPr="00E95779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0D44198B" w14:textId="4199048C" w:rsidR="00391624" w:rsidRPr="00E95779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154,962</w:t>
            </w:r>
          </w:p>
        </w:tc>
        <w:tc>
          <w:tcPr>
            <w:tcW w:w="278" w:type="dxa"/>
          </w:tcPr>
          <w:p w14:paraId="0894B075" w14:textId="77777777" w:rsidR="00391624" w:rsidRPr="00E95779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4B422C81" w14:textId="0153224A" w:rsidR="00391624" w:rsidRPr="00E95779" w:rsidRDefault="00D2681F" w:rsidP="0039162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174,471</w:t>
            </w:r>
          </w:p>
        </w:tc>
        <w:tc>
          <w:tcPr>
            <w:tcW w:w="275" w:type="dxa"/>
          </w:tcPr>
          <w:p w14:paraId="44B22CF3" w14:textId="77777777" w:rsidR="00391624" w:rsidRPr="00E95779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02734930" w14:textId="20120C36" w:rsidR="00391624" w:rsidRPr="00E95779" w:rsidRDefault="00391624" w:rsidP="00391624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138,547</w:t>
            </w:r>
          </w:p>
        </w:tc>
      </w:tr>
      <w:tr w:rsidR="00391624" w:rsidRPr="00C075DE" w14:paraId="534813EE" w14:textId="77777777" w:rsidTr="00E95779">
        <w:trPr>
          <w:trHeight w:val="60"/>
        </w:trPr>
        <w:tc>
          <w:tcPr>
            <w:tcW w:w="3649" w:type="dxa"/>
          </w:tcPr>
          <w:p w14:paraId="2D9E8E69" w14:textId="555A636D" w:rsidR="00391624" w:rsidRPr="00E95779" w:rsidRDefault="00391624" w:rsidP="00391624">
            <w:pPr>
              <w:tabs>
                <w:tab w:val="left" w:pos="9000"/>
                <w:tab w:val="left" w:pos="9090"/>
              </w:tabs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</w:t>
            </w:r>
          </w:p>
        </w:tc>
        <w:tc>
          <w:tcPr>
            <w:tcW w:w="842" w:type="dxa"/>
          </w:tcPr>
          <w:p w14:paraId="36CA2B3C" w14:textId="77777777" w:rsidR="00391624" w:rsidRPr="00E95779" w:rsidRDefault="00391624" w:rsidP="0039162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</w:tcPr>
          <w:p w14:paraId="04E97584" w14:textId="514E44E6" w:rsidR="00391624" w:rsidRPr="00031A11" w:rsidRDefault="00D2681F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102,807</w:t>
            </w:r>
          </w:p>
        </w:tc>
        <w:tc>
          <w:tcPr>
            <w:tcW w:w="278" w:type="dxa"/>
          </w:tcPr>
          <w:p w14:paraId="0B4DFED5" w14:textId="77777777" w:rsidR="00391624" w:rsidRPr="00E95779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4A35D57E" w14:textId="2650543D" w:rsidR="00391624" w:rsidRPr="00E95779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53,626</w:t>
            </w:r>
          </w:p>
        </w:tc>
        <w:tc>
          <w:tcPr>
            <w:tcW w:w="278" w:type="dxa"/>
          </w:tcPr>
          <w:p w14:paraId="0E4C31BF" w14:textId="77777777" w:rsidR="00391624" w:rsidRPr="00E95779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1C1D203D" w14:textId="0B83F3FE" w:rsidR="00391624" w:rsidRPr="00E95779" w:rsidRDefault="00D2681F" w:rsidP="0039162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95,938</w:t>
            </w:r>
          </w:p>
        </w:tc>
        <w:tc>
          <w:tcPr>
            <w:tcW w:w="275" w:type="dxa"/>
          </w:tcPr>
          <w:p w14:paraId="246A9250" w14:textId="77777777" w:rsidR="00391624" w:rsidRPr="00E95779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277BCBD9" w14:textId="6F6B2ECF" w:rsidR="00391624" w:rsidRPr="00E95779" w:rsidRDefault="00391624" w:rsidP="00391624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50,288</w:t>
            </w:r>
          </w:p>
        </w:tc>
      </w:tr>
      <w:tr w:rsidR="00391624" w:rsidRPr="00C075DE" w14:paraId="22DBFF8A" w14:textId="77777777" w:rsidTr="007D309F">
        <w:trPr>
          <w:trHeight w:val="421"/>
        </w:trPr>
        <w:tc>
          <w:tcPr>
            <w:tcW w:w="3649" w:type="dxa"/>
          </w:tcPr>
          <w:p w14:paraId="249EEDDF" w14:textId="6686BF6F" w:rsidR="00391624" w:rsidRPr="00E95779" w:rsidRDefault="00391624" w:rsidP="00391624">
            <w:pPr>
              <w:tabs>
                <w:tab w:val="left" w:pos="9000"/>
                <w:tab w:val="left" w:pos="9090"/>
              </w:tabs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842" w:type="dxa"/>
          </w:tcPr>
          <w:p w14:paraId="00184D72" w14:textId="77777777" w:rsidR="00391624" w:rsidRPr="00E95779" w:rsidRDefault="00391624" w:rsidP="0039162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</w:tcPr>
          <w:p w14:paraId="3F5FC231" w14:textId="3D5BED75" w:rsidR="00391624" w:rsidRPr="00031A11" w:rsidRDefault="00D2681F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25,672</w:t>
            </w:r>
          </w:p>
        </w:tc>
        <w:tc>
          <w:tcPr>
            <w:tcW w:w="278" w:type="dxa"/>
          </w:tcPr>
          <w:p w14:paraId="57A998FC" w14:textId="77777777" w:rsidR="00391624" w:rsidRPr="00E95779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205ED217" w14:textId="72BC78C8" w:rsidR="00391624" w:rsidRPr="00E95779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37,681</w:t>
            </w:r>
          </w:p>
        </w:tc>
        <w:tc>
          <w:tcPr>
            <w:tcW w:w="278" w:type="dxa"/>
          </w:tcPr>
          <w:p w14:paraId="70AE8E53" w14:textId="77777777" w:rsidR="00391624" w:rsidRPr="00E95779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7396FB6A" w14:textId="450330E4" w:rsidR="00391624" w:rsidRPr="00E95779" w:rsidRDefault="00D2681F" w:rsidP="0039162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28,907</w:t>
            </w:r>
          </w:p>
        </w:tc>
        <w:tc>
          <w:tcPr>
            <w:tcW w:w="275" w:type="dxa"/>
          </w:tcPr>
          <w:p w14:paraId="0237F5B1" w14:textId="77777777" w:rsidR="00391624" w:rsidRPr="00E95779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37D9353C" w14:textId="7DEFA811" w:rsidR="00391624" w:rsidRPr="00E95779" w:rsidRDefault="00391624" w:rsidP="00391624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38,587</w:t>
            </w:r>
          </w:p>
        </w:tc>
      </w:tr>
      <w:tr w:rsidR="00391624" w:rsidRPr="00C075DE" w14:paraId="34A02889" w14:textId="77777777" w:rsidTr="007D309F">
        <w:trPr>
          <w:trHeight w:val="433"/>
        </w:trPr>
        <w:tc>
          <w:tcPr>
            <w:tcW w:w="3649" w:type="dxa"/>
          </w:tcPr>
          <w:p w14:paraId="6CE71936" w14:textId="545019C7" w:rsidR="00391624" w:rsidRPr="00E95779" w:rsidRDefault="00391624" w:rsidP="00391624">
            <w:pPr>
              <w:tabs>
                <w:tab w:val="left" w:pos="9000"/>
                <w:tab w:val="left" w:pos="9090"/>
              </w:tabs>
              <w:ind w:left="162" w:right="-21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2" w:type="dxa"/>
          </w:tcPr>
          <w:p w14:paraId="78BF22C7" w14:textId="77777777" w:rsidR="00391624" w:rsidRPr="00E95779" w:rsidRDefault="00391624" w:rsidP="0039162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57A6175D" w14:textId="6F39A16E" w:rsidR="00391624" w:rsidRPr="00031A11" w:rsidRDefault="00D2681F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622,802</w:t>
            </w:r>
          </w:p>
        </w:tc>
        <w:tc>
          <w:tcPr>
            <w:tcW w:w="278" w:type="dxa"/>
          </w:tcPr>
          <w:p w14:paraId="19DB3A5B" w14:textId="77777777" w:rsidR="00391624" w:rsidRPr="00E95779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0A5A7A4C" w14:textId="43727B94" w:rsidR="00391624" w:rsidRPr="00E95779" w:rsidRDefault="00391624" w:rsidP="0039162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645,773</w:t>
            </w:r>
          </w:p>
        </w:tc>
        <w:tc>
          <w:tcPr>
            <w:tcW w:w="278" w:type="dxa"/>
          </w:tcPr>
          <w:p w14:paraId="4C1262CA" w14:textId="77777777" w:rsidR="00391624" w:rsidRPr="00E95779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7864CD86" w14:textId="271F22BD" w:rsidR="00391624" w:rsidRPr="00E95779" w:rsidRDefault="00D2681F" w:rsidP="0039162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  <w:r w:rsidRPr="00D268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574,824</w:t>
            </w:r>
          </w:p>
        </w:tc>
        <w:tc>
          <w:tcPr>
            <w:tcW w:w="275" w:type="dxa"/>
          </w:tcPr>
          <w:p w14:paraId="4E2D8E55" w14:textId="77777777" w:rsidR="00391624" w:rsidRPr="00E95779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44BA2813" w14:textId="6E0F9187" w:rsidR="00391624" w:rsidRPr="00E95779" w:rsidRDefault="00391624" w:rsidP="00391624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F3847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585,055</w:t>
            </w:r>
          </w:p>
        </w:tc>
      </w:tr>
    </w:tbl>
    <w:p w14:paraId="655AB88F" w14:textId="185EA2F7" w:rsidR="00EC3A9E" w:rsidRDefault="00EC3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52541544" w14:textId="468E1ABF" w:rsidR="007310BF" w:rsidRDefault="007310BF" w:rsidP="00946D30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การจ่ายโดยใช้หุ้นเป็นเกณฑ์</w:t>
      </w:r>
    </w:p>
    <w:p w14:paraId="7EC0BEDF" w14:textId="77A991BE" w:rsidR="007310BF" w:rsidRPr="00131479" w:rsidRDefault="007310BF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3F491DC2" w14:textId="47081254" w:rsidR="000136FE" w:rsidRPr="002C56F1" w:rsidRDefault="000136FE" w:rsidP="002C56F1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C56F1">
        <w:rPr>
          <w:rFonts w:asciiTheme="majorBidi" w:hAnsiTheme="majorBidi" w:cstheme="majorBidi"/>
          <w:i/>
          <w:iCs/>
          <w:sz w:val="30"/>
          <w:szCs w:val="30"/>
          <w:cs/>
        </w:rPr>
        <w:t>โครงการ</w:t>
      </w:r>
      <w:r w:rsidRPr="002C56F1">
        <w:rPr>
          <w:rFonts w:asciiTheme="majorBidi" w:hAnsiTheme="majorBidi"/>
          <w:i/>
          <w:iCs/>
          <w:sz w:val="30"/>
          <w:szCs w:val="30"/>
          <w:cs/>
        </w:rPr>
        <w:t>สะสมหุ้นสำหรับพนักงาน (</w:t>
      </w:r>
      <w:r w:rsidRPr="002C56F1">
        <w:rPr>
          <w:rFonts w:asciiTheme="majorBidi" w:hAnsiTheme="majorBidi" w:cstheme="majorBidi"/>
          <w:i/>
          <w:iCs/>
          <w:sz w:val="30"/>
          <w:szCs w:val="30"/>
        </w:rPr>
        <w:t>EJIP)</w:t>
      </w:r>
    </w:p>
    <w:p w14:paraId="408782B8" w14:textId="77777777" w:rsidR="000136FE" w:rsidRPr="00131479" w:rsidRDefault="000136FE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436763CD" w14:textId="350E7123" w:rsidR="007310BF" w:rsidRDefault="007310BF" w:rsidP="007310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>ในการ</w:t>
      </w:r>
      <w:r>
        <w:rPr>
          <w:rFonts w:asciiTheme="majorBidi" w:hAnsiTheme="majorBidi"/>
          <w:sz w:val="30"/>
          <w:szCs w:val="30"/>
          <w:cs/>
        </w:rPr>
        <w:t xml:space="preserve">ประชุมคณะกรรมการบริษัท </w:t>
      </w:r>
      <w:r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8C2EBE" w:rsidRPr="008C2EBE">
        <w:rPr>
          <w:rFonts w:ascii="Angsana New" w:hAnsi="Angsana New"/>
          <w:spacing w:val="-4"/>
          <w:sz w:val="30"/>
          <w:szCs w:val="30"/>
        </w:rPr>
        <w:t>27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เมษายน </w:t>
      </w:r>
      <w:r w:rsidR="008C2EBE" w:rsidRPr="008C2EBE">
        <w:rPr>
          <w:rFonts w:ascii="Angsana New" w:hAnsi="Angsana New"/>
          <w:spacing w:val="-4"/>
          <w:sz w:val="30"/>
          <w:szCs w:val="30"/>
        </w:rPr>
        <w:t>2566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ที่ประชุมมีมติ</w:t>
      </w:r>
      <w:r>
        <w:rPr>
          <w:rFonts w:asciiTheme="majorBidi" w:hAnsiTheme="majorBidi"/>
          <w:sz w:val="30"/>
          <w:szCs w:val="30"/>
          <w:cs/>
        </w:rPr>
        <w:t xml:space="preserve">อนุมัติโครงการสะสมหุ้นสำหรับพนักงาน </w:t>
      </w:r>
      <w:r>
        <w:rPr>
          <w:rFonts w:asciiTheme="majorBidi" w:hAnsiTheme="majorBidi"/>
          <w:sz w:val="30"/>
          <w:szCs w:val="30"/>
        </w:rPr>
        <w:t xml:space="preserve">(EJIP) </w:t>
      </w:r>
      <w:r>
        <w:rPr>
          <w:rFonts w:asciiTheme="majorBidi" w:hAnsiTheme="majorBidi" w:hint="cs"/>
          <w:sz w:val="30"/>
          <w:szCs w:val="30"/>
          <w:cs/>
        </w:rPr>
        <w:t xml:space="preserve">ให้กับผู้บริหารและพนักงานที่เข้าเงื่อนไข อายุโครงการ </w:t>
      </w:r>
      <w:r w:rsidR="008C2EBE" w:rsidRPr="008C2EBE">
        <w:rPr>
          <w:rFonts w:asciiTheme="majorBidi" w:hAnsiTheme="majorBidi"/>
          <w:sz w:val="30"/>
          <w:szCs w:val="30"/>
        </w:rPr>
        <w:t>3</w:t>
      </w:r>
      <w:r>
        <w:rPr>
          <w:rFonts w:asciiTheme="majorBidi" w:hAnsiTheme="majorBidi" w:hint="cs"/>
          <w:sz w:val="30"/>
          <w:szCs w:val="30"/>
          <w:cs/>
        </w:rPr>
        <w:t xml:space="preserve"> ปี โดยมีระยะเวลาจ่ายเงินสมทบ </w:t>
      </w:r>
      <w:r w:rsidR="008C2EBE" w:rsidRPr="008C2EBE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ปี ทั้งนี้ บริษัทจะหักเงินเดือนผู้เข้าร่วมโครงการในอัตราไม่เกินร้อยละ </w:t>
      </w:r>
      <w:r w:rsidR="008C2EBE" w:rsidRPr="008C2EBE">
        <w:rPr>
          <w:rFonts w:asciiTheme="majorBidi" w:hAnsiTheme="majorBidi"/>
          <w:sz w:val="30"/>
          <w:szCs w:val="30"/>
        </w:rPr>
        <w:t>10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ของเงินเดือนในแต่ละเดือน จนกว่าจะสิ้นสุดระยะเวลาจ่ายเงินสมทบของโครงการ โดยจะคิดเป็นร้อยละ </w:t>
      </w:r>
      <w:r w:rsidR="008C2EBE" w:rsidRPr="008C2EBE">
        <w:rPr>
          <w:rFonts w:asciiTheme="majorBidi" w:hAnsiTheme="majorBidi"/>
          <w:sz w:val="30"/>
          <w:szCs w:val="30"/>
        </w:rPr>
        <w:t>15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ของเงินสมทบของโครงการ และบริษัทจะจ่ายสมทบเพิ่มเติมอีกร้อยละ </w:t>
      </w:r>
      <w:r w:rsidR="008C2EBE" w:rsidRPr="008C2EBE">
        <w:rPr>
          <w:rFonts w:asciiTheme="majorBidi" w:hAnsiTheme="majorBidi"/>
          <w:sz w:val="30"/>
          <w:szCs w:val="30"/>
        </w:rPr>
        <w:t>85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ของเงินสมทบของโครงการในทุกเดือน</w:t>
      </w:r>
    </w:p>
    <w:p w14:paraId="706C93CD" w14:textId="31F6CD50" w:rsidR="007310BF" w:rsidRPr="00131479" w:rsidRDefault="007310BF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69BF1400" w14:textId="3D0098B0" w:rsidR="006B3B70" w:rsidRDefault="006B3B70" w:rsidP="006B3B7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B3B70">
        <w:rPr>
          <w:rFonts w:ascii="Angsana New" w:hAnsi="Angsana New"/>
          <w:spacing w:val="-4"/>
          <w:sz w:val="30"/>
          <w:szCs w:val="30"/>
          <w:cs/>
        </w:rPr>
        <w:t>ในการ</w:t>
      </w:r>
      <w:r w:rsidRPr="006B3B70">
        <w:rPr>
          <w:rFonts w:asciiTheme="majorBidi" w:hAnsiTheme="majorBidi"/>
          <w:sz w:val="30"/>
          <w:szCs w:val="30"/>
          <w:cs/>
        </w:rPr>
        <w:t xml:space="preserve">ประชุมคณะกรรมการบริษัท </w:t>
      </w:r>
      <w:r w:rsidRPr="006B3B70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8C2EBE" w:rsidRPr="008C2EBE">
        <w:rPr>
          <w:rFonts w:ascii="Angsana New" w:hAnsi="Angsana New"/>
          <w:spacing w:val="-4"/>
          <w:sz w:val="30"/>
          <w:szCs w:val="30"/>
        </w:rPr>
        <w:t>1</w:t>
      </w:r>
      <w:r w:rsidRPr="002C56F1">
        <w:rPr>
          <w:rFonts w:ascii="Angsana New" w:hAnsi="Angsana New"/>
          <w:spacing w:val="-4"/>
          <w:sz w:val="30"/>
          <w:szCs w:val="30"/>
        </w:rPr>
        <w:t xml:space="preserve"> </w:t>
      </w:r>
      <w:r w:rsidRPr="002C56F1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="008C2EBE" w:rsidRPr="008C2EBE">
        <w:rPr>
          <w:rFonts w:ascii="Angsana New" w:hAnsi="Angsana New"/>
          <w:spacing w:val="-4"/>
          <w:sz w:val="30"/>
          <w:szCs w:val="30"/>
        </w:rPr>
        <w:t>2567</w:t>
      </w:r>
      <w:r w:rsidRPr="006B3B70">
        <w:rPr>
          <w:rFonts w:ascii="Angsana New" w:hAnsi="Angsana New" w:hint="cs"/>
          <w:spacing w:val="-4"/>
          <w:sz w:val="30"/>
          <w:szCs w:val="30"/>
          <w:cs/>
        </w:rPr>
        <w:t xml:space="preserve"> ที่ประชุมมีมติ</w:t>
      </w:r>
      <w:r w:rsidRPr="006B3B70">
        <w:rPr>
          <w:rFonts w:asciiTheme="majorBidi" w:hAnsiTheme="majorBidi"/>
          <w:sz w:val="30"/>
          <w:szCs w:val="30"/>
          <w:cs/>
        </w:rPr>
        <w:t xml:space="preserve">อนุมัติโครงการสะสมหุ้นสำหรับพนักงาน </w:t>
      </w:r>
      <w:r w:rsidRPr="006B3B70">
        <w:rPr>
          <w:rFonts w:asciiTheme="majorBidi" w:hAnsiTheme="majorBidi"/>
          <w:sz w:val="30"/>
          <w:szCs w:val="30"/>
        </w:rPr>
        <w:t xml:space="preserve">(EJIP)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ให้กับผู้บริหารและพนักงานที่เข้าเงื่อนไข อายุโครงการ </w:t>
      </w:r>
      <w:r w:rsidR="008C2EBE" w:rsidRPr="008C2EBE">
        <w:rPr>
          <w:rFonts w:asciiTheme="majorBidi" w:hAnsiTheme="majorBidi"/>
          <w:sz w:val="30"/>
          <w:szCs w:val="30"/>
        </w:rPr>
        <w:t>3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 ปี โดยมีระยะเวลาจ่ายเงินสมทบ </w:t>
      </w:r>
      <w:r w:rsidR="008C2EBE" w:rsidRPr="008C2EBE">
        <w:rPr>
          <w:rFonts w:asciiTheme="majorBidi" w:hAnsiTheme="majorBidi"/>
          <w:sz w:val="30"/>
          <w:szCs w:val="30"/>
        </w:rPr>
        <w:t>1</w:t>
      </w:r>
      <w:r w:rsidRPr="006B3B70">
        <w:rPr>
          <w:rFonts w:asciiTheme="majorBidi" w:hAnsiTheme="majorBidi"/>
          <w:sz w:val="30"/>
          <w:szCs w:val="30"/>
        </w:rPr>
        <w:t xml:space="preserve">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ปี ทั้งนี้ บริษัทจะหักเงินเดือนผู้เข้าร่วมโครงการในอัตราไม่เกินร้อยละ </w:t>
      </w:r>
      <w:r w:rsidR="008C2EBE" w:rsidRPr="008C2EBE">
        <w:rPr>
          <w:rFonts w:asciiTheme="majorBidi" w:hAnsiTheme="majorBidi"/>
          <w:sz w:val="30"/>
          <w:szCs w:val="30"/>
        </w:rPr>
        <w:t>10</w:t>
      </w:r>
      <w:r w:rsidRPr="006B3B70">
        <w:rPr>
          <w:rFonts w:asciiTheme="majorBidi" w:hAnsiTheme="majorBidi"/>
          <w:sz w:val="30"/>
          <w:szCs w:val="30"/>
        </w:rPr>
        <w:t xml:space="preserve">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ของเงินเดือนในแต่ละเดือน จนกว่าจะสิ้นสุดระยะเวลาจ่ายเงินสมทบของโครงการ โดยจะคิดเป็นร้อยละ </w:t>
      </w:r>
      <w:r w:rsidR="008C2EBE" w:rsidRPr="008C2EBE">
        <w:rPr>
          <w:rFonts w:asciiTheme="majorBidi" w:hAnsiTheme="majorBidi"/>
          <w:sz w:val="30"/>
          <w:szCs w:val="30"/>
        </w:rPr>
        <w:t>15</w:t>
      </w:r>
      <w:r w:rsidRPr="006B3B70">
        <w:rPr>
          <w:rFonts w:asciiTheme="majorBidi" w:hAnsiTheme="majorBidi"/>
          <w:sz w:val="30"/>
          <w:szCs w:val="30"/>
        </w:rPr>
        <w:t xml:space="preserve">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ของเงินสมทบของโครงการ และบริษัทจะจ่ายสมทบเพิ่มเติมอีกร้อยละ </w:t>
      </w:r>
      <w:r w:rsidR="008C2EBE" w:rsidRPr="008C2EBE">
        <w:rPr>
          <w:rFonts w:asciiTheme="majorBidi" w:hAnsiTheme="majorBidi"/>
          <w:sz w:val="30"/>
          <w:szCs w:val="30"/>
        </w:rPr>
        <w:t>85</w:t>
      </w:r>
      <w:r w:rsidRPr="006B3B70">
        <w:rPr>
          <w:rFonts w:asciiTheme="majorBidi" w:hAnsiTheme="majorBidi"/>
          <w:sz w:val="30"/>
          <w:szCs w:val="30"/>
        </w:rPr>
        <w:t xml:space="preserve"> </w:t>
      </w:r>
      <w:r w:rsidRPr="006B3B70">
        <w:rPr>
          <w:rFonts w:asciiTheme="majorBidi" w:hAnsiTheme="majorBidi" w:hint="cs"/>
          <w:sz w:val="30"/>
          <w:szCs w:val="30"/>
          <w:cs/>
        </w:rPr>
        <w:t>ของเงินสมทบของโครงการในทุกเดือน</w:t>
      </w:r>
    </w:p>
    <w:p w14:paraId="10D0C075" w14:textId="586D6462" w:rsidR="00B31825" w:rsidRPr="00131479" w:rsidRDefault="00B31825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21EBE119" w14:textId="167B3C9B" w:rsidR="007450C5" w:rsidRDefault="007450C5" w:rsidP="006B3B7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17F9E">
        <w:rPr>
          <w:rFonts w:asciiTheme="majorBidi" w:hAnsiTheme="majorBidi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="008C2EBE" w:rsidRPr="008C2EBE">
        <w:rPr>
          <w:rFonts w:asciiTheme="majorBidi" w:hAnsiTheme="majorBidi"/>
          <w:sz w:val="30"/>
          <w:szCs w:val="30"/>
        </w:rPr>
        <w:t>16</w:t>
      </w:r>
      <w:r w:rsidRPr="00B17F9E">
        <w:rPr>
          <w:rFonts w:asciiTheme="majorBidi" w:hAnsiTheme="majorBidi"/>
          <w:sz w:val="30"/>
          <w:szCs w:val="30"/>
        </w:rPr>
        <w:t xml:space="preserve"> </w:t>
      </w:r>
      <w:r w:rsidR="00564867" w:rsidRPr="00B17F9E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8C2EBE" w:rsidRPr="008C2EBE">
        <w:rPr>
          <w:rFonts w:asciiTheme="majorBidi" w:hAnsiTheme="majorBidi"/>
          <w:sz w:val="30"/>
          <w:szCs w:val="30"/>
        </w:rPr>
        <w:t>2568</w:t>
      </w:r>
      <w:r w:rsidRPr="00B17F9E">
        <w:rPr>
          <w:rFonts w:asciiTheme="majorBidi" w:hAnsiTheme="majorBidi"/>
          <w:sz w:val="30"/>
          <w:szCs w:val="30"/>
        </w:rPr>
        <w:t xml:space="preserve"> </w:t>
      </w:r>
      <w:r w:rsidRPr="00B17F9E">
        <w:rPr>
          <w:rFonts w:asciiTheme="majorBidi" w:hAnsiTheme="majorBidi"/>
          <w:sz w:val="30"/>
          <w:szCs w:val="30"/>
          <w:cs/>
        </w:rPr>
        <w:t>ที่ประชุมมีมติอนุมัติโครงการสะสมหุ้นสำหรับพนักงาน (</w:t>
      </w:r>
      <w:r w:rsidRPr="00B17F9E">
        <w:rPr>
          <w:rFonts w:asciiTheme="majorBidi" w:hAnsiTheme="majorBidi"/>
          <w:sz w:val="30"/>
          <w:szCs w:val="30"/>
        </w:rPr>
        <w:t xml:space="preserve">EJIP) </w:t>
      </w:r>
      <w:r w:rsidRPr="00B17F9E">
        <w:rPr>
          <w:rFonts w:asciiTheme="majorBidi" w:hAnsiTheme="majorBidi"/>
          <w:sz w:val="30"/>
          <w:szCs w:val="30"/>
          <w:cs/>
        </w:rPr>
        <w:t xml:space="preserve">ให้กับผู้บริหารและพนักงานที่เข้าเงื่อนไข อายุโครงการ </w:t>
      </w:r>
      <w:r w:rsidR="008C2EBE" w:rsidRPr="008C2EBE">
        <w:rPr>
          <w:rFonts w:asciiTheme="majorBidi" w:hAnsiTheme="majorBidi"/>
          <w:sz w:val="30"/>
          <w:szCs w:val="30"/>
        </w:rPr>
        <w:t>3</w:t>
      </w:r>
      <w:r w:rsidRPr="00B17F9E">
        <w:rPr>
          <w:rFonts w:asciiTheme="majorBidi" w:hAnsiTheme="majorBidi"/>
          <w:sz w:val="30"/>
          <w:szCs w:val="30"/>
        </w:rPr>
        <w:t xml:space="preserve"> </w:t>
      </w:r>
      <w:r w:rsidRPr="00B17F9E">
        <w:rPr>
          <w:rFonts w:asciiTheme="majorBidi" w:hAnsiTheme="majorBidi"/>
          <w:sz w:val="30"/>
          <w:szCs w:val="30"/>
          <w:cs/>
        </w:rPr>
        <w:t xml:space="preserve">ปี โดยมีระยะเวลาจ่ายเงินสมทบ </w:t>
      </w:r>
      <w:r w:rsidR="008C2EBE" w:rsidRPr="008C2EBE">
        <w:rPr>
          <w:rFonts w:asciiTheme="majorBidi" w:hAnsiTheme="majorBidi"/>
          <w:sz w:val="30"/>
          <w:szCs w:val="30"/>
        </w:rPr>
        <w:t>1</w:t>
      </w:r>
      <w:r w:rsidRPr="00B17F9E">
        <w:rPr>
          <w:rFonts w:asciiTheme="majorBidi" w:hAnsiTheme="majorBidi"/>
          <w:sz w:val="30"/>
          <w:szCs w:val="30"/>
        </w:rPr>
        <w:t xml:space="preserve"> </w:t>
      </w:r>
      <w:r w:rsidRPr="00B17F9E">
        <w:rPr>
          <w:rFonts w:asciiTheme="majorBidi" w:hAnsiTheme="majorBidi"/>
          <w:sz w:val="30"/>
          <w:szCs w:val="30"/>
          <w:cs/>
        </w:rPr>
        <w:t xml:space="preserve">ปี ทั้งนี้ บริษัทจะหักเงินเดือนผู้เข้าร่วมโครงการในอัตราไม่เกินร้อยละ </w:t>
      </w:r>
      <w:r w:rsidR="008C2EBE" w:rsidRPr="008C2EBE">
        <w:rPr>
          <w:rFonts w:asciiTheme="majorBidi" w:hAnsiTheme="majorBidi"/>
          <w:sz w:val="30"/>
          <w:szCs w:val="30"/>
        </w:rPr>
        <w:t>10</w:t>
      </w:r>
      <w:r w:rsidRPr="00B17F9E">
        <w:rPr>
          <w:rFonts w:asciiTheme="majorBidi" w:hAnsiTheme="majorBidi"/>
          <w:sz w:val="30"/>
          <w:szCs w:val="30"/>
        </w:rPr>
        <w:t xml:space="preserve"> </w:t>
      </w:r>
      <w:r w:rsidRPr="00B17F9E">
        <w:rPr>
          <w:rFonts w:asciiTheme="majorBidi" w:hAnsiTheme="majorBidi"/>
          <w:sz w:val="30"/>
          <w:szCs w:val="30"/>
          <w:cs/>
        </w:rPr>
        <w:t xml:space="preserve">ของเงินเดือนในแต่ละเดือน จนกว่าจะสิ้นสุดระยะเวลาจ่ายเงินสมทบของโครงการ โดยจะคิดเป็นร้อยละ </w:t>
      </w:r>
      <w:r w:rsidR="008C2EBE" w:rsidRPr="008C2EBE">
        <w:rPr>
          <w:rFonts w:asciiTheme="majorBidi" w:hAnsiTheme="majorBidi"/>
          <w:sz w:val="30"/>
          <w:szCs w:val="30"/>
        </w:rPr>
        <w:t>15</w:t>
      </w:r>
      <w:r w:rsidRPr="00B17F9E">
        <w:rPr>
          <w:rFonts w:asciiTheme="majorBidi" w:hAnsiTheme="majorBidi"/>
          <w:sz w:val="30"/>
          <w:szCs w:val="30"/>
        </w:rPr>
        <w:t xml:space="preserve"> </w:t>
      </w:r>
      <w:r w:rsidRPr="00B17F9E">
        <w:rPr>
          <w:rFonts w:asciiTheme="majorBidi" w:hAnsiTheme="majorBidi"/>
          <w:sz w:val="30"/>
          <w:szCs w:val="30"/>
          <w:cs/>
        </w:rPr>
        <w:t xml:space="preserve">ของเงินสมทบของโครงการ และบริษัทจะจ่ายสมทบเพิ่มเติมอีกร้อยละ </w:t>
      </w:r>
      <w:r w:rsidR="008C2EBE" w:rsidRPr="008C2EBE">
        <w:rPr>
          <w:rFonts w:asciiTheme="majorBidi" w:hAnsiTheme="majorBidi"/>
          <w:sz w:val="30"/>
          <w:szCs w:val="30"/>
        </w:rPr>
        <w:t>85</w:t>
      </w:r>
      <w:r w:rsidRPr="00B17F9E">
        <w:rPr>
          <w:rFonts w:asciiTheme="majorBidi" w:hAnsiTheme="majorBidi"/>
          <w:sz w:val="30"/>
          <w:szCs w:val="30"/>
        </w:rPr>
        <w:t xml:space="preserve"> </w:t>
      </w:r>
      <w:r w:rsidRPr="00B17F9E">
        <w:rPr>
          <w:rFonts w:asciiTheme="majorBidi" w:hAnsiTheme="majorBidi"/>
          <w:sz w:val="30"/>
          <w:szCs w:val="30"/>
          <w:cs/>
        </w:rPr>
        <w:t>ของเงินสมทบของโครงการในทุกเดือน</w:t>
      </w:r>
    </w:p>
    <w:p w14:paraId="0D404586" w14:textId="6F950E28" w:rsidR="005E49FE" w:rsidRPr="00131479" w:rsidRDefault="005E49FE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106F01A2" w14:textId="13B1BAB3" w:rsidR="007310BF" w:rsidRDefault="007310BF" w:rsidP="00731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76CA2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ค่าใช้จ่ายที่เกิดจากรายการจ่ายโดยใช้หุ้นเป็นเกณฑ์ตาม</w:t>
      </w:r>
      <w:r w:rsidRPr="00D76CA2">
        <w:rPr>
          <w:rFonts w:asciiTheme="majorBidi" w:hAnsiTheme="majorBidi"/>
          <w:sz w:val="30"/>
          <w:szCs w:val="30"/>
          <w:cs/>
        </w:rPr>
        <w:t xml:space="preserve">โครงการสะสมหุ้นสำหรับพนักงาน </w:t>
      </w:r>
      <w:r w:rsidRPr="00D76CA2">
        <w:rPr>
          <w:rFonts w:asciiTheme="majorBidi" w:hAnsiTheme="majorBidi"/>
          <w:sz w:val="30"/>
          <w:szCs w:val="30"/>
        </w:rPr>
        <w:t xml:space="preserve">(EJIP) </w:t>
      </w:r>
      <w:r w:rsidRPr="00D76CA2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</w:t>
      </w:r>
      <w:r w:rsidR="00F847A7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612CD7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F847A7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D76CA2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7E51A8" w:rsidRPr="007E51A8">
        <w:rPr>
          <w:rFonts w:asciiTheme="majorBidi" w:hAnsiTheme="majorBidi" w:cstheme="majorBidi"/>
          <w:sz w:val="30"/>
          <w:szCs w:val="30"/>
        </w:rPr>
        <w:t xml:space="preserve">31 </w:t>
      </w:r>
      <w:r w:rsidR="007E51A8" w:rsidRPr="007E51A8">
        <w:rPr>
          <w:rFonts w:asciiTheme="majorBidi" w:hAnsiTheme="majorBidi"/>
          <w:sz w:val="30"/>
          <w:szCs w:val="30"/>
          <w:cs/>
        </w:rPr>
        <w:t xml:space="preserve">มีนาคม </w:t>
      </w:r>
      <w:r w:rsidR="007E51A8" w:rsidRPr="007E51A8">
        <w:rPr>
          <w:rFonts w:asciiTheme="majorBidi" w:hAnsiTheme="majorBidi" w:cstheme="majorBidi"/>
          <w:sz w:val="30"/>
          <w:szCs w:val="30"/>
        </w:rPr>
        <w:t xml:space="preserve">2569 </w:t>
      </w:r>
      <w:r w:rsidRPr="00D76CA2">
        <w:rPr>
          <w:rFonts w:asciiTheme="majorBidi" w:hAnsiTheme="majorBidi" w:cstheme="majorBidi" w:hint="cs"/>
          <w:sz w:val="30"/>
          <w:szCs w:val="30"/>
          <w:cs/>
        </w:rPr>
        <w:t>มีจำนว</w:t>
      </w:r>
      <w:r w:rsidR="00DC251B" w:rsidRPr="00D76CA2">
        <w:rPr>
          <w:rFonts w:asciiTheme="majorBidi" w:hAnsiTheme="majorBidi" w:cstheme="majorBidi" w:hint="cs"/>
          <w:sz w:val="30"/>
          <w:szCs w:val="30"/>
          <w:cs/>
        </w:rPr>
        <w:t>น</w:t>
      </w:r>
      <w:r w:rsidR="008B0FCE">
        <w:rPr>
          <w:rFonts w:asciiTheme="majorBidi" w:hAnsiTheme="majorBidi" w:cstheme="majorBidi"/>
          <w:sz w:val="30"/>
          <w:szCs w:val="30"/>
        </w:rPr>
        <w:t xml:space="preserve"> </w:t>
      </w:r>
      <w:r w:rsidR="003529FD">
        <w:rPr>
          <w:rFonts w:asciiTheme="majorBidi" w:hAnsiTheme="majorBidi" w:cstheme="majorBidi"/>
          <w:sz w:val="30"/>
          <w:szCs w:val="30"/>
        </w:rPr>
        <w:t>4.99</w:t>
      </w:r>
      <w:r w:rsidRPr="00D76CA2">
        <w:rPr>
          <w:rFonts w:asciiTheme="majorBidi" w:hAnsiTheme="majorBidi" w:cstheme="majorBidi"/>
          <w:sz w:val="30"/>
          <w:szCs w:val="30"/>
        </w:rPr>
        <w:t xml:space="preserve"> </w:t>
      </w:r>
      <w:r w:rsidRPr="00D76CA2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D76CA2">
        <w:rPr>
          <w:rFonts w:asciiTheme="majorBidi" w:hAnsiTheme="majorBidi" w:cstheme="majorBidi"/>
          <w:sz w:val="30"/>
          <w:szCs w:val="30"/>
        </w:rPr>
        <w:br/>
      </w:r>
      <w:r w:rsidR="007602DC" w:rsidRPr="00D76CA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C2EBE" w:rsidRPr="008C2EB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E51A8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7602DC" w:rsidRPr="00D76CA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E51A8" w:rsidRPr="007E51A8">
        <w:rPr>
          <w:rFonts w:asciiTheme="majorBidi" w:hAnsiTheme="majorBidi" w:cstheme="majorBidi"/>
          <w:i/>
          <w:iCs/>
          <w:sz w:val="30"/>
          <w:szCs w:val="30"/>
        </w:rPr>
        <w:t xml:space="preserve">4.34 </w:t>
      </w:r>
      <w:r w:rsidR="007602DC" w:rsidRPr="00D76CA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7602DC" w:rsidRPr="00D76CA2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F4D10A2" w14:textId="77777777" w:rsidR="00B31825" w:rsidRDefault="00B31825" w:rsidP="0024091C">
      <w:pPr>
        <w:rPr>
          <w:rFonts w:asciiTheme="majorBidi" w:hAnsiTheme="majorBidi" w:cstheme="majorBidi"/>
          <w:sz w:val="24"/>
          <w:szCs w:val="24"/>
        </w:rPr>
      </w:pPr>
    </w:p>
    <w:p w14:paraId="6EEC8B40" w14:textId="77777777" w:rsidR="000C2A68" w:rsidRDefault="000C2A68" w:rsidP="0024091C">
      <w:pPr>
        <w:rPr>
          <w:rFonts w:asciiTheme="majorBidi" w:hAnsiTheme="majorBidi" w:cstheme="majorBidi"/>
          <w:sz w:val="24"/>
          <w:szCs w:val="24"/>
        </w:rPr>
      </w:pPr>
    </w:p>
    <w:p w14:paraId="3846BDA8" w14:textId="77777777" w:rsidR="000C2A68" w:rsidRDefault="000C2A68" w:rsidP="0024091C">
      <w:pPr>
        <w:rPr>
          <w:rFonts w:asciiTheme="majorBidi" w:hAnsiTheme="majorBidi" w:cstheme="majorBidi"/>
          <w:sz w:val="24"/>
          <w:szCs w:val="24"/>
        </w:rPr>
      </w:pPr>
    </w:p>
    <w:p w14:paraId="05891722" w14:textId="77777777" w:rsidR="000C2A68" w:rsidRDefault="000C2A68" w:rsidP="0024091C">
      <w:pPr>
        <w:rPr>
          <w:rFonts w:asciiTheme="majorBidi" w:hAnsiTheme="majorBidi" w:cstheme="majorBidi"/>
          <w:sz w:val="24"/>
          <w:szCs w:val="24"/>
        </w:rPr>
      </w:pPr>
    </w:p>
    <w:p w14:paraId="4AF6551D" w14:textId="77777777" w:rsidR="000C2A68" w:rsidRDefault="000C2A68" w:rsidP="0024091C">
      <w:pPr>
        <w:rPr>
          <w:rFonts w:asciiTheme="majorBidi" w:hAnsiTheme="majorBidi" w:cstheme="majorBidi"/>
          <w:sz w:val="24"/>
          <w:szCs w:val="24"/>
        </w:rPr>
      </w:pPr>
    </w:p>
    <w:p w14:paraId="1ED3B3DD" w14:textId="77777777" w:rsidR="000C2A68" w:rsidRDefault="000C2A68" w:rsidP="0024091C">
      <w:pPr>
        <w:rPr>
          <w:rFonts w:asciiTheme="majorBidi" w:hAnsiTheme="majorBidi" w:cstheme="majorBidi"/>
          <w:sz w:val="24"/>
          <w:szCs w:val="24"/>
        </w:rPr>
      </w:pPr>
    </w:p>
    <w:p w14:paraId="5541B65B" w14:textId="77777777" w:rsidR="000C2A68" w:rsidRDefault="000C2A68" w:rsidP="0024091C">
      <w:pPr>
        <w:rPr>
          <w:rFonts w:asciiTheme="majorBidi" w:hAnsiTheme="majorBidi" w:cstheme="majorBidi"/>
          <w:sz w:val="24"/>
          <w:szCs w:val="24"/>
        </w:rPr>
      </w:pPr>
    </w:p>
    <w:p w14:paraId="1F8B4279" w14:textId="77777777" w:rsidR="000C2A68" w:rsidRDefault="000C2A68" w:rsidP="0024091C">
      <w:pPr>
        <w:rPr>
          <w:rFonts w:asciiTheme="majorBidi" w:hAnsiTheme="majorBidi" w:cstheme="majorBidi"/>
          <w:sz w:val="24"/>
          <w:szCs w:val="24"/>
        </w:rPr>
      </w:pPr>
    </w:p>
    <w:p w14:paraId="5B0566BC" w14:textId="77777777" w:rsidR="000C2A68" w:rsidRDefault="000C2A68" w:rsidP="0024091C">
      <w:pPr>
        <w:rPr>
          <w:rFonts w:asciiTheme="majorBidi" w:hAnsiTheme="majorBidi" w:cstheme="majorBidi"/>
          <w:sz w:val="24"/>
          <w:szCs w:val="24"/>
        </w:rPr>
      </w:pPr>
    </w:p>
    <w:p w14:paraId="21DAA12D" w14:textId="77777777" w:rsidR="000C2A68" w:rsidRPr="0024091C" w:rsidRDefault="000C2A68" w:rsidP="0024091C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0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28"/>
        <w:gridCol w:w="1530"/>
        <w:gridCol w:w="270"/>
        <w:gridCol w:w="1440"/>
      </w:tblGrid>
      <w:tr w:rsidR="005E49FE" w:rsidRPr="00AF3847" w14:paraId="2DCD5836" w14:textId="77777777" w:rsidTr="00C411E2">
        <w:trPr>
          <w:trHeight w:val="86"/>
        </w:trPr>
        <w:tc>
          <w:tcPr>
            <w:tcW w:w="5828" w:type="dxa"/>
          </w:tcPr>
          <w:p w14:paraId="79D5C13C" w14:textId="77777777" w:rsidR="005E49FE" w:rsidRPr="00AF3847" w:rsidRDefault="005E49FE" w:rsidP="00C411E2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สำรองการจ่ายโด</w:t>
            </w:r>
            <w:r w:rsidRPr="00AF38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ใช้หุ้นเป็นเกณฑ์</w:t>
            </w:r>
          </w:p>
        </w:tc>
        <w:tc>
          <w:tcPr>
            <w:tcW w:w="3240" w:type="dxa"/>
            <w:gridSpan w:val="3"/>
          </w:tcPr>
          <w:p w14:paraId="18631FF2" w14:textId="77777777" w:rsidR="005E49FE" w:rsidRPr="00AF3847" w:rsidRDefault="005E49FE" w:rsidP="00C411E2">
            <w:pPr>
              <w:ind w:left="234" w:hanging="2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E49FE" w:rsidRPr="00AF3847" w14:paraId="0053D0A8" w14:textId="77777777" w:rsidTr="00C411E2">
        <w:trPr>
          <w:trHeight w:hRule="exact" w:val="432"/>
        </w:trPr>
        <w:tc>
          <w:tcPr>
            <w:tcW w:w="5828" w:type="dxa"/>
          </w:tcPr>
          <w:p w14:paraId="4485D07D" w14:textId="77777777" w:rsidR="005E49FE" w:rsidRPr="00AF3847" w:rsidRDefault="005E49FE" w:rsidP="00C411E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9C234D" w14:textId="77777777" w:rsidR="005E49FE" w:rsidRPr="00AF3847" w:rsidRDefault="005E49FE" w:rsidP="00C411E2">
            <w:pPr>
              <w:ind w:left="234" w:hanging="2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6D031D48" w14:textId="77777777" w:rsidR="005E49FE" w:rsidRPr="00AF3847" w:rsidRDefault="005E49FE" w:rsidP="00C411E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874AF8" w14:textId="77777777" w:rsidR="005E49FE" w:rsidRPr="00AF3847" w:rsidRDefault="005E49FE" w:rsidP="00C411E2">
            <w:pPr>
              <w:ind w:left="234" w:hanging="2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E49FE" w:rsidRPr="00AF3847" w14:paraId="72C78611" w14:textId="77777777" w:rsidTr="00C411E2">
        <w:trPr>
          <w:trHeight w:hRule="exact" w:val="432"/>
        </w:trPr>
        <w:tc>
          <w:tcPr>
            <w:tcW w:w="5828" w:type="dxa"/>
          </w:tcPr>
          <w:p w14:paraId="2A78783A" w14:textId="77777777" w:rsidR="005E49FE" w:rsidRPr="00AF3847" w:rsidRDefault="005E49FE" w:rsidP="00C411E2">
            <w:pPr>
              <w:ind w:left="234" w:hanging="2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6AA90F94" w14:textId="77777777" w:rsidR="005E49FE" w:rsidRPr="00AF3847" w:rsidRDefault="005E49FE" w:rsidP="00C411E2">
            <w:pPr>
              <w:ind w:left="234" w:hanging="2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E49FE" w:rsidRPr="00AF3847" w14:paraId="051D0149" w14:textId="77777777" w:rsidTr="00C411E2">
        <w:trPr>
          <w:trHeight w:hRule="exact" w:val="432"/>
        </w:trPr>
        <w:tc>
          <w:tcPr>
            <w:tcW w:w="5828" w:type="dxa"/>
          </w:tcPr>
          <w:p w14:paraId="6B6F2A31" w14:textId="58A3692F" w:rsidR="005E49FE" w:rsidRPr="00AF3847" w:rsidRDefault="007D2438" w:rsidP="00C411E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0D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060D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B288EC" w14:textId="77777777" w:rsidR="005E49FE" w:rsidRPr="00A82393" w:rsidRDefault="005E49FE" w:rsidP="00926523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23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26,532</w:t>
            </w:r>
          </w:p>
        </w:tc>
        <w:tc>
          <w:tcPr>
            <w:tcW w:w="270" w:type="dxa"/>
          </w:tcPr>
          <w:p w14:paraId="363B8799" w14:textId="77777777" w:rsidR="005E49FE" w:rsidRPr="00A82393" w:rsidRDefault="005E49FE" w:rsidP="00A82393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CDC576" w14:textId="77777777" w:rsidR="005E49FE" w:rsidRPr="00A82393" w:rsidRDefault="005E49FE" w:rsidP="00926523">
            <w:pPr>
              <w:pStyle w:val="block"/>
              <w:tabs>
                <w:tab w:val="decimal" w:pos="1063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23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23,966</w:t>
            </w:r>
          </w:p>
        </w:tc>
      </w:tr>
      <w:tr w:rsidR="005E49FE" w:rsidRPr="00AF3847" w14:paraId="33FA7A13" w14:textId="77777777" w:rsidTr="00C411E2">
        <w:trPr>
          <w:trHeight w:hRule="exact" w:val="432"/>
        </w:trPr>
        <w:tc>
          <w:tcPr>
            <w:tcW w:w="5828" w:type="dxa"/>
          </w:tcPr>
          <w:p w14:paraId="44C6F096" w14:textId="77777777" w:rsidR="005E49FE" w:rsidRPr="00AF3847" w:rsidRDefault="005E49FE" w:rsidP="00C411E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สำรองการจ่ายโดยใช้หุ้นเป็นเกณฑ์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F0884A2" w14:textId="6677F730" w:rsidR="005E49FE" w:rsidRPr="00A82393" w:rsidRDefault="003529FD" w:rsidP="00A82393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23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4,994</w:t>
            </w:r>
          </w:p>
        </w:tc>
        <w:tc>
          <w:tcPr>
            <w:tcW w:w="270" w:type="dxa"/>
          </w:tcPr>
          <w:p w14:paraId="24D50209" w14:textId="77777777" w:rsidR="005E49FE" w:rsidRPr="00A82393" w:rsidRDefault="005E49FE" w:rsidP="00A82393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BBDC2D" w14:textId="0FDA1796" w:rsidR="005E49FE" w:rsidRPr="00A82393" w:rsidRDefault="004762DF" w:rsidP="00A82393">
            <w:pPr>
              <w:pStyle w:val="block"/>
              <w:tabs>
                <w:tab w:val="decimal" w:pos="1063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23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E49FE" w:rsidRPr="00A823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823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343</w:t>
            </w:r>
          </w:p>
        </w:tc>
      </w:tr>
      <w:tr w:rsidR="005E49FE" w:rsidRPr="00AF3847" w14:paraId="500E6411" w14:textId="77777777" w:rsidTr="00C411E2">
        <w:trPr>
          <w:trHeight w:hRule="exact" w:val="432"/>
        </w:trPr>
        <w:tc>
          <w:tcPr>
            <w:tcW w:w="5828" w:type="dxa"/>
          </w:tcPr>
          <w:p w14:paraId="2B29E892" w14:textId="77777777" w:rsidR="005E49FE" w:rsidRPr="00AF3847" w:rsidRDefault="005E49FE" w:rsidP="00C411E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หุ้นครบกำหนดสิทธิที่โอนให้พนักงาน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1CBEF53" w14:textId="759EF728" w:rsidR="005E49FE" w:rsidRPr="00A82393" w:rsidRDefault="003529FD" w:rsidP="00A82393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23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(10,576)</w:t>
            </w:r>
          </w:p>
        </w:tc>
        <w:tc>
          <w:tcPr>
            <w:tcW w:w="270" w:type="dxa"/>
          </w:tcPr>
          <w:p w14:paraId="07A9052B" w14:textId="77777777" w:rsidR="005E49FE" w:rsidRPr="00A82393" w:rsidRDefault="005E49FE" w:rsidP="00A82393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37F712" w14:textId="2647F66E" w:rsidR="005E49FE" w:rsidRPr="00A82393" w:rsidRDefault="004762DF" w:rsidP="00946D30">
            <w:pPr>
              <w:pStyle w:val="block"/>
              <w:tabs>
                <w:tab w:val="decimal" w:pos="814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23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E49FE" w:rsidRPr="00AF3847" w14:paraId="2EA3F496" w14:textId="77777777" w:rsidTr="00C411E2">
        <w:trPr>
          <w:trHeight w:hRule="exact" w:val="432"/>
        </w:trPr>
        <w:tc>
          <w:tcPr>
            <w:tcW w:w="5828" w:type="dxa"/>
          </w:tcPr>
          <w:p w14:paraId="5321B884" w14:textId="77777777" w:rsidR="005E49FE" w:rsidRPr="00AF3847" w:rsidRDefault="005E49FE" w:rsidP="00C411E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FB07FB6" w14:textId="7344D965" w:rsidR="005E49FE" w:rsidRPr="00A82393" w:rsidRDefault="003529FD" w:rsidP="00A82393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23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(5,582)</w:t>
            </w:r>
          </w:p>
        </w:tc>
        <w:tc>
          <w:tcPr>
            <w:tcW w:w="270" w:type="dxa"/>
          </w:tcPr>
          <w:p w14:paraId="41204834" w14:textId="77777777" w:rsidR="005E49FE" w:rsidRPr="00A82393" w:rsidRDefault="005E49FE" w:rsidP="00A82393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7EB9A0" w14:textId="59E243B9" w:rsidR="005E49FE" w:rsidRPr="00A82393" w:rsidRDefault="004762DF" w:rsidP="00A82393">
            <w:pPr>
              <w:pStyle w:val="block"/>
              <w:tabs>
                <w:tab w:val="decimal" w:pos="1063"/>
              </w:tabs>
              <w:spacing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23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5E49FE" w:rsidRPr="00A823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823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343</w:t>
            </w:r>
          </w:p>
        </w:tc>
      </w:tr>
      <w:tr w:rsidR="005E49FE" w:rsidRPr="00AF3847" w14:paraId="64088F1E" w14:textId="77777777" w:rsidTr="00C411E2">
        <w:trPr>
          <w:trHeight w:hRule="exact" w:val="432"/>
        </w:trPr>
        <w:tc>
          <w:tcPr>
            <w:tcW w:w="5828" w:type="dxa"/>
          </w:tcPr>
          <w:p w14:paraId="62EAE094" w14:textId="77777777" w:rsidR="005E49FE" w:rsidRPr="00AF3847" w:rsidRDefault="005E49FE" w:rsidP="00C411E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7B66F8C" w14:textId="77777777" w:rsidR="005E49FE" w:rsidRPr="00A82393" w:rsidRDefault="005E49FE" w:rsidP="00A82393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E22945" w14:textId="77777777" w:rsidR="005E49FE" w:rsidRPr="00A82393" w:rsidRDefault="005E49FE" w:rsidP="00A82393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562CFB" w14:textId="77777777" w:rsidR="005E49FE" w:rsidRPr="00A82393" w:rsidRDefault="005E49FE" w:rsidP="00A82393">
            <w:pPr>
              <w:pStyle w:val="block"/>
              <w:tabs>
                <w:tab w:val="decimal" w:pos="1063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E49FE" w:rsidRPr="00AF3847" w14:paraId="7CC88A36" w14:textId="77777777" w:rsidTr="00C411E2">
        <w:trPr>
          <w:trHeight w:hRule="exact" w:val="432"/>
        </w:trPr>
        <w:tc>
          <w:tcPr>
            <w:tcW w:w="5828" w:type="dxa"/>
            <w:vAlign w:val="center"/>
          </w:tcPr>
          <w:p w14:paraId="37676E81" w14:textId="1582E3E7" w:rsidR="005E49FE" w:rsidRPr="00AF3847" w:rsidRDefault="0024091C" w:rsidP="00C411E2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60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6072754" w14:textId="571880CC" w:rsidR="005E49FE" w:rsidRPr="00A82393" w:rsidRDefault="003529FD" w:rsidP="00A82393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23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20,950</w:t>
            </w:r>
          </w:p>
        </w:tc>
        <w:tc>
          <w:tcPr>
            <w:tcW w:w="270" w:type="dxa"/>
          </w:tcPr>
          <w:p w14:paraId="2B7C7A8A" w14:textId="77777777" w:rsidR="005E49FE" w:rsidRPr="00A82393" w:rsidRDefault="005E49FE" w:rsidP="00A82393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175BC60" w14:textId="0CCCA63D" w:rsidR="005E49FE" w:rsidRPr="00A82393" w:rsidRDefault="005E49FE" w:rsidP="00A82393">
            <w:pPr>
              <w:pStyle w:val="block"/>
              <w:tabs>
                <w:tab w:val="decimal" w:pos="1063"/>
              </w:tabs>
              <w:spacing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23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762DF" w:rsidRPr="00A823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A823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762DF" w:rsidRPr="00A823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309</w:t>
            </w:r>
          </w:p>
        </w:tc>
      </w:tr>
    </w:tbl>
    <w:p w14:paraId="794EF4CA" w14:textId="6511DD98" w:rsidR="000E50E5" w:rsidRPr="00131479" w:rsidRDefault="000E50E5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4EB830EC" w14:textId="4E000C4B" w:rsidR="00FB7081" w:rsidRDefault="00652642" w:rsidP="005E4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85863">
        <w:rPr>
          <w:rFonts w:asciiTheme="majorBidi" w:hAnsiTheme="majorBidi" w:hint="cs"/>
          <w:sz w:val="30"/>
          <w:szCs w:val="30"/>
          <w:cs/>
        </w:rPr>
        <w:t>ในระหว่างงวด</w:t>
      </w:r>
      <w:r w:rsidR="00FF0324">
        <w:rPr>
          <w:rFonts w:asciiTheme="majorBidi" w:hAnsiTheme="majorBidi" w:hint="cs"/>
          <w:sz w:val="30"/>
          <w:szCs w:val="30"/>
          <w:cs/>
        </w:rPr>
        <w:t>สาม</w:t>
      </w:r>
      <w:r w:rsidRPr="00885863">
        <w:rPr>
          <w:rFonts w:asciiTheme="majorBidi" w:hAnsiTheme="majorBidi" w:hint="cs"/>
          <w:sz w:val="30"/>
          <w:szCs w:val="30"/>
          <w:cs/>
        </w:rPr>
        <w:t xml:space="preserve">เดือนสิ้นสุดวันที่ </w:t>
      </w:r>
      <w:r w:rsidR="00FF0324" w:rsidRPr="0083601E">
        <w:rPr>
          <w:rFonts w:asciiTheme="majorBidi" w:hAnsiTheme="majorBidi" w:cstheme="majorBidi"/>
          <w:sz w:val="30"/>
          <w:szCs w:val="30"/>
        </w:rPr>
        <w:t xml:space="preserve">31 </w:t>
      </w:r>
      <w:r w:rsidR="00FF0324" w:rsidRPr="0083601E">
        <w:rPr>
          <w:rFonts w:asciiTheme="majorBidi" w:hAnsiTheme="majorBidi"/>
          <w:sz w:val="30"/>
          <w:szCs w:val="30"/>
          <w:cs/>
        </w:rPr>
        <w:t xml:space="preserve">มีนาคม </w:t>
      </w:r>
      <w:r w:rsidR="00FF0324" w:rsidRPr="0083601E">
        <w:rPr>
          <w:rFonts w:asciiTheme="majorBidi" w:hAnsiTheme="majorBidi" w:cstheme="majorBidi"/>
          <w:sz w:val="30"/>
          <w:szCs w:val="30"/>
        </w:rPr>
        <w:t xml:space="preserve">2569 </w:t>
      </w:r>
      <w:r w:rsidRPr="00885863">
        <w:rPr>
          <w:rFonts w:asciiTheme="majorBidi" w:hAnsiTheme="majorBidi" w:hint="cs"/>
          <w:sz w:val="30"/>
          <w:szCs w:val="30"/>
          <w:cs/>
        </w:rPr>
        <w:t>บริษัทรับรู้หุ้นทุนซื้อ</w:t>
      </w:r>
      <w:r w:rsidRPr="00531534">
        <w:rPr>
          <w:rFonts w:asciiTheme="majorBidi" w:hAnsiTheme="majorBidi" w:hint="cs"/>
          <w:sz w:val="30"/>
          <w:szCs w:val="30"/>
          <w:cs/>
        </w:rPr>
        <w:t>คืนเพิ่มขึ้นจำนวน</w:t>
      </w:r>
      <w:r w:rsidR="00C63B43" w:rsidRPr="00531534">
        <w:rPr>
          <w:rFonts w:asciiTheme="majorBidi" w:hAnsiTheme="majorBidi"/>
          <w:sz w:val="30"/>
          <w:szCs w:val="30"/>
        </w:rPr>
        <w:t xml:space="preserve"> </w:t>
      </w:r>
      <w:r w:rsidR="009009AB">
        <w:rPr>
          <w:rFonts w:asciiTheme="majorBidi" w:hAnsiTheme="majorBidi" w:cstheme="majorBidi"/>
          <w:sz w:val="30"/>
          <w:szCs w:val="30"/>
        </w:rPr>
        <w:t>155,751</w:t>
      </w:r>
      <w:r w:rsidR="00FF03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31534">
        <w:rPr>
          <w:rFonts w:asciiTheme="majorBidi" w:hAnsiTheme="majorBidi" w:hint="cs"/>
          <w:sz w:val="30"/>
          <w:szCs w:val="30"/>
          <w:cs/>
        </w:rPr>
        <w:t xml:space="preserve">หุ้น </w:t>
      </w:r>
      <w:r w:rsidR="00AE1634">
        <w:rPr>
          <w:rFonts w:asciiTheme="majorBidi" w:hAnsiTheme="majorBidi"/>
          <w:sz w:val="30"/>
          <w:szCs w:val="30"/>
          <w:cs/>
        </w:rPr>
        <w:br/>
      </w:r>
      <w:r w:rsidRPr="00531534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="00074377" w:rsidRPr="00531534">
        <w:rPr>
          <w:rFonts w:asciiTheme="majorBidi" w:hAnsiTheme="majorBidi"/>
          <w:sz w:val="30"/>
          <w:szCs w:val="30"/>
        </w:rPr>
        <w:t xml:space="preserve"> </w:t>
      </w:r>
      <w:r w:rsidR="00DE4763">
        <w:rPr>
          <w:rFonts w:asciiTheme="majorBidi" w:hAnsiTheme="majorBidi" w:cstheme="majorBidi"/>
          <w:sz w:val="30"/>
          <w:szCs w:val="30"/>
        </w:rPr>
        <w:t>4.21</w:t>
      </w:r>
      <w:r w:rsidR="00FF03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31534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3D3F8B" w:rsidRPr="003D3F8B">
        <w:rPr>
          <w:rFonts w:asciiTheme="majorBidi" w:hAnsiTheme="majorBidi"/>
          <w:sz w:val="30"/>
          <w:szCs w:val="30"/>
          <w:cs/>
        </w:rPr>
        <w:t xml:space="preserve">และการลดลงจากการโอนหุ้นที่ครบกำหนดสิทธิให้แก่พนักงานจำนวน </w:t>
      </w:r>
      <w:r w:rsidR="00CA39FD">
        <w:rPr>
          <w:rFonts w:asciiTheme="majorBidi" w:hAnsiTheme="majorBidi" w:cstheme="majorBidi"/>
          <w:sz w:val="30"/>
          <w:szCs w:val="30"/>
        </w:rPr>
        <w:t>158,044</w:t>
      </w:r>
      <w:r w:rsidR="003D3F8B" w:rsidRPr="003D3F8B">
        <w:rPr>
          <w:rFonts w:asciiTheme="majorBidi" w:hAnsiTheme="majorBidi" w:cstheme="majorBidi"/>
          <w:sz w:val="30"/>
          <w:szCs w:val="30"/>
        </w:rPr>
        <w:t xml:space="preserve"> </w:t>
      </w:r>
      <w:r w:rsidR="003D3F8B" w:rsidRPr="003D3F8B">
        <w:rPr>
          <w:rFonts w:asciiTheme="majorBidi" w:hAnsiTheme="majorBidi"/>
          <w:sz w:val="30"/>
          <w:szCs w:val="30"/>
          <w:cs/>
        </w:rPr>
        <w:t xml:space="preserve">หุ้น คิดเป็นมูลค่า </w:t>
      </w:r>
      <w:r w:rsidR="00CA39FD">
        <w:rPr>
          <w:rFonts w:asciiTheme="majorBidi" w:hAnsiTheme="majorBidi" w:cstheme="majorBidi"/>
          <w:sz w:val="30"/>
          <w:szCs w:val="30"/>
        </w:rPr>
        <w:t>10.58</w:t>
      </w:r>
      <w:r w:rsidR="003D3F8B" w:rsidRPr="003D3F8B">
        <w:rPr>
          <w:rFonts w:asciiTheme="majorBidi" w:hAnsiTheme="majorBidi" w:cstheme="majorBidi"/>
          <w:sz w:val="30"/>
          <w:szCs w:val="30"/>
        </w:rPr>
        <w:t xml:space="preserve"> </w:t>
      </w:r>
      <w:r w:rsidR="003D3F8B" w:rsidRPr="003D3F8B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="005C0671" w:rsidRPr="00741258">
        <w:rPr>
          <w:rFonts w:asciiTheme="majorBidi" w:hAnsiTheme="majorBidi" w:hint="cs"/>
          <w:spacing w:val="-2"/>
          <w:sz w:val="30"/>
          <w:szCs w:val="30"/>
          <w:cs/>
        </w:rPr>
        <w:t xml:space="preserve">ณ วันที่ </w:t>
      </w:r>
      <w:r w:rsidR="005C0671" w:rsidRPr="00741258">
        <w:rPr>
          <w:rFonts w:asciiTheme="majorBidi" w:hAnsiTheme="majorBidi"/>
          <w:spacing w:val="-2"/>
          <w:sz w:val="30"/>
          <w:szCs w:val="30"/>
        </w:rPr>
        <w:t xml:space="preserve">31 </w:t>
      </w:r>
      <w:r w:rsidR="005C0671">
        <w:rPr>
          <w:rFonts w:asciiTheme="majorBidi" w:hAnsiTheme="majorBidi" w:hint="cs"/>
          <w:spacing w:val="-2"/>
          <w:sz w:val="30"/>
          <w:szCs w:val="30"/>
          <w:cs/>
        </w:rPr>
        <w:t>มีนาคม</w:t>
      </w:r>
      <w:r w:rsidR="005C0671" w:rsidRPr="00741258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5C0671" w:rsidRPr="00741258">
        <w:rPr>
          <w:rFonts w:asciiTheme="majorBidi" w:hAnsiTheme="majorBidi"/>
          <w:spacing w:val="-2"/>
          <w:sz w:val="30"/>
          <w:szCs w:val="30"/>
        </w:rPr>
        <w:t>256</w:t>
      </w:r>
      <w:r w:rsidR="005C0671">
        <w:rPr>
          <w:rFonts w:asciiTheme="majorBidi" w:hAnsiTheme="majorBidi"/>
          <w:spacing w:val="-2"/>
          <w:sz w:val="30"/>
          <w:szCs w:val="30"/>
        </w:rPr>
        <w:t>9</w:t>
      </w:r>
      <w:r w:rsidR="005C0671" w:rsidRPr="00741258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0E50E5" w:rsidRPr="00531534">
        <w:rPr>
          <w:rFonts w:asciiTheme="majorBidi" w:hAnsiTheme="majorBidi"/>
          <w:sz w:val="30"/>
          <w:szCs w:val="30"/>
          <w:cs/>
        </w:rPr>
        <w:t>บริษัทถือหุ้นบริษัทตามโครงการสะสม</w:t>
      </w:r>
      <w:r w:rsidR="000E50E5" w:rsidRPr="00531534">
        <w:rPr>
          <w:rFonts w:asciiTheme="majorBidi" w:hAnsiTheme="majorBidi" w:hint="cs"/>
          <w:sz w:val="30"/>
          <w:szCs w:val="30"/>
          <w:cs/>
        </w:rPr>
        <w:t xml:space="preserve">หุ้นสำหรับพนักงาน </w:t>
      </w:r>
      <w:r w:rsidR="000E50E5" w:rsidRPr="00531534">
        <w:rPr>
          <w:rFonts w:asciiTheme="majorBidi" w:hAnsiTheme="majorBidi"/>
          <w:sz w:val="30"/>
          <w:szCs w:val="30"/>
          <w:cs/>
        </w:rPr>
        <w:t>(</w:t>
      </w:r>
      <w:r w:rsidR="000E50E5" w:rsidRPr="00531534">
        <w:rPr>
          <w:rFonts w:asciiTheme="majorBidi" w:hAnsiTheme="majorBidi" w:cstheme="majorBidi"/>
          <w:sz w:val="30"/>
          <w:szCs w:val="30"/>
        </w:rPr>
        <w:t xml:space="preserve">EJIP) </w:t>
      </w:r>
      <w:r w:rsidR="000E50E5" w:rsidRPr="00531534">
        <w:rPr>
          <w:rFonts w:asciiTheme="majorBidi" w:hAnsiTheme="majorBidi"/>
          <w:sz w:val="30"/>
          <w:szCs w:val="30"/>
          <w:cs/>
        </w:rPr>
        <w:t>จำนวน</w:t>
      </w:r>
      <w:r w:rsidR="00405BEF" w:rsidRPr="00531534">
        <w:rPr>
          <w:rFonts w:asciiTheme="majorBidi" w:hAnsiTheme="majorBidi"/>
          <w:sz w:val="30"/>
          <w:szCs w:val="30"/>
        </w:rPr>
        <w:t xml:space="preserve"> </w:t>
      </w:r>
      <w:r w:rsidR="005C0671">
        <w:rPr>
          <w:rFonts w:asciiTheme="majorBidi" w:hAnsiTheme="majorBidi" w:cstheme="majorBidi"/>
          <w:sz w:val="30"/>
          <w:szCs w:val="30"/>
        </w:rPr>
        <w:t>712,245</w:t>
      </w:r>
      <w:r w:rsidR="00FF03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E50E5" w:rsidRPr="00531534">
        <w:rPr>
          <w:rFonts w:asciiTheme="majorBidi" w:hAnsiTheme="majorBidi"/>
          <w:sz w:val="30"/>
          <w:szCs w:val="30"/>
          <w:cs/>
        </w:rPr>
        <w:t>หุ้น ซึ่งคิดเป็นร้อยละ</w:t>
      </w:r>
      <w:r w:rsidR="0083375B">
        <w:rPr>
          <w:rFonts w:asciiTheme="majorBidi" w:hAnsiTheme="majorBidi"/>
          <w:sz w:val="30"/>
          <w:szCs w:val="30"/>
        </w:rPr>
        <w:t xml:space="preserve"> </w:t>
      </w:r>
      <w:r w:rsidR="005C0671">
        <w:rPr>
          <w:rFonts w:asciiTheme="majorBidi" w:hAnsiTheme="majorBidi" w:cstheme="majorBidi"/>
          <w:sz w:val="30"/>
          <w:szCs w:val="30"/>
        </w:rPr>
        <w:t>0.23</w:t>
      </w:r>
      <w:r w:rsidR="00FF03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E50E5" w:rsidRPr="00531534">
        <w:rPr>
          <w:rFonts w:asciiTheme="majorBidi" w:hAnsiTheme="majorBidi"/>
          <w:sz w:val="30"/>
          <w:szCs w:val="30"/>
          <w:cs/>
        </w:rPr>
        <w:t>ของจำนวนหุ้นที่ชำระแล้ว</w:t>
      </w:r>
      <w:r w:rsidR="000E50E5" w:rsidRPr="00885863">
        <w:rPr>
          <w:rFonts w:asciiTheme="majorBidi" w:hAnsiTheme="majorBidi"/>
          <w:sz w:val="30"/>
          <w:szCs w:val="30"/>
          <w:cs/>
        </w:rPr>
        <w:t xml:space="preserve"> รวมเป็นจำนวนเงินทั้งสิ้</w:t>
      </w:r>
      <w:r w:rsidR="000E50E5" w:rsidRPr="00673371">
        <w:rPr>
          <w:rFonts w:asciiTheme="majorBidi" w:hAnsiTheme="majorBidi"/>
          <w:sz w:val="30"/>
          <w:szCs w:val="30"/>
          <w:cs/>
        </w:rPr>
        <w:t xml:space="preserve">น </w:t>
      </w:r>
      <w:r w:rsidR="00195B5F">
        <w:rPr>
          <w:rFonts w:asciiTheme="majorBidi" w:hAnsiTheme="majorBidi" w:cstheme="majorBidi"/>
          <w:sz w:val="30"/>
          <w:szCs w:val="30"/>
        </w:rPr>
        <w:t xml:space="preserve">30.63 </w:t>
      </w:r>
      <w:r w:rsidR="008D09F0">
        <w:rPr>
          <w:rFonts w:asciiTheme="majorBidi" w:hAnsiTheme="majorBidi" w:cstheme="majorBidi"/>
          <w:sz w:val="30"/>
          <w:szCs w:val="30"/>
          <w:cs/>
        </w:rPr>
        <w:br/>
      </w:r>
      <w:r w:rsidR="000E50E5" w:rsidRPr="00885863">
        <w:rPr>
          <w:rFonts w:asciiTheme="majorBidi" w:hAnsiTheme="majorBidi"/>
          <w:sz w:val="30"/>
          <w:szCs w:val="30"/>
          <w:cs/>
        </w:rPr>
        <w:t>ล้านบาท</w:t>
      </w:r>
      <w:r w:rsidR="001E7392" w:rsidRPr="00885863">
        <w:rPr>
          <w:rFonts w:asciiTheme="majorBidi" w:hAnsiTheme="majorBidi" w:cstheme="majorBidi"/>
          <w:i/>
          <w:iCs/>
          <w:sz w:val="30"/>
          <w:szCs w:val="30"/>
        </w:rPr>
        <w:t xml:space="preserve"> (</w:t>
      </w:r>
      <w:r w:rsidR="008C2EBE" w:rsidRPr="008C2EB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1E7392" w:rsidRPr="0088586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E7392" w:rsidRPr="0088586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8C2EBE" w:rsidRPr="008C2EB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E51A8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1E7392" w:rsidRPr="0088586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96C49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24091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7E51A8" w:rsidRPr="007E51A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4091C">
        <w:rPr>
          <w:rFonts w:asciiTheme="majorBidi" w:hAnsiTheme="majorBidi" w:cstheme="majorBidi"/>
          <w:i/>
          <w:iCs/>
          <w:sz w:val="30"/>
          <w:szCs w:val="30"/>
        </w:rPr>
        <w:t>99</w:t>
      </w:r>
      <w:r w:rsidR="007E51A8" w:rsidRPr="007E51A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E7392" w:rsidRPr="0088586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1E7392" w:rsidRPr="0088586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2C27E4C" w14:textId="77777777" w:rsidR="00FB7081" w:rsidRPr="00131479" w:rsidRDefault="00FB7081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Style w:val="TableGrid"/>
        <w:tblW w:w="8978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5738"/>
        <w:gridCol w:w="1530"/>
        <w:gridCol w:w="269"/>
        <w:gridCol w:w="1441"/>
      </w:tblGrid>
      <w:tr w:rsidR="005E49FE" w:rsidRPr="00AF3847" w14:paraId="7333615D" w14:textId="77777777" w:rsidTr="00C411E2">
        <w:trPr>
          <w:trHeight w:hRule="exact" w:val="432"/>
        </w:trPr>
        <w:tc>
          <w:tcPr>
            <w:tcW w:w="5738" w:type="dxa"/>
          </w:tcPr>
          <w:p w14:paraId="2A74241E" w14:textId="77777777" w:rsidR="005E49FE" w:rsidRPr="00AF3847" w:rsidRDefault="005E49FE" w:rsidP="00C411E2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หุ้นทุนซื้อคืนตามโครงการจ่ายโด</w:t>
            </w:r>
            <w:r w:rsidRPr="00AF38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ย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ใช้หุ้นเป็นเกณฑ์</w:t>
            </w:r>
          </w:p>
        </w:tc>
        <w:tc>
          <w:tcPr>
            <w:tcW w:w="3240" w:type="dxa"/>
            <w:gridSpan w:val="3"/>
          </w:tcPr>
          <w:p w14:paraId="449A6C23" w14:textId="77777777" w:rsidR="005E49FE" w:rsidRPr="00AF3847" w:rsidRDefault="005E49FE" w:rsidP="00C411E2">
            <w:pPr>
              <w:pStyle w:val="block"/>
              <w:tabs>
                <w:tab w:val="left" w:pos="540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งบการเงินรวม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5E49FE" w:rsidRPr="00AF3847" w14:paraId="53ED1CED" w14:textId="77777777" w:rsidTr="00C411E2">
        <w:trPr>
          <w:trHeight w:hRule="exact" w:val="432"/>
        </w:trPr>
        <w:tc>
          <w:tcPr>
            <w:tcW w:w="5738" w:type="dxa"/>
          </w:tcPr>
          <w:p w14:paraId="73CCDBE4" w14:textId="77777777" w:rsidR="005E49FE" w:rsidRPr="00AF3847" w:rsidRDefault="005E49FE" w:rsidP="00C411E2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51CB3D0" w14:textId="77777777" w:rsidR="005E49FE" w:rsidRPr="00AF3847" w:rsidRDefault="005E49FE" w:rsidP="00C411E2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69" w:type="dxa"/>
          </w:tcPr>
          <w:p w14:paraId="092B0151" w14:textId="77777777" w:rsidR="005E49FE" w:rsidRPr="00AF3847" w:rsidRDefault="005E49FE" w:rsidP="00C411E2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</w:tcPr>
          <w:p w14:paraId="51DE303B" w14:textId="77777777" w:rsidR="005E49FE" w:rsidRPr="00AF3847" w:rsidRDefault="005E49FE" w:rsidP="00C411E2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E49FE" w:rsidRPr="00AF3847" w14:paraId="31356635" w14:textId="77777777" w:rsidTr="00C411E2">
        <w:trPr>
          <w:trHeight w:hRule="exact" w:val="432"/>
        </w:trPr>
        <w:tc>
          <w:tcPr>
            <w:tcW w:w="5738" w:type="dxa"/>
          </w:tcPr>
          <w:p w14:paraId="4A7B939A" w14:textId="77777777" w:rsidR="005E49FE" w:rsidRPr="00AF3847" w:rsidRDefault="005E49FE" w:rsidP="00C411E2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240" w:type="dxa"/>
            <w:gridSpan w:val="3"/>
          </w:tcPr>
          <w:p w14:paraId="01DA5D2E" w14:textId="77777777" w:rsidR="005E49FE" w:rsidRPr="00AF3847" w:rsidRDefault="005E49FE" w:rsidP="00C411E2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E49FE" w:rsidRPr="00AF3847" w14:paraId="450DDF6C" w14:textId="77777777" w:rsidTr="00C411E2">
        <w:trPr>
          <w:trHeight w:hRule="exact" w:val="432"/>
        </w:trPr>
        <w:tc>
          <w:tcPr>
            <w:tcW w:w="5738" w:type="dxa"/>
          </w:tcPr>
          <w:p w14:paraId="689ED772" w14:textId="5EE00774" w:rsidR="005E49FE" w:rsidRPr="00AF3847" w:rsidRDefault="0024091C" w:rsidP="00C411E2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60D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060D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0BC193D" w14:textId="77777777" w:rsidR="005E49FE" w:rsidRPr="00AF3847" w:rsidRDefault="005E49FE" w:rsidP="00926523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69" w:type="dxa"/>
          </w:tcPr>
          <w:p w14:paraId="3B21176C" w14:textId="77777777" w:rsidR="005E49FE" w:rsidRPr="00AF3847" w:rsidRDefault="005E49FE" w:rsidP="00C411E2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F8C510A" w14:textId="77777777" w:rsidR="005E49FE" w:rsidRPr="00AF3847" w:rsidRDefault="005E49FE" w:rsidP="00926523">
            <w:pPr>
              <w:pStyle w:val="block"/>
              <w:tabs>
                <w:tab w:val="decimal" w:pos="1063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38,976</w:t>
            </w:r>
          </w:p>
        </w:tc>
      </w:tr>
      <w:tr w:rsidR="005E49FE" w:rsidRPr="00AF3847" w14:paraId="352096DF" w14:textId="77777777" w:rsidTr="00C411E2">
        <w:trPr>
          <w:trHeight w:hRule="exact" w:val="432"/>
        </w:trPr>
        <w:tc>
          <w:tcPr>
            <w:tcW w:w="5738" w:type="dxa"/>
          </w:tcPr>
          <w:p w14:paraId="40411690" w14:textId="77777777" w:rsidR="005E49FE" w:rsidRPr="00AF3847" w:rsidRDefault="005E49FE" w:rsidP="00C411E2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การซื้อหุ้นทุนซื้อคืน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C0B7479" w14:textId="202682B9" w:rsidR="005E49FE" w:rsidRPr="00AF3847" w:rsidRDefault="00195B5F" w:rsidP="00C411E2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4,208</w:t>
            </w:r>
          </w:p>
        </w:tc>
        <w:tc>
          <w:tcPr>
            <w:tcW w:w="269" w:type="dxa"/>
          </w:tcPr>
          <w:p w14:paraId="7E7FF77B" w14:textId="77777777" w:rsidR="005E49FE" w:rsidRPr="00AF3847" w:rsidRDefault="005E49FE" w:rsidP="00C411E2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E462C5D" w14:textId="41C79B73" w:rsidR="005E49FE" w:rsidRPr="00AF3847" w:rsidRDefault="00B5602C" w:rsidP="00C411E2">
            <w:pPr>
              <w:pStyle w:val="block"/>
              <w:tabs>
                <w:tab w:val="decimal" w:pos="1063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7,058</w:t>
            </w:r>
          </w:p>
        </w:tc>
      </w:tr>
      <w:tr w:rsidR="005E49FE" w:rsidRPr="00AF3847" w14:paraId="17515483" w14:textId="77777777" w:rsidTr="00C411E2">
        <w:trPr>
          <w:trHeight w:hRule="exact" w:val="432"/>
        </w:trPr>
        <w:tc>
          <w:tcPr>
            <w:tcW w:w="5738" w:type="dxa"/>
          </w:tcPr>
          <w:p w14:paraId="3E48AD7F" w14:textId="77777777" w:rsidR="005E49FE" w:rsidRPr="00AF3847" w:rsidRDefault="005E49FE" w:rsidP="00C411E2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หุ้นครบกำหนดสิทธิที่โอนให้พนักงาน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34BBBB" w14:textId="1E4DDE37" w:rsidR="005E49FE" w:rsidRPr="00AF3847" w:rsidRDefault="00195B5F" w:rsidP="00C411E2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(10,576)</w:t>
            </w:r>
          </w:p>
        </w:tc>
        <w:tc>
          <w:tcPr>
            <w:tcW w:w="269" w:type="dxa"/>
          </w:tcPr>
          <w:p w14:paraId="53129933" w14:textId="77777777" w:rsidR="005E49FE" w:rsidRPr="00AF3847" w:rsidRDefault="005E49FE" w:rsidP="00C411E2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B8C1013" w14:textId="7E966BBD" w:rsidR="005E49FE" w:rsidRPr="00AF3847" w:rsidRDefault="00B5602C" w:rsidP="00946D30">
            <w:pPr>
              <w:pStyle w:val="block"/>
              <w:tabs>
                <w:tab w:val="decimal" w:pos="792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E49FE" w:rsidRPr="00AF3847" w14:paraId="6C8245A0" w14:textId="77777777" w:rsidTr="00C411E2">
        <w:trPr>
          <w:trHeight w:hRule="exact" w:val="432"/>
        </w:trPr>
        <w:tc>
          <w:tcPr>
            <w:tcW w:w="5738" w:type="dxa"/>
          </w:tcPr>
          <w:p w14:paraId="2623F47E" w14:textId="77777777" w:rsidR="005E49FE" w:rsidRPr="00AF3847" w:rsidRDefault="005E49FE" w:rsidP="00C411E2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C674384" w14:textId="015AAA20" w:rsidR="005E49FE" w:rsidRPr="00AF3847" w:rsidRDefault="00E43C19" w:rsidP="00C411E2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(6,368)</w:t>
            </w:r>
          </w:p>
        </w:tc>
        <w:tc>
          <w:tcPr>
            <w:tcW w:w="269" w:type="dxa"/>
          </w:tcPr>
          <w:p w14:paraId="3095EC35" w14:textId="77777777" w:rsidR="005E49FE" w:rsidRPr="00AF3847" w:rsidRDefault="005E49FE" w:rsidP="00C411E2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02936B26" w14:textId="7139D553" w:rsidR="005E49FE" w:rsidRPr="00AF3847" w:rsidRDefault="00A42FC2" w:rsidP="00C411E2">
            <w:pPr>
              <w:pStyle w:val="block"/>
              <w:tabs>
                <w:tab w:val="decimal" w:pos="1063"/>
              </w:tabs>
              <w:spacing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7,058</w:t>
            </w:r>
          </w:p>
        </w:tc>
      </w:tr>
      <w:tr w:rsidR="005E49FE" w:rsidRPr="00AF3847" w14:paraId="3C0B3E6E" w14:textId="77777777" w:rsidTr="00C411E2">
        <w:trPr>
          <w:trHeight w:hRule="exact" w:val="432"/>
        </w:trPr>
        <w:tc>
          <w:tcPr>
            <w:tcW w:w="5738" w:type="dxa"/>
          </w:tcPr>
          <w:p w14:paraId="5CB60D80" w14:textId="77777777" w:rsidR="005E49FE" w:rsidRPr="00AF3847" w:rsidRDefault="005E49FE" w:rsidP="00C411E2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F30DA84" w14:textId="77777777" w:rsidR="005E49FE" w:rsidRPr="00AF3847" w:rsidRDefault="005E49FE" w:rsidP="00C411E2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203BCCD3" w14:textId="77777777" w:rsidR="005E49FE" w:rsidRPr="00AF3847" w:rsidRDefault="005E49FE" w:rsidP="00C411E2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12D9072" w14:textId="77777777" w:rsidR="005E49FE" w:rsidRPr="00AF3847" w:rsidRDefault="005E49FE" w:rsidP="00C411E2">
            <w:pPr>
              <w:pStyle w:val="block"/>
              <w:tabs>
                <w:tab w:val="decimal" w:pos="1063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E49FE" w:rsidRPr="00AF3847" w14:paraId="19027737" w14:textId="77777777" w:rsidTr="00C411E2">
        <w:trPr>
          <w:trHeight w:hRule="exact" w:val="432"/>
        </w:trPr>
        <w:tc>
          <w:tcPr>
            <w:tcW w:w="5738" w:type="dxa"/>
          </w:tcPr>
          <w:p w14:paraId="1666D3B6" w14:textId="1764342A" w:rsidR="005E49FE" w:rsidRPr="00AF3847" w:rsidRDefault="0024091C" w:rsidP="00C411E2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060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1D4A71E" w14:textId="1FD02A1F" w:rsidR="005E49FE" w:rsidRPr="00AF3847" w:rsidRDefault="00E43C19" w:rsidP="00C411E2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30,626</w:t>
            </w:r>
          </w:p>
        </w:tc>
        <w:tc>
          <w:tcPr>
            <w:tcW w:w="269" w:type="dxa"/>
          </w:tcPr>
          <w:p w14:paraId="561BCDA3" w14:textId="77777777" w:rsidR="005E49FE" w:rsidRPr="00AF3847" w:rsidRDefault="005E49FE" w:rsidP="00C411E2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</w:tcPr>
          <w:p w14:paraId="03ACD8B6" w14:textId="4AAC1EC6" w:rsidR="005E49FE" w:rsidRPr="00AF3847" w:rsidRDefault="0029122F" w:rsidP="00C411E2">
            <w:pPr>
              <w:pStyle w:val="block"/>
              <w:tabs>
                <w:tab w:val="decimal" w:pos="1063"/>
              </w:tabs>
              <w:spacing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46,034</w:t>
            </w:r>
          </w:p>
        </w:tc>
      </w:tr>
    </w:tbl>
    <w:p w14:paraId="6D83CE6D" w14:textId="55688508" w:rsidR="005E49FE" w:rsidRPr="00FB7081" w:rsidRDefault="005E49FE" w:rsidP="00FB7081">
      <w:pPr>
        <w:rPr>
          <w:rFonts w:asciiTheme="majorBidi" w:hAnsiTheme="majorBidi" w:cstheme="majorBidi"/>
          <w:sz w:val="24"/>
          <w:szCs w:val="24"/>
          <w:cs/>
        </w:rPr>
        <w:sectPr w:rsidR="005E49FE" w:rsidRPr="00FB7081" w:rsidSect="009F5407">
          <w:pgSz w:w="11909" w:h="16834" w:code="9"/>
          <w:pgMar w:top="691" w:right="1152" w:bottom="576" w:left="1152" w:header="720" w:footer="720" w:gutter="0"/>
          <w:pgNumType w:start="18"/>
          <w:cols w:space="720"/>
          <w:docGrid w:linePitch="245"/>
        </w:sectPr>
      </w:pPr>
    </w:p>
    <w:p w14:paraId="749327C0" w14:textId="77777777" w:rsidR="002354D1" w:rsidRPr="00885863" w:rsidRDefault="002354D1" w:rsidP="00B31825">
      <w:pPr>
        <w:pStyle w:val="Heading1"/>
        <w:numPr>
          <w:ilvl w:val="0"/>
          <w:numId w:val="19"/>
        </w:numPr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8586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  <w:r w:rsidR="00C264DC" w:rsidRPr="0088586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7A874EFD" w14:textId="3EB931AA" w:rsidR="00B62E57" w:rsidRPr="002C56F1" w:rsidRDefault="00B62E57">
      <w:pPr>
        <w:rPr>
          <w:sz w:val="10"/>
          <w:szCs w:val="10"/>
        </w:rPr>
      </w:pPr>
    </w:p>
    <w:tbl>
      <w:tblPr>
        <w:tblW w:w="1522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36"/>
        <w:gridCol w:w="885"/>
        <w:gridCol w:w="236"/>
        <w:gridCol w:w="791"/>
        <w:gridCol w:w="236"/>
        <w:gridCol w:w="803"/>
        <w:gridCol w:w="236"/>
        <w:gridCol w:w="664"/>
        <w:gridCol w:w="270"/>
        <w:gridCol w:w="675"/>
        <w:gridCol w:w="270"/>
        <w:gridCol w:w="931"/>
        <w:gridCol w:w="236"/>
        <w:gridCol w:w="941"/>
        <w:gridCol w:w="236"/>
        <w:gridCol w:w="818"/>
        <w:gridCol w:w="236"/>
        <w:gridCol w:w="878"/>
        <w:gridCol w:w="239"/>
        <w:gridCol w:w="928"/>
        <w:gridCol w:w="237"/>
        <w:gridCol w:w="999"/>
      </w:tblGrid>
      <w:tr w:rsidR="00C07D2C" w:rsidRPr="00C07D2C" w14:paraId="2F63C2A2" w14:textId="77777777">
        <w:trPr>
          <w:tblHeader/>
        </w:trPr>
        <w:tc>
          <w:tcPr>
            <w:tcW w:w="2340" w:type="dxa"/>
            <w:vAlign w:val="bottom"/>
          </w:tcPr>
          <w:p w14:paraId="0664B8BB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81" w:type="dxa"/>
            <w:gridSpan w:val="23"/>
          </w:tcPr>
          <w:p w14:paraId="610F9F6B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07D2C" w:rsidRPr="00C07D2C" w14:paraId="00560C83" w14:textId="77777777">
        <w:trPr>
          <w:tblHeader/>
        </w:trPr>
        <w:tc>
          <w:tcPr>
            <w:tcW w:w="2340" w:type="dxa"/>
            <w:vAlign w:val="bottom"/>
          </w:tcPr>
          <w:p w14:paraId="212E96DF" w14:textId="50C3D30E" w:rsidR="00C07D2C" w:rsidRPr="00C07D2C" w:rsidRDefault="00F847A7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391624">
              <w:rPr>
                <w:rFonts w:asciiTheme="majorBidi" w:eastAsia="Calibr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</w:t>
            </w:r>
            <w:r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2021" w:type="dxa"/>
            <w:gridSpan w:val="3"/>
          </w:tcPr>
          <w:p w14:paraId="135EB092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เครื่องดื่มเพื่อสุขภาพ</w:t>
            </w:r>
          </w:p>
        </w:tc>
        <w:tc>
          <w:tcPr>
            <w:tcW w:w="236" w:type="dxa"/>
          </w:tcPr>
          <w:p w14:paraId="32A8966C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30" w:type="dxa"/>
            <w:gridSpan w:val="3"/>
          </w:tcPr>
          <w:p w14:paraId="089F8EB8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36" w:type="dxa"/>
          </w:tcPr>
          <w:p w14:paraId="6C32E861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7809D2A3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ส่วนงานอื่น</w:t>
            </w:r>
            <w:r w:rsidRP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</w:tcPr>
          <w:p w14:paraId="2BE2ABBB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108" w:type="dxa"/>
            <w:gridSpan w:val="3"/>
          </w:tcPr>
          <w:p w14:paraId="31E2E9CB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692FE7D0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2" w:type="dxa"/>
            <w:gridSpan w:val="3"/>
          </w:tcPr>
          <w:p w14:paraId="6DDCF2F2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239" w:type="dxa"/>
          </w:tcPr>
          <w:p w14:paraId="50612CB1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4" w:type="dxa"/>
            <w:gridSpan w:val="3"/>
          </w:tcPr>
          <w:p w14:paraId="3AFC6907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391624" w:rsidRPr="00C07D2C" w14:paraId="3806C28D" w14:textId="77777777">
        <w:trPr>
          <w:tblHeader/>
        </w:trPr>
        <w:tc>
          <w:tcPr>
            <w:tcW w:w="2340" w:type="dxa"/>
            <w:vAlign w:val="bottom"/>
          </w:tcPr>
          <w:p w14:paraId="002A9E56" w14:textId="67834F0F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สิ้นสุดวันที่ </w:t>
            </w:r>
            <w:r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900" w:type="dxa"/>
            <w:vAlign w:val="bottom"/>
          </w:tcPr>
          <w:p w14:paraId="7E090B2D" w14:textId="59A4174A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3BFEC5EE" w14:textId="7777777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37FC14B4" w14:textId="328AB004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5CB2FDAD" w14:textId="7777777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59BAD034" w14:textId="05480FD6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6ED24C7B" w14:textId="7777777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14CCF29D" w14:textId="283519EA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1584221E" w14:textId="7777777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091D8B67" w14:textId="7A47E296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4D79B23A" w14:textId="7777777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50B743AB" w14:textId="6F309A59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1ABE6D7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5AC39946" w14:textId="73B5F579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1CDC0419" w14:textId="7777777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3F95FB9D" w14:textId="0D5B0298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77E28947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48B9616D" w14:textId="3760BD3B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 w:firstLine="2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0ADB7D86" w14:textId="7777777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216B38E0" w14:textId="126030C1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9" w:type="dxa"/>
          </w:tcPr>
          <w:p w14:paraId="2971AFE2" w14:textId="7777777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09754806" w14:textId="785744FB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7" w:type="dxa"/>
            <w:vAlign w:val="bottom"/>
          </w:tcPr>
          <w:p w14:paraId="7358B643" w14:textId="7777777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2D552F5D" w14:textId="26318CF4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</w:tr>
      <w:tr w:rsidR="00391624" w:rsidRPr="00C07D2C" w14:paraId="26CF843D" w14:textId="77777777">
        <w:trPr>
          <w:tblHeader/>
        </w:trPr>
        <w:tc>
          <w:tcPr>
            <w:tcW w:w="2340" w:type="dxa"/>
          </w:tcPr>
          <w:p w14:paraId="766264CD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881" w:type="dxa"/>
            <w:gridSpan w:val="23"/>
          </w:tcPr>
          <w:p w14:paraId="37C1F48D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91624" w:rsidRPr="00C07D2C" w14:paraId="5DBF2B94" w14:textId="77777777">
        <w:tc>
          <w:tcPr>
            <w:tcW w:w="15221" w:type="dxa"/>
            <w:gridSpan w:val="24"/>
          </w:tcPr>
          <w:p w14:paraId="0210E8C9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</w:tr>
      <w:tr w:rsidR="00391624" w:rsidRPr="00C07D2C" w14:paraId="2EA26662" w14:textId="77777777">
        <w:tc>
          <w:tcPr>
            <w:tcW w:w="2340" w:type="dxa"/>
            <w:vAlign w:val="bottom"/>
          </w:tcPr>
          <w:p w14:paraId="09F7AE54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vAlign w:val="bottom"/>
          </w:tcPr>
          <w:p w14:paraId="7DE783A9" w14:textId="6F1F8512" w:rsidR="00391624" w:rsidRPr="00C07D2C" w:rsidRDefault="00FC2BE8" w:rsidP="0092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1,196,745</w:t>
            </w:r>
          </w:p>
        </w:tc>
        <w:tc>
          <w:tcPr>
            <w:tcW w:w="236" w:type="dxa"/>
            <w:vAlign w:val="bottom"/>
          </w:tcPr>
          <w:p w14:paraId="35B2DE9C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2A12D606" w14:textId="08AABD1C" w:rsidR="00391624" w:rsidRPr="00C07D2C" w:rsidRDefault="00391624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391624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1</w:t>
            </w:r>
            <w:r w:rsidRPr="0039162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391624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032</w:t>
            </w:r>
            <w:r w:rsidRPr="0039162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391624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844</w:t>
            </w:r>
          </w:p>
        </w:tc>
        <w:tc>
          <w:tcPr>
            <w:tcW w:w="236" w:type="dxa"/>
            <w:vAlign w:val="bottom"/>
          </w:tcPr>
          <w:p w14:paraId="2FA9655E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10A2A20A" w14:textId="48D55198" w:rsidR="00391624" w:rsidRPr="00C07D2C" w:rsidRDefault="008F2549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88,981</w:t>
            </w:r>
          </w:p>
        </w:tc>
        <w:tc>
          <w:tcPr>
            <w:tcW w:w="236" w:type="dxa"/>
            <w:vAlign w:val="bottom"/>
          </w:tcPr>
          <w:p w14:paraId="4A2F19C5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0BFC86FE" w14:textId="529CBB66" w:rsidR="00391624" w:rsidRPr="00C07D2C" w:rsidRDefault="00391624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39162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109,577</w:t>
            </w:r>
          </w:p>
        </w:tc>
        <w:tc>
          <w:tcPr>
            <w:tcW w:w="236" w:type="dxa"/>
            <w:vAlign w:val="bottom"/>
          </w:tcPr>
          <w:p w14:paraId="71D36B61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56CB4F6A" w14:textId="534E83B3" w:rsidR="00391624" w:rsidRPr="00C07D2C" w:rsidRDefault="00B17C4B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ind w:left="-156" w:right="-142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6,404</w:t>
            </w:r>
          </w:p>
        </w:tc>
        <w:tc>
          <w:tcPr>
            <w:tcW w:w="270" w:type="dxa"/>
            <w:vAlign w:val="bottom"/>
          </w:tcPr>
          <w:p w14:paraId="50B273FE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6918B2FC" w14:textId="32193BE9" w:rsidR="00391624" w:rsidRPr="00C07D2C" w:rsidRDefault="00391624" w:rsidP="0092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39753F9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0F7D5CEA" w14:textId="053ED7F8" w:rsidR="00391624" w:rsidRPr="00C07D2C" w:rsidRDefault="007561FD" w:rsidP="0092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1,292,130</w:t>
            </w:r>
          </w:p>
        </w:tc>
        <w:tc>
          <w:tcPr>
            <w:tcW w:w="236" w:type="dxa"/>
            <w:vAlign w:val="bottom"/>
          </w:tcPr>
          <w:p w14:paraId="57622E62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6C9A5A56" w14:textId="53EB852C" w:rsidR="00391624" w:rsidRPr="00C07D2C" w:rsidRDefault="00391624" w:rsidP="0092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39162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1,142,421</w:t>
            </w:r>
          </w:p>
        </w:tc>
        <w:tc>
          <w:tcPr>
            <w:tcW w:w="236" w:type="dxa"/>
            <w:vAlign w:val="bottom"/>
          </w:tcPr>
          <w:p w14:paraId="7888954B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2AD4486C" w14:textId="6F658492" w:rsidR="00391624" w:rsidRPr="00C07D2C" w:rsidRDefault="007561FD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after="0" w:line="240" w:lineRule="auto"/>
              <w:ind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CEB198C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523FE02F" w14:textId="671F1855" w:rsidR="00391624" w:rsidRPr="00C07D2C" w:rsidRDefault="00391624" w:rsidP="0092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7883A1F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402AA94E" w14:textId="3FFBA245" w:rsidR="00391624" w:rsidRPr="00C07D2C" w:rsidRDefault="007561FD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1,292,130</w:t>
            </w:r>
          </w:p>
        </w:tc>
        <w:tc>
          <w:tcPr>
            <w:tcW w:w="237" w:type="dxa"/>
            <w:vAlign w:val="bottom"/>
          </w:tcPr>
          <w:p w14:paraId="3FADDA7F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BA406B8" w14:textId="50E15BFB" w:rsidR="00391624" w:rsidRPr="00C07D2C" w:rsidRDefault="00391624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39162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1,142,421</w:t>
            </w:r>
          </w:p>
        </w:tc>
      </w:tr>
      <w:tr w:rsidR="00391624" w:rsidRPr="00C07D2C" w14:paraId="47ADCD68" w14:textId="77777777">
        <w:tc>
          <w:tcPr>
            <w:tcW w:w="2340" w:type="dxa"/>
            <w:vAlign w:val="bottom"/>
          </w:tcPr>
          <w:p w14:paraId="273E9784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477B98" w14:textId="2740E360" w:rsidR="00391624" w:rsidRPr="00C07D2C" w:rsidRDefault="00FC2BE8" w:rsidP="008F2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C5D4B7C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vAlign w:val="bottom"/>
          </w:tcPr>
          <w:p w14:paraId="2225C903" w14:textId="518AC03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36" w:type="dxa"/>
            <w:vAlign w:val="bottom"/>
          </w:tcPr>
          <w:p w14:paraId="1E9D4066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11BC4766" w14:textId="5AD12850" w:rsidR="00391624" w:rsidRPr="00C07D2C" w:rsidRDefault="008F2549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27,832</w:t>
            </w:r>
          </w:p>
        </w:tc>
        <w:tc>
          <w:tcPr>
            <w:tcW w:w="236" w:type="dxa"/>
            <w:vAlign w:val="bottom"/>
          </w:tcPr>
          <w:p w14:paraId="7F0BCC53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02AA75CE" w14:textId="366A1E19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39162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32,225</w:t>
            </w:r>
          </w:p>
        </w:tc>
        <w:tc>
          <w:tcPr>
            <w:tcW w:w="236" w:type="dxa"/>
            <w:vAlign w:val="bottom"/>
          </w:tcPr>
          <w:p w14:paraId="607617CE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2D7C2DFB" w14:textId="061F58DA" w:rsidR="00391624" w:rsidRPr="00C07D2C" w:rsidRDefault="00B17C4B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FFCAF22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6BD760A0" w14:textId="0D1C3330" w:rsidR="00391624" w:rsidRPr="001137CE" w:rsidRDefault="00391624" w:rsidP="0011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137C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A2B995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DB672DA" w14:textId="746AFA52" w:rsidR="00391624" w:rsidRPr="00C07D2C" w:rsidRDefault="007561FD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27,832</w:t>
            </w:r>
          </w:p>
        </w:tc>
        <w:tc>
          <w:tcPr>
            <w:tcW w:w="236" w:type="dxa"/>
            <w:vAlign w:val="bottom"/>
          </w:tcPr>
          <w:p w14:paraId="1B60FA5A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72710A69" w14:textId="3C73980F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39162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32,242</w:t>
            </w:r>
          </w:p>
        </w:tc>
        <w:tc>
          <w:tcPr>
            <w:tcW w:w="236" w:type="dxa"/>
            <w:vAlign w:val="bottom"/>
          </w:tcPr>
          <w:p w14:paraId="75A9556D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7C3F3D64" w14:textId="4145267D" w:rsidR="00391624" w:rsidRPr="00C07D2C" w:rsidRDefault="007561FD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(27,832)</w:t>
            </w:r>
          </w:p>
        </w:tc>
        <w:tc>
          <w:tcPr>
            <w:tcW w:w="236" w:type="dxa"/>
            <w:vAlign w:val="bottom"/>
          </w:tcPr>
          <w:p w14:paraId="21231CD7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5B163327" w14:textId="187BF97E" w:rsidR="00391624" w:rsidRPr="00C07D2C" w:rsidRDefault="00391624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39162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(32,242)</w:t>
            </w:r>
          </w:p>
        </w:tc>
        <w:tc>
          <w:tcPr>
            <w:tcW w:w="239" w:type="dxa"/>
            <w:vAlign w:val="bottom"/>
          </w:tcPr>
          <w:p w14:paraId="7DB55135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2FF949A1" w14:textId="338D03CA" w:rsidR="00391624" w:rsidRPr="00C07D2C" w:rsidRDefault="007561FD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098A6435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1D32FA02" w14:textId="69DF0B4E" w:rsidR="00391624" w:rsidRPr="00C07D2C" w:rsidRDefault="00391624" w:rsidP="0092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91624" w:rsidRPr="00C07D2C" w14:paraId="513EB658" w14:textId="77777777">
        <w:trPr>
          <w:trHeight w:val="355"/>
        </w:trPr>
        <w:tc>
          <w:tcPr>
            <w:tcW w:w="2340" w:type="dxa"/>
            <w:vAlign w:val="bottom"/>
          </w:tcPr>
          <w:p w14:paraId="71ADEED6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082B3" w14:textId="2B800829" w:rsidR="00391624" w:rsidRPr="00C07D2C" w:rsidRDefault="007D1C19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1,196,745</w:t>
            </w:r>
          </w:p>
        </w:tc>
        <w:tc>
          <w:tcPr>
            <w:tcW w:w="236" w:type="dxa"/>
            <w:vAlign w:val="bottom"/>
          </w:tcPr>
          <w:p w14:paraId="6692E9B6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vAlign w:val="bottom"/>
          </w:tcPr>
          <w:p w14:paraId="2D1CDF68" w14:textId="1B1C0BF1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9162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1,032,861</w:t>
            </w:r>
          </w:p>
        </w:tc>
        <w:tc>
          <w:tcPr>
            <w:tcW w:w="236" w:type="dxa"/>
            <w:vAlign w:val="bottom"/>
          </w:tcPr>
          <w:p w14:paraId="47B36F06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vAlign w:val="bottom"/>
          </w:tcPr>
          <w:p w14:paraId="49B715A4" w14:textId="5637E7DF" w:rsidR="00391624" w:rsidRPr="00C07D2C" w:rsidRDefault="008F2549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116,813</w:t>
            </w:r>
          </w:p>
        </w:tc>
        <w:tc>
          <w:tcPr>
            <w:tcW w:w="236" w:type="dxa"/>
            <w:vAlign w:val="bottom"/>
          </w:tcPr>
          <w:p w14:paraId="0FC613F7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3CF8A6F9" w14:textId="3389373F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9162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141,802</w:t>
            </w:r>
          </w:p>
        </w:tc>
        <w:tc>
          <w:tcPr>
            <w:tcW w:w="236" w:type="dxa"/>
            <w:vAlign w:val="bottom"/>
          </w:tcPr>
          <w:p w14:paraId="2A2A79CC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vAlign w:val="bottom"/>
          </w:tcPr>
          <w:p w14:paraId="3A8F4AB2" w14:textId="1B28693A" w:rsidR="00391624" w:rsidRPr="00C07D2C" w:rsidRDefault="00B17C4B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ind w:left="-156" w:right="-142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6,404</w:t>
            </w:r>
          </w:p>
        </w:tc>
        <w:tc>
          <w:tcPr>
            <w:tcW w:w="270" w:type="dxa"/>
            <w:vAlign w:val="bottom"/>
          </w:tcPr>
          <w:p w14:paraId="2631625C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F973924" w14:textId="0DE46E3D" w:rsidR="00391624" w:rsidRPr="001137CE" w:rsidRDefault="00391624" w:rsidP="0011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137C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777EC1F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14:paraId="4EAA5D7E" w14:textId="6119AF09" w:rsidR="00391624" w:rsidRPr="00C07D2C" w:rsidRDefault="007561FD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1,319,962</w:t>
            </w:r>
          </w:p>
        </w:tc>
        <w:tc>
          <w:tcPr>
            <w:tcW w:w="236" w:type="dxa"/>
            <w:vAlign w:val="bottom"/>
          </w:tcPr>
          <w:p w14:paraId="78D18AE7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19CAC1D9" w14:textId="6E78F613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9162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1,174,663</w:t>
            </w:r>
          </w:p>
        </w:tc>
        <w:tc>
          <w:tcPr>
            <w:tcW w:w="236" w:type="dxa"/>
            <w:vAlign w:val="bottom"/>
          </w:tcPr>
          <w:p w14:paraId="127B541D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vAlign w:val="bottom"/>
          </w:tcPr>
          <w:p w14:paraId="20568B71" w14:textId="37CD2E73" w:rsidR="00391624" w:rsidRPr="00C07D2C" w:rsidRDefault="007561FD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56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(27,832)</w:t>
            </w:r>
          </w:p>
        </w:tc>
        <w:tc>
          <w:tcPr>
            <w:tcW w:w="236" w:type="dxa"/>
            <w:vAlign w:val="bottom"/>
          </w:tcPr>
          <w:p w14:paraId="33303CA7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5C939AE6" w14:textId="669CE5EF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9162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(32,242)</w:t>
            </w:r>
          </w:p>
        </w:tc>
        <w:tc>
          <w:tcPr>
            <w:tcW w:w="239" w:type="dxa"/>
            <w:vAlign w:val="bottom"/>
          </w:tcPr>
          <w:p w14:paraId="25AA474B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14:paraId="107DC4A4" w14:textId="17DD86CC" w:rsidR="00391624" w:rsidRPr="00C07D2C" w:rsidRDefault="007561FD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1,292,130</w:t>
            </w:r>
          </w:p>
        </w:tc>
        <w:tc>
          <w:tcPr>
            <w:tcW w:w="237" w:type="dxa"/>
            <w:vAlign w:val="bottom"/>
          </w:tcPr>
          <w:p w14:paraId="43ED8A7D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0AE6BF1F" w14:textId="02E6C34D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9162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1,142,421</w:t>
            </w:r>
          </w:p>
        </w:tc>
      </w:tr>
      <w:tr w:rsidR="00391624" w:rsidRPr="00C07D2C" w14:paraId="6358D892" w14:textId="77777777">
        <w:tc>
          <w:tcPr>
            <w:tcW w:w="2340" w:type="dxa"/>
            <w:vAlign w:val="bottom"/>
          </w:tcPr>
          <w:p w14:paraId="6DE61CA4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FE5B524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62FFC5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vAlign w:val="bottom"/>
          </w:tcPr>
          <w:p w14:paraId="62FAEC4D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48279B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vAlign w:val="bottom"/>
          </w:tcPr>
          <w:p w14:paraId="1E2432C9" w14:textId="7777777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DBD1BD0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vAlign w:val="bottom"/>
          </w:tcPr>
          <w:p w14:paraId="0AE0EFC1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5A75E2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136956D7" w14:textId="7777777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21" w:right="-108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B3533C5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14:paraId="530FF936" w14:textId="77777777" w:rsidR="00391624" w:rsidRPr="00C07D2C" w:rsidRDefault="00391624" w:rsidP="0011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6D874FF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vAlign w:val="bottom"/>
          </w:tcPr>
          <w:p w14:paraId="590D0F16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5089E86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double" w:sz="4" w:space="0" w:color="auto"/>
            </w:tcBorders>
            <w:vAlign w:val="bottom"/>
          </w:tcPr>
          <w:p w14:paraId="16B66B3A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3C3CCD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vAlign w:val="bottom"/>
          </w:tcPr>
          <w:p w14:paraId="74F56F2B" w14:textId="7777777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B6B7A4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  <w:vAlign w:val="bottom"/>
          </w:tcPr>
          <w:p w14:paraId="2AAFBB29" w14:textId="7777777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2ABF0A8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14:paraId="093C31EE" w14:textId="7777777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5542338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vAlign w:val="bottom"/>
          </w:tcPr>
          <w:p w14:paraId="67D7F82E" w14:textId="7777777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91624" w:rsidRPr="00C07D2C" w14:paraId="1A753F1D" w14:textId="77777777">
        <w:trPr>
          <w:trHeight w:val="68"/>
        </w:trPr>
        <w:tc>
          <w:tcPr>
            <w:tcW w:w="2340" w:type="dxa"/>
            <w:vAlign w:val="bottom"/>
          </w:tcPr>
          <w:p w14:paraId="62794D67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D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00" w:type="dxa"/>
            <w:vAlign w:val="bottom"/>
          </w:tcPr>
          <w:p w14:paraId="629B45A1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CB09D3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7D44E9C5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C9302A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5C499000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263A8D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0EA0F1F1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6E5F4D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584AE204" w14:textId="7777777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690"/>
              </w:tabs>
              <w:spacing w:after="0" w:line="240" w:lineRule="auto"/>
              <w:ind w:left="-122" w:right="-2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BCD9383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28A0DD30" w14:textId="77777777" w:rsidR="00391624" w:rsidRPr="00C07D2C" w:rsidRDefault="00391624" w:rsidP="0011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5230B0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722296E4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2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03A98E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0B8C88D4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2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69D122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5B88CDF5" w14:textId="7777777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690"/>
              </w:tabs>
              <w:spacing w:after="0"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A520A38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285ED47F" w14:textId="7777777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  <w:tab w:val="decimal" w:pos="690"/>
              </w:tabs>
              <w:spacing w:after="0"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90AD0EB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0EFDBDD6" w14:textId="7777777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20"/>
              </w:tabs>
              <w:spacing w:after="0"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376874E3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3D590082" w14:textId="7777777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80"/>
              </w:tabs>
              <w:spacing w:after="0"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91624" w:rsidRPr="00C07D2C" w14:paraId="7FA97553" w14:textId="77777777">
        <w:trPr>
          <w:trHeight w:val="60"/>
        </w:trPr>
        <w:tc>
          <w:tcPr>
            <w:tcW w:w="2340" w:type="dxa"/>
            <w:vAlign w:val="bottom"/>
          </w:tcPr>
          <w:p w14:paraId="1F0304BE" w14:textId="77777777" w:rsidR="00391624" w:rsidRPr="00C07D2C" w:rsidRDefault="00391624" w:rsidP="0039162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07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  <w:r w:rsidRPr="00C07D2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1D9B242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986186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1BE21977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F79E28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757B39A6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5F7C56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5131996D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6D7CE8D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501BDCE6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63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F65020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1F6CBD09" w14:textId="77777777" w:rsidR="00391624" w:rsidRPr="00C07D2C" w:rsidRDefault="00391624" w:rsidP="0011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99CBAD8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7CB8A943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426367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34EC4E32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8809D97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292AAA5C" w14:textId="7777777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D6529A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0D2BCD38" w14:textId="7777777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46C86B4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32788B6C" w14:textId="7777777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5897484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1547D455" w14:textId="7777777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F7C9A" w:rsidRPr="00C07D2C" w14:paraId="159B6131" w14:textId="77777777">
        <w:tc>
          <w:tcPr>
            <w:tcW w:w="2340" w:type="dxa"/>
            <w:vAlign w:val="bottom"/>
          </w:tcPr>
          <w:p w14:paraId="2306F70D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5D4077FA" w14:textId="120FCB91" w:rsidR="005F7C9A" w:rsidRPr="00C07D2C" w:rsidRDefault="007D1C19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310,240</w:t>
            </w:r>
          </w:p>
        </w:tc>
        <w:tc>
          <w:tcPr>
            <w:tcW w:w="236" w:type="dxa"/>
            <w:vAlign w:val="bottom"/>
          </w:tcPr>
          <w:p w14:paraId="0D478BE3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0CCE43AF" w14:textId="3D31D3D0" w:rsidR="005F7C9A" w:rsidRPr="00C07D2C" w:rsidRDefault="005F7C9A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310,744</w:t>
            </w:r>
          </w:p>
        </w:tc>
        <w:tc>
          <w:tcPr>
            <w:tcW w:w="236" w:type="dxa"/>
            <w:vAlign w:val="bottom"/>
          </w:tcPr>
          <w:p w14:paraId="6007373C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0FDEEE83" w14:textId="634E7428" w:rsidR="005F7C9A" w:rsidRPr="00C07D2C" w:rsidRDefault="008F2549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66,260</w:t>
            </w:r>
          </w:p>
        </w:tc>
        <w:tc>
          <w:tcPr>
            <w:tcW w:w="236" w:type="dxa"/>
            <w:vAlign w:val="bottom"/>
          </w:tcPr>
          <w:p w14:paraId="7670D8C6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6239252E" w14:textId="28220D8B" w:rsidR="005F7C9A" w:rsidRPr="00C07D2C" w:rsidRDefault="005F7C9A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109,524</w:t>
            </w:r>
          </w:p>
        </w:tc>
        <w:tc>
          <w:tcPr>
            <w:tcW w:w="236" w:type="dxa"/>
            <w:vAlign w:val="bottom"/>
          </w:tcPr>
          <w:p w14:paraId="45543C4A" w14:textId="77777777" w:rsidR="005F7C9A" w:rsidRPr="00C07D2C" w:rsidRDefault="005F7C9A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4B99AFE9" w14:textId="7859845F" w:rsidR="005F7C9A" w:rsidRPr="00C07D2C" w:rsidRDefault="00B17C4B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1FE4CFE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73DC93D2" w14:textId="4E12873D" w:rsidR="005F7C9A" w:rsidRPr="001137CE" w:rsidRDefault="005F7C9A" w:rsidP="0011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137C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01FE08A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11F5F4B6" w14:textId="0D117196" w:rsidR="005F7C9A" w:rsidRPr="00C07D2C" w:rsidRDefault="007561FD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376,500</w:t>
            </w:r>
          </w:p>
        </w:tc>
        <w:tc>
          <w:tcPr>
            <w:tcW w:w="236" w:type="dxa"/>
            <w:vAlign w:val="bottom"/>
          </w:tcPr>
          <w:p w14:paraId="23B9B738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26B6B5AA" w14:textId="06F975FC" w:rsidR="005F7C9A" w:rsidRPr="00C07D2C" w:rsidRDefault="005F7C9A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420,268</w:t>
            </w:r>
          </w:p>
        </w:tc>
        <w:tc>
          <w:tcPr>
            <w:tcW w:w="236" w:type="dxa"/>
            <w:vAlign w:val="bottom"/>
          </w:tcPr>
          <w:p w14:paraId="4A63F7D3" w14:textId="77777777" w:rsidR="005F7C9A" w:rsidRPr="00C07D2C" w:rsidRDefault="005F7C9A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left="-21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782734E9" w14:textId="7B03E0DD" w:rsidR="005F7C9A" w:rsidRPr="00C07D2C" w:rsidRDefault="007561FD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56" w:right="-120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(22,790)</w:t>
            </w:r>
          </w:p>
        </w:tc>
        <w:tc>
          <w:tcPr>
            <w:tcW w:w="236" w:type="dxa"/>
            <w:vAlign w:val="bottom"/>
          </w:tcPr>
          <w:p w14:paraId="1325D7FE" w14:textId="77777777" w:rsidR="005F7C9A" w:rsidRPr="00C07D2C" w:rsidRDefault="005F7C9A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left="-21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2DDBDCCD" w14:textId="743DACE5" w:rsidR="005F7C9A" w:rsidRPr="00C07D2C" w:rsidRDefault="005F7C9A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(24,906)</w:t>
            </w:r>
          </w:p>
        </w:tc>
        <w:tc>
          <w:tcPr>
            <w:tcW w:w="239" w:type="dxa"/>
            <w:vAlign w:val="bottom"/>
          </w:tcPr>
          <w:p w14:paraId="66B280C8" w14:textId="77777777" w:rsidR="005F7C9A" w:rsidRPr="00C07D2C" w:rsidRDefault="005F7C9A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left="-21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69037077" w14:textId="4A480CA3" w:rsidR="005F7C9A" w:rsidRPr="00C07D2C" w:rsidRDefault="007561FD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353,710</w:t>
            </w:r>
          </w:p>
        </w:tc>
        <w:tc>
          <w:tcPr>
            <w:tcW w:w="237" w:type="dxa"/>
            <w:vAlign w:val="bottom"/>
          </w:tcPr>
          <w:p w14:paraId="43FE7014" w14:textId="77777777" w:rsidR="005F7C9A" w:rsidRPr="00C07D2C" w:rsidRDefault="005F7C9A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left="-21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131E89DB" w14:textId="6C7DCD67" w:rsidR="005F7C9A" w:rsidRPr="00C07D2C" w:rsidRDefault="005F7C9A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395,362</w:t>
            </w:r>
          </w:p>
        </w:tc>
      </w:tr>
      <w:tr w:rsidR="005F7C9A" w:rsidRPr="00C07D2C" w14:paraId="1D0970D2" w14:textId="77777777">
        <w:tc>
          <w:tcPr>
            <w:tcW w:w="2340" w:type="dxa"/>
            <w:vAlign w:val="bottom"/>
          </w:tcPr>
          <w:p w14:paraId="04EC44FC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07D2C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เอเชีย</w:t>
            </w:r>
          </w:p>
        </w:tc>
        <w:tc>
          <w:tcPr>
            <w:tcW w:w="900" w:type="dxa"/>
          </w:tcPr>
          <w:p w14:paraId="771F2327" w14:textId="1AF13848" w:rsidR="005F7C9A" w:rsidRPr="00C07D2C" w:rsidRDefault="0092465F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558,452</w:t>
            </w:r>
          </w:p>
        </w:tc>
        <w:tc>
          <w:tcPr>
            <w:tcW w:w="236" w:type="dxa"/>
            <w:vAlign w:val="bottom"/>
          </w:tcPr>
          <w:p w14:paraId="0094846F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</w:tcPr>
          <w:p w14:paraId="5CA95423" w14:textId="0A853AD4" w:rsidR="005F7C9A" w:rsidRPr="00C07D2C" w:rsidRDefault="005F7C9A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509,784</w:t>
            </w:r>
          </w:p>
        </w:tc>
        <w:tc>
          <w:tcPr>
            <w:tcW w:w="236" w:type="dxa"/>
            <w:vAlign w:val="bottom"/>
          </w:tcPr>
          <w:p w14:paraId="670DBD4C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1523F836" w14:textId="6830ED75" w:rsidR="005F7C9A" w:rsidRPr="00C07D2C" w:rsidRDefault="008F2549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25,122</w:t>
            </w:r>
          </w:p>
        </w:tc>
        <w:tc>
          <w:tcPr>
            <w:tcW w:w="236" w:type="dxa"/>
            <w:vAlign w:val="bottom"/>
          </w:tcPr>
          <w:p w14:paraId="1FF5DCCD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36246C41" w14:textId="6CF5E024" w:rsidR="005F7C9A" w:rsidRPr="00C07D2C" w:rsidRDefault="005F7C9A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31,585</w:t>
            </w:r>
          </w:p>
        </w:tc>
        <w:tc>
          <w:tcPr>
            <w:tcW w:w="236" w:type="dxa"/>
            <w:vAlign w:val="bottom"/>
          </w:tcPr>
          <w:p w14:paraId="2E59D3E7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47231A09" w14:textId="12276347" w:rsidR="005F7C9A" w:rsidRPr="00C07D2C" w:rsidRDefault="00B17C4B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ind w:left="-156" w:right="-142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6,404</w:t>
            </w:r>
          </w:p>
        </w:tc>
        <w:tc>
          <w:tcPr>
            <w:tcW w:w="270" w:type="dxa"/>
            <w:vAlign w:val="bottom"/>
          </w:tcPr>
          <w:p w14:paraId="28AAB24C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3786DE15" w14:textId="37DB0A6C" w:rsidR="005F7C9A" w:rsidRPr="001137CE" w:rsidRDefault="005F7C9A" w:rsidP="0011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137C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C02A89D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1D0B78D6" w14:textId="6344A41F" w:rsidR="005F7C9A" w:rsidRPr="00C07D2C" w:rsidRDefault="007561FD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589,</w:t>
            </w:r>
            <w:r w:rsidR="00E72E29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978</w:t>
            </w:r>
          </w:p>
        </w:tc>
        <w:tc>
          <w:tcPr>
            <w:tcW w:w="236" w:type="dxa"/>
            <w:vAlign w:val="bottom"/>
          </w:tcPr>
          <w:p w14:paraId="5C276F80" w14:textId="77777777" w:rsidR="005F7C9A" w:rsidRPr="00C07D2C" w:rsidRDefault="005F7C9A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6FED5F75" w14:textId="17F07192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541,369</w:t>
            </w:r>
          </w:p>
        </w:tc>
        <w:tc>
          <w:tcPr>
            <w:tcW w:w="236" w:type="dxa"/>
            <w:vAlign w:val="bottom"/>
          </w:tcPr>
          <w:p w14:paraId="0074032B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7DAA3F3E" w14:textId="7F4A84D4" w:rsidR="005F7C9A" w:rsidRPr="00C07D2C" w:rsidRDefault="007561FD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(5,042)</w:t>
            </w:r>
          </w:p>
        </w:tc>
        <w:tc>
          <w:tcPr>
            <w:tcW w:w="236" w:type="dxa"/>
            <w:vAlign w:val="bottom"/>
          </w:tcPr>
          <w:p w14:paraId="07491754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1A109C74" w14:textId="1DE5C791" w:rsidR="005F7C9A" w:rsidRPr="00C07D2C" w:rsidRDefault="005F7C9A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(7,336)</w:t>
            </w:r>
          </w:p>
        </w:tc>
        <w:tc>
          <w:tcPr>
            <w:tcW w:w="239" w:type="dxa"/>
            <w:vAlign w:val="bottom"/>
          </w:tcPr>
          <w:p w14:paraId="0A4EC4B1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0ADC76C6" w14:textId="3928B70F" w:rsidR="005F7C9A" w:rsidRPr="00C07D2C" w:rsidRDefault="007561FD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584,936</w:t>
            </w:r>
          </w:p>
        </w:tc>
        <w:tc>
          <w:tcPr>
            <w:tcW w:w="237" w:type="dxa"/>
            <w:vAlign w:val="bottom"/>
          </w:tcPr>
          <w:p w14:paraId="46C52D72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156D4C01" w14:textId="06C40752" w:rsidR="005F7C9A" w:rsidRPr="00C07D2C" w:rsidRDefault="005F7C9A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534,033</w:t>
            </w:r>
          </w:p>
        </w:tc>
      </w:tr>
      <w:tr w:rsidR="005F7C9A" w:rsidRPr="00C07D2C" w14:paraId="25550BEB" w14:textId="77777777">
        <w:tc>
          <w:tcPr>
            <w:tcW w:w="2340" w:type="dxa"/>
            <w:vAlign w:val="bottom"/>
          </w:tcPr>
          <w:p w14:paraId="0E39F372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07D2C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ยุโรป</w:t>
            </w:r>
          </w:p>
        </w:tc>
        <w:tc>
          <w:tcPr>
            <w:tcW w:w="900" w:type="dxa"/>
          </w:tcPr>
          <w:p w14:paraId="603D1702" w14:textId="0B58D85C" w:rsidR="005F7C9A" w:rsidRPr="00C07D2C" w:rsidRDefault="0092465F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165,792</w:t>
            </w:r>
          </w:p>
        </w:tc>
        <w:tc>
          <w:tcPr>
            <w:tcW w:w="236" w:type="dxa"/>
            <w:vAlign w:val="bottom"/>
          </w:tcPr>
          <w:p w14:paraId="22A88337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</w:tcPr>
          <w:p w14:paraId="35BEA681" w14:textId="093E7B2C" w:rsidR="005F7C9A" w:rsidRPr="00C07D2C" w:rsidRDefault="005F7C9A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112,545</w:t>
            </w:r>
          </w:p>
        </w:tc>
        <w:tc>
          <w:tcPr>
            <w:tcW w:w="236" w:type="dxa"/>
            <w:vAlign w:val="bottom"/>
          </w:tcPr>
          <w:p w14:paraId="6E066E50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07C2EFE6" w14:textId="7BA972FF" w:rsidR="005F7C9A" w:rsidRPr="00C07D2C" w:rsidRDefault="008F2549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2,958</w:t>
            </w:r>
          </w:p>
        </w:tc>
        <w:tc>
          <w:tcPr>
            <w:tcW w:w="236" w:type="dxa"/>
            <w:vAlign w:val="bottom"/>
          </w:tcPr>
          <w:p w14:paraId="5C79EF58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4CDFE3ED" w14:textId="3E6AC76D" w:rsidR="005F7C9A" w:rsidRPr="00C07D2C" w:rsidRDefault="005F7C9A" w:rsidP="0092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437D696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2D300A04" w14:textId="0C1843A2" w:rsidR="005F7C9A" w:rsidRPr="00C07D2C" w:rsidRDefault="00B17C4B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FD06E8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53FEC8BF" w14:textId="692BB436" w:rsidR="005F7C9A" w:rsidRPr="001137CE" w:rsidRDefault="005F7C9A" w:rsidP="0011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137C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06838C0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69561722" w14:textId="1EE614EC" w:rsidR="005F7C9A" w:rsidRPr="00C07D2C" w:rsidRDefault="007561FD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168,750</w:t>
            </w:r>
          </w:p>
        </w:tc>
        <w:tc>
          <w:tcPr>
            <w:tcW w:w="236" w:type="dxa"/>
            <w:vAlign w:val="bottom"/>
          </w:tcPr>
          <w:p w14:paraId="26C25715" w14:textId="77777777" w:rsidR="005F7C9A" w:rsidRPr="00C07D2C" w:rsidRDefault="005F7C9A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08939168" w14:textId="38434BEC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112,545</w:t>
            </w:r>
          </w:p>
        </w:tc>
        <w:tc>
          <w:tcPr>
            <w:tcW w:w="236" w:type="dxa"/>
            <w:vAlign w:val="bottom"/>
          </w:tcPr>
          <w:p w14:paraId="203DEEEB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03036054" w14:textId="68D6B193" w:rsidR="005F7C9A" w:rsidRPr="00C07D2C" w:rsidRDefault="007561FD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after="0" w:line="240" w:lineRule="auto"/>
              <w:ind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3931769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2CF5E706" w14:textId="45FD1141" w:rsidR="005F7C9A" w:rsidRPr="005F7C9A" w:rsidRDefault="005F7C9A" w:rsidP="0092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0AC8D6B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26BA4393" w14:textId="27B421C8" w:rsidR="005F7C9A" w:rsidRPr="00C07D2C" w:rsidRDefault="007561FD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168,750</w:t>
            </w:r>
          </w:p>
        </w:tc>
        <w:tc>
          <w:tcPr>
            <w:tcW w:w="237" w:type="dxa"/>
            <w:vAlign w:val="bottom"/>
          </w:tcPr>
          <w:p w14:paraId="52BF2210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98A9A7B" w14:textId="2CFE21E5" w:rsidR="005F7C9A" w:rsidRPr="00C07D2C" w:rsidRDefault="005F7C9A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112,545</w:t>
            </w:r>
          </w:p>
        </w:tc>
      </w:tr>
      <w:tr w:rsidR="005F7C9A" w:rsidRPr="00C07D2C" w14:paraId="0D466520" w14:textId="77777777">
        <w:tc>
          <w:tcPr>
            <w:tcW w:w="2340" w:type="dxa"/>
            <w:vAlign w:val="bottom"/>
          </w:tcPr>
          <w:p w14:paraId="4AB708CB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07D2C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อเมริกา</w:t>
            </w:r>
          </w:p>
        </w:tc>
        <w:tc>
          <w:tcPr>
            <w:tcW w:w="900" w:type="dxa"/>
          </w:tcPr>
          <w:p w14:paraId="6AD92617" w14:textId="0DCE815B" w:rsidR="005F7C9A" w:rsidRPr="00C07D2C" w:rsidRDefault="0092465F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113,832</w:t>
            </w:r>
          </w:p>
        </w:tc>
        <w:tc>
          <w:tcPr>
            <w:tcW w:w="236" w:type="dxa"/>
            <w:vAlign w:val="bottom"/>
          </w:tcPr>
          <w:p w14:paraId="27973219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</w:tcPr>
          <w:p w14:paraId="6E69B8BA" w14:textId="7EBB09FC" w:rsidR="005F7C9A" w:rsidRPr="00C07D2C" w:rsidRDefault="005F7C9A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57,255</w:t>
            </w:r>
          </w:p>
        </w:tc>
        <w:tc>
          <w:tcPr>
            <w:tcW w:w="236" w:type="dxa"/>
            <w:vAlign w:val="bottom"/>
          </w:tcPr>
          <w:p w14:paraId="68E0BAFE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10729332" w14:textId="29004EC2" w:rsidR="005F7C9A" w:rsidRPr="00C07D2C" w:rsidRDefault="008F2549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22,473</w:t>
            </w:r>
          </w:p>
        </w:tc>
        <w:tc>
          <w:tcPr>
            <w:tcW w:w="236" w:type="dxa"/>
            <w:vAlign w:val="bottom"/>
          </w:tcPr>
          <w:p w14:paraId="16858E61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1CB3CEF8" w14:textId="18C8913C" w:rsidR="005F7C9A" w:rsidRPr="00C07D2C" w:rsidRDefault="005F7C9A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693</w:t>
            </w:r>
          </w:p>
        </w:tc>
        <w:tc>
          <w:tcPr>
            <w:tcW w:w="236" w:type="dxa"/>
            <w:vAlign w:val="bottom"/>
          </w:tcPr>
          <w:p w14:paraId="3917CE9F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15E6B06" w14:textId="19E7511B" w:rsidR="005F7C9A" w:rsidRPr="00C07D2C" w:rsidRDefault="00B17C4B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E3CA708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77E0E6A6" w14:textId="4CAD79CC" w:rsidR="005F7C9A" w:rsidRPr="001137CE" w:rsidRDefault="005F7C9A" w:rsidP="0011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137C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FD5B2E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579FA457" w14:textId="4A9512A7" w:rsidR="005F7C9A" w:rsidRPr="00C07D2C" w:rsidRDefault="007561FD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136,305</w:t>
            </w:r>
          </w:p>
        </w:tc>
        <w:tc>
          <w:tcPr>
            <w:tcW w:w="236" w:type="dxa"/>
            <w:vAlign w:val="bottom"/>
          </w:tcPr>
          <w:p w14:paraId="22707307" w14:textId="77777777" w:rsidR="005F7C9A" w:rsidRPr="00C07D2C" w:rsidRDefault="005F7C9A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4EF989B7" w14:textId="41334E2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57,948</w:t>
            </w:r>
          </w:p>
        </w:tc>
        <w:tc>
          <w:tcPr>
            <w:tcW w:w="236" w:type="dxa"/>
            <w:vAlign w:val="bottom"/>
          </w:tcPr>
          <w:p w14:paraId="562517D5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681024DD" w14:textId="0F673849" w:rsidR="005F7C9A" w:rsidRPr="00C07D2C" w:rsidRDefault="007561FD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after="0" w:line="240" w:lineRule="auto"/>
              <w:ind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E630DFF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491CD610" w14:textId="188BB552" w:rsidR="005F7C9A" w:rsidRPr="005F7C9A" w:rsidRDefault="005F7C9A" w:rsidP="0092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24D0943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10694D4C" w14:textId="603DD6E1" w:rsidR="005F7C9A" w:rsidRPr="00C07D2C" w:rsidRDefault="007561FD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136</w:t>
            </w:r>
            <w:r w:rsidR="00D71B6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,305</w:t>
            </w:r>
          </w:p>
        </w:tc>
        <w:tc>
          <w:tcPr>
            <w:tcW w:w="237" w:type="dxa"/>
            <w:vAlign w:val="bottom"/>
          </w:tcPr>
          <w:p w14:paraId="32C71D20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1BB5172A" w14:textId="164C4B62" w:rsidR="005F7C9A" w:rsidRPr="00C07D2C" w:rsidRDefault="005F7C9A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57,948</w:t>
            </w:r>
          </w:p>
        </w:tc>
      </w:tr>
      <w:tr w:rsidR="005F7C9A" w:rsidRPr="00C07D2C" w14:paraId="458A0BBD" w14:textId="77777777">
        <w:tc>
          <w:tcPr>
            <w:tcW w:w="2340" w:type="dxa"/>
            <w:vAlign w:val="bottom"/>
          </w:tcPr>
          <w:p w14:paraId="60A23F4F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07D2C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อื่น</w:t>
            </w:r>
            <w:r w:rsidRPr="00C07D2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C07D2C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63ACDD" w14:textId="782157D2" w:rsidR="005F7C9A" w:rsidRPr="00C07D2C" w:rsidRDefault="0092465F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48,429</w:t>
            </w:r>
          </w:p>
        </w:tc>
        <w:tc>
          <w:tcPr>
            <w:tcW w:w="236" w:type="dxa"/>
            <w:vAlign w:val="bottom"/>
          </w:tcPr>
          <w:p w14:paraId="49EB7B18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14:paraId="69DE1544" w14:textId="63CC5092" w:rsidR="005F7C9A" w:rsidRPr="00C07D2C" w:rsidRDefault="005F7C9A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42,533</w:t>
            </w:r>
          </w:p>
        </w:tc>
        <w:tc>
          <w:tcPr>
            <w:tcW w:w="236" w:type="dxa"/>
            <w:vAlign w:val="bottom"/>
          </w:tcPr>
          <w:p w14:paraId="07E2D1D6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2398A316" w14:textId="0BDA34C2" w:rsidR="005F7C9A" w:rsidRPr="00C07D2C" w:rsidRDefault="008F2549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1B53A24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108444EF" w14:textId="217166A8" w:rsidR="005F7C9A" w:rsidRPr="00C07D2C" w:rsidRDefault="005F7C9A" w:rsidP="0092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D552DBC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07C865E2" w14:textId="5A1F3593" w:rsidR="005F7C9A" w:rsidRPr="00C07D2C" w:rsidRDefault="00B17C4B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DF947C0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4F425083" w14:textId="36265C74" w:rsidR="005F7C9A" w:rsidRPr="001137CE" w:rsidRDefault="005F7C9A" w:rsidP="0011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137C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E17A188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B9CC67C" w14:textId="36B37EEE" w:rsidR="005F7C9A" w:rsidRPr="00C07D2C" w:rsidRDefault="007561FD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48,429</w:t>
            </w:r>
          </w:p>
        </w:tc>
        <w:tc>
          <w:tcPr>
            <w:tcW w:w="236" w:type="dxa"/>
            <w:vAlign w:val="bottom"/>
          </w:tcPr>
          <w:p w14:paraId="387741FD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522B5090" w14:textId="28A9C823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sz w:val="28"/>
                <w:szCs w:val="28"/>
              </w:rPr>
              <w:t>42,533</w:t>
            </w:r>
          </w:p>
        </w:tc>
        <w:tc>
          <w:tcPr>
            <w:tcW w:w="236" w:type="dxa"/>
            <w:vAlign w:val="bottom"/>
          </w:tcPr>
          <w:p w14:paraId="62BE935B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4427EB3E" w14:textId="05E700DF" w:rsidR="005F7C9A" w:rsidRPr="00C07D2C" w:rsidRDefault="007561FD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after="0" w:line="240" w:lineRule="auto"/>
              <w:ind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A78738D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09F5D3C0" w14:textId="42B7C1F0" w:rsidR="005F7C9A" w:rsidRPr="005F7C9A" w:rsidRDefault="005F7C9A" w:rsidP="0092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36C912F7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5AE959A2" w14:textId="2F1BD30E" w:rsidR="005F7C9A" w:rsidRPr="00C07D2C" w:rsidRDefault="00D71B6A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48,429</w:t>
            </w:r>
          </w:p>
        </w:tc>
        <w:tc>
          <w:tcPr>
            <w:tcW w:w="237" w:type="dxa"/>
            <w:vAlign w:val="bottom"/>
          </w:tcPr>
          <w:p w14:paraId="452075C4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0952B8D9" w14:textId="5FBEE6CA" w:rsidR="005F7C9A" w:rsidRPr="00C07D2C" w:rsidRDefault="005F7C9A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42,533</w:t>
            </w:r>
          </w:p>
        </w:tc>
      </w:tr>
      <w:tr w:rsidR="005F7C9A" w:rsidRPr="00C07D2C" w14:paraId="213BD6A6" w14:textId="77777777">
        <w:tc>
          <w:tcPr>
            <w:tcW w:w="2340" w:type="dxa"/>
            <w:vAlign w:val="bottom"/>
          </w:tcPr>
          <w:p w14:paraId="5BF12042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C6F7292" w14:textId="5B592F46" w:rsidR="005F7C9A" w:rsidRPr="00C07D2C" w:rsidRDefault="0092465F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1,196</w:t>
            </w:r>
            <w:r w:rsidR="00E72E2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745</w:t>
            </w:r>
          </w:p>
        </w:tc>
        <w:tc>
          <w:tcPr>
            <w:tcW w:w="236" w:type="dxa"/>
            <w:vAlign w:val="bottom"/>
          </w:tcPr>
          <w:p w14:paraId="6A8B28C6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vAlign w:val="bottom"/>
          </w:tcPr>
          <w:p w14:paraId="77A816AF" w14:textId="7C5BE675" w:rsidR="005F7C9A" w:rsidRPr="00C07D2C" w:rsidRDefault="005F7C9A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1,032,861</w:t>
            </w:r>
          </w:p>
        </w:tc>
        <w:tc>
          <w:tcPr>
            <w:tcW w:w="236" w:type="dxa"/>
            <w:vAlign w:val="bottom"/>
          </w:tcPr>
          <w:p w14:paraId="067B20DA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vAlign w:val="bottom"/>
          </w:tcPr>
          <w:p w14:paraId="3CA8069D" w14:textId="3CBC39D7" w:rsidR="005F7C9A" w:rsidRPr="00C07D2C" w:rsidRDefault="008F2549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116,813</w:t>
            </w:r>
          </w:p>
        </w:tc>
        <w:tc>
          <w:tcPr>
            <w:tcW w:w="236" w:type="dxa"/>
            <w:vAlign w:val="bottom"/>
          </w:tcPr>
          <w:p w14:paraId="15129073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043C5656" w14:textId="176FFDDD" w:rsidR="005F7C9A" w:rsidRPr="00C07D2C" w:rsidRDefault="005F7C9A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141,802</w:t>
            </w:r>
          </w:p>
        </w:tc>
        <w:tc>
          <w:tcPr>
            <w:tcW w:w="236" w:type="dxa"/>
            <w:vAlign w:val="bottom"/>
          </w:tcPr>
          <w:p w14:paraId="19C8CA75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vAlign w:val="bottom"/>
          </w:tcPr>
          <w:p w14:paraId="470B9A3C" w14:textId="532D42D2" w:rsidR="005F7C9A" w:rsidRPr="00C07D2C" w:rsidRDefault="00B17C4B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ind w:left="-156" w:right="-142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6,404</w:t>
            </w:r>
          </w:p>
        </w:tc>
        <w:tc>
          <w:tcPr>
            <w:tcW w:w="270" w:type="dxa"/>
            <w:vAlign w:val="bottom"/>
          </w:tcPr>
          <w:p w14:paraId="2328BE53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6D1A376A" w14:textId="78B5A3B5" w:rsidR="005F7C9A" w:rsidRPr="001137CE" w:rsidRDefault="005F7C9A" w:rsidP="0011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137C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1CCBF5E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14:paraId="46D63551" w14:textId="23A44130" w:rsidR="005F7C9A" w:rsidRPr="00C07D2C" w:rsidRDefault="007561FD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1,319,962</w:t>
            </w:r>
          </w:p>
        </w:tc>
        <w:tc>
          <w:tcPr>
            <w:tcW w:w="236" w:type="dxa"/>
            <w:vAlign w:val="bottom"/>
          </w:tcPr>
          <w:p w14:paraId="22C838CC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7637B1D0" w14:textId="0D1620B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1,174,663</w:t>
            </w:r>
          </w:p>
        </w:tc>
        <w:tc>
          <w:tcPr>
            <w:tcW w:w="236" w:type="dxa"/>
            <w:vAlign w:val="bottom"/>
          </w:tcPr>
          <w:p w14:paraId="51AD723F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vAlign w:val="bottom"/>
          </w:tcPr>
          <w:p w14:paraId="0604B421" w14:textId="3BCC9806" w:rsidR="005F7C9A" w:rsidRPr="00C07D2C" w:rsidRDefault="007561FD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56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(27,832)</w:t>
            </w:r>
          </w:p>
        </w:tc>
        <w:tc>
          <w:tcPr>
            <w:tcW w:w="236" w:type="dxa"/>
            <w:vAlign w:val="bottom"/>
          </w:tcPr>
          <w:p w14:paraId="7D7F1646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0F8675CA" w14:textId="43A903A1" w:rsidR="005F7C9A" w:rsidRPr="00C07D2C" w:rsidRDefault="005F7C9A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(32,242)</w:t>
            </w:r>
          </w:p>
        </w:tc>
        <w:tc>
          <w:tcPr>
            <w:tcW w:w="239" w:type="dxa"/>
            <w:vAlign w:val="bottom"/>
          </w:tcPr>
          <w:p w14:paraId="346191B0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14:paraId="1E1ED578" w14:textId="4478BA00" w:rsidR="005F7C9A" w:rsidRPr="00C07D2C" w:rsidRDefault="00D71B6A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1,292,130</w:t>
            </w:r>
          </w:p>
        </w:tc>
        <w:tc>
          <w:tcPr>
            <w:tcW w:w="237" w:type="dxa"/>
            <w:vAlign w:val="bottom"/>
          </w:tcPr>
          <w:p w14:paraId="1FF02FD7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5C681D60" w14:textId="158EA920" w:rsidR="005F7C9A" w:rsidRPr="00C07D2C" w:rsidRDefault="005F7C9A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1,142,421</w:t>
            </w:r>
          </w:p>
        </w:tc>
      </w:tr>
      <w:tr w:rsidR="005F7C9A" w:rsidRPr="00C07D2C" w14:paraId="5BD39070" w14:textId="77777777">
        <w:tc>
          <w:tcPr>
            <w:tcW w:w="2340" w:type="dxa"/>
            <w:vAlign w:val="bottom"/>
          </w:tcPr>
          <w:p w14:paraId="0FA671EE" w14:textId="77777777" w:rsidR="005F7C9A" w:rsidRPr="00C07D2C" w:rsidRDefault="005F7C9A" w:rsidP="005F7C9A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F6D5FD8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02DE00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vAlign w:val="bottom"/>
          </w:tcPr>
          <w:p w14:paraId="630B7BA4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933405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vAlign w:val="bottom"/>
          </w:tcPr>
          <w:p w14:paraId="0C3F7DCF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ACA2771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vAlign w:val="bottom"/>
          </w:tcPr>
          <w:p w14:paraId="38581190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5A6905D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01FD0B78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AD993D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14:paraId="15DC9E2B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BAC9C68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vAlign w:val="bottom"/>
          </w:tcPr>
          <w:p w14:paraId="37F911E1" w14:textId="77777777" w:rsidR="005F7C9A" w:rsidRPr="00C07D2C" w:rsidRDefault="005F7C9A" w:rsidP="005F7C9A">
            <w:pPr>
              <w:tabs>
                <w:tab w:val="clear" w:pos="680"/>
                <w:tab w:val="left" w:pos="540"/>
              </w:tabs>
              <w:spacing w:line="240" w:lineRule="auto"/>
              <w:ind w:left="-121" w:righ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2FC53E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double" w:sz="4" w:space="0" w:color="auto"/>
            </w:tcBorders>
            <w:vAlign w:val="bottom"/>
          </w:tcPr>
          <w:p w14:paraId="68AED9ED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6" w:right="-1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EB4359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vAlign w:val="bottom"/>
          </w:tcPr>
          <w:p w14:paraId="5A837689" w14:textId="77777777" w:rsidR="005F7C9A" w:rsidRPr="00C07D2C" w:rsidRDefault="005F7C9A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067515F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  <w:vAlign w:val="bottom"/>
          </w:tcPr>
          <w:p w14:paraId="16A956B2" w14:textId="77777777" w:rsidR="005F7C9A" w:rsidRPr="00C07D2C" w:rsidRDefault="005F7C9A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96FB272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14:paraId="4D1DA812" w14:textId="77777777" w:rsidR="005F7C9A" w:rsidRPr="00C07D2C" w:rsidRDefault="005F7C9A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5C592BC" w14:textId="77777777" w:rsidR="005F7C9A" w:rsidRPr="00C07D2C" w:rsidRDefault="005F7C9A" w:rsidP="005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vAlign w:val="bottom"/>
          </w:tcPr>
          <w:p w14:paraId="079AE1C2" w14:textId="77777777" w:rsidR="005F7C9A" w:rsidRPr="00C07D2C" w:rsidRDefault="005F7C9A" w:rsidP="005F7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14:paraId="5E590508" w14:textId="77777777" w:rsidR="00C07D2C" w:rsidRPr="002C56F1" w:rsidRDefault="00C07D2C" w:rsidP="00C07D2C">
      <w:pPr>
        <w:rPr>
          <w:sz w:val="10"/>
          <w:szCs w:val="10"/>
        </w:rPr>
      </w:pPr>
    </w:p>
    <w:tbl>
      <w:tblPr>
        <w:tblW w:w="1521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36"/>
        <w:gridCol w:w="883"/>
        <w:gridCol w:w="236"/>
        <w:gridCol w:w="791"/>
        <w:gridCol w:w="236"/>
        <w:gridCol w:w="803"/>
        <w:gridCol w:w="236"/>
        <w:gridCol w:w="664"/>
        <w:gridCol w:w="270"/>
        <w:gridCol w:w="675"/>
        <w:gridCol w:w="270"/>
        <w:gridCol w:w="931"/>
        <w:gridCol w:w="236"/>
        <w:gridCol w:w="941"/>
        <w:gridCol w:w="236"/>
        <w:gridCol w:w="818"/>
        <w:gridCol w:w="236"/>
        <w:gridCol w:w="878"/>
        <w:gridCol w:w="239"/>
        <w:gridCol w:w="928"/>
        <w:gridCol w:w="237"/>
        <w:gridCol w:w="999"/>
      </w:tblGrid>
      <w:tr w:rsidR="00C07D2C" w:rsidRPr="00C075DE" w14:paraId="1349D253" w14:textId="77777777">
        <w:trPr>
          <w:tblHeader/>
        </w:trPr>
        <w:tc>
          <w:tcPr>
            <w:tcW w:w="2340" w:type="dxa"/>
            <w:vAlign w:val="bottom"/>
          </w:tcPr>
          <w:p w14:paraId="1822F6C6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79" w:type="dxa"/>
            <w:gridSpan w:val="23"/>
          </w:tcPr>
          <w:p w14:paraId="1061CEDE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07D2C" w:rsidRPr="00C075DE" w14:paraId="1CA59E55" w14:textId="77777777">
        <w:trPr>
          <w:tblHeader/>
        </w:trPr>
        <w:tc>
          <w:tcPr>
            <w:tcW w:w="2340" w:type="dxa"/>
            <w:vAlign w:val="bottom"/>
          </w:tcPr>
          <w:p w14:paraId="12166C0F" w14:textId="706DC6F4" w:rsidR="00C07D2C" w:rsidRPr="00C075DE" w:rsidRDefault="00F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391624">
              <w:rPr>
                <w:rFonts w:asciiTheme="majorBidi" w:eastAsia="Calibr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</w:t>
            </w:r>
            <w:r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2019" w:type="dxa"/>
            <w:gridSpan w:val="3"/>
          </w:tcPr>
          <w:p w14:paraId="013C2DE1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เครื่องดื่มเพื่อสุขภาพ</w:t>
            </w:r>
          </w:p>
        </w:tc>
        <w:tc>
          <w:tcPr>
            <w:tcW w:w="236" w:type="dxa"/>
          </w:tcPr>
          <w:p w14:paraId="7CB8CD94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30" w:type="dxa"/>
            <w:gridSpan w:val="3"/>
          </w:tcPr>
          <w:p w14:paraId="58B3937D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36" w:type="dxa"/>
          </w:tcPr>
          <w:p w14:paraId="7C2DF700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0A69BDFA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ส่วนงานอื่น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</w:tcPr>
          <w:p w14:paraId="15A9E6C8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108" w:type="dxa"/>
            <w:gridSpan w:val="3"/>
          </w:tcPr>
          <w:p w14:paraId="32073AA8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5A621B1E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2" w:type="dxa"/>
            <w:gridSpan w:val="3"/>
          </w:tcPr>
          <w:p w14:paraId="00B730CF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239" w:type="dxa"/>
          </w:tcPr>
          <w:p w14:paraId="0ED81FB0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4" w:type="dxa"/>
            <w:gridSpan w:val="3"/>
          </w:tcPr>
          <w:p w14:paraId="1444560B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391624" w:rsidRPr="00C075DE" w14:paraId="5A02F5F4" w14:textId="77777777">
        <w:trPr>
          <w:tblHeader/>
        </w:trPr>
        <w:tc>
          <w:tcPr>
            <w:tcW w:w="2340" w:type="dxa"/>
            <w:vAlign w:val="bottom"/>
          </w:tcPr>
          <w:p w14:paraId="18B7D2CC" w14:textId="739673B3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15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สิ้นสุดวันที่ </w:t>
            </w:r>
            <w:r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900" w:type="dxa"/>
            <w:vAlign w:val="bottom"/>
          </w:tcPr>
          <w:p w14:paraId="5F1EA8DF" w14:textId="312B07A6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36416384" w14:textId="77777777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0593A1B6" w14:textId="2765247D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0BAF8608" w14:textId="77777777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67B59C3F" w14:textId="6E97B9BB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3D3817B2" w14:textId="77777777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2BF1D657" w14:textId="6F0885AB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77B896CD" w14:textId="77777777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7F7E3672" w14:textId="723DADC8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27FBBCE9" w14:textId="77777777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7F8AF61B" w14:textId="2461890E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110643F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3CE270DF" w14:textId="3EFF9DBE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5610E663" w14:textId="77777777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616359D3" w14:textId="6C56DAB0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3B79E924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4EF1DCB9" w14:textId="32BB54A2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 w:firstLine="2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2FAD8C76" w14:textId="77777777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2FF249E2" w14:textId="4640E5B5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9" w:type="dxa"/>
          </w:tcPr>
          <w:p w14:paraId="7D0933B9" w14:textId="77777777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65122B21" w14:textId="112A6C8A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7" w:type="dxa"/>
            <w:vAlign w:val="bottom"/>
          </w:tcPr>
          <w:p w14:paraId="050D72A0" w14:textId="77777777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6FF30B3C" w14:textId="497069F5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</w:tr>
      <w:tr w:rsidR="00391624" w:rsidRPr="00C075DE" w14:paraId="2D25236F" w14:textId="77777777">
        <w:trPr>
          <w:tblHeader/>
        </w:trPr>
        <w:tc>
          <w:tcPr>
            <w:tcW w:w="2340" w:type="dxa"/>
          </w:tcPr>
          <w:p w14:paraId="3EA286E7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879" w:type="dxa"/>
            <w:gridSpan w:val="23"/>
          </w:tcPr>
          <w:p w14:paraId="7C1E3005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91624" w:rsidRPr="00C075DE" w14:paraId="374F725D" w14:textId="77777777">
        <w:tc>
          <w:tcPr>
            <w:tcW w:w="2340" w:type="dxa"/>
            <w:vAlign w:val="bottom"/>
          </w:tcPr>
          <w:p w14:paraId="04CD174B" w14:textId="77777777" w:rsidR="00391624" w:rsidRPr="001C6B9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</w:t>
            </w:r>
          </w:p>
        </w:tc>
        <w:tc>
          <w:tcPr>
            <w:tcW w:w="900" w:type="dxa"/>
            <w:vAlign w:val="bottom"/>
          </w:tcPr>
          <w:p w14:paraId="4B03540A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59BBDB86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3" w:type="dxa"/>
            <w:vAlign w:val="bottom"/>
          </w:tcPr>
          <w:p w14:paraId="16E17FFF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63F804B8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91" w:type="dxa"/>
            <w:vAlign w:val="bottom"/>
          </w:tcPr>
          <w:p w14:paraId="3CD9F1B1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1019EDE4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03" w:type="dxa"/>
            <w:vAlign w:val="bottom"/>
          </w:tcPr>
          <w:p w14:paraId="4DC80E75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0EDF750D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2D9A1F55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CB0CEC8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75" w:type="dxa"/>
            <w:vAlign w:val="bottom"/>
          </w:tcPr>
          <w:p w14:paraId="75F98C65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18BF24F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vAlign w:val="bottom"/>
          </w:tcPr>
          <w:p w14:paraId="70DB7EAA" w14:textId="77777777" w:rsidR="00391624" w:rsidRPr="00C075DE" w:rsidRDefault="00391624" w:rsidP="00391624">
            <w:pPr>
              <w:tabs>
                <w:tab w:val="clear" w:pos="680"/>
                <w:tab w:val="left" w:pos="540"/>
              </w:tabs>
              <w:ind w:left="-121" w:right="-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2F9721EB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1" w:type="dxa"/>
            <w:vAlign w:val="bottom"/>
          </w:tcPr>
          <w:p w14:paraId="53FCF170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Theme="majorBidi" w:eastAsia="Calibr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29C730F4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18" w:type="dxa"/>
            <w:vAlign w:val="bottom"/>
          </w:tcPr>
          <w:p w14:paraId="59ADBD42" w14:textId="77777777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794264CA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78" w:type="dxa"/>
            <w:vAlign w:val="bottom"/>
          </w:tcPr>
          <w:p w14:paraId="03219518" w14:textId="77777777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vAlign w:val="bottom"/>
          </w:tcPr>
          <w:p w14:paraId="3A616900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vAlign w:val="bottom"/>
          </w:tcPr>
          <w:p w14:paraId="4605F015" w14:textId="77777777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7" w:type="dxa"/>
            <w:vAlign w:val="bottom"/>
          </w:tcPr>
          <w:p w14:paraId="6CD82041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9" w:type="dxa"/>
            <w:vAlign w:val="bottom"/>
          </w:tcPr>
          <w:p w14:paraId="3A5A5A85" w14:textId="77777777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391624" w:rsidRPr="00C075DE" w14:paraId="28FEAC92" w14:textId="77777777">
        <w:tc>
          <w:tcPr>
            <w:tcW w:w="2340" w:type="dxa"/>
            <w:vAlign w:val="bottom"/>
          </w:tcPr>
          <w:p w14:paraId="7DE32FA6" w14:textId="77777777" w:rsidR="00391624" w:rsidRPr="001C6B9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ผลิตภัณฑ์น้ำ</w:t>
            </w:r>
          </w:p>
        </w:tc>
        <w:tc>
          <w:tcPr>
            <w:tcW w:w="900" w:type="dxa"/>
            <w:vAlign w:val="bottom"/>
          </w:tcPr>
          <w:p w14:paraId="0FA7F9A8" w14:textId="331B0D0D" w:rsidR="00391624" w:rsidRPr="001E0B80" w:rsidRDefault="007C151E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1,099,981</w:t>
            </w:r>
          </w:p>
        </w:tc>
        <w:tc>
          <w:tcPr>
            <w:tcW w:w="236" w:type="dxa"/>
            <w:vAlign w:val="bottom"/>
          </w:tcPr>
          <w:p w14:paraId="3A21495F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2A0882DA" w14:textId="42092AAF" w:rsidR="00391624" w:rsidRPr="001E0B80" w:rsidRDefault="005F7C9A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922,822</w:t>
            </w:r>
          </w:p>
        </w:tc>
        <w:tc>
          <w:tcPr>
            <w:tcW w:w="236" w:type="dxa"/>
            <w:vAlign w:val="bottom"/>
          </w:tcPr>
          <w:p w14:paraId="2390A7A9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7F7CB64A" w14:textId="46B1A653" w:rsidR="00391624" w:rsidRPr="001E0B80" w:rsidRDefault="004F5FAD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98,038</w:t>
            </w:r>
          </w:p>
        </w:tc>
        <w:tc>
          <w:tcPr>
            <w:tcW w:w="236" w:type="dxa"/>
            <w:vAlign w:val="bottom"/>
          </w:tcPr>
          <w:p w14:paraId="6E6A220D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78A93F96" w14:textId="62BCBBC0" w:rsidR="00391624" w:rsidRPr="005F7C9A" w:rsidRDefault="005F7C9A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sz w:val="28"/>
                <w:szCs w:val="28"/>
              </w:rPr>
              <w:t>124,087</w:t>
            </w:r>
          </w:p>
        </w:tc>
        <w:tc>
          <w:tcPr>
            <w:tcW w:w="236" w:type="dxa"/>
            <w:vAlign w:val="bottom"/>
          </w:tcPr>
          <w:p w14:paraId="0FF948DE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96D2B5C" w14:textId="054EFA6F" w:rsidR="00391624" w:rsidRPr="001E0B80" w:rsidRDefault="004F5FAD" w:rsidP="0092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14" w:lineRule="atLeast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6,404</w:t>
            </w:r>
          </w:p>
        </w:tc>
        <w:tc>
          <w:tcPr>
            <w:tcW w:w="270" w:type="dxa"/>
            <w:vAlign w:val="bottom"/>
          </w:tcPr>
          <w:p w14:paraId="1C2569E7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625C7199" w14:textId="20FFA517" w:rsidR="00391624" w:rsidRPr="001E0B80" w:rsidRDefault="007343EC" w:rsidP="0092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F7EDAA5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10969A2D" w14:textId="768248FA" w:rsidR="00391624" w:rsidRPr="001E0B80" w:rsidRDefault="00365161" w:rsidP="0092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1,204,423</w:t>
            </w:r>
          </w:p>
        </w:tc>
        <w:tc>
          <w:tcPr>
            <w:tcW w:w="236" w:type="dxa"/>
            <w:vAlign w:val="bottom"/>
          </w:tcPr>
          <w:p w14:paraId="7CA56698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705DC289" w14:textId="009E93DF" w:rsidR="00391624" w:rsidRPr="001E0B80" w:rsidRDefault="007343EC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7343EC">
              <w:rPr>
                <w:rFonts w:asciiTheme="majorBidi" w:hAnsiTheme="majorBidi" w:cstheme="majorBidi"/>
                <w:sz w:val="28"/>
                <w:szCs w:val="28"/>
              </w:rPr>
              <w:t>1,046,909</w:t>
            </w:r>
          </w:p>
        </w:tc>
        <w:tc>
          <w:tcPr>
            <w:tcW w:w="236" w:type="dxa"/>
            <w:vAlign w:val="bottom"/>
          </w:tcPr>
          <w:p w14:paraId="57FD0292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20587E2C" w14:textId="523EFADF" w:rsidR="00391624" w:rsidRPr="001E0B80" w:rsidRDefault="00E8777B" w:rsidP="00CA5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(12,926)</w:t>
            </w:r>
          </w:p>
        </w:tc>
        <w:tc>
          <w:tcPr>
            <w:tcW w:w="236" w:type="dxa"/>
            <w:vAlign w:val="bottom"/>
          </w:tcPr>
          <w:p w14:paraId="7DED1D5F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0C8CB8FB" w14:textId="6B2900C6" w:rsidR="00391624" w:rsidRPr="001E0B80" w:rsidRDefault="007343EC" w:rsidP="00CA5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7343E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(16,039)</w:t>
            </w:r>
          </w:p>
        </w:tc>
        <w:tc>
          <w:tcPr>
            <w:tcW w:w="239" w:type="dxa"/>
            <w:vAlign w:val="bottom"/>
          </w:tcPr>
          <w:p w14:paraId="0DA12537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7A1D7303" w14:textId="1B8A6685" w:rsidR="00391624" w:rsidRPr="001E0B80" w:rsidRDefault="00E8777B" w:rsidP="00CA5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1,191,497</w:t>
            </w:r>
          </w:p>
        </w:tc>
        <w:tc>
          <w:tcPr>
            <w:tcW w:w="237" w:type="dxa"/>
            <w:vAlign w:val="bottom"/>
          </w:tcPr>
          <w:p w14:paraId="56D23798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59ABA5A6" w14:textId="79FE26A6" w:rsidR="00391624" w:rsidRPr="001E0B80" w:rsidRDefault="007343EC" w:rsidP="00CA5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7343E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1,030,870</w:t>
            </w:r>
          </w:p>
        </w:tc>
      </w:tr>
      <w:tr w:rsidR="00391624" w:rsidRPr="00C075DE" w14:paraId="466A50FE" w14:textId="77777777">
        <w:tc>
          <w:tcPr>
            <w:tcW w:w="2340" w:type="dxa"/>
            <w:vAlign w:val="bottom"/>
          </w:tcPr>
          <w:p w14:paraId="4D2F19A8" w14:textId="77777777" w:rsidR="00391624" w:rsidRPr="001C6B9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อาหารเพื่อสุขภาพ</w:t>
            </w:r>
          </w:p>
        </w:tc>
        <w:tc>
          <w:tcPr>
            <w:tcW w:w="900" w:type="dxa"/>
            <w:vAlign w:val="bottom"/>
          </w:tcPr>
          <w:p w14:paraId="22F819D9" w14:textId="197175E3" w:rsidR="00391624" w:rsidRPr="001E0B80" w:rsidRDefault="007C151E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23,660</w:t>
            </w:r>
          </w:p>
        </w:tc>
        <w:tc>
          <w:tcPr>
            <w:tcW w:w="236" w:type="dxa"/>
            <w:vAlign w:val="bottom"/>
          </w:tcPr>
          <w:p w14:paraId="23046F2D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7C29E6EA" w14:textId="29B2B2B8" w:rsidR="00391624" w:rsidRPr="001E0B80" w:rsidRDefault="005F7C9A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25,651</w:t>
            </w:r>
          </w:p>
        </w:tc>
        <w:tc>
          <w:tcPr>
            <w:tcW w:w="236" w:type="dxa"/>
            <w:vAlign w:val="bottom"/>
          </w:tcPr>
          <w:p w14:paraId="6E8C897A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208311DF" w14:textId="28468F74" w:rsidR="00391624" w:rsidRPr="001E0B80" w:rsidRDefault="004F5FAD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/>
              <w:ind w:left="-156" w:right="-9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F5157ED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4EA6F69D" w14:textId="2937048F" w:rsidR="00391624" w:rsidRPr="005F7C9A" w:rsidRDefault="005F7C9A" w:rsidP="0092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64FC4DE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D405EB3" w14:textId="41EA1884" w:rsidR="00391624" w:rsidRPr="001E0B80" w:rsidRDefault="004F5FAD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97DE227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4D59C603" w14:textId="0A6D14F6" w:rsidR="00391624" w:rsidRPr="001E0B80" w:rsidRDefault="007343EC" w:rsidP="00B4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0E44C0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26701D31" w14:textId="21979596" w:rsidR="00391624" w:rsidRPr="001E0B80" w:rsidRDefault="00365161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23,660</w:t>
            </w:r>
          </w:p>
        </w:tc>
        <w:tc>
          <w:tcPr>
            <w:tcW w:w="236" w:type="dxa"/>
            <w:vAlign w:val="bottom"/>
          </w:tcPr>
          <w:p w14:paraId="361CB76B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06B55CD1" w14:textId="2D4ED2F6" w:rsidR="00391624" w:rsidRPr="001E0B80" w:rsidRDefault="007343EC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7343EC">
              <w:rPr>
                <w:rFonts w:asciiTheme="majorBidi" w:hAnsiTheme="majorBidi" w:cstheme="majorBidi"/>
                <w:sz w:val="28"/>
                <w:szCs w:val="28"/>
              </w:rPr>
              <w:t>25,651</w:t>
            </w:r>
          </w:p>
        </w:tc>
        <w:tc>
          <w:tcPr>
            <w:tcW w:w="236" w:type="dxa"/>
            <w:vAlign w:val="bottom"/>
          </w:tcPr>
          <w:p w14:paraId="76B66257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4DE78815" w14:textId="552B126E" w:rsidR="00391624" w:rsidRPr="001E0B80" w:rsidRDefault="00E8777B" w:rsidP="00CA5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65C7DCC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6552D1B9" w14:textId="0879DA6C" w:rsidR="00391624" w:rsidRPr="001E0B80" w:rsidRDefault="007343EC" w:rsidP="0092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3544A583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258E5D5F" w14:textId="4599F5BE" w:rsidR="00391624" w:rsidRPr="001E0B80" w:rsidRDefault="00E8777B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23,660</w:t>
            </w:r>
          </w:p>
        </w:tc>
        <w:tc>
          <w:tcPr>
            <w:tcW w:w="237" w:type="dxa"/>
            <w:vAlign w:val="bottom"/>
          </w:tcPr>
          <w:p w14:paraId="61A0C3A0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6F7DC137" w14:textId="508B3CAD" w:rsidR="00391624" w:rsidRPr="001E0B80" w:rsidRDefault="007343EC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7343E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25,651</w:t>
            </w:r>
          </w:p>
        </w:tc>
      </w:tr>
      <w:tr w:rsidR="00391624" w:rsidRPr="00C075DE" w14:paraId="6CBB4A76" w14:textId="77777777">
        <w:tc>
          <w:tcPr>
            <w:tcW w:w="2340" w:type="dxa"/>
            <w:vAlign w:val="bottom"/>
          </w:tcPr>
          <w:p w14:paraId="77B1FD68" w14:textId="77777777" w:rsidR="00391624" w:rsidRPr="001C6B9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2537685" w14:textId="5B5C6D04" w:rsidR="00391624" w:rsidRPr="001E0B80" w:rsidRDefault="007C151E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73,104</w:t>
            </w:r>
          </w:p>
        </w:tc>
        <w:tc>
          <w:tcPr>
            <w:tcW w:w="236" w:type="dxa"/>
            <w:vAlign w:val="bottom"/>
          </w:tcPr>
          <w:p w14:paraId="56F689FB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4B184ED5" w14:textId="51F8CFB9" w:rsidR="00391624" w:rsidRPr="001E0B80" w:rsidRDefault="005F7C9A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84,388</w:t>
            </w:r>
          </w:p>
        </w:tc>
        <w:tc>
          <w:tcPr>
            <w:tcW w:w="236" w:type="dxa"/>
            <w:vAlign w:val="bottom"/>
          </w:tcPr>
          <w:p w14:paraId="7E951A64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39226670" w14:textId="05F18E51" w:rsidR="00391624" w:rsidRPr="001E0B80" w:rsidRDefault="004F5FAD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18,775</w:t>
            </w:r>
          </w:p>
        </w:tc>
        <w:tc>
          <w:tcPr>
            <w:tcW w:w="236" w:type="dxa"/>
            <w:vAlign w:val="bottom"/>
          </w:tcPr>
          <w:p w14:paraId="77C0B71E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373DF156" w14:textId="266C70FB" w:rsidR="00391624" w:rsidRPr="005F7C9A" w:rsidRDefault="005F7C9A" w:rsidP="00734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sz w:val="28"/>
                <w:szCs w:val="28"/>
              </w:rPr>
              <w:t>17,715</w:t>
            </w:r>
          </w:p>
        </w:tc>
        <w:tc>
          <w:tcPr>
            <w:tcW w:w="236" w:type="dxa"/>
            <w:vAlign w:val="bottom"/>
          </w:tcPr>
          <w:p w14:paraId="5E603866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2C6077D3" w14:textId="4CBB4F87" w:rsidR="00391624" w:rsidRPr="001E0B80" w:rsidRDefault="004F5FAD" w:rsidP="0036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14" w:lineRule="atLeast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E19A2B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68E42628" w14:textId="28EADB68" w:rsidR="00391624" w:rsidRPr="001E0B80" w:rsidRDefault="007343EC" w:rsidP="00B4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398B1C3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3E84886" w14:textId="32A38498" w:rsidR="00391624" w:rsidRPr="001E0B80" w:rsidRDefault="00365161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91,879</w:t>
            </w:r>
          </w:p>
        </w:tc>
        <w:tc>
          <w:tcPr>
            <w:tcW w:w="236" w:type="dxa"/>
            <w:vAlign w:val="bottom"/>
          </w:tcPr>
          <w:p w14:paraId="61332FD8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03BF5248" w14:textId="300C7E35" w:rsidR="00391624" w:rsidRPr="001E0B80" w:rsidRDefault="007343EC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43EC">
              <w:rPr>
                <w:rFonts w:asciiTheme="majorBidi" w:hAnsiTheme="majorBidi" w:cstheme="majorBidi"/>
                <w:sz w:val="28"/>
                <w:szCs w:val="28"/>
              </w:rPr>
              <w:t>102,103</w:t>
            </w:r>
          </w:p>
        </w:tc>
        <w:tc>
          <w:tcPr>
            <w:tcW w:w="236" w:type="dxa"/>
            <w:vAlign w:val="bottom"/>
          </w:tcPr>
          <w:p w14:paraId="5DC43B58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4C2578BC" w14:textId="2B3243AD" w:rsidR="00391624" w:rsidRPr="001E0B80" w:rsidRDefault="00E8777B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(14,906)</w:t>
            </w:r>
          </w:p>
        </w:tc>
        <w:tc>
          <w:tcPr>
            <w:tcW w:w="236" w:type="dxa"/>
            <w:vAlign w:val="bottom"/>
          </w:tcPr>
          <w:p w14:paraId="54958F00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089BD084" w14:textId="6B49C790" w:rsidR="00391624" w:rsidRPr="001E0B80" w:rsidRDefault="007343EC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7343E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(16,203)</w:t>
            </w:r>
          </w:p>
        </w:tc>
        <w:tc>
          <w:tcPr>
            <w:tcW w:w="239" w:type="dxa"/>
            <w:vAlign w:val="bottom"/>
          </w:tcPr>
          <w:p w14:paraId="5C9AFF70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41466153" w14:textId="587E8C07" w:rsidR="00391624" w:rsidRPr="001E0B80" w:rsidRDefault="00EA67B2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76,973</w:t>
            </w:r>
          </w:p>
        </w:tc>
        <w:tc>
          <w:tcPr>
            <w:tcW w:w="237" w:type="dxa"/>
            <w:vAlign w:val="bottom"/>
          </w:tcPr>
          <w:p w14:paraId="44108DBC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4A1A444E" w14:textId="6CB8C55F" w:rsidR="00391624" w:rsidRPr="001E0B80" w:rsidRDefault="007343EC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7343E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85,900</w:t>
            </w:r>
          </w:p>
        </w:tc>
      </w:tr>
      <w:tr w:rsidR="00391624" w:rsidRPr="00C075DE" w14:paraId="20E4B552" w14:textId="77777777">
        <w:tc>
          <w:tcPr>
            <w:tcW w:w="2340" w:type="dxa"/>
            <w:vAlign w:val="bottom"/>
          </w:tcPr>
          <w:p w14:paraId="682480CF" w14:textId="77777777" w:rsidR="00391624" w:rsidRPr="001C6B9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E6D6C" w14:textId="59DF172C" w:rsidR="00391624" w:rsidRPr="001E0B80" w:rsidRDefault="007C151E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1,196,745</w:t>
            </w:r>
          </w:p>
        </w:tc>
        <w:tc>
          <w:tcPr>
            <w:tcW w:w="236" w:type="dxa"/>
            <w:vAlign w:val="bottom"/>
          </w:tcPr>
          <w:p w14:paraId="3668BB7A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CF8BB" w14:textId="1EB5C147" w:rsidR="00391624" w:rsidRPr="001E0B80" w:rsidRDefault="005F7C9A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1,032,861</w:t>
            </w:r>
          </w:p>
        </w:tc>
        <w:tc>
          <w:tcPr>
            <w:tcW w:w="236" w:type="dxa"/>
            <w:vAlign w:val="bottom"/>
          </w:tcPr>
          <w:p w14:paraId="200F0DBB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8E72B5" w14:textId="5B71CEF2" w:rsidR="00391624" w:rsidRPr="001E0B80" w:rsidRDefault="004F5FAD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043AE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16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,8</w:t>
            </w:r>
            <w:r w:rsidR="00043AE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236" w:type="dxa"/>
            <w:vAlign w:val="bottom"/>
          </w:tcPr>
          <w:p w14:paraId="7FD3774C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948E06" w14:textId="12477953" w:rsidR="00391624" w:rsidRPr="007343EC" w:rsidRDefault="007343EC" w:rsidP="00734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343E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141,</w:t>
            </w:r>
            <w:r w:rsidRPr="007343E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802</w:t>
            </w:r>
          </w:p>
        </w:tc>
        <w:tc>
          <w:tcPr>
            <w:tcW w:w="236" w:type="dxa"/>
            <w:vAlign w:val="bottom"/>
          </w:tcPr>
          <w:p w14:paraId="54198047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B069F" w14:textId="50FF5BE8" w:rsidR="00391624" w:rsidRPr="000D4955" w:rsidRDefault="004F5FAD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14" w:lineRule="atLeast"/>
              <w:ind w:left="-131" w:right="-74" w:hanging="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6,404</w:t>
            </w:r>
          </w:p>
        </w:tc>
        <w:tc>
          <w:tcPr>
            <w:tcW w:w="270" w:type="dxa"/>
            <w:vAlign w:val="bottom"/>
          </w:tcPr>
          <w:p w14:paraId="4C19F201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5EE1A" w14:textId="54EFF913" w:rsidR="00391624" w:rsidRPr="00B46BA0" w:rsidRDefault="007343EC" w:rsidP="00B4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6BA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36C17D6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B5603" w14:textId="6682ECFA" w:rsidR="00391624" w:rsidRPr="001E0B80" w:rsidRDefault="00B353F1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1,319,962</w:t>
            </w:r>
          </w:p>
        </w:tc>
        <w:tc>
          <w:tcPr>
            <w:tcW w:w="236" w:type="dxa"/>
            <w:vAlign w:val="bottom"/>
          </w:tcPr>
          <w:p w14:paraId="1D7FB929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EF2E57" w14:textId="686212A0" w:rsidR="00391624" w:rsidRPr="001E0B80" w:rsidRDefault="007343EC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7343E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1,174,663</w:t>
            </w:r>
          </w:p>
        </w:tc>
        <w:tc>
          <w:tcPr>
            <w:tcW w:w="236" w:type="dxa"/>
            <w:vAlign w:val="bottom"/>
          </w:tcPr>
          <w:p w14:paraId="3DD18E48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4C2F5B" w14:textId="16244F4C" w:rsidR="00391624" w:rsidRPr="001E0B80" w:rsidRDefault="00E8777B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(27,832)</w:t>
            </w:r>
          </w:p>
        </w:tc>
        <w:tc>
          <w:tcPr>
            <w:tcW w:w="236" w:type="dxa"/>
            <w:vAlign w:val="bottom"/>
          </w:tcPr>
          <w:p w14:paraId="24C18FAD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B19C9E" w14:textId="664A9DB7" w:rsidR="00391624" w:rsidRPr="001E0B80" w:rsidRDefault="007343EC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343E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(32,242)</w:t>
            </w:r>
          </w:p>
        </w:tc>
        <w:tc>
          <w:tcPr>
            <w:tcW w:w="239" w:type="dxa"/>
            <w:vAlign w:val="bottom"/>
          </w:tcPr>
          <w:p w14:paraId="28D218CA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DCA7D" w14:textId="4A27048D" w:rsidR="00391624" w:rsidRPr="001E0B80" w:rsidRDefault="00EA67B2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1,292,130</w:t>
            </w:r>
          </w:p>
        </w:tc>
        <w:tc>
          <w:tcPr>
            <w:tcW w:w="237" w:type="dxa"/>
            <w:vAlign w:val="bottom"/>
          </w:tcPr>
          <w:p w14:paraId="6F1DCD5D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C4C37" w14:textId="722B3CDD" w:rsidR="00391624" w:rsidRPr="001E0B80" w:rsidRDefault="007343EC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343E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1,142,421</w:t>
            </w:r>
          </w:p>
        </w:tc>
      </w:tr>
      <w:tr w:rsidR="00391624" w:rsidRPr="006B1DD4" w14:paraId="2D757796" w14:textId="77777777">
        <w:tc>
          <w:tcPr>
            <w:tcW w:w="2340" w:type="dxa"/>
            <w:vAlign w:val="bottom"/>
          </w:tcPr>
          <w:p w14:paraId="010CCE61" w14:textId="77777777" w:rsidR="00391624" w:rsidRPr="001C6B9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3560C91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75" w:right="-49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2D12C1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173579FD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95ACC2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vAlign w:val="bottom"/>
          </w:tcPr>
          <w:p w14:paraId="7E11841C" w14:textId="77777777" w:rsidR="00391624" w:rsidRPr="001E0B80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1062D46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vAlign w:val="bottom"/>
          </w:tcPr>
          <w:p w14:paraId="650376B9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EE7C10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681A437B" w14:textId="77777777" w:rsidR="00391624" w:rsidRPr="001E0B80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 w:line="240" w:lineRule="auto"/>
              <w:ind w:left="-121" w:right="-108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29BC56F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14:paraId="3CF227EA" w14:textId="77777777" w:rsidR="00391624" w:rsidRPr="001E0B80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ind w:left="-30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F207C3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vAlign w:val="bottom"/>
          </w:tcPr>
          <w:p w14:paraId="50208FD1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3A25D0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double" w:sz="4" w:space="0" w:color="auto"/>
            </w:tcBorders>
            <w:vAlign w:val="bottom"/>
          </w:tcPr>
          <w:p w14:paraId="2DC94AB8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6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444A7D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vAlign w:val="bottom"/>
          </w:tcPr>
          <w:p w14:paraId="3CEA687D" w14:textId="77777777" w:rsidR="00391624" w:rsidRPr="001E0B80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60" w:lineRule="atLeast"/>
              <w:ind w:left="-158" w:right="-144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7B75D67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  <w:vAlign w:val="bottom"/>
          </w:tcPr>
          <w:p w14:paraId="2086F1AA" w14:textId="77777777" w:rsidR="00391624" w:rsidRPr="001E0B80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3F1D7E7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14:paraId="1FF4AE42" w14:textId="77777777" w:rsidR="00391624" w:rsidRPr="001E0B80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8CDDED7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vAlign w:val="bottom"/>
          </w:tcPr>
          <w:p w14:paraId="5CEA8ECF" w14:textId="77777777" w:rsidR="00391624" w:rsidRPr="001E0B80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91624" w:rsidRPr="00C075DE" w14:paraId="3B715E95" w14:textId="77777777">
        <w:tc>
          <w:tcPr>
            <w:tcW w:w="2340" w:type="dxa"/>
            <w:vAlign w:val="bottom"/>
          </w:tcPr>
          <w:p w14:paraId="0E798DE9" w14:textId="77777777" w:rsidR="00391624" w:rsidRPr="001C6B9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ส่วนแบ่ง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กำไร (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   จาก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เงินลงทุนในบริษัทร่วม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900" w:type="dxa"/>
            <w:vAlign w:val="bottom"/>
          </w:tcPr>
          <w:p w14:paraId="6845E401" w14:textId="0F64BFC2" w:rsidR="00391624" w:rsidRPr="001E0B80" w:rsidRDefault="00617263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0" w:lineRule="atLeast"/>
              <w:ind w:right="-142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558</w:t>
            </w:r>
          </w:p>
        </w:tc>
        <w:tc>
          <w:tcPr>
            <w:tcW w:w="236" w:type="dxa"/>
            <w:vAlign w:val="bottom"/>
          </w:tcPr>
          <w:p w14:paraId="5C48FBB0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2A571B7A" w14:textId="7469EB6D" w:rsidR="00391624" w:rsidRPr="001E0B80" w:rsidRDefault="005F7C9A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0" w:lineRule="atLeast"/>
              <w:ind w:right="-142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36" w:type="dxa"/>
            <w:vAlign w:val="bottom"/>
          </w:tcPr>
          <w:p w14:paraId="6AC5D49C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427A54D7" w14:textId="168B48D4" w:rsidR="00391624" w:rsidRPr="001E0B80" w:rsidRDefault="00617263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/>
              <w:ind w:left="-156" w:right="-9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A1592CC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29AF10D0" w14:textId="0AC487D7" w:rsidR="00391624" w:rsidRPr="001E0B80" w:rsidRDefault="007343EC" w:rsidP="0092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C24C1C5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92A83F9" w14:textId="2FA62AED" w:rsidR="00391624" w:rsidRPr="001E0B80" w:rsidRDefault="00C50EAF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 w:line="14" w:lineRule="atLeast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(207)</w:t>
            </w:r>
          </w:p>
        </w:tc>
        <w:tc>
          <w:tcPr>
            <w:tcW w:w="270" w:type="dxa"/>
            <w:vAlign w:val="bottom"/>
          </w:tcPr>
          <w:p w14:paraId="1F15C665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3286AFE0" w14:textId="63F3F4B5" w:rsidR="00391624" w:rsidRPr="001E0B80" w:rsidRDefault="007343EC" w:rsidP="0092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7343E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194</w:t>
            </w:r>
          </w:p>
        </w:tc>
        <w:tc>
          <w:tcPr>
            <w:tcW w:w="270" w:type="dxa"/>
            <w:vAlign w:val="bottom"/>
          </w:tcPr>
          <w:p w14:paraId="7415E6D5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07457E01" w14:textId="033C2EA5" w:rsidR="00391624" w:rsidRPr="001E0B80" w:rsidRDefault="00C50EAF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0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351</w:t>
            </w:r>
          </w:p>
        </w:tc>
        <w:tc>
          <w:tcPr>
            <w:tcW w:w="236" w:type="dxa"/>
            <w:vAlign w:val="bottom"/>
          </w:tcPr>
          <w:p w14:paraId="0FFFB353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06C1C786" w14:textId="1136B3D6" w:rsidR="00391624" w:rsidRPr="001E0B80" w:rsidRDefault="007343EC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0" w:lineRule="atLeast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7343EC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  <w:tc>
          <w:tcPr>
            <w:tcW w:w="236" w:type="dxa"/>
            <w:vAlign w:val="bottom"/>
          </w:tcPr>
          <w:p w14:paraId="53100A2A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2962C6B9" w14:textId="0858AC1A" w:rsidR="00391624" w:rsidRPr="001E0B80" w:rsidRDefault="00CB26C5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D6E7C66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3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4E8FB443" w14:textId="2619FF30" w:rsidR="00391624" w:rsidRPr="001E0B80" w:rsidRDefault="007343EC" w:rsidP="0092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A03549D" w14:textId="77777777" w:rsidR="00391624" w:rsidRPr="001E0B80" w:rsidRDefault="00391624" w:rsidP="00B4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6CD208EA" w14:textId="55691558" w:rsidR="00391624" w:rsidRPr="001E0B80" w:rsidRDefault="00CB26C5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351</w:t>
            </w:r>
          </w:p>
        </w:tc>
        <w:tc>
          <w:tcPr>
            <w:tcW w:w="237" w:type="dxa"/>
            <w:vAlign w:val="bottom"/>
          </w:tcPr>
          <w:p w14:paraId="50ACD8D7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59415BF3" w14:textId="00A71D41" w:rsidR="00391624" w:rsidRPr="001E0B80" w:rsidRDefault="007343EC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7343E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394</w:t>
            </w:r>
          </w:p>
        </w:tc>
      </w:tr>
      <w:tr w:rsidR="00391624" w:rsidRPr="00C075DE" w14:paraId="5182B398" w14:textId="77777777">
        <w:tc>
          <w:tcPr>
            <w:tcW w:w="2340" w:type="dxa"/>
            <w:vAlign w:val="bottom"/>
          </w:tcPr>
          <w:p w14:paraId="074643CA" w14:textId="77777777" w:rsidR="00391624" w:rsidRPr="001C6B9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กำไร (ขาดทุน) ตามส่วนงาน 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900" w:type="dxa"/>
            <w:vAlign w:val="bottom"/>
          </w:tcPr>
          <w:p w14:paraId="2DA33EB4" w14:textId="16971A6E" w:rsidR="00391624" w:rsidRPr="001E0B80" w:rsidRDefault="00617263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211,803</w:t>
            </w:r>
          </w:p>
        </w:tc>
        <w:tc>
          <w:tcPr>
            <w:tcW w:w="236" w:type="dxa"/>
            <w:vAlign w:val="bottom"/>
          </w:tcPr>
          <w:p w14:paraId="6AA93A35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7FD1EC76" w14:textId="128FA97E" w:rsidR="00391624" w:rsidRPr="001E0B80" w:rsidRDefault="005F7C9A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F7C9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266,962</w:t>
            </w:r>
          </w:p>
        </w:tc>
        <w:tc>
          <w:tcPr>
            <w:tcW w:w="236" w:type="dxa"/>
            <w:vAlign w:val="bottom"/>
          </w:tcPr>
          <w:p w14:paraId="33695DE2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6C437A0B" w14:textId="553B6DC2" w:rsidR="00391624" w:rsidRPr="001E0B80" w:rsidRDefault="00617263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23,816</w:t>
            </w:r>
          </w:p>
        </w:tc>
        <w:tc>
          <w:tcPr>
            <w:tcW w:w="236" w:type="dxa"/>
            <w:vAlign w:val="bottom"/>
          </w:tcPr>
          <w:p w14:paraId="73ADFB1E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1376F579" w14:textId="28F76854" w:rsidR="00391624" w:rsidRPr="001E0B80" w:rsidRDefault="007343EC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7343E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10,012</w:t>
            </w:r>
          </w:p>
        </w:tc>
        <w:tc>
          <w:tcPr>
            <w:tcW w:w="236" w:type="dxa"/>
            <w:vAlign w:val="bottom"/>
          </w:tcPr>
          <w:p w14:paraId="55B3D83B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F7B2EE4" w14:textId="1483B5F2" w:rsidR="00391624" w:rsidRPr="001E0B80" w:rsidRDefault="00C50EAF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 w:line="14" w:lineRule="atLeast"/>
              <w:ind w:left="-240" w:right="-1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(799)</w:t>
            </w:r>
          </w:p>
        </w:tc>
        <w:tc>
          <w:tcPr>
            <w:tcW w:w="270" w:type="dxa"/>
            <w:vAlign w:val="bottom"/>
          </w:tcPr>
          <w:p w14:paraId="63C2CA66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7FE4190B" w14:textId="580E55A4" w:rsidR="00391624" w:rsidRPr="001E0B80" w:rsidRDefault="007343EC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 w:line="14" w:lineRule="atLeast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7343E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(2,213)</w:t>
            </w:r>
          </w:p>
        </w:tc>
        <w:tc>
          <w:tcPr>
            <w:tcW w:w="270" w:type="dxa"/>
            <w:vAlign w:val="bottom"/>
          </w:tcPr>
          <w:p w14:paraId="6CA1AD69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11867D13" w14:textId="65BEADDF" w:rsidR="00391624" w:rsidRPr="001E0B80" w:rsidRDefault="00C50EAF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234,820</w:t>
            </w:r>
          </w:p>
        </w:tc>
        <w:tc>
          <w:tcPr>
            <w:tcW w:w="236" w:type="dxa"/>
            <w:vAlign w:val="bottom"/>
          </w:tcPr>
          <w:p w14:paraId="6F78F2FA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588796AE" w14:textId="51DF0A40" w:rsidR="00391624" w:rsidRPr="001E0B80" w:rsidRDefault="007343EC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7343EC">
              <w:rPr>
                <w:rFonts w:asciiTheme="majorBidi" w:hAnsiTheme="majorBidi" w:cstheme="majorBidi"/>
                <w:sz w:val="28"/>
                <w:szCs w:val="28"/>
              </w:rPr>
              <w:t>274,761</w:t>
            </w:r>
          </w:p>
        </w:tc>
        <w:tc>
          <w:tcPr>
            <w:tcW w:w="236" w:type="dxa"/>
            <w:vAlign w:val="bottom"/>
          </w:tcPr>
          <w:p w14:paraId="64AC87BF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49E091DD" w14:textId="52CCE932" w:rsidR="00391624" w:rsidRPr="001E0B80" w:rsidRDefault="00CB26C5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(354)</w:t>
            </w:r>
          </w:p>
        </w:tc>
        <w:tc>
          <w:tcPr>
            <w:tcW w:w="236" w:type="dxa"/>
            <w:vAlign w:val="bottom"/>
          </w:tcPr>
          <w:p w14:paraId="47489F34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3AEC25A3" w14:textId="2AEE96D8" w:rsidR="00391624" w:rsidRPr="001E0B80" w:rsidRDefault="007343EC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14" w:lineRule="atLeast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7343E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1,163</w:t>
            </w:r>
          </w:p>
        </w:tc>
        <w:tc>
          <w:tcPr>
            <w:tcW w:w="239" w:type="dxa"/>
            <w:vAlign w:val="bottom"/>
          </w:tcPr>
          <w:p w14:paraId="106CB536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357087AC" w14:textId="60DFD703" w:rsidR="00391624" w:rsidRPr="001E0B80" w:rsidRDefault="00CB26C5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234,466</w:t>
            </w:r>
          </w:p>
        </w:tc>
        <w:tc>
          <w:tcPr>
            <w:tcW w:w="237" w:type="dxa"/>
            <w:vAlign w:val="bottom"/>
          </w:tcPr>
          <w:p w14:paraId="3911AE06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24043C1C" w14:textId="3CEA8655" w:rsidR="00391624" w:rsidRPr="001E0B80" w:rsidRDefault="007343EC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7343E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275,924</w:t>
            </w:r>
          </w:p>
        </w:tc>
      </w:tr>
      <w:tr w:rsidR="00391624" w:rsidRPr="006B1DD4" w14:paraId="045638DA" w14:textId="77777777">
        <w:tc>
          <w:tcPr>
            <w:tcW w:w="2340" w:type="dxa"/>
            <w:vAlign w:val="bottom"/>
          </w:tcPr>
          <w:p w14:paraId="1E30BB9E" w14:textId="77777777" w:rsidR="00391624" w:rsidRPr="001C6B9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E9A575E" w14:textId="77777777" w:rsidR="00391624" w:rsidRPr="001E0B80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16891E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059700D2" w14:textId="77777777" w:rsidR="00391624" w:rsidRPr="001E0B80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071F41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6546C578" w14:textId="77777777" w:rsidR="00391624" w:rsidRPr="001E0B80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7128A06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4D45E491" w14:textId="77777777" w:rsidR="00391624" w:rsidRPr="001E0B80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5E6718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79A5C414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14" w:lineRule="atLeast"/>
              <w:ind w:left="-131" w:right="-74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603497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70CE7279" w14:textId="77777777" w:rsidR="00391624" w:rsidRPr="001E0B80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14" w:lineRule="atLeast"/>
              <w:ind w:left="-300" w:right="-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0A8232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1D3183EB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9E9A5A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52942937" w14:textId="77777777" w:rsidR="00391624" w:rsidRPr="001E0B80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FDF781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620CBF24" w14:textId="77777777" w:rsidR="00391624" w:rsidRPr="001E0B80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0DB986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0F92FD4F" w14:textId="77777777" w:rsidR="00391624" w:rsidRPr="001E0B80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50C78F3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1A88AD10" w14:textId="77777777" w:rsidR="00391624" w:rsidRPr="001E0B80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8640DCA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171C319" w14:textId="77777777" w:rsidR="00391624" w:rsidRPr="001E0B80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26F5D" w:rsidRPr="00C075DE" w14:paraId="5E2DDCC0" w14:textId="77777777" w:rsidTr="00DA32CB">
        <w:tc>
          <w:tcPr>
            <w:tcW w:w="2340" w:type="dxa"/>
            <w:vAlign w:val="bottom"/>
          </w:tcPr>
          <w:p w14:paraId="7ACFC175" w14:textId="48AE9882" w:rsidR="00A26F5D" w:rsidRPr="001C6B90" w:rsidRDefault="00A26F5D" w:rsidP="00A26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สินทรัพย์ส่วนงาน ณ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  <w:t xml:space="preserve">   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มีนาคม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 / 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31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0F3DAF09" w14:textId="74F621DC" w:rsidR="00A26F5D" w:rsidRPr="001E0B80" w:rsidRDefault="00617263" w:rsidP="00A26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5,</w:t>
            </w:r>
            <w:r w:rsidR="00102876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370,690</w:t>
            </w:r>
          </w:p>
        </w:tc>
        <w:tc>
          <w:tcPr>
            <w:tcW w:w="236" w:type="dxa"/>
            <w:vAlign w:val="bottom"/>
          </w:tcPr>
          <w:p w14:paraId="4C70945B" w14:textId="77777777" w:rsidR="00A26F5D" w:rsidRPr="001E0B80" w:rsidRDefault="00A26F5D" w:rsidP="00A26F5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70E41D75" w14:textId="72B28DB2" w:rsidR="00A26F5D" w:rsidRPr="007E5479" w:rsidRDefault="00A26F5D" w:rsidP="00A26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7E5479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5,</w:t>
            </w:r>
            <w:r w:rsidR="00102876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129,183</w:t>
            </w:r>
          </w:p>
        </w:tc>
        <w:tc>
          <w:tcPr>
            <w:tcW w:w="236" w:type="dxa"/>
            <w:vAlign w:val="bottom"/>
          </w:tcPr>
          <w:p w14:paraId="7A4AF382" w14:textId="77777777" w:rsidR="00A26F5D" w:rsidRPr="007E5479" w:rsidRDefault="00A26F5D" w:rsidP="00A26F5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286CB28C" w14:textId="01D804AD" w:rsidR="00A26F5D" w:rsidRPr="007E5479" w:rsidRDefault="00617263" w:rsidP="00A26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347,76</w:t>
            </w:r>
            <w:r w:rsidR="00ED408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6D0A631F" w14:textId="77777777" w:rsidR="00A26F5D" w:rsidRPr="007E5479" w:rsidRDefault="00A26F5D" w:rsidP="00A26F5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42899A4B" w14:textId="4EFD1028" w:rsidR="00A26F5D" w:rsidRPr="007E5479" w:rsidRDefault="00A26F5D" w:rsidP="00A26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7E5479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335,692</w:t>
            </w:r>
          </w:p>
        </w:tc>
        <w:tc>
          <w:tcPr>
            <w:tcW w:w="236" w:type="dxa"/>
            <w:vAlign w:val="bottom"/>
          </w:tcPr>
          <w:p w14:paraId="33F0F6CE" w14:textId="77777777" w:rsidR="00A26F5D" w:rsidRPr="007E5479" w:rsidRDefault="00A26F5D" w:rsidP="00A26F5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3E390238" w14:textId="1845C512" w:rsidR="00A26F5D" w:rsidRPr="007E5479" w:rsidRDefault="0026643E" w:rsidP="00A26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14" w:lineRule="atLeast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141,577</w:t>
            </w:r>
          </w:p>
        </w:tc>
        <w:tc>
          <w:tcPr>
            <w:tcW w:w="270" w:type="dxa"/>
            <w:vAlign w:val="bottom"/>
          </w:tcPr>
          <w:p w14:paraId="2C16FFD4" w14:textId="77777777" w:rsidR="00A26F5D" w:rsidRPr="007E5479" w:rsidRDefault="00A26F5D" w:rsidP="00A26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6F374D9F" w14:textId="375F3CBC" w:rsidR="00A26F5D" w:rsidRPr="007E5479" w:rsidRDefault="0026643E" w:rsidP="00A26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140,852</w:t>
            </w:r>
          </w:p>
        </w:tc>
        <w:tc>
          <w:tcPr>
            <w:tcW w:w="270" w:type="dxa"/>
            <w:vAlign w:val="bottom"/>
          </w:tcPr>
          <w:p w14:paraId="37A9C133" w14:textId="77777777" w:rsidR="00A26F5D" w:rsidRPr="007E5479" w:rsidRDefault="00A26F5D" w:rsidP="00A26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0665A5DC" w14:textId="1D5115FE" w:rsidR="00A26F5D" w:rsidRPr="007E5479" w:rsidRDefault="00CB1515" w:rsidP="00A26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5,860,03</w:t>
            </w:r>
            <w:r w:rsidR="0026643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0498A4B8" w14:textId="77777777" w:rsidR="00A26F5D" w:rsidRPr="007E5479" w:rsidRDefault="00A26F5D" w:rsidP="00A26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1BC090D3" w14:textId="7396F825" w:rsidR="00A26F5D" w:rsidRPr="007E5479" w:rsidRDefault="009F59DE" w:rsidP="00A26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5,605,727</w:t>
            </w:r>
          </w:p>
        </w:tc>
        <w:tc>
          <w:tcPr>
            <w:tcW w:w="236" w:type="dxa"/>
            <w:vAlign w:val="bottom"/>
          </w:tcPr>
          <w:p w14:paraId="4580C019" w14:textId="77777777" w:rsidR="00A26F5D" w:rsidRPr="007E5479" w:rsidRDefault="00A26F5D" w:rsidP="00A26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775669ED" w14:textId="7A3C8EC0" w:rsidR="00A26F5D" w:rsidRPr="007E5479" w:rsidRDefault="00CB26C5" w:rsidP="00A26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9F59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24,910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92AAA0D" w14:textId="77777777" w:rsidR="00A26F5D" w:rsidRPr="007E5479" w:rsidRDefault="00A26F5D" w:rsidP="00A26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</w:tcPr>
          <w:p w14:paraId="5F46D4CC" w14:textId="77777777" w:rsidR="00886F6A" w:rsidRPr="007E5479" w:rsidRDefault="00886F6A" w:rsidP="00A26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6787561B" w14:textId="768216CF" w:rsidR="00A26F5D" w:rsidRPr="007E5479" w:rsidRDefault="00ED0B05" w:rsidP="00A26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(19,175</w:t>
            </w:r>
            <w:r w:rsidR="00886F6A" w:rsidRPr="007E5479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4DFF3E06" w14:textId="77777777" w:rsidR="00A26F5D" w:rsidRPr="007E5479" w:rsidRDefault="00A26F5D" w:rsidP="00A26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53FB3B74" w14:textId="29CDFEB3" w:rsidR="00A26F5D" w:rsidRPr="007E5479" w:rsidRDefault="00CB26C5" w:rsidP="00A26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5,835</w:t>
            </w:r>
            <w:r w:rsidR="004A7BA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,12</w:t>
            </w:r>
            <w:r w:rsidR="0026643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7" w:type="dxa"/>
            <w:vAlign w:val="bottom"/>
          </w:tcPr>
          <w:p w14:paraId="6824B1B9" w14:textId="77777777" w:rsidR="00A26F5D" w:rsidRPr="007E5479" w:rsidRDefault="00A26F5D" w:rsidP="00A26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69E0551B" w14:textId="1B0D683D" w:rsidR="00A26F5D" w:rsidRPr="007E5479" w:rsidRDefault="0005499A" w:rsidP="00A26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7E5479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5,586,552</w:t>
            </w:r>
          </w:p>
        </w:tc>
      </w:tr>
      <w:tr w:rsidR="00391624" w:rsidRPr="00C075DE" w14:paraId="70647FAA" w14:textId="77777777">
        <w:tc>
          <w:tcPr>
            <w:tcW w:w="2340" w:type="dxa"/>
            <w:vAlign w:val="bottom"/>
          </w:tcPr>
          <w:p w14:paraId="207A99D4" w14:textId="59DF3898" w:rsidR="00391624" w:rsidRPr="001C6B9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หนี้สินส่วนงาน ณ วันที่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  <w:t xml:space="preserve">    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มีนาคม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 / 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31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1A6C18F5" w14:textId="310B38B5" w:rsidR="00391624" w:rsidRPr="001E0B80" w:rsidRDefault="00617263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1,115,133</w:t>
            </w:r>
          </w:p>
        </w:tc>
        <w:tc>
          <w:tcPr>
            <w:tcW w:w="236" w:type="dxa"/>
            <w:vAlign w:val="bottom"/>
          </w:tcPr>
          <w:p w14:paraId="400638A9" w14:textId="77777777" w:rsidR="00391624" w:rsidRPr="001E0B8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4449DE16" w14:textId="13A3F482" w:rsidR="00391624" w:rsidRPr="007E5479" w:rsidRDefault="00B23578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7E5479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1,048,311</w:t>
            </w:r>
          </w:p>
        </w:tc>
        <w:tc>
          <w:tcPr>
            <w:tcW w:w="236" w:type="dxa"/>
            <w:vAlign w:val="bottom"/>
          </w:tcPr>
          <w:p w14:paraId="60D9BC05" w14:textId="77777777" w:rsidR="00391624" w:rsidRPr="007E5479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1C0EF757" w14:textId="2E0F802E" w:rsidR="00391624" w:rsidRPr="007E5479" w:rsidRDefault="00617263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85,662</w:t>
            </w:r>
          </w:p>
        </w:tc>
        <w:tc>
          <w:tcPr>
            <w:tcW w:w="236" w:type="dxa"/>
            <w:vAlign w:val="bottom"/>
          </w:tcPr>
          <w:p w14:paraId="05339130" w14:textId="77777777" w:rsidR="00391624" w:rsidRPr="007E5479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265583FA" w14:textId="7757BFEE" w:rsidR="00391624" w:rsidRPr="007E5479" w:rsidRDefault="00305B19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7E5479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92,364</w:t>
            </w:r>
          </w:p>
        </w:tc>
        <w:tc>
          <w:tcPr>
            <w:tcW w:w="236" w:type="dxa"/>
            <w:vAlign w:val="bottom"/>
          </w:tcPr>
          <w:p w14:paraId="39B4E7BC" w14:textId="77777777" w:rsidR="00391624" w:rsidRPr="007E5479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C2AEFEF" w14:textId="224149E6" w:rsidR="00391624" w:rsidRPr="007E5479" w:rsidRDefault="00C50EAF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14" w:lineRule="atLeast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23,401</w:t>
            </w:r>
          </w:p>
        </w:tc>
        <w:tc>
          <w:tcPr>
            <w:tcW w:w="270" w:type="dxa"/>
            <w:vAlign w:val="bottom"/>
          </w:tcPr>
          <w:p w14:paraId="46439F75" w14:textId="77777777" w:rsidR="00391624" w:rsidRPr="007E5479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2E8105C8" w14:textId="2ECD383D" w:rsidR="00391624" w:rsidRPr="007E5479" w:rsidRDefault="00491782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7E5479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20,406</w:t>
            </w:r>
          </w:p>
        </w:tc>
        <w:tc>
          <w:tcPr>
            <w:tcW w:w="270" w:type="dxa"/>
            <w:vAlign w:val="bottom"/>
          </w:tcPr>
          <w:p w14:paraId="26C79F27" w14:textId="77777777" w:rsidR="00391624" w:rsidRPr="007E5479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5331584F" w14:textId="262923C8" w:rsidR="00391624" w:rsidRPr="007E5479" w:rsidRDefault="00C50EAF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1,224,196</w:t>
            </w:r>
          </w:p>
        </w:tc>
        <w:tc>
          <w:tcPr>
            <w:tcW w:w="236" w:type="dxa"/>
            <w:vAlign w:val="bottom"/>
          </w:tcPr>
          <w:p w14:paraId="2715B0EF" w14:textId="77777777" w:rsidR="00391624" w:rsidRPr="007E5479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330816FB" w14:textId="61DFBC49" w:rsidR="00391624" w:rsidRPr="007E5479" w:rsidRDefault="00C06D4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7E5479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1,161,081</w:t>
            </w:r>
          </w:p>
        </w:tc>
        <w:tc>
          <w:tcPr>
            <w:tcW w:w="236" w:type="dxa"/>
            <w:vAlign w:val="bottom"/>
          </w:tcPr>
          <w:p w14:paraId="58666D01" w14:textId="77777777" w:rsidR="00391624" w:rsidRPr="007E5479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6C70A6B0" w14:textId="6D923209" w:rsidR="00391624" w:rsidRPr="007E5479" w:rsidRDefault="00CB26C5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(37,950)</w:t>
            </w:r>
          </w:p>
        </w:tc>
        <w:tc>
          <w:tcPr>
            <w:tcW w:w="236" w:type="dxa"/>
            <w:vAlign w:val="bottom"/>
          </w:tcPr>
          <w:p w14:paraId="38B79A49" w14:textId="77777777" w:rsidR="00391624" w:rsidRPr="007E5479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739AFDDA" w14:textId="2D833D07" w:rsidR="00391624" w:rsidRPr="007E5479" w:rsidRDefault="00D10E70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7E5479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(32,569)</w:t>
            </w:r>
          </w:p>
        </w:tc>
        <w:tc>
          <w:tcPr>
            <w:tcW w:w="239" w:type="dxa"/>
            <w:vAlign w:val="bottom"/>
          </w:tcPr>
          <w:p w14:paraId="1C099081" w14:textId="77777777" w:rsidR="00391624" w:rsidRPr="007E5479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35F96587" w14:textId="228C30F1" w:rsidR="00391624" w:rsidRPr="007E5479" w:rsidRDefault="004A7BAE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1,186,246</w:t>
            </w:r>
          </w:p>
        </w:tc>
        <w:tc>
          <w:tcPr>
            <w:tcW w:w="237" w:type="dxa"/>
            <w:vAlign w:val="bottom"/>
          </w:tcPr>
          <w:p w14:paraId="3BB8BC84" w14:textId="77777777" w:rsidR="00391624" w:rsidRPr="007E5479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593C10FC" w14:textId="7B89D01A" w:rsidR="00391624" w:rsidRPr="007E5479" w:rsidRDefault="007E5479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7E5479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1,128,512</w:t>
            </w:r>
          </w:p>
        </w:tc>
      </w:tr>
    </w:tbl>
    <w:p w14:paraId="3F752444" w14:textId="67876C39" w:rsidR="005F4B69" w:rsidRDefault="005F4B69" w:rsidP="005303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4E648719" w14:textId="77777777" w:rsidR="008E3155" w:rsidRPr="00C075DE" w:rsidRDefault="008E3155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8E3155" w:rsidRPr="00C075DE" w:rsidSect="00E1615A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512"/>
        <w:gridCol w:w="262"/>
        <w:gridCol w:w="1527"/>
      </w:tblGrid>
      <w:tr w:rsidR="00A55E75" w:rsidRPr="00C075DE" w14:paraId="0CE5D733" w14:textId="77777777" w:rsidTr="00563D68">
        <w:trPr>
          <w:tblHeader/>
        </w:trPr>
        <w:tc>
          <w:tcPr>
            <w:tcW w:w="5850" w:type="dxa"/>
            <w:vAlign w:val="bottom"/>
          </w:tcPr>
          <w:p w14:paraId="7C839C11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01" w:type="dxa"/>
            <w:gridSpan w:val="3"/>
          </w:tcPr>
          <w:p w14:paraId="60072366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A55E7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5E75" w:rsidRPr="00C075DE" w14:paraId="05E91DC7" w14:textId="77777777" w:rsidTr="00563D68">
        <w:trPr>
          <w:trHeight w:val="227"/>
          <w:tblHeader/>
        </w:trPr>
        <w:tc>
          <w:tcPr>
            <w:tcW w:w="5850" w:type="dxa"/>
            <w:vAlign w:val="bottom"/>
          </w:tcPr>
          <w:p w14:paraId="687D7C84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01" w:type="dxa"/>
            <w:gridSpan w:val="3"/>
          </w:tcPr>
          <w:p w14:paraId="311ECE9D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A55E7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235D5E" w:rsidRPr="00C075DE" w14:paraId="08FEB4BA" w14:textId="77777777" w:rsidTr="00563D68">
        <w:trPr>
          <w:tblHeader/>
        </w:trPr>
        <w:tc>
          <w:tcPr>
            <w:tcW w:w="5850" w:type="dxa"/>
            <w:vAlign w:val="bottom"/>
          </w:tcPr>
          <w:p w14:paraId="5B280C5F" w14:textId="1181B695" w:rsidR="00235D5E" w:rsidRPr="00A55E75" w:rsidRDefault="00F847A7" w:rsidP="0023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7556DD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  <w:r w:rsidR="00235D5E" w:rsidRPr="00A55E75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1C39F4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="001C39F4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2" w:type="dxa"/>
          </w:tcPr>
          <w:p w14:paraId="2A6F7161" w14:textId="232F5780" w:rsidR="00235D5E" w:rsidRPr="00A55E75" w:rsidRDefault="008C2EBE" w:rsidP="00235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8C2EBE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1C39F4">
              <w:rPr>
                <w:rFonts w:ascii="Angsana New" w:eastAsia="Calibri" w:hAnsi="Angsana New"/>
                <w:sz w:val="30"/>
                <w:szCs w:val="30"/>
              </w:rPr>
              <w:t>9</w:t>
            </w:r>
          </w:p>
        </w:tc>
        <w:tc>
          <w:tcPr>
            <w:tcW w:w="262" w:type="dxa"/>
          </w:tcPr>
          <w:p w14:paraId="105D5A0D" w14:textId="77777777" w:rsidR="00235D5E" w:rsidRPr="00A55E75" w:rsidRDefault="00235D5E" w:rsidP="00235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27" w:type="dxa"/>
          </w:tcPr>
          <w:p w14:paraId="685466F5" w14:textId="2D9ED3FA" w:rsidR="00235D5E" w:rsidRPr="00A55E75" w:rsidRDefault="008C2EBE" w:rsidP="00235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C2EBE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1C39F4"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</w:tr>
      <w:tr w:rsidR="00A55E75" w:rsidRPr="00C075DE" w14:paraId="3E529107" w14:textId="77777777" w:rsidTr="00563D68">
        <w:trPr>
          <w:tblHeader/>
        </w:trPr>
        <w:tc>
          <w:tcPr>
            <w:tcW w:w="5850" w:type="dxa"/>
            <w:vAlign w:val="bottom"/>
          </w:tcPr>
          <w:p w14:paraId="2E67F061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01" w:type="dxa"/>
            <w:gridSpan w:val="3"/>
          </w:tcPr>
          <w:p w14:paraId="647D848A" w14:textId="77777777" w:rsidR="00A55E75" w:rsidRPr="00A55E75" w:rsidRDefault="00A55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A55E75">
              <w:rPr>
                <w:rFonts w:ascii="Angsana New" w:eastAsia="Calibri" w:hAnsi="Angsana New" w:hint="cs"/>
                <w:i/>
                <w:iCs/>
                <w:sz w:val="30"/>
                <w:szCs w:val="30"/>
              </w:rPr>
              <w:t>(</w:t>
            </w:r>
            <w:r w:rsidRPr="00A55E75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55E75">
              <w:rPr>
                <w:rFonts w:ascii="Angsana New" w:eastAsia="Calibri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55E75" w:rsidRPr="00C075DE" w14:paraId="18FA436C" w14:textId="77777777" w:rsidTr="00563D68">
        <w:tc>
          <w:tcPr>
            <w:tcW w:w="5850" w:type="dxa"/>
            <w:vAlign w:val="bottom"/>
          </w:tcPr>
          <w:p w14:paraId="00928CCB" w14:textId="77777777" w:rsidR="00A55E75" w:rsidRPr="00A55E75" w:rsidRDefault="00A55E75" w:rsidP="0073031F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55E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512" w:type="dxa"/>
            <w:vAlign w:val="bottom"/>
          </w:tcPr>
          <w:p w14:paraId="112FF3A8" w14:textId="77777777" w:rsidR="00A55E75" w:rsidRPr="00A55E75" w:rsidRDefault="00A55E75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77A33870" w14:textId="77777777" w:rsidR="00A55E75" w:rsidRPr="00A55E75" w:rsidRDefault="00A55E75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4BB9262C" w14:textId="77777777" w:rsidR="00A55E75" w:rsidRPr="00A55E75" w:rsidRDefault="00A55E75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A55E75" w:rsidRPr="00C075DE" w14:paraId="4B7E8AEE" w14:textId="77777777" w:rsidTr="00563D68">
        <w:tc>
          <w:tcPr>
            <w:tcW w:w="5850" w:type="dxa"/>
            <w:vAlign w:val="bottom"/>
          </w:tcPr>
          <w:p w14:paraId="53F94D1E" w14:textId="77777777" w:rsidR="00A55E75" w:rsidRPr="00A55E75" w:rsidRDefault="00A55E75" w:rsidP="0073031F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1E104B4C" w14:textId="77777777" w:rsidR="00A55E75" w:rsidRPr="00A55E75" w:rsidRDefault="00A55E75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72255C74" w14:textId="77777777" w:rsidR="00A55E75" w:rsidRPr="00A55E75" w:rsidRDefault="00A55E75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1E58B0AC" w14:textId="77777777" w:rsidR="00A55E75" w:rsidRPr="00A55E75" w:rsidRDefault="00A55E75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  <w:tr w:rsidR="007556DD" w:rsidRPr="00E073CF" w14:paraId="5AAED624" w14:textId="77777777">
        <w:tc>
          <w:tcPr>
            <w:tcW w:w="5850" w:type="dxa"/>
            <w:vAlign w:val="bottom"/>
          </w:tcPr>
          <w:p w14:paraId="22C58BE1" w14:textId="77777777" w:rsidR="007556DD" w:rsidRPr="00985190" w:rsidRDefault="007556DD" w:rsidP="007556DD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512" w:type="dxa"/>
          </w:tcPr>
          <w:p w14:paraId="0F9401AB" w14:textId="662358FF" w:rsidR="007556DD" w:rsidRPr="006319D5" w:rsidRDefault="001E6EBB" w:rsidP="00CA5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310,240</w:t>
            </w:r>
          </w:p>
        </w:tc>
        <w:tc>
          <w:tcPr>
            <w:tcW w:w="262" w:type="dxa"/>
            <w:vAlign w:val="bottom"/>
          </w:tcPr>
          <w:p w14:paraId="3C10C92D" w14:textId="77777777" w:rsidR="007556DD" w:rsidRPr="0073031F" w:rsidRDefault="007556DD" w:rsidP="00755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6B0284D5" w14:textId="1A5B4CC1" w:rsidR="007556DD" w:rsidRPr="00DE3157" w:rsidRDefault="007556DD" w:rsidP="00CA5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DE315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310,744</w:t>
            </w:r>
          </w:p>
        </w:tc>
      </w:tr>
      <w:tr w:rsidR="007556DD" w:rsidRPr="00E073CF" w14:paraId="702B7652" w14:textId="77777777" w:rsidTr="00563D68">
        <w:tc>
          <w:tcPr>
            <w:tcW w:w="5850" w:type="dxa"/>
            <w:vAlign w:val="bottom"/>
          </w:tcPr>
          <w:p w14:paraId="0059F92D" w14:textId="77777777" w:rsidR="007556DD" w:rsidRPr="00C075DE" w:rsidRDefault="007556DD" w:rsidP="007556DD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8519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เอเชีย</w:t>
            </w:r>
          </w:p>
        </w:tc>
        <w:tc>
          <w:tcPr>
            <w:tcW w:w="1512" w:type="dxa"/>
          </w:tcPr>
          <w:p w14:paraId="16B8DB83" w14:textId="4AF4AA6C" w:rsidR="007556DD" w:rsidRPr="006319D5" w:rsidRDefault="001E6EBB" w:rsidP="00755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558,452</w:t>
            </w:r>
          </w:p>
        </w:tc>
        <w:tc>
          <w:tcPr>
            <w:tcW w:w="262" w:type="dxa"/>
            <w:vAlign w:val="bottom"/>
          </w:tcPr>
          <w:p w14:paraId="4CC9F1DA" w14:textId="77777777" w:rsidR="007556DD" w:rsidRPr="0073031F" w:rsidRDefault="007556DD" w:rsidP="00755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</w:tcPr>
          <w:p w14:paraId="7A50286A" w14:textId="3B9C3692" w:rsidR="007556DD" w:rsidRPr="00DE3157" w:rsidRDefault="007556DD" w:rsidP="00755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DE315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509,784</w:t>
            </w:r>
          </w:p>
        </w:tc>
      </w:tr>
      <w:tr w:rsidR="007556DD" w:rsidRPr="00E073CF" w14:paraId="3C17E8F0" w14:textId="77777777" w:rsidTr="00563D68">
        <w:tc>
          <w:tcPr>
            <w:tcW w:w="5850" w:type="dxa"/>
            <w:vAlign w:val="bottom"/>
          </w:tcPr>
          <w:p w14:paraId="4E6725E5" w14:textId="77777777" w:rsidR="007556DD" w:rsidRPr="00985190" w:rsidRDefault="007556DD" w:rsidP="007556DD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8519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ยุโรป</w:t>
            </w:r>
          </w:p>
        </w:tc>
        <w:tc>
          <w:tcPr>
            <w:tcW w:w="1512" w:type="dxa"/>
          </w:tcPr>
          <w:p w14:paraId="662590A4" w14:textId="4C0FADE6" w:rsidR="007556DD" w:rsidRPr="006319D5" w:rsidRDefault="001E6EBB" w:rsidP="00755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165,792</w:t>
            </w:r>
          </w:p>
        </w:tc>
        <w:tc>
          <w:tcPr>
            <w:tcW w:w="262" w:type="dxa"/>
            <w:vAlign w:val="bottom"/>
          </w:tcPr>
          <w:p w14:paraId="4A2AC43C" w14:textId="77777777" w:rsidR="007556DD" w:rsidRPr="0073031F" w:rsidRDefault="007556DD" w:rsidP="00755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</w:tcPr>
          <w:p w14:paraId="65B717C6" w14:textId="72E64A30" w:rsidR="007556DD" w:rsidRPr="00DE3157" w:rsidRDefault="007556DD" w:rsidP="00755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DE315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112,545</w:t>
            </w:r>
          </w:p>
        </w:tc>
      </w:tr>
      <w:tr w:rsidR="007556DD" w:rsidRPr="00E073CF" w14:paraId="038507F9" w14:textId="77777777" w:rsidTr="00563D68">
        <w:tc>
          <w:tcPr>
            <w:tcW w:w="5850" w:type="dxa"/>
            <w:vAlign w:val="bottom"/>
          </w:tcPr>
          <w:p w14:paraId="7C500923" w14:textId="77777777" w:rsidR="007556DD" w:rsidRPr="00E073CF" w:rsidRDefault="007556DD" w:rsidP="007556DD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อเมริกา</w:t>
            </w:r>
          </w:p>
        </w:tc>
        <w:tc>
          <w:tcPr>
            <w:tcW w:w="1512" w:type="dxa"/>
          </w:tcPr>
          <w:p w14:paraId="257B8EA2" w14:textId="73A8696A" w:rsidR="007556DD" w:rsidRPr="006319D5" w:rsidRDefault="001E6EBB" w:rsidP="00755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113,832</w:t>
            </w:r>
          </w:p>
        </w:tc>
        <w:tc>
          <w:tcPr>
            <w:tcW w:w="262" w:type="dxa"/>
            <w:vAlign w:val="bottom"/>
          </w:tcPr>
          <w:p w14:paraId="101BADB4" w14:textId="77777777" w:rsidR="007556DD" w:rsidRPr="0073031F" w:rsidRDefault="007556DD" w:rsidP="00755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</w:tcPr>
          <w:p w14:paraId="10E3857F" w14:textId="07B91AC3" w:rsidR="007556DD" w:rsidRPr="00DE3157" w:rsidRDefault="007556DD" w:rsidP="00755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DE315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57,255</w:t>
            </w:r>
          </w:p>
        </w:tc>
      </w:tr>
      <w:tr w:rsidR="007556DD" w:rsidRPr="00C075DE" w14:paraId="3BBDBA27" w14:textId="77777777" w:rsidTr="00563D68">
        <w:tc>
          <w:tcPr>
            <w:tcW w:w="5850" w:type="dxa"/>
            <w:vAlign w:val="bottom"/>
          </w:tcPr>
          <w:p w14:paraId="218F7CBA" w14:textId="77777777" w:rsidR="007556DD" w:rsidRPr="00E073CF" w:rsidRDefault="007556DD" w:rsidP="007556DD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073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E073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8B0B7ED" w14:textId="057DB5FC" w:rsidR="007556DD" w:rsidRPr="006319D5" w:rsidRDefault="001E6EBB" w:rsidP="00755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48,429</w:t>
            </w:r>
          </w:p>
        </w:tc>
        <w:tc>
          <w:tcPr>
            <w:tcW w:w="262" w:type="dxa"/>
            <w:vAlign w:val="bottom"/>
          </w:tcPr>
          <w:p w14:paraId="4E8CB618" w14:textId="77777777" w:rsidR="007556DD" w:rsidRPr="0073031F" w:rsidRDefault="007556DD" w:rsidP="00755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07329D00" w14:textId="6344601D" w:rsidR="007556DD" w:rsidRPr="00DE3157" w:rsidRDefault="007556DD" w:rsidP="00755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DE315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42,533</w:t>
            </w:r>
          </w:p>
        </w:tc>
      </w:tr>
      <w:tr w:rsidR="007556DD" w:rsidRPr="00C075DE" w14:paraId="2F86A381" w14:textId="77777777" w:rsidTr="00563D68">
        <w:tc>
          <w:tcPr>
            <w:tcW w:w="5850" w:type="dxa"/>
            <w:vAlign w:val="bottom"/>
          </w:tcPr>
          <w:p w14:paraId="789B4A00" w14:textId="77777777" w:rsidR="007556DD" w:rsidRPr="00A55E75" w:rsidRDefault="007556DD" w:rsidP="007556DD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7872C80D" w14:textId="3496E7D2" w:rsidR="007556DD" w:rsidRPr="00481EA4" w:rsidRDefault="001E6EBB" w:rsidP="00755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1,196,745</w:t>
            </w:r>
          </w:p>
        </w:tc>
        <w:tc>
          <w:tcPr>
            <w:tcW w:w="262" w:type="dxa"/>
            <w:vAlign w:val="bottom"/>
          </w:tcPr>
          <w:p w14:paraId="667183D8" w14:textId="77777777" w:rsidR="007556DD" w:rsidRPr="0073031F" w:rsidRDefault="007556DD" w:rsidP="00755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BEFAE" w14:textId="512817FE" w:rsidR="007556DD" w:rsidRPr="00DE3157" w:rsidRDefault="007556DD" w:rsidP="00755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DE3157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1,032,861</w:t>
            </w:r>
          </w:p>
        </w:tc>
      </w:tr>
      <w:tr w:rsidR="007556DD" w:rsidRPr="00C075DE" w14:paraId="3A829FF1" w14:textId="77777777" w:rsidTr="00563D68">
        <w:tc>
          <w:tcPr>
            <w:tcW w:w="5850" w:type="dxa"/>
            <w:vAlign w:val="bottom"/>
          </w:tcPr>
          <w:p w14:paraId="54033C08" w14:textId="77777777" w:rsidR="007556DD" w:rsidRPr="00A55E75" w:rsidRDefault="007556DD" w:rsidP="007556DD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B22D8F9" w14:textId="77777777" w:rsidR="007556DD" w:rsidRPr="00DE122C" w:rsidRDefault="007556DD" w:rsidP="00755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22EA88AC" w14:textId="77777777" w:rsidR="007556DD" w:rsidRPr="00DE122C" w:rsidRDefault="007556DD" w:rsidP="00755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1A89FB83" w14:textId="77777777" w:rsidR="007556DD" w:rsidRPr="00DE122C" w:rsidRDefault="007556DD" w:rsidP="00755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556DD" w:rsidRPr="00C075DE" w14:paraId="2A53EDF1" w14:textId="77777777" w:rsidTr="00563D68">
        <w:tc>
          <w:tcPr>
            <w:tcW w:w="5850" w:type="dxa"/>
            <w:vAlign w:val="bottom"/>
          </w:tcPr>
          <w:p w14:paraId="403EA1BD" w14:textId="77777777" w:rsidR="007556DD" w:rsidRPr="00A55E75" w:rsidRDefault="007556DD" w:rsidP="007556DD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</w:t>
            </w:r>
          </w:p>
        </w:tc>
        <w:tc>
          <w:tcPr>
            <w:tcW w:w="1512" w:type="dxa"/>
            <w:vAlign w:val="bottom"/>
          </w:tcPr>
          <w:p w14:paraId="3DCFAA8C" w14:textId="77777777" w:rsidR="007556DD" w:rsidRPr="00DE122C" w:rsidRDefault="007556DD" w:rsidP="00755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62CEA35C" w14:textId="77777777" w:rsidR="007556DD" w:rsidRPr="00DE122C" w:rsidRDefault="007556DD" w:rsidP="00755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2C5DECD8" w14:textId="77777777" w:rsidR="007556DD" w:rsidRPr="00DE122C" w:rsidRDefault="007556DD" w:rsidP="00755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556DD" w:rsidRPr="00C075DE" w14:paraId="2DBD809C" w14:textId="77777777">
        <w:tc>
          <w:tcPr>
            <w:tcW w:w="5850" w:type="dxa"/>
            <w:vAlign w:val="bottom"/>
          </w:tcPr>
          <w:p w14:paraId="1D0D9251" w14:textId="77777777" w:rsidR="007556DD" w:rsidRPr="00A55E75" w:rsidRDefault="007556DD" w:rsidP="007556DD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55E7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ผลิตภัณฑ์น้ำ</w:t>
            </w:r>
          </w:p>
        </w:tc>
        <w:tc>
          <w:tcPr>
            <w:tcW w:w="1512" w:type="dxa"/>
            <w:vAlign w:val="bottom"/>
          </w:tcPr>
          <w:p w14:paraId="2CB2DE21" w14:textId="23B64243" w:rsidR="007556DD" w:rsidRPr="006319D5" w:rsidRDefault="001E6EBB" w:rsidP="00755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1,099,981</w:t>
            </w:r>
          </w:p>
        </w:tc>
        <w:tc>
          <w:tcPr>
            <w:tcW w:w="262" w:type="dxa"/>
            <w:vAlign w:val="bottom"/>
          </w:tcPr>
          <w:p w14:paraId="6500745F" w14:textId="77777777" w:rsidR="007556DD" w:rsidRPr="00DE122C" w:rsidRDefault="007556DD" w:rsidP="00755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5D7D5F4A" w14:textId="6C16A975" w:rsidR="007556DD" w:rsidRPr="004C24C7" w:rsidRDefault="007556DD" w:rsidP="00755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4C24C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922,822</w:t>
            </w:r>
          </w:p>
        </w:tc>
      </w:tr>
      <w:tr w:rsidR="007556DD" w:rsidRPr="0064004A" w14:paraId="1C2EE730" w14:textId="77777777">
        <w:tc>
          <w:tcPr>
            <w:tcW w:w="5850" w:type="dxa"/>
            <w:vAlign w:val="bottom"/>
          </w:tcPr>
          <w:p w14:paraId="59FBBBA2" w14:textId="77777777" w:rsidR="007556DD" w:rsidRPr="0064004A" w:rsidRDefault="007556DD" w:rsidP="007556DD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4004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อาหารเพื่อสุขภาพ</w:t>
            </w:r>
          </w:p>
        </w:tc>
        <w:tc>
          <w:tcPr>
            <w:tcW w:w="1512" w:type="dxa"/>
            <w:vAlign w:val="bottom"/>
          </w:tcPr>
          <w:p w14:paraId="295A2353" w14:textId="2FDA5795" w:rsidR="007556DD" w:rsidRPr="0064004A" w:rsidRDefault="001E6EBB" w:rsidP="00755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23,660</w:t>
            </w:r>
          </w:p>
        </w:tc>
        <w:tc>
          <w:tcPr>
            <w:tcW w:w="262" w:type="dxa"/>
            <w:vAlign w:val="bottom"/>
          </w:tcPr>
          <w:p w14:paraId="0209E918" w14:textId="77777777" w:rsidR="007556DD" w:rsidRPr="0064004A" w:rsidRDefault="007556DD" w:rsidP="00755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513FEB33" w14:textId="3C6FDBE0" w:rsidR="007556DD" w:rsidRPr="004C24C7" w:rsidRDefault="007556DD" w:rsidP="00755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4C24C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25,651</w:t>
            </w:r>
          </w:p>
        </w:tc>
      </w:tr>
      <w:tr w:rsidR="007556DD" w:rsidRPr="0064004A" w14:paraId="326A7B85" w14:textId="77777777">
        <w:tc>
          <w:tcPr>
            <w:tcW w:w="5850" w:type="dxa"/>
            <w:vAlign w:val="bottom"/>
          </w:tcPr>
          <w:p w14:paraId="4E67D6E2" w14:textId="77777777" w:rsidR="007556DD" w:rsidRPr="0064004A" w:rsidRDefault="007556DD" w:rsidP="007556DD">
            <w:pPr>
              <w:ind w:right="-115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64004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อื่น</w:t>
            </w:r>
            <w:r w:rsidRPr="0064004A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64004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0AB69A8" w14:textId="7EFFEC04" w:rsidR="007556DD" w:rsidRPr="0064004A" w:rsidRDefault="001E6EBB" w:rsidP="00755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73,104</w:t>
            </w:r>
          </w:p>
        </w:tc>
        <w:tc>
          <w:tcPr>
            <w:tcW w:w="262" w:type="dxa"/>
            <w:vAlign w:val="bottom"/>
          </w:tcPr>
          <w:p w14:paraId="4B01056F" w14:textId="77777777" w:rsidR="007556DD" w:rsidRPr="0064004A" w:rsidRDefault="007556DD" w:rsidP="00755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013A3E08" w14:textId="2A52E948" w:rsidR="007556DD" w:rsidRPr="004C24C7" w:rsidRDefault="007556DD" w:rsidP="00755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4C24C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84,388</w:t>
            </w:r>
          </w:p>
        </w:tc>
      </w:tr>
      <w:tr w:rsidR="007556DD" w:rsidRPr="00C075DE" w14:paraId="502C5AFA" w14:textId="77777777">
        <w:tc>
          <w:tcPr>
            <w:tcW w:w="5850" w:type="dxa"/>
            <w:vAlign w:val="bottom"/>
          </w:tcPr>
          <w:p w14:paraId="3A116327" w14:textId="77777777" w:rsidR="007556DD" w:rsidRPr="0064004A" w:rsidRDefault="007556DD" w:rsidP="007556DD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64004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5993C" w14:textId="5F2A850B" w:rsidR="007556DD" w:rsidRPr="00481EA4" w:rsidRDefault="001E6EBB" w:rsidP="00755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1,196,745</w:t>
            </w:r>
          </w:p>
        </w:tc>
        <w:tc>
          <w:tcPr>
            <w:tcW w:w="262" w:type="dxa"/>
            <w:vAlign w:val="bottom"/>
          </w:tcPr>
          <w:p w14:paraId="7FA46EA8" w14:textId="77777777" w:rsidR="007556DD" w:rsidRPr="0064004A" w:rsidRDefault="007556DD" w:rsidP="00755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61765" w14:textId="49CC3EE1" w:rsidR="007556DD" w:rsidRPr="004C24C7" w:rsidRDefault="007556DD" w:rsidP="00755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4C24C7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1,032,861</w:t>
            </w:r>
          </w:p>
        </w:tc>
      </w:tr>
    </w:tbl>
    <w:p w14:paraId="3236DCDE" w14:textId="67C960FB" w:rsidR="0043418E" w:rsidRDefault="0043418E" w:rsidP="0043418E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9A681B" w14:textId="77777777" w:rsidR="0043418E" w:rsidRDefault="00434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205CCFF" w14:textId="1DBCFF34" w:rsidR="0005732A" w:rsidRDefault="0043418E" w:rsidP="002D3F33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กำไรต่อหุ้น</w:t>
      </w:r>
    </w:p>
    <w:p w14:paraId="19222DB7" w14:textId="77777777" w:rsidR="0043418E" w:rsidRDefault="0043418E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084"/>
        <w:gridCol w:w="260"/>
        <w:gridCol w:w="1176"/>
        <w:gridCol w:w="360"/>
        <w:gridCol w:w="1215"/>
        <w:gridCol w:w="243"/>
        <w:gridCol w:w="1095"/>
      </w:tblGrid>
      <w:tr w:rsidR="0043418E" w:rsidRPr="0087049C" w14:paraId="289C04FD" w14:textId="77777777" w:rsidTr="005F15E2">
        <w:trPr>
          <w:tblHeader/>
        </w:trPr>
        <w:tc>
          <w:tcPr>
            <w:tcW w:w="3780" w:type="dxa"/>
          </w:tcPr>
          <w:p w14:paraId="54F5EED5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9D83BAA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7775E43D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00C1DF31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418E" w:rsidRPr="0087049C" w14:paraId="54F138ED" w14:textId="77777777" w:rsidTr="005F15E2">
        <w:trPr>
          <w:tblHeader/>
        </w:trPr>
        <w:tc>
          <w:tcPr>
            <w:tcW w:w="3780" w:type="dxa"/>
          </w:tcPr>
          <w:p w14:paraId="04781B82" w14:textId="54B3B060" w:rsidR="0043418E" w:rsidRPr="00FA29E5" w:rsidRDefault="00F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556DD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FA29E5" w:rsidRPr="00FA29E5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="00FA29E5" w:rsidRPr="007556DD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7556DD" w:rsidRPr="007556DD">
              <w:rPr>
                <w:rFonts w:asciiTheme="majorBidi" w:hAnsiTheme="majorBidi"/>
                <w:b/>
                <w:i/>
                <w:iCs/>
                <w:sz w:val="30"/>
                <w:szCs w:val="30"/>
              </w:rPr>
              <w:t>31</w:t>
            </w:r>
            <w:r w:rsidR="007556DD" w:rsidRPr="007556DD">
              <w:rPr>
                <w:rFonts w:asciiTheme="majorBidi" w:hAnsi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7556DD" w:rsidRPr="007556DD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4" w:type="dxa"/>
            <w:vAlign w:val="center"/>
          </w:tcPr>
          <w:p w14:paraId="0EC3EEAF" w14:textId="790E593E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56D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0" w:type="dxa"/>
            <w:vAlign w:val="center"/>
          </w:tcPr>
          <w:p w14:paraId="0DA85DFF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vAlign w:val="center"/>
          </w:tcPr>
          <w:p w14:paraId="0F2AB421" w14:textId="4D924498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56D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744CFF75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</w:tcPr>
          <w:p w14:paraId="48F12D2B" w14:textId="60E392C4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56D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3" w:type="dxa"/>
            <w:vAlign w:val="center"/>
          </w:tcPr>
          <w:p w14:paraId="675E9E04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center"/>
          </w:tcPr>
          <w:p w14:paraId="33E0DFAA" w14:textId="445AEBC0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56D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3418E" w:rsidRPr="0087049C" w14:paraId="7C9A644A" w14:textId="77777777" w:rsidTr="005F15E2">
        <w:trPr>
          <w:tblHeader/>
        </w:trPr>
        <w:tc>
          <w:tcPr>
            <w:tcW w:w="3780" w:type="dxa"/>
          </w:tcPr>
          <w:p w14:paraId="4521B078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33" w:type="dxa"/>
            <w:gridSpan w:val="7"/>
          </w:tcPr>
          <w:p w14:paraId="387BB34D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43418E" w:rsidRPr="0087049C" w14:paraId="58E8BBE9" w14:textId="77777777" w:rsidTr="005F15E2">
        <w:tc>
          <w:tcPr>
            <w:tcW w:w="3780" w:type="dxa"/>
          </w:tcPr>
          <w:p w14:paraId="4A066A7C" w14:textId="77777777" w:rsidR="0043418E" w:rsidRPr="000E4B50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084" w:type="dxa"/>
            <w:vAlign w:val="bottom"/>
          </w:tcPr>
          <w:p w14:paraId="732FFDC5" w14:textId="77777777" w:rsidR="0043418E" w:rsidRPr="0087049C" w:rsidRDefault="0043418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13276FE5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6AFC6B72" w14:textId="77777777" w:rsidR="0043418E" w:rsidRPr="0087049C" w:rsidRDefault="0043418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0B2EAA6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AE0D46C" w14:textId="77777777" w:rsidR="0043418E" w:rsidRPr="0087049C" w:rsidRDefault="0043418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E41FF49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04EB7B60" w14:textId="77777777" w:rsidR="0043418E" w:rsidRPr="0087049C" w:rsidRDefault="0043418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2677" w:rsidRPr="0087049C" w14:paraId="0B52C72F" w14:textId="77777777" w:rsidTr="005F15E2">
        <w:tc>
          <w:tcPr>
            <w:tcW w:w="3780" w:type="dxa"/>
          </w:tcPr>
          <w:p w14:paraId="737DAFA9" w14:textId="77777777" w:rsidR="009F2677" w:rsidRPr="0087049C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37C8D451" w14:textId="43191DAA" w:rsidR="009F2677" w:rsidRPr="005F15E2" w:rsidRDefault="00CB1515" w:rsidP="009F2677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182</w:t>
            </w:r>
            <w:r w:rsidR="007C0F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,879</w:t>
            </w:r>
          </w:p>
        </w:tc>
        <w:tc>
          <w:tcPr>
            <w:tcW w:w="260" w:type="dxa"/>
          </w:tcPr>
          <w:p w14:paraId="2E85ECE3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62DD828D" w14:textId="08D4DEB6" w:rsidR="009F2677" w:rsidRPr="005F15E2" w:rsidRDefault="005E49FE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223,579</w:t>
            </w:r>
          </w:p>
        </w:tc>
        <w:tc>
          <w:tcPr>
            <w:tcW w:w="360" w:type="dxa"/>
          </w:tcPr>
          <w:p w14:paraId="66E63D01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6512B644" w14:textId="77777777" w:rsidR="005F15E2" w:rsidRDefault="005F15E2" w:rsidP="001160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5D8DED9" w14:textId="55B06E8F" w:rsidR="0055238D" w:rsidRPr="005F15E2" w:rsidRDefault="007C0FE3" w:rsidP="001160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173,899</w:t>
            </w:r>
          </w:p>
        </w:tc>
        <w:tc>
          <w:tcPr>
            <w:tcW w:w="243" w:type="dxa"/>
          </w:tcPr>
          <w:p w14:paraId="0BE9FA69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22FA611F" w14:textId="77777777" w:rsidR="005F15E2" w:rsidRDefault="005F15E2" w:rsidP="001160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AAA88E6" w14:textId="1B2BC09C" w:rsidR="005E49FE" w:rsidRPr="005F15E2" w:rsidRDefault="005E49FE" w:rsidP="001160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219,807</w:t>
            </w:r>
          </w:p>
        </w:tc>
      </w:tr>
      <w:tr w:rsidR="009F2677" w:rsidRPr="00C438F1" w14:paraId="6C4B151C" w14:textId="77777777" w:rsidTr="005F15E2">
        <w:tc>
          <w:tcPr>
            <w:tcW w:w="3780" w:type="dxa"/>
          </w:tcPr>
          <w:p w14:paraId="01B01192" w14:textId="77777777" w:rsidR="009F2677" w:rsidRPr="00C438F1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5A9ECA0E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dxa"/>
          </w:tcPr>
          <w:p w14:paraId="18BA67E3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bottom"/>
          </w:tcPr>
          <w:p w14:paraId="4230300E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60" w:type="dxa"/>
          </w:tcPr>
          <w:p w14:paraId="4DB05297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005D4BF7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3" w:type="dxa"/>
          </w:tcPr>
          <w:p w14:paraId="163805CB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vAlign w:val="bottom"/>
          </w:tcPr>
          <w:p w14:paraId="7E430606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9F2677" w:rsidRPr="0027468D" w14:paraId="2D5D6889" w14:textId="77777777" w:rsidTr="005F15E2">
        <w:tc>
          <w:tcPr>
            <w:tcW w:w="3780" w:type="dxa"/>
          </w:tcPr>
          <w:p w14:paraId="1775CC09" w14:textId="77777777" w:rsidR="009F2677" w:rsidRPr="0087049C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4" w:type="dxa"/>
            <w:vAlign w:val="bottom"/>
          </w:tcPr>
          <w:p w14:paraId="1D21284C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1C13B9D6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3BCD127F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54B5E1D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7665F6A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D676064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71E9B1F8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2677" w:rsidRPr="0087049C" w14:paraId="74DE35A4" w14:textId="77777777" w:rsidTr="005F15E2">
        <w:tc>
          <w:tcPr>
            <w:tcW w:w="3780" w:type="dxa"/>
            <w:vAlign w:val="bottom"/>
          </w:tcPr>
          <w:p w14:paraId="738029E8" w14:textId="77777777" w:rsidR="009F2677" w:rsidRPr="0087049C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4" w:type="dxa"/>
          </w:tcPr>
          <w:p w14:paraId="16D496D4" w14:textId="50FC9F0D" w:rsidR="009F2677" w:rsidRPr="0086246A" w:rsidRDefault="005E49FE" w:rsidP="009F2677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0188">
              <w:rPr>
                <w:rFonts w:asciiTheme="majorBidi" w:hAnsiTheme="majorBidi" w:cstheme="majorBidi"/>
                <w:sz w:val="30"/>
                <w:szCs w:val="30"/>
              </w:rPr>
              <w:t>308,289</w:t>
            </w:r>
          </w:p>
        </w:tc>
        <w:tc>
          <w:tcPr>
            <w:tcW w:w="260" w:type="dxa"/>
          </w:tcPr>
          <w:p w14:paraId="74AB0C11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60FAEC33" w14:textId="68F9A28A" w:rsidR="009F2677" w:rsidRPr="005F15E2" w:rsidRDefault="004A0188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0188">
              <w:rPr>
                <w:rFonts w:asciiTheme="majorBidi" w:hAnsiTheme="majorBidi" w:cstheme="majorBidi"/>
                <w:sz w:val="30"/>
                <w:szCs w:val="30"/>
              </w:rPr>
              <w:t>308,289</w:t>
            </w:r>
          </w:p>
        </w:tc>
        <w:tc>
          <w:tcPr>
            <w:tcW w:w="360" w:type="dxa"/>
          </w:tcPr>
          <w:p w14:paraId="15443C78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5D07632" w14:textId="5AEDD454" w:rsidR="009F2677" w:rsidRPr="005F15E2" w:rsidRDefault="005E49FE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0188">
              <w:rPr>
                <w:rFonts w:asciiTheme="majorBidi" w:hAnsiTheme="majorBidi" w:cstheme="majorBidi"/>
                <w:sz w:val="30"/>
                <w:szCs w:val="30"/>
              </w:rPr>
              <w:t>308,289</w:t>
            </w:r>
          </w:p>
        </w:tc>
        <w:tc>
          <w:tcPr>
            <w:tcW w:w="243" w:type="dxa"/>
          </w:tcPr>
          <w:p w14:paraId="59535B9E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6DEE9530" w14:textId="12788E4F" w:rsidR="009F2677" w:rsidRPr="005F15E2" w:rsidRDefault="004A0188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0188">
              <w:rPr>
                <w:rFonts w:asciiTheme="majorBidi" w:hAnsiTheme="majorBidi" w:cstheme="majorBidi"/>
                <w:sz w:val="30"/>
                <w:szCs w:val="30"/>
              </w:rPr>
              <w:t>308,289</w:t>
            </w:r>
          </w:p>
        </w:tc>
      </w:tr>
      <w:tr w:rsidR="009F2677" w:rsidRPr="0087049C" w14:paraId="61939FC4" w14:textId="77777777" w:rsidTr="005F15E2">
        <w:tc>
          <w:tcPr>
            <w:tcW w:w="3780" w:type="dxa"/>
            <w:vAlign w:val="bottom"/>
          </w:tcPr>
          <w:p w14:paraId="0BBCC14D" w14:textId="77777777" w:rsidR="009F2677" w:rsidRPr="0087049C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การซื้อคืนหุ้นทุน</w:t>
            </w:r>
          </w:p>
        </w:tc>
        <w:tc>
          <w:tcPr>
            <w:tcW w:w="1084" w:type="dxa"/>
          </w:tcPr>
          <w:p w14:paraId="63507007" w14:textId="6A8D60B8" w:rsidR="009F2677" w:rsidRPr="005F15E2" w:rsidRDefault="0055238D" w:rsidP="009F2677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(667)</w:t>
            </w:r>
          </w:p>
        </w:tc>
        <w:tc>
          <w:tcPr>
            <w:tcW w:w="260" w:type="dxa"/>
          </w:tcPr>
          <w:p w14:paraId="1FE69A35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6CB698AD" w14:textId="7BBE9481" w:rsidR="009F2677" w:rsidRPr="005F15E2" w:rsidRDefault="005E49FE" w:rsidP="001160B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(448)</w:t>
            </w:r>
          </w:p>
        </w:tc>
        <w:tc>
          <w:tcPr>
            <w:tcW w:w="360" w:type="dxa"/>
          </w:tcPr>
          <w:p w14:paraId="340C123E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E24B5DB" w14:textId="3A932049" w:rsidR="009F2677" w:rsidRPr="005F15E2" w:rsidRDefault="0055238D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(667)</w:t>
            </w:r>
          </w:p>
        </w:tc>
        <w:tc>
          <w:tcPr>
            <w:tcW w:w="243" w:type="dxa"/>
          </w:tcPr>
          <w:p w14:paraId="71616A86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414079F6" w14:textId="29CBFD07" w:rsidR="009F2677" w:rsidRPr="005F15E2" w:rsidRDefault="005E49FE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(448)</w:t>
            </w:r>
          </w:p>
        </w:tc>
      </w:tr>
      <w:tr w:rsidR="009F2677" w:rsidRPr="0087049C" w14:paraId="5DDE1A6C" w14:textId="77777777" w:rsidTr="005F15E2">
        <w:tc>
          <w:tcPr>
            <w:tcW w:w="3780" w:type="dxa"/>
          </w:tcPr>
          <w:p w14:paraId="77651464" w14:textId="77777777" w:rsidR="009F2677" w:rsidRPr="0087049C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7BCC39A2" w14:textId="59051867" w:rsidR="009F2677" w:rsidRPr="00EA545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 ณ วันที่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7556DD" w:rsidRPr="007556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7556DD" w:rsidRPr="007556D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53F7EE6" w14:textId="77777777" w:rsidR="005F15E2" w:rsidRDefault="005F15E2" w:rsidP="009F2677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0471AA" w14:textId="6141B767" w:rsidR="0055238D" w:rsidRPr="0055238D" w:rsidRDefault="0055238D" w:rsidP="009F2677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3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307,622</w:t>
            </w:r>
          </w:p>
        </w:tc>
        <w:tc>
          <w:tcPr>
            <w:tcW w:w="260" w:type="dxa"/>
          </w:tcPr>
          <w:p w14:paraId="2289355E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0B32A8D7" w14:textId="77777777" w:rsidR="005F15E2" w:rsidRPr="005E49FE" w:rsidRDefault="005F15E2" w:rsidP="001160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274BA97" w14:textId="0E5B9146" w:rsidR="005E49FE" w:rsidRPr="005E49FE" w:rsidRDefault="005E49FE" w:rsidP="001160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49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307,841</w:t>
            </w:r>
          </w:p>
        </w:tc>
        <w:tc>
          <w:tcPr>
            <w:tcW w:w="360" w:type="dxa"/>
          </w:tcPr>
          <w:p w14:paraId="33271DBE" w14:textId="77777777" w:rsidR="009F2677" w:rsidRPr="005E49FE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77ED50EF" w14:textId="77777777" w:rsidR="005F15E2" w:rsidRDefault="005F15E2" w:rsidP="001160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63F78B1" w14:textId="1813EC31" w:rsidR="0055238D" w:rsidRPr="005E49FE" w:rsidRDefault="0055238D" w:rsidP="001160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307,622</w:t>
            </w:r>
          </w:p>
        </w:tc>
        <w:tc>
          <w:tcPr>
            <w:tcW w:w="243" w:type="dxa"/>
          </w:tcPr>
          <w:p w14:paraId="0C06063B" w14:textId="77777777" w:rsidR="009F2677" w:rsidRPr="005E49FE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7285A0C3" w14:textId="77777777" w:rsidR="005F15E2" w:rsidRPr="005E49FE" w:rsidRDefault="005F15E2" w:rsidP="00116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98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148B897" w14:textId="70ABC511" w:rsidR="005E49FE" w:rsidRPr="005E49FE" w:rsidRDefault="005E49FE" w:rsidP="00116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98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49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307,841</w:t>
            </w:r>
          </w:p>
        </w:tc>
      </w:tr>
      <w:tr w:rsidR="009F2677" w:rsidRPr="00C438F1" w14:paraId="647DE5CA" w14:textId="77777777" w:rsidTr="005F15E2">
        <w:tc>
          <w:tcPr>
            <w:tcW w:w="3780" w:type="dxa"/>
          </w:tcPr>
          <w:p w14:paraId="2CA88976" w14:textId="77777777" w:rsidR="009F2677" w:rsidRPr="00C438F1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58AE4C35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dxa"/>
          </w:tcPr>
          <w:p w14:paraId="31AE6D03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bottom"/>
          </w:tcPr>
          <w:p w14:paraId="0B98EB2D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60" w:type="dxa"/>
          </w:tcPr>
          <w:p w14:paraId="0482E415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2C74BF17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15D39772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vAlign w:val="bottom"/>
          </w:tcPr>
          <w:p w14:paraId="7165ABD4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9F2677" w:rsidRPr="0087049C" w14:paraId="6087CA00" w14:textId="77777777" w:rsidTr="005F15E2">
        <w:tc>
          <w:tcPr>
            <w:tcW w:w="3780" w:type="dxa"/>
          </w:tcPr>
          <w:p w14:paraId="4CE5674D" w14:textId="77777777" w:rsidR="009F2677" w:rsidRPr="0087049C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17B8C48D" w14:textId="27022A46" w:rsidR="009F2677" w:rsidRPr="005F15E2" w:rsidRDefault="00B26B7D" w:rsidP="009F2677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0.5</w:t>
            </w:r>
            <w:r w:rsidR="007C0FE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60" w:type="dxa"/>
          </w:tcPr>
          <w:p w14:paraId="265904F4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401FD32A" w14:textId="1465B309" w:rsidR="009F2677" w:rsidRPr="005F15E2" w:rsidRDefault="005E49FE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0.73</w:t>
            </w:r>
          </w:p>
        </w:tc>
        <w:tc>
          <w:tcPr>
            <w:tcW w:w="360" w:type="dxa"/>
            <w:vAlign w:val="bottom"/>
          </w:tcPr>
          <w:p w14:paraId="1FF4D9E3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0F5794F6" w14:textId="762E6065" w:rsidR="009F2677" w:rsidRPr="005F15E2" w:rsidRDefault="00B26B7D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</w:t>
            </w:r>
            <w:r w:rsidR="007C0F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3" w:type="dxa"/>
            <w:vAlign w:val="bottom"/>
          </w:tcPr>
          <w:p w14:paraId="2DFA5D63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vAlign w:val="bottom"/>
          </w:tcPr>
          <w:p w14:paraId="78DD6565" w14:textId="1682A354" w:rsidR="009F2677" w:rsidRPr="005F15E2" w:rsidRDefault="005E49FE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0.71</w:t>
            </w:r>
          </w:p>
        </w:tc>
      </w:tr>
    </w:tbl>
    <w:p w14:paraId="2AF36460" w14:textId="1C1DA623" w:rsidR="00A54FF0" w:rsidRPr="00131479" w:rsidRDefault="00A54FF0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26517C59" w14:textId="69789555" w:rsidR="00000099" w:rsidRPr="00563D68" w:rsidRDefault="00000099" w:rsidP="002D3F33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563D6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7B3C1909" w14:textId="77777777" w:rsidR="00701E04" w:rsidRPr="00131479" w:rsidRDefault="00701E04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1F1C1B81" w14:textId="77777777" w:rsidR="00000099" w:rsidRPr="00563D68" w:rsidRDefault="00000099" w:rsidP="00563D68">
      <w:pPr>
        <w:tabs>
          <w:tab w:val="clear" w:pos="227"/>
          <w:tab w:val="clear" w:pos="454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63D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457EE0C" w14:textId="77777777" w:rsidR="00000099" w:rsidRPr="00131479" w:rsidRDefault="00000099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0C53EF18" w14:textId="31DEA160" w:rsidR="00000099" w:rsidRPr="00563D68" w:rsidRDefault="00000099" w:rsidP="00563D68">
      <w:pPr>
        <w:pStyle w:val="block"/>
        <w:spacing w:after="0" w:line="240" w:lineRule="auto"/>
        <w:ind w:left="540" w:right="-7" w:hanging="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63D68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</w:t>
      </w:r>
      <w:r w:rsidRPr="00563D68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ลำดับชั้นมูลค่ายุติธรรม</w:t>
      </w:r>
      <w:r w:rsidR="00A5589F" w:rsidRPr="00563D68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="00A5589F" w:rsidRPr="00563D68">
        <w:rPr>
          <w:rFonts w:asciiTheme="majorBidi" w:hAnsiTheme="majorBidi" w:cstheme="majorBidi"/>
          <w:spacing w:val="-2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="00A5589F" w:rsidRPr="00563D68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B08300F" w14:textId="77777777" w:rsidR="00000099" w:rsidRPr="00563D68" w:rsidRDefault="00000099" w:rsidP="00000099">
      <w:pPr>
        <w:ind w:firstLine="443"/>
        <w:rPr>
          <w:rFonts w:asciiTheme="majorBidi" w:hAnsiTheme="majorBidi" w:cstheme="majorBidi"/>
          <w:sz w:val="30"/>
          <w:szCs w:val="30"/>
        </w:rPr>
      </w:pPr>
    </w:p>
    <w:p w14:paraId="711F0231" w14:textId="77777777" w:rsidR="00000099" w:rsidRPr="00000099" w:rsidRDefault="00000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9FDF4E7" w14:textId="7F801E80" w:rsidR="006D0B3F" w:rsidRPr="007F4ABA" w:rsidRDefault="006B1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6D0B3F" w:rsidRPr="007F4ABA" w:rsidSect="00563D68">
          <w:headerReference w:type="default" r:id="rId15"/>
          <w:footerReference w:type="default" r:id="rId16"/>
          <w:pgSz w:w="11909" w:h="16834" w:code="9"/>
          <w:pgMar w:top="691" w:right="1199" w:bottom="576" w:left="1152" w:header="720" w:footer="720" w:gutter="0"/>
          <w:cols w:space="720"/>
          <w:docGrid w:linePitch="245"/>
        </w:sect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67280618" w14:textId="3869916B" w:rsidR="00113411" w:rsidRDefault="00113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4A73A22B" w14:textId="226057C8" w:rsidR="006D0B3F" w:rsidRDefault="006D0B3F" w:rsidP="002C56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tbl>
      <w:tblPr>
        <w:tblW w:w="144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270"/>
        <w:gridCol w:w="1782"/>
        <w:gridCol w:w="270"/>
        <w:gridCol w:w="1890"/>
        <w:gridCol w:w="276"/>
        <w:gridCol w:w="1524"/>
        <w:gridCol w:w="270"/>
        <w:gridCol w:w="1158"/>
        <w:gridCol w:w="7"/>
        <w:gridCol w:w="270"/>
        <w:gridCol w:w="1080"/>
        <w:gridCol w:w="270"/>
        <w:gridCol w:w="990"/>
        <w:gridCol w:w="236"/>
        <w:gridCol w:w="1202"/>
        <w:gridCol w:w="7"/>
      </w:tblGrid>
      <w:tr w:rsidR="00113411" w:rsidRPr="00AF3847" w14:paraId="2991C94A" w14:textId="77777777" w:rsidTr="00C411E2">
        <w:trPr>
          <w:gridAfter w:val="1"/>
          <w:wAfter w:w="7" w:type="dxa"/>
          <w:trHeight w:val="261"/>
          <w:tblHeader/>
        </w:trPr>
        <w:tc>
          <w:tcPr>
            <w:tcW w:w="2970" w:type="dxa"/>
            <w:vAlign w:val="bottom"/>
          </w:tcPr>
          <w:p w14:paraId="5BD089A5" w14:textId="77777777" w:rsidR="00113411" w:rsidRPr="00AF3847" w:rsidRDefault="00113411" w:rsidP="00C411E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A3D642B" w14:textId="77777777" w:rsidR="00113411" w:rsidRPr="00AF3847" w:rsidRDefault="00113411" w:rsidP="00C411E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225" w:type="dxa"/>
            <w:gridSpan w:val="14"/>
          </w:tcPr>
          <w:p w14:paraId="5038AEAB" w14:textId="77777777" w:rsidR="00113411" w:rsidRPr="00AF3847" w:rsidRDefault="00113411" w:rsidP="00C411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F38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3411" w:rsidRPr="00AF3847" w14:paraId="7CACDA1F" w14:textId="77777777" w:rsidTr="00C411E2">
        <w:trPr>
          <w:gridAfter w:val="1"/>
          <w:wAfter w:w="7" w:type="dxa"/>
          <w:trHeight w:val="261"/>
          <w:tblHeader/>
        </w:trPr>
        <w:tc>
          <w:tcPr>
            <w:tcW w:w="2970" w:type="dxa"/>
            <w:vAlign w:val="bottom"/>
          </w:tcPr>
          <w:p w14:paraId="58E3D653" w14:textId="77777777" w:rsidR="00113411" w:rsidRPr="00AF3847" w:rsidRDefault="00113411" w:rsidP="00C411E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7A22211" w14:textId="77777777" w:rsidR="00113411" w:rsidRPr="00AF3847" w:rsidRDefault="00113411" w:rsidP="00C411E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170" w:type="dxa"/>
            <w:gridSpan w:val="7"/>
          </w:tcPr>
          <w:p w14:paraId="6201BFF0" w14:textId="77777777" w:rsidR="00113411" w:rsidRPr="00AF3847" w:rsidRDefault="00113411" w:rsidP="00C411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055" w:type="dxa"/>
            <w:gridSpan w:val="7"/>
            <w:vAlign w:val="bottom"/>
          </w:tcPr>
          <w:p w14:paraId="782D4B40" w14:textId="77777777" w:rsidR="00113411" w:rsidRPr="00AF3847" w:rsidRDefault="00113411" w:rsidP="00C411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13411" w:rsidRPr="00AF3847" w14:paraId="31CA9D21" w14:textId="77777777" w:rsidTr="00C411E2">
        <w:trPr>
          <w:trHeight w:val="261"/>
          <w:tblHeader/>
        </w:trPr>
        <w:tc>
          <w:tcPr>
            <w:tcW w:w="2970" w:type="dxa"/>
            <w:vAlign w:val="bottom"/>
          </w:tcPr>
          <w:p w14:paraId="0E38CB7B" w14:textId="0D30D18C" w:rsidR="00113411" w:rsidRPr="00AF3847" w:rsidRDefault="00113411" w:rsidP="00C411E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E2D6AC" w14:textId="77777777" w:rsidR="00113411" w:rsidRPr="00AF3847" w:rsidRDefault="00113411" w:rsidP="00C411E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  <w:vAlign w:val="bottom"/>
          </w:tcPr>
          <w:p w14:paraId="205245AD" w14:textId="77777777" w:rsidR="00113411" w:rsidRPr="00AF3847" w:rsidRDefault="00113411" w:rsidP="00C411E2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F47B260" w14:textId="77777777" w:rsidR="00113411" w:rsidRPr="00AF3847" w:rsidRDefault="00113411" w:rsidP="00C411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</w:tcPr>
          <w:p w14:paraId="4C92CD03" w14:textId="77777777" w:rsidR="00113411" w:rsidRPr="00AF3847" w:rsidRDefault="00113411" w:rsidP="00C411E2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6" w:type="dxa"/>
          </w:tcPr>
          <w:p w14:paraId="36CFD883" w14:textId="77777777" w:rsidR="00113411" w:rsidRPr="00AF3847" w:rsidRDefault="00113411" w:rsidP="00C411E2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24" w:type="dxa"/>
            <w:vAlign w:val="bottom"/>
          </w:tcPr>
          <w:p w14:paraId="5EB1ED0F" w14:textId="77777777" w:rsidR="00113411" w:rsidRPr="00AF3847" w:rsidRDefault="00113411" w:rsidP="00C411E2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6AE03FA0" w14:textId="77777777" w:rsidR="00113411" w:rsidRPr="00AF3847" w:rsidRDefault="00113411" w:rsidP="00C411E2">
            <w:pPr>
              <w:ind w:left="-43" w:right="-86" w:hanging="6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37F5BB89" w14:textId="77777777" w:rsidR="00113411" w:rsidRPr="00AF3847" w:rsidRDefault="00113411" w:rsidP="00C411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9284B83" w14:textId="77777777" w:rsidR="00113411" w:rsidRPr="00AF3847" w:rsidRDefault="00113411" w:rsidP="00C411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9E5CB23" w14:textId="77777777" w:rsidR="00113411" w:rsidRPr="00AF3847" w:rsidRDefault="00113411" w:rsidP="00C411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FAEE2CC" w14:textId="77777777" w:rsidR="00113411" w:rsidRPr="00AF3847" w:rsidRDefault="00113411" w:rsidP="00C411E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33F60DC" w14:textId="77777777" w:rsidR="00113411" w:rsidRPr="00AF3847" w:rsidRDefault="00113411" w:rsidP="00C411E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7173ACF6" w14:textId="77777777" w:rsidR="00113411" w:rsidRPr="00AF3847" w:rsidRDefault="00113411" w:rsidP="00C411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9" w:type="dxa"/>
            <w:gridSpan w:val="2"/>
            <w:vAlign w:val="bottom"/>
          </w:tcPr>
          <w:p w14:paraId="7DBF5FC9" w14:textId="77777777" w:rsidR="00113411" w:rsidRPr="00AF3847" w:rsidRDefault="00113411" w:rsidP="00C411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13411" w:rsidRPr="00AF3847" w14:paraId="4A3AC958" w14:textId="77777777" w:rsidTr="00C411E2">
        <w:trPr>
          <w:gridAfter w:val="1"/>
          <w:wAfter w:w="7" w:type="dxa"/>
          <w:trHeight w:val="261"/>
          <w:tblHeader/>
        </w:trPr>
        <w:tc>
          <w:tcPr>
            <w:tcW w:w="2970" w:type="dxa"/>
            <w:vAlign w:val="bottom"/>
          </w:tcPr>
          <w:p w14:paraId="44FABF3F" w14:textId="77777777" w:rsidR="00113411" w:rsidRPr="00AF3847" w:rsidRDefault="00113411" w:rsidP="00C411E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287BFEE" w14:textId="77777777" w:rsidR="00113411" w:rsidRPr="00AF3847" w:rsidRDefault="00113411" w:rsidP="00C411E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225" w:type="dxa"/>
            <w:gridSpan w:val="14"/>
          </w:tcPr>
          <w:p w14:paraId="0CDB0AD2" w14:textId="77777777" w:rsidR="00113411" w:rsidRPr="00AF3847" w:rsidRDefault="00113411" w:rsidP="00C411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13411" w:rsidRPr="00AF3847" w14:paraId="5D308B33" w14:textId="77777777" w:rsidTr="00C411E2">
        <w:trPr>
          <w:trHeight w:val="261"/>
        </w:trPr>
        <w:tc>
          <w:tcPr>
            <w:tcW w:w="2970" w:type="dxa"/>
          </w:tcPr>
          <w:p w14:paraId="4C4B1181" w14:textId="4B3AA447" w:rsidR="00113411" w:rsidRPr="00AF3847" w:rsidRDefault="00204763" w:rsidP="00C411E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6EB6836" w14:textId="77777777" w:rsidR="00113411" w:rsidRPr="00AF3847" w:rsidRDefault="00113411" w:rsidP="00C411E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4009E477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8E8504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491D7D9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A12812A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</w:tcPr>
          <w:p w14:paraId="12F2003A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FF6DFC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2A2B503D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B1F905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AB0BE1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F3B97D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1FC8E7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6B0D40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58E82717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3411" w:rsidRPr="00AF3847" w14:paraId="26CB0A8F" w14:textId="77777777" w:rsidTr="00C411E2">
        <w:trPr>
          <w:trHeight w:val="261"/>
        </w:trPr>
        <w:tc>
          <w:tcPr>
            <w:tcW w:w="2970" w:type="dxa"/>
          </w:tcPr>
          <w:p w14:paraId="2A59084F" w14:textId="77777777" w:rsidR="00113411" w:rsidRPr="00AF3847" w:rsidRDefault="00113411" w:rsidP="00C411E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4A07DF1" w14:textId="77777777" w:rsidR="00113411" w:rsidRPr="00AF3847" w:rsidRDefault="00113411" w:rsidP="00C411E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0C0C45B8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B5C0A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366CE50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4A05B55E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</w:tcPr>
          <w:p w14:paraId="580BBCFA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5D96E4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02727B07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E678FB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BC334B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088343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A071F6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40D54A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04435972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3411" w:rsidRPr="00AF3847" w14:paraId="0D71BE42" w14:textId="77777777" w:rsidTr="00C411E2">
        <w:trPr>
          <w:trHeight w:val="261"/>
        </w:trPr>
        <w:tc>
          <w:tcPr>
            <w:tcW w:w="2970" w:type="dxa"/>
          </w:tcPr>
          <w:p w14:paraId="5660E6DD" w14:textId="77777777" w:rsidR="00113411" w:rsidRPr="00AF3847" w:rsidRDefault="00113411" w:rsidP="00C411E2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5E85A119" w14:textId="77777777" w:rsidR="00113411" w:rsidRPr="00AF3847" w:rsidRDefault="00113411" w:rsidP="00C411E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47821CBD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9564A3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F42A339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2A7C8BAA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</w:tcPr>
          <w:p w14:paraId="0706B6F4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A558FA" w14:textId="77777777" w:rsidR="00113411" w:rsidRPr="00AF3847" w:rsidRDefault="00113411" w:rsidP="00C411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0D533A5A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F245C4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6B5D74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ECD82D" w14:textId="77777777" w:rsidR="00113411" w:rsidRPr="00AF3847" w:rsidRDefault="00113411" w:rsidP="00C411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2DF031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646A56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3B502A40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3411" w:rsidRPr="00AF3847" w14:paraId="55C83A36" w14:textId="77777777" w:rsidTr="00C411E2">
        <w:trPr>
          <w:trHeight w:val="261"/>
        </w:trPr>
        <w:tc>
          <w:tcPr>
            <w:tcW w:w="2970" w:type="dxa"/>
          </w:tcPr>
          <w:p w14:paraId="5F9C97C2" w14:textId="77777777" w:rsidR="00113411" w:rsidRPr="00AF3847" w:rsidRDefault="00113411" w:rsidP="00C411E2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270" w:type="dxa"/>
          </w:tcPr>
          <w:p w14:paraId="1576C6A5" w14:textId="77777777" w:rsidR="00113411" w:rsidRPr="00AF3847" w:rsidRDefault="00113411" w:rsidP="00C411E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08AF6144" w14:textId="7DDB5BCB" w:rsidR="00113411" w:rsidRPr="00AF3847" w:rsidRDefault="0061200B" w:rsidP="00CA595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B331F75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034A965C" w14:textId="5C227C75" w:rsidR="00113411" w:rsidRPr="00AF3847" w:rsidRDefault="00252CFD" w:rsidP="00CA595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5F770C81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</w:tcPr>
          <w:p w14:paraId="75279CD6" w14:textId="3DFA6D4E" w:rsidR="00113411" w:rsidRPr="00AF3847" w:rsidRDefault="00252CFD" w:rsidP="00CA595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10,163</w:t>
            </w:r>
          </w:p>
        </w:tc>
        <w:tc>
          <w:tcPr>
            <w:tcW w:w="270" w:type="dxa"/>
          </w:tcPr>
          <w:p w14:paraId="0BB8A4C6" w14:textId="77777777" w:rsidR="00113411" w:rsidRPr="00AF3847" w:rsidRDefault="00113411" w:rsidP="00C411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4595EA1D" w14:textId="7969EC31" w:rsidR="00113411" w:rsidRPr="00AF3847" w:rsidRDefault="00252CFD" w:rsidP="00CA59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10,163</w:t>
            </w:r>
          </w:p>
        </w:tc>
        <w:tc>
          <w:tcPr>
            <w:tcW w:w="270" w:type="dxa"/>
          </w:tcPr>
          <w:p w14:paraId="23433E7E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C12716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E05637D" w14:textId="77777777" w:rsidR="00113411" w:rsidRPr="00AF3847" w:rsidRDefault="00113411" w:rsidP="00C411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C68CD9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1643E3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04373A67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13411" w:rsidRPr="00AF3847" w14:paraId="2585C782" w14:textId="77777777" w:rsidTr="00C411E2">
        <w:trPr>
          <w:trHeight w:val="261"/>
        </w:trPr>
        <w:tc>
          <w:tcPr>
            <w:tcW w:w="2970" w:type="dxa"/>
          </w:tcPr>
          <w:p w14:paraId="7D6E1DAD" w14:textId="77777777" w:rsidR="00113411" w:rsidRPr="00AF3847" w:rsidRDefault="00113411" w:rsidP="00C411E2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047583EA" w14:textId="77777777" w:rsidR="00113411" w:rsidRPr="00AF3847" w:rsidRDefault="00113411" w:rsidP="00C411E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2B526A79" w14:textId="1ABEBD5B" w:rsidR="00113411" w:rsidRPr="00AF3847" w:rsidRDefault="0061200B" w:rsidP="00CA595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806,226</w:t>
            </w:r>
          </w:p>
        </w:tc>
        <w:tc>
          <w:tcPr>
            <w:tcW w:w="270" w:type="dxa"/>
          </w:tcPr>
          <w:p w14:paraId="13CB5BDB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7B8FA75D" w14:textId="320D7C95" w:rsidR="00113411" w:rsidRPr="00AF3847" w:rsidRDefault="00252CFD" w:rsidP="00C411E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51148D93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</w:tcPr>
          <w:p w14:paraId="1C8824BC" w14:textId="05D23491" w:rsidR="00113411" w:rsidRPr="00AF3847" w:rsidRDefault="00252CFD" w:rsidP="00C411E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19,996</w:t>
            </w:r>
          </w:p>
        </w:tc>
        <w:tc>
          <w:tcPr>
            <w:tcW w:w="270" w:type="dxa"/>
          </w:tcPr>
          <w:p w14:paraId="2DF5FC17" w14:textId="77777777" w:rsidR="00113411" w:rsidRPr="00AF3847" w:rsidRDefault="00113411" w:rsidP="00C411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50D4D63F" w14:textId="40733C6A" w:rsidR="00113411" w:rsidRPr="00AF3847" w:rsidRDefault="007703CB" w:rsidP="00C411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826,222</w:t>
            </w:r>
          </w:p>
        </w:tc>
        <w:tc>
          <w:tcPr>
            <w:tcW w:w="270" w:type="dxa"/>
          </w:tcPr>
          <w:p w14:paraId="102C0B34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B674FA" w14:textId="68006AC5" w:rsidR="00113411" w:rsidRPr="00AF3847" w:rsidRDefault="00DB7C41" w:rsidP="00CA595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826,</w:t>
            </w:r>
            <w:r w:rsidR="00A817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467</w:t>
            </w:r>
          </w:p>
        </w:tc>
        <w:tc>
          <w:tcPr>
            <w:tcW w:w="270" w:type="dxa"/>
          </w:tcPr>
          <w:p w14:paraId="66B25F4E" w14:textId="77777777" w:rsidR="00113411" w:rsidRPr="00AF3847" w:rsidRDefault="00113411" w:rsidP="00C411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FF0DEC" w14:textId="2D90CFAC" w:rsidR="00113411" w:rsidRPr="00AF3847" w:rsidRDefault="00D56FBB" w:rsidP="00CA5956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C607BA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2A23411D" w14:textId="44AF1E4D" w:rsidR="00113411" w:rsidRPr="00AF3847" w:rsidRDefault="00D56FBB" w:rsidP="00CA595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826,</w:t>
            </w:r>
            <w:r w:rsidR="00A8171D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</w:tr>
      <w:tr w:rsidR="00113411" w:rsidRPr="00AF3847" w14:paraId="022CADB5" w14:textId="77777777" w:rsidTr="00C411E2">
        <w:trPr>
          <w:trHeight w:val="261"/>
        </w:trPr>
        <w:tc>
          <w:tcPr>
            <w:tcW w:w="2970" w:type="dxa"/>
          </w:tcPr>
          <w:p w14:paraId="18439521" w14:textId="77777777" w:rsidR="00113411" w:rsidRPr="00AF3847" w:rsidRDefault="00113411" w:rsidP="00C4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 w:right="-90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เงินลงทุนในตราสารทุน 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ไม่มีการซื้อขายในตลาด</w:t>
            </w:r>
          </w:p>
        </w:tc>
        <w:tc>
          <w:tcPr>
            <w:tcW w:w="270" w:type="dxa"/>
          </w:tcPr>
          <w:p w14:paraId="73BCD0BA" w14:textId="77777777" w:rsidR="00113411" w:rsidRPr="00AF3847" w:rsidRDefault="00113411" w:rsidP="00C411E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3190F322" w14:textId="77777777" w:rsidR="00113411" w:rsidRDefault="00113411" w:rsidP="00C411E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D09E666" w14:textId="20CC1C92" w:rsidR="0061200B" w:rsidRPr="00AF3847" w:rsidRDefault="0061200B" w:rsidP="00C411E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D8DF92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0C1BF31" w14:textId="77777777" w:rsidR="00113411" w:rsidRDefault="00113411" w:rsidP="00C411E2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2CCF361" w14:textId="6463A617" w:rsidR="00252CFD" w:rsidRPr="00AF3847" w:rsidRDefault="00252CFD" w:rsidP="00C411E2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27,804</w:t>
            </w:r>
          </w:p>
        </w:tc>
        <w:tc>
          <w:tcPr>
            <w:tcW w:w="276" w:type="dxa"/>
          </w:tcPr>
          <w:p w14:paraId="0BA17A0D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1FA572DE" w14:textId="77777777" w:rsidR="00113411" w:rsidRDefault="00113411" w:rsidP="00C411E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CF0CDA7" w14:textId="29347143" w:rsidR="00252CFD" w:rsidRPr="00AF3847" w:rsidRDefault="00252CFD" w:rsidP="00CA595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0E784E" w14:textId="77777777" w:rsidR="00113411" w:rsidRPr="00AF3847" w:rsidRDefault="00113411" w:rsidP="00C411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</w:tcPr>
          <w:p w14:paraId="28F69E7D" w14:textId="77777777" w:rsidR="00113411" w:rsidRDefault="00113411" w:rsidP="00C411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B3D8EC0" w14:textId="27282C52" w:rsidR="007703CB" w:rsidRPr="00AF3847" w:rsidRDefault="007703CB" w:rsidP="00C411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27,804</w:t>
            </w:r>
          </w:p>
        </w:tc>
        <w:tc>
          <w:tcPr>
            <w:tcW w:w="270" w:type="dxa"/>
          </w:tcPr>
          <w:p w14:paraId="439A2268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6D7C9F" w14:textId="77777777" w:rsidR="00113411" w:rsidRDefault="00113411" w:rsidP="00C411E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BB8376C" w14:textId="1C52D7CD" w:rsidR="00DB7C41" w:rsidRPr="00AF3847" w:rsidRDefault="00DB7C41" w:rsidP="00C411E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330BA5" w14:textId="77777777" w:rsidR="00113411" w:rsidRPr="00AF3847" w:rsidRDefault="00113411" w:rsidP="00C411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1F3791" w14:textId="77777777" w:rsidR="00113411" w:rsidRDefault="00113411" w:rsidP="00C411E2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D98DC1" w14:textId="49B32947" w:rsidR="00D56FBB" w:rsidRPr="00AF3847" w:rsidRDefault="00D56FBB" w:rsidP="00C411E2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27,804</w:t>
            </w:r>
          </w:p>
        </w:tc>
        <w:tc>
          <w:tcPr>
            <w:tcW w:w="236" w:type="dxa"/>
          </w:tcPr>
          <w:p w14:paraId="281FCC74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0FBB1803" w14:textId="77777777" w:rsidR="00113411" w:rsidRDefault="00113411" w:rsidP="00C411E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CD71426" w14:textId="446FD4C9" w:rsidR="00D56FBB" w:rsidRPr="00AF3847" w:rsidRDefault="00D56FBB" w:rsidP="00C411E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27,804</w:t>
            </w:r>
          </w:p>
        </w:tc>
      </w:tr>
      <w:tr w:rsidR="00113411" w:rsidRPr="00AF3847" w14:paraId="7152915D" w14:textId="77777777" w:rsidTr="00C411E2">
        <w:trPr>
          <w:trHeight w:val="261"/>
        </w:trPr>
        <w:tc>
          <w:tcPr>
            <w:tcW w:w="2970" w:type="dxa"/>
          </w:tcPr>
          <w:p w14:paraId="07109934" w14:textId="77777777" w:rsidR="00113411" w:rsidRPr="00AF3847" w:rsidRDefault="00113411" w:rsidP="00C4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9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22D205F5" w14:textId="77777777" w:rsidR="00113411" w:rsidRPr="00AF3847" w:rsidRDefault="00113411" w:rsidP="00C411E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6E3B5CF6" w14:textId="070B9549" w:rsidR="00113411" w:rsidRPr="00AF3847" w:rsidRDefault="0061200B" w:rsidP="00C411E2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806,226</w:t>
            </w:r>
          </w:p>
        </w:tc>
        <w:tc>
          <w:tcPr>
            <w:tcW w:w="270" w:type="dxa"/>
          </w:tcPr>
          <w:p w14:paraId="766A3992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42F835C" w14:textId="37BC91DB" w:rsidR="00113411" w:rsidRPr="00AF3847" w:rsidRDefault="00252CFD" w:rsidP="00C411E2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27,804</w:t>
            </w:r>
          </w:p>
        </w:tc>
        <w:tc>
          <w:tcPr>
            <w:tcW w:w="276" w:type="dxa"/>
          </w:tcPr>
          <w:p w14:paraId="0DCF3ADD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6211ECFA" w14:textId="5AAA3C92" w:rsidR="00113411" w:rsidRPr="00AF3847" w:rsidRDefault="00252CFD" w:rsidP="00C411E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30,159</w:t>
            </w:r>
          </w:p>
        </w:tc>
        <w:tc>
          <w:tcPr>
            <w:tcW w:w="270" w:type="dxa"/>
          </w:tcPr>
          <w:p w14:paraId="64BD119A" w14:textId="77777777" w:rsidR="00113411" w:rsidRPr="00AF3847" w:rsidRDefault="00113411" w:rsidP="00C411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</w:tcPr>
          <w:p w14:paraId="44593888" w14:textId="70A9B2A4" w:rsidR="00113411" w:rsidRPr="00AF3847" w:rsidRDefault="007703CB" w:rsidP="00C411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864,189</w:t>
            </w:r>
          </w:p>
        </w:tc>
        <w:tc>
          <w:tcPr>
            <w:tcW w:w="270" w:type="dxa"/>
          </w:tcPr>
          <w:p w14:paraId="2DDA8F5A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BA3049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DB2A06" w14:textId="77777777" w:rsidR="00113411" w:rsidRPr="00AF3847" w:rsidRDefault="00113411" w:rsidP="00C411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E8094A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B91EF2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33E4F332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13411" w:rsidRPr="00AF3847" w14:paraId="3CDFD439" w14:textId="77777777" w:rsidTr="00C411E2">
        <w:trPr>
          <w:trHeight w:val="261"/>
        </w:trPr>
        <w:tc>
          <w:tcPr>
            <w:tcW w:w="2970" w:type="dxa"/>
          </w:tcPr>
          <w:p w14:paraId="079F9294" w14:textId="77777777" w:rsidR="00113411" w:rsidRPr="00AF3847" w:rsidRDefault="00113411" w:rsidP="00C411E2">
            <w:pPr>
              <w:ind w:right="-9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C6D990" w14:textId="77777777" w:rsidR="00113411" w:rsidRPr="00AF3847" w:rsidRDefault="00113411" w:rsidP="00C411E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5A9519B7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08685C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4E9853F5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</w:tcPr>
          <w:p w14:paraId="44D9C33B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</w:tcPr>
          <w:p w14:paraId="7123977B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773CD8" w14:textId="77777777" w:rsidR="00113411" w:rsidRPr="00AF3847" w:rsidRDefault="00113411" w:rsidP="00C411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626631B6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8E0E14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BECB84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924DE8" w14:textId="77777777" w:rsidR="00113411" w:rsidRPr="00AF3847" w:rsidRDefault="00113411" w:rsidP="00C411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C3BE02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5D2EF7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7FDF8435" w14:textId="77777777" w:rsidR="00113411" w:rsidRPr="00AF3847" w:rsidRDefault="00113411" w:rsidP="00C411E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3F2C" w:rsidRPr="00AF3847" w14:paraId="69DAB4DC" w14:textId="77777777" w:rsidTr="00C411E2">
        <w:trPr>
          <w:trHeight w:val="261"/>
        </w:trPr>
        <w:tc>
          <w:tcPr>
            <w:tcW w:w="2970" w:type="dxa"/>
          </w:tcPr>
          <w:p w14:paraId="71DD68FE" w14:textId="0EA066B0" w:rsidR="00153F2C" w:rsidRPr="00AF3847" w:rsidRDefault="00153F2C" w:rsidP="00153F2C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270" w:type="dxa"/>
          </w:tcPr>
          <w:p w14:paraId="5611D3C1" w14:textId="77777777" w:rsidR="00153F2C" w:rsidRPr="00AF3847" w:rsidRDefault="00153F2C" w:rsidP="00153F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04F57A25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5B878D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4A6C0935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</w:tcPr>
          <w:p w14:paraId="2DAA200E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</w:tcPr>
          <w:p w14:paraId="729C7ED7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8BB026D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39590769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77E0BB5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93D9F3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1D05C9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73C6EF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A3B3A4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232F54F3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3F2C" w:rsidRPr="00AF3847" w14:paraId="7D571F6C" w14:textId="77777777" w:rsidTr="00C411E2">
        <w:trPr>
          <w:trHeight w:val="261"/>
        </w:trPr>
        <w:tc>
          <w:tcPr>
            <w:tcW w:w="2970" w:type="dxa"/>
          </w:tcPr>
          <w:p w14:paraId="06594550" w14:textId="43E1268F" w:rsidR="00153F2C" w:rsidRPr="00AF3847" w:rsidRDefault="00252CFD" w:rsidP="00153F2C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ทางการเงินอื่น</w:t>
            </w:r>
          </w:p>
        </w:tc>
        <w:tc>
          <w:tcPr>
            <w:tcW w:w="270" w:type="dxa"/>
          </w:tcPr>
          <w:p w14:paraId="29C4C0B7" w14:textId="77777777" w:rsidR="00153F2C" w:rsidRPr="00AF3847" w:rsidRDefault="00153F2C" w:rsidP="00153F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7C21FE39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22D76E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36AF6137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</w:tcPr>
          <w:p w14:paraId="0131550C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</w:tcPr>
          <w:p w14:paraId="5C986D92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B06D6E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3162EFC6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B955E77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55C568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183203E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78AEF0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DBDA72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7B581629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3F2C" w:rsidRPr="00AF3847" w14:paraId="5BF09FD7" w14:textId="77777777" w:rsidTr="00C411E2">
        <w:trPr>
          <w:trHeight w:val="261"/>
        </w:trPr>
        <w:tc>
          <w:tcPr>
            <w:tcW w:w="2970" w:type="dxa"/>
          </w:tcPr>
          <w:p w14:paraId="125D6E3E" w14:textId="027CD351" w:rsidR="00153F2C" w:rsidRPr="00AF3847" w:rsidRDefault="00373C03" w:rsidP="00207EF4">
            <w:pPr>
              <w:tabs>
                <w:tab w:val="clear" w:pos="227"/>
                <w:tab w:val="left" w:pos="181"/>
              </w:tabs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207EF4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70" w:type="dxa"/>
          </w:tcPr>
          <w:p w14:paraId="255B0BAE" w14:textId="77777777" w:rsidR="00153F2C" w:rsidRPr="00AF3847" w:rsidRDefault="00153F2C" w:rsidP="00153F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30DBCCCE" w14:textId="2FF16E55" w:rsidR="00153F2C" w:rsidRPr="00AF3847" w:rsidRDefault="00252CFD" w:rsidP="00153F2C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(3,840)</w:t>
            </w:r>
          </w:p>
        </w:tc>
        <w:tc>
          <w:tcPr>
            <w:tcW w:w="270" w:type="dxa"/>
          </w:tcPr>
          <w:p w14:paraId="7B4CD652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4DC6FFAC" w14:textId="5834407F" w:rsidR="00153F2C" w:rsidRPr="00AF3847" w:rsidRDefault="00252CFD" w:rsidP="00CA595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664B5B4C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</w:tcPr>
          <w:p w14:paraId="73FA6F70" w14:textId="679B1BFB" w:rsidR="00153F2C" w:rsidRPr="00AF3847" w:rsidRDefault="00252CFD" w:rsidP="00153F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920D0D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230BA52F" w14:textId="778A89CA" w:rsidR="00153F2C" w:rsidRPr="00AF3847" w:rsidRDefault="00D56FBB" w:rsidP="00CA59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(3,840)</w:t>
            </w:r>
          </w:p>
        </w:tc>
        <w:tc>
          <w:tcPr>
            <w:tcW w:w="270" w:type="dxa"/>
          </w:tcPr>
          <w:p w14:paraId="10CCC069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FE48CC" w14:textId="67B424D3" w:rsidR="00153F2C" w:rsidRPr="00AF3847" w:rsidRDefault="00D56FBB" w:rsidP="00CA595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(3,840)</w:t>
            </w:r>
          </w:p>
        </w:tc>
        <w:tc>
          <w:tcPr>
            <w:tcW w:w="270" w:type="dxa"/>
          </w:tcPr>
          <w:p w14:paraId="4B3B8CFB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9C4EFA" w14:textId="04F58DFE" w:rsidR="00153F2C" w:rsidRPr="00AF3847" w:rsidRDefault="00D56FBB" w:rsidP="00CA5956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8EA5D5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7C7CD47C" w14:textId="0329D9F4" w:rsidR="00153F2C" w:rsidRPr="00AF3847" w:rsidRDefault="00D56FBB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4522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840)</w:t>
            </w:r>
          </w:p>
        </w:tc>
      </w:tr>
      <w:tr w:rsidR="00153F2C" w:rsidRPr="00AF3847" w14:paraId="0CC1C033" w14:textId="77777777" w:rsidTr="00C411E2">
        <w:trPr>
          <w:trHeight w:val="261"/>
        </w:trPr>
        <w:tc>
          <w:tcPr>
            <w:tcW w:w="2970" w:type="dxa"/>
          </w:tcPr>
          <w:p w14:paraId="3930F29E" w14:textId="77777777" w:rsidR="00153F2C" w:rsidRPr="00AF3847" w:rsidRDefault="00153F2C" w:rsidP="00153F2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25D86660" w14:textId="77777777" w:rsidR="00153F2C" w:rsidRPr="00AF3847" w:rsidRDefault="00153F2C" w:rsidP="00153F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82" w:type="dxa"/>
          </w:tcPr>
          <w:p w14:paraId="79DC3595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0084A0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EECAC63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589E4FFE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</w:tcPr>
          <w:p w14:paraId="4C6FB131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ED908B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7BCF2C56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E4EB95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2E9536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1F0989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BDD390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6A32D2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gridSpan w:val="2"/>
          </w:tcPr>
          <w:p w14:paraId="1F2C97A1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3F2C" w:rsidRPr="00AF3847" w14:paraId="101FDBAD" w14:textId="77777777" w:rsidTr="00C411E2">
        <w:trPr>
          <w:trHeight w:val="261"/>
        </w:trPr>
        <w:tc>
          <w:tcPr>
            <w:tcW w:w="2970" w:type="dxa"/>
          </w:tcPr>
          <w:p w14:paraId="476E8A41" w14:textId="67F46093" w:rsidR="00153F2C" w:rsidRPr="00AF3847" w:rsidRDefault="00153F2C" w:rsidP="00153F2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64004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400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4004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6BAAE70" w14:textId="77777777" w:rsidR="00153F2C" w:rsidRPr="00AF3847" w:rsidRDefault="00153F2C" w:rsidP="00153F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72C2F2D3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EA7779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CF6294F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7A9B990E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</w:tcPr>
          <w:p w14:paraId="3E4BBABA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474929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1BCE90B3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91DE98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155692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6E159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200A04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2D30DD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1BB88054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3F2C" w:rsidRPr="00AF3847" w14:paraId="4C4E9629" w14:textId="77777777" w:rsidTr="00C411E2">
        <w:trPr>
          <w:trHeight w:val="261"/>
        </w:trPr>
        <w:tc>
          <w:tcPr>
            <w:tcW w:w="2970" w:type="dxa"/>
          </w:tcPr>
          <w:p w14:paraId="313B486D" w14:textId="77777777" w:rsidR="00153F2C" w:rsidRPr="00AF3847" w:rsidRDefault="00153F2C" w:rsidP="00153F2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A564980" w14:textId="77777777" w:rsidR="00153F2C" w:rsidRPr="00AF3847" w:rsidRDefault="00153F2C" w:rsidP="00153F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6B4E8D69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93F426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A0A2B26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6326265F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</w:tcPr>
          <w:p w14:paraId="499AF4FC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B545A8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3D3E1D44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F58E60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63B617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D798F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3D1753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B4A3B7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52F99825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3F2C" w:rsidRPr="00AF3847" w14:paraId="01A82585" w14:textId="77777777" w:rsidTr="00C411E2">
        <w:trPr>
          <w:trHeight w:val="261"/>
        </w:trPr>
        <w:tc>
          <w:tcPr>
            <w:tcW w:w="2970" w:type="dxa"/>
          </w:tcPr>
          <w:p w14:paraId="7DE3911C" w14:textId="77777777" w:rsidR="00153F2C" w:rsidRPr="00AF3847" w:rsidRDefault="00153F2C" w:rsidP="00153F2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E42E6CB" w14:textId="77777777" w:rsidR="00153F2C" w:rsidRPr="00AF3847" w:rsidRDefault="00153F2C" w:rsidP="00153F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079CCAE6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20822B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B2E7054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6F983602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</w:tcPr>
          <w:p w14:paraId="3D5CCF5B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8BADCD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05975FDA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44E186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8C956A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4CE523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FF638E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9B1188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2FFC6B2B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3F2C" w:rsidRPr="00AF3847" w14:paraId="09754015" w14:textId="77777777" w:rsidTr="00C411E2">
        <w:trPr>
          <w:trHeight w:val="261"/>
        </w:trPr>
        <w:tc>
          <w:tcPr>
            <w:tcW w:w="2970" w:type="dxa"/>
          </w:tcPr>
          <w:p w14:paraId="2AB40B13" w14:textId="77777777" w:rsidR="00153F2C" w:rsidRPr="00AF3847" w:rsidRDefault="00153F2C" w:rsidP="00153F2C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270" w:type="dxa"/>
          </w:tcPr>
          <w:p w14:paraId="5819B4BD" w14:textId="77777777" w:rsidR="00153F2C" w:rsidRPr="00AF3847" w:rsidRDefault="00153F2C" w:rsidP="00153F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6D379E05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B628CB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2C47BAB4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56D265C1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</w:tcPr>
          <w:p w14:paraId="60967933" w14:textId="77777777" w:rsidR="00153F2C" w:rsidRPr="00AF3847" w:rsidRDefault="00153F2C" w:rsidP="00CA595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10,141</w:t>
            </w:r>
          </w:p>
        </w:tc>
        <w:tc>
          <w:tcPr>
            <w:tcW w:w="270" w:type="dxa"/>
          </w:tcPr>
          <w:p w14:paraId="07B47C70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32167F2C" w14:textId="77777777" w:rsidR="00153F2C" w:rsidRPr="00AF3847" w:rsidRDefault="00153F2C" w:rsidP="00CA59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10,141</w:t>
            </w:r>
          </w:p>
        </w:tc>
        <w:tc>
          <w:tcPr>
            <w:tcW w:w="270" w:type="dxa"/>
          </w:tcPr>
          <w:p w14:paraId="24199473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60D4FA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1D71C17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5D6AB6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D37F1E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62C061CF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53F2C" w:rsidRPr="00AF3847" w14:paraId="501FAC27" w14:textId="77777777" w:rsidTr="00C411E2">
        <w:trPr>
          <w:trHeight w:val="261"/>
        </w:trPr>
        <w:tc>
          <w:tcPr>
            <w:tcW w:w="2970" w:type="dxa"/>
          </w:tcPr>
          <w:p w14:paraId="72281F19" w14:textId="77777777" w:rsidR="00153F2C" w:rsidRPr="00AF3847" w:rsidRDefault="00153F2C" w:rsidP="00153F2C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083DE823" w14:textId="77777777" w:rsidR="00153F2C" w:rsidRPr="00AF3847" w:rsidRDefault="00153F2C" w:rsidP="00153F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49FF497A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504,567</w:t>
            </w:r>
          </w:p>
        </w:tc>
        <w:tc>
          <w:tcPr>
            <w:tcW w:w="270" w:type="dxa"/>
          </w:tcPr>
          <w:p w14:paraId="61B2A117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1CDACC0B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10D28FED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</w:tcPr>
          <w:p w14:paraId="78E826F9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19,996</w:t>
            </w:r>
          </w:p>
        </w:tc>
        <w:tc>
          <w:tcPr>
            <w:tcW w:w="270" w:type="dxa"/>
          </w:tcPr>
          <w:p w14:paraId="7D2C2147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2105A6B1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524,563</w:t>
            </w:r>
          </w:p>
        </w:tc>
        <w:tc>
          <w:tcPr>
            <w:tcW w:w="270" w:type="dxa"/>
          </w:tcPr>
          <w:p w14:paraId="70D89E8D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4787A6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524,735</w:t>
            </w:r>
          </w:p>
        </w:tc>
        <w:tc>
          <w:tcPr>
            <w:tcW w:w="270" w:type="dxa"/>
          </w:tcPr>
          <w:p w14:paraId="702BD207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2557DE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FA8CD45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29D79FF1" w14:textId="77777777" w:rsidR="00153F2C" w:rsidRPr="00AF3847" w:rsidRDefault="00153F2C" w:rsidP="00CA595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524,735</w:t>
            </w:r>
          </w:p>
        </w:tc>
      </w:tr>
      <w:tr w:rsidR="00153F2C" w:rsidRPr="00AF3847" w14:paraId="4BBFF1B4" w14:textId="77777777" w:rsidTr="00C411E2">
        <w:trPr>
          <w:trHeight w:val="261"/>
        </w:trPr>
        <w:tc>
          <w:tcPr>
            <w:tcW w:w="2970" w:type="dxa"/>
          </w:tcPr>
          <w:p w14:paraId="6A1C3892" w14:textId="77777777" w:rsidR="00153F2C" w:rsidRPr="00AF3847" w:rsidRDefault="00153F2C" w:rsidP="00153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 w:right="-90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เงินลงทุนในตราสารทุน 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ไม่มีการซื้อขายในตลาด</w:t>
            </w:r>
          </w:p>
        </w:tc>
        <w:tc>
          <w:tcPr>
            <w:tcW w:w="270" w:type="dxa"/>
          </w:tcPr>
          <w:p w14:paraId="57B3222A" w14:textId="77777777" w:rsidR="00153F2C" w:rsidRPr="00AF3847" w:rsidRDefault="00153F2C" w:rsidP="00153F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0E327908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159DE3B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AF4B5C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2EADEA9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76CFC38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25,776</w:t>
            </w:r>
          </w:p>
        </w:tc>
        <w:tc>
          <w:tcPr>
            <w:tcW w:w="276" w:type="dxa"/>
          </w:tcPr>
          <w:p w14:paraId="6B14CFE0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1877B4EC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3646E9E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EF475AB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</w:tcPr>
          <w:p w14:paraId="03530BE6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3FC23E3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25,776</w:t>
            </w:r>
          </w:p>
        </w:tc>
        <w:tc>
          <w:tcPr>
            <w:tcW w:w="270" w:type="dxa"/>
          </w:tcPr>
          <w:p w14:paraId="1AF99130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43A11F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489156E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07D77C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E25E34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C44C689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25,776</w:t>
            </w:r>
          </w:p>
        </w:tc>
        <w:tc>
          <w:tcPr>
            <w:tcW w:w="236" w:type="dxa"/>
          </w:tcPr>
          <w:p w14:paraId="358140D9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3AA19ED2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556BDE5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25,776</w:t>
            </w:r>
          </w:p>
        </w:tc>
      </w:tr>
      <w:tr w:rsidR="00153F2C" w:rsidRPr="00AF3847" w14:paraId="2671539D" w14:textId="77777777" w:rsidTr="00C411E2">
        <w:trPr>
          <w:trHeight w:val="261"/>
        </w:trPr>
        <w:tc>
          <w:tcPr>
            <w:tcW w:w="2970" w:type="dxa"/>
          </w:tcPr>
          <w:p w14:paraId="1DA8555E" w14:textId="77777777" w:rsidR="00153F2C" w:rsidRPr="00AF3847" w:rsidRDefault="00153F2C" w:rsidP="00153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9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5DDFBBDB" w14:textId="77777777" w:rsidR="00153F2C" w:rsidRPr="00AF3847" w:rsidRDefault="00153F2C" w:rsidP="00153F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6B36B00D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504,567</w:t>
            </w:r>
          </w:p>
        </w:tc>
        <w:tc>
          <w:tcPr>
            <w:tcW w:w="270" w:type="dxa"/>
          </w:tcPr>
          <w:p w14:paraId="2C0CC75A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01489F71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25,776</w:t>
            </w:r>
          </w:p>
        </w:tc>
        <w:tc>
          <w:tcPr>
            <w:tcW w:w="276" w:type="dxa"/>
          </w:tcPr>
          <w:p w14:paraId="5A195A10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19A0F181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30,137</w:t>
            </w:r>
          </w:p>
        </w:tc>
        <w:tc>
          <w:tcPr>
            <w:tcW w:w="270" w:type="dxa"/>
          </w:tcPr>
          <w:p w14:paraId="4E5DB110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</w:tcPr>
          <w:p w14:paraId="7B5E8C6C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560,480</w:t>
            </w:r>
          </w:p>
        </w:tc>
        <w:tc>
          <w:tcPr>
            <w:tcW w:w="270" w:type="dxa"/>
          </w:tcPr>
          <w:p w14:paraId="753E14BA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AE0965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4AB6233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E317B1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10C0FD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49C85BAA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53F2C" w:rsidRPr="00AF3847" w14:paraId="3D4188AD" w14:textId="77777777" w:rsidTr="00C411E2">
        <w:trPr>
          <w:trHeight w:val="261"/>
        </w:trPr>
        <w:tc>
          <w:tcPr>
            <w:tcW w:w="2970" w:type="dxa"/>
          </w:tcPr>
          <w:p w14:paraId="7D9D85C8" w14:textId="68B52ADC" w:rsidR="00153F2C" w:rsidRPr="00AF3847" w:rsidRDefault="00153F2C" w:rsidP="00153F2C">
            <w:pPr>
              <w:ind w:left="160" w:right="-90" w:firstLine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223807" w14:textId="77777777" w:rsidR="00153F2C" w:rsidRPr="00AF3847" w:rsidRDefault="00153F2C" w:rsidP="00153F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7ECC2D72" w14:textId="27F12214" w:rsidR="00153F2C" w:rsidRPr="00AF3847" w:rsidRDefault="00153F2C" w:rsidP="00153F2C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F8647F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9346687" w14:textId="0A48DA73" w:rsidR="00153F2C" w:rsidRPr="00AF3847" w:rsidRDefault="00153F2C" w:rsidP="00153F2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7A4E35C3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</w:tcPr>
          <w:p w14:paraId="2571692F" w14:textId="05D6535D" w:rsidR="00153F2C" w:rsidRPr="00AF3847" w:rsidRDefault="00153F2C" w:rsidP="00153F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DD06EB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5C5F2CDA" w14:textId="6B891ACE" w:rsidR="00153F2C" w:rsidRPr="00AF3847" w:rsidRDefault="00153F2C" w:rsidP="00153F2C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488BF9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2EB50F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E4E5FB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578662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CB19EB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28AE2EAE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3A23B31" w14:textId="77777777" w:rsidR="00113411" w:rsidRDefault="00113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4D041BDF" w14:textId="77777777" w:rsidR="00113411" w:rsidRDefault="00113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57DF9CC" w14:textId="77777777" w:rsidR="00F6642E" w:rsidRDefault="00F6642E" w:rsidP="00113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F6642E" w:rsidSect="006D0B3F">
          <w:headerReference w:type="default" r:id="rId17"/>
          <w:pgSz w:w="16834" w:h="11909" w:orient="landscape" w:code="9"/>
          <w:pgMar w:top="691" w:right="1152" w:bottom="1019" w:left="1152" w:header="720" w:footer="720" w:gutter="0"/>
          <w:cols w:space="720"/>
          <w:docGrid w:linePitch="245"/>
        </w:sectPr>
      </w:pPr>
    </w:p>
    <w:p w14:paraId="6A705662" w14:textId="49D8B3B1" w:rsidR="001C48D2" w:rsidRDefault="001C48D2" w:rsidP="00733255">
      <w:pPr>
        <w:tabs>
          <w:tab w:val="clear" w:pos="454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รายการเคลื่อนไหวของตราสารหนี้ที่อยู่ในความต้องการของตลาด</w:t>
      </w:r>
    </w:p>
    <w:p w14:paraId="72AED00E" w14:textId="77777777" w:rsidR="001C48D2" w:rsidRDefault="001C48D2" w:rsidP="001C48D2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86"/>
        <w:gridCol w:w="1085"/>
        <w:gridCol w:w="248"/>
        <w:gridCol w:w="1136"/>
        <w:gridCol w:w="238"/>
        <w:gridCol w:w="1112"/>
        <w:gridCol w:w="236"/>
        <w:gridCol w:w="1074"/>
        <w:gridCol w:w="236"/>
        <w:gridCol w:w="1074"/>
      </w:tblGrid>
      <w:tr w:rsidR="001C48D2" w14:paraId="48D54FFF" w14:textId="77777777" w:rsidTr="00F6642E">
        <w:trPr>
          <w:tblHeader/>
        </w:trPr>
        <w:tc>
          <w:tcPr>
            <w:tcW w:w="2786" w:type="dxa"/>
          </w:tcPr>
          <w:p w14:paraId="37709CDA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9" w:type="dxa"/>
            <w:gridSpan w:val="9"/>
            <w:hideMark/>
          </w:tcPr>
          <w:p w14:paraId="763E2318" w14:textId="77777777" w:rsidR="001C48D2" w:rsidRDefault="001C48D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/ </w:t>
            </w:r>
            <w:r>
              <w:rPr>
                <w:rFonts w:ascii="Angsana New" w:eastAsia="AngsanaNew" w:hAnsi="Angsana New"/>
                <w:b/>
                <w:bCs/>
                <w:sz w:val="29"/>
                <w:szCs w:val="29"/>
                <w:cs/>
                <w:lang w:eastAsia="en-GB"/>
              </w:rPr>
              <w:t>งบการเงินเฉพาะกิจการ</w:t>
            </w:r>
          </w:p>
        </w:tc>
      </w:tr>
      <w:tr w:rsidR="001C48D2" w14:paraId="083E63B9" w14:textId="77777777" w:rsidTr="00F6642E">
        <w:trPr>
          <w:tblHeader/>
        </w:trPr>
        <w:tc>
          <w:tcPr>
            <w:tcW w:w="2786" w:type="dxa"/>
            <w:vAlign w:val="bottom"/>
            <w:hideMark/>
          </w:tcPr>
          <w:p w14:paraId="3A6AC247" w14:textId="77777777" w:rsidR="001C48D2" w:rsidRDefault="001C48D2">
            <w:pPr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085" w:type="dxa"/>
            <w:vAlign w:val="bottom"/>
            <w:hideMark/>
          </w:tcPr>
          <w:p w14:paraId="2CABF310" w14:textId="77777777" w:rsidR="001C48D2" w:rsidRDefault="001C48D2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B987B69" w14:textId="3BE5DD6F" w:rsidR="001C48D2" w:rsidRDefault="008C2EBE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48D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48D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8" w:type="dxa"/>
            <w:vAlign w:val="bottom"/>
          </w:tcPr>
          <w:p w14:paraId="03C359BE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36" w:type="dxa"/>
            <w:vAlign w:val="bottom"/>
            <w:hideMark/>
          </w:tcPr>
          <w:p w14:paraId="78568564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38" w:type="dxa"/>
            <w:vAlign w:val="bottom"/>
          </w:tcPr>
          <w:p w14:paraId="2A485673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2" w:type="dxa"/>
            <w:vAlign w:val="bottom"/>
            <w:hideMark/>
          </w:tcPr>
          <w:p w14:paraId="34293CD7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D0FCD63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4" w:type="dxa"/>
            <w:vAlign w:val="bottom"/>
            <w:hideMark/>
          </w:tcPr>
          <w:p w14:paraId="52471B2B" w14:textId="77777777" w:rsidR="001C48D2" w:rsidRDefault="001C48D2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0CEA100C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4" w:type="dxa"/>
            <w:vAlign w:val="bottom"/>
            <w:hideMark/>
          </w:tcPr>
          <w:p w14:paraId="60B48A8F" w14:textId="77777777" w:rsidR="00275638" w:rsidRDefault="00275638" w:rsidP="00275638">
            <w:pPr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AFAF2B8" w14:textId="6ABCC1ED" w:rsidR="001C48D2" w:rsidRDefault="00AC06E3" w:rsidP="00275638">
            <w:pPr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1C48D2" w14:paraId="057F9232" w14:textId="77777777" w:rsidTr="00F6642E">
        <w:trPr>
          <w:tblHeader/>
        </w:trPr>
        <w:tc>
          <w:tcPr>
            <w:tcW w:w="2786" w:type="dxa"/>
          </w:tcPr>
          <w:p w14:paraId="5C8472D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6439" w:type="dxa"/>
            <w:gridSpan w:val="9"/>
            <w:vAlign w:val="bottom"/>
            <w:hideMark/>
          </w:tcPr>
          <w:p w14:paraId="6035A81F" w14:textId="77777777" w:rsidR="001C48D2" w:rsidRDefault="001C48D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C48D2" w14:paraId="45AAAB10" w14:textId="77777777" w:rsidTr="00F6642E">
        <w:tc>
          <w:tcPr>
            <w:tcW w:w="2786" w:type="dxa"/>
            <w:hideMark/>
          </w:tcPr>
          <w:p w14:paraId="0A182EFB" w14:textId="5BAD2BD3" w:rsidR="001C48D2" w:rsidRDefault="008C2EB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C06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85" w:type="dxa"/>
          </w:tcPr>
          <w:p w14:paraId="5CCF0A1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0DC38D1F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209938A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46DCE3A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38D70A4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274128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0FB85D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4AF2BB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224ED769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19679A86" w14:textId="77777777" w:rsidTr="00F6642E">
        <w:tc>
          <w:tcPr>
            <w:tcW w:w="2786" w:type="dxa"/>
            <w:hideMark/>
          </w:tcPr>
          <w:p w14:paraId="3F716F70" w14:textId="77777777" w:rsidR="001C48D2" w:rsidRDefault="001C48D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</w:tcPr>
          <w:p w14:paraId="7DCCE15E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</w:tcPr>
          <w:p w14:paraId="37EED08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FC1BA5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617189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F162E8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04695A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514AA040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F28926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1843EBD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6A9985C9" w14:textId="77777777" w:rsidTr="001D27B3">
        <w:tc>
          <w:tcPr>
            <w:tcW w:w="2786" w:type="dxa"/>
            <w:hideMark/>
          </w:tcPr>
          <w:p w14:paraId="369FD38F" w14:textId="77777777" w:rsidR="001C48D2" w:rsidRDefault="001C48D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5" w:type="dxa"/>
          </w:tcPr>
          <w:p w14:paraId="2C83D65D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248" w:type="dxa"/>
          </w:tcPr>
          <w:p w14:paraId="58C37737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DC1531E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C9E937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A8B4552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EF2A83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13EC7A0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7CE50B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26BBF60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5CD0" w14:paraId="2A7548E1" w14:textId="77777777" w:rsidTr="001D27B3">
        <w:tc>
          <w:tcPr>
            <w:tcW w:w="2786" w:type="dxa"/>
            <w:hideMark/>
          </w:tcPr>
          <w:p w14:paraId="57B41F79" w14:textId="63A98282" w:rsidR="00AB5CD0" w:rsidRPr="009E41CF" w:rsidRDefault="009E41CF" w:rsidP="009E41CF">
            <w:pPr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3428586C" w14:textId="1116124E" w:rsidR="00AB5CD0" w:rsidRPr="00D80562" w:rsidRDefault="00A11CA1" w:rsidP="00CA595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11C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504,567</w:t>
            </w:r>
          </w:p>
        </w:tc>
        <w:tc>
          <w:tcPr>
            <w:tcW w:w="248" w:type="dxa"/>
            <w:vAlign w:val="bottom"/>
          </w:tcPr>
          <w:p w14:paraId="0AD4FD8E" w14:textId="77777777" w:rsidR="00AB5CD0" w:rsidRPr="001D27B3" w:rsidRDefault="00AB5CD0" w:rsidP="0043457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bottom"/>
          </w:tcPr>
          <w:p w14:paraId="280FEDA7" w14:textId="643CC8AF" w:rsidR="00AB5CD0" w:rsidRPr="00531534" w:rsidRDefault="00005210" w:rsidP="00CA595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650,000</w:t>
            </w:r>
          </w:p>
        </w:tc>
        <w:tc>
          <w:tcPr>
            <w:tcW w:w="238" w:type="dxa"/>
            <w:vAlign w:val="bottom"/>
          </w:tcPr>
          <w:p w14:paraId="061CFAEF" w14:textId="77777777" w:rsidR="00AB5CD0" w:rsidRPr="00531534" w:rsidRDefault="00AB5CD0" w:rsidP="0043457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vAlign w:val="bottom"/>
          </w:tcPr>
          <w:p w14:paraId="20D35F72" w14:textId="49836375" w:rsidR="00AB5CD0" w:rsidRPr="00531534" w:rsidRDefault="00005210" w:rsidP="00CA5956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(350,000)</w:t>
            </w:r>
          </w:p>
        </w:tc>
        <w:tc>
          <w:tcPr>
            <w:tcW w:w="236" w:type="dxa"/>
            <w:vAlign w:val="bottom"/>
          </w:tcPr>
          <w:p w14:paraId="680149DD" w14:textId="77777777" w:rsidR="00AB5CD0" w:rsidRPr="00531534" w:rsidRDefault="00AB5CD0" w:rsidP="0043457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  <w:vAlign w:val="bottom"/>
          </w:tcPr>
          <w:p w14:paraId="147B9EFF" w14:textId="350222BD" w:rsidR="00AB5CD0" w:rsidRPr="00531534" w:rsidRDefault="00005210" w:rsidP="0099682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1,659</w:t>
            </w:r>
          </w:p>
        </w:tc>
        <w:tc>
          <w:tcPr>
            <w:tcW w:w="236" w:type="dxa"/>
            <w:vAlign w:val="bottom"/>
          </w:tcPr>
          <w:p w14:paraId="658F4BD7" w14:textId="77777777" w:rsidR="00AB5CD0" w:rsidRPr="00531534" w:rsidRDefault="00AB5CD0" w:rsidP="0043457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  <w:vAlign w:val="bottom"/>
          </w:tcPr>
          <w:p w14:paraId="455D6194" w14:textId="7138B277" w:rsidR="00AB5CD0" w:rsidRPr="00531534" w:rsidRDefault="00005210" w:rsidP="00A758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806,226</w:t>
            </w:r>
          </w:p>
        </w:tc>
      </w:tr>
      <w:tr w:rsidR="000D3F3D" w14:paraId="7A88E3AE" w14:textId="77777777" w:rsidTr="001D27B3">
        <w:tc>
          <w:tcPr>
            <w:tcW w:w="2786" w:type="dxa"/>
          </w:tcPr>
          <w:p w14:paraId="1B5F2308" w14:textId="77777777" w:rsidR="000D3F3D" w:rsidRPr="00270230" w:rsidRDefault="000D3F3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2BCFB463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5A480292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</w:tcPr>
          <w:p w14:paraId="17977541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87A0CC4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6D487FFC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62DD03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double" w:sz="4" w:space="0" w:color="auto"/>
            </w:tcBorders>
          </w:tcPr>
          <w:p w14:paraId="18C57650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5893B5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double" w:sz="4" w:space="0" w:color="auto"/>
            </w:tcBorders>
          </w:tcPr>
          <w:p w14:paraId="63276CE1" w14:textId="77777777" w:rsidR="000D3F3D" w:rsidRDefault="000D3F3D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3F3D" w14:paraId="4DB558C8" w14:textId="77777777" w:rsidTr="00F6642E">
        <w:tc>
          <w:tcPr>
            <w:tcW w:w="2786" w:type="dxa"/>
          </w:tcPr>
          <w:p w14:paraId="07532DFC" w14:textId="7EFAB55A" w:rsidR="000D3F3D" w:rsidRPr="00270230" w:rsidRDefault="008C2EB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C06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85" w:type="dxa"/>
          </w:tcPr>
          <w:p w14:paraId="1D17C11D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33584197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BD8FF57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EC8A35E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230232A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C1F02D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A27DA19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E6AC5A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6D6EC62B" w14:textId="77777777" w:rsidR="000D3F3D" w:rsidRDefault="000D3F3D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2263339D" w14:textId="77777777" w:rsidTr="00F6642E">
        <w:tc>
          <w:tcPr>
            <w:tcW w:w="2786" w:type="dxa"/>
            <w:hideMark/>
          </w:tcPr>
          <w:p w14:paraId="23EF21AB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</w:tcPr>
          <w:p w14:paraId="27EB6D12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0DC41E1D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7C3F875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41F63A3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33E5AD3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2F3F2C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419751D4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2AF97F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CB261EA" w14:textId="77777777" w:rsidR="001C48D2" w:rsidRDefault="001C48D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00F3E5B2" w14:textId="77777777" w:rsidTr="00F6642E">
        <w:tc>
          <w:tcPr>
            <w:tcW w:w="2786" w:type="dxa"/>
            <w:hideMark/>
          </w:tcPr>
          <w:p w14:paraId="52BFCD33" w14:textId="77777777" w:rsidR="001C48D2" w:rsidRDefault="001C48D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5" w:type="dxa"/>
          </w:tcPr>
          <w:p w14:paraId="232FFC17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02E6BAAD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8943ACA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9A03D37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3592BB1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EDEE6D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8E0D698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953699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5B5C59F5" w14:textId="77777777" w:rsidR="001C48D2" w:rsidRDefault="001C48D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27AA" w14:paraId="247E21B9" w14:textId="77777777" w:rsidTr="003F6B8D">
        <w:tc>
          <w:tcPr>
            <w:tcW w:w="2786" w:type="dxa"/>
            <w:hideMark/>
          </w:tcPr>
          <w:p w14:paraId="27BFA167" w14:textId="77777777" w:rsidR="002A27AA" w:rsidRDefault="002A27AA" w:rsidP="002A27AA">
            <w:pPr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9FA7AF" w14:textId="51E98B6D" w:rsidR="002A27AA" w:rsidRDefault="00A11CA1" w:rsidP="002A27A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1C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992,152</w:t>
            </w:r>
          </w:p>
        </w:tc>
        <w:tc>
          <w:tcPr>
            <w:tcW w:w="248" w:type="dxa"/>
            <w:vAlign w:val="bottom"/>
          </w:tcPr>
          <w:p w14:paraId="70F0E3EA" w14:textId="77777777" w:rsidR="002A27AA" w:rsidRDefault="002A27AA" w:rsidP="002A27A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64697D" w14:textId="78BE9702" w:rsidR="002A27AA" w:rsidRPr="00E808B0" w:rsidRDefault="00A11CA1" w:rsidP="002A27A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11CA1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A11C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11CA1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131</w:t>
            </w:r>
            <w:r w:rsidRPr="00A11C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11CA1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703</w:t>
            </w:r>
          </w:p>
        </w:tc>
        <w:tc>
          <w:tcPr>
            <w:tcW w:w="238" w:type="dxa"/>
            <w:vAlign w:val="bottom"/>
          </w:tcPr>
          <w:p w14:paraId="7B2FC662" w14:textId="77777777" w:rsidR="002A27AA" w:rsidRDefault="002A27AA" w:rsidP="002A27A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DAA5F8" w14:textId="664B0157" w:rsidR="002A27AA" w:rsidRPr="00A11CA1" w:rsidRDefault="00A11CA1" w:rsidP="002A27A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11C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(1,131,703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91E0B69" w14:textId="77777777" w:rsidR="002A27AA" w:rsidRDefault="002A27AA" w:rsidP="002A27A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A89FC7" w14:textId="5FE95964" w:rsidR="002A27AA" w:rsidRDefault="00A11CA1" w:rsidP="002A27AA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1C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5,622</w:t>
            </w:r>
          </w:p>
        </w:tc>
        <w:tc>
          <w:tcPr>
            <w:tcW w:w="236" w:type="dxa"/>
            <w:vAlign w:val="bottom"/>
          </w:tcPr>
          <w:p w14:paraId="0006469A" w14:textId="77777777" w:rsidR="002A27AA" w:rsidRDefault="002A27AA" w:rsidP="002A27A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CF22FE" w14:textId="6E18FFC5" w:rsidR="002A27AA" w:rsidRDefault="00A11CA1" w:rsidP="007F510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1C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997,774</w:t>
            </w:r>
          </w:p>
        </w:tc>
      </w:tr>
    </w:tbl>
    <w:p w14:paraId="1D37A09A" w14:textId="3BA71A3F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136FE26F" w14:textId="40768411" w:rsidR="005B3B34" w:rsidRPr="00C075DE" w:rsidRDefault="005B3B34" w:rsidP="002D3F33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5B2FA94" w14:textId="42E29766" w:rsidR="00296496" w:rsidRPr="00131479" w:rsidRDefault="00296496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620"/>
      </w:tblGrid>
      <w:tr w:rsidR="00696308" w:rsidRPr="00C075DE" w14:paraId="639D4D08" w14:textId="77777777" w:rsidTr="00E26368">
        <w:trPr>
          <w:tblHeader/>
        </w:trPr>
        <w:tc>
          <w:tcPr>
            <w:tcW w:w="5670" w:type="dxa"/>
          </w:tcPr>
          <w:p w14:paraId="0700383D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9194F4D" w14:textId="1C99BA2F" w:rsidR="00696308" w:rsidRPr="00C075DE" w:rsidRDefault="00275638" w:rsidP="00AC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781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C06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F847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C06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C2EBE"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C06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  <w:r w:rsidR="00AC06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1620" w:type="dxa"/>
          </w:tcPr>
          <w:p w14:paraId="4B040B92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53CCEA1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8CFFA96" w14:textId="77777777" w:rsidR="00696308" w:rsidRPr="00C075DE" w:rsidRDefault="00696308" w:rsidP="00E26368">
            <w:pPr>
              <w:tabs>
                <w:tab w:val="clear" w:pos="907"/>
                <w:tab w:val="decimal" w:pos="1062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CD2F53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696308" w:rsidRPr="00C075DE" w14:paraId="07C1C160" w14:textId="77777777" w:rsidTr="00E26368">
        <w:trPr>
          <w:tblHeader/>
        </w:trPr>
        <w:tc>
          <w:tcPr>
            <w:tcW w:w="5670" w:type="dxa"/>
          </w:tcPr>
          <w:p w14:paraId="24A1097E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50F5FB97" w14:textId="77777777" w:rsidR="00696308" w:rsidRPr="00C075DE" w:rsidRDefault="00696308" w:rsidP="00E26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6308" w:rsidRPr="00C075DE" w14:paraId="2B7B5D3B" w14:textId="77777777" w:rsidTr="00E26368">
        <w:tc>
          <w:tcPr>
            <w:tcW w:w="5670" w:type="dxa"/>
          </w:tcPr>
          <w:p w14:paraId="2F243A78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1BE3E915" w14:textId="77777777" w:rsidR="00696308" w:rsidRPr="00C075DE" w:rsidRDefault="00696308" w:rsidP="00E26368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719C27" w14:textId="77777777" w:rsidR="00696308" w:rsidRPr="00C075DE" w:rsidRDefault="00696308" w:rsidP="00E263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804F9F" w14:textId="77777777" w:rsidR="00696308" w:rsidRPr="00C075DE" w:rsidRDefault="00696308" w:rsidP="00E263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224ED" w:rsidRPr="00C075DE" w14:paraId="4237B8C9" w14:textId="77777777" w:rsidTr="00E26368">
        <w:tc>
          <w:tcPr>
            <w:tcW w:w="5670" w:type="dxa"/>
          </w:tcPr>
          <w:p w14:paraId="36B46B70" w14:textId="68558036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24736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</w:tcPr>
          <w:p w14:paraId="428A7AB5" w14:textId="07BFF8BC" w:rsidR="00F224ED" w:rsidRPr="00C075DE" w:rsidRDefault="00881A68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234,859</w:t>
            </w:r>
          </w:p>
        </w:tc>
        <w:tc>
          <w:tcPr>
            <w:tcW w:w="270" w:type="dxa"/>
          </w:tcPr>
          <w:p w14:paraId="5592557C" w14:textId="77777777" w:rsidR="00F224ED" w:rsidRPr="00C075DE" w:rsidRDefault="00F224ED" w:rsidP="00F224E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69E646D1" w14:textId="224B4995" w:rsidR="00F224ED" w:rsidRPr="00C075DE" w:rsidRDefault="00881A68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234,859</w:t>
            </w:r>
          </w:p>
        </w:tc>
      </w:tr>
      <w:tr w:rsidR="00F224ED" w:rsidRPr="00C075DE" w14:paraId="4A9FDC9D" w14:textId="77777777" w:rsidTr="00E26368">
        <w:tc>
          <w:tcPr>
            <w:tcW w:w="5670" w:type="dxa"/>
          </w:tcPr>
          <w:p w14:paraId="6EB8D055" w14:textId="77777777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31D3A80" w14:textId="0B5F59D0" w:rsidR="00F224ED" w:rsidRPr="00C075DE" w:rsidRDefault="00881A68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234,859</w:t>
            </w:r>
          </w:p>
        </w:tc>
        <w:tc>
          <w:tcPr>
            <w:tcW w:w="270" w:type="dxa"/>
          </w:tcPr>
          <w:p w14:paraId="535A1073" w14:textId="77777777" w:rsidR="00F224ED" w:rsidRPr="00C075DE" w:rsidRDefault="00F224ED" w:rsidP="00F224E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135DE59" w14:textId="3EF88126" w:rsidR="00F224ED" w:rsidRPr="00C075DE" w:rsidRDefault="00881A68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234,859</w:t>
            </w:r>
          </w:p>
        </w:tc>
      </w:tr>
      <w:tr w:rsidR="00F224ED" w:rsidRPr="00C075DE" w14:paraId="53266F95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</w:tcPr>
          <w:p w14:paraId="71DF5C88" w14:textId="77777777" w:rsidR="00F224ED" w:rsidRPr="00E0093A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20EDC405" w14:textId="77777777" w:rsidR="00F224ED" w:rsidRPr="00E0093A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5BBF9" w14:textId="77777777" w:rsidR="00F224ED" w:rsidRPr="00E0093A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</w:tcPr>
          <w:p w14:paraId="1189163A" w14:textId="77777777" w:rsidR="00F224ED" w:rsidRPr="00E0093A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7B3" w:rsidRPr="00C075DE" w14:paraId="5F0556F6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</w:tcPr>
          <w:p w14:paraId="394D1C55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5E44C1E4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F3FF1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</w:tcPr>
          <w:p w14:paraId="3FD4BA8C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7B3" w:rsidRPr="00C075DE" w14:paraId="5A5815A8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</w:tcPr>
          <w:p w14:paraId="499506AF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752E429C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BE4F1D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</w:tcPr>
          <w:p w14:paraId="41EDC980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7B3" w:rsidRPr="00C075DE" w14:paraId="1AA58883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</w:tcPr>
          <w:p w14:paraId="47A2C76F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4AC9BEB2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A5968B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</w:tcPr>
          <w:p w14:paraId="438D3135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24ED" w:rsidRPr="00C075DE" w14:paraId="44ED7A69" w14:textId="77777777" w:rsidTr="00E26368">
        <w:tc>
          <w:tcPr>
            <w:tcW w:w="5670" w:type="dxa"/>
          </w:tcPr>
          <w:p w14:paraId="04939008" w14:textId="1D7F8178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620" w:type="dxa"/>
          </w:tcPr>
          <w:p w14:paraId="2C0941C6" w14:textId="77777777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2D0B9D" w14:textId="77777777" w:rsidR="00F224ED" w:rsidRPr="00C075DE" w:rsidRDefault="00F224ED" w:rsidP="00F224E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237934" w14:textId="16784F88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04A6" w:rsidRPr="00C075DE" w14:paraId="6B595C3B" w14:textId="77777777" w:rsidTr="00D46194">
        <w:tc>
          <w:tcPr>
            <w:tcW w:w="5670" w:type="dxa"/>
          </w:tcPr>
          <w:p w14:paraId="657DE2A9" w14:textId="77777777" w:rsidR="005804A6" w:rsidRPr="00A14E0E" w:rsidRDefault="005804A6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E0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620" w:type="dxa"/>
          </w:tcPr>
          <w:p w14:paraId="296D6967" w14:textId="3C39F28E" w:rsidR="005804A6" w:rsidRPr="00773BF2" w:rsidRDefault="00372B29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70" w:type="dxa"/>
          </w:tcPr>
          <w:p w14:paraId="65715F7F" w14:textId="77777777" w:rsidR="005804A6" w:rsidRPr="00773BF2" w:rsidRDefault="005804A6" w:rsidP="005804A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696520" w14:textId="396C0D02" w:rsidR="005804A6" w:rsidRPr="005804A6" w:rsidRDefault="00372B29" w:rsidP="001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04A6" w:rsidRPr="00C075DE" w14:paraId="4AF6C7C3" w14:textId="77777777" w:rsidTr="00D46194">
        <w:tc>
          <w:tcPr>
            <w:tcW w:w="5670" w:type="dxa"/>
          </w:tcPr>
          <w:p w14:paraId="27F89E21" w14:textId="5C730F47" w:rsidR="005804A6" w:rsidRPr="00C075DE" w:rsidRDefault="005804A6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620" w:type="dxa"/>
          </w:tcPr>
          <w:p w14:paraId="07D72D09" w14:textId="3567991E" w:rsidR="005804A6" w:rsidRPr="00773BF2" w:rsidRDefault="00372B29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6,003</w:t>
            </w:r>
          </w:p>
        </w:tc>
        <w:tc>
          <w:tcPr>
            <w:tcW w:w="270" w:type="dxa"/>
          </w:tcPr>
          <w:p w14:paraId="64E76BF6" w14:textId="77777777" w:rsidR="005804A6" w:rsidRPr="00773BF2" w:rsidRDefault="005804A6" w:rsidP="005804A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25B754" w14:textId="7BFE2B6C" w:rsidR="005804A6" w:rsidRPr="005804A6" w:rsidRDefault="00372B29" w:rsidP="0037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1,667</w:t>
            </w:r>
          </w:p>
        </w:tc>
      </w:tr>
      <w:tr w:rsidR="005804A6" w:rsidRPr="00C075DE" w14:paraId="2080D52C" w14:textId="77777777" w:rsidTr="00E26368">
        <w:tc>
          <w:tcPr>
            <w:tcW w:w="5670" w:type="dxa"/>
          </w:tcPr>
          <w:p w14:paraId="5E343AF1" w14:textId="77777777" w:rsidR="005804A6" w:rsidRPr="00C075DE" w:rsidRDefault="005804A6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620" w:type="dxa"/>
          </w:tcPr>
          <w:p w14:paraId="14C624F7" w14:textId="245864F4" w:rsidR="005804A6" w:rsidRPr="00C075DE" w:rsidRDefault="00372B29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10,616</w:t>
            </w:r>
          </w:p>
        </w:tc>
        <w:tc>
          <w:tcPr>
            <w:tcW w:w="270" w:type="dxa"/>
          </w:tcPr>
          <w:p w14:paraId="1084E369" w14:textId="77777777" w:rsidR="005804A6" w:rsidRPr="00C075DE" w:rsidRDefault="005804A6" w:rsidP="005804A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514F827" w14:textId="78CD9329" w:rsidR="005804A6" w:rsidRPr="005804A6" w:rsidRDefault="00372B29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10,616</w:t>
            </w:r>
          </w:p>
        </w:tc>
      </w:tr>
      <w:tr w:rsidR="005804A6" w:rsidRPr="00C075DE" w14:paraId="7BD161EA" w14:textId="77777777" w:rsidTr="00E26368">
        <w:tc>
          <w:tcPr>
            <w:tcW w:w="5670" w:type="dxa"/>
            <w:vAlign w:val="bottom"/>
          </w:tcPr>
          <w:p w14:paraId="097ECD22" w14:textId="77777777" w:rsidR="005804A6" w:rsidRPr="00C075DE" w:rsidRDefault="005804A6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0904427" w14:textId="2334BE0F" w:rsidR="005804A6" w:rsidRPr="00C075DE" w:rsidRDefault="00372B29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16,757</w:t>
            </w:r>
          </w:p>
        </w:tc>
        <w:tc>
          <w:tcPr>
            <w:tcW w:w="270" w:type="dxa"/>
          </w:tcPr>
          <w:p w14:paraId="19936BDB" w14:textId="77777777" w:rsidR="005804A6" w:rsidRPr="00C075DE" w:rsidRDefault="005804A6" w:rsidP="005804A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79D6250" w14:textId="7D0FBBCB" w:rsidR="005804A6" w:rsidRPr="005804A6" w:rsidRDefault="00372B29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12,283</w:t>
            </w:r>
          </w:p>
        </w:tc>
      </w:tr>
    </w:tbl>
    <w:p w14:paraId="76149AA3" w14:textId="77777777" w:rsidR="00DC7498" w:rsidRPr="00131479" w:rsidRDefault="00DC7498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6E28C0BF" w14:textId="77777777" w:rsidR="00DC7498" w:rsidRPr="007E51A8" w:rsidRDefault="00DC7498" w:rsidP="002D3F33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E51A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2C775CD2" w14:textId="77777777" w:rsidR="00DC7498" w:rsidRPr="00131479" w:rsidRDefault="00DC7498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298DA571" w14:textId="41BFE5B5" w:rsidR="005E49FE" w:rsidRDefault="005E49FE" w:rsidP="005E4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2B29">
        <w:rPr>
          <w:rFonts w:asciiTheme="majorBidi" w:hAnsiTheme="majorBidi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Pr="00372B29">
        <w:rPr>
          <w:rFonts w:asciiTheme="majorBidi" w:hAnsiTheme="majorBidi" w:cstheme="majorBidi"/>
          <w:sz w:val="30"/>
          <w:szCs w:val="30"/>
        </w:rPr>
        <w:t xml:space="preserve">22 </w:t>
      </w:r>
      <w:r w:rsidRPr="00372B29">
        <w:rPr>
          <w:rFonts w:asciiTheme="majorBidi" w:hAnsiTheme="majorBidi"/>
          <w:sz w:val="30"/>
          <w:szCs w:val="30"/>
          <w:cs/>
        </w:rPr>
        <w:t xml:space="preserve">เมษายน </w:t>
      </w:r>
      <w:r w:rsidRPr="00372B29">
        <w:rPr>
          <w:rFonts w:asciiTheme="majorBidi" w:hAnsiTheme="majorBidi" w:cstheme="majorBidi"/>
          <w:sz w:val="30"/>
          <w:szCs w:val="30"/>
        </w:rPr>
        <w:t xml:space="preserve">2569 </w:t>
      </w:r>
      <w:r w:rsidRPr="00372B29">
        <w:rPr>
          <w:rFonts w:asciiTheme="majorBidi" w:hAnsiTheme="majorBidi"/>
          <w:sz w:val="30"/>
          <w:szCs w:val="30"/>
          <w:cs/>
        </w:rPr>
        <w:t xml:space="preserve">ผู้ถือหุ้นได้มีมติอนุมัติการจ่ายเงินปันผลประจำปี </w:t>
      </w:r>
      <w:r w:rsidRPr="00372B29">
        <w:rPr>
          <w:rFonts w:asciiTheme="majorBidi" w:hAnsiTheme="majorBidi" w:cstheme="majorBidi"/>
          <w:sz w:val="30"/>
          <w:szCs w:val="30"/>
        </w:rPr>
        <w:t xml:space="preserve">2568 </w:t>
      </w:r>
      <w:r w:rsidRPr="00372B29">
        <w:rPr>
          <w:rFonts w:asciiTheme="majorBidi" w:hAnsiTheme="majorBidi"/>
          <w:sz w:val="30"/>
          <w:szCs w:val="30"/>
          <w:cs/>
        </w:rPr>
        <w:t xml:space="preserve">ในอัตราหุ้นละ </w:t>
      </w:r>
      <w:r w:rsidRPr="00372B29">
        <w:rPr>
          <w:rFonts w:asciiTheme="majorBidi" w:hAnsiTheme="majorBidi" w:cstheme="majorBidi"/>
          <w:sz w:val="30"/>
          <w:szCs w:val="30"/>
        </w:rPr>
        <w:t xml:space="preserve">1.75 </w:t>
      </w:r>
      <w:r w:rsidRPr="00372B29">
        <w:rPr>
          <w:rFonts w:asciiTheme="majorBidi" w:hAnsiTheme="majorBidi"/>
          <w:sz w:val="30"/>
          <w:szCs w:val="30"/>
          <w:cs/>
        </w:rPr>
        <w:t xml:space="preserve">บาท รวมเป็นเงินทั้งสิ้น </w:t>
      </w:r>
      <w:r w:rsidRPr="00372B29">
        <w:rPr>
          <w:rFonts w:asciiTheme="majorBidi" w:hAnsiTheme="majorBidi" w:cstheme="majorBidi"/>
          <w:sz w:val="30"/>
          <w:szCs w:val="30"/>
        </w:rPr>
        <w:t>539.5</w:t>
      </w:r>
      <w:r w:rsidR="00372B29" w:rsidRPr="00372B29">
        <w:rPr>
          <w:rFonts w:asciiTheme="majorBidi" w:hAnsiTheme="majorBidi" w:cstheme="majorBidi"/>
          <w:sz w:val="30"/>
          <w:szCs w:val="30"/>
        </w:rPr>
        <w:t>1</w:t>
      </w:r>
      <w:r w:rsidRPr="00372B29">
        <w:rPr>
          <w:rFonts w:asciiTheme="majorBidi" w:hAnsiTheme="majorBidi" w:cstheme="majorBidi"/>
          <w:sz w:val="30"/>
          <w:szCs w:val="30"/>
        </w:rPr>
        <w:t xml:space="preserve"> </w:t>
      </w:r>
      <w:r w:rsidRPr="00372B29">
        <w:rPr>
          <w:rFonts w:asciiTheme="majorBidi" w:hAnsiTheme="majorBidi"/>
          <w:sz w:val="30"/>
          <w:szCs w:val="30"/>
          <w:cs/>
        </w:rPr>
        <w:t>ล้านบาท โดยเงินปันผลดังกล่าวมีกำหนดจ่ายให้แก่</w:t>
      </w:r>
      <w:r w:rsidRPr="00372B29">
        <w:rPr>
          <w:rFonts w:asciiTheme="majorBidi" w:hAnsiTheme="majorBidi"/>
          <w:sz w:val="30"/>
          <w:szCs w:val="30"/>
        </w:rPr>
        <w:br/>
      </w:r>
      <w:r w:rsidRPr="00372B29">
        <w:rPr>
          <w:rFonts w:asciiTheme="majorBidi" w:hAnsiTheme="majorBidi"/>
          <w:sz w:val="30"/>
          <w:szCs w:val="30"/>
          <w:cs/>
        </w:rPr>
        <w:t xml:space="preserve">ผู้ถือหุ้นในเดือนพฤษภาคม </w:t>
      </w:r>
      <w:r w:rsidRPr="00372B29">
        <w:rPr>
          <w:rFonts w:asciiTheme="majorBidi" w:hAnsiTheme="majorBidi" w:cstheme="majorBidi"/>
          <w:sz w:val="30"/>
          <w:szCs w:val="30"/>
        </w:rPr>
        <w:t>2569</w:t>
      </w:r>
    </w:p>
    <w:p w14:paraId="2E4FD857" w14:textId="2BA3ABD2" w:rsidR="0022118B" w:rsidRPr="00EF305B" w:rsidRDefault="0022118B" w:rsidP="00EF3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sectPr w:rsidR="0022118B" w:rsidRPr="00EF305B" w:rsidSect="00C16CB3">
      <w:head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55F50" w14:textId="77777777" w:rsidR="009B6AE6" w:rsidRDefault="009B6AE6">
      <w:r>
        <w:separator/>
      </w:r>
    </w:p>
  </w:endnote>
  <w:endnote w:type="continuationSeparator" w:id="0">
    <w:p w14:paraId="5225EC04" w14:textId="77777777" w:rsidR="009B6AE6" w:rsidRDefault="009B6AE6">
      <w:r>
        <w:continuationSeparator/>
      </w:r>
    </w:p>
  </w:endnote>
  <w:endnote w:type="continuationNotice" w:id="1">
    <w:p w14:paraId="0461FBA4" w14:textId="77777777" w:rsidR="009B6AE6" w:rsidRDefault="009B6AE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262E8" w14:textId="6C8517B4" w:rsidR="000C6A9E" w:rsidRPr="00106206" w:rsidRDefault="000C6A9E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8C2EBE" w:rsidRPr="008C2EBE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11A85" w14:textId="48F7BE68" w:rsidR="008B2D40" w:rsidRPr="00106206" w:rsidRDefault="008B2D40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8C2EBE" w:rsidRPr="008C2EBE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18CBF" w14:textId="4B727455" w:rsidR="00784CD2" w:rsidRPr="00106206" w:rsidRDefault="00784CD2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8C2EBE" w:rsidRPr="008C2EBE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1FF2C" w14:textId="77777777" w:rsidR="009B6AE6" w:rsidRDefault="009B6AE6">
      <w:r>
        <w:separator/>
      </w:r>
    </w:p>
  </w:footnote>
  <w:footnote w:type="continuationSeparator" w:id="0">
    <w:p w14:paraId="426AC904" w14:textId="77777777" w:rsidR="009B6AE6" w:rsidRDefault="009B6AE6">
      <w:r>
        <w:continuationSeparator/>
      </w:r>
    </w:p>
  </w:footnote>
  <w:footnote w:type="continuationNotice" w:id="1">
    <w:p w14:paraId="624C5B47" w14:textId="77777777" w:rsidR="009B6AE6" w:rsidRDefault="009B6AE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E3562" w14:textId="77777777" w:rsidR="000C6A9E" w:rsidRPr="00D8594F" w:rsidRDefault="000C6A9E" w:rsidP="009D6D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5C28F2C" w14:textId="77777777" w:rsidR="00713547" w:rsidRPr="00D8594F" w:rsidRDefault="00713547" w:rsidP="0071354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3FB505E" w14:textId="3A03522C" w:rsidR="00713547" w:rsidRPr="00D8594F" w:rsidRDefault="00F847A7" w:rsidP="00713547">
    <w:pPr>
      <w:pStyle w:val="acctmainheading"/>
      <w:spacing w:after="0" w:line="240" w:lineRule="auto"/>
      <w:rPr>
        <w:rFonts w:ascii="Angsana New" w:hAnsi="Angsana New"/>
        <w:bCs/>
        <w:sz w:val="32"/>
        <w:szCs w:val="32"/>
        <w:lang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50492A" w:rsidRPr="0050492A">
      <w:rPr>
        <w:rFonts w:ascii="Angsana New" w:hAnsi="Angsana New"/>
        <w:bCs/>
        <w:sz w:val="32"/>
        <w:szCs w:val="32"/>
        <w:lang w:val="en-US" w:bidi="th-TH"/>
      </w:rPr>
      <w:t xml:space="preserve">31 </w:t>
    </w:r>
    <w:r w:rsidR="0050492A" w:rsidRPr="0050492A">
      <w:rPr>
        <w:rFonts w:ascii="Angsana New" w:hAnsi="Angsana New"/>
        <w:bCs/>
        <w:sz w:val="32"/>
        <w:szCs w:val="32"/>
        <w:cs/>
        <w:lang w:val="en-US" w:bidi="th-TH"/>
      </w:rPr>
      <w:t xml:space="preserve">มีนาคม </w:t>
    </w:r>
    <w:r w:rsidR="0050492A" w:rsidRPr="0050492A">
      <w:rPr>
        <w:rFonts w:ascii="Angsana New" w:hAnsi="Angsana New"/>
        <w:bCs/>
        <w:sz w:val="32"/>
        <w:szCs w:val="32"/>
        <w:lang w:val="en-US" w:bidi="th-TH"/>
      </w:rPr>
      <w:t>2569</w:t>
    </w:r>
    <w:r w:rsidR="0050492A" w:rsidRPr="0050492A">
      <w:rPr>
        <w:rFonts w:ascii="Angsana New" w:hAnsi="Angsana New" w:hint="cs"/>
        <w:bCs/>
        <w:sz w:val="32"/>
        <w:szCs w:val="32"/>
        <w:lang w:val="en-US" w:bidi="th-TH"/>
      </w:rPr>
      <w:t xml:space="preserve"> </w:t>
    </w:r>
    <w:r w:rsidR="00713547" w:rsidRPr="00D8594F">
      <w:rPr>
        <w:rFonts w:ascii="Angsana New" w:hAnsi="Angsana New" w:hint="cs"/>
        <w:bCs/>
        <w:sz w:val="32"/>
        <w:szCs w:val="32"/>
        <w:lang w:bidi="th-TH"/>
      </w:rPr>
      <w:t>(</w:t>
    </w:r>
    <w:r w:rsidR="00713547" w:rsidRPr="00D8594F">
      <w:rPr>
        <w:rFonts w:ascii="Angsana New" w:hAnsi="Angsana New" w:hint="cs"/>
        <w:bCs/>
        <w:sz w:val="32"/>
        <w:szCs w:val="32"/>
        <w:cs/>
        <w:lang w:bidi="th-TH"/>
      </w:rPr>
      <w:t>ไม่ได้ตรวจสอบ</w:t>
    </w:r>
    <w:r w:rsidR="00713547" w:rsidRPr="00D8594F">
      <w:rPr>
        <w:rFonts w:ascii="Angsana New" w:hAnsi="Angsana New" w:hint="cs"/>
        <w:bCs/>
        <w:sz w:val="32"/>
        <w:szCs w:val="32"/>
        <w:lang w:bidi="th-TH"/>
      </w:rPr>
      <w:t>)</w:t>
    </w:r>
  </w:p>
  <w:p w14:paraId="647E396F" w14:textId="77777777" w:rsidR="000C6A9E" w:rsidRPr="00713547" w:rsidRDefault="000C6A9E" w:rsidP="009D6D7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AB1D3" w14:textId="77777777" w:rsidR="0002329A" w:rsidRPr="00D8594F" w:rsidRDefault="0002329A" w:rsidP="000232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9C4CC29" w14:textId="77777777" w:rsidR="0002329A" w:rsidRPr="00D8594F" w:rsidRDefault="0002329A" w:rsidP="000232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DD918EF" w14:textId="6C01E3AB" w:rsidR="0002329A" w:rsidRPr="00D8594F" w:rsidRDefault="00F847A7" w:rsidP="0002329A">
    <w:pPr>
      <w:pStyle w:val="acctmainheading"/>
      <w:spacing w:after="0" w:line="240" w:lineRule="auto"/>
      <w:rPr>
        <w:rFonts w:ascii="Angsana New" w:hAnsi="Angsana New"/>
        <w:bCs/>
        <w:sz w:val="32"/>
        <w:szCs w:val="32"/>
        <w:lang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F77E3D" w:rsidRPr="00F77E3D">
      <w:rPr>
        <w:rFonts w:ascii="Angsana New" w:hAnsi="Angsana New"/>
        <w:bCs/>
        <w:sz w:val="32"/>
        <w:szCs w:val="32"/>
        <w:lang w:val="en-US" w:bidi="th-TH"/>
      </w:rPr>
      <w:t xml:space="preserve">31 </w:t>
    </w:r>
    <w:r w:rsidR="00F77E3D" w:rsidRPr="00F77E3D">
      <w:rPr>
        <w:rFonts w:ascii="Angsana New" w:hAnsi="Angsana New"/>
        <w:bCs/>
        <w:sz w:val="32"/>
        <w:szCs w:val="32"/>
        <w:cs/>
        <w:lang w:val="en-US" w:bidi="th-TH"/>
      </w:rPr>
      <w:t xml:space="preserve">มีนาคม </w:t>
    </w:r>
    <w:r w:rsidR="00F77E3D" w:rsidRPr="00F77E3D">
      <w:rPr>
        <w:rFonts w:ascii="Angsana New" w:hAnsi="Angsana New"/>
        <w:bCs/>
        <w:sz w:val="32"/>
        <w:szCs w:val="32"/>
        <w:lang w:val="en-US" w:bidi="th-TH"/>
      </w:rPr>
      <w:t>2569</w:t>
    </w:r>
    <w:r w:rsidR="00F77E3D" w:rsidRPr="00F77E3D">
      <w:rPr>
        <w:rFonts w:ascii="Angsana New" w:hAnsi="Angsana New" w:hint="cs"/>
        <w:bCs/>
        <w:sz w:val="32"/>
        <w:szCs w:val="32"/>
        <w:lang w:val="en-US" w:bidi="th-TH"/>
      </w:rPr>
      <w:t xml:space="preserve"> </w:t>
    </w:r>
    <w:r w:rsidR="0002329A" w:rsidRPr="00D8594F">
      <w:rPr>
        <w:rFonts w:ascii="Angsana New" w:hAnsi="Angsana New" w:hint="cs"/>
        <w:bCs/>
        <w:sz w:val="32"/>
        <w:szCs w:val="32"/>
        <w:lang w:bidi="th-TH"/>
      </w:rPr>
      <w:t>(</w:t>
    </w:r>
    <w:r w:rsidR="0002329A" w:rsidRPr="00D8594F">
      <w:rPr>
        <w:rFonts w:ascii="Angsana New" w:hAnsi="Angsana New" w:hint="cs"/>
        <w:bCs/>
        <w:sz w:val="32"/>
        <w:szCs w:val="32"/>
        <w:cs/>
        <w:lang w:bidi="th-TH"/>
      </w:rPr>
      <w:t>ไม่ได้ตรวจสอบ</w:t>
    </w:r>
    <w:r w:rsidR="0002329A" w:rsidRPr="00D8594F">
      <w:rPr>
        <w:rFonts w:ascii="Angsana New" w:hAnsi="Angsana New" w:hint="cs"/>
        <w:bCs/>
        <w:sz w:val="32"/>
        <w:szCs w:val="32"/>
        <w:lang w:bidi="th-TH"/>
      </w:rPr>
      <w:t>)</w:t>
    </w:r>
  </w:p>
  <w:p w14:paraId="1A53D2BF" w14:textId="77777777" w:rsidR="000C6A9E" w:rsidRPr="0002329A" w:rsidRDefault="000C6A9E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BE615" w14:textId="77777777" w:rsidR="00713547" w:rsidRPr="00D8594F" w:rsidRDefault="00713547" w:rsidP="0071354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2C86A539" w14:textId="77777777" w:rsidR="00713547" w:rsidRPr="00D8594F" w:rsidRDefault="00713547" w:rsidP="0071354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47D3D45" w14:textId="7E1F25C3" w:rsidR="00713547" w:rsidRPr="00D8594F" w:rsidRDefault="00F847A7" w:rsidP="00713547">
    <w:pPr>
      <w:pStyle w:val="acctmainheading"/>
      <w:spacing w:after="0" w:line="240" w:lineRule="auto"/>
      <w:rPr>
        <w:rFonts w:ascii="Angsana New" w:hAnsi="Angsana New"/>
        <w:bCs/>
        <w:sz w:val="32"/>
        <w:szCs w:val="32"/>
        <w:lang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F77E3D" w:rsidRPr="00F77E3D">
      <w:rPr>
        <w:rFonts w:ascii="Angsana New" w:hAnsi="Angsana New"/>
        <w:bCs/>
        <w:sz w:val="32"/>
        <w:szCs w:val="32"/>
        <w:lang w:val="en-US" w:bidi="th-TH"/>
      </w:rPr>
      <w:t xml:space="preserve">31 </w:t>
    </w:r>
    <w:r w:rsidR="00F77E3D" w:rsidRPr="00F77E3D">
      <w:rPr>
        <w:rFonts w:ascii="Angsana New" w:hAnsi="Angsana New"/>
        <w:bCs/>
        <w:sz w:val="32"/>
        <w:szCs w:val="32"/>
        <w:cs/>
        <w:lang w:val="en-US" w:bidi="th-TH"/>
      </w:rPr>
      <w:t xml:space="preserve">มีนาคม </w:t>
    </w:r>
    <w:r w:rsidR="00F77E3D" w:rsidRPr="00F77E3D">
      <w:rPr>
        <w:rFonts w:ascii="Angsana New" w:hAnsi="Angsana New"/>
        <w:bCs/>
        <w:sz w:val="32"/>
        <w:szCs w:val="32"/>
        <w:lang w:val="en-US" w:bidi="th-TH"/>
      </w:rPr>
      <w:t>2569</w:t>
    </w:r>
    <w:r w:rsidR="00F77E3D" w:rsidRPr="00F77E3D">
      <w:rPr>
        <w:rFonts w:ascii="Angsana New" w:hAnsi="Angsana New" w:hint="cs"/>
        <w:bCs/>
        <w:sz w:val="32"/>
        <w:szCs w:val="32"/>
        <w:lang w:val="en-US" w:bidi="th-TH"/>
      </w:rPr>
      <w:t xml:space="preserve"> </w:t>
    </w:r>
    <w:r w:rsidR="00713547" w:rsidRPr="00D8594F">
      <w:rPr>
        <w:rFonts w:ascii="Angsana New" w:hAnsi="Angsana New" w:hint="cs"/>
        <w:bCs/>
        <w:sz w:val="32"/>
        <w:szCs w:val="32"/>
        <w:lang w:bidi="th-TH"/>
      </w:rPr>
      <w:t>(</w:t>
    </w:r>
    <w:r w:rsidR="00713547" w:rsidRPr="00D8594F">
      <w:rPr>
        <w:rFonts w:ascii="Angsana New" w:hAnsi="Angsana New" w:hint="cs"/>
        <w:bCs/>
        <w:sz w:val="32"/>
        <w:szCs w:val="32"/>
        <w:cs/>
        <w:lang w:bidi="th-TH"/>
      </w:rPr>
      <w:t>ไม่ได้ตรวจสอบ</w:t>
    </w:r>
    <w:r w:rsidR="00713547" w:rsidRPr="00D8594F">
      <w:rPr>
        <w:rFonts w:ascii="Angsana New" w:hAnsi="Angsana New" w:hint="cs"/>
        <w:bCs/>
        <w:sz w:val="32"/>
        <w:szCs w:val="32"/>
        <w:lang w:bidi="th-TH"/>
      </w:rPr>
      <w:t>)</w:t>
    </w:r>
  </w:p>
  <w:p w14:paraId="3FA00A41" w14:textId="77777777" w:rsidR="00784CD2" w:rsidRPr="00713547" w:rsidRDefault="00784CD2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E8F1B" w14:textId="77777777" w:rsidR="00713547" w:rsidRPr="00D8594F" w:rsidRDefault="00713547" w:rsidP="0071354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2954D80D" w14:textId="77777777" w:rsidR="00713547" w:rsidRPr="00D8594F" w:rsidRDefault="00713547" w:rsidP="0071354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6F12B03" w14:textId="17F070AC" w:rsidR="00713547" w:rsidRPr="00D8594F" w:rsidRDefault="00F847A7" w:rsidP="00713547">
    <w:pPr>
      <w:pStyle w:val="acctmainheading"/>
      <w:spacing w:after="0" w:line="240" w:lineRule="auto"/>
      <w:rPr>
        <w:rFonts w:ascii="Angsana New" w:hAnsi="Angsana New"/>
        <w:bCs/>
        <w:sz w:val="32"/>
        <w:szCs w:val="32"/>
        <w:lang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F77E3D" w:rsidRPr="00F77E3D">
      <w:rPr>
        <w:rFonts w:ascii="Angsana New" w:hAnsi="Angsana New"/>
        <w:bCs/>
        <w:sz w:val="32"/>
        <w:szCs w:val="32"/>
        <w:lang w:val="en-US" w:bidi="th-TH"/>
      </w:rPr>
      <w:t xml:space="preserve">31 </w:t>
    </w:r>
    <w:r w:rsidR="00F77E3D" w:rsidRPr="00F77E3D">
      <w:rPr>
        <w:rFonts w:ascii="Angsana New" w:hAnsi="Angsana New"/>
        <w:bCs/>
        <w:sz w:val="32"/>
        <w:szCs w:val="32"/>
        <w:cs/>
        <w:lang w:val="en-US" w:bidi="th-TH"/>
      </w:rPr>
      <w:t xml:space="preserve">มีนาคม </w:t>
    </w:r>
    <w:r w:rsidR="00F77E3D" w:rsidRPr="00F77E3D">
      <w:rPr>
        <w:rFonts w:ascii="Angsana New" w:hAnsi="Angsana New"/>
        <w:bCs/>
        <w:sz w:val="32"/>
        <w:szCs w:val="32"/>
        <w:lang w:val="en-US" w:bidi="th-TH"/>
      </w:rPr>
      <w:t>2569</w:t>
    </w:r>
    <w:r w:rsidR="00F77E3D" w:rsidRPr="00F77E3D">
      <w:rPr>
        <w:rFonts w:ascii="Angsana New" w:hAnsi="Angsana New" w:hint="cs"/>
        <w:bCs/>
        <w:sz w:val="32"/>
        <w:szCs w:val="32"/>
        <w:lang w:val="en-US" w:bidi="th-TH"/>
      </w:rPr>
      <w:t xml:space="preserve"> </w:t>
    </w:r>
    <w:r w:rsidR="00713547" w:rsidRPr="00D8594F">
      <w:rPr>
        <w:rFonts w:ascii="Angsana New" w:hAnsi="Angsana New" w:hint="cs"/>
        <w:bCs/>
        <w:sz w:val="32"/>
        <w:szCs w:val="32"/>
        <w:lang w:bidi="th-TH"/>
      </w:rPr>
      <w:t>(</w:t>
    </w:r>
    <w:r w:rsidR="00713547" w:rsidRPr="00D8594F">
      <w:rPr>
        <w:rFonts w:ascii="Angsana New" w:hAnsi="Angsana New" w:hint="cs"/>
        <w:bCs/>
        <w:sz w:val="32"/>
        <w:szCs w:val="32"/>
        <w:cs/>
        <w:lang w:bidi="th-TH"/>
      </w:rPr>
      <w:t>ไม่ได้ตรวจสอบ</w:t>
    </w:r>
    <w:r w:rsidR="00713547" w:rsidRPr="00D8594F">
      <w:rPr>
        <w:rFonts w:ascii="Angsana New" w:hAnsi="Angsana New" w:hint="cs"/>
        <w:bCs/>
        <w:sz w:val="32"/>
        <w:szCs w:val="32"/>
        <w:lang w:bidi="th-TH"/>
      </w:rPr>
      <w:t>)</w:t>
    </w:r>
  </w:p>
  <w:p w14:paraId="7195C3B8" w14:textId="77777777" w:rsidR="005A22E3" w:rsidRPr="00713547" w:rsidRDefault="005A22E3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0A09B" w14:textId="77777777" w:rsidR="00713547" w:rsidRPr="00D8594F" w:rsidRDefault="00713547" w:rsidP="0071354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BFE1F52" w14:textId="77777777" w:rsidR="00713547" w:rsidRPr="00D8594F" w:rsidRDefault="00713547" w:rsidP="0071354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F044B6D" w14:textId="6FDD4D6E" w:rsidR="00713547" w:rsidRPr="00D8594F" w:rsidRDefault="00F847A7" w:rsidP="00713547">
    <w:pPr>
      <w:pStyle w:val="acctmainheading"/>
      <w:spacing w:after="0" w:line="240" w:lineRule="auto"/>
      <w:rPr>
        <w:rFonts w:ascii="Angsana New" w:hAnsi="Angsana New"/>
        <w:bCs/>
        <w:sz w:val="32"/>
        <w:szCs w:val="32"/>
        <w:lang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F77E3D" w:rsidRPr="00F77E3D">
      <w:rPr>
        <w:rFonts w:ascii="Angsana New" w:hAnsi="Angsana New"/>
        <w:bCs/>
        <w:sz w:val="32"/>
        <w:szCs w:val="32"/>
        <w:lang w:val="en-US" w:bidi="th-TH"/>
      </w:rPr>
      <w:t xml:space="preserve">31 </w:t>
    </w:r>
    <w:r w:rsidR="00F77E3D" w:rsidRPr="00F77E3D">
      <w:rPr>
        <w:rFonts w:ascii="Angsana New" w:hAnsi="Angsana New"/>
        <w:bCs/>
        <w:sz w:val="32"/>
        <w:szCs w:val="32"/>
        <w:cs/>
        <w:lang w:val="en-US" w:bidi="th-TH"/>
      </w:rPr>
      <w:t xml:space="preserve">มีนาคม </w:t>
    </w:r>
    <w:r w:rsidR="00F77E3D" w:rsidRPr="00F77E3D">
      <w:rPr>
        <w:rFonts w:ascii="Angsana New" w:hAnsi="Angsana New"/>
        <w:bCs/>
        <w:sz w:val="32"/>
        <w:szCs w:val="32"/>
        <w:lang w:val="en-US" w:bidi="th-TH"/>
      </w:rPr>
      <w:t>2569</w:t>
    </w:r>
    <w:r w:rsidR="00F77E3D" w:rsidRPr="00F77E3D">
      <w:rPr>
        <w:rFonts w:ascii="Angsana New" w:hAnsi="Angsana New" w:hint="cs"/>
        <w:bCs/>
        <w:sz w:val="32"/>
        <w:szCs w:val="32"/>
        <w:lang w:val="en-US" w:bidi="th-TH"/>
      </w:rPr>
      <w:t xml:space="preserve"> </w:t>
    </w:r>
    <w:r w:rsidR="00713547" w:rsidRPr="00D8594F">
      <w:rPr>
        <w:rFonts w:ascii="Angsana New" w:hAnsi="Angsana New" w:hint="cs"/>
        <w:bCs/>
        <w:sz w:val="32"/>
        <w:szCs w:val="32"/>
        <w:lang w:bidi="th-TH"/>
      </w:rPr>
      <w:t>(</w:t>
    </w:r>
    <w:r w:rsidR="00713547" w:rsidRPr="00D8594F">
      <w:rPr>
        <w:rFonts w:ascii="Angsana New" w:hAnsi="Angsana New" w:hint="cs"/>
        <w:bCs/>
        <w:sz w:val="32"/>
        <w:szCs w:val="32"/>
        <w:cs/>
        <w:lang w:bidi="th-TH"/>
      </w:rPr>
      <w:t>ไม่ได้ตรวจสอบ</w:t>
    </w:r>
    <w:r w:rsidR="00713547" w:rsidRPr="00D8594F">
      <w:rPr>
        <w:rFonts w:ascii="Angsana New" w:hAnsi="Angsana New" w:hint="cs"/>
        <w:bCs/>
        <w:sz w:val="32"/>
        <w:szCs w:val="32"/>
        <w:lang w:bidi="th-TH"/>
      </w:rPr>
      <w:t>)</w:t>
    </w:r>
  </w:p>
  <w:p w14:paraId="4B1E9D25" w14:textId="77777777" w:rsidR="004D1173" w:rsidRDefault="004D1173" w:rsidP="00FC166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10FCF2B2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DFD2A91"/>
    <w:multiLevelType w:val="hybridMultilevel"/>
    <w:tmpl w:val="6DA03592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D93690A"/>
    <w:multiLevelType w:val="hybridMultilevel"/>
    <w:tmpl w:val="6DA03592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52970EF"/>
    <w:multiLevelType w:val="hybridMultilevel"/>
    <w:tmpl w:val="6DA03592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F466A7"/>
    <w:multiLevelType w:val="multilevel"/>
    <w:tmpl w:val="0FD0041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8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8B25A3"/>
    <w:multiLevelType w:val="hybridMultilevel"/>
    <w:tmpl w:val="032E5A44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B63C50"/>
    <w:multiLevelType w:val="hybridMultilevel"/>
    <w:tmpl w:val="6DA03592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9BE6A72"/>
    <w:multiLevelType w:val="hybridMultilevel"/>
    <w:tmpl w:val="74545B0C"/>
    <w:lvl w:ilvl="0" w:tplc="B262CE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A73BAD"/>
    <w:multiLevelType w:val="hybridMultilevel"/>
    <w:tmpl w:val="7FCE5FDE"/>
    <w:lvl w:ilvl="0" w:tplc="A180173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7" w15:restartNumberingAfterBreak="0">
    <w:nsid w:val="7B3A2FBB"/>
    <w:multiLevelType w:val="hybridMultilevel"/>
    <w:tmpl w:val="8EC81FFC"/>
    <w:lvl w:ilvl="0" w:tplc="929046D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003735">
    <w:abstractNumId w:val="6"/>
  </w:num>
  <w:num w:numId="2" w16cid:durableId="1602451310">
    <w:abstractNumId w:val="5"/>
  </w:num>
  <w:num w:numId="3" w16cid:durableId="718363086">
    <w:abstractNumId w:val="9"/>
  </w:num>
  <w:num w:numId="4" w16cid:durableId="1330671171">
    <w:abstractNumId w:val="7"/>
  </w:num>
  <w:num w:numId="5" w16cid:durableId="198014437">
    <w:abstractNumId w:val="8"/>
  </w:num>
  <w:num w:numId="6" w16cid:durableId="146435814">
    <w:abstractNumId w:val="3"/>
  </w:num>
  <w:num w:numId="7" w16cid:durableId="1124229540">
    <w:abstractNumId w:val="2"/>
  </w:num>
  <w:num w:numId="8" w16cid:durableId="823665596">
    <w:abstractNumId w:val="0"/>
  </w:num>
  <w:num w:numId="9" w16cid:durableId="2134902355">
    <w:abstractNumId w:val="1"/>
  </w:num>
  <w:num w:numId="10" w16cid:durableId="508757205">
    <w:abstractNumId w:val="4"/>
  </w:num>
  <w:num w:numId="11" w16cid:durableId="610090566">
    <w:abstractNumId w:val="13"/>
  </w:num>
  <w:num w:numId="12" w16cid:durableId="981884968">
    <w:abstractNumId w:val="11"/>
  </w:num>
  <w:num w:numId="13" w16cid:durableId="1216742572">
    <w:abstractNumId w:val="21"/>
  </w:num>
  <w:num w:numId="14" w16cid:durableId="680739906">
    <w:abstractNumId w:val="12"/>
  </w:num>
  <w:num w:numId="15" w16cid:durableId="1042052798">
    <w:abstractNumId w:val="15"/>
  </w:num>
  <w:num w:numId="16" w16cid:durableId="184293811">
    <w:abstractNumId w:val="23"/>
  </w:num>
  <w:num w:numId="17" w16cid:durableId="1419518935">
    <w:abstractNumId w:val="25"/>
  </w:num>
  <w:num w:numId="18" w16cid:durableId="895622598">
    <w:abstractNumId w:val="18"/>
  </w:num>
  <w:num w:numId="19" w16cid:durableId="1902474938">
    <w:abstractNumId w:val="24"/>
  </w:num>
  <w:num w:numId="20" w16cid:durableId="1594431634">
    <w:abstractNumId w:val="26"/>
  </w:num>
  <w:num w:numId="21" w16cid:durableId="1580367293">
    <w:abstractNumId w:val="17"/>
  </w:num>
  <w:num w:numId="22" w16cid:durableId="527330773">
    <w:abstractNumId w:val="22"/>
  </w:num>
  <w:num w:numId="23" w16cid:durableId="1370639690">
    <w:abstractNumId w:val="16"/>
  </w:num>
  <w:num w:numId="24" w16cid:durableId="2134400029">
    <w:abstractNumId w:val="20"/>
  </w:num>
  <w:num w:numId="25" w16cid:durableId="1717658745">
    <w:abstractNumId w:val="14"/>
  </w:num>
  <w:num w:numId="26" w16cid:durableId="783887211">
    <w:abstractNumId w:val="10"/>
  </w:num>
  <w:num w:numId="27" w16cid:durableId="590044734">
    <w:abstractNumId w:val="27"/>
  </w:num>
  <w:num w:numId="28" w16cid:durableId="590547623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0F"/>
    <w:rsid w:val="00000099"/>
    <w:rsid w:val="000001C9"/>
    <w:rsid w:val="0000073B"/>
    <w:rsid w:val="000007A6"/>
    <w:rsid w:val="00000A38"/>
    <w:rsid w:val="00000AB1"/>
    <w:rsid w:val="00000B82"/>
    <w:rsid w:val="00000CAE"/>
    <w:rsid w:val="00000D00"/>
    <w:rsid w:val="00000F2B"/>
    <w:rsid w:val="0000111A"/>
    <w:rsid w:val="00001146"/>
    <w:rsid w:val="0000124A"/>
    <w:rsid w:val="00001564"/>
    <w:rsid w:val="000016D7"/>
    <w:rsid w:val="00001828"/>
    <w:rsid w:val="000019FF"/>
    <w:rsid w:val="00001C5C"/>
    <w:rsid w:val="0000218F"/>
    <w:rsid w:val="0000225E"/>
    <w:rsid w:val="00002453"/>
    <w:rsid w:val="000024E1"/>
    <w:rsid w:val="0000253F"/>
    <w:rsid w:val="0000258E"/>
    <w:rsid w:val="000025E7"/>
    <w:rsid w:val="00002775"/>
    <w:rsid w:val="00002D4C"/>
    <w:rsid w:val="00003014"/>
    <w:rsid w:val="0000319B"/>
    <w:rsid w:val="00003931"/>
    <w:rsid w:val="000039F0"/>
    <w:rsid w:val="000042F6"/>
    <w:rsid w:val="00004694"/>
    <w:rsid w:val="000048B2"/>
    <w:rsid w:val="00004A6F"/>
    <w:rsid w:val="0000510D"/>
    <w:rsid w:val="00005144"/>
    <w:rsid w:val="00005210"/>
    <w:rsid w:val="00005218"/>
    <w:rsid w:val="000054F7"/>
    <w:rsid w:val="000057E8"/>
    <w:rsid w:val="00005A01"/>
    <w:rsid w:val="00005DA2"/>
    <w:rsid w:val="00005E97"/>
    <w:rsid w:val="0000618E"/>
    <w:rsid w:val="00006270"/>
    <w:rsid w:val="0000635E"/>
    <w:rsid w:val="00006606"/>
    <w:rsid w:val="0000670A"/>
    <w:rsid w:val="000067AA"/>
    <w:rsid w:val="00006A5A"/>
    <w:rsid w:val="00006A97"/>
    <w:rsid w:val="00006C36"/>
    <w:rsid w:val="00006D8F"/>
    <w:rsid w:val="00006E55"/>
    <w:rsid w:val="00006E83"/>
    <w:rsid w:val="00006F3B"/>
    <w:rsid w:val="00007275"/>
    <w:rsid w:val="000073B9"/>
    <w:rsid w:val="00007514"/>
    <w:rsid w:val="0000758D"/>
    <w:rsid w:val="00007B57"/>
    <w:rsid w:val="00007BE5"/>
    <w:rsid w:val="00007CDE"/>
    <w:rsid w:val="00010063"/>
    <w:rsid w:val="0001022D"/>
    <w:rsid w:val="00010826"/>
    <w:rsid w:val="00010C8C"/>
    <w:rsid w:val="00010E04"/>
    <w:rsid w:val="00011585"/>
    <w:rsid w:val="00011A31"/>
    <w:rsid w:val="00011B02"/>
    <w:rsid w:val="00011DD2"/>
    <w:rsid w:val="0001248C"/>
    <w:rsid w:val="00012981"/>
    <w:rsid w:val="00012DE0"/>
    <w:rsid w:val="000131EC"/>
    <w:rsid w:val="0001330E"/>
    <w:rsid w:val="000135E9"/>
    <w:rsid w:val="000136FE"/>
    <w:rsid w:val="00013BE5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125"/>
    <w:rsid w:val="00016448"/>
    <w:rsid w:val="0001649A"/>
    <w:rsid w:val="0001680B"/>
    <w:rsid w:val="00016C28"/>
    <w:rsid w:val="00016C76"/>
    <w:rsid w:val="00016D60"/>
    <w:rsid w:val="000170CE"/>
    <w:rsid w:val="000171A8"/>
    <w:rsid w:val="0001721D"/>
    <w:rsid w:val="000172D9"/>
    <w:rsid w:val="000178B6"/>
    <w:rsid w:val="000178E4"/>
    <w:rsid w:val="00017C4C"/>
    <w:rsid w:val="00017CEF"/>
    <w:rsid w:val="00020079"/>
    <w:rsid w:val="000201AE"/>
    <w:rsid w:val="000205E4"/>
    <w:rsid w:val="000206F9"/>
    <w:rsid w:val="0002076D"/>
    <w:rsid w:val="00020800"/>
    <w:rsid w:val="00020AC3"/>
    <w:rsid w:val="00020FC6"/>
    <w:rsid w:val="00020FF8"/>
    <w:rsid w:val="0002105A"/>
    <w:rsid w:val="000212FC"/>
    <w:rsid w:val="00021ADD"/>
    <w:rsid w:val="00021DDE"/>
    <w:rsid w:val="0002214E"/>
    <w:rsid w:val="00022187"/>
    <w:rsid w:val="000221D5"/>
    <w:rsid w:val="00022270"/>
    <w:rsid w:val="000222A1"/>
    <w:rsid w:val="00022510"/>
    <w:rsid w:val="000226A2"/>
    <w:rsid w:val="00022C35"/>
    <w:rsid w:val="00022CE6"/>
    <w:rsid w:val="0002303C"/>
    <w:rsid w:val="00023061"/>
    <w:rsid w:val="00023093"/>
    <w:rsid w:val="0002329A"/>
    <w:rsid w:val="000233EE"/>
    <w:rsid w:val="000234A2"/>
    <w:rsid w:val="00023A10"/>
    <w:rsid w:val="00023F6B"/>
    <w:rsid w:val="00023F99"/>
    <w:rsid w:val="00023FAB"/>
    <w:rsid w:val="000240EC"/>
    <w:rsid w:val="000241F4"/>
    <w:rsid w:val="000243C2"/>
    <w:rsid w:val="00024486"/>
    <w:rsid w:val="0002477D"/>
    <w:rsid w:val="00024BA6"/>
    <w:rsid w:val="00024C02"/>
    <w:rsid w:val="00024C6E"/>
    <w:rsid w:val="00024D62"/>
    <w:rsid w:val="00024DCE"/>
    <w:rsid w:val="00024E00"/>
    <w:rsid w:val="00024E82"/>
    <w:rsid w:val="00024E86"/>
    <w:rsid w:val="00025587"/>
    <w:rsid w:val="0002571E"/>
    <w:rsid w:val="000257B8"/>
    <w:rsid w:val="00025800"/>
    <w:rsid w:val="00025D88"/>
    <w:rsid w:val="00025DA7"/>
    <w:rsid w:val="00025E28"/>
    <w:rsid w:val="00025FF4"/>
    <w:rsid w:val="000261DB"/>
    <w:rsid w:val="0002657C"/>
    <w:rsid w:val="000266BF"/>
    <w:rsid w:val="0002676B"/>
    <w:rsid w:val="000267D5"/>
    <w:rsid w:val="000267F3"/>
    <w:rsid w:val="00026866"/>
    <w:rsid w:val="000268B4"/>
    <w:rsid w:val="00026E5A"/>
    <w:rsid w:val="00027133"/>
    <w:rsid w:val="00027732"/>
    <w:rsid w:val="00027A4F"/>
    <w:rsid w:val="00027EB2"/>
    <w:rsid w:val="000300B8"/>
    <w:rsid w:val="000302CA"/>
    <w:rsid w:val="00030326"/>
    <w:rsid w:val="00030392"/>
    <w:rsid w:val="000307A1"/>
    <w:rsid w:val="0003082D"/>
    <w:rsid w:val="00030A1B"/>
    <w:rsid w:val="00030A78"/>
    <w:rsid w:val="00030B96"/>
    <w:rsid w:val="00030C5B"/>
    <w:rsid w:val="00030DC1"/>
    <w:rsid w:val="0003115F"/>
    <w:rsid w:val="000319E2"/>
    <w:rsid w:val="00031A11"/>
    <w:rsid w:val="00031B6D"/>
    <w:rsid w:val="00031BFF"/>
    <w:rsid w:val="000321ED"/>
    <w:rsid w:val="0003233B"/>
    <w:rsid w:val="00032437"/>
    <w:rsid w:val="0003291E"/>
    <w:rsid w:val="00032BC1"/>
    <w:rsid w:val="00032BDF"/>
    <w:rsid w:val="00032CDA"/>
    <w:rsid w:val="00032E07"/>
    <w:rsid w:val="000331C1"/>
    <w:rsid w:val="0003361F"/>
    <w:rsid w:val="000337A0"/>
    <w:rsid w:val="00033C9A"/>
    <w:rsid w:val="00033E5D"/>
    <w:rsid w:val="000341ED"/>
    <w:rsid w:val="0003438B"/>
    <w:rsid w:val="000343FB"/>
    <w:rsid w:val="00034B68"/>
    <w:rsid w:val="00034CC4"/>
    <w:rsid w:val="0003538F"/>
    <w:rsid w:val="000355EA"/>
    <w:rsid w:val="0003578C"/>
    <w:rsid w:val="00035D92"/>
    <w:rsid w:val="00035EE9"/>
    <w:rsid w:val="00036301"/>
    <w:rsid w:val="00036425"/>
    <w:rsid w:val="00036459"/>
    <w:rsid w:val="000370C0"/>
    <w:rsid w:val="00037211"/>
    <w:rsid w:val="00037627"/>
    <w:rsid w:val="000377B6"/>
    <w:rsid w:val="00037B7C"/>
    <w:rsid w:val="00040205"/>
    <w:rsid w:val="00040229"/>
    <w:rsid w:val="000402FB"/>
    <w:rsid w:val="0004048C"/>
    <w:rsid w:val="000406AC"/>
    <w:rsid w:val="00040C19"/>
    <w:rsid w:val="00040CD2"/>
    <w:rsid w:val="00040CEA"/>
    <w:rsid w:val="00040FA9"/>
    <w:rsid w:val="00041035"/>
    <w:rsid w:val="00041059"/>
    <w:rsid w:val="00041102"/>
    <w:rsid w:val="0004180D"/>
    <w:rsid w:val="00041861"/>
    <w:rsid w:val="000418D1"/>
    <w:rsid w:val="00041956"/>
    <w:rsid w:val="00041976"/>
    <w:rsid w:val="00041B2A"/>
    <w:rsid w:val="00041C99"/>
    <w:rsid w:val="00041D84"/>
    <w:rsid w:val="00041EE6"/>
    <w:rsid w:val="000424B7"/>
    <w:rsid w:val="0004267C"/>
    <w:rsid w:val="00042A47"/>
    <w:rsid w:val="00042BD3"/>
    <w:rsid w:val="00043306"/>
    <w:rsid w:val="0004371C"/>
    <w:rsid w:val="0004379D"/>
    <w:rsid w:val="00043984"/>
    <w:rsid w:val="00043AEF"/>
    <w:rsid w:val="00043D2E"/>
    <w:rsid w:val="00043D9B"/>
    <w:rsid w:val="00043F2A"/>
    <w:rsid w:val="000442A4"/>
    <w:rsid w:val="00044386"/>
    <w:rsid w:val="000444DD"/>
    <w:rsid w:val="0004479A"/>
    <w:rsid w:val="000447FC"/>
    <w:rsid w:val="00044C40"/>
    <w:rsid w:val="00045126"/>
    <w:rsid w:val="000451DD"/>
    <w:rsid w:val="0004539A"/>
    <w:rsid w:val="0004542F"/>
    <w:rsid w:val="0004560C"/>
    <w:rsid w:val="000459ED"/>
    <w:rsid w:val="00045DD1"/>
    <w:rsid w:val="00045EBB"/>
    <w:rsid w:val="00045F06"/>
    <w:rsid w:val="000460E9"/>
    <w:rsid w:val="0004662B"/>
    <w:rsid w:val="00046978"/>
    <w:rsid w:val="00046CD4"/>
    <w:rsid w:val="00046D1C"/>
    <w:rsid w:val="0004704C"/>
    <w:rsid w:val="00047454"/>
    <w:rsid w:val="000475D1"/>
    <w:rsid w:val="0004764A"/>
    <w:rsid w:val="0004768C"/>
    <w:rsid w:val="00050115"/>
    <w:rsid w:val="00050237"/>
    <w:rsid w:val="0005055E"/>
    <w:rsid w:val="000505F9"/>
    <w:rsid w:val="00050AAC"/>
    <w:rsid w:val="00050BC8"/>
    <w:rsid w:val="00050E37"/>
    <w:rsid w:val="00050E8A"/>
    <w:rsid w:val="00050EAD"/>
    <w:rsid w:val="0005123C"/>
    <w:rsid w:val="00051443"/>
    <w:rsid w:val="00051E12"/>
    <w:rsid w:val="00051EFB"/>
    <w:rsid w:val="00051FBC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164"/>
    <w:rsid w:val="00053864"/>
    <w:rsid w:val="00053BCF"/>
    <w:rsid w:val="00053ED3"/>
    <w:rsid w:val="00054549"/>
    <w:rsid w:val="000546D7"/>
    <w:rsid w:val="0005499A"/>
    <w:rsid w:val="0005502B"/>
    <w:rsid w:val="000556DB"/>
    <w:rsid w:val="00055706"/>
    <w:rsid w:val="00055E40"/>
    <w:rsid w:val="00055FE1"/>
    <w:rsid w:val="00056061"/>
    <w:rsid w:val="00056506"/>
    <w:rsid w:val="0005698B"/>
    <w:rsid w:val="00056B68"/>
    <w:rsid w:val="00056BB6"/>
    <w:rsid w:val="00056CB8"/>
    <w:rsid w:val="00057200"/>
    <w:rsid w:val="000572E0"/>
    <w:rsid w:val="0005732A"/>
    <w:rsid w:val="0005738A"/>
    <w:rsid w:val="0005753E"/>
    <w:rsid w:val="000578CD"/>
    <w:rsid w:val="0005792F"/>
    <w:rsid w:val="000579DC"/>
    <w:rsid w:val="0006031C"/>
    <w:rsid w:val="000605C1"/>
    <w:rsid w:val="00060600"/>
    <w:rsid w:val="0006062C"/>
    <w:rsid w:val="000606C8"/>
    <w:rsid w:val="000607A1"/>
    <w:rsid w:val="00060806"/>
    <w:rsid w:val="0006085C"/>
    <w:rsid w:val="00060A35"/>
    <w:rsid w:val="00060AA7"/>
    <w:rsid w:val="00060AD0"/>
    <w:rsid w:val="00060B1F"/>
    <w:rsid w:val="000610FD"/>
    <w:rsid w:val="000614E8"/>
    <w:rsid w:val="00061503"/>
    <w:rsid w:val="0006154C"/>
    <w:rsid w:val="000616EC"/>
    <w:rsid w:val="000616FE"/>
    <w:rsid w:val="00061AA4"/>
    <w:rsid w:val="00061CF8"/>
    <w:rsid w:val="00061D50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8D7"/>
    <w:rsid w:val="00063967"/>
    <w:rsid w:val="00063A35"/>
    <w:rsid w:val="00063E0D"/>
    <w:rsid w:val="00063E61"/>
    <w:rsid w:val="00063E92"/>
    <w:rsid w:val="00063F85"/>
    <w:rsid w:val="00063FCE"/>
    <w:rsid w:val="00063FFE"/>
    <w:rsid w:val="000643F0"/>
    <w:rsid w:val="000644E0"/>
    <w:rsid w:val="00064540"/>
    <w:rsid w:val="00064635"/>
    <w:rsid w:val="000646DB"/>
    <w:rsid w:val="00064784"/>
    <w:rsid w:val="0006499C"/>
    <w:rsid w:val="00064ABA"/>
    <w:rsid w:val="00064C29"/>
    <w:rsid w:val="00064FCF"/>
    <w:rsid w:val="00065001"/>
    <w:rsid w:val="000650C0"/>
    <w:rsid w:val="0006531A"/>
    <w:rsid w:val="000653B7"/>
    <w:rsid w:val="000655C8"/>
    <w:rsid w:val="00065749"/>
    <w:rsid w:val="000659EA"/>
    <w:rsid w:val="00065D3D"/>
    <w:rsid w:val="00065E32"/>
    <w:rsid w:val="00065F53"/>
    <w:rsid w:val="00066139"/>
    <w:rsid w:val="00066571"/>
    <w:rsid w:val="00066B52"/>
    <w:rsid w:val="00066B57"/>
    <w:rsid w:val="00066EAF"/>
    <w:rsid w:val="0006701B"/>
    <w:rsid w:val="0006712A"/>
    <w:rsid w:val="00067305"/>
    <w:rsid w:val="00067306"/>
    <w:rsid w:val="00067E27"/>
    <w:rsid w:val="00067FA5"/>
    <w:rsid w:val="00070180"/>
    <w:rsid w:val="00070190"/>
    <w:rsid w:val="00070339"/>
    <w:rsid w:val="00070419"/>
    <w:rsid w:val="00070507"/>
    <w:rsid w:val="000705B2"/>
    <w:rsid w:val="00070746"/>
    <w:rsid w:val="00070792"/>
    <w:rsid w:val="000707C9"/>
    <w:rsid w:val="00071180"/>
    <w:rsid w:val="0007154C"/>
    <w:rsid w:val="00071703"/>
    <w:rsid w:val="0007177D"/>
    <w:rsid w:val="00071852"/>
    <w:rsid w:val="0007191E"/>
    <w:rsid w:val="00071962"/>
    <w:rsid w:val="00072412"/>
    <w:rsid w:val="000729D0"/>
    <w:rsid w:val="00072B42"/>
    <w:rsid w:val="00072CBA"/>
    <w:rsid w:val="00073583"/>
    <w:rsid w:val="00073951"/>
    <w:rsid w:val="00073B38"/>
    <w:rsid w:val="00073E18"/>
    <w:rsid w:val="00074067"/>
    <w:rsid w:val="00074377"/>
    <w:rsid w:val="000748E9"/>
    <w:rsid w:val="00074A2B"/>
    <w:rsid w:val="00074D9C"/>
    <w:rsid w:val="00074FF3"/>
    <w:rsid w:val="000750CF"/>
    <w:rsid w:val="0007515B"/>
    <w:rsid w:val="00075675"/>
    <w:rsid w:val="00075D4E"/>
    <w:rsid w:val="00075E10"/>
    <w:rsid w:val="00076223"/>
    <w:rsid w:val="000763DA"/>
    <w:rsid w:val="000764A8"/>
    <w:rsid w:val="000764EB"/>
    <w:rsid w:val="00076516"/>
    <w:rsid w:val="00076772"/>
    <w:rsid w:val="0007677A"/>
    <w:rsid w:val="00076E56"/>
    <w:rsid w:val="000773EC"/>
    <w:rsid w:val="000774D8"/>
    <w:rsid w:val="0007786B"/>
    <w:rsid w:val="000778C5"/>
    <w:rsid w:val="000779B6"/>
    <w:rsid w:val="00077C24"/>
    <w:rsid w:val="00077D2D"/>
    <w:rsid w:val="00077E7D"/>
    <w:rsid w:val="00080260"/>
    <w:rsid w:val="00080273"/>
    <w:rsid w:val="000802CE"/>
    <w:rsid w:val="0008043A"/>
    <w:rsid w:val="0008054F"/>
    <w:rsid w:val="00080DA6"/>
    <w:rsid w:val="00080EF3"/>
    <w:rsid w:val="00081109"/>
    <w:rsid w:val="00081618"/>
    <w:rsid w:val="00081670"/>
    <w:rsid w:val="000816DE"/>
    <w:rsid w:val="00081DD1"/>
    <w:rsid w:val="00082551"/>
    <w:rsid w:val="000825E2"/>
    <w:rsid w:val="000826FD"/>
    <w:rsid w:val="00082D49"/>
    <w:rsid w:val="00083029"/>
    <w:rsid w:val="00083062"/>
    <w:rsid w:val="00083356"/>
    <w:rsid w:val="000838CE"/>
    <w:rsid w:val="00083ABE"/>
    <w:rsid w:val="00083B51"/>
    <w:rsid w:val="00083D27"/>
    <w:rsid w:val="0008427E"/>
    <w:rsid w:val="00084B65"/>
    <w:rsid w:val="00084CCE"/>
    <w:rsid w:val="00084EC4"/>
    <w:rsid w:val="000851AC"/>
    <w:rsid w:val="0008540D"/>
    <w:rsid w:val="00085D86"/>
    <w:rsid w:val="00085E28"/>
    <w:rsid w:val="00085E71"/>
    <w:rsid w:val="000865FF"/>
    <w:rsid w:val="00086650"/>
    <w:rsid w:val="00086BE2"/>
    <w:rsid w:val="00086E2D"/>
    <w:rsid w:val="0008719C"/>
    <w:rsid w:val="0008746E"/>
    <w:rsid w:val="000874F9"/>
    <w:rsid w:val="0008765C"/>
    <w:rsid w:val="00087771"/>
    <w:rsid w:val="000879A9"/>
    <w:rsid w:val="00087A96"/>
    <w:rsid w:val="00087CF8"/>
    <w:rsid w:val="00087EA8"/>
    <w:rsid w:val="00087F50"/>
    <w:rsid w:val="0009010F"/>
    <w:rsid w:val="0009039C"/>
    <w:rsid w:val="00090466"/>
    <w:rsid w:val="00090485"/>
    <w:rsid w:val="00090C66"/>
    <w:rsid w:val="00090C89"/>
    <w:rsid w:val="00090D04"/>
    <w:rsid w:val="00090E86"/>
    <w:rsid w:val="000917E6"/>
    <w:rsid w:val="000918BC"/>
    <w:rsid w:val="00091A53"/>
    <w:rsid w:val="00091B39"/>
    <w:rsid w:val="00091DFD"/>
    <w:rsid w:val="00091FE0"/>
    <w:rsid w:val="00092009"/>
    <w:rsid w:val="000924E2"/>
    <w:rsid w:val="00092851"/>
    <w:rsid w:val="00092C74"/>
    <w:rsid w:val="00093070"/>
    <w:rsid w:val="0009309D"/>
    <w:rsid w:val="0009317C"/>
    <w:rsid w:val="0009325E"/>
    <w:rsid w:val="000934A0"/>
    <w:rsid w:val="00093881"/>
    <w:rsid w:val="0009390D"/>
    <w:rsid w:val="00093B22"/>
    <w:rsid w:val="00094399"/>
    <w:rsid w:val="000944F9"/>
    <w:rsid w:val="00094AC2"/>
    <w:rsid w:val="00094B0E"/>
    <w:rsid w:val="00094BE8"/>
    <w:rsid w:val="00094E7B"/>
    <w:rsid w:val="000952DB"/>
    <w:rsid w:val="00095610"/>
    <w:rsid w:val="000956F6"/>
    <w:rsid w:val="00095761"/>
    <w:rsid w:val="000959CE"/>
    <w:rsid w:val="00095B40"/>
    <w:rsid w:val="00095CD4"/>
    <w:rsid w:val="00095F41"/>
    <w:rsid w:val="000960D5"/>
    <w:rsid w:val="00096333"/>
    <w:rsid w:val="00096528"/>
    <w:rsid w:val="00096869"/>
    <w:rsid w:val="000969DB"/>
    <w:rsid w:val="00096B35"/>
    <w:rsid w:val="00096BD0"/>
    <w:rsid w:val="00096D64"/>
    <w:rsid w:val="00096D6C"/>
    <w:rsid w:val="000970D5"/>
    <w:rsid w:val="00097373"/>
    <w:rsid w:val="000973FC"/>
    <w:rsid w:val="0009763E"/>
    <w:rsid w:val="000976AB"/>
    <w:rsid w:val="000977C7"/>
    <w:rsid w:val="00097AC8"/>
    <w:rsid w:val="00097B4C"/>
    <w:rsid w:val="00097E2B"/>
    <w:rsid w:val="00097EA6"/>
    <w:rsid w:val="00097F05"/>
    <w:rsid w:val="00097FBE"/>
    <w:rsid w:val="000A00FC"/>
    <w:rsid w:val="000A0157"/>
    <w:rsid w:val="000A0496"/>
    <w:rsid w:val="000A04A1"/>
    <w:rsid w:val="000A0532"/>
    <w:rsid w:val="000A0AA5"/>
    <w:rsid w:val="000A13E5"/>
    <w:rsid w:val="000A1403"/>
    <w:rsid w:val="000A1729"/>
    <w:rsid w:val="000A1865"/>
    <w:rsid w:val="000A198C"/>
    <w:rsid w:val="000A1B32"/>
    <w:rsid w:val="000A1BE3"/>
    <w:rsid w:val="000A1F92"/>
    <w:rsid w:val="000A1FC2"/>
    <w:rsid w:val="000A20AF"/>
    <w:rsid w:val="000A22D2"/>
    <w:rsid w:val="000A2457"/>
    <w:rsid w:val="000A26C2"/>
    <w:rsid w:val="000A2AD8"/>
    <w:rsid w:val="000A2B0B"/>
    <w:rsid w:val="000A2C19"/>
    <w:rsid w:val="000A2C33"/>
    <w:rsid w:val="000A2C63"/>
    <w:rsid w:val="000A2C74"/>
    <w:rsid w:val="000A2E8A"/>
    <w:rsid w:val="000A2FC6"/>
    <w:rsid w:val="000A305A"/>
    <w:rsid w:val="000A31FF"/>
    <w:rsid w:val="000A33B3"/>
    <w:rsid w:val="000A35A3"/>
    <w:rsid w:val="000A3663"/>
    <w:rsid w:val="000A3A4C"/>
    <w:rsid w:val="000A3A99"/>
    <w:rsid w:val="000A3EEE"/>
    <w:rsid w:val="000A435D"/>
    <w:rsid w:val="000A45E8"/>
    <w:rsid w:val="000A4A3B"/>
    <w:rsid w:val="000A4D51"/>
    <w:rsid w:val="000A4E75"/>
    <w:rsid w:val="000A4E9B"/>
    <w:rsid w:val="000A4F1C"/>
    <w:rsid w:val="000A4F59"/>
    <w:rsid w:val="000A4FB1"/>
    <w:rsid w:val="000A5697"/>
    <w:rsid w:val="000A579F"/>
    <w:rsid w:val="000A5B00"/>
    <w:rsid w:val="000A5CF8"/>
    <w:rsid w:val="000A60D4"/>
    <w:rsid w:val="000A629F"/>
    <w:rsid w:val="000A62F9"/>
    <w:rsid w:val="000A65E2"/>
    <w:rsid w:val="000A6A80"/>
    <w:rsid w:val="000A6CB3"/>
    <w:rsid w:val="000A6D0A"/>
    <w:rsid w:val="000A6F36"/>
    <w:rsid w:val="000A70BC"/>
    <w:rsid w:val="000A7164"/>
    <w:rsid w:val="000A75C3"/>
    <w:rsid w:val="000A75CB"/>
    <w:rsid w:val="000A7C3D"/>
    <w:rsid w:val="000A7C63"/>
    <w:rsid w:val="000A7CA8"/>
    <w:rsid w:val="000A7DEB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1B9"/>
    <w:rsid w:val="000B1370"/>
    <w:rsid w:val="000B16A3"/>
    <w:rsid w:val="000B16D9"/>
    <w:rsid w:val="000B208F"/>
    <w:rsid w:val="000B20EB"/>
    <w:rsid w:val="000B24A0"/>
    <w:rsid w:val="000B2942"/>
    <w:rsid w:val="000B29B7"/>
    <w:rsid w:val="000B2B00"/>
    <w:rsid w:val="000B2BDA"/>
    <w:rsid w:val="000B33AB"/>
    <w:rsid w:val="000B3507"/>
    <w:rsid w:val="000B354D"/>
    <w:rsid w:val="000B35BC"/>
    <w:rsid w:val="000B3794"/>
    <w:rsid w:val="000B3B42"/>
    <w:rsid w:val="000B3C79"/>
    <w:rsid w:val="000B3D80"/>
    <w:rsid w:val="000B3DB3"/>
    <w:rsid w:val="000B3EC4"/>
    <w:rsid w:val="000B4453"/>
    <w:rsid w:val="000B44CE"/>
    <w:rsid w:val="000B4515"/>
    <w:rsid w:val="000B46A3"/>
    <w:rsid w:val="000B47E1"/>
    <w:rsid w:val="000B48D1"/>
    <w:rsid w:val="000B4989"/>
    <w:rsid w:val="000B5568"/>
    <w:rsid w:val="000B56EC"/>
    <w:rsid w:val="000B57CC"/>
    <w:rsid w:val="000B595C"/>
    <w:rsid w:val="000B5ADF"/>
    <w:rsid w:val="000B5EE4"/>
    <w:rsid w:val="000B5F3F"/>
    <w:rsid w:val="000B65BB"/>
    <w:rsid w:val="000B6B1C"/>
    <w:rsid w:val="000B6B81"/>
    <w:rsid w:val="000B6E49"/>
    <w:rsid w:val="000B760E"/>
    <w:rsid w:val="000B7959"/>
    <w:rsid w:val="000B79C7"/>
    <w:rsid w:val="000B7ADB"/>
    <w:rsid w:val="000B7BA7"/>
    <w:rsid w:val="000B7BDD"/>
    <w:rsid w:val="000B7CAE"/>
    <w:rsid w:val="000B7D9A"/>
    <w:rsid w:val="000B7EB3"/>
    <w:rsid w:val="000C0AE1"/>
    <w:rsid w:val="000C0B73"/>
    <w:rsid w:val="000C0F68"/>
    <w:rsid w:val="000C1031"/>
    <w:rsid w:val="000C1095"/>
    <w:rsid w:val="000C11BF"/>
    <w:rsid w:val="000C1261"/>
    <w:rsid w:val="000C163C"/>
    <w:rsid w:val="000C17B8"/>
    <w:rsid w:val="000C1C6C"/>
    <w:rsid w:val="000C1CB1"/>
    <w:rsid w:val="000C21E9"/>
    <w:rsid w:val="000C260D"/>
    <w:rsid w:val="000C2713"/>
    <w:rsid w:val="000C2752"/>
    <w:rsid w:val="000C2773"/>
    <w:rsid w:val="000C2855"/>
    <w:rsid w:val="000C2A68"/>
    <w:rsid w:val="000C2B2F"/>
    <w:rsid w:val="000C2D7A"/>
    <w:rsid w:val="000C2E23"/>
    <w:rsid w:val="000C2E5A"/>
    <w:rsid w:val="000C3306"/>
    <w:rsid w:val="000C3816"/>
    <w:rsid w:val="000C3D63"/>
    <w:rsid w:val="000C3FAF"/>
    <w:rsid w:val="000C3FB1"/>
    <w:rsid w:val="000C40DF"/>
    <w:rsid w:val="000C44E6"/>
    <w:rsid w:val="000C4521"/>
    <w:rsid w:val="000C4840"/>
    <w:rsid w:val="000C48BB"/>
    <w:rsid w:val="000C4F13"/>
    <w:rsid w:val="000C524B"/>
    <w:rsid w:val="000C52F3"/>
    <w:rsid w:val="000C539E"/>
    <w:rsid w:val="000C563D"/>
    <w:rsid w:val="000C565B"/>
    <w:rsid w:val="000C57E3"/>
    <w:rsid w:val="000C588A"/>
    <w:rsid w:val="000C58EE"/>
    <w:rsid w:val="000C6363"/>
    <w:rsid w:val="000C63DB"/>
    <w:rsid w:val="000C648A"/>
    <w:rsid w:val="000C6A9E"/>
    <w:rsid w:val="000C70FE"/>
    <w:rsid w:val="000C7D2C"/>
    <w:rsid w:val="000C7F23"/>
    <w:rsid w:val="000D013B"/>
    <w:rsid w:val="000D09A8"/>
    <w:rsid w:val="000D0F86"/>
    <w:rsid w:val="000D10C6"/>
    <w:rsid w:val="000D186A"/>
    <w:rsid w:val="000D1949"/>
    <w:rsid w:val="000D1A74"/>
    <w:rsid w:val="000D1EB8"/>
    <w:rsid w:val="000D1FA2"/>
    <w:rsid w:val="000D2206"/>
    <w:rsid w:val="000D2316"/>
    <w:rsid w:val="000D23E4"/>
    <w:rsid w:val="000D266C"/>
    <w:rsid w:val="000D27EE"/>
    <w:rsid w:val="000D2864"/>
    <w:rsid w:val="000D287A"/>
    <w:rsid w:val="000D29AE"/>
    <w:rsid w:val="000D2B9B"/>
    <w:rsid w:val="000D2FD5"/>
    <w:rsid w:val="000D3189"/>
    <w:rsid w:val="000D325C"/>
    <w:rsid w:val="000D356E"/>
    <w:rsid w:val="000D364A"/>
    <w:rsid w:val="000D3C8D"/>
    <w:rsid w:val="000D3F3D"/>
    <w:rsid w:val="000D4336"/>
    <w:rsid w:val="000D4405"/>
    <w:rsid w:val="000D4785"/>
    <w:rsid w:val="000D48FE"/>
    <w:rsid w:val="000D4955"/>
    <w:rsid w:val="000D4C0A"/>
    <w:rsid w:val="000D4D18"/>
    <w:rsid w:val="000D4DCF"/>
    <w:rsid w:val="000D5675"/>
    <w:rsid w:val="000D56A0"/>
    <w:rsid w:val="000D5970"/>
    <w:rsid w:val="000D5CC1"/>
    <w:rsid w:val="000D5EB8"/>
    <w:rsid w:val="000D670D"/>
    <w:rsid w:val="000D689A"/>
    <w:rsid w:val="000D69DF"/>
    <w:rsid w:val="000D6A69"/>
    <w:rsid w:val="000D6B87"/>
    <w:rsid w:val="000D6DC1"/>
    <w:rsid w:val="000D78DD"/>
    <w:rsid w:val="000D78E0"/>
    <w:rsid w:val="000D7924"/>
    <w:rsid w:val="000D7943"/>
    <w:rsid w:val="000D7E13"/>
    <w:rsid w:val="000E004C"/>
    <w:rsid w:val="000E0060"/>
    <w:rsid w:val="000E022C"/>
    <w:rsid w:val="000E049A"/>
    <w:rsid w:val="000E07F4"/>
    <w:rsid w:val="000E0844"/>
    <w:rsid w:val="000E0870"/>
    <w:rsid w:val="000E088C"/>
    <w:rsid w:val="000E09B2"/>
    <w:rsid w:val="000E0CEC"/>
    <w:rsid w:val="000E0ED5"/>
    <w:rsid w:val="000E15DD"/>
    <w:rsid w:val="000E1D43"/>
    <w:rsid w:val="000E22B4"/>
    <w:rsid w:val="000E23DF"/>
    <w:rsid w:val="000E263E"/>
    <w:rsid w:val="000E27E1"/>
    <w:rsid w:val="000E291D"/>
    <w:rsid w:val="000E3180"/>
    <w:rsid w:val="000E38D2"/>
    <w:rsid w:val="000E3E25"/>
    <w:rsid w:val="000E40A1"/>
    <w:rsid w:val="000E4294"/>
    <w:rsid w:val="000E4351"/>
    <w:rsid w:val="000E483C"/>
    <w:rsid w:val="000E48A1"/>
    <w:rsid w:val="000E48A5"/>
    <w:rsid w:val="000E492F"/>
    <w:rsid w:val="000E4CB7"/>
    <w:rsid w:val="000E4DF1"/>
    <w:rsid w:val="000E50E5"/>
    <w:rsid w:val="000E51FA"/>
    <w:rsid w:val="000E5AF9"/>
    <w:rsid w:val="000E6210"/>
    <w:rsid w:val="000E6AC0"/>
    <w:rsid w:val="000E7866"/>
    <w:rsid w:val="000E79C3"/>
    <w:rsid w:val="000E7AEA"/>
    <w:rsid w:val="000E7D05"/>
    <w:rsid w:val="000E7D75"/>
    <w:rsid w:val="000E7E2D"/>
    <w:rsid w:val="000F003F"/>
    <w:rsid w:val="000F015A"/>
    <w:rsid w:val="000F02B9"/>
    <w:rsid w:val="000F03A4"/>
    <w:rsid w:val="000F0930"/>
    <w:rsid w:val="000F0F93"/>
    <w:rsid w:val="000F0FF5"/>
    <w:rsid w:val="000F1100"/>
    <w:rsid w:val="000F1215"/>
    <w:rsid w:val="000F13D7"/>
    <w:rsid w:val="000F1499"/>
    <w:rsid w:val="000F18AE"/>
    <w:rsid w:val="000F1E93"/>
    <w:rsid w:val="000F2333"/>
    <w:rsid w:val="000F2414"/>
    <w:rsid w:val="000F242D"/>
    <w:rsid w:val="000F25C9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03"/>
    <w:rsid w:val="000F31B9"/>
    <w:rsid w:val="000F33A2"/>
    <w:rsid w:val="000F39E1"/>
    <w:rsid w:val="000F3FBE"/>
    <w:rsid w:val="000F4025"/>
    <w:rsid w:val="000F415B"/>
    <w:rsid w:val="000F41D2"/>
    <w:rsid w:val="000F4245"/>
    <w:rsid w:val="000F4D17"/>
    <w:rsid w:val="000F4E2C"/>
    <w:rsid w:val="000F5440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856"/>
    <w:rsid w:val="000F6884"/>
    <w:rsid w:val="000F6DD9"/>
    <w:rsid w:val="000F6DDF"/>
    <w:rsid w:val="000F6FF9"/>
    <w:rsid w:val="000F72D8"/>
    <w:rsid w:val="000F72EF"/>
    <w:rsid w:val="000F75AB"/>
    <w:rsid w:val="000F7A22"/>
    <w:rsid w:val="000F7E27"/>
    <w:rsid w:val="001000D4"/>
    <w:rsid w:val="001000DB"/>
    <w:rsid w:val="001005AD"/>
    <w:rsid w:val="00100A18"/>
    <w:rsid w:val="00100ED9"/>
    <w:rsid w:val="00100FAF"/>
    <w:rsid w:val="001011AA"/>
    <w:rsid w:val="001016EB"/>
    <w:rsid w:val="001017E7"/>
    <w:rsid w:val="00101DB1"/>
    <w:rsid w:val="00101FE9"/>
    <w:rsid w:val="001022EC"/>
    <w:rsid w:val="001023CB"/>
    <w:rsid w:val="001027A3"/>
    <w:rsid w:val="00102876"/>
    <w:rsid w:val="00102BE5"/>
    <w:rsid w:val="00102EF9"/>
    <w:rsid w:val="00102F41"/>
    <w:rsid w:val="00102F7E"/>
    <w:rsid w:val="0010303D"/>
    <w:rsid w:val="0010324A"/>
    <w:rsid w:val="001037FC"/>
    <w:rsid w:val="00103AD6"/>
    <w:rsid w:val="00103BC3"/>
    <w:rsid w:val="0010429A"/>
    <w:rsid w:val="00104377"/>
    <w:rsid w:val="00104378"/>
    <w:rsid w:val="00104564"/>
    <w:rsid w:val="00104ADD"/>
    <w:rsid w:val="0010521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08D"/>
    <w:rsid w:val="00106206"/>
    <w:rsid w:val="00106223"/>
    <w:rsid w:val="00106323"/>
    <w:rsid w:val="001067BB"/>
    <w:rsid w:val="00106C19"/>
    <w:rsid w:val="00106C33"/>
    <w:rsid w:val="00106C99"/>
    <w:rsid w:val="00106D6F"/>
    <w:rsid w:val="00106E95"/>
    <w:rsid w:val="00107306"/>
    <w:rsid w:val="001074DD"/>
    <w:rsid w:val="0010755E"/>
    <w:rsid w:val="001078C7"/>
    <w:rsid w:val="001101D4"/>
    <w:rsid w:val="0011062F"/>
    <w:rsid w:val="00111149"/>
    <w:rsid w:val="001111BE"/>
    <w:rsid w:val="00111614"/>
    <w:rsid w:val="00111B28"/>
    <w:rsid w:val="00111C40"/>
    <w:rsid w:val="00111DC4"/>
    <w:rsid w:val="00111FAC"/>
    <w:rsid w:val="00111FF6"/>
    <w:rsid w:val="001123EB"/>
    <w:rsid w:val="001127B2"/>
    <w:rsid w:val="00112BC6"/>
    <w:rsid w:val="00112EA5"/>
    <w:rsid w:val="00112F85"/>
    <w:rsid w:val="00113319"/>
    <w:rsid w:val="00113339"/>
    <w:rsid w:val="00113411"/>
    <w:rsid w:val="001137CE"/>
    <w:rsid w:val="0011438E"/>
    <w:rsid w:val="001143F8"/>
    <w:rsid w:val="001144F9"/>
    <w:rsid w:val="0011460E"/>
    <w:rsid w:val="00114D9C"/>
    <w:rsid w:val="0011597A"/>
    <w:rsid w:val="00115C2B"/>
    <w:rsid w:val="00115D4D"/>
    <w:rsid w:val="00115D81"/>
    <w:rsid w:val="001160B8"/>
    <w:rsid w:val="00116284"/>
    <w:rsid w:val="001164B9"/>
    <w:rsid w:val="00116688"/>
    <w:rsid w:val="001168C2"/>
    <w:rsid w:val="001169FA"/>
    <w:rsid w:val="00116D79"/>
    <w:rsid w:val="00116E11"/>
    <w:rsid w:val="0011705F"/>
    <w:rsid w:val="00117119"/>
    <w:rsid w:val="001171FA"/>
    <w:rsid w:val="001173BE"/>
    <w:rsid w:val="001174E6"/>
    <w:rsid w:val="00117D97"/>
    <w:rsid w:val="00117F07"/>
    <w:rsid w:val="00120006"/>
    <w:rsid w:val="001201C4"/>
    <w:rsid w:val="001202DC"/>
    <w:rsid w:val="0012039E"/>
    <w:rsid w:val="0012039F"/>
    <w:rsid w:val="001203C7"/>
    <w:rsid w:val="0012048B"/>
    <w:rsid w:val="001206B8"/>
    <w:rsid w:val="001208E5"/>
    <w:rsid w:val="00120E0A"/>
    <w:rsid w:val="00120F25"/>
    <w:rsid w:val="00120F74"/>
    <w:rsid w:val="0012118B"/>
    <w:rsid w:val="00121866"/>
    <w:rsid w:val="0012188E"/>
    <w:rsid w:val="00121998"/>
    <w:rsid w:val="00121B00"/>
    <w:rsid w:val="00121DA7"/>
    <w:rsid w:val="00122359"/>
    <w:rsid w:val="0012283D"/>
    <w:rsid w:val="00122889"/>
    <w:rsid w:val="001229C5"/>
    <w:rsid w:val="00122B03"/>
    <w:rsid w:val="00122C75"/>
    <w:rsid w:val="0012305C"/>
    <w:rsid w:val="00123384"/>
    <w:rsid w:val="00123745"/>
    <w:rsid w:val="00123A62"/>
    <w:rsid w:val="001240D8"/>
    <w:rsid w:val="0012453A"/>
    <w:rsid w:val="00124597"/>
    <w:rsid w:val="00124736"/>
    <w:rsid w:val="001247C1"/>
    <w:rsid w:val="0012494D"/>
    <w:rsid w:val="00124BAC"/>
    <w:rsid w:val="00124DF3"/>
    <w:rsid w:val="00124EEF"/>
    <w:rsid w:val="00124F2E"/>
    <w:rsid w:val="00124F3A"/>
    <w:rsid w:val="001252AE"/>
    <w:rsid w:val="0012558C"/>
    <w:rsid w:val="00125673"/>
    <w:rsid w:val="00125753"/>
    <w:rsid w:val="001258A5"/>
    <w:rsid w:val="00125905"/>
    <w:rsid w:val="00125CA7"/>
    <w:rsid w:val="00125DA7"/>
    <w:rsid w:val="0012600D"/>
    <w:rsid w:val="00126133"/>
    <w:rsid w:val="0012630F"/>
    <w:rsid w:val="001266AA"/>
    <w:rsid w:val="001266D2"/>
    <w:rsid w:val="001269B3"/>
    <w:rsid w:val="00126B08"/>
    <w:rsid w:val="00126E04"/>
    <w:rsid w:val="001271BE"/>
    <w:rsid w:val="0012733D"/>
    <w:rsid w:val="001273E7"/>
    <w:rsid w:val="00127DC9"/>
    <w:rsid w:val="00127E25"/>
    <w:rsid w:val="00127ED4"/>
    <w:rsid w:val="00130058"/>
    <w:rsid w:val="001306A1"/>
    <w:rsid w:val="0013075F"/>
    <w:rsid w:val="001308EA"/>
    <w:rsid w:val="0013090A"/>
    <w:rsid w:val="00130CF7"/>
    <w:rsid w:val="00130F88"/>
    <w:rsid w:val="00130F99"/>
    <w:rsid w:val="00130FE6"/>
    <w:rsid w:val="00130FF9"/>
    <w:rsid w:val="0013101C"/>
    <w:rsid w:val="00131236"/>
    <w:rsid w:val="00131479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B99"/>
    <w:rsid w:val="00132D45"/>
    <w:rsid w:val="001330D0"/>
    <w:rsid w:val="001330EB"/>
    <w:rsid w:val="00133304"/>
    <w:rsid w:val="001333A2"/>
    <w:rsid w:val="00133523"/>
    <w:rsid w:val="0013375E"/>
    <w:rsid w:val="00133B42"/>
    <w:rsid w:val="00133FE0"/>
    <w:rsid w:val="00133FFF"/>
    <w:rsid w:val="0013443B"/>
    <w:rsid w:val="0013467C"/>
    <w:rsid w:val="001349D3"/>
    <w:rsid w:val="00134CEC"/>
    <w:rsid w:val="00135537"/>
    <w:rsid w:val="001356DA"/>
    <w:rsid w:val="00135BE8"/>
    <w:rsid w:val="00135F9C"/>
    <w:rsid w:val="00135FA9"/>
    <w:rsid w:val="00136469"/>
    <w:rsid w:val="001368DD"/>
    <w:rsid w:val="00136A07"/>
    <w:rsid w:val="00136BE5"/>
    <w:rsid w:val="00136E62"/>
    <w:rsid w:val="00136EA3"/>
    <w:rsid w:val="00137091"/>
    <w:rsid w:val="00137228"/>
    <w:rsid w:val="0013740A"/>
    <w:rsid w:val="001374C4"/>
    <w:rsid w:val="00137748"/>
    <w:rsid w:val="00137C8C"/>
    <w:rsid w:val="00137E32"/>
    <w:rsid w:val="00140083"/>
    <w:rsid w:val="00140590"/>
    <w:rsid w:val="001405D6"/>
    <w:rsid w:val="00140858"/>
    <w:rsid w:val="00140DF2"/>
    <w:rsid w:val="00140EE1"/>
    <w:rsid w:val="0014139E"/>
    <w:rsid w:val="00141594"/>
    <w:rsid w:val="001417AA"/>
    <w:rsid w:val="00141904"/>
    <w:rsid w:val="00141A86"/>
    <w:rsid w:val="00141EAA"/>
    <w:rsid w:val="001420ED"/>
    <w:rsid w:val="00142355"/>
    <w:rsid w:val="001427D0"/>
    <w:rsid w:val="00142C19"/>
    <w:rsid w:val="00142EAB"/>
    <w:rsid w:val="00142F61"/>
    <w:rsid w:val="0014301C"/>
    <w:rsid w:val="001434F3"/>
    <w:rsid w:val="001436EA"/>
    <w:rsid w:val="001437BF"/>
    <w:rsid w:val="00143858"/>
    <w:rsid w:val="001439C9"/>
    <w:rsid w:val="00144355"/>
    <w:rsid w:val="0014452B"/>
    <w:rsid w:val="00144823"/>
    <w:rsid w:val="0014525C"/>
    <w:rsid w:val="0014551A"/>
    <w:rsid w:val="001458F1"/>
    <w:rsid w:val="00145A0B"/>
    <w:rsid w:val="00145AA5"/>
    <w:rsid w:val="00146100"/>
    <w:rsid w:val="001462C3"/>
    <w:rsid w:val="00146509"/>
    <w:rsid w:val="001469DE"/>
    <w:rsid w:val="00146C24"/>
    <w:rsid w:val="00146C46"/>
    <w:rsid w:val="00146F69"/>
    <w:rsid w:val="0014748A"/>
    <w:rsid w:val="00147634"/>
    <w:rsid w:val="00147715"/>
    <w:rsid w:val="00147814"/>
    <w:rsid w:val="001478E7"/>
    <w:rsid w:val="00150506"/>
    <w:rsid w:val="001506FF"/>
    <w:rsid w:val="00150A10"/>
    <w:rsid w:val="00150C7B"/>
    <w:rsid w:val="00150E96"/>
    <w:rsid w:val="00150EBB"/>
    <w:rsid w:val="001514D9"/>
    <w:rsid w:val="00151807"/>
    <w:rsid w:val="00151C30"/>
    <w:rsid w:val="00151DCE"/>
    <w:rsid w:val="001525CC"/>
    <w:rsid w:val="00152663"/>
    <w:rsid w:val="0015274F"/>
    <w:rsid w:val="0015277B"/>
    <w:rsid w:val="00152814"/>
    <w:rsid w:val="00152E04"/>
    <w:rsid w:val="00152EEF"/>
    <w:rsid w:val="001530CB"/>
    <w:rsid w:val="00153378"/>
    <w:rsid w:val="0015368B"/>
    <w:rsid w:val="00153772"/>
    <w:rsid w:val="00153811"/>
    <w:rsid w:val="00153931"/>
    <w:rsid w:val="00153D01"/>
    <w:rsid w:val="00153D66"/>
    <w:rsid w:val="00153E0E"/>
    <w:rsid w:val="00153F2C"/>
    <w:rsid w:val="00153FDA"/>
    <w:rsid w:val="00153FF6"/>
    <w:rsid w:val="00154305"/>
    <w:rsid w:val="0015451E"/>
    <w:rsid w:val="0015452A"/>
    <w:rsid w:val="0015473B"/>
    <w:rsid w:val="001548DC"/>
    <w:rsid w:val="00154940"/>
    <w:rsid w:val="00154B5C"/>
    <w:rsid w:val="00154E30"/>
    <w:rsid w:val="001551B3"/>
    <w:rsid w:val="001552AD"/>
    <w:rsid w:val="0015535B"/>
    <w:rsid w:val="00155559"/>
    <w:rsid w:val="00155762"/>
    <w:rsid w:val="00155797"/>
    <w:rsid w:val="00155C47"/>
    <w:rsid w:val="00155D40"/>
    <w:rsid w:val="001562C6"/>
    <w:rsid w:val="00156752"/>
    <w:rsid w:val="0015735B"/>
    <w:rsid w:val="001573BA"/>
    <w:rsid w:val="0015798D"/>
    <w:rsid w:val="00157D3B"/>
    <w:rsid w:val="00157DDD"/>
    <w:rsid w:val="00157E43"/>
    <w:rsid w:val="00157E5C"/>
    <w:rsid w:val="00157F91"/>
    <w:rsid w:val="0016048D"/>
    <w:rsid w:val="00160490"/>
    <w:rsid w:val="001604CE"/>
    <w:rsid w:val="001606EB"/>
    <w:rsid w:val="00160860"/>
    <w:rsid w:val="0016090C"/>
    <w:rsid w:val="00160B35"/>
    <w:rsid w:val="00160CBE"/>
    <w:rsid w:val="00160E20"/>
    <w:rsid w:val="001610F5"/>
    <w:rsid w:val="0016116E"/>
    <w:rsid w:val="0016156F"/>
    <w:rsid w:val="00161623"/>
    <w:rsid w:val="001617CE"/>
    <w:rsid w:val="0016183E"/>
    <w:rsid w:val="001618A7"/>
    <w:rsid w:val="00161CE6"/>
    <w:rsid w:val="00162713"/>
    <w:rsid w:val="00162D14"/>
    <w:rsid w:val="0016304D"/>
    <w:rsid w:val="001635C3"/>
    <w:rsid w:val="0016364A"/>
    <w:rsid w:val="00163A58"/>
    <w:rsid w:val="00163A71"/>
    <w:rsid w:val="00163C55"/>
    <w:rsid w:val="00163E61"/>
    <w:rsid w:val="00163FDB"/>
    <w:rsid w:val="001641D9"/>
    <w:rsid w:val="0016460B"/>
    <w:rsid w:val="00164A74"/>
    <w:rsid w:val="00164DED"/>
    <w:rsid w:val="00165119"/>
    <w:rsid w:val="00165337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56D"/>
    <w:rsid w:val="0016792D"/>
    <w:rsid w:val="0016793B"/>
    <w:rsid w:val="00167B0C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46B"/>
    <w:rsid w:val="0017158F"/>
    <w:rsid w:val="00171986"/>
    <w:rsid w:val="00171B30"/>
    <w:rsid w:val="00171BBA"/>
    <w:rsid w:val="00171C6F"/>
    <w:rsid w:val="00171F6F"/>
    <w:rsid w:val="001722EC"/>
    <w:rsid w:val="001723E0"/>
    <w:rsid w:val="0017248E"/>
    <w:rsid w:val="00172535"/>
    <w:rsid w:val="001726D4"/>
    <w:rsid w:val="00172BF0"/>
    <w:rsid w:val="0017314A"/>
    <w:rsid w:val="001731BE"/>
    <w:rsid w:val="00173402"/>
    <w:rsid w:val="00173854"/>
    <w:rsid w:val="00173970"/>
    <w:rsid w:val="00173A32"/>
    <w:rsid w:val="00173ECA"/>
    <w:rsid w:val="0017408A"/>
    <w:rsid w:val="00174134"/>
    <w:rsid w:val="0017419C"/>
    <w:rsid w:val="001741DA"/>
    <w:rsid w:val="0017436B"/>
    <w:rsid w:val="001743A2"/>
    <w:rsid w:val="00174643"/>
    <w:rsid w:val="001749BA"/>
    <w:rsid w:val="00174A6E"/>
    <w:rsid w:val="00174B85"/>
    <w:rsid w:val="00174D46"/>
    <w:rsid w:val="00174D49"/>
    <w:rsid w:val="001751E6"/>
    <w:rsid w:val="0017539E"/>
    <w:rsid w:val="001753DF"/>
    <w:rsid w:val="0017549F"/>
    <w:rsid w:val="001755D0"/>
    <w:rsid w:val="001756AB"/>
    <w:rsid w:val="001756AC"/>
    <w:rsid w:val="0017591B"/>
    <w:rsid w:val="00175B6C"/>
    <w:rsid w:val="00175BFA"/>
    <w:rsid w:val="00175C01"/>
    <w:rsid w:val="00175EC3"/>
    <w:rsid w:val="00175EEE"/>
    <w:rsid w:val="00176205"/>
    <w:rsid w:val="001762A6"/>
    <w:rsid w:val="00176402"/>
    <w:rsid w:val="00176625"/>
    <w:rsid w:val="0017663A"/>
    <w:rsid w:val="00176A83"/>
    <w:rsid w:val="00176BC8"/>
    <w:rsid w:val="00176E02"/>
    <w:rsid w:val="00176FFA"/>
    <w:rsid w:val="00177024"/>
    <w:rsid w:val="00177041"/>
    <w:rsid w:val="00177440"/>
    <w:rsid w:val="001775D3"/>
    <w:rsid w:val="0017767C"/>
    <w:rsid w:val="00177BB9"/>
    <w:rsid w:val="00177BE7"/>
    <w:rsid w:val="00177CEB"/>
    <w:rsid w:val="00177D31"/>
    <w:rsid w:val="00177F57"/>
    <w:rsid w:val="001801EC"/>
    <w:rsid w:val="00180213"/>
    <w:rsid w:val="0018034B"/>
    <w:rsid w:val="0018090B"/>
    <w:rsid w:val="0018131E"/>
    <w:rsid w:val="001815B4"/>
    <w:rsid w:val="00181696"/>
    <w:rsid w:val="00181840"/>
    <w:rsid w:val="00181B18"/>
    <w:rsid w:val="00181CF0"/>
    <w:rsid w:val="00182473"/>
    <w:rsid w:val="00182680"/>
    <w:rsid w:val="00182927"/>
    <w:rsid w:val="00182CAB"/>
    <w:rsid w:val="00182D1C"/>
    <w:rsid w:val="0018327C"/>
    <w:rsid w:val="001833EC"/>
    <w:rsid w:val="001836E5"/>
    <w:rsid w:val="00183C55"/>
    <w:rsid w:val="00183C6D"/>
    <w:rsid w:val="00183D2F"/>
    <w:rsid w:val="00183D85"/>
    <w:rsid w:val="001840BD"/>
    <w:rsid w:val="001840C6"/>
    <w:rsid w:val="0018434C"/>
    <w:rsid w:val="001843E9"/>
    <w:rsid w:val="0018473D"/>
    <w:rsid w:val="001852C6"/>
    <w:rsid w:val="0018538C"/>
    <w:rsid w:val="0018543B"/>
    <w:rsid w:val="00185813"/>
    <w:rsid w:val="001859F1"/>
    <w:rsid w:val="00185B11"/>
    <w:rsid w:val="00185C47"/>
    <w:rsid w:val="00186501"/>
    <w:rsid w:val="00186906"/>
    <w:rsid w:val="00186A30"/>
    <w:rsid w:val="00186AF1"/>
    <w:rsid w:val="00186BC1"/>
    <w:rsid w:val="00186EEE"/>
    <w:rsid w:val="00186F41"/>
    <w:rsid w:val="0018714E"/>
    <w:rsid w:val="00187375"/>
    <w:rsid w:val="001878D5"/>
    <w:rsid w:val="00190127"/>
    <w:rsid w:val="0019021F"/>
    <w:rsid w:val="00190481"/>
    <w:rsid w:val="0019049C"/>
    <w:rsid w:val="001904AF"/>
    <w:rsid w:val="0019068E"/>
    <w:rsid w:val="00190C33"/>
    <w:rsid w:val="00191216"/>
    <w:rsid w:val="00191547"/>
    <w:rsid w:val="0019200C"/>
    <w:rsid w:val="001920DC"/>
    <w:rsid w:val="00192366"/>
    <w:rsid w:val="001923A1"/>
    <w:rsid w:val="00192590"/>
    <w:rsid w:val="00192780"/>
    <w:rsid w:val="0019279A"/>
    <w:rsid w:val="001928FE"/>
    <w:rsid w:val="00192995"/>
    <w:rsid w:val="001929FB"/>
    <w:rsid w:val="0019345E"/>
    <w:rsid w:val="0019384A"/>
    <w:rsid w:val="00193B1C"/>
    <w:rsid w:val="00193B2C"/>
    <w:rsid w:val="00193D43"/>
    <w:rsid w:val="00193E41"/>
    <w:rsid w:val="00193EE2"/>
    <w:rsid w:val="001940B5"/>
    <w:rsid w:val="0019429C"/>
    <w:rsid w:val="0019436B"/>
    <w:rsid w:val="00194497"/>
    <w:rsid w:val="0019483B"/>
    <w:rsid w:val="001949A1"/>
    <w:rsid w:val="00194B31"/>
    <w:rsid w:val="00194C70"/>
    <w:rsid w:val="00194ED0"/>
    <w:rsid w:val="00194F81"/>
    <w:rsid w:val="00195014"/>
    <w:rsid w:val="001950D7"/>
    <w:rsid w:val="001956DD"/>
    <w:rsid w:val="00195B5F"/>
    <w:rsid w:val="00195E4D"/>
    <w:rsid w:val="0019623E"/>
    <w:rsid w:val="001962AA"/>
    <w:rsid w:val="001965C4"/>
    <w:rsid w:val="001967E5"/>
    <w:rsid w:val="00197472"/>
    <w:rsid w:val="001974A6"/>
    <w:rsid w:val="001977E1"/>
    <w:rsid w:val="00197BAA"/>
    <w:rsid w:val="00197BE1"/>
    <w:rsid w:val="001A04A6"/>
    <w:rsid w:val="001A0571"/>
    <w:rsid w:val="001A05D4"/>
    <w:rsid w:val="001A088A"/>
    <w:rsid w:val="001A0C2C"/>
    <w:rsid w:val="001A0F64"/>
    <w:rsid w:val="001A0F79"/>
    <w:rsid w:val="001A0FC5"/>
    <w:rsid w:val="001A1368"/>
    <w:rsid w:val="001A1436"/>
    <w:rsid w:val="001A1B08"/>
    <w:rsid w:val="001A1C7D"/>
    <w:rsid w:val="001A23F3"/>
    <w:rsid w:val="001A2BA6"/>
    <w:rsid w:val="001A2BAB"/>
    <w:rsid w:val="001A2CB3"/>
    <w:rsid w:val="001A2CBB"/>
    <w:rsid w:val="001A2DBA"/>
    <w:rsid w:val="001A2EE7"/>
    <w:rsid w:val="001A2F00"/>
    <w:rsid w:val="001A3123"/>
    <w:rsid w:val="001A3205"/>
    <w:rsid w:val="001A3484"/>
    <w:rsid w:val="001A3B39"/>
    <w:rsid w:val="001A3BE9"/>
    <w:rsid w:val="001A432C"/>
    <w:rsid w:val="001A43B3"/>
    <w:rsid w:val="001A44BE"/>
    <w:rsid w:val="001A4547"/>
    <w:rsid w:val="001A471F"/>
    <w:rsid w:val="001A49F1"/>
    <w:rsid w:val="001A4B5F"/>
    <w:rsid w:val="001A4DF9"/>
    <w:rsid w:val="001A4FC8"/>
    <w:rsid w:val="001A52E9"/>
    <w:rsid w:val="001A55D4"/>
    <w:rsid w:val="001A56AD"/>
    <w:rsid w:val="001A579F"/>
    <w:rsid w:val="001A593B"/>
    <w:rsid w:val="001A5B87"/>
    <w:rsid w:val="001A5D5F"/>
    <w:rsid w:val="001A5DE6"/>
    <w:rsid w:val="001A5F5B"/>
    <w:rsid w:val="001A5FC2"/>
    <w:rsid w:val="001A5FF0"/>
    <w:rsid w:val="001A6190"/>
    <w:rsid w:val="001A6439"/>
    <w:rsid w:val="001A7240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85F"/>
    <w:rsid w:val="001B09E7"/>
    <w:rsid w:val="001B0EC3"/>
    <w:rsid w:val="001B13AD"/>
    <w:rsid w:val="001B1697"/>
    <w:rsid w:val="001B1A81"/>
    <w:rsid w:val="001B22F8"/>
    <w:rsid w:val="001B27B5"/>
    <w:rsid w:val="001B27E7"/>
    <w:rsid w:val="001B3178"/>
    <w:rsid w:val="001B319E"/>
    <w:rsid w:val="001B3206"/>
    <w:rsid w:val="001B3691"/>
    <w:rsid w:val="001B36C3"/>
    <w:rsid w:val="001B426C"/>
    <w:rsid w:val="001B45DF"/>
    <w:rsid w:val="001B4703"/>
    <w:rsid w:val="001B4BA2"/>
    <w:rsid w:val="001B4C02"/>
    <w:rsid w:val="001B4C11"/>
    <w:rsid w:val="001B56F0"/>
    <w:rsid w:val="001B58EA"/>
    <w:rsid w:val="001B5B0B"/>
    <w:rsid w:val="001B5B38"/>
    <w:rsid w:val="001B5FE1"/>
    <w:rsid w:val="001B60F9"/>
    <w:rsid w:val="001B6127"/>
    <w:rsid w:val="001B6601"/>
    <w:rsid w:val="001B6868"/>
    <w:rsid w:val="001B6B79"/>
    <w:rsid w:val="001B6DD4"/>
    <w:rsid w:val="001B77E9"/>
    <w:rsid w:val="001B7A74"/>
    <w:rsid w:val="001B7B72"/>
    <w:rsid w:val="001B7BAF"/>
    <w:rsid w:val="001B7C22"/>
    <w:rsid w:val="001B7C8F"/>
    <w:rsid w:val="001B7CD7"/>
    <w:rsid w:val="001C009A"/>
    <w:rsid w:val="001C00B0"/>
    <w:rsid w:val="001C0203"/>
    <w:rsid w:val="001C02E7"/>
    <w:rsid w:val="001C0488"/>
    <w:rsid w:val="001C0959"/>
    <w:rsid w:val="001C0B5B"/>
    <w:rsid w:val="001C0FC2"/>
    <w:rsid w:val="001C1134"/>
    <w:rsid w:val="001C130E"/>
    <w:rsid w:val="001C1870"/>
    <w:rsid w:val="001C1987"/>
    <w:rsid w:val="001C22D3"/>
    <w:rsid w:val="001C25FC"/>
    <w:rsid w:val="001C2963"/>
    <w:rsid w:val="001C2EFB"/>
    <w:rsid w:val="001C3345"/>
    <w:rsid w:val="001C3741"/>
    <w:rsid w:val="001C380A"/>
    <w:rsid w:val="001C39F4"/>
    <w:rsid w:val="001C3B3F"/>
    <w:rsid w:val="001C3C37"/>
    <w:rsid w:val="001C4527"/>
    <w:rsid w:val="001C455C"/>
    <w:rsid w:val="001C48D2"/>
    <w:rsid w:val="001C4AAC"/>
    <w:rsid w:val="001C4CFA"/>
    <w:rsid w:val="001C4FBC"/>
    <w:rsid w:val="001C51A2"/>
    <w:rsid w:val="001C5256"/>
    <w:rsid w:val="001C5455"/>
    <w:rsid w:val="001C5742"/>
    <w:rsid w:val="001C5978"/>
    <w:rsid w:val="001C5A1B"/>
    <w:rsid w:val="001C63B5"/>
    <w:rsid w:val="001C6617"/>
    <w:rsid w:val="001C66CA"/>
    <w:rsid w:val="001C6B90"/>
    <w:rsid w:val="001C6D02"/>
    <w:rsid w:val="001C70E5"/>
    <w:rsid w:val="001C72CB"/>
    <w:rsid w:val="001C7527"/>
    <w:rsid w:val="001C77BC"/>
    <w:rsid w:val="001C7C30"/>
    <w:rsid w:val="001D016A"/>
    <w:rsid w:val="001D01A1"/>
    <w:rsid w:val="001D07B2"/>
    <w:rsid w:val="001D0E48"/>
    <w:rsid w:val="001D0EA2"/>
    <w:rsid w:val="001D0EC4"/>
    <w:rsid w:val="001D1175"/>
    <w:rsid w:val="001D11DA"/>
    <w:rsid w:val="001D124B"/>
    <w:rsid w:val="001D1563"/>
    <w:rsid w:val="001D15CD"/>
    <w:rsid w:val="001D17D5"/>
    <w:rsid w:val="001D1A59"/>
    <w:rsid w:val="001D1B36"/>
    <w:rsid w:val="001D1EDC"/>
    <w:rsid w:val="001D2017"/>
    <w:rsid w:val="001D21CA"/>
    <w:rsid w:val="001D23BA"/>
    <w:rsid w:val="001D272C"/>
    <w:rsid w:val="001D27B3"/>
    <w:rsid w:val="001D29BC"/>
    <w:rsid w:val="001D2AA0"/>
    <w:rsid w:val="001D2F62"/>
    <w:rsid w:val="001D311E"/>
    <w:rsid w:val="001D3802"/>
    <w:rsid w:val="001D38D6"/>
    <w:rsid w:val="001D3AEA"/>
    <w:rsid w:val="001D3DC7"/>
    <w:rsid w:val="001D3F5B"/>
    <w:rsid w:val="001D400F"/>
    <w:rsid w:val="001D43A5"/>
    <w:rsid w:val="001D444F"/>
    <w:rsid w:val="001D482B"/>
    <w:rsid w:val="001D48CF"/>
    <w:rsid w:val="001D4E3D"/>
    <w:rsid w:val="001D540F"/>
    <w:rsid w:val="001D54D5"/>
    <w:rsid w:val="001D5655"/>
    <w:rsid w:val="001D5850"/>
    <w:rsid w:val="001D5B12"/>
    <w:rsid w:val="001D5B13"/>
    <w:rsid w:val="001D680B"/>
    <w:rsid w:val="001D6BF1"/>
    <w:rsid w:val="001D7046"/>
    <w:rsid w:val="001D7187"/>
    <w:rsid w:val="001D7270"/>
    <w:rsid w:val="001D7302"/>
    <w:rsid w:val="001D78A3"/>
    <w:rsid w:val="001D7B03"/>
    <w:rsid w:val="001D7C0C"/>
    <w:rsid w:val="001D7C8F"/>
    <w:rsid w:val="001D7D35"/>
    <w:rsid w:val="001E01CB"/>
    <w:rsid w:val="001E0266"/>
    <w:rsid w:val="001E036B"/>
    <w:rsid w:val="001E0542"/>
    <w:rsid w:val="001E069E"/>
    <w:rsid w:val="001E06A6"/>
    <w:rsid w:val="001E091B"/>
    <w:rsid w:val="001E0A87"/>
    <w:rsid w:val="001E0B80"/>
    <w:rsid w:val="001E0E6A"/>
    <w:rsid w:val="001E11DE"/>
    <w:rsid w:val="001E1301"/>
    <w:rsid w:val="001E1609"/>
    <w:rsid w:val="001E1633"/>
    <w:rsid w:val="001E1B56"/>
    <w:rsid w:val="001E1ED0"/>
    <w:rsid w:val="001E21C4"/>
    <w:rsid w:val="001E2202"/>
    <w:rsid w:val="001E29DD"/>
    <w:rsid w:val="001E2A3C"/>
    <w:rsid w:val="001E2D32"/>
    <w:rsid w:val="001E31A0"/>
    <w:rsid w:val="001E3A07"/>
    <w:rsid w:val="001E3CEE"/>
    <w:rsid w:val="001E42A1"/>
    <w:rsid w:val="001E4365"/>
    <w:rsid w:val="001E4485"/>
    <w:rsid w:val="001E4514"/>
    <w:rsid w:val="001E4573"/>
    <w:rsid w:val="001E473B"/>
    <w:rsid w:val="001E47F9"/>
    <w:rsid w:val="001E49D9"/>
    <w:rsid w:val="001E4B10"/>
    <w:rsid w:val="001E4D14"/>
    <w:rsid w:val="001E50AF"/>
    <w:rsid w:val="001E5173"/>
    <w:rsid w:val="001E51E8"/>
    <w:rsid w:val="001E52AE"/>
    <w:rsid w:val="001E536A"/>
    <w:rsid w:val="001E5764"/>
    <w:rsid w:val="001E5806"/>
    <w:rsid w:val="001E5870"/>
    <w:rsid w:val="001E61F0"/>
    <w:rsid w:val="001E6544"/>
    <w:rsid w:val="001E6749"/>
    <w:rsid w:val="001E6C02"/>
    <w:rsid w:val="001E6E89"/>
    <w:rsid w:val="001E6EBB"/>
    <w:rsid w:val="001E7392"/>
    <w:rsid w:val="001E7697"/>
    <w:rsid w:val="001E7722"/>
    <w:rsid w:val="001E7729"/>
    <w:rsid w:val="001E7BD9"/>
    <w:rsid w:val="001E7D61"/>
    <w:rsid w:val="001F00F2"/>
    <w:rsid w:val="001F02CB"/>
    <w:rsid w:val="001F0533"/>
    <w:rsid w:val="001F05F8"/>
    <w:rsid w:val="001F0A31"/>
    <w:rsid w:val="001F0EE5"/>
    <w:rsid w:val="001F113E"/>
    <w:rsid w:val="001F1140"/>
    <w:rsid w:val="001F13D3"/>
    <w:rsid w:val="001F1405"/>
    <w:rsid w:val="001F1A1C"/>
    <w:rsid w:val="001F1B33"/>
    <w:rsid w:val="001F1B69"/>
    <w:rsid w:val="001F208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8B"/>
    <w:rsid w:val="001F4490"/>
    <w:rsid w:val="001F48EE"/>
    <w:rsid w:val="001F4A2B"/>
    <w:rsid w:val="001F4A6B"/>
    <w:rsid w:val="001F4D0C"/>
    <w:rsid w:val="001F4D3F"/>
    <w:rsid w:val="001F512A"/>
    <w:rsid w:val="001F5365"/>
    <w:rsid w:val="001F5703"/>
    <w:rsid w:val="001F57D1"/>
    <w:rsid w:val="001F5D18"/>
    <w:rsid w:val="001F5EEF"/>
    <w:rsid w:val="001F63C6"/>
    <w:rsid w:val="001F63DA"/>
    <w:rsid w:val="001F6966"/>
    <w:rsid w:val="001F6B10"/>
    <w:rsid w:val="001F6BEA"/>
    <w:rsid w:val="001F6D94"/>
    <w:rsid w:val="001F70FB"/>
    <w:rsid w:val="001F71AF"/>
    <w:rsid w:val="001F75B2"/>
    <w:rsid w:val="001F7FCF"/>
    <w:rsid w:val="002002F2"/>
    <w:rsid w:val="0020039A"/>
    <w:rsid w:val="002003E3"/>
    <w:rsid w:val="00200BC3"/>
    <w:rsid w:val="00200BD6"/>
    <w:rsid w:val="00200D65"/>
    <w:rsid w:val="00200F14"/>
    <w:rsid w:val="00201106"/>
    <w:rsid w:val="00201230"/>
    <w:rsid w:val="00201502"/>
    <w:rsid w:val="00201C90"/>
    <w:rsid w:val="00201E47"/>
    <w:rsid w:val="00201E5F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2B5"/>
    <w:rsid w:val="00203728"/>
    <w:rsid w:val="00203744"/>
    <w:rsid w:val="00203886"/>
    <w:rsid w:val="00203C8D"/>
    <w:rsid w:val="00203CA9"/>
    <w:rsid w:val="00203F8A"/>
    <w:rsid w:val="00204691"/>
    <w:rsid w:val="002046FA"/>
    <w:rsid w:val="0020474D"/>
    <w:rsid w:val="00204763"/>
    <w:rsid w:val="00204B0C"/>
    <w:rsid w:val="00204B1E"/>
    <w:rsid w:val="00204BCD"/>
    <w:rsid w:val="00204E83"/>
    <w:rsid w:val="002053E4"/>
    <w:rsid w:val="002056AA"/>
    <w:rsid w:val="0020571B"/>
    <w:rsid w:val="00205812"/>
    <w:rsid w:val="00205868"/>
    <w:rsid w:val="002058E1"/>
    <w:rsid w:val="00205B37"/>
    <w:rsid w:val="00206192"/>
    <w:rsid w:val="002065C1"/>
    <w:rsid w:val="00206E21"/>
    <w:rsid w:val="00206E3E"/>
    <w:rsid w:val="0020735A"/>
    <w:rsid w:val="0020741F"/>
    <w:rsid w:val="00207466"/>
    <w:rsid w:val="00207479"/>
    <w:rsid w:val="00207B06"/>
    <w:rsid w:val="00207CB8"/>
    <w:rsid w:val="00207D7F"/>
    <w:rsid w:val="00207EF4"/>
    <w:rsid w:val="00207F12"/>
    <w:rsid w:val="0021006E"/>
    <w:rsid w:val="0021021C"/>
    <w:rsid w:val="0021029C"/>
    <w:rsid w:val="002102E6"/>
    <w:rsid w:val="0021057C"/>
    <w:rsid w:val="00210625"/>
    <w:rsid w:val="00210AC7"/>
    <w:rsid w:val="00211098"/>
    <w:rsid w:val="002110E7"/>
    <w:rsid w:val="0021142B"/>
    <w:rsid w:val="00211644"/>
    <w:rsid w:val="00211791"/>
    <w:rsid w:val="00211890"/>
    <w:rsid w:val="00211BE8"/>
    <w:rsid w:val="00211E6A"/>
    <w:rsid w:val="00211EB2"/>
    <w:rsid w:val="00211FCE"/>
    <w:rsid w:val="002120BD"/>
    <w:rsid w:val="00212790"/>
    <w:rsid w:val="0021288D"/>
    <w:rsid w:val="002129D2"/>
    <w:rsid w:val="00212A50"/>
    <w:rsid w:val="00212CD3"/>
    <w:rsid w:val="00213191"/>
    <w:rsid w:val="00213245"/>
    <w:rsid w:val="002133D3"/>
    <w:rsid w:val="00213493"/>
    <w:rsid w:val="0021384F"/>
    <w:rsid w:val="00213A79"/>
    <w:rsid w:val="00213AB4"/>
    <w:rsid w:val="00213BDA"/>
    <w:rsid w:val="00213E67"/>
    <w:rsid w:val="00213F1D"/>
    <w:rsid w:val="00213F76"/>
    <w:rsid w:val="0021412D"/>
    <w:rsid w:val="002144E8"/>
    <w:rsid w:val="00214702"/>
    <w:rsid w:val="00214748"/>
    <w:rsid w:val="00214809"/>
    <w:rsid w:val="00214FF5"/>
    <w:rsid w:val="00215342"/>
    <w:rsid w:val="002154CD"/>
    <w:rsid w:val="0021551A"/>
    <w:rsid w:val="002156A4"/>
    <w:rsid w:val="0021580A"/>
    <w:rsid w:val="0021580C"/>
    <w:rsid w:val="00215839"/>
    <w:rsid w:val="00215981"/>
    <w:rsid w:val="00215BD0"/>
    <w:rsid w:val="00215E1C"/>
    <w:rsid w:val="00215E2A"/>
    <w:rsid w:val="0021634A"/>
    <w:rsid w:val="00216712"/>
    <w:rsid w:val="0021699A"/>
    <w:rsid w:val="00216B2C"/>
    <w:rsid w:val="00216D01"/>
    <w:rsid w:val="00216E71"/>
    <w:rsid w:val="002170EC"/>
    <w:rsid w:val="002171A7"/>
    <w:rsid w:val="0021730B"/>
    <w:rsid w:val="00217312"/>
    <w:rsid w:val="002176F3"/>
    <w:rsid w:val="0021792C"/>
    <w:rsid w:val="00217A67"/>
    <w:rsid w:val="00217B9D"/>
    <w:rsid w:val="00217BD8"/>
    <w:rsid w:val="00217BDE"/>
    <w:rsid w:val="00217C27"/>
    <w:rsid w:val="00217E18"/>
    <w:rsid w:val="0022006F"/>
    <w:rsid w:val="0022008C"/>
    <w:rsid w:val="002205B5"/>
    <w:rsid w:val="002205D4"/>
    <w:rsid w:val="00220645"/>
    <w:rsid w:val="002206C2"/>
    <w:rsid w:val="002206DA"/>
    <w:rsid w:val="002206F7"/>
    <w:rsid w:val="00220726"/>
    <w:rsid w:val="002207B1"/>
    <w:rsid w:val="002209B2"/>
    <w:rsid w:val="00220D7F"/>
    <w:rsid w:val="00220D8C"/>
    <w:rsid w:val="00220F42"/>
    <w:rsid w:val="0022102C"/>
    <w:rsid w:val="0022118B"/>
    <w:rsid w:val="0022124D"/>
    <w:rsid w:val="00221282"/>
    <w:rsid w:val="002214A7"/>
    <w:rsid w:val="002218A8"/>
    <w:rsid w:val="00221A28"/>
    <w:rsid w:val="00221BFA"/>
    <w:rsid w:val="00221E29"/>
    <w:rsid w:val="00222040"/>
    <w:rsid w:val="002222E4"/>
    <w:rsid w:val="002223BF"/>
    <w:rsid w:val="0022256D"/>
    <w:rsid w:val="0022270C"/>
    <w:rsid w:val="002232EE"/>
    <w:rsid w:val="00223651"/>
    <w:rsid w:val="00223A1A"/>
    <w:rsid w:val="002240AD"/>
    <w:rsid w:val="00224965"/>
    <w:rsid w:val="00224C4B"/>
    <w:rsid w:val="00225213"/>
    <w:rsid w:val="00225737"/>
    <w:rsid w:val="00225786"/>
    <w:rsid w:val="00225941"/>
    <w:rsid w:val="00225B7B"/>
    <w:rsid w:val="00225B7E"/>
    <w:rsid w:val="00225D03"/>
    <w:rsid w:val="00225D32"/>
    <w:rsid w:val="00225EC1"/>
    <w:rsid w:val="002262AE"/>
    <w:rsid w:val="0022639F"/>
    <w:rsid w:val="002265F1"/>
    <w:rsid w:val="0022669E"/>
    <w:rsid w:val="00226B38"/>
    <w:rsid w:val="00226E45"/>
    <w:rsid w:val="0022735E"/>
    <w:rsid w:val="002273BA"/>
    <w:rsid w:val="0022762D"/>
    <w:rsid w:val="00227716"/>
    <w:rsid w:val="002278BE"/>
    <w:rsid w:val="00227A40"/>
    <w:rsid w:val="00227BF4"/>
    <w:rsid w:val="00227DEB"/>
    <w:rsid w:val="00227DF2"/>
    <w:rsid w:val="002302EF"/>
    <w:rsid w:val="00230B0F"/>
    <w:rsid w:val="00230C61"/>
    <w:rsid w:val="00231698"/>
    <w:rsid w:val="00231A71"/>
    <w:rsid w:val="00231A97"/>
    <w:rsid w:val="002320E8"/>
    <w:rsid w:val="00232181"/>
    <w:rsid w:val="002322EE"/>
    <w:rsid w:val="0023249E"/>
    <w:rsid w:val="00232636"/>
    <w:rsid w:val="00232AFE"/>
    <w:rsid w:val="00232B69"/>
    <w:rsid w:val="00232B89"/>
    <w:rsid w:val="0023345B"/>
    <w:rsid w:val="00233473"/>
    <w:rsid w:val="002337A5"/>
    <w:rsid w:val="00233A4F"/>
    <w:rsid w:val="00233B60"/>
    <w:rsid w:val="00233C4E"/>
    <w:rsid w:val="00233D1D"/>
    <w:rsid w:val="00233E0D"/>
    <w:rsid w:val="00233F52"/>
    <w:rsid w:val="00234074"/>
    <w:rsid w:val="002341D8"/>
    <w:rsid w:val="0023422E"/>
    <w:rsid w:val="002343EE"/>
    <w:rsid w:val="002343FF"/>
    <w:rsid w:val="002344FA"/>
    <w:rsid w:val="00234669"/>
    <w:rsid w:val="00234822"/>
    <w:rsid w:val="00234865"/>
    <w:rsid w:val="00234880"/>
    <w:rsid w:val="00234BC5"/>
    <w:rsid w:val="00234F4A"/>
    <w:rsid w:val="0023518F"/>
    <w:rsid w:val="002354D1"/>
    <w:rsid w:val="002355A5"/>
    <w:rsid w:val="002356EF"/>
    <w:rsid w:val="002359F4"/>
    <w:rsid w:val="00235A68"/>
    <w:rsid w:val="00235D5E"/>
    <w:rsid w:val="00235EED"/>
    <w:rsid w:val="002360DC"/>
    <w:rsid w:val="00236151"/>
    <w:rsid w:val="002361D6"/>
    <w:rsid w:val="00236288"/>
    <w:rsid w:val="0023640F"/>
    <w:rsid w:val="00236524"/>
    <w:rsid w:val="002365DF"/>
    <w:rsid w:val="002367E8"/>
    <w:rsid w:val="00236D96"/>
    <w:rsid w:val="00236E3D"/>
    <w:rsid w:val="00236FB8"/>
    <w:rsid w:val="0023730E"/>
    <w:rsid w:val="00237527"/>
    <w:rsid w:val="00237973"/>
    <w:rsid w:val="00237C16"/>
    <w:rsid w:val="00237C8C"/>
    <w:rsid w:val="00237EF0"/>
    <w:rsid w:val="00240062"/>
    <w:rsid w:val="00240758"/>
    <w:rsid w:val="00240902"/>
    <w:rsid w:val="0024091C"/>
    <w:rsid w:val="00240C10"/>
    <w:rsid w:val="00240CFF"/>
    <w:rsid w:val="00240E75"/>
    <w:rsid w:val="00241356"/>
    <w:rsid w:val="002418A2"/>
    <w:rsid w:val="00241B1F"/>
    <w:rsid w:val="00241B2D"/>
    <w:rsid w:val="00241B73"/>
    <w:rsid w:val="00241C5C"/>
    <w:rsid w:val="00241E5E"/>
    <w:rsid w:val="0024217D"/>
    <w:rsid w:val="002421FE"/>
    <w:rsid w:val="00242217"/>
    <w:rsid w:val="0024231F"/>
    <w:rsid w:val="002424D1"/>
    <w:rsid w:val="002425C9"/>
    <w:rsid w:val="00242616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6F2"/>
    <w:rsid w:val="002447B8"/>
    <w:rsid w:val="002447DF"/>
    <w:rsid w:val="002447F5"/>
    <w:rsid w:val="0024485C"/>
    <w:rsid w:val="002448B9"/>
    <w:rsid w:val="00244A57"/>
    <w:rsid w:val="00244AA1"/>
    <w:rsid w:val="00244BF9"/>
    <w:rsid w:val="00244F2E"/>
    <w:rsid w:val="00245146"/>
    <w:rsid w:val="00245169"/>
    <w:rsid w:val="002454DF"/>
    <w:rsid w:val="00245797"/>
    <w:rsid w:val="00245E4B"/>
    <w:rsid w:val="00245E95"/>
    <w:rsid w:val="00245EDE"/>
    <w:rsid w:val="002461D3"/>
    <w:rsid w:val="002461D5"/>
    <w:rsid w:val="00246281"/>
    <w:rsid w:val="00246708"/>
    <w:rsid w:val="00246764"/>
    <w:rsid w:val="00246BD4"/>
    <w:rsid w:val="00246D4A"/>
    <w:rsid w:val="00246DE7"/>
    <w:rsid w:val="00246DED"/>
    <w:rsid w:val="002471C7"/>
    <w:rsid w:val="002471F6"/>
    <w:rsid w:val="0024753A"/>
    <w:rsid w:val="00247549"/>
    <w:rsid w:val="00247932"/>
    <w:rsid w:val="00247BBC"/>
    <w:rsid w:val="00247C74"/>
    <w:rsid w:val="00247D90"/>
    <w:rsid w:val="00247FEE"/>
    <w:rsid w:val="00250004"/>
    <w:rsid w:val="00250255"/>
    <w:rsid w:val="00250855"/>
    <w:rsid w:val="00250897"/>
    <w:rsid w:val="00250943"/>
    <w:rsid w:val="00250BCB"/>
    <w:rsid w:val="00250CA7"/>
    <w:rsid w:val="00250FDF"/>
    <w:rsid w:val="0025127C"/>
    <w:rsid w:val="00251430"/>
    <w:rsid w:val="002514B8"/>
    <w:rsid w:val="002515A4"/>
    <w:rsid w:val="002518CC"/>
    <w:rsid w:val="002518ED"/>
    <w:rsid w:val="00251FC2"/>
    <w:rsid w:val="00251FDD"/>
    <w:rsid w:val="0025227E"/>
    <w:rsid w:val="00252290"/>
    <w:rsid w:val="00252395"/>
    <w:rsid w:val="002523BA"/>
    <w:rsid w:val="002523DA"/>
    <w:rsid w:val="00252490"/>
    <w:rsid w:val="00252665"/>
    <w:rsid w:val="00252763"/>
    <w:rsid w:val="0025294D"/>
    <w:rsid w:val="002529C3"/>
    <w:rsid w:val="002529CE"/>
    <w:rsid w:val="00252A32"/>
    <w:rsid w:val="00252BBC"/>
    <w:rsid w:val="00252C52"/>
    <w:rsid w:val="00252CFD"/>
    <w:rsid w:val="00252F65"/>
    <w:rsid w:val="002531A2"/>
    <w:rsid w:val="00253498"/>
    <w:rsid w:val="002535D2"/>
    <w:rsid w:val="002535EA"/>
    <w:rsid w:val="002536BB"/>
    <w:rsid w:val="00253842"/>
    <w:rsid w:val="002538EC"/>
    <w:rsid w:val="002539E2"/>
    <w:rsid w:val="00253B32"/>
    <w:rsid w:val="00253C53"/>
    <w:rsid w:val="00253ED5"/>
    <w:rsid w:val="00253EDE"/>
    <w:rsid w:val="002546F3"/>
    <w:rsid w:val="002548A1"/>
    <w:rsid w:val="00254D67"/>
    <w:rsid w:val="00254DC2"/>
    <w:rsid w:val="0025511F"/>
    <w:rsid w:val="002551A9"/>
    <w:rsid w:val="0025525A"/>
    <w:rsid w:val="00255310"/>
    <w:rsid w:val="00255698"/>
    <w:rsid w:val="0025575D"/>
    <w:rsid w:val="00255864"/>
    <w:rsid w:val="00255BF2"/>
    <w:rsid w:val="00255BF5"/>
    <w:rsid w:val="00255EEA"/>
    <w:rsid w:val="0025673C"/>
    <w:rsid w:val="00256791"/>
    <w:rsid w:val="00256D4A"/>
    <w:rsid w:val="00256F4D"/>
    <w:rsid w:val="00257261"/>
    <w:rsid w:val="002577D1"/>
    <w:rsid w:val="00257B5B"/>
    <w:rsid w:val="00257E60"/>
    <w:rsid w:val="00257F3E"/>
    <w:rsid w:val="00257FE9"/>
    <w:rsid w:val="00260073"/>
    <w:rsid w:val="0026055E"/>
    <w:rsid w:val="00260C30"/>
    <w:rsid w:val="00260D8B"/>
    <w:rsid w:val="00260EAA"/>
    <w:rsid w:val="00260FBF"/>
    <w:rsid w:val="002610A8"/>
    <w:rsid w:val="0026144B"/>
    <w:rsid w:val="002617AE"/>
    <w:rsid w:val="002619D8"/>
    <w:rsid w:val="00261A21"/>
    <w:rsid w:val="00261E09"/>
    <w:rsid w:val="002621A6"/>
    <w:rsid w:val="002623C2"/>
    <w:rsid w:val="00262626"/>
    <w:rsid w:val="0026268F"/>
    <w:rsid w:val="0026289D"/>
    <w:rsid w:val="00262BDE"/>
    <w:rsid w:val="00262DD8"/>
    <w:rsid w:val="00262EC5"/>
    <w:rsid w:val="002630F6"/>
    <w:rsid w:val="00263117"/>
    <w:rsid w:val="002632B5"/>
    <w:rsid w:val="0026347B"/>
    <w:rsid w:val="0026361B"/>
    <w:rsid w:val="00263944"/>
    <w:rsid w:val="00263B93"/>
    <w:rsid w:val="002643A0"/>
    <w:rsid w:val="002648A6"/>
    <w:rsid w:val="002650C7"/>
    <w:rsid w:val="0026526B"/>
    <w:rsid w:val="00265413"/>
    <w:rsid w:val="00265584"/>
    <w:rsid w:val="00265D4E"/>
    <w:rsid w:val="0026624D"/>
    <w:rsid w:val="0026643E"/>
    <w:rsid w:val="00266D0C"/>
    <w:rsid w:val="00267132"/>
    <w:rsid w:val="00267586"/>
    <w:rsid w:val="00267872"/>
    <w:rsid w:val="00267A91"/>
    <w:rsid w:val="00267A9B"/>
    <w:rsid w:val="00267BA3"/>
    <w:rsid w:val="00267C9D"/>
    <w:rsid w:val="00270230"/>
    <w:rsid w:val="00270238"/>
    <w:rsid w:val="0027046C"/>
    <w:rsid w:val="002704C8"/>
    <w:rsid w:val="002704F7"/>
    <w:rsid w:val="002705CC"/>
    <w:rsid w:val="0027070C"/>
    <w:rsid w:val="00270CFA"/>
    <w:rsid w:val="00270EBE"/>
    <w:rsid w:val="002712A4"/>
    <w:rsid w:val="00271A43"/>
    <w:rsid w:val="0027221C"/>
    <w:rsid w:val="00272300"/>
    <w:rsid w:val="0027235D"/>
    <w:rsid w:val="002723D0"/>
    <w:rsid w:val="00272574"/>
    <w:rsid w:val="0027257C"/>
    <w:rsid w:val="002725A2"/>
    <w:rsid w:val="002730A6"/>
    <w:rsid w:val="002732F0"/>
    <w:rsid w:val="0027330C"/>
    <w:rsid w:val="002734B1"/>
    <w:rsid w:val="00273738"/>
    <w:rsid w:val="00273860"/>
    <w:rsid w:val="00273A00"/>
    <w:rsid w:val="00273A8A"/>
    <w:rsid w:val="00273CA4"/>
    <w:rsid w:val="0027401E"/>
    <w:rsid w:val="00274035"/>
    <w:rsid w:val="0027405A"/>
    <w:rsid w:val="002740C5"/>
    <w:rsid w:val="002740DA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638"/>
    <w:rsid w:val="00275857"/>
    <w:rsid w:val="00275A96"/>
    <w:rsid w:val="00275B9A"/>
    <w:rsid w:val="00275F61"/>
    <w:rsid w:val="00275FBB"/>
    <w:rsid w:val="0027616E"/>
    <w:rsid w:val="002761D4"/>
    <w:rsid w:val="00276581"/>
    <w:rsid w:val="00276725"/>
    <w:rsid w:val="00276BAB"/>
    <w:rsid w:val="00276E2F"/>
    <w:rsid w:val="00276EC8"/>
    <w:rsid w:val="00276F4D"/>
    <w:rsid w:val="00277387"/>
    <w:rsid w:val="002775CE"/>
    <w:rsid w:val="0027765B"/>
    <w:rsid w:val="00277D9A"/>
    <w:rsid w:val="00277F2D"/>
    <w:rsid w:val="00280116"/>
    <w:rsid w:val="00280549"/>
    <w:rsid w:val="00280608"/>
    <w:rsid w:val="00280709"/>
    <w:rsid w:val="00280807"/>
    <w:rsid w:val="00280A28"/>
    <w:rsid w:val="00280C86"/>
    <w:rsid w:val="0028162C"/>
    <w:rsid w:val="00281660"/>
    <w:rsid w:val="0028216C"/>
    <w:rsid w:val="0028271E"/>
    <w:rsid w:val="00282831"/>
    <w:rsid w:val="002828D7"/>
    <w:rsid w:val="00282A7E"/>
    <w:rsid w:val="00282B2A"/>
    <w:rsid w:val="00283131"/>
    <w:rsid w:val="00283361"/>
    <w:rsid w:val="002833A1"/>
    <w:rsid w:val="002834A7"/>
    <w:rsid w:val="002835BA"/>
    <w:rsid w:val="002837F3"/>
    <w:rsid w:val="002839DB"/>
    <w:rsid w:val="00283C4F"/>
    <w:rsid w:val="00283C91"/>
    <w:rsid w:val="002847AE"/>
    <w:rsid w:val="00284826"/>
    <w:rsid w:val="00284AF5"/>
    <w:rsid w:val="00284DD1"/>
    <w:rsid w:val="00284F20"/>
    <w:rsid w:val="002858EF"/>
    <w:rsid w:val="00285AF1"/>
    <w:rsid w:val="00285D88"/>
    <w:rsid w:val="00285D99"/>
    <w:rsid w:val="00285E5E"/>
    <w:rsid w:val="00286159"/>
    <w:rsid w:val="00286880"/>
    <w:rsid w:val="00286D31"/>
    <w:rsid w:val="00286E0F"/>
    <w:rsid w:val="00287010"/>
    <w:rsid w:val="002870E2"/>
    <w:rsid w:val="0028722F"/>
    <w:rsid w:val="002872C5"/>
    <w:rsid w:val="00287408"/>
    <w:rsid w:val="002874EC"/>
    <w:rsid w:val="002876F6"/>
    <w:rsid w:val="00287896"/>
    <w:rsid w:val="00287A26"/>
    <w:rsid w:val="00287A89"/>
    <w:rsid w:val="00287CAB"/>
    <w:rsid w:val="00290135"/>
    <w:rsid w:val="00290974"/>
    <w:rsid w:val="00290988"/>
    <w:rsid w:val="00290C21"/>
    <w:rsid w:val="00290C70"/>
    <w:rsid w:val="00290F1F"/>
    <w:rsid w:val="00290F20"/>
    <w:rsid w:val="0029122F"/>
    <w:rsid w:val="002914D2"/>
    <w:rsid w:val="00291ABA"/>
    <w:rsid w:val="00291CA1"/>
    <w:rsid w:val="00292071"/>
    <w:rsid w:val="00292183"/>
    <w:rsid w:val="002921FD"/>
    <w:rsid w:val="002925CB"/>
    <w:rsid w:val="002928E2"/>
    <w:rsid w:val="00292FAA"/>
    <w:rsid w:val="00293227"/>
    <w:rsid w:val="002934E8"/>
    <w:rsid w:val="00293D54"/>
    <w:rsid w:val="00293E62"/>
    <w:rsid w:val="00293EB6"/>
    <w:rsid w:val="00294125"/>
    <w:rsid w:val="002941ED"/>
    <w:rsid w:val="00294458"/>
    <w:rsid w:val="00294518"/>
    <w:rsid w:val="00294629"/>
    <w:rsid w:val="002948B1"/>
    <w:rsid w:val="00294A13"/>
    <w:rsid w:val="00294A7D"/>
    <w:rsid w:val="00294B1B"/>
    <w:rsid w:val="00294DEC"/>
    <w:rsid w:val="00294FF7"/>
    <w:rsid w:val="00294FFA"/>
    <w:rsid w:val="002954A4"/>
    <w:rsid w:val="002955BB"/>
    <w:rsid w:val="00295993"/>
    <w:rsid w:val="00295DB3"/>
    <w:rsid w:val="0029602D"/>
    <w:rsid w:val="0029643C"/>
    <w:rsid w:val="00296496"/>
    <w:rsid w:val="00296680"/>
    <w:rsid w:val="00296771"/>
    <w:rsid w:val="00296BA7"/>
    <w:rsid w:val="0029710C"/>
    <w:rsid w:val="00297307"/>
    <w:rsid w:val="0029732F"/>
    <w:rsid w:val="00297624"/>
    <w:rsid w:val="002977FD"/>
    <w:rsid w:val="00297822"/>
    <w:rsid w:val="002978C6"/>
    <w:rsid w:val="00297BC2"/>
    <w:rsid w:val="00297D15"/>
    <w:rsid w:val="002A0170"/>
    <w:rsid w:val="002A0213"/>
    <w:rsid w:val="002A0312"/>
    <w:rsid w:val="002A03BF"/>
    <w:rsid w:val="002A0707"/>
    <w:rsid w:val="002A10FE"/>
    <w:rsid w:val="002A1329"/>
    <w:rsid w:val="002A15F4"/>
    <w:rsid w:val="002A161C"/>
    <w:rsid w:val="002A1959"/>
    <w:rsid w:val="002A1BBA"/>
    <w:rsid w:val="002A2055"/>
    <w:rsid w:val="002A266D"/>
    <w:rsid w:val="002A27AA"/>
    <w:rsid w:val="002A28CB"/>
    <w:rsid w:val="002A29DA"/>
    <w:rsid w:val="002A2B88"/>
    <w:rsid w:val="002A2BAC"/>
    <w:rsid w:val="002A2D1B"/>
    <w:rsid w:val="002A30D4"/>
    <w:rsid w:val="002A318B"/>
    <w:rsid w:val="002A322E"/>
    <w:rsid w:val="002A3556"/>
    <w:rsid w:val="002A3799"/>
    <w:rsid w:val="002A39BD"/>
    <w:rsid w:val="002A3C6F"/>
    <w:rsid w:val="002A3DFC"/>
    <w:rsid w:val="002A3E7E"/>
    <w:rsid w:val="002A3EE6"/>
    <w:rsid w:val="002A44B5"/>
    <w:rsid w:val="002A4625"/>
    <w:rsid w:val="002A467C"/>
    <w:rsid w:val="002A48FF"/>
    <w:rsid w:val="002A4C69"/>
    <w:rsid w:val="002A4D2F"/>
    <w:rsid w:val="002A4F2E"/>
    <w:rsid w:val="002A5500"/>
    <w:rsid w:val="002A565A"/>
    <w:rsid w:val="002A5899"/>
    <w:rsid w:val="002A58EE"/>
    <w:rsid w:val="002A599C"/>
    <w:rsid w:val="002A5A8E"/>
    <w:rsid w:val="002A5C4E"/>
    <w:rsid w:val="002A5E04"/>
    <w:rsid w:val="002A5E8B"/>
    <w:rsid w:val="002A6180"/>
    <w:rsid w:val="002A62DD"/>
    <w:rsid w:val="002A6429"/>
    <w:rsid w:val="002A642B"/>
    <w:rsid w:val="002A6525"/>
    <w:rsid w:val="002A658D"/>
    <w:rsid w:val="002A6818"/>
    <w:rsid w:val="002A6CCC"/>
    <w:rsid w:val="002A7556"/>
    <w:rsid w:val="002A7969"/>
    <w:rsid w:val="002B0434"/>
    <w:rsid w:val="002B052B"/>
    <w:rsid w:val="002B07CE"/>
    <w:rsid w:val="002B0A5D"/>
    <w:rsid w:val="002B0E3D"/>
    <w:rsid w:val="002B10B9"/>
    <w:rsid w:val="002B152F"/>
    <w:rsid w:val="002B15A7"/>
    <w:rsid w:val="002B16CA"/>
    <w:rsid w:val="002B1777"/>
    <w:rsid w:val="002B1975"/>
    <w:rsid w:val="002B1A10"/>
    <w:rsid w:val="002B1AAF"/>
    <w:rsid w:val="002B1EFD"/>
    <w:rsid w:val="002B20CD"/>
    <w:rsid w:val="002B2723"/>
    <w:rsid w:val="002B27A1"/>
    <w:rsid w:val="002B292A"/>
    <w:rsid w:val="002B292F"/>
    <w:rsid w:val="002B2A2C"/>
    <w:rsid w:val="002B33D7"/>
    <w:rsid w:val="002B3B3B"/>
    <w:rsid w:val="002B3C94"/>
    <w:rsid w:val="002B3D95"/>
    <w:rsid w:val="002B3F9C"/>
    <w:rsid w:val="002B40D6"/>
    <w:rsid w:val="002B40D8"/>
    <w:rsid w:val="002B4472"/>
    <w:rsid w:val="002B4893"/>
    <w:rsid w:val="002B4E9E"/>
    <w:rsid w:val="002B528A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AD2"/>
    <w:rsid w:val="002B6D08"/>
    <w:rsid w:val="002B72A3"/>
    <w:rsid w:val="002B76F2"/>
    <w:rsid w:val="002B77CD"/>
    <w:rsid w:val="002B77D6"/>
    <w:rsid w:val="002B7A60"/>
    <w:rsid w:val="002B7DB5"/>
    <w:rsid w:val="002B7EC7"/>
    <w:rsid w:val="002C00C8"/>
    <w:rsid w:val="002C020F"/>
    <w:rsid w:val="002C0265"/>
    <w:rsid w:val="002C0435"/>
    <w:rsid w:val="002C06DD"/>
    <w:rsid w:val="002C0B8D"/>
    <w:rsid w:val="002C0C78"/>
    <w:rsid w:val="002C0D1E"/>
    <w:rsid w:val="002C0FEE"/>
    <w:rsid w:val="002C158D"/>
    <w:rsid w:val="002C16B6"/>
    <w:rsid w:val="002C16EB"/>
    <w:rsid w:val="002C1846"/>
    <w:rsid w:val="002C1939"/>
    <w:rsid w:val="002C2031"/>
    <w:rsid w:val="002C25CB"/>
    <w:rsid w:val="002C273C"/>
    <w:rsid w:val="002C2896"/>
    <w:rsid w:val="002C29C6"/>
    <w:rsid w:val="002C29EE"/>
    <w:rsid w:val="002C2ED6"/>
    <w:rsid w:val="002C2F4A"/>
    <w:rsid w:val="002C2F80"/>
    <w:rsid w:val="002C351B"/>
    <w:rsid w:val="002C39A3"/>
    <w:rsid w:val="002C3BE3"/>
    <w:rsid w:val="002C3EB3"/>
    <w:rsid w:val="002C3ED4"/>
    <w:rsid w:val="002C423E"/>
    <w:rsid w:val="002C47FB"/>
    <w:rsid w:val="002C4818"/>
    <w:rsid w:val="002C4C10"/>
    <w:rsid w:val="002C4C1B"/>
    <w:rsid w:val="002C4D7A"/>
    <w:rsid w:val="002C4E26"/>
    <w:rsid w:val="002C4F67"/>
    <w:rsid w:val="002C5163"/>
    <w:rsid w:val="002C525B"/>
    <w:rsid w:val="002C5689"/>
    <w:rsid w:val="002C56D6"/>
    <w:rsid w:val="002C56F1"/>
    <w:rsid w:val="002C5BE2"/>
    <w:rsid w:val="002C5CA6"/>
    <w:rsid w:val="002C5CE7"/>
    <w:rsid w:val="002C6077"/>
    <w:rsid w:val="002C61DB"/>
    <w:rsid w:val="002C6226"/>
    <w:rsid w:val="002C644E"/>
    <w:rsid w:val="002C64A8"/>
    <w:rsid w:val="002C65AB"/>
    <w:rsid w:val="002C65B6"/>
    <w:rsid w:val="002C6CA2"/>
    <w:rsid w:val="002C6F0A"/>
    <w:rsid w:val="002C705B"/>
    <w:rsid w:val="002C70F4"/>
    <w:rsid w:val="002C7145"/>
    <w:rsid w:val="002C72A6"/>
    <w:rsid w:val="002C7BE1"/>
    <w:rsid w:val="002C7DA7"/>
    <w:rsid w:val="002C7DDF"/>
    <w:rsid w:val="002C7E94"/>
    <w:rsid w:val="002C7FD1"/>
    <w:rsid w:val="002D013D"/>
    <w:rsid w:val="002D026E"/>
    <w:rsid w:val="002D039F"/>
    <w:rsid w:val="002D0580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194F"/>
    <w:rsid w:val="002D2003"/>
    <w:rsid w:val="002D2167"/>
    <w:rsid w:val="002D2274"/>
    <w:rsid w:val="002D2582"/>
    <w:rsid w:val="002D2793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3D8D"/>
    <w:rsid w:val="002D3F33"/>
    <w:rsid w:val="002D40CB"/>
    <w:rsid w:val="002D4166"/>
    <w:rsid w:val="002D4A06"/>
    <w:rsid w:val="002D4A63"/>
    <w:rsid w:val="002D4BE4"/>
    <w:rsid w:val="002D4D97"/>
    <w:rsid w:val="002D5161"/>
    <w:rsid w:val="002D5395"/>
    <w:rsid w:val="002D54A9"/>
    <w:rsid w:val="002D5671"/>
    <w:rsid w:val="002D5717"/>
    <w:rsid w:val="002D5D9D"/>
    <w:rsid w:val="002D61B1"/>
    <w:rsid w:val="002D61CF"/>
    <w:rsid w:val="002D6495"/>
    <w:rsid w:val="002D6641"/>
    <w:rsid w:val="002D6909"/>
    <w:rsid w:val="002D69C9"/>
    <w:rsid w:val="002D6FD9"/>
    <w:rsid w:val="002D6FDC"/>
    <w:rsid w:val="002D6FEB"/>
    <w:rsid w:val="002D70EA"/>
    <w:rsid w:val="002D71C0"/>
    <w:rsid w:val="002D7257"/>
    <w:rsid w:val="002D7611"/>
    <w:rsid w:val="002D7632"/>
    <w:rsid w:val="002D76BB"/>
    <w:rsid w:val="002D77D0"/>
    <w:rsid w:val="002D77EF"/>
    <w:rsid w:val="002D7A55"/>
    <w:rsid w:val="002D7E41"/>
    <w:rsid w:val="002E02CE"/>
    <w:rsid w:val="002E050A"/>
    <w:rsid w:val="002E0630"/>
    <w:rsid w:val="002E07B0"/>
    <w:rsid w:val="002E0F36"/>
    <w:rsid w:val="002E1433"/>
    <w:rsid w:val="002E1489"/>
    <w:rsid w:val="002E1573"/>
    <w:rsid w:val="002E1639"/>
    <w:rsid w:val="002E1692"/>
    <w:rsid w:val="002E1A50"/>
    <w:rsid w:val="002E2174"/>
    <w:rsid w:val="002E21B3"/>
    <w:rsid w:val="002E2217"/>
    <w:rsid w:val="002E252E"/>
    <w:rsid w:val="002E29E0"/>
    <w:rsid w:val="002E2AC8"/>
    <w:rsid w:val="002E2B5B"/>
    <w:rsid w:val="002E301E"/>
    <w:rsid w:val="002E34EF"/>
    <w:rsid w:val="002E3714"/>
    <w:rsid w:val="002E37C0"/>
    <w:rsid w:val="002E3876"/>
    <w:rsid w:val="002E38F9"/>
    <w:rsid w:val="002E39E1"/>
    <w:rsid w:val="002E3A50"/>
    <w:rsid w:val="002E3C02"/>
    <w:rsid w:val="002E3CE2"/>
    <w:rsid w:val="002E40C0"/>
    <w:rsid w:val="002E415F"/>
    <w:rsid w:val="002E44A9"/>
    <w:rsid w:val="002E4B88"/>
    <w:rsid w:val="002E4EA0"/>
    <w:rsid w:val="002E4F41"/>
    <w:rsid w:val="002E4FF2"/>
    <w:rsid w:val="002E5025"/>
    <w:rsid w:val="002E5029"/>
    <w:rsid w:val="002E5718"/>
    <w:rsid w:val="002E57BE"/>
    <w:rsid w:val="002E5A2A"/>
    <w:rsid w:val="002E5B07"/>
    <w:rsid w:val="002E618B"/>
    <w:rsid w:val="002E6207"/>
    <w:rsid w:val="002E633D"/>
    <w:rsid w:val="002E6375"/>
    <w:rsid w:val="002E659E"/>
    <w:rsid w:val="002E6613"/>
    <w:rsid w:val="002E692B"/>
    <w:rsid w:val="002E6AF1"/>
    <w:rsid w:val="002E6D40"/>
    <w:rsid w:val="002E6E0F"/>
    <w:rsid w:val="002E6EF8"/>
    <w:rsid w:val="002E6FC8"/>
    <w:rsid w:val="002E7284"/>
    <w:rsid w:val="002E78F1"/>
    <w:rsid w:val="002E7A83"/>
    <w:rsid w:val="002F0073"/>
    <w:rsid w:val="002F053E"/>
    <w:rsid w:val="002F0836"/>
    <w:rsid w:val="002F0981"/>
    <w:rsid w:val="002F0994"/>
    <w:rsid w:val="002F0999"/>
    <w:rsid w:val="002F0D2F"/>
    <w:rsid w:val="002F0EA7"/>
    <w:rsid w:val="002F1275"/>
    <w:rsid w:val="002F13D7"/>
    <w:rsid w:val="002F13DE"/>
    <w:rsid w:val="002F18B2"/>
    <w:rsid w:val="002F1C53"/>
    <w:rsid w:val="002F1C94"/>
    <w:rsid w:val="002F2027"/>
    <w:rsid w:val="002F2380"/>
    <w:rsid w:val="002F24EF"/>
    <w:rsid w:val="002F2797"/>
    <w:rsid w:val="002F2815"/>
    <w:rsid w:val="002F2947"/>
    <w:rsid w:val="002F29EC"/>
    <w:rsid w:val="002F2B36"/>
    <w:rsid w:val="002F2BE6"/>
    <w:rsid w:val="002F2CA0"/>
    <w:rsid w:val="002F2F94"/>
    <w:rsid w:val="002F3443"/>
    <w:rsid w:val="002F3523"/>
    <w:rsid w:val="002F3A44"/>
    <w:rsid w:val="002F3D10"/>
    <w:rsid w:val="002F3F8F"/>
    <w:rsid w:val="002F459F"/>
    <w:rsid w:val="002F465A"/>
    <w:rsid w:val="002F48DD"/>
    <w:rsid w:val="002F4BE5"/>
    <w:rsid w:val="002F4FD0"/>
    <w:rsid w:val="002F52B7"/>
    <w:rsid w:val="002F52C8"/>
    <w:rsid w:val="002F57A8"/>
    <w:rsid w:val="002F5980"/>
    <w:rsid w:val="002F5ADB"/>
    <w:rsid w:val="002F5C20"/>
    <w:rsid w:val="002F5C44"/>
    <w:rsid w:val="002F5C78"/>
    <w:rsid w:val="002F5D29"/>
    <w:rsid w:val="002F63B1"/>
    <w:rsid w:val="002F63FF"/>
    <w:rsid w:val="002F6B98"/>
    <w:rsid w:val="002F6C85"/>
    <w:rsid w:val="002F6D55"/>
    <w:rsid w:val="002F6ECF"/>
    <w:rsid w:val="002F7045"/>
    <w:rsid w:val="002F77E8"/>
    <w:rsid w:val="002F7C7D"/>
    <w:rsid w:val="002F7DF1"/>
    <w:rsid w:val="0030014C"/>
    <w:rsid w:val="003001DD"/>
    <w:rsid w:val="0030059F"/>
    <w:rsid w:val="00300899"/>
    <w:rsid w:val="00300CCB"/>
    <w:rsid w:val="00301215"/>
    <w:rsid w:val="003015C4"/>
    <w:rsid w:val="00301708"/>
    <w:rsid w:val="0030205B"/>
    <w:rsid w:val="00302218"/>
    <w:rsid w:val="00302395"/>
    <w:rsid w:val="00302411"/>
    <w:rsid w:val="00302FB4"/>
    <w:rsid w:val="00303304"/>
    <w:rsid w:val="0030346F"/>
    <w:rsid w:val="003034F5"/>
    <w:rsid w:val="0030352F"/>
    <w:rsid w:val="00304189"/>
    <w:rsid w:val="00304462"/>
    <w:rsid w:val="0030467B"/>
    <w:rsid w:val="0030478A"/>
    <w:rsid w:val="00304D33"/>
    <w:rsid w:val="00304E36"/>
    <w:rsid w:val="00304EAD"/>
    <w:rsid w:val="003050C2"/>
    <w:rsid w:val="00305127"/>
    <w:rsid w:val="00305253"/>
    <w:rsid w:val="003057A2"/>
    <w:rsid w:val="00305AE6"/>
    <w:rsid w:val="00305B19"/>
    <w:rsid w:val="00305F98"/>
    <w:rsid w:val="00306246"/>
    <w:rsid w:val="00306278"/>
    <w:rsid w:val="0030630A"/>
    <w:rsid w:val="00306424"/>
    <w:rsid w:val="0030642E"/>
    <w:rsid w:val="003065B2"/>
    <w:rsid w:val="0030663C"/>
    <w:rsid w:val="003066E0"/>
    <w:rsid w:val="00306743"/>
    <w:rsid w:val="00306DDB"/>
    <w:rsid w:val="00306E2C"/>
    <w:rsid w:val="00307040"/>
    <w:rsid w:val="003070A0"/>
    <w:rsid w:val="00307261"/>
    <w:rsid w:val="00307488"/>
    <w:rsid w:val="0030752C"/>
    <w:rsid w:val="00307553"/>
    <w:rsid w:val="00307586"/>
    <w:rsid w:val="00307BD7"/>
    <w:rsid w:val="00307C90"/>
    <w:rsid w:val="00307EF1"/>
    <w:rsid w:val="00310357"/>
    <w:rsid w:val="00310643"/>
    <w:rsid w:val="003106F7"/>
    <w:rsid w:val="00310A0E"/>
    <w:rsid w:val="00310B36"/>
    <w:rsid w:val="00310B96"/>
    <w:rsid w:val="00310C67"/>
    <w:rsid w:val="00310FAF"/>
    <w:rsid w:val="003112B0"/>
    <w:rsid w:val="00311A1C"/>
    <w:rsid w:val="00311B3A"/>
    <w:rsid w:val="00311D01"/>
    <w:rsid w:val="00311D0A"/>
    <w:rsid w:val="00311F61"/>
    <w:rsid w:val="00312045"/>
    <w:rsid w:val="0031205A"/>
    <w:rsid w:val="0031264A"/>
    <w:rsid w:val="00312977"/>
    <w:rsid w:val="00312B5B"/>
    <w:rsid w:val="00312CEC"/>
    <w:rsid w:val="0031303C"/>
    <w:rsid w:val="003131C0"/>
    <w:rsid w:val="00313523"/>
    <w:rsid w:val="00313690"/>
    <w:rsid w:val="00313837"/>
    <w:rsid w:val="003138CD"/>
    <w:rsid w:val="00313943"/>
    <w:rsid w:val="00313C8E"/>
    <w:rsid w:val="00313E5A"/>
    <w:rsid w:val="00314116"/>
    <w:rsid w:val="0031418A"/>
    <w:rsid w:val="003143D0"/>
    <w:rsid w:val="00314791"/>
    <w:rsid w:val="00314A5B"/>
    <w:rsid w:val="00314A6A"/>
    <w:rsid w:val="00314B0F"/>
    <w:rsid w:val="00314C5A"/>
    <w:rsid w:val="00314D56"/>
    <w:rsid w:val="00314E8E"/>
    <w:rsid w:val="003155DB"/>
    <w:rsid w:val="00315843"/>
    <w:rsid w:val="003159F4"/>
    <w:rsid w:val="00315C54"/>
    <w:rsid w:val="00315D20"/>
    <w:rsid w:val="0031610C"/>
    <w:rsid w:val="0031644A"/>
    <w:rsid w:val="00316595"/>
    <w:rsid w:val="003168F1"/>
    <w:rsid w:val="00316BA3"/>
    <w:rsid w:val="00316D35"/>
    <w:rsid w:val="00316F19"/>
    <w:rsid w:val="003170F2"/>
    <w:rsid w:val="00317706"/>
    <w:rsid w:val="00317813"/>
    <w:rsid w:val="003178E9"/>
    <w:rsid w:val="00317D03"/>
    <w:rsid w:val="0032002C"/>
    <w:rsid w:val="00320213"/>
    <w:rsid w:val="003203BF"/>
    <w:rsid w:val="0032063A"/>
    <w:rsid w:val="0032065D"/>
    <w:rsid w:val="00320918"/>
    <w:rsid w:val="00320A46"/>
    <w:rsid w:val="00320B7D"/>
    <w:rsid w:val="00320D7E"/>
    <w:rsid w:val="00320F65"/>
    <w:rsid w:val="003212A7"/>
    <w:rsid w:val="003214E0"/>
    <w:rsid w:val="003214FF"/>
    <w:rsid w:val="00321518"/>
    <w:rsid w:val="003218DF"/>
    <w:rsid w:val="00321934"/>
    <w:rsid w:val="00321DBC"/>
    <w:rsid w:val="00321FC8"/>
    <w:rsid w:val="00322154"/>
    <w:rsid w:val="00322162"/>
    <w:rsid w:val="0032220C"/>
    <w:rsid w:val="00322352"/>
    <w:rsid w:val="00322553"/>
    <w:rsid w:val="00322C8C"/>
    <w:rsid w:val="00322E17"/>
    <w:rsid w:val="0032307D"/>
    <w:rsid w:val="003230C9"/>
    <w:rsid w:val="003234C3"/>
    <w:rsid w:val="00323690"/>
    <w:rsid w:val="003237AA"/>
    <w:rsid w:val="00323DF1"/>
    <w:rsid w:val="00323E46"/>
    <w:rsid w:val="0032401B"/>
    <w:rsid w:val="00324377"/>
    <w:rsid w:val="003244B5"/>
    <w:rsid w:val="0032452F"/>
    <w:rsid w:val="003247D9"/>
    <w:rsid w:val="003248A2"/>
    <w:rsid w:val="0032505A"/>
    <w:rsid w:val="0032510E"/>
    <w:rsid w:val="00325111"/>
    <w:rsid w:val="00325681"/>
    <w:rsid w:val="00325802"/>
    <w:rsid w:val="0032597D"/>
    <w:rsid w:val="00325C97"/>
    <w:rsid w:val="003261E2"/>
    <w:rsid w:val="003262C5"/>
    <w:rsid w:val="00326364"/>
    <w:rsid w:val="00326663"/>
    <w:rsid w:val="003267EF"/>
    <w:rsid w:val="0032687B"/>
    <w:rsid w:val="00326A21"/>
    <w:rsid w:val="00326A90"/>
    <w:rsid w:val="00326EB6"/>
    <w:rsid w:val="00326F36"/>
    <w:rsid w:val="00327230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0F62"/>
    <w:rsid w:val="003311AA"/>
    <w:rsid w:val="003311F9"/>
    <w:rsid w:val="00331213"/>
    <w:rsid w:val="003312FA"/>
    <w:rsid w:val="003314DC"/>
    <w:rsid w:val="003315EC"/>
    <w:rsid w:val="0033167B"/>
    <w:rsid w:val="00331748"/>
    <w:rsid w:val="00331CC0"/>
    <w:rsid w:val="003321C9"/>
    <w:rsid w:val="0033287E"/>
    <w:rsid w:val="0033291F"/>
    <w:rsid w:val="00332D23"/>
    <w:rsid w:val="00332E9A"/>
    <w:rsid w:val="00332FF6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11B"/>
    <w:rsid w:val="003363FA"/>
    <w:rsid w:val="00336474"/>
    <w:rsid w:val="003367B5"/>
    <w:rsid w:val="003367D1"/>
    <w:rsid w:val="00336A9C"/>
    <w:rsid w:val="00337031"/>
    <w:rsid w:val="00337169"/>
    <w:rsid w:val="003372D9"/>
    <w:rsid w:val="003372F0"/>
    <w:rsid w:val="0033733C"/>
    <w:rsid w:val="0033739D"/>
    <w:rsid w:val="0033746E"/>
    <w:rsid w:val="00337519"/>
    <w:rsid w:val="00337522"/>
    <w:rsid w:val="003375D1"/>
    <w:rsid w:val="00337D20"/>
    <w:rsid w:val="00337E5B"/>
    <w:rsid w:val="00340248"/>
    <w:rsid w:val="003403D8"/>
    <w:rsid w:val="003405AF"/>
    <w:rsid w:val="00340613"/>
    <w:rsid w:val="003406B6"/>
    <w:rsid w:val="00340AC5"/>
    <w:rsid w:val="00340AFD"/>
    <w:rsid w:val="00340D71"/>
    <w:rsid w:val="00340F7F"/>
    <w:rsid w:val="003411B6"/>
    <w:rsid w:val="003414B8"/>
    <w:rsid w:val="003415AE"/>
    <w:rsid w:val="003415E8"/>
    <w:rsid w:val="00341683"/>
    <w:rsid w:val="0034191B"/>
    <w:rsid w:val="00341FCE"/>
    <w:rsid w:val="0034218E"/>
    <w:rsid w:val="003421AB"/>
    <w:rsid w:val="00342443"/>
    <w:rsid w:val="0034272A"/>
    <w:rsid w:val="00342B03"/>
    <w:rsid w:val="00343063"/>
    <w:rsid w:val="003433F1"/>
    <w:rsid w:val="00343876"/>
    <w:rsid w:val="003439A0"/>
    <w:rsid w:val="00343E75"/>
    <w:rsid w:val="00343F03"/>
    <w:rsid w:val="00344491"/>
    <w:rsid w:val="00344545"/>
    <w:rsid w:val="0034460D"/>
    <w:rsid w:val="00344623"/>
    <w:rsid w:val="00344659"/>
    <w:rsid w:val="00344814"/>
    <w:rsid w:val="003448E3"/>
    <w:rsid w:val="00344CAC"/>
    <w:rsid w:val="00344DFC"/>
    <w:rsid w:val="00344EB9"/>
    <w:rsid w:val="0034541E"/>
    <w:rsid w:val="0034567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1EF"/>
    <w:rsid w:val="00346257"/>
    <w:rsid w:val="00346308"/>
    <w:rsid w:val="0034633E"/>
    <w:rsid w:val="00346864"/>
    <w:rsid w:val="003468D6"/>
    <w:rsid w:val="003469F5"/>
    <w:rsid w:val="00346A09"/>
    <w:rsid w:val="00346E38"/>
    <w:rsid w:val="00346EF9"/>
    <w:rsid w:val="00347017"/>
    <w:rsid w:val="003471C3"/>
    <w:rsid w:val="003475C4"/>
    <w:rsid w:val="003475CF"/>
    <w:rsid w:val="0034767A"/>
    <w:rsid w:val="00347707"/>
    <w:rsid w:val="00347B3F"/>
    <w:rsid w:val="00347B8C"/>
    <w:rsid w:val="00347F0F"/>
    <w:rsid w:val="00350055"/>
    <w:rsid w:val="00350314"/>
    <w:rsid w:val="003503A1"/>
    <w:rsid w:val="003508F9"/>
    <w:rsid w:val="00350958"/>
    <w:rsid w:val="00350A26"/>
    <w:rsid w:val="00350B09"/>
    <w:rsid w:val="00350DDD"/>
    <w:rsid w:val="0035119E"/>
    <w:rsid w:val="003515A4"/>
    <w:rsid w:val="00351707"/>
    <w:rsid w:val="00351812"/>
    <w:rsid w:val="003518EB"/>
    <w:rsid w:val="00351A1B"/>
    <w:rsid w:val="00351A87"/>
    <w:rsid w:val="00351BD1"/>
    <w:rsid w:val="003520CE"/>
    <w:rsid w:val="003524BB"/>
    <w:rsid w:val="0035265C"/>
    <w:rsid w:val="003526A1"/>
    <w:rsid w:val="00352778"/>
    <w:rsid w:val="003529D6"/>
    <w:rsid w:val="003529FD"/>
    <w:rsid w:val="00352A2D"/>
    <w:rsid w:val="00353004"/>
    <w:rsid w:val="0035331B"/>
    <w:rsid w:val="003533B1"/>
    <w:rsid w:val="003535F7"/>
    <w:rsid w:val="003538EE"/>
    <w:rsid w:val="00353B40"/>
    <w:rsid w:val="00353BA8"/>
    <w:rsid w:val="00354044"/>
    <w:rsid w:val="00354207"/>
    <w:rsid w:val="00354381"/>
    <w:rsid w:val="0035475C"/>
    <w:rsid w:val="00354841"/>
    <w:rsid w:val="003548E4"/>
    <w:rsid w:val="00354D3D"/>
    <w:rsid w:val="00354D7F"/>
    <w:rsid w:val="00355051"/>
    <w:rsid w:val="00355103"/>
    <w:rsid w:val="003551D7"/>
    <w:rsid w:val="00355224"/>
    <w:rsid w:val="00355524"/>
    <w:rsid w:val="00355C1D"/>
    <w:rsid w:val="00355D2F"/>
    <w:rsid w:val="0035619C"/>
    <w:rsid w:val="00356446"/>
    <w:rsid w:val="00356520"/>
    <w:rsid w:val="003567B5"/>
    <w:rsid w:val="003567DC"/>
    <w:rsid w:val="00356807"/>
    <w:rsid w:val="0035751C"/>
    <w:rsid w:val="0035765A"/>
    <w:rsid w:val="00357F84"/>
    <w:rsid w:val="00357FCD"/>
    <w:rsid w:val="00357FE5"/>
    <w:rsid w:val="003608B5"/>
    <w:rsid w:val="00360929"/>
    <w:rsid w:val="00360AD4"/>
    <w:rsid w:val="00360AFC"/>
    <w:rsid w:val="003615E5"/>
    <w:rsid w:val="00361926"/>
    <w:rsid w:val="00361F12"/>
    <w:rsid w:val="00362047"/>
    <w:rsid w:val="003620B1"/>
    <w:rsid w:val="00362258"/>
    <w:rsid w:val="00362320"/>
    <w:rsid w:val="003623CC"/>
    <w:rsid w:val="003624B6"/>
    <w:rsid w:val="00362919"/>
    <w:rsid w:val="00362C87"/>
    <w:rsid w:val="00362FEF"/>
    <w:rsid w:val="003631CA"/>
    <w:rsid w:val="0036333E"/>
    <w:rsid w:val="003639AA"/>
    <w:rsid w:val="00363CC8"/>
    <w:rsid w:val="00363FBB"/>
    <w:rsid w:val="003640CF"/>
    <w:rsid w:val="00364183"/>
    <w:rsid w:val="0036435A"/>
    <w:rsid w:val="0036451C"/>
    <w:rsid w:val="00364561"/>
    <w:rsid w:val="003645EF"/>
    <w:rsid w:val="00364870"/>
    <w:rsid w:val="00364957"/>
    <w:rsid w:val="0036498D"/>
    <w:rsid w:val="00364B6A"/>
    <w:rsid w:val="00364E68"/>
    <w:rsid w:val="00365045"/>
    <w:rsid w:val="00365161"/>
    <w:rsid w:val="00365369"/>
    <w:rsid w:val="00365464"/>
    <w:rsid w:val="003655F2"/>
    <w:rsid w:val="00365665"/>
    <w:rsid w:val="0036573D"/>
    <w:rsid w:val="00365828"/>
    <w:rsid w:val="00365A15"/>
    <w:rsid w:val="00365C3D"/>
    <w:rsid w:val="00365E78"/>
    <w:rsid w:val="0036614C"/>
    <w:rsid w:val="00366334"/>
    <w:rsid w:val="003663FA"/>
    <w:rsid w:val="003664C5"/>
    <w:rsid w:val="00366579"/>
    <w:rsid w:val="00366E1A"/>
    <w:rsid w:val="0036705C"/>
    <w:rsid w:val="003671D4"/>
    <w:rsid w:val="003671D7"/>
    <w:rsid w:val="00367A46"/>
    <w:rsid w:val="00367B71"/>
    <w:rsid w:val="00367CA4"/>
    <w:rsid w:val="00370496"/>
    <w:rsid w:val="0037097C"/>
    <w:rsid w:val="00370A27"/>
    <w:rsid w:val="00370D3D"/>
    <w:rsid w:val="00371135"/>
    <w:rsid w:val="00371173"/>
    <w:rsid w:val="0037123A"/>
    <w:rsid w:val="003716F9"/>
    <w:rsid w:val="003717C3"/>
    <w:rsid w:val="00371938"/>
    <w:rsid w:val="00371996"/>
    <w:rsid w:val="00371BFC"/>
    <w:rsid w:val="00371CC7"/>
    <w:rsid w:val="00371E70"/>
    <w:rsid w:val="00372067"/>
    <w:rsid w:val="00372294"/>
    <w:rsid w:val="00372369"/>
    <w:rsid w:val="00372592"/>
    <w:rsid w:val="00372750"/>
    <w:rsid w:val="00372AFB"/>
    <w:rsid w:val="00372B29"/>
    <w:rsid w:val="00372C59"/>
    <w:rsid w:val="00372CC1"/>
    <w:rsid w:val="00373076"/>
    <w:rsid w:val="003730C9"/>
    <w:rsid w:val="003733AA"/>
    <w:rsid w:val="00373460"/>
    <w:rsid w:val="00373C03"/>
    <w:rsid w:val="00374584"/>
    <w:rsid w:val="003747B4"/>
    <w:rsid w:val="003749C4"/>
    <w:rsid w:val="00374A47"/>
    <w:rsid w:val="00374BBA"/>
    <w:rsid w:val="00374BFA"/>
    <w:rsid w:val="00374C21"/>
    <w:rsid w:val="00374D27"/>
    <w:rsid w:val="00374DB7"/>
    <w:rsid w:val="00374EC7"/>
    <w:rsid w:val="00374F15"/>
    <w:rsid w:val="00374FC4"/>
    <w:rsid w:val="003752EA"/>
    <w:rsid w:val="0037539F"/>
    <w:rsid w:val="003755FA"/>
    <w:rsid w:val="0037589F"/>
    <w:rsid w:val="00375D60"/>
    <w:rsid w:val="00375DA8"/>
    <w:rsid w:val="003761C4"/>
    <w:rsid w:val="00376633"/>
    <w:rsid w:val="00376AB9"/>
    <w:rsid w:val="00376DCA"/>
    <w:rsid w:val="00376DDE"/>
    <w:rsid w:val="003770A4"/>
    <w:rsid w:val="003772EF"/>
    <w:rsid w:val="0037748A"/>
    <w:rsid w:val="00377882"/>
    <w:rsid w:val="00377AAD"/>
    <w:rsid w:val="00377D52"/>
    <w:rsid w:val="00377F04"/>
    <w:rsid w:val="00380110"/>
    <w:rsid w:val="00380146"/>
    <w:rsid w:val="003801A0"/>
    <w:rsid w:val="0038032E"/>
    <w:rsid w:val="00380385"/>
    <w:rsid w:val="003803DD"/>
    <w:rsid w:val="00380718"/>
    <w:rsid w:val="003807BB"/>
    <w:rsid w:val="003808B1"/>
    <w:rsid w:val="00380C1C"/>
    <w:rsid w:val="0038124D"/>
    <w:rsid w:val="003816BE"/>
    <w:rsid w:val="00381B96"/>
    <w:rsid w:val="00382217"/>
    <w:rsid w:val="00382403"/>
    <w:rsid w:val="003828E3"/>
    <w:rsid w:val="00383013"/>
    <w:rsid w:val="003831EE"/>
    <w:rsid w:val="0038366D"/>
    <w:rsid w:val="003836E9"/>
    <w:rsid w:val="00383743"/>
    <w:rsid w:val="00383777"/>
    <w:rsid w:val="003839D6"/>
    <w:rsid w:val="00383AF2"/>
    <w:rsid w:val="00383B79"/>
    <w:rsid w:val="00383FAC"/>
    <w:rsid w:val="00383FB7"/>
    <w:rsid w:val="003844BE"/>
    <w:rsid w:val="00384775"/>
    <w:rsid w:val="00384909"/>
    <w:rsid w:val="0038496A"/>
    <w:rsid w:val="00385776"/>
    <w:rsid w:val="00385E1C"/>
    <w:rsid w:val="00385FC4"/>
    <w:rsid w:val="00386364"/>
    <w:rsid w:val="00386986"/>
    <w:rsid w:val="00386CE5"/>
    <w:rsid w:val="00387084"/>
    <w:rsid w:val="003875D2"/>
    <w:rsid w:val="003875D8"/>
    <w:rsid w:val="003876B9"/>
    <w:rsid w:val="003876BB"/>
    <w:rsid w:val="0038771C"/>
    <w:rsid w:val="00387856"/>
    <w:rsid w:val="00387C52"/>
    <w:rsid w:val="00387D23"/>
    <w:rsid w:val="0039094F"/>
    <w:rsid w:val="00390C42"/>
    <w:rsid w:val="00390CE1"/>
    <w:rsid w:val="00390D3F"/>
    <w:rsid w:val="00391624"/>
    <w:rsid w:val="00391872"/>
    <w:rsid w:val="00391CDD"/>
    <w:rsid w:val="00392009"/>
    <w:rsid w:val="0039211A"/>
    <w:rsid w:val="0039231A"/>
    <w:rsid w:val="00392376"/>
    <w:rsid w:val="00392511"/>
    <w:rsid w:val="00392DFC"/>
    <w:rsid w:val="0039332D"/>
    <w:rsid w:val="00393349"/>
    <w:rsid w:val="00393775"/>
    <w:rsid w:val="00393993"/>
    <w:rsid w:val="00393A65"/>
    <w:rsid w:val="00393E22"/>
    <w:rsid w:val="003940BF"/>
    <w:rsid w:val="0039452B"/>
    <w:rsid w:val="003945A5"/>
    <w:rsid w:val="003946DC"/>
    <w:rsid w:val="00394CF3"/>
    <w:rsid w:val="00394D10"/>
    <w:rsid w:val="00394D45"/>
    <w:rsid w:val="00394DEB"/>
    <w:rsid w:val="00394E05"/>
    <w:rsid w:val="00394FA8"/>
    <w:rsid w:val="003950C1"/>
    <w:rsid w:val="003951F0"/>
    <w:rsid w:val="003951F2"/>
    <w:rsid w:val="003952E9"/>
    <w:rsid w:val="0039535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6F8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0C8B"/>
    <w:rsid w:val="003A1053"/>
    <w:rsid w:val="003A1264"/>
    <w:rsid w:val="003A1385"/>
    <w:rsid w:val="003A1CB6"/>
    <w:rsid w:val="003A208F"/>
    <w:rsid w:val="003A22AB"/>
    <w:rsid w:val="003A23CF"/>
    <w:rsid w:val="003A27E2"/>
    <w:rsid w:val="003A2C2A"/>
    <w:rsid w:val="003A2C98"/>
    <w:rsid w:val="003A2D70"/>
    <w:rsid w:val="003A3058"/>
    <w:rsid w:val="003A30E6"/>
    <w:rsid w:val="003A3272"/>
    <w:rsid w:val="003A32C8"/>
    <w:rsid w:val="003A3373"/>
    <w:rsid w:val="003A36A2"/>
    <w:rsid w:val="003A376B"/>
    <w:rsid w:val="003A39CF"/>
    <w:rsid w:val="003A3FD3"/>
    <w:rsid w:val="003A4003"/>
    <w:rsid w:val="003A40B6"/>
    <w:rsid w:val="003A43C6"/>
    <w:rsid w:val="003A4886"/>
    <w:rsid w:val="003A4A49"/>
    <w:rsid w:val="003A4BE1"/>
    <w:rsid w:val="003A4CE0"/>
    <w:rsid w:val="003A4F5B"/>
    <w:rsid w:val="003A5494"/>
    <w:rsid w:val="003A58F2"/>
    <w:rsid w:val="003A5D7A"/>
    <w:rsid w:val="003A60CF"/>
    <w:rsid w:val="003A6CD2"/>
    <w:rsid w:val="003A70AC"/>
    <w:rsid w:val="003A7140"/>
    <w:rsid w:val="003A71F1"/>
    <w:rsid w:val="003A7225"/>
    <w:rsid w:val="003A726E"/>
    <w:rsid w:val="003A72CB"/>
    <w:rsid w:val="003A74AE"/>
    <w:rsid w:val="003A7866"/>
    <w:rsid w:val="003A7ADE"/>
    <w:rsid w:val="003A7DA7"/>
    <w:rsid w:val="003B099F"/>
    <w:rsid w:val="003B0A9F"/>
    <w:rsid w:val="003B0D95"/>
    <w:rsid w:val="003B0E8D"/>
    <w:rsid w:val="003B128A"/>
    <w:rsid w:val="003B1347"/>
    <w:rsid w:val="003B1411"/>
    <w:rsid w:val="003B16AD"/>
    <w:rsid w:val="003B174F"/>
    <w:rsid w:val="003B1E10"/>
    <w:rsid w:val="003B206B"/>
    <w:rsid w:val="003B2304"/>
    <w:rsid w:val="003B251D"/>
    <w:rsid w:val="003B25DB"/>
    <w:rsid w:val="003B2762"/>
    <w:rsid w:val="003B28FD"/>
    <w:rsid w:val="003B2905"/>
    <w:rsid w:val="003B2968"/>
    <w:rsid w:val="003B2B55"/>
    <w:rsid w:val="003B2CA1"/>
    <w:rsid w:val="003B3251"/>
    <w:rsid w:val="003B3295"/>
    <w:rsid w:val="003B3672"/>
    <w:rsid w:val="003B36BC"/>
    <w:rsid w:val="003B3B42"/>
    <w:rsid w:val="003B3B88"/>
    <w:rsid w:val="003B3D0D"/>
    <w:rsid w:val="003B403F"/>
    <w:rsid w:val="003B40BF"/>
    <w:rsid w:val="003B44B2"/>
    <w:rsid w:val="003B4673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5E9F"/>
    <w:rsid w:val="003B619A"/>
    <w:rsid w:val="003B61F0"/>
    <w:rsid w:val="003B6768"/>
    <w:rsid w:val="003B6775"/>
    <w:rsid w:val="003B69F5"/>
    <w:rsid w:val="003B6F6A"/>
    <w:rsid w:val="003B71D4"/>
    <w:rsid w:val="003B7279"/>
    <w:rsid w:val="003B7753"/>
    <w:rsid w:val="003B78F5"/>
    <w:rsid w:val="003B7975"/>
    <w:rsid w:val="003C0149"/>
    <w:rsid w:val="003C019A"/>
    <w:rsid w:val="003C021A"/>
    <w:rsid w:val="003C0435"/>
    <w:rsid w:val="003C04FB"/>
    <w:rsid w:val="003C06A7"/>
    <w:rsid w:val="003C073A"/>
    <w:rsid w:val="003C077F"/>
    <w:rsid w:val="003C08E0"/>
    <w:rsid w:val="003C0C5C"/>
    <w:rsid w:val="003C0FA0"/>
    <w:rsid w:val="003C10F0"/>
    <w:rsid w:val="003C129F"/>
    <w:rsid w:val="003C13A2"/>
    <w:rsid w:val="003C14C9"/>
    <w:rsid w:val="003C1531"/>
    <w:rsid w:val="003C286D"/>
    <w:rsid w:val="003C2966"/>
    <w:rsid w:val="003C3416"/>
    <w:rsid w:val="003C3641"/>
    <w:rsid w:val="003C3A3E"/>
    <w:rsid w:val="003C3C79"/>
    <w:rsid w:val="003C3E16"/>
    <w:rsid w:val="003C416A"/>
    <w:rsid w:val="003C4BF3"/>
    <w:rsid w:val="003C4D5E"/>
    <w:rsid w:val="003C50B1"/>
    <w:rsid w:val="003C50FF"/>
    <w:rsid w:val="003C547B"/>
    <w:rsid w:val="003C5880"/>
    <w:rsid w:val="003C5A32"/>
    <w:rsid w:val="003C5BB5"/>
    <w:rsid w:val="003C604C"/>
    <w:rsid w:val="003C60E6"/>
    <w:rsid w:val="003C6798"/>
    <w:rsid w:val="003C67AE"/>
    <w:rsid w:val="003C67ED"/>
    <w:rsid w:val="003C6A3B"/>
    <w:rsid w:val="003C6AF5"/>
    <w:rsid w:val="003C6C2A"/>
    <w:rsid w:val="003C705F"/>
    <w:rsid w:val="003C7480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05"/>
    <w:rsid w:val="003D084A"/>
    <w:rsid w:val="003D0A33"/>
    <w:rsid w:val="003D0D21"/>
    <w:rsid w:val="003D0DE9"/>
    <w:rsid w:val="003D10A1"/>
    <w:rsid w:val="003D13AE"/>
    <w:rsid w:val="003D1410"/>
    <w:rsid w:val="003D189B"/>
    <w:rsid w:val="003D1903"/>
    <w:rsid w:val="003D1BFF"/>
    <w:rsid w:val="003D1D38"/>
    <w:rsid w:val="003D1EAC"/>
    <w:rsid w:val="003D2108"/>
    <w:rsid w:val="003D24ED"/>
    <w:rsid w:val="003D25F8"/>
    <w:rsid w:val="003D2847"/>
    <w:rsid w:val="003D2B40"/>
    <w:rsid w:val="003D2E5D"/>
    <w:rsid w:val="003D2F7B"/>
    <w:rsid w:val="003D326F"/>
    <w:rsid w:val="003D344A"/>
    <w:rsid w:val="003D3473"/>
    <w:rsid w:val="003D3C52"/>
    <w:rsid w:val="003D3ECC"/>
    <w:rsid w:val="003D3F8B"/>
    <w:rsid w:val="003D3FB3"/>
    <w:rsid w:val="003D42C7"/>
    <w:rsid w:val="003D43A8"/>
    <w:rsid w:val="003D43D9"/>
    <w:rsid w:val="003D452E"/>
    <w:rsid w:val="003D46D7"/>
    <w:rsid w:val="003D4A64"/>
    <w:rsid w:val="003D4BCB"/>
    <w:rsid w:val="003D4BD6"/>
    <w:rsid w:val="003D4C62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637"/>
    <w:rsid w:val="003D6675"/>
    <w:rsid w:val="003D68B9"/>
    <w:rsid w:val="003D68E1"/>
    <w:rsid w:val="003D6ABE"/>
    <w:rsid w:val="003D6ACC"/>
    <w:rsid w:val="003D6B52"/>
    <w:rsid w:val="003D6BBA"/>
    <w:rsid w:val="003D6FA0"/>
    <w:rsid w:val="003D70D9"/>
    <w:rsid w:val="003D71C8"/>
    <w:rsid w:val="003D73E8"/>
    <w:rsid w:val="003D74B4"/>
    <w:rsid w:val="003D7B21"/>
    <w:rsid w:val="003D7EAA"/>
    <w:rsid w:val="003E0150"/>
    <w:rsid w:val="003E01C9"/>
    <w:rsid w:val="003E0BC3"/>
    <w:rsid w:val="003E1244"/>
    <w:rsid w:val="003E1BF3"/>
    <w:rsid w:val="003E20E4"/>
    <w:rsid w:val="003E21B6"/>
    <w:rsid w:val="003E2253"/>
    <w:rsid w:val="003E231D"/>
    <w:rsid w:val="003E2380"/>
    <w:rsid w:val="003E250C"/>
    <w:rsid w:val="003E26C0"/>
    <w:rsid w:val="003E286A"/>
    <w:rsid w:val="003E287F"/>
    <w:rsid w:val="003E2A10"/>
    <w:rsid w:val="003E2C86"/>
    <w:rsid w:val="003E2DDE"/>
    <w:rsid w:val="003E2E2E"/>
    <w:rsid w:val="003E3020"/>
    <w:rsid w:val="003E32A8"/>
    <w:rsid w:val="003E32E1"/>
    <w:rsid w:val="003E34FB"/>
    <w:rsid w:val="003E3575"/>
    <w:rsid w:val="003E36B8"/>
    <w:rsid w:val="003E3741"/>
    <w:rsid w:val="003E37BE"/>
    <w:rsid w:val="003E37E6"/>
    <w:rsid w:val="003E399B"/>
    <w:rsid w:val="003E3AF4"/>
    <w:rsid w:val="003E3B8B"/>
    <w:rsid w:val="003E3C59"/>
    <w:rsid w:val="003E4155"/>
    <w:rsid w:val="003E44FF"/>
    <w:rsid w:val="003E4743"/>
    <w:rsid w:val="003E4BC9"/>
    <w:rsid w:val="003E4CCE"/>
    <w:rsid w:val="003E4CD0"/>
    <w:rsid w:val="003E4DF2"/>
    <w:rsid w:val="003E5A42"/>
    <w:rsid w:val="003E660F"/>
    <w:rsid w:val="003E6682"/>
    <w:rsid w:val="003E670E"/>
    <w:rsid w:val="003E6D50"/>
    <w:rsid w:val="003E6DB6"/>
    <w:rsid w:val="003E7852"/>
    <w:rsid w:val="003E7AAE"/>
    <w:rsid w:val="003E7B46"/>
    <w:rsid w:val="003E7D96"/>
    <w:rsid w:val="003F010B"/>
    <w:rsid w:val="003F01E8"/>
    <w:rsid w:val="003F0307"/>
    <w:rsid w:val="003F0853"/>
    <w:rsid w:val="003F09AA"/>
    <w:rsid w:val="003F0B95"/>
    <w:rsid w:val="003F0D5B"/>
    <w:rsid w:val="003F0EDA"/>
    <w:rsid w:val="003F0F4A"/>
    <w:rsid w:val="003F1073"/>
    <w:rsid w:val="003F17D3"/>
    <w:rsid w:val="003F1B4F"/>
    <w:rsid w:val="003F1B86"/>
    <w:rsid w:val="003F1C4B"/>
    <w:rsid w:val="003F1C61"/>
    <w:rsid w:val="003F1F02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56F"/>
    <w:rsid w:val="003F3629"/>
    <w:rsid w:val="003F37C4"/>
    <w:rsid w:val="003F3EB7"/>
    <w:rsid w:val="003F4459"/>
    <w:rsid w:val="003F45B8"/>
    <w:rsid w:val="003F4673"/>
    <w:rsid w:val="003F477B"/>
    <w:rsid w:val="003F4C29"/>
    <w:rsid w:val="003F4DB8"/>
    <w:rsid w:val="003F4FE8"/>
    <w:rsid w:val="003F5296"/>
    <w:rsid w:val="003F5304"/>
    <w:rsid w:val="003F5688"/>
    <w:rsid w:val="003F5DF7"/>
    <w:rsid w:val="003F5E5C"/>
    <w:rsid w:val="003F63C8"/>
    <w:rsid w:val="003F6591"/>
    <w:rsid w:val="003F6649"/>
    <w:rsid w:val="003F6827"/>
    <w:rsid w:val="003F6B71"/>
    <w:rsid w:val="003F6B8D"/>
    <w:rsid w:val="003F6C77"/>
    <w:rsid w:val="003F6EE4"/>
    <w:rsid w:val="003F700F"/>
    <w:rsid w:val="003F7104"/>
    <w:rsid w:val="003F7534"/>
    <w:rsid w:val="003F774F"/>
    <w:rsid w:val="003F779D"/>
    <w:rsid w:val="003F78B7"/>
    <w:rsid w:val="003F7914"/>
    <w:rsid w:val="003F7B76"/>
    <w:rsid w:val="003F7CB4"/>
    <w:rsid w:val="003F7F66"/>
    <w:rsid w:val="0040036C"/>
    <w:rsid w:val="00400435"/>
    <w:rsid w:val="0040074F"/>
    <w:rsid w:val="00400E6B"/>
    <w:rsid w:val="00401054"/>
    <w:rsid w:val="0040129B"/>
    <w:rsid w:val="004015BB"/>
    <w:rsid w:val="0040191B"/>
    <w:rsid w:val="00401940"/>
    <w:rsid w:val="00401A1E"/>
    <w:rsid w:val="00401D36"/>
    <w:rsid w:val="00401EC0"/>
    <w:rsid w:val="00402166"/>
    <w:rsid w:val="00402226"/>
    <w:rsid w:val="004023E6"/>
    <w:rsid w:val="00402413"/>
    <w:rsid w:val="00402843"/>
    <w:rsid w:val="004028C8"/>
    <w:rsid w:val="004029FB"/>
    <w:rsid w:val="00402D95"/>
    <w:rsid w:val="00402EE7"/>
    <w:rsid w:val="0040317D"/>
    <w:rsid w:val="00403491"/>
    <w:rsid w:val="00403C36"/>
    <w:rsid w:val="00403DD9"/>
    <w:rsid w:val="0040411B"/>
    <w:rsid w:val="0040447B"/>
    <w:rsid w:val="004048C8"/>
    <w:rsid w:val="00404FCB"/>
    <w:rsid w:val="004050F5"/>
    <w:rsid w:val="0040515F"/>
    <w:rsid w:val="00405221"/>
    <w:rsid w:val="00405334"/>
    <w:rsid w:val="0040566C"/>
    <w:rsid w:val="0040595E"/>
    <w:rsid w:val="00405A86"/>
    <w:rsid w:val="00405BEF"/>
    <w:rsid w:val="00405E06"/>
    <w:rsid w:val="00405E5A"/>
    <w:rsid w:val="00406070"/>
    <w:rsid w:val="0040614B"/>
    <w:rsid w:val="004064EF"/>
    <w:rsid w:val="004066BF"/>
    <w:rsid w:val="004067EC"/>
    <w:rsid w:val="00406A2E"/>
    <w:rsid w:val="00406E3A"/>
    <w:rsid w:val="00406E4C"/>
    <w:rsid w:val="00407225"/>
    <w:rsid w:val="00407C75"/>
    <w:rsid w:val="00407E1E"/>
    <w:rsid w:val="00407E48"/>
    <w:rsid w:val="00407FA4"/>
    <w:rsid w:val="00410235"/>
    <w:rsid w:val="004104A8"/>
    <w:rsid w:val="00410531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689"/>
    <w:rsid w:val="00411AEB"/>
    <w:rsid w:val="00411AF5"/>
    <w:rsid w:val="00411D84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09B"/>
    <w:rsid w:val="00413468"/>
    <w:rsid w:val="0041346B"/>
    <w:rsid w:val="004139C1"/>
    <w:rsid w:val="00413A8B"/>
    <w:rsid w:val="00413FBA"/>
    <w:rsid w:val="004141D1"/>
    <w:rsid w:val="0041425F"/>
    <w:rsid w:val="004142E9"/>
    <w:rsid w:val="0041434F"/>
    <w:rsid w:val="004143BD"/>
    <w:rsid w:val="00414690"/>
    <w:rsid w:val="00414E7C"/>
    <w:rsid w:val="00414F2D"/>
    <w:rsid w:val="00414FF3"/>
    <w:rsid w:val="004150F4"/>
    <w:rsid w:val="004151FB"/>
    <w:rsid w:val="00415477"/>
    <w:rsid w:val="00415498"/>
    <w:rsid w:val="004159B0"/>
    <w:rsid w:val="00415AA9"/>
    <w:rsid w:val="00415B10"/>
    <w:rsid w:val="00415C3B"/>
    <w:rsid w:val="00415D39"/>
    <w:rsid w:val="00415EC3"/>
    <w:rsid w:val="00416285"/>
    <w:rsid w:val="004164FB"/>
    <w:rsid w:val="004166F8"/>
    <w:rsid w:val="00416A33"/>
    <w:rsid w:val="00416A4A"/>
    <w:rsid w:val="00416AB1"/>
    <w:rsid w:val="00416BFA"/>
    <w:rsid w:val="00417456"/>
    <w:rsid w:val="00417730"/>
    <w:rsid w:val="004177C0"/>
    <w:rsid w:val="00417A05"/>
    <w:rsid w:val="00417A74"/>
    <w:rsid w:val="00417FB9"/>
    <w:rsid w:val="0041A42E"/>
    <w:rsid w:val="0042036F"/>
    <w:rsid w:val="004210E0"/>
    <w:rsid w:val="00421170"/>
    <w:rsid w:val="00421219"/>
    <w:rsid w:val="00421568"/>
    <w:rsid w:val="004215E9"/>
    <w:rsid w:val="00421810"/>
    <w:rsid w:val="004218A6"/>
    <w:rsid w:val="00421AB1"/>
    <w:rsid w:val="00421D09"/>
    <w:rsid w:val="00421D1B"/>
    <w:rsid w:val="00421FCD"/>
    <w:rsid w:val="00421FFB"/>
    <w:rsid w:val="004221A5"/>
    <w:rsid w:val="004229AE"/>
    <w:rsid w:val="00422CD0"/>
    <w:rsid w:val="004231DC"/>
    <w:rsid w:val="0042330F"/>
    <w:rsid w:val="004235C8"/>
    <w:rsid w:val="0042361D"/>
    <w:rsid w:val="0042366D"/>
    <w:rsid w:val="0042373B"/>
    <w:rsid w:val="00423998"/>
    <w:rsid w:val="00423AD1"/>
    <w:rsid w:val="00423E0E"/>
    <w:rsid w:val="00423E86"/>
    <w:rsid w:val="00424460"/>
    <w:rsid w:val="0042454E"/>
    <w:rsid w:val="0042466E"/>
    <w:rsid w:val="004246F1"/>
    <w:rsid w:val="00424792"/>
    <w:rsid w:val="00424795"/>
    <w:rsid w:val="0042497A"/>
    <w:rsid w:val="004249E0"/>
    <w:rsid w:val="00424CF8"/>
    <w:rsid w:val="00424EB8"/>
    <w:rsid w:val="00424EBF"/>
    <w:rsid w:val="00424F5D"/>
    <w:rsid w:val="00425163"/>
    <w:rsid w:val="0042518B"/>
    <w:rsid w:val="00425267"/>
    <w:rsid w:val="00425334"/>
    <w:rsid w:val="004253F4"/>
    <w:rsid w:val="0042555A"/>
    <w:rsid w:val="004259D0"/>
    <w:rsid w:val="00425A5E"/>
    <w:rsid w:val="00425B78"/>
    <w:rsid w:val="00425D5E"/>
    <w:rsid w:val="00425EC3"/>
    <w:rsid w:val="00425F76"/>
    <w:rsid w:val="004263B7"/>
    <w:rsid w:val="004263EC"/>
    <w:rsid w:val="00426409"/>
    <w:rsid w:val="00426557"/>
    <w:rsid w:val="004266C2"/>
    <w:rsid w:val="00426F0D"/>
    <w:rsid w:val="00427100"/>
    <w:rsid w:val="004271F7"/>
    <w:rsid w:val="00427392"/>
    <w:rsid w:val="004274D7"/>
    <w:rsid w:val="004277C3"/>
    <w:rsid w:val="00427F92"/>
    <w:rsid w:val="00427FBE"/>
    <w:rsid w:val="0043018D"/>
    <w:rsid w:val="004301F5"/>
    <w:rsid w:val="00430206"/>
    <w:rsid w:val="004303C1"/>
    <w:rsid w:val="004304F1"/>
    <w:rsid w:val="0043069B"/>
    <w:rsid w:val="0043070F"/>
    <w:rsid w:val="0043072E"/>
    <w:rsid w:val="004307E2"/>
    <w:rsid w:val="00430A30"/>
    <w:rsid w:val="00430ABB"/>
    <w:rsid w:val="00430B90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2B2"/>
    <w:rsid w:val="004322DA"/>
    <w:rsid w:val="00432645"/>
    <w:rsid w:val="004326C6"/>
    <w:rsid w:val="00432AAB"/>
    <w:rsid w:val="00432B3E"/>
    <w:rsid w:val="00432D09"/>
    <w:rsid w:val="00432D34"/>
    <w:rsid w:val="0043302E"/>
    <w:rsid w:val="00433091"/>
    <w:rsid w:val="0043315A"/>
    <w:rsid w:val="00433256"/>
    <w:rsid w:val="0043341C"/>
    <w:rsid w:val="004336D0"/>
    <w:rsid w:val="00433C86"/>
    <w:rsid w:val="00433F93"/>
    <w:rsid w:val="00434126"/>
    <w:rsid w:val="00434134"/>
    <w:rsid w:val="0043418E"/>
    <w:rsid w:val="00434236"/>
    <w:rsid w:val="0043457D"/>
    <w:rsid w:val="004346C0"/>
    <w:rsid w:val="004347BB"/>
    <w:rsid w:val="00434A03"/>
    <w:rsid w:val="00434B80"/>
    <w:rsid w:val="00434CC2"/>
    <w:rsid w:val="00435006"/>
    <w:rsid w:val="004352C1"/>
    <w:rsid w:val="00435316"/>
    <w:rsid w:val="00435436"/>
    <w:rsid w:val="00435548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A73"/>
    <w:rsid w:val="00436AEE"/>
    <w:rsid w:val="00436F83"/>
    <w:rsid w:val="00437110"/>
    <w:rsid w:val="00437364"/>
    <w:rsid w:val="0043758D"/>
    <w:rsid w:val="0043775B"/>
    <w:rsid w:val="00437950"/>
    <w:rsid w:val="00437AF5"/>
    <w:rsid w:val="00437C77"/>
    <w:rsid w:val="00437D90"/>
    <w:rsid w:val="0044001E"/>
    <w:rsid w:val="004403A2"/>
    <w:rsid w:val="00440632"/>
    <w:rsid w:val="004407E3"/>
    <w:rsid w:val="00440863"/>
    <w:rsid w:val="00440950"/>
    <w:rsid w:val="00440967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38"/>
    <w:rsid w:val="004418BC"/>
    <w:rsid w:val="00441A12"/>
    <w:rsid w:val="00441BE8"/>
    <w:rsid w:val="0044212F"/>
    <w:rsid w:val="0044225D"/>
    <w:rsid w:val="00442338"/>
    <w:rsid w:val="00442894"/>
    <w:rsid w:val="00442BA8"/>
    <w:rsid w:val="00442D9D"/>
    <w:rsid w:val="00442EF8"/>
    <w:rsid w:val="004431A6"/>
    <w:rsid w:val="004432A7"/>
    <w:rsid w:val="004432B1"/>
    <w:rsid w:val="00443ECC"/>
    <w:rsid w:val="00443FBB"/>
    <w:rsid w:val="004440E2"/>
    <w:rsid w:val="00444131"/>
    <w:rsid w:val="0044418A"/>
    <w:rsid w:val="0044443D"/>
    <w:rsid w:val="0044451F"/>
    <w:rsid w:val="004445F4"/>
    <w:rsid w:val="0044469F"/>
    <w:rsid w:val="00444870"/>
    <w:rsid w:val="004449A6"/>
    <w:rsid w:val="00444A2F"/>
    <w:rsid w:val="00444C10"/>
    <w:rsid w:val="004450E7"/>
    <w:rsid w:val="004457E0"/>
    <w:rsid w:val="004458CB"/>
    <w:rsid w:val="004459DD"/>
    <w:rsid w:val="00445AD3"/>
    <w:rsid w:val="00445AF4"/>
    <w:rsid w:val="00445E50"/>
    <w:rsid w:val="00445F11"/>
    <w:rsid w:val="0044619B"/>
    <w:rsid w:val="004462FE"/>
    <w:rsid w:val="00446472"/>
    <w:rsid w:val="0044672C"/>
    <w:rsid w:val="004469ED"/>
    <w:rsid w:val="00446CB1"/>
    <w:rsid w:val="00447077"/>
    <w:rsid w:val="004471E4"/>
    <w:rsid w:val="004473C8"/>
    <w:rsid w:val="004473DF"/>
    <w:rsid w:val="004475F3"/>
    <w:rsid w:val="004475FC"/>
    <w:rsid w:val="00447A32"/>
    <w:rsid w:val="00447E61"/>
    <w:rsid w:val="00447F80"/>
    <w:rsid w:val="00447F89"/>
    <w:rsid w:val="004501CE"/>
    <w:rsid w:val="004508F3"/>
    <w:rsid w:val="00450CAE"/>
    <w:rsid w:val="00450CFA"/>
    <w:rsid w:val="00450D2C"/>
    <w:rsid w:val="00450EE7"/>
    <w:rsid w:val="00451068"/>
    <w:rsid w:val="004512D4"/>
    <w:rsid w:val="0045136C"/>
    <w:rsid w:val="004513A9"/>
    <w:rsid w:val="004513BF"/>
    <w:rsid w:val="0045145E"/>
    <w:rsid w:val="00451536"/>
    <w:rsid w:val="004519A1"/>
    <w:rsid w:val="00451E38"/>
    <w:rsid w:val="00452241"/>
    <w:rsid w:val="0045224F"/>
    <w:rsid w:val="004523D8"/>
    <w:rsid w:val="00452635"/>
    <w:rsid w:val="004526A9"/>
    <w:rsid w:val="004528F7"/>
    <w:rsid w:val="0045291C"/>
    <w:rsid w:val="00452A0C"/>
    <w:rsid w:val="00452C45"/>
    <w:rsid w:val="00452C60"/>
    <w:rsid w:val="00452CEB"/>
    <w:rsid w:val="0045324A"/>
    <w:rsid w:val="0045329B"/>
    <w:rsid w:val="004533F9"/>
    <w:rsid w:val="00453554"/>
    <w:rsid w:val="00453991"/>
    <w:rsid w:val="00453BC7"/>
    <w:rsid w:val="00453CB1"/>
    <w:rsid w:val="00453EEF"/>
    <w:rsid w:val="00453FC4"/>
    <w:rsid w:val="00454217"/>
    <w:rsid w:val="004542DA"/>
    <w:rsid w:val="00454542"/>
    <w:rsid w:val="00454877"/>
    <w:rsid w:val="00454886"/>
    <w:rsid w:val="004549C7"/>
    <w:rsid w:val="00454A47"/>
    <w:rsid w:val="00454C81"/>
    <w:rsid w:val="00454D26"/>
    <w:rsid w:val="00454FFC"/>
    <w:rsid w:val="0045511B"/>
    <w:rsid w:val="00455366"/>
    <w:rsid w:val="00455489"/>
    <w:rsid w:val="004555CE"/>
    <w:rsid w:val="00455920"/>
    <w:rsid w:val="00455962"/>
    <w:rsid w:val="00455C22"/>
    <w:rsid w:val="00455EE3"/>
    <w:rsid w:val="00455EFA"/>
    <w:rsid w:val="00456323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44D"/>
    <w:rsid w:val="004614C1"/>
    <w:rsid w:val="004615E1"/>
    <w:rsid w:val="004617A3"/>
    <w:rsid w:val="00462049"/>
    <w:rsid w:val="004620B4"/>
    <w:rsid w:val="004621D1"/>
    <w:rsid w:val="00462422"/>
    <w:rsid w:val="0046242E"/>
    <w:rsid w:val="0046252B"/>
    <w:rsid w:val="00462829"/>
    <w:rsid w:val="00462C64"/>
    <w:rsid w:val="00462C89"/>
    <w:rsid w:val="00462DEB"/>
    <w:rsid w:val="00462EDC"/>
    <w:rsid w:val="0046303E"/>
    <w:rsid w:val="0046308F"/>
    <w:rsid w:val="00463183"/>
    <w:rsid w:val="004635EC"/>
    <w:rsid w:val="004639C8"/>
    <w:rsid w:val="00463CB0"/>
    <w:rsid w:val="004641FB"/>
    <w:rsid w:val="00464388"/>
    <w:rsid w:val="004645B9"/>
    <w:rsid w:val="00464841"/>
    <w:rsid w:val="00464A64"/>
    <w:rsid w:val="00464EDD"/>
    <w:rsid w:val="004650C2"/>
    <w:rsid w:val="00465380"/>
    <w:rsid w:val="00465BAE"/>
    <w:rsid w:val="00465D2E"/>
    <w:rsid w:val="00465DBB"/>
    <w:rsid w:val="00465E00"/>
    <w:rsid w:val="00465F29"/>
    <w:rsid w:val="00465F74"/>
    <w:rsid w:val="0046654C"/>
    <w:rsid w:val="00466563"/>
    <w:rsid w:val="004668EF"/>
    <w:rsid w:val="00466CB7"/>
    <w:rsid w:val="00466DC3"/>
    <w:rsid w:val="00466EE1"/>
    <w:rsid w:val="004670EB"/>
    <w:rsid w:val="004672D6"/>
    <w:rsid w:val="004674E4"/>
    <w:rsid w:val="004676B5"/>
    <w:rsid w:val="004678E3"/>
    <w:rsid w:val="00467CBB"/>
    <w:rsid w:val="0047009E"/>
    <w:rsid w:val="00470105"/>
    <w:rsid w:val="00470120"/>
    <w:rsid w:val="0047041F"/>
    <w:rsid w:val="00470668"/>
    <w:rsid w:val="00470839"/>
    <w:rsid w:val="004711B1"/>
    <w:rsid w:val="00471241"/>
    <w:rsid w:val="00471753"/>
    <w:rsid w:val="00471A84"/>
    <w:rsid w:val="00471AD4"/>
    <w:rsid w:val="00471CAA"/>
    <w:rsid w:val="00471E91"/>
    <w:rsid w:val="004721CC"/>
    <w:rsid w:val="0047225E"/>
    <w:rsid w:val="00472C25"/>
    <w:rsid w:val="00472E33"/>
    <w:rsid w:val="004732EC"/>
    <w:rsid w:val="0047339F"/>
    <w:rsid w:val="004733B0"/>
    <w:rsid w:val="00473624"/>
    <w:rsid w:val="00473734"/>
    <w:rsid w:val="004738B1"/>
    <w:rsid w:val="00473D1B"/>
    <w:rsid w:val="0047444B"/>
    <w:rsid w:val="00474910"/>
    <w:rsid w:val="00474A67"/>
    <w:rsid w:val="00474ACB"/>
    <w:rsid w:val="00474C81"/>
    <w:rsid w:val="00474DDE"/>
    <w:rsid w:val="00474F25"/>
    <w:rsid w:val="00474F2F"/>
    <w:rsid w:val="004750DF"/>
    <w:rsid w:val="0047568A"/>
    <w:rsid w:val="00475A34"/>
    <w:rsid w:val="00475AC8"/>
    <w:rsid w:val="00475D34"/>
    <w:rsid w:val="00475F6E"/>
    <w:rsid w:val="004762DF"/>
    <w:rsid w:val="00476943"/>
    <w:rsid w:val="00476A49"/>
    <w:rsid w:val="00476A63"/>
    <w:rsid w:val="00476DB9"/>
    <w:rsid w:val="00477201"/>
    <w:rsid w:val="00477579"/>
    <w:rsid w:val="0047768C"/>
    <w:rsid w:val="004777DB"/>
    <w:rsid w:val="00477ABF"/>
    <w:rsid w:val="00477E84"/>
    <w:rsid w:val="00477EC5"/>
    <w:rsid w:val="00477F2D"/>
    <w:rsid w:val="00477FCC"/>
    <w:rsid w:val="00480682"/>
    <w:rsid w:val="004806A3"/>
    <w:rsid w:val="004806F8"/>
    <w:rsid w:val="004808C0"/>
    <w:rsid w:val="00480959"/>
    <w:rsid w:val="004809AE"/>
    <w:rsid w:val="00480B1D"/>
    <w:rsid w:val="00480BFD"/>
    <w:rsid w:val="00481084"/>
    <w:rsid w:val="00481173"/>
    <w:rsid w:val="0048137A"/>
    <w:rsid w:val="004815F9"/>
    <w:rsid w:val="00481726"/>
    <w:rsid w:val="004819E1"/>
    <w:rsid w:val="00481AF2"/>
    <w:rsid w:val="00481C75"/>
    <w:rsid w:val="00481EA4"/>
    <w:rsid w:val="0048224F"/>
    <w:rsid w:val="00482274"/>
    <w:rsid w:val="0048237C"/>
    <w:rsid w:val="004823B1"/>
    <w:rsid w:val="004823C6"/>
    <w:rsid w:val="004823D1"/>
    <w:rsid w:val="00482A05"/>
    <w:rsid w:val="00482B97"/>
    <w:rsid w:val="00482CC4"/>
    <w:rsid w:val="00482DBC"/>
    <w:rsid w:val="00482EA5"/>
    <w:rsid w:val="00482EBE"/>
    <w:rsid w:val="00482EF0"/>
    <w:rsid w:val="004831A8"/>
    <w:rsid w:val="004833F1"/>
    <w:rsid w:val="004834D9"/>
    <w:rsid w:val="00483B18"/>
    <w:rsid w:val="00483D76"/>
    <w:rsid w:val="00484031"/>
    <w:rsid w:val="0048407C"/>
    <w:rsid w:val="00484087"/>
    <w:rsid w:val="00484754"/>
    <w:rsid w:val="0048479F"/>
    <w:rsid w:val="00484928"/>
    <w:rsid w:val="0048496E"/>
    <w:rsid w:val="00484D3E"/>
    <w:rsid w:val="00484D56"/>
    <w:rsid w:val="00484EF3"/>
    <w:rsid w:val="004852B3"/>
    <w:rsid w:val="0048556F"/>
    <w:rsid w:val="004855C4"/>
    <w:rsid w:val="004858D2"/>
    <w:rsid w:val="00485923"/>
    <w:rsid w:val="00485993"/>
    <w:rsid w:val="00485A8C"/>
    <w:rsid w:val="00485C8D"/>
    <w:rsid w:val="00485C9D"/>
    <w:rsid w:val="0048610C"/>
    <w:rsid w:val="0048613D"/>
    <w:rsid w:val="004863C7"/>
    <w:rsid w:val="0048653E"/>
    <w:rsid w:val="0048664B"/>
    <w:rsid w:val="00486A38"/>
    <w:rsid w:val="00486C4B"/>
    <w:rsid w:val="00486C8F"/>
    <w:rsid w:val="00487168"/>
    <w:rsid w:val="004872C7"/>
    <w:rsid w:val="004872F3"/>
    <w:rsid w:val="004876BC"/>
    <w:rsid w:val="0048770E"/>
    <w:rsid w:val="00487B08"/>
    <w:rsid w:val="00487C27"/>
    <w:rsid w:val="00487FFD"/>
    <w:rsid w:val="0049062A"/>
    <w:rsid w:val="004908B5"/>
    <w:rsid w:val="00490B0B"/>
    <w:rsid w:val="00490B6D"/>
    <w:rsid w:val="00490D9F"/>
    <w:rsid w:val="00490FA4"/>
    <w:rsid w:val="00491034"/>
    <w:rsid w:val="004915FD"/>
    <w:rsid w:val="00491782"/>
    <w:rsid w:val="004917C4"/>
    <w:rsid w:val="00491D55"/>
    <w:rsid w:val="00491D71"/>
    <w:rsid w:val="00491E82"/>
    <w:rsid w:val="00491F73"/>
    <w:rsid w:val="00492102"/>
    <w:rsid w:val="00492215"/>
    <w:rsid w:val="004925E3"/>
    <w:rsid w:val="00492A47"/>
    <w:rsid w:val="00492A71"/>
    <w:rsid w:val="00492AB5"/>
    <w:rsid w:val="00492B34"/>
    <w:rsid w:val="00493010"/>
    <w:rsid w:val="00493119"/>
    <w:rsid w:val="0049331C"/>
    <w:rsid w:val="00493411"/>
    <w:rsid w:val="00493669"/>
    <w:rsid w:val="00493731"/>
    <w:rsid w:val="004939F0"/>
    <w:rsid w:val="00493B6A"/>
    <w:rsid w:val="00493DA3"/>
    <w:rsid w:val="00493DEA"/>
    <w:rsid w:val="00493F63"/>
    <w:rsid w:val="00493F69"/>
    <w:rsid w:val="00494485"/>
    <w:rsid w:val="004946BA"/>
    <w:rsid w:val="00494AE8"/>
    <w:rsid w:val="00495388"/>
    <w:rsid w:val="004953E2"/>
    <w:rsid w:val="0049543D"/>
    <w:rsid w:val="004956F7"/>
    <w:rsid w:val="00495870"/>
    <w:rsid w:val="00495BC3"/>
    <w:rsid w:val="00495CE5"/>
    <w:rsid w:val="00495E5D"/>
    <w:rsid w:val="00496082"/>
    <w:rsid w:val="004961D9"/>
    <w:rsid w:val="00496282"/>
    <w:rsid w:val="00496419"/>
    <w:rsid w:val="00496547"/>
    <w:rsid w:val="00496603"/>
    <w:rsid w:val="00496756"/>
    <w:rsid w:val="00496A5A"/>
    <w:rsid w:val="00496B0F"/>
    <w:rsid w:val="00496B25"/>
    <w:rsid w:val="00496BC0"/>
    <w:rsid w:val="00496C44"/>
    <w:rsid w:val="00496DE1"/>
    <w:rsid w:val="0049727D"/>
    <w:rsid w:val="004974AD"/>
    <w:rsid w:val="004A0133"/>
    <w:rsid w:val="004A0188"/>
    <w:rsid w:val="004A0278"/>
    <w:rsid w:val="004A0554"/>
    <w:rsid w:val="004A058D"/>
    <w:rsid w:val="004A0852"/>
    <w:rsid w:val="004A08F9"/>
    <w:rsid w:val="004A0A79"/>
    <w:rsid w:val="004A109F"/>
    <w:rsid w:val="004A112A"/>
    <w:rsid w:val="004A11FE"/>
    <w:rsid w:val="004A136E"/>
    <w:rsid w:val="004A13DB"/>
    <w:rsid w:val="004A14C4"/>
    <w:rsid w:val="004A15DE"/>
    <w:rsid w:val="004A1D8F"/>
    <w:rsid w:val="004A1E27"/>
    <w:rsid w:val="004A1E7A"/>
    <w:rsid w:val="004A207F"/>
    <w:rsid w:val="004A20E9"/>
    <w:rsid w:val="004A211A"/>
    <w:rsid w:val="004A23BA"/>
    <w:rsid w:val="004A2583"/>
    <w:rsid w:val="004A2ACC"/>
    <w:rsid w:val="004A2C72"/>
    <w:rsid w:val="004A2CEB"/>
    <w:rsid w:val="004A2EA2"/>
    <w:rsid w:val="004A2FD6"/>
    <w:rsid w:val="004A316A"/>
    <w:rsid w:val="004A35E5"/>
    <w:rsid w:val="004A3887"/>
    <w:rsid w:val="004A3908"/>
    <w:rsid w:val="004A3935"/>
    <w:rsid w:val="004A3960"/>
    <w:rsid w:val="004A3988"/>
    <w:rsid w:val="004A3CB2"/>
    <w:rsid w:val="004A3F3C"/>
    <w:rsid w:val="004A439E"/>
    <w:rsid w:val="004A4404"/>
    <w:rsid w:val="004A45E1"/>
    <w:rsid w:val="004A467E"/>
    <w:rsid w:val="004A48A4"/>
    <w:rsid w:val="004A4958"/>
    <w:rsid w:val="004A4B35"/>
    <w:rsid w:val="004A4D32"/>
    <w:rsid w:val="004A4E47"/>
    <w:rsid w:val="004A521C"/>
    <w:rsid w:val="004A532E"/>
    <w:rsid w:val="004A57CF"/>
    <w:rsid w:val="004A582F"/>
    <w:rsid w:val="004A59C0"/>
    <w:rsid w:val="004A5F47"/>
    <w:rsid w:val="004A5FDA"/>
    <w:rsid w:val="004A6105"/>
    <w:rsid w:val="004A6404"/>
    <w:rsid w:val="004A6985"/>
    <w:rsid w:val="004A6B5F"/>
    <w:rsid w:val="004A6C24"/>
    <w:rsid w:val="004A706C"/>
    <w:rsid w:val="004A72E8"/>
    <w:rsid w:val="004A7787"/>
    <w:rsid w:val="004A7B11"/>
    <w:rsid w:val="004A7BAE"/>
    <w:rsid w:val="004A7CF6"/>
    <w:rsid w:val="004A7EBD"/>
    <w:rsid w:val="004B01BA"/>
    <w:rsid w:val="004B060B"/>
    <w:rsid w:val="004B0A3F"/>
    <w:rsid w:val="004B0C66"/>
    <w:rsid w:val="004B0D3A"/>
    <w:rsid w:val="004B0E4D"/>
    <w:rsid w:val="004B10E8"/>
    <w:rsid w:val="004B1171"/>
    <w:rsid w:val="004B1172"/>
    <w:rsid w:val="004B121A"/>
    <w:rsid w:val="004B1448"/>
    <w:rsid w:val="004B16DD"/>
    <w:rsid w:val="004B1F1A"/>
    <w:rsid w:val="004B1FC0"/>
    <w:rsid w:val="004B2127"/>
    <w:rsid w:val="004B21BE"/>
    <w:rsid w:val="004B226B"/>
    <w:rsid w:val="004B2A65"/>
    <w:rsid w:val="004B2ADD"/>
    <w:rsid w:val="004B2BA9"/>
    <w:rsid w:val="004B2C6C"/>
    <w:rsid w:val="004B2D20"/>
    <w:rsid w:val="004B304A"/>
    <w:rsid w:val="004B3094"/>
    <w:rsid w:val="004B3202"/>
    <w:rsid w:val="004B3356"/>
    <w:rsid w:val="004B382F"/>
    <w:rsid w:val="004B3AC6"/>
    <w:rsid w:val="004B3ECD"/>
    <w:rsid w:val="004B3FFF"/>
    <w:rsid w:val="004B411F"/>
    <w:rsid w:val="004B4167"/>
    <w:rsid w:val="004B421A"/>
    <w:rsid w:val="004B45E1"/>
    <w:rsid w:val="004B47FF"/>
    <w:rsid w:val="004B4D43"/>
    <w:rsid w:val="004B4DAD"/>
    <w:rsid w:val="004B526A"/>
    <w:rsid w:val="004B5BA4"/>
    <w:rsid w:val="004B5F71"/>
    <w:rsid w:val="004B6009"/>
    <w:rsid w:val="004B66D6"/>
    <w:rsid w:val="004B6887"/>
    <w:rsid w:val="004B6ADA"/>
    <w:rsid w:val="004B7527"/>
    <w:rsid w:val="004B7569"/>
    <w:rsid w:val="004B7744"/>
    <w:rsid w:val="004C0850"/>
    <w:rsid w:val="004C08C2"/>
    <w:rsid w:val="004C0E5B"/>
    <w:rsid w:val="004C0F51"/>
    <w:rsid w:val="004C12AA"/>
    <w:rsid w:val="004C134D"/>
    <w:rsid w:val="004C1DB5"/>
    <w:rsid w:val="004C1E8E"/>
    <w:rsid w:val="004C24C7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0EF"/>
    <w:rsid w:val="004C541B"/>
    <w:rsid w:val="004C5468"/>
    <w:rsid w:val="004C54B1"/>
    <w:rsid w:val="004C5672"/>
    <w:rsid w:val="004C5697"/>
    <w:rsid w:val="004C5740"/>
    <w:rsid w:val="004C5A95"/>
    <w:rsid w:val="004C5CA1"/>
    <w:rsid w:val="004C6059"/>
    <w:rsid w:val="004C62E2"/>
    <w:rsid w:val="004C65B7"/>
    <w:rsid w:val="004C67A8"/>
    <w:rsid w:val="004C67C3"/>
    <w:rsid w:val="004C6F27"/>
    <w:rsid w:val="004C6F8B"/>
    <w:rsid w:val="004C7398"/>
    <w:rsid w:val="004C76FE"/>
    <w:rsid w:val="004C77AC"/>
    <w:rsid w:val="004C791D"/>
    <w:rsid w:val="004C7986"/>
    <w:rsid w:val="004C7A66"/>
    <w:rsid w:val="004C7B32"/>
    <w:rsid w:val="004D00FA"/>
    <w:rsid w:val="004D0566"/>
    <w:rsid w:val="004D0858"/>
    <w:rsid w:val="004D0AC4"/>
    <w:rsid w:val="004D0D20"/>
    <w:rsid w:val="004D108A"/>
    <w:rsid w:val="004D1173"/>
    <w:rsid w:val="004D1428"/>
    <w:rsid w:val="004D1520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04"/>
    <w:rsid w:val="004D3938"/>
    <w:rsid w:val="004D3BAD"/>
    <w:rsid w:val="004D3DFA"/>
    <w:rsid w:val="004D3E66"/>
    <w:rsid w:val="004D40F8"/>
    <w:rsid w:val="004D422E"/>
    <w:rsid w:val="004D4269"/>
    <w:rsid w:val="004D4A9A"/>
    <w:rsid w:val="004D4BCD"/>
    <w:rsid w:val="004D4CDB"/>
    <w:rsid w:val="004D4CDC"/>
    <w:rsid w:val="004D55A3"/>
    <w:rsid w:val="004D59FC"/>
    <w:rsid w:val="004D5C7B"/>
    <w:rsid w:val="004D5D5A"/>
    <w:rsid w:val="004D5DCF"/>
    <w:rsid w:val="004D5E1A"/>
    <w:rsid w:val="004D5F43"/>
    <w:rsid w:val="004D5F4C"/>
    <w:rsid w:val="004D5FDD"/>
    <w:rsid w:val="004D6251"/>
    <w:rsid w:val="004D6364"/>
    <w:rsid w:val="004D6645"/>
    <w:rsid w:val="004D68B9"/>
    <w:rsid w:val="004D6B04"/>
    <w:rsid w:val="004D6C3F"/>
    <w:rsid w:val="004D6EC2"/>
    <w:rsid w:val="004D6EE1"/>
    <w:rsid w:val="004D73E7"/>
    <w:rsid w:val="004D7617"/>
    <w:rsid w:val="004D76D6"/>
    <w:rsid w:val="004D7A19"/>
    <w:rsid w:val="004D7F87"/>
    <w:rsid w:val="004D7FB1"/>
    <w:rsid w:val="004E0109"/>
    <w:rsid w:val="004E043C"/>
    <w:rsid w:val="004E0750"/>
    <w:rsid w:val="004E0866"/>
    <w:rsid w:val="004E0B03"/>
    <w:rsid w:val="004E1150"/>
    <w:rsid w:val="004E17C7"/>
    <w:rsid w:val="004E191B"/>
    <w:rsid w:val="004E1D09"/>
    <w:rsid w:val="004E2021"/>
    <w:rsid w:val="004E2269"/>
    <w:rsid w:val="004E230D"/>
    <w:rsid w:val="004E2392"/>
    <w:rsid w:val="004E24C1"/>
    <w:rsid w:val="004E2A15"/>
    <w:rsid w:val="004E2B53"/>
    <w:rsid w:val="004E2CA3"/>
    <w:rsid w:val="004E2DC7"/>
    <w:rsid w:val="004E2E03"/>
    <w:rsid w:val="004E2ECF"/>
    <w:rsid w:val="004E2F81"/>
    <w:rsid w:val="004E396C"/>
    <w:rsid w:val="004E3A1F"/>
    <w:rsid w:val="004E3BA7"/>
    <w:rsid w:val="004E3E8F"/>
    <w:rsid w:val="004E4531"/>
    <w:rsid w:val="004E46B0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BA4"/>
    <w:rsid w:val="004E6CC3"/>
    <w:rsid w:val="004E6D36"/>
    <w:rsid w:val="004E70F4"/>
    <w:rsid w:val="004E73B7"/>
    <w:rsid w:val="004E77C8"/>
    <w:rsid w:val="004E77FF"/>
    <w:rsid w:val="004E7ABF"/>
    <w:rsid w:val="004E7B16"/>
    <w:rsid w:val="004F00C4"/>
    <w:rsid w:val="004F0838"/>
    <w:rsid w:val="004F0ACB"/>
    <w:rsid w:val="004F0CB2"/>
    <w:rsid w:val="004F0D58"/>
    <w:rsid w:val="004F11B3"/>
    <w:rsid w:val="004F12A5"/>
    <w:rsid w:val="004F13E5"/>
    <w:rsid w:val="004F1504"/>
    <w:rsid w:val="004F1930"/>
    <w:rsid w:val="004F1E1D"/>
    <w:rsid w:val="004F1EE0"/>
    <w:rsid w:val="004F20A8"/>
    <w:rsid w:val="004F22CC"/>
    <w:rsid w:val="004F287E"/>
    <w:rsid w:val="004F29AD"/>
    <w:rsid w:val="004F2CFD"/>
    <w:rsid w:val="004F2D02"/>
    <w:rsid w:val="004F2DAB"/>
    <w:rsid w:val="004F3243"/>
    <w:rsid w:val="004F3262"/>
    <w:rsid w:val="004F3291"/>
    <w:rsid w:val="004F3846"/>
    <w:rsid w:val="004F388E"/>
    <w:rsid w:val="004F3930"/>
    <w:rsid w:val="004F3BF6"/>
    <w:rsid w:val="004F40A5"/>
    <w:rsid w:val="004F4103"/>
    <w:rsid w:val="004F4190"/>
    <w:rsid w:val="004F4531"/>
    <w:rsid w:val="004F46CE"/>
    <w:rsid w:val="004F475B"/>
    <w:rsid w:val="004F4CF3"/>
    <w:rsid w:val="004F4D4A"/>
    <w:rsid w:val="004F4F1F"/>
    <w:rsid w:val="004F4F75"/>
    <w:rsid w:val="004F5327"/>
    <w:rsid w:val="004F558C"/>
    <w:rsid w:val="004F558E"/>
    <w:rsid w:val="004F5B07"/>
    <w:rsid w:val="004F5B2C"/>
    <w:rsid w:val="004F5C31"/>
    <w:rsid w:val="004F5E24"/>
    <w:rsid w:val="004F5FAD"/>
    <w:rsid w:val="004F606E"/>
    <w:rsid w:val="004F6169"/>
    <w:rsid w:val="004F6229"/>
    <w:rsid w:val="004F6384"/>
    <w:rsid w:val="004F6537"/>
    <w:rsid w:val="004F65EE"/>
    <w:rsid w:val="004F669F"/>
    <w:rsid w:val="004F670E"/>
    <w:rsid w:val="004F6808"/>
    <w:rsid w:val="004F6AE3"/>
    <w:rsid w:val="004F6B09"/>
    <w:rsid w:val="004F6B56"/>
    <w:rsid w:val="004F6C42"/>
    <w:rsid w:val="004F6C98"/>
    <w:rsid w:val="004F6ECC"/>
    <w:rsid w:val="004F6ED0"/>
    <w:rsid w:val="004F71DD"/>
    <w:rsid w:val="004F75DD"/>
    <w:rsid w:val="004F75E7"/>
    <w:rsid w:val="004F7A82"/>
    <w:rsid w:val="004F7E37"/>
    <w:rsid w:val="00500019"/>
    <w:rsid w:val="005001FC"/>
    <w:rsid w:val="0050035F"/>
    <w:rsid w:val="005003C2"/>
    <w:rsid w:val="0050062D"/>
    <w:rsid w:val="005006EE"/>
    <w:rsid w:val="00500767"/>
    <w:rsid w:val="005007EC"/>
    <w:rsid w:val="005009A9"/>
    <w:rsid w:val="00500A52"/>
    <w:rsid w:val="00500BE8"/>
    <w:rsid w:val="00501090"/>
    <w:rsid w:val="005013CA"/>
    <w:rsid w:val="005014CB"/>
    <w:rsid w:val="0050174F"/>
    <w:rsid w:val="0050178E"/>
    <w:rsid w:val="00501D93"/>
    <w:rsid w:val="00501FD0"/>
    <w:rsid w:val="00502469"/>
    <w:rsid w:val="00502514"/>
    <w:rsid w:val="00502B86"/>
    <w:rsid w:val="00502FB9"/>
    <w:rsid w:val="005033E5"/>
    <w:rsid w:val="0050374D"/>
    <w:rsid w:val="005037D0"/>
    <w:rsid w:val="00503885"/>
    <w:rsid w:val="005039E5"/>
    <w:rsid w:val="00503CDB"/>
    <w:rsid w:val="00503F56"/>
    <w:rsid w:val="00504049"/>
    <w:rsid w:val="0050409E"/>
    <w:rsid w:val="005040CB"/>
    <w:rsid w:val="0050436B"/>
    <w:rsid w:val="00504636"/>
    <w:rsid w:val="00504862"/>
    <w:rsid w:val="00504915"/>
    <w:rsid w:val="0050492A"/>
    <w:rsid w:val="00504C1A"/>
    <w:rsid w:val="00504DB4"/>
    <w:rsid w:val="005052DB"/>
    <w:rsid w:val="00505503"/>
    <w:rsid w:val="00505615"/>
    <w:rsid w:val="00505A25"/>
    <w:rsid w:val="00506500"/>
    <w:rsid w:val="005065A6"/>
    <w:rsid w:val="005068B8"/>
    <w:rsid w:val="00506B67"/>
    <w:rsid w:val="00506E20"/>
    <w:rsid w:val="00506E9B"/>
    <w:rsid w:val="00507453"/>
    <w:rsid w:val="00507496"/>
    <w:rsid w:val="00507DE5"/>
    <w:rsid w:val="0051028D"/>
    <w:rsid w:val="005104AB"/>
    <w:rsid w:val="00510538"/>
    <w:rsid w:val="00510739"/>
    <w:rsid w:val="00510754"/>
    <w:rsid w:val="00510965"/>
    <w:rsid w:val="005109C8"/>
    <w:rsid w:val="005109F1"/>
    <w:rsid w:val="00510B9B"/>
    <w:rsid w:val="005110C6"/>
    <w:rsid w:val="00511142"/>
    <w:rsid w:val="0051147D"/>
    <w:rsid w:val="0051156F"/>
    <w:rsid w:val="0051173E"/>
    <w:rsid w:val="005117E4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2F8B"/>
    <w:rsid w:val="00513628"/>
    <w:rsid w:val="005138A1"/>
    <w:rsid w:val="00514148"/>
    <w:rsid w:val="005141C4"/>
    <w:rsid w:val="00514217"/>
    <w:rsid w:val="00514234"/>
    <w:rsid w:val="00514AFD"/>
    <w:rsid w:val="00514CFA"/>
    <w:rsid w:val="00514DE1"/>
    <w:rsid w:val="00514E3B"/>
    <w:rsid w:val="00514FFE"/>
    <w:rsid w:val="005151A7"/>
    <w:rsid w:val="005151C7"/>
    <w:rsid w:val="005153C8"/>
    <w:rsid w:val="00515690"/>
    <w:rsid w:val="005157DA"/>
    <w:rsid w:val="005159B0"/>
    <w:rsid w:val="005159E9"/>
    <w:rsid w:val="00515BDA"/>
    <w:rsid w:val="00515E19"/>
    <w:rsid w:val="005160BE"/>
    <w:rsid w:val="005161CA"/>
    <w:rsid w:val="005162C1"/>
    <w:rsid w:val="00516459"/>
    <w:rsid w:val="00516511"/>
    <w:rsid w:val="0051651C"/>
    <w:rsid w:val="00516906"/>
    <w:rsid w:val="005170D9"/>
    <w:rsid w:val="005174AE"/>
    <w:rsid w:val="0051782B"/>
    <w:rsid w:val="00517967"/>
    <w:rsid w:val="00517DE0"/>
    <w:rsid w:val="00520328"/>
    <w:rsid w:val="0052044E"/>
    <w:rsid w:val="00520682"/>
    <w:rsid w:val="00520D53"/>
    <w:rsid w:val="00520FA6"/>
    <w:rsid w:val="00521119"/>
    <w:rsid w:val="005216CD"/>
    <w:rsid w:val="0052188F"/>
    <w:rsid w:val="00521AC6"/>
    <w:rsid w:val="00521BB1"/>
    <w:rsid w:val="00521C2D"/>
    <w:rsid w:val="00521DAC"/>
    <w:rsid w:val="00521E91"/>
    <w:rsid w:val="00521EF9"/>
    <w:rsid w:val="00522072"/>
    <w:rsid w:val="005222FA"/>
    <w:rsid w:val="0052240B"/>
    <w:rsid w:val="005225E0"/>
    <w:rsid w:val="005228F0"/>
    <w:rsid w:val="005229D0"/>
    <w:rsid w:val="00522C97"/>
    <w:rsid w:val="00522F1D"/>
    <w:rsid w:val="005236F3"/>
    <w:rsid w:val="0052370C"/>
    <w:rsid w:val="00523735"/>
    <w:rsid w:val="00523C95"/>
    <w:rsid w:val="00523E51"/>
    <w:rsid w:val="00523EE0"/>
    <w:rsid w:val="00524CC0"/>
    <w:rsid w:val="00524D20"/>
    <w:rsid w:val="00525094"/>
    <w:rsid w:val="005250B4"/>
    <w:rsid w:val="0052532A"/>
    <w:rsid w:val="005255EA"/>
    <w:rsid w:val="00525720"/>
    <w:rsid w:val="005258B5"/>
    <w:rsid w:val="00525AE9"/>
    <w:rsid w:val="00525FE5"/>
    <w:rsid w:val="005263D1"/>
    <w:rsid w:val="005267B9"/>
    <w:rsid w:val="00526AA4"/>
    <w:rsid w:val="00526B0E"/>
    <w:rsid w:val="00526B51"/>
    <w:rsid w:val="00526C2C"/>
    <w:rsid w:val="00526C55"/>
    <w:rsid w:val="00526C83"/>
    <w:rsid w:val="00526D60"/>
    <w:rsid w:val="00526E7C"/>
    <w:rsid w:val="005271EC"/>
    <w:rsid w:val="00527455"/>
    <w:rsid w:val="005274E5"/>
    <w:rsid w:val="00527A1F"/>
    <w:rsid w:val="00527F9A"/>
    <w:rsid w:val="00530383"/>
    <w:rsid w:val="00530797"/>
    <w:rsid w:val="0053081F"/>
    <w:rsid w:val="00530AEA"/>
    <w:rsid w:val="00530B77"/>
    <w:rsid w:val="00530B9F"/>
    <w:rsid w:val="00530C60"/>
    <w:rsid w:val="00530D3B"/>
    <w:rsid w:val="00530DFD"/>
    <w:rsid w:val="005311B8"/>
    <w:rsid w:val="005311EB"/>
    <w:rsid w:val="00531384"/>
    <w:rsid w:val="00531534"/>
    <w:rsid w:val="00531870"/>
    <w:rsid w:val="00531E3C"/>
    <w:rsid w:val="00531EB3"/>
    <w:rsid w:val="00532198"/>
    <w:rsid w:val="0053282F"/>
    <w:rsid w:val="005329DC"/>
    <w:rsid w:val="00532A12"/>
    <w:rsid w:val="00532C74"/>
    <w:rsid w:val="00532FE4"/>
    <w:rsid w:val="0053327F"/>
    <w:rsid w:val="0053346B"/>
    <w:rsid w:val="005334DA"/>
    <w:rsid w:val="005338A7"/>
    <w:rsid w:val="0053418D"/>
    <w:rsid w:val="00534533"/>
    <w:rsid w:val="00534BB6"/>
    <w:rsid w:val="00534D60"/>
    <w:rsid w:val="00534DD7"/>
    <w:rsid w:val="00535767"/>
    <w:rsid w:val="005358EF"/>
    <w:rsid w:val="00535B2C"/>
    <w:rsid w:val="005360EA"/>
    <w:rsid w:val="00536188"/>
    <w:rsid w:val="00536399"/>
    <w:rsid w:val="0053675B"/>
    <w:rsid w:val="005367D0"/>
    <w:rsid w:val="0053692B"/>
    <w:rsid w:val="00536AD6"/>
    <w:rsid w:val="00536D3D"/>
    <w:rsid w:val="00536EED"/>
    <w:rsid w:val="005371A3"/>
    <w:rsid w:val="0053754E"/>
    <w:rsid w:val="00537845"/>
    <w:rsid w:val="00537981"/>
    <w:rsid w:val="00537D3B"/>
    <w:rsid w:val="00537D5E"/>
    <w:rsid w:val="00537EF3"/>
    <w:rsid w:val="0054000F"/>
    <w:rsid w:val="0054029B"/>
    <w:rsid w:val="00540347"/>
    <w:rsid w:val="005404D9"/>
    <w:rsid w:val="005405EA"/>
    <w:rsid w:val="00540957"/>
    <w:rsid w:val="00540A83"/>
    <w:rsid w:val="00540CE9"/>
    <w:rsid w:val="005411A8"/>
    <w:rsid w:val="00541C4D"/>
    <w:rsid w:val="0054206D"/>
    <w:rsid w:val="005425DC"/>
    <w:rsid w:val="00542783"/>
    <w:rsid w:val="00542794"/>
    <w:rsid w:val="00542A83"/>
    <w:rsid w:val="00542AB3"/>
    <w:rsid w:val="00542AB4"/>
    <w:rsid w:val="00542DBC"/>
    <w:rsid w:val="00542F62"/>
    <w:rsid w:val="00543AD8"/>
    <w:rsid w:val="00543C74"/>
    <w:rsid w:val="00543CCF"/>
    <w:rsid w:val="0054440A"/>
    <w:rsid w:val="00544784"/>
    <w:rsid w:val="00544B8D"/>
    <w:rsid w:val="00544FC5"/>
    <w:rsid w:val="00545235"/>
    <w:rsid w:val="005452D5"/>
    <w:rsid w:val="00545474"/>
    <w:rsid w:val="0054550A"/>
    <w:rsid w:val="00545778"/>
    <w:rsid w:val="00545977"/>
    <w:rsid w:val="00545C28"/>
    <w:rsid w:val="00545CE6"/>
    <w:rsid w:val="00546346"/>
    <w:rsid w:val="005463D8"/>
    <w:rsid w:val="00547003"/>
    <w:rsid w:val="005471AC"/>
    <w:rsid w:val="005473A5"/>
    <w:rsid w:val="00547EEF"/>
    <w:rsid w:val="005500CD"/>
    <w:rsid w:val="0055057C"/>
    <w:rsid w:val="00550816"/>
    <w:rsid w:val="00550823"/>
    <w:rsid w:val="0055090B"/>
    <w:rsid w:val="00550CAA"/>
    <w:rsid w:val="00551307"/>
    <w:rsid w:val="0055190D"/>
    <w:rsid w:val="00551C60"/>
    <w:rsid w:val="00551E29"/>
    <w:rsid w:val="0055238D"/>
    <w:rsid w:val="00552E64"/>
    <w:rsid w:val="00552F24"/>
    <w:rsid w:val="0055312C"/>
    <w:rsid w:val="0055316B"/>
    <w:rsid w:val="005531D5"/>
    <w:rsid w:val="005533D9"/>
    <w:rsid w:val="00553562"/>
    <w:rsid w:val="005539ED"/>
    <w:rsid w:val="005539F4"/>
    <w:rsid w:val="00553E17"/>
    <w:rsid w:val="00554590"/>
    <w:rsid w:val="005546D2"/>
    <w:rsid w:val="00554AC3"/>
    <w:rsid w:val="00554D3B"/>
    <w:rsid w:val="005550A6"/>
    <w:rsid w:val="005551A9"/>
    <w:rsid w:val="005551B7"/>
    <w:rsid w:val="0055546D"/>
    <w:rsid w:val="0055566C"/>
    <w:rsid w:val="00555A88"/>
    <w:rsid w:val="00555B8F"/>
    <w:rsid w:val="00555D34"/>
    <w:rsid w:val="00555FB7"/>
    <w:rsid w:val="005565D8"/>
    <w:rsid w:val="00556941"/>
    <w:rsid w:val="005569A9"/>
    <w:rsid w:val="005570A2"/>
    <w:rsid w:val="0055725C"/>
    <w:rsid w:val="0055753C"/>
    <w:rsid w:val="0055781B"/>
    <w:rsid w:val="00557A3C"/>
    <w:rsid w:val="0056056E"/>
    <w:rsid w:val="0056086E"/>
    <w:rsid w:val="00560C56"/>
    <w:rsid w:val="00560ED2"/>
    <w:rsid w:val="005614C7"/>
    <w:rsid w:val="005614D4"/>
    <w:rsid w:val="005615E4"/>
    <w:rsid w:val="00561607"/>
    <w:rsid w:val="005619B0"/>
    <w:rsid w:val="00561BCE"/>
    <w:rsid w:val="00561BFE"/>
    <w:rsid w:val="00561C44"/>
    <w:rsid w:val="00561D4F"/>
    <w:rsid w:val="005620CC"/>
    <w:rsid w:val="0056293B"/>
    <w:rsid w:val="005630AE"/>
    <w:rsid w:val="0056314C"/>
    <w:rsid w:val="005633A7"/>
    <w:rsid w:val="005635B1"/>
    <w:rsid w:val="005636BE"/>
    <w:rsid w:val="00563993"/>
    <w:rsid w:val="005639F1"/>
    <w:rsid w:val="00563D68"/>
    <w:rsid w:val="00563E7F"/>
    <w:rsid w:val="00563EA3"/>
    <w:rsid w:val="005644A5"/>
    <w:rsid w:val="005646CA"/>
    <w:rsid w:val="00564867"/>
    <w:rsid w:val="00564A04"/>
    <w:rsid w:val="00564C76"/>
    <w:rsid w:val="00565032"/>
    <w:rsid w:val="00565115"/>
    <w:rsid w:val="00565555"/>
    <w:rsid w:val="005655F3"/>
    <w:rsid w:val="0056564B"/>
    <w:rsid w:val="00565C2D"/>
    <w:rsid w:val="00565D33"/>
    <w:rsid w:val="005661E6"/>
    <w:rsid w:val="005663FE"/>
    <w:rsid w:val="0056671B"/>
    <w:rsid w:val="00566A44"/>
    <w:rsid w:val="00566BEF"/>
    <w:rsid w:val="00566C2B"/>
    <w:rsid w:val="00566EDA"/>
    <w:rsid w:val="00567010"/>
    <w:rsid w:val="0056751A"/>
    <w:rsid w:val="0056757D"/>
    <w:rsid w:val="005677ED"/>
    <w:rsid w:val="005678BD"/>
    <w:rsid w:val="005679D4"/>
    <w:rsid w:val="00567EB7"/>
    <w:rsid w:val="00570186"/>
    <w:rsid w:val="005701B9"/>
    <w:rsid w:val="0057026D"/>
    <w:rsid w:val="0057028F"/>
    <w:rsid w:val="005705A6"/>
    <w:rsid w:val="0057084D"/>
    <w:rsid w:val="00570BB6"/>
    <w:rsid w:val="00570E9B"/>
    <w:rsid w:val="0057102D"/>
    <w:rsid w:val="005711B0"/>
    <w:rsid w:val="00571334"/>
    <w:rsid w:val="00571490"/>
    <w:rsid w:val="005714A0"/>
    <w:rsid w:val="00571705"/>
    <w:rsid w:val="0057196F"/>
    <w:rsid w:val="00571AF6"/>
    <w:rsid w:val="00572143"/>
    <w:rsid w:val="005721B1"/>
    <w:rsid w:val="0057231A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547"/>
    <w:rsid w:val="005747C9"/>
    <w:rsid w:val="00574862"/>
    <w:rsid w:val="00574FB7"/>
    <w:rsid w:val="00575060"/>
    <w:rsid w:val="005751E0"/>
    <w:rsid w:val="0057539D"/>
    <w:rsid w:val="005753FB"/>
    <w:rsid w:val="005757A1"/>
    <w:rsid w:val="00575F2A"/>
    <w:rsid w:val="005768C8"/>
    <w:rsid w:val="005769A8"/>
    <w:rsid w:val="00576DC1"/>
    <w:rsid w:val="00576FCC"/>
    <w:rsid w:val="0057709F"/>
    <w:rsid w:val="0057714E"/>
    <w:rsid w:val="005771BE"/>
    <w:rsid w:val="0057734F"/>
    <w:rsid w:val="00577354"/>
    <w:rsid w:val="0057761D"/>
    <w:rsid w:val="0057761F"/>
    <w:rsid w:val="005777DF"/>
    <w:rsid w:val="00577A3F"/>
    <w:rsid w:val="00577B3A"/>
    <w:rsid w:val="00577B47"/>
    <w:rsid w:val="00577BAD"/>
    <w:rsid w:val="00577BE4"/>
    <w:rsid w:val="00577FA8"/>
    <w:rsid w:val="005803F2"/>
    <w:rsid w:val="005804A6"/>
    <w:rsid w:val="0058072D"/>
    <w:rsid w:val="00580B8D"/>
    <w:rsid w:val="00581517"/>
    <w:rsid w:val="0058173A"/>
    <w:rsid w:val="0058177B"/>
    <w:rsid w:val="00581A12"/>
    <w:rsid w:val="00581C6E"/>
    <w:rsid w:val="00581C84"/>
    <w:rsid w:val="00581FE8"/>
    <w:rsid w:val="00582609"/>
    <w:rsid w:val="00582641"/>
    <w:rsid w:val="00582671"/>
    <w:rsid w:val="005826F4"/>
    <w:rsid w:val="00582A17"/>
    <w:rsid w:val="00583081"/>
    <w:rsid w:val="00583555"/>
    <w:rsid w:val="005837AB"/>
    <w:rsid w:val="005838A6"/>
    <w:rsid w:val="00583F6C"/>
    <w:rsid w:val="00584057"/>
    <w:rsid w:val="005840CD"/>
    <w:rsid w:val="005841E4"/>
    <w:rsid w:val="00584525"/>
    <w:rsid w:val="005845FB"/>
    <w:rsid w:val="00584AD2"/>
    <w:rsid w:val="00584C56"/>
    <w:rsid w:val="00584DB5"/>
    <w:rsid w:val="005851DF"/>
    <w:rsid w:val="00585278"/>
    <w:rsid w:val="005852E2"/>
    <w:rsid w:val="00585642"/>
    <w:rsid w:val="00585F46"/>
    <w:rsid w:val="005860B6"/>
    <w:rsid w:val="005860BC"/>
    <w:rsid w:val="00586787"/>
    <w:rsid w:val="005867A4"/>
    <w:rsid w:val="00586A81"/>
    <w:rsid w:val="00586AC1"/>
    <w:rsid w:val="00586E64"/>
    <w:rsid w:val="00587265"/>
    <w:rsid w:val="005872A9"/>
    <w:rsid w:val="00587354"/>
    <w:rsid w:val="00587390"/>
    <w:rsid w:val="005875D0"/>
    <w:rsid w:val="00587635"/>
    <w:rsid w:val="00587832"/>
    <w:rsid w:val="005878C4"/>
    <w:rsid w:val="005878D4"/>
    <w:rsid w:val="0058793D"/>
    <w:rsid w:val="00587DB1"/>
    <w:rsid w:val="00587FBA"/>
    <w:rsid w:val="00590507"/>
    <w:rsid w:val="005907A6"/>
    <w:rsid w:val="0059086D"/>
    <w:rsid w:val="00590F89"/>
    <w:rsid w:val="00591221"/>
    <w:rsid w:val="005913B1"/>
    <w:rsid w:val="00591686"/>
    <w:rsid w:val="005917A9"/>
    <w:rsid w:val="00591CC9"/>
    <w:rsid w:val="00591D09"/>
    <w:rsid w:val="00591F44"/>
    <w:rsid w:val="00591F8F"/>
    <w:rsid w:val="005927B0"/>
    <w:rsid w:val="0059281E"/>
    <w:rsid w:val="00592B86"/>
    <w:rsid w:val="00592CBF"/>
    <w:rsid w:val="00592E40"/>
    <w:rsid w:val="00592F0D"/>
    <w:rsid w:val="00592F44"/>
    <w:rsid w:val="00592F75"/>
    <w:rsid w:val="00593059"/>
    <w:rsid w:val="00593320"/>
    <w:rsid w:val="00593E45"/>
    <w:rsid w:val="00593FE5"/>
    <w:rsid w:val="0059482D"/>
    <w:rsid w:val="00594869"/>
    <w:rsid w:val="0059496B"/>
    <w:rsid w:val="00594A15"/>
    <w:rsid w:val="00594D58"/>
    <w:rsid w:val="00594E96"/>
    <w:rsid w:val="005951DA"/>
    <w:rsid w:val="005951F4"/>
    <w:rsid w:val="00595461"/>
    <w:rsid w:val="005954B2"/>
    <w:rsid w:val="00595CD7"/>
    <w:rsid w:val="00595D16"/>
    <w:rsid w:val="00595DE1"/>
    <w:rsid w:val="00595F7C"/>
    <w:rsid w:val="005964C5"/>
    <w:rsid w:val="00596706"/>
    <w:rsid w:val="0059684F"/>
    <w:rsid w:val="00596D26"/>
    <w:rsid w:val="00596D36"/>
    <w:rsid w:val="00597135"/>
    <w:rsid w:val="005971F4"/>
    <w:rsid w:val="00597217"/>
    <w:rsid w:val="00597403"/>
    <w:rsid w:val="0059762D"/>
    <w:rsid w:val="00597699"/>
    <w:rsid w:val="0059772C"/>
    <w:rsid w:val="005979BC"/>
    <w:rsid w:val="00597C96"/>
    <w:rsid w:val="005A01FA"/>
    <w:rsid w:val="005A03C4"/>
    <w:rsid w:val="005A046B"/>
    <w:rsid w:val="005A058D"/>
    <w:rsid w:val="005A080D"/>
    <w:rsid w:val="005A0861"/>
    <w:rsid w:val="005A08E0"/>
    <w:rsid w:val="005A09AC"/>
    <w:rsid w:val="005A0C16"/>
    <w:rsid w:val="005A0D81"/>
    <w:rsid w:val="005A0E10"/>
    <w:rsid w:val="005A0E29"/>
    <w:rsid w:val="005A0F87"/>
    <w:rsid w:val="005A1938"/>
    <w:rsid w:val="005A1A81"/>
    <w:rsid w:val="005A1AEB"/>
    <w:rsid w:val="005A1B5D"/>
    <w:rsid w:val="005A1EC9"/>
    <w:rsid w:val="005A1F06"/>
    <w:rsid w:val="005A22E3"/>
    <w:rsid w:val="005A2484"/>
    <w:rsid w:val="005A24ED"/>
    <w:rsid w:val="005A2555"/>
    <w:rsid w:val="005A2770"/>
    <w:rsid w:val="005A2882"/>
    <w:rsid w:val="005A2C22"/>
    <w:rsid w:val="005A30EF"/>
    <w:rsid w:val="005A37D3"/>
    <w:rsid w:val="005A3947"/>
    <w:rsid w:val="005A395D"/>
    <w:rsid w:val="005A3C3F"/>
    <w:rsid w:val="005A3CE3"/>
    <w:rsid w:val="005A3E54"/>
    <w:rsid w:val="005A3E6D"/>
    <w:rsid w:val="005A3ED3"/>
    <w:rsid w:val="005A416D"/>
    <w:rsid w:val="005A41AC"/>
    <w:rsid w:val="005A427C"/>
    <w:rsid w:val="005A47D3"/>
    <w:rsid w:val="005A4942"/>
    <w:rsid w:val="005A4AB0"/>
    <w:rsid w:val="005A4F1E"/>
    <w:rsid w:val="005A5420"/>
    <w:rsid w:val="005A546E"/>
    <w:rsid w:val="005A5558"/>
    <w:rsid w:val="005A59F5"/>
    <w:rsid w:val="005A5B4C"/>
    <w:rsid w:val="005A5E1B"/>
    <w:rsid w:val="005A5EFB"/>
    <w:rsid w:val="005A5FD9"/>
    <w:rsid w:val="005A6196"/>
    <w:rsid w:val="005A638B"/>
    <w:rsid w:val="005A6402"/>
    <w:rsid w:val="005A6609"/>
    <w:rsid w:val="005A68CF"/>
    <w:rsid w:val="005A6C19"/>
    <w:rsid w:val="005A712C"/>
    <w:rsid w:val="005A73CD"/>
    <w:rsid w:val="005A79C3"/>
    <w:rsid w:val="005A7D06"/>
    <w:rsid w:val="005B0021"/>
    <w:rsid w:val="005B0330"/>
    <w:rsid w:val="005B0471"/>
    <w:rsid w:val="005B04DA"/>
    <w:rsid w:val="005B0AB2"/>
    <w:rsid w:val="005B0C4C"/>
    <w:rsid w:val="005B0CC2"/>
    <w:rsid w:val="005B0F26"/>
    <w:rsid w:val="005B0FF1"/>
    <w:rsid w:val="005B1112"/>
    <w:rsid w:val="005B1286"/>
    <w:rsid w:val="005B12F2"/>
    <w:rsid w:val="005B1463"/>
    <w:rsid w:val="005B16AB"/>
    <w:rsid w:val="005B16C7"/>
    <w:rsid w:val="005B1E51"/>
    <w:rsid w:val="005B1FB9"/>
    <w:rsid w:val="005B233F"/>
    <w:rsid w:val="005B24EC"/>
    <w:rsid w:val="005B2512"/>
    <w:rsid w:val="005B2551"/>
    <w:rsid w:val="005B2BF2"/>
    <w:rsid w:val="005B2C1A"/>
    <w:rsid w:val="005B2C1D"/>
    <w:rsid w:val="005B3093"/>
    <w:rsid w:val="005B37D2"/>
    <w:rsid w:val="005B399A"/>
    <w:rsid w:val="005B3B34"/>
    <w:rsid w:val="005B3BBE"/>
    <w:rsid w:val="005B3D41"/>
    <w:rsid w:val="005B3D5E"/>
    <w:rsid w:val="005B3D77"/>
    <w:rsid w:val="005B413F"/>
    <w:rsid w:val="005B4370"/>
    <w:rsid w:val="005B4654"/>
    <w:rsid w:val="005B46DA"/>
    <w:rsid w:val="005B4C31"/>
    <w:rsid w:val="005B4F0D"/>
    <w:rsid w:val="005B4FA4"/>
    <w:rsid w:val="005B53A6"/>
    <w:rsid w:val="005B55B4"/>
    <w:rsid w:val="005B5610"/>
    <w:rsid w:val="005B5620"/>
    <w:rsid w:val="005B57E7"/>
    <w:rsid w:val="005B5833"/>
    <w:rsid w:val="005B5F2F"/>
    <w:rsid w:val="005B6658"/>
    <w:rsid w:val="005B66C7"/>
    <w:rsid w:val="005B686B"/>
    <w:rsid w:val="005B6926"/>
    <w:rsid w:val="005B69B4"/>
    <w:rsid w:val="005B69C3"/>
    <w:rsid w:val="005B6D0E"/>
    <w:rsid w:val="005B6D5A"/>
    <w:rsid w:val="005B6D68"/>
    <w:rsid w:val="005B71EC"/>
    <w:rsid w:val="005B721F"/>
    <w:rsid w:val="005B7549"/>
    <w:rsid w:val="005B76F2"/>
    <w:rsid w:val="005B778E"/>
    <w:rsid w:val="005B77B2"/>
    <w:rsid w:val="005B7C1A"/>
    <w:rsid w:val="005B7E69"/>
    <w:rsid w:val="005B7F9A"/>
    <w:rsid w:val="005C019F"/>
    <w:rsid w:val="005C0316"/>
    <w:rsid w:val="005C0425"/>
    <w:rsid w:val="005C0671"/>
    <w:rsid w:val="005C09E2"/>
    <w:rsid w:val="005C0A10"/>
    <w:rsid w:val="005C0AF6"/>
    <w:rsid w:val="005C0E86"/>
    <w:rsid w:val="005C14EE"/>
    <w:rsid w:val="005C1856"/>
    <w:rsid w:val="005C1AB9"/>
    <w:rsid w:val="005C1B4C"/>
    <w:rsid w:val="005C1B85"/>
    <w:rsid w:val="005C1D6A"/>
    <w:rsid w:val="005C1DEF"/>
    <w:rsid w:val="005C1FA4"/>
    <w:rsid w:val="005C2B99"/>
    <w:rsid w:val="005C2C8C"/>
    <w:rsid w:val="005C3345"/>
    <w:rsid w:val="005C36DA"/>
    <w:rsid w:val="005C383E"/>
    <w:rsid w:val="005C3B0B"/>
    <w:rsid w:val="005C3D52"/>
    <w:rsid w:val="005C40B2"/>
    <w:rsid w:val="005C416F"/>
    <w:rsid w:val="005C418B"/>
    <w:rsid w:val="005C43EC"/>
    <w:rsid w:val="005C49D6"/>
    <w:rsid w:val="005C49EF"/>
    <w:rsid w:val="005C4B10"/>
    <w:rsid w:val="005C4DE9"/>
    <w:rsid w:val="005C5004"/>
    <w:rsid w:val="005C5214"/>
    <w:rsid w:val="005C53B8"/>
    <w:rsid w:val="005C5601"/>
    <w:rsid w:val="005C576D"/>
    <w:rsid w:val="005C58D2"/>
    <w:rsid w:val="005C5B16"/>
    <w:rsid w:val="005C5FDA"/>
    <w:rsid w:val="005C63E1"/>
    <w:rsid w:val="005C678A"/>
    <w:rsid w:val="005C69AC"/>
    <w:rsid w:val="005C6E82"/>
    <w:rsid w:val="005C7285"/>
    <w:rsid w:val="005C74FF"/>
    <w:rsid w:val="005C77FD"/>
    <w:rsid w:val="005C7D7B"/>
    <w:rsid w:val="005C7DF2"/>
    <w:rsid w:val="005D0A86"/>
    <w:rsid w:val="005D0D77"/>
    <w:rsid w:val="005D0F8E"/>
    <w:rsid w:val="005D0FE0"/>
    <w:rsid w:val="005D1550"/>
    <w:rsid w:val="005D1682"/>
    <w:rsid w:val="005D1A5F"/>
    <w:rsid w:val="005D1CDD"/>
    <w:rsid w:val="005D1D4D"/>
    <w:rsid w:val="005D23BF"/>
    <w:rsid w:val="005D273D"/>
    <w:rsid w:val="005D2E34"/>
    <w:rsid w:val="005D2ECF"/>
    <w:rsid w:val="005D2ED9"/>
    <w:rsid w:val="005D3320"/>
    <w:rsid w:val="005D3997"/>
    <w:rsid w:val="005D3A19"/>
    <w:rsid w:val="005D4121"/>
    <w:rsid w:val="005D445A"/>
    <w:rsid w:val="005D44C9"/>
    <w:rsid w:val="005D472C"/>
    <w:rsid w:val="005D4FB3"/>
    <w:rsid w:val="005D5279"/>
    <w:rsid w:val="005D5607"/>
    <w:rsid w:val="005D571C"/>
    <w:rsid w:val="005D5841"/>
    <w:rsid w:val="005D5855"/>
    <w:rsid w:val="005D58D4"/>
    <w:rsid w:val="005D58F0"/>
    <w:rsid w:val="005D59BD"/>
    <w:rsid w:val="005D59F6"/>
    <w:rsid w:val="005D5F55"/>
    <w:rsid w:val="005D5FCC"/>
    <w:rsid w:val="005D6003"/>
    <w:rsid w:val="005D602B"/>
    <w:rsid w:val="005D62F8"/>
    <w:rsid w:val="005D63DB"/>
    <w:rsid w:val="005D65B3"/>
    <w:rsid w:val="005D6B40"/>
    <w:rsid w:val="005D6C7F"/>
    <w:rsid w:val="005D6C9A"/>
    <w:rsid w:val="005D73D6"/>
    <w:rsid w:val="005D7727"/>
    <w:rsid w:val="005D7833"/>
    <w:rsid w:val="005D7B1F"/>
    <w:rsid w:val="005D7C57"/>
    <w:rsid w:val="005D7CE7"/>
    <w:rsid w:val="005E05E2"/>
    <w:rsid w:val="005E0DC6"/>
    <w:rsid w:val="005E0E9B"/>
    <w:rsid w:val="005E0F9B"/>
    <w:rsid w:val="005E113D"/>
    <w:rsid w:val="005E1214"/>
    <w:rsid w:val="005E1627"/>
    <w:rsid w:val="005E18DF"/>
    <w:rsid w:val="005E1B83"/>
    <w:rsid w:val="005E1BF7"/>
    <w:rsid w:val="005E1D4B"/>
    <w:rsid w:val="005E1D9E"/>
    <w:rsid w:val="005E2631"/>
    <w:rsid w:val="005E2704"/>
    <w:rsid w:val="005E2AAE"/>
    <w:rsid w:val="005E2D03"/>
    <w:rsid w:val="005E2EF3"/>
    <w:rsid w:val="005E303F"/>
    <w:rsid w:val="005E3144"/>
    <w:rsid w:val="005E33F5"/>
    <w:rsid w:val="005E3493"/>
    <w:rsid w:val="005E34EB"/>
    <w:rsid w:val="005E3657"/>
    <w:rsid w:val="005E37CB"/>
    <w:rsid w:val="005E3DAC"/>
    <w:rsid w:val="005E3F62"/>
    <w:rsid w:val="005E4257"/>
    <w:rsid w:val="005E49FE"/>
    <w:rsid w:val="005E4B54"/>
    <w:rsid w:val="005E4C0E"/>
    <w:rsid w:val="005E4DDA"/>
    <w:rsid w:val="005E53EC"/>
    <w:rsid w:val="005E588D"/>
    <w:rsid w:val="005E5A78"/>
    <w:rsid w:val="005E5AD4"/>
    <w:rsid w:val="005E5B58"/>
    <w:rsid w:val="005E5B71"/>
    <w:rsid w:val="005E5D3B"/>
    <w:rsid w:val="005E5E8B"/>
    <w:rsid w:val="005E5ED8"/>
    <w:rsid w:val="005E61A9"/>
    <w:rsid w:val="005E6566"/>
    <w:rsid w:val="005E6686"/>
    <w:rsid w:val="005E6BE1"/>
    <w:rsid w:val="005E6CF8"/>
    <w:rsid w:val="005E6D1C"/>
    <w:rsid w:val="005E6FF3"/>
    <w:rsid w:val="005E705F"/>
    <w:rsid w:val="005E70A9"/>
    <w:rsid w:val="005E7140"/>
    <w:rsid w:val="005E731A"/>
    <w:rsid w:val="005E7DCA"/>
    <w:rsid w:val="005F00EF"/>
    <w:rsid w:val="005F07FA"/>
    <w:rsid w:val="005F0D63"/>
    <w:rsid w:val="005F0DA6"/>
    <w:rsid w:val="005F0EA3"/>
    <w:rsid w:val="005F1544"/>
    <w:rsid w:val="005F15E2"/>
    <w:rsid w:val="005F17A6"/>
    <w:rsid w:val="005F1F3C"/>
    <w:rsid w:val="005F2514"/>
    <w:rsid w:val="005F2542"/>
    <w:rsid w:val="005F267F"/>
    <w:rsid w:val="005F28F9"/>
    <w:rsid w:val="005F2A18"/>
    <w:rsid w:val="005F2A5E"/>
    <w:rsid w:val="005F2E9A"/>
    <w:rsid w:val="005F2F6F"/>
    <w:rsid w:val="005F3170"/>
    <w:rsid w:val="005F3336"/>
    <w:rsid w:val="005F349F"/>
    <w:rsid w:val="005F41B4"/>
    <w:rsid w:val="005F41D0"/>
    <w:rsid w:val="005F4691"/>
    <w:rsid w:val="005F46D3"/>
    <w:rsid w:val="005F4850"/>
    <w:rsid w:val="005F4935"/>
    <w:rsid w:val="005F4B69"/>
    <w:rsid w:val="005F4CEA"/>
    <w:rsid w:val="005F4FA0"/>
    <w:rsid w:val="005F56E2"/>
    <w:rsid w:val="005F5728"/>
    <w:rsid w:val="005F6A70"/>
    <w:rsid w:val="005F6BCC"/>
    <w:rsid w:val="005F6F6B"/>
    <w:rsid w:val="005F7082"/>
    <w:rsid w:val="005F70CA"/>
    <w:rsid w:val="005F71F0"/>
    <w:rsid w:val="005F7887"/>
    <w:rsid w:val="005F78A1"/>
    <w:rsid w:val="005F79E9"/>
    <w:rsid w:val="005F7C9A"/>
    <w:rsid w:val="005F7D6F"/>
    <w:rsid w:val="00600911"/>
    <w:rsid w:val="006009A4"/>
    <w:rsid w:val="00600F51"/>
    <w:rsid w:val="00600F94"/>
    <w:rsid w:val="00601709"/>
    <w:rsid w:val="006017F5"/>
    <w:rsid w:val="006018E9"/>
    <w:rsid w:val="00601AF7"/>
    <w:rsid w:val="00601C72"/>
    <w:rsid w:val="00601D10"/>
    <w:rsid w:val="00601E05"/>
    <w:rsid w:val="00602126"/>
    <w:rsid w:val="006021AD"/>
    <w:rsid w:val="006025F8"/>
    <w:rsid w:val="006026D6"/>
    <w:rsid w:val="006027C6"/>
    <w:rsid w:val="00602A13"/>
    <w:rsid w:val="00602D3E"/>
    <w:rsid w:val="006036BF"/>
    <w:rsid w:val="00603747"/>
    <w:rsid w:val="00603751"/>
    <w:rsid w:val="00603883"/>
    <w:rsid w:val="00603CB3"/>
    <w:rsid w:val="00603EEA"/>
    <w:rsid w:val="00604371"/>
    <w:rsid w:val="00604577"/>
    <w:rsid w:val="00604759"/>
    <w:rsid w:val="00604798"/>
    <w:rsid w:val="0060479F"/>
    <w:rsid w:val="00604B5C"/>
    <w:rsid w:val="00605014"/>
    <w:rsid w:val="00605139"/>
    <w:rsid w:val="00605178"/>
    <w:rsid w:val="0060526A"/>
    <w:rsid w:val="00605394"/>
    <w:rsid w:val="00605CE8"/>
    <w:rsid w:val="00605F32"/>
    <w:rsid w:val="00605FBD"/>
    <w:rsid w:val="00605FE5"/>
    <w:rsid w:val="00606191"/>
    <w:rsid w:val="00606EEE"/>
    <w:rsid w:val="006073F0"/>
    <w:rsid w:val="00607435"/>
    <w:rsid w:val="00607C9D"/>
    <w:rsid w:val="006101F0"/>
    <w:rsid w:val="006101F1"/>
    <w:rsid w:val="00610551"/>
    <w:rsid w:val="00610566"/>
    <w:rsid w:val="006107D7"/>
    <w:rsid w:val="006107FD"/>
    <w:rsid w:val="00610C84"/>
    <w:rsid w:val="00610CD4"/>
    <w:rsid w:val="00611431"/>
    <w:rsid w:val="006116E5"/>
    <w:rsid w:val="00611D04"/>
    <w:rsid w:val="00611DA8"/>
    <w:rsid w:val="00611DB0"/>
    <w:rsid w:val="0061200B"/>
    <w:rsid w:val="00612A12"/>
    <w:rsid w:val="00612A4F"/>
    <w:rsid w:val="00612B13"/>
    <w:rsid w:val="00612B23"/>
    <w:rsid w:val="00612CD7"/>
    <w:rsid w:val="00612E09"/>
    <w:rsid w:val="00612EFD"/>
    <w:rsid w:val="00613176"/>
    <w:rsid w:val="00613194"/>
    <w:rsid w:val="0061332A"/>
    <w:rsid w:val="00613410"/>
    <w:rsid w:val="006135DA"/>
    <w:rsid w:val="00613604"/>
    <w:rsid w:val="00613838"/>
    <w:rsid w:val="006139B0"/>
    <w:rsid w:val="006139D7"/>
    <w:rsid w:val="00613C7B"/>
    <w:rsid w:val="00613D24"/>
    <w:rsid w:val="00613E12"/>
    <w:rsid w:val="006140C9"/>
    <w:rsid w:val="00614615"/>
    <w:rsid w:val="0061468F"/>
    <w:rsid w:val="006147BF"/>
    <w:rsid w:val="006151B5"/>
    <w:rsid w:val="0061581B"/>
    <w:rsid w:val="00615E91"/>
    <w:rsid w:val="00616111"/>
    <w:rsid w:val="0061629D"/>
    <w:rsid w:val="00616385"/>
    <w:rsid w:val="00616620"/>
    <w:rsid w:val="00616810"/>
    <w:rsid w:val="00616F5D"/>
    <w:rsid w:val="00616FB0"/>
    <w:rsid w:val="00616FDE"/>
    <w:rsid w:val="006170D4"/>
    <w:rsid w:val="006171E6"/>
    <w:rsid w:val="00617263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BB8"/>
    <w:rsid w:val="00617CCC"/>
    <w:rsid w:val="00617E5A"/>
    <w:rsid w:val="0062005A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38E"/>
    <w:rsid w:val="00621A15"/>
    <w:rsid w:val="00621C01"/>
    <w:rsid w:val="00622009"/>
    <w:rsid w:val="006221D0"/>
    <w:rsid w:val="0062254B"/>
    <w:rsid w:val="0062276E"/>
    <w:rsid w:val="0062279C"/>
    <w:rsid w:val="00622BFC"/>
    <w:rsid w:val="00622CD6"/>
    <w:rsid w:val="00622DBC"/>
    <w:rsid w:val="00622DE1"/>
    <w:rsid w:val="00622F03"/>
    <w:rsid w:val="00622F6B"/>
    <w:rsid w:val="00623091"/>
    <w:rsid w:val="00623A9E"/>
    <w:rsid w:val="00623AF5"/>
    <w:rsid w:val="006240D3"/>
    <w:rsid w:val="00624163"/>
    <w:rsid w:val="00624194"/>
    <w:rsid w:val="0062425F"/>
    <w:rsid w:val="006247E4"/>
    <w:rsid w:val="006248D4"/>
    <w:rsid w:val="006257E2"/>
    <w:rsid w:val="006258EA"/>
    <w:rsid w:val="00625B8D"/>
    <w:rsid w:val="00625C98"/>
    <w:rsid w:val="00625D16"/>
    <w:rsid w:val="00625F57"/>
    <w:rsid w:val="00626269"/>
    <w:rsid w:val="00626721"/>
    <w:rsid w:val="00626730"/>
    <w:rsid w:val="006269A0"/>
    <w:rsid w:val="00626FE4"/>
    <w:rsid w:val="006273BF"/>
    <w:rsid w:val="0062763E"/>
    <w:rsid w:val="006277EB"/>
    <w:rsid w:val="00630002"/>
    <w:rsid w:val="006300D8"/>
    <w:rsid w:val="006301F2"/>
    <w:rsid w:val="006303BC"/>
    <w:rsid w:val="00630768"/>
    <w:rsid w:val="00630F30"/>
    <w:rsid w:val="006310F3"/>
    <w:rsid w:val="00631272"/>
    <w:rsid w:val="00631420"/>
    <w:rsid w:val="006314FF"/>
    <w:rsid w:val="006319D5"/>
    <w:rsid w:val="00631B93"/>
    <w:rsid w:val="00632509"/>
    <w:rsid w:val="0063280F"/>
    <w:rsid w:val="006329C2"/>
    <w:rsid w:val="00632C93"/>
    <w:rsid w:val="00632D41"/>
    <w:rsid w:val="00632F21"/>
    <w:rsid w:val="00633291"/>
    <w:rsid w:val="00633391"/>
    <w:rsid w:val="006335B6"/>
    <w:rsid w:val="006335D0"/>
    <w:rsid w:val="00633717"/>
    <w:rsid w:val="00633998"/>
    <w:rsid w:val="00633E5D"/>
    <w:rsid w:val="00633FF6"/>
    <w:rsid w:val="006341A1"/>
    <w:rsid w:val="006341BA"/>
    <w:rsid w:val="00634335"/>
    <w:rsid w:val="00634451"/>
    <w:rsid w:val="006346F3"/>
    <w:rsid w:val="00634A2A"/>
    <w:rsid w:val="00635036"/>
    <w:rsid w:val="0063526D"/>
    <w:rsid w:val="00635788"/>
    <w:rsid w:val="00635998"/>
    <w:rsid w:val="00635EAE"/>
    <w:rsid w:val="00635FA8"/>
    <w:rsid w:val="0063621A"/>
    <w:rsid w:val="006363A6"/>
    <w:rsid w:val="00636488"/>
    <w:rsid w:val="006364ED"/>
    <w:rsid w:val="006369CB"/>
    <w:rsid w:val="00636DAC"/>
    <w:rsid w:val="00636F9E"/>
    <w:rsid w:val="006371D9"/>
    <w:rsid w:val="0063767C"/>
    <w:rsid w:val="00637AA2"/>
    <w:rsid w:val="00637F26"/>
    <w:rsid w:val="0064004A"/>
    <w:rsid w:val="0064059A"/>
    <w:rsid w:val="006408B0"/>
    <w:rsid w:val="00640C5E"/>
    <w:rsid w:val="00640CAB"/>
    <w:rsid w:val="00640CD2"/>
    <w:rsid w:val="00640D74"/>
    <w:rsid w:val="00640DC1"/>
    <w:rsid w:val="00640EB2"/>
    <w:rsid w:val="006410B9"/>
    <w:rsid w:val="0064183F"/>
    <w:rsid w:val="006418E2"/>
    <w:rsid w:val="00641B32"/>
    <w:rsid w:val="00642416"/>
    <w:rsid w:val="00642A3B"/>
    <w:rsid w:val="00642DFE"/>
    <w:rsid w:val="00642ECF"/>
    <w:rsid w:val="00643173"/>
    <w:rsid w:val="00643228"/>
    <w:rsid w:val="0064323A"/>
    <w:rsid w:val="00643BA2"/>
    <w:rsid w:val="00644246"/>
    <w:rsid w:val="006449CB"/>
    <w:rsid w:val="00644BC2"/>
    <w:rsid w:val="006450D1"/>
    <w:rsid w:val="006454A6"/>
    <w:rsid w:val="006454EA"/>
    <w:rsid w:val="006456AA"/>
    <w:rsid w:val="00645859"/>
    <w:rsid w:val="00645A14"/>
    <w:rsid w:val="00645BDF"/>
    <w:rsid w:val="00645F21"/>
    <w:rsid w:val="006461E1"/>
    <w:rsid w:val="00646543"/>
    <w:rsid w:val="0064657A"/>
    <w:rsid w:val="0064677B"/>
    <w:rsid w:val="00646A20"/>
    <w:rsid w:val="00646AA7"/>
    <w:rsid w:val="00646B23"/>
    <w:rsid w:val="00646C9B"/>
    <w:rsid w:val="00646D13"/>
    <w:rsid w:val="00646ED4"/>
    <w:rsid w:val="00647163"/>
    <w:rsid w:val="00647534"/>
    <w:rsid w:val="006475FB"/>
    <w:rsid w:val="00647B07"/>
    <w:rsid w:val="00647FDC"/>
    <w:rsid w:val="00650840"/>
    <w:rsid w:val="00650A05"/>
    <w:rsid w:val="006512F8"/>
    <w:rsid w:val="00651B01"/>
    <w:rsid w:val="00651D33"/>
    <w:rsid w:val="00651E2A"/>
    <w:rsid w:val="00651EAE"/>
    <w:rsid w:val="0065214C"/>
    <w:rsid w:val="006521AD"/>
    <w:rsid w:val="006521EA"/>
    <w:rsid w:val="0065234D"/>
    <w:rsid w:val="006524B8"/>
    <w:rsid w:val="006524CA"/>
    <w:rsid w:val="00652642"/>
    <w:rsid w:val="006528B3"/>
    <w:rsid w:val="00652A10"/>
    <w:rsid w:val="00652AA6"/>
    <w:rsid w:val="00652E06"/>
    <w:rsid w:val="00652F29"/>
    <w:rsid w:val="0065346C"/>
    <w:rsid w:val="006539D2"/>
    <w:rsid w:val="00653D18"/>
    <w:rsid w:val="00653DE4"/>
    <w:rsid w:val="00653E24"/>
    <w:rsid w:val="00654238"/>
    <w:rsid w:val="00654289"/>
    <w:rsid w:val="00654293"/>
    <w:rsid w:val="006542BE"/>
    <w:rsid w:val="006542E3"/>
    <w:rsid w:val="0065444E"/>
    <w:rsid w:val="006545F9"/>
    <w:rsid w:val="00654D0A"/>
    <w:rsid w:val="00654D5D"/>
    <w:rsid w:val="00654D90"/>
    <w:rsid w:val="00654ED4"/>
    <w:rsid w:val="006555D9"/>
    <w:rsid w:val="00655891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D8"/>
    <w:rsid w:val="006608F1"/>
    <w:rsid w:val="0066093A"/>
    <w:rsid w:val="00660AF3"/>
    <w:rsid w:val="00660B8B"/>
    <w:rsid w:val="00660F4F"/>
    <w:rsid w:val="00661394"/>
    <w:rsid w:val="006616C5"/>
    <w:rsid w:val="00661ACE"/>
    <w:rsid w:val="00661BF2"/>
    <w:rsid w:val="00661CC0"/>
    <w:rsid w:val="00661CCC"/>
    <w:rsid w:val="00661D43"/>
    <w:rsid w:val="00661EAD"/>
    <w:rsid w:val="006621A9"/>
    <w:rsid w:val="006621D4"/>
    <w:rsid w:val="00662333"/>
    <w:rsid w:val="0066271E"/>
    <w:rsid w:val="00662C75"/>
    <w:rsid w:val="00662CEF"/>
    <w:rsid w:val="006631D3"/>
    <w:rsid w:val="00663319"/>
    <w:rsid w:val="0066338C"/>
    <w:rsid w:val="006633ED"/>
    <w:rsid w:val="00663433"/>
    <w:rsid w:val="00663A1A"/>
    <w:rsid w:val="00663C02"/>
    <w:rsid w:val="00663C6F"/>
    <w:rsid w:val="00663FBE"/>
    <w:rsid w:val="006641C2"/>
    <w:rsid w:val="00664216"/>
    <w:rsid w:val="00664A4E"/>
    <w:rsid w:val="00664B06"/>
    <w:rsid w:val="00664BEA"/>
    <w:rsid w:val="00664FBB"/>
    <w:rsid w:val="00665070"/>
    <w:rsid w:val="006657AC"/>
    <w:rsid w:val="0066581B"/>
    <w:rsid w:val="00665A20"/>
    <w:rsid w:val="00665B4B"/>
    <w:rsid w:val="00665D46"/>
    <w:rsid w:val="00665D53"/>
    <w:rsid w:val="00666106"/>
    <w:rsid w:val="00666298"/>
    <w:rsid w:val="006662DB"/>
    <w:rsid w:val="00666768"/>
    <w:rsid w:val="00666B4A"/>
    <w:rsid w:val="00666B78"/>
    <w:rsid w:val="0066707D"/>
    <w:rsid w:val="00667691"/>
    <w:rsid w:val="006676E1"/>
    <w:rsid w:val="0066783E"/>
    <w:rsid w:val="00667C63"/>
    <w:rsid w:val="00670165"/>
    <w:rsid w:val="006706D5"/>
    <w:rsid w:val="00670A70"/>
    <w:rsid w:val="00670AF8"/>
    <w:rsid w:val="006713EC"/>
    <w:rsid w:val="00671548"/>
    <w:rsid w:val="0067157D"/>
    <w:rsid w:val="0067158A"/>
    <w:rsid w:val="006717DD"/>
    <w:rsid w:val="00671AC5"/>
    <w:rsid w:val="00671EED"/>
    <w:rsid w:val="0067209C"/>
    <w:rsid w:val="006720A1"/>
    <w:rsid w:val="00672142"/>
    <w:rsid w:val="006722E7"/>
    <w:rsid w:val="00672716"/>
    <w:rsid w:val="006727EC"/>
    <w:rsid w:val="0067281E"/>
    <w:rsid w:val="0067283A"/>
    <w:rsid w:val="00672BB0"/>
    <w:rsid w:val="00672F72"/>
    <w:rsid w:val="00673371"/>
    <w:rsid w:val="00673503"/>
    <w:rsid w:val="0067407E"/>
    <w:rsid w:val="00674147"/>
    <w:rsid w:val="0067450E"/>
    <w:rsid w:val="006745F2"/>
    <w:rsid w:val="00674B12"/>
    <w:rsid w:val="00674B9A"/>
    <w:rsid w:val="00675032"/>
    <w:rsid w:val="006752EE"/>
    <w:rsid w:val="0067544B"/>
    <w:rsid w:val="006759CB"/>
    <w:rsid w:val="00675A3C"/>
    <w:rsid w:val="00675AA7"/>
    <w:rsid w:val="00675AB9"/>
    <w:rsid w:val="00675C82"/>
    <w:rsid w:val="00675E0B"/>
    <w:rsid w:val="00676006"/>
    <w:rsid w:val="006769B7"/>
    <w:rsid w:val="00676B89"/>
    <w:rsid w:val="00676D04"/>
    <w:rsid w:val="00676D5F"/>
    <w:rsid w:val="00676DD1"/>
    <w:rsid w:val="00676EA9"/>
    <w:rsid w:val="00676F15"/>
    <w:rsid w:val="00677312"/>
    <w:rsid w:val="00677778"/>
    <w:rsid w:val="006778F5"/>
    <w:rsid w:val="00677DF3"/>
    <w:rsid w:val="00677EAB"/>
    <w:rsid w:val="0068061A"/>
    <w:rsid w:val="006809FC"/>
    <w:rsid w:val="00680B2B"/>
    <w:rsid w:val="00680BC8"/>
    <w:rsid w:val="00680BF6"/>
    <w:rsid w:val="00680C33"/>
    <w:rsid w:val="00680C4E"/>
    <w:rsid w:val="00680FD2"/>
    <w:rsid w:val="00680FD8"/>
    <w:rsid w:val="006811AA"/>
    <w:rsid w:val="0068142E"/>
    <w:rsid w:val="006815AE"/>
    <w:rsid w:val="00681962"/>
    <w:rsid w:val="00681AB1"/>
    <w:rsid w:val="00681AE2"/>
    <w:rsid w:val="00681B03"/>
    <w:rsid w:val="00681C52"/>
    <w:rsid w:val="00681EFF"/>
    <w:rsid w:val="0068238F"/>
    <w:rsid w:val="00682C78"/>
    <w:rsid w:val="00682D07"/>
    <w:rsid w:val="00682FBC"/>
    <w:rsid w:val="00683280"/>
    <w:rsid w:val="00683DB4"/>
    <w:rsid w:val="00684756"/>
    <w:rsid w:val="00684891"/>
    <w:rsid w:val="0068493C"/>
    <w:rsid w:val="006849CA"/>
    <w:rsid w:val="00684BE1"/>
    <w:rsid w:val="00684F6D"/>
    <w:rsid w:val="00685344"/>
    <w:rsid w:val="00685422"/>
    <w:rsid w:val="006856CD"/>
    <w:rsid w:val="00685705"/>
    <w:rsid w:val="00685EB6"/>
    <w:rsid w:val="00686170"/>
    <w:rsid w:val="00686490"/>
    <w:rsid w:val="0068662C"/>
    <w:rsid w:val="0068690D"/>
    <w:rsid w:val="00687053"/>
    <w:rsid w:val="00687071"/>
    <w:rsid w:val="0068757E"/>
    <w:rsid w:val="00687685"/>
    <w:rsid w:val="006877D3"/>
    <w:rsid w:val="00687C38"/>
    <w:rsid w:val="00687D56"/>
    <w:rsid w:val="0069003E"/>
    <w:rsid w:val="00690514"/>
    <w:rsid w:val="0069060A"/>
    <w:rsid w:val="00690AF5"/>
    <w:rsid w:val="00690B59"/>
    <w:rsid w:val="00690E64"/>
    <w:rsid w:val="00691047"/>
    <w:rsid w:val="00691059"/>
    <w:rsid w:val="00691323"/>
    <w:rsid w:val="00691504"/>
    <w:rsid w:val="006916A6"/>
    <w:rsid w:val="00691820"/>
    <w:rsid w:val="006918FF"/>
    <w:rsid w:val="00691A29"/>
    <w:rsid w:val="00691A80"/>
    <w:rsid w:val="00691ECC"/>
    <w:rsid w:val="00691F03"/>
    <w:rsid w:val="00691FAA"/>
    <w:rsid w:val="006920DB"/>
    <w:rsid w:val="0069219B"/>
    <w:rsid w:val="006921EB"/>
    <w:rsid w:val="006923CE"/>
    <w:rsid w:val="006924B1"/>
    <w:rsid w:val="00692582"/>
    <w:rsid w:val="00692985"/>
    <w:rsid w:val="00692C67"/>
    <w:rsid w:val="00692DF6"/>
    <w:rsid w:val="00692FB5"/>
    <w:rsid w:val="00693229"/>
    <w:rsid w:val="006932FE"/>
    <w:rsid w:val="006936CB"/>
    <w:rsid w:val="00693CB6"/>
    <w:rsid w:val="00693D16"/>
    <w:rsid w:val="00693E53"/>
    <w:rsid w:val="00693E97"/>
    <w:rsid w:val="00693FF5"/>
    <w:rsid w:val="00694155"/>
    <w:rsid w:val="00694245"/>
    <w:rsid w:val="0069491A"/>
    <w:rsid w:val="00694B93"/>
    <w:rsid w:val="00694F54"/>
    <w:rsid w:val="0069512E"/>
    <w:rsid w:val="00695194"/>
    <w:rsid w:val="00695246"/>
    <w:rsid w:val="006953A8"/>
    <w:rsid w:val="00695577"/>
    <w:rsid w:val="0069562F"/>
    <w:rsid w:val="00695A7D"/>
    <w:rsid w:val="00695AEF"/>
    <w:rsid w:val="00695D1B"/>
    <w:rsid w:val="00695F5F"/>
    <w:rsid w:val="00696166"/>
    <w:rsid w:val="006961B2"/>
    <w:rsid w:val="00696308"/>
    <w:rsid w:val="00696AED"/>
    <w:rsid w:val="00696FEB"/>
    <w:rsid w:val="0069707C"/>
    <w:rsid w:val="00697449"/>
    <w:rsid w:val="0069780E"/>
    <w:rsid w:val="00697819"/>
    <w:rsid w:val="00697A88"/>
    <w:rsid w:val="00697C38"/>
    <w:rsid w:val="006A00D3"/>
    <w:rsid w:val="006A052B"/>
    <w:rsid w:val="006A07A6"/>
    <w:rsid w:val="006A0D32"/>
    <w:rsid w:val="006A0DF0"/>
    <w:rsid w:val="006A0E25"/>
    <w:rsid w:val="006A1054"/>
    <w:rsid w:val="006A130D"/>
    <w:rsid w:val="006A195F"/>
    <w:rsid w:val="006A1B0C"/>
    <w:rsid w:val="006A1B7B"/>
    <w:rsid w:val="006A1F3D"/>
    <w:rsid w:val="006A2805"/>
    <w:rsid w:val="006A2854"/>
    <w:rsid w:val="006A29CD"/>
    <w:rsid w:val="006A30F6"/>
    <w:rsid w:val="006A312C"/>
    <w:rsid w:val="006A31B6"/>
    <w:rsid w:val="006A329F"/>
    <w:rsid w:val="006A339F"/>
    <w:rsid w:val="006A34E2"/>
    <w:rsid w:val="006A36FD"/>
    <w:rsid w:val="006A3753"/>
    <w:rsid w:val="006A386C"/>
    <w:rsid w:val="006A38BF"/>
    <w:rsid w:val="006A39F4"/>
    <w:rsid w:val="006A3F44"/>
    <w:rsid w:val="006A3F63"/>
    <w:rsid w:val="006A4041"/>
    <w:rsid w:val="006A4521"/>
    <w:rsid w:val="006A46D3"/>
    <w:rsid w:val="006A4821"/>
    <w:rsid w:val="006A4AD4"/>
    <w:rsid w:val="006A4C8C"/>
    <w:rsid w:val="006A4F14"/>
    <w:rsid w:val="006A5013"/>
    <w:rsid w:val="006A501A"/>
    <w:rsid w:val="006A5288"/>
    <w:rsid w:val="006A5590"/>
    <w:rsid w:val="006A58D0"/>
    <w:rsid w:val="006A5998"/>
    <w:rsid w:val="006A5B83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6C3A"/>
    <w:rsid w:val="006A75C0"/>
    <w:rsid w:val="006A77B1"/>
    <w:rsid w:val="006A7F17"/>
    <w:rsid w:val="006A7F37"/>
    <w:rsid w:val="006B02A6"/>
    <w:rsid w:val="006B0537"/>
    <w:rsid w:val="006B05D5"/>
    <w:rsid w:val="006B0BBC"/>
    <w:rsid w:val="006B0E7E"/>
    <w:rsid w:val="006B0F33"/>
    <w:rsid w:val="006B1185"/>
    <w:rsid w:val="006B1C4C"/>
    <w:rsid w:val="006B1DD4"/>
    <w:rsid w:val="006B1E4B"/>
    <w:rsid w:val="006B2321"/>
    <w:rsid w:val="006B2542"/>
    <w:rsid w:val="006B340E"/>
    <w:rsid w:val="006B3454"/>
    <w:rsid w:val="006B3B70"/>
    <w:rsid w:val="006B3FC5"/>
    <w:rsid w:val="006B43A2"/>
    <w:rsid w:val="006B4499"/>
    <w:rsid w:val="006B462E"/>
    <w:rsid w:val="006B4B1F"/>
    <w:rsid w:val="006B4CB2"/>
    <w:rsid w:val="006B517A"/>
    <w:rsid w:val="006B553C"/>
    <w:rsid w:val="006B5643"/>
    <w:rsid w:val="006B56BD"/>
    <w:rsid w:val="006B5823"/>
    <w:rsid w:val="006B5B95"/>
    <w:rsid w:val="006B6026"/>
    <w:rsid w:val="006B62A2"/>
    <w:rsid w:val="006B66DA"/>
    <w:rsid w:val="006B6742"/>
    <w:rsid w:val="006B67F1"/>
    <w:rsid w:val="006B6911"/>
    <w:rsid w:val="006B6918"/>
    <w:rsid w:val="006B6A6B"/>
    <w:rsid w:val="006B6ACB"/>
    <w:rsid w:val="006B7071"/>
    <w:rsid w:val="006B70A9"/>
    <w:rsid w:val="006B73CA"/>
    <w:rsid w:val="006B7412"/>
    <w:rsid w:val="006B758E"/>
    <w:rsid w:val="006B77B1"/>
    <w:rsid w:val="006B7AB6"/>
    <w:rsid w:val="006B7FEC"/>
    <w:rsid w:val="006C001C"/>
    <w:rsid w:val="006C00F1"/>
    <w:rsid w:val="006C01EB"/>
    <w:rsid w:val="006C0409"/>
    <w:rsid w:val="006C07F5"/>
    <w:rsid w:val="006C0B9E"/>
    <w:rsid w:val="006C0F64"/>
    <w:rsid w:val="006C1620"/>
    <w:rsid w:val="006C1A77"/>
    <w:rsid w:val="006C1B65"/>
    <w:rsid w:val="006C1B8F"/>
    <w:rsid w:val="006C1F84"/>
    <w:rsid w:val="006C1FA1"/>
    <w:rsid w:val="006C244B"/>
    <w:rsid w:val="006C2A7A"/>
    <w:rsid w:val="006C2BD3"/>
    <w:rsid w:val="006C2D66"/>
    <w:rsid w:val="006C3119"/>
    <w:rsid w:val="006C333F"/>
    <w:rsid w:val="006C3597"/>
    <w:rsid w:val="006C36A9"/>
    <w:rsid w:val="006C3EE8"/>
    <w:rsid w:val="006C425A"/>
    <w:rsid w:val="006C4287"/>
    <w:rsid w:val="006C4425"/>
    <w:rsid w:val="006C4789"/>
    <w:rsid w:val="006C47F8"/>
    <w:rsid w:val="006C4CEC"/>
    <w:rsid w:val="006C4D8F"/>
    <w:rsid w:val="006C4FF8"/>
    <w:rsid w:val="006C5701"/>
    <w:rsid w:val="006C5C8D"/>
    <w:rsid w:val="006C5F99"/>
    <w:rsid w:val="006C62BA"/>
    <w:rsid w:val="006C6530"/>
    <w:rsid w:val="006C6590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C7F3C"/>
    <w:rsid w:val="006D0033"/>
    <w:rsid w:val="006D051D"/>
    <w:rsid w:val="006D06C8"/>
    <w:rsid w:val="006D08CF"/>
    <w:rsid w:val="006D0B39"/>
    <w:rsid w:val="006D0B3F"/>
    <w:rsid w:val="006D0CCC"/>
    <w:rsid w:val="006D0D64"/>
    <w:rsid w:val="006D0E63"/>
    <w:rsid w:val="006D0E6D"/>
    <w:rsid w:val="006D0FF9"/>
    <w:rsid w:val="006D11EE"/>
    <w:rsid w:val="006D12F9"/>
    <w:rsid w:val="006D14E7"/>
    <w:rsid w:val="006D16B4"/>
    <w:rsid w:val="006D186F"/>
    <w:rsid w:val="006D1B7D"/>
    <w:rsid w:val="006D2137"/>
    <w:rsid w:val="006D21EC"/>
    <w:rsid w:val="006D261A"/>
    <w:rsid w:val="006D30D2"/>
    <w:rsid w:val="006D32F7"/>
    <w:rsid w:val="006D39F5"/>
    <w:rsid w:val="006D3A3D"/>
    <w:rsid w:val="006D3AA8"/>
    <w:rsid w:val="006D3C69"/>
    <w:rsid w:val="006D3CFD"/>
    <w:rsid w:val="006D3DAF"/>
    <w:rsid w:val="006D3E6A"/>
    <w:rsid w:val="006D3EF4"/>
    <w:rsid w:val="006D4182"/>
    <w:rsid w:val="006D422D"/>
    <w:rsid w:val="006D42E0"/>
    <w:rsid w:val="006D4512"/>
    <w:rsid w:val="006D4552"/>
    <w:rsid w:val="006D4645"/>
    <w:rsid w:val="006D464A"/>
    <w:rsid w:val="006D480A"/>
    <w:rsid w:val="006D496C"/>
    <w:rsid w:val="006D4A78"/>
    <w:rsid w:val="006D4DA4"/>
    <w:rsid w:val="006D4E82"/>
    <w:rsid w:val="006D50B0"/>
    <w:rsid w:val="006D52B5"/>
    <w:rsid w:val="006D53B5"/>
    <w:rsid w:val="006D56A9"/>
    <w:rsid w:val="006D585F"/>
    <w:rsid w:val="006D5AB4"/>
    <w:rsid w:val="006D5B73"/>
    <w:rsid w:val="006D5BA0"/>
    <w:rsid w:val="006D5CD1"/>
    <w:rsid w:val="006D5D73"/>
    <w:rsid w:val="006D5DB7"/>
    <w:rsid w:val="006D5EAF"/>
    <w:rsid w:val="006D6463"/>
    <w:rsid w:val="006D64E1"/>
    <w:rsid w:val="006D65A3"/>
    <w:rsid w:val="006D6970"/>
    <w:rsid w:val="006D6B39"/>
    <w:rsid w:val="006D6B46"/>
    <w:rsid w:val="006D71C0"/>
    <w:rsid w:val="006D7547"/>
    <w:rsid w:val="006D75DC"/>
    <w:rsid w:val="006D7661"/>
    <w:rsid w:val="006D7A77"/>
    <w:rsid w:val="006E0598"/>
    <w:rsid w:val="006E060F"/>
    <w:rsid w:val="006E066F"/>
    <w:rsid w:val="006E06F3"/>
    <w:rsid w:val="006E0975"/>
    <w:rsid w:val="006E0D44"/>
    <w:rsid w:val="006E0F0F"/>
    <w:rsid w:val="006E0F3D"/>
    <w:rsid w:val="006E1395"/>
    <w:rsid w:val="006E1407"/>
    <w:rsid w:val="006E14F2"/>
    <w:rsid w:val="006E1680"/>
    <w:rsid w:val="006E1697"/>
    <w:rsid w:val="006E1821"/>
    <w:rsid w:val="006E196B"/>
    <w:rsid w:val="006E1C36"/>
    <w:rsid w:val="006E1E9B"/>
    <w:rsid w:val="006E1F99"/>
    <w:rsid w:val="006E1FB5"/>
    <w:rsid w:val="006E21CC"/>
    <w:rsid w:val="006E2633"/>
    <w:rsid w:val="006E295A"/>
    <w:rsid w:val="006E2A32"/>
    <w:rsid w:val="006E2BA8"/>
    <w:rsid w:val="006E2D30"/>
    <w:rsid w:val="006E2DF8"/>
    <w:rsid w:val="006E3001"/>
    <w:rsid w:val="006E319D"/>
    <w:rsid w:val="006E31D7"/>
    <w:rsid w:val="006E31F4"/>
    <w:rsid w:val="006E322F"/>
    <w:rsid w:val="006E3398"/>
    <w:rsid w:val="006E360E"/>
    <w:rsid w:val="006E3886"/>
    <w:rsid w:val="006E3C7E"/>
    <w:rsid w:val="006E41C0"/>
    <w:rsid w:val="006E482F"/>
    <w:rsid w:val="006E4CD5"/>
    <w:rsid w:val="006E4E4A"/>
    <w:rsid w:val="006E4EAE"/>
    <w:rsid w:val="006E50E1"/>
    <w:rsid w:val="006E5103"/>
    <w:rsid w:val="006E521E"/>
    <w:rsid w:val="006E52D8"/>
    <w:rsid w:val="006E56FF"/>
    <w:rsid w:val="006E5A39"/>
    <w:rsid w:val="006E5EA2"/>
    <w:rsid w:val="006E63FD"/>
    <w:rsid w:val="006E65F4"/>
    <w:rsid w:val="006E67A4"/>
    <w:rsid w:val="006E6A16"/>
    <w:rsid w:val="006E6F30"/>
    <w:rsid w:val="006E7221"/>
    <w:rsid w:val="006E7281"/>
    <w:rsid w:val="006E7350"/>
    <w:rsid w:val="006E7486"/>
    <w:rsid w:val="006E7983"/>
    <w:rsid w:val="006E7A35"/>
    <w:rsid w:val="006E7A9C"/>
    <w:rsid w:val="006E7BDF"/>
    <w:rsid w:val="006E7CA9"/>
    <w:rsid w:val="006E7CED"/>
    <w:rsid w:val="006E7E18"/>
    <w:rsid w:val="006F0010"/>
    <w:rsid w:val="006F002F"/>
    <w:rsid w:val="006F00C6"/>
    <w:rsid w:val="006F00E3"/>
    <w:rsid w:val="006F00E7"/>
    <w:rsid w:val="006F02E7"/>
    <w:rsid w:val="006F06BA"/>
    <w:rsid w:val="006F0E20"/>
    <w:rsid w:val="006F1744"/>
    <w:rsid w:val="006F1881"/>
    <w:rsid w:val="006F18F0"/>
    <w:rsid w:val="006F1B7D"/>
    <w:rsid w:val="006F2051"/>
    <w:rsid w:val="006F20BC"/>
    <w:rsid w:val="006F29F0"/>
    <w:rsid w:val="006F2A3B"/>
    <w:rsid w:val="006F2ABF"/>
    <w:rsid w:val="006F2E7C"/>
    <w:rsid w:val="006F2F9E"/>
    <w:rsid w:val="006F3016"/>
    <w:rsid w:val="006F3037"/>
    <w:rsid w:val="006F3404"/>
    <w:rsid w:val="006F3840"/>
    <w:rsid w:val="006F390D"/>
    <w:rsid w:val="006F3D29"/>
    <w:rsid w:val="006F43A2"/>
    <w:rsid w:val="006F4898"/>
    <w:rsid w:val="006F4981"/>
    <w:rsid w:val="006F4D61"/>
    <w:rsid w:val="006F4FB3"/>
    <w:rsid w:val="006F5349"/>
    <w:rsid w:val="006F55E2"/>
    <w:rsid w:val="006F5EEC"/>
    <w:rsid w:val="006F6127"/>
    <w:rsid w:val="006F63A4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C1F"/>
    <w:rsid w:val="006F7E76"/>
    <w:rsid w:val="00700163"/>
    <w:rsid w:val="007007AF"/>
    <w:rsid w:val="00700A31"/>
    <w:rsid w:val="00700CC5"/>
    <w:rsid w:val="00700E7E"/>
    <w:rsid w:val="007011B1"/>
    <w:rsid w:val="0070150B"/>
    <w:rsid w:val="00701A8E"/>
    <w:rsid w:val="00701B52"/>
    <w:rsid w:val="00701E04"/>
    <w:rsid w:val="00702104"/>
    <w:rsid w:val="0070230B"/>
    <w:rsid w:val="0070243B"/>
    <w:rsid w:val="007024D7"/>
    <w:rsid w:val="0070263A"/>
    <w:rsid w:val="007027CF"/>
    <w:rsid w:val="007029B7"/>
    <w:rsid w:val="00702C0C"/>
    <w:rsid w:val="00702C1D"/>
    <w:rsid w:val="00703236"/>
    <w:rsid w:val="007032CC"/>
    <w:rsid w:val="00703527"/>
    <w:rsid w:val="00703789"/>
    <w:rsid w:val="007037B5"/>
    <w:rsid w:val="007038AA"/>
    <w:rsid w:val="0070390F"/>
    <w:rsid w:val="00703990"/>
    <w:rsid w:val="00703D04"/>
    <w:rsid w:val="007042C8"/>
    <w:rsid w:val="00704AEC"/>
    <w:rsid w:val="00704B68"/>
    <w:rsid w:val="00705389"/>
    <w:rsid w:val="007054EB"/>
    <w:rsid w:val="00705880"/>
    <w:rsid w:val="00705986"/>
    <w:rsid w:val="007059C4"/>
    <w:rsid w:val="00705DB2"/>
    <w:rsid w:val="00705FC1"/>
    <w:rsid w:val="0070608B"/>
    <w:rsid w:val="00706288"/>
    <w:rsid w:val="00706E35"/>
    <w:rsid w:val="00706F60"/>
    <w:rsid w:val="00707122"/>
    <w:rsid w:val="0070741A"/>
    <w:rsid w:val="00707570"/>
    <w:rsid w:val="007078CA"/>
    <w:rsid w:val="00707B96"/>
    <w:rsid w:val="00707DC4"/>
    <w:rsid w:val="00710198"/>
    <w:rsid w:val="0071022E"/>
    <w:rsid w:val="00710750"/>
    <w:rsid w:val="007109BF"/>
    <w:rsid w:val="007109C9"/>
    <w:rsid w:val="0071118F"/>
    <w:rsid w:val="007114D4"/>
    <w:rsid w:val="00711509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4EA"/>
    <w:rsid w:val="00713547"/>
    <w:rsid w:val="00713A29"/>
    <w:rsid w:val="0071421C"/>
    <w:rsid w:val="007143A1"/>
    <w:rsid w:val="00714467"/>
    <w:rsid w:val="00714A27"/>
    <w:rsid w:val="00714AAB"/>
    <w:rsid w:val="00714C91"/>
    <w:rsid w:val="00715127"/>
    <w:rsid w:val="0071518D"/>
    <w:rsid w:val="00715248"/>
    <w:rsid w:val="007152C5"/>
    <w:rsid w:val="00715415"/>
    <w:rsid w:val="00715510"/>
    <w:rsid w:val="007155DA"/>
    <w:rsid w:val="00715820"/>
    <w:rsid w:val="00715EAC"/>
    <w:rsid w:val="00715F40"/>
    <w:rsid w:val="00716370"/>
    <w:rsid w:val="00716944"/>
    <w:rsid w:val="007169FA"/>
    <w:rsid w:val="00716BDA"/>
    <w:rsid w:val="00716D1B"/>
    <w:rsid w:val="00716DCF"/>
    <w:rsid w:val="00716F48"/>
    <w:rsid w:val="00717073"/>
    <w:rsid w:val="0071714B"/>
    <w:rsid w:val="007172F0"/>
    <w:rsid w:val="007175EB"/>
    <w:rsid w:val="00717670"/>
    <w:rsid w:val="0071795D"/>
    <w:rsid w:val="00717B25"/>
    <w:rsid w:val="00717E8B"/>
    <w:rsid w:val="00720105"/>
    <w:rsid w:val="007201EA"/>
    <w:rsid w:val="007203F0"/>
    <w:rsid w:val="0072057D"/>
    <w:rsid w:val="00720E97"/>
    <w:rsid w:val="007212DA"/>
    <w:rsid w:val="00721382"/>
    <w:rsid w:val="00721A2D"/>
    <w:rsid w:val="00721DB9"/>
    <w:rsid w:val="00721EFE"/>
    <w:rsid w:val="007223D7"/>
    <w:rsid w:val="007223ED"/>
    <w:rsid w:val="007223FF"/>
    <w:rsid w:val="007224D9"/>
    <w:rsid w:val="00722A5A"/>
    <w:rsid w:val="00722D60"/>
    <w:rsid w:val="0072321D"/>
    <w:rsid w:val="0072358D"/>
    <w:rsid w:val="00723638"/>
    <w:rsid w:val="00723943"/>
    <w:rsid w:val="0072405C"/>
    <w:rsid w:val="00724250"/>
    <w:rsid w:val="00724354"/>
    <w:rsid w:val="0072454A"/>
    <w:rsid w:val="007245F8"/>
    <w:rsid w:val="00724788"/>
    <w:rsid w:val="007249DA"/>
    <w:rsid w:val="00724D74"/>
    <w:rsid w:val="0072521F"/>
    <w:rsid w:val="0072526F"/>
    <w:rsid w:val="007256AE"/>
    <w:rsid w:val="007256D2"/>
    <w:rsid w:val="00725CA0"/>
    <w:rsid w:val="00725EE6"/>
    <w:rsid w:val="0072675F"/>
    <w:rsid w:val="0072680D"/>
    <w:rsid w:val="007273BA"/>
    <w:rsid w:val="007273D4"/>
    <w:rsid w:val="007273EB"/>
    <w:rsid w:val="007276AF"/>
    <w:rsid w:val="00727A28"/>
    <w:rsid w:val="00727A3F"/>
    <w:rsid w:val="00727BA4"/>
    <w:rsid w:val="00727BD8"/>
    <w:rsid w:val="00727D10"/>
    <w:rsid w:val="00727D6F"/>
    <w:rsid w:val="00727E0D"/>
    <w:rsid w:val="00727F11"/>
    <w:rsid w:val="00727FAE"/>
    <w:rsid w:val="0073031F"/>
    <w:rsid w:val="00730948"/>
    <w:rsid w:val="007309D6"/>
    <w:rsid w:val="00730D11"/>
    <w:rsid w:val="00730ED1"/>
    <w:rsid w:val="00731012"/>
    <w:rsid w:val="007310BF"/>
    <w:rsid w:val="00731325"/>
    <w:rsid w:val="0073154A"/>
    <w:rsid w:val="0073177A"/>
    <w:rsid w:val="007327A5"/>
    <w:rsid w:val="007327F1"/>
    <w:rsid w:val="007328F6"/>
    <w:rsid w:val="00732975"/>
    <w:rsid w:val="007329A1"/>
    <w:rsid w:val="00732B67"/>
    <w:rsid w:val="00732E63"/>
    <w:rsid w:val="00732EAA"/>
    <w:rsid w:val="00733127"/>
    <w:rsid w:val="0073314C"/>
    <w:rsid w:val="00733204"/>
    <w:rsid w:val="00733255"/>
    <w:rsid w:val="007334E7"/>
    <w:rsid w:val="00733595"/>
    <w:rsid w:val="00733660"/>
    <w:rsid w:val="00733A2D"/>
    <w:rsid w:val="00733C00"/>
    <w:rsid w:val="00733C66"/>
    <w:rsid w:val="007340BB"/>
    <w:rsid w:val="00734331"/>
    <w:rsid w:val="00734375"/>
    <w:rsid w:val="007343EC"/>
    <w:rsid w:val="007347F8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21E"/>
    <w:rsid w:val="00737243"/>
    <w:rsid w:val="007378BE"/>
    <w:rsid w:val="007378FC"/>
    <w:rsid w:val="00737915"/>
    <w:rsid w:val="00737974"/>
    <w:rsid w:val="00737AF4"/>
    <w:rsid w:val="00740088"/>
    <w:rsid w:val="007401DF"/>
    <w:rsid w:val="007402E4"/>
    <w:rsid w:val="0074068E"/>
    <w:rsid w:val="00740A5E"/>
    <w:rsid w:val="00740B75"/>
    <w:rsid w:val="00741490"/>
    <w:rsid w:val="0074155F"/>
    <w:rsid w:val="00741B9E"/>
    <w:rsid w:val="00741CA0"/>
    <w:rsid w:val="00741D97"/>
    <w:rsid w:val="00741DD9"/>
    <w:rsid w:val="007420B8"/>
    <w:rsid w:val="007422B4"/>
    <w:rsid w:val="007426EF"/>
    <w:rsid w:val="00742881"/>
    <w:rsid w:val="00742C95"/>
    <w:rsid w:val="00742D74"/>
    <w:rsid w:val="00742F7F"/>
    <w:rsid w:val="0074301B"/>
    <w:rsid w:val="00743053"/>
    <w:rsid w:val="007434BB"/>
    <w:rsid w:val="00743518"/>
    <w:rsid w:val="00743727"/>
    <w:rsid w:val="00743A63"/>
    <w:rsid w:val="00743E63"/>
    <w:rsid w:val="00744044"/>
    <w:rsid w:val="00744087"/>
    <w:rsid w:val="0074464D"/>
    <w:rsid w:val="007446D0"/>
    <w:rsid w:val="00744EFD"/>
    <w:rsid w:val="007450C5"/>
    <w:rsid w:val="007453F4"/>
    <w:rsid w:val="007457E6"/>
    <w:rsid w:val="00745B3E"/>
    <w:rsid w:val="00745D0D"/>
    <w:rsid w:val="00746013"/>
    <w:rsid w:val="0074663F"/>
    <w:rsid w:val="00746780"/>
    <w:rsid w:val="0074688E"/>
    <w:rsid w:val="007469CB"/>
    <w:rsid w:val="00746B8F"/>
    <w:rsid w:val="00746CE9"/>
    <w:rsid w:val="00747053"/>
    <w:rsid w:val="0074766D"/>
    <w:rsid w:val="0074770B"/>
    <w:rsid w:val="00747AC3"/>
    <w:rsid w:val="00747B40"/>
    <w:rsid w:val="00747B41"/>
    <w:rsid w:val="00747DB4"/>
    <w:rsid w:val="00747FD7"/>
    <w:rsid w:val="0075009F"/>
    <w:rsid w:val="0075014D"/>
    <w:rsid w:val="00750682"/>
    <w:rsid w:val="007507C4"/>
    <w:rsid w:val="007508E2"/>
    <w:rsid w:val="007508F3"/>
    <w:rsid w:val="00750C7A"/>
    <w:rsid w:val="00750DF4"/>
    <w:rsid w:val="0075105D"/>
    <w:rsid w:val="00751158"/>
    <w:rsid w:val="007515B6"/>
    <w:rsid w:val="00751910"/>
    <w:rsid w:val="0075195E"/>
    <w:rsid w:val="00751BD8"/>
    <w:rsid w:val="00752094"/>
    <w:rsid w:val="007526F5"/>
    <w:rsid w:val="00752776"/>
    <w:rsid w:val="007529A6"/>
    <w:rsid w:val="00752A8E"/>
    <w:rsid w:val="0075315E"/>
    <w:rsid w:val="007531D0"/>
    <w:rsid w:val="00753AF9"/>
    <w:rsid w:val="00753B69"/>
    <w:rsid w:val="0075439C"/>
    <w:rsid w:val="007545DF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4C2"/>
    <w:rsid w:val="007556DD"/>
    <w:rsid w:val="007558EB"/>
    <w:rsid w:val="00755AE3"/>
    <w:rsid w:val="00755CA5"/>
    <w:rsid w:val="00755D47"/>
    <w:rsid w:val="007561FD"/>
    <w:rsid w:val="0075634A"/>
    <w:rsid w:val="007563F7"/>
    <w:rsid w:val="007564B4"/>
    <w:rsid w:val="00756589"/>
    <w:rsid w:val="007566CF"/>
    <w:rsid w:val="00756835"/>
    <w:rsid w:val="007569F1"/>
    <w:rsid w:val="00757037"/>
    <w:rsid w:val="0075717D"/>
    <w:rsid w:val="007575CC"/>
    <w:rsid w:val="0075770A"/>
    <w:rsid w:val="0075785A"/>
    <w:rsid w:val="00760160"/>
    <w:rsid w:val="007602DC"/>
    <w:rsid w:val="007602EF"/>
    <w:rsid w:val="0076043D"/>
    <w:rsid w:val="00760A54"/>
    <w:rsid w:val="00760AEA"/>
    <w:rsid w:val="00760E1D"/>
    <w:rsid w:val="00760EF7"/>
    <w:rsid w:val="00760FB7"/>
    <w:rsid w:val="00761620"/>
    <w:rsid w:val="0076164C"/>
    <w:rsid w:val="00761CA3"/>
    <w:rsid w:val="0076217D"/>
    <w:rsid w:val="007621CC"/>
    <w:rsid w:val="00762252"/>
    <w:rsid w:val="007622AB"/>
    <w:rsid w:val="00762336"/>
    <w:rsid w:val="0076240B"/>
    <w:rsid w:val="00762687"/>
    <w:rsid w:val="007626AC"/>
    <w:rsid w:val="0076270A"/>
    <w:rsid w:val="00762C32"/>
    <w:rsid w:val="00762D8F"/>
    <w:rsid w:val="00762F8A"/>
    <w:rsid w:val="007631EC"/>
    <w:rsid w:val="00763249"/>
    <w:rsid w:val="0076335D"/>
    <w:rsid w:val="0076368E"/>
    <w:rsid w:val="00763732"/>
    <w:rsid w:val="00763806"/>
    <w:rsid w:val="0076380B"/>
    <w:rsid w:val="00763AB2"/>
    <w:rsid w:val="00763E6D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02"/>
    <w:rsid w:val="00765276"/>
    <w:rsid w:val="007653E7"/>
    <w:rsid w:val="0076547A"/>
    <w:rsid w:val="007655B9"/>
    <w:rsid w:val="00765A3F"/>
    <w:rsid w:val="00765B75"/>
    <w:rsid w:val="00765F28"/>
    <w:rsid w:val="00765F45"/>
    <w:rsid w:val="0076622F"/>
    <w:rsid w:val="0076637A"/>
    <w:rsid w:val="00766532"/>
    <w:rsid w:val="007665A6"/>
    <w:rsid w:val="00766E67"/>
    <w:rsid w:val="0076707D"/>
    <w:rsid w:val="007671A8"/>
    <w:rsid w:val="00767407"/>
    <w:rsid w:val="00767ADB"/>
    <w:rsid w:val="0077006B"/>
    <w:rsid w:val="007701EC"/>
    <w:rsid w:val="007703CB"/>
    <w:rsid w:val="00770446"/>
    <w:rsid w:val="00770499"/>
    <w:rsid w:val="0077077A"/>
    <w:rsid w:val="00770881"/>
    <w:rsid w:val="00770950"/>
    <w:rsid w:val="00770B6C"/>
    <w:rsid w:val="00770B72"/>
    <w:rsid w:val="00770BF2"/>
    <w:rsid w:val="00770C93"/>
    <w:rsid w:val="00771234"/>
    <w:rsid w:val="007716AB"/>
    <w:rsid w:val="0077196A"/>
    <w:rsid w:val="00772118"/>
    <w:rsid w:val="0077213D"/>
    <w:rsid w:val="00772660"/>
    <w:rsid w:val="0077272B"/>
    <w:rsid w:val="007727F4"/>
    <w:rsid w:val="0077317E"/>
    <w:rsid w:val="007733E8"/>
    <w:rsid w:val="00773512"/>
    <w:rsid w:val="0077351A"/>
    <w:rsid w:val="007735A3"/>
    <w:rsid w:val="007737D3"/>
    <w:rsid w:val="007738EC"/>
    <w:rsid w:val="00773908"/>
    <w:rsid w:val="00773AA7"/>
    <w:rsid w:val="00773BF2"/>
    <w:rsid w:val="00773E6E"/>
    <w:rsid w:val="00774041"/>
    <w:rsid w:val="0077435F"/>
    <w:rsid w:val="00774380"/>
    <w:rsid w:val="007743C9"/>
    <w:rsid w:val="007743E1"/>
    <w:rsid w:val="00774841"/>
    <w:rsid w:val="00774D72"/>
    <w:rsid w:val="00774EA8"/>
    <w:rsid w:val="00775841"/>
    <w:rsid w:val="00775BCD"/>
    <w:rsid w:val="00775BDD"/>
    <w:rsid w:val="00775FAC"/>
    <w:rsid w:val="007763AB"/>
    <w:rsid w:val="00776794"/>
    <w:rsid w:val="00776B99"/>
    <w:rsid w:val="00776BD6"/>
    <w:rsid w:val="00776C30"/>
    <w:rsid w:val="00777318"/>
    <w:rsid w:val="0077749C"/>
    <w:rsid w:val="007777D5"/>
    <w:rsid w:val="00777AFE"/>
    <w:rsid w:val="00777B0F"/>
    <w:rsid w:val="00777BAC"/>
    <w:rsid w:val="00777D8B"/>
    <w:rsid w:val="00777F11"/>
    <w:rsid w:val="0078020C"/>
    <w:rsid w:val="00780741"/>
    <w:rsid w:val="00780A27"/>
    <w:rsid w:val="00780DEE"/>
    <w:rsid w:val="00780F93"/>
    <w:rsid w:val="007810DE"/>
    <w:rsid w:val="007813F1"/>
    <w:rsid w:val="007814D3"/>
    <w:rsid w:val="00781500"/>
    <w:rsid w:val="00781806"/>
    <w:rsid w:val="007818DD"/>
    <w:rsid w:val="00781AAF"/>
    <w:rsid w:val="00781BD7"/>
    <w:rsid w:val="00782065"/>
    <w:rsid w:val="00782089"/>
    <w:rsid w:val="00782107"/>
    <w:rsid w:val="00782199"/>
    <w:rsid w:val="0078239A"/>
    <w:rsid w:val="0078245F"/>
    <w:rsid w:val="007824DA"/>
    <w:rsid w:val="00782729"/>
    <w:rsid w:val="00782D5F"/>
    <w:rsid w:val="0078315F"/>
    <w:rsid w:val="0078338C"/>
    <w:rsid w:val="00783445"/>
    <w:rsid w:val="007834A6"/>
    <w:rsid w:val="007834F9"/>
    <w:rsid w:val="007838D7"/>
    <w:rsid w:val="00783CB7"/>
    <w:rsid w:val="00784BFD"/>
    <w:rsid w:val="00784CD2"/>
    <w:rsid w:val="00784EDD"/>
    <w:rsid w:val="0078546D"/>
    <w:rsid w:val="0078554F"/>
    <w:rsid w:val="00785552"/>
    <w:rsid w:val="007856BC"/>
    <w:rsid w:val="00785AA3"/>
    <w:rsid w:val="00785C63"/>
    <w:rsid w:val="00786198"/>
    <w:rsid w:val="007861FC"/>
    <w:rsid w:val="00786265"/>
    <w:rsid w:val="00786278"/>
    <w:rsid w:val="00786290"/>
    <w:rsid w:val="007862E4"/>
    <w:rsid w:val="00786927"/>
    <w:rsid w:val="00786A78"/>
    <w:rsid w:val="00786AA2"/>
    <w:rsid w:val="00786C2C"/>
    <w:rsid w:val="00786C41"/>
    <w:rsid w:val="00786F99"/>
    <w:rsid w:val="007871B5"/>
    <w:rsid w:val="00787251"/>
    <w:rsid w:val="007872E6"/>
    <w:rsid w:val="007876EB"/>
    <w:rsid w:val="00787711"/>
    <w:rsid w:val="00787888"/>
    <w:rsid w:val="0079012F"/>
    <w:rsid w:val="007904DA"/>
    <w:rsid w:val="0079070F"/>
    <w:rsid w:val="00790778"/>
    <w:rsid w:val="007907A7"/>
    <w:rsid w:val="00790F27"/>
    <w:rsid w:val="007911F7"/>
    <w:rsid w:val="007911FB"/>
    <w:rsid w:val="00791426"/>
    <w:rsid w:val="007914CF"/>
    <w:rsid w:val="00791B88"/>
    <w:rsid w:val="00792756"/>
    <w:rsid w:val="00792772"/>
    <w:rsid w:val="00792804"/>
    <w:rsid w:val="00792B80"/>
    <w:rsid w:val="00792F0C"/>
    <w:rsid w:val="00792FA6"/>
    <w:rsid w:val="0079301E"/>
    <w:rsid w:val="00793125"/>
    <w:rsid w:val="0079380E"/>
    <w:rsid w:val="00793999"/>
    <w:rsid w:val="007939B0"/>
    <w:rsid w:val="00793A8F"/>
    <w:rsid w:val="00793B38"/>
    <w:rsid w:val="00793D45"/>
    <w:rsid w:val="00794008"/>
    <w:rsid w:val="00794416"/>
    <w:rsid w:val="00794C9B"/>
    <w:rsid w:val="007954FC"/>
    <w:rsid w:val="00795EA1"/>
    <w:rsid w:val="00795FFE"/>
    <w:rsid w:val="007964EE"/>
    <w:rsid w:val="00796FF7"/>
    <w:rsid w:val="007970D7"/>
    <w:rsid w:val="007975C9"/>
    <w:rsid w:val="007A0414"/>
    <w:rsid w:val="007A047F"/>
    <w:rsid w:val="007A09B6"/>
    <w:rsid w:val="007A0C00"/>
    <w:rsid w:val="007A0C1A"/>
    <w:rsid w:val="007A0DB0"/>
    <w:rsid w:val="007A104C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1D6"/>
    <w:rsid w:val="007A337D"/>
    <w:rsid w:val="007A345F"/>
    <w:rsid w:val="007A3587"/>
    <w:rsid w:val="007A3FDE"/>
    <w:rsid w:val="007A415D"/>
    <w:rsid w:val="007A4437"/>
    <w:rsid w:val="007A4709"/>
    <w:rsid w:val="007A479B"/>
    <w:rsid w:val="007A4A85"/>
    <w:rsid w:val="007A4A87"/>
    <w:rsid w:val="007A4B4E"/>
    <w:rsid w:val="007A5418"/>
    <w:rsid w:val="007A55ED"/>
    <w:rsid w:val="007A5947"/>
    <w:rsid w:val="007A6052"/>
    <w:rsid w:val="007A63C1"/>
    <w:rsid w:val="007A64C7"/>
    <w:rsid w:val="007A6654"/>
    <w:rsid w:val="007A67D0"/>
    <w:rsid w:val="007A6888"/>
    <w:rsid w:val="007A6B00"/>
    <w:rsid w:val="007A701C"/>
    <w:rsid w:val="007A7216"/>
    <w:rsid w:val="007A78BA"/>
    <w:rsid w:val="007A7D9B"/>
    <w:rsid w:val="007A7F42"/>
    <w:rsid w:val="007B009E"/>
    <w:rsid w:val="007B02BC"/>
    <w:rsid w:val="007B04F5"/>
    <w:rsid w:val="007B0540"/>
    <w:rsid w:val="007B0556"/>
    <w:rsid w:val="007B0784"/>
    <w:rsid w:val="007B0A51"/>
    <w:rsid w:val="007B0F38"/>
    <w:rsid w:val="007B10E7"/>
    <w:rsid w:val="007B14D3"/>
    <w:rsid w:val="007B1907"/>
    <w:rsid w:val="007B1B24"/>
    <w:rsid w:val="007B1B36"/>
    <w:rsid w:val="007B1C86"/>
    <w:rsid w:val="007B1D59"/>
    <w:rsid w:val="007B1DFC"/>
    <w:rsid w:val="007B1F8B"/>
    <w:rsid w:val="007B25A7"/>
    <w:rsid w:val="007B2669"/>
    <w:rsid w:val="007B2782"/>
    <w:rsid w:val="007B286E"/>
    <w:rsid w:val="007B287B"/>
    <w:rsid w:val="007B2B75"/>
    <w:rsid w:val="007B2B89"/>
    <w:rsid w:val="007B2C07"/>
    <w:rsid w:val="007B324A"/>
    <w:rsid w:val="007B327D"/>
    <w:rsid w:val="007B3448"/>
    <w:rsid w:val="007B3485"/>
    <w:rsid w:val="007B34F0"/>
    <w:rsid w:val="007B3A60"/>
    <w:rsid w:val="007B3CBA"/>
    <w:rsid w:val="007B3E20"/>
    <w:rsid w:val="007B4179"/>
    <w:rsid w:val="007B41EA"/>
    <w:rsid w:val="007B4214"/>
    <w:rsid w:val="007B442F"/>
    <w:rsid w:val="007B4508"/>
    <w:rsid w:val="007B46CE"/>
    <w:rsid w:val="007B488D"/>
    <w:rsid w:val="007B4A38"/>
    <w:rsid w:val="007B4A44"/>
    <w:rsid w:val="007B4B79"/>
    <w:rsid w:val="007B4BF1"/>
    <w:rsid w:val="007B4C68"/>
    <w:rsid w:val="007B4EC7"/>
    <w:rsid w:val="007B50B5"/>
    <w:rsid w:val="007B5D16"/>
    <w:rsid w:val="007B5E33"/>
    <w:rsid w:val="007B62E8"/>
    <w:rsid w:val="007B67F3"/>
    <w:rsid w:val="007B680D"/>
    <w:rsid w:val="007B6844"/>
    <w:rsid w:val="007B6920"/>
    <w:rsid w:val="007B69C9"/>
    <w:rsid w:val="007B6B11"/>
    <w:rsid w:val="007B714B"/>
    <w:rsid w:val="007B723B"/>
    <w:rsid w:val="007B747D"/>
    <w:rsid w:val="007B763F"/>
    <w:rsid w:val="007B76A1"/>
    <w:rsid w:val="007B79D9"/>
    <w:rsid w:val="007B79EA"/>
    <w:rsid w:val="007B7B6D"/>
    <w:rsid w:val="007B7BD1"/>
    <w:rsid w:val="007B7E43"/>
    <w:rsid w:val="007C02B1"/>
    <w:rsid w:val="007C02CA"/>
    <w:rsid w:val="007C02E8"/>
    <w:rsid w:val="007C06D1"/>
    <w:rsid w:val="007C0C22"/>
    <w:rsid w:val="007C0CD2"/>
    <w:rsid w:val="007C0DD3"/>
    <w:rsid w:val="007C0FE3"/>
    <w:rsid w:val="007C10AD"/>
    <w:rsid w:val="007C10DF"/>
    <w:rsid w:val="007C146F"/>
    <w:rsid w:val="007C14FB"/>
    <w:rsid w:val="007C151E"/>
    <w:rsid w:val="007C15CD"/>
    <w:rsid w:val="007C1D65"/>
    <w:rsid w:val="007C205C"/>
    <w:rsid w:val="007C24ED"/>
    <w:rsid w:val="007C2517"/>
    <w:rsid w:val="007C2604"/>
    <w:rsid w:val="007C275E"/>
    <w:rsid w:val="007C29D0"/>
    <w:rsid w:val="007C2DFD"/>
    <w:rsid w:val="007C300D"/>
    <w:rsid w:val="007C305A"/>
    <w:rsid w:val="007C3127"/>
    <w:rsid w:val="007C3346"/>
    <w:rsid w:val="007C3412"/>
    <w:rsid w:val="007C35F9"/>
    <w:rsid w:val="007C38BB"/>
    <w:rsid w:val="007C3973"/>
    <w:rsid w:val="007C3AAF"/>
    <w:rsid w:val="007C3DC4"/>
    <w:rsid w:val="007C41B7"/>
    <w:rsid w:val="007C44DB"/>
    <w:rsid w:val="007C45BF"/>
    <w:rsid w:val="007C489A"/>
    <w:rsid w:val="007C48D5"/>
    <w:rsid w:val="007C4A64"/>
    <w:rsid w:val="007C4D9E"/>
    <w:rsid w:val="007C50C1"/>
    <w:rsid w:val="007C5136"/>
    <w:rsid w:val="007C5505"/>
    <w:rsid w:val="007C56F5"/>
    <w:rsid w:val="007C575F"/>
    <w:rsid w:val="007C579A"/>
    <w:rsid w:val="007C5860"/>
    <w:rsid w:val="007C5A9C"/>
    <w:rsid w:val="007C5E96"/>
    <w:rsid w:val="007C664E"/>
    <w:rsid w:val="007C671B"/>
    <w:rsid w:val="007C6777"/>
    <w:rsid w:val="007C6877"/>
    <w:rsid w:val="007C6BBD"/>
    <w:rsid w:val="007C6CD9"/>
    <w:rsid w:val="007C6CF5"/>
    <w:rsid w:val="007C6E4D"/>
    <w:rsid w:val="007C72D0"/>
    <w:rsid w:val="007C72D1"/>
    <w:rsid w:val="007C72F9"/>
    <w:rsid w:val="007C764C"/>
    <w:rsid w:val="007C7AA1"/>
    <w:rsid w:val="007C7B5D"/>
    <w:rsid w:val="007C7CF8"/>
    <w:rsid w:val="007D005A"/>
    <w:rsid w:val="007D007F"/>
    <w:rsid w:val="007D02C0"/>
    <w:rsid w:val="007D037F"/>
    <w:rsid w:val="007D0833"/>
    <w:rsid w:val="007D0897"/>
    <w:rsid w:val="007D0DC0"/>
    <w:rsid w:val="007D0FCF"/>
    <w:rsid w:val="007D115B"/>
    <w:rsid w:val="007D12F9"/>
    <w:rsid w:val="007D180B"/>
    <w:rsid w:val="007D1821"/>
    <w:rsid w:val="007D1AE4"/>
    <w:rsid w:val="007D1C19"/>
    <w:rsid w:val="007D1E3E"/>
    <w:rsid w:val="007D1ECD"/>
    <w:rsid w:val="007D2067"/>
    <w:rsid w:val="007D21CE"/>
    <w:rsid w:val="007D22AB"/>
    <w:rsid w:val="007D233F"/>
    <w:rsid w:val="007D23D1"/>
    <w:rsid w:val="007D2438"/>
    <w:rsid w:val="007D25CF"/>
    <w:rsid w:val="007D2634"/>
    <w:rsid w:val="007D27CE"/>
    <w:rsid w:val="007D2835"/>
    <w:rsid w:val="007D290C"/>
    <w:rsid w:val="007D29B5"/>
    <w:rsid w:val="007D2A82"/>
    <w:rsid w:val="007D2AEC"/>
    <w:rsid w:val="007D309F"/>
    <w:rsid w:val="007D3AFC"/>
    <w:rsid w:val="007D3BA4"/>
    <w:rsid w:val="007D3BE9"/>
    <w:rsid w:val="007D3F81"/>
    <w:rsid w:val="007D42BD"/>
    <w:rsid w:val="007D458D"/>
    <w:rsid w:val="007D4629"/>
    <w:rsid w:val="007D4669"/>
    <w:rsid w:val="007D46E4"/>
    <w:rsid w:val="007D493A"/>
    <w:rsid w:val="007D4C76"/>
    <w:rsid w:val="007D4FF8"/>
    <w:rsid w:val="007D5823"/>
    <w:rsid w:val="007D62EA"/>
    <w:rsid w:val="007D63C8"/>
    <w:rsid w:val="007D6A7A"/>
    <w:rsid w:val="007D6A81"/>
    <w:rsid w:val="007D6E06"/>
    <w:rsid w:val="007D6F84"/>
    <w:rsid w:val="007D6FD3"/>
    <w:rsid w:val="007D6FD6"/>
    <w:rsid w:val="007D720D"/>
    <w:rsid w:val="007D7299"/>
    <w:rsid w:val="007D735E"/>
    <w:rsid w:val="007D766E"/>
    <w:rsid w:val="007D7759"/>
    <w:rsid w:val="007D7A2B"/>
    <w:rsid w:val="007D7CF9"/>
    <w:rsid w:val="007E0140"/>
    <w:rsid w:val="007E01FF"/>
    <w:rsid w:val="007E079A"/>
    <w:rsid w:val="007E0912"/>
    <w:rsid w:val="007E0C8E"/>
    <w:rsid w:val="007E0D5B"/>
    <w:rsid w:val="007E0F95"/>
    <w:rsid w:val="007E12B8"/>
    <w:rsid w:val="007E1317"/>
    <w:rsid w:val="007E16A5"/>
    <w:rsid w:val="007E1D0F"/>
    <w:rsid w:val="007E2621"/>
    <w:rsid w:val="007E279F"/>
    <w:rsid w:val="007E288F"/>
    <w:rsid w:val="007E2C28"/>
    <w:rsid w:val="007E2DEF"/>
    <w:rsid w:val="007E2E22"/>
    <w:rsid w:val="007E2E54"/>
    <w:rsid w:val="007E31A3"/>
    <w:rsid w:val="007E3579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1A8"/>
    <w:rsid w:val="007E529A"/>
    <w:rsid w:val="007E5479"/>
    <w:rsid w:val="007E570D"/>
    <w:rsid w:val="007E5B52"/>
    <w:rsid w:val="007E5C78"/>
    <w:rsid w:val="007E6010"/>
    <w:rsid w:val="007E60CB"/>
    <w:rsid w:val="007E62B3"/>
    <w:rsid w:val="007E6341"/>
    <w:rsid w:val="007E6433"/>
    <w:rsid w:val="007E646F"/>
    <w:rsid w:val="007E6625"/>
    <w:rsid w:val="007E66DB"/>
    <w:rsid w:val="007E6B17"/>
    <w:rsid w:val="007E6C4C"/>
    <w:rsid w:val="007E6CF3"/>
    <w:rsid w:val="007E7017"/>
    <w:rsid w:val="007E73CA"/>
    <w:rsid w:val="007E741A"/>
    <w:rsid w:val="007E773E"/>
    <w:rsid w:val="007E7B92"/>
    <w:rsid w:val="007E7D66"/>
    <w:rsid w:val="007E7E8D"/>
    <w:rsid w:val="007E7F71"/>
    <w:rsid w:val="007F01EE"/>
    <w:rsid w:val="007F03A1"/>
    <w:rsid w:val="007F0449"/>
    <w:rsid w:val="007F0493"/>
    <w:rsid w:val="007F06AD"/>
    <w:rsid w:val="007F06CC"/>
    <w:rsid w:val="007F09DD"/>
    <w:rsid w:val="007F0C5D"/>
    <w:rsid w:val="007F0F89"/>
    <w:rsid w:val="007F1139"/>
    <w:rsid w:val="007F15B4"/>
    <w:rsid w:val="007F1633"/>
    <w:rsid w:val="007F1722"/>
    <w:rsid w:val="007F1A2C"/>
    <w:rsid w:val="007F1E41"/>
    <w:rsid w:val="007F1E7B"/>
    <w:rsid w:val="007F2386"/>
    <w:rsid w:val="007F23D9"/>
    <w:rsid w:val="007F2DBF"/>
    <w:rsid w:val="007F2F4C"/>
    <w:rsid w:val="007F3204"/>
    <w:rsid w:val="007F33B1"/>
    <w:rsid w:val="007F33DB"/>
    <w:rsid w:val="007F3BCD"/>
    <w:rsid w:val="007F3F8D"/>
    <w:rsid w:val="007F3FF4"/>
    <w:rsid w:val="007F42CD"/>
    <w:rsid w:val="007F437B"/>
    <w:rsid w:val="007F468C"/>
    <w:rsid w:val="007F46C0"/>
    <w:rsid w:val="007F47A4"/>
    <w:rsid w:val="007F48A8"/>
    <w:rsid w:val="007F4ABA"/>
    <w:rsid w:val="007F4AF7"/>
    <w:rsid w:val="007F4D77"/>
    <w:rsid w:val="007F4D83"/>
    <w:rsid w:val="007F4DE2"/>
    <w:rsid w:val="007F4F8B"/>
    <w:rsid w:val="007F5009"/>
    <w:rsid w:val="007F5106"/>
    <w:rsid w:val="007F51C6"/>
    <w:rsid w:val="007F51FE"/>
    <w:rsid w:val="007F53A7"/>
    <w:rsid w:val="007F562E"/>
    <w:rsid w:val="007F56EE"/>
    <w:rsid w:val="007F65A5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612"/>
    <w:rsid w:val="00802763"/>
    <w:rsid w:val="00802786"/>
    <w:rsid w:val="00802ACF"/>
    <w:rsid w:val="008033D5"/>
    <w:rsid w:val="008033E4"/>
    <w:rsid w:val="00803441"/>
    <w:rsid w:val="008034C1"/>
    <w:rsid w:val="008035EC"/>
    <w:rsid w:val="00803629"/>
    <w:rsid w:val="00803659"/>
    <w:rsid w:val="00803851"/>
    <w:rsid w:val="00803B62"/>
    <w:rsid w:val="00803CF4"/>
    <w:rsid w:val="00803D25"/>
    <w:rsid w:val="0080423A"/>
    <w:rsid w:val="008048F9"/>
    <w:rsid w:val="00804B67"/>
    <w:rsid w:val="0080507E"/>
    <w:rsid w:val="008052C1"/>
    <w:rsid w:val="008053AD"/>
    <w:rsid w:val="0080584E"/>
    <w:rsid w:val="008058F8"/>
    <w:rsid w:val="008059AC"/>
    <w:rsid w:val="00805B55"/>
    <w:rsid w:val="00806372"/>
    <w:rsid w:val="008069CF"/>
    <w:rsid w:val="00806AC3"/>
    <w:rsid w:val="00806BAB"/>
    <w:rsid w:val="008070BF"/>
    <w:rsid w:val="00807166"/>
    <w:rsid w:val="0080716C"/>
    <w:rsid w:val="0080720D"/>
    <w:rsid w:val="00807352"/>
    <w:rsid w:val="008074E9"/>
    <w:rsid w:val="00807649"/>
    <w:rsid w:val="0080780E"/>
    <w:rsid w:val="00807A5D"/>
    <w:rsid w:val="00807AA1"/>
    <w:rsid w:val="00807CB4"/>
    <w:rsid w:val="00807EB2"/>
    <w:rsid w:val="00810761"/>
    <w:rsid w:val="008107D4"/>
    <w:rsid w:val="0081097F"/>
    <w:rsid w:val="00810CF7"/>
    <w:rsid w:val="00811208"/>
    <w:rsid w:val="00811306"/>
    <w:rsid w:val="0081161B"/>
    <w:rsid w:val="00811665"/>
    <w:rsid w:val="00811A56"/>
    <w:rsid w:val="00811BDE"/>
    <w:rsid w:val="00811CB2"/>
    <w:rsid w:val="00812137"/>
    <w:rsid w:val="008121AD"/>
    <w:rsid w:val="008122E8"/>
    <w:rsid w:val="008127FB"/>
    <w:rsid w:val="00812A22"/>
    <w:rsid w:val="00812E1B"/>
    <w:rsid w:val="00812E82"/>
    <w:rsid w:val="008130A3"/>
    <w:rsid w:val="008134CE"/>
    <w:rsid w:val="008135C9"/>
    <w:rsid w:val="00813785"/>
    <w:rsid w:val="00813975"/>
    <w:rsid w:val="00813A34"/>
    <w:rsid w:val="00813D5F"/>
    <w:rsid w:val="00813ECD"/>
    <w:rsid w:val="00813F0E"/>
    <w:rsid w:val="00813F35"/>
    <w:rsid w:val="00814320"/>
    <w:rsid w:val="00814371"/>
    <w:rsid w:val="00814947"/>
    <w:rsid w:val="00814B9B"/>
    <w:rsid w:val="00814C3F"/>
    <w:rsid w:val="00814E04"/>
    <w:rsid w:val="00814FA6"/>
    <w:rsid w:val="008150FF"/>
    <w:rsid w:val="00815140"/>
    <w:rsid w:val="0081549A"/>
    <w:rsid w:val="008154C5"/>
    <w:rsid w:val="00815A2C"/>
    <w:rsid w:val="00815A63"/>
    <w:rsid w:val="00815D02"/>
    <w:rsid w:val="008163F4"/>
    <w:rsid w:val="0081642B"/>
    <w:rsid w:val="008164E9"/>
    <w:rsid w:val="00816FFA"/>
    <w:rsid w:val="00817475"/>
    <w:rsid w:val="008175BC"/>
    <w:rsid w:val="0081776C"/>
    <w:rsid w:val="00817773"/>
    <w:rsid w:val="008178A8"/>
    <w:rsid w:val="008179BE"/>
    <w:rsid w:val="00817B1F"/>
    <w:rsid w:val="008201FF"/>
    <w:rsid w:val="00820959"/>
    <w:rsid w:val="00820ADC"/>
    <w:rsid w:val="00820BBC"/>
    <w:rsid w:val="00820C37"/>
    <w:rsid w:val="00820C7E"/>
    <w:rsid w:val="00820FDE"/>
    <w:rsid w:val="00821352"/>
    <w:rsid w:val="008213C0"/>
    <w:rsid w:val="00821631"/>
    <w:rsid w:val="008216D8"/>
    <w:rsid w:val="008216E7"/>
    <w:rsid w:val="0082175C"/>
    <w:rsid w:val="00821A85"/>
    <w:rsid w:val="00821D07"/>
    <w:rsid w:val="00821E2C"/>
    <w:rsid w:val="00821E95"/>
    <w:rsid w:val="00821FC1"/>
    <w:rsid w:val="008221C7"/>
    <w:rsid w:val="008223B3"/>
    <w:rsid w:val="008224CC"/>
    <w:rsid w:val="008224F9"/>
    <w:rsid w:val="00822A67"/>
    <w:rsid w:val="00822CFC"/>
    <w:rsid w:val="00822DFB"/>
    <w:rsid w:val="0082308B"/>
    <w:rsid w:val="008232D1"/>
    <w:rsid w:val="00823782"/>
    <w:rsid w:val="00823865"/>
    <w:rsid w:val="008238F8"/>
    <w:rsid w:val="00823C54"/>
    <w:rsid w:val="008240C7"/>
    <w:rsid w:val="00824104"/>
    <w:rsid w:val="008241E0"/>
    <w:rsid w:val="00824437"/>
    <w:rsid w:val="00824716"/>
    <w:rsid w:val="00824768"/>
    <w:rsid w:val="00824775"/>
    <w:rsid w:val="00824ADB"/>
    <w:rsid w:val="00825508"/>
    <w:rsid w:val="0082568B"/>
    <w:rsid w:val="00825B6A"/>
    <w:rsid w:val="008261D4"/>
    <w:rsid w:val="00826200"/>
    <w:rsid w:val="00826326"/>
    <w:rsid w:val="00826370"/>
    <w:rsid w:val="00826992"/>
    <w:rsid w:val="00826AB1"/>
    <w:rsid w:val="00826C32"/>
    <w:rsid w:val="00826D72"/>
    <w:rsid w:val="008272CE"/>
    <w:rsid w:val="00827489"/>
    <w:rsid w:val="0082787B"/>
    <w:rsid w:val="00827F75"/>
    <w:rsid w:val="008300CE"/>
    <w:rsid w:val="008300E2"/>
    <w:rsid w:val="008301CF"/>
    <w:rsid w:val="00830212"/>
    <w:rsid w:val="00830290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1DC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75B"/>
    <w:rsid w:val="00833E5A"/>
    <w:rsid w:val="00833F7D"/>
    <w:rsid w:val="00833FC1"/>
    <w:rsid w:val="00834009"/>
    <w:rsid w:val="0083402C"/>
    <w:rsid w:val="008343A1"/>
    <w:rsid w:val="008345B8"/>
    <w:rsid w:val="008347B4"/>
    <w:rsid w:val="008348A1"/>
    <w:rsid w:val="00834B92"/>
    <w:rsid w:val="00834BEC"/>
    <w:rsid w:val="00834D4B"/>
    <w:rsid w:val="00834FB4"/>
    <w:rsid w:val="008351F8"/>
    <w:rsid w:val="008355FF"/>
    <w:rsid w:val="0083576A"/>
    <w:rsid w:val="00835B60"/>
    <w:rsid w:val="00835E27"/>
    <w:rsid w:val="00835EF2"/>
    <w:rsid w:val="0083601E"/>
    <w:rsid w:val="008361D2"/>
    <w:rsid w:val="0083636B"/>
    <w:rsid w:val="00836374"/>
    <w:rsid w:val="008363C1"/>
    <w:rsid w:val="008363E3"/>
    <w:rsid w:val="008364C5"/>
    <w:rsid w:val="00836CBD"/>
    <w:rsid w:val="00837028"/>
    <w:rsid w:val="00837228"/>
    <w:rsid w:val="0083747F"/>
    <w:rsid w:val="008377A4"/>
    <w:rsid w:val="00837B68"/>
    <w:rsid w:val="00837E5E"/>
    <w:rsid w:val="00837F2B"/>
    <w:rsid w:val="00837FF6"/>
    <w:rsid w:val="008400BB"/>
    <w:rsid w:val="008406F4"/>
    <w:rsid w:val="00840AD3"/>
    <w:rsid w:val="0084144A"/>
    <w:rsid w:val="008418F2"/>
    <w:rsid w:val="00841E3F"/>
    <w:rsid w:val="00841F0D"/>
    <w:rsid w:val="008420F7"/>
    <w:rsid w:val="00842203"/>
    <w:rsid w:val="0084224B"/>
    <w:rsid w:val="0084251E"/>
    <w:rsid w:val="008426CE"/>
    <w:rsid w:val="00842AD0"/>
    <w:rsid w:val="0084331F"/>
    <w:rsid w:val="00843746"/>
    <w:rsid w:val="0084392E"/>
    <w:rsid w:val="00843A6A"/>
    <w:rsid w:val="00843C02"/>
    <w:rsid w:val="008441E6"/>
    <w:rsid w:val="008443AF"/>
    <w:rsid w:val="0084460B"/>
    <w:rsid w:val="00844743"/>
    <w:rsid w:val="0084484D"/>
    <w:rsid w:val="00844D41"/>
    <w:rsid w:val="00844D55"/>
    <w:rsid w:val="00844F04"/>
    <w:rsid w:val="00844FA8"/>
    <w:rsid w:val="00845199"/>
    <w:rsid w:val="00845664"/>
    <w:rsid w:val="00845A31"/>
    <w:rsid w:val="00845BE7"/>
    <w:rsid w:val="00845E35"/>
    <w:rsid w:val="00845F95"/>
    <w:rsid w:val="00846133"/>
    <w:rsid w:val="0084651B"/>
    <w:rsid w:val="008467AD"/>
    <w:rsid w:val="008469F3"/>
    <w:rsid w:val="00846A1B"/>
    <w:rsid w:val="008471B3"/>
    <w:rsid w:val="00847288"/>
    <w:rsid w:val="0084782E"/>
    <w:rsid w:val="00847BDF"/>
    <w:rsid w:val="00847DCA"/>
    <w:rsid w:val="008501C4"/>
    <w:rsid w:val="0085056B"/>
    <w:rsid w:val="00850E2D"/>
    <w:rsid w:val="00850E52"/>
    <w:rsid w:val="00850ED8"/>
    <w:rsid w:val="00851244"/>
    <w:rsid w:val="008517F4"/>
    <w:rsid w:val="00851B31"/>
    <w:rsid w:val="00851CB1"/>
    <w:rsid w:val="00851DC0"/>
    <w:rsid w:val="00851F1D"/>
    <w:rsid w:val="008522CF"/>
    <w:rsid w:val="00852434"/>
    <w:rsid w:val="008525C9"/>
    <w:rsid w:val="00852633"/>
    <w:rsid w:val="008529C7"/>
    <w:rsid w:val="00852C71"/>
    <w:rsid w:val="00852CA9"/>
    <w:rsid w:val="00852E69"/>
    <w:rsid w:val="00852F59"/>
    <w:rsid w:val="00852FC8"/>
    <w:rsid w:val="00852FCA"/>
    <w:rsid w:val="00853633"/>
    <w:rsid w:val="008538FC"/>
    <w:rsid w:val="00854534"/>
    <w:rsid w:val="008548BD"/>
    <w:rsid w:val="0085490F"/>
    <w:rsid w:val="00854B0C"/>
    <w:rsid w:val="00854BAF"/>
    <w:rsid w:val="00854EEA"/>
    <w:rsid w:val="0085570C"/>
    <w:rsid w:val="00855784"/>
    <w:rsid w:val="00855B68"/>
    <w:rsid w:val="00855C1A"/>
    <w:rsid w:val="00855C32"/>
    <w:rsid w:val="00855CDD"/>
    <w:rsid w:val="00855D79"/>
    <w:rsid w:val="00855DE8"/>
    <w:rsid w:val="00855E3B"/>
    <w:rsid w:val="00855F56"/>
    <w:rsid w:val="008560F5"/>
    <w:rsid w:val="00856153"/>
    <w:rsid w:val="008561DE"/>
    <w:rsid w:val="00856783"/>
    <w:rsid w:val="0085679B"/>
    <w:rsid w:val="00856B40"/>
    <w:rsid w:val="00856D49"/>
    <w:rsid w:val="00857AC6"/>
    <w:rsid w:val="00857B2C"/>
    <w:rsid w:val="00857C49"/>
    <w:rsid w:val="00857EEC"/>
    <w:rsid w:val="008600E7"/>
    <w:rsid w:val="008604ED"/>
    <w:rsid w:val="00860674"/>
    <w:rsid w:val="0086070D"/>
    <w:rsid w:val="0086084A"/>
    <w:rsid w:val="00860918"/>
    <w:rsid w:val="00860958"/>
    <w:rsid w:val="00860C27"/>
    <w:rsid w:val="00860C81"/>
    <w:rsid w:val="00860DEB"/>
    <w:rsid w:val="0086112B"/>
    <w:rsid w:val="008616D4"/>
    <w:rsid w:val="00861A13"/>
    <w:rsid w:val="00861B0D"/>
    <w:rsid w:val="00861D52"/>
    <w:rsid w:val="00861E3A"/>
    <w:rsid w:val="00862178"/>
    <w:rsid w:val="0086246A"/>
    <w:rsid w:val="008627A1"/>
    <w:rsid w:val="008628AC"/>
    <w:rsid w:val="00863143"/>
    <w:rsid w:val="008638EB"/>
    <w:rsid w:val="00863DBF"/>
    <w:rsid w:val="00864146"/>
    <w:rsid w:val="008645C9"/>
    <w:rsid w:val="00864685"/>
    <w:rsid w:val="008647A7"/>
    <w:rsid w:val="0086481B"/>
    <w:rsid w:val="00864A6D"/>
    <w:rsid w:val="00864ABD"/>
    <w:rsid w:val="00864AF0"/>
    <w:rsid w:val="00864AFE"/>
    <w:rsid w:val="00865210"/>
    <w:rsid w:val="008652D2"/>
    <w:rsid w:val="00865834"/>
    <w:rsid w:val="008659FD"/>
    <w:rsid w:val="00865CDA"/>
    <w:rsid w:val="00865D6F"/>
    <w:rsid w:val="00865EA5"/>
    <w:rsid w:val="00865F2D"/>
    <w:rsid w:val="00865F63"/>
    <w:rsid w:val="00865FAB"/>
    <w:rsid w:val="0086625F"/>
    <w:rsid w:val="00866313"/>
    <w:rsid w:val="00866ADA"/>
    <w:rsid w:val="00866B33"/>
    <w:rsid w:val="00866DB5"/>
    <w:rsid w:val="00866DD3"/>
    <w:rsid w:val="008673CF"/>
    <w:rsid w:val="008679E1"/>
    <w:rsid w:val="00867FB0"/>
    <w:rsid w:val="00867FF1"/>
    <w:rsid w:val="00870054"/>
    <w:rsid w:val="008703FA"/>
    <w:rsid w:val="008704F5"/>
    <w:rsid w:val="0087062D"/>
    <w:rsid w:val="008709BE"/>
    <w:rsid w:val="00870BFE"/>
    <w:rsid w:val="00870E77"/>
    <w:rsid w:val="00870E80"/>
    <w:rsid w:val="00871146"/>
    <w:rsid w:val="00871BCD"/>
    <w:rsid w:val="0087204E"/>
    <w:rsid w:val="00872893"/>
    <w:rsid w:val="008729DE"/>
    <w:rsid w:val="00872E2F"/>
    <w:rsid w:val="008730D7"/>
    <w:rsid w:val="0087311C"/>
    <w:rsid w:val="008735AB"/>
    <w:rsid w:val="008737B0"/>
    <w:rsid w:val="0087390B"/>
    <w:rsid w:val="00873960"/>
    <w:rsid w:val="00873C45"/>
    <w:rsid w:val="008744F8"/>
    <w:rsid w:val="0087466B"/>
    <w:rsid w:val="008746A5"/>
    <w:rsid w:val="008747E4"/>
    <w:rsid w:val="00875082"/>
    <w:rsid w:val="008752BB"/>
    <w:rsid w:val="0087546B"/>
    <w:rsid w:val="008759FE"/>
    <w:rsid w:val="00875A0B"/>
    <w:rsid w:val="00875A99"/>
    <w:rsid w:val="00875C43"/>
    <w:rsid w:val="00875F1D"/>
    <w:rsid w:val="008764A9"/>
    <w:rsid w:val="00876EA3"/>
    <w:rsid w:val="00876FE3"/>
    <w:rsid w:val="00877121"/>
    <w:rsid w:val="008771A7"/>
    <w:rsid w:val="0087759A"/>
    <w:rsid w:val="00877677"/>
    <w:rsid w:val="00877A6D"/>
    <w:rsid w:val="00877F5F"/>
    <w:rsid w:val="0088006B"/>
    <w:rsid w:val="0088029A"/>
    <w:rsid w:val="008803BF"/>
    <w:rsid w:val="008805AC"/>
    <w:rsid w:val="00880612"/>
    <w:rsid w:val="00880615"/>
    <w:rsid w:val="00880EBD"/>
    <w:rsid w:val="00881116"/>
    <w:rsid w:val="00881131"/>
    <w:rsid w:val="0088119E"/>
    <w:rsid w:val="008811E0"/>
    <w:rsid w:val="0088141A"/>
    <w:rsid w:val="0088170C"/>
    <w:rsid w:val="00881A68"/>
    <w:rsid w:val="00881D5B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3CB"/>
    <w:rsid w:val="00883ACB"/>
    <w:rsid w:val="00883B97"/>
    <w:rsid w:val="00883BC8"/>
    <w:rsid w:val="00883CFC"/>
    <w:rsid w:val="00883F0B"/>
    <w:rsid w:val="00883FC4"/>
    <w:rsid w:val="008841E0"/>
    <w:rsid w:val="0088437B"/>
    <w:rsid w:val="00884489"/>
    <w:rsid w:val="008844CD"/>
    <w:rsid w:val="0088469A"/>
    <w:rsid w:val="008846B2"/>
    <w:rsid w:val="008847F5"/>
    <w:rsid w:val="008848C5"/>
    <w:rsid w:val="00884973"/>
    <w:rsid w:val="00885218"/>
    <w:rsid w:val="0088527C"/>
    <w:rsid w:val="008854CB"/>
    <w:rsid w:val="00885863"/>
    <w:rsid w:val="00886177"/>
    <w:rsid w:val="008861B9"/>
    <w:rsid w:val="00886331"/>
    <w:rsid w:val="00886502"/>
    <w:rsid w:val="00886EE9"/>
    <w:rsid w:val="00886F2B"/>
    <w:rsid w:val="00886F6A"/>
    <w:rsid w:val="00886F71"/>
    <w:rsid w:val="0088704D"/>
    <w:rsid w:val="008871F0"/>
    <w:rsid w:val="008876FC"/>
    <w:rsid w:val="008879B7"/>
    <w:rsid w:val="00887A65"/>
    <w:rsid w:val="00887C34"/>
    <w:rsid w:val="00890655"/>
    <w:rsid w:val="0089097F"/>
    <w:rsid w:val="00890A16"/>
    <w:rsid w:val="00890A73"/>
    <w:rsid w:val="00890C20"/>
    <w:rsid w:val="00890F10"/>
    <w:rsid w:val="008910F4"/>
    <w:rsid w:val="00891178"/>
    <w:rsid w:val="00891201"/>
    <w:rsid w:val="0089122D"/>
    <w:rsid w:val="00891285"/>
    <w:rsid w:val="008912F2"/>
    <w:rsid w:val="0089141B"/>
    <w:rsid w:val="0089189E"/>
    <w:rsid w:val="00891D58"/>
    <w:rsid w:val="00891E81"/>
    <w:rsid w:val="00892208"/>
    <w:rsid w:val="0089222C"/>
    <w:rsid w:val="008926B1"/>
    <w:rsid w:val="008927F8"/>
    <w:rsid w:val="008928C0"/>
    <w:rsid w:val="0089298C"/>
    <w:rsid w:val="008929FA"/>
    <w:rsid w:val="008932DD"/>
    <w:rsid w:val="008934BD"/>
    <w:rsid w:val="00893532"/>
    <w:rsid w:val="00893655"/>
    <w:rsid w:val="0089389C"/>
    <w:rsid w:val="008938EE"/>
    <w:rsid w:val="00893E4D"/>
    <w:rsid w:val="00893EB7"/>
    <w:rsid w:val="00893F64"/>
    <w:rsid w:val="00894655"/>
    <w:rsid w:val="00894B8C"/>
    <w:rsid w:val="00894E83"/>
    <w:rsid w:val="00894F4D"/>
    <w:rsid w:val="00895035"/>
    <w:rsid w:val="0089509C"/>
    <w:rsid w:val="008950DB"/>
    <w:rsid w:val="008951C1"/>
    <w:rsid w:val="0089550F"/>
    <w:rsid w:val="00895682"/>
    <w:rsid w:val="00895810"/>
    <w:rsid w:val="00895A4F"/>
    <w:rsid w:val="00895B14"/>
    <w:rsid w:val="00895D67"/>
    <w:rsid w:val="00895DE9"/>
    <w:rsid w:val="008960CA"/>
    <w:rsid w:val="008963B5"/>
    <w:rsid w:val="0089642A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0A9"/>
    <w:rsid w:val="008A115E"/>
    <w:rsid w:val="008A13F8"/>
    <w:rsid w:val="008A1629"/>
    <w:rsid w:val="008A1B39"/>
    <w:rsid w:val="008A1B86"/>
    <w:rsid w:val="008A1C46"/>
    <w:rsid w:val="008A1CED"/>
    <w:rsid w:val="008A2260"/>
    <w:rsid w:val="008A22D1"/>
    <w:rsid w:val="008A2662"/>
    <w:rsid w:val="008A29D1"/>
    <w:rsid w:val="008A2E5F"/>
    <w:rsid w:val="008A3123"/>
    <w:rsid w:val="008A31C9"/>
    <w:rsid w:val="008A31D6"/>
    <w:rsid w:val="008A328B"/>
    <w:rsid w:val="008A3B5D"/>
    <w:rsid w:val="008A3D85"/>
    <w:rsid w:val="008A3DF3"/>
    <w:rsid w:val="008A3EB0"/>
    <w:rsid w:val="008A4380"/>
    <w:rsid w:val="008A4471"/>
    <w:rsid w:val="008A4480"/>
    <w:rsid w:val="008A44AC"/>
    <w:rsid w:val="008A44D9"/>
    <w:rsid w:val="008A461F"/>
    <w:rsid w:val="008A49E8"/>
    <w:rsid w:val="008A4CED"/>
    <w:rsid w:val="008A6230"/>
    <w:rsid w:val="008A6248"/>
    <w:rsid w:val="008A63C0"/>
    <w:rsid w:val="008A642D"/>
    <w:rsid w:val="008A6560"/>
    <w:rsid w:val="008A65BA"/>
    <w:rsid w:val="008A692C"/>
    <w:rsid w:val="008A6E11"/>
    <w:rsid w:val="008A715E"/>
    <w:rsid w:val="008A7184"/>
    <w:rsid w:val="008A7193"/>
    <w:rsid w:val="008A7361"/>
    <w:rsid w:val="008A75B0"/>
    <w:rsid w:val="008A7BEE"/>
    <w:rsid w:val="008A7C66"/>
    <w:rsid w:val="008A7E61"/>
    <w:rsid w:val="008A7F69"/>
    <w:rsid w:val="008B002B"/>
    <w:rsid w:val="008B02AD"/>
    <w:rsid w:val="008B067E"/>
    <w:rsid w:val="008B0F23"/>
    <w:rsid w:val="008B0FCE"/>
    <w:rsid w:val="008B1410"/>
    <w:rsid w:val="008B143F"/>
    <w:rsid w:val="008B16A4"/>
    <w:rsid w:val="008B186B"/>
    <w:rsid w:val="008B18EC"/>
    <w:rsid w:val="008B1B71"/>
    <w:rsid w:val="008B1BBC"/>
    <w:rsid w:val="008B1C9F"/>
    <w:rsid w:val="008B20B9"/>
    <w:rsid w:val="008B20BD"/>
    <w:rsid w:val="008B20C8"/>
    <w:rsid w:val="008B22A5"/>
    <w:rsid w:val="008B2974"/>
    <w:rsid w:val="008B29F3"/>
    <w:rsid w:val="008B2BC7"/>
    <w:rsid w:val="008B2D40"/>
    <w:rsid w:val="008B2EB9"/>
    <w:rsid w:val="008B308B"/>
    <w:rsid w:val="008B3210"/>
    <w:rsid w:val="008B39DC"/>
    <w:rsid w:val="008B3CEC"/>
    <w:rsid w:val="008B4387"/>
    <w:rsid w:val="008B4418"/>
    <w:rsid w:val="008B4533"/>
    <w:rsid w:val="008B467B"/>
    <w:rsid w:val="008B4801"/>
    <w:rsid w:val="008B482B"/>
    <w:rsid w:val="008B4CB4"/>
    <w:rsid w:val="008B5433"/>
    <w:rsid w:val="008B5576"/>
    <w:rsid w:val="008B5722"/>
    <w:rsid w:val="008B5C8D"/>
    <w:rsid w:val="008B5DB2"/>
    <w:rsid w:val="008B62B0"/>
    <w:rsid w:val="008B630A"/>
    <w:rsid w:val="008B6359"/>
    <w:rsid w:val="008B6407"/>
    <w:rsid w:val="008B6562"/>
    <w:rsid w:val="008B6E86"/>
    <w:rsid w:val="008B6FC9"/>
    <w:rsid w:val="008B6FE2"/>
    <w:rsid w:val="008B7031"/>
    <w:rsid w:val="008B7117"/>
    <w:rsid w:val="008B72F3"/>
    <w:rsid w:val="008B76AA"/>
    <w:rsid w:val="008C00B3"/>
    <w:rsid w:val="008C0270"/>
    <w:rsid w:val="008C037E"/>
    <w:rsid w:val="008C052C"/>
    <w:rsid w:val="008C05B2"/>
    <w:rsid w:val="008C08CA"/>
    <w:rsid w:val="008C0A4F"/>
    <w:rsid w:val="008C0C30"/>
    <w:rsid w:val="008C0C85"/>
    <w:rsid w:val="008C1273"/>
    <w:rsid w:val="008C1525"/>
    <w:rsid w:val="008C1627"/>
    <w:rsid w:val="008C163A"/>
    <w:rsid w:val="008C1C1F"/>
    <w:rsid w:val="008C1D1C"/>
    <w:rsid w:val="008C1EF9"/>
    <w:rsid w:val="008C2496"/>
    <w:rsid w:val="008C2529"/>
    <w:rsid w:val="008C2EBE"/>
    <w:rsid w:val="008C312C"/>
    <w:rsid w:val="008C3195"/>
    <w:rsid w:val="008C330D"/>
    <w:rsid w:val="008C3471"/>
    <w:rsid w:val="008C35AF"/>
    <w:rsid w:val="008C367C"/>
    <w:rsid w:val="008C3A7C"/>
    <w:rsid w:val="008C3B96"/>
    <w:rsid w:val="008C3C27"/>
    <w:rsid w:val="008C3D60"/>
    <w:rsid w:val="008C3DEF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36A"/>
    <w:rsid w:val="008C568F"/>
    <w:rsid w:val="008C5694"/>
    <w:rsid w:val="008C595C"/>
    <w:rsid w:val="008C5976"/>
    <w:rsid w:val="008C59E4"/>
    <w:rsid w:val="008C5BDB"/>
    <w:rsid w:val="008C5E69"/>
    <w:rsid w:val="008C5F6C"/>
    <w:rsid w:val="008C5FDA"/>
    <w:rsid w:val="008C6241"/>
    <w:rsid w:val="008C6953"/>
    <w:rsid w:val="008C6DE2"/>
    <w:rsid w:val="008C6EDD"/>
    <w:rsid w:val="008C708D"/>
    <w:rsid w:val="008C717B"/>
    <w:rsid w:val="008C7395"/>
    <w:rsid w:val="008C76FC"/>
    <w:rsid w:val="008C792A"/>
    <w:rsid w:val="008C7972"/>
    <w:rsid w:val="008C7DEE"/>
    <w:rsid w:val="008D0093"/>
    <w:rsid w:val="008D0186"/>
    <w:rsid w:val="008D09F0"/>
    <w:rsid w:val="008D0E32"/>
    <w:rsid w:val="008D0E83"/>
    <w:rsid w:val="008D0EDB"/>
    <w:rsid w:val="008D1273"/>
    <w:rsid w:val="008D1420"/>
    <w:rsid w:val="008D1959"/>
    <w:rsid w:val="008D19BF"/>
    <w:rsid w:val="008D1A40"/>
    <w:rsid w:val="008D1A6D"/>
    <w:rsid w:val="008D1DDB"/>
    <w:rsid w:val="008D1ED9"/>
    <w:rsid w:val="008D2207"/>
    <w:rsid w:val="008D23A5"/>
    <w:rsid w:val="008D2A1F"/>
    <w:rsid w:val="008D3007"/>
    <w:rsid w:val="008D3436"/>
    <w:rsid w:val="008D3EA0"/>
    <w:rsid w:val="008D3F85"/>
    <w:rsid w:val="008D3F9C"/>
    <w:rsid w:val="008D44D8"/>
    <w:rsid w:val="008D47CD"/>
    <w:rsid w:val="008D4A7F"/>
    <w:rsid w:val="008D4BE8"/>
    <w:rsid w:val="008D52A4"/>
    <w:rsid w:val="008D52A7"/>
    <w:rsid w:val="008D5471"/>
    <w:rsid w:val="008D56F7"/>
    <w:rsid w:val="008D57DD"/>
    <w:rsid w:val="008D593E"/>
    <w:rsid w:val="008D5D35"/>
    <w:rsid w:val="008D5D54"/>
    <w:rsid w:val="008D5D66"/>
    <w:rsid w:val="008D672A"/>
    <w:rsid w:val="008D6D1D"/>
    <w:rsid w:val="008D70C9"/>
    <w:rsid w:val="008D729F"/>
    <w:rsid w:val="008D72EC"/>
    <w:rsid w:val="008D743A"/>
    <w:rsid w:val="008D77CB"/>
    <w:rsid w:val="008D7BE1"/>
    <w:rsid w:val="008D7CB2"/>
    <w:rsid w:val="008D7EEC"/>
    <w:rsid w:val="008E0026"/>
    <w:rsid w:val="008E016B"/>
    <w:rsid w:val="008E034D"/>
    <w:rsid w:val="008E0371"/>
    <w:rsid w:val="008E07B5"/>
    <w:rsid w:val="008E08B5"/>
    <w:rsid w:val="008E0F66"/>
    <w:rsid w:val="008E0F91"/>
    <w:rsid w:val="008E1097"/>
    <w:rsid w:val="008E11C7"/>
    <w:rsid w:val="008E1296"/>
    <w:rsid w:val="008E12AC"/>
    <w:rsid w:val="008E137A"/>
    <w:rsid w:val="008E14A3"/>
    <w:rsid w:val="008E1704"/>
    <w:rsid w:val="008E17A4"/>
    <w:rsid w:val="008E1FCA"/>
    <w:rsid w:val="008E2083"/>
    <w:rsid w:val="008E209F"/>
    <w:rsid w:val="008E2A29"/>
    <w:rsid w:val="008E2E0E"/>
    <w:rsid w:val="008E2E35"/>
    <w:rsid w:val="008E30DD"/>
    <w:rsid w:val="008E3155"/>
    <w:rsid w:val="008E33CC"/>
    <w:rsid w:val="008E388F"/>
    <w:rsid w:val="008E3EE0"/>
    <w:rsid w:val="008E405C"/>
    <w:rsid w:val="008E42D8"/>
    <w:rsid w:val="008E43C5"/>
    <w:rsid w:val="008E4585"/>
    <w:rsid w:val="008E495D"/>
    <w:rsid w:val="008E4C12"/>
    <w:rsid w:val="008E4C2E"/>
    <w:rsid w:val="008E4F85"/>
    <w:rsid w:val="008E5040"/>
    <w:rsid w:val="008E519A"/>
    <w:rsid w:val="008E525B"/>
    <w:rsid w:val="008E5573"/>
    <w:rsid w:val="008E56DD"/>
    <w:rsid w:val="008E59C1"/>
    <w:rsid w:val="008E6046"/>
    <w:rsid w:val="008E68D5"/>
    <w:rsid w:val="008E6AF6"/>
    <w:rsid w:val="008E6C6F"/>
    <w:rsid w:val="008E6E1A"/>
    <w:rsid w:val="008E6E32"/>
    <w:rsid w:val="008E7293"/>
    <w:rsid w:val="008E72FB"/>
    <w:rsid w:val="008E73C5"/>
    <w:rsid w:val="008E7586"/>
    <w:rsid w:val="008E77B9"/>
    <w:rsid w:val="008E7869"/>
    <w:rsid w:val="008E7A23"/>
    <w:rsid w:val="008E7CB0"/>
    <w:rsid w:val="008E7CE8"/>
    <w:rsid w:val="008F10DA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549"/>
    <w:rsid w:val="008F26C0"/>
    <w:rsid w:val="008F28C9"/>
    <w:rsid w:val="008F2FE2"/>
    <w:rsid w:val="008F3269"/>
    <w:rsid w:val="008F334B"/>
    <w:rsid w:val="008F336C"/>
    <w:rsid w:val="008F360C"/>
    <w:rsid w:val="008F362A"/>
    <w:rsid w:val="008F3838"/>
    <w:rsid w:val="008F3A35"/>
    <w:rsid w:val="008F3A62"/>
    <w:rsid w:val="008F3A93"/>
    <w:rsid w:val="008F3E05"/>
    <w:rsid w:val="008F3E11"/>
    <w:rsid w:val="008F3FAC"/>
    <w:rsid w:val="008F40F4"/>
    <w:rsid w:val="008F4178"/>
    <w:rsid w:val="008F41EA"/>
    <w:rsid w:val="008F4274"/>
    <w:rsid w:val="008F4290"/>
    <w:rsid w:val="008F4334"/>
    <w:rsid w:val="008F4384"/>
    <w:rsid w:val="008F468F"/>
    <w:rsid w:val="008F49E6"/>
    <w:rsid w:val="008F51D5"/>
    <w:rsid w:val="008F522F"/>
    <w:rsid w:val="008F531F"/>
    <w:rsid w:val="008F5336"/>
    <w:rsid w:val="008F53CE"/>
    <w:rsid w:val="008F54E4"/>
    <w:rsid w:val="008F568D"/>
    <w:rsid w:val="008F5A69"/>
    <w:rsid w:val="008F5B2E"/>
    <w:rsid w:val="008F5BF1"/>
    <w:rsid w:val="008F5C9B"/>
    <w:rsid w:val="008F5CF6"/>
    <w:rsid w:val="008F630E"/>
    <w:rsid w:val="008F6A12"/>
    <w:rsid w:val="008F6C18"/>
    <w:rsid w:val="008F7022"/>
    <w:rsid w:val="008F70CD"/>
    <w:rsid w:val="008F7302"/>
    <w:rsid w:val="008F7512"/>
    <w:rsid w:val="008F77B1"/>
    <w:rsid w:val="008F78AA"/>
    <w:rsid w:val="008F7916"/>
    <w:rsid w:val="008F7C6B"/>
    <w:rsid w:val="008F7E2D"/>
    <w:rsid w:val="008F7EF5"/>
    <w:rsid w:val="0090020B"/>
    <w:rsid w:val="00900279"/>
    <w:rsid w:val="0090037E"/>
    <w:rsid w:val="009005E3"/>
    <w:rsid w:val="009006E0"/>
    <w:rsid w:val="0090093A"/>
    <w:rsid w:val="009009AB"/>
    <w:rsid w:val="00900A80"/>
    <w:rsid w:val="00901126"/>
    <w:rsid w:val="009018CC"/>
    <w:rsid w:val="00901B83"/>
    <w:rsid w:val="00901CEE"/>
    <w:rsid w:val="0090201A"/>
    <w:rsid w:val="009021F6"/>
    <w:rsid w:val="00902971"/>
    <w:rsid w:val="00902A14"/>
    <w:rsid w:val="00902A67"/>
    <w:rsid w:val="00902AF4"/>
    <w:rsid w:val="00902B38"/>
    <w:rsid w:val="00902C3E"/>
    <w:rsid w:val="00902C56"/>
    <w:rsid w:val="0090316B"/>
    <w:rsid w:val="00903599"/>
    <w:rsid w:val="009036F0"/>
    <w:rsid w:val="00903A9F"/>
    <w:rsid w:val="00903B35"/>
    <w:rsid w:val="00903BD4"/>
    <w:rsid w:val="00903EF4"/>
    <w:rsid w:val="00904357"/>
    <w:rsid w:val="009047C1"/>
    <w:rsid w:val="00904AD4"/>
    <w:rsid w:val="00905122"/>
    <w:rsid w:val="00905243"/>
    <w:rsid w:val="0090553E"/>
    <w:rsid w:val="0090554C"/>
    <w:rsid w:val="00905609"/>
    <w:rsid w:val="00905C8A"/>
    <w:rsid w:val="00905CDA"/>
    <w:rsid w:val="00905E86"/>
    <w:rsid w:val="009060BD"/>
    <w:rsid w:val="0090610C"/>
    <w:rsid w:val="0090637F"/>
    <w:rsid w:val="00906423"/>
    <w:rsid w:val="00906BD1"/>
    <w:rsid w:val="00907165"/>
    <w:rsid w:val="00907262"/>
    <w:rsid w:val="00907300"/>
    <w:rsid w:val="00907AC7"/>
    <w:rsid w:val="00907C85"/>
    <w:rsid w:val="00907DE8"/>
    <w:rsid w:val="00907EB8"/>
    <w:rsid w:val="00910011"/>
    <w:rsid w:val="0091006A"/>
    <w:rsid w:val="00910807"/>
    <w:rsid w:val="0091091D"/>
    <w:rsid w:val="00910B4B"/>
    <w:rsid w:val="00910B9F"/>
    <w:rsid w:val="00910DAA"/>
    <w:rsid w:val="00911245"/>
    <w:rsid w:val="009113BE"/>
    <w:rsid w:val="009114B4"/>
    <w:rsid w:val="009115E0"/>
    <w:rsid w:val="00911709"/>
    <w:rsid w:val="009117A5"/>
    <w:rsid w:val="00911817"/>
    <w:rsid w:val="00911818"/>
    <w:rsid w:val="009119DD"/>
    <w:rsid w:val="00911BF8"/>
    <w:rsid w:val="00911C6C"/>
    <w:rsid w:val="00911C97"/>
    <w:rsid w:val="009121AD"/>
    <w:rsid w:val="0091253D"/>
    <w:rsid w:val="00912590"/>
    <w:rsid w:val="009128CB"/>
    <w:rsid w:val="009128D4"/>
    <w:rsid w:val="00912CCC"/>
    <w:rsid w:val="009131AD"/>
    <w:rsid w:val="009136E2"/>
    <w:rsid w:val="00913819"/>
    <w:rsid w:val="00913AB0"/>
    <w:rsid w:val="00913D8D"/>
    <w:rsid w:val="0091427D"/>
    <w:rsid w:val="00914761"/>
    <w:rsid w:val="00914A0A"/>
    <w:rsid w:val="00914B53"/>
    <w:rsid w:val="00914C9E"/>
    <w:rsid w:val="00914E01"/>
    <w:rsid w:val="00914EBD"/>
    <w:rsid w:val="0091514E"/>
    <w:rsid w:val="009155D9"/>
    <w:rsid w:val="00915639"/>
    <w:rsid w:val="009158A5"/>
    <w:rsid w:val="00915927"/>
    <w:rsid w:val="00915D9A"/>
    <w:rsid w:val="00915DEC"/>
    <w:rsid w:val="00915FD7"/>
    <w:rsid w:val="00916147"/>
    <w:rsid w:val="0091636F"/>
    <w:rsid w:val="009168C6"/>
    <w:rsid w:val="00916916"/>
    <w:rsid w:val="00916C51"/>
    <w:rsid w:val="00916E23"/>
    <w:rsid w:val="00916EEF"/>
    <w:rsid w:val="009177D5"/>
    <w:rsid w:val="00917AF0"/>
    <w:rsid w:val="00917B0F"/>
    <w:rsid w:val="00917CFF"/>
    <w:rsid w:val="00917D22"/>
    <w:rsid w:val="00917FD8"/>
    <w:rsid w:val="0092033D"/>
    <w:rsid w:val="009203EC"/>
    <w:rsid w:val="009208B0"/>
    <w:rsid w:val="00920AD7"/>
    <w:rsid w:val="00921053"/>
    <w:rsid w:val="009210D2"/>
    <w:rsid w:val="00921191"/>
    <w:rsid w:val="0092145B"/>
    <w:rsid w:val="00921463"/>
    <w:rsid w:val="00921492"/>
    <w:rsid w:val="00921517"/>
    <w:rsid w:val="0092155D"/>
    <w:rsid w:val="00921575"/>
    <w:rsid w:val="00921609"/>
    <w:rsid w:val="0092196F"/>
    <w:rsid w:val="009219CC"/>
    <w:rsid w:val="00921AE9"/>
    <w:rsid w:val="00921AFD"/>
    <w:rsid w:val="00921C0F"/>
    <w:rsid w:val="00921D7C"/>
    <w:rsid w:val="009226AE"/>
    <w:rsid w:val="00922C45"/>
    <w:rsid w:val="00923058"/>
    <w:rsid w:val="009232B0"/>
    <w:rsid w:val="00923322"/>
    <w:rsid w:val="0092334F"/>
    <w:rsid w:val="009233BB"/>
    <w:rsid w:val="009234EB"/>
    <w:rsid w:val="0092380F"/>
    <w:rsid w:val="00923852"/>
    <w:rsid w:val="009238A4"/>
    <w:rsid w:val="00923A41"/>
    <w:rsid w:val="00923C2B"/>
    <w:rsid w:val="0092406E"/>
    <w:rsid w:val="009242D0"/>
    <w:rsid w:val="00924388"/>
    <w:rsid w:val="0092465F"/>
    <w:rsid w:val="00924D3D"/>
    <w:rsid w:val="00924E51"/>
    <w:rsid w:val="00924E72"/>
    <w:rsid w:val="00924F6E"/>
    <w:rsid w:val="009256CD"/>
    <w:rsid w:val="009257F0"/>
    <w:rsid w:val="009259B8"/>
    <w:rsid w:val="00925BF6"/>
    <w:rsid w:val="00925BFF"/>
    <w:rsid w:val="00925D57"/>
    <w:rsid w:val="009261A0"/>
    <w:rsid w:val="009261BD"/>
    <w:rsid w:val="0092651E"/>
    <w:rsid w:val="00926523"/>
    <w:rsid w:val="009265E3"/>
    <w:rsid w:val="009267CC"/>
    <w:rsid w:val="00926804"/>
    <w:rsid w:val="0092693B"/>
    <w:rsid w:val="00926A88"/>
    <w:rsid w:val="00926C3D"/>
    <w:rsid w:val="00926CBE"/>
    <w:rsid w:val="00926D0E"/>
    <w:rsid w:val="00926DBC"/>
    <w:rsid w:val="0092719C"/>
    <w:rsid w:val="009272D1"/>
    <w:rsid w:val="00927A78"/>
    <w:rsid w:val="00927B0C"/>
    <w:rsid w:val="00927C66"/>
    <w:rsid w:val="00927FFC"/>
    <w:rsid w:val="009300D5"/>
    <w:rsid w:val="00930145"/>
    <w:rsid w:val="009301D9"/>
    <w:rsid w:val="00930468"/>
    <w:rsid w:val="00930657"/>
    <w:rsid w:val="009306BC"/>
    <w:rsid w:val="00930C28"/>
    <w:rsid w:val="00930ECD"/>
    <w:rsid w:val="00931289"/>
    <w:rsid w:val="009316C5"/>
    <w:rsid w:val="00931777"/>
    <w:rsid w:val="009317B2"/>
    <w:rsid w:val="00931849"/>
    <w:rsid w:val="00931FAA"/>
    <w:rsid w:val="009322C8"/>
    <w:rsid w:val="0093234E"/>
    <w:rsid w:val="00932B25"/>
    <w:rsid w:val="00932D00"/>
    <w:rsid w:val="00932FCD"/>
    <w:rsid w:val="0093313F"/>
    <w:rsid w:val="0093344A"/>
    <w:rsid w:val="009335F1"/>
    <w:rsid w:val="00933651"/>
    <w:rsid w:val="009338BD"/>
    <w:rsid w:val="00933AAE"/>
    <w:rsid w:val="00933B0F"/>
    <w:rsid w:val="00933C7D"/>
    <w:rsid w:val="00933C9B"/>
    <w:rsid w:val="00933E85"/>
    <w:rsid w:val="00933FC6"/>
    <w:rsid w:val="0093425A"/>
    <w:rsid w:val="00934376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1E1"/>
    <w:rsid w:val="00936BBA"/>
    <w:rsid w:val="00936FA3"/>
    <w:rsid w:val="00936FCD"/>
    <w:rsid w:val="00937117"/>
    <w:rsid w:val="009371F6"/>
    <w:rsid w:val="009375B6"/>
    <w:rsid w:val="0093762D"/>
    <w:rsid w:val="0093764F"/>
    <w:rsid w:val="00937759"/>
    <w:rsid w:val="00937A67"/>
    <w:rsid w:val="00937AF9"/>
    <w:rsid w:val="00937E03"/>
    <w:rsid w:val="00937ECB"/>
    <w:rsid w:val="00940113"/>
    <w:rsid w:val="0094027E"/>
    <w:rsid w:val="0094030E"/>
    <w:rsid w:val="00940330"/>
    <w:rsid w:val="00940885"/>
    <w:rsid w:val="0094089C"/>
    <w:rsid w:val="009409F7"/>
    <w:rsid w:val="00940AD2"/>
    <w:rsid w:val="00941211"/>
    <w:rsid w:val="009417A9"/>
    <w:rsid w:val="00941B73"/>
    <w:rsid w:val="00941D92"/>
    <w:rsid w:val="00941DD1"/>
    <w:rsid w:val="00941F92"/>
    <w:rsid w:val="0094203A"/>
    <w:rsid w:val="009421BE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7AB"/>
    <w:rsid w:val="00944929"/>
    <w:rsid w:val="00944AD6"/>
    <w:rsid w:val="00944BF2"/>
    <w:rsid w:val="00944D71"/>
    <w:rsid w:val="009451DD"/>
    <w:rsid w:val="00945558"/>
    <w:rsid w:val="00945689"/>
    <w:rsid w:val="00945AAF"/>
    <w:rsid w:val="00945F21"/>
    <w:rsid w:val="00946064"/>
    <w:rsid w:val="0094606B"/>
    <w:rsid w:val="00946105"/>
    <w:rsid w:val="00946110"/>
    <w:rsid w:val="00946210"/>
    <w:rsid w:val="00946A56"/>
    <w:rsid w:val="00946B86"/>
    <w:rsid w:val="00946D30"/>
    <w:rsid w:val="00947364"/>
    <w:rsid w:val="009479E1"/>
    <w:rsid w:val="00947DC0"/>
    <w:rsid w:val="00947F30"/>
    <w:rsid w:val="009500E6"/>
    <w:rsid w:val="00950435"/>
    <w:rsid w:val="009504EC"/>
    <w:rsid w:val="00950933"/>
    <w:rsid w:val="00950B7F"/>
    <w:rsid w:val="00950BE6"/>
    <w:rsid w:val="00950DF2"/>
    <w:rsid w:val="00950E27"/>
    <w:rsid w:val="00950F67"/>
    <w:rsid w:val="00950F78"/>
    <w:rsid w:val="00951387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3B1A"/>
    <w:rsid w:val="0095455C"/>
    <w:rsid w:val="0095456B"/>
    <w:rsid w:val="00954830"/>
    <w:rsid w:val="00954A27"/>
    <w:rsid w:val="00954A66"/>
    <w:rsid w:val="00954CC1"/>
    <w:rsid w:val="00955D73"/>
    <w:rsid w:val="00955DD8"/>
    <w:rsid w:val="00955FBD"/>
    <w:rsid w:val="0095605A"/>
    <w:rsid w:val="0095690F"/>
    <w:rsid w:val="009569FD"/>
    <w:rsid w:val="00956A8D"/>
    <w:rsid w:val="00956AE7"/>
    <w:rsid w:val="00956C63"/>
    <w:rsid w:val="00956E9E"/>
    <w:rsid w:val="00956EC5"/>
    <w:rsid w:val="009572A7"/>
    <w:rsid w:val="009572AE"/>
    <w:rsid w:val="00957998"/>
    <w:rsid w:val="00957A2A"/>
    <w:rsid w:val="00957F14"/>
    <w:rsid w:val="00957FC1"/>
    <w:rsid w:val="009605B5"/>
    <w:rsid w:val="009606CE"/>
    <w:rsid w:val="0096092D"/>
    <w:rsid w:val="0096096A"/>
    <w:rsid w:val="00960A85"/>
    <w:rsid w:val="00960EDF"/>
    <w:rsid w:val="00960FB9"/>
    <w:rsid w:val="009612DF"/>
    <w:rsid w:val="00961588"/>
    <w:rsid w:val="00961966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AC5"/>
    <w:rsid w:val="00963C4D"/>
    <w:rsid w:val="00963E02"/>
    <w:rsid w:val="00963E27"/>
    <w:rsid w:val="0096421E"/>
    <w:rsid w:val="00964E57"/>
    <w:rsid w:val="009654DD"/>
    <w:rsid w:val="009655C9"/>
    <w:rsid w:val="0096577D"/>
    <w:rsid w:val="00965926"/>
    <w:rsid w:val="00965C17"/>
    <w:rsid w:val="00965CA1"/>
    <w:rsid w:val="00965D71"/>
    <w:rsid w:val="00966113"/>
    <w:rsid w:val="009661A0"/>
    <w:rsid w:val="0096631B"/>
    <w:rsid w:val="00966432"/>
    <w:rsid w:val="009667B0"/>
    <w:rsid w:val="0096680B"/>
    <w:rsid w:val="0096686A"/>
    <w:rsid w:val="009668B4"/>
    <w:rsid w:val="00966C50"/>
    <w:rsid w:val="00966DEB"/>
    <w:rsid w:val="00966FCF"/>
    <w:rsid w:val="00967081"/>
    <w:rsid w:val="009672A3"/>
    <w:rsid w:val="009674DA"/>
    <w:rsid w:val="009677AF"/>
    <w:rsid w:val="00967959"/>
    <w:rsid w:val="009679E5"/>
    <w:rsid w:val="00967ABE"/>
    <w:rsid w:val="00967D7E"/>
    <w:rsid w:val="00967E50"/>
    <w:rsid w:val="00967E59"/>
    <w:rsid w:val="00967EC4"/>
    <w:rsid w:val="009700E0"/>
    <w:rsid w:val="00970400"/>
    <w:rsid w:val="009706B3"/>
    <w:rsid w:val="009707D1"/>
    <w:rsid w:val="0097082A"/>
    <w:rsid w:val="009709F5"/>
    <w:rsid w:val="00970E67"/>
    <w:rsid w:val="00971113"/>
    <w:rsid w:val="0097131A"/>
    <w:rsid w:val="00971467"/>
    <w:rsid w:val="00971B3E"/>
    <w:rsid w:val="00971CD2"/>
    <w:rsid w:val="00971DF7"/>
    <w:rsid w:val="0097237C"/>
    <w:rsid w:val="009728F7"/>
    <w:rsid w:val="0097290D"/>
    <w:rsid w:val="0097297E"/>
    <w:rsid w:val="00972CAD"/>
    <w:rsid w:val="009733DF"/>
    <w:rsid w:val="00973502"/>
    <w:rsid w:val="0097383F"/>
    <w:rsid w:val="009738B3"/>
    <w:rsid w:val="00973E3D"/>
    <w:rsid w:val="009742A7"/>
    <w:rsid w:val="00974382"/>
    <w:rsid w:val="00974470"/>
    <w:rsid w:val="0097468E"/>
    <w:rsid w:val="00974A10"/>
    <w:rsid w:val="00974A7A"/>
    <w:rsid w:val="00974B80"/>
    <w:rsid w:val="00974CA8"/>
    <w:rsid w:val="00974D14"/>
    <w:rsid w:val="00974E68"/>
    <w:rsid w:val="00975042"/>
    <w:rsid w:val="00975080"/>
    <w:rsid w:val="0097509A"/>
    <w:rsid w:val="00975152"/>
    <w:rsid w:val="009751ED"/>
    <w:rsid w:val="0097535E"/>
    <w:rsid w:val="0097577C"/>
    <w:rsid w:val="00975787"/>
    <w:rsid w:val="00975920"/>
    <w:rsid w:val="009759DE"/>
    <w:rsid w:val="00975AD0"/>
    <w:rsid w:val="00975D11"/>
    <w:rsid w:val="00975F29"/>
    <w:rsid w:val="009761C1"/>
    <w:rsid w:val="0097620E"/>
    <w:rsid w:val="00976364"/>
    <w:rsid w:val="009764B6"/>
    <w:rsid w:val="009765E4"/>
    <w:rsid w:val="00976656"/>
    <w:rsid w:val="009769C6"/>
    <w:rsid w:val="00976B33"/>
    <w:rsid w:val="00976B82"/>
    <w:rsid w:val="00976D5E"/>
    <w:rsid w:val="00976ED5"/>
    <w:rsid w:val="009770ED"/>
    <w:rsid w:val="009774F4"/>
    <w:rsid w:val="009777CB"/>
    <w:rsid w:val="00977846"/>
    <w:rsid w:val="00977AB0"/>
    <w:rsid w:val="00977B28"/>
    <w:rsid w:val="00977BBB"/>
    <w:rsid w:val="00977E67"/>
    <w:rsid w:val="0098001D"/>
    <w:rsid w:val="0098017B"/>
    <w:rsid w:val="00980630"/>
    <w:rsid w:val="0098094B"/>
    <w:rsid w:val="00980BB6"/>
    <w:rsid w:val="009810A4"/>
    <w:rsid w:val="009811EB"/>
    <w:rsid w:val="00981356"/>
    <w:rsid w:val="00981474"/>
    <w:rsid w:val="00981934"/>
    <w:rsid w:val="00981C68"/>
    <w:rsid w:val="00981CC6"/>
    <w:rsid w:val="009822C6"/>
    <w:rsid w:val="00982986"/>
    <w:rsid w:val="009829C1"/>
    <w:rsid w:val="00982E10"/>
    <w:rsid w:val="00982FB7"/>
    <w:rsid w:val="00983161"/>
    <w:rsid w:val="00983590"/>
    <w:rsid w:val="00983A52"/>
    <w:rsid w:val="00983DD7"/>
    <w:rsid w:val="00983F18"/>
    <w:rsid w:val="00983F97"/>
    <w:rsid w:val="009841EA"/>
    <w:rsid w:val="0098446D"/>
    <w:rsid w:val="00984760"/>
    <w:rsid w:val="009847DF"/>
    <w:rsid w:val="009848C4"/>
    <w:rsid w:val="00984B17"/>
    <w:rsid w:val="00984E7D"/>
    <w:rsid w:val="00985190"/>
    <w:rsid w:val="00985571"/>
    <w:rsid w:val="00985900"/>
    <w:rsid w:val="00985942"/>
    <w:rsid w:val="00985B77"/>
    <w:rsid w:val="00985F8F"/>
    <w:rsid w:val="00986139"/>
    <w:rsid w:val="009861E5"/>
    <w:rsid w:val="009861E6"/>
    <w:rsid w:val="0098638B"/>
    <w:rsid w:val="009863E6"/>
    <w:rsid w:val="009867BA"/>
    <w:rsid w:val="009867EF"/>
    <w:rsid w:val="009868E5"/>
    <w:rsid w:val="009869C2"/>
    <w:rsid w:val="00986AE3"/>
    <w:rsid w:val="00986DB3"/>
    <w:rsid w:val="00987228"/>
    <w:rsid w:val="0098725B"/>
    <w:rsid w:val="00987A06"/>
    <w:rsid w:val="009902A2"/>
    <w:rsid w:val="009905AB"/>
    <w:rsid w:val="009907B7"/>
    <w:rsid w:val="00990DCF"/>
    <w:rsid w:val="0099104B"/>
    <w:rsid w:val="00991206"/>
    <w:rsid w:val="00991708"/>
    <w:rsid w:val="009919CC"/>
    <w:rsid w:val="00991A0F"/>
    <w:rsid w:val="00991E45"/>
    <w:rsid w:val="00992245"/>
    <w:rsid w:val="00992405"/>
    <w:rsid w:val="00992769"/>
    <w:rsid w:val="009928CB"/>
    <w:rsid w:val="00992DDF"/>
    <w:rsid w:val="00992E8C"/>
    <w:rsid w:val="00992EA1"/>
    <w:rsid w:val="00992F4A"/>
    <w:rsid w:val="00993949"/>
    <w:rsid w:val="009939D2"/>
    <w:rsid w:val="00993A23"/>
    <w:rsid w:val="00993B03"/>
    <w:rsid w:val="00993E2E"/>
    <w:rsid w:val="00994526"/>
    <w:rsid w:val="00994623"/>
    <w:rsid w:val="0099475F"/>
    <w:rsid w:val="00994810"/>
    <w:rsid w:val="00994822"/>
    <w:rsid w:val="009949B1"/>
    <w:rsid w:val="00995392"/>
    <w:rsid w:val="0099597F"/>
    <w:rsid w:val="00995AEA"/>
    <w:rsid w:val="00995C22"/>
    <w:rsid w:val="00995D82"/>
    <w:rsid w:val="00996829"/>
    <w:rsid w:val="00996860"/>
    <w:rsid w:val="009969E5"/>
    <w:rsid w:val="00996BEA"/>
    <w:rsid w:val="009979AD"/>
    <w:rsid w:val="00997B73"/>
    <w:rsid w:val="009A0066"/>
    <w:rsid w:val="009A0216"/>
    <w:rsid w:val="009A025F"/>
    <w:rsid w:val="009A0353"/>
    <w:rsid w:val="009A0795"/>
    <w:rsid w:val="009A0854"/>
    <w:rsid w:val="009A0889"/>
    <w:rsid w:val="009A0B3B"/>
    <w:rsid w:val="009A0EA8"/>
    <w:rsid w:val="009A0F60"/>
    <w:rsid w:val="009A1073"/>
    <w:rsid w:val="009A135D"/>
    <w:rsid w:val="009A15BC"/>
    <w:rsid w:val="009A1654"/>
    <w:rsid w:val="009A16B2"/>
    <w:rsid w:val="009A178F"/>
    <w:rsid w:val="009A1A3A"/>
    <w:rsid w:val="009A1E6A"/>
    <w:rsid w:val="009A1E97"/>
    <w:rsid w:val="009A1FA4"/>
    <w:rsid w:val="009A226B"/>
    <w:rsid w:val="009A26E3"/>
    <w:rsid w:val="009A2729"/>
    <w:rsid w:val="009A2AA2"/>
    <w:rsid w:val="009A2C96"/>
    <w:rsid w:val="009A352C"/>
    <w:rsid w:val="009A358E"/>
    <w:rsid w:val="009A360E"/>
    <w:rsid w:val="009A3707"/>
    <w:rsid w:val="009A3956"/>
    <w:rsid w:val="009A3E15"/>
    <w:rsid w:val="009A3F22"/>
    <w:rsid w:val="009A437E"/>
    <w:rsid w:val="009A43C2"/>
    <w:rsid w:val="009A44CD"/>
    <w:rsid w:val="009A46CE"/>
    <w:rsid w:val="009A49F0"/>
    <w:rsid w:val="009A4DBD"/>
    <w:rsid w:val="009A503C"/>
    <w:rsid w:val="009A5355"/>
    <w:rsid w:val="009A5447"/>
    <w:rsid w:val="009A594C"/>
    <w:rsid w:val="009A5B87"/>
    <w:rsid w:val="009A5C93"/>
    <w:rsid w:val="009A5CCD"/>
    <w:rsid w:val="009A60BA"/>
    <w:rsid w:val="009A6109"/>
    <w:rsid w:val="009A6435"/>
    <w:rsid w:val="009A6519"/>
    <w:rsid w:val="009A6CEF"/>
    <w:rsid w:val="009A6F57"/>
    <w:rsid w:val="009A7496"/>
    <w:rsid w:val="009A7CDF"/>
    <w:rsid w:val="009A7DA9"/>
    <w:rsid w:val="009B0035"/>
    <w:rsid w:val="009B0375"/>
    <w:rsid w:val="009B048D"/>
    <w:rsid w:val="009B06A9"/>
    <w:rsid w:val="009B0FA2"/>
    <w:rsid w:val="009B12D3"/>
    <w:rsid w:val="009B18ED"/>
    <w:rsid w:val="009B1AA3"/>
    <w:rsid w:val="009B224F"/>
    <w:rsid w:val="009B22DC"/>
    <w:rsid w:val="009B24E1"/>
    <w:rsid w:val="009B26AB"/>
    <w:rsid w:val="009B279D"/>
    <w:rsid w:val="009B2894"/>
    <w:rsid w:val="009B2AA9"/>
    <w:rsid w:val="009B2AD9"/>
    <w:rsid w:val="009B2C14"/>
    <w:rsid w:val="009B36EE"/>
    <w:rsid w:val="009B3929"/>
    <w:rsid w:val="009B3B6A"/>
    <w:rsid w:val="009B3D5F"/>
    <w:rsid w:val="009B3DD3"/>
    <w:rsid w:val="009B3E24"/>
    <w:rsid w:val="009B4167"/>
    <w:rsid w:val="009B4320"/>
    <w:rsid w:val="009B47FA"/>
    <w:rsid w:val="009B4A11"/>
    <w:rsid w:val="009B4B4C"/>
    <w:rsid w:val="009B4CD1"/>
    <w:rsid w:val="009B50ED"/>
    <w:rsid w:val="009B53ED"/>
    <w:rsid w:val="009B53F8"/>
    <w:rsid w:val="009B543B"/>
    <w:rsid w:val="009B5556"/>
    <w:rsid w:val="009B565E"/>
    <w:rsid w:val="009B5AC1"/>
    <w:rsid w:val="009B5B61"/>
    <w:rsid w:val="009B5BD0"/>
    <w:rsid w:val="009B5C18"/>
    <w:rsid w:val="009B5F90"/>
    <w:rsid w:val="009B623A"/>
    <w:rsid w:val="009B62F6"/>
    <w:rsid w:val="009B67E9"/>
    <w:rsid w:val="009B6ACA"/>
    <w:rsid w:val="009B6AE6"/>
    <w:rsid w:val="009B6B96"/>
    <w:rsid w:val="009B6CB9"/>
    <w:rsid w:val="009B6CCD"/>
    <w:rsid w:val="009B700F"/>
    <w:rsid w:val="009B71B2"/>
    <w:rsid w:val="009B752A"/>
    <w:rsid w:val="009B75F4"/>
    <w:rsid w:val="009B766C"/>
    <w:rsid w:val="009B7D54"/>
    <w:rsid w:val="009C01EF"/>
    <w:rsid w:val="009C0502"/>
    <w:rsid w:val="009C0540"/>
    <w:rsid w:val="009C05B7"/>
    <w:rsid w:val="009C0656"/>
    <w:rsid w:val="009C0774"/>
    <w:rsid w:val="009C0A0D"/>
    <w:rsid w:val="009C0AB7"/>
    <w:rsid w:val="009C0E20"/>
    <w:rsid w:val="009C0ED2"/>
    <w:rsid w:val="009C0F28"/>
    <w:rsid w:val="009C10A5"/>
    <w:rsid w:val="009C13E6"/>
    <w:rsid w:val="009C15C3"/>
    <w:rsid w:val="009C1CF5"/>
    <w:rsid w:val="009C2300"/>
    <w:rsid w:val="009C2540"/>
    <w:rsid w:val="009C25DF"/>
    <w:rsid w:val="009C2661"/>
    <w:rsid w:val="009C2803"/>
    <w:rsid w:val="009C297C"/>
    <w:rsid w:val="009C2C92"/>
    <w:rsid w:val="009C3104"/>
    <w:rsid w:val="009C323F"/>
    <w:rsid w:val="009C3330"/>
    <w:rsid w:val="009C333F"/>
    <w:rsid w:val="009C37D0"/>
    <w:rsid w:val="009C3FE6"/>
    <w:rsid w:val="009C4254"/>
    <w:rsid w:val="009C42F4"/>
    <w:rsid w:val="009C44C3"/>
    <w:rsid w:val="009C48FD"/>
    <w:rsid w:val="009C4D0E"/>
    <w:rsid w:val="009C4E2D"/>
    <w:rsid w:val="009C5616"/>
    <w:rsid w:val="009C578E"/>
    <w:rsid w:val="009C5813"/>
    <w:rsid w:val="009C5953"/>
    <w:rsid w:val="009C5989"/>
    <w:rsid w:val="009C5A45"/>
    <w:rsid w:val="009C60B4"/>
    <w:rsid w:val="009C61A5"/>
    <w:rsid w:val="009C6378"/>
    <w:rsid w:val="009C691E"/>
    <w:rsid w:val="009C6C8F"/>
    <w:rsid w:val="009C711E"/>
    <w:rsid w:val="009C71FB"/>
    <w:rsid w:val="009C75A0"/>
    <w:rsid w:val="009C76FF"/>
    <w:rsid w:val="009C79A4"/>
    <w:rsid w:val="009C7BC4"/>
    <w:rsid w:val="009C7C40"/>
    <w:rsid w:val="009C7D85"/>
    <w:rsid w:val="009C7E4F"/>
    <w:rsid w:val="009D0358"/>
    <w:rsid w:val="009D0840"/>
    <w:rsid w:val="009D087C"/>
    <w:rsid w:val="009D08A1"/>
    <w:rsid w:val="009D090C"/>
    <w:rsid w:val="009D0CB7"/>
    <w:rsid w:val="009D1440"/>
    <w:rsid w:val="009D1598"/>
    <w:rsid w:val="009D15A3"/>
    <w:rsid w:val="009D1611"/>
    <w:rsid w:val="009D1AEE"/>
    <w:rsid w:val="009D1B16"/>
    <w:rsid w:val="009D1D6E"/>
    <w:rsid w:val="009D2352"/>
    <w:rsid w:val="009D2585"/>
    <w:rsid w:val="009D25FF"/>
    <w:rsid w:val="009D2829"/>
    <w:rsid w:val="009D2861"/>
    <w:rsid w:val="009D299E"/>
    <w:rsid w:val="009D2D39"/>
    <w:rsid w:val="009D2DF1"/>
    <w:rsid w:val="009D2E98"/>
    <w:rsid w:val="009D32F9"/>
    <w:rsid w:val="009D331D"/>
    <w:rsid w:val="009D36DF"/>
    <w:rsid w:val="009D3842"/>
    <w:rsid w:val="009D3AC9"/>
    <w:rsid w:val="009D4025"/>
    <w:rsid w:val="009D4207"/>
    <w:rsid w:val="009D4322"/>
    <w:rsid w:val="009D43D3"/>
    <w:rsid w:val="009D44E0"/>
    <w:rsid w:val="009D44F8"/>
    <w:rsid w:val="009D4663"/>
    <w:rsid w:val="009D4709"/>
    <w:rsid w:val="009D4738"/>
    <w:rsid w:val="009D4C05"/>
    <w:rsid w:val="009D4F79"/>
    <w:rsid w:val="009D5192"/>
    <w:rsid w:val="009D5447"/>
    <w:rsid w:val="009D549D"/>
    <w:rsid w:val="009D5871"/>
    <w:rsid w:val="009D5A52"/>
    <w:rsid w:val="009D64D1"/>
    <w:rsid w:val="009D6860"/>
    <w:rsid w:val="009D6CFD"/>
    <w:rsid w:val="009D6D7F"/>
    <w:rsid w:val="009D6F72"/>
    <w:rsid w:val="009D70F7"/>
    <w:rsid w:val="009D7238"/>
    <w:rsid w:val="009D75E6"/>
    <w:rsid w:val="009D75ED"/>
    <w:rsid w:val="009D77C7"/>
    <w:rsid w:val="009D7834"/>
    <w:rsid w:val="009D7BC4"/>
    <w:rsid w:val="009D7FCA"/>
    <w:rsid w:val="009E049B"/>
    <w:rsid w:val="009E067D"/>
    <w:rsid w:val="009E08C1"/>
    <w:rsid w:val="009E0FFB"/>
    <w:rsid w:val="009E10BF"/>
    <w:rsid w:val="009E10C5"/>
    <w:rsid w:val="009E11D6"/>
    <w:rsid w:val="009E1350"/>
    <w:rsid w:val="009E1936"/>
    <w:rsid w:val="009E1D89"/>
    <w:rsid w:val="009E1E77"/>
    <w:rsid w:val="009E2002"/>
    <w:rsid w:val="009E2126"/>
    <w:rsid w:val="009E25A9"/>
    <w:rsid w:val="009E279A"/>
    <w:rsid w:val="009E291B"/>
    <w:rsid w:val="009E2BF8"/>
    <w:rsid w:val="009E2CBB"/>
    <w:rsid w:val="009E2CCD"/>
    <w:rsid w:val="009E2D40"/>
    <w:rsid w:val="009E2E6D"/>
    <w:rsid w:val="009E3295"/>
    <w:rsid w:val="009E33D7"/>
    <w:rsid w:val="009E35C4"/>
    <w:rsid w:val="009E3DBE"/>
    <w:rsid w:val="009E403E"/>
    <w:rsid w:val="009E415E"/>
    <w:rsid w:val="009E41CF"/>
    <w:rsid w:val="009E428C"/>
    <w:rsid w:val="009E4316"/>
    <w:rsid w:val="009E48FD"/>
    <w:rsid w:val="009E49BB"/>
    <w:rsid w:val="009E4A1A"/>
    <w:rsid w:val="009E4D2C"/>
    <w:rsid w:val="009E4D79"/>
    <w:rsid w:val="009E4D8D"/>
    <w:rsid w:val="009E4DA7"/>
    <w:rsid w:val="009E4FE1"/>
    <w:rsid w:val="009E507B"/>
    <w:rsid w:val="009E5289"/>
    <w:rsid w:val="009E555A"/>
    <w:rsid w:val="009E577F"/>
    <w:rsid w:val="009E5A83"/>
    <w:rsid w:val="009E619F"/>
    <w:rsid w:val="009E61C4"/>
    <w:rsid w:val="009E62B6"/>
    <w:rsid w:val="009E62FD"/>
    <w:rsid w:val="009E64D1"/>
    <w:rsid w:val="009E6782"/>
    <w:rsid w:val="009E69D6"/>
    <w:rsid w:val="009E6A06"/>
    <w:rsid w:val="009E6B42"/>
    <w:rsid w:val="009E6C41"/>
    <w:rsid w:val="009E6F70"/>
    <w:rsid w:val="009E7400"/>
    <w:rsid w:val="009E766B"/>
    <w:rsid w:val="009E7AF2"/>
    <w:rsid w:val="009F09AA"/>
    <w:rsid w:val="009F0C96"/>
    <w:rsid w:val="009F0E79"/>
    <w:rsid w:val="009F0E88"/>
    <w:rsid w:val="009F15CF"/>
    <w:rsid w:val="009F1C7C"/>
    <w:rsid w:val="009F1D2C"/>
    <w:rsid w:val="009F1EFF"/>
    <w:rsid w:val="009F1FC7"/>
    <w:rsid w:val="009F20DE"/>
    <w:rsid w:val="009F2199"/>
    <w:rsid w:val="009F25F8"/>
    <w:rsid w:val="009F2677"/>
    <w:rsid w:val="009F27EE"/>
    <w:rsid w:val="009F2993"/>
    <w:rsid w:val="009F2ACB"/>
    <w:rsid w:val="009F2DCE"/>
    <w:rsid w:val="009F2E97"/>
    <w:rsid w:val="009F3140"/>
    <w:rsid w:val="009F3384"/>
    <w:rsid w:val="009F357F"/>
    <w:rsid w:val="009F3637"/>
    <w:rsid w:val="009F3860"/>
    <w:rsid w:val="009F3B9F"/>
    <w:rsid w:val="009F410C"/>
    <w:rsid w:val="009F4157"/>
    <w:rsid w:val="009F4881"/>
    <w:rsid w:val="009F4C0F"/>
    <w:rsid w:val="009F4CA3"/>
    <w:rsid w:val="009F4D42"/>
    <w:rsid w:val="009F4E93"/>
    <w:rsid w:val="009F5160"/>
    <w:rsid w:val="009F5407"/>
    <w:rsid w:val="009F59DE"/>
    <w:rsid w:val="009F5A34"/>
    <w:rsid w:val="009F5BF8"/>
    <w:rsid w:val="009F5D0A"/>
    <w:rsid w:val="009F5E27"/>
    <w:rsid w:val="009F5FA6"/>
    <w:rsid w:val="009F5FEF"/>
    <w:rsid w:val="009F606B"/>
    <w:rsid w:val="009F6523"/>
    <w:rsid w:val="009F6629"/>
    <w:rsid w:val="009F679C"/>
    <w:rsid w:val="009F695D"/>
    <w:rsid w:val="009F69C2"/>
    <w:rsid w:val="009F6AB1"/>
    <w:rsid w:val="009F6CD1"/>
    <w:rsid w:val="009F6D30"/>
    <w:rsid w:val="009F6E27"/>
    <w:rsid w:val="009F6EE9"/>
    <w:rsid w:val="009F6F46"/>
    <w:rsid w:val="009F7347"/>
    <w:rsid w:val="009F73A0"/>
    <w:rsid w:val="009F73D6"/>
    <w:rsid w:val="009F7800"/>
    <w:rsid w:val="009F79B8"/>
    <w:rsid w:val="009F7F45"/>
    <w:rsid w:val="00A00770"/>
    <w:rsid w:val="00A00E97"/>
    <w:rsid w:val="00A014A4"/>
    <w:rsid w:val="00A01570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85C"/>
    <w:rsid w:val="00A0387A"/>
    <w:rsid w:val="00A038F6"/>
    <w:rsid w:val="00A03DE7"/>
    <w:rsid w:val="00A03E1D"/>
    <w:rsid w:val="00A03EB1"/>
    <w:rsid w:val="00A044AD"/>
    <w:rsid w:val="00A0455F"/>
    <w:rsid w:val="00A04BF3"/>
    <w:rsid w:val="00A05198"/>
    <w:rsid w:val="00A051CC"/>
    <w:rsid w:val="00A0550B"/>
    <w:rsid w:val="00A05692"/>
    <w:rsid w:val="00A0596E"/>
    <w:rsid w:val="00A05AC6"/>
    <w:rsid w:val="00A05AE8"/>
    <w:rsid w:val="00A05AF3"/>
    <w:rsid w:val="00A05B02"/>
    <w:rsid w:val="00A05DBE"/>
    <w:rsid w:val="00A05F0A"/>
    <w:rsid w:val="00A0623F"/>
    <w:rsid w:val="00A06449"/>
    <w:rsid w:val="00A06498"/>
    <w:rsid w:val="00A06A23"/>
    <w:rsid w:val="00A06D4B"/>
    <w:rsid w:val="00A06E58"/>
    <w:rsid w:val="00A07245"/>
    <w:rsid w:val="00A07521"/>
    <w:rsid w:val="00A07AE1"/>
    <w:rsid w:val="00A07C5C"/>
    <w:rsid w:val="00A07D8E"/>
    <w:rsid w:val="00A07F5B"/>
    <w:rsid w:val="00A10019"/>
    <w:rsid w:val="00A1030D"/>
    <w:rsid w:val="00A10517"/>
    <w:rsid w:val="00A10627"/>
    <w:rsid w:val="00A108CC"/>
    <w:rsid w:val="00A10B64"/>
    <w:rsid w:val="00A10F14"/>
    <w:rsid w:val="00A110D0"/>
    <w:rsid w:val="00A11152"/>
    <w:rsid w:val="00A111FF"/>
    <w:rsid w:val="00A114E8"/>
    <w:rsid w:val="00A1150E"/>
    <w:rsid w:val="00A11522"/>
    <w:rsid w:val="00A11564"/>
    <w:rsid w:val="00A11648"/>
    <w:rsid w:val="00A11A9C"/>
    <w:rsid w:val="00A11CA1"/>
    <w:rsid w:val="00A11E53"/>
    <w:rsid w:val="00A1218A"/>
    <w:rsid w:val="00A12214"/>
    <w:rsid w:val="00A12528"/>
    <w:rsid w:val="00A1259A"/>
    <w:rsid w:val="00A12AF4"/>
    <w:rsid w:val="00A12EA4"/>
    <w:rsid w:val="00A12F39"/>
    <w:rsid w:val="00A13533"/>
    <w:rsid w:val="00A13625"/>
    <w:rsid w:val="00A136AB"/>
    <w:rsid w:val="00A137AF"/>
    <w:rsid w:val="00A13C6E"/>
    <w:rsid w:val="00A13CDF"/>
    <w:rsid w:val="00A13EED"/>
    <w:rsid w:val="00A1428C"/>
    <w:rsid w:val="00A14304"/>
    <w:rsid w:val="00A144AD"/>
    <w:rsid w:val="00A1469F"/>
    <w:rsid w:val="00A147D2"/>
    <w:rsid w:val="00A14B3D"/>
    <w:rsid w:val="00A14BD7"/>
    <w:rsid w:val="00A14C36"/>
    <w:rsid w:val="00A14E0E"/>
    <w:rsid w:val="00A14FE1"/>
    <w:rsid w:val="00A15196"/>
    <w:rsid w:val="00A15269"/>
    <w:rsid w:val="00A153EB"/>
    <w:rsid w:val="00A15518"/>
    <w:rsid w:val="00A15A2E"/>
    <w:rsid w:val="00A15AD8"/>
    <w:rsid w:val="00A15D2E"/>
    <w:rsid w:val="00A16152"/>
    <w:rsid w:val="00A1620B"/>
    <w:rsid w:val="00A162A3"/>
    <w:rsid w:val="00A16634"/>
    <w:rsid w:val="00A16E8B"/>
    <w:rsid w:val="00A17218"/>
    <w:rsid w:val="00A17487"/>
    <w:rsid w:val="00A17537"/>
    <w:rsid w:val="00A1785B"/>
    <w:rsid w:val="00A17995"/>
    <w:rsid w:val="00A17DE4"/>
    <w:rsid w:val="00A17F7F"/>
    <w:rsid w:val="00A2035A"/>
    <w:rsid w:val="00A2078B"/>
    <w:rsid w:val="00A20BFB"/>
    <w:rsid w:val="00A20F83"/>
    <w:rsid w:val="00A20FFC"/>
    <w:rsid w:val="00A210B9"/>
    <w:rsid w:val="00A21673"/>
    <w:rsid w:val="00A2171D"/>
    <w:rsid w:val="00A21A03"/>
    <w:rsid w:val="00A21A3E"/>
    <w:rsid w:val="00A21AA6"/>
    <w:rsid w:val="00A21C00"/>
    <w:rsid w:val="00A21C67"/>
    <w:rsid w:val="00A21E1B"/>
    <w:rsid w:val="00A21F2E"/>
    <w:rsid w:val="00A223AC"/>
    <w:rsid w:val="00A22489"/>
    <w:rsid w:val="00A22566"/>
    <w:rsid w:val="00A2259B"/>
    <w:rsid w:val="00A225CF"/>
    <w:rsid w:val="00A22945"/>
    <w:rsid w:val="00A22A17"/>
    <w:rsid w:val="00A22B65"/>
    <w:rsid w:val="00A236D9"/>
    <w:rsid w:val="00A239AA"/>
    <w:rsid w:val="00A23F08"/>
    <w:rsid w:val="00A23FF5"/>
    <w:rsid w:val="00A241D5"/>
    <w:rsid w:val="00A24210"/>
    <w:rsid w:val="00A2421F"/>
    <w:rsid w:val="00A2463A"/>
    <w:rsid w:val="00A24658"/>
    <w:rsid w:val="00A24707"/>
    <w:rsid w:val="00A248C3"/>
    <w:rsid w:val="00A2498C"/>
    <w:rsid w:val="00A249AA"/>
    <w:rsid w:val="00A24E0F"/>
    <w:rsid w:val="00A25547"/>
    <w:rsid w:val="00A2574E"/>
    <w:rsid w:val="00A25810"/>
    <w:rsid w:val="00A25A5F"/>
    <w:rsid w:val="00A25D45"/>
    <w:rsid w:val="00A2617E"/>
    <w:rsid w:val="00A262B0"/>
    <w:rsid w:val="00A264F4"/>
    <w:rsid w:val="00A266AD"/>
    <w:rsid w:val="00A2674D"/>
    <w:rsid w:val="00A26D66"/>
    <w:rsid w:val="00A26F5D"/>
    <w:rsid w:val="00A270B0"/>
    <w:rsid w:val="00A271F4"/>
    <w:rsid w:val="00A272C8"/>
    <w:rsid w:val="00A277B0"/>
    <w:rsid w:val="00A27C83"/>
    <w:rsid w:val="00A300FB"/>
    <w:rsid w:val="00A30124"/>
    <w:rsid w:val="00A30605"/>
    <w:rsid w:val="00A307A8"/>
    <w:rsid w:val="00A30838"/>
    <w:rsid w:val="00A30C98"/>
    <w:rsid w:val="00A30EF2"/>
    <w:rsid w:val="00A3117C"/>
    <w:rsid w:val="00A31190"/>
    <w:rsid w:val="00A3138D"/>
    <w:rsid w:val="00A31422"/>
    <w:rsid w:val="00A314EB"/>
    <w:rsid w:val="00A31939"/>
    <w:rsid w:val="00A31B98"/>
    <w:rsid w:val="00A31E58"/>
    <w:rsid w:val="00A31ECA"/>
    <w:rsid w:val="00A32455"/>
    <w:rsid w:val="00A324D0"/>
    <w:rsid w:val="00A326D3"/>
    <w:rsid w:val="00A329A8"/>
    <w:rsid w:val="00A32C02"/>
    <w:rsid w:val="00A32C2D"/>
    <w:rsid w:val="00A331DF"/>
    <w:rsid w:val="00A33340"/>
    <w:rsid w:val="00A333A1"/>
    <w:rsid w:val="00A3349D"/>
    <w:rsid w:val="00A334E4"/>
    <w:rsid w:val="00A335E5"/>
    <w:rsid w:val="00A33723"/>
    <w:rsid w:val="00A3396F"/>
    <w:rsid w:val="00A33A5F"/>
    <w:rsid w:val="00A33ACA"/>
    <w:rsid w:val="00A33B90"/>
    <w:rsid w:val="00A33C0B"/>
    <w:rsid w:val="00A33DCC"/>
    <w:rsid w:val="00A344D4"/>
    <w:rsid w:val="00A3451E"/>
    <w:rsid w:val="00A3471C"/>
    <w:rsid w:val="00A34CC6"/>
    <w:rsid w:val="00A34D87"/>
    <w:rsid w:val="00A35030"/>
    <w:rsid w:val="00A35384"/>
    <w:rsid w:val="00A353B9"/>
    <w:rsid w:val="00A35659"/>
    <w:rsid w:val="00A35751"/>
    <w:rsid w:val="00A358C2"/>
    <w:rsid w:val="00A35FC0"/>
    <w:rsid w:val="00A35FF1"/>
    <w:rsid w:val="00A36A3E"/>
    <w:rsid w:val="00A36D50"/>
    <w:rsid w:val="00A370B1"/>
    <w:rsid w:val="00A371F4"/>
    <w:rsid w:val="00A3734E"/>
    <w:rsid w:val="00A3751B"/>
    <w:rsid w:val="00A376D5"/>
    <w:rsid w:val="00A3772D"/>
    <w:rsid w:val="00A378C5"/>
    <w:rsid w:val="00A37A04"/>
    <w:rsid w:val="00A37A13"/>
    <w:rsid w:val="00A37F81"/>
    <w:rsid w:val="00A40710"/>
    <w:rsid w:val="00A4071E"/>
    <w:rsid w:val="00A40A1F"/>
    <w:rsid w:val="00A40D15"/>
    <w:rsid w:val="00A412C8"/>
    <w:rsid w:val="00A4181D"/>
    <w:rsid w:val="00A41B18"/>
    <w:rsid w:val="00A4203C"/>
    <w:rsid w:val="00A42431"/>
    <w:rsid w:val="00A42476"/>
    <w:rsid w:val="00A42534"/>
    <w:rsid w:val="00A428AE"/>
    <w:rsid w:val="00A42A61"/>
    <w:rsid w:val="00A42DBA"/>
    <w:rsid w:val="00A42FC2"/>
    <w:rsid w:val="00A43467"/>
    <w:rsid w:val="00A43846"/>
    <w:rsid w:val="00A43926"/>
    <w:rsid w:val="00A439C5"/>
    <w:rsid w:val="00A439E5"/>
    <w:rsid w:val="00A439F7"/>
    <w:rsid w:val="00A43A24"/>
    <w:rsid w:val="00A43DF0"/>
    <w:rsid w:val="00A43E2E"/>
    <w:rsid w:val="00A445BB"/>
    <w:rsid w:val="00A445BE"/>
    <w:rsid w:val="00A445E9"/>
    <w:rsid w:val="00A4483D"/>
    <w:rsid w:val="00A44A09"/>
    <w:rsid w:val="00A44A81"/>
    <w:rsid w:val="00A44BC8"/>
    <w:rsid w:val="00A44C56"/>
    <w:rsid w:val="00A44E8C"/>
    <w:rsid w:val="00A44EED"/>
    <w:rsid w:val="00A45401"/>
    <w:rsid w:val="00A458B0"/>
    <w:rsid w:val="00A4594F"/>
    <w:rsid w:val="00A45B55"/>
    <w:rsid w:val="00A45BFC"/>
    <w:rsid w:val="00A45DC6"/>
    <w:rsid w:val="00A4604F"/>
    <w:rsid w:val="00A46240"/>
    <w:rsid w:val="00A464C0"/>
    <w:rsid w:val="00A465A5"/>
    <w:rsid w:val="00A46642"/>
    <w:rsid w:val="00A46EBC"/>
    <w:rsid w:val="00A46FA5"/>
    <w:rsid w:val="00A47281"/>
    <w:rsid w:val="00A47745"/>
    <w:rsid w:val="00A479D9"/>
    <w:rsid w:val="00A47C36"/>
    <w:rsid w:val="00A50234"/>
    <w:rsid w:val="00A50386"/>
    <w:rsid w:val="00A503BB"/>
    <w:rsid w:val="00A504ED"/>
    <w:rsid w:val="00A50A8A"/>
    <w:rsid w:val="00A50B1E"/>
    <w:rsid w:val="00A50D1D"/>
    <w:rsid w:val="00A50E1B"/>
    <w:rsid w:val="00A5100A"/>
    <w:rsid w:val="00A51369"/>
    <w:rsid w:val="00A51727"/>
    <w:rsid w:val="00A51756"/>
    <w:rsid w:val="00A5176B"/>
    <w:rsid w:val="00A5184A"/>
    <w:rsid w:val="00A51932"/>
    <w:rsid w:val="00A519A1"/>
    <w:rsid w:val="00A51AB7"/>
    <w:rsid w:val="00A51FC1"/>
    <w:rsid w:val="00A5239F"/>
    <w:rsid w:val="00A526C1"/>
    <w:rsid w:val="00A52EBE"/>
    <w:rsid w:val="00A532D9"/>
    <w:rsid w:val="00A53394"/>
    <w:rsid w:val="00A534B5"/>
    <w:rsid w:val="00A53513"/>
    <w:rsid w:val="00A5372B"/>
    <w:rsid w:val="00A538C4"/>
    <w:rsid w:val="00A53945"/>
    <w:rsid w:val="00A54030"/>
    <w:rsid w:val="00A540D0"/>
    <w:rsid w:val="00A54338"/>
    <w:rsid w:val="00A54C4C"/>
    <w:rsid w:val="00A54FF0"/>
    <w:rsid w:val="00A55584"/>
    <w:rsid w:val="00A556D4"/>
    <w:rsid w:val="00A5589F"/>
    <w:rsid w:val="00A5598C"/>
    <w:rsid w:val="00A55A13"/>
    <w:rsid w:val="00A55AFB"/>
    <w:rsid w:val="00A55B03"/>
    <w:rsid w:val="00A55E75"/>
    <w:rsid w:val="00A55EF1"/>
    <w:rsid w:val="00A5688B"/>
    <w:rsid w:val="00A56B93"/>
    <w:rsid w:val="00A56F96"/>
    <w:rsid w:val="00A5709A"/>
    <w:rsid w:val="00A5725B"/>
    <w:rsid w:val="00A574FB"/>
    <w:rsid w:val="00A577A6"/>
    <w:rsid w:val="00A5791E"/>
    <w:rsid w:val="00A57A7B"/>
    <w:rsid w:val="00A57AA6"/>
    <w:rsid w:val="00A57E5B"/>
    <w:rsid w:val="00A6011D"/>
    <w:rsid w:val="00A60D2B"/>
    <w:rsid w:val="00A60D65"/>
    <w:rsid w:val="00A60FDC"/>
    <w:rsid w:val="00A61495"/>
    <w:rsid w:val="00A618B3"/>
    <w:rsid w:val="00A618D7"/>
    <w:rsid w:val="00A61AF8"/>
    <w:rsid w:val="00A61BA5"/>
    <w:rsid w:val="00A62070"/>
    <w:rsid w:val="00A6217C"/>
    <w:rsid w:val="00A6265F"/>
    <w:rsid w:val="00A629A6"/>
    <w:rsid w:val="00A62CE0"/>
    <w:rsid w:val="00A62D0C"/>
    <w:rsid w:val="00A630BF"/>
    <w:rsid w:val="00A630CD"/>
    <w:rsid w:val="00A6311A"/>
    <w:rsid w:val="00A635A8"/>
    <w:rsid w:val="00A635E8"/>
    <w:rsid w:val="00A63998"/>
    <w:rsid w:val="00A6404E"/>
    <w:rsid w:val="00A643D5"/>
    <w:rsid w:val="00A645EC"/>
    <w:rsid w:val="00A64A3F"/>
    <w:rsid w:val="00A64EEF"/>
    <w:rsid w:val="00A6574A"/>
    <w:rsid w:val="00A6575B"/>
    <w:rsid w:val="00A65820"/>
    <w:rsid w:val="00A65A6B"/>
    <w:rsid w:val="00A664B7"/>
    <w:rsid w:val="00A6680D"/>
    <w:rsid w:val="00A66AB5"/>
    <w:rsid w:val="00A66E3E"/>
    <w:rsid w:val="00A66F61"/>
    <w:rsid w:val="00A67192"/>
    <w:rsid w:val="00A67500"/>
    <w:rsid w:val="00A675A7"/>
    <w:rsid w:val="00A67D76"/>
    <w:rsid w:val="00A7030F"/>
    <w:rsid w:val="00A7046C"/>
    <w:rsid w:val="00A704BC"/>
    <w:rsid w:val="00A707BF"/>
    <w:rsid w:val="00A70B70"/>
    <w:rsid w:val="00A70B93"/>
    <w:rsid w:val="00A70DFA"/>
    <w:rsid w:val="00A71156"/>
    <w:rsid w:val="00A71356"/>
    <w:rsid w:val="00A71985"/>
    <w:rsid w:val="00A71A84"/>
    <w:rsid w:val="00A71B89"/>
    <w:rsid w:val="00A71F23"/>
    <w:rsid w:val="00A723A0"/>
    <w:rsid w:val="00A7264C"/>
    <w:rsid w:val="00A72BCE"/>
    <w:rsid w:val="00A72DD1"/>
    <w:rsid w:val="00A73130"/>
    <w:rsid w:val="00A73488"/>
    <w:rsid w:val="00A73753"/>
    <w:rsid w:val="00A73894"/>
    <w:rsid w:val="00A73D33"/>
    <w:rsid w:val="00A7414A"/>
    <w:rsid w:val="00A74AC7"/>
    <w:rsid w:val="00A74C29"/>
    <w:rsid w:val="00A74D30"/>
    <w:rsid w:val="00A751CE"/>
    <w:rsid w:val="00A75433"/>
    <w:rsid w:val="00A756B1"/>
    <w:rsid w:val="00A75704"/>
    <w:rsid w:val="00A757F8"/>
    <w:rsid w:val="00A758ED"/>
    <w:rsid w:val="00A75BD3"/>
    <w:rsid w:val="00A75C06"/>
    <w:rsid w:val="00A7607D"/>
    <w:rsid w:val="00A760A6"/>
    <w:rsid w:val="00A765CC"/>
    <w:rsid w:val="00A76650"/>
    <w:rsid w:val="00A768E0"/>
    <w:rsid w:val="00A76C4B"/>
    <w:rsid w:val="00A774B6"/>
    <w:rsid w:val="00A774D6"/>
    <w:rsid w:val="00A77545"/>
    <w:rsid w:val="00A77845"/>
    <w:rsid w:val="00A77972"/>
    <w:rsid w:val="00A77BB3"/>
    <w:rsid w:val="00A77D34"/>
    <w:rsid w:val="00A77E52"/>
    <w:rsid w:val="00A80319"/>
    <w:rsid w:val="00A80BE9"/>
    <w:rsid w:val="00A80CE8"/>
    <w:rsid w:val="00A81094"/>
    <w:rsid w:val="00A81103"/>
    <w:rsid w:val="00A812C2"/>
    <w:rsid w:val="00A8171D"/>
    <w:rsid w:val="00A8172F"/>
    <w:rsid w:val="00A8177D"/>
    <w:rsid w:val="00A817C3"/>
    <w:rsid w:val="00A81CF2"/>
    <w:rsid w:val="00A8210D"/>
    <w:rsid w:val="00A82229"/>
    <w:rsid w:val="00A822F2"/>
    <w:rsid w:val="00A82393"/>
    <w:rsid w:val="00A82BEB"/>
    <w:rsid w:val="00A82ED1"/>
    <w:rsid w:val="00A82F4D"/>
    <w:rsid w:val="00A830F2"/>
    <w:rsid w:val="00A838AA"/>
    <w:rsid w:val="00A839A6"/>
    <w:rsid w:val="00A83C2C"/>
    <w:rsid w:val="00A83D37"/>
    <w:rsid w:val="00A8412C"/>
    <w:rsid w:val="00A8443A"/>
    <w:rsid w:val="00A845AD"/>
    <w:rsid w:val="00A845D0"/>
    <w:rsid w:val="00A84737"/>
    <w:rsid w:val="00A8479E"/>
    <w:rsid w:val="00A84D63"/>
    <w:rsid w:val="00A84F12"/>
    <w:rsid w:val="00A84F33"/>
    <w:rsid w:val="00A84F3E"/>
    <w:rsid w:val="00A850A5"/>
    <w:rsid w:val="00A850D8"/>
    <w:rsid w:val="00A85A8E"/>
    <w:rsid w:val="00A85AEE"/>
    <w:rsid w:val="00A85B95"/>
    <w:rsid w:val="00A85D4F"/>
    <w:rsid w:val="00A8600B"/>
    <w:rsid w:val="00A862AE"/>
    <w:rsid w:val="00A863CB"/>
    <w:rsid w:val="00A86474"/>
    <w:rsid w:val="00A86623"/>
    <w:rsid w:val="00A867DE"/>
    <w:rsid w:val="00A8693E"/>
    <w:rsid w:val="00A86CDF"/>
    <w:rsid w:val="00A86DB9"/>
    <w:rsid w:val="00A86DFD"/>
    <w:rsid w:val="00A876EC"/>
    <w:rsid w:val="00A87B21"/>
    <w:rsid w:val="00A87B5B"/>
    <w:rsid w:val="00A87D3B"/>
    <w:rsid w:val="00A87DA1"/>
    <w:rsid w:val="00A87DD2"/>
    <w:rsid w:val="00A900C7"/>
    <w:rsid w:val="00A90170"/>
    <w:rsid w:val="00A901EC"/>
    <w:rsid w:val="00A90B24"/>
    <w:rsid w:val="00A90BDB"/>
    <w:rsid w:val="00A90CEE"/>
    <w:rsid w:val="00A90DB3"/>
    <w:rsid w:val="00A90FF9"/>
    <w:rsid w:val="00A91071"/>
    <w:rsid w:val="00A910A6"/>
    <w:rsid w:val="00A910AE"/>
    <w:rsid w:val="00A910BB"/>
    <w:rsid w:val="00A91144"/>
    <w:rsid w:val="00A914C2"/>
    <w:rsid w:val="00A916A3"/>
    <w:rsid w:val="00A91791"/>
    <w:rsid w:val="00A917E7"/>
    <w:rsid w:val="00A918D1"/>
    <w:rsid w:val="00A91E57"/>
    <w:rsid w:val="00A91E64"/>
    <w:rsid w:val="00A91FC0"/>
    <w:rsid w:val="00A92183"/>
    <w:rsid w:val="00A924DC"/>
    <w:rsid w:val="00A924F9"/>
    <w:rsid w:val="00A92530"/>
    <w:rsid w:val="00A9297F"/>
    <w:rsid w:val="00A92A2B"/>
    <w:rsid w:val="00A92B3B"/>
    <w:rsid w:val="00A92CEE"/>
    <w:rsid w:val="00A92DD2"/>
    <w:rsid w:val="00A9314C"/>
    <w:rsid w:val="00A934C4"/>
    <w:rsid w:val="00A9354C"/>
    <w:rsid w:val="00A93A06"/>
    <w:rsid w:val="00A93C97"/>
    <w:rsid w:val="00A93DD4"/>
    <w:rsid w:val="00A94AD2"/>
    <w:rsid w:val="00A94BC3"/>
    <w:rsid w:val="00A9548E"/>
    <w:rsid w:val="00A95723"/>
    <w:rsid w:val="00A95AC6"/>
    <w:rsid w:val="00A95B26"/>
    <w:rsid w:val="00A95BE3"/>
    <w:rsid w:val="00A95F71"/>
    <w:rsid w:val="00A95FA5"/>
    <w:rsid w:val="00A96153"/>
    <w:rsid w:val="00A966B4"/>
    <w:rsid w:val="00A96803"/>
    <w:rsid w:val="00A9685D"/>
    <w:rsid w:val="00A96861"/>
    <w:rsid w:val="00A96E6C"/>
    <w:rsid w:val="00A96FD6"/>
    <w:rsid w:val="00A97350"/>
    <w:rsid w:val="00A9788C"/>
    <w:rsid w:val="00A9796B"/>
    <w:rsid w:val="00A97B31"/>
    <w:rsid w:val="00A97F68"/>
    <w:rsid w:val="00AA0201"/>
    <w:rsid w:val="00AA081C"/>
    <w:rsid w:val="00AA0A42"/>
    <w:rsid w:val="00AA0AD5"/>
    <w:rsid w:val="00AA0CC0"/>
    <w:rsid w:val="00AA1120"/>
    <w:rsid w:val="00AA15C3"/>
    <w:rsid w:val="00AA16D4"/>
    <w:rsid w:val="00AA181D"/>
    <w:rsid w:val="00AA185D"/>
    <w:rsid w:val="00AA1957"/>
    <w:rsid w:val="00AA1BD7"/>
    <w:rsid w:val="00AA2122"/>
    <w:rsid w:val="00AA2141"/>
    <w:rsid w:val="00AA21C6"/>
    <w:rsid w:val="00AA21D6"/>
    <w:rsid w:val="00AA301E"/>
    <w:rsid w:val="00AA3263"/>
    <w:rsid w:val="00AA36E1"/>
    <w:rsid w:val="00AA3870"/>
    <w:rsid w:val="00AA3A97"/>
    <w:rsid w:val="00AA3AEA"/>
    <w:rsid w:val="00AA3E0D"/>
    <w:rsid w:val="00AA3E43"/>
    <w:rsid w:val="00AA3F5A"/>
    <w:rsid w:val="00AA4237"/>
    <w:rsid w:val="00AA42E1"/>
    <w:rsid w:val="00AA44B3"/>
    <w:rsid w:val="00AA44C1"/>
    <w:rsid w:val="00AA48F7"/>
    <w:rsid w:val="00AA4B6A"/>
    <w:rsid w:val="00AA4E89"/>
    <w:rsid w:val="00AA4F1C"/>
    <w:rsid w:val="00AA52DE"/>
    <w:rsid w:val="00AA5907"/>
    <w:rsid w:val="00AA5A63"/>
    <w:rsid w:val="00AA5A6E"/>
    <w:rsid w:val="00AA5A9B"/>
    <w:rsid w:val="00AA5EF4"/>
    <w:rsid w:val="00AA615B"/>
    <w:rsid w:val="00AA67E4"/>
    <w:rsid w:val="00AA696F"/>
    <w:rsid w:val="00AA6A38"/>
    <w:rsid w:val="00AA6D3E"/>
    <w:rsid w:val="00AA6D48"/>
    <w:rsid w:val="00AA70D4"/>
    <w:rsid w:val="00AA71EA"/>
    <w:rsid w:val="00AA72FF"/>
    <w:rsid w:val="00AA73B6"/>
    <w:rsid w:val="00AA73B9"/>
    <w:rsid w:val="00AA7698"/>
    <w:rsid w:val="00AA76E1"/>
    <w:rsid w:val="00AA79C5"/>
    <w:rsid w:val="00AA7A76"/>
    <w:rsid w:val="00AA7B3F"/>
    <w:rsid w:val="00AA7E9F"/>
    <w:rsid w:val="00AA7FC4"/>
    <w:rsid w:val="00AB085A"/>
    <w:rsid w:val="00AB098A"/>
    <w:rsid w:val="00AB0C10"/>
    <w:rsid w:val="00AB0C6A"/>
    <w:rsid w:val="00AB0E88"/>
    <w:rsid w:val="00AB0FAD"/>
    <w:rsid w:val="00AB0FED"/>
    <w:rsid w:val="00AB0FFD"/>
    <w:rsid w:val="00AB14A2"/>
    <w:rsid w:val="00AB1675"/>
    <w:rsid w:val="00AB190C"/>
    <w:rsid w:val="00AB1C28"/>
    <w:rsid w:val="00AB1FC7"/>
    <w:rsid w:val="00AB230E"/>
    <w:rsid w:val="00AB2892"/>
    <w:rsid w:val="00AB2F96"/>
    <w:rsid w:val="00AB32CC"/>
    <w:rsid w:val="00AB384A"/>
    <w:rsid w:val="00AB39EE"/>
    <w:rsid w:val="00AB3A09"/>
    <w:rsid w:val="00AB3EA5"/>
    <w:rsid w:val="00AB413D"/>
    <w:rsid w:val="00AB41D8"/>
    <w:rsid w:val="00AB4312"/>
    <w:rsid w:val="00AB4395"/>
    <w:rsid w:val="00AB47A1"/>
    <w:rsid w:val="00AB4B3B"/>
    <w:rsid w:val="00AB4E36"/>
    <w:rsid w:val="00AB4EDB"/>
    <w:rsid w:val="00AB51B2"/>
    <w:rsid w:val="00AB52B3"/>
    <w:rsid w:val="00AB55F3"/>
    <w:rsid w:val="00AB5CD0"/>
    <w:rsid w:val="00AB5D12"/>
    <w:rsid w:val="00AB5E8E"/>
    <w:rsid w:val="00AB612F"/>
    <w:rsid w:val="00AB61B5"/>
    <w:rsid w:val="00AB6471"/>
    <w:rsid w:val="00AB666F"/>
    <w:rsid w:val="00AB6DF7"/>
    <w:rsid w:val="00AB73B7"/>
    <w:rsid w:val="00AB7536"/>
    <w:rsid w:val="00AB7B79"/>
    <w:rsid w:val="00AB7EFB"/>
    <w:rsid w:val="00AC039D"/>
    <w:rsid w:val="00AC051B"/>
    <w:rsid w:val="00AC06E3"/>
    <w:rsid w:val="00AC07E4"/>
    <w:rsid w:val="00AC0992"/>
    <w:rsid w:val="00AC0B04"/>
    <w:rsid w:val="00AC0BC2"/>
    <w:rsid w:val="00AC0BDC"/>
    <w:rsid w:val="00AC0BEA"/>
    <w:rsid w:val="00AC10ED"/>
    <w:rsid w:val="00AC1BD5"/>
    <w:rsid w:val="00AC1BE3"/>
    <w:rsid w:val="00AC1D25"/>
    <w:rsid w:val="00AC1D9B"/>
    <w:rsid w:val="00AC1F0A"/>
    <w:rsid w:val="00AC1FCD"/>
    <w:rsid w:val="00AC2292"/>
    <w:rsid w:val="00AC23C7"/>
    <w:rsid w:val="00AC2613"/>
    <w:rsid w:val="00AC2664"/>
    <w:rsid w:val="00AC26F9"/>
    <w:rsid w:val="00AC275E"/>
    <w:rsid w:val="00AC2857"/>
    <w:rsid w:val="00AC30BF"/>
    <w:rsid w:val="00AC34FB"/>
    <w:rsid w:val="00AC3659"/>
    <w:rsid w:val="00AC39DC"/>
    <w:rsid w:val="00AC3A20"/>
    <w:rsid w:val="00AC3C95"/>
    <w:rsid w:val="00AC4081"/>
    <w:rsid w:val="00AC47E4"/>
    <w:rsid w:val="00AC4A25"/>
    <w:rsid w:val="00AC4B35"/>
    <w:rsid w:val="00AC4CF4"/>
    <w:rsid w:val="00AC4E4E"/>
    <w:rsid w:val="00AC4EE2"/>
    <w:rsid w:val="00AC5045"/>
    <w:rsid w:val="00AC5347"/>
    <w:rsid w:val="00AC5439"/>
    <w:rsid w:val="00AC545F"/>
    <w:rsid w:val="00AC56C5"/>
    <w:rsid w:val="00AC5986"/>
    <w:rsid w:val="00AC6133"/>
    <w:rsid w:val="00AC627E"/>
    <w:rsid w:val="00AC63A1"/>
    <w:rsid w:val="00AC67F3"/>
    <w:rsid w:val="00AC6836"/>
    <w:rsid w:val="00AC690C"/>
    <w:rsid w:val="00AC6A46"/>
    <w:rsid w:val="00AC6FE1"/>
    <w:rsid w:val="00AC721C"/>
    <w:rsid w:val="00AC7245"/>
    <w:rsid w:val="00AC7515"/>
    <w:rsid w:val="00AC75EE"/>
    <w:rsid w:val="00AC7CF7"/>
    <w:rsid w:val="00AC7D68"/>
    <w:rsid w:val="00AD0188"/>
    <w:rsid w:val="00AD02D9"/>
    <w:rsid w:val="00AD083F"/>
    <w:rsid w:val="00AD0B4B"/>
    <w:rsid w:val="00AD0CCE"/>
    <w:rsid w:val="00AD0E18"/>
    <w:rsid w:val="00AD111E"/>
    <w:rsid w:val="00AD131C"/>
    <w:rsid w:val="00AD1832"/>
    <w:rsid w:val="00AD18A1"/>
    <w:rsid w:val="00AD18C5"/>
    <w:rsid w:val="00AD1AE3"/>
    <w:rsid w:val="00AD1B0A"/>
    <w:rsid w:val="00AD1E6C"/>
    <w:rsid w:val="00AD1F8F"/>
    <w:rsid w:val="00AD20F8"/>
    <w:rsid w:val="00AD25A0"/>
    <w:rsid w:val="00AD265C"/>
    <w:rsid w:val="00AD2696"/>
    <w:rsid w:val="00AD26AE"/>
    <w:rsid w:val="00AD2C4A"/>
    <w:rsid w:val="00AD2D22"/>
    <w:rsid w:val="00AD2E56"/>
    <w:rsid w:val="00AD31EC"/>
    <w:rsid w:val="00AD383A"/>
    <w:rsid w:val="00AD384C"/>
    <w:rsid w:val="00AD38C3"/>
    <w:rsid w:val="00AD39B8"/>
    <w:rsid w:val="00AD3AD5"/>
    <w:rsid w:val="00AD3DA5"/>
    <w:rsid w:val="00AD40B8"/>
    <w:rsid w:val="00AD4417"/>
    <w:rsid w:val="00AD464F"/>
    <w:rsid w:val="00AD490E"/>
    <w:rsid w:val="00AD4B36"/>
    <w:rsid w:val="00AD4B9A"/>
    <w:rsid w:val="00AD4BE6"/>
    <w:rsid w:val="00AD4C4E"/>
    <w:rsid w:val="00AD4EDB"/>
    <w:rsid w:val="00AD526B"/>
    <w:rsid w:val="00AD52BD"/>
    <w:rsid w:val="00AD5460"/>
    <w:rsid w:val="00AD547E"/>
    <w:rsid w:val="00AD55CB"/>
    <w:rsid w:val="00AD564C"/>
    <w:rsid w:val="00AD5861"/>
    <w:rsid w:val="00AD599C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224"/>
    <w:rsid w:val="00AD732C"/>
    <w:rsid w:val="00AD7352"/>
    <w:rsid w:val="00AD7393"/>
    <w:rsid w:val="00AD74F4"/>
    <w:rsid w:val="00AD7527"/>
    <w:rsid w:val="00AE04B8"/>
    <w:rsid w:val="00AE0F75"/>
    <w:rsid w:val="00AE0FF8"/>
    <w:rsid w:val="00AE1126"/>
    <w:rsid w:val="00AE11CB"/>
    <w:rsid w:val="00AE1370"/>
    <w:rsid w:val="00AE1396"/>
    <w:rsid w:val="00AE161F"/>
    <w:rsid w:val="00AE1634"/>
    <w:rsid w:val="00AE19B4"/>
    <w:rsid w:val="00AE1F4A"/>
    <w:rsid w:val="00AE1FA6"/>
    <w:rsid w:val="00AE20A4"/>
    <w:rsid w:val="00AE20B6"/>
    <w:rsid w:val="00AE22A1"/>
    <w:rsid w:val="00AE2406"/>
    <w:rsid w:val="00AE28D2"/>
    <w:rsid w:val="00AE291B"/>
    <w:rsid w:val="00AE2A7C"/>
    <w:rsid w:val="00AE2AF0"/>
    <w:rsid w:val="00AE2C55"/>
    <w:rsid w:val="00AE2C68"/>
    <w:rsid w:val="00AE303A"/>
    <w:rsid w:val="00AE30A1"/>
    <w:rsid w:val="00AE3100"/>
    <w:rsid w:val="00AE3103"/>
    <w:rsid w:val="00AE35C5"/>
    <w:rsid w:val="00AE38BA"/>
    <w:rsid w:val="00AE3B7B"/>
    <w:rsid w:val="00AE3BB7"/>
    <w:rsid w:val="00AE3BE1"/>
    <w:rsid w:val="00AE3D78"/>
    <w:rsid w:val="00AE3DB4"/>
    <w:rsid w:val="00AE3F10"/>
    <w:rsid w:val="00AE4107"/>
    <w:rsid w:val="00AE461A"/>
    <w:rsid w:val="00AE5047"/>
    <w:rsid w:val="00AE521E"/>
    <w:rsid w:val="00AE5264"/>
    <w:rsid w:val="00AE5636"/>
    <w:rsid w:val="00AE5743"/>
    <w:rsid w:val="00AE5AF5"/>
    <w:rsid w:val="00AE5B2C"/>
    <w:rsid w:val="00AE5CEF"/>
    <w:rsid w:val="00AE5CFD"/>
    <w:rsid w:val="00AE637C"/>
    <w:rsid w:val="00AE63EE"/>
    <w:rsid w:val="00AE6426"/>
    <w:rsid w:val="00AE662F"/>
    <w:rsid w:val="00AE674B"/>
    <w:rsid w:val="00AE67E6"/>
    <w:rsid w:val="00AE686E"/>
    <w:rsid w:val="00AE68C7"/>
    <w:rsid w:val="00AE69C1"/>
    <w:rsid w:val="00AE6BE3"/>
    <w:rsid w:val="00AE6D63"/>
    <w:rsid w:val="00AE7444"/>
    <w:rsid w:val="00AE76E6"/>
    <w:rsid w:val="00AE7A7D"/>
    <w:rsid w:val="00AF0058"/>
    <w:rsid w:val="00AF06D5"/>
    <w:rsid w:val="00AF0BE4"/>
    <w:rsid w:val="00AF152F"/>
    <w:rsid w:val="00AF170E"/>
    <w:rsid w:val="00AF184B"/>
    <w:rsid w:val="00AF1BC8"/>
    <w:rsid w:val="00AF1BD8"/>
    <w:rsid w:val="00AF1BFD"/>
    <w:rsid w:val="00AF1E8B"/>
    <w:rsid w:val="00AF1FAA"/>
    <w:rsid w:val="00AF2031"/>
    <w:rsid w:val="00AF2087"/>
    <w:rsid w:val="00AF2119"/>
    <w:rsid w:val="00AF21A7"/>
    <w:rsid w:val="00AF21B6"/>
    <w:rsid w:val="00AF225E"/>
    <w:rsid w:val="00AF250A"/>
    <w:rsid w:val="00AF26DA"/>
    <w:rsid w:val="00AF2C32"/>
    <w:rsid w:val="00AF2DDC"/>
    <w:rsid w:val="00AF2F7B"/>
    <w:rsid w:val="00AF3949"/>
    <w:rsid w:val="00AF3B3A"/>
    <w:rsid w:val="00AF3C4A"/>
    <w:rsid w:val="00AF3D1E"/>
    <w:rsid w:val="00AF3DBB"/>
    <w:rsid w:val="00AF3E6C"/>
    <w:rsid w:val="00AF4257"/>
    <w:rsid w:val="00AF42B4"/>
    <w:rsid w:val="00AF4598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728"/>
    <w:rsid w:val="00AF6D15"/>
    <w:rsid w:val="00AF6F2B"/>
    <w:rsid w:val="00AF7198"/>
    <w:rsid w:val="00AF725D"/>
    <w:rsid w:val="00AF7617"/>
    <w:rsid w:val="00AF7AAC"/>
    <w:rsid w:val="00AF7C2E"/>
    <w:rsid w:val="00B0014E"/>
    <w:rsid w:val="00B0028C"/>
    <w:rsid w:val="00B00330"/>
    <w:rsid w:val="00B00785"/>
    <w:rsid w:val="00B00880"/>
    <w:rsid w:val="00B00C2D"/>
    <w:rsid w:val="00B00C78"/>
    <w:rsid w:val="00B016F5"/>
    <w:rsid w:val="00B016FF"/>
    <w:rsid w:val="00B01734"/>
    <w:rsid w:val="00B01920"/>
    <w:rsid w:val="00B01B65"/>
    <w:rsid w:val="00B01C6B"/>
    <w:rsid w:val="00B01ED0"/>
    <w:rsid w:val="00B01F49"/>
    <w:rsid w:val="00B0262D"/>
    <w:rsid w:val="00B02868"/>
    <w:rsid w:val="00B029DE"/>
    <w:rsid w:val="00B02A3C"/>
    <w:rsid w:val="00B02B14"/>
    <w:rsid w:val="00B02E61"/>
    <w:rsid w:val="00B02F69"/>
    <w:rsid w:val="00B03014"/>
    <w:rsid w:val="00B03167"/>
    <w:rsid w:val="00B031A2"/>
    <w:rsid w:val="00B031BB"/>
    <w:rsid w:val="00B03202"/>
    <w:rsid w:val="00B0359F"/>
    <w:rsid w:val="00B03B27"/>
    <w:rsid w:val="00B03BE0"/>
    <w:rsid w:val="00B03F7A"/>
    <w:rsid w:val="00B04340"/>
    <w:rsid w:val="00B04508"/>
    <w:rsid w:val="00B04583"/>
    <w:rsid w:val="00B046A5"/>
    <w:rsid w:val="00B04739"/>
    <w:rsid w:val="00B048CE"/>
    <w:rsid w:val="00B04915"/>
    <w:rsid w:val="00B04BD8"/>
    <w:rsid w:val="00B04C96"/>
    <w:rsid w:val="00B04FFF"/>
    <w:rsid w:val="00B0536D"/>
    <w:rsid w:val="00B05572"/>
    <w:rsid w:val="00B0559E"/>
    <w:rsid w:val="00B058E1"/>
    <w:rsid w:val="00B05B98"/>
    <w:rsid w:val="00B05CBE"/>
    <w:rsid w:val="00B05CD4"/>
    <w:rsid w:val="00B05E2E"/>
    <w:rsid w:val="00B05E9D"/>
    <w:rsid w:val="00B060DE"/>
    <w:rsid w:val="00B0693A"/>
    <w:rsid w:val="00B06A9C"/>
    <w:rsid w:val="00B06C57"/>
    <w:rsid w:val="00B0716C"/>
    <w:rsid w:val="00B071F1"/>
    <w:rsid w:val="00B07653"/>
    <w:rsid w:val="00B1010F"/>
    <w:rsid w:val="00B10199"/>
    <w:rsid w:val="00B101C5"/>
    <w:rsid w:val="00B104DD"/>
    <w:rsid w:val="00B1054E"/>
    <w:rsid w:val="00B105B9"/>
    <w:rsid w:val="00B1092D"/>
    <w:rsid w:val="00B10D5F"/>
    <w:rsid w:val="00B10E8A"/>
    <w:rsid w:val="00B11049"/>
    <w:rsid w:val="00B112A9"/>
    <w:rsid w:val="00B112F3"/>
    <w:rsid w:val="00B114AF"/>
    <w:rsid w:val="00B1169B"/>
    <w:rsid w:val="00B1177B"/>
    <w:rsid w:val="00B117AB"/>
    <w:rsid w:val="00B11A10"/>
    <w:rsid w:val="00B11C1A"/>
    <w:rsid w:val="00B1215B"/>
    <w:rsid w:val="00B121EA"/>
    <w:rsid w:val="00B1243C"/>
    <w:rsid w:val="00B1273A"/>
    <w:rsid w:val="00B128D0"/>
    <w:rsid w:val="00B1299D"/>
    <w:rsid w:val="00B12A96"/>
    <w:rsid w:val="00B12B1C"/>
    <w:rsid w:val="00B12E1E"/>
    <w:rsid w:val="00B12F00"/>
    <w:rsid w:val="00B1333B"/>
    <w:rsid w:val="00B134CD"/>
    <w:rsid w:val="00B13D76"/>
    <w:rsid w:val="00B13DC2"/>
    <w:rsid w:val="00B13FF9"/>
    <w:rsid w:val="00B140E4"/>
    <w:rsid w:val="00B14134"/>
    <w:rsid w:val="00B14228"/>
    <w:rsid w:val="00B142C7"/>
    <w:rsid w:val="00B1464E"/>
    <w:rsid w:val="00B14E8D"/>
    <w:rsid w:val="00B14E96"/>
    <w:rsid w:val="00B152BF"/>
    <w:rsid w:val="00B1535D"/>
    <w:rsid w:val="00B153AD"/>
    <w:rsid w:val="00B15449"/>
    <w:rsid w:val="00B15546"/>
    <w:rsid w:val="00B15A40"/>
    <w:rsid w:val="00B163FC"/>
    <w:rsid w:val="00B1643C"/>
    <w:rsid w:val="00B1643E"/>
    <w:rsid w:val="00B1678D"/>
    <w:rsid w:val="00B168A6"/>
    <w:rsid w:val="00B16A1F"/>
    <w:rsid w:val="00B16AF9"/>
    <w:rsid w:val="00B16DED"/>
    <w:rsid w:val="00B16E76"/>
    <w:rsid w:val="00B1738A"/>
    <w:rsid w:val="00B1746B"/>
    <w:rsid w:val="00B177BD"/>
    <w:rsid w:val="00B17B2E"/>
    <w:rsid w:val="00B17C4B"/>
    <w:rsid w:val="00B17F9E"/>
    <w:rsid w:val="00B17FB7"/>
    <w:rsid w:val="00B20329"/>
    <w:rsid w:val="00B206DA"/>
    <w:rsid w:val="00B208B9"/>
    <w:rsid w:val="00B2093D"/>
    <w:rsid w:val="00B20B2C"/>
    <w:rsid w:val="00B20BD1"/>
    <w:rsid w:val="00B21125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3D"/>
    <w:rsid w:val="00B2235F"/>
    <w:rsid w:val="00B22A0A"/>
    <w:rsid w:val="00B22A15"/>
    <w:rsid w:val="00B22A5C"/>
    <w:rsid w:val="00B22D06"/>
    <w:rsid w:val="00B23296"/>
    <w:rsid w:val="00B23578"/>
    <w:rsid w:val="00B236CF"/>
    <w:rsid w:val="00B237D2"/>
    <w:rsid w:val="00B23826"/>
    <w:rsid w:val="00B23AD5"/>
    <w:rsid w:val="00B23D1C"/>
    <w:rsid w:val="00B23E1E"/>
    <w:rsid w:val="00B24281"/>
    <w:rsid w:val="00B24789"/>
    <w:rsid w:val="00B24A15"/>
    <w:rsid w:val="00B24AFA"/>
    <w:rsid w:val="00B24D5E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B69"/>
    <w:rsid w:val="00B26B7D"/>
    <w:rsid w:val="00B26F0D"/>
    <w:rsid w:val="00B2740B"/>
    <w:rsid w:val="00B277C5"/>
    <w:rsid w:val="00B27ABF"/>
    <w:rsid w:val="00B27DD9"/>
    <w:rsid w:val="00B27F63"/>
    <w:rsid w:val="00B27FE0"/>
    <w:rsid w:val="00B3029B"/>
    <w:rsid w:val="00B30374"/>
    <w:rsid w:val="00B30507"/>
    <w:rsid w:val="00B305D0"/>
    <w:rsid w:val="00B30609"/>
    <w:rsid w:val="00B30692"/>
    <w:rsid w:val="00B30795"/>
    <w:rsid w:val="00B30FC8"/>
    <w:rsid w:val="00B31201"/>
    <w:rsid w:val="00B313A1"/>
    <w:rsid w:val="00B31825"/>
    <w:rsid w:val="00B31C22"/>
    <w:rsid w:val="00B320E8"/>
    <w:rsid w:val="00B32220"/>
    <w:rsid w:val="00B32687"/>
    <w:rsid w:val="00B32C5A"/>
    <w:rsid w:val="00B32C6F"/>
    <w:rsid w:val="00B32E2A"/>
    <w:rsid w:val="00B32FCC"/>
    <w:rsid w:val="00B3325F"/>
    <w:rsid w:val="00B3332A"/>
    <w:rsid w:val="00B333D5"/>
    <w:rsid w:val="00B3346D"/>
    <w:rsid w:val="00B3362F"/>
    <w:rsid w:val="00B3385A"/>
    <w:rsid w:val="00B34573"/>
    <w:rsid w:val="00B34A7B"/>
    <w:rsid w:val="00B34AEE"/>
    <w:rsid w:val="00B34B38"/>
    <w:rsid w:val="00B34C5B"/>
    <w:rsid w:val="00B34F5A"/>
    <w:rsid w:val="00B353F1"/>
    <w:rsid w:val="00B35495"/>
    <w:rsid w:val="00B359DA"/>
    <w:rsid w:val="00B35D4A"/>
    <w:rsid w:val="00B35FBF"/>
    <w:rsid w:val="00B3608E"/>
    <w:rsid w:val="00B36464"/>
    <w:rsid w:val="00B36701"/>
    <w:rsid w:val="00B367A4"/>
    <w:rsid w:val="00B368B9"/>
    <w:rsid w:val="00B36C59"/>
    <w:rsid w:val="00B36CA7"/>
    <w:rsid w:val="00B370D6"/>
    <w:rsid w:val="00B37488"/>
    <w:rsid w:val="00B374BA"/>
    <w:rsid w:val="00B374BF"/>
    <w:rsid w:val="00B375F0"/>
    <w:rsid w:val="00B37708"/>
    <w:rsid w:val="00B37750"/>
    <w:rsid w:val="00B379A1"/>
    <w:rsid w:val="00B402D1"/>
    <w:rsid w:val="00B4058A"/>
    <w:rsid w:val="00B4082E"/>
    <w:rsid w:val="00B408A5"/>
    <w:rsid w:val="00B4093C"/>
    <w:rsid w:val="00B40997"/>
    <w:rsid w:val="00B40AA7"/>
    <w:rsid w:val="00B40F8F"/>
    <w:rsid w:val="00B410DD"/>
    <w:rsid w:val="00B41557"/>
    <w:rsid w:val="00B4158B"/>
    <w:rsid w:val="00B41AA3"/>
    <w:rsid w:val="00B41ABF"/>
    <w:rsid w:val="00B41C6C"/>
    <w:rsid w:val="00B41C7E"/>
    <w:rsid w:val="00B41E09"/>
    <w:rsid w:val="00B41F38"/>
    <w:rsid w:val="00B41FE4"/>
    <w:rsid w:val="00B41FFE"/>
    <w:rsid w:val="00B421C4"/>
    <w:rsid w:val="00B42432"/>
    <w:rsid w:val="00B42696"/>
    <w:rsid w:val="00B42758"/>
    <w:rsid w:val="00B42B30"/>
    <w:rsid w:val="00B42D32"/>
    <w:rsid w:val="00B42E11"/>
    <w:rsid w:val="00B430FD"/>
    <w:rsid w:val="00B4312C"/>
    <w:rsid w:val="00B43216"/>
    <w:rsid w:val="00B43455"/>
    <w:rsid w:val="00B4356A"/>
    <w:rsid w:val="00B43685"/>
    <w:rsid w:val="00B436E5"/>
    <w:rsid w:val="00B4386E"/>
    <w:rsid w:val="00B43E46"/>
    <w:rsid w:val="00B43F98"/>
    <w:rsid w:val="00B4404B"/>
    <w:rsid w:val="00B443F4"/>
    <w:rsid w:val="00B44502"/>
    <w:rsid w:val="00B44808"/>
    <w:rsid w:val="00B4487E"/>
    <w:rsid w:val="00B44A6F"/>
    <w:rsid w:val="00B44AB9"/>
    <w:rsid w:val="00B44D21"/>
    <w:rsid w:val="00B44F1F"/>
    <w:rsid w:val="00B45017"/>
    <w:rsid w:val="00B4544D"/>
    <w:rsid w:val="00B45556"/>
    <w:rsid w:val="00B4557A"/>
    <w:rsid w:val="00B45C65"/>
    <w:rsid w:val="00B464C7"/>
    <w:rsid w:val="00B465EB"/>
    <w:rsid w:val="00B4662C"/>
    <w:rsid w:val="00B46758"/>
    <w:rsid w:val="00B46779"/>
    <w:rsid w:val="00B4694E"/>
    <w:rsid w:val="00B469FE"/>
    <w:rsid w:val="00B46BA0"/>
    <w:rsid w:val="00B46CEE"/>
    <w:rsid w:val="00B46DDD"/>
    <w:rsid w:val="00B470B3"/>
    <w:rsid w:val="00B4739B"/>
    <w:rsid w:val="00B4757A"/>
    <w:rsid w:val="00B47BE2"/>
    <w:rsid w:val="00B50376"/>
    <w:rsid w:val="00B5056A"/>
    <w:rsid w:val="00B50593"/>
    <w:rsid w:val="00B508F4"/>
    <w:rsid w:val="00B50D2A"/>
    <w:rsid w:val="00B50E2D"/>
    <w:rsid w:val="00B50E57"/>
    <w:rsid w:val="00B50F8D"/>
    <w:rsid w:val="00B51456"/>
    <w:rsid w:val="00B51654"/>
    <w:rsid w:val="00B51665"/>
    <w:rsid w:val="00B51954"/>
    <w:rsid w:val="00B51A74"/>
    <w:rsid w:val="00B51AD2"/>
    <w:rsid w:val="00B51C0A"/>
    <w:rsid w:val="00B51CD8"/>
    <w:rsid w:val="00B52674"/>
    <w:rsid w:val="00B526E2"/>
    <w:rsid w:val="00B527A6"/>
    <w:rsid w:val="00B527EC"/>
    <w:rsid w:val="00B53473"/>
    <w:rsid w:val="00B5386C"/>
    <w:rsid w:val="00B53B3A"/>
    <w:rsid w:val="00B53E75"/>
    <w:rsid w:val="00B53F57"/>
    <w:rsid w:val="00B54008"/>
    <w:rsid w:val="00B540D9"/>
    <w:rsid w:val="00B543C6"/>
    <w:rsid w:val="00B54E30"/>
    <w:rsid w:val="00B54E5C"/>
    <w:rsid w:val="00B54FB3"/>
    <w:rsid w:val="00B54FB8"/>
    <w:rsid w:val="00B5504C"/>
    <w:rsid w:val="00B55079"/>
    <w:rsid w:val="00B55276"/>
    <w:rsid w:val="00B552C6"/>
    <w:rsid w:val="00B552EC"/>
    <w:rsid w:val="00B55596"/>
    <w:rsid w:val="00B55897"/>
    <w:rsid w:val="00B55A05"/>
    <w:rsid w:val="00B55ACD"/>
    <w:rsid w:val="00B55ADF"/>
    <w:rsid w:val="00B55C5A"/>
    <w:rsid w:val="00B55D67"/>
    <w:rsid w:val="00B55E19"/>
    <w:rsid w:val="00B55E69"/>
    <w:rsid w:val="00B5602C"/>
    <w:rsid w:val="00B56313"/>
    <w:rsid w:val="00B564CF"/>
    <w:rsid w:val="00B566F3"/>
    <w:rsid w:val="00B56868"/>
    <w:rsid w:val="00B568BC"/>
    <w:rsid w:val="00B56D9D"/>
    <w:rsid w:val="00B56EB6"/>
    <w:rsid w:val="00B570C8"/>
    <w:rsid w:val="00B5713D"/>
    <w:rsid w:val="00B571DA"/>
    <w:rsid w:val="00B57201"/>
    <w:rsid w:val="00B572AD"/>
    <w:rsid w:val="00B5742A"/>
    <w:rsid w:val="00B57488"/>
    <w:rsid w:val="00B5781B"/>
    <w:rsid w:val="00B5784F"/>
    <w:rsid w:val="00B57CFC"/>
    <w:rsid w:val="00B600B2"/>
    <w:rsid w:val="00B602FE"/>
    <w:rsid w:val="00B606CC"/>
    <w:rsid w:val="00B607B1"/>
    <w:rsid w:val="00B607B8"/>
    <w:rsid w:val="00B60DAE"/>
    <w:rsid w:val="00B61295"/>
    <w:rsid w:val="00B61496"/>
    <w:rsid w:val="00B61623"/>
    <w:rsid w:val="00B61632"/>
    <w:rsid w:val="00B61640"/>
    <w:rsid w:val="00B618EC"/>
    <w:rsid w:val="00B6205B"/>
    <w:rsid w:val="00B620EB"/>
    <w:rsid w:val="00B6216A"/>
    <w:rsid w:val="00B62214"/>
    <w:rsid w:val="00B62425"/>
    <w:rsid w:val="00B62803"/>
    <w:rsid w:val="00B62AA4"/>
    <w:rsid w:val="00B62BB5"/>
    <w:rsid w:val="00B62D2F"/>
    <w:rsid w:val="00B62D84"/>
    <w:rsid w:val="00B62E57"/>
    <w:rsid w:val="00B63726"/>
    <w:rsid w:val="00B63A96"/>
    <w:rsid w:val="00B63C51"/>
    <w:rsid w:val="00B63E01"/>
    <w:rsid w:val="00B63E0D"/>
    <w:rsid w:val="00B63F62"/>
    <w:rsid w:val="00B6405D"/>
    <w:rsid w:val="00B64242"/>
    <w:rsid w:val="00B644AE"/>
    <w:rsid w:val="00B647DD"/>
    <w:rsid w:val="00B6480B"/>
    <w:rsid w:val="00B6482A"/>
    <w:rsid w:val="00B651B6"/>
    <w:rsid w:val="00B6539C"/>
    <w:rsid w:val="00B654D7"/>
    <w:rsid w:val="00B659AB"/>
    <w:rsid w:val="00B65A0A"/>
    <w:rsid w:val="00B65A97"/>
    <w:rsid w:val="00B65DFA"/>
    <w:rsid w:val="00B65FF0"/>
    <w:rsid w:val="00B66005"/>
    <w:rsid w:val="00B6633F"/>
    <w:rsid w:val="00B66DD0"/>
    <w:rsid w:val="00B66F5F"/>
    <w:rsid w:val="00B66F88"/>
    <w:rsid w:val="00B66FA5"/>
    <w:rsid w:val="00B671D5"/>
    <w:rsid w:val="00B67715"/>
    <w:rsid w:val="00B705E7"/>
    <w:rsid w:val="00B70683"/>
    <w:rsid w:val="00B70ADA"/>
    <w:rsid w:val="00B70EAF"/>
    <w:rsid w:val="00B71065"/>
    <w:rsid w:val="00B711AE"/>
    <w:rsid w:val="00B7170E"/>
    <w:rsid w:val="00B71751"/>
    <w:rsid w:val="00B717F5"/>
    <w:rsid w:val="00B71807"/>
    <w:rsid w:val="00B7183D"/>
    <w:rsid w:val="00B71B2A"/>
    <w:rsid w:val="00B71B6A"/>
    <w:rsid w:val="00B71B72"/>
    <w:rsid w:val="00B72120"/>
    <w:rsid w:val="00B725AE"/>
    <w:rsid w:val="00B726AD"/>
    <w:rsid w:val="00B7285F"/>
    <w:rsid w:val="00B728DE"/>
    <w:rsid w:val="00B72BE7"/>
    <w:rsid w:val="00B73195"/>
    <w:rsid w:val="00B7346B"/>
    <w:rsid w:val="00B73614"/>
    <w:rsid w:val="00B73621"/>
    <w:rsid w:val="00B738CB"/>
    <w:rsid w:val="00B738FE"/>
    <w:rsid w:val="00B7398C"/>
    <w:rsid w:val="00B73A69"/>
    <w:rsid w:val="00B73B51"/>
    <w:rsid w:val="00B73DF7"/>
    <w:rsid w:val="00B73E5D"/>
    <w:rsid w:val="00B73FA5"/>
    <w:rsid w:val="00B74429"/>
    <w:rsid w:val="00B74546"/>
    <w:rsid w:val="00B7479C"/>
    <w:rsid w:val="00B74B54"/>
    <w:rsid w:val="00B74BCC"/>
    <w:rsid w:val="00B74E75"/>
    <w:rsid w:val="00B74EFF"/>
    <w:rsid w:val="00B74FE4"/>
    <w:rsid w:val="00B75041"/>
    <w:rsid w:val="00B75061"/>
    <w:rsid w:val="00B75692"/>
    <w:rsid w:val="00B75B16"/>
    <w:rsid w:val="00B75BE0"/>
    <w:rsid w:val="00B75D2D"/>
    <w:rsid w:val="00B75D92"/>
    <w:rsid w:val="00B75F3E"/>
    <w:rsid w:val="00B76028"/>
    <w:rsid w:val="00B7644E"/>
    <w:rsid w:val="00B76B44"/>
    <w:rsid w:val="00B76F80"/>
    <w:rsid w:val="00B771FF"/>
    <w:rsid w:val="00B77299"/>
    <w:rsid w:val="00B7744E"/>
    <w:rsid w:val="00B77484"/>
    <w:rsid w:val="00B7794D"/>
    <w:rsid w:val="00B80198"/>
    <w:rsid w:val="00B801AA"/>
    <w:rsid w:val="00B801D3"/>
    <w:rsid w:val="00B804AC"/>
    <w:rsid w:val="00B816B4"/>
    <w:rsid w:val="00B81830"/>
    <w:rsid w:val="00B81846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3FBB"/>
    <w:rsid w:val="00B846C3"/>
    <w:rsid w:val="00B848CE"/>
    <w:rsid w:val="00B84918"/>
    <w:rsid w:val="00B84E17"/>
    <w:rsid w:val="00B84EC6"/>
    <w:rsid w:val="00B8517B"/>
    <w:rsid w:val="00B85978"/>
    <w:rsid w:val="00B85C82"/>
    <w:rsid w:val="00B85D0D"/>
    <w:rsid w:val="00B85EC3"/>
    <w:rsid w:val="00B85FD4"/>
    <w:rsid w:val="00B86570"/>
    <w:rsid w:val="00B8664B"/>
    <w:rsid w:val="00B86671"/>
    <w:rsid w:val="00B867C3"/>
    <w:rsid w:val="00B86EE8"/>
    <w:rsid w:val="00B86EF2"/>
    <w:rsid w:val="00B87447"/>
    <w:rsid w:val="00B87592"/>
    <w:rsid w:val="00B87733"/>
    <w:rsid w:val="00B87E48"/>
    <w:rsid w:val="00B901CA"/>
    <w:rsid w:val="00B905CF"/>
    <w:rsid w:val="00B9097E"/>
    <w:rsid w:val="00B90D9C"/>
    <w:rsid w:val="00B90F3A"/>
    <w:rsid w:val="00B9100B"/>
    <w:rsid w:val="00B91245"/>
    <w:rsid w:val="00B918B7"/>
    <w:rsid w:val="00B91962"/>
    <w:rsid w:val="00B91BEA"/>
    <w:rsid w:val="00B91CDB"/>
    <w:rsid w:val="00B91D4D"/>
    <w:rsid w:val="00B91FE7"/>
    <w:rsid w:val="00B92340"/>
    <w:rsid w:val="00B92662"/>
    <w:rsid w:val="00B929F4"/>
    <w:rsid w:val="00B92C3B"/>
    <w:rsid w:val="00B934C6"/>
    <w:rsid w:val="00B934F8"/>
    <w:rsid w:val="00B934FD"/>
    <w:rsid w:val="00B935D9"/>
    <w:rsid w:val="00B93806"/>
    <w:rsid w:val="00B939D9"/>
    <w:rsid w:val="00B93C36"/>
    <w:rsid w:val="00B93C3E"/>
    <w:rsid w:val="00B93C4C"/>
    <w:rsid w:val="00B93C87"/>
    <w:rsid w:val="00B93F98"/>
    <w:rsid w:val="00B944C5"/>
    <w:rsid w:val="00B94868"/>
    <w:rsid w:val="00B948E1"/>
    <w:rsid w:val="00B94926"/>
    <w:rsid w:val="00B95E95"/>
    <w:rsid w:val="00B960F1"/>
    <w:rsid w:val="00B96509"/>
    <w:rsid w:val="00B96E83"/>
    <w:rsid w:val="00B96F52"/>
    <w:rsid w:val="00B97151"/>
    <w:rsid w:val="00B971E3"/>
    <w:rsid w:val="00B976F6"/>
    <w:rsid w:val="00B97739"/>
    <w:rsid w:val="00B977B5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5AD"/>
    <w:rsid w:val="00BA1632"/>
    <w:rsid w:val="00BA170C"/>
    <w:rsid w:val="00BA1BDA"/>
    <w:rsid w:val="00BA1C58"/>
    <w:rsid w:val="00BA1D34"/>
    <w:rsid w:val="00BA204C"/>
    <w:rsid w:val="00BA2122"/>
    <w:rsid w:val="00BA2681"/>
    <w:rsid w:val="00BA2939"/>
    <w:rsid w:val="00BA2C0C"/>
    <w:rsid w:val="00BA2CCF"/>
    <w:rsid w:val="00BA317E"/>
    <w:rsid w:val="00BA34EE"/>
    <w:rsid w:val="00BA3713"/>
    <w:rsid w:val="00BA3A9B"/>
    <w:rsid w:val="00BA3CCC"/>
    <w:rsid w:val="00BA3DFB"/>
    <w:rsid w:val="00BA406F"/>
    <w:rsid w:val="00BA416A"/>
    <w:rsid w:val="00BA43C4"/>
    <w:rsid w:val="00BA48D5"/>
    <w:rsid w:val="00BA4EB9"/>
    <w:rsid w:val="00BA5432"/>
    <w:rsid w:val="00BA560B"/>
    <w:rsid w:val="00BA59CE"/>
    <w:rsid w:val="00BA5C95"/>
    <w:rsid w:val="00BA5E94"/>
    <w:rsid w:val="00BA5EC1"/>
    <w:rsid w:val="00BA5FFD"/>
    <w:rsid w:val="00BA618C"/>
    <w:rsid w:val="00BA62C9"/>
    <w:rsid w:val="00BA6351"/>
    <w:rsid w:val="00BA64AF"/>
    <w:rsid w:val="00BA64DE"/>
    <w:rsid w:val="00BA67C4"/>
    <w:rsid w:val="00BA6818"/>
    <w:rsid w:val="00BA68AB"/>
    <w:rsid w:val="00BA6A36"/>
    <w:rsid w:val="00BA6C20"/>
    <w:rsid w:val="00BA752E"/>
    <w:rsid w:val="00BA772B"/>
    <w:rsid w:val="00BA7A69"/>
    <w:rsid w:val="00BA7BDF"/>
    <w:rsid w:val="00BA7CCF"/>
    <w:rsid w:val="00BA7D89"/>
    <w:rsid w:val="00BA7FA9"/>
    <w:rsid w:val="00BB0C86"/>
    <w:rsid w:val="00BB1337"/>
    <w:rsid w:val="00BB13C8"/>
    <w:rsid w:val="00BB14BA"/>
    <w:rsid w:val="00BB14DE"/>
    <w:rsid w:val="00BB1895"/>
    <w:rsid w:val="00BB21A8"/>
    <w:rsid w:val="00BB21F2"/>
    <w:rsid w:val="00BB22B2"/>
    <w:rsid w:val="00BB2573"/>
    <w:rsid w:val="00BB28FF"/>
    <w:rsid w:val="00BB295E"/>
    <w:rsid w:val="00BB29DC"/>
    <w:rsid w:val="00BB30E9"/>
    <w:rsid w:val="00BB3370"/>
    <w:rsid w:val="00BB34E7"/>
    <w:rsid w:val="00BB3520"/>
    <w:rsid w:val="00BB3ABF"/>
    <w:rsid w:val="00BB3DEA"/>
    <w:rsid w:val="00BB43BA"/>
    <w:rsid w:val="00BB4484"/>
    <w:rsid w:val="00BB487E"/>
    <w:rsid w:val="00BB48CF"/>
    <w:rsid w:val="00BB493A"/>
    <w:rsid w:val="00BB49F8"/>
    <w:rsid w:val="00BB4B30"/>
    <w:rsid w:val="00BB4B38"/>
    <w:rsid w:val="00BB4D58"/>
    <w:rsid w:val="00BB516D"/>
    <w:rsid w:val="00BB5179"/>
    <w:rsid w:val="00BB530E"/>
    <w:rsid w:val="00BB5A6D"/>
    <w:rsid w:val="00BB5C30"/>
    <w:rsid w:val="00BB5C6E"/>
    <w:rsid w:val="00BB5D72"/>
    <w:rsid w:val="00BB65A3"/>
    <w:rsid w:val="00BB709B"/>
    <w:rsid w:val="00BB71DB"/>
    <w:rsid w:val="00BB7292"/>
    <w:rsid w:val="00BB785B"/>
    <w:rsid w:val="00BB7A17"/>
    <w:rsid w:val="00BC0098"/>
    <w:rsid w:val="00BC0255"/>
    <w:rsid w:val="00BC0295"/>
    <w:rsid w:val="00BC034D"/>
    <w:rsid w:val="00BC0763"/>
    <w:rsid w:val="00BC0809"/>
    <w:rsid w:val="00BC110C"/>
    <w:rsid w:val="00BC14DC"/>
    <w:rsid w:val="00BC15AB"/>
    <w:rsid w:val="00BC1682"/>
    <w:rsid w:val="00BC1AB8"/>
    <w:rsid w:val="00BC1BD3"/>
    <w:rsid w:val="00BC1C62"/>
    <w:rsid w:val="00BC1D8B"/>
    <w:rsid w:val="00BC1E84"/>
    <w:rsid w:val="00BC1FAC"/>
    <w:rsid w:val="00BC22B6"/>
    <w:rsid w:val="00BC2359"/>
    <w:rsid w:val="00BC251C"/>
    <w:rsid w:val="00BC26E9"/>
    <w:rsid w:val="00BC28F5"/>
    <w:rsid w:val="00BC29A1"/>
    <w:rsid w:val="00BC2ADC"/>
    <w:rsid w:val="00BC2CA1"/>
    <w:rsid w:val="00BC2DC8"/>
    <w:rsid w:val="00BC2DFE"/>
    <w:rsid w:val="00BC2E0C"/>
    <w:rsid w:val="00BC2EC9"/>
    <w:rsid w:val="00BC3007"/>
    <w:rsid w:val="00BC3084"/>
    <w:rsid w:val="00BC3220"/>
    <w:rsid w:val="00BC35BB"/>
    <w:rsid w:val="00BC3DAD"/>
    <w:rsid w:val="00BC403A"/>
    <w:rsid w:val="00BC423E"/>
    <w:rsid w:val="00BC4658"/>
    <w:rsid w:val="00BC473A"/>
    <w:rsid w:val="00BC497A"/>
    <w:rsid w:val="00BC4D09"/>
    <w:rsid w:val="00BC4D27"/>
    <w:rsid w:val="00BC4E36"/>
    <w:rsid w:val="00BC5341"/>
    <w:rsid w:val="00BC5C18"/>
    <w:rsid w:val="00BC5C97"/>
    <w:rsid w:val="00BC5D1A"/>
    <w:rsid w:val="00BC6067"/>
    <w:rsid w:val="00BC6362"/>
    <w:rsid w:val="00BC6525"/>
    <w:rsid w:val="00BC6551"/>
    <w:rsid w:val="00BC6601"/>
    <w:rsid w:val="00BC6662"/>
    <w:rsid w:val="00BC68E2"/>
    <w:rsid w:val="00BC6A3A"/>
    <w:rsid w:val="00BC6B39"/>
    <w:rsid w:val="00BC6DA3"/>
    <w:rsid w:val="00BC71BE"/>
    <w:rsid w:val="00BC751C"/>
    <w:rsid w:val="00BC7673"/>
    <w:rsid w:val="00BC7E9B"/>
    <w:rsid w:val="00BC7F79"/>
    <w:rsid w:val="00BD0183"/>
    <w:rsid w:val="00BD0208"/>
    <w:rsid w:val="00BD026A"/>
    <w:rsid w:val="00BD0504"/>
    <w:rsid w:val="00BD0516"/>
    <w:rsid w:val="00BD057D"/>
    <w:rsid w:val="00BD060C"/>
    <w:rsid w:val="00BD06C0"/>
    <w:rsid w:val="00BD09DC"/>
    <w:rsid w:val="00BD0B5D"/>
    <w:rsid w:val="00BD0C6F"/>
    <w:rsid w:val="00BD0CC1"/>
    <w:rsid w:val="00BD0E62"/>
    <w:rsid w:val="00BD0FA9"/>
    <w:rsid w:val="00BD0FE0"/>
    <w:rsid w:val="00BD1494"/>
    <w:rsid w:val="00BD15C3"/>
    <w:rsid w:val="00BD1652"/>
    <w:rsid w:val="00BD1821"/>
    <w:rsid w:val="00BD1BE7"/>
    <w:rsid w:val="00BD1D03"/>
    <w:rsid w:val="00BD1D2C"/>
    <w:rsid w:val="00BD1E66"/>
    <w:rsid w:val="00BD1F5D"/>
    <w:rsid w:val="00BD211D"/>
    <w:rsid w:val="00BD215D"/>
    <w:rsid w:val="00BD24C2"/>
    <w:rsid w:val="00BD2743"/>
    <w:rsid w:val="00BD2AFD"/>
    <w:rsid w:val="00BD3205"/>
    <w:rsid w:val="00BD3296"/>
    <w:rsid w:val="00BD33CB"/>
    <w:rsid w:val="00BD346B"/>
    <w:rsid w:val="00BD38A7"/>
    <w:rsid w:val="00BD39A3"/>
    <w:rsid w:val="00BD3ACF"/>
    <w:rsid w:val="00BD3D44"/>
    <w:rsid w:val="00BD3E58"/>
    <w:rsid w:val="00BD3EF5"/>
    <w:rsid w:val="00BD3F2D"/>
    <w:rsid w:val="00BD3F50"/>
    <w:rsid w:val="00BD46D1"/>
    <w:rsid w:val="00BD4759"/>
    <w:rsid w:val="00BD48E9"/>
    <w:rsid w:val="00BD48EE"/>
    <w:rsid w:val="00BD4CD8"/>
    <w:rsid w:val="00BD4E04"/>
    <w:rsid w:val="00BD4FE0"/>
    <w:rsid w:val="00BD5068"/>
    <w:rsid w:val="00BD526C"/>
    <w:rsid w:val="00BD5316"/>
    <w:rsid w:val="00BD5555"/>
    <w:rsid w:val="00BD56E8"/>
    <w:rsid w:val="00BD57E5"/>
    <w:rsid w:val="00BD5963"/>
    <w:rsid w:val="00BD5D76"/>
    <w:rsid w:val="00BD6091"/>
    <w:rsid w:val="00BD60B6"/>
    <w:rsid w:val="00BD6208"/>
    <w:rsid w:val="00BD683E"/>
    <w:rsid w:val="00BD68BA"/>
    <w:rsid w:val="00BD6A29"/>
    <w:rsid w:val="00BD6D22"/>
    <w:rsid w:val="00BD6ED4"/>
    <w:rsid w:val="00BD6F26"/>
    <w:rsid w:val="00BD7464"/>
    <w:rsid w:val="00BD7504"/>
    <w:rsid w:val="00BD78D5"/>
    <w:rsid w:val="00BD78DF"/>
    <w:rsid w:val="00BD7E76"/>
    <w:rsid w:val="00BD7F94"/>
    <w:rsid w:val="00BE0387"/>
    <w:rsid w:val="00BE044C"/>
    <w:rsid w:val="00BE09B4"/>
    <w:rsid w:val="00BE0B11"/>
    <w:rsid w:val="00BE0F15"/>
    <w:rsid w:val="00BE116A"/>
    <w:rsid w:val="00BE119E"/>
    <w:rsid w:val="00BE1202"/>
    <w:rsid w:val="00BE1741"/>
    <w:rsid w:val="00BE2078"/>
    <w:rsid w:val="00BE2118"/>
    <w:rsid w:val="00BE22C8"/>
    <w:rsid w:val="00BE2566"/>
    <w:rsid w:val="00BE256A"/>
    <w:rsid w:val="00BE2954"/>
    <w:rsid w:val="00BE2B88"/>
    <w:rsid w:val="00BE2FF1"/>
    <w:rsid w:val="00BE2FF8"/>
    <w:rsid w:val="00BE3313"/>
    <w:rsid w:val="00BE343D"/>
    <w:rsid w:val="00BE34A3"/>
    <w:rsid w:val="00BE354A"/>
    <w:rsid w:val="00BE35A8"/>
    <w:rsid w:val="00BE3716"/>
    <w:rsid w:val="00BE3A14"/>
    <w:rsid w:val="00BE3AFE"/>
    <w:rsid w:val="00BE3B9F"/>
    <w:rsid w:val="00BE3C7B"/>
    <w:rsid w:val="00BE3D1A"/>
    <w:rsid w:val="00BE40C7"/>
    <w:rsid w:val="00BE414D"/>
    <w:rsid w:val="00BE44F4"/>
    <w:rsid w:val="00BE44F6"/>
    <w:rsid w:val="00BE4BF0"/>
    <w:rsid w:val="00BE4C85"/>
    <w:rsid w:val="00BE5165"/>
    <w:rsid w:val="00BE5468"/>
    <w:rsid w:val="00BE5827"/>
    <w:rsid w:val="00BE5855"/>
    <w:rsid w:val="00BE5C51"/>
    <w:rsid w:val="00BE5F2B"/>
    <w:rsid w:val="00BE61DA"/>
    <w:rsid w:val="00BE6316"/>
    <w:rsid w:val="00BE6391"/>
    <w:rsid w:val="00BE66F7"/>
    <w:rsid w:val="00BE681A"/>
    <w:rsid w:val="00BE69D9"/>
    <w:rsid w:val="00BE712F"/>
    <w:rsid w:val="00BE7234"/>
    <w:rsid w:val="00BE7CAC"/>
    <w:rsid w:val="00BF00E7"/>
    <w:rsid w:val="00BF010F"/>
    <w:rsid w:val="00BF0141"/>
    <w:rsid w:val="00BF018F"/>
    <w:rsid w:val="00BF04CF"/>
    <w:rsid w:val="00BF0572"/>
    <w:rsid w:val="00BF064B"/>
    <w:rsid w:val="00BF06C3"/>
    <w:rsid w:val="00BF06DA"/>
    <w:rsid w:val="00BF077A"/>
    <w:rsid w:val="00BF0BA1"/>
    <w:rsid w:val="00BF0C43"/>
    <w:rsid w:val="00BF12E3"/>
    <w:rsid w:val="00BF139D"/>
    <w:rsid w:val="00BF1707"/>
    <w:rsid w:val="00BF1889"/>
    <w:rsid w:val="00BF18CB"/>
    <w:rsid w:val="00BF192D"/>
    <w:rsid w:val="00BF1B36"/>
    <w:rsid w:val="00BF1B4A"/>
    <w:rsid w:val="00BF1B83"/>
    <w:rsid w:val="00BF1F4C"/>
    <w:rsid w:val="00BF1FCB"/>
    <w:rsid w:val="00BF20EA"/>
    <w:rsid w:val="00BF2168"/>
    <w:rsid w:val="00BF2175"/>
    <w:rsid w:val="00BF21F6"/>
    <w:rsid w:val="00BF23D2"/>
    <w:rsid w:val="00BF258B"/>
    <w:rsid w:val="00BF2A91"/>
    <w:rsid w:val="00BF2BB0"/>
    <w:rsid w:val="00BF2BBE"/>
    <w:rsid w:val="00BF2CE2"/>
    <w:rsid w:val="00BF2F3E"/>
    <w:rsid w:val="00BF2FAB"/>
    <w:rsid w:val="00BF310E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7EF"/>
    <w:rsid w:val="00BF5811"/>
    <w:rsid w:val="00BF5887"/>
    <w:rsid w:val="00BF59A4"/>
    <w:rsid w:val="00BF59CB"/>
    <w:rsid w:val="00BF5B5E"/>
    <w:rsid w:val="00BF5B9D"/>
    <w:rsid w:val="00BF5BBC"/>
    <w:rsid w:val="00BF5C36"/>
    <w:rsid w:val="00BF5E83"/>
    <w:rsid w:val="00BF60A9"/>
    <w:rsid w:val="00BF62FF"/>
    <w:rsid w:val="00BF6394"/>
    <w:rsid w:val="00BF657A"/>
    <w:rsid w:val="00BF672A"/>
    <w:rsid w:val="00BF68CF"/>
    <w:rsid w:val="00BF6924"/>
    <w:rsid w:val="00BF6B44"/>
    <w:rsid w:val="00BF6BE4"/>
    <w:rsid w:val="00BF6C1D"/>
    <w:rsid w:val="00BF6D2E"/>
    <w:rsid w:val="00BF6D36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1DDB"/>
    <w:rsid w:val="00C02314"/>
    <w:rsid w:val="00C02325"/>
    <w:rsid w:val="00C023BB"/>
    <w:rsid w:val="00C02ACC"/>
    <w:rsid w:val="00C02E1E"/>
    <w:rsid w:val="00C02EA7"/>
    <w:rsid w:val="00C0300C"/>
    <w:rsid w:val="00C03419"/>
    <w:rsid w:val="00C03596"/>
    <w:rsid w:val="00C03838"/>
    <w:rsid w:val="00C03AB9"/>
    <w:rsid w:val="00C03B82"/>
    <w:rsid w:val="00C03D3B"/>
    <w:rsid w:val="00C03F20"/>
    <w:rsid w:val="00C0402C"/>
    <w:rsid w:val="00C0433B"/>
    <w:rsid w:val="00C04405"/>
    <w:rsid w:val="00C049E0"/>
    <w:rsid w:val="00C04A35"/>
    <w:rsid w:val="00C04B66"/>
    <w:rsid w:val="00C0535E"/>
    <w:rsid w:val="00C05539"/>
    <w:rsid w:val="00C05618"/>
    <w:rsid w:val="00C05AFC"/>
    <w:rsid w:val="00C05C6F"/>
    <w:rsid w:val="00C05F2E"/>
    <w:rsid w:val="00C06860"/>
    <w:rsid w:val="00C06C7F"/>
    <w:rsid w:val="00C06D44"/>
    <w:rsid w:val="00C06D4C"/>
    <w:rsid w:val="00C06F5C"/>
    <w:rsid w:val="00C07090"/>
    <w:rsid w:val="00C0709D"/>
    <w:rsid w:val="00C072B9"/>
    <w:rsid w:val="00C073AF"/>
    <w:rsid w:val="00C07555"/>
    <w:rsid w:val="00C07562"/>
    <w:rsid w:val="00C075D1"/>
    <w:rsid w:val="00C075DE"/>
    <w:rsid w:val="00C079C4"/>
    <w:rsid w:val="00C07A59"/>
    <w:rsid w:val="00C07C8B"/>
    <w:rsid w:val="00C07D2C"/>
    <w:rsid w:val="00C07E48"/>
    <w:rsid w:val="00C1019B"/>
    <w:rsid w:val="00C10222"/>
    <w:rsid w:val="00C10324"/>
    <w:rsid w:val="00C10574"/>
    <w:rsid w:val="00C1076C"/>
    <w:rsid w:val="00C108FC"/>
    <w:rsid w:val="00C10A39"/>
    <w:rsid w:val="00C10A46"/>
    <w:rsid w:val="00C10D32"/>
    <w:rsid w:val="00C10E0C"/>
    <w:rsid w:val="00C10EDD"/>
    <w:rsid w:val="00C112CD"/>
    <w:rsid w:val="00C1170E"/>
    <w:rsid w:val="00C11812"/>
    <w:rsid w:val="00C1187A"/>
    <w:rsid w:val="00C11A7D"/>
    <w:rsid w:val="00C11F34"/>
    <w:rsid w:val="00C1204A"/>
    <w:rsid w:val="00C121EB"/>
    <w:rsid w:val="00C12534"/>
    <w:rsid w:val="00C1290E"/>
    <w:rsid w:val="00C12CD0"/>
    <w:rsid w:val="00C12CD1"/>
    <w:rsid w:val="00C12DB8"/>
    <w:rsid w:val="00C13236"/>
    <w:rsid w:val="00C13806"/>
    <w:rsid w:val="00C139C5"/>
    <w:rsid w:val="00C13A72"/>
    <w:rsid w:val="00C13A7E"/>
    <w:rsid w:val="00C13E1F"/>
    <w:rsid w:val="00C13F54"/>
    <w:rsid w:val="00C13F90"/>
    <w:rsid w:val="00C141CD"/>
    <w:rsid w:val="00C143AD"/>
    <w:rsid w:val="00C144B9"/>
    <w:rsid w:val="00C14951"/>
    <w:rsid w:val="00C14961"/>
    <w:rsid w:val="00C14B44"/>
    <w:rsid w:val="00C14C97"/>
    <w:rsid w:val="00C14D22"/>
    <w:rsid w:val="00C15503"/>
    <w:rsid w:val="00C155F5"/>
    <w:rsid w:val="00C15739"/>
    <w:rsid w:val="00C15868"/>
    <w:rsid w:val="00C15ABB"/>
    <w:rsid w:val="00C15C5F"/>
    <w:rsid w:val="00C15FD9"/>
    <w:rsid w:val="00C1669D"/>
    <w:rsid w:val="00C16797"/>
    <w:rsid w:val="00C16BAF"/>
    <w:rsid w:val="00C16CB3"/>
    <w:rsid w:val="00C16DE6"/>
    <w:rsid w:val="00C16E1D"/>
    <w:rsid w:val="00C16ED5"/>
    <w:rsid w:val="00C16F4A"/>
    <w:rsid w:val="00C16FBE"/>
    <w:rsid w:val="00C17324"/>
    <w:rsid w:val="00C1749B"/>
    <w:rsid w:val="00C17664"/>
    <w:rsid w:val="00C17A7F"/>
    <w:rsid w:val="00C17EE3"/>
    <w:rsid w:val="00C17EE9"/>
    <w:rsid w:val="00C207AE"/>
    <w:rsid w:val="00C20869"/>
    <w:rsid w:val="00C20B90"/>
    <w:rsid w:val="00C20DB5"/>
    <w:rsid w:val="00C20E61"/>
    <w:rsid w:val="00C20EDB"/>
    <w:rsid w:val="00C21140"/>
    <w:rsid w:val="00C21317"/>
    <w:rsid w:val="00C21486"/>
    <w:rsid w:val="00C217FB"/>
    <w:rsid w:val="00C21990"/>
    <w:rsid w:val="00C220DF"/>
    <w:rsid w:val="00C22191"/>
    <w:rsid w:val="00C22298"/>
    <w:rsid w:val="00C222C1"/>
    <w:rsid w:val="00C225A6"/>
    <w:rsid w:val="00C226D8"/>
    <w:rsid w:val="00C22715"/>
    <w:rsid w:val="00C228D8"/>
    <w:rsid w:val="00C23395"/>
    <w:rsid w:val="00C233CC"/>
    <w:rsid w:val="00C235F0"/>
    <w:rsid w:val="00C2367D"/>
    <w:rsid w:val="00C238AE"/>
    <w:rsid w:val="00C238DB"/>
    <w:rsid w:val="00C23AA8"/>
    <w:rsid w:val="00C240FB"/>
    <w:rsid w:val="00C24126"/>
    <w:rsid w:val="00C241A7"/>
    <w:rsid w:val="00C24478"/>
    <w:rsid w:val="00C244EB"/>
    <w:rsid w:val="00C246D3"/>
    <w:rsid w:val="00C24849"/>
    <w:rsid w:val="00C249DA"/>
    <w:rsid w:val="00C2523C"/>
    <w:rsid w:val="00C25341"/>
    <w:rsid w:val="00C25734"/>
    <w:rsid w:val="00C257C9"/>
    <w:rsid w:val="00C25818"/>
    <w:rsid w:val="00C264DC"/>
    <w:rsid w:val="00C265F8"/>
    <w:rsid w:val="00C26631"/>
    <w:rsid w:val="00C2680B"/>
    <w:rsid w:val="00C2687B"/>
    <w:rsid w:val="00C26B83"/>
    <w:rsid w:val="00C26C45"/>
    <w:rsid w:val="00C26CEF"/>
    <w:rsid w:val="00C2704B"/>
    <w:rsid w:val="00C27132"/>
    <w:rsid w:val="00C2736C"/>
    <w:rsid w:val="00C2768A"/>
    <w:rsid w:val="00C276F1"/>
    <w:rsid w:val="00C27ACB"/>
    <w:rsid w:val="00C27FA0"/>
    <w:rsid w:val="00C27FE2"/>
    <w:rsid w:val="00C30327"/>
    <w:rsid w:val="00C30340"/>
    <w:rsid w:val="00C304C0"/>
    <w:rsid w:val="00C3085A"/>
    <w:rsid w:val="00C30B4F"/>
    <w:rsid w:val="00C30D1F"/>
    <w:rsid w:val="00C30D44"/>
    <w:rsid w:val="00C30E2E"/>
    <w:rsid w:val="00C314A7"/>
    <w:rsid w:val="00C31692"/>
    <w:rsid w:val="00C31C08"/>
    <w:rsid w:val="00C321C8"/>
    <w:rsid w:val="00C32415"/>
    <w:rsid w:val="00C3247F"/>
    <w:rsid w:val="00C324D9"/>
    <w:rsid w:val="00C325A9"/>
    <w:rsid w:val="00C32A1D"/>
    <w:rsid w:val="00C32A6F"/>
    <w:rsid w:val="00C330D1"/>
    <w:rsid w:val="00C331EE"/>
    <w:rsid w:val="00C33371"/>
    <w:rsid w:val="00C3354B"/>
    <w:rsid w:val="00C3356C"/>
    <w:rsid w:val="00C33800"/>
    <w:rsid w:val="00C33945"/>
    <w:rsid w:val="00C33BE4"/>
    <w:rsid w:val="00C33EAF"/>
    <w:rsid w:val="00C342DD"/>
    <w:rsid w:val="00C3468A"/>
    <w:rsid w:val="00C34F77"/>
    <w:rsid w:val="00C350A1"/>
    <w:rsid w:val="00C35351"/>
    <w:rsid w:val="00C353E7"/>
    <w:rsid w:val="00C354A3"/>
    <w:rsid w:val="00C3574E"/>
    <w:rsid w:val="00C35A9D"/>
    <w:rsid w:val="00C35E4C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8A"/>
    <w:rsid w:val="00C375D4"/>
    <w:rsid w:val="00C37BF7"/>
    <w:rsid w:val="00C37C26"/>
    <w:rsid w:val="00C37FCE"/>
    <w:rsid w:val="00C40659"/>
    <w:rsid w:val="00C41182"/>
    <w:rsid w:val="00C41498"/>
    <w:rsid w:val="00C41EA7"/>
    <w:rsid w:val="00C41FB5"/>
    <w:rsid w:val="00C42057"/>
    <w:rsid w:val="00C42072"/>
    <w:rsid w:val="00C4214C"/>
    <w:rsid w:val="00C4237A"/>
    <w:rsid w:val="00C424A2"/>
    <w:rsid w:val="00C42918"/>
    <w:rsid w:val="00C42D9B"/>
    <w:rsid w:val="00C42E16"/>
    <w:rsid w:val="00C4335F"/>
    <w:rsid w:val="00C43401"/>
    <w:rsid w:val="00C438E0"/>
    <w:rsid w:val="00C438FD"/>
    <w:rsid w:val="00C43B46"/>
    <w:rsid w:val="00C43BB5"/>
    <w:rsid w:val="00C43E03"/>
    <w:rsid w:val="00C43E75"/>
    <w:rsid w:val="00C443E5"/>
    <w:rsid w:val="00C4470C"/>
    <w:rsid w:val="00C44950"/>
    <w:rsid w:val="00C44955"/>
    <w:rsid w:val="00C453D0"/>
    <w:rsid w:val="00C4546F"/>
    <w:rsid w:val="00C45C81"/>
    <w:rsid w:val="00C45EB9"/>
    <w:rsid w:val="00C45FE8"/>
    <w:rsid w:val="00C46056"/>
    <w:rsid w:val="00C4607A"/>
    <w:rsid w:val="00C46091"/>
    <w:rsid w:val="00C46490"/>
    <w:rsid w:val="00C46495"/>
    <w:rsid w:val="00C465D8"/>
    <w:rsid w:val="00C4687A"/>
    <w:rsid w:val="00C46977"/>
    <w:rsid w:val="00C46B7A"/>
    <w:rsid w:val="00C46BD8"/>
    <w:rsid w:val="00C46D51"/>
    <w:rsid w:val="00C4705B"/>
    <w:rsid w:val="00C470AF"/>
    <w:rsid w:val="00C47152"/>
    <w:rsid w:val="00C474B5"/>
    <w:rsid w:val="00C475CD"/>
    <w:rsid w:val="00C475D7"/>
    <w:rsid w:val="00C4760B"/>
    <w:rsid w:val="00C47A42"/>
    <w:rsid w:val="00C47BC5"/>
    <w:rsid w:val="00C47C74"/>
    <w:rsid w:val="00C50043"/>
    <w:rsid w:val="00C500EF"/>
    <w:rsid w:val="00C50AAC"/>
    <w:rsid w:val="00C50CF2"/>
    <w:rsid w:val="00C50E00"/>
    <w:rsid w:val="00C50E0F"/>
    <w:rsid w:val="00C50EAF"/>
    <w:rsid w:val="00C50FE0"/>
    <w:rsid w:val="00C51289"/>
    <w:rsid w:val="00C516EA"/>
    <w:rsid w:val="00C51764"/>
    <w:rsid w:val="00C517BA"/>
    <w:rsid w:val="00C52669"/>
    <w:rsid w:val="00C52859"/>
    <w:rsid w:val="00C52A52"/>
    <w:rsid w:val="00C52E26"/>
    <w:rsid w:val="00C53087"/>
    <w:rsid w:val="00C530FE"/>
    <w:rsid w:val="00C53105"/>
    <w:rsid w:val="00C5312F"/>
    <w:rsid w:val="00C53996"/>
    <w:rsid w:val="00C540AA"/>
    <w:rsid w:val="00C54412"/>
    <w:rsid w:val="00C546D0"/>
    <w:rsid w:val="00C54727"/>
    <w:rsid w:val="00C54BE9"/>
    <w:rsid w:val="00C54DBF"/>
    <w:rsid w:val="00C54F17"/>
    <w:rsid w:val="00C550DD"/>
    <w:rsid w:val="00C556E1"/>
    <w:rsid w:val="00C55739"/>
    <w:rsid w:val="00C55806"/>
    <w:rsid w:val="00C558C0"/>
    <w:rsid w:val="00C55AB4"/>
    <w:rsid w:val="00C55D21"/>
    <w:rsid w:val="00C562A1"/>
    <w:rsid w:val="00C56306"/>
    <w:rsid w:val="00C564C6"/>
    <w:rsid w:val="00C56754"/>
    <w:rsid w:val="00C5691E"/>
    <w:rsid w:val="00C56D00"/>
    <w:rsid w:val="00C56DEF"/>
    <w:rsid w:val="00C56EBF"/>
    <w:rsid w:val="00C570A1"/>
    <w:rsid w:val="00C57111"/>
    <w:rsid w:val="00C57336"/>
    <w:rsid w:val="00C5738A"/>
    <w:rsid w:val="00C57776"/>
    <w:rsid w:val="00C57D27"/>
    <w:rsid w:val="00C60134"/>
    <w:rsid w:val="00C602A2"/>
    <w:rsid w:val="00C60891"/>
    <w:rsid w:val="00C60913"/>
    <w:rsid w:val="00C6096A"/>
    <w:rsid w:val="00C60D7A"/>
    <w:rsid w:val="00C60E26"/>
    <w:rsid w:val="00C6117D"/>
    <w:rsid w:val="00C6124F"/>
    <w:rsid w:val="00C61375"/>
    <w:rsid w:val="00C61635"/>
    <w:rsid w:val="00C6177C"/>
    <w:rsid w:val="00C618E8"/>
    <w:rsid w:val="00C61A48"/>
    <w:rsid w:val="00C61A87"/>
    <w:rsid w:val="00C61DDF"/>
    <w:rsid w:val="00C61DF5"/>
    <w:rsid w:val="00C61FC2"/>
    <w:rsid w:val="00C61FC4"/>
    <w:rsid w:val="00C62589"/>
    <w:rsid w:val="00C626F4"/>
    <w:rsid w:val="00C62721"/>
    <w:rsid w:val="00C62A20"/>
    <w:rsid w:val="00C62A47"/>
    <w:rsid w:val="00C62A56"/>
    <w:rsid w:val="00C62C97"/>
    <w:rsid w:val="00C62D7D"/>
    <w:rsid w:val="00C63661"/>
    <w:rsid w:val="00C63852"/>
    <w:rsid w:val="00C63A0E"/>
    <w:rsid w:val="00C63B43"/>
    <w:rsid w:val="00C63B47"/>
    <w:rsid w:val="00C63F90"/>
    <w:rsid w:val="00C64064"/>
    <w:rsid w:val="00C6443D"/>
    <w:rsid w:val="00C645E1"/>
    <w:rsid w:val="00C64834"/>
    <w:rsid w:val="00C64B7F"/>
    <w:rsid w:val="00C64E92"/>
    <w:rsid w:val="00C64EBB"/>
    <w:rsid w:val="00C64F7D"/>
    <w:rsid w:val="00C6517F"/>
    <w:rsid w:val="00C65421"/>
    <w:rsid w:val="00C654E4"/>
    <w:rsid w:val="00C65502"/>
    <w:rsid w:val="00C657BA"/>
    <w:rsid w:val="00C65B2B"/>
    <w:rsid w:val="00C66D5D"/>
    <w:rsid w:val="00C66F13"/>
    <w:rsid w:val="00C6734C"/>
    <w:rsid w:val="00C673B3"/>
    <w:rsid w:val="00C67448"/>
    <w:rsid w:val="00C674AD"/>
    <w:rsid w:val="00C67528"/>
    <w:rsid w:val="00C6792A"/>
    <w:rsid w:val="00C67AFF"/>
    <w:rsid w:val="00C67CFE"/>
    <w:rsid w:val="00C70060"/>
    <w:rsid w:val="00C701B3"/>
    <w:rsid w:val="00C70430"/>
    <w:rsid w:val="00C70587"/>
    <w:rsid w:val="00C7073B"/>
    <w:rsid w:val="00C70743"/>
    <w:rsid w:val="00C70803"/>
    <w:rsid w:val="00C7090E"/>
    <w:rsid w:val="00C70ED2"/>
    <w:rsid w:val="00C70F92"/>
    <w:rsid w:val="00C710B3"/>
    <w:rsid w:val="00C711ED"/>
    <w:rsid w:val="00C712CE"/>
    <w:rsid w:val="00C71355"/>
    <w:rsid w:val="00C714E7"/>
    <w:rsid w:val="00C7153C"/>
    <w:rsid w:val="00C71650"/>
    <w:rsid w:val="00C71A8D"/>
    <w:rsid w:val="00C71F3E"/>
    <w:rsid w:val="00C720B7"/>
    <w:rsid w:val="00C725BD"/>
    <w:rsid w:val="00C72820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461"/>
    <w:rsid w:val="00C746D8"/>
    <w:rsid w:val="00C74AB8"/>
    <w:rsid w:val="00C7513C"/>
    <w:rsid w:val="00C7520D"/>
    <w:rsid w:val="00C752C1"/>
    <w:rsid w:val="00C75B02"/>
    <w:rsid w:val="00C75D7F"/>
    <w:rsid w:val="00C75DD1"/>
    <w:rsid w:val="00C75E97"/>
    <w:rsid w:val="00C75EB7"/>
    <w:rsid w:val="00C75FED"/>
    <w:rsid w:val="00C760A2"/>
    <w:rsid w:val="00C760A5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1B5"/>
    <w:rsid w:val="00C802E9"/>
    <w:rsid w:val="00C80C41"/>
    <w:rsid w:val="00C80E30"/>
    <w:rsid w:val="00C811FF"/>
    <w:rsid w:val="00C812AF"/>
    <w:rsid w:val="00C815BE"/>
    <w:rsid w:val="00C815C4"/>
    <w:rsid w:val="00C81710"/>
    <w:rsid w:val="00C81BEC"/>
    <w:rsid w:val="00C81E64"/>
    <w:rsid w:val="00C81EAA"/>
    <w:rsid w:val="00C822B6"/>
    <w:rsid w:val="00C8237A"/>
    <w:rsid w:val="00C826AF"/>
    <w:rsid w:val="00C829C7"/>
    <w:rsid w:val="00C829E4"/>
    <w:rsid w:val="00C82A2A"/>
    <w:rsid w:val="00C82C5F"/>
    <w:rsid w:val="00C83266"/>
    <w:rsid w:val="00C83AFB"/>
    <w:rsid w:val="00C83EEB"/>
    <w:rsid w:val="00C83F6C"/>
    <w:rsid w:val="00C84122"/>
    <w:rsid w:val="00C8435B"/>
    <w:rsid w:val="00C85024"/>
    <w:rsid w:val="00C8524E"/>
    <w:rsid w:val="00C85265"/>
    <w:rsid w:val="00C8537E"/>
    <w:rsid w:val="00C853D8"/>
    <w:rsid w:val="00C8601D"/>
    <w:rsid w:val="00C860DC"/>
    <w:rsid w:val="00C86114"/>
    <w:rsid w:val="00C86357"/>
    <w:rsid w:val="00C8639E"/>
    <w:rsid w:val="00C8664A"/>
    <w:rsid w:val="00C866BF"/>
    <w:rsid w:val="00C86C26"/>
    <w:rsid w:val="00C86F75"/>
    <w:rsid w:val="00C87475"/>
    <w:rsid w:val="00C876F8"/>
    <w:rsid w:val="00C87744"/>
    <w:rsid w:val="00C87DB3"/>
    <w:rsid w:val="00C87F14"/>
    <w:rsid w:val="00C87FA5"/>
    <w:rsid w:val="00C90205"/>
    <w:rsid w:val="00C90B31"/>
    <w:rsid w:val="00C91090"/>
    <w:rsid w:val="00C910DB"/>
    <w:rsid w:val="00C91361"/>
    <w:rsid w:val="00C91832"/>
    <w:rsid w:val="00C91944"/>
    <w:rsid w:val="00C91990"/>
    <w:rsid w:val="00C91AB2"/>
    <w:rsid w:val="00C91CF2"/>
    <w:rsid w:val="00C91E98"/>
    <w:rsid w:val="00C92244"/>
    <w:rsid w:val="00C92C1C"/>
    <w:rsid w:val="00C92CC9"/>
    <w:rsid w:val="00C92DD7"/>
    <w:rsid w:val="00C93083"/>
    <w:rsid w:val="00C932E0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BD4"/>
    <w:rsid w:val="00C94CE4"/>
    <w:rsid w:val="00C955E4"/>
    <w:rsid w:val="00C956DD"/>
    <w:rsid w:val="00C95B00"/>
    <w:rsid w:val="00C9602E"/>
    <w:rsid w:val="00C960B4"/>
    <w:rsid w:val="00C96350"/>
    <w:rsid w:val="00C96352"/>
    <w:rsid w:val="00C964FA"/>
    <w:rsid w:val="00C96725"/>
    <w:rsid w:val="00C96766"/>
    <w:rsid w:val="00C96A75"/>
    <w:rsid w:val="00C96B2F"/>
    <w:rsid w:val="00C96C49"/>
    <w:rsid w:val="00C96EE1"/>
    <w:rsid w:val="00C97010"/>
    <w:rsid w:val="00C97147"/>
    <w:rsid w:val="00C9729E"/>
    <w:rsid w:val="00C974E4"/>
    <w:rsid w:val="00C9770A"/>
    <w:rsid w:val="00C97A83"/>
    <w:rsid w:val="00C97CBC"/>
    <w:rsid w:val="00CA03C6"/>
    <w:rsid w:val="00CA04FB"/>
    <w:rsid w:val="00CA0597"/>
    <w:rsid w:val="00CA0B95"/>
    <w:rsid w:val="00CA0C8F"/>
    <w:rsid w:val="00CA109C"/>
    <w:rsid w:val="00CA1565"/>
    <w:rsid w:val="00CA1DB1"/>
    <w:rsid w:val="00CA21BA"/>
    <w:rsid w:val="00CA21E5"/>
    <w:rsid w:val="00CA2572"/>
    <w:rsid w:val="00CA28ED"/>
    <w:rsid w:val="00CA2B67"/>
    <w:rsid w:val="00CA2CF1"/>
    <w:rsid w:val="00CA2EAD"/>
    <w:rsid w:val="00CA31A6"/>
    <w:rsid w:val="00CA3554"/>
    <w:rsid w:val="00CA386B"/>
    <w:rsid w:val="00CA39FD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685"/>
    <w:rsid w:val="00CA5838"/>
    <w:rsid w:val="00CA5956"/>
    <w:rsid w:val="00CA59CA"/>
    <w:rsid w:val="00CA5BC7"/>
    <w:rsid w:val="00CA5C23"/>
    <w:rsid w:val="00CA5DD1"/>
    <w:rsid w:val="00CA5E64"/>
    <w:rsid w:val="00CA68D9"/>
    <w:rsid w:val="00CA6A0F"/>
    <w:rsid w:val="00CA6C6A"/>
    <w:rsid w:val="00CA6E70"/>
    <w:rsid w:val="00CA6E85"/>
    <w:rsid w:val="00CA70D8"/>
    <w:rsid w:val="00CA75EE"/>
    <w:rsid w:val="00CA7661"/>
    <w:rsid w:val="00CA76ED"/>
    <w:rsid w:val="00CA7F2F"/>
    <w:rsid w:val="00CA7FAE"/>
    <w:rsid w:val="00CB031A"/>
    <w:rsid w:val="00CB04B9"/>
    <w:rsid w:val="00CB0C09"/>
    <w:rsid w:val="00CB0D33"/>
    <w:rsid w:val="00CB10F8"/>
    <w:rsid w:val="00CB1515"/>
    <w:rsid w:val="00CB1525"/>
    <w:rsid w:val="00CB16A7"/>
    <w:rsid w:val="00CB16C0"/>
    <w:rsid w:val="00CB188A"/>
    <w:rsid w:val="00CB18A1"/>
    <w:rsid w:val="00CB1B1A"/>
    <w:rsid w:val="00CB1CC7"/>
    <w:rsid w:val="00CB1DF6"/>
    <w:rsid w:val="00CB21E5"/>
    <w:rsid w:val="00CB21F7"/>
    <w:rsid w:val="00CB22C6"/>
    <w:rsid w:val="00CB245D"/>
    <w:rsid w:val="00CB24D5"/>
    <w:rsid w:val="00CB24EB"/>
    <w:rsid w:val="00CB2665"/>
    <w:rsid w:val="00CB26C5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C70"/>
    <w:rsid w:val="00CB4D55"/>
    <w:rsid w:val="00CB4D92"/>
    <w:rsid w:val="00CB4DE5"/>
    <w:rsid w:val="00CB5143"/>
    <w:rsid w:val="00CB539C"/>
    <w:rsid w:val="00CB5AD3"/>
    <w:rsid w:val="00CB6D7A"/>
    <w:rsid w:val="00CB6E40"/>
    <w:rsid w:val="00CB7B98"/>
    <w:rsid w:val="00CB7D01"/>
    <w:rsid w:val="00CC00CE"/>
    <w:rsid w:val="00CC0247"/>
    <w:rsid w:val="00CC036B"/>
    <w:rsid w:val="00CC053A"/>
    <w:rsid w:val="00CC087B"/>
    <w:rsid w:val="00CC0E30"/>
    <w:rsid w:val="00CC13C1"/>
    <w:rsid w:val="00CC18E7"/>
    <w:rsid w:val="00CC1A61"/>
    <w:rsid w:val="00CC1B78"/>
    <w:rsid w:val="00CC1C77"/>
    <w:rsid w:val="00CC2055"/>
    <w:rsid w:val="00CC22E2"/>
    <w:rsid w:val="00CC239B"/>
    <w:rsid w:val="00CC2C6C"/>
    <w:rsid w:val="00CC2D1D"/>
    <w:rsid w:val="00CC3292"/>
    <w:rsid w:val="00CC32B9"/>
    <w:rsid w:val="00CC3615"/>
    <w:rsid w:val="00CC36E5"/>
    <w:rsid w:val="00CC3B72"/>
    <w:rsid w:val="00CC3D25"/>
    <w:rsid w:val="00CC4000"/>
    <w:rsid w:val="00CC404D"/>
    <w:rsid w:val="00CC42EB"/>
    <w:rsid w:val="00CC4421"/>
    <w:rsid w:val="00CC4587"/>
    <w:rsid w:val="00CC46D5"/>
    <w:rsid w:val="00CC4E2D"/>
    <w:rsid w:val="00CC5188"/>
    <w:rsid w:val="00CC520E"/>
    <w:rsid w:val="00CC5418"/>
    <w:rsid w:val="00CC5AB1"/>
    <w:rsid w:val="00CC5BB8"/>
    <w:rsid w:val="00CC603D"/>
    <w:rsid w:val="00CC6093"/>
    <w:rsid w:val="00CC6337"/>
    <w:rsid w:val="00CC636E"/>
    <w:rsid w:val="00CC64DA"/>
    <w:rsid w:val="00CC651E"/>
    <w:rsid w:val="00CC681C"/>
    <w:rsid w:val="00CC6F9E"/>
    <w:rsid w:val="00CC719D"/>
    <w:rsid w:val="00CC71E6"/>
    <w:rsid w:val="00CC73FA"/>
    <w:rsid w:val="00CC7767"/>
    <w:rsid w:val="00CC7878"/>
    <w:rsid w:val="00CC78FB"/>
    <w:rsid w:val="00CC7E7F"/>
    <w:rsid w:val="00CC7E81"/>
    <w:rsid w:val="00CD032E"/>
    <w:rsid w:val="00CD0349"/>
    <w:rsid w:val="00CD03A8"/>
    <w:rsid w:val="00CD0426"/>
    <w:rsid w:val="00CD052F"/>
    <w:rsid w:val="00CD06E6"/>
    <w:rsid w:val="00CD0979"/>
    <w:rsid w:val="00CD0A87"/>
    <w:rsid w:val="00CD0C0F"/>
    <w:rsid w:val="00CD0EC0"/>
    <w:rsid w:val="00CD100F"/>
    <w:rsid w:val="00CD124E"/>
    <w:rsid w:val="00CD130B"/>
    <w:rsid w:val="00CD1473"/>
    <w:rsid w:val="00CD149B"/>
    <w:rsid w:val="00CD15EC"/>
    <w:rsid w:val="00CD15EF"/>
    <w:rsid w:val="00CD162E"/>
    <w:rsid w:val="00CD17AC"/>
    <w:rsid w:val="00CD1A64"/>
    <w:rsid w:val="00CD1C45"/>
    <w:rsid w:val="00CD1FAB"/>
    <w:rsid w:val="00CD21B2"/>
    <w:rsid w:val="00CD23E4"/>
    <w:rsid w:val="00CD2560"/>
    <w:rsid w:val="00CD27E5"/>
    <w:rsid w:val="00CD2F35"/>
    <w:rsid w:val="00CD2F52"/>
    <w:rsid w:val="00CD2F9F"/>
    <w:rsid w:val="00CD2FD1"/>
    <w:rsid w:val="00CD312D"/>
    <w:rsid w:val="00CD358E"/>
    <w:rsid w:val="00CD35E0"/>
    <w:rsid w:val="00CD3746"/>
    <w:rsid w:val="00CD3B05"/>
    <w:rsid w:val="00CD3B63"/>
    <w:rsid w:val="00CD3E30"/>
    <w:rsid w:val="00CD3F38"/>
    <w:rsid w:val="00CD40B0"/>
    <w:rsid w:val="00CD42D3"/>
    <w:rsid w:val="00CD440A"/>
    <w:rsid w:val="00CD4441"/>
    <w:rsid w:val="00CD459A"/>
    <w:rsid w:val="00CD489B"/>
    <w:rsid w:val="00CD4990"/>
    <w:rsid w:val="00CD4A7E"/>
    <w:rsid w:val="00CD4EE6"/>
    <w:rsid w:val="00CD4FC6"/>
    <w:rsid w:val="00CD4FC8"/>
    <w:rsid w:val="00CD5ECB"/>
    <w:rsid w:val="00CD612E"/>
    <w:rsid w:val="00CD6424"/>
    <w:rsid w:val="00CD6818"/>
    <w:rsid w:val="00CD6971"/>
    <w:rsid w:val="00CD6A4B"/>
    <w:rsid w:val="00CD6AB4"/>
    <w:rsid w:val="00CD6BDF"/>
    <w:rsid w:val="00CD6E78"/>
    <w:rsid w:val="00CD74A9"/>
    <w:rsid w:val="00CD7545"/>
    <w:rsid w:val="00CD7AA8"/>
    <w:rsid w:val="00CD7C92"/>
    <w:rsid w:val="00CD7F69"/>
    <w:rsid w:val="00CE007A"/>
    <w:rsid w:val="00CE036F"/>
    <w:rsid w:val="00CE045E"/>
    <w:rsid w:val="00CE05A7"/>
    <w:rsid w:val="00CE0700"/>
    <w:rsid w:val="00CE07EB"/>
    <w:rsid w:val="00CE0876"/>
    <w:rsid w:val="00CE1143"/>
    <w:rsid w:val="00CE11B5"/>
    <w:rsid w:val="00CE14AB"/>
    <w:rsid w:val="00CE151B"/>
    <w:rsid w:val="00CE1667"/>
    <w:rsid w:val="00CE193A"/>
    <w:rsid w:val="00CE199C"/>
    <w:rsid w:val="00CE1DFA"/>
    <w:rsid w:val="00CE2439"/>
    <w:rsid w:val="00CE2920"/>
    <w:rsid w:val="00CE2AA6"/>
    <w:rsid w:val="00CE2BAE"/>
    <w:rsid w:val="00CE2E09"/>
    <w:rsid w:val="00CE2E5F"/>
    <w:rsid w:val="00CE2EA9"/>
    <w:rsid w:val="00CE337A"/>
    <w:rsid w:val="00CE4482"/>
    <w:rsid w:val="00CE48CC"/>
    <w:rsid w:val="00CE4915"/>
    <w:rsid w:val="00CE4BA0"/>
    <w:rsid w:val="00CE4C35"/>
    <w:rsid w:val="00CE4E63"/>
    <w:rsid w:val="00CE4F49"/>
    <w:rsid w:val="00CE50C1"/>
    <w:rsid w:val="00CE5163"/>
    <w:rsid w:val="00CE5794"/>
    <w:rsid w:val="00CE589B"/>
    <w:rsid w:val="00CE5B38"/>
    <w:rsid w:val="00CE5CCE"/>
    <w:rsid w:val="00CE5D98"/>
    <w:rsid w:val="00CE619B"/>
    <w:rsid w:val="00CE6445"/>
    <w:rsid w:val="00CE6451"/>
    <w:rsid w:val="00CE69F9"/>
    <w:rsid w:val="00CE6E6C"/>
    <w:rsid w:val="00CE6E72"/>
    <w:rsid w:val="00CE6EF7"/>
    <w:rsid w:val="00CE71AD"/>
    <w:rsid w:val="00CE74A6"/>
    <w:rsid w:val="00CE7575"/>
    <w:rsid w:val="00CF022C"/>
    <w:rsid w:val="00CF025C"/>
    <w:rsid w:val="00CF0591"/>
    <w:rsid w:val="00CF06E9"/>
    <w:rsid w:val="00CF095E"/>
    <w:rsid w:val="00CF0AEB"/>
    <w:rsid w:val="00CF1065"/>
    <w:rsid w:val="00CF1286"/>
    <w:rsid w:val="00CF15B0"/>
    <w:rsid w:val="00CF1A10"/>
    <w:rsid w:val="00CF1AD2"/>
    <w:rsid w:val="00CF1BEA"/>
    <w:rsid w:val="00CF1C48"/>
    <w:rsid w:val="00CF1CE2"/>
    <w:rsid w:val="00CF1DEF"/>
    <w:rsid w:val="00CF1E86"/>
    <w:rsid w:val="00CF2248"/>
    <w:rsid w:val="00CF253D"/>
    <w:rsid w:val="00CF25EF"/>
    <w:rsid w:val="00CF2949"/>
    <w:rsid w:val="00CF3071"/>
    <w:rsid w:val="00CF32CB"/>
    <w:rsid w:val="00CF3929"/>
    <w:rsid w:val="00CF42A9"/>
    <w:rsid w:val="00CF448B"/>
    <w:rsid w:val="00CF460B"/>
    <w:rsid w:val="00CF4709"/>
    <w:rsid w:val="00CF4B72"/>
    <w:rsid w:val="00CF4BE3"/>
    <w:rsid w:val="00CF4FE1"/>
    <w:rsid w:val="00CF5155"/>
    <w:rsid w:val="00CF5F1E"/>
    <w:rsid w:val="00CF61A3"/>
    <w:rsid w:val="00CF6291"/>
    <w:rsid w:val="00CF6373"/>
    <w:rsid w:val="00CF6686"/>
    <w:rsid w:val="00CF6C38"/>
    <w:rsid w:val="00CF6E97"/>
    <w:rsid w:val="00CF7152"/>
    <w:rsid w:val="00CF726A"/>
    <w:rsid w:val="00CF7270"/>
    <w:rsid w:val="00CF749C"/>
    <w:rsid w:val="00CF74A9"/>
    <w:rsid w:val="00CF7646"/>
    <w:rsid w:val="00CF7816"/>
    <w:rsid w:val="00CF7E20"/>
    <w:rsid w:val="00D00098"/>
    <w:rsid w:val="00D000C3"/>
    <w:rsid w:val="00D00236"/>
    <w:rsid w:val="00D00302"/>
    <w:rsid w:val="00D006A9"/>
    <w:rsid w:val="00D0084F"/>
    <w:rsid w:val="00D00A1C"/>
    <w:rsid w:val="00D00BE2"/>
    <w:rsid w:val="00D0112A"/>
    <w:rsid w:val="00D01178"/>
    <w:rsid w:val="00D0144B"/>
    <w:rsid w:val="00D017CD"/>
    <w:rsid w:val="00D01B49"/>
    <w:rsid w:val="00D01B65"/>
    <w:rsid w:val="00D01D91"/>
    <w:rsid w:val="00D01E0B"/>
    <w:rsid w:val="00D01F26"/>
    <w:rsid w:val="00D023B9"/>
    <w:rsid w:val="00D0254B"/>
    <w:rsid w:val="00D029D6"/>
    <w:rsid w:val="00D02A47"/>
    <w:rsid w:val="00D02B05"/>
    <w:rsid w:val="00D02E8F"/>
    <w:rsid w:val="00D033E8"/>
    <w:rsid w:val="00D03482"/>
    <w:rsid w:val="00D03889"/>
    <w:rsid w:val="00D03DE2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57AA"/>
    <w:rsid w:val="00D057D9"/>
    <w:rsid w:val="00D060DE"/>
    <w:rsid w:val="00D06122"/>
    <w:rsid w:val="00D065E4"/>
    <w:rsid w:val="00D06907"/>
    <w:rsid w:val="00D06BB7"/>
    <w:rsid w:val="00D06CE4"/>
    <w:rsid w:val="00D06ECE"/>
    <w:rsid w:val="00D06FD9"/>
    <w:rsid w:val="00D070D6"/>
    <w:rsid w:val="00D07894"/>
    <w:rsid w:val="00D10120"/>
    <w:rsid w:val="00D1059E"/>
    <w:rsid w:val="00D107C2"/>
    <w:rsid w:val="00D10B4E"/>
    <w:rsid w:val="00D10C5B"/>
    <w:rsid w:val="00D10E70"/>
    <w:rsid w:val="00D10F0A"/>
    <w:rsid w:val="00D10F0F"/>
    <w:rsid w:val="00D10F93"/>
    <w:rsid w:val="00D11720"/>
    <w:rsid w:val="00D1184A"/>
    <w:rsid w:val="00D11E02"/>
    <w:rsid w:val="00D12395"/>
    <w:rsid w:val="00D12675"/>
    <w:rsid w:val="00D12893"/>
    <w:rsid w:val="00D12904"/>
    <w:rsid w:val="00D129C3"/>
    <w:rsid w:val="00D12A95"/>
    <w:rsid w:val="00D12B3A"/>
    <w:rsid w:val="00D12B95"/>
    <w:rsid w:val="00D12E06"/>
    <w:rsid w:val="00D1316B"/>
    <w:rsid w:val="00D135B9"/>
    <w:rsid w:val="00D13737"/>
    <w:rsid w:val="00D13B14"/>
    <w:rsid w:val="00D13C8E"/>
    <w:rsid w:val="00D13D04"/>
    <w:rsid w:val="00D1405F"/>
    <w:rsid w:val="00D140F6"/>
    <w:rsid w:val="00D14495"/>
    <w:rsid w:val="00D1474C"/>
    <w:rsid w:val="00D149D9"/>
    <w:rsid w:val="00D14A03"/>
    <w:rsid w:val="00D14DF9"/>
    <w:rsid w:val="00D157F7"/>
    <w:rsid w:val="00D15C30"/>
    <w:rsid w:val="00D15CDD"/>
    <w:rsid w:val="00D15DD2"/>
    <w:rsid w:val="00D15EAC"/>
    <w:rsid w:val="00D15EBA"/>
    <w:rsid w:val="00D16166"/>
    <w:rsid w:val="00D1662B"/>
    <w:rsid w:val="00D16760"/>
    <w:rsid w:val="00D167DD"/>
    <w:rsid w:val="00D16911"/>
    <w:rsid w:val="00D16914"/>
    <w:rsid w:val="00D16D83"/>
    <w:rsid w:val="00D16ED8"/>
    <w:rsid w:val="00D16EF1"/>
    <w:rsid w:val="00D17055"/>
    <w:rsid w:val="00D1730C"/>
    <w:rsid w:val="00D174AF"/>
    <w:rsid w:val="00D176E0"/>
    <w:rsid w:val="00D17744"/>
    <w:rsid w:val="00D178BC"/>
    <w:rsid w:val="00D17904"/>
    <w:rsid w:val="00D17951"/>
    <w:rsid w:val="00D17D35"/>
    <w:rsid w:val="00D17E95"/>
    <w:rsid w:val="00D17F9B"/>
    <w:rsid w:val="00D200AB"/>
    <w:rsid w:val="00D202F6"/>
    <w:rsid w:val="00D2038C"/>
    <w:rsid w:val="00D20719"/>
    <w:rsid w:val="00D2076A"/>
    <w:rsid w:val="00D208A1"/>
    <w:rsid w:val="00D21177"/>
    <w:rsid w:val="00D21182"/>
    <w:rsid w:val="00D21371"/>
    <w:rsid w:val="00D213AF"/>
    <w:rsid w:val="00D21AE6"/>
    <w:rsid w:val="00D21DC8"/>
    <w:rsid w:val="00D2211B"/>
    <w:rsid w:val="00D22199"/>
    <w:rsid w:val="00D2234F"/>
    <w:rsid w:val="00D223AD"/>
    <w:rsid w:val="00D2245F"/>
    <w:rsid w:val="00D2257C"/>
    <w:rsid w:val="00D22590"/>
    <w:rsid w:val="00D22E22"/>
    <w:rsid w:val="00D22E91"/>
    <w:rsid w:val="00D2313A"/>
    <w:rsid w:val="00D232C3"/>
    <w:rsid w:val="00D233FF"/>
    <w:rsid w:val="00D23974"/>
    <w:rsid w:val="00D23D7A"/>
    <w:rsid w:val="00D24112"/>
    <w:rsid w:val="00D2442D"/>
    <w:rsid w:val="00D244AE"/>
    <w:rsid w:val="00D246BF"/>
    <w:rsid w:val="00D2481A"/>
    <w:rsid w:val="00D24829"/>
    <w:rsid w:val="00D24CE6"/>
    <w:rsid w:val="00D24E3A"/>
    <w:rsid w:val="00D24FCE"/>
    <w:rsid w:val="00D25558"/>
    <w:rsid w:val="00D25648"/>
    <w:rsid w:val="00D2572D"/>
    <w:rsid w:val="00D2587D"/>
    <w:rsid w:val="00D25FEB"/>
    <w:rsid w:val="00D2607B"/>
    <w:rsid w:val="00D260EC"/>
    <w:rsid w:val="00D264A2"/>
    <w:rsid w:val="00D2681F"/>
    <w:rsid w:val="00D26960"/>
    <w:rsid w:val="00D26963"/>
    <w:rsid w:val="00D26E2E"/>
    <w:rsid w:val="00D27030"/>
    <w:rsid w:val="00D275C0"/>
    <w:rsid w:val="00D27A94"/>
    <w:rsid w:val="00D27DDD"/>
    <w:rsid w:val="00D27FC9"/>
    <w:rsid w:val="00D306B0"/>
    <w:rsid w:val="00D3099D"/>
    <w:rsid w:val="00D30A03"/>
    <w:rsid w:val="00D30A32"/>
    <w:rsid w:val="00D30BC6"/>
    <w:rsid w:val="00D30C49"/>
    <w:rsid w:val="00D30FBA"/>
    <w:rsid w:val="00D314D8"/>
    <w:rsid w:val="00D31513"/>
    <w:rsid w:val="00D31691"/>
    <w:rsid w:val="00D3191D"/>
    <w:rsid w:val="00D31AB4"/>
    <w:rsid w:val="00D31B31"/>
    <w:rsid w:val="00D31C6D"/>
    <w:rsid w:val="00D320C5"/>
    <w:rsid w:val="00D3222E"/>
    <w:rsid w:val="00D32671"/>
    <w:rsid w:val="00D32711"/>
    <w:rsid w:val="00D32D63"/>
    <w:rsid w:val="00D32E38"/>
    <w:rsid w:val="00D33058"/>
    <w:rsid w:val="00D3314A"/>
    <w:rsid w:val="00D33380"/>
    <w:rsid w:val="00D3389A"/>
    <w:rsid w:val="00D33908"/>
    <w:rsid w:val="00D339D8"/>
    <w:rsid w:val="00D33CC4"/>
    <w:rsid w:val="00D34556"/>
    <w:rsid w:val="00D345F4"/>
    <w:rsid w:val="00D34808"/>
    <w:rsid w:val="00D3494C"/>
    <w:rsid w:val="00D34AB1"/>
    <w:rsid w:val="00D34FB8"/>
    <w:rsid w:val="00D3519A"/>
    <w:rsid w:val="00D3524B"/>
    <w:rsid w:val="00D35274"/>
    <w:rsid w:val="00D354D8"/>
    <w:rsid w:val="00D35637"/>
    <w:rsid w:val="00D35DE1"/>
    <w:rsid w:val="00D362C4"/>
    <w:rsid w:val="00D36434"/>
    <w:rsid w:val="00D36A5F"/>
    <w:rsid w:val="00D36DE8"/>
    <w:rsid w:val="00D36F7A"/>
    <w:rsid w:val="00D36F89"/>
    <w:rsid w:val="00D370C3"/>
    <w:rsid w:val="00D37229"/>
    <w:rsid w:val="00D373C2"/>
    <w:rsid w:val="00D3760A"/>
    <w:rsid w:val="00D3790F"/>
    <w:rsid w:val="00D37CF7"/>
    <w:rsid w:val="00D37E03"/>
    <w:rsid w:val="00D37EA4"/>
    <w:rsid w:val="00D37FC5"/>
    <w:rsid w:val="00D40384"/>
    <w:rsid w:val="00D40478"/>
    <w:rsid w:val="00D4084C"/>
    <w:rsid w:val="00D40B35"/>
    <w:rsid w:val="00D40B90"/>
    <w:rsid w:val="00D40E0F"/>
    <w:rsid w:val="00D40E57"/>
    <w:rsid w:val="00D40E7A"/>
    <w:rsid w:val="00D410E9"/>
    <w:rsid w:val="00D412BA"/>
    <w:rsid w:val="00D412DE"/>
    <w:rsid w:val="00D41513"/>
    <w:rsid w:val="00D41891"/>
    <w:rsid w:val="00D41B73"/>
    <w:rsid w:val="00D41EC5"/>
    <w:rsid w:val="00D420EA"/>
    <w:rsid w:val="00D424EE"/>
    <w:rsid w:val="00D427BB"/>
    <w:rsid w:val="00D427F8"/>
    <w:rsid w:val="00D429B5"/>
    <w:rsid w:val="00D42A48"/>
    <w:rsid w:val="00D42D03"/>
    <w:rsid w:val="00D4328B"/>
    <w:rsid w:val="00D435E9"/>
    <w:rsid w:val="00D43888"/>
    <w:rsid w:val="00D43BB3"/>
    <w:rsid w:val="00D4408C"/>
    <w:rsid w:val="00D4423C"/>
    <w:rsid w:val="00D44551"/>
    <w:rsid w:val="00D44907"/>
    <w:rsid w:val="00D44B78"/>
    <w:rsid w:val="00D44B7D"/>
    <w:rsid w:val="00D44E77"/>
    <w:rsid w:val="00D4518C"/>
    <w:rsid w:val="00D45755"/>
    <w:rsid w:val="00D45BF0"/>
    <w:rsid w:val="00D45F48"/>
    <w:rsid w:val="00D46194"/>
    <w:rsid w:val="00D462C5"/>
    <w:rsid w:val="00D466FB"/>
    <w:rsid w:val="00D468E6"/>
    <w:rsid w:val="00D469CB"/>
    <w:rsid w:val="00D46A2F"/>
    <w:rsid w:val="00D46BF9"/>
    <w:rsid w:val="00D46D86"/>
    <w:rsid w:val="00D46F48"/>
    <w:rsid w:val="00D46FA3"/>
    <w:rsid w:val="00D47295"/>
    <w:rsid w:val="00D47339"/>
    <w:rsid w:val="00D473C6"/>
    <w:rsid w:val="00D4749E"/>
    <w:rsid w:val="00D47741"/>
    <w:rsid w:val="00D478FB"/>
    <w:rsid w:val="00D501CC"/>
    <w:rsid w:val="00D5066E"/>
    <w:rsid w:val="00D510A0"/>
    <w:rsid w:val="00D51134"/>
    <w:rsid w:val="00D5149B"/>
    <w:rsid w:val="00D51B4D"/>
    <w:rsid w:val="00D51C36"/>
    <w:rsid w:val="00D51DB5"/>
    <w:rsid w:val="00D51F84"/>
    <w:rsid w:val="00D5201E"/>
    <w:rsid w:val="00D52022"/>
    <w:rsid w:val="00D5205E"/>
    <w:rsid w:val="00D52291"/>
    <w:rsid w:val="00D52295"/>
    <w:rsid w:val="00D528B8"/>
    <w:rsid w:val="00D52DB4"/>
    <w:rsid w:val="00D52DDA"/>
    <w:rsid w:val="00D52FC2"/>
    <w:rsid w:val="00D535A7"/>
    <w:rsid w:val="00D53699"/>
    <w:rsid w:val="00D53822"/>
    <w:rsid w:val="00D53B46"/>
    <w:rsid w:val="00D53C45"/>
    <w:rsid w:val="00D53DA1"/>
    <w:rsid w:val="00D53E46"/>
    <w:rsid w:val="00D53E70"/>
    <w:rsid w:val="00D543EC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0C7"/>
    <w:rsid w:val="00D5618A"/>
    <w:rsid w:val="00D56323"/>
    <w:rsid w:val="00D5638D"/>
    <w:rsid w:val="00D56532"/>
    <w:rsid w:val="00D566E6"/>
    <w:rsid w:val="00D56C56"/>
    <w:rsid w:val="00D56FBB"/>
    <w:rsid w:val="00D56FDB"/>
    <w:rsid w:val="00D571C8"/>
    <w:rsid w:val="00D573A1"/>
    <w:rsid w:val="00D574A3"/>
    <w:rsid w:val="00D5754D"/>
    <w:rsid w:val="00D57679"/>
    <w:rsid w:val="00D57941"/>
    <w:rsid w:val="00D57A7C"/>
    <w:rsid w:val="00D57B1B"/>
    <w:rsid w:val="00D60331"/>
    <w:rsid w:val="00D606A3"/>
    <w:rsid w:val="00D60900"/>
    <w:rsid w:val="00D6098D"/>
    <w:rsid w:val="00D60F45"/>
    <w:rsid w:val="00D61148"/>
    <w:rsid w:val="00D6192A"/>
    <w:rsid w:val="00D61DEA"/>
    <w:rsid w:val="00D61EDA"/>
    <w:rsid w:val="00D61F17"/>
    <w:rsid w:val="00D61FD1"/>
    <w:rsid w:val="00D620CA"/>
    <w:rsid w:val="00D6238F"/>
    <w:rsid w:val="00D623E0"/>
    <w:rsid w:val="00D6283C"/>
    <w:rsid w:val="00D62A09"/>
    <w:rsid w:val="00D62DCB"/>
    <w:rsid w:val="00D62E7F"/>
    <w:rsid w:val="00D632D7"/>
    <w:rsid w:val="00D632F5"/>
    <w:rsid w:val="00D63439"/>
    <w:rsid w:val="00D63720"/>
    <w:rsid w:val="00D6386A"/>
    <w:rsid w:val="00D6389A"/>
    <w:rsid w:val="00D638A1"/>
    <w:rsid w:val="00D63CC5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105"/>
    <w:rsid w:val="00D6538C"/>
    <w:rsid w:val="00D65425"/>
    <w:rsid w:val="00D65AB8"/>
    <w:rsid w:val="00D65EA7"/>
    <w:rsid w:val="00D65F88"/>
    <w:rsid w:val="00D662A6"/>
    <w:rsid w:val="00D665A2"/>
    <w:rsid w:val="00D665E0"/>
    <w:rsid w:val="00D668C6"/>
    <w:rsid w:val="00D66D96"/>
    <w:rsid w:val="00D6726F"/>
    <w:rsid w:val="00D67551"/>
    <w:rsid w:val="00D6788A"/>
    <w:rsid w:val="00D67969"/>
    <w:rsid w:val="00D7016C"/>
    <w:rsid w:val="00D70248"/>
    <w:rsid w:val="00D704E3"/>
    <w:rsid w:val="00D70B9A"/>
    <w:rsid w:val="00D70EA1"/>
    <w:rsid w:val="00D71452"/>
    <w:rsid w:val="00D715F5"/>
    <w:rsid w:val="00D7196F"/>
    <w:rsid w:val="00D719CA"/>
    <w:rsid w:val="00D71B6A"/>
    <w:rsid w:val="00D71D09"/>
    <w:rsid w:val="00D71DD2"/>
    <w:rsid w:val="00D720AF"/>
    <w:rsid w:val="00D7214C"/>
    <w:rsid w:val="00D72300"/>
    <w:rsid w:val="00D72369"/>
    <w:rsid w:val="00D72423"/>
    <w:rsid w:val="00D72424"/>
    <w:rsid w:val="00D7242A"/>
    <w:rsid w:val="00D72667"/>
    <w:rsid w:val="00D72A34"/>
    <w:rsid w:val="00D72A58"/>
    <w:rsid w:val="00D72A85"/>
    <w:rsid w:val="00D72F99"/>
    <w:rsid w:val="00D7302A"/>
    <w:rsid w:val="00D736E7"/>
    <w:rsid w:val="00D73717"/>
    <w:rsid w:val="00D73E0A"/>
    <w:rsid w:val="00D7416A"/>
    <w:rsid w:val="00D74387"/>
    <w:rsid w:val="00D7453C"/>
    <w:rsid w:val="00D745A8"/>
    <w:rsid w:val="00D74A69"/>
    <w:rsid w:val="00D74ACE"/>
    <w:rsid w:val="00D74D74"/>
    <w:rsid w:val="00D74FA1"/>
    <w:rsid w:val="00D75578"/>
    <w:rsid w:val="00D758DC"/>
    <w:rsid w:val="00D75995"/>
    <w:rsid w:val="00D75DCD"/>
    <w:rsid w:val="00D75EC4"/>
    <w:rsid w:val="00D761B0"/>
    <w:rsid w:val="00D762E0"/>
    <w:rsid w:val="00D76306"/>
    <w:rsid w:val="00D76658"/>
    <w:rsid w:val="00D76C48"/>
    <w:rsid w:val="00D76CA2"/>
    <w:rsid w:val="00D76DA8"/>
    <w:rsid w:val="00D7702D"/>
    <w:rsid w:val="00D77091"/>
    <w:rsid w:val="00D7712A"/>
    <w:rsid w:val="00D7713E"/>
    <w:rsid w:val="00D771AF"/>
    <w:rsid w:val="00D7725B"/>
    <w:rsid w:val="00D7727E"/>
    <w:rsid w:val="00D773ED"/>
    <w:rsid w:val="00D775BE"/>
    <w:rsid w:val="00D7767D"/>
    <w:rsid w:val="00D776DB"/>
    <w:rsid w:val="00D7771D"/>
    <w:rsid w:val="00D77A65"/>
    <w:rsid w:val="00D77FF7"/>
    <w:rsid w:val="00D80562"/>
    <w:rsid w:val="00D8064F"/>
    <w:rsid w:val="00D80E46"/>
    <w:rsid w:val="00D80F28"/>
    <w:rsid w:val="00D810AE"/>
    <w:rsid w:val="00D8143B"/>
    <w:rsid w:val="00D81472"/>
    <w:rsid w:val="00D81490"/>
    <w:rsid w:val="00D815C5"/>
    <w:rsid w:val="00D81755"/>
    <w:rsid w:val="00D81BDC"/>
    <w:rsid w:val="00D81C6C"/>
    <w:rsid w:val="00D82574"/>
    <w:rsid w:val="00D827D9"/>
    <w:rsid w:val="00D828D3"/>
    <w:rsid w:val="00D832AD"/>
    <w:rsid w:val="00D83501"/>
    <w:rsid w:val="00D83913"/>
    <w:rsid w:val="00D83A49"/>
    <w:rsid w:val="00D83C21"/>
    <w:rsid w:val="00D84590"/>
    <w:rsid w:val="00D8459C"/>
    <w:rsid w:val="00D84707"/>
    <w:rsid w:val="00D84966"/>
    <w:rsid w:val="00D84AC6"/>
    <w:rsid w:val="00D84BFE"/>
    <w:rsid w:val="00D84EAE"/>
    <w:rsid w:val="00D84F01"/>
    <w:rsid w:val="00D85021"/>
    <w:rsid w:val="00D854AF"/>
    <w:rsid w:val="00D8552D"/>
    <w:rsid w:val="00D8594F"/>
    <w:rsid w:val="00D859DD"/>
    <w:rsid w:val="00D85D5F"/>
    <w:rsid w:val="00D85DCF"/>
    <w:rsid w:val="00D85F6F"/>
    <w:rsid w:val="00D862BA"/>
    <w:rsid w:val="00D862C1"/>
    <w:rsid w:val="00D86308"/>
    <w:rsid w:val="00D866B5"/>
    <w:rsid w:val="00D8695A"/>
    <w:rsid w:val="00D86B05"/>
    <w:rsid w:val="00D87032"/>
    <w:rsid w:val="00D871D7"/>
    <w:rsid w:val="00D8744B"/>
    <w:rsid w:val="00D875CA"/>
    <w:rsid w:val="00D879EB"/>
    <w:rsid w:val="00D87A76"/>
    <w:rsid w:val="00D87ACE"/>
    <w:rsid w:val="00D87F7D"/>
    <w:rsid w:val="00D9024C"/>
    <w:rsid w:val="00D90373"/>
    <w:rsid w:val="00D90831"/>
    <w:rsid w:val="00D90B17"/>
    <w:rsid w:val="00D90D28"/>
    <w:rsid w:val="00D90D9E"/>
    <w:rsid w:val="00D90DCD"/>
    <w:rsid w:val="00D90F47"/>
    <w:rsid w:val="00D914B0"/>
    <w:rsid w:val="00D914D9"/>
    <w:rsid w:val="00D91990"/>
    <w:rsid w:val="00D919F3"/>
    <w:rsid w:val="00D92114"/>
    <w:rsid w:val="00D923B1"/>
    <w:rsid w:val="00D9258B"/>
    <w:rsid w:val="00D925BD"/>
    <w:rsid w:val="00D92AC0"/>
    <w:rsid w:val="00D92D5E"/>
    <w:rsid w:val="00D92DEF"/>
    <w:rsid w:val="00D92E54"/>
    <w:rsid w:val="00D92FD8"/>
    <w:rsid w:val="00D930B1"/>
    <w:rsid w:val="00D934E2"/>
    <w:rsid w:val="00D93D2C"/>
    <w:rsid w:val="00D93EA3"/>
    <w:rsid w:val="00D93F34"/>
    <w:rsid w:val="00D94549"/>
    <w:rsid w:val="00D94983"/>
    <w:rsid w:val="00D949EC"/>
    <w:rsid w:val="00D94D01"/>
    <w:rsid w:val="00D952AE"/>
    <w:rsid w:val="00D953D9"/>
    <w:rsid w:val="00D954DB"/>
    <w:rsid w:val="00D95F2D"/>
    <w:rsid w:val="00D962C0"/>
    <w:rsid w:val="00D96433"/>
    <w:rsid w:val="00D964C3"/>
    <w:rsid w:val="00D96699"/>
    <w:rsid w:val="00D96A34"/>
    <w:rsid w:val="00D971D1"/>
    <w:rsid w:val="00D97404"/>
    <w:rsid w:val="00D975A5"/>
    <w:rsid w:val="00D976B8"/>
    <w:rsid w:val="00D97A35"/>
    <w:rsid w:val="00D97A76"/>
    <w:rsid w:val="00D97B6D"/>
    <w:rsid w:val="00D97EB3"/>
    <w:rsid w:val="00DA002B"/>
    <w:rsid w:val="00DA00FF"/>
    <w:rsid w:val="00DA0158"/>
    <w:rsid w:val="00DA0184"/>
    <w:rsid w:val="00DA01B8"/>
    <w:rsid w:val="00DA0A8B"/>
    <w:rsid w:val="00DA0BC2"/>
    <w:rsid w:val="00DA0EE5"/>
    <w:rsid w:val="00DA114C"/>
    <w:rsid w:val="00DA116D"/>
    <w:rsid w:val="00DA12ED"/>
    <w:rsid w:val="00DA1600"/>
    <w:rsid w:val="00DA1727"/>
    <w:rsid w:val="00DA1AAF"/>
    <w:rsid w:val="00DA20A1"/>
    <w:rsid w:val="00DA2162"/>
    <w:rsid w:val="00DA21EC"/>
    <w:rsid w:val="00DA2303"/>
    <w:rsid w:val="00DA23CA"/>
    <w:rsid w:val="00DA2C50"/>
    <w:rsid w:val="00DA2D8E"/>
    <w:rsid w:val="00DA323D"/>
    <w:rsid w:val="00DA3919"/>
    <w:rsid w:val="00DA3C6E"/>
    <w:rsid w:val="00DA3D98"/>
    <w:rsid w:val="00DA414A"/>
    <w:rsid w:val="00DA4CF3"/>
    <w:rsid w:val="00DA4DEC"/>
    <w:rsid w:val="00DA4EBE"/>
    <w:rsid w:val="00DA4FB4"/>
    <w:rsid w:val="00DA5154"/>
    <w:rsid w:val="00DA5245"/>
    <w:rsid w:val="00DA54E4"/>
    <w:rsid w:val="00DA5BDE"/>
    <w:rsid w:val="00DA5D68"/>
    <w:rsid w:val="00DA5F72"/>
    <w:rsid w:val="00DA5F8A"/>
    <w:rsid w:val="00DA62CD"/>
    <w:rsid w:val="00DA664D"/>
    <w:rsid w:val="00DA66D0"/>
    <w:rsid w:val="00DA6A97"/>
    <w:rsid w:val="00DA6C98"/>
    <w:rsid w:val="00DA6E83"/>
    <w:rsid w:val="00DA6FB5"/>
    <w:rsid w:val="00DA71CB"/>
    <w:rsid w:val="00DA7242"/>
    <w:rsid w:val="00DA7288"/>
    <w:rsid w:val="00DA7369"/>
    <w:rsid w:val="00DA78DF"/>
    <w:rsid w:val="00DA7B14"/>
    <w:rsid w:val="00DA7B62"/>
    <w:rsid w:val="00DA7ECB"/>
    <w:rsid w:val="00DA7FC5"/>
    <w:rsid w:val="00DB0419"/>
    <w:rsid w:val="00DB081D"/>
    <w:rsid w:val="00DB0E1A"/>
    <w:rsid w:val="00DB14A0"/>
    <w:rsid w:val="00DB1699"/>
    <w:rsid w:val="00DB1915"/>
    <w:rsid w:val="00DB1C03"/>
    <w:rsid w:val="00DB1CD5"/>
    <w:rsid w:val="00DB2236"/>
    <w:rsid w:val="00DB2378"/>
    <w:rsid w:val="00DB2605"/>
    <w:rsid w:val="00DB27B5"/>
    <w:rsid w:val="00DB2828"/>
    <w:rsid w:val="00DB29BF"/>
    <w:rsid w:val="00DB2C2C"/>
    <w:rsid w:val="00DB2E47"/>
    <w:rsid w:val="00DB2ED0"/>
    <w:rsid w:val="00DB3221"/>
    <w:rsid w:val="00DB3A75"/>
    <w:rsid w:val="00DB3CCC"/>
    <w:rsid w:val="00DB452A"/>
    <w:rsid w:val="00DB4672"/>
    <w:rsid w:val="00DB4A67"/>
    <w:rsid w:val="00DB4C54"/>
    <w:rsid w:val="00DB4FA3"/>
    <w:rsid w:val="00DB51EB"/>
    <w:rsid w:val="00DB5212"/>
    <w:rsid w:val="00DB5328"/>
    <w:rsid w:val="00DB568D"/>
    <w:rsid w:val="00DB57B7"/>
    <w:rsid w:val="00DB5878"/>
    <w:rsid w:val="00DB5D2E"/>
    <w:rsid w:val="00DB5E07"/>
    <w:rsid w:val="00DB60CD"/>
    <w:rsid w:val="00DB62C6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C41"/>
    <w:rsid w:val="00DB7ED9"/>
    <w:rsid w:val="00DC0576"/>
    <w:rsid w:val="00DC0DF6"/>
    <w:rsid w:val="00DC0EF1"/>
    <w:rsid w:val="00DC1334"/>
    <w:rsid w:val="00DC1838"/>
    <w:rsid w:val="00DC199E"/>
    <w:rsid w:val="00DC1B24"/>
    <w:rsid w:val="00DC2177"/>
    <w:rsid w:val="00DC2304"/>
    <w:rsid w:val="00DC23A0"/>
    <w:rsid w:val="00DC2504"/>
    <w:rsid w:val="00DC251B"/>
    <w:rsid w:val="00DC26F7"/>
    <w:rsid w:val="00DC3076"/>
    <w:rsid w:val="00DC347C"/>
    <w:rsid w:val="00DC34F3"/>
    <w:rsid w:val="00DC3637"/>
    <w:rsid w:val="00DC3823"/>
    <w:rsid w:val="00DC3932"/>
    <w:rsid w:val="00DC3B30"/>
    <w:rsid w:val="00DC3B85"/>
    <w:rsid w:val="00DC3E8C"/>
    <w:rsid w:val="00DC3FC5"/>
    <w:rsid w:val="00DC40F4"/>
    <w:rsid w:val="00DC4394"/>
    <w:rsid w:val="00DC44CF"/>
    <w:rsid w:val="00DC45DE"/>
    <w:rsid w:val="00DC4664"/>
    <w:rsid w:val="00DC4A70"/>
    <w:rsid w:val="00DC4C47"/>
    <w:rsid w:val="00DC4D7B"/>
    <w:rsid w:val="00DC5119"/>
    <w:rsid w:val="00DC51C4"/>
    <w:rsid w:val="00DC5206"/>
    <w:rsid w:val="00DC5970"/>
    <w:rsid w:val="00DC6182"/>
    <w:rsid w:val="00DC6373"/>
    <w:rsid w:val="00DC6487"/>
    <w:rsid w:val="00DC6982"/>
    <w:rsid w:val="00DC6DFA"/>
    <w:rsid w:val="00DC721D"/>
    <w:rsid w:val="00DC725F"/>
    <w:rsid w:val="00DC734F"/>
    <w:rsid w:val="00DC7498"/>
    <w:rsid w:val="00DC75D2"/>
    <w:rsid w:val="00DC76F1"/>
    <w:rsid w:val="00DC7921"/>
    <w:rsid w:val="00DC7B0B"/>
    <w:rsid w:val="00DC7D39"/>
    <w:rsid w:val="00DC7D60"/>
    <w:rsid w:val="00DD010F"/>
    <w:rsid w:val="00DD0205"/>
    <w:rsid w:val="00DD06BD"/>
    <w:rsid w:val="00DD0A7B"/>
    <w:rsid w:val="00DD0A7F"/>
    <w:rsid w:val="00DD0CD4"/>
    <w:rsid w:val="00DD0CFA"/>
    <w:rsid w:val="00DD0D3D"/>
    <w:rsid w:val="00DD0EB3"/>
    <w:rsid w:val="00DD13C5"/>
    <w:rsid w:val="00DD14F9"/>
    <w:rsid w:val="00DD18E1"/>
    <w:rsid w:val="00DD1E42"/>
    <w:rsid w:val="00DD1FB1"/>
    <w:rsid w:val="00DD2434"/>
    <w:rsid w:val="00DD251A"/>
    <w:rsid w:val="00DD2A03"/>
    <w:rsid w:val="00DD3555"/>
    <w:rsid w:val="00DD363B"/>
    <w:rsid w:val="00DD3708"/>
    <w:rsid w:val="00DD3711"/>
    <w:rsid w:val="00DD38A9"/>
    <w:rsid w:val="00DD3981"/>
    <w:rsid w:val="00DD3A1B"/>
    <w:rsid w:val="00DD3AE7"/>
    <w:rsid w:val="00DD3E51"/>
    <w:rsid w:val="00DD3FE1"/>
    <w:rsid w:val="00DD42AE"/>
    <w:rsid w:val="00DD46FC"/>
    <w:rsid w:val="00DD4B19"/>
    <w:rsid w:val="00DD4BFE"/>
    <w:rsid w:val="00DD4F7C"/>
    <w:rsid w:val="00DD51D6"/>
    <w:rsid w:val="00DD5438"/>
    <w:rsid w:val="00DD565A"/>
    <w:rsid w:val="00DD5B98"/>
    <w:rsid w:val="00DD5CA8"/>
    <w:rsid w:val="00DD5FA5"/>
    <w:rsid w:val="00DD6274"/>
    <w:rsid w:val="00DD6359"/>
    <w:rsid w:val="00DD68C7"/>
    <w:rsid w:val="00DD6A3D"/>
    <w:rsid w:val="00DD6A95"/>
    <w:rsid w:val="00DD6B08"/>
    <w:rsid w:val="00DD6E6A"/>
    <w:rsid w:val="00DD6F65"/>
    <w:rsid w:val="00DD719C"/>
    <w:rsid w:val="00DD73B9"/>
    <w:rsid w:val="00DD7781"/>
    <w:rsid w:val="00DD7B48"/>
    <w:rsid w:val="00DD7E0A"/>
    <w:rsid w:val="00DD7FA0"/>
    <w:rsid w:val="00DE0216"/>
    <w:rsid w:val="00DE021D"/>
    <w:rsid w:val="00DE0411"/>
    <w:rsid w:val="00DE05B9"/>
    <w:rsid w:val="00DE086C"/>
    <w:rsid w:val="00DE0AEE"/>
    <w:rsid w:val="00DE0B28"/>
    <w:rsid w:val="00DE0DE0"/>
    <w:rsid w:val="00DE107D"/>
    <w:rsid w:val="00DE122C"/>
    <w:rsid w:val="00DE1311"/>
    <w:rsid w:val="00DE14D8"/>
    <w:rsid w:val="00DE16FC"/>
    <w:rsid w:val="00DE177D"/>
    <w:rsid w:val="00DE17A6"/>
    <w:rsid w:val="00DE17F2"/>
    <w:rsid w:val="00DE1F02"/>
    <w:rsid w:val="00DE20FB"/>
    <w:rsid w:val="00DE2247"/>
    <w:rsid w:val="00DE227E"/>
    <w:rsid w:val="00DE22AC"/>
    <w:rsid w:val="00DE2494"/>
    <w:rsid w:val="00DE27ED"/>
    <w:rsid w:val="00DE2C25"/>
    <w:rsid w:val="00DE2E38"/>
    <w:rsid w:val="00DE3157"/>
    <w:rsid w:val="00DE3348"/>
    <w:rsid w:val="00DE334F"/>
    <w:rsid w:val="00DE3883"/>
    <w:rsid w:val="00DE3E49"/>
    <w:rsid w:val="00DE43ED"/>
    <w:rsid w:val="00DE4763"/>
    <w:rsid w:val="00DE4AE5"/>
    <w:rsid w:val="00DE4BD8"/>
    <w:rsid w:val="00DE4E44"/>
    <w:rsid w:val="00DE4F46"/>
    <w:rsid w:val="00DE5052"/>
    <w:rsid w:val="00DE5275"/>
    <w:rsid w:val="00DE5551"/>
    <w:rsid w:val="00DE5A51"/>
    <w:rsid w:val="00DE5DE6"/>
    <w:rsid w:val="00DE5DE9"/>
    <w:rsid w:val="00DE5F7F"/>
    <w:rsid w:val="00DE640A"/>
    <w:rsid w:val="00DE6654"/>
    <w:rsid w:val="00DE68AB"/>
    <w:rsid w:val="00DE6E23"/>
    <w:rsid w:val="00DE7087"/>
    <w:rsid w:val="00DE7B96"/>
    <w:rsid w:val="00DE7BBC"/>
    <w:rsid w:val="00DE7BC2"/>
    <w:rsid w:val="00DE7BFC"/>
    <w:rsid w:val="00DE7D0A"/>
    <w:rsid w:val="00DE7F93"/>
    <w:rsid w:val="00DF0067"/>
    <w:rsid w:val="00DF007E"/>
    <w:rsid w:val="00DF00F0"/>
    <w:rsid w:val="00DF02C9"/>
    <w:rsid w:val="00DF03D9"/>
    <w:rsid w:val="00DF06AF"/>
    <w:rsid w:val="00DF0769"/>
    <w:rsid w:val="00DF0819"/>
    <w:rsid w:val="00DF09EE"/>
    <w:rsid w:val="00DF0BFF"/>
    <w:rsid w:val="00DF0CD2"/>
    <w:rsid w:val="00DF0E2C"/>
    <w:rsid w:val="00DF119A"/>
    <w:rsid w:val="00DF1599"/>
    <w:rsid w:val="00DF1677"/>
    <w:rsid w:val="00DF19F3"/>
    <w:rsid w:val="00DF1B50"/>
    <w:rsid w:val="00DF2219"/>
    <w:rsid w:val="00DF230C"/>
    <w:rsid w:val="00DF2440"/>
    <w:rsid w:val="00DF24C0"/>
    <w:rsid w:val="00DF26EA"/>
    <w:rsid w:val="00DF2913"/>
    <w:rsid w:val="00DF2C92"/>
    <w:rsid w:val="00DF326B"/>
    <w:rsid w:val="00DF33B2"/>
    <w:rsid w:val="00DF3C85"/>
    <w:rsid w:val="00DF3ED4"/>
    <w:rsid w:val="00DF3F48"/>
    <w:rsid w:val="00DF408F"/>
    <w:rsid w:val="00DF4595"/>
    <w:rsid w:val="00DF4A9A"/>
    <w:rsid w:val="00DF4CE3"/>
    <w:rsid w:val="00DF536E"/>
    <w:rsid w:val="00DF5751"/>
    <w:rsid w:val="00DF5B36"/>
    <w:rsid w:val="00DF5DE7"/>
    <w:rsid w:val="00DF5EAA"/>
    <w:rsid w:val="00DF674A"/>
    <w:rsid w:val="00DF67FE"/>
    <w:rsid w:val="00DF68C8"/>
    <w:rsid w:val="00DF6CC2"/>
    <w:rsid w:val="00DF7127"/>
    <w:rsid w:val="00DF7333"/>
    <w:rsid w:val="00DF741A"/>
    <w:rsid w:val="00DF7550"/>
    <w:rsid w:val="00DF77A0"/>
    <w:rsid w:val="00DF7848"/>
    <w:rsid w:val="00DF7B48"/>
    <w:rsid w:val="00DF7FAB"/>
    <w:rsid w:val="00E00247"/>
    <w:rsid w:val="00E0093A"/>
    <w:rsid w:val="00E00E11"/>
    <w:rsid w:val="00E01138"/>
    <w:rsid w:val="00E01226"/>
    <w:rsid w:val="00E0125F"/>
    <w:rsid w:val="00E012D7"/>
    <w:rsid w:val="00E01BBA"/>
    <w:rsid w:val="00E021CC"/>
    <w:rsid w:val="00E02579"/>
    <w:rsid w:val="00E026AF"/>
    <w:rsid w:val="00E0289F"/>
    <w:rsid w:val="00E0324A"/>
    <w:rsid w:val="00E035B5"/>
    <w:rsid w:val="00E035E9"/>
    <w:rsid w:val="00E03949"/>
    <w:rsid w:val="00E0440A"/>
    <w:rsid w:val="00E046D1"/>
    <w:rsid w:val="00E04F8B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095"/>
    <w:rsid w:val="00E07128"/>
    <w:rsid w:val="00E0716C"/>
    <w:rsid w:val="00E073CF"/>
    <w:rsid w:val="00E075A9"/>
    <w:rsid w:val="00E078D4"/>
    <w:rsid w:val="00E07D01"/>
    <w:rsid w:val="00E07E68"/>
    <w:rsid w:val="00E101E7"/>
    <w:rsid w:val="00E105EE"/>
    <w:rsid w:val="00E10C9A"/>
    <w:rsid w:val="00E10D25"/>
    <w:rsid w:val="00E10E3C"/>
    <w:rsid w:val="00E111F4"/>
    <w:rsid w:val="00E11280"/>
    <w:rsid w:val="00E113C8"/>
    <w:rsid w:val="00E11420"/>
    <w:rsid w:val="00E116D2"/>
    <w:rsid w:val="00E1172D"/>
    <w:rsid w:val="00E11791"/>
    <w:rsid w:val="00E1180A"/>
    <w:rsid w:val="00E1182E"/>
    <w:rsid w:val="00E1190D"/>
    <w:rsid w:val="00E11911"/>
    <w:rsid w:val="00E119C6"/>
    <w:rsid w:val="00E11C2C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3EE7"/>
    <w:rsid w:val="00E140BD"/>
    <w:rsid w:val="00E148CA"/>
    <w:rsid w:val="00E149AB"/>
    <w:rsid w:val="00E14BF2"/>
    <w:rsid w:val="00E14CA4"/>
    <w:rsid w:val="00E14CBF"/>
    <w:rsid w:val="00E1512B"/>
    <w:rsid w:val="00E15476"/>
    <w:rsid w:val="00E154A9"/>
    <w:rsid w:val="00E15601"/>
    <w:rsid w:val="00E15DCE"/>
    <w:rsid w:val="00E1613E"/>
    <w:rsid w:val="00E1615A"/>
    <w:rsid w:val="00E165E2"/>
    <w:rsid w:val="00E16622"/>
    <w:rsid w:val="00E16685"/>
    <w:rsid w:val="00E1689E"/>
    <w:rsid w:val="00E16981"/>
    <w:rsid w:val="00E16BF5"/>
    <w:rsid w:val="00E16C1B"/>
    <w:rsid w:val="00E1717A"/>
    <w:rsid w:val="00E17482"/>
    <w:rsid w:val="00E1764E"/>
    <w:rsid w:val="00E17671"/>
    <w:rsid w:val="00E178A5"/>
    <w:rsid w:val="00E178C4"/>
    <w:rsid w:val="00E178EF"/>
    <w:rsid w:val="00E179E9"/>
    <w:rsid w:val="00E17B10"/>
    <w:rsid w:val="00E17B31"/>
    <w:rsid w:val="00E17D51"/>
    <w:rsid w:val="00E17D8B"/>
    <w:rsid w:val="00E2046F"/>
    <w:rsid w:val="00E2047F"/>
    <w:rsid w:val="00E20508"/>
    <w:rsid w:val="00E205DF"/>
    <w:rsid w:val="00E20A00"/>
    <w:rsid w:val="00E20C50"/>
    <w:rsid w:val="00E210BC"/>
    <w:rsid w:val="00E211AB"/>
    <w:rsid w:val="00E2183B"/>
    <w:rsid w:val="00E21C9F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76"/>
    <w:rsid w:val="00E23BE8"/>
    <w:rsid w:val="00E23CA7"/>
    <w:rsid w:val="00E23CF9"/>
    <w:rsid w:val="00E23DD3"/>
    <w:rsid w:val="00E240D2"/>
    <w:rsid w:val="00E24697"/>
    <w:rsid w:val="00E24C45"/>
    <w:rsid w:val="00E24D43"/>
    <w:rsid w:val="00E24DFC"/>
    <w:rsid w:val="00E24FC9"/>
    <w:rsid w:val="00E24FE4"/>
    <w:rsid w:val="00E25120"/>
    <w:rsid w:val="00E2524B"/>
    <w:rsid w:val="00E2528C"/>
    <w:rsid w:val="00E25407"/>
    <w:rsid w:val="00E2562E"/>
    <w:rsid w:val="00E25636"/>
    <w:rsid w:val="00E257B2"/>
    <w:rsid w:val="00E258EC"/>
    <w:rsid w:val="00E259D8"/>
    <w:rsid w:val="00E25B2D"/>
    <w:rsid w:val="00E25E7D"/>
    <w:rsid w:val="00E25EE1"/>
    <w:rsid w:val="00E26110"/>
    <w:rsid w:val="00E2618D"/>
    <w:rsid w:val="00E262B5"/>
    <w:rsid w:val="00E262BD"/>
    <w:rsid w:val="00E26368"/>
    <w:rsid w:val="00E2648A"/>
    <w:rsid w:val="00E26729"/>
    <w:rsid w:val="00E26848"/>
    <w:rsid w:val="00E26E55"/>
    <w:rsid w:val="00E26F01"/>
    <w:rsid w:val="00E26FE4"/>
    <w:rsid w:val="00E272F9"/>
    <w:rsid w:val="00E273ED"/>
    <w:rsid w:val="00E27432"/>
    <w:rsid w:val="00E2770C"/>
    <w:rsid w:val="00E27BED"/>
    <w:rsid w:val="00E27FE8"/>
    <w:rsid w:val="00E302BC"/>
    <w:rsid w:val="00E305B7"/>
    <w:rsid w:val="00E306AC"/>
    <w:rsid w:val="00E307A4"/>
    <w:rsid w:val="00E30A10"/>
    <w:rsid w:val="00E30BFE"/>
    <w:rsid w:val="00E30C76"/>
    <w:rsid w:val="00E30C78"/>
    <w:rsid w:val="00E31B3A"/>
    <w:rsid w:val="00E31E57"/>
    <w:rsid w:val="00E32186"/>
    <w:rsid w:val="00E32315"/>
    <w:rsid w:val="00E3259E"/>
    <w:rsid w:val="00E32788"/>
    <w:rsid w:val="00E327BB"/>
    <w:rsid w:val="00E329C1"/>
    <w:rsid w:val="00E32A7A"/>
    <w:rsid w:val="00E32ABF"/>
    <w:rsid w:val="00E32B4B"/>
    <w:rsid w:val="00E32C8D"/>
    <w:rsid w:val="00E334DC"/>
    <w:rsid w:val="00E3380D"/>
    <w:rsid w:val="00E33866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C88"/>
    <w:rsid w:val="00E35CAE"/>
    <w:rsid w:val="00E35E49"/>
    <w:rsid w:val="00E362B0"/>
    <w:rsid w:val="00E3655B"/>
    <w:rsid w:val="00E367EC"/>
    <w:rsid w:val="00E36D02"/>
    <w:rsid w:val="00E36ED3"/>
    <w:rsid w:val="00E370E5"/>
    <w:rsid w:val="00E37276"/>
    <w:rsid w:val="00E37286"/>
    <w:rsid w:val="00E372C5"/>
    <w:rsid w:val="00E37436"/>
    <w:rsid w:val="00E3749C"/>
    <w:rsid w:val="00E37653"/>
    <w:rsid w:val="00E37AED"/>
    <w:rsid w:val="00E37E72"/>
    <w:rsid w:val="00E40336"/>
    <w:rsid w:val="00E406B7"/>
    <w:rsid w:val="00E40D55"/>
    <w:rsid w:val="00E412AB"/>
    <w:rsid w:val="00E41454"/>
    <w:rsid w:val="00E418B8"/>
    <w:rsid w:val="00E41BEF"/>
    <w:rsid w:val="00E422AF"/>
    <w:rsid w:val="00E42433"/>
    <w:rsid w:val="00E42830"/>
    <w:rsid w:val="00E42881"/>
    <w:rsid w:val="00E42BCE"/>
    <w:rsid w:val="00E42C75"/>
    <w:rsid w:val="00E42C91"/>
    <w:rsid w:val="00E42DD0"/>
    <w:rsid w:val="00E43148"/>
    <w:rsid w:val="00E43152"/>
    <w:rsid w:val="00E434D1"/>
    <w:rsid w:val="00E439ED"/>
    <w:rsid w:val="00E43C19"/>
    <w:rsid w:val="00E43C61"/>
    <w:rsid w:val="00E440FD"/>
    <w:rsid w:val="00E444B6"/>
    <w:rsid w:val="00E44C09"/>
    <w:rsid w:val="00E44FCE"/>
    <w:rsid w:val="00E45540"/>
    <w:rsid w:val="00E456D5"/>
    <w:rsid w:val="00E45770"/>
    <w:rsid w:val="00E459E1"/>
    <w:rsid w:val="00E45B15"/>
    <w:rsid w:val="00E45E8E"/>
    <w:rsid w:val="00E45F6D"/>
    <w:rsid w:val="00E4620D"/>
    <w:rsid w:val="00E463FB"/>
    <w:rsid w:val="00E463FC"/>
    <w:rsid w:val="00E4650A"/>
    <w:rsid w:val="00E466D3"/>
    <w:rsid w:val="00E46B35"/>
    <w:rsid w:val="00E46FAE"/>
    <w:rsid w:val="00E472AA"/>
    <w:rsid w:val="00E47505"/>
    <w:rsid w:val="00E47591"/>
    <w:rsid w:val="00E4772D"/>
    <w:rsid w:val="00E478E4"/>
    <w:rsid w:val="00E47C90"/>
    <w:rsid w:val="00E50242"/>
    <w:rsid w:val="00E5035A"/>
    <w:rsid w:val="00E50B41"/>
    <w:rsid w:val="00E50CF5"/>
    <w:rsid w:val="00E50E02"/>
    <w:rsid w:val="00E50E79"/>
    <w:rsid w:val="00E511A4"/>
    <w:rsid w:val="00E51235"/>
    <w:rsid w:val="00E515B3"/>
    <w:rsid w:val="00E516C2"/>
    <w:rsid w:val="00E516C5"/>
    <w:rsid w:val="00E51ECF"/>
    <w:rsid w:val="00E52074"/>
    <w:rsid w:val="00E520B5"/>
    <w:rsid w:val="00E52146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148"/>
    <w:rsid w:val="00E542B3"/>
    <w:rsid w:val="00E5461A"/>
    <w:rsid w:val="00E5468D"/>
    <w:rsid w:val="00E54750"/>
    <w:rsid w:val="00E54B5E"/>
    <w:rsid w:val="00E54D21"/>
    <w:rsid w:val="00E54F94"/>
    <w:rsid w:val="00E54FB3"/>
    <w:rsid w:val="00E5560C"/>
    <w:rsid w:val="00E55643"/>
    <w:rsid w:val="00E55ADB"/>
    <w:rsid w:val="00E55B00"/>
    <w:rsid w:val="00E5612E"/>
    <w:rsid w:val="00E56612"/>
    <w:rsid w:val="00E5663F"/>
    <w:rsid w:val="00E567C0"/>
    <w:rsid w:val="00E56E69"/>
    <w:rsid w:val="00E56F67"/>
    <w:rsid w:val="00E56F95"/>
    <w:rsid w:val="00E5706B"/>
    <w:rsid w:val="00E57121"/>
    <w:rsid w:val="00E57224"/>
    <w:rsid w:val="00E573FB"/>
    <w:rsid w:val="00E5764D"/>
    <w:rsid w:val="00E57722"/>
    <w:rsid w:val="00E578F7"/>
    <w:rsid w:val="00E57920"/>
    <w:rsid w:val="00E57BE2"/>
    <w:rsid w:val="00E57F39"/>
    <w:rsid w:val="00E600CE"/>
    <w:rsid w:val="00E6036D"/>
    <w:rsid w:val="00E60406"/>
    <w:rsid w:val="00E606C0"/>
    <w:rsid w:val="00E609D5"/>
    <w:rsid w:val="00E60A50"/>
    <w:rsid w:val="00E60B3F"/>
    <w:rsid w:val="00E616CD"/>
    <w:rsid w:val="00E616D9"/>
    <w:rsid w:val="00E6184A"/>
    <w:rsid w:val="00E61B57"/>
    <w:rsid w:val="00E61E21"/>
    <w:rsid w:val="00E62129"/>
    <w:rsid w:val="00E62169"/>
    <w:rsid w:val="00E62215"/>
    <w:rsid w:val="00E625A2"/>
    <w:rsid w:val="00E625F8"/>
    <w:rsid w:val="00E62BC5"/>
    <w:rsid w:val="00E62C44"/>
    <w:rsid w:val="00E62C88"/>
    <w:rsid w:val="00E62EE1"/>
    <w:rsid w:val="00E62F5F"/>
    <w:rsid w:val="00E62FF6"/>
    <w:rsid w:val="00E630FC"/>
    <w:rsid w:val="00E63198"/>
    <w:rsid w:val="00E63218"/>
    <w:rsid w:val="00E6336F"/>
    <w:rsid w:val="00E63392"/>
    <w:rsid w:val="00E6343A"/>
    <w:rsid w:val="00E63560"/>
    <w:rsid w:val="00E63580"/>
    <w:rsid w:val="00E63665"/>
    <w:rsid w:val="00E63786"/>
    <w:rsid w:val="00E638B8"/>
    <w:rsid w:val="00E63937"/>
    <w:rsid w:val="00E63AF0"/>
    <w:rsid w:val="00E63FD5"/>
    <w:rsid w:val="00E6449B"/>
    <w:rsid w:val="00E64614"/>
    <w:rsid w:val="00E64828"/>
    <w:rsid w:val="00E6495E"/>
    <w:rsid w:val="00E64B55"/>
    <w:rsid w:val="00E64C8E"/>
    <w:rsid w:val="00E64D68"/>
    <w:rsid w:val="00E64DE3"/>
    <w:rsid w:val="00E65180"/>
    <w:rsid w:val="00E6535D"/>
    <w:rsid w:val="00E6538D"/>
    <w:rsid w:val="00E654C4"/>
    <w:rsid w:val="00E65ADD"/>
    <w:rsid w:val="00E65C8E"/>
    <w:rsid w:val="00E65F2C"/>
    <w:rsid w:val="00E65FE9"/>
    <w:rsid w:val="00E6633A"/>
    <w:rsid w:val="00E66393"/>
    <w:rsid w:val="00E664D5"/>
    <w:rsid w:val="00E66557"/>
    <w:rsid w:val="00E6656C"/>
    <w:rsid w:val="00E66717"/>
    <w:rsid w:val="00E66862"/>
    <w:rsid w:val="00E66D27"/>
    <w:rsid w:val="00E671BC"/>
    <w:rsid w:val="00E6746F"/>
    <w:rsid w:val="00E678F4"/>
    <w:rsid w:val="00E67A6D"/>
    <w:rsid w:val="00E67B4D"/>
    <w:rsid w:val="00E67B95"/>
    <w:rsid w:val="00E67CB1"/>
    <w:rsid w:val="00E67DA2"/>
    <w:rsid w:val="00E67E08"/>
    <w:rsid w:val="00E67E64"/>
    <w:rsid w:val="00E67FF8"/>
    <w:rsid w:val="00E70433"/>
    <w:rsid w:val="00E7057E"/>
    <w:rsid w:val="00E70F7E"/>
    <w:rsid w:val="00E70FB1"/>
    <w:rsid w:val="00E71000"/>
    <w:rsid w:val="00E713C6"/>
    <w:rsid w:val="00E716A6"/>
    <w:rsid w:val="00E71A01"/>
    <w:rsid w:val="00E71B04"/>
    <w:rsid w:val="00E7219F"/>
    <w:rsid w:val="00E72203"/>
    <w:rsid w:val="00E72379"/>
    <w:rsid w:val="00E723E4"/>
    <w:rsid w:val="00E72401"/>
    <w:rsid w:val="00E72693"/>
    <w:rsid w:val="00E726F4"/>
    <w:rsid w:val="00E727FC"/>
    <w:rsid w:val="00E72822"/>
    <w:rsid w:val="00E728C5"/>
    <w:rsid w:val="00E72BF3"/>
    <w:rsid w:val="00E72D14"/>
    <w:rsid w:val="00E72E29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737"/>
    <w:rsid w:val="00E759F7"/>
    <w:rsid w:val="00E75B60"/>
    <w:rsid w:val="00E75BAB"/>
    <w:rsid w:val="00E75D8E"/>
    <w:rsid w:val="00E7618E"/>
    <w:rsid w:val="00E7633A"/>
    <w:rsid w:val="00E76478"/>
    <w:rsid w:val="00E76595"/>
    <w:rsid w:val="00E765C9"/>
    <w:rsid w:val="00E7699B"/>
    <w:rsid w:val="00E76D2B"/>
    <w:rsid w:val="00E76D2F"/>
    <w:rsid w:val="00E76FF9"/>
    <w:rsid w:val="00E77475"/>
    <w:rsid w:val="00E7752E"/>
    <w:rsid w:val="00E776B8"/>
    <w:rsid w:val="00E7791E"/>
    <w:rsid w:val="00E77AA2"/>
    <w:rsid w:val="00E77AF9"/>
    <w:rsid w:val="00E8057E"/>
    <w:rsid w:val="00E80794"/>
    <w:rsid w:val="00E808B0"/>
    <w:rsid w:val="00E80F4F"/>
    <w:rsid w:val="00E811DF"/>
    <w:rsid w:val="00E812BD"/>
    <w:rsid w:val="00E8136D"/>
    <w:rsid w:val="00E8151E"/>
    <w:rsid w:val="00E816A8"/>
    <w:rsid w:val="00E816E0"/>
    <w:rsid w:val="00E819D1"/>
    <w:rsid w:val="00E8244D"/>
    <w:rsid w:val="00E82653"/>
    <w:rsid w:val="00E8282F"/>
    <w:rsid w:val="00E8284A"/>
    <w:rsid w:val="00E82958"/>
    <w:rsid w:val="00E82B52"/>
    <w:rsid w:val="00E82DF3"/>
    <w:rsid w:val="00E82F2B"/>
    <w:rsid w:val="00E82F7D"/>
    <w:rsid w:val="00E83191"/>
    <w:rsid w:val="00E832B8"/>
    <w:rsid w:val="00E83432"/>
    <w:rsid w:val="00E8376D"/>
    <w:rsid w:val="00E838B9"/>
    <w:rsid w:val="00E839E2"/>
    <w:rsid w:val="00E83F63"/>
    <w:rsid w:val="00E84286"/>
    <w:rsid w:val="00E8453C"/>
    <w:rsid w:val="00E8453D"/>
    <w:rsid w:val="00E85219"/>
    <w:rsid w:val="00E85C02"/>
    <w:rsid w:val="00E8609A"/>
    <w:rsid w:val="00E86162"/>
    <w:rsid w:val="00E86326"/>
    <w:rsid w:val="00E864C1"/>
    <w:rsid w:val="00E86663"/>
    <w:rsid w:val="00E866E9"/>
    <w:rsid w:val="00E86729"/>
    <w:rsid w:val="00E867B2"/>
    <w:rsid w:val="00E86C02"/>
    <w:rsid w:val="00E86CC6"/>
    <w:rsid w:val="00E870FA"/>
    <w:rsid w:val="00E8743E"/>
    <w:rsid w:val="00E87692"/>
    <w:rsid w:val="00E876E4"/>
    <w:rsid w:val="00E8777B"/>
    <w:rsid w:val="00E87839"/>
    <w:rsid w:val="00E878E6"/>
    <w:rsid w:val="00E87BE6"/>
    <w:rsid w:val="00E900A6"/>
    <w:rsid w:val="00E900D8"/>
    <w:rsid w:val="00E90184"/>
    <w:rsid w:val="00E9049F"/>
    <w:rsid w:val="00E90533"/>
    <w:rsid w:val="00E908DB"/>
    <w:rsid w:val="00E90B5F"/>
    <w:rsid w:val="00E90BAA"/>
    <w:rsid w:val="00E91085"/>
    <w:rsid w:val="00E913A5"/>
    <w:rsid w:val="00E91778"/>
    <w:rsid w:val="00E917CF"/>
    <w:rsid w:val="00E91A10"/>
    <w:rsid w:val="00E91E0E"/>
    <w:rsid w:val="00E91F57"/>
    <w:rsid w:val="00E92292"/>
    <w:rsid w:val="00E92775"/>
    <w:rsid w:val="00E929E9"/>
    <w:rsid w:val="00E92CA1"/>
    <w:rsid w:val="00E92FC5"/>
    <w:rsid w:val="00E933C3"/>
    <w:rsid w:val="00E933FA"/>
    <w:rsid w:val="00E93445"/>
    <w:rsid w:val="00E9353B"/>
    <w:rsid w:val="00E93570"/>
    <w:rsid w:val="00E936A0"/>
    <w:rsid w:val="00E93AA4"/>
    <w:rsid w:val="00E93F3F"/>
    <w:rsid w:val="00E93F77"/>
    <w:rsid w:val="00E94315"/>
    <w:rsid w:val="00E943E0"/>
    <w:rsid w:val="00E948D7"/>
    <w:rsid w:val="00E94A06"/>
    <w:rsid w:val="00E94AFA"/>
    <w:rsid w:val="00E94BBC"/>
    <w:rsid w:val="00E94E60"/>
    <w:rsid w:val="00E94E73"/>
    <w:rsid w:val="00E952FE"/>
    <w:rsid w:val="00E9532F"/>
    <w:rsid w:val="00E9555A"/>
    <w:rsid w:val="00E956F5"/>
    <w:rsid w:val="00E95779"/>
    <w:rsid w:val="00E95845"/>
    <w:rsid w:val="00E958C6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6CF4"/>
    <w:rsid w:val="00E96E9C"/>
    <w:rsid w:val="00E97115"/>
    <w:rsid w:val="00E97227"/>
    <w:rsid w:val="00E97304"/>
    <w:rsid w:val="00E97540"/>
    <w:rsid w:val="00E97608"/>
    <w:rsid w:val="00E9790D"/>
    <w:rsid w:val="00E9794B"/>
    <w:rsid w:val="00E9798C"/>
    <w:rsid w:val="00E97C35"/>
    <w:rsid w:val="00EA01BB"/>
    <w:rsid w:val="00EA02F2"/>
    <w:rsid w:val="00EA07B7"/>
    <w:rsid w:val="00EA09D8"/>
    <w:rsid w:val="00EA0C7C"/>
    <w:rsid w:val="00EA11B5"/>
    <w:rsid w:val="00EA1314"/>
    <w:rsid w:val="00EA13CB"/>
    <w:rsid w:val="00EA14E4"/>
    <w:rsid w:val="00EA1602"/>
    <w:rsid w:val="00EA1855"/>
    <w:rsid w:val="00EA1914"/>
    <w:rsid w:val="00EA1A5B"/>
    <w:rsid w:val="00EA1B2C"/>
    <w:rsid w:val="00EA1CDA"/>
    <w:rsid w:val="00EA1D44"/>
    <w:rsid w:val="00EA21F9"/>
    <w:rsid w:val="00EA2529"/>
    <w:rsid w:val="00EA304A"/>
    <w:rsid w:val="00EA3585"/>
    <w:rsid w:val="00EA3730"/>
    <w:rsid w:val="00EA3774"/>
    <w:rsid w:val="00EA3857"/>
    <w:rsid w:val="00EA3B1F"/>
    <w:rsid w:val="00EA3C9B"/>
    <w:rsid w:val="00EA3ED4"/>
    <w:rsid w:val="00EA3F22"/>
    <w:rsid w:val="00EA4221"/>
    <w:rsid w:val="00EA425A"/>
    <w:rsid w:val="00EA44E7"/>
    <w:rsid w:val="00EA48CC"/>
    <w:rsid w:val="00EA491E"/>
    <w:rsid w:val="00EA4ABD"/>
    <w:rsid w:val="00EA4EAF"/>
    <w:rsid w:val="00EA503B"/>
    <w:rsid w:val="00EA51A1"/>
    <w:rsid w:val="00EA526A"/>
    <w:rsid w:val="00EA533A"/>
    <w:rsid w:val="00EA558B"/>
    <w:rsid w:val="00EA5710"/>
    <w:rsid w:val="00EA5775"/>
    <w:rsid w:val="00EA58EE"/>
    <w:rsid w:val="00EA5909"/>
    <w:rsid w:val="00EA5A38"/>
    <w:rsid w:val="00EA5B92"/>
    <w:rsid w:val="00EA5C21"/>
    <w:rsid w:val="00EA6083"/>
    <w:rsid w:val="00EA63F3"/>
    <w:rsid w:val="00EA67B2"/>
    <w:rsid w:val="00EA67D0"/>
    <w:rsid w:val="00EA68E6"/>
    <w:rsid w:val="00EA6999"/>
    <w:rsid w:val="00EA6AB0"/>
    <w:rsid w:val="00EA6B8E"/>
    <w:rsid w:val="00EA71B5"/>
    <w:rsid w:val="00EA72E1"/>
    <w:rsid w:val="00EA7358"/>
    <w:rsid w:val="00EA7642"/>
    <w:rsid w:val="00EA7802"/>
    <w:rsid w:val="00EA7804"/>
    <w:rsid w:val="00EA784A"/>
    <w:rsid w:val="00EA79FB"/>
    <w:rsid w:val="00EA7ABC"/>
    <w:rsid w:val="00EA7BEB"/>
    <w:rsid w:val="00EA7BFD"/>
    <w:rsid w:val="00EA7C6A"/>
    <w:rsid w:val="00EA7E94"/>
    <w:rsid w:val="00EB00F8"/>
    <w:rsid w:val="00EB0435"/>
    <w:rsid w:val="00EB059E"/>
    <w:rsid w:val="00EB0CFE"/>
    <w:rsid w:val="00EB0D06"/>
    <w:rsid w:val="00EB0D71"/>
    <w:rsid w:val="00EB0E29"/>
    <w:rsid w:val="00EB10A8"/>
    <w:rsid w:val="00EB10AC"/>
    <w:rsid w:val="00EB111F"/>
    <w:rsid w:val="00EB15FC"/>
    <w:rsid w:val="00EB1A70"/>
    <w:rsid w:val="00EB1C0E"/>
    <w:rsid w:val="00EB1DAB"/>
    <w:rsid w:val="00EB1ED2"/>
    <w:rsid w:val="00EB220E"/>
    <w:rsid w:val="00EB227B"/>
    <w:rsid w:val="00EB2337"/>
    <w:rsid w:val="00EB2487"/>
    <w:rsid w:val="00EB27C8"/>
    <w:rsid w:val="00EB2A62"/>
    <w:rsid w:val="00EB2D45"/>
    <w:rsid w:val="00EB2FF4"/>
    <w:rsid w:val="00EB324D"/>
    <w:rsid w:val="00EB32DB"/>
    <w:rsid w:val="00EB3430"/>
    <w:rsid w:val="00EB3447"/>
    <w:rsid w:val="00EB3610"/>
    <w:rsid w:val="00EB3746"/>
    <w:rsid w:val="00EB3DF2"/>
    <w:rsid w:val="00EB3E06"/>
    <w:rsid w:val="00EB3F48"/>
    <w:rsid w:val="00EB4034"/>
    <w:rsid w:val="00EB404B"/>
    <w:rsid w:val="00EB4110"/>
    <w:rsid w:val="00EB44BF"/>
    <w:rsid w:val="00EB4943"/>
    <w:rsid w:val="00EB49B7"/>
    <w:rsid w:val="00EB4B80"/>
    <w:rsid w:val="00EB4D2C"/>
    <w:rsid w:val="00EB50F3"/>
    <w:rsid w:val="00EB53BB"/>
    <w:rsid w:val="00EB567C"/>
    <w:rsid w:val="00EB59B1"/>
    <w:rsid w:val="00EB5AB0"/>
    <w:rsid w:val="00EB5D9E"/>
    <w:rsid w:val="00EB6016"/>
    <w:rsid w:val="00EB6403"/>
    <w:rsid w:val="00EB64DA"/>
    <w:rsid w:val="00EB6665"/>
    <w:rsid w:val="00EB6748"/>
    <w:rsid w:val="00EB678A"/>
    <w:rsid w:val="00EB68F4"/>
    <w:rsid w:val="00EB703A"/>
    <w:rsid w:val="00EB72C3"/>
    <w:rsid w:val="00EB74DC"/>
    <w:rsid w:val="00EB78CD"/>
    <w:rsid w:val="00EB79FC"/>
    <w:rsid w:val="00EB7B04"/>
    <w:rsid w:val="00EC05A1"/>
    <w:rsid w:val="00EC07EF"/>
    <w:rsid w:val="00EC0803"/>
    <w:rsid w:val="00EC0A52"/>
    <w:rsid w:val="00EC0BAA"/>
    <w:rsid w:val="00EC11B1"/>
    <w:rsid w:val="00EC11DC"/>
    <w:rsid w:val="00EC123A"/>
    <w:rsid w:val="00EC1280"/>
    <w:rsid w:val="00EC19AF"/>
    <w:rsid w:val="00EC1B8C"/>
    <w:rsid w:val="00EC2059"/>
    <w:rsid w:val="00EC2238"/>
    <w:rsid w:val="00EC261C"/>
    <w:rsid w:val="00EC27FE"/>
    <w:rsid w:val="00EC2D10"/>
    <w:rsid w:val="00EC2FD7"/>
    <w:rsid w:val="00EC31FD"/>
    <w:rsid w:val="00EC3279"/>
    <w:rsid w:val="00EC3A5E"/>
    <w:rsid w:val="00EC3A9E"/>
    <w:rsid w:val="00EC3ADB"/>
    <w:rsid w:val="00EC3E13"/>
    <w:rsid w:val="00EC3E27"/>
    <w:rsid w:val="00EC3F93"/>
    <w:rsid w:val="00EC419B"/>
    <w:rsid w:val="00EC453D"/>
    <w:rsid w:val="00EC4B14"/>
    <w:rsid w:val="00EC4E08"/>
    <w:rsid w:val="00EC5229"/>
    <w:rsid w:val="00EC53F9"/>
    <w:rsid w:val="00EC55AF"/>
    <w:rsid w:val="00EC5628"/>
    <w:rsid w:val="00EC596C"/>
    <w:rsid w:val="00EC5976"/>
    <w:rsid w:val="00EC5A3C"/>
    <w:rsid w:val="00EC5A78"/>
    <w:rsid w:val="00EC5C3E"/>
    <w:rsid w:val="00EC5CFE"/>
    <w:rsid w:val="00EC5D72"/>
    <w:rsid w:val="00EC636B"/>
    <w:rsid w:val="00EC644D"/>
    <w:rsid w:val="00EC659C"/>
    <w:rsid w:val="00EC68BE"/>
    <w:rsid w:val="00EC6B94"/>
    <w:rsid w:val="00EC6C05"/>
    <w:rsid w:val="00EC78D9"/>
    <w:rsid w:val="00EC797F"/>
    <w:rsid w:val="00EC7D9D"/>
    <w:rsid w:val="00EC7DBE"/>
    <w:rsid w:val="00EC7DC7"/>
    <w:rsid w:val="00EC7F78"/>
    <w:rsid w:val="00ED015A"/>
    <w:rsid w:val="00ED023F"/>
    <w:rsid w:val="00ED06A9"/>
    <w:rsid w:val="00ED0908"/>
    <w:rsid w:val="00ED0B05"/>
    <w:rsid w:val="00ED0B4D"/>
    <w:rsid w:val="00ED0DB1"/>
    <w:rsid w:val="00ED13C9"/>
    <w:rsid w:val="00ED1D2E"/>
    <w:rsid w:val="00ED1D34"/>
    <w:rsid w:val="00ED1EE5"/>
    <w:rsid w:val="00ED20E9"/>
    <w:rsid w:val="00ED2193"/>
    <w:rsid w:val="00ED25F9"/>
    <w:rsid w:val="00ED260A"/>
    <w:rsid w:val="00ED2A1C"/>
    <w:rsid w:val="00ED2A2A"/>
    <w:rsid w:val="00ED2AE5"/>
    <w:rsid w:val="00ED2B84"/>
    <w:rsid w:val="00ED2DC4"/>
    <w:rsid w:val="00ED2FE8"/>
    <w:rsid w:val="00ED3080"/>
    <w:rsid w:val="00ED30AE"/>
    <w:rsid w:val="00ED340B"/>
    <w:rsid w:val="00ED37F0"/>
    <w:rsid w:val="00ED395C"/>
    <w:rsid w:val="00ED3B40"/>
    <w:rsid w:val="00ED4081"/>
    <w:rsid w:val="00ED4084"/>
    <w:rsid w:val="00ED4180"/>
    <w:rsid w:val="00ED41A2"/>
    <w:rsid w:val="00ED41EC"/>
    <w:rsid w:val="00ED441D"/>
    <w:rsid w:val="00ED4459"/>
    <w:rsid w:val="00ED44FA"/>
    <w:rsid w:val="00ED4918"/>
    <w:rsid w:val="00ED496C"/>
    <w:rsid w:val="00ED499A"/>
    <w:rsid w:val="00ED4D77"/>
    <w:rsid w:val="00ED4DAD"/>
    <w:rsid w:val="00ED517F"/>
    <w:rsid w:val="00ED5266"/>
    <w:rsid w:val="00ED5430"/>
    <w:rsid w:val="00ED57DA"/>
    <w:rsid w:val="00ED5A96"/>
    <w:rsid w:val="00ED5B00"/>
    <w:rsid w:val="00ED5C66"/>
    <w:rsid w:val="00ED5CC6"/>
    <w:rsid w:val="00ED5D4B"/>
    <w:rsid w:val="00ED61D6"/>
    <w:rsid w:val="00ED634C"/>
    <w:rsid w:val="00ED64AF"/>
    <w:rsid w:val="00ED66BA"/>
    <w:rsid w:val="00ED6CC6"/>
    <w:rsid w:val="00ED6DC9"/>
    <w:rsid w:val="00ED6F6D"/>
    <w:rsid w:val="00ED7376"/>
    <w:rsid w:val="00ED74D8"/>
    <w:rsid w:val="00ED7696"/>
    <w:rsid w:val="00ED7D2C"/>
    <w:rsid w:val="00ED7D62"/>
    <w:rsid w:val="00ED7E15"/>
    <w:rsid w:val="00EE03C8"/>
    <w:rsid w:val="00EE03F8"/>
    <w:rsid w:val="00EE0848"/>
    <w:rsid w:val="00EE0BED"/>
    <w:rsid w:val="00EE0CCF"/>
    <w:rsid w:val="00EE0F9A"/>
    <w:rsid w:val="00EE141D"/>
    <w:rsid w:val="00EE19A0"/>
    <w:rsid w:val="00EE1C96"/>
    <w:rsid w:val="00EE1D30"/>
    <w:rsid w:val="00EE1D3E"/>
    <w:rsid w:val="00EE1E87"/>
    <w:rsid w:val="00EE1F0F"/>
    <w:rsid w:val="00EE220A"/>
    <w:rsid w:val="00EE22F9"/>
    <w:rsid w:val="00EE2418"/>
    <w:rsid w:val="00EE2574"/>
    <w:rsid w:val="00EE29D1"/>
    <w:rsid w:val="00EE2B16"/>
    <w:rsid w:val="00EE2B6D"/>
    <w:rsid w:val="00EE2BFA"/>
    <w:rsid w:val="00EE3228"/>
    <w:rsid w:val="00EE37FF"/>
    <w:rsid w:val="00EE3823"/>
    <w:rsid w:val="00EE382D"/>
    <w:rsid w:val="00EE3877"/>
    <w:rsid w:val="00EE3BA0"/>
    <w:rsid w:val="00EE3CBA"/>
    <w:rsid w:val="00EE3D07"/>
    <w:rsid w:val="00EE3D70"/>
    <w:rsid w:val="00EE3F51"/>
    <w:rsid w:val="00EE423D"/>
    <w:rsid w:val="00EE4596"/>
    <w:rsid w:val="00EE4727"/>
    <w:rsid w:val="00EE4748"/>
    <w:rsid w:val="00EE4AC6"/>
    <w:rsid w:val="00EE4F6F"/>
    <w:rsid w:val="00EE50DF"/>
    <w:rsid w:val="00EE52E1"/>
    <w:rsid w:val="00EE532D"/>
    <w:rsid w:val="00EE61F1"/>
    <w:rsid w:val="00EE63C6"/>
    <w:rsid w:val="00EE66FD"/>
    <w:rsid w:val="00EE675B"/>
    <w:rsid w:val="00EE6786"/>
    <w:rsid w:val="00EE6B45"/>
    <w:rsid w:val="00EE6E82"/>
    <w:rsid w:val="00EE6EB3"/>
    <w:rsid w:val="00EE6F23"/>
    <w:rsid w:val="00EE70DB"/>
    <w:rsid w:val="00EE73A4"/>
    <w:rsid w:val="00EE7405"/>
    <w:rsid w:val="00EE7BD6"/>
    <w:rsid w:val="00EF077C"/>
    <w:rsid w:val="00EF07FF"/>
    <w:rsid w:val="00EF0880"/>
    <w:rsid w:val="00EF0985"/>
    <w:rsid w:val="00EF0A2B"/>
    <w:rsid w:val="00EF0A89"/>
    <w:rsid w:val="00EF0C2D"/>
    <w:rsid w:val="00EF0D37"/>
    <w:rsid w:val="00EF0EFA"/>
    <w:rsid w:val="00EF0FA9"/>
    <w:rsid w:val="00EF0FE2"/>
    <w:rsid w:val="00EF114F"/>
    <w:rsid w:val="00EF1264"/>
    <w:rsid w:val="00EF16FE"/>
    <w:rsid w:val="00EF1BCC"/>
    <w:rsid w:val="00EF1F0D"/>
    <w:rsid w:val="00EF1F25"/>
    <w:rsid w:val="00EF21A7"/>
    <w:rsid w:val="00EF231D"/>
    <w:rsid w:val="00EF258D"/>
    <w:rsid w:val="00EF2675"/>
    <w:rsid w:val="00EF2C7E"/>
    <w:rsid w:val="00EF2D9F"/>
    <w:rsid w:val="00EF305B"/>
    <w:rsid w:val="00EF32F5"/>
    <w:rsid w:val="00EF3B62"/>
    <w:rsid w:val="00EF3C28"/>
    <w:rsid w:val="00EF3DC6"/>
    <w:rsid w:val="00EF3F0D"/>
    <w:rsid w:val="00EF4384"/>
    <w:rsid w:val="00EF451B"/>
    <w:rsid w:val="00EF4564"/>
    <w:rsid w:val="00EF482B"/>
    <w:rsid w:val="00EF4893"/>
    <w:rsid w:val="00EF4A10"/>
    <w:rsid w:val="00EF4DC1"/>
    <w:rsid w:val="00EF5165"/>
    <w:rsid w:val="00EF521F"/>
    <w:rsid w:val="00EF52FF"/>
    <w:rsid w:val="00EF53C4"/>
    <w:rsid w:val="00EF5833"/>
    <w:rsid w:val="00EF5A83"/>
    <w:rsid w:val="00EF5CBD"/>
    <w:rsid w:val="00EF5E72"/>
    <w:rsid w:val="00EF5F72"/>
    <w:rsid w:val="00EF60A3"/>
    <w:rsid w:val="00EF6673"/>
    <w:rsid w:val="00EF687B"/>
    <w:rsid w:val="00EF706F"/>
    <w:rsid w:val="00EF721F"/>
    <w:rsid w:val="00EF7B05"/>
    <w:rsid w:val="00EF7B17"/>
    <w:rsid w:val="00EF7B7A"/>
    <w:rsid w:val="00F001EC"/>
    <w:rsid w:val="00F002A9"/>
    <w:rsid w:val="00F00445"/>
    <w:rsid w:val="00F00659"/>
    <w:rsid w:val="00F00ACD"/>
    <w:rsid w:val="00F00B29"/>
    <w:rsid w:val="00F01798"/>
    <w:rsid w:val="00F017EC"/>
    <w:rsid w:val="00F01C6F"/>
    <w:rsid w:val="00F01CD6"/>
    <w:rsid w:val="00F01D55"/>
    <w:rsid w:val="00F0223B"/>
    <w:rsid w:val="00F02686"/>
    <w:rsid w:val="00F02C4C"/>
    <w:rsid w:val="00F02C8F"/>
    <w:rsid w:val="00F02DD5"/>
    <w:rsid w:val="00F0341A"/>
    <w:rsid w:val="00F034DB"/>
    <w:rsid w:val="00F035D3"/>
    <w:rsid w:val="00F037DB"/>
    <w:rsid w:val="00F03892"/>
    <w:rsid w:val="00F03B46"/>
    <w:rsid w:val="00F03C6F"/>
    <w:rsid w:val="00F04097"/>
    <w:rsid w:val="00F04247"/>
    <w:rsid w:val="00F042D8"/>
    <w:rsid w:val="00F0430F"/>
    <w:rsid w:val="00F04427"/>
    <w:rsid w:val="00F044AF"/>
    <w:rsid w:val="00F045A0"/>
    <w:rsid w:val="00F0537D"/>
    <w:rsid w:val="00F05529"/>
    <w:rsid w:val="00F0567C"/>
    <w:rsid w:val="00F05686"/>
    <w:rsid w:val="00F05B9F"/>
    <w:rsid w:val="00F05C42"/>
    <w:rsid w:val="00F05D9D"/>
    <w:rsid w:val="00F05E74"/>
    <w:rsid w:val="00F064C1"/>
    <w:rsid w:val="00F06544"/>
    <w:rsid w:val="00F066BE"/>
    <w:rsid w:val="00F06A63"/>
    <w:rsid w:val="00F06C88"/>
    <w:rsid w:val="00F06E0D"/>
    <w:rsid w:val="00F06ED9"/>
    <w:rsid w:val="00F06F1C"/>
    <w:rsid w:val="00F06FC2"/>
    <w:rsid w:val="00F0712D"/>
    <w:rsid w:val="00F07220"/>
    <w:rsid w:val="00F07253"/>
    <w:rsid w:val="00F07255"/>
    <w:rsid w:val="00F07374"/>
    <w:rsid w:val="00F07779"/>
    <w:rsid w:val="00F0789B"/>
    <w:rsid w:val="00F07983"/>
    <w:rsid w:val="00F07A21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CA1"/>
    <w:rsid w:val="00F10D05"/>
    <w:rsid w:val="00F10E8A"/>
    <w:rsid w:val="00F11301"/>
    <w:rsid w:val="00F11314"/>
    <w:rsid w:val="00F11574"/>
    <w:rsid w:val="00F1185A"/>
    <w:rsid w:val="00F118B4"/>
    <w:rsid w:val="00F11F3C"/>
    <w:rsid w:val="00F12013"/>
    <w:rsid w:val="00F121E1"/>
    <w:rsid w:val="00F12625"/>
    <w:rsid w:val="00F126A8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02B"/>
    <w:rsid w:val="00F142BA"/>
    <w:rsid w:val="00F1483C"/>
    <w:rsid w:val="00F150EF"/>
    <w:rsid w:val="00F1531D"/>
    <w:rsid w:val="00F15500"/>
    <w:rsid w:val="00F15790"/>
    <w:rsid w:val="00F15B7A"/>
    <w:rsid w:val="00F15E18"/>
    <w:rsid w:val="00F15F7B"/>
    <w:rsid w:val="00F1600F"/>
    <w:rsid w:val="00F161A6"/>
    <w:rsid w:val="00F16405"/>
    <w:rsid w:val="00F164F2"/>
    <w:rsid w:val="00F1669C"/>
    <w:rsid w:val="00F16933"/>
    <w:rsid w:val="00F1694F"/>
    <w:rsid w:val="00F169E0"/>
    <w:rsid w:val="00F17D74"/>
    <w:rsid w:val="00F17DDE"/>
    <w:rsid w:val="00F17FB4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D95"/>
    <w:rsid w:val="00F20E2C"/>
    <w:rsid w:val="00F212B7"/>
    <w:rsid w:val="00F216F8"/>
    <w:rsid w:val="00F219A5"/>
    <w:rsid w:val="00F21A68"/>
    <w:rsid w:val="00F21C78"/>
    <w:rsid w:val="00F21C89"/>
    <w:rsid w:val="00F21CAA"/>
    <w:rsid w:val="00F21D9C"/>
    <w:rsid w:val="00F2235A"/>
    <w:rsid w:val="00F224ED"/>
    <w:rsid w:val="00F2257F"/>
    <w:rsid w:val="00F229D6"/>
    <w:rsid w:val="00F22ADE"/>
    <w:rsid w:val="00F22BA4"/>
    <w:rsid w:val="00F22EF7"/>
    <w:rsid w:val="00F23076"/>
    <w:rsid w:val="00F23082"/>
    <w:rsid w:val="00F230AF"/>
    <w:rsid w:val="00F232A9"/>
    <w:rsid w:val="00F2368E"/>
    <w:rsid w:val="00F237B4"/>
    <w:rsid w:val="00F23893"/>
    <w:rsid w:val="00F23BD0"/>
    <w:rsid w:val="00F23BD6"/>
    <w:rsid w:val="00F23C3C"/>
    <w:rsid w:val="00F23EC3"/>
    <w:rsid w:val="00F24253"/>
    <w:rsid w:val="00F24C33"/>
    <w:rsid w:val="00F24C90"/>
    <w:rsid w:val="00F24CA1"/>
    <w:rsid w:val="00F24CFE"/>
    <w:rsid w:val="00F25250"/>
    <w:rsid w:val="00F253C6"/>
    <w:rsid w:val="00F256E5"/>
    <w:rsid w:val="00F257D2"/>
    <w:rsid w:val="00F25916"/>
    <w:rsid w:val="00F25B72"/>
    <w:rsid w:val="00F26434"/>
    <w:rsid w:val="00F264FD"/>
    <w:rsid w:val="00F26516"/>
    <w:rsid w:val="00F266B9"/>
    <w:rsid w:val="00F26CB1"/>
    <w:rsid w:val="00F26E48"/>
    <w:rsid w:val="00F26EBA"/>
    <w:rsid w:val="00F27326"/>
    <w:rsid w:val="00F27414"/>
    <w:rsid w:val="00F2753B"/>
    <w:rsid w:val="00F2774F"/>
    <w:rsid w:val="00F27762"/>
    <w:rsid w:val="00F27FEC"/>
    <w:rsid w:val="00F30E3A"/>
    <w:rsid w:val="00F3106F"/>
    <w:rsid w:val="00F31169"/>
    <w:rsid w:val="00F31436"/>
    <w:rsid w:val="00F3199D"/>
    <w:rsid w:val="00F31A28"/>
    <w:rsid w:val="00F31B4B"/>
    <w:rsid w:val="00F31D6D"/>
    <w:rsid w:val="00F320E1"/>
    <w:rsid w:val="00F3214C"/>
    <w:rsid w:val="00F323C2"/>
    <w:rsid w:val="00F3274F"/>
    <w:rsid w:val="00F3285D"/>
    <w:rsid w:val="00F328DF"/>
    <w:rsid w:val="00F32D55"/>
    <w:rsid w:val="00F33238"/>
    <w:rsid w:val="00F3324C"/>
    <w:rsid w:val="00F332B2"/>
    <w:rsid w:val="00F33632"/>
    <w:rsid w:val="00F33E93"/>
    <w:rsid w:val="00F34196"/>
    <w:rsid w:val="00F34723"/>
    <w:rsid w:val="00F347F2"/>
    <w:rsid w:val="00F349BE"/>
    <w:rsid w:val="00F34A95"/>
    <w:rsid w:val="00F34B15"/>
    <w:rsid w:val="00F34CF6"/>
    <w:rsid w:val="00F34D7F"/>
    <w:rsid w:val="00F34DDF"/>
    <w:rsid w:val="00F3524A"/>
    <w:rsid w:val="00F353C7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6C28"/>
    <w:rsid w:val="00F36F4D"/>
    <w:rsid w:val="00F36FBB"/>
    <w:rsid w:val="00F3706F"/>
    <w:rsid w:val="00F3713D"/>
    <w:rsid w:val="00F37575"/>
    <w:rsid w:val="00F375CA"/>
    <w:rsid w:val="00F3780D"/>
    <w:rsid w:val="00F37C54"/>
    <w:rsid w:val="00F37CF5"/>
    <w:rsid w:val="00F40197"/>
    <w:rsid w:val="00F401A4"/>
    <w:rsid w:val="00F40575"/>
    <w:rsid w:val="00F4079C"/>
    <w:rsid w:val="00F4093C"/>
    <w:rsid w:val="00F40A6A"/>
    <w:rsid w:val="00F40FAA"/>
    <w:rsid w:val="00F413A9"/>
    <w:rsid w:val="00F416A5"/>
    <w:rsid w:val="00F41968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3C0B"/>
    <w:rsid w:val="00F4403D"/>
    <w:rsid w:val="00F44087"/>
    <w:rsid w:val="00F445EA"/>
    <w:rsid w:val="00F449E8"/>
    <w:rsid w:val="00F44AE5"/>
    <w:rsid w:val="00F44E28"/>
    <w:rsid w:val="00F4535F"/>
    <w:rsid w:val="00F45546"/>
    <w:rsid w:val="00F4567E"/>
    <w:rsid w:val="00F45B17"/>
    <w:rsid w:val="00F45B8D"/>
    <w:rsid w:val="00F45CA1"/>
    <w:rsid w:val="00F45E85"/>
    <w:rsid w:val="00F463B3"/>
    <w:rsid w:val="00F46403"/>
    <w:rsid w:val="00F46B53"/>
    <w:rsid w:val="00F46C8F"/>
    <w:rsid w:val="00F46F02"/>
    <w:rsid w:val="00F4713C"/>
    <w:rsid w:val="00F47193"/>
    <w:rsid w:val="00F4730D"/>
    <w:rsid w:val="00F47473"/>
    <w:rsid w:val="00F47752"/>
    <w:rsid w:val="00F4799F"/>
    <w:rsid w:val="00F47C61"/>
    <w:rsid w:val="00F47C8B"/>
    <w:rsid w:val="00F503E5"/>
    <w:rsid w:val="00F504CF"/>
    <w:rsid w:val="00F50593"/>
    <w:rsid w:val="00F506A9"/>
    <w:rsid w:val="00F50854"/>
    <w:rsid w:val="00F50B16"/>
    <w:rsid w:val="00F50DC5"/>
    <w:rsid w:val="00F51270"/>
    <w:rsid w:val="00F51B64"/>
    <w:rsid w:val="00F521F6"/>
    <w:rsid w:val="00F52220"/>
    <w:rsid w:val="00F5239C"/>
    <w:rsid w:val="00F52760"/>
    <w:rsid w:val="00F527E6"/>
    <w:rsid w:val="00F52FCE"/>
    <w:rsid w:val="00F53113"/>
    <w:rsid w:val="00F5328C"/>
    <w:rsid w:val="00F533F5"/>
    <w:rsid w:val="00F5362C"/>
    <w:rsid w:val="00F53D58"/>
    <w:rsid w:val="00F53FE8"/>
    <w:rsid w:val="00F5402B"/>
    <w:rsid w:val="00F545A4"/>
    <w:rsid w:val="00F54661"/>
    <w:rsid w:val="00F54EC2"/>
    <w:rsid w:val="00F54FB7"/>
    <w:rsid w:val="00F551F5"/>
    <w:rsid w:val="00F5534D"/>
    <w:rsid w:val="00F553D3"/>
    <w:rsid w:val="00F557E0"/>
    <w:rsid w:val="00F55944"/>
    <w:rsid w:val="00F5618F"/>
    <w:rsid w:val="00F5624F"/>
    <w:rsid w:val="00F56305"/>
    <w:rsid w:val="00F56320"/>
    <w:rsid w:val="00F5647E"/>
    <w:rsid w:val="00F567EC"/>
    <w:rsid w:val="00F56947"/>
    <w:rsid w:val="00F56A14"/>
    <w:rsid w:val="00F56A56"/>
    <w:rsid w:val="00F56C94"/>
    <w:rsid w:val="00F5722F"/>
    <w:rsid w:val="00F57280"/>
    <w:rsid w:val="00F5782B"/>
    <w:rsid w:val="00F57A07"/>
    <w:rsid w:val="00F57A55"/>
    <w:rsid w:val="00F57B94"/>
    <w:rsid w:val="00F57BF7"/>
    <w:rsid w:val="00F57C82"/>
    <w:rsid w:val="00F57D87"/>
    <w:rsid w:val="00F57F0E"/>
    <w:rsid w:val="00F57F7A"/>
    <w:rsid w:val="00F60032"/>
    <w:rsid w:val="00F602C6"/>
    <w:rsid w:val="00F60322"/>
    <w:rsid w:val="00F6044E"/>
    <w:rsid w:val="00F6045E"/>
    <w:rsid w:val="00F60556"/>
    <w:rsid w:val="00F607F7"/>
    <w:rsid w:val="00F60AE7"/>
    <w:rsid w:val="00F60C7A"/>
    <w:rsid w:val="00F60E61"/>
    <w:rsid w:val="00F6126B"/>
    <w:rsid w:val="00F613AD"/>
    <w:rsid w:val="00F61622"/>
    <w:rsid w:val="00F6168D"/>
    <w:rsid w:val="00F619AC"/>
    <w:rsid w:val="00F61ACE"/>
    <w:rsid w:val="00F61E40"/>
    <w:rsid w:val="00F61F6A"/>
    <w:rsid w:val="00F61FB0"/>
    <w:rsid w:val="00F620FA"/>
    <w:rsid w:val="00F62195"/>
    <w:rsid w:val="00F6232E"/>
    <w:rsid w:val="00F623C5"/>
    <w:rsid w:val="00F62624"/>
    <w:rsid w:val="00F629B9"/>
    <w:rsid w:val="00F629C2"/>
    <w:rsid w:val="00F62D6A"/>
    <w:rsid w:val="00F63347"/>
    <w:rsid w:val="00F634B8"/>
    <w:rsid w:val="00F641BA"/>
    <w:rsid w:val="00F641CC"/>
    <w:rsid w:val="00F64230"/>
    <w:rsid w:val="00F644CF"/>
    <w:rsid w:val="00F6464C"/>
    <w:rsid w:val="00F64A87"/>
    <w:rsid w:val="00F64E1C"/>
    <w:rsid w:val="00F64F48"/>
    <w:rsid w:val="00F6521A"/>
    <w:rsid w:val="00F6522D"/>
    <w:rsid w:val="00F6527A"/>
    <w:rsid w:val="00F652D9"/>
    <w:rsid w:val="00F65485"/>
    <w:rsid w:val="00F6563B"/>
    <w:rsid w:val="00F657F5"/>
    <w:rsid w:val="00F659F1"/>
    <w:rsid w:val="00F65CE5"/>
    <w:rsid w:val="00F65FC8"/>
    <w:rsid w:val="00F661FF"/>
    <w:rsid w:val="00F66200"/>
    <w:rsid w:val="00F663E0"/>
    <w:rsid w:val="00F663E6"/>
    <w:rsid w:val="00F6642E"/>
    <w:rsid w:val="00F66573"/>
    <w:rsid w:val="00F665B8"/>
    <w:rsid w:val="00F66A3C"/>
    <w:rsid w:val="00F66CCE"/>
    <w:rsid w:val="00F6722B"/>
    <w:rsid w:val="00F67373"/>
    <w:rsid w:val="00F674AF"/>
    <w:rsid w:val="00F67530"/>
    <w:rsid w:val="00F676AD"/>
    <w:rsid w:val="00F67972"/>
    <w:rsid w:val="00F67B2E"/>
    <w:rsid w:val="00F67C63"/>
    <w:rsid w:val="00F67CB9"/>
    <w:rsid w:val="00F70017"/>
    <w:rsid w:val="00F701B3"/>
    <w:rsid w:val="00F704A0"/>
    <w:rsid w:val="00F706E3"/>
    <w:rsid w:val="00F707A6"/>
    <w:rsid w:val="00F70A33"/>
    <w:rsid w:val="00F70B18"/>
    <w:rsid w:val="00F70C0F"/>
    <w:rsid w:val="00F70EF0"/>
    <w:rsid w:val="00F710BB"/>
    <w:rsid w:val="00F71389"/>
    <w:rsid w:val="00F7138D"/>
    <w:rsid w:val="00F713E1"/>
    <w:rsid w:val="00F71918"/>
    <w:rsid w:val="00F71A76"/>
    <w:rsid w:val="00F720D8"/>
    <w:rsid w:val="00F722E3"/>
    <w:rsid w:val="00F728D6"/>
    <w:rsid w:val="00F730FF"/>
    <w:rsid w:val="00F7332B"/>
    <w:rsid w:val="00F73349"/>
    <w:rsid w:val="00F73433"/>
    <w:rsid w:val="00F7357D"/>
    <w:rsid w:val="00F73667"/>
    <w:rsid w:val="00F73787"/>
    <w:rsid w:val="00F73B31"/>
    <w:rsid w:val="00F73D02"/>
    <w:rsid w:val="00F73F91"/>
    <w:rsid w:val="00F73FBB"/>
    <w:rsid w:val="00F7454C"/>
    <w:rsid w:val="00F74587"/>
    <w:rsid w:val="00F74685"/>
    <w:rsid w:val="00F7478F"/>
    <w:rsid w:val="00F747F0"/>
    <w:rsid w:val="00F74C1E"/>
    <w:rsid w:val="00F753D1"/>
    <w:rsid w:val="00F75A6C"/>
    <w:rsid w:val="00F75C17"/>
    <w:rsid w:val="00F75ED7"/>
    <w:rsid w:val="00F76622"/>
    <w:rsid w:val="00F7677A"/>
    <w:rsid w:val="00F7680E"/>
    <w:rsid w:val="00F76844"/>
    <w:rsid w:val="00F76881"/>
    <w:rsid w:val="00F76978"/>
    <w:rsid w:val="00F76A69"/>
    <w:rsid w:val="00F76E0F"/>
    <w:rsid w:val="00F76E8C"/>
    <w:rsid w:val="00F77032"/>
    <w:rsid w:val="00F770ED"/>
    <w:rsid w:val="00F77245"/>
    <w:rsid w:val="00F777F9"/>
    <w:rsid w:val="00F77A14"/>
    <w:rsid w:val="00F77E3D"/>
    <w:rsid w:val="00F80136"/>
    <w:rsid w:val="00F802A1"/>
    <w:rsid w:val="00F8062F"/>
    <w:rsid w:val="00F808F5"/>
    <w:rsid w:val="00F80D3B"/>
    <w:rsid w:val="00F80E2D"/>
    <w:rsid w:val="00F80EC0"/>
    <w:rsid w:val="00F80EC4"/>
    <w:rsid w:val="00F81234"/>
    <w:rsid w:val="00F8129B"/>
    <w:rsid w:val="00F8160C"/>
    <w:rsid w:val="00F81776"/>
    <w:rsid w:val="00F81B77"/>
    <w:rsid w:val="00F81E14"/>
    <w:rsid w:val="00F8218B"/>
    <w:rsid w:val="00F822A0"/>
    <w:rsid w:val="00F825D4"/>
    <w:rsid w:val="00F82766"/>
    <w:rsid w:val="00F8278F"/>
    <w:rsid w:val="00F82D80"/>
    <w:rsid w:val="00F82F27"/>
    <w:rsid w:val="00F82F48"/>
    <w:rsid w:val="00F82FE8"/>
    <w:rsid w:val="00F8344B"/>
    <w:rsid w:val="00F834BE"/>
    <w:rsid w:val="00F835DE"/>
    <w:rsid w:val="00F83746"/>
    <w:rsid w:val="00F83795"/>
    <w:rsid w:val="00F83834"/>
    <w:rsid w:val="00F838F7"/>
    <w:rsid w:val="00F8393D"/>
    <w:rsid w:val="00F83B59"/>
    <w:rsid w:val="00F83CCF"/>
    <w:rsid w:val="00F83DFB"/>
    <w:rsid w:val="00F8442C"/>
    <w:rsid w:val="00F84686"/>
    <w:rsid w:val="00F84728"/>
    <w:rsid w:val="00F847A7"/>
    <w:rsid w:val="00F84A07"/>
    <w:rsid w:val="00F850C1"/>
    <w:rsid w:val="00F85243"/>
    <w:rsid w:val="00F8589A"/>
    <w:rsid w:val="00F85E10"/>
    <w:rsid w:val="00F86094"/>
    <w:rsid w:val="00F86352"/>
    <w:rsid w:val="00F86565"/>
    <w:rsid w:val="00F866AA"/>
    <w:rsid w:val="00F86D87"/>
    <w:rsid w:val="00F86E57"/>
    <w:rsid w:val="00F86FD8"/>
    <w:rsid w:val="00F8710B"/>
    <w:rsid w:val="00F871AC"/>
    <w:rsid w:val="00F87212"/>
    <w:rsid w:val="00F873AB"/>
    <w:rsid w:val="00F87559"/>
    <w:rsid w:val="00F875DF"/>
    <w:rsid w:val="00F876C4"/>
    <w:rsid w:val="00F87EA4"/>
    <w:rsid w:val="00F90288"/>
    <w:rsid w:val="00F90366"/>
    <w:rsid w:val="00F90C64"/>
    <w:rsid w:val="00F90D4C"/>
    <w:rsid w:val="00F9110C"/>
    <w:rsid w:val="00F91182"/>
    <w:rsid w:val="00F91395"/>
    <w:rsid w:val="00F921B0"/>
    <w:rsid w:val="00F92229"/>
    <w:rsid w:val="00F922DF"/>
    <w:rsid w:val="00F926B8"/>
    <w:rsid w:val="00F9277F"/>
    <w:rsid w:val="00F92C1B"/>
    <w:rsid w:val="00F92FAB"/>
    <w:rsid w:val="00F93269"/>
    <w:rsid w:val="00F932D9"/>
    <w:rsid w:val="00F93502"/>
    <w:rsid w:val="00F93550"/>
    <w:rsid w:val="00F9367B"/>
    <w:rsid w:val="00F93BB8"/>
    <w:rsid w:val="00F93BE1"/>
    <w:rsid w:val="00F93C61"/>
    <w:rsid w:val="00F93E61"/>
    <w:rsid w:val="00F940ED"/>
    <w:rsid w:val="00F9443F"/>
    <w:rsid w:val="00F944C7"/>
    <w:rsid w:val="00F9493A"/>
    <w:rsid w:val="00F94CDB"/>
    <w:rsid w:val="00F94D69"/>
    <w:rsid w:val="00F94DFA"/>
    <w:rsid w:val="00F94EF4"/>
    <w:rsid w:val="00F950AC"/>
    <w:rsid w:val="00F954B0"/>
    <w:rsid w:val="00F95E66"/>
    <w:rsid w:val="00F95F02"/>
    <w:rsid w:val="00F96020"/>
    <w:rsid w:val="00F965E6"/>
    <w:rsid w:val="00F971E3"/>
    <w:rsid w:val="00F97280"/>
    <w:rsid w:val="00F979B0"/>
    <w:rsid w:val="00F97CE9"/>
    <w:rsid w:val="00FA000B"/>
    <w:rsid w:val="00FA0247"/>
    <w:rsid w:val="00FA046B"/>
    <w:rsid w:val="00FA063E"/>
    <w:rsid w:val="00FA0684"/>
    <w:rsid w:val="00FA069F"/>
    <w:rsid w:val="00FA06A4"/>
    <w:rsid w:val="00FA06AE"/>
    <w:rsid w:val="00FA0752"/>
    <w:rsid w:val="00FA085C"/>
    <w:rsid w:val="00FA09FB"/>
    <w:rsid w:val="00FA0CD0"/>
    <w:rsid w:val="00FA11E2"/>
    <w:rsid w:val="00FA1220"/>
    <w:rsid w:val="00FA151A"/>
    <w:rsid w:val="00FA1572"/>
    <w:rsid w:val="00FA1BF5"/>
    <w:rsid w:val="00FA1D60"/>
    <w:rsid w:val="00FA2150"/>
    <w:rsid w:val="00FA250A"/>
    <w:rsid w:val="00FA263F"/>
    <w:rsid w:val="00FA2719"/>
    <w:rsid w:val="00FA29E5"/>
    <w:rsid w:val="00FA2B63"/>
    <w:rsid w:val="00FA2D28"/>
    <w:rsid w:val="00FA2DBE"/>
    <w:rsid w:val="00FA38EC"/>
    <w:rsid w:val="00FA3ECB"/>
    <w:rsid w:val="00FA4073"/>
    <w:rsid w:val="00FA471C"/>
    <w:rsid w:val="00FA4D33"/>
    <w:rsid w:val="00FA4E94"/>
    <w:rsid w:val="00FA5043"/>
    <w:rsid w:val="00FA5123"/>
    <w:rsid w:val="00FA58B7"/>
    <w:rsid w:val="00FA5922"/>
    <w:rsid w:val="00FA59D0"/>
    <w:rsid w:val="00FA59E9"/>
    <w:rsid w:val="00FA5C3D"/>
    <w:rsid w:val="00FA5F2E"/>
    <w:rsid w:val="00FA5FA4"/>
    <w:rsid w:val="00FA6047"/>
    <w:rsid w:val="00FA6452"/>
    <w:rsid w:val="00FA6717"/>
    <w:rsid w:val="00FA6B9A"/>
    <w:rsid w:val="00FA6F3B"/>
    <w:rsid w:val="00FA733D"/>
    <w:rsid w:val="00FA7847"/>
    <w:rsid w:val="00FA7930"/>
    <w:rsid w:val="00FA7CB1"/>
    <w:rsid w:val="00FA7E65"/>
    <w:rsid w:val="00FA7E6B"/>
    <w:rsid w:val="00FA7F85"/>
    <w:rsid w:val="00FB006C"/>
    <w:rsid w:val="00FB012B"/>
    <w:rsid w:val="00FB036D"/>
    <w:rsid w:val="00FB047A"/>
    <w:rsid w:val="00FB04A5"/>
    <w:rsid w:val="00FB094C"/>
    <w:rsid w:val="00FB0A0C"/>
    <w:rsid w:val="00FB0E00"/>
    <w:rsid w:val="00FB0E3D"/>
    <w:rsid w:val="00FB1288"/>
    <w:rsid w:val="00FB15AC"/>
    <w:rsid w:val="00FB15E9"/>
    <w:rsid w:val="00FB1747"/>
    <w:rsid w:val="00FB175E"/>
    <w:rsid w:val="00FB1789"/>
    <w:rsid w:val="00FB1C5B"/>
    <w:rsid w:val="00FB1DF8"/>
    <w:rsid w:val="00FB1FBF"/>
    <w:rsid w:val="00FB1FED"/>
    <w:rsid w:val="00FB207E"/>
    <w:rsid w:val="00FB245E"/>
    <w:rsid w:val="00FB29EE"/>
    <w:rsid w:val="00FB2ADB"/>
    <w:rsid w:val="00FB2AFA"/>
    <w:rsid w:val="00FB2B5D"/>
    <w:rsid w:val="00FB35B2"/>
    <w:rsid w:val="00FB379D"/>
    <w:rsid w:val="00FB3849"/>
    <w:rsid w:val="00FB3BC1"/>
    <w:rsid w:val="00FB3FFD"/>
    <w:rsid w:val="00FB40F0"/>
    <w:rsid w:val="00FB4218"/>
    <w:rsid w:val="00FB422E"/>
    <w:rsid w:val="00FB4277"/>
    <w:rsid w:val="00FB46D0"/>
    <w:rsid w:val="00FB46FD"/>
    <w:rsid w:val="00FB4BBA"/>
    <w:rsid w:val="00FB5252"/>
    <w:rsid w:val="00FB5275"/>
    <w:rsid w:val="00FB5331"/>
    <w:rsid w:val="00FB545F"/>
    <w:rsid w:val="00FB5659"/>
    <w:rsid w:val="00FB574B"/>
    <w:rsid w:val="00FB59D0"/>
    <w:rsid w:val="00FB5E80"/>
    <w:rsid w:val="00FB60E4"/>
    <w:rsid w:val="00FB66FC"/>
    <w:rsid w:val="00FB6878"/>
    <w:rsid w:val="00FB688B"/>
    <w:rsid w:val="00FB68F5"/>
    <w:rsid w:val="00FB69CA"/>
    <w:rsid w:val="00FB6E80"/>
    <w:rsid w:val="00FB6EC0"/>
    <w:rsid w:val="00FB7029"/>
    <w:rsid w:val="00FB7081"/>
    <w:rsid w:val="00FB7256"/>
    <w:rsid w:val="00FB7338"/>
    <w:rsid w:val="00FB7781"/>
    <w:rsid w:val="00FB77D5"/>
    <w:rsid w:val="00FB7AF7"/>
    <w:rsid w:val="00FB7D82"/>
    <w:rsid w:val="00FB7DDE"/>
    <w:rsid w:val="00FB7F82"/>
    <w:rsid w:val="00FC0634"/>
    <w:rsid w:val="00FC06C1"/>
    <w:rsid w:val="00FC0955"/>
    <w:rsid w:val="00FC09C1"/>
    <w:rsid w:val="00FC0C81"/>
    <w:rsid w:val="00FC0DB7"/>
    <w:rsid w:val="00FC1665"/>
    <w:rsid w:val="00FC1684"/>
    <w:rsid w:val="00FC1A6D"/>
    <w:rsid w:val="00FC1AE0"/>
    <w:rsid w:val="00FC1DB1"/>
    <w:rsid w:val="00FC223F"/>
    <w:rsid w:val="00FC25AA"/>
    <w:rsid w:val="00FC2700"/>
    <w:rsid w:val="00FC2BE8"/>
    <w:rsid w:val="00FC2FD0"/>
    <w:rsid w:val="00FC347E"/>
    <w:rsid w:val="00FC3749"/>
    <w:rsid w:val="00FC3D39"/>
    <w:rsid w:val="00FC3E3D"/>
    <w:rsid w:val="00FC3F21"/>
    <w:rsid w:val="00FC4681"/>
    <w:rsid w:val="00FC4CC6"/>
    <w:rsid w:val="00FC4D55"/>
    <w:rsid w:val="00FC4ED0"/>
    <w:rsid w:val="00FC5078"/>
    <w:rsid w:val="00FC5A4F"/>
    <w:rsid w:val="00FC5D51"/>
    <w:rsid w:val="00FC5EAB"/>
    <w:rsid w:val="00FC5FDD"/>
    <w:rsid w:val="00FC632B"/>
    <w:rsid w:val="00FC63B0"/>
    <w:rsid w:val="00FC6D51"/>
    <w:rsid w:val="00FC6DB7"/>
    <w:rsid w:val="00FC7003"/>
    <w:rsid w:val="00FC7087"/>
    <w:rsid w:val="00FC71E1"/>
    <w:rsid w:val="00FC74B2"/>
    <w:rsid w:val="00FC753F"/>
    <w:rsid w:val="00FC7562"/>
    <w:rsid w:val="00FC7704"/>
    <w:rsid w:val="00FC7751"/>
    <w:rsid w:val="00FC784C"/>
    <w:rsid w:val="00FC790F"/>
    <w:rsid w:val="00FC7B68"/>
    <w:rsid w:val="00FD02AE"/>
    <w:rsid w:val="00FD0857"/>
    <w:rsid w:val="00FD0CC7"/>
    <w:rsid w:val="00FD0D58"/>
    <w:rsid w:val="00FD130F"/>
    <w:rsid w:val="00FD1353"/>
    <w:rsid w:val="00FD1844"/>
    <w:rsid w:val="00FD2102"/>
    <w:rsid w:val="00FD2419"/>
    <w:rsid w:val="00FD2436"/>
    <w:rsid w:val="00FD2724"/>
    <w:rsid w:val="00FD2732"/>
    <w:rsid w:val="00FD2D44"/>
    <w:rsid w:val="00FD2F2B"/>
    <w:rsid w:val="00FD346A"/>
    <w:rsid w:val="00FD37E4"/>
    <w:rsid w:val="00FD3809"/>
    <w:rsid w:val="00FD3DAB"/>
    <w:rsid w:val="00FD3EFC"/>
    <w:rsid w:val="00FD3F75"/>
    <w:rsid w:val="00FD4103"/>
    <w:rsid w:val="00FD41C1"/>
    <w:rsid w:val="00FD4395"/>
    <w:rsid w:val="00FD47AC"/>
    <w:rsid w:val="00FD4D47"/>
    <w:rsid w:val="00FD4ECA"/>
    <w:rsid w:val="00FD509F"/>
    <w:rsid w:val="00FD51D2"/>
    <w:rsid w:val="00FD54A3"/>
    <w:rsid w:val="00FD5562"/>
    <w:rsid w:val="00FD5B28"/>
    <w:rsid w:val="00FD5FCE"/>
    <w:rsid w:val="00FD6171"/>
    <w:rsid w:val="00FD65CF"/>
    <w:rsid w:val="00FD66D4"/>
    <w:rsid w:val="00FD6796"/>
    <w:rsid w:val="00FD679E"/>
    <w:rsid w:val="00FD6843"/>
    <w:rsid w:val="00FD6B11"/>
    <w:rsid w:val="00FD6BE5"/>
    <w:rsid w:val="00FD6C8A"/>
    <w:rsid w:val="00FD6F30"/>
    <w:rsid w:val="00FD6F49"/>
    <w:rsid w:val="00FD7AE9"/>
    <w:rsid w:val="00FD7C4A"/>
    <w:rsid w:val="00FD7CF7"/>
    <w:rsid w:val="00FD7F94"/>
    <w:rsid w:val="00FE017F"/>
    <w:rsid w:val="00FE0417"/>
    <w:rsid w:val="00FE046A"/>
    <w:rsid w:val="00FE0619"/>
    <w:rsid w:val="00FE0855"/>
    <w:rsid w:val="00FE0D76"/>
    <w:rsid w:val="00FE0E18"/>
    <w:rsid w:val="00FE0F83"/>
    <w:rsid w:val="00FE126C"/>
    <w:rsid w:val="00FE12F4"/>
    <w:rsid w:val="00FE1775"/>
    <w:rsid w:val="00FE195B"/>
    <w:rsid w:val="00FE1AED"/>
    <w:rsid w:val="00FE1AF9"/>
    <w:rsid w:val="00FE1B7A"/>
    <w:rsid w:val="00FE1C28"/>
    <w:rsid w:val="00FE1E0C"/>
    <w:rsid w:val="00FE2275"/>
    <w:rsid w:val="00FE2641"/>
    <w:rsid w:val="00FE281C"/>
    <w:rsid w:val="00FE29B4"/>
    <w:rsid w:val="00FE2B39"/>
    <w:rsid w:val="00FE2BBE"/>
    <w:rsid w:val="00FE2C51"/>
    <w:rsid w:val="00FE3234"/>
    <w:rsid w:val="00FE3A93"/>
    <w:rsid w:val="00FE3B43"/>
    <w:rsid w:val="00FE3BB5"/>
    <w:rsid w:val="00FE41A3"/>
    <w:rsid w:val="00FE41AC"/>
    <w:rsid w:val="00FE4457"/>
    <w:rsid w:val="00FE4470"/>
    <w:rsid w:val="00FE45B1"/>
    <w:rsid w:val="00FE4946"/>
    <w:rsid w:val="00FE4B76"/>
    <w:rsid w:val="00FE4E60"/>
    <w:rsid w:val="00FE4FA7"/>
    <w:rsid w:val="00FE5112"/>
    <w:rsid w:val="00FE5170"/>
    <w:rsid w:val="00FE5222"/>
    <w:rsid w:val="00FE53C3"/>
    <w:rsid w:val="00FE55A6"/>
    <w:rsid w:val="00FE57A6"/>
    <w:rsid w:val="00FE5B7A"/>
    <w:rsid w:val="00FE61A2"/>
    <w:rsid w:val="00FE61E4"/>
    <w:rsid w:val="00FE691E"/>
    <w:rsid w:val="00FE69D6"/>
    <w:rsid w:val="00FE6D4F"/>
    <w:rsid w:val="00FE6DF0"/>
    <w:rsid w:val="00FE6E75"/>
    <w:rsid w:val="00FE708F"/>
    <w:rsid w:val="00FE70F4"/>
    <w:rsid w:val="00FE74A3"/>
    <w:rsid w:val="00FE775B"/>
    <w:rsid w:val="00FE78B1"/>
    <w:rsid w:val="00FE7BC5"/>
    <w:rsid w:val="00FE7BCA"/>
    <w:rsid w:val="00FF0240"/>
    <w:rsid w:val="00FF0246"/>
    <w:rsid w:val="00FF0324"/>
    <w:rsid w:val="00FF0362"/>
    <w:rsid w:val="00FF068C"/>
    <w:rsid w:val="00FF0B06"/>
    <w:rsid w:val="00FF0B89"/>
    <w:rsid w:val="00FF1082"/>
    <w:rsid w:val="00FF10EA"/>
    <w:rsid w:val="00FF129D"/>
    <w:rsid w:val="00FF1702"/>
    <w:rsid w:val="00FF19FD"/>
    <w:rsid w:val="00FF1E47"/>
    <w:rsid w:val="00FF2203"/>
    <w:rsid w:val="00FF26B0"/>
    <w:rsid w:val="00FF27C1"/>
    <w:rsid w:val="00FF2938"/>
    <w:rsid w:val="00FF2A48"/>
    <w:rsid w:val="00FF2C25"/>
    <w:rsid w:val="00FF2E5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92"/>
    <w:rsid w:val="00FF4FDF"/>
    <w:rsid w:val="00FF50BB"/>
    <w:rsid w:val="00FF532A"/>
    <w:rsid w:val="00FF54FC"/>
    <w:rsid w:val="00FF5577"/>
    <w:rsid w:val="00FF57B8"/>
    <w:rsid w:val="00FF57F3"/>
    <w:rsid w:val="00FF5A44"/>
    <w:rsid w:val="00FF62C1"/>
    <w:rsid w:val="00FF64F7"/>
    <w:rsid w:val="00FF688A"/>
    <w:rsid w:val="00FF6FA5"/>
    <w:rsid w:val="00FF71E3"/>
    <w:rsid w:val="00FF74E1"/>
    <w:rsid w:val="00FF78D8"/>
    <w:rsid w:val="00FF7AB9"/>
    <w:rsid w:val="00FF7BA0"/>
    <w:rsid w:val="00FF7BE7"/>
    <w:rsid w:val="00FF7C47"/>
    <w:rsid w:val="00FF7C88"/>
    <w:rsid w:val="00FF7CE0"/>
    <w:rsid w:val="00FF7E5F"/>
    <w:rsid w:val="00FF7E73"/>
    <w:rsid w:val="00FF7FCB"/>
    <w:rsid w:val="01A168FD"/>
    <w:rsid w:val="03450BFF"/>
    <w:rsid w:val="046E0F76"/>
    <w:rsid w:val="07D6F2B8"/>
    <w:rsid w:val="0AE6F6D2"/>
    <w:rsid w:val="0AFA357A"/>
    <w:rsid w:val="0B393220"/>
    <w:rsid w:val="0B8ED26A"/>
    <w:rsid w:val="0D4FD386"/>
    <w:rsid w:val="0D8125BA"/>
    <w:rsid w:val="0FED5ABF"/>
    <w:rsid w:val="11840021"/>
    <w:rsid w:val="17B88972"/>
    <w:rsid w:val="17DFDBBF"/>
    <w:rsid w:val="1AE66A2B"/>
    <w:rsid w:val="20C67E30"/>
    <w:rsid w:val="24A8ECD3"/>
    <w:rsid w:val="264852C5"/>
    <w:rsid w:val="285F997D"/>
    <w:rsid w:val="2891CCA9"/>
    <w:rsid w:val="2ED5F621"/>
    <w:rsid w:val="34C3507E"/>
    <w:rsid w:val="3505D9BE"/>
    <w:rsid w:val="3E96900A"/>
    <w:rsid w:val="3FA38BB9"/>
    <w:rsid w:val="404D8106"/>
    <w:rsid w:val="4064B02A"/>
    <w:rsid w:val="43CAC5C8"/>
    <w:rsid w:val="45919479"/>
    <w:rsid w:val="45D6FCD9"/>
    <w:rsid w:val="474C246A"/>
    <w:rsid w:val="478BBE16"/>
    <w:rsid w:val="48AA4648"/>
    <w:rsid w:val="49AFE73B"/>
    <w:rsid w:val="4DD54B04"/>
    <w:rsid w:val="4E69B523"/>
    <w:rsid w:val="5246A1C7"/>
    <w:rsid w:val="53CCFC75"/>
    <w:rsid w:val="542748D9"/>
    <w:rsid w:val="54E7732E"/>
    <w:rsid w:val="5AE91DBB"/>
    <w:rsid w:val="5B9EC5D5"/>
    <w:rsid w:val="5C2177B7"/>
    <w:rsid w:val="5CD9BF1C"/>
    <w:rsid w:val="5E0EAEC5"/>
    <w:rsid w:val="6013F876"/>
    <w:rsid w:val="61016AB8"/>
    <w:rsid w:val="613E8915"/>
    <w:rsid w:val="6527373F"/>
    <w:rsid w:val="6636A738"/>
    <w:rsid w:val="68638F0E"/>
    <w:rsid w:val="6903F4F4"/>
    <w:rsid w:val="698524CE"/>
    <w:rsid w:val="69F7838F"/>
    <w:rsid w:val="6FC5684D"/>
    <w:rsid w:val="70F5388A"/>
    <w:rsid w:val="71CD06FC"/>
    <w:rsid w:val="73F36C43"/>
    <w:rsid w:val="77C7984A"/>
    <w:rsid w:val="791E8432"/>
    <w:rsid w:val="796D3EB7"/>
    <w:rsid w:val="797CF0D6"/>
    <w:rsid w:val="79BF0AF5"/>
    <w:rsid w:val="7ADB9F0A"/>
    <w:rsid w:val="7C3EA630"/>
    <w:rsid w:val="7E9275FC"/>
    <w:rsid w:val="7F1D0683"/>
    <w:rsid w:val="7F37AD89"/>
    <w:rsid w:val="7F75C2DA"/>
    <w:rsid w:val="7FFC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DE057E"/>
  <w15:docId w15:val="{FB8ABB71-6DC8-4C00-87BE-7FE4BDD1B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B65BB"/>
    <w:pPr>
      <w:numPr>
        <w:numId w:val="4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/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/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/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/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16DC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32D9B1-81C3-46D1-84C3-4447625ECD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BABEB0-8B0F-42AF-8D8A-FE735CCE83C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6CE16B7-67BE-404C-B0DB-74BFF74559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55EA7-A25E-4FD1-A04D-35930694F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1336</TotalTime>
  <Pages>16</Pages>
  <Words>2645</Words>
  <Characters>12554</Characters>
  <Application>Microsoft Office Word</Application>
  <DocSecurity>0</DocSecurity>
  <Lines>104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Panintorn Anusuriya</dc:creator>
  <cp:keywords/>
  <dc:description/>
  <cp:lastModifiedBy>Sorawit, Tirawattayawat</cp:lastModifiedBy>
  <cp:revision>321</cp:revision>
  <cp:lastPrinted>2026-05-08T03:24:00Z</cp:lastPrinted>
  <dcterms:created xsi:type="dcterms:W3CDTF">2025-08-01T02:33:00Z</dcterms:created>
  <dcterms:modified xsi:type="dcterms:W3CDTF">2026-05-13T06:42:00Z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