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7B3E08" w:rsidRPr="00277B87" w14:paraId="4FCB0AE3" w14:textId="77777777">
        <w:trPr>
          <w:tblHeader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2496E92" w14:textId="6B2233CA" w:rsidR="007B3E08" w:rsidRPr="00277B87" w:rsidRDefault="007B3E08" w:rsidP="00EF02D2">
            <w:pPr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3CEB4" w14:textId="77777777" w:rsidR="007B3E08" w:rsidRPr="00277B87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26BD8604" w14:textId="77777777" w:rsidR="007B3E08" w:rsidRPr="00277B87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77B87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7B3E08" w:rsidRPr="00277B87" w14:paraId="3B156E69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5699649" w14:textId="77777777" w:rsidR="007B3E08" w:rsidRPr="00277B87" w:rsidRDefault="007B3E08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EB73447" w14:textId="77777777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155D65C2" w14:textId="17D0F0BF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7B3E08" w:rsidRPr="00277B87" w14:paraId="4496AFF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0398F0E" w14:textId="77777777" w:rsidR="007B3E08" w:rsidRPr="00277B87" w:rsidRDefault="007B3E08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B31EEEA" w14:textId="77777777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5A77740" w14:textId="233F517F" w:rsidR="007B3E08" w:rsidRPr="00277B87" w:rsidRDefault="007B3E08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823C0A"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</w:t>
            </w: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การเงินระหว่างกาล</w:t>
            </w:r>
          </w:p>
        </w:tc>
      </w:tr>
      <w:tr w:rsidR="007B3E08" w:rsidRPr="00277B87" w14:paraId="4D9FCDAA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63EA394D" w14:textId="77777777" w:rsidR="007B3E08" w:rsidRPr="00277B87" w:rsidRDefault="007B3E08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BA52840" w14:textId="77777777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A05DA97" w14:textId="77777777" w:rsidR="007B3E08" w:rsidRPr="00277B87" w:rsidRDefault="007B3E08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3C13D1" w:rsidRPr="00277B87" w14:paraId="452A649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A1C183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6896E66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15CEE2F" w14:textId="62F14325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รายการธุรกิจกับบุคคลหรือกิจการที่เกี่ยวข้องกัน</w:t>
            </w:r>
          </w:p>
        </w:tc>
      </w:tr>
      <w:tr w:rsidR="003C13D1" w:rsidRPr="00277B87" w14:paraId="3BC93457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616400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460C7F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75A3C54" w14:textId="7B37F352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3C13D1" w:rsidRPr="00277B87" w14:paraId="628D2D8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0E9AE92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FDADD06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A5DFBAE" w14:textId="0AF55B68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สินทรัพย์ที่เกิดจากสัญญาและหนี้สินที่เกิดจากสัญญา</w:t>
            </w:r>
          </w:p>
        </w:tc>
      </w:tr>
      <w:tr w:rsidR="003C13D1" w:rsidRPr="00277B87" w14:paraId="2455755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D17B243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11E8C9A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3C04EF19" w14:textId="4E28A991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เงินให้กู้ยืมระยะสั้นและเงินให้กู้ยืมระยะยาว</w:t>
            </w:r>
          </w:p>
        </w:tc>
      </w:tr>
      <w:tr w:rsidR="003C13D1" w:rsidRPr="00277B87" w14:paraId="7F2A3EB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D843E1C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54FA365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B3C30D5" w14:textId="12740478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3C13D1" w:rsidRPr="00277B87" w14:paraId="744276D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5DD89E7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F006B83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E295F86" w14:textId="4DEB84A6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</w:tr>
      <w:tr w:rsidR="003C13D1" w:rsidRPr="00277B87" w14:paraId="7641A45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4D5E3CF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C913D9D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3AF57977" w14:textId="1A34E4F6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</w:tr>
      <w:tr w:rsidR="003C13D1" w:rsidRPr="00277B87" w14:paraId="473EB0A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F4B97B1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20750B9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0DB08082" w14:textId="18154E58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3C13D1" w:rsidRPr="00277B87" w14:paraId="3FA13B3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B0BBDB3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C795D5D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6FF6A62" w14:textId="224807EA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3C13D1" w:rsidRPr="00277B87" w14:paraId="252E2A93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6AAD4A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286BBB6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5DC0810" w14:textId="649D4A75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207998" w:rsidRPr="00277B87" w14:paraId="0C32E330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2868CA" w14:textId="77777777" w:rsidR="00207998" w:rsidRPr="00277B87" w:rsidRDefault="00207998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48DDEE" w14:textId="77777777" w:rsidR="00207998" w:rsidRPr="00277B87" w:rsidRDefault="00207998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0A76D76B" w14:textId="7A65C1BB" w:rsidR="00207998" w:rsidRPr="00277B87" w:rsidRDefault="006C2D1A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C2D1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3C13D1" w:rsidRPr="00277B87" w14:paraId="7FD7AE6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7241E4B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FAB1BBB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253B1C6" w14:textId="4E9CA0F3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3C13D1" w:rsidRPr="00277B87" w14:paraId="632EEE8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7684FF6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7D079F1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3E2E9C4" w14:textId="06037D3B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3C13D1" w:rsidRPr="00277B87" w14:paraId="7953682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A81814B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49E253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E7C8051" w14:textId="1917153D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หุ้นกู้แปลงสภาพ</w:t>
            </w:r>
            <w:r w:rsidR="004C607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และใบสำคัญแสดงสิทธิ</w:t>
            </w:r>
          </w:p>
        </w:tc>
      </w:tr>
      <w:tr w:rsidR="003C13D1" w:rsidRPr="00277B87" w14:paraId="1F8CC93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372958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39D855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82CF3AB" w14:textId="4F0FBBC7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3C13D1" w:rsidRPr="00277B87" w14:paraId="4F0F7B2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9F02BC4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CBB294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A8EB054" w14:textId="1777E5E7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rtl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3C13D1" w:rsidRPr="00277B87" w14:paraId="64C0144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FF56682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6A580E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1EC0C7DC" w14:textId="500CF144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3C13D1" w:rsidRPr="00277B87" w14:paraId="40A2C01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2BC411A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B1A75D7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1276D8E" w14:textId="583C494B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3C13D1" w:rsidRPr="00277B87" w14:paraId="12104CB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EB12F71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75D526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97ED723" w14:textId="4A6E5BE2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3C13D1" w:rsidRPr="00277B87" w14:paraId="5A7F59B8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212DE9E" w14:textId="77777777" w:rsidR="003C13D1" w:rsidRPr="008C0CB0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8F30A52" w14:textId="77777777" w:rsidR="003C13D1" w:rsidRPr="008C0CB0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EDFCB19" w14:textId="38EE5FCF" w:rsidR="003C13D1" w:rsidRPr="008C0CB0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C0CB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สัญญาที่สำคัญ</w:t>
            </w:r>
          </w:p>
        </w:tc>
      </w:tr>
      <w:tr w:rsidR="003C13D1" w:rsidRPr="00277B87" w14:paraId="22B594E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1FA81E2" w14:textId="4A943252" w:rsidR="003C13D1" w:rsidRPr="00277B87" w:rsidRDefault="00B468EB" w:rsidP="00B468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70" w:type="dxa"/>
            <w:vAlign w:val="center"/>
          </w:tcPr>
          <w:p w14:paraId="1255A9A0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B590F86" w14:textId="325B5F3D" w:rsidR="003C13D1" w:rsidRPr="00277B87" w:rsidRDefault="00B468EB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proofErr w:type="spellStart"/>
            <w:r w:rsidRPr="56CF0262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การจัดประเภทรายการให</w:t>
            </w:r>
            <w:proofErr w:type="spellEnd"/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ม่</w:t>
            </w:r>
          </w:p>
        </w:tc>
      </w:tr>
      <w:tr w:rsidR="003C13D1" w:rsidRPr="00277B87" w14:paraId="1273C533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A6B20CD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34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D64319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8D8DBC4" w14:textId="62C47E62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</w:tbl>
    <w:p w14:paraId="59E9FA92" w14:textId="74D4CC82" w:rsidR="00F53166" w:rsidRPr="00277B87" w:rsidRDefault="009D7DD6" w:rsidP="00BA33B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br w:type="page"/>
      </w:r>
      <w:r w:rsidR="009E4C64" w:rsidRPr="00277B87">
        <w:rPr>
          <w:rFonts w:ascii="Angsana New" w:hAnsi="Angsana New"/>
          <w:sz w:val="28"/>
          <w:cs/>
        </w:rPr>
        <w:lastRenderedPageBreak/>
        <w:t>หมายเหตุประกอบ</w:t>
      </w:r>
      <w:r w:rsidR="007A3B29" w:rsidRPr="00277B87">
        <w:rPr>
          <w:rFonts w:ascii="Angsana New" w:hAnsi="Angsana New"/>
          <w:sz w:val="28"/>
          <w:cs/>
        </w:rPr>
        <w:t>ข้อมูลทาง</w:t>
      </w:r>
      <w:r w:rsidR="009E4C64" w:rsidRPr="00277B87">
        <w:rPr>
          <w:rFonts w:ascii="Angsana New" w:hAnsi="Angsana New"/>
          <w:sz w:val="28"/>
          <w:cs/>
        </w:rPr>
        <w:t>การเงินแบบย่อเป็นส่วน</w:t>
      </w:r>
      <w:r w:rsidR="008415FD" w:rsidRPr="008415FD">
        <w:rPr>
          <w:rFonts w:ascii="Angsana New" w:hAnsi="Angsana New"/>
          <w:sz w:val="28"/>
          <w:cs/>
        </w:rPr>
        <w:t>หนี่ง</w:t>
      </w:r>
      <w:r w:rsidR="009E4C64" w:rsidRPr="00277B87">
        <w:rPr>
          <w:rFonts w:ascii="Angsana New" w:hAnsi="Angsana New"/>
          <w:sz w:val="28"/>
          <w:cs/>
        </w:rPr>
        <w:t>ของ</w:t>
      </w:r>
      <w:r w:rsidR="00EC768F" w:rsidRPr="00277B87">
        <w:rPr>
          <w:rFonts w:ascii="Angsana New" w:hAnsi="Angsana New"/>
          <w:sz w:val="28"/>
          <w:cs/>
        </w:rPr>
        <w:t>ข้อมูลทาง</w:t>
      </w:r>
      <w:r w:rsidR="009E4C64" w:rsidRPr="00277B87">
        <w:rPr>
          <w:rFonts w:ascii="Angsana New" w:hAnsi="Angsana New"/>
          <w:sz w:val="28"/>
          <w:cs/>
        </w:rPr>
        <w:t>การเงินระหว่างกาลนี้</w:t>
      </w:r>
    </w:p>
    <w:p w14:paraId="2EDE12AC" w14:textId="07E2ACC8" w:rsidR="00F53166" w:rsidRPr="00277B87" w:rsidRDefault="009E4C64" w:rsidP="008B0504">
      <w:pPr>
        <w:spacing w:before="240" w:line="60" w:lineRule="atLeast"/>
        <w:ind w:left="547" w:hanging="547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คณะกรรมการบริษัทได้อนุมัติให้ออก</w:t>
      </w:r>
      <w:r w:rsidR="00A80471" w:rsidRPr="00277B87">
        <w:rPr>
          <w:rFonts w:ascii="Angsana New" w:hAnsi="Angsana New"/>
          <w:sz w:val="28"/>
          <w:cs/>
        </w:rPr>
        <w:t>ข้อมูลทาง</w:t>
      </w:r>
      <w:r w:rsidRPr="00277B87">
        <w:rPr>
          <w:rFonts w:ascii="Angsana New" w:hAnsi="Angsana New"/>
          <w:sz w:val="28"/>
          <w:cs/>
        </w:rPr>
        <w:t xml:space="preserve">การเงินระหว่างกาลนี้เมื่อวันที่ </w:t>
      </w:r>
      <w:r w:rsidR="0087116B" w:rsidRPr="0055191E">
        <w:rPr>
          <w:rFonts w:ascii="Angsana New" w:hAnsi="Angsana New"/>
          <w:sz w:val="28"/>
        </w:rPr>
        <w:t>1</w:t>
      </w:r>
      <w:r w:rsidR="00115925" w:rsidRPr="0055191E">
        <w:rPr>
          <w:rFonts w:ascii="Angsana New" w:hAnsi="Angsana New"/>
          <w:sz w:val="28"/>
        </w:rPr>
        <w:t>3</w:t>
      </w:r>
      <w:r w:rsidR="00A46F6F" w:rsidRPr="0055191E">
        <w:rPr>
          <w:rFonts w:ascii="Angsana New" w:hAnsi="Angsana New"/>
          <w:sz w:val="28"/>
        </w:rPr>
        <w:t xml:space="preserve"> </w:t>
      </w:r>
      <w:r w:rsidR="00AF6542" w:rsidRPr="0055191E">
        <w:rPr>
          <w:rFonts w:ascii="Angsana New" w:hAnsi="Angsana New"/>
          <w:sz w:val="28"/>
          <w:cs/>
        </w:rPr>
        <w:t>พฤษภาคม</w:t>
      </w:r>
      <w:r w:rsidR="00A46F6F" w:rsidRPr="0055191E">
        <w:rPr>
          <w:rFonts w:ascii="Angsana New" w:hAnsi="Angsana New"/>
          <w:sz w:val="28"/>
          <w:cs/>
        </w:rPr>
        <w:t xml:space="preserve"> </w:t>
      </w:r>
      <w:r w:rsidR="0087116B" w:rsidRPr="0055191E">
        <w:rPr>
          <w:rFonts w:ascii="Angsana New" w:hAnsi="Angsana New"/>
          <w:sz w:val="28"/>
        </w:rPr>
        <w:t>256</w:t>
      </w:r>
      <w:r w:rsidR="00AF6542" w:rsidRPr="0055191E">
        <w:rPr>
          <w:rFonts w:ascii="Angsana New" w:hAnsi="Angsana New"/>
          <w:sz w:val="28"/>
        </w:rPr>
        <w:t>9</w:t>
      </w:r>
    </w:p>
    <w:p w14:paraId="462796B9" w14:textId="1922CFC1" w:rsidR="00D1149F" w:rsidRPr="00277B87" w:rsidRDefault="009E4C64" w:rsidP="00307112">
      <w:pPr>
        <w:pStyle w:val="ListParagraph"/>
        <w:numPr>
          <w:ilvl w:val="0"/>
          <w:numId w:val="1"/>
        </w:numPr>
        <w:tabs>
          <w:tab w:val="left" w:pos="450"/>
        </w:tabs>
        <w:spacing w:before="240" w:line="360" w:lineRule="auto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665C2C8" w14:textId="79E8807D" w:rsidR="00CE06BD" w:rsidRPr="00277B87" w:rsidRDefault="00774F45" w:rsidP="00CE06BD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sz w:val="28"/>
          <w:cs/>
        </w:rPr>
        <w:t xml:space="preserve">บริษัท </w:t>
      </w:r>
      <w:bookmarkStart w:id="0" w:name="_Hlk187403369"/>
      <w:r w:rsidRPr="00277B87">
        <w:rPr>
          <w:rFonts w:ascii="Angsana New" w:hAnsi="Angsana New"/>
          <w:sz w:val="28"/>
          <w:cs/>
        </w:rPr>
        <w:t>ทาคูนิ กรุ๊ป</w:t>
      </w:r>
      <w:bookmarkEnd w:id="0"/>
      <w:r w:rsidRPr="00277B87">
        <w:rPr>
          <w:rFonts w:ascii="Angsana New" w:hAnsi="Angsana New"/>
          <w:sz w:val="28"/>
          <w:cs/>
        </w:rPr>
        <w:t xml:space="preserve"> จำกัด (มหาชน</w:t>
      </w:r>
      <w:r w:rsidRPr="00277B87">
        <w:rPr>
          <w:rFonts w:ascii="Angsana New" w:hAnsi="Angsana New"/>
          <w:sz w:val="32"/>
          <w:szCs w:val="32"/>
          <w:cs/>
        </w:rPr>
        <w:t>)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(“บริษัท”) จดทะเบียนเป็นบริษัทจำกัด</w:t>
      </w:r>
      <w:r w:rsidR="008F6B56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เมื่อวันที่</w:t>
      </w:r>
      <w:r w:rsidR="003D4A1D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5B4E90" w:rsidRPr="00277B87">
        <w:rPr>
          <w:rFonts w:ascii="Angsana New" w:hAnsi="Angsana New"/>
          <w:spacing w:val="-8"/>
          <w:sz w:val="28"/>
        </w:rPr>
        <w:t>26</w:t>
      </w:r>
      <w:r w:rsidR="005B4E90" w:rsidRPr="00277B87">
        <w:rPr>
          <w:rFonts w:ascii="Angsana New" w:hAnsi="Angsana New"/>
          <w:spacing w:val="-8"/>
          <w:sz w:val="28"/>
          <w:cs/>
        </w:rPr>
        <w:t xml:space="preserve"> มีนาคม </w:t>
      </w:r>
      <w:r w:rsidR="005B4E90" w:rsidRPr="00277B87">
        <w:rPr>
          <w:rFonts w:ascii="Angsana New" w:hAnsi="Angsana New"/>
          <w:spacing w:val="-8"/>
          <w:sz w:val="28"/>
        </w:rPr>
        <w:t>2550</w:t>
      </w:r>
      <w:r w:rsidR="005B4E90" w:rsidRPr="00277B87">
        <w:rPr>
          <w:rFonts w:ascii="Angsana New" w:hAnsi="Angsana New"/>
          <w:spacing w:val="-8"/>
          <w:sz w:val="28"/>
          <w:cs/>
        </w:rPr>
        <w:t xml:space="preserve">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ภายใต้กฎหมาย</w:t>
      </w:r>
      <w:r w:rsidR="009D0E6E">
        <w:rPr>
          <w:rFonts w:ascii="Angsana New" w:hAnsi="Angsana New"/>
          <w:color w:val="000000"/>
          <w:spacing w:val="-2"/>
          <w:sz w:val="28"/>
        </w:rPr>
        <w:t xml:space="preserve">     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แพ่งและพาณิชย์</w:t>
      </w:r>
      <w:r w:rsidR="003D4A1D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CB6768" w:rsidRPr="00277B87">
        <w:rPr>
          <w:rFonts w:ascii="Angsana New" w:hAnsi="Angsana New"/>
          <w:color w:val="000000"/>
          <w:spacing w:val="-2"/>
          <w:sz w:val="28"/>
          <w:cs/>
        </w:rPr>
        <w:t>หุ้นของบริษัทได้รับการจดทะเบียนซื้อขายในตลาดหลักทรัพย์แห่งประเทศไทย เมื่อวันที่</w:t>
      </w:r>
      <w:r w:rsidR="001A5E0E" w:rsidRPr="00277B87">
        <w:rPr>
          <w:rFonts w:ascii="Angsana New" w:hAnsi="Angsana New"/>
          <w:color w:val="000000"/>
          <w:spacing w:val="-2"/>
          <w:sz w:val="28"/>
        </w:rPr>
        <w:t>19</w:t>
      </w:r>
      <w:r w:rsidR="00CB6768" w:rsidRPr="00277B87">
        <w:rPr>
          <w:rFonts w:ascii="Angsana New" w:hAnsi="Angsana New"/>
          <w:color w:val="000000"/>
          <w:spacing w:val="-2"/>
          <w:sz w:val="28"/>
          <w:cs/>
        </w:rPr>
        <w:t xml:space="preserve"> สิงหาคม </w:t>
      </w:r>
      <w:r w:rsidR="001A5E0E" w:rsidRPr="00277B87">
        <w:rPr>
          <w:rFonts w:ascii="Angsana New" w:hAnsi="Angsana New"/>
          <w:color w:val="000000"/>
          <w:spacing w:val="-2"/>
          <w:sz w:val="28"/>
        </w:rPr>
        <w:t>2557</w:t>
      </w:r>
      <w:r w:rsidR="005A5F48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D0E6E">
        <w:rPr>
          <w:rFonts w:ascii="Angsana New" w:hAnsi="Angsana New"/>
          <w:color w:val="000000"/>
          <w:spacing w:val="-2"/>
          <w:sz w:val="28"/>
        </w:rPr>
        <w:t xml:space="preserve">  </w:t>
      </w:r>
      <w:r w:rsidR="00CB6768"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1A5E0E" w:rsidRPr="00277B87">
        <w:rPr>
          <w:rFonts w:ascii="Angsana New" w:hAnsi="Angsana New"/>
          <w:color w:val="000000"/>
          <w:spacing w:val="-2"/>
          <w:sz w:val="28"/>
        </w:rPr>
        <w:t>22</w:t>
      </w:r>
      <w:r w:rsidR="00CB6768" w:rsidRPr="00277B87">
        <w:rPr>
          <w:rFonts w:ascii="Angsana New" w:hAnsi="Angsana New"/>
          <w:color w:val="000000"/>
          <w:spacing w:val="-2"/>
          <w:sz w:val="28"/>
          <w:cs/>
        </w:rPr>
        <w:t xml:space="preserve"> เมษายน </w:t>
      </w:r>
      <w:r w:rsidR="001A5E0E" w:rsidRPr="00277B87">
        <w:rPr>
          <w:rFonts w:ascii="Angsana New" w:hAnsi="Angsana New"/>
          <w:color w:val="000000"/>
          <w:spacing w:val="-2"/>
          <w:sz w:val="28"/>
        </w:rPr>
        <w:t>2557</w:t>
      </w:r>
      <w:r w:rsidR="00CB6768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D4A1D" w:rsidRPr="00277B87">
        <w:rPr>
          <w:rFonts w:ascii="Angsana New" w:hAnsi="Angsana New"/>
          <w:color w:val="000000"/>
          <w:sz w:val="28"/>
          <w:cs/>
        </w:rPr>
        <w:t>บริษัทจัดตั้งและมีภูมิลำเนา</w:t>
      </w:r>
      <w:r w:rsidR="009D0E6E">
        <w:rPr>
          <w:rFonts w:ascii="Angsana New" w:hAnsi="Angsana New"/>
          <w:color w:val="000000"/>
          <w:sz w:val="28"/>
        </w:rPr>
        <w:t xml:space="preserve">   </w:t>
      </w:r>
      <w:r w:rsidR="003D4A1D" w:rsidRPr="00277B87">
        <w:rPr>
          <w:rFonts w:ascii="Angsana New" w:hAnsi="Angsana New"/>
          <w:color w:val="000000"/>
          <w:sz w:val="28"/>
          <w:cs/>
        </w:rPr>
        <w:t>ในประเทศไทย</w:t>
      </w:r>
      <w:r w:rsidR="00016F17" w:rsidRPr="00277B87">
        <w:rPr>
          <w:rFonts w:ascii="Angsana New" w:hAnsi="Angsana New"/>
          <w:color w:val="000000"/>
          <w:spacing w:val="2"/>
          <w:sz w:val="28"/>
          <w:cs/>
        </w:rPr>
        <w:t xml:space="preserve"> </w:t>
      </w:r>
      <w:r w:rsidR="003D4A1D" w:rsidRPr="00277B87">
        <w:rPr>
          <w:rFonts w:ascii="Angsana New" w:hAnsi="Angsana New"/>
          <w:color w:val="000000"/>
          <w:spacing w:val="2"/>
          <w:sz w:val="28"/>
          <w:cs/>
        </w:rPr>
        <w:t>ที่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 xml:space="preserve">อยู่ตามที่จดทะเบียนของบริษัทอยู่ที่ </w:t>
      </w:r>
      <w:r w:rsidR="00CE06BD" w:rsidRPr="00277B87">
        <w:rPr>
          <w:rFonts w:ascii="Angsana New" w:hAnsi="Angsana New"/>
          <w:color w:val="000000"/>
          <w:spacing w:val="-2"/>
          <w:sz w:val="28"/>
          <w:cs/>
        </w:rPr>
        <w:t xml:space="preserve">เลขที่ </w:t>
      </w:r>
      <w:r w:rsidR="00CE06BD" w:rsidRPr="00277B87">
        <w:rPr>
          <w:rFonts w:ascii="Angsana New" w:hAnsi="Angsana New"/>
          <w:color w:val="000000"/>
          <w:spacing w:val="-2"/>
          <w:sz w:val="28"/>
        </w:rPr>
        <w:t xml:space="preserve">140/1 </w:t>
      </w:r>
      <w:r w:rsidR="00CE06BD" w:rsidRPr="00277B87">
        <w:rPr>
          <w:rFonts w:ascii="Angsana New" w:hAnsi="Angsana New"/>
          <w:color w:val="000000"/>
          <w:spacing w:val="-2"/>
          <w:sz w:val="28"/>
          <w:cs/>
        </w:rPr>
        <w:t xml:space="preserve">ซอยนาวีเจริญทรัพย์ ถนนกาญจนาภิเษก แขวงบางแค </w:t>
      </w:r>
      <w:r w:rsidR="008B24B0">
        <w:rPr>
          <w:rFonts w:ascii="Angsana New" w:hAnsi="Angsana New"/>
          <w:color w:val="000000"/>
          <w:spacing w:val="-2"/>
          <w:sz w:val="28"/>
        </w:rPr>
        <w:t xml:space="preserve">    </w:t>
      </w:r>
      <w:r w:rsidR="00CE06BD" w:rsidRPr="00277B87">
        <w:rPr>
          <w:rFonts w:ascii="Angsana New" w:hAnsi="Angsana New"/>
          <w:color w:val="000000"/>
          <w:spacing w:val="-2"/>
          <w:sz w:val="28"/>
          <w:cs/>
        </w:rPr>
        <w:t>เขตบางแค กรุงเทพมหานคร</w:t>
      </w:r>
      <w:r w:rsidR="0072582E">
        <w:rPr>
          <w:rFonts w:ascii="Angsana New" w:hAnsi="Angsana New"/>
          <w:color w:val="000000"/>
          <w:spacing w:val="-2"/>
          <w:sz w:val="28"/>
          <w:cs/>
        </w:rPr>
        <w:tab/>
      </w:r>
    </w:p>
    <w:p w14:paraId="085B9660" w14:textId="76471979" w:rsidR="009B1E04" w:rsidRPr="00277B87" w:rsidRDefault="004A7DD0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277B87">
        <w:rPr>
          <w:rFonts w:ascii="Angsana New" w:hAnsi="Angsana New"/>
          <w:color w:val="000000"/>
          <w:spacing w:val="-4"/>
          <w:sz w:val="28"/>
          <w:cs/>
        </w:rPr>
        <w:t>โดย</w:t>
      </w:r>
      <w:r w:rsidR="00CA3FBE" w:rsidRPr="00277B87">
        <w:rPr>
          <w:rFonts w:ascii="Angsana New" w:hAnsi="Angsana New"/>
          <w:color w:val="000000"/>
          <w:spacing w:val="-4"/>
          <w:sz w:val="28"/>
          <w:cs/>
        </w:rPr>
        <w:t>บริษัท</w:t>
      </w:r>
      <w:r w:rsidR="005C12B1" w:rsidRPr="00277B87">
        <w:rPr>
          <w:rFonts w:ascii="Angsana New" w:hAnsi="Angsana New"/>
          <w:color w:val="000000"/>
          <w:spacing w:val="-4"/>
          <w:sz w:val="28"/>
          <w:cs/>
        </w:rPr>
        <w:t>ได้</w:t>
      </w:r>
      <w:r w:rsidR="00A60DFF" w:rsidRPr="00277B87">
        <w:rPr>
          <w:rFonts w:ascii="Angsana New" w:hAnsi="Angsana New"/>
          <w:color w:val="000000"/>
          <w:spacing w:val="-4"/>
          <w:sz w:val="28"/>
          <w:cs/>
        </w:rPr>
        <w:t>เปลี่ยนที่อยู่จดทะเบียนเป็น</w:t>
      </w:r>
      <w:r w:rsidR="006E0F81" w:rsidRPr="00277B87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502A2F" w:rsidRPr="00277B87">
        <w:rPr>
          <w:rFonts w:ascii="Angsana New" w:hAnsi="Angsana New"/>
          <w:color w:val="000000"/>
          <w:spacing w:val="-4"/>
          <w:sz w:val="28"/>
          <w:cs/>
        </w:rPr>
        <w:t>เลขที่</w:t>
      </w:r>
      <w:r w:rsidR="00FD12B8" w:rsidRPr="00277B87">
        <w:rPr>
          <w:rFonts w:ascii="Angsana New" w:hAnsi="Angsana New"/>
          <w:color w:val="000000"/>
          <w:spacing w:val="-4"/>
          <w:sz w:val="28"/>
        </w:rPr>
        <w:t xml:space="preserve"> </w:t>
      </w:r>
      <w:r w:rsidR="003725CE" w:rsidRPr="00277B87">
        <w:rPr>
          <w:rFonts w:ascii="Angsana New" w:hAnsi="Angsana New"/>
          <w:color w:val="000000"/>
          <w:spacing w:val="-4"/>
          <w:sz w:val="28"/>
        </w:rPr>
        <w:t>4</w:t>
      </w:r>
      <w:r w:rsidR="00CD0B3D" w:rsidRPr="00277B87">
        <w:rPr>
          <w:rFonts w:ascii="Angsana New" w:hAnsi="Angsana New"/>
          <w:color w:val="000000"/>
          <w:spacing w:val="-4"/>
          <w:sz w:val="28"/>
        </w:rPr>
        <w:t>6/7</w:t>
      </w:r>
      <w:r w:rsidR="003725CE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502A2F" w:rsidRPr="00277B87">
        <w:rPr>
          <w:rFonts w:ascii="Angsana New" w:hAnsi="Angsana New"/>
          <w:color w:val="000000"/>
          <w:spacing w:val="-2"/>
          <w:sz w:val="28"/>
          <w:cs/>
        </w:rPr>
        <w:t>อาคารรุ่งโรจน์ธนกุล</w:t>
      </w:r>
      <w:r w:rsidR="005A5F48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5A5F48" w:rsidRPr="00277B87">
        <w:rPr>
          <w:rFonts w:ascii="Angsana New" w:hAnsi="Angsana New"/>
          <w:color w:val="000000"/>
          <w:spacing w:val="-2"/>
          <w:sz w:val="28"/>
          <w:cs/>
        </w:rPr>
        <w:t xml:space="preserve">ชั้น </w:t>
      </w:r>
      <w:r w:rsidR="00905761" w:rsidRPr="00277B87">
        <w:rPr>
          <w:rFonts w:ascii="Angsana New" w:hAnsi="Angsana New"/>
          <w:color w:val="000000"/>
          <w:spacing w:val="-2"/>
          <w:sz w:val="28"/>
        </w:rPr>
        <w:t>12</w:t>
      </w:r>
      <w:r w:rsidR="00502A2F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725CE" w:rsidRPr="00277B87">
        <w:rPr>
          <w:rFonts w:ascii="Angsana New" w:hAnsi="Angsana New"/>
          <w:color w:val="000000"/>
          <w:spacing w:val="-2"/>
          <w:sz w:val="28"/>
          <w:cs/>
        </w:rPr>
        <w:t>ถนนรัชดาภิเษก แขวงห้วยขวาง เขตห้วยขวาง</w:t>
      </w:r>
      <w:r w:rsidR="00B80F9D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725CE" w:rsidRPr="00277B87">
        <w:rPr>
          <w:rFonts w:ascii="Angsana New" w:hAnsi="Angsana New"/>
          <w:color w:val="000000"/>
          <w:spacing w:val="-2"/>
          <w:sz w:val="28"/>
          <w:cs/>
        </w:rPr>
        <w:t>กรุงเทพมหานคร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เมื่อวันที่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2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พฤษภาคม </w:t>
      </w:r>
      <w:r w:rsidRPr="00277B87">
        <w:rPr>
          <w:rFonts w:ascii="Angsana New" w:hAnsi="Angsana New"/>
          <w:color w:val="000000"/>
          <w:spacing w:val="-2"/>
          <w:sz w:val="28"/>
        </w:rPr>
        <w:t>2568</w:t>
      </w:r>
    </w:p>
    <w:p w14:paraId="47179323" w14:textId="0DBF8B9C" w:rsidR="003D4A1D" w:rsidRPr="00277B87" w:rsidRDefault="003D4A1D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54781EF" w14:textId="4576A187" w:rsidR="00706A5F" w:rsidRPr="00277B87" w:rsidRDefault="003D4A1D" w:rsidP="00CE1A12">
      <w:pPr>
        <w:pStyle w:val="ListParagraph"/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ธุรกิจหลักของกลุ่มบริษัทคือธุรกิจ</w:t>
      </w:r>
      <w:r w:rsidR="00CE1A12" w:rsidRPr="00277B87">
        <w:rPr>
          <w:rFonts w:ascii="Angsana New" w:hAnsi="Angsana New"/>
          <w:color w:val="000000"/>
          <w:spacing w:val="-2"/>
          <w:sz w:val="28"/>
          <w:cs/>
        </w:rPr>
        <w:t>การจัดหาและจัดจำหน่ายก๊าซปิโตรเลียมเหลว (</w:t>
      </w:r>
      <w:r w:rsidR="00CE1A12" w:rsidRPr="00277B87">
        <w:rPr>
          <w:rFonts w:ascii="Angsana New" w:hAnsi="Angsana New"/>
          <w:color w:val="000000"/>
          <w:spacing w:val="-2"/>
          <w:sz w:val="28"/>
        </w:rPr>
        <w:t>Liquid Petroleum Gas: LPG)</w:t>
      </w:r>
      <w:r w:rsidR="00DD6A76" w:rsidRPr="00277B87">
        <w:rPr>
          <w:rFonts w:ascii="Angsana New" w:hAnsi="Angsana New"/>
          <w:color w:val="000000"/>
          <w:spacing w:val="-2"/>
          <w:sz w:val="28"/>
          <w:cs/>
        </w:rPr>
        <w:t xml:space="preserve"> และกลุ่มบริษัทดำเนินธุรกิจหลัก</w:t>
      </w:r>
      <w:r w:rsidR="0031642E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D6A76" w:rsidRPr="00277B87">
        <w:rPr>
          <w:rFonts w:ascii="Angsana New" w:hAnsi="Angsana New"/>
          <w:color w:val="000000"/>
          <w:spacing w:val="-2"/>
          <w:sz w:val="28"/>
          <w:cs/>
        </w:rPr>
        <w:t xml:space="preserve">ดังต่อไปนี้ </w:t>
      </w:r>
    </w:p>
    <w:tbl>
      <w:tblPr>
        <w:tblW w:w="9450" w:type="dxa"/>
        <w:tblInd w:w="270" w:type="dxa"/>
        <w:tblLook w:val="01E0" w:firstRow="1" w:lastRow="1" w:firstColumn="1" w:lastColumn="1" w:noHBand="0" w:noVBand="0"/>
      </w:tblPr>
      <w:tblGrid>
        <w:gridCol w:w="3150"/>
        <w:gridCol w:w="6300"/>
      </w:tblGrid>
      <w:tr w:rsidR="009A24F3" w:rsidRPr="00277B87" w14:paraId="11A1C5E9" w14:textId="77777777" w:rsidTr="003453DA">
        <w:trPr>
          <w:trHeight w:val="306"/>
        </w:trPr>
        <w:tc>
          <w:tcPr>
            <w:tcW w:w="3150" w:type="dxa"/>
          </w:tcPr>
          <w:p w14:paraId="37311C7B" w14:textId="77777777" w:rsidR="009A24F3" w:rsidRPr="00277B87" w:rsidRDefault="009A24F3" w:rsidP="00B04476">
            <w:pPr>
              <w:spacing w:before="240" w:line="380" w:lineRule="exac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จำหน่ายก๊าซปิโตรเลียมเหลว</w:t>
            </w:r>
          </w:p>
        </w:tc>
        <w:tc>
          <w:tcPr>
            <w:tcW w:w="6300" w:type="dxa"/>
            <w:vAlign w:val="bottom"/>
          </w:tcPr>
          <w:p w14:paraId="721E5B4E" w14:textId="5A222513" w:rsidR="009A24F3" w:rsidRPr="00277B87" w:rsidRDefault="009A24F3" w:rsidP="00134FAE">
            <w:pPr>
              <w:spacing w:line="380" w:lineRule="exact"/>
              <w:ind w:left="39" w:hanging="39"/>
              <w:jc w:val="thaiDistribute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9A24F3" w:rsidRPr="00277B87" w14:paraId="7B0E6A87" w14:textId="77777777" w:rsidTr="003453DA">
        <w:tc>
          <w:tcPr>
            <w:tcW w:w="3150" w:type="dxa"/>
          </w:tcPr>
          <w:p w14:paraId="063237D1" w14:textId="77777777" w:rsidR="009A24F3" w:rsidRPr="00277B87" w:rsidRDefault="009A24F3" w:rsidP="00134FA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จำหน่ายอุปกรณ์ติดตั้งระบบแก๊ส</w:t>
            </w:r>
          </w:p>
        </w:tc>
        <w:tc>
          <w:tcPr>
            <w:tcW w:w="6300" w:type="dxa"/>
            <w:vAlign w:val="bottom"/>
          </w:tcPr>
          <w:p w14:paraId="4F93FAEE" w14:textId="3DD88330" w:rsidR="009A24F3" w:rsidRPr="00E06575" w:rsidRDefault="009A24F3" w:rsidP="003F4219">
            <w:pPr>
              <w:tabs>
                <w:tab w:val="left" w:pos="6428"/>
              </w:tabs>
              <w:spacing w:line="380" w:lineRule="exact"/>
              <w:ind w:left="164" w:hanging="18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E06575">
              <w:rPr>
                <w:rFonts w:ascii="Angsana New" w:hAnsi="Angsana New"/>
                <w:spacing w:val="-6"/>
                <w:sz w:val="28"/>
                <w:cs/>
              </w:rPr>
              <w:t>ได้แก่</w:t>
            </w:r>
            <w:r w:rsidR="0025355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E06575">
              <w:rPr>
                <w:rFonts w:ascii="Angsana New" w:hAnsi="Angsana New"/>
                <w:spacing w:val="-6"/>
                <w:sz w:val="28"/>
                <w:cs/>
              </w:rPr>
              <w:t>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9A24F3" w:rsidRPr="00277B87" w14:paraId="28D4A9ED" w14:textId="77777777" w:rsidTr="003453DA">
        <w:tc>
          <w:tcPr>
            <w:tcW w:w="3150" w:type="dxa"/>
          </w:tcPr>
          <w:p w14:paraId="7319B6B9" w14:textId="597B3C8B" w:rsidR="009A24F3" w:rsidRPr="00277B87" w:rsidRDefault="009A24F3" w:rsidP="00134FA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บริการขนส่ง</w:t>
            </w:r>
          </w:p>
        </w:tc>
        <w:tc>
          <w:tcPr>
            <w:tcW w:w="6300" w:type="dxa"/>
            <w:vAlign w:val="bottom"/>
          </w:tcPr>
          <w:p w14:paraId="3C83D6CF" w14:textId="77777777" w:rsidR="009A24F3" w:rsidRPr="00277B87" w:rsidRDefault="009A24F3" w:rsidP="00134FAE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9A24F3" w:rsidRPr="00277B87" w14:paraId="5B87FFAC" w14:textId="77777777" w:rsidTr="003453DA">
        <w:tc>
          <w:tcPr>
            <w:tcW w:w="3150" w:type="dxa"/>
          </w:tcPr>
          <w:p w14:paraId="0187C411" w14:textId="77777777" w:rsidR="009A24F3" w:rsidRPr="00277B87" w:rsidRDefault="009A24F3" w:rsidP="00134FAE">
            <w:pPr>
              <w:spacing w:line="380" w:lineRule="exact"/>
              <w:ind w:left="166" w:hanging="180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บริการรับเหมาก่อสร้าง</w:t>
            </w:r>
          </w:p>
        </w:tc>
        <w:tc>
          <w:tcPr>
            <w:tcW w:w="6300" w:type="dxa"/>
            <w:vAlign w:val="bottom"/>
          </w:tcPr>
          <w:p w14:paraId="507960EB" w14:textId="77777777" w:rsidR="009A24F3" w:rsidRPr="00277B87" w:rsidRDefault="009A24F3" w:rsidP="00134FAE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ได้แก่ ธุรกิจรับเหมาก่อสร้าง</w:t>
            </w:r>
          </w:p>
        </w:tc>
      </w:tr>
      <w:tr w:rsidR="009A24F3" w:rsidRPr="00277B87" w14:paraId="1066E210" w14:textId="77777777" w:rsidTr="003453DA">
        <w:tc>
          <w:tcPr>
            <w:tcW w:w="3150" w:type="dxa"/>
          </w:tcPr>
          <w:p w14:paraId="57F048C5" w14:textId="77777777" w:rsidR="00A937F9" w:rsidRPr="00277B87" w:rsidRDefault="009A24F3" w:rsidP="00134FAE">
            <w:pPr>
              <w:spacing w:line="380" w:lineRule="exact"/>
              <w:ind w:left="166" w:hanging="180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บริการทดสอบและตรวจสอบ</w:t>
            </w:r>
          </w:p>
          <w:p w14:paraId="0B6848CC" w14:textId="576850CA" w:rsidR="009A24F3" w:rsidRPr="00277B87" w:rsidRDefault="009A24F3" w:rsidP="00A937F9">
            <w:pPr>
              <w:spacing w:line="380" w:lineRule="exact"/>
              <w:ind w:left="166" w:firstLine="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ด้านความปลอดภัยทางวิศวกรรม</w:t>
            </w:r>
          </w:p>
        </w:tc>
        <w:tc>
          <w:tcPr>
            <w:tcW w:w="6300" w:type="dxa"/>
          </w:tcPr>
          <w:p w14:paraId="3ABD6F62" w14:textId="19536891" w:rsidR="009A24F3" w:rsidRPr="00277B87" w:rsidRDefault="009A24F3" w:rsidP="000630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ได้แก่ ธุรกิจบริการทดสอบ</w:t>
            </w:r>
            <w:r w:rsidR="0042225A">
              <w:rPr>
                <w:rFonts w:ascii="Angsana New" w:hAnsi="Angsana New" w:hint="cs"/>
                <w:sz w:val="28"/>
                <w:cs/>
              </w:rPr>
              <w:t>โดยไม่ทำลาย</w:t>
            </w:r>
            <w:r w:rsidRPr="00277B87">
              <w:rPr>
                <w:rFonts w:ascii="Angsana New" w:hAnsi="Angsana New"/>
                <w:sz w:val="28"/>
                <w:cs/>
              </w:rPr>
              <w:t>และ</w:t>
            </w:r>
            <w:r w:rsidR="00DB4732">
              <w:rPr>
                <w:rFonts w:ascii="Angsana New" w:hAnsi="Angsana New" w:hint="cs"/>
                <w:sz w:val="28"/>
                <w:cs/>
              </w:rPr>
              <w:t>บริการตรวจสอบ</w:t>
            </w:r>
          </w:p>
        </w:tc>
      </w:tr>
      <w:tr w:rsidR="00F40AC3" w:rsidRPr="00277B87" w14:paraId="0D8DA2B8" w14:textId="77777777" w:rsidTr="003453DA">
        <w:tc>
          <w:tcPr>
            <w:tcW w:w="3150" w:type="dxa"/>
          </w:tcPr>
          <w:p w14:paraId="03641CD5" w14:textId="523AA0A7" w:rsidR="00F40AC3" w:rsidRPr="006624D3" w:rsidRDefault="00D65CFB" w:rsidP="00134FAE">
            <w:pPr>
              <w:spacing w:line="380" w:lineRule="exact"/>
              <w:ind w:left="166" w:hanging="180"/>
              <w:rPr>
                <w:rFonts w:ascii="Angsana New" w:hAnsi="Angsana New"/>
                <w:sz w:val="28"/>
                <w:cs/>
              </w:rPr>
            </w:pPr>
            <w:r w:rsidRPr="006624D3">
              <w:rPr>
                <w:rFonts w:ascii="Angsana New" w:hAnsi="Angsana New"/>
                <w:sz w:val="28"/>
                <w:cs/>
              </w:rPr>
              <w:t>ธุรกิจซื้อขายสินค้าทั่วไป</w:t>
            </w:r>
          </w:p>
        </w:tc>
        <w:tc>
          <w:tcPr>
            <w:tcW w:w="6300" w:type="dxa"/>
            <w:vAlign w:val="bottom"/>
          </w:tcPr>
          <w:p w14:paraId="32B2B9C6" w14:textId="362547B1" w:rsidR="00F40AC3" w:rsidRPr="006624D3" w:rsidRDefault="00FC691B" w:rsidP="00EF57D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624D3">
              <w:rPr>
                <w:rFonts w:ascii="Angsana New" w:hAnsi="Angsana New"/>
                <w:sz w:val="28"/>
                <w:cs/>
              </w:rPr>
              <w:t xml:space="preserve">ได้แก่ </w:t>
            </w:r>
            <w:r w:rsidR="00A308B4" w:rsidRPr="006624D3">
              <w:rPr>
                <w:rFonts w:ascii="Angsana New" w:hAnsi="Angsana New"/>
                <w:sz w:val="28"/>
                <w:cs/>
              </w:rPr>
              <w:t>ธุรกิจ</w:t>
            </w:r>
            <w:r w:rsidR="0092792D" w:rsidRPr="006624D3">
              <w:rPr>
                <w:rFonts w:ascii="Angsana New" w:hAnsi="Angsana New"/>
                <w:sz w:val="28"/>
                <w:cs/>
              </w:rPr>
              <w:t>ประกอบและ</w:t>
            </w:r>
            <w:r w:rsidR="00A308B4" w:rsidRPr="006624D3">
              <w:rPr>
                <w:rFonts w:ascii="Angsana New" w:hAnsi="Angsana New"/>
                <w:sz w:val="28"/>
                <w:cs/>
              </w:rPr>
              <w:t>จำหน่ายจักรยานยนต์ไฟฟ้า</w:t>
            </w:r>
            <w:r w:rsidR="00612D8D">
              <w:rPr>
                <w:rFonts w:ascii="Angsana New" w:hAnsi="Angsana New"/>
                <w:sz w:val="28"/>
              </w:rPr>
              <w:t xml:space="preserve"> </w:t>
            </w:r>
            <w:r w:rsidR="00A308B4" w:rsidRPr="006624D3">
              <w:rPr>
                <w:rFonts w:ascii="Angsana New" w:hAnsi="Angsana New"/>
                <w:sz w:val="28"/>
                <w:cs/>
              </w:rPr>
              <w:t>และ</w:t>
            </w:r>
            <w:r w:rsidR="002A41A6" w:rsidRPr="00851A4F">
              <w:rPr>
                <w:rFonts w:ascii="Angsana New" w:hAnsi="Angsana New"/>
                <w:sz w:val="28"/>
                <w:cs/>
              </w:rPr>
              <w:t>สินค้า</w:t>
            </w:r>
            <w:r w:rsidR="00D65CFB" w:rsidRPr="00851A4F">
              <w:rPr>
                <w:rFonts w:ascii="Angsana New" w:hAnsi="Angsana New"/>
                <w:sz w:val="28"/>
                <w:cs/>
              </w:rPr>
              <w:t>อื่น</w:t>
            </w:r>
          </w:p>
        </w:tc>
      </w:tr>
      <w:tr w:rsidR="009A24F3" w:rsidRPr="00277B87" w14:paraId="7AC96A9A" w14:textId="77777777" w:rsidTr="003453DA">
        <w:tc>
          <w:tcPr>
            <w:tcW w:w="3150" w:type="dxa"/>
          </w:tcPr>
          <w:p w14:paraId="36BED6A1" w14:textId="1AA0FF16" w:rsidR="009A24F3" w:rsidRPr="00277B87" w:rsidRDefault="008930F9" w:rsidP="00134FA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อื่น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300" w:type="dxa"/>
            <w:vAlign w:val="bottom"/>
          </w:tcPr>
          <w:p w14:paraId="523C9FC0" w14:textId="009DF3C1" w:rsidR="009A24F3" w:rsidRPr="00277B87" w:rsidRDefault="009A24F3" w:rsidP="003F4219">
            <w:pPr>
              <w:spacing w:line="380" w:lineRule="exact"/>
              <w:ind w:left="164" w:hanging="164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ได้แก่ ธุรกิจพัฒนาอสังหาริมทรัพย์ ธุรกิจบริการรับส่งอาหาร </w:t>
            </w:r>
            <w:bookmarkStart w:id="1" w:name="_Hlk128046344"/>
            <w:r w:rsidRPr="00277B87">
              <w:rPr>
                <w:rFonts w:ascii="Angsana New" w:hAnsi="Angsana New"/>
                <w:sz w:val="28"/>
                <w:cs/>
              </w:rPr>
              <w:t>และอื่น ๆ</w:t>
            </w:r>
            <w:bookmarkEnd w:id="1"/>
          </w:p>
        </w:tc>
      </w:tr>
    </w:tbl>
    <w:p w14:paraId="6C5A9CE2" w14:textId="77777777" w:rsidR="00DD6A76" w:rsidRPr="00277B87" w:rsidRDefault="00DD6A76" w:rsidP="00CE1A12">
      <w:pPr>
        <w:pStyle w:val="ListParagraph"/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87EDC4F" w14:textId="77777777" w:rsidR="0004093A" w:rsidRPr="00277B87" w:rsidRDefault="0004093A" w:rsidP="0004093A">
      <w:pPr>
        <w:pStyle w:val="ListParagraph"/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5684688" w14:textId="77777777" w:rsidR="0047694E" w:rsidRPr="00277B87" w:rsidRDefault="004769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 w:rsidRPr="00277B87">
        <w:rPr>
          <w:rFonts w:ascii="Angsana New" w:hAnsi="Angsana New"/>
          <w:b/>
          <w:bCs/>
          <w:sz w:val="28"/>
          <w:cs/>
        </w:rPr>
        <w:br w:type="page"/>
      </w:r>
    </w:p>
    <w:p w14:paraId="466FDBF5" w14:textId="34A09D57" w:rsidR="00F53166" w:rsidRPr="00277B87" w:rsidRDefault="009E4C64" w:rsidP="00101DFC">
      <w:pPr>
        <w:pStyle w:val="ListParagraph"/>
        <w:numPr>
          <w:ilvl w:val="0"/>
          <w:numId w:val="1"/>
        </w:numPr>
        <w:spacing w:line="0" w:lineRule="atLeast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เกณฑ์การจัดทำ</w:t>
      </w:r>
      <w:r w:rsidR="00EB4A44" w:rsidRPr="00277B87">
        <w:rPr>
          <w:rFonts w:ascii="Angsana New" w:hAnsi="Angsana New"/>
          <w:b/>
          <w:bCs/>
          <w:sz w:val="28"/>
          <w:cs/>
        </w:rPr>
        <w:t>ข้อมูลทาง</w:t>
      </w:r>
      <w:r w:rsidRPr="00277B87">
        <w:rPr>
          <w:rFonts w:ascii="Angsana New" w:hAnsi="Angsana New"/>
          <w:b/>
          <w:bCs/>
          <w:sz w:val="28"/>
          <w:cs/>
        </w:rPr>
        <w:t>การเงินระหว่างกาล</w:t>
      </w:r>
    </w:p>
    <w:p w14:paraId="2373593C" w14:textId="6E757B34" w:rsidR="005013D4" w:rsidRPr="00277B87" w:rsidRDefault="00C35B9F" w:rsidP="003A1638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การเงินระหว่างกาลแบบย่อนี้นำเสนอรายการในงบการเงินในรูปแบบเดียวกับ</w:t>
      </w:r>
      <w:r w:rsidR="00A95460" w:rsidRPr="00277B87">
        <w:rPr>
          <w:rFonts w:ascii="Angsana New" w:hAnsi="Angsana New"/>
          <w:sz w:val="28"/>
          <w:cs/>
        </w:rPr>
        <w:t>งบ</w:t>
      </w:r>
      <w:r w:rsidR="005013D4" w:rsidRPr="00277B87">
        <w:rPr>
          <w:rFonts w:ascii="Angsana New" w:hAnsi="Angsana New"/>
          <w:sz w:val="28"/>
          <w:cs/>
        </w:rPr>
        <w:t>การเงินประจำปีและจัดทำหมายเหตุประกอบ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การเงินระหว่างกาลในรูปแบบย่อ (“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 xml:space="preserve">การเงินระหว่างกาล”) ตามมาตรฐานการบัญชี ฉบับที่ </w:t>
      </w:r>
      <w:r w:rsidR="005013D4" w:rsidRPr="00277B87">
        <w:rPr>
          <w:rFonts w:ascii="Angsana New" w:hAnsi="Angsana New"/>
          <w:sz w:val="28"/>
        </w:rPr>
        <w:t xml:space="preserve">34 </w:t>
      </w:r>
      <w:r w:rsidR="00A32293" w:rsidRPr="00277B87">
        <w:rPr>
          <w:rFonts w:ascii="Angsana New" w:hAnsi="Angsana New"/>
          <w:sz w:val="28"/>
        </w:rPr>
        <w:t xml:space="preserve">  </w:t>
      </w:r>
      <w:r w:rsidR="005013D4" w:rsidRPr="00277B87">
        <w:rPr>
          <w:rFonts w:ascii="Angsana New" w:hAnsi="Angsana New"/>
          <w:sz w:val="28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013D4" w:rsidRPr="00277B87">
        <w:rPr>
          <w:rFonts w:ascii="Angsana New" w:hAnsi="Angsana New"/>
          <w:sz w:val="28"/>
        </w:rPr>
        <w:t xml:space="preserve"> </w:t>
      </w:r>
      <w:r w:rsidR="005013D4" w:rsidRPr="00277B87">
        <w:rPr>
          <w:rFonts w:ascii="Angsana New" w:hAnsi="Angsana New"/>
          <w:sz w:val="28"/>
          <w:cs/>
        </w:rPr>
        <w:t>โดย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การเงินระหว่างกาลนี้</w:t>
      </w:r>
      <w:r w:rsidR="0083554A" w:rsidRPr="00277B87">
        <w:rPr>
          <w:rFonts w:ascii="Angsana New" w:hAnsi="Angsana New"/>
          <w:sz w:val="28"/>
        </w:rPr>
        <w:t xml:space="preserve"> </w:t>
      </w:r>
      <w:r w:rsidR="005013D4" w:rsidRPr="00277B87">
        <w:rPr>
          <w:rFonts w:ascii="Angsana New" w:hAnsi="Angsana New"/>
          <w:sz w:val="28"/>
          <w:cs/>
        </w:rPr>
        <w:t>เน้นการให้ข้อมูล</w:t>
      </w:r>
      <w:r w:rsidR="00F44C2C" w:rsidRPr="00277B87">
        <w:rPr>
          <w:rFonts w:ascii="Angsana New" w:hAnsi="Angsana New"/>
          <w:sz w:val="28"/>
        </w:rPr>
        <w:t xml:space="preserve">   </w:t>
      </w:r>
      <w:r w:rsidR="005013D4" w:rsidRPr="00277B87">
        <w:rPr>
          <w:rFonts w:ascii="Angsana New" w:hAnsi="Angsana New"/>
          <w:sz w:val="28"/>
          <w:cs/>
        </w:rPr>
        <w:t>ที่เกี่ยวกับกิจกรรม เหตุการณ์และสถานการณ์ใหม่</w:t>
      </w:r>
      <w:r w:rsidR="00927F71" w:rsidRPr="00277B87">
        <w:rPr>
          <w:rFonts w:ascii="Angsana New" w:hAnsi="Angsana New"/>
          <w:sz w:val="28"/>
        </w:rPr>
        <w:t xml:space="preserve"> </w:t>
      </w:r>
      <w:r w:rsidR="005013D4" w:rsidRPr="00277B87">
        <w:rPr>
          <w:rFonts w:ascii="Angsana New" w:hAnsi="Angsana New"/>
          <w:sz w:val="28"/>
          <w:cs/>
        </w:rPr>
        <w:t>ๆ เพื่อไม่ให้ซ้ำซ้อนกับข้อมูลที่ได้นำเสนอไปแล้วใน</w:t>
      </w:r>
      <w:r w:rsidR="00051280" w:rsidRPr="00277B87">
        <w:rPr>
          <w:rFonts w:ascii="Angsana New" w:hAnsi="Angsana New"/>
          <w:sz w:val="28"/>
          <w:cs/>
        </w:rPr>
        <w:t>งบ</w:t>
      </w:r>
      <w:r w:rsidR="005013D4" w:rsidRPr="00277B87">
        <w:rPr>
          <w:rFonts w:ascii="Angsana New" w:hAnsi="Angsana New"/>
          <w:sz w:val="28"/>
          <w:cs/>
        </w:rPr>
        <w:t>การเงินประจำปี ดังนั้นการอ่าน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การเงินระหว่างกาลนี้จึงควรอ่านควบคู่กับ</w:t>
      </w:r>
      <w:r w:rsidR="002C5FF6" w:rsidRPr="00277B87">
        <w:rPr>
          <w:rFonts w:ascii="Angsana New" w:hAnsi="Angsana New"/>
          <w:sz w:val="28"/>
          <w:cs/>
        </w:rPr>
        <w:t>งบ</w:t>
      </w:r>
      <w:r w:rsidR="005013D4" w:rsidRPr="00277B87">
        <w:rPr>
          <w:rFonts w:ascii="Angsana New" w:hAnsi="Angsana New"/>
          <w:sz w:val="28"/>
          <w:cs/>
        </w:rPr>
        <w:t>การเงินของบริษัทและบริษัทย่อยสำหรับปีสิ้นสุดวันที่</w:t>
      </w:r>
      <w:r w:rsidR="00175FF3" w:rsidRPr="00277B87">
        <w:rPr>
          <w:rFonts w:ascii="Angsana New" w:hAnsi="Angsana New"/>
          <w:sz w:val="28"/>
          <w:cs/>
        </w:rPr>
        <w:t xml:space="preserve"> </w:t>
      </w:r>
      <w:r w:rsidR="00F44C2C" w:rsidRPr="00277B87">
        <w:rPr>
          <w:rFonts w:ascii="Angsana New" w:hAnsi="Angsana New"/>
          <w:sz w:val="28"/>
          <w:cs/>
        </w:rPr>
        <w:t xml:space="preserve"> </w:t>
      </w:r>
      <w:r w:rsidR="00A74590">
        <w:rPr>
          <w:rFonts w:ascii="Angsana New" w:hAnsi="Angsana New"/>
          <w:sz w:val="28"/>
        </w:rPr>
        <w:t xml:space="preserve">    </w:t>
      </w:r>
      <w:r w:rsidR="005013D4" w:rsidRPr="00277B87">
        <w:rPr>
          <w:rFonts w:ascii="Angsana New" w:hAnsi="Angsana New"/>
          <w:sz w:val="28"/>
        </w:rPr>
        <w:t xml:space="preserve">31 </w:t>
      </w:r>
      <w:r w:rsidR="005013D4" w:rsidRPr="00277B87">
        <w:rPr>
          <w:rFonts w:ascii="Angsana New" w:hAnsi="Angsana New"/>
          <w:sz w:val="28"/>
          <w:cs/>
        </w:rPr>
        <w:t xml:space="preserve">ธันวาคม </w:t>
      </w:r>
      <w:r w:rsidR="005013D4" w:rsidRPr="00277B87">
        <w:rPr>
          <w:rFonts w:ascii="Angsana New" w:hAnsi="Angsana New"/>
          <w:sz w:val="28"/>
        </w:rPr>
        <w:t>256</w:t>
      </w:r>
      <w:r w:rsidR="00182A5B">
        <w:rPr>
          <w:rFonts w:ascii="Angsana New" w:hAnsi="Angsana New"/>
          <w:sz w:val="28"/>
        </w:rPr>
        <w:t>8</w:t>
      </w:r>
    </w:p>
    <w:p w14:paraId="1B3320A6" w14:textId="5AA77957" w:rsidR="005013D4" w:rsidRPr="00277B87" w:rsidRDefault="005013D4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ในการจัดทำ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Pr="00277B87">
        <w:rPr>
          <w:rFonts w:ascii="Angsana New" w:hAnsi="Angsana New"/>
          <w:sz w:val="28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FE4A14" w:rsidRPr="00277B87">
        <w:rPr>
          <w:rFonts w:ascii="Angsana New" w:hAnsi="Angsana New"/>
          <w:sz w:val="28"/>
        </w:rPr>
        <w:t xml:space="preserve"> </w:t>
      </w:r>
      <w:r w:rsidRPr="00277B87">
        <w:rPr>
          <w:rFonts w:ascii="Angsana New" w:hAnsi="Angsana New"/>
          <w:sz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0E39A8" w:rsidRPr="00277B87">
        <w:rPr>
          <w:rFonts w:ascii="Angsana New" w:hAnsi="Angsana New"/>
          <w:sz w:val="28"/>
          <w:cs/>
        </w:rPr>
        <w:t>งบ</w:t>
      </w:r>
      <w:r w:rsidRPr="00277B87">
        <w:rPr>
          <w:rFonts w:ascii="Angsana New" w:hAnsi="Angsana New"/>
          <w:sz w:val="28"/>
          <w:cs/>
        </w:rPr>
        <w:t xml:space="preserve">การเงินสำหรับปีสิ้นสุดวันที่ </w:t>
      </w:r>
      <w:r w:rsidRPr="00277B87">
        <w:rPr>
          <w:rFonts w:ascii="Angsana New" w:hAnsi="Angsana New"/>
          <w:sz w:val="28"/>
        </w:rPr>
        <w:t>31</w:t>
      </w:r>
      <w:r w:rsidRPr="00277B87">
        <w:rPr>
          <w:rFonts w:ascii="Angsana New" w:hAnsi="Angsana New"/>
          <w:sz w:val="28"/>
          <w:cs/>
        </w:rPr>
        <w:t xml:space="preserve"> ธันวาคม </w:t>
      </w:r>
      <w:r w:rsidRPr="00277B87">
        <w:rPr>
          <w:rFonts w:ascii="Angsana New" w:hAnsi="Angsana New"/>
          <w:sz w:val="28"/>
        </w:rPr>
        <w:t>256</w:t>
      </w:r>
      <w:r w:rsidR="00182A5B">
        <w:rPr>
          <w:rFonts w:ascii="Angsana New" w:hAnsi="Angsana New"/>
          <w:sz w:val="28"/>
        </w:rPr>
        <w:t>8</w:t>
      </w:r>
    </w:p>
    <w:p w14:paraId="13784F95" w14:textId="4E8EAE7C" w:rsidR="005013D4" w:rsidRPr="00277B87" w:rsidRDefault="002C4DAC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การเงินระหว่างกาลฉบับภาษาอังกฤษจัดทำขึ้นจาก</w:t>
      </w: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การเงินระหว่างกาลภาษาไทยที่จัดทำตามกฎหมาย</w:t>
      </w:r>
      <w:r w:rsidR="003A47C3" w:rsidRPr="00277B87">
        <w:rPr>
          <w:rFonts w:ascii="Angsana New" w:hAnsi="Angsana New"/>
          <w:sz w:val="28"/>
        </w:rPr>
        <w:t xml:space="preserve">       </w:t>
      </w:r>
      <w:r w:rsidR="005013D4" w:rsidRPr="00277B87">
        <w:rPr>
          <w:rFonts w:ascii="Angsana New" w:hAnsi="Angsana New"/>
          <w:sz w:val="28"/>
          <w:cs/>
        </w:rPr>
        <w:t>ในกรณีที่มีเนื้อความขัดแย้งกันหรือมีการตีความแตกต่างกัน ให้ใช้</w:t>
      </w: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การเงินระหว่างกาลฉบับภาษาไทยเป็นหลัก</w:t>
      </w:r>
    </w:p>
    <w:p w14:paraId="02E6FDA5" w14:textId="77777777" w:rsidR="000F0636" w:rsidRPr="00277B87" w:rsidRDefault="000F0636" w:rsidP="000F0636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นโยบายการบัญชีที่มีสาระสำคัญ</w:t>
      </w:r>
    </w:p>
    <w:p w14:paraId="664AA659" w14:textId="7AF3D10B" w:rsidR="006E197D" w:rsidRPr="00093274" w:rsidRDefault="002C4DAC" w:rsidP="00E55328">
      <w:pPr>
        <w:pStyle w:val="BodyText"/>
        <w:spacing w:before="240" w:line="240" w:lineRule="auto"/>
        <w:ind w:left="360" w:right="-43"/>
        <w:jc w:val="thaiDistribute"/>
      </w:pPr>
      <w:r w:rsidRPr="00093274">
        <w:rPr>
          <w:cs/>
        </w:rPr>
        <w:t>ข้อมูลทาง</w:t>
      </w:r>
      <w:r w:rsidR="000F0636" w:rsidRPr="00093274">
        <w:rPr>
          <w:color w:val="000000"/>
          <w:spacing w:val="-2"/>
          <w:cs/>
        </w:rPr>
        <w:t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</w:t>
      </w:r>
      <w:r w:rsidR="004A2F30" w:rsidRPr="00093274">
        <w:rPr>
          <w:cs/>
        </w:rPr>
        <w:t>งบ</w:t>
      </w:r>
      <w:r w:rsidR="000F0636" w:rsidRPr="00093274">
        <w:rPr>
          <w:color w:val="000000"/>
          <w:spacing w:val="-2"/>
          <w:cs/>
        </w:rPr>
        <w:t xml:space="preserve">การเงินสำหรับปีสิ้นสุดวันที่ </w:t>
      </w:r>
      <w:r w:rsidR="00182A5B" w:rsidRPr="00093274">
        <w:rPr>
          <w:color w:val="000000"/>
          <w:spacing w:val="-2"/>
          <w:lang w:val="en-US"/>
        </w:rPr>
        <w:t>31</w:t>
      </w:r>
      <w:r w:rsidR="000F0636" w:rsidRPr="00093274">
        <w:rPr>
          <w:color w:val="000000"/>
          <w:spacing w:val="-2"/>
        </w:rPr>
        <w:t xml:space="preserve"> </w:t>
      </w:r>
      <w:r w:rsidR="000F0636" w:rsidRPr="00093274">
        <w:rPr>
          <w:color w:val="000000"/>
          <w:spacing w:val="-2"/>
          <w:cs/>
        </w:rPr>
        <w:t xml:space="preserve">ธันวาคม </w:t>
      </w:r>
      <w:r w:rsidR="00182A5B" w:rsidRPr="00093274">
        <w:rPr>
          <w:color w:val="000000"/>
          <w:spacing w:val="-2"/>
          <w:lang w:val="en-US"/>
        </w:rPr>
        <w:t>2568</w:t>
      </w:r>
      <w:r w:rsidR="000F0636" w:rsidRPr="00093274">
        <w:rPr>
          <w:color w:val="000000"/>
          <w:spacing w:val="-2"/>
          <w:cs/>
        </w:rPr>
        <w:t xml:space="preserve"> </w:t>
      </w:r>
      <w:r w:rsidR="00093274" w:rsidRPr="00093274">
        <w:rPr>
          <w:rFonts w:hint="cs"/>
          <w:cs/>
        </w:rPr>
        <w:t>ยกเว้น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การนำมาตรฐานการรายงานทางการเงินฉบับใหม่และฉบับปรับปรุง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มาถือปฏิบัติ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ซึ่งมีผลบังคับใช้วันที่</w:t>
      </w:r>
      <w:r w:rsidR="00093274" w:rsidRPr="00093274">
        <w:rPr>
          <w:cs/>
        </w:rPr>
        <w:t xml:space="preserve"> </w:t>
      </w:r>
      <w:r w:rsidR="00093274" w:rsidRPr="00093274">
        <w:rPr>
          <w:lang w:val="en-US"/>
        </w:rPr>
        <w:t>1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มกราคม</w:t>
      </w:r>
      <w:r w:rsidR="00093274" w:rsidRPr="00093274">
        <w:rPr>
          <w:cs/>
        </w:rPr>
        <w:t xml:space="preserve"> </w:t>
      </w:r>
      <w:r w:rsidR="00093274" w:rsidRPr="00093274">
        <w:rPr>
          <w:lang w:val="en-US"/>
        </w:rPr>
        <w:t>2569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ไม่มีผลกระทบที่มีนัยสำคัญต่อกลุ่มบริษัท</w:t>
      </w:r>
    </w:p>
    <w:p w14:paraId="00877983" w14:textId="3B79906F" w:rsidR="006E197D" w:rsidRPr="00277B87" w:rsidRDefault="006E197D" w:rsidP="00674D41">
      <w:pPr>
        <w:spacing w:before="24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</w:p>
    <w:p w14:paraId="75480091" w14:textId="77777777" w:rsidR="006E197D" w:rsidRPr="00277B87" w:rsidRDefault="006E197D" w:rsidP="00674D41">
      <w:pPr>
        <w:spacing w:before="24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3652B8B" w14:textId="77777777" w:rsidR="00546826" w:rsidRPr="00277B87" w:rsidRDefault="005468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br w:type="page"/>
      </w:r>
    </w:p>
    <w:p w14:paraId="2818F7F9" w14:textId="7C219FC5" w:rsidR="00F53166" w:rsidRPr="00277B87" w:rsidRDefault="009E4C64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รายการธุรกิจกับ</w:t>
      </w:r>
      <w:r w:rsidR="009E3650" w:rsidRPr="00277B87">
        <w:rPr>
          <w:rFonts w:ascii="Angsana New" w:hAnsi="Angsana New"/>
          <w:b/>
          <w:bCs/>
          <w:sz w:val="28"/>
          <w:cs/>
        </w:rPr>
        <w:t>บุคคลหรือ</w:t>
      </w:r>
      <w:r w:rsidRPr="00277B87">
        <w:rPr>
          <w:rFonts w:ascii="Angsana New" w:hAnsi="Angsana New"/>
          <w:b/>
          <w:bCs/>
          <w:sz w:val="28"/>
          <w:cs/>
        </w:rPr>
        <w:t>กิจการที่เกี่ยวข้องกัน</w:t>
      </w:r>
    </w:p>
    <w:p w14:paraId="378B2714" w14:textId="7DFB1B71" w:rsidR="002A3E95" w:rsidRPr="00277B87" w:rsidRDefault="009E4C64" w:rsidP="00AA7D6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277B87">
        <w:rPr>
          <w:rFonts w:ascii="Angsana New" w:hAnsi="Angsana New"/>
          <w:color w:val="000000"/>
          <w:sz w:val="28"/>
          <w:cs/>
        </w:rPr>
        <w:t>ในระหว่าง</w:t>
      </w:r>
      <w:r w:rsidR="00997163" w:rsidRPr="00277B87">
        <w:rPr>
          <w:rFonts w:ascii="Angsana New" w:hAnsi="Angsana New"/>
          <w:color w:val="000000"/>
          <w:sz w:val="28"/>
          <w:cs/>
          <w:lang w:val="en-GB"/>
        </w:rPr>
        <w:t>รอบระยะเวลา</w:t>
      </w:r>
      <w:r w:rsidR="00113203" w:rsidRPr="00277B87">
        <w:rPr>
          <w:rFonts w:ascii="Angsana New" w:hAnsi="Angsana New"/>
          <w:color w:val="000000"/>
          <w:sz w:val="28"/>
          <w:cs/>
          <w:lang w:val="en-GB"/>
        </w:rPr>
        <w:t>สามเดือน</w:t>
      </w:r>
      <w:r w:rsidR="00113203" w:rsidRPr="00277B87">
        <w:rPr>
          <w:rFonts w:ascii="Angsana New" w:hAnsi="Angsana New"/>
          <w:color w:val="000000"/>
          <w:sz w:val="28"/>
          <w:cs/>
        </w:rPr>
        <w:t xml:space="preserve">สิ้นสุดวันที่ </w:t>
      </w:r>
      <w:r w:rsidR="00100D5F" w:rsidRPr="00277B87">
        <w:rPr>
          <w:rFonts w:ascii="Angsana New" w:hAnsi="Angsana New"/>
          <w:color w:val="000000"/>
          <w:sz w:val="28"/>
        </w:rPr>
        <w:t>3</w:t>
      </w:r>
      <w:r w:rsidR="00AF6542">
        <w:rPr>
          <w:rFonts w:ascii="Angsana New" w:hAnsi="Angsana New"/>
          <w:color w:val="000000"/>
          <w:sz w:val="28"/>
        </w:rPr>
        <w:t>1</w:t>
      </w:r>
      <w:r w:rsidR="005D037D" w:rsidRPr="00277B87">
        <w:rPr>
          <w:rFonts w:ascii="Angsana New" w:hAnsi="Angsana New"/>
          <w:color w:val="000000"/>
          <w:sz w:val="28"/>
        </w:rPr>
        <w:t xml:space="preserve"> </w:t>
      </w:r>
      <w:r w:rsidR="00AF6542">
        <w:rPr>
          <w:rFonts w:ascii="Angsana New" w:hAnsi="Angsana New" w:hint="cs"/>
          <w:color w:val="000000"/>
          <w:sz w:val="28"/>
          <w:cs/>
        </w:rPr>
        <w:t xml:space="preserve">มีนาคม </w:t>
      </w:r>
      <w:r w:rsidR="00100D5F" w:rsidRPr="00277B87">
        <w:rPr>
          <w:rFonts w:ascii="Angsana New" w:hAnsi="Angsana New"/>
          <w:color w:val="000000"/>
          <w:sz w:val="28"/>
        </w:rPr>
        <w:t>256</w:t>
      </w:r>
      <w:r w:rsidR="00AF6542">
        <w:rPr>
          <w:rFonts w:ascii="Angsana New" w:hAnsi="Angsana New"/>
          <w:color w:val="000000"/>
          <w:sz w:val="28"/>
        </w:rPr>
        <w:t>9</w:t>
      </w:r>
      <w:r w:rsidR="00113203"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 xml:space="preserve">และ </w:t>
      </w:r>
      <w:r w:rsidRPr="00277B87">
        <w:rPr>
          <w:rFonts w:ascii="Angsana New" w:hAnsi="Angsana New"/>
          <w:color w:val="000000"/>
          <w:sz w:val="28"/>
        </w:rPr>
        <w:t>25</w:t>
      </w:r>
      <w:r w:rsidR="00100D5F" w:rsidRPr="00277B87">
        <w:rPr>
          <w:rFonts w:ascii="Angsana New" w:hAnsi="Angsana New"/>
          <w:color w:val="000000"/>
          <w:sz w:val="28"/>
        </w:rPr>
        <w:t>6</w:t>
      </w:r>
      <w:r w:rsidR="00AF6542">
        <w:rPr>
          <w:rFonts w:ascii="Angsana New" w:hAnsi="Angsana New"/>
          <w:color w:val="000000"/>
          <w:sz w:val="28"/>
        </w:rPr>
        <w:t>8</w:t>
      </w:r>
      <w:r w:rsidRPr="00277B87">
        <w:rPr>
          <w:rFonts w:ascii="Angsana New" w:hAnsi="Angsana New"/>
          <w:color w:val="000000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2986B25D" w14:textId="77777777" w:rsidR="00B32D7A" w:rsidRPr="00277B87" w:rsidRDefault="00B32D7A" w:rsidP="00B32D7A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1.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</w:t>
      </w:r>
    </w:p>
    <w:p w14:paraId="2F755A73" w14:textId="4A0D24E8" w:rsidR="00B32D7A" w:rsidRPr="00277B87" w:rsidRDefault="00B32D7A" w:rsidP="00B32D7A">
      <w:pPr>
        <w:tabs>
          <w:tab w:val="left" w:pos="81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2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. รายได้ค่าบริการและค่าบริการจ่ายอื่นเรียกเก็บตามราคาที่ตกลงร่วมกัน</w:t>
      </w:r>
    </w:p>
    <w:p w14:paraId="0C9162DA" w14:textId="34D1333E" w:rsidR="00AE1AE4" w:rsidRPr="00277B87" w:rsidRDefault="00AE1AE4" w:rsidP="00B32D7A">
      <w:pPr>
        <w:tabs>
          <w:tab w:val="left" w:pos="81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</w:rPr>
        <w:t xml:space="preserve">3.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รายได้เงินปันผลกำหนด</w:t>
      </w:r>
      <w:r w:rsidR="00661C6E" w:rsidRPr="00277B87">
        <w:rPr>
          <w:rFonts w:ascii="Angsana New" w:hAnsi="Angsana New"/>
          <w:color w:val="000000"/>
          <w:spacing w:val="-2"/>
          <w:sz w:val="28"/>
          <w:cs/>
        </w:rPr>
        <w:t>ราคาตามจำนวนที่ประกาศจ่าย</w:t>
      </w:r>
      <w:r w:rsidR="00FD12B8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</w:p>
    <w:p w14:paraId="31A26857" w14:textId="2570FB3E" w:rsidR="00B32D7A" w:rsidRPr="00277B87" w:rsidRDefault="00F54420" w:rsidP="00F54420">
      <w:pPr>
        <w:tabs>
          <w:tab w:val="left" w:pos="720"/>
        </w:tabs>
        <w:spacing w:before="120" w:after="120"/>
        <w:ind w:left="540" w:hanging="180"/>
        <w:jc w:val="thaiDistribute"/>
        <w:rPr>
          <w:rFonts w:ascii="Angsana New" w:hAnsi="Angsana New"/>
          <w:color w:val="000000"/>
          <w:spacing w:val="-8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4</w:t>
      </w:r>
      <w:r w:rsidR="00B32D7A" w:rsidRPr="00277B87">
        <w:rPr>
          <w:rFonts w:ascii="Angsana New" w:hAnsi="Angsana New"/>
          <w:color w:val="000000"/>
          <w:spacing w:val="-2"/>
          <w:sz w:val="28"/>
          <w:cs/>
        </w:rPr>
        <w:t xml:space="preserve">. </w:t>
      </w:r>
      <w:r w:rsidR="00D3676A" w:rsidRPr="00277B87">
        <w:rPr>
          <w:rFonts w:ascii="Angsana New" w:hAnsi="Angsana New"/>
          <w:color w:val="000000"/>
          <w:spacing w:val="-2"/>
          <w:sz w:val="28"/>
          <w:cs/>
        </w:rPr>
        <w:t>ดอกเบี้ยรับและดอกเบี้ยจ่าย</w:t>
      </w:r>
      <w:r w:rsidR="003F0ACF" w:rsidRPr="00277B87">
        <w:rPr>
          <w:rFonts w:ascii="Angsana New" w:hAnsi="Angsana New"/>
          <w:color w:val="000000"/>
          <w:spacing w:val="-2"/>
          <w:sz w:val="28"/>
          <w:cs/>
        </w:rPr>
        <w:t>กำหนด</w:t>
      </w:r>
      <w:r w:rsidR="00D3676A" w:rsidRPr="00277B87">
        <w:rPr>
          <w:rFonts w:ascii="Angsana New" w:hAnsi="Angsana New"/>
          <w:color w:val="000000"/>
          <w:spacing w:val="-2"/>
          <w:sz w:val="28"/>
          <w:cs/>
        </w:rPr>
        <w:t>อัตราดอก</w:t>
      </w:r>
      <w:r w:rsidR="001A10E9" w:rsidRPr="00277B87">
        <w:rPr>
          <w:rFonts w:ascii="Angsana New" w:hAnsi="Angsana New"/>
          <w:color w:val="000000"/>
          <w:spacing w:val="-2"/>
          <w:sz w:val="28"/>
          <w:cs/>
        </w:rPr>
        <w:t>เบี้ยตามสัญญาเงินกู้ยืมระหว่างกัน</w:t>
      </w:r>
    </w:p>
    <w:p w14:paraId="39EA32BB" w14:textId="60CD07B9" w:rsidR="001E4C28" w:rsidRPr="00277B87" w:rsidRDefault="00F54420" w:rsidP="00E779B7">
      <w:pPr>
        <w:tabs>
          <w:tab w:val="left" w:pos="900"/>
        </w:tabs>
        <w:spacing w:before="120" w:after="120" w:line="360" w:lineRule="auto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5</w:t>
      </w:r>
      <w:r w:rsidR="00B32D7A" w:rsidRPr="00277B87">
        <w:rPr>
          <w:rFonts w:ascii="Angsana New" w:hAnsi="Angsana New"/>
          <w:color w:val="000000"/>
          <w:spacing w:val="-2"/>
          <w:sz w:val="28"/>
          <w:cs/>
        </w:rPr>
        <w:t>. 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9D265AB" w14:textId="7B78A058" w:rsidR="00231BC6" w:rsidRPr="00277B87" w:rsidRDefault="009E4C64" w:rsidP="0030711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8"/>
        <w:gridCol w:w="237"/>
        <w:gridCol w:w="1450"/>
        <w:gridCol w:w="238"/>
        <w:gridCol w:w="3717"/>
      </w:tblGrid>
      <w:tr w:rsidR="00E40836" w:rsidRPr="00277B87" w14:paraId="5ADA6688" w14:textId="77777777" w:rsidTr="005C74B9">
        <w:trPr>
          <w:trHeight w:val="20"/>
          <w:tblHeader/>
        </w:trPr>
        <w:tc>
          <w:tcPr>
            <w:tcW w:w="3718" w:type="dxa"/>
            <w:tcBorders>
              <w:bottom w:val="single" w:sz="4" w:space="0" w:color="auto"/>
            </w:tcBorders>
          </w:tcPr>
          <w:p w14:paraId="17285D7F" w14:textId="77777777" w:rsidR="00E40836" w:rsidRPr="00277B87" w:rsidRDefault="00E40836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  <w:lang w:val="en-GB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  <w:lang w:val="en-GB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37" w:type="dxa"/>
          </w:tcPr>
          <w:p w14:paraId="02979999" w14:textId="77777777" w:rsidR="00E40836" w:rsidRPr="00277B87" w:rsidRDefault="00E40836">
            <w:pPr>
              <w:ind w:right="113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5E3C5CA" w14:textId="039AC041" w:rsidR="00E40836" w:rsidRPr="00277B87" w:rsidRDefault="001100B3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238" w:type="dxa"/>
          </w:tcPr>
          <w:p w14:paraId="6E27BE61" w14:textId="77777777" w:rsidR="00E40836" w:rsidRPr="00277B87" w:rsidRDefault="00E40836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0CEC2880" w14:textId="21BFB8D9" w:rsidR="00E40836" w:rsidRPr="00277B87" w:rsidRDefault="00477EA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Cs/>
                <w:sz w:val="28"/>
                <w:cs/>
              </w:rPr>
              <w:t>ลักษณะความสัมพันธ์</w:t>
            </w:r>
          </w:p>
        </w:tc>
      </w:tr>
      <w:tr w:rsidR="00E40836" w:rsidRPr="00277B87" w14:paraId="3453716A" w14:textId="77777777" w:rsidTr="005C74B9">
        <w:trPr>
          <w:trHeight w:val="20"/>
        </w:trPr>
        <w:tc>
          <w:tcPr>
            <w:tcW w:w="3718" w:type="dxa"/>
          </w:tcPr>
          <w:p w14:paraId="7FC13109" w14:textId="5527CF9D" w:rsidR="00E40836" w:rsidRPr="00277B87" w:rsidRDefault="00E40836" w:rsidP="00655D33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277B87">
              <w:rPr>
                <w:rFonts w:ascii="Angsana New" w:hAnsi="Angsana New"/>
                <w:sz w:val="28"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37" w:type="dxa"/>
          </w:tcPr>
          <w:p w14:paraId="31831DB5" w14:textId="77777777" w:rsidR="00E40836" w:rsidRPr="00277B87" w:rsidRDefault="00E40836" w:rsidP="00655D3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554786DD" w14:textId="7EF099FC" w:rsidR="00E40836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40DAB4C" w14:textId="77777777" w:rsidR="00E40836" w:rsidRPr="00277B87" w:rsidRDefault="00E40836" w:rsidP="00655D3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0E1770EA" w14:textId="58F54AE8" w:rsidR="00E40836" w:rsidRPr="00277B87" w:rsidRDefault="00E40836" w:rsidP="00655D33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4A11DC30" w14:textId="77777777" w:rsidTr="005C74B9">
        <w:trPr>
          <w:trHeight w:val="20"/>
        </w:trPr>
        <w:tc>
          <w:tcPr>
            <w:tcW w:w="3718" w:type="dxa"/>
          </w:tcPr>
          <w:p w14:paraId="0032B006" w14:textId="3B239777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237" w:type="dxa"/>
          </w:tcPr>
          <w:p w14:paraId="339798B8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3AA9DB49" w14:textId="52931E52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214E492D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59CA89B5" w14:textId="542C1837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55AC5F8B" w14:textId="77777777" w:rsidTr="005C74B9">
        <w:trPr>
          <w:trHeight w:val="20"/>
        </w:trPr>
        <w:tc>
          <w:tcPr>
            <w:tcW w:w="3718" w:type="dxa"/>
          </w:tcPr>
          <w:p w14:paraId="2A390BCF" w14:textId="76F89FCB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237" w:type="dxa"/>
          </w:tcPr>
          <w:p w14:paraId="6986CD07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39098F1B" w14:textId="70FF1D42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EC3CB63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737474A9" w14:textId="60F52E99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44CB1491" w14:textId="77777777" w:rsidTr="005C74B9">
        <w:trPr>
          <w:trHeight w:val="20"/>
        </w:trPr>
        <w:tc>
          <w:tcPr>
            <w:tcW w:w="3718" w:type="dxa"/>
          </w:tcPr>
          <w:p w14:paraId="50DA43EB" w14:textId="2DA61F02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แลนด์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237" w:type="dxa"/>
          </w:tcPr>
          <w:p w14:paraId="606C61D7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0CEE0FEA" w14:textId="06125548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23E52C3F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38F25C48" w14:textId="2250B2F4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793F4876" w14:textId="77777777" w:rsidTr="005C74B9">
        <w:trPr>
          <w:trHeight w:val="20"/>
        </w:trPr>
        <w:tc>
          <w:tcPr>
            <w:tcW w:w="3718" w:type="dxa"/>
          </w:tcPr>
          <w:p w14:paraId="3DE0D36C" w14:textId="35496460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 ทาคูนิ เทรดดิ้ง</w:t>
            </w:r>
            <w:r w:rsidRPr="00277B87">
              <w:rPr>
                <w:rFonts w:ascii="Angsana New" w:hAnsi="Angsana New"/>
                <w:sz w:val="28"/>
                <w:lang w:eastAsia="en-GB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จำกัด</w:t>
            </w:r>
          </w:p>
        </w:tc>
        <w:tc>
          <w:tcPr>
            <w:tcW w:w="237" w:type="dxa"/>
          </w:tcPr>
          <w:p w14:paraId="751B9A6B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130B4DBC" w14:textId="085E58A4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3B1EE94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3EFFDFF3" w14:textId="397D329C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63A1942B" w14:textId="77777777" w:rsidTr="005C74B9">
        <w:trPr>
          <w:trHeight w:val="20"/>
        </w:trPr>
        <w:tc>
          <w:tcPr>
            <w:tcW w:w="3718" w:type="dxa"/>
          </w:tcPr>
          <w:p w14:paraId="0C81FEB4" w14:textId="56D0EB3B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237" w:type="dxa"/>
          </w:tcPr>
          <w:p w14:paraId="7214E5E7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7752C2B9" w14:textId="267B48DF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D051A3C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26C4B6B2" w14:textId="7CF25278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44241C93" w14:textId="77777777" w:rsidTr="005C74B9">
        <w:trPr>
          <w:trHeight w:val="20"/>
        </w:trPr>
        <w:tc>
          <w:tcPr>
            <w:tcW w:w="3718" w:type="dxa"/>
          </w:tcPr>
          <w:p w14:paraId="48BE16BA" w14:textId="5ED72989" w:rsidR="00E34E92" w:rsidRPr="00277B87" w:rsidRDefault="00E34E92" w:rsidP="00E34E92">
            <w:pPr>
              <w:ind w:left="165" w:hanging="25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ซี เอ แซด (ประเทศไทย) จำกัด (มหาชน)</w:t>
            </w:r>
          </w:p>
        </w:tc>
        <w:tc>
          <w:tcPr>
            <w:tcW w:w="237" w:type="dxa"/>
          </w:tcPr>
          <w:p w14:paraId="3F7AC6FF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53142AA4" w14:textId="62A75CD0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47B4B004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6430EDEA" w14:textId="7D196A69" w:rsidR="00E34E92" w:rsidRPr="00277B87" w:rsidRDefault="00E34E92" w:rsidP="00E34E92">
            <w:pPr>
              <w:ind w:left="256" w:hanging="256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บริษัทย่อยของบริษัท ทาคูนิ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277B87">
              <w:rPr>
                <w:rFonts w:ascii="Angsana New" w:hAnsi="Angsana New"/>
                <w:sz w:val="28"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E40836" w:rsidRPr="00277B87" w14:paraId="0A3D61A1" w14:textId="77777777" w:rsidTr="005C74B9">
        <w:trPr>
          <w:trHeight w:val="20"/>
        </w:trPr>
        <w:tc>
          <w:tcPr>
            <w:tcW w:w="3718" w:type="dxa"/>
          </w:tcPr>
          <w:p w14:paraId="386902D4" w14:textId="57AD81EE" w:rsidR="00E40836" w:rsidRPr="00277B87" w:rsidRDefault="00E40836" w:rsidP="0042213B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เจเคอีซี จำกัด</w:t>
            </w:r>
          </w:p>
        </w:tc>
        <w:tc>
          <w:tcPr>
            <w:tcW w:w="237" w:type="dxa"/>
          </w:tcPr>
          <w:p w14:paraId="2F9E472C" w14:textId="77777777" w:rsidR="00E40836" w:rsidRPr="00277B87" w:rsidRDefault="00E40836" w:rsidP="0042213B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3D552CF4" w14:textId="1A9CDAEC" w:rsidR="00E40836" w:rsidRPr="00277B87" w:rsidRDefault="00E34E92" w:rsidP="00E34E92">
            <w:pPr>
              <w:ind w:left="256" w:hanging="25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07AA5014" w14:textId="77777777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661D39C0" w14:textId="1953C264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บริษัทย่อยของบริษัท ซี เอ แซด (ประเทศไทย) จำกัด (มหาชน)</w:t>
            </w:r>
          </w:p>
        </w:tc>
      </w:tr>
      <w:tr w:rsidR="00E40836" w:rsidRPr="00277B87" w14:paraId="3124610D" w14:textId="77777777" w:rsidTr="005C74B9">
        <w:trPr>
          <w:trHeight w:val="20"/>
        </w:trPr>
        <w:tc>
          <w:tcPr>
            <w:tcW w:w="3718" w:type="dxa"/>
          </w:tcPr>
          <w:p w14:paraId="6FD72006" w14:textId="65AE710E" w:rsidR="00E40836" w:rsidRPr="00277B87" w:rsidRDefault="00E40836" w:rsidP="003364FF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Yi</w:t>
            </w:r>
            <w:r w:rsidR="0009199E" w:rsidRPr="00277B87">
              <w:rPr>
                <w:rFonts w:ascii="Angsana New" w:hAnsi="Angsana New"/>
                <w:sz w:val="28"/>
              </w:rPr>
              <w:t xml:space="preserve"> H</w:t>
            </w:r>
            <w:r w:rsidRPr="00277B87">
              <w:rPr>
                <w:rFonts w:ascii="Angsana New" w:hAnsi="Angsana New"/>
                <w:sz w:val="28"/>
              </w:rPr>
              <w:t>ao Motor Co., Ltd.</w:t>
            </w:r>
          </w:p>
        </w:tc>
        <w:tc>
          <w:tcPr>
            <w:tcW w:w="237" w:type="dxa"/>
          </w:tcPr>
          <w:p w14:paraId="2AF46B69" w14:textId="77777777" w:rsidR="00E40836" w:rsidRPr="00277B87" w:rsidRDefault="00E40836" w:rsidP="003364FF">
            <w:pPr>
              <w:ind w:right="1134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48B1EAC9" w14:textId="39FA92D6" w:rsidR="00E40836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ไต้หวัน</w:t>
            </w:r>
          </w:p>
        </w:tc>
        <w:tc>
          <w:tcPr>
            <w:tcW w:w="238" w:type="dxa"/>
          </w:tcPr>
          <w:p w14:paraId="6C8903D9" w14:textId="77777777" w:rsidR="00E40836" w:rsidRPr="00277B87" w:rsidRDefault="00E40836" w:rsidP="003364FF">
            <w:pPr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7DC95DE7" w14:textId="7DD0A75F" w:rsidR="00E40836" w:rsidRPr="00277B87" w:rsidRDefault="00E40836" w:rsidP="003364FF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277B87" w14:paraId="34209D4F" w14:textId="77777777" w:rsidTr="005C74B9">
        <w:trPr>
          <w:trHeight w:val="20"/>
        </w:trPr>
        <w:tc>
          <w:tcPr>
            <w:tcW w:w="3718" w:type="dxa"/>
          </w:tcPr>
          <w:p w14:paraId="108499BE" w14:textId="716BEFD1" w:rsidR="00E40836" w:rsidRPr="00277B87" w:rsidRDefault="00E40836" w:rsidP="003B6B23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237" w:type="dxa"/>
          </w:tcPr>
          <w:p w14:paraId="4A0ABA02" w14:textId="77777777" w:rsidR="00E40836" w:rsidRPr="00277B87" w:rsidRDefault="00E40836" w:rsidP="003B6B23">
            <w:pPr>
              <w:ind w:right="1134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3A89685E" w14:textId="0E87423D" w:rsidR="00E40836" w:rsidRPr="00277B87" w:rsidRDefault="00E34E92" w:rsidP="00E34E92">
            <w:pPr>
              <w:ind w:right="-18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4475BFDB" w14:textId="77777777" w:rsidR="00E40836" w:rsidRPr="00277B87" w:rsidRDefault="00E40836" w:rsidP="003B6B23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188EAA1B" w14:textId="17F559F9" w:rsidR="00E40836" w:rsidRPr="00277B87" w:rsidRDefault="00E40836" w:rsidP="003B6B23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บริษัทร่วม</w:t>
            </w:r>
          </w:p>
        </w:tc>
      </w:tr>
      <w:tr w:rsidR="00912E7D" w:rsidRPr="00277B87" w14:paraId="175694D3" w14:textId="77777777" w:rsidTr="005C74B9">
        <w:trPr>
          <w:trHeight w:val="20"/>
        </w:trPr>
        <w:tc>
          <w:tcPr>
            <w:tcW w:w="3718" w:type="dxa"/>
          </w:tcPr>
          <w:p w14:paraId="7D606015" w14:textId="75AE2075" w:rsidR="00912E7D" w:rsidRPr="00277B87" w:rsidRDefault="00912E7D" w:rsidP="00912E7D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วัตต์เทค เอเนอร์จี คอร์ปอเรชั่น จำกัด</w:t>
            </w:r>
          </w:p>
        </w:tc>
        <w:tc>
          <w:tcPr>
            <w:tcW w:w="237" w:type="dxa"/>
          </w:tcPr>
          <w:p w14:paraId="7552EF46" w14:textId="77777777" w:rsidR="00912E7D" w:rsidRPr="00277B87" w:rsidRDefault="00912E7D" w:rsidP="00912E7D">
            <w:pPr>
              <w:ind w:right="1134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09B25522" w14:textId="342027BC" w:rsidR="00912E7D" w:rsidRPr="00277B87" w:rsidRDefault="00912E7D" w:rsidP="00912E7D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1978A0D7" w14:textId="77777777" w:rsidR="00912E7D" w:rsidRPr="00277B87" w:rsidRDefault="00912E7D" w:rsidP="00912E7D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43BF2761" w14:textId="50A11B42" w:rsidR="00912E7D" w:rsidRPr="00277B87" w:rsidRDefault="00912E7D" w:rsidP="00912E7D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277B87" w14:paraId="5348B224" w14:textId="77777777" w:rsidTr="005C74B9">
        <w:trPr>
          <w:trHeight w:val="20"/>
        </w:trPr>
        <w:tc>
          <w:tcPr>
            <w:tcW w:w="3718" w:type="dxa"/>
          </w:tcPr>
          <w:p w14:paraId="4022A74C" w14:textId="345D60E2" w:rsidR="00E40836" w:rsidRPr="00277B87" w:rsidRDefault="00E40836" w:rsidP="00210684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237" w:type="dxa"/>
          </w:tcPr>
          <w:p w14:paraId="0C78F5DD" w14:textId="77777777" w:rsidR="00E40836" w:rsidRPr="00277B87" w:rsidRDefault="00E40836" w:rsidP="00210684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4F9464CF" w14:textId="77777777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238" w:type="dxa"/>
          </w:tcPr>
          <w:p w14:paraId="0AEC3B0F" w14:textId="77777777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2C690099" w14:textId="000B60FC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7D85D166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6DA8A9B5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1F4C0250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4CD0F140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29563A40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29D662CA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547E7D91" w14:textId="6C057E97" w:rsidR="00F53166" w:rsidRPr="00277B87" w:rsidRDefault="009E4C64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</w:t>
      </w:r>
      <w:r w:rsidR="00442946" w:rsidRPr="00277B87">
        <w:rPr>
          <w:rFonts w:ascii="Angsana New" w:hAnsi="Angsana New"/>
          <w:color w:val="000000"/>
          <w:spacing w:val="-2"/>
          <w:sz w:val="28"/>
          <w:cs/>
        </w:rPr>
        <w:t>บุคคลหรือ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กิจการที่เกี่ยวข้องกัน สามารถสรุปได้ดังนี้</w:t>
      </w:r>
    </w:p>
    <w:tbl>
      <w:tblPr>
        <w:tblW w:w="936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170"/>
        <w:gridCol w:w="180"/>
        <w:gridCol w:w="1174"/>
        <w:gridCol w:w="180"/>
        <w:gridCol w:w="1170"/>
        <w:gridCol w:w="180"/>
        <w:gridCol w:w="1170"/>
      </w:tblGrid>
      <w:tr w:rsidR="001111EE" w:rsidRPr="00277B87" w14:paraId="53443677" w14:textId="77777777" w:rsidTr="001D5F6A">
        <w:trPr>
          <w:tblHeader/>
        </w:trPr>
        <w:tc>
          <w:tcPr>
            <w:tcW w:w="4140" w:type="dxa"/>
          </w:tcPr>
          <w:p w14:paraId="523A05C2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4" w:type="dxa"/>
            <w:gridSpan w:val="7"/>
          </w:tcPr>
          <w:p w14:paraId="16FBC1BD" w14:textId="77777777" w:rsidR="001111EE" w:rsidRPr="00277B87" w:rsidRDefault="001111EE" w:rsidP="00EE71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1111EE" w:rsidRPr="00277B87" w14:paraId="1EB717AD" w14:textId="77777777" w:rsidTr="001D5F6A">
        <w:trPr>
          <w:tblHeader/>
        </w:trPr>
        <w:tc>
          <w:tcPr>
            <w:tcW w:w="4140" w:type="dxa"/>
          </w:tcPr>
          <w:p w14:paraId="7AEA6604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4" w:type="dxa"/>
            <w:gridSpan w:val="7"/>
            <w:tcBorders>
              <w:bottom w:val="single" w:sz="4" w:space="0" w:color="auto"/>
            </w:tcBorders>
          </w:tcPr>
          <w:p w14:paraId="0D58B226" w14:textId="44D3D103" w:rsidR="001111EE" w:rsidRPr="00277B87" w:rsidRDefault="001111EE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สำหรับรอบระยะเวลา</w:t>
            </w:r>
            <w:r w:rsidR="00093274">
              <w:rPr>
                <w:rFonts w:ascii="Angsana New" w:hAnsi="Angsana New" w:hint="cs"/>
                <w:sz w:val="28"/>
                <w:cs/>
              </w:rPr>
              <w:t>สาม</w:t>
            </w:r>
            <w:r w:rsidRPr="00277B8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="00093274">
              <w:rPr>
                <w:rFonts w:ascii="Angsana New" w:hAnsi="Angsana New"/>
                <w:sz w:val="28"/>
              </w:rPr>
              <w:t>31</w:t>
            </w:r>
            <w:r w:rsidR="00343313" w:rsidRPr="00277B87">
              <w:rPr>
                <w:rFonts w:ascii="Angsana New" w:hAnsi="Angsana New"/>
                <w:sz w:val="28"/>
              </w:rPr>
              <w:t xml:space="preserve"> </w:t>
            </w:r>
            <w:r w:rsidR="00093274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111EE" w:rsidRPr="00277B87" w14:paraId="0201AA14" w14:textId="77777777" w:rsidTr="001D5F6A">
        <w:trPr>
          <w:tblHeader/>
        </w:trPr>
        <w:tc>
          <w:tcPr>
            <w:tcW w:w="4140" w:type="dxa"/>
          </w:tcPr>
          <w:p w14:paraId="71140057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</w:tcPr>
          <w:p w14:paraId="275E0829" w14:textId="6285A64B" w:rsidR="001111EE" w:rsidRPr="00277B87" w:rsidRDefault="00983D66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111EE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180" w:type="dxa"/>
          </w:tcPr>
          <w:p w14:paraId="5D6BDECA" w14:textId="77777777" w:rsidR="001111EE" w:rsidRPr="00277B87" w:rsidRDefault="001111EE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E4ED9AE" w14:textId="2DD2C356" w:rsidR="001111EE" w:rsidRPr="00277B87" w:rsidRDefault="00983D66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111EE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111EE" w:rsidRPr="00277B87" w14:paraId="40A3A450" w14:textId="77777777" w:rsidTr="00CD7BBA">
        <w:trPr>
          <w:tblHeader/>
        </w:trPr>
        <w:tc>
          <w:tcPr>
            <w:tcW w:w="4140" w:type="dxa"/>
          </w:tcPr>
          <w:p w14:paraId="14E667C8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282512" w14:textId="5107EC11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D2303F9" w14:textId="77777777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35C3888" w14:textId="49262395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</w:tcPr>
          <w:p w14:paraId="73F18169" w14:textId="77777777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FE8857" w14:textId="65B75583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C13A5C" w14:textId="77777777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E8C393" w14:textId="6AEA0D9A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8</w:t>
            </w:r>
          </w:p>
        </w:tc>
      </w:tr>
      <w:tr w:rsidR="00D56EC5" w:rsidRPr="00277B87" w14:paraId="183BA47E" w14:textId="77777777" w:rsidTr="00CD7BBA">
        <w:tc>
          <w:tcPr>
            <w:tcW w:w="4140" w:type="dxa"/>
          </w:tcPr>
          <w:p w14:paraId="60E35698" w14:textId="77777777" w:rsidR="00D56EC5" w:rsidRPr="00277B87" w:rsidRDefault="00D56EC5" w:rsidP="00D56EC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7DF4A4" w14:textId="77777777" w:rsidR="00D56EC5" w:rsidRPr="00277B87" w:rsidRDefault="00D56EC5" w:rsidP="00D56EC5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71EEEE0" w14:textId="77777777" w:rsidR="00D56EC5" w:rsidRPr="00277B87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58BEE329" w14:textId="0FD3CD14" w:rsidR="00D56EC5" w:rsidRPr="00277B87" w:rsidRDefault="00D56EC5" w:rsidP="00D56EC5">
            <w:pPr>
              <w:tabs>
                <w:tab w:val="decimal" w:pos="990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E1D894B" w14:textId="77777777" w:rsidR="00D56EC5" w:rsidRPr="00277B87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28BD37" w14:textId="77777777" w:rsidR="00D56EC5" w:rsidRPr="00277B87" w:rsidRDefault="00D56EC5" w:rsidP="00D56EC5">
            <w:pPr>
              <w:tabs>
                <w:tab w:val="decimal" w:pos="864"/>
              </w:tabs>
              <w:ind w:left="-108" w:right="9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BEFBEF2" w14:textId="77777777" w:rsidR="00D56EC5" w:rsidRPr="00277B87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7D2D31" w14:textId="4B6F224D" w:rsidR="00D56EC5" w:rsidRPr="00277B87" w:rsidRDefault="00D56EC5" w:rsidP="00D56EC5">
            <w:pPr>
              <w:tabs>
                <w:tab w:val="decimal" w:pos="805"/>
              </w:tabs>
              <w:ind w:left="-108" w:right="93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646DA" w:rsidRPr="00277B87" w14:paraId="0151D618" w14:textId="77777777" w:rsidTr="00A311D6">
        <w:tc>
          <w:tcPr>
            <w:tcW w:w="4140" w:type="dxa"/>
          </w:tcPr>
          <w:p w14:paraId="43223AA2" w14:textId="77777777" w:rsidR="002646DA" w:rsidRPr="00277B87" w:rsidRDefault="002646DA" w:rsidP="002646D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3302FEC" w14:textId="343BF2EB" w:rsidR="002646DA" w:rsidRPr="00277B87" w:rsidRDefault="003B65BE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AAB26C2" w14:textId="77777777" w:rsidR="002646DA" w:rsidRPr="00277B87" w:rsidRDefault="002646DA" w:rsidP="002646D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52FAB8E4" w14:textId="1E475C6C" w:rsidR="002646DA" w:rsidRPr="00277B87" w:rsidRDefault="002646DA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793E98D" w14:textId="77777777" w:rsidR="002646DA" w:rsidRPr="00277B87" w:rsidRDefault="002646DA" w:rsidP="002646D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73C78E" w14:textId="3889D6A8" w:rsidR="002646DA" w:rsidRPr="00277B87" w:rsidRDefault="0046731E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4BB337A" w14:textId="77777777" w:rsidR="002646DA" w:rsidRPr="00277B87" w:rsidRDefault="002646DA" w:rsidP="002646D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B2C58F" w14:textId="02AF7B74" w:rsidR="002646DA" w:rsidRPr="00277B87" w:rsidRDefault="002646DA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990623">
              <w:rPr>
                <w:rFonts w:asciiTheme="majorBidi" w:hAnsiTheme="majorBidi" w:cstheme="majorBidi" w:hint="eastAsia"/>
                <w:sz w:val="28"/>
              </w:rPr>
              <w:t>4,994</w:t>
            </w:r>
          </w:p>
        </w:tc>
      </w:tr>
      <w:tr w:rsidR="002646DA" w:rsidRPr="00277B87" w14:paraId="21832FF9" w14:textId="77777777" w:rsidTr="00A311D6">
        <w:tc>
          <w:tcPr>
            <w:tcW w:w="4140" w:type="dxa"/>
            <w:vAlign w:val="bottom"/>
          </w:tcPr>
          <w:p w14:paraId="3B8F13B6" w14:textId="77777777" w:rsidR="002646DA" w:rsidRPr="00277B87" w:rsidRDefault="002646DA" w:rsidP="002646DA">
            <w:pPr>
              <w:ind w:right="-36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AF40169" w14:textId="0F9AAAD3" w:rsidR="002646DA" w:rsidRPr="00277B87" w:rsidRDefault="003B65BE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DE70BB5" w14:textId="77777777" w:rsidR="002646DA" w:rsidRPr="00277B87" w:rsidRDefault="002646DA" w:rsidP="002646D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3B9149E" w14:textId="32B1541B" w:rsidR="002646DA" w:rsidRPr="00277B87" w:rsidRDefault="002646DA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E58C09A" w14:textId="77777777" w:rsidR="002646DA" w:rsidRPr="00277B87" w:rsidRDefault="002646DA" w:rsidP="002646DA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E18731" w14:textId="26F8A532" w:rsidR="002646DA" w:rsidRPr="00277B87" w:rsidRDefault="0077742B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77742B">
              <w:rPr>
                <w:rFonts w:ascii="Angsana New" w:hAnsi="Angsana New"/>
                <w:sz w:val="28"/>
              </w:rPr>
              <w:t>4,350</w:t>
            </w:r>
          </w:p>
        </w:tc>
        <w:tc>
          <w:tcPr>
            <w:tcW w:w="180" w:type="dxa"/>
          </w:tcPr>
          <w:p w14:paraId="500C6C4B" w14:textId="77777777" w:rsidR="002646DA" w:rsidRPr="00277B87" w:rsidRDefault="002646DA" w:rsidP="002646DA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A35F14" w14:textId="5C142412" w:rsidR="002646DA" w:rsidRPr="00277B87" w:rsidRDefault="002646DA" w:rsidP="002646DA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7038FE">
              <w:rPr>
                <w:rFonts w:asciiTheme="majorBidi" w:hAnsiTheme="majorBidi" w:cstheme="majorBidi" w:hint="eastAsia"/>
                <w:sz w:val="28"/>
              </w:rPr>
              <w:t>4,521</w:t>
            </w:r>
          </w:p>
        </w:tc>
      </w:tr>
      <w:tr w:rsidR="000427BE" w:rsidRPr="00277B87" w14:paraId="15A5E1D8" w14:textId="77777777" w:rsidTr="00A311D6">
        <w:tc>
          <w:tcPr>
            <w:tcW w:w="4140" w:type="dxa"/>
          </w:tcPr>
          <w:p w14:paraId="40D435A7" w14:textId="77777777" w:rsidR="000427BE" w:rsidRPr="00277B87" w:rsidRDefault="000427BE" w:rsidP="000427BE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81B2B79" w14:textId="5717A754" w:rsidR="000427BE" w:rsidRPr="00277B87" w:rsidRDefault="003B65BE" w:rsidP="000427BE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55F98B3" w14:textId="77777777" w:rsidR="000427BE" w:rsidRPr="00277B87" w:rsidRDefault="000427BE" w:rsidP="000427B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F71D967" w14:textId="55BF7FE6" w:rsidR="000427BE" w:rsidRPr="00277B87" w:rsidRDefault="000427BE" w:rsidP="000427BE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DAE1E1C" w14:textId="77777777" w:rsidR="000427BE" w:rsidRPr="00277B87" w:rsidRDefault="000427BE" w:rsidP="000427BE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C5DBE8" w14:textId="13398C69" w:rsidR="000427BE" w:rsidRPr="00277B87" w:rsidRDefault="003B65BE" w:rsidP="000427BE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595CEE">
              <w:rPr>
                <w:rFonts w:ascii="Angsana New" w:hAnsi="Angsana New"/>
                <w:sz w:val="28"/>
              </w:rPr>
              <w:t>3,227</w:t>
            </w:r>
          </w:p>
        </w:tc>
        <w:tc>
          <w:tcPr>
            <w:tcW w:w="180" w:type="dxa"/>
          </w:tcPr>
          <w:p w14:paraId="509234EA" w14:textId="77777777" w:rsidR="000427BE" w:rsidRPr="00277B87" w:rsidRDefault="000427BE" w:rsidP="000427BE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404C27D" w14:textId="407AD785" w:rsidR="000427BE" w:rsidRPr="00277B87" w:rsidRDefault="000427BE" w:rsidP="000427BE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3C20B0">
              <w:rPr>
                <w:rFonts w:asciiTheme="majorBidi" w:hAnsiTheme="majorBidi" w:cstheme="majorBidi" w:hint="eastAsia"/>
                <w:sz w:val="28"/>
              </w:rPr>
              <w:t>1,785</w:t>
            </w:r>
          </w:p>
        </w:tc>
      </w:tr>
      <w:tr w:rsidR="00D56EC5" w:rsidRPr="00277B87" w14:paraId="599F488D" w14:textId="77777777" w:rsidTr="00CD7BBA">
        <w:trPr>
          <w:trHeight w:val="351"/>
        </w:trPr>
        <w:tc>
          <w:tcPr>
            <w:tcW w:w="4140" w:type="dxa"/>
            <w:vAlign w:val="bottom"/>
          </w:tcPr>
          <w:p w14:paraId="60AC9A5D" w14:textId="77777777" w:rsidR="00D56EC5" w:rsidRPr="00277B87" w:rsidRDefault="00D56EC5" w:rsidP="00D56EC5">
            <w:pPr>
              <w:ind w:right="9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AAC956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AFAC322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711CAF7D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4853AD4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2ED0ED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D11DBF4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3000E5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6EC5" w:rsidRPr="00277B87" w14:paraId="2260B0B2" w14:textId="77777777" w:rsidTr="00CD7BBA">
        <w:trPr>
          <w:trHeight w:val="369"/>
        </w:trPr>
        <w:tc>
          <w:tcPr>
            <w:tcW w:w="4140" w:type="dxa"/>
            <w:vAlign w:val="bottom"/>
          </w:tcPr>
          <w:p w14:paraId="4EAF30B3" w14:textId="77777777" w:rsidR="00D56EC5" w:rsidRPr="00277B87" w:rsidRDefault="00D56EC5" w:rsidP="00D56EC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170" w:type="dxa"/>
            <w:vAlign w:val="bottom"/>
          </w:tcPr>
          <w:p w14:paraId="31EC16F3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9392C89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316E6FD1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4C47BEA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D2BBCA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7B10EC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44EDB9" w14:textId="77777777" w:rsidR="00D56EC5" w:rsidRPr="00277B87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6EB9" w:rsidRPr="00277B87" w14:paraId="7DB51C33" w14:textId="77777777" w:rsidTr="00A311D6">
        <w:trPr>
          <w:trHeight w:val="369"/>
        </w:trPr>
        <w:tc>
          <w:tcPr>
            <w:tcW w:w="4140" w:type="dxa"/>
            <w:vAlign w:val="bottom"/>
          </w:tcPr>
          <w:p w14:paraId="28152C5E" w14:textId="2811DA72" w:rsidR="00C46EB9" w:rsidRPr="00277B87" w:rsidRDefault="009C249D" w:rsidP="00D56EC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center"/>
          </w:tcPr>
          <w:p w14:paraId="4F53E9E4" w14:textId="5AD65F65" w:rsidR="00C46EB9" w:rsidRPr="00277B87" w:rsidRDefault="00A311D6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80" w:type="dxa"/>
            <w:vAlign w:val="center"/>
          </w:tcPr>
          <w:p w14:paraId="61409E34" w14:textId="77777777" w:rsidR="00C46EB9" w:rsidRPr="00277B87" w:rsidRDefault="00C46EB9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07020A95" w14:textId="1543BDC5" w:rsidR="00C46EB9" w:rsidRPr="00392795" w:rsidRDefault="00A311D6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45CB9DC" w14:textId="77777777" w:rsidR="00C46EB9" w:rsidRPr="00277B87" w:rsidRDefault="00C46EB9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45334EB" w14:textId="4D0C8B5B" w:rsidR="00C46EB9" w:rsidRPr="00277B87" w:rsidRDefault="00A311D6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80" w:type="dxa"/>
            <w:vAlign w:val="center"/>
          </w:tcPr>
          <w:p w14:paraId="2721E8EC" w14:textId="77777777" w:rsidR="00C46EB9" w:rsidRPr="00277B87" w:rsidRDefault="00C46EB9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AF17F7F" w14:textId="37802FD8" w:rsidR="00C46EB9" w:rsidRPr="00392795" w:rsidRDefault="00A311D6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6EC5" w:rsidRPr="00277B87" w14:paraId="5C650768" w14:textId="77777777" w:rsidTr="00A311D6">
        <w:trPr>
          <w:trHeight w:val="369"/>
        </w:trPr>
        <w:tc>
          <w:tcPr>
            <w:tcW w:w="4140" w:type="dxa"/>
            <w:vAlign w:val="bottom"/>
          </w:tcPr>
          <w:p w14:paraId="72675203" w14:textId="77777777" w:rsidR="00D56EC5" w:rsidRPr="00277B87" w:rsidRDefault="00D56EC5" w:rsidP="00D56EC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center"/>
          </w:tcPr>
          <w:p w14:paraId="00C22385" w14:textId="6D168D9D" w:rsidR="00D56EC5" w:rsidRPr="00277B87" w:rsidRDefault="00A311D6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2D9647B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58F0A13E" w14:textId="363113CD" w:rsidR="00D56EC5" w:rsidRPr="00277B87" w:rsidRDefault="00645F62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392795">
              <w:rPr>
                <w:rFonts w:asciiTheme="majorBidi" w:hAnsiTheme="majorBidi" w:cstheme="majorBidi" w:hint="eastAsia"/>
                <w:sz w:val="28"/>
              </w:rPr>
              <w:t>1,664</w:t>
            </w:r>
          </w:p>
        </w:tc>
        <w:tc>
          <w:tcPr>
            <w:tcW w:w="180" w:type="dxa"/>
            <w:vAlign w:val="center"/>
          </w:tcPr>
          <w:p w14:paraId="2266B5B5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955AB62" w14:textId="4BB8507A" w:rsidR="00D56EC5" w:rsidRPr="00277B87" w:rsidRDefault="00A311D6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69CA525" w14:textId="77777777" w:rsidR="00D56EC5" w:rsidRPr="00277B87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2784E6B" w14:textId="6C36C0C2" w:rsidR="00D56EC5" w:rsidRPr="00277B87" w:rsidRDefault="00737573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392795">
              <w:rPr>
                <w:rFonts w:asciiTheme="majorBidi" w:hAnsiTheme="majorBidi" w:cstheme="majorBidi" w:hint="eastAsia"/>
                <w:sz w:val="28"/>
              </w:rPr>
              <w:t>1,664</w:t>
            </w:r>
          </w:p>
        </w:tc>
      </w:tr>
      <w:tr w:rsidR="00E6628B" w:rsidRPr="00277B87" w14:paraId="7BA0C019" w14:textId="77777777" w:rsidTr="00CD7BBA">
        <w:trPr>
          <w:trHeight w:val="369"/>
        </w:trPr>
        <w:tc>
          <w:tcPr>
            <w:tcW w:w="4140" w:type="dxa"/>
            <w:vAlign w:val="bottom"/>
          </w:tcPr>
          <w:p w14:paraId="176A7AC3" w14:textId="77777777" w:rsidR="00E6628B" w:rsidRPr="00277B87" w:rsidRDefault="00E6628B" w:rsidP="00D56EC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AF4547E" w14:textId="77777777" w:rsidR="00E6628B" w:rsidRPr="00277B87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A5A54D1" w14:textId="77777777" w:rsidR="00E6628B" w:rsidRPr="00277B87" w:rsidRDefault="00E6628B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3674B742" w14:textId="77777777" w:rsidR="00E6628B" w:rsidRPr="00277B87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6A736F1" w14:textId="77777777" w:rsidR="00E6628B" w:rsidRPr="00277B87" w:rsidRDefault="00E6628B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7F39ED5" w14:textId="77777777" w:rsidR="00E6628B" w:rsidRPr="00277B87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8211EB4" w14:textId="77777777" w:rsidR="00E6628B" w:rsidRPr="00277B87" w:rsidRDefault="00E6628B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9A3CA9D" w14:textId="77777777" w:rsidR="00E6628B" w:rsidRPr="00277B87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628B" w:rsidRPr="00277B87" w14:paraId="26809432" w14:textId="77777777" w:rsidTr="00CD7BBA">
        <w:trPr>
          <w:trHeight w:val="369"/>
        </w:trPr>
        <w:tc>
          <w:tcPr>
            <w:tcW w:w="4140" w:type="dxa"/>
            <w:vAlign w:val="bottom"/>
          </w:tcPr>
          <w:p w14:paraId="1FA6D70C" w14:textId="04CE34A6" w:rsidR="00E6628B" w:rsidRPr="00277B87" w:rsidRDefault="00E6628B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  <w:vAlign w:val="center"/>
          </w:tcPr>
          <w:p w14:paraId="5E94A074" w14:textId="77777777" w:rsidR="00E6628B" w:rsidRPr="00277B87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06DC6BB8" w14:textId="77777777" w:rsidR="00E6628B" w:rsidRPr="00277B87" w:rsidRDefault="00E6628B" w:rsidP="00E6628B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511D22B2" w14:textId="77777777" w:rsidR="00E6628B" w:rsidRPr="00277B87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5C8F0FC" w14:textId="77777777" w:rsidR="00E6628B" w:rsidRPr="00277B87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8D1EA15" w14:textId="77777777" w:rsidR="00E6628B" w:rsidRPr="00277B87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580E0F1B" w14:textId="77777777" w:rsidR="00E6628B" w:rsidRPr="00277B87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E6652BB" w14:textId="77777777" w:rsidR="00E6628B" w:rsidRPr="00277B87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628B" w:rsidRPr="00277B87" w14:paraId="3E7AC170" w14:textId="77777777" w:rsidTr="00A311D6">
        <w:trPr>
          <w:trHeight w:val="369"/>
        </w:trPr>
        <w:tc>
          <w:tcPr>
            <w:tcW w:w="4140" w:type="dxa"/>
            <w:vAlign w:val="bottom"/>
          </w:tcPr>
          <w:p w14:paraId="2DC207D9" w14:textId="7DF54141" w:rsidR="00E6628B" w:rsidRPr="00277B87" w:rsidRDefault="00E6628B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center"/>
          </w:tcPr>
          <w:p w14:paraId="07B3E6D4" w14:textId="5663C751" w:rsidR="00E6628B" w:rsidRPr="00277B87" w:rsidRDefault="00CD253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80" w:type="dxa"/>
            <w:vAlign w:val="center"/>
          </w:tcPr>
          <w:p w14:paraId="1BAB0213" w14:textId="77777777" w:rsidR="00E6628B" w:rsidRPr="00277B87" w:rsidRDefault="00E6628B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0A7B4914" w14:textId="694E997B" w:rsidR="00E6628B" w:rsidRPr="00277B87" w:rsidRDefault="001564A2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6AF4441" w14:textId="77777777" w:rsidR="00E6628B" w:rsidRPr="00277B87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CDA5018" w14:textId="6CAD21E1" w:rsidR="00E6628B" w:rsidRPr="00277B87" w:rsidRDefault="00A311D6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E3FAACB" w14:textId="77777777" w:rsidR="00E6628B" w:rsidRPr="00277B87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B88142C" w14:textId="78885BF3" w:rsidR="00E6628B" w:rsidRPr="00277B87" w:rsidRDefault="001564A2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1717FBE" w14:textId="77777777" w:rsidR="00AC02CB" w:rsidRPr="00277B87" w:rsidRDefault="00AC02CB" w:rsidP="00C539BD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25A076C" w14:textId="398EF5BE" w:rsidR="00F53166" w:rsidRPr="00277B87" w:rsidRDefault="009E4C64" w:rsidP="00C539BD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ยอดคงค้างระหว่างบริษัทและ</w:t>
      </w:r>
      <w:r w:rsidR="00B356DA" w:rsidRPr="00277B87">
        <w:rPr>
          <w:rFonts w:ascii="Angsana New" w:hAnsi="Angsana New"/>
          <w:color w:val="000000"/>
          <w:spacing w:val="-2"/>
          <w:sz w:val="28"/>
          <w:cs/>
        </w:rPr>
        <w:t>บุคคลหรือ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343313" w:rsidRPr="00277B87">
        <w:rPr>
          <w:rFonts w:ascii="Angsana New" w:hAnsi="Angsana New"/>
          <w:sz w:val="28"/>
        </w:rPr>
        <w:t>3</w:t>
      </w:r>
      <w:r w:rsidR="00A178C5">
        <w:rPr>
          <w:rFonts w:ascii="Angsana New" w:hAnsi="Angsana New"/>
          <w:sz w:val="28"/>
        </w:rPr>
        <w:t>1</w:t>
      </w:r>
      <w:r w:rsidR="00343313" w:rsidRPr="00277B87">
        <w:rPr>
          <w:rFonts w:ascii="Angsana New" w:hAnsi="Angsana New"/>
          <w:sz w:val="28"/>
        </w:rPr>
        <w:t xml:space="preserve"> </w:t>
      </w:r>
      <w:r w:rsidR="00A178C5">
        <w:rPr>
          <w:rFonts w:ascii="Angsana New" w:hAnsi="Angsana New" w:hint="cs"/>
          <w:sz w:val="28"/>
          <w:cs/>
        </w:rPr>
        <w:t>มีนาคม</w:t>
      </w:r>
      <w:r w:rsidR="00343313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A178C5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และวันที่ </w:t>
      </w:r>
      <w:r w:rsidR="00F87EF9" w:rsidRPr="00277B87">
        <w:rPr>
          <w:rFonts w:ascii="Angsana New" w:hAnsi="Angsana New"/>
          <w:color w:val="000000"/>
          <w:spacing w:val="-2"/>
          <w:sz w:val="28"/>
        </w:rPr>
        <w:t>31</w:t>
      </w:r>
      <w:r w:rsidR="00F87EF9" w:rsidRPr="00277B87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A178C5">
        <w:rPr>
          <w:rFonts w:ascii="Angsana New" w:hAnsi="Angsana New"/>
          <w:color w:val="000000"/>
          <w:spacing w:val="-2"/>
          <w:sz w:val="28"/>
        </w:rPr>
        <w:t>8</w:t>
      </w:r>
      <w:r w:rsidR="00CE250A" w:rsidRPr="00277B87">
        <w:rPr>
          <w:rFonts w:ascii="Angsana New" w:hAnsi="Angsana New"/>
          <w:color w:val="000000"/>
          <w:spacing w:val="-2"/>
          <w:sz w:val="28"/>
        </w:rPr>
        <w:t xml:space="preserve">    </w:t>
      </w:r>
      <w:r w:rsidR="00A178C5">
        <w:rPr>
          <w:rFonts w:ascii="Angsana New" w:hAnsi="Angsana New"/>
          <w:color w:val="000000"/>
          <w:spacing w:val="-2"/>
          <w:sz w:val="28"/>
        </w:rPr>
        <w:t xml:space="preserve"> </w:t>
      </w:r>
      <w:r w:rsidR="00CE250A" w:rsidRPr="00277B87">
        <w:rPr>
          <w:rFonts w:ascii="Angsana New" w:hAnsi="Angsana New"/>
          <w:color w:val="000000"/>
          <w:spacing w:val="-2"/>
          <w:sz w:val="28"/>
        </w:rPr>
        <w:t xml:space="preserve">  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มีรายละเอียดดังนี้</w:t>
      </w:r>
      <w:r w:rsidR="009E631F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143"/>
        <w:gridCol w:w="173"/>
        <w:gridCol w:w="1087"/>
        <w:gridCol w:w="169"/>
        <w:gridCol w:w="1091"/>
        <w:gridCol w:w="169"/>
        <w:gridCol w:w="1181"/>
      </w:tblGrid>
      <w:tr w:rsidR="00F53166" w:rsidRPr="00277B87" w14:paraId="5D3D05D3" w14:textId="77777777" w:rsidTr="00816059">
        <w:trPr>
          <w:tblHeader/>
        </w:trPr>
        <w:tc>
          <w:tcPr>
            <w:tcW w:w="4347" w:type="dxa"/>
          </w:tcPr>
          <w:p w14:paraId="39BF548E" w14:textId="07FAA391" w:rsidR="00F53166" w:rsidRPr="00277B87" w:rsidRDefault="00F53166" w:rsidP="000D04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03" w:type="dxa"/>
            <w:gridSpan w:val="3"/>
          </w:tcPr>
          <w:p w14:paraId="6F7F107B" w14:textId="77777777" w:rsidR="00F53166" w:rsidRPr="00277B87" w:rsidRDefault="00F53166" w:rsidP="000D047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9" w:type="dxa"/>
          </w:tcPr>
          <w:p w14:paraId="4224ED7C" w14:textId="77777777" w:rsidR="00F53166" w:rsidRPr="00277B87" w:rsidRDefault="00F531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</w:tcPr>
          <w:p w14:paraId="3E810C8C" w14:textId="77777777" w:rsidR="00F53166" w:rsidRPr="00277B87" w:rsidRDefault="009E4C64" w:rsidP="000D0479">
            <w:pPr>
              <w:ind w:left="-108" w:right="4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F53166" w:rsidRPr="00277B87" w14:paraId="55ED69B6" w14:textId="77777777" w:rsidTr="00816059">
        <w:trPr>
          <w:tblHeader/>
        </w:trPr>
        <w:tc>
          <w:tcPr>
            <w:tcW w:w="4347" w:type="dxa"/>
          </w:tcPr>
          <w:p w14:paraId="330838BD" w14:textId="77777777" w:rsidR="00F53166" w:rsidRPr="00277B87" w:rsidRDefault="00F53166" w:rsidP="000D04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5925F1C9" w14:textId="0835046D" w:rsidR="00F53166" w:rsidRPr="00277B87" w:rsidRDefault="00983D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169" w:type="dxa"/>
          </w:tcPr>
          <w:p w14:paraId="3941A625" w14:textId="77777777" w:rsidR="00F53166" w:rsidRPr="00277B87" w:rsidRDefault="00F531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</w:tcPr>
          <w:p w14:paraId="78A83284" w14:textId="552457F8" w:rsidR="00F53166" w:rsidRPr="00277B87" w:rsidRDefault="00983D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178C5" w:rsidRPr="00277B87" w14:paraId="336EF36A" w14:textId="77777777" w:rsidTr="006756D3">
        <w:trPr>
          <w:tblHeader/>
        </w:trPr>
        <w:tc>
          <w:tcPr>
            <w:tcW w:w="4347" w:type="dxa"/>
          </w:tcPr>
          <w:p w14:paraId="1BF5E8EE" w14:textId="2A438702" w:rsidR="00A178C5" w:rsidRPr="00277B87" w:rsidRDefault="00A178C5" w:rsidP="00A178C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74D7B1AD" w14:textId="1A6A1E13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7B3403DF" w14:textId="77777777" w:rsidR="00A178C5" w:rsidRPr="00277B87" w:rsidRDefault="00A178C5" w:rsidP="00A178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22544AB" w14:textId="77777777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69" w:type="dxa"/>
          </w:tcPr>
          <w:p w14:paraId="2DB483DF" w14:textId="77777777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1DBA81F" w14:textId="75BDDD22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0994303C" w14:textId="77777777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B46AA2D" w14:textId="77777777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A178C5" w:rsidRPr="00277B87" w14:paraId="293FE705" w14:textId="77777777" w:rsidTr="00816059">
        <w:trPr>
          <w:trHeight w:val="387"/>
          <w:tblHeader/>
        </w:trPr>
        <w:tc>
          <w:tcPr>
            <w:tcW w:w="4347" w:type="dxa"/>
          </w:tcPr>
          <w:p w14:paraId="0613CC25" w14:textId="77777777" w:rsidR="00A178C5" w:rsidRPr="00277B87" w:rsidRDefault="00A178C5" w:rsidP="00A178C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10D286" w14:textId="5763E788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73" w:type="dxa"/>
          </w:tcPr>
          <w:p w14:paraId="7836CA9C" w14:textId="77777777" w:rsidR="00A178C5" w:rsidRPr="00277B87" w:rsidRDefault="00A178C5" w:rsidP="00A178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59F3ECE" w14:textId="1D75CA18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9" w:type="dxa"/>
          </w:tcPr>
          <w:p w14:paraId="140836A0" w14:textId="77777777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2052C47" w14:textId="1F4FCF7B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9" w:type="dxa"/>
          </w:tcPr>
          <w:p w14:paraId="14A57484" w14:textId="77777777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CAFA242" w14:textId="038AD807" w:rsidR="00A178C5" w:rsidRPr="00277B87" w:rsidRDefault="00A178C5" w:rsidP="00A178C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A178C5" w:rsidRPr="00277B87" w14:paraId="74BDB7E5" w14:textId="77777777" w:rsidTr="00816059">
        <w:tc>
          <w:tcPr>
            <w:tcW w:w="4347" w:type="dxa"/>
            <w:vAlign w:val="bottom"/>
          </w:tcPr>
          <w:p w14:paraId="191F9415" w14:textId="63D04BAC" w:rsidR="00A178C5" w:rsidRPr="00277B87" w:rsidRDefault="00A178C5" w:rsidP="00A178C5">
            <w:pPr>
              <w:ind w:left="180" w:right="5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ดูหมายเหตุข้อ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3D271C3" w14:textId="77777777" w:rsidR="00A178C5" w:rsidRPr="00277B87" w:rsidRDefault="00A178C5" w:rsidP="00A178C5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6C0DA9BA" w14:textId="77777777" w:rsidR="00A178C5" w:rsidRPr="00277B87" w:rsidRDefault="00A178C5" w:rsidP="00A178C5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F287B89" w14:textId="77777777" w:rsidR="00A178C5" w:rsidRPr="00277B87" w:rsidRDefault="00A178C5" w:rsidP="00A178C5">
            <w:pPr>
              <w:tabs>
                <w:tab w:val="decimal" w:pos="559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E1C584A" w14:textId="77777777" w:rsidR="00A178C5" w:rsidRPr="00277B87" w:rsidRDefault="00A178C5" w:rsidP="00A178C5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D163F8E" w14:textId="77777777" w:rsidR="00A178C5" w:rsidRPr="00277B87" w:rsidRDefault="00A178C5" w:rsidP="00A178C5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573AE814" w14:textId="77777777" w:rsidR="00A178C5" w:rsidRPr="00277B87" w:rsidRDefault="00A178C5" w:rsidP="00A178C5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C72A95" w14:textId="77777777" w:rsidR="00A178C5" w:rsidRPr="00277B87" w:rsidRDefault="00A178C5" w:rsidP="00A178C5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138F2" w:rsidRPr="00277B87" w14:paraId="3F20D69E" w14:textId="07BE233C" w:rsidTr="00006EB0">
        <w:tc>
          <w:tcPr>
            <w:tcW w:w="4347" w:type="dxa"/>
            <w:vAlign w:val="bottom"/>
          </w:tcPr>
          <w:p w14:paraId="5864E68E" w14:textId="4C381C96" w:rsidR="005138F2" w:rsidRPr="00277B87" w:rsidRDefault="005138F2" w:rsidP="005138F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27A8754D" w14:textId="058BB008" w:rsidR="005138F2" w:rsidRPr="00277B87" w:rsidRDefault="00A941AB" w:rsidP="005138F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2B2C3BEE" w14:textId="77777777" w:rsidR="005138F2" w:rsidRPr="00277B87" w:rsidRDefault="005138F2" w:rsidP="005138F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46D21969" w14:textId="6A707A12" w:rsidR="005138F2" w:rsidRPr="00277B87" w:rsidRDefault="005138F2" w:rsidP="005138F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D75F981" w14:textId="77777777" w:rsidR="005138F2" w:rsidRPr="00277B87" w:rsidRDefault="005138F2" w:rsidP="005138F2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59548D0E" w14:textId="3F605561" w:rsidR="005138F2" w:rsidRPr="00277B87" w:rsidRDefault="00BF1360" w:rsidP="005138F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</w:t>
            </w:r>
            <w:r w:rsidR="00A941AB" w:rsidRPr="00A941AB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169" w:type="dxa"/>
            <w:vAlign w:val="bottom"/>
          </w:tcPr>
          <w:p w14:paraId="492E0C3C" w14:textId="38DBB291" w:rsidR="005138F2" w:rsidRPr="00277B87" w:rsidRDefault="005138F2" w:rsidP="005138F2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2656EA1" w14:textId="3583BCA2" w:rsidR="005138F2" w:rsidRPr="00277B87" w:rsidRDefault="005138F2" w:rsidP="005138F2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12,114</w:t>
            </w:r>
          </w:p>
        </w:tc>
      </w:tr>
      <w:tr w:rsidR="00A872B5" w:rsidRPr="00277B87" w14:paraId="144996B9" w14:textId="77777777" w:rsidTr="00006EB0">
        <w:tc>
          <w:tcPr>
            <w:tcW w:w="4347" w:type="dxa"/>
            <w:vAlign w:val="bottom"/>
          </w:tcPr>
          <w:p w14:paraId="37E4BEE3" w14:textId="7F138B13" w:rsidR="00A872B5" w:rsidRPr="00277B87" w:rsidRDefault="00A941AB" w:rsidP="00BF136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A941AB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5D7BD2D8" w14:textId="4BA6F6BD" w:rsidR="00A872B5" w:rsidRDefault="00A941AB" w:rsidP="00BF136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73" w:type="dxa"/>
            <w:vAlign w:val="bottom"/>
          </w:tcPr>
          <w:p w14:paraId="72549423" w14:textId="77777777" w:rsidR="00A872B5" w:rsidRPr="00277B87" w:rsidRDefault="00A872B5" w:rsidP="00BF136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31C40398" w14:textId="52DEB081" w:rsidR="00A872B5" w:rsidRPr="00277B87" w:rsidRDefault="00A941AB" w:rsidP="00BF136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7CAA1E1" w14:textId="77777777" w:rsidR="00A872B5" w:rsidRPr="00277B87" w:rsidRDefault="00A872B5" w:rsidP="00BF1360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3B10F67" w14:textId="0F64BBEA" w:rsidR="00A872B5" w:rsidRDefault="00A941AB" w:rsidP="00BF136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69" w:type="dxa"/>
            <w:vAlign w:val="bottom"/>
          </w:tcPr>
          <w:p w14:paraId="7AA8B403" w14:textId="77777777" w:rsidR="00A872B5" w:rsidRPr="00277B87" w:rsidRDefault="00A872B5" w:rsidP="00BF1360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50ECFE0" w14:textId="6DB84FEA" w:rsidR="00A872B5" w:rsidRDefault="00A941AB" w:rsidP="00BF136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38F2" w:rsidRPr="00277B87" w14:paraId="3DEA4717" w14:textId="77777777" w:rsidTr="00006EB0">
        <w:tc>
          <w:tcPr>
            <w:tcW w:w="4347" w:type="dxa"/>
            <w:vAlign w:val="center"/>
          </w:tcPr>
          <w:p w14:paraId="343F346E" w14:textId="560ECBCF" w:rsidR="005138F2" w:rsidRPr="00277B87" w:rsidRDefault="005138F2" w:rsidP="005138F2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54B64" w14:textId="1815984F" w:rsidR="005138F2" w:rsidRPr="00277B87" w:rsidRDefault="00006EB0" w:rsidP="005138F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</w:t>
            </w:r>
          </w:p>
        </w:tc>
        <w:tc>
          <w:tcPr>
            <w:tcW w:w="173" w:type="dxa"/>
            <w:vAlign w:val="bottom"/>
          </w:tcPr>
          <w:p w14:paraId="3F784C44" w14:textId="77777777" w:rsidR="005138F2" w:rsidRPr="00277B87" w:rsidRDefault="005138F2" w:rsidP="005138F2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2361B" w14:textId="6A93B6CF" w:rsidR="005138F2" w:rsidRPr="00277B87" w:rsidRDefault="005138F2" w:rsidP="005138F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6AE3613C" w14:textId="77777777" w:rsidR="005138F2" w:rsidRPr="00277B87" w:rsidRDefault="005138F2" w:rsidP="005138F2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FD34" w14:textId="4E23BC0D" w:rsidR="005138F2" w:rsidRPr="00277B87" w:rsidRDefault="00BF1360" w:rsidP="005138F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12,1</w:t>
            </w:r>
            <w:r w:rsidR="00AA14E0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  <w:tc>
          <w:tcPr>
            <w:tcW w:w="169" w:type="dxa"/>
            <w:vAlign w:val="bottom"/>
          </w:tcPr>
          <w:p w14:paraId="6C7766DD" w14:textId="77777777" w:rsidR="005138F2" w:rsidRPr="00277B87" w:rsidRDefault="005138F2" w:rsidP="005138F2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043ED" w14:textId="0456B736" w:rsidR="005138F2" w:rsidRPr="00277B87" w:rsidRDefault="005138F2" w:rsidP="005138F2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12,114</w:t>
            </w:r>
          </w:p>
        </w:tc>
      </w:tr>
      <w:tr w:rsidR="00A178C5" w:rsidRPr="00277B87" w14:paraId="3E989415" w14:textId="77777777" w:rsidTr="00816059">
        <w:tc>
          <w:tcPr>
            <w:tcW w:w="4347" w:type="dxa"/>
            <w:vAlign w:val="center"/>
          </w:tcPr>
          <w:p w14:paraId="0E1EC7E4" w14:textId="77777777" w:rsidR="00A178C5" w:rsidRPr="00277B87" w:rsidRDefault="00A178C5" w:rsidP="00A178C5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DE72DCD" w14:textId="77777777" w:rsidR="00A178C5" w:rsidRPr="00277B87" w:rsidRDefault="00A178C5" w:rsidP="00A178C5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8D4DF40" w14:textId="77777777" w:rsidR="00A178C5" w:rsidRPr="00277B87" w:rsidRDefault="00A178C5" w:rsidP="00A178C5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985628E" w14:textId="77777777" w:rsidR="00A178C5" w:rsidRPr="00277B87" w:rsidRDefault="00A178C5" w:rsidP="00A178C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D22C64A" w14:textId="77777777" w:rsidR="00A178C5" w:rsidRPr="00277B87" w:rsidRDefault="00A178C5" w:rsidP="00A178C5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A1DE384" w14:textId="77777777" w:rsidR="00A178C5" w:rsidRPr="00277B87" w:rsidRDefault="00A178C5" w:rsidP="00A178C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7AE28AE" w14:textId="77777777" w:rsidR="00A178C5" w:rsidRPr="00277B87" w:rsidRDefault="00A178C5" w:rsidP="00A178C5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5B5A01" w14:textId="77777777" w:rsidR="00A178C5" w:rsidRPr="00277B87" w:rsidRDefault="00A178C5" w:rsidP="00A178C5">
            <w:pPr>
              <w:tabs>
                <w:tab w:val="decimal" w:pos="98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178C5" w:rsidRPr="00277B87" w14:paraId="7E47123F" w14:textId="77777777" w:rsidTr="00816059">
        <w:tc>
          <w:tcPr>
            <w:tcW w:w="4347" w:type="dxa"/>
            <w:vAlign w:val="bottom"/>
          </w:tcPr>
          <w:p w14:paraId="35901B07" w14:textId="22EA57D8" w:rsidR="00A178C5" w:rsidRPr="00277B87" w:rsidRDefault="00A178C5" w:rsidP="00A178C5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74699E00" w14:textId="77777777" w:rsidR="00A178C5" w:rsidRPr="00277B87" w:rsidRDefault="00A178C5" w:rsidP="00A178C5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12DF6AA0" w14:textId="77777777" w:rsidR="00A178C5" w:rsidRPr="00277B87" w:rsidRDefault="00A178C5" w:rsidP="00A178C5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00A4316" w14:textId="77777777" w:rsidR="00A178C5" w:rsidRPr="00277B87" w:rsidRDefault="00A178C5" w:rsidP="00A178C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4BC56FE" w14:textId="77777777" w:rsidR="00A178C5" w:rsidRPr="00277B87" w:rsidRDefault="00A178C5" w:rsidP="00A178C5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08622A5D" w14:textId="77777777" w:rsidR="00A178C5" w:rsidRPr="00277B87" w:rsidRDefault="00A178C5" w:rsidP="00A178C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38FFEE54" w14:textId="77777777" w:rsidR="00A178C5" w:rsidRPr="00277B87" w:rsidRDefault="00A178C5" w:rsidP="00A178C5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D66DD5D" w14:textId="77777777" w:rsidR="00A178C5" w:rsidRPr="00277B87" w:rsidRDefault="00A178C5" w:rsidP="00A178C5">
            <w:pPr>
              <w:tabs>
                <w:tab w:val="decimal" w:pos="98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132CE" w:rsidRPr="00277B87" w14:paraId="5995162A" w14:textId="77777777" w:rsidTr="00B63E4D">
        <w:tc>
          <w:tcPr>
            <w:tcW w:w="4347" w:type="dxa"/>
            <w:vAlign w:val="bottom"/>
          </w:tcPr>
          <w:p w14:paraId="06861B5A" w14:textId="01F7C792" w:rsidR="00E132CE" w:rsidRPr="00277B87" w:rsidRDefault="00E132CE" w:rsidP="00E132CE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61D3F73A" w14:textId="67BE1350" w:rsidR="00E132CE" w:rsidRPr="00277B87" w:rsidRDefault="00E132CE" w:rsidP="00E132CE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3" w:type="dxa"/>
            <w:vAlign w:val="bottom"/>
          </w:tcPr>
          <w:p w14:paraId="1BC05A5E" w14:textId="77777777" w:rsidR="00E132CE" w:rsidRPr="00277B87" w:rsidRDefault="00E132CE" w:rsidP="00E132CE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3D578A03" w14:textId="539073FA" w:rsidR="00E132CE" w:rsidRPr="00277B87" w:rsidRDefault="00E132CE" w:rsidP="00E132CE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25661F7" w14:textId="77777777" w:rsidR="00E132CE" w:rsidRPr="00277B87" w:rsidRDefault="00E132CE" w:rsidP="00E132CE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26F92882" w14:textId="0520BA1C" w:rsidR="00E132CE" w:rsidRPr="00277B87" w:rsidRDefault="00E132CE" w:rsidP="00E132CE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3F93CCA8" w14:textId="77777777" w:rsidR="00E132CE" w:rsidRPr="00277B87" w:rsidRDefault="00E132CE" w:rsidP="00E132CE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41F232C" w14:textId="1338CD17" w:rsidR="00E132CE" w:rsidRPr="00277B87" w:rsidRDefault="00E132CE" w:rsidP="00E132CE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63E4D" w:rsidRPr="00277B87" w14:paraId="6ABC0CE5" w14:textId="77777777" w:rsidTr="00697298">
        <w:tc>
          <w:tcPr>
            <w:tcW w:w="4347" w:type="dxa"/>
            <w:vAlign w:val="bottom"/>
          </w:tcPr>
          <w:p w14:paraId="438601A2" w14:textId="77777777" w:rsidR="00B63E4D" w:rsidRPr="00277B87" w:rsidRDefault="00B63E4D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6F97C7F" w14:textId="77777777" w:rsidR="00B63E4D" w:rsidRPr="00277B87" w:rsidRDefault="00B63E4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2C29C30B" w14:textId="77777777" w:rsidR="00B63E4D" w:rsidRPr="00277B87" w:rsidRDefault="00B63E4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92C4B98" w14:textId="77777777" w:rsidR="00B63E4D" w:rsidRPr="00277B87" w:rsidRDefault="00B63E4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35CF4D1" w14:textId="77777777" w:rsidR="00B63E4D" w:rsidRPr="00277B87" w:rsidRDefault="00B63E4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7028AD4C" w14:textId="77777777" w:rsidR="00B63E4D" w:rsidRPr="00277B87" w:rsidRDefault="00B63E4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38D1F5D" w14:textId="77777777" w:rsidR="00B63E4D" w:rsidRPr="00277B87" w:rsidRDefault="00B63E4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7F91C36" w14:textId="77777777" w:rsidR="00B63E4D" w:rsidRPr="00277B87" w:rsidRDefault="00B63E4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4548D" w:rsidRPr="00277B87" w14:paraId="3B32A53E" w14:textId="77777777" w:rsidTr="00444FF6">
        <w:tc>
          <w:tcPr>
            <w:tcW w:w="4347" w:type="dxa"/>
            <w:vAlign w:val="bottom"/>
          </w:tcPr>
          <w:p w14:paraId="722BD4BD" w14:textId="77777777" w:rsidR="00C4548D" w:rsidRPr="00277B87" w:rsidRDefault="00C4548D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168D530C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46B7A017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0D857D0F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551B4EBD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3A87B89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197E633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B670B8A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4548D" w:rsidRPr="00277B87" w14:paraId="460A02F3" w14:textId="77777777" w:rsidTr="006756D3">
        <w:tc>
          <w:tcPr>
            <w:tcW w:w="4347" w:type="dxa"/>
            <w:vAlign w:val="bottom"/>
          </w:tcPr>
          <w:p w14:paraId="55D875D8" w14:textId="77777777" w:rsidR="00C4548D" w:rsidRPr="00277B87" w:rsidRDefault="00C4548D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6C2DBC14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1953896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44A8ACEE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5FF0985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741CEBBC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48C82E3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D85EE0B" w14:textId="77777777" w:rsidR="00C4548D" w:rsidRPr="00277B87" w:rsidRDefault="00C4548D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97298" w:rsidRPr="00277B87" w14:paraId="206B3D8B" w14:textId="77777777" w:rsidTr="00AF629E">
        <w:tc>
          <w:tcPr>
            <w:tcW w:w="4347" w:type="dxa"/>
            <w:vAlign w:val="bottom"/>
          </w:tcPr>
          <w:p w14:paraId="170B5603" w14:textId="3782CB9A" w:rsidR="007E1A34" w:rsidRPr="00277B87" w:rsidRDefault="007E1A34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8EF7EA4" w14:textId="77777777" w:rsidR="00697298" w:rsidRPr="00277B87" w:rsidRDefault="00697298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06DA3359" w14:textId="77777777" w:rsidR="00697298" w:rsidRPr="00277B87" w:rsidRDefault="00697298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7BF081AB" w14:textId="77777777" w:rsidR="00697298" w:rsidRPr="00277B87" w:rsidRDefault="00697298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54AB80FE" w14:textId="77777777" w:rsidR="00697298" w:rsidRPr="00277B87" w:rsidRDefault="00697298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5280847D" w14:textId="77777777" w:rsidR="00697298" w:rsidRPr="00277B87" w:rsidRDefault="00697298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27677EB0" w14:textId="77777777" w:rsidR="00697298" w:rsidRPr="00277B87" w:rsidRDefault="00697298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873E028" w14:textId="77777777" w:rsidR="00697298" w:rsidRPr="00277B87" w:rsidRDefault="00697298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323B3" w:rsidRPr="00277B87" w14:paraId="590F4F86" w14:textId="77777777" w:rsidTr="00C323B3">
        <w:tc>
          <w:tcPr>
            <w:tcW w:w="4347" w:type="dxa"/>
            <w:vAlign w:val="bottom"/>
          </w:tcPr>
          <w:p w14:paraId="1A8C424C" w14:textId="05A09309" w:rsidR="00C323B3" w:rsidRPr="006F1039" w:rsidRDefault="00C323B3" w:rsidP="00B63E4D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1039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ลูกหนี้อื่น</w:t>
            </w:r>
            <w:r w:rsidRPr="006F1039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6F1039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  <w:r w:rsidRPr="006F1039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6F1039">
              <w:rPr>
                <w:rFonts w:ascii="Angsana New" w:hAnsi="Angsana New"/>
                <w:b/>
                <w:bCs/>
                <w:sz w:val="28"/>
                <w:cs/>
              </w:rPr>
              <w:t xml:space="preserve">ดูหมายเหตุข้อ </w:t>
            </w:r>
            <w:r w:rsidRPr="006F1039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1D82744" w14:textId="77777777" w:rsidR="00C323B3" w:rsidRPr="00C4548D" w:rsidRDefault="00C323B3" w:rsidP="00C4548D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2C672463" w14:textId="77777777" w:rsidR="00C323B3" w:rsidRPr="00C4548D" w:rsidRDefault="00C323B3" w:rsidP="00C4548D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BEBA4C9" w14:textId="77777777" w:rsidR="00C323B3" w:rsidRPr="00C4548D" w:rsidRDefault="00C323B3" w:rsidP="00C4548D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6A1D7D0C" w14:textId="77777777" w:rsidR="00C323B3" w:rsidRPr="00C4548D" w:rsidRDefault="00C323B3" w:rsidP="00C4548D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85320E3" w14:textId="77777777" w:rsidR="00C323B3" w:rsidRPr="00C4548D" w:rsidRDefault="00C323B3" w:rsidP="00C4548D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78214AAD" w14:textId="77777777" w:rsidR="00C323B3" w:rsidRPr="00C4548D" w:rsidRDefault="00C323B3" w:rsidP="00C4548D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03AC11D" w14:textId="77777777" w:rsidR="00C323B3" w:rsidRPr="00C4548D" w:rsidRDefault="00C323B3" w:rsidP="00C4548D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B63E4D" w:rsidRPr="00277B87" w14:paraId="758384BC" w14:textId="77777777" w:rsidTr="00B63E4D">
        <w:tc>
          <w:tcPr>
            <w:tcW w:w="4347" w:type="dxa"/>
            <w:vAlign w:val="bottom"/>
          </w:tcPr>
          <w:p w14:paraId="42D2720B" w14:textId="1AB62AD3" w:rsidR="00B63E4D" w:rsidRPr="00277B87" w:rsidRDefault="00B63E4D" w:rsidP="00B63E4D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E6DF42D" w14:textId="5995B219" w:rsidR="00B63E4D" w:rsidRPr="00B63E4D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 w:rsidRPr="00006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7B3D3690" w14:textId="77777777" w:rsidR="00B63E4D" w:rsidRPr="00B63E4D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66338CE" w14:textId="5EDE53EE" w:rsidR="00B63E4D" w:rsidRPr="00B63E4D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 w:rsidRPr="00B63E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78738D6" w14:textId="77777777" w:rsidR="00B63E4D" w:rsidRPr="00B63E4D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99C4946" w14:textId="1246AC0D" w:rsidR="00B63E4D" w:rsidRPr="00B63E4D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 w:rsidRPr="00006EB0">
              <w:rPr>
                <w:rFonts w:ascii="Angsana New" w:hAnsi="Angsana New"/>
                <w:sz w:val="28"/>
              </w:rPr>
              <w:t>482</w:t>
            </w:r>
          </w:p>
        </w:tc>
        <w:tc>
          <w:tcPr>
            <w:tcW w:w="169" w:type="dxa"/>
            <w:vAlign w:val="bottom"/>
          </w:tcPr>
          <w:p w14:paraId="7BB3F2F8" w14:textId="77777777" w:rsidR="00B63E4D" w:rsidRPr="00B63E4D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17D0DB4" w14:textId="3C43395A" w:rsidR="00B63E4D" w:rsidRPr="00B63E4D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 w:rsidRPr="00B63E4D">
              <w:rPr>
                <w:rFonts w:ascii="Angsana New" w:hAnsi="Angsana New"/>
                <w:sz w:val="28"/>
              </w:rPr>
              <w:t>40</w:t>
            </w:r>
          </w:p>
        </w:tc>
      </w:tr>
      <w:tr w:rsidR="00B63E4D" w:rsidRPr="00277B87" w14:paraId="1D65290D" w14:textId="77777777" w:rsidTr="00B63E4D">
        <w:tc>
          <w:tcPr>
            <w:tcW w:w="4347" w:type="dxa"/>
            <w:vAlign w:val="bottom"/>
          </w:tcPr>
          <w:p w14:paraId="3FB37267" w14:textId="79FC083C" w:rsidR="00B63E4D" w:rsidRPr="00277B87" w:rsidRDefault="00B63E4D" w:rsidP="00B63E4D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รวมลูกหนี้อื่น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8A17F" w14:textId="54D4DE21" w:rsidR="00B63E4D" w:rsidRPr="00723986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398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31987B4D" w14:textId="77777777" w:rsidR="00B63E4D" w:rsidRPr="00723986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EFD9B" w14:textId="055A8D68" w:rsidR="00B63E4D" w:rsidRPr="00723986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398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7140BD5" w14:textId="77777777" w:rsidR="00B63E4D" w:rsidRPr="00723986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6D321" w14:textId="7DEF7418" w:rsidR="00B63E4D" w:rsidRPr="00723986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3986">
              <w:rPr>
                <w:rFonts w:ascii="Angsana New" w:hAnsi="Angsana New"/>
                <w:b/>
                <w:bCs/>
                <w:sz w:val="28"/>
              </w:rPr>
              <w:t>482</w:t>
            </w:r>
          </w:p>
        </w:tc>
        <w:tc>
          <w:tcPr>
            <w:tcW w:w="169" w:type="dxa"/>
            <w:vAlign w:val="bottom"/>
          </w:tcPr>
          <w:p w14:paraId="01AE7049" w14:textId="77777777" w:rsidR="00B63E4D" w:rsidRPr="00723986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4516" w14:textId="6645A817" w:rsidR="00B63E4D" w:rsidRPr="00723986" w:rsidRDefault="00B63E4D" w:rsidP="00B63E4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3986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</w:tr>
      <w:tr w:rsidR="00B63E4D" w:rsidRPr="00277B87" w14:paraId="19703D86" w14:textId="77777777" w:rsidTr="00B63E4D">
        <w:tc>
          <w:tcPr>
            <w:tcW w:w="4347" w:type="dxa"/>
            <w:vAlign w:val="bottom"/>
          </w:tcPr>
          <w:p w14:paraId="01A6EF11" w14:textId="77777777" w:rsidR="00B63E4D" w:rsidRPr="00277B87" w:rsidRDefault="00B63E4D" w:rsidP="00B63E4D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C2DFD4B" w14:textId="77777777" w:rsidR="00B63E4D" w:rsidRPr="00277B87" w:rsidRDefault="00B63E4D" w:rsidP="00B63E4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0B5B2734" w14:textId="77777777" w:rsidR="00B63E4D" w:rsidRPr="00277B87" w:rsidRDefault="00B63E4D" w:rsidP="00B63E4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2FBA5C5" w14:textId="77777777" w:rsidR="00B63E4D" w:rsidRPr="00277B87" w:rsidRDefault="00B63E4D" w:rsidP="00B63E4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B135307" w14:textId="77777777" w:rsidR="00B63E4D" w:rsidRPr="00277B87" w:rsidRDefault="00B63E4D" w:rsidP="00B63E4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F6512ED" w14:textId="77777777" w:rsidR="00B63E4D" w:rsidRPr="00277B87" w:rsidRDefault="00B63E4D" w:rsidP="00B63E4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2393F0B5" w14:textId="77777777" w:rsidR="00B63E4D" w:rsidRPr="00277B87" w:rsidRDefault="00B63E4D" w:rsidP="00B63E4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7D8604BA" w14:textId="77777777" w:rsidR="00B63E4D" w:rsidRPr="00277B87" w:rsidRDefault="00B63E4D" w:rsidP="00B63E4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178C5" w:rsidRPr="00277B87" w14:paraId="79E1E77B" w14:textId="77777777" w:rsidTr="00816059">
        <w:tc>
          <w:tcPr>
            <w:tcW w:w="4347" w:type="dxa"/>
            <w:vAlign w:val="bottom"/>
          </w:tcPr>
          <w:p w14:paraId="787E38D6" w14:textId="547CF929" w:rsidR="00A178C5" w:rsidRPr="00277B87" w:rsidRDefault="00A178C5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รายได้ค้างรับ - กิจการที่เกี่ยวข้องกัน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(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ดูหมายเหตุข้อ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143" w:type="dxa"/>
            <w:vAlign w:val="bottom"/>
          </w:tcPr>
          <w:p w14:paraId="1D575B43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B54D402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4056332F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5F65F7A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7B99727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5E85FC0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EAE2582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178C5" w:rsidRPr="00277B87" w14:paraId="17E65D5E" w14:textId="77777777" w:rsidTr="00F07F8A">
        <w:tc>
          <w:tcPr>
            <w:tcW w:w="4347" w:type="dxa"/>
            <w:vAlign w:val="bottom"/>
          </w:tcPr>
          <w:p w14:paraId="4D7397B9" w14:textId="49ED2532" w:rsidR="00A178C5" w:rsidRPr="00277B87" w:rsidRDefault="00A178C5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6907C95" w14:textId="23398A93" w:rsidR="00A178C5" w:rsidRPr="00277B87" w:rsidRDefault="00C16470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50083AF1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6CA0F15" w14:textId="337F4075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0B1892B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5E83014" w14:textId="332E924F" w:rsidR="00A178C5" w:rsidRPr="00277B87" w:rsidRDefault="00C16470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169" w:type="dxa"/>
            <w:vAlign w:val="bottom"/>
          </w:tcPr>
          <w:p w14:paraId="17895A0B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B500542" w14:textId="176CE39D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178C5" w:rsidRPr="00277B87" w14:paraId="1E4641B4" w14:textId="77777777" w:rsidTr="00F07F8A">
        <w:tc>
          <w:tcPr>
            <w:tcW w:w="4347" w:type="dxa"/>
            <w:vAlign w:val="bottom"/>
          </w:tcPr>
          <w:p w14:paraId="4885397F" w14:textId="47D24D81" w:rsidR="00A178C5" w:rsidRPr="00277B87" w:rsidRDefault="00A178C5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รายได้ค้างรับ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B9195" w14:textId="7185FE4B" w:rsidR="00A178C5" w:rsidRPr="00277B87" w:rsidRDefault="00C16470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30CCFCF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CE10A" w14:textId="5C9E5B8D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0A1EFE3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AB3D" w14:textId="2C068D4A" w:rsidR="00A178C5" w:rsidRPr="00277B87" w:rsidRDefault="00C16470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3,000</w:t>
            </w:r>
          </w:p>
        </w:tc>
        <w:tc>
          <w:tcPr>
            <w:tcW w:w="169" w:type="dxa"/>
            <w:vAlign w:val="bottom"/>
          </w:tcPr>
          <w:p w14:paraId="0CC1F97D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CD7FA" w14:textId="566DAABD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A178C5" w:rsidRPr="00277B87" w14:paraId="10AFA5FF" w14:textId="77777777" w:rsidTr="00816059">
        <w:trPr>
          <w:trHeight w:val="240"/>
        </w:trPr>
        <w:tc>
          <w:tcPr>
            <w:tcW w:w="4347" w:type="dxa"/>
            <w:vAlign w:val="bottom"/>
          </w:tcPr>
          <w:p w14:paraId="2E14048B" w14:textId="77777777" w:rsidR="00A178C5" w:rsidRPr="00277B87" w:rsidRDefault="00A178C5" w:rsidP="00A178C5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50FF1526" w14:textId="77777777" w:rsidR="00A178C5" w:rsidRPr="00277B87" w:rsidRDefault="00A178C5" w:rsidP="00A178C5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64DB25AC" w14:textId="77777777" w:rsidR="00A178C5" w:rsidRPr="00277B87" w:rsidRDefault="00A178C5" w:rsidP="00A178C5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64133A4" w14:textId="77777777" w:rsidR="00A178C5" w:rsidRPr="00277B87" w:rsidRDefault="00A178C5" w:rsidP="00A178C5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E66F398" w14:textId="77777777" w:rsidR="00A178C5" w:rsidRPr="00277B87" w:rsidRDefault="00A178C5" w:rsidP="00A178C5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E9BDFF7" w14:textId="77777777" w:rsidR="00A178C5" w:rsidRPr="00277B87" w:rsidRDefault="00A178C5" w:rsidP="00A178C5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1CEBE717" w14:textId="77777777" w:rsidR="00A178C5" w:rsidRPr="00277B87" w:rsidRDefault="00A178C5" w:rsidP="00A178C5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10D2776" w14:textId="77777777" w:rsidR="00A178C5" w:rsidRPr="00277B87" w:rsidRDefault="00A178C5" w:rsidP="00A178C5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A178C5" w:rsidRPr="00277B87" w14:paraId="00158A95" w14:textId="77777777" w:rsidTr="00816059">
        <w:tc>
          <w:tcPr>
            <w:tcW w:w="4347" w:type="dxa"/>
            <w:vAlign w:val="bottom"/>
          </w:tcPr>
          <w:p w14:paraId="77FCE243" w14:textId="25AECE57" w:rsidR="00A178C5" w:rsidRPr="00277B87" w:rsidRDefault="00A178C5" w:rsidP="00A178C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277B87">
              <w:rPr>
                <w:rFonts w:ascii="Angsana New" w:hAnsi="Angsana New"/>
                <w:b/>
                <w:bCs/>
                <w:spacing w:val="-6"/>
                <w:sz w:val="28"/>
              </w:rPr>
              <w:t>5</w:t>
            </w:r>
            <w:r w:rsidRPr="00277B87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143" w:type="dxa"/>
            <w:vAlign w:val="bottom"/>
          </w:tcPr>
          <w:p w14:paraId="3B8127D7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64E2348D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506F012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634BD22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3048659E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46F34F0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94ED386" w14:textId="77777777" w:rsidR="00A178C5" w:rsidRPr="00277B87" w:rsidRDefault="00A178C5" w:rsidP="00A178C5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C7770" w:rsidRPr="00277B87" w14:paraId="38DF3336" w14:textId="77777777" w:rsidTr="00E01EFA">
        <w:trPr>
          <w:trHeight w:val="68"/>
        </w:trPr>
        <w:tc>
          <w:tcPr>
            <w:tcW w:w="4347" w:type="dxa"/>
            <w:vAlign w:val="bottom"/>
          </w:tcPr>
          <w:p w14:paraId="3C61CD59" w14:textId="1D7C9F09" w:rsidR="003C7770" w:rsidRPr="00277B87" w:rsidRDefault="003C7770" w:rsidP="003C777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51643681" w14:textId="419F70D3" w:rsidR="003C7770" w:rsidRPr="00277B87" w:rsidRDefault="00682016" w:rsidP="003C7770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6A11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BDDEA17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7540E0E" w14:textId="0017BC86" w:rsidR="003C7770" w:rsidRPr="00277B87" w:rsidRDefault="003C7770" w:rsidP="003C7770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6A11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7CBE861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CAE8FA5" w14:textId="27899660" w:rsidR="003C7770" w:rsidRPr="00277B87" w:rsidRDefault="00B209C8" w:rsidP="003C7770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18,015</w:t>
            </w:r>
          </w:p>
        </w:tc>
        <w:tc>
          <w:tcPr>
            <w:tcW w:w="169" w:type="dxa"/>
            <w:vAlign w:val="bottom"/>
          </w:tcPr>
          <w:p w14:paraId="30AA8F23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F2D6E55" w14:textId="31924B8E" w:rsidR="003C7770" w:rsidRPr="00277B87" w:rsidRDefault="003C7770" w:rsidP="003C7770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73148E">
              <w:rPr>
                <w:rFonts w:asciiTheme="majorBidi" w:hAnsiTheme="majorBidi" w:cstheme="majorBidi"/>
                <w:sz w:val="28"/>
              </w:rPr>
              <w:t>15,406</w:t>
            </w:r>
          </w:p>
        </w:tc>
      </w:tr>
      <w:tr w:rsidR="003C7770" w:rsidRPr="00277B87" w14:paraId="5AF40184" w14:textId="77777777" w:rsidTr="00E01EFA">
        <w:trPr>
          <w:trHeight w:val="288"/>
        </w:trPr>
        <w:tc>
          <w:tcPr>
            <w:tcW w:w="4347" w:type="dxa"/>
            <w:vAlign w:val="bottom"/>
          </w:tcPr>
          <w:p w14:paraId="2EF5F1CC" w14:textId="504A2CE9" w:rsidR="003C7770" w:rsidRPr="00277B87" w:rsidRDefault="003C7770" w:rsidP="003C777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6E0B0A63" w14:textId="1CB83562" w:rsidR="003C7770" w:rsidRPr="00277B87" w:rsidRDefault="00682016" w:rsidP="003C7770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73" w:type="dxa"/>
            <w:vAlign w:val="bottom"/>
          </w:tcPr>
          <w:p w14:paraId="65803923" w14:textId="77777777" w:rsidR="003C7770" w:rsidRPr="00277B87" w:rsidRDefault="003C7770" w:rsidP="003C7770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AE45962" w14:textId="326759B2" w:rsidR="003C7770" w:rsidRPr="00277B87" w:rsidRDefault="003C7770" w:rsidP="003C7770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7F2612E7" w14:textId="77777777" w:rsidR="003C7770" w:rsidRPr="00277B87" w:rsidRDefault="003C7770" w:rsidP="003C7770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797E1433" w14:textId="69EB6A6C" w:rsidR="003C7770" w:rsidRPr="00277B87" w:rsidRDefault="007B4D47" w:rsidP="003C7770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7B4D47">
              <w:rPr>
                <w:rFonts w:ascii="Angsana New" w:hAnsi="Angsana New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5ECAE9C8" w14:textId="77777777" w:rsidR="003C7770" w:rsidRPr="00277B87" w:rsidRDefault="003C7770" w:rsidP="003C7770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6978FDD" w14:textId="650A7C4B" w:rsidR="003C7770" w:rsidRPr="00277B87" w:rsidRDefault="003C7770" w:rsidP="003C7770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</w:tr>
      <w:tr w:rsidR="003C7770" w:rsidRPr="00277B87" w14:paraId="1B870019" w14:textId="77777777" w:rsidTr="00E01EFA">
        <w:tc>
          <w:tcPr>
            <w:tcW w:w="4347" w:type="dxa"/>
            <w:vAlign w:val="bottom"/>
          </w:tcPr>
          <w:p w14:paraId="58C5F934" w14:textId="40685515" w:rsidR="003C7770" w:rsidRPr="00277B87" w:rsidRDefault="003C7770" w:rsidP="003C777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8DCB8F7" w14:textId="61E4A533" w:rsidR="003C7770" w:rsidRPr="00277B87" w:rsidRDefault="00682016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73" w:type="dxa"/>
            <w:vAlign w:val="bottom"/>
          </w:tcPr>
          <w:p w14:paraId="6416B0FC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03E6EB6" w14:textId="1954426A" w:rsidR="003C7770" w:rsidRPr="00277B87" w:rsidRDefault="003C7770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051EBC08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753CCD7" w14:textId="66D69F6D" w:rsidR="003C7770" w:rsidRPr="00277B87" w:rsidRDefault="00682016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FD45A3">
              <w:rPr>
                <w:rFonts w:ascii="Angsana New" w:hAnsi="Angsana New"/>
                <w:sz w:val="28"/>
              </w:rPr>
              <w:t>28,211</w:t>
            </w:r>
          </w:p>
        </w:tc>
        <w:tc>
          <w:tcPr>
            <w:tcW w:w="169" w:type="dxa"/>
            <w:vAlign w:val="bottom"/>
          </w:tcPr>
          <w:p w14:paraId="09823EE7" w14:textId="77777777" w:rsidR="003C7770" w:rsidRPr="00277B87" w:rsidRDefault="003C7770" w:rsidP="003C7770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5346CAC" w14:textId="1D2FD299" w:rsidR="003C7770" w:rsidRPr="00277B87" w:rsidRDefault="003C7770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25,602</w:t>
            </w:r>
          </w:p>
        </w:tc>
      </w:tr>
      <w:tr w:rsidR="003C7770" w:rsidRPr="00277B87" w14:paraId="00B35EF1" w14:textId="77777777" w:rsidTr="00E01EFA">
        <w:tc>
          <w:tcPr>
            <w:tcW w:w="4347" w:type="dxa"/>
            <w:vAlign w:val="center"/>
          </w:tcPr>
          <w:p w14:paraId="33DE7754" w14:textId="1E24552B" w:rsidR="003C7770" w:rsidRPr="00277B87" w:rsidRDefault="003C7770" w:rsidP="003C777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C1A9C61" w14:textId="6EE39C0E" w:rsidR="003C7770" w:rsidRPr="00277B87" w:rsidRDefault="00682016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(10,196)</w:t>
            </w:r>
          </w:p>
        </w:tc>
        <w:tc>
          <w:tcPr>
            <w:tcW w:w="173" w:type="dxa"/>
            <w:vAlign w:val="bottom"/>
          </w:tcPr>
          <w:p w14:paraId="7C6EB220" w14:textId="77777777" w:rsidR="003C7770" w:rsidRPr="00277B87" w:rsidRDefault="003C7770" w:rsidP="003C7770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0123839" w14:textId="0A1896C3" w:rsidR="003C7770" w:rsidRPr="00277B87" w:rsidRDefault="003C7770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(10,196)</w:t>
            </w:r>
          </w:p>
        </w:tc>
        <w:tc>
          <w:tcPr>
            <w:tcW w:w="169" w:type="dxa"/>
            <w:vAlign w:val="bottom"/>
          </w:tcPr>
          <w:p w14:paraId="142D48B9" w14:textId="77777777" w:rsidR="003C7770" w:rsidRPr="00277B87" w:rsidRDefault="003C7770" w:rsidP="003C7770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C14D67E" w14:textId="0F2B647B" w:rsidR="003C7770" w:rsidRPr="00277B87" w:rsidRDefault="004C452E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C452E">
              <w:rPr>
                <w:rFonts w:ascii="Angsana New" w:hAnsi="Angsana New"/>
                <w:sz w:val="28"/>
              </w:rPr>
              <w:t>(11,198)</w:t>
            </w:r>
          </w:p>
        </w:tc>
        <w:tc>
          <w:tcPr>
            <w:tcW w:w="169" w:type="dxa"/>
            <w:vAlign w:val="bottom"/>
          </w:tcPr>
          <w:p w14:paraId="25ED151C" w14:textId="77777777" w:rsidR="003C7770" w:rsidRPr="00277B87" w:rsidRDefault="003C7770" w:rsidP="003C7770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24542C8" w14:textId="29091E47" w:rsidR="003C7770" w:rsidRPr="00277B87" w:rsidRDefault="003C7770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(11,198)</w:t>
            </w:r>
          </w:p>
        </w:tc>
      </w:tr>
      <w:tr w:rsidR="003C7770" w:rsidRPr="00277B87" w14:paraId="1AD1F89D" w14:textId="77777777" w:rsidTr="00E01EFA">
        <w:tc>
          <w:tcPr>
            <w:tcW w:w="4347" w:type="dxa"/>
            <w:vAlign w:val="bottom"/>
          </w:tcPr>
          <w:p w14:paraId="27BCBA5F" w14:textId="3BBE05E8" w:rsidR="003C7770" w:rsidRPr="00277B87" w:rsidRDefault="003C7770" w:rsidP="003C7770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73A94" w14:textId="2A59CE95" w:rsidR="003C7770" w:rsidRPr="00277B87" w:rsidRDefault="00682016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4165889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7E099" w14:textId="333336E6" w:rsidR="003C7770" w:rsidRPr="00277B87" w:rsidRDefault="003C7770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012247C8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7FE63" w14:textId="67C85C14" w:rsidR="003C7770" w:rsidRPr="00277B87" w:rsidRDefault="00DD3B9A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D3B9A">
              <w:rPr>
                <w:rFonts w:ascii="Angsana New" w:hAnsi="Angsana New"/>
                <w:b/>
                <w:bCs/>
                <w:sz w:val="28"/>
              </w:rPr>
              <w:t>17,013</w:t>
            </w:r>
          </w:p>
        </w:tc>
        <w:tc>
          <w:tcPr>
            <w:tcW w:w="169" w:type="dxa"/>
            <w:vAlign w:val="bottom"/>
          </w:tcPr>
          <w:p w14:paraId="7099B7D1" w14:textId="77777777" w:rsidR="003C7770" w:rsidRPr="00277B87" w:rsidRDefault="003C7770" w:rsidP="003C7770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44941" w14:textId="3FBBC6E0" w:rsidR="003C7770" w:rsidRPr="00277B87" w:rsidRDefault="003C7770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148E">
              <w:rPr>
                <w:rFonts w:asciiTheme="majorBidi" w:hAnsiTheme="majorBidi" w:cstheme="majorBidi"/>
                <w:b/>
                <w:bCs/>
                <w:sz w:val="28"/>
              </w:rPr>
              <w:t>14,404</w:t>
            </w:r>
          </w:p>
        </w:tc>
      </w:tr>
      <w:tr w:rsidR="003C7770" w:rsidRPr="00277B87" w14:paraId="5E30AED0" w14:textId="77777777" w:rsidTr="00816059">
        <w:tc>
          <w:tcPr>
            <w:tcW w:w="4347" w:type="dxa"/>
            <w:vAlign w:val="bottom"/>
          </w:tcPr>
          <w:p w14:paraId="4C628259" w14:textId="77777777" w:rsidR="003C7770" w:rsidRPr="00277B87" w:rsidRDefault="003C7770" w:rsidP="003C7770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A2F8032" w14:textId="77777777" w:rsidR="003C7770" w:rsidRPr="00277B87" w:rsidRDefault="003C7770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0B5605A3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E230146" w14:textId="77777777" w:rsidR="003C7770" w:rsidRPr="00277B87" w:rsidRDefault="003C7770" w:rsidP="003C77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FF4CA13" w14:textId="77777777" w:rsidR="003C7770" w:rsidRPr="00277B87" w:rsidRDefault="003C7770" w:rsidP="003C777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CF90742" w14:textId="77777777" w:rsidR="003C7770" w:rsidRPr="00277B87" w:rsidRDefault="003C7770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89825F9" w14:textId="77777777" w:rsidR="003C7770" w:rsidRPr="00277B87" w:rsidRDefault="003C7770" w:rsidP="003C7770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F5A7BD" w14:textId="77777777" w:rsidR="003C7770" w:rsidRPr="00277B87" w:rsidRDefault="003C7770" w:rsidP="003C777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3D5A" w:rsidRPr="00277B87" w14:paraId="56CEA48F" w14:textId="77777777" w:rsidTr="00816059">
        <w:tc>
          <w:tcPr>
            <w:tcW w:w="4347" w:type="dxa"/>
            <w:vAlign w:val="bottom"/>
          </w:tcPr>
          <w:p w14:paraId="7053D305" w14:textId="0CCD1817" w:rsidR="009F3D5A" w:rsidRPr="00277B87" w:rsidRDefault="009F3D5A" w:rsidP="00FB0C94">
            <w:pPr>
              <w:ind w:right="50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143" w:type="dxa"/>
            <w:vAlign w:val="bottom"/>
          </w:tcPr>
          <w:p w14:paraId="5AD36D03" w14:textId="77777777" w:rsidR="009F3D5A" w:rsidRPr="00277B87" w:rsidRDefault="009F3D5A" w:rsidP="00FB0C9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3" w:type="dxa"/>
            <w:vAlign w:val="bottom"/>
          </w:tcPr>
          <w:p w14:paraId="7C09F237" w14:textId="77777777" w:rsidR="009F3D5A" w:rsidRPr="00277B87" w:rsidRDefault="009F3D5A" w:rsidP="00FB0C94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49E17ED" w14:textId="77777777" w:rsidR="009F3D5A" w:rsidRPr="00277B87" w:rsidRDefault="009F3D5A" w:rsidP="00FB0C9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008A0F5" w14:textId="77777777" w:rsidR="009F3D5A" w:rsidRPr="00277B87" w:rsidRDefault="009F3D5A" w:rsidP="00FB0C94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613CA3E" w14:textId="77777777" w:rsidR="009F3D5A" w:rsidRPr="00277B87" w:rsidRDefault="009F3D5A" w:rsidP="00FB0C94">
            <w:pPr>
              <w:ind w:right="89"/>
              <w:rPr>
                <w:rFonts w:ascii="Angsana New" w:hAnsi="Angsana New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042944E" w14:textId="77777777" w:rsidR="009F3D5A" w:rsidRPr="00277B87" w:rsidRDefault="009F3D5A" w:rsidP="00FB0C94">
            <w:pPr>
              <w:tabs>
                <w:tab w:val="decimal" w:pos="882"/>
              </w:tabs>
              <w:ind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5401768" w14:textId="77777777" w:rsidR="009F3D5A" w:rsidRPr="00277B87" w:rsidRDefault="009F3D5A" w:rsidP="00FB0C94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1808" w:rsidRPr="00277B87" w14:paraId="64ABC1CF" w14:textId="77777777" w:rsidTr="00B14653">
        <w:tc>
          <w:tcPr>
            <w:tcW w:w="4347" w:type="dxa"/>
            <w:vAlign w:val="bottom"/>
          </w:tcPr>
          <w:p w14:paraId="2FEBD5FF" w14:textId="5ABACA13" w:rsidR="004E1808" w:rsidRPr="00277B87" w:rsidRDefault="004E1808" w:rsidP="004E1808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57D67AA" w14:textId="2AD2F0A0" w:rsidR="004E1808" w:rsidRPr="00277B87" w:rsidRDefault="00BD0A2F" w:rsidP="004E180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E24E3D">
              <w:rPr>
                <w:rFonts w:asciiTheme="majorBidi" w:hAnsiTheme="majorBidi" w:cstheme="majorBidi"/>
                <w:sz w:val="28"/>
              </w:rPr>
              <w:t>6,834</w:t>
            </w:r>
          </w:p>
        </w:tc>
        <w:tc>
          <w:tcPr>
            <w:tcW w:w="173" w:type="dxa"/>
            <w:vAlign w:val="bottom"/>
          </w:tcPr>
          <w:p w14:paraId="36FE97EF" w14:textId="77777777" w:rsidR="004E1808" w:rsidRPr="00277B87" w:rsidRDefault="004E1808" w:rsidP="004E180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01787FC" w14:textId="4F01327B" w:rsidR="004E1808" w:rsidRPr="00277B87" w:rsidRDefault="004E1808" w:rsidP="004E180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6,586</w:t>
            </w:r>
          </w:p>
        </w:tc>
        <w:tc>
          <w:tcPr>
            <w:tcW w:w="169" w:type="dxa"/>
            <w:vAlign w:val="bottom"/>
          </w:tcPr>
          <w:p w14:paraId="01C8B86D" w14:textId="77777777" w:rsidR="004E1808" w:rsidRPr="00277B87" w:rsidRDefault="004E1808" w:rsidP="004E180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C57D3F7" w14:textId="33971BEA" w:rsidR="004E1808" w:rsidRPr="00277B87" w:rsidRDefault="00BD0A2F" w:rsidP="004E180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1B139D">
              <w:rPr>
                <w:rFonts w:asciiTheme="majorBidi" w:hAnsiTheme="majorBidi" w:cstheme="majorBidi"/>
                <w:sz w:val="28"/>
              </w:rPr>
              <w:t>6,247</w:t>
            </w:r>
          </w:p>
        </w:tc>
        <w:tc>
          <w:tcPr>
            <w:tcW w:w="169" w:type="dxa"/>
            <w:vAlign w:val="bottom"/>
          </w:tcPr>
          <w:p w14:paraId="206B5E36" w14:textId="77777777" w:rsidR="004E1808" w:rsidRPr="00277B87" w:rsidRDefault="004E1808" w:rsidP="004E1808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209FFEB" w14:textId="0E30B9FA" w:rsidR="004E1808" w:rsidRPr="00277B87" w:rsidRDefault="004E1808" w:rsidP="004E1808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6,011</w:t>
            </w:r>
          </w:p>
        </w:tc>
      </w:tr>
      <w:tr w:rsidR="004E1808" w:rsidRPr="00277B87" w14:paraId="1D60DADF" w14:textId="77777777" w:rsidTr="00B14653">
        <w:tc>
          <w:tcPr>
            <w:tcW w:w="4347" w:type="dxa"/>
            <w:vAlign w:val="bottom"/>
          </w:tcPr>
          <w:p w14:paraId="34A05278" w14:textId="064D2680" w:rsidR="004E1808" w:rsidRPr="00277B87" w:rsidRDefault="004E1808" w:rsidP="004E1808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เจ้าหนี้การค้า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9ED6" w14:textId="7965F7BF" w:rsidR="004E1808" w:rsidRPr="00277B87" w:rsidRDefault="00BD0A2F" w:rsidP="004E180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24E3D">
              <w:rPr>
                <w:rFonts w:asciiTheme="majorBidi" w:hAnsiTheme="majorBidi" w:cstheme="majorBidi"/>
                <w:b/>
                <w:bCs/>
                <w:sz w:val="28"/>
              </w:rPr>
              <w:t>6,834</w:t>
            </w:r>
          </w:p>
        </w:tc>
        <w:tc>
          <w:tcPr>
            <w:tcW w:w="173" w:type="dxa"/>
            <w:vAlign w:val="bottom"/>
          </w:tcPr>
          <w:p w14:paraId="65423807" w14:textId="77777777" w:rsidR="004E1808" w:rsidRPr="00277B87" w:rsidRDefault="004E1808" w:rsidP="004E180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C5EE7" w14:textId="5327C36B" w:rsidR="004E1808" w:rsidRPr="00277B87" w:rsidRDefault="004E1808" w:rsidP="004E180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6,586</w:t>
            </w:r>
          </w:p>
        </w:tc>
        <w:tc>
          <w:tcPr>
            <w:tcW w:w="169" w:type="dxa"/>
            <w:vAlign w:val="bottom"/>
          </w:tcPr>
          <w:p w14:paraId="30818F26" w14:textId="77777777" w:rsidR="004E1808" w:rsidRPr="00277B87" w:rsidRDefault="004E1808" w:rsidP="004E180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665D" w14:textId="47169D26" w:rsidR="004E1808" w:rsidRPr="00277B87" w:rsidRDefault="00BD0A2F" w:rsidP="004E180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B139D">
              <w:rPr>
                <w:rFonts w:asciiTheme="majorBidi" w:hAnsiTheme="majorBidi" w:cstheme="majorBidi"/>
                <w:b/>
                <w:bCs/>
                <w:sz w:val="28"/>
              </w:rPr>
              <w:t>6,247</w:t>
            </w:r>
          </w:p>
        </w:tc>
        <w:tc>
          <w:tcPr>
            <w:tcW w:w="169" w:type="dxa"/>
            <w:vAlign w:val="bottom"/>
          </w:tcPr>
          <w:p w14:paraId="1B2CFB84" w14:textId="77777777" w:rsidR="004E1808" w:rsidRPr="00277B87" w:rsidRDefault="004E1808" w:rsidP="004E1808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9C900" w14:textId="1554D667" w:rsidR="004E1808" w:rsidRPr="00277B87" w:rsidRDefault="004E1808" w:rsidP="004E1808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6,011</w:t>
            </w:r>
          </w:p>
        </w:tc>
      </w:tr>
      <w:tr w:rsidR="00FB0C94" w:rsidRPr="00277B87" w14:paraId="1ADE15A2" w14:textId="77777777" w:rsidTr="005D432C">
        <w:tc>
          <w:tcPr>
            <w:tcW w:w="4347" w:type="dxa"/>
            <w:vAlign w:val="bottom"/>
          </w:tcPr>
          <w:p w14:paraId="0ED6460E" w14:textId="77777777" w:rsidR="00FB0C94" w:rsidRPr="00277B87" w:rsidRDefault="00FB0C94" w:rsidP="00FB0C94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4D4A4C9E" w14:textId="77777777" w:rsidR="00FB0C94" w:rsidRPr="00277B87" w:rsidRDefault="00FB0C94" w:rsidP="00FB0C94">
            <w:pPr>
              <w:tabs>
                <w:tab w:val="decimal" w:pos="557"/>
              </w:tabs>
              <w:ind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366A38D1" w14:textId="77777777" w:rsidR="00FB0C94" w:rsidRPr="00277B87" w:rsidRDefault="00FB0C94" w:rsidP="00FB0C94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24128797" w14:textId="77777777" w:rsidR="00FB0C94" w:rsidRPr="00277B87" w:rsidRDefault="00FB0C94" w:rsidP="00FB0C9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5E86147" w14:textId="77777777" w:rsidR="00FB0C94" w:rsidRPr="00277B87" w:rsidRDefault="00FB0C94" w:rsidP="00FB0C94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EE8CE30" w14:textId="77777777" w:rsidR="00FB0C94" w:rsidRPr="00277B87" w:rsidRDefault="00FB0C94" w:rsidP="00FB0C9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743AE8C4" w14:textId="77777777" w:rsidR="00FB0C94" w:rsidRPr="00277B87" w:rsidRDefault="00FB0C94" w:rsidP="00FB0C94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1300A59C" w14:textId="77777777" w:rsidR="00FB0C94" w:rsidRPr="00277B87" w:rsidRDefault="00FB0C94" w:rsidP="00FB0C9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D432C" w:rsidRPr="00277B87" w14:paraId="1AA52A87" w14:textId="77777777" w:rsidTr="009E3768">
        <w:tc>
          <w:tcPr>
            <w:tcW w:w="4347" w:type="dxa"/>
            <w:vAlign w:val="bottom"/>
          </w:tcPr>
          <w:p w14:paraId="2CB00F8D" w14:textId="4C85D645" w:rsidR="005D432C" w:rsidRPr="00277B87" w:rsidRDefault="00A003E0" w:rsidP="005D432C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ค่าใช้จ่ายค้างจ่าย 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43" w:type="dxa"/>
            <w:vAlign w:val="bottom"/>
          </w:tcPr>
          <w:p w14:paraId="79515E79" w14:textId="77777777" w:rsidR="005D432C" w:rsidRPr="00277B87" w:rsidRDefault="005D432C" w:rsidP="005D432C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41A24862" w14:textId="77777777" w:rsidR="005D432C" w:rsidRPr="00277B87" w:rsidRDefault="005D432C" w:rsidP="005D432C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09BFBE55" w14:textId="77777777" w:rsidR="005D432C" w:rsidRPr="00277B87" w:rsidRDefault="005D432C" w:rsidP="005D432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BF5777B" w14:textId="77777777" w:rsidR="005D432C" w:rsidRPr="00277B87" w:rsidRDefault="005D432C" w:rsidP="005D432C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32F570CB" w14:textId="77777777" w:rsidR="005D432C" w:rsidRPr="00277B87" w:rsidRDefault="005D432C" w:rsidP="005D432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0CF4DDB0" w14:textId="77777777" w:rsidR="005D432C" w:rsidRPr="00277B87" w:rsidRDefault="005D432C" w:rsidP="005D432C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8E9566C" w14:textId="77777777" w:rsidR="005D432C" w:rsidRPr="00277B87" w:rsidRDefault="005D432C" w:rsidP="005D432C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9E3768" w:rsidRPr="00277B87" w14:paraId="26C64968" w14:textId="77777777" w:rsidTr="000144BC">
        <w:tc>
          <w:tcPr>
            <w:tcW w:w="4347" w:type="dxa"/>
            <w:vAlign w:val="bottom"/>
          </w:tcPr>
          <w:p w14:paraId="2AC66721" w14:textId="03AFB3FF" w:rsidR="009E3768" w:rsidRPr="00277B87" w:rsidRDefault="00D21FA2" w:rsidP="009E3768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0E5">
              <w:rPr>
                <w:rFonts w:ascii="Angsana New" w:hAnsi="Angsana New" w:hint="cs"/>
                <w:spacing w:val="-4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86F21C6" w14:textId="31ED747D" w:rsidR="009E3768" w:rsidRPr="00940266" w:rsidRDefault="000144BC" w:rsidP="009E3768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9402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7A6F7906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182E20E" w14:textId="1D45F423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3,304</w:t>
            </w:r>
          </w:p>
        </w:tc>
        <w:tc>
          <w:tcPr>
            <w:tcW w:w="169" w:type="dxa"/>
            <w:vAlign w:val="bottom"/>
          </w:tcPr>
          <w:p w14:paraId="3526E4C4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022F717" w14:textId="7D9AB892" w:rsidR="009E3768" w:rsidRPr="00940266" w:rsidRDefault="000144BC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9402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86DF68F" w14:textId="77777777" w:rsidR="009E3768" w:rsidRPr="00277B87" w:rsidRDefault="009E3768" w:rsidP="009E3768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D98B78C" w14:textId="4B41D562" w:rsidR="009E3768" w:rsidRPr="00277B87" w:rsidRDefault="009E3768" w:rsidP="009E3768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</w:tr>
      <w:tr w:rsidR="009E3768" w:rsidRPr="00277B87" w14:paraId="3C07681D" w14:textId="77777777" w:rsidTr="000144BC">
        <w:tc>
          <w:tcPr>
            <w:tcW w:w="4347" w:type="dxa"/>
            <w:vAlign w:val="bottom"/>
          </w:tcPr>
          <w:p w14:paraId="1FF08C71" w14:textId="00E8658C" w:rsidR="009E3768" w:rsidRPr="00277B87" w:rsidRDefault="00DF3DD5" w:rsidP="009E3768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DD5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รวมค่าใช้จ่ายค้างจ่าย</w:t>
            </w:r>
            <w:r w:rsidRPr="00DF3DD5">
              <w:rPr>
                <w:rFonts w:ascii="Angsana New" w:hAnsi="Angsana New"/>
                <w:b/>
                <w:bCs/>
                <w:sz w:val="28"/>
                <w:cs/>
              </w:rPr>
              <w:t xml:space="preserve"> - </w:t>
            </w:r>
            <w:r w:rsidRPr="00DF3DD5">
              <w:rPr>
                <w:rFonts w:ascii="Angsana New" w:hAnsi="Angsana New" w:hint="cs"/>
                <w:b/>
                <w:bCs/>
                <w:sz w:val="28"/>
                <w:cs/>
              </w:rPr>
              <w:t>บุคคลที่เกี่ยวข้องกัน</w:t>
            </w:r>
            <w:r w:rsidRPr="00DF3DD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A4894DA" w14:textId="455A872F" w:rsidR="009E3768" w:rsidRPr="00277B87" w:rsidRDefault="000144BC" w:rsidP="009E3768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7D836C2C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5D9D34A" w14:textId="4A41DFB2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3,304</w:t>
            </w:r>
          </w:p>
        </w:tc>
        <w:tc>
          <w:tcPr>
            <w:tcW w:w="169" w:type="dxa"/>
            <w:vAlign w:val="bottom"/>
          </w:tcPr>
          <w:p w14:paraId="008B88BE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4097FBF" w14:textId="33A7BF16" w:rsidR="009E3768" w:rsidRPr="00277B87" w:rsidRDefault="000144BC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B7687FE" w14:textId="77777777" w:rsidR="009E3768" w:rsidRPr="00277B87" w:rsidRDefault="009E3768" w:rsidP="009E3768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D4C1D29" w14:textId="7D561C93" w:rsidR="009E3768" w:rsidRPr="00277B87" w:rsidRDefault="009E3768" w:rsidP="009E3768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9E3768" w:rsidRPr="00277B87" w14:paraId="21ED523A" w14:textId="77777777" w:rsidTr="007E2BDB">
        <w:tc>
          <w:tcPr>
            <w:tcW w:w="4347" w:type="dxa"/>
            <w:vAlign w:val="bottom"/>
          </w:tcPr>
          <w:p w14:paraId="14056D3C" w14:textId="77777777" w:rsidR="009E3768" w:rsidRPr="00277B87" w:rsidRDefault="009E3768" w:rsidP="009E3768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2F3C4E18" w14:textId="77777777" w:rsidR="009E3768" w:rsidRPr="00277B87" w:rsidRDefault="009E3768" w:rsidP="009E3768">
            <w:pPr>
              <w:tabs>
                <w:tab w:val="decimal" w:pos="557"/>
              </w:tabs>
              <w:ind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378CCA82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2F41A443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4475950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403A03AA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0CAB740B" w14:textId="77777777" w:rsidR="009E3768" w:rsidRPr="00277B87" w:rsidRDefault="009E3768" w:rsidP="009E3768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88F70F6" w14:textId="77777777" w:rsidR="009E3768" w:rsidRPr="00277B87" w:rsidRDefault="009E3768" w:rsidP="009E3768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9E3768" w:rsidRPr="00277B87" w14:paraId="60A9C6EE" w14:textId="77777777" w:rsidTr="007E2BDB">
        <w:tc>
          <w:tcPr>
            <w:tcW w:w="4347" w:type="dxa"/>
            <w:vAlign w:val="bottom"/>
          </w:tcPr>
          <w:p w14:paraId="2714F3BA" w14:textId="7715F49E" w:rsidR="009E3768" w:rsidRPr="00277B87" w:rsidRDefault="009E3768" w:rsidP="009E3768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ดอกเบี้ยค้างจ่าย - บุคคลที่เกี่ยวข้องกัน</w:t>
            </w:r>
          </w:p>
        </w:tc>
        <w:tc>
          <w:tcPr>
            <w:tcW w:w="1143" w:type="dxa"/>
            <w:vAlign w:val="bottom"/>
          </w:tcPr>
          <w:p w14:paraId="69D6E848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7499F775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1B73385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C40646F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D59DE79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0BB8B462" w14:textId="77777777" w:rsidR="009E3768" w:rsidRPr="00277B87" w:rsidRDefault="009E3768" w:rsidP="009E3768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7ECC0B5" w14:textId="77777777" w:rsidR="009E3768" w:rsidRPr="00277B87" w:rsidRDefault="009E3768" w:rsidP="009E3768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961E5E" w:rsidRPr="00277B87" w14:paraId="74F9326E" w14:textId="77777777" w:rsidTr="00C3029F">
        <w:tc>
          <w:tcPr>
            <w:tcW w:w="4347" w:type="dxa"/>
            <w:vAlign w:val="bottom"/>
          </w:tcPr>
          <w:p w14:paraId="23A7C06A" w14:textId="77777777" w:rsidR="00961E5E" w:rsidRPr="00277B87" w:rsidRDefault="00961E5E" w:rsidP="00961E5E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58D75B6" w14:textId="20FBA3B2" w:rsidR="00961E5E" w:rsidRPr="00277B87" w:rsidRDefault="00C3029F" w:rsidP="00961E5E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73" w:type="dxa"/>
            <w:vAlign w:val="bottom"/>
          </w:tcPr>
          <w:p w14:paraId="4EE9CF73" w14:textId="77777777" w:rsidR="00961E5E" w:rsidRPr="00277B87" w:rsidRDefault="00961E5E" w:rsidP="00961E5E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AC84877" w14:textId="5D2E8277" w:rsidR="00961E5E" w:rsidRPr="00277B87" w:rsidRDefault="00961E5E" w:rsidP="00961E5E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01B72">
              <w:rPr>
                <w:rFonts w:asciiTheme="majorBidi" w:hAnsiTheme="majorBidi" w:cstheme="majorBidi"/>
                <w:sz w:val="28"/>
              </w:rPr>
              <w:t>2,427</w:t>
            </w:r>
          </w:p>
        </w:tc>
        <w:tc>
          <w:tcPr>
            <w:tcW w:w="169" w:type="dxa"/>
            <w:vAlign w:val="bottom"/>
          </w:tcPr>
          <w:p w14:paraId="7090E754" w14:textId="77777777" w:rsidR="00961E5E" w:rsidRPr="00277B87" w:rsidRDefault="00961E5E" w:rsidP="00961E5E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2076327" w14:textId="0E025EB0" w:rsidR="00961E5E" w:rsidRPr="002D3473" w:rsidRDefault="00C3029F" w:rsidP="00961E5E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073765A" w14:textId="77777777" w:rsidR="00961E5E" w:rsidRPr="00277B87" w:rsidRDefault="00961E5E" w:rsidP="00961E5E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8905AD4" w14:textId="77777777" w:rsidR="00961E5E" w:rsidRPr="00277B87" w:rsidRDefault="00961E5E" w:rsidP="00961E5E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</w:tr>
      <w:tr w:rsidR="00961E5E" w:rsidRPr="00277B87" w14:paraId="5B9B1EB3" w14:textId="77777777" w:rsidTr="00C3029F">
        <w:trPr>
          <w:trHeight w:val="170"/>
        </w:trPr>
        <w:tc>
          <w:tcPr>
            <w:tcW w:w="4347" w:type="dxa"/>
            <w:vAlign w:val="bottom"/>
          </w:tcPr>
          <w:p w14:paraId="1710A7BD" w14:textId="2DA10CEB" w:rsidR="00961E5E" w:rsidRPr="00277B87" w:rsidRDefault="00961E5E" w:rsidP="00961E5E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รวมดอกเบี้ยค้างจ่าย - บุคคลที่เกี่ยวข้องกัน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FC836" w14:textId="1DF9AA2E" w:rsidR="00961E5E" w:rsidRPr="00277B87" w:rsidRDefault="00C3029F" w:rsidP="00961E5E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89</w:t>
            </w: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13B0B58F" w14:textId="77777777" w:rsidR="00961E5E" w:rsidRPr="00277B87" w:rsidRDefault="00961E5E" w:rsidP="00961E5E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1DED3" w14:textId="03BB060A" w:rsidR="00961E5E" w:rsidRPr="00277B87" w:rsidRDefault="00961E5E" w:rsidP="00961E5E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D1CC1">
              <w:rPr>
                <w:rFonts w:asciiTheme="majorBidi" w:hAnsiTheme="majorBidi" w:cstheme="majorBidi"/>
                <w:b/>
                <w:bCs/>
                <w:sz w:val="28"/>
              </w:rPr>
              <w:t>2,427</w:t>
            </w:r>
          </w:p>
        </w:tc>
        <w:tc>
          <w:tcPr>
            <w:tcW w:w="169" w:type="dxa"/>
            <w:vAlign w:val="bottom"/>
          </w:tcPr>
          <w:p w14:paraId="7D3E4779" w14:textId="77777777" w:rsidR="00961E5E" w:rsidRPr="00277B87" w:rsidRDefault="00961E5E" w:rsidP="00961E5E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2DA" w14:textId="0BF72D5A" w:rsidR="00961E5E" w:rsidRPr="00277B87" w:rsidRDefault="00C3029F" w:rsidP="00961E5E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E9985D0" w14:textId="77777777" w:rsidR="00961E5E" w:rsidRPr="00277B87" w:rsidRDefault="00961E5E" w:rsidP="00961E5E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F56A0" w14:textId="77777777" w:rsidR="00961E5E" w:rsidRPr="00277B87" w:rsidRDefault="00961E5E" w:rsidP="00961E5E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9E3768" w:rsidRPr="00277B87" w14:paraId="0953A21C" w14:textId="77777777" w:rsidTr="00816059">
        <w:trPr>
          <w:trHeight w:val="240"/>
        </w:trPr>
        <w:tc>
          <w:tcPr>
            <w:tcW w:w="4347" w:type="dxa"/>
            <w:vAlign w:val="bottom"/>
          </w:tcPr>
          <w:p w14:paraId="68F5AC6A" w14:textId="77777777" w:rsidR="009E3768" w:rsidRPr="00277B87" w:rsidRDefault="009E3768" w:rsidP="009E3768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33E45439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597FCFE5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17575F15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DE768C5" w14:textId="77777777" w:rsidR="009E3768" w:rsidRPr="00277B87" w:rsidRDefault="009E3768" w:rsidP="009E3768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1AB13A1" w14:textId="77777777" w:rsidR="009E3768" w:rsidRPr="00277B87" w:rsidRDefault="009E3768" w:rsidP="009E3768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1B1CB499" w14:textId="77777777" w:rsidR="009E3768" w:rsidRPr="00277B87" w:rsidRDefault="009E3768" w:rsidP="009E3768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37491266" w14:textId="77777777" w:rsidR="009E3768" w:rsidRPr="00277B87" w:rsidRDefault="009E3768" w:rsidP="009E3768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</w:tbl>
    <w:p w14:paraId="1A33B9B0" w14:textId="77777777" w:rsidR="009B163B" w:rsidRDefault="009B163B" w:rsidP="008F67C9">
      <w:pPr>
        <w:spacing w:before="240" w:after="120"/>
        <w:ind w:left="360"/>
        <w:jc w:val="thaiDistribute"/>
        <w:rPr>
          <w:rFonts w:ascii="Angsana New" w:hAnsi="Angsana New"/>
          <w:b/>
          <w:bCs/>
          <w:color w:val="000000"/>
          <w:spacing w:val="-2"/>
          <w:sz w:val="28"/>
          <w:cs/>
        </w:rPr>
      </w:pPr>
    </w:p>
    <w:p w14:paraId="3701C8DD" w14:textId="4D674E08" w:rsidR="007D0494" w:rsidRPr="00277B87" w:rsidRDefault="009E4C64" w:rsidP="008F67C9">
      <w:pPr>
        <w:spacing w:before="240" w:after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lastRenderedPageBreak/>
        <w:t>เงิน</w:t>
      </w:r>
      <w:r w:rsidRPr="00277B87">
        <w:rPr>
          <w:rFonts w:ascii="Angsana New" w:hAnsi="Angsana New"/>
          <w:b/>
          <w:bCs/>
          <w:sz w:val="28"/>
          <w:cs/>
        </w:rPr>
        <w:t>ให้กู้ยืมระยะสั้น</w:t>
      </w:r>
      <w:r w:rsidR="00DF3272" w:rsidRPr="00277B87">
        <w:rPr>
          <w:rFonts w:ascii="Angsana New" w:hAnsi="Angsana New"/>
          <w:b/>
          <w:bCs/>
          <w:sz w:val="28"/>
          <w:cs/>
        </w:rPr>
        <w:t>และระยะยาว</w:t>
      </w:r>
      <w:r w:rsidRPr="00277B87">
        <w:rPr>
          <w:rFonts w:ascii="Angsana New" w:hAnsi="Angsana New"/>
          <w:b/>
          <w:bCs/>
          <w:sz w:val="28"/>
          <w:cs/>
        </w:rPr>
        <w:t>แก่กิจการที่เกี่ยวข้องกัน</w:t>
      </w:r>
      <w:r w:rsidR="00954832" w:rsidRPr="00277B87">
        <w:rPr>
          <w:rFonts w:ascii="Angsana New" w:hAnsi="Angsana New"/>
          <w:b/>
          <w:bCs/>
          <w:sz w:val="28"/>
        </w:rPr>
        <w:t xml:space="preserve"> </w:t>
      </w:r>
      <w:r w:rsidR="00954832" w:rsidRPr="00277B87">
        <w:rPr>
          <w:rFonts w:ascii="Angsana New" w:hAnsi="Angsana New"/>
          <w:b/>
          <w:bCs/>
          <w:sz w:val="28"/>
          <w:cs/>
        </w:rPr>
        <w:t>เงินกู้ยืม</w:t>
      </w:r>
      <w:r w:rsidR="007505E4" w:rsidRPr="00277B87">
        <w:rPr>
          <w:rFonts w:ascii="Angsana New" w:hAnsi="Angsana New"/>
          <w:b/>
          <w:bCs/>
          <w:sz w:val="28"/>
          <w:cs/>
        </w:rPr>
        <w:t>ระยะสั้นจากบุคคลที่เกี่ยวข้องกัน</w:t>
      </w:r>
      <w:r w:rsidR="007E6314" w:rsidRPr="00277B87">
        <w:rPr>
          <w:rFonts w:ascii="Angsana New" w:hAnsi="Angsana New"/>
          <w:b/>
          <w:bCs/>
          <w:sz w:val="28"/>
          <w:cs/>
        </w:rPr>
        <w:t xml:space="preserve"> และเงินกู้ยืมระยะสั้น</w:t>
      </w:r>
      <w:r w:rsidR="007F0F17" w:rsidRPr="00277B87">
        <w:rPr>
          <w:rFonts w:ascii="Angsana New" w:hAnsi="Angsana New"/>
          <w:b/>
          <w:bCs/>
          <w:sz w:val="28"/>
        </w:rPr>
        <w:t xml:space="preserve">   </w:t>
      </w:r>
      <w:r w:rsidR="00013D9B" w:rsidRPr="00277B87">
        <w:rPr>
          <w:rFonts w:ascii="Angsana New" w:hAnsi="Angsana New"/>
          <w:b/>
          <w:bCs/>
          <w:sz w:val="28"/>
          <w:cs/>
        </w:rPr>
        <w:t>จากกิจก</w:t>
      </w:r>
      <w:r w:rsidR="006E66D6" w:rsidRPr="00277B87">
        <w:rPr>
          <w:rFonts w:ascii="Angsana New" w:hAnsi="Angsana New"/>
          <w:b/>
          <w:bCs/>
          <w:sz w:val="28"/>
          <w:cs/>
        </w:rPr>
        <w:t>าร</w:t>
      </w:r>
      <w:r w:rsidR="00013D9B" w:rsidRPr="00277B87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14:paraId="375DFDF0" w14:textId="7A28BFF8" w:rsidR="00F51D33" w:rsidRPr="00277B87" w:rsidRDefault="009E4C64" w:rsidP="0035475F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045C6">
        <w:rPr>
          <w:rFonts w:ascii="Angsana New" w:hAnsi="Angsana New"/>
          <w:color w:val="000000"/>
          <w:spacing w:val="-6"/>
          <w:sz w:val="28"/>
          <w:cs/>
        </w:rPr>
        <w:t>ยอดคงเหลือของเงินให้กู้ยืมระยะสั้น</w:t>
      </w:r>
      <w:r w:rsidR="00F206BA" w:rsidRPr="003045C6">
        <w:rPr>
          <w:rFonts w:ascii="Angsana New" w:hAnsi="Angsana New"/>
          <w:color w:val="000000"/>
          <w:spacing w:val="-6"/>
          <w:sz w:val="28"/>
          <w:cs/>
        </w:rPr>
        <w:t>และระยะยาว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>แก่กิจการที่เกี่ยวข้องกัน</w:t>
      </w:r>
      <w:r w:rsidRPr="003045C6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>ณ วันที่</w:t>
      </w:r>
      <w:r w:rsidRPr="003045C6">
        <w:rPr>
          <w:rFonts w:ascii="Angsana New" w:hAnsi="Angsana New"/>
          <w:color w:val="000000"/>
          <w:spacing w:val="-6"/>
          <w:sz w:val="28"/>
        </w:rPr>
        <w:t xml:space="preserve"> </w:t>
      </w:r>
      <w:r w:rsidR="006F4CCB" w:rsidRPr="003045C6">
        <w:rPr>
          <w:rFonts w:ascii="Angsana New" w:hAnsi="Angsana New"/>
          <w:spacing w:val="-6"/>
          <w:sz w:val="28"/>
        </w:rPr>
        <w:t xml:space="preserve">31 </w:t>
      </w:r>
      <w:r w:rsidR="006F4CCB" w:rsidRPr="003045C6">
        <w:rPr>
          <w:rFonts w:ascii="Angsana New" w:hAnsi="Angsana New"/>
          <w:spacing w:val="-6"/>
          <w:sz w:val="28"/>
          <w:cs/>
        </w:rPr>
        <w:t>มีนาคม</w:t>
      </w:r>
      <w:r w:rsidR="00BE5A7F" w:rsidRPr="003045C6">
        <w:rPr>
          <w:rFonts w:ascii="Angsana New" w:hAnsi="Angsana New"/>
          <w:spacing w:val="-6"/>
          <w:sz w:val="28"/>
          <w:cs/>
        </w:rPr>
        <w:t xml:space="preserve"> </w:t>
      </w:r>
      <w:r w:rsidRPr="003045C6">
        <w:rPr>
          <w:rFonts w:ascii="Angsana New" w:hAnsi="Angsana New"/>
          <w:color w:val="000000"/>
          <w:spacing w:val="-6"/>
          <w:sz w:val="28"/>
        </w:rPr>
        <w:t>256</w:t>
      </w:r>
      <w:r w:rsidR="006F4CCB" w:rsidRPr="003045C6">
        <w:rPr>
          <w:rFonts w:ascii="Angsana New" w:hAnsi="Angsana New"/>
          <w:color w:val="000000"/>
          <w:spacing w:val="-6"/>
          <w:sz w:val="28"/>
        </w:rPr>
        <w:t>9</w:t>
      </w:r>
      <w:r w:rsidR="00306408" w:rsidRPr="003045C6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>และ</w:t>
      </w:r>
      <w:r w:rsidR="000719DC" w:rsidRPr="003045C6">
        <w:rPr>
          <w:rFonts w:ascii="Angsana New" w:hAnsi="Angsana New"/>
          <w:color w:val="000000"/>
          <w:spacing w:val="-6"/>
          <w:sz w:val="28"/>
          <w:cs/>
        </w:rPr>
        <w:t>วันที่</w:t>
      </w:r>
      <w:r w:rsidR="000235C1" w:rsidRPr="003045C6">
        <w:rPr>
          <w:rFonts w:ascii="Angsana New" w:hAnsi="Angsana New"/>
          <w:color w:val="000000"/>
          <w:spacing w:val="-6"/>
          <w:sz w:val="28"/>
          <w:cs/>
        </w:rPr>
        <w:t xml:space="preserve"> </w:t>
      </w:r>
      <w:r w:rsidR="006F4CCB" w:rsidRPr="003045C6">
        <w:rPr>
          <w:rFonts w:ascii="Angsana New" w:hAnsi="Angsana New"/>
          <w:color w:val="000000"/>
          <w:spacing w:val="-6"/>
          <w:sz w:val="28"/>
        </w:rPr>
        <w:t xml:space="preserve">31 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 xml:space="preserve">ธันวาคม </w:t>
      </w:r>
      <w:r w:rsidRPr="003045C6">
        <w:rPr>
          <w:rFonts w:ascii="Angsana New" w:hAnsi="Angsana New"/>
          <w:color w:val="000000"/>
          <w:spacing w:val="-6"/>
          <w:sz w:val="28"/>
        </w:rPr>
        <w:t>256</w:t>
      </w:r>
      <w:r w:rsidR="006F4CCB" w:rsidRPr="003045C6">
        <w:rPr>
          <w:rFonts w:ascii="Angsana New" w:hAnsi="Angsana New"/>
          <w:color w:val="000000"/>
          <w:spacing w:val="-6"/>
          <w:sz w:val="28"/>
        </w:rPr>
        <w:t>8</w:t>
      </w:r>
      <w:r w:rsidR="00586A31" w:rsidRPr="00277B87">
        <w:rPr>
          <w:rFonts w:ascii="Angsana New" w:hAnsi="Angsana New"/>
          <w:color w:val="000000"/>
          <w:spacing w:val="2"/>
          <w:sz w:val="28"/>
        </w:rPr>
        <w:t xml:space="preserve"> </w:t>
      </w:r>
      <w:r w:rsidR="003045C6">
        <w:rPr>
          <w:rFonts w:ascii="Angsana New" w:hAnsi="Angsana New" w:hint="cs"/>
          <w:color w:val="000000"/>
          <w:spacing w:val="2"/>
          <w:sz w:val="28"/>
          <w:cs/>
        </w:rPr>
        <w:t xml:space="preserve"> </w:t>
      </w:r>
      <w:r w:rsidR="00D332B9" w:rsidRPr="00277B87">
        <w:rPr>
          <w:rFonts w:ascii="Angsana New" w:hAnsi="Angsana New"/>
          <w:color w:val="000000"/>
          <w:spacing w:val="2"/>
          <w:sz w:val="28"/>
          <w:cs/>
        </w:rPr>
        <w:t>รวมถึง</w:t>
      </w:r>
      <w:r w:rsidRPr="00277B87">
        <w:rPr>
          <w:rFonts w:ascii="Angsana New" w:hAnsi="Angsana New"/>
          <w:color w:val="000000"/>
          <w:spacing w:val="2"/>
          <w:sz w:val="28"/>
          <w:cs/>
        </w:rPr>
        <w:t>การ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เคลื่อนไหวของเงินให้กู้ยืมระยะสั้น</w:t>
      </w:r>
      <w:r w:rsidR="00F206BA" w:rsidRPr="00277B87">
        <w:rPr>
          <w:rFonts w:ascii="Angsana New" w:hAnsi="Angsana New"/>
          <w:color w:val="000000"/>
          <w:spacing w:val="-2"/>
          <w:sz w:val="28"/>
          <w:cs/>
        </w:rPr>
        <w:t>และระยะยาว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ดังกล่าวมีรายละเอียดดังนี้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"/>
        <w:gridCol w:w="1269"/>
        <w:gridCol w:w="79"/>
        <w:gridCol w:w="1181"/>
        <w:gridCol w:w="90"/>
        <w:gridCol w:w="1162"/>
        <w:gridCol w:w="135"/>
        <w:gridCol w:w="1135"/>
        <w:gridCol w:w="77"/>
        <w:gridCol w:w="1181"/>
      </w:tblGrid>
      <w:tr w:rsidR="00913956" w:rsidRPr="00277B87" w14:paraId="10F1A4F9" w14:textId="77777777" w:rsidTr="00697C85">
        <w:trPr>
          <w:trHeight w:val="101"/>
        </w:trPr>
        <w:tc>
          <w:tcPr>
            <w:tcW w:w="2970" w:type="dxa"/>
            <w:vAlign w:val="bottom"/>
          </w:tcPr>
          <w:p w14:paraId="1E17D4E6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134F328F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60534880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76114B4F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1" w:type="dxa"/>
            <w:gridSpan w:val="7"/>
            <w:vAlign w:val="bottom"/>
          </w:tcPr>
          <w:p w14:paraId="10831CB9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13956" w:rsidRPr="00277B87" w14:paraId="3FAF3AAB" w14:textId="77777777" w:rsidTr="00697C85">
        <w:trPr>
          <w:trHeight w:val="101"/>
        </w:trPr>
        <w:tc>
          <w:tcPr>
            <w:tcW w:w="2970" w:type="dxa"/>
            <w:vAlign w:val="bottom"/>
          </w:tcPr>
          <w:p w14:paraId="2152AE0A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BEB7757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134E5046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</w:tcPr>
          <w:p w14:paraId="3E6A5716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vAlign w:val="bottom"/>
          </w:tcPr>
          <w:p w14:paraId="109BAFAD" w14:textId="552279E4" w:rsidR="00913956" w:rsidRPr="00277B87" w:rsidRDefault="005C00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13956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913956" w:rsidRPr="00277B87" w14:paraId="40833087" w14:textId="77777777" w:rsidTr="00697C85">
        <w:trPr>
          <w:trHeight w:val="101"/>
        </w:trPr>
        <w:tc>
          <w:tcPr>
            <w:tcW w:w="2970" w:type="dxa"/>
            <w:vMerge w:val="restart"/>
            <w:tcBorders>
              <w:bottom w:val="single" w:sz="4" w:space="0" w:color="auto"/>
            </w:tcBorders>
            <w:vAlign w:val="bottom"/>
          </w:tcPr>
          <w:p w14:paraId="406A7C27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เงินให้กู้ยืมระยะสั้นแก่</w:t>
            </w:r>
          </w:p>
          <w:p w14:paraId="5029A953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" w:type="dxa"/>
          </w:tcPr>
          <w:p w14:paraId="6951C817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Merge w:val="restart"/>
            <w:tcBorders>
              <w:bottom w:val="single" w:sz="4" w:space="0" w:color="auto"/>
            </w:tcBorders>
            <w:vAlign w:val="bottom"/>
          </w:tcPr>
          <w:p w14:paraId="01760CA0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อัตราดอกเบี้ย (ร้อยละต่อปี)</w:t>
            </w:r>
          </w:p>
        </w:tc>
        <w:tc>
          <w:tcPr>
            <w:tcW w:w="79" w:type="dxa"/>
          </w:tcPr>
          <w:p w14:paraId="28CF09AD" w14:textId="77777777" w:rsidR="00913956" w:rsidRPr="00277B87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Merge w:val="restart"/>
            <w:tcBorders>
              <w:bottom w:val="single" w:sz="4" w:space="0" w:color="auto"/>
            </w:tcBorders>
            <w:vAlign w:val="bottom"/>
          </w:tcPr>
          <w:p w14:paraId="29B30A7E" w14:textId="0FFB914A" w:rsidR="00913956" w:rsidRPr="00277B87" w:rsidRDefault="004B49C4">
            <w:pPr>
              <w:tabs>
                <w:tab w:val="left" w:pos="381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77B87">
              <w:rPr>
                <w:rFonts w:ascii="Angsana New" w:hAnsi="Angsana New"/>
                <w:spacing w:val="-6"/>
                <w:sz w:val="28"/>
              </w:rPr>
              <w:t>1</w:t>
            </w:r>
            <w:r w:rsidR="00913956" w:rsidRPr="00277B87">
              <w:rPr>
                <w:rFonts w:ascii="Angsana New" w:hAnsi="Angsana New"/>
                <w:spacing w:val="-6"/>
                <w:sz w:val="28"/>
                <w:cs/>
              </w:rPr>
              <w:t xml:space="preserve"> มกราคม </w:t>
            </w:r>
            <w:r w:rsidR="004D4969" w:rsidRPr="00277B87">
              <w:rPr>
                <w:rFonts w:ascii="Angsana New" w:hAnsi="Angsana New"/>
                <w:spacing w:val="-6"/>
                <w:sz w:val="28"/>
              </w:rPr>
              <w:br/>
              <w:t>2</w:t>
            </w:r>
            <w:r w:rsidRPr="00277B87">
              <w:rPr>
                <w:rFonts w:ascii="Angsana New" w:hAnsi="Angsana New"/>
                <w:spacing w:val="-6"/>
                <w:sz w:val="28"/>
              </w:rPr>
              <w:t>56</w:t>
            </w:r>
            <w:r w:rsidR="00642C2B">
              <w:rPr>
                <w:rFonts w:ascii="Angsana New" w:hAnsi="Angsana New"/>
                <w:spacing w:val="-6"/>
                <w:sz w:val="28"/>
              </w:rPr>
              <w:t>9</w:t>
            </w:r>
          </w:p>
        </w:tc>
        <w:tc>
          <w:tcPr>
            <w:tcW w:w="90" w:type="dxa"/>
            <w:vAlign w:val="bottom"/>
          </w:tcPr>
          <w:p w14:paraId="54A63E2E" w14:textId="77777777" w:rsidR="00913956" w:rsidRPr="00277B87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bottom"/>
          </w:tcPr>
          <w:p w14:paraId="08AC47F7" w14:textId="77777777" w:rsidR="00913956" w:rsidRPr="00277B87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5451710C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536ABA8A" w14:textId="364F910C" w:rsidR="00913956" w:rsidRPr="00277B87" w:rsidRDefault="00913956">
            <w:pPr>
              <w:ind w:right="76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 w:rsidR="00697C85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="00697C85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277B87">
              <w:rPr>
                <w:rFonts w:ascii="Angsana New" w:hAnsi="Angsana New"/>
                <w:sz w:val="28"/>
                <w:cs/>
              </w:rPr>
              <w:t>256</w:t>
            </w:r>
            <w:r w:rsidR="00697C85">
              <w:rPr>
                <w:rFonts w:ascii="Angsana New" w:hAnsi="Angsana New"/>
                <w:sz w:val="28"/>
              </w:rPr>
              <w:t>9</w:t>
            </w:r>
          </w:p>
        </w:tc>
      </w:tr>
      <w:tr w:rsidR="00913956" w:rsidRPr="00277B87" w14:paraId="0D536C58" w14:textId="77777777" w:rsidTr="00697C85">
        <w:trPr>
          <w:trHeight w:val="101"/>
        </w:trPr>
        <w:tc>
          <w:tcPr>
            <w:tcW w:w="29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3E97035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" w:type="dxa"/>
          </w:tcPr>
          <w:p w14:paraId="2D824778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927E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</w:tcPr>
          <w:p w14:paraId="698CEC0C" w14:textId="77777777" w:rsidR="00913956" w:rsidRPr="00277B87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8875C" w14:textId="77777777" w:rsidR="00913956" w:rsidRPr="00277B87" w:rsidRDefault="009139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F7DD00E" w14:textId="77777777" w:rsidR="00913956" w:rsidRPr="00277B87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377B0" w14:textId="0E63A38E" w:rsidR="00913956" w:rsidRPr="00277B87" w:rsidRDefault="00913956">
            <w:pPr>
              <w:tabs>
                <w:tab w:val="decimal" w:pos="756"/>
              </w:tabs>
              <w:ind w:right="7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7233632A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0465B" w14:textId="77777777" w:rsidR="00913956" w:rsidRPr="00277B87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4647F3E4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1643BB5" w14:textId="77777777" w:rsidR="00913956" w:rsidRPr="00277B87" w:rsidRDefault="00913956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3956" w:rsidRPr="00277B87" w14:paraId="64A8F4FB" w14:textId="77777777" w:rsidTr="00697C85">
        <w:trPr>
          <w:trHeight w:val="101"/>
        </w:trPr>
        <w:tc>
          <w:tcPr>
            <w:tcW w:w="2970" w:type="dxa"/>
            <w:tcBorders>
              <w:top w:val="single" w:sz="4" w:space="0" w:color="auto"/>
            </w:tcBorders>
          </w:tcPr>
          <w:p w14:paraId="54701A6C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81" w:type="dxa"/>
          </w:tcPr>
          <w:p w14:paraId="6BB292C0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CB4B0B5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</w:tcPr>
          <w:p w14:paraId="7AEBEB63" w14:textId="77777777" w:rsidR="00913956" w:rsidRPr="00277B87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7B23AC9" w14:textId="77777777" w:rsidR="00913956" w:rsidRPr="00277B87" w:rsidRDefault="009139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861ABF" w14:textId="77777777" w:rsidR="00913956" w:rsidRPr="00277B87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2BCD02E" w14:textId="77777777" w:rsidR="00913956" w:rsidRPr="00277B87" w:rsidRDefault="0091395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208B306E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6CDBCE4" w14:textId="77777777" w:rsidR="00913956" w:rsidRPr="00277B87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DD42189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</w:tcBorders>
            <w:vAlign w:val="bottom"/>
          </w:tcPr>
          <w:p w14:paraId="7E177323" w14:textId="77777777" w:rsidR="00913956" w:rsidRPr="00277B87" w:rsidRDefault="00913956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0C32" w:rsidRPr="00277B87" w14:paraId="0B7B5F26" w14:textId="77777777" w:rsidTr="004701FE">
        <w:trPr>
          <w:trHeight w:val="101"/>
        </w:trPr>
        <w:tc>
          <w:tcPr>
            <w:tcW w:w="2970" w:type="dxa"/>
          </w:tcPr>
          <w:p w14:paraId="40CB3759" w14:textId="4035FC8E" w:rsidR="006D0C32" w:rsidRPr="00277B87" w:rsidRDefault="006D0C32" w:rsidP="006D0C32">
            <w:pPr>
              <w:tabs>
                <w:tab w:val="left" w:pos="360"/>
                <w:tab w:val="left" w:pos="2160"/>
              </w:tabs>
              <w:ind w:left="360" w:hanging="36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81" w:type="dxa"/>
          </w:tcPr>
          <w:p w14:paraId="4F1715F7" w14:textId="77777777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43B28D41" w14:textId="7341E825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76CD0">
              <w:rPr>
                <w:rFonts w:asciiTheme="majorBidi" w:hAnsiTheme="majorBidi" w:cstheme="majorBidi"/>
                <w:sz w:val="28"/>
              </w:rPr>
              <w:t>10.00 - 15.00</w:t>
            </w:r>
          </w:p>
        </w:tc>
        <w:tc>
          <w:tcPr>
            <w:tcW w:w="79" w:type="dxa"/>
          </w:tcPr>
          <w:p w14:paraId="33E1DF5D" w14:textId="77777777" w:rsidR="006D0C32" w:rsidRPr="00277B87" w:rsidRDefault="006D0C32" w:rsidP="006D0C3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B42CA13" w14:textId="3D9F9E6D" w:rsidR="006D0C32" w:rsidRPr="00277B87" w:rsidRDefault="006D0C32" w:rsidP="006D0C3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  <w:tc>
          <w:tcPr>
            <w:tcW w:w="90" w:type="dxa"/>
            <w:vAlign w:val="bottom"/>
          </w:tcPr>
          <w:p w14:paraId="4C4F2C32" w14:textId="77777777" w:rsidR="006D0C32" w:rsidRPr="00277B87" w:rsidRDefault="006D0C32" w:rsidP="006D0C3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145F4638" w14:textId="50D12D66" w:rsidR="006D0C32" w:rsidRPr="00277B87" w:rsidRDefault="00CF63C9" w:rsidP="006D0C3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261593D5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24D522C7" w14:textId="03C76FFC" w:rsidR="006D0C32" w:rsidRPr="00277B87" w:rsidRDefault="00CF63C9" w:rsidP="006D0C3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FA40250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</w:tcBorders>
            <w:vAlign w:val="bottom"/>
          </w:tcPr>
          <w:p w14:paraId="71F97E9E" w14:textId="755442F0" w:rsidR="006D0C32" w:rsidRPr="00277B87" w:rsidRDefault="00CF63C9" w:rsidP="006D0C3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45,000</w:t>
            </w:r>
          </w:p>
        </w:tc>
      </w:tr>
      <w:tr w:rsidR="006D0C32" w:rsidRPr="00277B87" w14:paraId="37FF0692" w14:textId="77777777" w:rsidTr="004701FE">
        <w:trPr>
          <w:trHeight w:val="101"/>
        </w:trPr>
        <w:tc>
          <w:tcPr>
            <w:tcW w:w="2970" w:type="dxa"/>
          </w:tcPr>
          <w:p w14:paraId="16FDF013" w14:textId="272964CE" w:rsidR="006D0C32" w:rsidRPr="00277B87" w:rsidRDefault="006D0C32" w:rsidP="006D0C3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Yi Hao Motor Co.,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</w:t>
            </w:r>
            <w:r w:rsidRPr="00277B87">
              <w:rPr>
                <w:rFonts w:ascii="Angsana New" w:hAnsi="Angsana New"/>
                <w:sz w:val="28"/>
              </w:rPr>
              <w:t>Ltd.</w:t>
            </w:r>
          </w:p>
        </w:tc>
        <w:tc>
          <w:tcPr>
            <w:tcW w:w="81" w:type="dxa"/>
          </w:tcPr>
          <w:p w14:paraId="26EFD661" w14:textId="77777777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5A001A08" w14:textId="6D15DA85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C76C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vAlign w:val="bottom"/>
          </w:tcPr>
          <w:p w14:paraId="50F39A18" w14:textId="77777777" w:rsidR="006D0C32" w:rsidRPr="00277B87" w:rsidRDefault="006D0C32" w:rsidP="006D0C3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C6B67DB" w14:textId="34770368" w:rsidR="006D0C32" w:rsidRPr="00277B87" w:rsidRDefault="006D0C32" w:rsidP="006D0C3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32,932</w:t>
            </w:r>
          </w:p>
        </w:tc>
        <w:tc>
          <w:tcPr>
            <w:tcW w:w="90" w:type="dxa"/>
            <w:vAlign w:val="bottom"/>
          </w:tcPr>
          <w:p w14:paraId="2F7C0DEF" w14:textId="77777777" w:rsidR="006D0C32" w:rsidRPr="00277B87" w:rsidRDefault="006D0C32" w:rsidP="006D0C3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52F4757" w14:textId="3C98EB9F" w:rsidR="006D0C32" w:rsidRPr="00277B87" w:rsidRDefault="00CF63C9" w:rsidP="006D0C3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1D0B351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E7BF4AD" w14:textId="5194051B" w:rsidR="006D0C32" w:rsidRPr="00277B87" w:rsidRDefault="00CF63C9" w:rsidP="006D0C3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4669146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</w:tcBorders>
            <w:vAlign w:val="bottom"/>
          </w:tcPr>
          <w:p w14:paraId="1DE01129" w14:textId="1D6C53D7" w:rsidR="006D0C32" w:rsidRPr="00277B87" w:rsidRDefault="00CF63C9" w:rsidP="006D0C3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32,932</w:t>
            </w:r>
          </w:p>
        </w:tc>
      </w:tr>
      <w:tr w:rsidR="00DF5282" w:rsidRPr="00277B87" w14:paraId="5B9E000F" w14:textId="77777777" w:rsidTr="004701FE">
        <w:trPr>
          <w:trHeight w:val="101"/>
        </w:trPr>
        <w:tc>
          <w:tcPr>
            <w:tcW w:w="2970" w:type="dxa"/>
          </w:tcPr>
          <w:p w14:paraId="4DABDD1D" w14:textId="77777777" w:rsidR="00DF5282" w:rsidRPr="00277B87" w:rsidRDefault="00DF5282" w:rsidP="00DF528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1" w:type="dxa"/>
          </w:tcPr>
          <w:p w14:paraId="554E85B7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406C91B3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vAlign w:val="bottom"/>
          </w:tcPr>
          <w:p w14:paraId="201E602A" w14:textId="77777777" w:rsidR="00DF5282" w:rsidRPr="00277B87" w:rsidRDefault="00DF5282" w:rsidP="00DF52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85BE075" w14:textId="0E222382" w:rsidR="00DF5282" w:rsidRPr="00277B87" w:rsidRDefault="00DF5282" w:rsidP="00DF528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77,932</w:t>
            </w:r>
          </w:p>
        </w:tc>
        <w:tc>
          <w:tcPr>
            <w:tcW w:w="90" w:type="dxa"/>
            <w:vAlign w:val="bottom"/>
          </w:tcPr>
          <w:p w14:paraId="07BEC0FF" w14:textId="77777777" w:rsidR="00DF5282" w:rsidRPr="00277B87" w:rsidRDefault="00DF5282" w:rsidP="00DF528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FEBDF8" w14:textId="37417476" w:rsidR="00DF5282" w:rsidRPr="00277B87" w:rsidRDefault="00252965" w:rsidP="00DF528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36CAA9F0" w14:textId="77777777" w:rsidR="00DF5282" w:rsidRPr="00277B87" w:rsidRDefault="00DF5282" w:rsidP="00DF528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7E623AC" w14:textId="734B8806" w:rsidR="00DF5282" w:rsidRPr="00277B87" w:rsidRDefault="00252965" w:rsidP="00DF528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2F2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2F33BE6" w14:textId="77777777" w:rsidR="00DF5282" w:rsidRPr="00277B87" w:rsidRDefault="00DF5282" w:rsidP="00DF528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</w:tcBorders>
            <w:vAlign w:val="bottom"/>
          </w:tcPr>
          <w:p w14:paraId="784DCC28" w14:textId="297FA26C" w:rsidR="00DF5282" w:rsidRPr="00277B87" w:rsidRDefault="00252965" w:rsidP="00DF528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77,932</w:t>
            </w:r>
          </w:p>
        </w:tc>
      </w:tr>
      <w:tr w:rsidR="00DF5282" w:rsidRPr="00277B87" w14:paraId="4BD27BD7" w14:textId="77777777" w:rsidTr="004701FE">
        <w:trPr>
          <w:trHeight w:val="101"/>
        </w:trPr>
        <w:tc>
          <w:tcPr>
            <w:tcW w:w="2970" w:type="dxa"/>
          </w:tcPr>
          <w:p w14:paraId="1D9E8B14" w14:textId="6A0A54C2" w:rsidR="00DF5282" w:rsidRPr="003E62A9" w:rsidRDefault="00C64B92" w:rsidP="00DF5282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  <w:r w:rsidRPr="00DF567F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 w:rsidR="00DF5282" w:rsidRPr="003E62A9">
              <w:rPr>
                <w:rFonts w:ascii="Angsana New" w:hAnsi="Angsana New"/>
                <w:sz w:val="28"/>
                <w:cs/>
              </w:rPr>
              <w:t>ค่าเผื่อผลขาดทุน</w:t>
            </w:r>
          </w:p>
          <w:p w14:paraId="430FF547" w14:textId="664A36D6" w:rsidR="00DF5282" w:rsidRPr="00277B87" w:rsidRDefault="00DF5282" w:rsidP="00DF5282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3E62A9">
              <w:rPr>
                <w:rFonts w:ascii="Angsana New" w:hAnsi="Angsana New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81" w:type="dxa"/>
          </w:tcPr>
          <w:p w14:paraId="564182FA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A4A9706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0A9091BB" w14:textId="77777777" w:rsidR="00DF5282" w:rsidRPr="00277B87" w:rsidRDefault="00DF5282" w:rsidP="00DF52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7337086" w14:textId="4D75A632" w:rsidR="00DF5282" w:rsidRPr="00277B87" w:rsidRDefault="00DF5282" w:rsidP="00DF528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64B92">
              <w:rPr>
                <w:rFonts w:asciiTheme="majorBidi" w:hAnsiTheme="majorBidi" w:cstheme="majorBidi"/>
                <w:sz w:val="28"/>
              </w:rPr>
              <w:t>77,932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B70AA5C" w14:textId="77777777" w:rsidR="00DF5282" w:rsidRPr="00277B87" w:rsidRDefault="00DF5282" w:rsidP="00DF528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6C44518D" w14:textId="3C9D22C4" w:rsidR="00DF5282" w:rsidRPr="00277B87" w:rsidRDefault="00252965" w:rsidP="00DF528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2F298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13F98F07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67F0BC4F" w14:textId="418051A9" w:rsidR="00DF5282" w:rsidRPr="00277B87" w:rsidRDefault="00252965" w:rsidP="00DF528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9750874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</w:tcBorders>
            <w:vAlign w:val="bottom"/>
          </w:tcPr>
          <w:p w14:paraId="39D2173E" w14:textId="7CB36E70" w:rsidR="00DF5282" w:rsidRPr="00277B87" w:rsidRDefault="00252965" w:rsidP="00DF528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2F2987">
              <w:rPr>
                <w:rFonts w:ascii="Angsana New" w:hAnsi="Angsana New"/>
                <w:sz w:val="28"/>
              </w:rPr>
              <w:t>(</w:t>
            </w:r>
            <w:r w:rsidR="00C64B92">
              <w:rPr>
                <w:rFonts w:asciiTheme="majorBidi" w:hAnsiTheme="majorBidi" w:cstheme="majorBidi"/>
                <w:sz w:val="28"/>
              </w:rPr>
              <w:t>77,932</w:t>
            </w:r>
            <w:r w:rsidRPr="002F2987">
              <w:rPr>
                <w:rFonts w:ascii="Angsana New" w:hAnsi="Angsana New"/>
                <w:sz w:val="28"/>
              </w:rPr>
              <w:t>)</w:t>
            </w:r>
          </w:p>
        </w:tc>
      </w:tr>
      <w:tr w:rsidR="00DF5282" w:rsidRPr="00277B87" w14:paraId="48FF34F0" w14:textId="77777777" w:rsidTr="004701FE">
        <w:trPr>
          <w:trHeight w:val="101"/>
        </w:trPr>
        <w:tc>
          <w:tcPr>
            <w:tcW w:w="2970" w:type="dxa"/>
          </w:tcPr>
          <w:p w14:paraId="64E5CA89" w14:textId="77777777" w:rsidR="00DF5282" w:rsidRPr="00277B87" w:rsidRDefault="00DF5282" w:rsidP="00DF5282">
            <w:pPr>
              <w:spacing w:line="340" w:lineRule="exact"/>
              <w:ind w:left="321" w:right="-57" w:hanging="321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1" w:type="dxa"/>
          </w:tcPr>
          <w:p w14:paraId="5E97C508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7F6EA6E2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53052A48" w14:textId="77777777" w:rsidR="00DF5282" w:rsidRPr="00277B87" w:rsidRDefault="00DF5282" w:rsidP="00DF52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3E181" w14:textId="4897119F" w:rsidR="00DF5282" w:rsidRPr="00277B87" w:rsidRDefault="00C373E1" w:rsidP="00DF528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95EC111" w14:textId="77777777" w:rsidR="00DF5282" w:rsidRPr="00277B87" w:rsidRDefault="00DF5282" w:rsidP="00DF528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532193A6" w14:textId="77777777" w:rsidR="00DF5282" w:rsidRPr="00277B87" w:rsidRDefault="00DF5282" w:rsidP="00DF528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4A2A256A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EA32BE" w14:textId="77777777" w:rsidR="00DF5282" w:rsidRPr="00277B87" w:rsidRDefault="00DF5282" w:rsidP="00DF528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CA977B2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C61A4E1" w14:textId="17C691D7" w:rsidR="00DF5282" w:rsidRPr="00277B87" w:rsidRDefault="004701FE" w:rsidP="00DF5282">
            <w:pPr>
              <w:ind w:right="76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298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4A28689" w14:textId="4316816C" w:rsidR="00E879EB" w:rsidRDefault="00E879EB" w:rsidP="00E879EB">
      <w:pPr>
        <w:overflowPunct/>
        <w:autoSpaceDE/>
        <w:autoSpaceDN/>
        <w:adjustRightInd/>
        <w:spacing w:before="120"/>
        <w:ind w:left="360" w:right="-7"/>
        <w:jc w:val="thaiDistribute"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ณ วันที่ </w:t>
      </w:r>
      <w:r w:rsidRPr="005617E7">
        <w:rPr>
          <w:rFonts w:ascii="Angsana New" w:hAnsi="Angsana New"/>
          <w:color w:val="000000"/>
          <w:spacing w:val="-2"/>
          <w:sz w:val="28"/>
        </w:rPr>
        <w:t>31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 มีนาคม </w:t>
      </w:r>
      <w:r w:rsidRPr="005617E7">
        <w:rPr>
          <w:rFonts w:ascii="Angsana New" w:hAnsi="Angsana New"/>
          <w:color w:val="000000"/>
          <w:spacing w:val="-2"/>
          <w:sz w:val="28"/>
        </w:rPr>
        <w:t>2569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 บริษัท ทาคูนิ เทรดดิ้ง จำกัด ซึ่งเป็นบริษัทย่อยของบริษัท ทาคูนิ กรุ๊ป จำกัด (มหาชน) มีเงินให้กู้ยืม</w:t>
      </w:r>
      <w:r w:rsidR="0011364F" w:rsidRPr="005617E7">
        <w:rPr>
          <w:rFonts w:ascii="Angsana New" w:hAnsi="Angsana New"/>
          <w:color w:val="000000"/>
          <w:spacing w:val="-2"/>
          <w:sz w:val="28"/>
        </w:rPr>
        <w:t xml:space="preserve">    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จำนวนหลายสัญญาแก่บริษัท 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Yi Hao Motor Co., Ltd.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ซึ่งเป็นบริษัทร่วมที่จัดตั้งและดำเนินธุรกิจในประเทศไต้หวันโดยไม่มีการให้กู้ยืมเพิ่มในระหว่างปีและแต่ละสัญญามีกำหนดชำระภายใน </w:t>
      </w:r>
      <w:r w:rsidRPr="005617E7">
        <w:rPr>
          <w:rFonts w:ascii="Angsana New" w:hAnsi="Angsana New"/>
          <w:color w:val="000000"/>
          <w:spacing w:val="-2"/>
          <w:sz w:val="28"/>
        </w:rPr>
        <w:t>3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 ปี เงินให้กู้ยืมดังกล่าว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ไม่มีการคิดดอกเบี้ยและ ไม่มีหลักประกัน อย่างไรก็ตาม จากการประเมินความสามารถในการชำระหนี้ของบริษัท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Yi Hao Motor Co., Ltd.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ภายใต้</w:t>
      </w:r>
      <w:r w:rsidR="00681846"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หลักเกณฑ์การวัดและการรับรู้ผลขาดทุนด้านเครดิตที่คาดว่าจะเกิดขึ้น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กลุ่มบริษัทได้พิจารณา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ข้อมูลทางการเงิน ประวัติการชำระหนี้ และข้อมูลคาดการณ์ทางเศรษฐกิจที่เกี่ยวข้องอย่างรอบด้าน และได้สรุปว่ามีความไม่แน่นอนสูงอย่างมีนัยสำคัญในการเรียกคืนเงินให้กู้ยืมดังกล่าว </w:t>
      </w:r>
      <w:r w:rsidR="004D41BB">
        <w:rPr>
          <w:rFonts w:ascii="Angsana New" w:hAnsi="Angsana New" w:hint="cs"/>
          <w:color w:val="000000"/>
          <w:spacing w:val="-2"/>
          <w:sz w:val="28"/>
          <w:cs/>
        </w:rPr>
        <w:t xml:space="preserve">    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จึงได้ตั้งค่าเผื่อผลขาดทุนด้านเครดิตที่คาดว่าจะเกิดขึ้นทั้งจำนวน</w:t>
      </w:r>
    </w:p>
    <w:p w14:paraId="033A46C9" w14:textId="6DBA51A7" w:rsidR="00CF3F24" w:rsidRDefault="00CF3F2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>
        <w:rPr>
          <w:rFonts w:ascii="Angsana New" w:hAnsi="Angsana New"/>
          <w:color w:val="000000"/>
          <w:spacing w:val="-2"/>
          <w:sz w:val="28"/>
        </w:rPr>
        <w:br w:type="page"/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72"/>
        <w:gridCol w:w="1278"/>
        <w:gridCol w:w="68"/>
        <w:gridCol w:w="1192"/>
        <w:gridCol w:w="64"/>
        <w:gridCol w:w="1186"/>
        <w:gridCol w:w="108"/>
        <w:gridCol w:w="1170"/>
        <w:gridCol w:w="102"/>
        <w:gridCol w:w="1150"/>
      </w:tblGrid>
      <w:tr w:rsidR="001A571A" w:rsidRPr="00277B87" w14:paraId="4A2771C6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23459163" w14:textId="1770ABEF" w:rsidR="001A571A" w:rsidRPr="00277B87" w:rsidRDefault="004345F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pacing w:val="-2"/>
                <w:sz w:val="28"/>
                <w:cs/>
              </w:rPr>
              <w:lastRenderedPageBreak/>
              <w:br w:type="page"/>
            </w:r>
          </w:p>
        </w:tc>
        <w:tc>
          <w:tcPr>
            <w:tcW w:w="72" w:type="dxa"/>
          </w:tcPr>
          <w:p w14:paraId="3EE74846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49CC7FF1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45552A93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72" w:type="dxa"/>
            <w:gridSpan w:val="7"/>
            <w:vAlign w:val="bottom"/>
          </w:tcPr>
          <w:p w14:paraId="6F4F2410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A571A" w:rsidRPr="00277B87" w14:paraId="64A74E71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66448B6C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" w:type="dxa"/>
          </w:tcPr>
          <w:p w14:paraId="6EA5ADE9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50DB143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59564DA7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72" w:type="dxa"/>
            <w:gridSpan w:val="7"/>
            <w:tcBorders>
              <w:bottom w:val="single" w:sz="4" w:space="0" w:color="auto"/>
            </w:tcBorders>
            <w:vAlign w:val="bottom"/>
          </w:tcPr>
          <w:p w14:paraId="5EEDD23D" w14:textId="0758B0E2" w:rsidR="001A571A" w:rsidRPr="00277B87" w:rsidRDefault="005C00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A571A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A571A" w:rsidRPr="00277B87" w14:paraId="13625570" w14:textId="77777777" w:rsidTr="00A35A38">
        <w:trPr>
          <w:trHeight w:val="20"/>
        </w:trPr>
        <w:tc>
          <w:tcPr>
            <w:tcW w:w="2970" w:type="dxa"/>
            <w:vMerge w:val="restart"/>
          </w:tcPr>
          <w:p w14:paraId="01792E8E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เงินให้กู้ยืมระยะสั้นแก่</w:t>
            </w:r>
            <w:r w:rsidRPr="00277B87">
              <w:rPr>
                <w:rFonts w:ascii="Angsana New" w:hAnsi="Angsana New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72" w:type="dxa"/>
          </w:tcPr>
          <w:p w14:paraId="20FBA779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Merge w:val="restart"/>
            <w:vAlign w:val="bottom"/>
          </w:tcPr>
          <w:p w14:paraId="71549509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8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8" w:type="dxa"/>
          </w:tcPr>
          <w:p w14:paraId="54E67BEF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</w:tcBorders>
            <w:vAlign w:val="bottom"/>
          </w:tcPr>
          <w:p w14:paraId="6AAE3690" w14:textId="77777777" w:rsidR="00187D00" w:rsidRPr="00277B87" w:rsidRDefault="001A571A" w:rsidP="00187D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77B87">
              <w:rPr>
                <w:rFonts w:ascii="Angsana New" w:hAnsi="Angsana New"/>
                <w:spacing w:val="-6"/>
                <w:sz w:val="28"/>
              </w:rPr>
              <w:t>1</w:t>
            </w:r>
            <w:r w:rsidRPr="00277B87">
              <w:rPr>
                <w:rFonts w:ascii="Angsana New" w:hAnsi="Angsana New"/>
                <w:spacing w:val="-6"/>
                <w:sz w:val="28"/>
                <w:cs/>
              </w:rPr>
              <w:t xml:space="preserve"> มกราคม</w:t>
            </w:r>
            <w:r w:rsidRPr="00277B87">
              <w:rPr>
                <w:rFonts w:ascii="Angsana New" w:hAnsi="Angsana New"/>
                <w:spacing w:val="-6"/>
                <w:sz w:val="28"/>
              </w:rPr>
              <w:t xml:space="preserve"> </w:t>
            </w:r>
          </w:p>
          <w:p w14:paraId="292D5339" w14:textId="7CFC7FCB" w:rsidR="001A571A" w:rsidRPr="00277B87" w:rsidRDefault="001A571A" w:rsidP="00187D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77B87">
              <w:rPr>
                <w:rFonts w:ascii="Angsana New" w:hAnsi="Angsana New"/>
                <w:spacing w:val="-6"/>
                <w:sz w:val="28"/>
              </w:rPr>
              <w:t>256</w:t>
            </w:r>
            <w:r w:rsidR="005449E7">
              <w:rPr>
                <w:rFonts w:ascii="Angsana New" w:hAnsi="Angsana New"/>
                <w:spacing w:val="-6"/>
                <w:sz w:val="28"/>
              </w:rPr>
              <w:t>9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4ADE6B8D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0E2C1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right w:val="nil"/>
            </w:tcBorders>
          </w:tcPr>
          <w:p w14:paraId="5597DA7B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A58EC1" w14:textId="55F55C06" w:rsidR="001A571A" w:rsidRPr="00277B87" w:rsidRDefault="00934153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277B87">
              <w:rPr>
                <w:rFonts w:ascii="Angsana New" w:hAnsi="Angsana New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1A571A" w:rsidRPr="00277B87" w14:paraId="7FAB3DE1" w14:textId="77777777" w:rsidTr="00A35A38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E745C90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</w:tcPr>
          <w:p w14:paraId="110FE6F8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bottom"/>
          </w:tcPr>
          <w:p w14:paraId="2A1C65BA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" w:type="dxa"/>
          </w:tcPr>
          <w:p w14:paraId="1E775BCD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  <w:vAlign w:val="bottom"/>
          </w:tcPr>
          <w:p w14:paraId="64098908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</w:tcPr>
          <w:p w14:paraId="5CDAF5A2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70E401C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58BE6077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879D75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FB05E61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C219704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A571A" w:rsidRPr="00277B87" w14:paraId="5A9FB301" w14:textId="77777777" w:rsidTr="0085741F">
        <w:trPr>
          <w:trHeight w:val="180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771E13D" w14:textId="77777777" w:rsidR="001A571A" w:rsidRPr="00277B87" w:rsidRDefault="001A571A" w:rsidP="0085741F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16DACEC8" w14:textId="77777777" w:rsidR="001A571A" w:rsidRPr="00277B87" w:rsidRDefault="001A571A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33B9E87" w14:textId="77777777" w:rsidR="001A571A" w:rsidRPr="00277B87" w:rsidRDefault="001A571A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013D9303" w14:textId="77777777" w:rsidR="001A571A" w:rsidRPr="00277B87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23D9822" w14:textId="77777777" w:rsidR="001A571A" w:rsidRPr="00277B87" w:rsidRDefault="001A571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</w:tcPr>
          <w:p w14:paraId="0002131E" w14:textId="77777777" w:rsidR="001A571A" w:rsidRPr="00277B87" w:rsidRDefault="001A571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AA41ECE" w14:textId="77777777" w:rsidR="001A571A" w:rsidRPr="00277B87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353EB02C" w14:textId="77777777" w:rsidR="001A571A" w:rsidRPr="00277B87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F96425" w14:textId="77777777" w:rsidR="001A571A" w:rsidRPr="00277B87" w:rsidRDefault="001A571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3A83C951" w14:textId="77777777" w:rsidR="001A571A" w:rsidRPr="00277B87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bottom"/>
          </w:tcPr>
          <w:p w14:paraId="6CCEF526" w14:textId="77777777" w:rsidR="001A571A" w:rsidRPr="00277B87" w:rsidRDefault="001A571A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1228" w:rsidRPr="00277B87" w14:paraId="2D7320EB" w14:textId="77777777" w:rsidTr="007B579D">
        <w:trPr>
          <w:trHeight w:val="180"/>
        </w:trPr>
        <w:tc>
          <w:tcPr>
            <w:tcW w:w="2970" w:type="dxa"/>
            <w:vAlign w:val="bottom"/>
          </w:tcPr>
          <w:p w14:paraId="3BA32579" w14:textId="77777777" w:rsidR="00701228" w:rsidRPr="00277B87" w:rsidRDefault="00701228" w:rsidP="00701228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เทรดดิ้ง จำกัด</w:t>
            </w:r>
          </w:p>
        </w:tc>
        <w:tc>
          <w:tcPr>
            <w:tcW w:w="72" w:type="dxa"/>
          </w:tcPr>
          <w:p w14:paraId="7CE17350" w14:textId="77777777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011B487" w14:textId="1981D531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7247919B" w14:textId="77777777" w:rsidR="00701228" w:rsidRPr="00277B87" w:rsidRDefault="00701228" w:rsidP="0070122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3EA9DD2C" w14:textId="3FFD3F41" w:rsidR="00701228" w:rsidRPr="00277B87" w:rsidRDefault="00701228" w:rsidP="0070122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53,373</w:t>
            </w:r>
          </w:p>
        </w:tc>
        <w:tc>
          <w:tcPr>
            <w:tcW w:w="64" w:type="dxa"/>
            <w:vAlign w:val="bottom"/>
          </w:tcPr>
          <w:p w14:paraId="1596B030" w14:textId="77777777" w:rsidR="00701228" w:rsidRPr="00277B87" w:rsidRDefault="00701228" w:rsidP="00701228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0F1D4B0" w14:textId="587CC953" w:rsidR="00701228" w:rsidRPr="00277B87" w:rsidRDefault="00874D36" w:rsidP="0070122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68794711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A83CEF" w14:textId="49692240" w:rsidR="00701228" w:rsidRPr="00277B87" w:rsidRDefault="00874D36" w:rsidP="0070122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44364390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70CAC1A1" w14:textId="02282A5B" w:rsidR="00701228" w:rsidRPr="00277B87" w:rsidRDefault="00AB23BF" w:rsidP="00701228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53,373</w:t>
            </w:r>
          </w:p>
        </w:tc>
      </w:tr>
      <w:tr w:rsidR="00701228" w:rsidRPr="00277B87" w14:paraId="7565E74B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04EF6CE2" w14:textId="77777777" w:rsidR="00701228" w:rsidRPr="00277B87" w:rsidRDefault="00701228" w:rsidP="0070122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72" w:type="dxa"/>
          </w:tcPr>
          <w:p w14:paraId="7030CFBF" w14:textId="77777777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B9ED4B1" w14:textId="6CAE0267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375238FB" w14:textId="77777777" w:rsidR="00701228" w:rsidRPr="00277B87" w:rsidRDefault="00701228" w:rsidP="0070122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860D53D" w14:textId="0F7994A0" w:rsidR="00701228" w:rsidRPr="00277B87" w:rsidRDefault="00701228" w:rsidP="0070122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3,480</w:t>
            </w:r>
          </w:p>
        </w:tc>
        <w:tc>
          <w:tcPr>
            <w:tcW w:w="64" w:type="dxa"/>
            <w:vAlign w:val="bottom"/>
          </w:tcPr>
          <w:p w14:paraId="65E1801E" w14:textId="77777777" w:rsidR="00701228" w:rsidRPr="00277B87" w:rsidRDefault="00701228" w:rsidP="00701228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6FCDB83" w14:textId="49882A8D" w:rsidR="00701228" w:rsidRPr="00277B87" w:rsidRDefault="00874D36" w:rsidP="0070122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7D7DF78B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8E9039" w14:textId="01401FEA" w:rsidR="00701228" w:rsidRPr="00277B87" w:rsidRDefault="00874D36" w:rsidP="0070122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(1,450)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4C3FB6F1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435A2C65" w14:textId="564FC5EB" w:rsidR="00701228" w:rsidRPr="00277B87" w:rsidRDefault="00F21FF0" w:rsidP="00701228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2,030</w:t>
            </w:r>
          </w:p>
        </w:tc>
      </w:tr>
      <w:tr w:rsidR="00701228" w:rsidRPr="00277B87" w14:paraId="1DDFFFF1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1FDC95BA" w14:textId="27231F9A" w:rsidR="00701228" w:rsidRPr="00277B87" w:rsidRDefault="00701228" w:rsidP="0070122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72" w:type="dxa"/>
          </w:tcPr>
          <w:p w14:paraId="6C68C79A" w14:textId="77777777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ABE4048" w14:textId="76FE2B3A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7.50 - 11.80</w:t>
            </w:r>
          </w:p>
        </w:tc>
        <w:tc>
          <w:tcPr>
            <w:tcW w:w="68" w:type="dxa"/>
          </w:tcPr>
          <w:p w14:paraId="3FB4BBD6" w14:textId="77777777" w:rsidR="00701228" w:rsidRPr="00277B87" w:rsidRDefault="00701228" w:rsidP="0070122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1396C4A1" w14:textId="3EE386D9" w:rsidR="00701228" w:rsidRPr="00277B87" w:rsidRDefault="00701228" w:rsidP="0070122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58,818</w:t>
            </w:r>
          </w:p>
        </w:tc>
        <w:tc>
          <w:tcPr>
            <w:tcW w:w="64" w:type="dxa"/>
            <w:vAlign w:val="bottom"/>
          </w:tcPr>
          <w:p w14:paraId="1A021DB2" w14:textId="77777777" w:rsidR="00701228" w:rsidRPr="00277B87" w:rsidRDefault="00701228" w:rsidP="00701228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E39FAE5" w14:textId="3C169544" w:rsidR="00701228" w:rsidRPr="00277B87" w:rsidRDefault="00874D36" w:rsidP="0070122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4,520</w:t>
            </w:r>
          </w:p>
        </w:tc>
        <w:tc>
          <w:tcPr>
            <w:tcW w:w="108" w:type="dxa"/>
            <w:vAlign w:val="bottom"/>
          </w:tcPr>
          <w:p w14:paraId="715B1D19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78363A" w14:textId="04FFC1BF" w:rsidR="00701228" w:rsidRPr="00277B87" w:rsidRDefault="00874D36" w:rsidP="0070122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(4,350)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51C52982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13D64349" w14:textId="2425BC79" w:rsidR="00701228" w:rsidRPr="00277B87" w:rsidRDefault="00F21FF0" w:rsidP="00701228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58,988</w:t>
            </w:r>
          </w:p>
        </w:tc>
      </w:tr>
      <w:tr w:rsidR="00E82C1F" w:rsidRPr="00277B87" w14:paraId="3AA14820" w14:textId="77777777" w:rsidTr="0085741F">
        <w:trPr>
          <w:trHeight w:val="20"/>
        </w:trPr>
        <w:tc>
          <w:tcPr>
            <w:tcW w:w="2970" w:type="dxa"/>
            <w:vAlign w:val="bottom"/>
          </w:tcPr>
          <w:p w14:paraId="7170B5C3" w14:textId="77777777" w:rsidR="00E82C1F" w:rsidRPr="00277B87" w:rsidRDefault="00E82C1F" w:rsidP="00E82C1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" w:type="dxa"/>
          </w:tcPr>
          <w:p w14:paraId="0BF9F09B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E901A0B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" w:type="dxa"/>
          </w:tcPr>
          <w:p w14:paraId="4943C028" w14:textId="77777777" w:rsidR="00E82C1F" w:rsidRPr="00277B87" w:rsidRDefault="00E82C1F" w:rsidP="00E82C1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72FA628" w14:textId="77777777" w:rsidR="00E82C1F" w:rsidRPr="00277B87" w:rsidRDefault="00E82C1F" w:rsidP="00E82C1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  <w:vAlign w:val="bottom"/>
          </w:tcPr>
          <w:p w14:paraId="0A062E64" w14:textId="77777777" w:rsidR="00E82C1F" w:rsidRPr="00277B87" w:rsidRDefault="00E82C1F" w:rsidP="00E82C1F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2A2E6E59" w14:textId="77777777" w:rsidR="00E82C1F" w:rsidRPr="00277B87" w:rsidRDefault="00E82C1F" w:rsidP="00E82C1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524C12C4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78B927" w14:textId="77777777" w:rsidR="00E82C1F" w:rsidRPr="00277B87" w:rsidRDefault="00E82C1F" w:rsidP="00E82C1F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7163DFBC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1F8B35F2" w14:textId="77777777" w:rsidR="00E82C1F" w:rsidRPr="00277B87" w:rsidRDefault="00E82C1F" w:rsidP="00E82C1F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82C1F" w:rsidRPr="00277B87" w14:paraId="0B26DB90" w14:textId="77777777" w:rsidTr="0085741F">
        <w:trPr>
          <w:trHeight w:val="20"/>
        </w:trPr>
        <w:tc>
          <w:tcPr>
            <w:tcW w:w="2970" w:type="dxa"/>
            <w:vAlign w:val="bottom"/>
          </w:tcPr>
          <w:p w14:paraId="616728D2" w14:textId="77777777" w:rsidR="00E82C1F" w:rsidRPr="00277B87" w:rsidRDefault="00E82C1F" w:rsidP="00E82C1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72" w:type="dxa"/>
          </w:tcPr>
          <w:p w14:paraId="4D95F4CD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CDD47A0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20116EDD" w14:textId="77777777" w:rsidR="00E82C1F" w:rsidRPr="00277B87" w:rsidRDefault="00E82C1F" w:rsidP="00E82C1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7D6CE6E" w14:textId="77777777" w:rsidR="00E82C1F" w:rsidRPr="00277B87" w:rsidRDefault="00E82C1F" w:rsidP="00E82C1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  <w:vAlign w:val="bottom"/>
          </w:tcPr>
          <w:p w14:paraId="66BA2A00" w14:textId="77777777" w:rsidR="00E82C1F" w:rsidRPr="00277B87" w:rsidRDefault="00E82C1F" w:rsidP="00E82C1F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0EEA2C40" w14:textId="77777777" w:rsidR="00E82C1F" w:rsidRPr="00277B87" w:rsidRDefault="00E82C1F" w:rsidP="00E82C1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48B05C74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D7B9BD" w14:textId="77777777" w:rsidR="00E82C1F" w:rsidRPr="00277B87" w:rsidRDefault="00E82C1F" w:rsidP="00E82C1F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5EFD5B34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38A0C809" w14:textId="77777777" w:rsidR="00E82C1F" w:rsidRPr="00277B87" w:rsidRDefault="00E82C1F" w:rsidP="00E82C1F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E64C1" w:rsidRPr="00277B87" w14:paraId="1ACC4609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6CC1D211" w14:textId="49511977" w:rsidR="00BE64C1" w:rsidRPr="00277B87" w:rsidRDefault="00BE64C1" w:rsidP="00BE64C1">
            <w:pPr>
              <w:tabs>
                <w:tab w:val="left" w:pos="450"/>
                <w:tab w:val="left" w:pos="2160"/>
              </w:tabs>
              <w:ind w:left="360" w:hanging="360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72" w:type="dxa"/>
          </w:tcPr>
          <w:p w14:paraId="62A4BD33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4FB4470" w14:textId="7C19634F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10.00 - 15.00</w:t>
            </w:r>
          </w:p>
        </w:tc>
        <w:tc>
          <w:tcPr>
            <w:tcW w:w="68" w:type="dxa"/>
          </w:tcPr>
          <w:p w14:paraId="167D60A5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2F15941" w14:textId="1CC54F2D" w:rsidR="00BE64C1" w:rsidRPr="00277B87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  <w:tc>
          <w:tcPr>
            <w:tcW w:w="64" w:type="dxa"/>
            <w:vAlign w:val="bottom"/>
          </w:tcPr>
          <w:p w14:paraId="5FF9FF1C" w14:textId="77777777" w:rsidR="00BE64C1" w:rsidRPr="00277B87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4BCAF9D" w14:textId="5470EAF4" w:rsidR="00BE64C1" w:rsidRPr="00277B87" w:rsidRDefault="005439CB" w:rsidP="00BE64C1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25A9D6BB" w14:textId="77777777" w:rsidR="00BE64C1" w:rsidRPr="00277B87" w:rsidRDefault="00BE64C1" w:rsidP="00BE64C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9F7C5A" w14:textId="1DA56BE6" w:rsidR="00BE64C1" w:rsidRPr="00277B87" w:rsidRDefault="00D22F58" w:rsidP="00BE64C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24728048" w14:textId="77777777" w:rsidR="00BE64C1" w:rsidRPr="00277B87" w:rsidRDefault="00BE64C1" w:rsidP="00BE64C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57B02019" w14:textId="04322CC7" w:rsidR="00BE64C1" w:rsidRPr="00277B87" w:rsidRDefault="000A0C67" w:rsidP="00BE64C1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45,000</w:t>
            </w:r>
          </w:p>
        </w:tc>
      </w:tr>
      <w:tr w:rsidR="00BE64C1" w:rsidRPr="00277B87" w14:paraId="1B03889B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29A790C7" w14:textId="77777777" w:rsidR="00BE64C1" w:rsidRPr="00C65C3C" w:rsidRDefault="00BE64C1" w:rsidP="00BE64C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5C3C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2" w:type="dxa"/>
          </w:tcPr>
          <w:p w14:paraId="1C69DD0A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4518BB2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6768F4F1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089B41E" w14:textId="0BE96EA8" w:rsidR="00BE64C1" w:rsidRPr="00C65C3C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160,671</w:t>
            </w:r>
          </w:p>
        </w:tc>
        <w:tc>
          <w:tcPr>
            <w:tcW w:w="64" w:type="dxa"/>
            <w:vAlign w:val="bottom"/>
          </w:tcPr>
          <w:p w14:paraId="7DCFB252" w14:textId="77777777" w:rsidR="00BE64C1" w:rsidRPr="00C65C3C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23F8E24F" w14:textId="27724CC1" w:rsidR="00BE64C1" w:rsidRPr="00C65C3C" w:rsidRDefault="005439CB" w:rsidP="00BE64C1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</w:rPr>
              <w:t>4,520</w:t>
            </w:r>
          </w:p>
        </w:tc>
        <w:tc>
          <w:tcPr>
            <w:tcW w:w="108" w:type="dxa"/>
            <w:vAlign w:val="bottom"/>
          </w:tcPr>
          <w:p w14:paraId="1E0EC78B" w14:textId="77777777" w:rsidR="00BE64C1" w:rsidRPr="00C65C3C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09E6FA" w14:textId="7BAF25AB" w:rsidR="00BE64C1" w:rsidRPr="00C65C3C" w:rsidRDefault="00D22F58" w:rsidP="00BE64C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(5,800)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6EEEE999" w14:textId="77777777" w:rsidR="00BE64C1" w:rsidRPr="00C65C3C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bottom"/>
          </w:tcPr>
          <w:p w14:paraId="5E84782F" w14:textId="0AD46723" w:rsidR="00BE64C1" w:rsidRPr="00C65C3C" w:rsidRDefault="000A0C67" w:rsidP="00BE64C1">
            <w:pPr>
              <w:ind w:right="76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159,391</w:t>
            </w:r>
          </w:p>
        </w:tc>
      </w:tr>
      <w:tr w:rsidR="00BE64C1" w:rsidRPr="00277B87" w14:paraId="59AE9197" w14:textId="77777777" w:rsidTr="007B579D">
        <w:trPr>
          <w:trHeight w:val="489"/>
        </w:trPr>
        <w:tc>
          <w:tcPr>
            <w:tcW w:w="2970" w:type="dxa"/>
            <w:vAlign w:val="bottom"/>
          </w:tcPr>
          <w:p w14:paraId="70A245F0" w14:textId="77777777" w:rsidR="00BE64C1" w:rsidRPr="00277B87" w:rsidRDefault="00BE64C1" w:rsidP="00BE64C1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Cs w:val="24"/>
                <w:cs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ค่าเผื่อผลขาดทุน</w:t>
            </w:r>
          </w:p>
          <w:p w14:paraId="1648E98C" w14:textId="1C620E03" w:rsidR="00BE64C1" w:rsidRPr="00277B87" w:rsidRDefault="00BE64C1" w:rsidP="00BE64C1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77B87">
              <w:rPr>
                <w:rFonts w:ascii="Angsana New" w:hAnsi="Angsana New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2" w:type="dxa"/>
          </w:tcPr>
          <w:p w14:paraId="06345BE1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1B58D2C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4CF5A0EF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62BC366" w14:textId="5BF8CFDE" w:rsidR="00BE64C1" w:rsidRPr="00277B87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(48,667)</w:t>
            </w:r>
          </w:p>
        </w:tc>
        <w:tc>
          <w:tcPr>
            <w:tcW w:w="64" w:type="dxa"/>
            <w:vAlign w:val="bottom"/>
          </w:tcPr>
          <w:p w14:paraId="57F3D9F9" w14:textId="77777777" w:rsidR="00BE64C1" w:rsidRPr="00277B87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40FE0EF5" w14:textId="5AF2A09E" w:rsidR="00BE64C1" w:rsidRPr="00277B87" w:rsidRDefault="007B579D" w:rsidP="00BE64C1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6D909D40" w14:textId="5090CC74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ED8EB1" w14:textId="5E006A7C" w:rsidR="00BE64C1" w:rsidRPr="00277B87" w:rsidRDefault="007B579D" w:rsidP="00BE64C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3788129D" w14:textId="77777777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</w:tcBorders>
            <w:vAlign w:val="bottom"/>
          </w:tcPr>
          <w:p w14:paraId="7A3EE39A" w14:textId="2FCF3193" w:rsidR="00BE64C1" w:rsidRPr="00277B87" w:rsidRDefault="000A0C67" w:rsidP="00BE64C1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(48,667)</w:t>
            </w:r>
          </w:p>
        </w:tc>
      </w:tr>
      <w:tr w:rsidR="00BE64C1" w:rsidRPr="00277B87" w14:paraId="2C210BEC" w14:textId="77777777" w:rsidTr="007B579D">
        <w:trPr>
          <w:trHeight w:val="215"/>
        </w:trPr>
        <w:tc>
          <w:tcPr>
            <w:tcW w:w="2970" w:type="dxa"/>
            <w:vAlign w:val="bottom"/>
          </w:tcPr>
          <w:p w14:paraId="1914376F" w14:textId="77777777" w:rsidR="00BE64C1" w:rsidRPr="00277B87" w:rsidRDefault="00BE64C1" w:rsidP="00BE64C1">
            <w:pPr>
              <w:spacing w:line="340" w:lineRule="exact"/>
              <w:ind w:left="321" w:right="-57" w:hanging="321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2" w:type="dxa"/>
          </w:tcPr>
          <w:p w14:paraId="379F4E2E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586FEAB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56E4DCA8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200A9" w14:textId="2E987685" w:rsidR="00BE64C1" w:rsidRPr="00277B87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112,004</w:t>
            </w:r>
          </w:p>
        </w:tc>
        <w:tc>
          <w:tcPr>
            <w:tcW w:w="64" w:type="dxa"/>
            <w:vAlign w:val="bottom"/>
          </w:tcPr>
          <w:p w14:paraId="73100EE3" w14:textId="77777777" w:rsidR="00BE64C1" w:rsidRPr="00277B87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A17FCD8" w14:textId="77777777" w:rsidR="00BE64C1" w:rsidRPr="00277B87" w:rsidRDefault="00BE64C1" w:rsidP="00BE64C1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154BD758" w14:textId="77777777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0FB86" w14:textId="77777777" w:rsidR="00BE64C1" w:rsidRPr="00277B87" w:rsidRDefault="00BE64C1" w:rsidP="00BE64C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6A0E1221" w14:textId="77777777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8DA5CA6" w14:textId="5D6334B2" w:rsidR="00BE64C1" w:rsidRPr="00277B87" w:rsidRDefault="000A0C67" w:rsidP="00BE64C1">
            <w:pPr>
              <w:ind w:right="76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110,724</w:t>
            </w:r>
          </w:p>
        </w:tc>
      </w:tr>
    </w:tbl>
    <w:p w14:paraId="1A8B7B6D" w14:textId="77777777" w:rsidR="001A571A" w:rsidRPr="00027292" w:rsidRDefault="001A571A" w:rsidP="00027292">
      <w:pPr>
        <w:rPr>
          <w:rFonts w:ascii="Angsana New" w:hAnsi="Angsana New"/>
          <w:sz w:val="28"/>
        </w:rPr>
      </w:pPr>
    </w:p>
    <w:p w14:paraId="6A0361A7" w14:textId="6EF8626F" w:rsidR="00D33585" w:rsidRPr="00277B87" w:rsidRDefault="00D33585" w:rsidP="00B26949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pacing w:val="-4"/>
          <w:sz w:val="28"/>
        </w:rPr>
      </w:pPr>
      <w:r w:rsidRPr="00B26949">
        <w:rPr>
          <w:rFonts w:ascii="Angsana New" w:hAnsi="Angsana New"/>
          <w:color w:val="000000"/>
          <w:sz w:val="28"/>
          <w:cs/>
        </w:rPr>
        <w:t xml:space="preserve">ยอดคงเหลือของเงินกู้ยืมระยะสั้นจากบุคคลที่เกี่ยวข้องกัน ณ วันที่ </w:t>
      </w:r>
      <w:r w:rsidR="00F9664A">
        <w:rPr>
          <w:rFonts w:ascii="Angsana New" w:hAnsi="Angsana New"/>
          <w:color w:val="000000"/>
          <w:sz w:val="28"/>
        </w:rPr>
        <w:t>31</w:t>
      </w:r>
      <w:r w:rsidR="007F5CCE" w:rsidRPr="00B26949">
        <w:rPr>
          <w:rFonts w:ascii="Angsana New" w:hAnsi="Angsana New"/>
          <w:sz w:val="28"/>
          <w:cs/>
        </w:rPr>
        <w:t xml:space="preserve"> </w:t>
      </w:r>
      <w:r w:rsidR="00FD19EB" w:rsidRPr="00B26949">
        <w:rPr>
          <w:rFonts w:ascii="Angsana New" w:hAnsi="Angsana New"/>
          <w:sz w:val="28"/>
          <w:cs/>
        </w:rPr>
        <w:t>มีนาคม</w:t>
      </w:r>
      <w:r w:rsidR="007F5CCE" w:rsidRPr="00B26949">
        <w:rPr>
          <w:rFonts w:ascii="Angsana New" w:hAnsi="Angsana New"/>
          <w:sz w:val="28"/>
          <w:cs/>
        </w:rPr>
        <w:t xml:space="preserve"> </w:t>
      </w:r>
      <w:r w:rsidR="00F9664A">
        <w:rPr>
          <w:rFonts w:ascii="Angsana New" w:hAnsi="Angsana New"/>
          <w:color w:val="000000"/>
          <w:sz w:val="28"/>
        </w:rPr>
        <w:t>2569</w:t>
      </w:r>
      <w:r w:rsidRPr="00B26949">
        <w:rPr>
          <w:rFonts w:ascii="Angsana New" w:hAnsi="Angsana New"/>
          <w:color w:val="000000"/>
          <w:sz w:val="28"/>
          <w:cs/>
        </w:rPr>
        <w:t xml:space="preserve"> และวันที่ </w:t>
      </w:r>
      <w:r w:rsidR="00F9664A">
        <w:rPr>
          <w:rFonts w:ascii="Angsana New" w:hAnsi="Angsana New"/>
          <w:color w:val="000000"/>
          <w:sz w:val="28"/>
        </w:rPr>
        <w:t>31</w:t>
      </w:r>
      <w:r w:rsidRPr="00B26949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F9664A">
        <w:rPr>
          <w:rFonts w:ascii="Angsana New" w:hAnsi="Angsana New"/>
          <w:color w:val="000000"/>
          <w:sz w:val="28"/>
        </w:rPr>
        <w:t>2568</w:t>
      </w:r>
      <w:r w:rsidR="00B26949" w:rsidRPr="00B26949">
        <w:rPr>
          <w:rFonts w:ascii="Angsana New" w:hAnsi="Angsana New"/>
          <w:color w:val="000000"/>
          <w:sz w:val="28"/>
        </w:rPr>
        <w:t xml:space="preserve"> </w:t>
      </w:r>
      <w:r w:rsidR="00F7445F" w:rsidRPr="00B26949">
        <w:rPr>
          <w:rFonts w:ascii="Angsana New" w:hAnsi="Angsana New"/>
          <w:color w:val="000000"/>
          <w:sz w:val="28"/>
          <w:cs/>
        </w:rPr>
        <w:t>รวมถึงกา</w:t>
      </w:r>
      <w:r w:rsidR="00F7445F">
        <w:rPr>
          <w:rFonts w:ascii="Angsana New" w:hAnsi="Angsana New"/>
          <w:color w:val="000000"/>
          <w:spacing w:val="-2"/>
          <w:sz w:val="28"/>
          <w:cs/>
        </w:rPr>
        <w:t>ร</w:t>
      </w:r>
      <w:r w:rsidR="00F7445F" w:rsidRPr="00B26949">
        <w:rPr>
          <w:rFonts w:ascii="Angsana New" w:hAnsi="Angsana New"/>
          <w:color w:val="000000"/>
          <w:spacing w:val="-2"/>
          <w:sz w:val="28"/>
          <w:cs/>
        </w:rPr>
        <w:t>เคลื่อนไหว</w:t>
      </w:r>
      <w:r w:rsidR="00F7445F" w:rsidRPr="00F7445F">
        <w:rPr>
          <w:rFonts w:ascii="Angsana New" w:hAnsi="Angsana New" w:hint="cs"/>
          <w:color w:val="000000"/>
          <w:spacing w:val="-4"/>
          <w:sz w:val="28"/>
          <w:cs/>
        </w:rPr>
        <w:t>ของเงินกู้ยืมระยะสั้น</w:t>
      </w:r>
      <w:r w:rsidR="00F7445F">
        <w:rPr>
          <w:rFonts w:ascii="Angsana New" w:hAnsi="Angsana New" w:hint="cs"/>
          <w:color w:val="000000"/>
          <w:spacing w:val="-4"/>
          <w:sz w:val="28"/>
          <w:cs/>
        </w:rPr>
        <w:t>ดังกล่าว</w:t>
      </w:r>
      <w:r w:rsidRPr="00277B87">
        <w:rPr>
          <w:rFonts w:ascii="Angsana New" w:hAnsi="Angsana New"/>
          <w:color w:val="000000"/>
          <w:spacing w:val="-4"/>
          <w:sz w:val="28"/>
          <w:cs/>
        </w:rPr>
        <w:t>มีรายละเอียดดังนี้</w:t>
      </w:r>
      <w:r w:rsidR="006F270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="006F270B">
        <w:rPr>
          <w:rFonts w:ascii="Angsana New" w:hAnsi="Angsana New"/>
          <w:color w:val="000000"/>
          <w:spacing w:val="-4"/>
          <w:sz w:val="28"/>
        </w:rPr>
        <w:t>(</w:t>
      </w:r>
      <w:r w:rsidR="006F270B">
        <w:rPr>
          <w:rFonts w:ascii="Angsana New" w:hAnsi="Angsana New" w:hint="cs"/>
          <w:color w:val="000000"/>
          <w:spacing w:val="-4"/>
          <w:sz w:val="28"/>
          <w:cs/>
        </w:rPr>
        <w:t>ข้อมูลทางการเงินเฉพาะกิจการ</w:t>
      </w:r>
      <w:r w:rsidR="006F270B">
        <w:rPr>
          <w:rFonts w:ascii="Angsana New" w:hAnsi="Angsana New"/>
          <w:color w:val="000000"/>
          <w:spacing w:val="-4"/>
          <w:sz w:val="28"/>
        </w:rPr>
        <w:t xml:space="preserve"> : </w:t>
      </w:r>
      <w:r w:rsidR="006F270B">
        <w:rPr>
          <w:rFonts w:ascii="Angsana New" w:hAnsi="Angsana New" w:hint="cs"/>
          <w:color w:val="000000"/>
          <w:spacing w:val="-4"/>
          <w:sz w:val="28"/>
          <w:cs/>
        </w:rPr>
        <w:t>ไม่มี</w:t>
      </w:r>
      <w:r w:rsidR="006F270B">
        <w:rPr>
          <w:rFonts w:ascii="Angsana New" w:hAnsi="Angsana New"/>
          <w:color w:val="000000"/>
          <w:spacing w:val="-4"/>
          <w:sz w:val="28"/>
        </w:rPr>
        <w:t>)</w:t>
      </w:r>
    </w:p>
    <w:tbl>
      <w:tblPr>
        <w:tblW w:w="93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170"/>
        <w:gridCol w:w="90"/>
        <w:gridCol w:w="1147"/>
        <w:gridCol w:w="90"/>
        <w:gridCol w:w="1164"/>
        <w:gridCol w:w="90"/>
        <w:gridCol w:w="1209"/>
      </w:tblGrid>
      <w:tr w:rsidR="00A03002" w:rsidRPr="00277B87" w14:paraId="70D8604F" w14:textId="77777777" w:rsidTr="008D0E7B">
        <w:trPr>
          <w:trHeight w:val="20"/>
        </w:trPr>
        <w:tc>
          <w:tcPr>
            <w:tcW w:w="2970" w:type="dxa"/>
            <w:vAlign w:val="bottom"/>
          </w:tcPr>
          <w:p w14:paraId="76E193FA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6F6CD50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2F5AB2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4B70FF9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60" w:type="dxa"/>
            <w:gridSpan w:val="7"/>
            <w:vAlign w:val="bottom"/>
          </w:tcPr>
          <w:p w14:paraId="7DEC647F" w14:textId="12525A67" w:rsidR="00A03002" w:rsidRPr="00277B87" w:rsidRDefault="00CA4B04" w:rsidP="00CA4B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                      </w:t>
            </w:r>
            <w:r w:rsidR="00A03002"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="00A03002" w:rsidRPr="00277B87">
              <w:rPr>
                <w:rFonts w:ascii="Angsana New" w:hAnsi="Angsana New"/>
                <w:sz w:val="28"/>
              </w:rPr>
              <w:t xml:space="preserve">: </w:t>
            </w:r>
            <w:r w:rsidR="00A03002"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03002" w:rsidRPr="00277B87" w14:paraId="4B1D3C3E" w14:textId="77777777" w:rsidTr="008D0E7B">
        <w:trPr>
          <w:trHeight w:val="20"/>
        </w:trPr>
        <w:tc>
          <w:tcPr>
            <w:tcW w:w="2970" w:type="dxa"/>
            <w:vAlign w:val="bottom"/>
          </w:tcPr>
          <w:p w14:paraId="37F3A06D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85E3477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0F7BEA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A11B32B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60" w:type="dxa"/>
            <w:gridSpan w:val="7"/>
            <w:tcBorders>
              <w:bottom w:val="single" w:sz="4" w:space="0" w:color="auto"/>
            </w:tcBorders>
            <w:vAlign w:val="bottom"/>
          </w:tcPr>
          <w:p w14:paraId="14137FDF" w14:textId="3EF7957B" w:rsidR="00A03002" w:rsidRPr="00277B87" w:rsidRDefault="003317B5" w:rsidP="0090467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A03002" w:rsidRPr="00277B87">
              <w:rPr>
                <w:rFonts w:ascii="Angsana New" w:hAnsi="Angsana New"/>
                <w:sz w:val="28"/>
                <w:cs/>
              </w:rPr>
              <w:t>การเงิน</w:t>
            </w:r>
            <w:r w:rsidR="00AA4CFC"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D0E7B" w:rsidRPr="00277B87" w14:paraId="441600AA" w14:textId="77777777" w:rsidTr="00F2570E">
        <w:trPr>
          <w:trHeight w:val="20"/>
        </w:trPr>
        <w:tc>
          <w:tcPr>
            <w:tcW w:w="2970" w:type="dxa"/>
            <w:vMerge w:val="restart"/>
            <w:vAlign w:val="bottom"/>
          </w:tcPr>
          <w:p w14:paraId="6E48AFC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0F284CAD" w14:textId="758B616B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18123CDA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7891646" w14:textId="1929C26E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 xml:space="preserve">   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12872A4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7C2D70B" w14:textId="03ACED53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277B87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18C0963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1" w:type="dxa"/>
            <w:gridSpan w:val="3"/>
            <w:tcBorders>
              <w:bottom w:val="single" w:sz="4" w:space="0" w:color="auto"/>
            </w:tcBorders>
            <w:vAlign w:val="bottom"/>
          </w:tcPr>
          <w:p w14:paraId="2F4E9D6F" w14:textId="49ADAC93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75FA77AC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9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02D96F89" w14:textId="1790B506" w:rsidR="008D0E7B" w:rsidRDefault="008D0E7B" w:rsidP="008D0E7B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0EAAA8AF" w14:textId="5AF87FFC" w:rsidR="008D0E7B" w:rsidRPr="00277B87" w:rsidRDefault="008D0E7B" w:rsidP="008D0E7B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8D0E7B" w:rsidRPr="00277B87" w14:paraId="08356C1B" w14:textId="77777777" w:rsidTr="00F2570E">
        <w:trPr>
          <w:trHeight w:val="341"/>
        </w:trPr>
        <w:tc>
          <w:tcPr>
            <w:tcW w:w="2970" w:type="dxa"/>
            <w:vMerge/>
            <w:vAlign w:val="bottom"/>
          </w:tcPr>
          <w:p w14:paraId="1B24515A" w14:textId="77777777" w:rsidR="008D0E7B" w:rsidRPr="00277B87" w:rsidRDefault="008D0E7B" w:rsidP="008D0E7B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B51AA22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14:paraId="66F8BC48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F5BFF8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vAlign w:val="bottom"/>
          </w:tcPr>
          <w:p w14:paraId="3765E08A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A63DE88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45CDD6D" w14:textId="77777777" w:rsidR="008D0E7B" w:rsidRPr="00277B87" w:rsidRDefault="008D0E7B" w:rsidP="008D0E7B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9A76628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606D1EA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2EAFDF7E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2C1DA450" w14:textId="77777777" w:rsidR="008D0E7B" w:rsidRPr="00277B87" w:rsidRDefault="008D0E7B" w:rsidP="008D0E7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218B" w:rsidRPr="00277B87" w14:paraId="4AF80DFD" w14:textId="77777777" w:rsidTr="00CA3AF6">
        <w:trPr>
          <w:trHeight w:val="116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171A57E" w14:textId="720BDA73" w:rsidR="00D5218B" w:rsidRPr="00277B87" w:rsidRDefault="00D5218B" w:rsidP="00D5218B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pacing w:val="-6"/>
                <w:sz w:val="28"/>
                <w:cs/>
              </w:rPr>
              <w:t>ผู้บริหารสำคัญ</w:t>
            </w:r>
            <w:r w:rsidR="00E27112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5FE6CD5B" w14:textId="77777777" w:rsidR="00D5218B" w:rsidRPr="00277B87" w:rsidRDefault="00D5218B" w:rsidP="00D5218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0FC31" w14:textId="143E9607" w:rsidR="00D5218B" w:rsidRPr="00277B87" w:rsidRDefault="00F9042E" w:rsidP="00D5218B">
            <w:pPr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6.00 </w:t>
            </w:r>
            <w:r w:rsidR="001B6B1F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5C4C76">
              <w:rPr>
                <w:rFonts w:asciiTheme="majorBidi" w:hAnsiTheme="majorBidi" w:cstheme="majorBidi"/>
                <w:sz w:val="28"/>
              </w:rPr>
              <w:t>7.0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</w:tcPr>
          <w:p w14:paraId="07B7BF5E" w14:textId="77777777" w:rsidR="00D5218B" w:rsidRPr="00277B87" w:rsidRDefault="00D5218B" w:rsidP="00D5218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352B47" w14:textId="53CBAF46" w:rsidR="00D5218B" w:rsidRPr="00277B87" w:rsidRDefault="00D5218B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7,653</w:t>
            </w:r>
          </w:p>
        </w:tc>
        <w:tc>
          <w:tcPr>
            <w:tcW w:w="90" w:type="dxa"/>
            <w:vAlign w:val="bottom"/>
          </w:tcPr>
          <w:p w14:paraId="25CA0A20" w14:textId="77777777" w:rsidR="00D5218B" w:rsidRPr="00277B87" w:rsidRDefault="00D5218B" w:rsidP="00D5218B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52F34477" w14:textId="6813A246" w:rsidR="00D5218B" w:rsidRPr="00277B87" w:rsidRDefault="00756068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9967713" w14:textId="77777777" w:rsidR="00D5218B" w:rsidRPr="00277B87" w:rsidRDefault="00D5218B" w:rsidP="00D5218B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7C62F8AD" w14:textId="401A2C4B" w:rsidR="00D5218B" w:rsidRPr="00277B87" w:rsidRDefault="00756068" w:rsidP="00D5218B">
            <w:pPr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(3,833)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7BEB10CF" w14:textId="77777777" w:rsidR="00D5218B" w:rsidRPr="00277B87" w:rsidRDefault="00D5218B" w:rsidP="00D5218B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</w:tcBorders>
            <w:vAlign w:val="bottom"/>
          </w:tcPr>
          <w:p w14:paraId="03F0E118" w14:textId="6273CCAF" w:rsidR="00D5218B" w:rsidRPr="00277B87" w:rsidRDefault="00CA3AF6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3,820</w:t>
            </w:r>
          </w:p>
        </w:tc>
      </w:tr>
      <w:tr w:rsidR="00D5218B" w:rsidRPr="00277B87" w14:paraId="3CA3BBE3" w14:textId="77777777" w:rsidTr="00CA3AF6">
        <w:trPr>
          <w:trHeight w:val="233"/>
        </w:trPr>
        <w:tc>
          <w:tcPr>
            <w:tcW w:w="2970" w:type="dxa"/>
            <w:vAlign w:val="bottom"/>
          </w:tcPr>
          <w:p w14:paraId="53A1B06A" w14:textId="77777777" w:rsidR="00D5218B" w:rsidRPr="00277B87" w:rsidRDefault="00D5218B" w:rsidP="00D5218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7CF9A6CC" w14:textId="77777777" w:rsidR="00D5218B" w:rsidRPr="00277B87" w:rsidRDefault="00D5218B" w:rsidP="00D5218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80ED94" w14:textId="77777777" w:rsidR="00D5218B" w:rsidRPr="00277B87" w:rsidRDefault="00D5218B" w:rsidP="00D5218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D26F7D8" w14:textId="77777777" w:rsidR="00D5218B" w:rsidRPr="00277B87" w:rsidRDefault="00D5218B" w:rsidP="00D5218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EF256" w14:textId="28F3C433" w:rsidR="00D5218B" w:rsidRPr="00277B87" w:rsidRDefault="00D5218B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7,653</w:t>
            </w:r>
          </w:p>
        </w:tc>
        <w:tc>
          <w:tcPr>
            <w:tcW w:w="90" w:type="dxa"/>
            <w:vAlign w:val="bottom"/>
          </w:tcPr>
          <w:p w14:paraId="41A3910D" w14:textId="77777777" w:rsidR="00D5218B" w:rsidRPr="00277B87" w:rsidRDefault="00D5218B" w:rsidP="00D5218B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08853" w14:textId="6044E43B" w:rsidR="00D5218B" w:rsidRPr="00277B87" w:rsidRDefault="00CA3AF6" w:rsidP="00D5218B">
            <w:pPr>
              <w:tabs>
                <w:tab w:val="decimal" w:pos="881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E7AA182" w14:textId="77777777" w:rsidR="00D5218B" w:rsidRPr="00277B87" w:rsidRDefault="00D5218B" w:rsidP="00D5218B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2CB65" w14:textId="22910AFA" w:rsidR="00D5218B" w:rsidRPr="00277B87" w:rsidRDefault="00CA3AF6" w:rsidP="00D5218B">
            <w:pPr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(3,833)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5791D35B" w14:textId="77777777" w:rsidR="00D5218B" w:rsidRPr="00277B87" w:rsidRDefault="00D5218B" w:rsidP="00D5218B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06638F5" w14:textId="3D276FEC" w:rsidR="00D5218B" w:rsidRPr="00277B87" w:rsidRDefault="00CA3AF6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3,820</w:t>
            </w:r>
          </w:p>
        </w:tc>
      </w:tr>
      <w:tr w:rsidR="008D0E7B" w:rsidRPr="00277B87" w14:paraId="72C6EA67" w14:textId="77777777" w:rsidTr="00F2570E">
        <w:trPr>
          <w:trHeight w:val="177"/>
        </w:trPr>
        <w:tc>
          <w:tcPr>
            <w:tcW w:w="2970" w:type="dxa"/>
            <w:vAlign w:val="bottom"/>
          </w:tcPr>
          <w:p w14:paraId="09E5B068" w14:textId="77777777" w:rsidR="008D0E7B" w:rsidRPr="00277B87" w:rsidRDefault="008D0E7B" w:rsidP="008D0E7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4BAD331D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E8EB54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53CC50A9" w14:textId="77777777" w:rsidR="008D0E7B" w:rsidRPr="00277B87" w:rsidRDefault="008D0E7B" w:rsidP="008D0E7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3F3943" w14:textId="77777777" w:rsidR="008D0E7B" w:rsidRPr="00277B87" w:rsidRDefault="008D0E7B" w:rsidP="008D0E7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74849F52" w14:textId="77777777" w:rsidR="008D0E7B" w:rsidRPr="00277B87" w:rsidRDefault="008D0E7B" w:rsidP="008D0E7B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14:paraId="1EE100C8" w14:textId="77777777" w:rsidR="008D0E7B" w:rsidRPr="00277B87" w:rsidRDefault="008D0E7B" w:rsidP="008D0E7B">
            <w:pPr>
              <w:tabs>
                <w:tab w:val="decimal" w:pos="881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8E7B307" w14:textId="77777777" w:rsidR="008D0E7B" w:rsidRPr="00277B87" w:rsidRDefault="008D0E7B" w:rsidP="008D0E7B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2BCBDA21" w14:textId="77777777" w:rsidR="008D0E7B" w:rsidRPr="00277B87" w:rsidRDefault="008D0E7B" w:rsidP="008D0E7B">
            <w:pPr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467BDB83" w14:textId="77777777" w:rsidR="008D0E7B" w:rsidRPr="00277B87" w:rsidRDefault="008D0E7B" w:rsidP="008D0E7B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</w:tcBorders>
            <w:vAlign w:val="bottom"/>
          </w:tcPr>
          <w:p w14:paraId="18A0FAEC" w14:textId="77777777" w:rsidR="008D0E7B" w:rsidRPr="00277B87" w:rsidRDefault="008D0E7B" w:rsidP="008D0E7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39AABD8A" w14:textId="77777777" w:rsidR="001020CA" w:rsidRDefault="001020CA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1FFF5C2B" w14:textId="77777777" w:rsidR="00027292" w:rsidRDefault="00027292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130DDC56" w14:textId="77777777" w:rsidR="00027292" w:rsidRDefault="00027292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6E142CF0" w14:textId="77777777" w:rsidR="00231779" w:rsidRDefault="00231779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13E90B52" w14:textId="77777777" w:rsidR="00027292" w:rsidRDefault="00027292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35BB86AB" w14:textId="05FC4333" w:rsidR="00F53166" w:rsidRPr="00277B87" w:rsidRDefault="009E4C64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5DE1EE01" w:rsidR="00F53166" w:rsidRPr="00277B87" w:rsidRDefault="009E4C64" w:rsidP="0083352E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ในระหว่าง</w:t>
      </w:r>
      <w:r w:rsidR="00CC7049" w:rsidRPr="00277B87">
        <w:rPr>
          <w:rFonts w:ascii="Angsana New" w:hAnsi="Angsana New"/>
          <w:sz w:val="28"/>
          <w:cs/>
        </w:rPr>
        <w:t>รอบระยะเวลา</w:t>
      </w:r>
      <w:r w:rsidR="006D1DFD" w:rsidRPr="00277B87">
        <w:rPr>
          <w:rFonts w:ascii="Angsana New" w:hAnsi="Angsana New"/>
          <w:color w:val="000000"/>
          <w:spacing w:val="-2"/>
          <w:sz w:val="28"/>
          <w:cs/>
          <w:lang w:val="en-GB"/>
        </w:rPr>
        <w:t>สามเดือนสิ้นสุดวันที่</w:t>
      </w:r>
      <w:r w:rsidR="006D1DFD" w:rsidRPr="00277B87">
        <w:rPr>
          <w:rFonts w:ascii="Angsana New" w:hAnsi="Angsana New"/>
          <w:color w:val="000000"/>
          <w:spacing w:val="-2"/>
          <w:sz w:val="28"/>
          <w:lang w:val="en-GB"/>
        </w:rPr>
        <w:t xml:space="preserve"> </w:t>
      </w:r>
      <w:r w:rsidR="005C53F1" w:rsidRPr="00277B87">
        <w:rPr>
          <w:rFonts w:ascii="Angsana New" w:hAnsi="Angsana New"/>
          <w:sz w:val="28"/>
        </w:rPr>
        <w:t>3</w:t>
      </w:r>
      <w:r w:rsidR="00317667">
        <w:rPr>
          <w:rFonts w:ascii="Angsana New" w:hAnsi="Angsana New"/>
          <w:sz w:val="28"/>
        </w:rPr>
        <w:t>1</w:t>
      </w:r>
      <w:r w:rsidR="005C53F1" w:rsidRPr="00277B87">
        <w:rPr>
          <w:rFonts w:ascii="Angsana New" w:hAnsi="Angsana New"/>
          <w:sz w:val="28"/>
        </w:rPr>
        <w:t xml:space="preserve"> </w:t>
      </w:r>
      <w:r w:rsidR="00317667">
        <w:rPr>
          <w:rFonts w:ascii="Angsana New" w:hAnsi="Angsana New" w:hint="cs"/>
          <w:sz w:val="28"/>
          <w:cs/>
        </w:rPr>
        <w:t>มีนาคม</w:t>
      </w:r>
      <w:r w:rsidR="005C53F1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317667">
        <w:rPr>
          <w:rFonts w:ascii="Angsana New" w:hAnsi="Angsana New"/>
          <w:color w:val="000000"/>
          <w:spacing w:val="-2"/>
          <w:sz w:val="28"/>
        </w:rPr>
        <w:t xml:space="preserve">9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และ</w:t>
      </w:r>
      <w:r w:rsidR="00080658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317667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870450" w:rsidRPr="00277B87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277B87">
        <w:rPr>
          <w:rFonts w:ascii="Angsana New" w:hAnsi="Angsana New"/>
          <w:color w:val="000000"/>
          <w:spacing w:val="-2"/>
          <w:sz w:val="28"/>
          <w:cs/>
        </w:rPr>
        <w:t>น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277B87" w14:paraId="421BD2F7" w14:textId="77777777" w:rsidTr="00E51728">
        <w:tc>
          <w:tcPr>
            <w:tcW w:w="4410" w:type="dxa"/>
            <w:vAlign w:val="bottom"/>
          </w:tcPr>
          <w:p w14:paraId="06235BB8" w14:textId="77777777" w:rsidR="004A699C" w:rsidRPr="00277B87" w:rsidRDefault="004A699C" w:rsidP="004D57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277B87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277B87" w14:paraId="08E0EFAC" w14:textId="77777777" w:rsidTr="00E51728">
        <w:tc>
          <w:tcPr>
            <w:tcW w:w="4410" w:type="dxa"/>
            <w:vAlign w:val="bottom"/>
          </w:tcPr>
          <w:p w14:paraId="79067890" w14:textId="77777777" w:rsidR="00F53166" w:rsidRPr="00277B87" w:rsidRDefault="00F53166" w:rsidP="004D57BF">
            <w:pPr>
              <w:ind w:right="-43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09FB5162" w:rsidR="00F53166" w:rsidRPr="00277B87" w:rsidRDefault="00BB5D81" w:rsidP="004D57BF">
            <w:pPr>
              <w:ind w:right="-43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</w:t>
            </w:r>
            <w:r w:rsidR="00CC7049" w:rsidRPr="00277B87">
              <w:rPr>
                <w:rFonts w:ascii="Angsana New" w:hAnsi="Angsana New"/>
                <w:sz w:val="28"/>
                <w:cs/>
              </w:rPr>
              <w:t>รอบระยะเวลา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สามเดือนสิ้นสุดวันที่ </w:t>
            </w:r>
            <w:r w:rsidR="005C53F1" w:rsidRPr="00277B87">
              <w:rPr>
                <w:rFonts w:ascii="Angsana New" w:hAnsi="Angsana New"/>
                <w:sz w:val="28"/>
              </w:rPr>
              <w:t>3</w:t>
            </w:r>
            <w:r w:rsidR="006C4528">
              <w:rPr>
                <w:rFonts w:ascii="Angsana New" w:hAnsi="Angsana New"/>
                <w:sz w:val="28"/>
              </w:rPr>
              <w:t>1</w:t>
            </w:r>
            <w:r w:rsidR="006C4528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</w:tr>
      <w:tr w:rsidR="00F53166" w:rsidRPr="00277B87" w14:paraId="349A403D" w14:textId="77777777" w:rsidTr="00E51728">
        <w:tc>
          <w:tcPr>
            <w:tcW w:w="4410" w:type="dxa"/>
            <w:vAlign w:val="bottom"/>
          </w:tcPr>
          <w:p w14:paraId="3F40A433" w14:textId="77777777" w:rsidR="00F53166" w:rsidRPr="00277B87" w:rsidRDefault="00F53166" w:rsidP="004D57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2A6D196A" w:rsidR="00F53166" w:rsidRPr="00277B87" w:rsidRDefault="00D74665" w:rsidP="004D57B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277B87" w:rsidRDefault="00F53166" w:rsidP="004D57B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3785180D" w:rsidR="00F53166" w:rsidRPr="00277B87" w:rsidRDefault="00D74665" w:rsidP="004D57B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C4528" w:rsidRPr="00277B87" w14:paraId="3D687550" w14:textId="77777777" w:rsidTr="00E51728">
        <w:tc>
          <w:tcPr>
            <w:tcW w:w="4410" w:type="dxa"/>
            <w:vAlign w:val="bottom"/>
          </w:tcPr>
          <w:p w14:paraId="7D470512" w14:textId="77777777" w:rsidR="006C4528" w:rsidRPr="00277B87" w:rsidRDefault="006C4528" w:rsidP="006C452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689ED" w14:textId="178B93DB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B3493E" w14:textId="77777777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0C555" w14:textId="72B4D874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6DB5966B" w14:textId="77777777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13F00" w14:textId="5CB90F86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6A9076A3" w14:textId="77777777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991AE" w14:textId="78F5EF89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EB1DC0" w:rsidRPr="00277B87" w14:paraId="1523EDE9" w14:textId="77777777" w:rsidTr="00B14653">
        <w:trPr>
          <w:trHeight w:val="188"/>
        </w:trPr>
        <w:tc>
          <w:tcPr>
            <w:tcW w:w="4410" w:type="dxa"/>
            <w:vAlign w:val="center"/>
          </w:tcPr>
          <w:p w14:paraId="75EF5203" w14:textId="77777777" w:rsidR="00EB1DC0" w:rsidRPr="00277B87" w:rsidRDefault="00EB1DC0" w:rsidP="00EB1DC0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3AD8EC" w14:textId="18B6F151" w:rsidR="00EB1DC0" w:rsidRPr="00277B87" w:rsidRDefault="00B204A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7,976</w:t>
            </w:r>
          </w:p>
        </w:tc>
        <w:tc>
          <w:tcPr>
            <w:tcW w:w="90" w:type="dxa"/>
            <w:vAlign w:val="bottom"/>
          </w:tcPr>
          <w:p w14:paraId="37DD3456" w14:textId="77777777" w:rsidR="00EB1DC0" w:rsidRPr="00277B87" w:rsidRDefault="00EB1DC0" w:rsidP="00EB1D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5398CB" w14:textId="16841407" w:rsidR="00EB1DC0" w:rsidRPr="00277B87" w:rsidRDefault="00EB1DC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824E6E">
              <w:rPr>
                <w:rFonts w:asciiTheme="majorBidi" w:hAnsiTheme="majorBidi" w:hint="eastAsia"/>
                <w:sz w:val="28"/>
                <w:cs/>
              </w:rPr>
              <w:t>8</w:t>
            </w:r>
            <w:r w:rsidRPr="00824E6E">
              <w:rPr>
                <w:rFonts w:asciiTheme="majorBidi" w:hAnsiTheme="majorBidi" w:cstheme="majorBidi" w:hint="eastAsia"/>
                <w:sz w:val="28"/>
              </w:rPr>
              <w:t>,</w:t>
            </w:r>
            <w:r w:rsidRPr="00824E6E">
              <w:rPr>
                <w:rFonts w:asciiTheme="majorBidi" w:hAnsiTheme="majorBidi" w:hint="eastAsia"/>
                <w:sz w:val="28"/>
                <w:cs/>
              </w:rPr>
              <w:t>709</w:t>
            </w:r>
          </w:p>
        </w:tc>
        <w:tc>
          <w:tcPr>
            <w:tcW w:w="90" w:type="dxa"/>
            <w:vAlign w:val="bottom"/>
          </w:tcPr>
          <w:p w14:paraId="4042E201" w14:textId="77777777" w:rsidR="00EB1DC0" w:rsidRPr="00277B87" w:rsidRDefault="00EB1DC0" w:rsidP="00EB1DC0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B5D440" w14:textId="4DC84A81" w:rsidR="00EB1DC0" w:rsidRPr="00277B87" w:rsidRDefault="00B204A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2,048</w:t>
            </w:r>
          </w:p>
        </w:tc>
        <w:tc>
          <w:tcPr>
            <w:tcW w:w="90" w:type="dxa"/>
            <w:vAlign w:val="bottom"/>
          </w:tcPr>
          <w:p w14:paraId="50FF6E03" w14:textId="77777777" w:rsidR="00EB1DC0" w:rsidRPr="00277B87" w:rsidRDefault="00EB1DC0" w:rsidP="00EB1DC0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7024CD" w14:textId="5C8E444F" w:rsidR="00EB1DC0" w:rsidRPr="00277B87" w:rsidRDefault="00EB1DC0" w:rsidP="00EB1DC0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3,690</w:t>
            </w:r>
          </w:p>
        </w:tc>
      </w:tr>
      <w:tr w:rsidR="00EB1DC0" w:rsidRPr="00277B87" w14:paraId="5ED01DBC" w14:textId="77777777" w:rsidTr="00B14653">
        <w:trPr>
          <w:trHeight w:val="360"/>
        </w:trPr>
        <w:tc>
          <w:tcPr>
            <w:tcW w:w="4410" w:type="dxa"/>
            <w:vAlign w:val="center"/>
          </w:tcPr>
          <w:p w14:paraId="34F4C54C" w14:textId="77777777" w:rsidR="00EB1DC0" w:rsidRPr="00277B87" w:rsidRDefault="00EB1DC0" w:rsidP="00EB1DC0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E9772E" w14:textId="0F9BCFAD" w:rsidR="00EB1DC0" w:rsidRPr="00277B87" w:rsidRDefault="00B204A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FE230C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90" w:type="dxa"/>
            <w:vAlign w:val="bottom"/>
          </w:tcPr>
          <w:p w14:paraId="7A3D2831" w14:textId="77777777" w:rsidR="00EB1DC0" w:rsidRPr="00277B87" w:rsidRDefault="00EB1DC0" w:rsidP="00EB1D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4D66F" w14:textId="64011FD1" w:rsidR="00EB1DC0" w:rsidRPr="00277B87" w:rsidRDefault="00EB1DC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0" w:type="dxa"/>
            <w:vAlign w:val="bottom"/>
          </w:tcPr>
          <w:p w14:paraId="07F159E0" w14:textId="77777777" w:rsidR="00EB1DC0" w:rsidRPr="00277B87" w:rsidRDefault="00EB1DC0" w:rsidP="00EB1DC0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7D8C1A" w14:textId="17DF119B" w:rsidR="00EB1DC0" w:rsidRPr="00277B87" w:rsidRDefault="00B204A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90" w:type="dxa"/>
            <w:vAlign w:val="bottom"/>
          </w:tcPr>
          <w:p w14:paraId="6EB3BC2E" w14:textId="77777777" w:rsidR="00EB1DC0" w:rsidRPr="00277B87" w:rsidRDefault="00EB1DC0" w:rsidP="00EB1DC0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A47E3" w14:textId="58DF8415" w:rsidR="00EB1DC0" w:rsidRPr="00277B87" w:rsidRDefault="00EB1DC0" w:rsidP="00EB1DC0">
            <w:pPr>
              <w:tabs>
                <w:tab w:val="decimal" w:pos="945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  <w:tr w:rsidR="00EB1DC0" w:rsidRPr="00277B87" w14:paraId="2A6A909A" w14:textId="77777777" w:rsidTr="00B14653">
        <w:tc>
          <w:tcPr>
            <w:tcW w:w="4410" w:type="dxa"/>
            <w:vAlign w:val="center"/>
          </w:tcPr>
          <w:p w14:paraId="3AC18E73" w14:textId="77777777" w:rsidR="00EB1DC0" w:rsidRPr="00277B87" w:rsidRDefault="00EB1DC0" w:rsidP="00EB1DC0">
            <w:pPr>
              <w:tabs>
                <w:tab w:val="right" w:pos="810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5A6D0" w14:textId="6DF5F3A2" w:rsidR="00EB1DC0" w:rsidRPr="00277B87" w:rsidRDefault="00B204A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8,149</w:t>
            </w:r>
          </w:p>
        </w:tc>
        <w:tc>
          <w:tcPr>
            <w:tcW w:w="90" w:type="dxa"/>
            <w:vAlign w:val="bottom"/>
          </w:tcPr>
          <w:p w14:paraId="393029AD" w14:textId="77777777" w:rsidR="00EB1DC0" w:rsidRPr="00277B87" w:rsidRDefault="00EB1DC0" w:rsidP="00EB1DC0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C3655" w14:textId="1A2E7583" w:rsidR="00EB1DC0" w:rsidRPr="00277B87" w:rsidRDefault="00EB1DC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8,799</w:t>
            </w:r>
          </w:p>
        </w:tc>
        <w:tc>
          <w:tcPr>
            <w:tcW w:w="90" w:type="dxa"/>
            <w:vAlign w:val="bottom"/>
          </w:tcPr>
          <w:p w14:paraId="59D5D060" w14:textId="77777777" w:rsidR="00EB1DC0" w:rsidRPr="00277B87" w:rsidRDefault="00EB1DC0" w:rsidP="00EB1DC0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E041F" w14:textId="63B31982" w:rsidR="00EB1DC0" w:rsidRPr="00277B87" w:rsidRDefault="00B204A0" w:rsidP="00EB1DC0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2,122</w:t>
            </w:r>
          </w:p>
        </w:tc>
        <w:tc>
          <w:tcPr>
            <w:tcW w:w="90" w:type="dxa"/>
            <w:vAlign w:val="bottom"/>
          </w:tcPr>
          <w:p w14:paraId="514F18A6" w14:textId="77777777" w:rsidR="00EB1DC0" w:rsidRPr="00277B87" w:rsidRDefault="00EB1DC0" w:rsidP="00EB1DC0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84D86" w14:textId="11DAFD5D" w:rsidR="00EB1DC0" w:rsidRPr="00277B87" w:rsidRDefault="00EB1DC0" w:rsidP="00EB1DC0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3,761</w:t>
            </w:r>
          </w:p>
        </w:tc>
      </w:tr>
    </w:tbl>
    <w:p w14:paraId="4E569614" w14:textId="77777777" w:rsidR="006B3894" w:rsidRPr="00277B87" w:rsidRDefault="006B3894" w:rsidP="00E921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rPr>
          <w:rFonts w:ascii="Angsana New" w:hAnsi="Angsana New"/>
          <w:b/>
          <w:bCs/>
          <w:sz w:val="28"/>
        </w:rPr>
      </w:pPr>
    </w:p>
    <w:p w14:paraId="6A9B72EF" w14:textId="4D916861" w:rsidR="00F53166" w:rsidRPr="00277B87" w:rsidRDefault="009E4C64" w:rsidP="00711A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="Angsana New" w:hAnsi="Angsana New"/>
          <w:b/>
          <w:bCs/>
          <w:sz w:val="28"/>
          <w:cs/>
        </w:rPr>
      </w:pPr>
      <w:r w:rsidRPr="00277B87">
        <w:rPr>
          <w:rFonts w:ascii="Angsana New" w:hAnsi="Angsana New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1AE7214C" w14:textId="2F34578D" w:rsidR="009B75B3" w:rsidRPr="00277B87" w:rsidRDefault="009E4C64" w:rsidP="009033CA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</w:t>
      </w:r>
      <w:r w:rsidRPr="00B204A0">
        <w:rPr>
          <w:rFonts w:ascii="Angsana New" w:hAnsi="Angsana New"/>
          <w:color w:val="000000"/>
          <w:spacing w:val="-2"/>
          <w:sz w:val="28"/>
          <w:cs/>
        </w:rPr>
        <w:t>หมายเหตุประกอบ</w:t>
      </w:r>
      <w:r w:rsidR="00D74665" w:rsidRPr="00B204A0">
        <w:rPr>
          <w:rFonts w:ascii="Angsana New" w:hAnsi="Angsana New"/>
          <w:sz w:val="28"/>
          <w:cs/>
        </w:rPr>
        <w:t>ข้อมูลทาง</w:t>
      </w:r>
      <w:r w:rsidRPr="00B204A0">
        <w:rPr>
          <w:rFonts w:ascii="Angsana New" w:hAnsi="Angsana New"/>
          <w:color w:val="000000"/>
          <w:spacing w:val="-2"/>
          <w:sz w:val="28"/>
          <w:cs/>
        </w:rPr>
        <w:t>การเงิน</w:t>
      </w:r>
      <w:r w:rsidRPr="00B204A0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B204A0">
        <w:rPr>
          <w:rFonts w:ascii="Angsana New" w:hAnsi="Angsana New"/>
          <w:color w:val="000000"/>
          <w:spacing w:val="-2"/>
          <w:sz w:val="28"/>
          <w:cs/>
        </w:rPr>
        <w:t xml:space="preserve">ข้อ </w:t>
      </w:r>
      <w:r w:rsidR="00C53B02" w:rsidRPr="00B204A0">
        <w:rPr>
          <w:rFonts w:ascii="Angsana New" w:hAnsi="Angsana New"/>
          <w:color w:val="000000"/>
          <w:spacing w:val="-2"/>
          <w:sz w:val="28"/>
        </w:rPr>
        <w:t>2</w:t>
      </w:r>
      <w:r w:rsidR="00B204A0" w:rsidRPr="00B204A0">
        <w:rPr>
          <w:rFonts w:ascii="Angsana New" w:hAnsi="Angsana New"/>
          <w:color w:val="000000"/>
          <w:spacing w:val="-2"/>
          <w:sz w:val="28"/>
        </w:rPr>
        <w:t>2</w:t>
      </w:r>
      <w:r w:rsidR="00CB0287" w:rsidRPr="00B204A0">
        <w:rPr>
          <w:rFonts w:ascii="Angsana New" w:hAnsi="Angsana New"/>
          <w:color w:val="000000"/>
          <w:spacing w:val="-2"/>
          <w:sz w:val="28"/>
        </w:rPr>
        <w:t>.</w:t>
      </w:r>
      <w:r w:rsidR="00465553" w:rsidRPr="00B204A0">
        <w:rPr>
          <w:rFonts w:ascii="Angsana New" w:hAnsi="Angsana New"/>
          <w:color w:val="000000"/>
          <w:spacing w:val="-2"/>
          <w:sz w:val="28"/>
        </w:rPr>
        <w:t>3.</w:t>
      </w:r>
      <w:bookmarkStart w:id="2" w:name="_Hlk39673225"/>
      <w:r w:rsidR="000E0FDA" w:rsidRPr="00B204A0">
        <w:rPr>
          <w:rFonts w:ascii="Angsana New" w:hAnsi="Angsana New"/>
          <w:color w:val="000000"/>
          <w:spacing w:val="-2"/>
          <w:sz w:val="28"/>
        </w:rPr>
        <w:t>2</w:t>
      </w:r>
    </w:p>
    <w:bookmarkEnd w:id="2"/>
    <w:p w14:paraId="7182F026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D1A665F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33683DF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E9A4BE0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FBAE1D7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AD39DDA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930BBC4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5DFC5EE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81C8C10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82F78A6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33CB080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A393BB1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9CB978D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FE55CBB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4713394" w14:textId="77777777" w:rsidR="00027292" w:rsidRDefault="00027292" w:rsidP="00027292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C5A70F3" w14:textId="0A59F17B" w:rsidR="00151816" w:rsidRPr="00277B87" w:rsidRDefault="009E4C64" w:rsidP="00EC1F3E">
      <w:pPr>
        <w:pStyle w:val="ListParagraph"/>
        <w:numPr>
          <w:ilvl w:val="0"/>
          <w:numId w:val="1"/>
        </w:numPr>
        <w:spacing w:before="120" w:after="120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56D44540" w14:textId="4E7C183C" w:rsidR="00F53166" w:rsidRPr="00277B87" w:rsidRDefault="009E4C64" w:rsidP="000E7FF9">
      <w:pPr>
        <w:pStyle w:val="ListParagraph"/>
        <w:numPr>
          <w:ilvl w:val="1"/>
          <w:numId w:val="6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spacing w:val="-6"/>
          <w:sz w:val="28"/>
          <w:cs/>
        </w:rPr>
        <w:t>ลูกหนี้การค้าและ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ลูกหนี้</w:t>
      </w:r>
      <w:r w:rsidRPr="00277B87">
        <w:rPr>
          <w:rFonts w:ascii="Angsana New" w:hAnsi="Angsana New"/>
          <w:spacing w:val="-6"/>
          <w:sz w:val="28"/>
          <w:cs/>
        </w:rPr>
        <w:t xml:space="preserve">หมุนเวียนอื่น ณ วันที่ </w:t>
      </w:r>
      <w:r w:rsidR="00A1490F">
        <w:rPr>
          <w:rFonts w:ascii="Angsana New" w:hAnsi="Angsana New"/>
          <w:sz w:val="28"/>
        </w:rPr>
        <w:t xml:space="preserve">31 </w:t>
      </w:r>
      <w:r w:rsidR="00A1490F">
        <w:rPr>
          <w:rFonts w:ascii="Angsana New" w:hAnsi="Angsana New" w:hint="cs"/>
          <w:sz w:val="28"/>
          <w:cs/>
        </w:rPr>
        <w:t>มีนาคม</w:t>
      </w:r>
      <w:r w:rsidR="00B01795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spacing w:val="-6"/>
          <w:sz w:val="28"/>
        </w:rPr>
        <w:t>256</w:t>
      </w:r>
      <w:r w:rsidR="00A1490F">
        <w:rPr>
          <w:rFonts w:ascii="Angsana New" w:hAnsi="Angsana New"/>
          <w:spacing w:val="-6"/>
          <w:sz w:val="28"/>
        </w:rPr>
        <w:t>9</w:t>
      </w:r>
      <w:r w:rsidRPr="00277B87">
        <w:rPr>
          <w:rFonts w:ascii="Angsana New" w:hAnsi="Angsana New"/>
          <w:spacing w:val="-6"/>
          <w:sz w:val="28"/>
          <w:cs/>
        </w:rPr>
        <w:t xml:space="preserve"> และวันที่ </w:t>
      </w:r>
      <w:r w:rsidRPr="00277B87">
        <w:rPr>
          <w:rFonts w:ascii="Angsana New" w:hAnsi="Angsana New"/>
          <w:spacing w:val="-6"/>
          <w:sz w:val="28"/>
        </w:rPr>
        <w:t xml:space="preserve">31 </w:t>
      </w:r>
      <w:r w:rsidRPr="00277B8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277B87">
        <w:rPr>
          <w:rFonts w:ascii="Angsana New" w:hAnsi="Angsana New"/>
          <w:spacing w:val="-6"/>
          <w:sz w:val="28"/>
        </w:rPr>
        <w:t>256</w:t>
      </w:r>
      <w:r w:rsidR="00A1490F">
        <w:rPr>
          <w:rFonts w:ascii="Angsana New" w:hAnsi="Angsana New"/>
          <w:spacing w:val="-6"/>
          <w:sz w:val="28"/>
        </w:rPr>
        <w:t>8</w:t>
      </w:r>
      <w:r w:rsidRPr="00277B87">
        <w:rPr>
          <w:rFonts w:ascii="Angsana New" w:hAnsi="Angsana New"/>
          <w:spacing w:val="-6"/>
          <w:sz w:val="28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F9046F" w:rsidRPr="00277B87" w14:paraId="5BBEEAF8" w14:textId="77777777" w:rsidTr="00654FBE">
        <w:trPr>
          <w:tblHeader/>
        </w:trPr>
        <w:tc>
          <w:tcPr>
            <w:tcW w:w="9360" w:type="dxa"/>
            <w:gridSpan w:val="8"/>
          </w:tcPr>
          <w:p w14:paraId="70ADEF36" w14:textId="77777777" w:rsidR="00F9046F" w:rsidRPr="00277B87" w:rsidRDefault="00F9046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หน่วย: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F9046F" w:rsidRPr="00277B87" w14:paraId="05B9CE7A" w14:textId="77777777" w:rsidTr="00A55D03">
        <w:trPr>
          <w:tblHeader/>
        </w:trPr>
        <w:tc>
          <w:tcPr>
            <w:tcW w:w="4410" w:type="dxa"/>
          </w:tcPr>
          <w:p w14:paraId="46490BC7" w14:textId="77777777" w:rsidR="00F9046F" w:rsidRPr="00277B87" w:rsidRDefault="00F9046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B55A968" w14:textId="16B7A597" w:rsidR="00F9046F" w:rsidRPr="00277B87" w:rsidRDefault="00D7466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F9046F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2050EC00" w14:textId="77777777" w:rsidR="00F9046F" w:rsidRPr="00277B87" w:rsidRDefault="00F9046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B7A8128" w14:textId="0DAD2893" w:rsidR="00F9046F" w:rsidRPr="00277B87" w:rsidRDefault="00D7466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F9046F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1490F" w:rsidRPr="00277B87" w14:paraId="26BE2F88" w14:textId="77777777" w:rsidTr="00A55D03">
        <w:trPr>
          <w:tblHeader/>
        </w:trPr>
        <w:tc>
          <w:tcPr>
            <w:tcW w:w="4410" w:type="dxa"/>
          </w:tcPr>
          <w:p w14:paraId="4432C3DC" w14:textId="77777777" w:rsidR="00A1490F" w:rsidRPr="00277B87" w:rsidRDefault="00A1490F" w:rsidP="00A1490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A90A8D5" w14:textId="3FB5E393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AA9F262" w14:textId="77777777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4C46EDE" w14:textId="77777777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2EDE2F9D" w14:textId="77777777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D56258" w14:textId="0FBF7B8B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12A884F" w14:textId="77777777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BC1D56" w14:textId="73A17CD2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A1490F" w:rsidRPr="00277B87" w14:paraId="28DD79B4" w14:textId="77777777" w:rsidTr="00A55D03">
        <w:trPr>
          <w:tblHeader/>
        </w:trPr>
        <w:tc>
          <w:tcPr>
            <w:tcW w:w="4410" w:type="dxa"/>
          </w:tcPr>
          <w:p w14:paraId="69322C3A" w14:textId="77777777" w:rsidR="00A1490F" w:rsidRPr="00277B87" w:rsidRDefault="00A1490F" w:rsidP="00A1490F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D79346" w14:textId="260AFB7C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1D39B4FB" w14:textId="77777777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9E0BEC6" w14:textId="5E0728B5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4E03979B" w14:textId="77777777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ADC01CD" w14:textId="187C5DF9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653E1646" w14:textId="77777777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9E95E90" w14:textId="55BCE2C3" w:rsidR="00A1490F" w:rsidRPr="00277B87" w:rsidRDefault="00A1490F" w:rsidP="00A1490F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AD0587" w:rsidRPr="00277B87" w14:paraId="56A3D541" w14:textId="77777777" w:rsidTr="00BF2E22">
        <w:tc>
          <w:tcPr>
            <w:tcW w:w="4410" w:type="dxa"/>
          </w:tcPr>
          <w:p w14:paraId="45D5DFBB" w14:textId="182125FA" w:rsidR="00AD0587" w:rsidRPr="00277B87" w:rsidRDefault="00AD0587" w:rsidP="00AD058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Pr="00277B87">
              <w:rPr>
                <w:rFonts w:ascii="Angsana New" w:hAnsi="Angsana New"/>
                <w:sz w:val="28"/>
              </w:rPr>
              <w:t>4</w:t>
            </w:r>
            <w:r w:rsidRPr="00277B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F4DD14" w14:textId="59527236" w:rsidR="00AD0587" w:rsidRPr="00277B87" w:rsidRDefault="002A33CB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90" w:type="dxa"/>
            <w:vAlign w:val="bottom"/>
          </w:tcPr>
          <w:p w14:paraId="24D2216F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5958A5" w14:textId="19791AA8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AAA8A0E" w14:textId="77777777" w:rsidR="00AD0587" w:rsidRPr="00277B87" w:rsidRDefault="00AD0587" w:rsidP="00AD058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7F2C4D" w14:textId="0B3FEB2C" w:rsidR="00AD0587" w:rsidRPr="00277B87" w:rsidRDefault="006E7EC5" w:rsidP="00AD058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6E7EC5">
              <w:rPr>
                <w:rFonts w:ascii="Angsana New" w:hAnsi="Angsana New"/>
                <w:sz w:val="28"/>
              </w:rPr>
              <w:t>12,132</w:t>
            </w:r>
          </w:p>
        </w:tc>
        <w:tc>
          <w:tcPr>
            <w:tcW w:w="90" w:type="dxa"/>
            <w:vAlign w:val="bottom"/>
          </w:tcPr>
          <w:p w14:paraId="58D3717E" w14:textId="77777777" w:rsidR="00AD0587" w:rsidRPr="00277B87" w:rsidRDefault="00AD0587" w:rsidP="00AD058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5E1CA" w14:textId="05DA7E13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12,114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AD0587" w:rsidRPr="00277B87" w14:paraId="728DC03B" w14:textId="77777777" w:rsidTr="00BF2E22">
        <w:tc>
          <w:tcPr>
            <w:tcW w:w="4410" w:type="dxa"/>
          </w:tcPr>
          <w:p w14:paraId="3D8058AA" w14:textId="5687C8EA" w:rsidR="00AD0587" w:rsidRPr="00277B87" w:rsidRDefault="00AD0587" w:rsidP="00AD058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FD650FD" w14:textId="4A87FAAD" w:rsidR="00AD0587" w:rsidRPr="00277B87" w:rsidRDefault="002A33CB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A33CB">
              <w:rPr>
                <w:rFonts w:ascii="Angsana New" w:hAnsi="Angsana New"/>
                <w:sz w:val="28"/>
              </w:rPr>
              <w:t>963,996</w:t>
            </w:r>
          </w:p>
        </w:tc>
        <w:tc>
          <w:tcPr>
            <w:tcW w:w="90" w:type="dxa"/>
            <w:vAlign w:val="bottom"/>
          </w:tcPr>
          <w:p w14:paraId="5BEDF4F1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DAA548" w14:textId="65029B8D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C1">
              <w:rPr>
                <w:rFonts w:ascii="Angsana New" w:hAnsi="Angsana New"/>
                <w:sz w:val="28"/>
              </w:rPr>
              <w:t xml:space="preserve"> </w:t>
            </w:r>
            <w:r w:rsidRPr="000F69B6">
              <w:rPr>
                <w:rFonts w:ascii="Angsana New" w:hAnsi="Angsana New" w:hint="eastAsia"/>
                <w:sz w:val="28"/>
              </w:rPr>
              <w:t>368,667</w:t>
            </w:r>
            <w:r w:rsidRPr="00654AC1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90" w:type="dxa"/>
            <w:vAlign w:val="bottom"/>
          </w:tcPr>
          <w:p w14:paraId="29038BEE" w14:textId="77777777" w:rsidR="00AD0587" w:rsidRPr="00277B87" w:rsidRDefault="00AD0587" w:rsidP="00AD058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1BFBF6" w14:textId="7A86102F" w:rsidR="00AD0587" w:rsidRPr="00277B87" w:rsidRDefault="00470F96" w:rsidP="00AD058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70F96">
              <w:rPr>
                <w:rFonts w:ascii="Angsana New" w:hAnsi="Angsana New"/>
                <w:sz w:val="28"/>
              </w:rPr>
              <w:t>1,523</w:t>
            </w:r>
          </w:p>
        </w:tc>
        <w:tc>
          <w:tcPr>
            <w:tcW w:w="90" w:type="dxa"/>
            <w:vAlign w:val="bottom"/>
          </w:tcPr>
          <w:p w14:paraId="349DBF52" w14:textId="77777777" w:rsidR="00AD0587" w:rsidRPr="00277B87" w:rsidRDefault="00AD0587" w:rsidP="00AD058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C1740C" w14:textId="288C3FDE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694363">
              <w:rPr>
                <w:rFonts w:ascii="Angsana New" w:hAnsi="Angsana New" w:hint="eastAsia"/>
                <w:sz w:val="28"/>
              </w:rPr>
              <w:t>1,443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AD0587" w:rsidRPr="00277B87" w14:paraId="28B7C946" w14:textId="77777777" w:rsidTr="00BF2E22">
        <w:tc>
          <w:tcPr>
            <w:tcW w:w="4410" w:type="dxa"/>
          </w:tcPr>
          <w:p w14:paraId="43148966" w14:textId="75C48EAE" w:rsidR="00AD0587" w:rsidRPr="00277B87" w:rsidRDefault="00AD0587" w:rsidP="00AD058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sz w:val="28"/>
              </w:rPr>
              <w:t xml:space="preserve"> (</w:t>
            </w:r>
            <w:r w:rsidRPr="00277B87">
              <w:rPr>
                <w:rFonts w:ascii="Angsana New" w:hAnsi="Angsana New"/>
                <w:sz w:val="28"/>
                <w:cs/>
              </w:rPr>
              <w:t>ดูหมายเหตุข้อ</w:t>
            </w:r>
            <w:r w:rsidRPr="00277B87">
              <w:rPr>
                <w:rFonts w:ascii="Angsana New" w:hAnsi="Angsana New"/>
                <w:sz w:val="28"/>
              </w:rPr>
              <w:t xml:space="preserve"> 4)</w:t>
            </w:r>
          </w:p>
        </w:tc>
        <w:tc>
          <w:tcPr>
            <w:tcW w:w="1170" w:type="dxa"/>
            <w:vAlign w:val="bottom"/>
          </w:tcPr>
          <w:p w14:paraId="05E7F28A" w14:textId="61FBC68E" w:rsidR="00AD0587" w:rsidRPr="00277B87" w:rsidRDefault="002A33CB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E503B80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076D26" w14:textId="670F20D6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- </w:t>
            </w:r>
          </w:p>
        </w:tc>
        <w:tc>
          <w:tcPr>
            <w:tcW w:w="90" w:type="dxa"/>
            <w:vAlign w:val="bottom"/>
          </w:tcPr>
          <w:p w14:paraId="52F327DD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54D3A0D" w14:textId="7DC60128" w:rsidR="00AD0587" w:rsidRPr="00277B87" w:rsidRDefault="00470F96" w:rsidP="00AD058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70F96">
              <w:rPr>
                <w:rFonts w:ascii="Angsana New" w:hAnsi="Angsana New"/>
                <w:sz w:val="28"/>
              </w:rPr>
              <w:t>482</w:t>
            </w:r>
          </w:p>
        </w:tc>
        <w:tc>
          <w:tcPr>
            <w:tcW w:w="90" w:type="dxa"/>
            <w:vAlign w:val="bottom"/>
          </w:tcPr>
          <w:p w14:paraId="0EB8ECBA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5E538A" w14:textId="33CCD767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40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AD0587" w:rsidRPr="00277B87" w14:paraId="7A85D6FF" w14:textId="77777777" w:rsidTr="00BF2E22">
        <w:tc>
          <w:tcPr>
            <w:tcW w:w="4410" w:type="dxa"/>
          </w:tcPr>
          <w:p w14:paraId="2DB14ABD" w14:textId="33811F0F" w:rsidR="00AD0587" w:rsidRPr="00277B87" w:rsidRDefault="00AD0587" w:rsidP="00AD058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58CF301" w14:textId="5B8DD8B7" w:rsidR="00AD0587" w:rsidRPr="00277B87" w:rsidRDefault="002A33CB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2A33CB">
              <w:rPr>
                <w:rFonts w:ascii="Angsana New" w:hAnsi="Angsana New"/>
                <w:sz w:val="28"/>
              </w:rPr>
              <w:t>1,606</w:t>
            </w:r>
          </w:p>
        </w:tc>
        <w:tc>
          <w:tcPr>
            <w:tcW w:w="90" w:type="dxa"/>
            <w:vAlign w:val="bottom"/>
          </w:tcPr>
          <w:p w14:paraId="0B5325A3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D7A181" w14:textId="203A66BA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 w:hint="eastAsia"/>
                <w:sz w:val="28"/>
              </w:rPr>
              <w:t>5,799</w:t>
            </w:r>
            <w:r w:rsidRPr="00654AC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E5B89AF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BDE4C6" w14:textId="55B2C177" w:rsidR="00AD0587" w:rsidRPr="00277B87" w:rsidRDefault="00470F96" w:rsidP="00AD058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70F96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90" w:type="dxa"/>
            <w:vAlign w:val="bottom"/>
          </w:tcPr>
          <w:p w14:paraId="27FE76D8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21FA22" w14:textId="7710A627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328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AD0587" w:rsidRPr="00277B87" w14:paraId="586D3800" w14:textId="77777777" w:rsidTr="00BF2E22">
        <w:tc>
          <w:tcPr>
            <w:tcW w:w="4410" w:type="dxa"/>
          </w:tcPr>
          <w:p w14:paraId="7B95DD02" w14:textId="4B91F5F2" w:rsidR="00AD0587" w:rsidRPr="00277B87" w:rsidRDefault="00AD0587" w:rsidP="00AD058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รายได้ค้างรับ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กิจการที่เกี่ยวข้อง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ดูหมายเหตุข้อ</w:t>
            </w:r>
            <w:r w:rsidRPr="00277B87">
              <w:rPr>
                <w:rFonts w:ascii="Angsana New" w:hAnsi="Angsana New"/>
                <w:sz w:val="28"/>
              </w:rPr>
              <w:t xml:space="preserve"> 4)</w:t>
            </w:r>
          </w:p>
        </w:tc>
        <w:tc>
          <w:tcPr>
            <w:tcW w:w="1170" w:type="dxa"/>
            <w:vAlign w:val="bottom"/>
          </w:tcPr>
          <w:p w14:paraId="3F4C96FA" w14:textId="6242D549" w:rsidR="00AD0587" w:rsidRPr="00277B87" w:rsidRDefault="00421ACD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48DB65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15A515" w14:textId="0638BED8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- </w:t>
            </w:r>
          </w:p>
        </w:tc>
        <w:tc>
          <w:tcPr>
            <w:tcW w:w="90" w:type="dxa"/>
            <w:vAlign w:val="bottom"/>
          </w:tcPr>
          <w:p w14:paraId="3F6AE5FA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3058F60" w14:textId="1B64F264" w:rsidR="00AD0587" w:rsidRPr="00277B87" w:rsidRDefault="00470F96" w:rsidP="00AD058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70F96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90" w:type="dxa"/>
            <w:vAlign w:val="bottom"/>
          </w:tcPr>
          <w:p w14:paraId="075A0A67" w14:textId="77777777" w:rsidR="00AD0587" w:rsidRPr="00277B87" w:rsidRDefault="00AD0587" w:rsidP="00AD058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4DD190" w14:textId="5E25365D" w:rsidR="00AD0587" w:rsidRPr="00277B87" w:rsidRDefault="00AD0587" w:rsidP="00AD058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- </w:t>
            </w:r>
          </w:p>
        </w:tc>
      </w:tr>
      <w:tr w:rsidR="00C225E5" w:rsidRPr="00277B87" w14:paraId="4E1710A2" w14:textId="77777777" w:rsidTr="00BF2E22">
        <w:tc>
          <w:tcPr>
            <w:tcW w:w="4410" w:type="dxa"/>
          </w:tcPr>
          <w:p w14:paraId="710A3984" w14:textId="4CCD7515" w:rsidR="00C225E5" w:rsidRPr="00277B87" w:rsidRDefault="0030199C" w:rsidP="00C225E5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</w:t>
            </w:r>
            <w:r w:rsidR="00C225E5" w:rsidRPr="00277B87">
              <w:rPr>
                <w:rFonts w:ascii="Angsana New" w:hAnsi="Angsana New"/>
                <w:sz w:val="28"/>
                <w:cs/>
              </w:rPr>
              <w:t xml:space="preserve">ค้างรับ </w:t>
            </w:r>
            <w:r w:rsidR="00C225E5" w:rsidRPr="00277B87">
              <w:rPr>
                <w:rFonts w:ascii="Angsana New" w:hAnsi="Angsana New"/>
                <w:sz w:val="28"/>
              </w:rPr>
              <w:t>-</w:t>
            </w:r>
            <w:r w:rsidR="00C225E5" w:rsidRPr="00277B8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ดูหมายเหตุข้อ </w:t>
            </w:r>
            <w:r w:rsidRPr="00277B87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1170" w:type="dxa"/>
            <w:vAlign w:val="bottom"/>
          </w:tcPr>
          <w:p w14:paraId="304D797C" w14:textId="1A1AEF02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21ACD">
              <w:rPr>
                <w:rFonts w:ascii="Angsana New" w:hAnsi="Angsana New"/>
                <w:sz w:val="28"/>
              </w:rPr>
              <w:t>10,196</w:t>
            </w:r>
          </w:p>
        </w:tc>
        <w:tc>
          <w:tcPr>
            <w:tcW w:w="90" w:type="dxa"/>
            <w:vAlign w:val="bottom"/>
          </w:tcPr>
          <w:p w14:paraId="273A5FB1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75D462" w14:textId="0E8BD8E5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9D6E16">
              <w:rPr>
                <w:rFonts w:ascii="Angsana New" w:hAnsi="Angsana New" w:hint="eastAsia"/>
                <w:sz w:val="28"/>
              </w:rPr>
              <w:t>1</w:t>
            </w:r>
            <w:r w:rsidRPr="009D6E16">
              <w:rPr>
                <w:rFonts w:ascii="Angsana New" w:hAnsi="Angsana New"/>
                <w:sz w:val="28"/>
              </w:rPr>
              <w:t xml:space="preserve">0,196 </w:t>
            </w:r>
          </w:p>
        </w:tc>
        <w:tc>
          <w:tcPr>
            <w:tcW w:w="90" w:type="dxa"/>
            <w:vAlign w:val="bottom"/>
          </w:tcPr>
          <w:p w14:paraId="1461673B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C1FBAD" w14:textId="4B29AA6C" w:rsidR="00C225E5" w:rsidRPr="00277B87" w:rsidRDefault="0048735E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8735E">
              <w:rPr>
                <w:rFonts w:ascii="Angsana New" w:hAnsi="Angsana New"/>
                <w:sz w:val="28"/>
              </w:rPr>
              <w:t>28,211</w:t>
            </w:r>
          </w:p>
        </w:tc>
        <w:tc>
          <w:tcPr>
            <w:tcW w:w="90" w:type="dxa"/>
            <w:vAlign w:val="bottom"/>
          </w:tcPr>
          <w:p w14:paraId="67E1135B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B07F79" w14:textId="60C9F26F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D6E16">
              <w:rPr>
                <w:rFonts w:ascii="Angsana New" w:hAnsi="Angsana New"/>
                <w:sz w:val="28"/>
              </w:rPr>
              <w:t xml:space="preserve">25,602 </w:t>
            </w:r>
          </w:p>
        </w:tc>
      </w:tr>
      <w:tr w:rsidR="00C225E5" w:rsidRPr="00277B87" w14:paraId="7571372B" w14:textId="77777777" w:rsidTr="00BF2E22">
        <w:tc>
          <w:tcPr>
            <w:tcW w:w="4410" w:type="dxa"/>
          </w:tcPr>
          <w:p w14:paraId="65E60239" w14:textId="7A16A32B" w:rsidR="00C225E5" w:rsidRPr="00277B87" w:rsidRDefault="00C225E5" w:rsidP="00C225E5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ดอกเบี้ยค้างรับ - กิจการที่</w:t>
            </w:r>
            <w:r w:rsidR="0030199C" w:rsidRPr="0030199C">
              <w:rPr>
                <w:rFonts w:ascii="Angsana New" w:hAnsi="Angsana New"/>
                <w:sz w:val="28"/>
                <w:cs/>
              </w:rPr>
              <w:t>ไม่</w:t>
            </w:r>
            <w:r w:rsidRPr="00277B87">
              <w:rPr>
                <w:rFonts w:ascii="Angsana New" w:hAnsi="Angsana New"/>
                <w:sz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43F029B6" w14:textId="007ED6AA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21ACD">
              <w:rPr>
                <w:rFonts w:ascii="Angsana New" w:hAnsi="Angsana New"/>
                <w:sz w:val="28"/>
              </w:rPr>
              <w:t>18,418</w:t>
            </w:r>
          </w:p>
        </w:tc>
        <w:tc>
          <w:tcPr>
            <w:tcW w:w="90" w:type="dxa"/>
            <w:vAlign w:val="bottom"/>
          </w:tcPr>
          <w:p w14:paraId="6F7CFF42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598682" w14:textId="55F97A2A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>17,901</w:t>
            </w:r>
          </w:p>
        </w:tc>
        <w:tc>
          <w:tcPr>
            <w:tcW w:w="90" w:type="dxa"/>
            <w:vAlign w:val="bottom"/>
          </w:tcPr>
          <w:p w14:paraId="6A89E2B2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CAACB7" w14:textId="00E41FB9" w:rsidR="00C225E5" w:rsidRPr="00277B87" w:rsidRDefault="0048735E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8735E">
              <w:rPr>
                <w:rFonts w:ascii="Angsana New" w:hAnsi="Angsana New"/>
                <w:sz w:val="28"/>
              </w:rPr>
              <w:t>18,418</w:t>
            </w:r>
          </w:p>
        </w:tc>
        <w:tc>
          <w:tcPr>
            <w:tcW w:w="90" w:type="dxa"/>
            <w:vAlign w:val="bottom"/>
          </w:tcPr>
          <w:p w14:paraId="6850D174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803B55" w14:textId="35CCB60B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17,901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30199C" w:rsidRPr="00277B87" w14:paraId="542364F5" w14:textId="77777777" w:rsidTr="00BF2E22">
        <w:tc>
          <w:tcPr>
            <w:tcW w:w="4410" w:type="dxa"/>
          </w:tcPr>
          <w:p w14:paraId="221C3194" w14:textId="40B188EC" w:rsidR="0030199C" w:rsidRPr="00277B87" w:rsidRDefault="0030199C" w:rsidP="0030199C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vAlign w:val="bottom"/>
          </w:tcPr>
          <w:p w14:paraId="2EA6C04D" w14:textId="791DF640" w:rsidR="0030199C" w:rsidRPr="00421ACD" w:rsidRDefault="0030199C" w:rsidP="0030199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21ACD">
              <w:rPr>
                <w:rFonts w:ascii="Angsana New" w:hAnsi="Angsana New"/>
                <w:sz w:val="28"/>
              </w:rPr>
              <w:t>1,816</w:t>
            </w:r>
          </w:p>
        </w:tc>
        <w:tc>
          <w:tcPr>
            <w:tcW w:w="90" w:type="dxa"/>
            <w:vAlign w:val="bottom"/>
          </w:tcPr>
          <w:p w14:paraId="4E2C1307" w14:textId="77777777" w:rsidR="0030199C" w:rsidRPr="00277B87" w:rsidRDefault="0030199C" w:rsidP="0030199C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E2D135" w14:textId="0EC72A8B" w:rsidR="0030199C" w:rsidRDefault="0030199C" w:rsidP="0030199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 </w:t>
            </w:r>
            <w:r w:rsidRPr="00654AC1">
              <w:rPr>
                <w:rFonts w:ascii="Angsana New" w:hAnsi="Angsana New" w:hint="eastAsia"/>
                <w:sz w:val="28"/>
              </w:rPr>
              <w:t>1,612</w:t>
            </w:r>
            <w:r w:rsidRPr="00654AC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78093AE" w14:textId="77777777" w:rsidR="0030199C" w:rsidRPr="00277B87" w:rsidRDefault="0030199C" w:rsidP="0030199C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AE413E" w14:textId="6E1C20FA" w:rsidR="0030199C" w:rsidRPr="0048735E" w:rsidRDefault="0030199C" w:rsidP="0030199C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8735E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90" w:type="dxa"/>
            <w:vAlign w:val="bottom"/>
          </w:tcPr>
          <w:p w14:paraId="4A09C8DB" w14:textId="77777777" w:rsidR="0030199C" w:rsidRPr="00277B87" w:rsidRDefault="0030199C" w:rsidP="0030199C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46B5186" w14:textId="0DBA2148" w:rsidR="0030199C" w:rsidRDefault="0030199C" w:rsidP="0030199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396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C225E5" w:rsidRPr="00277B87" w14:paraId="5275F5A2" w14:textId="77777777" w:rsidTr="00BF2E22">
        <w:tc>
          <w:tcPr>
            <w:tcW w:w="4410" w:type="dxa"/>
          </w:tcPr>
          <w:p w14:paraId="0A495582" w14:textId="42E9E5ED" w:rsidR="00C225E5" w:rsidRPr="00277B87" w:rsidRDefault="0030199C" w:rsidP="00C225E5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ภาษีหัก ณ ที่จ่ายที่รอขอคืน</w:t>
            </w:r>
          </w:p>
        </w:tc>
        <w:tc>
          <w:tcPr>
            <w:tcW w:w="1170" w:type="dxa"/>
            <w:vAlign w:val="bottom"/>
          </w:tcPr>
          <w:p w14:paraId="3A620F41" w14:textId="39E7DA26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194B8F">
              <w:rPr>
                <w:rFonts w:ascii="Angsana New" w:hAnsi="Angsana New"/>
                <w:sz w:val="28"/>
              </w:rPr>
              <w:t>52,381</w:t>
            </w:r>
          </w:p>
        </w:tc>
        <w:tc>
          <w:tcPr>
            <w:tcW w:w="90" w:type="dxa"/>
            <w:vAlign w:val="bottom"/>
          </w:tcPr>
          <w:p w14:paraId="5EEFFED6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1049DC" w14:textId="78836B80" w:rsidR="00C225E5" w:rsidRPr="00277B87" w:rsidRDefault="00C225E5" w:rsidP="00C225E5">
            <w:pPr>
              <w:tabs>
                <w:tab w:val="center" w:pos="495"/>
                <w:tab w:val="decimal" w:pos="631"/>
                <w:tab w:val="right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 </w:t>
            </w:r>
            <w:r w:rsidR="0030199C" w:rsidRPr="00654AC1">
              <w:rPr>
                <w:rFonts w:ascii="Angsana New" w:hAnsi="Angsana New" w:hint="eastAsia"/>
                <w:sz w:val="28"/>
              </w:rPr>
              <w:t>7,280</w:t>
            </w:r>
            <w:r w:rsidRPr="00654AC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3EE48E6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6F8070" w14:textId="36DD63EF" w:rsidR="00C225E5" w:rsidRPr="00277B87" w:rsidRDefault="0030199C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21371E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90" w:type="dxa"/>
            <w:vAlign w:val="bottom"/>
          </w:tcPr>
          <w:p w14:paraId="1B9F1D36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304FE6" w14:textId="174A7052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="0030199C" w:rsidRPr="00416205">
              <w:rPr>
                <w:rFonts w:ascii="Angsana New" w:hAnsi="Angsana New" w:hint="eastAsia"/>
                <w:sz w:val="28"/>
              </w:rPr>
              <w:t>683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C225E5" w:rsidRPr="00277B87" w14:paraId="728EC713" w14:textId="77777777" w:rsidTr="00BF2E22">
        <w:tc>
          <w:tcPr>
            <w:tcW w:w="4410" w:type="dxa"/>
          </w:tcPr>
          <w:p w14:paraId="125D21D8" w14:textId="79F7178C" w:rsidR="00C225E5" w:rsidRPr="00277B87" w:rsidRDefault="0030199C" w:rsidP="00C225E5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FF2787">
              <w:rPr>
                <w:rFonts w:ascii="Angsana New" w:hAnsi="Angsana New"/>
                <w:sz w:val="28"/>
                <w:cs/>
              </w:rPr>
              <w:t>เงินจ่ายล่วงหน้า</w:t>
            </w:r>
            <w:r>
              <w:rPr>
                <w:rFonts w:ascii="Angsana New" w:hAnsi="Angsana New" w:hint="cs"/>
                <w:sz w:val="28"/>
                <w:cs/>
              </w:rPr>
              <w:t>ค่าสินค้า</w:t>
            </w:r>
          </w:p>
        </w:tc>
        <w:tc>
          <w:tcPr>
            <w:tcW w:w="1170" w:type="dxa"/>
            <w:vAlign w:val="bottom"/>
          </w:tcPr>
          <w:p w14:paraId="19E814B7" w14:textId="5AFB863E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C820B6">
              <w:rPr>
                <w:rFonts w:ascii="Angsana New" w:hAnsi="Angsana New"/>
                <w:sz w:val="28"/>
              </w:rPr>
              <w:t>47,514</w:t>
            </w:r>
          </w:p>
        </w:tc>
        <w:tc>
          <w:tcPr>
            <w:tcW w:w="90" w:type="dxa"/>
            <w:vAlign w:val="bottom"/>
          </w:tcPr>
          <w:p w14:paraId="776F81A0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CCCC77" w14:textId="5A2C85D2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525E3">
              <w:rPr>
                <w:rFonts w:ascii="Angsana New" w:hAnsi="Angsana New"/>
                <w:sz w:val="28"/>
              </w:rPr>
              <w:t>412,696</w:t>
            </w:r>
          </w:p>
        </w:tc>
        <w:tc>
          <w:tcPr>
            <w:tcW w:w="90" w:type="dxa"/>
            <w:vAlign w:val="bottom"/>
          </w:tcPr>
          <w:p w14:paraId="4ACCB617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72676C" w14:textId="78B00A4A" w:rsidR="00C225E5" w:rsidRPr="00277B87" w:rsidRDefault="0030199C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F676A0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318A2D" w14:textId="34C05F28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="0030199C" w:rsidRPr="00416205">
              <w:rPr>
                <w:rFonts w:ascii="Angsana New" w:hAnsi="Angsana New"/>
                <w:sz w:val="28"/>
              </w:rPr>
              <w:t>-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C225E5" w:rsidRPr="00277B87" w14:paraId="2B2C5F50" w14:textId="77777777" w:rsidTr="00BF2E22">
        <w:tc>
          <w:tcPr>
            <w:tcW w:w="4410" w:type="dxa"/>
          </w:tcPr>
          <w:p w14:paraId="35EE8CAA" w14:textId="0C375F75" w:rsidR="00C225E5" w:rsidRPr="00277B87" w:rsidRDefault="00FF2787" w:rsidP="00C225E5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highlight w:val="yellow"/>
                <w:cs/>
              </w:rPr>
            </w:pPr>
            <w:r w:rsidRPr="00FF2787">
              <w:rPr>
                <w:rFonts w:ascii="Angsana New" w:hAnsi="Angsana New"/>
                <w:sz w:val="28"/>
                <w:cs/>
              </w:rPr>
              <w:t>เงินจ่ายล่วงหน้า</w:t>
            </w:r>
            <w:r w:rsidR="0030199C" w:rsidRPr="00277B87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1B972D94" w14:textId="4E2A36B9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D5EB5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90" w:type="dxa"/>
            <w:vAlign w:val="bottom"/>
          </w:tcPr>
          <w:p w14:paraId="11BC35C0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6B5F4" w14:textId="51640DBF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15B77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90" w:type="dxa"/>
            <w:vAlign w:val="bottom"/>
          </w:tcPr>
          <w:p w14:paraId="0B5F3C1E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9202B8" w14:textId="1AAAFC94" w:rsidR="00C225E5" w:rsidRPr="00277B87" w:rsidRDefault="006F5C58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F7F330B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D623E8" w14:textId="57ACB014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- </w:t>
            </w:r>
          </w:p>
        </w:tc>
      </w:tr>
      <w:tr w:rsidR="00C225E5" w:rsidRPr="00277B87" w14:paraId="6942777B" w14:textId="77777777" w:rsidTr="00BF2E22">
        <w:tc>
          <w:tcPr>
            <w:tcW w:w="4410" w:type="dxa"/>
            <w:vAlign w:val="bottom"/>
          </w:tcPr>
          <w:p w14:paraId="6304E99E" w14:textId="6F77B801" w:rsidR="00C225E5" w:rsidRPr="00277B87" w:rsidRDefault="00C225E5" w:rsidP="00C225E5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เงินจ่ายล่วงหน้า</w:t>
            </w:r>
            <w:r w:rsidR="0030199C" w:rsidRPr="00277B87">
              <w:rPr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170" w:type="dxa"/>
            <w:vAlign w:val="bottom"/>
          </w:tcPr>
          <w:p w14:paraId="4E8333BB" w14:textId="0E4BA1B4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D5EB5">
              <w:rPr>
                <w:rFonts w:ascii="Angsana New" w:hAnsi="Angsana New"/>
                <w:sz w:val="28"/>
              </w:rPr>
              <w:t>12,541</w:t>
            </w:r>
          </w:p>
        </w:tc>
        <w:tc>
          <w:tcPr>
            <w:tcW w:w="90" w:type="dxa"/>
            <w:vAlign w:val="bottom"/>
          </w:tcPr>
          <w:p w14:paraId="1A6464E7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87FAED6" w14:textId="0D96F635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F15B77">
              <w:rPr>
                <w:rFonts w:ascii="Angsana New" w:hAnsi="Angsana New"/>
                <w:sz w:val="28"/>
              </w:rPr>
              <w:t>6,598</w:t>
            </w:r>
          </w:p>
        </w:tc>
        <w:tc>
          <w:tcPr>
            <w:tcW w:w="90" w:type="dxa"/>
            <w:vAlign w:val="bottom"/>
          </w:tcPr>
          <w:p w14:paraId="75631511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2C1865" w14:textId="2C0E6722" w:rsidR="00C225E5" w:rsidRPr="00277B87" w:rsidRDefault="006F5C58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7B0D832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62D999" w14:textId="28C8A18D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25E5" w:rsidRPr="00277B87" w14:paraId="4A9060BD" w14:textId="77777777" w:rsidTr="00BF2E22">
        <w:tc>
          <w:tcPr>
            <w:tcW w:w="4410" w:type="dxa"/>
            <w:vAlign w:val="bottom"/>
          </w:tcPr>
          <w:p w14:paraId="6A7815DE" w14:textId="3FD14BC0" w:rsidR="00C225E5" w:rsidRPr="00277B87" w:rsidRDefault="0030199C" w:rsidP="00C225E5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C225E5" w:rsidRPr="00277B87">
              <w:rPr>
                <w:rFonts w:ascii="Angsana New" w:hAnsi="Angsana New"/>
                <w:sz w:val="28"/>
                <w:cs/>
              </w:rPr>
              <w:t>จ่ายล่วงหน้า</w:t>
            </w:r>
          </w:p>
        </w:tc>
        <w:tc>
          <w:tcPr>
            <w:tcW w:w="1170" w:type="dxa"/>
            <w:vAlign w:val="bottom"/>
          </w:tcPr>
          <w:p w14:paraId="1BEBCA21" w14:textId="3BD4156D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B00C52">
              <w:rPr>
                <w:rFonts w:ascii="Angsana New" w:hAnsi="Angsana New"/>
                <w:sz w:val="28"/>
              </w:rPr>
              <w:t>58,</w:t>
            </w:r>
            <w:r w:rsidRPr="00441539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90" w:type="dxa"/>
            <w:vAlign w:val="bottom"/>
          </w:tcPr>
          <w:p w14:paraId="3FB61DB8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9EEB7E" w14:textId="7E53116A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B42D21">
              <w:rPr>
                <w:rFonts w:ascii="Angsana New" w:hAnsi="Angsana New" w:hint="eastAsia"/>
                <w:sz w:val="28"/>
              </w:rPr>
              <w:t>55,678</w:t>
            </w:r>
            <w:r w:rsidRPr="00B42D2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3BD1DD6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92E6525" w14:textId="6CB030A0" w:rsidR="00C225E5" w:rsidRPr="00277B87" w:rsidRDefault="0030199C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6F5C58">
              <w:rPr>
                <w:rFonts w:ascii="Angsana New" w:hAnsi="Angsana New"/>
                <w:sz w:val="28"/>
              </w:rPr>
              <w:t>1,597</w:t>
            </w:r>
          </w:p>
        </w:tc>
        <w:tc>
          <w:tcPr>
            <w:tcW w:w="90" w:type="dxa"/>
            <w:vAlign w:val="bottom"/>
          </w:tcPr>
          <w:p w14:paraId="63EB2471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E1E163" w14:textId="2BC0A8FD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16205">
              <w:rPr>
                <w:rFonts w:ascii="Angsana New" w:hAnsi="Angsana New" w:hint="eastAsia"/>
                <w:sz w:val="28"/>
              </w:rPr>
              <w:t>40</w:t>
            </w:r>
            <w:r>
              <w:rPr>
                <w:rFonts w:ascii="Angsana New" w:hAnsi="Angsana New" w:hint="eastAsia"/>
                <w:sz w:val="28"/>
              </w:rPr>
              <w:t>9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C225E5" w:rsidRPr="00277B87" w14:paraId="487EC624" w14:textId="77777777" w:rsidTr="00BF2E22">
        <w:tc>
          <w:tcPr>
            <w:tcW w:w="4410" w:type="dxa"/>
            <w:vAlign w:val="bottom"/>
          </w:tcPr>
          <w:p w14:paraId="3E2C7B57" w14:textId="7C027653" w:rsidR="00C225E5" w:rsidRPr="00277B87" w:rsidRDefault="0030199C" w:rsidP="00C225E5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84930B" w14:textId="6F5E94E9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AD0083">
              <w:rPr>
                <w:rFonts w:ascii="Angsana New" w:hAnsi="Angsana New"/>
                <w:sz w:val="28"/>
              </w:rPr>
              <w:t>1,167,</w:t>
            </w:r>
            <w:r w:rsidRPr="00441539">
              <w:rPr>
                <w:rFonts w:ascii="Angsana New" w:hAnsi="Angsana New"/>
                <w:sz w:val="28"/>
              </w:rPr>
              <w:t>62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vAlign w:val="bottom"/>
          </w:tcPr>
          <w:p w14:paraId="3809F00D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4B0181" w14:textId="449BDD69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887,021</w:t>
            </w:r>
            <w:r w:rsidRPr="003E7C7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885A974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C276B9" w14:textId="055EE52E" w:rsidR="00C225E5" w:rsidRPr="00277B87" w:rsidRDefault="0030199C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6F5C58">
              <w:rPr>
                <w:rFonts w:ascii="Angsana New" w:hAnsi="Angsana New"/>
                <w:sz w:val="28"/>
              </w:rPr>
              <w:t>66,176</w:t>
            </w:r>
          </w:p>
        </w:tc>
        <w:tc>
          <w:tcPr>
            <w:tcW w:w="90" w:type="dxa"/>
            <w:vAlign w:val="bottom"/>
          </w:tcPr>
          <w:p w14:paraId="615157CB" w14:textId="77777777" w:rsidR="00C225E5" w:rsidRPr="00277B87" w:rsidRDefault="00C225E5" w:rsidP="00C225E5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A1F69E" w14:textId="7CD356E8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81B8D">
              <w:rPr>
                <w:rFonts w:ascii="Angsana New" w:hAnsi="Angsana New"/>
                <w:sz w:val="28"/>
              </w:rPr>
              <w:t>58,916</w:t>
            </w:r>
            <w:r w:rsidRPr="00D81B8D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C225E5" w:rsidRPr="00277B87" w14:paraId="273F022B" w14:textId="77777777" w:rsidTr="00BF2E22">
        <w:tc>
          <w:tcPr>
            <w:tcW w:w="4410" w:type="dxa"/>
            <w:vAlign w:val="center"/>
          </w:tcPr>
          <w:p w14:paraId="42843C81" w14:textId="434654A8" w:rsidR="00C225E5" w:rsidRPr="00277B87" w:rsidRDefault="0030199C" w:rsidP="00C225E5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11EA24" w14:textId="05E50CC9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C24428">
              <w:rPr>
                <w:rFonts w:ascii="Angsana New" w:hAnsi="Angsana New"/>
                <w:sz w:val="28"/>
              </w:rPr>
              <w:t>(21,</w:t>
            </w:r>
            <w:r w:rsidRPr="00441539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55</w:t>
            </w:r>
            <w:r w:rsidRPr="00C2442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85059A4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8BDE5E" w14:textId="01D1E3BB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FB6B3B">
              <w:rPr>
                <w:rFonts w:ascii="Angsana New" w:hAnsi="Angsana New" w:hint="eastAsia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21,599</w:t>
            </w:r>
            <w:r w:rsidRPr="00FB6B3B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9DE844F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67B1B" w14:textId="410E1CDB" w:rsidR="00C225E5" w:rsidRPr="00277B87" w:rsidRDefault="0030199C" w:rsidP="00C225E5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 w:rsidRPr="00A738E8">
              <w:rPr>
                <w:rFonts w:ascii="Angsana New" w:hAnsi="Angsana New"/>
                <w:sz w:val="28"/>
              </w:rPr>
              <w:t>(20,133)</w:t>
            </w:r>
          </w:p>
        </w:tc>
        <w:tc>
          <w:tcPr>
            <w:tcW w:w="90" w:type="dxa"/>
            <w:vAlign w:val="bottom"/>
          </w:tcPr>
          <w:p w14:paraId="2A2D7B53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E0E1B1" w14:textId="26F75D28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81B8D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20,138</w:t>
            </w:r>
            <w:r w:rsidRPr="00D81B8D">
              <w:rPr>
                <w:rFonts w:ascii="Angsana New" w:hAnsi="Angsana New"/>
                <w:sz w:val="28"/>
              </w:rPr>
              <w:t>)</w:t>
            </w:r>
          </w:p>
        </w:tc>
      </w:tr>
      <w:tr w:rsidR="00C225E5" w:rsidRPr="00277B87" w14:paraId="0A523B7B" w14:textId="77777777" w:rsidTr="00BF2E22">
        <w:tc>
          <w:tcPr>
            <w:tcW w:w="4410" w:type="dxa"/>
          </w:tcPr>
          <w:p w14:paraId="3742EE4F" w14:textId="5577A71E" w:rsidR="00C225E5" w:rsidRPr="00277B87" w:rsidRDefault="0030199C" w:rsidP="00C225E5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D1981" w14:textId="0EE2AE67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A82194">
              <w:rPr>
                <w:rFonts w:ascii="Angsana New" w:hAnsi="Angsana New"/>
                <w:b/>
                <w:bCs/>
                <w:sz w:val="28"/>
              </w:rPr>
              <w:t>1,145,</w:t>
            </w:r>
            <w:r w:rsidRPr="00441539">
              <w:rPr>
                <w:rFonts w:ascii="Angsana New" w:hAnsi="Angsana New"/>
                <w:b/>
                <w:bCs/>
                <w:sz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</w:rPr>
              <w:t>67</w:t>
            </w:r>
          </w:p>
        </w:tc>
        <w:tc>
          <w:tcPr>
            <w:tcW w:w="90" w:type="dxa"/>
            <w:vAlign w:val="bottom"/>
          </w:tcPr>
          <w:p w14:paraId="7A88244E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5B840" w14:textId="7F4E4A91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92C87">
              <w:rPr>
                <w:rFonts w:ascii="Angsana New" w:hAnsi="Angsana New"/>
                <w:b/>
                <w:bCs/>
                <w:sz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</w:rPr>
              <w:t>65,422</w:t>
            </w:r>
          </w:p>
        </w:tc>
        <w:tc>
          <w:tcPr>
            <w:tcW w:w="90" w:type="dxa"/>
            <w:vAlign w:val="bottom"/>
          </w:tcPr>
          <w:p w14:paraId="2EDA4917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2C908" w14:textId="125D59B3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B0175D">
              <w:rPr>
                <w:rFonts w:ascii="Angsana New" w:hAnsi="Angsana New"/>
                <w:b/>
                <w:bCs/>
                <w:sz w:val="28"/>
              </w:rPr>
              <w:t>46,043</w:t>
            </w:r>
          </w:p>
        </w:tc>
        <w:tc>
          <w:tcPr>
            <w:tcW w:w="90" w:type="dxa"/>
            <w:vAlign w:val="bottom"/>
          </w:tcPr>
          <w:p w14:paraId="4256EAEF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FA10D" w14:textId="14CFA4FC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38,778</w:t>
            </w:r>
          </w:p>
        </w:tc>
      </w:tr>
      <w:tr w:rsidR="00C225E5" w:rsidRPr="00277B87" w14:paraId="4E4F92D0" w14:textId="77777777">
        <w:trPr>
          <w:trHeight w:val="170"/>
        </w:trPr>
        <w:tc>
          <w:tcPr>
            <w:tcW w:w="4410" w:type="dxa"/>
          </w:tcPr>
          <w:p w14:paraId="1D2E2358" w14:textId="7CF91429" w:rsidR="00C225E5" w:rsidRPr="00277B87" w:rsidRDefault="00C225E5" w:rsidP="00C225E5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0EA9BC" w14:textId="7A876712" w:rsidR="00C225E5" w:rsidRPr="00277B87" w:rsidRDefault="00C225E5" w:rsidP="00C225E5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3923EB4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C7C5C13" w14:textId="378A193F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E53931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CFE30A" w14:textId="47F75B88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745F975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27FDD0A" w14:textId="777F3B7B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25E5" w:rsidRPr="00277B87" w14:paraId="1DF5D5B1" w14:textId="77777777">
        <w:trPr>
          <w:trHeight w:val="170"/>
        </w:trPr>
        <w:tc>
          <w:tcPr>
            <w:tcW w:w="4410" w:type="dxa"/>
          </w:tcPr>
          <w:p w14:paraId="68E4FBA3" w14:textId="6719DE09" w:rsidR="00C225E5" w:rsidRPr="00277B87" w:rsidRDefault="0030199C" w:rsidP="00C225E5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69FF">
              <w:rPr>
                <w:rFonts w:ascii="Angsana New" w:hAnsi="Angsana New" w:hint="cs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396863D" w14:textId="77777777" w:rsidR="00C225E5" w:rsidRPr="00277B87" w:rsidRDefault="00C225E5" w:rsidP="00C225E5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0A8ACD3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FAEC40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224625AC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2009D4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025FBC3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381120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225E5" w:rsidRPr="00277B87" w14:paraId="0F0106CC" w14:textId="77777777" w:rsidTr="00970040">
        <w:trPr>
          <w:trHeight w:val="170"/>
        </w:trPr>
        <w:tc>
          <w:tcPr>
            <w:tcW w:w="4410" w:type="dxa"/>
          </w:tcPr>
          <w:p w14:paraId="4E45C352" w14:textId="39E10EC2" w:rsidR="00C225E5" w:rsidRPr="00277B87" w:rsidRDefault="0030199C" w:rsidP="00C225E5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cs/>
              </w:rPr>
              <w:t>ต้นรอบระยะเวลา</w:t>
            </w:r>
          </w:p>
        </w:tc>
        <w:tc>
          <w:tcPr>
            <w:tcW w:w="1170" w:type="dxa"/>
            <w:vAlign w:val="bottom"/>
          </w:tcPr>
          <w:p w14:paraId="65630AA9" w14:textId="09FFF355" w:rsidR="00C225E5" w:rsidRPr="00277B87" w:rsidRDefault="0030199C" w:rsidP="00C225E5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57E37">
              <w:rPr>
                <w:rFonts w:ascii="Angsana New" w:hAnsi="Angsana New" w:hint="eastAsia"/>
                <w:sz w:val="28"/>
                <w:cs/>
              </w:rPr>
              <w:t>21</w:t>
            </w:r>
            <w:r w:rsidRPr="00D57E37">
              <w:rPr>
                <w:rFonts w:ascii="Angsana New" w:hAnsi="Angsana New" w:hint="eastAsia"/>
                <w:sz w:val="28"/>
              </w:rPr>
              <w:t>,</w:t>
            </w:r>
            <w:r w:rsidRPr="00D57E37">
              <w:rPr>
                <w:rFonts w:ascii="Angsana New" w:hAnsi="Angsana New" w:hint="eastAsia"/>
                <w:sz w:val="28"/>
                <w:cs/>
              </w:rPr>
              <w:t>599</w:t>
            </w:r>
          </w:p>
        </w:tc>
        <w:tc>
          <w:tcPr>
            <w:tcW w:w="90" w:type="dxa"/>
            <w:vAlign w:val="bottom"/>
          </w:tcPr>
          <w:p w14:paraId="239CE87D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58FB6E3" w14:textId="3B26C8F7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1539">
              <w:rPr>
                <w:rFonts w:asciiTheme="majorBidi" w:hAnsiTheme="majorBidi" w:cstheme="majorBidi" w:hint="eastAsia"/>
                <w:sz w:val="28"/>
              </w:rPr>
              <w:t>369,585</w:t>
            </w:r>
          </w:p>
        </w:tc>
        <w:tc>
          <w:tcPr>
            <w:tcW w:w="90" w:type="dxa"/>
            <w:vAlign w:val="bottom"/>
          </w:tcPr>
          <w:p w14:paraId="0567F424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0DBC1C" w14:textId="59F87156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73CB">
              <w:rPr>
                <w:rFonts w:ascii="Angsana New" w:hAnsi="Angsana New" w:hint="eastAsia"/>
                <w:sz w:val="28"/>
              </w:rPr>
              <w:t>20,138</w:t>
            </w:r>
          </w:p>
        </w:tc>
        <w:tc>
          <w:tcPr>
            <w:tcW w:w="90" w:type="dxa"/>
            <w:vAlign w:val="bottom"/>
          </w:tcPr>
          <w:p w14:paraId="29F62609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1DF306" w14:textId="2B20E6A1" w:rsidR="00C225E5" w:rsidRPr="00277B8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24D3">
              <w:rPr>
                <w:rFonts w:asciiTheme="majorBidi" w:hAnsiTheme="majorBidi" w:cstheme="majorBidi" w:hint="eastAsia"/>
                <w:sz w:val="28"/>
              </w:rPr>
              <w:t>13,174</w:t>
            </w:r>
          </w:p>
        </w:tc>
      </w:tr>
      <w:tr w:rsidR="00C225E5" w:rsidRPr="00277B87" w14:paraId="1B6B0409" w14:textId="77777777" w:rsidTr="00BF2E22">
        <w:trPr>
          <w:trHeight w:val="170"/>
        </w:trPr>
        <w:tc>
          <w:tcPr>
            <w:tcW w:w="4410" w:type="dxa"/>
          </w:tcPr>
          <w:p w14:paraId="602D54B0" w14:textId="353B50B5" w:rsidR="00C225E5" w:rsidRPr="00431740" w:rsidRDefault="0030199C" w:rsidP="00C225E5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(</w:t>
            </w:r>
            <w:r w:rsidRPr="0057742C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Pr="0057742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16DFF2" w14:textId="29E8446E" w:rsidR="00C225E5" w:rsidRPr="00F53C30" w:rsidRDefault="0030199C" w:rsidP="00C225E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41539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90" w:type="dxa"/>
            <w:vAlign w:val="bottom"/>
          </w:tcPr>
          <w:p w14:paraId="769A11FD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B11744" w14:textId="6D02CF24" w:rsidR="00C225E5" w:rsidRPr="00E46878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41539">
              <w:rPr>
                <w:rFonts w:asciiTheme="majorBidi" w:hAnsiTheme="majorBidi" w:cstheme="majorBidi"/>
                <w:sz w:val="28"/>
              </w:rPr>
              <w:t>(347,986)</w:t>
            </w:r>
          </w:p>
        </w:tc>
        <w:tc>
          <w:tcPr>
            <w:tcW w:w="90" w:type="dxa"/>
            <w:vAlign w:val="bottom"/>
          </w:tcPr>
          <w:p w14:paraId="17D64507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22CF4C" w14:textId="46BA94AE" w:rsidR="00C225E5" w:rsidRPr="00802B3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E4006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90" w:type="dxa"/>
            <w:vAlign w:val="bottom"/>
          </w:tcPr>
          <w:p w14:paraId="5C776176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E2D750" w14:textId="7211FDAD" w:rsidR="00C225E5" w:rsidRPr="00802B3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6,964</w:t>
            </w:r>
          </w:p>
        </w:tc>
      </w:tr>
      <w:tr w:rsidR="00C225E5" w:rsidRPr="00277B87" w14:paraId="065F28A1" w14:textId="77777777" w:rsidTr="00BF2E22">
        <w:trPr>
          <w:trHeight w:val="170"/>
        </w:trPr>
        <w:tc>
          <w:tcPr>
            <w:tcW w:w="4410" w:type="dxa"/>
          </w:tcPr>
          <w:p w14:paraId="5048CB77" w14:textId="5B68F589" w:rsidR="00C225E5" w:rsidRPr="00431740" w:rsidRDefault="0030199C" w:rsidP="00C225E5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sz w:val="28"/>
                <w:cs/>
              </w:rPr>
            </w:pPr>
            <w:r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สิ้น</w:t>
            </w:r>
            <w:r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2774A" w14:textId="7A695005" w:rsidR="00C225E5" w:rsidRPr="00F53C30" w:rsidRDefault="0030199C" w:rsidP="00C225E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2D3D74">
              <w:rPr>
                <w:rFonts w:ascii="Angsana New" w:hAnsi="Angsana New"/>
                <w:b/>
                <w:bCs/>
                <w:sz w:val="28"/>
              </w:rPr>
              <w:t>21,</w:t>
            </w:r>
            <w:r w:rsidRPr="00441539">
              <w:rPr>
                <w:rFonts w:ascii="Angsana New" w:hAnsi="Angsana New"/>
                <w:b/>
                <w:bCs/>
                <w:sz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</w:rPr>
              <w:t>55</w:t>
            </w:r>
          </w:p>
        </w:tc>
        <w:tc>
          <w:tcPr>
            <w:tcW w:w="90" w:type="dxa"/>
            <w:vAlign w:val="bottom"/>
          </w:tcPr>
          <w:p w14:paraId="40970A4E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3238E" w14:textId="0335A50F" w:rsidR="00C225E5" w:rsidRPr="00E46878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21,599</w:t>
            </w:r>
          </w:p>
        </w:tc>
        <w:tc>
          <w:tcPr>
            <w:tcW w:w="90" w:type="dxa"/>
            <w:vAlign w:val="bottom"/>
          </w:tcPr>
          <w:p w14:paraId="4527FAE4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0E3DB" w14:textId="5FC50BF0" w:rsidR="00C225E5" w:rsidRPr="00802B3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E4006">
              <w:rPr>
                <w:rFonts w:ascii="Angsana New" w:hAnsi="Angsana New"/>
                <w:b/>
                <w:bCs/>
                <w:sz w:val="28"/>
              </w:rPr>
              <w:t>20,133</w:t>
            </w:r>
          </w:p>
        </w:tc>
        <w:tc>
          <w:tcPr>
            <w:tcW w:w="90" w:type="dxa"/>
            <w:vAlign w:val="bottom"/>
          </w:tcPr>
          <w:p w14:paraId="4DC21908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724E5" w14:textId="1D61CEA9" w:rsidR="00C225E5" w:rsidRPr="00802B37" w:rsidRDefault="0030199C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20,138</w:t>
            </w:r>
          </w:p>
        </w:tc>
      </w:tr>
      <w:tr w:rsidR="00C225E5" w:rsidRPr="00277B87" w14:paraId="24FD70E5" w14:textId="77777777" w:rsidTr="000C00D1">
        <w:trPr>
          <w:trHeight w:val="170"/>
        </w:trPr>
        <w:tc>
          <w:tcPr>
            <w:tcW w:w="4410" w:type="dxa"/>
          </w:tcPr>
          <w:p w14:paraId="39AD096F" w14:textId="08CBC738" w:rsidR="00C225E5" w:rsidRPr="00C82D01" w:rsidRDefault="00C225E5" w:rsidP="00C225E5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E4FC848" w14:textId="2866BF76" w:rsidR="00C225E5" w:rsidRPr="00277B87" w:rsidRDefault="00C225E5" w:rsidP="00C225E5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5C34DA6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868478" w14:textId="5414434D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39494AF" w14:textId="77777777" w:rsidR="00C225E5" w:rsidRPr="00277B87" w:rsidRDefault="00C225E5" w:rsidP="00C225E5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618D40B" w14:textId="69DCBB8F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718B8076" w14:textId="77777777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FCC203D" w14:textId="56BE9EBE" w:rsidR="00C225E5" w:rsidRPr="00277B87" w:rsidRDefault="00C225E5" w:rsidP="00C225E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1760BC8E" w14:textId="77777777" w:rsidR="000D5AED" w:rsidRPr="000C00D1" w:rsidRDefault="000D5AED" w:rsidP="000C00D1">
      <w:pPr>
        <w:rPr>
          <w:rFonts w:hint="eastAsia"/>
          <w:cs/>
        </w:rPr>
      </w:pPr>
    </w:p>
    <w:p w14:paraId="0ECD1B6E" w14:textId="77777777" w:rsidR="000D5AED" w:rsidRDefault="000D5AE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CAD6C1C" w14:textId="094CEF50" w:rsidR="00F53166" w:rsidRPr="00277B87" w:rsidRDefault="009E4C64" w:rsidP="000E7FF9">
      <w:pPr>
        <w:pStyle w:val="ListParagraph"/>
        <w:numPr>
          <w:ilvl w:val="1"/>
          <w:numId w:val="6"/>
        </w:numPr>
        <w:spacing w:before="120" w:line="240" w:lineRule="atLeast"/>
        <w:rPr>
          <w:rFonts w:ascii="Angsana New" w:hAnsi="Angsana New"/>
          <w:spacing w:val="-6"/>
          <w:sz w:val="28"/>
        </w:rPr>
      </w:pPr>
      <w:r w:rsidRPr="00277B87">
        <w:rPr>
          <w:rFonts w:ascii="Angsana New" w:hAnsi="Angsana New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="0041130C" w:rsidRPr="00277B87">
        <w:rPr>
          <w:rFonts w:ascii="Angsana New" w:hAnsi="Angsana New"/>
          <w:spacing w:val="-6"/>
          <w:sz w:val="28"/>
        </w:rPr>
        <w:t>3</w:t>
      </w:r>
      <w:r w:rsidR="00B30C8C">
        <w:rPr>
          <w:rFonts w:ascii="Angsana New" w:hAnsi="Angsana New"/>
          <w:spacing w:val="-6"/>
          <w:sz w:val="28"/>
        </w:rPr>
        <w:t>1</w:t>
      </w:r>
      <w:r w:rsidR="0041130C" w:rsidRPr="00277B87">
        <w:rPr>
          <w:rFonts w:ascii="Angsana New" w:hAnsi="Angsana New"/>
          <w:spacing w:val="-6"/>
          <w:sz w:val="28"/>
        </w:rPr>
        <w:t xml:space="preserve"> </w:t>
      </w:r>
      <w:r w:rsidR="00B30C8C">
        <w:rPr>
          <w:rFonts w:ascii="Angsana New" w:hAnsi="Angsana New" w:hint="cs"/>
          <w:spacing w:val="-6"/>
          <w:sz w:val="28"/>
          <w:cs/>
        </w:rPr>
        <w:t>มีนาคม</w:t>
      </w:r>
      <w:r w:rsidR="0041130C" w:rsidRPr="00277B87">
        <w:rPr>
          <w:rFonts w:ascii="Angsana New" w:hAnsi="Angsana New"/>
          <w:spacing w:val="-6"/>
          <w:sz w:val="28"/>
          <w:cs/>
        </w:rPr>
        <w:t xml:space="preserve"> </w:t>
      </w:r>
      <w:r w:rsidRPr="00277B87">
        <w:rPr>
          <w:rFonts w:ascii="Angsana New" w:hAnsi="Angsana New"/>
          <w:spacing w:val="-6"/>
          <w:sz w:val="28"/>
        </w:rPr>
        <w:t>256</w:t>
      </w:r>
      <w:r w:rsidR="00B30C8C">
        <w:rPr>
          <w:rFonts w:ascii="Angsana New" w:hAnsi="Angsana New"/>
          <w:spacing w:val="-6"/>
          <w:sz w:val="28"/>
        </w:rPr>
        <w:t>9</w:t>
      </w:r>
      <w:r w:rsidRPr="00277B87">
        <w:rPr>
          <w:rFonts w:ascii="Angsana New" w:hAnsi="Angsana New"/>
          <w:spacing w:val="-6"/>
          <w:sz w:val="28"/>
          <w:cs/>
        </w:rPr>
        <w:t xml:space="preserve"> และวันที่ </w:t>
      </w:r>
      <w:r w:rsidRPr="00277B87">
        <w:rPr>
          <w:rFonts w:ascii="Angsana New" w:hAnsi="Angsana New"/>
          <w:spacing w:val="-6"/>
          <w:sz w:val="28"/>
        </w:rPr>
        <w:t xml:space="preserve">31 </w:t>
      </w:r>
      <w:r w:rsidRPr="00277B8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277B87">
        <w:rPr>
          <w:rFonts w:ascii="Angsana New" w:hAnsi="Angsana New"/>
          <w:spacing w:val="-6"/>
          <w:sz w:val="28"/>
        </w:rPr>
        <w:t>256</w:t>
      </w:r>
      <w:r w:rsidR="00B30C8C">
        <w:rPr>
          <w:rFonts w:ascii="Angsana New" w:hAnsi="Angsana New"/>
          <w:spacing w:val="-6"/>
          <w:sz w:val="28"/>
        </w:rPr>
        <w:t>8</w:t>
      </w:r>
      <w:r w:rsidRPr="00277B87">
        <w:rPr>
          <w:rFonts w:ascii="Angsana New" w:hAnsi="Angsana New"/>
          <w:spacing w:val="-6"/>
          <w:sz w:val="28"/>
        </w:rPr>
        <w:t xml:space="preserve"> </w:t>
      </w:r>
      <w:r w:rsidRPr="00277B87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935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65"/>
        <w:gridCol w:w="90"/>
        <w:gridCol w:w="1170"/>
      </w:tblGrid>
      <w:tr w:rsidR="002541A7" w:rsidRPr="00277B87" w14:paraId="6ECB3850" w14:textId="77777777" w:rsidTr="00A55D03">
        <w:trPr>
          <w:trHeight w:val="20"/>
        </w:trPr>
        <w:tc>
          <w:tcPr>
            <w:tcW w:w="4410" w:type="dxa"/>
          </w:tcPr>
          <w:p w14:paraId="7A2A6543" w14:textId="4B9E527A" w:rsidR="002541A7" w:rsidRPr="00277B87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77BAA29" w14:textId="77777777" w:rsidR="002541A7" w:rsidRPr="00277B87" w:rsidRDefault="002541A7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E3BB33E" w14:textId="77777777" w:rsidR="002541A7" w:rsidRPr="00277B87" w:rsidRDefault="002541A7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03585540" w14:textId="4D250179" w:rsidR="002541A7" w:rsidRPr="00277B87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F53166" w:rsidRPr="00277B87" w14:paraId="67B9F530" w14:textId="77777777" w:rsidTr="00A55D03">
        <w:trPr>
          <w:trHeight w:val="20"/>
        </w:trPr>
        <w:tc>
          <w:tcPr>
            <w:tcW w:w="4410" w:type="dxa"/>
          </w:tcPr>
          <w:p w14:paraId="76545399" w14:textId="77777777" w:rsidR="00F53166" w:rsidRPr="00277B87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66BFF20D" w:rsidR="00F53166" w:rsidRPr="00277B87" w:rsidRDefault="00267892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74777EF2" w14:textId="77777777" w:rsidR="00F53166" w:rsidRPr="00277B87" w:rsidRDefault="00F53166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255F33B9" w:rsidR="00F53166" w:rsidRPr="00277B87" w:rsidRDefault="00267892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30C8C" w:rsidRPr="00277B87" w14:paraId="5A880E83" w14:textId="77777777">
        <w:trPr>
          <w:trHeight w:val="20"/>
        </w:trPr>
        <w:tc>
          <w:tcPr>
            <w:tcW w:w="4410" w:type="dxa"/>
          </w:tcPr>
          <w:p w14:paraId="06FBE73B" w14:textId="77777777" w:rsidR="00B30C8C" w:rsidRPr="00277B87" w:rsidRDefault="00B30C8C" w:rsidP="00B30C8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958C77D" w14:textId="592DEB29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55F024A" w14:textId="77777777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F8630C5" w14:textId="0777571F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5A3B19A5" w14:textId="77777777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center"/>
          </w:tcPr>
          <w:p w14:paraId="189F17DC" w14:textId="65D8DB4B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5AC3D975" w14:textId="77777777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29F7ED" w14:textId="00047F70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B30C8C" w:rsidRPr="00277B87" w14:paraId="3D4D6727" w14:textId="77777777">
        <w:trPr>
          <w:trHeight w:val="20"/>
        </w:trPr>
        <w:tc>
          <w:tcPr>
            <w:tcW w:w="4410" w:type="dxa"/>
          </w:tcPr>
          <w:p w14:paraId="370DDD72" w14:textId="77777777" w:rsidR="00B30C8C" w:rsidRPr="00277B87" w:rsidRDefault="00B30C8C" w:rsidP="00B30C8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31911B" w14:textId="6CEBCF60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66D32839" w14:textId="77777777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BE7FFF8" w14:textId="1060099A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789EB60" w14:textId="77777777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0E619C9F" w14:textId="41D76435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4D0ECF97" w14:textId="77777777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D070C44" w14:textId="57A6B070" w:rsidR="00B30C8C" w:rsidRPr="00277B87" w:rsidRDefault="00B30C8C" w:rsidP="00B30C8C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E74A0F" w:rsidRPr="00277B87" w14:paraId="075C3280" w14:textId="77777777" w:rsidTr="005B0E40">
        <w:trPr>
          <w:trHeight w:val="323"/>
        </w:trPr>
        <w:tc>
          <w:tcPr>
            <w:tcW w:w="4410" w:type="dxa"/>
          </w:tcPr>
          <w:p w14:paraId="7EE37BB5" w14:textId="20C596A1" w:rsidR="00E74A0F" w:rsidRPr="00277B87" w:rsidRDefault="00E74A0F" w:rsidP="00E74A0F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99FEC1" w14:textId="1B8ACB9E" w:rsidR="00E74A0F" w:rsidRPr="00277B87" w:rsidRDefault="00FB0661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FB0661">
              <w:rPr>
                <w:rFonts w:ascii="Angsana New" w:hAnsi="Angsana New"/>
                <w:sz w:val="28"/>
              </w:rPr>
              <w:t>926,886</w:t>
            </w:r>
          </w:p>
        </w:tc>
        <w:tc>
          <w:tcPr>
            <w:tcW w:w="90" w:type="dxa"/>
            <w:vAlign w:val="bottom"/>
          </w:tcPr>
          <w:p w14:paraId="37F6B4BC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DA0CEA" w14:textId="29EDA107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350,154</w:t>
            </w:r>
          </w:p>
        </w:tc>
        <w:tc>
          <w:tcPr>
            <w:tcW w:w="90" w:type="dxa"/>
            <w:vAlign w:val="bottom"/>
          </w:tcPr>
          <w:p w14:paraId="6A35F5B5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8E7B18D" w14:textId="1886B7A3" w:rsidR="00E74A0F" w:rsidRPr="00277B87" w:rsidRDefault="00805C94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B20988B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18EB36" w14:textId="4682D4B6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4A0F" w:rsidRPr="00277B87" w14:paraId="5B7413E9" w14:textId="77777777" w:rsidTr="005B0E40">
        <w:trPr>
          <w:trHeight w:val="261"/>
        </w:trPr>
        <w:tc>
          <w:tcPr>
            <w:tcW w:w="4410" w:type="dxa"/>
          </w:tcPr>
          <w:p w14:paraId="70C70548" w14:textId="75BF2BA3" w:rsidR="00E74A0F" w:rsidRPr="00277B87" w:rsidRDefault="00E74A0F" w:rsidP="00E74A0F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0B152C" w14:textId="062BC4FC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052A718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BBD8B24" w14:textId="3A811C69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8261BF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60FB3335" w14:textId="4776FAD2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FA7E82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D568BE5" w14:textId="50A0E4D1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4A0F" w:rsidRPr="00277B87" w14:paraId="1361C087" w14:textId="77777777" w:rsidTr="005B0E40">
        <w:trPr>
          <w:trHeight w:val="20"/>
        </w:trPr>
        <w:tc>
          <w:tcPr>
            <w:tcW w:w="4410" w:type="dxa"/>
          </w:tcPr>
          <w:p w14:paraId="443E1552" w14:textId="3133F130" w:rsidR="00E74A0F" w:rsidRPr="00277B87" w:rsidRDefault="00E74A0F" w:rsidP="00E74A0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ab/>
            </w:r>
            <w:r w:rsidRPr="00277B8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277B87">
              <w:rPr>
                <w:rFonts w:ascii="Angsana New" w:hAnsi="Angsana New"/>
                <w:sz w:val="28"/>
              </w:rPr>
              <w:t>3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2E97E3E" w14:textId="5ED2B351" w:rsidR="00E74A0F" w:rsidRPr="00277B87" w:rsidRDefault="00962C53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962C53">
              <w:rPr>
                <w:rFonts w:ascii="Angsana New" w:hAnsi="Angsana New"/>
                <w:sz w:val="28"/>
              </w:rPr>
              <w:t>32,708</w:t>
            </w:r>
          </w:p>
        </w:tc>
        <w:tc>
          <w:tcPr>
            <w:tcW w:w="90" w:type="dxa"/>
            <w:vAlign w:val="bottom"/>
          </w:tcPr>
          <w:p w14:paraId="646FF8F6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E66125" w14:textId="791E5F62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13,910</w:t>
            </w:r>
          </w:p>
        </w:tc>
        <w:tc>
          <w:tcPr>
            <w:tcW w:w="90" w:type="dxa"/>
            <w:vAlign w:val="bottom"/>
          </w:tcPr>
          <w:p w14:paraId="2F46D11F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45FD028A" w14:textId="114B8053" w:rsidR="00E74A0F" w:rsidRPr="00277B87" w:rsidRDefault="00805C94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805C94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90" w:type="dxa"/>
            <w:vAlign w:val="bottom"/>
          </w:tcPr>
          <w:p w14:paraId="217639F9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6BB2C3" w14:textId="0BEBE791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4A0F" w:rsidRPr="00277B87" w14:paraId="04F9CCE1" w14:textId="77777777" w:rsidTr="005B0E40">
        <w:trPr>
          <w:trHeight w:val="20"/>
        </w:trPr>
        <w:tc>
          <w:tcPr>
            <w:tcW w:w="4410" w:type="dxa"/>
          </w:tcPr>
          <w:p w14:paraId="4E8A4057" w14:textId="32BFA419" w:rsidR="00E74A0F" w:rsidRPr="00277B87" w:rsidRDefault="00E74A0F" w:rsidP="00E74A0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277B8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F62E2FE" w14:textId="2DD7A682" w:rsidR="00E74A0F" w:rsidRPr="00277B87" w:rsidRDefault="00962C53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962C53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  <w:vAlign w:val="bottom"/>
          </w:tcPr>
          <w:p w14:paraId="33A812B9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5216396" w14:textId="75978182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797</w:t>
            </w:r>
          </w:p>
        </w:tc>
        <w:tc>
          <w:tcPr>
            <w:tcW w:w="90" w:type="dxa"/>
            <w:vAlign w:val="bottom"/>
          </w:tcPr>
          <w:p w14:paraId="56138402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3F1E767A" w14:textId="033FA6A2" w:rsidR="00E74A0F" w:rsidRPr="00277B87" w:rsidRDefault="00805C94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389D129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8987E4" w14:textId="74C83B03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4A0F" w:rsidRPr="00277B87" w14:paraId="108E8D22" w14:textId="77777777" w:rsidTr="005B0E40">
        <w:trPr>
          <w:trHeight w:val="243"/>
        </w:trPr>
        <w:tc>
          <w:tcPr>
            <w:tcW w:w="4410" w:type="dxa"/>
          </w:tcPr>
          <w:p w14:paraId="7C395087" w14:textId="1619D981" w:rsidR="00E74A0F" w:rsidRPr="00277B87" w:rsidRDefault="00E74A0F" w:rsidP="00E74A0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ab/>
            </w:r>
            <w:r w:rsidRPr="00277B87">
              <w:rPr>
                <w:rFonts w:ascii="Angsana New" w:hAnsi="Angsana New"/>
                <w:sz w:val="28"/>
              </w:rPr>
              <w:t xml:space="preserve">6 - 12 </w:t>
            </w:r>
            <w:r w:rsidRPr="00277B8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B59E038" w14:textId="73EAD666" w:rsidR="00E74A0F" w:rsidRPr="00277B87" w:rsidRDefault="00320819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20819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90" w:type="dxa"/>
            <w:vAlign w:val="bottom"/>
          </w:tcPr>
          <w:p w14:paraId="71324CF8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0407255" w14:textId="359F62CF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90" w:type="dxa"/>
            <w:vAlign w:val="bottom"/>
          </w:tcPr>
          <w:p w14:paraId="617571CF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007E9068" w14:textId="68155BC9" w:rsidR="00E74A0F" w:rsidRPr="00277B87" w:rsidRDefault="00805C94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12,114</w:t>
            </w:r>
          </w:p>
        </w:tc>
        <w:tc>
          <w:tcPr>
            <w:tcW w:w="90" w:type="dxa"/>
            <w:vAlign w:val="bottom"/>
          </w:tcPr>
          <w:p w14:paraId="6F2ADF61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440F64" w14:textId="792B1978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12,114</w:t>
            </w:r>
          </w:p>
        </w:tc>
      </w:tr>
      <w:tr w:rsidR="00E74A0F" w:rsidRPr="00277B87" w14:paraId="520DB590" w14:textId="77777777" w:rsidTr="005B0E40">
        <w:trPr>
          <w:trHeight w:val="243"/>
        </w:trPr>
        <w:tc>
          <w:tcPr>
            <w:tcW w:w="4410" w:type="dxa"/>
          </w:tcPr>
          <w:p w14:paraId="566A2966" w14:textId="117235FB" w:rsidR="00E74A0F" w:rsidRPr="00277B87" w:rsidRDefault="00E74A0F" w:rsidP="00E74A0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77B87">
              <w:rPr>
                <w:rFonts w:ascii="Angsana New" w:hAnsi="Angsana New"/>
                <w:sz w:val="28"/>
              </w:rPr>
              <w:t>12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C31395" w14:textId="20D12A97" w:rsidR="00E74A0F" w:rsidRPr="00277B87" w:rsidRDefault="00320819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20819">
              <w:rPr>
                <w:rFonts w:ascii="Angsana New" w:hAnsi="Angsana New"/>
                <w:sz w:val="28"/>
              </w:rPr>
              <w:t>3,805</w:t>
            </w:r>
          </w:p>
        </w:tc>
        <w:tc>
          <w:tcPr>
            <w:tcW w:w="90" w:type="dxa"/>
            <w:vAlign w:val="bottom"/>
          </w:tcPr>
          <w:p w14:paraId="73D319B0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D579F" w14:textId="5FE6EE31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3,734</w:t>
            </w:r>
          </w:p>
        </w:tc>
        <w:tc>
          <w:tcPr>
            <w:tcW w:w="90" w:type="dxa"/>
            <w:vAlign w:val="bottom"/>
          </w:tcPr>
          <w:p w14:paraId="3D672AC8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9E10117" w14:textId="166F1FC3" w:rsidR="00E74A0F" w:rsidRPr="00277B87" w:rsidRDefault="00805C94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1,443</w:t>
            </w:r>
          </w:p>
        </w:tc>
        <w:tc>
          <w:tcPr>
            <w:tcW w:w="90" w:type="dxa"/>
            <w:vAlign w:val="bottom"/>
          </w:tcPr>
          <w:p w14:paraId="07F39F4F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3345E9" w14:textId="2B954170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1,443</w:t>
            </w:r>
          </w:p>
        </w:tc>
      </w:tr>
      <w:tr w:rsidR="00E74A0F" w:rsidRPr="00277B87" w14:paraId="6430A7E9" w14:textId="77777777" w:rsidTr="005B0E40">
        <w:trPr>
          <w:trHeight w:val="20"/>
        </w:trPr>
        <w:tc>
          <w:tcPr>
            <w:tcW w:w="4410" w:type="dxa"/>
          </w:tcPr>
          <w:p w14:paraId="52FE8295" w14:textId="658DA60A" w:rsidR="00E74A0F" w:rsidRPr="00277B87" w:rsidRDefault="00E74A0F" w:rsidP="00E74A0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E48232" w14:textId="51B4EB83" w:rsidR="00E74A0F" w:rsidRPr="00277B87" w:rsidRDefault="00320819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20819">
              <w:rPr>
                <w:rFonts w:ascii="Angsana New" w:hAnsi="Angsana New"/>
                <w:sz w:val="28"/>
              </w:rPr>
              <w:t>964,014</w:t>
            </w:r>
          </w:p>
        </w:tc>
        <w:tc>
          <w:tcPr>
            <w:tcW w:w="90" w:type="dxa"/>
            <w:vAlign w:val="bottom"/>
          </w:tcPr>
          <w:p w14:paraId="41637980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390C54" w14:textId="4FE44C6D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368,667</w:t>
            </w:r>
          </w:p>
        </w:tc>
        <w:tc>
          <w:tcPr>
            <w:tcW w:w="90" w:type="dxa"/>
            <w:vAlign w:val="bottom"/>
          </w:tcPr>
          <w:p w14:paraId="479AAA69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3886B51" w14:textId="71E64C28" w:rsidR="00E74A0F" w:rsidRPr="00277B87" w:rsidRDefault="00805C94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805C94">
              <w:rPr>
                <w:rFonts w:ascii="Angsana New" w:hAnsi="Angsana New"/>
                <w:sz w:val="28"/>
              </w:rPr>
              <w:t>13,655</w:t>
            </w:r>
          </w:p>
        </w:tc>
        <w:tc>
          <w:tcPr>
            <w:tcW w:w="90" w:type="dxa"/>
            <w:vAlign w:val="bottom"/>
          </w:tcPr>
          <w:p w14:paraId="7389CEDA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D16587" w14:textId="430F905D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13,557</w:t>
            </w:r>
          </w:p>
        </w:tc>
      </w:tr>
      <w:tr w:rsidR="00E74A0F" w:rsidRPr="00277B87" w14:paraId="15265075" w14:textId="77777777" w:rsidTr="005B0E40">
        <w:trPr>
          <w:trHeight w:val="20"/>
        </w:trPr>
        <w:tc>
          <w:tcPr>
            <w:tcW w:w="4410" w:type="dxa"/>
          </w:tcPr>
          <w:p w14:paraId="4EF3B3AA" w14:textId="7CDACAD8" w:rsidR="00E74A0F" w:rsidRPr="00277B87" w:rsidRDefault="00E74A0F" w:rsidP="00E74A0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406529" w14:textId="1963183F" w:rsidR="00E74A0F" w:rsidRPr="00277B87" w:rsidRDefault="00320819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20819">
              <w:rPr>
                <w:rFonts w:ascii="Angsana New" w:hAnsi="Angsana New"/>
                <w:sz w:val="28"/>
              </w:rPr>
              <w:t>(4,292)</w:t>
            </w:r>
          </w:p>
        </w:tc>
        <w:tc>
          <w:tcPr>
            <w:tcW w:w="90" w:type="dxa"/>
            <w:vAlign w:val="bottom"/>
          </w:tcPr>
          <w:p w14:paraId="1F75BF05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DF6AA" w14:textId="456369F8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(3,907)</w:t>
            </w:r>
          </w:p>
        </w:tc>
        <w:tc>
          <w:tcPr>
            <w:tcW w:w="90" w:type="dxa"/>
            <w:vAlign w:val="bottom"/>
          </w:tcPr>
          <w:p w14:paraId="155C950D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BCEDD88" w14:textId="76A628D1" w:rsidR="00E74A0F" w:rsidRPr="00277B87" w:rsidRDefault="0061647C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61647C">
              <w:rPr>
                <w:rFonts w:ascii="Angsana New" w:hAnsi="Angsana New"/>
                <w:sz w:val="28"/>
              </w:rPr>
              <w:t>(1,443)</w:t>
            </w:r>
          </w:p>
        </w:tc>
        <w:tc>
          <w:tcPr>
            <w:tcW w:w="90" w:type="dxa"/>
            <w:vAlign w:val="bottom"/>
          </w:tcPr>
          <w:p w14:paraId="6A1571A9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B656A1" w14:textId="7F836038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(1,443)</w:t>
            </w:r>
          </w:p>
        </w:tc>
      </w:tr>
      <w:tr w:rsidR="00E74A0F" w:rsidRPr="00277B87" w14:paraId="5AEFB673" w14:textId="77777777" w:rsidTr="005B0E40">
        <w:trPr>
          <w:trHeight w:val="242"/>
        </w:trPr>
        <w:tc>
          <w:tcPr>
            <w:tcW w:w="4410" w:type="dxa"/>
          </w:tcPr>
          <w:p w14:paraId="212A2598" w14:textId="671D530D" w:rsidR="00E74A0F" w:rsidRPr="00277B87" w:rsidRDefault="00E74A0F" w:rsidP="00E74A0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7F37" w14:textId="092019C6" w:rsidR="00E74A0F" w:rsidRPr="00277B87" w:rsidRDefault="009D79FB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D79FB">
              <w:rPr>
                <w:rFonts w:ascii="Angsana New" w:hAnsi="Angsana New"/>
                <w:b/>
                <w:bCs/>
                <w:sz w:val="28"/>
              </w:rPr>
              <w:t>959,722</w:t>
            </w:r>
          </w:p>
        </w:tc>
        <w:tc>
          <w:tcPr>
            <w:tcW w:w="90" w:type="dxa"/>
            <w:vAlign w:val="bottom"/>
          </w:tcPr>
          <w:p w14:paraId="3EB5B443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EE6E" w14:textId="208DFCEB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364,760</w:t>
            </w:r>
          </w:p>
        </w:tc>
        <w:tc>
          <w:tcPr>
            <w:tcW w:w="90" w:type="dxa"/>
            <w:vAlign w:val="bottom"/>
          </w:tcPr>
          <w:p w14:paraId="3849B6AC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6964E" w14:textId="2C7033C0" w:rsidR="00E74A0F" w:rsidRPr="00277B87" w:rsidRDefault="0061647C" w:rsidP="00E74A0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1647C">
              <w:rPr>
                <w:rFonts w:ascii="Angsana New" w:hAnsi="Angsana New"/>
                <w:b/>
                <w:bCs/>
                <w:sz w:val="28"/>
              </w:rPr>
              <w:t>12,212</w:t>
            </w:r>
          </w:p>
        </w:tc>
        <w:tc>
          <w:tcPr>
            <w:tcW w:w="90" w:type="dxa"/>
            <w:vAlign w:val="bottom"/>
          </w:tcPr>
          <w:p w14:paraId="167E1A08" w14:textId="77777777" w:rsidR="00E74A0F" w:rsidRPr="00277B87" w:rsidRDefault="00E74A0F" w:rsidP="00E74A0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5B4C9A9A" w:rsidR="00E74A0F" w:rsidRPr="00277B87" w:rsidRDefault="00E74A0F" w:rsidP="00E74A0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12,114</w:t>
            </w:r>
          </w:p>
        </w:tc>
      </w:tr>
    </w:tbl>
    <w:p w14:paraId="32AB3339" w14:textId="71EF5B7F" w:rsidR="008207A0" w:rsidRPr="00227D12" w:rsidRDefault="008207A0" w:rsidP="006D379E">
      <w:pPr>
        <w:spacing w:before="240" w:line="240" w:lineRule="atLeast"/>
        <w:jc w:val="thaiDistribute"/>
        <w:rPr>
          <w:rFonts w:ascii="Angsana New" w:hAnsi="Angsana New"/>
          <w:sz w:val="28"/>
        </w:rPr>
      </w:pPr>
    </w:p>
    <w:p w14:paraId="74A1399A" w14:textId="77777777" w:rsidR="00606FF6" w:rsidRDefault="00606F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EF3112C" w14:textId="687BE8DC" w:rsidR="008E5795" w:rsidRPr="00277B87" w:rsidRDefault="006D47A0" w:rsidP="006D47A0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สินทรัพย์ที่เกิดจากสัญญาและหนี้สินที่เกิดจากสัญญา</w:t>
      </w:r>
      <w:r w:rsidR="003A6DC5" w:rsidRPr="00277B87">
        <w:rPr>
          <w:rFonts w:ascii="Angsana New" w:hAnsi="Angsana New"/>
          <w:b/>
          <w:bCs/>
          <w:sz w:val="28"/>
          <w:cs/>
        </w:rPr>
        <w:t xml:space="preserve"> </w:t>
      </w:r>
    </w:p>
    <w:p w14:paraId="2EBEB5DA" w14:textId="5922E42E" w:rsidR="008E5795" w:rsidRPr="00277B87" w:rsidRDefault="008E5795" w:rsidP="008E5795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สินทรัพย์ที่เกิดจากสัญญาและหนี้สินที่เกิดจากสัญญา ณ วันที่ </w:t>
      </w:r>
      <w:r w:rsidR="00FE2704" w:rsidRPr="00277B87">
        <w:rPr>
          <w:rFonts w:ascii="Angsana New" w:hAnsi="Angsana New"/>
          <w:sz w:val="28"/>
        </w:rPr>
        <w:t>3</w:t>
      </w:r>
      <w:r w:rsidR="00606FF6">
        <w:rPr>
          <w:rFonts w:ascii="Angsana New" w:hAnsi="Angsana New"/>
          <w:sz w:val="28"/>
        </w:rPr>
        <w:t>1</w:t>
      </w:r>
      <w:r w:rsidR="00FE2704" w:rsidRPr="00277B87">
        <w:rPr>
          <w:rFonts w:ascii="Angsana New" w:hAnsi="Angsana New"/>
          <w:sz w:val="28"/>
        </w:rPr>
        <w:t xml:space="preserve"> </w:t>
      </w:r>
      <w:r w:rsidR="00606FF6">
        <w:rPr>
          <w:rFonts w:ascii="Angsana New" w:hAnsi="Angsana New" w:hint="cs"/>
          <w:sz w:val="28"/>
          <w:cs/>
        </w:rPr>
        <w:t>มีนาคม</w:t>
      </w:r>
      <w:r w:rsidR="00FE2704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606FF6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606FF6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  <w:r w:rsidR="00FB65C6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5D62D6" w:rsidRPr="00277B87">
        <w:rPr>
          <w:rFonts w:ascii="Angsana New" w:hAnsi="Angsana New"/>
          <w:color w:val="000000"/>
          <w:spacing w:val="-2"/>
          <w:sz w:val="28"/>
        </w:rPr>
        <w:t xml:space="preserve">   </w:t>
      </w:r>
      <w:r w:rsidR="00606FF6">
        <w:rPr>
          <w:rFonts w:ascii="Angsana New" w:hAnsi="Angsana New"/>
          <w:color w:val="000000"/>
          <w:spacing w:val="-2"/>
          <w:sz w:val="28"/>
        </w:rPr>
        <w:t xml:space="preserve"> </w:t>
      </w:r>
      <w:r w:rsidR="005D62D6" w:rsidRPr="00277B87">
        <w:rPr>
          <w:rFonts w:ascii="Angsana New" w:hAnsi="Angsana New"/>
          <w:color w:val="000000"/>
          <w:spacing w:val="-2"/>
          <w:sz w:val="28"/>
        </w:rPr>
        <w:t xml:space="preserve">  </w:t>
      </w:r>
      <w:r w:rsidR="00FB65C6" w:rsidRPr="00277B87">
        <w:rPr>
          <w:rFonts w:ascii="Angsana New" w:hAnsi="Angsana New"/>
          <w:color w:val="000000"/>
          <w:spacing w:val="-2"/>
          <w:sz w:val="28"/>
        </w:rPr>
        <w:t>(</w:t>
      </w:r>
      <w:r w:rsidR="008E7E57" w:rsidRPr="00277B87">
        <w:rPr>
          <w:rFonts w:ascii="Angsana New" w:hAnsi="Angsana New"/>
          <w:sz w:val="28"/>
          <w:cs/>
        </w:rPr>
        <w:t>ข้อมูลทางการเงิน</w:t>
      </w:r>
      <w:r w:rsidR="00FB65C6" w:rsidRPr="00277B87">
        <w:rPr>
          <w:rFonts w:ascii="Angsana New" w:hAnsi="Angsana New"/>
          <w:color w:val="000000"/>
          <w:spacing w:val="-2"/>
          <w:sz w:val="28"/>
          <w:cs/>
        </w:rPr>
        <w:t>เฉพาะกิจการ</w:t>
      </w:r>
      <w:r w:rsidR="00FB65C6" w:rsidRPr="00277B87">
        <w:rPr>
          <w:rFonts w:ascii="Angsana New" w:hAnsi="Angsana New"/>
          <w:color w:val="000000"/>
          <w:spacing w:val="-2"/>
          <w:sz w:val="28"/>
        </w:rPr>
        <w:t>:</w:t>
      </w:r>
      <w:r w:rsidR="00FB65C6" w:rsidRPr="00277B87">
        <w:rPr>
          <w:rFonts w:ascii="Angsana New" w:hAnsi="Angsana New"/>
          <w:color w:val="000000"/>
          <w:spacing w:val="-2"/>
          <w:sz w:val="28"/>
          <w:cs/>
        </w:rPr>
        <w:t xml:space="preserve"> ไม่มี</w:t>
      </w:r>
      <w:r w:rsidR="00FB65C6" w:rsidRPr="00277B87">
        <w:rPr>
          <w:rFonts w:ascii="Angsana New" w:hAnsi="Angsana New"/>
          <w:color w:val="000000"/>
          <w:spacing w:val="-2"/>
          <w:sz w:val="28"/>
        </w:rPr>
        <w:t>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C710E4" w:rsidRPr="0057742C" w14:paraId="22E1F6E5" w14:textId="77777777">
        <w:trPr>
          <w:trHeight w:val="20"/>
          <w:tblHeader/>
        </w:trPr>
        <w:tc>
          <w:tcPr>
            <w:tcW w:w="4410" w:type="dxa"/>
          </w:tcPr>
          <w:p w14:paraId="3976A9B8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859BE0E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5DCDA21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A902EC" w14:textId="77777777" w:rsidR="00C710E4" w:rsidRPr="0057742C" w:rsidRDefault="00C710E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(</w:t>
            </w:r>
            <w:r w:rsidRPr="0057742C">
              <w:rPr>
                <w:rFonts w:ascii="Angsana New" w:hAnsi="Angsana New"/>
                <w:sz w:val="28"/>
                <w:cs/>
              </w:rPr>
              <w:t>หน่วย</w:t>
            </w:r>
            <w:r w:rsidRPr="0057742C">
              <w:rPr>
                <w:rFonts w:ascii="Angsana New" w:hAnsi="Angsana New"/>
                <w:sz w:val="28"/>
              </w:rPr>
              <w:t xml:space="preserve">: </w:t>
            </w:r>
            <w:r w:rsidRPr="0057742C">
              <w:rPr>
                <w:rFonts w:ascii="Angsana New" w:hAnsi="Angsana New"/>
                <w:sz w:val="28"/>
                <w:cs/>
              </w:rPr>
              <w:t>พันบาท</w:t>
            </w:r>
            <w:r w:rsidRPr="0057742C">
              <w:rPr>
                <w:rFonts w:ascii="Angsana New" w:hAnsi="Angsana New"/>
                <w:sz w:val="28"/>
              </w:rPr>
              <w:t>)</w:t>
            </w:r>
          </w:p>
        </w:tc>
      </w:tr>
      <w:tr w:rsidR="00C710E4" w:rsidRPr="0057742C" w14:paraId="2F371C9A" w14:textId="77777777">
        <w:trPr>
          <w:trHeight w:val="20"/>
          <w:tblHeader/>
        </w:trPr>
        <w:tc>
          <w:tcPr>
            <w:tcW w:w="4410" w:type="dxa"/>
          </w:tcPr>
          <w:p w14:paraId="51C97CE4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C91E88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3A509DD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D7867E9" w14:textId="00AED6F0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</w:tr>
      <w:tr w:rsidR="00C710E4" w:rsidRPr="0057742C" w14:paraId="3AB3DF7B" w14:textId="77777777" w:rsidTr="005E4F0C">
        <w:trPr>
          <w:trHeight w:val="20"/>
          <w:tblHeader/>
        </w:trPr>
        <w:tc>
          <w:tcPr>
            <w:tcW w:w="4410" w:type="dxa"/>
          </w:tcPr>
          <w:p w14:paraId="70511A4E" w14:textId="77777777" w:rsidR="00C710E4" w:rsidRPr="0057742C" w:rsidRDefault="00C710E4" w:rsidP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26B24C9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36F1601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7ABD5E5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6396825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35CFE86" w14:textId="62D79B02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019D4588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98126A3" w14:textId="5369E923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C710E4" w:rsidRPr="0057742C" w14:paraId="745F7126" w14:textId="77777777" w:rsidTr="005E4F0C">
        <w:trPr>
          <w:trHeight w:val="20"/>
          <w:tblHeader/>
        </w:trPr>
        <w:tc>
          <w:tcPr>
            <w:tcW w:w="4410" w:type="dxa"/>
          </w:tcPr>
          <w:p w14:paraId="697C9CCA" w14:textId="77777777" w:rsidR="00C710E4" w:rsidRPr="0057742C" w:rsidRDefault="00C710E4" w:rsidP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C97E55F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A474E3F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918D8B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6EFF25A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312CE8" w14:textId="33BCE32B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 w:rsidR="00AB2D8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F947B53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4BFE16" w14:textId="3E7E36A9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 w:rsidR="00AB2D8C">
              <w:rPr>
                <w:rFonts w:ascii="Angsana New" w:hAnsi="Angsana New"/>
                <w:sz w:val="28"/>
              </w:rPr>
              <w:t>8</w:t>
            </w:r>
          </w:p>
        </w:tc>
      </w:tr>
      <w:tr w:rsidR="00C710E4" w:rsidRPr="0057742C" w14:paraId="6F0154E4" w14:textId="77777777" w:rsidTr="005E4F0C">
        <w:trPr>
          <w:trHeight w:val="305"/>
        </w:trPr>
        <w:tc>
          <w:tcPr>
            <w:tcW w:w="4410" w:type="dxa"/>
          </w:tcPr>
          <w:p w14:paraId="219153BB" w14:textId="77777777" w:rsidR="00C710E4" w:rsidRPr="0057742C" w:rsidRDefault="00C710E4" w:rsidP="00C710E4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5F45E73A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7C4820D" w14:textId="77777777" w:rsidR="00C710E4" w:rsidRPr="0057742C" w:rsidRDefault="00C710E4" w:rsidP="00C710E4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8BDE85D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888281A" w14:textId="77777777" w:rsidR="00C710E4" w:rsidRPr="0057742C" w:rsidRDefault="00C710E4" w:rsidP="00C710E4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751FF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E919AB2" w14:textId="77777777" w:rsidR="00C710E4" w:rsidRPr="0057742C" w:rsidRDefault="00C710E4" w:rsidP="00C710E4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E890A1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95AFB" w:rsidRPr="0057742C" w14:paraId="55A28B63" w14:textId="77777777">
        <w:trPr>
          <w:trHeight w:val="20"/>
        </w:trPr>
        <w:tc>
          <w:tcPr>
            <w:tcW w:w="4410" w:type="dxa"/>
          </w:tcPr>
          <w:p w14:paraId="212297F4" w14:textId="77777777" w:rsidR="00895AFB" w:rsidRPr="0057742C" w:rsidRDefault="00895AFB" w:rsidP="00895AF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มูลค่างานตามสัญญา</w:t>
            </w:r>
          </w:p>
        </w:tc>
        <w:tc>
          <w:tcPr>
            <w:tcW w:w="1170" w:type="dxa"/>
          </w:tcPr>
          <w:p w14:paraId="472C3F7C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78C5BB5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EA6D232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0DA9EC8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0A3798" w14:textId="1D020782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5F40CE">
              <w:rPr>
                <w:rFonts w:ascii="Angsana New" w:hAnsi="Angsana New"/>
                <w:sz w:val="28"/>
              </w:rPr>
              <w:t>3,938,640</w:t>
            </w:r>
          </w:p>
        </w:tc>
        <w:tc>
          <w:tcPr>
            <w:tcW w:w="90" w:type="dxa"/>
            <w:vAlign w:val="bottom"/>
          </w:tcPr>
          <w:p w14:paraId="1903B35D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04B50D" w14:textId="5ECD3278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14,533,107</w:t>
            </w:r>
          </w:p>
        </w:tc>
      </w:tr>
      <w:tr w:rsidR="00895AFB" w:rsidRPr="0057742C" w14:paraId="43D7AA12" w14:textId="77777777">
        <w:trPr>
          <w:trHeight w:val="20"/>
        </w:trPr>
        <w:tc>
          <w:tcPr>
            <w:tcW w:w="4410" w:type="dxa"/>
          </w:tcPr>
          <w:p w14:paraId="57CA42BC" w14:textId="77777777" w:rsidR="00895AFB" w:rsidRPr="0057742C" w:rsidRDefault="00895AFB" w:rsidP="00895AF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16"/>
                <w:szCs w:val="16"/>
              </w:rPr>
              <w:tab/>
            </w:r>
          </w:p>
        </w:tc>
        <w:tc>
          <w:tcPr>
            <w:tcW w:w="1170" w:type="dxa"/>
          </w:tcPr>
          <w:p w14:paraId="056F041C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</w:tcPr>
          <w:p w14:paraId="0EFD6989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AC66B90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</w:tcPr>
          <w:p w14:paraId="19192F08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62E16D3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612EA372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54143EC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36AF" w:rsidRPr="0057742C" w14:paraId="7CB15CED" w14:textId="77777777">
        <w:trPr>
          <w:trHeight w:val="20"/>
        </w:trPr>
        <w:tc>
          <w:tcPr>
            <w:tcW w:w="4410" w:type="dxa"/>
          </w:tcPr>
          <w:p w14:paraId="43A45F9D" w14:textId="77777777" w:rsidR="009F36AF" w:rsidRPr="0057742C" w:rsidRDefault="009F36AF" w:rsidP="009F36AF">
            <w:pPr>
              <w:spacing w:before="20" w:after="20"/>
              <w:jc w:val="both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170" w:type="dxa"/>
          </w:tcPr>
          <w:p w14:paraId="13F4D32B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255D6E3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2219A22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E22D1C1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8D5DD4A" w14:textId="4C35B579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0A4698">
              <w:rPr>
                <w:rFonts w:ascii="Angsana New" w:hAnsi="Angsana New"/>
                <w:sz w:val="28"/>
                <w:cs/>
              </w:rPr>
              <w:t>3</w:t>
            </w:r>
            <w:r w:rsidRPr="000A4698">
              <w:rPr>
                <w:rFonts w:ascii="Angsana New" w:hAnsi="Angsana New"/>
                <w:sz w:val="28"/>
              </w:rPr>
              <w:t>,</w:t>
            </w:r>
            <w:r w:rsidRPr="000A4698">
              <w:rPr>
                <w:rFonts w:ascii="Angsana New" w:hAnsi="Angsana New"/>
                <w:sz w:val="28"/>
                <w:cs/>
              </w:rPr>
              <w:t>747</w:t>
            </w:r>
            <w:r w:rsidRPr="000A4698">
              <w:rPr>
                <w:rFonts w:ascii="Angsana New" w:hAnsi="Angsana New"/>
                <w:sz w:val="28"/>
              </w:rPr>
              <w:t>,</w:t>
            </w:r>
            <w:r w:rsidRPr="000A4698">
              <w:rPr>
                <w:rFonts w:ascii="Angsana New" w:hAnsi="Angsana New"/>
                <w:sz w:val="28"/>
                <w:cs/>
              </w:rPr>
              <w:t>350</w:t>
            </w:r>
          </w:p>
        </w:tc>
        <w:tc>
          <w:tcPr>
            <w:tcW w:w="90" w:type="dxa"/>
            <w:vAlign w:val="bottom"/>
          </w:tcPr>
          <w:p w14:paraId="5F97233E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2FE6AD" w14:textId="43CCD8CF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3,589,954</w:t>
            </w:r>
          </w:p>
        </w:tc>
      </w:tr>
      <w:tr w:rsidR="009F36AF" w:rsidRPr="0057742C" w14:paraId="1AFF0AE9" w14:textId="77777777">
        <w:trPr>
          <w:trHeight w:val="243"/>
        </w:trPr>
        <w:tc>
          <w:tcPr>
            <w:tcW w:w="4410" w:type="dxa"/>
          </w:tcPr>
          <w:p w14:paraId="3B46E762" w14:textId="77777777" w:rsidR="009F36AF" w:rsidRPr="0057742C" w:rsidRDefault="009F36AF" w:rsidP="009F36A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7742C">
              <w:rPr>
                <w:rFonts w:ascii="Angsana New" w:hAnsi="Angsana New"/>
                <w:sz w:val="28"/>
              </w:rPr>
              <w:t>: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1170" w:type="dxa"/>
          </w:tcPr>
          <w:p w14:paraId="2A277B09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7A7D958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D49CCFA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3495BA6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DDE6D" w14:textId="15E0F234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0A4698">
              <w:rPr>
                <w:rFonts w:ascii="Angsana New" w:hAnsi="Angsana New"/>
                <w:sz w:val="28"/>
                <w:cs/>
              </w:rPr>
              <w:t>(3</w:t>
            </w:r>
            <w:r w:rsidRPr="000A4698">
              <w:rPr>
                <w:rFonts w:ascii="Angsana New" w:hAnsi="Angsana New"/>
                <w:sz w:val="28"/>
              </w:rPr>
              <w:t>,</w:t>
            </w:r>
            <w:r w:rsidRPr="000A4698">
              <w:rPr>
                <w:rFonts w:ascii="Angsana New" w:hAnsi="Angsana New"/>
                <w:sz w:val="28"/>
                <w:cs/>
              </w:rPr>
              <w:t>644</w:t>
            </w:r>
            <w:r w:rsidRPr="000A4698">
              <w:rPr>
                <w:rFonts w:ascii="Angsana New" w:hAnsi="Angsana New"/>
                <w:sz w:val="28"/>
              </w:rPr>
              <w:t>,</w:t>
            </w:r>
            <w:r w:rsidRPr="000A4698">
              <w:rPr>
                <w:rFonts w:ascii="Angsana New" w:hAnsi="Angsana New"/>
                <w:sz w:val="28"/>
                <w:cs/>
              </w:rPr>
              <w:t>102)</w:t>
            </w:r>
          </w:p>
        </w:tc>
        <w:tc>
          <w:tcPr>
            <w:tcW w:w="90" w:type="dxa"/>
            <w:vAlign w:val="bottom"/>
          </w:tcPr>
          <w:p w14:paraId="165ABD63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044E0" w14:textId="197A9965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(3,510,104)</w:t>
            </w:r>
          </w:p>
        </w:tc>
      </w:tr>
      <w:tr w:rsidR="009F36AF" w:rsidRPr="0057742C" w14:paraId="5DF8339F" w14:textId="77777777">
        <w:trPr>
          <w:trHeight w:val="243"/>
        </w:trPr>
        <w:tc>
          <w:tcPr>
            <w:tcW w:w="4410" w:type="dxa"/>
          </w:tcPr>
          <w:p w14:paraId="455255B3" w14:textId="77777777" w:rsidR="009F36AF" w:rsidRPr="0057742C" w:rsidRDefault="009F36AF" w:rsidP="009F36A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170" w:type="dxa"/>
          </w:tcPr>
          <w:p w14:paraId="02AE91B1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E17E8B9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647EE9A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099825B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AB300" w14:textId="4E1506F4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53795D">
              <w:rPr>
                <w:rFonts w:ascii="Angsana New" w:hAnsi="Angsana New"/>
                <w:sz w:val="28"/>
                <w:cs/>
              </w:rPr>
              <w:t>103</w:t>
            </w:r>
            <w:r w:rsidRPr="0053795D">
              <w:rPr>
                <w:rFonts w:ascii="Angsana New" w:hAnsi="Angsana New"/>
                <w:sz w:val="28"/>
              </w:rPr>
              <w:t>,</w:t>
            </w:r>
            <w:r w:rsidRPr="0053795D">
              <w:rPr>
                <w:rFonts w:ascii="Angsana New" w:hAnsi="Angsana New"/>
                <w:sz w:val="28"/>
                <w:cs/>
              </w:rPr>
              <w:t>248</w:t>
            </w:r>
          </w:p>
        </w:tc>
        <w:tc>
          <w:tcPr>
            <w:tcW w:w="90" w:type="dxa"/>
            <w:vAlign w:val="bottom"/>
          </w:tcPr>
          <w:p w14:paraId="6D21EDF3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27325" w14:textId="453E9359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79,850</w:t>
            </w:r>
          </w:p>
        </w:tc>
      </w:tr>
      <w:tr w:rsidR="00B246CF" w:rsidRPr="0057742C" w14:paraId="5A9F803C" w14:textId="77777777">
        <w:trPr>
          <w:trHeight w:val="20"/>
        </w:trPr>
        <w:tc>
          <w:tcPr>
            <w:tcW w:w="4410" w:type="dxa"/>
          </w:tcPr>
          <w:p w14:paraId="15E14B28" w14:textId="77777777" w:rsidR="00B246CF" w:rsidRPr="0057742C" w:rsidRDefault="00B246CF" w:rsidP="00B246C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7742C">
              <w:rPr>
                <w:rFonts w:ascii="Angsana New" w:hAnsi="Angsana New"/>
                <w:sz w:val="28"/>
              </w:rPr>
              <w:t>: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F0D02B0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12D0CE1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853DFCB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BD303C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03E32" w14:textId="34315028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38EDA2F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5504A1" w14:textId="1456A50C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46CF" w:rsidRPr="0057742C" w14:paraId="4248F951" w14:textId="77777777">
        <w:trPr>
          <w:trHeight w:val="278"/>
        </w:trPr>
        <w:tc>
          <w:tcPr>
            <w:tcW w:w="4410" w:type="dxa"/>
          </w:tcPr>
          <w:p w14:paraId="34075F48" w14:textId="77777777" w:rsidR="00B246CF" w:rsidRPr="0057742C" w:rsidRDefault="00B246CF" w:rsidP="00B246C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รวมสินทรัพย์ที่เกิดจากสัญญา </w:t>
            </w:r>
            <w:r w:rsidRPr="0057742C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57742C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9DF0CB3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CF6E3B4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68A3E77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08B3F69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C735D" w14:textId="5049D07E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3795D">
              <w:rPr>
                <w:rFonts w:ascii="Angsana New" w:hAnsi="Angsana New"/>
                <w:b/>
                <w:bCs/>
                <w:sz w:val="28"/>
                <w:cs/>
              </w:rPr>
              <w:t>103</w:t>
            </w:r>
            <w:r w:rsidRPr="0053795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53795D">
              <w:rPr>
                <w:rFonts w:ascii="Angsana New" w:hAnsi="Angsana New"/>
                <w:b/>
                <w:bCs/>
                <w:sz w:val="28"/>
                <w:cs/>
              </w:rPr>
              <w:t>248</w:t>
            </w:r>
          </w:p>
        </w:tc>
        <w:tc>
          <w:tcPr>
            <w:tcW w:w="90" w:type="dxa"/>
            <w:vAlign w:val="bottom"/>
          </w:tcPr>
          <w:p w14:paraId="2DB296EB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490EF" w14:textId="22EC9EDA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79,850</w:t>
            </w:r>
          </w:p>
        </w:tc>
      </w:tr>
      <w:tr w:rsidR="005E4F0C" w:rsidRPr="0057742C" w14:paraId="0093005F" w14:textId="77777777">
        <w:trPr>
          <w:trHeight w:val="26"/>
        </w:trPr>
        <w:tc>
          <w:tcPr>
            <w:tcW w:w="4410" w:type="dxa"/>
          </w:tcPr>
          <w:p w14:paraId="04915FC3" w14:textId="77777777" w:rsidR="005E4F0C" w:rsidRPr="0057742C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16"/>
                <w:szCs w:val="16"/>
              </w:rPr>
              <w:tab/>
            </w:r>
          </w:p>
        </w:tc>
        <w:tc>
          <w:tcPr>
            <w:tcW w:w="1170" w:type="dxa"/>
          </w:tcPr>
          <w:p w14:paraId="58136C51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C2F4D44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B434D8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455C2825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7CFFEF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057374A1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94E0142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E4F0C" w:rsidRPr="0057742C" w14:paraId="7DD6A2D4" w14:textId="77777777">
        <w:trPr>
          <w:trHeight w:val="20"/>
        </w:trPr>
        <w:tc>
          <w:tcPr>
            <w:tcW w:w="4410" w:type="dxa"/>
          </w:tcPr>
          <w:p w14:paraId="2281E340" w14:textId="77777777" w:rsidR="005E4F0C" w:rsidRPr="0057742C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ลูกหนี้เงินประกันผลงาน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ที่จะครบกำหนดภายในหนึ่งปี</w:t>
            </w:r>
          </w:p>
        </w:tc>
        <w:tc>
          <w:tcPr>
            <w:tcW w:w="1170" w:type="dxa"/>
          </w:tcPr>
          <w:p w14:paraId="6BF7E491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087D9C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0C78D56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285D08C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9E3618" w14:textId="585A56DC" w:rsidR="005E4F0C" w:rsidRPr="0057742C" w:rsidRDefault="000916A6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315</w:t>
            </w:r>
          </w:p>
        </w:tc>
        <w:tc>
          <w:tcPr>
            <w:tcW w:w="90" w:type="dxa"/>
            <w:vAlign w:val="bottom"/>
          </w:tcPr>
          <w:p w14:paraId="6A8E14A3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BAA19B" w14:textId="3A3C7005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236</w:t>
            </w:r>
          </w:p>
        </w:tc>
      </w:tr>
      <w:tr w:rsidR="005E4F0C" w:rsidRPr="0057742C" w14:paraId="6D857DE5" w14:textId="77777777" w:rsidTr="005E4F0C">
        <w:trPr>
          <w:trHeight w:val="26"/>
        </w:trPr>
        <w:tc>
          <w:tcPr>
            <w:tcW w:w="4410" w:type="dxa"/>
          </w:tcPr>
          <w:p w14:paraId="531EFEC1" w14:textId="77777777" w:rsidR="005E4F0C" w:rsidRPr="0057742C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7201910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56E6AAE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7FF7652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6E6AEAD9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C0767A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708DF2AB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A38DD9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E4F0C" w:rsidRPr="0057742C" w14:paraId="7933D134" w14:textId="77777777">
        <w:trPr>
          <w:trHeight w:val="26"/>
        </w:trPr>
        <w:tc>
          <w:tcPr>
            <w:tcW w:w="4410" w:type="dxa"/>
          </w:tcPr>
          <w:p w14:paraId="353B9FA5" w14:textId="77777777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 w:hint="cs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B6854AF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C858BF2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A56C2F8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D8267E7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D8F184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3B644AD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754DBB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E4F0C" w:rsidRPr="0057742C" w14:paraId="457ECCA1" w14:textId="77777777">
        <w:trPr>
          <w:trHeight w:val="26"/>
        </w:trPr>
        <w:tc>
          <w:tcPr>
            <w:tcW w:w="4410" w:type="dxa"/>
          </w:tcPr>
          <w:p w14:paraId="53EDA2AA" w14:textId="2F1D077F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ณ วัน</w:t>
            </w:r>
            <w:r w:rsidR="00C82D01">
              <w:rPr>
                <w:rFonts w:ascii="Angsana New" w:hAnsi="Angsana New" w:hint="cs"/>
                <w:sz w:val="28"/>
                <w:cs/>
              </w:rPr>
              <w:t>ต้นรอบระยะเวลา</w:t>
            </w:r>
          </w:p>
        </w:tc>
        <w:tc>
          <w:tcPr>
            <w:tcW w:w="1170" w:type="dxa"/>
          </w:tcPr>
          <w:p w14:paraId="5E862774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BA462DB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C7163F8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514F6F6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531B5B" w14:textId="00DED54A" w:rsidR="005E4F0C" w:rsidRPr="005E4F0C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5E4F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F4D1953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BD13F87" w14:textId="55DD4D79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A42FA">
              <w:rPr>
                <w:rFonts w:ascii="Angsana New" w:hAnsi="Angsana New"/>
                <w:sz w:val="28"/>
              </w:rPr>
              <w:t>196,10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5E4F0C" w:rsidRPr="0057742C" w14:paraId="73D29673" w14:textId="77777777">
        <w:trPr>
          <w:trHeight w:val="26"/>
        </w:trPr>
        <w:tc>
          <w:tcPr>
            <w:tcW w:w="4410" w:type="dxa"/>
          </w:tcPr>
          <w:p w14:paraId="2C7D1D72" w14:textId="0575B1AC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56DF79E7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6546470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E9E0E80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09F4155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9A2508" w14:textId="316DE09F" w:rsidR="005E4F0C" w:rsidRPr="005E4F0C" w:rsidRDefault="00A6672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C8B84DD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74EDC5" w14:textId="4E7CC574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135B">
              <w:rPr>
                <w:rFonts w:ascii="Angsana New" w:hAnsi="Angsana New"/>
                <w:sz w:val="28"/>
              </w:rPr>
              <w:t>(196,103)</w:t>
            </w:r>
          </w:p>
        </w:tc>
      </w:tr>
      <w:tr w:rsidR="005E4F0C" w:rsidRPr="0057742C" w14:paraId="4748972D" w14:textId="77777777">
        <w:trPr>
          <w:trHeight w:val="26"/>
        </w:trPr>
        <w:tc>
          <w:tcPr>
            <w:tcW w:w="4410" w:type="dxa"/>
          </w:tcPr>
          <w:p w14:paraId="70E2AB97" w14:textId="5E7EC2F8" w:rsidR="005E4F0C" w:rsidRPr="00C82D01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82D0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</w:t>
            </w:r>
            <w:r w:rsidR="00C82D01"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วัน</w:t>
            </w:r>
            <w:r w:rsidR="00B26FF3">
              <w:rPr>
                <w:rFonts w:ascii="Angsana New" w:hAnsi="Angsana New" w:hint="cs"/>
                <w:b/>
                <w:bCs/>
                <w:sz w:val="28"/>
                <w:cs/>
              </w:rPr>
              <w:t>สิ้น</w:t>
            </w:r>
            <w:r w:rsidR="00C82D01"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170" w:type="dxa"/>
          </w:tcPr>
          <w:p w14:paraId="42DDBCC3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F9F56E3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ED51856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01354DD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B6FE9" w14:textId="5F4EFEFD" w:rsidR="005E4F0C" w:rsidRPr="003C3600" w:rsidRDefault="00A6672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BF11E61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735D2" w14:textId="2AA8073C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13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5E4F0C" w:rsidRPr="0057742C" w14:paraId="325F0D09" w14:textId="77777777">
        <w:trPr>
          <w:trHeight w:val="26"/>
        </w:trPr>
        <w:tc>
          <w:tcPr>
            <w:tcW w:w="4410" w:type="dxa"/>
          </w:tcPr>
          <w:p w14:paraId="46DC63AD" w14:textId="77777777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FE8C4E2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FD5CE31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8542190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E988394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FC9EC1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56331B9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977575B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73DB2450" w14:textId="77777777" w:rsidR="00C710E4" w:rsidRDefault="00C710E4" w:rsidP="00C710E4">
      <w:pPr>
        <w:rPr>
          <w:rFonts w:hint="eastAsia"/>
        </w:rPr>
      </w:pPr>
    </w:p>
    <w:p w14:paraId="1B670E50" w14:textId="77777777" w:rsidR="00A6672C" w:rsidRDefault="00A6672C" w:rsidP="00C710E4">
      <w:pPr>
        <w:rPr>
          <w:rFonts w:hint="eastAsia"/>
        </w:rPr>
      </w:pPr>
    </w:p>
    <w:p w14:paraId="2E867B98" w14:textId="77777777" w:rsidR="00A96E92" w:rsidRDefault="00A96E92" w:rsidP="00C710E4">
      <w:pPr>
        <w:rPr>
          <w:rFonts w:hint="eastAsia"/>
        </w:rPr>
      </w:pPr>
    </w:p>
    <w:p w14:paraId="527ACD17" w14:textId="77777777" w:rsidR="00A96E92" w:rsidRDefault="00A96E92" w:rsidP="00C710E4">
      <w:pPr>
        <w:rPr>
          <w:rFonts w:hint="eastAsia"/>
        </w:rPr>
      </w:pPr>
    </w:p>
    <w:p w14:paraId="3D02BEB2" w14:textId="77777777" w:rsidR="00A96E92" w:rsidRDefault="00A96E92" w:rsidP="00C710E4">
      <w:pPr>
        <w:rPr>
          <w:rFonts w:hint="eastAsia"/>
        </w:rPr>
      </w:pPr>
    </w:p>
    <w:p w14:paraId="03AADB1C" w14:textId="77777777" w:rsidR="00A96E92" w:rsidRDefault="00A96E92" w:rsidP="00C710E4">
      <w:pPr>
        <w:rPr>
          <w:rFonts w:hint="eastAsia"/>
        </w:rPr>
      </w:pPr>
    </w:p>
    <w:p w14:paraId="5E663B98" w14:textId="77777777" w:rsidR="00A96E92" w:rsidRDefault="00A96E92" w:rsidP="00C710E4">
      <w:pPr>
        <w:rPr>
          <w:rFonts w:hint="eastAsia"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C710E4" w:rsidRPr="0057742C" w14:paraId="1C887BB4" w14:textId="77777777">
        <w:trPr>
          <w:trHeight w:val="20"/>
          <w:tblHeader/>
        </w:trPr>
        <w:tc>
          <w:tcPr>
            <w:tcW w:w="4410" w:type="dxa"/>
          </w:tcPr>
          <w:p w14:paraId="390CF5B1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3A5F0B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75CF75E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8AD133" w14:textId="77777777" w:rsidR="00C710E4" w:rsidRPr="0057742C" w:rsidRDefault="00C710E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(</w:t>
            </w:r>
            <w:r w:rsidRPr="0057742C">
              <w:rPr>
                <w:rFonts w:ascii="Angsana New" w:hAnsi="Angsana New"/>
                <w:sz w:val="28"/>
                <w:cs/>
              </w:rPr>
              <w:t>หน่วย</w:t>
            </w:r>
            <w:r w:rsidRPr="0057742C">
              <w:rPr>
                <w:rFonts w:ascii="Angsana New" w:hAnsi="Angsana New"/>
                <w:sz w:val="28"/>
              </w:rPr>
              <w:t xml:space="preserve">: </w:t>
            </w:r>
            <w:r w:rsidRPr="0057742C">
              <w:rPr>
                <w:rFonts w:ascii="Angsana New" w:hAnsi="Angsana New"/>
                <w:sz w:val="28"/>
                <w:cs/>
              </w:rPr>
              <w:t>พันบาท</w:t>
            </w:r>
            <w:r w:rsidRPr="0057742C">
              <w:rPr>
                <w:rFonts w:ascii="Angsana New" w:hAnsi="Angsana New"/>
                <w:sz w:val="28"/>
              </w:rPr>
              <w:t>)</w:t>
            </w:r>
          </w:p>
        </w:tc>
      </w:tr>
      <w:tr w:rsidR="00C710E4" w:rsidRPr="0057742C" w14:paraId="75795CA1" w14:textId="77777777">
        <w:trPr>
          <w:trHeight w:val="20"/>
          <w:tblHeader/>
        </w:trPr>
        <w:tc>
          <w:tcPr>
            <w:tcW w:w="4410" w:type="dxa"/>
          </w:tcPr>
          <w:p w14:paraId="3AFE6AA1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D4D6BD8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E2F10A4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E9E2EE1" w14:textId="45C0DD05" w:rsidR="00C710E4" w:rsidRPr="0057742C" w:rsidRDefault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</w:tr>
      <w:tr w:rsidR="0016512B" w:rsidRPr="0057742C" w14:paraId="01F2A3A4" w14:textId="77777777" w:rsidTr="0016512B">
        <w:trPr>
          <w:trHeight w:val="20"/>
          <w:tblHeader/>
        </w:trPr>
        <w:tc>
          <w:tcPr>
            <w:tcW w:w="4410" w:type="dxa"/>
          </w:tcPr>
          <w:p w14:paraId="4BE38619" w14:textId="77777777" w:rsidR="0016512B" w:rsidRPr="0057742C" w:rsidRDefault="0016512B" w:rsidP="0016512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29C3F6D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F3A2A56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771B42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55D69BF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BAEBC1F" w14:textId="5CF218EB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0973D525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3BC4A4CA" w14:textId="3F5BE612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16512B" w:rsidRPr="0057742C" w14:paraId="29FF54AC" w14:textId="77777777" w:rsidTr="0016512B">
        <w:trPr>
          <w:trHeight w:val="20"/>
          <w:tblHeader/>
        </w:trPr>
        <w:tc>
          <w:tcPr>
            <w:tcW w:w="4410" w:type="dxa"/>
          </w:tcPr>
          <w:p w14:paraId="7141EB72" w14:textId="77777777" w:rsidR="0016512B" w:rsidRPr="0057742C" w:rsidRDefault="0016512B" w:rsidP="0016512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8F26D80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75F8F5B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0B7752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AED2F6D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4129A3" w14:textId="43960A45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36E71F2B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A37D00" w14:textId="6E14C8B6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16512B" w:rsidRPr="0057742C" w14:paraId="0288FC0B" w14:textId="77777777" w:rsidTr="0016512B">
        <w:trPr>
          <w:trHeight w:val="357"/>
        </w:trPr>
        <w:tc>
          <w:tcPr>
            <w:tcW w:w="4410" w:type="dxa"/>
          </w:tcPr>
          <w:p w14:paraId="547C7E47" w14:textId="77777777" w:rsidR="0016512B" w:rsidRPr="0057742C" w:rsidRDefault="0016512B" w:rsidP="0016512B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4705505F" w14:textId="77777777" w:rsidR="0016512B" w:rsidRPr="0057742C" w:rsidRDefault="0016512B" w:rsidP="001651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1E9308B" w14:textId="77777777" w:rsidR="0016512B" w:rsidRPr="0057742C" w:rsidRDefault="0016512B" w:rsidP="001651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9F80AC7" w14:textId="77777777" w:rsidR="0016512B" w:rsidRPr="0057742C" w:rsidRDefault="0016512B" w:rsidP="001651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1BC25CAC" w14:textId="77777777" w:rsidR="0016512B" w:rsidRPr="00352696" w:rsidRDefault="0016512B" w:rsidP="001651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69E6F0" w14:textId="77777777" w:rsidR="0016512B" w:rsidRPr="00352696" w:rsidRDefault="0016512B" w:rsidP="001651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CD3E5C" w14:textId="77777777" w:rsidR="0016512B" w:rsidRPr="0057742C" w:rsidRDefault="0016512B" w:rsidP="0016512B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E199A" w14:textId="77777777" w:rsidR="0016512B" w:rsidRPr="0057742C" w:rsidRDefault="0016512B" w:rsidP="001651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253EF" w:rsidRPr="0057742C" w14:paraId="39AB9574" w14:textId="77777777">
        <w:trPr>
          <w:trHeight w:val="357"/>
        </w:trPr>
        <w:tc>
          <w:tcPr>
            <w:tcW w:w="4410" w:type="dxa"/>
          </w:tcPr>
          <w:p w14:paraId="5C39F654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มูลค่างานตามสัญญา</w:t>
            </w:r>
          </w:p>
        </w:tc>
        <w:tc>
          <w:tcPr>
            <w:tcW w:w="1170" w:type="dxa"/>
          </w:tcPr>
          <w:p w14:paraId="36ABE789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BDE3647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6D534E3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0C5A9BF2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1D3E3A" w14:textId="6B8DBCD1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68580F">
              <w:rPr>
                <w:rFonts w:ascii="Angsana New" w:hAnsi="Angsana New"/>
                <w:sz w:val="28"/>
              </w:rPr>
              <w:t>11,567,468</w:t>
            </w:r>
          </w:p>
        </w:tc>
        <w:tc>
          <w:tcPr>
            <w:tcW w:w="90" w:type="dxa"/>
            <w:vAlign w:val="bottom"/>
          </w:tcPr>
          <w:p w14:paraId="7BE8EA18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1698F4F" w14:textId="5CF05445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2696">
              <w:rPr>
                <w:rFonts w:ascii="Angsana New" w:hAnsi="Angsana New"/>
                <w:sz w:val="28"/>
              </w:rPr>
              <w:t>2,968,699</w:t>
            </w:r>
          </w:p>
        </w:tc>
      </w:tr>
      <w:tr w:rsidR="00125D80" w:rsidRPr="0057742C" w14:paraId="530AF5AE" w14:textId="77777777" w:rsidTr="00125D80">
        <w:trPr>
          <w:trHeight w:val="198"/>
        </w:trPr>
        <w:tc>
          <w:tcPr>
            <w:tcW w:w="4410" w:type="dxa"/>
          </w:tcPr>
          <w:p w14:paraId="06914F1F" w14:textId="3179981F" w:rsidR="00125D80" w:rsidRPr="0057742C" w:rsidRDefault="00125D80" w:rsidP="00125D8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16"/>
                <w:szCs w:val="16"/>
              </w:rPr>
              <w:tab/>
            </w:r>
          </w:p>
        </w:tc>
        <w:tc>
          <w:tcPr>
            <w:tcW w:w="1170" w:type="dxa"/>
          </w:tcPr>
          <w:p w14:paraId="0F9512C9" w14:textId="77777777" w:rsidR="00125D80" w:rsidRPr="0057742C" w:rsidRDefault="00125D80" w:rsidP="00125D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4FE572C" w14:textId="77777777" w:rsidR="00125D80" w:rsidRPr="0057742C" w:rsidRDefault="00125D80" w:rsidP="00125D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C632EFF" w14:textId="77777777" w:rsidR="00125D80" w:rsidRPr="0057742C" w:rsidRDefault="00125D80" w:rsidP="00125D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40E915A" w14:textId="77777777" w:rsidR="00125D80" w:rsidRPr="00352696" w:rsidRDefault="00125D80" w:rsidP="00125D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EB03AF" w14:textId="77777777" w:rsidR="00125D80" w:rsidRPr="00352696" w:rsidRDefault="00125D80" w:rsidP="00125D8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BF9302F" w14:textId="77777777" w:rsidR="00125D80" w:rsidRPr="0057742C" w:rsidRDefault="00125D80" w:rsidP="00125D80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1BA4C39" w14:textId="77777777" w:rsidR="00125D80" w:rsidRPr="0057742C" w:rsidRDefault="00125D80" w:rsidP="00125D80">
            <w:pPr>
              <w:tabs>
                <w:tab w:val="decimal" w:pos="631"/>
              </w:tabs>
              <w:spacing w:before="20" w:after="20"/>
              <w:ind w:right="9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253EF" w:rsidRPr="0057742C" w14:paraId="0E55E81B" w14:textId="77777777">
        <w:trPr>
          <w:trHeight w:val="357"/>
        </w:trPr>
        <w:tc>
          <w:tcPr>
            <w:tcW w:w="4410" w:type="dxa"/>
            <w:vAlign w:val="bottom"/>
          </w:tcPr>
          <w:p w14:paraId="667FFF48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มูลค่างาน</w:t>
            </w:r>
            <w:r w:rsidRPr="0057742C">
              <w:rPr>
                <w:rFonts w:ascii="Angsana New" w:hAnsi="Angsana New" w:hint="cs"/>
                <w:sz w:val="28"/>
                <w:cs/>
              </w:rPr>
              <w:t>บริการ</w:t>
            </w:r>
            <w:r w:rsidRPr="0057742C">
              <w:rPr>
                <w:rFonts w:ascii="Angsana New" w:hAnsi="Angsana New"/>
                <w:sz w:val="28"/>
                <w:cs/>
              </w:rPr>
              <w:t>ที่เรียกเก็บ</w:t>
            </w:r>
          </w:p>
        </w:tc>
        <w:tc>
          <w:tcPr>
            <w:tcW w:w="1170" w:type="dxa"/>
          </w:tcPr>
          <w:p w14:paraId="57715CA6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2FC30EF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FEE187E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3C2E612E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52FF85" w14:textId="4A4C90AD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68580F">
              <w:rPr>
                <w:rFonts w:ascii="Angsana New" w:hAnsi="Angsana New"/>
                <w:sz w:val="28"/>
              </w:rPr>
              <w:t>1,842,93</w:t>
            </w:r>
            <w:r w:rsidR="001D624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vAlign w:val="bottom"/>
          </w:tcPr>
          <w:p w14:paraId="3D217B0A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87A13C9" w14:textId="7A320EC1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</w:rPr>
              <w:t>2,655,740</w:t>
            </w:r>
          </w:p>
        </w:tc>
      </w:tr>
      <w:tr w:rsidR="00C253EF" w:rsidRPr="0057742C" w14:paraId="197DF6C4" w14:textId="77777777">
        <w:trPr>
          <w:trHeight w:val="357"/>
        </w:trPr>
        <w:tc>
          <w:tcPr>
            <w:tcW w:w="4410" w:type="dxa"/>
          </w:tcPr>
          <w:p w14:paraId="10B5FE5F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7742C">
              <w:rPr>
                <w:rFonts w:ascii="Angsana New" w:hAnsi="Angsana New"/>
                <w:sz w:val="28"/>
              </w:rPr>
              <w:t>: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การรับรู้รายได้ตามขั้นความสำเร็จของงาน</w:t>
            </w:r>
            <w:r w:rsidRPr="0057742C">
              <w:rPr>
                <w:rFonts w:ascii="Angsana New" w:hAnsi="Angsana New" w:hint="cs"/>
                <w:sz w:val="28"/>
                <w:cs/>
              </w:rPr>
              <w:t>สะสม</w:t>
            </w:r>
          </w:p>
        </w:tc>
        <w:tc>
          <w:tcPr>
            <w:tcW w:w="1170" w:type="dxa"/>
          </w:tcPr>
          <w:p w14:paraId="30EC3C95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1DCF133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41E1FE6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2BA8376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21597" w14:textId="4ADDCD94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68580F">
              <w:rPr>
                <w:rFonts w:ascii="Angsana New" w:hAnsi="Angsana New"/>
                <w:sz w:val="28"/>
              </w:rPr>
              <w:t>(1,234,403)</w:t>
            </w:r>
          </w:p>
        </w:tc>
        <w:tc>
          <w:tcPr>
            <w:tcW w:w="90" w:type="dxa"/>
            <w:vAlign w:val="bottom"/>
          </w:tcPr>
          <w:p w14:paraId="601325E2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A13BBF" w14:textId="0A9FA7EF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</w:rPr>
              <w:t>(2,405,992)</w:t>
            </w:r>
          </w:p>
        </w:tc>
      </w:tr>
      <w:tr w:rsidR="00C253EF" w:rsidRPr="0057742C" w14:paraId="1F0A1D3A" w14:textId="77777777">
        <w:trPr>
          <w:trHeight w:val="20"/>
        </w:trPr>
        <w:tc>
          <w:tcPr>
            <w:tcW w:w="4410" w:type="dxa"/>
          </w:tcPr>
          <w:p w14:paraId="107071A8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44C4F334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B2DC12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2B171A3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613E8C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973E1" w14:textId="5B02BC4F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10206B">
              <w:rPr>
                <w:rFonts w:ascii="Angsana New" w:hAnsi="Angsana New"/>
                <w:sz w:val="28"/>
              </w:rPr>
              <w:t>608,53</w:t>
            </w:r>
            <w:r w:rsidR="00AD7C4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14CF2B40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BAE5AD" w14:textId="7EDB644B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249,748</w:t>
            </w:r>
          </w:p>
        </w:tc>
      </w:tr>
      <w:tr w:rsidR="00C253EF" w:rsidRPr="0057742C" w14:paraId="06C3EFCC" w14:textId="77777777" w:rsidTr="00AD7C40">
        <w:trPr>
          <w:trHeight w:val="20"/>
        </w:trPr>
        <w:tc>
          <w:tcPr>
            <w:tcW w:w="4410" w:type="dxa"/>
          </w:tcPr>
          <w:p w14:paraId="62100BD1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เงินรับล่วงหน้าค่าก่อสร้าง</w:t>
            </w:r>
          </w:p>
        </w:tc>
        <w:tc>
          <w:tcPr>
            <w:tcW w:w="1170" w:type="dxa"/>
          </w:tcPr>
          <w:p w14:paraId="1CA23149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54987A0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0E4D141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53C7312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45D2" w14:textId="5A9927EF" w:rsidR="00C253EF" w:rsidRPr="0057742C" w:rsidRDefault="00525967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972</w:t>
            </w:r>
            <w:r w:rsidR="00C253EF" w:rsidRPr="00C253EF">
              <w:rPr>
                <w:rFonts w:ascii="Angsana New" w:hAnsi="Angsana New"/>
                <w:sz w:val="28"/>
              </w:rPr>
              <w:t>,453</w:t>
            </w:r>
          </w:p>
        </w:tc>
        <w:tc>
          <w:tcPr>
            <w:tcW w:w="90" w:type="dxa"/>
            <w:vAlign w:val="bottom"/>
          </w:tcPr>
          <w:p w14:paraId="66DE3951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49C2D2" w14:textId="3D54606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3EF" w:rsidRPr="0057742C" w14:paraId="3C710116" w14:textId="77777777">
        <w:trPr>
          <w:trHeight w:val="305"/>
        </w:trPr>
        <w:tc>
          <w:tcPr>
            <w:tcW w:w="4410" w:type="dxa"/>
          </w:tcPr>
          <w:p w14:paraId="25D3222E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รวมหนี้สินที่เกิดจากสัญญา</w:t>
            </w:r>
            <w:r w:rsidRPr="0057742C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2FD2F39D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AD88AA7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04C007B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EBB6A64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D53F8" w14:textId="3023F7A5" w:rsidR="00C253EF" w:rsidRPr="00415A39" w:rsidRDefault="00912B8C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0206B">
              <w:rPr>
                <w:rFonts w:ascii="Angsana New" w:hAnsi="Angsana New"/>
                <w:b/>
                <w:bCs/>
                <w:sz w:val="28"/>
              </w:rPr>
              <w:t>1,580,98</w:t>
            </w:r>
            <w:r w:rsidR="007910F9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90" w:type="dxa"/>
            <w:vAlign w:val="bottom"/>
          </w:tcPr>
          <w:p w14:paraId="39BB4289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45BC2" w14:textId="36479DB2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415A39">
              <w:rPr>
                <w:rFonts w:ascii="Angsana New" w:hAnsi="Angsana New"/>
                <w:b/>
                <w:bCs/>
                <w:sz w:val="28"/>
              </w:rPr>
              <w:t>249,748</w:t>
            </w:r>
          </w:p>
        </w:tc>
      </w:tr>
    </w:tbl>
    <w:p w14:paraId="25717D2A" w14:textId="77777777" w:rsidR="00FC5F0B" w:rsidRDefault="00FC5F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790BC927" w14:textId="67366147" w:rsidR="00530E9E" w:rsidRPr="00277B87" w:rsidRDefault="00530E9E" w:rsidP="001E3E4E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เงินให้กู้ยืมระยะสั้นและเงินให้กู้ยืมระยะยาว</w:t>
      </w:r>
    </w:p>
    <w:p w14:paraId="5430D234" w14:textId="6D67F928" w:rsidR="00530E9E" w:rsidRPr="00277B87" w:rsidRDefault="00530E9E" w:rsidP="00C95237">
      <w:pPr>
        <w:spacing w:before="120" w:after="6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6B64FA" w:rsidRPr="00277B87">
        <w:rPr>
          <w:rFonts w:ascii="Angsana New" w:hAnsi="Angsana New"/>
          <w:sz w:val="28"/>
        </w:rPr>
        <w:t>3</w:t>
      </w:r>
      <w:r w:rsidR="0016512B">
        <w:rPr>
          <w:rFonts w:ascii="Angsana New" w:hAnsi="Angsana New"/>
          <w:sz w:val="28"/>
        </w:rPr>
        <w:t>1</w:t>
      </w:r>
      <w:r w:rsidR="006B64FA" w:rsidRPr="00277B87">
        <w:rPr>
          <w:rFonts w:ascii="Angsana New" w:hAnsi="Angsana New"/>
          <w:sz w:val="28"/>
        </w:rPr>
        <w:t xml:space="preserve"> </w:t>
      </w:r>
      <w:r w:rsidR="0016512B">
        <w:rPr>
          <w:rFonts w:ascii="Angsana New" w:hAnsi="Angsana New" w:hint="cs"/>
          <w:sz w:val="28"/>
          <w:cs/>
        </w:rPr>
        <w:t>มีนาคม</w:t>
      </w:r>
      <w:r w:rsidR="006B64FA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16512B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="00121E49" w:rsidRPr="00277B87">
        <w:rPr>
          <w:rFonts w:ascii="Angsana New" w:hAnsi="Angsana New"/>
          <w:color w:val="000000"/>
          <w:spacing w:val="-2"/>
          <w:sz w:val="28"/>
        </w:rPr>
        <w:t>31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121E49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16512B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48"/>
        <w:gridCol w:w="1131"/>
        <w:gridCol w:w="91"/>
        <w:gridCol w:w="1064"/>
        <w:gridCol w:w="6"/>
        <w:gridCol w:w="85"/>
        <w:gridCol w:w="6"/>
        <w:gridCol w:w="1088"/>
        <w:gridCol w:w="90"/>
        <w:gridCol w:w="1080"/>
        <w:gridCol w:w="89"/>
        <w:gridCol w:w="982"/>
        <w:gridCol w:w="89"/>
        <w:gridCol w:w="1081"/>
      </w:tblGrid>
      <w:tr w:rsidR="005C1377" w:rsidRPr="00277B87" w14:paraId="6563150A" w14:textId="77777777" w:rsidTr="00694ED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59EE3B" w14:textId="77777777" w:rsidR="005C1377" w:rsidRPr="00277B87" w:rsidRDefault="005C1377" w:rsidP="00134FA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0914F3F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E2A1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562EEA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3D2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</w:tcPr>
          <w:p w14:paraId="7016ACBB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0ED636B" w14:textId="55EFE198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E0BBF7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1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BDDA0E" w14:textId="77777777" w:rsidR="005C1377" w:rsidRPr="00277B87" w:rsidRDefault="005C1377" w:rsidP="00134FAE">
            <w:pPr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5C1377" w:rsidRPr="00277B87" w14:paraId="3503A856" w14:textId="77777777" w:rsidTr="00694ED8">
        <w:trPr>
          <w:tblHeader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252B0530" w14:textId="77777777" w:rsidR="005C1377" w:rsidRPr="00277B87" w:rsidRDefault="005C1377" w:rsidP="00134F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7E72D322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AB13F" w14:textId="77777777" w:rsidR="005C1377" w:rsidRPr="00277B87" w:rsidRDefault="005C1377" w:rsidP="00B42537">
            <w:pPr>
              <w:tabs>
                <w:tab w:val="right" w:pos="7200"/>
                <w:tab w:val="right" w:pos="8540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0E74F6" w14:textId="77777777" w:rsidR="005C1377" w:rsidRPr="00277B87" w:rsidRDefault="005C1377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264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14:paraId="5AA9C840" w14:textId="63C9B9DD" w:rsidR="005C1377" w:rsidRPr="00277B87" w:rsidRDefault="007D7E2D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5C1377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center"/>
          </w:tcPr>
          <w:p w14:paraId="3E7412A5" w14:textId="77777777" w:rsidR="005C1377" w:rsidRPr="00277B87" w:rsidRDefault="005C1377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1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FC2427" w14:textId="7C521363" w:rsidR="005C1377" w:rsidRPr="00277B87" w:rsidRDefault="007D7E2D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5C1377" w:rsidRPr="00277B87">
              <w:rPr>
                <w:rFonts w:ascii="Angsana New" w:hAnsi="Angsana New"/>
                <w:sz w:val="28"/>
                <w:cs/>
              </w:rPr>
              <w:t>การเงิน</w:t>
            </w:r>
            <w:r w:rsidR="00CF07BE">
              <w:rPr>
                <w:rFonts w:ascii="Angsana New" w:hAnsi="Angsana New"/>
                <w:sz w:val="28"/>
                <w:cs/>
              </w:rPr>
              <w:br/>
            </w:r>
            <w:r w:rsidR="005C1377" w:rsidRPr="00277B8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3F0F9B" w:rsidRPr="00277B87" w14:paraId="4BE622B0" w14:textId="77777777">
        <w:trPr>
          <w:tblHeader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685DBF9C" w14:textId="77777777" w:rsidR="003F0F9B" w:rsidRPr="00277B87" w:rsidRDefault="003F0F9B" w:rsidP="003F0F9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6F8CB1BD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B9959" w14:textId="7DCAA590" w:rsidR="003F0F9B" w:rsidRPr="00277B87" w:rsidRDefault="003F0F9B" w:rsidP="003F0F9B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69E36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703DE8" w14:textId="12F11226" w:rsidR="003F0F9B" w:rsidRPr="00277B87" w:rsidRDefault="003F0F9B" w:rsidP="003F0F9B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C146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center"/>
          </w:tcPr>
          <w:p w14:paraId="141A8C06" w14:textId="1AF2601C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A83BE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  <w:vAlign w:val="center"/>
          </w:tcPr>
          <w:p w14:paraId="4C1CE764" w14:textId="2CD01354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bottom"/>
          </w:tcPr>
          <w:p w14:paraId="0BE5B93A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center"/>
          </w:tcPr>
          <w:p w14:paraId="06FFAE01" w14:textId="2340CA6E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center"/>
          </w:tcPr>
          <w:p w14:paraId="19C31E3A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center"/>
          </w:tcPr>
          <w:p w14:paraId="6D6B63F2" w14:textId="02BDC6D9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F0F9B" w:rsidRPr="00277B87" w14:paraId="1652B6CC" w14:textId="77777777">
        <w:trPr>
          <w:tblHeader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A9CE" w14:textId="2B1C1D09" w:rsidR="003F0F9B" w:rsidRPr="00277B87" w:rsidRDefault="003F0F9B" w:rsidP="003F0F9B">
            <w:pPr>
              <w:ind w:right="15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เงินให้กู้ยืมระยะสั้นแก่</w:t>
            </w: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2AF824F2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E1AFA" w14:textId="760FEF66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E4DB21B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65BA5" w14:textId="6D7F494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E6BEBA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D416" w14:textId="344FB061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E84D1F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E38523" w14:textId="397B775D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bottom"/>
          </w:tcPr>
          <w:p w14:paraId="4C77789D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B0444" w14:textId="2A7AD39A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24BF6764" w14:textId="77777777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E3421" w14:textId="40D65D9D" w:rsidR="003F0F9B" w:rsidRPr="00277B87" w:rsidRDefault="003F0F9B" w:rsidP="003F0F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64625A" w:rsidRPr="00277B87" w14:paraId="20E17E36" w14:textId="77777777" w:rsidTr="00917F5E">
        <w:tc>
          <w:tcPr>
            <w:tcW w:w="2430" w:type="dxa"/>
            <w:tcBorders>
              <w:top w:val="single" w:sz="4" w:space="0" w:color="auto"/>
              <w:right w:val="nil"/>
            </w:tcBorders>
          </w:tcPr>
          <w:p w14:paraId="4B509629" w14:textId="0A5DE7B3" w:rsidR="0064625A" w:rsidRPr="00277B87" w:rsidRDefault="0064625A" w:rsidP="0064625A">
            <w:pPr>
              <w:ind w:left="348" w:hanging="34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277B87">
              <w:rPr>
                <w:rFonts w:ascii="Angsana New" w:hAnsi="Angsana New"/>
                <w:spacing w:val="-4"/>
                <w:sz w:val="28"/>
                <w:cs/>
              </w:rPr>
              <w:t>เกี่ยวข้อง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กัน </w:t>
            </w:r>
            <w:r w:rsidRPr="00277B87">
              <w:rPr>
                <w:rFonts w:ascii="Angsana New" w:hAnsi="Angsana New"/>
                <w:sz w:val="28"/>
              </w:rPr>
              <w:br/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ดูหมายเหตุข้อ </w:t>
            </w:r>
            <w:r w:rsidRPr="00277B87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48" w:type="dxa"/>
            <w:tcBorders>
              <w:right w:val="nil"/>
            </w:tcBorders>
          </w:tcPr>
          <w:p w14:paraId="6D9D6DBF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823D5" w14:textId="5005CB79" w:rsidR="0064625A" w:rsidRPr="00277B87" w:rsidRDefault="00FF1389" w:rsidP="0064625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7.50</w:t>
            </w:r>
            <w:r w:rsidR="00A63EC9">
              <w:rPr>
                <w:rFonts w:ascii="Angsana New" w:hAnsi="Angsana New"/>
                <w:sz w:val="28"/>
              </w:rPr>
              <w:t xml:space="preserve"> </w:t>
            </w:r>
            <w:r w:rsidR="00B970D9">
              <w:rPr>
                <w:rFonts w:ascii="Angsana New" w:hAnsi="Angsana New"/>
                <w:sz w:val="28"/>
              </w:rPr>
              <w:t>-</w:t>
            </w:r>
            <w:r w:rsidR="00A63EC9">
              <w:rPr>
                <w:rFonts w:ascii="Angsana New" w:hAnsi="Angsana New"/>
                <w:sz w:val="28"/>
              </w:rPr>
              <w:t xml:space="preserve"> 11.80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40D38E80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EA277" w14:textId="32410C8A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7.50 - 15.00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3F7B5A2A" w14:textId="77777777" w:rsidR="0064625A" w:rsidRPr="00277B87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EDA2A" w14:textId="0C7FAE70" w:rsidR="0064625A" w:rsidRPr="002D7218" w:rsidRDefault="00A63EC9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77,932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8448673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6DA18" w14:textId="33E4EC3A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17140F">
              <w:rPr>
                <w:rFonts w:asciiTheme="majorBidi" w:hAnsiTheme="majorBidi" w:cstheme="majorBidi"/>
                <w:sz w:val="28"/>
              </w:rPr>
              <w:t>77,932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E49AF46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5E120" w14:textId="4EE16A91" w:rsidR="0064625A" w:rsidRPr="002D7218" w:rsidRDefault="008544A6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</w:t>
            </w:r>
            <w:r w:rsidR="00120E07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2A7A84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</w:tcBorders>
            <w:vAlign w:val="bottom"/>
          </w:tcPr>
          <w:p w14:paraId="13AAF764" w14:textId="4B1C0FE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160,671</w:t>
            </w:r>
          </w:p>
        </w:tc>
      </w:tr>
      <w:tr w:rsidR="0064625A" w:rsidRPr="00277B87" w14:paraId="4BD7087B" w14:textId="77777777" w:rsidTr="00917F5E">
        <w:tc>
          <w:tcPr>
            <w:tcW w:w="2430" w:type="dxa"/>
            <w:tcBorders>
              <w:right w:val="nil"/>
            </w:tcBorders>
          </w:tcPr>
          <w:p w14:paraId="1184DA5A" w14:textId="7D467BF8" w:rsidR="0064625A" w:rsidRPr="00277B87" w:rsidRDefault="0093479F" w:rsidP="0093479F">
            <w:pPr>
              <w:ind w:left="348" w:hanging="348"/>
              <w:rPr>
                <w:rFonts w:ascii="Angsana New" w:hAnsi="Angsana New"/>
                <w:spacing w:val="-4"/>
                <w:sz w:val="28"/>
                <w:cs/>
              </w:rPr>
            </w:pPr>
            <w:r w:rsidRPr="009F44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9F44B7">
              <w:rPr>
                <w:rFonts w:ascii="Angsana New" w:hAnsi="Angsana New"/>
                <w:sz w:val="28"/>
              </w:rPr>
              <w:t xml:space="preserve">: </w:t>
            </w:r>
            <w:r w:rsidR="0064625A" w:rsidRPr="00277B87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  <w:r w:rsidR="0064625A" w:rsidRPr="00277B87">
              <w:rPr>
                <w:rFonts w:ascii="Angsana New" w:hAnsi="Angsana New"/>
                <w:sz w:val="28"/>
              </w:rPr>
              <w:br/>
            </w:r>
            <w:r w:rsidR="0064625A" w:rsidRPr="00277B87">
              <w:rPr>
                <w:rFonts w:ascii="Angsana New" w:hAnsi="Angsana New"/>
                <w:spacing w:val="-4"/>
                <w:sz w:val="28"/>
                <w:cs/>
              </w:rPr>
              <w:t xml:space="preserve">ที่คาดว่าจะเกิดขึ้น </w:t>
            </w:r>
            <w:r w:rsidR="0064625A" w:rsidRPr="00277B87">
              <w:rPr>
                <w:rFonts w:ascii="Angsana New" w:hAnsi="Angsana New"/>
                <w:spacing w:val="-4"/>
                <w:sz w:val="28"/>
              </w:rPr>
              <w:br/>
              <w:t>(</w:t>
            </w:r>
            <w:r w:rsidR="0064625A" w:rsidRPr="00277B87">
              <w:rPr>
                <w:rFonts w:ascii="Angsana New" w:hAnsi="Angsana New"/>
                <w:spacing w:val="-4"/>
                <w:sz w:val="28"/>
                <w:cs/>
              </w:rPr>
              <w:t xml:space="preserve">ดูหมายเหตุข้อ </w:t>
            </w:r>
            <w:r w:rsidR="0064625A" w:rsidRPr="00277B87">
              <w:rPr>
                <w:rFonts w:ascii="Angsana New" w:hAnsi="Angsana New"/>
                <w:spacing w:val="-4"/>
                <w:sz w:val="28"/>
              </w:rPr>
              <w:t>4)</w:t>
            </w:r>
          </w:p>
        </w:tc>
        <w:tc>
          <w:tcPr>
            <w:tcW w:w="48" w:type="dxa"/>
            <w:tcBorders>
              <w:right w:val="nil"/>
            </w:tcBorders>
          </w:tcPr>
          <w:p w14:paraId="30B95B34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1ECAFAF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1CA598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6609639A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113EEB4F" w14:textId="77777777" w:rsidR="0064625A" w:rsidRPr="00277B87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5E7D4" w14:textId="5F533C51" w:rsidR="0064625A" w:rsidRPr="002D7218" w:rsidRDefault="004D6267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3479F">
              <w:rPr>
                <w:rFonts w:ascii="Angsana New" w:hAnsi="Angsana New"/>
                <w:sz w:val="28"/>
              </w:rPr>
              <w:t>77,932</w:t>
            </w:r>
            <w:r w:rsidR="008544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2B7758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E682D" w14:textId="3B4D459F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17140F">
              <w:rPr>
                <w:rFonts w:asciiTheme="majorBidi" w:hAnsiTheme="majorBidi" w:cstheme="majorBidi"/>
                <w:sz w:val="28"/>
              </w:rPr>
              <w:t>(</w:t>
            </w:r>
            <w:r w:rsidR="0093479F">
              <w:rPr>
                <w:rFonts w:ascii="Angsana New" w:hAnsi="Angsana New"/>
                <w:sz w:val="28"/>
              </w:rPr>
              <w:t>77,932</w:t>
            </w:r>
            <w:r w:rsidRPr="0017140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23F4DD5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9A2CC" w14:textId="50D378FC" w:rsidR="0064625A" w:rsidRPr="002D7218" w:rsidRDefault="001166F1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(48,667)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E072B5A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</w:tcBorders>
            <w:vAlign w:val="bottom"/>
          </w:tcPr>
          <w:p w14:paraId="1416DADD" w14:textId="11A14EC2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D279A3">
              <w:rPr>
                <w:rFonts w:asciiTheme="majorBidi" w:hAnsiTheme="majorBidi" w:cstheme="majorBidi"/>
                <w:sz w:val="28"/>
              </w:rPr>
              <w:t>(48,667)</w:t>
            </w:r>
          </w:p>
        </w:tc>
      </w:tr>
      <w:tr w:rsidR="0064625A" w:rsidRPr="00277B87" w14:paraId="62187FA4" w14:textId="77777777" w:rsidTr="00917F5E">
        <w:trPr>
          <w:trHeight w:val="233"/>
        </w:trPr>
        <w:tc>
          <w:tcPr>
            <w:tcW w:w="2430" w:type="dxa"/>
            <w:tcBorders>
              <w:right w:val="nil"/>
            </w:tcBorders>
          </w:tcPr>
          <w:p w14:paraId="476EB364" w14:textId="39E344B7" w:rsidR="0064625A" w:rsidRPr="00277B87" w:rsidRDefault="0064625A" w:rsidP="0064625A">
            <w:pPr>
              <w:ind w:left="348" w:hanging="348"/>
              <w:rPr>
                <w:rFonts w:ascii="Angsana New" w:hAnsi="Angsana New"/>
                <w:sz w:val="28"/>
                <w:u w:val="single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รวมเงินให้กู้ยืมระยะสั้น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right w:val="nil"/>
            </w:tcBorders>
          </w:tcPr>
          <w:p w14:paraId="7CE4DDEA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3224AFF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5A4158C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</w:tcPr>
          <w:p w14:paraId="02DB478C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3154755D" w14:textId="77777777" w:rsidR="0064625A" w:rsidRPr="00277B87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750C6" w14:textId="1F2715E3" w:rsidR="0064625A" w:rsidRPr="002D7218" w:rsidRDefault="008544A6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527A32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6A7D5" w14:textId="042551B6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8015DCA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7C5D4" w14:textId="67F1977A" w:rsidR="0064625A" w:rsidRPr="002D7218" w:rsidRDefault="00F22666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110,724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8ED3FBE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B31AD1" w14:textId="4BD85CD2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D279A3">
              <w:rPr>
                <w:rFonts w:asciiTheme="majorBidi" w:hAnsiTheme="majorBidi" w:cstheme="majorBidi"/>
                <w:b/>
                <w:bCs/>
                <w:sz w:val="28"/>
              </w:rPr>
              <w:t>112,004</w:t>
            </w:r>
          </w:p>
        </w:tc>
      </w:tr>
      <w:tr w:rsidR="0064625A" w:rsidRPr="00277B87" w14:paraId="77DC057D" w14:textId="77777777" w:rsidTr="00694ED8">
        <w:trPr>
          <w:trHeight w:val="96"/>
        </w:trPr>
        <w:tc>
          <w:tcPr>
            <w:tcW w:w="2430" w:type="dxa"/>
            <w:tcBorders>
              <w:right w:val="nil"/>
            </w:tcBorders>
          </w:tcPr>
          <w:p w14:paraId="163489F8" w14:textId="77777777" w:rsidR="0064625A" w:rsidRPr="00277B87" w:rsidRDefault="0064625A" w:rsidP="0064625A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8" w:type="dxa"/>
            <w:tcBorders>
              <w:right w:val="nil"/>
            </w:tcBorders>
          </w:tcPr>
          <w:p w14:paraId="789D9993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1199C3B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5E8B58C6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22D99FDD" w14:textId="77777777" w:rsidR="0064625A" w:rsidRPr="00277B87" w:rsidRDefault="0064625A" w:rsidP="006462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11D6A566" w14:textId="77777777" w:rsidR="0064625A" w:rsidRPr="00277B87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93F1CC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B024B5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7D087F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07BBDAB0" w14:textId="77777777" w:rsidR="0064625A" w:rsidRPr="002D7218" w:rsidRDefault="0064625A" w:rsidP="0064625A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C150CD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F45B186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</w:tcBorders>
            <w:vAlign w:val="bottom"/>
          </w:tcPr>
          <w:p w14:paraId="1FB82E7C" w14:textId="77777777" w:rsidR="0064625A" w:rsidRPr="002D7218" w:rsidRDefault="0064625A" w:rsidP="0064625A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83BCD" w:rsidRPr="00277B87" w14:paraId="3459FB3F" w14:textId="77777777" w:rsidTr="00A63EC9">
        <w:tc>
          <w:tcPr>
            <w:tcW w:w="2430" w:type="dxa"/>
            <w:tcBorders>
              <w:right w:val="nil"/>
            </w:tcBorders>
          </w:tcPr>
          <w:p w14:paraId="599AA04C" w14:textId="73DB8754" w:rsidR="00283BCD" w:rsidRPr="00277B87" w:rsidRDefault="00283BCD" w:rsidP="00283BCD">
            <w:pPr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48" w:type="dxa"/>
            <w:tcBorders>
              <w:right w:val="nil"/>
            </w:tcBorders>
          </w:tcPr>
          <w:p w14:paraId="1C046625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6FCF4772" w14:textId="1E6A9DAC" w:rsidR="00283BCD" w:rsidRPr="00277B87" w:rsidRDefault="00A63EC9" w:rsidP="00283BC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1.30 </w:t>
            </w:r>
            <w:r w:rsidR="00B970D9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7DF4CE7B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72425555" w14:textId="003E5EE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1.30 - 8.50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75D08760" w14:textId="77777777" w:rsidR="00283BCD" w:rsidRPr="00277B87" w:rsidRDefault="00283BCD" w:rsidP="00283BCD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BE6647C" w14:textId="030E13D6" w:rsidR="00283BCD" w:rsidRPr="00277B87" w:rsidRDefault="008544A6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118,700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A9D791" w14:textId="77777777" w:rsidR="00283BCD" w:rsidRPr="00277B87" w:rsidRDefault="00283BCD" w:rsidP="00283BCD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BFAC70" w14:textId="3713AAE1" w:rsidR="00283BCD" w:rsidRPr="00277B87" w:rsidRDefault="00283BCD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81,490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A4751EE" w14:textId="77777777" w:rsidR="00283BCD" w:rsidRPr="00277B87" w:rsidRDefault="00283BCD" w:rsidP="00283BCD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D1EDA13" w14:textId="2C4ED8D2" w:rsidR="00283BCD" w:rsidRPr="00277B87" w:rsidRDefault="00F22666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118,700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63A0D0BC" w14:textId="77777777" w:rsidR="00283BCD" w:rsidRPr="00277B87" w:rsidRDefault="00283BCD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left w:val="nil"/>
            </w:tcBorders>
            <w:vAlign w:val="bottom"/>
          </w:tcPr>
          <w:p w14:paraId="2B74A13A" w14:textId="540B82B2" w:rsidR="00283BCD" w:rsidRPr="00277B87" w:rsidRDefault="00283BCD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81,490</w:t>
            </w:r>
          </w:p>
        </w:tc>
      </w:tr>
      <w:tr w:rsidR="00283BCD" w:rsidRPr="00277B87" w14:paraId="56E51A4E" w14:textId="77777777" w:rsidTr="00694ED8">
        <w:tc>
          <w:tcPr>
            <w:tcW w:w="2430" w:type="dxa"/>
            <w:tcBorders>
              <w:right w:val="nil"/>
            </w:tcBorders>
          </w:tcPr>
          <w:p w14:paraId="7B087D2B" w14:textId="69DFE8DE" w:rsidR="00283BCD" w:rsidRPr="00277B87" w:rsidRDefault="00283BCD" w:rsidP="00283BCD">
            <w:pPr>
              <w:ind w:left="366" w:hanging="351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277B87">
              <w:rPr>
                <w:rFonts w:ascii="Angsana New" w:hAnsi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8" w:type="dxa"/>
            <w:tcBorders>
              <w:right w:val="nil"/>
            </w:tcBorders>
          </w:tcPr>
          <w:p w14:paraId="0FB6E04C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75C778E1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755590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306038AD" w14:textId="77777777" w:rsidR="00283BCD" w:rsidRPr="00277B87" w:rsidRDefault="00283BCD" w:rsidP="00283BCD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766B03A3" w14:textId="77777777" w:rsidR="00283BCD" w:rsidRPr="00277B87" w:rsidRDefault="00283BCD" w:rsidP="00283BCD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027771CD" w14:textId="2E5549A9" w:rsidR="00283BCD" w:rsidRPr="00277B87" w:rsidRDefault="008544A6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(78,206)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B557ECB" w14:textId="77777777" w:rsidR="00283BCD" w:rsidRPr="00277B87" w:rsidRDefault="00283BCD" w:rsidP="00283BCD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EE09DD" w14:textId="7A8C68B5" w:rsidR="00283BCD" w:rsidRPr="00277B87" w:rsidRDefault="00283BCD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8111B4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76,329</w:t>
            </w:r>
            <w:r w:rsidRPr="008111B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BFD4525" w14:textId="77777777" w:rsidR="00283BCD" w:rsidRPr="00277B87" w:rsidRDefault="00283BCD" w:rsidP="00283BCD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E525875" w14:textId="46376726" w:rsidR="00283BCD" w:rsidRPr="00277B87" w:rsidRDefault="00917F5E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(78,206)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8186D4D" w14:textId="77777777" w:rsidR="00283BCD" w:rsidRPr="00277B87" w:rsidRDefault="00283BCD" w:rsidP="00283BCD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left w:val="nil"/>
            </w:tcBorders>
            <w:vAlign w:val="bottom"/>
          </w:tcPr>
          <w:p w14:paraId="7C25F2EB" w14:textId="4FB94E2A" w:rsidR="00283BCD" w:rsidRPr="00277B87" w:rsidRDefault="00283BCD" w:rsidP="00283BCD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A114ED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76,329</w:t>
            </w:r>
            <w:r w:rsidRPr="00A114E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83BCD" w:rsidRPr="00277B87" w14:paraId="1A25874C" w14:textId="77777777" w:rsidTr="00694ED8">
        <w:trPr>
          <w:trHeight w:val="413"/>
        </w:trPr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0FBC1A66" w14:textId="28ABE3BA" w:rsidR="00283BCD" w:rsidRPr="00277B87" w:rsidRDefault="00283BCD" w:rsidP="00283BCD">
            <w:pPr>
              <w:ind w:hanging="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รวมเงินให้กู้ยืมระยะสั้น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left w:val="nil"/>
              <w:bottom w:val="nil"/>
              <w:right w:val="nil"/>
            </w:tcBorders>
          </w:tcPr>
          <w:p w14:paraId="3E4D8156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</w:tcPr>
          <w:p w14:paraId="3E67A89E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9BC9037" w14:textId="77777777" w:rsidR="00283BCD" w:rsidRPr="00277B87" w:rsidRDefault="00283BCD" w:rsidP="00283B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bottom w:val="nil"/>
              <w:right w:val="nil"/>
            </w:tcBorders>
          </w:tcPr>
          <w:p w14:paraId="41F54727" w14:textId="77777777" w:rsidR="00283BCD" w:rsidRPr="00277B87" w:rsidRDefault="00283BCD" w:rsidP="00283BCD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79B76D58" w14:textId="77777777" w:rsidR="00283BCD" w:rsidRPr="00277B87" w:rsidRDefault="00283BCD" w:rsidP="00283BCD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AC26E" w14:textId="5C534148" w:rsidR="00283BCD" w:rsidRPr="00277B87" w:rsidRDefault="008544A6" w:rsidP="00283BCD">
            <w:pPr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40,494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531BA5F" w14:textId="77777777" w:rsidR="00283BCD" w:rsidRPr="00277B87" w:rsidRDefault="00283BCD" w:rsidP="00283BCD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7A221" w14:textId="634277C1" w:rsidR="00283BCD" w:rsidRPr="00277B87" w:rsidRDefault="00283BCD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5,161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8A3C11A" w14:textId="77777777" w:rsidR="00283BCD" w:rsidRPr="00277B87" w:rsidRDefault="00283BCD" w:rsidP="00283BCD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3D8B0" w14:textId="122D0402" w:rsidR="00283BCD" w:rsidRPr="00277B87" w:rsidRDefault="00917F5E" w:rsidP="00283BCD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40,494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390CB466" w14:textId="77777777" w:rsidR="00283BCD" w:rsidRPr="00277B87" w:rsidRDefault="00283BCD" w:rsidP="00283BCD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18C70" w14:textId="63774A28" w:rsidR="00283BCD" w:rsidRPr="00277B87" w:rsidRDefault="00283BCD" w:rsidP="00283BCD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5,161</w:t>
            </w:r>
          </w:p>
        </w:tc>
      </w:tr>
    </w:tbl>
    <w:p w14:paraId="44AC38F9" w14:textId="3A855BA5" w:rsidR="00CF07BE" w:rsidRDefault="00CF07B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48"/>
        <w:gridCol w:w="1032"/>
        <w:gridCol w:w="91"/>
        <w:gridCol w:w="1061"/>
        <w:gridCol w:w="91"/>
        <w:gridCol w:w="1097"/>
        <w:gridCol w:w="90"/>
        <w:gridCol w:w="1082"/>
        <w:gridCol w:w="89"/>
        <w:gridCol w:w="1080"/>
        <w:gridCol w:w="89"/>
        <w:gridCol w:w="1080"/>
      </w:tblGrid>
      <w:tr w:rsidR="00C6756F" w:rsidRPr="00277B87" w14:paraId="393623CE" w14:textId="77777777" w:rsidTr="00C95237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F2A35B" w14:textId="77777777" w:rsidR="00C6756F" w:rsidRPr="00277B87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7371A223" w14:textId="77777777" w:rsidR="00C6756F" w:rsidRPr="00277B87" w:rsidRDefault="00C6756F" w:rsidP="00134F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0EE0" w14:textId="77777777" w:rsidR="00C6756F" w:rsidRPr="00277B87" w:rsidRDefault="00C6756F" w:rsidP="00EA38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B559273" w14:textId="77777777" w:rsidR="00C6756F" w:rsidRPr="00277B87" w:rsidRDefault="00C6756F" w:rsidP="00EA38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0EE8" w14:textId="77777777" w:rsidR="00C6756F" w:rsidRPr="00277B87" w:rsidRDefault="00C6756F" w:rsidP="00EA383C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AA8BEE8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6B0C862" w14:textId="77777777" w:rsidR="00C6756F" w:rsidRPr="00277B87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044C57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6AF17F4B" w14:textId="77777777" w:rsidR="00C6756F" w:rsidRPr="00277B87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</w:tcPr>
          <w:p w14:paraId="4DAD4A58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left w:val="nil"/>
              <w:right w:val="nil"/>
            </w:tcBorders>
          </w:tcPr>
          <w:p w14:paraId="63C28A07" w14:textId="7249D07F" w:rsidR="00C6756F" w:rsidRPr="00277B87" w:rsidRDefault="00C6756F" w:rsidP="00134FAE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C6756F" w:rsidRPr="00277B87" w14:paraId="7AE0628D" w14:textId="77777777" w:rsidTr="00C95237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F93A5A" w14:textId="77777777" w:rsidR="00C6756F" w:rsidRPr="00277B87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594054C1" w14:textId="77777777" w:rsidR="00C6756F" w:rsidRPr="00277B87" w:rsidRDefault="00C6756F" w:rsidP="00134F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298C0" w14:textId="112BE533" w:rsidR="00C6756F" w:rsidRPr="00277B87" w:rsidRDefault="004249AF" w:rsidP="00EA383C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FBAAC22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0B405" w14:textId="0C65AC10" w:rsidR="00C6756F" w:rsidRPr="00277B87" w:rsidRDefault="006A739D" w:rsidP="00C6756F">
            <w:pPr>
              <w:tabs>
                <w:tab w:val="decimal" w:pos="722"/>
              </w:tabs>
              <w:ind w:right="8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6756F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89" w:type="dxa"/>
          </w:tcPr>
          <w:p w14:paraId="3696FFD4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left w:val="nil"/>
              <w:right w:val="nil"/>
            </w:tcBorders>
          </w:tcPr>
          <w:p w14:paraId="2E6885C3" w14:textId="73BEC9FA" w:rsidR="00C6756F" w:rsidRPr="00277B87" w:rsidRDefault="006A739D" w:rsidP="00542586">
            <w:pPr>
              <w:ind w:right="87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277B87">
              <w:rPr>
                <w:rFonts w:ascii="Angsana New" w:hAnsi="Angsana New"/>
                <w:spacing w:val="-2"/>
                <w:sz w:val="28"/>
                <w:cs/>
              </w:rPr>
              <w:t>ข้อมูลทาง</w:t>
            </w:r>
            <w:r w:rsidR="00C6756F" w:rsidRPr="00277B87">
              <w:rPr>
                <w:rFonts w:ascii="Angsana New" w:hAnsi="Angsana New"/>
                <w:spacing w:val="-2"/>
                <w:sz w:val="28"/>
                <w:cs/>
              </w:rPr>
              <w:t>การเงิน</w:t>
            </w:r>
            <w:r w:rsidR="00CF07BE">
              <w:rPr>
                <w:rFonts w:ascii="Angsana New" w:hAnsi="Angsana New"/>
                <w:spacing w:val="-2"/>
                <w:sz w:val="28"/>
                <w:cs/>
              </w:rPr>
              <w:br/>
            </w:r>
            <w:r w:rsidR="00C6756F" w:rsidRPr="00277B87">
              <w:rPr>
                <w:rFonts w:ascii="Angsana New" w:hAnsi="Angsana New"/>
                <w:spacing w:val="-2"/>
                <w:sz w:val="28"/>
                <w:cs/>
              </w:rPr>
              <w:t>เฉพาะกิจการ</w:t>
            </w:r>
          </w:p>
        </w:tc>
      </w:tr>
      <w:tr w:rsidR="0052144F" w:rsidRPr="00277B87" w14:paraId="317DCBA0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AF9310" w14:textId="77777777" w:rsidR="0052144F" w:rsidRPr="00277B87" w:rsidRDefault="0052144F" w:rsidP="0052144F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7A97A4B" w14:textId="77777777" w:rsidR="0052144F" w:rsidRPr="00277B87" w:rsidRDefault="0052144F" w:rsidP="0052144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572E7" w14:textId="2BFAE55E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5E8B9" w14:textId="77777777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DF51F" w14:textId="0D7F49E2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vAlign w:val="bottom"/>
          </w:tcPr>
          <w:p w14:paraId="1EC1801A" w14:textId="77777777" w:rsidR="0052144F" w:rsidRPr="00277B87" w:rsidRDefault="0052144F" w:rsidP="005411A9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center"/>
          </w:tcPr>
          <w:p w14:paraId="005C371F" w14:textId="6FF85FF3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CBB5349" w14:textId="77777777" w:rsidR="0052144F" w:rsidRPr="00277B87" w:rsidRDefault="0052144F" w:rsidP="005411A9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9770C1B" w14:textId="780EBACB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89" w:type="dxa"/>
            <w:vAlign w:val="bottom"/>
          </w:tcPr>
          <w:p w14:paraId="17186850" w14:textId="77777777" w:rsidR="0052144F" w:rsidRPr="00277B87" w:rsidRDefault="0052144F" w:rsidP="005411A9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68C3F" w14:textId="54118C94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1F15CA" w14:textId="77777777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93DC78" w14:textId="15EA8D63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52144F" w:rsidRPr="00277B87" w14:paraId="55F648BC" w14:textId="77777777" w:rsidTr="00150F52"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F66EC" w14:textId="798DBDE6" w:rsidR="0052144F" w:rsidRPr="00277B87" w:rsidRDefault="0052144F" w:rsidP="0052144F">
            <w:pPr>
              <w:pStyle w:val="Heading5"/>
              <w:keepNext w:val="0"/>
              <w:spacing w:line="240" w:lineRule="auto"/>
              <w:ind w:right="-100" w:firstLine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4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C6C341D" w14:textId="77777777" w:rsidR="0052144F" w:rsidRPr="00277B87" w:rsidRDefault="0052144F" w:rsidP="0052144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82834" w14:textId="1CFE177E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FCB53C5" w14:textId="77777777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9703B" w14:textId="2AE624E1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vAlign w:val="bottom"/>
          </w:tcPr>
          <w:p w14:paraId="50333BBC" w14:textId="77777777" w:rsidR="0052144F" w:rsidRPr="00277B87" w:rsidRDefault="0052144F" w:rsidP="005411A9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76CE5" w14:textId="540B7C47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95F9C" w14:textId="77777777" w:rsidR="0052144F" w:rsidRPr="00277B87" w:rsidRDefault="0052144F" w:rsidP="005411A9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5DC63" w14:textId="6D1EE2C0" w:rsidR="0052144F" w:rsidRPr="00277B87" w:rsidRDefault="0052144F" w:rsidP="005411A9">
            <w:pPr>
              <w:tabs>
                <w:tab w:val="decimal" w:pos="722"/>
              </w:tabs>
              <w:ind w:right="-18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9" w:type="dxa"/>
            <w:vAlign w:val="bottom"/>
          </w:tcPr>
          <w:p w14:paraId="296466FB" w14:textId="77777777" w:rsidR="0052144F" w:rsidRPr="00277B87" w:rsidRDefault="0052144F" w:rsidP="005411A9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F7AB0" w14:textId="434855BD" w:rsidR="0052144F" w:rsidRPr="00277B87" w:rsidRDefault="0052144F" w:rsidP="005411A9">
            <w:pPr>
              <w:tabs>
                <w:tab w:val="decimal" w:pos="72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1A25AB3" w14:textId="77777777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E57AC" w14:textId="3909719D" w:rsidR="0052144F" w:rsidRPr="00277B87" w:rsidRDefault="0052144F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150F52" w:rsidRPr="00277B87" w14:paraId="2DCB3E85" w14:textId="77777777" w:rsidTr="006C683F"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273CD" w14:textId="1C55984D" w:rsidR="00150F52" w:rsidRPr="00277B87" w:rsidRDefault="00150F52" w:rsidP="00150F52">
            <w:pPr>
              <w:ind w:left="348" w:hanging="34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277B87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Pr="00277B87">
              <w:rPr>
                <w:rFonts w:ascii="Angsana New" w:hAnsi="Angsana New"/>
                <w:sz w:val="28"/>
              </w:rPr>
              <w:t>4</w:t>
            </w:r>
            <w:r w:rsidRPr="00277B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64B1592A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67B00" w14:textId="2CCD33A7" w:rsidR="00150F52" w:rsidRPr="00277B87" w:rsidRDefault="00904141" w:rsidP="00150F5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D996134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2D631" w14:textId="0598A93B" w:rsidR="00150F52" w:rsidRPr="00277B87" w:rsidRDefault="00150F52" w:rsidP="00150F52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94FFF86" w14:textId="77777777" w:rsidR="00150F52" w:rsidRPr="00277B87" w:rsidRDefault="00150F52" w:rsidP="00150F52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A9CE9" w14:textId="00C106AC" w:rsidR="00150F52" w:rsidRPr="00063680" w:rsidRDefault="00EE37D4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B325954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9DEAE" w14:textId="3C3FC0E9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32,932</w:t>
            </w:r>
          </w:p>
        </w:tc>
        <w:tc>
          <w:tcPr>
            <w:tcW w:w="89" w:type="dxa"/>
            <w:vAlign w:val="bottom"/>
          </w:tcPr>
          <w:p w14:paraId="6B009A04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17F5F" w14:textId="0F91C21D" w:rsidR="00150F52" w:rsidRPr="00063680" w:rsidRDefault="00E23F2D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D2012FD" w14:textId="77777777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54595" w14:textId="65DBE0D0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50F52" w:rsidRPr="00277B87" w14:paraId="220F1EFB" w14:textId="77777777" w:rsidTr="006C68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984C" w14:textId="7550B465" w:rsidR="00150F52" w:rsidRPr="00277B87" w:rsidRDefault="00150F52" w:rsidP="00150F52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8BD50E2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CD90" w14:textId="0992EBAC" w:rsidR="00150F52" w:rsidRPr="00277B87" w:rsidRDefault="00EE37D4" w:rsidP="00150F5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1.30 </w:t>
            </w:r>
            <w:r w:rsidR="00F20950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BDED085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7BE6" w14:textId="52DEBC42" w:rsidR="00150F52" w:rsidRPr="00277B87" w:rsidRDefault="00150F52" w:rsidP="00150F5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1.30 - 8.50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A87EA84" w14:textId="77777777" w:rsidR="00150F52" w:rsidRPr="00277B87" w:rsidRDefault="00150F52" w:rsidP="00150F52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B3C9A20" w14:textId="1D632017" w:rsidR="00150F52" w:rsidRPr="00063680" w:rsidRDefault="00EE37D4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190,779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EF1A51A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757AA5D" w14:textId="31B876B6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191,569</w:t>
            </w:r>
          </w:p>
        </w:tc>
        <w:tc>
          <w:tcPr>
            <w:tcW w:w="89" w:type="dxa"/>
            <w:vAlign w:val="bottom"/>
          </w:tcPr>
          <w:p w14:paraId="592F9C68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902DD5" w14:textId="641337BE" w:rsidR="00150F52" w:rsidRPr="00063680" w:rsidRDefault="00CF7151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 w:rsidRPr="00CF7151">
              <w:rPr>
                <w:rFonts w:ascii="Angsana New" w:hAnsi="Angsana New"/>
                <w:sz w:val="28"/>
              </w:rPr>
              <w:t>190,779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03AF502" w14:textId="77777777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62325" w14:textId="7552FE9D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191,569</w:t>
            </w:r>
          </w:p>
        </w:tc>
      </w:tr>
      <w:tr w:rsidR="00150F52" w:rsidRPr="00277B87" w14:paraId="6715BC8A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EF3B51" w14:textId="25615FEE" w:rsidR="00150F52" w:rsidRPr="0073217D" w:rsidRDefault="00150F52" w:rsidP="00150F52">
            <w:pPr>
              <w:pStyle w:val="Heading5"/>
              <w:keepNext w:val="0"/>
              <w:spacing w:line="240" w:lineRule="auto"/>
              <w:ind w:right="-100" w:firstLine="0"/>
              <w:rPr>
                <w:sz w:val="28"/>
                <w:szCs w:val="28"/>
                <w:cs/>
              </w:rPr>
            </w:pPr>
            <w:r w:rsidRPr="0073217D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5C37017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D7C7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DAB0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7345" w14:textId="77777777" w:rsidR="00150F52" w:rsidRPr="00277B87" w:rsidRDefault="00150F52" w:rsidP="00150F5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1F9F608" w14:textId="77777777" w:rsidR="00150F52" w:rsidRPr="00277B87" w:rsidRDefault="00150F52" w:rsidP="00150F52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607430" w14:textId="75DD64EC" w:rsidR="00150F52" w:rsidRPr="0073217D" w:rsidRDefault="00EE37D4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190,779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85622D7" w14:textId="77777777" w:rsidR="00150F52" w:rsidRPr="0073217D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35DEF" w14:textId="2E5D482E" w:rsidR="00150F52" w:rsidRPr="0073217D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217D">
              <w:rPr>
                <w:rFonts w:asciiTheme="majorBidi" w:hAnsiTheme="majorBidi" w:cstheme="majorBidi"/>
                <w:b/>
                <w:bCs/>
                <w:sz w:val="28"/>
              </w:rPr>
              <w:t>224,501</w:t>
            </w:r>
          </w:p>
        </w:tc>
        <w:tc>
          <w:tcPr>
            <w:tcW w:w="89" w:type="dxa"/>
            <w:vAlign w:val="bottom"/>
          </w:tcPr>
          <w:p w14:paraId="39B76CC5" w14:textId="0B5E85DE" w:rsidR="00150F52" w:rsidRPr="0073217D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49E54" w14:textId="4238A79F" w:rsidR="00150F52" w:rsidRPr="0073217D" w:rsidRDefault="00CF7151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F7151">
              <w:rPr>
                <w:rFonts w:ascii="Angsana New" w:hAnsi="Angsana New"/>
                <w:b/>
                <w:bCs/>
                <w:sz w:val="28"/>
              </w:rPr>
              <w:t>190,779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3CAD16A" w14:textId="77777777" w:rsidR="00150F52" w:rsidRPr="0073217D" w:rsidRDefault="00150F52" w:rsidP="00150F52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07B44" w14:textId="4A6D5F63" w:rsidR="00150F52" w:rsidRPr="0073217D" w:rsidRDefault="00150F52" w:rsidP="00150F52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7288D">
              <w:rPr>
                <w:rFonts w:asciiTheme="majorBidi" w:hAnsiTheme="majorBidi" w:cstheme="majorBidi"/>
                <w:b/>
                <w:bCs/>
                <w:sz w:val="28"/>
              </w:rPr>
              <w:t>191,569</w:t>
            </w:r>
          </w:p>
        </w:tc>
      </w:tr>
      <w:tr w:rsidR="00150F52" w:rsidRPr="00277B87" w14:paraId="693D8BD7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310AA1" w14:textId="77777777" w:rsidR="00150F52" w:rsidRPr="005E0920" w:rsidRDefault="00150F52" w:rsidP="00150F52">
            <w:pPr>
              <w:pStyle w:val="Heading5"/>
              <w:ind w:right="-100"/>
              <w:rPr>
                <w:b w:val="0"/>
                <w:bCs w:val="0"/>
                <w:sz w:val="28"/>
                <w:szCs w:val="28"/>
              </w:rPr>
            </w:pPr>
            <w:r w:rsidRPr="005E0920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5E0920">
              <w:rPr>
                <w:b w:val="0"/>
                <w:bCs w:val="0"/>
                <w:sz w:val="28"/>
                <w:szCs w:val="28"/>
                <w:cs/>
              </w:rPr>
              <w:t xml:space="preserve">: </w:t>
            </w:r>
            <w:r w:rsidRPr="005E0920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4163CA4" w14:textId="0B717106" w:rsidR="00150F52" w:rsidRPr="00277B87" w:rsidRDefault="00150F52" w:rsidP="00150F52">
            <w:pPr>
              <w:pStyle w:val="Heading5"/>
              <w:keepNext w:val="0"/>
              <w:spacing w:line="240" w:lineRule="auto"/>
              <w:ind w:left="540" w:right="-10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5E0920">
              <w:rPr>
                <w:rFonts w:hint="cs"/>
                <w:b w:val="0"/>
                <w:bCs w:val="0"/>
                <w:sz w:val="28"/>
                <w:szCs w:val="28"/>
                <w:cs/>
              </w:rPr>
              <w:t>ที่คาดว่าจะเกิดขึ้น</w:t>
            </w:r>
            <w:r w:rsidRPr="005E0920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642113E0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47055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65AA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FD1B" w14:textId="77777777" w:rsidR="00150F52" w:rsidRPr="00277B87" w:rsidRDefault="00150F52" w:rsidP="00150F5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FA8C030" w14:textId="77777777" w:rsidR="00150F52" w:rsidRPr="00277B87" w:rsidRDefault="00150F52" w:rsidP="00150F52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77E1C0EF" w14:textId="04885CCB" w:rsidR="00150F52" w:rsidRPr="00063680" w:rsidRDefault="006C683F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AB38650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44347DB5" w14:textId="4BA6DA43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(2,195)</w:t>
            </w:r>
          </w:p>
        </w:tc>
        <w:tc>
          <w:tcPr>
            <w:tcW w:w="89" w:type="dxa"/>
            <w:vAlign w:val="bottom"/>
          </w:tcPr>
          <w:p w14:paraId="2CC77002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20BBBD" w14:textId="07A06B6F" w:rsidR="00150F52" w:rsidRPr="00063680" w:rsidRDefault="00E23F2D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4CF38A5" w14:textId="77777777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BCFCDE" w14:textId="60F13D84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(2,195)</w:t>
            </w:r>
          </w:p>
        </w:tc>
      </w:tr>
      <w:tr w:rsidR="00150F52" w:rsidRPr="00277B87" w14:paraId="1A54D505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4B6E" w14:textId="7B741C54" w:rsidR="00150F52" w:rsidRPr="00277B87" w:rsidRDefault="00150F52" w:rsidP="00150F52">
            <w:pPr>
              <w:ind w:left="54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277B87">
              <w:rPr>
                <w:rFonts w:ascii="Angsana New" w:hAnsi="Angsana New"/>
                <w:sz w:val="28"/>
                <w:cs/>
              </w:rPr>
              <w:t xml:space="preserve">ภายในหนึ่งปี 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373C96F9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AA65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22DB9A8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617C" w14:textId="77777777" w:rsidR="00150F52" w:rsidRPr="00277B87" w:rsidRDefault="00150F52" w:rsidP="00150F5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100AAD7" w14:textId="77777777" w:rsidR="00150F52" w:rsidRPr="00277B87" w:rsidRDefault="00150F52" w:rsidP="00150F52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6B6F2" w14:textId="5716D823" w:rsidR="00150F52" w:rsidRPr="00063680" w:rsidRDefault="006C683F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(118,700)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3C54EA2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68C32" w14:textId="132CD484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 w:rsidRPr="00A416EE">
              <w:rPr>
                <w:rFonts w:asciiTheme="majorBidi" w:hAnsiTheme="majorBidi" w:cstheme="majorBidi"/>
                <w:sz w:val="28"/>
              </w:rPr>
              <w:t>(114,42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A416E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vAlign w:val="bottom"/>
          </w:tcPr>
          <w:p w14:paraId="201D30DC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82178" w14:textId="065B561B" w:rsidR="00150F52" w:rsidRPr="00063680" w:rsidRDefault="00E23F2D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51520">
              <w:rPr>
                <w:rFonts w:ascii="Angsana New" w:hAnsi="Angsana New"/>
                <w:sz w:val="28"/>
              </w:rPr>
              <w:t>118,700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658BF40" w14:textId="77777777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DDF1B" w14:textId="0CBEACFC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(81,490)</w:t>
            </w:r>
          </w:p>
        </w:tc>
      </w:tr>
      <w:tr w:rsidR="00150F52" w:rsidRPr="00277B87" w14:paraId="40075DC2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F84808" w14:textId="3727889A" w:rsidR="00150F52" w:rsidRPr="00277B87" w:rsidRDefault="00150F52" w:rsidP="00150F52">
            <w:pPr>
              <w:pStyle w:val="Heading5"/>
              <w:keepNext w:val="0"/>
              <w:spacing w:line="240" w:lineRule="auto"/>
              <w:ind w:right="-100" w:firstLine="0"/>
              <w:rPr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  <w:cs/>
              </w:rPr>
              <w:t>รวมเงินให้กู้ยืมระยะยาว</w:t>
            </w:r>
            <w:r w:rsidRPr="00277B87">
              <w:rPr>
                <w:sz w:val="28"/>
                <w:szCs w:val="28"/>
              </w:rPr>
              <w:t xml:space="preserve"> - </w:t>
            </w:r>
            <w:r w:rsidRPr="00277B8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7F03AD1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A95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2277AFD" w14:textId="77777777" w:rsidR="00150F52" w:rsidRPr="00277B87" w:rsidRDefault="00150F52" w:rsidP="00150F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DBC1" w14:textId="77777777" w:rsidR="00150F52" w:rsidRPr="00277B87" w:rsidRDefault="00150F52" w:rsidP="00150F5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8EC5C85" w14:textId="77777777" w:rsidR="00150F52" w:rsidRPr="00277B87" w:rsidRDefault="00150F52" w:rsidP="00150F52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65040" w14:textId="264B1BA1" w:rsidR="00150F52" w:rsidRPr="00063680" w:rsidRDefault="006C683F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72,079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D61A3B5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2255B" w14:textId="1B6F4A4C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107,884</w:t>
            </w:r>
          </w:p>
        </w:tc>
        <w:tc>
          <w:tcPr>
            <w:tcW w:w="89" w:type="dxa"/>
            <w:vAlign w:val="bottom"/>
          </w:tcPr>
          <w:p w14:paraId="59EFDC4A" w14:textId="77777777" w:rsidR="00150F52" w:rsidRPr="00063680" w:rsidRDefault="00150F52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E09E" w14:textId="20D4EA0D" w:rsidR="00150F52" w:rsidRPr="00063680" w:rsidRDefault="00151520" w:rsidP="00150F52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72,079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CFF027" w14:textId="77777777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3CF171" w14:textId="1547F8A6" w:rsidR="00150F52" w:rsidRPr="00063680" w:rsidRDefault="00150F52" w:rsidP="00150F52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107,884</w:t>
            </w:r>
          </w:p>
        </w:tc>
      </w:tr>
    </w:tbl>
    <w:p w14:paraId="1260B814" w14:textId="3A8564B3" w:rsidR="002E4D08" w:rsidRPr="00277B87" w:rsidRDefault="002E4D08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3679E85B" w14:textId="5FE9DEBE" w:rsidR="003964B0" w:rsidRPr="00277B87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สินค้า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 xml:space="preserve">คงเหลือ ณ วันที่ </w:t>
      </w:r>
      <w:r w:rsidR="00DE6706" w:rsidRPr="00277B87">
        <w:rPr>
          <w:rFonts w:ascii="Angsana New" w:hAnsi="Angsana New"/>
          <w:sz w:val="28"/>
        </w:rPr>
        <w:t>3</w:t>
      </w:r>
      <w:r w:rsidR="005411A9">
        <w:rPr>
          <w:rFonts w:ascii="Angsana New" w:hAnsi="Angsana New"/>
          <w:sz w:val="28"/>
        </w:rPr>
        <w:t>1</w:t>
      </w:r>
      <w:r w:rsidR="00DE6706" w:rsidRPr="00277B87">
        <w:rPr>
          <w:rFonts w:ascii="Angsana New" w:hAnsi="Angsana New"/>
          <w:sz w:val="28"/>
        </w:rPr>
        <w:t xml:space="preserve"> </w:t>
      </w:r>
      <w:r w:rsidR="005411A9">
        <w:rPr>
          <w:rFonts w:ascii="Angsana New" w:hAnsi="Angsana New" w:hint="cs"/>
          <w:sz w:val="28"/>
          <w:cs/>
        </w:rPr>
        <w:t>มีนาคม</w:t>
      </w:r>
      <w:r w:rsidR="00DE6706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6"/>
          <w:sz w:val="28"/>
        </w:rPr>
        <w:t>256</w:t>
      </w:r>
      <w:r w:rsidR="005411A9">
        <w:rPr>
          <w:rFonts w:ascii="Angsana New" w:hAnsi="Angsana New"/>
          <w:color w:val="000000"/>
          <w:spacing w:val="-6"/>
          <w:sz w:val="28"/>
        </w:rPr>
        <w:t>9</w:t>
      </w:r>
      <w:r w:rsidR="005642C6" w:rsidRPr="00277B87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 xml:space="preserve">และ วันที่ </w:t>
      </w:r>
      <w:r w:rsidRPr="00277B87">
        <w:rPr>
          <w:rFonts w:ascii="Angsana New" w:hAnsi="Angsana New"/>
          <w:color w:val="000000"/>
          <w:spacing w:val="-6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6"/>
          <w:sz w:val="28"/>
        </w:rPr>
        <w:t>256</w:t>
      </w:r>
      <w:r w:rsidR="005411A9">
        <w:rPr>
          <w:rFonts w:ascii="Angsana New" w:hAnsi="Angsana New"/>
          <w:color w:val="000000"/>
          <w:spacing w:val="-6"/>
          <w:sz w:val="28"/>
        </w:rPr>
        <w:t>8</w:t>
      </w:r>
      <w:r w:rsidRPr="00277B87">
        <w:rPr>
          <w:rFonts w:ascii="Angsana New" w:hAnsi="Angsana New"/>
          <w:color w:val="000000"/>
          <w:spacing w:val="-6"/>
          <w:sz w:val="28"/>
        </w:rPr>
        <w:t xml:space="preserve"> </w:t>
      </w:r>
      <w:r w:rsidR="004F45C5">
        <w:rPr>
          <w:rFonts w:ascii="Angsana New" w:hAnsi="Angsana New" w:hint="cs"/>
          <w:color w:val="000000"/>
          <w:spacing w:val="-6"/>
          <w:sz w:val="28"/>
          <w:cs/>
        </w:rPr>
        <w:t>สามารถสรุปได้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>ดังนี้</w:t>
      </w:r>
      <w:r w:rsidR="00137E66" w:rsidRPr="00277B87">
        <w:rPr>
          <w:rFonts w:ascii="Angsana New" w:hAnsi="Angsana New"/>
          <w:color w:val="000000"/>
          <w:spacing w:val="-6"/>
          <w:sz w:val="28"/>
          <w:cs/>
        </w:rPr>
        <w:t xml:space="preserve"> 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7E70F0" w:rsidRPr="00277B87" w14:paraId="3B236739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2DC774" w14:textId="77777777" w:rsidR="007E70F0" w:rsidRPr="00277B87" w:rsidRDefault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9AAB9" w14:textId="77777777" w:rsidR="007E70F0" w:rsidRPr="00277B8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3F2B" w14:textId="77777777" w:rsidR="007E70F0" w:rsidRPr="00277B8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F24CB" w14:textId="77777777" w:rsidR="007E70F0" w:rsidRPr="00277B87" w:rsidRDefault="007E70F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7E70F0" w:rsidRPr="00277B87" w14:paraId="05879DD9" w14:textId="77777777" w:rsidTr="00107F8B">
        <w:trPr>
          <w:cantSplit/>
          <w:trHeight w:val="22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3BC9A0" w14:textId="77777777" w:rsidR="007E70F0" w:rsidRPr="00277B8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2E9C0" w14:textId="77DB8732" w:rsidR="007E70F0" w:rsidRPr="00277B87" w:rsidRDefault="006A739D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7E70F0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E306F" w14:textId="77777777" w:rsidR="007E70F0" w:rsidRPr="00277B87" w:rsidRDefault="007E70F0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4E950" w14:textId="202D7736" w:rsidR="007E70F0" w:rsidRPr="00277B87" w:rsidRDefault="006A739D" w:rsidP="007E70F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pacing w:val="-2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pacing w:val="-2"/>
                <w:sz w:val="28"/>
                <w:cs/>
              </w:rPr>
              <w:t>ข้อมูลทาง</w:t>
            </w:r>
            <w:r w:rsidR="007E70F0" w:rsidRPr="00277B87">
              <w:rPr>
                <w:rFonts w:ascii="Angsana New" w:hAnsi="Angsana New"/>
                <w:spacing w:val="-2"/>
                <w:sz w:val="28"/>
                <w:cs/>
              </w:rPr>
              <w:t>การเงินเฉพาะกิจการ</w:t>
            </w:r>
          </w:p>
        </w:tc>
      </w:tr>
      <w:tr w:rsidR="005411A9" w:rsidRPr="00277B87" w14:paraId="678789EC" w14:textId="77777777" w:rsidTr="00107F8B">
        <w:trPr>
          <w:cantSplit/>
          <w:trHeight w:val="1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BF4401" w14:textId="77777777" w:rsidR="005411A9" w:rsidRPr="00277B87" w:rsidRDefault="005411A9" w:rsidP="005411A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A0C0B7" w14:textId="05297C26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0E0AF8" w14:textId="77777777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C78171" w14:textId="5CCBD55F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DB27A" w14:textId="77777777" w:rsidR="005411A9" w:rsidRPr="00277B87" w:rsidRDefault="005411A9" w:rsidP="005411A9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74D7DA" w14:textId="3646F270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897E77" w14:textId="77777777" w:rsidR="005411A9" w:rsidRPr="00277B87" w:rsidRDefault="005411A9" w:rsidP="005411A9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C584E1" w14:textId="660A1754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5411A9" w:rsidRPr="00277B87" w14:paraId="363539D0" w14:textId="77777777">
        <w:trPr>
          <w:cantSplit/>
          <w:trHeight w:val="1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5C308F0" w14:textId="77777777" w:rsidR="005411A9" w:rsidRPr="00277B87" w:rsidRDefault="005411A9" w:rsidP="005411A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AAFBD" w14:textId="3ED94E57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74A341" w14:textId="77777777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7B3EE" w14:textId="41C25ABD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7799" w14:textId="77777777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EDCA9" w14:textId="749A0B52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3FC17" w14:textId="77777777" w:rsidR="005411A9" w:rsidRPr="00277B87" w:rsidRDefault="005411A9" w:rsidP="005411A9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ACDC8" w14:textId="3052A9B5" w:rsidR="005411A9" w:rsidRPr="00277B87" w:rsidRDefault="005411A9" w:rsidP="005411A9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145F4A" w:rsidRPr="00277B87" w14:paraId="62C3E5B4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F7B755" w14:textId="77777777" w:rsidR="00145F4A" w:rsidRPr="00277B87" w:rsidRDefault="00145F4A" w:rsidP="00145F4A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0F864" w14:textId="0609BBB6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3123A5">
              <w:rPr>
                <w:rFonts w:asciiTheme="majorBidi" w:hAnsiTheme="majorBidi" w:cstheme="majorBidi"/>
                <w:kern w:val="32"/>
                <w:sz w:val="28"/>
              </w:rPr>
              <w:t>16,373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FD3B" w14:textId="77777777" w:rsidR="00145F4A" w:rsidRPr="00277B87" w:rsidRDefault="00145F4A" w:rsidP="00145F4A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07F4C" w14:textId="075AE25D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21,681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6FAA" w14:textId="77777777" w:rsidR="00145F4A" w:rsidRPr="00277B87" w:rsidRDefault="00145F4A" w:rsidP="00145F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87332" w14:textId="6DDDE99E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E930A7">
              <w:rPr>
                <w:rFonts w:asciiTheme="majorBidi" w:hAnsiTheme="majorBidi"/>
                <w:kern w:val="32"/>
                <w:sz w:val="28"/>
                <w:cs/>
              </w:rPr>
              <w:t>5</w:t>
            </w:r>
            <w:r w:rsidRPr="00E930A7">
              <w:rPr>
                <w:rFonts w:asciiTheme="majorBidi" w:hAnsiTheme="majorBidi" w:cstheme="majorBidi"/>
                <w:kern w:val="32"/>
                <w:sz w:val="28"/>
              </w:rPr>
              <w:t>,</w:t>
            </w:r>
            <w:r w:rsidRPr="00E930A7">
              <w:rPr>
                <w:rFonts w:asciiTheme="majorBidi" w:hAnsiTheme="majorBidi"/>
                <w:kern w:val="32"/>
                <w:sz w:val="28"/>
                <w:cs/>
              </w:rPr>
              <w:t>196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25FA" w14:textId="77777777" w:rsidR="00145F4A" w:rsidRPr="00277B87" w:rsidRDefault="00145F4A" w:rsidP="00145F4A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59A79" w14:textId="48E0CA21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10,541</w:t>
            </w:r>
          </w:p>
        </w:tc>
      </w:tr>
      <w:tr w:rsidR="00145F4A" w:rsidRPr="00277B87" w14:paraId="5346651A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500AC0" w14:textId="77777777" w:rsidR="00145F4A" w:rsidRPr="00277B87" w:rsidRDefault="00145F4A" w:rsidP="00145F4A">
            <w:pPr>
              <w:rPr>
                <w:rFonts w:ascii="Angsana New" w:hAnsi="Angsana New"/>
                <w:cs/>
                <w:lang w:val="en-NZ"/>
              </w:rPr>
            </w:pPr>
            <w:r w:rsidRPr="00277B87">
              <w:rPr>
                <w:rFonts w:ascii="Angsana New" w:hAnsi="Angsana New"/>
                <w:cs/>
                <w:lang w:val="en-NZ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31DA" w14:textId="1F4383FB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3123A5">
              <w:rPr>
                <w:rFonts w:asciiTheme="majorBidi" w:hAnsiTheme="majorBidi" w:cstheme="majorBidi"/>
                <w:kern w:val="32"/>
                <w:sz w:val="28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6AB1" w14:textId="77777777" w:rsidR="00145F4A" w:rsidRPr="00277B87" w:rsidRDefault="00145F4A" w:rsidP="00145F4A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AA66" w14:textId="632EBBE7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1,433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B0F9" w14:textId="77777777" w:rsidR="00145F4A" w:rsidRPr="00277B87" w:rsidRDefault="00145F4A" w:rsidP="00145F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FBFD" w14:textId="7558432A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EB98" w14:textId="77777777" w:rsidR="00145F4A" w:rsidRPr="00277B87" w:rsidRDefault="00145F4A" w:rsidP="00145F4A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FDC7" w14:textId="7AD2D3C0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1,317</w:t>
            </w:r>
          </w:p>
        </w:tc>
      </w:tr>
      <w:tr w:rsidR="00145F4A" w:rsidRPr="00277B87" w14:paraId="4E2E75DA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A17DEC" w14:textId="77777777" w:rsidR="00145F4A" w:rsidRPr="00277B87" w:rsidRDefault="00145F4A" w:rsidP="00145F4A">
            <w:pPr>
              <w:rPr>
                <w:rFonts w:ascii="Angsana New" w:hAnsi="Angsana New"/>
                <w:cs/>
              </w:rPr>
            </w:pPr>
            <w:r w:rsidRPr="00277B87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9AA8" w14:textId="239D56BD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3123A5">
              <w:rPr>
                <w:rFonts w:asciiTheme="majorBidi" w:hAnsiTheme="majorBidi" w:cstheme="majorBidi"/>
                <w:kern w:val="32"/>
                <w:sz w:val="28"/>
              </w:rPr>
              <w:t>10,054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E34A" w14:textId="77777777" w:rsidR="00145F4A" w:rsidRPr="00277B87" w:rsidRDefault="00145F4A" w:rsidP="00145F4A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79EE" w14:textId="6BD4D204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10,046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7675" w14:textId="77777777" w:rsidR="00145F4A" w:rsidRPr="00277B87" w:rsidRDefault="00145F4A" w:rsidP="00145F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1590" w14:textId="56158A55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EB7E" w14:textId="77777777" w:rsidR="00145F4A" w:rsidRPr="00277B87" w:rsidRDefault="00145F4A" w:rsidP="00145F4A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9F164" w14:textId="2DB42C5B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16</w:t>
            </w:r>
          </w:p>
        </w:tc>
      </w:tr>
      <w:tr w:rsidR="00145F4A" w:rsidRPr="00277B87" w14:paraId="7D073473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6C0E0D" w14:textId="77777777" w:rsidR="00145F4A" w:rsidRPr="00277B87" w:rsidRDefault="00145F4A" w:rsidP="00145F4A">
            <w:pPr>
              <w:rPr>
                <w:rFonts w:ascii="Angsana New" w:hAnsi="Angsana New"/>
                <w:cs/>
              </w:rPr>
            </w:pPr>
            <w:r w:rsidRPr="00277B87">
              <w:rPr>
                <w:rFonts w:ascii="Angsana New" w:hAnsi="Angsana New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EB1B" w14:textId="5925E169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3123A5">
              <w:rPr>
                <w:rFonts w:asciiTheme="majorBidi" w:hAnsiTheme="majorBidi" w:cstheme="majorBidi"/>
                <w:kern w:val="32"/>
                <w:sz w:val="28"/>
              </w:rPr>
              <w:t>3,925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313F" w14:textId="77777777" w:rsidR="00145F4A" w:rsidRPr="00277B87" w:rsidRDefault="00145F4A" w:rsidP="00145F4A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E77A" w14:textId="6A401DBD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3,575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DF87" w14:textId="77777777" w:rsidR="00145F4A" w:rsidRPr="00277B87" w:rsidRDefault="00145F4A" w:rsidP="00145F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1E54" w14:textId="1368C443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3FA7" w14:textId="77777777" w:rsidR="00145F4A" w:rsidRPr="00277B87" w:rsidRDefault="00145F4A" w:rsidP="00145F4A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B9EC" w14:textId="1BD8905C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-</w:t>
            </w:r>
          </w:p>
        </w:tc>
      </w:tr>
      <w:tr w:rsidR="00145F4A" w:rsidRPr="00277B87" w14:paraId="7F2F1386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7415F1" w14:textId="77777777" w:rsidR="00145F4A" w:rsidRPr="00277B87" w:rsidRDefault="00145F4A" w:rsidP="00145F4A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b w:val="0"/>
                <w:bCs w:val="0"/>
                <w:sz w:val="28"/>
                <w:szCs w:val="28"/>
              </w:rPr>
              <w:t xml:space="preserve">: </w:t>
            </w:r>
            <w:r w:rsidRPr="00277B87">
              <w:rPr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A8ECD" w14:textId="6AEDFC8A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3123A5">
              <w:rPr>
                <w:rFonts w:asciiTheme="majorBidi" w:hAnsiTheme="majorBidi" w:cstheme="majorBidi"/>
                <w:kern w:val="32"/>
                <w:sz w:val="28"/>
              </w:rPr>
              <w:t>(8,177)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168E" w14:textId="77777777" w:rsidR="00145F4A" w:rsidRPr="00277B87" w:rsidRDefault="00145F4A" w:rsidP="00145F4A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F1563" w14:textId="7F8FA54A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(10,359)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3B99" w14:textId="77777777" w:rsidR="00145F4A" w:rsidRPr="00277B87" w:rsidRDefault="00145F4A" w:rsidP="00145F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F451B" w14:textId="353DE89A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D920BB">
              <w:rPr>
                <w:rFonts w:asciiTheme="majorBidi" w:hAnsiTheme="majorBidi" w:cstheme="majorBidi"/>
                <w:kern w:val="32"/>
                <w:sz w:val="28"/>
              </w:rPr>
              <w:t>(1,944)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058E" w14:textId="77777777" w:rsidR="00145F4A" w:rsidRPr="00277B87" w:rsidRDefault="00145F4A" w:rsidP="00145F4A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1163E" w14:textId="14C5803E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(4,028)</w:t>
            </w:r>
          </w:p>
        </w:tc>
      </w:tr>
      <w:tr w:rsidR="00145F4A" w:rsidRPr="00277B87" w14:paraId="7D482DF4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0CF510" w14:textId="77777777" w:rsidR="00145F4A" w:rsidRPr="00277B87" w:rsidRDefault="00145F4A" w:rsidP="00145F4A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277B87">
              <w:rPr>
                <w:spacing w:val="-4"/>
                <w:sz w:val="28"/>
                <w:szCs w:val="28"/>
                <w:cs/>
              </w:rPr>
              <w:t>รวมสินค้าคงเหลือ</w:t>
            </w:r>
            <w:r w:rsidRPr="00277B87">
              <w:rPr>
                <w:spacing w:val="-4"/>
                <w:sz w:val="28"/>
                <w:szCs w:val="28"/>
              </w:rPr>
              <w:t xml:space="preserve"> - </w:t>
            </w:r>
            <w:r w:rsidRPr="00277B87">
              <w:rPr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24A8B" w14:textId="310FC042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123A5">
              <w:rPr>
                <w:rFonts w:ascii="Angsana New" w:hAnsi="Angsana New"/>
                <w:b/>
                <w:bCs/>
                <w:sz w:val="28"/>
              </w:rPr>
              <w:t>22,310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8745" w14:textId="77777777" w:rsidR="00145F4A" w:rsidRPr="00277B87" w:rsidRDefault="00145F4A" w:rsidP="00145F4A">
            <w:pPr>
              <w:pStyle w:val="ListParagraph"/>
              <w:overflowPunct/>
              <w:autoSpaceDE/>
              <w:autoSpaceDN/>
              <w:adjustRightInd/>
              <w:spacing w:line="260" w:lineRule="atLeast"/>
              <w:ind w:left="360" w:right="29"/>
              <w:jc w:val="right"/>
              <w:textAlignment w:val="auto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C348F" w14:textId="5746D4FB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6F4E">
              <w:rPr>
                <w:rFonts w:asciiTheme="majorBidi" w:hAnsiTheme="majorBidi" w:cstheme="majorBidi"/>
                <w:b/>
                <w:bCs/>
                <w:kern w:val="32"/>
                <w:sz w:val="28"/>
              </w:rPr>
              <w:t>26,37</w:t>
            </w:r>
            <w:r>
              <w:rPr>
                <w:rFonts w:asciiTheme="majorBidi" w:hAnsiTheme="majorBidi" w:cstheme="majorBidi"/>
                <w:b/>
                <w:bCs/>
                <w:kern w:val="32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51A1" w14:textId="77777777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D54BF" w14:textId="23112082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920BB">
              <w:rPr>
                <w:rFonts w:ascii="Angsana New" w:hAnsi="Angsana New"/>
                <w:b/>
                <w:bCs/>
                <w:sz w:val="28"/>
              </w:rPr>
              <w:t>3,268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F342" w14:textId="77777777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291CF2" w14:textId="55D68615" w:rsidR="00145F4A" w:rsidRPr="00277B87" w:rsidRDefault="00145F4A" w:rsidP="00145F4A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777BD">
              <w:rPr>
                <w:rFonts w:asciiTheme="majorBidi" w:hAnsiTheme="majorBidi" w:cstheme="majorBidi"/>
                <w:b/>
                <w:bCs/>
                <w:kern w:val="32"/>
                <w:sz w:val="28"/>
              </w:rPr>
              <w:t>7,846</w:t>
            </w:r>
          </w:p>
        </w:tc>
      </w:tr>
    </w:tbl>
    <w:p w14:paraId="5FA8095D" w14:textId="77777777" w:rsidR="00904141" w:rsidRDefault="00904141" w:rsidP="00904141">
      <w:pPr>
        <w:pStyle w:val="ListParagraph"/>
        <w:spacing w:before="240"/>
        <w:ind w:left="360"/>
        <w:rPr>
          <w:rFonts w:ascii="Angsana New" w:hAnsi="Angsana New"/>
          <w:b/>
          <w:bCs/>
          <w:sz w:val="28"/>
        </w:rPr>
      </w:pPr>
    </w:p>
    <w:p w14:paraId="530136F1" w14:textId="77777777" w:rsidR="007B7657" w:rsidRDefault="007B76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329EFCAD" w14:textId="4C7C2E18" w:rsidR="00CE7BE5" w:rsidRPr="00277B87" w:rsidRDefault="00CE7BE5" w:rsidP="00CE1303">
      <w:pPr>
        <w:pStyle w:val="ListParagraph"/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18504248" w14:textId="0D2357FE" w:rsidR="00CE7BE5" w:rsidRPr="00277B87" w:rsidRDefault="00CE7BE5" w:rsidP="001255AE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277B87">
        <w:rPr>
          <w:rFonts w:ascii="Angsana New" w:hAnsi="Angsana New"/>
          <w:color w:val="000000"/>
          <w:sz w:val="28"/>
          <w:cs/>
        </w:rPr>
        <w:t xml:space="preserve">สินทรัพย์ทางการเงินไม่หมุนเวียนอื่น ณ วันที่ </w:t>
      </w:r>
      <w:r w:rsidR="00126628" w:rsidRPr="00277B87">
        <w:rPr>
          <w:rFonts w:ascii="Angsana New" w:hAnsi="Angsana New"/>
          <w:color w:val="000000"/>
          <w:sz w:val="28"/>
        </w:rPr>
        <w:t>3</w:t>
      </w:r>
      <w:r w:rsidR="00126628">
        <w:rPr>
          <w:rFonts w:ascii="Angsana New" w:hAnsi="Angsana New"/>
          <w:color w:val="000000"/>
          <w:sz w:val="28"/>
        </w:rPr>
        <w:t>1</w:t>
      </w:r>
      <w:r w:rsidR="00126628" w:rsidRPr="00277B87">
        <w:rPr>
          <w:rFonts w:ascii="Angsana New" w:hAnsi="Angsana New"/>
          <w:color w:val="000000"/>
          <w:sz w:val="28"/>
          <w:cs/>
        </w:rPr>
        <w:t xml:space="preserve"> </w:t>
      </w:r>
      <w:r w:rsidR="00126628">
        <w:rPr>
          <w:rFonts w:ascii="Angsana New" w:hAnsi="Angsana New" w:hint="cs"/>
          <w:color w:val="000000"/>
          <w:sz w:val="28"/>
          <w:cs/>
        </w:rPr>
        <w:t>มีนาคม</w:t>
      </w:r>
      <w:r w:rsidR="00126628" w:rsidRPr="00277B87">
        <w:rPr>
          <w:rFonts w:ascii="Angsana New" w:hAnsi="Angsana New"/>
          <w:color w:val="000000"/>
          <w:sz w:val="28"/>
          <w:cs/>
        </w:rPr>
        <w:t xml:space="preserve"> </w:t>
      </w:r>
      <w:r w:rsidR="00126628" w:rsidRPr="00277B87">
        <w:rPr>
          <w:rFonts w:ascii="Angsana New" w:hAnsi="Angsana New"/>
          <w:color w:val="000000"/>
          <w:sz w:val="28"/>
        </w:rPr>
        <w:t>256</w:t>
      </w:r>
      <w:r w:rsidR="00126628">
        <w:rPr>
          <w:rFonts w:ascii="Angsana New" w:hAnsi="Angsana New"/>
          <w:color w:val="000000"/>
          <w:sz w:val="28"/>
        </w:rPr>
        <w:t>9</w:t>
      </w:r>
      <w:r w:rsidR="00126628" w:rsidRPr="00277B87">
        <w:rPr>
          <w:rFonts w:ascii="Angsana New" w:hAnsi="Angsana New"/>
          <w:color w:val="000000"/>
          <w:sz w:val="28"/>
        </w:rPr>
        <w:t xml:space="preserve"> </w:t>
      </w:r>
      <w:r w:rsidR="00126628" w:rsidRPr="00277B87">
        <w:rPr>
          <w:rFonts w:ascii="Angsana New" w:hAnsi="Angsana New"/>
          <w:color w:val="000000"/>
          <w:sz w:val="28"/>
          <w:cs/>
        </w:rPr>
        <w:t xml:space="preserve">และวันที่ </w:t>
      </w:r>
      <w:r w:rsidR="00126628" w:rsidRPr="00277B87">
        <w:rPr>
          <w:rFonts w:ascii="Angsana New" w:hAnsi="Angsana New"/>
          <w:color w:val="000000"/>
          <w:sz w:val="28"/>
        </w:rPr>
        <w:t xml:space="preserve">31 </w:t>
      </w:r>
      <w:r w:rsidR="00126628" w:rsidRPr="00277B87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126628" w:rsidRPr="00277B87">
        <w:rPr>
          <w:rFonts w:ascii="Angsana New" w:hAnsi="Angsana New"/>
          <w:color w:val="000000"/>
          <w:sz w:val="28"/>
        </w:rPr>
        <w:t>256</w:t>
      </w:r>
      <w:r w:rsidR="00126628">
        <w:rPr>
          <w:rFonts w:ascii="Angsana New" w:hAnsi="Angsana New"/>
          <w:color w:val="000000"/>
          <w:sz w:val="28"/>
        </w:rPr>
        <w:t>8</w:t>
      </w:r>
      <w:r w:rsidR="00126628"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 xml:space="preserve">มีดังนี้ 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80"/>
      </w:tblGrid>
      <w:tr w:rsidR="00CE7BE5" w:rsidRPr="00277B87" w14:paraId="360AAF63" w14:textId="77777777" w:rsidTr="00610143">
        <w:trPr>
          <w:trHeight w:val="270"/>
        </w:trPr>
        <w:tc>
          <w:tcPr>
            <w:tcW w:w="2520" w:type="dxa"/>
            <w:vAlign w:val="bottom"/>
          </w:tcPr>
          <w:p w14:paraId="5A0B77EE" w14:textId="77777777" w:rsidR="00CE7BE5" w:rsidRPr="00277B87" w:rsidRDefault="00CE7BE5" w:rsidP="00EE7148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504D303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51FBCA2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D946293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096856E" w14:textId="77777777" w:rsidR="00CE7BE5" w:rsidRPr="00277B87" w:rsidRDefault="00CE7BE5" w:rsidP="00EE7148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989B99C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3A257AE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E7BE5" w:rsidRPr="00277B87" w14:paraId="53A4491C" w14:textId="77777777" w:rsidTr="00610143">
        <w:trPr>
          <w:trHeight w:val="270"/>
        </w:trPr>
        <w:tc>
          <w:tcPr>
            <w:tcW w:w="2520" w:type="dxa"/>
            <w:vAlign w:val="bottom"/>
          </w:tcPr>
          <w:p w14:paraId="52F7487F" w14:textId="77777777" w:rsidR="00CE7BE5" w:rsidRPr="00277B87" w:rsidRDefault="00CE7BE5" w:rsidP="00EE7148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3A520AD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40" w:type="dxa"/>
            <w:gridSpan w:val="11"/>
            <w:tcBorders>
              <w:bottom w:val="single" w:sz="4" w:space="0" w:color="auto"/>
            </w:tcBorders>
            <w:vAlign w:val="bottom"/>
          </w:tcPr>
          <w:p w14:paraId="20E3864F" w14:textId="7A3E4549" w:rsidR="00CE7BE5" w:rsidRPr="00277B87" w:rsidRDefault="002F50EC" w:rsidP="00EE7148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E7BE5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CE7BE5" w:rsidRPr="00277B87">
              <w:rPr>
                <w:rFonts w:ascii="Angsana New" w:hAnsi="Angsana New"/>
                <w:sz w:val="28"/>
              </w:rPr>
              <w:t xml:space="preserve"> / </w:t>
            </w:r>
            <w:r w:rsidR="006A739D"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E7BE5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E7BE5" w:rsidRPr="00277B87" w14:paraId="2DAB47EE" w14:textId="77777777" w:rsidTr="00610143">
        <w:trPr>
          <w:trHeight w:val="207"/>
        </w:trPr>
        <w:tc>
          <w:tcPr>
            <w:tcW w:w="2520" w:type="dxa"/>
            <w:vAlign w:val="bottom"/>
          </w:tcPr>
          <w:p w14:paraId="60958ACA" w14:textId="77777777" w:rsidR="00CE7BE5" w:rsidRPr="00277B87" w:rsidRDefault="00CE7BE5" w:rsidP="00EE7148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3FA5C7E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B4A4F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2A1E67D5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3B78B" w14:textId="2F5974F9" w:rsidR="00CE7BE5" w:rsidRPr="00277B87" w:rsidRDefault="00CE7BE5" w:rsidP="00134A6A">
            <w:pPr>
              <w:ind w:left="-3" w:right="-5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  <w:r w:rsidR="00134A6A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1554CA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CEFC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มูลค่า</w:t>
            </w:r>
          </w:p>
        </w:tc>
      </w:tr>
      <w:tr w:rsidR="00126628" w:rsidRPr="00277B87" w14:paraId="01F58781" w14:textId="77777777" w:rsidTr="00610143">
        <w:tc>
          <w:tcPr>
            <w:tcW w:w="2520" w:type="dxa"/>
            <w:vAlign w:val="bottom"/>
          </w:tcPr>
          <w:p w14:paraId="1EF339A6" w14:textId="77777777" w:rsidR="00126628" w:rsidRPr="00277B87" w:rsidRDefault="00126628" w:rsidP="00126628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3F75404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25F1EED" w14:textId="7B07CE91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6326581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6CE600" w14:textId="2C0F1FF4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6AC04332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CDED404" w14:textId="102DEED9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center"/>
          </w:tcPr>
          <w:p w14:paraId="3B788B26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1A7F07A6" w14:textId="5E290F0D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65532CA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8A2DCC" w14:textId="3597B62F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90BD0B7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552BBA4" w14:textId="432E0EA8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126628" w:rsidRPr="00277B87" w14:paraId="0456267A" w14:textId="77777777" w:rsidTr="00610143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35C1C55" w14:textId="77777777" w:rsidR="00126628" w:rsidRPr="00277B87" w:rsidRDefault="00126628" w:rsidP="0012662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3FB7B2C3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1B112" w14:textId="31F0779E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A02A4EE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7E0A70" w14:textId="6AC5678E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8634B91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56F490" w14:textId="15F6F0FD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2" w:type="dxa"/>
          </w:tcPr>
          <w:p w14:paraId="66F0E797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2F17D4C" w14:textId="2099A136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4560A699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E41B31" w14:textId="4DEB8DFC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74F3F7F2" w14:textId="77777777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7BF440" w14:textId="4A192BA4" w:rsidR="00126628" w:rsidRPr="00277B87" w:rsidRDefault="00126628" w:rsidP="0012662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32116A" w:rsidRPr="00277B87" w14:paraId="5B415BB7" w14:textId="77777777" w:rsidTr="00610143">
        <w:tc>
          <w:tcPr>
            <w:tcW w:w="2520" w:type="dxa"/>
          </w:tcPr>
          <w:p w14:paraId="049E514D" w14:textId="77777777" w:rsidR="0032116A" w:rsidRDefault="0032116A" w:rsidP="0032116A">
            <w:pPr>
              <w:ind w:left="162" w:right="-36" w:hanging="162"/>
              <w:rPr>
                <w:rFonts w:ascii="Angsana New" w:hAnsi="Angsana New"/>
                <w:sz w:val="28"/>
              </w:rPr>
            </w:pPr>
            <w:r w:rsidRPr="00C64185">
              <w:rPr>
                <w:rFonts w:ascii="Angsana New" w:hAnsi="Angsana New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64185">
              <w:rPr>
                <w:rFonts w:ascii="Angsana New" w:hAnsi="Angsana New"/>
                <w:sz w:val="28"/>
                <w:cs/>
              </w:rPr>
              <w:t xml:space="preserve">รักษาความปลอดภัย </w:t>
            </w:r>
          </w:p>
          <w:p w14:paraId="48A1A9C6" w14:textId="77777777" w:rsidR="0032116A" w:rsidRPr="00C64185" w:rsidRDefault="0032116A" w:rsidP="0032116A">
            <w:pPr>
              <w:ind w:left="272" w:right="-36" w:hanging="90"/>
              <w:rPr>
                <w:rFonts w:ascii="Angsana New" w:hAnsi="Angsana New"/>
                <w:sz w:val="28"/>
              </w:rPr>
            </w:pPr>
            <w:r w:rsidRPr="00C64185">
              <w:rPr>
                <w:rFonts w:ascii="Angsana New" w:hAnsi="Angsana New"/>
                <w:sz w:val="28"/>
                <w:cs/>
              </w:rPr>
              <w:t>การ์เดี่ยน โกลบอล จำกัด</w:t>
            </w:r>
          </w:p>
          <w:p w14:paraId="780EC705" w14:textId="246B0666" w:rsidR="0032116A" w:rsidRPr="00277B87" w:rsidRDefault="0032116A" w:rsidP="0032116A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77B87">
              <w:rPr>
                <w:rFonts w:ascii="Angsana New" w:hAnsi="Angsana New"/>
                <w:color w:val="000000"/>
                <w:spacing w:val="-2"/>
                <w:sz w:val="28"/>
                <w:cs/>
              </w:rPr>
              <w:t xml:space="preserve">(ดูหมายเหตุข้อ </w:t>
            </w:r>
            <w:r w:rsidR="00126628" w:rsidRPr="005B36FB">
              <w:rPr>
                <w:rFonts w:ascii="Angsana New" w:hAnsi="Angsana New"/>
                <w:color w:val="000000"/>
                <w:spacing w:val="-2"/>
                <w:sz w:val="28"/>
              </w:rPr>
              <w:t>2</w:t>
            </w:r>
            <w:r w:rsidR="00046210" w:rsidRPr="005B36FB">
              <w:rPr>
                <w:rFonts w:ascii="Angsana New" w:hAnsi="Angsana New"/>
                <w:color w:val="000000"/>
                <w:spacing w:val="-2"/>
                <w:sz w:val="28"/>
              </w:rPr>
              <w:t>2</w:t>
            </w:r>
            <w:r w:rsidRPr="005B36FB">
              <w:rPr>
                <w:rFonts w:ascii="Angsana New" w:hAnsi="Angsana New"/>
                <w:color w:val="000000"/>
                <w:spacing w:val="-2"/>
                <w:sz w:val="28"/>
              </w:rPr>
              <w:t>.5.</w:t>
            </w:r>
            <w:r w:rsidR="005B36FB" w:rsidRPr="005B36FB">
              <w:rPr>
                <w:rFonts w:ascii="Angsana New" w:hAnsi="Angsana New"/>
                <w:color w:val="000000"/>
                <w:spacing w:val="-2"/>
                <w:sz w:val="28"/>
              </w:rPr>
              <w:t>1</w:t>
            </w:r>
            <w:r w:rsidRPr="00277B87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9F60D90" w14:textId="77777777" w:rsidR="0032116A" w:rsidRPr="00277B87" w:rsidRDefault="0032116A" w:rsidP="0032116A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F734C2B" w14:textId="5A9D8D4C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F252E2">
              <w:rPr>
                <w:rFonts w:ascii="Angsana New" w:eastAsia="Arial Unicode MS" w:hAnsi="Angsana New"/>
                <w:sz w:val="28"/>
              </w:rPr>
              <w:t xml:space="preserve">           50,000</w:t>
            </w:r>
          </w:p>
        </w:tc>
        <w:tc>
          <w:tcPr>
            <w:tcW w:w="90" w:type="dxa"/>
            <w:vAlign w:val="bottom"/>
          </w:tcPr>
          <w:p w14:paraId="253DD4F4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1F6B7B" w14:textId="5641EA01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vAlign w:val="bottom"/>
          </w:tcPr>
          <w:p w14:paraId="606B3B87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D78ED3" w14:textId="62C0EF48" w:rsidR="0032116A" w:rsidRPr="00277B87" w:rsidRDefault="0032116A" w:rsidP="0032116A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>34.75</w:t>
            </w:r>
          </w:p>
        </w:tc>
        <w:tc>
          <w:tcPr>
            <w:tcW w:w="92" w:type="dxa"/>
            <w:vAlign w:val="bottom"/>
          </w:tcPr>
          <w:p w14:paraId="448EF3E4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3B2F575B" w14:textId="698CFA8E" w:rsidR="0032116A" w:rsidRPr="00277B87" w:rsidRDefault="0032116A" w:rsidP="0032116A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34.75</w:t>
            </w:r>
          </w:p>
        </w:tc>
        <w:tc>
          <w:tcPr>
            <w:tcW w:w="90" w:type="dxa"/>
            <w:vAlign w:val="bottom"/>
          </w:tcPr>
          <w:p w14:paraId="22371C9F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51BC14" w14:textId="63CA7C2C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 xml:space="preserve">           6,794          </w:t>
            </w:r>
          </w:p>
        </w:tc>
        <w:tc>
          <w:tcPr>
            <w:tcW w:w="90" w:type="dxa"/>
            <w:vAlign w:val="bottom"/>
          </w:tcPr>
          <w:p w14:paraId="55A92D92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461FDE" w14:textId="398C3EB3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6,794</w:t>
            </w:r>
          </w:p>
        </w:tc>
      </w:tr>
      <w:tr w:rsidR="0032116A" w:rsidRPr="00277B87" w14:paraId="3DA9A083" w14:textId="77777777" w:rsidTr="00610143">
        <w:trPr>
          <w:trHeight w:val="342"/>
        </w:trPr>
        <w:tc>
          <w:tcPr>
            <w:tcW w:w="2520" w:type="dxa"/>
            <w:vAlign w:val="bottom"/>
          </w:tcPr>
          <w:p w14:paraId="661BDE4C" w14:textId="0D00CB37" w:rsidR="0032116A" w:rsidRPr="00277B87" w:rsidRDefault="0032116A" w:rsidP="0089659F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514B94">
              <w:rPr>
                <w:rFonts w:ascii="Angsana New" w:hAnsi="Angsana New"/>
                <w:sz w:val="28"/>
                <w:cs/>
              </w:rPr>
              <w:t>บริษัท เอ็นริช เวนเจอร์ จำกัด</w:t>
            </w:r>
          </w:p>
        </w:tc>
        <w:tc>
          <w:tcPr>
            <w:tcW w:w="90" w:type="dxa"/>
          </w:tcPr>
          <w:p w14:paraId="562C053D" w14:textId="77777777" w:rsidR="0032116A" w:rsidRPr="00277B87" w:rsidRDefault="0032116A" w:rsidP="0032116A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1D1EA1F" w14:textId="236FEC3C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F252E2">
              <w:rPr>
                <w:rFonts w:ascii="Angsana New" w:eastAsia="Arial Unicode MS" w:hAnsi="Angsana New"/>
                <w:sz w:val="28"/>
              </w:rPr>
              <w:t xml:space="preserve">  180,000</w:t>
            </w:r>
          </w:p>
        </w:tc>
        <w:tc>
          <w:tcPr>
            <w:tcW w:w="90" w:type="dxa"/>
            <w:vAlign w:val="bottom"/>
          </w:tcPr>
          <w:p w14:paraId="1D0F95DC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F4D04A" w14:textId="57B1E6A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180,000</w:t>
            </w:r>
          </w:p>
        </w:tc>
        <w:tc>
          <w:tcPr>
            <w:tcW w:w="90" w:type="dxa"/>
            <w:vAlign w:val="bottom"/>
          </w:tcPr>
          <w:p w14:paraId="3FE7B000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57D96D" w14:textId="1EA8804A" w:rsidR="0032116A" w:rsidRPr="00277B87" w:rsidRDefault="0032116A" w:rsidP="0032116A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>20.00</w:t>
            </w:r>
          </w:p>
        </w:tc>
        <w:tc>
          <w:tcPr>
            <w:tcW w:w="92" w:type="dxa"/>
            <w:vAlign w:val="bottom"/>
          </w:tcPr>
          <w:p w14:paraId="633CF3E0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3464CAF1" w14:textId="0285E472" w:rsidR="0032116A" w:rsidRPr="00277B87" w:rsidRDefault="0032116A" w:rsidP="0032116A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90" w:type="dxa"/>
            <w:vAlign w:val="bottom"/>
          </w:tcPr>
          <w:p w14:paraId="19CA4EFA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14494FB" w14:textId="6A0A80D1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 xml:space="preserve"> 20,316</w:t>
            </w:r>
          </w:p>
        </w:tc>
        <w:tc>
          <w:tcPr>
            <w:tcW w:w="90" w:type="dxa"/>
            <w:vAlign w:val="bottom"/>
          </w:tcPr>
          <w:p w14:paraId="3F141196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F38E5E" w14:textId="5697E51B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20,316</w:t>
            </w:r>
          </w:p>
        </w:tc>
      </w:tr>
      <w:tr w:rsidR="0032116A" w:rsidRPr="00277B87" w14:paraId="4FE3463A" w14:textId="77777777" w:rsidTr="00610143">
        <w:tc>
          <w:tcPr>
            <w:tcW w:w="2520" w:type="dxa"/>
          </w:tcPr>
          <w:p w14:paraId="26736F6F" w14:textId="2B50B8CC" w:rsidR="0032116A" w:rsidRPr="00277B87" w:rsidRDefault="0032116A" w:rsidP="0032116A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DD7700">
              <w:rPr>
                <w:rFonts w:ascii="Angsana New" w:hAnsi="Angsana New"/>
                <w:sz w:val="28"/>
                <w:cs/>
              </w:rPr>
              <w:t xml:space="preserve">บริษัท อินฟินิท เอเชีย โฮลดิ้งส์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DD7700">
              <w:rPr>
                <w:rFonts w:ascii="Angsana New" w:hAnsi="Angsana New"/>
                <w:sz w:val="28"/>
                <w:cs/>
              </w:rPr>
              <w:t>(ไทยแลนด์) จำกัด</w:t>
            </w:r>
          </w:p>
        </w:tc>
        <w:tc>
          <w:tcPr>
            <w:tcW w:w="90" w:type="dxa"/>
          </w:tcPr>
          <w:p w14:paraId="3586BD1B" w14:textId="77777777" w:rsidR="0032116A" w:rsidRPr="00277B87" w:rsidRDefault="0032116A" w:rsidP="0032116A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D118F1A" w14:textId="367363B1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F252E2">
              <w:rPr>
                <w:rFonts w:ascii="Angsana New" w:eastAsia="Arial Unicode MS" w:hAnsi="Angsana New"/>
                <w:sz w:val="28"/>
              </w:rPr>
              <w:t>355,000</w:t>
            </w:r>
          </w:p>
        </w:tc>
        <w:tc>
          <w:tcPr>
            <w:tcW w:w="90" w:type="dxa"/>
            <w:vAlign w:val="bottom"/>
          </w:tcPr>
          <w:p w14:paraId="75AB8733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6E968E" w14:textId="67136F8E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355,000</w:t>
            </w:r>
          </w:p>
        </w:tc>
        <w:tc>
          <w:tcPr>
            <w:tcW w:w="90" w:type="dxa"/>
            <w:vAlign w:val="bottom"/>
          </w:tcPr>
          <w:p w14:paraId="3D929622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967A4E" w14:textId="414E5646" w:rsidR="0032116A" w:rsidRPr="00277B87" w:rsidRDefault="0032116A" w:rsidP="0032116A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 w:rsidRPr="0003152F">
              <w:rPr>
                <w:rFonts w:asciiTheme="majorBidi" w:hAnsiTheme="majorBidi" w:cstheme="majorBidi"/>
                <w:sz w:val="28"/>
              </w:rPr>
              <w:t>5.63</w:t>
            </w:r>
          </w:p>
        </w:tc>
        <w:tc>
          <w:tcPr>
            <w:tcW w:w="92" w:type="dxa"/>
            <w:vAlign w:val="bottom"/>
          </w:tcPr>
          <w:p w14:paraId="16DEE804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0077A797" w14:textId="5021F424" w:rsidR="0032116A" w:rsidRPr="00277B87" w:rsidRDefault="0032116A" w:rsidP="0032116A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5.63</w:t>
            </w:r>
          </w:p>
        </w:tc>
        <w:tc>
          <w:tcPr>
            <w:tcW w:w="90" w:type="dxa"/>
            <w:vAlign w:val="bottom"/>
          </w:tcPr>
          <w:p w14:paraId="0964FFEF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BB3085" w14:textId="2FFCD427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03152F">
              <w:rPr>
                <w:rFonts w:asciiTheme="majorBidi" w:hAnsiTheme="majorBidi" w:cstheme="majorBidi"/>
                <w:sz w:val="28"/>
              </w:rPr>
              <w:t>19,862</w:t>
            </w:r>
          </w:p>
        </w:tc>
        <w:tc>
          <w:tcPr>
            <w:tcW w:w="90" w:type="dxa"/>
            <w:vAlign w:val="bottom"/>
          </w:tcPr>
          <w:p w14:paraId="6241223D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7CB5E08" w14:textId="6E64126E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19,862</w:t>
            </w:r>
          </w:p>
        </w:tc>
      </w:tr>
      <w:tr w:rsidR="0032116A" w:rsidRPr="00277B87" w14:paraId="49B9B618" w14:textId="77777777" w:rsidTr="00610143">
        <w:tc>
          <w:tcPr>
            <w:tcW w:w="2520" w:type="dxa"/>
          </w:tcPr>
          <w:p w14:paraId="2663AF12" w14:textId="7731B2D6" w:rsidR="0032116A" w:rsidRPr="00277B87" w:rsidRDefault="0032116A" w:rsidP="0032116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04DB1">
              <w:rPr>
                <w:rFonts w:ascii="Angsana New" w:hAnsi="Angsana New"/>
                <w:sz w:val="28"/>
                <w:cs/>
              </w:rPr>
              <w:t xml:space="preserve"> บริษัท ทีดับเบิ้ลยูเอส</w:t>
            </w:r>
            <w:r w:rsidR="00EA3A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608C6">
              <w:rPr>
                <w:rFonts w:ascii="Angsana New" w:hAnsi="Angsana New"/>
                <w:spacing w:val="-2"/>
                <w:sz w:val="28"/>
                <w:cs/>
              </w:rPr>
              <w:t>เทคโนโลยี (ประเทศไทย)</w:t>
            </w:r>
            <w:r w:rsidR="00083FB2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6608C6">
              <w:rPr>
                <w:rFonts w:ascii="Angsana New" w:hAnsi="Angsana New"/>
                <w:spacing w:val="-2"/>
                <w:sz w:val="28"/>
                <w:cs/>
              </w:rPr>
              <w:t>จํากัด</w:t>
            </w:r>
          </w:p>
        </w:tc>
        <w:tc>
          <w:tcPr>
            <w:tcW w:w="90" w:type="dxa"/>
          </w:tcPr>
          <w:p w14:paraId="593FFE42" w14:textId="77777777" w:rsidR="0032116A" w:rsidRPr="00277B87" w:rsidRDefault="0032116A" w:rsidP="0032116A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70A1713" w14:textId="03C4459C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  <w:tc>
          <w:tcPr>
            <w:tcW w:w="90" w:type="dxa"/>
            <w:vAlign w:val="bottom"/>
          </w:tcPr>
          <w:p w14:paraId="2923F95D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2226DF" w14:textId="219554A4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90" w:type="dxa"/>
            <w:vAlign w:val="bottom"/>
          </w:tcPr>
          <w:p w14:paraId="0D3A1ACC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22B92A" w14:textId="75508887" w:rsidR="0032116A" w:rsidRPr="00277B87" w:rsidRDefault="0032116A" w:rsidP="0032116A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Pr="0003152F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2" w:type="dxa"/>
            <w:vAlign w:val="bottom"/>
          </w:tcPr>
          <w:p w14:paraId="14262474" w14:textId="77777777" w:rsidR="0032116A" w:rsidRPr="00277B87" w:rsidRDefault="0032116A" w:rsidP="0032116A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16511F5B" w14:textId="2F49B21A" w:rsidR="0032116A" w:rsidRPr="00277B87" w:rsidRDefault="0032116A" w:rsidP="0032116A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90" w:type="dxa"/>
            <w:vAlign w:val="bottom"/>
          </w:tcPr>
          <w:p w14:paraId="412C95CA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7B34E8" w14:textId="1163AA2C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4,500</w:t>
            </w:r>
          </w:p>
        </w:tc>
        <w:tc>
          <w:tcPr>
            <w:tcW w:w="90" w:type="dxa"/>
            <w:vAlign w:val="bottom"/>
          </w:tcPr>
          <w:p w14:paraId="1FA98FE9" w14:textId="77777777" w:rsidR="0032116A" w:rsidRPr="00277B87" w:rsidRDefault="0032116A" w:rsidP="0032116A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7029923" w14:textId="51386924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2116A" w:rsidRPr="00277B87" w14:paraId="41C35849" w14:textId="77777777" w:rsidTr="00610143">
        <w:trPr>
          <w:trHeight w:val="368"/>
        </w:trPr>
        <w:tc>
          <w:tcPr>
            <w:tcW w:w="2520" w:type="dxa"/>
            <w:vAlign w:val="bottom"/>
          </w:tcPr>
          <w:p w14:paraId="7568740A" w14:textId="77777777" w:rsidR="0032116A" w:rsidRPr="00277B87" w:rsidRDefault="0032116A" w:rsidP="0032116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43388770" w14:textId="77777777" w:rsidR="0032116A" w:rsidRPr="00277B87" w:rsidRDefault="0032116A" w:rsidP="0032116A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AB0AB6D" w14:textId="77777777" w:rsidR="0032116A" w:rsidRPr="00277B87" w:rsidRDefault="0032116A" w:rsidP="0032116A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6AD6957" w14:textId="77777777" w:rsidR="0032116A" w:rsidRPr="00277B87" w:rsidRDefault="0032116A" w:rsidP="0032116A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5AEE1EF" w14:textId="77777777" w:rsidR="0032116A" w:rsidRPr="00277B87" w:rsidRDefault="0032116A" w:rsidP="0032116A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1E518F" w14:textId="77777777" w:rsidR="0032116A" w:rsidRPr="00277B87" w:rsidRDefault="0032116A" w:rsidP="0032116A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32BBC95" w14:textId="77777777" w:rsidR="0032116A" w:rsidRPr="00277B87" w:rsidRDefault="0032116A" w:rsidP="0032116A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2FEE6DAE" w14:textId="77777777" w:rsidR="0032116A" w:rsidRPr="00277B87" w:rsidRDefault="0032116A" w:rsidP="0032116A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</w:tcPr>
          <w:p w14:paraId="68F285F9" w14:textId="77777777" w:rsidR="0032116A" w:rsidRPr="00277B87" w:rsidRDefault="0032116A" w:rsidP="0032116A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0A9286" w14:textId="77777777" w:rsidR="0032116A" w:rsidRPr="00277B87" w:rsidRDefault="0032116A" w:rsidP="0032116A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FC31" w14:textId="378410D5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51,472</w:t>
            </w:r>
          </w:p>
        </w:tc>
        <w:tc>
          <w:tcPr>
            <w:tcW w:w="90" w:type="dxa"/>
            <w:vAlign w:val="bottom"/>
          </w:tcPr>
          <w:p w14:paraId="710EB1A6" w14:textId="77777777" w:rsidR="0032116A" w:rsidRPr="00277B87" w:rsidRDefault="0032116A" w:rsidP="0032116A">
            <w:pPr>
              <w:tabs>
                <w:tab w:val="decimal" w:pos="630"/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22F1" w14:textId="68C2FC37" w:rsidR="0032116A" w:rsidRPr="00277B87" w:rsidRDefault="0032116A" w:rsidP="0032116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3152F">
              <w:rPr>
                <w:rFonts w:asciiTheme="majorBidi" w:hAnsiTheme="majorBidi" w:cstheme="majorBidi"/>
                <w:b/>
                <w:bCs/>
                <w:sz w:val="28"/>
              </w:rPr>
              <w:t>46,972</w:t>
            </w:r>
          </w:p>
        </w:tc>
      </w:tr>
    </w:tbl>
    <w:p w14:paraId="771827E4" w14:textId="0F85247F" w:rsidR="00093451" w:rsidRDefault="0009345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</w:p>
    <w:p w14:paraId="70841319" w14:textId="480D77DB" w:rsidR="003D3528" w:rsidRDefault="003D3528" w:rsidP="003D3528">
      <w:pPr>
        <w:tabs>
          <w:tab w:val="left" w:pos="851"/>
          <w:tab w:val="left" w:pos="2160"/>
          <w:tab w:val="right" w:pos="6840"/>
          <w:tab w:val="right" w:pos="8010"/>
        </w:tabs>
        <w:spacing w:before="120" w:line="380" w:lineRule="exact"/>
        <w:ind w:left="360"/>
        <w:jc w:val="thaiDistribute"/>
        <w:rPr>
          <w:rFonts w:ascii="Angsana New" w:hAnsi="Angsana New"/>
          <w:sz w:val="28"/>
          <w:cs/>
        </w:rPr>
      </w:pPr>
      <w:r w:rsidRPr="00195184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28 </w:t>
      </w:r>
      <w:r w:rsidRPr="00A732F8">
        <w:rPr>
          <w:rFonts w:ascii="Angsana New" w:hAnsi="Angsana New" w:hint="cs"/>
          <w:sz w:val="28"/>
          <w:cs/>
        </w:rPr>
        <w:t>พฤศจิกายน</w:t>
      </w:r>
      <w:r w:rsidRPr="00A732F8">
        <w:rPr>
          <w:rFonts w:ascii="Angsana New" w:hAnsi="Angsana New"/>
          <w:sz w:val="28"/>
          <w:cs/>
        </w:rPr>
        <w:t xml:space="preserve"> </w:t>
      </w:r>
      <w:r w:rsidRPr="00A732F8">
        <w:rPr>
          <w:rFonts w:ascii="Angsana New" w:hAnsi="Angsana New"/>
          <w:sz w:val="28"/>
        </w:rPr>
        <w:t>2568</w:t>
      </w:r>
      <w:r w:rsidRPr="00195184">
        <w:rPr>
          <w:rFonts w:ascii="Angsana New" w:hAnsi="Angsana New"/>
          <w:sz w:val="28"/>
        </w:rPr>
        <w:t xml:space="preserve"> </w:t>
      </w:r>
      <w:r w:rsidRPr="00195184">
        <w:rPr>
          <w:rFonts w:ascii="Angsana New" w:hAnsi="Angsana New"/>
          <w:sz w:val="28"/>
          <w:cs/>
        </w:rPr>
        <w:t>ในการประชุมคณะกรรมการบริหาร ครั้งที่</w:t>
      </w:r>
      <w:r>
        <w:rPr>
          <w:rFonts w:ascii="Angsana New" w:hAnsi="Angsana New"/>
          <w:sz w:val="28"/>
        </w:rPr>
        <w:t xml:space="preserve"> </w:t>
      </w:r>
      <w:r w:rsidRPr="00A732F8">
        <w:rPr>
          <w:rFonts w:ascii="Angsana New" w:hAnsi="Angsana New"/>
          <w:sz w:val="28"/>
        </w:rPr>
        <w:t>10/2568</w:t>
      </w:r>
      <w:r w:rsidRPr="00195184">
        <w:rPr>
          <w:rFonts w:ascii="Angsana New" w:hAnsi="Angsana New"/>
          <w:sz w:val="28"/>
        </w:rPr>
        <w:t xml:space="preserve"> </w:t>
      </w:r>
      <w:r w:rsidRPr="003148EC">
        <w:rPr>
          <w:rFonts w:ascii="Angsana New" w:hAnsi="Angsana New"/>
          <w:sz w:val="28"/>
          <w:cs/>
        </w:rPr>
        <w:t>คณะกรรมการบริ</w:t>
      </w:r>
      <w:r w:rsidRPr="003148EC">
        <w:rPr>
          <w:rFonts w:ascii="Angsana New" w:hAnsi="Angsana New" w:hint="cs"/>
          <w:sz w:val="28"/>
          <w:cs/>
        </w:rPr>
        <w:t>หาร</w:t>
      </w:r>
      <w:r w:rsidRPr="003148EC">
        <w:rPr>
          <w:rFonts w:ascii="Angsana New" w:hAnsi="Angsana New"/>
          <w:sz w:val="28"/>
          <w:cs/>
        </w:rPr>
        <w:t>มีมติให้บริษัทร่วมลงทุนในบริษัท ทีดับเบิ้ลยูเอส เทคโนโลยี (ประเทศไทย) จํากัด</w:t>
      </w:r>
      <w:r w:rsidRPr="003148EC">
        <w:rPr>
          <w:rFonts w:ascii="Angsana New" w:hAnsi="Angsana New"/>
          <w:sz w:val="28"/>
        </w:rPr>
        <w:t xml:space="preserve"> </w:t>
      </w:r>
      <w:r w:rsidRPr="003148EC">
        <w:rPr>
          <w:rFonts w:ascii="Angsana New" w:hAnsi="Angsana New"/>
          <w:sz w:val="28"/>
          <w:cs/>
        </w:rPr>
        <w:t>ซึ่งดำเนินธุรกิจเกี่ยวกับ</w:t>
      </w:r>
      <w:r w:rsidRPr="003148EC">
        <w:rPr>
          <w:rFonts w:ascii="Angsana New" w:hAnsi="Angsana New" w:hint="cs"/>
          <w:sz w:val="28"/>
          <w:cs/>
        </w:rPr>
        <w:t>การ</w:t>
      </w:r>
      <w:r w:rsidRPr="003148EC">
        <w:rPr>
          <w:rFonts w:ascii="Angsana New" w:hAnsi="Angsana New"/>
          <w:sz w:val="28"/>
          <w:cs/>
        </w:rPr>
        <w:t>รับจ้างผลิต จำหน่าย</w:t>
      </w:r>
      <w:r w:rsidRPr="009445CD">
        <w:rPr>
          <w:rFonts w:ascii="Angsana New" w:hAnsi="Angsana New"/>
          <w:sz w:val="28"/>
          <w:cs/>
        </w:rPr>
        <w:t xml:space="preserve"> นำเข้า ส่งออก ประกอบชิ้นส่วน ผลิตภัณฑ์แบตเตอรี่ลิเที่ยม ชุดแบตเตอรี่สำเร็จรูป ระบบแบตเตอรี่สำรองพลังงาน และรับซ่อมชุดแบตเตอรี่และชิ้นส่วนอะไหล่อื่น รวมถึงการให้เช่าอุปกรณ์แบตเตอรี่ สำหรับอุปกรณ์ที่ใช้พลังงาน จากแบตเตอรี่ เช่น รถยนต์ จักรยานยนต์ จักรยานไฟฟ้า เรือยนต์ ยานพาหนะอื่น เครื่องมือการแพทย์ เครื่องมือทางการเกษตร อุปกรณ์พลังงานแสงอาทิตย์ และระบบแบตเตอรี่สำรองพลังงาน รวมถึงอุปกรณ์อื่นที่เกี่ยวข้องกัน</w:t>
      </w:r>
      <w:r w:rsidRPr="00195184">
        <w:rPr>
          <w:rFonts w:ascii="Angsana New" w:hAnsi="Angsana New"/>
          <w:sz w:val="28"/>
        </w:rPr>
        <w:t xml:space="preserve"> </w:t>
      </w:r>
      <w:r w:rsidRPr="00195184">
        <w:rPr>
          <w:rFonts w:ascii="Angsana New" w:hAnsi="Angsana New"/>
          <w:sz w:val="28"/>
          <w:cs/>
        </w:rPr>
        <w:t xml:space="preserve">โดยมีทุนจดทะเบียน </w:t>
      </w:r>
      <w:r w:rsidRPr="00195184">
        <w:rPr>
          <w:rFonts w:ascii="Angsana New" w:hAnsi="Angsana New"/>
          <w:sz w:val="28"/>
        </w:rPr>
        <w:t xml:space="preserve">5 </w:t>
      </w:r>
      <w:r w:rsidRPr="00195184">
        <w:rPr>
          <w:rFonts w:ascii="Angsana New" w:hAnsi="Angsana New"/>
          <w:sz w:val="28"/>
          <w:cs/>
        </w:rPr>
        <w:t xml:space="preserve">ล้านบาท แบ่งเป็นหุ้นสามัญ </w:t>
      </w:r>
      <w:r w:rsidRPr="00A31C89">
        <w:rPr>
          <w:rFonts w:ascii="Angsana New" w:hAnsi="Angsana New"/>
          <w:sz w:val="28"/>
          <w:cs/>
        </w:rPr>
        <w:t xml:space="preserve">จำนวน </w:t>
      </w:r>
      <w:r w:rsidR="000A5806">
        <w:rPr>
          <w:rFonts w:ascii="Angsana New" w:hAnsi="Angsana New"/>
          <w:sz w:val="28"/>
        </w:rPr>
        <w:t xml:space="preserve">   </w:t>
      </w:r>
      <w:r w:rsidRPr="00A31C89">
        <w:rPr>
          <w:rFonts w:ascii="Angsana New" w:hAnsi="Angsana New"/>
          <w:sz w:val="28"/>
        </w:rPr>
        <w:t xml:space="preserve">50,000 </w:t>
      </w:r>
      <w:r w:rsidRPr="00A31C89">
        <w:rPr>
          <w:rFonts w:ascii="Angsana New" w:hAnsi="Angsana New"/>
          <w:sz w:val="28"/>
          <w:cs/>
        </w:rPr>
        <w:t>หุ้น</w:t>
      </w:r>
      <w:r w:rsidRPr="00195184">
        <w:rPr>
          <w:rFonts w:ascii="Angsana New" w:hAnsi="Angsana New"/>
          <w:sz w:val="28"/>
          <w:cs/>
        </w:rPr>
        <w:t xml:space="preserve"> มูลค่าหุ้นละ </w:t>
      </w:r>
      <w:r w:rsidRPr="00195184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>0</w:t>
      </w:r>
      <w:r w:rsidRPr="00195184">
        <w:rPr>
          <w:rFonts w:ascii="Angsana New" w:hAnsi="Angsana New"/>
          <w:sz w:val="28"/>
        </w:rPr>
        <w:t xml:space="preserve">0 </w:t>
      </w:r>
      <w:r w:rsidRPr="00195184">
        <w:rPr>
          <w:rFonts w:ascii="Angsana New" w:hAnsi="Angsana New"/>
          <w:sz w:val="28"/>
          <w:cs/>
        </w:rPr>
        <w:t>บาท ซึ่งบริษัทถือหุ้นอยู่</w:t>
      </w:r>
      <w:r w:rsidRPr="001448FA">
        <w:rPr>
          <w:rFonts w:ascii="Angsana New" w:hAnsi="Angsana New"/>
          <w:sz w:val="28"/>
          <w:cs/>
        </w:rPr>
        <w:t xml:space="preserve">ร้อยละ </w:t>
      </w:r>
      <w:r>
        <w:rPr>
          <w:rFonts w:ascii="Angsana New" w:hAnsi="Angsana New"/>
          <w:sz w:val="28"/>
        </w:rPr>
        <w:t>0.01</w:t>
      </w:r>
      <w:r w:rsidRPr="00195184">
        <w:rPr>
          <w:rFonts w:ascii="Angsana New" w:hAnsi="Angsana New"/>
          <w:sz w:val="28"/>
        </w:rPr>
        <w:t xml:space="preserve"> </w:t>
      </w:r>
      <w:r w:rsidRPr="00195184">
        <w:rPr>
          <w:rFonts w:ascii="Angsana New" w:hAnsi="Angsana New"/>
          <w:sz w:val="28"/>
          <w:cs/>
        </w:rPr>
        <w:t xml:space="preserve">เป็นจำนวนเงินลงทุน </w:t>
      </w:r>
      <w:r w:rsidRPr="001448FA">
        <w:rPr>
          <w:rFonts w:ascii="Angsana New" w:hAnsi="Angsana New"/>
          <w:sz w:val="28"/>
        </w:rPr>
        <w:t xml:space="preserve">100 </w:t>
      </w:r>
      <w:r w:rsidRPr="001448FA">
        <w:rPr>
          <w:rFonts w:ascii="Angsana New" w:hAnsi="Angsana New"/>
          <w:sz w:val="28"/>
          <w:cs/>
        </w:rPr>
        <w:t>บาท</w:t>
      </w:r>
    </w:p>
    <w:p w14:paraId="16E3CA7D" w14:textId="44EB09FD" w:rsidR="00903AD1" w:rsidRDefault="00903AD1" w:rsidP="004C050D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  <w:r w:rsidRPr="00903AD1">
        <w:rPr>
          <w:rFonts w:ascii="Angsana New" w:hAnsi="Angsana New"/>
          <w:sz w:val="28"/>
          <w:cs/>
        </w:rPr>
        <w:t xml:space="preserve">เมื่อวันที่ </w:t>
      </w:r>
      <w:r w:rsidRPr="00903AD1">
        <w:rPr>
          <w:rFonts w:ascii="Angsana New" w:hAnsi="Angsana New"/>
          <w:sz w:val="28"/>
        </w:rPr>
        <w:t xml:space="preserve">2 </w:t>
      </w:r>
      <w:r w:rsidRPr="00903AD1">
        <w:rPr>
          <w:rFonts w:ascii="Angsana New" w:hAnsi="Angsana New"/>
          <w:sz w:val="28"/>
          <w:cs/>
        </w:rPr>
        <w:t xml:space="preserve">กุมภาพันธ์ </w:t>
      </w:r>
      <w:r w:rsidRPr="00903AD1">
        <w:rPr>
          <w:rFonts w:ascii="Angsana New" w:hAnsi="Angsana New"/>
          <w:sz w:val="28"/>
        </w:rPr>
        <w:t xml:space="preserve">2569 </w:t>
      </w:r>
      <w:r w:rsidRPr="00903AD1">
        <w:rPr>
          <w:rFonts w:ascii="Angsana New" w:hAnsi="Angsana New"/>
          <w:sz w:val="28"/>
          <w:cs/>
        </w:rPr>
        <w:t>บริษัท ทีดับเบิ้ลยูเอส เทคโนโลยี (ประเทศไทย) จำกัด ได้เพิ่มทุนจด</w:t>
      </w:r>
      <w:r w:rsidRPr="006E4007">
        <w:rPr>
          <w:rFonts w:ascii="Angsana New" w:hAnsi="Angsana New"/>
          <w:sz w:val="28"/>
          <w:cs/>
        </w:rPr>
        <w:t xml:space="preserve">ทะเบียนจาก </w:t>
      </w:r>
      <w:r w:rsidRPr="006E4007">
        <w:rPr>
          <w:rFonts w:ascii="Angsana New" w:hAnsi="Angsana New"/>
          <w:sz w:val="28"/>
        </w:rPr>
        <w:t xml:space="preserve">5 </w:t>
      </w:r>
      <w:r w:rsidRPr="006E4007">
        <w:rPr>
          <w:rFonts w:ascii="Angsana New" w:hAnsi="Angsana New"/>
          <w:sz w:val="28"/>
          <w:cs/>
        </w:rPr>
        <w:t>ล้าน</w:t>
      </w:r>
      <w:r w:rsidRPr="00903AD1">
        <w:rPr>
          <w:rFonts w:ascii="Angsana New" w:hAnsi="Angsana New"/>
          <w:sz w:val="28"/>
          <w:cs/>
        </w:rPr>
        <w:t xml:space="preserve">บาท เป็น </w:t>
      </w:r>
      <w:r>
        <w:rPr>
          <w:rFonts w:ascii="Angsana New" w:hAnsi="Angsana New"/>
          <w:sz w:val="28"/>
        </w:rPr>
        <w:t xml:space="preserve">  </w:t>
      </w:r>
      <w:r w:rsidRPr="00903AD1">
        <w:rPr>
          <w:rFonts w:ascii="Angsana New" w:hAnsi="Angsana New"/>
          <w:sz w:val="28"/>
        </w:rPr>
        <w:t xml:space="preserve">45 </w:t>
      </w:r>
      <w:r w:rsidRPr="00903AD1">
        <w:rPr>
          <w:rFonts w:ascii="Angsana New" w:hAnsi="Angsana New"/>
          <w:sz w:val="28"/>
          <w:cs/>
        </w:rPr>
        <w:t xml:space="preserve">ล้านบาท โดยบริษัทได้ลงทุนเพิ่มเติมเป็นจำนวน </w:t>
      </w:r>
      <w:r w:rsidRPr="00903AD1">
        <w:rPr>
          <w:rFonts w:ascii="Angsana New" w:hAnsi="Angsana New"/>
          <w:sz w:val="28"/>
        </w:rPr>
        <w:t xml:space="preserve">4.5 </w:t>
      </w:r>
      <w:r w:rsidRPr="00903AD1">
        <w:rPr>
          <w:rFonts w:ascii="Angsana New" w:hAnsi="Angsana New"/>
          <w:sz w:val="28"/>
          <w:cs/>
        </w:rPr>
        <w:t xml:space="preserve">ล้านบาท ส่งผลให้เงินลงทุนรวมของบริษัทเพิ่มขึ้นจาก </w:t>
      </w:r>
      <w:r w:rsidRPr="00903AD1">
        <w:rPr>
          <w:rFonts w:ascii="Angsana New" w:hAnsi="Angsana New"/>
          <w:sz w:val="28"/>
        </w:rPr>
        <w:t xml:space="preserve">100 </w:t>
      </w:r>
      <w:r w:rsidRPr="00903AD1">
        <w:rPr>
          <w:rFonts w:ascii="Angsana New" w:hAnsi="Angsana New"/>
          <w:sz w:val="28"/>
          <w:cs/>
        </w:rPr>
        <w:t xml:space="preserve">บาท เป็น </w:t>
      </w:r>
      <w:r w:rsidRPr="00903AD1">
        <w:rPr>
          <w:rFonts w:ascii="Angsana New" w:hAnsi="Angsana New"/>
          <w:sz w:val="28"/>
        </w:rPr>
        <w:t xml:space="preserve">4.5 </w:t>
      </w:r>
      <w:r w:rsidRPr="00903AD1">
        <w:rPr>
          <w:rFonts w:ascii="Angsana New" w:hAnsi="Angsana New"/>
          <w:sz w:val="28"/>
          <w:cs/>
        </w:rPr>
        <w:t xml:space="preserve">ล้านบาท และสัดส่วนการถือหุ้นเพิ่มขึ้นจากร้อยละ </w:t>
      </w:r>
      <w:r w:rsidRPr="00903AD1">
        <w:rPr>
          <w:rFonts w:ascii="Angsana New" w:hAnsi="Angsana New"/>
          <w:sz w:val="28"/>
        </w:rPr>
        <w:t xml:space="preserve">0.01 </w:t>
      </w:r>
      <w:r w:rsidRPr="00903AD1">
        <w:rPr>
          <w:rFonts w:ascii="Angsana New" w:hAnsi="Angsana New"/>
          <w:sz w:val="28"/>
          <w:cs/>
        </w:rPr>
        <w:t xml:space="preserve">เป็น ร้อยละ </w:t>
      </w:r>
      <w:r w:rsidRPr="00903AD1">
        <w:rPr>
          <w:rFonts w:ascii="Angsana New" w:hAnsi="Angsana New"/>
          <w:sz w:val="28"/>
        </w:rPr>
        <w:t>10</w:t>
      </w:r>
    </w:p>
    <w:p w14:paraId="0C83893E" w14:textId="77777777" w:rsidR="004C050D" w:rsidRDefault="004C050D" w:rsidP="00E27F8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</w:p>
    <w:p w14:paraId="492938FF" w14:textId="77777777" w:rsidR="000A5806" w:rsidRDefault="000A58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95D2A49" w14:textId="3EF7F2C5" w:rsidR="00C04B50" w:rsidRPr="00277B87" w:rsidRDefault="00B15477" w:rsidP="00D428E8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เงินฝากสถาบันการเงินที่มีภาระค้ำประกัน</w:t>
      </w:r>
    </w:p>
    <w:p w14:paraId="162C0ED6" w14:textId="218CAD82" w:rsidR="00C04B50" w:rsidRPr="00277B87" w:rsidRDefault="00B15477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 xml:space="preserve">เงินฝากสถาบันการเงินที่มีภาระค้ำประกัน ณ วันที่ </w:t>
      </w:r>
      <w:r w:rsidR="00725C00" w:rsidRPr="00277B87">
        <w:rPr>
          <w:rFonts w:ascii="Angsana New" w:hAnsi="Angsana New"/>
          <w:color w:val="000000"/>
          <w:sz w:val="28"/>
        </w:rPr>
        <w:t>3</w:t>
      </w:r>
      <w:r w:rsidR="00725C00">
        <w:rPr>
          <w:rFonts w:ascii="Angsana New" w:hAnsi="Angsana New"/>
          <w:color w:val="000000"/>
          <w:sz w:val="28"/>
        </w:rPr>
        <w:t>1</w:t>
      </w:r>
      <w:r w:rsidR="00725C00" w:rsidRPr="00277B87">
        <w:rPr>
          <w:rFonts w:ascii="Angsana New" w:hAnsi="Angsana New"/>
          <w:color w:val="000000"/>
          <w:sz w:val="28"/>
          <w:cs/>
        </w:rPr>
        <w:t xml:space="preserve"> </w:t>
      </w:r>
      <w:r w:rsidR="00725C00">
        <w:rPr>
          <w:rFonts w:ascii="Angsana New" w:hAnsi="Angsana New" w:hint="cs"/>
          <w:color w:val="000000"/>
          <w:sz w:val="28"/>
          <w:cs/>
        </w:rPr>
        <w:t>มีนาคม</w:t>
      </w:r>
      <w:r w:rsidR="00725C00" w:rsidRPr="00277B87">
        <w:rPr>
          <w:rFonts w:ascii="Angsana New" w:hAnsi="Angsana New"/>
          <w:color w:val="000000"/>
          <w:sz w:val="28"/>
          <w:cs/>
        </w:rPr>
        <w:t xml:space="preserve"> </w:t>
      </w:r>
      <w:r w:rsidR="00725C00" w:rsidRPr="00277B87">
        <w:rPr>
          <w:rFonts w:ascii="Angsana New" w:hAnsi="Angsana New"/>
          <w:color w:val="000000"/>
          <w:sz w:val="28"/>
        </w:rPr>
        <w:t>256</w:t>
      </w:r>
      <w:r w:rsidR="00725C00">
        <w:rPr>
          <w:rFonts w:ascii="Angsana New" w:hAnsi="Angsana New"/>
          <w:color w:val="000000"/>
          <w:sz w:val="28"/>
        </w:rPr>
        <w:t>9</w:t>
      </w:r>
      <w:r w:rsidR="00725C00" w:rsidRPr="00277B87">
        <w:rPr>
          <w:rFonts w:ascii="Angsana New" w:hAnsi="Angsana New"/>
          <w:color w:val="000000"/>
          <w:sz w:val="28"/>
        </w:rPr>
        <w:t xml:space="preserve"> </w:t>
      </w:r>
      <w:r w:rsidR="00725C00" w:rsidRPr="00277B87">
        <w:rPr>
          <w:rFonts w:ascii="Angsana New" w:hAnsi="Angsana New"/>
          <w:color w:val="000000"/>
          <w:sz w:val="28"/>
          <w:cs/>
        </w:rPr>
        <w:t xml:space="preserve">และวันที่ </w:t>
      </w:r>
      <w:r w:rsidR="00725C00" w:rsidRPr="00277B87">
        <w:rPr>
          <w:rFonts w:ascii="Angsana New" w:hAnsi="Angsana New"/>
          <w:color w:val="000000"/>
          <w:sz w:val="28"/>
        </w:rPr>
        <w:t xml:space="preserve">31 </w:t>
      </w:r>
      <w:r w:rsidR="00725C00" w:rsidRPr="00277B87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725C00" w:rsidRPr="00277B87">
        <w:rPr>
          <w:rFonts w:ascii="Angsana New" w:hAnsi="Angsana New"/>
          <w:color w:val="000000"/>
          <w:sz w:val="28"/>
        </w:rPr>
        <w:t>256</w:t>
      </w:r>
      <w:r w:rsidR="00725C00">
        <w:rPr>
          <w:rFonts w:ascii="Angsana New" w:hAnsi="Angsana New"/>
          <w:color w:val="000000"/>
          <w:sz w:val="28"/>
        </w:rPr>
        <w:t>8</w:t>
      </w:r>
      <w:r w:rsidR="00725C00"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80"/>
        <w:gridCol w:w="99"/>
        <w:gridCol w:w="1071"/>
        <w:gridCol w:w="101"/>
        <w:gridCol w:w="1081"/>
        <w:gridCol w:w="100"/>
        <w:gridCol w:w="1058"/>
        <w:gridCol w:w="81"/>
        <w:gridCol w:w="1089"/>
        <w:gridCol w:w="101"/>
        <w:gridCol w:w="1069"/>
      </w:tblGrid>
      <w:tr w:rsidR="000C38EA" w:rsidRPr="00277B87" w14:paraId="515B0BBC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177A22DF" w14:textId="77777777" w:rsidR="000C38EA" w:rsidRPr="00277B87" w:rsidRDefault="000C38E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989483" w14:textId="77777777" w:rsidR="000C38EA" w:rsidRPr="00277B87" w:rsidRDefault="000C38EA">
            <w:pPr>
              <w:ind w:left="-2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F8634B7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9" w:type="dxa"/>
            <w:gridSpan w:val="3"/>
            <w:vAlign w:val="bottom"/>
          </w:tcPr>
          <w:p w14:paraId="6AA12320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42CD69E0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5D639BC0" w14:textId="77777777" w:rsidR="000C38EA" w:rsidRPr="00277B87" w:rsidRDefault="000C38EA">
            <w:pPr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C38EA" w:rsidRPr="00277B87" w14:paraId="1F5AFBD4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2CDE1639" w14:textId="77777777" w:rsidR="000C38EA" w:rsidRPr="00277B87" w:rsidRDefault="000C38E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F0743E6" w14:textId="77777777" w:rsidR="000C38EA" w:rsidRPr="00277B87" w:rsidRDefault="000C38EA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01" w:type="dxa"/>
          </w:tcPr>
          <w:p w14:paraId="34C4BB6D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  <w:vAlign w:val="bottom"/>
          </w:tcPr>
          <w:p w14:paraId="7A571B83" w14:textId="1C70EA6E" w:rsidR="000C38EA" w:rsidRPr="00277B87" w:rsidRDefault="00122D24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0C38EA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81" w:type="dxa"/>
          </w:tcPr>
          <w:p w14:paraId="7AC76566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9" w:type="dxa"/>
            <w:gridSpan w:val="3"/>
            <w:tcBorders>
              <w:bottom w:val="single" w:sz="4" w:space="0" w:color="auto"/>
            </w:tcBorders>
            <w:vAlign w:val="bottom"/>
          </w:tcPr>
          <w:p w14:paraId="1F2F6329" w14:textId="77777777" w:rsidR="007B7657" w:rsidRDefault="00122D24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77B87">
              <w:rPr>
                <w:rFonts w:ascii="Angsana New" w:hAnsi="Angsana New"/>
                <w:spacing w:val="-4"/>
                <w:sz w:val="28"/>
                <w:cs/>
              </w:rPr>
              <w:t>ข้อมูลทาง</w:t>
            </w:r>
            <w:r w:rsidR="000C38EA" w:rsidRPr="00277B87">
              <w:rPr>
                <w:rFonts w:ascii="Angsana New" w:hAnsi="Angsana New"/>
                <w:spacing w:val="-4"/>
                <w:sz w:val="28"/>
                <w:cs/>
              </w:rPr>
              <w:t>การเงิน</w:t>
            </w:r>
          </w:p>
          <w:p w14:paraId="4E8A0126" w14:textId="70A5AECA" w:rsidR="000C38EA" w:rsidRPr="00277B87" w:rsidRDefault="000C38EA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77B87">
              <w:rPr>
                <w:rFonts w:ascii="Angsana New" w:hAnsi="Angsana New"/>
                <w:spacing w:val="-4"/>
                <w:sz w:val="28"/>
                <w:cs/>
              </w:rPr>
              <w:t>เฉพาะกิจการ</w:t>
            </w:r>
          </w:p>
        </w:tc>
      </w:tr>
      <w:tr w:rsidR="003D3528" w:rsidRPr="00277B87" w14:paraId="09332274" w14:textId="77777777">
        <w:trPr>
          <w:trHeight w:val="70"/>
        </w:trPr>
        <w:tc>
          <w:tcPr>
            <w:tcW w:w="2430" w:type="dxa"/>
            <w:vAlign w:val="bottom"/>
          </w:tcPr>
          <w:p w14:paraId="007BB283" w14:textId="77777777" w:rsidR="003D3528" w:rsidRPr="00277B87" w:rsidRDefault="003D3528" w:rsidP="003D352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47BEB70" w14:textId="2DD3C744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9" w:type="dxa"/>
            <w:vAlign w:val="center"/>
          </w:tcPr>
          <w:p w14:paraId="4103E2BC" w14:textId="77777777" w:rsidR="003D3528" w:rsidRPr="00277B87" w:rsidRDefault="003D3528" w:rsidP="003D3528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4D1E0A5E" w14:textId="29A4E466" w:rsidR="003D3528" w:rsidRPr="00277B87" w:rsidRDefault="003D3528" w:rsidP="003D3528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01" w:type="dxa"/>
            <w:tcBorders>
              <w:left w:val="nil"/>
            </w:tcBorders>
          </w:tcPr>
          <w:p w14:paraId="1480A5FF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266CE60E" w14:textId="72A4069D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00" w:type="dxa"/>
            <w:vAlign w:val="center"/>
          </w:tcPr>
          <w:p w14:paraId="3AC26653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4EDC63AE" w14:textId="75CA374A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77E8E8C4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3D36B03F" w14:textId="4FEC76A1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01" w:type="dxa"/>
            <w:vAlign w:val="center"/>
          </w:tcPr>
          <w:p w14:paraId="76144344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center"/>
          </w:tcPr>
          <w:p w14:paraId="02657481" w14:textId="55701D66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D3528" w:rsidRPr="00277B87" w14:paraId="3C8448CB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09BD685B" w14:textId="77777777" w:rsidR="003D3528" w:rsidRPr="00277B87" w:rsidRDefault="003D3528" w:rsidP="003D352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59159C" w14:textId="2805B17E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" w:type="dxa"/>
          </w:tcPr>
          <w:p w14:paraId="6E9ED2D8" w14:textId="77777777" w:rsidR="003D3528" w:rsidRPr="00277B87" w:rsidRDefault="003D3528" w:rsidP="003D3528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E0BA539" w14:textId="570029D5" w:rsidR="003D3528" w:rsidRPr="00277B87" w:rsidRDefault="003D3528" w:rsidP="003D3528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1" w:type="dxa"/>
            <w:tcBorders>
              <w:left w:val="nil"/>
            </w:tcBorders>
          </w:tcPr>
          <w:p w14:paraId="7FCE662D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C32D0D3" w14:textId="5552CB0C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" w:type="dxa"/>
          </w:tcPr>
          <w:p w14:paraId="3481E786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69BD458" w14:textId="2F21C4BE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1" w:type="dxa"/>
          </w:tcPr>
          <w:p w14:paraId="532E3DE9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009FCEC" w14:textId="1F6A5BCA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1" w:type="dxa"/>
          </w:tcPr>
          <w:p w14:paraId="0A38A515" w14:textId="77777777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A21C4B6" w14:textId="6EF1389A" w:rsidR="003D3528" w:rsidRPr="00277B87" w:rsidRDefault="003D3528" w:rsidP="003D352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9B6434" w:rsidRPr="00277B87" w14:paraId="4491D12A" w14:textId="77777777" w:rsidTr="009B6434">
        <w:tc>
          <w:tcPr>
            <w:tcW w:w="2430" w:type="dxa"/>
          </w:tcPr>
          <w:p w14:paraId="221DE0F3" w14:textId="77777777" w:rsidR="009B6434" w:rsidRDefault="009B6434" w:rsidP="009B6434">
            <w:pPr>
              <w:ind w:left="180" w:right="-108" w:hanging="180"/>
              <w:rPr>
                <w:rFonts w:ascii="Angsana New" w:hAnsi="Angsana New"/>
                <w:sz w:val="28"/>
              </w:rPr>
            </w:pPr>
            <w:r w:rsidRPr="00FF30F0">
              <w:rPr>
                <w:rFonts w:ascii="Angsana New" w:hAnsi="Angsana New" w:hint="cs"/>
                <w:sz w:val="28"/>
                <w:cs/>
              </w:rPr>
              <w:t>เงินฝากสถาบันการเงิน</w:t>
            </w:r>
          </w:p>
          <w:p w14:paraId="39E962F2" w14:textId="6F4B85D8" w:rsidR="009B6434" w:rsidRPr="00277B87" w:rsidRDefault="009B6434" w:rsidP="009B6434">
            <w:pPr>
              <w:ind w:left="180" w:right="-108"/>
              <w:rPr>
                <w:rFonts w:ascii="Angsana New" w:hAnsi="Angsana New"/>
                <w:sz w:val="28"/>
                <w:cs/>
              </w:rPr>
            </w:pPr>
            <w:r w:rsidRPr="00FF30F0">
              <w:rPr>
                <w:rFonts w:ascii="Angsana New" w:hAnsi="Angsana New" w:hint="cs"/>
                <w:sz w:val="28"/>
                <w:cs/>
              </w:rPr>
              <w:t>ที่มีภาระค้ำประกัน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85B787" w14:textId="18CCF150" w:rsidR="009B6434" w:rsidRPr="00277B87" w:rsidRDefault="009B6434" w:rsidP="009B643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  <w:r w:rsidRPr="009F2AF3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- 0.40</w:t>
            </w:r>
          </w:p>
        </w:tc>
        <w:tc>
          <w:tcPr>
            <w:tcW w:w="99" w:type="dxa"/>
            <w:vAlign w:val="bottom"/>
          </w:tcPr>
          <w:p w14:paraId="29DE992D" w14:textId="77777777" w:rsidR="009B6434" w:rsidRPr="00277B87" w:rsidRDefault="009B6434" w:rsidP="009B64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BA712BC" w14:textId="7ED5B6E3" w:rsidR="009B6434" w:rsidRPr="00277B87" w:rsidRDefault="009B6434" w:rsidP="009B643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  <w:r w:rsidRPr="009F2AF3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- 0.40</w:t>
            </w:r>
          </w:p>
        </w:tc>
        <w:tc>
          <w:tcPr>
            <w:tcW w:w="101" w:type="dxa"/>
            <w:vAlign w:val="bottom"/>
          </w:tcPr>
          <w:p w14:paraId="3386A9C3" w14:textId="77777777" w:rsidR="009B6434" w:rsidRPr="00277B87" w:rsidRDefault="009B6434" w:rsidP="009B643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7428" w14:textId="7E4592E5" w:rsidR="009B6434" w:rsidRPr="00277B87" w:rsidRDefault="009B6434" w:rsidP="009B643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3,187</w:t>
            </w:r>
          </w:p>
        </w:tc>
        <w:tc>
          <w:tcPr>
            <w:tcW w:w="100" w:type="dxa"/>
            <w:vAlign w:val="bottom"/>
          </w:tcPr>
          <w:p w14:paraId="2E1405F6" w14:textId="77777777" w:rsidR="009B6434" w:rsidRPr="00277B87" w:rsidRDefault="009B6434" w:rsidP="009B643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589A1" w14:textId="68CD15E9" w:rsidR="009B6434" w:rsidRPr="00277B87" w:rsidRDefault="009B6434" w:rsidP="009B643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3,187</w:t>
            </w:r>
          </w:p>
        </w:tc>
        <w:tc>
          <w:tcPr>
            <w:tcW w:w="81" w:type="dxa"/>
            <w:vAlign w:val="bottom"/>
          </w:tcPr>
          <w:p w14:paraId="0DEDC879" w14:textId="77777777" w:rsidR="009B6434" w:rsidRPr="00277B87" w:rsidRDefault="009B6434" w:rsidP="009B643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07B68" w14:textId="0EE705CC" w:rsidR="009B6434" w:rsidRPr="00277B87" w:rsidRDefault="009B6434" w:rsidP="009B6434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2,171</w:t>
            </w:r>
          </w:p>
        </w:tc>
        <w:tc>
          <w:tcPr>
            <w:tcW w:w="101" w:type="dxa"/>
            <w:vAlign w:val="bottom"/>
          </w:tcPr>
          <w:p w14:paraId="3CFB407D" w14:textId="77777777" w:rsidR="009B6434" w:rsidRPr="00277B87" w:rsidRDefault="009B6434" w:rsidP="009B643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5D10E" w14:textId="17593B23" w:rsidR="009B6434" w:rsidRPr="00277B87" w:rsidRDefault="009B6434" w:rsidP="009B6434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2,171</w:t>
            </w:r>
          </w:p>
        </w:tc>
      </w:tr>
      <w:tr w:rsidR="009B6434" w:rsidRPr="00277B87" w14:paraId="2436C5DE" w14:textId="77777777" w:rsidTr="009B6434">
        <w:tc>
          <w:tcPr>
            <w:tcW w:w="2430" w:type="dxa"/>
            <w:vAlign w:val="bottom"/>
          </w:tcPr>
          <w:p w14:paraId="29121240" w14:textId="1502A7F2" w:rsidR="009B6434" w:rsidRPr="00277B87" w:rsidRDefault="009B6434" w:rsidP="009B6434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552DA7F" w14:textId="77777777" w:rsidR="009B6434" w:rsidRPr="00277B87" w:rsidRDefault="009B6434" w:rsidP="009B6434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" w:type="dxa"/>
          </w:tcPr>
          <w:p w14:paraId="46950B49" w14:textId="77777777" w:rsidR="009B6434" w:rsidRPr="00277B87" w:rsidRDefault="009B6434" w:rsidP="009B643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5EDEBE7E" w14:textId="77777777" w:rsidR="009B6434" w:rsidRPr="00277B87" w:rsidRDefault="009B6434" w:rsidP="009B6434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" w:type="dxa"/>
          </w:tcPr>
          <w:p w14:paraId="223ED2D9" w14:textId="77777777" w:rsidR="009B6434" w:rsidRPr="00277B87" w:rsidRDefault="009B6434" w:rsidP="009B643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97F6" w14:textId="4E21632D" w:rsidR="009B6434" w:rsidRPr="00277B87" w:rsidRDefault="009B6434" w:rsidP="009B643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3,187</w:t>
            </w:r>
          </w:p>
        </w:tc>
        <w:tc>
          <w:tcPr>
            <w:tcW w:w="100" w:type="dxa"/>
            <w:vAlign w:val="bottom"/>
          </w:tcPr>
          <w:p w14:paraId="26719CFF" w14:textId="77777777" w:rsidR="009B6434" w:rsidRPr="00277B87" w:rsidRDefault="009B6434" w:rsidP="009B6434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0BA4D" w14:textId="6FD5CF2E" w:rsidR="009B6434" w:rsidRPr="00277B87" w:rsidRDefault="009B6434" w:rsidP="009B643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3,187</w:t>
            </w:r>
          </w:p>
        </w:tc>
        <w:tc>
          <w:tcPr>
            <w:tcW w:w="81" w:type="dxa"/>
            <w:vAlign w:val="bottom"/>
          </w:tcPr>
          <w:p w14:paraId="041809BF" w14:textId="77777777" w:rsidR="009B6434" w:rsidRPr="00277B87" w:rsidRDefault="009B6434" w:rsidP="009B6434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A9BE9" w14:textId="4FD621F9" w:rsidR="009B6434" w:rsidRPr="00277B87" w:rsidRDefault="009B6434" w:rsidP="009B6434">
            <w:pPr>
              <w:tabs>
                <w:tab w:val="decimal" w:pos="830"/>
              </w:tabs>
              <w:ind w:right="93"/>
              <w:jc w:val="right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2,171</w:t>
            </w:r>
          </w:p>
        </w:tc>
        <w:tc>
          <w:tcPr>
            <w:tcW w:w="101" w:type="dxa"/>
            <w:vAlign w:val="bottom"/>
          </w:tcPr>
          <w:p w14:paraId="487C03F9" w14:textId="77777777" w:rsidR="009B6434" w:rsidRPr="00277B87" w:rsidRDefault="009B6434" w:rsidP="009B6434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487D" w14:textId="573A0E6B" w:rsidR="009B6434" w:rsidRPr="00277B87" w:rsidRDefault="009B6434" w:rsidP="009B6434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2,171</w:t>
            </w:r>
          </w:p>
        </w:tc>
      </w:tr>
    </w:tbl>
    <w:p w14:paraId="5CFD9AA9" w14:textId="0D696739" w:rsidR="00C04B50" w:rsidRPr="00277B87" w:rsidRDefault="0016613A" w:rsidP="00505302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  <w:r w:rsidRPr="0016613A">
        <w:rPr>
          <w:rFonts w:ascii="Angsana New" w:hAnsi="Angsana New" w:hint="cs"/>
          <w:sz w:val="28"/>
          <w:cs/>
        </w:rPr>
        <w:t>กลุ่มบริษัทมีเงินฝากสถาบันการเงินที่ติดภาระค้ำประกันเป็นเงินฝากประจำของบริษัทย่อย</w:t>
      </w:r>
      <w:r w:rsidRPr="0016613A">
        <w:rPr>
          <w:rFonts w:ascii="Angsana New" w:hAnsi="Angsana New"/>
          <w:sz w:val="28"/>
          <w:cs/>
        </w:rPr>
        <w:t xml:space="preserve"> </w:t>
      </w:r>
      <w:r w:rsidRPr="0016613A">
        <w:rPr>
          <w:rFonts w:ascii="Angsana New" w:hAnsi="Angsana New" w:hint="cs"/>
          <w:sz w:val="28"/>
          <w:cs/>
        </w:rPr>
        <w:t>โดยเงินฝากถูกใช้เป็นหลักทรัพย์</w:t>
      </w:r>
      <w:r w:rsidRPr="0016613A">
        <w:rPr>
          <w:rFonts w:ascii="Angsana New" w:hAnsi="Angsana New"/>
          <w:sz w:val="28"/>
          <w:cs/>
        </w:rPr>
        <w:t xml:space="preserve">               </w:t>
      </w:r>
      <w:r w:rsidRPr="0016613A">
        <w:rPr>
          <w:rFonts w:ascii="Angsana New" w:hAnsi="Angsana New" w:hint="cs"/>
          <w:sz w:val="28"/>
          <w:cs/>
        </w:rPr>
        <w:t>ค้ำประกันวงเงินสินเชื่อและหนังสือค้ำประกันธนาคารที่เกิน</w:t>
      </w:r>
      <w:r w:rsidR="00CA2018">
        <w:rPr>
          <w:rFonts w:ascii="Angsana New" w:hAnsi="Angsana New"/>
          <w:sz w:val="28"/>
        </w:rPr>
        <w:t xml:space="preserve"> 1 </w:t>
      </w:r>
      <w:r w:rsidRPr="0016613A">
        <w:rPr>
          <w:rFonts w:ascii="Angsana New" w:hAnsi="Angsana New" w:hint="cs"/>
          <w:sz w:val="28"/>
          <w:cs/>
        </w:rPr>
        <w:t>ปี</w:t>
      </w:r>
      <w:r w:rsidRPr="0016613A">
        <w:rPr>
          <w:rFonts w:ascii="Angsana New" w:hAnsi="Angsana New"/>
          <w:sz w:val="28"/>
          <w:cs/>
        </w:rPr>
        <w:t xml:space="preserve"> </w:t>
      </w:r>
      <w:r w:rsidR="00F6764D" w:rsidRPr="00A643DB">
        <w:rPr>
          <w:rFonts w:ascii="Angsana New" w:hAnsi="Angsana New"/>
          <w:sz w:val="28"/>
          <w:cs/>
        </w:rPr>
        <w:t>(ดูหมายเหตุข้อ</w:t>
      </w:r>
      <w:r w:rsidR="007132D7">
        <w:rPr>
          <w:rFonts w:ascii="Angsana New" w:hAnsi="Angsana New"/>
          <w:sz w:val="28"/>
        </w:rPr>
        <w:t xml:space="preserve"> 22.3.1</w:t>
      </w:r>
      <w:r w:rsidR="00F6764D" w:rsidRPr="00A643DB">
        <w:rPr>
          <w:rFonts w:ascii="Angsana New" w:hAnsi="Angsana New"/>
          <w:sz w:val="28"/>
          <w:cs/>
        </w:rPr>
        <w:t>)</w:t>
      </w:r>
    </w:p>
    <w:p w14:paraId="08233A10" w14:textId="6F1FB14C" w:rsidR="00C04B50" w:rsidRPr="00277B87" w:rsidRDefault="00C04B50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</w:p>
    <w:p w14:paraId="5B92F6FC" w14:textId="7E8499FD" w:rsidR="00B60E9A" w:rsidRPr="00277B87" w:rsidRDefault="00B60E9A" w:rsidP="00F676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  <w:sectPr w:rsidR="00B60E9A" w:rsidRPr="00277B87" w:rsidSect="0077513A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aperSrc w:first="1" w:other="1"/>
          <w:pgNumType w:start="11" w:chapStyle="1"/>
          <w:cols w:space="720"/>
          <w:docGrid w:linePitch="326"/>
        </w:sectPr>
      </w:pPr>
    </w:p>
    <w:p w14:paraId="210AC645" w14:textId="2368E5EF" w:rsidR="00E74D76" w:rsidRPr="00277B87" w:rsidRDefault="00C96992" w:rsidP="00250A03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เงินลงทุนในบริษัทย่อย</w:t>
      </w:r>
    </w:p>
    <w:p w14:paraId="092B0BFC" w14:textId="631728EF" w:rsidR="00C96992" w:rsidRPr="00277B87" w:rsidRDefault="00C96992" w:rsidP="006C72D6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251135" w:rsidRPr="00277B87">
        <w:rPr>
          <w:rFonts w:ascii="Angsana New" w:hAnsi="Angsana New"/>
          <w:sz w:val="28"/>
        </w:rPr>
        <w:t>3</w:t>
      </w:r>
      <w:r w:rsidR="00FF5CA9">
        <w:rPr>
          <w:rFonts w:ascii="Angsana New" w:hAnsi="Angsana New"/>
          <w:sz w:val="28"/>
        </w:rPr>
        <w:t>1</w:t>
      </w:r>
      <w:r w:rsidR="00251135" w:rsidRPr="00277B87">
        <w:rPr>
          <w:rFonts w:ascii="Angsana New" w:hAnsi="Angsana New"/>
          <w:sz w:val="28"/>
        </w:rPr>
        <w:t xml:space="preserve"> </w:t>
      </w:r>
      <w:r w:rsidR="00FF5CA9">
        <w:rPr>
          <w:rFonts w:ascii="Angsana New" w:hAnsi="Angsana New" w:hint="cs"/>
          <w:sz w:val="28"/>
          <w:cs/>
        </w:rPr>
        <w:t>มีนาคม</w:t>
      </w:r>
      <w:r w:rsidR="00251135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FF5CA9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FF5CA9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4983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3408"/>
        <w:gridCol w:w="1033"/>
        <w:gridCol w:w="135"/>
        <w:gridCol w:w="1079"/>
        <w:gridCol w:w="140"/>
        <w:gridCol w:w="1032"/>
        <w:gridCol w:w="140"/>
        <w:gridCol w:w="1047"/>
        <w:gridCol w:w="140"/>
        <w:gridCol w:w="1041"/>
        <w:gridCol w:w="140"/>
        <w:gridCol w:w="1103"/>
        <w:gridCol w:w="140"/>
        <w:gridCol w:w="1062"/>
      </w:tblGrid>
      <w:tr w:rsidR="008C21F9" w:rsidRPr="00277B87" w14:paraId="70C818F0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059F9851" w14:textId="77777777" w:rsidR="009C589F" w:rsidRPr="00277B87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56A30935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3" w:type="pct"/>
          </w:tcPr>
          <w:p w14:paraId="47A50F6B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224D5B8F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70" w:type="pct"/>
            <w:gridSpan w:val="3"/>
            <w:vAlign w:val="bottom"/>
          </w:tcPr>
          <w:p w14:paraId="0CBE2EB4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77127A3E" w14:textId="77777777" w:rsidR="009C589F" w:rsidRPr="00277B87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58" w:type="pct"/>
          </w:tcPr>
          <w:p w14:paraId="1AE887F9" w14:textId="77777777" w:rsidR="009C589F" w:rsidRPr="00277B87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40" w:type="pct"/>
            <w:gridSpan w:val="6"/>
          </w:tcPr>
          <w:p w14:paraId="65B52137" w14:textId="77777777" w:rsidR="009C589F" w:rsidRPr="00277B87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หน่วย: พันบาท)</w:t>
            </w:r>
          </w:p>
        </w:tc>
      </w:tr>
      <w:tr w:rsidR="00323674" w:rsidRPr="00277B87" w14:paraId="0F7D2B88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4771A6D9" w14:textId="77777777" w:rsidR="009C589F" w:rsidRPr="00277B87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6E1AAFD1" w14:textId="77777777" w:rsidR="009C589F" w:rsidRPr="00277B87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3" w:type="pct"/>
            <w:vMerge w:val="restart"/>
          </w:tcPr>
          <w:p w14:paraId="10D7CEBA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42227B54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70" w:type="pct"/>
            <w:gridSpan w:val="3"/>
            <w:vAlign w:val="bottom"/>
          </w:tcPr>
          <w:p w14:paraId="3FE2237A" w14:textId="4977B2F9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8" w:type="pct"/>
          </w:tcPr>
          <w:p w14:paraId="6177D09E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598" w:type="pct"/>
            <w:gridSpan w:val="7"/>
            <w:vAlign w:val="bottom"/>
          </w:tcPr>
          <w:p w14:paraId="4C8B1A4F" w14:textId="7AD2CBEC" w:rsidR="009C589F" w:rsidRPr="00277B87" w:rsidRDefault="00425544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ข้อมูลทาง</w:t>
            </w:r>
            <w:r w:rsidR="009C589F" w:rsidRPr="00277B87">
              <w:rPr>
                <w:rFonts w:ascii="Angsana New" w:hAnsi="Angsana New"/>
                <w:color w:val="000000"/>
                <w:sz w:val="28"/>
                <w:cs/>
              </w:rPr>
              <w:t>การเงินเฉพาะกิจการ</w:t>
            </w:r>
          </w:p>
        </w:tc>
      </w:tr>
      <w:tr w:rsidR="008C21F9" w:rsidRPr="00277B87" w14:paraId="06C12C2E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4FFBCA49" w14:textId="77777777" w:rsidR="009C589F" w:rsidRPr="00277B87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098C301C" w14:textId="77777777" w:rsidR="009C589F" w:rsidRPr="00277B87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3" w:type="pct"/>
            <w:vMerge/>
          </w:tcPr>
          <w:p w14:paraId="621E50A0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4007FBA4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70" w:type="pct"/>
            <w:gridSpan w:val="3"/>
            <w:vAlign w:val="bottom"/>
          </w:tcPr>
          <w:p w14:paraId="0D4DA38A" w14:textId="77777777" w:rsidR="009C589F" w:rsidRPr="00277B87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เป็นเจ้าของ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8" w:type="pct"/>
          </w:tcPr>
          <w:p w14:paraId="76879A41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62" w:type="pct"/>
            <w:gridSpan w:val="3"/>
            <w:vAlign w:val="bottom"/>
          </w:tcPr>
          <w:p w14:paraId="4B35A780" w14:textId="77777777" w:rsidR="009C589F" w:rsidRPr="00277B87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8" w:type="pct"/>
          </w:tcPr>
          <w:p w14:paraId="6467A4F3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88" w:type="pct"/>
            <w:gridSpan w:val="3"/>
            <w:vAlign w:val="bottom"/>
          </w:tcPr>
          <w:p w14:paraId="772FFB1B" w14:textId="77777777" w:rsidR="009C589F" w:rsidRPr="00277B87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วิธีราคาทุน</w:t>
            </w:r>
          </w:p>
        </w:tc>
      </w:tr>
      <w:tr w:rsidR="00FF5CA9" w:rsidRPr="00277B87" w14:paraId="19FA2AF7" w14:textId="77777777">
        <w:trPr>
          <w:trHeight w:val="144"/>
        </w:trPr>
        <w:tc>
          <w:tcPr>
            <w:tcW w:w="1020" w:type="pct"/>
            <w:vAlign w:val="bottom"/>
          </w:tcPr>
          <w:p w14:paraId="3BC88D72" w14:textId="77777777" w:rsidR="00FF5CA9" w:rsidRPr="00277B87" w:rsidRDefault="00FF5CA9" w:rsidP="00FF5CA9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17E712C0" w14:textId="77777777" w:rsidR="00FF5CA9" w:rsidRPr="00277B87" w:rsidRDefault="00FF5CA9" w:rsidP="00FF5CA9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16C71C68" w14:textId="77777777" w:rsidR="00FF5CA9" w:rsidRPr="00277B87" w:rsidRDefault="00FF5CA9" w:rsidP="00FF5CA9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6" w:type="pct"/>
          </w:tcPr>
          <w:p w14:paraId="6F996E49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center"/>
          </w:tcPr>
          <w:p w14:paraId="6C28E2AC" w14:textId="3CD45021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48" w:type="pct"/>
            <w:vAlign w:val="center"/>
          </w:tcPr>
          <w:p w14:paraId="778CDFEF" w14:textId="77777777" w:rsidR="00FF5CA9" w:rsidRPr="00277B87" w:rsidRDefault="00FF5CA9" w:rsidP="00FF5CA9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center"/>
          </w:tcPr>
          <w:p w14:paraId="7277D2FA" w14:textId="46DE61CF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48" w:type="pct"/>
          </w:tcPr>
          <w:p w14:paraId="79E5A419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center"/>
          </w:tcPr>
          <w:p w14:paraId="79D546D8" w14:textId="007DFAB0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48" w:type="pct"/>
            <w:vAlign w:val="center"/>
          </w:tcPr>
          <w:p w14:paraId="060BBEBD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6" w:type="pct"/>
            <w:vAlign w:val="center"/>
          </w:tcPr>
          <w:p w14:paraId="0BA10C4A" w14:textId="30F7B589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48" w:type="pct"/>
          </w:tcPr>
          <w:p w14:paraId="3C612C21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center"/>
          </w:tcPr>
          <w:p w14:paraId="76E6BF22" w14:textId="61B0D76B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48" w:type="pct"/>
            <w:vAlign w:val="center"/>
          </w:tcPr>
          <w:p w14:paraId="0D3F70B1" w14:textId="77777777" w:rsidR="00FF5CA9" w:rsidRPr="00277B87" w:rsidRDefault="00FF5CA9" w:rsidP="00FF5CA9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center"/>
          </w:tcPr>
          <w:p w14:paraId="55D2FB29" w14:textId="6C8EE0B7" w:rsidR="00FF5CA9" w:rsidRPr="00277B87" w:rsidRDefault="00FF5CA9" w:rsidP="00FF5CA9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FF5CA9" w:rsidRPr="00277B87" w14:paraId="2035EF80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2D4EFBC1" w14:textId="77777777" w:rsidR="00FF5CA9" w:rsidRPr="00277B87" w:rsidRDefault="00FF5CA9" w:rsidP="00FF5CA9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165" w:type="pct"/>
          </w:tcPr>
          <w:p w14:paraId="4A1CF387" w14:textId="77777777" w:rsidR="00FF5CA9" w:rsidRPr="00277B87" w:rsidRDefault="00FF5CA9" w:rsidP="00FF5CA9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53" w:type="pct"/>
          </w:tcPr>
          <w:p w14:paraId="53B768C5" w14:textId="77777777" w:rsidR="00FF5CA9" w:rsidRPr="00277B87" w:rsidRDefault="00FF5CA9" w:rsidP="00FF5CA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6" w:type="pct"/>
          </w:tcPr>
          <w:p w14:paraId="3E3B2888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7E8EB082" w14:textId="2CF68CD3" w:rsidR="00FF5CA9" w:rsidRPr="00277B87" w:rsidRDefault="00FF5CA9" w:rsidP="00FF5CA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pct"/>
          </w:tcPr>
          <w:p w14:paraId="431679E4" w14:textId="77777777" w:rsidR="00FF5CA9" w:rsidRPr="00277B87" w:rsidRDefault="00FF5CA9" w:rsidP="00FF5CA9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504EF3AC" w14:textId="5A54FF76" w:rsidR="00FF5CA9" w:rsidRPr="00277B87" w:rsidRDefault="00FF5CA9" w:rsidP="00FF5CA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8" w:type="pct"/>
          </w:tcPr>
          <w:p w14:paraId="7FE6F123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59BDBBE2" w14:textId="44B7FB29" w:rsidR="00FF5CA9" w:rsidRPr="00277B87" w:rsidRDefault="00FF5CA9" w:rsidP="00FF5CA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pct"/>
          </w:tcPr>
          <w:p w14:paraId="5EDDA3CB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77E182A7" w14:textId="4FCE5F3F" w:rsidR="00FF5CA9" w:rsidRPr="00277B87" w:rsidRDefault="00FF5CA9" w:rsidP="00FF5CA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8" w:type="pct"/>
          </w:tcPr>
          <w:p w14:paraId="215E2DB1" w14:textId="77777777" w:rsidR="00FF5CA9" w:rsidRPr="00277B87" w:rsidRDefault="00FF5CA9" w:rsidP="00FF5CA9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350B9DDE" w14:textId="4CAC1284" w:rsidR="00FF5CA9" w:rsidRPr="00277B87" w:rsidRDefault="00FF5CA9" w:rsidP="00FF5CA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pct"/>
          </w:tcPr>
          <w:p w14:paraId="19B41AD4" w14:textId="77777777" w:rsidR="00FF5CA9" w:rsidRPr="00277B87" w:rsidRDefault="00FF5CA9" w:rsidP="00FF5CA9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2D75EDF1" w14:textId="7897B92F" w:rsidR="00FF5CA9" w:rsidRPr="00277B87" w:rsidRDefault="00FF5CA9" w:rsidP="00FF5CA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F30D23" w:rsidRPr="00277B87" w14:paraId="2D8C5D5E" w14:textId="77777777" w:rsidTr="00E41384">
        <w:trPr>
          <w:trHeight w:val="144"/>
        </w:trPr>
        <w:tc>
          <w:tcPr>
            <w:tcW w:w="1020" w:type="pct"/>
          </w:tcPr>
          <w:p w14:paraId="1D93DAEE" w14:textId="079433E9" w:rsidR="00F30D23" w:rsidRPr="00277B87" w:rsidRDefault="00F30D23" w:rsidP="00F30D23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277B87">
              <w:rPr>
                <w:rFonts w:ascii="Angsana New" w:hAnsi="Angsana New"/>
                <w:sz w:val="28"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65" w:type="pct"/>
          </w:tcPr>
          <w:p w14:paraId="4C42AAB9" w14:textId="064353BA" w:rsidR="00F30D23" w:rsidRPr="00277B87" w:rsidRDefault="00F30D23" w:rsidP="00F30D23">
            <w:pPr>
              <w:ind w:left="432" w:hanging="32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จำหน่ายอุปกรณ์และบริการติดตั้งระบบ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277B87">
              <w:rPr>
                <w:rFonts w:ascii="Angsana New" w:hAnsi="Angsana New"/>
                <w:sz w:val="28"/>
                <w:cs/>
              </w:rPr>
              <w:t>แก๊สรถยนต์และอุตสาหกรรมและ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277B87">
              <w:rPr>
                <w:rFonts w:ascii="Angsana New" w:hAnsi="Angsana New"/>
                <w:sz w:val="28"/>
                <w:cs/>
              </w:rPr>
              <w:t>บริการรับเหมาก่อสร้าง</w:t>
            </w:r>
          </w:p>
        </w:tc>
        <w:tc>
          <w:tcPr>
            <w:tcW w:w="353" w:type="pct"/>
            <w:vAlign w:val="bottom"/>
          </w:tcPr>
          <w:p w14:paraId="349C5DA0" w14:textId="79E2C4C1" w:rsidR="00F30D23" w:rsidRPr="00277B87" w:rsidRDefault="00F30D23" w:rsidP="00F30D2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6DC0A02F" w14:textId="77777777" w:rsidR="00F30D23" w:rsidRPr="00277B87" w:rsidRDefault="00F30D23" w:rsidP="00F30D2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1CE1BD8" w14:textId="0B563B09" w:rsidR="00F30D23" w:rsidRPr="00277B87" w:rsidRDefault="00F30D23" w:rsidP="00F30D2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2B0EEF2F" w14:textId="77777777" w:rsidR="00F30D23" w:rsidRPr="00277B87" w:rsidRDefault="00F30D23" w:rsidP="00F30D2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76FA9D03" w14:textId="0CC40B54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07666C1D" w14:textId="77777777" w:rsidR="00F30D23" w:rsidRPr="00277B87" w:rsidRDefault="00F30D23" w:rsidP="00F30D2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F4E36EC" w14:textId="7A348F32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169F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48" w:type="pct"/>
            <w:vAlign w:val="bottom"/>
          </w:tcPr>
          <w:p w14:paraId="769E0A3F" w14:textId="77777777" w:rsidR="00F30D23" w:rsidRPr="00277B87" w:rsidRDefault="00F30D23" w:rsidP="00F30D2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7FBFF4F" w14:textId="19399E06" w:rsidR="00F30D23" w:rsidRPr="00277B87" w:rsidRDefault="00F30D23" w:rsidP="00F30D23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48" w:type="pct"/>
            <w:vAlign w:val="bottom"/>
          </w:tcPr>
          <w:p w14:paraId="097E4D3F" w14:textId="77777777" w:rsidR="00F30D23" w:rsidRPr="00277B87" w:rsidRDefault="00F30D23" w:rsidP="00F30D2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4D6631AB" w14:textId="291264C1" w:rsidR="00F30D23" w:rsidRPr="00277B87" w:rsidRDefault="006335E3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377</w:t>
            </w:r>
          </w:p>
        </w:tc>
        <w:tc>
          <w:tcPr>
            <w:tcW w:w="48" w:type="pct"/>
            <w:vAlign w:val="bottom"/>
          </w:tcPr>
          <w:p w14:paraId="648C4768" w14:textId="77777777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749C5C43" w14:textId="4FE5B327" w:rsidR="00F30D23" w:rsidRPr="00277B87" w:rsidRDefault="006335E3" w:rsidP="00F30D2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377</w:t>
            </w:r>
          </w:p>
        </w:tc>
      </w:tr>
      <w:tr w:rsidR="00F30D23" w:rsidRPr="00277B87" w14:paraId="6B76668B" w14:textId="77777777" w:rsidTr="00E41384">
        <w:trPr>
          <w:trHeight w:val="144"/>
        </w:trPr>
        <w:tc>
          <w:tcPr>
            <w:tcW w:w="1020" w:type="pct"/>
          </w:tcPr>
          <w:p w14:paraId="370F5881" w14:textId="3950E0F8" w:rsidR="00F30D23" w:rsidRPr="00277B87" w:rsidRDefault="00F30D23" w:rsidP="00F30D23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ราชพฤกษ์วิศวกรรม จำกัด</w:t>
            </w:r>
          </w:p>
        </w:tc>
        <w:tc>
          <w:tcPr>
            <w:tcW w:w="1165" w:type="pct"/>
          </w:tcPr>
          <w:p w14:paraId="62C31491" w14:textId="6ED36BA6" w:rsidR="00F30D23" w:rsidRPr="00277B87" w:rsidRDefault="00F30D23" w:rsidP="00F30D23">
            <w:pPr>
              <w:ind w:left="304" w:hanging="20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ตรวจสอบความปลอดภัยทางวิศวกรรม</w:t>
            </w:r>
          </w:p>
        </w:tc>
        <w:tc>
          <w:tcPr>
            <w:tcW w:w="353" w:type="pct"/>
            <w:vAlign w:val="bottom"/>
          </w:tcPr>
          <w:p w14:paraId="70F8F85B" w14:textId="3FD5AC2D" w:rsidR="00F30D23" w:rsidRPr="00277B87" w:rsidRDefault="00F30D23" w:rsidP="00F30D2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1A5CBAAA" w14:textId="77777777" w:rsidR="00F30D23" w:rsidRPr="00277B87" w:rsidRDefault="00F30D23" w:rsidP="00F30D2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7271CC1E" w14:textId="062383C4" w:rsidR="00F30D23" w:rsidRPr="00277B87" w:rsidRDefault="00F30D23" w:rsidP="00F30D2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12B09C3A" w14:textId="77777777" w:rsidR="00F30D23" w:rsidRPr="00277B87" w:rsidRDefault="00F30D23" w:rsidP="00F30D2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1C662454" w14:textId="060FFD1A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</w:tcPr>
          <w:p w14:paraId="158C7A64" w14:textId="77777777" w:rsidR="00F30D23" w:rsidRPr="00277B87" w:rsidRDefault="00F30D23" w:rsidP="00F30D2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494019EE" w14:textId="4D666168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169F">
              <w:rPr>
                <w:rFonts w:ascii="Angsana New" w:hAnsi="Angsana New"/>
                <w:color w:val="000000"/>
                <w:sz w:val="28"/>
              </w:rPr>
              <w:t>40,000</w:t>
            </w:r>
          </w:p>
        </w:tc>
        <w:tc>
          <w:tcPr>
            <w:tcW w:w="48" w:type="pct"/>
            <w:vAlign w:val="bottom"/>
          </w:tcPr>
          <w:p w14:paraId="3B2FA3DE" w14:textId="77777777" w:rsidR="00F30D23" w:rsidRPr="00277B87" w:rsidRDefault="00F30D23" w:rsidP="00F30D2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DAE3E69" w14:textId="74564FD3" w:rsidR="00F30D23" w:rsidRPr="00277B87" w:rsidRDefault="00F30D23" w:rsidP="00F30D23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40,000</w:t>
            </w:r>
          </w:p>
        </w:tc>
        <w:tc>
          <w:tcPr>
            <w:tcW w:w="48" w:type="pct"/>
            <w:vAlign w:val="bottom"/>
          </w:tcPr>
          <w:p w14:paraId="109D15EB" w14:textId="77777777" w:rsidR="00F30D23" w:rsidRPr="00277B87" w:rsidRDefault="00F30D23" w:rsidP="00F30D2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755E8EB1" w14:textId="771E6DC6" w:rsidR="00F30D23" w:rsidRPr="00277B87" w:rsidRDefault="00BA4A01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41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340</w:t>
            </w:r>
          </w:p>
        </w:tc>
        <w:tc>
          <w:tcPr>
            <w:tcW w:w="48" w:type="pct"/>
            <w:vAlign w:val="bottom"/>
          </w:tcPr>
          <w:p w14:paraId="47951097" w14:textId="77777777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3CAA4719" w14:textId="5DD2D422" w:rsidR="00F30D23" w:rsidRPr="00277B87" w:rsidRDefault="00F30D23" w:rsidP="00F30D2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41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340</w:t>
            </w:r>
          </w:p>
        </w:tc>
      </w:tr>
      <w:tr w:rsidR="00F30D23" w:rsidRPr="00277B87" w14:paraId="0ACA2A1E" w14:textId="77777777" w:rsidTr="00E41384">
        <w:trPr>
          <w:trHeight w:val="144"/>
        </w:trPr>
        <w:tc>
          <w:tcPr>
            <w:tcW w:w="1020" w:type="pct"/>
          </w:tcPr>
          <w:p w14:paraId="30A9F7AA" w14:textId="33FCFE66" w:rsidR="00F30D23" w:rsidRPr="00277B87" w:rsidRDefault="00F30D23" w:rsidP="00F30D23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165" w:type="pct"/>
          </w:tcPr>
          <w:p w14:paraId="038F0CA7" w14:textId="1928A96F" w:rsidR="00F30D23" w:rsidRPr="00277B87" w:rsidRDefault="00F30D23" w:rsidP="00F30D23">
            <w:pPr>
              <w:ind w:left="432" w:hanging="32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บริการขนส่งวัตถุอันตรายและ</w:t>
            </w:r>
            <w:r>
              <w:rPr>
                <w:rFonts w:ascii="Angsana New" w:hAnsi="Angsana New"/>
                <w:sz w:val="28"/>
              </w:rPr>
              <w:t xml:space="preserve">       </w:t>
            </w:r>
            <w:r w:rsidRPr="00277B87">
              <w:rPr>
                <w:rFonts w:ascii="Angsana New" w:hAnsi="Angsana New"/>
                <w:sz w:val="28"/>
                <w:cs/>
              </w:rPr>
              <w:t>วัสดุก่อสร้างทางบก</w:t>
            </w:r>
          </w:p>
        </w:tc>
        <w:tc>
          <w:tcPr>
            <w:tcW w:w="353" w:type="pct"/>
          </w:tcPr>
          <w:p w14:paraId="5D3F3077" w14:textId="77777777" w:rsidR="00F30D23" w:rsidRPr="00277B87" w:rsidRDefault="00F30D23" w:rsidP="00F30D2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5189E" w14:textId="7B574000" w:rsidR="00F30D23" w:rsidRPr="00277B87" w:rsidRDefault="00F30D23" w:rsidP="00F30D2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6CEE36D8" w14:textId="77777777" w:rsidR="00F30D23" w:rsidRPr="00277B87" w:rsidRDefault="00F30D23" w:rsidP="00F30D2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1B82B239" w14:textId="77777777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</w:p>
          <w:p w14:paraId="09BAE752" w14:textId="7FFBFB23" w:rsidR="00F30D23" w:rsidRPr="00277B87" w:rsidRDefault="00F30D23" w:rsidP="00F30D2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6248E92A" w14:textId="77777777" w:rsidR="00F30D23" w:rsidRPr="00277B87" w:rsidRDefault="00F30D23" w:rsidP="00F30D2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1ADD6E5A" w14:textId="77777777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</w:p>
          <w:p w14:paraId="2225C8D3" w14:textId="23F576DB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</w:tcPr>
          <w:p w14:paraId="1E9614F4" w14:textId="77777777" w:rsidR="00F30D23" w:rsidRPr="00277B87" w:rsidRDefault="00F30D23" w:rsidP="00F30D2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EAEA75C" w14:textId="6BB3B084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C169F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48" w:type="pct"/>
            <w:vAlign w:val="bottom"/>
          </w:tcPr>
          <w:p w14:paraId="0D5762A5" w14:textId="77777777" w:rsidR="00F30D23" w:rsidRPr="00277B87" w:rsidRDefault="00F30D23" w:rsidP="00F30D2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6C700EE8" w14:textId="3AE7FE85" w:rsidR="00F30D23" w:rsidRPr="00277B87" w:rsidRDefault="00F30D23" w:rsidP="00F30D23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48" w:type="pct"/>
            <w:vAlign w:val="bottom"/>
          </w:tcPr>
          <w:p w14:paraId="21F8D89D" w14:textId="77777777" w:rsidR="00F30D23" w:rsidRPr="00277B87" w:rsidRDefault="00F30D23" w:rsidP="00F30D2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629ABC1A" w14:textId="656638EB" w:rsidR="00F30D23" w:rsidRPr="00277B87" w:rsidRDefault="00BA4A01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15,643</w:t>
            </w:r>
          </w:p>
        </w:tc>
        <w:tc>
          <w:tcPr>
            <w:tcW w:w="48" w:type="pct"/>
            <w:vAlign w:val="bottom"/>
          </w:tcPr>
          <w:p w14:paraId="652F0CB5" w14:textId="77777777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59075EBC" w14:textId="3663C3D0" w:rsidR="00F30D23" w:rsidRPr="00277B87" w:rsidRDefault="00F30D23" w:rsidP="00F30D2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15,643</w:t>
            </w:r>
          </w:p>
        </w:tc>
      </w:tr>
      <w:tr w:rsidR="00F30D23" w:rsidRPr="00277B87" w14:paraId="27E92CF8" w14:textId="77777777" w:rsidTr="00E41384">
        <w:trPr>
          <w:trHeight w:val="144"/>
        </w:trPr>
        <w:tc>
          <w:tcPr>
            <w:tcW w:w="1020" w:type="pct"/>
          </w:tcPr>
          <w:p w14:paraId="439FBEC5" w14:textId="10FCC3C7" w:rsidR="00F30D23" w:rsidRPr="00277B87" w:rsidRDefault="00F30D23" w:rsidP="00F30D2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แลนด์ จำกัด</w:t>
            </w:r>
          </w:p>
        </w:tc>
        <w:tc>
          <w:tcPr>
            <w:tcW w:w="1165" w:type="pct"/>
          </w:tcPr>
          <w:p w14:paraId="62666E3F" w14:textId="53A92391" w:rsidR="00F30D23" w:rsidRPr="00277B87" w:rsidRDefault="00F30D23" w:rsidP="00F30D23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353" w:type="pct"/>
          </w:tcPr>
          <w:p w14:paraId="0EA04932" w14:textId="18FDEC15" w:rsidR="00F30D23" w:rsidRPr="00277B87" w:rsidRDefault="00F30D23" w:rsidP="00F30D2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3624C2A1" w14:textId="77777777" w:rsidR="00F30D23" w:rsidRPr="00277B87" w:rsidRDefault="00F30D23" w:rsidP="00F30D2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3B4B6E8F" w14:textId="00DE6408" w:rsidR="00F30D23" w:rsidRPr="00277B87" w:rsidRDefault="00F30D23" w:rsidP="00F30D2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99.97</w:t>
            </w:r>
          </w:p>
        </w:tc>
        <w:tc>
          <w:tcPr>
            <w:tcW w:w="48" w:type="pct"/>
            <w:vAlign w:val="bottom"/>
          </w:tcPr>
          <w:p w14:paraId="57DD3625" w14:textId="77777777" w:rsidR="00F30D23" w:rsidRPr="00277B87" w:rsidRDefault="00F30D23" w:rsidP="00F30D2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5C730D3F" w14:textId="4EB35B9A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99.97</w:t>
            </w:r>
          </w:p>
        </w:tc>
        <w:tc>
          <w:tcPr>
            <w:tcW w:w="48" w:type="pct"/>
          </w:tcPr>
          <w:p w14:paraId="44D001A1" w14:textId="77777777" w:rsidR="00F30D23" w:rsidRPr="00277B87" w:rsidRDefault="00F30D23" w:rsidP="00F30D2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ADB4BDC" w14:textId="67879AB5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169F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49FA36F9" w14:textId="77777777" w:rsidR="00F30D23" w:rsidRPr="00277B87" w:rsidRDefault="00F30D23" w:rsidP="00F30D2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1F1BD8A2" w14:textId="1349807A" w:rsidR="00F30D23" w:rsidRPr="00277B87" w:rsidRDefault="00F30D23" w:rsidP="00F30D23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0A528117" w14:textId="77777777" w:rsidR="00F30D23" w:rsidRPr="00277B87" w:rsidRDefault="00F30D23" w:rsidP="00F30D2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1A2F18B7" w14:textId="1DA2701B" w:rsidR="00F30D23" w:rsidRPr="00277B87" w:rsidRDefault="00BA4A01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1BD3D14A" w14:textId="77777777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2810CF30" w14:textId="4051FD11" w:rsidR="00F30D23" w:rsidRPr="00277B87" w:rsidRDefault="00F30D23" w:rsidP="00F30D2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1,000</w:t>
            </w:r>
          </w:p>
        </w:tc>
      </w:tr>
      <w:tr w:rsidR="00F30D23" w:rsidRPr="00277B87" w14:paraId="3ABFCFE4" w14:textId="77777777" w:rsidTr="00E41384">
        <w:trPr>
          <w:trHeight w:val="144"/>
        </w:trPr>
        <w:tc>
          <w:tcPr>
            <w:tcW w:w="1020" w:type="pct"/>
          </w:tcPr>
          <w:p w14:paraId="5608801D" w14:textId="4BEF5234" w:rsidR="00F30D23" w:rsidRPr="00277B87" w:rsidRDefault="00F30D23" w:rsidP="00F30D2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เทรดดิ้ง จำกัด</w:t>
            </w:r>
          </w:p>
        </w:tc>
        <w:tc>
          <w:tcPr>
            <w:tcW w:w="1165" w:type="pct"/>
          </w:tcPr>
          <w:p w14:paraId="1F27CA81" w14:textId="3F62F34E" w:rsidR="00F30D23" w:rsidRPr="00277B87" w:rsidRDefault="00F30D23" w:rsidP="00F30D23">
            <w:pPr>
              <w:ind w:left="432" w:hanging="360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จำหน่ายอุปกรณ์รถยนต์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 xml:space="preserve"> มอเตอร์ไซต์และรถยนต์ไฟฟ้า</w:t>
            </w:r>
          </w:p>
        </w:tc>
        <w:tc>
          <w:tcPr>
            <w:tcW w:w="353" w:type="pct"/>
            <w:vAlign w:val="bottom"/>
          </w:tcPr>
          <w:p w14:paraId="549074E7" w14:textId="6056B3C0" w:rsidR="00F30D23" w:rsidRPr="00277B87" w:rsidRDefault="00F30D23" w:rsidP="00F30D2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44E1AB0B" w14:textId="77777777" w:rsidR="00F30D23" w:rsidRPr="00277B87" w:rsidRDefault="00F30D23" w:rsidP="00F30D2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206B98C5" w14:textId="6EB03330" w:rsidR="00F30D23" w:rsidRPr="00277B87" w:rsidRDefault="00F30D23" w:rsidP="00F30D2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99.70</w:t>
            </w:r>
          </w:p>
        </w:tc>
        <w:tc>
          <w:tcPr>
            <w:tcW w:w="48" w:type="pct"/>
            <w:vAlign w:val="bottom"/>
          </w:tcPr>
          <w:p w14:paraId="5AD073E3" w14:textId="77777777" w:rsidR="00F30D23" w:rsidRPr="00277B87" w:rsidRDefault="00F30D23" w:rsidP="00F30D2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09FABFC2" w14:textId="51CDFAB0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99.70</w:t>
            </w:r>
          </w:p>
        </w:tc>
        <w:tc>
          <w:tcPr>
            <w:tcW w:w="48" w:type="pct"/>
          </w:tcPr>
          <w:p w14:paraId="739B255A" w14:textId="77777777" w:rsidR="00F30D23" w:rsidRPr="00277B87" w:rsidRDefault="00F30D23" w:rsidP="00F30D2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21F4F086" w14:textId="5846FB2D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169F">
              <w:rPr>
                <w:rFonts w:ascii="Angsana New" w:hAnsi="Angsana New"/>
                <w:sz w:val="28"/>
              </w:rPr>
              <w:t xml:space="preserve">   100</w:t>
            </w:r>
          </w:p>
        </w:tc>
        <w:tc>
          <w:tcPr>
            <w:tcW w:w="48" w:type="pct"/>
            <w:vAlign w:val="bottom"/>
          </w:tcPr>
          <w:p w14:paraId="4CBBFDD9" w14:textId="77777777" w:rsidR="00F30D23" w:rsidRPr="00277B87" w:rsidRDefault="00F30D23" w:rsidP="00F30D2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63065E5F" w14:textId="05D288FD" w:rsidR="00F30D23" w:rsidRPr="00277B87" w:rsidRDefault="00F30D23" w:rsidP="00F30D23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   100</w:t>
            </w:r>
          </w:p>
        </w:tc>
        <w:tc>
          <w:tcPr>
            <w:tcW w:w="48" w:type="pct"/>
            <w:vAlign w:val="bottom"/>
          </w:tcPr>
          <w:p w14:paraId="065F5BF9" w14:textId="77777777" w:rsidR="00F30D23" w:rsidRPr="00277B87" w:rsidRDefault="00F30D23" w:rsidP="00F30D2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135823CB" w14:textId="7BB38263" w:rsidR="00F30D23" w:rsidRPr="00277B87" w:rsidRDefault="00ED625F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  <w:tc>
          <w:tcPr>
            <w:tcW w:w="48" w:type="pct"/>
            <w:vAlign w:val="bottom"/>
          </w:tcPr>
          <w:p w14:paraId="3761EF66" w14:textId="77777777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4329EEED" w14:textId="296CACBB" w:rsidR="00F30D23" w:rsidRPr="00277B87" w:rsidRDefault="00F30D23" w:rsidP="00F30D2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</w:tr>
      <w:tr w:rsidR="00F30D23" w:rsidRPr="00277B87" w14:paraId="44F45F7B" w14:textId="77777777" w:rsidTr="00E41384">
        <w:trPr>
          <w:trHeight w:val="144"/>
        </w:trPr>
        <w:tc>
          <w:tcPr>
            <w:tcW w:w="1020" w:type="pct"/>
          </w:tcPr>
          <w:p w14:paraId="4DD86829" w14:textId="33AAC6DC" w:rsidR="00F30D23" w:rsidRPr="00277B87" w:rsidRDefault="00F30D23" w:rsidP="00F30D2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1165" w:type="pct"/>
          </w:tcPr>
          <w:p w14:paraId="0220C6AA" w14:textId="51E66F18" w:rsidR="00F30D23" w:rsidRPr="00277B87" w:rsidRDefault="00F30D23" w:rsidP="00F30D23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ผลิตและประกอบมอเตอร์ไซค์ไฟฟ้า</w:t>
            </w:r>
          </w:p>
        </w:tc>
        <w:tc>
          <w:tcPr>
            <w:tcW w:w="353" w:type="pct"/>
          </w:tcPr>
          <w:p w14:paraId="3E720C19" w14:textId="793AA995" w:rsidR="00F30D23" w:rsidRPr="00277B87" w:rsidRDefault="00F30D23" w:rsidP="00F30D2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3846F898" w14:textId="77777777" w:rsidR="00F30D23" w:rsidRPr="00277B87" w:rsidRDefault="00F30D23" w:rsidP="00F30D2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5BBC413" w14:textId="78A89FB0" w:rsidR="00F30D23" w:rsidRPr="00277B87" w:rsidRDefault="00F30D23" w:rsidP="00F30D2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99.00</w:t>
            </w:r>
          </w:p>
        </w:tc>
        <w:tc>
          <w:tcPr>
            <w:tcW w:w="48" w:type="pct"/>
            <w:vAlign w:val="bottom"/>
          </w:tcPr>
          <w:p w14:paraId="5F5DD31C" w14:textId="77777777" w:rsidR="00F30D23" w:rsidRPr="00277B87" w:rsidRDefault="00F30D23" w:rsidP="00F30D2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2D78BA95" w14:textId="210687FA" w:rsidR="00F30D23" w:rsidRPr="00277B87" w:rsidRDefault="00F30D23" w:rsidP="00F30D2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99.00</w:t>
            </w:r>
          </w:p>
        </w:tc>
        <w:tc>
          <w:tcPr>
            <w:tcW w:w="48" w:type="pct"/>
          </w:tcPr>
          <w:p w14:paraId="0B9A9EB4" w14:textId="77777777" w:rsidR="00F30D23" w:rsidRPr="00277B87" w:rsidRDefault="00F30D23" w:rsidP="00F30D2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45C71830" w14:textId="361EDCFE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169F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48" w:type="pct"/>
            <w:vAlign w:val="bottom"/>
          </w:tcPr>
          <w:p w14:paraId="01F7B724" w14:textId="77777777" w:rsidR="00F30D23" w:rsidRPr="00277B87" w:rsidRDefault="00F30D23" w:rsidP="00F30D2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1739A16B" w14:textId="419C2A59" w:rsidR="00F30D23" w:rsidRPr="00277B87" w:rsidRDefault="00F30D23" w:rsidP="00F30D23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48" w:type="pct"/>
            <w:vAlign w:val="bottom"/>
          </w:tcPr>
          <w:p w14:paraId="18F24856" w14:textId="77777777" w:rsidR="00F30D23" w:rsidRPr="00277B87" w:rsidRDefault="00F30D23" w:rsidP="00F30D2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21CDDA25" w14:textId="309E1437" w:rsidR="00F30D23" w:rsidRPr="00277B87" w:rsidRDefault="00ED625F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2,970</w:t>
            </w:r>
          </w:p>
        </w:tc>
        <w:tc>
          <w:tcPr>
            <w:tcW w:w="48" w:type="pct"/>
            <w:vAlign w:val="bottom"/>
          </w:tcPr>
          <w:p w14:paraId="71367B2E" w14:textId="77777777" w:rsidR="00F30D23" w:rsidRPr="00277B87" w:rsidRDefault="00F30D23" w:rsidP="00F30D2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52208753" w14:textId="58E655C8" w:rsidR="00F30D23" w:rsidRPr="00277B87" w:rsidRDefault="00F30D23" w:rsidP="00F30D2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2,970</w:t>
            </w:r>
          </w:p>
        </w:tc>
      </w:tr>
      <w:tr w:rsidR="00FF5CA9" w:rsidRPr="00277B87" w14:paraId="0F35648D" w14:textId="77777777" w:rsidTr="00E41384">
        <w:trPr>
          <w:trHeight w:val="144"/>
        </w:trPr>
        <w:tc>
          <w:tcPr>
            <w:tcW w:w="2185" w:type="pct"/>
            <w:gridSpan w:val="2"/>
          </w:tcPr>
          <w:p w14:paraId="17656761" w14:textId="054B1A4C" w:rsidR="00FF5CA9" w:rsidRPr="00277B87" w:rsidRDefault="00FF5CA9" w:rsidP="00FF5CA9">
            <w:pPr>
              <w:ind w:right="-68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เงินลงทุนในบริษัทย่อย 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53" w:type="pct"/>
          </w:tcPr>
          <w:p w14:paraId="283BB9EC" w14:textId="77777777" w:rsidR="00FF5CA9" w:rsidRPr="00277B87" w:rsidRDefault="00FF5CA9" w:rsidP="00FF5CA9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165869BB" w14:textId="77777777" w:rsidR="00FF5CA9" w:rsidRPr="00277B87" w:rsidRDefault="00FF5CA9" w:rsidP="00FF5CA9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58DCD9FD" w14:textId="77777777" w:rsidR="00FF5CA9" w:rsidRPr="00277B87" w:rsidRDefault="00FF5CA9" w:rsidP="00FF5CA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2BA39B73" w14:textId="77777777" w:rsidR="00FF5CA9" w:rsidRPr="00277B87" w:rsidRDefault="00FF5CA9" w:rsidP="00FF5CA9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3E8F4AC4" w14:textId="77777777" w:rsidR="00FF5CA9" w:rsidRPr="00277B87" w:rsidRDefault="00FF5CA9" w:rsidP="00FF5CA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1A341FB1" w14:textId="77777777" w:rsidR="00FF5CA9" w:rsidRPr="00277B87" w:rsidRDefault="00FF5CA9" w:rsidP="00FF5CA9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5CB07EA6" w14:textId="77777777" w:rsidR="00FF5CA9" w:rsidRPr="00277B87" w:rsidRDefault="00FF5CA9" w:rsidP="00FF5CA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79F78CBA" w14:textId="77777777" w:rsidR="00FF5CA9" w:rsidRPr="00277B87" w:rsidRDefault="00FF5CA9" w:rsidP="00FF5CA9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8DEC763" w14:textId="77777777" w:rsidR="00FF5CA9" w:rsidRPr="00277B87" w:rsidRDefault="00FF5CA9" w:rsidP="00FF5CA9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0593F8B6" w14:textId="77777777" w:rsidR="00FF5CA9" w:rsidRPr="00277B87" w:rsidRDefault="00FF5CA9" w:rsidP="00FF5CA9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0622" w14:textId="216C8138" w:rsidR="00FF5CA9" w:rsidRPr="00277B87" w:rsidRDefault="00ED625F" w:rsidP="00FF5CA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114,429</w:t>
            </w:r>
          </w:p>
        </w:tc>
        <w:tc>
          <w:tcPr>
            <w:tcW w:w="48" w:type="pct"/>
            <w:vAlign w:val="bottom"/>
          </w:tcPr>
          <w:p w14:paraId="0D2CF9AE" w14:textId="77777777" w:rsidR="00FF5CA9" w:rsidRPr="00277B87" w:rsidRDefault="00FF5CA9" w:rsidP="00FF5CA9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34BF3" w14:textId="45156598" w:rsidR="00FF5CA9" w:rsidRPr="00277B87" w:rsidRDefault="00FF5CA9" w:rsidP="00FF5CA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114,429</w:t>
            </w:r>
          </w:p>
        </w:tc>
      </w:tr>
    </w:tbl>
    <w:p w14:paraId="7BE8BDCE" w14:textId="46906A72" w:rsidR="00877658" w:rsidRPr="00277B87" w:rsidRDefault="008776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164E5717" w14:textId="77777777" w:rsidR="00EB4C30" w:rsidRPr="00277B87" w:rsidRDefault="00EB4C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5683B104" w14:textId="3B98C2A0" w:rsidR="00D07FE2" w:rsidRPr="00277B87" w:rsidRDefault="00D07FE2" w:rsidP="006852C9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</w:t>
      </w:r>
      <w:bookmarkStart w:id="3" w:name="_Hlk70878118"/>
    </w:p>
    <w:p w14:paraId="79EA9C99" w14:textId="6D8C7A35" w:rsidR="00BB4C22" w:rsidRPr="00277B87" w:rsidRDefault="00D04380" w:rsidP="00D33277">
      <w:pPr>
        <w:pStyle w:val="ListParagraph"/>
        <w:numPr>
          <w:ilvl w:val="1"/>
          <w:numId w:val="1"/>
        </w:numPr>
        <w:spacing w:before="120" w:after="120"/>
        <w:ind w:left="360" w:hanging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เงินลงทุนในบริษัทร่วม ณ วันที่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D5270" w:rsidRPr="00277B87">
        <w:rPr>
          <w:rFonts w:ascii="Angsana New" w:hAnsi="Angsana New"/>
          <w:sz w:val="28"/>
        </w:rPr>
        <w:t>3</w:t>
      </w:r>
      <w:r w:rsidR="009D5270">
        <w:rPr>
          <w:rFonts w:ascii="Angsana New" w:hAnsi="Angsana New"/>
          <w:sz w:val="28"/>
        </w:rPr>
        <w:t>1</w:t>
      </w:r>
      <w:r w:rsidR="009D5270" w:rsidRPr="00277B87">
        <w:rPr>
          <w:rFonts w:ascii="Angsana New" w:hAnsi="Angsana New"/>
          <w:sz w:val="28"/>
        </w:rPr>
        <w:t xml:space="preserve"> </w:t>
      </w:r>
      <w:r w:rsidR="009D5270">
        <w:rPr>
          <w:rFonts w:ascii="Angsana New" w:hAnsi="Angsana New" w:hint="cs"/>
          <w:sz w:val="28"/>
          <w:cs/>
        </w:rPr>
        <w:t>มีนาคม</w:t>
      </w:r>
      <w:r w:rsidR="009D5270" w:rsidRPr="00277B87">
        <w:rPr>
          <w:rFonts w:ascii="Angsana New" w:hAnsi="Angsana New"/>
          <w:sz w:val="28"/>
          <w:cs/>
        </w:rPr>
        <w:t xml:space="preserve"> 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9D5270">
        <w:rPr>
          <w:rFonts w:ascii="Angsana New" w:hAnsi="Angsana New"/>
          <w:color w:val="000000"/>
          <w:spacing w:val="-2"/>
          <w:sz w:val="28"/>
        </w:rPr>
        <w:t>9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D5270"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9D5270"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9D5270">
        <w:rPr>
          <w:rFonts w:ascii="Angsana New" w:hAnsi="Angsana New"/>
          <w:color w:val="000000"/>
          <w:spacing w:val="-2"/>
          <w:sz w:val="28"/>
        </w:rPr>
        <w:t>8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pPr w:leftFromText="180" w:rightFromText="180" w:vertAnchor="page" w:horzAnchor="margin" w:tblpY="3491"/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1"/>
        <w:gridCol w:w="1769"/>
        <w:gridCol w:w="1080"/>
        <w:gridCol w:w="57"/>
        <w:gridCol w:w="908"/>
        <w:gridCol w:w="75"/>
        <w:gridCol w:w="959"/>
        <w:gridCol w:w="99"/>
        <w:gridCol w:w="938"/>
        <w:gridCol w:w="78"/>
        <w:gridCol w:w="998"/>
        <w:gridCol w:w="126"/>
        <w:gridCol w:w="965"/>
        <w:gridCol w:w="126"/>
        <w:gridCol w:w="1034"/>
        <w:gridCol w:w="114"/>
        <w:gridCol w:w="986"/>
        <w:gridCol w:w="93"/>
        <w:gridCol w:w="992"/>
        <w:gridCol w:w="99"/>
        <w:gridCol w:w="944"/>
        <w:gridCol w:w="90"/>
        <w:gridCol w:w="881"/>
      </w:tblGrid>
      <w:tr w:rsidR="00915248" w:rsidRPr="00277B87" w14:paraId="72BBD6E3" w14:textId="77777777" w:rsidTr="009506C5">
        <w:trPr>
          <w:trHeight w:val="144"/>
        </w:trPr>
        <w:tc>
          <w:tcPr>
            <w:tcW w:w="539" w:type="pct"/>
            <w:vAlign w:val="bottom"/>
          </w:tcPr>
          <w:p w14:paraId="77946838" w14:textId="77777777" w:rsidR="00D04380" w:rsidRPr="00277B87" w:rsidRDefault="00D04380" w:rsidP="00D04380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7" w:type="pct"/>
          </w:tcPr>
          <w:p w14:paraId="136F2E59" w14:textId="77777777" w:rsidR="00D04380" w:rsidRPr="00277B87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9" w:type="pct"/>
          </w:tcPr>
          <w:p w14:paraId="2B51C581" w14:textId="77777777" w:rsidR="00D04380" w:rsidRPr="00277B87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7B12B00A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6" w:type="pct"/>
            <w:gridSpan w:val="3"/>
            <w:vAlign w:val="bottom"/>
          </w:tcPr>
          <w:p w14:paraId="16F86918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52E48221" w14:textId="77777777" w:rsidR="00D04380" w:rsidRPr="00277B87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12" w:type="pct"/>
          </w:tcPr>
          <w:p w14:paraId="2360FF9C" w14:textId="77777777" w:rsidR="00D04380" w:rsidRPr="00277B87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07" w:type="pct"/>
            <w:gridSpan w:val="6"/>
          </w:tcPr>
          <w:p w14:paraId="5B3AD26C" w14:textId="77777777" w:rsidR="00D04380" w:rsidRPr="00277B87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8" w:type="pct"/>
          </w:tcPr>
          <w:p w14:paraId="7AA74F66" w14:textId="77777777" w:rsidR="00D04380" w:rsidRPr="00277B87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28" w:type="pct"/>
          </w:tcPr>
          <w:p w14:paraId="7F9DF7E8" w14:textId="77777777" w:rsidR="00D04380" w:rsidRPr="00277B87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1" w:type="pct"/>
          </w:tcPr>
          <w:p w14:paraId="6A3C8939" w14:textId="77777777" w:rsidR="00D04380" w:rsidRPr="00277B87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001" w:type="pct"/>
            <w:gridSpan w:val="5"/>
          </w:tcPr>
          <w:p w14:paraId="2F6938FC" w14:textId="77777777" w:rsidR="00D04380" w:rsidRPr="00277B87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505302" w:rsidRPr="00277B87" w14:paraId="16769DF2" w14:textId="77777777" w:rsidTr="009506C5">
        <w:trPr>
          <w:trHeight w:val="144"/>
        </w:trPr>
        <w:tc>
          <w:tcPr>
            <w:tcW w:w="539" w:type="pct"/>
            <w:vAlign w:val="bottom"/>
          </w:tcPr>
          <w:p w14:paraId="2B2FBD46" w14:textId="77777777" w:rsidR="00D04380" w:rsidRPr="00277B87" w:rsidRDefault="00D04380" w:rsidP="00D04380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7" w:type="pct"/>
          </w:tcPr>
          <w:p w14:paraId="617CF52D" w14:textId="77777777" w:rsidR="00D04380" w:rsidRPr="00277B87" w:rsidRDefault="00D04380" w:rsidP="00D04380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9" w:type="pct"/>
            <w:vMerge w:val="restart"/>
          </w:tcPr>
          <w:p w14:paraId="11D6BBE2" w14:textId="77777777" w:rsidR="00D04380" w:rsidRPr="00277B87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75F27C3A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46" w:type="pct"/>
            <w:gridSpan w:val="3"/>
            <w:vAlign w:val="bottom"/>
          </w:tcPr>
          <w:p w14:paraId="7294C6F0" w14:textId="7779501B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สัดส่วน</w:t>
            </w:r>
            <w:r w:rsidR="00EB4C30">
              <w:rPr>
                <w:rFonts w:ascii="Angsana New" w:hAnsi="Angsana New" w:hint="cs"/>
                <w:color w:val="000000"/>
                <w:sz w:val="28"/>
                <w:cs/>
              </w:rPr>
              <w:t>ความ</w:t>
            </w:r>
          </w:p>
        </w:tc>
        <w:tc>
          <w:tcPr>
            <w:tcW w:w="33" w:type="pct"/>
          </w:tcPr>
          <w:p w14:paraId="50A0C76B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19" w:type="pct"/>
            <w:gridSpan w:val="7"/>
            <w:vAlign w:val="bottom"/>
          </w:tcPr>
          <w:p w14:paraId="430F32CE" w14:textId="2799B37D" w:rsidR="00D04380" w:rsidRPr="00277B87" w:rsidRDefault="00425544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ข้อมูลทาง</w:t>
            </w:r>
            <w:r w:rsidR="00D04380" w:rsidRPr="00277B87">
              <w:rPr>
                <w:rFonts w:ascii="Angsana New" w:hAnsi="Angsana New"/>
                <w:color w:val="000000"/>
                <w:sz w:val="28"/>
                <w:cs/>
              </w:rPr>
              <w:t>การเงินรวม</w:t>
            </w:r>
          </w:p>
        </w:tc>
        <w:tc>
          <w:tcPr>
            <w:tcW w:w="38" w:type="pct"/>
          </w:tcPr>
          <w:p w14:paraId="391CE7FF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360" w:type="pct"/>
            <w:gridSpan w:val="7"/>
          </w:tcPr>
          <w:p w14:paraId="24FCEF57" w14:textId="5D71E6B4" w:rsidR="00D04380" w:rsidRPr="00277B87" w:rsidRDefault="00425544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ข้อมูลทาง</w:t>
            </w:r>
            <w:r w:rsidR="00D04380" w:rsidRPr="00277B87">
              <w:rPr>
                <w:rFonts w:ascii="Angsana New" w:hAnsi="Angsana New"/>
                <w:color w:val="000000"/>
                <w:sz w:val="28"/>
                <w:cs/>
              </w:rPr>
              <w:t>การเงินเฉพาะกิจการ</w:t>
            </w:r>
          </w:p>
        </w:tc>
      </w:tr>
      <w:tr w:rsidR="00915248" w:rsidRPr="00277B87" w14:paraId="669A8EFE" w14:textId="77777777" w:rsidTr="009506C5">
        <w:trPr>
          <w:trHeight w:val="144"/>
        </w:trPr>
        <w:tc>
          <w:tcPr>
            <w:tcW w:w="539" w:type="pct"/>
            <w:vAlign w:val="bottom"/>
          </w:tcPr>
          <w:p w14:paraId="5F960F60" w14:textId="77777777" w:rsidR="00D04380" w:rsidRPr="00277B87" w:rsidRDefault="00D04380" w:rsidP="00D04380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7" w:type="pct"/>
          </w:tcPr>
          <w:p w14:paraId="1AD8B423" w14:textId="77777777" w:rsidR="00D04380" w:rsidRPr="00277B87" w:rsidRDefault="00D04380" w:rsidP="00D04380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9" w:type="pct"/>
            <w:vMerge/>
          </w:tcPr>
          <w:p w14:paraId="06836987" w14:textId="77777777" w:rsidR="00D04380" w:rsidRPr="00277B87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7A74061A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46" w:type="pct"/>
            <w:gridSpan w:val="3"/>
            <w:vAlign w:val="bottom"/>
          </w:tcPr>
          <w:p w14:paraId="501B1E23" w14:textId="56C9E77C" w:rsidR="00D04380" w:rsidRPr="00277B87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เป็นเจ้าของ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3" w:type="pct"/>
          </w:tcPr>
          <w:p w14:paraId="3B6006F2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70" w:type="pct"/>
            <w:gridSpan w:val="3"/>
            <w:vAlign w:val="bottom"/>
          </w:tcPr>
          <w:p w14:paraId="6DF750C5" w14:textId="77777777" w:rsidR="00D04380" w:rsidRPr="00277B87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2" w:type="pct"/>
          </w:tcPr>
          <w:p w14:paraId="43E2941F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07" w:type="pct"/>
            <w:gridSpan w:val="3"/>
            <w:vAlign w:val="bottom"/>
          </w:tcPr>
          <w:p w14:paraId="66593B28" w14:textId="77777777" w:rsidR="00D04380" w:rsidRPr="00277B87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วิธีส่วนได้เสีย</w:t>
            </w:r>
          </w:p>
        </w:tc>
        <w:tc>
          <w:tcPr>
            <w:tcW w:w="38" w:type="pct"/>
          </w:tcPr>
          <w:p w14:paraId="083F5BD4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89" w:type="pct"/>
            <w:gridSpan w:val="3"/>
          </w:tcPr>
          <w:p w14:paraId="01B295E2" w14:textId="77777777" w:rsidR="00D04380" w:rsidRPr="00277B87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3" w:type="pct"/>
          </w:tcPr>
          <w:p w14:paraId="3B2CA59E" w14:textId="77777777" w:rsidR="00D04380" w:rsidRPr="00277B87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38" w:type="pct"/>
            <w:gridSpan w:val="3"/>
          </w:tcPr>
          <w:p w14:paraId="3ADA5FD0" w14:textId="77777777" w:rsidR="00D04380" w:rsidRPr="00277B87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วิธีราคาทุน</w:t>
            </w:r>
          </w:p>
        </w:tc>
      </w:tr>
      <w:tr w:rsidR="002301A4" w:rsidRPr="00277B87" w14:paraId="62D1DC73" w14:textId="77777777" w:rsidTr="009506C5">
        <w:trPr>
          <w:trHeight w:val="144"/>
        </w:trPr>
        <w:tc>
          <w:tcPr>
            <w:tcW w:w="539" w:type="pct"/>
            <w:vAlign w:val="bottom"/>
          </w:tcPr>
          <w:p w14:paraId="526C9DB5" w14:textId="77777777" w:rsidR="002301A4" w:rsidRPr="00277B87" w:rsidRDefault="002301A4" w:rsidP="002301A4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7" w:type="pct"/>
          </w:tcPr>
          <w:p w14:paraId="2BEB1720" w14:textId="77777777" w:rsidR="002301A4" w:rsidRPr="00277B87" w:rsidRDefault="002301A4" w:rsidP="002301A4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9" w:type="pct"/>
          </w:tcPr>
          <w:p w14:paraId="74E2EF74" w14:textId="77777777" w:rsidR="002301A4" w:rsidRPr="00277B87" w:rsidRDefault="002301A4" w:rsidP="002301A4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19" w:type="pct"/>
          </w:tcPr>
          <w:p w14:paraId="41092442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" w:type="pct"/>
            <w:vAlign w:val="center"/>
          </w:tcPr>
          <w:p w14:paraId="16C0E034" w14:textId="40306ADD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5" w:type="pct"/>
            <w:vAlign w:val="center"/>
          </w:tcPr>
          <w:p w14:paraId="0065F7C5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9" w:type="pct"/>
            <w:vAlign w:val="center"/>
          </w:tcPr>
          <w:p w14:paraId="62DF01FA" w14:textId="090201FB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33" w:type="pct"/>
          </w:tcPr>
          <w:p w14:paraId="205BC39E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2" w:type="pct"/>
            <w:vAlign w:val="center"/>
          </w:tcPr>
          <w:p w14:paraId="7B6C468F" w14:textId="30E929C9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6" w:type="pct"/>
            <w:vAlign w:val="center"/>
          </w:tcPr>
          <w:p w14:paraId="03DBC4B4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2" w:type="pct"/>
            <w:vAlign w:val="center"/>
          </w:tcPr>
          <w:p w14:paraId="2115DE79" w14:textId="7B51F9B4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42" w:type="pct"/>
          </w:tcPr>
          <w:p w14:paraId="5F047A75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vAlign w:val="center"/>
          </w:tcPr>
          <w:p w14:paraId="49DAC4AD" w14:textId="69AA30F2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42" w:type="pct"/>
            <w:vAlign w:val="center"/>
          </w:tcPr>
          <w:p w14:paraId="68B80972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vAlign w:val="center"/>
          </w:tcPr>
          <w:p w14:paraId="774F4A21" w14:textId="34A67C88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38" w:type="pct"/>
          </w:tcPr>
          <w:p w14:paraId="37DBCD86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Align w:val="center"/>
          </w:tcPr>
          <w:p w14:paraId="06685923" w14:textId="456C502A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31" w:type="pct"/>
            <w:vAlign w:val="center"/>
          </w:tcPr>
          <w:p w14:paraId="6C3043D1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Align w:val="center"/>
          </w:tcPr>
          <w:p w14:paraId="12A69A4C" w14:textId="7105789B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33" w:type="pct"/>
          </w:tcPr>
          <w:p w14:paraId="1C7A0258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4" w:type="pct"/>
            <w:vAlign w:val="center"/>
          </w:tcPr>
          <w:p w14:paraId="0FB8AE4E" w14:textId="79C60434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30" w:type="pct"/>
            <w:vAlign w:val="center"/>
          </w:tcPr>
          <w:p w14:paraId="3B03B2FD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" w:type="pct"/>
            <w:vAlign w:val="center"/>
          </w:tcPr>
          <w:p w14:paraId="17F666C9" w14:textId="4FD45CFC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2301A4" w:rsidRPr="00277B87" w14:paraId="3EC90875" w14:textId="77777777" w:rsidTr="009506C5">
        <w:trPr>
          <w:trHeight w:val="144"/>
        </w:trPr>
        <w:tc>
          <w:tcPr>
            <w:tcW w:w="539" w:type="pct"/>
            <w:vAlign w:val="bottom"/>
          </w:tcPr>
          <w:p w14:paraId="280300CB" w14:textId="77777777" w:rsidR="002301A4" w:rsidRPr="00277B87" w:rsidRDefault="002301A4" w:rsidP="002301A4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587" w:type="pct"/>
            <w:vAlign w:val="bottom"/>
          </w:tcPr>
          <w:p w14:paraId="16423D7F" w14:textId="77777777" w:rsidR="002301A4" w:rsidRPr="00277B87" w:rsidRDefault="002301A4" w:rsidP="002301A4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59" w:type="pct"/>
          </w:tcPr>
          <w:p w14:paraId="063DEB23" w14:textId="77777777" w:rsidR="002301A4" w:rsidRPr="00277B87" w:rsidRDefault="002301A4" w:rsidP="002301A4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19" w:type="pct"/>
          </w:tcPr>
          <w:p w14:paraId="10724175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" w:type="pct"/>
            <w:vAlign w:val="bottom"/>
          </w:tcPr>
          <w:p w14:paraId="0A45F1A2" w14:textId="402CE31C" w:rsidR="002301A4" w:rsidRPr="00277B87" w:rsidRDefault="002301A4" w:rsidP="002301A4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5" w:type="pct"/>
          </w:tcPr>
          <w:p w14:paraId="38539C4F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9" w:type="pct"/>
            <w:vAlign w:val="bottom"/>
          </w:tcPr>
          <w:p w14:paraId="7AA04EF9" w14:textId="5CE16FFE" w:rsidR="002301A4" w:rsidRPr="00277B87" w:rsidRDefault="002301A4" w:rsidP="002301A4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3" w:type="pct"/>
          </w:tcPr>
          <w:p w14:paraId="7302A336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2" w:type="pct"/>
            <w:vAlign w:val="bottom"/>
          </w:tcPr>
          <w:p w14:paraId="473C3917" w14:textId="063B15B2" w:rsidR="002301A4" w:rsidRPr="00277B87" w:rsidRDefault="002301A4" w:rsidP="002301A4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" w:type="pct"/>
          </w:tcPr>
          <w:p w14:paraId="6C67058A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474C6556" w14:textId="7D1D43EA" w:rsidR="002301A4" w:rsidRPr="00277B87" w:rsidRDefault="002301A4" w:rsidP="002301A4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2" w:type="pct"/>
          </w:tcPr>
          <w:p w14:paraId="58D864CA" w14:textId="77777777" w:rsidR="002301A4" w:rsidRPr="00277B87" w:rsidRDefault="002301A4" w:rsidP="002301A4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vAlign w:val="bottom"/>
          </w:tcPr>
          <w:p w14:paraId="009F7D57" w14:textId="2A396188" w:rsidR="002301A4" w:rsidRPr="00277B87" w:rsidRDefault="002301A4" w:rsidP="002301A4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2" w:type="pct"/>
          </w:tcPr>
          <w:p w14:paraId="019831ED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6BFF0DE" w14:textId="4794DA8F" w:rsidR="002301A4" w:rsidRPr="00277B87" w:rsidRDefault="002301A4" w:rsidP="002301A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8" w:type="pct"/>
          </w:tcPr>
          <w:p w14:paraId="4C885A96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Align w:val="bottom"/>
          </w:tcPr>
          <w:p w14:paraId="2608073B" w14:textId="24F43258" w:rsidR="002301A4" w:rsidRPr="00277B87" w:rsidRDefault="002301A4" w:rsidP="002301A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1" w:type="pct"/>
          </w:tcPr>
          <w:p w14:paraId="1D0A3B00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2C863D4D" w14:textId="68BC7EFA" w:rsidR="002301A4" w:rsidRPr="00277B87" w:rsidRDefault="002301A4" w:rsidP="002301A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3" w:type="pct"/>
          </w:tcPr>
          <w:p w14:paraId="34EA85B2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4" w:type="pct"/>
            <w:vAlign w:val="bottom"/>
          </w:tcPr>
          <w:p w14:paraId="2417C586" w14:textId="19CE08A1" w:rsidR="002301A4" w:rsidRPr="00277B87" w:rsidRDefault="002301A4" w:rsidP="002301A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0" w:type="pct"/>
          </w:tcPr>
          <w:p w14:paraId="3F016093" w14:textId="77777777" w:rsidR="002301A4" w:rsidRPr="00277B87" w:rsidRDefault="002301A4" w:rsidP="002301A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" w:type="pct"/>
            <w:vAlign w:val="bottom"/>
          </w:tcPr>
          <w:p w14:paraId="32E2B867" w14:textId="495978D2" w:rsidR="002301A4" w:rsidRPr="00277B87" w:rsidRDefault="002301A4" w:rsidP="002301A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9506C5" w:rsidRPr="00277B87" w14:paraId="47D6894E" w14:textId="77777777" w:rsidTr="009506C5">
        <w:trPr>
          <w:trHeight w:val="405"/>
        </w:trPr>
        <w:tc>
          <w:tcPr>
            <w:tcW w:w="539" w:type="pct"/>
          </w:tcPr>
          <w:p w14:paraId="41563D75" w14:textId="48429005" w:rsidR="009506C5" w:rsidRPr="005976DB" w:rsidRDefault="009506C5" w:rsidP="009506C5">
            <w:pPr>
              <w:ind w:left="360" w:right="-486" w:hanging="360"/>
              <w:rPr>
                <w:rFonts w:ascii="Angsana New" w:hAnsi="Angsana New"/>
                <w:sz w:val="28"/>
              </w:rPr>
            </w:pPr>
            <w:r w:rsidRPr="005976DB">
              <w:rPr>
                <w:rFonts w:ascii="Angsana New" w:hAnsi="Angsana New"/>
                <w:sz w:val="28"/>
              </w:rPr>
              <w:t xml:space="preserve">Yi Hao Motor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</w:rPr>
              <w:t xml:space="preserve">Co., Ltd.* </w:t>
            </w:r>
          </w:p>
        </w:tc>
        <w:tc>
          <w:tcPr>
            <w:tcW w:w="587" w:type="pct"/>
          </w:tcPr>
          <w:p w14:paraId="248079E3" w14:textId="507E1163" w:rsidR="009506C5" w:rsidRPr="005976DB" w:rsidRDefault="009506C5" w:rsidP="009506C5">
            <w:pPr>
              <w:ind w:left="304" w:hanging="204"/>
              <w:rPr>
                <w:rFonts w:ascii="Angsana New" w:hAnsi="Angsana New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>ผลิตและประกอบมอเตอร์ไซค์ไฟฟ้า</w:t>
            </w:r>
          </w:p>
        </w:tc>
        <w:tc>
          <w:tcPr>
            <w:tcW w:w="359" w:type="pct"/>
            <w:vAlign w:val="bottom"/>
          </w:tcPr>
          <w:p w14:paraId="6FD0BEC5" w14:textId="77777777" w:rsidR="009506C5" w:rsidRPr="00277B87" w:rsidRDefault="009506C5" w:rsidP="009506C5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ไต้หวัน</w:t>
            </w:r>
          </w:p>
        </w:tc>
        <w:tc>
          <w:tcPr>
            <w:tcW w:w="19" w:type="pct"/>
            <w:vAlign w:val="bottom"/>
          </w:tcPr>
          <w:p w14:paraId="36338C72" w14:textId="77777777" w:rsidR="009506C5" w:rsidRPr="00277B87" w:rsidRDefault="009506C5" w:rsidP="009506C5">
            <w:pPr>
              <w:tabs>
                <w:tab w:val="decimal" w:pos="584"/>
              </w:tabs>
              <w:ind w:left="-25" w:right="-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2" w:type="pct"/>
            <w:vAlign w:val="bottom"/>
          </w:tcPr>
          <w:p w14:paraId="729FB512" w14:textId="5C632734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sz w:val="28"/>
              </w:rPr>
            </w:pPr>
            <w:r w:rsidRPr="00251D9D">
              <w:rPr>
                <w:rFonts w:ascii="Angsana New" w:hAnsi="Angsana New"/>
                <w:sz w:val="28"/>
              </w:rPr>
              <w:t>40.00</w:t>
            </w:r>
          </w:p>
        </w:tc>
        <w:tc>
          <w:tcPr>
            <w:tcW w:w="25" w:type="pct"/>
            <w:vAlign w:val="bottom"/>
          </w:tcPr>
          <w:p w14:paraId="73F27490" w14:textId="77777777" w:rsidR="009506C5" w:rsidRPr="00277B87" w:rsidRDefault="009506C5" w:rsidP="009506C5">
            <w:pPr>
              <w:tabs>
                <w:tab w:val="decimal" w:pos="584"/>
                <w:tab w:val="decimal" w:pos="742"/>
              </w:tabs>
              <w:ind w:right="47"/>
              <w:rPr>
                <w:rFonts w:ascii="Angsana New" w:hAnsi="Angsana New"/>
                <w:sz w:val="28"/>
              </w:rPr>
            </w:pPr>
          </w:p>
        </w:tc>
        <w:tc>
          <w:tcPr>
            <w:tcW w:w="319" w:type="pct"/>
            <w:vAlign w:val="bottom"/>
          </w:tcPr>
          <w:p w14:paraId="376EB06C" w14:textId="50BA2137" w:rsidR="009506C5" w:rsidRPr="00277B87" w:rsidRDefault="009506C5" w:rsidP="009506C5">
            <w:pPr>
              <w:ind w:right="-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40.00</w:t>
            </w:r>
          </w:p>
        </w:tc>
        <w:tc>
          <w:tcPr>
            <w:tcW w:w="33" w:type="pct"/>
            <w:vAlign w:val="bottom"/>
          </w:tcPr>
          <w:p w14:paraId="2C72FFAB" w14:textId="77777777" w:rsidR="009506C5" w:rsidRPr="00277B87" w:rsidRDefault="009506C5" w:rsidP="009506C5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2" w:type="pct"/>
            <w:vAlign w:val="bottom"/>
          </w:tcPr>
          <w:p w14:paraId="52C71431" w14:textId="68E304CF" w:rsidR="009506C5" w:rsidRPr="00277B87" w:rsidRDefault="009506C5" w:rsidP="009506C5">
            <w:pPr>
              <w:pStyle w:val="BodyText2"/>
              <w:tabs>
                <w:tab w:val="decimal" w:pos="824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26" w:type="pct"/>
            <w:vAlign w:val="bottom"/>
          </w:tcPr>
          <w:p w14:paraId="3A5E8A2C" w14:textId="77777777" w:rsidR="009506C5" w:rsidRPr="00277B87" w:rsidRDefault="009506C5" w:rsidP="009506C5">
            <w:pPr>
              <w:ind w:right="-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57E782D0" w14:textId="45AD97AC" w:rsidR="009506C5" w:rsidRPr="00277B87" w:rsidRDefault="009506C5" w:rsidP="009506C5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42" w:type="pct"/>
            <w:vAlign w:val="bottom"/>
          </w:tcPr>
          <w:p w14:paraId="679254AE" w14:textId="77777777" w:rsidR="009506C5" w:rsidRPr="00277B87" w:rsidRDefault="009506C5" w:rsidP="009506C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" w:type="pct"/>
            <w:vAlign w:val="bottom"/>
          </w:tcPr>
          <w:p w14:paraId="73C77F5C" w14:textId="3C3FD7BB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2" w:type="pct"/>
            <w:vAlign w:val="bottom"/>
          </w:tcPr>
          <w:p w14:paraId="476DD8B1" w14:textId="77777777" w:rsidR="009506C5" w:rsidRPr="00277B87" w:rsidRDefault="009506C5" w:rsidP="009506C5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C1EEA45" w14:textId="1A871EFC" w:rsidR="009506C5" w:rsidRPr="00277B87" w:rsidRDefault="009506C5" w:rsidP="00446DCF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8" w:type="pct"/>
          </w:tcPr>
          <w:p w14:paraId="290E4F74" w14:textId="77777777" w:rsidR="009506C5" w:rsidRPr="00277B87" w:rsidRDefault="009506C5" w:rsidP="009506C5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8" w:type="pct"/>
            <w:vAlign w:val="bottom"/>
          </w:tcPr>
          <w:p w14:paraId="250AEEAF" w14:textId="052DD7B1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31" w:type="pct"/>
            <w:vAlign w:val="bottom"/>
          </w:tcPr>
          <w:p w14:paraId="2F736560" w14:textId="77777777" w:rsidR="009506C5" w:rsidRPr="00277B87" w:rsidRDefault="009506C5" w:rsidP="009506C5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7904D762" w14:textId="70860B11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33" w:type="pct"/>
          </w:tcPr>
          <w:p w14:paraId="49C7BDB1" w14:textId="77777777" w:rsidR="009506C5" w:rsidRPr="00277B87" w:rsidRDefault="009506C5" w:rsidP="009506C5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4" w:type="pct"/>
            <w:vAlign w:val="bottom"/>
          </w:tcPr>
          <w:p w14:paraId="0EC50925" w14:textId="50EA9D71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" w:type="pct"/>
          </w:tcPr>
          <w:p w14:paraId="37FC7BC0" w14:textId="77777777" w:rsidR="009506C5" w:rsidRPr="00277B87" w:rsidRDefault="009506C5" w:rsidP="009506C5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4" w:type="pct"/>
            <w:vAlign w:val="bottom"/>
          </w:tcPr>
          <w:p w14:paraId="6C244E23" w14:textId="2FA5F2DF" w:rsidR="009506C5" w:rsidRPr="00277B87" w:rsidRDefault="009506C5" w:rsidP="009506C5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06C5" w:rsidRPr="00277B87" w14:paraId="4EF59321" w14:textId="77777777" w:rsidTr="009506C5">
        <w:trPr>
          <w:trHeight w:val="144"/>
        </w:trPr>
        <w:tc>
          <w:tcPr>
            <w:tcW w:w="539" w:type="pct"/>
          </w:tcPr>
          <w:p w14:paraId="0C5E4118" w14:textId="3C9BFE1D" w:rsidR="009506C5" w:rsidRPr="005976DB" w:rsidRDefault="009506C5" w:rsidP="009506C5">
            <w:pPr>
              <w:ind w:left="360" w:right="-486" w:hanging="360"/>
              <w:rPr>
                <w:rFonts w:ascii="Angsana New" w:hAnsi="Angsana New"/>
                <w:color w:val="000000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 xml:space="preserve">บริษัท ฟู้ด ออเดอรี่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587" w:type="pct"/>
          </w:tcPr>
          <w:p w14:paraId="16F3DB56" w14:textId="22612A26" w:rsidR="009506C5" w:rsidRPr="005976DB" w:rsidRDefault="009506C5" w:rsidP="009506C5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>บริการรับ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>ส่งอาหาร</w:t>
            </w:r>
          </w:p>
        </w:tc>
        <w:tc>
          <w:tcPr>
            <w:tcW w:w="359" w:type="pct"/>
            <w:vAlign w:val="bottom"/>
          </w:tcPr>
          <w:p w14:paraId="24322CC3" w14:textId="77777777" w:rsidR="009506C5" w:rsidRPr="00277B87" w:rsidRDefault="009506C5" w:rsidP="009506C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9" w:type="pct"/>
            <w:vAlign w:val="bottom"/>
          </w:tcPr>
          <w:p w14:paraId="33EC095C" w14:textId="77777777" w:rsidR="009506C5" w:rsidRPr="00277B87" w:rsidRDefault="009506C5" w:rsidP="009506C5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" w:type="pct"/>
            <w:vAlign w:val="bottom"/>
          </w:tcPr>
          <w:p w14:paraId="012FE412" w14:textId="62E3D114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51D9D">
              <w:rPr>
                <w:rFonts w:ascii="Angsana New" w:hAnsi="Angsana New"/>
                <w:sz w:val="28"/>
              </w:rPr>
              <w:t>5.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5" w:type="pct"/>
            <w:vAlign w:val="bottom"/>
          </w:tcPr>
          <w:p w14:paraId="254D2B42" w14:textId="77777777" w:rsidR="009506C5" w:rsidRPr="00277B87" w:rsidRDefault="009506C5" w:rsidP="009506C5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9" w:type="pct"/>
            <w:vAlign w:val="bottom"/>
          </w:tcPr>
          <w:p w14:paraId="1C81369B" w14:textId="1F003431" w:rsidR="009506C5" w:rsidRPr="00277B87" w:rsidRDefault="009506C5" w:rsidP="009506C5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5.</w:t>
            </w:r>
            <w:r w:rsidR="00A16FB2">
              <w:rPr>
                <w:rFonts w:ascii="Angsana New" w:hAnsi="Angsana New"/>
                <w:color w:val="000000"/>
                <w:sz w:val="28"/>
              </w:rPr>
              <w:t>88</w:t>
            </w:r>
          </w:p>
        </w:tc>
        <w:tc>
          <w:tcPr>
            <w:tcW w:w="33" w:type="pct"/>
          </w:tcPr>
          <w:p w14:paraId="24189D0F" w14:textId="77777777" w:rsidR="009506C5" w:rsidRPr="00277B87" w:rsidRDefault="009506C5" w:rsidP="009506C5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2" w:type="pct"/>
            <w:vAlign w:val="bottom"/>
          </w:tcPr>
          <w:p w14:paraId="5F4E01E1" w14:textId="683C64B8" w:rsidR="009506C5" w:rsidRPr="00277B87" w:rsidRDefault="009506C5" w:rsidP="009506C5">
            <w:pPr>
              <w:pStyle w:val="BodyText2"/>
              <w:tabs>
                <w:tab w:val="decimal" w:pos="75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10,625</w:t>
            </w:r>
          </w:p>
        </w:tc>
        <w:tc>
          <w:tcPr>
            <w:tcW w:w="26" w:type="pct"/>
            <w:vAlign w:val="bottom"/>
          </w:tcPr>
          <w:p w14:paraId="4EAB0A7D" w14:textId="77777777" w:rsidR="009506C5" w:rsidRPr="00277B87" w:rsidRDefault="009506C5" w:rsidP="009506C5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12BE353B" w14:textId="384F2BDB" w:rsidR="009506C5" w:rsidRPr="00277B87" w:rsidRDefault="009506C5" w:rsidP="009506C5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lang w:val="en-GB"/>
              </w:rPr>
              <w:t>10,625</w:t>
            </w:r>
          </w:p>
        </w:tc>
        <w:tc>
          <w:tcPr>
            <w:tcW w:w="42" w:type="pct"/>
            <w:vAlign w:val="bottom"/>
          </w:tcPr>
          <w:p w14:paraId="260CC76A" w14:textId="77777777" w:rsidR="009506C5" w:rsidRPr="00277B87" w:rsidRDefault="009506C5" w:rsidP="009506C5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vAlign w:val="bottom"/>
          </w:tcPr>
          <w:p w14:paraId="534B0313" w14:textId="7843E7AA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13,741</w:t>
            </w:r>
          </w:p>
        </w:tc>
        <w:tc>
          <w:tcPr>
            <w:tcW w:w="42" w:type="pct"/>
            <w:vAlign w:val="bottom"/>
          </w:tcPr>
          <w:p w14:paraId="7FC1DA5F" w14:textId="77777777" w:rsidR="009506C5" w:rsidRPr="00277B87" w:rsidRDefault="009506C5" w:rsidP="009506C5">
            <w:pPr>
              <w:ind w:left="39"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AE372FC" w14:textId="755A1208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13,741</w:t>
            </w:r>
          </w:p>
        </w:tc>
        <w:tc>
          <w:tcPr>
            <w:tcW w:w="38" w:type="pct"/>
          </w:tcPr>
          <w:p w14:paraId="12BF0CC9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8" w:type="pct"/>
            <w:vAlign w:val="bottom"/>
          </w:tcPr>
          <w:p w14:paraId="465A2953" w14:textId="4AB86662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10,625</w:t>
            </w:r>
          </w:p>
        </w:tc>
        <w:tc>
          <w:tcPr>
            <w:tcW w:w="31" w:type="pct"/>
            <w:vAlign w:val="bottom"/>
          </w:tcPr>
          <w:p w14:paraId="0BF038BC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19BD4723" w14:textId="421DA30A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7B87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33" w:type="pct"/>
          </w:tcPr>
          <w:p w14:paraId="0D5EBE18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4" w:type="pct"/>
            <w:vAlign w:val="bottom"/>
          </w:tcPr>
          <w:p w14:paraId="06AF50ED" w14:textId="53A6CB4C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35">
              <w:rPr>
                <w:rFonts w:ascii="Angsana New" w:hAnsi="Angsana New"/>
                <w:sz w:val="28"/>
                <w:szCs w:val="28"/>
              </w:rPr>
              <w:t>15,178</w:t>
            </w:r>
          </w:p>
        </w:tc>
        <w:tc>
          <w:tcPr>
            <w:tcW w:w="30" w:type="pct"/>
          </w:tcPr>
          <w:p w14:paraId="0EC03C0A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4" w:type="pct"/>
            <w:vAlign w:val="bottom"/>
          </w:tcPr>
          <w:p w14:paraId="7FCBF7FD" w14:textId="53095E60" w:rsidR="009506C5" w:rsidRPr="00277B87" w:rsidRDefault="009506C5" w:rsidP="009506C5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15,178</w:t>
            </w:r>
          </w:p>
        </w:tc>
      </w:tr>
      <w:tr w:rsidR="009506C5" w:rsidRPr="00277B87" w14:paraId="4D61F2D4" w14:textId="77777777" w:rsidTr="009506C5">
        <w:trPr>
          <w:trHeight w:val="144"/>
        </w:trPr>
        <w:tc>
          <w:tcPr>
            <w:tcW w:w="539" w:type="pct"/>
          </w:tcPr>
          <w:p w14:paraId="2C0BB01F" w14:textId="69FE73BF" w:rsidR="009506C5" w:rsidRPr="00277B87" w:rsidRDefault="009506C5" w:rsidP="009506C5">
            <w:pPr>
              <w:ind w:left="360" w:right="-486" w:hanging="360"/>
              <w:rPr>
                <w:rFonts w:ascii="Angsana New" w:hAnsi="Angsana New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 xml:space="preserve">บริษัท วัตต์เทค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 xml:space="preserve">เอเนอร์จี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 xml:space="preserve">คอร์ปอเรชั่น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587" w:type="pct"/>
          </w:tcPr>
          <w:p w14:paraId="57706AD4" w14:textId="3B94270B" w:rsidR="009506C5" w:rsidRPr="005976DB" w:rsidRDefault="009506C5" w:rsidP="009506C5">
            <w:pPr>
              <w:ind w:left="304" w:hanging="200"/>
              <w:rPr>
                <w:rFonts w:ascii="Angsana New" w:hAnsi="Angsana New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 xml:space="preserve">รับจ้างประกอบชิ้นส่วนแบตเตอรี่ </w:t>
            </w:r>
            <w:r w:rsidR="00A158FA">
              <w:rPr>
                <w:rFonts w:ascii="Angsana New" w:hAnsi="Angsana New"/>
                <w:sz w:val="28"/>
              </w:rPr>
              <w:t xml:space="preserve"> </w:t>
            </w:r>
            <w:r w:rsidRPr="005976DB">
              <w:rPr>
                <w:rFonts w:ascii="Angsana New" w:hAnsi="Angsana New"/>
                <w:sz w:val="28"/>
                <w:cs/>
              </w:rPr>
              <w:t>ลิเธีย</w:t>
            </w:r>
            <w:r w:rsidRPr="005976DB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5976DB">
              <w:rPr>
                <w:rFonts w:ascii="Angsana New" w:hAnsi="Angsana New"/>
                <w:sz w:val="28"/>
                <w:cs/>
              </w:rPr>
              <w:t>ไอออน</w:t>
            </w:r>
          </w:p>
        </w:tc>
        <w:tc>
          <w:tcPr>
            <w:tcW w:w="359" w:type="pct"/>
            <w:vAlign w:val="bottom"/>
          </w:tcPr>
          <w:p w14:paraId="0EBF317E" w14:textId="594781A3" w:rsidR="009506C5" w:rsidRPr="00277B87" w:rsidRDefault="009506C5" w:rsidP="009506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9" w:type="pct"/>
            <w:vAlign w:val="bottom"/>
          </w:tcPr>
          <w:p w14:paraId="57DA6685" w14:textId="77777777" w:rsidR="009506C5" w:rsidRPr="00277B87" w:rsidRDefault="009506C5" w:rsidP="009506C5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" w:type="pct"/>
            <w:vAlign w:val="bottom"/>
          </w:tcPr>
          <w:p w14:paraId="709BDB8C" w14:textId="58D8C847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51D9D">
              <w:rPr>
                <w:rFonts w:ascii="Angsana New" w:hAnsi="Angsana New"/>
                <w:sz w:val="28"/>
              </w:rPr>
              <w:t>35.00</w:t>
            </w:r>
          </w:p>
        </w:tc>
        <w:tc>
          <w:tcPr>
            <w:tcW w:w="25" w:type="pct"/>
            <w:vAlign w:val="bottom"/>
          </w:tcPr>
          <w:p w14:paraId="264284E5" w14:textId="77777777" w:rsidR="009506C5" w:rsidRPr="00277B87" w:rsidRDefault="009506C5" w:rsidP="009506C5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9" w:type="pct"/>
            <w:vAlign w:val="bottom"/>
          </w:tcPr>
          <w:p w14:paraId="60F1028E" w14:textId="0046687B" w:rsidR="009506C5" w:rsidRPr="00277B87" w:rsidRDefault="009506C5" w:rsidP="009506C5">
            <w:pPr>
              <w:pStyle w:val="BodyText2"/>
              <w:tabs>
                <w:tab w:val="decimal" w:pos="532"/>
              </w:tabs>
              <w:spacing w:after="0" w:line="240" w:lineRule="auto"/>
              <w:ind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35.00</w:t>
            </w:r>
          </w:p>
        </w:tc>
        <w:tc>
          <w:tcPr>
            <w:tcW w:w="33" w:type="pct"/>
          </w:tcPr>
          <w:p w14:paraId="18FBF8BA" w14:textId="77777777" w:rsidR="009506C5" w:rsidRPr="00277B87" w:rsidRDefault="009506C5" w:rsidP="009506C5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2" w:type="pct"/>
            <w:vAlign w:val="bottom"/>
          </w:tcPr>
          <w:p w14:paraId="1581A3B5" w14:textId="6FF0D9C8" w:rsidR="009506C5" w:rsidRPr="00277B87" w:rsidRDefault="009506C5" w:rsidP="009506C5">
            <w:pPr>
              <w:pStyle w:val="BodyText2"/>
              <w:tabs>
                <w:tab w:val="decimal" w:pos="75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26" w:type="pct"/>
            <w:vAlign w:val="bottom"/>
          </w:tcPr>
          <w:p w14:paraId="297209B5" w14:textId="77777777" w:rsidR="009506C5" w:rsidRPr="00277B87" w:rsidRDefault="009506C5" w:rsidP="009506C5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16EB2C03" w14:textId="7CC401D7" w:rsidR="009506C5" w:rsidRPr="00277B87" w:rsidRDefault="009506C5" w:rsidP="009506C5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42" w:type="pct"/>
            <w:vAlign w:val="bottom"/>
          </w:tcPr>
          <w:p w14:paraId="57043EF6" w14:textId="77777777" w:rsidR="009506C5" w:rsidRPr="00277B87" w:rsidRDefault="009506C5" w:rsidP="009506C5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58F05555" w14:textId="601B5094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42" w:type="pct"/>
            <w:vAlign w:val="bottom"/>
          </w:tcPr>
          <w:p w14:paraId="17068249" w14:textId="77777777" w:rsidR="009506C5" w:rsidRPr="00277B87" w:rsidRDefault="009506C5" w:rsidP="009506C5">
            <w:pPr>
              <w:ind w:left="39"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6FC0ED47" w14:textId="1C632632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  <w:tc>
          <w:tcPr>
            <w:tcW w:w="38" w:type="pct"/>
          </w:tcPr>
          <w:p w14:paraId="575BB6ED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8" w:type="pct"/>
            <w:vAlign w:val="bottom"/>
          </w:tcPr>
          <w:p w14:paraId="74857EEE" w14:textId="1F3CA993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31" w:type="pct"/>
            <w:vAlign w:val="bottom"/>
          </w:tcPr>
          <w:p w14:paraId="406372B0" w14:textId="3D3FB38A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" w:type="pct"/>
            <w:vAlign w:val="bottom"/>
          </w:tcPr>
          <w:p w14:paraId="42339817" w14:textId="765E3830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33" w:type="pct"/>
          </w:tcPr>
          <w:p w14:paraId="505E6F24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51DA882D" w14:textId="40D1F4E2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35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30" w:type="pct"/>
          </w:tcPr>
          <w:p w14:paraId="47A706DB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6DBED799" w14:textId="40DD93D0" w:rsidR="009506C5" w:rsidRPr="00277B87" w:rsidRDefault="009506C5" w:rsidP="009506C5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</w:tr>
      <w:tr w:rsidR="009506C5" w:rsidRPr="00277B87" w14:paraId="4C2B9562" w14:textId="77777777" w:rsidTr="009506C5">
        <w:trPr>
          <w:trHeight w:val="144"/>
        </w:trPr>
        <w:tc>
          <w:tcPr>
            <w:tcW w:w="539" w:type="pct"/>
          </w:tcPr>
          <w:p w14:paraId="3E1A3A52" w14:textId="77777777" w:rsidR="009506C5" w:rsidRPr="00277B87" w:rsidRDefault="009506C5" w:rsidP="009506C5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587" w:type="pct"/>
            <w:vAlign w:val="bottom"/>
          </w:tcPr>
          <w:p w14:paraId="0F3C33C2" w14:textId="77777777" w:rsidR="009506C5" w:rsidRPr="00277B87" w:rsidRDefault="009506C5" w:rsidP="009506C5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9" w:type="pct"/>
          </w:tcPr>
          <w:p w14:paraId="139A5665" w14:textId="77777777" w:rsidR="009506C5" w:rsidRPr="00277B87" w:rsidRDefault="009506C5" w:rsidP="009506C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22F12E05" w14:textId="77777777" w:rsidR="009506C5" w:rsidRPr="00277B87" w:rsidRDefault="009506C5" w:rsidP="009506C5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" w:type="pct"/>
          </w:tcPr>
          <w:p w14:paraId="197F3AAE" w14:textId="77777777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40FAD5EA" w14:textId="77777777" w:rsidR="009506C5" w:rsidRPr="00277B87" w:rsidRDefault="009506C5" w:rsidP="009506C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9" w:type="pct"/>
          </w:tcPr>
          <w:p w14:paraId="71ED4E64" w14:textId="77777777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37E5511C" w14:textId="77777777" w:rsidR="009506C5" w:rsidRPr="00277B87" w:rsidRDefault="009506C5" w:rsidP="009506C5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2" w:type="pct"/>
          </w:tcPr>
          <w:p w14:paraId="73655F88" w14:textId="77777777" w:rsidR="009506C5" w:rsidRPr="00277B87" w:rsidRDefault="009506C5" w:rsidP="009506C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" w:type="pct"/>
          </w:tcPr>
          <w:p w14:paraId="130EE5BC" w14:textId="77777777" w:rsidR="009506C5" w:rsidRPr="00277B87" w:rsidRDefault="009506C5" w:rsidP="009506C5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</w:tcPr>
          <w:p w14:paraId="3D90248E" w14:textId="77777777" w:rsidR="009506C5" w:rsidRPr="00277B87" w:rsidRDefault="009506C5" w:rsidP="009506C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" w:type="pct"/>
            <w:vAlign w:val="bottom"/>
          </w:tcPr>
          <w:p w14:paraId="5DD72B75" w14:textId="77777777" w:rsidR="009506C5" w:rsidRPr="00277B87" w:rsidRDefault="009506C5" w:rsidP="009506C5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vAlign w:val="bottom"/>
          </w:tcPr>
          <w:p w14:paraId="22AB1979" w14:textId="118D27ED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15,182</w:t>
            </w:r>
          </w:p>
        </w:tc>
        <w:tc>
          <w:tcPr>
            <w:tcW w:w="42" w:type="pct"/>
            <w:vAlign w:val="bottom"/>
          </w:tcPr>
          <w:p w14:paraId="18FCF500" w14:textId="77777777" w:rsidR="009506C5" w:rsidRPr="00277B87" w:rsidRDefault="009506C5" w:rsidP="009506C5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vAlign w:val="bottom"/>
          </w:tcPr>
          <w:p w14:paraId="3B4FC3C3" w14:textId="66BEAB87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15,222</w:t>
            </w:r>
          </w:p>
        </w:tc>
        <w:tc>
          <w:tcPr>
            <w:tcW w:w="38" w:type="pct"/>
          </w:tcPr>
          <w:p w14:paraId="7E15E39B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" w:type="pct"/>
          </w:tcPr>
          <w:p w14:paraId="28C9B45C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" w:type="pct"/>
          </w:tcPr>
          <w:p w14:paraId="5D18FB6C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" w:type="pct"/>
          </w:tcPr>
          <w:p w14:paraId="22723B73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" w:type="pct"/>
          </w:tcPr>
          <w:p w14:paraId="135F5CC2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vAlign w:val="bottom"/>
          </w:tcPr>
          <w:p w14:paraId="4C7637DF" w14:textId="51AC4683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635">
              <w:rPr>
                <w:rFonts w:ascii="Angsana New" w:hAnsi="Angsana New"/>
                <w:sz w:val="28"/>
                <w:szCs w:val="28"/>
              </w:rPr>
              <w:t>16,928</w:t>
            </w:r>
          </w:p>
        </w:tc>
        <w:tc>
          <w:tcPr>
            <w:tcW w:w="30" w:type="pct"/>
          </w:tcPr>
          <w:p w14:paraId="6E4A4518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324996D1" w14:textId="11E9CFAE" w:rsidR="009506C5" w:rsidRPr="00277B87" w:rsidRDefault="009506C5" w:rsidP="009506C5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27568">
              <w:rPr>
                <w:rFonts w:ascii="Angsana New" w:hAnsi="Angsana New" w:hint="eastAsia"/>
                <w:sz w:val="28"/>
                <w:szCs w:val="28"/>
              </w:rPr>
              <w:t>16,928</w:t>
            </w:r>
          </w:p>
        </w:tc>
      </w:tr>
      <w:tr w:rsidR="009506C5" w:rsidRPr="00277B87" w14:paraId="7D2B10B1" w14:textId="77777777" w:rsidTr="009506C5">
        <w:trPr>
          <w:trHeight w:val="144"/>
        </w:trPr>
        <w:tc>
          <w:tcPr>
            <w:tcW w:w="1127" w:type="pct"/>
            <w:gridSpan w:val="2"/>
          </w:tcPr>
          <w:p w14:paraId="3F0EB90D" w14:textId="77777777" w:rsidR="009506C5" w:rsidRPr="00277B87" w:rsidRDefault="009506C5" w:rsidP="009506C5">
            <w:pPr>
              <w:tabs>
                <w:tab w:val="left" w:pos="369"/>
              </w:tabs>
              <w:ind w:left="108" w:right="-68" w:hanging="99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359" w:type="pct"/>
          </w:tcPr>
          <w:p w14:paraId="32DE0981" w14:textId="77777777" w:rsidR="009506C5" w:rsidRPr="00277B87" w:rsidRDefault="009506C5" w:rsidP="009506C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0B1F7548" w14:textId="77777777" w:rsidR="009506C5" w:rsidRPr="00277B87" w:rsidRDefault="009506C5" w:rsidP="009506C5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" w:type="pct"/>
          </w:tcPr>
          <w:p w14:paraId="50E2EF59" w14:textId="77777777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2D04F8E8" w14:textId="77777777" w:rsidR="009506C5" w:rsidRPr="00277B87" w:rsidRDefault="009506C5" w:rsidP="009506C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9" w:type="pct"/>
          </w:tcPr>
          <w:p w14:paraId="32CDB260" w14:textId="77777777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1840DB67" w14:textId="77777777" w:rsidR="009506C5" w:rsidRPr="00277B87" w:rsidRDefault="009506C5" w:rsidP="009506C5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2" w:type="pct"/>
          </w:tcPr>
          <w:p w14:paraId="0B2DBFAF" w14:textId="77777777" w:rsidR="009506C5" w:rsidRPr="00277B87" w:rsidRDefault="009506C5" w:rsidP="009506C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" w:type="pct"/>
          </w:tcPr>
          <w:p w14:paraId="751F5810" w14:textId="77777777" w:rsidR="009506C5" w:rsidRPr="00277B87" w:rsidRDefault="009506C5" w:rsidP="009506C5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</w:tcPr>
          <w:p w14:paraId="4E82668E" w14:textId="77777777" w:rsidR="009506C5" w:rsidRPr="00277B87" w:rsidRDefault="009506C5" w:rsidP="009506C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2" w:type="pct"/>
            <w:vAlign w:val="bottom"/>
          </w:tcPr>
          <w:p w14:paraId="7BA54274" w14:textId="77777777" w:rsidR="009506C5" w:rsidRPr="00277B87" w:rsidRDefault="009506C5" w:rsidP="009506C5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0DF3596D" w14:textId="04C705C8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(13,741)</w:t>
            </w:r>
          </w:p>
        </w:tc>
        <w:tc>
          <w:tcPr>
            <w:tcW w:w="42" w:type="pct"/>
            <w:vAlign w:val="bottom"/>
          </w:tcPr>
          <w:p w14:paraId="4BBA52AF" w14:textId="77777777" w:rsidR="009506C5" w:rsidRPr="00277B87" w:rsidRDefault="009506C5" w:rsidP="009506C5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4602E43B" w14:textId="77777777" w:rsidR="009506C5" w:rsidRPr="00277B87" w:rsidRDefault="009506C5" w:rsidP="009506C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(13,741)</w:t>
            </w:r>
          </w:p>
        </w:tc>
        <w:tc>
          <w:tcPr>
            <w:tcW w:w="38" w:type="pct"/>
          </w:tcPr>
          <w:p w14:paraId="77FA9168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8" w:type="pct"/>
          </w:tcPr>
          <w:p w14:paraId="62A94B26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" w:type="pct"/>
          </w:tcPr>
          <w:p w14:paraId="13B4E120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0" w:type="pct"/>
          </w:tcPr>
          <w:p w14:paraId="1D2D46D1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" w:type="pct"/>
          </w:tcPr>
          <w:p w14:paraId="6D02909F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167315A8" w14:textId="67E2AB77" w:rsidR="009506C5" w:rsidRPr="00277B87" w:rsidRDefault="009506C5" w:rsidP="00446DCF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35">
              <w:rPr>
                <w:rFonts w:ascii="Angsana New" w:hAnsi="Angsana New"/>
                <w:sz w:val="28"/>
                <w:szCs w:val="28"/>
              </w:rPr>
              <w:t>(15,178)</w:t>
            </w:r>
          </w:p>
        </w:tc>
        <w:tc>
          <w:tcPr>
            <w:tcW w:w="30" w:type="pct"/>
            <w:vAlign w:val="bottom"/>
          </w:tcPr>
          <w:p w14:paraId="5812851A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598923B1" w14:textId="77777777" w:rsidR="009506C5" w:rsidRPr="00277B87" w:rsidRDefault="009506C5" w:rsidP="009506C5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(15,178)</w:t>
            </w:r>
          </w:p>
        </w:tc>
      </w:tr>
      <w:tr w:rsidR="009506C5" w:rsidRPr="00277B87" w14:paraId="7B4A523A" w14:textId="77777777" w:rsidTr="009506C5">
        <w:trPr>
          <w:trHeight w:val="341"/>
        </w:trPr>
        <w:tc>
          <w:tcPr>
            <w:tcW w:w="1127" w:type="pct"/>
            <w:gridSpan w:val="2"/>
          </w:tcPr>
          <w:p w14:paraId="782C5CDE" w14:textId="26B48D44" w:rsidR="009506C5" w:rsidRPr="00277B87" w:rsidRDefault="009506C5" w:rsidP="009506C5">
            <w:pPr>
              <w:ind w:right="-68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รวมเงินลงทุนในบริษัทร่วม 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59" w:type="pct"/>
          </w:tcPr>
          <w:p w14:paraId="58F3B98B" w14:textId="77777777" w:rsidR="009506C5" w:rsidRPr="00277B87" w:rsidRDefault="009506C5" w:rsidP="009506C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1921DDF1" w14:textId="77777777" w:rsidR="009506C5" w:rsidRPr="00277B87" w:rsidRDefault="009506C5" w:rsidP="009506C5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" w:type="pct"/>
          </w:tcPr>
          <w:p w14:paraId="434C353A" w14:textId="77777777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5DA2C145" w14:textId="77777777" w:rsidR="009506C5" w:rsidRPr="00277B87" w:rsidRDefault="009506C5" w:rsidP="009506C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9" w:type="pct"/>
          </w:tcPr>
          <w:p w14:paraId="47DD4DAE" w14:textId="77777777" w:rsidR="009506C5" w:rsidRPr="00277B87" w:rsidRDefault="009506C5" w:rsidP="009506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FF9EF58" w14:textId="77777777" w:rsidR="009506C5" w:rsidRPr="00277B87" w:rsidRDefault="009506C5" w:rsidP="009506C5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2" w:type="pct"/>
          </w:tcPr>
          <w:p w14:paraId="025FC25D" w14:textId="77777777" w:rsidR="009506C5" w:rsidRPr="00277B87" w:rsidRDefault="009506C5" w:rsidP="009506C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" w:type="pct"/>
          </w:tcPr>
          <w:p w14:paraId="2EB01086" w14:textId="77777777" w:rsidR="009506C5" w:rsidRPr="00277B87" w:rsidRDefault="009506C5" w:rsidP="009506C5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</w:tcPr>
          <w:p w14:paraId="3376BB00" w14:textId="77777777" w:rsidR="009506C5" w:rsidRPr="00277B87" w:rsidRDefault="009506C5" w:rsidP="009506C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" w:type="pct"/>
            <w:vAlign w:val="bottom"/>
          </w:tcPr>
          <w:p w14:paraId="6CF0C311" w14:textId="77777777" w:rsidR="009506C5" w:rsidRPr="00277B87" w:rsidRDefault="009506C5" w:rsidP="009506C5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tcBorders>
              <w:bottom w:val="double" w:sz="4" w:space="0" w:color="auto"/>
            </w:tcBorders>
            <w:vAlign w:val="bottom"/>
          </w:tcPr>
          <w:p w14:paraId="6B785BBC" w14:textId="62356C32" w:rsidR="009506C5" w:rsidRPr="00277B87" w:rsidRDefault="009506C5" w:rsidP="009506C5">
            <w:pPr>
              <w:tabs>
                <w:tab w:val="decimal" w:pos="680"/>
                <w:tab w:val="decimal" w:pos="792"/>
                <w:tab w:val="decimal" w:pos="848"/>
              </w:tabs>
              <w:ind w:right="119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1,441</w:t>
            </w:r>
          </w:p>
        </w:tc>
        <w:tc>
          <w:tcPr>
            <w:tcW w:w="42" w:type="pct"/>
            <w:vAlign w:val="bottom"/>
          </w:tcPr>
          <w:p w14:paraId="03641F2E" w14:textId="77777777" w:rsidR="009506C5" w:rsidRPr="00277B87" w:rsidRDefault="009506C5" w:rsidP="009506C5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  <w:vAlign w:val="bottom"/>
          </w:tcPr>
          <w:p w14:paraId="330CE022" w14:textId="43707539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7111F">
              <w:rPr>
                <w:rFonts w:ascii="Angsana New" w:hAnsi="Angsana New"/>
                <w:b/>
                <w:bCs/>
                <w:color w:val="000000"/>
                <w:sz w:val="28"/>
              </w:rPr>
              <w:t>1,481</w:t>
            </w:r>
          </w:p>
        </w:tc>
        <w:tc>
          <w:tcPr>
            <w:tcW w:w="38" w:type="pct"/>
          </w:tcPr>
          <w:p w14:paraId="0FFF4994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8" w:type="pct"/>
          </w:tcPr>
          <w:p w14:paraId="4FB66258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" w:type="pct"/>
          </w:tcPr>
          <w:p w14:paraId="22E7B0EC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0" w:type="pct"/>
          </w:tcPr>
          <w:p w14:paraId="2D7B173E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" w:type="pct"/>
          </w:tcPr>
          <w:p w14:paraId="66376044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</w:tcPr>
          <w:p w14:paraId="7574FA20" w14:textId="7A6652EB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C5635">
              <w:rPr>
                <w:rFonts w:ascii="Angsana New" w:hAnsi="Angsana New"/>
                <w:b/>
                <w:bCs/>
                <w:color w:val="000000"/>
                <w:sz w:val="28"/>
              </w:rPr>
              <w:t>1,750</w:t>
            </w:r>
          </w:p>
        </w:tc>
        <w:tc>
          <w:tcPr>
            <w:tcW w:w="30" w:type="pct"/>
          </w:tcPr>
          <w:p w14:paraId="23AC8D45" w14:textId="77777777" w:rsidR="009506C5" w:rsidRPr="00277B87" w:rsidRDefault="009506C5" w:rsidP="009506C5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</w:tcPr>
          <w:p w14:paraId="2DB45C6B" w14:textId="3F9B1388" w:rsidR="009506C5" w:rsidRPr="00927568" w:rsidRDefault="009506C5" w:rsidP="009506C5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09A">
              <w:rPr>
                <w:rFonts w:ascii="Angsana New" w:hAnsi="Angsana New" w:hint="eastAsia"/>
                <w:b/>
                <w:bCs/>
                <w:sz w:val="28"/>
                <w:szCs w:val="28"/>
              </w:rPr>
              <w:t>1,750</w:t>
            </w:r>
          </w:p>
        </w:tc>
      </w:tr>
    </w:tbl>
    <w:p w14:paraId="43D02090" w14:textId="25EBAB06" w:rsidR="00850DE0" w:rsidRPr="00277B87" w:rsidRDefault="00194C9F" w:rsidP="00EE4A68">
      <w:pPr>
        <w:tabs>
          <w:tab w:val="left" w:pos="851"/>
          <w:tab w:val="left" w:pos="2160"/>
          <w:tab w:val="right" w:pos="6840"/>
          <w:tab w:val="right" w:pos="8010"/>
        </w:tabs>
        <w:spacing w:before="120"/>
        <w:ind w:right="-410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32"/>
          <w:szCs w:val="32"/>
        </w:rPr>
        <w:t>*</w:t>
      </w:r>
      <w:r w:rsidRPr="00277B87">
        <w:rPr>
          <w:rFonts w:ascii="Angsana New" w:hAnsi="Angsana New"/>
          <w:sz w:val="28"/>
          <w:cs/>
        </w:rPr>
        <w:t xml:space="preserve">ณ วันที่ </w:t>
      </w:r>
      <w:r w:rsidRPr="00277B87">
        <w:rPr>
          <w:rFonts w:ascii="Angsana New" w:hAnsi="Angsana New"/>
          <w:sz w:val="28"/>
        </w:rPr>
        <w:t>3</w:t>
      </w:r>
      <w:r w:rsidR="00EE4A68">
        <w:rPr>
          <w:rFonts w:ascii="Angsana New" w:hAnsi="Angsana New"/>
          <w:sz w:val="28"/>
        </w:rPr>
        <w:t>1</w:t>
      </w:r>
      <w:r w:rsidR="00966837" w:rsidRPr="00277B87">
        <w:rPr>
          <w:rFonts w:ascii="Angsana New" w:hAnsi="Angsana New"/>
          <w:sz w:val="28"/>
          <w:cs/>
        </w:rPr>
        <w:t xml:space="preserve"> </w:t>
      </w:r>
      <w:r w:rsidR="00EE4A68">
        <w:rPr>
          <w:rFonts w:ascii="Angsana New" w:hAnsi="Angsana New" w:hint="cs"/>
          <w:sz w:val="28"/>
          <w:cs/>
        </w:rPr>
        <w:t>มีนาคม</w:t>
      </w:r>
      <w:r w:rsidR="007B2AEE" w:rsidRPr="00277B87">
        <w:rPr>
          <w:rFonts w:ascii="Angsana New" w:hAnsi="Angsana New"/>
          <w:sz w:val="28"/>
          <w:cs/>
        </w:rPr>
        <w:t xml:space="preserve"> </w:t>
      </w:r>
      <w:r w:rsidR="007B2AEE" w:rsidRPr="00277B87">
        <w:rPr>
          <w:rFonts w:ascii="Angsana New" w:hAnsi="Angsana New"/>
          <w:sz w:val="28"/>
        </w:rPr>
        <w:t>256</w:t>
      </w:r>
      <w:r w:rsidR="00EE4A68">
        <w:rPr>
          <w:rFonts w:ascii="Angsana New" w:hAnsi="Angsana New"/>
          <w:sz w:val="28"/>
        </w:rPr>
        <w:t>9</w:t>
      </w:r>
      <w:r w:rsidR="007B2AEE" w:rsidRPr="00277B87">
        <w:rPr>
          <w:rFonts w:ascii="Angsana New" w:hAnsi="Angsana New"/>
          <w:sz w:val="28"/>
        </w:rPr>
        <w:t xml:space="preserve"> </w:t>
      </w:r>
      <w:r w:rsidR="007B2AEE" w:rsidRPr="00277B87">
        <w:rPr>
          <w:rFonts w:ascii="Angsana New" w:hAnsi="Angsana New"/>
          <w:sz w:val="28"/>
          <w:cs/>
        </w:rPr>
        <w:t xml:space="preserve">และ </w:t>
      </w:r>
      <w:r w:rsidR="007B2AEE" w:rsidRPr="00277B87">
        <w:rPr>
          <w:rFonts w:ascii="Angsana New" w:hAnsi="Angsana New"/>
          <w:sz w:val="28"/>
        </w:rPr>
        <w:t xml:space="preserve">31 </w:t>
      </w:r>
      <w:r w:rsidR="007B2AEE" w:rsidRPr="00277B87">
        <w:rPr>
          <w:rFonts w:ascii="Angsana New" w:hAnsi="Angsana New"/>
          <w:sz w:val="28"/>
          <w:cs/>
        </w:rPr>
        <w:t xml:space="preserve">ธันวาคม </w:t>
      </w:r>
      <w:r w:rsidR="007B2AEE" w:rsidRPr="00277B87">
        <w:rPr>
          <w:rFonts w:ascii="Angsana New" w:hAnsi="Angsana New"/>
          <w:sz w:val="28"/>
        </w:rPr>
        <w:t>256</w:t>
      </w:r>
      <w:r w:rsidR="00EE4A68">
        <w:rPr>
          <w:rFonts w:ascii="Angsana New" w:hAnsi="Angsana New"/>
          <w:sz w:val="28"/>
        </w:rPr>
        <w:t>8</w:t>
      </w:r>
      <w:r w:rsidR="007B2AEE" w:rsidRPr="00277B87">
        <w:rPr>
          <w:rFonts w:ascii="Angsana New" w:hAnsi="Angsana New"/>
          <w:sz w:val="28"/>
        </w:rPr>
        <w:t xml:space="preserve"> </w:t>
      </w:r>
      <w:r w:rsidR="00152EB4" w:rsidRPr="00277B87">
        <w:rPr>
          <w:rFonts w:ascii="Angsana New" w:hAnsi="Angsana New"/>
          <w:sz w:val="28"/>
          <w:cs/>
        </w:rPr>
        <w:t xml:space="preserve">กลุ่มบริษัทไม่มีการรับรู้ส่วนแบ่งขาดทุนเพิ่มเติมจากบริษัท </w:t>
      </w:r>
      <w:r w:rsidR="00152EB4" w:rsidRPr="00277B87">
        <w:rPr>
          <w:rFonts w:ascii="Angsana New" w:hAnsi="Angsana New"/>
          <w:sz w:val="28"/>
        </w:rPr>
        <w:t xml:space="preserve">Yi Hao Motor Co., Ltd. </w:t>
      </w:r>
      <w:r w:rsidR="00152EB4" w:rsidRPr="00277B87">
        <w:rPr>
          <w:rFonts w:ascii="Angsana New" w:hAnsi="Angsana New"/>
          <w:sz w:val="28"/>
          <w:cs/>
        </w:rPr>
        <w:t>เนื่องจากบริษัทดังกล่าวมีผลขาดทุนสะสมเกินจำนวนเงินลงทุน</w:t>
      </w:r>
    </w:p>
    <w:p w14:paraId="075900F9" w14:textId="664D788A" w:rsidR="00EC4EAB" w:rsidRPr="00277B87" w:rsidRDefault="000D2214" w:rsidP="0039261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28"/>
        </w:rPr>
        <w:sectPr w:rsidR="00EC4EAB" w:rsidRPr="00277B87" w:rsidSect="00DC6051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1080" w:left="1152" w:header="720" w:footer="720" w:gutter="0"/>
          <w:pgNumType w:chapStyle="1"/>
          <w:cols w:space="720"/>
          <w:docGrid w:linePitch="326"/>
        </w:sectPr>
      </w:pPr>
      <w:r w:rsidRPr="00277B87">
        <w:rPr>
          <w:rFonts w:ascii="Angsana New" w:hAnsi="Angsana New"/>
          <w:sz w:val="28"/>
          <w:cs/>
        </w:rPr>
        <w:br w:type="page"/>
      </w:r>
    </w:p>
    <w:bookmarkEnd w:id="3"/>
    <w:p w14:paraId="3758B3B1" w14:textId="685DBF6D" w:rsidR="00C251AB" w:rsidRPr="00277B87" w:rsidRDefault="00C251AB" w:rsidP="009629E1">
      <w:pPr>
        <w:pStyle w:val="ListParagraph"/>
        <w:numPr>
          <w:ilvl w:val="1"/>
          <w:numId w:val="1"/>
        </w:numPr>
        <w:spacing w:line="240" w:lineRule="atLeast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lastRenderedPageBreak/>
        <w:t>การอนุมัติการ</w:t>
      </w:r>
      <w:r w:rsidR="000122EC">
        <w:rPr>
          <w:rFonts w:ascii="Angsana New" w:hAnsi="Angsana New" w:hint="cs"/>
          <w:sz w:val="28"/>
          <w:cs/>
        </w:rPr>
        <w:t>ร่วมลงทุนใน</w:t>
      </w:r>
      <w:r w:rsidRPr="00277B87">
        <w:rPr>
          <w:rFonts w:ascii="Angsana New" w:hAnsi="Angsana New"/>
          <w:sz w:val="28"/>
          <w:cs/>
        </w:rPr>
        <w:t xml:space="preserve">ของบริษัท </w:t>
      </w:r>
      <w:r w:rsidR="007E0496">
        <w:rPr>
          <w:rFonts w:ascii="Angsana New" w:hAnsi="Angsana New" w:hint="cs"/>
          <w:sz w:val="28"/>
          <w:cs/>
        </w:rPr>
        <w:t>วัตต์</w:t>
      </w:r>
      <w:r w:rsidRPr="00277B87">
        <w:rPr>
          <w:rFonts w:ascii="Angsana New" w:hAnsi="Angsana New"/>
          <w:sz w:val="28"/>
          <w:cs/>
        </w:rPr>
        <w:t xml:space="preserve">เทค </w:t>
      </w:r>
      <w:r w:rsidR="007E0496">
        <w:rPr>
          <w:rFonts w:ascii="Angsana New" w:hAnsi="Angsana New" w:hint="cs"/>
          <w:sz w:val="28"/>
          <w:cs/>
        </w:rPr>
        <w:t>เอ</w:t>
      </w:r>
      <w:r w:rsidRPr="00277B87">
        <w:rPr>
          <w:rFonts w:ascii="Angsana New" w:hAnsi="Angsana New"/>
          <w:sz w:val="28"/>
          <w:cs/>
        </w:rPr>
        <w:t>เนอร์</w:t>
      </w:r>
      <w:r w:rsidR="007E0496">
        <w:rPr>
          <w:rFonts w:ascii="Angsana New" w:hAnsi="Angsana New" w:hint="cs"/>
          <w:sz w:val="28"/>
          <w:cs/>
        </w:rPr>
        <w:t>จี</w:t>
      </w:r>
      <w:r w:rsidRPr="00277B87">
        <w:rPr>
          <w:rFonts w:ascii="Angsana New" w:hAnsi="Angsana New"/>
          <w:sz w:val="28"/>
          <w:cs/>
        </w:rPr>
        <w:t xml:space="preserve"> คอร์ปอเรชั่น จำกัด </w:t>
      </w:r>
    </w:p>
    <w:p w14:paraId="51E9E7BD" w14:textId="76D83B88" w:rsidR="0065644A" w:rsidRPr="00FF4BD1" w:rsidRDefault="00C251AB" w:rsidP="00FF4BD1">
      <w:pPr>
        <w:spacing w:line="240" w:lineRule="atLeast"/>
        <w:ind w:left="450" w:right="29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เมื่อวันที่</w:t>
      </w:r>
      <w:r w:rsidR="009C7127">
        <w:rPr>
          <w:rFonts w:ascii="Angsana New" w:hAnsi="Angsana New"/>
          <w:sz w:val="28"/>
        </w:rPr>
        <w:t xml:space="preserve"> 8 </w:t>
      </w:r>
      <w:r w:rsidRPr="00277B87">
        <w:rPr>
          <w:rFonts w:ascii="Angsana New" w:hAnsi="Angsana New"/>
          <w:sz w:val="28"/>
          <w:cs/>
        </w:rPr>
        <w:t>พฤษภาคม</w:t>
      </w:r>
      <w:r w:rsidR="009C7127">
        <w:rPr>
          <w:rFonts w:ascii="Angsana New" w:hAnsi="Angsana New"/>
          <w:sz w:val="28"/>
        </w:rPr>
        <w:t xml:space="preserve"> 2568 </w:t>
      </w:r>
      <w:r w:rsidRPr="00277B87">
        <w:rPr>
          <w:rFonts w:ascii="Angsana New" w:hAnsi="Angsana New"/>
          <w:sz w:val="28"/>
          <w:cs/>
        </w:rPr>
        <w:t>ที่ประชุมคณะกรรมการบริหาร ครั้งที่</w:t>
      </w:r>
      <w:r w:rsidR="008940EF">
        <w:rPr>
          <w:rFonts w:ascii="Angsana New" w:hAnsi="Angsana New"/>
          <w:sz w:val="28"/>
        </w:rPr>
        <w:t xml:space="preserve"> 5/2568 </w:t>
      </w:r>
      <w:r w:rsidRPr="00277B87">
        <w:rPr>
          <w:rFonts w:ascii="Angsana New" w:hAnsi="Angsana New"/>
          <w:sz w:val="28"/>
          <w:cs/>
        </w:rPr>
        <w:t>มีมติอนุมัติให้บริษัท</w:t>
      </w:r>
      <w:r w:rsidR="0089366C">
        <w:rPr>
          <w:rFonts w:ascii="Angsana New" w:hAnsi="Angsana New" w:hint="cs"/>
          <w:sz w:val="28"/>
          <w:cs/>
        </w:rPr>
        <w:t>ร่วมลงทุนใน</w:t>
      </w:r>
      <w:r w:rsidR="00661972" w:rsidRPr="00277B87">
        <w:rPr>
          <w:rFonts w:ascii="Angsana New" w:hAnsi="Angsana New"/>
          <w:sz w:val="28"/>
          <w:cs/>
        </w:rPr>
        <w:t xml:space="preserve">          </w:t>
      </w:r>
      <w:r w:rsidR="0089366C">
        <w:rPr>
          <w:rFonts w:ascii="Angsana New" w:hAnsi="Angsana New" w:hint="cs"/>
          <w:sz w:val="28"/>
          <w:cs/>
        </w:rPr>
        <w:t xml:space="preserve">                </w:t>
      </w:r>
      <w:r w:rsidRPr="00277B87">
        <w:rPr>
          <w:rFonts w:ascii="Angsana New" w:hAnsi="Angsana New"/>
          <w:sz w:val="28"/>
          <w:cs/>
        </w:rPr>
        <w:t xml:space="preserve">บริษัท </w:t>
      </w:r>
      <w:r w:rsidR="00886061" w:rsidRPr="00381139">
        <w:rPr>
          <w:rFonts w:ascii="Angsana New" w:hAnsi="Angsana New" w:hint="cs"/>
          <w:sz w:val="28"/>
          <w:cs/>
        </w:rPr>
        <w:t>วัตต์</w:t>
      </w:r>
      <w:r w:rsidRPr="00277B87">
        <w:rPr>
          <w:rFonts w:ascii="Angsana New" w:hAnsi="Angsana New"/>
          <w:sz w:val="28"/>
          <w:cs/>
        </w:rPr>
        <w:t xml:space="preserve">เทค </w:t>
      </w:r>
      <w:r w:rsidR="00886061" w:rsidRPr="00381139">
        <w:rPr>
          <w:rFonts w:ascii="Angsana New" w:hAnsi="Angsana New" w:hint="cs"/>
          <w:sz w:val="28"/>
          <w:cs/>
        </w:rPr>
        <w:t>เอ</w:t>
      </w:r>
      <w:r w:rsidRPr="00277B87">
        <w:rPr>
          <w:rFonts w:ascii="Angsana New" w:hAnsi="Angsana New"/>
          <w:sz w:val="28"/>
          <w:cs/>
        </w:rPr>
        <w:t>เนอร์</w:t>
      </w:r>
      <w:r w:rsidR="00886061" w:rsidRPr="00381139">
        <w:rPr>
          <w:rFonts w:ascii="Angsana New" w:hAnsi="Angsana New" w:hint="cs"/>
          <w:sz w:val="28"/>
          <w:cs/>
        </w:rPr>
        <w:t>จี</w:t>
      </w:r>
      <w:r w:rsidRPr="00277B87">
        <w:rPr>
          <w:rFonts w:ascii="Angsana New" w:hAnsi="Angsana New"/>
          <w:sz w:val="28"/>
          <w:cs/>
        </w:rPr>
        <w:t xml:space="preserve"> คอร์ปอเรชั่น จำกัด จากบุคคลซึ่งไม่เป็นบุคคลที่เกี่ยวโยงกัน และไม่มีความสัมพันธ์</w:t>
      </w:r>
      <w:r w:rsidR="005B48F5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sz w:val="28"/>
          <w:cs/>
        </w:rPr>
        <w:t>หรือกา</w:t>
      </w:r>
      <w:r w:rsidR="00AC7B66" w:rsidRPr="00277B87">
        <w:rPr>
          <w:rFonts w:ascii="Angsana New" w:hAnsi="Angsana New"/>
          <w:sz w:val="28"/>
          <w:cs/>
        </w:rPr>
        <w:t>ร</w:t>
      </w:r>
      <w:r w:rsidRPr="00277B87">
        <w:rPr>
          <w:rFonts w:ascii="Angsana New" w:hAnsi="Angsana New"/>
          <w:sz w:val="28"/>
          <w:cs/>
        </w:rPr>
        <w:t>เกี่ยวข้องใด ๆ กับกรรมการ ผู้บริหาร ผู้ถือหุ้นรายใหญ่ หรือผู้มีอำนาจควบคุมของบริษัทและบริษัทย่อย</w:t>
      </w:r>
      <w:r w:rsidR="004D40C0">
        <w:rPr>
          <w:rFonts w:ascii="Angsana New" w:hAnsi="Angsana New" w:hint="cs"/>
          <w:sz w:val="28"/>
          <w:cs/>
        </w:rPr>
        <w:t xml:space="preserve"> </w:t>
      </w:r>
      <w:r w:rsidRPr="00277B87">
        <w:rPr>
          <w:rFonts w:ascii="Angsana New" w:hAnsi="Angsana New"/>
          <w:sz w:val="28"/>
          <w:cs/>
        </w:rPr>
        <w:t>การ</w:t>
      </w:r>
      <w:r w:rsidR="00FB5DCD">
        <w:rPr>
          <w:rFonts w:ascii="Angsana New" w:hAnsi="Angsana New" w:hint="cs"/>
          <w:sz w:val="28"/>
          <w:cs/>
        </w:rPr>
        <w:t>ร่วมล</w:t>
      </w:r>
      <w:r w:rsidRPr="00277B87">
        <w:rPr>
          <w:rFonts w:ascii="Angsana New" w:hAnsi="Angsana New"/>
          <w:sz w:val="28"/>
          <w:cs/>
        </w:rPr>
        <w:t>ง</w:t>
      </w:r>
      <w:r w:rsidR="00FB5DCD">
        <w:rPr>
          <w:rFonts w:ascii="Angsana New" w:hAnsi="Angsana New" w:hint="cs"/>
          <w:sz w:val="28"/>
          <w:cs/>
        </w:rPr>
        <w:t>ทุน</w:t>
      </w:r>
      <w:r w:rsidRPr="00277B87">
        <w:rPr>
          <w:rFonts w:ascii="Angsana New" w:hAnsi="Angsana New"/>
          <w:sz w:val="28"/>
          <w:cs/>
        </w:rPr>
        <w:t>ดังกล่าวประกอบด้วยหุ้นสามัญจำนวน</w:t>
      </w:r>
      <w:r w:rsidR="00844E90">
        <w:rPr>
          <w:rFonts w:ascii="Angsana New" w:hAnsi="Angsana New"/>
          <w:sz w:val="28"/>
        </w:rPr>
        <w:t xml:space="preserve"> 17,500 </w:t>
      </w:r>
      <w:r w:rsidRPr="00277B87">
        <w:rPr>
          <w:rFonts w:ascii="Angsana New" w:hAnsi="Angsana New"/>
          <w:sz w:val="28"/>
          <w:cs/>
        </w:rPr>
        <w:t>หุ้น มูลค่าที่ตราไว้หุ้นละ</w:t>
      </w:r>
      <w:r w:rsidR="00844E90">
        <w:rPr>
          <w:rFonts w:ascii="Angsana New" w:hAnsi="Angsana New"/>
          <w:sz w:val="28"/>
        </w:rPr>
        <w:t xml:space="preserve"> 100 </w:t>
      </w:r>
      <w:r w:rsidRPr="00277B87">
        <w:rPr>
          <w:rFonts w:ascii="Angsana New" w:hAnsi="Angsana New"/>
          <w:sz w:val="28"/>
          <w:cs/>
        </w:rPr>
        <w:t>บาท รวมมูลค่าทั้งสิ้น</w:t>
      </w:r>
      <w:r w:rsidR="00844E90">
        <w:rPr>
          <w:rFonts w:ascii="Angsana New" w:hAnsi="Angsana New"/>
          <w:sz w:val="28"/>
        </w:rPr>
        <w:t xml:space="preserve"> 1.75 </w:t>
      </w:r>
      <w:r w:rsidR="001852EA">
        <w:rPr>
          <w:rFonts w:ascii="Angsana New" w:hAnsi="Angsana New" w:hint="cs"/>
          <w:sz w:val="28"/>
          <w:cs/>
        </w:rPr>
        <w:t>ล้าน</w:t>
      </w:r>
      <w:r w:rsidRPr="00277B87">
        <w:rPr>
          <w:rFonts w:ascii="Angsana New" w:hAnsi="Angsana New"/>
          <w:sz w:val="28"/>
          <w:cs/>
        </w:rPr>
        <w:t>บาท คิดเป็นสัดส่วนการถือหุ้นร้อยละ</w:t>
      </w:r>
      <w:r w:rsidR="00844E90">
        <w:rPr>
          <w:rFonts w:ascii="Angsana New" w:hAnsi="Angsana New"/>
          <w:sz w:val="28"/>
        </w:rPr>
        <w:t xml:space="preserve"> 35.00 </w:t>
      </w:r>
      <w:r w:rsidR="00DA0C29">
        <w:rPr>
          <w:rFonts w:ascii="Angsana New" w:hAnsi="Angsana New" w:hint="cs"/>
          <w:sz w:val="28"/>
          <w:cs/>
        </w:rPr>
        <w:t>บริษัทได้จ่ายชำระค</w:t>
      </w:r>
      <w:r w:rsidR="00F01548">
        <w:rPr>
          <w:rFonts w:ascii="Angsana New" w:hAnsi="Angsana New" w:hint="cs"/>
          <w:sz w:val="28"/>
          <w:cs/>
        </w:rPr>
        <w:t>รบแล้ว</w:t>
      </w:r>
    </w:p>
    <w:p w14:paraId="470C9CFB" w14:textId="79A22FE3" w:rsidR="0038576C" w:rsidRPr="00277B87" w:rsidRDefault="0038576C" w:rsidP="00FF4BD1">
      <w:pPr>
        <w:pStyle w:val="ListParagraph"/>
        <w:numPr>
          <w:ilvl w:val="0"/>
          <w:numId w:val="1"/>
        </w:numPr>
        <w:spacing w:before="12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p w14:paraId="49EF3621" w14:textId="3233E1DA" w:rsidR="0038576C" w:rsidRPr="00277B87" w:rsidRDefault="0038576C" w:rsidP="0038576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EA4FFE" w:rsidRPr="00277B87">
        <w:rPr>
          <w:rFonts w:ascii="Angsana New" w:hAnsi="Angsana New"/>
          <w:sz w:val="28"/>
          <w:cs/>
          <w:lang w:val="en-GB"/>
        </w:rPr>
        <w:t>รอบระยะเวลา</w:t>
      </w:r>
      <w:r w:rsidR="0049085D">
        <w:rPr>
          <w:rFonts w:ascii="Angsana New" w:hAnsi="Angsana New" w:hint="cs"/>
          <w:color w:val="000000"/>
          <w:spacing w:val="-2"/>
          <w:sz w:val="28"/>
          <w:cs/>
        </w:rPr>
        <w:t>สาม</w:t>
      </w:r>
      <w:r w:rsidR="00694FAD" w:rsidRPr="00277B87">
        <w:rPr>
          <w:rFonts w:ascii="Angsana New" w:hAnsi="Angsana New"/>
          <w:color w:val="000000"/>
          <w:spacing w:val="-2"/>
          <w:sz w:val="28"/>
          <w:cs/>
        </w:rPr>
        <w:t>เดือ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นสิ้นสุดวันที่ </w:t>
      </w:r>
      <w:r w:rsidR="00F740B6" w:rsidRPr="00277B87">
        <w:rPr>
          <w:rFonts w:ascii="Angsana New" w:hAnsi="Angsana New"/>
          <w:sz w:val="28"/>
        </w:rPr>
        <w:t>3</w:t>
      </w:r>
      <w:r w:rsidR="0049085D">
        <w:rPr>
          <w:rFonts w:ascii="Angsana New" w:hAnsi="Angsana New"/>
          <w:sz w:val="28"/>
        </w:rPr>
        <w:t>1</w:t>
      </w:r>
      <w:r w:rsidR="00F740B6" w:rsidRPr="00277B87">
        <w:rPr>
          <w:rFonts w:ascii="Angsana New" w:hAnsi="Angsana New"/>
          <w:sz w:val="28"/>
        </w:rPr>
        <w:t xml:space="preserve"> </w:t>
      </w:r>
      <w:r w:rsidR="0049085D">
        <w:rPr>
          <w:rFonts w:ascii="Angsana New" w:hAnsi="Angsana New" w:hint="cs"/>
          <w:sz w:val="28"/>
          <w:cs/>
        </w:rPr>
        <w:t>มีนาคม</w:t>
      </w:r>
      <w:r w:rsidR="00F740B6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49085D">
        <w:rPr>
          <w:rFonts w:ascii="Angsana New" w:hAnsi="Angsana New"/>
          <w:color w:val="000000"/>
          <w:spacing w:val="-2"/>
          <w:sz w:val="28"/>
        </w:rPr>
        <w:t>9</w:t>
      </w:r>
      <w:r w:rsidR="00624432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49085D">
        <w:rPr>
          <w:rFonts w:ascii="Angsana New" w:hAnsi="Angsana New"/>
          <w:color w:val="000000"/>
          <w:spacing w:val="-2"/>
          <w:sz w:val="28"/>
        </w:rPr>
        <w:t>8</w:t>
      </w:r>
      <w:r w:rsidR="00624432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60"/>
        <w:gridCol w:w="90"/>
        <w:gridCol w:w="1170"/>
        <w:gridCol w:w="90"/>
        <w:gridCol w:w="1170"/>
        <w:gridCol w:w="90"/>
        <w:gridCol w:w="1170"/>
      </w:tblGrid>
      <w:tr w:rsidR="00A61E3A" w:rsidRPr="00277B87" w14:paraId="3124762D" w14:textId="77777777" w:rsidTr="0009454D">
        <w:trPr>
          <w:trHeight w:val="20"/>
        </w:trPr>
        <w:tc>
          <w:tcPr>
            <w:tcW w:w="4410" w:type="dxa"/>
            <w:vAlign w:val="bottom"/>
          </w:tcPr>
          <w:p w14:paraId="3F7528EE" w14:textId="77777777" w:rsidR="00A61E3A" w:rsidRPr="00277B87" w:rsidRDefault="00A61E3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B00E2D" w14:textId="77777777" w:rsidR="00A61E3A" w:rsidRPr="00277B87" w:rsidRDefault="00A61E3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91C9469" w14:textId="77777777" w:rsidR="00A61E3A" w:rsidRPr="00277B87" w:rsidRDefault="00A61E3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766599" w14:textId="77777777" w:rsidR="00A61E3A" w:rsidRPr="00277B87" w:rsidRDefault="00A61E3A">
            <w:pPr>
              <w:ind w:right="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A61E3A" w:rsidRPr="00277B87" w14:paraId="6DFAE9CB" w14:textId="77777777" w:rsidTr="0009454D">
        <w:trPr>
          <w:trHeight w:val="20"/>
        </w:trPr>
        <w:tc>
          <w:tcPr>
            <w:tcW w:w="4410" w:type="dxa"/>
            <w:vAlign w:val="bottom"/>
          </w:tcPr>
          <w:p w14:paraId="5ED65CC9" w14:textId="77777777" w:rsidR="00A61E3A" w:rsidRPr="00277B87" w:rsidRDefault="00A61E3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0B26CF3" w14:textId="77798826" w:rsidR="00A61E3A" w:rsidRPr="00277B87" w:rsidRDefault="004255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A61E3A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380A8FA1" w14:textId="77777777" w:rsidR="00A61E3A" w:rsidRPr="00277B87" w:rsidRDefault="00A61E3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834D5CE" w14:textId="0674C043" w:rsidR="00A61E3A" w:rsidRPr="00277B87" w:rsidRDefault="004255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A61E3A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9085D" w:rsidRPr="00277B87" w14:paraId="23999F07" w14:textId="77777777">
        <w:trPr>
          <w:trHeight w:val="20"/>
        </w:trPr>
        <w:tc>
          <w:tcPr>
            <w:tcW w:w="4410" w:type="dxa"/>
            <w:vAlign w:val="bottom"/>
          </w:tcPr>
          <w:p w14:paraId="4DE80629" w14:textId="77777777" w:rsidR="0049085D" w:rsidRPr="00277B87" w:rsidRDefault="0049085D" w:rsidP="0049085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9411EA5" w14:textId="43261876" w:rsidR="0049085D" w:rsidRPr="00277B87" w:rsidRDefault="0049085D" w:rsidP="0049085D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32419248" w14:textId="77777777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895B50B" w14:textId="3FE79C37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24F1527" w14:textId="77777777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EB4ECF" w14:textId="5E69E43F" w:rsidR="0049085D" w:rsidRPr="00277B87" w:rsidRDefault="0049085D" w:rsidP="0049085D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543B4CA4" w14:textId="77777777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1F809B9" w14:textId="2B1A5E3A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49085D" w:rsidRPr="00277B87" w14:paraId="50846BD8" w14:textId="77777777" w:rsidTr="0009454D">
        <w:trPr>
          <w:trHeight w:val="20"/>
        </w:trPr>
        <w:tc>
          <w:tcPr>
            <w:tcW w:w="4410" w:type="dxa"/>
            <w:vAlign w:val="bottom"/>
          </w:tcPr>
          <w:p w14:paraId="57769873" w14:textId="77777777" w:rsidR="0049085D" w:rsidRPr="00277B87" w:rsidRDefault="0049085D" w:rsidP="0049085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C35A80" w14:textId="24674864" w:rsidR="0049085D" w:rsidRPr="00277B87" w:rsidRDefault="0049085D" w:rsidP="0049085D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1073E1D4" w14:textId="77777777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AB4946" w14:textId="20C6A53B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6E26D24D" w14:textId="77777777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5EC5F0" w14:textId="14623A49" w:rsidR="0049085D" w:rsidRPr="00277B87" w:rsidRDefault="0049085D" w:rsidP="0049085D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68DC6CAA" w14:textId="77777777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41A5D9" w14:textId="4450E241" w:rsidR="0049085D" w:rsidRPr="00277B87" w:rsidRDefault="0049085D" w:rsidP="0049085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9085D" w:rsidRPr="00277B87" w14:paraId="41598C78" w14:textId="77777777" w:rsidTr="0009454D">
        <w:trPr>
          <w:trHeight w:val="20"/>
        </w:trPr>
        <w:tc>
          <w:tcPr>
            <w:tcW w:w="4410" w:type="dxa"/>
          </w:tcPr>
          <w:p w14:paraId="032A1A9C" w14:textId="77777777" w:rsidR="0049085D" w:rsidRPr="00277B87" w:rsidRDefault="0049085D" w:rsidP="0049085D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014B7DAF" w14:textId="345ACBE6" w:rsidR="0049085D" w:rsidRPr="00277B87" w:rsidRDefault="00BE3A5C" w:rsidP="0049085D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A5C">
              <w:rPr>
                <w:rFonts w:ascii="Angsana New" w:hAnsi="Angsana New"/>
                <w:sz w:val="28"/>
                <w:szCs w:val="28"/>
              </w:rPr>
              <w:t>657,007</w:t>
            </w:r>
          </w:p>
        </w:tc>
        <w:tc>
          <w:tcPr>
            <w:tcW w:w="90" w:type="dxa"/>
            <w:vAlign w:val="bottom"/>
          </w:tcPr>
          <w:p w14:paraId="48216018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704810" w14:textId="6EA6918F" w:rsidR="0049085D" w:rsidRPr="00277B87" w:rsidRDefault="002E0EB1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EB1">
              <w:rPr>
                <w:rFonts w:ascii="Angsana New" w:hAnsi="Angsana New" w:hint="eastAsia"/>
                <w:sz w:val="28"/>
                <w:szCs w:val="28"/>
                <w:cs/>
              </w:rPr>
              <w:t>616</w:t>
            </w:r>
            <w:r w:rsidRPr="002E0EB1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2E0EB1">
              <w:rPr>
                <w:rFonts w:ascii="Angsana New" w:hAnsi="Angsana New" w:hint="eastAsia"/>
                <w:sz w:val="28"/>
                <w:szCs w:val="28"/>
                <w:cs/>
              </w:rPr>
              <w:t>117</w:t>
            </w:r>
          </w:p>
        </w:tc>
        <w:tc>
          <w:tcPr>
            <w:tcW w:w="90" w:type="dxa"/>
            <w:vAlign w:val="bottom"/>
          </w:tcPr>
          <w:p w14:paraId="45896242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8B4CA7" w14:textId="338A1CDF" w:rsidR="0049085D" w:rsidRPr="00277B87" w:rsidRDefault="00386329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1,947</w:t>
            </w:r>
          </w:p>
        </w:tc>
        <w:tc>
          <w:tcPr>
            <w:tcW w:w="90" w:type="dxa"/>
            <w:vAlign w:val="bottom"/>
          </w:tcPr>
          <w:p w14:paraId="750871DD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052B43" w14:textId="04B6663B" w:rsidR="0049085D" w:rsidRPr="00277B87" w:rsidRDefault="00B61A63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1A63">
              <w:rPr>
                <w:rFonts w:ascii="Angsana New" w:hAnsi="Angsana New" w:hint="eastAsia"/>
                <w:sz w:val="28"/>
                <w:szCs w:val="28"/>
              </w:rPr>
              <w:t>5,263</w:t>
            </w:r>
          </w:p>
        </w:tc>
      </w:tr>
      <w:tr w:rsidR="0049085D" w:rsidRPr="00277B87" w14:paraId="010E9A61" w14:textId="77777777">
        <w:trPr>
          <w:trHeight w:val="20"/>
        </w:trPr>
        <w:tc>
          <w:tcPr>
            <w:tcW w:w="4410" w:type="dxa"/>
          </w:tcPr>
          <w:p w14:paraId="236EBD59" w14:textId="77777777" w:rsidR="0049085D" w:rsidRPr="00277B87" w:rsidRDefault="0049085D" w:rsidP="0049085D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เพิ่ม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ซื้อระหว่าง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6A62CC6E" w14:textId="1A4D0C5A" w:rsidR="0049085D" w:rsidRPr="00277B87" w:rsidRDefault="0013149C" w:rsidP="0049085D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12,626</w:t>
            </w:r>
          </w:p>
        </w:tc>
        <w:tc>
          <w:tcPr>
            <w:tcW w:w="90" w:type="dxa"/>
            <w:vAlign w:val="bottom"/>
          </w:tcPr>
          <w:p w14:paraId="6B4994A4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83B03" w14:textId="11D4E25C" w:rsidR="0049085D" w:rsidRPr="00277B87" w:rsidRDefault="00CD5129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129">
              <w:rPr>
                <w:rFonts w:ascii="Angsana New" w:hAnsi="Angsana New" w:hint="eastAsia"/>
                <w:sz w:val="28"/>
                <w:szCs w:val="28"/>
              </w:rPr>
              <w:t>156,388</w:t>
            </w:r>
          </w:p>
        </w:tc>
        <w:tc>
          <w:tcPr>
            <w:tcW w:w="90" w:type="dxa"/>
            <w:vAlign w:val="bottom"/>
          </w:tcPr>
          <w:p w14:paraId="025C9711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1C2AC3" w14:textId="3B6E9763" w:rsidR="0049085D" w:rsidRPr="00277B87" w:rsidRDefault="0036614F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4A15A09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7D8A3" w14:textId="4E366C35" w:rsidR="0049085D" w:rsidRPr="00277B87" w:rsidRDefault="00A4102F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49085D" w:rsidRPr="00277B87" w14:paraId="043441FF" w14:textId="77777777">
        <w:trPr>
          <w:trHeight w:val="20"/>
        </w:trPr>
        <w:tc>
          <w:tcPr>
            <w:tcW w:w="4410" w:type="dxa"/>
          </w:tcPr>
          <w:p w14:paraId="28453D11" w14:textId="77777777" w:rsidR="0049085D" w:rsidRPr="00277B87" w:rsidRDefault="0049085D" w:rsidP="0049085D">
            <w:pPr>
              <w:pStyle w:val="BodyText2"/>
              <w:spacing w:after="0" w:line="240" w:lineRule="auto"/>
              <w:ind w:left="288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260" w:type="dxa"/>
            <w:vAlign w:val="bottom"/>
          </w:tcPr>
          <w:p w14:paraId="03446B64" w14:textId="18DF8B59" w:rsidR="0049085D" w:rsidRPr="00277B87" w:rsidRDefault="0013149C" w:rsidP="0049085D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2D8971E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A5827" w14:textId="2B2FEB69" w:rsidR="0049085D" w:rsidRPr="00277B87" w:rsidRDefault="0007664A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64A">
              <w:rPr>
                <w:rFonts w:ascii="Angsana New" w:hAnsi="Angsana New" w:hint="eastAsia"/>
                <w:sz w:val="28"/>
                <w:szCs w:val="28"/>
              </w:rPr>
              <w:t>581</w:t>
            </w:r>
          </w:p>
        </w:tc>
        <w:tc>
          <w:tcPr>
            <w:tcW w:w="90" w:type="dxa"/>
            <w:vAlign w:val="bottom"/>
          </w:tcPr>
          <w:p w14:paraId="4584C37C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4C3481" w14:textId="1CB28E7A" w:rsidR="0049085D" w:rsidRPr="00277B87" w:rsidRDefault="0036614F" w:rsidP="0049085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870524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D0C78" w14:textId="3FAF1557" w:rsidR="0049085D" w:rsidRPr="00277B87" w:rsidRDefault="004A2FE6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085D" w:rsidRPr="00277B87" w14:paraId="4697F74E" w14:textId="77777777">
        <w:trPr>
          <w:trHeight w:val="20"/>
        </w:trPr>
        <w:tc>
          <w:tcPr>
            <w:tcW w:w="4410" w:type="dxa"/>
            <w:vAlign w:val="bottom"/>
          </w:tcPr>
          <w:p w14:paraId="4DD15616" w14:textId="15DF5777" w:rsidR="0049085D" w:rsidRPr="00277B87" w:rsidRDefault="0049085D" w:rsidP="0049085D">
            <w:pPr>
              <w:pStyle w:val="BodyText2"/>
              <w:tabs>
                <w:tab w:val="left" w:pos="578"/>
              </w:tabs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  ตัดจำหน่ายและจำหน่ายระหว่าง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72E05B70" w14:textId="1BA38AA0" w:rsidR="0049085D" w:rsidRPr="00277B87" w:rsidRDefault="0013149C" w:rsidP="0049085D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90" w:type="dxa"/>
            <w:vAlign w:val="bottom"/>
          </w:tcPr>
          <w:p w14:paraId="2420C28A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3DC83" w14:textId="6A28C302" w:rsidR="0049085D" w:rsidRPr="00277B87" w:rsidRDefault="0049085D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(</w:t>
            </w:r>
            <w:r w:rsidR="004C3958">
              <w:rPr>
                <w:rFonts w:ascii="Angsana New" w:hAnsi="Angsana New"/>
                <w:sz w:val="28"/>
                <w:szCs w:val="28"/>
              </w:rPr>
              <w:t>34,302</w:t>
            </w:r>
            <w:r w:rsidRPr="00277B8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5BF3FCB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FF1D0D" w14:textId="5FA9E342" w:rsidR="0049085D" w:rsidRPr="00277B87" w:rsidRDefault="0036614F" w:rsidP="0049085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0A2814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B0757D" w14:textId="1C954B73" w:rsidR="0049085D" w:rsidRPr="00277B87" w:rsidRDefault="00872987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(3,118)</w:t>
            </w:r>
          </w:p>
        </w:tc>
      </w:tr>
      <w:tr w:rsidR="0049085D" w:rsidRPr="00277B87" w14:paraId="709C251B" w14:textId="77777777">
        <w:trPr>
          <w:trHeight w:val="20"/>
        </w:trPr>
        <w:tc>
          <w:tcPr>
            <w:tcW w:w="4410" w:type="dxa"/>
            <w:vAlign w:val="bottom"/>
          </w:tcPr>
          <w:p w14:paraId="657B1862" w14:textId="5C603B09" w:rsidR="0049085D" w:rsidRPr="00277B87" w:rsidRDefault="0049085D" w:rsidP="0049085D">
            <w:pPr>
              <w:pStyle w:val="BodyText2"/>
              <w:spacing w:after="0" w:line="240" w:lineRule="auto"/>
              <w:ind w:left="297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 xml:space="preserve">         โอนออก</w:t>
            </w:r>
          </w:p>
        </w:tc>
        <w:tc>
          <w:tcPr>
            <w:tcW w:w="1260" w:type="dxa"/>
            <w:vAlign w:val="bottom"/>
          </w:tcPr>
          <w:p w14:paraId="3E634CD5" w14:textId="6C09E63A" w:rsidR="0049085D" w:rsidRPr="00277B87" w:rsidRDefault="0013149C" w:rsidP="0049085D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2874A12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13AFB" w14:textId="70F15329" w:rsidR="0049085D" w:rsidRPr="00277B87" w:rsidRDefault="00C87208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08">
              <w:rPr>
                <w:rFonts w:ascii="Angsana New" w:hAnsi="Angsana New" w:hint="eastAsia"/>
                <w:sz w:val="28"/>
                <w:szCs w:val="28"/>
              </w:rPr>
              <w:t>(581)</w:t>
            </w:r>
          </w:p>
        </w:tc>
        <w:tc>
          <w:tcPr>
            <w:tcW w:w="90" w:type="dxa"/>
            <w:vAlign w:val="bottom"/>
          </w:tcPr>
          <w:p w14:paraId="4AB069A1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D12A0A" w14:textId="13803B90" w:rsidR="0049085D" w:rsidRPr="00277B87" w:rsidRDefault="0036614F" w:rsidP="0049085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46B8B2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285044" w14:textId="7570B0F1" w:rsidR="0049085D" w:rsidRPr="00277B87" w:rsidRDefault="00EE2C02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085D" w:rsidRPr="00277B87" w14:paraId="52B8888B" w14:textId="77777777">
        <w:trPr>
          <w:trHeight w:val="20"/>
        </w:trPr>
        <w:tc>
          <w:tcPr>
            <w:tcW w:w="4410" w:type="dxa"/>
          </w:tcPr>
          <w:p w14:paraId="314865EF" w14:textId="6D7DCA43" w:rsidR="0049085D" w:rsidRPr="00277B87" w:rsidRDefault="0049085D" w:rsidP="0049085D">
            <w:pPr>
              <w:pStyle w:val="BodyText2"/>
              <w:spacing w:after="0" w:line="240" w:lineRule="auto"/>
              <w:ind w:left="504" w:right="-48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417B55AB" w14:textId="52D2318F" w:rsidR="0049085D" w:rsidRPr="00277B87" w:rsidRDefault="0013149C" w:rsidP="0049085D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(16,077)</w:t>
            </w:r>
          </w:p>
        </w:tc>
        <w:tc>
          <w:tcPr>
            <w:tcW w:w="90" w:type="dxa"/>
            <w:vAlign w:val="bottom"/>
          </w:tcPr>
          <w:p w14:paraId="339264C7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0F01A" w14:textId="3E50D9C2" w:rsidR="0049085D" w:rsidRPr="00277B87" w:rsidRDefault="00B43A8D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A8D">
              <w:rPr>
                <w:rFonts w:ascii="Angsana New" w:hAnsi="Angsana New" w:hint="eastAsia"/>
                <w:sz w:val="28"/>
                <w:szCs w:val="28"/>
              </w:rPr>
              <w:t>(81,196)</w:t>
            </w:r>
          </w:p>
        </w:tc>
        <w:tc>
          <w:tcPr>
            <w:tcW w:w="90" w:type="dxa"/>
            <w:vAlign w:val="bottom"/>
          </w:tcPr>
          <w:p w14:paraId="7A77C5B2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E83CF7" w14:textId="3979BBF6" w:rsidR="0049085D" w:rsidRPr="00277B87" w:rsidRDefault="0036614F" w:rsidP="0049085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(138)</w:t>
            </w:r>
          </w:p>
        </w:tc>
        <w:tc>
          <w:tcPr>
            <w:tcW w:w="90" w:type="dxa"/>
            <w:vAlign w:val="bottom"/>
          </w:tcPr>
          <w:p w14:paraId="6B77C0F2" w14:textId="77777777" w:rsidR="0049085D" w:rsidRPr="00277B87" w:rsidRDefault="0049085D" w:rsidP="0049085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31EF5C" w14:textId="663282A8" w:rsidR="0049085D" w:rsidRPr="00277B87" w:rsidRDefault="006C5794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794">
              <w:rPr>
                <w:rFonts w:ascii="Angsana New" w:hAnsi="Angsana New" w:hint="eastAsia"/>
                <w:sz w:val="28"/>
                <w:szCs w:val="28"/>
              </w:rPr>
              <w:t>(1,121)</w:t>
            </w:r>
          </w:p>
        </w:tc>
      </w:tr>
      <w:tr w:rsidR="0049085D" w:rsidRPr="00277B87" w14:paraId="1064A531" w14:textId="77777777">
        <w:trPr>
          <w:trHeight w:val="20"/>
        </w:trPr>
        <w:tc>
          <w:tcPr>
            <w:tcW w:w="4410" w:type="dxa"/>
          </w:tcPr>
          <w:p w14:paraId="0C5B1A89" w14:textId="37ADFF1F" w:rsidR="0049085D" w:rsidRPr="00277B87" w:rsidRDefault="0049085D" w:rsidP="0049085D">
            <w:pPr>
              <w:pStyle w:val="BodyText2"/>
              <w:spacing w:after="0" w:line="240" w:lineRule="auto"/>
              <w:ind w:left="447" w:right="-48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มูลค่าสุทธิตามบัญชีสิ้นรอบ</w:t>
            </w: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ABAD" w14:textId="64C429C4" w:rsidR="0049085D" w:rsidRPr="00277B87" w:rsidRDefault="0013149C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653,515</w:t>
            </w:r>
          </w:p>
        </w:tc>
        <w:tc>
          <w:tcPr>
            <w:tcW w:w="90" w:type="dxa"/>
            <w:vAlign w:val="bottom"/>
          </w:tcPr>
          <w:p w14:paraId="4067BE46" w14:textId="77777777" w:rsidR="0049085D" w:rsidRPr="00277B87" w:rsidRDefault="0049085D" w:rsidP="0049085D">
            <w:pPr>
              <w:pStyle w:val="BodyText2"/>
              <w:tabs>
                <w:tab w:val="decimal" w:pos="873"/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B66A2" w14:textId="7456E910" w:rsidR="0049085D" w:rsidRPr="00277B87" w:rsidRDefault="00201D47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D47">
              <w:rPr>
                <w:rFonts w:ascii="Angsana New" w:hAnsi="Angsana New" w:hint="eastAsia"/>
                <w:b/>
                <w:bCs/>
                <w:sz w:val="28"/>
                <w:szCs w:val="28"/>
                <w:cs/>
              </w:rPr>
              <w:t>657</w:t>
            </w:r>
            <w:r w:rsidRPr="00201D47">
              <w:rPr>
                <w:rFonts w:ascii="Angsana New" w:hAnsi="Angsana New" w:hint="eastAsia"/>
                <w:b/>
                <w:bCs/>
                <w:sz w:val="28"/>
                <w:szCs w:val="28"/>
              </w:rPr>
              <w:t>,</w:t>
            </w:r>
            <w:r w:rsidRPr="00201D47">
              <w:rPr>
                <w:rFonts w:ascii="Angsana New" w:hAnsi="Angsana New" w:hint="eastAsia"/>
                <w:b/>
                <w:bCs/>
                <w:sz w:val="28"/>
                <w:szCs w:val="28"/>
                <w:cs/>
              </w:rPr>
              <w:t>007</w:t>
            </w:r>
          </w:p>
        </w:tc>
        <w:tc>
          <w:tcPr>
            <w:tcW w:w="90" w:type="dxa"/>
            <w:vAlign w:val="bottom"/>
          </w:tcPr>
          <w:p w14:paraId="559D4192" w14:textId="77777777" w:rsidR="0049085D" w:rsidRPr="00277B87" w:rsidRDefault="0049085D" w:rsidP="0049085D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6D63" w14:textId="0E2C8C22" w:rsidR="0049085D" w:rsidRPr="00277B87" w:rsidRDefault="0036614F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1,809</w:t>
            </w:r>
          </w:p>
        </w:tc>
        <w:tc>
          <w:tcPr>
            <w:tcW w:w="90" w:type="dxa"/>
            <w:vAlign w:val="bottom"/>
          </w:tcPr>
          <w:p w14:paraId="72161F4A" w14:textId="77777777" w:rsidR="0049085D" w:rsidRPr="00277B87" w:rsidRDefault="0049085D" w:rsidP="0049085D">
            <w:pPr>
              <w:pStyle w:val="BodyText2"/>
              <w:tabs>
                <w:tab w:val="decimal" w:pos="900"/>
              </w:tabs>
              <w:spacing w:after="0" w:line="240" w:lineRule="auto"/>
              <w:ind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B6027" w14:textId="7EDF9886" w:rsidR="0049085D" w:rsidRPr="00386329" w:rsidRDefault="00386329" w:rsidP="004908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6329">
              <w:rPr>
                <w:rFonts w:ascii="Angsana New" w:hAnsi="Angsana New" w:hint="eastAsia"/>
                <w:b/>
                <w:bCs/>
                <w:sz w:val="28"/>
                <w:szCs w:val="28"/>
              </w:rPr>
              <w:t>1,947</w:t>
            </w:r>
          </w:p>
        </w:tc>
      </w:tr>
    </w:tbl>
    <w:p w14:paraId="3C9BF79B" w14:textId="612D4F44" w:rsidR="000677C9" w:rsidRDefault="000677C9" w:rsidP="000677C9">
      <w:pPr>
        <w:tabs>
          <w:tab w:val="left" w:pos="270"/>
          <w:tab w:val="left" w:pos="360"/>
        </w:tabs>
        <w:spacing w:before="120"/>
        <w:ind w:left="360" w:right="-43"/>
        <w:jc w:val="thaiDistribute"/>
        <w:rPr>
          <w:rFonts w:asciiTheme="majorBidi" w:hAnsiTheme="majorBidi" w:cstheme="majorBidi"/>
          <w:bCs/>
          <w:sz w:val="28"/>
        </w:rPr>
      </w:pPr>
      <w:r w:rsidRPr="0001262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</w:t>
      </w:r>
      <w:r w:rsidRPr="00012624">
        <w:rPr>
          <w:rFonts w:asciiTheme="majorBidi" w:hAnsiTheme="majorBidi" w:cstheme="majorBidi" w:hint="cs"/>
          <w:color w:val="000000"/>
          <w:spacing w:val="-2"/>
          <w:sz w:val="28"/>
          <w:cs/>
        </w:rPr>
        <w:t>คม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2569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012624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กลุ่มบริษัทได้นำที่ดิน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012624">
        <w:rPr>
          <w:rFonts w:asciiTheme="majorBidi" w:hAnsiTheme="majorBidi" w:cstheme="majorBidi" w:hint="cs"/>
          <w:color w:val="000000"/>
          <w:spacing w:val="-2"/>
          <w:sz w:val="28"/>
          <w:cs/>
        </w:rPr>
        <w:t>อาคารและอุปกรณ์ซึ่งมีมูลค่าตามบัญชีสุทธิ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F7FE2" w:rsidRPr="0036614F">
        <w:rPr>
          <w:rFonts w:asciiTheme="majorBidi" w:hAnsiTheme="majorBidi" w:cstheme="majorBidi"/>
          <w:color w:val="000000"/>
          <w:spacing w:val="-2"/>
          <w:sz w:val="28"/>
        </w:rPr>
        <w:t>560</w:t>
      </w:r>
      <w:r w:rsidR="009659E2" w:rsidRPr="0036614F">
        <w:rPr>
          <w:rFonts w:asciiTheme="majorBidi" w:hAnsiTheme="majorBidi" w:cstheme="majorBidi"/>
          <w:color w:val="000000"/>
          <w:spacing w:val="-2"/>
          <w:sz w:val="28"/>
        </w:rPr>
        <w:t>.29</w:t>
      </w:r>
      <w:r w:rsidRPr="0036614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</w:t>
      </w:r>
      <w:r w:rsidRPr="00012624">
        <w:rPr>
          <w:rFonts w:asciiTheme="majorBidi" w:hAnsiTheme="majorBidi" w:cstheme="majorBidi" w:hint="cs"/>
          <w:color w:val="000000"/>
          <w:spacing w:val="-2"/>
          <w:sz w:val="28"/>
          <w:cs/>
        </w:rPr>
        <w:t>ไป</w:t>
      </w:r>
      <w:r w:rsidRPr="00012624">
        <w:rPr>
          <w:rFonts w:asciiTheme="majorBidi" w:hAnsiTheme="majorBidi" w:cstheme="majorBidi" w:hint="cs"/>
          <w:color w:val="000000"/>
          <w:spacing w:val="2"/>
          <w:sz w:val="28"/>
          <w:cs/>
        </w:rPr>
        <w:t>วางเป็นหลักประกันเงินกู้ยืมจากสถาบันการเงิน</w:t>
      </w:r>
      <w:r w:rsidR="007F16F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012624">
        <w:rPr>
          <w:rFonts w:asciiTheme="majorBidi" w:hAnsiTheme="majorBidi" w:cstheme="majorBidi"/>
          <w:color w:val="000000"/>
          <w:spacing w:val="-10"/>
          <w:sz w:val="28"/>
          <w:cs/>
        </w:rPr>
        <w:t>(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012624">
        <w:rPr>
          <w:rFonts w:asciiTheme="majorBidi" w:hAnsiTheme="majorBidi" w:cstheme="majorBidi" w:hint="cs"/>
          <w:color w:val="000000"/>
          <w:spacing w:val="-2"/>
          <w:sz w:val="28"/>
          <w:cs/>
        </w:rPr>
        <w:t>ธันวาคม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Pr="00012624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: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551.35 </w:t>
      </w:r>
      <w:r w:rsidRPr="00012624">
        <w:rPr>
          <w:rFonts w:asciiTheme="majorBidi" w:hAnsiTheme="majorBidi" w:cstheme="majorBidi" w:hint="cs"/>
          <w:color w:val="000000"/>
          <w:spacing w:val="-2"/>
          <w:sz w:val="28"/>
          <w:cs/>
        </w:rPr>
        <w:t>ล้านบาท</w:t>
      </w:r>
      <w:r w:rsidRPr="00012624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6587B3A3" w14:textId="77777777" w:rsidR="00B427A7" w:rsidRDefault="00B427A7" w:rsidP="00BD6516">
      <w:pPr>
        <w:pStyle w:val="BodyText"/>
        <w:spacing w:before="120" w:line="240" w:lineRule="auto"/>
        <w:ind w:left="360" w:right="-43"/>
        <w:jc w:val="thaiDistribute"/>
        <w:rPr>
          <w:b/>
          <w:lang w:val="en-US"/>
        </w:rPr>
      </w:pPr>
    </w:p>
    <w:p w14:paraId="721A97F5" w14:textId="1E1FC83B" w:rsidR="007F16F7" w:rsidRDefault="007F16F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>
        <w:rPr>
          <w:rFonts w:ascii="Angsana New" w:hAnsi="Angsana New"/>
          <w:color w:val="000000"/>
          <w:spacing w:val="-2"/>
          <w:sz w:val="28"/>
        </w:rPr>
        <w:br w:type="page"/>
      </w:r>
    </w:p>
    <w:p w14:paraId="1D138F16" w14:textId="77777777" w:rsidR="00E72101" w:rsidRPr="00261976" w:rsidRDefault="00E72101" w:rsidP="00E72101">
      <w:pPr>
        <w:spacing w:before="240"/>
        <w:ind w:left="360" w:right="-43"/>
        <w:jc w:val="thaiDistribute"/>
        <w:rPr>
          <w:rFonts w:asciiTheme="majorBidi" w:hAnsiTheme="majorBidi" w:cstheme="majorBidi"/>
          <w:bCs/>
          <w:i/>
          <w:iCs/>
          <w:sz w:val="28"/>
        </w:rPr>
      </w:pPr>
      <w:r w:rsidRPr="00261976">
        <w:rPr>
          <w:rFonts w:asciiTheme="majorBidi" w:hAnsiTheme="majorBidi" w:cstheme="majorBidi"/>
          <w:bCs/>
          <w:i/>
          <w:iCs/>
          <w:sz w:val="28"/>
          <w:cs/>
        </w:rPr>
        <w:lastRenderedPageBreak/>
        <w:t>การวัดมูลค่ายุติธรรมจากการตีราคาสินทรัพย์</w:t>
      </w:r>
    </w:p>
    <w:p w14:paraId="4658D7F4" w14:textId="13E00E1C" w:rsidR="00AA608A" w:rsidRPr="00D55BA3" w:rsidRDefault="00D55BA3" w:rsidP="00D55BA3">
      <w:pPr>
        <w:spacing w:before="120"/>
        <w:ind w:left="360" w:right="-43"/>
        <w:jc w:val="thaiDistribute"/>
        <w:rPr>
          <w:rFonts w:asciiTheme="majorBidi" w:hAnsiTheme="majorBidi"/>
          <w:b/>
          <w:sz w:val="28"/>
        </w:rPr>
      </w:pPr>
      <w:r w:rsidRPr="00261976">
        <w:rPr>
          <w:rFonts w:asciiTheme="majorBidi" w:hAnsiTheme="majorBidi"/>
          <w:b/>
          <w:sz w:val="28"/>
          <w:cs/>
        </w:rPr>
        <w:t>กลุ่มบริษัท</w:t>
      </w:r>
      <w:r w:rsidR="00C14570" w:rsidRPr="00261976">
        <w:rPr>
          <w:rFonts w:asciiTheme="majorBidi" w:hAnsiTheme="majorBidi"/>
          <w:b/>
          <w:sz w:val="28"/>
          <w:cs/>
        </w:rPr>
        <w:t>มีที่ดิน</w:t>
      </w:r>
      <w:r w:rsidR="000A7462" w:rsidRPr="00261976">
        <w:rPr>
          <w:rFonts w:asciiTheme="majorBidi" w:hAnsiTheme="majorBidi"/>
          <w:b/>
          <w:sz w:val="28"/>
          <w:cs/>
        </w:rPr>
        <w:t>ที่</w:t>
      </w:r>
      <w:r w:rsidR="00986589" w:rsidRPr="00261976">
        <w:rPr>
          <w:rFonts w:asciiTheme="majorBidi" w:hAnsiTheme="majorBidi"/>
          <w:b/>
          <w:sz w:val="28"/>
          <w:cs/>
        </w:rPr>
        <w:t>ได้ถูกวัดมูลค่าใหม่โดยผู้ประเมินราคาอิสระด้วยวิธีราคาตลาด ซึ่งจัดล</w:t>
      </w:r>
      <w:r w:rsidR="00085F6D" w:rsidRPr="00261976">
        <w:rPr>
          <w:rFonts w:asciiTheme="majorBidi" w:hAnsiTheme="majorBidi"/>
          <w:b/>
          <w:sz w:val="28"/>
          <w:cs/>
        </w:rPr>
        <w:t>ำ</w:t>
      </w:r>
      <w:r w:rsidR="00986589" w:rsidRPr="00261976">
        <w:rPr>
          <w:rFonts w:asciiTheme="majorBidi" w:hAnsiTheme="majorBidi"/>
          <w:b/>
          <w:sz w:val="28"/>
          <w:cs/>
        </w:rPr>
        <w:t>ดับมูลค่ายุติธรรมเป็นระดับ</w:t>
      </w:r>
      <w:r w:rsidR="007264AD">
        <w:rPr>
          <w:rFonts w:asciiTheme="majorBidi" w:hAnsiTheme="majorBidi"/>
          <w:b/>
          <w:sz w:val="28"/>
        </w:rPr>
        <w:t xml:space="preserve"> </w:t>
      </w:r>
      <w:r w:rsidR="007264AD" w:rsidRPr="007264AD">
        <w:rPr>
          <w:rFonts w:asciiTheme="majorBidi" w:hAnsiTheme="majorBidi"/>
          <w:bCs/>
          <w:sz w:val="28"/>
        </w:rPr>
        <w:t>3</w:t>
      </w:r>
      <w:r w:rsidR="00986589" w:rsidRPr="00261976">
        <w:rPr>
          <w:rFonts w:asciiTheme="majorBidi" w:hAnsiTheme="majorBidi"/>
          <w:b/>
          <w:sz w:val="28"/>
          <w:cs/>
        </w:rPr>
        <w:t xml:space="preserve"> </w:t>
      </w:r>
      <w:r w:rsidR="007A2DB3" w:rsidRPr="00261976">
        <w:rPr>
          <w:rFonts w:asciiTheme="majorBidi" w:hAnsiTheme="majorBidi"/>
          <w:b/>
          <w:sz w:val="28"/>
          <w:cs/>
        </w:rPr>
        <w:t xml:space="preserve">               </w:t>
      </w:r>
      <w:r w:rsidR="00986589" w:rsidRPr="00DD67CE">
        <w:rPr>
          <w:rFonts w:asciiTheme="majorBidi" w:hAnsiTheme="majorBidi"/>
          <w:b/>
          <w:spacing w:val="-2"/>
          <w:sz w:val="28"/>
          <w:cs/>
        </w:rPr>
        <w:t>ณ วันที่</w:t>
      </w:r>
      <w:r w:rsidR="007264AD">
        <w:rPr>
          <w:rFonts w:asciiTheme="majorBidi" w:hAnsiTheme="majorBidi"/>
          <w:b/>
          <w:spacing w:val="-2"/>
          <w:sz w:val="28"/>
        </w:rPr>
        <w:t xml:space="preserve"> </w:t>
      </w:r>
      <w:r w:rsidR="007264AD" w:rsidRPr="007264AD">
        <w:rPr>
          <w:rFonts w:asciiTheme="majorBidi" w:hAnsiTheme="majorBidi"/>
          <w:bCs/>
          <w:spacing w:val="-2"/>
          <w:sz w:val="28"/>
        </w:rPr>
        <w:t>31</w:t>
      </w:r>
      <w:r w:rsidR="007264AD">
        <w:rPr>
          <w:rFonts w:asciiTheme="majorBidi" w:hAnsiTheme="majorBidi"/>
          <w:b/>
          <w:spacing w:val="-2"/>
          <w:sz w:val="28"/>
        </w:rPr>
        <w:t xml:space="preserve"> </w:t>
      </w:r>
      <w:r w:rsidR="00986589" w:rsidRPr="00DD67CE">
        <w:rPr>
          <w:rFonts w:asciiTheme="majorBidi" w:hAnsiTheme="majorBidi"/>
          <w:b/>
          <w:spacing w:val="-2"/>
          <w:sz w:val="28"/>
          <w:cs/>
        </w:rPr>
        <w:t>มีนาคม</w:t>
      </w:r>
      <w:r w:rsidR="007264AD">
        <w:rPr>
          <w:rFonts w:asciiTheme="majorBidi" w:hAnsiTheme="majorBidi"/>
          <w:b/>
          <w:spacing w:val="-2"/>
          <w:sz w:val="28"/>
        </w:rPr>
        <w:t xml:space="preserve"> </w:t>
      </w:r>
      <w:r w:rsidR="007264AD" w:rsidRPr="007264AD">
        <w:rPr>
          <w:rFonts w:asciiTheme="majorBidi" w:hAnsiTheme="majorBidi"/>
          <w:bCs/>
          <w:spacing w:val="-2"/>
          <w:sz w:val="28"/>
        </w:rPr>
        <w:t>2569</w:t>
      </w:r>
      <w:r w:rsidR="007264AD">
        <w:rPr>
          <w:rFonts w:asciiTheme="majorBidi" w:hAnsiTheme="majorBidi"/>
          <w:bCs/>
          <w:spacing w:val="-2"/>
          <w:sz w:val="28"/>
        </w:rPr>
        <w:t xml:space="preserve"> </w:t>
      </w:r>
      <w:r w:rsidR="00986589" w:rsidRPr="00DD67CE">
        <w:rPr>
          <w:rFonts w:asciiTheme="majorBidi" w:hAnsiTheme="majorBidi"/>
          <w:b/>
          <w:spacing w:val="-2"/>
          <w:sz w:val="28"/>
          <w:cs/>
        </w:rPr>
        <w:t>บริษัทมีส่วนเกินทุนจากการตีราคาสินทรัพย์ใหม่จ</w:t>
      </w:r>
      <w:r w:rsidR="00EC1FFB" w:rsidRPr="00DD67CE">
        <w:rPr>
          <w:rFonts w:asciiTheme="majorBidi" w:hAnsiTheme="majorBidi"/>
          <w:b/>
          <w:spacing w:val="-2"/>
          <w:sz w:val="28"/>
          <w:cs/>
        </w:rPr>
        <w:t>ำ</w:t>
      </w:r>
      <w:r w:rsidR="00986589" w:rsidRPr="00DD67CE">
        <w:rPr>
          <w:rFonts w:asciiTheme="majorBidi" w:hAnsiTheme="majorBidi"/>
          <w:b/>
          <w:spacing w:val="-2"/>
          <w:sz w:val="28"/>
          <w:cs/>
        </w:rPr>
        <w:t>นวน</w:t>
      </w:r>
      <w:r w:rsidR="007264AD">
        <w:rPr>
          <w:rFonts w:asciiTheme="majorBidi" w:hAnsiTheme="majorBidi"/>
          <w:b/>
          <w:spacing w:val="-2"/>
          <w:sz w:val="28"/>
        </w:rPr>
        <w:t xml:space="preserve"> </w:t>
      </w:r>
      <w:r w:rsidR="007264AD" w:rsidRPr="007264AD">
        <w:rPr>
          <w:rFonts w:asciiTheme="majorBidi" w:hAnsiTheme="majorBidi"/>
          <w:bCs/>
          <w:spacing w:val="-2"/>
          <w:sz w:val="28"/>
        </w:rPr>
        <w:t>147.12</w:t>
      </w:r>
      <w:r w:rsidR="00225F38" w:rsidRPr="00DD67CE">
        <w:rPr>
          <w:rFonts w:asciiTheme="majorBidi" w:hAnsiTheme="majorBidi"/>
          <w:b/>
          <w:spacing w:val="-2"/>
          <w:sz w:val="28"/>
          <w:cs/>
        </w:rPr>
        <w:t xml:space="preserve"> </w:t>
      </w:r>
      <w:r w:rsidR="00986589" w:rsidRPr="00DD67CE">
        <w:rPr>
          <w:rFonts w:asciiTheme="majorBidi" w:hAnsiTheme="majorBidi"/>
          <w:b/>
          <w:spacing w:val="-2"/>
          <w:sz w:val="28"/>
          <w:cs/>
        </w:rPr>
        <w:t>ล้านบาท ในก</w:t>
      </w:r>
      <w:r w:rsidR="00225F38" w:rsidRPr="00DD67CE">
        <w:rPr>
          <w:rFonts w:asciiTheme="majorBidi" w:hAnsiTheme="majorBidi"/>
          <w:b/>
          <w:spacing w:val="-2"/>
          <w:sz w:val="28"/>
          <w:cs/>
        </w:rPr>
        <w:t>ำ</w:t>
      </w:r>
      <w:r w:rsidR="00986589" w:rsidRPr="00DD67CE">
        <w:rPr>
          <w:rFonts w:asciiTheme="majorBidi" w:hAnsiTheme="majorBidi"/>
          <w:b/>
          <w:spacing w:val="-2"/>
          <w:sz w:val="28"/>
          <w:cs/>
        </w:rPr>
        <w:t>ไร (ขาดทุน) เบ็ดเสร็จอื่น</w:t>
      </w:r>
      <w:r w:rsidR="00986589" w:rsidRPr="00261976">
        <w:rPr>
          <w:rFonts w:asciiTheme="majorBidi" w:hAnsiTheme="majorBidi"/>
          <w:b/>
          <w:sz w:val="28"/>
          <w:cs/>
        </w:rPr>
        <w:t xml:space="preserve"> ท</w:t>
      </w:r>
      <w:r w:rsidR="000C7953" w:rsidRPr="00261976">
        <w:rPr>
          <w:rFonts w:asciiTheme="majorBidi" w:hAnsiTheme="majorBidi"/>
          <w:b/>
          <w:sz w:val="28"/>
          <w:cs/>
        </w:rPr>
        <w:t>ั้</w:t>
      </w:r>
      <w:r w:rsidR="00986589" w:rsidRPr="00261976">
        <w:rPr>
          <w:rFonts w:asciiTheme="majorBidi" w:hAnsiTheme="majorBidi"/>
          <w:b/>
          <w:sz w:val="28"/>
          <w:cs/>
        </w:rPr>
        <w:t>งน</w:t>
      </w:r>
      <w:r w:rsidR="000C7953" w:rsidRPr="00261976">
        <w:rPr>
          <w:rFonts w:asciiTheme="majorBidi" w:hAnsiTheme="majorBidi"/>
          <w:b/>
          <w:sz w:val="28"/>
          <w:cs/>
        </w:rPr>
        <w:t>ี้</w:t>
      </w:r>
      <w:r w:rsidR="00986589" w:rsidRPr="00261976">
        <w:rPr>
          <w:rFonts w:asciiTheme="majorBidi" w:hAnsiTheme="majorBidi"/>
          <w:b/>
          <w:sz w:val="28"/>
          <w:cs/>
        </w:rPr>
        <w:t>ที่ดินของ</w:t>
      </w:r>
      <w:r w:rsidR="000C7953" w:rsidRPr="00261976">
        <w:rPr>
          <w:rFonts w:asciiTheme="majorBidi" w:hAnsiTheme="majorBidi"/>
          <w:b/>
          <w:sz w:val="28"/>
          <w:cs/>
        </w:rPr>
        <w:t>กลุ่ม</w:t>
      </w:r>
      <w:r w:rsidR="00986589" w:rsidRPr="00261976">
        <w:rPr>
          <w:rFonts w:asciiTheme="majorBidi" w:hAnsiTheme="majorBidi"/>
          <w:b/>
          <w:sz w:val="28"/>
          <w:cs/>
        </w:rPr>
        <w:t>บริษ</w:t>
      </w:r>
      <w:r w:rsidR="007A2DB3" w:rsidRPr="00261976">
        <w:rPr>
          <w:rFonts w:asciiTheme="majorBidi" w:hAnsiTheme="majorBidi"/>
          <w:b/>
          <w:sz w:val="28"/>
          <w:cs/>
        </w:rPr>
        <w:t>ั</w:t>
      </w:r>
      <w:r w:rsidR="00986589" w:rsidRPr="00261976">
        <w:rPr>
          <w:rFonts w:asciiTheme="majorBidi" w:hAnsiTheme="majorBidi"/>
          <w:b/>
          <w:sz w:val="28"/>
          <w:cs/>
        </w:rPr>
        <w:t>ทจะมีมูลค่าสุทธิทางบ</w:t>
      </w:r>
      <w:r w:rsidR="00085F6D" w:rsidRPr="00261976">
        <w:rPr>
          <w:rFonts w:asciiTheme="majorBidi" w:hAnsiTheme="majorBidi"/>
          <w:b/>
          <w:sz w:val="28"/>
          <w:cs/>
        </w:rPr>
        <w:t>ั</w:t>
      </w:r>
      <w:r w:rsidR="00986589" w:rsidRPr="00261976">
        <w:rPr>
          <w:rFonts w:asciiTheme="majorBidi" w:hAnsiTheme="majorBidi"/>
          <w:b/>
          <w:sz w:val="28"/>
          <w:cs/>
        </w:rPr>
        <w:t>ญชี</w:t>
      </w:r>
      <w:r w:rsidR="00085F6D" w:rsidRPr="00261976">
        <w:rPr>
          <w:rFonts w:asciiTheme="majorBidi" w:hAnsiTheme="majorBidi"/>
          <w:b/>
          <w:sz w:val="28"/>
          <w:cs/>
        </w:rPr>
        <w:t xml:space="preserve"> </w:t>
      </w:r>
      <w:r w:rsidR="00986589" w:rsidRPr="00261976">
        <w:rPr>
          <w:rFonts w:asciiTheme="majorBidi" w:hAnsiTheme="majorBidi"/>
          <w:b/>
          <w:sz w:val="28"/>
          <w:cs/>
        </w:rPr>
        <w:t>ณ ว</w:t>
      </w:r>
      <w:r w:rsidR="00085F6D" w:rsidRPr="00261976">
        <w:rPr>
          <w:rFonts w:asciiTheme="majorBidi" w:hAnsiTheme="majorBidi"/>
          <w:b/>
          <w:sz w:val="28"/>
          <w:cs/>
        </w:rPr>
        <w:t>ั</w:t>
      </w:r>
      <w:r w:rsidR="00986589" w:rsidRPr="00261976">
        <w:rPr>
          <w:rFonts w:asciiTheme="majorBidi" w:hAnsiTheme="majorBidi"/>
          <w:b/>
          <w:sz w:val="28"/>
          <w:cs/>
        </w:rPr>
        <w:t>นที่</w:t>
      </w:r>
      <w:r w:rsidR="007264AD">
        <w:rPr>
          <w:rFonts w:asciiTheme="majorBidi" w:hAnsiTheme="majorBidi"/>
          <w:b/>
          <w:sz w:val="28"/>
        </w:rPr>
        <w:t xml:space="preserve"> </w:t>
      </w:r>
      <w:r w:rsidR="007264AD" w:rsidRPr="007264AD">
        <w:rPr>
          <w:rFonts w:asciiTheme="majorBidi" w:hAnsiTheme="majorBidi"/>
          <w:bCs/>
          <w:sz w:val="28"/>
        </w:rPr>
        <w:t>31</w:t>
      </w:r>
      <w:r w:rsidR="00085F6D" w:rsidRPr="00261976">
        <w:rPr>
          <w:rFonts w:asciiTheme="majorBidi" w:hAnsiTheme="majorBidi"/>
          <w:b/>
          <w:sz w:val="28"/>
        </w:rPr>
        <w:t xml:space="preserve"> </w:t>
      </w:r>
      <w:r w:rsidR="00986589" w:rsidRPr="00261976">
        <w:rPr>
          <w:rFonts w:asciiTheme="majorBidi" w:hAnsiTheme="majorBidi"/>
          <w:b/>
          <w:sz w:val="28"/>
          <w:cs/>
        </w:rPr>
        <w:t>มีนาคม</w:t>
      </w:r>
      <w:r w:rsidR="007264AD">
        <w:rPr>
          <w:rFonts w:asciiTheme="majorBidi" w:hAnsiTheme="majorBidi"/>
          <w:bCs/>
          <w:sz w:val="28"/>
        </w:rPr>
        <w:t xml:space="preserve"> 2569 </w:t>
      </w:r>
      <w:r w:rsidR="00986589" w:rsidRPr="00261976">
        <w:rPr>
          <w:rFonts w:asciiTheme="majorBidi" w:hAnsiTheme="majorBidi"/>
          <w:b/>
          <w:sz w:val="28"/>
          <w:cs/>
        </w:rPr>
        <w:t>เป็นจ</w:t>
      </w:r>
      <w:r w:rsidR="00085F6D" w:rsidRPr="00261976">
        <w:rPr>
          <w:rFonts w:asciiTheme="majorBidi" w:hAnsiTheme="majorBidi"/>
          <w:b/>
          <w:sz w:val="28"/>
          <w:cs/>
        </w:rPr>
        <w:t>ำ</w:t>
      </w:r>
      <w:r w:rsidR="00986589" w:rsidRPr="00261976">
        <w:rPr>
          <w:rFonts w:asciiTheme="majorBidi" w:hAnsiTheme="majorBidi"/>
          <w:b/>
          <w:sz w:val="28"/>
          <w:cs/>
        </w:rPr>
        <w:t>นวน</w:t>
      </w:r>
      <w:r w:rsidR="00635541">
        <w:rPr>
          <w:rFonts w:asciiTheme="majorBidi" w:hAnsiTheme="majorBidi"/>
          <w:bCs/>
          <w:sz w:val="28"/>
        </w:rPr>
        <w:t xml:space="preserve"> 260.32 </w:t>
      </w:r>
      <w:r w:rsidR="00986589" w:rsidRPr="00261976">
        <w:rPr>
          <w:rFonts w:asciiTheme="majorBidi" w:hAnsiTheme="majorBidi"/>
          <w:b/>
          <w:sz w:val="28"/>
          <w:cs/>
        </w:rPr>
        <w:t>ล้านบาท หากวัดมูลค่าด้วยวิธีราคาทุน</w:t>
      </w:r>
    </w:p>
    <w:p w14:paraId="3FE3976A" w14:textId="77777777" w:rsidR="00E72101" w:rsidRPr="00EC46FD" w:rsidRDefault="00E72101" w:rsidP="00E72101">
      <w:pPr>
        <w:spacing w:before="120"/>
        <w:ind w:left="360" w:right="-43"/>
        <w:jc w:val="thaiDistribute"/>
        <w:rPr>
          <w:rFonts w:asciiTheme="majorBidi" w:hAnsiTheme="majorBidi" w:cstheme="majorBidi"/>
          <w:b/>
          <w:i/>
          <w:iCs/>
          <w:sz w:val="28"/>
        </w:rPr>
      </w:pPr>
      <w:r w:rsidRPr="00EC46FD">
        <w:rPr>
          <w:rFonts w:asciiTheme="majorBidi" w:hAnsiTheme="majorBidi" w:cstheme="majorBidi"/>
          <w:b/>
          <w:i/>
          <w:iCs/>
          <w:sz w:val="28"/>
          <w:cs/>
        </w:rPr>
        <w:t>ลำดับชั้นมูลค่ายุติธรรม</w:t>
      </w:r>
    </w:p>
    <w:p w14:paraId="42C31EF7" w14:textId="19CD3109" w:rsidR="00E35B66" w:rsidRDefault="00E72101" w:rsidP="00E72101">
      <w:pPr>
        <w:spacing w:before="120"/>
        <w:ind w:left="360" w:right="-43"/>
        <w:jc w:val="thaiDistribute"/>
        <w:rPr>
          <w:rFonts w:asciiTheme="majorBidi" w:hAnsiTheme="majorBidi" w:cstheme="majorBidi"/>
          <w:b/>
          <w:sz w:val="28"/>
        </w:rPr>
      </w:pPr>
      <w:r w:rsidRPr="00EC46FD">
        <w:rPr>
          <w:rFonts w:asciiTheme="majorBidi" w:hAnsiTheme="majorBidi" w:cstheme="majorBidi"/>
          <w:b/>
          <w:sz w:val="28"/>
          <w:cs/>
        </w:rPr>
        <w:t>มูลค่ายุติธรรมของที่ดิน ถูกประเมินโดยผู้ประเมินราคาทรัพย์สินอิสระจากภายนอก ซึ่งมีคุณสมบัติในวิชาชีพที่เหมาะสม</w:t>
      </w:r>
      <w:r w:rsidR="00B06CEF">
        <w:rPr>
          <w:rFonts w:asciiTheme="majorBidi" w:hAnsiTheme="majorBidi" w:cstheme="majorBidi" w:hint="cs"/>
          <w:b/>
          <w:sz w:val="28"/>
          <w:cs/>
        </w:rPr>
        <w:t xml:space="preserve">        </w:t>
      </w:r>
      <w:r w:rsidRPr="00EC46FD">
        <w:rPr>
          <w:rFonts w:asciiTheme="majorBidi" w:hAnsiTheme="majorBidi" w:cstheme="majorBidi"/>
          <w:b/>
          <w:sz w:val="28"/>
          <w:cs/>
        </w:rPr>
        <w:t>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</w:t>
      </w:r>
      <w:r w:rsidR="00E35B66">
        <w:rPr>
          <w:rFonts w:asciiTheme="majorBidi" w:hAnsiTheme="majorBidi" w:cstheme="majorBidi" w:hint="cs"/>
          <w:b/>
          <w:sz w:val="28"/>
          <w:cs/>
        </w:rPr>
        <w:t xml:space="preserve">     </w:t>
      </w:r>
      <w:r w:rsidRPr="00EC46FD">
        <w:rPr>
          <w:rFonts w:asciiTheme="majorBidi" w:hAnsiTheme="majorBidi" w:cstheme="majorBidi"/>
          <w:b/>
          <w:sz w:val="28"/>
          <w:cs/>
        </w:rPr>
        <w:t>ของที่ดินของบริษัทเป็นประจำทุก</w:t>
      </w:r>
      <w:r w:rsidR="00635541">
        <w:rPr>
          <w:rFonts w:asciiTheme="majorBidi" w:hAnsiTheme="majorBidi" w:cstheme="majorBidi"/>
          <w:b/>
          <w:sz w:val="28"/>
        </w:rPr>
        <w:t xml:space="preserve"> </w:t>
      </w:r>
      <w:r w:rsidR="00635541" w:rsidRPr="00635541">
        <w:rPr>
          <w:rFonts w:asciiTheme="majorBidi" w:hAnsiTheme="majorBidi" w:cstheme="majorBidi"/>
          <w:bCs/>
          <w:sz w:val="28"/>
        </w:rPr>
        <w:t>3 - 5</w:t>
      </w:r>
      <w:r w:rsidRPr="00EC46FD">
        <w:rPr>
          <w:rFonts w:asciiTheme="majorBidi" w:hAnsiTheme="majorBidi" w:cstheme="majorBidi"/>
          <w:b/>
          <w:sz w:val="28"/>
          <w:cs/>
        </w:rPr>
        <w:t xml:space="preserve"> ปี</w:t>
      </w:r>
    </w:p>
    <w:p w14:paraId="19348B5C" w14:textId="685A2079" w:rsidR="00E72101" w:rsidRPr="00EC46FD" w:rsidRDefault="00E72101" w:rsidP="00E72101">
      <w:pPr>
        <w:spacing w:before="120"/>
        <w:ind w:left="360" w:right="-43"/>
        <w:jc w:val="thaiDistribute"/>
        <w:rPr>
          <w:rFonts w:asciiTheme="majorBidi" w:hAnsiTheme="majorBidi" w:cstheme="majorBidi"/>
          <w:b/>
          <w:sz w:val="28"/>
        </w:rPr>
      </w:pPr>
      <w:r w:rsidRPr="00EC46FD">
        <w:rPr>
          <w:rFonts w:asciiTheme="majorBidi" w:hAnsiTheme="majorBidi" w:cstheme="majorBidi"/>
          <w:b/>
          <w:sz w:val="28"/>
          <w:cs/>
        </w:rPr>
        <w:t>การวัดมูลค่ายุติธรรมของที่ดิน</w:t>
      </w:r>
      <w:r w:rsidRPr="00EC46FD">
        <w:rPr>
          <w:rFonts w:asciiTheme="majorBidi" w:hAnsiTheme="majorBidi" w:cstheme="majorBidi"/>
          <w:b/>
          <w:sz w:val="28"/>
        </w:rPr>
        <w:t xml:space="preserve"> </w:t>
      </w:r>
      <w:r w:rsidRPr="00EC46FD">
        <w:rPr>
          <w:rFonts w:asciiTheme="majorBidi" w:hAnsiTheme="majorBidi" w:cstheme="majorBidi"/>
          <w:b/>
          <w:sz w:val="28"/>
          <w:cs/>
        </w:rPr>
        <w:t xml:space="preserve">ถูกจัดลำดับชั้นการวัดมูลค่ายุติธรรม อยู่ในระดับที่ </w:t>
      </w:r>
      <w:r w:rsidRPr="00EC46FD">
        <w:rPr>
          <w:rFonts w:asciiTheme="majorBidi" w:hAnsiTheme="majorBidi" w:cstheme="majorBidi"/>
          <w:sz w:val="27"/>
          <w:szCs w:val="27"/>
        </w:rPr>
        <w:t>3</w:t>
      </w:r>
      <w:r w:rsidRPr="00EC46FD">
        <w:rPr>
          <w:rFonts w:asciiTheme="majorBidi" w:hAnsiTheme="majorBidi" w:cstheme="majorBidi"/>
          <w:b/>
          <w:sz w:val="28"/>
          <w:cs/>
        </w:rPr>
        <w:t xml:space="preserve"> จากเกณฑ์ข้อมูลที่นำมาใช้ในเทคนิค</w:t>
      </w:r>
      <w:r w:rsidR="00E35B66">
        <w:rPr>
          <w:rFonts w:asciiTheme="majorBidi" w:hAnsiTheme="majorBidi" w:cstheme="majorBidi" w:hint="cs"/>
          <w:b/>
          <w:sz w:val="28"/>
          <w:cs/>
        </w:rPr>
        <w:t xml:space="preserve">          </w:t>
      </w:r>
      <w:r w:rsidRPr="00EC46FD">
        <w:rPr>
          <w:rFonts w:asciiTheme="majorBidi" w:hAnsiTheme="majorBidi" w:cstheme="majorBidi"/>
          <w:b/>
          <w:sz w:val="28"/>
          <w:cs/>
        </w:rPr>
        <w:t>การประเมินมูลค่ายุติธรรม</w:t>
      </w:r>
    </w:p>
    <w:p w14:paraId="0FD317B3" w14:textId="5079922E" w:rsidR="00E72101" w:rsidRPr="00E30163" w:rsidRDefault="00E72101" w:rsidP="00E35B66">
      <w:pPr>
        <w:spacing w:before="120"/>
        <w:ind w:left="360" w:right="-43"/>
        <w:jc w:val="thaiDistribute"/>
        <w:rPr>
          <w:rFonts w:asciiTheme="majorBidi" w:hAnsiTheme="majorBidi" w:cstheme="majorBidi"/>
          <w:b/>
          <w:sz w:val="28"/>
          <w:cs/>
        </w:rPr>
      </w:pPr>
      <w:r w:rsidRPr="00E30163">
        <w:rPr>
          <w:rFonts w:asciiTheme="majorBidi" w:hAnsiTheme="majorBidi" w:cstheme="majorBidi"/>
          <w:b/>
          <w:sz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แสดง</w:t>
      </w:r>
      <w:r w:rsidR="00332FCC">
        <w:rPr>
          <w:rFonts w:asciiTheme="majorBidi" w:hAnsiTheme="majorBidi" w:cstheme="majorBidi" w:hint="cs"/>
          <w:b/>
          <w:sz w:val="28"/>
          <w:cs/>
        </w:rPr>
        <w:t>ใน</w:t>
      </w:r>
      <w:r w:rsidRPr="00E30163">
        <w:rPr>
          <w:rFonts w:asciiTheme="majorBidi" w:hAnsiTheme="majorBidi" w:cstheme="majorBidi"/>
          <w:b/>
          <w:sz w:val="28"/>
          <w:cs/>
        </w:rPr>
        <w:t>ตาราง</w:t>
      </w:r>
      <w:r w:rsidR="00332FCC">
        <w:rPr>
          <w:rFonts w:asciiTheme="majorBidi" w:hAnsiTheme="majorBidi" w:cstheme="majorBidi" w:hint="cs"/>
          <w:b/>
          <w:sz w:val="28"/>
          <w:cs/>
        </w:rPr>
        <w:t>ดังต่อไป</w:t>
      </w:r>
      <w:r w:rsidR="00BC1FF1">
        <w:rPr>
          <w:rFonts w:asciiTheme="majorBidi" w:hAnsiTheme="majorBidi" w:cstheme="majorBidi" w:hint="cs"/>
          <w:b/>
          <w:sz w:val="28"/>
          <w:cs/>
        </w:rPr>
        <w:t>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2070"/>
        <w:gridCol w:w="236"/>
        <w:gridCol w:w="3004"/>
        <w:gridCol w:w="265"/>
        <w:gridCol w:w="3605"/>
      </w:tblGrid>
      <w:tr w:rsidR="00E72101" w:rsidRPr="00E72101" w14:paraId="29A8FB03" w14:textId="77777777"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0E83F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51A97E5" w14:textId="77777777" w:rsidR="00E72101" w:rsidRPr="00E30163" w:rsidRDefault="00E72101">
            <w:pPr>
              <w:spacing w:before="120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21252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t>ข้อมูลที่ไม่สามารถ</w:t>
            </w: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br/>
              <w:t>สังเกตได้ที่มีนัยสำคัญ</w:t>
            </w:r>
          </w:p>
        </w:tc>
        <w:tc>
          <w:tcPr>
            <w:tcW w:w="265" w:type="dxa"/>
            <w:vAlign w:val="bottom"/>
          </w:tcPr>
          <w:p w14:paraId="09C59D5F" w14:textId="77777777" w:rsidR="00E72101" w:rsidRPr="00E30163" w:rsidRDefault="00E72101">
            <w:pPr>
              <w:spacing w:before="120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30738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br/>
              <w:t>การวัดมูลค่ายุติธรรม</w:t>
            </w:r>
          </w:p>
        </w:tc>
      </w:tr>
      <w:tr w:rsidR="00E72101" w:rsidRPr="00E72101" w14:paraId="1317048D" w14:textId="77777777">
        <w:trPr>
          <w:trHeight w:hRule="exact" w:val="158"/>
        </w:trPr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26BBE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21DC4712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F385C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5" w:type="dxa"/>
          </w:tcPr>
          <w:p w14:paraId="6941EB73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F2864D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72101" w:rsidRPr="00277B87" w14:paraId="1D8A541D" w14:textId="77777777">
        <w:tc>
          <w:tcPr>
            <w:tcW w:w="2070" w:type="dxa"/>
            <w:hideMark/>
          </w:tcPr>
          <w:p w14:paraId="7516611F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E30163">
              <w:rPr>
                <w:rFonts w:ascii="Angsana New" w:hAnsi="Angsana New"/>
                <w:b/>
                <w:sz w:val="28"/>
                <w:cs/>
              </w:rPr>
              <w:t>วิธีราคาตลาด</w:t>
            </w:r>
          </w:p>
        </w:tc>
        <w:tc>
          <w:tcPr>
            <w:tcW w:w="236" w:type="dxa"/>
          </w:tcPr>
          <w:p w14:paraId="7698E289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004" w:type="dxa"/>
            <w:hideMark/>
          </w:tcPr>
          <w:p w14:paraId="6237A0C5" w14:textId="77777777" w:rsidR="00E72101" w:rsidRPr="00E30163" w:rsidRDefault="00E72101">
            <w:pPr>
              <w:spacing w:before="120"/>
              <w:ind w:right="-43"/>
              <w:jc w:val="thaiDistribute"/>
              <w:rPr>
                <w:rFonts w:ascii="Angsana New" w:hAnsi="Angsana New"/>
                <w:b/>
                <w:sz w:val="28"/>
              </w:rPr>
            </w:pPr>
            <w:r w:rsidRPr="00E30163">
              <w:rPr>
                <w:rFonts w:ascii="Angsana New" w:hAnsi="Angsana New"/>
                <w:b/>
                <w:sz w:val="28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65" w:type="dxa"/>
          </w:tcPr>
          <w:p w14:paraId="0B1FA147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3605" w:type="dxa"/>
            <w:hideMark/>
          </w:tcPr>
          <w:p w14:paraId="577ACFFF" w14:textId="77777777" w:rsidR="00E72101" w:rsidRPr="00277B87" w:rsidRDefault="00E72101">
            <w:pPr>
              <w:spacing w:before="120"/>
              <w:ind w:right="-43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E30163">
              <w:rPr>
                <w:rFonts w:ascii="Angsana New" w:hAnsi="Angsana New"/>
                <w:b/>
                <w:sz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(ต่ำลง)</w:t>
            </w:r>
          </w:p>
        </w:tc>
      </w:tr>
    </w:tbl>
    <w:p w14:paraId="583C519B" w14:textId="77777777" w:rsidR="00E72101" w:rsidRDefault="00E72101" w:rsidP="00656870">
      <w:pPr>
        <w:spacing w:before="120"/>
        <w:ind w:left="360" w:right="-43"/>
        <w:jc w:val="thaiDistribute"/>
        <w:rPr>
          <w:rFonts w:ascii="Angsana New" w:hAnsi="Angsana New"/>
          <w:b/>
          <w:sz w:val="28"/>
        </w:rPr>
      </w:pPr>
    </w:p>
    <w:p w14:paraId="5A3696A3" w14:textId="73D6E3F9" w:rsidR="00C32C1A" w:rsidRPr="00277B87" w:rsidRDefault="00554263" w:rsidP="001D26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br w:type="page"/>
      </w:r>
    </w:p>
    <w:p w14:paraId="56E6B748" w14:textId="77777777" w:rsidR="00BD6DB7" w:rsidRPr="006E3DEE" w:rsidRDefault="00BD6DB7" w:rsidP="00BD6DB7">
      <w:pPr>
        <w:pStyle w:val="ListParagraph"/>
        <w:numPr>
          <w:ilvl w:val="0"/>
          <w:numId w:val="1"/>
        </w:numPr>
        <w:tabs>
          <w:tab w:val="left" w:pos="9180"/>
        </w:tabs>
        <w:spacing w:after="120"/>
        <w:ind w:right="-266"/>
        <w:jc w:val="thaiDistribute"/>
        <w:rPr>
          <w:rFonts w:asciiTheme="majorBidi" w:hAnsiTheme="majorBidi" w:cstheme="majorBidi"/>
          <w:b/>
          <w:bCs/>
          <w:sz w:val="28"/>
        </w:rPr>
      </w:pPr>
      <w:r w:rsidRPr="006E3DEE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58AFAC0F" w14:textId="77777777" w:rsidR="00BD6DB7" w:rsidRDefault="00BD6DB7" w:rsidP="00BD6DB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BD6DB7">
        <w:rPr>
          <w:rFonts w:ascii="Angsana New" w:hAnsi="Angsana New"/>
          <w:color w:val="000000"/>
          <w:spacing w:val="-2"/>
          <w:sz w:val="28"/>
          <w:cs/>
        </w:rPr>
        <w:t>รายการเปลี่ยนแปลงของบัญชีสินทรัพย์</w:t>
      </w:r>
      <w:r w:rsidRPr="00BD6DB7">
        <w:rPr>
          <w:rFonts w:ascii="Angsana New" w:hAnsi="Angsana New" w:hint="cs"/>
          <w:color w:val="000000"/>
          <w:spacing w:val="-2"/>
          <w:sz w:val="28"/>
          <w:cs/>
        </w:rPr>
        <w:t>สิทธิการใช้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สำหรับ</w:t>
      </w:r>
      <w:r w:rsidRPr="00277B87">
        <w:rPr>
          <w:rFonts w:ascii="Angsana New" w:hAnsi="Angsana New"/>
          <w:sz w:val="28"/>
          <w:cs/>
          <w:lang w:val="en-GB"/>
        </w:rPr>
        <w:t>รอบระยะเวลา</w:t>
      </w:r>
      <w:r>
        <w:rPr>
          <w:rFonts w:ascii="Angsana New" w:hAnsi="Angsana New" w:hint="cs"/>
          <w:color w:val="000000"/>
          <w:spacing w:val="-2"/>
          <w:sz w:val="28"/>
          <w:cs/>
        </w:rPr>
        <w:t>สาม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เดือนสิ้นสุดวันที่ </w:t>
      </w:r>
      <w:r w:rsidRPr="00277B87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277B87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มีนาคม</w:t>
      </w:r>
      <w:r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60"/>
        <w:gridCol w:w="90"/>
        <w:gridCol w:w="1170"/>
        <w:gridCol w:w="90"/>
        <w:gridCol w:w="1170"/>
        <w:gridCol w:w="90"/>
        <w:gridCol w:w="1170"/>
      </w:tblGrid>
      <w:tr w:rsidR="00BD6DB7" w:rsidRPr="00277B87" w14:paraId="40EE0319" w14:textId="77777777">
        <w:trPr>
          <w:trHeight w:val="20"/>
        </w:trPr>
        <w:tc>
          <w:tcPr>
            <w:tcW w:w="4410" w:type="dxa"/>
            <w:vAlign w:val="bottom"/>
          </w:tcPr>
          <w:p w14:paraId="0558CD3D" w14:textId="77777777" w:rsidR="00BD6DB7" w:rsidRPr="00277B87" w:rsidRDefault="00BD6DB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AC64373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31665A5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466718" w14:textId="77777777" w:rsidR="00BD6DB7" w:rsidRPr="00277B87" w:rsidRDefault="00BD6DB7">
            <w:pPr>
              <w:ind w:right="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BD6DB7" w:rsidRPr="00277B87" w14:paraId="3E9A0685" w14:textId="77777777">
        <w:trPr>
          <w:trHeight w:val="20"/>
        </w:trPr>
        <w:tc>
          <w:tcPr>
            <w:tcW w:w="4410" w:type="dxa"/>
            <w:vAlign w:val="bottom"/>
          </w:tcPr>
          <w:p w14:paraId="05F9A7D5" w14:textId="77777777" w:rsidR="00BD6DB7" w:rsidRPr="00277B87" w:rsidRDefault="00BD6DB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5A8505F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35203CFB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0D03550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D6DB7" w:rsidRPr="00277B87" w14:paraId="282C916A" w14:textId="77777777">
        <w:trPr>
          <w:trHeight w:val="20"/>
        </w:trPr>
        <w:tc>
          <w:tcPr>
            <w:tcW w:w="4410" w:type="dxa"/>
            <w:vAlign w:val="bottom"/>
          </w:tcPr>
          <w:p w14:paraId="35F8E898" w14:textId="77777777" w:rsidR="00BD6DB7" w:rsidRPr="00277B87" w:rsidRDefault="00BD6DB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FFE59D" w14:textId="77777777" w:rsidR="00BD6DB7" w:rsidRPr="00277B87" w:rsidRDefault="00BD6DB7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C187C11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25C95AE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4E717A4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082C9D7" w14:textId="77777777" w:rsidR="00BD6DB7" w:rsidRPr="00277B87" w:rsidRDefault="00BD6DB7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4862015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889C3E3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BD6DB7" w:rsidRPr="00277B87" w14:paraId="3EBF47B1" w14:textId="77777777">
        <w:trPr>
          <w:trHeight w:val="20"/>
        </w:trPr>
        <w:tc>
          <w:tcPr>
            <w:tcW w:w="4410" w:type="dxa"/>
            <w:vAlign w:val="bottom"/>
          </w:tcPr>
          <w:p w14:paraId="50D360F4" w14:textId="77777777" w:rsidR="00BD6DB7" w:rsidRPr="00277B87" w:rsidRDefault="00BD6DB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3B5B7D" w14:textId="77777777" w:rsidR="00BD6DB7" w:rsidRPr="00277B87" w:rsidRDefault="00BD6DB7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7831A4FF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93BBA1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7591E607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3292E0" w14:textId="77777777" w:rsidR="00BD6DB7" w:rsidRPr="00277B87" w:rsidRDefault="00BD6DB7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43990CA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746122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BD6DB7" w:rsidRPr="00277B87" w14:paraId="781D86EE" w14:textId="77777777">
        <w:trPr>
          <w:trHeight w:val="20"/>
        </w:trPr>
        <w:tc>
          <w:tcPr>
            <w:tcW w:w="4410" w:type="dxa"/>
          </w:tcPr>
          <w:p w14:paraId="4B2E322F" w14:textId="77777777" w:rsidR="00BD6DB7" w:rsidRPr="00277B87" w:rsidRDefault="00BD6DB7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46480998" w14:textId="2E8F8710" w:rsidR="00BD6DB7" w:rsidRPr="00277B87" w:rsidRDefault="00862284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284">
              <w:rPr>
                <w:rFonts w:ascii="Angsana New" w:hAnsi="Angsana New" w:hint="eastAsia"/>
                <w:sz w:val="28"/>
                <w:szCs w:val="28"/>
              </w:rPr>
              <w:t>17,525</w:t>
            </w:r>
          </w:p>
        </w:tc>
        <w:tc>
          <w:tcPr>
            <w:tcW w:w="90" w:type="dxa"/>
            <w:vAlign w:val="bottom"/>
          </w:tcPr>
          <w:p w14:paraId="54A4E1DC" w14:textId="77777777" w:rsidR="00BD6DB7" w:rsidRPr="00277B87" w:rsidRDefault="00BD6DB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9A65D" w14:textId="49F4CDD4" w:rsidR="00BD6DB7" w:rsidRPr="00277B87" w:rsidRDefault="0077182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182B">
              <w:rPr>
                <w:rFonts w:ascii="Angsana New" w:hAnsi="Angsana New" w:hint="eastAsia"/>
                <w:sz w:val="28"/>
                <w:szCs w:val="28"/>
                <w:cs/>
              </w:rPr>
              <w:t>29</w:t>
            </w:r>
            <w:r w:rsidRPr="0077182B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77182B">
              <w:rPr>
                <w:rFonts w:ascii="Angsana New" w:hAnsi="Angsana New" w:hint="eastAsia"/>
                <w:sz w:val="28"/>
                <w:szCs w:val="28"/>
                <w:cs/>
              </w:rPr>
              <w:t>739</w:t>
            </w:r>
          </w:p>
        </w:tc>
        <w:tc>
          <w:tcPr>
            <w:tcW w:w="90" w:type="dxa"/>
            <w:vAlign w:val="bottom"/>
          </w:tcPr>
          <w:p w14:paraId="59F017C6" w14:textId="77777777" w:rsidR="00BD6DB7" w:rsidRPr="00277B87" w:rsidRDefault="00BD6DB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ACCE689" w14:textId="40E3702D" w:rsidR="00BD6DB7" w:rsidRPr="00277B87" w:rsidRDefault="00F3493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93B">
              <w:rPr>
                <w:rFonts w:ascii="Angsana New" w:hAnsi="Angsana New" w:hint="eastAsia"/>
                <w:sz w:val="28"/>
                <w:szCs w:val="28"/>
              </w:rPr>
              <w:t>4,921</w:t>
            </w:r>
          </w:p>
        </w:tc>
        <w:tc>
          <w:tcPr>
            <w:tcW w:w="90" w:type="dxa"/>
            <w:vAlign w:val="bottom"/>
          </w:tcPr>
          <w:p w14:paraId="51B50D48" w14:textId="77777777" w:rsidR="00BD6DB7" w:rsidRPr="00277B87" w:rsidRDefault="00BD6DB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CB5235" w14:textId="1969F7F7" w:rsidR="00BD6DB7" w:rsidRPr="00277B87" w:rsidRDefault="00E14E3B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3B">
              <w:rPr>
                <w:rFonts w:ascii="Angsana New" w:hAnsi="Angsana New" w:hint="eastAsia"/>
                <w:sz w:val="28"/>
                <w:szCs w:val="28"/>
              </w:rPr>
              <w:t>16,355</w:t>
            </w:r>
          </w:p>
        </w:tc>
      </w:tr>
      <w:tr w:rsidR="00B77D0C" w:rsidRPr="00277B87" w14:paraId="48E81877" w14:textId="77777777" w:rsidTr="00B77D0C">
        <w:trPr>
          <w:trHeight w:val="20"/>
        </w:trPr>
        <w:tc>
          <w:tcPr>
            <w:tcW w:w="4410" w:type="dxa"/>
          </w:tcPr>
          <w:p w14:paraId="1FCE43D6" w14:textId="77777777" w:rsidR="00B77D0C" w:rsidRPr="00277B87" w:rsidRDefault="00B77D0C" w:rsidP="00B77D0C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เพิ่ม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ซื้อระหว่าง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470D2775" w14:textId="4EDAF479" w:rsidR="00B77D0C" w:rsidRPr="00277B87" w:rsidRDefault="00B77D0C" w:rsidP="00B77D0C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AF8E9D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FF1872" w14:textId="3A4CF57E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3914">
              <w:rPr>
                <w:rFonts w:ascii="Angsana New" w:hAnsi="Angsana New" w:hint="eastAsia"/>
                <w:sz w:val="28"/>
                <w:szCs w:val="28"/>
                <w:cs/>
              </w:rPr>
              <w:t>17</w:t>
            </w:r>
            <w:r w:rsidRPr="00643914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643914">
              <w:rPr>
                <w:rFonts w:ascii="Angsana New" w:hAnsi="Angsana New" w:hint="eastAsia"/>
                <w:sz w:val="28"/>
                <w:szCs w:val="28"/>
                <w:cs/>
              </w:rPr>
              <w:t>685</w:t>
            </w:r>
          </w:p>
        </w:tc>
        <w:tc>
          <w:tcPr>
            <w:tcW w:w="90" w:type="dxa"/>
            <w:vAlign w:val="bottom"/>
          </w:tcPr>
          <w:p w14:paraId="4859871C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A111C4" w14:textId="54927100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73368D1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8E0E2" w14:textId="25D83FEF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EC6">
              <w:rPr>
                <w:rFonts w:ascii="Angsana New" w:hAnsi="Angsana New" w:hint="eastAsia"/>
                <w:sz w:val="28"/>
                <w:szCs w:val="28"/>
              </w:rPr>
              <w:t>5,838</w:t>
            </w:r>
          </w:p>
        </w:tc>
      </w:tr>
      <w:tr w:rsidR="00B77D0C" w:rsidRPr="00277B87" w14:paraId="1444AEDD" w14:textId="77777777" w:rsidTr="00B77D0C">
        <w:trPr>
          <w:trHeight w:val="20"/>
        </w:trPr>
        <w:tc>
          <w:tcPr>
            <w:tcW w:w="4410" w:type="dxa"/>
            <w:vAlign w:val="bottom"/>
          </w:tcPr>
          <w:p w14:paraId="15165D99" w14:textId="77777777" w:rsidR="00B77D0C" w:rsidRPr="00277B87" w:rsidRDefault="00B77D0C" w:rsidP="00B77D0C">
            <w:pPr>
              <w:pStyle w:val="BodyText2"/>
              <w:tabs>
                <w:tab w:val="left" w:pos="578"/>
              </w:tabs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  ตัดจำหน่ายและจำหน่ายระหว่าง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161172E7" w14:textId="40E19FA5" w:rsidR="00B77D0C" w:rsidRPr="00277B87" w:rsidRDefault="00B77D0C" w:rsidP="00B77D0C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671C3DD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3B4C0" w14:textId="110F6FB7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(15,546)</w:t>
            </w:r>
          </w:p>
        </w:tc>
        <w:tc>
          <w:tcPr>
            <w:tcW w:w="90" w:type="dxa"/>
            <w:vAlign w:val="bottom"/>
          </w:tcPr>
          <w:p w14:paraId="02E9FDD3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BB337C" w14:textId="11060005" w:rsidR="00B77D0C" w:rsidRPr="00277B87" w:rsidRDefault="00B77D0C" w:rsidP="00B77D0C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9B2FFDA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0E3CF1" w14:textId="5DEC2646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(13,004)</w:t>
            </w:r>
          </w:p>
        </w:tc>
      </w:tr>
      <w:tr w:rsidR="00B77D0C" w:rsidRPr="00277B87" w14:paraId="690E52B4" w14:textId="77777777" w:rsidTr="00B77D0C">
        <w:trPr>
          <w:trHeight w:val="20"/>
        </w:trPr>
        <w:tc>
          <w:tcPr>
            <w:tcW w:w="4410" w:type="dxa"/>
          </w:tcPr>
          <w:p w14:paraId="5946EAF3" w14:textId="77777777" w:rsidR="00B77D0C" w:rsidRPr="00277B87" w:rsidRDefault="00B77D0C" w:rsidP="00B77D0C">
            <w:pPr>
              <w:pStyle w:val="BodyText2"/>
              <w:spacing w:after="0" w:line="240" w:lineRule="auto"/>
              <w:ind w:left="504" w:right="-48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10B05448" w14:textId="2AB6670B" w:rsidR="00B77D0C" w:rsidRPr="00277B87" w:rsidRDefault="00B77D0C" w:rsidP="00B77D0C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(2,027)</w:t>
            </w:r>
          </w:p>
        </w:tc>
        <w:tc>
          <w:tcPr>
            <w:tcW w:w="90" w:type="dxa"/>
            <w:vAlign w:val="bottom"/>
          </w:tcPr>
          <w:p w14:paraId="579E0620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5DEDC3" w14:textId="5FB45636" w:rsidR="00B77D0C" w:rsidRPr="00542610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610">
              <w:rPr>
                <w:rFonts w:ascii="Angsana New" w:hAnsi="Angsana New"/>
                <w:sz w:val="28"/>
              </w:rPr>
              <w:t>(14,353)</w:t>
            </w:r>
          </w:p>
        </w:tc>
        <w:tc>
          <w:tcPr>
            <w:tcW w:w="90" w:type="dxa"/>
            <w:vAlign w:val="bottom"/>
          </w:tcPr>
          <w:p w14:paraId="02774083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F29FEE" w14:textId="2E3B6C53" w:rsidR="00B77D0C" w:rsidRPr="00277B87" w:rsidRDefault="00B77D0C" w:rsidP="00B77D0C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(597)</w:t>
            </w:r>
          </w:p>
        </w:tc>
        <w:tc>
          <w:tcPr>
            <w:tcW w:w="90" w:type="dxa"/>
            <w:vAlign w:val="bottom"/>
          </w:tcPr>
          <w:p w14:paraId="7DEE4C18" w14:textId="77777777" w:rsidR="00B77D0C" w:rsidRPr="00277B87" w:rsidRDefault="00B77D0C" w:rsidP="00B77D0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A355F" w14:textId="6CFDEBDC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10D6">
              <w:rPr>
                <w:rFonts w:ascii="Angsana New" w:hAnsi="Angsana New" w:hint="eastAsia"/>
                <w:sz w:val="28"/>
                <w:szCs w:val="28"/>
              </w:rPr>
              <w:t>(4,268)</w:t>
            </w:r>
          </w:p>
        </w:tc>
      </w:tr>
      <w:tr w:rsidR="00B77D0C" w:rsidRPr="00277B87" w14:paraId="11A31466" w14:textId="77777777" w:rsidTr="00B77D0C">
        <w:trPr>
          <w:trHeight w:val="20"/>
        </w:trPr>
        <w:tc>
          <w:tcPr>
            <w:tcW w:w="4410" w:type="dxa"/>
          </w:tcPr>
          <w:p w14:paraId="6587B162" w14:textId="77777777" w:rsidR="00B77D0C" w:rsidRPr="00277B87" w:rsidRDefault="00B77D0C" w:rsidP="00B77D0C">
            <w:pPr>
              <w:pStyle w:val="BodyText2"/>
              <w:spacing w:after="0" w:line="240" w:lineRule="auto"/>
              <w:ind w:left="447" w:right="-48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มูลค่าสุทธิตามบัญชีสิ้นรอบ</w:t>
            </w: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CEF52" w14:textId="329BCC44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15,498</w:t>
            </w:r>
          </w:p>
        </w:tc>
        <w:tc>
          <w:tcPr>
            <w:tcW w:w="90" w:type="dxa"/>
            <w:vAlign w:val="bottom"/>
          </w:tcPr>
          <w:p w14:paraId="0265D3CA" w14:textId="77777777" w:rsidR="00B77D0C" w:rsidRPr="00277B87" w:rsidRDefault="00B77D0C" w:rsidP="00B77D0C">
            <w:pPr>
              <w:pStyle w:val="BodyText2"/>
              <w:tabs>
                <w:tab w:val="decimal" w:pos="873"/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AAC4D" w14:textId="679E6361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2284">
              <w:rPr>
                <w:rFonts w:ascii="Angsana New" w:hAnsi="Angsana New" w:hint="eastAsia"/>
                <w:b/>
                <w:bCs/>
                <w:sz w:val="28"/>
                <w:szCs w:val="28"/>
              </w:rPr>
              <w:t>17,525</w:t>
            </w:r>
          </w:p>
        </w:tc>
        <w:tc>
          <w:tcPr>
            <w:tcW w:w="90" w:type="dxa"/>
            <w:vAlign w:val="bottom"/>
          </w:tcPr>
          <w:p w14:paraId="5830B720" w14:textId="77777777" w:rsidR="00B77D0C" w:rsidRPr="00277B87" w:rsidRDefault="00B77D0C" w:rsidP="00B77D0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E3D76" w14:textId="38B781F2" w:rsidR="00B77D0C" w:rsidRPr="00277B87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4,324</w:t>
            </w:r>
          </w:p>
        </w:tc>
        <w:tc>
          <w:tcPr>
            <w:tcW w:w="90" w:type="dxa"/>
            <w:vAlign w:val="bottom"/>
          </w:tcPr>
          <w:p w14:paraId="51B8B4DA" w14:textId="77777777" w:rsidR="00B77D0C" w:rsidRPr="00277B87" w:rsidRDefault="00B77D0C" w:rsidP="00B77D0C">
            <w:pPr>
              <w:pStyle w:val="BodyText2"/>
              <w:tabs>
                <w:tab w:val="decimal" w:pos="900"/>
              </w:tabs>
              <w:spacing w:after="0" w:line="240" w:lineRule="auto"/>
              <w:ind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EF8FF" w14:textId="433E9A05" w:rsidR="00B77D0C" w:rsidRPr="00386329" w:rsidRDefault="00B77D0C" w:rsidP="00B77D0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93B">
              <w:rPr>
                <w:rFonts w:ascii="Angsana New" w:hAnsi="Angsana New" w:hint="eastAsia"/>
                <w:b/>
                <w:bCs/>
                <w:sz w:val="28"/>
                <w:szCs w:val="28"/>
              </w:rPr>
              <w:t>4,921</w:t>
            </w:r>
          </w:p>
        </w:tc>
      </w:tr>
    </w:tbl>
    <w:p w14:paraId="03EAE859" w14:textId="77777777" w:rsidR="008C5E2F" w:rsidRDefault="008C5E2F" w:rsidP="00BD6DB7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28"/>
        </w:rPr>
      </w:pPr>
    </w:p>
    <w:p w14:paraId="46D13AC7" w14:textId="635BF0C2" w:rsidR="0038576C" w:rsidRPr="00277B87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63C8ACBF" w14:textId="475EAE24" w:rsidR="0038576C" w:rsidRPr="00277B87" w:rsidRDefault="0038576C" w:rsidP="0038576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>สำหรับ</w:t>
      </w:r>
      <w:r w:rsidR="00C7659E" w:rsidRPr="00277B87">
        <w:rPr>
          <w:rFonts w:ascii="Angsana New" w:hAnsi="Angsana New"/>
          <w:sz w:val="28"/>
          <w:cs/>
          <w:lang w:val="en-GB"/>
        </w:rPr>
        <w:t>รอบระยะเวลา</w:t>
      </w:r>
      <w:r w:rsidR="00C7659E">
        <w:rPr>
          <w:rFonts w:ascii="Angsana New" w:hAnsi="Angsana New" w:hint="cs"/>
          <w:color w:val="000000"/>
          <w:spacing w:val="-2"/>
          <w:sz w:val="28"/>
          <w:cs/>
        </w:rPr>
        <w:t>สาม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 xml:space="preserve">เดือนสิ้นสุดวันที่ </w:t>
      </w:r>
      <w:r w:rsidR="00C7659E" w:rsidRPr="00277B87">
        <w:rPr>
          <w:rFonts w:ascii="Angsana New" w:hAnsi="Angsana New"/>
          <w:sz w:val="28"/>
        </w:rPr>
        <w:t>3</w:t>
      </w:r>
      <w:r w:rsidR="00C7659E">
        <w:rPr>
          <w:rFonts w:ascii="Angsana New" w:hAnsi="Angsana New"/>
          <w:sz w:val="28"/>
        </w:rPr>
        <w:t>1</w:t>
      </w:r>
      <w:r w:rsidR="00C7659E" w:rsidRPr="00277B87">
        <w:rPr>
          <w:rFonts w:ascii="Angsana New" w:hAnsi="Angsana New"/>
          <w:sz w:val="28"/>
        </w:rPr>
        <w:t xml:space="preserve"> </w:t>
      </w:r>
      <w:r w:rsidR="00C7659E">
        <w:rPr>
          <w:rFonts w:ascii="Angsana New" w:hAnsi="Angsana New" w:hint="cs"/>
          <w:sz w:val="28"/>
          <w:cs/>
        </w:rPr>
        <w:t>มีนาคม</w:t>
      </w:r>
      <w:r w:rsidR="00C7659E" w:rsidRPr="00277B87">
        <w:rPr>
          <w:rFonts w:ascii="Angsana New" w:hAnsi="Angsana New"/>
          <w:sz w:val="28"/>
          <w:cs/>
        </w:rPr>
        <w:t xml:space="preserve"> 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C7659E">
        <w:rPr>
          <w:rFonts w:ascii="Angsana New" w:hAnsi="Angsana New"/>
          <w:color w:val="000000"/>
          <w:spacing w:val="-2"/>
          <w:sz w:val="28"/>
        </w:rPr>
        <w:t>9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C7659E">
        <w:rPr>
          <w:rFonts w:ascii="Angsana New" w:hAnsi="Angsana New"/>
          <w:color w:val="000000"/>
          <w:spacing w:val="-2"/>
          <w:sz w:val="28"/>
        </w:rPr>
        <w:t>8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>สรุปได้ดังนี้</w:t>
      </w:r>
    </w:p>
    <w:tbl>
      <w:tblPr>
        <w:tblW w:w="935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63"/>
        <w:gridCol w:w="90"/>
        <w:gridCol w:w="1173"/>
      </w:tblGrid>
      <w:tr w:rsidR="0038576C" w:rsidRPr="00277B87" w14:paraId="6A445042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277B87" w:rsidRDefault="0038576C" w:rsidP="00A11E9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277B87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277B87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277B87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8576C" w:rsidRPr="00277B87" w14:paraId="4A812643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277B87" w:rsidRDefault="0038576C" w:rsidP="00A11E9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4967718C" w:rsidR="0038576C" w:rsidRPr="00277B87" w:rsidRDefault="0058321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</w:t>
            </w:r>
            <w:r w:rsidR="0038576C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277B87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2C7FBF0D" w:rsidR="0038576C" w:rsidRPr="00277B87" w:rsidRDefault="0058321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</w:t>
            </w:r>
            <w:r w:rsidR="0038576C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B0C6A" w:rsidRPr="00277B87" w14:paraId="30DDB612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DB0C6A" w:rsidRPr="00277B87" w:rsidRDefault="00DB0C6A" w:rsidP="00DB0C6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5436B" w14:textId="2821000E" w:rsidR="00DB0C6A" w:rsidRPr="00277B87" w:rsidRDefault="00DB0C6A" w:rsidP="00DB0C6A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681080" w14:textId="77777777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4DD3EB" w14:textId="0611842C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5A3CA2" w14:textId="7A667B55" w:rsidR="00DB0C6A" w:rsidRPr="00277B87" w:rsidRDefault="00DB0C6A" w:rsidP="00DB0C6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D4F156" w14:textId="77777777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3B4BF4" w14:textId="4C5303AC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DB0C6A" w:rsidRPr="00277B87" w14:paraId="35334A30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DB0C6A" w:rsidRPr="00277B87" w:rsidRDefault="00DB0C6A" w:rsidP="00DB0C6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2593B05B" w:rsidR="00DB0C6A" w:rsidRPr="00277B87" w:rsidRDefault="00DB0C6A" w:rsidP="00DB0C6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378F599B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2A7F29F9" w:rsidR="00DB0C6A" w:rsidRPr="00277B87" w:rsidRDefault="00DB0C6A" w:rsidP="00DB0C6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E691E" w14:textId="4392D4D3" w:rsidR="00DB0C6A" w:rsidRPr="00277B87" w:rsidRDefault="00DB0C6A" w:rsidP="00DB0C6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613069" w:rsidRPr="00277B87" w14:paraId="0D3CA2CF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1DBC9D2E" w:rsidR="00613069" w:rsidRPr="00277B87" w:rsidRDefault="00613069" w:rsidP="00613069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Pr="00277B87">
              <w:rPr>
                <w:b w:val="0"/>
                <w:bCs w:val="0"/>
                <w:sz w:val="28"/>
                <w:szCs w:val="28"/>
                <w:cs/>
              </w:rPr>
              <w:t>รอบ</w:t>
            </w:r>
            <w:r w:rsidRPr="00277B87">
              <w:rPr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F0E6" w14:textId="2258FE2B" w:rsidR="00613069" w:rsidRPr="00277B87" w:rsidRDefault="0073099E" w:rsidP="0061306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594A6" w14:textId="77777777" w:rsidR="00613069" w:rsidRPr="00277B87" w:rsidRDefault="00613069" w:rsidP="00613069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9020" w14:textId="39ED7CD6" w:rsidR="00613069" w:rsidRPr="00277B87" w:rsidRDefault="00613069" w:rsidP="0061306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86B3B">
              <w:rPr>
                <w:rFonts w:ascii="Angsana New" w:hAnsi="Angsana New" w:hint="eastAsia"/>
                <w:sz w:val="28"/>
                <w:cs/>
              </w:rPr>
              <w:t>11</w:t>
            </w:r>
            <w:r w:rsidRPr="00286B3B">
              <w:rPr>
                <w:rFonts w:ascii="Angsana New" w:hAnsi="Angsana New" w:hint="eastAsia"/>
                <w:sz w:val="28"/>
              </w:rPr>
              <w:t>,</w:t>
            </w:r>
            <w:r w:rsidRPr="00286B3B">
              <w:rPr>
                <w:rFonts w:ascii="Angsana New" w:hAnsi="Angsana New" w:hint="eastAsia"/>
                <w:sz w:val="28"/>
                <w:cs/>
              </w:rPr>
              <w:t>871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0414" w14:textId="77777777" w:rsidR="00613069" w:rsidRPr="00277B87" w:rsidRDefault="00613069" w:rsidP="00613069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2EAF" w14:textId="4E7C33A7" w:rsidR="00613069" w:rsidRPr="00277B87" w:rsidRDefault="0073099E" w:rsidP="0061306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CAFC" w14:textId="77777777" w:rsidR="00613069" w:rsidRPr="00277B87" w:rsidRDefault="00613069" w:rsidP="00613069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1676" w14:textId="321ADFB8" w:rsidR="00613069" w:rsidRPr="00277B87" w:rsidRDefault="00613069" w:rsidP="00613069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482</w:t>
            </w:r>
          </w:p>
        </w:tc>
      </w:tr>
      <w:tr w:rsidR="008A6C22" w:rsidRPr="00277B87" w14:paraId="028D5C52" w14:textId="77777777" w:rsidTr="008A6C22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2218E413" w:rsidR="008A6C22" w:rsidRPr="00277B87" w:rsidRDefault="008A6C22" w:rsidP="008A6C22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rFonts w:eastAsia="MS Mincho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277B87">
              <w:rPr>
                <w:rFonts w:eastAsia="MS Mincho"/>
                <w:b w:val="0"/>
                <w:bCs w:val="0"/>
                <w:sz w:val="28"/>
                <w:szCs w:val="28"/>
              </w:rPr>
              <w:t>:</w:t>
            </w:r>
            <w:r w:rsidRPr="00277B87">
              <w:rPr>
                <w:rFonts w:eastAsia="MS Mincho"/>
                <w:b w:val="0"/>
                <w:bCs w:val="0"/>
                <w:sz w:val="28"/>
                <w:szCs w:val="28"/>
                <w:cs/>
              </w:rPr>
              <w:t xml:space="preserve">     ซื้อระหว่าง</w:t>
            </w:r>
            <w:r w:rsidRPr="00277B87">
              <w:rPr>
                <w:b w:val="0"/>
                <w:bCs w:val="0"/>
                <w:sz w:val="28"/>
                <w:szCs w:val="28"/>
                <w:cs/>
              </w:rPr>
              <w:t>รอบ</w:t>
            </w:r>
            <w:r w:rsidRPr="00277B87">
              <w:rPr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0EFB" w14:textId="6E820B4F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C12C" w14:textId="77777777" w:rsidR="008A6C22" w:rsidRPr="00277B87" w:rsidRDefault="008A6C22" w:rsidP="008A6C22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96EB" w14:textId="653EE889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785C" w14:textId="77777777" w:rsidR="008A6C22" w:rsidRPr="00277B87" w:rsidRDefault="008A6C22" w:rsidP="008A6C22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23BC" w14:textId="6BCAAF48" w:rsidR="008A6C22" w:rsidRPr="00277B87" w:rsidRDefault="008A6C22" w:rsidP="008A6C2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39E" w14:textId="77777777" w:rsidR="008A6C22" w:rsidRPr="00277B87" w:rsidRDefault="008A6C22" w:rsidP="008A6C22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1EDD0940" w:rsidR="008A6C22" w:rsidRPr="00277B87" w:rsidRDefault="008A6C22" w:rsidP="008A6C22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8A6C22" w:rsidRPr="00277B87" w14:paraId="43674864" w14:textId="77777777" w:rsidTr="008A6C22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28F310" w14:textId="0D56235D" w:rsidR="008A6C22" w:rsidRPr="00277B87" w:rsidRDefault="008A6C22" w:rsidP="008A6C22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</w:rPr>
              <w:t xml:space="preserve">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57BF" w14:textId="0DF8CC04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174C" w14:textId="77777777" w:rsidR="008A6C22" w:rsidRPr="00277B87" w:rsidRDefault="008A6C22" w:rsidP="008A6C22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AA170" w14:textId="5221966D" w:rsidR="008A6C22" w:rsidRPr="00277B87" w:rsidRDefault="008A6C22" w:rsidP="008A6C2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 w:rsidRPr="0070020A">
              <w:rPr>
                <w:rFonts w:ascii="Angsana New" w:hAnsi="Angsana New" w:hint="eastAsia"/>
                <w:sz w:val="28"/>
              </w:rPr>
              <w:t>2,048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35EE" w14:textId="77777777" w:rsidR="008A6C22" w:rsidRPr="00277B87" w:rsidRDefault="008A6C22" w:rsidP="008A6C22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C932" w14:textId="59B35BEF" w:rsidR="008A6C22" w:rsidRPr="00277B87" w:rsidRDefault="008A6C22" w:rsidP="008A6C2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65EC" w14:textId="77777777" w:rsidR="008A6C22" w:rsidRPr="00277B87" w:rsidRDefault="008A6C22" w:rsidP="008A6C22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D1CC" w14:textId="472BC259" w:rsidR="008A6C22" w:rsidRPr="00277B87" w:rsidRDefault="008A6C22" w:rsidP="008A6C22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</w:tr>
      <w:tr w:rsidR="008A6C22" w:rsidRPr="00277B87" w14:paraId="6C4A3FC5" w14:textId="77777777" w:rsidTr="008A6C22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3A8C8F" w14:textId="02BA0525" w:rsidR="008A6C22" w:rsidRPr="00277B87" w:rsidRDefault="008A6C22" w:rsidP="008A6C22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b w:val="0"/>
                <w:bCs w:val="0"/>
                <w:sz w:val="28"/>
                <w:szCs w:val="28"/>
              </w:rPr>
              <w:t>:</w:t>
            </w:r>
            <w:r w:rsidRPr="00277B87">
              <w:rPr>
                <w:sz w:val="28"/>
                <w:szCs w:val="28"/>
                <w:cs/>
              </w:rPr>
              <w:t xml:space="preserve">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โอนออก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2BA9" w14:textId="1CB761BD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A07A" w14:textId="77777777" w:rsidR="008A6C22" w:rsidRPr="00277B87" w:rsidRDefault="008A6C22" w:rsidP="008A6C22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36FF" w14:textId="7CECA552" w:rsidR="008A6C22" w:rsidRPr="00277B87" w:rsidRDefault="008A6C22" w:rsidP="008A6C2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70020A">
              <w:rPr>
                <w:rFonts w:ascii="Angsana New" w:hAnsi="Angsana New" w:hint="eastAsia"/>
                <w:sz w:val="28"/>
              </w:rPr>
              <w:t>2,048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A3D6" w14:textId="77777777" w:rsidR="008A6C22" w:rsidRPr="00277B87" w:rsidRDefault="008A6C22" w:rsidP="008A6C22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225A" w14:textId="50DAC68D" w:rsidR="008A6C22" w:rsidRPr="00277B87" w:rsidRDefault="008A6C22" w:rsidP="008A6C2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E031" w14:textId="77777777" w:rsidR="008A6C22" w:rsidRPr="00277B87" w:rsidRDefault="008A6C22" w:rsidP="008A6C22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7744" w14:textId="1DC5BBD4" w:rsidR="008A6C22" w:rsidRPr="00277B87" w:rsidRDefault="008A6C22" w:rsidP="008A6C22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6C22" w:rsidRPr="00277B87" w14:paraId="616CB7E2" w14:textId="77777777" w:rsidTr="008A6C2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234FA4D2" w:rsidR="008A6C22" w:rsidRPr="00277B87" w:rsidRDefault="008A6C22" w:rsidP="008A6C22">
            <w:pPr>
              <w:pStyle w:val="Heading5"/>
              <w:keepNext w:val="0"/>
              <w:spacing w:line="240" w:lineRule="auto"/>
              <w:ind w:left="540"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ค่าตัดจำหน่ายสำหรับรอบ</w:t>
            </w:r>
            <w:r w:rsidRPr="00277B87">
              <w:rPr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8B04" w14:textId="422D508C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EF4C" w14:textId="77777777" w:rsidR="008A6C22" w:rsidRPr="00277B87" w:rsidRDefault="008A6C22" w:rsidP="008A6C22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0999" w14:textId="12DEB528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B008F2">
              <w:rPr>
                <w:rFonts w:ascii="Angsana New" w:hAnsi="Angsana New" w:hint="eastAsia"/>
                <w:sz w:val="28"/>
                <w:cs/>
              </w:rPr>
              <w:t>(2</w:t>
            </w:r>
            <w:r w:rsidRPr="00B008F2">
              <w:rPr>
                <w:rFonts w:ascii="Angsana New" w:hAnsi="Angsana New" w:hint="eastAsia"/>
                <w:sz w:val="28"/>
              </w:rPr>
              <w:t>,</w:t>
            </w:r>
            <w:r w:rsidRPr="00B008F2">
              <w:rPr>
                <w:rFonts w:ascii="Angsana New" w:hAnsi="Angsana New" w:hint="eastAsia"/>
                <w:sz w:val="28"/>
                <w:cs/>
              </w:rPr>
              <w:t>630)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D93E" w14:textId="77777777" w:rsidR="008A6C22" w:rsidRPr="00277B87" w:rsidRDefault="008A6C22" w:rsidP="008A6C22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153C" w14:textId="73FFEA2F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866B" w14:textId="77777777" w:rsidR="008A6C22" w:rsidRPr="00277B87" w:rsidRDefault="008A6C22" w:rsidP="008A6C22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BF18" w14:textId="29741C48" w:rsidR="008A6C22" w:rsidRPr="00277B87" w:rsidRDefault="008A6C22" w:rsidP="008A6C22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(2</w:t>
            </w:r>
            <w:r>
              <w:rPr>
                <w:rFonts w:ascii="Angsana New" w:hAnsi="Angsana New"/>
                <w:sz w:val="28"/>
              </w:rPr>
              <w:t>77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8A6C22" w:rsidRPr="00277B87" w14:paraId="491ED8C5" w14:textId="77777777" w:rsidTr="008A6C2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23C28074" w:rsidR="008A6C22" w:rsidRPr="00277B87" w:rsidRDefault="008A6C22" w:rsidP="008A6C22">
            <w:pPr>
              <w:pStyle w:val="Heading5"/>
              <w:keepNext w:val="0"/>
              <w:spacing w:line="240" w:lineRule="auto"/>
              <w:ind w:left="-3" w:right="58" w:firstLine="0"/>
              <w:rPr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  <w:cs/>
              </w:rPr>
              <w:t>มูลค่าสุทธิตามบัญชีสิ้นรอบ</w:t>
            </w:r>
            <w:r w:rsidRPr="00277B87">
              <w:rPr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C33D3" w14:textId="5F77F03C" w:rsidR="008A6C22" w:rsidRPr="00277B87" w:rsidRDefault="008A6C22" w:rsidP="008A6C22">
            <w:pPr>
              <w:tabs>
                <w:tab w:val="decimal" w:pos="1075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8,906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FE25" w14:textId="77777777" w:rsidR="008A6C22" w:rsidRPr="00277B87" w:rsidRDefault="008A6C22" w:rsidP="008A6C22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AE98C6" w14:textId="247DBA44" w:rsidR="008A6C22" w:rsidRPr="00277B87" w:rsidRDefault="008A6C22" w:rsidP="008A6C2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F1514">
              <w:rPr>
                <w:rFonts w:ascii="Angsana New" w:hAnsi="Angsana New" w:hint="eastAsia"/>
                <w:b/>
                <w:bCs/>
                <w:sz w:val="28"/>
              </w:rPr>
              <w:t>9,362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BAC6" w14:textId="77777777" w:rsidR="008A6C22" w:rsidRPr="00277B87" w:rsidRDefault="008A6C22" w:rsidP="008A6C22">
            <w:pPr>
              <w:tabs>
                <w:tab w:val="decimal" w:pos="12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50569" w14:textId="3BC7FA8C" w:rsidR="008A6C22" w:rsidRPr="00277B87" w:rsidRDefault="008A6C22" w:rsidP="008A6C2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71EC" w14:textId="77777777" w:rsidR="008A6C22" w:rsidRPr="00277B87" w:rsidRDefault="008A6C22" w:rsidP="008A6C22">
            <w:pPr>
              <w:tabs>
                <w:tab w:val="decimal" w:pos="90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85055" w14:textId="32515AD0" w:rsidR="008A6C22" w:rsidRPr="00277B87" w:rsidRDefault="008A6C22" w:rsidP="008A6C22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311</w:t>
            </w:r>
          </w:p>
        </w:tc>
      </w:tr>
    </w:tbl>
    <w:p w14:paraId="1111B722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1C669B0C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4A941F08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0FA85F26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22770091" w14:textId="78F86077" w:rsidR="00F53166" w:rsidRPr="00277B87" w:rsidRDefault="00CD3471" w:rsidP="00BF3528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หนี้สิน</w:t>
      </w:r>
      <w:r w:rsidR="00126DEB" w:rsidRPr="00277B87">
        <w:rPr>
          <w:rFonts w:ascii="Angsana New" w:hAnsi="Angsana New"/>
          <w:b/>
          <w:bCs/>
          <w:sz w:val="28"/>
          <w:cs/>
        </w:rPr>
        <w:t>ที่มีภาระดอกเบี้ย</w:t>
      </w:r>
    </w:p>
    <w:tbl>
      <w:tblPr>
        <w:tblStyle w:val="TableGrid"/>
        <w:tblW w:w="936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081"/>
        <w:gridCol w:w="92"/>
        <w:gridCol w:w="983"/>
        <w:gridCol w:w="82"/>
        <w:gridCol w:w="993"/>
        <w:gridCol w:w="87"/>
        <w:gridCol w:w="1078"/>
        <w:gridCol w:w="90"/>
        <w:gridCol w:w="985"/>
        <w:gridCol w:w="90"/>
        <w:gridCol w:w="1009"/>
      </w:tblGrid>
      <w:tr w:rsidR="00E3092C" w:rsidRPr="00277B87" w14:paraId="3FBD0D6A" w14:textId="77777777" w:rsidTr="006D1F37">
        <w:trPr>
          <w:tblHeader/>
        </w:trPr>
        <w:tc>
          <w:tcPr>
            <w:tcW w:w="2790" w:type="dxa"/>
          </w:tcPr>
          <w:p w14:paraId="02E7D703" w14:textId="77777777" w:rsidR="00E3092C" w:rsidRPr="004D131B" w:rsidRDefault="00E3092C" w:rsidP="00EE7148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133051C1" w14:textId="77777777" w:rsidR="00E3092C" w:rsidRPr="004D131B" w:rsidRDefault="00E3092C" w:rsidP="00BF7399">
            <w:pPr>
              <w:ind w:right="6"/>
              <w:jc w:val="right"/>
              <w:rPr>
                <w:rFonts w:ascii="Angsana New" w:hAnsi="Angsana New"/>
                <w:bCs/>
                <w:sz w:val="28"/>
                <w:cs/>
              </w:rPr>
            </w:pPr>
            <w:r w:rsidRPr="004D131B">
              <w:rPr>
                <w:rFonts w:ascii="Angsana New" w:hAnsi="Angsana New"/>
                <w:caps/>
                <w:sz w:val="28"/>
              </w:rPr>
              <w:t>(</w:t>
            </w:r>
            <w:r w:rsidRPr="004D131B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E3092C" w:rsidRPr="00277B87" w14:paraId="1DE1E137" w14:textId="77777777" w:rsidTr="006D1F37">
        <w:trPr>
          <w:tblHeader/>
        </w:trPr>
        <w:tc>
          <w:tcPr>
            <w:tcW w:w="2790" w:type="dxa"/>
          </w:tcPr>
          <w:p w14:paraId="52B8841B" w14:textId="77777777" w:rsidR="00E3092C" w:rsidRPr="004D131B" w:rsidRDefault="00E3092C" w:rsidP="00EE7148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tcBorders>
              <w:bottom w:val="single" w:sz="4" w:space="0" w:color="auto"/>
            </w:tcBorders>
          </w:tcPr>
          <w:p w14:paraId="0BB0EF88" w14:textId="48460C87" w:rsidR="00E3092C" w:rsidRPr="004D131B" w:rsidRDefault="0058321E" w:rsidP="00EE7148">
            <w:pPr>
              <w:ind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4D131B">
              <w:rPr>
                <w:rFonts w:ascii="Angsana New" w:hAnsi="Angsana New"/>
                <w:b/>
                <w:sz w:val="28"/>
                <w:cs/>
              </w:rPr>
              <w:t>ข้อมูลทาง</w:t>
            </w:r>
            <w:r w:rsidR="00E3092C" w:rsidRPr="004D131B">
              <w:rPr>
                <w:rFonts w:ascii="Angsana New" w:hAnsi="Angsana New"/>
                <w:b/>
                <w:sz w:val="28"/>
                <w:cs/>
              </w:rPr>
              <w:t>การเงินรวม</w:t>
            </w:r>
          </w:p>
        </w:tc>
      </w:tr>
      <w:tr w:rsidR="003157FC" w:rsidRPr="00277B87" w14:paraId="3FD856B5" w14:textId="77777777" w:rsidTr="006D1F37">
        <w:trPr>
          <w:tblHeader/>
        </w:trPr>
        <w:tc>
          <w:tcPr>
            <w:tcW w:w="2790" w:type="dxa"/>
          </w:tcPr>
          <w:p w14:paraId="7D89C648" w14:textId="77777777" w:rsidR="00E3092C" w:rsidRPr="004D131B" w:rsidRDefault="00E3092C" w:rsidP="00EE7148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88A70D" w14:textId="19A981F1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>3</w:t>
            </w:r>
            <w:r w:rsidR="0073099E">
              <w:rPr>
                <w:rFonts w:ascii="Angsana New" w:hAnsi="Angsana New"/>
                <w:sz w:val="28"/>
              </w:rPr>
              <w:t>1</w:t>
            </w:r>
            <w:r w:rsidR="000E2A68" w:rsidRPr="004D131B">
              <w:rPr>
                <w:rFonts w:ascii="Angsana New" w:hAnsi="Angsana New"/>
                <w:sz w:val="28"/>
              </w:rPr>
              <w:t xml:space="preserve"> </w:t>
            </w:r>
            <w:r w:rsidR="0073099E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4D131B">
              <w:rPr>
                <w:rFonts w:ascii="Angsana New" w:hAnsi="Angsana New"/>
                <w:sz w:val="28"/>
                <w:cs/>
              </w:rPr>
              <w:t xml:space="preserve"> </w:t>
            </w:r>
            <w:r w:rsidRPr="004D131B">
              <w:rPr>
                <w:rFonts w:ascii="Angsana New" w:hAnsi="Angsana New"/>
                <w:sz w:val="28"/>
              </w:rPr>
              <w:t>256</w:t>
            </w:r>
            <w:r w:rsidR="0073099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7" w:type="dxa"/>
          </w:tcPr>
          <w:p w14:paraId="7A7D70F7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63AC5E" w14:textId="7AFA320D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 xml:space="preserve">31 </w:t>
            </w:r>
            <w:r w:rsidRPr="004D13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D131B">
              <w:rPr>
                <w:rFonts w:ascii="Angsana New" w:hAnsi="Angsana New"/>
                <w:sz w:val="28"/>
              </w:rPr>
              <w:t>256</w:t>
            </w:r>
            <w:r w:rsidR="00C22C43">
              <w:rPr>
                <w:rFonts w:ascii="Angsana New" w:hAnsi="Angsana New"/>
                <w:sz w:val="28"/>
              </w:rPr>
              <w:t>8</w:t>
            </w:r>
          </w:p>
        </w:tc>
      </w:tr>
      <w:tr w:rsidR="00E669B3" w:rsidRPr="00277B87" w14:paraId="12B4F2E3" w14:textId="77777777" w:rsidTr="006D1F37">
        <w:trPr>
          <w:tblHeader/>
        </w:trPr>
        <w:tc>
          <w:tcPr>
            <w:tcW w:w="2790" w:type="dxa"/>
          </w:tcPr>
          <w:p w14:paraId="69833F4F" w14:textId="77777777" w:rsidR="00E3092C" w:rsidRPr="004D131B" w:rsidRDefault="00E3092C" w:rsidP="00EE7148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A691" w14:textId="77777777" w:rsidR="00E3092C" w:rsidRPr="004D131B" w:rsidRDefault="00E3092C" w:rsidP="00EE7148">
            <w:pPr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5EA305F4" w14:textId="77777777" w:rsidR="00E3092C" w:rsidRPr="004D131B" w:rsidRDefault="00E3092C" w:rsidP="00EE7148">
            <w:pPr>
              <w:ind w:left="-106" w:right="-2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5675" w14:textId="77777777" w:rsidR="00E3092C" w:rsidRPr="004D131B" w:rsidRDefault="00E3092C" w:rsidP="00EE7148">
            <w:pPr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398980CD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EF816" w14:textId="77777777" w:rsidR="00E3092C" w:rsidRPr="004D131B" w:rsidRDefault="00E3092C" w:rsidP="00EE7148">
            <w:pPr>
              <w:ind w:left="-140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7" w:type="dxa"/>
            <w:vAlign w:val="center"/>
          </w:tcPr>
          <w:p w14:paraId="1E204600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A37F4" w14:textId="77777777" w:rsidR="00E3092C" w:rsidRPr="004D131B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9B17033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FEDC" w14:textId="77777777" w:rsidR="00E3092C" w:rsidRPr="004D131B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1232FD1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E1BFF" w14:textId="77777777" w:rsidR="00E3092C" w:rsidRPr="004D131B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74659" w:rsidRPr="00277B87" w14:paraId="12A299BF" w14:textId="77777777">
        <w:tc>
          <w:tcPr>
            <w:tcW w:w="2790" w:type="dxa"/>
          </w:tcPr>
          <w:p w14:paraId="42D69B7F" w14:textId="1D04A9BA" w:rsidR="00274659" w:rsidRPr="004D131B" w:rsidRDefault="00274659" w:rsidP="00274659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1" w:type="dxa"/>
            <w:vAlign w:val="bottom"/>
          </w:tcPr>
          <w:p w14:paraId="3E183758" w14:textId="71BDBB1B" w:rsidR="00274659" w:rsidRPr="004D131B" w:rsidRDefault="00C66C75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</w:rPr>
            </w:pPr>
            <w:r>
              <w:rPr>
                <w:rFonts w:asciiTheme="majorBidi" w:hAnsiTheme="majorBidi" w:cstheme="majorBidi"/>
                <w:sz w:val="28"/>
              </w:rPr>
              <w:t>22,246</w:t>
            </w:r>
          </w:p>
        </w:tc>
        <w:tc>
          <w:tcPr>
            <w:tcW w:w="92" w:type="dxa"/>
            <w:vAlign w:val="bottom"/>
          </w:tcPr>
          <w:p w14:paraId="42100D80" w14:textId="77777777" w:rsidR="00274659" w:rsidRPr="004D131B" w:rsidRDefault="00274659" w:rsidP="00274659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7CE2BBDE" w14:textId="082BAA7A" w:rsidR="00274659" w:rsidRPr="004D131B" w:rsidRDefault="004326F4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18,630</w:t>
            </w:r>
          </w:p>
        </w:tc>
        <w:tc>
          <w:tcPr>
            <w:tcW w:w="82" w:type="dxa"/>
            <w:vAlign w:val="bottom"/>
          </w:tcPr>
          <w:p w14:paraId="214E21B8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D70633D" w14:textId="7A159712" w:rsidR="00274659" w:rsidRPr="004D131B" w:rsidRDefault="001B333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40,876</w:t>
            </w:r>
          </w:p>
        </w:tc>
        <w:tc>
          <w:tcPr>
            <w:tcW w:w="87" w:type="dxa"/>
            <w:vAlign w:val="bottom"/>
          </w:tcPr>
          <w:p w14:paraId="6B9BFB5E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A0727AE" w14:textId="48F2DEDA" w:rsidR="00274659" w:rsidRPr="00E41742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E41742">
              <w:rPr>
                <w:rFonts w:ascii="Angsana New" w:hAnsi="Angsana New"/>
                <w:sz w:val="28"/>
              </w:rPr>
              <w:t>27,26</w:t>
            </w:r>
            <w:r w:rsidR="00E41742" w:rsidRPr="00E4174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bottom"/>
          </w:tcPr>
          <w:p w14:paraId="5F8A12A7" w14:textId="77777777" w:rsidR="00274659" w:rsidRPr="00E41742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EFA85B5" w14:textId="63908607" w:rsidR="00274659" w:rsidRPr="00E41742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E41742">
              <w:rPr>
                <w:rFonts w:ascii="Angsana New" w:hAnsi="Angsana New"/>
                <w:sz w:val="28"/>
              </w:rPr>
              <w:t>17,302</w:t>
            </w:r>
          </w:p>
        </w:tc>
        <w:tc>
          <w:tcPr>
            <w:tcW w:w="90" w:type="dxa"/>
            <w:vAlign w:val="bottom"/>
          </w:tcPr>
          <w:p w14:paraId="7BE83FF3" w14:textId="77777777" w:rsidR="00274659" w:rsidRPr="00E41742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17EA4D42" w14:textId="75C30938" w:rsidR="00274659" w:rsidRPr="00E41742" w:rsidRDefault="00F53D2B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E41742">
              <w:rPr>
                <w:rFonts w:ascii="Angsana New" w:hAnsi="Angsana New"/>
                <w:sz w:val="28"/>
              </w:rPr>
              <w:t>44,57</w:t>
            </w:r>
            <w:r w:rsidR="00E41742" w:rsidRPr="00E41742">
              <w:rPr>
                <w:rFonts w:ascii="Angsana New" w:hAnsi="Angsana New"/>
                <w:sz w:val="28"/>
              </w:rPr>
              <w:t>1</w:t>
            </w:r>
          </w:p>
        </w:tc>
      </w:tr>
      <w:tr w:rsidR="00274659" w:rsidRPr="00277B87" w14:paraId="2DBEDFC2" w14:textId="77777777">
        <w:tc>
          <w:tcPr>
            <w:tcW w:w="2790" w:type="dxa"/>
          </w:tcPr>
          <w:p w14:paraId="02F0F3C8" w14:textId="77777777" w:rsidR="00274659" w:rsidRPr="004D131B" w:rsidRDefault="00274659" w:rsidP="00274659">
            <w:pPr>
              <w:pStyle w:val="Heading5"/>
              <w:keepNext w:val="0"/>
              <w:spacing w:line="240" w:lineRule="auto"/>
              <w:ind w:left="180" w:right="-16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  <w:vAlign w:val="bottom"/>
          </w:tcPr>
          <w:p w14:paraId="70C4E664" w14:textId="16BFE43C" w:rsidR="00274659" w:rsidRPr="004D131B" w:rsidRDefault="00C66C75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CC78703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1D93523D" w14:textId="0E37C25F" w:rsidR="00274659" w:rsidRPr="004D131B" w:rsidRDefault="004326F4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82" w:type="dxa"/>
            <w:vAlign w:val="bottom"/>
          </w:tcPr>
          <w:p w14:paraId="37C6A0F6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A19DD0D" w14:textId="295181C1" w:rsidR="00274659" w:rsidRPr="004D131B" w:rsidRDefault="001B333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87" w:type="dxa"/>
            <w:vAlign w:val="bottom"/>
          </w:tcPr>
          <w:p w14:paraId="2D4213D7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AFFE9F5" w14:textId="28D460BE" w:rsidR="00274659" w:rsidRPr="004D131B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6BF4774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1324F2C1" w14:textId="76902167" w:rsidR="00274659" w:rsidRPr="004D131B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90" w:type="dxa"/>
            <w:vAlign w:val="bottom"/>
          </w:tcPr>
          <w:p w14:paraId="0B817FC7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020FA879" w14:textId="3A6DF419" w:rsidR="00274659" w:rsidRPr="004D131B" w:rsidRDefault="004E4023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E4023">
              <w:rPr>
                <w:rFonts w:ascii="Angsana New" w:hAnsi="Angsana New" w:hint="eastAsia"/>
                <w:sz w:val="28"/>
              </w:rPr>
              <w:t>30,000</w:t>
            </w:r>
          </w:p>
        </w:tc>
      </w:tr>
      <w:tr w:rsidR="00274659" w:rsidRPr="00277B87" w14:paraId="73B33E9C" w14:textId="77777777">
        <w:tc>
          <w:tcPr>
            <w:tcW w:w="2790" w:type="dxa"/>
          </w:tcPr>
          <w:p w14:paraId="7196E24D" w14:textId="4F23857B" w:rsidR="00274659" w:rsidRPr="004D131B" w:rsidRDefault="00274659" w:rsidP="00274659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 xml:space="preserve">เงินกู้ยืมระยะสั้นจากบุคคล  </w:t>
            </w:r>
          </w:p>
          <w:p w14:paraId="5C4F76E6" w14:textId="20C49C99" w:rsidR="00274659" w:rsidRPr="004D131B" w:rsidRDefault="00AD71CE" w:rsidP="00274659">
            <w:pPr>
              <w:pStyle w:val="Heading5"/>
              <w:keepNext w:val="0"/>
              <w:spacing w:line="240" w:lineRule="auto"/>
              <w:ind w:right="58" w:firstLine="170"/>
              <w:rPr>
                <w:b w:val="0"/>
                <w:bCs w:val="0"/>
                <w:sz w:val="28"/>
                <w:szCs w:val="28"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ที่</w:t>
            </w:r>
            <w:r w:rsidR="00274659" w:rsidRPr="004D131B">
              <w:rPr>
                <w:b w:val="0"/>
                <w:bCs w:val="0"/>
                <w:sz w:val="28"/>
                <w:szCs w:val="28"/>
                <w:cs/>
              </w:rPr>
              <w:t>เกี่ยวข้องกัน</w:t>
            </w:r>
            <w:r w:rsidR="00274659" w:rsidRPr="004D131B">
              <w:rPr>
                <w:b w:val="0"/>
                <w:bCs w:val="0"/>
                <w:sz w:val="28"/>
                <w:szCs w:val="28"/>
              </w:rPr>
              <w:t xml:space="preserve"> (</w:t>
            </w:r>
            <w:r w:rsidR="00274659" w:rsidRPr="004D131B">
              <w:rPr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="0032356B" w:rsidRPr="004D131B">
              <w:rPr>
                <w:b w:val="0"/>
                <w:bCs w:val="0"/>
                <w:sz w:val="28"/>
                <w:szCs w:val="28"/>
              </w:rPr>
              <w:t>4</w:t>
            </w:r>
            <w:r w:rsidR="00274659" w:rsidRPr="004D131B">
              <w:rPr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081" w:type="dxa"/>
            <w:vAlign w:val="bottom"/>
          </w:tcPr>
          <w:p w14:paraId="6F914D10" w14:textId="5AA39B26" w:rsidR="00274659" w:rsidRPr="004D131B" w:rsidRDefault="00C66C75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4465427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9172108" w14:textId="0C2864E5" w:rsidR="00274659" w:rsidRPr="004D131B" w:rsidRDefault="004326F4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3,820</w:t>
            </w:r>
          </w:p>
        </w:tc>
        <w:tc>
          <w:tcPr>
            <w:tcW w:w="82" w:type="dxa"/>
            <w:vAlign w:val="bottom"/>
          </w:tcPr>
          <w:p w14:paraId="575AE09C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4679D0F" w14:textId="36EB9877" w:rsidR="00274659" w:rsidRPr="004D131B" w:rsidRDefault="001B333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3,820</w:t>
            </w:r>
          </w:p>
        </w:tc>
        <w:tc>
          <w:tcPr>
            <w:tcW w:w="87" w:type="dxa"/>
            <w:vAlign w:val="bottom"/>
          </w:tcPr>
          <w:p w14:paraId="260120DE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1456A504" w14:textId="2AE5D37E" w:rsidR="00274659" w:rsidRPr="004D131B" w:rsidRDefault="0027465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B053F0D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7350C331" w14:textId="548C24F6" w:rsidR="00274659" w:rsidRPr="004D131B" w:rsidRDefault="0070318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03185">
              <w:rPr>
                <w:rFonts w:ascii="Angsana New" w:hAnsi="Angsana New" w:hint="eastAsia"/>
                <w:sz w:val="28"/>
              </w:rPr>
              <w:t>7,653</w:t>
            </w:r>
          </w:p>
        </w:tc>
        <w:tc>
          <w:tcPr>
            <w:tcW w:w="90" w:type="dxa"/>
            <w:vAlign w:val="bottom"/>
          </w:tcPr>
          <w:p w14:paraId="7C5D1719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1A4C144B" w14:textId="5CE26890" w:rsidR="00274659" w:rsidRPr="004D131B" w:rsidRDefault="00C93C5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C93C55">
              <w:rPr>
                <w:rFonts w:ascii="Angsana New" w:hAnsi="Angsana New" w:hint="eastAsia"/>
                <w:sz w:val="28"/>
              </w:rPr>
              <w:t>7,653</w:t>
            </w:r>
          </w:p>
        </w:tc>
      </w:tr>
      <w:tr w:rsidR="00274659" w:rsidRPr="00277B87" w14:paraId="488A2223" w14:textId="77777777">
        <w:tc>
          <w:tcPr>
            <w:tcW w:w="2790" w:type="dxa"/>
          </w:tcPr>
          <w:p w14:paraId="3E75DDCF" w14:textId="7489E6BD" w:rsidR="00274659" w:rsidRPr="004D131B" w:rsidRDefault="00274659" w:rsidP="0090596B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เงินกู้ยืมระยะสั้นจากบุคคลแล</w:t>
            </w:r>
            <w:r w:rsidR="0009454D">
              <w:rPr>
                <w:rFonts w:hint="cs"/>
                <w:b w:val="0"/>
                <w:bCs w:val="0"/>
                <w:sz w:val="28"/>
                <w:szCs w:val="28"/>
                <w:cs/>
              </w:rPr>
              <w:t>ะ</w:t>
            </w:r>
            <w:r w:rsidRPr="004D131B">
              <w:rPr>
                <w:b w:val="0"/>
                <w:bCs w:val="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1" w:type="dxa"/>
            <w:vAlign w:val="bottom"/>
          </w:tcPr>
          <w:p w14:paraId="4ACB20D8" w14:textId="5183FA56" w:rsidR="00274659" w:rsidRPr="004D131B" w:rsidRDefault="00C66C75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DB7E5B8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42F4A939" w14:textId="04B36961" w:rsidR="00274659" w:rsidRPr="004D131B" w:rsidRDefault="004326F4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46,000</w:t>
            </w:r>
          </w:p>
        </w:tc>
        <w:tc>
          <w:tcPr>
            <w:tcW w:w="82" w:type="dxa"/>
            <w:vAlign w:val="bottom"/>
          </w:tcPr>
          <w:p w14:paraId="3F0CC068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3E214F" w14:textId="0744CE6C" w:rsidR="00274659" w:rsidRPr="004D131B" w:rsidRDefault="001B333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46,000</w:t>
            </w:r>
          </w:p>
        </w:tc>
        <w:tc>
          <w:tcPr>
            <w:tcW w:w="87" w:type="dxa"/>
            <w:vAlign w:val="bottom"/>
          </w:tcPr>
          <w:p w14:paraId="5590B122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2AE85299" w14:textId="632A553A" w:rsidR="00274659" w:rsidRPr="004D131B" w:rsidRDefault="0027465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DB58AFB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28A17908" w14:textId="0D036EB8" w:rsidR="00274659" w:rsidRPr="004D131B" w:rsidRDefault="00BE4232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  <w:r w:rsidR="00274659" w:rsidRPr="004D131B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90" w:type="dxa"/>
            <w:vAlign w:val="bottom"/>
          </w:tcPr>
          <w:p w14:paraId="55ACE413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64B68145" w14:textId="422002B9" w:rsidR="00274659" w:rsidRPr="004D131B" w:rsidRDefault="00FC2C6E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  <w:r w:rsidR="00274659" w:rsidRPr="004D131B">
              <w:rPr>
                <w:rFonts w:ascii="Angsana New" w:hAnsi="Angsana New"/>
                <w:sz w:val="28"/>
              </w:rPr>
              <w:t>,000</w:t>
            </w:r>
          </w:p>
        </w:tc>
      </w:tr>
      <w:tr w:rsidR="00596327" w:rsidRPr="00277B87" w14:paraId="5A9DEE5A" w14:textId="77777777" w:rsidTr="00D52E44">
        <w:tc>
          <w:tcPr>
            <w:tcW w:w="2790" w:type="dxa"/>
          </w:tcPr>
          <w:p w14:paraId="6B863765" w14:textId="2DA09881" w:rsidR="00596327" w:rsidRPr="004D131B" w:rsidRDefault="00596327" w:rsidP="00596327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  <w:vAlign w:val="bottom"/>
          </w:tcPr>
          <w:p w14:paraId="170800D3" w14:textId="603543B0" w:rsidR="00596327" w:rsidRPr="004D131B" w:rsidRDefault="00F45305" w:rsidP="0059632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F45305">
              <w:rPr>
                <w:rFonts w:asciiTheme="majorBidi" w:hAnsiTheme="majorBidi" w:cstheme="majorBidi"/>
                <w:sz w:val="28"/>
              </w:rPr>
              <w:t>158,474</w:t>
            </w:r>
          </w:p>
        </w:tc>
        <w:tc>
          <w:tcPr>
            <w:tcW w:w="92" w:type="dxa"/>
            <w:vAlign w:val="bottom"/>
          </w:tcPr>
          <w:p w14:paraId="29145E1E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D6B78F9" w14:textId="1C59F867" w:rsidR="00596327" w:rsidRPr="004D131B" w:rsidRDefault="00AD7EBB" w:rsidP="0059632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AD7EBB">
              <w:rPr>
                <w:rFonts w:asciiTheme="majorBidi" w:hAnsiTheme="majorBidi" w:cstheme="majorBidi"/>
                <w:sz w:val="28"/>
              </w:rPr>
              <w:t>8,988</w:t>
            </w:r>
          </w:p>
        </w:tc>
        <w:tc>
          <w:tcPr>
            <w:tcW w:w="82" w:type="dxa"/>
            <w:vAlign w:val="bottom"/>
          </w:tcPr>
          <w:p w14:paraId="6F0C944A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0A1BEB0" w14:textId="54DDAA57" w:rsidR="00596327" w:rsidRPr="004D131B" w:rsidRDefault="00D97B7D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97B7D">
              <w:rPr>
                <w:rFonts w:asciiTheme="majorBidi" w:hAnsiTheme="majorBidi" w:cstheme="majorBidi"/>
                <w:sz w:val="28"/>
              </w:rPr>
              <w:t>167,462</w:t>
            </w:r>
          </w:p>
        </w:tc>
        <w:tc>
          <w:tcPr>
            <w:tcW w:w="87" w:type="dxa"/>
            <w:vAlign w:val="bottom"/>
          </w:tcPr>
          <w:p w14:paraId="681D3DAD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44D40A96" w14:textId="51626201" w:rsidR="00596327" w:rsidRPr="004D131B" w:rsidRDefault="001267E9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1267E9">
              <w:rPr>
                <w:rFonts w:asciiTheme="majorBidi" w:hAnsiTheme="majorBidi" w:cstheme="majorBidi"/>
                <w:sz w:val="28"/>
              </w:rPr>
              <w:t>171,188</w:t>
            </w:r>
          </w:p>
        </w:tc>
        <w:tc>
          <w:tcPr>
            <w:tcW w:w="90" w:type="dxa"/>
            <w:vAlign w:val="bottom"/>
          </w:tcPr>
          <w:p w14:paraId="15A6F62F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13F2CCF" w14:textId="45F6B7D9" w:rsidR="00596327" w:rsidRPr="004D131B" w:rsidRDefault="000242DD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242DD">
              <w:rPr>
                <w:rFonts w:asciiTheme="majorBidi" w:hAnsiTheme="majorBidi" w:cstheme="majorBidi"/>
                <w:sz w:val="28"/>
              </w:rPr>
              <w:t>9,252</w:t>
            </w:r>
          </w:p>
        </w:tc>
        <w:tc>
          <w:tcPr>
            <w:tcW w:w="90" w:type="dxa"/>
            <w:vAlign w:val="bottom"/>
          </w:tcPr>
          <w:p w14:paraId="2FA6E2D5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3058D2DB" w14:textId="259F2406" w:rsidR="00596327" w:rsidRPr="004D131B" w:rsidRDefault="00D07FBE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07FBE">
              <w:rPr>
                <w:rFonts w:ascii="Angsana New" w:hAnsi="Angsana New" w:hint="eastAsia"/>
                <w:sz w:val="28"/>
              </w:rPr>
              <w:t>180,440</w:t>
            </w:r>
          </w:p>
        </w:tc>
      </w:tr>
      <w:tr w:rsidR="009A3E14" w:rsidRPr="00277B87" w14:paraId="05946328" w14:textId="77777777" w:rsidTr="00D52E44">
        <w:tc>
          <w:tcPr>
            <w:tcW w:w="2790" w:type="dxa"/>
          </w:tcPr>
          <w:p w14:paraId="53F8E514" w14:textId="5A5489F2" w:rsidR="009A3E14" w:rsidRPr="004D131B" w:rsidRDefault="009A3E14" w:rsidP="009A3E14">
            <w:pPr>
              <w:pStyle w:val="Heading5"/>
              <w:keepNext w:val="0"/>
              <w:spacing w:line="240" w:lineRule="auto"/>
              <w:ind w:left="180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  <w:r w:rsidR="007824BD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92502" w14:textId="58312DBE" w:rsidR="009A3E14" w:rsidRPr="004D131B" w:rsidRDefault="00A00DDC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A00DDC">
              <w:rPr>
                <w:rFonts w:asciiTheme="majorBidi" w:hAnsiTheme="majorBidi" w:cstheme="majorBidi"/>
                <w:sz w:val="28"/>
              </w:rPr>
              <w:t>50,585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710D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6E9D2" w14:textId="7263888C" w:rsidR="009A3E14" w:rsidRPr="004D131B" w:rsidRDefault="00054EAB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054EAB">
              <w:rPr>
                <w:rFonts w:asciiTheme="majorBidi" w:hAnsiTheme="majorBidi" w:cstheme="majorBidi"/>
                <w:sz w:val="28"/>
              </w:rPr>
              <w:t>16,087</w:t>
            </w:r>
          </w:p>
        </w:tc>
        <w:tc>
          <w:tcPr>
            <w:tcW w:w="82" w:type="dxa"/>
            <w:vAlign w:val="bottom"/>
          </w:tcPr>
          <w:p w14:paraId="66B4FEEB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47136" w14:textId="0163D6F2" w:rsidR="009A3E14" w:rsidRPr="004D131B" w:rsidRDefault="00886007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886007">
              <w:rPr>
                <w:rFonts w:asciiTheme="majorBidi" w:hAnsiTheme="majorBidi" w:cstheme="majorBidi"/>
                <w:sz w:val="28"/>
              </w:rPr>
              <w:t>66,672</w:t>
            </w:r>
          </w:p>
        </w:tc>
        <w:tc>
          <w:tcPr>
            <w:tcW w:w="87" w:type="dxa"/>
            <w:vAlign w:val="bottom"/>
          </w:tcPr>
          <w:p w14:paraId="6797F769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6C55" w14:textId="0AF1978C" w:rsidR="009A3E14" w:rsidRPr="004D131B" w:rsidRDefault="0056146C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56146C">
              <w:rPr>
                <w:rFonts w:ascii="Angsana New" w:hAnsi="Angsana New"/>
                <w:sz w:val="28"/>
                <w:cs/>
              </w:rPr>
              <w:t>51</w:t>
            </w:r>
            <w:r w:rsidRPr="0056146C">
              <w:rPr>
                <w:rFonts w:ascii="Angsana New" w:hAnsi="Angsana New"/>
                <w:sz w:val="28"/>
              </w:rPr>
              <w:t>,</w:t>
            </w:r>
            <w:r w:rsidRPr="0056146C">
              <w:rPr>
                <w:rFonts w:ascii="Angsana New" w:hAnsi="Angsana New"/>
                <w:sz w:val="28"/>
                <w:cs/>
              </w:rPr>
              <w:t>919</w:t>
            </w:r>
          </w:p>
        </w:tc>
        <w:tc>
          <w:tcPr>
            <w:tcW w:w="90" w:type="dxa"/>
            <w:vAlign w:val="bottom"/>
          </w:tcPr>
          <w:p w14:paraId="0777D605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A28D4" w14:textId="14710D1D" w:rsidR="009A3E14" w:rsidRPr="004D131B" w:rsidRDefault="0087644E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C91B48">
              <w:rPr>
                <w:rFonts w:ascii="Angsana New" w:hAnsi="Angsana New"/>
                <w:sz w:val="28"/>
                <w:cs/>
              </w:rPr>
              <w:t>17</w:t>
            </w:r>
            <w:r w:rsidRPr="00C91B48">
              <w:rPr>
                <w:rFonts w:ascii="Angsana New" w:hAnsi="Angsana New"/>
                <w:sz w:val="28"/>
              </w:rPr>
              <w:t>,</w:t>
            </w:r>
            <w:r w:rsidRPr="00C91B48">
              <w:rPr>
                <w:rFonts w:ascii="Angsana New" w:hAnsi="Angsana New"/>
                <w:sz w:val="28"/>
                <w:cs/>
              </w:rPr>
              <w:t>626</w:t>
            </w:r>
          </w:p>
        </w:tc>
        <w:tc>
          <w:tcPr>
            <w:tcW w:w="90" w:type="dxa"/>
            <w:vAlign w:val="bottom"/>
          </w:tcPr>
          <w:p w14:paraId="6CDD0A88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9E21D" w14:textId="306DFE3A" w:rsidR="009A3E14" w:rsidRPr="004D131B" w:rsidRDefault="007824BD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7824BD">
              <w:rPr>
                <w:rFonts w:ascii="Angsana New" w:hAnsi="Angsana New" w:hint="eastAsia"/>
                <w:sz w:val="28"/>
                <w:cs/>
              </w:rPr>
              <w:t>69</w:t>
            </w:r>
            <w:r w:rsidRPr="007824BD">
              <w:rPr>
                <w:rFonts w:ascii="Angsana New" w:hAnsi="Angsana New" w:hint="eastAsia"/>
                <w:sz w:val="28"/>
              </w:rPr>
              <w:t>,</w:t>
            </w:r>
            <w:r w:rsidRPr="007824BD">
              <w:rPr>
                <w:rFonts w:ascii="Angsana New" w:hAnsi="Angsana New" w:hint="eastAsia"/>
                <w:sz w:val="28"/>
                <w:cs/>
              </w:rPr>
              <w:t>545</w:t>
            </w:r>
          </w:p>
        </w:tc>
      </w:tr>
      <w:tr w:rsidR="009A3E14" w:rsidRPr="00277B87" w14:paraId="0EBA56A6" w14:textId="77777777" w:rsidTr="00D52E44">
        <w:trPr>
          <w:trHeight w:val="413"/>
        </w:trPr>
        <w:tc>
          <w:tcPr>
            <w:tcW w:w="2790" w:type="dxa"/>
            <w:vAlign w:val="bottom"/>
          </w:tcPr>
          <w:p w14:paraId="20B6AD21" w14:textId="4579A9E2" w:rsidR="009A3E14" w:rsidRPr="004D131B" w:rsidRDefault="009A3E14" w:rsidP="009A3E14">
            <w:pPr>
              <w:pStyle w:val="Heading5"/>
              <w:keepNext w:val="0"/>
              <w:spacing w:line="240" w:lineRule="auto"/>
              <w:ind w:left="180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C9FF6" w14:textId="602A1E80" w:rsidR="009A3E14" w:rsidRPr="004D131B" w:rsidRDefault="009142BA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9142BA">
              <w:rPr>
                <w:rFonts w:ascii="Angsana New" w:hAnsi="Angsana New"/>
                <w:b/>
                <w:bCs/>
                <w:sz w:val="28"/>
              </w:rPr>
              <w:t>231,305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5318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D986F" w14:textId="409B244F" w:rsidR="009A3E14" w:rsidRPr="004D131B" w:rsidRDefault="00E8394C" w:rsidP="00E8394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E8394C">
              <w:rPr>
                <w:rFonts w:ascii="Angsana New" w:hAnsi="Angsana New"/>
                <w:b/>
                <w:bCs/>
                <w:sz w:val="28"/>
              </w:rPr>
              <w:t>123,525</w:t>
            </w:r>
          </w:p>
        </w:tc>
        <w:tc>
          <w:tcPr>
            <w:tcW w:w="82" w:type="dxa"/>
            <w:vAlign w:val="bottom"/>
          </w:tcPr>
          <w:p w14:paraId="32DDB690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17CCA" w14:textId="3B1DDC63" w:rsidR="009A3E14" w:rsidRPr="004D131B" w:rsidRDefault="0059421D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</w:rPr>
            </w:pPr>
            <w:r w:rsidRPr="0059421D">
              <w:rPr>
                <w:rFonts w:asciiTheme="majorBidi" w:hAnsiTheme="majorBidi" w:cstheme="majorBidi"/>
                <w:b/>
                <w:bCs/>
                <w:sz w:val="28"/>
              </w:rPr>
              <w:t>354,830</w:t>
            </w:r>
          </w:p>
        </w:tc>
        <w:tc>
          <w:tcPr>
            <w:tcW w:w="87" w:type="dxa"/>
            <w:vAlign w:val="bottom"/>
          </w:tcPr>
          <w:p w14:paraId="7A0D4059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96FB" w14:textId="4C7E480B" w:rsidR="009A3E14" w:rsidRPr="004D131B" w:rsidRDefault="00CB0535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0535">
              <w:rPr>
                <w:rFonts w:ascii="Angsana New" w:hAnsi="Angsana New"/>
                <w:b/>
                <w:bCs/>
                <w:sz w:val="28"/>
              </w:rPr>
              <w:t>250,376</w:t>
            </w:r>
          </w:p>
        </w:tc>
        <w:tc>
          <w:tcPr>
            <w:tcW w:w="90" w:type="dxa"/>
            <w:vAlign w:val="bottom"/>
          </w:tcPr>
          <w:p w14:paraId="392F16BE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83EA7" w14:textId="5B5E884A" w:rsidR="009A3E14" w:rsidRPr="004D131B" w:rsidRDefault="006B41F8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B41F8">
              <w:rPr>
                <w:rFonts w:ascii="Angsana New" w:hAnsi="Angsana New"/>
                <w:b/>
                <w:bCs/>
                <w:sz w:val="28"/>
              </w:rPr>
              <w:t>114,833</w:t>
            </w:r>
          </w:p>
        </w:tc>
        <w:tc>
          <w:tcPr>
            <w:tcW w:w="90" w:type="dxa"/>
            <w:vAlign w:val="bottom"/>
          </w:tcPr>
          <w:p w14:paraId="2BD87F62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BAFF7" w14:textId="6DA7E7F8" w:rsidR="009A3E14" w:rsidRPr="004D131B" w:rsidRDefault="002F57A5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365,</w:t>
            </w:r>
            <w:r w:rsidRPr="0043791F">
              <w:rPr>
                <w:rFonts w:ascii="Angsana New" w:hAnsi="Angsana New"/>
                <w:b/>
                <w:bCs/>
                <w:sz w:val="28"/>
              </w:rPr>
              <w:t>20</w:t>
            </w:r>
            <w:r w:rsidR="00595703" w:rsidRPr="0043791F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</w:tr>
    </w:tbl>
    <w:p w14:paraId="73E37ACF" w14:textId="617B174D" w:rsidR="00C15263" w:rsidRPr="00277B87" w:rsidRDefault="00C15263">
      <w:pPr>
        <w:rPr>
          <w:rFonts w:ascii="Angsana New" w:hAnsi="Angsana New"/>
        </w:rPr>
      </w:pPr>
    </w:p>
    <w:tbl>
      <w:tblPr>
        <w:tblStyle w:val="TableGrid"/>
        <w:tblpPr w:leftFromText="180" w:rightFromText="180" w:vertAnchor="text" w:horzAnchor="margin" w:tblpX="360" w:tblpY="30"/>
        <w:tblW w:w="9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E87C78" w:rsidRPr="00277B87" w14:paraId="65AE3B22" w14:textId="77777777" w:rsidTr="00F941E3">
        <w:trPr>
          <w:trHeight w:val="90"/>
          <w:tblHeader/>
        </w:trPr>
        <w:tc>
          <w:tcPr>
            <w:tcW w:w="2790" w:type="dxa"/>
          </w:tcPr>
          <w:p w14:paraId="28820E7D" w14:textId="571C4DDA" w:rsidR="00676955" w:rsidRPr="008A6028" w:rsidRDefault="00676955" w:rsidP="0047165C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20728D94" w14:textId="1CB5DE01" w:rsidR="00E87C78" w:rsidRPr="008A6028" w:rsidRDefault="00E87C78" w:rsidP="00977939">
            <w:pPr>
              <w:jc w:val="right"/>
              <w:rPr>
                <w:rFonts w:ascii="Angsana New" w:hAnsi="Angsana New"/>
                <w:bCs/>
                <w:sz w:val="28"/>
                <w:cs/>
              </w:rPr>
            </w:pPr>
            <w:r w:rsidRPr="008A6028">
              <w:rPr>
                <w:rFonts w:ascii="Angsana New" w:hAnsi="Angsana New"/>
                <w:caps/>
                <w:sz w:val="28"/>
              </w:rPr>
              <w:t>(</w:t>
            </w:r>
            <w:r w:rsidRPr="008A6028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E87C78" w:rsidRPr="00277B87" w14:paraId="080BB7D4" w14:textId="77777777" w:rsidTr="001E400F">
        <w:trPr>
          <w:tblHeader/>
        </w:trPr>
        <w:tc>
          <w:tcPr>
            <w:tcW w:w="2790" w:type="dxa"/>
          </w:tcPr>
          <w:p w14:paraId="681F756B" w14:textId="77777777" w:rsidR="00E87C78" w:rsidRPr="008A6028" w:rsidRDefault="00E87C78" w:rsidP="0047165C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tcBorders>
              <w:bottom w:val="single" w:sz="4" w:space="0" w:color="auto"/>
            </w:tcBorders>
          </w:tcPr>
          <w:p w14:paraId="19E8838F" w14:textId="3D9608EF" w:rsidR="00E87C78" w:rsidRPr="008A6028" w:rsidRDefault="0058321E" w:rsidP="0047165C">
            <w:pPr>
              <w:ind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8A6028">
              <w:rPr>
                <w:rFonts w:ascii="Angsana New" w:hAnsi="Angsana New"/>
                <w:b/>
                <w:sz w:val="28"/>
                <w:cs/>
              </w:rPr>
              <w:t>ข้อมูลทาง</w:t>
            </w:r>
            <w:r w:rsidR="00E87C78" w:rsidRPr="008A6028">
              <w:rPr>
                <w:rFonts w:ascii="Angsana New" w:hAnsi="Angsana New"/>
                <w:b/>
                <w:sz w:val="28"/>
                <w:cs/>
              </w:rPr>
              <w:t>การเงินเฉพาะกิจการ</w:t>
            </w:r>
          </w:p>
        </w:tc>
      </w:tr>
      <w:tr w:rsidR="00643B41" w:rsidRPr="00277B87" w14:paraId="2F89A6AA" w14:textId="77777777" w:rsidTr="001E400F">
        <w:trPr>
          <w:tblHeader/>
        </w:trPr>
        <w:tc>
          <w:tcPr>
            <w:tcW w:w="2790" w:type="dxa"/>
          </w:tcPr>
          <w:p w14:paraId="4498004E" w14:textId="77777777" w:rsidR="00643B41" w:rsidRPr="008A6028" w:rsidRDefault="00643B41" w:rsidP="00643B41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508455" w14:textId="1D557F0E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4D131B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4D131B">
              <w:rPr>
                <w:rFonts w:ascii="Angsana New" w:hAnsi="Angsana New"/>
                <w:sz w:val="28"/>
                <w:cs/>
              </w:rPr>
              <w:t xml:space="preserve"> </w:t>
            </w:r>
            <w:r w:rsidRPr="004D131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9F17C1C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32FFBC" w14:textId="0BD34049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 xml:space="preserve">31 </w:t>
            </w:r>
            <w:r w:rsidRPr="004D13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D131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643B41" w:rsidRPr="00277B87" w14:paraId="07B5AF04" w14:textId="77777777" w:rsidTr="001E400F">
        <w:trPr>
          <w:tblHeader/>
        </w:trPr>
        <w:tc>
          <w:tcPr>
            <w:tcW w:w="2790" w:type="dxa"/>
          </w:tcPr>
          <w:p w14:paraId="4ECB99A7" w14:textId="77777777" w:rsidR="00643B41" w:rsidRPr="008A6028" w:rsidRDefault="00643B41" w:rsidP="00643B41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289F6" w14:textId="77777777" w:rsidR="00643B41" w:rsidRPr="008A6028" w:rsidRDefault="00643B41" w:rsidP="00643B41">
            <w:pPr>
              <w:tabs>
                <w:tab w:val="left" w:pos="880"/>
              </w:tabs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F038A97" w14:textId="77777777" w:rsidR="00643B41" w:rsidRPr="008A6028" w:rsidRDefault="00643B41" w:rsidP="00643B41">
            <w:pPr>
              <w:ind w:left="-106" w:right="-2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8B62B" w14:textId="77777777" w:rsidR="00643B41" w:rsidRPr="008A6028" w:rsidRDefault="00643B41" w:rsidP="00643B41">
            <w:pPr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BA17E70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C8166" w14:textId="77777777" w:rsidR="00643B41" w:rsidRPr="008A6028" w:rsidRDefault="00643B41" w:rsidP="00643B41">
            <w:pPr>
              <w:ind w:left="-140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2C7D29DB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B7D84" w14:textId="77777777" w:rsidR="00643B41" w:rsidRPr="008A6028" w:rsidRDefault="00643B41" w:rsidP="00643B41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BCB0B51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DFE84" w14:textId="77777777" w:rsidR="00643B41" w:rsidRPr="008A6028" w:rsidRDefault="00643B41" w:rsidP="00643B41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799CA7F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A3AFC" w14:textId="77777777" w:rsidR="00643B41" w:rsidRPr="008A6028" w:rsidRDefault="00643B41" w:rsidP="00643B41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43B41" w:rsidRPr="00277B87" w14:paraId="58FEE18D" w14:textId="77777777">
        <w:tc>
          <w:tcPr>
            <w:tcW w:w="2790" w:type="dxa"/>
          </w:tcPr>
          <w:p w14:paraId="6007DB48" w14:textId="77777777" w:rsidR="00643B41" w:rsidRPr="008A6028" w:rsidRDefault="00643B41" w:rsidP="00643B41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  <w:cs/>
              </w:rPr>
            </w:pPr>
            <w:r w:rsidRPr="008A6028">
              <w:rPr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0" w:type="dxa"/>
            <w:vAlign w:val="bottom"/>
          </w:tcPr>
          <w:p w14:paraId="28744727" w14:textId="1C2BD451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FDA6F86" w14:textId="77777777" w:rsidR="00643B41" w:rsidRPr="008A6028" w:rsidRDefault="00643B41" w:rsidP="00643B41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9F51EAD" w14:textId="587CE697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13,552</w:t>
            </w:r>
          </w:p>
        </w:tc>
        <w:tc>
          <w:tcPr>
            <w:tcW w:w="90" w:type="dxa"/>
            <w:vAlign w:val="bottom"/>
          </w:tcPr>
          <w:p w14:paraId="5BA6B920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618D825" w14:textId="4AA70D6A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13,552</w:t>
            </w:r>
          </w:p>
        </w:tc>
        <w:tc>
          <w:tcPr>
            <w:tcW w:w="90" w:type="dxa"/>
            <w:vAlign w:val="bottom"/>
          </w:tcPr>
          <w:p w14:paraId="2228BCEA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FE41CB3" w14:textId="5A1975D5" w:rsidR="00643B41" w:rsidRPr="008A6028" w:rsidRDefault="00643B41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8A602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D2DC1A4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F6A766A" w14:textId="62D13A41" w:rsidR="00643B41" w:rsidRPr="008A6028" w:rsidRDefault="003F3EA7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3F3EA7">
              <w:rPr>
                <w:rFonts w:ascii="Angsana New" w:hAnsi="Angsana New" w:hint="eastAsia"/>
                <w:spacing w:val="-4"/>
                <w:sz w:val="28"/>
              </w:rPr>
              <w:t>13,888</w:t>
            </w:r>
          </w:p>
        </w:tc>
        <w:tc>
          <w:tcPr>
            <w:tcW w:w="90" w:type="dxa"/>
            <w:vAlign w:val="bottom"/>
          </w:tcPr>
          <w:p w14:paraId="524D7F12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10C915" w14:textId="3C033521" w:rsidR="00643B41" w:rsidRPr="008A6028" w:rsidRDefault="003F3EA7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3F3EA7">
              <w:rPr>
                <w:rFonts w:ascii="Angsana New" w:hAnsi="Angsana New" w:hint="eastAsia"/>
                <w:spacing w:val="-4"/>
                <w:sz w:val="28"/>
              </w:rPr>
              <w:t>13,888</w:t>
            </w:r>
          </w:p>
        </w:tc>
      </w:tr>
      <w:tr w:rsidR="00643B41" w:rsidRPr="00277B87" w14:paraId="549C9E01" w14:textId="77777777">
        <w:tc>
          <w:tcPr>
            <w:tcW w:w="2790" w:type="dxa"/>
          </w:tcPr>
          <w:p w14:paraId="1493B0FE" w14:textId="7A1EE5C8" w:rsidR="00643B41" w:rsidRPr="008A6028" w:rsidRDefault="00643B41" w:rsidP="00643B41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A6028">
              <w:rPr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00F9CFED" w14:textId="05BA7E31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71,000</w:t>
            </w:r>
          </w:p>
        </w:tc>
        <w:tc>
          <w:tcPr>
            <w:tcW w:w="90" w:type="dxa"/>
            <w:vAlign w:val="bottom"/>
          </w:tcPr>
          <w:p w14:paraId="0AAA6DCD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742F584" w14:textId="5E87D9BE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ED19617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77DD4C" w14:textId="1CB933DA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>71,000</w:t>
            </w:r>
          </w:p>
        </w:tc>
        <w:tc>
          <w:tcPr>
            <w:tcW w:w="90" w:type="dxa"/>
            <w:vAlign w:val="bottom"/>
          </w:tcPr>
          <w:p w14:paraId="0671B103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2A07211" w14:textId="478E52D1" w:rsidR="00643B41" w:rsidRPr="008A6028" w:rsidRDefault="00782A82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82A82">
              <w:rPr>
                <w:rFonts w:ascii="Angsana New" w:hAnsi="Angsana New" w:hint="eastAsia"/>
                <w:spacing w:val="-4"/>
                <w:sz w:val="28"/>
              </w:rPr>
              <w:t>72,500</w:t>
            </w:r>
          </w:p>
        </w:tc>
        <w:tc>
          <w:tcPr>
            <w:tcW w:w="90" w:type="dxa"/>
            <w:vAlign w:val="bottom"/>
          </w:tcPr>
          <w:p w14:paraId="7044D5EE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BD010E9" w14:textId="764AB474" w:rsidR="00643B41" w:rsidRPr="008A6028" w:rsidRDefault="00643B41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A602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8258174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1E40B91" w14:textId="6365C0AE" w:rsidR="00643B41" w:rsidRPr="008A6028" w:rsidRDefault="00782A82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82A82">
              <w:rPr>
                <w:rFonts w:ascii="Angsana New" w:hAnsi="Angsana New" w:hint="eastAsia"/>
                <w:spacing w:val="-4"/>
                <w:sz w:val="28"/>
              </w:rPr>
              <w:t>72,500</w:t>
            </w:r>
          </w:p>
        </w:tc>
      </w:tr>
      <w:tr w:rsidR="00643B41" w:rsidRPr="00277B87" w14:paraId="31B3ED86" w14:textId="77777777">
        <w:tc>
          <w:tcPr>
            <w:tcW w:w="2790" w:type="dxa"/>
          </w:tcPr>
          <w:p w14:paraId="4946D9CA" w14:textId="5F8F94F7" w:rsidR="00643B41" w:rsidRPr="008A6028" w:rsidRDefault="00643B41" w:rsidP="00643B41">
            <w:pPr>
              <w:pStyle w:val="Heading5"/>
              <w:keepNext w:val="0"/>
              <w:spacing w:line="240" w:lineRule="auto"/>
              <w:ind w:left="180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A6028">
              <w:rPr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  <w:r w:rsidR="0090596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07DB" w14:textId="08070645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3580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13A47" w14:textId="108830E7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4,450</w:t>
            </w:r>
          </w:p>
        </w:tc>
        <w:tc>
          <w:tcPr>
            <w:tcW w:w="90" w:type="dxa"/>
            <w:vAlign w:val="bottom"/>
          </w:tcPr>
          <w:p w14:paraId="09159A47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393D" w14:textId="53C8CB5C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4,450</w:t>
            </w:r>
          </w:p>
        </w:tc>
        <w:tc>
          <w:tcPr>
            <w:tcW w:w="90" w:type="dxa"/>
            <w:vAlign w:val="bottom"/>
          </w:tcPr>
          <w:p w14:paraId="61BC896A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08073" w14:textId="6CD79585" w:rsidR="00643B41" w:rsidRPr="008A6028" w:rsidRDefault="00643B41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A602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7C868E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42DA11" w14:textId="3C207DA4" w:rsidR="00643B41" w:rsidRPr="008A6028" w:rsidRDefault="00CB70C0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CB70C0">
              <w:rPr>
                <w:rFonts w:ascii="Angsana New" w:hAnsi="Angsana New" w:hint="eastAsia"/>
                <w:spacing w:val="-4"/>
                <w:sz w:val="28"/>
              </w:rPr>
              <w:t>4,521</w:t>
            </w:r>
          </w:p>
        </w:tc>
        <w:tc>
          <w:tcPr>
            <w:tcW w:w="90" w:type="dxa"/>
            <w:vAlign w:val="bottom"/>
          </w:tcPr>
          <w:p w14:paraId="58B487E7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CE9EEF" w14:textId="62390400" w:rsidR="00643B41" w:rsidRPr="008A6028" w:rsidRDefault="00CB70C0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CB70C0">
              <w:rPr>
                <w:rFonts w:ascii="Angsana New" w:hAnsi="Angsana New" w:hint="eastAsia"/>
                <w:spacing w:val="-4"/>
                <w:sz w:val="28"/>
              </w:rPr>
              <w:t>4,521</w:t>
            </w:r>
          </w:p>
        </w:tc>
      </w:tr>
      <w:tr w:rsidR="00643B41" w:rsidRPr="00277B87" w14:paraId="6F0C2BA3" w14:textId="77777777">
        <w:trPr>
          <w:trHeight w:val="241"/>
        </w:trPr>
        <w:tc>
          <w:tcPr>
            <w:tcW w:w="2790" w:type="dxa"/>
          </w:tcPr>
          <w:p w14:paraId="5EABF815" w14:textId="22AEC6C3" w:rsidR="00643B41" w:rsidRPr="008A6028" w:rsidRDefault="00643B41" w:rsidP="00643B41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A6028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925A2" w14:textId="592E6029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6FD3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FBF6D" w14:textId="632BF9A2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18,002</w:t>
            </w:r>
          </w:p>
        </w:tc>
        <w:tc>
          <w:tcPr>
            <w:tcW w:w="90" w:type="dxa"/>
            <w:vAlign w:val="bottom"/>
          </w:tcPr>
          <w:p w14:paraId="777FA744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0C067" w14:textId="2914958B" w:rsidR="00643B41" w:rsidRPr="008A6028" w:rsidRDefault="00247B1A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89,002</w:t>
            </w:r>
          </w:p>
        </w:tc>
        <w:tc>
          <w:tcPr>
            <w:tcW w:w="90" w:type="dxa"/>
            <w:vAlign w:val="bottom"/>
          </w:tcPr>
          <w:p w14:paraId="0A22346B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1B03B" w14:textId="58128C6C" w:rsidR="00643B41" w:rsidRPr="008A6028" w:rsidRDefault="00B0174D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174D">
              <w:rPr>
                <w:rFonts w:ascii="Angsana New" w:hAnsi="Angsana New" w:hint="eastAsia"/>
                <w:b/>
                <w:bCs/>
                <w:sz w:val="28"/>
              </w:rPr>
              <w:t>72,500</w:t>
            </w:r>
          </w:p>
        </w:tc>
        <w:tc>
          <w:tcPr>
            <w:tcW w:w="90" w:type="dxa"/>
            <w:vAlign w:val="bottom"/>
          </w:tcPr>
          <w:p w14:paraId="3C12AC96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D893" w14:textId="18EE5D8E" w:rsidR="00643B41" w:rsidRPr="008A6028" w:rsidRDefault="00015A5D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015A5D">
              <w:rPr>
                <w:rFonts w:ascii="Angsana New" w:hAnsi="Angsana New" w:hint="eastAsia"/>
                <w:b/>
                <w:bCs/>
                <w:sz w:val="28"/>
              </w:rPr>
              <w:t>18,409</w:t>
            </w:r>
          </w:p>
        </w:tc>
        <w:tc>
          <w:tcPr>
            <w:tcW w:w="90" w:type="dxa"/>
            <w:vAlign w:val="bottom"/>
          </w:tcPr>
          <w:p w14:paraId="7E485052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E6096" w14:textId="51B16C09" w:rsidR="00643B41" w:rsidRPr="008A6028" w:rsidRDefault="00015A5D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5A5D">
              <w:rPr>
                <w:rFonts w:ascii="Angsana New" w:hAnsi="Angsana New" w:hint="eastAsia"/>
                <w:b/>
                <w:bCs/>
                <w:sz w:val="28"/>
              </w:rPr>
              <w:t>90,909</w:t>
            </w:r>
          </w:p>
        </w:tc>
      </w:tr>
    </w:tbl>
    <w:p w14:paraId="3754069F" w14:textId="77777777" w:rsidR="00015A5D" w:rsidRDefault="00015A5D" w:rsidP="00015A5D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</w:p>
    <w:p w14:paraId="5C4397D9" w14:textId="77777777" w:rsidR="00015A5D" w:rsidRDefault="00015A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886C67A" w14:textId="2D8ED9BB" w:rsidR="0040394F" w:rsidRPr="00277B87" w:rsidRDefault="0040394F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หุ้นกู้แปลงสภาพ</w:t>
      </w:r>
      <w:r w:rsidR="002D4F0D">
        <w:rPr>
          <w:rFonts w:ascii="Angsana New" w:hAnsi="Angsana New" w:hint="cs"/>
          <w:b/>
          <w:bCs/>
          <w:sz w:val="28"/>
          <w:cs/>
        </w:rPr>
        <w:t>และใบ</w:t>
      </w:r>
      <w:r w:rsidR="005C1E3A">
        <w:rPr>
          <w:rFonts w:ascii="Angsana New" w:hAnsi="Angsana New" w:hint="cs"/>
          <w:b/>
          <w:bCs/>
          <w:sz w:val="28"/>
          <w:cs/>
        </w:rPr>
        <w:t>สำคัญแสดงสิทธิ</w:t>
      </w:r>
    </w:p>
    <w:p w14:paraId="3539C533" w14:textId="6C292F9B" w:rsidR="006B4354" w:rsidRPr="00277B87" w:rsidRDefault="005D366E" w:rsidP="00975550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</w:rPr>
        <w:t xml:space="preserve">17.1 </w:t>
      </w:r>
      <w:r w:rsidR="00156222" w:rsidRPr="00156222">
        <w:rPr>
          <w:rFonts w:ascii="Angsana New" w:hAnsi="Angsana New" w:hint="cs"/>
          <w:sz w:val="28"/>
          <w:cs/>
        </w:rPr>
        <w:t>เมื่อวันที่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16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กรกฎาคม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2568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บริษัทได้ออกหุ้นกู้แปลงสภาพจำนวน</w:t>
      </w:r>
      <w:r w:rsidR="00156222">
        <w:rPr>
          <w:rFonts w:ascii="Angsana New" w:hAnsi="Angsana New"/>
          <w:sz w:val="28"/>
        </w:rPr>
        <w:t xml:space="preserve"> 100,000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หน่วย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ซึ่งมีอัตราดอกเบี้ยร้อยละ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3.00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ต่อปี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และ</w:t>
      </w:r>
      <w:r w:rsidR="00156222" w:rsidRPr="00BD6343">
        <w:rPr>
          <w:rFonts w:ascii="Angsana New" w:hAnsi="Angsana New"/>
          <w:spacing w:val="-2"/>
          <w:sz w:val="28"/>
          <w:cs/>
        </w:rPr>
        <w:t xml:space="preserve">มูลค่าที่ตราไว้หน่วยละ </w:t>
      </w:r>
      <w:r w:rsidR="00156222" w:rsidRPr="00BD6343">
        <w:rPr>
          <w:rFonts w:ascii="Angsana New" w:hAnsi="Angsana New"/>
          <w:spacing w:val="-2"/>
          <w:sz w:val="28"/>
        </w:rPr>
        <w:t>1,000</w:t>
      </w:r>
      <w:r w:rsidR="00156222" w:rsidRPr="00BD6343">
        <w:rPr>
          <w:rFonts w:ascii="Angsana New" w:hAnsi="Angsana New"/>
          <w:spacing w:val="-2"/>
          <w:sz w:val="28"/>
          <w:cs/>
        </w:rPr>
        <w:t xml:space="preserve"> บาท รวมเป็นมูลค่า </w:t>
      </w:r>
      <w:r w:rsidR="00156222" w:rsidRPr="00BD6343">
        <w:rPr>
          <w:rFonts w:ascii="Angsana New" w:hAnsi="Angsana New"/>
          <w:spacing w:val="-2"/>
          <w:sz w:val="28"/>
        </w:rPr>
        <w:t>100,000,000</w:t>
      </w:r>
      <w:r w:rsidR="00156222" w:rsidRPr="00BD6343">
        <w:rPr>
          <w:rFonts w:ascii="Angsana New" w:hAnsi="Angsana New"/>
          <w:spacing w:val="-2"/>
          <w:sz w:val="28"/>
          <w:cs/>
        </w:rPr>
        <w:t xml:space="preserve"> บาท หุ้นกู้แปลงสภาพดังกล่าวมีวันครบกำหนดไถ่ถอนใน</w:t>
      </w:r>
      <w:r w:rsidR="00156222" w:rsidRPr="00BD6343">
        <w:rPr>
          <w:rFonts w:ascii="Angsana New" w:hAnsi="Angsana New" w:hint="cs"/>
          <w:spacing w:val="-2"/>
          <w:sz w:val="28"/>
          <w:cs/>
        </w:rPr>
        <w:t>วันที่</w:t>
      </w:r>
      <w:r w:rsidR="00BD6343">
        <w:rPr>
          <w:rFonts w:ascii="Angsana New" w:hAnsi="Angsana New" w:hint="cs"/>
          <w:spacing w:val="-2"/>
          <w:sz w:val="28"/>
          <w:cs/>
        </w:rPr>
        <w:t xml:space="preserve">  </w:t>
      </w:r>
      <w:r w:rsidR="00156222" w:rsidRPr="00156222">
        <w:rPr>
          <w:rFonts w:ascii="Angsana New" w:hAnsi="Angsana New"/>
          <w:sz w:val="28"/>
          <w:cs/>
        </w:rPr>
        <w:t xml:space="preserve">  </w:t>
      </w:r>
      <w:r w:rsidR="00156222">
        <w:rPr>
          <w:rFonts w:ascii="Angsana New" w:hAnsi="Angsana New"/>
          <w:sz w:val="28"/>
        </w:rPr>
        <w:t>16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กรกฎาคม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2571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และเมื่อครบกำหนด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ผู้ถือหุ้นกู้แปลงสภาพสามารถเลือกใช้สิทธิแปลงสภาพ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โดยหุ้นกู้แปลงสภาพ</w:t>
      </w:r>
      <w:r w:rsidR="005F28F1">
        <w:rPr>
          <w:rFonts w:ascii="Angsana New" w:hAnsi="Angsana New" w:hint="cs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1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หน่วย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สามารถแปลงเป็นหุ้นสามัญได้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500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หุ้น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และมีราคาใช้สิทธิแปลงสภาพหุ้นละ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27704C">
        <w:rPr>
          <w:rFonts w:ascii="Angsana New" w:hAnsi="Angsana New"/>
          <w:sz w:val="28"/>
        </w:rPr>
        <w:t>2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บาท</w:t>
      </w:r>
    </w:p>
    <w:p w14:paraId="530171AF" w14:textId="5FBE1D0E" w:rsidR="009C2AAE" w:rsidRDefault="009C2AAE" w:rsidP="009C2AAE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17</w:t>
      </w:r>
      <w:r w:rsidRPr="009C2AAE">
        <w:rPr>
          <w:rFonts w:ascii="Angsana New" w:hAnsi="Angsana New"/>
          <w:sz w:val="28"/>
        </w:rPr>
        <w:t>.2</w:t>
      </w:r>
      <w:r w:rsidRPr="009C2AAE">
        <w:rPr>
          <w:rFonts w:ascii="Angsana New" w:hAnsi="Angsana New"/>
          <w:sz w:val="28"/>
        </w:rPr>
        <w:tab/>
      </w:r>
      <w:r w:rsidRPr="009C2AAE">
        <w:rPr>
          <w:rFonts w:ascii="Angsana New" w:hAnsi="Angsana New" w:hint="cs"/>
          <w:sz w:val="28"/>
          <w:cs/>
        </w:rPr>
        <w:t>เมื่อวันที่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กรกฎาคม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2568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บริษัทได้ออกใบสำคัญแสดงสิทธิที่จะซื้อหุ้นสามัญของบริษัทครั้งที่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 xml:space="preserve">2 (TAKUNI-W2) </w:t>
      </w:r>
      <w:r w:rsidRPr="009C2AAE">
        <w:rPr>
          <w:rFonts w:ascii="Angsana New" w:hAnsi="Angsana New" w:hint="cs"/>
          <w:sz w:val="28"/>
          <w:cs/>
        </w:rPr>
        <w:t>โดยไม่คิดมูลค่า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จำนวน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350,000,000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1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หน่วยหุ้นกู้แปลงสภาพต่อ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3,500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หน่วยใบสำคัญแสดงสิทธิที่จะซื้อหุ้นสามัญ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ใบสำคัญแสดงสิทธิที่จะซื้อหุ้นสามัญ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1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แปลงสภาพได้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1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หุ้นสามัญ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และมีราคาใช้สิทธิหุ้นละ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0.30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บาท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โดยใช้สิทธิได้ภายหลังจาก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6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เดือน</w:t>
      </w:r>
      <w:r w:rsidRPr="009C2AAE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  </w:t>
      </w:r>
      <w:r w:rsidRPr="009C2AAE">
        <w:rPr>
          <w:rFonts w:ascii="Angsana New" w:hAnsi="Angsana New" w:hint="cs"/>
          <w:sz w:val="28"/>
          <w:cs/>
        </w:rPr>
        <w:t>นับจากวันที่ออก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ซึ่งใช้สิทธิได้ทุก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เดือน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นับตั้งแต่วันใช้สิทธิครั้งแรก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และมีกำหนดครบระยะเวลาการใช้สิทธิ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ปี</w:t>
      </w:r>
      <w:r w:rsidRPr="009C2AAE">
        <w:rPr>
          <w:rFonts w:ascii="Angsana New" w:hAnsi="Angsana New"/>
          <w:sz w:val="28"/>
          <w:cs/>
        </w:rPr>
        <w:t xml:space="preserve"> </w:t>
      </w:r>
      <w:r w:rsidR="00767FF1">
        <w:rPr>
          <w:rFonts w:ascii="Angsana New" w:hAnsi="Angsana New" w:hint="cs"/>
          <w:sz w:val="28"/>
          <w:cs/>
        </w:rPr>
        <w:t xml:space="preserve">                 </w:t>
      </w:r>
      <w:r w:rsidRPr="009C2AAE">
        <w:rPr>
          <w:rFonts w:ascii="Angsana New" w:hAnsi="Angsana New" w:hint="cs"/>
          <w:sz w:val="28"/>
          <w:cs/>
        </w:rPr>
        <w:t>นับจากวันที่ออก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ตลาดหลักทรัพย์แห่งประเทศไทยได้รับใบสำคัญแสดงสิทธิดังกล่าวเป็นหลักทรัพย์จดทะเบียนตั้งแต่</w:t>
      </w:r>
      <w:r>
        <w:rPr>
          <w:rFonts w:ascii="Angsana New" w:hAnsi="Angsana New"/>
          <w:sz w:val="28"/>
        </w:rPr>
        <w:t xml:space="preserve">         </w:t>
      </w:r>
      <w:r w:rsidRPr="009C2AAE">
        <w:rPr>
          <w:rFonts w:ascii="Angsana New" w:hAnsi="Angsana New" w:hint="cs"/>
          <w:sz w:val="28"/>
          <w:cs/>
        </w:rPr>
        <w:t>วันที่</w:t>
      </w:r>
      <w:r>
        <w:rPr>
          <w:rFonts w:ascii="Angsana New" w:hAnsi="Angsana New"/>
          <w:sz w:val="28"/>
        </w:rPr>
        <w:t xml:space="preserve"> </w:t>
      </w:r>
      <w:r w:rsidRPr="009C2AAE">
        <w:rPr>
          <w:rFonts w:ascii="Angsana New" w:hAnsi="Angsana New"/>
          <w:sz w:val="28"/>
        </w:rPr>
        <w:t>30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กรกฎาคม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2568</w:t>
      </w:r>
    </w:p>
    <w:p w14:paraId="2ADE738F" w14:textId="71FD39F6" w:rsidR="007049F2" w:rsidRPr="007049F2" w:rsidRDefault="007049F2" w:rsidP="007049F2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17</w:t>
      </w:r>
      <w:r w:rsidRPr="007049F2">
        <w:rPr>
          <w:rFonts w:ascii="Angsana New" w:hAnsi="Angsana New"/>
          <w:sz w:val="28"/>
        </w:rPr>
        <w:t>.3</w:t>
      </w:r>
      <w:r w:rsidRPr="007049F2">
        <w:rPr>
          <w:rFonts w:ascii="Angsana New" w:hAnsi="Angsana New"/>
          <w:sz w:val="28"/>
        </w:rPr>
        <w:tab/>
      </w:r>
      <w:r w:rsidRPr="007049F2">
        <w:rPr>
          <w:rFonts w:ascii="Angsana New" w:hAnsi="Angsana New" w:hint="cs"/>
          <w:sz w:val="28"/>
          <w:cs/>
        </w:rPr>
        <w:t>เมื่อวันที่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2568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บริษัทย่อยได้ออกหุ้นกู้แปลงสภาพจำนวน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120,000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ซึ่งมีอัตราดอกเบี้ยร้อยละ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6.00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ต่อปี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และมูลค่าที่ตราไว้หน่วยละ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รวมเป็นมูลค่า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120,000,000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หุ้นกู้แปลงสภาพดังกล่าวมีวันครบกำหนดไถ่ถอน</w:t>
      </w:r>
      <w:r w:rsidR="002F1542">
        <w:rPr>
          <w:rFonts w:ascii="Angsana New" w:hAnsi="Angsana New"/>
          <w:sz w:val="28"/>
        </w:rPr>
        <w:t xml:space="preserve">    </w:t>
      </w:r>
      <w:r w:rsidRPr="007049F2">
        <w:rPr>
          <w:rFonts w:ascii="Angsana New" w:hAnsi="Angsana New" w:hint="cs"/>
          <w:sz w:val="28"/>
          <w:cs/>
        </w:rPr>
        <w:t>ในวันที่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2570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และเมื่อครบกำหนด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ผู้ถือหุ้นกู้แปลงสภาพสามารถเลือกใช้สิทธิแปลงสภาพ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โดยหุ้นกู้แปลงสภาพ</w:t>
      </w:r>
      <w:r w:rsidR="00767FF1">
        <w:rPr>
          <w:rFonts w:ascii="Angsana New" w:hAnsi="Angsana New" w:hint="cs"/>
          <w:sz w:val="28"/>
          <w:cs/>
        </w:rPr>
        <w:t xml:space="preserve">       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สามารถแปลงเป็นหุ้นสามัญได้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หุ้น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และมีราคาใช้สิทธิแปลงสภาพหุ้นละ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5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</w:p>
    <w:p w14:paraId="0E52C0E1" w14:textId="275984C4" w:rsidR="008C742D" w:rsidRPr="00277B87" w:rsidRDefault="007049F2" w:rsidP="007049F2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17</w:t>
      </w:r>
      <w:r w:rsidRPr="007049F2">
        <w:rPr>
          <w:rFonts w:ascii="Angsana New" w:hAnsi="Angsana New"/>
          <w:sz w:val="28"/>
        </w:rPr>
        <w:t>.4</w:t>
      </w:r>
      <w:r w:rsidRPr="007049F2">
        <w:rPr>
          <w:rFonts w:ascii="Angsana New" w:hAnsi="Angsana New"/>
          <w:sz w:val="28"/>
        </w:rPr>
        <w:tab/>
      </w:r>
      <w:r w:rsidRPr="007049F2">
        <w:rPr>
          <w:rFonts w:ascii="Angsana New" w:hAnsi="Angsana New" w:hint="cs"/>
          <w:sz w:val="28"/>
          <w:cs/>
        </w:rPr>
        <w:t>เมื่อวันที่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16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2568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บริษัทย่อยได้ออกใบสำคัญแสดงสิทธิที่จะซื้อหุ้นสามัญของบริษัทครั้งที่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 xml:space="preserve">1 (CAZ-W1) </w:t>
      </w:r>
      <w:r w:rsidRPr="007049F2">
        <w:rPr>
          <w:rFonts w:ascii="Angsana New" w:hAnsi="Angsana New" w:hint="cs"/>
          <w:sz w:val="28"/>
          <w:cs/>
        </w:rPr>
        <w:t>โดยไม่คิดมูลค่า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จำนวน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122,400,000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หน่วยหุ้นกู้แปลงสภาพต่อ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1,020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หน่วยใบสำคัญแสดงสิทธิที่จะซื้อหุ้นสามัญ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ใบสำคัญแสดงสิทธิที่จะซื้อหุ้นสามัญ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แปลงสภาพได้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หุ้นสามัญ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และมีราคาใช้สิทธิหุ้นละ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0.80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โดยใช้สิทธิได้ภายหลังจาก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เดือน</w:t>
      </w:r>
      <w:r w:rsidRPr="007049F2">
        <w:rPr>
          <w:rFonts w:ascii="Angsana New" w:hAnsi="Angsana New"/>
          <w:sz w:val="28"/>
          <w:cs/>
        </w:rPr>
        <w:t xml:space="preserve">     </w:t>
      </w:r>
      <w:r>
        <w:rPr>
          <w:rFonts w:ascii="Angsana New" w:hAnsi="Angsana New"/>
          <w:sz w:val="28"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นับจากวันที่ออก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ซึ่งใช้สิทธิได้ทุก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ๆ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เดือน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นับตั้งแต่วันใช้สิทธิครั้งแรก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และมีกำหนดครบระยะเวลาการใช้สิทธิ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5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ปี</w:t>
      </w:r>
      <w:r w:rsidRPr="007049F2">
        <w:rPr>
          <w:rFonts w:ascii="Angsana New" w:hAnsi="Angsana New"/>
          <w:sz w:val="28"/>
          <w:cs/>
        </w:rPr>
        <w:t xml:space="preserve">              </w:t>
      </w:r>
      <w:r>
        <w:rPr>
          <w:rFonts w:ascii="Angsana New" w:hAnsi="Angsana New"/>
          <w:sz w:val="28"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นับจากวันที่ออก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ตลาดหลักทรัพย์แห่งประเทศไทยได้รับใบสำคัญแสดงสิทธิดังกล่าวเป็นหลักทรัพย์จดทะเบียนตั้งแต่</w:t>
      </w:r>
      <w:r w:rsidRPr="007049F2">
        <w:rPr>
          <w:rFonts w:ascii="Angsana New" w:hAnsi="Angsana New"/>
          <w:sz w:val="28"/>
          <w:cs/>
        </w:rPr>
        <w:t xml:space="preserve">        </w:t>
      </w:r>
      <w:r>
        <w:rPr>
          <w:rFonts w:ascii="Angsana New" w:hAnsi="Angsana New"/>
          <w:sz w:val="28"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16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2568</w:t>
      </w:r>
    </w:p>
    <w:p w14:paraId="2F3C91DA" w14:textId="77777777" w:rsidR="006C58D2" w:rsidRPr="00277B87" w:rsidRDefault="006C58D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 w:rsidRPr="00277B87">
        <w:rPr>
          <w:rFonts w:ascii="Angsana New" w:hAnsi="Angsana New"/>
          <w:sz w:val="28"/>
          <w:cs/>
        </w:rPr>
        <w:br w:type="page"/>
      </w:r>
    </w:p>
    <w:p w14:paraId="066E3223" w14:textId="32234288" w:rsidR="00007CD8" w:rsidRDefault="001B78E4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  <w:r w:rsidRPr="0037025B">
        <w:rPr>
          <w:rFonts w:ascii="Angsana New" w:hAnsi="Angsana New"/>
          <w:spacing w:val="6"/>
          <w:sz w:val="28"/>
          <w:cs/>
        </w:rPr>
        <w:lastRenderedPageBreak/>
        <w:t>การเปลี่ยนแปลงของหุ้นกู้แปลงสภาพและใบสำคัญแสดงสิทธิที่จะซื้อหุ้นสามัญสำหรับ</w:t>
      </w:r>
      <w:r w:rsidR="00743CF8" w:rsidRPr="0037025B">
        <w:rPr>
          <w:rFonts w:ascii="Angsana New" w:hAnsi="Angsana New" w:hint="cs"/>
          <w:spacing w:val="6"/>
          <w:sz w:val="28"/>
          <w:cs/>
        </w:rPr>
        <w:t>รอบระยะเ</w:t>
      </w:r>
      <w:r w:rsidR="00E92A0B" w:rsidRPr="0037025B">
        <w:rPr>
          <w:rFonts w:ascii="Angsana New" w:hAnsi="Angsana New" w:hint="cs"/>
          <w:spacing w:val="6"/>
          <w:sz w:val="28"/>
          <w:cs/>
        </w:rPr>
        <w:t>วลา</w:t>
      </w:r>
      <w:r w:rsidR="00184F08">
        <w:rPr>
          <w:rFonts w:ascii="Angsana New" w:hAnsi="Angsana New" w:hint="cs"/>
          <w:spacing w:val="6"/>
          <w:sz w:val="28"/>
          <w:cs/>
        </w:rPr>
        <w:t>สาม</w:t>
      </w:r>
      <w:r w:rsidR="004C58E6">
        <w:rPr>
          <w:rFonts w:ascii="Angsana New" w:hAnsi="Angsana New" w:hint="cs"/>
          <w:spacing w:val="6"/>
          <w:sz w:val="28"/>
          <w:cs/>
        </w:rPr>
        <w:t>เ</w:t>
      </w:r>
      <w:r w:rsidRPr="0037025B">
        <w:rPr>
          <w:rFonts w:ascii="Angsana New" w:hAnsi="Angsana New"/>
          <w:spacing w:val="6"/>
          <w:sz w:val="28"/>
          <w:cs/>
        </w:rPr>
        <w:t xml:space="preserve">ดือน </w:t>
      </w:r>
      <w:r w:rsidR="00956F33">
        <w:rPr>
          <w:rFonts w:ascii="Angsana New" w:hAnsi="Angsana New" w:hint="cs"/>
          <w:spacing w:val="6"/>
          <w:sz w:val="28"/>
          <w:cs/>
        </w:rPr>
        <w:t xml:space="preserve">       </w:t>
      </w:r>
      <w:r w:rsidRPr="0037025B">
        <w:rPr>
          <w:rFonts w:ascii="Angsana New" w:hAnsi="Angsana New"/>
          <w:spacing w:val="6"/>
          <w:sz w:val="28"/>
          <w:cs/>
        </w:rPr>
        <w:t xml:space="preserve">สิ้นสุดวันที่ </w:t>
      </w:r>
      <w:r w:rsidR="009553B9" w:rsidRPr="0037025B">
        <w:rPr>
          <w:rFonts w:ascii="Angsana New" w:hAnsi="Angsana New"/>
          <w:spacing w:val="6"/>
          <w:sz w:val="28"/>
        </w:rPr>
        <w:t>3</w:t>
      </w:r>
      <w:r w:rsidR="00184F08">
        <w:rPr>
          <w:rFonts w:ascii="Angsana New" w:hAnsi="Angsana New"/>
          <w:spacing w:val="6"/>
          <w:sz w:val="28"/>
        </w:rPr>
        <w:t>1</w:t>
      </w:r>
      <w:r w:rsidRPr="0037025B">
        <w:rPr>
          <w:rFonts w:ascii="Angsana New" w:hAnsi="Angsana New"/>
          <w:spacing w:val="6"/>
          <w:sz w:val="28"/>
          <w:cs/>
        </w:rPr>
        <w:t xml:space="preserve"> </w:t>
      </w:r>
      <w:r w:rsidR="00184F08">
        <w:rPr>
          <w:rFonts w:ascii="Angsana New" w:hAnsi="Angsana New" w:hint="cs"/>
          <w:spacing w:val="6"/>
          <w:sz w:val="28"/>
          <w:cs/>
        </w:rPr>
        <w:t>มีนาคม</w:t>
      </w:r>
      <w:r w:rsidRPr="0037025B">
        <w:rPr>
          <w:rFonts w:ascii="Angsana New" w:hAnsi="Angsana New"/>
          <w:spacing w:val="6"/>
          <w:sz w:val="28"/>
          <w:cs/>
        </w:rPr>
        <w:t xml:space="preserve"> </w:t>
      </w:r>
      <w:r w:rsidR="009553B9" w:rsidRPr="0037025B">
        <w:rPr>
          <w:rFonts w:ascii="Angsana New" w:hAnsi="Angsana New"/>
          <w:spacing w:val="6"/>
          <w:sz w:val="28"/>
        </w:rPr>
        <w:t>256</w:t>
      </w:r>
      <w:r w:rsidR="00184F08">
        <w:rPr>
          <w:rFonts w:ascii="Angsana New" w:hAnsi="Angsana New"/>
          <w:spacing w:val="6"/>
          <w:sz w:val="28"/>
        </w:rPr>
        <w:t>9</w:t>
      </w:r>
      <w:r w:rsidRPr="0037025B">
        <w:rPr>
          <w:rFonts w:ascii="Angsana New" w:hAnsi="Angsana New"/>
          <w:spacing w:val="6"/>
          <w:sz w:val="28"/>
          <w:cs/>
        </w:rPr>
        <w:t xml:space="preserve"> </w:t>
      </w:r>
      <w:r w:rsidR="002C09D3">
        <w:rPr>
          <w:rFonts w:ascii="Angsana New" w:hAnsi="Angsana New" w:hint="cs"/>
          <w:spacing w:val="6"/>
          <w:sz w:val="28"/>
          <w:cs/>
        </w:rPr>
        <w:t>และสำหรับปี</w:t>
      </w:r>
      <w:r w:rsidR="003F006B">
        <w:rPr>
          <w:rFonts w:ascii="Angsana New" w:hAnsi="Angsana New" w:hint="cs"/>
          <w:spacing w:val="6"/>
          <w:sz w:val="28"/>
          <w:cs/>
        </w:rPr>
        <w:t xml:space="preserve">สิ้นสุดวันที่ </w:t>
      </w:r>
      <w:r w:rsidR="003F006B">
        <w:rPr>
          <w:rFonts w:ascii="Angsana New" w:hAnsi="Angsana New"/>
          <w:spacing w:val="6"/>
          <w:sz w:val="28"/>
        </w:rPr>
        <w:t>31</w:t>
      </w:r>
      <w:r w:rsidR="003F006B">
        <w:rPr>
          <w:rFonts w:ascii="Angsana New" w:hAnsi="Angsana New" w:hint="cs"/>
          <w:spacing w:val="6"/>
          <w:sz w:val="28"/>
          <w:cs/>
        </w:rPr>
        <w:t xml:space="preserve"> ธันวาคม </w:t>
      </w:r>
      <w:r w:rsidR="003F006B">
        <w:rPr>
          <w:rFonts w:ascii="Angsana New" w:hAnsi="Angsana New"/>
          <w:spacing w:val="6"/>
          <w:sz w:val="28"/>
        </w:rPr>
        <w:t>2568</w:t>
      </w:r>
      <w:r w:rsidR="002350CA" w:rsidRPr="0037025B">
        <w:rPr>
          <w:rFonts w:ascii="Angsana New" w:hAnsi="Angsana New" w:hint="cs"/>
          <w:spacing w:val="6"/>
          <w:sz w:val="28"/>
          <w:cs/>
        </w:rPr>
        <w:t xml:space="preserve"> </w:t>
      </w:r>
      <w:r w:rsidRPr="0037025B">
        <w:rPr>
          <w:rFonts w:ascii="Angsana New" w:hAnsi="Angsana New"/>
          <w:spacing w:val="6"/>
          <w:sz w:val="28"/>
          <w:cs/>
        </w:rPr>
        <w:t>มีดังนี้</w:t>
      </w: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3F006B" w:rsidRPr="00484A4B" w14:paraId="127003F5" w14:textId="77777777">
        <w:tc>
          <w:tcPr>
            <w:tcW w:w="3132" w:type="dxa"/>
          </w:tcPr>
          <w:p w14:paraId="35021B82" w14:textId="77777777" w:rsidR="003F006B" w:rsidRPr="00B70136" w:rsidRDefault="003F006B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2CE61994" w14:textId="77777777" w:rsidR="003F006B" w:rsidRPr="00B70136" w:rsidRDefault="003F006B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3F006B" w:rsidRPr="00484A4B" w14:paraId="6364CFEA" w14:textId="77777777">
        <w:tc>
          <w:tcPr>
            <w:tcW w:w="3132" w:type="dxa"/>
          </w:tcPr>
          <w:p w14:paraId="6E548287" w14:textId="77777777" w:rsidR="003F006B" w:rsidRPr="00B70136" w:rsidRDefault="003F006B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3B205B8C" w14:textId="0033CBF1" w:rsidR="003F006B" w:rsidRPr="00B70136" w:rsidRDefault="003F006B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ข้อมูลทางการเงินรวม </w:t>
            </w:r>
          </w:p>
        </w:tc>
      </w:tr>
      <w:tr w:rsidR="003F006B" w:rsidRPr="00484A4B" w14:paraId="3FD0C464" w14:textId="77777777" w:rsidTr="003F006B">
        <w:trPr>
          <w:trHeight w:val="539"/>
        </w:trPr>
        <w:tc>
          <w:tcPr>
            <w:tcW w:w="3132" w:type="dxa"/>
          </w:tcPr>
          <w:p w14:paraId="2D893DD8" w14:textId="77777777" w:rsidR="003F006B" w:rsidRPr="00B70136" w:rsidRDefault="003F006B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5164849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42DFD091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1F511F6C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062F366C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C478BF3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3F006B" w:rsidRPr="00484A4B" w14:paraId="5B53CC6E" w14:textId="77777777" w:rsidTr="003F006B">
        <w:tc>
          <w:tcPr>
            <w:tcW w:w="3132" w:type="dxa"/>
            <w:vAlign w:val="bottom"/>
          </w:tcPr>
          <w:p w14:paraId="470B055F" w14:textId="574A2639" w:rsidR="003F006B" w:rsidRPr="00B70136" w:rsidRDefault="003F006B" w:rsidP="003F006B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sz w:val="28"/>
              </w:rPr>
              <w:t xml:space="preserve">1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CD9ED93" w14:textId="5D3CE420" w:rsidR="003F006B" w:rsidRPr="003F006B" w:rsidRDefault="003F006B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 w:rsidRPr="003F006B">
              <w:rPr>
                <w:rFonts w:ascii="Angsana New" w:hAnsi="Angsana New"/>
                <w:sz w:val="28"/>
              </w:rPr>
              <w:t>165,473</w:t>
            </w:r>
          </w:p>
        </w:tc>
        <w:tc>
          <w:tcPr>
            <w:tcW w:w="275" w:type="dxa"/>
            <w:vAlign w:val="bottom"/>
          </w:tcPr>
          <w:p w14:paraId="1F7BCEA3" w14:textId="77777777" w:rsidR="003F006B" w:rsidRPr="003F006B" w:rsidRDefault="003F006B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6BB2F976" w14:textId="548497C3" w:rsidR="003F006B" w:rsidRPr="003F006B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3F006B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275" w:type="dxa"/>
          </w:tcPr>
          <w:p w14:paraId="4C191130" w14:textId="77777777" w:rsidR="003F006B" w:rsidRPr="003F006B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78B538DF" w14:textId="23DB996A" w:rsidR="003F006B" w:rsidRPr="003F006B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3F006B">
              <w:rPr>
                <w:rFonts w:ascii="Angsana New" w:hAnsi="Angsana New"/>
                <w:sz w:val="28"/>
              </w:rPr>
              <w:t>3,219</w:t>
            </w:r>
          </w:p>
        </w:tc>
      </w:tr>
      <w:tr w:rsidR="003F006B" w:rsidRPr="00484A4B" w14:paraId="76C4FD70" w14:textId="7777777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8DF5899" w14:textId="5C8024DE" w:rsidR="003F006B" w:rsidRPr="00B70136" w:rsidRDefault="00E32902" w:rsidP="00E32902">
            <w:pPr>
              <w:tabs>
                <w:tab w:val="left" w:pos="840"/>
              </w:tabs>
              <w:ind w:left="318" w:right="-43" w:hanging="318"/>
              <w:rPr>
                <w:rFonts w:ascii="Angsana New" w:hAnsi="Angsana New"/>
                <w:color w:val="000000"/>
                <w:sz w:val="28"/>
                <w:cs/>
              </w:rPr>
            </w:pPr>
            <w:r w:rsidRPr="00F671BC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F671BC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vAlign w:val="bottom"/>
          </w:tcPr>
          <w:p w14:paraId="2B56EE1A" w14:textId="052CA35D" w:rsidR="003F006B" w:rsidRPr="00B70136" w:rsidRDefault="00D36316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 w:rsidRPr="00D75533">
              <w:rPr>
                <w:rFonts w:ascii="Angsana New" w:hAnsi="Angsana New"/>
                <w:sz w:val="28"/>
              </w:rPr>
              <w:t>1,</w:t>
            </w:r>
            <w:r w:rsidR="001F7C30" w:rsidRPr="00D75533">
              <w:rPr>
                <w:rFonts w:ascii="Angsana New" w:hAnsi="Angsana New"/>
                <w:sz w:val="28"/>
              </w:rPr>
              <w:t>11</w:t>
            </w:r>
            <w:r w:rsidR="001F7C3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5" w:type="dxa"/>
            <w:vAlign w:val="bottom"/>
          </w:tcPr>
          <w:p w14:paraId="40F9337C" w14:textId="77777777" w:rsidR="003F006B" w:rsidRPr="00B70136" w:rsidRDefault="003F006B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3339064C" w14:textId="4F0830E5" w:rsidR="003F006B" w:rsidRPr="003F006B" w:rsidRDefault="00D36316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2DB35AD1" w14:textId="77777777" w:rsidR="003F006B" w:rsidRPr="00B70136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54AFC929" w14:textId="0848ABD1" w:rsidR="003F006B" w:rsidRPr="00B70136" w:rsidRDefault="00D36316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F006B" w:rsidRPr="00484A4B" w14:paraId="54892B02" w14:textId="7777777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1D50493" w14:textId="77777777" w:rsidR="005D789E" w:rsidRDefault="00E32902" w:rsidP="00E32902">
            <w:pPr>
              <w:tabs>
                <w:tab w:val="left" w:pos="840"/>
              </w:tabs>
              <w:ind w:left="318" w:right="-43" w:hanging="318"/>
              <w:rPr>
                <w:rFonts w:ascii="Angsana New" w:hAnsi="Angsana New"/>
                <w:color w:val="000000"/>
                <w:sz w:val="28"/>
              </w:rPr>
            </w:pPr>
            <w:r w:rsidRPr="008B5F6D">
              <w:rPr>
                <w:rFonts w:ascii="Angsana New" w:hAnsi="Angsana New"/>
                <w:color w:val="000000"/>
                <w:sz w:val="28"/>
                <w:cs/>
              </w:rPr>
              <w:t>ใช้สิทธิซื้อหุ้นสามัญของ</w:t>
            </w:r>
          </w:p>
          <w:p w14:paraId="7E3B9FD4" w14:textId="62201DF0" w:rsidR="003F006B" w:rsidRPr="00B70136" w:rsidRDefault="00E32902" w:rsidP="00A55F98">
            <w:pPr>
              <w:tabs>
                <w:tab w:val="left" w:pos="840"/>
              </w:tabs>
              <w:ind w:left="3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8B5F6D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06F88D1" w14:textId="66F4369B" w:rsidR="003F006B" w:rsidRPr="00B70136" w:rsidRDefault="00D36316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1E09D0E" w14:textId="77777777" w:rsidR="003F006B" w:rsidRPr="00B70136" w:rsidRDefault="003F006B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00F607D8" w14:textId="41DFD5AA" w:rsidR="003F006B" w:rsidRPr="003F006B" w:rsidRDefault="00D36316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79979034" w14:textId="77777777" w:rsidR="003F006B" w:rsidRPr="00B70136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6841793" w14:textId="103B3A1F" w:rsidR="003F006B" w:rsidRPr="00B70136" w:rsidRDefault="00D36316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8A7B37">
              <w:rPr>
                <w:rFonts w:ascii="Angsana New" w:hAnsi="Angsana New"/>
                <w:sz w:val="28"/>
              </w:rPr>
              <w:t>(</w:t>
            </w:r>
            <w:r w:rsidR="00EB4CD2">
              <w:rPr>
                <w:rFonts w:ascii="Angsana New" w:hAnsi="Angsana New"/>
                <w:sz w:val="28"/>
              </w:rPr>
              <w:t>150</w:t>
            </w:r>
            <w:r w:rsidRPr="008A7B37">
              <w:rPr>
                <w:rFonts w:ascii="Angsana New" w:hAnsi="Angsana New"/>
                <w:sz w:val="28"/>
              </w:rPr>
              <w:t>)</w:t>
            </w:r>
          </w:p>
        </w:tc>
      </w:tr>
      <w:tr w:rsidR="003F006B" w:rsidRPr="00313F3C" w14:paraId="3FB3E42E" w14:textId="77777777">
        <w:trPr>
          <w:trHeight w:val="278"/>
        </w:trPr>
        <w:tc>
          <w:tcPr>
            <w:tcW w:w="3132" w:type="dxa"/>
            <w:vAlign w:val="bottom"/>
          </w:tcPr>
          <w:p w14:paraId="2D43C5F1" w14:textId="70DCB0A3" w:rsidR="003F006B" w:rsidRPr="00B70136" w:rsidRDefault="003F006B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B70136">
              <w:rPr>
                <w:rFonts w:ascii="Angsana New" w:hAnsi="Angsana New" w:hint="cs"/>
                <w:b/>
                <w:bCs/>
                <w:sz w:val="28"/>
                <w:cs/>
              </w:rPr>
              <w:t>าคม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7CB4" w14:textId="0785A75D" w:rsidR="003F006B" w:rsidRPr="00B70136" w:rsidRDefault="00D3631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0BF2">
              <w:rPr>
                <w:rFonts w:ascii="Angsana New" w:hAnsi="Angsana New"/>
                <w:b/>
                <w:bCs/>
                <w:sz w:val="28"/>
              </w:rPr>
              <w:t>166,</w:t>
            </w:r>
            <w:r w:rsidR="001F7C30" w:rsidRPr="00450BF2">
              <w:rPr>
                <w:rFonts w:ascii="Angsana New" w:hAnsi="Angsana New"/>
                <w:b/>
                <w:bCs/>
                <w:sz w:val="28"/>
              </w:rPr>
              <w:t>59</w:t>
            </w:r>
            <w:r w:rsidR="001F7C3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75" w:type="dxa"/>
            <w:vAlign w:val="bottom"/>
          </w:tcPr>
          <w:p w14:paraId="4C75CA2D" w14:textId="77777777" w:rsidR="003F006B" w:rsidRPr="00B70136" w:rsidRDefault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F072" w14:textId="1B57E675" w:rsidR="003F006B" w:rsidRPr="003F006B" w:rsidRDefault="00D3631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450BF2">
              <w:rPr>
                <w:rFonts w:ascii="Angsana New" w:hAnsi="Angsana New"/>
                <w:b/>
                <w:bCs/>
                <w:sz w:val="28"/>
              </w:rPr>
              <w:t>534</w:t>
            </w:r>
          </w:p>
        </w:tc>
        <w:tc>
          <w:tcPr>
            <w:tcW w:w="275" w:type="dxa"/>
            <w:vAlign w:val="bottom"/>
          </w:tcPr>
          <w:p w14:paraId="0CEA25ED" w14:textId="77777777" w:rsidR="003F006B" w:rsidRPr="00B70136" w:rsidRDefault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DA6C7" w14:textId="1E289E9A" w:rsidR="003F006B" w:rsidRPr="00B70136" w:rsidRDefault="00D3631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A7B37">
              <w:rPr>
                <w:rFonts w:ascii="Angsana New" w:hAnsi="Angsana New"/>
                <w:b/>
                <w:bCs/>
                <w:sz w:val="28"/>
              </w:rPr>
              <w:t>3,</w:t>
            </w:r>
            <w:r w:rsidR="00EB4CD2">
              <w:rPr>
                <w:rFonts w:ascii="Angsana New" w:hAnsi="Angsana New"/>
                <w:b/>
                <w:bCs/>
                <w:sz w:val="28"/>
              </w:rPr>
              <w:t>069</w:t>
            </w:r>
          </w:p>
        </w:tc>
      </w:tr>
    </w:tbl>
    <w:p w14:paraId="779F4AB6" w14:textId="77777777" w:rsidR="003F006B" w:rsidRDefault="003F006B" w:rsidP="003F006B">
      <w:pPr>
        <w:pStyle w:val="ListParagraph"/>
        <w:spacing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2C09D3" w:rsidRPr="00484A4B" w14:paraId="450481AF" w14:textId="77777777">
        <w:tc>
          <w:tcPr>
            <w:tcW w:w="3132" w:type="dxa"/>
          </w:tcPr>
          <w:p w14:paraId="17D07903" w14:textId="77777777" w:rsidR="002C09D3" w:rsidRPr="00B70136" w:rsidRDefault="002C09D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33BF17E5" w14:textId="77777777" w:rsidR="002C09D3" w:rsidRPr="00B70136" w:rsidRDefault="002C09D3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2C09D3" w:rsidRPr="00484A4B" w14:paraId="5147EDFF" w14:textId="77777777">
        <w:tc>
          <w:tcPr>
            <w:tcW w:w="3132" w:type="dxa"/>
          </w:tcPr>
          <w:p w14:paraId="58EFFA14" w14:textId="77777777" w:rsidR="002C09D3" w:rsidRPr="00B70136" w:rsidRDefault="002C09D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0959B380" w14:textId="72902613" w:rsidR="002C09D3" w:rsidRPr="00B70136" w:rsidRDefault="003F006B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ข้อมูลทางการเงินรวม </w:t>
            </w:r>
          </w:p>
        </w:tc>
      </w:tr>
      <w:tr w:rsidR="002C09D3" w:rsidRPr="00484A4B" w14:paraId="61D5B1C3" w14:textId="77777777">
        <w:trPr>
          <w:trHeight w:val="539"/>
        </w:trPr>
        <w:tc>
          <w:tcPr>
            <w:tcW w:w="3132" w:type="dxa"/>
          </w:tcPr>
          <w:p w14:paraId="4F8227D4" w14:textId="77777777" w:rsidR="002C09D3" w:rsidRPr="00B70136" w:rsidRDefault="002C09D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F3EC1D6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359F1612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331E7686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32B5BF2F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01743303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2C09D3" w:rsidRPr="00484A4B" w14:paraId="0312F9D5" w14:textId="77777777" w:rsidTr="003F006B">
        <w:tc>
          <w:tcPr>
            <w:tcW w:w="3132" w:type="dxa"/>
            <w:vAlign w:val="bottom"/>
          </w:tcPr>
          <w:p w14:paraId="5E115E1B" w14:textId="77777777" w:rsidR="002C09D3" w:rsidRPr="00B70136" w:rsidRDefault="002C09D3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sz w:val="28"/>
              </w:rPr>
              <w:t xml:space="preserve">1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B541610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43DF3F00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6680BF03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742CB206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1B68B82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C09D3" w:rsidRPr="00484A4B" w14:paraId="2E538914" w14:textId="77777777" w:rsidTr="003F006B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A0720BF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หุ้นกู้แปลงสภาพและ</w:t>
            </w:r>
          </w:p>
          <w:p w14:paraId="4E7FF3FD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</w:t>
            </w:r>
          </w:p>
        </w:tc>
        <w:tc>
          <w:tcPr>
            <w:tcW w:w="2070" w:type="dxa"/>
            <w:vAlign w:val="bottom"/>
          </w:tcPr>
          <w:p w14:paraId="1DC00F03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172,083</w:t>
            </w:r>
          </w:p>
        </w:tc>
        <w:tc>
          <w:tcPr>
            <w:tcW w:w="275" w:type="dxa"/>
            <w:vAlign w:val="bottom"/>
          </w:tcPr>
          <w:p w14:paraId="6C0CB609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3EB07034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4C9C05C1">
              <w:rPr>
                <w:rFonts w:ascii="Angsana New" w:hAnsi="Angsana New"/>
                <w:sz w:val="28"/>
              </w:rPr>
              <w:t>560</w:t>
            </w:r>
          </w:p>
        </w:tc>
        <w:tc>
          <w:tcPr>
            <w:tcW w:w="275" w:type="dxa"/>
            <w:vAlign w:val="bottom"/>
          </w:tcPr>
          <w:p w14:paraId="11CD5B54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0E35503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3,369</w:t>
            </w:r>
          </w:p>
        </w:tc>
      </w:tr>
      <w:tr w:rsidR="002C09D3" w:rsidRPr="00484A4B" w14:paraId="708705D1" w14:textId="77777777" w:rsidTr="003F006B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5BE8D18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ค่าใช้จ่ายใ</w:t>
            </w:r>
            <w:r w:rsidRPr="00B70136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การออกหุ้นกู้แปลงสภาพและใบสำคัญแสดงสิทธิ</w:t>
            </w:r>
          </w:p>
        </w:tc>
        <w:tc>
          <w:tcPr>
            <w:tcW w:w="2070" w:type="dxa"/>
            <w:vAlign w:val="bottom"/>
          </w:tcPr>
          <w:p w14:paraId="0A37C0D7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(7,658)</w:t>
            </w:r>
          </w:p>
        </w:tc>
        <w:tc>
          <w:tcPr>
            <w:tcW w:w="275" w:type="dxa"/>
            <w:vAlign w:val="bottom"/>
          </w:tcPr>
          <w:p w14:paraId="17EDB9E5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16014C1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275" w:type="dxa"/>
            <w:vAlign w:val="bottom"/>
          </w:tcPr>
          <w:p w14:paraId="4AD146F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99CD43D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(150)</w:t>
            </w:r>
          </w:p>
        </w:tc>
      </w:tr>
      <w:tr w:rsidR="002C09D3" w:rsidRPr="00484A4B" w14:paraId="7B270D76" w14:textId="77777777" w:rsidTr="003F006B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6F72514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256375F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1,048</w:t>
            </w:r>
          </w:p>
        </w:tc>
        <w:tc>
          <w:tcPr>
            <w:tcW w:w="275" w:type="dxa"/>
            <w:vAlign w:val="bottom"/>
          </w:tcPr>
          <w:p w14:paraId="50971FD0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50AC4268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7B7C736F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065597D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C09D3" w:rsidRPr="00313F3C" w14:paraId="68ADA193" w14:textId="77777777" w:rsidTr="003F006B">
        <w:trPr>
          <w:trHeight w:val="278"/>
        </w:trPr>
        <w:tc>
          <w:tcPr>
            <w:tcW w:w="3132" w:type="dxa"/>
            <w:vAlign w:val="bottom"/>
          </w:tcPr>
          <w:p w14:paraId="243C6E37" w14:textId="77777777" w:rsidR="002C09D3" w:rsidRPr="00B70136" w:rsidRDefault="002C09D3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D01AE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165,473</w:t>
            </w:r>
          </w:p>
        </w:tc>
        <w:tc>
          <w:tcPr>
            <w:tcW w:w="275" w:type="dxa"/>
            <w:vAlign w:val="bottom"/>
          </w:tcPr>
          <w:p w14:paraId="341657EA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76E78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4C9C05C1">
              <w:rPr>
                <w:rFonts w:ascii="Angsana New" w:hAnsi="Angsana New"/>
                <w:b/>
                <w:bCs/>
                <w:sz w:val="28"/>
              </w:rPr>
              <w:t>534</w:t>
            </w:r>
          </w:p>
        </w:tc>
        <w:tc>
          <w:tcPr>
            <w:tcW w:w="275" w:type="dxa"/>
            <w:vAlign w:val="bottom"/>
          </w:tcPr>
          <w:p w14:paraId="6195CFD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CB5E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3,219</w:t>
            </w:r>
          </w:p>
        </w:tc>
      </w:tr>
    </w:tbl>
    <w:p w14:paraId="626FA735" w14:textId="77777777" w:rsidR="002C09D3" w:rsidRDefault="002C09D3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137EE38F" w14:textId="77777777" w:rsidR="003F006B" w:rsidRDefault="003F006B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6121B973" w14:textId="77777777" w:rsidR="003F006B" w:rsidRDefault="003F006B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19EBECAF" w14:textId="77777777" w:rsidR="00B1399F" w:rsidRDefault="00B1399F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1D2276DB" w14:textId="77777777" w:rsidR="003F006B" w:rsidRDefault="003F006B" w:rsidP="009C0F16">
      <w:pPr>
        <w:spacing w:before="240" w:line="240" w:lineRule="atLeast"/>
        <w:jc w:val="thaiDistribute"/>
        <w:rPr>
          <w:rFonts w:ascii="Angsana New" w:hAnsi="Angsana New"/>
          <w:spacing w:val="6"/>
          <w:sz w:val="28"/>
        </w:rPr>
      </w:pPr>
    </w:p>
    <w:p w14:paraId="2D884036" w14:textId="77777777" w:rsidR="009C0F16" w:rsidRPr="009C0F16" w:rsidRDefault="009C0F16" w:rsidP="009C0F16">
      <w:pPr>
        <w:spacing w:before="240" w:line="240" w:lineRule="atLeast"/>
        <w:jc w:val="thaiDistribute"/>
        <w:rPr>
          <w:rFonts w:ascii="Angsana New" w:hAnsi="Angsana New"/>
          <w:spacing w:val="6"/>
          <w:sz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D91636" w:rsidRPr="00484A4B" w14:paraId="78D5DB36" w14:textId="77777777">
        <w:tc>
          <w:tcPr>
            <w:tcW w:w="3132" w:type="dxa"/>
          </w:tcPr>
          <w:p w14:paraId="4356EA59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78694054" w14:textId="77777777" w:rsidR="00D91636" w:rsidRPr="00B70136" w:rsidRDefault="00D91636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91636" w:rsidRPr="00484A4B" w14:paraId="0FEE4320" w14:textId="77777777">
        <w:tc>
          <w:tcPr>
            <w:tcW w:w="3132" w:type="dxa"/>
          </w:tcPr>
          <w:p w14:paraId="3F479AD5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390BACBB" w14:textId="4F102B7B" w:rsidR="00D91636" w:rsidRPr="00B70136" w:rsidRDefault="00D91636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91636" w:rsidRPr="00484A4B" w14:paraId="5BFCA2E4" w14:textId="77777777" w:rsidTr="00D91636">
        <w:trPr>
          <w:trHeight w:val="539"/>
        </w:trPr>
        <w:tc>
          <w:tcPr>
            <w:tcW w:w="3132" w:type="dxa"/>
          </w:tcPr>
          <w:p w14:paraId="4291D726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FF7B34E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0CA6A3C3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6FE51D05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439736F6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B2455CF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D91636" w:rsidRPr="00484A4B" w14:paraId="751D4123" w14:textId="77777777" w:rsidTr="00D91636">
        <w:tc>
          <w:tcPr>
            <w:tcW w:w="3132" w:type="dxa"/>
            <w:vAlign w:val="bottom"/>
          </w:tcPr>
          <w:p w14:paraId="0601E39E" w14:textId="2E3DACE1" w:rsidR="00D91636" w:rsidRPr="00D91636" w:rsidRDefault="00D91636" w:rsidP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sz w:val="28"/>
              </w:rPr>
              <w:t xml:space="preserve">1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185CF43" w14:textId="72E39ACB" w:rsidR="00D91636" w:rsidRPr="00D916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 w:rsidRPr="00D91636">
              <w:rPr>
                <w:rFonts w:ascii="Angsana New" w:hAnsi="Angsana New"/>
                <w:sz w:val="28"/>
              </w:rPr>
              <w:t>94,964</w:t>
            </w:r>
          </w:p>
        </w:tc>
        <w:tc>
          <w:tcPr>
            <w:tcW w:w="275" w:type="dxa"/>
            <w:vAlign w:val="bottom"/>
          </w:tcPr>
          <w:p w14:paraId="556CECEB" w14:textId="77777777" w:rsidR="00D91636" w:rsidRPr="00D916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4EC9DA52" w14:textId="0BFD6A88" w:rsidR="00D91636" w:rsidRPr="00D916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D91636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275" w:type="dxa"/>
          </w:tcPr>
          <w:p w14:paraId="30C96BA9" w14:textId="77777777" w:rsidR="00D91636" w:rsidRPr="00D916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3A33ED24" w14:textId="783F786E" w:rsidR="00D91636" w:rsidRPr="00D916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D91636">
              <w:rPr>
                <w:rFonts w:ascii="Angsana New" w:hAnsi="Angsana New"/>
                <w:sz w:val="28"/>
              </w:rPr>
              <w:t>1,831</w:t>
            </w:r>
          </w:p>
        </w:tc>
      </w:tr>
      <w:tr w:rsidR="00D91636" w:rsidRPr="00484A4B" w14:paraId="67F799A5" w14:textId="7777777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03013E6" w14:textId="75680F93" w:rsidR="00D91636" w:rsidRPr="00B70136" w:rsidRDefault="00A55F98" w:rsidP="00A55F98">
            <w:pPr>
              <w:tabs>
                <w:tab w:val="left" w:pos="840"/>
              </w:tabs>
              <w:ind w:left="318" w:right="-43" w:hanging="318"/>
              <w:rPr>
                <w:rFonts w:ascii="Angsana New" w:hAnsi="Angsana New"/>
                <w:color w:val="000000"/>
                <w:sz w:val="28"/>
                <w:cs/>
              </w:rPr>
            </w:pPr>
            <w:r w:rsidRPr="00F671BC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F671BC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vAlign w:val="bottom"/>
          </w:tcPr>
          <w:p w14:paraId="5F7831E0" w14:textId="42AA953D" w:rsidR="00D91636" w:rsidRPr="00B70136" w:rsidRDefault="00E42FAE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 w:rsidRPr="00F83D9E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275" w:type="dxa"/>
            <w:vAlign w:val="bottom"/>
          </w:tcPr>
          <w:p w14:paraId="211E379E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1F4868B0" w14:textId="252C2B70" w:rsidR="00D91636" w:rsidRPr="00B70136" w:rsidRDefault="00E42FAE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37E4FBEF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66A1CB0D" w14:textId="2A8B3F35" w:rsidR="00D91636" w:rsidRPr="00B70136" w:rsidRDefault="00E42FAE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1636" w:rsidRPr="00313F3C" w14:paraId="2323732E" w14:textId="77777777">
        <w:trPr>
          <w:trHeight w:val="278"/>
        </w:trPr>
        <w:tc>
          <w:tcPr>
            <w:tcW w:w="3132" w:type="dxa"/>
            <w:vAlign w:val="bottom"/>
          </w:tcPr>
          <w:p w14:paraId="0B15DBED" w14:textId="0BE0C102" w:rsidR="00D91636" w:rsidRPr="00B70136" w:rsidRDefault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B70136">
              <w:rPr>
                <w:rFonts w:ascii="Angsana New" w:hAnsi="Angsana New" w:hint="cs"/>
                <w:b/>
                <w:bCs/>
                <w:sz w:val="28"/>
                <w:cs/>
              </w:rPr>
              <w:t>าคม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2CE84" w14:textId="32480A7A" w:rsidR="00D91636" w:rsidRPr="00B70136" w:rsidRDefault="00E42FAE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83D9E">
              <w:rPr>
                <w:rFonts w:ascii="Angsana New" w:hAnsi="Angsana New"/>
                <w:b/>
                <w:bCs/>
                <w:sz w:val="28"/>
              </w:rPr>
              <w:t>95,429</w:t>
            </w:r>
          </w:p>
        </w:tc>
        <w:tc>
          <w:tcPr>
            <w:tcW w:w="275" w:type="dxa"/>
            <w:vAlign w:val="bottom"/>
          </w:tcPr>
          <w:p w14:paraId="60D9795D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1D5B5" w14:textId="10C6A8E3" w:rsidR="00D91636" w:rsidRPr="00B70136" w:rsidRDefault="00E42FAE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261</w:t>
            </w:r>
          </w:p>
        </w:tc>
        <w:tc>
          <w:tcPr>
            <w:tcW w:w="275" w:type="dxa"/>
            <w:vAlign w:val="bottom"/>
          </w:tcPr>
          <w:p w14:paraId="514029F7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6BED3" w14:textId="3049D9A4" w:rsidR="00D91636" w:rsidRPr="00B70136" w:rsidRDefault="00E42FAE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1,831</w:t>
            </w:r>
          </w:p>
        </w:tc>
      </w:tr>
    </w:tbl>
    <w:p w14:paraId="1A64E0B5" w14:textId="77777777" w:rsidR="003F006B" w:rsidRDefault="003F006B" w:rsidP="00D91636">
      <w:pPr>
        <w:pStyle w:val="ListParagraph"/>
        <w:spacing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D91636" w:rsidRPr="00484A4B" w14:paraId="2D757B9F" w14:textId="77777777">
        <w:tc>
          <w:tcPr>
            <w:tcW w:w="3132" w:type="dxa"/>
          </w:tcPr>
          <w:p w14:paraId="5C8E55B9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5B7B8A4C" w14:textId="77777777" w:rsidR="00D91636" w:rsidRPr="00B70136" w:rsidRDefault="00D91636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91636" w:rsidRPr="00484A4B" w14:paraId="53E8BD16" w14:textId="77777777">
        <w:tc>
          <w:tcPr>
            <w:tcW w:w="3132" w:type="dxa"/>
          </w:tcPr>
          <w:p w14:paraId="0F145FD3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1BACEC0F" w14:textId="583E79A8" w:rsidR="00D91636" w:rsidRPr="00B70136" w:rsidRDefault="00D91636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91636" w:rsidRPr="00484A4B" w14:paraId="60145476" w14:textId="77777777">
        <w:trPr>
          <w:trHeight w:val="539"/>
        </w:trPr>
        <w:tc>
          <w:tcPr>
            <w:tcW w:w="3132" w:type="dxa"/>
          </w:tcPr>
          <w:p w14:paraId="22AAD354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E7A0B4B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7B10048C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308B79ED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71D157BB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071F8A96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D91636" w:rsidRPr="00484A4B" w14:paraId="4BF4CC23" w14:textId="77777777" w:rsidTr="00D91636">
        <w:tc>
          <w:tcPr>
            <w:tcW w:w="3132" w:type="dxa"/>
            <w:vAlign w:val="bottom"/>
          </w:tcPr>
          <w:p w14:paraId="06F92703" w14:textId="77777777" w:rsidR="00D91636" w:rsidRPr="00B70136" w:rsidRDefault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sz w:val="28"/>
              </w:rPr>
              <w:t xml:space="preserve">1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F5A4009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457579C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05C8DA4F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056BCBFD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37D60BC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1636" w:rsidRPr="00484A4B" w14:paraId="434BF799" w14:textId="77777777" w:rsidTr="00D9163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9482B44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หุ้นกู้แปลงสภาพและ</w:t>
            </w:r>
          </w:p>
          <w:p w14:paraId="30B08D4C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</w:t>
            </w:r>
          </w:p>
        </w:tc>
        <w:tc>
          <w:tcPr>
            <w:tcW w:w="2070" w:type="dxa"/>
            <w:vAlign w:val="bottom"/>
          </w:tcPr>
          <w:p w14:paraId="00295BEE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97,826</w:t>
            </w:r>
          </w:p>
        </w:tc>
        <w:tc>
          <w:tcPr>
            <w:tcW w:w="275" w:type="dxa"/>
            <w:vAlign w:val="bottom"/>
          </w:tcPr>
          <w:p w14:paraId="4DB8593B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344406E0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4C9C05C1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275" w:type="dxa"/>
            <w:vAlign w:val="bottom"/>
          </w:tcPr>
          <w:p w14:paraId="30C88A74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18745E22" w14:textId="77777777" w:rsidR="00D91636" w:rsidRPr="00B70136" w:rsidRDefault="00D91636" w:rsidP="00D91636">
            <w:pPr>
              <w:tabs>
                <w:tab w:val="decimal" w:pos="124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1,903</w:t>
            </w:r>
          </w:p>
        </w:tc>
      </w:tr>
      <w:tr w:rsidR="00D91636" w:rsidRPr="00484A4B" w14:paraId="43CEC314" w14:textId="77777777" w:rsidTr="00D9163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46679BA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ค่าใช้จ่ายใ</w:t>
            </w:r>
            <w:r w:rsidRPr="00B70136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การออกหุ้นกู้แปลงสภาพและใบสำคัญแสดงสิทธิ</w:t>
            </w:r>
          </w:p>
        </w:tc>
        <w:tc>
          <w:tcPr>
            <w:tcW w:w="2070" w:type="dxa"/>
            <w:vAlign w:val="bottom"/>
          </w:tcPr>
          <w:p w14:paraId="7A58C9E8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(3,699)</w:t>
            </w:r>
          </w:p>
        </w:tc>
        <w:tc>
          <w:tcPr>
            <w:tcW w:w="275" w:type="dxa"/>
            <w:vAlign w:val="bottom"/>
          </w:tcPr>
          <w:p w14:paraId="3B46B45B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2281D044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275" w:type="dxa"/>
            <w:vAlign w:val="bottom"/>
          </w:tcPr>
          <w:p w14:paraId="691F85EF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9621BBB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(72)</w:t>
            </w:r>
          </w:p>
        </w:tc>
      </w:tr>
      <w:tr w:rsidR="00D91636" w:rsidRPr="00484A4B" w14:paraId="43D9BABA" w14:textId="77777777" w:rsidTr="00D9163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E1EB0B4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A6DCC73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275" w:type="dxa"/>
            <w:vAlign w:val="bottom"/>
          </w:tcPr>
          <w:p w14:paraId="51491059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7B05057D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0AB0807A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303D89BC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1636" w:rsidRPr="00313F3C" w14:paraId="1694B61F" w14:textId="77777777" w:rsidTr="00D91636">
        <w:trPr>
          <w:trHeight w:val="278"/>
        </w:trPr>
        <w:tc>
          <w:tcPr>
            <w:tcW w:w="3132" w:type="dxa"/>
            <w:vAlign w:val="bottom"/>
          </w:tcPr>
          <w:p w14:paraId="12DD4BB6" w14:textId="77777777" w:rsidR="00D91636" w:rsidRPr="00B70136" w:rsidRDefault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E4C4C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94,964</w:t>
            </w:r>
          </w:p>
        </w:tc>
        <w:tc>
          <w:tcPr>
            <w:tcW w:w="275" w:type="dxa"/>
            <w:vAlign w:val="bottom"/>
          </w:tcPr>
          <w:p w14:paraId="0FB1EEE2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5FD76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4C9C05C1">
              <w:rPr>
                <w:rFonts w:ascii="Angsana New" w:hAnsi="Angsana New"/>
                <w:b/>
                <w:bCs/>
                <w:sz w:val="28"/>
              </w:rPr>
              <w:t>261</w:t>
            </w:r>
          </w:p>
        </w:tc>
        <w:tc>
          <w:tcPr>
            <w:tcW w:w="275" w:type="dxa"/>
            <w:vAlign w:val="bottom"/>
          </w:tcPr>
          <w:p w14:paraId="24797BE6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2ECD6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1,831</w:t>
            </w:r>
          </w:p>
        </w:tc>
      </w:tr>
    </w:tbl>
    <w:p w14:paraId="0A5D09EC" w14:textId="77777777" w:rsidR="004B79AD" w:rsidRDefault="004B79AD" w:rsidP="00CC083D">
      <w:pPr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</w:p>
    <w:p w14:paraId="08FB495A" w14:textId="77777777" w:rsidR="00C51743" w:rsidRDefault="004B79A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  <w:sectPr w:rsidR="00C51743" w:rsidSect="00DC6051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gNumType w:chapStyle="1"/>
          <w:cols w:space="720"/>
          <w:docGrid w:linePitch="326"/>
        </w:sectPr>
      </w:pPr>
      <w:r>
        <w:rPr>
          <w:rFonts w:ascii="Angsana New" w:hAnsi="Angsana New"/>
          <w:sz w:val="28"/>
        </w:rPr>
        <w:br w:type="page"/>
      </w:r>
    </w:p>
    <w:p w14:paraId="35B0E44C" w14:textId="4913B20C" w:rsidR="00C62BB4" w:rsidRDefault="00C62BB4" w:rsidP="00C62BB4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</w:rPr>
        <w:lastRenderedPageBreak/>
        <w:t xml:space="preserve">17.5 </w:t>
      </w:r>
      <w:r w:rsidRPr="00C62BB4">
        <w:rPr>
          <w:rFonts w:ascii="Angsana New" w:hAnsi="Angsana New"/>
          <w:spacing w:val="-2"/>
          <w:sz w:val="28"/>
          <w:cs/>
        </w:rPr>
        <w:t>ใบสำคัญแสดงสิทธิที่จะซื้อหุ้นสามัญ</w:t>
      </w:r>
    </w:p>
    <w:p w14:paraId="5E7170C0" w14:textId="4D7A1366" w:rsidR="003E3EC2" w:rsidRDefault="00F05E65" w:rsidP="00D45BC6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-2"/>
          <w:sz w:val="28"/>
        </w:rPr>
      </w:pPr>
      <w:r w:rsidRPr="00C62BB4">
        <w:rPr>
          <w:rFonts w:ascii="Angsana New" w:hAnsi="Angsana New" w:hint="cs"/>
          <w:spacing w:val="-2"/>
          <w:sz w:val="28"/>
          <w:cs/>
        </w:rPr>
        <w:t>กลุ่ม</w:t>
      </w:r>
      <w:r w:rsidRPr="00C62BB4">
        <w:rPr>
          <w:rFonts w:ascii="Angsana New" w:hAnsi="Angsana New"/>
          <w:spacing w:val="-2"/>
          <w:sz w:val="28"/>
          <w:cs/>
        </w:rPr>
        <w:t>บริษัท</w:t>
      </w:r>
      <w:r w:rsidR="002636C5" w:rsidRPr="002636C5">
        <w:rPr>
          <w:rFonts w:ascii="Angsana New" w:hAnsi="Angsana New"/>
          <w:spacing w:val="-2"/>
          <w:sz w:val="28"/>
          <w:cs/>
        </w:rPr>
        <w:t xml:space="preserve">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="004830B4">
        <w:rPr>
          <w:rFonts w:ascii="Angsana New" w:hAnsi="Angsana New" w:hint="cs"/>
          <w:spacing w:val="-2"/>
          <w:sz w:val="28"/>
          <w:cs/>
        </w:rPr>
        <w:t>กลุ่ม</w:t>
      </w:r>
      <w:r w:rsidR="002636C5" w:rsidRPr="002636C5">
        <w:rPr>
          <w:rFonts w:ascii="Angsana New" w:hAnsi="Angsana New"/>
          <w:spacing w:val="-2"/>
          <w:sz w:val="28"/>
          <w:cs/>
        </w:rPr>
        <w:t>บริษัทไม่ได้บันทึกต้นทุนสำหรับมูลค่ายุติธรรมหรือ</w:t>
      </w:r>
      <w:r>
        <w:rPr>
          <w:rFonts w:ascii="Angsana New" w:hAnsi="Angsana New" w:hint="cs"/>
          <w:spacing w:val="-2"/>
          <w:sz w:val="28"/>
          <w:cs/>
        </w:rPr>
        <w:t xml:space="preserve">        </w:t>
      </w:r>
      <w:r w:rsidR="002636C5" w:rsidRPr="002636C5">
        <w:rPr>
          <w:rFonts w:ascii="Angsana New" w:hAnsi="Angsana New"/>
          <w:spacing w:val="-2"/>
          <w:sz w:val="28"/>
          <w:cs/>
        </w:rPr>
        <w:t>มูลค่าที่แท้จริงของใบสำคัญแสดงสิทธิที่จะซื้อหุ้นสามัญดังกล่าวใน</w:t>
      </w:r>
      <w:r w:rsidR="00E108AC" w:rsidRPr="00E108AC">
        <w:rPr>
          <w:rFonts w:ascii="Angsana New" w:hAnsi="Angsana New"/>
          <w:spacing w:val="-2"/>
          <w:sz w:val="28"/>
          <w:cs/>
        </w:rPr>
        <w:t>ข้อมูลทาง</w:t>
      </w:r>
      <w:r w:rsidR="002636C5" w:rsidRPr="00E108AC">
        <w:rPr>
          <w:rFonts w:ascii="Angsana New" w:hAnsi="Angsana New"/>
          <w:spacing w:val="-2"/>
          <w:sz w:val="28"/>
          <w:cs/>
        </w:rPr>
        <w:t>การเงิน</w:t>
      </w:r>
      <w:r w:rsidR="002636C5" w:rsidRPr="002636C5">
        <w:rPr>
          <w:rFonts w:ascii="Angsana New" w:hAnsi="Angsana New"/>
          <w:spacing w:val="-2"/>
          <w:sz w:val="28"/>
          <w:cs/>
        </w:rPr>
        <w:t>นี้</w:t>
      </w:r>
    </w:p>
    <w:p w14:paraId="33CF6E13" w14:textId="77777777" w:rsidR="00D45BC6" w:rsidRPr="00D45BC6" w:rsidRDefault="00D45BC6" w:rsidP="00D45BC6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-2"/>
          <w:sz w:val="28"/>
        </w:rPr>
      </w:pPr>
    </w:p>
    <w:tbl>
      <w:tblPr>
        <w:tblStyle w:val="TableGrid"/>
        <w:tblW w:w="14411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31"/>
        <w:gridCol w:w="78"/>
        <w:gridCol w:w="1072"/>
        <w:gridCol w:w="97"/>
        <w:gridCol w:w="992"/>
        <w:gridCol w:w="88"/>
        <w:gridCol w:w="911"/>
        <w:gridCol w:w="79"/>
        <w:gridCol w:w="911"/>
        <w:gridCol w:w="82"/>
        <w:gridCol w:w="1103"/>
        <w:gridCol w:w="78"/>
        <w:gridCol w:w="911"/>
        <w:gridCol w:w="78"/>
        <w:gridCol w:w="1264"/>
        <w:gridCol w:w="78"/>
        <w:gridCol w:w="1264"/>
        <w:gridCol w:w="84"/>
        <w:gridCol w:w="990"/>
        <w:gridCol w:w="86"/>
        <w:gridCol w:w="994"/>
        <w:gridCol w:w="90"/>
        <w:gridCol w:w="990"/>
        <w:gridCol w:w="86"/>
        <w:gridCol w:w="1174"/>
      </w:tblGrid>
      <w:tr w:rsidR="005E4E85" w:rsidRPr="00A92022" w14:paraId="2198B411" w14:textId="0AC99F34" w:rsidTr="00FE76F8">
        <w:trPr>
          <w:trHeight w:val="60"/>
        </w:trPr>
        <w:tc>
          <w:tcPr>
            <w:tcW w:w="14411" w:type="dxa"/>
            <w:gridSpan w:val="25"/>
            <w:tcBorders>
              <w:bottom w:val="single" w:sz="4" w:space="0" w:color="auto"/>
            </w:tcBorders>
            <w:vAlign w:val="center"/>
          </w:tcPr>
          <w:p w14:paraId="73ED4E67" w14:textId="5573F862" w:rsidR="005E4E85" w:rsidRPr="00F539CC" w:rsidRDefault="005E4E85" w:rsidP="005E4E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zCs w:val="24"/>
                <w:cs/>
              </w:rPr>
              <w:t>ข้อมูลทางการเงินรวม</w:t>
            </w:r>
          </w:p>
        </w:tc>
      </w:tr>
      <w:tr w:rsidR="00FE76F8" w:rsidRPr="00A92022" w14:paraId="46EDCE07" w14:textId="7B3975CA" w:rsidTr="00FE76F8">
        <w:trPr>
          <w:trHeight w:val="162"/>
        </w:trPr>
        <w:tc>
          <w:tcPr>
            <w:tcW w:w="831" w:type="dxa"/>
            <w:vAlign w:val="center"/>
          </w:tcPr>
          <w:p w14:paraId="329B4F9D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0B49FF59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30D5AD7C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106D31B6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18C76B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79A72577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vAlign w:val="bottom"/>
          </w:tcPr>
          <w:p w14:paraId="1C553F04" w14:textId="11D308B5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82" w:type="dxa"/>
            <w:vAlign w:val="bottom"/>
          </w:tcPr>
          <w:p w14:paraId="0D5F4ECE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762EC9" w14:textId="22D99FC5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78" w:type="dxa"/>
            <w:vAlign w:val="bottom"/>
          </w:tcPr>
          <w:p w14:paraId="7D5C2681" w14:textId="493BB2CC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6829" w:type="dxa"/>
            <w:gridSpan w:val="11"/>
            <w:tcBorders>
              <w:bottom w:val="single" w:sz="4" w:space="0" w:color="auto"/>
            </w:tcBorders>
            <w:vAlign w:val="bottom"/>
          </w:tcPr>
          <w:p w14:paraId="35FE72F3" w14:textId="22D76FCB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ลดลงระหว่างรอบระยะเวลา</w:t>
            </w:r>
          </w:p>
        </w:tc>
        <w:tc>
          <w:tcPr>
            <w:tcW w:w="86" w:type="dxa"/>
            <w:vAlign w:val="bottom"/>
          </w:tcPr>
          <w:p w14:paraId="649233B2" w14:textId="77777777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6668C084" w14:textId="6D3F4134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</w:tr>
      <w:tr w:rsidR="000B658C" w:rsidRPr="00A92022" w14:paraId="6B438903" w14:textId="77777777" w:rsidTr="00FE76F8">
        <w:trPr>
          <w:trHeight w:val="495"/>
        </w:trPr>
        <w:tc>
          <w:tcPr>
            <w:tcW w:w="831" w:type="dxa"/>
            <w:vAlign w:val="center"/>
          </w:tcPr>
          <w:p w14:paraId="090DC73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70A0F8A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6A70E14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0780733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D18EF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3366DFE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  <w:vAlign w:val="bottom"/>
          </w:tcPr>
          <w:p w14:paraId="0CA8FEB6" w14:textId="59B1FBC3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กำหนดวันใช้สิทธิ</w:t>
            </w:r>
          </w:p>
        </w:tc>
        <w:tc>
          <w:tcPr>
            <w:tcW w:w="82" w:type="dxa"/>
            <w:vAlign w:val="bottom"/>
          </w:tcPr>
          <w:p w14:paraId="4A40326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BDA92A8" w14:textId="3D3F902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จำนวนคงเหลือ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br/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ณ วันที่ </w:t>
            </w:r>
            <w:r w:rsidR="007756AE">
              <w:rPr>
                <w:rFonts w:asciiTheme="majorBidi" w:hAnsiTheme="majorBidi" w:cstheme="majorBidi"/>
                <w:spacing w:val="-6"/>
                <w:szCs w:val="24"/>
              </w:rPr>
              <w:t>1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="007756AE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มกราคม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</w:t>
            </w:r>
            <w:r w:rsidR="009C00F5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69</w:t>
            </w:r>
          </w:p>
        </w:tc>
        <w:tc>
          <w:tcPr>
            <w:tcW w:w="78" w:type="dxa"/>
            <w:vAlign w:val="bottom"/>
          </w:tcPr>
          <w:p w14:paraId="2B38E67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40EE15E2" w14:textId="530580E7" w:rsidR="000B658C" w:rsidRPr="00A92022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A92022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08CA50D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52F0E9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อัตราการใช้สิทธิ</w:t>
            </w:r>
          </w:p>
          <w:p w14:paraId="495057B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ซื้อหุ้นสามัญ</w:t>
            </w:r>
          </w:p>
          <w:p w14:paraId="2A4176D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ต่อใบสำคัญ</w:t>
            </w:r>
          </w:p>
          <w:p w14:paraId="548C7530" w14:textId="2C79303C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แสดงสิทธิ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2B78A2E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03C39A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หุ้นสามัญ</w:t>
            </w:r>
          </w:p>
          <w:p w14:paraId="617B8212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ออกเพิ่ม</w:t>
            </w:r>
          </w:p>
          <w:p w14:paraId="4E0E6A68" w14:textId="5A39C94D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ระหว่าง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br/>
              <w:t>รอบระยะเวลา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A15069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C63D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ราคาในการ</w:t>
            </w:r>
          </w:p>
          <w:p w14:paraId="08C00DC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ใช้สิทธิซื้อ</w:t>
            </w:r>
          </w:p>
          <w:p w14:paraId="33AB0E39" w14:textId="4ADD1B6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หุ้นสามัญ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bottom"/>
          </w:tcPr>
          <w:p w14:paraId="444D771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ADEE47A" w14:textId="1F711A4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F019D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1B9715" w14:textId="510A0A2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สิทธิซื้อ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br/>
              <w:t>หุ้นสามัญ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br/>
              <w:t>ที่หมดอายุ</w:t>
            </w:r>
          </w:p>
        </w:tc>
        <w:tc>
          <w:tcPr>
            <w:tcW w:w="86" w:type="dxa"/>
            <w:vAlign w:val="bottom"/>
          </w:tcPr>
          <w:p w14:paraId="167FDBE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42239CCF" w14:textId="09347DBF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จำนวนคงเหลือ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br/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ณ วันที่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มีนาคม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2569</w:t>
            </w:r>
          </w:p>
        </w:tc>
      </w:tr>
      <w:tr w:rsidR="000B658C" w:rsidRPr="00A92022" w14:paraId="3ABA94A4" w14:textId="3867BFE3" w:rsidTr="00FE76F8">
        <w:trPr>
          <w:trHeight w:val="304"/>
        </w:trPr>
        <w:tc>
          <w:tcPr>
            <w:tcW w:w="831" w:type="dxa"/>
            <w:tcBorders>
              <w:bottom w:val="single" w:sz="4" w:space="0" w:color="auto"/>
            </w:tcBorders>
          </w:tcPr>
          <w:p w14:paraId="7A40AB11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ออกโดย</w:t>
            </w:r>
          </w:p>
        </w:tc>
        <w:tc>
          <w:tcPr>
            <w:tcW w:w="78" w:type="dxa"/>
          </w:tcPr>
          <w:p w14:paraId="1DEFA28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D3B494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จัดสรรให้แก่</w:t>
            </w:r>
          </w:p>
        </w:tc>
        <w:tc>
          <w:tcPr>
            <w:tcW w:w="97" w:type="dxa"/>
          </w:tcPr>
          <w:p w14:paraId="3675C9C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CBCE7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วันที่อนุมัติ</w:t>
            </w:r>
          </w:p>
        </w:tc>
        <w:tc>
          <w:tcPr>
            <w:tcW w:w="88" w:type="dxa"/>
          </w:tcPr>
          <w:p w14:paraId="28BC4A8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A84DA37" w14:textId="77777777" w:rsidR="000B658C" w:rsidRPr="00F539CC" w:rsidRDefault="000B658C" w:rsidP="000B658C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ครั้งแรก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5B4456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FD73697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ครั้งสุดท้าย</w:t>
            </w:r>
          </w:p>
        </w:tc>
        <w:tc>
          <w:tcPr>
            <w:tcW w:w="82" w:type="dxa"/>
            <w:tcBorders>
              <w:bottom w:val="single" w:sz="4" w:space="0" w:color="FFFFFF" w:themeColor="background1"/>
            </w:tcBorders>
          </w:tcPr>
          <w:p w14:paraId="5E56253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A518F0" w14:textId="3FB07C0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74BB0151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157B9EFD" w14:textId="1669B523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390364F3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3FBCC2" w14:textId="7F854414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1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หน่วย)</w:t>
            </w:r>
          </w:p>
        </w:tc>
        <w:tc>
          <w:tcPr>
            <w:tcW w:w="78" w:type="dxa"/>
          </w:tcPr>
          <w:p w14:paraId="5DBC9E53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B65A525" w14:textId="7056B450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(หุ้น)</w:t>
            </w:r>
          </w:p>
        </w:tc>
        <w:tc>
          <w:tcPr>
            <w:tcW w:w="84" w:type="dxa"/>
          </w:tcPr>
          <w:p w14:paraId="098D4F8E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BA0521" w14:textId="7A3DBBDC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(บาท)</w:t>
            </w:r>
          </w:p>
        </w:tc>
        <w:tc>
          <w:tcPr>
            <w:tcW w:w="86" w:type="dxa"/>
          </w:tcPr>
          <w:p w14:paraId="71C1075D" w14:textId="3C2E0A8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7C8061A" w14:textId="49504E8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(บาท)</w:t>
            </w:r>
          </w:p>
        </w:tc>
        <w:tc>
          <w:tcPr>
            <w:tcW w:w="90" w:type="dxa"/>
          </w:tcPr>
          <w:p w14:paraId="0A0F6F2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CC9689" w14:textId="2B57D003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(ล้านหน่วย)</w:t>
            </w:r>
          </w:p>
        </w:tc>
        <w:tc>
          <w:tcPr>
            <w:tcW w:w="86" w:type="dxa"/>
          </w:tcPr>
          <w:p w14:paraId="058D9F7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3944AC" w14:textId="5CBE0B52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(หน่วย)</w:t>
            </w:r>
          </w:p>
        </w:tc>
      </w:tr>
      <w:tr w:rsidR="000B658C" w:rsidRPr="00A92022" w14:paraId="2FE092D5" w14:textId="1D076B1F" w:rsidTr="00433D91">
        <w:trPr>
          <w:trHeight w:val="603"/>
        </w:trPr>
        <w:tc>
          <w:tcPr>
            <w:tcW w:w="831" w:type="dxa"/>
            <w:tcBorders>
              <w:top w:val="single" w:sz="4" w:space="0" w:color="auto"/>
            </w:tcBorders>
          </w:tcPr>
          <w:p w14:paraId="22E52F2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</w:t>
            </w:r>
          </w:p>
        </w:tc>
        <w:tc>
          <w:tcPr>
            <w:tcW w:w="78" w:type="dxa"/>
          </w:tcPr>
          <w:p w14:paraId="4D4F6B6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AD8F02A" w14:textId="77777777" w:rsidR="000B658C" w:rsidRPr="00F539CC" w:rsidRDefault="000B658C" w:rsidP="000B658C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ผู้ถือหุ้นเดิม</w:t>
            </w:r>
          </w:p>
          <w:p w14:paraId="6F82649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(TAKUNI-W2)</w:t>
            </w:r>
          </w:p>
        </w:tc>
        <w:tc>
          <w:tcPr>
            <w:tcW w:w="97" w:type="dxa"/>
          </w:tcPr>
          <w:p w14:paraId="785A7721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19931B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30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กรกฎาคม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  <w:tc>
          <w:tcPr>
            <w:tcW w:w="88" w:type="dxa"/>
          </w:tcPr>
          <w:p w14:paraId="2D13FAC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7288E6A7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29 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มกราคม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2569</w:t>
            </w:r>
          </w:p>
        </w:tc>
        <w:tc>
          <w:tcPr>
            <w:tcW w:w="79" w:type="dxa"/>
          </w:tcPr>
          <w:p w14:paraId="09059B9E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372FB51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29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มกราคม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2571</w:t>
            </w:r>
          </w:p>
        </w:tc>
        <w:tc>
          <w:tcPr>
            <w:tcW w:w="82" w:type="dxa"/>
            <w:tcBorders>
              <w:top w:val="single" w:sz="4" w:space="0" w:color="FFFFFF" w:themeColor="background1"/>
            </w:tcBorders>
          </w:tcPr>
          <w:p w14:paraId="3C442CF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A00E86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350,000,000</w:t>
            </w:r>
          </w:p>
        </w:tc>
        <w:tc>
          <w:tcPr>
            <w:tcW w:w="78" w:type="dxa"/>
          </w:tcPr>
          <w:p w14:paraId="5E75A31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57FC3CDD" w14:textId="4DB73249" w:rsidR="000B658C" w:rsidRPr="00F539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5FDDC623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20635AA" w14:textId="0810F14A" w:rsidR="000B658C" w:rsidRPr="00F539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5D047DA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C3CABAE" w14:textId="0D056466" w:rsidR="000B658C" w:rsidRPr="00F539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84" w:type="dxa"/>
          </w:tcPr>
          <w:p w14:paraId="3EE19B7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DB5E0C" w14:textId="769BEB65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0.30</w:t>
            </w:r>
          </w:p>
        </w:tc>
        <w:tc>
          <w:tcPr>
            <w:tcW w:w="86" w:type="dxa"/>
          </w:tcPr>
          <w:p w14:paraId="39F5773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FAB370F" w14:textId="22E95F98" w:rsidR="000B658C" w:rsidRPr="00F539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90" w:type="dxa"/>
          </w:tcPr>
          <w:p w14:paraId="42600EB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CB3415" w14:textId="6E050915" w:rsidR="000B658C" w:rsidRPr="00F539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86" w:type="dxa"/>
          </w:tcPr>
          <w:p w14:paraId="5F5983A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0A546E0" w14:textId="08F219E3" w:rsidR="000B658C" w:rsidRPr="00F539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350,000,000</w:t>
            </w:r>
          </w:p>
        </w:tc>
      </w:tr>
      <w:tr w:rsidR="000B658C" w:rsidRPr="00A92022" w14:paraId="28B8F39E" w14:textId="77777777" w:rsidTr="000548A7">
        <w:trPr>
          <w:trHeight w:val="603"/>
        </w:trPr>
        <w:tc>
          <w:tcPr>
            <w:tcW w:w="831" w:type="dxa"/>
          </w:tcPr>
          <w:p w14:paraId="3A65D6E4" w14:textId="246B45B5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กลุ่มบริษัทย่อย</w:t>
            </w:r>
          </w:p>
        </w:tc>
        <w:tc>
          <w:tcPr>
            <w:tcW w:w="78" w:type="dxa"/>
          </w:tcPr>
          <w:p w14:paraId="6FF1C0A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</w:tcPr>
          <w:p w14:paraId="1043723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ผู้ถือหุ้นเดิม</w:t>
            </w:r>
          </w:p>
          <w:p w14:paraId="28784F49" w14:textId="068043FA" w:rsidR="000B658C" w:rsidRPr="00F539CC" w:rsidRDefault="000B658C" w:rsidP="000B658C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CAZ-W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1)</w:t>
            </w:r>
          </w:p>
        </w:tc>
        <w:tc>
          <w:tcPr>
            <w:tcW w:w="97" w:type="dxa"/>
          </w:tcPr>
          <w:p w14:paraId="2A86792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</w:tcPr>
          <w:p w14:paraId="03E30B57" w14:textId="01BC8B91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16 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ธันวาคม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  <w:tc>
          <w:tcPr>
            <w:tcW w:w="88" w:type="dxa"/>
          </w:tcPr>
          <w:p w14:paraId="3836BC3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</w:tcPr>
          <w:p w14:paraId="26E0030B" w14:textId="3942E090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15 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มกราคม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2569</w:t>
            </w:r>
          </w:p>
        </w:tc>
        <w:tc>
          <w:tcPr>
            <w:tcW w:w="79" w:type="dxa"/>
          </w:tcPr>
          <w:p w14:paraId="7AE18E2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</w:tcPr>
          <w:p w14:paraId="3A16F06B" w14:textId="00758462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15 </w:t>
            </w:r>
            <w:r w:rsidR="00DB106D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ธันวา</w:t>
            </w:r>
            <w:r w:rsidR="00057798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คม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2573</w:t>
            </w:r>
          </w:p>
        </w:tc>
        <w:tc>
          <w:tcPr>
            <w:tcW w:w="82" w:type="dxa"/>
          </w:tcPr>
          <w:p w14:paraId="1D11FDB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</w:tcPr>
          <w:p w14:paraId="5EB01061" w14:textId="62452B9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122,400,000</w:t>
            </w:r>
          </w:p>
        </w:tc>
        <w:tc>
          <w:tcPr>
            <w:tcW w:w="78" w:type="dxa"/>
          </w:tcPr>
          <w:p w14:paraId="23713FF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11" w:type="dxa"/>
          </w:tcPr>
          <w:p w14:paraId="4AAFC1B1" w14:textId="4D2E3677" w:rsidR="000B658C" w:rsidRPr="00F539CC" w:rsidRDefault="003544E5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8,379,800</w:t>
            </w:r>
          </w:p>
        </w:tc>
        <w:tc>
          <w:tcPr>
            <w:tcW w:w="78" w:type="dxa"/>
          </w:tcPr>
          <w:p w14:paraId="53A690C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</w:tcPr>
          <w:p w14:paraId="380CBDDE" w14:textId="110220E0" w:rsidR="000B658C" w:rsidRPr="00F539CC" w:rsidRDefault="003544E5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1:1</w:t>
            </w:r>
          </w:p>
        </w:tc>
        <w:tc>
          <w:tcPr>
            <w:tcW w:w="78" w:type="dxa"/>
          </w:tcPr>
          <w:p w14:paraId="5BDCC17E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</w:tcPr>
          <w:p w14:paraId="3EF7E26E" w14:textId="606E3D6B" w:rsidR="000B658C" w:rsidRPr="00F539CC" w:rsidRDefault="004324A6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8,379,800</w:t>
            </w:r>
          </w:p>
        </w:tc>
        <w:tc>
          <w:tcPr>
            <w:tcW w:w="84" w:type="dxa"/>
          </w:tcPr>
          <w:p w14:paraId="46B65FC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</w:tcPr>
          <w:p w14:paraId="5D84B8D2" w14:textId="56A27F5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0.80</w:t>
            </w:r>
          </w:p>
        </w:tc>
        <w:tc>
          <w:tcPr>
            <w:tcW w:w="86" w:type="dxa"/>
          </w:tcPr>
          <w:p w14:paraId="47B3293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4" w:type="dxa"/>
          </w:tcPr>
          <w:p w14:paraId="3F418736" w14:textId="37929BA0" w:rsidR="000B658C" w:rsidRPr="00F539CC" w:rsidRDefault="005E4B38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6,703,840</w:t>
            </w:r>
          </w:p>
        </w:tc>
        <w:tc>
          <w:tcPr>
            <w:tcW w:w="90" w:type="dxa"/>
          </w:tcPr>
          <w:p w14:paraId="4FED071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</w:tcPr>
          <w:p w14:paraId="533613D0" w14:textId="2118207E" w:rsidR="000B658C" w:rsidRPr="00F539CC" w:rsidRDefault="002960D5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86" w:type="dxa"/>
          </w:tcPr>
          <w:p w14:paraId="5CA2E23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174" w:type="dxa"/>
          </w:tcPr>
          <w:p w14:paraId="6FCD0EAD" w14:textId="7B3E538C" w:rsidR="000B658C" w:rsidRPr="00F539CC" w:rsidRDefault="002960D5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114,020,200</w:t>
            </w:r>
          </w:p>
        </w:tc>
      </w:tr>
    </w:tbl>
    <w:p w14:paraId="533526FE" w14:textId="6665220C" w:rsidR="00FE76F8" w:rsidRDefault="00FE76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50D805F8" w14:textId="77777777" w:rsidR="00FE76F8" w:rsidRDefault="00FE76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3E0E95C" w14:textId="77777777" w:rsidR="008F21AD" w:rsidRDefault="008F2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</w:p>
    <w:tbl>
      <w:tblPr>
        <w:tblStyle w:val="TableGrid"/>
        <w:tblW w:w="14411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31"/>
        <w:gridCol w:w="78"/>
        <w:gridCol w:w="1072"/>
        <w:gridCol w:w="97"/>
        <w:gridCol w:w="992"/>
        <w:gridCol w:w="88"/>
        <w:gridCol w:w="911"/>
        <w:gridCol w:w="79"/>
        <w:gridCol w:w="911"/>
        <w:gridCol w:w="82"/>
        <w:gridCol w:w="1103"/>
        <w:gridCol w:w="78"/>
        <w:gridCol w:w="911"/>
        <w:gridCol w:w="78"/>
        <w:gridCol w:w="1264"/>
        <w:gridCol w:w="78"/>
        <w:gridCol w:w="1264"/>
        <w:gridCol w:w="84"/>
        <w:gridCol w:w="990"/>
        <w:gridCol w:w="86"/>
        <w:gridCol w:w="994"/>
        <w:gridCol w:w="90"/>
        <w:gridCol w:w="990"/>
        <w:gridCol w:w="86"/>
        <w:gridCol w:w="1174"/>
      </w:tblGrid>
      <w:tr w:rsidR="00FE76F8" w:rsidRPr="00A92022" w14:paraId="324C74D6" w14:textId="77777777">
        <w:trPr>
          <w:trHeight w:val="60"/>
        </w:trPr>
        <w:tc>
          <w:tcPr>
            <w:tcW w:w="14411" w:type="dxa"/>
            <w:gridSpan w:val="25"/>
            <w:tcBorders>
              <w:bottom w:val="single" w:sz="4" w:space="0" w:color="auto"/>
            </w:tcBorders>
            <w:vAlign w:val="center"/>
          </w:tcPr>
          <w:p w14:paraId="3CD0D371" w14:textId="1FA4DBA6" w:rsidR="00FE76F8" w:rsidRPr="008F21A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 w:rsidRPr="008F21AD">
              <w:rPr>
                <w:rFonts w:ascii="Angsana New" w:hAnsi="Angsana New"/>
                <w:szCs w:val="24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FE76F8" w:rsidRPr="00A92022" w14:paraId="275565DF" w14:textId="77777777">
        <w:trPr>
          <w:trHeight w:val="162"/>
        </w:trPr>
        <w:tc>
          <w:tcPr>
            <w:tcW w:w="831" w:type="dxa"/>
            <w:vAlign w:val="center"/>
          </w:tcPr>
          <w:p w14:paraId="3A2B06F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1FB707AD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4BAE386F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75B7EA30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BA03AE9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3D00BFB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vAlign w:val="bottom"/>
          </w:tcPr>
          <w:p w14:paraId="60C74C0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82" w:type="dxa"/>
            <w:vAlign w:val="bottom"/>
          </w:tcPr>
          <w:p w14:paraId="58BCC17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5C570E6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78" w:type="dxa"/>
            <w:vAlign w:val="bottom"/>
          </w:tcPr>
          <w:p w14:paraId="12CF8DC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6829" w:type="dxa"/>
            <w:gridSpan w:val="11"/>
            <w:tcBorders>
              <w:bottom w:val="single" w:sz="4" w:space="0" w:color="auto"/>
            </w:tcBorders>
            <w:vAlign w:val="bottom"/>
          </w:tcPr>
          <w:p w14:paraId="3F7E223E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ลดลงระหว่างรอบระยะเวลา</w:t>
            </w:r>
          </w:p>
        </w:tc>
        <w:tc>
          <w:tcPr>
            <w:tcW w:w="86" w:type="dxa"/>
            <w:vAlign w:val="bottom"/>
          </w:tcPr>
          <w:p w14:paraId="64F48B66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1494B0F5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</w:tr>
      <w:tr w:rsidR="00FE76F8" w:rsidRPr="00A92022" w14:paraId="720AE3B9" w14:textId="77777777">
        <w:trPr>
          <w:trHeight w:val="495"/>
        </w:trPr>
        <w:tc>
          <w:tcPr>
            <w:tcW w:w="831" w:type="dxa"/>
            <w:vAlign w:val="center"/>
          </w:tcPr>
          <w:p w14:paraId="1231DEB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1E3945D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1638B6D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18CA8A3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D24C6A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76E5E5BB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  <w:vAlign w:val="bottom"/>
          </w:tcPr>
          <w:p w14:paraId="6CAB3ACE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กำหนดวันใช้สิทธิ</w:t>
            </w:r>
          </w:p>
        </w:tc>
        <w:tc>
          <w:tcPr>
            <w:tcW w:w="82" w:type="dxa"/>
            <w:vAlign w:val="bottom"/>
          </w:tcPr>
          <w:p w14:paraId="7FFBE50C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D8EF311" w14:textId="286C2E16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จำนวนคงเหลือ </w:t>
            </w:r>
            <w:r>
              <w:rPr>
                <w:rFonts w:ascii="Angsana New" w:hAnsi="Angsana New"/>
                <w:spacing w:val="-6"/>
                <w:szCs w:val="24"/>
              </w:rPr>
              <w:br/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ณ วันที่ </w:t>
            </w:r>
            <w:r w:rsidR="009C00F5">
              <w:rPr>
                <w:rFonts w:ascii="Angsana New" w:hAnsi="Angsana New"/>
                <w:spacing w:val="-6"/>
                <w:szCs w:val="24"/>
              </w:rPr>
              <w:t>1</w:t>
            </w:r>
            <w:r w:rsidR="007756AE">
              <w:rPr>
                <w:rFonts w:ascii="Angsana New" w:hAnsi="Angsana New" w:hint="cs"/>
                <w:spacing w:val="-6"/>
                <w:szCs w:val="24"/>
                <w:cs/>
              </w:rPr>
              <w:t xml:space="preserve"> มกราคม </w:t>
            </w:r>
            <w:r w:rsidR="009C00F5">
              <w:rPr>
                <w:rFonts w:ascii="Angsana New" w:hAnsi="Angsana New"/>
                <w:spacing w:val="-6"/>
                <w:szCs w:val="24"/>
              </w:rPr>
              <w:t>2569</w:t>
            </w:r>
          </w:p>
        </w:tc>
        <w:tc>
          <w:tcPr>
            <w:tcW w:w="78" w:type="dxa"/>
            <w:vAlign w:val="bottom"/>
          </w:tcPr>
          <w:p w14:paraId="700FE12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C3DEA3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A92022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5E4E1CDC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5B61390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อัตราการใช้สิทธิ</w:t>
            </w:r>
          </w:p>
          <w:p w14:paraId="65196DE0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ซื้อหุ้นสามัญ</w:t>
            </w:r>
          </w:p>
          <w:p w14:paraId="1B99203D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ต่อใบสำคัญ</w:t>
            </w:r>
          </w:p>
          <w:p w14:paraId="5C769348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แสดงสิทธิ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BFD2A2A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A477482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1D0898">
              <w:rPr>
                <w:rFonts w:ascii="Angsana New" w:hAnsi="Angsana New" w:hint="cs"/>
                <w:spacing w:val="-6"/>
                <w:szCs w:val="24"/>
                <w:cs/>
              </w:rPr>
              <w:t>หุ้นสามัญ</w:t>
            </w:r>
          </w:p>
          <w:p w14:paraId="324D849B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1D0898">
              <w:rPr>
                <w:rFonts w:ascii="Angsana New" w:hAnsi="Angsana New" w:hint="cs"/>
                <w:spacing w:val="-6"/>
                <w:szCs w:val="24"/>
                <w:cs/>
              </w:rPr>
              <w:t>ออกเพิ่ม</w:t>
            </w:r>
          </w:p>
          <w:p w14:paraId="62E4FEEE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1D0898">
              <w:rPr>
                <w:rFonts w:ascii="Angsana New" w:hAnsi="Angsana New" w:hint="cs"/>
                <w:spacing w:val="-6"/>
                <w:szCs w:val="24"/>
                <w:cs/>
              </w:rPr>
              <w:t>ระหว่าง</w:t>
            </w:r>
            <w:r>
              <w:rPr>
                <w:rFonts w:ascii="Angsana New" w:hAnsi="Angsana New"/>
                <w:spacing w:val="-6"/>
                <w:szCs w:val="24"/>
                <w:cs/>
              </w:rPr>
              <w:br/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รอบระยะเวลา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0614DB63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312028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0D17BE">
              <w:rPr>
                <w:rFonts w:ascii="Angsana New" w:hAnsi="Angsana New" w:hint="cs"/>
                <w:spacing w:val="-6"/>
                <w:szCs w:val="24"/>
                <w:cs/>
              </w:rPr>
              <w:t>ราคาในการ</w:t>
            </w:r>
          </w:p>
          <w:p w14:paraId="1CAB8B68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0D17BE">
              <w:rPr>
                <w:rFonts w:ascii="Angsana New" w:hAnsi="Angsana New" w:hint="cs"/>
                <w:spacing w:val="-6"/>
                <w:szCs w:val="24"/>
                <w:cs/>
              </w:rPr>
              <w:t>ใช้สิทธิซื้อ</w:t>
            </w:r>
          </w:p>
          <w:p w14:paraId="7C0FC555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0D17BE">
              <w:rPr>
                <w:rFonts w:ascii="Angsana New" w:hAnsi="Angsana New" w:hint="cs"/>
                <w:spacing w:val="-6"/>
                <w:szCs w:val="24"/>
                <w:cs/>
              </w:rPr>
              <w:t>หุ้นสามัญ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bottom"/>
          </w:tcPr>
          <w:p w14:paraId="041242B2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B956108" w14:textId="77777777" w:rsidR="00FE76F8" w:rsidRPr="0064102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64102A">
              <w:rPr>
                <w:rFonts w:ascii="Angsana New" w:hAnsi="Angsana New"/>
                <w:spacing w:val="-6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CB85CDA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CEF516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D523BD">
              <w:rPr>
                <w:rFonts w:ascii="Angsana New" w:hAnsi="Angsana New"/>
                <w:spacing w:val="-6"/>
                <w:szCs w:val="24"/>
                <w:cs/>
              </w:rPr>
              <w:t>สิทธิซื้อ</w:t>
            </w:r>
            <w:r>
              <w:rPr>
                <w:rFonts w:ascii="Angsana New" w:hAnsi="Angsana New"/>
                <w:spacing w:val="-6"/>
                <w:szCs w:val="24"/>
                <w:cs/>
              </w:rPr>
              <w:br/>
            </w:r>
            <w:r w:rsidRPr="00D523BD">
              <w:rPr>
                <w:rFonts w:ascii="Angsana New" w:hAnsi="Angsana New"/>
                <w:spacing w:val="-6"/>
                <w:szCs w:val="24"/>
                <w:cs/>
              </w:rPr>
              <w:t>หุ้นสามัญ</w:t>
            </w:r>
            <w:r>
              <w:rPr>
                <w:rFonts w:ascii="Angsana New" w:hAnsi="Angsana New"/>
                <w:spacing w:val="-6"/>
                <w:szCs w:val="24"/>
                <w:cs/>
              </w:rPr>
              <w:br/>
            </w:r>
            <w:r w:rsidRPr="00D523BD">
              <w:rPr>
                <w:rFonts w:ascii="Angsana New" w:hAnsi="Angsana New"/>
                <w:spacing w:val="-6"/>
                <w:szCs w:val="24"/>
                <w:cs/>
              </w:rPr>
              <w:t>ที่หมดอายุ</w:t>
            </w:r>
          </w:p>
        </w:tc>
        <w:tc>
          <w:tcPr>
            <w:tcW w:w="86" w:type="dxa"/>
            <w:vAlign w:val="bottom"/>
          </w:tcPr>
          <w:p w14:paraId="299CF0F6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04D4C80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จำนวนคงเหลือ </w:t>
            </w:r>
            <w:r>
              <w:rPr>
                <w:rFonts w:ascii="Angsana New" w:hAnsi="Angsana New"/>
                <w:spacing w:val="-6"/>
                <w:szCs w:val="24"/>
              </w:rPr>
              <w:br/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ณ วันที่ </w:t>
            </w:r>
            <w:r w:rsidRPr="00A92022">
              <w:rPr>
                <w:rFonts w:ascii="Angsana New" w:hAnsi="Angsana New"/>
                <w:spacing w:val="-6"/>
                <w:szCs w:val="24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มีนา</w:t>
            </w: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คม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A92022">
              <w:rPr>
                <w:rFonts w:ascii="Angsana New" w:hAnsi="Angsana New"/>
                <w:spacing w:val="-6"/>
                <w:szCs w:val="24"/>
              </w:rPr>
              <w:t>256</w:t>
            </w:r>
            <w:r>
              <w:rPr>
                <w:rFonts w:ascii="Angsana New" w:hAnsi="Angsana New"/>
                <w:spacing w:val="-6"/>
                <w:szCs w:val="24"/>
              </w:rPr>
              <w:t>9</w:t>
            </w:r>
          </w:p>
        </w:tc>
      </w:tr>
      <w:tr w:rsidR="00FE76F8" w:rsidRPr="00A92022" w14:paraId="38EAECBA" w14:textId="77777777">
        <w:trPr>
          <w:trHeight w:val="304"/>
        </w:trPr>
        <w:tc>
          <w:tcPr>
            <w:tcW w:w="831" w:type="dxa"/>
            <w:tcBorders>
              <w:bottom w:val="single" w:sz="4" w:space="0" w:color="auto"/>
            </w:tcBorders>
          </w:tcPr>
          <w:p w14:paraId="26CF23F9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ออกโดย</w:t>
            </w:r>
          </w:p>
        </w:tc>
        <w:tc>
          <w:tcPr>
            <w:tcW w:w="78" w:type="dxa"/>
          </w:tcPr>
          <w:p w14:paraId="73A3D35B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EF04A5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จัดสรรให้แก่</w:t>
            </w:r>
          </w:p>
        </w:tc>
        <w:tc>
          <w:tcPr>
            <w:tcW w:w="97" w:type="dxa"/>
          </w:tcPr>
          <w:p w14:paraId="13609DE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95BC7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วันที่อนุมัติ</w:t>
            </w:r>
          </w:p>
        </w:tc>
        <w:tc>
          <w:tcPr>
            <w:tcW w:w="88" w:type="dxa"/>
          </w:tcPr>
          <w:p w14:paraId="176B36FC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072925CF" w14:textId="77777777" w:rsidR="00FE76F8" w:rsidRPr="00A92022" w:rsidRDefault="00FE76F8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ครั้งแรก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509C3BE2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14B22419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ครั้งสุดท้าย</w:t>
            </w:r>
          </w:p>
        </w:tc>
        <w:tc>
          <w:tcPr>
            <w:tcW w:w="82" w:type="dxa"/>
            <w:tcBorders>
              <w:bottom w:val="single" w:sz="4" w:space="0" w:color="FFFFFF" w:themeColor="background1"/>
            </w:tcBorders>
          </w:tcPr>
          <w:p w14:paraId="111F8224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0D0554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หน่วย</w:t>
            </w: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14:paraId="53635E9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2631186F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1F1157">
              <w:rPr>
                <w:rFonts w:ascii="Angsana New" w:hAnsi="Angsana New"/>
                <w:spacing w:val="-6"/>
                <w:szCs w:val="24"/>
                <w:cs/>
              </w:rPr>
              <w:t>หน่วย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14:paraId="44831B23" w14:textId="77777777" w:rsidR="00FE76F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4B4EC1F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>
              <w:rPr>
                <w:rFonts w:ascii="Angsana New" w:hAnsi="Angsana New"/>
                <w:spacing w:val="-6"/>
                <w:szCs w:val="24"/>
              </w:rPr>
              <w:t>1</w:t>
            </w:r>
            <w:r w:rsidRPr="00E46748">
              <w:rPr>
                <w:rFonts w:ascii="Angsana New" w:hAnsi="Angsana New"/>
                <w:spacing w:val="-6"/>
                <w:szCs w:val="24"/>
                <w:cs/>
              </w:rPr>
              <w:t xml:space="preserve"> หน่วย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14:paraId="5BD35C5E" w14:textId="77777777" w:rsidR="00FE76F8" w:rsidRPr="00764DEF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68B6CC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764DEF">
              <w:rPr>
                <w:rFonts w:ascii="Angsana New" w:hAnsi="Angsana New"/>
                <w:spacing w:val="-6"/>
                <w:szCs w:val="24"/>
                <w:cs/>
              </w:rPr>
              <w:t>หุ้น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84" w:type="dxa"/>
          </w:tcPr>
          <w:p w14:paraId="3DD8AD9D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89370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6557B3">
              <w:rPr>
                <w:rFonts w:ascii="Angsana New" w:hAnsi="Angsana New"/>
                <w:spacing w:val="-6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710DCF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CF9A5E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87585D">
              <w:rPr>
                <w:rFonts w:ascii="Angsana New" w:hAnsi="Angsana New"/>
                <w:spacing w:val="-6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05E755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C8966B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4F1DF3">
              <w:rPr>
                <w:rFonts w:ascii="Angsana New" w:hAnsi="Angsana New"/>
                <w:spacing w:val="-6"/>
                <w:szCs w:val="24"/>
                <w:cs/>
              </w:rPr>
              <w:t>ล้านหน่วย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43F84F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3DD394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หน่วย</w:t>
            </w: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</w:tr>
      <w:tr w:rsidR="00FE76F8" w:rsidRPr="00A92022" w14:paraId="54749ABC" w14:textId="77777777">
        <w:trPr>
          <w:trHeight w:val="603"/>
        </w:trPr>
        <w:tc>
          <w:tcPr>
            <w:tcW w:w="831" w:type="dxa"/>
            <w:tcBorders>
              <w:top w:val="single" w:sz="4" w:space="0" w:color="auto"/>
            </w:tcBorders>
          </w:tcPr>
          <w:p w14:paraId="27885B30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บริษัท</w:t>
            </w:r>
          </w:p>
        </w:tc>
        <w:tc>
          <w:tcPr>
            <w:tcW w:w="78" w:type="dxa"/>
          </w:tcPr>
          <w:p w14:paraId="351EFC1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00B97B96" w14:textId="77777777" w:rsidR="00FE76F8" w:rsidRPr="00A92022" w:rsidRDefault="00FE76F8">
            <w:pP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ผู้ถือหุ้นเดิม</w:t>
            </w:r>
          </w:p>
          <w:p w14:paraId="66C6E7AE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(TAKUNI-W2)</w:t>
            </w:r>
          </w:p>
        </w:tc>
        <w:tc>
          <w:tcPr>
            <w:tcW w:w="97" w:type="dxa"/>
          </w:tcPr>
          <w:p w14:paraId="77B2F54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78556C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30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 กรกฎาคม </w:t>
            </w:r>
            <w:r w:rsidRPr="00A92022">
              <w:rPr>
                <w:rFonts w:ascii="Angsana New" w:hAnsi="Angsana New"/>
                <w:spacing w:val="-6"/>
                <w:szCs w:val="24"/>
              </w:rPr>
              <w:t>2568</w:t>
            </w:r>
          </w:p>
        </w:tc>
        <w:tc>
          <w:tcPr>
            <w:tcW w:w="88" w:type="dxa"/>
          </w:tcPr>
          <w:p w14:paraId="4E71E5B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286F414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 xml:space="preserve">29 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A92022">
              <w:rPr>
                <w:rFonts w:ascii="Angsana New" w:hAnsi="Angsana New"/>
                <w:spacing w:val="-6"/>
                <w:szCs w:val="24"/>
              </w:rPr>
              <w:t>2569</w:t>
            </w:r>
          </w:p>
        </w:tc>
        <w:tc>
          <w:tcPr>
            <w:tcW w:w="79" w:type="dxa"/>
          </w:tcPr>
          <w:p w14:paraId="0E4E5F2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6FA47A36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29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 มกราคม </w:t>
            </w:r>
            <w:r w:rsidRPr="00A92022">
              <w:rPr>
                <w:rFonts w:ascii="Angsana New" w:hAnsi="Angsana New"/>
                <w:spacing w:val="-6"/>
                <w:szCs w:val="24"/>
              </w:rPr>
              <w:t>2571</w:t>
            </w:r>
          </w:p>
        </w:tc>
        <w:tc>
          <w:tcPr>
            <w:tcW w:w="82" w:type="dxa"/>
            <w:tcBorders>
              <w:top w:val="single" w:sz="4" w:space="0" w:color="FFFFFF" w:themeColor="background1"/>
            </w:tcBorders>
          </w:tcPr>
          <w:p w14:paraId="13F158D0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CE8EC52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350,000,000</w:t>
            </w:r>
          </w:p>
        </w:tc>
        <w:tc>
          <w:tcPr>
            <w:tcW w:w="78" w:type="dxa"/>
          </w:tcPr>
          <w:p w14:paraId="7EBEC79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77FB3EAC" w14:textId="387E74B2" w:rsidR="00FE76F8" w:rsidRPr="00A92022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7CA03874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A2B09B" w14:textId="664F9C6B" w:rsidR="00FE76F8" w:rsidRPr="00A92022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615DE48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A14EE0D" w14:textId="173097DB" w:rsidR="00FE76F8" w:rsidRPr="00A92022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84" w:type="dxa"/>
          </w:tcPr>
          <w:p w14:paraId="3FFD4ED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C6CAC6" w14:textId="79A96E6E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0.30</w:t>
            </w:r>
          </w:p>
        </w:tc>
        <w:tc>
          <w:tcPr>
            <w:tcW w:w="86" w:type="dxa"/>
          </w:tcPr>
          <w:p w14:paraId="2C5DF602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BB369BE" w14:textId="73FE6DE4" w:rsidR="00FE76F8" w:rsidRPr="00A92022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90" w:type="dxa"/>
          </w:tcPr>
          <w:p w14:paraId="1CEC6EA6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5D9ADD" w14:textId="02CAAE75" w:rsidR="00FE76F8" w:rsidRPr="00A92022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86" w:type="dxa"/>
          </w:tcPr>
          <w:p w14:paraId="630AF1D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5ECB1FA" w14:textId="34935DE6" w:rsidR="00FE76F8" w:rsidRPr="00A92022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433D91">
              <w:rPr>
                <w:rFonts w:ascii="Angsana New" w:hAnsi="Angsana New"/>
                <w:spacing w:val="-6"/>
                <w:szCs w:val="24"/>
              </w:rPr>
              <w:t>350,000,000</w:t>
            </w:r>
          </w:p>
        </w:tc>
      </w:tr>
    </w:tbl>
    <w:p w14:paraId="09C2301F" w14:textId="77777777" w:rsidR="008F21AD" w:rsidRDefault="008F2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6B4EB1C5" w14:textId="77777777" w:rsidR="005E4E85" w:rsidRDefault="005E4E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  <w:sectPr w:rsidR="005E4E85" w:rsidSect="00DC6051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152" w:right="1264" w:bottom="1008" w:left="1080" w:header="720" w:footer="720" w:gutter="0"/>
          <w:pgNumType w:chapStyle="1"/>
          <w:cols w:space="720"/>
          <w:docGrid w:linePitch="326"/>
        </w:sectPr>
      </w:pPr>
    </w:p>
    <w:p w14:paraId="5D33959D" w14:textId="4A812C21" w:rsidR="00470F39" w:rsidRPr="00277B87" w:rsidRDefault="00470F39" w:rsidP="00455443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ภาษีเงินได้</w:t>
      </w:r>
    </w:p>
    <w:p w14:paraId="1D1D86E0" w14:textId="686C13DE" w:rsidR="00001E4E" w:rsidRPr="00277B87" w:rsidRDefault="00001E4E" w:rsidP="006960E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</w:t>
      </w:r>
      <w:r w:rsidRPr="00277B87">
        <w:rPr>
          <w:rFonts w:ascii="Angsana New" w:hAnsi="Angsana New"/>
          <w:sz w:val="28"/>
          <w:cs/>
        </w:rPr>
        <w:t>รอบระยะเวลา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คูณด้วยอัตราภาษี</w:t>
      </w:r>
      <w:r w:rsidR="001F7407">
        <w:rPr>
          <w:rFonts w:ascii="Angsana New" w:hAnsi="Angsana New"/>
          <w:color w:val="000000"/>
          <w:spacing w:val="-2"/>
          <w:sz w:val="28"/>
        </w:rPr>
        <w:t xml:space="preserve">    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เฉลี่ยทั้งปีที่ประมาณไว้ </w:t>
      </w:r>
      <w:r w:rsidR="001D7CC5" w:rsidRPr="00277B87">
        <w:rPr>
          <w:rFonts w:ascii="Angsana New" w:hAnsi="Angsana New"/>
          <w:color w:val="000000"/>
          <w:spacing w:val="-2"/>
          <w:sz w:val="28"/>
          <w:cs/>
        </w:rPr>
        <w:t>รายได้</w:t>
      </w:r>
      <w:r w:rsidR="00860F01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(ค่าใช้จ่าย) ภาษีเงินได้สำหรับรอบระยะเวลา</w:t>
      </w:r>
      <w:r w:rsidR="00E320B2" w:rsidRPr="00277B87">
        <w:rPr>
          <w:rFonts w:ascii="Angsana New" w:hAnsi="Angsana New"/>
          <w:color w:val="000000"/>
          <w:spacing w:val="-2"/>
          <w:sz w:val="28"/>
          <w:cs/>
        </w:rPr>
        <w:t>สามเดือน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สิ้นสุดวันที่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3</w:t>
      </w:r>
      <w:r w:rsidR="003E1BF9">
        <w:rPr>
          <w:rFonts w:ascii="Angsana New" w:hAnsi="Angsana New"/>
          <w:color w:val="000000"/>
          <w:spacing w:val="-2"/>
          <w:sz w:val="28"/>
        </w:rPr>
        <w:t>1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E1BF9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256</w:t>
      </w:r>
      <w:r w:rsidR="003E1BF9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และ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3E1BF9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1F740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สรุปได้ดังนี</w:t>
      </w:r>
      <w:r w:rsidR="006960EA" w:rsidRPr="00277B87">
        <w:rPr>
          <w:rFonts w:ascii="Angsana New" w:hAnsi="Angsana New"/>
          <w:color w:val="000000"/>
          <w:spacing w:val="-2"/>
          <w:sz w:val="28"/>
          <w:cs/>
        </w:rPr>
        <w:t>้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64"/>
        <w:gridCol w:w="97"/>
        <w:gridCol w:w="1163"/>
        <w:gridCol w:w="96"/>
        <w:gridCol w:w="1170"/>
      </w:tblGrid>
      <w:tr w:rsidR="006960EA" w:rsidRPr="00277B87" w14:paraId="2D5B188F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86476" w14:textId="77777777" w:rsidR="006960EA" w:rsidRPr="00277B87" w:rsidRDefault="006960E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2F655" w14:textId="77777777" w:rsidR="006960EA" w:rsidRPr="00277B87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5C0F131" w14:textId="77777777" w:rsidR="006960EA" w:rsidRPr="00277B87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1EE99" w14:textId="77777777" w:rsidR="006960EA" w:rsidRPr="00277B87" w:rsidRDefault="006960EA" w:rsidP="00D70ECF">
            <w:pPr>
              <w:tabs>
                <w:tab w:val="left" w:pos="2154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E6A2C" w:rsidRPr="00277B87" w14:paraId="20FB8BB1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A1E749" w14:textId="77777777" w:rsidR="005E6A2C" w:rsidRPr="00277B87" w:rsidRDefault="005E6A2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F4CA0" w14:textId="533AEBFE" w:rsidR="005E6A2C" w:rsidRPr="00277B87" w:rsidRDefault="009A2CA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3E1BF9">
              <w:rPr>
                <w:rFonts w:ascii="Angsana New" w:hAnsi="Angsana New"/>
                <w:sz w:val="28"/>
              </w:rPr>
              <w:t xml:space="preserve">31 </w:t>
            </w:r>
            <w:r w:rsidR="003E1BF9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6960EA" w:rsidRPr="00277B87" w14:paraId="62CE8C05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AC9E98A" w14:textId="77777777" w:rsidR="006960EA" w:rsidRPr="00277B87" w:rsidRDefault="006960E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10077" w14:textId="53B9A20E" w:rsidR="006960EA" w:rsidRPr="00277B87" w:rsidRDefault="0042554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6960EA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A4BAAF2" w14:textId="77777777" w:rsidR="006960EA" w:rsidRPr="00277B87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E9FE53" w14:textId="1E85298D" w:rsidR="006960EA" w:rsidRPr="00277B87" w:rsidRDefault="00425544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6960EA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960EA" w:rsidRPr="00277B87" w14:paraId="1FD68989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4DC6D8" w14:textId="77777777" w:rsidR="006960EA" w:rsidRPr="00277B87" w:rsidRDefault="006960E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2342C" w14:textId="1CEF5AE7" w:rsidR="006960EA" w:rsidRPr="00277B87" w:rsidRDefault="006960E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283E73" w14:textId="77777777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079AD" w14:textId="15FF7C5D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F78A8A8" w14:textId="77777777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B0175" w14:textId="53228C18" w:rsidR="006960EA" w:rsidRPr="00277B87" w:rsidRDefault="006960E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3CA3C9D5" w14:textId="77777777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2D29B" w14:textId="1C6C96A8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8</w:t>
            </w:r>
          </w:p>
        </w:tc>
      </w:tr>
      <w:tr w:rsidR="00921775" w:rsidRPr="00277B87" w14:paraId="331262FF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66FEC0" w14:textId="1F20FD40" w:rsidR="00921775" w:rsidRPr="00277B87" w:rsidRDefault="00921775" w:rsidP="00921775">
            <w:pPr>
              <w:pStyle w:val="Heading5"/>
              <w:keepNext w:val="0"/>
              <w:spacing w:line="240" w:lineRule="auto"/>
              <w:ind w:left="-3" w:right="58" w:firstLine="0"/>
              <w:rPr>
                <w:spacing w:val="-4"/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7C524" w14:textId="33C360DB" w:rsidR="00921775" w:rsidRPr="00277B87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62FB87" w14:textId="77777777" w:rsidR="00921775" w:rsidRPr="00277B87" w:rsidRDefault="00921775" w:rsidP="00921775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A5830DA" w14:textId="2E7E0645" w:rsidR="00921775" w:rsidRPr="00277B87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456E7A0" w14:textId="77777777" w:rsidR="00921775" w:rsidRPr="00277B87" w:rsidRDefault="00921775" w:rsidP="00921775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00A318" w14:textId="1076894D" w:rsidR="00921775" w:rsidRPr="00277B87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047D8B84" w14:textId="77777777" w:rsidR="00921775" w:rsidRPr="00277B87" w:rsidRDefault="00921775" w:rsidP="00921775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5DF87B" w14:textId="39A88156" w:rsidR="00921775" w:rsidRPr="00277B87" w:rsidRDefault="00921775" w:rsidP="00921775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4C88" w:rsidRPr="00277B87" w14:paraId="0A4AB200" w14:textId="77777777" w:rsidTr="004E1419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6CA215" w14:textId="5442C652" w:rsidR="00764C88" w:rsidRPr="00277B87" w:rsidRDefault="00764C88" w:rsidP="00764C88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EA7A" w14:textId="14FED80D" w:rsidR="00764C88" w:rsidRPr="00277B87" w:rsidRDefault="0062492C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64C88" w:rsidRPr="0096295E">
              <w:rPr>
                <w:rFonts w:ascii="Angsana New" w:hAnsi="Angsana New"/>
                <w:sz w:val="28"/>
              </w:rPr>
              <w:t>8,</w:t>
            </w:r>
            <w:r w:rsidR="00764C88">
              <w:rPr>
                <w:rFonts w:ascii="Angsana New" w:hAnsi="Angsana New"/>
                <w:sz w:val="28"/>
              </w:rPr>
              <w:t>416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24E8" w14:textId="77777777" w:rsidR="00764C88" w:rsidRPr="00277B87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C945" w14:textId="02A0FD38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(11,130)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58F9" w14:textId="77777777" w:rsidR="00764C88" w:rsidRPr="00277B87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1A80" w14:textId="4D7DF06C" w:rsidR="00764C88" w:rsidRPr="00277B87" w:rsidRDefault="00764C88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9CBC" w14:textId="77777777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91EA" w14:textId="489E27D9" w:rsidR="00764C88" w:rsidRPr="00277B87" w:rsidRDefault="00764C88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  <w:r w:rsidRPr="003B197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64C88" w:rsidRPr="00277B87" w14:paraId="119593DD" w14:textId="77777777" w:rsidTr="004E1419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E9B645E" w14:textId="60167C80" w:rsidR="00764C88" w:rsidRPr="00277B87" w:rsidRDefault="00764C88" w:rsidP="00764C88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spacing w:val="-4"/>
                <w:sz w:val="28"/>
                <w:szCs w:val="28"/>
                <w:u w:val="single"/>
                <w:cs/>
              </w:rPr>
            </w:pPr>
            <w:r w:rsidRPr="00277B87">
              <w:rPr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5718" w14:textId="776C2CD5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11C1" w14:textId="77777777" w:rsidR="00764C88" w:rsidRPr="00277B87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F161" w14:textId="16FEFBA2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1EF08" w14:textId="77777777" w:rsidR="00764C88" w:rsidRPr="00277B87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C2BF" w14:textId="4F08414E" w:rsidR="00764C88" w:rsidRPr="00277B87" w:rsidRDefault="00764C88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061C" w14:textId="77777777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2927" w14:textId="0ABE23CF" w:rsidR="00764C88" w:rsidRPr="00277B87" w:rsidRDefault="00764C88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4C88" w:rsidRPr="00277B87" w14:paraId="6458B4C2" w14:textId="77777777" w:rsidTr="004E141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563ED5" w14:textId="47455216" w:rsidR="00764C88" w:rsidRPr="00277B87" w:rsidRDefault="00764C88" w:rsidP="00764C88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380A" w14:textId="4287C4DF" w:rsidR="00764C88" w:rsidRPr="00277B87" w:rsidRDefault="006A7AE0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620" w14:textId="77777777" w:rsidR="00764C88" w:rsidRPr="00277B87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0FD6" w14:textId="3FAEDE23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681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3FC9" w14:textId="77777777" w:rsidR="00764C88" w:rsidRPr="00277B87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E0F4" w14:textId="0FF9779B" w:rsidR="00764C88" w:rsidRPr="00277B87" w:rsidRDefault="00AF49D1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CFCC" w14:textId="77777777" w:rsidR="00764C88" w:rsidRPr="00277B87" w:rsidRDefault="00764C88" w:rsidP="00764C88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B92C" w14:textId="0A7CC250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 w:rsidRPr="003B1973">
              <w:rPr>
                <w:rFonts w:ascii="Angsana New" w:hAnsi="Angsana New"/>
                <w:spacing w:val="-4"/>
                <w:sz w:val="28"/>
              </w:rPr>
              <w:t>40</w:t>
            </w:r>
          </w:p>
        </w:tc>
      </w:tr>
      <w:tr w:rsidR="00C303A5" w:rsidRPr="00277B87" w14:paraId="5C6AFDF2" w14:textId="77777777" w:rsidTr="004E141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24B233" w14:textId="27DB47AA" w:rsidR="00C303A5" w:rsidRPr="00277B87" w:rsidRDefault="00E268D6" w:rsidP="00764C88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E268D6">
              <w:rPr>
                <w:b w:val="0"/>
                <w:bCs w:val="0"/>
                <w:sz w:val="28"/>
                <w:szCs w:val="28"/>
                <w:cs/>
              </w:rPr>
              <w:t>การใช้ประโยชน์จากผลขาดทุนสะสมทางภาษ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1FF9" w14:textId="64DCA4BC" w:rsidR="00C303A5" w:rsidRDefault="00C303A5" w:rsidP="00764C88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A92AA3">
              <w:rPr>
                <w:rFonts w:ascii="Angsana New" w:hAnsi="Angsana New"/>
                <w:spacing w:val="-4"/>
                <w:sz w:val="28"/>
              </w:rPr>
              <w:t>8,416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7E4F" w14:textId="77777777" w:rsidR="00C303A5" w:rsidRPr="00277B87" w:rsidRDefault="00C303A5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5112" w14:textId="3B762517" w:rsidR="00C303A5" w:rsidRDefault="00927424" w:rsidP="00764C88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1E79" w14:textId="77777777" w:rsidR="00C303A5" w:rsidRPr="00277B87" w:rsidRDefault="00C303A5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6B00B" w14:textId="3E79A930" w:rsidR="00C303A5" w:rsidRDefault="00927424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76A8" w14:textId="77777777" w:rsidR="00C303A5" w:rsidRPr="00277B87" w:rsidRDefault="00C303A5" w:rsidP="00764C88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CAA4" w14:textId="5C5C7B5D" w:rsidR="00C303A5" w:rsidRPr="003B1973" w:rsidRDefault="00927424" w:rsidP="00764C88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64C88" w:rsidRPr="00277B87" w14:paraId="3AD587EE" w14:textId="77777777" w:rsidTr="004E141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AD8DFC" w14:textId="0BC6B6E3" w:rsidR="00764C88" w:rsidRPr="00277B87" w:rsidRDefault="001D7CC5" w:rsidP="00764C88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</w:rPr>
            </w:pPr>
            <w:r w:rsidRPr="00277B87">
              <w:rPr>
                <w:sz w:val="28"/>
                <w:szCs w:val="28"/>
                <w:cs/>
              </w:rPr>
              <w:t>รายได้</w:t>
            </w:r>
            <w:r w:rsidR="00764C88" w:rsidRPr="00277B87">
              <w:rPr>
                <w:sz w:val="28"/>
                <w:szCs w:val="28"/>
              </w:rPr>
              <w:t xml:space="preserve"> </w:t>
            </w:r>
            <w:r w:rsidR="00572D6C" w:rsidRPr="00277B87">
              <w:rPr>
                <w:sz w:val="28"/>
                <w:szCs w:val="28"/>
              </w:rPr>
              <w:t>(</w:t>
            </w:r>
            <w:r w:rsidR="00572D6C" w:rsidRPr="00277B87">
              <w:rPr>
                <w:sz w:val="28"/>
                <w:szCs w:val="28"/>
                <w:cs/>
              </w:rPr>
              <w:t>ค่าใช้จ่าย</w:t>
            </w:r>
            <w:r w:rsidR="00572D6C" w:rsidRPr="00277B87">
              <w:rPr>
                <w:sz w:val="28"/>
                <w:szCs w:val="28"/>
              </w:rPr>
              <w:t xml:space="preserve">) </w:t>
            </w:r>
            <w:r w:rsidR="00764C88" w:rsidRPr="00277B87">
              <w:rPr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A1B6658" w14:textId="2ED385C1" w:rsidR="00764C88" w:rsidRPr="00277B87" w:rsidRDefault="00764C88" w:rsidP="00764C88">
            <w:pPr>
              <w:pStyle w:val="Heading5"/>
              <w:keepNext w:val="0"/>
              <w:spacing w:line="240" w:lineRule="auto"/>
              <w:ind w:left="180" w:right="58" w:hanging="107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</w:rPr>
              <w:t xml:space="preserve"> </w:t>
            </w:r>
            <w:r w:rsidRPr="00277B87">
              <w:rPr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21F13" w14:textId="493BC550" w:rsidR="00764C88" w:rsidRPr="00AF49D1" w:rsidRDefault="006A7AE0" w:rsidP="00764C88">
            <w:pPr>
              <w:tabs>
                <w:tab w:val="decimal" w:pos="1014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49D1">
              <w:rPr>
                <w:rFonts w:ascii="Angsana New" w:hAnsi="Angsana New"/>
                <w:b/>
                <w:bCs/>
                <w:spacing w:val="-4"/>
                <w:sz w:val="28"/>
              </w:rPr>
              <w:t>298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0554" w14:textId="77777777" w:rsidR="00764C88" w:rsidRPr="00AF49D1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C30CC" w14:textId="5E76C83C" w:rsidR="00764C88" w:rsidRPr="00AF49D1" w:rsidRDefault="00764C88" w:rsidP="00764C88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F49D1">
              <w:rPr>
                <w:rFonts w:ascii="Angsana New" w:hAnsi="Angsana New"/>
                <w:b/>
                <w:bCs/>
                <w:spacing w:val="-4"/>
                <w:sz w:val="28"/>
              </w:rPr>
              <w:t>(10,449)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CE4F" w14:textId="77777777" w:rsidR="00764C88" w:rsidRPr="00AF49D1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1FA27E" w14:textId="6A487A32" w:rsidR="00764C88" w:rsidRPr="00AF49D1" w:rsidRDefault="00AF49D1" w:rsidP="00764C88">
            <w:pPr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F49D1">
              <w:rPr>
                <w:rFonts w:ascii="Angsana New" w:hAnsi="Angsana New"/>
                <w:b/>
                <w:bCs/>
                <w:sz w:val="28"/>
              </w:rPr>
              <w:t>80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5D91" w14:textId="77777777" w:rsidR="00764C88" w:rsidRPr="00277B87" w:rsidRDefault="00764C88" w:rsidP="00764C88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775A71" w14:textId="6F372BCF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1973">
              <w:rPr>
                <w:rFonts w:ascii="Angsana New" w:hAnsi="Angsana New"/>
                <w:b/>
                <w:bCs/>
                <w:spacing w:val="-4"/>
                <w:sz w:val="28"/>
              </w:rPr>
              <w:t>40</w:t>
            </w:r>
          </w:p>
        </w:tc>
      </w:tr>
    </w:tbl>
    <w:p w14:paraId="621385B6" w14:textId="4003259D" w:rsidR="00F53166" w:rsidRPr="00277B87" w:rsidRDefault="0E075460" w:rsidP="00026B4D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กำไร (ขาดทุน) ต่อหุ้น</w:t>
      </w:r>
    </w:p>
    <w:p w14:paraId="3506C83A" w14:textId="447B9501" w:rsidR="003621D3" w:rsidRPr="00277B87" w:rsidRDefault="005B2BF0" w:rsidP="00075229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กำไร</w:t>
      </w:r>
      <w:r w:rsidR="009F5741">
        <w:rPr>
          <w:rFonts w:ascii="Angsana New" w:hAnsi="Angsana New" w:hint="cs"/>
          <w:color w:val="000000"/>
          <w:spacing w:val="-2"/>
          <w:sz w:val="28"/>
          <w:cs/>
        </w:rPr>
        <w:t xml:space="preserve"> (ขาดทุน)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ต่อหุ้นขั้นพื้นฐานคำนวณโดยการหารกำไร</w:t>
      </w:r>
      <w:r w:rsidR="00B52892">
        <w:rPr>
          <w:rFonts w:ascii="Angsana New" w:hAnsi="Angsana New"/>
          <w:color w:val="000000"/>
          <w:spacing w:val="-2"/>
          <w:sz w:val="28"/>
        </w:rPr>
        <w:t xml:space="preserve"> </w:t>
      </w:r>
      <w:r w:rsidR="00B52892">
        <w:rPr>
          <w:rFonts w:ascii="Angsana New" w:hAnsi="Angsana New" w:hint="cs"/>
          <w:color w:val="000000"/>
          <w:spacing w:val="-2"/>
          <w:sz w:val="28"/>
          <w:cs/>
        </w:rPr>
        <w:t xml:space="preserve">(ขาดทุน)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ำหรับรอบระยะเวลาสามเดือน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รอบระยะเวลา</w:t>
      </w:r>
    </w:p>
    <w:p w14:paraId="2F7E8743" w14:textId="068EB675" w:rsidR="001025A7" w:rsidRPr="001025A7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1025A7">
        <w:rPr>
          <w:rFonts w:ascii="Angsana New" w:hAnsi="Angsana New" w:hint="cs"/>
          <w:color w:val="000000"/>
          <w:spacing w:val="-2"/>
          <w:sz w:val="28"/>
          <w:cs/>
        </w:rPr>
        <w:t>สำหรับกำไร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</w:t>
      </w:r>
      <w:r w:rsidR="00515F91">
        <w:rPr>
          <w:rFonts w:ascii="Angsana New" w:hAnsi="Angsana New" w:hint="cs"/>
          <w:color w:val="000000"/>
          <w:spacing w:val="-2"/>
          <w:sz w:val="28"/>
          <w:cs/>
        </w:rPr>
        <w:t xml:space="preserve">  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ปรับลดได้ถูกแปลงเป็นหุ้นสามัญทั้งหมด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ซึ่งได้แก่ใบสำคัญแสดงสิทธิซื้อหุ้นสามัญตามรายละเอียดดังนี้</w:t>
      </w:r>
    </w:p>
    <w:p w14:paraId="1433E4D8" w14:textId="02439073" w:rsidR="00066743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1025A7">
        <w:rPr>
          <w:rFonts w:ascii="Angsana New" w:hAnsi="Angsana New" w:hint="cs"/>
          <w:color w:val="000000"/>
          <w:spacing w:val="-2"/>
          <w:sz w:val="28"/>
          <w:cs/>
        </w:rPr>
        <w:t>เมื่อวันที่</w:t>
      </w:r>
      <w:r w:rsidR="00732E9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2547F">
        <w:rPr>
          <w:rFonts w:ascii="Angsana New" w:hAnsi="Angsana New"/>
          <w:color w:val="000000"/>
          <w:spacing w:val="-2"/>
          <w:sz w:val="28"/>
        </w:rPr>
        <w:t>30</w:t>
      </w:r>
      <w:r w:rsidR="003244F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BF7F68" w:rsidRPr="00F65FC1">
        <w:rPr>
          <w:rFonts w:ascii="Angsana New" w:hAnsi="Angsana New"/>
          <w:color w:val="000000"/>
          <w:spacing w:val="-2"/>
          <w:sz w:val="28"/>
          <w:cs/>
        </w:rPr>
        <w:t>กรกฎาคม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2547F">
        <w:rPr>
          <w:rFonts w:ascii="Angsana New" w:hAnsi="Angsana New"/>
          <w:color w:val="000000"/>
          <w:spacing w:val="-2"/>
          <w:sz w:val="28"/>
        </w:rPr>
        <w:t>2568</w:t>
      </w:r>
      <w:r w:rsidR="00732E9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บริษัทได้ออกใบสำคัญแสดงสิทธิที่จะซื้อหุ้นสามัญของบริษัทครั้ง</w:t>
      </w:r>
      <w:r w:rsidRPr="00F65FC1">
        <w:rPr>
          <w:rFonts w:ascii="Angsana New" w:hAnsi="Angsana New"/>
          <w:color w:val="000000"/>
          <w:spacing w:val="-2"/>
          <w:sz w:val="28"/>
          <w:cs/>
        </w:rPr>
        <w:t>ที่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2547F">
        <w:rPr>
          <w:rFonts w:ascii="Angsana New" w:hAnsi="Angsana New"/>
          <w:color w:val="000000"/>
          <w:spacing w:val="-2"/>
          <w:sz w:val="28"/>
        </w:rPr>
        <w:t>2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65FC1">
        <w:rPr>
          <w:rFonts w:ascii="Angsana New" w:hAnsi="Angsana New"/>
          <w:color w:val="000000"/>
          <w:spacing w:val="-2"/>
          <w:sz w:val="28"/>
          <w:cs/>
        </w:rPr>
        <w:t>(</w:t>
      </w:r>
      <w:r w:rsidRPr="00F65FC1">
        <w:rPr>
          <w:rFonts w:ascii="Angsana New" w:hAnsi="Angsana New"/>
          <w:color w:val="000000"/>
          <w:spacing w:val="-2"/>
          <w:sz w:val="28"/>
        </w:rPr>
        <w:t>TAKUNI-W</w:t>
      </w:r>
      <w:r w:rsidR="00D2547F">
        <w:rPr>
          <w:rFonts w:ascii="Angsana New" w:hAnsi="Angsana New"/>
          <w:color w:val="000000"/>
          <w:spacing w:val="-2"/>
          <w:sz w:val="28"/>
        </w:rPr>
        <w:t>2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โดยไม่คิดมูลค่า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1D2CF2" w:rsidRPr="00F65FC1">
        <w:rPr>
          <w:rFonts w:ascii="Angsana New" w:hAnsi="Angsana New"/>
          <w:color w:val="000000"/>
          <w:spacing w:val="-2"/>
          <w:sz w:val="28"/>
          <w:cs/>
        </w:rPr>
        <w:t>จำนวน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350,000,000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1D2CF2" w:rsidRPr="00F65FC1">
        <w:rPr>
          <w:rFonts w:ascii="Angsana New" w:hAnsi="Angsana New"/>
          <w:color w:val="000000"/>
          <w:spacing w:val="-2"/>
          <w:sz w:val="28"/>
          <w:cs/>
        </w:rPr>
        <w:t>หน่วย</w:t>
      </w:r>
      <w:r w:rsidR="001D2CF2" w:rsidRPr="001D2CF2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066743">
        <w:rPr>
          <w:rFonts w:ascii="Angsana New" w:hAnsi="Angsana New"/>
          <w:color w:val="000000"/>
          <w:spacing w:val="-2"/>
          <w:sz w:val="28"/>
          <w:cs/>
        </w:rPr>
        <w:t>เพื่อจัดสรรให้แก่ผู้ถือหุ้นเดิมที่จองชื่อหุ้นกู้แปลงสภาพตามสัดส่วนจำนวนหุ้นที่ผู้ถือหุ้นแต่ละรายถืออยู่ในอัตราส่วน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1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066743">
        <w:rPr>
          <w:rFonts w:ascii="Angsana New" w:hAnsi="Angsana New"/>
          <w:color w:val="000000"/>
          <w:spacing w:val="-2"/>
          <w:sz w:val="28"/>
          <w:cs/>
        </w:rPr>
        <w:t>หน่วยหุ้นกู้แปลงสภาพต่อ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3,500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066743">
        <w:rPr>
          <w:rFonts w:ascii="Angsana New" w:hAnsi="Angsana New"/>
          <w:color w:val="000000"/>
          <w:spacing w:val="-2"/>
          <w:sz w:val="28"/>
          <w:cs/>
        </w:rPr>
        <w:t>หน่วยใบสำคัญแสดงสิทธิที่จะซื้อหุ้นสามัญ ใบสำคัญแสดงสิทธิที่จะ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ซื้อหุ้นสามัญ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1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หน่วยแปลงสภาพได้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1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หุ้นสามัญ และมีราคาใช้สิทธิหุ้นละ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0.30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บาท โดยใช้สิทธิได้ภายหลังจาก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6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เดือน นับจากวันที่ออก ซึ่งใช้สิทธิได้ทุก</w:t>
      </w:r>
      <w:r w:rsidR="00A051E9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</w:t>
      </w:r>
      <w:r w:rsidR="00A051E9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เดือน นับตั้งแต่วันใช้สิทธิ</w:t>
      </w:r>
      <w:r w:rsidR="00F65FC1">
        <w:rPr>
          <w:rFonts w:ascii="Angsana New" w:hAnsi="Angsana New" w:hint="cs"/>
          <w:color w:val="000000"/>
          <w:spacing w:val="-2"/>
          <w:sz w:val="28"/>
          <w:cs/>
        </w:rPr>
        <w:t>ค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รั้งแรก และมีกำหนดครบระยะเวลาการใช้สิทธิ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</w:t>
      </w:r>
      <w:r w:rsidR="00066743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ปี นับจากวันที่ออก</w:t>
      </w:r>
    </w:p>
    <w:p w14:paraId="452E4A29" w14:textId="720FC5F4" w:rsidR="001025A7" w:rsidRPr="001025A7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1025A7">
        <w:rPr>
          <w:rFonts w:ascii="Angsana New" w:hAnsi="Angsana New" w:hint="cs"/>
          <w:color w:val="000000"/>
          <w:spacing w:val="-2"/>
          <w:sz w:val="28"/>
          <w:cs/>
        </w:rPr>
        <w:t>ใบสำคัญแสดงสิทธิซื้อหุ้นสามัญคงเหลือ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31</w:t>
      </w:r>
      <w:r w:rsidR="00DF548C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DF548C">
        <w:rPr>
          <w:rFonts w:ascii="Angsana New" w:hAnsi="Angsana New"/>
          <w:color w:val="000000"/>
          <w:spacing w:val="-2"/>
          <w:sz w:val="28"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2569</w:t>
      </w:r>
      <w:r w:rsidR="00DF548C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เป็นใบสำคัญแสดงสิทธิซื้อหุ้นสามัญที่จัดสรรให้แก่ผู้ถือหุ้นของบริษัท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ซึ่งมีผลต่อการคำนวณกำไร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ต่อหุ้นปรับลดเนื่องจากราคาตามสิทธิของใบสำคัญแสดงสิทธิที่เหลืออยู่ต่ำกว่าราคาตลาดเฉลี่ยของหุ้นสามัญของบริษัทในระหว่าง</w:t>
      </w:r>
      <w:r w:rsidR="009635D8">
        <w:rPr>
          <w:rFonts w:ascii="Angsana New" w:hAnsi="Angsana New" w:hint="cs"/>
          <w:color w:val="000000"/>
          <w:spacing w:val="-2"/>
          <w:sz w:val="28"/>
          <w:cs/>
        </w:rPr>
        <w:t>รอบระยะเวลา</w:t>
      </w:r>
      <w:r w:rsidR="002360BB">
        <w:rPr>
          <w:rFonts w:ascii="Angsana New" w:hAnsi="Angsana New" w:hint="cs"/>
          <w:color w:val="000000"/>
          <w:spacing w:val="-2"/>
          <w:sz w:val="28"/>
          <w:cs/>
        </w:rPr>
        <w:t>สามเดือน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สิ้นสุดวันที่</w:t>
      </w:r>
      <w:r w:rsidR="00DF548C">
        <w:rPr>
          <w:rFonts w:ascii="Angsana New" w:hAnsi="Angsana New"/>
          <w:color w:val="000000"/>
          <w:spacing w:val="-2"/>
          <w:sz w:val="28"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31</w:t>
      </w:r>
      <w:r w:rsidR="00DF548C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DF548C">
        <w:rPr>
          <w:rFonts w:ascii="Angsana New" w:hAnsi="Angsana New"/>
          <w:color w:val="000000"/>
          <w:spacing w:val="-2"/>
          <w:sz w:val="28"/>
        </w:rPr>
        <w:t xml:space="preserve"> 2569</w:t>
      </w:r>
    </w:p>
    <w:p w14:paraId="1BDFD2A6" w14:textId="77777777" w:rsidR="001025A7" w:rsidRPr="001025A7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CACEB5B" w14:textId="6E5D249E" w:rsidR="00B60BC3" w:rsidRPr="00277B87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1025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ขาดทุนต่อหุ้นขั้นพื้นฐานสำหรับรอบระยะเวลาสามเดือนสิ้นสุดวันที่</w:t>
      </w:r>
      <w:r w:rsidR="00A051E9">
        <w:rPr>
          <w:rFonts w:ascii="Angsana New" w:hAnsi="Angsana New"/>
          <w:color w:val="000000"/>
          <w:spacing w:val="-2"/>
          <w:sz w:val="28"/>
        </w:rPr>
        <w:t xml:space="preserve"> 31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tbl>
      <w:tblPr>
        <w:tblW w:w="4800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3"/>
        <w:gridCol w:w="1168"/>
        <w:gridCol w:w="88"/>
        <w:gridCol w:w="1170"/>
        <w:gridCol w:w="86"/>
        <w:gridCol w:w="1174"/>
        <w:gridCol w:w="86"/>
        <w:gridCol w:w="1174"/>
      </w:tblGrid>
      <w:tr w:rsidR="00176588" w:rsidRPr="00277B87" w14:paraId="3684903B" w14:textId="77777777" w:rsidTr="007540A3">
        <w:trPr>
          <w:trHeight w:val="249"/>
        </w:trPr>
        <w:tc>
          <w:tcPr>
            <w:tcW w:w="5000" w:type="pct"/>
            <w:gridSpan w:val="8"/>
          </w:tcPr>
          <w:p w14:paraId="594B3D89" w14:textId="77777777" w:rsidR="00176588" w:rsidRPr="00277B87" w:rsidRDefault="00176588" w:rsidP="00673B30">
            <w:pPr>
              <w:tabs>
                <w:tab w:val="left" w:pos="2160"/>
              </w:tabs>
              <w:ind w:left="-126" w:right="83" w:firstLine="126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176588" w:rsidRPr="00277B87" w14:paraId="33D8718F" w14:textId="77777777" w:rsidTr="00075229">
        <w:trPr>
          <w:trHeight w:val="249"/>
        </w:trPr>
        <w:tc>
          <w:tcPr>
            <w:tcW w:w="2358" w:type="pct"/>
          </w:tcPr>
          <w:p w14:paraId="169DEAA6" w14:textId="2B29E9C5" w:rsidR="00176588" w:rsidRPr="00277B87" w:rsidRDefault="00176588" w:rsidP="00A51171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42" w:type="pct"/>
            <w:gridSpan w:val="7"/>
            <w:tcBorders>
              <w:bottom w:val="single" w:sz="4" w:space="0" w:color="auto"/>
            </w:tcBorders>
          </w:tcPr>
          <w:p w14:paraId="28ED54BC" w14:textId="0E342488" w:rsidR="00176588" w:rsidRPr="00C30718" w:rsidRDefault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สำหรับรอบระยะเวลาสามเดือนสิ้นสุดวันที่</w:t>
            </w:r>
            <w:r w:rsidR="00A051E9">
              <w:rPr>
                <w:rFonts w:ascii="Angsana New" w:hAnsi="Angsana New"/>
                <w:spacing w:val="-4"/>
                <w:sz w:val="28"/>
              </w:rPr>
              <w:t xml:space="preserve"> 31 </w:t>
            </w:r>
            <w:r w:rsidR="004E797D">
              <w:rPr>
                <w:rFonts w:ascii="Angsana New" w:hAnsi="Angsana New" w:hint="cs"/>
                <w:spacing w:val="-4"/>
                <w:sz w:val="28"/>
                <w:cs/>
              </w:rPr>
              <w:t>มีนาคม</w:t>
            </w:r>
          </w:p>
        </w:tc>
      </w:tr>
      <w:tr w:rsidR="00876687" w:rsidRPr="00277B87" w14:paraId="2930AE65" w14:textId="77777777" w:rsidTr="00075229">
        <w:trPr>
          <w:trHeight w:val="249"/>
        </w:trPr>
        <w:tc>
          <w:tcPr>
            <w:tcW w:w="2358" w:type="pct"/>
          </w:tcPr>
          <w:p w14:paraId="7A0F0B0E" w14:textId="77777777" w:rsidR="00876687" w:rsidRPr="00277B87" w:rsidRDefault="00876687" w:rsidP="00876687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</w:tcPr>
          <w:p w14:paraId="2E2821A8" w14:textId="4CFA30A5" w:rsidR="00876687" w:rsidRPr="00C30718" w:rsidRDefault="00876687" w:rsidP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6" w:type="pct"/>
          </w:tcPr>
          <w:p w14:paraId="549FF063" w14:textId="77777777" w:rsidR="00876687" w:rsidRPr="00C30718" w:rsidRDefault="00876687" w:rsidP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0" w:type="pct"/>
            <w:gridSpan w:val="3"/>
            <w:tcBorders>
              <w:bottom w:val="single" w:sz="4" w:space="0" w:color="auto"/>
            </w:tcBorders>
          </w:tcPr>
          <w:p w14:paraId="16D5F550" w14:textId="35290043" w:rsidR="00876687" w:rsidRPr="00C30718" w:rsidRDefault="00876687" w:rsidP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4E797D" w:rsidRPr="00277B87" w14:paraId="740193E7" w14:textId="77777777" w:rsidTr="00075229">
        <w:trPr>
          <w:trHeight w:val="51"/>
        </w:trPr>
        <w:tc>
          <w:tcPr>
            <w:tcW w:w="2358" w:type="pct"/>
          </w:tcPr>
          <w:p w14:paraId="11895CCF" w14:textId="77777777" w:rsidR="004E797D" w:rsidRPr="00277B87" w:rsidRDefault="004E797D" w:rsidP="004E797D">
            <w:pPr>
              <w:snapToGrid w:val="0"/>
              <w:ind w:right="-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5DBA2D37" w14:textId="7ED2FC7D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4A6583C7" w14:textId="77777777" w:rsidR="004E797D" w:rsidRPr="00C30718" w:rsidRDefault="004E797D" w:rsidP="004E797D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37D393E" w14:textId="083AD71D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6" w:type="pct"/>
          </w:tcPr>
          <w:p w14:paraId="6609D218" w14:textId="77777777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21CDC301" w14:textId="57211FC3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6DBEC07F" w14:textId="77777777" w:rsidR="004E797D" w:rsidRPr="00C30718" w:rsidRDefault="004E797D" w:rsidP="004E797D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49EBBEBF" w14:textId="3A46F49C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E797D" w:rsidRPr="00277B87" w14:paraId="0ADBD3F4" w14:textId="77777777" w:rsidTr="00BE1010">
        <w:trPr>
          <w:trHeight w:val="594"/>
        </w:trPr>
        <w:tc>
          <w:tcPr>
            <w:tcW w:w="2358" w:type="pct"/>
          </w:tcPr>
          <w:p w14:paraId="0AFB768B" w14:textId="052855EA" w:rsidR="004E797D" w:rsidRPr="00B235EC" w:rsidRDefault="004E797D" w:rsidP="004E797D">
            <w:pPr>
              <w:ind w:left="448" w:right="8" w:hanging="448"/>
              <w:rPr>
                <w:rFonts w:ascii="Angsana New" w:hAnsi="Angsana New"/>
                <w:sz w:val="28"/>
                <w:cs/>
              </w:rPr>
            </w:pP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ส่วนแบ่งขาดทุน</w:t>
            </w:r>
            <w:r w:rsidR="00DF5A9E" w:rsidRPr="00DC6830">
              <w:rPr>
                <w:rFonts w:ascii="Angsana New" w:hAnsi="Angsana New"/>
                <w:sz w:val="28"/>
                <w:cs/>
                <w:lang w:val="en-GB"/>
              </w:rPr>
              <w:t>สำหรับรอบระยะเวลาสามเดือน</w:t>
            </w:r>
            <w:r w:rsidR="00753E64">
              <w:rPr>
                <w:rFonts w:ascii="Angsana New" w:hAnsi="Angsana New"/>
                <w:sz w:val="28"/>
                <w:lang w:val="en-GB"/>
              </w:rPr>
              <w:br/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ที่เป็นของผู้ถือหุ้นของบริษัทใหญ่ 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  <w:tc>
          <w:tcPr>
            <w:tcW w:w="624" w:type="pct"/>
            <w:vAlign w:val="bottom"/>
          </w:tcPr>
          <w:p w14:paraId="6BFF59FB" w14:textId="39876C63" w:rsidR="004E797D" w:rsidRPr="00EC184E" w:rsidRDefault="003A4D9B" w:rsidP="004E797D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 w:rsidRPr="003A4D9B">
              <w:rPr>
                <w:rFonts w:ascii="Angsana New" w:hAnsi="Angsana New"/>
                <w:sz w:val="28"/>
              </w:rPr>
              <w:t>(5,</w:t>
            </w:r>
            <w:r w:rsidR="001D6C06" w:rsidRPr="00E47FEC">
              <w:rPr>
                <w:rFonts w:ascii="Angsana New" w:hAnsi="Angsana New"/>
                <w:sz w:val="28"/>
              </w:rPr>
              <w:t>39</w:t>
            </w:r>
            <w:r w:rsidR="00113704">
              <w:rPr>
                <w:rFonts w:ascii="Angsana New" w:hAnsi="Angsana New"/>
                <w:sz w:val="28"/>
              </w:rPr>
              <w:t>9</w:t>
            </w:r>
            <w:r w:rsidRPr="003A4D9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7" w:type="pct"/>
            <w:vAlign w:val="bottom"/>
          </w:tcPr>
          <w:p w14:paraId="3E2BE7D2" w14:textId="77777777" w:rsidR="004E797D" w:rsidRPr="00F33C2A" w:rsidRDefault="004E797D" w:rsidP="004E797D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vAlign w:val="bottom"/>
          </w:tcPr>
          <w:p w14:paraId="35694406" w14:textId="5BC19809" w:rsidR="004E797D" w:rsidRPr="00F33C2A" w:rsidRDefault="006E2DF9" w:rsidP="004E797D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</w:t>
            </w:r>
            <w:r w:rsidR="008C3FA9" w:rsidRPr="008C3FA9">
              <w:rPr>
                <w:rFonts w:asciiTheme="majorBidi" w:hAnsiTheme="majorBidi" w:cstheme="majorBidi"/>
                <w:sz w:val="28"/>
              </w:rPr>
              <w:t>690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6" w:type="pct"/>
            <w:vAlign w:val="bottom"/>
          </w:tcPr>
          <w:p w14:paraId="226360C4" w14:textId="77777777" w:rsidR="004E797D" w:rsidRPr="00F33C2A" w:rsidRDefault="004E797D" w:rsidP="004E797D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5983F6B9" w14:textId="45E6110D" w:rsidR="004E797D" w:rsidRPr="00F33C2A" w:rsidRDefault="00BE1010" w:rsidP="004E797D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BE1010">
              <w:rPr>
                <w:rFonts w:ascii="Angsana New" w:hAnsi="Angsana New"/>
                <w:sz w:val="28"/>
              </w:rPr>
              <w:t>(9,</w:t>
            </w:r>
            <w:r w:rsidR="001D6C06" w:rsidRPr="00E47FEC">
              <w:rPr>
                <w:rFonts w:ascii="Angsana New" w:hAnsi="Angsana New"/>
                <w:sz w:val="28"/>
              </w:rPr>
              <w:t>150</w:t>
            </w:r>
            <w:r w:rsidRPr="00BE101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6" w:type="pct"/>
            <w:vAlign w:val="bottom"/>
          </w:tcPr>
          <w:p w14:paraId="369D07E6" w14:textId="77777777" w:rsidR="004E797D" w:rsidRPr="00F33C2A" w:rsidRDefault="004E797D" w:rsidP="004E797D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4144E396" w14:textId="721811E0" w:rsidR="004E797D" w:rsidRPr="00F33C2A" w:rsidRDefault="00114918" w:rsidP="004E797D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(21,914)</w:t>
            </w:r>
          </w:p>
        </w:tc>
      </w:tr>
      <w:tr w:rsidR="00DD54C1" w:rsidRPr="00277B87" w14:paraId="34B20CC3" w14:textId="77777777" w:rsidTr="00BE1010">
        <w:trPr>
          <w:trHeight w:val="264"/>
        </w:trPr>
        <w:tc>
          <w:tcPr>
            <w:tcW w:w="2358" w:type="pct"/>
          </w:tcPr>
          <w:p w14:paraId="67CA6408" w14:textId="1955AD3B" w:rsidR="00DD54C1" w:rsidRPr="00277B87" w:rsidRDefault="00DD54C1" w:rsidP="00DD54C1">
            <w:pPr>
              <w:ind w:right="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0A39CE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0A39CE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5A6C6996" w14:textId="3EA1476A" w:rsidR="00DD54C1" w:rsidRPr="00F33C2A" w:rsidRDefault="003A4D9B" w:rsidP="00DD54C1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96144A">
              <w:rPr>
                <w:rFonts w:asciiTheme="majorBidi" w:hAnsiTheme="majorBidi" w:cstheme="majorBidi"/>
                <w:sz w:val="28"/>
              </w:rPr>
              <w:t>800,000</w:t>
            </w:r>
          </w:p>
        </w:tc>
        <w:tc>
          <w:tcPr>
            <w:tcW w:w="47" w:type="pct"/>
            <w:vAlign w:val="bottom"/>
          </w:tcPr>
          <w:p w14:paraId="0C1B81CD" w14:textId="77777777" w:rsidR="00DD54C1" w:rsidRPr="00F33C2A" w:rsidRDefault="00DD54C1" w:rsidP="00DD54C1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64F54F1" w14:textId="77777777" w:rsidR="00DD54C1" w:rsidRPr="00F33C2A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F33C2A"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6" w:type="pct"/>
            <w:vAlign w:val="bottom"/>
          </w:tcPr>
          <w:p w14:paraId="7C7A4F41" w14:textId="77777777" w:rsidR="00DD54C1" w:rsidRPr="00F33C2A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7B3F692B" w14:textId="7AEFC55A" w:rsidR="00DD54C1" w:rsidRPr="00F33C2A" w:rsidRDefault="00BE1010" w:rsidP="00DD54C1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 w:rsidRPr="0096144A">
              <w:rPr>
                <w:rFonts w:asciiTheme="majorBidi" w:hAnsiTheme="majorBidi" w:cstheme="majorBidi"/>
                <w:sz w:val="28"/>
              </w:rPr>
              <w:t>800,000</w:t>
            </w:r>
          </w:p>
        </w:tc>
        <w:tc>
          <w:tcPr>
            <w:tcW w:w="46" w:type="pct"/>
            <w:vAlign w:val="bottom"/>
          </w:tcPr>
          <w:p w14:paraId="4AB2A0DD" w14:textId="77777777" w:rsidR="00DD54C1" w:rsidRPr="00F33C2A" w:rsidRDefault="00DD54C1" w:rsidP="00DD54C1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41D21D12" w14:textId="1138249C" w:rsidR="00DD54C1" w:rsidRPr="00F33C2A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96144A">
              <w:rPr>
                <w:rFonts w:asciiTheme="majorBidi" w:hAnsiTheme="majorBidi" w:cstheme="majorBidi"/>
                <w:sz w:val="28"/>
              </w:rPr>
              <w:t>800,000</w:t>
            </w:r>
          </w:p>
        </w:tc>
      </w:tr>
      <w:tr w:rsidR="00DD54C1" w:rsidRPr="00277B87" w14:paraId="5F58C546" w14:textId="77777777" w:rsidTr="00BE1010">
        <w:trPr>
          <w:trHeight w:val="251"/>
        </w:trPr>
        <w:tc>
          <w:tcPr>
            <w:tcW w:w="2358" w:type="pct"/>
            <w:vAlign w:val="bottom"/>
          </w:tcPr>
          <w:p w14:paraId="2DA06AC9" w14:textId="6D9197EE" w:rsidR="00DD54C1" w:rsidRPr="00277B87" w:rsidRDefault="00DD54C1" w:rsidP="00DD54C1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ต่อหุ้นขั้นพื้นฐาน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D619B" w14:textId="550CE99F" w:rsidR="00DD54C1" w:rsidRPr="00F33C2A" w:rsidRDefault="00BE1010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E1010">
              <w:rPr>
                <w:rFonts w:ascii="Angsana New" w:hAnsi="Angsana New"/>
                <w:b/>
                <w:bCs/>
                <w:sz w:val="28"/>
              </w:rPr>
              <w:t>(0.007)</w:t>
            </w:r>
          </w:p>
        </w:tc>
        <w:tc>
          <w:tcPr>
            <w:tcW w:w="47" w:type="pct"/>
            <w:vAlign w:val="bottom"/>
          </w:tcPr>
          <w:p w14:paraId="2E06672E" w14:textId="77777777" w:rsidR="00DD54C1" w:rsidRPr="00F33C2A" w:rsidRDefault="00DD54C1" w:rsidP="00DD54C1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0A88" w14:textId="0DFC2D21" w:rsidR="00DD54C1" w:rsidRPr="00F33C2A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(0.034)</w:t>
            </w:r>
          </w:p>
        </w:tc>
        <w:tc>
          <w:tcPr>
            <w:tcW w:w="46" w:type="pct"/>
            <w:vAlign w:val="bottom"/>
          </w:tcPr>
          <w:p w14:paraId="10EDCD70" w14:textId="77777777" w:rsidR="00DD54C1" w:rsidRPr="00F33C2A" w:rsidRDefault="00DD54C1" w:rsidP="00DD54C1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F06DA" w14:textId="71ABCDA5" w:rsidR="00DD54C1" w:rsidRPr="00F33C2A" w:rsidRDefault="00BE1010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E1010">
              <w:rPr>
                <w:rFonts w:ascii="Angsana New" w:hAnsi="Angsana New"/>
                <w:b/>
                <w:bCs/>
                <w:sz w:val="28"/>
              </w:rPr>
              <w:t>(0.011)</w:t>
            </w:r>
          </w:p>
        </w:tc>
        <w:tc>
          <w:tcPr>
            <w:tcW w:w="46" w:type="pct"/>
            <w:vAlign w:val="bottom"/>
          </w:tcPr>
          <w:p w14:paraId="25E67F69" w14:textId="77777777" w:rsidR="00DD54C1" w:rsidRPr="00F33C2A" w:rsidRDefault="00DD54C1" w:rsidP="00DD54C1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2AB0D" w14:textId="31E11D49" w:rsidR="00DD54C1" w:rsidRPr="00F33C2A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(0.027)</w:t>
            </w:r>
          </w:p>
        </w:tc>
      </w:tr>
      <w:tr w:rsidR="00DD54C1" w:rsidRPr="00277B87" w14:paraId="2FD1B5E2" w14:textId="77777777" w:rsidTr="00C47F9F">
        <w:trPr>
          <w:trHeight w:val="251"/>
        </w:trPr>
        <w:tc>
          <w:tcPr>
            <w:tcW w:w="2358" w:type="pct"/>
            <w:vAlign w:val="bottom"/>
          </w:tcPr>
          <w:p w14:paraId="6B94E711" w14:textId="77777777" w:rsidR="00DD54C1" w:rsidRPr="00277B87" w:rsidRDefault="00DD54C1" w:rsidP="00DD54C1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4A7172CF" w14:textId="77777777" w:rsidR="00DD54C1" w:rsidRPr="00277B87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7" w:type="pct"/>
            <w:vAlign w:val="bottom"/>
          </w:tcPr>
          <w:p w14:paraId="7D4E3DF2" w14:textId="77777777" w:rsidR="00DD54C1" w:rsidRPr="00277B87" w:rsidRDefault="00DD54C1" w:rsidP="00DD54C1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3DAB6972" w14:textId="77777777" w:rsidR="00DD54C1" w:rsidRPr="00277B87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6" w:type="pct"/>
            <w:vAlign w:val="bottom"/>
          </w:tcPr>
          <w:p w14:paraId="73F9100E" w14:textId="77777777" w:rsidR="00DD54C1" w:rsidRPr="00277B87" w:rsidRDefault="00DD54C1" w:rsidP="00DD54C1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34E9DA87" w14:textId="77777777" w:rsidR="00DD54C1" w:rsidRPr="00277B87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46" w:type="pct"/>
            <w:vAlign w:val="bottom"/>
          </w:tcPr>
          <w:p w14:paraId="0A71472F" w14:textId="77777777" w:rsidR="00DD54C1" w:rsidRPr="00277B87" w:rsidRDefault="00DD54C1" w:rsidP="00DD54C1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36C49D42" w14:textId="77777777" w:rsidR="00DD54C1" w:rsidRPr="00277B87" w:rsidRDefault="00DD54C1" w:rsidP="00DD54C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</w:tbl>
    <w:p w14:paraId="25C9608C" w14:textId="0E9B6E6E" w:rsidR="002E432D" w:rsidRPr="009B2138" w:rsidRDefault="009B2138" w:rsidP="0058619B">
      <w:pPr>
        <w:pStyle w:val="ListParagraph"/>
        <w:spacing w:line="240" w:lineRule="atLeast"/>
        <w:ind w:left="360"/>
        <w:jc w:val="thaiDistribute"/>
        <w:rPr>
          <w:rFonts w:ascii="Angsana New" w:hAnsi="Angsana New"/>
          <w:sz w:val="28"/>
        </w:rPr>
      </w:pPr>
      <w:r w:rsidRPr="009B2138">
        <w:rPr>
          <w:rFonts w:ascii="Angsana New" w:hAnsi="Angsana New"/>
          <w:sz w:val="28"/>
          <w:cs/>
        </w:rPr>
        <w:t>ในการคำนวณ</w:t>
      </w:r>
      <w:r>
        <w:rPr>
          <w:rFonts w:ascii="Angsana New" w:hAnsi="Angsana New" w:hint="cs"/>
          <w:sz w:val="28"/>
          <w:cs/>
        </w:rPr>
        <w:t>ขาดทุน</w:t>
      </w:r>
      <w:r w:rsidRPr="009B2138">
        <w:rPr>
          <w:rFonts w:ascii="Angsana New" w:hAnsi="Angsana New"/>
          <w:sz w:val="28"/>
          <w:cs/>
        </w:rPr>
        <w:t xml:space="preserve">ต่อหุ้นปรับลด บริษัทไม่ได้นำใบสำคัญแสดงสิทธิจำนวน </w:t>
      </w:r>
      <w:r w:rsidR="003E426D">
        <w:rPr>
          <w:rFonts w:ascii="Angsana New" w:hAnsi="Angsana New"/>
          <w:sz w:val="28"/>
        </w:rPr>
        <w:t>350</w:t>
      </w:r>
      <w:r w:rsidRPr="009B2138">
        <w:rPr>
          <w:rFonts w:ascii="Angsana New" w:hAnsi="Angsana New"/>
          <w:sz w:val="28"/>
        </w:rPr>
        <w:t xml:space="preserve"> </w:t>
      </w:r>
      <w:r w:rsidR="003E426D">
        <w:rPr>
          <w:rFonts w:ascii="Angsana New" w:hAnsi="Angsana New" w:hint="cs"/>
          <w:sz w:val="28"/>
          <w:cs/>
        </w:rPr>
        <w:t>ล้าน</w:t>
      </w:r>
      <w:r w:rsidRPr="009B2138">
        <w:rPr>
          <w:rFonts w:ascii="Angsana New" w:hAnsi="Angsana New"/>
          <w:sz w:val="28"/>
          <w:cs/>
        </w:rPr>
        <w:t>หน่วย มารวมในการคำนวณจำนวน</w:t>
      </w:r>
      <w:r w:rsidR="0058619B">
        <w:rPr>
          <w:rFonts w:ascii="Angsana New" w:hAnsi="Angsana New"/>
          <w:sz w:val="28"/>
        </w:rPr>
        <w:t xml:space="preserve">  </w:t>
      </w:r>
      <w:r w:rsidRPr="009B2138">
        <w:rPr>
          <w:rFonts w:ascii="Angsana New" w:hAnsi="Angsana New"/>
          <w:sz w:val="28"/>
          <w:cs/>
        </w:rPr>
        <w:t>หุ้นสามัญถัวเฉลี่ยถ่วงน้ำหนัก เนื่องจากบริษัทมีผลขาดทุนสุทธิสำหรับ</w:t>
      </w:r>
      <w:r w:rsidR="00824EF3">
        <w:rPr>
          <w:rFonts w:ascii="Angsana New" w:hAnsi="Angsana New" w:hint="cs"/>
          <w:color w:val="000000"/>
          <w:spacing w:val="-2"/>
          <w:sz w:val="28"/>
          <w:cs/>
        </w:rPr>
        <w:t>รอบระยะเวลา</w:t>
      </w:r>
      <w:r w:rsidRPr="009B2138">
        <w:rPr>
          <w:rFonts w:ascii="Angsana New" w:hAnsi="Angsana New"/>
          <w:sz w:val="28"/>
          <w:cs/>
        </w:rPr>
        <w:t xml:space="preserve">สามเดือนสิ้นสุดวันที่ </w:t>
      </w:r>
      <w:r w:rsidRPr="009B2138">
        <w:rPr>
          <w:rFonts w:ascii="Angsana New" w:hAnsi="Angsana New"/>
          <w:sz w:val="28"/>
        </w:rPr>
        <w:t xml:space="preserve">31 </w:t>
      </w:r>
      <w:r w:rsidRPr="009B2138">
        <w:rPr>
          <w:rFonts w:ascii="Angsana New" w:hAnsi="Angsana New"/>
          <w:sz w:val="28"/>
          <w:cs/>
        </w:rPr>
        <w:t xml:space="preserve">มีนาคม </w:t>
      </w:r>
      <w:r w:rsidRPr="009B2138">
        <w:rPr>
          <w:rFonts w:ascii="Angsana New" w:hAnsi="Angsana New"/>
          <w:sz w:val="28"/>
        </w:rPr>
        <w:t xml:space="preserve">2569 </w:t>
      </w:r>
      <w:r w:rsidR="0058619B">
        <w:rPr>
          <w:rFonts w:ascii="Angsana New" w:hAnsi="Angsana New"/>
          <w:sz w:val="28"/>
        </w:rPr>
        <w:t xml:space="preserve"> </w:t>
      </w:r>
      <w:r w:rsidRPr="009B2138">
        <w:rPr>
          <w:rFonts w:ascii="Angsana New" w:hAnsi="Angsana New"/>
          <w:sz w:val="28"/>
          <w:cs/>
        </w:rPr>
        <w:t>ซึ่งการนำมารวมจะมีผลทำให้</w:t>
      </w:r>
      <w:r w:rsidR="00B926B7">
        <w:rPr>
          <w:rFonts w:ascii="Angsana New" w:hAnsi="Angsana New" w:hint="cs"/>
          <w:sz w:val="28"/>
          <w:cs/>
        </w:rPr>
        <w:t>ขาดทุน</w:t>
      </w:r>
      <w:r w:rsidRPr="009B2138">
        <w:rPr>
          <w:rFonts w:ascii="Angsana New" w:hAnsi="Angsana New"/>
          <w:sz w:val="28"/>
          <w:cs/>
        </w:rPr>
        <w:t>ต่อหุ้นปรับลดลดลง (</w:t>
      </w:r>
      <w:r w:rsidRPr="009B2138">
        <w:rPr>
          <w:rFonts w:ascii="Angsana New" w:hAnsi="Angsana New"/>
          <w:sz w:val="28"/>
        </w:rPr>
        <w:t>Anti-dilutive)</w:t>
      </w:r>
    </w:p>
    <w:p w14:paraId="46CD3754" w14:textId="77777777" w:rsidR="002E432D" w:rsidRDefault="002E43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1736AD8A" w14:textId="150E4A45" w:rsidR="00A00055" w:rsidRPr="00277B87" w:rsidRDefault="00A00055" w:rsidP="00026B4D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ข้อมูลทางการเงินจำแนกตามส่วนงานและการจำแนกรายได้</w:t>
      </w:r>
    </w:p>
    <w:p w14:paraId="27AC3C69" w14:textId="32A4FD03" w:rsidR="00A00055" w:rsidRPr="00277B87" w:rsidRDefault="00A00055" w:rsidP="006965EB">
      <w:pPr>
        <w:spacing w:before="120"/>
        <w:ind w:left="360"/>
        <w:jc w:val="thaiDistribute"/>
        <w:rPr>
          <w:rFonts w:ascii="Angsana New" w:eastAsia="Times New Roman" w:hAnsi="Angsana New"/>
          <w:spacing w:val="-2"/>
          <w:sz w:val="28"/>
        </w:rPr>
      </w:pPr>
      <w:r w:rsidRPr="00277B87">
        <w:rPr>
          <w:rFonts w:ascii="Angsana New" w:hAnsi="Angsana New"/>
          <w:spacing w:val="-2"/>
          <w:sz w:val="28"/>
          <w:cs/>
        </w:rPr>
        <w:t>สำหรับ</w:t>
      </w:r>
      <w:r w:rsidR="00E74262" w:rsidRPr="00277B87">
        <w:rPr>
          <w:rFonts w:ascii="Angsana New" w:hAnsi="Angsana New"/>
          <w:spacing w:val="-2"/>
          <w:sz w:val="28"/>
          <w:cs/>
        </w:rPr>
        <w:t>รอบระยะเวลา</w:t>
      </w:r>
      <w:r w:rsidR="00BF20CC" w:rsidRPr="00277B87">
        <w:rPr>
          <w:rFonts w:ascii="Angsana New" w:hAnsi="Angsana New"/>
          <w:spacing w:val="-2"/>
          <w:sz w:val="28"/>
          <w:cs/>
        </w:rPr>
        <w:t>สามเดือน</w:t>
      </w:r>
      <w:r w:rsidRPr="00277B87">
        <w:rPr>
          <w:rFonts w:ascii="Angsana New" w:hAnsi="Angsana New"/>
          <w:spacing w:val="-2"/>
          <w:sz w:val="28"/>
          <w:cs/>
        </w:rPr>
        <w:t>สิ้นสุดวันที่</w:t>
      </w:r>
      <w:r w:rsidR="00A051E9">
        <w:rPr>
          <w:rFonts w:ascii="Angsana New" w:hAnsi="Angsana New"/>
          <w:spacing w:val="-2"/>
          <w:sz w:val="28"/>
        </w:rPr>
        <w:t xml:space="preserve"> 31</w:t>
      </w:r>
      <w:r w:rsidR="00A051E9">
        <w:rPr>
          <w:rFonts w:ascii="Angsana New" w:hAnsi="Angsana New"/>
          <w:sz w:val="28"/>
        </w:rPr>
        <w:t xml:space="preserve"> </w:t>
      </w:r>
      <w:r w:rsidR="00F571D3">
        <w:rPr>
          <w:rFonts w:ascii="Angsana New" w:hAnsi="Angsana New" w:hint="cs"/>
          <w:sz w:val="28"/>
          <w:cs/>
        </w:rPr>
        <w:t>มีนาคม</w:t>
      </w:r>
      <w:r w:rsidR="00A051E9">
        <w:rPr>
          <w:rFonts w:ascii="Angsana New" w:hAnsi="Angsana New"/>
          <w:sz w:val="28"/>
        </w:rPr>
        <w:t xml:space="preserve"> 2569</w:t>
      </w:r>
      <w:r w:rsidR="00A051E9">
        <w:rPr>
          <w:rFonts w:ascii="Angsana New" w:hAnsi="Angsana New"/>
          <w:spacing w:val="-2"/>
          <w:sz w:val="28"/>
        </w:rPr>
        <w:t xml:space="preserve"> </w:t>
      </w:r>
      <w:r w:rsidRPr="00277B87">
        <w:rPr>
          <w:rFonts w:ascii="Angsana New" w:hAnsi="Angsana New"/>
          <w:spacing w:val="-2"/>
          <w:sz w:val="28"/>
          <w:cs/>
        </w:rPr>
        <w:t>และ</w:t>
      </w:r>
      <w:r w:rsidR="00A051E9">
        <w:rPr>
          <w:rFonts w:ascii="Angsana New" w:hAnsi="Angsana New"/>
          <w:spacing w:val="-2"/>
          <w:sz w:val="28"/>
        </w:rPr>
        <w:t xml:space="preserve"> 2568 </w:t>
      </w:r>
      <w:r w:rsidRPr="00277B87">
        <w:rPr>
          <w:rFonts w:ascii="Angsana New" w:eastAsia="Times New Roman" w:hAnsi="Angsana New"/>
          <w:spacing w:val="-2"/>
          <w:sz w:val="28"/>
          <w:cs/>
        </w:rPr>
        <w:t>กลุ่มบริษัทมี</w:t>
      </w:r>
      <w:r w:rsidR="00A051E9">
        <w:rPr>
          <w:rFonts w:ascii="Angsana New" w:eastAsia="Times New Roman" w:hAnsi="Angsana New"/>
          <w:spacing w:val="-2"/>
          <w:sz w:val="28"/>
        </w:rPr>
        <w:t xml:space="preserve"> 7 </w:t>
      </w:r>
      <w:r w:rsidRPr="00277B87">
        <w:rPr>
          <w:rFonts w:ascii="Angsana New" w:eastAsia="Times New Roman" w:hAnsi="Angsana New"/>
          <w:spacing w:val="-2"/>
          <w:sz w:val="28"/>
          <w:cs/>
        </w:rPr>
        <w:t xml:space="preserve">ส่วนงานที่รายงาน ได้แก่ </w:t>
      </w:r>
    </w:p>
    <w:p w14:paraId="1596413E" w14:textId="66E8BC78" w:rsidR="00A00055" w:rsidRPr="00277B87" w:rsidRDefault="00704207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28"/>
        </w:rPr>
      </w:pPr>
      <w:r w:rsidRPr="00277B87">
        <w:rPr>
          <w:rFonts w:ascii="Angsana New" w:eastAsia="Times New Roman" w:hAnsi="Angsana New"/>
          <w:sz w:val="28"/>
          <w:cs/>
        </w:rPr>
        <w:t>ส่วนงานจำหน่ายแก๊สปิโตรเลียม ได้แก่ ธุรกิจจำหน่ายแก๊สเพื่อการอุปโภคในครัวเรือน อุตสาหกรรม และขนส่ง</w:t>
      </w:r>
    </w:p>
    <w:p w14:paraId="25D8C636" w14:textId="77777777" w:rsidR="00AD2DEF" w:rsidRPr="00277B87" w:rsidRDefault="00AD2DEF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28"/>
        </w:rPr>
      </w:pPr>
      <w:r w:rsidRPr="00277B87">
        <w:rPr>
          <w:rFonts w:ascii="Angsana New" w:eastAsia="Times New Roman" w:hAnsi="Angsana New"/>
          <w:sz w:val="28"/>
          <w:cs/>
        </w:rPr>
        <w:t>ส่วนงานจำหน่ายอุปกรณ์และบริการติดตั้งระบบแก๊ส ได้แก่ ธุรกิจจำหน่ายอุปกรณ์และบริการติดตั้งระบบแก๊สในรถยนต์และอุตสาหกรรม</w:t>
      </w:r>
    </w:p>
    <w:p w14:paraId="63D524AE" w14:textId="2415220F" w:rsidR="00E26920" w:rsidRPr="00277B87" w:rsidRDefault="00FE7F23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277B87">
        <w:rPr>
          <w:rFonts w:ascii="Angsana New" w:eastAsia="Times New Roman" w:hAnsi="Angsana New"/>
          <w:sz w:val="28"/>
          <w:cs/>
        </w:rPr>
        <w:t>ส่วนงานบริการขนส่ง ได้แก่ ธุรกิจบริการขนส่งวัสดุอันตรายและวัสดุก่อสร้างทางบก</w:t>
      </w:r>
    </w:p>
    <w:p w14:paraId="093F5530" w14:textId="77777777" w:rsidR="00FE6327" w:rsidRPr="00277B87" w:rsidRDefault="00FE6327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277B87">
        <w:rPr>
          <w:rFonts w:ascii="Angsana New" w:eastAsia="Times New Roman" w:hAnsi="Angsana New"/>
          <w:spacing w:val="-6"/>
          <w:sz w:val="28"/>
          <w:cs/>
        </w:rPr>
        <w:t>ส่วนงานบริการรับเหมาก่อสร้าง ได้แก่ ธุรกิจรับเหมาก่อสร้าง</w:t>
      </w:r>
    </w:p>
    <w:p w14:paraId="382AB1AA" w14:textId="7A900CAC" w:rsidR="00D14CB5" w:rsidRPr="00277B87" w:rsidRDefault="00D14CB5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277B87">
        <w:rPr>
          <w:rFonts w:ascii="Angsana New" w:eastAsia="Times New Roman" w:hAnsi="Angsana New"/>
          <w:spacing w:val="-6"/>
          <w:sz w:val="28"/>
          <w:cs/>
        </w:rPr>
        <w:t>ส่วนงาน</w:t>
      </w:r>
      <w:r w:rsidR="00A75BC7" w:rsidRPr="00A75BC7">
        <w:rPr>
          <w:rFonts w:ascii="Angsana New" w:eastAsia="Times New Roman" w:hAnsi="Angsana New" w:hint="cs"/>
          <w:spacing w:val="-6"/>
          <w:sz w:val="28"/>
          <w:cs/>
        </w:rPr>
        <w:t>บริการทดสอบและตรวจสอบความปลอดภัยทางวิศวกรรม</w:t>
      </w:r>
      <w:r w:rsidRPr="00277B87">
        <w:rPr>
          <w:rFonts w:ascii="Angsana New" w:eastAsia="Times New Roman" w:hAnsi="Angsana New"/>
          <w:spacing w:val="-6"/>
          <w:sz w:val="28"/>
          <w:cs/>
        </w:rPr>
        <w:t xml:space="preserve"> ได้แก่ </w:t>
      </w:r>
      <w:r w:rsidR="00807B37" w:rsidRPr="00807B37">
        <w:rPr>
          <w:rFonts w:ascii="Angsana New" w:eastAsia="Times New Roman" w:hAnsi="Angsana New" w:hint="cs"/>
          <w:spacing w:val="-6"/>
          <w:sz w:val="28"/>
          <w:cs/>
        </w:rPr>
        <w:t>ธุรกิจบริการทดสอบโดยไม่ทำลายและบริการตรวจสอบ</w:t>
      </w:r>
    </w:p>
    <w:p w14:paraId="31C36756" w14:textId="000202AC" w:rsidR="00E445F0" w:rsidRPr="003A28C5" w:rsidRDefault="00E445F0" w:rsidP="00425AD5">
      <w:pPr>
        <w:pStyle w:val="ListParagraph"/>
        <w:numPr>
          <w:ilvl w:val="0"/>
          <w:numId w:val="2"/>
        </w:numPr>
        <w:rPr>
          <w:rFonts w:ascii="Angsana New" w:eastAsia="Times New Roman" w:hAnsi="Angsana New"/>
          <w:spacing w:val="-6"/>
          <w:sz w:val="28"/>
        </w:rPr>
      </w:pPr>
      <w:r w:rsidRPr="00D108AF">
        <w:rPr>
          <w:rFonts w:ascii="Angsana New" w:hAnsi="Angsana New"/>
          <w:sz w:val="28"/>
          <w:cs/>
        </w:rPr>
        <w:t>ส่วนงาน</w:t>
      </w:r>
      <w:r w:rsidR="00425AD5" w:rsidRPr="00D108AF">
        <w:rPr>
          <w:rFonts w:ascii="Angsana New" w:hAnsi="Angsana New"/>
          <w:sz w:val="28"/>
          <w:cs/>
        </w:rPr>
        <w:t>ธุรกิจซื้อขายสินค้าทั่วไป</w:t>
      </w:r>
      <w:r w:rsidRPr="00D108AF">
        <w:rPr>
          <w:rFonts w:ascii="Angsana New" w:hAnsi="Angsana New"/>
          <w:sz w:val="28"/>
          <w:cs/>
        </w:rPr>
        <w:t xml:space="preserve"> </w:t>
      </w:r>
      <w:r w:rsidR="005910F0" w:rsidRPr="00D108AF">
        <w:rPr>
          <w:rFonts w:ascii="Angsana New" w:hAnsi="Angsana New"/>
          <w:sz w:val="28"/>
          <w:cs/>
        </w:rPr>
        <w:t xml:space="preserve">ได้แก่ </w:t>
      </w:r>
      <w:r w:rsidR="00425AD5" w:rsidRPr="00D108AF">
        <w:rPr>
          <w:rFonts w:ascii="Angsana New" w:hAnsi="Angsana New"/>
          <w:sz w:val="28"/>
          <w:cs/>
        </w:rPr>
        <w:t>การ</w:t>
      </w:r>
      <w:r w:rsidR="00C66F78" w:rsidRPr="003A28C5">
        <w:rPr>
          <w:rFonts w:ascii="Angsana New" w:hAnsi="Angsana New"/>
          <w:sz w:val="28"/>
          <w:cs/>
        </w:rPr>
        <w:t>ประกอบและจำหน่ายจักรยานยนต์</w:t>
      </w:r>
      <w:r w:rsidR="00C850A1" w:rsidRPr="003A28C5">
        <w:rPr>
          <w:rFonts w:ascii="Angsana New" w:hAnsi="Angsana New"/>
          <w:sz w:val="28"/>
          <w:cs/>
        </w:rPr>
        <w:t>ไฟฟ้า</w:t>
      </w:r>
      <w:r w:rsidR="003600DA">
        <w:rPr>
          <w:rFonts w:ascii="Angsana New" w:hAnsi="Angsana New"/>
          <w:sz w:val="28"/>
        </w:rPr>
        <w:t xml:space="preserve"> </w:t>
      </w:r>
      <w:r w:rsidR="00660E56" w:rsidRPr="003A28C5">
        <w:rPr>
          <w:rFonts w:ascii="Angsana New" w:hAnsi="Angsana New"/>
          <w:sz w:val="28"/>
          <w:cs/>
        </w:rPr>
        <w:t>และ</w:t>
      </w:r>
      <w:r w:rsidR="00425AD5" w:rsidRPr="00D108AF">
        <w:rPr>
          <w:rFonts w:ascii="Angsana New" w:hAnsi="Angsana New"/>
          <w:sz w:val="28"/>
          <w:cs/>
        </w:rPr>
        <w:t>สินค้าอื่น ๆ</w:t>
      </w:r>
    </w:p>
    <w:p w14:paraId="73B59489" w14:textId="645C304C" w:rsidR="00BA4414" w:rsidRPr="00277B87" w:rsidRDefault="00873605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873605">
        <w:rPr>
          <w:rFonts w:ascii="Angsana New" w:eastAsia="Times New Roman" w:hAnsi="Angsana New"/>
          <w:spacing w:val="-6"/>
          <w:sz w:val="28"/>
          <w:cs/>
        </w:rPr>
        <w:t>ส่วนงานอื่น ๆ รวมถึง ธุรกิจพัฒนาอสังหาริมทรัพย์ ธุรกิจบริการรับส่งอาหารและอื่น ๆ</w:t>
      </w:r>
    </w:p>
    <w:p w14:paraId="19370BE7" w14:textId="77777777" w:rsidR="00FA2F4F" w:rsidRPr="00277B87" w:rsidRDefault="00FA2F4F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</w:p>
    <w:p w14:paraId="2E545465" w14:textId="32E513D8" w:rsidR="00E25553" w:rsidRPr="00277B87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277B87">
        <w:rPr>
          <w:rFonts w:ascii="Angsana New" w:hAnsi="Angsana New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26AB811E" w14:textId="77777777" w:rsidR="00231CCC" w:rsidRDefault="00231CCC" w:rsidP="00E25553">
      <w:pPr>
        <w:tabs>
          <w:tab w:val="right" w:pos="7200"/>
          <w:tab w:val="right" w:pos="9000"/>
        </w:tabs>
        <w:ind w:left="360"/>
        <w:rPr>
          <w:rFonts w:ascii="Angsana New" w:hAnsi="Angsana New"/>
          <w:spacing w:val="-4"/>
          <w:sz w:val="28"/>
          <w:lang w:val="en-GB"/>
        </w:rPr>
      </w:pPr>
      <w:r w:rsidRPr="00231CCC">
        <w:rPr>
          <w:rFonts w:ascii="Angsana New" w:hAnsi="Angsana New" w:hint="cs"/>
          <w:spacing w:val="-4"/>
          <w:sz w:val="28"/>
          <w:cs/>
          <w:lang w:val="en-GB"/>
        </w:rPr>
        <w:t>กลุ่มบริษัทดำเนินธุรกิจเฉพาะในประเทศไทยเท่านั้น</w:t>
      </w:r>
      <w:r w:rsidRPr="00231CCC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Pr="00231CCC">
        <w:rPr>
          <w:rFonts w:ascii="Angsana New" w:hAnsi="Angsana New" w:hint="cs"/>
          <w:spacing w:val="-4"/>
          <w:sz w:val="28"/>
          <w:cs/>
          <w:lang w:val="en-GB"/>
        </w:rPr>
        <w:t>ไม่มีรายได้จากต่างประเทศ</w:t>
      </w:r>
      <w:r w:rsidRPr="00231CCC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Pr="00231CCC">
        <w:rPr>
          <w:rFonts w:ascii="Angsana New" w:hAnsi="Angsana New" w:hint="cs"/>
          <w:spacing w:val="-4"/>
          <w:sz w:val="28"/>
          <w:cs/>
          <w:lang w:val="en-GB"/>
        </w:rPr>
        <w:t>หรือสินทรัพย์ในต่างประเทศที่มีสาระสำคัญ</w:t>
      </w:r>
      <w:r w:rsidRPr="00231CCC">
        <w:rPr>
          <w:rFonts w:ascii="Angsana New" w:hAnsi="Angsana New"/>
          <w:spacing w:val="-4"/>
          <w:sz w:val="28"/>
          <w:cs/>
          <w:lang w:val="en-GB"/>
        </w:rPr>
        <w:t xml:space="preserve"> </w:t>
      </w:r>
    </w:p>
    <w:p w14:paraId="6226C5A4" w14:textId="77777777" w:rsidR="00231CCC" w:rsidRDefault="00231CCC" w:rsidP="00E25553">
      <w:pPr>
        <w:tabs>
          <w:tab w:val="right" w:pos="7200"/>
          <w:tab w:val="right" w:pos="9000"/>
        </w:tabs>
        <w:ind w:left="360"/>
        <w:rPr>
          <w:rFonts w:ascii="Angsana New" w:hAnsi="Angsana New"/>
          <w:spacing w:val="-4"/>
          <w:sz w:val="28"/>
          <w:lang w:val="en-GB"/>
        </w:rPr>
      </w:pPr>
    </w:p>
    <w:p w14:paraId="2C70B01C" w14:textId="081F0A5A" w:rsidR="00E25553" w:rsidRPr="00277B87" w:rsidRDefault="00E25553" w:rsidP="00E25553">
      <w:pPr>
        <w:tabs>
          <w:tab w:val="right" w:pos="7200"/>
          <w:tab w:val="right" w:pos="9000"/>
        </w:tabs>
        <w:ind w:left="360"/>
        <w:rPr>
          <w:rFonts w:ascii="Angsana New" w:hAnsi="Angsana New"/>
          <w:b/>
          <w:bCs/>
          <w:i/>
          <w:iCs/>
          <w:sz w:val="28"/>
        </w:rPr>
      </w:pPr>
      <w:r w:rsidRPr="00277B87">
        <w:rPr>
          <w:rFonts w:ascii="Angsana New" w:hAnsi="Angsana New"/>
          <w:b/>
          <w:bCs/>
          <w:i/>
          <w:iCs/>
          <w:sz w:val="28"/>
          <w:cs/>
          <w:lang w:val="en-GB"/>
        </w:rPr>
        <w:t>ลูกค้ารายใหญ่</w:t>
      </w:r>
      <w:r w:rsidR="00311E4C" w:rsidRPr="00277B87">
        <w:rPr>
          <w:rFonts w:ascii="Angsana New" w:hAnsi="Angsana New"/>
          <w:b/>
          <w:bCs/>
          <w:i/>
          <w:iCs/>
          <w:sz w:val="28"/>
          <w:cs/>
          <w:lang w:val="en-GB"/>
        </w:rPr>
        <w:t xml:space="preserve">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180"/>
        <w:gridCol w:w="2250"/>
      </w:tblGrid>
      <w:tr w:rsidR="0019499E" w:rsidRPr="00277B87" w14:paraId="0512B22F" w14:textId="77777777" w:rsidTr="00786551">
        <w:trPr>
          <w:trHeight w:val="423"/>
          <w:tblHeader/>
        </w:trPr>
        <w:tc>
          <w:tcPr>
            <w:tcW w:w="4410" w:type="dxa"/>
          </w:tcPr>
          <w:p w14:paraId="012536FA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BBAD749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19E1C36B" w14:textId="77777777" w:rsidR="0019499E" w:rsidRPr="00277B87" w:rsidRDefault="0019499E" w:rsidP="0087612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19499E" w:rsidRPr="00277B87" w14:paraId="54F309C9" w14:textId="77777777" w:rsidTr="00786551">
        <w:trPr>
          <w:trHeight w:val="423"/>
          <w:tblHeader/>
        </w:trPr>
        <w:tc>
          <w:tcPr>
            <w:tcW w:w="4410" w:type="dxa"/>
          </w:tcPr>
          <w:p w14:paraId="394A69C9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6C928C2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1E2D8FD1" w14:textId="68B9E6B2" w:rsidR="0019499E" w:rsidRPr="00277B87" w:rsidRDefault="00B64F10" w:rsidP="0087612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9499E" w:rsidRPr="00277B87">
              <w:rPr>
                <w:rFonts w:ascii="Angsana New" w:hAnsi="Angsana New"/>
                <w:caps/>
                <w:sz w:val="28"/>
                <w:cs/>
              </w:rPr>
              <w:t xml:space="preserve">การเงินรวม / </w:t>
            </w: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9499E" w:rsidRPr="00277B87">
              <w:rPr>
                <w:rFonts w:ascii="Angsana New" w:hAnsi="Angsana New"/>
                <w:caps/>
                <w:sz w:val="28"/>
                <w:cs/>
              </w:rPr>
              <w:t>การเงินเฉพาะกิจการ</w:t>
            </w:r>
          </w:p>
        </w:tc>
      </w:tr>
      <w:tr w:rsidR="0019499E" w:rsidRPr="00277B87" w14:paraId="26C5B966" w14:textId="77777777" w:rsidTr="00786551">
        <w:trPr>
          <w:trHeight w:val="423"/>
          <w:tblHeader/>
        </w:trPr>
        <w:tc>
          <w:tcPr>
            <w:tcW w:w="4410" w:type="dxa"/>
          </w:tcPr>
          <w:p w14:paraId="0ACB3B17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A69761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center"/>
          </w:tcPr>
          <w:p w14:paraId="5F0A3CA7" w14:textId="6F51D4D5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EE64BA">
              <w:rPr>
                <w:rFonts w:ascii="Angsana New" w:hAnsi="Angsana New"/>
                <w:sz w:val="28"/>
              </w:rPr>
              <w:t xml:space="preserve">31 </w:t>
            </w:r>
            <w:r w:rsidR="00EE64B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9499E" w:rsidRPr="00277B87" w14:paraId="7AC59B81" w14:textId="77777777" w:rsidTr="00786551">
        <w:trPr>
          <w:trHeight w:val="372"/>
          <w:tblHeader/>
        </w:trPr>
        <w:tc>
          <w:tcPr>
            <w:tcW w:w="4410" w:type="dxa"/>
          </w:tcPr>
          <w:p w14:paraId="0A6632A8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DB21E24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53B0D05" w14:textId="4F9EDD35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EE64B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</w:tcPr>
          <w:p w14:paraId="456F264C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41D1543" w14:textId="56886BF4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EE64BA">
              <w:rPr>
                <w:rFonts w:ascii="Angsana New" w:hAnsi="Angsana New"/>
                <w:sz w:val="28"/>
              </w:rPr>
              <w:t>8</w:t>
            </w:r>
          </w:p>
        </w:tc>
      </w:tr>
      <w:tr w:rsidR="00F234CD" w:rsidRPr="00277B87" w14:paraId="446017C4" w14:textId="77777777">
        <w:trPr>
          <w:trHeight w:val="386"/>
          <w:tblHeader/>
        </w:trPr>
        <w:tc>
          <w:tcPr>
            <w:tcW w:w="4410" w:type="dxa"/>
          </w:tcPr>
          <w:p w14:paraId="09EBA0D9" w14:textId="77777777" w:rsidR="00F234CD" w:rsidRPr="00277B87" w:rsidRDefault="00F234CD" w:rsidP="00F234CD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ลูกค้ารายใหญ่</w:t>
            </w:r>
            <w:r w:rsidRPr="00277B87">
              <w:rPr>
                <w:rFonts w:ascii="Angsana New" w:hAnsi="Angsana New"/>
                <w:sz w:val="28"/>
              </w:rPr>
              <w:t xml:space="preserve"> (</w:t>
            </w:r>
            <w:r w:rsidRPr="00277B87">
              <w:rPr>
                <w:rFonts w:ascii="Angsana New" w:hAnsi="Angsana New"/>
                <w:sz w:val="28"/>
                <w:cs/>
              </w:rPr>
              <w:t>ราย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2F865769" w14:textId="77777777" w:rsidR="00F234CD" w:rsidRPr="00277B87" w:rsidRDefault="00F234CD" w:rsidP="00F234C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FD421EC" w14:textId="23DFF9A7" w:rsidR="00F234CD" w:rsidRPr="00277B87" w:rsidRDefault="00587C2E" w:rsidP="00F234C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8263F37" w14:textId="77777777" w:rsidR="00F234CD" w:rsidRPr="00277B87" w:rsidRDefault="00F234CD" w:rsidP="00F234C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0E53EAB7" w14:textId="61AFE422" w:rsidR="00F234CD" w:rsidRPr="00277B87" w:rsidRDefault="00F234CD" w:rsidP="00F234CD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/>
                <w:sz w:val="28"/>
              </w:rPr>
              <w:t>2</w:t>
            </w:r>
          </w:p>
        </w:tc>
      </w:tr>
      <w:tr w:rsidR="00F234CD" w:rsidRPr="00277B87" w14:paraId="72133408" w14:textId="77777777">
        <w:trPr>
          <w:trHeight w:val="372"/>
          <w:tblHeader/>
        </w:trPr>
        <w:tc>
          <w:tcPr>
            <w:tcW w:w="4410" w:type="dxa"/>
          </w:tcPr>
          <w:p w14:paraId="357C9744" w14:textId="77777777" w:rsidR="00F234CD" w:rsidRPr="00277B87" w:rsidRDefault="00F234CD" w:rsidP="00F234CD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07C3D61C" w14:textId="77777777" w:rsidR="00F234CD" w:rsidRPr="00277B87" w:rsidRDefault="00F234CD" w:rsidP="00F234C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7EF9B1CE" w14:textId="1D474A36" w:rsidR="00F234CD" w:rsidRPr="00277B87" w:rsidRDefault="00587C2E" w:rsidP="00F234C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973,695</w:t>
            </w:r>
          </w:p>
        </w:tc>
        <w:tc>
          <w:tcPr>
            <w:tcW w:w="180" w:type="dxa"/>
            <w:vAlign w:val="bottom"/>
          </w:tcPr>
          <w:p w14:paraId="4C273089" w14:textId="77777777" w:rsidR="00F234CD" w:rsidRPr="00277B87" w:rsidRDefault="00F234CD" w:rsidP="00F234C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167DC59F" w14:textId="453AF43D" w:rsidR="00F234CD" w:rsidRPr="00277B87" w:rsidRDefault="00F234CD" w:rsidP="00F234C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9262BC">
              <w:rPr>
                <w:rFonts w:ascii="Angsana New" w:hAnsi="Angsana New"/>
                <w:sz w:val="28"/>
              </w:rPr>
              <w:t>736,282</w:t>
            </w:r>
          </w:p>
        </w:tc>
      </w:tr>
      <w:tr w:rsidR="00F234CD" w:rsidRPr="00277B87" w14:paraId="6CC646DF" w14:textId="77777777">
        <w:trPr>
          <w:trHeight w:val="372"/>
          <w:tblHeader/>
        </w:trPr>
        <w:tc>
          <w:tcPr>
            <w:tcW w:w="4410" w:type="dxa"/>
          </w:tcPr>
          <w:p w14:paraId="65C01DDA" w14:textId="77777777" w:rsidR="00F234CD" w:rsidRPr="00277B87" w:rsidRDefault="00F234CD" w:rsidP="00F234CD">
            <w:pPr>
              <w:ind w:left="-18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16461348" w14:textId="77777777" w:rsidR="00F234CD" w:rsidRPr="00277B87" w:rsidRDefault="00F234CD" w:rsidP="00F234C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195E77E4" w14:textId="62D81926" w:rsidR="00F234CD" w:rsidRPr="00277B87" w:rsidRDefault="00587C2E" w:rsidP="00F234C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80" w:type="dxa"/>
            <w:vAlign w:val="bottom"/>
          </w:tcPr>
          <w:p w14:paraId="582A2B49" w14:textId="77777777" w:rsidR="00F234CD" w:rsidRPr="00277B87" w:rsidRDefault="00F234CD" w:rsidP="00F234C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64CB77F8" w14:textId="24E937A1" w:rsidR="00F234CD" w:rsidRPr="00277B87" w:rsidRDefault="00F234CD" w:rsidP="00F234C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</w:tr>
    </w:tbl>
    <w:p w14:paraId="03B9BDA8" w14:textId="68FBFA31" w:rsidR="005B664D" w:rsidRPr="00277B87" w:rsidRDefault="005B664D" w:rsidP="005B664D">
      <w:pPr>
        <w:tabs>
          <w:tab w:val="left" w:pos="1082"/>
        </w:tabs>
        <w:rPr>
          <w:rFonts w:ascii="Angsana New" w:hAnsi="Angsana New"/>
          <w:sz w:val="28"/>
        </w:rPr>
      </w:pPr>
    </w:p>
    <w:p w14:paraId="72DCEAF3" w14:textId="4249E6CC" w:rsidR="007C1A3B" w:rsidRPr="00277B87" w:rsidRDefault="007C1A3B" w:rsidP="007C1A3B">
      <w:pPr>
        <w:tabs>
          <w:tab w:val="left" w:pos="1082"/>
        </w:tabs>
        <w:ind w:left="360"/>
        <w:jc w:val="thaiDistribute"/>
        <w:rPr>
          <w:rFonts w:ascii="Angsana New" w:hAnsi="Angsana New"/>
          <w:sz w:val="28"/>
        </w:rPr>
        <w:sectPr w:rsidR="007C1A3B" w:rsidRPr="00277B87" w:rsidSect="00DC6051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gNumType w:chapStyle="1"/>
          <w:cols w:space="720"/>
          <w:docGrid w:linePitch="326"/>
        </w:sectPr>
      </w:pPr>
      <w:r w:rsidRPr="007C1A3B">
        <w:rPr>
          <w:rFonts w:ascii="Angsana New" w:hAnsi="Angsana New"/>
          <w:sz w:val="28"/>
          <w:cs/>
        </w:rPr>
        <w:t xml:space="preserve">ข้อมูลตามส่วนงานที่รายงานและการจำแนกรายได้สำหรับรอบระยะเวลาสามเดือนสิ้นสุดวันที่ </w:t>
      </w:r>
      <w:r>
        <w:rPr>
          <w:rFonts w:ascii="Angsana New" w:hAnsi="Angsana New"/>
          <w:sz w:val="28"/>
        </w:rPr>
        <w:t>31</w:t>
      </w:r>
      <w:r w:rsidRPr="007C1A3B">
        <w:rPr>
          <w:rFonts w:ascii="Angsana New" w:hAnsi="Angsana New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2569</w:t>
      </w:r>
      <w:r w:rsidRPr="007C1A3B">
        <w:rPr>
          <w:rFonts w:ascii="Angsana New" w:hAnsi="Angsana New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2568</w:t>
      </w:r>
      <w:r w:rsidRPr="007C1A3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    </w:t>
      </w:r>
      <w:r w:rsidRPr="007C1A3B">
        <w:rPr>
          <w:rFonts w:ascii="Angsana New" w:hAnsi="Angsana New"/>
          <w:sz w:val="28"/>
          <w:cs/>
        </w:rPr>
        <w:t>มีดังนี้</w:t>
      </w:r>
    </w:p>
    <w:p w14:paraId="5822C8E0" w14:textId="77777777" w:rsidR="00E23F8A" w:rsidRPr="004F0D09" w:rsidRDefault="00E23F8A" w:rsidP="004E175D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28"/>
        </w:rPr>
      </w:pPr>
    </w:p>
    <w:tbl>
      <w:tblPr>
        <w:tblpPr w:leftFromText="180" w:rightFromText="180" w:vertAnchor="page" w:horzAnchor="margin" w:tblpX="-630" w:tblpY="2510"/>
        <w:tblW w:w="162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4"/>
        <w:gridCol w:w="393"/>
        <w:gridCol w:w="334"/>
        <w:gridCol w:w="140"/>
        <w:gridCol w:w="663"/>
        <w:gridCol w:w="6"/>
        <w:gridCol w:w="135"/>
        <w:gridCol w:w="6"/>
        <w:gridCol w:w="671"/>
        <w:gridCol w:w="178"/>
        <w:gridCol w:w="799"/>
        <w:gridCol w:w="142"/>
        <w:gridCol w:w="653"/>
        <w:gridCol w:w="143"/>
        <w:gridCol w:w="652"/>
        <w:gridCol w:w="142"/>
        <w:gridCol w:w="663"/>
        <w:gridCol w:w="142"/>
        <w:gridCol w:w="671"/>
        <w:gridCol w:w="142"/>
        <w:gridCol w:w="827"/>
        <w:gridCol w:w="142"/>
        <w:gridCol w:w="757"/>
        <w:gridCol w:w="142"/>
        <w:gridCol w:w="755"/>
        <w:gridCol w:w="136"/>
        <w:gridCol w:w="737"/>
        <w:gridCol w:w="139"/>
        <w:gridCol w:w="660"/>
        <w:gridCol w:w="159"/>
        <w:gridCol w:w="594"/>
        <w:gridCol w:w="134"/>
        <w:gridCol w:w="711"/>
        <w:gridCol w:w="134"/>
        <w:gridCol w:w="748"/>
        <w:gridCol w:w="10"/>
        <w:gridCol w:w="16"/>
      </w:tblGrid>
      <w:tr w:rsidR="00A622C6" w:rsidRPr="007B6ECB" w14:paraId="504E0DB7" w14:textId="77777777" w:rsidTr="00D86739">
        <w:trPr>
          <w:gridAfter w:val="2"/>
          <w:wAfter w:w="22" w:type="dxa"/>
          <w:cantSplit/>
          <w:trHeight w:val="180"/>
        </w:trPr>
        <w:tc>
          <w:tcPr>
            <w:tcW w:w="2756" w:type="dxa"/>
            <w:shd w:val="clear" w:color="auto" w:fill="FFFFFF"/>
            <w:vAlign w:val="bottom"/>
          </w:tcPr>
          <w:p w14:paraId="7C349E78" w14:textId="77777777" w:rsidR="00A622C6" w:rsidRPr="007A6985" w:rsidRDefault="00A622C6">
            <w:pPr>
              <w:rPr>
                <w:rFonts w:ascii="Angsana New" w:hAnsi="Angsana New"/>
                <w:i/>
                <w:iCs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52" w:type="dxa"/>
            <w:gridSpan w:val="34"/>
            <w:vAlign w:val="center"/>
          </w:tcPr>
          <w:p w14:paraId="09B06CE4" w14:textId="7582787F" w:rsidR="00A622C6" w:rsidRPr="007A6985" w:rsidRDefault="00A622C6" w:rsidP="002C7323">
            <w:pPr>
              <w:ind w:left="-95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(หน่วย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 xml:space="preserve">: 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ล้านบาท</w:t>
            </w:r>
            <w:r w:rsidR="00430ED6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)</w:t>
            </w:r>
          </w:p>
        </w:tc>
      </w:tr>
      <w:tr w:rsidR="00A622C6" w:rsidRPr="007B6ECB" w14:paraId="18760D10" w14:textId="77777777" w:rsidTr="00D86739">
        <w:trPr>
          <w:gridAfter w:val="2"/>
          <w:wAfter w:w="22" w:type="dxa"/>
          <w:cantSplit/>
          <w:trHeight w:val="180"/>
        </w:trPr>
        <w:tc>
          <w:tcPr>
            <w:tcW w:w="2756" w:type="dxa"/>
            <w:shd w:val="clear" w:color="auto" w:fill="FFFFFF"/>
            <w:vAlign w:val="bottom"/>
          </w:tcPr>
          <w:p w14:paraId="5D7109BC" w14:textId="77777777" w:rsidR="00A622C6" w:rsidRPr="007A6985" w:rsidRDefault="00A622C6">
            <w:pPr>
              <w:rPr>
                <w:rFonts w:ascii="Angsana New" w:hAnsi="Angsana New"/>
                <w:i/>
                <w:iCs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52" w:type="dxa"/>
            <w:gridSpan w:val="34"/>
            <w:tcBorders>
              <w:bottom w:val="single" w:sz="4" w:space="0" w:color="auto"/>
            </w:tcBorders>
          </w:tcPr>
          <w:p w14:paraId="548F4C7C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งบกำไรขาดทุนเบ็ดเสร็จรวม</w:t>
            </w:r>
            <w:r w:rsidRPr="00A03001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สำหรับรอบระยะเวลาสามเดือนสิ้นสุดวันที่ 31 มีนาคม</w:t>
            </w:r>
          </w:p>
        </w:tc>
      </w:tr>
      <w:tr w:rsidR="00A622C6" w:rsidRPr="007B6ECB" w14:paraId="208BABF5" w14:textId="77777777" w:rsidTr="00D86739">
        <w:trPr>
          <w:gridAfter w:val="1"/>
          <w:wAfter w:w="16" w:type="dxa"/>
          <w:cantSplit/>
          <w:trHeight w:val="273"/>
        </w:trPr>
        <w:tc>
          <w:tcPr>
            <w:tcW w:w="2756" w:type="dxa"/>
            <w:shd w:val="clear" w:color="auto" w:fill="FFFFFF"/>
            <w:vAlign w:val="bottom"/>
          </w:tcPr>
          <w:p w14:paraId="03DFD464" w14:textId="77777777" w:rsidR="00A622C6" w:rsidRPr="007A6985" w:rsidRDefault="00A622C6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38" w:type="dxa"/>
            <w:gridSpan w:val="5"/>
            <w:tcBorders>
              <w:top w:val="single" w:sz="4" w:space="0" w:color="auto"/>
            </w:tcBorders>
            <w:vAlign w:val="bottom"/>
          </w:tcPr>
          <w:p w14:paraId="3CE3AEEF" w14:textId="77777777" w:rsidR="00A622C6" w:rsidRPr="007A6985" w:rsidRDefault="00A622C6">
            <w:pPr>
              <w:ind w:left="-10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ส่วนงานจำหน่ายแก๊สปิโตรเลียม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vAlign w:val="bottom"/>
          </w:tcPr>
          <w:p w14:paraId="05BADFEB" w14:textId="77777777" w:rsidR="00A622C6" w:rsidRPr="007A6985" w:rsidRDefault="00A622C6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</w:tcBorders>
            <w:vAlign w:val="bottom"/>
          </w:tcPr>
          <w:p w14:paraId="6D2CECB8" w14:textId="77777777" w:rsidR="00A622C6" w:rsidRPr="007A6985" w:rsidRDefault="00A622C6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ส่วนงานจำหน่ายอุปกรณ์</w:t>
            </w:r>
          </w:p>
          <w:p w14:paraId="6F825171" w14:textId="77777777" w:rsidR="00A622C6" w:rsidRPr="007A6985" w:rsidRDefault="00A622C6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และบริการติดตั้งระบบแก๊ส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57B4CF7" w14:textId="77777777" w:rsidR="00A622C6" w:rsidRPr="007A6985" w:rsidRDefault="00A622C6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  <w:vAlign w:val="bottom"/>
          </w:tcPr>
          <w:p w14:paraId="164495BF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ส่วนงานบริการ</w:t>
            </w:r>
          </w:p>
          <w:p w14:paraId="60317728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ขนส่ง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4B53144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</w:tcBorders>
            <w:vAlign w:val="bottom"/>
          </w:tcPr>
          <w:p w14:paraId="162FE196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ส่วนงานบริการ</w:t>
            </w:r>
          </w:p>
          <w:p w14:paraId="45EDEFD7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416D55C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vAlign w:val="bottom"/>
          </w:tcPr>
          <w:p w14:paraId="0B04047D" w14:textId="77777777" w:rsidR="00A622C6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ส่วนงานบริการทดสอบและตรวจสอบความปลอดภัย</w:t>
            </w:r>
          </w:p>
          <w:p w14:paraId="342CEFA0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ทางวิศวกรรม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AF19A27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  <w:vAlign w:val="bottom"/>
          </w:tcPr>
          <w:p w14:paraId="61B39984" w14:textId="027EF5F2" w:rsidR="00A622C6" w:rsidRPr="007A6985" w:rsidRDefault="00B076AA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B076AA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ธุรกิจซื้อขายสินค้าทั่วไป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42154481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</w:tcBorders>
            <w:vAlign w:val="bottom"/>
          </w:tcPr>
          <w:p w14:paraId="44F1E3C0" w14:textId="77777777" w:rsidR="00A622C6" w:rsidRPr="007A6985" w:rsidRDefault="00A622C6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รายการระหว่างกัน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EBB2341" w14:textId="77777777" w:rsidR="00A622C6" w:rsidRPr="007A6985" w:rsidRDefault="00A622C6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6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43AAC" w14:textId="77777777" w:rsidR="00A622C6" w:rsidRPr="007A6985" w:rsidRDefault="00A622C6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รวม</w:t>
            </w:r>
          </w:p>
        </w:tc>
      </w:tr>
      <w:tr w:rsidR="00A622C6" w:rsidRPr="007B6ECB" w14:paraId="442C605E" w14:textId="77777777" w:rsidTr="00D86739">
        <w:trPr>
          <w:gridAfter w:val="1"/>
          <w:wAfter w:w="12" w:type="dxa"/>
          <w:cantSplit/>
          <w:trHeight w:val="228"/>
        </w:trPr>
        <w:tc>
          <w:tcPr>
            <w:tcW w:w="2756" w:type="dxa"/>
            <w:vAlign w:val="bottom"/>
          </w:tcPr>
          <w:p w14:paraId="295096D2" w14:textId="77777777" w:rsidR="00A622C6" w:rsidRPr="007A6985" w:rsidRDefault="00A622C6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</w:tcBorders>
            <w:vAlign w:val="bottom"/>
          </w:tcPr>
          <w:p w14:paraId="13B6AE57" w14:textId="51748C16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24AEDFC" w14:textId="77777777" w:rsidR="00A622C6" w:rsidRPr="007A6985" w:rsidRDefault="00A622C6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6F98C718" w14:textId="4D400DB1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  <w:gridSpan w:val="2"/>
            <w:vAlign w:val="bottom"/>
          </w:tcPr>
          <w:p w14:paraId="531AC8CC" w14:textId="77777777" w:rsidR="00A622C6" w:rsidRPr="007A6985" w:rsidRDefault="00A622C6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</w:tcBorders>
            <w:vAlign w:val="bottom"/>
          </w:tcPr>
          <w:p w14:paraId="4596154C" w14:textId="7558022D" w:rsidR="00A622C6" w:rsidRPr="007A6985" w:rsidRDefault="00A622C6">
            <w:pPr>
              <w:ind w:left="-129" w:right="-86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9BBE09F" w14:textId="77777777" w:rsidR="00A622C6" w:rsidRPr="007A6985" w:rsidRDefault="00A622C6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7A50FB3" w14:textId="794F0861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02581B00" w14:textId="77777777" w:rsidR="00A622C6" w:rsidRPr="007A6985" w:rsidRDefault="00A622C6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14:paraId="091081BB" w14:textId="1A896C74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3" w:type="dxa"/>
            <w:tcBorders>
              <w:top w:val="single" w:sz="4" w:space="0" w:color="auto"/>
            </w:tcBorders>
            <w:vAlign w:val="bottom"/>
          </w:tcPr>
          <w:p w14:paraId="594D9549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106504C1" w14:textId="4BCC00D2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2" w:type="dxa"/>
          </w:tcPr>
          <w:p w14:paraId="0E74123E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15EC9BDC" w14:textId="2B758554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123F767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4BD6F1E6" w14:textId="55692902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2" w:type="dxa"/>
          </w:tcPr>
          <w:p w14:paraId="100AE956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DA6477C" w14:textId="2E40B5E2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F111F36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0EE7392E" w14:textId="06E8BF18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2" w:type="dxa"/>
          </w:tcPr>
          <w:p w14:paraId="57895607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4AB62CD9" w14:textId="204D88B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bottom"/>
          </w:tcPr>
          <w:p w14:paraId="49E366A9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33E63577" w14:textId="0150008A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39" w:type="dxa"/>
            <w:vAlign w:val="bottom"/>
          </w:tcPr>
          <w:p w14:paraId="219DE86E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41EA8167" w14:textId="02FEA966" w:rsidR="00A622C6" w:rsidRPr="007A6985" w:rsidRDefault="00A622C6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C732428" w14:textId="77777777" w:rsidR="00A622C6" w:rsidRPr="007A6985" w:rsidRDefault="00A622C6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vAlign w:val="bottom"/>
          </w:tcPr>
          <w:p w14:paraId="483F0745" w14:textId="116B1910" w:rsidR="00A622C6" w:rsidRPr="007A6985" w:rsidRDefault="00A622C6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34" w:type="dxa"/>
          </w:tcPr>
          <w:p w14:paraId="3506BBC2" w14:textId="77777777" w:rsidR="00A622C6" w:rsidRPr="007A6985" w:rsidRDefault="00A622C6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5E5DC536" w14:textId="15877F85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34" w:type="dxa"/>
            <w:vAlign w:val="bottom"/>
          </w:tcPr>
          <w:p w14:paraId="4E638A40" w14:textId="7777777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86B9" w14:textId="004223B7" w:rsidR="00A622C6" w:rsidRPr="007A6985" w:rsidRDefault="00A622C6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</w:tr>
      <w:tr w:rsidR="00A622C6" w:rsidRPr="007B6ECB" w14:paraId="6F77012A" w14:textId="77777777" w:rsidTr="00D86739">
        <w:trPr>
          <w:gridAfter w:val="1"/>
          <w:wAfter w:w="12" w:type="dxa"/>
          <w:cantSplit/>
          <w:trHeight w:val="144"/>
        </w:trPr>
        <w:tc>
          <w:tcPr>
            <w:tcW w:w="2756" w:type="dxa"/>
            <w:vAlign w:val="bottom"/>
          </w:tcPr>
          <w:p w14:paraId="7579C4F8" w14:textId="734B4BCF" w:rsidR="00A622C6" w:rsidRPr="007A6985" w:rsidRDefault="00A622C6">
            <w:pPr>
              <w:ind w:left="324" w:hanging="360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รายได้จากการขาย - ณ เวลาใ</w:t>
            </w:r>
            <w:r w:rsidR="004E7DBD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ด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เวลาหนึ่ง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</w:tcBorders>
            <w:vAlign w:val="bottom"/>
          </w:tcPr>
          <w:p w14:paraId="5B866197" w14:textId="5BA6F52B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79</w:t>
            </w:r>
          </w:p>
        </w:tc>
        <w:tc>
          <w:tcPr>
            <w:tcW w:w="140" w:type="dxa"/>
            <w:vAlign w:val="bottom"/>
          </w:tcPr>
          <w:p w14:paraId="4D5AD5AA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30C3C59B" w14:textId="2F18577A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84</w:t>
            </w:r>
          </w:p>
        </w:tc>
        <w:tc>
          <w:tcPr>
            <w:tcW w:w="141" w:type="dxa"/>
            <w:gridSpan w:val="2"/>
            <w:vAlign w:val="bottom"/>
          </w:tcPr>
          <w:p w14:paraId="6180A5E5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</w:tcBorders>
            <w:vAlign w:val="bottom"/>
          </w:tcPr>
          <w:p w14:paraId="1F693330" w14:textId="53E0A987" w:rsidR="00A622C6" w:rsidRPr="007A6985" w:rsidRDefault="005B31A9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14:paraId="21DD689E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603475F" w14:textId="6CD48173" w:rsidR="00A622C6" w:rsidRPr="007A6985" w:rsidRDefault="005B31A9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42" w:type="dxa"/>
            <w:vAlign w:val="bottom"/>
          </w:tcPr>
          <w:p w14:paraId="06D5D66A" w14:textId="77777777" w:rsidR="00A622C6" w:rsidRPr="007A6985" w:rsidRDefault="00A622C6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14:paraId="548F5E3F" w14:textId="2F76F7B6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vAlign w:val="bottom"/>
          </w:tcPr>
          <w:p w14:paraId="1B1F8A81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241134C2" w14:textId="0209E05B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321AB4D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14:paraId="7DB584FB" w14:textId="4FF0B15D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7BB937C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3215D117" w14:textId="5FD1205E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0A033F6B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9A49A1A" w14:textId="74D38FFC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AB8B40E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AE06A69" w14:textId="7347AE94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E5EF239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0B7F3167" w14:textId="588EFC2B" w:rsidR="00A622C6" w:rsidRPr="007A6985" w:rsidRDefault="004E162F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19</w:t>
            </w:r>
          </w:p>
        </w:tc>
        <w:tc>
          <w:tcPr>
            <w:tcW w:w="136" w:type="dxa"/>
            <w:vAlign w:val="bottom"/>
          </w:tcPr>
          <w:p w14:paraId="2996F4D7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1F3BAD54" w14:textId="3DCD46A9" w:rsidR="00A622C6" w:rsidRPr="007A6985" w:rsidRDefault="004E162F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39" w:type="dxa"/>
            <w:vAlign w:val="bottom"/>
          </w:tcPr>
          <w:p w14:paraId="4F754575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60F68074" w14:textId="32AB5AE7" w:rsidR="00A622C6" w:rsidRPr="007A6985" w:rsidRDefault="005B31A9" w:rsidP="00E9503B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59" w:type="dxa"/>
            <w:vAlign w:val="bottom"/>
          </w:tcPr>
          <w:p w14:paraId="6BAAD202" w14:textId="77777777" w:rsidR="00A622C6" w:rsidRPr="007A6985" w:rsidRDefault="00A622C6" w:rsidP="00E9503B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vAlign w:val="bottom"/>
          </w:tcPr>
          <w:p w14:paraId="134777D6" w14:textId="72CB18AC" w:rsidR="00A622C6" w:rsidRPr="007A6985" w:rsidRDefault="005B31A9" w:rsidP="00E9503B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(5)</w:t>
            </w:r>
          </w:p>
        </w:tc>
        <w:tc>
          <w:tcPr>
            <w:tcW w:w="134" w:type="dxa"/>
          </w:tcPr>
          <w:p w14:paraId="37CD0FCE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50E41B1D" w14:textId="747E66A2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98</w:t>
            </w:r>
          </w:p>
        </w:tc>
        <w:tc>
          <w:tcPr>
            <w:tcW w:w="134" w:type="dxa"/>
            <w:vAlign w:val="bottom"/>
          </w:tcPr>
          <w:p w14:paraId="59F11A19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bottom"/>
          </w:tcPr>
          <w:p w14:paraId="118326DF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88</w:t>
            </w:r>
          </w:p>
        </w:tc>
      </w:tr>
      <w:tr w:rsidR="00A622C6" w:rsidRPr="007B6ECB" w14:paraId="4FF164C8" w14:textId="77777777" w:rsidTr="006F7578">
        <w:trPr>
          <w:gridAfter w:val="1"/>
          <w:wAfter w:w="12" w:type="dxa"/>
          <w:cantSplit/>
          <w:trHeight w:val="412"/>
        </w:trPr>
        <w:tc>
          <w:tcPr>
            <w:tcW w:w="2756" w:type="dxa"/>
            <w:vAlign w:val="bottom"/>
          </w:tcPr>
          <w:p w14:paraId="4374A563" w14:textId="77777777" w:rsidR="00A622C6" w:rsidRPr="007A6985" w:rsidRDefault="00A622C6" w:rsidP="006F7578">
            <w:pPr>
              <w:ind w:left="126" w:hanging="162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ายได้จากการ</w:t>
            </w:r>
            <w:r w:rsidRPr="007A6985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ก่อสร้างและการ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ให้บริการ</w:t>
            </w:r>
            <w:r>
              <w:rPr>
                <w:rFonts w:ascii="Angsana New" w:hAnsi="Angsana New"/>
                <w:spacing w:val="-4"/>
                <w:position w:val="4"/>
                <w:sz w:val="23"/>
                <w:szCs w:val="23"/>
                <w:lang w:val="en-GB"/>
              </w:rPr>
              <w:t xml:space="preserve"> 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-</w:t>
            </w:r>
            <w:r>
              <w:rPr>
                <w:rFonts w:ascii="Angsana New" w:hAnsi="Angsana New"/>
                <w:spacing w:val="-4"/>
                <w:position w:val="4"/>
                <w:sz w:val="23"/>
                <w:szCs w:val="23"/>
                <w:lang w:val="en-GB"/>
              </w:rPr>
              <w:t xml:space="preserve"> 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รับรู้ตลอดช่วงเวลา</w:t>
            </w:r>
          </w:p>
        </w:tc>
        <w:tc>
          <w:tcPr>
            <w:tcW w:w="729" w:type="dxa"/>
            <w:gridSpan w:val="2"/>
            <w:vAlign w:val="bottom"/>
          </w:tcPr>
          <w:p w14:paraId="6CF9ADFD" w14:textId="548E579A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vAlign w:val="bottom"/>
          </w:tcPr>
          <w:p w14:paraId="4194B9BF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1A6B187" w14:textId="73C3893B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" w:type="dxa"/>
            <w:gridSpan w:val="2"/>
            <w:vAlign w:val="bottom"/>
          </w:tcPr>
          <w:p w14:paraId="72F5330D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vAlign w:val="bottom"/>
          </w:tcPr>
          <w:p w14:paraId="43B45D9A" w14:textId="2F7497EB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78" w:type="dxa"/>
            <w:vAlign w:val="bottom"/>
          </w:tcPr>
          <w:p w14:paraId="7977C74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vAlign w:val="bottom"/>
          </w:tcPr>
          <w:p w14:paraId="0324723E" w14:textId="26F4D309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83F75CA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vAlign w:val="bottom"/>
          </w:tcPr>
          <w:p w14:paraId="259681E1" w14:textId="1950D0BF" w:rsidR="00A622C6" w:rsidRPr="007A6985" w:rsidRDefault="005B31A9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143" w:type="dxa"/>
            <w:vAlign w:val="bottom"/>
          </w:tcPr>
          <w:p w14:paraId="1A0167C3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42F66135" w14:textId="4C64E602" w:rsidR="00A622C6" w:rsidRPr="007A6985" w:rsidRDefault="005B31A9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12</w:t>
            </w:r>
          </w:p>
        </w:tc>
        <w:tc>
          <w:tcPr>
            <w:tcW w:w="142" w:type="dxa"/>
            <w:vAlign w:val="bottom"/>
          </w:tcPr>
          <w:p w14:paraId="00FBFF08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E73820A" w14:textId="55D8C486" w:rsidR="00A622C6" w:rsidRPr="007A6985" w:rsidRDefault="005B31A9">
            <w:pPr>
              <w:tabs>
                <w:tab w:val="decimal" w:pos="421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991</w:t>
            </w:r>
          </w:p>
        </w:tc>
        <w:tc>
          <w:tcPr>
            <w:tcW w:w="142" w:type="dxa"/>
            <w:vAlign w:val="bottom"/>
          </w:tcPr>
          <w:p w14:paraId="105092F4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vAlign w:val="bottom"/>
          </w:tcPr>
          <w:p w14:paraId="7E2246FF" w14:textId="77F834CC" w:rsidR="00A622C6" w:rsidRPr="007A6985" w:rsidRDefault="005B31A9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825</w:t>
            </w:r>
          </w:p>
        </w:tc>
        <w:tc>
          <w:tcPr>
            <w:tcW w:w="142" w:type="dxa"/>
            <w:vAlign w:val="bottom"/>
          </w:tcPr>
          <w:p w14:paraId="040A92DC" w14:textId="77777777" w:rsidR="00A622C6" w:rsidRPr="007A6985" w:rsidRDefault="00A622C6">
            <w:pPr>
              <w:tabs>
                <w:tab w:val="decimal" w:pos="444"/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vAlign w:val="bottom"/>
          </w:tcPr>
          <w:p w14:paraId="24B0BCE4" w14:textId="080E7A70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142" w:type="dxa"/>
            <w:vAlign w:val="bottom"/>
          </w:tcPr>
          <w:p w14:paraId="2B4B4ECC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vAlign w:val="bottom"/>
          </w:tcPr>
          <w:p w14:paraId="031AA508" w14:textId="2E7BC5C6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142" w:type="dxa"/>
            <w:vAlign w:val="bottom"/>
          </w:tcPr>
          <w:p w14:paraId="3039CADF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342891E0" w14:textId="5D5F016A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" w:type="dxa"/>
            <w:vAlign w:val="bottom"/>
          </w:tcPr>
          <w:p w14:paraId="1371061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720326F2" w14:textId="20C61A19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" w:type="dxa"/>
            <w:vAlign w:val="bottom"/>
          </w:tcPr>
          <w:p w14:paraId="7DFA118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7D7EDBAD" w14:textId="6AE3FBB5" w:rsidR="00A622C6" w:rsidRPr="007A6985" w:rsidRDefault="005B31A9" w:rsidP="00E9503B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(3)</w:t>
            </w:r>
          </w:p>
        </w:tc>
        <w:tc>
          <w:tcPr>
            <w:tcW w:w="159" w:type="dxa"/>
            <w:vAlign w:val="bottom"/>
          </w:tcPr>
          <w:p w14:paraId="06BE7D41" w14:textId="77777777" w:rsidR="00A622C6" w:rsidRPr="007A6985" w:rsidRDefault="00A622C6" w:rsidP="00E9503B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  <w:vAlign w:val="bottom"/>
          </w:tcPr>
          <w:p w14:paraId="54D7CE66" w14:textId="473C4BA9" w:rsidR="00A622C6" w:rsidRPr="007A6985" w:rsidRDefault="005B31A9" w:rsidP="00E9503B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(6)</w:t>
            </w:r>
          </w:p>
        </w:tc>
        <w:tc>
          <w:tcPr>
            <w:tcW w:w="134" w:type="dxa"/>
          </w:tcPr>
          <w:p w14:paraId="76160A3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6923CFD" w14:textId="6F2F6470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1,010</w:t>
            </w:r>
          </w:p>
        </w:tc>
        <w:tc>
          <w:tcPr>
            <w:tcW w:w="134" w:type="dxa"/>
            <w:vAlign w:val="bottom"/>
          </w:tcPr>
          <w:p w14:paraId="733A967D" w14:textId="77777777" w:rsidR="00A622C6" w:rsidRPr="007A6985" w:rsidRDefault="00A622C6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vAlign w:val="bottom"/>
          </w:tcPr>
          <w:p w14:paraId="29AC3EC9" w14:textId="77777777" w:rsidR="00A622C6" w:rsidRPr="007A6985" w:rsidRDefault="00A622C6">
            <w:pPr>
              <w:tabs>
                <w:tab w:val="decimal" w:pos="485"/>
              </w:tabs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851</w:t>
            </w:r>
          </w:p>
        </w:tc>
      </w:tr>
      <w:tr w:rsidR="00A622C6" w:rsidRPr="007B6ECB" w14:paraId="3CA7475E" w14:textId="77777777" w:rsidTr="00D86739">
        <w:trPr>
          <w:gridAfter w:val="1"/>
          <w:wAfter w:w="12" w:type="dxa"/>
          <w:cantSplit/>
          <w:trHeight w:val="270"/>
        </w:trPr>
        <w:tc>
          <w:tcPr>
            <w:tcW w:w="2756" w:type="dxa"/>
            <w:vAlign w:val="bottom"/>
          </w:tcPr>
          <w:p w14:paraId="7AB43C99" w14:textId="77777777" w:rsidR="00A622C6" w:rsidRPr="007A6985" w:rsidRDefault="00A622C6">
            <w:pPr>
              <w:ind w:hanging="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ต้นทุนจากการขาย</w:t>
            </w:r>
          </w:p>
        </w:tc>
        <w:tc>
          <w:tcPr>
            <w:tcW w:w="729" w:type="dxa"/>
            <w:gridSpan w:val="2"/>
            <w:vAlign w:val="bottom"/>
          </w:tcPr>
          <w:p w14:paraId="6F85A1A8" w14:textId="3D22636D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(78)</w:t>
            </w:r>
          </w:p>
        </w:tc>
        <w:tc>
          <w:tcPr>
            <w:tcW w:w="140" w:type="dxa"/>
            <w:vAlign w:val="bottom"/>
          </w:tcPr>
          <w:p w14:paraId="74978F68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75657FD7" w14:textId="6B4D2516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(82)</w:t>
            </w:r>
          </w:p>
        </w:tc>
        <w:tc>
          <w:tcPr>
            <w:tcW w:w="141" w:type="dxa"/>
            <w:gridSpan w:val="2"/>
            <w:vAlign w:val="bottom"/>
          </w:tcPr>
          <w:p w14:paraId="51E64D12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279005" w14:textId="0994AAB1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14:paraId="07CCD98D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vAlign w:val="bottom"/>
          </w:tcPr>
          <w:p w14:paraId="58C29F82" w14:textId="2764F8C8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(2)</w:t>
            </w:r>
          </w:p>
        </w:tc>
        <w:tc>
          <w:tcPr>
            <w:tcW w:w="142" w:type="dxa"/>
            <w:vAlign w:val="bottom"/>
          </w:tcPr>
          <w:p w14:paraId="3D6E1B4A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vAlign w:val="bottom"/>
          </w:tcPr>
          <w:p w14:paraId="4419B049" w14:textId="67A8D823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vAlign w:val="bottom"/>
          </w:tcPr>
          <w:p w14:paraId="288CC886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3BF574A7" w14:textId="53789B7E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288F871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6BAFF5B8" w14:textId="54F21660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872788C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vAlign w:val="bottom"/>
          </w:tcPr>
          <w:p w14:paraId="3A87717F" w14:textId="66514667" w:rsidR="00A622C6" w:rsidRPr="007A6985" w:rsidRDefault="005B31A9">
            <w:pPr>
              <w:tabs>
                <w:tab w:val="decimal" w:pos="288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919D86B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bottom"/>
          </w:tcPr>
          <w:p w14:paraId="6F90856B" w14:textId="5706BBFA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65B4027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45B8C965" w14:textId="38664880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D130E7E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3F1FD9B5" w14:textId="46F838CE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(16)</w:t>
            </w:r>
          </w:p>
        </w:tc>
        <w:tc>
          <w:tcPr>
            <w:tcW w:w="136" w:type="dxa"/>
            <w:vAlign w:val="bottom"/>
          </w:tcPr>
          <w:p w14:paraId="43EFB7BD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5E68B655" w14:textId="3BA81CAA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(7)</w:t>
            </w:r>
          </w:p>
        </w:tc>
        <w:tc>
          <w:tcPr>
            <w:tcW w:w="139" w:type="dxa"/>
            <w:vAlign w:val="bottom"/>
          </w:tcPr>
          <w:p w14:paraId="7227D19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7C9F76B9" w14:textId="3B6079D4" w:rsidR="00A622C6" w:rsidRPr="007A6985" w:rsidRDefault="005B31A9">
            <w:pPr>
              <w:tabs>
                <w:tab w:val="decimal" w:pos="485"/>
              </w:tabs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59" w:type="dxa"/>
          </w:tcPr>
          <w:p w14:paraId="0C9A895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1F930135" w14:textId="7F2E8C35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4" w:type="dxa"/>
          </w:tcPr>
          <w:p w14:paraId="65A20FBD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1542BC6D" w14:textId="37C5D76C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(91)</w:t>
            </w:r>
          </w:p>
        </w:tc>
        <w:tc>
          <w:tcPr>
            <w:tcW w:w="134" w:type="dxa"/>
            <w:vAlign w:val="bottom"/>
          </w:tcPr>
          <w:p w14:paraId="3C435141" w14:textId="77777777" w:rsidR="00A622C6" w:rsidRPr="007A6985" w:rsidRDefault="00A622C6">
            <w:pPr>
              <w:tabs>
                <w:tab w:val="decimal" w:pos="260"/>
              </w:tabs>
              <w:ind w:left="-72"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vAlign w:val="bottom"/>
          </w:tcPr>
          <w:p w14:paraId="7D90F22B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(83)</w:t>
            </w:r>
          </w:p>
        </w:tc>
      </w:tr>
      <w:tr w:rsidR="00A622C6" w:rsidRPr="007B6ECB" w14:paraId="69AA7538" w14:textId="77777777" w:rsidTr="00D86739">
        <w:trPr>
          <w:gridAfter w:val="1"/>
          <w:wAfter w:w="12" w:type="dxa"/>
          <w:cantSplit/>
          <w:trHeight w:val="144"/>
        </w:trPr>
        <w:tc>
          <w:tcPr>
            <w:tcW w:w="2756" w:type="dxa"/>
            <w:vAlign w:val="bottom"/>
          </w:tcPr>
          <w:p w14:paraId="7869C2C7" w14:textId="77777777" w:rsidR="00A622C6" w:rsidRPr="007A6985" w:rsidRDefault="00A622C6">
            <w:pPr>
              <w:ind w:left="324" w:hanging="360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ต้นทุนจากการ</w:t>
            </w:r>
            <w:r w:rsidRPr="007A6985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ก่อสร้างและการ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ให้บริการ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vAlign w:val="bottom"/>
          </w:tcPr>
          <w:p w14:paraId="0C624023" w14:textId="7FA251DA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vAlign w:val="bottom"/>
          </w:tcPr>
          <w:p w14:paraId="30432B4C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1BE0DF60" w14:textId="112B024C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1" w:type="dxa"/>
            <w:gridSpan w:val="2"/>
            <w:vAlign w:val="bottom"/>
          </w:tcPr>
          <w:p w14:paraId="1CE61468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9ABE7" w14:textId="3A03D8E1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(2)</w:t>
            </w:r>
          </w:p>
        </w:tc>
        <w:tc>
          <w:tcPr>
            <w:tcW w:w="178" w:type="dxa"/>
            <w:vAlign w:val="bottom"/>
          </w:tcPr>
          <w:p w14:paraId="253499C2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B5CF9" w14:textId="40A3FD37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F2AB0D2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CE4594" w14:textId="6E35F9C6" w:rsidR="00A622C6" w:rsidRPr="007A6985" w:rsidRDefault="005B31A9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(9)</w:t>
            </w:r>
          </w:p>
        </w:tc>
        <w:tc>
          <w:tcPr>
            <w:tcW w:w="143" w:type="dxa"/>
            <w:vAlign w:val="bottom"/>
          </w:tcPr>
          <w:p w14:paraId="1B4FF7B7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EDCC1" w14:textId="27BC161F" w:rsidR="00A622C6" w:rsidRPr="007A6985" w:rsidRDefault="005B31A9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(10)</w:t>
            </w:r>
          </w:p>
        </w:tc>
        <w:tc>
          <w:tcPr>
            <w:tcW w:w="142" w:type="dxa"/>
            <w:vAlign w:val="bottom"/>
          </w:tcPr>
          <w:p w14:paraId="31C7B793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A459D" w14:textId="75A95A08" w:rsidR="00A622C6" w:rsidRPr="007A6985" w:rsidRDefault="005B31A9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(919)</w:t>
            </w:r>
          </w:p>
        </w:tc>
        <w:tc>
          <w:tcPr>
            <w:tcW w:w="142" w:type="dxa"/>
            <w:vAlign w:val="bottom"/>
          </w:tcPr>
          <w:p w14:paraId="31AD6F41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1D492" w14:textId="7CEFDCA3" w:rsidR="00A622C6" w:rsidRPr="007A6985" w:rsidRDefault="005B31A9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(734)</w:t>
            </w:r>
          </w:p>
        </w:tc>
        <w:tc>
          <w:tcPr>
            <w:tcW w:w="142" w:type="dxa"/>
            <w:vAlign w:val="bottom"/>
          </w:tcPr>
          <w:p w14:paraId="2694DB94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87DE1" w14:textId="18F0639C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(9)</w:t>
            </w:r>
          </w:p>
        </w:tc>
        <w:tc>
          <w:tcPr>
            <w:tcW w:w="142" w:type="dxa"/>
            <w:vAlign w:val="bottom"/>
          </w:tcPr>
          <w:p w14:paraId="3BC1F4A9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3BBA8" w14:textId="79062DD8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(23</w:t>
            </w:r>
            <w:r w:rsidR="007B15CE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47D2E1B7" w14:textId="77777777" w:rsidR="00A622C6" w:rsidRPr="007A6985" w:rsidRDefault="00A622C6">
            <w:pPr>
              <w:tabs>
                <w:tab w:val="decimal" w:pos="574"/>
              </w:tabs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002A007A" w14:textId="3FCEE1E3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6" w:type="dxa"/>
            <w:vAlign w:val="bottom"/>
          </w:tcPr>
          <w:p w14:paraId="6660F76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30FEFA6A" w14:textId="7EBC9827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" w:type="dxa"/>
            <w:vAlign w:val="bottom"/>
          </w:tcPr>
          <w:p w14:paraId="40D982E2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737EF1CA" w14:textId="24261671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59" w:type="dxa"/>
          </w:tcPr>
          <w:p w14:paraId="680EBC7B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8619C51" w14:textId="6437B3B5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34" w:type="dxa"/>
            <w:vAlign w:val="bottom"/>
          </w:tcPr>
          <w:p w14:paraId="73B69CE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FAE1CB7" w14:textId="47F60B9B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(939)</w:t>
            </w:r>
          </w:p>
        </w:tc>
        <w:tc>
          <w:tcPr>
            <w:tcW w:w="134" w:type="dxa"/>
            <w:vAlign w:val="bottom"/>
          </w:tcPr>
          <w:p w14:paraId="15906762" w14:textId="77777777" w:rsidR="00A622C6" w:rsidRPr="007A6985" w:rsidRDefault="00A622C6">
            <w:pPr>
              <w:tabs>
                <w:tab w:val="decimal" w:pos="260"/>
              </w:tabs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  <w:vAlign w:val="bottom"/>
          </w:tcPr>
          <w:p w14:paraId="5FDAD857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(764)</w:t>
            </w:r>
          </w:p>
        </w:tc>
      </w:tr>
      <w:tr w:rsidR="00A622C6" w:rsidRPr="007B6ECB" w14:paraId="1EB829E3" w14:textId="77777777" w:rsidTr="00D86739">
        <w:trPr>
          <w:gridAfter w:val="1"/>
          <w:wAfter w:w="12" w:type="dxa"/>
          <w:cantSplit/>
          <w:trHeight w:val="144"/>
        </w:trPr>
        <w:tc>
          <w:tcPr>
            <w:tcW w:w="2756" w:type="dxa"/>
            <w:vAlign w:val="bottom"/>
          </w:tcPr>
          <w:p w14:paraId="4B5FC999" w14:textId="77777777" w:rsidR="00A622C6" w:rsidRPr="007A6985" w:rsidRDefault="00A622C6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กำไร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 xml:space="preserve"> 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(ขาดทุน) ขั้นต้น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5CDC5" w14:textId="708C0C5F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0" w:type="dxa"/>
            <w:vAlign w:val="bottom"/>
          </w:tcPr>
          <w:p w14:paraId="2373DA95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53BB4" w14:textId="47C39E09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41" w:type="dxa"/>
            <w:gridSpan w:val="2"/>
            <w:vAlign w:val="bottom"/>
          </w:tcPr>
          <w:p w14:paraId="2E203D5C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ECB83" w14:textId="36928D1F" w:rsidR="00A622C6" w:rsidRPr="007A6985" w:rsidRDefault="005B31A9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vAlign w:val="bottom"/>
          </w:tcPr>
          <w:p w14:paraId="6F32394D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CD4192" w14:textId="2F3CAD8A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01596EF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27CA7" w14:textId="45DA415A" w:rsidR="00A622C6" w:rsidRPr="007A6985" w:rsidRDefault="005B31A9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3" w:type="dxa"/>
            <w:vAlign w:val="bottom"/>
          </w:tcPr>
          <w:p w14:paraId="7D74EFBA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DAECE" w14:textId="6109F8B4" w:rsidR="00A622C6" w:rsidRPr="007A6985" w:rsidRDefault="005B31A9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42" w:type="dxa"/>
            <w:vAlign w:val="bottom"/>
          </w:tcPr>
          <w:p w14:paraId="2FC7CE9B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DEBE0" w14:textId="5696F784" w:rsidR="00A622C6" w:rsidRPr="007A6985" w:rsidRDefault="005B31A9">
            <w:pPr>
              <w:tabs>
                <w:tab w:val="decimal" w:pos="41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72</w:t>
            </w:r>
          </w:p>
        </w:tc>
        <w:tc>
          <w:tcPr>
            <w:tcW w:w="142" w:type="dxa"/>
            <w:vAlign w:val="bottom"/>
          </w:tcPr>
          <w:p w14:paraId="0B5EA281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CF632" w14:textId="6C059297" w:rsidR="00A622C6" w:rsidRPr="007A6985" w:rsidRDefault="005B31A9">
            <w:pPr>
              <w:tabs>
                <w:tab w:val="decimal" w:pos="379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9</w:t>
            </w:r>
            <w:r w:rsidR="008C7FC2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2" w:type="dxa"/>
            <w:vAlign w:val="bottom"/>
          </w:tcPr>
          <w:p w14:paraId="62CDB301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91B36" w14:textId="0B1EA345" w:rsidR="00A622C6" w:rsidRPr="007A6985" w:rsidRDefault="005B31A9">
            <w:pPr>
              <w:tabs>
                <w:tab w:val="decimal" w:pos="36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2" w:type="dxa"/>
            <w:vAlign w:val="bottom"/>
          </w:tcPr>
          <w:p w14:paraId="5D75A508" w14:textId="77777777" w:rsidR="00A622C6" w:rsidRPr="007A6985" w:rsidRDefault="00A622C6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90983" w14:textId="1D67DC9B" w:rsidR="00A622C6" w:rsidRPr="007A6985" w:rsidRDefault="002144E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5B31A9" w:rsidRPr="00856CAD">
              <w:rPr>
                <w:rFonts w:ascii="Angsana New" w:hAnsi="Angsana New"/>
                <w:sz w:val="23"/>
                <w:szCs w:val="23"/>
              </w:rPr>
              <w:t>3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5DFEA5C1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9BBAD" w14:textId="561BEF40" w:rsidR="00A622C6" w:rsidRPr="007A6985" w:rsidRDefault="005B31A9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36" w:type="dxa"/>
            <w:vAlign w:val="bottom"/>
          </w:tcPr>
          <w:p w14:paraId="1511982B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76590" w14:textId="08B6552D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9" w:type="dxa"/>
            <w:vAlign w:val="bottom"/>
          </w:tcPr>
          <w:p w14:paraId="39D02B2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</w:tcPr>
          <w:p w14:paraId="0213D827" w14:textId="77777777" w:rsidR="00A622C6" w:rsidRPr="007A6985" w:rsidRDefault="00A622C6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4E57FC00" w14:textId="77777777" w:rsidR="00A622C6" w:rsidRPr="007A6985" w:rsidRDefault="00A622C6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</w:tcPr>
          <w:p w14:paraId="206B6FCF" w14:textId="77777777" w:rsidR="00A622C6" w:rsidRPr="007A6985" w:rsidRDefault="00A622C6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54AD209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10C7B971" w14:textId="55EE5A8A" w:rsidR="00A622C6" w:rsidRPr="007A6985" w:rsidRDefault="005B31A9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78</w:t>
            </w:r>
          </w:p>
        </w:tc>
        <w:tc>
          <w:tcPr>
            <w:tcW w:w="134" w:type="dxa"/>
            <w:vAlign w:val="bottom"/>
          </w:tcPr>
          <w:p w14:paraId="5921D833" w14:textId="77777777" w:rsidR="00A622C6" w:rsidRPr="007A6985" w:rsidRDefault="00A622C6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bottom"/>
          </w:tcPr>
          <w:p w14:paraId="0270068E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92</w:t>
            </w:r>
          </w:p>
        </w:tc>
      </w:tr>
      <w:tr w:rsidR="00A622C6" w:rsidRPr="007B6ECB" w14:paraId="7AEF0CCE" w14:textId="77777777" w:rsidTr="00D86739">
        <w:trPr>
          <w:gridAfter w:val="1"/>
          <w:wAfter w:w="12" w:type="dxa"/>
          <w:cantSplit/>
          <w:trHeight w:val="144"/>
        </w:trPr>
        <w:tc>
          <w:tcPr>
            <w:tcW w:w="2756" w:type="dxa"/>
            <w:vAlign w:val="bottom"/>
          </w:tcPr>
          <w:p w14:paraId="1A2BBB11" w14:textId="77777777" w:rsidR="00A622C6" w:rsidRPr="007A6985" w:rsidRDefault="00A622C6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รายได้อื่น</w:t>
            </w:r>
          </w:p>
        </w:tc>
        <w:tc>
          <w:tcPr>
            <w:tcW w:w="729" w:type="dxa"/>
            <w:gridSpan w:val="2"/>
            <w:tcBorders>
              <w:top w:val="double" w:sz="4" w:space="0" w:color="auto"/>
            </w:tcBorders>
            <w:vAlign w:val="bottom"/>
          </w:tcPr>
          <w:p w14:paraId="1AB43E3D" w14:textId="77777777" w:rsidR="00A622C6" w:rsidRPr="007A6985" w:rsidRDefault="00A622C6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FC47371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7E8D8240" w14:textId="77777777" w:rsidR="00A622C6" w:rsidRPr="007A6985" w:rsidRDefault="00A622C6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15CAC70A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top w:val="double" w:sz="4" w:space="0" w:color="auto"/>
            </w:tcBorders>
            <w:vAlign w:val="bottom"/>
          </w:tcPr>
          <w:p w14:paraId="1F4292CB" w14:textId="77777777" w:rsidR="00A622C6" w:rsidRPr="007A6985" w:rsidRDefault="00A622C6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58062626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7EF266AD" w14:textId="77777777" w:rsidR="00A622C6" w:rsidRPr="007A6985" w:rsidRDefault="00A622C6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45A0A1D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top w:val="double" w:sz="4" w:space="0" w:color="auto"/>
            </w:tcBorders>
            <w:vAlign w:val="bottom"/>
          </w:tcPr>
          <w:p w14:paraId="7D42B966" w14:textId="77777777" w:rsidR="00A622C6" w:rsidRPr="007A6985" w:rsidRDefault="00A622C6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03CF671C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46B343C3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14:paraId="663B5838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0DB44805" w14:textId="77777777" w:rsidR="00A622C6" w:rsidRPr="007A6985" w:rsidRDefault="00A622C6">
            <w:pPr>
              <w:tabs>
                <w:tab w:val="decimal" w:pos="41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83B9BF7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vAlign w:val="bottom"/>
          </w:tcPr>
          <w:p w14:paraId="01DB3CC2" w14:textId="77777777" w:rsidR="00A622C6" w:rsidRPr="007A6985" w:rsidRDefault="00A622C6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2B692C7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vAlign w:val="bottom"/>
          </w:tcPr>
          <w:p w14:paraId="4129ADE4" w14:textId="77777777" w:rsidR="00A622C6" w:rsidRPr="007A6985" w:rsidRDefault="00A622C6">
            <w:pPr>
              <w:tabs>
                <w:tab w:val="decimal" w:pos="3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700ED40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799A9FE4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BF4E08B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3C5711EF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7357C4B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09222727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7E44BD1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2E16DE7E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3E62580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5DD7A642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12282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149AB1B7" w14:textId="321DC9B1" w:rsidR="00A622C6" w:rsidRPr="007A6985" w:rsidRDefault="00AA2AC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134" w:type="dxa"/>
            <w:vAlign w:val="bottom"/>
          </w:tcPr>
          <w:p w14:paraId="0DA07BA5" w14:textId="77777777" w:rsidR="00A622C6" w:rsidRPr="007A6985" w:rsidRDefault="00A622C6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vAlign w:val="bottom"/>
          </w:tcPr>
          <w:p w14:paraId="60B42B5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</w:tr>
      <w:tr w:rsidR="00A622C6" w:rsidRPr="007B6ECB" w14:paraId="5143A33B" w14:textId="77777777" w:rsidTr="00D86739">
        <w:trPr>
          <w:gridAfter w:val="1"/>
          <w:wAfter w:w="12" w:type="dxa"/>
          <w:cantSplit/>
          <w:trHeight w:val="144"/>
        </w:trPr>
        <w:tc>
          <w:tcPr>
            <w:tcW w:w="2756" w:type="dxa"/>
            <w:vAlign w:val="center"/>
          </w:tcPr>
          <w:p w14:paraId="3FCB2C21" w14:textId="77777777" w:rsidR="00A622C6" w:rsidRPr="007A6985" w:rsidRDefault="00A622C6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729" w:type="dxa"/>
            <w:gridSpan w:val="2"/>
            <w:vAlign w:val="bottom"/>
          </w:tcPr>
          <w:p w14:paraId="7068BA0A" w14:textId="77777777" w:rsidR="00A622C6" w:rsidRPr="007A6985" w:rsidRDefault="00A622C6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7CB5F97B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C30DA98" w14:textId="77777777" w:rsidR="00A622C6" w:rsidRPr="007A6985" w:rsidRDefault="00A622C6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293EDD40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vAlign w:val="bottom"/>
          </w:tcPr>
          <w:p w14:paraId="6BBAA69B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78" w:type="dxa"/>
            <w:vAlign w:val="bottom"/>
          </w:tcPr>
          <w:p w14:paraId="729677A6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vAlign w:val="bottom"/>
          </w:tcPr>
          <w:p w14:paraId="11791883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DAE2125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vAlign w:val="bottom"/>
          </w:tcPr>
          <w:p w14:paraId="4C3A7430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79883711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79B57B03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23D1B66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D50F4E4" w14:textId="77777777" w:rsidR="00A622C6" w:rsidRPr="007A6985" w:rsidRDefault="00A622C6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5CFAAB0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vAlign w:val="bottom"/>
          </w:tcPr>
          <w:p w14:paraId="6AD4164D" w14:textId="77777777" w:rsidR="00A622C6" w:rsidRPr="007A6985" w:rsidRDefault="00A622C6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568652E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vAlign w:val="bottom"/>
          </w:tcPr>
          <w:p w14:paraId="70FE9469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1908643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vAlign w:val="bottom"/>
          </w:tcPr>
          <w:p w14:paraId="507BBDF0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63274EF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48BCB902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0B1266CF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5BFEC7F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58498A52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184C4BDA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9" w:type="dxa"/>
          </w:tcPr>
          <w:p w14:paraId="4206986D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594" w:type="dxa"/>
          </w:tcPr>
          <w:p w14:paraId="12126A3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" w:type="dxa"/>
          </w:tcPr>
          <w:p w14:paraId="67816092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11" w:type="dxa"/>
            <w:vAlign w:val="bottom"/>
          </w:tcPr>
          <w:p w14:paraId="6962C1C3" w14:textId="1D508FFF" w:rsidR="00A622C6" w:rsidRPr="007A6985" w:rsidRDefault="00AA2AC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(1)</w:t>
            </w:r>
          </w:p>
        </w:tc>
        <w:tc>
          <w:tcPr>
            <w:tcW w:w="134" w:type="dxa"/>
            <w:vAlign w:val="bottom"/>
          </w:tcPr>
          <w:p w14:paraId="0CB0584B" w14:textId="77777777" w:rsidR="00A622C6" w:rsidRPr="007A6985" w:rsidRDefault="00A622C6">
            <w:pPr>
              <w:tabs>
                <w:tab w:val="decimal" w:pos="260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vAlign w:val="bottom"/>
          </w:tcPr>
          <w:p w14:paraId="6437F1C9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(2)</w:t>
            </w:r>
          </w:p>
        </w:tc>
      </w:tr>
      <w:tr w:rsidR="00A622C6" w:rsidRPr="007B6ECB" w14:paraId="3CE24127" w14:textId="77777777" w:rsidTr="00D86739">
        <w:trPr>
          <w:gridAfter w:val="1"/>
          <w:wAfter w:w="12" w:type="dxa"/>
          <w:cantSplit/>
          <w:trHeight w:val="144"/>
        </w:trPr>
        <w:tc>
          <w:tcPr>
            <w:tcW w:w="2756" w:type="dxa"/>
            <w:vAlign w:val="center"/>
          </w:tcPr>
          <w:p w14:paraId="2AD9E7E6" w14:textId="77777777" w:rsidR="00A622C6" w:rsidRPr="007A6985" w:rsidRDefault="00A622C6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29" w:type="dxa"/>
            <w:gridSpan w:val="2"/>
            <w:vAlign w:val="bottom"/>
          </w:tcPr>
          <w:p w14:paraId="04A237C1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5E418861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1319E3F5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634AE500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401747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74C9D64E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vAlign w:val="bottom"/>
          </w:tcPr>
          <w:p w14:paraId="7E2F7487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D966B88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vAlign w:val="bottom"/>
          </w:tcPr>
          <w:p w14:paraId="0EA8306D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65568E5A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449FFAD8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8671CBD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6C66A8F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4F2B900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vAlign w:val="bottom"/>
          </w:tcPr>
          <w:p w14:paraId="1EB03907" w14:textId="77777777" w:rsidR="00A622C6" w:rsidRPr="007A6985" w:rsidRDefault="00A622C6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988771D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bottom"/>
          </w:tcPr>
          <w:p w14:paraId="334E8EDE" w14:textId="77777777" w:rsidR="00A622C6" w:rsidRPr="007A6985" w:rsidRDefault="00A622C6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7CBB3BC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0CBB3261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488691E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00354805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17188A1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23753BAB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637EC54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1162FCA7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1D834D9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51435E4F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85E41A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B8C8665" w14:textId="1AFE24C9" w:rsidR="00A622C6" w:rsidRPr="007A6985" w:rsidRDefault="00AA2AC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(5</w:t>
            </w:r>
            <w:r w:rsidR="00DE14D2">
              <w:rPr>
                <w:rFonts w:ascii="Angsana New" w:hAnsi="Angsana New"/>
                <w:sz w:val="23"/>
                <w:szCs w:val="23"/>
              </w:rPr>
              <w:t>8</w:t>
            </w:r>
            <w:r w:rsidRPr="00856CA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690CBF6F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vAlign w:val="bottom"/>
          </w:tcPr>
          <w:p w14:paraId="2918F0FF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(61)</w:t>
            </w:r>
          </w:p>
        </w:tc>
      </w:tr>
      <w:tr w:rsidR="00A622C6" w:rsidRPr="007B6ECB" w14:paraId="7E3E7FA5" w14:textId="77777777" w:rsidTr="00D86739">
        <w:trPr>
          <w:gridAfter w:val="1"/>
          <w:wAfter w:w="12" w:type="dxa"/>
          <w:cantSplit/>
          <w:trHeight w:val="144"/>
        </w:trPr>
        <w:tc>
          <w:tcPr>
            <w:tcW w:w="2756" w:type="dxa"/>
            <w:vAlign w:val="center"/>
          </w:tcPr>
          <w:p w14:paraId="4EEA38D4" w14:textId="77777777" w:rsidR="00A622C6" w:rsidRPr="007A6985" w:rsidRDefault="00A622C6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729" w:type="dxa"/>
            <w:gridSpan w:val="2"/>
            <w:vAlign w:val="bottom"/>
          </w:tcPr>
          <w:p w14:paraId="0A92F7AF" w14:textId="77777777" w:rsidR="00A622C6" w:rsidRPr="007A6985" w:rsidRDefault="00A622C6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43349FCF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4E39A9F" w14:textId="77777777" w:rsidR="00A622C6" w:rsidRPr="007A6985" w:rsidRDefault="00A622C6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3AAF981C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left w:val="nil"/>
              <w:right w:val="nil"/>
            </w:tcBorders>
            <w:vAlign w:val="bottom"/>
          </w:tcPr>
          <w:p w14:paraId="7D6B358C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14F231B9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14:paraId="2A6A5568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14:paraId="4C5B5065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vAlign w:val="bottom"/>
          </w:tcPr>
          <w:p w14:paraId="662815D2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2AD9FF0B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081A161A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BCE9366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6EF9937B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79BD762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  <w:vAlign w:val="bottom"/>
          </w:tcPr>
          <w:p w14:paraId="30A2B4A0" w14:textId="77777777" w:rsidR="00A622C6" w:rsidRPr="007A6985" w:rsidRDefault="00A622C6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CF838DC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  <w:vAlign w:val="bottom"/>
          </w:tcPr>
          <w:p w14:paraId="09AA4EDB" w14:textId="77777777" w:rsidR="00A622C6" w:rsidRPr="007A6985" w:rsidRDefault="00A622C6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59FCFA5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3EEDCD99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3F54C8F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3486EBF5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3716DFF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039A9E9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5DC1A4A5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68D63FD5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7E5BABD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1DDB37CF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7DF8D3BE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DE00E2B" w14:textId="06737FB9" w:rsidR="00A622C6" w:rsidRPr="007A6985" w:rsidRDefault="00AA2AC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</w:t>
            </w:r>
            <w:r w:rsidR="00DE14D2">
              <w:rPr>
                <w:rFonts w:ascii="Angsana New" w:hAnsi="Angsana New"/>
                <w:sz w:val="23"/>
                <w:szCs w:val="23"/>
              </w:rPr>
              <w:t>9</w:t>
            </w:r>
            <w:r w:rsidRPr="00856CA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4" w:type="dxa"/>
            <w:vAlign w:val="bottom"/>
          </w:tcPr>
          <w:p w14:paraId="278C6210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vAlign w:val="bottom"/>
          </w:tcPr>
          <w:p w14:paraId="4F9ABC81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(16)</w:t>
            </w:r>
          </w:p>
        </w:tc>
      </w:tr>
      <w:tr w:rsidR="00A622C6" w:rsidRPr="007B6ECB" w14:paraId="47D8D5B5" w14:textId="77777777" w:rsidTr="00D86739">
        <w:trPr>
          <w:gridAfter w:val="1"/>
          <w:wAfter w:w="12" w:type="dxa"/>
          <w:cantSplit/>
          <w:trHeight w:val="144"/>
        </w:trPr>
        <w:tc>
          <w:tcPr>
            <w:tcW w:w="3150" w:type="dxa"/>
            <w:gridSpan w:val="2"/>
            <w:vAlign w:val="center"/>
          </w:tcPr>
          <w:p w14:paraId="13ED14FD" w14:textId="02C49061" w:rsidR="00A622C6" w:rsidRPr="006E5C9A" w:rsidRDefault="00A622C6" w:rsidP="006E5C9A">
            <w:pPr>
              <w:ind w:left="324" w:hanging="360"/>
              <w:rPr>
                <w:rFonts w:ascii="Angsana New" w:hAnsi="Angsana New"/>
                <w:position w:val="4"/>
                <w:sz w:val="23"/>
                <w:szCs w:val="23"/>
                <w:cs/>
                <w:lang w:val="en-GB"/>
              </w:rPr>
            </w:pPr>
            <w:r w:rsidRPr="007A6985">
              <w:rPr>
                <w:rFonts w:ascii="Angsana New" w:hAnsi="Angsana New"/>
                <w:position w:val="4"/>
                <w:sz w:val="23"/>
                <w:szCs w:val="23"/>
                <w:cs/>
                <w:lang w:val="en-GB"/>
              </w:rPr>
              <w:t xml:space="preserve">ขาดทุนด้านเครดิตที่คาดว่าจะเกิดขึ้นตาม </w:t>
            </w:r>
            <w:r w:rsidRPr="007A6985">
              <w:rPr>
                <w:rFonts w:ascii="Angsana New" w:hAnsi="Angsana New"/>
                <w:position w:val="4"/>
                <w:sz w:val="23"/>
                <w:szCs w:val="23"/>
                <w:lang w:val="en-GB"/>
              </w:rPr>
              <w:t>TFRS</w:t>
            </w:r>
            <w:r w:rsidRPr="007A6985">
              <w:rPr>
                <w:rFonts w:ascii="Angsana New" w:hAnsi="Angsana New"/>
                <w:position w:val="4"/>
                <w:sz w:val="23"/>
                <w:szCs w:val="23"/>
                <w:cs/>
                <w:lang w:val="en-GB"/>
              </w:rPr>
              <w:t xml:space="preserve"> 9</w:t>
            </w:r>
          </w:p>
        </w:tc>
        <w:tc>
          <w:tcPr>
            <w:tcW w:w="335" w:type="dxa"/>
            <w:vAlign w:val="bottom"/>
          </w:tcPr>
          <w:p w14:paraId="094AEE81" w14:textId="77777777" w:rsidR="00A622C6" w:rsidRPr="007A6985" w:rsidRDefault="00A622C6">
            <w:pPr>
              <w:ind w:left="-108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1AAC6E02" w14:textId="77777777" w:rsidR="00A622C6" w:rsidRPr="007A6985" w:rsidRDefault="00A622C6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404FD78" w14:textId="77777777" w:rsidR="00A622C6" w:rsidRPr="007A6985" w:rsidRDefault="00A622C6">
            <w:pPr>
              <w:ind w:left="-108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2E7CCE05" w14:textId="77777777" w:rsidR="00A622C6" w:rsidRPr="007A6985" w:rsidRDefault="00A622C6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tcBorders>
              <w:left w:val="nil"/>
              <w:right w:val="nil"/>
            </w:tcBorders>
            <w:vAlign w:val="bottom"/>
          </w:tcPr>
          <w:p w14:paraId="04F85F1A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47650E49" w14:textId="77777777" w:rsidR="00A622C6" w:rsidRPr="007A6985" w:rsidRDefault="00A622C6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14:paraId="0AE1D5F2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4D96D13" w14:textId="77777777" w:rsidR="00A622C6" w:rsidRPr="007A6985" w:rsidRDefault="00A622C6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vAlign w:val="bottom"/>
          </w:tcPr>
          <w:p w14:paraId="743A224E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7542F136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242C8D98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C40C620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3BFDA586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CC3CEBD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  <w:vAlign w:val="bottom"/>
          </w:tcPr>
          <w:p w14:paraId="4EDEDFF5" w14:textId="77777777" w:rsidR="00A622C6" w:rsidRPr="007A6985" w:rsidRDefault="00A622C6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74295CA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  <w:vAlign w:val="bottom"/>
          </w:tcPr>
          <w:p w14:paraId="307953C8" w14:textId="77777777" w:rsidR="00A622C6" w:rsidRPr="007A6985" w:rsidRDefault="00A622C6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98FDAA0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EC30417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A80C9A2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39C43F8B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38C67C5B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319D862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032F560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4A038981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04BF0099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2E8692D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7BBB66B1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F5F7D6C" w14:textId="242C8E8D" w:rsidR="00A622C6" w:rsidRPr="007A6985" w:rsidRDefault="00AA2AC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6D5B9271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vAlign w:val="bottom"/>
          </w:tcPr>
          <w:p w14:paraId="6D0DDCB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  <w:r w:rsidRPr="00856CAD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</w:tr>
      <w:tr w:rsidR="00A622C6" w:rsidRPr="007B6ECB" w14:paraId="3134713C" w14:textId="77777777" w:rsidTr="00D86739">
        <w:trPr>
          <w:gridAfter w:val="1"/>
          <w:wAfter w:w="12" w:type="dxa"/>
          <w:cantSplit/>
          <w:trHeight w:val="143"/>
        </w:trPr>
        <w:tc>
          <w:tcPr>
            <w:tcW w:w="2756" w:type="dxa"/>
            <w:vAlign w:val="center"/>
          </w:tcPr>
          <w:p w14:paraId="648B6561" w14:textId="1C8AC583" w:rsidR="00A622C6" w:rsidRPr="007667F4" w:rsidRDefault="00822474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22474">
              <w:rPr>
                <w:rFonts w:ascii="Angsana New" w:hAnsi="Angsana New"/>
                <w:b/>
                <w:bCs/>
                <w:position w:val="4"/>
                <w:sz w:val="23"/>
                <w:szCs w:val="23"/>
                <w:cs/>
              </w:rPr>
              <w:t>กำไร</w:t>
            </w:r>
            <w:r w:rsidR="00A622C6" w:rsidRPr="00822474">
              <w:rPr>
                <w:rFonts w:ascii="Angsana New" w:hAnsi="Angsana New"/>
                <w:b/>
                <w:bCs/>
                <w:position w:val="4"/>
                <w:sz w:val="23"/>
                <w:szCs w:val="23"/>
                <w:cs/>
              </w:rPr>
              <w:t>ก่อนค่าใช้จ่ายภาษีเงินได้</w:t>
            </w:r>
          </w:p>
        </w:tc>
        <w:tc>
          <w:tcPr>
            <w:tcW w:w="729" w:type="dxa"/>
            <w:gridSpan w:val="2"/>
            <w:vAlign w:val="bottom"/>
          </w:tcPr>
          <w:p w14:paraId="52BD3844" w14:textId="77777777" w:rsidR="00A622C6" w:rsidRPr="007A6985" w:rsidRDefault="00A622C6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40247679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1E1DDC4" w14:textId="77777777" w:rsidR="00A622C6" w:rsidRPr="007A6985" w:rsidRDefault="00A622C6">
            <w:pPr>
              <w:tabs>
                <w:tab w:val="decimal" w:pos="468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610591ED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vAlign w:val="bottom"/>
          </w:tcPr>
          <w:p w14:paraId="2DBC1641" w14:textId="77777777" w:rsidR="00A622C6" w:rsidRPr="007A6985" w:rsidRDefault="00A622C6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23AE7755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vAlign w:val="bottom"/>
          </w:tcPr>
          <w:p w14:paraId="7724C8CC" w14:textId="77777777" w:rsidR="00A622C6" w:rsidRPr="007A6985" w:rsidRDefault="00A622C6">
            <w:pPr>
              <w:tabs>
                <w:tab w:val="decimal" w:pos="444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93840E7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vAlign w:val="bottom"/>
          </w:tcPr>
          <w:p w14:paraId="5E1ED56D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5FEEABEF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6246DAE5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34872AF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1D648835" w14:textId="77777777" w:rsidR="00A622C6" w:rsidRPr="007A6985" w:rsidRDefault="00A622C6">
            <w:pPr>
              <w:tabs>
                <w:tab w:val="decimal" w:pos="421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4CA0A8F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tcBorders>
              <w:left w:val="nil"/>
              <w:bottom w:val="nil"/>
              <w:right w:val="nil"/>
            </w:tcBorders>
            <w:vAlign w:val="bottom"/>
          </w:tcPr>
          <w:p w14:paraId="4603D75B" w14:textId="77777777" w:rsidR="00A622C6" w:rsidRPr="007A6985" w:rsidRDefault="00A622C6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C699BDF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bottom"/>
          </w:tcPr>
          <w:p w14:paraId="1A8D7D60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10F8AAA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vAlign w:val="bottom"/>
          </w:tcPr>
          <w:p w14:paraId="0C477DD8" w14:textId="77777777" w:rsidR="00A622C6" w:rsidRPr="007A6985" w:rsidRDefault="00A622C6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DB37208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582A56F9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6B5785E4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17B86A3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18CEEF6F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55C4450C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6599C16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569CDF9C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5B3B4C0C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CE1432D" w14:textId="026DDD3C" w:rsidR="00A622C6" w:rsidRPr="007A6985" w:rsidRDefault="00AA2AC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134" w:type="dxa"/>
            <w:vAlign w:val="bottom"/>
          </w:tcPr>
          <w:p w14:paraId="38DACE85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bottom"/>
          </w:tcPr>
          <w:p w14:paraId="3D318E7F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A622C6" w:rsidRPr="007B6ECB" w14:paraId="663E1EEC" w14:textId="77777777" w:rsidTr="00D86739">
        <w:trPr>
          <w:cantSplit/>
          <w:trHeight w:val="216"/>
        </w:trPr>
        <w:tc>
          <w:tcPr>
            <w:tcW w:w="4294" w:type="dxa"/>
            <w:gridSpan w:val="6"/>
            <w:vAlign w:val="center"/>
          </w:tcPr>
          <w:p w14:paraId="66023B0B" w14:textId="3424343C" w:rsidR="00A622C6" w:rsidRPr="007A6985" w:rsidRDefault="00A7470D">
            <w:pPr>
              <w:ind w:left="-54" w:right="-34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A7470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41" w:type="dxa"/>
            <w:gridSpan w:val="2"/>
            <w:vAlign w:val="bottom"/>
          </w:tcPr>
          <w:p w14:paraId="7EA0010A" w14:textId="77777777" w:rsidR="00A622C6" w:rsidRPr="007A6985" w:rsidRDefault="00A622C6">
            <w:pPr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vAlign w:val="bottom"/>
          </w:tcPr>
          <w:p w14:paraId="5B54D9FD" w14:textId="77777777" w:rsidR="00A622C6" w:rsidRPr="007A6985" w:rsidRDefault="00A622C6">
            <w:pPr>
              <w:tabs>
                <w:tab w:val="decimal" w:pos="359"/>
              </w:tabs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613B9467" w14:textId="77777777" w:rsidR="00A622C6" w:rsidRPr="007A6985" w:rsidRDefault="00A622C6">
            <w:pPr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vAlign w:val="bottom"/>
          </w:tcPr>
          <w:p w14:paraId="45B916EC" w14:textId="77777777" w:rsidR="00A622C6" w:rsidRPr="007A6985" w:rsidRDefault="00A622C6">
            <w:pPr>
              <w:ind w:left="-108"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8B13DF7" w14:textId="77777777" w:rsidR="00A622C6" w:rsidRPr="007A6985" w:rsidRDefault="00A622C6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vAlign w:val="bottom"/>
          </w:tcPr>
          <w:p w14:paraId="72A30B96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7400780B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510A3641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FD049FC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44B31161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4AE7EFF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vAlign w:val="bottom"/>
          </w:tcPr>
          <w:p w14:paraId="554ABE6C" w14:textId="77777777" w:rsidR="00A622C6" w:rsidRPr="007A6985" w:rsidRDefault="00A622C6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F782182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vAlign w:val="bottom"/>
          </w:tcPr>
          <w:p w14:paraId="2EAA3DC3" w14:textId="77777777" w:rsidR="00A622C6" w:rsidRPr="007A6985" w:rsidRDefault="00A622C6">
            <w:pPr>
              <w:tabs>
                <w:tab w:val="decimal" w:pos="386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4102AE5" w14:textId="77777777" w:rsidR="00A622C6" w:rsidRPr="007A6985" w:rsidRDefault="00A622C6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vAlign w:val="bottom"/>
          </w:tcPr>
          <w:p w14:paraId="0B4A70DB" w14:textId="77777777" w:rsidR="00A622C6" w:rsidRPr="007A6985" w:rsidRDefault="00A622C6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1D836FC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1EC22895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199B971A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0100720D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092419A5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48F875E8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7ED015A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0FDB1A56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638DFC21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90E623E" w14:textId="7D19BA71" w:rsidR="00A622C6" w:rsidRPr="007A6985" w:rsidRDefault="007B15CE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17DBBFB7" w14:textId="77777777" w:rsidR="00A622C6" w:rsidRPr="007A6985" w:rsidRDefault="00A622C6">
            <w:pPr>
              <w:tabs>
                <w:tab w:val="decimal" w:pos="413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64568521" w14:textId="186E70FC" w:rsidR="00A622C6" w:rsidRPr="000963C9" w:rsidRDefault="004F4F20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56CAD">
              <w:rPr>
                <w:rFonts w:ascii="Angsana New" w:hAnsi="Angsana New"/>
                <w:sz w:val="23"/>
                <w:szCs w:val="23"/>
              </w:rPr>
              <w:t>(10)</w:t>
            </w:r>
          </w:p>
        </w:tc>
      </w:tr>
      <w:tr w:rsidR="00A622C6" w:rsidRPr="007C7A28" w14:paraId="1C4AB95A" w14:textId="77777777" w:rsidTr="00D86739">
        <w:trPr>
          <w:gridAfter w:val="1"/>
          <w:wAfter w:w="12" w:type="dxa"/>
          <w:cantSplit/>
          <w:trHeight w:val="224"/>
        </w:trPr>
        <w:tc>
          <w:tcPr>
            <w:tcW w:w="2756" w:type="dxa"/>
            <w:vAlign w:val="center"/>
          </w:tcPr>
          <w:p w14:paraId="78353F10" w14:textId="7A32D356" w:rsidR="00A622C6" w:rsidRPr="007A6985" w:rsidRDefault="004F122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กำไร (</w:t>
            </w:r>
            <w:r w:rsidR="00A622C6" w:rsidRPr="007A6985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) </w:t>
            </w:r>
            <w:r w:rsidR="00A622C6" w:rsidRPr="007A6985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สำ</w:t>
            </w:r>
            <w:r w:rsidR="007230E1"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หรับรอบระยะเวลา</w:t>
            </w:r>
            <w:r w:rsidR="00D36750"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729" w:type="dxa"/>
            <w:gridSpan w:val="2"/>
            <w:vAlign w:val="bottom"/>
          </w:tcPr>
          <w:p w14:paraId="2DC14844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6AFE317E" w14:textId="77777777" w:rsidR="00A622C6" w:rsidRPr="007A6985" w:rsidRDefault="00A622C6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4BD91FB" w14:textId="77777777" w:rsidR="00A622C6" w:rsidRPr="007A6985" w:rsidRDefault="00A622C6">
            <w:pPr>
              <w:tabs>
                <w:tab w:val="decimal" w:pos="288"/>
              </w:tabs>
              <w:ind w:left="-74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gridSpan w:val="2"/>
            <w:vAlign w:val="bottom"/>
          </w:tcPr>
          <w:p w14:paraId="6796108A" w14:textId="77777777" w:rsidR="00A622C6" w:rsidRPr="007A6985" w:rsidRDefault="00A622C6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7" w:type="dxa"/>
            <w:gridSpan w:val="2"/>
            <w:vAlign w:val="bottom"/>
          </w:tcPr>
          <w:p w14:paraId="03056D7B" w14:textId="77777777" w:rsidR="00A622C6" w:rsidRPr="007A6985" w:rsidRDefault="00A622C6">
            <w:pPr>
              <w:tabs>
                <w:tab w:val="decimal" w:pos="288"/>
              </w:tabs>
              <w:ind w:left="-129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0245B804" w14:textId="77777777" w:rsidR="00A622C6" w:rsidRPr="007A6985" w:rsidRDefault="00A622C6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99" w:type="dxa"/>
            <w:vAlign w:val="bottom"/>
          </w:tcPr>
          <w:p w14:paraId="47B12B00" w14:textId="77777777" w:rsidR="00A622C6" w:rsidRPr="007A6985" w:rsidRDefault="00A622C6">
            <w:pPr>
              <w:tabs>
                <w:tab w:val="decimal" w:pos="282"/>
              </w:tabs>
              <w:ind w:left="-74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2CB7CA7" w14:textId="77777777" w:rsidR="00A622C6" w:rsidRPr="007A6985" w:rsidRDefault="00A622C6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3" w:type="dxa"/>
            <w:vAlign w:val="bottom"/>
          </w:tcPr>
          <w:p w14:paraId="037A0D2E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3" w:type="dxa"/>
            <w:vAlign w:val="bottom"/>
          </w:tcPr>
          <w:p w14:paraId="7C585095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52" w:type="dxa"/>
            <w:vAlign w:val="bottom"/>
          </w:tcPr>
          <w:p w14:paraId="63187124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BB96C96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3878FA8" w14:textId="77777777" w:rsidR="00A622C6" w:rsidRPr="007A6985" w:rsidRDefault="00A622C6">
            <w:pPr>
              <w:tabs>
                <w:tab w:val="decimal" w:pos="366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29EFFB8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71" w:type="dxa"/>
            <w:vAlign w:val="bottom"/>
          </w:tcPr>
          <w:p w14:paraId="78C4E798" w14:textId="77777777" w:rsidR="00A622C6" w:rsidRPr="007A6985" w:rsidRDefault="00A622C6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4F5A370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827" w:type="dxa"/>
            <w:vAlign w:val="bottom"/>
          </w:tcPr>
          <w:p w14:paraId="4E8BC4D9" w14:textId="77777777" w:rsidR="00A622C6" w:rsidRPr="007A6985" w:rsidRDefault="00A622C6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30B8568" w14:textId="77777777" w:rsidR="00A622C6" w:rsidRPr="007A6985" w:rsidRDefault="00A622C6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7" w:type="dxa"/>
            <w:vAlign w:val="bottom"/>
          </w:tcPr>
          <w:p w14:paraId="4C09D90C" w14:textId="77777777" w:rsidR="00A622C6" w:rsidRPr="007A6985" w:rsidRDefault="00A622C6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0D87B46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5" w:type="dxa"/>
            <w:vAlign w:val="bottom"/>
          </w:tcPr>
          <w:p w14:paraId="7BFE0511" w14:textId="77777777" w:rsidR="00A622C6" w:rsidRPr="007A6985" w:rsidRDefault="00A622C6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6" w:type="dxa"/>
            <w:vAlign w:val="bottom"/>
          </w:tcPr>
          <w:p w14:paraId="5B1558CE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37" w:type="dxa"/>
            <w:vAlign w:val="bottom"/>
          </w:tcPr>
          <w:p w14:paraId="5CFCCBF3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9" w:type="dxa"/>
            <w:vAlign w:val="bottom"/>
          </w:tcPr>
          <w:p w14:paraId="6928FF71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60" w:type="dxa"/>
          </w:tcPr>
          <w:p w14:paraId="64DC8DE8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9" w:type="dxa"/>
          </w:tcPr>
          <w:p w14:paraId="7C3CE0C8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594" w:type="dxa"/>
          </w:tcPr>
          <w:p w14:paraId="46886140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34" w:type="dxa"/>
          </w:tcPr>
          <w:p w14:paraId="7907B32E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1F13C" w14:textId="6CEFA763" w:rsidR="00A622C6" w:rsidRPr="007A6985" w:rsidRDefault="00AA2AC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134" w:type="dxa"/>
            <w:vAlign w:val="bottom"/>
          </w:tcPr>
          <w:p w14:paraId="294058A6" w14:textId="77777777" w:rsidR="00A622C6" w:rsidRPr="007A6985" w:rsidRDefault="00A622C6">
            <w:pPr>
              <w:tabs>
                <w:tab w:val="decimal" w:pos="413"/>
              </w:tabs>
              <w:ind w:left="-72" w:right="-34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5A795" w14:textId="77777777" w:rsidR="00A622C6" w:rsidRPr="007A6985" w:rsidRDefault="00A622C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 w:rsidRPr="00856CAD">
              <w:rPr>
                <w:rFonts w:ascii="Angsana New" w:hAnsi="Angsana New"/>
                <w:b/>
                <w:bCs/>
                <w:sz w:val="23"/>
                <w:szCs w:val="23"/>
              </w:rPr>
              <w:t>(2)</w:t>
            </w:r>
          </w:p>
        </w:tc>
      </w:tr>
    </w:tbl>
    <w:p w14:paraId="1BABFB32" w14:textId="362178F1" w:rsidR="00F277C4" w:rsidRPr="00277B87" w:rsidRDefault="00F277C4" w:rsidP="00F277C4">
      <w:pPr>
        <w:tabs>
          <w:tab w:val="left" w:pos="12990"/>
        </w:tabs>
        <w:rPr>
          <w:rFonts w:ascii="Angsana New" w:hAnsi="Angsana New"/>
          <w:sz w:val="28"/>
        </w:rPr>
        <w:sectPr w:rsidR="00F277C4" w:rsidRPr="00277B87" w:rsidSect="00DC6051">
          <w:footerReference w:type="default" r:id="rId14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1080" w:left="1008" w:header="720" w:footer="720" w:gutter="0"/>
          <w:paperSrc w:first="1"/>
          <w:pgNumType w:chapStyle="1"/>
          <w:cols w:space="720"/>
          <w:docGrid w:linePitch="326"/>
        </w:sectPr>
      </w:pPr>
    </w:p>
    <w:p w14:paraId="0E53CD9B" w14:textId="40FFAAF4" w:rsidR="00557053" w:rsidRPr="00277B87" w:rsidRDefault="00557053" w:rsidP="00F87A65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เครื่องมือทางการเงิน</w:t>
      </w:r>
    </w:p>
    <w:p w14:paraId="7B292F12" w14:textId="77777777" w:rsidR="00432689" w:rsidRPr="00277B87" w:rsidRDefault="00630004" w:rsidP="00637795">
      <w:pPr>
        <w:spacing w:before="120" w:after="240"/>
        <w:ind w:left="360"/>
        <w:jc w:val="thaiDistribute"/>
        <w:rPr>
          <w:rFonts w:ascii="Angsana New" w:hAnsi="Angsana New"/>
          <w:sz w:val="28"/>
        </w:rPr>
      </w:pPr>
      <w:r w:rsidRPr="00E265EA">
        <w:rPr>
          <w:rFonts w:ascii="Angsana New" w:hAnsi="Angsana New"/>
          <w:i/>
          <w:iCs/>
          <w:sz w:val="28"/>
          <w:cs/>
          <w:lang w:eastAsia="x-none"/>
        </w:rPr>
        <w:t>มูลค่า</w:t>
      </w:r>
      <w:r w:rsidRPr="00E265EA">
        <w:rPr>
          <w:rFonts w:ascii="Angsana New" w:hAnsi="Angsana New"/>
          <w:i/>
          <w:iCs/>
          <w:sz w:val="28"/>
          <w:cs/>
        </w:rPr>
        <w:t xml:space="preserve">ตามบัญชีและมูลค่ายุติธรรม      </w:t>
      </w:r>
      <w:r w:rsidRPr="00277B87">
        <w:rPr>
          <w:rFonts w:ascii="Angsana New" w:hAnsi="Angsana New"/>
          <w:sz w:val="28"/>
          <w:cs/>
        </w:rPr>
        <w:t xml:space="preserve">                                             </w:t>
      </w:r>
      <w:r w:rsidR="004C6988" w:rsidRPr="00277B87">
        <w:rPr>
          <w:rFonts w:ascii="Angsana New" w:hAnsi="Angsana New"/>
          <w:sz w:val="28"/>
          <w:cs/>
        </w:rPr>
        <w:t xml:space="preserve">                                          </w:t>
      </w:r>
      <w:r w:rsidR="00F06BE7" w:rsidRPr="00277B87">
        <w:rPr>
          <w:rFonts w:ascii="Angsana New" w:hAnsi="Angsana New"/>
          <w:sz w:val="28"/>
          <w:cs/>
        </w:rPr>
        <w:t xml:space="preserve">         </w:t>
      </w:r>
      <w:r w:rsidR="002A078F" w:rsidRPr="00277B87">
        <w:rPr>
          <w:rFonts w:ascii="Angsana New" w:hAnsi="Angsana New"/>
          <w:sz w:val="28"/>
          <w:cs/>
        </w:rPr>
        <w:t xml:space="preserve">    </w:t>
      </w:r>
      <w:r w:rsidR="00990A2C" w:rsidRPr="00277B87">
        <w:rPr>
          <w:rFonts w:ascii="Angsana New" w:hAnsi="Angsana New"/>
          <w:sz w:val="28"/>
          <w:cs/>
        </w:rPr>
        <w:t xml:space="preserve">    </w:t>
      </w:r>
      <w:r w:rsidR="00F9450C" w:rsidRPr="00277B87">
        <w:rPr>
          <w:rFonts w:ascii="Angsana New" w:hAnsi="Angsana New"/>
          <w:sz w:val="28"/>
          <w:cs/>
        </w:rPr>
        <w:t xml:space="preserve">        </w:t>
      </w:r>
      <w:r w:rsidR="000D7251" w:rsidRPr="00277B87">
        <w:rPr>
          <w:rFonts w:ascii="Angsana New" w:hAnsi="Angsana New"/>
          <w:sz w:val="28"/>
          <w:cs/>
        </w:rPr>
        <w:t xml:space="preserve">  </w:t>
      </w:r>
      <w:r w:rsidR="00F270F2" w:rsidRPr="00277B87">
        <w:rPr>
          <w:rFonts w:ascii="Angsana New" w:hAnsi="Angsana New"/>
          <w:sz w:val="28"/>
          <w:cs/>
        </w:rPr>
        <w:t xml:space="preserve">          </w:t>
      </w:r>
    </w:p>
    <w:p w14:paraId="0AB73B3F" w14:textId="63283302" w:rsidR="00630004" w:rsidRPr="00277B87" w:rsidRDefault="00630004" w:rsidP="00C53376">
      <w:pPr>
        <w:pStyle w:val="block"/>
        <w:ind w:left="360"/>
        <w:jc w:val="thaiDistribute"/>
        <w:rPr>
          <w:rFonts w:ascii="Angsana New" w:eastAsia="Malgun Gothic" w:hAnsi="Angsana New"/>
          <w:sz w:val="28"/>
          <w:szCs w:val="28"/>
          <w:lang w:val="en-US" w:bidi="th-TH"/>
        </w:rPr>
      </w:pPr>
      <w:r w:rsidRPr="00277B87">
        <w:rPr>
          <w:rFonts w:ascii="Angsana New" w:eastAsia="Malgun Gothic" w:hAnsi="Angsana New"/>
          <w:sz w:val="28"/>
          <w:szCs w:val="28"/>
          <w:cs/>
          <w:lang w:val="en-US" w:bidi="th-TH"/>
        </w:rPr>
        <w:t>ตารางดังต่อไปนี้มูลค่าตามบัญชีและมูลค่ายุติธรรมของสินทรัพย์ทางการเงินและหนี้สินทางการเงินรวมถึงลำดับชั้น</w:t>
      </w:r>
      <w:r w:rsidR="00637795" w:rsidRPr="00277B87">
        <w:rPr>
          <w:rFonts w:ascii="Angsana New" w:eastAsia="Malgun Gothic" w:hAnsi="Angsana New"/>
          <w:sz w:val="28"/>
          <w:szCs w:val="28"/>
          <w:lang w:val="en-US" w:bidi="th-TH"/>
        </w:rPr>
        <w:t xml:space="preserve">    </w:t>
      </w:r>
      <w:r w:rsidRPr="00277B87">
        <w:rPr>
          <w:rFonts w:ascii="Angsana New" w:eastAsia="Malgun Gothic" w:hAnsi="Angsana New"/>
          <w:sz w:val="28"/>
          <w:szCs w:val="28"/>
          <w:cs/>
          <w:lang w:val="en-US" w:bidi="th-TH"/>
        </w:rPr>
        <w:t>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46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7"/>
        <w:gridCol w:w="183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630004" w:rsidRPr="00277B87" w14:paraId="563453D8" w14:textId="77777777" w:rsidTr="008855F7">
        <w:trPr>
          <w:cantSplit/>
          <w:trHeight w:val="20"/>
          <w:tblHeader/>
        </w:trPr>
        <w:tc>
          <w:tcPr>
            <w:tcW w:w="3597" w:type="dxa"/>
            <w:vAlign w:val="bottom"/>
          </w:tcPr>
          <w:p w14:paraId="32689EFA" w14:textId="77777777" w:rsidR="00630004" w:rsidRPr="00277B87" w:rsidRDefault="00630004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</w:tcPr>
          <w:p w14:paraId="72A7B469" w14:textId="77777777" w:rsidR="00630004" w:rsidRPr="00277B87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26C106F3" w14:textId="77777777" w:rsidR="00630004" w:rsidRPr="00277B87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630004" w:rsidRPr="00277B87" w14:paraId="47FBAA1E" w14:textId="77777777" w:rsidTr="008855F7">
        <w:trPr>
          <w:cantSplit/>
          <w:trHeight w:val="20"/>
          <w:tblHeader/>
        </w:trPr>
        <w:tc>
          <w:tcPr>
            <w:tcW w:w="3597" w:type="dxa"/>
            <w:vAlign w:val="bottom"/>
            <w:hideMark/>
          </w:tcPr>
          <w:p w14:paraId="30816ED2" w14:textId="77777777" w:rsidR="00630004" w:rsidRPr="00277B87" w:rsidRDefault="00630004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</w:tcPr>
          <w:p w14:paraId="70853099" w14:textId="77777777" w:rsidR="00630004" w:rsidRPr="00277B87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40A65445" w14:textId="17576909" w:rsidR="00630004" w:rsidRPr="00277B87" w:rsidRDefault="00134D9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ข้อมูลทาง</w:t>
            </w:r>
            <w:r w:rsidR="00630004"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การเงินรวม</w:t>
            </w:r>
          </w:p>
        </w:tc>
      </w:tr>
      <w:tr w:rsidR="00630004" w:rsidRPr="00277B87" w14:paraId="57401CA9" w14:textId="77777777" w:rsidTr="008855F7">
        <w:trPr>
          <w:cantSplit/>
          <w:trHeight w:val="20"/>
          <w:tblHeader/>
        </w:trPr>
        <w:tc>
          <w:tcPr>
            <w:tcW w:w="3597" w:type="dxa"/>
            <w:hideMark/>
          </w:tcPr>
          <w:p w14:paraId="1CBA0C94" w14:textId="77777777" w:rsidR="00630004" w:rsidRPr="00277B87" w:rsidRDefault="00630004">
            <w:pPr>
              <w:ind w:left="180" w:hanging="180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3" w:type="dxa"/>
          </w:tcPr>
          <w:p w14:paraId="28814EC7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3B7E6F0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12332F8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72D41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630004" w:rsidRPr="00277B87" w14:paraId="12DCA75C" w14:textId="77777777" w:rsidTr="008855F7">
        <w:trPr>
          <w:cantSplit/>
          <w:trHeight w:val="20"/>
          <w:tblHeader/>
        </w:trPr>
        <w:tc>
          <w:tcPr>
            <w:tcW w:w="3597" w:type="dxa"/>
            <w:hideMark/>
          </w:tcPr>
          <w:p w14:paraId="51985796" w14:textId="77777777" w:rsidR="00630004" w:rsidRPr="00277B87" w:rsidRDefault="00630004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" w:type="dxa"/>
          </w:tcPr>
          <w:p w14:paraId="5C64E750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0ACF64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7C2F551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49CA90" w14:textId="77777777" w:rsidR="00630004" w:rsidRPr="00277B87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CE19B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97FBB6" w14:textId="77777777" w:rsidR="00630004" w:rsidRPr="00277B87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02718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08A379" w14:textId="77777777" w:rsidR="00630004" w:rsidRPr="00277B87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45E67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568296" w14:textId="77777777" w:rsidR="00630004" w:rsidRPr="00277B87" w:rsidRDefault="00630004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630004" w:rsidRPr="00277B87" w14:paraId="3B4C1DD6" w14:textId="77777777" w:rsidTr="008855F7">
        <w:trPr>
          <w:cantSplit/>
          <w:trHeight w:val="20"/>
        </w:trPr>
        <w:tc>
          <w:tcPr>
            <w:tcW w:w="3597" w:type="dxa"/>
          </w:tcPr>
          <w:p w14:paraId="360D396F" w14:textId="75808ABB" w:rsidR="00630004" w:rsidRPr="00277B87" w:rsidRDefault="00D10E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30004" w:rsidRPr="00277B87">
              <w:rPr>
                <w:rFonts w:ascii="Angsana New" w:hAnsi="Angsana New"/>
                <w:b/>
                <w:bCs/>
                <w:sz w:val="28"/>
              </w:rPr>
              <w:t>3</w:t>
            </w:r>
            <w:r w:rsidR="00595A80">
              <w:rPr>
                <w:rFonts w:ascii="Angsana New" w:hAnsi="Angsana New"/>
                <w:b/>
                <w:bCs/>
                <w:sz w:val="28"/>
              </w:rPr>
              <w:t>1</w:t>
            </w:r>
            <w:r w:rsidR="00630004"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95A80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630004"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30004"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595A80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83" w:type="dxa"/>
          </w:tcPr>
          <w:p w14:paraId="346115F7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478E1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9EE028A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AE447D2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2A3F50B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26FC71DA" w14:textId="77777777" w:rsidR="00630004" w:rsidRPr="00277B87" w:rsidRDefault="006300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87D48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03DAF8C5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86473B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67559B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004" w:rsidRPr="00277B87" w14:paraId="7793D04C" w14:textId="77777777" w:rsidTr="008855F7">
        <w:trPr>
          <w:cantSplit/>
          <w:trHeight w:val="20"/>
        </w:trPr>
        <w:tc>
          <w:tcPr>
            <w:tcW w:w="3597" w:type="dxa"/>
          </w:tcPr>
          <w:p w14:paraId="72217554" w14:textId="77777777" w:rsidR="00630004" w:rsidRPr="00277B87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3" w:type="dxa"/>
          </w:tcPr>
          <w:p w14:paraId="089F0883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1639C5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67B30C89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5AF4D908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7E36EC02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C08FC58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C579F0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75E3A7FA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9B02013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34CB554A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2B2A" w:rsidRPr="00277B87" w14:paraId="77170C3C" w14:textId="77777777" w:rsidTr="004841F3">
        <w:trPr>
          <w:cantSplit/>
          <w:trHeight w:val="20"/>
        </w:trPr>
        <w:tc>
          <w:tcPr>
            <w:tcW w:w="3597" w:type="dxa"/>
          </w:tcPr>
          <w:p w14:paraId="29B5ADD9" w14:textId="77777777" w:rsidR="00182B2A" w:rsidRPr="00277B87" w:rsidRDefault="00182B2A" w:rsidP="00182B2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3" w:type="dxa"/>
          </w:tcPr>
          <w:p w14:paraId="39DB2025" w14:textId="77777777" w:rsidR="00182B2A" w:rsidRPr="00277B87" w:rsidRDefault="00182B2A" w:rsidP="00182B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6CFBC4" w14:textId="2B4A5ED6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7269C6">
              <w:rPr>
                <w:rFonts w:ascii="Angsana New" w:hAnsi="Angsana New"/>
                <w:sz w:val="28"/>
              </w:rPr>
              <w:t xml:space="preserve"> 51,472 </w:t>
            </w:r>
          </w:p>
        </w:tc>
        <w:tc>
          <w:tcPr>
            <w:tcW w:w="182" w:type="dxa"/>
            <w:vAlign w:val="bottom"/>
          </w:tcPr>
          <w:p w14:paraId="3E035D41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21D524B" w14:textId="5F24EF30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9EACC41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FAABE9E" w14:textId="26F8EE2A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5F878A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0FDFB8AA" w14:textId="36D5800C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7269C6">
              <w:rPr>
                <w:rFonts w:ascii="Angsana New" w:hAnsi="Angsana New"/>
                <w:sz w:val="28"/>
              </w:rPr>
              <w:t xml:space="preserve"> 51,472 </w:t>
            </w:r>
          </w:p>
        </w:tc>
        <w:tc>
          <w:tcPr>
            <w:tcW w:w="180" w:type="dxa"/>
            <w:vAlign w:val="bottom"/>
          </w:tcPr>
          <w:p w14:paraId="14BC0B3B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0D079620" w14:textId="379E2E71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7269C6">
              <w:rPr>
                <w:rFonts w:ascii="Angsana New" w:hAnsi="Angsana New"/>
                <w:sz w:val="28"/>
              </w:rPr>
              <w:t xml:space="preserve"> 51,472 </w:t>
            </w:r>
          </w:p>
        </w:tc>
      </w:tr>
      <w:tr w:rsidR="00182B2A" w:rsidRPr="00277B87" w14:paraId="3AE2C510" w14:textId="77777777" w:rsidTr="004841F3">
        <w:trPr>
          <w:cantSplit/>
          <w:trHeight w:val="20"/>
        </w:trPr>
        <w:tc>
          <w:tcPr>
            <w:tcW w:w="3597" w:type="dxa"/>
          </w:tcPr>
          <w:p w14:paraId="24FEEBC5" w14:textId="5D768FFB" w:rsidR="00182B2A" w:rsidRPr="00277B87" w:rsidRDefault="00182B2A" w:rsidP="00182B2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3" w:type="dxa"/>
          </w:tcPr>
          <w:p w14:paraId="62A7B929" w14:textId="77777777" w:rsidR="00182B2A" w:rsidRPr="00277B87" w:rsidRDefault="00182B2A" w:rsidP="00182B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773681" w14:textId="4A6875F9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7269C6">
              <w:rPr>
                <w:rFonts w:ascii="Angsana New" w:hAnsi="Angsana New"/>
                <w:sz w:val="28"/>
              </w:rPr>
              <w:t xml:space="preserve"> 148,496 </w:t>
            </w:r>
          </w:p>
        </w:tc>
        <w:tc>
          <w:tcPr>
            <w:tcW w:w="182" w:type="dxa"/>
            <w:vAlign w:val="bottom"/>
          </w:tcPr>
          <w:p w14:paraId="1372E030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390F4570" w14:textId="2482B1E4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9E7B5C7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69354FD5" w14:textId="44EF48E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449597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0B2B9B53" w14:textId="2ACC8DED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7269C6">
              <w:rPr>
                <w:rFonts w:ascii="Angsana New" w:hAnsi="Angsana New"/>
                <w:sz w:val="28"/>
              </w:rPr>
              <w:t xml:space="preserve"> 148,496 </w:t>
            </w:r>
          </w:p>
        </w:tc>
        <w:tc>
          <w:tcPr>
            <w:tcW w:w="180" w:type="dxa"/>
            <w:vAlign w:val="bottom"/>
          </w:tcPr>
          <w:p w14:paraId="22F26DFC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4972242E" w14:textId="046D85EF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7269C6">
              <w:rPr>
                <w:rFonts w:ascii="Angsana New" w:hAnsi="Angsana New"/>
                <w:sz w:val="28"/>
              </w:rPr>
              <w:t xml:space="preserve"> 148,496 </w:t>
            </w:r>
          </w:p>
        </w:tc>
      </w:tr>
      <w:tr w:rsidR="00182B2A" w:rsidRPr="00277B87" w14:paraId="2183BACC" w14:textId="77777777" w:rsidTr="004841F3">
        <w:trPr>
          <w:cantSplit/>
          <w:trHeight w:val="20"/>
        </w:trPr>
        <w:tc>
          <w:tcPr>
            <w:tcW w:w="3597" w:type="dxa"/>
          </w:tcPr>
          <w:p w14:paraId="19497380" w14:textId="53677549" w:rsidR="00182B2A" w:rsidRPr="00277B87" w:rsidRDefault="00182B2A" w:rsidP="00182B2A">
            <w:pPr>
              <w:tabs>
                <w:tab w:val="decimal" w:pos="28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83" w:type="dxa"/>
          </w:tcPr>
          <w:p w14:paraId="31E0B929" w14:textId="77777777" w:rsidR="00182B2A" w:rsidRPr="00277B87" w:rsidRDefault="00182B2A" w:rsidP="00182B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2C3490" w14:textId="78B7C43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6D3D6A">
              <w:rPr>
                <w:rFonts w:ascii="Angsana New" w:hAnsi="Angsana New"/>
                <w:sz w:val="28"/>
              </w:rPr>
              <w:t>260,322</w:t>
            </w:r>
          </w:p>
        </w:tc>
        <w:tc>
          <w:tcPr>
            <w:tcW w:w="182" w:type="dxa"/>
            <w:vAlign w:val="bottom"/>
          </w:tcPr>
          <w:p w14:paraId="5BE9238B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1A058448" w14:textId="3CEF5A22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6D3D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0B09080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0A4703D" w14:textId="45619069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6D3D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72CA05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21BD1762" w14:textId="4AEDDF9D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6D3D6A">
              <w:rPr>
                <w:rFonts w:ascii="Angsana New" w:hAnsi="Angsana New"/>
                <w:sz w:val="28"/>
              </w:rPr>
              <w:t>407,443</w:t>
            </w:r>
          </w:p>
        </w:tc>
        <w:tc>
          <w:tcPr>
            <w:tcW w:w="180" w:type="dxa"/>
            <w:vAlign w:val="bottom"/>
          </w:tcPr>
          <w:p w14:paraId="6E36BDED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45211732" w14:textId="22A8713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6D3D6A">
              <w:rPr>
                <w:rFonts w:ascii="Angsana New" w:hAnsi="Angsana New"/>
                <w:sz w:val="28"/>
              </w:rPr>
              <w:t>407,443</w:t>
            </w:r>
          </w:p>
        </w:tc>
      </w:tr>
      <w:tr w:rsidR="00EA702E" w:rsidRPr="00277B87" w14:paraId="7A1A30B1" w14:textId="77777777" w:rsidTr="004841F3">
        <w:trPr>
          <w:cantSplit/>
          <w:trHeight w:val="20"/>
        </w:trPr>
        <w:tc>
          <w:tcPr>
            <w:tcW w:w="3597" w:type="dxa"/>
          </w:tcPr>
          <w:p w14:paraId="53F5A1C1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" w:type="dxa"/>
          </w:tcPr>
          <w:p w14:paraId="114B58AF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95F6D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1E2A36B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5483052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416A1CE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EE3EBC4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8D87EDE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1487DB2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AEE114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5A1887A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1C9868D4" w14:textId="77777777" w:rsidTr="004841F3">
        <w:trPr>
          <w:cantSplit/>
          <w:trHeight w:val="20"/>
        </w:trPr>
        <w:tc>
          <w:tcPr>
            <w:tcW w:w="3597" w:type="dxa"/>
          </w:tcPr>
          <w:p w14:paraId="6BED29E0" w14:textId="3482AE8B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3" w:type="dxa"/>
          </w:tcPr>
          <w:p w14:paraId="046C61AD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EBE185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10378396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3CBFC3E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23CBF194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61FF811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209719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5F581E0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283C5E8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244C424E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7B1E" w:rsidRPr="00277B87" w14:paraId="64C8AD3F" w14:textId="77777777" w:rsidTr="004841F3">
        <w:trPr>
          <w:cantSplit/>
          <w:trHeight w:val="20"/>
        </w:trPr>
        <w:tc>
          <w:tcPr>
            <w:tcW w:w="3597" w:type="dxa"/>
          </w:tcPr>
          <w:p w14:paraId="090EA65C" w14:textId="146EE3F7" w:rsidR="004A7B1E" w:rsidRPr="00277B87" w:rsidRDefault="004A7B1E" w:rsidP="004A7B1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3" w:type="dxa"/>
          </w:tcPr>
          <w:p w14:paraId="1210D803" w14:textId="77777777" w:rsidR="004A7B1E" w:rsidRPr="00277B87" w:rsidRDefault="004A7B1E" w:rsidP="004A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3BB499" w14:textId="77A4CA68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 w:rsidRPr="00AD7BB5">
              <w:rPr>
                <w:rFonts w:ascii="Angsana New" w:hAnsi="Angsana New"/>
                <w:sz w:val="28"/>
              </w:rPr>
              <w:t xml:space="preserve"> 167,462 </w:t>
            </w:r>
          </w:p>
        </w:tc>
        <w:tc>
          <w:tcPr>
            <w:tcW w:w="182" w:type="dxa"/>
            <w:vAlign w:val="bottom"/>
          </w:tcPr>
          <w:p w14:paraId="2C8C0C54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13C1B594" w14:textId="01C175AD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95FB80D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38247090" w14:textId="34C1B218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 w:rsidRPr="00AD7BB5">
              <w:rPr>
                <w:rFonts w:ascii="Angsana New" w:hAnsi="Angsana New"/>
                <w:sz w:val="28"/>
              </w:rPr>
              <w:t xml:space="preserve">167,462 </w:t>
            </w:r>
          </w:p>
        </w:tc>
        <w:tc>
          <w:tcPr>
            <w:tcW w:w="180" w:type="dxa"/>
            <w:vAlign w:val="bottom"/>
          </w:tcPr>
          <w:p w14:paraId="68FF13BC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1CA501D2" w14:textId="5FCB092C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4385B2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166CBE2E" w14:textId="27CF45CA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 w:rsidRPr="00AD7BB5">
              <w:rPr>
                <w:rFonts w:ascii="Angsana New" w:hAnsi="Angsana New"/>
                <w:sz w:val="28"/>
              </w:rPr>
              <w:t xml:space="preserve"> 167,462 </w:t>
            </w:r>
          </w:p>
        </w:tc>
      </w:tr>
      <w:tr w:rsidR="004A7B1E" w:rsidRPr="00277B87" w14:paraId="0CCAF279" w14:textId="77777777" w:rsidTr="004A7B1E">
        <w:trPr>
          <w:cantSplit/>
          <w:trHeight w:val="20"/>
        </w:trPr>
        <w:tc>
          <w:tcPr>
            <w:tcW w:w="3597" w:type="dxa"/>
          </w:tcPr>
          <w:p w14:paraId="78A39B5B" w14:textId="6BB076CF" w:rsidR="004A7B1E" w:rsidRPr="00277B87" w:rsidRDefault="004A7B1E" w:rsidP="004A7B1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83" w:type="dxa"/>
          </w:tcPr>
          <w:p w14:paraId="378BF423" w14:textId="77777777" w:rsidR="004A7B1E" w:rsidRPr="00277B87" w:rsidRDefault="004A7B1E" w:rsidP="004A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21A2C8" w14:textId="2272531B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 w:rsidRPr="00AD7BB5">
              <w:rPr>
                <w:rFonts w:ascii="Angsana New" w:hAnsi="Angsana New"/>
                <w:sz w:val="28"/>
              </w:rPr>
              <w:t xml:space="preserve"> 166,</w:t>
            </w:r>
            <w:r>
              <w:rPr>
                <w:rFonts w:ascii="Angsana New" w:hAnsi="Angsana New"/>
                <w:sz w:val="28"/>
              </w:rPr>
              <w:t>592</w:t>
            </w:r>
            <w:r w:rsidRPr="00AD7B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86E91C0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4DA23FA" w14:textId="4FDE6A2B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FA314A0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4E5AF9B1" w14:textId="05DA06AF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 w:rsidRPr="00AD7BB5">
              <w:rPr>
                <w:rFonts w:ascii="Angsana New" w:hAnsi="Angsana New"/>
                <w:sz w:val="28"/>
              </w:rPr>
              <w:t>166,</w:t>
            </w:r>
            <w:r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180" w:type="dxa"/>
            <w:vAlign w:val="bottom"/>
          </w:tcPr>
          <w:p w14:paraId="1329E4A7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49359CFB" w14:textId="49FF9914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D41982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6BE35F46" w14:textId="41C62FC9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  <w:r w:rsidRPr="00AD7BB5">
              <w:rPr>
                <w:rFonts w:ascii="Angsana New" w:hAnsi="Angsana New"/>
                <w:sz w:val="28"/>
              </w:rPr>
              <w:t xml:space="preserve"> 166,</w:t>
            </w:r>
            <w:r>
              <w:rPr>
                <w:rFonts w:ascii="Angsana New" w:hAnsi="Angsana New"/>
                <w:sz w:val="28"/>
              </w:rPr>
              <w:t>592</w:t>
            </w:r>
            <w:r w:rsidRPr="00AD7BB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A702E" w:rsidRPr="00277B87" w14:paraId="2CE825AF" w14:textId="77777777" w:rsidTr="008855F7">
        <w:trPr>
          <w:cantSplit/>
          <w:trHeight w:val="20"/>
        </w:trPr>
        <w:tc>
          <w:tcPr>
            <w:tcW w:w="3597" w:type="dxa"/>
          </w:tcPr>
          <w:p w14:paraId="1C2D0F5E" w14:textId="77777777" w:rsidR="00EA702E" w:rsidRPr="00277B87" w:rsidRDefault="00EA702E" w:rsidP="00EA702E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" w:type="dxa"/>
          </w:tcPr>
          <w:p w14:paraId="07B34877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EFC35E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026A13A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0503EAC4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5219A1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22ADE059" w14:textId="77777777" w:rsidR="00EA702E" w:rsidRPr="00277B87" w:rsidRDefault="00EA702E" w:rsidP="00EA70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848C48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F065763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533168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6F9B1E5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A702E" w:rsidRPr="00277B87" w14:paraId="318E0202" w14:textId="77777777" w:rsidTr="008855F7">
        <w:trPr>
          <w:cantSplit/>
          <w:trHeight w:val="20"/>
        </w:trPr>
        <w:tc>
          <w:tcPr>
            <w:tcW w:w="3597" w:type="dxa"/>
            <w:hideMark/>
          </w:tcPr>
          <w:p w14:paraId="60FA786C" w14:textId="20FEFEA0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83" w:type="dxa"/>
          </w:tcPr>
          <w:p w14:paraId="03EABCE0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5C9798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E30813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25DA7433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8A8922F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05FCDDC2" w14:textId="77777777" w:rsidR="00EA702E" w:rsidRPr="00277B87" w:rsidRDefault="00EA702E" w:rsidP="00EA70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4164B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3682BA3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EF7BC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52DA50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A702E" w:rsidRPr="00277B87" w14:paraId="4D5B1EAE" w14:textId="77777777" w:rsidTr="008855F7">
        <w:trPr>
          <w:cantSplit/>
          <w:trHeight w:val="20"/>
        </w:trPr>
        <w:tc>
          <w:tcPr>
            <w:tcW w:w="3597" w:type="dxa"/>
            <w:hideMark/>
          </w:tcPr>
          <w:p w14:paraId="2FEFE37D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3" w:type="dxa"/>
          </w:tcPr>
          <w:p w14:paraId="20F7074E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E00D75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11711E58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BA5CB78" w14:textId="77777777" w:rsidR="00EA702E" w:rsidRPr="00277B87" w:rsidRDefault="00EA702E" w:rsidP="00EA702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27B8898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8340C6E" w14:textId="77777777" w:rsidR="00EA702E" w:rsidRPr="00277B87" w:rsidRDefault="00EA702E" w:rsidP="00EA702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3FCDB04D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0F159B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60C3A04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E1A988D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2C01B6E4" w14:textId="77777777">
        <w:trPr>
          <w:cantSplit/>
          <w:trHeight w:val="20"/>
        </w:trPr>
        <w:tc>
          <w:tcPr>
            <w:tcW w:w="3597" w:type="dxa"/>
          </w:tcPr>
          <w:p w14:paraId="79937373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3" w:type="dxa"/>
          </w:tcPr>
          <w:p w14:paraId="28C0EC6E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3AEFF0" w14:textId="23D969D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2" w:type="dxa"/>
            <w:vAlign w:val="bottom"/>
          </w:tcPr>
          <w:p w14:paraId="4C13719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0F9E941" w14:textId="2491D5AC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E7620F4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4DB0F47" w14:textId="7EF346B6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E5DA14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6EC0F74" w14:textId="722AFDDA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0" w:type="dxa"/>
            <w:vAlign w:val="bottom"/>
          </w:tcPr>
          <w:p w14:paraId="491994FB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7531BB" w14:textId="613531B3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</w:tr>
      <w:tr w:rsidR="00EA702E" w:rsidRPr="00277B87" w14:paraId="57ACA476" w14:textId="77777777" w:rsidTr="008855F7">
        <w:trPr>
          <w:cantSplit/>
          <w:trHeight w:val="20"/>
        </w:trPr>
        <w:tc>
          <w:tcPr>
            <w:tcW w:w="3597" w:type="dxa"/>
          </w:tcPr>
          <w:p w14:paraId="38F7CAF6" w14:textId="52BB4ECD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3" w:type="dxa"/>
          </w:tcPr>
          <w:p w14:paraId="15320FFE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9C534C" w14:textId="06576590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2" w:type="dxa"/>
            <w:vAlign w:val="bottom"/>
          </w:tcPr>
          <w:p w14:paraId="54346426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8F2E1F7" w14:textId="662A8824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8D3AA9B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B44C91D" w14:textId="40942036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E417FA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178C5BD" w14:textId="7A36EC29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0" w:type="dxa"/>
            <w:vAlign w:val="bottom"/>
          </w:tcPr>
          <w:p w14:paraId="6146970F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C1E0B83" w14:textId="5C34E0F8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</w:tr>
      <w:tr w:rsidR="00EA702E" w:rsidRPr="00277B87" w14:paraId="36894A18" w14:textId="77777777">
        <w:trPr>
          <w:cantSplit/>
          <w:trHeight w:val="20"/>
        </w:trPr>
        <w:tc>
          <w:tcPr>
            <w:tcW w:w="3597" w:type="dxa"/>
          </w:tcPr>
          <w:p w14:paraId="499291AB" w14:textId="392BEB8C" w:rsidR="00EA702E" w:rsidRPr="00277B87" w:rsidRDefault="00EA702E" w:rsidP="00EA702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83" w:type="dxa"/>
          </w:tcPr>
          <w:p w14:paraId="16EB2E02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50B0E2" w14:textId="73A7668D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260,322</w:t>
            </w:r>
          </w:p>
        </w:tc>
        <w:tc>
          <w:tcPr>
            <w:tcW w:w="182" w:type="dxa"/>
          </w:tcPr>
          <w:p w14:paraId="4D9EA3BE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9FCA177" w14:textId="781634F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BCB2C38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C6C3FF4" w14:textId="06FAF0C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FDE44C9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D01C85C" w14:textId="63F3BE4F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407,443</w:t>
            </w:r>
          </w:p>
        </w:tc>
        <w:tc>
          <w:tcPr>
            <w:tcW w:w="180" w:type="dxa"/>
            <w:vAlign w:val="bottom"/>
          </w:tcPr>
          <w:p w14:paraId="08703649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3DF3F39" w14:textId="18D8C97F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407,443</w:t>
            </w:r>
          </w:p>
        </w:tc>
      </w:tr>
      <w:tr w:rsidR="00EA702E" w:rsidRPr="00277B87" w14:paraId="771B069D" w14:textId="77777777" w:rsidTr="008855F7">
        <w:trPr>
          <w:cantSplit/>
          <w:trHeight w:val="20"/>
        </w:trPr>
        <w:tc>
          <w:tcPr>
            <w:tcW w:w="3597" w:type="dxa"/>
          </w:tcPr>
          <w:p w14:paraId="564673ED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" w:type="dxa"/>
          </w:tcPr>
          <w:p w14:paraId="67DA23D0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9CBECD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365088F4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AA2C13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0DC6819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2927B9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89C615E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3250234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7651F66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725B08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0B89F472" w14:textId="77777777" w:rsidTr="008855F7">
        <w:trPr>
          <w:cantSplit/>
          <w:trHeight w:val="20"/>
        </w:trPr>
        <w:tc>
          <w:tcPr>
            <w:tcW w:w="3597" w:type="dxa"/>
          </w:tcPr>
          <w:p w14:paraId="437D0649" w14:textId="2CC07836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3" w:type="dxa"/>
          </w:tcPr>
          <w:p w14:paraId="2E670998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E7D55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75F09BF5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A9C040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3E5394D4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7814E67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6A9808A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FB4EDAC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B0EBA85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F1674C2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2E1CE2E6" w14:textId="77777777" w:rsidTr="008855F7">
        <w:trPr>
          <w:cantSplit/>
          <w:trHeight w:val="20"/>
        </w:trPr>
        <w:tc>
          <w:tcPr>
            <w:tcW w:w="3597" w:type="dxa"/>
          </w:tcPr>
          <w:p w14:paraId="46E03B0D" w14:textId="757391AC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3" w:type="dxa"/>
          </w:tcPr>
          <w:p w14:paraId="234648C0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1BE39" w14:textId="2F2C274B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180,440</w:t>
            </w:r>
          </w:p>
        </w:tc>
        <w:tc>
          <w:tcPr>
            <w:tcW w:w="182" w:type="dxa"/>
            <w:vAlign w:val="bottom"/>
          </w:tcPr>
          <w:p w14:paraId="72CB6DB1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13C091B" w14:textId="3FFB2B52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735F033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B4CD8D9" w14:textId="703E1735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180,440</w:t>
            </w:r>
          </w:p>
        </w:tc>
        <w:tc>
          <w:tcPr>
            <w:tcW w:w="180" w:type="dxa"/>
            <w:vAlign w:val="bottom"/>
          </w:tcPr>
          <w:p w14:paraId="7E280007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F960ED7" w14:textId="2BD991AB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C44984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74506A5" w14:textId="6AAE20CA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180,440</w:t>
            </w:r>
          </w:p>
        </w:tc>
      </w:tr>
      <w:tr w:rsidR="00EA702E" w:rsidRPr="00277B87" w14:paraId="3A64F71E" w14:textId="77777777" w:rsidTr="008855F7">
        <w:trPr>
          <w:cantSplit/>
          <w:trHeight w:val="20"/>
        </w:trPr>
        <w:tc>
          <w:tcPr>
            <w:tcW w:w="3597" w:type="dxa"/>
          </w:tcPr>
          <w:p w14:paraId="5C6073F2" w14:textId="6DA8697E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หุ้นกู้แปลงสภาพ </w:t>
            </w:r>
            <w:r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องค์ประกอบที่เป็นหนี้สิน</w:t>
            </w:r>
          </w:p>
        </w:tc>
        <w:tc>
          <w:tcPr>
            <w:tcW w:w="183" w:type="dxa"/>
          </w:tcPr>
          <w:p w14:paraId="7B4CF4DC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5A95FB" w14:textId="1149188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165,473</w:t>
            </w:r>
          </w:p>
        </w:tc>
        <w:tc>
          <w:tcPr>
            <w:tcW w:w="182" w:type="dxa"/>
            <w:vAlign w:val="bottom"/>
          </w:tcPr>
          <w:p w14:paraId="783893F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D91B6D6" w14:textId="3C3EB1D5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A20017D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8E5F8C5" w14:textId="4C391A76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165,473</w:t>
            </w:r>
          </w:p>
        </w:tc>
        <w:tc>
          <w:tcPr>
            <w:tcW w:w="180" w:type="dxa"/>
            <w:vAlign w:val="bottom"/>
          </w:tcPr>
          <w:p w14:paraId="398567AC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DE6FD9C" w14:textId="45B8F1CA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19C387E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130060D" w14:textId="6320B2D0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165,473</w:t>
            </w:r>
          </w:p>
        </w:tc>
      </w:tr>
    </w:tbl>
    <w:p w14:paraId="4E07CA3B" w14:textId="77777777" w:rsidR="00630004" w:rsidRPr="00277B87" w:rsidRDefault="00630004" w:rsidP="008131B0">
      <w:pPr>
        <w:pStyle w:val="ListParagraph"/>
        <w:ind w:left="360"/>
        <w:rPr>
          <w:rFonts w:ascii="Angsana New" w:hAnsi="Angsana New"/>
        </w:rPr>
      </w:pPr>
    </w:p>
    <w:tbl>
      <w:tblPr>
        <w:tblW w:w="946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9D1D66" w:rsidRPr="00277B87" w14:paraId="0990AA59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7916DF92" w14:textId="77777777" w:rsidR="009D1D66" w:rsidRPr="00277B87" w:rsidRDefault="009D1D66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D8BD062" w14:textId="77777777" w:rsidR="009D1D66" w:rsidRPr="00277B87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77C6329D" w14:textId="77777777" w:rsidR="009D1D66" w:rsidRPr="00277B87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9D1D66" w:rsidRPr="00277B87" w14:paraId="466376D4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  <w:hideMark/>
          </w:tcPr>
          <w:p w14:paraId="0DE3CECF" w14:textId="77777777" w:rsidR="009D1D66" w:rsidRPr="00277B87" w:rsidRDefault="009D1D66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78190B2" w14:textId="77777777" w:rsidR="009D1D66" w:rsidRPr="00277B87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4098F107" w14:textId="0100A4A8" w:rsidR="009D1D66" w:rsidRPr="00277B87" w:rsidRDefault="00134D9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ข้อมูลทาง</w:t>
            </w:r>
            <w:r w:rsidR="009D1D66"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การเงินเฉพาะกิจการ</w:t>
            </w:r>
          </w:p>
        </w:tc>
      </w:tr>
      <w:tr w:rsidR="009D1D66" w:rsidRPr="00277B87" w14:paraId="0439C421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70D28252" w14:textId="77777777" w:rsidR="009D1D66" w:rsidRPr="00277B87" w:rsidRDefault="009D1D66">
            <w:pPr>
              <w:ind w:left="180" w:hanging="180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6DE85CA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31BF75EB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191B828E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6C2E51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9D1D66" w:rsidRPr="00277B87" w14:paraId="39D6E648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3725CC47" w14:textId="77777777" w:rsidR="009D1D66" w:rsidRPr="00277B87" w:rsidRDefault="009D1D66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01A92AA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79598D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86D4F3E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5A8E8" w14:textId="77777777" w:rsidR="009D1D66" w:rsidRPr="00277B87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DACA3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C4D9AE" w14:textId="77777777" w:rsidR="009D1D66" w:rsidRPr="00277B87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FDAC7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D8D3CB" w14:textId="77777777" w:rsidR="009D1D66" w:rsidRPr="00277B87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1E1DF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82FAA9" w14:textId="77777777" w:rsidR="009D1D66" w:rsidRPr="00277B87" w:rsidRDefault="009D1D6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D1D66" w:rsidRPr="00277B87" w14:paraId="40D07511" w14:textId="77777777" w:rsidTr="00B628CA">
        <w:trPr>
          <w:cantSplit/>
          <w:trHeight w:val="20"/>
        </w:trPr>
        <w:tc>
          <w:tcPr>
            <w:tcW w:w="3600" w:type="dxa"/>
          </w:tcPr>
          <w:p w14:paraId="044D3D8A" w14:textId="495A86E6" w:rsidR="009D1D66" w:rsidRPr="00277B87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EE4CA3" w:rsidRPr="00277B87">
              <w:rPr>
                <w:rFonts w:ascii="Angsana New" w:hAnsi="Angsana New"/>
                <w:b/>
                <w:bCs/>
                <w:sz w:val="28"/>
              </w:rPr>
              <w:t>3</w:t>
            </w:r>
            <w:r w:rsidR="00EE4CA3">
              <w:rPr>
                <w:rFonts w:ascii="Angsana New" w:hAnsi="Angsana New"/>
                <w:b/>
                <w:bCs/>
                <w:sz w:val="28"/>
              </w:rPr>
              <w:t>1</w:t>
            </w:r>
            <w:r w:rsidR="00EE4CA3"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E4CA3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EE4CA3"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EE4CA3"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EE4CA3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80" w:type="dxa"/>
          </w:tcPr>
          <w:p w14:paraId="223E8165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6C440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FD3ACCE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69947B5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5160C1AC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07F2B1F0" w14:textId="77777777" w:rsidR="009D1D66" w:rsidRPr="00277B87" w:rsidRDefault="009D1D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A0FE7C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F4F9AAA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ED2767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0D645F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D66" w:rsidRPr="00277B87" w14:paraId="5B12ECB8" w14:textId="77777777" w:rsidTr="00B628CA">
        <w:trPr>
          <w:cantSplit/>
          <w:trHeight w:val="20"/>
        </w:trPr>
        <w:tc>
          <w:tcPr>
            <w:tcW w:w="3600" w:type="dxa"/>
          </w:tcPr>
          <w:p w14:paraId="1827DE07" w14:textId="77777777" w:rsidR="009D1D66" w:rsidRPr="00277B87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4C7D65A5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14024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07F6465A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DF590B1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20BC7DEE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A37E16C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CCFD924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5CCA27B2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261CDE6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0D24E286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61055" w:rsidRPr="00277B87" w14:paraId="751B5C91" w14:textId="77777777">
        <w:trPr>
          <w:cantSplit/>
          <w:trHeight w:val="20"/>
        </w:trPr>
        <w:tc>
          <w:tcPr>
            <w:tcW w:w="3600" w:type="dxa"/>
          </w:tcPr>
          <w:p w14:paraId="694A7C2F" w14:textId="77777777" w:rsidR="00561055" w:rsidRPr="00277B87" w:rsidRDefault="00561055" w:rsidP="00561055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98B10C1" w14:textId="77777777" w:rsidR="00561055" w:rsidRPr="00277B87" w:rsidRDefault="00561055" w:rsidP="005610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0EBBB8" w14:textId="6E5892E2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  <w:r w:rsidRPr="00BB7262">
              <w:rPr>
                <w:rFonts w:asciiTheme="majorBidi" w:hAnsiTheme="majorBidi" w:cstheme="majorBidi"/>
                <w:sz w:val="28"/>
              </w:rPr>
              <w:t>51,472</w:t>
            </w:r>
          </w:p>
        </w:tc>
        <w:tc>
          <w:tcPr>
            <w:tcW w:w="182" w:type="dxa"/>
            <w:vAlign w:val="bottom"/>
          </w:tcPr>
          <w:p w14:paraId="2B444222" w14:textId="77777777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74A9E658" w14:textId="6CD59073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4F6AF90" w14:textId="77777777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6B9E8DF" w14:textId="7F94FD72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27B0BE" w14:textId="77777777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6EB43B11" w14:textId="27F1B054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  <w:r w:rsidRPr="00BB7262">
              <w:rPr>
                <w:rFonts w:asciiTheme="majorBidi" w:hAnsiTheme="majorBidi" w:cstheme="majorBidi"/>
                <w:sz w:val="28"/>
              </w:rPr>
              <w:t>51,472</w:t>
            </w:r>
          </w:p>
        </w:tc>
        <w:tc>
          <w:tcPr>
            <w:tcW w:w="180" w:type="dxa"/>
            <w:vAlign w:val="bottom"/>
          </w:tcPr>
          <w:p w14:paraId="134AF769" w14:textId="77777777" w:rsidR="00561055" w:rsidRPr="00277B87" w:rsidRDefault="00561055" w:rsidP="0056105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3E0230EA" w14:textId="3B0EA3F6" w:rsidR="00561055" w:rsidRPr="00277B87" w:rsidRDefault="009F3B51" w:rsidP="00561055">
            <w:pPr>
              <w:jc w:val="right"/>
              <w:rPr>
                <w:rFonts w:ascii="Angsana New" w:hAnsi="Angsana New"/>
                <w:sz w:val="28"/>
              </w:rPr>
            </w:pPr>
            <w:r w:rsidRPr="00BB7262">
              <w:rPr>
                <w:rFonts w:asciiTheme="majorBidi" w:hAnsiTheme="majorBidi" w:cstheme="majorBidi"/>
                <w:sz w:val="28"/>
              </w:rPr>
              <w:t>51,472</w:t>
            </w:r>
          </w:p>
        </w:tc>
      </w:tr>
      <w:tr w:rsidR="00DF2648" w:rsidRPr="00277B87" w14:paraId="2B1401E1" w14:textId="77777777" w:rsidTr="00F93DAE">
        <w:trPr>
          <w:cantSplit/>
          <w:trHeight w:val="20"/>
        </w:trPr>
        <w:tc>
          <w:tcPr>
            <w:tcW w:w="3600" w:type="dxa"/>
          </w:tcPr>
          <w:p w14:paraId="2FCA7E59" w14:textId="1CFF3BDB" w:rsidR="00DF2648" w:rsidRPr="00277B87" w:rsidRDefault="00DF2648" w:rsidP="00DF2648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065DE9E3" w14:textId="77777777" w:rsidR="00DF2648" w:rsidRPr="00277B87" w:rsidRDefault="00DF2648" w:rsidP="00DF26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E25CDD" w14:textId="45A3399C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  <w:r w:rsidRPr="00ED0856">
              <w:rPr>
                <w:rFonts w:ascii="Angsana New" w:hAnsi="Angsana New"/>
                <w:sz w:val="28"/>
              </w:rPr>
              <w:t>148,</w:t>
            </w:r>
            <w:r w:rsidR="00F7528C"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82" w:type="dxa"/>
            <w:vAlign w:val="bottom"/>
          </w:tcPr>
          <w:p w14:paraId="16117B5B" w14:textId="77777777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37B60935" w14:textId="6D4E5A4B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D8C041A" w14:textId="77777777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5F864F15" w14:textId="59FA02AA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94B936" w14:textId="77777777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6A922BA0" w14:textId="1A620357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  <w:r w:rsidRPr="00ED0856">
              <w:rPr>
                <w:rFonts w:ascii="Angsana New" w:hAnsi="Angsana New"/>
                <w:sz w:val="28"/>
              </w:rPr>
              <w:t>148,</w:t>
            </w:r>
            <w:r w:rsidR="00F7528C"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80" w:type="dxa"/>
            <w:vAlign w:val="bottom"/>
          </w:tcPr>
          <w:p w14:paraId="04A07F42" w14:textId="77777777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1C3EAA32" w14:textId="3B780C48" w:rsidR="00DF2648" w:rsidRPr="00277B87" w:rsidRDefault="00DF2648" w:rsidP="00DF2648">
            <w:pPr>
              <w:jc w:val="right"/>
              <w:rPr>
                <w:rFonts w:ascii="Angsana New" w:hAnsi="Angsana New"/>
                <w:sz w:val="28"/>
              </w:rPr>
            </w:pPr>
            <w:r w:rsidRPr="00ED0856">
              <w:rPr>
                <w:rFonts w:ascii="Angsana New" w:hAnsi="Angsana New"/>
                <w:sz w:val="28"/>
              </w:rPr>
              <w:t>148,</w:t>
            </w:r>
            <w:r w:rsidR="00220459">
              <w:rPr>
                <w:rFonts w:ascii="Angsana New" w:hAnsi="Angsana New"/>
                <w:sz w:val="28"/>
              </w:rPr>
              <w:t>496</w:t>
            </w:r>
          </w:p>
        </w:tc>
      </w:tr>
      <w:tr w:rsidR="00ED7926" w:rsidRPr="00277B87" w14:paraId="2BD48B21" w14:textId="77777777" w:rsidTr="00CF0B3B">
        <w:trPr>
          <w:cantSplit/>
          <w:trHeight w:val="20"/>
        </w:trPr>
        <w:tc>
          <w:tcPr>
            <w:tcW w:w="3600" w:type="dxa"/>
          </w:tcPr>
          <w:p w14:paraId="10BB149B" w14:textId="77777777" w:rsidR="00ED7926" w:rsidRPr="00277B87" w:rsidRDefault="00ED7926" w:rsidP="00ED792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74123022" w14:textId="77777777" w:rsidR="00ED7926" w:rsidRPr="00277B87" w:rsidRDefault="00ED7926" w:rsidP="00ED79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CD8089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7EC8EF18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7D895823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190730A0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43E131FB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474B71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1725FF0D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7B656C3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192B43CB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7926" w:rsidRPr="00277B87" w14:paraId="57004907" w14:textId="77777777" w:rsidTr="00CF0B3B">
        <w:trPr>
          <w:cantSplit/>
          <w:trHeight w:val="20"/>
        </w:trPr>
        <w:tc>
          <w:tcPr>
            <w:tcW w:w="3600" w:type="dxa"/>
          </w:tcPr>
          <w:p w14:paraId="4FB9546C" w14:textId="116E261D" w:rsidR="00ED7926" w:rsidRPr="00277B87" w:rsidRDefault="00ED7926" w:rsidP="00ED792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" w:type="dxa"/>
          </w:tcPr>
          <w:p w14:paraId="13E8A5A7" w14:textId="77777777" w:rsidR="00ED7926" w:rsidRPr="00277B87" w:rsidRDefault="00ED7926" w:rsidP="00ED79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27B927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11F703EF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4C5E977A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3E6113D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0C303CE9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9D71C4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00222BBF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9F4F310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051D7AE5" w14:textId="77777777" w:rsidR="00ED7926" w:rsidRPr="00277B87" w:rsidRDefault="00ED7926" w:rsidP="00ED792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6B21" w:rsidRPr="00277B87" w14:paraId="3AB9B0AA" w14:textId="77777777" w:rsidTr="00CF0B3B">
        <w:trPr>
          <w:cantSplit/>
          <w:trHeight w:val="20"/>
        </w:trPr>
        <w:tc>
          <w:tcPr>
            <w:tcW w:w="3600" w:type="dxa"/>
          </w:tcPr>
          <w:p w14:paraId="3D763C87" w14:textId="49B8E64D" w:rsidR="00206B21" w:rsidRPr="00277B87" w:rsidRDefault="00206B21" w:rsidP="00206B21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BFCE4C6" w14:textId="77777777" w:rsidR="00206B21" w:rsidRPr="00277B87" w:rsidRDefault="00206B21" w:rsidP="00206B2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E1890D" w14:textId="2A4745BC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 w:rsidRPr="000B5686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1</w:t>
            </w:r>
            <w:r w:rsidRPr="000B568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</w:t>
            </w:r>
            <w:r w:rsidRPr="000B568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82" w:type="dxa"/>
            <w:vAlign w:val="bottom"/>
          </w:tcPr>
          <w:p w14:paraId="7A537AC8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F9A3A4C" w14:textId="571775AD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ABB6854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529E1596" w14:textId="381694FB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 w:rsidRPr="000B5686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1</w:t>
            </w:r>
            <w:r w:rsidRPr="000B568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</w:t>
            </w:r>
            <w:r w:rsidRPr="000B568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80" w:type="dxa"/>
            <w:vAlign w:val="bottom"/>
          </w:tcPr>
          <w:p w14:paraId="15AF08BE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76EF0E0D" w14:textId="19089E01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FB0F4B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798692C6" w14:textId="3EB6FE6C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 w:rsidRPr="000B5686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1</w:t>
            </w:r>
            <w:r w:rsidRPr="000B568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</w:t>
            </w:r>
            <w:r w:rsidRPr="000B5686">
              <w:rPr>
                <w:rFonts w:ascii="Angsana New" w:hAnsi="Angsana New"/>
                <w:sz w:val="28"/>
              </w:rPr>
              <w:t>00</w:t>
            </w:r>
          </w:p>
        </w:tc>
      </w:tr>
      <w:tr w:rsidR="00206B21" w:rsidRPr="00277B87" w14:paraId="7D9E1645" w14:textId="77777777" w:rsidTr="00CF0B3B">
        <w:trPr>
          <w:cantSplit/>
          <w:trHeight w:val="20"/>
        </w:trPr>
        <w:tc>
          <w:tcPr>
            <w:tcW w:w="3600" w:type="dxa"/>
          </w:tcPr>
          <w:p w14:paraId="27FCEBA9" w14:textId="263D56FB" w:rsidR="00206B21" w:rsidRPr="00277B87" w:rsidRDefault="00206B21" w:rsidP="00206B21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หุ้นกู้แปลงสภาพ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องค์ประกอบที่เป็นหนี้สิน</w:t>
            </w:r>
          </w:p>
        </w:tc>
        <w:tc>
          <w:tcPr>
            <w:tcW w:w="180" w:type="dxa"/>
          </w:tcPr>
          <w:p w14:paraId="2CE98844" w14:textId="77777777" w:rsidR="00206B21" w:rsidRPr="00277B87" w:rsidRDefault="00206B21" w:rsidP="00206B2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1D5253" w14:textId="1D87192E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 w:rsidRPr="000B5686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5</w:t>
            </w:r>
            <w:r w:rsidRPr="000B568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182" w:type="dxa"/>
            <w:vAlign w:val="bottom"/>
          </w:tcPr>
          <w:p w14:paraId="7DEC07C6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2F33E06" w14:textId="6F3845DD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89F5934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042DDE63" w14:textId="29A5007D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 w:rsidRPr="000B5686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5</w:t>
            </w:r>
            <w:r w:rsidRPr="000B568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180" w:type="dxa"/>
            <w:vAlign w:val="bottom"/>
          </w:tcPr>
          <w:p w14:paraId="6EB91BCF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4E6CB59B" w14:textId="295FE83E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7FDA3E" w14:textId="77777777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32E45BAF" w14:textId="1BBA387D" w:rsidR="00206B21" w:rsidRPr="00277B87" w:rsidRDefault="00206B21" w:rsidP="00206B21">
            <w:pPr>
              <w:jc w:val="right"/>
              <w:rPr>
                <w:rFonts w:ascii="Angsana New" w:hAnsi="Angsana New"/>
                <w:sz w:val="28"/>
              </w:rPr>
            </w:pPr>
            <w:r w:rsidRPr="000B5686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5</w:t>
            </w:r>
            <w:r w:rsidRPr="000B568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429</w:t>
            </w:r>
          </w:p>
        </w:tc>
      </w:tr>
      <w:tr w:rsidR="00624967" w:rsidRPr="00277B87" w14:paraId="43101609" w14:textId="77777777" w:rsidTr="00B628CA">
        <w:trPr>
          <w:cantSplit/>
          <w:trHeight w:val="20"/>
        </w:trPr>
        <w:tc>
          <w:tcPr>
            <w:tcW w:w="3600" w:type="dxa"/>
          </w:tcPr>
          <w:p w14:paraId="35BB2588" w14:textId="77777777" w:rsidR="00624967" w:rsidRPr="00277B87" w:rsidRDefault="00624967" w:rsidP="0062496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679B99D0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689E5F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3908C3C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B60BEF3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98A525D" w14:textId="77777777" w:rsidR="00624967" w:rsidRPr="00277B87" w:rsidRDefault="00624967" w:rsidP="0062496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1A866459" w14:textId="77777777" w:rsidR="00624967" w:rsidRPr="00277B87" w:rsidRDefault="00624967" w:rsidP="006249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C46467" w14:textId="77777777" w:rsidR="00624967" w:rsidRPr="00277B87" w:rsidRDefault="00624967" w:rsidP="0062496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94C947D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E96DC8" w14:textId="77777777" w:rsidR="00624967" w:rsidRPr="00277B87" w:rsidRDefault="00624967" w:rsidP="0062496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5B255A8F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24967" w:rsidRPr="00277B87" w14:paraId="66B1597E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5B2A3B4C" w14:textId="4B9ACDBD" w:rsidR="00624967" w:rsidRPr="00277B87" w:rsidRDefault="00624967" w:rsidP="0062496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EE4CA3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80" w:type="dxa"/>
          </w:tcPr>
          <w:p w14:paraId="7E31BF40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8308FD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1EFCACCD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5E7DF49C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11DF118" w14:textId="77777777" w:rsidR="00624967" w:rsidRPr="00277B87" w:rsidRDefault="00624967" w:rsidP="0062496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14B6F931" w14:textId="77777777" w:rsidR="00624967" w:rsidRPr="00277B87" w:rsidRDefault="00624967" w:rsidP="006249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28D9D" w14:textId="77777777" w:rsidR="00624967" w:rsidRPr="00277B87" w:rsidRDefault="00624967" w:rsidP="0062496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D7F9E73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EE5028" w14:textId="77777777" w:rsidR="00624967" w:rsidRPr="00277B87" w:rsidRDefault="00624967" w:rsidP="0062496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885F915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24967" w:rsidRPr="00277B87" w14:paraId="216AD0E4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3CC31FD3" w14:textId="77777777" w:rsidR="00624967" w:rsidRPr="00277B87" w:rsidRDefault="00624967" w:rsidP="0062496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24A8AE75" w14:textId="77777777" w:rsidR="00624967" w:rsidRPr="00277B87" w:rsidRDefault="00624967" w:rsidP="00624967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3978F2" w14:textId="77777777" w:rsidR="00624967" w:rsidRPr="00277B87" w:rsidRDefault="00624967" w:rsidP="0062496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15E1CFD5" w14:textId="77777777" w:rsidR="00624967" w:rsidRPr="00277B87" w:rsidRDefault="00624967" w:rsidP="006249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2EED1DC" w14:textId="77777777" w:rsidR="00624967" w:rsidRPr="00277B87" w:rsidRDefault="00624967" w:rsidP="0062496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EF5903A" w14:textId="77777777" w:rsidR="00624967" w:rsidRPr="00277B87" w:rsidRDefault="00624967" w:rsidP="00624967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5DAB00D2" w14:textId="77777777" w:rsidR="00624967" w:rsidRPr="00277B87" w:rsidRDefault="00624967" w:rsidP="0062496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44B6CF5" w14:textId="77777777" w:rsidR="00624967" w:rsidRPr="00277B87" w:rsidRDefault="00624967" w:rsidP="00624967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C9F9F5C" w14:textId="77777777" w:rsidR="00624967" w:rsidRPr="00277B87" w:rsidRDefault="00624967" w:rsidP="0062496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2B17AA3" w14:textId="77777777" w:rsidR="00624967" w:rsidRPr="00277B87" w:rsidRDefault="00624967" w:rsidP="0062496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DBAC6D6" w14:textId="77777777" w:rsidR="00624967" w:rsidRPr="00277B87" w:rsidRDefault="00624967" w:rsidP="0062496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B0A" w:rsidRPr="00277B87" w14:paraId="3A7E735E" w14:textId="77777777">
        <w:trPr>
          <w:cantSplit/>
          <w:trHeight w:val="20"/>
        </w:trPr>
        <w:tc>
          <w:tcPr>
            <w:tcW w:w="3600" w:type="dxa"/>
          </w:tcPr>
          <w:p w14:paraId="2538F0E3" w14:textId="54705BF6" w:rsidR="00243B0A" w:rsidRPr="00277B87" w:rsidRDefault="00243B0A" w:rsidP="00243B0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47DFC79" w14:textId="77777777" w:rsidR="00243B0A" w:rsidRPr="00277B87" w:rsidRDefault="00243B0A" w:rsidP="00243B0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4B76CA" w14:textId="45D0CBF5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2" w:type="dxa"/>
            <w:vAlign w:val="bottom"/>
          </w:tcPr>
          <w:p w14:paraId="2A18EC24" w14:textId="77777777" w:rsidR="00243B0A" w:rsidRPr="00277B87" w:rsidRDefault="00243B0A" w:rsidP="00243B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927E2DE" w14:textId="43DB5D73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A37248F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082477C" w14:textId="0B9C137C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FD291A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B1EA81B" w14:textId="20EDA044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0" w:type="dxa"/>
            <w:vAlign w:val="bottom"/>
          </w:tcPr>
          <w:p w14:paraId="7223EF98" w14:textId="77777777" w:rsidR="00243B0A" w:rsidRPr="00277B87" w:rsidRDefault="00243B0A" w:rsidP="00243B0A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7AB879D" w14:textId="02C9A08F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</w:tr>
      <w:tr w:rsidR="00243B0A" w:rsidRPr="00277B87" w14:paraId="755752C3" w14:textId="77777777">
        <w:trPr>
          <w:cantSplit/>
          <w:trHeight w:val="20"/>
        </w:trPr>
        <w:tc>
          <w:tcPr>
            <w:tcW w:w="3600" w:type="dxa"/>
          </w:tcPr>
          <w:p w14:paraId="16E45B82" w14:textId="7584CDD9" w:rsidR="00243B0A" w:rsidRPr="00277B87" w:rsidRDefault="00243B0A" w:rsidP="00243B0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51974139" w14:textId="77777777" w:rsidR="00243B0A" w:rsidRPr="00277B87" w:rsidRDefault="00243B0A" w:rsidP="00243B0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AE0DFC" w14:textId="71D50FE9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2" w:type="dxa"/>
            <w:vAlign w:val="bottom"/>
          </w:tcPr>
          <w:p w14:paraId="5A5B5410" w14:textId="77777777" w:rsidR="00243B0A" w:rsidRPr="00277B87" w:rsidRDefault="00243B0A" w:rsidP="00243B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CB4C9A4" w14:textId="716594EA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EA8A4FF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6CE8D65" w14:textId="0CA11DC9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1355D4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9D05C58" w14:textId="54C008F0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0" w:type="dxa"/>
            <w:vAlign w:val="bottom"/>
          </w:tcPr>
          <w:p w14:paraId="19734389" w14:textId="77777777" w:rsidR="00243B0A" w:rsidRPr="00277B87" w:rsidRDefault="00243B0A" w:rsidP="00243B0A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F28EA5" w14:textId="040AECE2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</w:tr>
      <w:tr w:rsidR="00243B0A" w:rsidRPr="00277B87" w14:paraId="5543DD55" w14:textId="77777777" w:rsidTr="00B628CA">
        <w:trPr>
          <w:cantSplit/>
          <w:trHeight w:val="20"/>
        </w:trPr>
        <w:tc>
          <w:tcPr>
            <w:tcW w:w="3600" w:type="dxa"/>
          </w:tcPr>
          <w:p w14:paraId="7AA1ACED" w14:textId="77777777" w:rsidR="00243B0A" w:rsidRPr="00277B87" w:rsidRDefault="00243B0A" w:rsidP="00243B0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773FD4E" w14:textId="77777777" w:rsidR="00243B0A" w:rsidRPr="00277B87" w:rsidRDefault="00243B0A" w:rsidP="00243B0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C960E5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7396F692" w14:textId="77777777" w:rsidR="00243B0A" w:rsidRPr="00277B87" w:rsidRDefault="00243B0A" w:rsidP="00243B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17E46E3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4723214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BF80B47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5D551D9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3B1CE5F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746D27F" w14:textId="77777777" w:rsidR="00243B0A" w:rsidRPr="00277B87" w:rsidRDefault="00243B0A" w:rsidP="00243B0A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30656FB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B0A" w:rsidRPr="00277B87" w14:paraId="36E63672" w14:textId="77777777">
        <w:trPr>
          <w:cantSplit/>
          <w:trHeight w:val="20"/>
        </w:trPr>
        <w:tc>
          <w:tcPr>
            <w:tcW w:w="3600" w:type="dxa"/>
          </w:tcPr>
          <w:p w14:paraId="5F7A5956" w14:textId="57ED884C" w:rsidR="00243B0A" w:rsidRPr="00277B87" w:rsidRDefault="00243B0A" w:rsidP="00243B0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" w:type="dxa"/>
          </w:tcPr>
          <w:p w14:paraId="73C22C74" w14:textId="77777777" w:rsidR="00243B0A" w:rsidRPr="00277B87" w:rsidRDefault="00243B0A" w:rsidP="00243B0A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3053C6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080ADA07" w14:textId="77777777" w:rsidR="00243B0A" w:rsidRPr="00277B87" w:rsidRDefault="00243B0A" w:rsidP="00243B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35B0534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75E35A61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E0F27D0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67711AF" w14:textId="77777777" w:rsidR="00243B0A" w:rsidRPr="00277B87" w:rsidRDefault="00243B0A" w:rsidP="00243B0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EE261C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B390192" w14:textId="77777777" w:rsidR="00243B0A" w:rsidRPr="00277B87" w:rsidRDefault="00243B0A" w:rsidP="00243B0A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4FE328D" w14:textId="77777777" w:rsidR="00243B0A" w:rsidRPr="00277B87" w:rsidRDefault="00243B0A" w:rsidP="00243B0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81091" w:rsidRPr="00277B87" w14:paraId="75D54AE6" w14:textId="77777777">
        <w:trPr>
          <w:cantSplit/>
          <w:trHeight w:val="20"/>
        </w:trPr>
        <w:tc>
          <w:tcPr>
            <w:tcW w:w="3600" w:type="dxa"/>
          </w:tcPr>
          <w:p w14:paraId="7A8FB45C" w14:textId="67D1CADF" w:rsidR="00881091" w:rsidRPr="00277B87" w:rsidRDefault="00881091" w:rsidP="00881091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607236E" w14:textId="77777777" w:rsidR="00881091" w:rsidRPr="00277B87" w:rsidRDefault="00881091" w:rsidP="00881091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E73677" w14:textId="0818D1E5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182" w:type="dxa"/>
            <w:vAlign w:val="bottom"/>
          </w:tcPr>
          <w:p w14:paraId="63211E50" w14:textId="77777777" w:rsidR="00881091" w:rsidRPr="00480E37" w:rsidRDefault="00881091" w:rsidP="0088109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0894CDEA" w14:textId="126E00DE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FAC3E3B" w14:textId="77777777" w:rsidR="00881091" w:rsidRPr="00480E37" w:rsidRDefault="00881091" w:rsidP="00881091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DDC4E6E" w14:textId="7A4388B1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180" w:type="dxa"/>
            <w:vAlign w:val="bottom"/>
          </w:tcPr>
          <w:p w14:paraId="27B98224" w14:textId="77777777" w:rsidR="00881091" w:rsidRPr="00480E37" w:rsidRDefault="00881091" w:rsidP="00881091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1" w:type="dxa"/>
            <w:vAlign w:val="bottom"/>
          </w:tcPr>
          <w:p w14:paraId="12C2710E" w14:textId="296315E3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77CE9F" w14:textId="77777777" w:rsidR="00881091" w:rsidRPr="00480E37" w:rsidRDefault="00881091" w:rsidP="00881091">
            <w:pPr>
              <w:pStyle w:val="acctfourfigures"/>
              <w:spacing w:line="240" w:lineRule="auto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373E8DDE" w14:textId="3DFB608E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72,500</w:t>
            </w:r>
          </w:p>
        </w:tc>
      </w:tr>
      <w:tr w:rsidR="00881091" w:rsidRPr="00277B87" w14:paraId="708D6AD7" w14:textId="77777777">
        <w:trPr>
          <w:cantSplit/>
          <w:trHeight w:val="20"/>
        </w:trPr>
        <w:tc>
          <w:tcPr>
            <w:tcW w:w="3600" w:type="dxa"/>
          </w:tcPr>
          <w:p w14:paraId="387DC1E7" w14:textId="7660CBA3" w:rsidR="00881091" w:rsidRPr="00277B87" w:rsidRDefault="00881091" w:rsidP="00881091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หุ้นกู้แปลงสภาพ </w:t>
            </w:r>
            <w:r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องค์ประกอบที่เป็นหนี้สิน</w:t>
            </w:r>
          </w:p>
        </w:tc>
        <w:tc>
          <w:tcPr>
            <w:tcW w:w="180" w:type="dxa"/>
          </w:tcPr>
          <w:p w14:paraId="4B848E2A" w14:textId="77777777" w:rsidR="00881091" w:rsidRPr="00277B87" w:rsidRDefault="00881091" w:rsidP="00881091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4EB388" w14:textId="66E6ECEF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61EB7">
              <w:rPr>
                <w:rFonts w:ascii="Angsana New" w:hAnsi="Angsana New"/>
                <w:sz w:val="28"/>
              </w:rPr>
              <w:t>94,964</w:t>
            </w:r>
          </w:p>
        </w:tc>
        <w:tc>
          <w:tcPr>
            <w:tcW w:w="182" w:type="dxa"/>
            <w:vAlign w:val="bottom"/>
          </w:tcPr>
          <w:p w14:paraId="614A2CD0" w14:textId="77777777" w:rsidR="00881091" w:rsidRPr="00480E37" w:rsidRDefault="00881091" w:rsidP="0088109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75A6218B" w14:textId="441C6DDB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161C69D" w14:textId="77777777" w:rsidR="00881091" w:rsidRPr="00480E37" w:rsidRDefault="00881091" w:rsidP="00881091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F0D24EB" w14:textId="11AF4D04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94,964</w:t>
            </w:r>
          </w:p>
        </w:tc>
        <w:tc>
          <w:tcPr>
            <w:tcW w:w="180" w:type="dxa"/>
            <w:vAlign w:val="bottom"/>
          </w:tcPr>
          <w:p w14:paraId="564E0178" w14:textId="77777777" w:rsidR="00881091" w:rsidRPr="00480E37" w:rsidRDefault="00881091" w:rsidP="00881091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1" w:type="dxa"/>
            <w:vAlign w:val="bottom"/>
          </w:tcPr>
          <w:p w14:paraId="099B437C" w14:textId="0D2A5FDC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78909D" w14:textId="77777777" w:rsidR="00881091" w:rsidRPr="00480E37" w:rsidRDefault="00881091" w:rsidP="00881091">
            <w:pPr>
              <w:pStyle w:val="acctfourfigures"/>
              <w:spacing w:line="240" w:lineRule="auto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4050A316" w14:textId="2DAC2063" w:rsidR="00881091" w:rsidRPr="00277B87" w:rsidRDefault="00881091" w:rsidP="00881091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94,964</w:t>
            </w:r>
          </w:p>
        </w:tc>
      </w:tr>
    </w:tbl>
    <w:p w14:paraId="11587968" w14:textId="77777777" w:rsidR="008131B0" w:rsidRPr="00277B87" w:rsidRDefault="008131B0" w:rsidP="008131B0">
      <w:pPr>
        <w:pStyle w:val="ListParagraph"/>
        <w:ind w:left="360"/>
        <w:rPr>
          <w:rFonts w:ascii="Angsana New" w:hAnsi="Angsana New"/>
        </w:rPr>
      </w:pPr>
    </w:p>
    <w:p w14:paraId="509276AF" w14:textId="77777777" w:rsidR="00CC2A02" w:rsidRDefault="00CC2A02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B41FBFC" w14:textId="5FC7B138" w:rsidR="00F53166" w:rsidRPr="00277B87" w:rsidRDefault="009E4C64" w:rsidP="00AC681E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78313375" w:rsidR="00F53166" w:rsidRPr="00277B87" w:rsidRDefault="002B6A24" w:rsidP="003266BC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spacing w:val="-4"/>
          <w:sz w:val="28"/>
          <w:cs/>
        </w:rPr>
        <w:t>กลุ่มบริษัท</w:t>
      </w:r>
      <w:r w:rsidR="009E4C64" w:rsidRPr="00277B87">
        <w:rPr>
          <w:rFonts w:ascii="Angsana New" w:hAnsi="Angsana New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</w:t>
      </w:r>
      <w:r w:rsidR="00955584" w:rsidRPr="00277B87">
        <w:rPr>
          <w:rFonts w:ascii="Angsana New" w:hAnsi="Angsana New"/>
          <w:color w:val="000000"/>
          <w:spacing w:val="-2"/>
          <w:sz w:val="28"/>
          <w:cs/>
        </w:rPr>
        <w:t>ข้อมูลทาง</w:t>
      </w:r>
      <w:r w:rsidR="009E4C64" w:rsidRPr="00277B87">
        <w:rPr>
          <w:rFonts w:ascii="Angsana New" w:hAnsi="Angsana New"/>
          <w:color w:val="000000"/>
          <w:spacing w:val="-2"/>
          <w:sz w:val="28"/>
          <w:cs/>
        </w:rPr>
        <w:t>การเงินอื่น</w:t>
      </w:r>
      <w:r w:rsidR="000A18B3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E4C64" w:rsidRPr="00277B87">
        <w:rPr>
          <w:rFonts w:ascii="Angsana New" w:hAnsi="Angsana New"/>
          <w:color w:val="000000"/>
          <w:spacing w:val="-2"/>
          <w:sz w:val="28"/>
          <w:cs/>
        </w:rPr>
        <w:t>ดังนี</w:t>
      </w:r>
      <w:r w:rsidR="000A18B3" w:rsidRPr="00277B87">
        <w:rPr>
          <w:rFonts w:ascii="Angsana New" w:hAnsi="Angsana New"/>
          <w:color w:val="000000"/>
          <w:spacing w:val="-2"/>
          <w:sz w:val="28"/>
          <w:cs/>
        </w:rPr>
        <w:t>้</w:t>
      </w:r>
    </w:p>
    <w:p w14:paraId="4938C3FC" w14:textId="4A983AAC" w:rsidR="00F53166" w:rsidRPr="00277B87" w:rsidRDefault="003648DB" w:rsidP="00FC6F27">
      <w:pPr>
        <w:spacing w:before="240"/>
        <w:ind w:left="540" w:right="-29" w:hanging="54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AC681E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9E4C64" w:rsidRPr="00277B87">
        <w:rPr>
          <w:rFonts w:ascii="Angsana New" w:hAnsi="Angsana New"/>
          <w:b/>
          <w:bCs/>
          <w:color w:val="000000"/>
          <w:spacing w:val="-2"/>
          <w:sz w:val="28"/>
        </w:rPr>
        <w:t>.1</w:t>
      </w:r>
      <w:r w:rsidR="00297AC0" w:rsidRPr="00277B87">
        <w:rPr>
          <w:rFonts w:ascii="Angsana New" w:hAnsi="Angsana New"/>
          <w:b/>
          <w:bCs/>
          <w:color w:val="000000"/>
          <w:spacing w:val="-2"/>
          <w:sz w:val="28"/>
        </w:rPr>
        <w:t xml:space="preserve"> </w:t>
      </w:r>
      <w:r w:rsidR="009E4C64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19858128" w14:textId="77777777" w:rsidR="00186C4A" w:rsidRDefault="00F17DEB" w:rsidP="004A7C73">
      <w:pPr>
        <w:tabs>
          <w:tab w:val="right" w:pos="7200"/>
          <w:tab w:val="right" w:pos="9000"/>
        </w:tabs>
        <w:spacing w:before="120"/>
        <w:ind w:left="360" w:right="11"/>
        <w:jc w:val="thaiDistribute"/>
        <w:rPr>
          <w:rFonts w:ascii="Angsana New" w:hAnsi="Angsana New"/>
          <w:spacing w:val="-4"/>
          <w:sz w:val="28"/>
        </w:rPr>
      </w:pPr>
      <w:r w:rsidRPr="00277B87">
        <w:rPr>
          <w:rFonts w:ascii="Angsana New" w:hAnsi="Angsana New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กลุ่มบริษัทได้เข้าทำสัญญาเช่าดำเนินงานที่เกี่ยวข้องกับการเช่าพื้นที่และอุปกรณ์</w:t>
      </w:r>
      <w:r w:rsidR="005C7C75" w:rsidRPr="00277B87">
        <w:rPr>
          <w:rFonts w:ascii="Angsana New" w:hAnsi="Angsana New"/>
          <w:spacing w:val="-4"/>
          <w:sz w:val="28"/>
          <w:cs/>
        </w:rPr>
        <w:t xml:space="preserve"> </w:t>
      </w:r>
      <w:r w:rsidRPr="00277B87">
        <w:rPr>
          <w:rFonts w:ascii="Angsana New" w:hAnsi="Angsana New"/>
          <w:spacing w:val="-4"/>
          <w:sz w:val="28"/>
          <w:cs/>
        </w:rPr>
        <w:t>โดยอายุของสัญญามีระยะเวลา</w:t>
      </w:r>
      <w:r w:rsidR="006106A7" w:rsidRPr="00277B87">
        <w:rPr>
          <w:rFonts w:ascii="Angsana New" w:hAnsi="Angsana New"/>
          <w:spacing w:val="-4"/>
          <w:sz w:val="28"/>
        </w:rPr>
        <w:t xml:space="preserve"> </w:t>
      </w:r>
      <w:r w:rsidRPr="00277B87">
        <w:rPr>
          <w:rFonts w:ascii="Angsana New" w:hAnsi="Angsana New"/>
          <w:spacing w:val="-4"/>
          <w:sz w:val="28"/>
          <w:cs/>
        </w:rPr>
        <w:t>ตั้งแต่</w:t>
      </w:r>
      <w:r w:rsidR="00647D7D">
        <w:rPr>
          <w:rFonts w:ascii="Angsana New" w:hAnsi="Angsana New"/>
          <w:spacing w:val="-4"/>
          <w:sz w:val="28"/>
        </w:rPr>
        <w:t xml:space="preserve"> 1 </w:t>
      </w:r>
      <w:r w:rsidR="008F5F10" w:rsidRPr="00277B87">
        <w:rPr>
          <w:rFonts w:ascii="Angsana New" w:hAnsi="Angsana New"/>
          <w:spacing w:val="-4"/>
          <w:sz w:val="28"/>
          <w:cs/>
        </w:rPr>
        <w:t>ปี</w:t>
      </w:r>
      <w:r w:rsidR="004A4F80" w:rsidRPr="00277B87">
        <w:rPr>
          <w:rFonts w:ascii="Angsana New" w:hAnsi="Angsana New"/>
          <w:spacing w:val="-4"/>
          <w:sz w:val="28"/>
          <w:cs/>
        </w:rPr>
        <w:t xml:space="preserve"> </w:t>
      </w:r>
      <w:r w:rsidRPr="00277B87">
        <w:rPr>
          <w:rFonts w:ascii="Angsana New" w:hAnsi="Angsana New"/>
          <w:spacing w:val="-4"/>
          <w:sz w:val="28"/>
          <w:cs/>
        </w:rPr>
        <w:t>ถึง</w:t>
      </w:r>
      <w:r w:rsidR="00647D7D">
        <w:rPr>
          <w:rFonts w:ascii="Angsana New" w:hAnsi="Angsana New"/>
          <w:spacing w:val="-4"/>
          <w:sz w:val="28"/>
        </w:rPr>
        <w:t xml:space="preserve"> 5 </w:t>
      </w:r>
      <w:r w:rsidRPr="00277B87">
        <w:rPr>
          <w:rFonts w:ascii="Angsana New" w:hAnsi="Angsana New"/>
          <w:spacing w:val="-4"/>
          <w:sz w:val="28"/>
          <w:cs/>
        </w:rPr>
        <w:t>ปี</w:t>
      </w:r>
    </w:p>
    <w:p w14:paraId="73966082" w14:textId="386E1519" w:rsidR="00D17DE1" w:rsidRPr="00277B87" w:rsidRDefault="00F17DEB" w:rsidP="004A7C73">
      <w:pPr>
        <w:tabs>
          <w:tab w:val="right" w:pos="7200"/>
          <w:tab w:val="right" w:pos="9000"/>
        </w:tabs>
        <w:spacing w:before="120"/>
        <w:ind w:left="360" w:right="11"/>
        <w:jc w:val="thaiDistribute"/>
        <w:rPr>
          <w:rFonts w:ascii="Angsana New" w:hAnsi="Angsana New"/>
          <w:spacing w:val="-4"/>
          <w:sz w:val="28"/>
        </w:rPr>
      </w:pPr>
      <w:r w:rsidRPr="00277B87">
        <w:rPr>
          <w:rFonts w:ascii="Angsana New" w:hAnsi="Angsana New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277B87">
        <w:rPr>
          <w:rFonts w:ascii="Angsana New" w:hAnsi="Angsana New"/>
          <w:sz w:val="28"/>
          <w:cs/>
        </w:rPr>
        <w:t>ณ วันที่</w:t>
      </w:r>
      <w:r w:rsidR="00647D7D">
        <w:rPr>
          <w:rFonts w:ascii="Angsana New" w:hAnsi="Angsana New"/>
          <w:color w:val="000000"/>
          <w:spacing w:val="-2"/>
          <w:sz w:val="28"/>
        </w:rPr>
        <w:t xml:space="preserve"> 31 </w:t>
      </w:r>
      <w:r w:rsidR="00246632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647D7D">
        <w:rPr>
          <w:rFonts w:ascii="Angsana New" w:hAnsi="Angsana New"/>
          <w:sz w:val="28"/>
        </w:rPr>
        <w:t xml:space="preserve"> 2569 </w:t>
      </w:r>
      <w:r w:rsidR="00AB1360" w:rsidRPr="00277B87">
        <w:rPr>
          <w:rFonts w:ascii="Angsana New" w:hAnsi="Angsana New"/>
          <w:sz w:val="28"/>
          <w:cs/>
        </w:rPr>
        <w:t>และ</w:t>
      </w:r>
      <w:r w:rsidR="006E1531" w:rsidRPr="00277B87">
        <w:rPr>
          <w:rFonts w:ascii="Angsana New" w:hAnsi="Angsana New"/>
          <w:sz w:val="28"/>
        </w:rPr>
        <w:t xml:space="preserve">    </w:t>
      </w:r>
      <w:r w:rsidR="00AB1360" w:rsidRPr="00277B87">
        <w:rPr>
          <w:rFonts w:ascii="Angsana New" w:hAnsi="Angsana New"/>
          <w:sz w:val="28"/>
          <w:cs/>
        </w:rPr>
        <w:t>วันที่</w:t>
      </w:r>
      <w:r w:rsidR="00647D7D">
        <w:rPr>
          <w:rFonts w:ascii="Angsana New" w:hAnsi="Angsana New"/>
          <w:sz w:val="28"/>
        </w:rPr>
        <w:t xml:space="preserve"> 31 </w:t>
      </w:r>
      <w:r w:rsidR="00AB1360" w:rsidRPr="00277B87">
        <w:rPr>
          <w:rFonts w:ascii="Angsana New" w:hAnsi="Angsana New"/>
          <w:sz w:val="28"/>
          <w:cs/>
        </w:rPr>
        <w:t>ธันวาคม</w:t>
      </w:r>
      <w:r w:rsidR="00647D7D">
        <w:rPr>
          <w:rFonts w:ascii="Angsana New" w:hAnsi="Angsana New"/>
          <w:sz w:val="28"/>
        </w:rPr>
        <w:t xml:space="preserve"> 2568 </w:t>
      </w:r>
      <w:r w:rsidR="00AB1360" w:rsidRPr="00277B87">
        <w:rPr>
          <w:rFonts w:ascii="Angsana New" w:hAnsi="Angsana New"/>
          <w:sz w:val="28"/>
          <w:cs/>
        </w:rPr>
        <w:t>ดังนี้</w:t>
      </w:r>
      <w:r w:rsidR="00944AFD" w:rsidRPr="00277B87">
        <w:rPr>
          <w:rFonts w:ascii="Angsana New" w:hAnsi="Angsana New"/>
          <w:sz w:val="28"/>
          <w:cs/>
        </w:rPr>
        <w:t xml:space="preserve"> (</w:t>
      </w:r>
      <w:r w:rsidR="001C60BF" w:rsidRPr="00277B87">
        <w:rPr>
          <w:rFonts w:ascii="Angsana New" w:hAnsi="Angsana New"/>
          <w:sz w:val="28"/>
          <w:cs/>
        </w:rPr>
        <w:t>ข้อมูลทาง</w:t>
      </w:r>
      <w:r w:rsidR="00944AFD" w:rsidRPr="00277B87">
        <w:rPr>
          <w:rFonts w:ascii="Angsana New" w:hAnsi="Angsana New"/>
          <w:sz w:val="28"/>
          <w:cs/>
        </w:rPr>
        <w:t>การเงินเฉพาะกิจการ</w:t>
      </w:r>
      <w:r w:rsidR="00944AFD" w:rsidRPr="00277B87">
        <w:rPr>
          <w:rFonts w:ascii="Angsana New" w:hAnsi="Angsana New"/>
          <w:sz w:val="28"/>
        </w:rPr>
        <w:t xml:space="preserve">: </w:t>
      </w:r>
      <w:r w:rsidR="00944AFD" w:rsidRPr="00277B87">
        <w:rPr>
          <w:rFonts w:ascii="Angsana New" w:hAnsi="Angsana New"/>
          <w:sz w:val="28"/>
          <w:cs/>
        </w:rPr>
        <w:t>ไม่มี)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180"/>
        <w:gridCol w:w="2250"/>
      </w:tblGrid>
      <w:tr w:rsidR="00F653EC" w:rsidRPr="00277B87" w14:paraId="6128E31A" w14:textId="77777777" w:rsidTr="006E1531">
        <w:trPr>
          <w:trHeight w:val="423"/>
          <w:tblHeader/>
        </w:trPr>
        <w:tc>
          <w:tcPr>
            <w:tcW w:w="4410" w:type="dxa"/>
          </w:tcPr>
          <w:p w14:paraId="21E4883C" w14:textId="77777777" w:rsidR="00F653EC" w:rsidRPr="00277B87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74B1FF1" w14:textId="77777777" w:rsidR="00F653EC" w:rsidRPr="00277B87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78153897" w14:textId="77777777" w:rsidR="00F653EC" w:rsidRPr="00277B87" w:rsidRDefault="00F653EC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F653EC" w:rsidRPr="00277B87" w14:paraId="70E48DF9" w14:textId="77777777" w:rsidTr="006E1531">
        <w:trPr>
          <w:trHeight w:val="423"/>
          <w:tblHeader/>
        </w:trPr>
        <w:tc>
          <w:tcPr>
            <w:tcW w:w="4410" w:type="dxa"/>
          </w:tcPr>
          <w:p w14:paraId="789D4C29" w14:textId="77777777" w:rsidR="00F653EC" w:rsidRPr="00277B87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57FBA6E" w14:textId="77777777" w:rsidR="00F653EC" w:rsidRPr="00277B87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501FD96A" w14:textId="333FE483" w:rsidR="00F653EC" w:rsidRPr="00277B87" w:rsidRDefault="00134D9C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F653EC" w:rsidRPr="00277B87">
              <w:rPr>
                <w:rFonts w:ascii="Angsana New" w:hAnsi="Angsana New"/>
                <w:caps/>
                <w:sz w:val="28"/>
                <w:cs/>
              </w:rPr>
              <w:t>การเงินร</w:t>
            </w:r>
            <w:r w:rsidR="00944AFD" w:rsidRPr="00277B87">
              <w:rPr>
                <w:rFonts w:ascii="Angsana New" w:hAnsi="Angsana New"/>
                <w:caps/>
                <w:sz w:val="28"/>
                <w:cs/>
              </w:rPr>
              <w:t>วม</w:t>
            </w:r>
          </w:p>
        </w:tc>
      </w:tr>
      <w:tr w:rsidR="00944AFD" w:rsidRPr="00277B87" w14:paraId="392A2ADC" w14:textId="77777777" w:rsidTr="006E1531">
        <w:trPr>
          <w:trHeight w:val="372"/>
          <w:tblHeader/>
        </w:trPr>
        <w:tc>
          <w:tcPr>
            <w:tcW w:w="4410" w:type="dxa"/>
          </w:tcPr>
          <w:p w14:paraId="68846DD0" w14:textId="77777777" w:rsidR="00944AFD" w:rsidRPr="00277B87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3B75A8BE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BD7553F" w14:textId="274D9B66" w:rsidR="00944AFD" w:rsidRPr="00277B87" w:rsidRDefault="00246632" w:rsidP="00944AF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31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EE0BA7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D420799" w14:textId="61C948ED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944AFD" w:rsidRPr="00277B87" w14:paraId="3659C919" w14:textId="77777777" w:rsidTr="006E1531">
        <w:trPr>
          <w:trHeight w:val="372"/>
          <w:tblHeader/>
        </w:trPr>
        <w:tc>
          <w:tcPr>
            <w:tcW w:w="4410" w:type="dxa"/>
          </w:tcPr>
          <w:p w14:paraId="4FBAA732" w14:textId="77777777" w:rsidR="00944AFD" w:rsidRPr="00277B87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46AD09AC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758E386" w14:textId="3737A10E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2466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</w:tcPr>
          <w:p w14:paraId="281D75EE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D41F4D2" w14:textId="626352E3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246632">
              <w:rPr>
                <w:rFonts w:ascii="Angsana New" w:hAnsi="Angsana New"/>
                <w:sz w:val="28"/>
              </w:rPr>
              <w:t>8</w:t>
            </w:r>
          </w:p>
        </w:tc>
      </w:tr>
      <w:tr w:rsidR="00944AFD" w:rsidRPr="00277B87" w14:paraId="2B3C833E" w14:textId="77777777" w:rsidTr="006E1531">
        <w:trPr>
          <w:trHeight w:val="386"/>
          <w:tblHeader/>
        </w:trPr>
        <w:tc>
          <w:tcPr>
            <w:tcW w:w="4410" w:type="dxa"/>
          </w:tcPr>
          <w:p w14:paraId="21BB0F31" w14:textId="09FC937A" w:rsidR="00944AFD" w:rsidRPr="00277B87" w:rsidRDefault="00944AFD" w:rsidP="00944AFD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20429967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603CCA6" w14:textId="3A7695DD" w:rsidR="00944AFD" w:rsidRPr="00277B87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ACEDA0A" w14:textId="77777777" w:rsidR="00944AFD" w:rsidRPr="00277B87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7C8F9463" w14:textId="648AC363" w:rsidR="00944AFD" w:rsidRPr="00277B87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B0A69" w:rsidRPr="00277B87" w14:paraId="27F09A17" w14:textId="77777777">
        <w:trPr>
          <w:trHeight w:val="372"/>
          <w:tblHeader/>
        </w:trPr>
        <w:tc>
          <w:tcPr>
            <w:tcW w:w="4410" w:type="dxa"/>
          </w:tcPr>
          <w:p w14:paraId="4B839CF1" w14:textId="0A378CC9" w:rsidR="002B0A69" w:rsidRPr="00277B87" w:rsidRDefault="002B0A69" w:rsidP="002B0A69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1328A4F7" w14:textId="77777777" w:rsidR="002B0A69" w:rsidRPr="00277B87" w:rsidRDefault="002B0A69" w:rsidP="002B0A6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194D6249" w14:textId="4212560C" w:rsidR="002B0A69" w:rsidRPr="00277B87" w:rsidRDefault="00E031CD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FF152B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80" w:type="dxa"/>
            <w:vAlign w:val="bottom"/>
          </w:tcPr>
          <w:p w14:paraId="48C05A18" w14:textId="77777777" w:rsidR="002B0A69" w:rsidRPr="00277B87" w:rsidRDefault="002B0A69" w:rsidP="002B0A69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164D20D0" w14:textId="56251EC5" w:rsidR="002B0A69" w:rsidRPr="00277B87" w:rsidRDefault="002B0A69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FF152B">
              <w:rPr>
                <w:rFonts w:ascii="Angsana New" w:hAnsi="Angsana New"/>
                <w:sz w:val="28"/>
              </w:rPr>
              <w:t>1,3</w:t>
            </w:r>
            <w:r>
              <w:rPr>
                <w:rFonts w:ascii="Angsana New" w:hAnsi="Angsana New"/>
                <w:sz w:val="28"/>
              </w:rPr>
              <w:t>09</w:t>
            </w:r>
          </w:p>
        </w:tc>
      </w:tr>
      <w:tr w:rsidR="002B0A69" w:rsidRPr="00277B87" w14:paraId="01FC87FC" w14:textId="77777777">
        <w:trPr>
          <w:trHeight w:val="372"/>
          <w:tblHeader/>
        </w:trPr>
        <w:tc>
          <w:tcPr>
            <w:tcW w:w="4410" w:type="dxa"/>
          </w:tcPr>
          <w:p w14:paraId="5454259E" w14:textId="53683210" w:rsidR="002B0A69" w:rsidRPr="00277B87" w:rsidRDefault="002B0A69" w:rsidP="002B0A69">
            <w:pPr>
              <w:ind w:left="270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277B87">
              <w:rPr>
                <w:rFonts w:ascii="Angsana New" w:hAnsi="Angsana New"/>
                <w:sz w:val="28"/>
              </w:rPr>
              <w:t>5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3B340041" w14:textId="77777777" w:rsidR="002B0A69" w:rsidRPr="00277B87" w:rsidRDefault="002B0A69" w:rsidP="002B0A6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54FA9FFE" w14:textId="547BDE21" w:rsidR="002B0A69" w:rsidRPr="00277B87" w:rsidRDefault="00E031CD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FF152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vAlign w:val="bottom"/>
          </w:tcPr>
          <w:p w14:paraId="2DD8C012" w14:textId="77777777" w:rsidR="002B0A69" w:rsidRPr="00277B87" w:rsidRDefault="002B0A69" w:rsidP="002B0A69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6F4D427C" w14:textId="32DF362F" w:rsidR="002B0A69" w:rsidRPr="00277B87" w:rsidRDefault="002B0A69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FF152B">
              <w:rPr>
                <w:rFonts w:ascii="Angsana New" w:hAnsi="Angsana New"/>
                <w:sz w:val="28"/>
              </w:rPr>
              <w:t>352</w:t>
            </w:r>
          </w:p>
        </w:tc>
      </w:tr>
    </w:tbl>
    <w:p w14:paraId="59D51F9C" w14:textId="55AE66F9" w:rsidR="00D17DE1" w:rsidRPr="00277B87" w:rsidRDefault="00B1389E" w:rsidP="00BF279E">
      <w:pPr>
        <w:tabs>
          <w:tab w:val="left" w:pos="2623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3A537F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030EAA" w:rsidRPr="00277B87">
        <w:rPr>
          <w:rFonts w:ascii="Angsana New" w:hAnsi="Angsana New"/>
          <w:b/>
          <w:bCs/>
          <w:color w:val="000000"/>
          <w:spacing w:val="-2"/>
          <w:sz w:val="28"/>
        </w:rPr>
        <w:t>.</w:t>
      </w:r>
      <w:r w:rsidR="00D17DE1"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0B7ECC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 xml:space="preserve"> </w:t>
      </w:r>
      <w:r w:rsidR="00D17DE1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ภาระผูกพันเกี่ยวกับสัญญาบริก</w:t>
      </w:r>
      <w:r w:rsidR="00D17DE1" w:rsidRPr="00277B87">
        <w:rPr>
          <w:rFonts w:ascii="Angsana New" w:hAnsi="Angsana New"/>
          <w:b/>
          <w:bCs/>
          <w:sz w:val="28"/>
          <w:cs/>
        </w:rPr>
        <w:t>าร</w:t>
      </w:r>
    </w:p>
    <w:p w14:paraId="065DF63C" w14:textId="5485FB34" w:rsidR="00D17DE1" w:rsidRPr="00277B87" w:rsidRDefault="00694B6A" w:rsidP="006106A7">
      <w:pPr>
        <w:tabs>
          <w:tab w:val="right" w:pos="7200"/>
        </w:tabs>
        <w:spacing w:before="120"/>
        <w:ind w:left="360" w:right="11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pacing w:val="-4"/>
          <w:sz w:val="28"/>
          <w:cs/>
        </w:rPr>
        <w:t>กลุ่มบริษัท</w:t>
      </w:r>
      <w:r w:rsidR="00D17DE1" w:rsidRPr="00277B87">
        <w:rPr>
          <w:rFonts w:ascii="Angsana New" w:hAnsi="Angsana New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277B87">
        <w:rPr>
          <w:rFonts w:ascii="Angsana New" w:hAnsi="Angsana New"/>
          <w:spacing w:val="-4"/>
          <w:sz w:val="28"/>
        </w:rPr>
        <w:t xml:space="preserve"> </w:t>
      </w:r>
      <w:r w:rsidR="00D17DE1" w:rsidRPr="00277B8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2B0A69">
        <w:rPr>
          <w:rFonts w:ascii="Angsana New" w:hAnsi="Angsana New"/>
          <w:color w:val="000000"/>
          <w:spacing w:val="-2"/>
          <w:sz w:val="28"/>
        </w:rPr>
        <w:t>31</w:t>
      </w:r>
      <w:r w:rsidR="002B0A69">
        <w:rPr>
          <w:rFonts w:ascii="Angsana New" w:hAnsi="Angsana New" w:hint="cs"/>
          <w:color w:val="000000"/>
          <w:spacing w:val="-2"/>
          <w:sz w:val="28"/>
          <w:cs/>
        </w:rPr>
        <w:t xml:space="preserve"> มีนาคม</w:t>
      </w:r>
      <w:r w:rsidR="00987ACC" w:rsidRPr="00277B87">
        <w:rPr>
          <w:rFonts w:ascii="Angsana New" w:hAnsi="Angsana New"/>
          <w:sz w:val="28"/>
        </w:rPr>
        <w:t xml:space="preserve"> </w:t>
      </w:r>
      <w:r w:rsidR="00D17DE1" w:rsidRPr="00277B87">
        <w:rPr>
          <w:rFonts w:ascii="Angsana New" w:hAnsi="Angsana New"/>
          <w:spacing w:val="-4"/>
          <w:sz w:val="28"/>
        </w:rPr>
        <w:t>256</w:t>
      </w:r>
      <w:r w:rsidR="002B0A69">
        <w:rPr>
          <w:rFonts w:ascii="Angsana New" w:hAnsi="Angsana New"/>
          <w:spacing w:val="-4"/>
          <w:sz w:val="28"/>
        </w:rPr>
        <w:t>9</w:t>
      </w:r>
      <w:r w:rsidR="00D17DE1" w:rsidRPr="00277B87">
        <w:rPr>
          <w:rFonts w:ascii="Angsana New" w:hAnsi="Angsana New"/>
          <w:spacing w:val="-4"/>
          <w:sz w:val="28"/>
        </w:rPr>
        <w:t xml:space="preserve"> </w:t>
      </w:r>
      <w:r w:rsidR="00D17DE1" w:rsidRPr="00277B87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D17DE1" w:rsidRPr="00277B87">
        <w:rPr>
          <w:rFonts w:ascii="Angsana New" w:hAnsi="Angsana New"/>
          <w:spacing w:val="-4"/>
          <w:sz w:val="28"/>
        </w:rPr>
        <w:t>31</w:t>
      </w:r>
      <w:r w:rsidR="00D17DE1" w:rsidRPr="00277B87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D17DE1" w:rsidRPr="00277B87">
        <w:rPr>
          <w:rFonts w:ascii="Angsana New" w:hAnsi="Angsana New"/>
          <w:spacing w:val="-4"/>
          <w:sz w:val="28"/>
        </w:rPr>
        <w:t>256</w:t>
      </w:r>
      <w:r w:rsidR="002B0A69">
        <w:rPr>
          <w:rFonts w:ascii="Angsana New" w:hAnsi="Angsana New"/>
          <w:spacing w:val="-4"/>
          <w:sz w:val="28"/>
        </w:rPr>
        <w:t>8</w:t>
      </w:r>
      <w:r w:rsidR="0024452E" w:rsidRPr="00277B87">
        <w:rPr>
          <w:rFonts w:ascii="Angsana New" w:hAnsi="Angsana New"/>
          <w:spacing w:val="-4"/>
          <w:sz w:val="28"/>
        </w:rPr>
        <w:t xml:space="preserve"> </w:t>
      </w:r>
      <w:r w:rsidR="0024452E" w:rsidRPr="00277B87">
        <w:rPr>
          <w:rFonts w:ascii="Angsana New" w:hAnsi="Angsana New"/>
          <w:spacing w:val="-4"/>
          <w:sz w:val="28"/>
          <w:cs/>
        </w:rPr>
        <w:t>ดังนี้</w:t>
      </w:r>
      <w:r w:rsidR="00944AFD" w:rsidRPr="00277B87">
        <w:rPr>
          <w:rFonts w:ascii="Angsana New" w:hAnsi="Angsana New"/>
          <w:spacing w:val="-4"/>
          <w:sz w:val="28"/>
          <w:cs/>
        </w:rPr>
        <w:t xml:space="preserve"> 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1E45B1" w:rsidRPr="00277B87" w14:paraId="21AD1DB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545AEC" w14:textId="77777777" w:rsidR="001E45B1" w:rsidRPr="00277B87" w:rsidRDefault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0C9E1" w14:textId="77777777" w:rsidR="001E45B1" w:rsidRPr="00277B87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D94C8" w14:textId="77777777" w:rsidR="001E45B1" w:rsidRPr="00277B87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1808B" w14:textId="77777777" w:rsidR="001E45B1" w:rsidRPr="00277B87" w:rsidRDefault="001E45B1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1E45B1" w:rsidRPr="00277B87" w14:paraId="447CFD6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95947A1" w14:textId="77777777" w:rsidR="001E45B1" w:rsidRPr="00277B87" w:rsidRDefault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D98AC" w14:textId="200B41D8" w:rsidR="001E45B1" w:rsidRPr="00277B87" w:rsidRDefault="00134D9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E45B1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6C644" w14:textId="77777777" w:rsidR="001E45B1" w:rsidRPr="00277B87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0F8FF" w14:textId="00923E9B" w:rsidR="001E45B1" w:rsidRPr="00277B87" w:rsidRDefault="00134D9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E45B1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B0A69" w:rsidRPr="00277B87" w14:paraId="2A7789CF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11CC5C" w14:textId="77777777" w:rsidR="002B0A69" w:rsidRPr="00277B87" w:rsidRDefault="002B0A69" w:rsidP="002B0A6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7F458BD" w14:textId="78FDFEDF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มีนาคม</w:t>
            </w:r>
          </w:p>
          <w:p w14:paraId="20643165" w14:textId="21E001C3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EC7B321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AE12397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58B58358" w14:textId="6C388BBD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467CBEA1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DB03DD6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มีนาคม</w:t>
            </w:r>
          </w:p>
          <w:p w14:paraId="275142E3" w14:textId="3D40FA0F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37FC857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0EC4991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0F82DD7C" w14:textId="43CF22BB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2B0A69" w:rsidRPr="00277B87" w14:paraId="46C41ED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731715" w14:textId="77777777" w:rsidR="002B0A69" w:rsidRPr="00277B87" w:rsidRDefault="002B0A69" w:rsidP="002B0A6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F4983D4" w14:textId="4A1804FE" w:rsidR="002B0A69" w:rsidRPr="00277B87" w:rsidRDefault="002B0A69" w:rsidP="002B0A69">
            <w:pPr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525337F4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96609C" w14:textId="3F55C059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6D0519C2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7BA268D" w14:textId="0D6B9A1B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3B65F1D3" w14:textId="77777777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0FAF635" w14:textId="5040DD7A" w:rsidR="002B0A69" w:rsidRPr="00277B87" w:rsidRDefault="002B0A69" w:rsidP="002B0A69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B0A69" w:rsidRPr="00277B87" w14:paraId="36BAAE2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EE80AC" w14:textId="77777777" w:rsidR="002B0A69" w:rsidRPr="00277B87" w:rsidRDefault="002B0A69" w:rsidP="002B0A69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B2259" w14:textId="77777777" w:rsidR="002B0A69" w:rsidRPr="00277B87" w:rsidRDefault="002B0A69" w:rsidP="002B0A6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17E54" w14:textId="77777777" w:rsidR="002B0A69" w:rsidRPr="00277B87" w:rsidRDefault="002B0A69" w:rsidP="002B0A69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886017" w14:textId="77777777" w:rsidR="002B0A69" w:rsidRPr="00277B87" w:rsidRDefault="002B0A69" w:rsidP="002B0A6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DB2AB2" w14:textId="77777777" w:rsidR="002B0A69" w:rsidRPr="00277B87" w:rsidRDefault="002B0A69" w:rsidP="002B0A6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1CE6C" w14:textId="77777777" w:rsidR="002B0A69" w:rsidRPr="00277B87" w:rsidRDefault="002B0A69" w:rsidP="002B0A6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58E452" w14:textId="77777777" w:rsidR="002B0A69" w:rsidRPr="00277B87" w:rsidRDefault="002B0A69" w:rsidP="002B0A6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3BE486" w14:textId="77777777" w:rsidR="002B0A69" w:rsidRPr="00277B87" w:rsidRDefault="002B0A69" w:rsidP="002B0A6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F514A" w:rsidRPr="00277B87" w14:paraId="1454A6B7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B75D2B" w14:textId="77777777" w:rsidR="004F514A" w:rsidRPr="00277B87" w:rsidRDefault="004F514A" w:rsidP="004F514A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7DF60A" w14:textId="5AAD0E82" w:rsidR="004F514A" w:rsidRPr="00277B87" w:rsidRDefault="00310384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54B90B" w14:textId="77777777" w:rsidR="004F514A" w:rsidRPr="00277B87" w:rsidRDefault="004F514A" w:rsidP="004F514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4BCBE9" w14:textId="2D960F54" w:rsidR="004F514A" w:rsidRPr="00277B87" w:rsidRDefault="004F514A" w:rsidP="004F514A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A9F95" w14:textId="77777777" w:rsidR="004F514A" w:rsidRPr="00277B87" w:rsidRDefault="004F514A" w:rsidP="004F514A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28ED60" w14:textId="70D6C3BB" w:rsidR="004F514A" w:rsidRPr="00277B87" w:rsidRDefault="00310384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731F9" w14:textId="77777777" w:rsidR="004F514A" w:rsidRPr="00277B87" w:rsidRDefault="004F514A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4FCD8" w14:textId="29001FE2" w:rsidR="004F514A" w:rsidRPr="00277B87" w:rsidRDefault="004F514A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</w:tr>
      <w:tr w:rsidR="004F514A" w:rsidRPr="00277B87" w14:paraId="5D919776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8C6F75" w14:textId="77777777" w:rsidR="004F514A" w:rsidRPr="00277B87" w:rsidRDefault="004F514A" w:rsidP="004F514A">
            <w:pPr>
              <w:ind w:left="270" w:firstLine="18"/>
              <w:jc w:val="thaiDistribute"/>
              <w:rPr>
                <w:rFonts w:ascii="Angsana New" w:eastAsia="MS Mincho" w:hAnsi="Angsana New"/>
                <w:b/>
                <w:bCs/>
                <w:sz w:val="28"/>
                <w:u w:val="single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277B87">
              <w:rPr>
                <w:rFonts w:ascii="Angsana New" w:hAnsi="Angsana New"/>
                <w:sz w:val="28"/>
              </w:rPr>
              <w:t>5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9C9F17" w14:textId="7A1FE24D" w:rsidR="004F514A" w:rsidRPr="00277B87" w:rsidRDefault="00310384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0090C" w14:textId="77777777" w:rsidR="004F514A" w:rsidRPr="00277B87" w:rsidRDefault="004F514A" w:rsidP="004F514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B80D71" w14:textId="24338EE3" w:rsidR="004F514A" w:rsidRPr="00277B87" w:rsidRDefault="004F514A" w:rsidP="004F514A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87A19" w14:textId="77777777" w:rsidR="004F514A" w:rsidRPr="00277B87" w:rsidRDefault="004F514A" w:rsidP="004F514A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A0E6F4" w14:textId="68FD6325" w:rsidR="004F514A" w:rsidRPr="00277B87" w:rsidRDefault="00310384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8D843" w14:textId="77777777" w:rsidR="004F514A" w:rsidRPr="00277B87" w:rsidRDefault="004F514A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1D4FF6" w14:textId="4FC26A17" w:rsidR="004F514A" w:rsidRPr="00277B87" w:rsidRDefault="004F514A" w:rsidP="004F514A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</w:tr>
    </w:tbl>
    <w:p w14:paraId="02D846AF" w14:textId="41DDB9A4" w:rsidR="00BF279E" w:rsidRDefault="00BF27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</w:p>
    <w:p w14:paraId="72279CCB" w14:textId="77777777" w:rsidR="00BF279E" w:rsidRDefault="00BF27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>
        <w:rPr>
          <w:rFonts w:ascii="Angsana New" w:hAnsi="Angsana New"/>
          <w:b/>
          <w:bCs/>
          <w:color w:val="000000"/>
          <w:spacing w:val="-2"/>
          <w:sz w:val="28"/>
        </w:rPr>
        <w:br w:type="page"/>
      </w:r>
    </w:p>
    <w:p w14:paraId="3E7B6970" w14:textId="0B7B19F2" w:rsidR="00CF5D6A" w:rsidRPr="00277B87" w:rsidRDefault="00D35B42" w:rsidP="00235A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lastRenderedPageBreak/>
        <w:t>2</w:t>
      </w:r>
      <w:r w:rsidR="00656D20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 xml:space="preserve">.3 </w:t>
      </w:r>
      <w:r w:rsidR="00CF5D6A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การค้ำประกัน</w:t>
      </w:r>
    </w:p>
    <w:p w14:paraId="1F88CE1F" w14:textId="654EDB67" w:rsidR="00CF5D6A" w:rsidRPr="00277B87" w:rsidRDefault="00B1389E" w:rsidP="00CF5D6A">
      <w:pPr>
        <w:spacing w:before="120" w:after="120"/>
        <w:ind w:left="547" w:right="-29" w:hanging="187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2</w:t>
      </w:r>
      <w:r w:rsidR="00656D20">
        <w:rPr>
          <w:rFonts w:ascii="Angsana New" w:hAnsi="Angsana New"/>
          <w:color w:val="000000"/>
          <w:spacing w:val="-2"/>
          <w:sz w:val="28"/>
        </w:rPr>
        <w:t>2</w:t>
      </w:r>
      <w:r w:rsidR="00CF5D6A" w:rsidRPr="00277B87">
        <w:rPr>
          <w:rFonts w:ascii="Angsana New" w:hAnsi="Angsana New"/>
          <w:color w:val="000000"/>
          <w:spacing w:val="-2"/>
          <w:sz w:val="28"/>
          <w:cs/>
        </w:rPr>
        <w:t>.</w:t>
      </w:r>
      <w:r w:rsidR="007A4252" w:rsidRPr="00277B87">
        <w:rPr>
          <w:rFonts w:ascii="Angsana New" w:hAnsi="Angsana New"/>
          <w:color w:val="000000"/>
          <w:spacing w:val="-2"/>
          <w:sz w:val="28"/>
        </w:rPr>
        <w:t>3</w:t>
      </w:r>
      <w:r w:rsidR="00CF5D6A" w:rsidRPr="00277B87">
        <w:rPr>
          <w:rFonts w:ascii="Angsana New" w:hAnsi="Angsana New"/>
          <w:color w:val="000000"/>
          <w:spacing w:val="-2"/>
          <w:sz w:val="28"/>
          <w:cs/>
        </w:rPr>
        <w:t>.</w:t>
      </w:r>
      <w:r w:rsidR="00CF5D6A" w:rsidRPr="00277B87">
        <w:rPr>
          <w:rFonts w:ascii="Angsana New" w:hAnsi="Angsana New"/>
          <w:color w:val="000000"/>
          <w:spacing w:val="-2"/>
          <w:sz w:val="28"/>
        </w:rPr>
        <w:t xml:space="preserve">1 </w:t>
      </w:r>
      <w:r w:rsidR="00CF5D6A" w:rsidRPr="00277B87">
        <w:rPr>
          <w:rFonts w:ascii="Angsana New" w:hAnsi="Angsana New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5E584C55" w14:textId="5CCE974B" w:rsidR="00CF5D6A" w:rsidRDefault="00CF5D6A" w:rsidP="00CF5D6A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Pr="00277B87">
        <w:rPr>
          <w:rFonts w:ascii="Angsana New" w:hAnsi="Angsana New"/>
          <w:sz w:val="28"/>
          <w:cs/>
        </w:rPr>
        <w:t>มีหนังสือค้ำประกันซึ่งออกโดยสถาบันการเงิน ดังนี้ ณ วันที่</w:t>
      </w:r>
      <w:r w:rsidR="00647D7D">
        <w:rPr>
          <w:rFonts w:ascii="Angsana New" w:hAnsi="Angsana New"/>
          <w:color w:val="000000"/>
          <w:spacing w:val="-2"/>
          <w:sz w:val="28"/>
        </w:rPr>
        <w:t xml:space="preserve"> 31 </w:t>
      </w:r>
      <w:r w:rsidR="00B42741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987ACC" w:rsidRPr="00277B87">
        <w:rPr>
          <w:rFonts w:ascii="Angsana New" w:hAnsi="Angsana New"/>
          <w:sz w:val="28"/>
        </w:rPr>
        <w:t xml:space="preserve"> </w:t>
      </w:r>
      <w:r w:rsidRPr="00277B87">
        <w:rPr>
          <w:rFonts w:ascii="Angsana New" w:hAnsi="Angsana New"/>
          <w:sz w:val="28"/>
        </w:rPr>
        <w:t>256</w:t>
      </w:r>
      <w:r w:rsidR="00B42741">
        <w:rPr>
          <w:rFonts w:ascii="Angsana New" w:hAnsi="Angsana New"/>
          <w:sz w:val="28"/>
        </w:rPr>
        <w:t>9</w:t>
      </w:r>
      <w:r w:rsidRPr="00277B87">
        <w:rPr>
          <w:rFonts w:ascii="Angsana New" w:hAnsi="Angsana New"/>
          <w:sz w:val="28"/>
        </w:rPr>
        <w:t xml:space="preserve"> </w:t>
      </w:r>
      <w:r w:rsidRPr="00277B87">
        <w:rPr>
          <w:rFonts w:ascii="Angsana New" w:hAnsi="Angsana New"/>
          <w:sz w:val="28"/>
          <w:cs/>
        </w:rPr>
        <w:t xml:space="preserve">และวันที่ </w:t>
      </w:r>
      <w:r w:rsidRPr="00277B87">
        <w:rPr>
          <w:rFonts w:ascii="Angsana New" w:hAnsi="Angsana New"/>
          <w:sz w:val="28"/>
        </w:rPr>
        <w:t>31</w:t>
      </w:r>
      <w:r w:rsidRPr="00277B87">
        <w:rPr>
          <w:rFonts w:ascii="Angsana New" w:hAnsi="Angsana New"/>
          <w:sz w:val="28"/>
          <w:cs/>
        </w:rPr>
        <w:t xml:space="preserve"> ธันวาคม </w:t>
      </w:r>
      <w:r w:rsidRPr="00277B87">
        <w:rPr>
          <w:rFonts w:ascii="Angsana New" w:hAnsi="Angsana New"/>
          <w:sz w:val="28"/>
        </w:rPr>
        <w:t>256</w:t>
      </w:r>
      <w:r w:rsidR="00B42741">
        <w:rPr>
          <w:rFonts w:ascii="Angsana New" w:hAnsi="Angsana New"/>
          <w:sz w:val="28"/>
        </w:rPr>
        <w:t>8</w:t>
      </w:r>
      <w:r w:rsidRPr="00277B87">
        <w:rPr>
          <w:rFonts w:ascii="Angsana New" w:hAnsi="Angsana New"/>
          <w:sz w:val="28"/>
          <w:cs/>
        </w:rPr>
        <w:t xml:space="preserve"> </w:t>
      </w:r>
      <w:r w:rsidR="00277B78">
        <w:rPr>
          <w:rFonts w:ascii="Angsana New" w:hAnsi="Angsana New" w:hint="cs"/>
          <w:sz w:val="28"/>
          <w:cs/>
        </w:rPr>
        <w:t>ดังนี้</w:t>
      </w:r>
    </w:p>
    <w:tbl>
      <w:tblPr>
        <w:tblW w:w="882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582B25" w:rsidRPr="00277B87" w14:paraId="704542C7" w14:textId="77777777" w:rsidTr="00582B2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94735F" w14:textId="77777777" w:rsidR="00582B25" w:rsidRPr="00277B87" w:rsidRDefault="00582B25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1AD32A" w14:textId="77777777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A8F5" w14:textId="77777777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58968" w14:textId="77777777" w:rsidR="00582B25" w:rsidRPr="00277B87" w:rsidRDefault="00582B2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582B25" w:rsidRPr="00277B87" w14:paraId="39F025BA" w14:textId="77777777" w:rsidTr="00582B2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1FD0FE" w14:textId="77777777" w:rsidR="00582B25" w:rsidRPr="00277B87" w:rsidRDefault="00582B25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16E1F" w14:textId="67419D52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90E6" w14:textId="77777777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5A823" w14:textId="5A120F97" w:rsidR="00582B25" w:rsidRPr="00277B87" w:rsidRDefault="00411AA8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การ</w:t>
            </w:r>
            <w:r w:rsidR="00582B25" w:rsidRPr="00277B87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411AA8" w:rsidRPr="00277B87" w14:paraId="27D6F718" w14:textId="77777777">
        <w:trPr>
          <w:cantSplit/>
          <w:trHeight w:val="31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E41055" w14:textId="77777777" w:rsidR="00411AA8" w:rsidRPr="00277B87" w:rsidRDefault="00411AA8" w:rsidP="00411AA8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537CD2" w14:textId="21E139F1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E86C5D" w14:textId="77777777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921116" w14:textId="2743D7F8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66903" w14:textId="77777777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1760D9" w14:textId="19C4660A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EB269E" w14:textId="77777777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3567AB" w14:textId="5E424CDF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411AA8" w:rsidRPr="00277B87" w14:paraId="22BBF392" w14:textId="77777777">
        <w:trPr>
          <w:cantSplit/>
          <w:trHeight w:val="31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8A137" w14:textId="77777777" w:rsidR="00411AA8" w:rsidRPr="00277B87" w:rsidRDefault="00411AA8" w:rsidP="00411AA8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D7786" w14:textId="3970E3A8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F2087" w14:textId="77777777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B482" w14:textId="6880C3AF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CB46B" w14:textId="77777777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25ADD" w14:textId="011E3E4B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4C301" w14:textId="77777777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9B46F" w14:textId="77F97DA0" w:rsidR="00411AA8" w:rsidRPr="00277B87" w:rsidRDefault="00411AA8" w:rsidP="00411AA8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11AA8" w:rsidRPr="00277B87" w14:paraId="0D3461A5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D223D0" w14:textId="77777777" w:rsidR="00411AA8" w:rsidRPr="00277B87" w:rsidRDefault="00411AA8" w:rsidP="00411AA8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หนังสือค้ำประกันธนาคาร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4E96F" w14:textId="50F88154" w:rsidR="00411AA8" w:rsidRPr="00277B87" w:rsidRDefault="003B668E" w:rsidP="00411AA8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Pr="00287AEE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3</w:t>
            </w:r>
            <w:r w:rsidRPr="00287AE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,959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C1F5D" w14:textId="77777777" w:rsidR="00411AA8" w:rsidRPr="00277B87" w:rsidRDefault="00411AA8" w:rsidP="00411A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C1D09" w14:textId="05CAD148" w:rsidR="00411AA8" w:rsidRPr="00277B87" w:rsidRDefault="00F50415" w:rsidP="00411AA8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2,552,121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F2AB7A" w14:textId="77777777" w:rsidR="00411AA8" w:rsidRPr="00277B87" w:rsidRDefault="00411AA8" w:rsidP="00411AA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2C8E" w14:textId="3791BB81" w:rsidR="00411AA8" w:rsidRPr="00277B87" w:rsidRDefault="00373583" w:rsidP="00411AA8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3B668E">
              <w:rPr>
                <w:rFonts w:ascii="Angsana New" w:hAnsi="Angsana New"/>
                <w:sz w:val="28"/>
              </w:rPr>
              <w:t>1,275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F1722" w14:textId="77777777" w:rsidR="00411AA8" w:rsidRPr="00277B87" w:rsidRDefault="00411AA8" w:rsidP="00411AA8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73B23" w14:textId="68608892" w:rsidR="00411AA8" w:rsidRPr="00277B87" w:rsidRDefault="00F50415" w:rsidP="00411AA8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</w:tr>
    </w:tbl>
    <w:p w14:paraId="18E6A990" w14:textId="1E33EE90" w:rsidR="00B0251C" w:rsidRPr="00277B87" w:rsidRDefault="00B1389E" w:rsidP="00BF279E">
      <w:pPr>
        <w:spacing w:before="240"/>
        <w:ind w:left="360" w:right="-29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</w:rPr>
        <w:t>2</w:t>
      </w:r>
      <w:r w:rsidR="00757ACC">
        <w:rPr>
          <w:rFonts w:ascii="Angsana New" w:hAnsi="Angsana New"/>
          <w:sz w:val="28"/>
        </w:rPr>
        <w:t>2</w:t>
      </w:r>
      <w:r w:rsidR="00B0251C" w:rsidRPr="00277B87">
        <w:rPr>
          <w:rFonts w:ascii="Angsana New" w:hAnsi="Angsana New"/>
          <w:sz w:val="28"/>
          <w:cs/>
        </w:rPr>
        <w:t>.</w:t>
      </w:r>
      <w:r w:rsidR="007A4252" w:rsidRPr="00277B87">
        <w:rPr>
          <w:rFonts w:ascii="Angsana New" w:hAnsi="Angsana New"/>
          <w:sz w:val="28"/>
        </w:rPr>
        <w:t>3</w:t>
      </w:r>
      <w:r w:rsidR="00B0251C" w:rsidRPr="00277B87">
        <w:rPr>
          <w:rFonts w:ascii="Angsana New" w:hAnsi="Angsana New"/>
          <w:sz w:val="28"/>
          <w:cs/>
        </w:rPr>
        <w:t>.</w:t>
      </w:r>
      <w:r w:rsidR="00B0251C" w:rsidRPr="00277B87">
        <w:rPr>
          <w:rFonts w:ascii="Angsana New" w:hAnsi="Angsana New"/>
          <w:sz w:val="28"/>
        </w:rPr>
        <w:t xml:space="preserve">2 </w:t>
      </w:r>
      <w:r w:rsidR="00B0251C" w:rsidRPr="00277B87">
        <w:rPr>
          <w:rFonts w:ascii="Angsana New" w:hAnsi="Angsana New"/>
          <w:sz w:val="28"/>
          <w:cs/>
        </w:rPr>
        <w:t>การค้ำประกันระหว่างกิจการที่เกี่ยวข้องกัน</w:t>
      </w:r>
    </w:p>
    <w:p w14:paraId="23A6656A" w14:textId="6F620CA3" w:rsidR="004A14F4" w:rsidRPr="0093512F" w:rsidRDefault="004A14F4" w:rsidP="006E1531">
      <w:pPr>
        <w:spacing w:before="120" w:after="120"/>
        <w:ind w:left="1530" w:hanging="637"/>
        <w:jc w:val="thaiDistribute"/>
        <w:rPr>
          <w:rFonts w:ascii="Angsana New" w:hAnsi="Angsana New"/>
          <w:spacing w:val="-2"/>
          <w:sz w:val="28"/>
        </w:rPr>
      </w:pPr>
      <w:r w:rsidRPr="00277B87">
        <w:rPr>
          <w:rFonts w:ascii="Angsana New" w:hAnsi="Angsana New"/>
          <w:sz w:val="28"/>
        </w:rPr>
        <w:t>2</w:t>
      </w:r>
      <w:r w:rsidR="00757ACC">
        <w:rPr>
          <w:rFonts w:ascii="Angsana New" w:hAnsi="Angsana New"/>
          <w:sz w:val="28"/>
        </w:rPr>
        <w:t>2</w:t>
      </w:r>
      <w:r w:rsidRPr="00277B87">
        <w:rPr>
          <w:rFonts w:ascii="Angsana New" w:hAnsi="Angsana New"/>
          <w:sz w:val="28"/>
        </w:rPr>
        <w:t xml:space="preserve">.3.2.1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ณ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วันที่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8716BF">
        <w:rPr>
          <w:rFonts w:ascii="Angsana New" w:hAnsi="Angsana New"/>
          <w:spacing w:val="-2"/>
          <w:sz w:val="28"/>
        </w:rPr>
        <w:t>31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A70087">
        <w:rPr>
          <w:rFonts w:ascii="Angsana New" w:hAnsi="Angsana New" w:hint="cs"/>
          <w:spacing w:val="-2"/>
          <w:sz w:val="28"/>
          <w:cs/>
        </w:rPr>
        <w:t>มีน</w:t>
      </w:r>
      <w:r w:rsidR="00D15FBC" w:rsidRPr="00D15FBC">
        <w:rPr>
          <w:rFonts w:ascii="Angsana New" w:hAnsi="Angsana New" w:hint="cs"/>
          <w:spacing w:val="-2"/>
          <w:sz w:val="28"/>
          <w:cs/>
        </w:rPr>
        <w:t>าคม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1E662A">
        <w:rPr>
          <w:rFonts w:ascii="Angsana New" w:hAnsi="Angsana New"/>
          <w:spacing w:val="-2"/>
          <w:sz w:val="28"/>
        </w:rPr>
        <w:t>256</w:t>
      </w:r>
      <w:r w:rsidR="00A70087">
        <w:rPr>
          <w:rFonts w:ascii="Angsana New" w:hAnsi="Angsana New"/>
          <w:spacing w:val="-2"/>
          <w:sz w:val="28"/>
        </w:rPr>
        <w:t>9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บริษัท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ทาคูนิ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กรุ๊ป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จำกัด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(</w:t>
      </w:r>
      <w:r w:rsidR="00D15FBC" w:rsidRPr="00D15FBC">
        <w:rPr>
          <w:rFonts w:ascii="Angsana New" w:hAnsi="Angsana New" w:hint="cs"/>
          <w:spacing w:val="-2"/>
          <w:sz w:val="28"/>
          <w:cs/>
        </w:rPr>
        <w:t>มหาชน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)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มีภาระผูกพันต่อสถาบันการเงินจากการค้ำประกันวงเงินสินเชื่อให้แก่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บริษัท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ราชพฤกษ์วิศวกรรม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จำกัด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ซึ่งเป็นบริษัทย่อย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จำนวนเงิน</w:t>
      </w:r>
      <w:r w:rsidR="003B7DBB">
        <w:rPr>
          <w:rFonts w:ascii="Angsana New" w:hAnsi="Angsana New"/>
          <w:spacing w:val="-2"/>
          <w:sz w:val="28"/>
        </w:rPr>
        <w:t xml:space="preserve"> 8.99 </w:t>
      </w:r>
      <w:r w:rsidR="00D15FBC" w:rsidRPr="0093512F">
        <w:rPr>
          <w:rFonts w:ascii="Angsana New" w:hAnsi="Angsana New"/>
          <w:spacing w:val="-2"/>
          <w:sz w:val="28"/>
          <w:cs/>
        </w:rPr>
        <w:t>ล้านบาท</w:t>
      </w:r>
    </w:p>
    <w:p w14:paraId="5C3A6A60" w14:textId="59C18378" w:rsidR="004A14F4" w:rsidRDefault="004A14F4" w:rsidP="006E1531">
      <w:pPr>
        <w:spacing w:before="120" w:after="120"/>
        <w:ind w:left="1530" w:hanging="637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</w:rPr>
        <w:t>2</w:t>
      </w:r>
      <w:r w:rsidR="00757ACC">
        <w:rPr>
          <w:rFonts w:ascii="Angsana New" w:hAnsi="Angsana New"/>
          <w:sz w:val="28"/>
        </w:rPr>
        <w:t>2</w:t>
      </w:r>
      <w:r w:rsidRPr="00277B87">
        <w:rPr>
          <w:rFonts w:ascii="Angsana New" w:hAnsi="Angsana New"/>
          <w:sz w:val="28"/>
        </w:rPr>
        <w:t>.3.2.</w:t>
      </w:r>
      <w:r w:rsidR="009E66A5" w:rsidRPr="00277B87">
        <w:rPr>
          <w:rFonts w:ascii="Angsana New" w:hAnsi="Angsana New"/>
          <w:sz w:val="28"/>
        </w:rPr>
        <w:t>2</w:t>
      </w:r>
      <w:r w:rsidRPr="00277B87">
        <w:rPr>
          <w:rFonts w:ascii="Angsana New" w:hAnsi="Angsana New"/>
          <w:sz w:val="28"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ณ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วันที่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>
        <w:rPr>
          <w:rFonts w:ascii="Angsana New" w:hAnsi="Angsana New"/>
          <w:sz w:val="28"/>
        </w:rPr>
        <w:t>31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A70087">
        <w:rPr>
          <w:rFonts w:ascii="Angsana New" w:hAnsi="Angsana New" w:hint="cs"/>
          <w:sz w:val="28"/>
          <w:cs/>
        </w:rPr>
        <w:t>มีน</w:t>
      </w:r>
      <w:r w:rsidR="001E662A" w:rsidRPr="001E662A">
        <w:rPr>
          <w:rFonts w:ascii="Angsana New" w:hAnsi="Angsana New" w:hint="cs"/>
          <w:sz w:val="28"/>
          <w:cs/>
        </w:rPr>
        <w:t>าคม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>
        <w:rPr>
          <w:rFonts w:ascii="Angsana New" w:hAnsi="Angsana New"/>
          <w:sz w:val="28"/>
        </w:rPr>
        <w:t>256</w:t>
      </w:r>
      <w:r w:rsidR="00A70087">
        <w:rPr>
          <w:rFonts w:ascii="Angsana New" w:hAnsi="Angsana New"/>
          <w:sz w:val="28"/>
        </w:rPr>
        <w:t>9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บริษัท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ซี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เอ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แซด</w:t>
      </w:r>
      <w:r w:rsidR="001E662A" w:rsidRPr="001E662A">
        <w:rPr>
          <w:rFonts w:ascii="Angsana New" w:hAnsi="Angsana New"/>
          <w:sz w:val="28"/>
          <w:cs/>
        </w:rPr>
        <w:t xml:space="preserve"> (</w:t>
      </w:r>
      <w:r w:rsidR="001E662A" w:rsidRPr="001E662A">
        <w:rPr>
          <w:rFonts w:ascii="Angsana New" w:hAnsi="Angsana New" w:hint="cs"/>
          <w:sz w:val="28"/>
          <w:cs/>
        </w:rPr>
        <w:t>ประเทศไทย</w:t>
      </w:r>
      <w:r w:rsidR="001E662A" w:rsidRPr="001E662A">
        <w:rPr>
          <w:rFonts w:ascii="Angsana New" w:hAnsi="Angsana New"/>
          <w:sz w:val="28"/>
          <w:cs/>
        </w:rPr>
        <w:t xml:space="preserve">) </w:t>
      </w:r>
      <w:r w:rsidR="001E662A" w:rsidRPr="001E662A">
        <w:rPr>
          <w:rFonts w:ascii="Angsana New" w:hAnsi="Angsana New" w:hint="cs"/>
          <w:sz w:val="28"/>
          <w:cs/>
        </w:rPr>
        <w:t>จำกัด</w:t>
      </w:r>
      <w:r w:rsidR="001E662A" w:rsidRPr="001E662A">
        <w:rPr>
          <w:rFonts w:ascii="Angsana New" w:hAnsi="Angsana New"/>
          <w:sz w:val="28"/>
          <w:cs/>
        </w:rPr>
        <w:t xml:space="preserve"> (</w:t>
      </w:r>
      <w:r w:rsidR="001E662A" w:rsidRPr="001E662A">
        <w:rPr>
          <w:rFonts w:ascii="Angsana New" w:hAnsi="Angsana New" w:hint="cs"/>
          <w:sz w:val="28"/>
          <w:cs/>
        </w:rPr>
        <w:t>มหาชน</w:t>
      </w:r>
      <w:r w:rsidR="001E662A" w:rsidRPr="001E662A">
        <w:rPr>
          <w:rFonts w:ascii="Angsana New" w:hAnsi="Angsana New"/>
          <w:sz w:val="28"/>
          <w:cs/>
        </w:rPr>
        <w:t xml:space="preserve">) </w:t>
      </w:r>
      <w:r w:rsidR="001E662A" w:rsidRPr="001E662A">
        <w:rPr>
          <w:rFonts w:ascii="Angsana New" w:hAnsi="Angsana New" w:hint="cs"/>
          <w:sz w:val="28"/>
          <w:cs/>
        </w:rPr>
        <w:t>มีภาระผูกพันต่อสถาบันการเงินจากการค้ำประกันวงเงินสินเชื่อให้แก่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บริษัท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เจเคอีซี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จำกัด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ซึ่งเป็นบริษัทย่อย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1E662A" w:rsidRPr="001E662A">
        <w:rPr>
          <w:rFonts w:ascii="Angsana New" w:hAnsi="Angsana New" w:hint="cs"/>
          <w:sz w:val="28"/>
          <w:cs/>
        </w:rPr>
        <w:t>จำนวนเงิน</w:t>
      </w:r>
      <w:r w:rsidR="001E662A" w:rsidRPr="001E662A">
        <w:rPr>
          <w:rFonts w:ascii="Angsana New" w:hAnsi="Angsana New"/>
          <w:sz w:val="28"/>
          <w:cs/>
        </w:rPr>
        <w:t xml:space="preserve"> </w:t>
      </w:r>
      <w:r w:rsidR="0093512F" w:rsidRPr="0093512F">
        <w:rPr>
          <w:rFonts w:ascii="Angsana New" w:hAnsi="Angsana New"/>
          <w:sz w:val="28"/>
        </w:rPr>
        <w:t>4.65</w:t>
      </w:r>
      <w:r w:rsidR="001E662A" w:rsidRPr="0093512F">
        <w:rPr>
          <w:rFonts w:ascii="Angsana New" w:hAnsi="Angsana New"/>
          <w:sz w:val="28"/>
          <w:cs/>
        </w:rPr>
        <w:t xml:space="preserve"> ล้านบาท</w:t>
      </w:r>
    </w:p>
    <w:p w14:paraId="0727AEC8" w14:textId="77777777" w:rsidR="001E662A" w:rsidRPr="00277B87" w:rsidRDefault="001E662A" w:rsidP="006E1531">
      <w:pPr>
        <w:spacing w:before="120" w:after="120"/>
        <w:ind w:left="1530" w:hanging="637"/>
        <w:jc w:val="thaiDistribute"/>
        <w:rPr>
          <w:rFonts w:ascii="Angsana New" w:hAnsi="Angsana New"/>
          <w:sz w:val="28"/>
        </w:rPr>
      </w:pPr>
    </w:p>
    <w:p w14:paraId="720715C1" w14:textId="0CDF7859" w:rsidR="00E008BA" w:rsidRPr="00277B87" w:rsidRDefault="007E5F22" w:rsidP="00153FB2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</w:p>
    <w:p w14:paraId="2198272F" w14:textId="77777777" w:rsidR="00E008BA" w:rsidRPr="00277B87" w:rsidRDefault="00E008BA" w:rsidP="00153FB2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</w:p>
    <w:p w14:paraId="599A1FFD" w14:textId="2D43E89E" w:rsidR="00E008BA" w:rsidRPr="00277B87" w:rsidRDefault="00E008BA" w:rsidP="00E008BA">
      <w:pPr>
        <w:spacing w:before="120" w:after="120"/>
        <w:jc w:val="thaiDistribute"/>
        <w:rPr>
          <w:rFonts w:ascii="Angsana New" w:hAnsi="Angsana New"/>
          <w:sz w:val="28"/>
        </w:rPr>
        <w:sectPr w:rsidR="00E008BA" w:rsidRPr="00277B87" w:rsidSect="00DC6051"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aperSrc w:first="7" w:other="7"/>
          <w:cols w:space="720"/>
          <w:docGrid w:linePitch="360"/>
        </w:sectPr>
      </w:pPr>
    </w:p>
    <w:p w14:paraId="03729B3D" w14:textId="68B2624D" w:rsidR="00C9084C" w:rsidRPr="00277B87" w:rsidRDefault="00234F88" w:rsidP="00C9084C">
      <w:pPr>
        <w:spacing w:before="120" w:after="120"/>
        <w:ind w:left="360" w:right="-29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</w:rPr>
        <w:lastRenderedPageBreak/>
        <w:t>2</w:t>
      </w:r>
      <w:r w:rsidR="0039207D">
        <w:rPr>
          <w:rFonts w:ascii="Angsana New" w:hAnsi="Angsana New"/>
          <w:sz w:val="28"/>
        </w:rPr>
        <w:t>2</w:t>
      </w:r>
      <w:r w:rsidR="00C9084C" w:rsidRPr="00277B87">
        <w:rPr>
          <w:rFonts w:ascii="Angsana New" w:hAnsi="Angsana New"/>
          <w:sz w:val="28"/>
          <w:cs/>
        </w:rPr>
        <w:t>.</w:t>
      </w:r>
      <w:r w:rsidRPr="00277B87">
        <w:rPr>
          <w:rFonts w:ascii="Angsana New" w:hAnsi="Angsana New"/>
          <w:sz w:val="28"/>
        </w:rPr>
        <w:t>3</w:t>
      </w:r>
      <w:r w:rsidR="00C9084C" w:rsidRPr="00277B87">
        <w:rPr>
          <w:rFonts w:ascii="Angsana New" w:hAnsi="Angsana New"/>
          <w:sz w:val="28"/>
          <w:cs/>
        </w:rPr>
        <w:t>.</w:t>
      </w:r>
      <w:r w:rsidRPr="00277B87">
        <w:rPr>
          <w:rFonts w:ascii="Angsana New" w:hAnsi="Angsana New"/>
          <w:sz w:val="28"/>
        </w:rPr>
        <w:t>3</w:t>
      </w:r>
      <w:r w:rsidR="00C9084C" w:rsidRPr="00277B87">
        <w:rPr>
          <w:rFonts w:ascii="Angsana New" w:hAnsi="Angsana New"/>
          <w:sz w:val="28"/>
          <w:cs/>
        </w:rPr>
        <w:t xml:space="preserve"> การค้ำประกันสินเชื่อ </w:t>
      </w:r>
    </w:p>
    <w:p w14:paraId="5EBA14F4" w14:textId="72FA6EAB" w:rsidR="00C9084C" w:rsidRPr="00277B87" w:rsidRDefault="00C9084C" w:rsidP="00C9084C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Pr="00277B87">
        <w:rPr>
          <w:rFonts w:ascii="Angsana New" w:hAnsi="Angsana New"/>
          <w:sz w:val="28"/>
          <w:cs/>
        </w:rPr>
        <w:t xml:space="preserve">และบริษัทมีการค้ำประกันสินเชื่อกับสถาบันการเงิน </w:t>
      </w:r>
      <w:r w:rsidR="00B6036D" w:rsidRPr="00277B87">
        <w:rPr>
          <w:rFonts w:ascii="Angsana New" w:hAnsi="Angsana New"/>
          <w:sz w:val="28"/>
          <w:cs/>
        </w:rPr>
        <w:t xml:space="preserve">ณ วันที่ </w:t>
      </w:r>
      <w:r w:rsidR="00385A32">
        <w:rPr>
          <w:rFonts w:ascii="Angsana New" w:hAnsi="Angsana New"/>
          <w:sz w:val="28"/>
        </w:rPr>
        <w:t>31</w:t>
      </w:r>
      <w:r w:rsidR="00B6036D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85A32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B6036D" w:rsidRPr="00277B87">
        <w:rPr>
          <w:rFonts w:ascii="Angsana New" w:hAnsi="Angsana New"/>
          <w:sz w:val="28"/>
        </w:rPr>
        <w:t xml:space="preserve"> 256</w:t>
      </w:r>
      <w:r w:rsidR="00385A32">
        <w:rPr>
          <w:rFonts w:ascii="Angsana New" w:hAnsi="Angsana New"/>
          <w:sz w:val="28"/>
        </w:rPr>
        <w:t>9</w:t>
      </w:r>
      <w:r w:rsidR="00B6036D" w:rsidRPr="00277B87">
        <w:rPr>
          <w:rFonts w:ascii="Angsana New" w:hAnsi="Angsana New"/>
          <w:sz w:val="28"/>
        </w:rPr>
        <w:t xml:space="preserve"> </w:t>
      </w:r>
      <w:r w:rsidR="00B6036D" w:rsidRPr="00277B87">
        <w:rPr>
          <w:rFonts w:ascii="Angsana New" w:hAnsi="Angsana New"/>
          <w:sz w:val="28"/>
          <w:cs/>
        </w:rPr>
        <w:t xml:space="preserve">และวันที่ </w:t>
      </w:r>
      <w:r w:rsidR="00B6036D" w:rsidRPr="00277B87">
        <w:rPr>
          <w:rFonts w:ascii="Angsana New" w:hAnsi="Angsana New"/>
          <w:sz w:val="28"/>
        </w:rPr>
        <w:t>31</w:t>
      </w:r>
      <w:r w:rsidR="00B6036D" w:rsidRPr="00277B87">
        <w:rPr>
          <w:rFonts w:ascii="Angsana New" w:hAnsi="Angsana New"/>
          <w:sz w:val="28"/>
          <w:cs/>
        </w:rPr>
        <w:t xml:space="preserve"> ธันวาคม </w:t>
      </w:r>
      <w:r w:rsidR="00B6036D" w:rsidRPr="00277B87">
        <w:rPr>
          <w:rFonts w:ascii="Angsana New" w:hAnsi="Angsana New"/>
          <w:sz w:val="28"/>
        </w:rPr>
        <w:t>256</w:t>
      </w:r>
      <w:r w:rsidR="00385A32">
        <w:rPr>
          <w:rFonts w:ascii="Angsana New" w:hAnsi="Angsana New"/>
          <w:sz w:val="28"/>
        </w:rPr>
        <w:t>8</w:t>
      </w:r>
      <w:r w:rsidR="00B6036D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13602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96"/>
        <w:gridCol w:w="77"/>
        <w:gridCol w:w="2535"/>
        <w:gridCol w:w="88"/>
        <w:gridCol w:w="1170"/>
        <w:gridCol w:w="56"/>
        <w:gridCol w:w="1158"/>
        <w:gridCol w:w="37"/>
        <w:gridCol w:w="1152"/>
        <w:gridCol w:w="48"/>
        <w:gridCol w:w="1152"/>
      </w:tblGrid>
      <w:tr w:rsidR="00C9084C" w:rsidRPr="00277B87" w14:paraId="3C1BCF3E" w14:textId="77777777" w:rsidTr="002C785A">
        <w:tc>
          <w:tcPr>
            <w:tcW w:w="3634" w:type="dxa"/>
          </w:tcPr>
          <w:p w14:paraId="23C2AB69" w14:textId="77777777" w:rsidR="00C9084C" w:rsidRPr="00277B87" w:rsidRDefault="00C9084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7E369BA8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</w:tcPr>
          <w:p w14:paraId="0FFE64EF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" w:type="dxa"/>
          </w:tcPr>
          <w:p w14:paraId="2D72E3B1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</w:tcPr>
          <w:p w14:paraId="2B95BFFD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2AF319B7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4" w:type="dxa"/>
            <w:gridSpan w:val="3"/>
          </w:tcPr>
          <w:p w14:paraId="4B2E3BED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" w:type="dxa"/>
          </w:tcPr>
          <w:p w14:paraId="47BDC0A6" w14:textId="77777777" w:rsidR="00C9084C" w:rsidRPr="00277B87" w:rsidRDefault="00C9084C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gridSpan w:val="3"/>
          </w:tcPr>
          <w:p w14:paraId="55947A11" w14:textId="77777777" w:rsidR="00C9084C" w:rsidRPr="00277B87" w:rsidRDefault="00C9084C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9084C" w:rsidRPr="00277B87" w14:paraId="6A3B5861" w14:textId="77777777" w:rsidTr="002C785A">
        <w:tc>
          <w:tcPr>
            <w:tcW w:w="3634" w:type="dxa"/>
          </w:tcPr>
          <w:p w14:paraId="11EA5B09" w14:textId="77777777" w:rsidR="00C9084C" w:rsidRPr="00277B87" w:rsidRDefault="00C9084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66B3361E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</w:tcPr>
          <w:p w14:paraId="0430128A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" w:type="dxa"/>
          </w:tcPr>
          <w:p w14:paraId="4343F25A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</w:tcPr>
          <w:p w14:paraId="20B545B5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653FF084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60FAE7E5" w14:textId="481A8DDF" w:rsidR="00C9084C" w:rsidRPr="00277B87" w:rsidRDefault="00276F67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9084C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37" w:type="dxa"/>
          </w:tcPr>
          <w:p w14:paraId="149F2445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gridSpan w:val="3"/>
            <w:tcBorders>
              <w:bottom w:val="single" w:sz="4" w:space="0" w:color="auto"/>
            </w:tcBorders>
          </w:tcPr>
          <w:p w14:paraId="383F2A02" w14:textId="561815FE" w:rsidR="00C9084C" w:rsidRPr="00277B87" w:rsidRDefault="00276F67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9084C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9084C" w:rsidRPr="00277B87" w14:paraId="4F2C2AC5" w14:textId="77777777" w:rsidTr="00C10434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bottom"/>
          </w:tcPr>
          <w:p w14:paraId="01BA7049" w14:textId="77777777" w:rsidR="00C9084C" w:rsidRPr="00277B87" w:rsidRDefault="00C9084C">
            <w:pP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99" w:type="dxa"/>
            <w:vAlign w:val="bottom"/>
          </w:tcPr>
          <w:p w14:paraId="68725B56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Merge w:val="restart"/>
            <w:tcBorders>
              <w:bottom w:val="single" w:sz="4" w:space="0" w:color="auto"/>
            </w:tcBorders>
            <w:vAlign w:val="bottom"/>
          </w:tcPr>
          <w:p w14:paraId="0626E2A4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bottom"/>
          </w:tcPr>
          <w:p w14:paraId="1CD16361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Merge w:val="restart"/>
            <w:tcBorders>
              <w:bottom w:val="single" w:sz="4" w:space="0" w:color="auto"/>
            </w:tcBorders>
            <w:vAlign w:val="bottom"/>
          </w:tcPr>
          <w:p w14:paraId="27DE43C0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รายละเอียดของหลักประกัน</w:t>
            </w:r>
          </w:p>
        </w:tc>
        <w:tc>
          <w:tcPr>
            <w:tcW w:w="88" w:type="dxa"/>
          </w:tcPr>
          <w:p w14:paraId="14D9E97B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170" w:type="dxa"/>
          </w:tcPr>
          <w:p w14:paraId="06DEC72A" w14:textId="3C7F670A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pacing w:val="-2"/>
                <w:sz w:val="28"/>
              </w:rPr>
              <w:t>3</w:t>
            </w:r>
            <w:r w:rsidR="00385A32">
              <w:rPr>
                <w:rFonts w:ascii="Angsana New" w:hAnsi="Angsana New"/>
                <w:color w:val="000000"/>
                <w:spacing w:val="-2"/>
                <w:sz w:val="28"/>
              </w:rPr>
              <w:t>1</w:t>
            </w:r>
            <w:r w:rsidRPr="00277B87">
              <w:rPr>
                <w:rFonts w:ascii="Angsana New" w:hAnsi="Angsana New"/>
                <w:color w:val="000000"/>
                <w:spacing w:val="-2"/>
                <w:sz w:val="28"/>
              </w:rPr>
              <w:t xml:space="preserve"> </w:t>
            </w:r>
            <w:r w:rsidR="00385A32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56" w:type="dxa"/>
          </w:tcPr>
          <w:p w14:paraId="2B8B4191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185F3111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37" w:type="dxa"/>
          </w:tcPr>
          <w:p w14:paraId="16EA2767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152" w:type="dxa"/>
          </w:tcPr>
          <w:p w14:paraId="2FF6662C" w14:textId="2F306188" w:rsidR="00C9084C" w:rsidRPr="00277B87" w:rsidRDefault="00385A32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pacing w:val="-2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pacing w:val="-2"/>
                <w:sz w:val="28"/>
              </w:rPr>
              <w:t>1</w:t>
            </w:r>
            <w:r w:rsidRPr="00277B87">
              <w:rPr>
                <w:rFonts w:ascii="Angsana New" w:hAnsi="Angsana New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8" w:type="dxa"/>
          </w:tcPr>
          <w:p w14:paraId="1ABA71F7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DB2CB3F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C9084C" w:rsidRPr="00277B87" w14:paraId="51632D9E" w14:textId="77777777" w:rsidTr="007868DB">
        <w:tc>
          <w:tcPr>
            <w:tcW w:w="3634" w:type="dxa"/>
            <w:vMerge/>
          </w:tcPr>
          <w:p w14:paraId="6C719D35" w14:textId="77777777" w:rsidR="00C9084C" w:rsidRPr="00277B87" w:rsidRDefault="00C9084C">
            <w:pP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5DA8EBB2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96" w:type="dxa"/>
            <w:vMerge/>
          </w:tcPr>
          <w:p w14:paraId="3466E5CE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6A8AD704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Merge/>
          </w:tcPr>
          <w:p w14:paraId="6B67A3B8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0200BFEF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CFF17D" w14:textId="7DBD271F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6" w:type="dxa"/>
          </w:tcPr>
          <w:p w14:paraId="5170350F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8B0598A" w14:textId="6D593B1C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7" w:type="dxa"/>
          </w:tcPr>
          <w:p w14:paraId="0067DBDA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9F012" w14:textId="735DC25D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dxa"/>
          </w:tcPr>
          <w:p w14:paraId="1A2BAD06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96FD0" w14:textId="3C67E89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8</w:t>
            </w:r>
          </w:p>
        </w:tc>
      </w:tr>
      <w:tr w:rsidR="00796ADA" w:rsidRPr="00277B87" w14:paraId="4FDEB4B1" w14:textId="77777777">
        <w:tc>
          <w:tcPr>
            <w:tcW w:w="3634" w:type="dxa"/>
            <w:tcBorders>
              <w:top w:val="single" w:sz="4" w:space="0" w:color="auto"/>
            </w:tcBorders>
          </w:tcPr>
          <w:p w14:paraId="64D9E2EF" w14:textId="77777777" w:rsidR="00796ADA" w:rsidRPr="00277B87" w:rsidRDefault="00796ADA" w:rsidP="00796ADA">
            <w:pPr>
              <w:ind w:left="357" w:right="-29" w:hanging="357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กรุ๊ป จำกัด (มหาชน)</w:t>
            </w:r>
          </w:p>
        </w:tc>
        <w:tc>
          <w:tcPr>
            <w:tcW w:w="99" w:type="dxa"/>
          </w:tcPr>
          <w:p w14:paraId="15E3D12E" w14:textId="77777777" w:rsidR="00796ADA" w:rsidRPr="00277B87" w:rsidRDefault="00796ADA" w:rsidP="00796ADA">
            <w:pPr>
              <w:snapToGrid w:val="0"/>
              <w:ind w:right="7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5FDC89D5" w14:textId="2B0CEC74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ธนชาต พลัส จำกัด</w:t>
            </w:r>
          </w:p>
        </w:tc>
        <w:tc>
          <w:tcPr>
            <w:tcW w:w="77" w:type="dxa"/>
          </w:tcPr>
          <w:p w14:paraId="2AA08C1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  <w:vAlign w:val="bottom"/>
          </w:tcPr>
          <w:p w14:paraId="6C2B34C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5094C21C" w14:textId="77777777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E783E9" w14:textId="4C5DF428" w:rsidR="00796ADA" w:rsidRPr="00277B87" w:rsidRDefault="001813A8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71,000</w:t>
            </w:r>
          </w:p>
        </w:tc>
        <w:tc>
          <w:tcPr>
            <w:tcW w:w="56" w:type="dxa"/>
            <w:vAlign w:val="bottom"/>
          </w:tcPr>
          <w:p w14:paraId="4DBC7662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2166771" w14:textId="2271769A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37" w:type="dxa"/>
            <w:vAlign w:val="bottom"/>
          </w:tcPr>
          <w:p w14:paraId="408B2BB9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36193199" w14:textId="5BA7259D" w:rsidR="00796ADA" w:rsidRPr="00277B87" w:rsidRDefault="001813A8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71,000</w:t>
            </w:r>
          </w:p>
        </w:tc>
        <w:tc>
          <w:tcPr>
            <w:tcW w:w="48" w:type="dxa"/>
            <w:vAlign w:val="bottom"/>
          </w:tcPr>
          <w:p w14:paraId="7F9088CE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DD38F3" w14:textId="21DF9FDE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72,500</w:t>
            </w:r>
          </w:p>
        </w:tc>
      </w:tr>
      <w:tr w:rsidR="00796ADA" w:rsidRPr="00277B87" w14:paraId="6062B53F" w14:textId="77777777">
        <w:tc>
          <w:tcPr>
            <w:tcW w:w="3634" w:type="dxa"/>
          </w:tcPr>
          <w:p w14:paraId="2DC6D227" w14:textId="48E21BE1" w:rsidR="00796ADA" w:rsidRPr="00277B87" w:rsidRDefault="00796ADA" w:rsidP="00796ADA">
            <w:pPr>
              <w:ind w:left="357" w:right="-29" w:hanging="357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ซี เอ แซด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(ประเทศไทย) จำกัด (มหาชน)</w:t>
            </w:r>
          </w:p>
        </w:tc>
        <w:tc>
          <w:tcPr>
            <w:tcW w:w="99" w:type="dxa"/>
          </w:tcPr>
          <w:p w14:paraId="3F78F291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Align w:val="bottom"/>
          </w:tcPr>
          <w:p w14:paraId="1DFE7AB2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ธนาคารไทยพาณิชย์</w:t>
            </w:r>
          </w:p>
        </w:tc>
        <w:tc>
          <w:tcPr>
            <w:tcW w:w="77" w:type="dxa"/>
          </w:tcPr>
          <w:p w14:paraId="46B5C63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Align w:val="bottom"/>
          </w:tcPr>
          <w:p w14:paraId="46823E17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0D94D9D7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75CCA6" w14:textId="2AF43480" w:rsidR="00796ADA" w:rsidRPr="00277B87" w:rsidRDefault="001813A8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207,770</w:t>
            </w:r>
          </w:p>
        </w:tc>
        <w:tc>
          <w:tcPr>
            <w:tcW w:w="56" w:type="dxa"/>
            <w:vAlign w:val="bottom"/>
          </w:tcPr>
          <w:p w14:paraId="1C38B0FB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45EA5B42" w14:textId="238E873B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227,258</w:t>
            </w:r>
          </w:p>
        </w:tc>
        <w:tc>
          <w:tcPr>
            <w:tcW w:w="37" w:type="dxa"/>
            <w:vAlign w:val="bottom"/>
          </w:tcPr>
          <w:p w14:paraId="4ABBD728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2339EDC1" w14:textId="6F3894F0" w:rsidR="00796ADA" w:rsidRPr="00277B87" w:rsidRDefault="001813A8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062BEE3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6741BFA9" w14:textId="22266E4C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6ADA" w:rsidRPr="00277B87" w14:paraId="02045E78" w14:textId="77777777">
        <w:tc>
          <w:tcPr>
            <w:tcW w:w="3634" w:type="dxa"/>
          </w:tcPr>
          <w:p w14:paraId="1BCC6BD6" w14:textId="32BECBC8" w:rsidR="00796ADA" w:rsidRPr="00277B87" w:rsidRDefault="00796ADA" w:rsidP="00796ADA">
            <w:pPr>
              <w:ind w:left="357" w:right="-29" w:hanging="357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ซี เอ แซด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(ประเทศไทย) จำกัด (มหาชน)</w:t>
            </w:r>
          </w:p>
        </w:tc>
        <w:tc>
          <w:tcPr>
            <w:tcW w:w="99" w:type="dxa"/>
          </w:tcPr>
          <w:p w14:paraId="0C51A8B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Align w:val="bottom"/>
          </w:tcPr>
          <w:p w14:paraId="33C24242" w14:textId="17AB2B8C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ธนาคารกสิกรไทย</w:t>
            </w:r>
          </w:p>
        </w:tc>
        <w:tc>
          <w:tcPr>
            <w:tcW w:w="77" w:type="dxa"/>
          </w:tcPr>
          <w:p w14:paraId="3E74A64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Align w:val="bottom"/>
          </w:tcPr>
          <w:p w14:paraId="1C1BFCDD" w14:textId="77BC3EBD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78C0628E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91CB3D" w14:textId="0971FC4C" w:rsidR="00796ADA" w:rsidRPr="00277B87" w:rsidRDefault="001813A8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246,302</w:t>
            </w:r>
          </w:p>
        </w:tc>
        <w:tc>
          <w:tcPr>
            <w:tcW w:w="56" w:type="dxa"/>
            <w:vAlign w:val="bottom"/>
          </w:tcPr>
          <w:p w14:paraId="7F2E9B21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3A023521" w14:textId="052B39A0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449,966</w:t>
            </w:r>
          </w:p>
        </w:tc>
        <w:tc>
          <w:tcPr>
            <w:tcW w:w="37" w:type="dxa"/>
            <w:vAlign w:val="bottom"/>
          </w:tcPr>
          <w:p w14:paraId="01BCFB73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4A0710B1" w14:textId="43342FBC" w:rsidR="00796ADA" w:rsidRPr="00277B87" w:rsidRDefault="001813A8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C182CB3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167783B4" w14:textId="47FE9244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6ADA" w:rsidRPr="00277B87" w14:paraId="30028104" w14:textId="77777777">
        <w:trPr>
          <w:trHeight w:val="386"/>
        </w:trPr>
        <w:tc>
          <w:tcPr>
            <w:tcW w:w="3634" w:type="dxa"/>
            <w:vAlign w:val="bottom"/>
          </w:tcPr>
          <w:p w14:paraId="18FDBEFB" w14:textId="37571FFD" w:rsidR="00796ADA" w:rsidRPr="00277B87" w:rsidRDefault="00796ADA" w:rsidP="00796ADA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" w:type="dxa"/>
          </w:tcPr>
          <w:p w14:paraId="59946438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6" w:type="dxa"/>
          </w:tcPr>
          <w:p w14:paraId="2CD5ABA9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</w:tcPr>
          <w:p w14:paraId="1C273AC7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35" w:type="dxa"/>
          </w:tcPr>
          <w:p w14:paraId="2806A99A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2A55376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F9987" w14:textId="4472AD27" w:rsidR="00796ADA" w:rsidRPr="00277B87" w:rsidRDefault="001813A8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525,072</w:t>
            </w:r>
          </w:p>
        </w:tc>
        <w:tc>
          <w:tcPr>
            <w:tcW w:w="56" w:type="dxa"/>
            <w:vAlign w:val="bottom"/>
          </w:tcPr>
          <w:p w14:paraId="2931AAB5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EB359" w14:textId="4D89FBE4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749,724</w:t>
            </w:r>
          </w:p>
        </w:tc>
        <w:tc>
          <w:tcPr>
            <w:tcW w:w="37" w:type="dxa"/>
            <w:vAlign w:val="bottom"/>
          </w:tcPr>
          <w:p w14:paraId="3EE3561E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8F3F" w14:textId="2F4FCE87" w:rsidR="00796ADA" w:rsidRPr="00277B87" w:rsidRDefault="001813A8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71,000</w:t>
            </w:r>
          </w:p>
        </w:tc>
        <w:tc>
          <w:tcPr>
            <w:tcW w:w="48" w:type="dxa"/>
            <w:vAlign w:val="bottom"/>
          </w:tcPr>
          <w:p w14:paraId="63632F43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91333" w14:textId="3D471D31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72,500</w:t>
            </w:r>
          </w:p>
        </w:tc>
      </w:tr>
      <w:tr w:rsidR="00796ADA" w:rsidRPr="00277B87" w14:paraId="089312E1" w14:textId="77777777" w:rsidTr="002C785A">
        <w:trPr>
          <w:trHeight w:val="386"/>
        </w:trPr>
        <w:tc>
          <w:tcPr>
            <w:tcW w:w="3634" w:type="dxa"/>
            <w:vAlign w:val="bottom"/>
          </w:tcPr>
          <w:p w14:paraId="004F774E" w14:textId="77777777" w:rsidR="00796ADA" w:rsidRPr="00277B87" w:rsidRDefault="00796ADA" w:rsidP="00796ADA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" w:type="dxa"/>
          </w:tcPr>
          <w:p w14:paraId="03A0A436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6" w:type="dxa"/>
          </w:tcPr>
          <w:p w14:paraId="44C859ED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</w:tcPr>
          <w:p w14:paraId="552EA4AF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35" w:type="dxa"/>
          </w:tcPr>
          <w:p w14:paraId="7970C17C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75BBB22C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AF3334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" w:type="dxa"/>
            <w:vAlign w:val="bottom"/>
          </w:tcPr>
          <w:p w14:paraId="284C170D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0A1D1A4E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7" w:type="dxa"/>
            <w:vAlign w:val="bottom"/>
          </w:tcPr>
          <w:p w14:paraId="1986C7E1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2AEB64A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8" w:type="dxa"/>
            <w:vAlign w:val="bottom"/>
          </w:tcPr>
          <w:p w14:paraId="63940D85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1D7A2F3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42DB5D59" w14:textId="77777777" w:rsidR="005F5453" w:rsidRPr="00277B87" w:rsidRDefault="005F5453" w:rsidP="00812518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</w:p>
    <w:p w14:paraId="1C7F9043" w14:textId="77777777" w:rsidR="004B55ED" w:rsidRPr="00277B87" w:rsidRDefault="004B55ED" w:rsidP="00153FB2">
      <w:pPr>
        <w:spacing w:before="120" w:after="120"/>
        <w:jc w:val="thaiDistribute"/>
        <w:rPr>
          <w:rFonts w:ascii="Angsana New" w:hAnsi="Angsana New"/>
          <w:sz w:val="28"/>
          <w:cs/>
        </w:rPr>
        <w:sectPr w:rsidR="004B55ED" w:rsidRPr="00277B87" w:rsidSect="00DA317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1080" w:left="1152" w:header="720" w:footer="720" w:gutter="0"/>
          <w:paperSrc w:first="7" w:other="7"/>
          <w:cols w:space="720"/>
          <w:docGrid w:linePitch="360"/>
        </w:sectPr>
      </w:pPr>
    </w:p>
    <w:p w14:paraId="259A78E5" w14:textId="518ABE26" w:rsidR="00812518" w:rsidRPr="00277B87" w:rsidRDefault="00812518" w:rsidP="00E16D7E">
      <w:pPr>
        <w:spacing w:line="240" w:lineRule="atLeast"/>
        <w:ind w:left="360" w:hanging="360"/>
        <w:jc w:val="both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lastRenderedPageBreak/>
        <w:t>2</w:t>
      </w:r>
      <w:r w:rsidR="00B6706E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.</w:t>
      </w:r>
      <w:r w:rsidR="00573CE2" w:rsidRPr="00277B87">
        <w:rPr>
          <w:rFonts w:ascii="Angsana New" w:hAnsi="Angsana New"/>
          <w:b/>
          <w:bCs/>
          <w:color w:val="000000"/>
          <w:spacing w:val="-2"/>
          <w:sz w:val="28"/>
        </w:rPr>
        <w:t xml:space="preserve">4 </w:t>
      </w:r>
      <w:r w:rsidR="00573CE2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ภาระผูก</w:t>
      </w:r>
      <w:r w:rsidR="00E75E9F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พันอื่น</w:t>
      </w:r>
      <w:r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 xml:space="preserve"> </w:t>
      </w:r>
    </w:p>
    <w:p w14:paraId="00187FED" w14:textId="444484ED" w:rsidR="00F27801" w:rsidRPr="00277B87" w:rsidRDefault="00345AB9" w:rsidP="0048685B">
      <w:pPr>
        <w:spacing w:before="120" w:after="240" w:line="276" w:lineRule="auto"/>
        <w:ind w:left="360" w:right="-29" w:firstLine="9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45AB9">
        <w:rPr>
          <w:rFonts w:ascii="Angsana New" w:hAnsi="Angsana New" w:hint="cs"/>
          <w:sz w:val="28"/>
          <w:cs/>
          <w:lang w:eastAsia="x-none"/>
        </w:rPr>
        <w:t>กลุ่มบริษัทมีจำนวนเงินขั้นต่ำที่ต้องจ่ายในอนาคตภายใต้คำสั่งซื้อวัสดุก่อสร้าง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 ณ วันที่ 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>3</w:t>
      </w:r>
      <w:r w:rsidR="00796ADA">
        <w:rPr>
          <w:rFonts w:ascii="Angsana New" w:hAnsi="Angsana New"/>
          <w:color w:val="000000"/>
          <w:spacing w:val="-2"/>
          <w:sz w:val="28"/>
        </w:rPr>
        <w:t xml:space="preserve">1 </w:t>
      </w:r>
      <w:r w:rsidR="00796ADA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796ADA">
        <w:rPr>
          <w:rFonts w:ascii="Angsana New" w:hAnsi="Angsana New"/>
          <w:color w:val="000000"/>
          <w:spacing w:val="-2"/>
          <w:sz w:val="28"/>
        </w:rPr>
        <w:t>9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>และ</w:t>
      </w:r>
      <w:r w:rsidR="00023D74">
        <w:rPr>
          <w:rFonts w:ascii="Angsana New" w:hAnsi="Angsana New" w:hint="cs"/>
          <w:color w:val="000000"/>
          <w:spacing w:val="-2"/>
          <w:sz w:val="28"/>
          <w:cs/>
        </w:rPr>
        <w:t xml:space="preserve">                          </w:t>
      </w:r>
      <w:r w:rsidR="00796ADA">
        <w:rPr>
          <w:rFonts w:ascii="Angsana New" w:hAnsi="Angsana New"/>
          <w:color w:val="000000"/>
          <w:spacing w:val="-2"/>
          <w:sz w:val="28"/>
        </w:rPr>
        <w:t xml:space="preserve"> </w:t>
      </w:r>
      <w:r w:rsidR="00023D74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วันที่ 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796ADA">
        <w:rPr>
          <w:rFonts w:ascii="Angsana New" w:hAnsi="Angsana New"/>
          <w:color w:val="000000"/>
          <w:spacing w:val="-2"/>
          <w:sz w:val="28"/>
        </w:rPr>
        <w:t>8</w:t>
      </w:r>
      <w:r w:rsidR="00E75E9F" w:rsidRPr="00277B87">
        <w:rPr>
          <w:rFonts w:ascii="Angsana New" w:hAnsi="Angsana New"/>
          <w:color w:val="000000"/>
          <w:spacing w:val="-2"/>
          <w:sz w:val="28"/>
          <w:cs/>
        </w:rPr>
        <w:t xml:space="preserve"> มีรายละเอียดดังนี้ </w:t>
      </w:r>
      <w:r w:rsidR="00E75E9F" w:rsidRPr="00277B87">
        <w:rPr>
          <w:rFonts w:ascii="Angsana New" w:hAnsi="Angsana New"/>
          <w:color w:val="000000"/>
          <w:spacing w:val="-2"/>
          <w:sz w:val="28"/>
        </w:rPr>
        <w:t>(</w:t>
      </w:r>
      <w:r w:rsidR="009C3452" w:rsidRPr="00277B87">
        <w:rPr>
          <w:rFonts w:ascii="Angsana New" w:hAnsi="Angsana New"/>
          <w:sz w:val="28"/>
          <w:cs/>
        </w:rPr>
        <w:t>ข้อมูลทางการ</w:t>
      </w:r>
      <w:r w:rsidR="00E75E9F" w:rsidRPr="00277B87">
        <w:rPr>
          <w:rFonts w:ascii="Angsana New" w:hAnsi="Angsana New"/>
          <w:color w:val="000000"/>
          <w:spacing w:val="-2"/>
          <w:sz w:val="28"/>
          <w:cs/>
        </w:rPr>
        <w:t>เงิน</w:t>
      </w:r>
      <w:r w:rsidR="007A2056" w:rsidRPr="00277B87">
        <w:rPr>
          <w:rFonts w:ascii="Angsana New" w:hAnsi="Angsana New"/>
          <w:color w:val="000000"/>
          <w:spacing w:val="-2"/>
          <w:sz w:val="28"/>
          <w:cs/>
        </w:rPr>
        <w:t>เฉพาะกิจการ</w:t>
      </w:r>
      <w:r w:rsidR="007A2056" w:rsidRPr="00277B87">
        <w:rPr>
          <w:rFonts w:ascii="Angsana New" w:hAnsi="Angsana New"/>
          <w:color w:val="000000"/>
          <w:spacing w:val="-2"/>
          <w:sz w:val="28"/>
        </w:rPr>
        <w:t>:</w:t>
      </w:r>
      <w:r w:rsidR="007A2056" w:rsidRPr="00277B87">
        <w:rPr>
          <w:rFonts w:ascii="Angsana New" w:hAnsi="Angsana New"/>
          <w:color w:val="000000"/>
          <w:spacing w:val="-2"/>
          <w:sz w:val="28"/>
          <w:cs/>
        </w:rPr>
        <w:t xml:space="preserve"> ไม่มี</w:t>
      </w:r>
      <w:r w:rsidR="00E75E9F" w:rsidRPr="00277B87">
        <w:rPr>
          <w:rFonts w:ascii="Angsana New" w:hAnsi="Angsana New"/>
          <w:color w:val="000000"/>
          <w:spacing w:val="-2"/>
          <w:sz w:val="28"/>
        </w:rPr>
        <w:t>)</w:t>
      </w:r>
    </w:p>
    <w:tbl>
      <w:tblPr>
        <w:tblW w:w="936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90"/>
        <w:gridCol w:w="2342"/>
      </w:tblGrid>
      <w:tr w:rsidR="00812518" w:rsidRPr="00277B87" w14:paraId="32D9105C" w14:textId="77777777" w:rsidTr="008630C5">
        <w:trPr>
          <w:trHeight w:val="423"/>
          <w:tblHeader/>
        </w:trPr>
        <w:tc>
          <w:tcPr>
            <w:tcW w:w="4410" w:type="dxa"/>
          </w:tcPr>
          <w:p w14:paraId="321CAD74" w14:textId="77777777" w:rsidR="00812518" w:rsidRPr="00277B87" w:rsidRDefault="00812518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13700D4" w14:textId="77777777" w:rsidR="00812518" w:rsidRPr="00277B87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2" w:type="dxa"/>
            <w:gridSpan w:val="3"/>
          </w:tcPr>
          <w:p w14:paraId="062775A6" w14:textId="77777777" w:rsidR="00812518" w:rsidRPr="00277B87" w:rsidRDefault="00812518" w:rsidP="00EE714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812518" w:rsidRPr="00277B87" w14:paraId="30D91B36" w14:textId="77777777" w:rsidTr="008630C5">
        <w:trPr>
          <w:trHeight w:val="423"/>
          <w:tblHeader/>
        </w:trPr>
        <w:tc>
          <w:tcPr>
            <w:tcW w:w="4410" w:type="dxa"/>
          </w:tcPr>
          <w:p w14:paraId="4C5575F5" w14:textId="77777777" w:rsidR="00812518" w:rsidRPr="00277B87" w:rsidRDefault="00812518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59B1E5C" w14:textId="77777777" w:rsidR="00812518" w:rsidRPr="00277B87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2" w:type="dxa"/>
            <w:gridSpan w:val="3"/>
            <w:tcBorders>
              <w:bottom w:val="single" w:sz="4" w:space="0" w:color="auto"/>
            </w:tcBorders>
          </w:tcPr>
          <w:p w14:paraId="2AE8678B" w14:textId="7301BA42" w:rsidR="00812518" w:rsidRPr="00277B87" w:rsidRDefault="00C2196A" w:rsidP="00EE714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812518" w:rsidRPr="00277B87">
              <w:rPr>
                <w:rFonts w:ascii="Angsana New" w:hAnsi="Angsana New"/>
                <w:caps/>
                <w:sz w:val="28"/>
                <w:cs/>
              </w:rPr>
              <w:t>การเงินรวม</w:t>
            </w:r>
          </w:p>
        </w:tc>
      </w:tr>
      <w:tr w:rsidR="00796ADA" w:rsidRPr="00277B87" w14:paraId="0C512582" w14:textId="77777777" w:rsidTr="008630C5">
        <w:trPr>
          <w:trHeight w:val="372"/>
          <w:tblHeader/>
        </w:trPr>
        <w:tc>
          <w:tcPr>
            <w:tcW w:w="4410" w:type="dxa"/>
          </w:tcPr>
          <w:p w14:paraId="13F5A6AF" w14:textId="77777777" w:rsidR="00796ADA" w:rsidRPr="00277B87" w:rsidRDefault="00796ADA" w:rsidP="00796ADA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520846AA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28BBF5A" w14:textId="56878A8E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color w:val="000000"/>
                <w:spacing w:val="-2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pacing w:val="-2"/>
                <w:sz w:val="28"/>
              </w:rPr>
              <w:t>1</w:t>
            </w:r>
            <w:r w:rsidRPr="00277B87">
              <w:rPr>
                <w:rFonts w:ascii="Angsana New" w:hAnsi="Angsana New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8A022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</w:tcPr>
          <w:p w14:paraId="25641A49" w14:textId="0020ADFB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96ADA" w:rsidRPr="00277B87" w14:paraId="57262803" w14:textId="77777777" w:rsidTr="008630C5">
        <w:trPr>
          <w:trHeight w:val="372"/>
          <w:tblHeader/>
        </w:trPr>
        <w:tc>
          <w:tcPr>
            <w:tcW w:w="4410" w:type="dxa"/>
          </w:tcPr>
          <w:p w14:paraId="2018AE8A" w14:textId="77777777" w:rsidR="00796ADA" w:rsidRPr="00277B87" w:rsidRDefault="00796ADA" w:rsidP="00796ADA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6DECB474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CD3BB8E" w14:textId="3D892E48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51CF0256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</w:tcPr>
          <w:p w14:paraId="0D998F96" w14:textId="5B6FC3D1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796ADA" w:rsidRPr="00277B87" w14:paraId="1F189F30" w14:textId="77777777" w:rsidTr="0089480F">
        <w:trPr>
          <w:trHeight w:val="372"/>
          <w:tblHeader/>
        </w:trPr>
        <w:tc>
          <w:tcPr>
            <w:tcW w:w="4410" w:type="dxa"/>
          </w:tcPr>
          <w:p w14:paraId="6DD9CF9B" w14:textId="6925064B" w:rsidR="00796ADA" w:rsidRPr="00277B87" w:rsidRDefault="00796ADA" w:rsidP="00796AD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57FE6950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561B1394" w14:textId="4D74D8C1" w:rsidR="00796ADA" w:rsidRPr="00277B87" w:rsidRDefault="0089480F" w:rsidP="00796ADA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89480F">
              <w:rPr>
                <w:rFonts w:ascii="Angsana New" w:hAnsi="Angsana New"/>
                <w:sz w:val="28"/>
              </w:rPr>
              <w:t>74,533</w:t>
            </w:r>
          </w:p>
        </w:tc>
        <w:tc>
          <w:tcPr>
            <w:tcW w:w="90" w:type="dxa"/>
            <w:vAlign w:val="bottom"/>
          </w:tcPr>
          <w:p w14:paraId="67CAF5B9" w14:textId="77777777" w:rsidR="00796ADA" w:rsidRPr="00277B87" w:rsidRDefault="00796ADA" w:rsidP="00796ADA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2" w:type="dxa"/>
            <w:vAlign w:val="bottom"/>
          </w:tcPr>
          <w:p w14:paraId="704195B1" w14:textId="7CE1E6BC" w:rsidR="00796ADA" w:rsidRPr="00277B87" w:rsidRDefault="004500A2" w:rsidP="00796ADA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4500A2">
              <w:rPr>
                <w:rFonts w:ascii="Angsana New" w:hAnsi="Angsana New" w:hint="eastAsia"/>
                <w:sz w:val="28"/>
              </w:rPr>
              <w:t>53,104</w:t>
            </w:r>
          </w:p>
        </w:tc>
      </w:tr>
    </w:tbl>
    <w:p w14:paraId="177D924E" w14:textId="051E433B" w:rsidR="00573E73" w:rsidRPr="00277B87" w:rsidRDefault="00573E73" w:rsidP="000229B5">
      <w:pPr>
        <w:ind w:right="-29"/>
        <w:rPr>
          <w:rFonts w:ascii="Angsana New" w:hAnsi="Angsana New"/>
          <w:color w:val="000000"/>
          <w:spacing w:val="-2"/>
          <w:sz w:val="28"/>
        </w:rPr>
      </w:pPr>
    </w:p>
    <w:p w14:paraId="338EBE06" w14:textId="37BF60B7" w:rsidR="00896CC2" w:rsidRPr="00277B87" w:rsidRDefault="00FC3CD4" w:rsidP="00F77D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186439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BD5B86" w:rsidRPr="00277B87">
        <w:rPr>
          <w:rFonts w:ascii="Angsana New" w:hAnsi="Angsana New"/>
          <w:b/>
          <w:bCs/>
          <w:color w:val="000000"/>
          <w:spacing w:val="-2"/>
          <w:sz w:val="28"/>
        </w:rPr>
        <w:t>.</w:t>
      </w: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5</w:t>
      </w:r>
      <w:r w:rsidR="00E36560" w:rsidRPr="00277B87">
        <w:rPr>
          <w:rFonts w:ascii="Angsana New" w:hAnsi="Angsana New"/>
          <w:b/>
          <w:bCs/>
          <w:color w:val="000000"/>
          <w:spacing w:val="-2"/>
          <w:sz w:val="28"/>
        </w:rPr>
        <w:t xml:space="preserve"> </w:t>
      </w:r>
      <w:r w:rsidR="00896CC2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คดีความฟ้องร้อง</w:t>
      </w:r>
    </w:p>
    <w:p w14:paraId="5C494DBB" w14:textId="7D911784" w:rsidR="004F127F" w:rsidRPr="002E1A6A" w:rsidRDefault="00F97ECB" w:rsidP="008878C0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lang w:eastAsia="x-none"/>
        </w:rPr>
      </w:pPr>
      <w:r w:rsidRPr="002E1A6A">
        <w:rPr>
          <w:rFonts w:ascii="Angsana New" w:hAnsi="Angsana New"/>
          <w:sz w:val="28"/>
          <w:lang w:eastAsia="x-none"/>
        </w:rPr>
        <w:t>2</w:t>
      </w:r>
      <w:r w:rsidR="00055BCC" w:rsidRPr="002E1A6A">
        <w:rPr>
          <w:rFonts w:ascii="Angsana New" w:hAnsi="Angsana New"/>
          <w:sz w:val="28"/>
          <w:cs/>
          <w:lang w:eastAsia="x-none"/>
        </w:rPr>
        <w:t>2</w:t>
      </w:r>
      <w:r w:rsidRPr="002E1A6A">
        <w:rPr>
          <w:rFonts w:ascii="Angsana New" w:hAnsi="Angsana New"/>
          <w:sz w:val="28"/>
          <w:lang w:eastAsia="x-none"/>
        </w:rPr>
        <w:t>.5.</w:t>
      </w:r>
      <w:r w:rsidR="00707D58" w:rsidRPr="002E1A6A">
        <w:rPr>
          <w:rFonts w:ascii="Angsana New" w:hAnsi="Angsana New"/>
          <w:sz w:val="28"/>
          <w:lang w:eastAsia="x-none"/>
        </w:rPr>
        <w:t>1</w:t>
      </w:r>
      <w:r w:rsidRPr="002E1A6A">
        <w:rPr>
          <w:rFonts w:ascii="Angsana New" w:hAnsi="Angsana New"/>
          <w:sz w:val="28"/>
          <w:lang w:eastAsia="x-none"/>
        </w:rPr>
        <w:t xml:space="preserve"> </w:t>
      </w:r>
      <w:r w:rsidRPr="002E1A6A">
        <w:rPr>
          <w:rFonts w:ascii="Angsana New" w:hAnsi="Angsana New"/>
          <w:sz w:val="28"/>
          <w:cs/>
          <w:lang w:eastAsia="x-none"/>
        </w:rPr>
        <w:t>เมื่อวันที่</w:t>
      </w:r>
      <w:r w:rsidR="00A450E7">
        <w:rPr>
          <w:rFonts w:ascii="Angsana New" w:hAnsi="Angsana New"/>
          <w:sz w:val="28"/>
          <w:lang w:eastAsia="x-none"/>
        </w:rPr>
        <w:t xml:space="preserve"> 30 </w:t>
      </w:r>
      <w:r w:rsidRPr="002E1A6A">
        <w:rPr>
          <w:rFonts w:ascii="Angsana New" w:hAnsi="Angsana New"/>
          <w:sz w:val="28"/>
          <w:cs/>
          <w:lang w:eastAsia="x-none"/>
        </w:rPr>
        <w:t>มิถุนายน</w:t>
      </w:r>
      <w:r w:rsidR="00A450E7">
        <w:rPr>
          <w:rFonts w:ascii="Angsana New" w:hAnsi="Angsana New"/>
          <w:sz w:val="28"/>
          <w:lang w:eastAsia="x-none"/>
        </w:rPr>
        <w:t xml:space="preserve"> 2568 </w:t>
      </w:r>
      <w:r w:rsidRPr="002E1A6A">
        <w:rPr>
          <w:rFonts w:ascii="Angsana New" w:hAnsi="Angsana New"/>
          <w:sz w:val="28"/>
          <w:cs/>
          <w:lang w:eastAsia="x-none"/>
        </w:rPr>
        <w:t xml:space="preserve">บริษัทถูกฟ้องร้องต่อศาลแพ่งในข้อหาผิดสัญญาซื้อขายหุ้น </w:t>
      </w:r>
      <w:r w:rsidR="000D3F41" w:rsidRPr="002E1A6A">
        <w:rPr>
          <w:rFonts w:ascii="Angsana New" w:hAnsi="Angsana New"/>
          <w:sz w:val="28"/>
          <w:cs/>
          <w:lang w:eastAsia="x-none"/>
        </w:rPr>
        <w:t>โดยมีการ</w:t>
      </w:r>
      <w:r w:rsidRPr="002E1A6A">
        <w:rPr>
          <w:rFonts w:ascii="Angsana New" w:hAnsi="Angsana New"/>
          <w:sz w:val="28"/>
          <w:cs/>
          <w:lang w:eastAsia="x-none"/>
        </w:rPr>
        <w:t>เรียกค่าเสียหายเป็น</w:t>
      </w:r>
      <w:r w:rsidR="00675FD9" w:rsidRPr="002E1A6A">
        <w:rPr>
          <w:rFonts w:ascii="Angsana New" w:hAnsi="Angsana New"/>
          <w:sz w:val="28"/>
          <w:lang w:eastAsia="x-none"/>
        </w:rPr>
        <w:t xml:space="preserve">   </w:t>
      </w:r>
      <w:r w:rsidRPr="002E1A6A">
        <w:rPr>
          <w:rFonts w:ascii="Angsana New" w:hAnsi="Angsana New"/>
          <w:sz w:val="28"/>
          <w:cs/>
          <w:lang w:eastAsia="x-none"/>
        </w:rPr>
        <w:t>ทุนทรัพย์</w:t>
      </w:r>
      <w:r w:rsidR="000D3F41" w:rsidRPr="002E1A6A">
        <w:rPr>
          <w:rFonts w:ascii="Angsana New" w:hAnsi="Angsana New"/>
          <w:sz w:val="28"/>
          <w:cs/>
          <w:lang w:eastAsia="x-none"/>
        </w:rPr>
        <w:t>จำนวน</w:t>
      </w:r>
      <w:r w:rsidR="00A450E7">
        <w:rPr>
          <w:rFonts w:ascii="Angsana New" w:hAnsi="Angsana New"/>
          <w:sz w:val="28"/>
          <w:lang w:eastAsia="x-none"/>
        </w:rPr>
        <w:t xml:space="preserve"> 2.28 </w:t>
      </w:r>
      <w:r w:rsidRPr="002E1A6A">
        <w:rPr>
          <w:rFonts w:ascii="Angsana New" w:hAnsi="Angsana New"/>
          <w:sz w:val="28"/>
          <w:cs/>
          <w:lang w:eastAsia="x-none"/>
        </w:rPr>
        <w:t>ล้านบาท พร้อมดอกเบี้ย</w:t>
      </w:r>
      <w:r w:rsidR="000D3F41" w:rsidRPr="002E1A6A">
        <w:rPr>
          <w:rFonts w:ascii="Angsana New" w:hAnsi="Angsana New"/>
          <w:sz w:val="28"/>
          <w:cs/>
          <w:lang w:eastAsia="x-none"/>
        </w:rPr>
        <w:t>ในอัตรา</w:t>
      </w:r>
      <w:r w:rsidRPr="002E1A6A">
        <w:rPr>
          <w:rFonts w:ascii="Angsana New" w:hAnsi="Angsana New"/>
          <w:sz w:val="28"/>
          <w:cs/>
          <w:lang w:eastAsia="x-none"/>
        </w:rPr>
        <w:t>ร้อยละ</w:t>
      </w:r>
      <w:r w:rsidR="00F10D53">
        <w:rPr>
          <w:rFonts w:ascii="Angsana New" w:hAnsi="Angsana New"/>
          <w:sz w:val="28"/>
          <w:lang w:eastAsia="x-none"/>
        </w:rPr>
        <w:t xml:space="preserve"> </w:t>
      </w:r>
      <w:r w:rsidR="00A450E7">
        <w:rPr>
          <w:rFonts w:ascii="Angsana New" w:hAnsi="Angsana New"/>
          <w:sz w:val="28"/>
          <w:lang w:eastAsia="x-none"/>
        </w:rPr>
        <w:t xml:space="preserve">5.00 </w:t>
      </w:r>
      <w:r w:rsidRPr="002E1A6A">
        <w:rPr>
          <w:rFonts w:ascii="Angsana New" w:hAnsi="Angsana New"/>
          <w:sz w:val="28"/>
          <w:cs/>
          <w:lang w:eastAsia="x-none"/>
        </w:rPr>
        <w:t>ต่อปี ของเงินต้น</w:t>
      </w:r>
      <w:r w:rsidR="000D3F41" w:rsidRPr="002E1A6A">
        <w:rPr>
          <w:rFonts w:ascii="Angsana New" w:hAnsi="Angsana New"/>
          <w:sz w:val="28"/>
          <w:cs/>
          <w:lang w:eastAsia="x-none"/>
        </w:rPr>
        <w:t>จำนวน</w:t>
      </w:r>
      <w:r w:rsidR="00F10D53">
        <w:rPr>
          <w:rFonts w:ascii="Angsana New" w:hAnsi="Angsana New"/>
          <w:sz w:val="28"/>
          <w:lang w:eastAsia="x-none"/>
        </w:rPr>
        <w:t xml:space="preserve"> 2.00 </w:t>
      </w:r>
      <w:r w:rsidRPr="002E1A6A">
        <w:rPr>
          <w:rFonts w:ascii="Angsana New" w:hAnsi="Angsana New"/>
          <w:sz w:val="28"/>
          <w:cs/>
          <w:lang w:eastAsia="x-none"/>
        </w:rPr>
        <w:t xml:space="preserve">ล้านบาท </w:t>
      </w:r>
      <w:r w:rsidR="000D3F41" w:rsidRPr="002E1A6A">
        <w:rPr>
          <w:rFonts w:ascii="Angsana New" w:hAnsi="Angsana New"/>
          <w:sz w:val="28"/>
          <w:cs/>
          <w:lang w:eastAsia="x-none"/>
        </w:rPr>
        <w:t>คดี</w:t>
      </w:r>
      <w:r w:rsidRPr="002E1A6A">
        <w:rPr>
          <w:rFonts w:ascii="Angsana New" w:hAnsi="Angsana New"/>
          <w:sz w:val="28"/>
          <w:cs/>
          <w:lang w:eastAsia="x-none"/>
        </w:rPr>
        <w:t>ได้นัด</w:t>
      </w:r>
      <w:r w:rsidR="00EA7268" w:rsidRPr="002E1A6A">
        <w:rPr>
          <w:rFonts w:ascii="Angsana New" w:hAnsi="Angsana New"/>
          <w:sz w:val="28"/>
          <w:lang w:eastAsia="x-none"/>
        </w:rPr>
        <w:t xml:space="preserve">   </w:t>
      </w:r>
      <w:r w:rsidRPr="002E1A6A">
        <w:rPr>
          <w:rFonts w:ascii="Angsana New" w:hAnsi="Angsana New"/>
          <w:sz w:val="28"/>
          <w:cs/>
          <w:lang w:eastAsia="x-none"/>
        </w:rPr>
        <w:t>ชี้สองสถานเมื่อวันที่</w:t>
      </w:r>
      <w:r w:rsidR="00F10D53">
        <w:rPr>
          <w:rFonts w:ascii="Angsana New" w:hAnsi="Angsana New"/>
          <w:sz w:val="28"/>
          <w:lang w:eastAsia="x-none"/>
        </w:rPr>
        <w:t xml:space="preserve"> 16 </w:t>
      </w:r>
      <w:r w:rsidRPr="002E1A6A">
        <w:rPr>
          <w:rFonts w:ascii="Angsana New" w:hAnsi="Angsana New"/>
          <w:sz w:val="28"/>
          <w:cs/>
          <w:lang w:eastAsia="x-none"/>
        </w:rPr>
        <w:t>ตุลาคม</w:t>
      </w:r>
      <w:r w:rsidR="00F10D53">
        <w:rPr>
          <w:rFonts w:ascii="Angsana New" w:hAnsi="Angsana New"/>
          <w:sz w:val="28"/>
          <w:lang w:eastAsia="x-none"/>
        </w:rPr>
        <w:t xml:space="preserve"> 2568 </w:t>
      </w:r>
      <w:r w:rsidR="000D3F41" w:rsidRPr="002E1A6A">
        <w:rPr>
          <w:rFonts w:ascii="Angsana New" w:hAnsi="Angsana New"/>
          <w:sz w:val="28"/>
          <w:cs/>
          <w:lang w:eastAsia="x-none"/>
        </w:rPr>
        <w:t>และมีกำหนด</w:t>
      </w:r>
      <w:r w:rsidRPr="002E1A6A">
        <w:rPr>
          <w:rFonts w:ascii="Angsana New" w:hAnsi="Angsana New"/>
          <w:sz w:val="28"/>
          <w:cs/>
          <w:lang w:eastAsia="x-none"/>
        </w:rPr>
        <w:t>นัดสืบพยานในวันที่</w:t>
      </w:r>
      <w:r w:rsidR="00F10D53">
        <w:rPr>
          <w:rFonts w:ascii="Angsana New" w:hAnsi="Angsana New"/>
          <w:sz w:val="28"/>
          <w:lang w:eastAsia="x-none"/>
        </w:rPr>
        <w:t xml:space="preserve"> 8 </w:t>
      </w:r>
      <w:r w:rsidRPr="002E1A6A">
        <w:rPr>
          <w:rFonts w:ascii="Angsana New" w:hAnsi="Angsana New"/>
          <w:sz w:val="28"/>
          <w:cs/>
          <w:lang w:eastAsia="x-none"/>
        </w:rPr>
        <w:t>พฤษภาคม</w:t>
      </w:r>
      <w:r w:rsidR="00F10D53">
        <w:rPr>
          <w:rFonts w:ascii="Angsana New" w:hAnsi="Angsana New"/>
          <w:sz w:val="28"/>
          <w:lang w:eastAsia="x-none"/>
        </w:rPr>
        <w:t xml:space="preserve"> 2569 </w:t>
      </w:r>
      <w:r w:rsidR="005B7ABE" w:rsidRPr="002E1A6A">
        <w:rPr>
          <w:rFonts w:ascii="Angsana New" w:hAnsi="Angsana New"/>
          <w:sz w:val="28"/>
          <w:cs/>
          <w:lang w:eastAsia="x-none"/>
        </w:rPr>
        <w:t>โดยศาลกำหนดนัดฟังคำพิพากษาในวันที่</w:t>
      </w:r>
      <w:r w:rsidR="00F10D53">
        <w:rPr>
          <w:rFonts w:ascii="Angsana New" w:hAnsi="Angsana New"/>
          <w:sz w:val="28"/>
          <w:lang w:eastAsia="x-none"/>
        </w:rPr>
        <w:t xml:space="preserve"> 30 </w:t>
      </w:r>
      <w:r w:rsidR="005B7ABE" w:rsidRPr="002E1A6A">
        <w:rPr>
          <w:rFonts w:ascii="Angsana New" w:hAnsi="Angsana New"/>
          <w:sz w:val="28"/>
          <w:cs/>
          <w:lang w:eastAsia="x-none"/>
        </w:rPr>
        <w:t>มิถุนายน</w:t>
      </w:r>
      <w:r w:rsidR="00F10D53">
        <w:rPr>
          <w:rFonts w:ascii="Angsana New" w:hAnsi="Angsana New"/>
          <w:sz w:val="28"/>
          <w:lang w:eastAsia="x-none"/>
        </w:rPr>
        <w:t xml:space="preserve"> 2569 </w:t>
      </w:r>
      <w:r w:rsidR="005B7ABE" w:rsidRPr="002E1A6A">
        <w:rPr>
          <w:rFonts w:ascii="Angsana New" w:hAnsi="Angsana New"/>
          <w:sz w:val="28"/>
          <w:cs/>
          <w:lang w:eastAsia="x-none"/>
        </w:rPr>
        <w:t>ปัจจุบันคดีอยู่ระหว่าง</w:t>
      </w:r>
      <w:r w:rsidRPr="002E1A6A">
        <w:rPr>
          <w:rFonts w:ascii="Angsana New" w:hAnsi="Angsana New"/>
          <w:sz w:val="28"/>
          <w:cs/>
          <w:lang w:eastAsia="x-none"/>
        </w:rPr>
        <w:t>การพิจารณาของศาล บริษัท</w:t>
      </w:r>
      <w:r w:rsidR="002336BA" w:rsidRPr="002E1A6A">
        <w:rPr>
          <w:rFonts w:ascii="Angsana New" w:hAnsi="Angsana New"/>
          <w:sz w:val="28"/>
          <w:cs/>
          <w:lang w:eastAsia="x-none"/>
        </w:rPr>
        <w:t>จึง</w:t>
      </w:r>
      <w:r w:rsidRPr="002E1A6A">
        <w:rPr>
          <w:rFonts w:ascii="Angsana New" w:hAnsi="Angsana New"/>
          <w:sz w:val="28"/>
          <w:cs/>
          <w:lang w:eastAsia="x-none"/>
        </w:rPr>
        <w:t>ยัง</w:t>
      </w:r>
      <w:r w:rsidR="002336BA" w:rsidRPr="002E1A6A">
        <w:rPr>
          <w:rFonts w:ascii="Angsana New" w:hAnsi="Angsana New"/>
          <w:sz w:val="28"/>
          <w:cs/>
          <w:lang w:eastAsia="x-none"/>
        </w:rPr>
        <w:t>ไม่ได้</w:t>
      </w:r>
      <w:r w:rsidRPr="002E1A6A">
        <w:rPr>
          <w:rFonts w:ascii="Angsana New" w:hAnsi="Angsana New"/>
          <w:sz w:val="28"/>
          <w:cs/>
          <w:lang w:eastAsia="x-none"/>
        </w:rPr>
        <w:t>บันทึกประมาณการหนี้สิน (ดูหมายเหตุข้อ</w:t>
      </w:r>
      <w:r w:rsidR="00F10D53">
        <w:rPr>
          <w:rFonts w:ascii="Angsana New" w:hAnsi="Angsana New"/>
          <w:sz w:val="28"/>
          <w:lang w:eastAsia="x-none"/>
        </w:rPr>
        <w:t xml:space="preserve"> 9</w:t>
      </w:r>
      <w:r w:rsidRPr="002E1A6A">
        <w:rPr>
          <w:rFonts w:ascii="Angsana New" w:hAnsi="Angsana New"/>
          <w:sz w:val="28"/>
          <w:lang w:eastAsia="x-none"/>
        </w:rPr>
        <w:t>)</w:t>
      </w:r>
    </w:p>
    <w:p w14:paraId="127AFEF9" w14:textId="2E3345EC" w:rsidR="004F127F" w:rsidRPr="002E1A6A" w:rsidRDefault="004F127F" w:rsidP="008878C0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lang w:eastAsia="x-none"/>
        </w:rPr>
      </w:pPr>
      <w:r w:rsidRPr="002E1A6A">
        <w:rPr>
          <w:rFonts w:ascii="Angsana New" w:hAnsi="Angsana New"/>
          <w:sz w:val="28"/>
        </w:rPr>
        <w:t>2</w:t>
      </w:r>
      <w:r w:rsidR="00055BCC" w:rsidRPr="002E1A6A">
        <w:rPr>
          <w:rFonts w:ascii="Angsana New" w:hAnsi="Angsana New"/>
          <w:sz w:val="28"/>
          <w:cs/>
        </w:rPr>
        <w:t>2</w:t>
      </w:r>
      <w:r w:rsidRPr="002E1A6A">
        <w:rPr>
          <w:rFonts w:ascii="Angsana New" w:hAnsi="Angsana New"/>
          <w:sz w:val="28"/>
        </w:rPr>
        <w:t>.5.</w:t>
      </w:r>
      <w:r w:rsidR="00C32AA0" w:rsidRPr="002E1A6A">
        <w:rPr>
          <w:rFonts w:ascii="Angsana New" w:hAnsi="Angsana New"/>
          <w:sz w:val="28"/>
        </w:rPr>
        <w:t>2</w:t>
      </w:r>
      <w:r w:rsidRPr="002E1A6A">
        <w:rPr>
          <w:rFonts w:ascii="Angsana New" w:hAnsi="Angsana New"/>
          <w:sz w:val="28"/>
          <w:cs/>
        </w:rPr>
        <w:t xml:space="preserve"> </w:t>
      </w:r>
      <w:r w:rsidRPr="002E1A6A">
        <w:rPr>
          <w:rFonts w:ascii="Angsana New" w:hAnsi="Angsana New"/>
          <w:sz w:val="28"/>
          <w:cs/>
          <w:lang w:eastAsia="x-none"/>
        </w:rPr>
        <w:t>เมื่อวันที่</w:t>
      </w:r>
      <w:r w:rsidR="00F10D53">
        <w:rPr>
          <w:rFonts w:ascii="Angsana New" w:hAnsi="Angsana New"/>
          <w:sz w:val="28"/>
          <w:lang w:eastAsia="x-none"/>
        </w:rPr>
        <w:t xml:space="preserve"> 6 </w:t>
      </w:r>
      <w:r w:rsidRPr="002E1A6A">
        <w:rPr>
          <w:rFonts w:ascii="Angsana New" w:hAnsi="Angsana New"/>
          <w:sz w:val="28"/>
          <w:cs/>
          <w:lang w:eastAsia="x-none"/>
        </w:rPr>
        <w:t>พฤศจิกายน</w:t>
      </w:r>
      <w:r w:rsidR="00F10D53">
        <w:rPr>
          <w:rFonts w:ascii="Angsana New" w:hAnsi="Angsana New"/>
          <w:sz w:val="28"/>
          <w:lang w:eastAsia="x-none"/>
        </w:rPr>
        <w:t xml:space="preserve"> 2568 </w:t>
      </w:r>
      <w:r w:rsidRPr="002E1A6A">
        <w:rPr>
          <w:rFonts w:ascii="Angsana New" w:hAnsi="Angsana New"/>
          <w:sz w:val="28"/>
          <w:cs/>
          <w:lang w:eastAsia="x-none"/>
        </w:rPr>
        <w:t>บริษัทในฐานะโจทก์ ได้ยื่นฟ้องคดีแพ่งต่อศาลแพ่ง จำนวน</w:t>
      </w:r>
      <w:r w:rsidR="00F10D53">
        <w:rPr>
          <w:rFonts w:ascii="Angsana New" w:hAnsi="Angsana New"/>
          <w:sz w:val="28"/>
          <w:lang w:eastAsia="x-none"/>
        </w:rPr>
        <w:t xml:space="preserve"> 2 </w:t>
      </w:r>
      <w:r w:rsidRPr="002E1A6A">
        <w:rPr>
          <w:rFonts w:ascii="Angsana New" w:hAnsi="Angsana New"/>
          <w:sz w:val="28"/>
          <w:cs/>
          <w:lang w:eastAsia="x-none"/>
        </w:rPr>
        <w:t>คดี ต่อบริษัทจำกัด</w:t>
      </w:r>
      <w:r w:rsidR="00F10D53">
        <w:rPr>
          <w:rFonts w:ascii="Angsana New" w:hAnsi="Angsana New"/>
          <w:sz w:val="28"/>
          <w:lang w:eastAsia="x-none"/>
        </w:rPr>
        <w:t xml:space="preserve"> 2 </w:t>
      </w:r>
      <w:r w:rsidRPr="002E1A6A">
        <w:rPr>
          <w:rFonts w:ascii="Angsana New" w:hAnsi="Angsana New"/>
          <w:sz w:val="28"/>
          <w:cs/>
          <w:lang w:eastAsia="x-none"/>
        </w:rPr>
        <w:t>แห่ง เกี่ยวกับสัญญาเงินกู้และการบังคับหลักประกันที่จำนำไว้ เนื่องจากจำเลยผิดนัดชำระเงินต้น ดอกเบี้ย และดอกเบี้ยผิดนัด</w:t>
      </w:r>
      <w:r w:rsidRPr="0015286C">
        <w:rPr>
          <w:rFonts w:ascii="Angsana New" w:hAnsi="Angsana New"/>
          <w:spacing w:val="-4"/>
          <w:sz w:val="28"/>
          <w:cs/>
          <w:lang w:eastAsia="x-none"/>
        </w:rPr>
        <w:t>ตามสัญญา โดยมีทุนทรัพย์ฟ้องจำนวน</w:t>
      </w:r>
      <w:r w:rsidR="00F10D53" w:rsidRPr="0015286C">
        <w:rPr>
          <w:rFonts w:ascii="Angsana New" w:hAnsi="Angsana New"/>
          <w:spacing w:val="-4"/>
          <w:sz w:val="28"/>
          <w:lang w:eastAsia="x-none"/>
        </w:rPr>
        <w:t xml:space="preserve"> 141.00 </w:t>
      </w:r>
      <w:r w:rsidRPr="0015286C">
        <w:rPr>
          <w:rFonts w:ascii="Angsana New" w:hAnsi="Angsana New"/>
          <w:spacing w:val="-4"/>
          <w:sz w:val="28"/>
          <w:cs/>
          <w:lang w:eastAsia="x-none"/>
        </w:rPr>
        <w:t>ล้านบาท และ</w:t>
      </w:r>
      <w:r w:rsidR="00F10D53" w:rsidRPr="0015286C">
        <w:rPr>
          <w:rFonts w:ascii="Angsana New" w:hAnsi="Angsana New"/>
          <w:spacing w:val="-4"/>
          <w:sz w:val="28"/>
          <w:lang w:eastAsia="x-none"/>
        </w:rPr>
        <w:t xml:space="preserve"> 83.76 </w:t>
      </w:r>
      <w:r w:rsidRPr="0015286C">
        <w:rPr>
          <w:rFonts w:ascii="Angsana New" w:hAnsi="Angsana New"/>
          <w:spacing w:val="-4"/>
          <w:sz w:val="28"/>
          <w:cs/>
          <w:lang w:eastAsia="x-none"/>
        </w:rPr>
        <w:t>ล้าน</w:t>
      </w:r>
      <w:r w:rsidRPr="002A7C5E">
        <w:rPr>
          <w:rFonts w:ascii="Angsana New" w:hAnsi="Angsana New"/>
          <w:spacing w:val="-4"/>
          <w:sz w:val="28"/>
          <w:cs/>
          <w:lang w:eastAsia="x-none"/>
        </w:rPr>
        <w:t xml:space="preserve">บาท </w:t>
      </w:r>
      <w:r w:rsidR="006B1431" w:rsidRPr="002A7C5E">
        <w:rPr>
          <w:rFonts w:ascii="Angsana New" w:hAnsi="Angsana New" w:hint="cs"/>
          <w:spacing w:val="-4"/>
          <w:sz w:val="28"/>
          <w:cs/>
          <w:lang w:eastAsia="x-none"/>
        </w:rPr>
        <w:t>ต่อมา</w:t>
      </w:r>
      <w:r w:rsidRPr="002A7C5E">
        <w:rPr>
          <w:rFonts w:ascii="Angsana New" w:hAnsi="Angsana New"/>
          <w:spacing w:val="-4"/>
          <w:sz w:val="28"/>
          <w:cs/>
          <w:lang w:eastAsia="x-none"/>
        </w:rPr>
        <w:t>คดี</w:t>
      </w:r>
      <w:r w:rsidR="00570098">
        <w:rPr>
          <w:rFonts w:ascii="Angsana New" w:hAnsi="Angsana New" w:hint="cs"/>
          <w:spacing w:val="-4"/>
          <w:sz w:val="28"/>
          <w:cs/>
          <w:lang w:eastAsia="x-none"/>
        </w:rPr>
        <w:t>มีนัด</w:t>
      </w:r>
      <w:r w:rsidR="00246319" w:rsidRPr="002A7C5E">
        <w:rPr>
          <w:rFonts w:ascii="Angsana New" w:hAnsi="Angsana New"/>
          <w:spacing w:val="-4"/>
          <w:sz w:val="28"/>
          <w:cs/>
          <w:lang w:eastAsia="x-none"/>
        </w:rPr>
        <w:t>ไกล่เกลี่ย</w:t>
      </w:r>
      <w:r w:rsidR="001E3F6B">
        <w:rPr>
          <w:rFonts w:ascii="Angsana New" w:hAnsi="Angsana New" w:hint="cs"/>
          <w:spacing w:val="-4"/>
          <w:sz w:val="28"/>
          <w:cs/>
          <w:lang w:eastAsia="x-none"/>
        </w:rPr>
        <w:t>ใน</w:t>
      </w:r>
      <w:r w:rsidRPr="002A7C5E">
        <w:rPr>
          <w:rFonts w:ascii="Angsana New" w:hAnsi="Angsana New"/>
          <w:spacing w:val="-4"/>
          <w:sz w:val="28"/>
          <w:cs/>
          <w:lang w:eastAsia="x-none"/>
        </w:rPr>
        <w:t>วันที่</w:t>
      </w:r>
      <w:r w:rsidR="00F10D53" w:rsidRPr="002A7C5E">
        <w:rPr>
          <w:rFonts w:ascii="Angsana New" w:hAnsi="Angsana New"/>
          <w:spacing w:val="-4"/>
          <w:sz w:val="28"/>
          <w:lang w:eastAsia="x-none"/>
        </w:rPr>
        <w:t xml:space="preserve"> </w:t>
      </w:r>
      <w:r w:rsidR="007A0104">
        <w:rPr>
          <w:rFonts w:ascii="Angsana New" w:hAnsi="Angsana New" w:hint="cs"/>
          <w:spacing w:val="-4"/>
          <w:sz w:val="28"/>
          <w:cs/>
          <w:lang w:eastAsia="x-none"/>
        </w:rPr>
        <w:t xml:space="preserve">                     </w:t>
      </w:r>
      <w:r w:rsidR="001E3F6B">
        <w:rPr>
          <w:rFonts w:ascii="Angsana New" w:hAnsi="Angsana New" w:hint="cs"/>
          <w:spacing w:val="-4"/>
          <w:sz w:val="28"/>
          <w:cs/>
          <w:lang w:eastAsia="x-none"/>
        </w:rPr>
        <w:t xml:space="preserve"> </w:t>
      </w:r>
      <w:r w:rsidR="007A0104">
        <w:rPr>
          <w:rFonts w:ascii="Angsana New" w:hAnsi="Angsana New" w:hint="cs"/>
          <w:spacing w:val="-4"/>
          <w:sz w:val="28"/>
          <w:cs/>
          <w:lang w:eastAsia="x-none"/>
        </w:rPr>
        <w:t xml:space="preserve">   </w:t>
      </w:r>
      <w:r w:rsidR="00F10D53" w:rsidRPr="002A7C5E">
        <w:rPr>
          <w:rFonts w:ascii="Angsana New" w:hAnsi="Angsana New"/>
          <w:spacing w:val="-4"/>
          <w:sz w:val="28"/>
          <w:lang w:eastAsia="x-none"/>
        </w:rPr>
        <w:t xml:space="preserve">2 </w:t>
      </w:r>
      <w:r w:rsidR="00EA70A8" w:rsidRPr="002A7C5E">
        <w:rPr>
          <w:rFonts w:ascii="Angsana New" w:hAnsi="Angsana New"/>
          <w:spacing w:val="-4"/>
          <w:sz w:val="28"/>
          <w:cs/>
          <w:lang w:eastAsia="x-none"/>
        </w:rPr>
        <w:t>มิถุนายน</w:t>
      </w:r>
      <w:r w:rsidR="00F10D53" w:rsidRPr="002A7C5E">
        <w:rPr>
          <w:rFonts w:ascii="Angsana New" w:hAnsi="Angsana New"/>
          <w:spacing w:val="-4"/>
          <w:sz w:val="28"/>
          <w:lang w:eastAsia="x-none"/>
        </w:rPr>
        <w:t xml:space="preserve"> 2569</w:t>
      </w:r>
      <w:r w:rsidR="00F10D53">
        <w:rPr>
          <w:rFonts w:ascii="Angsana New" w:hAnsi="Angsana New"/>
          <w:sz w:val="28"/>
          <w:lang w:eastAsia="x-none"/>
        </w:rPr>
        <w:t xml:space="preserve"> </w:t>
      </w:r>
      <w:r w:rsidR="00246319" w:rsidRPr="002E1A6A">
        <w:rPr>
          <w:rFonts w:ascii="Angsana New" w:hAnsi="Angsana New"/>
          <w:sz w:val="28"/>
          <w:cs/>
          <w:lang w:eastAsia="x-none"/>
        </w:rPr>
        <w:t>และมีกำหนดนัดชี้สองสถาน</w:t>
      </w:r>
      <w:r w:rsidRPr="002E1A6A">
        <w:rPr>
          <w:rFonts w:ascii="Angsana New" w:hAnsi="Angsana New"/>
          <w:sz w:val="28"/>
          <w:cs/>
          <w:lang w:eastAsia="x-none"/>
        </w:rPr>
        <w:t>ในวันที่</w:t>
      </w:r>
      <w:r w:rsidR="00F10D53">
        <w:rPr>
          <w:rFonts w:ascii="Angsana New" w:hAnsi="Angsana New"/>
          <w:sz w:val="28"/>
          <w:lang w:eastAsia="x-none"/>
        </w:rPr>
        <w:t xml:space="preserve"> 22 </w:t>
      </w:r>
      <w:r w:rsidR="001E1AC7" w:rsidRPr="002E1A6A">
        <w:rPr>
          <w:rFonts w:ascii="Angsana New" w:hAnsi="Angsana New"/>
          <w:sz w:val="28"/>
          <w:cs/>
          <w:lang w:eastAsia="x-none"/>
        </w:rPr>
        <w:t>มิถุนายน</w:t>
      </w:r>
      <w:r w:rsidR="00F10D53">
        <w:rPr>
          <w:rFonts w:ascii="Angsana New" w:hAnsi="Angsana New"/>
          <w:sz w:val="28"/>
          <w:lang w:eastAsia="x-none"/>
        </w:rPr>
        <w:t xml:space="preserve"> 2569</w:t>
      </w:r>
    </w:p>
    <w:p w14:paraId="07B199E8" w14:textId="1D230D11" w:rsidR="00C32AA0" w:rsidRPr="00CF57C5" w:rsidRDefault="00393ED9" w:rsidP="00C32AA0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cs/>
          <w:lang w:eastAsia="x-none"/>
        </w:rPr>
      </w:pPr>
      <w:r w:rsidRPr="002E1A6A">
        <w:rPr>
          <w:rFonts w:ascii="Angsana New" w:hAnsi="Angsana New"/>
          <w:sz w:val="28"/>
        </w:rPr>
        <w:t>2</w:t>
      </w:r>
      <w:r w:rsidR="00055BCC" w:rsidRPr="002E1A6A">
        <w:rPr>
          <w:rFonts w:ascii="Angsana New" w:hAnsi="Angsana New"/>
          <w:sz w:val="28"/>
          <w:cs/>
        </w:rPr>
        <w:t>2</w:t>
      </w:r>
      <w:r w:rsidRPr="002E1A6A">
        <w:rPr>
          <w:rFonts w:ascii="Angsana New" w:hAnsi="Angsana New"/>
          <w:sz w:val="28"/>
        </w:rPr>
        <w:t>.5.</w:t>
      </w:r>
      <w:r w:rsidR="00C32AA0" w:rsidRPr="002E1A6A">
        <w:rPr>
          <w:rFonts w:ascii="Angsana New" w:hAnsi="Angsana New"/>
          <w:sz w:val="28"/>
        </w:rPr>
        <w:t>3</w:t>
      </w:r>
      <w:r w:rsidRPr="002E1A6A">
        <w:rPr>
          <w:rFonts w:ascii="Angsana New" w:hAnsi="Angsana New"/>
          <w:sz w:val="28"/>
          <w:cs/>
        </w:rPr>
        <w:t xml:space="preserve"> </w:t>
      </w:r>
      <w:r w:rsidRPr="002E1A6A">
        <w:rPr>
          <w:rFonts w:ascii="Angsana New" w:hAnsi="Angsana New"/>
          <w:sz w:val="28"/>
          <w:cs/>
          <w:lang w:eastAsia="x-none"/>
        </w:rPr>
        <w:tab/>
      </w:r>
      <w:r w:rsidR="003F452D" w:rsidRPr="002E1A6A">
        <w:rPr>
          <w:rFonts w:ascii="Angsana New" w:hAnsi="Angsana New"/>
          <w:sz w:val="28"/>
          <w:cs/>
          <w:lang w:eastAsia="x-none"/>
        </w:rPr>
        <w:t>เมื่อวันที่</w:t>
      </w:r>
      <w:r w:rsidR="00670EAA">
        <w:rPr>
          <w:rFonts w:ascii="Angsana New" w:hAnsi="Angsana New"/>
          <w:sz w:val="28"/>
          <w:lang w:eastAsia="x-none"/>
        </w:rPr>
        <w:t xml:space="preserve"> 16 </w:t>
      </w:r>
      <w:r w:rsidR="003F452D" w:rsidRPr="002E1A6A">
        <w:rPr>
          <w:rFonts w:ascii="Angsana New" w:hAnsi="Angsana New"/>
          <w:sz w:val="28"/>
          <w:cs/>
          <w:lang w:eastAsia="x-none"/>
        </w:rPr>
        <w:t>กุมภาพันธ์</w:t>
      </w:r>
      <w:r w:rsidR="00670EAA">
        <w:rPr>
          <w:rFonts w:ascii="Angsana New" w:hAnsi="Angsana New"/>
          <w:sz w:val="28"/>
          <w:lang w:eastAsia="x-none"/>
        </w:rPr>
        <w:t xml:space="preserve"> 2569 </w:t>
      </w:r>
      <w:r w:rsidR="003F452D" w:rsidRPr="002E1A6A">
        <w:rPr>
          <w:rFonts w:ascii="Angsana New" w:hAnsi="Angsana New"/>
          <w:sz w:val="28"/>
          <w:cs/>
          <w:lang w:eastAsia="x-none"/>
        </w:rPr>
        <w:t>บริษัทได้ยื่นฟ้องร้องดำเนินคดีอาญาต่อบุคคลหลายรายโดยเรียกค่าเสียหายเป็นจำนวนประมาณ</w:t>
      </w:r>
      <w:r w:rsidR="00B112EE">
        <w:rPr>
          <w:rFonts w:ascii="Angsana New" w:hAnsi="Angsana New"/>
          <w:sz w:val="28"/>
          <w:lang w:eastAsia="x-none"/>
        </w:rPr>
        <w:t xml:space="preserve"> 115 </w:t>
      </w:r>
      <w:r w:rsidR="003F452D" w:rsidRPr="002E1A6A">
        <w:rPr>
          <w:rFonts w:ascii="Angsana New" w:hAnsi="Angsana New"/>
          <w:sz w:val="28"/>
          <w:cs/>
          <w:lang w:eastAsia="x-none"/>
        </w:rPr>
        <w:t>ล้านบาท ซึ่งเกี่ยวข้องกับเหตุการณ์ที่เกิดขึ้นในรอบระยะเวลาบัญชีก่อนหน้าปีปัจจุบัน อันอาจก่อให้เกิดความเสียหายแก่บริษัท ปัจจุบันคดีอยู่ระหว่างการพิจารณาของศาล โดย</w:t>
      </w:r>
      <w:r w:rsidR="00EA0268" w:rsidRPr="002E1A6A">
        <w:rPr>
          <w:rFonts w:ascii="Angsana New" w:hAnsi="Angsana New"/>
          <w:sz w:val="28"/>
          <w:cs/>
          <w:lang w:eastAsia="x-none"/>
        </w:rPr>
        <w:t>เมื่อ</w:t>
      </w:r>
      <w:r w:rsidR="003F452D" w:rsidRPr="002E1A6A">
        <w:rPr>
          <w:rFonts w:ascii="Angsana New" w:hAnsi="Angsana New"/>
          <w:sz w:val="28"/>
          <w:cs/>
          <w:lang w:eastAsia="x-none"/>
        </w:rPr>
        <w:t>วันที่</w:t>
      </w:r>
      <w:r w:rsidR="00B112EE">
        <w:rPr>
          <w:rFonts w:ascii="Angsana New" w:hAnsi="Angsana New"/>
          <w:sz w:val="28"/>
          <w:lang w:eastAsia="x-none"/>
        </w:rPr>
        <w:t xml:space="preserve"> 27 </w:t>
      </w:r>
      <w:r w:rsidR="003F452D" w:rsidRPr="002E1A6A">
        <w:rPr>
          <w:rFonts w:ascii="Angsana New" w:hAnsi="Angsana New"/>
          <w:sz w:val="28"/>
          <w:cs/>
          <w:lang w:eastAsia="x-none"/>
        </w:rPr>
        <w:t>เมษายน</w:t>
      </w:r>
      <w:r w:rsidR="00B112EE">
        <w:rPr>
          <w:rFonts w:ascii="Angsana New" w:hAnsi="Angsana New"/>
          <w:sz w:val="28"/>
          <w:lang w:eastAsia="x-none"/>
        </w:rPr>
        <w:t xml:space="preserve"> 2569 </w:t>
      </w:r>
      <w:r w:rsidR="00531DAB">
        <w:rPr>
          <w:rFonts w:ascii="Angsana New" w:hAnsi="Angsana New" w:hint="cs"/>
          <w:sz w:val="28"/>
          <w:cs/>
          <w:lang w:eastAsia="x-none"/>
        </w:rPr>
        <w:t>ศาลได้นัด</w:t>
      </w:r>
      <w:r w:rsidR="00D91F0C">
        <w:rPr>
          <w:rFonts w:ascii="Angsana New" w:hAnsi="Angsana New" w:hint="cs"/>
          <w:sz w:val="28"/>
          <w:cs/>
          <w:lang w:eastAsia="x-none"/>
        </w:rPr>
        <w:t>สืบพยาน</w:t>
      </w:r>
      <w:r w:rsidR="003E2759">
        <w:rPr>
          <w:rFonts w:ascii="Angsana New" w:hAnsi="Angsana New" w:hint="cs"/>
          <w:sz w:val="28"/>
          <w:cs/>
          <w:lang w:eastAsia="x-none"/>
        </w:rPr>
        <w:t>โ</w:t>
      </w:r>
      <w:r w:rsidR="00960668">
        <w:rPr>
          <w:rFonts w:ascii="Angsana New" w:hAnsi="Angsana New" w:hint="cs"/>
          <w:sz w:val="28"/>
          <w:cs/>
          <w:lang w:eastAsia="x-none"/>
        </w:rPr>
        <w:t>จทก์</w:t>
      </w:r>
      <w:r w:rsidR="003A0ECF">
        <w:rPr>
          <w:rFonts w:ascii="Angsana New" w:hAnsi="Angsana New" w:hint="cs"/>
          <w:sz w:val="28"/>
          <w:cs/>
          <w:lang w:eastAsia="x-none"/>
        </w:rPr>
        <w:t>นัดแรก</w:t>
      </w:r>
      <w:r w:rsidR="00D07824">
        <w:rPr>
          <w:rFonts w:ascii="Angsana New" w:hAnsi="Angsana New" w:hint="cs"/>
          <w:sz w:val="28"/>
          <w:cs/>
          <w:lang w:eastAsia="x-none"/>
        </w:rPr>
        <w:t xml:space="preserve"> </w:t>
      </w:r>
      <w:r w:rsidR="003F1AE7">
        <w:rPr>
          <w:rFonts w:ascii="Angsana New" w:hAnsi="Angsana New" w:hint="cs"/>
          <w:sz w:val="28"/>
          <w:cs/>
          <w:lang w:eastAsia="x-none"/>
        </w:rPr>
        <w:t xml:space="preserve">ซึ่งยังไม่แล้วเสร็จ </w:t>
      </w:r>
      <w:r w:rsidR="00D07824" w:rsidRPr="00D07824">
        <w:rPr>
          <w:rFonts w:ascii="Angsana New" w:hAnsi="Angsana New"/>
          <w:sz w:val="28"/>
          <w:cs/>
          <w:lang w:eastAsia="x-none"/>
        </w:rPr>
        <w:t>และได้นัดสืบพยานโจทก์ครั้งถัดไป</w:t>
      </w:r>
      <w:r w:rsidR="00EA0268" w:rsidRPr="002E1A6A">
        <w:rPr>
          <w:rFonts w:ascii="Angsana New" w:hAnsi="Angsana New"/>
          <w:sz w:val="28"/>
          <w:cs/>
          <w:lang w:eastAsia="x-none"/>
        </w:rPr>
        <w:t>ในวันที่</w:t>
      </w:r>
      <w:r w:rsidR="00B112EE">
        <w:rPr>
          <w:rFonts w:ascii="Angsana New" w:hAnsi="Angsana New"/>
          <w:sz w:val="28"/>
          <w:lang w:eastAsia="x-none"/>
        </w:rPr>
        <w:t xml:space="preserve"> 22 </w:t>
      </w:r>
      <w:r w:rsidR="00EA0268" w:rsidRPr="002E1A6A">
        <w:rPr>
          <w:rFonts w:ascii="Angsana New" w:hAnsi="Angsana New"/>
          <w:sz w:val="28"/>
          <w:cs/>
          <w:lang w:eastAsia="x-none"/>
        </w:rPr>
        <w:t>มิถุนายน</w:t>
      </w:r>
      <w:r w:rsidR="00B112EE">
        <w:rPr>
          <w:rFonts w:ascii="Angsana New" w:hAnsi="Angsana New"/>
          <w:sz w:val="28"/>
          <w:lang w:eastAsia="x-none"/>
        </w:rPr>
        <w:t xml:space="preserve"> 2569 </w:t>
      </w:r>
      <w:r w:rsidR="003F452D" w:rsidRPr="002E1A6A">
        <w:rPr>
          <w:rFonts w:ascii="Angsana New" w:hAnsi="Angsana New"/>
          <w:sz w:val="28"/>
          <w:cs/>
          <w:lang w:eastAsia="x-none"/>
        </w:rPr>
        <w:t xml:space="preserve">ทั้งนี้ ณ วันที่รายงาน </w:t>
      </w:r>
      <w:r w:rsidR="00524E0A">
        <w:rPr>
          <w:rFonts w:ascii="Angsana New" w:hAnsi="Angsana New" w:hint="cs"/>
          <w:sz w:val="28"/>
          <w:cs/>
          <w:lang w:eastAsia="x-none"/>
        </w:rPr>
        <w:t xml:space="preserve">   </w:t>
      </w:r>
      <w:r w:rsidR="003F452D" w:rsidRPr="002E1A6A">
        <w:rPr>
          <w:rFonts w:ascii="Angsana New" w:hAnsi="Angsana New"/>
          <w:sz w:val="28"/>
          <w:cs/>
          <w:lang w:eastAsia="x-none"/>
        </w:rPr>
        <w:t>ผลของคดียังไม่สามารถระบุได้อย่างแน่นอน และบริษัทมิได้รับรู้สินทรัพย์ใด ๆ ที่เกี่ยวข้องใน</w:t>
      </w:r>
      <w:r w:rsidR="008D7303">
        <w:rPr>
          <w:rFonts w:ascii="Angsana New" w:hAnsi="Angsana New" w:hint="cs"/>
          <w:sz w:val="28"/>
          <w:cs/>
          <w:lang w:eastAsia="x-none"/>
        </w:rPr>
        <w:t>ข้อมูลทางการเงิน</w:t>
      </w:r>
      <w:r w:rsidR="003F452D" w:rsidRPr="002E1A6A">
        <w:rPr>
          <w:rFonts w:ascii="Angsana New" w:hAnsi="Angsana New"/>
          <w:sz w:val="28"/>
          <w:cs/>
          <w:lang w:eastAsia="x-none"/>
        </w:rPr>
        <w:t>นี้</w:t>
      </w:r>
    </w:p>
    <w:p w14:paraId="57567577" w14:textId="77777777" w:rsidR="00C32AA0" w:rsidRPr="00C32AA0" w:rsidRDefault="00C32AA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  <w:lang w:eastAsia="x-none"/>
        </w:rPr>
      </w:pPr>
      <w:r w:rsidRPr="00C32AA0">
        <w:rPr>
          <w:rFonts w:ascii="Angsana New" w:hAnsi="Angsana New"/>
          <w:sz w:val="28"/>
          <w:cs/>
          <w:lang w:eastAsia="x-none"/>
        </w:rPr>
        <w:br w:type="page"/>
      </w:r>
    </w:p>
    <w:p w14:paraId="47593FC8" w14:textId="13E401FD" w:rsidR="008E3CB1" w:rsidRPr="0005686A" w:rsidRDefault="004C2A90" w:rsidP="00282028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cs/>
          <w:lang w:eastAsia="x-none"/>
        </w:rPr>
      </w:pPr>
      <w:r w:rsidRPr="00CF57C5">
        <w:rPr>
          <w:rFonts w:ascii="Angsana New" w:hAnsi="Angsana New"/>
          <w:sz w:val="28"/>
        </w:rPr>
        <w:lastRenderedPageBreak/>
        <w:t>2</w:t>
      </w:r>
      <w:r w:rsidR="00055BCC">
        <w:rPr>
          <w:rFonts w:ascii="Angsana New" w:hAnsi="Angsana New" w:hint="cs"/>
          <w:sz w:val="28"/>
          <w:cs/>
        </w:rPr>
        <w:t>2</w:t>
      </w:r>
      <w:r w:rsidR="00626F14" w:rsidRPr="00CF57C5">
        <w:rPr>
          <w:rFonts w:ascii="Angsana New" w:hAnsi="Angsana New"/>
          <w:sz w:val="28"/>
        </w:rPr>
        <w:t>.</w:t>
      </w:r>
      <w:r w:rsidR="007429BE" w:rsidRPr="00CF57C5">
        <w:rPr>
          <w:rFonts w:ascii="Angsana New" w:hAnsi="Angsana New"/>
          <w:sz w:val="28"/>
        </w:rPr>
        <w:t>5</w:t>
      </w:r>
      <w:r w:rsidR="00626F14" w:rsidRPr="00CF57C5">
        <w:rPr>
          <w:rFonts w:ascii="Angsana New" w:hAnsi="Angsana New"/>
          <w:sz w:val="28"/>
        </w:rPr>
        <w:t>.</w:t>
      </w:r>
      <w:r w:rsidR="00C32AA0" w:rsidRPr="00CF57C5">
        <w:rPr>
          <w:rFonts w:ascii="Angsana New" w:hAnsi="Angsana New"/>
          <w:sz w:val="28"/>
        </w:rPr>
        <w:t>4</w:t>
      </w:r>
      <w:r w:rsidR="00626F14" w:rsidRPr="00CF57C5">
        <w:rPr>
          <w:rFonts w:ascii="Angsana New" w:hAnsi="Angsana New"/>
          <w:sz w:val="28"/>
          <w:cs/>
        </w:rPr>
        <w:t xml:space="preserve"> </w:t>
      </w:r>
      <w:r w:rsidR="008E3CB1" w:rsidRPr="00CF57C5">
        <w:rPr>
          <w:rFonts w:ascii="Angsana New" w:hAnsi="Angsana New"/>
          <w:sz w:val="28"/>
          <w:cs/>
          <w:lang w:eastAsia="x-none"/>
        </w:rPr>
        <w:tab/>
        <w:t>ในระหว่างรอบระยะเวลา กลุ่มบริษัทย่อยได้รับหนังสือฟ้องร้องจากเจ้าหนี้จากกรณีผิดนัดชำระหนี้ตามสัญญาซื้อขายและบริการ</w:t>
      </w:r>
      <w:r w:rsidR="00A438A4">
        <w:rPr>
          <w:rFonts w:ascii="Angsana New" w:hAnsi="Angsana New" w:hint="cs"/>
          <w:sz w:val="28"/>
          <w:cs/>
          <w:lang w:eastAsia="x-none"/>
        </w:rPr>
        <w:t xml:space="preserve"> </w:t>
      </w:r>
      <w:r w:rsidR="008E3CB1" w:rsidRPr="00CF57C5">
        <w:rPr>
          <w:rFonts w:ascii="Angsana New" w:hAnsi="Angsana New"/>
          <w:sz w:val="28"/>
          <w:cs/>
          <w:lang w:eastAsia="x-none"/>
        </w:rPr>
        <w:t>โดยเจ้าหนี้ได้ยื่นฟ้องเรียกให้ชำระเงินจำนวน</w:t>
      </w:r>
      <w:r w:rsidR="00A450E7">
        <w:rPr>
          <w:rFonts w:ascii="Angsana New" w:hAnsi="Angsana New"/>
          <w:sz w:val="28"/>
          <w:lang w:eastAsia="x-none"/>
        </w:rPr>
        <w:t xml:space="preserve"> 0.56 </w:t>
      </w:r>
      <w:r w:rsidR="008E3CB1" w:rsidRPr="00CF57C5">
        <w:rPr>
          <w:rFonts w:ascii="Angsana New" w:hAnsi="Angsana New"/>
          <w:sz w:val="28"/>
          <w:cs/>
          <w:lang w:eastAsia="x-none"/>
        </w:rPr>
        <w:t>ล้านบาท และ</w:t>
      </w:r>
      <w:r w:rsidR="00A450E7">
        <w:rPr>
          <w:rFonts w:ascii="Angsana New" w:hAnsi="Angsana New"/>
          <w:sz w:val="28"/>
          <w:lang w:eastAsia="x-none"/>
        </w:rPr>
        <w:t xml:space="preserve"> 0.29 </w:t>
      </w:r>
      <w:r w:rsidR="008E3CB1" w:rsidRPr="00CF57C5">
        <w:rPr>
          <w:rFonts w:ascii="Angsana New" w:hAnsi="Angsana New"/>
          <w:sz w:val="28"/>
          <w:cs/>
          <w:lang w:eastAsia="x-none"/>
        </w:rPr>
        <w:t>ล้านบาท ตามลำดับ ต่อมาศาลได้มีการพิจารณาคดีบางส่วน ซึ่งกลุ่มบริษัทและบริษัทสามารถตกลงกับเจ้าหนี้ได้</w:t>
      </w:r>
      <w:r w:rsidR="00823420" w:rsidRPr="00CF57C5">
        <w:rPr>
          <w:rFonts w:ascii="Angsana New" w:hAnsi="Angsana New"/>
          <w:sz w:val="28"/>
          <w:cs/>
          <w:lang w:eastAsia="x-none"/>
        </w:rPr>
        <w:t>จำนวน</w:t>
      </w:r>
      <w:r w:rsidR="00A450E7">
        <w:rPr>
          <w:rFonts w:ascii="Angsana New" w:hAnsi="Angsana New"/>
          <w:sz w:val="28"/>
          <w:lang w:eastAsia="x-none"/>
        </w:rPr>
        <w:t xml:space="preserve"> 0.27 </w:t>
      </w:r>
      <w:r w:rsidR="00823420" w:rsidRPr="00CF57C5">
        <w:rPr>
          <w:rFonts w:ascii="Angsana New" w:hAnsi="Angsana New"/>
          <w:sz w:val="28"/>
          <w:cs/>
          <w:lang w:eastAsia="x-none"/>
        </w:rPr>
        <w:t>ล้านบาท</w:t>
      </w:r>
      <w:r w:rsidR="008E3CB1" w:rsidRPr="00CF57C5">
        <w:rPr>
          <w:rFonts w:ascii="Angsana New" w:hAnsi="Angsana New"/>
          <w:sz w:val="28"/>
          <w:cs/>
          <w:lang w:eastAsia="x-none"/>
        </w:rPr>
        <w:t xml:space="preserve"> โดยได้ทำสัญญาประนีประนอมยอมความและตกลงชำระหนี้ตามเงื่อนไขที่ระบุในสัญญา รวมถึงดอกเบี้ยที่เกี่ยวข้อง</w:t>
      </w:r>
      <w:r w:rsidR="00282028" w:rsidRPr="00CF57C5">
        <w:rPr>
          <w:rFonts w:ascii="Angsana New" w:hAnsi="Angsana New"/>
          <w:sz w:val="28"/>
          <w:cs/>
          <w:lang w:eastAsia="x-none"/>
        </w:rPr>
        <w:t xml:space="preserve"> </w:t>
      </w:r>
      <w:r w:rsidR="008E3CB1" w:rsidRPr="00CF57C5">
        <w:rPr>
          <w:rFonts w:ascii="Angsana New" w:hAnsi="Angsana New"/>
          <w:sz w:val="28"/>
          <w:cs/>
          <w:lang w:eastAsia="x-none"/>
        </w:rPr>
        <w:t xml:space="preserve">ณ วันที่รายงาน </w:t>
      </w:r>
      <w:r w:rsidR="00B725A3">
        <w:rPr>
          <w:rFonts w:ascii="Angsana New" w:hAnsi="Angsana New" w:hint="cs"/>
          <w:sz w:val="28"/>
          <w:cs/>
          <w:lang w:eastAsia="x-none"/>
        </w:rPr>
        <w:t xml:space="preserve">    </w:t>
      </w:r>
      <w:r w:rsidR="008E3CB1" w:rsidRPr="00CF57C5">
        <w:rPr>
          <w:rFonts w:ascii="Angsana New" w:hAnsi="Angsana New"/>
          <w:sz w:val="28"/>
          <w:cs/>
          <w:lang w:eastAsia="x-none"/>
        </w:rPr>
        <w:t>คดีความบางส่วนที่ยังไม่ได้ข้อยุติ อยู่ระหว่างกระบวนการไกล่เกลี่ยและการสืบพยานในศาลชั้นต้น</w:t>
      </w:r>
      <w:r w:rsidR="008E3CB1" w:rsidRPr="00282028">
        <w:rPr>
          <w:rFonts w:ascii="Angsana New" w:hAnsi="Angsana New"/>
          <w:sz w:val="28"/>
          <w:cs/>
          <w:lang w:eastAsia="x-none"/>
        </w:rPr>
        <w:t xml:space="preserve"> </w:t>
      </w:r>
    </w:p>
    <w:p w14:paraId="20E9E1F2" w14:textId="69C99D78" w:rsidR="002C411D" w:rsidRPr="00E420BE" w:rsidRDefault="002C411D" w:rsidP="00315321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E420BE">
        <w:rPr>
          <w:rFonts w:ascii="Angsana New" w:hAnsi="Angsana New"/>
          <w:b/>
          <w:bCs/>
          <w:sz w:val="28"/>
          <w:cs/>
        </w:rPr>
        <w:t>สัญญาที่สำคัญ</w:t>
      </w:r>
    </w:p>
    <w:p w14:paraId="078E7273" w14:textId="11F85540" w:rsidR="00172CCA" w:rsidRDefault="0062732C" w:rsidP="006F5532">
      <w:pPr>
        <w:pStyle w:val="ListParagraph"/>
        <w:spacing w:line="240" w:lineRule="atLeast"/>
        <w:ind w:left="360"/>
        <w:jc w:val="thaiDistribute"/>
        <w:rPr>
          <w:rFonts w:ascii="Angsana New" w:hAnsi="Angsana New"/>
          <w:sz w:val="28"/>
        </w:rPr>
      </w:pPr>
      <w:r w:rsidRPr="002301C5">
        <w:rPr>
          <w:rFonts w:ascii="Angsana New" w:hAnsi="Angsana New"/>
          <w:sz w:val="28"/>
          <w:cs/>
        </w:rPr>
        <w:t>ในเดือนมิถุนายน</w:t>
      </w:r>
      <w:r w:rsidR="00A450E7">
        <w:rPr>
          <w:rFonts w:ascii="Angsana New" w:hAnsi="Angsana New"/>
          <w:sz w:val="28"/>
        </w:rPr>
        <w:t xml:space="preserve"> 2568 </w:t>
      </w:r>
      <w:r w:rsidR="00AD1987">
        <w:rPr>
          <w:rFonts w:ascii="Angsana New" w:hAnsi="Angsana New" w:hint="cs"/>
          <w:sz w:val="28"/>
          <w:cs/>
        </w:rPr>
        <w:t>กลุ่ม</w:t>
      </w:r>
      <w:r w:rsidRPr="002301C5">
        <w:rPr>
          <w:rFonts w:ascii="Angsana New" w:hAnsi="Angsana New"/>
          <w:sz w:val="28"/>
          <w:cs/>
        </w:rPr>
        <w:t>บริษัทย่อยได้ลงนามในสัญญารับเหมาก่อสร้างโครงการ</w:t>
      </w:r>
      <w:r w:rsidR="00DC56F2" w:rsidRPr="002301C5">
        <w:rPr>
          <w:rFonts w:ascii="Angsana New" w:hAnsi="Angsana New" w:hint="cs"/>
          <w:sz w:val="28"/>
          <w:cs/>
        </w:rPr>
        <w:t>แห่งหนึ่ง</w:t>
      </w:r>
      <w:r w:rsidRPr="002301C5">
        <w:rPr>
          <w:rFonts w:ascii="Angsana New" w:hAnsi="Angsana New"/>
          <w:sz w:val="28"/>
          <w:cs/>
        </w:rPr>
        <w:t xml:space="preserve"> โดยเป็นการร่วมงานประเภทการดำเนินงานร่วมกัน ระหว่าง</w:t>
      </w:r>
      <w:r w:rsidR="00AD1987">
        <w:rPr>
          <w:rFonts w:ascii="Angsana New" w:hAnsi="Angsana New" w:hint="cs"/>
          <w:sz w:val="28"/>
          <w:cs/>
        </w:rPr>
        <w:t>กลุ่ม</w:t>
      </w:r>
      <w:r w:rsidRPr="002301C5">
        <w:rPr>
          <w:rFonts w:ascii="Angsana New" w:hAnsi="Angsana New"/>
          <w:sz w:val="28"/>
          <w:cs/>
        </w:rPr>
        <w:t xml:space="preserve">บริษัทย่อยกับบริษัทแห่งหนึ่ง ภายใต้สัญญาการร่วมการงานดังกล่าว </w:t>
      </w:r>
      <w:r w:rsidR="00AD1987">
        <w:rPr>
          <w:rFonts w:ascii="Angsana New" w:hAnsi="Angsana New" w:hint="cs"/>
          <w:sz w:val="28"/>
          <w:cs/>
        </w:rPr>
        <w:t>กลุ่ม</w:t>
      </w:r>
      <w:r w:rsidRPr="002301C5">
        <w:rPr>
          <w:rFonts w:ascii="Angsana New" w:hAnsi="Angsana New"/>
          <w:sz w:val="28"/>
          <w:cs/>
        </w:rPr>
        <w:t>บริษัท</w:t>
      </w:r>
      <w:r w:rsidR="00433337" w:rsidRPr="002301C5">
        <w:rPr>
          <w:rFonts w:ascii="Angsana New" w:hAnsi="Angsana New" w:hint="cs"/>
          <w:sz w:val="28"/>
          <w:cs/>
        </w:rPr>
        <w:t>ย่อย</w:t>
      </w:r>
      <w:r w:rsidRPr="002301C5">
        <w:rPr>
          <w:rFonts w:ascii="Angsana New" w:hAnsi="Angsana New"/>
          <w:sz w:val="28"/>
          <w:cs/>
        </w:rPr>
        <w:t>มีส่วนได้เสียในการดำเนินงานร่วมกันในกิจการร่วมการงานดังกล่าวเป็นจำนวน ร้อยละ</w:t>
      </w:r>
      <w:r w:rsidR="00A450E7">
        <w:rPr>
          <w:rFonts w:ascii="Angsana New" w:hAnsi="Angsana New"/>
          <w:sz w:val="28"/>
        </w:rPr>
        <w:t xml:space="preserve"> 34.50</w:t>
      </w:r>
    </w:p>
    <w:p w14:paraId="74D4F922" w14:textId="77777777" w:rsidR="00015158" w:rsidRPr="00291BE5" w:rsidRDefault="00015158" w:rsidP="00015158">
      <w:pPr>
        <w:pStyle w:val="ListParagraph"/>
        <w:numPr>
          <w:ilvl w:val="0"/>
          <w:numId w:val="1"/>
        </w:numPr>
        <w:tabs>
          <w:tab w:val="left" w:pos="9180"/>
        </w:tabs>
        <w:spacing w:before="240" w:after="120"/>
        <w:ind w:right="-266"/>
        <w:jc w:val="thaiDistribute"/>
        <w:rPr>
          <w:rFonts w:asciiTheme="majorBidi" w:hAnsiTheme="majorBidi" w:cstheme="majorBidi"/>
          <w:b/>
          <w:bCs/>
          <w:sz w:val="28"/>
        </w:rPr>
      </w:pPr>
      <w:r w:rsidRPr="00291BE5">
        <w:rPr>
          <w:rFonts w:asciiTheme="majorBidi" w:hAnsiTheme="majorBidi" w:cstheme="majorBidi"/>
          <w:b/>
          <w:bCs/>
          <w:sz w:val="28"/>
          <w:cs/>
        </w:rPr>
        <w:t>การจัดประเภทรายการใหม่</w:t>
      </w:r>
    </w:p>
    <w:p w14:paraId="33B65483" w14:textId="01C6B360" w:rsidR="00015158" w:rsidRDefault="00514ECC" w:rsidP="00514ECC">
      <w:pPr>
        <w:pStyle w:val="ListParagraph"/>
        <w:spacing w:line="240" w:lineRule="atLeast"/>
        <w:ind w:left="360"/>
        <w:jc w:val="thaiDistribute"/>
        <w:rPr>
          <w:rFonts w:asciiTheme="majorBidi" w:hAnsiTheme="majorBidi"/>
          <w:spacing w:val="-6"/>
          <w:sz w:val="28"/>
        </w:rPr>
      </w:pPr>
      <w:r w:rsidRPr="00514ECC">
        <w:rPr>
          <w:rFonts w:asciiTheme="majorBidi" w:hAnsiTheme="majorBidi"/>
          <w:spacing w:val="-6"/>
          <w:sz w:val="28"/>
          <w:cs/>
        </w:rPr>
        <w:t>กลุ่มบริษัทได้จัดประเภทการแสดงยอดยกมาต้น</w:t>
      </w:r>
      <w:r w:rsidR="0037018F">
        <w:rPr>
          <w:rFonts w:asciiTheme="majorBidi" w:hAnsiTheme="majorBidi" w:hint="cs"/>
          <w:spacing w:val="-6"/>
          <w:sz w:val="28"/>
          <w:cs/>
        </w:rPr>
        <w:t>รอบระยะเวลา</w:t>
      </w:r>
      <w:r w:rsidRPr="00514ECC">
        <w:rPr>
          <w:rFonts w:asciiTheme="majorBidi" w:hAnsiTheme="majorBidi"/>
          <w:spacing w:val="-6"/>
          <w:sz w:val="28"/>
          <w:cs/>
        </w:rPr>
        <w:t xml:space="preserve"> ณ วันที่ </w:t>
      </w:r>
      <w:r>
        <w:rPr>
          <w:rFonts w:asciiTheme="majorBidi" w:hAnsiTheme="majorBidi"/>
          <w:spacing w:val="-6"/>
          <w:sz w:val="28"/>
        </w:rPr>
        <w:t>1</w:t>
      </w:r>
      <w:r w:rsidRPr="00514ECC">
        <w:rPr>
          <w:rFonts w:asciiTheme="majorBidi" w:hAnsiTheme="majorBidi"/>
          <w:spacing w:val="-6"/>
          <w:sz w:val="28"/>
          <w:cs/>
        </w:rPr>
        <w:t xml:space="preserve"> มกราคม </w:t>
      </w:r>
      <w:r>
        <w:rPr>
          <w:rFonts w:asciiTheme="majorBidi" w:hAnsiTheme="majorBidi"/>
          <w:spacing w:val="-6"/>
          <w:sz w:val="28"/>
        </w:rPr>
        <w:t>2569</w:t>
      </w:r>
      <w:r w:rsidRPr="00514ECC">
        <w:rPr>
          <w:rFonts w:asciiTheme="majorBidi" w:hAnsiTheme="majorBidi"/>
          <w:spacing w:val="-6"/>
          <w:sz w:val="28"/>
          <w:cs/>
        </w:rPr>
        <w:t xml:space="preserve"> ใหม่ เพื่อให้การแสดงรายการสอดคล้องกัน </w:t>
      </w:r>
      <w:r w:rsidR="00CD52C8">
        <w:rPr>
          <w:rFonts w:asciiTheme="majorBidi" w:hAnsiTheme="majorBidi"/>
          <w:spacing w:val="-6"/>
          <w:sz w:val="28"/>
        </w:rPr>
        <w:t xml:space="preserve">       </w:t>
      </w:r>
      <w:r w:rsidRPr="00514ECC">
        <w:rPr>
          <w:rFonts w:asciiTheme="majorBidi" w:hAnsiTheme="majorBidi"/>
          <w:spacing w:val="-6"/>
          <w:sz w:val="28"/>
          <w:cs/>
        </w:rPr>
        <w:t>การจัดประเภทใหม่ดังกล่าวไม่มีผลกระทบต่อผลขาดทุนรวม สินทรัพย์รวม หนี้สินรวม ส่วนของผู้ถือหุ้นรวม และกระแสเงินสดรวมของกลุ่มบริษัท รายละเอียดมีดังนี้</w:t>
      </w:r>
    </w:p>
    <w:tbl>
      <w:tblPr>
        <w:tblW w:w="9339" w:type="dxa"/>
        <w:tblInd w:w="3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5"/>
        <w:gridCol w:w="1414"/>
        <w:gridCol w:w="179"/>
        <w:gridCol w:w="1507"/>
        <w:gridCol w:w="182"/>
        <w:gridCol w:w="1462"/>
      </w:tblGrid>
      <w:tr w:rsidR="00841C92" w:rsidRPr="0003152F" w14:paraId="4397FA1C" w14:textId="77777777">
        <w:trPr>
          <w:trHeight w:val="189"/>
        </w:trPr>
        <w:tc>
          <w:tcPr>
            <w:tcW w:w="4595" w:type="dxa"/>
          </w:tcPr>
          <w:p w14:paraId="31AE24CA" w14:textId="77777777" w:rsidR="00841C92" w:rsidRPr="0003152F" w:rsidRDefault="00841C92">
            <w:pPr>
              <w:spacing w:line="320" w:lineRule="exact"/>
              <w:ind w:left="180"/>
              <w:rPr>
                <w:rFonts w:asciiTheme="majorBidi" w:eastAsia="Cordia New" w:hAnsiTheme="majorBidi" w:cstheme="majorBidi"/>
                <w:bCs/>
                <w:sz w:val="28"/>
              </w:rPr>
            </w:pPr>
          </w:p>
        </w:tc>
        <w:tc>
          <w:tcPr>
            <w:tcW w:w="1414" w:type="dxa"/>
          </w:tcPr>
          <w:p w14:paraId="00C6315A" w14:textId="77777777" w:rsidR="00841C92" w:rsidRPr="0003152F" w:rsidRDefault="00841C92">
            <w:pPr>
              <w:spacing w:line="320" w:lineRule="exact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4E60069D" w14:textId="77777777" w:rsidR="00841C92" w:rsidRPr="0003152F" w:rsidRDefault="00841C92">
            <w:pPr>
              <w:spacing w:line="320" w:lineRule="exact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3151" w:type="dxa"/>
            <w:gridSpan w:val="3"/>
          </w:tcPr>
          <w:p w14:paraId="54EA825D" w14:textId="50AB8556" w:rsidR="00841C92" w:rsidRPr="0003152F" w:rsidRDefault="00CD6130">
            <w:pPr>
              <w:ind w:right="4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41C92" w:rsidRPr="0003152F" w14:paraId="44FE83F9" w14:textId="77777777">
        <w:tc>
          <w:tcPr>
            <w:tcW w:w="4595" w:type="dxa"/>
          </w:tcPr>
          <w:p w14:paraId="3862D339" w14:textId="77777777" w:rsidR="00841C92" w:rsidRPr="0003152F" w:rsidRDefault="00841C92">
            <w:pPr>
              <w:spacing w:line="320" w:lineRule="exact"/>
              <w:ind w:left="180"/>
              <w:rPr>
                <w:rFonts w:asciiTheme="majorBidi" w:eastAsia="Cordia New" w:hAnsiTheme="majorBidi" w:cstheme="majorBidi"/>
                <w:bCs/>
                <w:sz w:val="28"/>
              </w:rPr>
            </w:pPr>
          </w:p>
        </w:tc>
        <w:tc>
          <w:tcPr>
            <w:tcW w:w="4744" w:type="dxa"/>
            <w:gridSpan w:val="5"/>
            <w:tcBorders>
              <w:bottom w:val="single" w:sz="4" w:space="0" w:color="auto"/>
            </w:tcBorders>
          </w:tcPr>
          <w:p w14:paraId="424DFD63" w14:textId="0BC65499" w:rsidR="00841C92" w:rsidRPr="002C69DD" w:rsidRDefault="00BF29D4">
            <w:pPr>
              <w:ind w:right="4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ข้อมูลทางการเงินรวม</w:t>
            </w:r>
          </w:p>
        </w:tc>
      </w:tr>
      <w:tr w:rsidR="00835D7C" w:rsidRPr="0003152F" w14:paraId="0BABDD64" w14:textId="77777777">
        <w:trPr>
          <w:trHeight w:val="683"/>
        </w:trPr>
        <w:tc>
          <w:tcPr>
            <w:tcW w:w="4595" w:type="dxa"/>
          </w:tcPr>
          <w:p w14:paraId="7319CC75" w14:textId="77777777" w:rsidR="00835D7C" w:rsidRPr="0003152F" w:rsidRDefault="00835D7C" w:rsidP="00835D7C">
            <w:pPr>
              <w:spacing w:line="320" w:lineRule="exact"/>
              <w:ind w:left="180"/>
              <w:rPr>
                <w:rFonts w:asciiTheme="majorBidi" w:eastAsia="Cordia New" w:hAnsiTheme="majorBidi" w:cstheme="majorBidi"/>
                <w:bCs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3FC59F03" w14:textId="0B51B358" w:rsidR="00835D7C" w:rsidRPr="0003152F" w:rsidRDefault="00835D7C" w:rsidP="00835D7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B720F55" w14:textId="77777777" w:rsidR="00835D7C" w:rsidRPr="0003152F" w:rsidRDefault="00835D7C" w:rsidP="00835D7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EFCBF" w14:textId="77777777" w:rsidR="00835D7C" w:rsidRPr="00277B87" w:rsidRDefault="00835D7C" w:rsidP="00835D7C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จัดประเภท</w:t>
            </w:r>
          </w:p>
          <w:p w14:paraId="2E84759E" w14:textId="41C2EB00" w:rsidR="00835D7C" w:rsidRPr="0003152F" w:rsidRDefault="00835D7C" w:rsidP="00835D7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  <w:tc>
          <w:tcPr>
            <w:tcW w:w="182" w:type="dxa"/>
          </w:tcPr>
          <w:p w14:paraId="2AA0F9A1" w14:textId="77777777" w:rsidR="00835D7C" w:rsidRPr="0003152F" w:rsidRDefault="00835D7C" w:rsidP="00835D7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6E0D" w14:textId="36D0B3AF" w:rsidR="00835D7C" w:rsidRPr="0003152F" w:rsidRDefault="00835D7C" w:rsidP="00835D7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หลังจัดประเภทรายการใหม่</w:t>
            </w:r>
          </w:p>
        </w:tc>
      </w:tr>
      <w:tr w:rsidR="00835D7C" w:rsidRPr="0003152F" w14:paraId="1E5E760D" w14:textId="77777777">
        <w:trPr>
          <w:trHeight w:val="403"/>
        </w:trPr>
        <w:tc>
          <w:tcPr>
            <w:tcW w:w="4595" w:type="dxa"/>
          </w:tcPr>
          <w:p w14:paraId="5B58F1C2" w14:textId="5B40BA42" w:rsidR="00835D7C" w:rsidRPr="0003152F" w:rsidRDefault="00742AC4" w:rsidP="00835D7C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ฐานะ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การเงิน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ณ วันที่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E3F94A9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79" w:type="dxa"/>
          </w:tcPr>
          <w:p w14:paraId="68371AE4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250F94A4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82" w:type="dxa"/>
          </w:tcPr>
          <w:p w14:paraId="61C61C10" w14:textId="77777777" w:rsidR="00835D7C" w:rsidRPr="0003152F" w:rsidRDefault="00835D7C" w:rsidP="00835D7C">
            <w:pPr>
              <w:ind w:right="40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82F6C68" w14:textId="77777777" w:rsidR="00835D7C" w:rsidRPr="0003152F" w:rsidRDefault="00835D7C" w:rsidP="00835D7C">
            <w:pPr>
              <w:tabs>
                <w:tab w:val="decimal" w:pos="1150"/>
              </w:tabs>
              <w:ind w:right="40"/>
              <w:jc w:val="both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835D7C" w:rsidRPr="0003152F" w14:paraId="30625A6E" w14:textId="77777777">
        <w:trPr>
          <w:trHeight w:val="403"/>
        </w:trPr>
        <w:tc>
          <w:tcPr>
            <w:tcW w:w="4595" w:type="dxa"/>
          </w:tcPr>
          <w:p w14:paraId="28E380E7" w14:textId="59DDA952" w:rsidR="00835D7C" w:rsidRPr="0003152F" w:rsidRDefault="009D359A" w:rsidP="00835D7C">
            <w:pPr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14" w:type="dxa"/>
          </w:tcPr>
          <w:p w14:paraId="3AD4EFE4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79" w:type="dxa"/>
          </w:tcPr>
          <w:p w14:paraId="1603CCBB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</w:tcPr>
          <w:p w14:paraId="2AD1DFAD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82" w:type="dxa"/>
          </w:tcPr>
          <w:p w14:paraId="507EBD19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</w:tcPr>
          <w:p w14:paraId="29294C56" w14:textId="77777777" w:rsidR="00835D7C" w:rsidRPr="0003152F" w:rsidRDefault="00835D7C" w:rsidP="00835D7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6A3743" w:rsidRPr="0003152F" w14:paraId="5A191FBE" w14:textId="77777777">
        <w:trPr>
          <w:trHeight w:val="403"/>
        </w:trPr>
        <w:tc>
          <w:tcPr>
            <w:tcW w:w="4595" w:type="dxa"/>
            <w:vAlign w:val="bottom"/>
          </w:tcPr>
          <w:p w14:paraId="483409F9" w14:textId="1ECD9F58" w:rsidR="006A3743" w:rsidRPr="0003152F" w:rsidRDefault="006A3743" w:rsidP="006A3743">
            <w:pPr>
              <w:rPr>
                <w:rFonts w:asciiTheme="majorBidi" w:eastAsia="Calibri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414" w:type="dxa"/>
            <w:vAlign w:val="bottom"/>
          </w:tcPr>
          <w:p w14:paraId="0F6F7166" w14:textId="77777777" w:rsidR="006A3743" w:rsidRPr="0003152F" w:rsidRDefault="006A3743" w:rsidP="006A3743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/>
                <w:sz w:val="28"/>
              </w:rPr>
              <w:t>(</w:t>
            </w:r>
            <w:r w:rsidRPr="00C86BFE">
              <w:rPr>
                <w:rFonts w:asciiTheme="majorBidi" w:hAnsiTheme="majorBidi"/>
                <w:sz w:val="28"/>
                <w:cs/>
              </w:rPr>
              <w:t>462</w:t>
            </w:r>
            <w:r>
              <w:rPr>
                <w:rFonts w:asciiTheme="majorBidi" w:hAnsiTheme="majorBidi"/>
                <w:sz w:val="28"/>
              </w:rPr>
              <w:t>,</w:t>
            </w:r>
            <w:r w:rsidRPr="00C86BFE">
              <w:rPr>
                <w:rFonts w:asciiTheme="majorBidi" w:hAnsiTheme="majorBidi"/>
                <w:sz w:val="28"/>
                <w:cs/>
              </w:rPr>
              <w:t>510</w:t>
            </w:r>
            <w:r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79" w:type="dxa"/>
            <w:vAlign w:val="bottom"/>
          </w:tcPr>
          <w:p w14:paraId="415E04A9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4EE5A07C" w14:textId="77777777" w:rsidR="006A3743" w:rsidRPr="0003152F" w:rsidRDefault="006A3743" w:rsidP="006A3743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C86BFE">
              <w:rPr>
                <w:rFonts w:ascii="Angsana New" w:hAnsi="Angsana New"/>
                <w:sz w:val="28"/>
                <w:cs/>
              </w:rPr>
              <w:t>72</w:t>
            </w:r>
            <w:r>
              <w:rPr>
                <w:rFonts w:ascii="Angsana New" w:hAnsi="Angsana New"/>
                <w:sz w:val="28"/>
              </w:rPr>
              <w:t>,</w:t>
            </w:r>
            <w:r w:rsidRPr="00C86BFE">
              <w:rPr>
                <w:rFonts w:ascii="Angsana New" w:hAnsi="Angsana New"/>
                <w:sz w:val="28"/>
                <w:cs/>
              </w:rPr>
              <w:t>443</w:t>
            </w:r>
          </w:p>
        </w:tc>
        <w:tc>
          <w:tcPr>
            <w:tcW w:w="182" w:type="dxa"/>
            <w:vAlign w:val="bottom"/>
          </w:tcPr>
          <w:p w14:paraId="5A4A8DC3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92D4E13" w14:textId="77777777" w:rsidR="006A3743" w:rsidRPr="0003152F" w:rsidRDefault="006A3743" w:rsidP="006A3743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(390,067)</w:t>
            </w:r>
          </w:p>
        </w:tc>
      </w:tr>
      <w:tr w:rsidR="006A3743" w:rsidRPr="0003152F" w14:paraId="3EA67228" w14:textId="77777777">
        <w:trPr>
          <w:trHeight w:val="403"/>
        </w:trPr>
        <w:tc>
          <w:tcPr>
            <w:tcW w:w="4595" w:type="dxa"/>
            <w:vAlign w:val="bottom"/>
          </w:tcPr>
          <w:p w14:paraId="10E3AB25" w14:textId="6CC0F5EA" w:rsidR="006A3743" w:rsidRPr="0003152F" w:rsidRDefault="006A3743" w:rsidP="006A3743">
            <w:pPr>
              <w:rPr>
                <w:rFonts w:asciiTheme="majorBidi" w:eastAsia="Calibri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4" w:type="dxa"/>
            <w:vAlign w:val="bottom"/>
          </w:tcPr>
          <w:p w14:paraId="09296C3B" w14:textId="77777777" w:rsidR="006A3743" w:rsidRPr="0003152F" w:rsidRDefault="006A3743" w:rsidP="006A3743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121,790</w:t>
            </w:r>
          </w:p>
        </w:tc>
        <w:tc>
          <w:tcPr>
            <w:tcW w:w="179" w:type="dxa"/>
            <w:vAlign w:val="bottom"/>
          </w:tcPr>
          <w:p w14:paraId="1529D958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0183CA82" w14:textId="77777777" w:rsidR="006A3743" w:rsidRPr="0003152F" w:rsidRDefault="006A3743" w:rsidP="006A3743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1,243</w:t>
            </w:r>
          </w:p>
        </w:tc>
        <w:tc>
          <w:tcPr>
            <w:tcW w:w="182" w:type="dxa"/>
            <w:vAlign w:val="bottom"/>
          </w:tcPr>
          <w:p w14:paraId="37FC7FEB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6CC43808" w14:textId="77777777" w:rsidR="006A3743" w:rsidRPr="0003152F" w:rsidRDefault="006A3743" w:rsidP="006A3743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123,033</w:t>
            </w:r>
          </w:p>
        </w:tc>
      </w:tr>
      <w:tr w:rsidR="006A3743" w:rsidRPr="0003152F" w14:paraId="3F4CCB9E" w14:textId="77777777" w:rsidTr="001B1862">
        <w:trPr>
          <w:trHeight w:val="403"/>
        </w:trPr>
        <w:tc>
          <w:tcPr>
            <w:tcW w:w="4595" w:type="dxa"/>
          </w:tcPr>
          <w:p w14:paraId="12764E10" w14:textId="3A6B2D34" w:rsidR="006A3743" w:rsidRPr="0003152F" w:rsidRDefault="006234F7" w:rsidP="006A3743">
            <w:pPr>
              <w:rPr>
                <w:rFonts w:asciiTheme="majorBidi" w:eastAsia="Calibri" w:hAnsiTheme="majorBidi" w:cstheme="majorBidi"/>
                <w:sz w:val="28"/>
              </w:rPr>
            </w:pPr>
            <w:r w:rsidRPr="006234F7">
              <w:rPr>
                <w:rFonts w:asciiTheme="majorBidi" w:eastAsia="Calibri" w:hAnsi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4" w:type="dxa"/>
            <w:vAlign w:val="bottom"/>
          </w:tcPr>
          <w:p w14:paraId="5F9D7402" w14:textId="77777777" w:rsidR="006A3743" w:rsidRPr="0003152F" w:rsidRDefault="006A3743" w:rsidP="006A3743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B8274A">
              <w:rPr>
                <w:rFonts w:asciiTheme="majorBidi" w:hAnsiTheme="majorBidi" w:cstheme="majorBidi"/>
                <w:sz w:val="28"/>
              </w:rPr>
              <w:t>386,793</w:t>
            </w:r>
          </w:p>
        </w:tc>
        <w:tc>
          <w:tcPr>
            <w:tcW w:w="179" w:type="dxa"/>
            <w:vAlign w:val="bottom"/>
          </w:tcPr>
          <w:p w14:paraId="36785368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41249F16" w14:textId="77777777" w:rsidR="006A3743" w:rsidRPr="0003152F" w:rsidRDefault="006A3743" w:rsidP="006A3743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B8274A">
              <w:rPr>
                <w:rFonts w:asciiTheme="majorBidi" w:hAnsiTheme="majorBidi" w:cstheme="majorBidi"/>
                <w:sz w:val="28"/>
              </w:rPr>
              <w:t>(73,686)</w:t>
            </w:r>
          </w:p>
        </w:tc>
        <w:tc>
          <w:tcPr>
            <w:tcW w:w="182" w:type="dxa"/>
            <w:vAlign w:val="bottom"/>
          </w:tcPr>
          <w:p w14:paraId="34F7F4D2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777F05C" w14:textId="77777777" w:rsidR="006A3743" w:rsidRPr="0003152F" w:rsidRDefault="006A3743" w:rsidP="006A3743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B8274A">
              <w:rPr>
                <w:rFonts w:asciiTheme="majorBidi" w:hAnsiTheme="majorBidi" w:cstheme="majorBidi"/>
                <w:sz w:val="28"/>
              </w:rPr>
              <w:t>313,107</w:t>
            </w:r>
          </w:p>
        </w:tc>
      </w:tr>
      <w:tr w:rsidR="006A3743" w:rsidRPr="0003152F" w14:paraId="2DEC6FAE" w14:textId="77777777" w:rsidTr="001B1862">
        <w:trPr>
          <w:trHeight w:val="403"/>
        </w:trPr>
        <w:tc>
          <w:tcPr>
            <w:tcW w:w="4595" w:type="dxa"/>
          </w:tcPr>
          <w:p w14:paraId="002C5035" w14:textId="77777777" w:rsidR="006A3743" w:rsidRPr="0003152F" w:rsidRDefault="006A3743" w:rsidP="006A3743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F0DB2A2" w14:textId="484DFA03" w:rsidR="006A3743" w:rsidRPr="0003152F" w:rsidRDefault="006A3743" w:rsidP="006A3743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79" w:type="dxa"/>
            <w:vAlign w:val="bottom"/>
          </w:tcPr>
          <w:p w14:paraId="0B8ABF3B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6FC25" w14:textId="77777777" w:rsidR="006A3743" w:rsidRPr="0003152F" w:rsidRDefault="006A3743" w:rsidP="006A3743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693FCBF" w14:textId="77777777" w:rsidR="006A3743" w:rsidRPr="0003152F" w:rsidRDefault="006A3743" w:rsidP="006A3743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1653F50B" w14:textId="75CDE5AA" w:rsidR="006A3743" w:rsidRPr="0003152F" w:rsidRDefault="006A3743" w:rsidP="006A3743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</w:tbl>
    <w:p w14:paraId="18668FFA" w14:textId="77777777" w:rsidR="00841C92" w:rsidRPr="009B5C51" w:rsidRDefault="00841C92" w:rsidP="009B5C51">
      <w:pPr>
        <w:pStyle w:val="ListParagraph"/>
        <w:spacing w:line="240" w:lineRule="atLeast"/>
        <w:ind w:left="360"/>
        <w:jc w:val="thaiDistribute"/>
        <w:rPr>
          <w:rFonts w:asciiTheme="majorBidi" w:eastAsia="Angsana New" w:hAnsiTheme="majorBidi" w:cstheme="majorBidi"/>
          <w:sz w:val="28"/>
          <w:cs/>
        </w:rPr>
      </w:pPr>
    </w:p>
    <w:sectPr w:rsidR="00841C92" w:rsidRPr="009B5C51" w:rsidSect="00DA3176">
      <w:footerReference w:type="default" r:id="rId16"/>
      <w:footnotePr>
        <w:pos w:val="sectEnd"/>
      </w:footnotePr>
      <w:endnotePr>
        <w:numFmt w:val="decimal"/>
        <w:numStart w:val="0"/>
      </w:endnotePr>
      <w:pgSz w:w="11909" w:h="16834" w:code="9"/>
      <w:pgMar w:top="1440" w:right="1008" w:bottom="1080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E83EF" w14:textId="77777777" w:rsidR="000F0856" w:rsidRDefault="000F0856">
      <w:pPr>
        <w:rPr>
          <w:rFonts w:hint="eastAsia"/>
        </w:rPr>
      </w:pPr>
      <w:r>
        <w:separator/>
      </w:r>
    </w:p>
  </w:endnote>
  <w:endnote w:type="continuationSeparator" w:id="0">
    <w:p w14:paraId="4354A300" w14:textId="77777777" w:rsidR="000F0856" w:rsidRDefault="000F0856">
      <w:pPr>
        <w:rPr>
          <w:rFonts w:hint="eastAsia"/>
        </w:rPr>
      </w:pPr>
      <w:r>
        <w:continuationSeparator/>
      </w:r>
    </w:p>
  </w:endnote>
  <w:endnote w:type="continuationNotice" w:id="1">
    <w:p w14:paraId="4AD67C70" w14:textId="77777777" w:rsidR="000F0856" w:rsidRDefault="000F0856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AFE5E" w14:textId="2B180AC8" w:rsidR="00A73DBA" w:rsidRPr="008532CD" w:rsidRDefault="000F0856" w:rsidP="00EA3ABF">
    <w:pPr>
      <w:pStyle w:val="Footer"/>
      <w:ind w:right="-32"/>
      <w:jc w:val="right"/>
      <w:rPr>
        <w:rFonts w:hint="eastAsia"/>
      </w:rPr>
    </w:pPr>
    <w:sdt>
      <w:sdtPr>
        <w:id w:val="-3264500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A73DBA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="00A73DBA"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3BE1" w14:textId="04328A1C" w:rsidR="007729C6" w:rsidRPr="003E00C5" w:rsidRDefault="000F0856" w:rsidP="003E00C5">
    <w:pPr>
      <w:pStyle w:val="Footer"/>
      <w:ind w:right="-32"/>
      <w:jc w:val="right"/>
      <w:rPr>
        <w:rFonts w:hint="eastAsia"/>
      </w:rPr>
    </w:pPr>
    <w:sdt>
      <w:sdtPr>
        <w:id w:val="-4714396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E00C5"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3E00C5"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3E00C5"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3E00C5">
          <w:rPr>
            <w:rFonts w:asciiTheme="majorBidi" w:hAnsiTheme="majorBidi" w:cstheme="majorBidi"/>
            <w:sz w:val="28"/>
            <w:szCs w:val="32"/>
          </w:rPr>
          <w:t>42</w:t>
        </w:r>
        <w:r w:rsidR="003E00C5"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19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6D589" w14:textId="7BBB8995" w:rsidR="00B628CA" w:rsidRPr="008532CD" w:rsidRDefault="000F0856" w:rsidP="009D6DA2">
        <w:pPr>
          <w:pStyle w:val="Footer"/>
          <w:ind w:right="-212"/>
          <w:jc w:val="right"/>
          <w:rPr>
            <w:rFonts w:hint="eastAsia"/>
          </w:rPr>
        </w:pPr>
        <w:sdt>
          <w:sdtPr>
            <w:id w:val="-938671269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9D6DA2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begin"/>
            </w:r>
            <w:r w:rsidR="009D6DA2" w:rsidRPr="008532CD">
              <w:rPr>
                <w:rFonts w:asciiTheme="majorBidi" w:hAnsiTheme="majorBidi" w:cstheme="majorBidi"/>
                <w:sz w:val="28"/>
                <w:szCs w:val="32"/>
              </w:rPr>
              <w:instrText xml:space="preserve"> PAGE   \* MERGEFORMAT </w:instrText>
            </w:r>
            <w:r w:rsidR="009D6DA2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separate"/>
            </w:r>
            <w:r w:rsidR="003C12B6">
              <w:rPr>
                <w:rFonts w:asciiTheme="majorBidi" w:hAnsiTheme="majorBidi" w:cstheme="majorBidi"/>
                <w:noProof/>
                <w:sz w:val="28"/>
                <w:szCs w:val="32"/>
              </w:rPr>
              <w:t>42</w:t>
            </w:r>
            <w:r w:rsidR="009D6DA2" w:rsidRPr="008532CD">
              <w:rPr>
                <w:rFonts w:asciiTheme="majorBidi" w:hAnsiTheme="majorBidi" w:cstheme="majorBidi"/>
                <w:noProof/>
                <w:sz w:val="28"/>
                <w:szCs w:val="32"/>
              </w:rPr>
              <w:fldChar w:fldCharType="end"/>
            </w:r>
          </w:sdtContent>
        </w:sdt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59182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5D3812" w14:textId="77777777" w:rsidR="00BC1A4E" w:rsidRPr="008532CD" w:rsidRDefault="000F0856" w:rsidP="003C12B6">
        <w:pPr>
          <w:pStyle w:val="Footer"/>
          <w:ind w:right="-212"/>
          <w:jc w:val="right"/>
          <w:rPr>
            <w:rFonts w:hint="eastAsia"/>
          </w:rPr>
        </w:pPr>
        <w:sdt>
          <w:sdtPr>
            <w:id w:val="-15788876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3C12B6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begin"/>
            </w:r>
            <w:r w:rsidR="003C12B6" w:rsidRPr="008532CD">
              <w:rPr>
                <w:rFonts w:asciiTheme="majorBidi" w:hAnsiTheme="majorBidi" w:cstheme="majorBidi"/>
                <w:sz w:val="28"/>
                <w:szCs w:val="32"/>
              </w:rPr>
              <w:instrText xml:space="preserve"> PAGE   \* MERGEFORMAT </w:instrText>
            </w:r>
            <w:r w:rsidR="003C12B6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separate"/>
            </w:r>
            <w:r w:rsidR="003C12B6">
              <w:rPr>
                <w:rFonts w:asciiTheme="majorBidi" w:hAnsiTheme="majorBidi" w:cstheme="majorBidi"/>
                <w:sz w:val="28"/>
                <w:szCs w:val="32"/>
              </w:rPr>
              <w:t>48</w:t>
            </w:r>
            <w:r w:rsidR="003C12B6" w:rsidRPr="008532CD">
              <w:rPr>
                <w:rFonts w:asciiTheme="majorBidi" w:hAnsiTheme="majorBidi" w:cstheme="majorBidi"/>
                <w:noProof/>
                <w:sz w:val="28"/>
                <w:szCs w:val="32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04D79" w14:textId="77777777" w:rsidR="000F0856" w:rsidRDefault="000F0856">
      <w:pPr>
        <w:rPr>
          <w:rFonts w:hint="eastAsia"/>
        </w:rPr>
      </w:pPr>
      <w:r>
        <w:separator/>
      </w:r>
    </w:p>
  </w:footnote>
  <w:footnote w:type="continuationSeparator" w:id="0">
    <w:p w14:paraId="388C0A0F" w14:textId="77777777" w:rsidR="000F0856" w:rsidRDefault="000F0856">
      <w:pPr>
        <w:rPr>
          <w:rFonts w:hint="eastAsia"/>
        </w:rPr>
      </w:pPr>
      <w:r>
        <w:continuationSeparator/>
      </w:r>
    </w:p>
  </w:footnote>
  <w:footnote w:type="continuationNotice" w:id="1">
    <w:p w14:paraId="69F97613" w14:textId="77777777" w:rsidR="000F0856" w:rsidRDefault="000F0856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B785" w14:textId="77777777" w:rsidR="00D8707B" w:rsidRDefault="00D8707B" w:rsidP="00D8707B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D53CE0">
      <w:rPr>
        <w:rFonts w:ascii="Angsana New" w:hAnsi="Angsana New" w:hint="cs"/>
        <w:b/>
        <w:bCs/>
        <w:sz w:val="28"/>
        <w:cs/>
      </w:rPr>
      <w:t>บริษัท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ทาคูนิ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กรุ๊ป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จำกัด</w:t>
    </w:r>
    <w:r w:rsidRPr="00D53CE0">
      <w:rPr>
        <w:rFonts w:ascii="Angsana New" w:hAnsi="Angsana New"/>
        <w:b/>
        <w:bCs/>
        <w:sz w:val="28"/>
        <w:cs/>
      </w:rPr>
      <w:t xml:space="preserve"> (</w:t>
    </w:r>
    <w:r w:rsidRPr="00D53CE0">
      <w:rPr>
        <w:rFonts w:ascii="Angsana New" w:hAnsi="Angsana New" w:hint="cs"/>
        <w:b/>
        <w:bCs/>
        <w:sz w:val="28"/>
        <w:cs/>
      </w:rPr>
      <w:t>มหาชน</w:t>
    </w:r>
    <w:r w:rsidRPr="00D53CE0">
      <w:rPr>
        <w:rFonts w:ascii="Angsana New" w:hAnsi="Angsana New"/>
        <w:b/>
        <w:bCs/>
        <w:sz w:val="28"/>
        <w:cs/>
      </w:rPr>
      <w:t xml:space="preserve">) </w:t>
    </w:r>
  </w:p>
  <w:p w14:paraId="3BCF515A" w14:textId="747B9155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</w:t>
    </w:r>
    <w:r w:rsidR="00394D96">
      <w:rPr>
        <w:rFonts w:ascii="Angsana New" w:hAnsi="Angsana New" w:hint="cs"/>
        <w:b/>
        <w:bCs/>
        <w:sz w:val="28"/>
        <w:cs/>
      </w:rPr>
      <w:t>ข้อมูลทาง</w:t>
    </w:r>
    <w:r>
      <w:rPr>
        <w:rFonts w:ascii="Angsana New" w:hAnsi="Angsana New"/>
        <w:b/>
        <w:bCs/>
        <w:sz w:val="28"/>
        <w:cs/>
      </w:rPr>
      <w:t>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77EB15E9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563862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 xml:space="preserve">สามเดือนสิ้นสุดวันที่ </w:t>
    </w:r>
    <w:r w:rsidR="005D037D" w:rsidRPr="005D037D">
      <w:rPr>
        <w:rFonts w:ascii="Angsana New" w:hAnsi="Angsana New"/>
        <w:b/>
        <w:bCs/>
        <w:sz w:val="28"/>
      </w:rPr>
      <w:t>3</w:t>
    </w:r>
    <w:r w:rsidR="009629B6">
      <w:rPr>
        <w:rFonts w:ascii="Angsana New" w:hAnsi="Angsana New"/>
        <w:b/>
        <w:bCs/>
        <w:sz w:val="28"/>
      </w:rPr>
      <w:t>1</w:t>
    </w:r>
    <w:r w:rsidR="009629B6">
      <w:rPr>
        <w:rFonts w:ascii="Angsana New" w:hAnsi="Angsana New" w:hint="cs"/>
        <w:b/>
        <w:bCs/>
        <w:sz w:val="28"/>
        <w:cs/>
      </w:rPr>
      <w:t xml:space="preserve"> มีนาคม</w:t>
    </w:r>
    <w:r w:rsidR="005D037D" w:rsidRPr="005D037D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9629B6">
      <w:rPr>
        <w:rFonts w:ascii="Angsana New" w:hAnsi="Angsana New"/>
        <w:b/>
        <w:bCs/>
        <w:sz w:val="28"/>
      </w:rPr>
      <w:t>9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136BE"/>
    <w:multiLevelType w:val="multilevel"/>
    <w:tmpl w:val="95E29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 w15:restartNumberingAfterBreak="0">
    <w:nsid w:val="1FB33C82"/>
    <w:multiLevelType w:val="multilevel"/>
    <w:tmpl w:val="8F64952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5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57674090">
    <w:abstractNumId w:val="1"/>
  </w:num>
  <w:num w:numId="2" w16cid:durableId="474297977">
    <w:abstractNumId w:val="2"/>
  </w:num>
  <w:num w:numId="3" w16cid:durableId="83887302">
    <w:abstractNumId w:val="4"/>
  </w:num>
  <w:num w:numId="4" w16cid:durableId="321272502">
    <w:abstractNumId w:val="5"/>
  </w:num>
  <w:num w:numId="5" w16cid:durableId="91903636">
    <w:abstractNumId w:val="3"/>
  </w:num>
  <w:num w:numId="6" w16cid:durableId="89785845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00A"/>
    <w:rsid w:val="0000001D"/>
    <w:rsid w:val="0000021F"/>
    <w:rsid w:val="00000297"/>
    <w:rsid w:val="00000407"/>
    <w:rsid w:val="0000069D"/>
    <w:rsid w:val="000006B8"/>
    <w:rsid w:val="00000A11"/>
    <w:rsid w:val="00000A61"/>
    <w:rsid w:val="00000DE4"/>
    <w:rsid w:val="00000EBE"/>
    <w:rsid w:val="00000F13"/>
    <w:rsid w:val="00000F21"/>
    <w:rsid w:val="000010C1"/>
    <w:rsid w:val="000011FD"/>
    <w:rsid w:val="0000148F"/>
    <w:rsid w:val="0000155E"/>
    <w:rsid w:val="000016C7"/>
    <w:rsid w:val="000017AD"/>
    <w:rsid w:val="000018FF"/>
    <w:rsid w:val="000019EA"/>
    <w:rsid w:val="00001A39"/>
    <w:rsid w:val="00001A5F"/>
    <w:rsid w:val="00001A93"/>
    <w:rsid w:val="00001B76"/>
    <w:rsid w:val="00001E4E"/>
    <w:rsid w:val="00001F07"/>
    <w:rsid w:val="00002134"/>
    <w:rsid w:val="000021B4"/>
    <w:rsid w:val="00002334"/>
    <w:rsid w:val="00002443"/>
    <w:rsid w:val="00002500"/>
    <w:rsid w:val="000026B9"/>
    <w:rsid w:val="00002717"/>
    <w:rsid w:val="00002A33"/>
    <w:rsid w:val="00002C00"/>
    <w:rsid w:val="00002E63"/>
    <w:rsid w:val="00002E80"/>
    <w:rsid w:val="00002FEF"/>
    <w:rsid w:val="00002FF6"/>
    <w:rsid w:val="000030B9"/>
    <w:rsid w:val="00003327"/>
    <w:rsid w:val="00003368"/>
    <w:rsid w:val="00003476"/>
    <w:rsid w:val="000034F3"/>
    <w:rsid w:val="000036C7"/>
    <w:rsid w:val="00003722"/>
    <w:rsid w:val="000039EF"/>
    <w:rsid w:val="00003A2E"/>
    <w:rsid w:val="00003A40"/>
    <w:rsid w:val="00003BB7"/>
    <w:rsid w:val="00003BD7"/>
    <w:rsid w:val="00003DCA"/>
    <w:rsid w:val="00003E9C"/>
    <w:rsid w:val="00003EC6"/>
    <w:rsid w:val="00003F38"/>
    <w:rsid w:val="00004287"/>
    <w:rsid w:val="00004340"/>
    <w:rsid w:val="0000437D"/>
    <w:rsid w:val="000046BF"/>
    <w:rsid w:val="000048ED"/>
    <w:rsid w:val="00004CE6"/>
    <w:rsid w:val="00004F1E"/>
    <w:rsid w:val="00005331"/>
    <w:rsid w:val="00005373"/>
    <w:rsid w:val="00005506"/>
    <w:rsid w:val="00005667"/>
    <w:rsid w:val="000056EE"/>
    <w:rsid w:val="000057E8"/>
    <w:rsid w:val="000058CA"/>
    <w:rsid w:val="00005906"/>
    <w:rsid w:val="00005911"/>
    <w:rsid w:val="000059DD"/>
    <w:rsid w:val="000059F6"/>
    <w:rsid w:val="00005A9D"/>
    <w:rsid w:val="00005B39"/>
    <w:rsid w:val="00005BFB"/>
    <w:rsid w:val="00005D55"/>
    <w:rsid w:val="00005D70"/>
    <w:rsid w:val="00005DE1"/>
    <w:rsid w:val="00005E32"/>
    <w:rsid w:val="00005E6C"/>
    <w:rsid w:val="000060DE"/>
    <w:rsid w:val="00006221"/>
    <w:rsid w:val="000063B7"/>
    <w:rsid w:val="00006400"/>
    <w:rsid w:val="00006643"/>
    <w:rsid w:val="0000666D"/>
    <w:rsid w:val="000068BA"/>
    <w:rsid w:val="00006A46"/>
    <w:rsid w:val="00006B5D"/>
    <w:rsid w:val="00006B7B"/>
    <w:rsid w:val="00006C19"/>
    <w:rsid w:val="00006EA5"/>
    <w:rsid w:val="00006EB0"/>
    <w:rsid w:val="00006EE7"/>
    <w:rsid w:val="00006F8F"/>
    <w:rsid w:val="00007039"/>
    <w:rsid w:val="000071F5"/>
    <w:rsid w:val="00007655"/>
    <w:rsid w:val="00007940"/>
    <w:rsid w:val="00007AC8"/>
    <w:rsid w:val="00007B98"/>
    <w:rsid w:val="00007BFC"/>
    <w:rsid w:val="00007C71"/>
    <w:rsid w:val="00007CD8"/>
    <w:rsid w:val="00007DDD"/>
    <w:rsid w:val="00007DE7"/>
    <w:rsid w:val="00010094"/>
    <w:rsid w:val="0001016A"/>
    <w:rsid w:val="000101CF"/>
    <w:rsid w:val="00010511"/>
    <w:rsid w:val="00010528"/>
    <w:rsid w:val="00010536"/>
    <w:rsid w:val="00010551"/>
    <w:rsid w:val="000105EF"/>
    <w:rsid w:val="0001065D"/>
    <w:rsid w:val="000106BC"/>
    <w:rsid w:val="00010881"/>
    <w:rsid w:val="0001092F"/>
    <w:rsid w:val="00010982"/>
    <w:rsid w:val="00010BF5"/>
    <w:rsid w:val="00010CAC"/>
    <w:rsid w:val="00010D2A"/>
    <w:rsid w:val="00010E13"/>
    <w:rsid w:val="00010ED5"/>
    <w:rsid w:val="00010EDD"/>
    <w:rsid w:val="00010F9D"/>
    <w:rsid w:val="00011095"/>
    <w:rsid w:val="0001110C"/>
    <w:rsid w:val="00011150"/>
    <w:rsid w:val="00011195"/>
    <w:rsid w:val="00011264"/>
    <w:rsid w:val="00011306"/>
    <w:rsid w:val="00011465"/>
    <w:rsid w:val="00011542"/>
    <w:rsid w:val="000116EC"/>
    <w:rsid w:val="00011A05"/>
    <w:rsid w:val="00011A48"/>
    <w:rsid w:val="00011A62"/>
    <w:rsid w:val="00011A89"/>
    <w:rsid w:val="00011CAD"/>
    <w:rsid w:val="00011DB1"/>
    <w:rsid w:val="00011F00"/>
    <w:rsid w:val="00011F4D"/>
    <w:rsid w:val="00011F7F"/>
    <w:rsid w:val="00012006"/>
    <w:rsid w:val="000120E6"/>
    <w:rsid w:val="00012133"/>
    <w:rsid w:val="0001221A"/>
    <w:rsid w:val="00012271"/>
    <w:rsid w:val="000122EC"/>
    <w:rsid w:val="000122F9"/>
    <w:rsid w:val="00012475"/>
    <w:rsid w:val="00012571"/>
    <w:rsid w:val="0001265B"/>
    <w:rsid w:val="00012670"/>
    <w:rsid w:val="00012712"/>
    <w:rsid w:val="000127A3"/>
    <w:rsid w:val="00012800"/>
    <w:rsid w:val="000128AE"/>
    <w:rsid w:val="000128C7"/>
    <w:rsid w:val="00012A21"/>
    <w:rsid w:val="00012A38"/>
    <w:rsid w:val="00012E05"/>
    <w:rsid w:val="00012F3C"/>
    <w:rsid w:val="00013390"/>
    <w:rsid w:val="00013637"/>
    <w:rsid w:val="0001394B"/>
    <w:rsid w:val="0001397E"/>
    <w:rsid w:val="00013A87"/>
    <w:rsid w:val="00013D9B"/>
    <w:rsid w:val="00014033"/>
    <w:rsid w:val="0001435E"/>
    <w:rsid w:val="000144BC"/>
    <w:rsid w:val="00014553"/>
    <w:rsid w:val="00014676"/>
    <w:rsid w:val="000147E6"/>
    <w:rsid w:val="0001480C"/>
    <w:rsid w:val="000149BA"/>
    <w:rsid w:val="00014A68"/>
    <w:rsid w:val="00014B99"/>
    <w:rsid w:val="00014C41"/>
    <w:rsid w:val="00014C77"/>
    <w:rsid w:val="00015158"/>
    <w:rsid w:val="0001521A"/>
    <w:rsid w:val="0001530C"/>
    <w:rsid w:val="000153A3"/>
    <w:rsid w:val="000153C9"/>
    <w:rsid w:val="000155B3"/>
    <w:rsid w:val="00015691"/>
    <w:rsid w:val="000156EB"/>
    <w:rsid w:val="00015870"/>
    <w:rsid w:val="00015A5D"/>
    <w:rsid w:val="00015AB0"/>
    <w:rsid w:val="00015BC1"/>
    <w:rsid w:val="00015E36"/>
    <w:rsid w:val="00015EE8"/>
    <w:rsid w:val="000163AA"/>
    <w:rsid w:val="0001653D"/>
    <w:rsid w:val="0001659A"/>
    <w:rsid w:val="00016644"/>
    <w:rsid w:val="00016731"/>
    <w:rsid w:val="0001679C"/>
    <w:rsid w:val="00016858"/>
    <w:rsid w:val="00016A6C"/>
    <w:rsid w:val="00016C76"/>
    <w:rsid w:val="00016C89"/>
    <w:rsid w:val="00016D87"/>
    <w:rsid w:val="00016F17"/>
    <w:rsid w:val="00017061"/>
    <w:rsid w:val="00017063"/>
    <w:rsid w:val="0001709B"/>
    <w:rsid w:val="000170CF"/>
    <w:rsid w:val="00017349"/>
    <w:rsid w:val="000173F0"/>
    <w:rsid w:val="00017908"/>
    <w:rsid w:val="00017B03"/>
    <w:rsid w:val="00017B6D"/>
    <w:rsid w:val="00017C03"/>
    <w:rsid w:val="00017CCF"/>
    <w:rsid w:val="00017CDD"/>
    <w:rsid w:val="00017D66"/>
    <w:rsid w:val="00017D9F"/>
    <w:rsid w:val="00017E45"/>
    <w:rsid w:val="00017E97"/>
    <w:rsid w:val="00017E9D"/>
    <w:rsid w:val="00017FA2"/>
    <w:rsid w:val="00017FAD"/>
    <w:rsid w:val="00017FAE"/>
    <w:rsid w:val="0002027A"/>
    <w:rsid w:val="000203AF"/>
    <w:rsid w:val="000203CC"/>
    <w:rsid w:val="00020400"/>
    <w:rsid w:val="000204B5"/>
    <w:rsid w:val="0002070A"/>
    <w:rsid w:val="00020713"/>
    <w:rsid w:val="00020905"/>
    <w:rsid w:val="0002092F"/>
    <w:rsid w:val="00020B0D"/>
    <w:rsid w:val="00020B71"/>
    <w:rsid w:val="00020B82"/>
    <w:rsid w:val="00020E24"/>
    <w:rsid w:val="00020E93"/>
    <w:rsid w:val="00020F3B"/>
    <w:rsid w:val="00020FBC"/>
    <w:rsid w:val="00021024"/>
    <w:rsid w:val="00021036"/>
    <w:rsid w:val="0002106D"/>
    <w:rsid w:val="00021089"/>
    <w:rsid w:val="000211A2"/>
    <w:rsid w:val="00021347"/>
    <w:rsid w:val="000215C5"/>
    <w:rsid w:val="0002165B"/>
    <w:rsid w:val="00021AAA"/>
    <w:rsid w:val="00021AEF"/>
    <w:rsid w:val="00021B86"/>
    <w:rsid w:val="00021D36"/>
    <w:rsid w:val="00021E95"/>
    <w:rsid w:val="00021F5E"/>
    <w:rsid w:val="000221AA"/>
    <w:rsid w:val="00022234"/>
    <w:rsid w:val="000223EA"/>
    <w:rsid w:val="000223ED"/>
    <w:rsid w:val="0002248B"/>
    <w:rsid w:val="000225EE"/>
    <w:rsid w:val="0002268C"/>
    <w:rsid w:val="000226A7"/>
    <w:rsid w:val="000226E8"/>
    <w:rsid w:val="000226F7"/>
    <w:rsid w:val="0002289A"/>
    <w:rsid w:val="00022929"/>
    <w:rsid w:val="000229B5"/>
    <w:rsid w:val="00022B4E"/>
    <w:rsid w:val="00022BC8"/>
    <w:rsid w:val="00022C52"/>
    <w:rsid w:val="00022C79"/>
    <w:rsid w:val="00022C7B"/>
    <w:rsid w:val="00022D09"/>
    <w:rsid w:val="00022DE0"/>
    <w:rsid w:val="00022F4A"/>
    <w:rsid w:val="0002307B"/>
    <w:rsid w:val="000230BB"/>
    <w:rsid w:val="0002318E"/>
    <w:rsid w:val="0002323E"/>
    <w:rsid w:val="00023440"/>
    <w:rsid w:val="000234B1"/>
    <w:rsid w:val="00023541"/>
    <w:rsid w:val="00023548"/>
    <w:rsid w:val="000235C1"/>
    <w:rsid w:val="00023727"/>
    <w:rsid w:val="0002372B"/>
    <w:rsid w:val="00023847"/>
    <w:rsid w:val="000238F0"/>
    <w:rsid w:val="00023945"/>
    <w:rsid w:val="00023C04"/>
    <w:rsid w:val="00023D74"/>
    <w:rsid w:val="00023D86"/>
    <w:rsid w:val="00023E3D"/>
    <w:rsid w:val="00023E66"/>
    <w:rsid w:val="00023EB5"/>
    <w:rsid w:val="00023FC8"/>
    <w:rsid w:val="00024256"/>
    <w:rsid w:val="000242DD"/>
    <w:rsid w:val="0002433B"/>
    <w:rsid w:val="000243CC"/>
    <w:rsid w:val="000247B7"/>
    <w:rsid w:val="0002482A"/>
    <w:rsid w:val="0002487D"/>
    <w:rsid w:val="0002489E"/>
    <w:rsid w:val="00024A4C"/>
    <w:rsid w:val="00024B21"/>
    <w:rsid w:val="00024D2D"/>
    <w:rsid w:val="00024EF0"/>
    <w:rsid w:val="00024EFA"/>
    <w:rsid w:val="00025030"/>
    <w:rsid w:val="000250A0"/>
    <w:rsid w:val="000250FC"/>
    <w:rsid w:val="000251AB"/>
    <w:rsid w:val="0002522A"/>
    <w:rsid w:val="0002529F"/>
    <w:rsid w:val="00025545"/>
    <w:rsid w:val="000255FE"/>
    <w:rsid w:val="00025C67"/>
    <w:rsid w:val="00025E56"/>
    <w:rsid w:val="00025E6D"/>
    <w:rsid w:val="00025EC1"/>
    <w:rsid w:val="00025EC7"/>
    <w:rsid w:val="00026016"/>
    <w:rsid w:val="00026097"/>
    <w:rsid w:val="000263D7"/>
    <w:rsid w:val="000264F5"/>
    <w:rsid w:val="000265BF"/>
    <w:rsid w:val="000266B4"/>
    <w:rsid w:val="00026731"/>
    <w:rsid w:val="000269B1"/>
    <w:rsid w:val="00026B4D"/>
    <w:rsid w:val="00026B95"/>
    <w:rsid w:val="00026B98"/>
    <w:rsid w:val="00026D71"/>
    <w:rsid w:val="00026E4B"/>
    <w:rsid w:val="00026FE7"/>
    <w:rsid w:val="000270EC"/>
    <w:rsid w:val="0002715B"/>
    <w:rsid w:val="000271C6"/>
    <w:rsid w:val="000271DB"/>
    <w:rsid w:val="00027292"/>
    <w:rsid w:val="0002731B"/>
    <w:rsid w:val="000273BC"/>
    <w:rsid w:val="00027442"/>
    <w:rsid w:val="00027496"/>
    <w:rsid w:val="000274E1"/>
    <w:rsid w:val="0002778F"/>
    <w:rsid w:val="0002780F"/>
    <w:rsid w:val="000278ED"/>
    <w:rsid w:val="00027B79"/>
    <w:rsid w:val="00027B8B"/>
    <w:rsid w:val="00027BA3"/>
    <w:rsid w:val="00027CE0"/>
    <w:rsid w:val="00027D98"/>
    <w:rsid w:val="00027E33"/>
    <w:rsid w:val="00030161"/>
    <w:rsid w:val="00030350"/>
    <w:rsid w:val="000303AE"/>
    <w:rsid w:val="000303DB"/>
    <w:rsid w:val="00030622"/>
    <w:rsid w:val="000307F1"/>
    <w:rsid w:val="000309E4"/>
    <w:rsid w:val="00030A80"/>
    <w:rsid w:val="00030B41"/>
    <w:rsid w:val="00030CDB"/>
    <w:rsid w:val="00030EAA"/>
    <w:rsid w:val="00030F47"/>
    <w:rsid w:val="00031149"/>
    <w:rsid w:val="00031197"/>
    <w:rsid w:val="0003128D"/>
    <w:rsid w:val="000312A9"/>
    <w:rsid w:val="000313D5"/>
    <w:rsid w:val="00031438"/>
    <w:rsid w:val="0003160A"/>
    <w:rsid w:val="000316B1"/>
    <w:rsid w:val="0003190F"/>
    <w:rsid w:val="00031936"/>
    <w:rsid w:val="000319ED"/>
    <w:rsid w:val="00031D94"/>
    <w:rsid w:val="00031FA7"/>
    <w:rsid w:val="00032140"/>
    <w:rsid w:val="00032222"/>
    <w:rsid w:val="0003231F"/>
    <w:rsid w:val="00032353"/>
    <w:rsid w:val="000323B4"/>
    <w:rsid w:val="000323BE"/>
    <w:rsid w:val="00032414"/>
    <w:rsid w:val="0003254C"/>
    <w:rsid w:val="000325E8"/>
    <w:rsid w:val="000326CF"/>
    <w:rsid w:val="00032858"/>
    <w:rsid w:val="00032940"/>
    <w:rsid w:val="00032A4D"/>
    <w:rsid w:val="00032B37"/>
    <w:rsid w:val="00032C4B"/>
    <w:rsid w:val="00032FC6"/>
    <w:rsid w:val="00033101"/>
    <w:rsid w:val="0003325E"/>
    <w:rsid w:val="00033366"/>
    <w:rsid w:val="000333A2"/>
    <w:rsid w:val="0003343B"/>
    <w:rsid w:val="0003359D"/>
    <w:rsid w:val="00033813"/>
    <w:rsid w:val="000339CF"/>
    <w:rsid w:val="00033B04"/>
    <w:rsid w:val="00033C78"/>
    <w:rsid w:val="00033CAE"/>
    <w:rsid w:val="00033D80"/>
    <w:rsid w:val="00033E1C"/>
    <w:rsid w:val="00033F0B"/>
    <w:rsid w:val="00033F39"/>
    <w:rsid w:val="00033F92"/>
    <w:rsid w:val="00033FC5"/>
    <w:rsid w:val="0003411D"/>
    <w:rsid w:val="000345D8"/>
    <w:rsid w:val="00034687"/>
    <w:rsid w:val="000347C1"/>
    <w:rsid w:val="0003484D"/>
    <w:rsid w:val="00034A74"/>
    <w:rsid w:val="00034E78"/>
    <w:rsid w:val="00035013"/>
    <w:rsid w:val="00035142"/>
    <w:rsid w:val="00035172"/>
    <w:rsid w:val="000352CF"/>
    <w:rsid w:val="0003563C"/>
    <w:rsid w:val="000356B0"/>
    <w:rsid w:val="000357E0"/>
    <w:rsid w:val="00035808"/>
    <w:rsid w:val="0003587C"/>
    <w:rsid w:val="00035B89"/>
    <w:rsid w:val="00035D33"/>
    <w:rsid w:val="00035D8B"/>
    <w:rsid w:val="0003600C"/>
    <w:rsid w:val="00036059"/>
    <w:rsid w:val="0003605A"/>
    <w:rsid w:val="00036105"/>
    <w:rsid w:val="00036123"/>
    <w:rsid w:val="0003617E"/>
    <w:rsid w:val="00036466"/>
    <w:rsid w:val="00036499"/>
    <w:rsid w:val="00036616"/>
    <w:rsid w:val="00036764"/>
    <w:rsid w:val="0003677A"/>
    <w:rsid w:val="000367BB"/>
    <w:rsid w:val="000369CA"/>
    <w:rsid w:val="00036A9E"/>
    <w:rsid w:val="00036AAE"/>
    <w:rsid w:val="00036BC1"/>
    <w:rsid w:val="00036DCA"/>
    <w:rsid w:val="00036F45"/>
    <w:rsid w:val="0003702A"/>
    <w:rsid w:val="00037054"/>
    <w:rsid w:val="0003717C"/>
    <w:rsid w:val="000371FC"/>
    <w:rsid w:val="00037276"/>
    <w:rsid w:val="0003727E"/>
    <w:rsid w:val="00037455"/>
    <w:rsid w:val="00037739"/>
    <w:rsid w:val="000377C5"/>
    <w:rsid w:val="00037824"/>
    <w:rsid w:val="0003790B"/>
    <w:rsid w:val="00037BB4"/>
    <w:rsid w:val="00037CD9"/>
    <w:rsid w:val="00037DBA"/>
    <w:rsid w:val="00037ED7"/>
    <w:rsid w:val="00037F6B"/>
    <w:rsid w:val="00037F80"/>
    <w:rsid w:val="00037FFC"/>
    <w:rsid w:val="0004019D"/>
    <w:rsid w:val="000402B6"/>
    <w:rsid w:val="000403CC"/>
    <w:rsid w:val="00040473"/>
    <w:rsid w:val="0004093A"/>
    <w:rsid w:val="0004097A"/>
    <w:rsid w:val="000409C7"/>
    <w:rsid w:val="000409CC"/>
    <w:rsid w:val="00040A47"/>
    <w:rsid w:val="00040A72"/>
    <w:rsid w:val="00040C70"/>
    <w:rsid w:val="00040D84"/>
    <w:rsid w:val="00040E2D"/>
    <w:rsid w:val="00040F0D"/>
    <w:rsid w:val="00040F2E"/>
    <w:rsid w:val="00040F82"/>
    <w:rsid w:val="000411A5"/>
    <w:rsid w:val="000415BD"/>
    <w:rsid w:val="00041605"/>
    <w:rsid w:val="00041639"/>
    <w:rsid w:val="0004190B"/>
    <w:rsid w:val="00041AEB"/>
    <w:rsid w:val="00041E25"/>
    <w:rsid w:val="00041F83"/>
    <w:rsid w:val="00042019"/>
    <w:rsid w:val="000420E3"/>
    <w:rsid w:val="00042106"/>
    <w:rsid w:val="00042243"/>
    <w:rsid w:val="000422CA"/>
    <w:rsid w:val="00042340"/>
    <w:rsid w:val="0004238E"/>
    <w:rsid w:val="0004240B"/>
    <w:rsid w:val="000424B7"/>
    <w:rsid w:val="000426FB"/>
    <w:rsid w:val="0004271B"/>
    <w:rsid w:val="00042738"/>
    <w:rsid w:val="000427BA"/>
    <w:rsid w:val="000427BE"/>
    <w:rsid w:val="00042821"/>
    <w:rsid w:val="00042BA5"/>
    <w:rsid w:val="00042DD8"/>
    <w:rsid w:val="00042EBA"/>
    <w:rsid w:val="00042F0A"/>
    <w:rsid w:val="00043091"/>
    <w:rsid w:val="000433A6"/>
    <w:rsid w:val="0004358A"/>
    <w:rsid w:val="00043761"/>
    <w:rsid w:val="00043764"/>
    <w:rsid w:val="0004385E"/>
    <w:rsid w:val="00043871"/>
    <w:rsid w:val="00043CB6"/>
    <w:rsid w:val="00043D55"/>
    <w:rsid w:val="00043D74"/>
    <w:rsid w:val="00043EBE"/>
    <w:rsid w:val="00043FC5"/>
    <w:rsid w:val="00044135"/>
    <w:rsid w:val="00044236"/>
    <w:rsid w:val="0004429E"/>
    <w:rsid w:val="000443D8"/>
    <w:rsid w:val="000443DE"/>
    <w:rsid w:val="0004440B"/>
    <w:rsid w:val="00044627"/>
    <w:rsid w:val="0004497D"/>
    <w:rsid w:val="00044A32"/>
    <w:rsid w:val="00044A46"/>
    <w:rsid w:val="00044B34"/>
    <w:rsid w:val="00044B79"/>
    <w:rsid w:val="00044B96"/>
    <w:rsid w:val="00044BCA"/>
    <w:rsid w:val="00044DD2"/>
    <w:rsid w:val="0004500F"/>
    <w:rsid w:val="000450E7"/>
    <w:rsid w:val="00045311"/>
    <w:rsid w:val="00045312"/>
    <w:rsid w:val="000453CA"/>
    <w:rsid w:val="00045538"/>
    <w:rsid w:val="00045656"/>
    <w:rsid w:val="0004571D"/>
    <w:rsid w:val="000457C9"/>
    <w:rsid w:val="00045980"/>
    <w:rsid w:val="00045A3A"/>
    <w:rsid w:val="00045AA7"/>
    <w:rsid w:val="00045B1A"/>
    <w:rsid w:val="00045B34"/>
    <w:rsid w:val="00045D72"/>
    <w:rsid w:val="00045DC5"/>
    <w:rsid w:val="00045DD8"/>
    <w:rsid w:val="00045E8E"/>
    <w:rsid w:val="00045F31"/>
    <w:rsid w:val="00045FD8"/>
    <w:rsid w:val="000460C9"/>
    <w:rsid w:val="00046210"/>
    <w:rsid w:val="00046238"/>
    <w:rsid w:val="00046650"/>
    <w:rsid w:val="000469D2"/>
    <w:rsid w:val="00046C24"/>
    <w:rsid w:val="00046C25"/>
    <w:rsid w:val="00046C48"/>
    <w:rsid w:val="00046E94"/>
    <w:rsid w:val="00046EA4"/>
    <w:rsid w:val="00046EC0"/>
    <w:rsid w:val="00046EDA"/>
    <w:rsid w:val="00046F54"/>
    <w:rsid w:val="000472E2"/>
    <w:rsid w:val="00047315"/>
    <w:rsid w:val="00047316"/>
    <w:rsid w:val="000478DF"/>
    <w:rsid w:val="00047945"/>
    <w:rsid w:val="0004795F"/>
    <w:rsid w:val="00047A94"/>
    <w:rsid w:val="00047B4A"/>
    <w:rsid w:val="00047FBE"/>
    <w:rsid w:val="0005001B"/>
    <w:rsid w:val="000500FF"/>
    <w:rsid w:val="000501A5"/>
    <w:rsid w:val="0005028C"/>
    <w:rsid w:val="000502A0"/>
    <w:rsid w:val="000508EC"/>
    <w:rsid w:val="00050962"/>
    <w:rsid w:val="00050A0B"/>
    <w:rsid w:val="00050ADE"/>
    <w:rsid w:val="00050B5C"/>
    <w:rsid w:val="00050C62"/>
    <w:rsid w:val="00050F5C"/>
    <w:rsid w:val="00050F9A"/>
    <w:rsid w:val="00051024"/>
    <w:rsid w:val="000510DD"/>
    <w:rsid w:val="000510E6"/>
    <w:rsid w:val="0005125E"/>
    <w:rsid w:val="00051280"/>
    <w:rsid w:val="0005137F"/>
    <w:rsid w:val="00051401"/>
    <w:rsid w:val="000515A7"/>
    <w:rsid w:val="000517E3"/>
    <w:rsid w:val="000519B0"/>
    <w:rsid w:val="000519B6"/>
    <w:rsid w:val="00051A3C"/>
    <w:rsid w:val="00051ED2"/>
    <w:rsid w:val="00051EEA"/>
    <w:rsid w:val="00052025"/>
    <w:rsid w:val="00052213"/>
    <w:rsid w:val="0005224E"/>
    <w:rsid w:val="000524CA"/>
    <w:rsid w:val="000527E6"/>
    <w:rsid w:val="00052926"/>
    <w:rsid w:val="00052949"/>
    <w:rsid w:val="00052EEF"/>
    <w:rsid w:val="000532F9"/>
    <w:rsid w:val="00053687"/>
    <w:rsid w:val="0005370E"/>
    <w:rsid w:val="00053750"/>
    <w:rsid w:val="00053772"/>
    <w:rsid w:val="000537A2"/>
    <w:rsid w:val="00053B7B"/>
    <w:rsid w:val="00053CB7"/>
    <w:rsid w:val="00053DCF"/>
    <w:rsid w:val="00053FA3"/>
    <w:rsid w:val="00054149"/>
    <w:rsid w:val="000541B0"/>
    <w:rsid w:val="00054341"/>
    <w:rsid w:val="0005440A"/>
    <w:rsid w:val="000544D6"/>
    <w:rsid w:val="000544D7"/>
    <w:rsid w:val="0005452A"/>
    <w:rsid w:val="00054706"/>
    <w:rsid w:val="000547B4"/>
    <w:rsid w:val="000547ED"/>
    <w:rsid w:val="00054876"/>
    <w:rsid w:val="000548A7"/>
    <w:rsid w:val="000548D6"/>
    <w:rsid w:val="00054A52"/>
    <w:rsid w:val="00054AAF"/>
    <w:rsid w:val="00054AE4"/>
    <w:rsid w:val="00054C2F"/>
    <w:rsid w:val="00054C3D"/>
    <w:rsid w:val="00054EAB"/>
    <w:rsid w:val="00054EDD"/>
    <w:rsid w:val="000550DF"/>
    <w:rsid w:val="000550FE"/>
    <w:rsid w:val="00055128"/>
    <w:rsid w:val="00055201"/>
    <w:rsid w:val="0005522C"/>
    <w:rsid w:val="0005528A"/>
    <w:rsid w:val="000553BA"/>
    <w:rsid w:val="00055467"/>
    <w:rsid w:val="000554AE"/>
    <w:rsid w:val="00055501"/>
    <w:rsid w:val="00055506"/>
    <w:rsid w:val="00055514"/>
    <w:rsid w:val="0005553A"/>
    <w:rsid w:val="0005580B"/>
    <w:rsid w:val="0005583A"/>
    <w:rsid w:val="0005588F"/>
    <w:rsid w:val="00055946"/>
    <w:rsid w:val="00055A70"/>
    <w:rsid w:val="00055BCC"/>
    <w:rsid w:val="00055C6B"/>
    <w:rsid w:val="00055CF5"/>
    <w:rsid w:val="00055CFF"/>
    <w:rsid w:val="00055F9D"/>
    <w:rsid w:val="00056043"/>
    <w:rsid w:val="00056659"/>
    <w:rsid w:val="000566D8"/>
    <w:rsid w:val="0005686A"/>
    <w:rsid w:val="000569D1"/>
    <w:rsid w:val="00056CF8"/>
    <w:rsid w:val="00056ECD"/>
    <w:rsid w:val="000570A4"/>
    <w:rsid w:val="000571A8"/>
    <w:rsid w:val="00057296"/>
    <w:rsid w:val="000576C6"/>
    <w:rsid w:val="00057734"/>
    <w:rsid w:val="00057798"/>
    <w:rsid w:val="00057925"/>
    <w:rsid w:val="00057970"/>
    <w:rsid w:val="00057C4B"/>
    <w:rsid w:val="00057CAA"/>
    <w:rsid w:val="00057CC2"/>
    <w:rsid w:val="00057CFE"/>
    <w:rsid w:val="00060324"/>
    <w:rsid w:val="0006035C"/>
    <w:rsid w:val="0006039C"/>
    <w:rsid w:val="000607BA"/>
    <w:rsid w:val="0006089D"/>
    <w:rsid w:val="000608D0"/>
    <w:rsid w:val="00060969"/>
    <w:rsid w:val="00060BC3"/>
    <w:rsid w:val="00060F09"/>
    <w:rsid w:val="00060FC4"/>
    <w:rsid w:val="00060FD5"/>
    <w:rsid w:val="000611AB"/>
    <w:rsid w:val="0006156F"/>
    <w:rsid w:val="000616DA"/>
    <w:rsid w:val="000618CB"/>
    <w:rsid w:val="00061B32"/>
    <w:rsid w:val="00061E22"/>
    <w:rsid w:val="0006210C"/>
    <w:rsid w:val="000623BE"/>
    <w:rsid w:val="000624A9"/>
    <w:rsid w:val="000629F8"/>
    <w:rsid w:val="00062A7E"/>
    <w:rsid w:val="00062EC2"/>
    <w:rsid w:val="00062ED5"/>
    <w:rsid w:val="00063078"/>
    <w:rsid w:val="0006317E"/>
    <w:rsid w:val="00063308"/>
    <w:rsid w:val="00063432"/>
    <w:rsid w:val="00063507"/>
    <w:rsid w:val="00063680"/>
    <w:rsid w:val="0006387D"/>
    <w:rsid w:val="00063882"/>
    <w:rsid w:val="000638E0"/>
    <w:rsid w:val="000638FA"/>
    <w:rsid w:val="00063A36"/>
    <w:rsid w:val="00063B9A"/>
    <w:rsid w:val="00063D03"/>
    <w:rsid w:val="00063E08"/>
    <w:rsid w:val="00063EE9"/>
    <w:rsid w:val="00063F8D"/>
    <w:rsid w:val="00064104"/>
    <w:rsid w:val="000641F7"/>
    <w:rsid w:val="000643A9"/>
    <w:rsid w:val="000645CE"/>
    <w:rsid w:val="000649D1"/>
    <w:rsid w:val="00064C2F"/>
    <w:rsid w:val="00064C68"/>
    <w:rsid w:val="00064CA5"/>
    <w:rsid w:val="00064CB3"/>
    <w:rsid w:val="00064D3B"/>
    <w:rsid w:val="00064EA5"/>
    <w:rsid w:val="00064ECC"/>
    <w:rsid w:val="00064F36"/>
    <w:rsid w:val="0006519C"/>
    <w:rsid w:val="000651A7"/>
    <w:rsid w:val="0006535B"/>
    <w:rsid w:val="000653AF"/>
    <w:rsid w:val="00065563"/>
    <w:rsid w:val="0006562E"/>
    <w:rsid w:val="000656AE"/>
    <w:rsid w:val="000656C7"/>
    <w:rsid w:val="00065749"/>
    <w:rsid w:val="00065788"/>
    <w:rsid w:val="00065A84"/>
    <w:rsid w:val="00065AC9"/>
    <w:rsid w:val="00065B73"/>
    <w:rsid w:val="00065E8F"/>
    <w:rsid w:val="00065F34"/>
    <w:rsid w:val="00066080"/>
    <w:rsid w:val="0006612D"/>
    <w:rsid w:val="00066138"/>
    <w:rsid w:val="000664A6"/>
    <w:rsid w:val="00066700"/>
    <w:rsid w:val="00066743"/>
    <w:rsid w:val="000668D8"/>
    <w:rsid w:val="00066978"/>
    <w:rsid w:val="00066BC2"/>
    <w:rsid w:val="00066BF4"/>
    <w:rsid w:val="00066E8E"/>
    <w:rsid w:val="00066FC3"/>
    <w:rsid w:val="0006703E"/>
    <w:rsid w:val="0006718A"/>
    <w:rsid w:val="000671A5"/>
    <w:rsid w:val="00067258"/>
    <w:rsid w:val="000674AE"/>
    <w:rsid w:val="00067633"/>
    <w:rsid w:val="000677C9"/>
    <w:rsid w:val="00067877"/>
    <w:rsid w:val="000678E0"/>
    <w:rsid w:val="000679AA"/>
    <w:rsid w:val="00067A5A"/>
    <w:rsid w:val="00067A70"/>
    <w:rsid w:val="00067B8D"/>
    <w:rsid w:val="00067C8C"/>
    <w:rsid w:val="00067DD4"/>
    <w:rsid w:val="00067F02"/>
    <w:rsid w:val="00067F5E"/>
    <w:rsid w:val="00070175"/>
    <w:rsid w:val="000702DB"/>
    <w:rsid w:val="0007030A"/>
    <w:rsid w:val="0007040C"/>
    <w:rsid w:val="00070420"/>
    <w:rsid w:val="000704AB"/>
    <w:rsid w:val="000704D0"/>
    <w:rsid w:val="00070634"/>
    <w:rsid w:val="000706A6"/>
    <w:rsid w:val="00070749"/>
    <w:rsid w:val="00070777"/>
    <w:rsid w:val="000708E3"/>
    <w:rsid w:val="00070ACB"/>
    <w:rsid w:val="00070BEB"/>
    <w:rsid w:val="00070C46"/>
    <w:rsid w:val="00070E64"/>
    <w:rsid w:val="00070FD5"/>
    <w:rsid w:val="00071034"/>
    <w:rsid w:val="00071136"/>
    <w:rsid w:val="00071468"/>
    <w:rsid w:val="000714DA"/>
    <w:rsid w:val="000715AB"/>
    <w:rsid w:val="00071753"/>
    <w:rsid w:val="000718A0"/>
    <w:rsid w:val="000719DC"/>
    <w:rsid w:val="00071A4F"/>
    <w:rsid w:val="00071B20"/>
    <w:rsid w:val="00071B80"/>
    <w:rsid w:val="00071C5E"/>
    <w:rsid w:val="00071D17"/>
    <w:rsid w:val="00071D57"/>
    <w:rsid w:val="00071DA7"/>
    <w:rsid w:val="00071E8A"/>
    <w:rsid w:val="00071F9F"/>
    <w:rsid w:val="00072010"/>
    <w:rsid w:val="000721E1"/>
    <w:rsid w:val="000721E4"/>
    <w:rsid w:val="000721F4"/>
    <w:rsid w:val="0007222F"/>
    <w:rsid w:val="000723FA"/>
    <w:rsid w:val="00072425"/>
    <w:rsid w:val="000725A9"/>
    <w:rsid w:val="000728E4"/>
    <w:rsid w:val="00072918"/>
    <w:rsid w:val="00072B05"/>
    <w:rsid w:val="00072B1A"/>
    <w:rsid w:val="00072B31"/>
    <w:rsid w:val="00072BAB"/>
    <w:rsid w:val="00073031"/>
    <w:rsid w:val="00073067"/>
    <w:rsid w:val="00073233"/>
    <w:rsid w:val="0007329F"/>
    <w:rsid w:val="00073351"/>
    <w:rsid w:val="0007340C"/>
    <w:rsid w:val="00073475"/>
    <w:rsid w:val="0007364D"/>
    <w:rsid w:val="000736DF"/>
    <w:rsid w:val="0007395E"/>
    <w:rsid w:val="0007398E"/>
    <w:rsid w:val="00073B3A"/>
    <w:rsid w:val="00073D22"/>
    <w:rsid w:val="00073DD6"/>
    <w:rsid w:val="00073E01"/>
    <w:rsid w:val="00073E2F"/>
    <w:rsid w:val="00073ED3"/>
    <w:rsid w:val="00073F18"/>
    <w:rsid w:val="00073F33"/>
    <w:rsid w:val="00073F8C"/>
    <w:rsid w:val="000742EB"/>
    <w:rsid w:val="000743F7"/>
    <w:rsid w:val="0007454F"/>
    <w:rsid w:val="00074610"/>
    <w:rsid w:val="00074712"/>
    <w:rsid w:val="000748DD"/>
    <w:rsid w:val="000748E8"/>
    <w:rsid w:val="00074D1F"/>
    <w:rsid w:val="00074EA0"/>
    <w:rsid w:val="00074FF5"/>
    <w:rsid w:val="000751BC"/>
    <w:rsid w:val="00075229"/>
    <w:rsid w:val="0007553C"/>
    <w:rsid w:val="00075717"/>
    <w:rsid w:val="000757DA"/>
    <w:rsid w:val="000757FA"/>
    <w:rsid w:val="0007589F"/>
    <w:rsid w:val="00075AA1"/>
    <w:rsid w:val="00075AF0"/>
    <w:rsid w:val="00075C47"/>
    <w:rsid w:val="000760E8"/>
    <w:rsid w:val="000760F9"/>
    <w:rsid w:val="000763F0"/>
    <w:rsid w:val="00076596"/>
    <w:rsid w:val="0007664A"/>
    <w:rsid w:val="0007670F"/>
    <w:rsid w:val="00076829"/>
    <w:rsid w:val="000768A6"/>
    <w:rsid w:val="000768C6"/>
    <w:rsid w:val="00076BD3"/>
    <w:rsid w:val="00076DFF"/>
    <w:rsid w:val="00076E97"/>
    <w:rsid w:val="00076F67"/>
    <w:rsid w:val="00077031"/>
    <w:rsid w:val="00077166"/>
    <w:rsid w:val="00077364"/>
    <w:rsid w:val="000773FF"/>
    <w:rsid w:val="00077569"/>
    <w:rsid w:val="000777DA"/>
    <w:rsid w:val="00077846"/>
    <w:rsid w:val="0007796F"/>
    <w:rsid w:val="00077CC7"/>
    <w:rsid w:val="00077D10"/>
    <w:rsid w:val="00077D36"/>
    <w:rsid w:val="00077E34"/>
    <w:rsid w:val="00077EB1"/>
    <w:rsid w:val="00077F1A"/>
    <w:rsid w:val="00077F1E"/>
    <w:rsid w:val="0008003A"/>
    <w:rsid w:val="0008015B"/>
    <w:rsid w:val="000802A6"/>
    <w:rsid w:val="0008034A"/>
    <w:rsid w:val="000803D8"/>
    <w:rsid w:val="000803EE"/>
    <w:rsid w:val="0008048A"/>
    <w:rsid w:val="00080655"/>
    <w:rsid w:val="00080658"/>
    <w:rsid w:val="00080667"/>
    <w:rsid w:val="00080668"/>
    <w:rsid w:val="0008095E"/>
    <w:rsid w:val="000809FD"/>
    <w:rsid w:val="00080A24"/>
    <w:rsid w:val="00080B84"/>
    <w:rsid w:val="00080BEC"/>
    <w:rsid w:val="00080E49"/>
    <w:rsid w:val="00080EEA"/>
    <w:rsid w:val="00080F0D"/>
    <w:rsid w:val="0008135B"/>
    <w:rsid w:val="00081419"/>
    <w:rsid w:val="00081589"/>
    <w:rsid w:val="00081754"/>
    <w:rsid w:val="0008175C"/>
    <w:rsid w:val="00081764"/>
    <w:rsid w:val="000819C2"/>
    <w:rsid w:val="000819D3"/>
    <w:rsid w:val="00081BC8"/>
    <w:rsid w:val="00081E6B"/>
    <w:rsid w:val="00082164"/>
    <w:rsid w:val="000821B8"/>
    <w:rsid w:val="000821F9"/>
    <w:rsid w:val="00082265"/>
    <w:rsid w:val="00082359"/>
    <w:rsid w:val="0008248A"/>
    <w:rsid w:val="00082990"/>
    <w:rsid w:val="00082ACB"/>
    <w:rsid w:val="00082AEF"/>
    <w:rsid w:val="00082D1D"/>
    <w:rsid w:val="000830BA"/>
    <w:rsid w:val="00083182"/>
    <w:rsid w:val="00083215"/>
    <w:rsid w:val="00083449"/>
    <w:rsid w:val="0008345B"/>
    <w:rsid w:val="000835A4"/>
    <w:rsid w:val="000835B4"/>
    <w:rsid w:val="000835E5"/>
    <w:rsid w:val="00083823"/>
    <w:rsid w:val="0008393D"/>
    <w:rsid w:val="000839C1"/>
    <w:rsid w:val="00083A88"/>
    <w:rsid w:val="00083CF0"/>
    <w:rsid w:val="00083EB3"/>
    <w:rsid w:val="00083FB2"/>
    <w:rsid w:val="0008414C"/>
    <w:rsid w:val="000841F6"/>
    <w:rsid w:val="000842D4"/>
    <w:rsid w:val="000844FB"/>
    <w:rsid w:val="00084690"/>
    <w:rsid w:val="00084989"/>
    <w:rsid w:val="00084A62"/>
    <w:rsid w:val="00084B34"/>
    <w:rsid w:val="00084D1A"/>
    <w:rsid w:val="00084DE0"/>
    <w:rsid w:val="0008503A"/>
    <w:rsid w:val="0008515F"/>
    <w:rsid w:val="000851D1"/>
    <w:rsid w:val="000856A3"/>
    <w:rsid w:val="000856C6"/>
    <w:rsid w:val="00085727"/>
    <w:rsid w:val="00085942"/>
    <w:rsid w:val="00085974"/>
    <w:rsid w:val="000859F4"/>
    <w:rsid w:val="00085ABF"/>
    <w:rsid w:val="00085D55"/>
    <w:rsid w:val="00085D90"/>
    <w:rsid w:val="00085E9D"/>
    <w:rsid w:val="00085EE5"/>
    <w:rsid w:val="00085F6D"/>
    <w:rsid w:val="000860DC"/>
    <w:rsid w:val="00086149"/>
    <w:rsid w:val="000861E9"/>
    <w:rsid w:val="0008629B"/>
    <w:rsid w:val="000863A7"/>
    <w:rsid w:val="0008646D"/>
    <w:rsid w:val="00086482"/>
    <w:rsid w:val="000866D2"/>
    <w:rsid w:val="00086979"/>
    <w:rsid w:val="000869DB"/>
    <w:rsid w:val="000869F8"/>
    <w:rsid w:val="00086AE1"/>
    <w:rsid w:val="00086EE7"/>
    <w:rsid w:val="00086FB5"/>
    <w:rsid w:val="000871F6"/>
    <w:rsid w:val="000872D3"/>
    <w:rsid w:val="00087360"/>
    <w:rsid w:val="000873CF"/>
    <w:rsid w:val="000873FE"/>
    <w:rsid w:val="00087405"/>
    <w:rsid w:val="0008746F"/>
    <w:rsid w:val="00087592"/>
    <w:rsid w:val="00087695"/>
    <w:rsid w:val="00087858"/>
    <w:rsid w:val="00087A50"/>
    <w:rsid w:val="00087B37"/>
    <w:rsid w:val="00087C14"/>
    <w:rsid w:val="00087CC7"/>
    <w:rsid w:val="00087F90"/>
    <w:rsid w:val="00087FC4"/>
    <w:rsid w:val="00090037"/>
    <w:rsid w:val="00090084"/>
    <w:rsid w:val="00090095"/>
    <w:rsid w:val="0009037F"/>
    <w:rsid w:val="00090437"/>
    <w:rsid w:val="00090843"/>
    <w:rsid w:val="000909A6"/>
    <w:rsid w:val="00090A1C"/>
    <w:rsid w:val="00090B01"/>
    <w:rsid w:val="00090B0C"/>
    <w:rsid w:val="00090E91"/>
    <w:rsid w:val="0009130F"/>
    <w:rsid w:val="000913B0"/>
    <w:rsid w:val="0009163A"/>
    <w:rsid w:val="000916A6"/>
    <w:rsid w:val="00091745"/>
    <w:rsid w:val="0009199E"/>
    <w:rsid w:val="00091A44"/>
    <w:rsid w:val="00091F5F"/>
    <w:rsid w:val="00091FFE"/>
    <w:rsid w:val="0009217E"/>
    <w:rsid w:val="00092197"/>
    <w:rsid w:val="0009236A"/>
    <w:rsid w:val="0009240B"/>
    <w:rsid w:val="0009246F"/>
    <w:rsid w:val="000924E0"/>
    <w:rsid w:val="000925D5"/>
    <w:rsid w:val="000925F6"/>
    <w:rsid w:val="00092792"/>
    <w:rsid w:val="000927C4"/>
    <w:rsid w:val="00092823"/>
    <w:rsid w:val="000928A5"/>
    <w:rsid w:val="000928B0"/>
    <w:rsid w:val="000928C1"/>
    <w:rsid w:val="000929F5"/>
    <w:rsid w:val="00092A1B"/>
    <w:rsid w:val="00092C84"/>
    <w:rsid w:val="00092CC9"/>
    <w:rsid w:val="000930D0"/>
    <w:rsid w:val="00093112"/>
    <w:rsid w:val="00093190"/>
    <w:rsid w:val="000931B0"/>
    <w:rsid w:val="00093274"/>
    <w:rsid w:val="000932A1"/>
    <w:rsid w:val="00093376"/>
    <w:rsid w:val="000933A8"/>
    <w:rsid w:val="00093400"/>
    <w:rsid w:val="00093451"/>
    <w:rsid w:val="000934DB"/>
    <w:rsid w:val="00093521"/>
    <w:rsid w:val="0009373C"/>
    <w:rsid w:val="00093963"/>
    <w:rsid w:val="00093A1F"/>
    <w:rsid w:val="00093B35"/>
    <w:rsid w:val="00093C0F"/>
    <w:rsid w:val="00093CD3"/>
    <w:rsid w:val="00094028"/>
    <w:rsid w:val="00094249"/>
    <w:rsid w:val="000942FA"/>
    <w:rsid w:val="0009454D"/>
    <w:rsid w:val="0009461A"/>
    <w:rsid w:val="00094670"/>
    <w:rsid w:val="00094782"/>
    <w:rsid w:val="0009481C"/>
    <w:rsid w:val="0009484D"/>
    <w:rsid w:val="00094922"/>
    <w:rsid w:val="0009492F"/>
    <w:rsid w:val="00094A24"/>
    <w:rsid w:val="00094A96"/>
    <w:rsid w:val="00094B4F"/>
    <w:rsid w:val="00094C0C"/>
    <w:rsid w:val="00094C37"/>
    <w:rsid w:val="00094E34"/>
    <w:rsid w:val="00094EDC"/>
    <w:rsid w:val="00094F42"/>
    <w:rsid w:val="00094F5C"/>
    <w:rsid w:val="000951D0"/>
    <w:rsid w:val="0009523E"/>
    <w:rsid w:val="00095253"/>
    <w:rsid w:val="00095336"/>
    <w:rsid w:val="000954EA"/>
    <w:rsid w:val="0009556D"/>
    <w:rsid w:val="000955C0"/>
    <w:rsid w:val="0009570C"/>
    <w:rsid w:val="00095826"/>
    <w:rsid w:val="00095906"/>
    <w:rsid w:val="00095C2E"/>
    <w:rsid w:val="00095C5B"/>
    <w:rsid w:val="00095CD3"/>
    <w:rsid w:val="00095D2E"/>
    <w:rsid w:val="000960F0"/>
    <w:rsid w:val="000963C9"/>
    <w:rsid w:val="0009658A"/>
    <w:rsid w:val="000965EF"/>
    <w:rsid w:val="00096794"/>
    <w:rsid w:val="000967D3"/>
    <w:rsid w:val="00096997"/>
    <w:rsid w:val="00096A67"/>
    <w:rsid w:val="00096B74"/>
    <w:rsid w:val="00096B78"/>
    <w:rsid w:val="00096D00"/>
    <w:rsid w:val="00096D28"/>
    <w:rsid w:val="00096E28"/>
    <w:rsid w:val="00096E5E"/>
    <w:rsid w:val="00097134"/>
    <w:rsid w:val="00097198"/>
    <w:rsid w:val="000971E7"/>
    <w:rsid w:val="00097392"/>
    <w:rsid w:val="000974FD"/>
    <w:rsid w:val="00097792"/>
    <w:rsid w:val="000977AA"/>
    <w:rsid w:val="000979B5"/>
    <w:rsid w:val="00097BAE"/>
    <w:rsid w:val="00097C27"/>
    <w:rsid w:val="00097C96"/>
    <w:rsid w:val="00097CBF"/>
    <w:rsid w:val="00097D4A"/>
    <w:rsid w:val="000A00E3"/>
    <w:rsid w:val="000A00E4"/>
    <w:rsid w:val="000A013A"/>
    <w:rsid w:val="000A0251"/>
    <w:rsid w:val="000A04A7"/>
    <w:rsid w:val="000A0525"/>
    <w:rsid w:val="000A056F"/>
    <w:rsid w:val="000A07E6"/>
    <w:rsid w:val="000A08BE"/>
    <w:rsid w:val="000A08ED"/>
    <w:rsid w:val="000A0955"/>
    <w:rsid w:val="000A0A89"/>
    <w:rsid w:val="000A0BB8"/>
    <w:rsid w:val="000A0BCA"/>
    <w:rsid w:val="000A0C0C"/>
    <w:rsid w:val="000A0C67"/>
    <w:rsid w:val="000A0CF1"/>
    <w:rsid w:val="000A0E5E"/>
    <w:rsid w:val="000A0EA5"/>
    <w:rsid w:val="000A1084"/>
    <w:rsid w:val="000A115F"/>
    <w:rsid w:val="000A1282"/>
    <w:rsid w:val="000A12FA"/>
    <w:rsid w:val="000A1334"/>
    <w:rsid w:val="000A133B"/>
    <w:rsid w:val="000A1386"/>
    <w:rsid w:val="000A13AF"/>
    <w:rsid w:val="000A1584"/>
    <w:rsid w:val="000A16A1"/>
    <w:rsid w:val="000A1745"/>
    <w:rsid w:val="000A1782"/>
    <w:rsid w:val="000A179B"/>
    <w:rsid w:val="000A17FE"/>
    <w:rsid w:val="000A18B3"/>
    <w:rsid w:val="000A18D6"/>
    <w:rsid w:val="000A19DD"/>
    <w:rsid w:val="000A1ACE"/>
    <w:rsid w:val="000A1C51"/>
    <w:rsid w:val="000A1D97"/>
    <w:rsid w:val="000A1DFE"/>
    <w:rsid w:val="000A1FDE"/>
    <w:rsid w:val="000A229F"/>
    <w:rsid w:val="000A22EA"/>
    <w:rsid w:val="000A22F4"/>
    <w:rsid w:val="000A232A"/>
    <w:rsid w:val="000A2465"/>
    <w:rsid w:val="000A24D5"/>
    <w:rsid w:val="000A2583"/>
    <w:rsid w:val="000A280E"/>
    <w:rsid w:val="000A2833"/>
    <w:rsid w:val="000A288B"/>
    <w:rsid w:val="000A28D0"/>
    <w:rsid w:val="000A296D"/>
    <w:rsid w:val="000A2BC9"/>
    <w:rsid w:val="000A2BD3"/>
    <w:rsid w:val="000A2C4A"/>
    <w:rsid w:val="000A2C91"/>
    <w:rsid w:val="000A2C9B"/>
    <w:rsid w:val="000A2CBA"/>
    <w:rsid w:val="000A2D29"/>
    <w:rsid w:val="000A2DA6"/>
    <w:rsid w:val="000A2F9B"/>
    <w:rsid w:val="000A3040"/>
    <w:rsid w:val="000A3130"/>
    <w:rsid w:val="000A324D"/>
    <w:rsid w:val="000A3299"/>
    <w:rsid w:val="000A34B1"/>
    <w:rsid w:val="000A3549"/>
    <w:rsid w:val="000A35B7"/>
    <w:rsid w:val="000A367E"/>
    <w:rsid w:val="000A393B"/>
    <w:rsid w:val="000A39CE"/>
    <w:rsid w:val="000A3A0F"/>
    <w:rsid w:val="000A3A97"/>
    <w:rsid w:val="000A3BB0"/>
    <w:rsid w:val="000A3D4F"/>
    <w:rsid w:val="000A3F86"/>
    <w:rsid w:val="000A3F8B"/>
    <w:rsid w:val="000A4151"/>
    <w:rsid w:val="000A4173"/>
    <w:rsid w:val="000A4444"/>
    <w:rsid w:val="000A4718"/>
    <w:rsid w:val="000A47D8"/>
    <w:rsid w:val="000A48BB"/>
    <w:rsid w:val="000A4B8F"/>
    <w:rsid w:val="000A4E03"/>
    <w:rsid w:val="000A4E3C"/>
    <w:rsid w:val="000A4E3E"/>
    <w:rsid w:val="000A509D"/>
    <w:rsid w:val="000A5136"/>
    <w:rsid w:val="000A530D"/>
    <w:rsid w:val="000A530E"/>
    <w:rsid w:val="000A5693"/>
    <w:rsid w:val="000A5806"/>
    <w:rsid w:val="000A593D"/>
    <w:rsid w:val="000A5A9B"/>
    <w:rsid w:val="000A5B43"/>
    <w:rsid w:val="000A5CEB"/>
    <w:rsid w:val="000A5E56"/>
    <w:rsid w:val="000A6167"/>
    <w:rsid w:val="000A619C"/>
    <w:rsid w:val="000A65B2"/>
    <w:rsid w:val="000A6758"/>
    <w:rsid w:val="000A67BC"/>
    <w:rsid w:val="000A67BE"/>
    <w:rsid w:val="000A6813"/>
    <w:rsid w:val="000A6A36"/>
    <w:rsid w:val="000A6ABF"/>
    <w:rsid w:val="000A6ACD"/>
    <w:rsid w:val="000A6B35"/>
    <w:rsid w:val="000A6C64"/>
    <w:rsid w:val="000A6D84"/>
    <w:rsid w:val="000A6E48"/>
    <w:rsid w:val="000A6F7D"/>
    <w:rsid w:val="000A7189"/>
    <w:rsid w:val="000A722C"/>
    <w:rsid w:val="000A72DF"/>
    <w:rsid w:val="000A7462"/>
    <w:rsid w:val="000A7494"/>
    <w:rsid w:val="000A7537"/>
    <w:rsid w:val="000A75F2"/>
    <w:rsid w:val="000A77CE"/>
    <w:rsid w:val="000A79C9"/>
    <w:rsid w:val="000A7A0E"/>
    <w:rsid w:val="000A7CA2"/>
    <w:rsid w:val="000A7F0C"/>
    <w:rsid w:val="000A7F2C"/>
    <w:rsid w:val="000B00AF"/>
    <w:rsid w:val="000B0180"/>
    <w:rsid w:val="000B01EC"/>
    <w:rsid w:val="000B023F"/>
    <w:rsid w:val="000B04B5"/>
    <w:rsid w:val="000B0681"/>
    <w:rsid w:val="000B07CD"/>
    <w:rsid w:val="000B0813"/>
    <w:rsid w:val="000B08F7"/>
    <w:rsid w:val="000B090B"/>
    <w:rsid w:val="000B0986"/>
    <w:rsid w:val="000B099D"/>
    <w:rsid w:val="000B09D5"/>
    <w:rsid w:val="000B0C4F"/>
    <w:rsid w:val="000B0CAC"/>
    <w:rsid w:val="000B0D8C"/>
    <w:rsid w:val="000B0DB0"/>
    <w:rsid w:val="000B0F39"/>
    <w:rsid w:val="000B0F9F"/>
    <w:rsid w:val="000B12C2"/>
    <w:rsid w:val="000B189C"/>
    <w:rsid w:val="000B1BE6"/>
    <w:rsid w:val="000B1C34"/>
    <w:rsid w:val="000B1F55"/>
    <w:rsid w:val="000B1F88"/>
    <w:rsid w:val="000B1FA9"/>
    <w:rsid w:val="000B2049"/>
    <w:rsid w:val="000B2212"/>
    <w:rsid w:val="000B2224"/>
    <w:rsid w:val="000B2419"/>
    <w:rsid w:val="000B2467"/>
    <w:rsid w:val="000B24A5"/>
    <w:rsid w:val="000B25F3"/>
    <w:rsid w:val="000B2926"/>
    <w:rsid w:val="000B29BF"/>
    <w:rsid w:val="000B2AF1"/>
    <w:rsid w:val="000B2B3D"/>
    <w:rsid w:val="000B2E6E"/>
    <w:rsid w:val="000B3168"/>
    <w:rsid w:val="000B3274"/>
    <w:rsid w:val="000B329D"/>
    <w:rsid w:val="000B3359"/>
    <w:rsid w:val="000B33AF"/>
    <w:rsid w:val="000B34A5"/>
    <w:rsid w:val="000B35CF"/>
    <w:rsid w:val="000B37BA"/>
    <w:rsid w:val="000B39EB"/>
    <w:rsid w:val="000B4171"/>
    <w:rsid w:val="000B4268"/>
    <w:rsid w:val="000B42FE"/>
    <w:rsid w:val="000B4367"/>
    <w:rsid w:val="000B4567"/>
    <w:rsid w:val="000B45B3"/>
    <w:rsid w:val="000B471A"/>
    <w:rsid w:val="000B4969"/>
    <w:rsid w:val="000B4DC3"/>
    <w:rsid w:val="000B4E63"/>
    <w:rsid w:val="000B4E6E"/>
    <w:rsid w:val="000B4F3A"/>
    <w:rsid w:val="000B54E4"/>
    <w:rsid w:val="000B56E1"/>
    <w:rsid w:val="000B57BE"/>
    <w:rsid w:val="000B57D8"/>
    <w:rsid w:val="000B57FF"/>
    <w:rsid w:val="000B58BD"/>
    <w:rsid w:val="000B58CF"/>
    <w:rsid w:val="000B5AC1"/>
    <w:rsid w:val="000B5B9C"/>
    <w:rsid w:val="000B5BDD"/>
    <w:rsid w:val="000B5BF2"/>
    <w:rsid w:val="000B6014"/>
    <w:rsid w:val="000B6250"/>
    <w:rsid w:val="000B6395"/>
    <w:rsid w:val="000B63AC"/>
    <w:rsid w:val="000B64C3"/>
    <w:rsid w:val="000B658C"/>
    <w:rsid w:val="000B65B2"/>
    <w:rsid w:val="000B66A7"/>
    <w:rsid w:val="000B66CE"/>
    <w:rsid w:val="000B6852"/>
    <w:rsid w:val="000B688A"/>
    <w:rsid w:val="000B695A"/>
    <w:rsid w:val="000B69B0"/>
    <w:rsid w:val="000B6A21"/>
    <w:rsid w:val="000B6ACD"/>
    <w:rsid w:val="000B6C5E"/>
    <w:rsid w:val="000B6DAC"/>
    <w:rsid w:val="000B7121"/>
    <w:rsid w:val="000B718A"/>
    <w:rsid w:val="000B7277"/>
    <w:rsid w:val="000B73B7"/>
    <w:rsid w:val="000B7417"/>
    <w:rsid w:val="000B7641"/>
    <w:rsid w:val="000B776D"/>
    <w:rsid w:val="000B7820"/>
    <w:rsid w:val="000B7A2A"/>
    <w:rsid w:val="000B7BA0"/>
    <w:rsid w:val="000B7D1E"/>
    <w:rsid w:val="000B7D28"/>
    <w:rsid w:val="000B7ECC"/>
    <w:rsid w:val="000B7F0B"/>
    <w:rsid w:val="000C0047"/>
    <w:rsid w:val="000C0096"/>
    <w:rsid w:val="000C00D1"/>
    <w:rsid w:val="000C029F"/>
    <w:rsid w:val="000C0478"/>
    <w:rsid w:val="000C089E"/>
    <w:rsid w:val="000C0912"/>
    <w:rsid w:val="000C0AAF"/>
    <w:rsid w:val="000C0C7B"/>
    <w:rsid w:val="000C0C8E"/>
    <w:rsid w:val="000C0FA8"/>
    <w:rsid w:val="000C1272"/>
    <w:rsid w:val="000C1484"/>
    <w:rsid w:val="000C15A0"/>
    <w:rsid w:val="000C1705"/>
    <w:rsid w:val="000C17E0"/>
    <w:rsid w:val="000C1826"/>
    <w:rsid w:val="000C1836"/>
    <w:rsid w:val="000C18B3"/>
    <w:rsid w:val="000C19A7"/>
    <w:rsid w:val="000C1BDD"/>
    <w:rsid w:val="000C1C38"/>
    <w:rsid w:val="000C1DAF"/>
    <w:rsid w:val="000C22CF"/>
    <w:rsid w:val="000C270D"/>
    <w:rsid w:val="000C2960"/>
    <w:rsid w:val="000C29AD"/>
    <w:rsid w:val="000C2B02"/>
    <w:rsid w:val="000C2CEB"/>
    <w:rsid w:val="000C2DDF"/>
    <w:rsid w:val="000C2E99"/>
    <w:rsid w:val="000C2EA4"/>
    <w:rsid w:val="000C313C"/>
    <w:rsid w:val="000C31FA"/>
    <w:rsid w:val="000C3262"/>
    <w:rsid w:val="000C3379"/>
    <w:rsid w:val="000C337F"/>
    <w:rsid w:val="000C3410"/>
    <w:rsid w:val="000C358C"/>
    <w:rsid w:val="000C35D8"/>
    <w:rsid w:val="000C3650"/>
    <w:rsid w:val="000C3664"/>
    <w:rsid w:val="000C3886"/>
    <w:rsid w:val="000C3889"/>
    <w:rsid w:val="000C38EA"/>
    <w:rsid w:val="000C39C7"/>
    <w:rsid w:val="000C3BF8"/>
    <w:rsid w:val="000C3C78"/>
    <w:rsid w:val="000C3D95"/>
    <w:rsid w:val="000C3E51"/>
    <w:rsid w:val="000C41C0"/>
    <w:rsid w:val="000C4247"/>
    <w:rsid w:val="000C42A2"/>
    <w:rsid w:val="000C44E9"/>
    <w:rsid w:val="000C4549"/>
    <w:rsid w:val="000C47CE"/>
    <w:rsid w:val="000C480A"/>
    <w:rsid w:val="000C483B"/>
    <w:rsid w:val="000C4B03"/>
    <w:rsid w:val="000C4B52"/>
    <w:rsid w:val="000C4D14"/>
    <w:rsid w:val="000C4EA4"/>
    <w:rsid w:val="000C4EB4"/>
    <w:rsid w:val="000C4EB7"/>
    <w:rsid w:val="000C4F5A"/>
    <w:rsid w:val="000C5031"/>
    <w:rsid w:val="000C5280"/>
    <w:rsid w:val="000C5466"/>
    <w:rsid w:val="000C5870"/>
    <w:rsid w:val="000C588A"/>
    <w:rsid w:val="000C5B4B"/>
    <w:rsid w:val="000C5C03"/>
    <w:rsid w:val="000C5C87"/>
    <w:rsid w:val="000C5D12"/>
    <w:rsid w:val="000C5D1A"/>
    <w:rsid w:val="000C5E86"/>
    <w:rsid w:val="000C5EF1"/>
    <w:rsid w:val="000C62B1"/>
    <w:rsid w:val="000C6471"/>
    <w:rsid w:val="000C66DA"/>
    <w:rsid w:val="000C67F9"/>
    <w:rsid w:val="000C6915"/>
    <w:rsid w:val="000C697E"/>
    <w:rsid w:val="000C69E4"/>
    <w:rsid w:val="000C6F07"/>
    <w:rsid w:val="000C701C"/>
    <w:rsid w:val="000C70CD"/>
    <w:rsid w:val="000C710A"/>
    <w:rsid w:val="000C712A"/>
    <w:rsid w:val="000C71E1"/>
    <w:rsid w:val="000C7204"/>
    <w:rsid w:val="000C7589"/>
    <w:rsid w:val="000C75C9"/>
    <w:rsid w:val="000C75E9"/>
    <w:rsid w:val="000C78BC"/>
    <w:rsid w:val="000C7953"/>
    <w:rsid w:val="000C7C43"/>
    <w:rsid w:val="000C7CC8"/>
    <w:rsid w:val="000C7D3D"/>
    <w:rsid w:val="000C7FBD"/>
    <w:rsid w:val="000C7FE5"/>
    <w:rsid w:val="000D02DA"/>
    <w:rsid w:val="000D0306"/>
    <w:rsid w:val="000D0450"/>
    <w:rsid w:val="000D0472"/>
    <w:rsid w:val="000D0479"/>
    <w:rsid w:val="000D06A8"/>
    <w:rsid w:val="000D0992"/>
    <w:rsid w:val="000D0B12"/>
    <w:rsid w:val="000D0B70"/>
    <w:rsid w:val="000D0BD9"/>
    <w:rsid w:val="000D0D73"/>
    <w:rsid w:val="000D0D97"/>
    <w:rsid w:val="000D0EDF"/>
    <w:rsid w:val="000D11B6"/>
    <w:rsid w:val="000D1487"/>
    <w:rsid w:val="000D1654"/>
    <w:rsid w:val="000D16F0"/>
    <w:rsid w:val="000D1734"/>
    <w:rsid w:val="000D17BE"/>
    <w:rsid w:val="000D18FC"/>
    <w:rsid w:val="000D1925"/>
    <w:rsid w:val="000D193E"/>
    <w:rsid w:val="000D1C0A"/>
    <w:rsid w:val="000D1C4C"/>
    <w:rsid w:val="000D1DD9"/>
    <w:rsid w:val="000D1E1A"/>
    <w:rsid w:val="000D1F15"/>
    <w:rsid w:val="000D1F2D"/>
    <w:rsid w:val="000D1F49"/>
    <w:rsid w:val="000D20D7"/>
    <w:rsid w:val="000D2214"/>
    <w:rsid w:val="000D227B"/>
    <w:rsid w:val="000D233D"/>
    <w:rsid w:val="000D2354"/>
    <w:rsid w:val="000D2542"/>
    <w:rsid w:val="000D2576"/>
    <w:rsid w:val="000D2630"/>
    <w:rsid w:val="000D2720"/>
    <w:rsid w:val="000D2731"/>
    <w:rsid w:val="000D2839"/>
    <w:rsid w:val="000D2947"/>
    <w:rsid w:val="000D29FB"/>
    <w:rsid w:val="000D2C33"/>
    <w:rsid w:val="000D2DFB"/>
    <w:rsid w:val="000D32C6"/>
    <w:rsid w:val="000D342C"/>
    <w:rsid w:val="000D35B6"/>
    <w:rsid w:val="000D36BB"/>
    <w:rsid w:val="000D375A"/>
    <w:rsid w:val="000D3940"/>
    <w:rsid w:val="000D39D8"/>
    <w:rsid w:val="000D3C9A"/>
    <w:rsid w:val="000D3D85"/>
    <w:rsid w:val="000D3DFF"/>
    <w:rsid w:val="000D3F41"/>
    <w:rsid w:val="000D3FC5"/>
    <w:rsid w:val="000D3FDF"/>
    <w:rsid w:val="000D4172"/>
    <w:rsid w:val="000D41D6"/>
    <w:rsid w:val="000D428B"/>
    <w:rsid w:val="000D43CD"/>
    <w:rsid w:val="000D452A"/>
    <w:rsid w:val="000D456E"/>
    <w:rsid w:val="000D4727"/>
    <w:rsid w:val="000D4758"/>
    <w:rsid w:val="000D47F4"/>
    <w:rsid w:val="000D49D7"/>
    <w:rsid w:val="000D4C30"/>
    <w:rsid w:val="000D4DBE"/>
    <w:rsid w:val="000D4F84"/>
    <w:rsid w:val="000D506D"/>
    <w:rsid w:val="000D526D"/>
    <w:rsid w:val="000D5326"/>
    <w:rsid w:val="000D53A3"/>
    <w:rsid w:val="000D550E"/>
    <w:rsid w:val="000D554D"/>
    <w:rsid w:val="000D5591"/>
    <w:rsid w:val="000D5718"/>
    <w:rsid w:val="000D58F8"/>
    <w:rsid w:val="000D5927"/>
    <w:rsid w:val="000D5AED"/>
    <w:rsid w:val="000D606C"/>
    <w:rsid w:val="000D61A1"/>
    <w:rsid w:val="000D647D"/>
    <w:rsid w:val="000D6480"/>
    <w:rsid w:val="000D6495"/>
    <w:rsid w:val="000D65C2"/>
    <w:rsid w:val="000D677C"/>
    <w:rsid w:val="000D6788"/>
    <w:rsid w:val="000D68B8"/>
    <w:rsid w:val="000D6916"/>
    <w:rsid w:val="000D693B"/>
    <w:rsid w:val="000D6A06"/>
    <w:rsid w:val="000D6DC0"/>
    <w:rsid w:val="000D6FBD"/>
    <w:rsid w:val="000D7095"/>
    <w:rsid w:val="000D716C"/>
    <w:rsid w:val="000D71C4"/>
    <w:rsid w:val="000D71D6"/>
    <w:rsid w:val="000D7251"/>
    <w:rsid w:val="000D72C9"/>
    <w:rsid w:val="000D7336"/>
    <w:rsid w:val="000D73B0"/>
    <w:rsid w:val="000D7444"/>
    <w:rsid w:val="000D75CF"/>
    <w:rsid w:val="000D76B4"/>
    <w:rsid w:val="000D7796"/>
    <w:rsid w:val="000D78C8"/>
    <w:rsid w:val="000D7975"/>
    <w:rsid w:val="000D7B56"/>
    <w:rsid w:val="000D7B63"/>
    <w:rsid w:val="000D7B8A"/>
    <w:rsid w:val="000D7E8D"/>
    <w:rsid w:val="000D7EB9"/>
    <w:rsid w:val="000D7F2B"/>
    <w:rsid w:val="000E00D3"/>
    <w:rsid w:val="000E027B"/>
    <w:rsid w:val="000E036D"/>
    <w:rsid w:val="000E04E6"/>
    <w:rsid w:val="000E0512"/>
    <w:rsid w:val="000E06F4"/>
    <w:rsid w:val="000E0A9D"/>
    <w:rsid w:val="000E0AFC"/>
    <w:rsid w:val="000E0BD3"/>
    <w:rsid w:val="000E0FDA"/>
    <w:rsid w:val="000E101E"/>
    <w:rsid w:val="000E1059"/>
    <w:rsid w:val="000E10C6"/>
    <w:rsid w:val="000E11E6"/>
    <w:rsid w:val="000E12E9"/>
    <w:rsid w:val="000E132E"/>
    <w:rsid w:val="000E13E9"/>
    <w:rsid w:val="000E1444"/>
    <w:rsid w:val="000E150A"/>
    <w:rsid w:val="000E154D"/>
    <w:rsid w:val="000E16F0"/>
    <w:rsid w:val="000E170E"/>
    <w:rsid w:val="000E1786"/>
    <w:rsid w:val="000E181F"/>
    <w:rsid w:val="000E1876"/>
    <w:rsid w:val="000E19E2"/>
    <w:rsid w:val="000E1B55"/>
    <w:rsid w:val="000E1BFB"/>
    <w:rsid w:val="000E20C3"/>
    <w:rsid w:val="000E214E"/>
    <w:rsid w:val="000E2184"/>
    <w:rsid w:val="000E220F"/>
    <w:rsid w:val="000E23F4"/>
    <w:rsid w:val="000E24B1"/>
    <w:rsid w:val="000E2569"/>
    <w:rsid w:val="000E25E8"/>
    <w:rsid w:val="000E26F4"/>
    <w:rsid w:val="000E27BC"/>
    <w:rsid w:val="000E29FE"/>
    <w:rsid w:val="000E2A41"/>
    <w:rsid w:val="000E2A68"/>
    <w:rsid w:val="000E30FE"/>
    <w:rsid w:val="000E32F2"/>
    <w:rsid w:val="000E360C"/>
    <w:rsid w:val="000E3879"/>
    <w:rsid w:val="000E397E"/>
    <w:rsid w:val="000E39A8"/>
    <w:rsid w:val="000E3B11"/>
    <w:rsid w:val="000E3B87"/>
    <w:rsid w:val="000E3BF2"/>
    <w:rsid w:val="000E3F1B"/>
    <w:rsid w:val="000E400D"/>
    <w:rsid w:val="000E4060"/>
    <w:rsid w:val="000E40B9"/>
    <w:rsid w:val="000E414D"/>
    <w:rsid w:val="000E42A5"/>
    <w:rsid w:val="000E42DA"/>
    <w:rsid w:val="000E4352"/>
    <w:rsid w:val="000E47EA"/>
    <w:rsid w:val="000E48B1"/>
    <w:rsid w:val="000E4D04"/>
    <w:rsid w:val="000E4FF2"/>
    <w:rsid w:val="000E5015"/>
    <w:rsid w:val="000E50CD"/>
    <w:rsid w:val="000E5133"/>
    <w:rsid w:val="000E543F"/>
    <w:rsid w:val="000E5637"/>
    <w:rsid w:val="000E5791"/>
    <w:rsid w:val="000E599E"/>
    <w:rsid w:val="000E5C55"/>
    <w:rsid w:val="000E5D13"/>
    <w:rsid w:val="000E5E5D"/>
    <w:rsid w:val="000E5F41"/>
    <w:rsid w:val="000E5F82"/>
    <w:rsid w:val="000E5F8F"/>
    <w:rsid w:val="000E5FC2"/>
    <w:rsid w:val="000E6127"/>
    <w:rsid w:val="000E6445"/>
    <w:rsid w:val="000E64EE"/>
    <w:rsid w:val="000E65DC"/>
    <w:rsid w:val="000E6885"/>
    <w:rsid w:val="000E6BE3"/>
    <w:rsid w:val="000E6C04"/>
    <w:rsid w:val="000E6C28"/>
    <w:rsid w:val="000E6D8D"/>
    <w:rsid w:val="000E6F90"/>
    <w:rsid w:val="000E71CD"/>
    <w:rsid w:val="000E7257"/>
    <w:rsid w:val="000E7283"/>
    <w:rsid w:val="000E748D"/>
    <w:rsid w:val="000E7512"/>
    <w:rsid w:val="000E752E"/>
    <w:rsid w:val="000E757C"/>
    <w:rsid w:val="000E758E"/>
    <w:rsid w:val="000E7624"/>
    <w:rsid w:val="000E777D"/>
    <w:rsid w:val="000E791D"/>
    <w:rsid w:val="000E7A8B"/>
    <w:rsid w:val="000E7DD2"/>
    <w:rsid w:val="000E7DF7"/>
    <w:rsid w:val="000E7F55"/>
    <w:rsid w:val="000E7FF9"/>
    <w:rsid w:val="000F00A4"/>
    <w:rsid w:val="000F0154"/>
    <w:rsid w:val="000F02CA"/>
    <w:rsid w:val="000F035C"/>
    <w:rsid w:val="000F050A"/>
    <w:rsid w:val="000F056E"/>
    <w:rsid w:val="000F0636"/>
    <w:rsid w:val="000F0658"/>
    <w:rsid w:val="000F06A2"/>
    <w:rsid w:val="000F0856"/>
    <w:rsid w:val="000F0B26"/>
    <w:rsid w:val="000F0B7A"/>
    <w:rsid w:val="000F0C08"/>
    <w:rsid w:val="000F0C35"/>
    <w:rsid w:val="000F0C37"/>
    <w:rsid w:val="000F0C51"/>
    <w:rsid w:val="000F0D49"/>
    <w:rsid w:val="000F0E22"/>
    <w:rsid w:val="000F0E2D"/>
    <w:rsid w:val="000F0E84"/>
    <w:rsid w:val="000F10FB"/>
    <w:rsid w:val="000F1261"/>
    <w:rsid w:val="000F12AB"/>
    <w:rsid w:val="000F136C"/>
    <w:rsid w:val="000F1576"/>
    <w:rsid w:val="000F1644"/>
    <w:rsid w:val="000F1790"/>
    <w:rsid w:val="000F179A"/>
    <w:rsid w:val="000F17F2"/>
    <w:rsid w:val="000F18B2"/>
    <w:rsid w:val="000F1A13"/>
    <w:rsid w:val="000F1A4D"/>
    <w:rsid w:val="000F1BB2"/>
    <w:rsid w:val="000F1C4E"/>
    <w:rsid w:val="000F1C4F"/>
    <w:rsid w:val="000F1EB0"/>
    <w:rsid w:val="000F1FC9"/>
    <w:rsid w:val="000F1FE7"/>
    <w:rsid w:val="000F2207"/>
    <w:rsid w:val="000F2641"/>
    <w:rsid w:val="000F2672"/>
    <w:rsid w:val="000F276D"/>
    <w:rsid w:val="000F2A04"/>
    <w:rsid w:val="000F2B71"/>
    <w:rsid w:val="000F2BF7"/>
    <w:rsid w:val="000F2CED"/>
    <w:rsid w:val="000F2E54"/>
    <w:rsid w:val="000F2F45"/>
    <w:rsid w:val="000F3096"/>
    <w:rsid w:val="000F312F"/>
    <w:rsid w:val="000F3174"/>
    <w:rsid w:val="000F33CC"/>
    <w:rsid w:val="000F34A6"/>
    <w:rsid w:val="000F34F4"/>
    <w:rsid w:val="000F351B"/>
    <w:rsid w:val="000F35D5"/>
    <w:rsid w:val="000F35E6"/>
    <w:rsid w:val="000F374C"/>
    <w:rsid w:val="000F3AB6"/>
    <w:rsid w:val="000F3C47"/>
    <w:rsid w:val="000F4097"/>
    <w:rsid w:val="000F4400"/>
    <w:rsid w:val="000F4496"/>
    <w:rsid w:val="000F46C1"/>
    <w:rsid w:val="000F483C"/>
    <w:rsid w:val="000F4854"/>
    <w:rsid w:val="000F491C"/>
    <w:rsid w:val="000F49D3"/>
    <w:rsid w:val="000F4A97"/>
    <w:rsid w:val="000F4DAD"/>
    <w:rsid w:val="000F4DEE"/>
    <w:rsid w:val="000F4E50"/>
    <w:rsid w:val="000F4F51"/>
    <w:rsid w:val="000F515D"/>
    <w:rsid w:val="000F522A"/>
    <w:rsid w:val="000F525C"/>
    <w:rsid w:val="000F5282"/>
    <w:rsid w:val="000F52A4"/>
    <w:rsid w:val="000F540E"/>
    <w:rsid w:val="000F543B"/>
    <w:rsid w:val="000F5453"/>
    <w:rsid w:val="000F562E"/>
    <w:rsid w:val="000F56F8"/>
    <w:rsid w:val="000F57BF"/>
    <w:rsid w:val="000F59CE"/>
    <w:rsid w:val="000F5C17"/>
    <w:rsid w:val="000F5CC4"/>
    <w:rsid w:val="000F5E8D"/>
    <w:rsid w:val="000F5F5C"/>
    <w:rsid w:val="000F5FC8"/>
    <w:rsid w:val="000F6021"/>
    <w:rsid w:val="000F60A2"/>
    <w:rsid w:val="000F60BE"/>
    <w:rsid w:val="000F6111"/>
    <w:rsid w:val="000F6303"/>
    <w:rsid w:val="000F667E"/>
    <w:rsid w:val="000F66BB"/>
    <w:rsid w:val="000F6834"/>
    <w:rsid w:val="000F68CD"/>
    <w:rsid w:val="000F6D77"/>
    <w:rsid w:val="000F704C"/>
    <w:rsid w:val="000F7174"/>
    <w:rsid w:val="000F7268"/>
    <w:rsid w:val="000F758C"/>
    <w:rsid w:val="000F76A4"/>
    <w:rsid w:val="000F775C"/>
    <w:rsid w:val="000F7819"/>
    <w:rsid w:val="000F7825"/>
    <w:rsid w:val="000F782D"/>
    <w:rsid w:val="000F78D0"/>
    <w:rsid w:val="000F7ADA"/>
    <w:rsid w:val="000F7D30"/>
    <w:rsid w:val="00100026"/>
    <w:rsid w:val="00100444"/>
    <w:rsid w:val="001004F5"/>
    <w:rsid w:val="001005B1"/>
    <w:rsid w:val="001005DA"/>
    <w:rsid w:val="00100645"/>
    <w:rsid w:val="00100792"/>
    <w:rsid w:val="001007C5"/>
    <w:rsid w:val="001007E9"/>
    <w:rsid w:val="00100A39"/>
    <w:rsid w:val="00100B24"/>
    <w:rsid w:val="00100C19"/>
    <w:rsid w:val="00100C6A"/>
    <w:rsid w:val="00100D5F"/>
    <w:rsid w:val="0010113D"/>
    <w:rsid w:val="001012CD"/>
    <w:rsid w:val="001013E6"/>
    <w:rsid w:val="001015A3"/>
    <w:rsid w:val="001016B5"/>
    <w:rsid w:val="00101746"/>
    <w:rsid w:val="00101773"/>
    <w:rsid w:val="00101828"/>
    <w:rsid w:val="001019BF"/>
    <w:rsid w:val="00101A32"/>
    <w:rsid w:val="00101B5E"/>
    <w:rsid w:val="00101B6C"/>
    <w:rsid w:val="00101CB9"/>
    <w:rsid w:val="00101D23"/>
    <w:rsid w:val="00101D5B"/>
    <w:rsid w:val="00101DFC"/>
    <w:rsid w:val="00101E80"/>
    <w:rsid w:val="0010202C"/>
    <w:rsid w:val="001020A8"/>
    <w:rsid w:val="001020CA"/>
    <w:rsid w:val="00102191"/>
    <w:rsid w:val="001025A7"/>
    <w:rsid w:val="0010263C"/>
    <w:rsid w:val="0010267A"/>
    <w:rsid w:val="001026E6"/>
    <w:rsid w:val="001027D3"/>
    <w:rsid w:val="00102936"/>
    <w:rsid w:val="001029DF"/>
    <w:rsid w:val="00102ACC"/>
    <w:rsid w:val="00102E3B"/>
    <w:rsid w:val="00102FCE"/>
    <w:rsid w:val="00103080"/>
    <w:rsid w:val="001033CA"/>
    <w:rsid w:val="00103433"/>
    <w:rsid w:val="0010353D"/>
    <w:rsid w:val="001035D4"/>
    <w:rsid w:val="0010367D"/>
    <w:rsid w:val="0010373F"/>
    <w:rsid w:val="001037DB"/>
    <w:rsid w:val="001038D0"/>
    <w:rsid w:val="001039C2"/>
    <w:rsid w:val="001039E1"/>
    <w:rsid w:val="00103CD7"/>
    <w:rsid w:val="00103D88"/>
    <w:rsid w:val="00103E49"/>
    <w:rsid w:val="00103EBE"/>
    <w:rsid w:val="00103F03"/>
    <w:rsid w:val="0010402F"/>
    <w:rsid w:val="00104168"/>
    <w:rsid w:val="00104169"/>
    <w:rsid w:val="00104203"/>
    <w:rsid w:val="0010435B"/>
    <w:rsid w:val="00104365"/>
    <w:rsid w:val="001045DC"/>
    <w:rsid w:val="001045F6"/>
    <w:rsid w:val="00104657"/>
    <w:rsid w:val="0010478D"/>
    <w:rsid w:val="00104874"/>
    <w:rsid w:val="001049C7"/>
    <w:rsid w:val="00104B2B"/>
    <w:rsid w:val="00105043"/>
    <w:rsid w:val="00105155"/>
    <w:rsid w:val="00105296"/>
    <w:rsid w:val="001053A1"/>
    <w:rsid w:val="001056B4"/>
    <w:rsid w:val="001057D3"/>
    <w:rsid w:val="0010582C"/>
    <w:rsid w:val="00105837"/>
    <w:rsid w:val="00105A01"/>
    <w:rsid w:val="00105BF6"/>
    <w:rsid w:val="00105C9F"/>
    <w:rsid w:val="00105DB6"/>
    <w:rsid w:val="00105DEE"/>
    <w:rsid w:val="00105EA0"/>
    <w:rsid w:val="00105F19"/>
    <w:rsid w:val="0010605E"/>
    <w:rsid w:val="00106090"/>
    <w:rsid w:val="001060F8"/>
    <w:rsid w:val="0010626B"/>
    <w:rsid w:val="00106364"/>
    <w:rsid w:val="001066E8"/>
    <w:rsid w:val="00106742"/>
    <w:rsid w:val="00106851"/>
    <w:rsid w:val="00106883"/>
    <w:rsid w:val="001068E6"/>
    <w:rsid w:val="00106984"/>
    <w:rsid w:val="00106B1C"/>
    <w:rsid w:val="00106C47"/>
    <w:rsid w:val="00106DFB"/>
    <w:rsid w:val="00106E98"/>
    <w:rsid w:val="00107070"/>
    <w:rsid w:val="00107072"/>
    <w:rsid w:val="00107138"/>
    <w:rsid w:val="001073B1"/>
    <w:rsid w:val="00107472"/>
    <w:rsid w:val="001074D4"/>
    <w:rsid w:val="00107725"/>
    <w:rsid w:val="00107745"/>
    <w:rsid w:val="00107A35"/>
    <w:rsid w:val="00107B9F"/>
    <w:rsid w:val="00107BC3"/>
    <w:rsid w:val="00107D6E"/>
    <w:rsid w:val="00107EC5"/>
    <w:rsid w:val="00107F8B"/>
    <w:rsid w:val="00110004"/>
    <w:rsid w:val="001100B3"/>
    <w:rsid w:val="00110156"/>
    <w:rsid w:val="001101ED"/>
    <w:rsid w:val="001101F2"/>
    <w:rsid w:val="0011030D"/>
    <w:rsid w:val="00110430"/>
    <w:rsid w:val="001104F6"/>
    <w:rsid w:val="0011078C"/>
    <w:rsid w:val="00110BBA"/>
    <w:rsid w:val="00110BE6"/>
    <w:rsid w:val="00110D3F"/>
    <w:rsid w:val="00110DEB"/>
    <w:rsid w:val="0011115A"/>
    <w:rsid w:val="001111EE"/>
    <w:rsid w:val="00111212"/>
    <w:rsid w:val="001113AF"/>
    <w:rsid w:val="0011142A"/>
    <w:rsid w:val="00111711"/>
    <w:rsid w:val="00111772"/>
    <w:rsid w:val="00111974"/>
    <w:rsid w:val="001119E2"/>
    <w:rsid w:val="00111B14"/>
    <w:rsid w:val="00111B81"/>
    <w:rsid w:val="00111C47"/>
    <w:rsid w:val="00111CD7"/>
    <w:rsid w:val="00111EB6"/>
    <w:rsid w:val="00111F02"/>
    <w:rsid w:val="00111FC1"/>
    <w:rsid w:val="00111FD3"/>
    <w:rsid w:val="00112028"/>
    <w:rsid w:val="001120B1"/>
    <w:rsid w:val="001122BF"/>
    <w:rsid w:val="001122C7"/>
    <w:rsid w:val="00112321"/>
    <w:rsid w:val="0011249D"/>
    <w:rsid w:val="001124DF"/>
    <w:rsid w:val="0011257C"/>
    <w:rsid w:val="001126BD"/>
    <w:rsid w:val="001126E8"/>
    <w:rsid w:val="00112719"/>
    <w:rsid w:val="001128D0"/>
    <w:rsid w:val="001128ED"/>
    <w:rsid w:val="0011292A"/>
    <w:rsid w:val="001129A9"/>
    <w:rsid w:val="00112A26"/>
    <w:rsid w:val="00112A8B"/>
    <w:rsid w:val="00112B7F"/>
    <w:rsid w:val="00112C76"/>
    <w:rsid w:val="00112CED"/>
    <w:rsid w:val="00112FFB"/>
    <w:rsid w:val="001130E7"/>
    <w:rsid w:val="00113203"/>
    <w:rsid w:val="0011322D"/>
    <w:rsid w:val="001133A1"/>
    <w:rsid w:val="00113446"/>
    <w:rsid w:val="001134E4"/>
    <w:rsid w:val="00113510"/>
    <w:rsid w:val="0011364F"/>
    <w:rsid w:val="00113704"/>
    <w:rsid w:val="00113727"/>
    <w:rsid w:val="001137C9"/>
    <w:rsid w:val="00113808"/>
    <w:rsid w:val="0011387D"/>
    <w:rsid w:val="001138BF"/>
    <w:rsid w:val="00113AC5"/>
    <w:rsid w:val="00113EEF"/>
    <w:rsid w:val="0011402A"/>
    <w:rsid w:val="00114133"/>
    <w:rsid w:val="00114156"/>
    <w:rsid w:val="0011417A"/>
    <w:rsid w:val="001144C2"/>
    <w:rsid w:val="00114555"/>
    <w:rsid w:val="0011456A"/>
    <w:rsid w:val="00114628"/>
    <w:rsid w:val="001146F4"/>
    <w:rsid w:val="0011475B"/>
    <w:rsid w:val="001147A8"/>
    <w:rsid w:val="00114843"/>
    <w:rsid w:val="00114918"/>
    <w:rsid w:val="00114BE5"/>
    <w:rsid w:val="00114C8E"/>
    <w:rsid w:val="00114D85"/>
    <w:rsid w:val="001150E3"/>
    <w:rsid w:val="0011518E"/>
    <w:rsid w:val="001154AB"/>
    <w:rsid w:val="00115891"/>
    <w:rsid w:val="001158D4"/>
    <w:rsid w:val="00115925"/>
    <w:rsid w:val="00115997"/>
    <w:rsid w:val="00115B9C"/>
    <w:rsid w:val="00115C2F"/>
    <w:rsid w:val="00115DBD"/>
    <w:rsid w:val="00115E90"/>
    <w:rsid w:val="00115EF9"/>
    <w:rsid w:val="00116348"/>
    <w:rsid w:val="001163E0"/>
    <w:rsid w:val="001164A3"/>
    <w:rsid w:val="00116567"/>
    <w:rsid w:val="00116581"/>
    <w:rsid w:val="00116593"/>
    <w:rsid w:val="001165FA"/>
    <w:rsid w:val="0011661F"/>
    <w:rsid w:val="00116670"/>
    <w:rsid w:val="0011667B"/>
    <w:rsid w:val="001166F1"/>
    <w:rsid w:val="00116997"/>
    <w:rsid w:val="00116B41"/>
    <w:rsid w:val="00116C99"/>
    <w:rsid w:val="00116D59"/>
    <w:rsid w:val="00116D61"/>
    <w:rsid w:val="00116DE9"/>
    <w:rsid w:val="00116E6C"/>
    <w:rsid w:val="00116F0D"/>
    <w:rsid w:val="00116F29"/>
    <w:rsid w:val="0011703B"/>
    <w:rsid w:val="001170F6"/>
    <w:rsid w:val="00117234"/>
    <w:rsid w:val="001177D8"/>
    <w:rsid w:val="001177DF"/>
    <w:rsid w:val="0011785B"/>
    <w:rsid w:val="00117B83"/>
    <w:rsid w:val="00117C1E"/>
    <w:rsid w:val="00117D1C"/>
    <w:rsid w:val="00117D3D"/>
    <w:rsid w:val="00117DA3"/>
    <w:rsid w:val="00117E86"/>
    <w:rsid w:val="0012023B"/>
    <w:rsid w:val="00120596"/>
    <w:rsid w:val="0012068A"/>
    <w:rsid w:val="001207BD"/>
    <w:rsid w:val="001208C3"/>
    <w:rsid w:val="0012098C"/>
    <w:rsid w:val="001209EC"/>
    <w:rsid w:val="00120A58"/>
    <w:rsid w:val="00120A8A"/>
    <w:rsid w:val="00120B19"/>
    <w:rsid w:val="00120B40"/>
    <w:rsid w:val="00120B5B"/>
    <w:rsid w:val="00120D1C"/>
    <w:rsid w:val="00120E07"/>
    <w:rsid w:val="00121056"/>
    <w:rsid w:val="001210C6"/>
    <w:rsid w:val="00121350"/>
    <w:rsid w:val="0012166A"/>
    <w:rsid w:val="0012169A"/>
    <w:rsid w:val="00121778"/>
    <w:rsid w:val="001217AE"/>
    <w:rsid w:val="0012181C"/>
    <w:rsid w:val="00121849"/>
    <w:rsid w:val="00121A44"/>
    <w:rsid w:val="00121A5D"/>
    <w:rsid w:val="00121B13"/>
    <w:rsid w:val="00121DD7"/>
    <w:rsid w:val="00121E49"/>
    <w:rsid w:val="00121F03"/>
    <w:rsid w:val="00122002"/>
    <w:rsid w:val="0012204C"/>
    <w:rsid w:val="001220FB"/>
    <w:rsid w:val="00122186"/>
    <w:rsid w:val="001222D0"/>
    <w:rsid w:val="0012258A"/>
    <w:rsid w:val="00122877"/>
    <w:rsid w:val="00122D24"/>
    <w:rsid w:val="00122D37"/>
    <w:rsid w:val="0012302A"/>
    <w:rsid w:val="0012351A"/>
    <w:rsid w:val="0012351B"/>
    <w:rsid w:val="00123580"/>
    <w:rsid w:val="001235B4"/>
    <w:rsid w:val="001236BC"/>
    <w:rsid w:val="00123D13"/>
    <w:rsid w:val="00123D63"/>
    <w:rsid w:val="00123E67"/>
    <w:rsid w:val="00123F54"/>
    <w:rsid w:val="0012405C"/>
    <w:rsid w:val="001240E2"/>
    <w:rsid w:val="001241E5"/>
    <w:rsid w:val="00124225"/>
    <w:rsid w:val="00124331"/>
    <w:rsid w:val="001243C0"/>
    <w:rsid w:val="001244F3"/>
    <w:rsid w:val="00124589"/>
    <w:rsid w:val="001245D2"/>
    <w:rsid w:val="00124633"/>
    <w:rsid w:val="00124692"/>
    <w:rsid w:val="001248C1"/>
    <w:rsid w:val="00124956"/>
    <w:rsid w:val="001249C5"/>
    <w:rsid w:val="001251E3"/>
    <w:rsid w:val="00125377"/>
    <w:rsid w:val="00125390"/>
    <w:rsid w:val="00125414"/>
    <w:rsid w:val="001255AE"/>
    <w:rsid w:val="001255F0"/>
    <w:rsid w:val="00125670"/>
    <w:rsid w:val="00125788"/>
    <w:rsid w:val="001257B5"/>
    <w:rsid w:val="001258EB"/>
    <w:rsid w:val="00125A93"/>
    <w:rsid w:val="00125ABA"/>
    <w:rsid w:val="00125B9A"/>
    <w:rsid w:val="00125C57"/>
    <w:rsid w:val="00125D14"/>
    <w:rsid w:val="00125D80"/>
    <w:rsid w:val="00125DB5"/>
    <w:rsid w:val="00125DB9"/>
    <w:rsid w:val="00125E6F"/>
    <w:rsid w:val="00125ED5"/>
    <w:rsid w:val="001261FC"/>
    <w:rsid w:val="001263DE"/>
    <w:rsid w:val="00126422"/>
    <w:rsid w:val="00126461"/>
    <w:rsid w:val="001264AF"/>
    <w:rsid w:val="001264C2"/>
    <w:rsid w:val="00126628"/>
    <w:rsid w:val="001267E9"/>
    <w:rsid w:val="00126870"/>
    <w:rsid w:val="00126887"/>
    <w:rsid w:val="00126989"/>
    <w:rsid w:val="001269E9"/>
    <w:rsid w:val="00126B03"/>
    <w:rsid w:val="00126D18"/>
    <w:rsid w:val="00126DEB"/>
    <w:rsid w:val="00126F55"/>
    <w:rsid w:val="00126F6E"/>
    <w:rsid w:val="00127321"/>
    <w:rsid w:val="00127557"/>
    <w:rsid w:val="00127780"/>
    <w:rsid w:val="00127789"/>
    <w:rsid w:val="001277E0"/>
    <w:rsid w:val="0012788D"/>
    <w:rsid w:val="00127993"/>
    <w:rsid w:val="001279DF"/>
    <w:rsid w:val="00127A65"/>
    <w:rsid w:val="00127C5D"/>
    <w:rsid w:val="00127C7C"/>
    <w:rsid w:val="00127CE2"/>
    <w:rsid w:val="00127DA6"/>
    <w:rsid w:val="00127EC3"/>
    <w:rsid w:val="0013002E"/>
    <w:rsid w:val="00130098"/>
    <w:rsid w:val="00130106"/>
    <w:rsid w:val="00130148"/>
    <w:rsid w:val="00130178"/>
    <w:rsid w:val="001302DF"/>
    <w:rsid w:val="0013056B"/>
    <w:rsid w:val="001306E7"/>
    <w:rsid w:val="001307CC"/>
    <w:rsid w:val="00130965"/>
    <w:rsid w:val="00130A19"/>
    <w:rsid w:val="00130E23"/>
    <w:rsid w:val="00130E9F"/>
    <w:rsid w:val="00130F16"/>
    <w:rsid w:val="0013110E"/>
    <w:rsid w:val="0013128F"/>
    <w:rsid w:val="0013140B"/>
    <w:rsid w:val="0013146D"/>
    <w:rsid w:val="0013149C"/>
    <w:rsid w:val="001316E1"/>
    <w:rsid w:val="001317B6"/>
    <w:rsid w:val="001318B4"/>
    <w:rsid w:val="001318BE"/>
    <w:rsid w:val="00131AB1"/>
    <w:rsid w:val="00131C32"/>
    <w:rsid w:val="00131CEA"/>
    <w:rsid w:val="00131D58"/>
    <w:rsid w:val="00131DF3"/>
    <w:rsid w:val="001320B1"/>
    <w:rsid w:val="00132161"/>
    <w:rsid w:val="001321CF"/>
    <w:rsid w:val="00132338"/>
    <w:rsid w:val="001323D1"/>
    <w:rsid w:val="00132532"/>
    <w:rsid w:val="00132980"/>
    <w:rsid w:val="001329B2"/>
    <w:rsid w:val="00132B19"/>
    <w:rsid w:val="00132C2B"/>
    <w:rsid w:val="00132E25"/>
    <w:rsid w:val="00132E83"/>
    <w:rsid w:val="0013311F"/>
    <w:rsid w:val="001331BA"/>
    <w:rsid w:val="001331C1"/>
    <w:rsid w:val="00133937"/>
    <w:rsid w:val="00133D3D"/>
    <w:rsid w:val="00133E07"/>
    <w:rsid w:val="00133E60"/>
    <w:rsid w:val="00133EA7"/>
    <w:rsid w:val="00133ED7"/>
    <w:rsid w:val="00133EFF"/>
    <w:rsid w:val="0013465C"/>
    <w:rsid w:val="00134662"/>
    <w:rsid w:val="001347ED"/>
    <w:rsid w:val="001348A8"/>
    <w:rsid w:val="00134A6A"/>
    <w:rsid w:val="00134C16"/>
    <w:rsid w:val="00134C28"/>
    <w:rsid w:val="00134CA0"/>
    <w:rsid w:val="00134D0D"/>
    <w:rsid w:val="00134D9C"/>
    <w:rsid w:val="00134EBC"/>
    <w:rsid w:val="00134ECF"/>
    <w:rsid w:val="00134FAE"/>
    <w:rsid w:val="00134FBB"/>
    <w:rsid w:val="001351E9"/>
    <w:rsid w:val="0013525D"/>
    <w:rsid w:val="001352BD"/>
    <w:rsid w:val="001353C5"/>
    <w:rsid w:val="0013543F"/>
    <w:rsid w:val="00135498"/>
    <w:rsid w:val="001355CB"/>
    <w:rsid w:val="0013573A"/>
    <w:rsid w:val="001358AB"/>
    <w:rsid w:val="00135B52"/>
    <w:rsid w:val="00135CCE"/>
    <w:rsid w:val="00136009"/>
    <w:rsid w:val="001360E4"/>
    <w:rsid w:val="00136135"/>
    <w:rsid w:val="0013626B"/>
    <w:rsid w:val="001362DA"/>
    <w:rsid w:val="0013642F"/>
    <w:rsid w:val="00136497"/>
    <w:rsid w:val="0013661B"/>
    <w:rsid w:val="001366D5"/>
    <w:rsid w:val="00136753"/>
    <w:rsid w:val="0013689D"/>
    <w:rsid w:val="001369C9"/>
    <w:rsid w:val="00136A50"/>
    <w:rsid w:val="00136D0E"/>
    <w:rsid w:val="00136DAE"/>
    <w:rsid w:val="00136F10"/>
    <w:rsid w:val="001370D6"/>
    <w:rsid w:val="00137119"/>
    <w:rsid w:val="00137254"/>
    <w:rsid w:val="00137288"/>
    <w:rsid w:val="00137429"/>
    <w:rsid w:val="00137602"/>
    <w:rsid w:val="001376C8"/>
    <w:rsid w:val="00137862"/>
    <w:rsid w:val="00137922"/>
    <w:rsid w:val="0013799B"/>
    <w:rsid w:val="00137A0B"/>
    <w:rsid w:val="00137C31"/>
    <w:rsid w:val="00137D6D"/>
    <w:rsid w:val="00137DF3"/>
    <w:rsid w:val="00137E03"/>
    <w:rsid w:val="00137E66"/>
    <w:rsid w:val="00137EB9"/>
    <w:rsid w:val="00140048"/>
    <w:rsid w:val="00140113"/>
    <w:rsid w:val="0014036E"/>
    <w:rsid w:val="001403C5"/>
    <w:rsid w:val="0014046C"/>
    <w:rsid w:val="00140B97"/>
    <w:rsid w:val="00140DA8"/>
    <w:rsid w:val="001410CA"/>
    <w:rsid w:val="0014111B"/>
    <w:rsid w:val="00141129"/>
    <w:rsid w:val="00141270"/>
    <w:rsid w:val="001412B0"/>
    <w:rsid w:val="001418DF"/>
    <w:rsid w:val="001418F1"/>
    <w:rsid w:val="0014193D"/>
    <w:rsid w:val="00141ABA"/>
    <w:rsid w:val="00141B88"/>
    <w:rsid w:val="00141E2F"/>
    <w:rsid w:val="00141E6A"/>
    <w:rsid w:val="0014215E"/>
    <w:rsid w:val="00142341"/>
    <w:rsid w:val="001423CD"/>
    <w:rsid w:val="00142420"/>
    <w:rsid w:val="001426EF"/>
    <w:rsid w:val="001427AF"/>
    <w:rsid w:val="001427D5"/>
    <w:rsid w:val="00142901"/>
    <w:rsid w:val="00142988"/>
    <w:rsid w:val="00142A87"/>
    <w:rsid w:val="00142B03"/>
    <w:rsid w:val="00142BAC"/>
    <w:rsid w:val="00142F8D"/>
    <w:rsid w:val="0014319E"/>
    <w:rsid w:val="001431E5"/>
    <w:rsid w:val="0014323A"/>
    <w:rsid w:val="00143345"/>
    <w:rsid w:val="00143365"/>
    <w:rsid w:val="00143440"/>
    <w:rsid w:val="001434E2"/>
    <w:rsid w:val="0014354E"/>
    <w:rsid w:val="00143566"/>
    <w:rsid w:val="00143718"/>
    <w:rsid w:val="0014373B"/>
    <w:rsid w:val="0014398F"/>
    <w:rsid w:val="001439AE"/>
    <w:rsid w:val="00143A26"/>
    <w:rsid w:val="00143D79"/>
    <w:rsid w:val="00143DC4"/>
    <w:rsid w:val="00143DDD"/>
    <w:rsid w:val="001440FF"/>
    <w:rsid w:val="00144187"/>
    <w:rsid w:val="0014433B"/>
    <w:rsid w:val="001443FA"/>
    <w:rsid w:val="00144448"/>
    <w:rsid w:val="00144599"/>
    <w:rsid w:val="00144607"/>
    <w:rsid w:val="00144645"/>
    <w:rsid w:val="00144816"/>
    <w:rsid w:val="001448D3"/>
    <w:rsid w:val="00144963"/>
    <w:rsid w:val="001449C2"/>
    <w:rsid w:val="00144AB8"/>
    <w:rsid w:val="00144B46"/>
    <w:rsid w:val="00144C65"/>
    <w:rsid w:val="00144C66"/>
    <w:rsid w:val="00144CAD"/>
    <w:rsid w:val="00144F00"/>
    <w:rsid w:val="00144F4E"/>
    <w:rsid w:val="00144F99"/>
    <w:rsid w:val="00145099"/>
    <w:rsid w:val="0014525C"/>
    <w:rsid w:val="0014586F"/>
    <w:rsid w:val="00145870"/>
    <w:rsid w:val="0014593A"/>
    <w:rsid w:val="00145E69"/>
    <w:rsid w:val="00145F4A"/>
    <w:rsid w:val="00145F97"/>
    <w:rsid w:val="001460CE"/>
    <w:rsid w:val="001461A4"/>
    <w:rsid w:val="001464C9"/>
    <w:rsid w:val="00146642"/>
    <w:rsid w:val="00146669"/>
    <w:rsid w:val="001466CB"/>
    <w:rsid w:val="00146898"/>
    <w:rsid w:val="001468CA"/>
    <w:rsid w:val="00146A5B"/>
    <w:rsid w:val="00146B75"/>
    <w:rsid w:val="00146C08"/>
    <w:rsid w:val="00146C31"/>
    <w:rsid w:val="00146D0E"/>
    <w:rsid w:val="00146D48"/>
    <w:rsid w:val="00146EC9"/>
    <w:rsid w:val="00146F84"/>
    <w:rsid w:val="001470F9"/>
    <w:rsid w:val="00147116"/>
    <w:rsid w:val="0014719F"/>
    <w:rsid w:val="00147369"/>
    <w:rsid w:val="001473B6"/>
    <w:rsid w:val="00147551"/>
    <w:rsid w:val="001475AA"/>
    <w:rsid w:val="00147C28"/>
    <w:rsid w:val="00147E00"/>
    <w:rsid w:val="00147F34"/>
    <w:rsid w:val="00147FEE"/>
    <w:rsid w:val="00150312"/>
    <w:rsid w:val="00150353"/>
    <w:rsid w:val="00150800"/>
    <w:rsid w:val="0015087E"/>
    <w:rsid w:val="0015097B"/>
    <w:rsid w:val="00150C33"/>
    <w:rsid w:val="00150F52"/>
    <w:rsid w:val="00150FE0"/>
    <w:rsid w:val="001510C3"/>
    <w:rsid w:val="001510CB"/>
    <w:rsid w:val="00151217"/>
    <w:rsid w:val="00151249"/>
    <w:rsid w:val="00151423"/>
    <w:rsid w:val="00151520"/>
    <w:rsid w:val="00151523"/>
    <w:rsid w:val="00151551"/>
    <w:rsid w:val="001515A1"/>
    <w:rsid w:val="00151674"/>
    <w:rsid w:val="001516F1"/>
    <w:rsid w:val="00151735"/>
    <w:rsid w:val="00151816"/>
    <w:rsid w:val="0015186B"/>
    <w:rsid w:val="00151AA2"/>
    <w:rsid w:val="00151B5D"/>
    <w:rsid w:val="00151CEC"/>
    <w:rsid w:val="00151E77"/>
    <w:rsid w:val="00151FBE"/>
    <w:rsid w:val="00152067"/>
    <w:rsid w:val="001521DA"/>
    <w:rsid w:val="00152299"/>
    <w:rsid w:val="001523E9"/>
    <w:rsid w:val="00152450"/>
    <w:rsid w:val="00152517"/>
    <w:rsid w:val="00152744"/>
    <w:rsid w:val="00152793"/>
    <w:rsid w:val="001527FC"/>
    <w:rsid w:val="00152868"/>
    <w:rsid w:val="0015286C"/>
    <w:rsid w:val="00152978"/>
    <w:rsid w:val="0015299C"/>
    <w:rsid w:val="001529B1"/>
    <w:rsid w:val="00152A3B"/>
    <w:rsid w:val="00152A86"/>
    <w:rsid w:val="00152BCA"/>
    <w:rsid w:val="00152C8D"/>
    <w:rsid w:val="00152D41"/>
    <w:rsid w:val="00152E69"/>
    <w:rsid w:val="00152E82"/>
    <w:rsid w:val="00152EB4"/>
    <w:rsid w:val="0015324C"/>
    <w:rsid w:val="00153337"/>
    <w:rsid w:val="00153441"/>
    <w:rsid w:val="0015345D"/>
    <w:rsid w:val="00153505"/>
    <w:rsid w:val="00153533"/>
    <w:rsid w:val="0015354E"/>
    <w:rsid w:val="00153677"/>
    <w:rsid w:val="001536B7"/>
    <w:rsid w:val="00153701"/>
    <w:rsid w:val="00153AC2"/>
    <w:rsid w:val="00153B9A"/>
    <w:rsid w:val="00153D32"/>
    <w:rsid w:val="00153DBD"/>
    <w:rsid w:val="00153DC8"/>
    <w:rsid w:val="00153FB2"/>
    <w:rsid w:val="00153FBB"/>
    <w:rsid w:val="001540CE"/>
    <w:rsid w:val="0015440F"/>
    <w:rsid w:val="00154449"/>
    <w:rsid w:val="00154799"/>
    <w:rsid w:val="00154842"/>
    <w:rsid w:val="0015486F"/>
    <w:rsid w:val="0015489D"/>
    <w:rsid w:val="001548F2"/>
    <w:rsid w:val="00154919"/>
    <w:rsid w:val="00154A8C"/>
    <w:rsid w:val="00154B4A"/>
    <w:rsid w:val="00154D28"/>
    <w:rsid w:val="00154FA2"/>
    <w:rsid w:val="00155126"/>
    <w:rsid w:val="0015515F"/>
    <w:rsid w:val="001551DA"/>
    <w:rsid w:val="0015531C"/>
    <w:rsid w:val="001556F6"/>
    <w:rsid w:val="00155711"/>
    <w:rsid w:val="0015572D"/>
    <w:rsid w:val="00155BDC"/>
    <w:rsid w:val="00155CF9"/>
    <w:rsid w:val="00155F10"/>
    <w:rsid w:val="00155F12"/>
    <w:rsid w:val="00156077"/>
    <w:rsid w:val="00156177"/>
    <w:rsid w:val="001561A5"/>
    <w:rsid w:val="00156222"/>
    <w:rsid w:val="001563CD"/>
    <w:rsid w:val="001564A2"/>
    <w:rsid w:val="001564A7"/>
    <w:rsid w:val="00156564"/>
    <w:rsid w:val="001566A2"/>
    <w:rsid w:val="00156905"/>
    <w:rsid w:val="00156D92"/>
    <w:rsid w:val="00156FD1"/>
    <w:rsid w:val="001570B2"/>
    <w:rsid w:val="00157149"/>
    <w:rsid w:val="0015715B"/>
    <w:rsid w:val="001571CE"/>
    <w:rsid w:val="001573AE"/>
    <w:rsid w:val="001574FA"/>
    <w:rsid w:val="00157808"/>
    <w:rsid w:val="001578FE"/>
    <w:rsid w:val="0015790D"/>
    <w:rsid w:val="001579E3"/>
    <w:rsid w:val="00157C01"/>
    <w:rsid w:val="00157F64"/>
    <w:rsid w:val="00157F73"/>
    <w:rsid w:val="0016020A"/>
    <w:rsid w:val="0016029F"/>
    <w:rsid w:val="00160394"/>
    <w:rsid w:val="00160471"/>
    <w:rsid w:val="00160482"/>
    <w:rsid w:val="00160623"/>
    <w:rsid w:val="00160646"/>
    <w:rsid w:val="00160BA1"/>
    <w:rsid w:val="00160C30"/>
    <w:rsid w:val="00160C88"/>
    <w:rsid w:val="00160CA5"/>
    <w:rsid w:val="00160DCE"/>
    <w:rsid w:val="00160E55"/>
    <w:rsid w:val="00160F37"/>
    <w:rsid w:val="00160F6E"/>
    <w:rsid w:val="00160FE0"/>
    <w:rsid w:val="001610C5"/>
    <w:rsid w:val="00161150"/>
    <w:rsid w:val="00161162"/>
    <w:rsid w:val="001611AC"/>
    <w:rsid w:val="001611B8"/>
    <w:rsid w:val="00161379"/>
    <w:rsid w:val="00161498"/>
    <w:rsid w:val="001615D5"/>
    <w:rsid w:val="00161606"/>
    <w:rsid w:val="00161767"/>
    <w:rsid w:val="00161867"/>
    <w:rsid w:val="00161948"/>
    <w:rsid w:val="00161DF6"/>
    <w:rsid w:val="00161E34"/>
    <w:rsid w:val="00161FC5"/>
    <w:rsid w:val="00162086"/>
    <w:rsid w:val="001620BA"/>
    <w:rsid w:val="00162130"/>
    <w:rsid w:val="00162303"/>
    <w:rsid w:val="00162357"/>
    <w:rsid w:val="001623BA"/>
    <w:rsid w:val="001625F0"/>
    <w:rsid w:val="0016286C"/>
    <w:rsid w:val="0016288F"/>
    <w:rsid w:val="00162C8B"/>
    <w:rsid w:val="00162D33"/>
    <w:rsid w:val="00162D44"/>
    <w:rsid w:val="00162E71"/>
    <w:rsid w:val="00163071"/>
    <w:rsid w:val="001630E2"/>
    <w:rsid w:val="00163121"/>
    <w:rsid w:val="0016314A"/>
    <w:rsid w:val="00163359"/>
    <w:rsid w:val="0016341E"/>
    <w:rsid w:val="00163534"/>
    <w:rsid w:val="00163562"/>
    <w:rsid w:val="001635A1"/>
    <w:rsid w:val="00163901"/>
    <w:rsid w:val="00163ACB"/>
    <w:rsid w:val="00163B92"/>
    <w:rsid w:val="00163DAD"/>
    <w:rsid w:val="00163DD5"/>
    <w:rsid w:val="00163E46"/>
    <w:rsid w:val="00163E47"/>
    <w:rsid w:val="00163E91"/>
    <w:rsid w:val="001640C3"/>
    <w:rsid w:val="001641A2"/>
    <w:rsid w:val="001641A6"/>
    <w:rsid w:val="0016439D"/>
    <w:rsid w:val="001643EA"/>
    <w:rsid w:val="00164589"/>
    <w:rsid w:val="0016466C"/>
    <w:rsid w:val="00164746"/>
    <w:rsid w:val="0016489C"/>
    <w:rsid w:val="0016493B"/>
    <w:rsid w:val="00164AA5"/>
    <w:rsid w:val="00164B71"/>
    <w:rsid w:val="00164B76"/>
    <w:rsid w:val="00164CD5"/>
    <w:rsid w:val="00164D58"/>
    <w:rsid w:val="00164E7A"/>
    <w:rsid w:val="00164F65"/>
    <w:rsid w:val="00164FD4"/>
    <w:rsid w:val="0016512B"/>
    <w:rsid w:val="0016528A"/>
    <w:rsid w:val="0016538C"/>
    <w:rsid w:val="00165530"/>
    <w:rsid w:val="0016555C"/>
    <w:rsid w:val="00165824"/>
    <w:rsid w:val="00165937"/>
    <w:rsid w:val="0016595E"/>
    <w:rsid w:val="00165AB8"/>
    <w:rsid w:val="00165B48"/>
    <w:rsid w:val="00165CD6"/>
    <w:rsid w:val="00165D19"/>
    <w:rsid w:val="00165DB4"/>
    <w:rsid w:val="00165DB7"/>
    <w:rsid w:val="001660C5"/>
    <w:rsid w:val="0016613A"/>
    <w:rsid w:val="00166380"/>
    <w:rsid w:val="0016663F"/>
    <w:rsid w:val="0016680D"/>
    <w:rsid w:val="00166921"/>
    <w:rsid w:val="00166A03"/>
    <w:rsid w:val="00166B0F"/>
    <w:rsid w:val="00166B73"/>
    <w:rsid w:val="00166C3E"/>
    <w:rsid w:val="00166E2E"/>
    <w:rsid w:val="00166F04"/>
    <w:rsid w:val="00166FA4"/>
    <w:rsid w:val="001670F0"/>
    <w:rsid w:val="00167151"/>
    <w:rsid w:val="001672B1"/>
    <w:rsid w:val="001672EC"/>
    <w:rsid w:val="00167350"/>
    <w:rsid w:val="00167385"/>
    <w:rsid w:val="001674EB"/>
    <w:rsid w:val="001674F5"/>
    <w:rsid w:val="00167689"/>
    <w:rsid w:val="001676B6"/>
    <w:rsid w:val="001678E3"/>
    <w:rsid w:val="00167919"/>
    <w:rsid w:val="00167936"/>
    <w:rsid w:val="00167A6D"/>
    <w:rsid w:val="00167B33"/>
    <w:rsid w:val="00167B49"/>
    <w:rsid w:val="001700FA"/>
    <w:rsid w:val="0017016A"/>
    <w:rsid w:val="001701B8"/>
    <w:rsid w:val="0017034A"/>
    <w:rsid w:val="0017059E"/>
    <w:rsid w:val="00170641"/>
    <w:rsid w:val="00170677"/>
    <w:rsid w:val="001706E0"/>
    <w:rsid w:val="0017072A"/>
    <w:rsid w:val="00170738"/>
    <w:rsid w:val="001707D0"/>
    <w:rsid w:val="001708D5"/>
    <w:rsid w:val="001708E9"/>
    <w:rsid w:val="00170B15"/>
    <w:rsid w:val="00170D78"/>
    <w:rsid w:val="00170EA6"/>
    <w:rsid w:val="00171245"/>
    <w:rsid w:val="00171263"/>
    <w:rsid w:val="0017129F"/>
    <w:rsid w:val="001712B0"/>
    <w:rsid w:val="0017158F"/>
    <w:rsid w:val="00171686"/>
    <w:rsid w:val="00171701"/>
    <w:rsid w:val="00171720"/>
    <w:rsid w:val="00171A05"/>
    <w:rsid w:val="00171A47"/>
    <w:rsid w:val="00171BDB"/>
    <w:rsid w:val="00171BDD"/>
    <w:rsid w:val="00171C13"/>
    <w:rsid w:val="00171F38"/>
    <w:rsid w:val="0017201A"/>
    <w:rsid w:val="00172030"/>
    <w:rsid w:val="0017205A"/>
    <w:rsid w:val="001720AD"/>
    <w:rsid w:val="0017216B"/>
    <w:rsid w:val="00172297"/>
    <w:rsid w:val="00172469"/>
    <w:rsid w:val="00172499"/>
    <w:rsid w:val="00172582"/>
    <w:rsid w:val="0017259B"/>
    <w:rsid w:val="00172721"/>
    <w:rsid w:val="001727B5"/>
    <w:rsid w:val="00172B4C"/>
    <w:rsid w:val="00172B51"/>
    <w:rsid w:val="00172CCA"/>
    <w:rsid w:val="00172CEA"/>
    <w:rsid w:val="00172D95"/>
    <w:rsid w:val="00172DB5"/>
    <w:rsid w:val="00172DDC"/>
    <w:rsid w:val="00172F0B"/>
    <w:rsid w:val="00172F12"/>
    <w:rsid w:val="00173126"/>
    <w:rsid w:val="001731D3"/>
    <w:rsid w:val="001731E8"/>
    <w:rsid w:val="0017333E"/>
    <w:rsid w:val="00173369"/>
    <w:rsid w:val="001733FC"/>
    <w:rsid w:val="001734B7"/>
    <w:rsid w:val="001736B4"/>
    <w:rsid w:val="001736D8"/>
    <w:rsid w:val="00173803"/>
    <w:rsid w:val="001738F6"/>
    <w:rsid w:val="00173A05"/>
    <w:rsid w:val="00173A75"/>
    <w:rsid w:val="00173C9A"/>
    <w:rsid w:val="00173D5E"/>
    <w:rsid w:val="00173DDB"/>
    <w:rsid w:val="00173EBF"/>
    <w:rsid w:val="00173F71"/>
    <w:rsid w:val="00173FA7"/>
    <w:rsid w:val="00174239"/>
    <w:rsid w:val="00174277"/>
    <w:rsid w:val="001742D2"/>
    <w:rsid w:val="0017430C"/>
    <w:rsid w:val="001743EF"/>
    <w:rsid w:val="0017462A"/>
    <w:rsid w:val="001749E0"/>
    <w:rsid w:val="00174A33"/>
    <w:rsid w:val="00174A9A"/>
    <w:rsid w:val="00174AE5"/>
    <w:rsid w:val="00174B52"/>
    <w:rsid w:val="00174B75"/>
    <w:rsid w:val="00174BAC"/>
    <w:rsid w:val="00175037"/>
    <w:rsid w:val="001752BE"/>
    <w:rsid w:val="001753F1"/>
    <w:rsid w:val="0017556E"/>
    <w:rsid w:val="0017562D"/>
    <w:rsid w:val="0017573E"/>
    <w:rsid w:val="00175A66"/>
    <w:rsid w:val="00175C21"/>
    <w:rsid w:val="00175D32"/>
    <w:rsid w:val="00175E33"/>
    <w:rsid w:val="00175F15"/>
    <w:rsid w:val="00175FF3"/>
    <w:rsid w:val="001762C1"/>
    <w:rsid w:val="00176528"/>
    <w:rsid w:val="0017654E"/>
    <w:rsid w:val="00176550"/>
    <w:rsid w:val="00176588"/>
    <w:rsid w:val="001765B7"/>
    <w:rsid w:val="001765FD"/>
    <w:rsid w:val="00176920"/>
    <w:rsid w:val="00176ACA"/>
    <w:rsid w:val="00176E34"/>
    <w:rsid w:val="0017713E"/>
    <w:rsid w:val="001771E7"/>
    <w:rsid w:val="001772CA"/>
    <w:rsid w:val="001774C5"/>
    <w:rsid w:val="00177852"/>
    <w:rsid w:val="001778A6"/>
    <w:rsid w:val="00177B3D"/>
    <w:rsid w:val="00177EDB"/>
    <w:rsid w:val="00177F38"/>
    <w:rsid w:val="001800E9"/>
    <w:rsid w:val="00180178"/>
    <w:rsid w:val="00180291"/>
    <w:rsid w:val="00180397"/>
    <w:rsid w:val="0018049A"/>
    <w:rsid w:val="00180518"/>
    <w:rsid w:val="0018072C"/>
    <w:rsid w:val="0018091D"/>
    <w:rsid w:val="00180B71"/>
    <w:rsid w:val="00180B9E"/>
    <w:rsid w:val="00180E9C"/>
    <w:rsid w:val="00181034"/>
    <w:rsid w:val="00181061"/>
    <w:rsid w:val="001812D0"/>
    <w:rsid w:val="001813A8"/>
    <w:rsid w:val="0018148E"/>
    <w:rsid w:val="001814DE"/>
    <w:rsid w:val="001816B1"/>
    <w:rsid w:val="001819B5"/>
    <w:rsid w:val="001819C8"/>
    <w:rsid w:val="001819DD"/>
    <w:rsid w:val="00181B2C"/>
    <w:rsid w:val="00181BD7"/>
    <w:rsid w:val="00181C0C"/>
    <w:rsid w:val="00181E7D"/>
    <w:rsid w:val="00181E90"/>
    <w:rsid w:val="00181F9D"/>
    <w:rsid w:val="00182380"/>
    <w:rsid w:val="0018239A"/>
    <w:rsid w:val="0018248B"/>
    <w:rsid w:val="00182795"/>
    <w:rsid w:val="0018283B"/>
    <w:rsid w:val="00182925"/>
    <w:rsid w:val="00182A5B"/>
    <w:rsid w:val="00182A96"/>
    <w:rsid w:val="00182AB4"/>
    <w:rsid w:val="00182B2A"/>
    <w:rsid w:val="00182C98"/>
    <w:rsid w:val="00182EDB"/>
    <w:rsid w:val="00182EE4"/>
    <w:rsid w:val="00182FFE"/>
    <w:rsid w:val="001830E9"/>
    <w:rsid w:val="0018314B"/>
    <w:rsid w:val="00183398"/>
    <w:rsid w:val="00183559"/>
    <w:rsid w:val="00183695"/>
    <w:rsid w:val="00183761"/>
    <w:rsid w:val="00183A2C"/>
    <w:rsid w:val="00183BBA"/>
    <w:rsid w:val="00183C22"/>
    <w:rsid w:val="00183DD1"/>
    <w:rsid w:val="00183E08"/>
    <w:rsid w:val="00183F67"/>
    <w:rsid w:val="001840E5"/>
    <w:rsid w:val="0018441D"/>
    <w:rsid w:val="00184672"/>
    <w:rsid w:val="00184706"/>
    <w:rsid w:val="001849B0"/>
    <w:rsid w:val="00184A32"/>
    <w:rsid w:val="00184A3B"/>
    <w:rsid w:val="00184CEE"/>
    <w:rsid w:val="00184D78"/>
    <w:rsid w:val="00184E41"/>
    <w:rsid w:val="00184F08"/>
    <w:rsid w:val="00184FBC"/>
    <w:rsid w:val="00185049"/>
    <w:rsid w:val="001851CC"/>
    <w:rsid w:val="001851ED"/>
    <w:rsid w:val="001852EA"/>
    <w:rsid w:val="001854BE"/>
    <w:rsid w:val="00185517"/>
    <w:rsid w:val="00185729"/>
    <w:rsid w:val="0018584A"/>
    <w:rsid w:val="00185983"/>
    <w:rsid w:val="001859F6"/>
    <w:rsid w:val="00185C73"/>
    <w:rsid w:val="00185CCC"/>
    <w:rsid w:val="00185D05"/>
    <w:rsid w:val="00185D60"/>
    <w:rsid w:val="00185E44"/>
    <w:rsid w:val="00185FF0"/>
    <w:rsid w:val="00186086"/>
    <w:rsid w:val="001860F8"/>
    <w:rsid w:val="0018613E"/>
    <w:rsid w:val="00186228"/>
    <w:rsid w:val="001862C8"/>
    <w:rsid w:val="001862DF"/>
    <w:rsid w:val="0018635B"/>
    <w:rsid w:val="001863D4"/>
    <w:rsid w:val="001863DF"/>
    <w:rsid w:val="001863F2"/>
    <w:rsid w:val="00186439"/>
    <w:rsid w:val="001864D6"/>
    <w:rsid w:val="00186518"/>
    <w:rsid w:val="00186534"/>
    <w:rsid w:val="001865E2"/>
    <w:rsid w:val="00186778"/>
    <w:rsid w:val="001867F0"/>
    <w:rsid w:val="001868ED"/>
    <w:rsid w:val="001869C6"/>
    <w:rsid w:val="00186B3E"/>
    <w:rsid w:val="00186B58"/>
    <w:rsid w:val="00186C39"/>
    <w:rsid w:val="00186C4A"/>
    <w:rsid w:val="00186C85"/>
    <w:rsid w:val="00186D39"/>
    <w:rsid w:val="00186E27"/>
    <w:rsid w:val="00186FC6"/>
    <w:rsid w:val="00187228"/>
    <w:rsid w:val="0018753E"/>
    <w:rsid w:val="001877E5"/>
    <w:rsid w:val="001878A0"/>
    <w:rsid w:val="0018795E"/>
    <w:rsid w:val="00187964"/>
    <w:rsid w:val="00187A89"/>
    <w:rsid w:val="00187A91"/>
    <w:rsid w:val="00187BE6"/>
    <w:rsid w:val="00187D00"/>
    <w:rsid w:val="00187E90"/>
    <w:rsid w:val="00187F2F"/>
    <w:rsid w:val="00187FD6"/>
    <w:rsid w:val="00187FE4"/>
    <w:rsid w:val="00190000"/>
    <w:rsid w:val="001901B5"/>
    <w:rsid w:val="0019047B"/>
    <w:rsid w:val="0019050C"/>
    <w:rsid w:val="0019057F"/>
    <w:rsid w:val="001905F4"/>
    <w:rsid w:val="001906DD"/>
    <w:rsid w:val="00190912"/>
    <w:rsid w:val="00190954"/>
    <w:rsid w:val="0019097C"/>
    <w:rsid w:val="00191003"/>
    <w:rsid w:val="0019100C"/>
    <w:rsid w:val="00191168"/>
    <w:rsid w:val="001913BD"/>
    <w:rsid w:val="001913D5"/>
    <w:rsid w:val="0019174F"/>
    <w:rsid w:val="001917BD"/>
    <w:rsid w:val="00191800"/>
    <w:rsid w:val="0019183A"/>
    <w:rsid w:val="00191989"/>
    <w:rsid w:val="00191B5C"/>
    <w:rsid w:val="00191B9C"/>
    <w:rsid w:val="00191C77"/>
    <w:rsid w:val="00191FA3"/>
    <w:rsid w:val="00192005"/>
    <w:rsid w:val="001923AC"/>
    <w:rsid w:val="00192436"/>
    <w:rsid w:val="001926CD"/>
    <w:rsid w:val="001927BD"/>
    <w:rsid w:val="0019288B"/>
    <w:rsid w:val="001928A8"/>
    <w:rsid w:val="0019292D"/>
    <w:rsid w:val="001929BC"/>
    <w:rsid w:val="00192A5B"/>
    <w:rsid w:val="00192ADA"/>
    <w:rsid w:val="00193059"/>
    <w:rsid w:val="001930C0"/>
    <w:rsid w:val="001931D3"/>
    <w:rsid w:val="0019330D"/>
    <w:rsid w:val="001934FF"/>
    <w:rsid w:val="001935EF"/>
    <w:rsid w:val="00193613"/>
    <w:rsid w:val="0019368D"/>
    <w:rsid w:val="0019393B"/>
    <w:rsid w:val="00193A60"/>
    <w:rsid w:val="00193ADE"/>
    <w:rsid w:val="00193B3F"/>
    <w:rsid w:val="00193B7D"/>
    <w:rsid w:val="00193EF6"/>
    <w:rsid w:val="00193F96"/>
    <w:rsid w:val="0019412D"/>
    <w:rsid w:val="0019421B"/>
    <w:rsid w:val="00194246"/>
    <w:rsid w:val="001942AF"/>
    <w:rsid w:val="00194339"/>
    <w:rsid w:val="0019446A"/>
    <w:rsid w:val="0019463E"/>
    <w:rsid w:val="001947E0"/>
    <w:rsid w:val="001947EF"/>
    <w:rsid w:val="00194867"/>
    <w:rsid w:val="00194885"/>
    <w:rsid w:val="0019499E"/>
    <w:rsid w:val="001949CE"/>
    <w:rsid w:val="00194B8F"/>
    <w:rsid w:val="00194C9F"/>
    <w:rsid w:val="00194CB1"/>
    <w:rsid w:val="00194F4D"/>
    <w:rsid w:val="00194F64"/>
    <w:rsid w:val="00194F78"/>
    <w:rsid w:val="00194FD4"/>
    <w:rsid w:val="001951B2"/>
    <w:rsid w:val="00195204"/>
    <w:rsid w:val="00195238"/>
    <w:rsid w:val="00195387"/>
    <w:rsid w:val="0019556C"/>
    <w:rsid w:val="00195653"/>
    <w:rsid w:val="00195785"/>
    <w:rsid w:val="001958A8"/>
    <w:rsid w:val="001958F2"/>
    <w:rsid w:val="00195A0B"/>
    <w:rsid w:val="00195ACA"/>
    <w:rsid w:val="00195B06"/>
    <w:rsid w:val="00195BA6"/>
    <w:rsid w:val="00195E38"/>
    <w:rsid w:val="00196243"/>
    <w:rsid w:val="00196392"/>
    <w:rsid w:val="001963DF"/>
    <w:rsid w:val="0019669B"/>
    <w:rsid w:val="001967BE"/>
    <w:rsid w:val="0019698B"/>
    <w:rsid w:val="00196B21"/>
    <w:rsid w:val="00196B92"/>
    <w:rsid w:val="00196C43"/>
    <w:rsid w:val="00196C78"/>
    <w:rsid w:val="00196CCB"/>
    <w:rsid w:val="00196E24"/>
    <w:rsid w:val="00197245"/>
    <w:rsid w:val="00197247"/>
    <w:rsid w:val="00197248"/>
    <w:rsid w:val="0019736E"/>
    <w:rsid w:val="0019742C"/>
    <w:rsid w:val="00197599"/>
    <w:rsid w:val="001975D8"/>
    <w:rsid w:val="00197815"/>
    <w:rsid w:val="0019785A"/>
    <w:rsid w:val="00197A07"/>
    <w:rsid w:val="00197A6F"/>
    <w:rsid w:val="00197B8E"/>
    <w:rsid w:val="00197D0B"/>
    <w:rsid w:val="00197D8A"/>
    <w:rsid w:val="00197EB7"/>
    <w:rsid w:val="001A012E"/>
    <w:rsid w:val="001A0176"/>
    <w:rsid w:val="001A0405"/>
    <w:rsid w:val="001A048C"/>
    <w:rsid w:val="001A06A5"/>
    <w:rsid w:val="001A0799"/>
    <w:rsid w:val="001A0868"/>
    <w:rsid w:val="001A08B3"/>
    <w:rsid w:val="001A08BE"/>
    <w:rsid w:val="001A0EDD"/>
    <w:rsid w:val="001A0EE7"/>
    <w:rsid w:val="001A0FA9"/>
    <w:rsid w:val="001A10E9"/>
    <w:rsid w:val="001A11E2"/>
    <w:rsid w:val="001A13CD"/>
    <w:rsid w:val="001A143D"/>
    <w:rsid w:val="001A1651"/>
    <w:rsid w:val="001A1663"/>
    <w:rsid w:val="001A16AF"/>
    <w:rsid w:val="001A1786"/>
    <w:rsid w:val="001A17AF"/>
    <w:rsid w:val="001A18DB"/>
    <w:rsid w:val="001A1A34"/>
    <w:rsid w:val="001A1B3D"/>
    <w:rsid w:val="001A1C09"/>
    <w:rsid w:val="001A1CA2"/>
    <w:rsid w:val="001A1D29"/>
    <w:rsid w:val="001A1D5E"/>
    <w:rsid w:val="001A1E36"/>
    <w:rsid w:val="001A1E8B"/>
    <w:rsid w:val="001A2211"/>
    <w:rsid w:val="001A22C4"/>
    <w:rsid w:val="001A2639"/>
    <w:rsid w:val="001A271E"/>
    <w:rsid w:val="001A278A"/>
    <w:rsid w:val="001A27C6"/>
    <w:rsid w:val="001A29C1"/>
    <w:rsid w:val="001A2AAB"/>
    <w:rsid w:val="001A2B11"/>
    <w:rsid w:val="001A2C02"/>
    <w:rsid w:val="001A2F15"/>
    <w:rsid w:val="001A2FED"/>
    <w:rsid w:val="001A3009"/>
    <w:rsid w:val="001A3017"/>
    <w:rsid w:val="001A3102"/>
    <w:rsid w:val="001A314B"/>
    <w:rsid w:val="001A3256"/>
    <w:rsid w:val="001A33C8"/>
    <w:rsid w:val="001A341F"/>
    <w:rsid w:val="001A34C1"/>
    <w:rsid w:val="001A36DD"/>
    <w:rsid w:val="001A376B"/>
    <w:rsid w:val="001A38DA"/>
    <w:rsid w:val="001A3948"/>
    <w:rsid w:val="001A3A60"/>
    <w:rsid w:val="001A3B77"/>
    <w:rsid w:val="001A3CEE"/>
    <w:rsid w:val="001A3D27"/>
    <w:rsid w:val="001A3D86"/>
    <w:rsid w:val="001A3F99"/>
    <w:rsid w:val="001A4010"/>
    <w:rsid w:val="001A408D"/>
    <w:rsid w:val="001A41DF"/>
    <w:rsid w:val="001A4213"/>
    <w:rsid w:val="001A447A"/>
    <w:rsid w:val="001A469A"/>
    <w:rsid w:val="001A488C"/>
    <w:rsid w:val="001A4A4A"/>
    <w:rsid w:val="001A4ACF"/>
    <w:rsid w:val="001A4E8C"/>
    <w:rsid w:val="001A4ED6"/>
    <w:rsid w:val="001A5032"/>
    <w:rsid w:val="001A5151"/>
    <w:rsid w:val="001A5275"/>
    <w:rsid w:val="001A5479"/>
    <w:rsid w:val="001A56FC"/>
    <w:rsid w:val="001A571A"/>
    <w:rsid w:val="001A5882"/>
    <w:rsid w:val="001A58D1"/>
    <w:rsid w:val="001A592C"/>
    <w:rsid w:val="001A5A96"/>
    <w:rsid w:val="001A5B42"/>
    <w:rsid w:val="001A5C03"/>
    <w:rsid w:val="001A5E0E"/>
    <w:rsid w:val="001A5F6E"/>
    <w:rsid w:val="001A5FC3"/>
    <w:rsid w:val="001A60BD"/>
    <w:rsid w:val="001A60E6"/>
    <w:rsid w:val="001A6167"/>
    <w:rsid w:val="001A6591"/>
    <w:rsid w:val="001A6845"/>
    <w:rsid w:val="001A6D7D"/>
    <w:rsid w:val="001A6E50"/>
    <w:rsid w:val="001A6F76"/>
    <w:rsid w:val="001A6F78"/>
    <w:rsid w:val="001A721B"/>
    <w:rsid w:val="001A7231"/>
    <w:rsid w:val="001A72CC"/>
    <w:rsid w:val="001A74DF"/>
    <w:rsid w:val="001A76A5"/>
    <w:rsid w:val="001A77D8"/>
    <w:rsid w:val="001A782D"/>
    <w:rsid w:val="001A7830"/>
    <w:rsid w:val="001A7C38"/>
    <w:rsid w:val="001A7C43"/>
    <w:rsid w:val="001A7C5F"/>
    <w:rsid w:val="001A7C8E"/>
    <w:rsid w:val="001A7D93"/>
    <w:rsid w:val="001A7E04"/>
    <w:rsid w:val="001A7E72"/>
    <w:rsid w:val="001A7F12"/>
    <w:rsid w:val="001B01D6"/>
    <w:rsid w:val="001B0210"/>
    <w:rsid w:val="001B0319"/>
    <w:rsid w:val="001B0351"/>
    <w:rsid w:val="001B03CE"/>
    <w:rsid w:val="001B0533"/>
    <w:rsid w:val="001B07D9"/>
    <w:rsid w:val="001B07F1"/>
    <w:rsid w:val="001B09E4"/>
    <w:rsid w:val="001B0B3D"/>
    <w:rsid w:val="001B0BFD"/>
    <w:rsid w:val="001B0C1C"/>
    <w:rsid w:val="001B0C72"/>
    <w:rsid w:val="001B0CC6"/>
    <w:rsid w:val="001B0DB0"/>
    <w:rsid w:val="001B0EC8"/>
    <w:rsid w:val="001B111F"/>
    <w:rsid w:val="001B1241"/>
    <w:rsid w:val="001B13C8"/>
    <w:rsid w:val="001B1479"/>
    <w:rsid w:val="001B1495"/>
    <w:rsid w:val="001B14A4"/>
    <w:rsid w:val="001B1786"/>
    <w:rsid w:val="001B183D"/>
    <w:rsid w:val="001B1862"/>
    <w:rsid w:val="001B192A"/>
    <w:rsid w:val="001B1967"/>
    <w:rsid w:val="001B199A"/>
    <w:rsid w:val="001B1A82"/>
    <w:rsid w:val="001B1AD8"/>
    <w:rsid w:val="001B1BBA"/>
    <w:rsid w:val="001B1C58"/>
    <w:rsid w:val="001B1F8C"/>
    <w:rsid w:val="001B1FA2"/>
    <w:rsid w:val="001B2527"/>
    <w:rsid w:val="001B2795"/>
    <w:rsid w:val="001B2979"/>
    <w:rsid w:val="001B2D00"/>
    <w:rsid w:val="001B2DF8"/>
    <w:rsid w:val="001B2E5A"/>
    <w:rsid w:val="001B301A"/>
    <w:rsid w:val="001B305D"/>
    <w:rsid w:val="001B3339"/>
    <w:rsid w:val="001B33B3"/>
    <w:rsid w:val="001B347F"/>
    <w:rsid w:val="001B3554"/>
    <w:rsid w:val="001B390A"/>
    <w:rsid w:val="001B3AAC"/>
    <w:rsid w:val="001B3AC6"/>
    <w:rsid w:val="001B3E77"/>
    <w:rsid w:val="001B3EB1"/>
    <w:rsid w:val="001B3ED3"/>
    <w:rsid w:val="001B4002"/>
    <w:rsid w:val="001B4152"/>
    <w:rsid w:val="001B43D0"/>
    <w:rsid w:val="001B43D8"/>
    <w:rsid w:val="001B44CE"/>
    <w:rsid w:val="001B4705"/>
    <w:rsid w:val="001B4836"/>
    <w:rsid w:val="001B48D3"/>
    <w:rsid w:val="001B4A84"/>
    <w:rsid w:val="001B4CB5"/>
    <w:rsid w:val="001B5073"/>
    <w:rsid w:val="001B5128"/>
    <w:rsid w:val="001B51D1"/>
    <w:rsid w:val="001B53B0"/>
    <w:rsid w:val="001B575F"/>
    <w:rsid w:val="001B576E"/>
    <w:rsid w:val="001B57E7"/>
    <w:rsid w:val="001B5ABC"/>
    <w:rsid w:val="001B5AEE"/>
    <w:rsid w:val="001B5B9F"/>
    <w:rsid w:val="001B5C67"/>
    <w:rsid w:val="001B5E87"/>
    <w:rsid w:val="001B5F79"/>
    <w:rsid w:val="001B60AE"/>
    <w:rsid w:val="001B61E6"/>
    <w:rsid w:val="001B6424"/>
    <w:rsid w:val="001B6446"/>
    <w:rsid w:val="001B6485"/>
    <w:rsid w:val="001B6525"/>
    <w:rsid w:val="001B675D"/>
    <w:rsid w:val="001B6B1F"/>
    <w:rsid w:val="001B6B5D"/>
    <w:rsid w:val="001B6DDC"/>
    <w:rsid w:val="001B6F19"/>
    <w:rsid w:val="001B6F29"/>
    <w:rsid w:val="001B70A0"/>
    <w:rsid w:val="001B72FA"/>
    <w:rsid w:val="001B7327"/>
    <w:rsid w:val="001B7654"/>
    <w:rsid w:val="001B767A"/>
    <w:rsid w:val="001B768B"/>
    <w:rsid w:val="001B77B4"/>
    <w:rsid w:val="001B78E4"/>
    <w:rsid w:val="001B799F"/>
    <w:rsid w:val="001B79D8"/>
    <w:rsid w:val="001B7A5E"/>
    <w:rsid w:val="001B7D01"/>
    <w:rsid w:val="001B7F0D"/>
    <w:rsid w:val="001C0203"/>
    <w:rsid w:val="001C02F8"/>
    <w:rsid w:val="001C030D"/>
    <w:rsid w:val="001C0388"/>
    <w:rsid w:val="001C03D9"/>
    <w:rsid w:val="001C0605"/>
    <w:rsid w:val="001C0761"/>
    <w:rsid w:val="001C077D"/>
    <w:rsid w:val="001C0927"/>
    <w:rsid w:val="001C0946"/>
    <w:rsid w:val="001C0958"/>
    <w:rsid w:val="001C0985"/>
    <w:rsid w:val="001C0B38"/>
    <w:rsid w:val="001C0BE5"/>
    <w:rsid w:val="001C0CF1"/>
    <w:rsid w:val="001C0E13"/>
    <w:rsid w:val="001C0E4B"/>
    <w:rsid w:val="001C0E71"/>
    <w:rsid w:val="001C101D"/>
    <w:rsid w:val="001C134B"/>
    <w:rsid w:val="001C1419"/>
    <w:rsid w:val="001C142F"/>
    <w:rsid w:val="001C1A7B"/>
    <w:rsid w:val="001C1C3F"/>
    <w:rsid w:val="001C1E6B"/>
    <w:rsid w:val="001C1E6D"/>
    <w:rsid w:val="001C1F50"/>
    <w:rsid w:val="001C20A3"/>
    <w:rsid w:val="001C20F2"/>
    <w:rsid w:val="001C21AC"/>
    <w:rsid w:val="001C2449"/>
    <w:rsid w:val="001C25DF"/>
    <w:rsid w:val="001C2DE9"/>
    <w:rsid w:val="001C2EDC"/>
    <w:rsid w:val="001C2EFC"/>
    <w:rsid w:val="001C2F7A"/>
    <w:rsid w:val="001C2FA5"/>
    <w:rsid w:val="001C2FB4"/>
    <w:rsid w:val="001C2FDF"/>
    <w:rsid w:val="001C3155"/>
    <w:rsid w:val="001C3286"/>
    <w:rsid w:val="001C336F"/>
    <w:rsid w:val="001C38AD"/>
    <w:rsid w:val="001C3909"/>
    <w:rsid w:val="001C39E4"/>
    <w:rsid w:val="001C3B75"/>
    <w:rsid w:val="001C3D08"/>
    <w:rsid w:val="001C4014"/>
    <w:rsid w:val="001C4028"/>
    <w:rsid w:val="001C40CF"/>
    <w:rsid w:val="001C42B9"/>
    <w:rsid w:val="001C4301"/>
    <w:rsid w:val="001C44FE"/>
    <w:rsid w:val="001C4593"/>
    <w:rsid w:val="001C4664"/>
    <w:rsid w:val="001C49C2"/>
    <w:rsid w:val="001C4A58"/>
    <w:rsid w:val="001C4CD8"/>
    <w:rsid w:val="001C4E61"/>
    <w:rsid w:val="001C4FE1"/>
    <w:rsid w:val="001C50C9"/>
    <w:rsid w:val="001C50D1"/>
    <w:rsid w:val="001C5109"/>
    <w:rsid w:val="001C5249"/>
    <w:rsid w:val="001C5313"/>
    <w:rsid w:val="001C533F"/>
    <w:rsid w:val="001C53A7"/>
    <w:rsid w:val="001C54AA"/>
    <w:rsid w:val="001C55B2"/>
    <w:rsid w:val="001C574C"/>
    <w:rsid w:val="001C5763"/>
    <w:rsid w:val="001C59BE"/>
    <w:rsid w:val="001C5A63"/>
    <w:rsid w:val="001C5ADD"/>
    <w:rsid w:val="001C5AF1"/>
    <w:rsid w:val="001C5DEB"/>
    <w:rsid w:val="001C5F71"/>
    <w:rsid w:val="001C60BF"/>
    <w:rsid w:val="001C63F8"/>
    <w:rsid w:val="001C674E"/>
    <w:rsid w:val="001C687C"/>
    <w:rsid w:val="001C6979"/>
    <w:rsid w:val="001C6AFF"/>
    <w:rsid w:val="001C6BD9"/>
    <w:rsid w:val="001C6C31"/>
    <w:rsid w:val="001C6CCC"/>
    <w:rsid w:val="001C6D06"/>
    <w:rsid w:val="001C6F9E"/>
    <w:rsid w:val="001C6FE2"/>
    <w:rsid w:val="001C71CC"/>
    <w:rsid w:val="001C722E"/>
    <w:rsid w:val="001C751A"/>
    <w:rsid w:val="001C764A"/>
    <w:rsid w:val="001C77B7"/>
    <w:rsid w:val="001C77D6"/>
    <w:rsid w:val="001C7847"/>
    <w:rsid w:val="001C78B7"/>
    <w:rsid w:val="001C7989"/>
    <w:rsid w:val="001C79B1"/>
    <w:rsid w:val="001C7BF2"/>
    <w:rsid w:val="001C7C9B"/>
    <w:rsid w:val="001C7CA7"/>
    <w:rsid w:val="001C7D30"/>
    <w:rsid w:val="001D02D5"/>
    <w:rsid w:val="001D0568"/>
    <w:rsid w:val="001D082B"/>
    <w:rsid w:val="001D086E"/>
    <w:rsid w:val="001D0887"/>
    <w:rsid w:val="001D0898"/>
    <w:rsid w:val="001D09C1"/>
    <w:rsid w:val="001D0AAB"/>
    <w:rsid w:val="001D0C05"/>
    <w:rsid w:val="001D0C55"/>
    <w:rsid w:val="001D0D25"/>
    <w:rsid w:val="001D0DF7"/>
    <w:rsid w:val="001D0F04"/>
    <w:rsid w:val="001D0F4D"/>
    <w:rsid w:val="001D1170"/>
    <w:rsid w:val="001D117D"/>
    <w:rsid w:val="001D137D"/>
    <w:rsid w:val="001D13DF"/>
    <w:rsid w:val="001D145A"/>
    <w:rsid w:val="001D14A1"/>
    <w:rsid w:val="001D155A"/>
    <w:rsid w:val="001D158C"/>
    <w:rsid w:val="001D1842"/>
    <w:rsid w:val="001D18B9"/>
    <w:rsid w:val="001D19DB"/>
    <w:rsid w:val="001D1AAA"/>
    <w:rsid w:val="001D1B3E"/>
    <w:rsid w:val="001D1C43"/>
    <w:rsid w:val="001D1DCB"/>
    <w:rsid w:val="001D1F4D"/>
    <w:rsid w:val="001D1FCE"/>
    <w:rsid w:val="001D1FD0"/>
    <w:rsid w:val="001D2042"/>
    <w:rsid w:val="001D20C3"/>
    <w:rsid w:val="001D2189"/>
    <w:rsid w:val="001D21A3"/>
    <w:rsid w:val="001D239C"/>
    <w:rsid w:val="001D242C"/>
    <w:rsid w:val="001D2440"/>
    <w:rsid w:val="001D2480"/>
    <w:rsid w:val="001D264D"/>
    <w:rsid w:val="001D268D"/>
    <w:rsid w:val="001D2845"/>
    <w:rsid w:val="001D285D"/>
    <w:rsid w:val="001D29F7"/>
    <w:rsid w:val="001D2A39"/>
    <w:rsid w:val="001D2A42"/>
    <w:rsid w:val="001D2AB8"/>
    <w:rsid w:val="001D2B32"/>
    <w:rsid w:val="001D2BA4"/>
    <w:rsid w:val="001D2C15"/>
    <w:rsid w:val="001D2CF2"/>
    <w:rsid w:val="001D2CF5"/>
    <w:rsid w:val="001D2FDA"/>
    <w:rsid w:val="001D31D3"/>
    <w:rsid w:val="001D3592"/>
    <w:rsid w:val="001D35AC"/>
    <w:rsid w:val="001D3956"/>
    <w:rsid w:val="001D3A0D"/>
    <w:rsid w:val="001D3A79"/>
    <w:rsid w:val="001D3AE0"/>
    <w:rsid w:val="001D3C1B"/>
    <w:rsid w:val="001D3D5C"/>
    <w:rsid w:val="001D3E03"/>
    <w:rsid w:val="001D3FBF"/>
    <w:rsid w:val="001D4245"/>
    <w:rsid w:val="001D43BC"/>
    <w:rsid w:val="001D473D"/>
    <w:rsid w:val="001D4886"/>
    <w:rsid w:val="001D48DC"/>
    <w:rsid w:val="001D4935"/>
    <w:rsid w:val="001D49E1"/>
    <w:rsid w:val="001D4C2B"/>
    <w:rsid w:val="001D4DA3"/>
    <w:rsid w:val="001D4E93"/>
    <w:rsid w:val="001D4EC5"/>
    <w:rsid w:val="001D50D2"/>
    <w:rsid w:val="001D52D7"/>
    <w:rsid w:val="001D59F8"/>
    <w:rsid w:val="001D5BF1"/>
    <w:rsid w:val="001D5D94"/>
    <w:rsid w:val="001D5EA9"/>
    <w:rsid w:val="001D5F66"/>
    <w:rsid w:val="001D5F6A"/>
    <w:rsid w:val="001D6063"/>
    <w:rsid w:val="001D6244"/>
    <w:rsid w:val="001D6292"/>
    <w:rsid w:val="001D637A"/>
    <w:rsid w:val="001D63E7"/>
    <w:rsid w:val="001D6413"/>
    <w:rsid w:val="001D6812"/>
    <w:rsid w:val="001D683B"/>
    <w:rsid w:val="001D6925"/>
    <w:rsid w:val="001D6965"/>
    <w:rsid w:val="001D6ADA"/>
    <w:rsid w:val="001D6BCB"/>
    <w:rsid w:val="001D6C06"/>
    <w:rsid w:val="001D6D84"/>
    <w:rsid w:val="001D71D4"/>
    <w:rsid w:val="001D722C"/>
    <w:rsid w:val="001D728F"/>
    <w:rsid w:val="001D72DB"/>
    <w:rsid w:val="001D72E8"/>
    <w:rsid w:val="001D746A"/>
    <w:rsid w:val="001D74B6"/>
    <w:rsid w:val="001D794A"/>
    <w:rsid w:val="001D7A40"/>
    <w:rsid w:val="001D7C01"/>
    <w:rsid w:val="001D7C13"/>
    <w:rsid w:val="001D7CC5"/>
    <w:rsid w:val="001D7D03"/>
    <w:rsid w:val="001D7E4A"/>
    <w:rsid w:val="001D7FA5"/>
    <w:rsid w:val="001E00E7"/>
    <w:rsid w:val="001E02F8"/>
    <w:rsid w:val="001E038A"/>
    <w:rsid w:val="001E0462"/>
    <w:rsid w:val="001E0465"/>
    <w:rsid w:val="001E0488"/>
    <w:rsid w:val="001E0519"/>
    <w:rsid w:val="001E096D"/>
    <w:rsid w:val="001E097E"/>
    <w:rsid w:val="001E0BBB"/>
    <w:rsid w:val="001E0C27"/>
    <w:rsid w:val="001E0C36"/>
    <w:rsid w:val="001E0C5C"/>
    <w:rsid w:val="001E0F8A"/>
    <w:rsid w:val="001E1168"/>
    <w:rsid w:val="001E128E"/>
    <w:rsid w:val="001E12E4"/>
    <w:rsid w:val="001E12EF"/>
    <w:rsid w:val="001E1338"/>
    <w:rsid w:val="001E14F7"/>
    <w:rsid w:val="001E17C8"/>
    <w:rsid w:val="001E1AC7"/>
    <w:rsid w:val="001E1C98"/>
    <w:rsid w:val="001E1F86"/>
    <w:rsid w:val="001E2085"/>
    <w:rsid w:val="001E216F"/>
    <w:rsid w:val="001E21CD"/>
    <w:rsid w:val="001E222C"/>
    <w:rsid w:val="001E22A5"/>
    <w:rsid w:val="001E238A"/>
    <w:rsid w:val="001E245E"/>
    <w:rsid w:val="001E2560"/>
    <w:rsid w:val="001E2569"/>
    <w:rsid w:val="001E2574"/>
    <w:rsid w:val="001E25A3"/>
    <w:rsid w:val="001E277E"/>
    <w:rsid w:val="001E2834"/>
    <w:rsid w:val="001E2890"/>
    <w:rsid w:val="001E28B1"/>
    <w:rsid w:val="001E28F8"/>
    <w:rsid w:val="001E292D"/>
    <w:rsid w:val="001E2B6F"/>
    <w:rsid w:val="001E2BA7"/>
    <w:rsid w:val="001E2BF2"/>
    <w:rsid w:val="001E2D34"/>
    <w:rsid w:val="001E2E2E"/>
    <w:rsid w:val="001E2E37"/>
    <w:rsid w:val="001E3112"/>
    <w:rsid w:val="001E314B"/>
    <w:rsid w:val="001E3165"/>
    <w:rsid w:val="001E3247"/>
    <w:rsid w:val="001E3264"/>
    <w:rsid w:val="001E3494"/>
    <w:rsid w:val="001E3579"/>
    <w:rsid w:val="001E3593"/>
    <w:rsid w:val="001E3747"/>
    <w:rsid w:val="001E37C3"/>
    <w:rsid w:val="001E3833"/>
    <w:rsid w:val="001E383D"/>
    <w:rsid w:val="001E3841"/>
    <w:rsid w:val="001E3BF4"/>
    <w:rsid w:val="001E3D64"/>
    <w:rsid w:val="001E3E4E"/>
    <w:rsid w:val="001E3E8E"/>
    <w:rsid w:val="001E3F6B"/>
    <w:rsid w:val="001E400F"/>
    <w:rsid w:val="001E4050"/>
    <w:rsid w:val="001E4113"/>
    <w:rsid w:val="001E4263"/>
    <w:rsid w:val="001E4375"/>
    <w:rsid w:val="001E4421"/>
    <w:rsid w:val="001E45B1"/>
    <w:rsid w:val="001E46A9"/>
    <w:rsid w:val="001E4718"/>
    <w:rsid w:val="001E4788"/>
    <w:rsid w:val="001E479E"/>
    <w:rsid w:val="001E47F7"/>
    <w:rsid w:val="001E48AE"/>
    <w:rsid w:val="001E49FA"/>
    <w:rsid w:val="001E4BF3"/>
    <w:rsid w:val="001E4C28"/>
    <w:rsid w:val="001E4C45"/>
    <w:rsid w:val="001E4C92"/>
    <w:rsid w:val="001E4CA9"/>
    <w:rsid w:val="001E4DEC"/>
    <w:rsid w:val="001E4E48"/>
    <w:rsid w:val="001E4F88"/>
    <w:rsid w:val="001E5111"/>
    <w:rsid w:val="001E531B"/>
    <w:rsid w:val="001E532B"/>
    <w:rsid w:val="001E5557"/>
    <w:rsid w:val="001E5561"/>
    <w:rsid w:val="001E55BA"/>
    <w:rsid w:val="001E583A"/>
    <w:rsid w:val="001E584D"/>
    <w:rsid w:val="001E586A"/>
    <w:rsid w:val="001E58C4"/>
    <w:rsid w:val="001E596F"/>
    <w:rsid w:val="001E59AC"/>
    <w:rsid w:val="001E5BE7"/>
    <w:rsid w:val="001E5C40"/>
    <w:rsid w:val="001E5DB3"/>
    <w:rsid w:val="001E5DB8"/>
    <w:rsid w:val="001E5F0D"/>
    <w:rsid w:val="001E65D5"/>
    <w:rsid w:val="001E6617"/>
    <w:rsid w:val="001E662A"/>
    <w:rsid w:val="001E6790"/>
    <w:rsid w:val="001E6800"/>
    <w:rsid w:val="001E69DA"/>
    <w:rsid w:val="001E6B87"/>
    <w:rsid w:val="001E6BB4"/>
    <w:rsid w:val="001E6BF1"/>
    <w:rsid w:val="001E6FB4"/>
    <w:rsid w:val="001E70E3"/>
    <w:rsid w:val="001E71B2"/>
    <w:rsid w:val="001E71BE"/>
    <w:rsid w:val="001E726E"/>
    <w:rsid w:val="001E7384"/>
    <w:rsid w:val="001E74D6"/>
    <w:rsid w:val="001E76CD"/>
    <w:rsid w:val="001E7A6B"/>
    <w:rsid w:val="001E7C5C"/>
    <w:rsid w:val="001E7D0F"/>
    <w:rsid w:val="001E7D31"/>
    <w:rsid w:val="001E7F97"/>
    <w:rsid w:val="001E7FEB"/>
    <w:rsid w:val="001F0188"/>
    <w:rsid w:val="001F0699"/>
    <w:rsid w:val="001F0A2D"/>
    <w:rsid w:val="001F0B9E"/>
    <w:rsid w:val="001F1157"/>
    <w:rsid w:val="001F1397"/>
    <w:rsid w:val="001F1466"/>
    <w:rsid w:val="001F1555"/>
    <w:rsid w:val="001F15FF"/>
    <w:rsid w:val="001F165A"/>
    <w:rsid w:val="001F17E1"/>
    <w:rsid w:val="001F1852"/>
    <w:rsid w:val="001F19A2"/>
    <w:rsid w:val="001F1B59"/>
    <w:rsid w:val="001F1D5E"/>
    <w:rsid w:val="001F1DD0"/>
    <w:rsid w:val="001F1DEC"/>
    <w:rsid w:val="001F1E1B"/>
    <w:rsid w:val="001F2072"/>
    <w:rsid w:val="001F20FB"/>
    <w:rsid w:val="001F21A1"/>
    <w:rsid w:val="001F2298"/>
    <w:rsid w:val="001F22B9"/>
    <w:rsid w:val="001F22C4"/>
    <w:rsid w:val="001F2346"/>
    <w:rsid w:val="001F23C5"/>
    <w:rsid w:val="001F250B"/>
    <w:rsid w:val="001F252A"/>
    <w:rsid w:val="001F25E4"/>
    <w:rsid w:val="001F27A7"/>
    <w:rsid w:val="001F27D5"/>
    <w:rsid w:val="001F27E4"/>
    <w:rsid w:val="001F2A59"/>
    <w:rsid w:val="001F2A69"/>
    <w:rsid w:val="001F2BA2"/>
    <w:rsid w:val="001F2BBB"/>
    <w:rsid w:val="001F2CA7"/>
    <w:rsid w:val="001F2CE5"/>
    <w:rsid w:val="001F2D52"/>
    <w:rsid w:val="001F2DFD"/>
    <w:rsid w:val="001F2FC7"/>
    <w:rsid w:val="001F3038"/>
    <w:rsid w:val="001F32C4"/>
    <w:rsid w:val="001F32F6"/>
    <w:rsid w:val="001F34CA"/>
    <w:rsid w:val="001F3522"/>
    <w:rsid w:val="001F35B3"/>
    <w:rsid w:val="001F3609"/>
    <w:rsid w:val="001F3633"/>
    <w:rsid w:val="001F38A6"/>
    <w:rsid w:val="001F38CE"/>
    <w:rsid w:val="001F38DB"/>
    <w:rsid w:val="001F3C53"/>
    <w:rsid w:val="001F3ED8"/>
    <w:rsid w:val="001F407F"/>
    <w:rsid w:val="001F41AD"/>
    <w:rsid w:val="001F41F1"/>
    <w:rsid w:val="001F453E"/>
    <w:rsid w:val="001F453F"/>
    <w:rsid w:val="001F4735"/>
    <w:rsid w:val="001F481A"/>
    <w:rsid w:val="001F4985"/>
    <w:rsid w:val="001F4B7A"/>
    <w:rsid w:val="001F4B91"/>
    <w:rsid w:val="001F4BDF"/>
    <w:rsid w:val="001F4C58"/>
    <w:rsid w:val="001F4D70"/>
    <w:rsid w:val="001F4F92"/>
    <w:rsid w:val="001F504A"/>
    <w:rsid w:val="001F5336"/>
    <w:rsid w:val="001F55BE"/>
    <w:rsid w:val="001F5679"/>
    <w:rsid w:val="001F5694"/>
    <w:rsid w:val="001F56CE"/>
    <w:rsid w:val="001F5736"/>
    <w:rsid w:val="001F5799"/>
    <w:rsid w:val="001F5A5A"/>
    <w:rsid w:val="001F5B27"/>
    <w:rsid w:val="001F5CD8"/>
    <w:rsid w:val="001F5D2F"/>
    <w:rsid w:val="001F5EBC"/>
    <w:rsid w:val="001F5F06"/>
    <w:rsid w:val="001F5FBD"/>
    <w:rsid w:val="001F60A9"/>
    <w:rsid w:val="001F6115"/>
    <w:rsid w:val="001F639C"/>
    <w:rsid w:val="001F63AF"/>
    <w:rsid w:val="001F6486"/>
    <w:rsid w:val="001F6487"/>
    <w:rsid w:val="001F6493"/>
    <w:rsid w:val="001F67AC"/>
    <w:rsid w:val="001F6942"/>
    <w:rsid w:val="001F6A33"/>
    <w:rsid w:val="001F6B55"/>
    <w:rsid w:val="001F6BE4"/>
    <w:rsid w:val="001F6DAF"/>
    <w:rsid w:val="001F6EB8"/>
    <w:rsid w:val="001F6F87"/>
    <w:rsid w:val="001F70A0"/>
    <w:rsid w:val="001F7164"/>
    <w:rsid w:val="001F736C"/>
    <w:rsid w:val="001F7407"/>
    <w:rsid w:val="001F750F"/>
    <w:rsid w:val="001F7782"/>
    <w:rsid w:val="001F77BB"/>
    <w:rsid w:val="001F782E"/>
    <w:rsid w:val="001F783D"/>
    <w:rsid w:val="001F78EC"/>
    <w:rsid w:val="001F78EF"/>
    <w:rsid w:val="001F7963"/>
    <w:rsid w:val="001F7A55"/>
    <w:rsid w:val="001F7A8D"/>
    <w:rsid w:val="001F7ACA"/>
    <w:rsid w:val="001F7B5A"/>
    <w:rsid w:val="001F7C30"/>
    <w:rsid w:val="001F7CB1"/>
    <w:rsid w:val="002000EC"/>
    <w:rsid w:val="00200187"/>
    <w:rsid w:val="00200199"/>
    <w:rsid w:val="002002ED"/>
    <w:rsid w:val="002003E9"/>
    <w:rsid w:val="00200549"/>
    <w:rsid w:val="0020096D"/>
    <w:rsid w:val="0020097A"/>
    <w:rsid w:val="002009EB"/>
    <w:rsid w:val="00200A95"/>
    <w:rsid w:val="00200A9A"/>
    <w:rsid w:val="00200EB7"/>
    <w:rsid w:val="00200FF5"/>
    <w:rsid w:val="0020103D"/>
    <w:rsid w:val="002010D6"/>
    <w:rsid w:val="00201166"/>
    <w:rsid w:val="00201193"/>
    <w:rsid w:val="002011A4"/>
    <w:rsid w:val="002011BB"/>
    <w:rsid w:val="00201270"/>
    <w:rsid w:val="0020131C"/>
    <w:rsid w:val="002015F8"/>
    <w:rsid w:val="00201791"/>
    <w:rsid w:val="00201802"/>
    <w:rsid w:val="0020180E"/>
    <w:rsid w:val="002018F3"/>
    <w:rsid w:val="00201927"/>
    <w:rsid w:val="00201A41"/>
    <w:rsid w:val="00201AB9"/>
    <w:rsid w:val="00201B37"/>
    <w:rsid w:val="00201BCC"/>
    <w:rsid w:val="00201C14"/>
    <w:rsid w:val="00201D47"/>
    <w:rsid w:val="00201EF3"/>
    <w:rsid w:val="00201F57"/>
    <w:rsid w:val="00202270"/>
    <w:rsid w:val="00202272"/>
    <w:rsid w:val="002024C7"/>
    <w:rsid w:val="002024D7"/>
    <w:rsid w:val="00202533"/>
    <w:rsid w:val="00202685"/>
    <w:rsid w:val="002027F3"/>
    <w:rsid w:val="002029FD"/>
    <w:rsid w:val="00202CE0"/>
    <w:rsid w:val="00202D8D"/>
    <w:rsid w:val="00202E54"/>
    <w:rsid w:val="00202E90"/>
    <w:rsid w:val="00202F38"/>
    <w:rsid w:val="002030CA"/>
    <w:rsid w:val="00203410"/>
    <w:rsid w:val="00203481"/>
    <w:rsid w:val="002035AA"/>
    <w:rsid w:val="002035D5"/>
    <w:rsid w:val="002037B0"/>
    <w:rsid w:val="00203A06"/>
    <w:rsid w:val="00203A1F"/>
    <w:rsid w:val="00203DF3"/>
    <w:rsid w:val="00204180"/>
    <w:rsid w:val="0020418B"/>
    <w:rsid w:val="00204424"/>
    <w:rsid w:val="002045CB"/>
    <w:rsid w:val="002045D8"/>
    <w:rsid w:val="0020476F"/>
    <w:rsid w:val="00204833"/>
    <w:rsid w:val="0020485D"/>
    <w:rsid w:val="00204905"/>
    <w:rsid w:val="00204AE5"/>
    <w:rsid w:val="00204FA5"/>
    <w:rsid w:val="002050AA"/>
    <w:rsid w:val="002053D5"/>
    <w:rsid w:val="00205404"/>
    <w:rsid w:val="00205822"/>
    <w:rsid w:val="002058E4"/>
    <w:rsid w:val="00205ADF"/>
    <w:rsid w:val="00205B70"/>
    <w:rsid w:val="00205C2C"/>
    <w:rsid w:val="00205F39"/>
    <w:rsid w:val="00205F3A"/>
    <w:rsid w:val="00205F6B"/>
    <w:rsid w:val="00205FC1"/>
    <w:rsid w:val="002061E2"/>
    <w:rsid w:val="00206266"/>
    <w:rsid w:val="002062A3"/>
    <w:rsid w:val="002062F6"/>
    <w:rsid w:val="0020639F"/>
    <w:rsid w:val="00206436"/>
    <w:rsid w:val="002064D4"/>
    <w:rsid w:val="0020652D"/>
    <w:rsid w:val="00206682"/>
    <w:rsid w:val="002066F7"/>
    <w:rsid w:val="0020670E"/>
    <w:rsid w:val="00206726"/>
    <w:rsid w:val="00206928"/>
    <w:rsid w:val="00206961"/>
    <w:rsid w:val="00206A0A"/>
    <w:rsid w:val="00206A24"/>
    <w:rsid w:val="00206B21"/>
    <w:rsid w:val="00206B97"/>
    <w:rsid w:val="00206D32"/>
    <w:rsid w:val="00206D90"/>
    <w:rsid w:val="00207197"/>
    <w:rsid w:val="0020738F"/>
    <w:rsid w:val="00207742"/>
    <w:rsid w:val="002077B1"/>
    <w:rsid w:val="0020784B"/>
    <w:rsid w:val="00207870"/>
    <w:rsid w:val="00207993"/>
    <w:rsid w:val="00207998"/>
    <w:rsid w:val="00207CBB"/>
    <w:rsid w:val="00207E04"/>
    <w:rsid w:val="00207E5F"/>
    <w:rsid w:val="00210122"/>
    <w:rsid w:val="0021019F"/>
    <w:rsid w:val="00210405"/>
    <w:rsid w:val="00210497"/>
    <w:rsid w:val="00210684"/>
    <w:rsid w:val="002106D8"/>
    <w:rsid w:val="002109B1"/>
    <w:rsid w:val="00210B09"/>
    <w:rsid w:val="00210B91"/>
    <w:rsid w:val="00210BC0"/>
    <w:rsid w:val="00210CCF"/>
    <w:rsid w:val="00210DEB"/>
    <w:rsid w:val="002110A4"/>
    <w:rsid w:val="002112DC"/>
    <w:rsid w:val="00211347"/>
    <w:rsid w:val="0021139A"/>
    <w:rsid w:val="00211556"/>
    <w:rsid w:val="002116C1"/>
    <w:rsid w:val="00211742"/>
    <w:rsid w:val="0021176D"/>
    <w:rsid w:val="002117F3"/>
    <w:rsid w:val="00211C96"/>
    <w:rsid w:val="00211D38"/>
    <w:rsid w:val="00211E70"/>
    <w:rsid w:val="00211F30"/>
    <w:rsid w:val="0021219C"/>
    <w:rsid w:val="002121E6"/>
    <w:rsid w:val="0021233D"/>
    <w:rsid w:val="0021254F"/>
    <w:rsid w:val="002125CB"/>
    <w:rsid w:val="002125EC"/>
    <w:rsid w:val="002125FF"/>
    <w:rsid w:val="00212623"/>
    <w:rsid w:val="00212683"/>
    <w:rsid w:val="002126AC"/>
    <w:rsid w:val="002126BB"/>
    <w:rsid w:val="0021279D"/>
    <w:rsid w:val="00212ABB"/>
    <w:rsid w:val="00212BAB"/>
    <w:rsid w:val="00212BE6"/>
    <w:rsid w:val="00212F8A"/>
    <w:rsid w:val="002130EA"/>
    <w:rsid w:val="002131FD"/>
    <w:rsid w:val="00213252"/>
    <w:rsid w:val="002132EF"/>
    <w:rsid w:val="002136B7"/>
    <w:rsid w:val="0021371E"/>
    <w:rsid w:val="00213945"/>
    <w:rsid w:val="00213B97"/>
    <w:rsid w:val="00213B9B"/>
    <w:rsid w:val="00213BF8"/>
    <w:rsid w:val="00213D33"/>
    <w:rsid w:val="00213EA6"/>
    <w:rsid w:val="00213F81"/>
    <w:rsid w:val="00214007"/>
    <w:rsid w:val="00214068"/>
    <w:rsid w:val="00214089"/>
    <w:rsid w:val="002140D8"/>
    <w:rsid w:val="002140DF"/>
    <w:rsid w:val="0021420A"/>
    <w:rsid w:val="0021439F"/>
    <w:rsid w:val="002144E3"/>
    <w:rsid w:val="002145BE"/>
    <w:rsid w:val="002147E5"/>
    <w:rsid w:val="0021492B"/>
    <w:rsid w:val="00214A8C"/>
    <w:rsid w:val="00214C2A"/>
    <w:rsid w:val="00214C54"/>
    <w:rsid w:val="00214D39"/>
    <w:rsid w:val="00214D9A"/>
    <w:rsid w:val="00214E0A"/>
    <w:rsid w:val="00214EC5"/>
    <w:rsid w:val="00214EE8"/>
    <w:rsid w:val="00215081"/>
    <w:rsid w:val="002150C6"/>
    <w:rsid w:val="00215228"/>
    <w:rsid w:val="002153D3"/>
    <w:rsid w:val="00215881"/>
    <w:rsid w:val="00215886"/>
    <w:rsid w:val="0021591F"/>
    <w:rsid w:val="00215A38"/>
    <w:rsid w:val="00215A59"/>
    <w:rsid w:val="00215B32"/>
    <w:rsid w:val="00215B3A"/>
    <w:rsid w:val="00215F61"/>
    <w:rsid w:val="00216321"/>
    <w:rsid w:val="002164B0"/>
    <w:rsid w:val="0021681C"/>
    <w:rsid w:val="00216881"/>
    <w:rsid w:val="002168E4"/>
    <w:rsid w:val="00216945"/>
    <w:rsid w:val="002169EA"/>
    <w:rsid w:val="00216AA3"/>
    <w:rsid w:val="00216B3C"/>
    <w:rsid w:val="00216BC8"/>
    <w:rsid w:val="00216C07"/>
    <w:rsid w:val="00216DE4"/>
    <w:rsid w:val="002172ED"/>
    <w:rsid w:val="002173B8"/>
    <w:rsid w:val="00217518"/>
    <w:rsid w:val="0021755F"/>
    <w:rsid w:val="0021770A"/>
    <w:rsid w:val="002178CE"/>
    <w:rsid w:val="002179E3"/>
    <w:rsid w:val="00217A5B"/>
    <w:rsid w:val="00217C3A"/>
    <w:rsid w:val="00217D36"/>
    <w:rsid w:val="00217D78"/>
    <w:rsid w:val="00217DCE"/>
    <w:rsid w:val="00217FDA"/>
    <w:rsid w:val="00217FE1"/>
    <w:rsid w:val="00220045"/>
    <w:rsid w:val="002200A9"/>
    <w:rsid w:val="002200D0"/>
    <w:rsid w:val="0022023B"/>
    <w:rsid w:val="0022023F"/>
    <w:rsid w:val="00220459"/>
    <w:rsid w:val="002204D2"/>
    <w:rsid w:val="002205A0"/>
    <w:rsid w:val="002205EB"/>
    <w:rsid w:val="002206E8"/>
    <w:rsid w:val="00220967"/>
    <w:rsid w:val="00220B68"/>
    <w:rsid w:val="00220EDE"/>
    <w:rsid w:val="00220FBA"/>
    <w:rsid w:val="002210E6"/>
    <w:rsid w:val="00221118"/>
    <w:rsid w:val="002211DA"/>
    <w:rsid w:val="002212F7"/>
    <w:rsid w:val="00221412"/>
    <w:rsid w:val="0022155F"/>
    <w:rsid w:val="002215CE"/>
    <w:rsid w:val="00221680"/>
    <w:rsid w:val="0022172F"/>
    <w:rsid w:val="00221766"/>
    <w:rsid w:val="002219A6"/>
    <w:rsid w:val="00221A1A"/>
    <w:rsid w:val="00221D47"/>
    <w:rsid w:val="00221E5C"/>
    <w:rsid w:val="00221F29"/>
    <w:rsid w:val="00221FD5"/>
    <w:rsid w:val="002225BF"/>
    <w:rsid w:val="00222669"/>
    <w:rsid w:val="00222893"/>
    <w:rsid w:val="00222A11"/>
    <w:rsid w:val="00222A39"/>
    <w:rsid w:val="00222B57"/>
    <w:rsid w:val="00222D8C"/>
    <w:rsid w:val="0022300A"/>
    <w:rsid w:val="002230E3"/>
    <w:rsid w:val="00223449"/>
    <w:rsid w:val="002235DA"/>
    <w:rsid w:val="00223837"/>
    <w:rsid w:val="002239B9"/>
    <w:rsid w:val="00223BC0"/>
    <w:rsid w:val="00223BDD"/>
    <w:rsid w:val="00223E1C"/>
    <w:rsid w:val="00223FF6"/>
    <w:rsid w:val="0022415A"/>
    <w:rsid w:val="002243F2"/>
    <w:rsid w:val="00224406"/>
    <w:rsid w:val="0022441B"/>
    <w:rsid w:val="002246D5"/>
    <w:rsid w:val="002249AA"/>
    <w:rsid w:val="00224A37"/>
    <w:rsid w:val="00224BD9"/>
    <w:rsid w:val="00224CF7"/>
    <w:rsid w:val="00224FA8"/>
    <w:rsid w:val="00224FB0"/>
    <w:rsid w:val="0022504B"/>
    <w:rsid w:val="002250AD"/>
    <w:rsid w:val="002250C9"/>
    <w:rsid w:val="00225150"/>
    <w:rsid w:val="00225403"/>
    <w:rsid w:val="00225424"/>
    <w:rsid w:val="0022544C"/>
    <w:rsid w:val="00225683"/>
    <w:rsid w:val="00225696"/>
    <w:rsid w:val="00225716"/>
    <w:rsid w:val="00225796"/>
    <w:rsid w:val="00225A33"/>
    <w:rsid w:val="00225B95"/>
    <w:rsid w:val="00225BC1"/>
    <w:rsid w:val="00225C8A"/>
    <w:rsid w:val="00225F26"/>
    <w:rsid w:val="00225F38"/>
    <w:rsid w:val="002261E0"/>
    <w:rsid w:val="00226319"/>
    <w:rsid w:val="002265A9"/>
    <w:rsid w:val="0022665A"/>
    <w:rsid w:val="002266AE"/>
    <w:rsid w:val="0022677D"/>
    <w:rsid w:val="00226E7D"/>
    <w:rsid w:val="00226ECF"/>
    <w:rsid w:val="00226F5E"/>
    <w:rsid w:val="002270E5"/>
    <w:rsid w:val="002271BF"/>
    <w:rsid w:val="002271DF"/>
    <w:rsid w:val="002271F2"/>
    <w:rsid w:val="00227777"/>
    <w:rsid w:val="00227A42"/>
    <w:rsid w:val="00227BC7"/>
    <w:rsid w:val="00227D12"/>
    <w:rsid w:val="00227FC3"/>
    <w:rsid w:val="00230066"/>
    <w:rsid w:val="0023014E"/>
    <w:rsid w:val="002301A4"/>
    <w:rsid w:val="002301C5"/>
    <w:rsid w:val="00230224"/>
    <w:rsid w:val="00230255"/>
    <w:rsid w:val="002302A3"/>
    <w:rsid w:val="002304F9"/>
    <w:rsid w:val="0023056D"/>
    <w:rsid w:val="002306DC"/>
    <w:rsid w:val="00230727"/>
    <w:rsid w:val="002308D3"/>
    <w:rsid w:val="00230972"/>
    <w:rsid w:val="00230979"/>
    <w:rsid w:val="00230A7F"/>
    <w:rsid w:val="00230CE3"/>
    <w:rsid w:val="00230EBA"/>
    <w:rsid w:val="00231142"/>
    <w:rsid w:val="0023120E"/>
    <w:rsid w:val="00231317"/>
    <w:rsid w:val="0023154D"/>
    <w:rsid w:val="00231634"/>
    <w:rsid w:val="00231779"/>
    <w:rsid w:val="002317F7"/>
    <w:rsid w:val="00231889"/>
    <w:rsid w:val="00231942"/>
    <w:rsid w:val="00231957"/>
    <w:rsid w:val="002319F2"/>
    <w:rsid w:val="00231A26"/>
    <w:rsid w:val="00231ACB"/>
    <w:rsid w:val="00231BC6"/>
    <w:rsid w:val="00231BEB"/>
    <w:rsid w:val="00231CCC"/>
    <w:rsid w:val="00231D31"/>
    <w:rsid w:val="00231F78"/>
    <w:rsid w:val="00231FC3"/>
    <w:rsid w:val="002320C5"/>
    <w:rsid w:val="00232102"/>
    <w:rsid w:val="0023213A"/>
    <w:rsid w:val="00232312"/>
    <w:rsid w:val="0023237F"/>
    <w:rsid w:val="002323F3"/>
    <w:rsid w:val="002325DF"/>
    <w:rsid w:val="00232665"/>
    <w:rsid w:val="002326C6"/>
    <w:rsid w:val="002326CF"/>
    <w:rsid w:val="00232742"/>
    <w:rsid w:val="002328A1"/>
    <w:rsid w:val="0023290B"/>
    <w:rsid w:val="0023299B"/>
    <w:rsid w:val="00232B17"/>
    <w:rsid w:val="00232DE9"/>
    <w:rsid w:val="00233079"/>
    <w:rsid w:val="00233106"/>
    <w:rsid w:val="002332E0"/>
    <w:rsid w:val="00233473"/>
    <w:rsid w:val="00233512"/>
    <w:rsid w:val="002336BA"/>
    <w:rsid w:val="0023377C"/>
    <w:rsid w:val="00233820"/>
    <w:rsid w:val="00233A45"/>
    <w:rsid w:val="00233A80"/>
    <w:rsid w:val="00233BD0"/>
    <w:rsid w:val="00233DCC"/>
    <w:rsid w:val="00233E3F"/>
    <w:rsid w:val="00233E51"/>
    <w:rsid w:val="00233EF0"/>
    <w:rsid w:val="00233F60"/>
    <w:rsid w:val="00233F63"/>
    <w:rsid w:val="00234052"/>
    <w:rsid w:val="00234324"/>
    <w:rsid w:val="002346CE"/>
    <w:rsid w:val="00234806"/>
    <w:rsid w:val="002349AB"/>
    <w:rsid w:val="00234C3F"/>
    <w:rsid w:val="00234DA7"/>
    <w:rsid w:val="00234ED8"/>
    <w:rsid w:val="00234F88"/>
    <w:rsid w:val="00234FFA"/>
    <w:rsid w:val="00235096"/>
    <w:rsid w:val="002350C3"/>
    <w:rsid w:val="002350CA"/>
    <w:rsid w:val="0023513E"/>
    <w:rsid w:val="00235236"/>
    <w:rsid w:val="0023525D"/>
    <w:rsid w:val="002352FC"/>
    <w:rsid w:val="00235613"/>
    <w:rsid w:val="002356F8"/>
    <w:rsid w:val="002358C7"/>
    <w:rsid w:val="002358E1"/>
    <w:rsid w:val="0023599E"/>
    <w:rsid w:val="00235AE9"/>
    <w:rsid w:val="00235C43"/>
    <w:rsid w:val="00235FCA"/>
    <w:rsid w:val="00236024"/>
    <w:rsid w:val="002360BB"/>
    <w:rsid w:val="00236727"/>
    <w:rsid w:val="0023673C"/>
    <w:rsid w:val="002367B6"/>
    <w:rsid w:val="0023685F"/>
    <w:rsid w:val="00236B48"/>
    <w:rsid w:val="00236DBA"/>
    <w:rsid w:val="00236EB9"/>
    <w:rsid w:val="00236F08"/>
    <w:rsid w:val="00237176"/>
    <w:rsid w:val="0023723F"/>
    <w:rsid w:val="00237269"/>
    <w:rsid w:val="00237340"/>
    <w:rsid w:val="002374F6"/>
    <w:rsid w:val="0023750E"/>
    <w:rsid w:val="00237D61"/>
    <w:rsid w:val="00237D76"/>
    <w:rsid w:val="00237E45"/>
    <w:rsid w:val="00237F71"/>
    <w:rsid w:val="00237FA3"/>
    <w:rsid w:val="002401A0"/>
    <w:rsid w:val="002401B6"/>
    <w:rsid w:val="002401BA"/>
    <w:rsid w:val="002402C1"/>
    <w:rsid w:val="002402E3"/>
    <w:rsid w:val="002403B1"/>
    <w:rsid w:val="002403B3"/>
    <w:rsid w:val="002403F0"/>
    <w:rsid w:val="0024046E"/>
    <w:rsid w:val="00240471"/>
    <w:rsid w:val="002404C6"/>
    <w:rsid w:val="00240A0F"/>
    <w:rsid w:val="00240B63"/>
    <w:rsid w:val="00240B99"/>
    <w:rsid w:val="00240BBE"/>
    <w:rsid w:val="00240D79"/>
    <w:rsid w:val="00240D7A"/>
    <w:rsid w:val="00240E42"/>
    <w:rsid w:val="00240F0C"/>
    <w:rsid w:val="00240F99"/>
    <w:rsid w:val="00241011"/>
    <w:rsid w:val="00241041"/>
    <w:rsid w:val="002410DE"/>
    <w:rsid w:val="002416BB"/>
    <w:rsid w:val="00241779"/>
    <w:rsid w:val="00241AAD"/>
    <w:rsid w:val="00241B67"/>
    <w:rsid w:val="00241B93"/>
    <w:rsid w:val="00241BC9"/>
    <w:rsid w:val="00241C29"/>
    <w:rsid w:val="00241CCC"/>
    <w:rsid w:val="00241E89"/>
    <w:rsid w:val="00242010"/>
    <w:rsid w:val="002420B0"/>
    <w:rsid w:val="00242729"/>
    <w:rsid w:val="002428BE"/>
    <w:rsid w:val="00242A46"/>
    <w:rsid w:val="00242A7E"/>
    <w:rsid w:val="00242B83"/>
    <w:rsid w:val="00242BE1"/>
    <w:rsid w:val="00242CCD"/>
    <w:rsid w:val="00242CF6"/>
    <w:rsid w:val="00242EB6"/>
    <w:rsid w:val="002430A7"/>
    <w:rsid w:val="0024318E"/>
    <w:rsid w:val="002431A0"/>
    <w:rsid w:val="002431C6"/>
    <w:rsid w:val="0024326A"/>
    <w:rsid w:val="0024331B"/>
    <w:rsid w:val="00243377"/>
    <w:rsid w:val="00243677"/>
    <w:rsid w:val="0024387F"/>
    <w:rsid w:val="002438F5"/>
    <w:rsid w:val="00243A44"/>
    <w:rsid w:val="00243AC4"/>
    <w:rsid w:val="00243B0A"/>
    <w:rsid w:val="00243B8E"/>
    <w:rsid w:val="00243BE6"/>
    <w:rsid w:val="00243E67"/>
    <w:rsid w:val="00243F8D"/>
    <w:rsid w:val="00243FE0"/>
    <w:rsid w:val="002441D7"/>
    <w:rsid w:val="002441EA"/>
    <w:rsid w:val="00244459"/>
    <w:rsid w:val="0024452E"/>
    <w:rsid w:val="00244670"/>
    <w:rsid w:val="0024472A"/>
    <w:rsid w:val="002448C7"/>
    <w:rsid w:val="00244930"/>
    <w:rsid w:val="0024497A"/>
    <w:rsid w:val="00244B0F"/>
    <w:rsid w:val="00244C6D"/>
    <w:rsid w:val="00244DC2"/>
    <w:rsid w:val="002451F0"/>
    <w:rsid w:val="00245291"/>
    <w:rsid w:val="002452D5"/>
    <w:rsid w:val="00245316"/>
    <w:rsid w:val="002453E4"/>
    <w:rsid w:val="00245476"/>
    <w:rsid w:val="00245600"/>
    <w:rsid w:val="00245A9C"/>
    <w:rsid w:val="00245AA2"/>
    <w:rsid w:val="00245BF0"/>
    <w:rsid w:val="00245C41"/>
    <w:rsid w:val="00245C49"/>
    <w:rsid w:val="002460C6"/>
    <w:rsid w:val="00246319"/>
    <w:rsid w:val="00246438"/>
    <w:rsid w:val="00246632"/>
    <w:rsid w:val="00246684"/>
    <w:rsid w:val="00246796"/>
    <w:rsid w:val="00246A68"/>
    <w:rsid w:val="00246B4E"/>
    <w:rsid w:val="00246C58"/>
    <w:rsid w:val="002471FA"/>
    <w:rsid w:val="002475A8"/>
    <w:rsid w:val="00247684"/>
    <w:rsid w:val="00247963"/>
    <w:rsid w:val="0024797B"/>
    <w:rsid w:val="0024798C"/>
    <w:rsid w:val="00247B1A"/>
    <w:rsid w:val="00247C89"/>
    <w:rsid w:val="00247CCF"/>
    <w:rsid w:val="00247FDE"/>
    <w:rsid w:val="0025053F"/>
    <w:rsid w:val="00250617"/>
    <w:rsid w:val="00250778"/>
    <w:rsid w:val="002509AE"/>
    <w:rsid w:val="00250A03"/>
    <w:rsid w:val="00250A3B"/>
    <w:rsid w:val="00250AA6"/>
    <w:rsid w:val="00250B43"/>
    <w:rsid w:val="00250B5E"/>
    <w:rsid w:val="00250DB6"/>
    <w:rsid w:val="00250EB9"/>
    <w:rsid w:val="002510E6"/>
    <w:rsid w:val="00251135"/>
    <w:rsid w:val="002513B5"/>
    <w:rsid w:val="002515E1"/>
    <w:rsid w:val="002515F3"/>
    <w:rsid w:val="002516C5"/>
    <w:rsid w:val="0025176F"/>
    <w:rsid w:val="002517B6"/>
    <w:rsid w:val="002518FA"/>
    <w:rsid w:val="00251B39"/>
    <w:rsid w:val="00251BAB"/>
    <w:rsid w:val="00251BB7"/>
    <w:rsid w:val="00251BD1"/>
    <w:rsid w:val="00251C24"/>
    <w:rsid w:val="00251C61"/>
    <w:rsid w:val="00251E24"/>
    <w:rsid w:val="00251FE4"/>
    <w:rsid w:val="00252072"/>
    <w:rsid w:val="002520D7"/>
    <w:rsid w:val="00252388"/>
    <w:rsid w:val="00252408"/>
    <w:rsid w:val="002525BC"/>
    <w:rsid w:val="002525DB"/>
    <w:rsid w:val="0025263F"/>
    <w:rsid w:val="00252904"/>
    <w:rsid w:val="00252908"/>
    <w:rsid w:val="00252965"/>
    <w:rsid w:val="00252CF7"/>
    <w:rsid w:val="00252E14"/>
    <w:rsid w:val="002530A1"/>
    <w:rsid w:val="002533A1"/>
    <w:rsid w:val="00253557"/>
    <w:rsid w:val="002536F2"/>
    <w:rsid w:val="0025384D"/>
    <w:rsid w:val="00253D00"/>
    <w:rsid w:val="00253D7C"/>
    <w:rsid w:val="0025405E"/>
    <w:rsid w:val="002540B0"/>
    <w:rsid w:val="0025416A"/>
    <w:rsid w:val="00254184"/>
    <w:rsid w:val="002541A7"/>
    <w:rsid w:val="0025420D"/>
    <w:rsid w:val="00254275"/>
    <w:rsid w:val="002542C6"/>
    <w:rsid w:val="0025438F"/>
    <w:rsid w:val="002543F0"/>
    <w:rsid w:val="002544D7"/>
    <w:rsid w:val="0025450B"/>
    <w:rsid w:val="00254A9C"/>
    <w:rsid w:val="00254BC7"/>
    <w:rsid w:val="00254C30"/>
    <w:rsid w:val="00254D57"/>
    <w:rsid w:val="00254DDF"/>
    <w:rsid w:val="00254E67"/>
    <w:rsid w:val="00255181"/>
    <w:rsid w:val="00255274"/>
    <w:rsid w:val="0025529F"/>
    <w:rsid w:val="0025550D"/>
    <w:rsid w:val="0025567A"/>
    <w:rsid w:val="00255A29"/>
    <w:rsid w:val="00255A38"/>
    <w:rsid w:val="00255B13"/>
    <w:rsid w:val="00255B3D"/>
    <w:rsid w:val="00255F38"/>
    <w:rsid w:val="00255FD8"/>
    <w:rsid w:val="002562E5"/>
    <w:rsid w:val="00256399"/>
    <w:rsid w:val="002563C2"/>
    <w:rsid w:val="00256708"/>
    <w:rsid w:val="00256811"/>
    <w:rsid w:val="00256A53"/>
    <w:rsid w:val="00256D1F"/>
    <w:rsid w:val="00256D7C"/>
    <w:rsid w:val="0025727E"/>
    <w:rsid w:val="002572F9"/>
    <w:rsid w:val="00257656"/>
    <w:rsid w:val="002577D7"/>
    <w:rsid w:val="0025786D"/>
    <w:rsid w:val="002578C8"/>
    <w:rsid w:val="00257A66"/>
    <w:rsid w:val="00257C19"/>
    <w:rsid w:val="00257CD0"/>
    <w:rsid w:val="00257EF5"/>
    <w:rsid w:val="00257F23"/>
    <w:rsid w:val="00257FD2"/>
    <w:rsid w:val="00260076"/>
    <w:rsid w:val="0026017D"/>
    <w:rsid w:val="0026017E"/>
    <w:rsid w:val="002601E3"/>
    <w:rsid w:val="00260233"/>
    <w:rsid w:val="0026055B"/>
    <w:rsid w:val="002606E6"/>
    <w:rsid w:val="0026078A"/>
    <w:rsid w:val="0026095E"/>
    <w:rsid w:val="002609A2"/>
    <w:rsid w:val="00260BA4"/>
    <w:rsid w:val="00260D71"/>
    <w:rsid w:val="00260FD6"/>
    <w:rsid w:val="002610D3"/>
    <w:rsid w:val="00261335"/>
    <w:rsid w:val="002613C9"/>
    <w:rsid w:val="002614C7"/>
    <w:rsid w:val="00261561"/>
    <w:rsid w:val="00261673"/>
    <w:rsid w:val="00261718"/>
    <w:rsid w:val="002618F5"/>
    <w:rsid w:val="00261976"/>
    <w:rsid w:val="00261B3D"/>
    <w:rsid w:val="00261E63"/>
    <w:rsid w:val="0026211A"/>
    <w:rsid w:val="002621EF"/>
    <w:rsid w:val="00262327"/>
    <w:rsid w:val="00262379"/>
    <w:rsid w:val="0026261A"/>
    <w:rsid w:val="00262750"/>
    <w:rsid w:val="0026296B"/>
    <w:rsid w:val="002629BC"/>
    <w:rsid w:val="00262B26"/>
    <w:rsid w:val="00262B90"/>
    <w:rsid w:val="00262E0A"/>
    <w:rsid w:val="00262F03"/>
    <w:rsid w:val="00262F04"/>
    <w:rsid w:val="002636C5"/>
    <w:rsid w:val="00263847"/>
    <w:rsid w:val="002638A4"/>
    <w:rsid w:val="00263936"/>
    <w:rsid w:val="00263959"/>
    <w:rsid w:val="00263AAD"/>
    <w:rsid w:val="00263ABB"/>
    <w:rsid w:val="00263B0A"/>
    <w:rsid w:val="00263B72"/>
    <w:rsid w:val="00263BE1"/>
    <w:rsid w:val="00263C1B"/>
    <w:rsid w:val="00263C5B"/>
    <w:rsid w:val="00263CA6"/>
    <w:rsid w:val="00263CBA"/>
    <w:rsid w:val="00263FBA"/>
    <w:rsid w:val="00263FD1"/>
    <w:rsid w:val="00264211"/>
    <w:rsid w:val="0026421F"/>
    <w:rsid w:val="00264400"/>
    <w:rsid w:val="0026461C"/>
    <w:rsid w:val="002646DA"/>
    <w:rsid w:val="0026478E"/>
    <w:rsid w:val="002647C9"/>
    <w:rsid w:val="0026485A"/>
    <w:rsid w:val="0026485C"/>
    <w:rsid w:val="00264925"/>
    <w:rsid w:val="00264AD3"/>
    <w:rsid w:val="00264C4B"/>
    <w:rsid w:val="00264C58"/>
    <w:rsid w:val="00264C5E"/>
    <w:rsid w:val="00264DF6"/>
    <w:rsid w:val="00264E1B"/>
    <w:rsid w:val="00264F7A"/>
    <w:rsid w:val="00265002"/>
    <w:rsid w:val="002654C4"/>
    <w:rsid w:val="00265679"/>
    <w:rsid w:val="002656DF"/>
    <w:rsid w:val="00265930"/>
    <w:rsid w:val="002659CA"/>
    <w:rsid w:val="002659D9"/>
    <w:rsid w:val="00265C6E"/>
    <w:rsid w:val="00265CE7"/>
    <w:rsid w:val="00265E18"/>
    <w:rsid w:val="002661D8"/>
    <w:rsid w:val="00266428"/>
    <w:rsid w:val="00266546"/>
    <w:rsid w:val="002669D1"/>
    <w:rsid w:val="00266B39"/>
    <w:rsid w:val="00266C32"/>
    <w:rsid w:val="00266D63"/>
    <w:rsid w:val="00266DE3"/>
    <w:rsid w:val="002670D3"/>
    <w:rsid w:val="0026737E"/>
    <w:rsid w:val="0026738D"/>
    <w:rsid w:val="00267589"/>
    <w:rsid w:val="0026773F"/>
    <w:rsid w:val="00267892"/>
    <w:rsid w:val="002679C9"/>
    <w:rsid w:val="002679E0"/>
    <w:rsid w:val="00267A04"/>
    <w:rsid w:val="00267B42"/>
    <w:rsid w:val="00267BF9"/>
    <w:rsid w:val="00267E29"/>
    <w:rsid w:val="00267EFB"/>
    <w:rsid w:val="00267F3B"/>
    <w:rsid w:val="0027022B"/>
    <w:rsid w:val="00270278"/>
    <w:rsid w:val="00270315"/>
    <w:rsid w:val="00270484"/>
    <w:rsid w:val="00270502"/>
    <w:rsid w:val="0027068C"/>
    <w:rsid w:val="002706CA"/>
    <w:rsid w:val="00270725"/>
    <w:rsid w:val="00270731"/>
    <w:rsid w:val="00270A0F"/>
    <w:rsid w:val="00270A98"/>
    <w:rsid w:val="00270AE3"/>
    <w:rsid w:val="00270CF5"/>
    <w:rsid w:val="00270D6C"/>
    <w:rsid w:val="00270EB3"/>
    <w:rsid w:val="00270F20"/>
    <w:rsid w:val="00270F7D"/>
    <w:rsid w:val="00270FA2"/>
    <w:rsid w:val="002710CD"/>
    <w:rsid w:val="002711D1"/>
    <w:rsid w:val="00271331"/>
    <w:rsid w:val="00271415"/>
    <w:rsid w:val="002714ED"/>
    <w:rsid w:val="00271706"/>
    <w:rsid w:val="00271721"/>
    <w:rsid w:val="002717B5"/>
    <w:rsid w:val="0027189D"/>
    <w:rsid w:val="00271B3B"/>
    <w:rsid w:val="00271C4E"/>
    <w:rsid w:val="00271C52"/>
    <w:rsid w:val="00271C7B"/>
    <w:rsid w:val="00271CB4"/>
    <w:rsid w:val="00271E93"/>
    <w:rsid w:val="00272153"/>
    <w:rsid w:val="002722C0"/>
    <w:rsid w:val="002723CD"/>
    <w:rsid w:val="00272402"/>
    <w:rsid w:val="0027245F"/>
    <w:rsid w:val="002725E7"/>
    <w:rsid w:val="00272B0F"/>
    <w:rsid w:val="00272EA2"/>
    <w:rsid w:val="00273076"/>
    <w:rsid w:val="002733AF"/>
    <w:rsid w:val="0027371C"/>
    <w:rsid w:val="00273AB4"/>
    <w:rsid w:val="00273AD8"/>
    <w:rsid w:val="00273BC5"/>
    <w:rsid w:val="00273E96"/>
    <w:rsid w:val="00273FAA"/>
    <w:rsid w:val="0027404F"/>
    <w:rsid w:val="00274659"/>
    <w:rsid w:val="002746A1"/>
    <w:rsid w:val="002746B8"/>
    <w:rsid w:val="002746E0"/>
    <w:rsid w:val="00274792"/>
    <w:rsid w:val="002749B6"/>
    <w:rsid w:val="00274B1F"/>
    <w:rsid w:val="00274E20"/>
    <w:rsid w:val="00274E39"/>
    <w:rsid w:val="00274E65"/>
    <w:rsid w:val="00274F60"/>
    <w:rsid w:val="00275520"/>
    <w:rsid w:val="00275720"/>
    <w:rsid w:val="0027575A"/>
    <w:rsid w:val="002757A5"/>
    <w:rsid w:val="002757D0"/>
    <w:rsid w:val="00275822"/>
    <w:rsid w:val="002759C9"/>
    <w:rsid w:val="00275A14"/>
    <w:rsid w:val="00275B0C"/>
    <w:rsid w:val="00275FE8"/>
    <w:rsid w:val="002761F4"/>
    <w:rsid w:val="00276216"/>
    <w:rsid w:val="00276279"/>
    <w:rsid w:val="00276355"/>
    <w:rsid w:val="002763C0"/>
    <w:rsid w:val="00276404"/>
    <w:rsid w:val="002764DD"/>
    <w:rsid w:val="00276509"/>
    <w:rsid w:val="002768C7"/>
    <w:rsid w:val="00276AE2"/>
    <w:rsid w:val="00276B8F"/>
    <w:rsid w:val="00276C4D"/>
    <w:rsid w:val="00276CF4"/>
    <w:rsid w:val="00276CF7"/>
    <w:rsid w:val="00276E0E"/>
    <w:rsid w:val="00276F67"/>
    <w:rsid w:val="0027704C"/>
    <w:rsid w:val="002771F2"/>
    <w:rsid w:val="00277441"/>
    <w:rsid w:val="0027744A"/>
    <w:rsid w:val="002774BA"/>
    <w:rsid w:val="00277534"/>
    <w:rsid w:val="002775CF"/>
    <w:rsid w:val="0027766D"/>
    <w:rsid w:val="0027766F"/>
    <w:rsid w:val="0027771D"/>
    <w:rsid w:val="0027778A"/>
    <w:rsid w:val="002777AF"/>
    <w:rsid w:val="002778E3"/>
    <w:rsid w:val="0027795D"/>
    <w:rsid w:val="002779EF"/>
    <w:rsid w:val="00277AB3"/>
    <w:rsid w:val="00277AC8"/>
    <w:rsid w:val="00277AD6"/>
    <w:rsid w:val="00277B78"/>
    <w:rsid w:val="00277B87"/>
    <w:rsid w:val="00277EDD"/>
    <w:rsid w:val="00277F1D"/>
    <w:rsid w:val="00277F49"/>
    <w:rsid w:val="00277F70"/>
    <w:rsid w:val="002801BD"/>
    <w:rsid w:val="00280228"/>
    <w:rsid w:val="00280405"/>
    <w:rsid w:val="00280492"/>
    <w:rsid w:val="002805B0"/>
    <w:rsid w:val="0028068A"/>
    <w:rsid w:val="002806E4"/>
    <w:rsid w:val="002807CE"/>
    <w:rsid w:val="002808C9"/>
    <w:rsid w:val="00280A9C"/>
    <w:rsid w:val="00280ABA"/>
    <w:rsid w:val="00280B02"/>
    <w:rsid w:val="00280C8A"/>
    <w:rsid w:val="00280DB5"/>
    <w:rsid w:val="0028114E"/>
    <w:rsid w:val="002811C3"/>
    <w:rsid w:val="002811FB"/>
    <w:rsid w:val="00281237"/>
    <w:rsid w:val="0028137D"/>
    <w:rsid w:val="002819B0"/>
    <w:rsid w:val="00281AF3"/>
    <w:rsid w:val="00281B0F"/>
    <w:rsid w:val="00281DA7"/>
    <w:rsid w:val="00281F7D"/>
    <w:rsid w:val="00282028"/>
    <w:rsid w:val="0028227D"/>
    <w:rsid w:val="0028228A"/>
    <w:rsid w:val="00282383"/>
    <w:rsid w:val="00282406"/>
    <w:rsid w:val="00282569"/>
    <w:rsid w:val="0028292C"/>
    <w:rsid w:val="002829AE"/>
    <w:rsid w:val="00282A26"/>
    <w:rsid w:val="00282DE4"/>
    <w:rsid w:val="00282FD6"/>
    <w:rsid w:val="002835DF"/>
    <w:rsid w:val="00283714"/>
    <w:rsid w:val="00283826"/>
    <w:rsid w:val="00283989"/>
    <w:rsid w:val="00283AAE"/>
    <w:rsid w:val="00283B13"/>
    <w:rsid w:val="00283BCD"/>
    <w:rsid w:val="00283C1A"/>
    <w:rsid w:val="00283D11"/>
    <w:rsid w:val="00283D20"/>
    <w:rsid w:val="00283D2B"/>
    <w:rsid w:val="00283E26"/>
    <w:rsid w:val="00283E9F"/>
    <w:rsid w:val="00284062"/>
    <w:rsid w:val="0028437B"/>
    <w:rsid w:val="00284382"/>
    <w:rsid w:val="002845A5"/>
    <w:rsid w:val="0028474C"/>
    <w:rsid w:val="00284807"/>
    <w:rsid w:val="00284AA2"/>
    <w:rsid w:val="00284AE0"/>
    <w:rsid w:val="00284DAB"/>
    <w:rsid w:val="00284E0B"/>
    <w:rsid w:val="00284FFF"/>
    <w:rsid w:val="0028500B"/>
    <w:rsid w:val="00285107"/>
    <w:rsid w:val="002852D4"/>
    <w:rsid w:val="00285385"/>
    <w:rsid w:val="0028539D"/>
    <w:rsid w:val="002853B7"/>
    <w:rsid w:val="00285493"/>
    <w:rsid w:val="002854A9"/>
    <w:rsid w:val="00285516"/>
    <w:rsid w:val="0028559A"/>
    <w:rsid w:val="00285781"/>
    <w:rsid w:val="00285792"/>
    <w:rsid w:val="00285805"/>
    <w:rsid w:val="0028590A"/>
    <w:rsid w:val="00285BC9"/>
    <w:rsid w:val="00285C07"/>
    <w:rsid w:val="00285FC7"/>
    <w:rsid w:val="002863F7"/>
    <w:rsid w:val="002865E7"/>
    <w:rsid w:val="0028669B"/>
    <w:rsid w:val="002866D3"/>
    <w:rsid w:val="00286708"/>
    <w:rsid w:val="00286728"/>
    <w:rsid w:val="002867A2"/>
    <w:rsid w:val="002868B1"/>
    <w:rsid w:val="002869E5"/>
    <w:rsid w:val="00286B3B"/>
    <w:rsid w:val="00286D95"/>
    <w:rsid w:val="00287096"/>
    <w:rsid w:val="00287181"/>
    <w:rsid w:val="002871BF"/>
    <w:rsid w:val="0028734C"/>
    <w:rsid w:val="002873AD"/>
    <w:rsid w:val="00287647"/>
    <w:rsid w:val="00287699"/>
    <w:rsid w:val="00287797"/>
    <w:rsid w:val="002877A0"/>
    <w:rsid w:val="00287841"/>
    <w:rsid w:val="00287898"/>
    <w:rsid w:val="00287A75"/>
    <w:rsid w:val="00287A7D"/>
    <w:rsid w:val="00287C33"/>
    <w:rsid w:val="00287E22"/>
    <w:rsid w:val="00287FAD"/>
    <w:rsid w:val="00290238"/>
    <w:rsid w:val="002903F9"/>
    <w:rsid w:val="002904BC"/>
    <w:rsid w:val="002906F4"/>
    <w:rsid w:val="0029075B"/>
    <w:rsid w:val="0029076B"/>
    <w:rsid w:val="00290A24"/>
    <w:rsid w:val="00290BF7"/>
    <w:rsid w:val="00290D81"/>
    <w:rsid w:val="00290F0E"/>
    <w:rsid w:val="00291082"/>
    <w:rsid w:val="0029118E"/>
    <w:rsid w:val="002911FC"/>
    <w:rsid w:val="002912FD"/>
    <w:rsid w:val="002913BE"/>
    <w:rsid w:val="00291402"/>
    <w:rsid w:val="002914F2"/>
    <w:rsid w:val="0029161D"/>
    <w:rsid w:val="002916CB"/>
    <w:rsid w:val="00291927"/>
    <w:rsid w:val="002919FB"/>
    <w:rsid w:val="00291C09"/>
    <w:rsid w:val="00291CB2"/>
    <w:rsid w:val="00291CE2"/>
    <w:rsid w:val="00291DFF"/>
    <w:rsid w:val="00291E2D"/>
    <w:rsid w:val="00291E31"/>
    <w:rsid w:val="00291E5C"/>
    <w:rsid w:val="00292214"/>
    <w:rsid w:val="002922FF"/>
    <w:rsid w:val="0029237A"/>
    <w:rsid w:val="00292470"/>
    <w:rsid w:val="00292543"/>
    <w:rsid w:val="00292750"/>
    <w:rsid w:val="002927AB"/>
    <w:rsid w:val="00292893"/>
    <w:rsid w:val="00292BF1"/>
    <w:rsid w:val="00292CC4"/>
    <w:rsid w:val="0029310C"/>
    <w:rsid w:val="002931D3"/>
    <w:rsid w:val="002933E2"/>
    <w:rsid w:val="002933E9"/>
    <w:rsid w:val="0029340C"/>
    <w:rsid w:val="0029358A"/>
    <w:rsid w:val="002937A2"/>
    <w:rsid w:val="002939BC"/>
    <w:rsid w:val="00293A16"/>
    <w:rsid w:val="00293CF9"/>
    <w:rsid w:val="00293E3F"/>
    <w:rsid w:val="00293FC4"/>
    <w:rsid w:val="00294037"/>
    <w:rsid w:val="0029409D"/>
    <w:rsid w:val="002942F7"/>
    <w:rsid w:val="00294589"/>
    <w:rsid w:val="0029459C"/>
    <w:rsid w:val="00294737"/>
    <w:rsid w:val="00294760"/>
    <w:rsid w:val="002949B2"/>
    <w:rsid w:val="00294A3D"/>
    <w:rsid w:val="00294A4A"/>
    <w:rsid w:val="00294AC0"/>
    <w:rsid w:val="00294BD5"/>
    <w:rsid w:val="00294C8D"/>
    <w:rsid w:val="00294E2D"/>
    <w:rsid w:val="00294F52"/>
    <w:rsid w:val="00295013"/>
    <w:rsid w:val="00295246"/>
    <w:rsid w:val="0029540B"/>
    <w:rsid w:val="00295570"/>
    <w:rsid w:val="0029560F"/>
    <w:rsid w:val="0029569D"/>
    <w:rsid w:val="00295881"/>
    <w:rsid w:val="0029589B"/>
    <w:rsid w:val="00295963"/>
    <w:rsid w:val="002959BA"/>
    <w:rsid w:val="002959ED"/>
    <w:rsid w:val="00295A3B"/>
    <w:rsid w:val="00295BDD"/>
    <w:rsid w:val="00295BFB"/>
    <w:rsid w:val="00295D5D"/>
    <w:rsid w:val="00295D79"/>
    <w:rsid w:val="00295D97"/>
    <w:rsid w:val="00295F32"/>
    <w:rsid w:val="00295F5D"/>
    <w:rsid w:val="0029607A"/>
    <w:rsid w:val="002960D5"/>
    <w:rsid w:val="002960E6"/>
    <w:rsid w:val="002962CB"/>
    <w:rsid w:val="0029649A"/>
    <w:rsid w:val="002964DD"/>
    <w:rsid w:val="00296CC5"/>
    <w:rsid w:val="00296EDE"/>
    <w:rsid w:val="00296FFE"/>
    <w:rsid w:val="00297027"/>
    <w:rsid w:val="00297050"/>
    <w:rsid w:val="00297223"/>
    <w:rsid w:val="00297254"/>
    <w:rsid w:val="002972A5"/>
    <w:rsid w:val="002972DF"/>
    <w:rsid w:val="00297316"/>
    <w:rsid w:val="0029749D"/>
    <w:rsid w:val="00297683"/>
    <w:rsid w:val="00297791"/>
    <w:rsid w:val="002977BD"/>
    <w:rsid w:val="0029780F"/>
    <w:rsid w:val="00297873"/>
    <w:rsid w:val="002978A1"/>
    <w:rsid w:val="002979D8"/>
    <w:rsid w:val="00297AC0"/>
    <w:rsid w:val="00297B4A"/>
    <w:rsid w:val="00297D28"/>
    <w:rsid w:val="00297D35"/>
    <w:rsid w:val="002A02AC"/>
    <w:rsid w:val="002A0359"/>
    <w:rsid w:val="002A0400"/>
    <w:rsid w:val="002A05FE"/>
    <w:rsid w:val="002A078F"/>
    <w:rsid w:val="002A09DF"/>
    <w:rsid w:val="002A0B3D"/>
    <w:rsid w:val="002A0BB7"/>
    <w:rsid w:val="002A0E8D"/>
    <w:rsid w:val="002A0F66"/>
    <w:rsid w:val="002A107E"/>
    <w:rsid w:val="002A1350"/>
    <w:rsid w:val="002A15C8"/>
    <w:rsid w:val="002A15F2"/>
    <w:rsid w:val="002A1690"/>
    <w:rsid w:val="002A16E1"/>
    <w:rsid w:val="002A1792"/>
    <w:rsid w:val="002A18E2"/>
    <w:rsid w:val="002A1BD5"/>
    <w:rsid w:val="002A1CA9"/>
    <w:rsid w:val="002A1D3C"/>
    <w:rsid w:val="002A1FA4"/>
    <w:rsid w:val="002A209B"/>
    <w:rsid w:val="002A20C3"/>
    <w:rsid w:val="002A2367"/>
    <w:rsid w:val="002A238C"/>
    <w:rsid w:val="002A2416"/>
    <w:rsid w:val="002A273A"/>
    <w:rsid w:val="002A2B7A"/>
    <w:rsid w:val="002A2B7C"/>
    <w:rsid w:val="002A2BC4"/>
    <w:rsid w:val="002A2BF5"/>
    <w:rsid w:val="002A2DC8"/>
    <w:rsid w:val="002A2F7F"/>
    <w:rsid w:val="002A2FA0"/>
    <w:rsid w:val="002A32E0"/>
    <w:rsid w:val="002A33CB"/>
    <w:rsid w:val="002A3679"/>
    <w:rsid w:val="002A3A05"/>
    <w:rsid w:val="002A3A06"/>
    <w:rsid w:val="002A3BA2"/>
    <w:rsid w:val="002A3E23"/>
    <w:rsid w:val="002A3E95"/>
    <w:rsid w:val="002A3F24"/>
    <w:rsid w:val="002A3FAB"/>
    <w:rsid w:val="002A402C"/>
    <w:rsid w:val="002A41A6"/>
    <w:rsid w:val="002A4265"/>
    <w:rsid w:val="002A434C"/>
    <w:rsid w:val="002A43FF"/>
    <w:rsid w:val="002A45DC"/>
    <w:rsid w:val="002A4677"/>
    <w:rsid w:val="002A4729"/>
    <w:rsid w:val="002A47E2"/>
    <w:rsid w:val="002A47F8"/>
    <w:rsid w:val="002A4DFD"/>
    <w:rsid w:val="002A4EF3"/>
    <w:rsid w:val="002A4F9E"/>
    <w:rsid w:val="002A4FD9"/>
    <w:rsid w:val="002A51B8"/>
    <w:rsid w:val="002A51D8"/>
    <w:rsid w:val="002A5210"/>
    <w:rsid w:val="002A52F3"/>
    <w:rsid w:val="002A561F"/>
    <w:rsid w:val="002A56BE"/>
    <w:rsid w:val="002A56F3"/>
    <w:rsid w:val="002A5758"/>
    <w:rsid w:val="002A5A46"/>
    <w:rsid w:val="002A5B8F"/>
    <w:rsid w:val="002A5DBB"/>
    <w:rsid w:val="002A5E37"/>
    <w:rsid w:val="002A600E"/>
    <w:rsid w:val="002A6069"/>
    <w:rsid w:val="002A60B6"/>
    <w:rsid w:val="002A60BC"/>
    <w:rsid w:val="002A62A0"/>
    <w:rsid w:val="002A62F4"/>
    <w:rsid w:val="002A632C"/>
    <w:rsid w:val="002A637E"/>
    <w:rsid w:val="002A6490"/>
    <w:rsid w:val="002A64D1"/>
    <w:rsid w:val="002A64F7"/>
    <w:rsid w:val="002A6668"/>
    <w:rsid w:val="002A6718"/>
    <w:rsid w:val="002A67D1"/>
    <w:rsid w:val="002A67EA"/>
    <w:rsid w:val="002A6973"/>
    <w:rsid w:val="002A69CA"/>
    <w:rsid w:val="002A6B8D"/>
    <w:rsid w:val="002A6C27"/>
    <w:rsid w:val="002A6CAB"/>
    <w:rsid w:val="002A6DCC"/>
    <w:rsid w:val="002A7117"/>
    <w:rsid w:val="002A73F7"/>
    <w:rsid w:val="002A744F"/>
    <w:rsid w:val="002A746D"/>
    <w:rsid w:val="002A74AE"/>
    <w:rsid w:val="002A75DB"/>
    <w:rsid w:val="002A760A"/>
    <w:rsid w:val="002A7714"/>
    <w:rsid w:val="002A7944"/>
    <w:rsid w:val="002A7AEC"/>
    <w:rsid w:val="002A7C5E"/>
    <w:rsid w:val="002A7C81"/>
    <w:rsid w:val="002A7CE1"/>
    <w:rsid w:val="002A7D5E"/>
    <w:rsid w:val="002A7E26"/>
    <w:rsid w:val="002A7E2B"/>
    <w:rsid w:val="002A7FAB"/>
    <w:rsid w:val="002B0098"/>
    <w:rsid w:val="002B00C5"/>
    <w:rsid w:val="002B0257"/>
    <w:rsid w:val="002B031A"/>
    <w:rsid w:val="002B041B"/>
    <w:rsid w:val="002B0A44"/>
    <w:rsid w:val="002B0A69"/>
    <w:rsid w:val="002B0BD0"/>
    <w:rsid w:val="002B0C82"/>
    <w:rsid w:val="002B0E11"/>
    <w:rsid w:val="002B0FC4"/>
    <w:rsid w:val="002B10E3"/>
    <w:rsid w:val="002B10E8"/>
    <w:rsid w:val="002B118D"/>
    <w:rsid w:val="002B119A"/>
    <w:rsid w:val="002B12AB"/>
    <w:rsid w:val="002B1310"/>
    <w:rsid w:val="002B1404"/>
    <w:rsid w:val="002B1416"/>
    <w:rsid w:val="002B154C"/>
    <w:rsid w:val="002B16B1"/>
    <w:rsid w:val="002B1836"/>
    <w:rsid w:val="002B1977"/>
    <w:rsid w:val="002B199D"/>
    <w:rsid w:val="002B19AD"/>
    <w:rsid w:val="002B19E1"/>
    <w:rsid w:val="002B1A4E"/>
    <w:rsid w:val="002B1B2B"/>
    <w:rsid w:val="002B1B93"/>
    <w:rsid w:val="002B1BB3"/>
    <w:rsid w:val="002B1CCF"/>
    <w:rsid w:val="002B1D1A"/>
    <w:rsid w:val="002B20AD"/>
    <w:rsid w:val="002B23A8"/>
    <w:rsid w:val="002B2968"/>
    <w:rsid w:val="002B2B30"/>
    <w:rsid w:val="002B2BE8"/>
    <w:rsid w:val="002B2C9B"/>
    <w:rsid w:val="002B2EE2"/>
    <w:rsid w:val="002B2FA9"/>
    <w:rsid w:val="002B3016"/>
    <w:rsid w:val="002B310C"/>
    <w:rsid w:val="002B3361"/>
    <w:rsid w:val="002B34D8"/>
    <w:rsid w:val="002B366C"/>
    <w:rsid w:val="002B37FF"/>
    <w:rsid w:val="002B3A55"/>
    <w:rsid w:val="002B3A68"/>
    <w:rsid w:val="002B3A7E"/>
    <w:rsid w:val="002B3EB6"/>
    <w:rsid w:val="002B3EE4"/>
    <w:rsid w:val="002B400F"/>
    <w:rsid w:val="002B4059"/>
    <w:rsid w:val="002B43E0"/>
    <w:rsid w:val="002B49C0"/>
    <w:rsid w:val="002B4B20"/>
    <w:rsid w:val="002B4DC3"/>
    <w:rsid w:val="002B4F1A"/>
    <w:rsid w:val="002B5008"/>
    <w:rsid w:val="002B500B"/>
    <w:rsid w:val="002B5097"/>
    <w:rsid w:val="002B53BD"/>
    <w:rsid w:val="002B53D2"/>
    <w:rsid w:val="002B5631"/>
    <w:rsid w:val="002B56CB"/>
    <w:rsid w:val="002B575F"/>
    <w:rsid w:val="002B58B5"/>
    <w:rsid w:val="002B6041"/>
    <w:rsid w:val="002B60FD"/>
    <w:rsid w:val="002B6123"/>
    <w:rsid w:val="002B6156"/>
    <w:rsid w:val="002B61B5"/>
    <w:rsid w:val="002B6237"/>
    <w:rsid w:val="002B629F"/>
    <w:rsid w:val="002B636B"/>
    <w:rsid w:val="002B6410"/>
    <w:rsid w:val="002B650D"/>
    <w:rsid w:val="002B6A24"/>
    <w:rsid w:val="002B6A84"/>
    <w:rsid w:val="002B6B30"/>
    <w:rsid w:val="002B6C4D"/>
    <w:rsid w:val="002B6EBF"/>
    <w:rsid w:val="002B7065"/>
    <w:rsid w:val="002B71BA"/>
    <w:rsid w:val="002B726C"/>
    <w:rsid w:val="002B7379"/>
    <w:rsid w:val="002B7434"/>
    <w:rsid w:val="002B7448"/>
    <w:rsid w:val="002B77DB"/>
    <w:rsid w:val="002B79A2"/>
    <w:rsid w:val="002B79EF"/>
    <w:rsid w:val="002B7A24"/>
    <w:rsid w:val="002B7AC1"/>
    <w:rsid w:val="002B7B4A"/>
    <w:rsid w:val="002B7BCF"/>
    <w:rsid w:val="002B7C10"/>
    <w:rsid w:val="002B7CCC"/>
    <w:rsid w:val="002B7D51"/>
    <w:rsid w:val="002B7D70"/>
    <w:rsid w:val="002B7DEA"/>
    <w:rsid w:val="002C00EF"/>
    <w:rsid w:val="002C020D"/>
    <w:rsid w:val="002C02DF"/>
    <w:rsid w:val="002C0318"/>
    <w:rsid w:val="002C0346"/>
    <w:rsid w:val="002C0436"/>
    <w:rsid w:val="002C055F"/>
    <w:rsid w:val="002C0580"/>
    <w:rsid w:val="002C0788"/>
    <w:rsid w:val="002C0848"/>
    <w:rsid w:val="002C094A"/>
    <w:rsid w:val="002C099D"/>
    <w:rsid w:val="002C09AC"/>
    <w:rsid w:val="002C09D3"/>
    <w:rsid w:val="002C0A64"/>
    <w:rsid w:val="002C0A6B"/>
    <w:rsid w:val="002C0BF8"/>
    <w:rsid w:val="002C0C8B"/>
    <w:rsid w:val="002C0C98"/>
    <w:rsid w:val="002C0D21"/>
    <w:rsid w:val="002C0DE6"/>
    <w:rsid w:val="002C0E0D"/>
    <w:rsid w:val="002C0E48"/>
    <w:rsid w:val="002C0F02"/>
    <w:rsid w:val="002C0F2C"/>
    <w:rsid w:val="002C1131"/>
    <w:rsid w:val="002C11C4"/>
    <w:rsid w:val="002C1239"/>
    <w:rsid w:val="002C1244"/>
    <w:rsid w:val="002C12C4"/>
    <w:rsid w:val="002C1386"/>
    <w:rsid w:val="002C1425"/>
    <w:rsid w:val="002C14CA"/>
    <w:rsid w:val="002C15E7"/>
    <w:rsid w:val="002C16FB"/>
    <w:rsid w:val="002C1808"/>
    <w:rsid w:val="002C184E"/>
    <w:rsid w:val="002C1899"/>
    <w:rsid w:val="002C1C39"/>
    <w:rsid w:val="002C1D0C"/>
    <w:rsid w:val="002C1D5A"/>
    <w:rsid w:val="002C21D4"/>
    <w:rsid w:val="002C22F4"/>
    <w:rsid w:val="002C2452"/>
    <w:rsid w:val="002C24FF"/>
    <w:rsid w:val="002C253E"/>
    <w:rsid w:val="002C2662"/>
    <w:rsid w:val="002C28B4"/>
    <w:rsid w:val="002C28C2"/>
    <w:rsid w:val="002C2AA8"/>
    <w:rsid w:val="002C2B06"/>
    <w:rsid w:val="002C2B7A"/>
    <w:rsid w:val="002C2C07"/>
    <w:rsid w:val="002C2C3B"/>
    <w:rsid w:val="002C2D0A"/>
    <w:rsid w:val="002C2D7B"/>
    <w:rsid w:val="002C2F60"/>
    <w:rsid w:val="002C3043"/>
    <w:rsid w:val="002C3071"/>
    <w:rsid w:val="002C3164"/>
    <w:rsid w:val="002C33F1"/>
    <w:rsid w:val="002C3405"/>
    <w:rsid w:val="002C3479"/>
    <w:rsid w:val="002C34FC"/>
    <w:rsid w:val="002C371B"/>
    <w:rsid w:val="002C37ED"/>
    <w:rsid w:val="002C383E"/>
    <w:rsid w:val="002C38D3"/>
    <w:rsid w:val="002C3AFE"/>
    <w:rsid w:val="002C3C44"/>
    <w:rsid w:val="002C4061"/>
    <w:rsid w:val="002C40B1"/>
    <w:rsid w:val="002C411D"/>
    <w:rsid w:val="002C4144"/>
    <w:rsid w:val="002C44E7"/>
    <w:rsid w:val="002C4516"/>
    <w:rsid w:val="002C4820"/>
    <w:rsid w:val="002C4841"/>
    <w:rsid w:val="002C4A39"/>
    <w:rsid w:val="002C4AA8"/>
    <w:rsid w:val="002C4B6A"/>
    <w:rsid w:val="002C4BAE"/>
    <w:rsid w:val="002C4CD2"/>
    <w:rsid w:val="002C4D65"/>
    <w:rsid w:val="002C4DAC"/>
    <w:rsid w:val="002C4F8F"/>
    <w:rsid w:val="002C50FF"/>
    <w:rsid w:val="002C512C"/>
    <w:rsid w:val="002C51EE"/>
    <w:rsid w:val="002C5438"/>
    <w:rsid w:val="002C55CA"/>
    <w:rsid w:val="002C57FD"/>
    <w:rsid w:val="002C5898"/>
    <w:rsid w:val="002C58BA"/>
    <w:rsid w:val="002C58FE"/>
    <w:rsid w:val="002C5996"/>
    <w:rsid w:val="002C5A3E"/>
    <w:rsid w:val="002C5B0E"/>
    <w:rsid w:val="002C5B82"/>
    <w:rsid w:val="002C5D2B"/>
    <w:rsid w:val="002C5E56"/>
    <w:rsid w:val="002C5E7B"/>
    <w:rsid w:val="002C5F02"/>
    <w:rsid w:val="002C5FF6"/>
    <w:rsid w:val="002C6110"/>
    <w:rsid w:val="002C61E8"/>
    <w:rsid w:val="002C61FD"/>
    <w:rsid w:val="002C63A4"/>
    <w:rsid w:val="002C63A9"/>
    <w:rsid w:val="002C6423"/>
    <w:rsid w:val="002C64B4"/>
    <w:rsid w:val="002C653A"/>
    <w:rsid w:val="002C65EA"/>
    <w:rsid w:val="002C663A"/>
    <w:rsid w:val="002C66B1"/>
    <w:rsid w:val="002C66CB"/>
    <w:rsid w:val="002C688E"/>
    <w:rsid w:val="002C6AFA"/>
    <w:rsid w:val="002C6B15"/>
    <w:rsid w:val="002C6D84"/>
    <w:rsid w:val="002C6EBA"/>
    <w:rsid w:val="002C7191"/>
    <w:rsid w:val="002C71DC"/>
    <w:rsid w:val="002C7225"/>
    <w:rsid w:val="002C7318"/>
    <w:rsid w:val="002C7323"/>
    <w:rsid w:val="002C747E"/>
    <w:rsid w:val="002C74AE"/>
    <w:rsid w:val="002C7557"/>
    <w:rsid w:val="002C785A"/>
    <w:rsid w:val="002C79E5"/>
    <w:rsid w:val="002C7A57"/>
    <w:rsid w:val="002C7B4F"/>
    <w:rsid w:val="002C7B57"/>
    <w:rsid w:val="002C7BED"/>
    <w:rsid w:val="002C7D1C"/>
    <w:rsid w:val="002C7E3F"/>
    <w:rsid w:val="002C7EC6"/>
    <w:rsid w:val="002C7FA7"/>
    <w:rsid w:val="002D0025"/>
    <w:rsid w:val="002D042B"/>
    <w:rsid w:val="002D0434"/>
    <w:rsid w:val="002D0531"/>
    <w:rsid w:val="002D080A"/>
    <w:rsid w:val="002D085E"/>
    <w:rsid w:val="002D0972"/>
    <w:rsid w:val="002D09F2"/>
    <w:rsid w:val="002D0B51"/>
    <w:rsid w:val="002D0B8D"/>
    <w:rsid w:val="002D0C65"/>
    <w:rsid w:val="002D0C7B"/>
    <w:rsid w:val="002D0D0B"/>
    <w:rsid w:val="002D0D5E"/>
    <w:rsid w:val="002D0E93"/>
    <w:rsid w:val="002D0F06"/>
    <w:rsid w:val="002D1092"/>
    <w:rsid w:val="002D10AC"/>
    <w:rsid w:val="002D1620"/>
    <w:rsid w:val="002D19DE"/>
    <w:rsid w:val="002D1A23"/>
    <w:rsid w:val="002D1C91"/>
    <w:rsid w:val="002D1D58"/>
    <w:rsid w:val="002D2306"/>
    <w:rsid w:val="002D2716"/>
    <w:rsid w:val="002D27D7"/>
    <w:rsid w:val="002D2A59"/>
    <w:rsid w:val="002D2B7B"/>
    <w:rsid w:val="002D2B7E"/>
    <w:rsid w:val="002D2CFF"/>
    <w:rsid w:val="002D2D94"/>
    <w:rsid w:val="002D2FD5"/>
    <w:rsid w:val="002D30A9"/>
    <w:rsid w:val="002D3151"/>
    <w:rsid w:val="002D31A2"/>
    <w:rsid w:val="002D31BF"/>
    <w:rsid w:val="002D343E"/>
    <w:rsid w:val="002D3473"/>
    <w:rsid w:val="002D349E"/>
    <w:rsid w:val="002D3517"/>
    <w:rsid w:val="002D37D8"/>
    <w:rsid w:val="002D3815"/>
    <w:rsid w:val="002D38FD"/>
    <w:rsid w:val="002D3900"/>
    <w:rsid w:val="002D3ABC"/>
    <w:rsid w:val="002D3D74"/>
    <w:rsid w:val="002D3FC7"/>
    <w:rsid w:val="002D4032"/>
    <w:rsid w:val="002D4113"/>
    <w:rsid w:val="002D4264"/>
    <w:rsid w:val="002D4367"/>
    <w:rsid w:val="002D44F3"/>
    <w:rsid w:val="002D459D"/>
    <w:rsid w:val="002D45A8"/>
    <w:rsid w:val="002D482B"/>
    <w:rsid w:val="002D4985"/>
    <w:rsid w:val="002D4A7C"/>
    <w:rsid w:val="002D4B51"/>
    <w:rsid w:val="002D4C6C"/>
    <w:rsid w:val="002D4D86"/>
    <w:rsid w:val="002D4F0D"/>
    <w:rsid w:val="002D521C"/>
    <w:rsid w:val="002D52BD"/>
    <w:rsid w:val="002D52DF"/>
    <w:rsid w:val="002D5347"/>
    <w:rsid w:val="002D54F5"/>
    <w:rsid w:val="002D5536"/>
    <w:rsid w:val="002D554C"/>
    <w:rsid w:val="002D5555"/>
    <w:rsid w:val="002D5600"/>
    <w:rsid w:val="002D5875"/>
    <w:rsid w:val="002D5906"/>
    <w:rsid w:val="002D5A1B"/>
    <w:rsid w:val="002D5B14"/>
    <w:rsid w:val="002D5BBF"/>
    <w:rsid w:val="002D5C42"/>
    <w:rsid w:val="002D5D95"/>
    <w:rsid w:val="002D5DA1"/>
    <w:rsid w:val="002D5E1B"/>
    <w:rsid w:val="002D5E54"/>
    <w:rsid w:val="002D6004"/>
    <w:rsid w:val="002D62FB"/>
    <w:rsid w:val="002D638D"/>
    <w:rsid w:val="002D643C"/>
    <w:rsid w:val="002D6794"/>
    <w:rsid w:val="002D6E78"/>
    <w:rsid w:val="002D7025"/>
    <w:rsid w:val="002D7109"/>
    <w:rsid w:val="002D718A"/>
    <w:rsid w:val="002D7199"/>
    <w:rsid w:val="002D7218"/>
    <w:rsid w:val="002D72E4"/>
    <w:rsid w:val="002D7336"/>
    <w:rsid w:val="002D75DC"/>
    <w:rsid w:val="002D7663"/>
    <w:rsid w:val="002D770E"/>
    <w:rsid w:val="002D7840"/>
    <w:rsid w:val="002D7904"/>
    <w:rsid w:val="002D7906"/>
    <w:rsid w:val="002D7957"/>
    <w:rsid w:val="002D7AB8"/>
    <w:rsid w:val="002D7B7A"/>
    <w:rsid w:val="002D7F5A"/>
    <w:rsid w:val="002D7F96"/>
    <w:rsid w:val="002D7FE2"/>
    <w:rsid w:val="002E001D"/>
    <w:rsid w:val="002E021D"/>
    <w:rsid w:val="002E038F"/>
    <w:rsid w:val="002E09B2"/>
    <w:rsid w:val="002E09C0"/>
    <w:rsid w:val="002E09D4"/>
    <w:rsid w:val="002E0C0E"/>
    <w:rsid w:val="002E0E1E"/>
    <w:rsid w:val="002E0E43"/>
    <w:rsid w:val="002E0EB1"/>
    <w:rsid w:val="002E110D"/>
    <w:rsid w:val="002E1199"/>
    <w:rsid w:val="002E15AC"/>
    <w:rsid w:val="002E1866"/>
    <w:rsid w:val="002E18FB"/>
    <w:rsid w:val="002E1983"/>
    <w:rsid w:val="002E19CB"/>
    <w:rsid w:val="002E19D9"/>
    <w:rsid w:val="002E1A6A"/>
    <w:rsid w:val="002E1B65"/>
    <w:rsid w:val="002E1DEF"/>
    <w:rsid w:val="002E1F0A"/>
    <w:rsid w:val="002E2009"/>
    <w:rsid w:val="002E21A7"/>
    <w:rsid w:val="002E2233"/>
    <w:rsid w:val="002E24B6"/>
    <w:rsid w:val="002E283B"/>
    <w:rsid w:val="002E2B20"/>
    <w:rsid w:val="002E2C6E"/>
    <w:rsid w:val="002E2CA2"/>
    <w:rsid w:val="002E2E87"/>
    <w:rsid w:val="002E2F39"/>
    <w:rsid w:val="002E30B8"/>
    <w:rsid w:val="002E30F8"/>
    <w:rsid w:val="002E3179"/>
    <w:rsid w:val="002E3193"/>
    <w:rsid w:val="002E3285"/>
    <w:rsid w:val="002E32F4"/>
    <w:rsid w:val="002E368D"/>
    <w:rsid w:val="002E3745"/>
    <w:rsid w:val="002E37B0"/>
    <w:rsid w:val="002E398B"/>
    <w:rsid w:val="002E39BA"/>
    <w:rsid w:val="002E3A3E"/>
    <w:rsid w:val="002E3B63"/>
    <w:rsid w:val="002E3D73"/>
    <w:rsid w:val="002E3D84"/>
    <w:rsid w:val="002E3F02"/>
    <w:rsid w:val="002E3F5E"/>
    <w:rsid w:val="002E4044"/>
    <w:rsid w:val="002E4049"/>
    <w:rsid w:val="002E418B"/>
    <w:rsid w:val="002E42D1"/>
    <w:rsid w:val="002E432D"/>
    <w:rsid w:val="002E43A4"/>
    <w:rsid w:val="002E4607"/>
    <w:rsid w:val="002E4656"/>
    <w:rsid w:val="002E46AD"/>
    <w:rsid w:val="002E46B4"/>
    <w:rsid w:val="002E473C"/>
    <w:rsid w:val="002E48BD"/>
    <w:rsid w:val="002E48E2"/>
    <w:rsid w:val="002E4BD1"/>
    <w:rsid w:val="002E4D08"/>
    <w:rsid w:val="002E4E0C"/>
    <w:rsid w:val="002E50ED"/>
    <w:rsid w:val="002E51AF"/>
    <w:rsid w:val="002E51F2"/>
    <w:rsid w:val="002E5212"/>
    <w:rsid w:val="002E5213"/>
    <w:rsid w:val="002E53CD"/>
    <w:rsid w:val="002E54DE"/>
    <w:rsid w:val="002E5576"/>
    <w:rsid w:val="002E5763"/>
    <w:rsid w:val="002E59F6"/>
    <w:rsid w:val="002E5B10"/>
    <w:rsid w:val="002E5BAD"/>
    <w:rsid w:val="002E5CB1"/>
    <w:rsid w:val="002E5DDA"/>
    <w:rsid w:val="002E5EA4"/>
    <w:rsid w:val="002E5EF9"/>
    <w:rsid w:val="002E5FF0"/>
    <w:rsid w:val="002E6134"/>
    <w:rsid w:val="002E61CF"/>
    <w:rsid w:val="002E6399"/>
    <w:rsid w:val="002E6522"/>
    <w:rsid w:val="002E659F"/>
    <w:rsid w:val="002E6740"/>
    <w:rsid w:val="002E67CD"/>
    <w:rsid w:val="002E6867"/>
    <w:rsid w:val="002E694B"/>
    <w:rsid w:val="002E6986"/>
    <w:rsid w:val="002E6A16"/>
    <w:rsid w:val="002E6A93"/>
    <w:rsid w:val="002E6ADA"/>
    <w:rsid w:val="002E6C0C"/>
    <w:rsid w:val="002E6C3D"/>
    <w:rsid w:val="002E6F51"/>
    <w:rsid w:val="002E6F53"/>
    <w:rsid w:val="002E6FFC"/>
    <w:rsid w:val="002E701B"/>
    <w:rsid w:val="002E7479"/>
    <w:rsid w:val="002E74C6"/>
    <w:rsid w:val="002E74D5"/>
    <w:rsid w:val="002E7602"/>
    <w:rsid w:val="002E789C"/>
    <w:rsid w:val="002E78CD"/>
    <w:rsid w:val="002E7935"/>
    <w:rsid w:val="002E7B9C"/>
    <w:rsid w:val="002E7C13"/>
    <w:rsid w:val="002E7C29"/>
    <w:rsid w:val="002E7F3D"/>
    <w:rsid w:val="002F0194"/>
    <w:rsid w:val="002F02EB"/>
    <w:rsid w:val="002F0392"/>
    <w:rsid w:val="002F04B6"/>
    <w:rsid w:val="002F04DD"/>
    <w:rsid w:val="002F0639"/>
    <w:rsid w:val="002F0694"/>
    <w:rsid w:val="002F06EF"/>
    <w:rsid w:val="002F0704"/>
    <w:rsid w:val="002F0A92"/>
    <w:rsid w:val="002F0C0F"/>
    <w:rsid w:val="002F0C63"/>
    <w:rsid w:val="002F0CF1"/>
    <w:rsid w:val="002F0D80"/>
    <w:rsid w:val="002F1022"/>
    <w:rsid w:val="002F112F"/>
    <w:rsid w:val="002F1199"/>
    <w:rsid w:val="002F1220"/>
    <w:rsid w:val="002F1286"/>
    <w:rsid w:val="002F1542"/>
    <w:rsid w:val="002F15AA"/>
    <w:rsid w:val="002F166F"/>
    <w:rsid w:val="002F16FD"/>
    <w:rsid w:val="002F1755"/>
    <w:rsid w:val="002F1835"/>
    <w:rsid w:val="002F1887"/>
    <w:rsid w:val="002F1BF3"/>
    <w:rsid w:val="002F1DB4"/>
    <w:rsid w:val="002F1E1F"/>
    <w:rsid w:val="002F240A"/>
    <w:rsid w:val="002F26C7"/>
    <w:rsid w:val="002F2793"/>
    <w:rsid w:val="002F2873"/>
    <w:rsid w:val="002F2987"/>
    <w:rsid w:val="002F29CC"/>
    <w:rsid w:val="002F29F1"/>
    <w:rsid w:val="002F2A24"/>
    <w:rsid w:val="002F2BD1"/>
    <w:rsid w:val="002F2C7F"/>
    <w:rsid w:val="002F2DAF"/>
    <w:rsid w:val="002F2EB1"/>
    <w:rsid w:val="002F311C"/>
    <w:rsid w:val="002F3156"/>
    <w:rsid w:val="002F3266"/>
    <w:rsid w:val="002F3362"/>
    <w:rsid w:val="002F3438"/>
    <w:rsid w:val="002F34BC"/>
    <w:rsid w:val="002F3526"/>
    <w:rsid w:val="002F3552"/>
    <w:rsid w:val="002F3760"/>
    <w:rsid w:val="002F3972"/>
    <w:rsid w:val="002F3A35"/>
    <w:rsid w:val="002F3A80"/>
    <w:rsid w:val="002F3AEF"/>
    <w:rsid w:val="002F3B3B"/>
    <w:rsid w:val="002F3D2D"/>
    <w:rsid w:val="002F3E0B"/>
    <w:rsid w:val="002F3E5A"/>
    <w:rsid w:val="002F3EA5"/>
    <w:rsid w:val="002F3EFE"/>
    <w:rsid w:val="002F3F2B"/>
    <w:rsid w:val="002F4124"/>
    <w:rsid w:val="002F427E"/>
    <w:rsid w:val="002F4299"/>
    <w:rsid w:val="002F4313"/>
    <w:rsid w:val="002F439D"/>
    <w:rsid w:val="002F47EC"/>
    <w:rsid w:val="002F4890"/>
    <w:rsid w:val="002F49D8"/>
    <w:rsid w:val="002F49FB"/>
    <w:rsid w:val="002F4A5A"/>
    <w:rsid w:val="002F4E0F"/>
    <w:rsid w:val="002F50EC"/>
    <w:rsid w:val="002F517F"/>
    <w:rsid w:val="002F5198"/>
    <w:rsid w:val="002F51A2"/>
    <w:rsid w:val="002F538C"/>
    <w:rsid w:val="002F5671"/>
    <w:rsid w:val="002F574F"/>
    <w:rsid w:val="002F579F"/>
    <w:rsid w:val="002F57A5"/>
    <w:rsid w:val="002F5860"/>
    <w:rsid w:val="002F5AC2"/>
    <w:rsid w:val="002F5FCC"/>
    <w:rsid w:val="002F60AF"/>
    <w:rsid w:val="002F6156"/>
    <w:rsid w:val="002F6472"/>
    <w:rsid w:val="002F653F"/>
    <w:rsid w:val="002F6605"/>
    <w:rsid w:val="002F684A"/>
    <w:rsid w:val="002F6934"/>
    <w:rsid w:val="002F6B6D"/>
    <w:rsid w:val="002F6B71"/>
    <w:rsid w:val="002F6E67"/>
    <w:rsid w:val="002F6E93"/>
    <w:rsid w:val="002F6E95"/>
    <w:rsid w:val="002F719C"/>
    <w:rsid w:val="002F71FC"/>
    <w:rsid w:val="002F7264"/>
    <w:rsid w:val="002F7275"/>
    <w:rsid w:val="002F7281"/>
    <w:rsid w:val="002F753B"/>
    <w:rsid w:val="002F7763"/>
    <w:rsid w:val="002F79F2"/>
    <w:rsid w:val="002F7A72"/>
    <w:rsid w:val="002F7AE9"/>
    <w:rsid w:val="002F7B94"/>
    <w:rsid w:val="002F7C55"/>
    <w:rsid w:val="002F7EDF"/>
    <w:rsid w:val="002F7F3E"/>
    <w:rsid w:val="0030002E"/>
    <w:rsid w:val="00300097"/>
    <w:rsid w:val="0030014C"/>
    <w:rsid w:val="003003B0"/>
    <w:rsid w:val="00300429"/>
    <w:rsid w:val="00300499"/>
    <w:rsid w:val="003005D3"/>
    <w:rsid w:val="00300611"/>
    <w:rsid w:val="00300689"/>
    <w:rsid w:val="003006C9"/>
    <w:rsid w:val="00300989"/>
    <w:rsid w:val="00300990"/>
    <w:rsid w:val="00300A2D"/>
    <w:rsid w:val="00300A89"/>
    <w:rsid w:val="00300B00"/>
    <w:rsid w:val="00300B6A"/>
    <w:rsid w:val="00300CCE"/>
    <w:rsid w:val="00300D8F"/>
    <w:rsid w:val="00300E0C"/>
    <w:rsid w:val="00300EB9"/>
    <w:rsid w:val="00300F7E"/>
    <w:rsid w:val="00300F98"/>
    <w:rsid w:val="0030141E"/>
    <w:rsid w:val="00301591"/>
    <w:rsid w:val="003015DA"/>
    <w:rsid w:val="00301708"/>
    <w:rsid w:val="00301718"/>
    <w:rsid w:val="00301777"/>
    <w:rsid w:val="003017A8"/>
    <w:rsid w:val="003017D8"/>
    <w:rsid w:val="003017E9"/>
    <w:rsid w:val="0030199C"/>
    <w:rsid w:val="003019C6"/>
    <w:rsid w:val="00301BCE"/>
    <w:rsid w:val="00301FBA"/>
    <w:rsid w:val="0030217E"/>
    <w:rsid w:val="00302390"/>
    <w:rsid w:val="00302714"/>
    <w:rsid w:val="00302762"/>
    <w:rsid w:val="003027C1"/>
    <w:rsid w:val="003028E6"/>
    <w:rsid w:val="00302D1A"/>
    <w:rsid w:val="00302D3A"/>
    <w:rsid w:val="00302E92"/>
    <w:rsid w:val="00302F11"/>
    <w:rsid w:val="00302FFF"/>
    <w:rsid w:val="00303019"/>
    <w:rsid w:val="00303021"/>
    <w:rsid w:val="00303217"/>
    <w:rsid w:val="003033FC"/>
    <w:rsid w:val="00303414"/>
    <w:rsid w:val="00303437"/>
    <w:rsid w:val="0030350A"/>
    <w:rsid w:val="00303747"/>
    <w:rsid w:val="00303759"/>
    <w:rsid w:val="0030375A"/>
    <w:rsid w:val="0030378D"/>
    <w:rsid w:val="003039E3"/>
    <w:rsid w:val="00303A5C"/>
    <w:rsid w:val="00303A9B"/>
    <w:rsid w:val="00303B82"/>
    <w:rsid w:val="00303BD8"/>
    <w:rsid w:val="00303C42"/>
    <w:rsid w:val="00303CB7"/>
    <w:rsid w:val="00303D15"/>
    <w:rsid w:val="00303E2E"/>
    <w:rsid w:val="00303F9E"/>
    <w:rsid w:val="00303FAF"/>
    <w:rsid w:val="003040B4"/>
    <w:rsid w:val="00304128"/>
    <w:rsid w:val="003045C6"/>
    <w:rsid w:val="00304725"/>
    <w:rsid w:val="003047C1"/>
    <w:rsid w:val="0030490A"/>
    <w:rsid w:val="00304ADD"/>
    <w:rsid w:val="00304B0D"/>
    <w:rsid w:val="00304B75"/>
    <w:rsid w:val="00304B9F"/>
    <w:rsid w:val="00304D94"/>
    <w:rsid w:val="00305032"/>
    <w:rsid w:val="00305141"/>
    <w:rsid w:val="00305248"/>
    <w:rsid w:val="00305315"/>
    <w:rsid w:val="00305424"/>
    <w:rsid w:val="00305539"/>
    <w:rsid w:val="003056BE"/>
    <w:rsid w:val="00305736"/>
    <w:rsid w:val="0030578C"/>
    <w:rsid w:val="003058D0"/>
    <w:rsid w:val="00305930"/>
    <w:rsid w:val="00305A8F"/>
    <w:rsid w:val="00305A9E"/>
    <w:rsid w:val="00305C11"/>
    <w:rsid w:val="00305C5E"/>
    <w:rsid w:val="00305D31"/>
    <w:rsid w:val="00305D49"/>
    <w:rsid w:val="00305E5B"/>
    <w:rsid w:val="00305FCF"/>
    <w:rsid w:val="00306235"/>
    <w:rsid w:val="00306275"/>
    <w:rsid w:val="00306408"/>
    <w:rsid w:val="003064AB"/>
    <w:rsid w:val="00306585"/>
    <w:rsid w:val="003065DC"/>
    <w:rsid w:val="003065E1"/>
    <w:rsid w:val="00306694"/>
    <w:rsid w:val="00306753"/>
    <w:rsid w:val="00306B3B"/>
    <w:rsid w:val="00306B8D"/>
    <w:rsid w:val="00306BD6"/>
    <w:rsid w:val="00306D06"/>
    <w:rsid w:val="00306E77"/>
    <w:rsid w:val="00306EE5"/>
    <w:rsid w:val="00307019"/>
    <w:rsid w:val="003070C3"/>
    <w:rsid w:val="00307112"/>
    <w:rsid w:val="00307315"/>
    <w:rsid w:val="003073FA"/>
    <w:rsid w:val="003075DC"/>
    <w:rsid w:val="0030779E"/>
    <w:rsid w:val="0030797D"/>
    <w:rsid w:val="00307A18"/>
    <w:rsid w:val="00307B01"/>
    <w:rsid w:val="00307D72"/>
    <w:rsid w:val="00310040"/>
    <w:rsid w:val="003100C8"/>
    <w:rsid w:val="00310384"/>
    <w:rsid w:val="00310400"/>
    <w:rsid w:val="00310407"/>
    <w:rsid w:val="003104EF"/>
    <w:rsid w:val="0031057E"/>
    <w:rsid w:val="003105EC"/>
    <w:rsid w:val="0031074B"/>
    <w:rsid w:val="00310844"/>
    <w:rsid w:val="00310855"/>
    <w:rsid w:val="003108B9"/>
    <w:rsid w:val="00310955"/>
    <w:rsid w:val="00310A30"/>
    <w:rsid w:val="00310D79"/>
    <w:rsid w:val="00310DF9"/>
    <w:rsid w:val="00310F04"/>
    <w:rsid w:val="00310FC5"/>
    <w:rsid w:val="00311269"/>
    <w:rsid w:val="003112EA"/>
    <w:rsid w:val="003113EB"/>
    <w:rsid w:val="003114F9"/>
    <w:rsid w:val="003115ED"/>
    <w:rsid w:val="003116CF"/>
    <w:rsid w:val="00311808"/>
    <w:rsid w:val="003119DA"/>
    <w:rsid w:val="00311A6B"/>
    <w:rsid w:val="00311B6F"/>
    <w:rsid w:val="00311E4C"/>
    <w:rsid w:val="00311F00"/>
    <w:rsid w:val="00311F90"/>
    <w:rsid w:val="00311FB2"/>
    <w:rsid w:val="00311FD0"/>
    <w:rsid w:val="0031218C"/>
    <w:rsid w:val="003122A6"/>
    <w:rsid w:val="00312311"/>
    <w:rsid w:val="00312321"/>
    <w:rsid w:val="0031248C"/>
    <w:rsid w:val="0031250A"/>
    <w:rsid w:val="0031256F"/>
    <w:rsid w:val="00312722"/>
    <w:rsid w:val="003127E6"/>
    <w:rsid w:val="0031281F"/>
    <w:rsid w:val="00312A08"/>
    <w:rsid w:val="00312A60"/>
    <w:rsid w:val="00312B52"/>
    <w:rsid w:val="00312BA1"/>
    <w:rsid w:val="00312C17"/>
    <w:rsid w:val="00312ED7"/>
    <w:rsid w:val="00312FE4"/>
    <w:rsid w:val="00313294"/>
    <w:rsid w:val="00313329"/>
    <w:rsid w:val="003135E4"/>
    <w:rsid w:val="003136C0"/>
    <w:rsid w:val="00313759"/>
    <w:rsid w:val="003137CB"/>
    <w:rsid w:val="003137FF"/>
    <w:rsid w:val="003138D5"/>
    <w:rsid w:val="00313A82"/>
    <w:rsid w:val="00313CC8"/>
    <w:rsid w:val="00313CF4"/>
    <w:rsid w:val="00313E35"/>
    <w:rsid w:val="00313EF1"/>
    <w:rsid w:val="00313F24"/>
    <w:rsid w:val="00314184"/>
    <w:rsid w:val="00314202"/>
    <w:rsid w:val="003143A3"/>
    <w:rsid w:val="0031468E"/>
    <w:rsid w:val="00314864"/>
    <w:rsid w:val="0031486C"/>
    <w:rsid w:val="003148AA"/>
    <w:rsid w:val="00314977"/>
    <w:rsid w:val="00314A48"/>
    <w:rsid w:val="00314B30"/>
    <w:rsid w:val="00314B61"/>
    <w:rsid w:val="00314D6A"/>
    <w:rsid w:val="00314EBB"/>
    <w:rsid w:val="0031506C"/>
    <w:rsid w:val="003151F9"/>
    <w:rsid w:val="00315220"/>
    <w:rsid w:val="00315321"/>
    <w:rsid w:val="00315339"/>
    <w:rsid w:val="003153C1"/>
    <w:rsid w:val="003155C2"/>
    <w:rsid w:val="003157FC"/>
    <w:rsid w:val="0031588B"/>
    <w:rsid w:val="00315894"/>
    <w:rsid w:val="00315B59"/>
    <w:rsid w:val="00315DED"/>
    <w:rsid w:val="00315E60"/>
    <w:rsid w:val="00315F0B"/>
    <w:rsid w:val="00315F2A"/>
    <w:rsid w:val="00315F79"/>
    <w:rsid w:val="00316063"/>
    <w:rsid w:val="0031608F"/>
    <w:rsid w:val="00316178"/>
    <w:rsid w:val="0031625F"/>
    <w:rsid w:val="0031642E"/>
    <w:rsid w:val="003164D8"/>
    <w:rsid w:val="003165AB"/>
    <w:rsid w:val="003166D5"/>
    <w:rsid w:val="003168A3"/>
    <w:rsid w:val="00316937"/>
    <w:rsid w:val="00316A67"/>
    <w:rsid w:val="00316B1C"/>
    <w:rsid w:val="00316B5F"/>
    <w:rsid w:val="00316B64"/>
    <w:rsid w:val="00316D32"/>
    <w:rsid w:val="00316EE3"/>
    <w:rsid w:val="00317091"/>
    <w:rsid w:val="0031743C"/>
    <w:rsid w:val="003174C3"/>
    <w:rsid w:val="0031751C"/>
    <w:rsid w:val="003175CD"/>
    <w:rsid w:val="00317604"/>
    <w:rsid w:val="00317667"/>
    <w:rsid w:val="0031777C"/>
    <w:rsid w:val="0031777F"/>
    <w:rsid w:val="003178D7"/>
    <w:rsid w:val="003178FC"/>
    <w:rsid w:val="00317A27"/>
    <w:rsid w:val="00317A49"/>
    <w:rsid w:val="00317CAA"/>
    <w:rsid w:val="00317DAF"/>
    <w:rsid w:val="00317F6E"/>
    <w:rsid w:val="00320036"/>
    <w:rsid w:val="00320173"/>
    <w:rsid w:val="003202F1"/>
    <w:rsid w:val="003203D0"/>
    <w:rsid w:val="00320635"/>
    <w:rsid w:val="00320819"/>
    <w:rsid w:val="00320821"/>
    <w:rsid w:val="003209E2"/>
    <w:rsid w:val="00320A1C"/>
    <w:rsid w:val="00320A9D"/>
    <w:rsid w:val="00320B0F"/>
    <w:rsid w:val="00320B91"/>
    <w:rsid w:val="00320BFA"/>
    <w:rsid w:val="00320C78"/>
    <w:rsid w:val="00320CAC"/>
    <w:rsid w:val="00320D1F"/>
    <w:rsid w:val="00320D24"/>
    <w:rsid w:val="00320DE4"/>
    <w:rsid w:val="00320F8C"/>
    <w:rsid w:val="003210D4"/>
    <w:rsid w:val="0032116A"/>
    <w:rsid w:val="00321310"/>
    <w:rsid w:val="00321533"/>
    <w:rsid w:val="0032162B"/>
    <w:rsid w:val="0032165E"/>
    <w:rsid w:val="003216AA"/>
    <w:rsid w:val="003217A5"/>
    <w:rsid w:val="00321806"/>
    <w:rsid w:val="003218DB"/>
    <w:rsid w:val="003219ED"/>
    <w:rsid w:val="00321A5B"/>
    <w:rsid w:val="00321AC4"/>
    <w:rsid w:val="00321C47"/>
    <w:rsid w:val="00321DB7"/>
    <w:rsid w:val="0032205E"/>
    <w:rsid w:val="00322147"/>
    <w:rsid w:val="0032219B"/>
    <w:rsid w:val="003221BF"/>
    <w:rsid w:val="003221CD"/>
    <w:rsid w:val="00322273"/>
    <w:rsid w:val="003222B1"/>
    <w:rsid w:val="003223D0"/>
    <w:rsid w:val="003224F5"/>
    <w:rsid w:val="0032256A"/>
    <w:rsid w:val="0032268B"/>
    <w:rsid w:val="00322692"/>
    <w:rsid w:val="003226A8"/>
    <w:rsid w:val="003227BA"/>
    <w:rsid w:val="003227FC"/>
    <w:rsid w:val="003228B5"/>
    <w:rsid w:val="003228D3"/>
    <w:rsid w:val="003229A9"/>
    <w:rsid w:val="00322AEF"/>
    <w:rsid w:val="00322B2C"/>
    <w:rsid w:val="00322B36"/>
    <w:rsid w:val="00322BF6"/>
    <w:rsid w:val="00322CDF"/>
    <w:rsid w:val="00323043"/>
    <w:rsid w:val="003230BB"/>
    <w:rsid w:val="003232CA"/>
    <w:rsid w:val="00323325"/>
    <w:rsid w:val="003234B6"/>
    <w:rsid w:val="0032356B"/>
    <w:rsid w:val="00323674"/>
    <w:rsid w:val="00323949"/>
    <w:rsid w:val="00323A61"/>
    <w:rsid w:val="00323D32"/>
    <w:rsid w:val="00323D6C"/>
    <w:rsid w:val="00323D74"/>
    <w:rsid w:val="00323D7D"/>
    <w:rsid w:val="00323E30"/>
    <w:rsid w:val="00324015"/>
    <w:rsid w:val="00324367"/>
    <w:rsid w:val="00324481"/>
    <w:rsid w:val="003244FC"/>
    <w:rsid w:val="0032465D"/>
    <w:rsid w:val="00324A24"/>
    <w:rsid w:val="00324ACA"/>
    <w:rsid w:val="00324AF2"/>
    <w:rsid w:val="00324B6C"/>
    <w:rsid w:val="00324C66"/>
    <w:rsid w:val="00324C78"/>
    <w:rsid w:val="00324CBD"/>
    <w:rsid w:val="00324DA7"/>
    <w:rsid w:val="00324F19"/>
    <w:rsid w:val="00325043"/>
    <w:rsid w:val="00325047"/>
    <w:rsid w:val="0032516A"/>
    <w:rsid w:val="003256FE"/>
    <w:rsid w:val="00325746"/>
    <w:rsid w:val="003259DE"/>
    <w:rsid w:val="00325AF1"/>
    <w:rsid w:val="00325BEE"/>
    <w:rsid w:val="00325CB6"/>
    <w:rsid w:val="00325DAE"/>
    <w:rsid w:val="00325DE8"/>
    <w:rsid w:val="00326034"/>
    <w:rsid w:val="003264C9"/>
    <w:rsid w:val="00326514"/>
    <w:rsid w:val="003265A0"/>
    <w:rsid w:val="003266BC"/>
    <w:rsid w:val="0032673E"/>
    <w:rsid w:val="003268F7"/>
    <w:rsid w:val="00326996"/>
    <w:rsid w:val="003269BD"/>
    <w:rsid w:val="00326ACA"/>
    <w:rsid w:val="00326AE8"/>
    <w:rsid w:val="00326E93"/>
    <w:rsid w:val="00326F01"/>
    <w:rsid w:val="00326F59"/>
    <w:rsid w:val="00327252"/>
    <w:rsid w:val="0032729D"/>
    <w:rsid w:val="003272DE"/>
    <w:rsid w:val="0032767D"/>
    <w:rsid w:val="00327874"/>
    <w:rsid w:val="003278F8"/>
    <w:rsid w:val="0032794E"/>
    <w:rsid w:val="00327A26"/>
    <w:rsid w:val="00327A7F"/>
    <w:rsid w:val="00327EEA"/>
    <w:rsid w:val="003302C6"/>
    <w:rsid w:val="00330349"/>
    <w:rsid w:val="003303AF"/>
    <w:rsid w:val="0033042C"/>
    <w:rsid w:val="00330448"/>
    <w:rsid w:val="0033048C"/>
    <w:rsid w:val="00330522"/>
    <w:rsid w:val="00330669"/>
    <w:rsid w:val="00330BA2"/>
    <w:rsid w:val="00330ECA"/>
    <w:rsid w:val="00331177"/>
    <w:rsid w:val="00331180"/>
    <w:rsid w:val="0033118B"/>
    <w:rsid w:val="00331347"/>
    <w:rsid w:val="00331434"/>
    <w:rsid w:val="003314BC"/>
    <w:rsid w:val="00331783"/>
    <w:rsid w:val="003317B5"/>
    <w:rsid w:val="003317BC"/>
    <w:rsid w:val="003318B1"/>
    <w:rsid w:val="00331A19"/>
    <w:rsid w:val="00331B44"/>
    <w:rsid w:val="00331B9A"/>
    <w:rsid w:val="00331C6F"/>
    <w:rsid w:val="00331D19"/>
    <w:rsid w:val="00331DB7"/>
    <w:rsid w:val="003321DE"/>
    <w:rsid w:val="003321FF"/>
    <w:rsid w:val="00332296"/>
    <w:rsid w:val="00332755"/>
    <w:rsid w:val="00332A7D"/>
    <w:rsid w:val="00332B06"/>
    <w:rsid w:val="00332D76"/>
    <w:rsid w:val="00332D97"/>
    <w:rsid w:val="00332E26"/>
    <w:rsid w:val="00332F63"/>
    <w:rsid w:val="00332FCC"/>
    <w:rsid w:val="00333108"/>
    <w:rsid w:val="00333241"/>
    <w:rsid w:val="0033328B"/>
    <w:rsid w:val="0033328E"/>
    <w:rsid w:val="003333BB"/>
    <w:rsid w:val="0033359D"/>
    <w:rsid w:val="003335E8"/>
    <w:rsid w:val="003337F0"/>
    <w:rsid w:val="00333807"/>
    <w:rsid w:val="00333817"/>
    <w:rsid w:val="00333BDE"/>
    <w:rsid w:val="00333C90"/>
    <w:rsid w:val="00333CA8"/>
    <w:rsid w:val="00333D16"/>
    <w:rsid w:val="00333EC2"/>
    <w:rsid w:val="00333FD6"/>
    <w:rsid w:val="003340D8"/>
    <w:rsid w:val="003341A4"/>
    <w:rsid w:val="00334206"/>
    <w:rsid w:val="00334397"/>
    <w:rsid w:val="003344F2"/>
    <w:rsid w:val="00334536"/>
    <w:rsid w:val="00334654"/>
    <w:rsid w:val="00334687"/>
    <w:rsid w:val="00334718"/>
    <w:rsid w:val="00334779"/>
    <w:rsid w:val="0033480E"/>
    <w:rsid w:val="003348B6"/>
    <w:rsid w:val="00334B55"/>
    <w:rsid w:val="00334C86"/>
    <w:rsid w:val="00334FBA"/>
    <w:rsid w:val="00334FE2"/>
    <w:rsid w:val="003351AA"/>
    <w:rsid w:val="003351EB"/>
    <w:rsid w:val="00335226"/>
    <w:rsid w:val="003352CC"/>
    <w:rsid w:val="003352D6"/>
    <w:rsid w:val="00335356"/>
    <w:rsid w:val="0033540D"/>
    <w:rsid w:val="00335516"/>
    <w:rsid w:val="003356BD"/>
    <w:rsid w:val="00335786"/>
    <w:rsid w:val="0033579B"/>
    <w:rsid w:val="003357E6"/>
    <w:rsid w:val="0033587D"/>
    <w:rsid w:val="00335914"/>
    <w:rsid w:val="0033599B"/>
    <w:rsid w:val="00335A57"/>
    <w:rsid w:val="00335B0F"/>
    <w:rsid w:val="00335CD7"/>
    <w:rsid w:val="00335D54"/>
    <w:rsid w:val="00335E82"/>
    <w:rsid w:val="00335EC7"/>
    <w:rsid w:val="00336258"/>
    <w:rsid w:val="0033648A"/>
    <w:rsid w:val="003364FF"/>
    <w:rsid w:val="003366F0"/>
    <w:rsid w:val="00336733"/>
    <w:rsid w:val="0033673C"/>
    <w:rsid w:val="0033677B"/>
    <w:rsid w:val="00336785"/>
    <w:rsid w:val="00336798"/>
    <w:rsid w:val="00336974"/>
    <w:rsid w:val="0033698F"/>
    <w:rsid w:val="00336A4C"/>
    <w:rsid w:val="00336A59"/>
    <w:rsid w:val="00336A8C"/>
    <w:rsid w:val="00336BF5"/>
    <w:rsid w:val="00336C4B"/>
    <w:rsid w:val="00336E9D"/>
    <w:rsid w:val="00336EF7"/>
    <w:rsid w:val="00336F04"/>
    <w:rsid w:val="00337348"/>
    <w:rsid w:val="0033736D"/>
    <w:rsid w:val="003375E0"/>
    <w:rsid w:val="00337692"/>
    <w:rsid w:val="003376F0"/>
    <w:rsid w:val="0033777B"/>
    <w:rsid w:val="00337897"/>
    <w:rsid w:val="003378D2"/>
    <w:rsid w:val="00337A98"/>
    <w:rsid w:val="00337CF2"/>
    <w:rsid w:val="00340284"/>
    <w:rsid w:val="003403A1"/>
    <w:rsid w:val="00340423"/>
    <w:rsid w:val="0034042C"/>
    <w:rsid w:val="0034059C"/>
    <w:rsid w:val="003406E7"/>
    <w:rsid w:val="003408AF"/>
    <w:rsid w:val="0034095D"/>
    <w:rsid w:val="00340A98"/>
    <w:rsid w:val="00340AFD"/>
    <w:rsid w:val="00340F8D"/>
    <w:rsid w:val="00341151"/>
    <w:rsid w:val="0034115E"/>
    <w:rsid w:val="00341168"/>
    <w:rsid w:val="003411D4"/>
    <w:rsid w:val="00341285"/>
    <w:rsid w:val="00341335"/>
    <w:rsid w:val="0034165F"/>
    <w:rsid w:val="00341691"/>
    <w:rsid w:val="003416F7"/>
    <w:rsid w:val="003418D7"/>
    <w:rsid w:val="00341986"/>
    <w:rsid w:val="00341995"/>
    <w:rsid w:val="00341B28"/>
    <w:rsid w:val="00341B50"/>
    <w:rsid w:val="00341BA3"/>
    <w:rsid w:val="00341BDD"/>
    <w:rsid w:val="00341CC1"/>
    <w:rsid w:val="00341CFC"/>
    <w:rsid w:val="00341D48"/>
    <w:rsid w:val="00341D91"/>
    <w:rsid w:val="00341E8E"/>
    <w:rsid w:val="00341F54"/>
    <w:rsid w:val="00342050"/>
    <w:rsid w:val="0034210F"/>
    <w:rsid w:val="0034211F"/>
    <w:rsid w:val="00342161"/>
    <w:rsid w:val="003424B9"/>
    <w:rsid w:val="0034250D"/>
    <w:rsid w:val="0034259D"/>
    <w:rsid w:val="003425E1"/>
    <w:rsid w:val="00342680"/>
    <w:rsid w:val="00342829"/>
    <w:rsid w:val="003428D3"/>
    <w:rsid w:val="0034291A"/>
    <w:rsid w:val="00342AF7"/>
    <w:rsid w:val="00342B03"/>
    <w:rsid w:val="00342B5F"/>
    <w:rsid w:val="00342BCA"/>
    <w:rsid w:val="00342E00"/>
    <w:rsid w:val="00343121"/>
    <w:rsid w:val="00343313"/>
    <w:rsid w:val="00343402"/>
    <w:rsid w:val="003435C8"/>
    <w:rsid w:val="00343715"/>
    <w:rsid w:val="00343717"/>
    <w:rsid w:val="00343792"/>
    <w:rsid w:val="0034385B"/>
    <w:rsid w:val="003439C7"/>
    <w:rsid w:val="00343A2B"/>
    <w:rsid w:val="00343A78"/>
    <w:rsid w:val="00343B31"/>
    <w:rsid w:val="00343CB2"/>
    <w:rsid w:val="00343DAB"/>
    <w:rsid w:val="00343E1D"/>
    <w:rsid w:val="00343E6D"/>
    <w:rsid w:val="003440D1"/>
    <w:rsid w:val="003441D2"/>
    <w:rsid w:val="00344301"/>
    <w:rsid w:val="003443FD"/>
    <w:rsid w:val="00344443"/>
    <w:rsid w:val="0034477C"/>
    <w:rsid w:val="00344A66"/>
    <w:rsid w:val="00344C9E"/>
    <w:rsid w:val="00344F89"/>
    <w:rsid w:val="003450AC"/>
    <w:rsid w:val="003450F9"/>
    <w:rsid w:val="003451C1"/>
    <w:rsid w:val="003451D5"/>
    <w:rsid w:val="003451E6"/>
    <w:rsid w:val="0034527A"/>
    <w:rsid w:val="003452A1"/>
    <w:rsid w:val="0034539D"/>
    <w:rsid w:val="003453DA"/>
    <w:rsid w:val="003454E8"/>
    <w:rsid w:val="003455C9"/>
    <w:rsid w:val="00345716"/>
    <w:rsid w:val="0034583E"/>
    <w:rsid w:val="00345878"/>
    <w:rsid w:val="00345AB9"/>
    <w:rsid w:val="00345B2A"/>
    <w:rsid w:val="00345C07"/>
    <w:rsid w:val="00345C2B"/>
    <w:rsid w:val="00345C68"/>
    <w:rsid w:val="00345D99"/>
    <w:rsid w:val="00345DC4"/>
    <w:rsid w:val="00345E0B"/>
    <w:rsid w:val="00345E16"/>
    <w:rsid w:val="00345E35"/>
    <w:rsid w:val="00345ED0"/>
    <w:rsid w:val="00345FB5"/>
    <w:rsid w:val="003461DE"/>
    <w:rsid w:val="0034624B"/>
    <w:rsid w:val="003463C5"/>
    <w:rsid w:val="00346673"/>
    <w:rsid w:val="003466C6"/>
    <w:rsid w:val="003466DD"/>
    <w:rsid w:val="00346990"/>
    <w:rsid w:val="00346B7E"/>
    <w:rsid w:val="00346BBD"/>
    <w:rsid w:val="00346C47"/>
    <w:rsid w:val="00346D19"/>
    <w:rsid w:val="00346F3F"/>
    <w:rsid w:val="00347080"/>
    <w:rsid w:val="003471A4"/>
    <w:rsid w:val="00347261"/>
    <w:rsid w:val="00347486"/>
    <w:rsid w:val="00347765"/>
    <w:rsid w:val="003478E2"/>
    <w:rsid w:val="00347967"/>
    <w:rsid w:val="00347D17"/>
    <w:rsid w:val="00347DA4"/>
    <w:rsid w:val="00347E3F"/>
    <w:rsid w:val="00347E7C"/>
    <w:rsid w:val="00347F4B"/>
    <w:rsid w:val="003504AD"/>
    <w:rsid w:val="003504B7"/>
    <w:rsid w:val="00350501"/>
    <w:rsid w:val="003506FF"/>
    <w:rsid w:val="0035077E"/>
    <w:rsid w:val="003508DB"/>
    <w:rsid w:val="003509DD"/>
    <w:rsid w:val="00350B79"/>
    <w:rsid w:val="00350C8E"/>
    <w:rsid w:val="00350CED"/>
    <w:rsid w:val="00350DE3"/>
    <w:rsid w:val="00350E8A"/>
    <w:rsid w:val="00350EDB"/>
    <w:rsid w:val="00350EE9"/>
    <w:rsid w:val="0035108A"/>
    <w:rsid w:val="003510C7"/>
    <w:rsid w:val="003513D1"/>
    <w:rsid w:val="00351551"/>
    <w:rsid w:val="003517E1"/>
    <w:rsid w:val="0035194E"/>
    <w:rsid w:val="00351A5F"/>
    <w:rsid w:val="00351E13"/>
    <w:rsid w:val="00351E62"/>
    <w:rsid w:val="00351E6B"/>
    <w:rsid w:val="00351EE3"/>
    <w:rsid w:val="0035212C"/>
    <w:rsid w:val="0035219D"/>
    <w:rsid w:val="003528DC"/>
    <w:rsid w:val="00352938"/>
    <w:rsid w:val="00352951"/>
    <w:rsid w:val="00352A22"/>
    <w:rsid w:val="00352A3F"/>
    <w:rsid w:val="00352A5F"/>
    <w:rsid w:val="00352B0A"/>
    <w:rsid w:val="00352BE7"/>
    <w:rsid w:val="00352CF0"/>
    <w:rsid w:val="00352EA2"/>
    <w:rsid w:val="0035306B"/>
    <w:rsid w:val="0035311F"/>
    <w:rsid w:val="00353174"/>
    <w:rsid w:val="00353235"/>
    <w:rsid w:val="003535BB"/>
    <w:rsid w:val="00353731"/>
    <w:rsid w:val="003537CB"/>
    <w:rsid w:val="00353880"/>
    <w:rsid w:val="0035393D"/>
    <w:rsid w:val="00353C36"/>
    <w:rsid w:val="00353E25"/>
    <w:rsid w:val="00353E6B"/>
    <w:rsid w:val="00353FC3"/>
    <w:rsid w:val="0035407F"/>
    <w:rsid w:val="003540C0"/>
    <w:rsid w:val="00354194"/>
    <w:rsid w:val="003541A1"/>
    <w:rsid w:val="003542A0"/>
    <w:rsid w:val="003542AE"/>
    <w:rsid w:val="00354309"/>
    <w:rsid w:val="003543C1"/>
    <w:rsid w:val="003544E5"/>
    <w:rsid w:val="0035475F"/>
    <w:rsid w:val="00354798"/>
    <w:rsid w:val="0035483B"/>
    <w:rsid w:val="00354A55"/>
    <w:rsid w:val="00354DFA"/>
    <w:rsid w:val="00354F11"/>
    <w:rsid w:val="003552CD"/>
    <w:rsid w:val="00355466"/>
    <w:rsid w:val="003556B3"/>
    <w:rsid w:val="003557DB"/>
    <w:rsid w:val="00355835"/>
    <w:rsid w:val="003558CC"/>
    <w:rsid w:val="00355A1E"/>
    <w:rsid w:val="00355AFC"/>
    <w:rsid w:val="00355D03"/>
    <w:rsid w:val="00355FA1"/>
    <w:rsid w:val="00356017"/>
    <w:rsid w:val="0035601F"/>
    <w:rsid w:val="0035603E"/>
    <w:rsid w:val="0035640D"/>
    <w:rsid w:val="00356440"/>
    <w:rsid w:val="003564ED"/>
    <w:rsid w:val="003565A8"/>
    <w:rsid w:val="00356645"/>
    <w:rsid w:val="003566B3"/>
    <w:rsid w:val="0035683F"/>
    <w:rsid w:val="00356927"/>
    <w:rsid w:val="00356B2C"/>
    <w:rsid w:val="00356D48"/>
    <w:rsid w:val="00356FAD"/>
    <w:rsid w:val="00357132"/>
    <w:rsid w:val="0035714A"/>
    <w:rsid w:val="003571E5"/>
    <w:rsid w:val="003571F5"/>
    <w:rsid w:val="00357226"/>
    <w:rsid w:val="0035724C"/>
    <w:rsid w:val="0035730F"/>
    <w:rsid w:val="00357339"/>
    <w:rsid w:val="0035736C"/>
    <w:rsid w:val="00357371"/>
    <w:rsid w:val="00357376"/>
    <w:rsid w:val="003574E5"/>
    <w:rsid w:val="00357630"/>
    <w:rsid w:val="00357775"/>
    <w:rsid w:val="00357846"/>
    <w:rsid w:val="00357892"/>
    <w:rsid w:val="00357901"/>
    <w:rsid w:val="003579A4"/>
    <w:rsid w:val="00357A49"/>
    <w:rsid w:val="00357BB8"/>
    <w:rsid w:val="00357C1E"/>
    <w:rsid w:val="00357C5A"/>
    <w:rsid w:val="00357CA8"/>
    <w:rsid w:val="00357D10"/>
    <w:rsid w:val="00357EFB"/>
    <w:rsid w:val="00360002"/>
    <w:rsid w:val="0036001D"/>
    <w:rsid w:val="0036003F"/>
    <w:rsid w:val="003600DA"/>
    <w:rsid w:val="003601A0"/>
    <w:rsid w:val="0036024A"/>
    <w:rsid w:val="003603A5"/>
    <w:rsid w:val="003606E7"/>
    <w:rsid w:val="0036086E"/>
    <w:rsid w:val="003608E9"/>
    <w:rsid w:val="00360915"/>
    <w:rsid w:val="00360983"/>
    <w:rsid w:val="003609EF"/>
    <w:rsid w:val="00360A80"/>
    <w:rsid w:val="00360C36"/>
    <w:rsid w:val="00360D28"/>
    <w:rsid w:val="00360E41"/>
    <w:rsid w:val="00360F6E"/>
    <w:rsid w:val="00361477"/>
    <w:rsid w:val="0036153F"/>
    <w:rsid w:val="00361567"/>
    <w:rsid w:val="003615C6"/>
    <w:rsid w:val="0036167A"/>
    <w:rsid w:val="003616B5"/>
    <w:rsid w:val="00361A31"/>
    <w:rsid w:val="00361B93"/>
    <w:rsid w:val="00361BD9"/>
    <w:rsid w:val="00361C8A"/>
    <w:rsid w:val="00361EBF"/>
    <w:rsid w:val="00361F1C"/>
    <w:rsid w:val="00361F5A"/>
    <w:rsid w:val="00362129"/>
    <w:rsid w:val="003621D3"/>
    <w:rsid w:val="00362267"/>
    <w:rsid w:val="0036253D"/>
    <w:rsid w:val="00362619"/>
    <w:rsid w:val="003628B8"/>
    <w:rsid w:val="0036294C"/>
    <w:rsid w:val="00362986"/>
    <w:rsid w:val="00362B5C"/>
    <w:rsid w:val="00362D01"/>
    <w:rsid w:val="00362D33"/>
    <w:rsid w:val="00362F9C"/>
    <w:rsid w:val="0036319D"/>
    <w:rsid w:val="0036321E"/>
    <w:rsid w:val="00363347"/>
    <w:rsid w:val="00363355"/>
    <w:rsid w:val="0036338A"/>
    <w:rsid w:val="003633E7"/>
    <w:rsid w:val="00363495"/>
    <w:rsid w:val="0036352B"/>
    <w:rsid w:val="00363656"/>
    <w:rsid w:val="0036370C"/>
    <w:rsid w:val="00363868"/>
    <w:rsid w:val="00363968"/>
    <w:rsid w:val="00363A5D"/>
    <w:rsid w:val="00363AA5"/>
    <w:rsid w:val="00363B3F"/>
    <w:rsid w:val="00363E55"/>
    <w:rsid w:val="00363E65"/>
    <w:rsid w:val="00363E7B"/>
    <w:rsid w:val="00363EE1"/>
    <w:rsid w:val="0036427E"/>
    <w:rsid w:val="0036429B"/>
    <w:rsid w:val="003648DB"/>
    <w:rsid w:val="00364928"/>
    <w:rsid w:val="003649EB"/>
    <w:rsid w:val="00364B04"/>
    <w:rsid w:val="00364B75"/>
    <w:rsid w:val="00364B8F"/>
    <w:rsid w:val="00364C1C"/>
    <w:rsid w:val="00364C8F"/>
    <w:rsid w:val="00364CB9"/>
    <w:rsid w:val="00364EFA"/>
    <w:rsid w:val="00364F6F"/>
    <w:rsid w:val="00364FC5"/>
    <w:rsid w:val="00365007"/>
    <w:rsid w:val="0036511A"/>
    <w:rsid w:val="003651D5"/>
    <w:rsid w:val="003651F7"/>
    <w:rsid w:val="00365464"/>
    <w:rsid w:val="00365801"/>
    <w:rsid w:val="00365838"/>
    <w:rsid w:val="00365A98"/>
    <w:rsid w:val="00365AC4"/>
    <w:rsid w:val="00365B6D"/>
    <w:rsid w:val="00365F5B"/>
    <w:rsid w:val="003660BD"/>
    <w:rsid w:val="0036614C"/>
    <w:rsid w:val="0036614F"/>
    <w:rsid w:val="0036616B"/>
    <w:rsid w:val="0036646B"/>
    <w:rsid w:val="00366689"/>
    <w:rsid w:val="00366701"/>
    <w:rsid w:val="003667FB"/>
    <w:rsid w:val="0036699A"/>
    <w:rsid w:val="00366A00"/>
    <w:rsid w:val="00366CA0"/>
    <w:rsid w:val="00366EAF"/>
    <w:rsid w:val="00366EF6"/>
    <w:rsid w:val="00366EFB"/>
    <w:rsid w:val="003670B4"/>
    <w:rsid w:val="003670F2"/>
    <w:rsid w:val="00367139"/>
    <w:rsid w:val="0036714B"/>
    <w:rsid w:val="00367231"/>
    <w:rsid w:val="00367255"/>
    <w:rsid w:val="003673EB"/>
    <w:rsid w:val="0036751A"/>
    <w:rsid w:val="003675A6"/>
    <w:rsid w:val="00367666"/>
    <w:rsid w:val="0036784D"/>
    <w:rsid w:val="0036791B"/>
    <w:rsid w:val="00367992"/>
    <w:rsid w:val="00367A47"/>
    <w:rsid w:val="00367B15"/>
    <w:rsid w:val="00367B4D"/>
    <w:rsid w:val="00367C39"/>
    <w:rsid w:val="00367DE1"/>
    <w:rsid w:val="00367E3C"/>
    <w:rsid w:val="00367E85"/>
    <w:rsid w:val="0037018F"/>
    <w:rsid w:val="0037025B"/>
    <w:rsid w:val="003703C6"/>
    <w:rsid w:val="003704A6"/>
    <w:rsid w:val="003704E8"/>
    <w:rsid w:val="003705E4"/>
    <w:rsid w:val="00370A01"/>
    <w:rsid w:val="00370BF4"/>
    <w:rsid w:val="00370E55"/>
    <w:rsid w:val="00370F24"/>
    <w:rsid w:val="00371258"/>
    <w:rsid w:val="003712F9"/>
    <w:rsid w:val="0037134D"/>
    <w:rsid w:val="003714B6"/>
    <w:rsid w:val="00371541"/>
    <w:rsid w:val="00371641"/>
    <w:rsid w:val="00371672"/>
    <w:rsid w:val="00371744"/>
    <w:rsid w:val="0037177A"/>
    <w:rsid w:val="003719D6"/>
    <w:rsid w:val="00371A0D"/>
    <w:rsid w:val="00371B6E"/>
    <w:rsid w:val="00371D76"/>
    <w:rsid w:val="00371E80"/>
    <w:rsid w:val="00371EAE"/>
    <w:rsid w:val="00372042"/>
    <w:rsid w:val="0037215F"/>
    <w:rsid w:val="00372284"/>
    <w:rsid w:val="00372328"/>
    <w:rsid w:val="0037239A"/>
    <w:rsid w:val="00372506"/>
    <w:rsid w:val="0037250B"/>
    <w:rsid w:val="003725CE"/>
    <w:rsid w:val="003726B6"/>
    <w:rsid w:val="003728D6"/>
    <w:rsid w:val="00372A27"/>
    <w:rsid w:val="00372ADB"/>
    <w:rsid w:val="00372B33"/>
    <w:rsid w:val="00372BC8"/>
    <w:rsid w:val="00372E49"/>
    <w:rsid w:val="00372E8D"/>
    <w:rsid w:val="00372E9B"/>
    <w:rsid w:val="00372ED9"/>
    <w:rsid w:val="00372F30"/>
    <w:rsid w:val="003730D6"/>
    <w:rsid w:val="00373141"/>
    <w:rsid w:val="0037335D"/>
    <w:rsid w:val="00373378"/>
    <w:rsid w:val="003733B2"/>
    <w:rsid w:val="00373583"/>
    <w:rsid w:val="003737A3"/>
    <w:rsid w:val="00373934"/>
    <w:rsid w:val="00373B54"/>
    <w:rsid w:val="00373B98"/>
    <w:rsid w:val="00373D1C"/>
    <w:rsid w:val="00373D6D"/>
    <w:rsid w:val="00373DAD"/>
    <w:rsid w:val="00373E11"/>
    <w:rsid w:val="00373E68"/>
    <w:rsid w:val="00373EC6"/>
    <w:rsid w:val="00373EF6"/>
    <w:rsid w:val="003740B4"/>
    <w:rsid w:val="0037414A"/>
    <w:rsid w:val="00374205"/>
    <w:rsid w:val="003743A0"/>
    <w:rsid w:val="003743C8"/>
    <w:rsid w:val="00374426"/>
    <w:rsid w:val="003744FD"/>
    <w:rsid w:val="0037452D"/>
    <w:rsid w:val="0037462F"/>
    <w:rsid w:val="0037467C"/>
    <w:rsid w:val="00374852"/>
    <w:rsid w:val="0037487F"/>
    <w:rsid w:val="003748BD"/>
    <w:rsid w:val="003748D6"/>
    <w:rsid w:val="003748F9"/>
    <w:rsid w:val="00374A7D"/>
    <w:rsid w:val="00374C3E"/>
    <w:rsid w:val="00374CA5"/>
    <w:rsid w:val="00374DCA"/>
    <w:rsid w:val="00375413"/>
    <w:rsid w:val="0037542C"/>
    <w:rsid w:val="003754F5"/>
    <w:rsid w:val="00375601"/>
    <w:rsid w:val="0037588A"/>
    <w:rsid w:val="0037598F"/>
    <w:rsid w:val="00375B5D"/>
    <w:rsid w:val="00375CEF"/>
    <w:rsid w:val="00375D89"/>
    <w:rsid w:val="00375F06"/>
    <w:rsid w:val="00375FC2"/>
    <w:rsid w:val="00376012"/>
    <w:rsid w:val="00376285"/>
    <w:rsid w:val="00376348"/>
    <w:rsid w:val="00376445"/>
    <w:rsid w:val="0037659B"/>
    <w:rsid w:val="0037667A"/>
    <w:rsid w:val="003766FA"/>
    <w:rsid w:val="00376B81"/>
    <w:rsid w:val="00376ED6"/>
    <w:rsid w:val="00376FDD"/>
    <w:rsid w:val="00377006"/>
    <w:rsid w:val="0037720C"/>
    <w:rsid w:val="00377345"/>
    <w:rsid w:val="0037745C"/>
    <w:rsid w:val="0037751C"/>
    <w:rsid w:val="00377535"/>
    <w:rsid w:val="00377599"/>
    <w:rsid w:val="003776CA"/>
    <w:rsid w:val="00377727"/>
    <w:rsid w:val="00377910"/>
    <w:rsid w:val="00377A12"/>
    <w:rsid w:val="00377A54"/>
    <w:rsid w:val="00377D2B"/>
    <w:rsid w:val="00377D37"/>
    <w:rsid w:val="00377D4F"/>
    <w:rsid w:val="00377E5B"/>
    <w:rsid w:val="0038002C"/>
    <w:rsid w:val="003801F8"/>
    <w:rsid w:val="00380227"/>
    <w:rsid w:val="003803F7"/>
    <w:rsid w:val="0038041C"/>
    <w:rsid w:val="003809E5"/>
    <w:rsid w:val="00380B23"/>
    <w:rsid w:val="00380E56"/>
    <w:rsid w:val="00380E5B"/>
    <w:rsid w:val="00380F66"/>
    <w:rsid w:val="00380FDE"/>
    <w:rsid w:val="00381096"/>
    <w:rsid w:val="00381139"/>
    <w:rsid w:val="00381167"/>
    <w:rsid w:val="003811CE"/>
    <w:rsid w:val="003811FA"/>
    <w:rsid w:val="00381200"/>
    <w:rsid w:val="00381211"/>
    <w:rsid w:val="00381311"/>
    <w:rsid w:val="00381421"/>
    <w:rsid w:val="00381479"/>
    <w:rsid w:val="003814DB"/>
    <w:rsid w:val="00381540"/>
    <w:rsid w:val="00381585"/>
    <w:rsid w:val="00381733"/>
    <w:rsid w:val="003818FD"/>
    <w:rsid w:val="00381904"/>
    <w:rsid w:val="00381974"/>
    <w:rsid w:val="00381D41"/>
    <w:rsid w:val="00381DAE"/>
    <w:rsid w:val="00381E73"/>
    <w:rsid w:val="00381F66"/>
    <w:rsid w:val="00382026"/>
    <w:rsid w:val="003820AF"/>
    <w:rsid w:val="003821F1"/>
    <w:rsid w:val="003822CE"/>
    <w:rsid w:val="003825A5"/>
    <w:rsid w:val="003825DC"/>
    <w:rsid w:val="003828CD"/>
    <w:rsid w:val="00382A6F"/>
    <w:rsid w:val="00382C1E"/>
    <w:rsid w:val="00382CB7"/>
    <w:rsid w:val="00382D7D"/>
    <w:rsid w:val="00382F61"/>
    <w:rsid w:val="0038304F"/>
    <w:rsid w:val="00383072"/>
    <w:rsid w:val="0038312D"/>
    <w:rsid w:val="0038321D"/>
    <w:rsid w:val="003832E5"/>
    <w:rsid w:val="00383443"/>
    <w:rsid w:val="00383583"/>
    <w:rsid w:val="00383754"/>
    <w:rsid w:val="00383913"/>
    <w:rsid w:val="0038399B"/>
    <w:rsid w:val="003839D4"/>
    <w:rsid w:val="00383A11"/>
    <w:rsid w:val="00383AA9"/>
    <w:rsid w:val="00383AC5"/>
    <w:rsid w:val="00383B6B"/>
    <w:rsid w:val="00383D90"/>
    <w:rsid w:val="00384348"/>
    <w:rsid w:val="0038448C"/>
    <w:rsid w:val="0038487A"/>
    <w:rsid w:val="003850C6"/>
    <w:rsid w:val="00385325"/>
    <w:rsid w:val="0038535C"/>
    <w:rsid w:val="003853A5"/>
    <w:rsid w:val="003853CA"/>
    <w:rsid w:val="0038543A"/>
    <w:rsid w:val="00385483"/>
    <w:rsid w:val="00385538"/>
    <w:rsid w:val="00385562"/>
    <w:rsid w:val="003855D5"/>
    <w:rsid w:val="0038572C"/>
    <w:rsid w:val="0038576C"/>
    <w:rsid w:val="0038581B"/>
    <w:rsid w:val="0038582C"/>
    <w:rsid w:val="00385A32"/>
    <w:rsid w:val="00385A68"/>
    <w:rsid w:val="00385A9D"/>
    <w:rsid w:val="00385BD5"/>
    <w:rsid w:val="00385D29"/>
    <w:rsid w:val="00385DF4"/>
    <w:rsid w:val="00385E55"/>
    <w:rsid w:val="00385EB8"/>
    <w:rsid w:val="00386228"/>
    <w:rsid w:val="003862F2"/>
    <w:rsid w:val="00386329"/>
    <w:rsid w:val="003863DA"/>
    <w:rsid w:val="003864C1"/>
    <w:rsid w:val="00386534"/>
    <w:rsid w:val="003865E1"/>
    <w:rsid w:val="0038678E"/>
    <w:rsid w:val="003867B6"/>
    <w:rsid w:val="003867E6"/>
    <w:rsid w:val="00386924"/>
    <w:rsid w:val="00386A0B"/>
    <w:rsid w:val="00386A17"/>
    <w:rsid w:val="00386BDC"/>
    <w:rsid w:val="00386D70"/>
    <w:rsid w:val="00386ED7"/>
    <w:rsid w:val="00386F38"/>
    <w:rsid w:val="00386F86"/>
    <w:rsid w:val="0038715A"/>
    <w:rsid w:val="00387179"/>
    <w:rsid w:val="00387208"/>
    <w:rsid w:val="003872E9"/>
    <w:rsid w:val="00387348"/>
    <w:rsid w:val="003876E5"/>
    <w:rsid w:val="0038799C"/>
    <w:rsid w:val="00387A30"/>
    <w:rsid w:val="00387AD1"/>
    <w:rsid w:val="00387AE9"/>
    <w:rsid w:val="00387B21"/>
    <w:rsid w:val="00387BAB"/>
    <w:rsid w:val="00387C1C"/>
    <w:rsid w:val="00387CBB"/>
    <w:rsid w:val="00387DF4"/>
    <w:rsid w:val="00387F00"/>
    <w:rsid w:val="00387F79"/>
    <w:rsid w:val="0039014C"/>
    <w:rsid w:val="00390560"/>
    <w:rsid w:val="003906C9"/>
    <w:rsid w:val="003908ED"/>
    <w:rsid w:val="003908F0"/>
    <w:rsid w:val="00390A97"/>
    <w:rsid w:val="00390AA8"/>
    <w:rsid w:val="00390CAB"/>
    <w:rsid w:val="00390D01"/>
    <w:rsid w:val="00390D93"/>
    <w:rsid w:val="00390DA2"/>
    <w:rsid w:val="00390F00"/>
    <w:rsid w:val="00391029"/>
    <w:rsid w:val="003910AA"/>
    <w:rsid w:val="003913D1"/>
    <w:rsid w:val="00391512"/>
    <w:rsid w:val="00391557"/>
    <w:rsid w:val="00391721"/>
    <w:rsid w:val="003917A8"/>
    <w:rsid w:val="003918C4"/>
    <w:rsid w:val="00391A0F"/>
    <w:rsid w:val="00391A72"/>
    <w:rsid w:val="00391AF9"/>
    <w:rsid w:val="00391B61"/>
    <w:rsid w:val="00391B6D"/>
    <w:rsid w:val="00391C69"/>
    <w:rsid w:val="00391C76"/>
    <w:rsid w:val="00391CFB"/>
    <w:rsid w:val="00391D38"/>
    <w:rsid w:val="00391D69"/>
    <w:rsid w:val="00391DCA"/>
    <w:rsid w:val="0039207D"/>
    <w:rsid w:val="0039223E"/>
    <w:rsid w:val="00392395"/>
    <w:rsid w:val="003925CF"/>
    <w:rsid w:val="00392614"/>
    <w:rsid w:val="0039269E"/>
    <w:rsid w:val="00392795"/>
    <w:rsid w:val="00392933"/>
    <w:rsid w:val="00392B38"/>
    <w:rsid w:val="00392BFC"/>
    <w:rsid w:val="00392CD5"/>
    <w:rsid w:val="00392D2F"/>
    <w:rsid w:val="00392D59"/>
    <w:rsid w:val="0039317A"/>
    <w:rsid w:val="00393279"/>
    <w:rsid w:val="0039343B"/>
    <w:rsid w:val="00393626"/>
    <w:rsid w:val="00393630"/>
    <w:rsid w:val="00393912"/>
    <w:rsid w:val="00393BBB"/>
    <w:rsid w:val="00393C6F"/>
    <w:rsid w:val="00393C8B"/>
    <w:rsid w:val="00393D4F"/>
    <w:rsid w:val="00393DEA"/>
    <w:rsid w:val="00393ED9"/>
    <w:rsid w:val="003943F1"/>
    <w:rsid w:val="0039442D"/>
    <w:rsid w:val="003946C7"/>
    <w:rsid w:val="00394716"/>
    <w:rsid w:val="00394968"/>
    <w:rsid w:val="00394A2B"/>
    <w:rsid w:val="00394AA7"/>
    <w:rsid w:val="00394D75"/>
    <w:rsid w:val="00394D96"/>
    <w:rsid w:val="00394E94"/>
    <w:rsid w:val="00394EE5"/>
    <w:rsid w:val="00394F5A"/>
    <w:rsid w:val="00394F75"/>
    <w:rsid w:val="00394FEB"/>
    <w:rsid w:val="00395153"/>
    <w:rsid w:val="003952AD"/>
    <w:rsid w:val="003952DE"/>
    <w:rsid w:val="0039544F"/>
    <w:rsid w:val="0039547F"/>
    <w:rsid w:val="00395532"/>
    <w:rsid w:val="003956D3"/>
    <w:rsid w:val="00395809"/>
    <w:rsid w:val="0039587A"/>
    <w:rsid w:val="0039590D"/>
    <w:rsid w:val="00395B35"/>
    <w:rsid w:val="00395BC3"/>
    <w:rsid w:val="00395C53"/>
    <w:rsid w:val="00395C79"/>
    <w:rsid w:val="00395F2D"/>
    <w:rsid w:val="00395F32"/>
    <w:rsid w:val="00395F5A"/>
    <w:rsid w:val="00396399"/>
    <w:rsid w:val="00396439"/>
    <w:rsid w:val="003964B0"/>
    <w:rsid w:val="003965D7"/>
    <w:rsid w:val="0039661B"/>
    <w:rsid w:val="0039663B"/>
    <w:rsid w:val="00396698"/>
    <w:rsid w:val="00396744"/>
    <w:rsid w:val="00396896"/>
    <w:rsid w:val="003969F3"/>
    <w:rsid w:val="00396A68"/>
    <w:rsid w:val="00396C3D"/>
    <w:rsid w:val="00396E85"/>
    <w:rsid w:val="00396F4F"/>
    <w:rsid w:val="00396F74"/>
    <w:rsid w:val="00397032"/>
    <w:rsid w:val="00397040"/>
    <w:rsid w:val="00397298"/>
    <w:rsid w:val="00397320"/>
    <w:rsid w:val="0039734D"/>
    <w:rsid w:val="00397999"/>
    <w:rsid w:val="003979E2"/>
    <w:rsid w:val="00397AF7"/>
    <w:rsid w:val="00397BB4"/>
    <w:rsid w:val="00397BD7"/>
    <w:rsid w:val="00397CAF"/>
    <w:rsid w:val="00397CD5"/>
    <w:rsid w:val="00397DF3"/>
    <w:rsid w:val="00397E0A"/>
    <w:rsid w:val="003A0120"/>
    <w:rsid w:val="003A013A"/>
    <w:rsid w:val="003A018F"/>
    <w:rsid w:val="003A0258"/>
    <w:rsid w:val="003A0289"/>
    <w:rsid w:val="003A0302"/>
    <w:rsid w:val="003A0385"/>
    <w:rsid w:val="003A0605"/>
    <w:rsid w:val="003A07E2"/>
    <w:rsid w:val="003A082F"/>
    <w:rsid w:val="003A08EC"/>
    <w:rsid w:val="003A094E"/>
    <w:rsid w:val="003A09ED"/>
    <w:rsid w:val="003A0D13"/>
    <w:rsid w:val="003A0ECF"/>
    <w:rsid w:val="003A1155"/>
    <w:rsid w:val="003A132A"/>
    <w:rsid w:val="003A144E"/>
    <w:rsid w:val="003A1638"/>
    <w:rsid w:val="003A16B9"/>
    <w:rsid w:val="003A171D"/>
    <w:rsid w:val="003A1798"/>
    <w:rsid w:val="003A199A"/>
    <w:rsid w:val="003A1A9F"/>
    <w:rsid w:val="003A1BD5"/>
    <w:rsid w:val="003A1BD6"/>
    <w:rsid w:val="003A1D33"/>
    <w:rsid w:val="003A1DF7"/>
    <w:rsid w:val="003A2006"/>
    <w:rsid w:val="003A20B6"/>
    <w:rsid w:val="003A21F9"/>
    <w:rsid w:val="003A226B"/>
    <w:rsid w:val="003A2380"/>
    <w:rsid w:val="003A238E"/>
    <w:rsid w:val="003A24A1"/>
    <w:rsid w:val="003A25D2"/>
    <w:rsid w:val="003A28C5"/>
    <w:rsid w:val="003A2ACF"/>
    <w:rsid w:val="003A2B75"/>
    <w:rsid w:val="003A2E14"/>
    <w:rsid w:val="003A2E3F"/>
    <w:rsid w:val="003A2E6A"/>
    <w:rsid w:val="003A2F8A"/>
    <w:rsid w:val="003A2FF3"/>
    <w:rsid w:val="003A30EA"/>
    <w:rsid w:val="003A323C"/>
    <w:rsid w:val="003A332B"/>
    <w:rsid w:val="003A354A"/>
    <w:rsid w:val="003A35B8"/>
    <w:rsid w:val="003A35FB"/>
    <w:rsid w:val="003A38A0"/>
    <w:rsid w:val="003A39E1"/>
    <w:rsid w:val="003A3B4C"/>
    <w:rsid w:val="003A3BC8"/>
    <w:rsid w:val="003A3BD7"/>
    <w:rsid w:val="003A3C26"/>
    <w:rsid w:val="003A3D76"/>
    <w:rsid w:val="003A3EC0"/>
    <w:rsid w:val="003A40E0"/>
    <w:rsid w:val="003A4130"/>
    <w:rsid w:val="003A42B9"/>
    <w:rsid w:val="003A44BF"/>
    <w:rsid w:val="003A467B"/>
    <w:rsid w:val="003A478D"/>
    <w:rsid w:val="003A47C3"/>
    <w:rsid w:val="003A49FB"/>
    <w:rsid w:val="003A4CDE"/>
    <w:rsid w:val="003A4D3C"/>
    <w:rsid w:val="003A4D6E"/>
    <w:rsid w:val="003A4D9B"/>
    <w:rsid w:val="003A4F2E"/>
    <w:rsid w:val="003A4FA8"/>
    <w:rsid w:val="003A5102"/>
    <w:rsid w:val="003A51C3"/>
    <w:rsid w:val="003A537F"/>
    <w:rsid w:val="003A53C2"/>
    <w:rsid w:val="003A543D"/>
    <w:rsid w:val="003A54CF"/>
    <w:rsid w:val="003A5682"/>
    <w:rsid w:val="003A5789"/>
    <w:rsid w:val="003A57EA"/>
    <w:rsid w:val="003A58EC"/>
    <w:rsid w:val="003A5968"/>
    <w:rsid w:val="003A5974"/>
    <w:rsid w:val="003A597A"/>
    <w:rsid w:val="003A5B58"/>
    <w:rsid w:val="003A5C61"/>
    <w:rsid w:val="003A5D69"/>
    <w:rsid w:val="003A5D6E"/>
    <w:rsid w:val="003A5D73"/>
    <w:rsid w:val="003A5F80"/>
    <w:rsid w:val="003A5FDB"/>
    <w:rsid w:val="003A6130"/>
    <w:rsid w:val="003A6364"/>
    <w:rsid w:val="003A6479"/>
    <w:rsid w:val="003A67DC"/>
    <w:rsid w:val="003A6868"/>
    <w:rsid w:val="003A696E"/>
    <w:rsid w:val="003A6BC1"/>
    <w:rsid w:val="003A6BF4"/>
    <w:rsid w:val="003A6BF7"/>
    <w:rsid w:val="003A6C66"/>
    <w:rsid w:val="003A6CB8"/>
    <w:rsid w:val="003A6CCA"/>
    <w:rsid w:val="003A6D5B"/>
    <w:rsid w:val="003A6D96"/>
    <w:rsid w:val="003A6DC5"/>
    <w:rsid w:val="003A6E8D"/>
    <w:rsid w:val="003A7056"/>
    <w:rsid w:val="003A74E2"/>
    <w:rsid w:val="003A7869"/>
    <w:rsid w:val="003A78F5"/>
    <w:rsid w:val="003A792D"/>
    <w:rsid w:val="003A79DC"/>
    <w:rsid w:val="003A7A83"/>
    <w:rsid w:val="003A7B30"/>
    <w:rsid w:val="003A7C15"/>
    <w:rsid w:val="003A7C63"/>
    <w:rsid w:val="003A7D5A"/>
    <w:rsid w:val="003A7D9F"/>
    <w:rsid w:val="003A7E29"/>
    <w:rsid w:val="003A7E34"/>
    <w:rsid w:val="003A7E55"/>
    <w:rsid w:val="003A7EED"/>
    <w:rsid w:val="003A7EFB"/>
    <w:rsid w:val="003B0349"/>
    <w:rsid w:val="003B041C"/>
    <w:rsid w:val="003B0432"/>
    <w:rsid w:val="003B07AF"/>
    <w:rsid w:val="003B083B"/>
    <w:rsid w:val="003B0969"/>
    <w:rsid w:val="003B0CD0"/>
    <w:rsid w:val="003B0DC5"/>
    <w:rsid w:val="003B127B"/>
    <w:rsid w:val="003B12AB"/>
    <w:rsid w:val="003B12DB"/>
    <w:rsid w:val="003B12FA"/>
    <w:rsid w:val="003B1389"/>
    <w:rsid w:val="003B1973"/>
    <w:rsid w:val="003B1A02"/>
    <w:rsid w:val="003B1BC8"/>
    <w:rsid w:val="003B1C54"/>
    <w:rsid w:val="003B1CFE"/>
    <w:rsid w:val="003B1D2D"/>
    <w:rsid w:val="003B2099"/>
    <w:rsid w:val="003B2250"/>
    <w:rsid w:val="003B226D"/>
    <w:rsid w:val="003B2373"/>
    <w:rsid w:val="003B245F"/>
    <w:rsid w:val="003B2482"/>
    <w:rsid w:val="003B2550"/>
    <w:rsid w:val="003B26E9"/>
    <w:rsid w:val="003B2D48"/>
    <w:rsid w:val="003B2D89"/>
    <w:rsid w:val="003B2E34"/>
    <w:rsid w:val="003B2F7F"/>
    <w:rsid w:val="003B2FA3"/>
    <w:rsid w:val="003B3214"/>
    <w:rsid w:val="003B3354"/>
    <w:rsid w:val="003B339A"/>
    <w:rsid w:val="003B344C"/>
    <w:rsid w:val="003B34CC"/>
    <w:rsid w:val="003B3578"/>
    <w:rsid w:val="003B365F"/>
    <w:rsid w:val="003B3770"/>
    <w:rsid w:val="003B39A1"/>
    <w:rsid w:val="003B39A8"/>
    <w:rsid w:val="003B3A32"/>
    <w:rsid w:val="003B3A3E"/>
    <w:rsid w:val="003B3AFB"/>
    <w:rsid w:val="003B3C18"/>
    <w:rsid w:val="003B3C59"/>
    <w:rsid w:val="003B3E97"/>
    <w:rsid w:val="003B3FD6"/>
    <w:rsid w:val="003B412F"/>
    <w:rsid w:val="003B4188"/>
    <w:rsid w:val="003B43A2"/>
    <w:rsid w:val="003B4699"/>
    <w:rsid w:val="003B4858"/>
    <w:rsid w:val="003B488E"/>
    <w:rsid w:val="003B48BE"/>
    <w:rsid w:val="003B49DA"/>
    <w:rsid w:val="003B4AA4"/>
    <w:rsid w:val="003B4AC0"/>
    <w:rsid w:val="003B4ACF"/>
    <w:rsid w:val="003B4B48"/>
    <w:rsid w:val="003B4D9D"/>
    <w:rsid w:val="003B4E16"/>
    <w:rsid w:val="003B4F12"/>
    <w:rsid w:val="003B51EA"/>
    <w:rsid w:val="003B5236"/>
    <w:rsid w:val="003B53A9"/>
    <w:rsid w:val="003B5615"/>
    <w:rsid w:val="003B5685"/>
    <w:rsid w:val="003B5743"/>
    <w:rsid w:val="003B5882"/>
    <w:rsid w:val="003B596A"/>
    <w:rsid w:val="003B5B1D"/>
    <w:rsid w:val="003B5B5F"/>
    <w:rsid w:val="003B5D5F"/>
    <w:rsid w:val="003B5E7E"/>
    <w:rsid w:val="003B6032"/>
    <w:rsid w:val="003B62BC"/>
    <w:rsid w:val="003B6356"/>
    <w:rsid w:val="003B6406"/>
    <w:rsid w:val="003B65BE"/>
    <w:rsid w:val="003B65F4"/>
    <w:rsid w:val="003B668E"/>
    <w:rsid w:val="003B669A"/>
    <w:rsid w:val="003B66E2"/>
    <w:rsid w:val="003B674D"/>
    <w:rsid w:val="003B67C0"/>
    <w:rsid w:val="003B68E4"/>
    <w:rsid w:val="003B690B"/>
    <w:rsid w:val="003B697A"/>
    <w:rsid w:val="003B6AAD"/>
    <w:rsid w:val="003B6B23"/>
    <w:rsid w:val="003B6B70"/>
    <w:rsid w:val="003B6B90"/>
    <w:rsid w:val="003B6BEB"/>
    <w:rsid w:val="003B6CD2"/>
    <w:rsid w:val="003B6D70"/>
    <w:rsid w:val="003B6D9E"/>
    <w:rsid w:val="003B6E9F"/>
    <w:rsid w:val="003B70DD"/>
    <w:rsid w:val="003B7279"/>
    <w:rsid w:val="003B73C3"/>
    <w:rsid w:val="003B758D"/>
    <w:rsid w:val="003B758F"/>
    <w:rsid w:val="003B7673"/>
    <w:rsid w:val="003B7697"/>
    <w:rsid w:val="003B76A0"/>
    <w:rsid w:val="003B7719"/>
    <w:rsid w:val="003B7846"/>
    <w:rsid w:val="003B7906"/>
    <w:rsid w:val="003B7A6B"/>
    <w:rsid w:val="003B7A84"/>
    <w:rsid w:val="003B7DBB"/>
    <w:rsid w:val="003B7E24"/>
    <w:rsid w:val="003B7FCA"/>
    <w:rsid w:val="003C0345"/>
    <w:rsid w:val="003C03C3"/>
    <w:rsid w:val="003C0434"/>
    <w:rsid w:val="003C0496"/>
    <w:rsid w:val="003C04B0"/>
    <w:rsid w:val="003C0787"/>
    <w:rsid w:val="003C088C"/>
    <w:rsid w:val="003C090D"/>
    <w:rsid w:val="003C0971"/>
    <w:rsid w:val="003C0B1D"/>
    <w:rsid w:val="003C0B70"/>
    <w:rsid w:val="003C0EB8"/>
    <w:rsid w:val="003C0F48"/>
    <w:rsid w:val="003C1048"/>
    <w:rsid w:val="003C10F7"/>
    <w:rsid w:val="003C123D"/>
    <w:rsid w:val="003C12B6"/>
    <w:rsid w:val="003C13D1"/>
    <w:rsid w:val="003C14B2"/>
    <w:rsid w:val="003C14EF"/>
    <w:rsid w:val="003C1526"/>
    <w:rsid w:val="003C18D7"/>
    <w:rsid w:val="003C1993"/>
    <w:rsid w:val="003C1AC2"/>
    <w:rsid w:val="003C1B1E"/>
    <w:rsid w:val="003C1B2B"/>
    <w:rsid w:val="003C1B8F"/>
    <w:rsid w:val="003C1BC3"/>
    <w:rsid w:val="003C1BF6"/>
    <w:rsid w:val="003C1C74"/>
    <w:rsid w:val="003C1C7F"/>
    <w:rsid w:val="003C1DB3"/>
    <w:rsid w:val="003C1E60"/>
    <w:rsid w:val="003C203F"/>
    <w:rsid w:val="003C20B0"/>
    <w:rsid w:val="003C2220"/>
    <w:rsid w:val="003C245C"/>
    <w:rsid w:val="003C246D"/>
    <w:rsid w:val="003C2539"/>
    <w:rsid w:val="003C26D8"/>
    <w:rsid w:val="003C27CB"/>
    <w:rsid w:val="003C2C15"/>
    <w:rsid w:val="003C2D7B"/>
    <w:rsid w:val="003C2D7D"/>
    <w:rsid w:val="003C2E93"/>
    <w:rsid w:val="003C33E5"/>
    <w:rsid w:val="003C33F3"/>
    <w:rsid w:val="003C36BA"/>
    <w:rsid w:val="003C3732"/>
    <w:rsid w:val="003C3939"/>
    <w:rsid w:val="003C39BB"/>
    <w:rsid w:val="003C3A2F"/>
    <w:rsid w:val="003C3BDD"/>
    <w:rsid w:val="003C3DC1"/>
    <w:rsid w:val="003C3EED"/>
    <w:rsid w:val="003C410F"/>
    <w:rsid w:val="003C42AE"/>
    <w:rsid w:val="003C4555"/>
    <w:rsid w:val="003C4734"/>
    <w:rsid w:val="003C492F"/>
    <w:rsid w:val="003C4985"/>
    <w:rsid w:val="003C4A20"/>
    <w:rsid w:val="003C4B6E"/>
    <w:rsid w:val="003C4D3B"/>
    <w:rsid w:val="003C4FED"/>
    <w:rsid w:val="003C5063"/>
    <w:rsid w:val="003C50F5"/>
    <w:rsid w:val="003C53F3"/>
    <w:rsid w:val="003C559F"/>
    <w:rsid w:val="003C57BB"/>
    <w:rsid w:val="003C581C"/>
    <w:rsid w:val="003C5830"/>
    <w:rsid w:val="003C58A1"/>
    <w:rsid w:val="003C5983"/>
    <w:rsid w:val="003C59D3"/>
    <w:rsid w:val="003C5DF4"/>
    <w:rsid w:val="003C610D"/>
    <w:rsid w:val="003C617A"/>
    <w:rsid w:val="003C61B9"/>
    <w:rsid w:val="003C621E"/>
    <w:rsid w:val="003C628D"/>
    <w:rsid w:val="003C675E"/>
    <w:rsid w:val="003C686B"/>
    <w:rsid w:val="003C6993"/>
    <w:rsid w:val="003C69DF"/>
    <w:rsid w:val="003C6B32"/>
    <w:rsid w:val="003C6B49"/>
    <w:rsid w:val="003C6DDD"/>
    <w:rsid w:val="003C6E06"/>
    <w:rsid w:val="003C6E45"/>
    <w:rsid w:val="003C6F6B"/>
    <w:rsid w:val="003C6FE7"/>
    <w:rsid w:val="003C7019"/>
    <w:rsid w:val="003C70E1"/>
    <w:rsid w:val="003C70F6"/>
    <w:rsid w:val="003C7197"/>
    <w:rsid w:val="003C72D7"/>
    <w:rsid w:val="003C7344"/>
    <w:rsid w:val="003C74BE"/>
    <w:rsid w:val="003C74E3"/>
    <w:rsid w:val="003C7615"/>
    <w:rsid w:val="003C7625"/>
    <w:rsid w:val="003C7770"/>
    <w:rsid w:val="003C7793"/>
    <w:rsid w:val="003C78CB"/>
    <w:rsid w:val="003C7ACD"/>
    <w:rsid w:val="003C7CD4"/>
    <w:rsid w:val="003C7EE7"/>
    <w:rsid w:val="003C7F29"/>
    <w:rsid w:val="003D0068"/>
    <w:rsid w:val="003D0143"/>
    <w:rsid w:val="003D0449"/>
    <w:rsid w:val="003D04A9"/>
    <w:rsid w:val="003D0555"/>
    <w:rsid w:val="003D0596"/>
    <w:rsid w:val="003D0692"/>
    <w:rsid w:val="003D07C6"/>
    <w:rsid w:val="003D0C12"/>
    <w:rsid w:val="003D0C31"/>
    <w:rsid w:val="003D0DE0"/>
    <w:rsid w:val="003D0E2D"/>
    <w:rsid w:val="003D0FDD"/>
    <w:rsid w:val="003D12EF"/>
    <w:rsid w:val="003D1441"/>
    <w:rsid w:val="003D144D"/>
    <w:rsid w:val="003D1643"/>
    <w:rsid w:val="003D178C"/>
    <w:rsid w:val="003D17EC"/>
    <w:rsid w:val="003D17FF"/>
    <w:rsid w:val="003D187D"/>
    <w:rsid w:val="003D18D5"/>
    <w:rsid w:val="003D190B"/>
    <w:rsid w:val="003D1B39"/>
    <w:rsid w:val="003D1B50"/>
    <w:rsid w:val="003D1B88"/>
    <w:rsid w:val="003D1B90"/>
    <w:rsid w:val="003D201B"/>
    <w:rsid w:val="003D22C0"/>
    <w:rsid w:val="003D23B4"/>
    <w:rsid w:val="003D2613"/>
    <w:rsid w:val="003D287F"/>
    <w:rsid w:val="003D28BB"/>
    <w:rsid w:val="003D2C49"/>
    <w:rsid w:val="003D2E62"/>
    <w:rsid w:val="003D2EA5"/>
    <w:rsid w:val="003D2FA2"/>
    <w:rsid w:val="003D30C6"/>
    <w:rsid w:val="003D318D"/>
    <w:rsid w:val="003D340D"/>
    <w:rsid w:val="003D3528"/>
    <w:rsid w:val="003D36F5"/>
    <w:rsid w:val="003D3817"/>
    <w:rsid w:val="003D39A5"/>
    <w:rsid w:val="003D3A2B"/>
    <w:rsid w:val="003D3AA5"/>
    <w:rsid w:val="003D3BA5"/>
    <w:rsid w:val="003D3BB5"/>
    <w:rsid w:val="003D3C47"/>
    <w:rsid w:val="003D3F74"/>
    <w:rsid w:val="003D408F"/>
    <w:rsid w:val="003D41C9"/>
    <w:rsid w:val="003D42BC"/>
    <w:rsid w:val="003D42DD"/>
    <w:rsid w:val="003D439D"/>
    <w:rsid w:val="003D4418"/>
    <w:rsid w:val="003D4729"/>
    <w:rsid w:val="003D48B7"/>
    <w:rsid w:val="003D4A1D"/>
    <w:rsid w:val="003D4A22"/>
    <w:rsid w:val="003D4A61"/>
    <w:rsid w:val="003D4B9A"/>
    <w:rsid w:val="003D4C8B"/>
    <w:rsid w:val="003D4C9E"/>
    <w:rsid w:val="003D4CFF"/>
    <w:rsid w:val="003D4DC1"/>
    <w:rsid w:val="003D4EC7"/>
    <w:rsid w:val="003D5025"/>
    <w:rsid w:val="003D50F2"/>
    <w:rsid w:val="003D51C9"/>
    <w:rsid w:val="003D5249"/>
    <w:rsid w:val="003D52C6"/>
    <w:rsid w:val="003D540A"/>
    <w:rsid w:val="003D556C"/>
    <w:rsid w:val="003D5752"/>
    <w:rsid w:val="003D5898"/>
    <w:rsid w:val="003D58D4"/>
    <w:rsid w:val="003D5906"/>
    <w:rsid w:val="003D5940"/>
    <w:rsid w:val="003D5A8C"/>
    <w:rsid w:val="003D5AE0"/>
    <w:rsid w:val="003D5BA7"/>
    <w:rsid w:val="003D5C4E"/>
    <w:rsid w:val="003D5D6F"/>
    <w:rsid w:val="003D5E7C"/>
    <w:rsid w:val="003D5ED8"/>
    <w:rsid w:val="003D5F22"/>
    <w:rsid w:val="003D60A2"/>
    <w:rsid w:val="003D61B3"/>
    <w:rsid w:val="003D624D"/>
    <w:rsid w:val="003D641B"/>
    <w:rsid w:val="003D6470"/>
    <w:rsid w:val="003D67B4"/>
    <w:rsid w:val="003D6992"/>
    <w:rsid w:val="003D69EC"/>
    <w:rsid w:val="003D6F9B"/>
    <w:rsid w:val="003D70B0"/>
    <w:rsid w:val="003D7136"/>
    <w:rsid w:val="003D71A6"/>
    <w:rsid w:val="003D722E"/>
    <w:rsid w:val="003D7247"/>
    <w:rsid w:val="003D74F4"/>
    <w:rsid w:val="003D78E9"/>
    <w:rsid w:val="003D79BC"/>
    <w:rsid w:val="003D7B9B"/>
    <w:rsid w:val="003D7C2D"/>
    <w:rsid w:val="003D7C60"/>
    <w:rsid w:val="003D7CAA"/>
    <w:rsid w:val="003D7D14"/>
    <w:rsid w:val="003E00C5"/>
    <w:rsid w:val="003E00D6"/>
    <w:rsid w:val="003E0170"/>
    <w:rsid w:val="003E0468"/>
    <w:rsid w:val="003E0799"/>
    <w:rsid w:val="003E08D0"/>
    <w:rsid w:val="003E08D3"/>
    <w:rsid w:val="003E0B3A"/>
    <w:rsid w:val="003E0BB7"/>
    <w:rsid w:val="003E0BD8"/>
    <w:rsid w:val="003E0E3F"/>
    <w:rsid w:val="003E0FC6"/>
    <w:rsid w:val="003E1146"/>
    <w:rsid w:val="003E1152"/>
    <w:rsid w:val="003E14F4"/>
    <w:rsid w:val="003E171F"/>
    <w:rsid w:val="003E1BF9"/>
    <w:rsid w:val="003E1C81"/>
    <w:rsid w:val="003E1CBC"/>
    <w:rsid w:val="003E1CE3"/>
    <w:rsid w:val="003E1D25"/>
    <w:rsid w:val="003E1D9F"/>
    <w:rsid w:val="003E1F14"/>
    <w:rsid w:val="003E2086"/>
    <w:rsid w:val="003E20EF"/>
    <w:rsid w:val="003E2247"/>
    <w:rsid w:val="003E2343"/>
    <w:rsid w:val="003E2482"/>
    <w:rsid w:val="003E25CD"/>
    <w:rsid w:val="003E2759"/>
    <w:rsid w:val="003E2769"/>
    <w:rsid w:val="003E27C8"/>
    <w:rsid w:val="003E286F"/>
    <w:rsid w:val="003E2BDA"/>
    <w:rsid w:val="003E2C5A"/>
    <w:rsid w:val="003E2D0C"/>
    <w:rsid w:val="003E2E21"/>
    <w:rsid w:val="003E2E9F"/>
    <w:rsid w:val="003E2EA0"/>
    <w:rsid w:val="003E2F0F"/>
    <w:rsid w:val="003E2F43"/>
    <w:rsid w:val="003E31C3"/>
    <w:rsid w:val="003E3378"/>
    <w:rsid w:val="003E3596"/>
    <w:rsid w:val="003E365B"/>
    <w:rsid w:val="003E367C"/>
    <w:rsid w:val="003E372E"/>
    <w:rsid w:val="003E396D"/>
    <w:rsid w:val="003E3AA9"/>
    <w:rsid w:val="003E3B74"/>
    <w:rsid w:val="003E3B8F"/>
    <w:rsid w:val="003E3C11"/>
    <w:rsid w:val="003E3CD3"/>
    <w:rsid w:val="003E3D4B"/>
    <w:rsid w:val="003E3EC2"/>
    <w:rsid w:val="003E3FCF"/>
    <w:rsid w:val="003E4091"/>
    <w:rsid w:val="003E426D"/>
    <w:rsid w:val="003E4527"/>
    <w:rsid w:val="003E4856"/>
    <w:rsid w:val="003E49D0"/>
    <w:rsid w:val="003E49D5"/>
    <w:rsid w:val="003E49F9"/>
    <w:rsid w:val="003E4A89"/>
    <w:rsid w:val="003E4AA3"/>
    <w:rsid w:val="003E4ACC"/>
    <w:rsid w:val="003E4B68"/>
    <w:rsid w:val="003E4BA9"/>
    <w:rsid w:val="003E4D09"/>
    <w:rsid w:val="003E4E31"/>
    <w:rsid w:val="003E4E68"/>
    <w:rsid w:val="003E4E96"/>
    <w:rsid w:val="003E4F72"/>
    <w:rsid w:val="003E4FB6"/>
    <w:rsid w:val="003E516D"/>
    <w:rsid w:val="003E51F2"/>
    <w:rsid w:val="003E520D"/>
    <w:rsid w:val="003E523B"/>
    <w:rsid w:val="003E53F5"/>
    <w:rsid w:val="003E54CF"/>
    <w:rsid w:val="003E5510"/>
    <w:rsid w:val="003E5555"/>
    <w:rsid w:val="003E55A6"/>
    <w:rsid w:val="003E56C2"/>
    <w:rsid w:val="003E59E9"/>
    <w:rsid w:val="003E59F9"/>
    <w:rsid w:val="003E5A7B"/>
    <w:rsid w:val="003E5A7F"/>
    <w:rsid w:val="003E5C1A"/>
    <w:rsid w:val="003E5C2C"/>
    <w:rsid w:val="003E5F18"/>
    <w:rsid w:val="003E5F96"/>
    <w:rsid w:val="003E5FF8"/>
    <w:rsid w:val="003E6291"/>
    <w:rsid w:val="003E6379"/>
    <w:rsid w:val="003E6420"/>
    <w:rsid w:val="003E656D"/>
    <w:rsid w:val="003E65AC"/>
    <w:rsid w:val="003E65C0"/>
    <w:rsid w:val="003E6610"/>
    <w:rsid w:val="003E6661"/>
    <w:rsid w:val="003E6676"/>
    <w:rsid w:val="003E66AF"/>
    <w:rsid w:val="003E6837"/>
    <w:rsid w:val="003E6AE9"/>
    <w:rsid w:val="003E6B94"/>
    <w:rsid w:val="003E6D1E"/>
    <w:rsid w:val="003E6DE0"/>
    <w:rsid w:val="003E6E9A"/>
    <w:rsid w:val="003E6F3B"/>
    <w:rsid w:val="003E6F96"/>
    <w:rsid w:val="003E7034"/>
    <w:rsid w:val="003E7483"/>
    <w:rsid w:val="003E7550"/>
    <w:rsid w:val="003E764B"/>
    <w:rsid w:val="003E76E9"/>
    <w:rsid w:val="003E7859"/>
    <w:rsid w:val="003E795F"/>
    <w:rsid w:val="003E7976"/>
    <w:rsid w:val="003E79E9"/>
    <w:rsid w:val="003E7A00"/>
    <w:rsid w:val="003E7C11"/>
    <w:rsid w:val="003E7CA0"/>
    <w:rsid w:val="003E7D30"/>
    <w:rsid w:val="003E7D3A"/>
    <w:rsid w:val="003F006B"/>
    <w:rsid w:val="003F02AF"/>
    <w:rsid w:val="003F037C"/>
    <w:rsid w:val="003F03FC"/>
    <w:rsid w:val="003F063E"/>
    <w:rsid w:val="003F0669"/>
    <w:rsid w:val="003F066E"/>
    <w:rsid w:val="003F0707"/>
    <w:rsid w:val="003F074C"/>
    <w:rsid w:val="003F0826"/>
    <w:rsid w:val="003F0869"/>
    <w:rsid w:val="003F08AC"/>
    <w:rsid w:val="003F08C4"/>
    <w:rsid w:val="003F08ED"/>
    <w:rsid w:val="003F08EF"/>
    <w:rsid w:val="003F0969"/>
    <w:rsid w:val="003F0A7A"/>
    <w:rsid w:val="003F0A7E"/>
    <w:rsid w:val="003F0ACF"/>
    <w:rsid w:val="003F0B51"/>
    <w:rsid w:val="003F0DA8"/>
    <w:rsid w:val="003F0DD8"/>
    <w:rsid w:val="003F0DF7"/>
    <w:rsid w:val="003F0EBC"/>
    <w:rsid w:val="003F0F20"/>
    <w:rsid w:val="003F0F9B"/>
    <w:rsid w:val="003F13BD"/>
    <w:rsid w:val="003F1620"/>
    <w:rsid w:val="003F1740"/>
    <w:rsid w:val="003F18B1"/>
    <w:rsid w:val="003F18FD"/>
    <w:rsid w:val="003F1A89"/>
    <w:rsid w:val="003F1AE7"/>
    <w:rsid w:val="003F1B59"/>
    <w:rsid w:val="003F1BA9"/>
    <w:rsid w:val="003F1BED"/>
    <w:rsid w:val="003F21CA"/>
    <w:rsid w:val="003F223D"/>
    <w:rsid w:val="003F22B9"/>
    <w:rsid w:val="003F2786"/>
    <w:rsid w:val="003F27B9"/>
    <w:rsid w:val="003F2B3D"/>
    <w:rsid w:val="003F2C8F"/>
    <w:rsid w:val="003F2E9D"/>
    <w:rsid w:val="003F303A"/>
    <w:rsid w:val="003F3149"/>
    <w:rsid w:val="003F3264"/>
    <w:rsid w:val="003F351C"/>
    <w:rsid w:val="003F380C"/>
    <w:rsid w:val="003F3B63"/>
    <w:rsid w:val="003F3B8E"/>
    <w:rsid w:val="003F3C3C"/>
    <w:rsid w:val="003F3C7B"/>
    <w:rsid w:val="003F3D62"/>
    <w:rsid w:val="003F3D84"/>
    <w:rsid w:val="003F3DBA"/>
    <w:rsid w:val="003F3EA7"/>
    <w:rsid w:val="003F4090"/>
    <w:rsid w:val="003F40CB"/>
    <w:rsid w:val="003F4219"/>
    <w:rsid w:val="003F423A"/>
    <w:rsid w:val="003F42A3"/>
    <w:rsid w:val="003F4309"/>
    <w:rsid w:val="003F433F"/>
    <w:rsid w:val="003F452D"/>
    <w:rsid w:val="003F4806"/>
    <w:rsid w:val="003F4875"/>
    <w:rsid w:val="003F490F"/>
    <w:rsid w:val="003F4BA1"/>
    <w:rsid w:val="003F4CD6"/>
    <w:rsid w:val="003F4DA9"/>
    <w:rsid w:val="003F4F52"/>
    <w:rsid w:val="003F4FA3"/>
    <w:rsid w:val="003F4FC0"/>
    <w:rsid w:val="003F5043"/>
    <w:rsid w:val="003F505D"/>
    <w:rsid w:val="003F50D1"/>
    <w:rsid w:val="003F5253"/>
    <w:rsid w:val="003F532C"/>
    <w:rsid w:val="003F539A"/>
    <w:rsid w:val="003F5411"/>
    <w:rsid w:val="003F5486"/>
    <w:rsid w:val="003F5555"/>
    <w:rsid w:val="003F5560"/>
    <w:rsid w:val="003F5692"/>
    <w:rsid w:val="003F5990"/>
    <w:rsid w:val="003F59AB"/>
    <w:rsid w:val="003F5BB2"/>
    <w:rsid w:val="003F5DB4"/>
    <w:rsid w:val="003F5DCD"/>
    <w:rsid w:val="003F5F13"/>
    <w:rsid w:val="003F6012"/>
    <w:rsid w:val="003F601E"/>
    <w:rsid w:val="003F605E"/>
    <w:rsid w:val="003F60B0"/>
    <w:rsid w:val="003F6201"/>
    <w:rsid w:val="003F627E"/>
    <w:rsid w:val="003F62E2"/>
    <w:rsid w:val="003F6385"/>
    <w:rsid w:val="003F64E6"/>
    <w:rsid w:val="003F65FD"/>
    <w:rsid w:val="003F66D6"/>
    <w:rsid w:val="003F6922"/>
    <w:rsid w:val="003F698B"/>
    <w:rsid w:val="003F699B"/>
    <w:rsid w:val="003F6A2B"/>
    <w:rsid w:val="003F6A6D"/>
    <w:rsid w:val="003F6CEB"/>
    <w:rsid w:val="003F6F77"/>
    <w:rsid w:val="003F707B"/>
    <w:rsid w:val="003F707E"/>
    <w:rsid w:val="003F72AA"/>
    <w:rsid w:val="003F751F"/>
    <w:rsid w:val="003F75F8"/>
    <w:rsid w:val="003F78EC"/>
    <w:rsid w:val="003F7B1F"/>
    <w:rsid w:val="003F7B28"/>
    <w:rsid w:val="003F7DB9"/>
    <w:rsid w:val="003F7DD3"/>
    <w:rsid w:val="003F7EEE"/>
    <w:rsid w:val="003F7F6C"/>
    <w:rsid w:val="004000E4"/>
    <w:rsid w:val="0040017B"/>
    <w:rsid w:val="004006D4"/>
    <w:rsid w:val="004007EA"/>
    <w:rsid w:val="004008D0"/>
    <w:rsid w:val="0040093D"/>
    <w:rsid w:val="00400BDC"/>
    <w:rsid w:val="00400C7A"/>
    <w:rsid w:val="00400D35"/>
    <w:rsid w:val="00400DAF"/>
    <w:rsid w:val="00400DB3"/>
    <w:rsid w:val="00400F1D"/>
    <w:rsid w:val="00400F9C"/>
    <w:rsid w:val="00400FCE"/>
    <w:rsid w:val="00401159"/>
    <w:rsid w:val="0040142E"/>
    <w:rsid w:val="0040169D"/>
    <w:rsid w:val="00401737"/>
    <w:rsid w:val="00401772"/>
    <w:rsid w:val="00401814"/>
    <w:rsid w:val="0040182D"/>
    <w:rsid w:val="00401927"/>
    <w:rsid w:val="004019A2"/>
    <w:rsid w:val="00401A19"/>
    <w:rsid w:val="00401FA0"/>
    <w:rsid w:val="0040229E"/>
    <w:rsid w:val="004022D6"/>
    <w:rsid w:val="00402692"/>
    <w:rsid w:val="00402695"/>
    <w:rsid w:val="0040272A"/>
    <w:rsid w:val="00402785"/>
    <w:rsid w:val="00402836"/>
    <w:rsid w:val="00402A22"/>
    <w:rsid w:val="00402A57"/>
    <w:rsid w:val="00402D18"/>
    <w:rsid w:val="00402D7F"/>
    <w:rsid w:val="00402E9B"/>
    <w:rsid w:val="004030D5"/>
    <w:rsid w:val="004030D6"/>
    <w:rsid w:val="004031E8"/>
    <w:rsid w:val="00403546"/>
    <w:rsid w:val="00403563"/>
    <w:rsid w:val="004036D3"/>
    <w:rsid w:val="0040394F"/>
    <w:rsid w:val="004039F8"/>
    <w:rsid w:val="00403BA2"/>
    <w:rsid w:val="00403BA8"/>
    <w:rsid w:val="00403C73"/>
    <w:rsid w:val="00403E40"/>
    <w:rsid w:val="0040401D"/>
    <w:rsid w:val="004041CE"/>
    <w:rsid w:val="00404227"/>
    <w:rsid w:val="00404383"/>
    <w:rsid w:val="004043EB"/>
    <w:rsid w:val="0040445B"/>
    <w:rsid w:val="00404491"/>
    <w:rsid w:val="004044D0"/>
    <w:rsid w:val="00404551"/>
    <w:rsid w:val="00404568"/>
    <w:rsid w:val="004047DD"/>
    <w:rsid w:val="00404BAD"/>
    <w:rsid w:val="00404D1B"/>
    <w:rsid w:val="00404EC2"/>
    <w:rsid w:val="00404F6D"/>
    <w:rsid w:val="004052C9"/>
    <w:rsid w:val="004053CD"/>
    <w:rsid w:val="004057F7"/>
    <w:rsid w:val="0040584D"/>
    <w:rsid w:val="004058CB"/>
    <w:rsid w:val="00405A1C"/>
    <w:rsid w:val="00405B10"/>
    <w:rsid w:val="00405B30"/>
    <w:rsid w:val="00405BB9"/>
    <w:rsid w:val="00405C21"/>
    <w:rsid w:val="00405E93"/>
    <w:rsid w:val="00405E96"/>
    <w:rsid w:val="00405F18"/>
    <w:rsid w:val="00406170"/>
    <w:rsid w:val="004062C5"/>
    <w:rsid w:val="004063B9"/>
    <w:rsid w:val="0040684B"/>
    <w:rsid w:val="00406A27"/>
    <w:rsid w:val="00406A6E"/>
    <w:rsid w:val="00406B8D"/>
    <w:rsid w:val="00406DFA"/>
    <w:rsid w:val="00406F3D"/>
    <w:rsid w:val="004070C6"/>
    <w:rsid w:val="004071F9"/>
    <w:rsid w:val="004072A1"/>
    <w:rsid w:val="00407381"/>
    <w:rsid w:val="004074B8"/>
    <w:rsid w:val="0040754E"/>
    <w:rsid w:val="0040772E"/>
    <w:rsid w:val="004078D5"/>
    <w:rsid w:val="00407A2A"/>
    <w:rsid w:val="00407A74"/>
    <w:rsid w:val="00407F0D"/>
    <w:rsid w:val="00407F71"/>
    <w:rsid w:val="00410215"/>
    <w:rsid w:val="004102BB"/>
    <w:rsid w:val="00410602"/>
    <w:rsid w:val="0041068C"/>
    <w:rsid w:val="00410A0C"/>
    <w:rsid w:val="00410D1B"/>
    <w:rsid w:val="00410DB9"/>
    <w:rsid w:val="00410DD7"/>
    <w:rsid w:val="0041105D"/>
    <w:rsid w:val="0041113F"/>
    <w:rsid w:val="00411160"/>
    <w:rsid w:val="004111CD"/>
    <w:rsid w:val="004111FB"/>
    <w:rsid w:val="0041130C"/>
    <w:rsid w:val="00411382"/>
    <w:rsid w:val="0041148D"/>
    <w:rsid w:val="004114B8"/>
    <w:rsid w:val="00411564"/>
    <w:rsid w:val="004115FE"/>
    <w:rsid w:val="004119A8"/>
    <w:rsid w:val="00411A7D"/>
    <w:rsid w:val="00411AA8"/>
    <w:rsid w:val="00411B45"/>
    <w:rsid w:val="00411D44"/>
    <w:rsid w:val="00411E54"/>
    <w:rsid w:val="004120FC"/>
    <w:rsid w:val="004123BA"/>
    <w:rsid w:val="00412407"/>
    <w:rsid w:val="00412480"/>
    <w:rsid w:val="004125A3"/>
    <w:rsid w:val="00412780"/>
    <w:rsid w:val="00412BB3"/>
    <w:rsid w:val="00412C11"/>
    <w:rsid w:val="00412C70"/>
    <w:rsid w:val="00412CDB"/>
    <w:rsid w:val="00412CDF"/>
    <w:rsid w:val="00412D2F"/>
    <w:rsid w:val="00412DD5"/>
    <w:rsid w:val="00412DE4"/>
    <w:rsid w:val="00412E9A"/>
    <w:rsid w:val="00412F76"/>
    <w:rsid w:val="004131A2"/>
    <w:rsid w:val="0041362F"/>
    <w:rsid w:val="004137DE"/>
    <w:rsid w:val="004138B8"/>
    <w:rsid w:val="004138D4"/>
    <w:rsid w:val="00413BB9"/>
    <w:rsid w:val="00413BC8"/>
    <w:rsid w:val="00413E76"/>
    <w:rsid w:val="00414035"/>
    <w:rsid w:val="0041451B"/>
    <w:rsid w:val="00414555"/>
    <w:rsid w:val="004145D5"/>
    <w:rsid w:val="0041469B"/>
    <w:rsid w:val="004146F6"/>
    <w:rsid w:val="0041470B"/>
    <w:rsid w:val="004147DD"/>
    <w:rsid w:val="0041494A"/>
    <w:rsid w:val="004149B6"/>
    <w:rsid w:val="00414A10"/>
    <w:rsid w:val="00414CA6"/>
    <w:rsid w:val="00414D0A"/>
    <w:rsid w:val="00414F68"/>
    <w:rsid w:val="0041500F"/>
    <w:rsid w:val="0041513D"/>
    <w:rsid w:val="004151D0"/>
    <w:rsid w:val="0041524C"/>
    <w:rsid w:val="004152A6"/>
    <w:rsid w:val="004152C0"/>
    <w:rsid w:val="0041553C"/>
    <w:rsid w:val="0041558C"/>
    <w:rsid w:val="004156DA"/>
    <w:rsid w:val="0041577E"/>
    <w:rsid w:val="004157CE"/>
    <w:rsid w:val="00415932"/>
    <w:rsid w:val="00415A25"/>
    <w:rsid w:val="00415BAF"/>
    <w:rsid w:val="00415F0D"/>
    <w:rsid w:val="00415FF2"/>
    <w:rsid w:val="00415FF7"/>
    <w:rsid w:val="0041607C"/>
    <w:rsid w:val="004160CC"/>
    <w:rsid w:val="004161DB"/>
    <w:rsid w:val="00416279"/>
    <w:rsid w:val="004162B1"/>
    <w:rsid w:val="00416360"/>
    <w:rsid w:val="0041636F"/>
    <w:rsid w:val="00416476"/>
    <w:rsid w:val="0041652E"/>
    <w:rsid w:val="00416919"/>
    <w:rsid w:val="0041693D"/>
    <w:rsid w:val="004169B9"/>
    <w:rsid w:val="00416ACF"/>
    <w:rsid w:val="00416B63"/>
    <w:rsid w:val="00416B93"/>
    <w:rsid w:val="00416C5A"/>
    <w:rsid w:val="00417030"/>
    <w:rsid w:val="004170EF"/>
    <w:rsid w:val="004171D3"/>
    <w:rsid w:val="004174C9"/>
    <w:rsid w:val="00417569"/>
    <w:rsid w:val="00417596"/>
    <w:rsid w:val="00417622"/>
    <w:rsid w:val="00417783"/>
    <w:rsid w:val="004177EE"/>
    <w:rsid w:val="0041798F"/>
    <w:rsid w:val="00417DB3"/>
    <w:rsid w:val="00417E06"/>
    <w:rsid w:val="00417FF4"/>
    <w:rsid w:val="0042018E"/>
    <w:rsid w:val="004201D5"/>
    <w:rsid w:val="00420218"/>
    <w:rsid w:val="00420241"/>
    <w:rsid w:val="0042043C"/>
    <w:rsid w:val="00420464"/>
    <w:rsid w:val="004204E3"/>
    <w:rsid w:val="00420637"/>
    <w:rsid w:val="0042075E"/>
    <w:rsid w:val="004208BD"/>
    <w:rsid w:val="00420930"/>
    <w:rsid w:val="00420957"/>
    <w:rsid w:val="0042097A"/>
    <w:rsid w:val="00420B1A"/>
    <w:rsid w:val="00420BA2"/>
    <w:rsid w:val="00420C13"/>
    <w:rsid w:val="00420CA7"/>
    <w:rsid w:val="00420ECC"/>
    <w:rsid w:val="00420FDF"/>
    <w:rsid w:val="00421258"/>
    <w:rsid w:val="00421271"/>
    <w:rsid w:val="004215FA"/>
    <w:rsid w:val="00421751"/>
    <w:rsid w:val="0042199A"/>
    <w:rsid w:val="004219A6"/>
    <w:rsid w:val="004219CF"/>
    <w:rsid w:val="004219F3"/>
    <w:rsid w:val="00421A13"/>
    <w:rsid w:val="00421ACD"/>
    <w:rsid w:val="00421BBF"/>
    <w:rsid w:val="00421C5F"/>
    <w:rsid w:val="00421C86"/>
    <w:rsid w:val="00421F04"/>
    <w:rsid w:val="0042213B"/>
    <w:rsid w:val="00422143"/>
    <w:rsid w:val="00422227"/>
    <w:rsid w:val="0042225A"/>
    <w:rsid w:val="004222A8"/>
    <w:rsid w:val="0042233C"/>
    <w:rsid w:val="004228BF"/>
    <w:rsid w:val="00422AE5"/>
    <w:rsid w:val="00422B61"/>
    <w:rsid w:val="00422D43"/>
    <w:rsid w:val="00422E75"/>
    <w:rsid w:val="00422EFA"/>
    <w:rsid w:val="00422F47"/>
    <w:rsid w:val="00423181"/>
    <w:rsid w:val="004231AE"/>
    <w:rsid w:val="0042323E"/>
    <w:rsid w:val="004232EF"/>
    <w:rsid w:val="0042355B"/>
    <w:rsid w:val="00423710"/>
    <w:rsid w:val="0042371E"/>
    <w:rsid w:val="00423752"/>
    <w:rsid w:val="00423B3F"/>
    <w:rsid w:val="00423D4F"/>
    <w:rsid w:val="00423D8F"/>
    <w:rsid w:val="00423E19"/>
    <w:rsid w:val="00423E31"/>
    <w:rsid w:val="00423E6C"/>
    <w:rsid w:val="00423EBF"/>
    <w:rsid w:val="00423F43"/>
    <w:rsid w:val="0042413F"/>
    <w:rsid w:val="00424186"/>
    <w:rsid w:val="0042418D"/>
    <w:rsid w:val="00424319"/>
    <w:rsid w:val="0042459B"/>
    <w:rsid w:val="004245EF"/>
    <w:rsid w:val="004246DE"/>
    <w:rsid w:val="004249A9"/>
    <w:rsid w:val="004249AF"/>
    <w:rsid w:val="00424BDE"/>
    <w:rsid w:val="00424C61"/>
    <w:rsid w:val="00424CEF"/>
    <w:rsid w:val="00424E65"/>
    <w:rsid w:val="00424EF1"/>
    <w:rsid w:val="00425281"/>
    <w:rsid w:val="004252D5"/>
    <w:rsid w:val="004252D8"/>
    <w:rsid w:val="004252DF"/>
    <w:rsid w:val="00425349"/>
    <w:rsid w:val="004254E8"/>
    <w:rsid w:val="00425544"/>
    <w:rsid w:val="00425545"/>
    <w:rsid w:val="004255AD"/>
    <w:rsid w:val="0042587E"/>
    <w:rsid w:val="00425AD5"/>
    <w:rsid w:val="00425AE6"/>
    <w:rsid w:val="00425B47"/>
    <w:rsid w:val="00426016"/>
    <w:rsid w:val="004260B1"/>
    <w:rsid w:val="004260F6"/>
    <w:rsid w:val="004261F1"/>
    <w:rsid w:val="00426332"/>
    <w:rsid w:val="00426357"/>
    <w:rsid w:val="0042638F"/>
    <w:rsid w:val="00426495"/>
    <w:rsid w:val="004267DD"/>
    <w:rsid w:val="00426A53"/>
    <w:rsid w:val="00426C08"/>
    <w:rsid w:val="00426C5B"/>
    <w:rsid w:val="00426C99"/>
    <w:rsid w:val="004270A1"/>
    <w:rsid w:val="00427164"/>
    <w:rsid w:val="00427173"/>
    <w:rsid w:val="0042728B"/>
    <w:rsid w:val="00427570"/>
    <w:rsid w:val="0042772A"/>
    <w:rsid w:val="004277DC"/>
    <w:rsid w:val="00427803"/>
    <w:rsid w:val="0042783E"/>
    <w:rsid w:val="004279AB"/>
    <w:rsid w:val="00427B3B"/>
    <w:rsid w:val="00427ED6"/>
    <w:rsid w:val="00430284"/>
    <w:rsid w:val="00430337"/>
    <w:rsid w:val="00430528"/>
    <w:rsid w:val="004305A9"/>
    <w:rsid w:val="004305FC"/>
    <w:rsid w:val="0043092B"/>
    <w:rsid w:val="004309B5"/>
    <w:rsid w:val="00430A75"/>
    <w:rsid w:val="00430B34"/>
    <w:rsid w:val="00430DFD"/>
    <w:rsid w:val="00430ED6"/>
    <w:rsid w:val="0043107B"/>
    <w:rsid w:val="00431162"/>
    <w:rsid w:val="00431270"/>
    <w:rsid w:val="00431314"/>
    <w:rsid w:val="0043134F"/>
    <w:rsid w:val="0043139A"/>
    <w:rsid w:val="004314A1"/>
    <w:rsid w:val="00431636"/>
    <w:rsid w:val="00431675"/>
    <w:rsid w:val="004316BF"/>
    <w:rsid w:val="0043171D"/>
    <w:rsid w:val="00431740"/>
    <w:rsid w:val="00431741"/>
    <w:rsid w:val="004319C3"/>
    <w:rsid w:val="00431AF5"/>
    <w:rsid w:val="00431D52"/>
    <w:rsid w:val="00431DB2"/>
    <w:rsid w:val="00431DFD"/>
    <w:rsid w:val="00431F4A"/>
    <w:rsid w:val="0043204C"/>
    <w:rsid w:val="0043216A"/>
    <w:rsid w:val="00432377"/>
    <w:rsid w:val="004324A6"/>
    <w:rsid w:val="004324B1"/>
    <w:rsid w:val="00432689"/>
    <w:rsid w:val="004326F4"/>
    <w:rsid w:val="00432788"/>
    <w:rsid w:val="00432864"/>
    <w:rsid w:val="00432AAC"/>
    <w:rsid w:val="00432CC2"/>
    <w:rsid w:val="00432D7E"/>
    <w:rsid w:val="00432D83"/>
    <w:rsid w:val="00432DE4"/>
    <w:rsid w:val="00432ECE"/>
    <w:rsid w:val="00433000"/>
    <w:rsid w:val="004332DF"/>
    <w:rsid w:val="00433337"/>
    <w:rsid w:val="00433497"/>
    <w:rsid w:val="004337A9"/>
    <w:rsid w:val="00433838"/>
    <w:rsid w:val="0043385D"/>
    <w:rsid w:val="004338A5"/>
    <w:rsid w:val="00433D91"/>
    <w:rsid w:val="00433DF0"/>
    <w:rsid w:val="00433E07"/>
    <w:rsid w:val="00433E0E"/>
    <w:rsid w:val="00433F89"/>
    <w:rsid w:val="004342C6"/>
    <w:rsid w:val="0043430A"/>
    <w:rsid w:val="0043431F"/>
    <w:rsid w:val="004345E5"/>
    <w:rsid w:val="004345F2"/>
    <w:rsid w:val="004346F3"/>
    <w:rsid w:val="00434B49"/>
    <w:rsid w:val="00434BDB"/>
    <w:rsid w:val="00434C66"/>
    <w:rsid w:val="00434E23"/>
    <w:rsid w:val="00434F03"/>
    <w:rsid w:val="00434F8B"/>
    <w:rsid w:val="004350CF"/>
    <w:rsid w:val="0043520E"/>
    <w:rsid w:val="00435245"/>
    <w:rsid w:val="004353E2"/>
    <w:rsid w:val="00435507"/>
    <w:rsid w:val="00435572"/>
    <w:rsid w:val="004356DA"/>
    <w:rsid w:val="004359D4"/>
    <w:rsid w:val="00435D64"/>
    <w:rsid w:val="00435DC4"/>
    <w:rsid w:val="00435E25"/>
    <w:rsid w:val="00435EA0"/>
    <w:rsid w:val="00436183"/>
    <w:rsid w:val="004362C2"/>
    <w:rsid w:val="0043641F"/>
    <w:rsid w:val="00436598"/>
    <w:rsid w:val="00436837"/>
    <w:rsid w:val="004368DC"/>
    <w:rsid w:val="00436982"/>
    <w:rsid w:val="00436A6E"/>
    <w:rsid w:val="00436B72"/>
    <w:rsid w:val="00436D0F"/>
    <w:rsid w:val="0043739A"/>
    <w:rsid w:val="004373A3"/>
    <w:rsid w:val="004374FA"/>
    <w:rsid w:val="00437737"/>
    <w:rsid w:val="00437850"/>
    <w:rsid w:val="0043791F"/>
    <w:rsid w:val="00437954"/>
    <w:rsid w:val="00437958"/>
    <w:rsid w:val="00437A8A"/>
    <w:rsid w:val="00437A98"/>
    <w:rsid w:val="00437BBE"/>
    <w:rsid w:val="00437CD4"/>
    <w:rsid w:val="00437D25"/>
    <w:rsid w:val="00437D9B"/>
    <w:rsid w:val="00437FE7"/>
    <w:rsid w:val="00440016"/>
    <w:rsid w:val="00440355"/>
    <w:rsid w:val="00440366"/>
    <w:rsid w:val="004403BB"/>
    <w:rsid w:val="004404FA"/>
    <w:rsid w:val="004406DB"/>
    <w:rsid w:val="004407E5"/>
    <w:rsid w:val="0044083B"/>
    <w:rsid w:val="00440865"/>
    <w:rsid w:val="0044097F"/>
    <w:rsid w:val="004409F8"/>
    <w:rsid w:val="00440A33"/>
    <w:rsid w:val="00440A7F"/>
    <w:rsid w:val="00440DFB"/>
    <w:rsid w:val="00440F33"/>
    <w:rsid w:val="00440F69"/>
    <w:rsid w:val="00441021"/>
    <w:rsid w:val="00441023"/>
    <w:rsid w:val="0044109B"/>
    <w:rsid w:val="0044118D"/>
    <w:rsid w:val="004411E2"/>
    <w:rsid w:val="0044135D"/>
    <w:rsid w:val="004413B2"/>
    <w:rsid w:val="00441539"/>
    <w:rsid w:val="004415F7"/>
    <w:rsid w:val="0044163A"/>
    <w:rsid w:val="004416A6"/>
    <w:rsid w:val="004416FF"/>
    <w:rsid w:val="0044195B"/>
    <w:rsid w:val="004419CB"/>
    <w:rsid w:val="00441AA8"/>
    <w:rsid w:val="00441AAF"/>
    <w:rsid w:val="00441CD9"/>
    <w:rsid w:val="00441D1C"/>
    <w:rsid w:val="00441D53"/>
    <w:rsid w:val="00441E7D"/>
    <w:rsid w:val="00442228"/>
    <w:rsid w:val="00442780"/>
    <w:rsid w:val="00442858"/>
    <w:rsid w:val="0044286D"/>
    <w:rsid w:val="00442946"/>
    <w:rsid w:val="00442980"/>
    <w:rsid w:val="00442A80"/>
    <w:rsid w:val="00442AE8"/>
    <w:rsid w:val="00442C7B"/>
    <w:rsid w:val="00442C84"/>
    <w:rsid w:val="00442EAC"/>
    <w:rsid w:val="00442FB1"/>
    <w:rsid w:val="00443088"/>
    <w:rsid w:val="004432E4"/>
    <w:rsid w:val="00443330"/>
    <w:rsid w:val="0044343F"/>
    <w:rsid w:val="004434C8"/>
    <w:rsid w:val="00443886"/>
    <w:rsid w:val="00443AAC"/>
    <w:rsid w:val="00443C80"/>
    <w:rsid w:val="00443D26"/>
    <w:rsid w:val="00443DC0"/>
    <w:rsid w:val="00443DE2"/>
    <w:rsid w:val="00443E5D"/>
    <w:rsid w:val="00443EA5"/>
    <w:rsid w:val="00443F4E"/>
    <w:rsid w:val="004441A0"/>
    <w:rsid w:val="004441E8"/>
    <w:rsid w:val="00444371"/>
    <w:rsid w:val="004443FD"/>
    <w:rsid w:val="00444443"/>
    <w:rsid w:val="0044452A"/>
    <w:rsid w:val="00444583"/>
    <w:rsid w:val="004445AC"/>
    <w:rsid w:val="00444674"/>
    <w:rsid w:val="00444720"/>
    <w:rsid w:val="00444765"/>
    <w:rsid w:val="004447A1"/>
    <w:rsid w:val="004447F7"/>
    <w:rsid w:val="00444BAC"/>
    <w:rsid w:val="00444DFC"/>
    <w:rsid w:val="00444E57"/>
    <w:rsid w:val="00444EA8"/>
    <w:rsid w:val="00444F5F"/>
    <w:rsid w:val="00444FF6"/>
    <w:rsid w:val="00445252"/>
    <w:rsid w:val="004453A5"/>
    <w:rsid w:val="004453CD"/>
    <w:rsid w:val="0044549D"/>
    <w:rsid w:val="00445513"/>
    <w:rsid w:val="00445592"/>
    <w:rsid w:val="004456B6"/>
    <w:rsid w:val="00445863"/>
    <w:rsid w:val="00445877"/>
    <w:rsid w:val="0044599A"/>
    <w:rsid w:val="00445AB4"/>
    <w:rsid w:val="00445B0E"/>
    <w:rsid w:val="00445BC6"/>
    <w:rsid w:val="00445BCF"/>
    <w:rsid w:val="00445D3C"/>
    <w:rsid w:val="00446130"/>
    <w:rsid w:val="00446154"/>
    <w:rsid w:val="004462BB"/>
    <w:rsid w:val="004463BB"/>
    <w:rsid w:val="00446573"/>
    <w:rsid w:val="00446601"/>
    <w:rsid w:val="004466FD"/>
    <w:rsid w:val="00446887"/>
    <w:rsid w:val="004468DB"/>
    <w:rsid w:val="00446BD5"/>
    <w:rsid w:val="00446BE1"/>
    <w:rsid w:val="00446CB2"/>
    <w:rsid w:val="00446DCF"/>
    <w:rsid w:val="00446E07"/>
    <w:rsid w:val="00447006"/>
    <w:rsid w:val="0044700C"/>
    <w:rsid w:val="004473B4"/>
    <w:rsid w:val="00447443"/>
    <w:rsid w:val="004476F4"/>
    <w:rsid w:val="00447752"/>
    <w:rsid w:val="00447799"/>
    <w:rsid w:val="004478E3"/>
    <w:rsid w:val="004478EF"/>
    <w:rsid w:val="00447921"/>
    <w:rsid w:val="00447975"/>
    <w:rsid w:val="00447993"/>
    <w:rsid w:val="00447B0F"/>
    <w:rsid w:val="00447B2E"/>
    <w:rsid w:val="00447F89"/>
    <w:rsid w:val="00450006"/>
    <w:rsid w:val="004500A2"/>
    <w:rsid w:val="00450248"/>
    <w:rsid w:val="0045026C"/>
    <w:rsid w:val="0045039E"/>
    <w:rsid w:val="00450663"/>
    <w:rsid w:val="004508B4"/>
    <w:rsid w:val="00450964"/>
    <w:rsid w:val="00450A44"/>
    <w:rsid w:val="00450AF1"/>
    <w:rsid w:val="00450B86"/>
    <w:rsid w:val="00450B91"/>
    <w:rsid w:val="00450BDC"/>
    <w:rsid w:val="00451210"/>
    <w:rsid w:val="0045121A"/>
    <w:rsid w:val="00451352"/>
    <w:rsid w:val="0045151C"/>
    <w:rsid w:val="00451585"/>
    <w:rsid w:val="0045168F"/>
    <w:rsid w:val="00451713"/>
    <w:rsid w:val="004518C4"/>
    <w:rsid w:val="00451913"/>
    <w:rsid w:val="00451975"/>
    <w:rsid w:val="00451A1A"/>
    <w:rsid w:val="00451AF3"/>
    <w:rsid w:val="00451BD3"/>
    <w:rsid w:val="00451C9D"/>
    <w:rsid w:val="00451F0E"/>
    <w:rsid w:val="00451F16"/>
    <w:rsid w:val="0045237F"/>
    <w:rsid w:val="0045244D"/>
    <w:rsid w:val="0045266F"/>
    <w:rsid w:val="00452948"/>
    <w:rsid w:val="00452A63"/>
    <w:rsid w:val="00452C8E"/>
    <w:rsid w:val="00452DEF"/>
    <w:rsid w:val="00452E68"/>
    <w:rsid w:val="00452EDF"/>
    <w:rsid w:val="00453190"/>
    <w:rsid w:val="004532AA"/>
    <w:rsid w:val="00453330"/>
    <w:rsid w:val="00453398"/>
    <w:rsid w:val="004533C2"/>
    <w:rsid w:val="004538D5"/>
    <w:rsid w:val="00453952"/>
    <w:rsid w:val="00453971"/>
    <w:rsid w:val="00453A27"/>
    <w:rsid w:val="00453A60"/>
    <w:rsid w:val="00453D9C"/>
    <w:rsid w:val="00453EAC"/>
    <w:rsid w:val="00453F60"/>
    <w:rsid w:val="004540EF"/>
    <w:rsid w:val="00454145"/>
    <w:rsid w:val="004543E8"/>
    <w:rsid w:val="004545FA"/>
    <w:rsid w:val="004547D6"/>
    <w:rsid w:val="0045491D"/>
    <w:rsid w:val="00454C37"/>
    <w:rsid w:val="00454D33"/>
    <w:rsid w:val="00455079"/>
    <w:rsid w:val="00455108"/>
    <w:rsid w:val="00455118"/>
    <w:rsid w:val="00455443"/>
    <w:rsid w:val="00455631"/>
    <w:rsid w:val="0045569C"/>
    <w:rsid w:val="00455943"/>
    <w:rsid w:val="004559EE"/>
    <w:rsid w:val="004559FC"/>
    <w:rsid w:val="00455A3B"/>
    <w:rsid w:val="00455B25"/>
    <w:rsid w:val="00455BEC"/>
    <w:rsid w:val="00455E19"/>
    <w:rsid w:val="00455FCB"/>
    <w:rsid w:val="00455FF8"/>
    <w:rsid w:val="0045609F"/>
    <w:rsid w:val="00456180"/>
    <w:rsid w:val="004561ED"/>
    <w:rsid w:val="00456279"/>
    <w:rsid w:val="004563A5"/>
    <w:rsid w:val="00456497"/>
    <w:rsid w:val="0045693E"/>
    <w:rsid w:val="004569BD"/>
    <w:rsid w:val="00456A1F"/>
    <w:rsid w:val="00456A6D"/>
    <w:rsid w:val="00456A75"/>
    <w:rsid w:val="00456ABF"/>
    <w:rsid w:val="00456E59"/>
    <w:rsid w:val="00456F25"/>
    <w:rsid w:val="00456F3E"/>
    <w:rsid w:val="00456F52"/>
    <w:rsid w:val="00456FF1"/>
    <w:rsid w:val="004570C9"/>
    <w:rsid w:val="0045731B"/>
    <w:rsid w:val="00457339"/>
    <w:rsid w:val="00457358"/>
    <w:rsid w:val="00457477"/>
    <w:rsid w:val="00457572"/>
    <w:rsid w:val="00457606"/>
    <w:rsid w:val="00457642"/>
    <w:rsid w:val="00457842"/>
    <w:rsid w:val="00457955"/>
    <w:rsid w:val="00457C94"/>
    <w:rsid w:val="00457DB3"/>
    <w:rsid w:val="00457DC7"/>
    <w:rsid w:val="00457E2C"/>
    <w:rsid w:val="00457E82"/>
    <w:rsid w:val="00457E94"/>
    <w:rsid w:val="00457F87"/>
    <w:rsid w:val="0046009F"/>
    <w:rsid w:val="00460179"/>
    <w:rsid w:val="0046019D"/>
    <w:rsid w:val="0046048E"/>
    <w:rsid w:val="00460638"/>
    <w:rsid w:val="0046075F"/>
    <w:rsid w:val="00460849"/>
    <w:rsid w:val="004608F6"/>
    <w:rsid w:val="00460A17"/>
    <w:rsid w:val="00460D8A"/>
    <w:rsid w:val="00460DEF"/>
    <w:rsid w:val="00460E80"/>
    <w:rsid w:val="00460F5E"/>
    <w:rsid w:val="00461146"/>
    <w:rsid w:val="004611BC"/>
    <w:rsid w:val="00461444"/>
    <w:rsid w:val="004615C7"/>
    <w:rsid w:val="0046173B"/>
    <w:rsid w:val="00461744"/>
    <w:rsid w:val="0046182B"/>
    <w:rsid w:val="0046184E"/>
    <w:rsid w:val="00461C98"/>
    <w:rsid w:val="00461CF9"/>
    <w:rsid w:val="00461D64"/>
    <w:rsid w:val="00461DEA"/>
    <w:rsid w:val="00461E64"/>
    <w:rsid w:val="00461E86"/>
    <w:rsid w:val="004620BC"/>
    <w:rsid w:val="0046214B"/>
    <w:rsid w:val="004621EB"/>
    <w:rsid w:val="004622FF"/>
    <w:rsid w:val="004623CF"/>
    <w:rsid w:val="0046243B"/>
    <w:rsid w:val="004624FD"/>
    <w:rsid w:val="00462592"/>
    <w:rsid w:val="00462625"/>
    <w:rsid w:val="0046282B"/>
    <w:rsid w:val="004628D4"/>
    <w:rsid w:val="00462949"/>
    <w:rsid w:val="00462BC6"/>
    <w:rsid w:val="00462C82"/>
    <w:rsid w:val="00462D7F"/>
    <w:rsid w:val="00462DBD"/>
    <w:rsid w:val="00462DE1"/>
    <w:rsid w:val="00462ED4"/>
    <w:rsid w:val="00463119"/>
    <w:rsid w:val="00463348"/>
    <w:rsid w:val="00463356"/>
    <w:rsid w:val="00463892"/>
    <w:rsid w:val="0046389A"/>
    <w:rsid w:val="004638BA"/>
    <w:rsid w:val="00463A7E"/>
    <w:rsid w:val="00463AC6"/>
    <w:rsid w:val="00463ACC"/>
    <w:rsid w:val="00463B14"/>
    <w:rsid w:val="00463B66"/>
    <w:rsid w:val="00463E89"/>
    <w:rsid w:val="00463F12"/>
    <w:rsid w:val="00464024"/>
    <w:rsid w:val="0046451A"/>
    <w:rsid w:val="004646DE"/>
    <w:rsid w:val="004648B7"/>
    <w:rsid w:val="0046496A"/>
    <w:rsid w:val="00464BCE"/>
    <w:rsid w:val="00464E2A"/>
    <w:rsid w:val="00464E8F"/>
    <w:rsid w:val="00464F85"/>
    <w:rsid w:val="0046516E"/>
    <w:rsid w:val="0046547E"/>
    <w:rsid w:val="0046552C"/>
    <w:rsid w:val="00465541"/>
    <w:rsid w:val="00465553"/>
    <w:rsid w:val="0046576F"/>
    <w:rsid w:val="00465A82"/>
    <w:rsid w:val="00465D6F"/>
    <w:rsid w:val="00465DB1"/>
    <w:rsid w:val="00465F54"/>
    <w:rsid w:val="00465F64"/>
    <w:rsid w:val="00466341"/>
    <w:rsid w:val="00466364"/>
    <w:rsid w:val="0046656F"/>
    <w:rsid w:val="004666F2"/>
    <w:rsid w:val="00466815"/>
    <w:rsid w:val="004668C2"/>
    <w:rsid w:val="004668CD"/>
    <w:rsid w:val="00466937"/>
    <w:rsid w:val="00466986"/>
    <w:rsid w:val="00466A1F"/>
    <w:rsid w:val="00466A23"/>
    <w:rsid w:val="00466A3C"/>
    <w:rsid w:val="00466B01"/>
    <w:rsid w:val="00466CF9"/>
    <w:rsid w:val="00466CFC"/>
    <w:rsid w:val="00466D92"/>
    <w:rsid w:val="00466DBE"/>
    <w:rsid w:val="00466EF0"/>
    <w:rsid w:val="004670A2"/>
    <w:rsid w:val="004670E5"/>
    <w:rsid w:val="0046713F"/>
    <w:rsid w:val="00467210"/>
    <w:rsid w:val="004672C3"/>
    <w:rsid w:val="0046731E"/>
    <w:rsid w:val="004675F0"/>
    <w:rsid w:val="00467691"/>
    <w:rsid w:val="004678E7"/>
    <w:rsid w:val="00467A32"/>
    <w:rsid w:val="00467B1E"/>
    <w:rsid w:val="00467D1A"/>
    <w:rsid w:val="00467D40"/>
    <w:rsid w:val="00467EA6"/>
    <w:rsid w:val="00467F2B"/>
    <w:rsid w:val="00470195"/>
    <w:rsid w:val="004701FE"/>
    <w:rsid w:val="004706CE"/>
    <w:rsid w:val="004706EC"/>
    <w:rsid w:val="0047072D"/>
    <w:rsid w:val="00470956"/>
    <w:rsid w:val="004709B6"/>
    <w:rsid w:val="00470A7F"/>
    <w:rsid w:val="00470B69"/>
    <w:rsid w:val="00470B80"/>
    <w:rsid w:val="00470C5F"/>
    <w:rsid w:val="00470E27"/>
    <w:rsid w:val="00470F0E"/>
    <w:rsid w:val="00470F39"/>
    <w:rsid w:val="00470F62"/>
    <w:rsid w:val="00470F96"/>
    <w:rsid w:val="004710D1"/>
    <w:rsid w:val="00471184"/>
    <w:rsid w:val="004713CD"/>
    <w:rsid w:val="0047149D"/>
    <w:rsid w:val="00471526"/>
    <w:rsid w:val="0047165C"/>
    <w:rsid w:val="0047191F"/>
    <w:rsid w:val="00471A6F"/>
    <w:rsid w:val="00471C2B"/>
    <w:rsid w:val="00471C38"/>
    <w:rsid w:val="00471F72"/>
    <w:rsid w:val="00472201"/>
    <w:rsid w:val="004722A0"/>
    <w:rsid w:val="00472310"/>
    <w:rsid w:val="00472364"/>
    <w:rsid w:val="00472454"/>
    <w:rsid w:val="00472572"/>
    <w:rsid w:val="0047266F"/>
    <w:rsid w:val="0047269D"/>
    <w:rsid w:val="00472704"/>
    <w:rsid w:val="00472853"/>
    <w:rsid w:val="00472A04"/>
    <w:rsid w:val="00472AF6"/>
    <w:rsid w:val="00472B92"/>
    <w:rsid w:val="00472EDC"/>
    <w:rsid w:val="00472F3E"/>
    <w:rsid w:val="00472F7A"/>
    <w:rsid w:val="0047310D"/>
    <w:rsid w:val="00473143"/>
    <w:rsid w:val="0047320B"/>
    <w:rsid w:val="004732F4"/>
    <w:rsid w:val="004733A0"/>
    <w:rsid w:val="00473461"/>
    <w:rsid w:val="00473868"/>
    <w:rsid w:val="00473906"/>
    <w:rsid w:val="00473BF8"/>
    <w:rsid w:val="00473F98"/>
    <w:rsid w:val="0047401C"/>
    <w:rsid w:val="0047425F"/>
    <w:rsid w:val="004742D1"/>
    <w:rsid w:val="004742FA"/>
    <w:rsid w:val="00474329"/>
    <w:rsid w:val="00474343"/>
    <w:rsid w:val="00474380"/>
    <w:rsid w:val="00474405"/>
    <w:rsid w:val="00474549"/>
    <w:rsid w:val="00474659"/>
    <w:rsid w:val="004746B0"/>
    <w:rsid w:val="004746BB"/>
    <w:rsid w:val="00474816"/>
    <w:rsid w:val="00474B7F"/>
    <w:rsid w:val="00474B90"/>
    <w:rsid w:val="00474C4F"/>
    <w:rsid w:val="00474C81"/>
    <w:rsid w:val="00474CB1"/>
    <w:rsid w:val="00474D65"/>
    <w:rsid w:val="00474D9C"/>
    <w:rsid w:val="00474D9F"/>
    <w:rsid w:val="00474DC2"/>
    <w:rsid w:val="00474E8C"/>
    <w:rsid w:val="00475097"/>
    <w:rsid w:val="00475120"/>
    <w:rsid w:val="0047514C"/>
    <w:rsid w:val="00475252"/>
    <w:rsid w:val="00475339"/>
    <w:rsid w:val="00475370"/>
    <w:rsid w:val="0047543A"/>
    <w:rsid w:val="0047568A"/>
    <w:rsid w:val="0047573B"/>
    <w:rsid w:val="0047575F"/>
    <w:rsid w:val="004758A8"/>
    <w:rsid w:val="0047592B"/>
    <w:rsid w:val="00475B8E"/>
    <w:rsid w:val="00475CCB"/>
    <w:rsid w:val="00475F05"/>
    <w:rsid w:val="00476025"/>
    <w:rsid w:val="0047604F"/>
    <w:rsid w:val="0047655C"/>
    <w:rsid w:val="0047694E"/>
    <w:rsid w:val="00476B45"/>
    <w:rsid w:val="00476B7D"/>
    <w:rsid w:val="00476C63"/>
    <w:rsid w:val="00476CFD"/>
    <w:rsid w:val="00476D61"/>
    <w:rsid w:val="00476DF2"/>
    <w:rsid w:val="00477058"/>
    <w:rsid w:val="0047727D"/>
    <w:rsid w:val="00477373"/>
    <w:rsid w:val="00477433"/>
    <w:rsid w:val="00477547"/>
    <w:rsid w:val="0047754C"/>
    <w:rsid w:val="0047776F"/>
    <w:rsid w:val="00477828"/>
    <w:rsid w:val="00477931"/>
    <w:rsid w:val="00477939"/>
    <w:rsid w:val="004779EE"/>
    <w:rsid w:val="004779F7"/>
    <w:rsid w:val="00477AF9"/>
    <w:rsid w:val="00477C5E"/>
    <w:rsid w:val="00477CC7"/>
    <w:rsid w:val="00477D0D"/>
    <w:rsid w:val="00477E42"/>
    <w:rsid w:val="00477E98"/>
    <w:rsid w:val="00477EA4"/>
    <w:rsid w:val="00477F54"/>
    <w:rsid w:val="004801C7"/>
    <w:rsid w:val="0048024E"/>
    <w:rsid w:val="004802BC"/>
    <w:rsid w:val="0048032B"/>
    <w:rsid w:val="0048033F"/>
    <w:rsid w:val="00480378"/>
    <w:rsid w:val="0048037B"/>
    <w:rsid w:val="004803CF"/>
    <w:rsid w:val="004803E1"/>
    <w:rsid w:val="00480542"/>
    <w:rsid w:val="00480723"/>
    <w:rsid w:val="00480744"/>
    <w:rsid w:val="004807CB"/>
    <w:rsid w:val="0048085E"/>
    <w:rsid w:val="00480936"/>
    <w:rsid w:val="004809D5"/>
    <w:rsid w:val="00480B03"/>
    <w:rsid w:val="00480B90"/>
    <w:rsid w:val="00480C41"/>
    <w:rsid w:val="00480E37"/>
    <w:rsid w:val="0048105B"/>
    <w:rsid w:val="004810FD"/>
    <w:rsid w:val="00481134"/>
    <w:rsid w:val="004811C0"/>
    <w:rsid w:val="004811F3"/>
    <w:rsid w:val="00481209"/>
    <w:rsid w:val="00481386"/>
    <w:rsid w:val="0048138B"/>
    <w:rsid w:val="004815F9"/>
    <w:rsid w:val="00481665"/>
    <w:rsid w:val="004817A5"/>
    <w:rsid w:val="00481BA0"/>
    <w:rsid w:val="00481C00"/>
    <w:rsid w:val="00481D28"/>
    <w:rsid w:val="00481F64"/>
    <w:rsid w:val="00481F99"/>
    <w:rsid w:val="004822F0"/>
    <w:rsid w:val="004822F4"/>
    <w:rsid w:val="00482487"/>
    <w:rsid w:val="004824DD"/>
    <w:rsid w:val="00482B3C"/>
    <w:rsid w:val="00482E46"/>
    <w:rsid w:val="00482E53"/>
    <w:rsid w:val="00482E91"/>
    <w:rsid w:val="004830B4"/>
    <w:rsid w:val="0048312D"/>
    <w:rsid w:val="004834E5"/>
    <w:rsid w:val="0048367F"/>
    <w:rsid w:val="004837C2"/>
    <w:rsid w:val="00483957"/>
    <w:rsid w:val="00483B07"/>
    <w:rsid w:val="00483B7C"/>
    <w:rsid w:val="00483B8F"/>
    <w:rsid w:val="00483BDB"/>
    <w:rsid w:val="00483D66"/>
    <w:rsid w:val="00483D68"/>
    <w:rsid w:val="00483F48"/>
    <w:rsid w:val="004841F3"/>
    <w:rsid w:val="00484244"/>
    <w:rsid w:val="004847B7"/>
    <w:rsid w:val="004847EA"/>
    <w:rsid w:val="00484842"/>
    <w:rsid w:val="00484869"/>
    <w:rsid w:val="004848AA"/>
    <w:rsid w:val="004849D5"/>
    <w:rsid w:val="00484A6E"/>
    <w:rsid w:val="00484B48"/>
    <w:rsid w:val="00484B49"/>
    <w:rsid w:val="00484CEE"/>
    <w:rsid w:val="00484E02"/>
    <w:rsid w:val="00484E2E"/>
    <w:rsid w:val="00484E81"/>
    <w:rsid w:val="00484EA2"/>
    <w:rsid w:val="00484EEE"/>
    <w:rsid w:val="00485130"/>
    <w:rsid w:val="00485355"/>
    <w:rsid w:val="004853B7"/>
    <w:rsid w:val="00485479"/>
    <w:rsid w:val="004857C8"/>
    <w:rsid w:val="004857F0"/>
    <w:rsid w:val="00485A5E"/>
    <w:rsid w:val="00485A62"/>
    <w:rsid w:val="00485B22"/>
    <w:rsid w:val="00485B6C"/>
    <w:rsid w:val="00485BDB"/>
    <w:rsid w:val="00485D0E"/>
    <w:rsid w:val="00485D56"/>
    <w:rsid w:val="00485E37"/>
    <w:rsid w:val="00485F57"/>
    <w:rsid w:val="004861F1"/>
    <w:rsid w:val="00486591"/>
    <w:rsid w:val="004866D8"/>
    <w:rsid w:val="004867B4"/>
    <w:rsid w:val="0048684B"/>
    <w:rsid w:val="0048685B"/>
    <w:rsid w:val="004868DF"/>
    <w:rsid w:val="00486969"/>
    <w:rsid w:val="00486A02"/>
    <w:rsid w:val="00486A60"/>
    <w:rsid w:val="00486C25"/>
    <w:rsid w:val="00486EB1"/>
    <w:rsid w:val="0048735E"/>
    <w:rsid w:val="0048762D"/>
    <w:rsid w:val="00487839"/>
    <w:rsid w:val="0048785A"/>
    <w:rsid w:val="004878A4"/>
    <w:rsid w:val="0048791F"/>
    <w:rsid w:val="00487926"/>
    <w:rsid w:val="0048796A"/>
    <w:rsid w:val="00487C35"/>
    <w:rsid w:val="00487D8F"/>
    <w:rsid w:val="00487D98"/>
    <w:rsid w:val="00490288"/>
    <w:rsid w:val="004904F1"/>
    <w:rsid w:val="00490545"/>
    <w:rsid w:val="0049065F"/>
    <w:rsid w:val="004906E0"/>
    <w:rsid w:val="00490702"/>
    <w:rsid w:val="0049085D"/>
    <w:rsid w:val="004908BE"/>
    <w:rsid w:val="004908FE"/>
    <w:rsid w:val="00490AFC"/>
    <w:rsid w:val="00490C08"/>
    <w:rsid w:val="00490CC4"/>
    <w:rsid w:val="00490E54"/>
    <w:rsid w:val="004910C4"/>
    <w:rsid w:val="004910D8"/>
    <w:rsid w:val="0049125B"/>
    <w:rsid w:val="0049140B"/>
    <w:rsid w:val="00491452"/>
    <w:rsid w:val="004915AE"/>
    <w:rsid w:val="00491751"/>
    <w:rsid w:val="004919A4"/>
    <w:rsid w:val="00491A55"/>
    <w:rsid w:val="00491C11"/>
    <w:rsid w:val="00491C62"/>
    <w:rsid w:val="00491D56"/>
    <w:rsid w:val="00491D75"/>
    <w:rsid w:val="00491DA5"/>
    <w:rsid w:val="00491DE4"/>
    <w:rsid w:val="00491DF6"/>
    <w:rsid w:val="00491FA0"/>
    <w:rsid w:val="00492038"/>
    <w:rsid w:val="0049240B"/>
    <w:rsid w:val="0049248D"/>
    <w:rsid w:val="0049248E"/>
    <w:rsid w:val="00492522"/>
    <w:rsid w:val="00492569"/>
    <w:rsid w:val="004925E0"/>
    <w:rsid w:val="004925F7"/>
    <w:rsid w:val="00492782"/>
    <w:rsid w:val="00492797"/>
    <w:rsid w:val="00492901"/>
    <w:rsid w:val="00492AE0"/>
    <w:rsid w:val="00492C89"/>
    <w:rsid w:val="00492E54"/>
    <w:rsid w:val="004930E9"/>
    <w:rsid w:val="00493405"/>
    <w:rsid w:val="0049351C"/>
    <w:rsid w:val="00493556"/>
    <w:rsid w:val="0049366C"/>
    <w:rsid w:val="0049396E"/>
    <w:rsid w:val="00493AC1"/>
    <w:rsid w:val="00493C3C"/>
    <w:rsid w:val="00493D5F"/>
    <w:rsid w:val="00493DEE"/>
    <w:rsid w:val="00493E9E"/>
    <w:rsid w:val="00493ED4"/>
    <w:rsid w:val="00494029"/>
    <w:rsid w:val="004940C5"/>
    <w:rsid w:val="00494304"/>
    <w:rsid w:val="0049438B"/>
    <w:rsid w:val="00494412"/>
    <w:rsid w:val="00494482"/>
    <w:rsid w:val="0049449F"/>
    <w:rsid w:val="0049462A"/>
    <w:rsid w:val="0049480E"/>
    <w:rsid w:val="00494A2D"/>
    <w:rsid w:val="00494A65"/>
    <w:rsid w:val="00494A7E"/>
    <w:rsid w:val="00494AC4"/>
    <w:rsid w:val="00494E3A"/>
    <w:rsid w:val="00495282"/>
    <w:rsid w:val="004952BA"/>
    <w:rsid w:val="004954D2"/>
    <w:rsid w:val="004954F1"/>
    <w:rsid w:val="004956B0"/>
    <w:rsid w:val="004957DB"/>
    <w:rsid w:val="004957DD"/>
    <w:rsid w:val="00495866"/>
    <w:rsid w:val="0049591D"/>
    <w:rsid w:val="00495A56"/>
    <w:rsid w:val="00495B24"/>
    <w:rsid w:val="00495C1A"/>
    <w:rsid w:val="00495F67"/>
    <w:rsid w:val="00495F81"/>
    <w:rsid w:val="0049614E"/>
    <w:rsid w:val="00496431"/>
    <w:rsid w:val="004967DF"/>
    <w:rsid w:val="00496853"/>
    <w:rsid w:val="00496A16"/>
    <w:rsid w:val="00496B07"/>
    <w:rsid w:val="00496F1D"/>
    <w:rsid w:val="00496FFE"/>
    <w:rsid w:val="00497000"/>
    <w:rsid w:val="00497072"/>
    <w:rsid w:val="00497186"/>
    <w:rsid w:val="004975E8"/>
    <w:rsid w:val="004976D2"/>
    <w:rsid w:val="00497745"/>
    <w:rsid w:val="0049796B"/>
    <w:rsid w:val="00497BC9"/>
    <w:rsid w:val="00497C47"/>
    <w:rsid w:val="00497D1D"/>
    <w:rsid w:val="00497D9B"/>
    <w:rsid w:val="004A0041"/>
    <w:rsid w:val="004A0060"/>
    <w:rsid w:val="004A00E2"/>
    <w:rsid w:val="004A00F2"/>
    <w:rsid w:val="004A01DE"/>
    <w:rsid w:val="004A029B"/>
    <w:rsid w:val="004A02BE"/>
    <w:rsid w:val="004A02E1"/>
    <w:rsid w:val="004A0345"/>
    <w:rsid w:val="004A0410"/>
    <w:rsid w:val="004A0501"/>
    <w:rsid w:val="004A06A8"/>
    <w:rsid w:val="004A080E"/>
    <w:rsid w:val="004A08A8"/>
    <w:rsid w:val="004A0909"/>
    <w:rsid w:val="004A0B5D"/>
    <w:rsid w:val="004A0C1A"/>
    <w:rsid w:val="004A0C23"/>
    <w:rsid w:val="004A0C2F"/>
    <w:rsid w:val="004A0D3E"/>
    <w:rsid w:val="004A110E"/>
    <w:rsid w:val="004A112A"/>
    <w:rsid w:val="004A11EE"/>
    <w:rsid w:val="004A14E4"/>
    <w:rsid w:val="004A14F4"/>
    <w:rsid w:val="004A1537"/>
    <w:rsid w:val="004A164B"/>
    <w:rsid w:val="004A1770"/>
    <w:rsid w:val="004A17B9"/>
    <w:rsid w:val="004A18D9"/>
    <w:rsid w:val="004A196E"/>
    <w:rsid w:val="004A1A36"/>
    <w:rsid w:val="004A1CA7"/>
    <w:rsid w:val="004A2111"/>
    <w:rsid w:val="004A2138"/>
    <w:rsid w:val="004A21C6"/>
    <w:rsid w:val="004A22EE"/>
    <w:rsid w:val="004A2417"/>
    <w:rsid w:val="004A257C"/>
    <w:rsid w:val="004A264A"/>
    <w:rsid w:val="004A27B2"/>
    <w:rsid w:val="004A2934"/>
    <w:rsid w:val="004A2C8E"/>
    <w:rsid w:val="004A2CA4"/>
    <w:rsid w:val="004A2DCE"/>
    <w:rsid w:val="004A2E88"/>
    <w:rsid w:val="004A2F30"/>
    <w:rsid w:val="004A2FE6"/>
    <w:rsid w:val="004A3016"/>
    <w:rsid w:val="004A3026"/>
    <w:rsid w:val="004A30F8"/>
    <w:rsid w:val="004A35EB"/>
    <w:rsid w:val="004A36D6"/>
    <w:rsid w:val="004A36DB"/>
    <w:rsid w:val="004A377A"/>
    <w:rsid w:val="004A38C4"/>
    <w:rsid w:val="004A3A43"/>
    <w:rsid w:val="004A3A87"/>
    <w:rsid w:val="004A3ACB"/>
    <w:rsid w:val="004A3B49"/>
    <w:rsid w:val="004A3DB2"/>
    <w:rsid w:val="004A3E1F"/>
    <w:rsid w:val="004A3ED3"/>
    <w:rsid w:val="004A3FAA"/>
    <w:rsid w:val="004A400F"/>
    <w:rsid w:val="004A406F"/>
    <w:rsid w:val="004A409F"/>
    <w:rsid w:val="004A4184"/>
    <w:rsid w:val="004A4191"/>
    <w:rsid w:val="004A41E2"/>
    <w:rsid w:val="004A4541"/>
    <w:rsid w:val="004A454C"/>
    <w:rsid w:val="004A462B"/>
    <w:rsid w:val="004A46D5"/>
    <w:rsid w:val="004A4B32"/>
    <w:rsid w:val="004A4F80"/>
    <w:rsid w:val="004A4FE6"/>
    <w:rsid w:val="004A539D"/>
    <w:rsid w:val="004A5479"/>
    <w:rsid w:val="004A551E"/>
    <w:rsid w:val="004A564B"/>
    <w:rsid w:val="004A5794"/>
    <w:rsid w:val="004A5818"/>
    <w:rsid w:val="004A5894"/>
    <w:rsid w:val="004A58BF"/>
    <w:rsid w:val="004A58D6"/>
    <w:rsid w:val="004A59C1"/>
    <w:rsid w:val="004A5C0B"/>
    <w:rsid w:val="004A5DDF"/>
    <w:rsid w:val="004A5F16"/>
    <w:rsid w:val="004A5F96"/>
    <w:rsid w:val="004A609C"/>
    <w:rsid w:val="004A611D"/>
    <w:rsid w:val="004A6123"/>
    <w:rsid w:val="004A62E4"/>
    <w:rsid w:val="004A64EC"/>
    <w:rsid w:val="004A666A"/>
    <w:rsid w:val="004A6703"/>
    <w:rsid w:val="004A6705"/>
    <w:rsid w:val="004A6817"/>
    <w:rsid w:val="004A699C"/>
    <w:rsid w:val="004A6A6B"/>
    <w:rsid w:val="004A6B73"/>
    <w:rsid w:val="004A6B7E"/>
    <w:rsid w:val="004A6D1D"/>
    <w:rsid w:val="004A6D5F"/>
    <w:rsid w:val="004A6D8D"/>
    <w:rsid w:val="004A6E3B"/>
    <w:rsid w:val="004A73C4"/>
    <w:rsid w:val="004A74C9"/>
    <w:rsid w:val="004A7627"/>
    <w:rsid w:val="004A76D9"/>
    <w:rsid w:val="004A7804"/>
    <w:rsid w:val="004A78C8"/>
    <w:rsid w:val="004A7939"/>
    <w:rsid w:val="004A79D7"/>
    <w:rsid w:val="004A79DB"/>
    <w:rsid w:val="004A79ED"/>
    <w:rsid w:val="004A7B1E"/>
    <w:rsid w:val="004A7BA7"/>
    <w:rsid w:val="004A7C73"/>
    <w:rsid w:val="004A7CDC"/>
    <w:rsid w:val="004A7DD0"/>
    <w:rsid w:val="004A7DEF"/>
    <w:rsid w:val="004A7FA2"/>
    <w:rsid w:val="004B01B5"/>
    <w:rsid w:val="004B038F"/>
    <w:rsid w:val="004B03D8"/>
    <w:rsid w:val="004B044C"/>
    <w:rsid w:val="004B0550"/>
    <w:rsid w:val="004B06B7"/>
    <w:rsid w:val="004B0710"/>
    <w:rsid w:val="004B079A"/>
    <w:rsid w:val="004B0B5D"/>
    <w:rsid w:val="004B0CF2"/>
    <w:rsid w:val="004B0D99"/>
    <w:rsid w:val="004B0DEC"/>
    <w:rsid w:val="004B0DFD"/>
    <w:rsid w:val="004B0F98"/>
    <w:rsid w:val="004B121E"/>
    <w:rsid w:val="004B1296"/>
    <w:rsid w:val="004B16FB"/>
    <w:rsid w:val="004B1780"/>
    <w:rsid w:val="004B17C1"/>
    <w:rsid w:val="004B19ED"/>
    <w:rsid w:val="004B1AB5"/>
    <w:rsid w:val="004B1B1D"/>
    <w:rsid w:val="004B1B81"/>
    <w:rsid w:val="004B1E45"/>
    <w:rsid w:val="004B2002"/>
    <w:rsid w:val="004B22EB"/>
    <w:rsid w:val="004B23EE"/>
    <w:rsid w:val="004B2516"/>
    <w:rsid w:val="004B2532"/>
    <w:rsid w:val="004B2575"/>
    <w:rsid w:val="004B2594"/>
    <w:rsid w:val="004B25C8"/>
    <w:rsid w:val="004B272F"/>
    <w:rsid w:val="004B277B"/>
    <w:rsid w:val="004B2792"/>
    <w:rsid w:val="004B286D"/>
    <w:rsid w:val="004B287C"/>
    <w:rsid w:val="004B28BF"/>
    <w:rsid w:val="004B2A01"/>
    <w:rsid w:val="004B2B1D"/>
    <w:rsid w:val="004B2BF4"/>
    <w:rsid w:val="004B2C07"/>
    <w:rsid w:val="004B2C7E"/>
    <w:rsid w:val="004B2E30"/>
    <w:rsid w:val="004B2F75"/>
    <w:rsid w:val="004B2FD7"/>
    <w:rsid w:val="004B3120"/>
    <w:rsid w:val="004B32A1"/>
    <w:rsid w:val="004B3413"/>
    <w:rsid w:val="004B341D"/>
    <w:rsid w:val="004B34E4"/>
    <w:rsid w:val="004B3925"/>
    <w:rsid w:val="004B39FA"/>
    <w:rsid w:val="004B3A8E"/>
    <w:rsid w:val="004B3A8F"/>
    <w:rsid w:val="004B3AAA"/>
    <w:rsid w:val="004B3AD5"/>
    <w:rsid w:val="004B3DC5"/>
    <w:rsid w:val="004B3E6A"/>
    <w:rsid w:val="004B3EBE"/>
    <w:rsid w:val="004B410B"/>
    <w:rsid w:val="004B4505"/>
    <w:rsid w:val="004B4588"/>
    <w:rsid w:val="004B45A8"/>
    <w:rsid w:val="004B47AC"/>
    <w:rsid w:val="004B482A"/>
    <w:rsid w:val="004B4922"/>
    <w:rsid w:val="004B49B8"/>
    <w:rsid w:val="004B49C4"/>
    <w:rsid w:val="004B4B3A"/>
    <w:rsid w:val="004B4D27"/>
    <w:rsid w:val="004B4EB5"/>
    <w:rsid w:val="004B4F46"/>
    <w:rsid w:val="004B4FD5"/>
    <w:rsid w:val="004B5057"/>
    <w:rsid w:val="004B5366"/>
    <w:rsid w:val="004B53DF"/>
    <w:rsid w:val="004B54BC"/>
    <w:rsid w:val="004B5581"/>
    <w:rsid w:val="004B55ED"/>
    <w:rsid w:val="004B5726"/>
    <w:rsid w:val="004B5896"/>
    <w:rsid w:val="004B5919"/>
    <w:rsid w:val="004B5C3C"/>
    <w:rsid w:val="004B5C59"/>
    <w:rsid w:val="004B5FEB"/>
    <w:rsid w:val="004B6259"/>
    <w:rsid w:val="004B64B8"/>
    <w:rsid w:val="004B690D"/>
    <w:rsid w:val="004B69FA"/>
    <w:rsid w:val="004B6A44"/>
    <w:rsid w:val="004B6BA2"/>
    <w:rsid w:val="004B6BFE"/>
    <w:rsid w:val="004B6ECA"/>
    <w:rsid w:val="004B6F2E"/>
    <w:rsid w:val="004B70F5"/>
    <w:rsid w:val="004B7147"/>
    <w:rsid w:val="004B7619"/>
    <w:rsid w:val="004B762A"/>
    <w:rsid w:val="004B765B"/>
    <w:rsid w:val="004B76D7"/>
    <w:rsid w:val="004B7740"/>
    <w:rsid w:val="004B79AD"/>
    <w:rsid w:val="004B79B2"/>
    <w:rsid w:val="004B79ED"/>
    <w:rsid w:val="004B7AFF"/>
    <w:rsid w:val="004B7B9F"/>
    <w:rsid w:val="004B7BB0"/>
    <w:rsid w:val="004B7D28"/>
    <w:rsid w:val="004B7DFC"/>
    <w:rsid w:val="004B7EC5"/>
    <w:rsid w:val="004C00C0"/>
    <w:rsid w:val="004C0447"/>
    <w:rsid w:val="004C050D"/>
    <w:rsid w:val="004C06B3"/>
    <w:rsid w:val="004C0919"/>
    <w:rsid w:val="004C0A68"/>
    <w:rsid w:val="004C0AD3"/>
    <w:rsid w:val="004C0B15"/>
    <w:rsid w:val="004C0D23"/>
    <w:rsid w:val="004C0EB7"/>
    <w:rsid w:val="004C0FA9"/>
    <w:rsid w:val="004C117A"/>
    <w:rsid w:val="004C1310"/>
    <w:rsid w:val="004C1363"/>
    <w:rsid w:val="004C13A2"/>
    <w:rsid w:val="004C1445"/>
    <w:rsid w:val="004C151B"/>
    <w:rsid w:val="004C1699"/>
    <w:rsid w:val="004C1893"/>
    <w:rsid w:val="004C1926"/>
    <w:rsid w:val="004C19CE"/>
    <w:rsid w:val="004C1A27"/>
    <w:rsid w:val="004C1BB7"/>
    <w:rsid w:val="004C1E92"/>
    <w:rsid w:val="004C1F2C"/>
    <w:rsid w:val="004C20E8"/>
    <w:rsid w:val="004C2299"/>
    <w:rsid w:val="004C258D"/>
    <w:rsid w:val="004C27AD"/>
    <w:rsid w:val="004C29C8"/>
    <w:rsid w:val="004C2A90"/>
    <w:rsid w:val="004C2ACF"/>
    <w:rsid w:val="004C2B3B"/>
    <w:rsid w:val="004C2C60"/>
    <w:rsid w:val="004C2D30"/>
    <w:rsid w:val="004C2E69"/>
    <w:rsid w:val="004C33BD"/>
    <w:rsid w:val="004C350F"/>
    <w:rsid w:val="004C3706"/>
    <w:rsid w:val="004C3899"/>
    <w:rsid w:val="004C393C"/>
    <w:rsid w:val="004C3958"/>
    <w:rsid w:val="004C3998"/>
    <w:rsid w:val="004C3AF4"/>
    <w:rsid w:val="004C3C2E"/>
    <w:rsid w:val="004C3D13"/>
    <w:rsid w:val="004C3D71"/>
    <w:rsid w:val="004C3DDD"/>
    <w:rsid w:val="004C3F3B"/>
    <w:rsid w:val="004C42CE"/>
    <w:rsid w:val="004C43C4"/>
    <w:rsid w:val="004C4416"/>
    <w:rsid w:val="004C452E"/>
    <w:rsid w:val="004C4601"/>
    <w:rsid w:val="004C4680"/>
    <w:rsid w:val="004C4737"/>
    <w:rsid w:val="004C4755"/>
    <w:rsid w:val="004C499F"/>
    <w:rsid w:val="004C4C5F"/>
    <w:rsid w:val="004C4DEB"/>
    <w:rsid w:val="004C4E34"/>
    <w:rsid w:val="004C4FD3"/>
    <w:rsid w:val="004C4FDB"/>
    <w:rsid w:val="004C4FDF"/>
    <w:rsid w:val="004C4FEC"/>
    <w:rsid w:val="004C50A0"/>
    <w:rsid w:val="004C5170"/>
    <w:rsid w:val="004C5273"/>
    <w:rsid w:val="004C535E"/>
    <w:rsid w:val="004C5366"/>
    <w:rsid w:val="004C54D4"/>
    <w:rsid w:val="004C56AB"/>
    <w:rsid w:val="004C56D6"/>
    <w:rsid w:val="004C5809"/>
    <w:rsid w:val="004C58E6"/>
    <w:rsid w:val="004C5C60"/>
    <w:rsid w:val="004C5E0B"/>
    <w:rsid w:val="004C5FDA"/>
    <w:rsid w:val="004C6036"/>
    <w:rsid w:val="004C607A"/>
    <w:rsid w:val="004C62B0"/>
    <w:rsid w:val="004C62BF"/>
    <w:rsid w:val="004C63BE"/>
    <w:rsid w:val="004C647D"/>
    <w:rsid w:val="004C67B5"/>
    <w:rsid w:val="004C67C5"/>
    <w:rsid w:val="004C67DA"/>
    <w:rsid w:val="004C6952"/>
    <w:rsid w:val="004C6988"/>
    <w:rsid w:val="004C6A44"/>
    <w:rsid w:val="004C6B7B"/>
    <w:rsid w:val="004C6C52"/>
    <w:rsid w:val="004C6DC4"/>
    <w:rsid w:val="004C7068"/>
    <w:rsid w:val="004C7147"/>
    <w:rsid w:val="004C71C3"/>
    <w:rsid w:val="004C7251"/>
    <w:rsid w:val="004C72CD"/>
    <w:rsid w:val="004C72E4"/>
    <w:rsid w:val="004C7453"/>
    <w:rsid w:val="004C74DB"/>
    <w:rsid w:val="004C75FA"/>
    <w:rsid w:val="004C782D"/>
    <w:rsid w:val="004C783F"/>
    <w:rsid w:val="004C7A7B"/>
    <w:rsid w:val="004C7C0D"/>
    <w:rsid w:val="004C7C12"/>
    <w:rsid w:val="004C7C2F"/>
    <w:rsid w:val="004C7D66"/>
    <w:rsid w:val="004C7D9D"/>
    <w:rsid w:val="004C7E3E"/>
    <w:rsid w:val="004D0014"/>
    <w:rsid w:val="004D005A"/>
    <w:rsid w:val="004D02DD"/>
    <w:rsid w:val="004D037A"/>
    <w:rsid w:val="004D061D"/>
    <w:rsid w:val="004D0A06"/>
    <w:rsid w:val="004D0A1C"/>
    <w:rsid w:val="004D0B24"/>
    <w:rsid w:val="004D0B35"/>
    <w:rsid w:val="004D0FCD"/>
    <w:rsid w:val="004D1054"/>
    <w:rsid w:val="004D1133"/>
    <w:rsid w:val="004D131B"/>
    <w:rsid w:val="004D153C"/>
    <w:rsid w:val="004D168F"/>
    <w:rsid w:val="004D16EF"/>
    <w:rsid w:val="004D1755"/>
    <w:rsid w:val="004D18BF"/>
    <w:rsid w:val="004D1996"/>
    <w:rsid w:val="004D1A1B"/>
    <w:rsid w:val="004D1B5D"/>
    <w:rsid w:val="004D1BC3"/>
    <w:rsid w:val="004D1BEA"/>
    <w:rsid w:val="004D1C59"/>
    <w:rsid w:val="004D1D51"/>
    <w:rsid w:val="004D1D9B"/>
    <w:rsid w:val="004D2025"/>
    <w:rsid w:val="004D2323"/>
    <w:rsid w:val="004D2507"/>
    <w:rsid w:val="004D260D"/>
    <w:rsid w:val="004D2724"/>
    <w:rsid w:val="004D27D1"/>
    <w:rsid w:val="004D27DD"/>
    <w:rsid w:val="004D2838"/>
    <w:rsid w:val="004D28C7"/>
    <w:rsid w:val="004D297C"/>
    <w:rsid w:val="004D2A08"/>
    <w:rsid w:val="004D2A8A"/>
    <w:rsid w:val="004D2BEC"/>
    <w:rsid w:val="004D2DDA"/>
    <w:rsid w:val="004D2FB2"/>
    <w:rsid w:val="004D311E"/>
    <w:rsid w:val="004D36C7"/>
    <w:rsid w:val="004D387A"/>
    <w:rsid w:val="004D3900"/>
    <w:rsid w:val="004D3A9E"/>
    <w:rsid w:val="004D3B61"/>
    <w:rsid w:val="004D3BBB"/>
    <w:rsid w:val="004D3DC8"/>
    <w:rsid w:val="004D40C0"/>
    <w:rsid w:val="004D41BB"/>
    <w:rsid w:val="004D422F"/>
    <w:rsid w:val="004D42CF"/>
    <w:rsid w:val="004D4598"/>
    <w:rsid w:val="004D45CC"/>
    <w:rsid w:val="004D4969"/>
    <w:rsid w:val="004D496F"/>
    <w:rsid w:val="004D49C9"/>
    <w:rsid w:val="004D4B96"/>
    <w:rsid w:val="004D4C3A"/>
    <w:rsid w:val="004D4CB8"/>
    <w:rsid w:val="004D4D84"/>
    <w:rsid w:val="004D4F10"/>
    <w:rsid w:val="004D5017"/>
    <w:rsid w:val="004D5325"/>
    <w:rsid w:val="004D545B"/>
    <w:rsid w:val="004D5676"/>
    <w:rsid w:val="004D57BF"/>
    <w:rsid w:val="004D58BB"/>
    <w:rsid w:val="004D5AB1"/>
    <w:rsid w:val="004D5C3B"/>
    <w:rsid w:val="004D5D44"/>
    <w:rsid w:val="004D6267"/>
    <w:rsid w:val="004D6445"/>
    <w:rsid w:val="004D653A"/>
    <w:rsid w:val="004D653E"/>
    <w:rsid w:val="004D667A"/>
    <w:rsid w:val="004D66DC"/>
    <w:rsid w:val="004D6755"/>
    <w:rsid w:val="004D691C"/>
    <w:rsid w:val="004D693B"/>
    <w:rsid w:val="004D6B6B"/>
    <w:rsid w:val="004D6CA9"/>
    <w:rsid w:val="004D6CF1"/>
    <w:rsid w:val="004D6FEC"/>
    <w:rsid w:val="004D7177"/>
    <w:rsid w:val="004D726C"/>
    <w:rsid w:val="004D731B"/>
    <w:rsid w:val="004D7894"/>
    <w:rsid w:val="004D7B17"/>
    <w:rsid w:val="004D7BDA"/>
    <w:rsid w:val="004D7D92"/>
    <w:rsid w:val="004D7FD8"/>
    <w:rsid w:val="004D7FDF"/>
    <w:rsid w:val="004E046D"/>
    <w:rsid w:val="004E04D2"/>
    <w:rsid w:val="004E060F"/>
    <w:rsid w:val="004E069A"/>
    <w:rsid w:val="004E0739"/>
    <w:rsid w:val="004E0A55"/>
    <w:rsid w:val="004E0A6F"/>
    <w:rsid w:val="004E0B21"/>
    <w:rsid w:val="004E0B8C"/>
    <w:rsid w:val="004E0B9E"/>
    <w:rsid w:val="004E0FE8"/>
    <w:rsid w:val="004E1419"/>
    <w:rsid w:val="004E162F"/>
    <w:rsid w:val="004E1676"/>
    <w:rsid w:val="004E16D0"/>
    <w:rsid w:val="004E175D"/>
    <w:rsid w:val="004E1808"/>
    <w:rsid w:val="004E189F"/>
    <w:rsid w:val="004E19A7"/>
    <w:rsid w:val="004E1A86"/>
    <w:rsid w:val="004E1A99"/>
    <w:rsid w:val="004E1AB7"/>
    <w:rsid w:val="004E1D15"/>
    <w:rsid w:val="004E1F82"/>
    <w:rsid w:val="004E1FA6"/>
    <w:rsid w:val="004E2086"/>
    <w:rsid w:val="004E231B"/>
    <w:rsid w:val="004E23DE"/>
    <w:rsid w:val="004E25B1"/>
    <w:rsid w:val="004E26B5"/>
    <w:rsid w:val="004E26FD"/>
    <w:rsid w:val="004E27B6"/>
    <w:rsid w:val="004E2CA9"/>
    <w:rsid w:val="004E2DD2"/>
    <w:rsid w:val="004E2E31"/>
    <w:rsid w:val="004E3220"/>
    <w:rsid w:val="004E33D3"/>
    <w:rsid w:val="004E3687"/>
    <w:rsid w:val="004E396C"/>
    <w:rsid w:val="004E3978"/>
    <w:rsid w:val="004E3B56"/>
    <w:rsid w:val="004E3B6B"/>
    <w:rsid w:val="004E3B75"/>
    <w:rsid w:val="004E3CD4"/>
    <w:rsid w:val="004E3D22"/>
    <w:rsid w:val="004E3DA7"/>
    <w:rsid w:val="004E3E5F"/>
    <w:rsid w:val="004E3FE5"/>
    <w:rsid w:val="004E4023"/>
    <w:rsid w:val="004E4085"/>
    <w:rsid w:val="004E40A9"/>
    <w:rsid w:val="004E40FA"/>
    <w:rsid w:val="004E4121"/>
    <w:rsid w:val="004E444E"/>
    <w:rsid w:val="004E4510"/>
    <w:rsid w:val="004E459F"/>
    <w:rsid w:val="004E45E2"/>
    <w:rsid w:val="004E4622"/>
    <w:rsid w:val="004E4856"/>
    <w:rsid w:val="004E492B"/>
    <w:rsid w:val="004E496F"/>
    <w:rsid w:val="004E4B39"/>
    <w:rsid w:val="004E4B3B"/>
    <w:rsid w:val="004E4B5F"/>
    <w:rsid w:val="004E4C42"/>
    <w:rsid w:val="004E4C7E"/>
    <w:rsid w:val="004E4CBF"/>
    <w:rsid w:val="004E4D80"/>
    <w:rsid w:val="004E4F72"/>
    <w:rsid w:val="004E4F96"/>
    <w:rsid w:val="004E51B0"/>
    <w:rsid w:val="004E528E"/>
    <w:rsid w:val="004E52A1"/>
    <w:rsid w:val="004E52BB"/>
    <w:rsid w:val="004E54BC"/>
    <w:rsid w:val="004E5540"/>
    <w:rsid w:val="004E555D"/>
    <w:rsid w:val="004E5B90"/>
    <w:rsid w:val="004E5C0E"/>
    <w:rsid w:val="004E5C9C"/>
    <w:rsid w:val="004E5CD6"/>
    <w:rsid w:val="004E5DAB"/>
    <w:rsid w:val="004E6065"/>
    <w:rsid w:val="004E6175"/>
    <w:rsid w:val="004E6261"/>
    <w:rsid w:val="004E6327"/>
    <w:rsid w:val="004E64F3"/>
    <w:rsid w:val="004E6579"/>
    <w:rsid w:val="004E66DA"/>
    <w:rsid w:val="004E67CD"/>
    <w:rsid w:val="004E67E7"/>
    <w:rsid w:val="004E6970"/>
    <w:rsid w:val="004E6B0C"/>
    <w:rsid w:val="004E6C55"/>
    <w:rsid w:val="004E6CB8"/>
    <w:rsid w:val="004E6D04"/>
    <w:rsid w:val="004E6DD5"/>
    <w:rsid w:val="004E6EC4"/>
    <w:rsid w:val="004E6EEA"/>
    <w:rsid w:val="004E7322"/>
    <w:rsid w:val="004E73F5"/>
    <w:rsid w:val="004E7570"/>
    <w:rsid w:val="004E771E"/>
    <w:rsid w:val="004E77B1"/>
    <w:rsid w:val="004E797D"/>
    <w:rsid w:val="004E7C73"/>
    <w:rsid w:val="004E7CBA"/>
    <w:rsid w:val="004E7DBD"/>
    <w:rsid w:val="004E7F5D"/>
    <w:rsid w:val="004E7FCA"/>
    <w:rsid w:val="004F01B6"/>
    <w:rsid w:val="004F021D"/>
    <w:rsid w:val="004F0276"/>
    <w:rsid w:val="004F03C0"/>
    <w:rsid w:val="004F0558"/>
    <w:rsid w:val="004F05AD"/>
    <w:rsid w:val="004F06D2"/>
    <w:rsid w:val="004F0778"/>
    <w:rsid w:val="004F0806"/>
    <w:rsid w:val="004F0944"/>
    <w:rsid w:val="004F0956"/>
    <w:rsid w:val="004F09CC"/>
    <w:rsid w:val="004F0A6A"/>
    <w:rsid w:val="004F0ADF"/>
    <w:rsid w:val="004F0AFE"/>
    <w:rsid w:val="004F0B42"/>
    <w:rsid w:val="004F0BCE"/>
    <w:rsid w:val="004F0C7A"/>
    <w:rsid w:val="004F0D09"/>
    <w:rsid w:val="004F0E46"/>
    <w:rsid w:val="004F1221"/>
    <w:rsid w:val="004F1259"/>
    <w:rsid w:val="004F127F"/>
    <w:rsid w:val="004F1315"/>
    <w:rsid w:val="004F132B"/>
    <w:rsid w:val="004F1632"/>
    <w:rsid w:val="004F165C"/>
    <w:rsid w:val="004F16A6"/>
    <w:rsid w:val="004F16B9"/>
    <w:rsid w:val="004F18C4"/>
    <w:rsid w:val="004F1936"/>
    <w:rsid w:val="004F1CA1"/>
    <w:rsid w:val="004F1DF3"/>
    <w:rsid w:val="004F1E07"/>
    <w:rsid w:val="004F2211"/>
    <w:rsid w:val="004F2676"/>
    <w:rsid w:val="004F2709"/>
    <w:rsid w:val="004F299D"/>
    <w:rsid w:val="004F2B4D"/>
    <w:rsid w:val="004F2D51"/>
    <w:rsid w:val="004F317B"/>
    <w:rsid w:val="004F34A2"/>
    <w:rsid w:val="004F35CC"/>
    <w:rsid w:val="004F3684"/>
    <w:rsid w:val="004F36D6"/>
    <w:rsid w:val="004F3859"/>
    <w:rsid w:val="004F3DFA"/>
    <w:rsid w:val="004F3EF4"/>
    <w:rsid w:val="004F4049"/>
    <w:rsid w:val="004F410D"/>
    <w:rsid w:val="004F4352"/>
    <w:rsid w:val="004F455D"/>
    <w:rsid w:val="004F45C5"/>
    <w:rsid w:val="004F45C9"/>
    <w:rsid w:val="004F45CB"/>
    <w:rsid w:val="004F46A0"/>
    <w:rsid w:val="004F47C5"/>
    <w:rsid w:val="004F4842"/>
    <w:rsid w:val="004F49F1"/>
    <w:rsid w:val="004F4B37"/>
    <w:rsid w:val="004F4B4F"/>
    <w:rsid w:val="004F4F20"/>
    <w:rsid w:val="004F514A"/>
    <w:rsid w:val="004F51D4"/>
    <w:rsid w:val="004F5286"/>
    <w:rsid w:val="004F53E9"/>
    <w:rsid w:val="004F557A"/>
    <w:rsid w:val="004F5948"/>
    <w:rsid w:val="004F5C15"/>
    <w:rsid w:val="004F6392"/>
    <w:rsid w:val="004F645B"/>
    <w:rsid w:val="004F6845"/>
    <w:rsid w:val="004F6952"/>
    <w:rsid w:val="004F6989"/>
    <w:rsid w:val="004F69D1"/>
    <w:rsid w:val="004F6A75"/>
    <w:rsid w:val="004F6C44"/>
    <w:rsid w:val="004F6D68"/>
    <w:rsid w:val="004F6E98"/>
    <w:rsid w:val="004F6F15"/>
    <w:rsid w:val="004F6FC7"/>
    <w:rsid w:val="004F7076"/>
    <w:rsid w:val="004F711A"/>
    <w:rsid w:val="004F724C"/>
    <w:rsid w:val="004F72AB"/>
    <w:rsid w:val="004F74A8"/>
    <w:rsid w:val="004F755F"/>
    <w:rsid w:val="004F7804"/>
    <w:rsid w:val="004F7870"/>
    <w:rsid w:val="004F794C"/>
    <w:rsid w:val="004F798B"/>
    <w:rsid w:val="004F7AF6"/>
    <w:rsid w:val="004F7B4B"/>
    <w:rsid w:val="004F7C6C"/>
    <w:rsid w:val="005001D4"/>
    <w:rsid w:val="005001E3"/>
    <w:rsid w:val="005001E9"/>
    <w:rsid w:val="005002BB"/>
    <w:rsid w:val="00500542"/>
    <w:rsid w:val="005005CA"/>
    <w:rsid w:val="005005EB"/>
    <w:rsid w:val="00500629"/>
    <w:rsid w:val="005006D8"/>
    <w:rsid w:val="0050074B"/>
    <w:rsid w:val="005008FE"/>
    <w:rsid w:val="00500B02"/>
    <w:rsid w:val="00500B41"/>
    <w:rsid w:val="00500BDF"/>
    <w:rsid w:val="00500D80"/>
    <w:rsid w:val="00500ECE"/>
    <w:rsid w:val="00500F39"/>
    <w:rsid w:val="0050120F"/>
    <w:rsid w:val="005012FC"/>
    <w:rsid w:val="005013AF"/>
    <w:rsid w:val="005013D4"/>
    <w:rsid w:val="005014A2"/>
    <w:rsid w:val="005014C8"/>
    <w:rsid w:val="00501513"/>
    <w:rsid w:val="005015C4"/>
    <w:rsid w:val="0050168D"/>
    <w:rsid w:val="0050172F"/>
    <w:rsid w:val="0050174E"/>
    <w:rsid w:val="00501784"/>
    <w:rsid w:val="005017E9"/>
    <w:rsid w:val="00501869"/>
    <w:rsid w:val="0050189F"/>
    <w:rsid w:val="005019A6"/>
    <w:rsid w:val="00501AD2"/>
    <w:rsid w:val="00501B7F"/>
    <w:rsid w:val="00501BB5"/>
    <w:rsid w:val="00501C48"/>
    <w:rsid w:val="00501CD9"/>
    <w:rsid w:val="00501D45"/>
    <w:rsid w:val="00501FEA"/>
    <w:rsid w:val="0050205A"/>
    <w:rsid w:val="005020DA"/>
    <w:rsid w:val="00502223"/>
    <w:rsid w:val="005022A4"/>
    <w:rsid w:val="00502313"/>
    <w:rsid w:val="00502528"/>
    <w:rsid w:val="005025A9"/>
    <w:rsid w:val="0050261B"/>
    <w:rsid w:val="00502987"/>
    <w:rsid w:val="00502A2F"/>
    <w:rsid w:val="00502A71"/>
    <w:rsid w:val="00502B8B"/>
    <w:rsid w:val="00502B9B"/>
    <w:rsid w:val="00502E08"/>
    <w:rsid w:val="00503199"/>
    <w:rsid w:val="0050325F"/>
    <w:rsid w:val="005033E5"/>
    <w:rsid w:val="0050379F"/>
    <w:rsid w:val="0050395F"/>
    <w:rsid w:val="00503A6E"/>
    <w:rsid w:val="00503A7C"/>
    <w:rsid w:val="00503B52"/>
    <w:rsid w:val="00503D8D"/>
    <w:rsid w:val="00503F1A"/>
    <w:rsid w:val="00504065"/>
    <w:rsid w:val="005040E7"/>
    <w:rsid w:val="00504418"/>
    <w:rsid w:val="0050458A"/>
    <w:rsid w:val="005047B7"/>
    <w:rsid w:val="005047D0"/>
    <w:rsid w:val="00504A21"/>
    <w:rsid w:val="00504A23"/>
    <w:rsid w:val="00504BF4"/>
    <w:rsid w:val="00505104"/>
    <w:rsid w:val="00505302"/>
    <w:rsid w:val="0050557E"/>
    <w:rsid w:val="005056E2"/>
    <w:rsid w:val="00505A3D"/>
    <w:rsid w:val="00505A6A"/>
    <w:rsid w:val="00505AEC"/>
    <w:rsid w:val="00505BB5"/>
    <w:rsid w:val="00505C59"/>
    <w:rsid w:val="00505E13"/>
    <w:rsid w:val="00505E50"/>
    <w:rsid w:val="00505E7D"/>
    <w:rsid w:val="00505EE3"/>
    <w:rsid w:val="00505FC3"/>
    <w:rsid w:val="00505FD0"/>
    <w:rsid w:val="00506015"/>
    <w:rsid w:val="00506215"/>
    <w:rsid w:val="005063ED"/>
    <w:rsid w:val="005064E6"/>
    <w:rsid w:val="0050655D"/>
    <w:rsid w:val="00506629"/>
    <w:rsid w:val="005067E3"/>
    <w:rsid w:val="00506D45"/>
    <w:rsid w:val="00506DE3"/>
    <w:rsid w:val="00506FAB"/>
    <w:rsid w:val="0050713E"/>
    <w:rsid w:val="0050716C"/>
    <w:rsid w:val="00507334"/>
    <w:rsid w:val="00507438"/>
    <w:rsid w:val="00507478"/>
    <w:rsid w:val="00507644"/>
    <w:rsid w:val="005076B0"/>
    <w:rsid w:val="005076E7"/>
    <w:rsid w:val="0050779A"/>
    <w:rsid w:val="00507A3E"/>
    <w:rsid w:val="00507AE7"/>
    <w:rsid w:val="00507B31"/>
    <w:rsid w:val="00507CC0"/>
    <w:rsid w:val="00507CE7"/>
    <w:rsid w:val="00507D76"/>
    <w:rsid w:val="00507F5A"/>
    <w:rsid w:val="00507FCE"/>
    <w:rsid w:val="005100A8"/>
    <w:rsid w:val="005100BC"/>
    <w:rsid w:val="00510121"/>
    <w:rsid w:val="00510199"/>
    <w:rsid w:val="005101CB"/>
    <w:rsid w:val="005104B3"/>
    <w:rsid w:val="005104CE"/>
    <w:rsid w:val="0051056C"/>
    <w:rsid w:val="005106FE"/>
    <w:rsid w:val="00510721"/>
    <w:rsid w:val="005107E8"/>
    <w:rsid w:val="005108A5"/>
    <w:rsid w:val="00510A60"/>
    <w:rsid w:val="00510D2E"/>
    <w:rsid w:val="00510D96"/>
    <w:rsid w:val="00510EA9"/>
    <w:rsid w:val="00510F40"/>
    <w:rsid w:val="00510FA8"/>
    <w:rsid w:val="005110C0"/>
    <w:rsid w:val="00511398"/>
    <w:rsid w:val="005114E6"/>
    <w:rsid w:val="00511503"/>
    <w:rsid w:val="005115C0"/>
    <w:rsid w:val="0051169A"/>
    <w:rsid w:val="0051180D"/>
    <w:rsid w:val="0051186C"/>
    <w:rsid w:val="005118FE"/>
    <w:rsid w:val="00511B42"/>
    <w:rsid w:val="00511F7E"/>
    <w:rsid w:val="005121CA"/>
    <w:rsid w:val="00512279"/>
    <w:rsid w:val="0051228F"/>
    <w:rsid w:val="00512325"/>
    <w:rsid w:val="0051242C"/>
    <w:rsid w:val="0051270C"/>
    <w:rsid w:val="0051284F"/>
    <w:rsid w:val="00512A43"/>
    <w:rsid w:val="00512A85"/>
    <w:rsid w:val="00512AA0"/>
    <w:rsid w:val="00512C7D"/>
    <w:rsid w:val="00512D7E"/>
    <w:rsid w:val="00512FC3"/>
    <w:rsid w:val="00513021"/>
    <w:rsid w:val="00513040"/>
    <w:rsid w:val="0051312D"/>
    <w:rsid w:val="0051332B"/>
    <w:rsid w:val="00513413"/>
    <w:rsid w:val="00513447"/>
    <w:rsid w:val="00513550"/>
    <w:rsid w:val="005137E9"/>
    <w:rsid w:val="005138F2"/>
    <w:rsid w:val="005139C2"/>
    <w:rsid w:val="00513B2E"/>
    <w:rsid w:val="00513C63"/>
    <w:rsid w:val="00513DD7"/>
    <w:rsid w:val="00514043"/>
    <w:rsid w:val="005141B7"/>
    <w:rsid w:val="0051436A"/>
    <w:rsid w:val="0051439C"/>
    <w:rsid w:val="0051443B"/>
    <w:rsid w:val="005144CB"/>
    <w:rsid w:val="00514636"/>
    <w:rsid w:val="005146C1"/>
    <w:rsid w:val="00514770"/>
    <w:rsid w:val="0051489A"/>
    <w:rsid w:val="005148F1"/>
    <w:rsid w:val="00514947"/>
    <w:rsid w:val="00514AE7"/>
    <w:rsid w:val="00514B8C"/>
    <w:rsid w:val="00514ECC"/>
    <w:rsid w:val="00515194"/>
    <w:rsid w:val="0051520D"/>
    <w:rsid w:val="00515431"/>
    <w:rsid w:val="005154AE"/>
    <w:rsid w:val="005155F7"/>
    <w:rsid w:val="005157BF"/>
    <w:rsid w:val="00515921"/>
    <w:rsid w:val="00515925"/>
    <w:rsid w:val="00515A06"/>
    <w:rsid w:val="00515B95"/>
    <w:rsid w:val="00515D8A"/>
    <w:rsid w:val="00515E56"/>
    <w:rsid w:val="00515F1B"/>
    <w:rsid w:val="00515F91"/>
    <w:rsid w:val="00516170"/>
    <w:rsid w:val="005162E3"/>
    <w:rsid w:val="0051642A"/>
    <w:rsid w:val="005164C7"/>
    <w:rsid w:val="0051657D"/>
    <w:rsid w:val="00516885"/>
    <w:rsid w:val="00516892"/>
    <w:rsid w:val="00516967"/>
    <w:rsid w:val="00516B4C"/>
    <w:rsid w:val="00516BB6"/>
    <w:rsid w:val="00516BCC"/>
    <w:rsid w:val="00516E29"/>
    <w:rsid w:val="00516EB1"/>
    <w:rsid w:val="00517181"/>
    <w:rsid w:val="00517215"/>
    <w:rsid w:val="0051759C"/>
    <w:rsid w:val="0051767F"/>
    <w:rsid w:val="0051768F"/>
    <w:rsid w:val="00517805"/>
    <w:rsid w:val="00517879"/>
    <w:rsid w:val="00517A37"/>
    <w:rsid w:val="00517A79"/>
    <w:rsid w:val="00517B03"/>
    <w:rsid w:val="00517F4D"/>
    <w:rsid w:val="005203B4"/>
    <w:rsid w:val="00520603"/>
    <w:rsid w:val="005207D1"/>
    <w:rsid w:val="00520831"/>
    <w:rsid w:val="005208D1"/>
    <w:rsid w:val="00520AA7"/>
    <w:rsid w:val="00520AE5"/>
    <w:rsid w:val="00520D27"/>
    <w:rsid w:val="00520D83"/>
    <w:rsid w:val="00520FCE"/>
    <w:rsid w:val="0052128F"/>
    <w:rsid w:val="0052144F"/>
    <w:rsid w:val="0052152E"/>
    <w:rsid w:val="0052153E"/>
    <w:rsid w:val="0052171A"/>
    <w:rsid w:val="00521910"/>
    <w:rsid w:val="00521A22"/>
    <w:rsid w:val="00521C5D"/>
    <w:rsid w:val="00521C95"/>
    <w:rsid w:val="00521E2C"/>
    <w:rsid w:val="00522119"/>
    <w:rsid w:val="00522324"/>
    <w:rsid w:val="00522331"/>
    <w:rsid w:val="0052235B"/>
    <w:rsid w:val="0052247E"/>
    <w:rsid w:val="005227C3"/>
    <w:rsid w:val="0052284B"/>
    <w:rsid w:val="00522A34"/>
    <w:rsid w:val="00522AFE"/>
    <w:rsid w:val="00522BDC"/>
    <w:rsid w:val="00522C48"/>
    <w:rsid w:val="00522C92"/>
    <w:rsid w:val="00522D09"/>
    <w:rsid w:val="00522D63"/>
    <w:rsid w:val="00522E94"/>
    <w:rsid w:val="00522E9E"/>
    <w:rsid w:val="00522F1A"/>
    <w:rsid w:val="00523274"/>
    <w:rsid w:val="005233DF"/>
    <w:rsid w:val="005236C1"/>
    <w:rsid w:val="005237DB"/>
    <w:rsid w:val="00523807"/>
    <w:rsid w:val="00523810"/>
    <w:rsid w:val="0052388C"/>
    <w:rsid w:val="005238B7"/>
    <w:rsid w:val="00523906"/>
    <w:rsid w:val="00523964"/>
    <w:rsid w:val="00523AAC"/>
    <w:rsid w:val="00523B84"/>
    <w:rsid w:val="00523C84"/>
    <w:rsid w:val="00523DE9"/>
    <w:rsid w:val="00523E2F"/>
    <w:rsid w:val="00523EC0"/>
    <w:rsid w:val="005240AB"/>
    <w:rsid w:val="005241BC"/>
    <w:rsid w:val="00524569"/>
    <w:rsid w:val="0052480B"/>
    <w:rsid w:val="00524928"/>
    <w:rsid w:val="00524956"/>
    <w:rsid w:val="00524D4C"/>
    <w:rsid w:val="00524D50"/>
    <w:rsid w:val="00524E0A"/>
    <w:rsid w:val="005252E9"/>
    <w:rsid w:val="005254B2"/>
    <w:rsid w:val="00525746"/>
    <w:rsid w:val="00525965"/>
    <w:rsid w:val="00525967"/>
    <w:rsid w:val="00525DF0"/>
    <w:rsid w:val="00525E56"/>
    <w:rsid w:val="00525F0F"/>
    <w:rsid w:val="0052603C"/>
    <w:rsid w:val="005260C0"/>
    <w:rsid w:val="005262CE"/>
    <w:rsid w:val="0052638D"/>
    <w:rsid w:val="0052651B"/>
    <w:rsid w:val="0052657C"/>
    <w:rsid w:val="00526601"/>
    <w:rsid w:val="00526606"/>
    <w:rsid w:val="005266AC"/>
    <w:rsid w:val="00526809"/>
    <w:rsid w:val="0052689D"/>
    <w:rsid w:val="005268C8"/>
    <w:rsid w:val="0052697A"/>
    <w:rsid w:val="00526995"/>
    <w:rsid w:val="00526A32"/>
    <w:rsid w:val="00526BCD"/>
    <w:rsid w:val="00526E96"/>
    <w:rsid w:val="005270A7"/>
    <w:rsid w:val="00527121"/>
    <w:rsid w:val="00527354"/>
    <w:rsid w:val="0052763C"/>
    <w:rsid w:val="0052765F"/>
    <w:rsid w:val="00527662"/>
    <w:rsid w:val="00527768"/>
    <w:rsid w:val="005278CA"/>
    <w:rsid w:val="00527A06"/>
    <w:rsid w:val="00527AED"/>
    <w:rsid w:val="00527CA7"/>
    <w:rsid w:val="00527DB7"/>
    <w:rsid w:val="00527F2D"/>
    <w:rsid w:val="00527F77"/>
    <w:rsid w:val="00527FA7"/>
    <w:rsid w:val="00527FED"/>
    <w:rsid w:val="0053030C"/>
    <w:rsid w:val="005303E8"/>
    <w:rsid w:val="00530623"/>
    <w:rsid w:val="0053073C"/>
    <w:rsid w:val="0053075C"/>
    <w:rsid w:val="00530890"/>
    <w:rsid w:val="005308BD"/>
    <w:rsid w:val="00530967"/>
    <w:rsid w:val="005309AC"/>
    <w:rsid w:val="005309F7"/>
    <w:rsid w:val="00530B0E"/>
    <w:rsid w:val="00530E9E"/>
    <w:rsid w:val="00530EAB"/>
    <w:rsid w:val="00530FB7"/>
    <w:rsid w:val="00530FE8"/>
    <w:rsid w:val="0053102F"/>
    <w:rsid w:val="00531173"/>
    <w:rsid w:val="005312EC"/>
    <w:rsid w:val="005316D7"/>
    <w:rsid w:val="00531955"/>
    <w:rsid w:val="00531B22"/>
    <w:rsid w:val="00531B41"/>
    <w:rsid w:val="00531C87"/>
    <w:rsid w:val="00531D76"/>
    <w:rsid w:val="00531DAB"/>
    <w:rsid w:val="00532111"/>
    <w:rsid w:val="005321A7"/>
    <w:rsid w:val="0053241E"/>
    <w:rsid w:val="00532431"/>
    <w:rsid w:val="005324DC"/>
    <w:rsid w:val="005325A1"/>
    <w:rsid w:val="00532677"/>
    <w:rsid w:val="00532707"/>
    <w:rsid w:val="00532775"/>
    <w:rsid w:val="00532813"/>
    <w:rsid w:val="00532884"/>
    <w:rsid w:val="0053297E"/>
    <w:rsid w:val="00532D46"/>
    <w:rsid w:val="00532DBA"/>
    <w:rsid w:val="00532DE5"/>
    <w:rsid w:val="00533030"/>
    <w:rsid w:val="005331AA"/>
    <w:rsid w:val="00533211"/>
    <w:rsid w:val="005332E5"/>
    <w:rsid w:val="005336CF"/>
    <w:rsid w:val="00533778"/>
    <w:rsid w:val="00533931"/>
    <w:rsid w:val="00533B09"/>
    <w:rsid w:val="00533C5D"/>
    <w:rsid w:val="00533FA6"/>
    <w:rsid w:val="005340FB"/>
    <w:rsid w:val="00534200"/>
    <w:rsid w:val="005343D2"/>
    <w:rsid w:val="005345BE"/>
    <w:rsid w:val="005346C0"/>
    <w:rsid w:val="00534911"/>
    <w:rsid w:val="0053491E"/>
    <w:rsid w:val="00534963"/>
    <w:rsid w:val="005349B7"/>
    <w:rsid w:val="005349E6"/>
    <w:rsid w:val="00534A29"/>
    <w:rsid w:val="00534BC3"/>
    <w:rsid w:val="00534C21"/>
    <w:rsid w:val="00534C4D"/>
    <w:rsid w:val="00534C64"/>
    <w:rsid w:val="00534C9F"/>
    <w:rsid w:val="00534CB3"/>
    <w:rsid w:val="00534CC5"/>
    <w:rsid w:val="00534E89"/>
    <w:rsid w:val="00535036"/>
    <w:rsid w:val="005354B6"/>
    <w:rsid w:val="005355A3"/>
    <w:rsid w:val="005355AA"/>
    <w:rsid w:val="005355C1"/>
    <w:rsid w:val="005356B6"/>
    <w:rsid w:val="005358AD"/>
    <w:rsid w:val="0053590D"/>
    <w:rsid w:val="00535A25"/>
    <w:rsid w:val="00535B0A"/>
    <w:rsid w:val="00535B2A"/>
    <w:rsid w:val="00535CE5"/>
    <w:rsid w:val="00535EBD"/>
    <w:rsid w:val="00535F00"/>
    <w:rsid w:val="00535FB7"/>
    <w:rsid w:val="00536301"/>
    <w:rsid w:val="0053641F"/>
    <w:rsid w:val="0053683B"/>
    <w:rsid w:val="00536A96"/>
    <w:rsid w:val="00536C11"/>
    <w:rsid w:val="00536C2D"/>
    <w:rsid w:val="00536C5F"/>
    <w:rsid w:val="00536C85"/>
    <w:rsid w:val="00536CAC"/>
    <w:rsid w:val="00536CCF"/>
    <w:rsid w:val="00536EE7"/>
    <w:rsid w:val="00537037"/>
    <w:rsid w:val="00537076"/>
    <w:rsid w:val="0053708C"/>
    <w:rsid w:val="005370AB"/>
    <w:rsid w:val="005370CD"/>
    <w:rsid w:val="005370D9"/>
    <w:rsid w:val="0053713C"/>
    <w:rsid w:val="00537201"/>
    <w:rsid w:val="0053723F"/>
    <w:rsid w:val="00537319"/>
    <w:rsid w:val="00537345"/>
    <w:rsid w:val="0053744C"/>
    <w:rsid w:val="00537514"/>
    <w:rsid w:val="00537684"/>
    <w:rsid w:val="005376D1"/>
    <w:rsid w:val="005377EE"/>
    <w:rsid w:val="005377EF"/>
    <w:rsid w:val="00537912"/>
    <w:rsid w:val="0053793B"/>
    <w:rsid w:val="005379B7"/>
    <w:rsid w:val="00537CB5"/>
    <w:rsid w:val="00537D6E"/>
    <w:rsid w:val="00537D87"/>
    <w:rsid w:val="00537F06"/>
    <w:rsid w:val="005401FF"/>
    <w:rsid w:val="0054036F"/>
    <w:rsid w:val="0054045E"/>
    <w:rsid w:val="0054047B"/>
    <w:rsid w:val="00540540"/>
    <w:rsid w:val="005405B6"/>
    <w:rsid w:val="0054065D"/>
    <w:rsid w:val="005407F0"/>
    <w:rsid w:val="00540982"/>
    <w:rsid w:val="00540AFA"/>
    <w:rsid w:val="00540E82"/>
    <w:rsid w:val="00540EC9"/>
    <w:rsid w:val="00540F04"/>
    <w:rsid w:val="005411A9"/>
    <w:rsid w:val="005411FC"/>
    <w:rsid w:val="0054139F"/>
    <w:rsid w:val="0054155F"/>
    <w:rsid w:val="00541753"/>
    <w:rsid w:val="005417DA"/>
    <w:rsid w:val="005417FD"/>
    <w:rsid w:val="00541A77"/>
    <w:rsid w:val="00541AEF"/>
    <w:rsid w:val="00541D5C"/>
    <w:rsid w:val="00542050"/>
    <w:rsid w:val="00542157"/>
    <w:rsid w:val="00542186"/>
    <w:rsid w:val="00542333"/>
    <w:rsid w:val="00542586"/>
    <w:rsid w:val="00542610"/>
    <w:rsid w:val="005426DB"/>
    <w:rsid w:val="005427CD"/>
    <w:rsid w:val="00542919"/>
    <w:rsid w:val="00542960"/>
    <w:rsid w:val="00542975"/>
    <w:rsid w:val="00542A1D"/>
    <w:rsid w:val="00542B7C"/>
    <w:rsid w:val="00542BEE"/>
    <w:rsid w:val="00542C14"/>
    <w:rsid w:val="00542C9E"/>
    <w:rsid w:val="00542CBE"/>
    <w:rsid w:val="00542E05"/>
    <w:rsid w:val="0054300D"/>
    <w:rsid w:val="00543043"/>
    <w:rsid w:val="00543171"/>
    <w:rsid w:val="00543173"/>
    <w:rsid w:val="0054322F"/>
    <w:rsid w:val="00543492"/>
    <w:rsid w:val="00543634"/>
    <w:rsid w:val="005436B0"/>
    <w:rsid w:val="005436D2"/>
    <w:rsid w:val="005437CC"/>
    <w:rsid w:val="00543844"/>
    <w:rsid w:val="005439CB"/>
    <w:rsid w:val="00543A14"/>
    <w:rsid w:val="00543BCF"/>
    <w:rsid w:val="00543C45"/>
    <w:rsid w:val="00543CBB"/>
    <w:rsid w:val="00543E5C"/>
    <w:rsid w:val="00543EC1"/>
    <w:rsid w:val="00543F13"/>
    <w:rsid w:val="00544139"/>
    <w:rsid w:val="005441D5"/>
    <w:rsid w:val="00544347"/>
    <w:rsid w:val="005443AA"/>
    <w:rsid w:val="005443B8"/>
    <w:rsid w:val="005444FB"/>
    <w:rsid w:val="00544665"/>
    <w:rsid w:val="00544707"/>
    <w:rsid w:val="0054479C"/>
    <w:rsid w:val="00544839"/>
    <w:rsid w:val="005448E5"/>
    <w:rsid w:val="0054499A"/>
    <w:rsid w:val="005449E7"/>
    <w:rsid w:val="00544BB0"/>
    <w:rsid w:val="00544C51"/>
    <w:rsid w:val="00544D09"/>
    <w:rsid w:val="00544E3E"/>
    <w:rsid w:val="00544E43"/>
    <w:rsid w:val="00544EBE"/>
    <w:rsid w:val="005450C5"/>
    <w:rsid w:val="00545158"/>
    <w:rsid w:val="00545363"/>
    <w:rsid w:val="00545488"/>
    <w:rsid w:val="0054574E"/>
    <w:rsid w:val="00545948"/>
    <w:rsid w:val="00545958"/>
    <w:rsid w:val="00545A0D"/>
    <w:rsid w:val="00545D1C"/>
    <w:rsid w:val="00545E67"/>
    <w:rsid w:val="00546055"/>
    <w:rsid w:val="00546154"/>
    <w:rsid w:val="005462BA"/>
    <w:rsid w:val="00546320"/>
    <w:rsid w:val="0054636C"/>
    <w:rsid w:val="0054648D"/>
    <w:rsid w:val="0054670B"/>
    <w:rsid w:val="00546826"/>
    <w:rsid w:val="00546836"/>
    <w:rsid w:val="005469F9"/>
    <w:rsid w:val="00546B6D"/>
    <w:rsid w:val="00546B7B"/>
    <w:rsid w:val="00546B9B"/>
    <w:rsid w:val="00546C35"/>
    <w:rsid w:val="00546DAE"/>
    <w:rsid w:val="00546E33"/>
    <w:rsid w:val="00546F1E"/>
    <w:rsid w:val="005470C9"/>
    <w:rsid w:val="005471D8"/>
    <w:rsid w:val="0054720D"/>
    <w:rsid w:val="0054758C"/>
    <w:rsid w:val="0054784E"/>
    <w:rsid w:val="00547864"/>
    <w:rsid w:val="00547976"/>
    <w:rsid w:val="00547C0E"/>
    <w:rsid w:val="00547D61"/>
    <w:rsid w:val="00547ED1"/>
    <w:rsid w:val="00547F07"/>
    <w:rsid w:val="0055003E"/>
    <w:rsid w:val="00550161"/>
    <w:rsid w:val="005503C7"/>
    <w:rsid w:val="0055049D"/>
    <w:rsid w:val="005505D3"/>
    <w:rsid w:val="005505E0"/>
    <w:rsid w:val="00550605"/>
    <w:rsid w:val="00550620"/>
    <w:rsid w:val="005506C2"/>
    <w:rsid w:val="00550720"/>
    <w:rsid w:val="005508F8"/>
    <w:rsid w:val="00550994"/>
    <w:rsid w:val="00550A8F"/>
    <w:rsid w:val="00550C85"/>
    <w:rsid w:val="00550E79"/>
    <w:rsid w:val="00551163"/>
    <w:rsid w:val="005512E6"/>
    <w:rsid w:val="005513C8"/>
    <w:rsid w:val="0055151D"/>
    <w:rsid w:val="005515C0"/>
    <w:rsid w:val="005517BD"/>
    <w:rsid w:val="0055191E"/>
    <w:rsid w:val="0055197E"/>
    <w:rsid w:val="00551B88"/>
    <w:rsid w:val="00551CAA"/>
    <w:rsid w:val="0055216A"/>
    <w:rsid w:val="005522AD"/>
    <w:rsid w:val="0055239E"/>
    <w:rsid w:val="005525E8"/>
    <w:rsid w:val="005525FC"/>
    <w:rsid w:val="005526E6"/>
    <w:rsid w:val="0055271A"/>
    <w:rsid w:val="00552749"/>
    <w:rsid w:val="00552998"/>
    <w:rsid w:val="00552A45"/>
    <w:rsid w:val="00552A70"/>
    <w:rsid w:val="00552C1D"/>
    <w:rsid w:val="005530A7"/>
    <w:rsid w:val="0055347D"/>
    <w:rsid w:val="0055355F"/>
    <w:rsid w:val="00553602"/>
    <w:rsid w:val="005539D2"/>
    <w:rsid w:val="00553E59"/>
    <w:rsid w:val="00554044"/>
    <w:rsid w:val="0055405D"/>
    <w:rsid w:val="00554084"/>
    <w:rsid w:val="005540D2"/>
    <w:rsid w:val="005540E4"/>
    <w:rsid w:val="00554135"/>
    <w:rsid w:val="00554261"/>
    <w:rsid w:val="00554263"/>
    <w:rsid w:val="005543FB"/>
    <w:rsid w:val="00554541"/>
    <w:rsid w:val="005545B4"/>
    <w:rsid w:val="005545E9"/>
    <w:rsid w:val="0055464F"/>
    <w:rsid w:val="005546A2"/>
    <w:rsid w:val="00554A9E"/>
    <w:rsid w:val="00554AB1"/>
    <w:rsid w:val="00554B1C"/>
    <w:rsid w:val="00554BCD"/>
    <w:rsid w:val="00554D6D"/>
    <w:rsid w:val="00554E1F"/>
    <w:rsid w:val="00554FB5"/>
    <w:rsid w:val="00554FF8"/>
    <w:rsid w:val="00555047"/>
    <w:rsid w:val="00555126"/>
    <w:rsid w:val="005554D9"/>
    <w:rsid w:val="005555C6"/>
    <w:rsid w:val="005556B1"/>
    <w:rsid w:val="00555A0E"/>
    <w:rsid w:val="00555B06"/>
    <w:rsid w:val="00555BF1"/>
    <w:rsid w:val="00555C1D"/>
    <w:rsid w:val="00555C33"/>
    <w:rsid w:val="00555D6C"/>
    <w:rsid w:val="00556358"/>
    <w:rsid w:val="0055654D"/>
    <w:rsid w:val="0055689E"/>
    <w:rsid w:val="005568A1"/>
    <w:rsid w:val="00556AD2"/>
    <w:rsid w:val="00556AF4"/>
    <w:rsid w:val="00556C55"/>
    <w:rsid w:val="00556DE2"/>
    <w:rsid w:val="00556F55"/>
    <w:rsid w:val="00557053"/>
    <w:rsid w:val="005570B9"/>
    <w:rsid w:val="005570BC"/>
    <w:rsid w:val="005571D2"/>
    <w:rsid w:val="005572FF"/>
    <w:rsid w:val="00557520"/>
    <w:rsid w:val="005576B8"/>
    <w:rsid w:val="00557784"/>
    <w:rsid w:val="00557945"/>
    <w:rsid w:val="00557AF0"/>
    <w:rsid w:val="00557B09"/>
    <w:rsid w:val="00557B82"/>
    <w:rsid w:val="00557C5B"/>
    <w:rsid w:val="00557F3E"/>
    <w:rsid w:val="00560019"/>
    <w:rsid w:val="005601E5"/>
    <w:rsid w:val="005603ED"/>
    <w:rsid w:val="005606BC"/>
    <w:rsid w:val="005607D2"/>
    <w:rsid w:val="00560913"/>
    <w:rsid w:val="00560C58"/>
    <w:rsid w:val="00560D16"/>
    <w:rsid w:val="00560E25"/>
    <w:rsid w:val="00560EBF"/>
    <w:rsid w:val="0056102A"/>
    <w:rsid w:val="00561055"/>
    <w:rsid w:val="00561199"/>
    <w:rsid w:val="005613E7"/>
    <w:rsid w:val="0056146C"/>
    <w:rsid w:val="0056146D"/>
    <w:rsid w:val="0056148A"/>
    <w:rsid w:val="00561504"/>
    <w:rsid w:val="005616C8"/>
    <w:rsid w:val="005617E7"/>
    <w:rsid w:val="00561863"/>
    <w:rsid w:val="00561B29"/>
    <w:rsid w:val="00561BE2"/>
    <w:rsid w:val="00561C60"/>
    <w:rsid w:val="00561CDD"/>
    <w:rsid w:val="00561E83"/>
    <w:rsid w:val="00561FEA"/>
    <w:rsid w:val="0056212C"/>
    <w:rsid w:val="00562141"/>
    <w:rsid w:val="005623BF"/>
    <w:rsid w:val="0056248D"/>
    <w:rsid w:val="005626A5"/>
    <w:rsid w:val="005626BF"/>
    <w:rsid w:val="00562822"/>
    <w:rsid w:val="00562934"/>
    <w:rsid w:val="00562D32"/>
    <w:rsid w:val="00562D39"/>
    <w:rsid w:val="00562EE1"/>
    <w:rsid w:val="0056318C"/>
    <w:rsid w:val="00563271"/>
    <w:rsid w:val="005632BB"/>
    <w:rsid w:val="00563757"/>
    <w:rsid w:val="0056378C"/>
    <w:rsid w:val="00563862"/>
    <w:rsid w:val="005638B1"/>
    <w:rsid w:val="005640C7"/>
    <w:rsid w:val="005642C6"/>
    <w:rsid w:val="0056441C"/>
    <w:rsid w:val="00564494"/>
    <w:rsid w:val="005644F1"/>
    <w:rsid w:val="00564509"/>
    <w:rsid w:val="005645C5"/>
    <w:rsid w:val="0056490B"/>
    <w:rsid w:val="00564B7C"/>
    <w:rsid w:val="00564CF8"/>
    <w:rsid w:val="00564CFB"/>
    <w:rsid w:val="00564D7F"/>
    <w:rsid w:val="00564E79"/>
    <w:rsid w:val="0056501F"/>
    <w:rsid w:val="005653A3"/>
    <w:rsid w:val="005653FE"/>
    <w:rsid w:val="0056542D"/>
    <w:rsid w:val="005656B1"/>
    <w:rsid w:val="005657E3"/>
    <w:rsid w:val="00565871"/>
    <w:rsid w:val="005659A0"/>
    <w:rsid w:val="00565B70"/>
    <w:rsid w:val="00565C81"/>
    <w:rsid w:val="00565CBF"/>
    <w:rsid w:val="00565D1C"/>
    <w:rsid w:val="00565E65"/>
    <w:rsid w:val="00565E94"/>
    <w:rsid w:val="00565F06"/>
    <w:rsid w:val="005661FC"/>
    <w:rsid w:val="0056623D"/>
    <w:rsid w:val="005666A4"/>
    <w:rsid w:val="00566814"/>
    <w:rsid w:val="005669C2"/>
    <w:rsid w:val="005669F6"/>
    <w:rsid w:val="00566B26"/>
    <w:rsid w:val="00566B41"/>
    <w:rsid w:val="00566B80"/>
    <w:rsid w:val="00566BC9"/>
    <w:rsid w:val="00566D52"/>
    <w:rsid w:val="00566D67"/>
    <w:rsid w:val="00566ED1"/>
    <w:rsid w:val="00566ED8"/>
    <w:rsid w:val="00567138"/>
    <w:rsid w:val="005671D6"/>
    <w:rsid w:val="005671F2"/>
    <w:rsid w:val="00567269"/>
    <w:rsid w:val="00567327"/>
    <w:rsid w:val="0056735A"/>
    <w:rsid w:val="00567492"/>
    <w:rsid w:val="00567654"/>
    <w:rsid w:val="00567770"/>
    <w:rsid w:val="005677A1"/>
    <w:rsid w:val="005677A8"/>
    <w:rsid w:val="00567877"/>
    <w:rsid w:val="0056791D"/>
    <w:rsid w:val="00567969"/>
    <w:rsid w:val="00567987"/>
    <w:rsid w:val="005679A5"/>
    <w:rsid w:val="00567C07"/>
    <w:rsid w:val="00567C4C"/>
    <w:rsid w:val="00567F33"/>
    <w:rsid w:val="00567FFB"/>
    <w:rsid w:val="0057002A"/>
    <w:rsid w:val="00570098"/>
    <w:rsid w:val="005701B7"/>
    <w:rsid w:val="005702F8"/>
    <w:rsid w:val="00570408"/>
    <w:rsid w:val="00570447"/>
    <w:rsid w:val="0057059E"/>
    <w:rsid w:val="00570651"/>
    <w:rsid w:val="00570690"/>
    <w:rsid w:val="0057076B"/>
    <w:rsid w:val="005708AE"/>
    <w:rsid w:val="005708BC"/>
    <w:rsid w:val="005709B1"/>
    <w:rsid w:val="00570AE8"/>
    <w:rsid w:val="00570B61"/>
    <w:rsid w:val="00570BA4"/>
    <w:rsid w:val="005711B4"/>
    <w:rsid w:val="005712BA"/>
    <w:rsid w:val="00571346"/>
    <w:rsid w:val="00571373"/>
    <w:rsid w:val="00571392"/>
    <w:rsid w:val="0057140C"/>
    <w:rsid w:val="00571415"/>
    <w:rsid w:val="005715D3"/>
    <w:rsid w:val="00571696"/>
    <w:rsid w:val="00571962"/>
    <w:rsid w:val="00571A11"/>
    <w:rsid w:val="00571D39"/>
    <w:rsid w:val="00571EAA"/>
    <w:rsid w:val="00571F03"/>
    <w:rsid w:val="00571F60"/>
    <w:rsid w:val="005721E3"/>
    <w:rsid w:val="00572286"/>
    <w:rsid w:val="00572305"/>
    <w:rsid w:val="0057238A"/>
    <w:rsid w:val="00572733"/>
    <w:rsid w:val="00572801"/>
    <w:rsid w:val="00572878"/>
    <w:rsid w:val="00572BE6"/>
    <w:rsid w:val="00572D6C"/>
    <w:rsid w:val="00572EBA"/>
    <w:rsid w:val="00573122"/>
    <w:rsid w:val="0057313E"/>
    <w:rsid w:val="00573255"/>
    <w:rsid w:val="00573280"/>
    <w:rsid w:val="00573366"/>
    <w:rsid w:val="00573490"/>
    <w:rsid w:val="0057362B"/>
    <w:rsid w:val="005736EE"/>
    <w:rsid w:val="0057378F"/>
    <w:rsid w:val="005739E4"/>
    <w:rsid w:val="00573A21"/>
    <w:rsid w:val="00573C14"/>
    <w:rsid w:val="00573CE2"/>
    <w:rsid w:val="00573DF9"/>
    <w:rsid w:val="00573E73"/>
    <w:rsid w:val="00574035"/>
    <w:rsid w:val="005740A7"/>
    <w:rsid w:val="005743C7"/>
    <w:rsid w:val="0057448D"/>
    <w:rsid w:val="00574572"/>
    <w:rsid w:val="005745B8"/>
    <w:rsid w:val="00574657"/>
    <w:rsid w:val="00574685"/>
    <w:rsid w:val="005749D6"/>
    <w:rsid w:val="00574C1F"/>
    <w:rsid w:val="00574C3E"/>
    <w:rsid w:val="0057524D"/>
    <w:rsid w:val="005752DC"/>
    <w:rsid w:val="0057536C"/>
    <w:rsid w:val="0057538E"/>
    <w:rsid w:val="0057550C"/>
    <w:rsid w:val="0057574A"/>
    <w:rsid w:val="00575913"/>
    <w:rsid w:val="00575BDA"/>
    <w:rsid w:val="00575C50"/>
    <w:rsid w:val="00576037"/>
    <w:rsid w:val="005760CF"/>
    <w:rsid w:val="00576230"/>
    <w:rsid w:val="0057642E"/>
    <w:rsid w:val="00576605"/>
    <w:rsid w:val="005766A4"/>
    <w:rsid w:val="0057686A"/>
    <w:rsid w:val="0057687E"/>
    <w:rsid w:val="005769EF"/>
    <w:rsid w:val="00576A91"/>
    <w:rsid w:val="00576CBF"/>
    <w:rsid w:val="0057713B"/>
    <w:rsid w:val="00577278"/>
    <w:rsid w:val="00577305"/>
    <w:rsid w:val="00577506"/>
    <w:rsid w:val="005775EA"/>
    <w:rsid w:val="00577667"/>
    <w:rsid w:val="0057768B"/>
    <w:rsid w:val="005777C6"/>
    <w:rsid w:val="005777EE"/>
    <w:rsid w:val="00577A36"/>
    <w:rsid w:val="00577A9E"/>
    <w:rsid w:val="00577B66"/>
    <w:rsid w:val="00577D1E"/>
    <w:rsid w:val="00577D26"/>
    <w:rsid w:val="00577DCD"/>
    <w:rsid w:val="00577EA9"/>
    <w:rsid w:val="00580026"/>
    <w:rsid w:val="0058015F"/>
    <w:rsid w:val="00580183"/>
    <w:rsid w:val="00580218"/>
    <w:rsid w:val="00580419"/>
    <w:rsid w:val="0058073D"/>
    <w:rsid w:val="0058085C"/>
    <w:rsid w:val="00580938"/>
    <w:rsid w:val="00580B03"/>
    <w:rsid w:val="00580EC3"/>
    <w:rsid w:val="00580FC9"/>
    <w:rsid w:val="00580FF2"/>
    <w:rsid w:val="0058106A"/>
    <w:rsid w:val="0058110A"/>
    <w:rsid w:val="00581128"/>
    <w:rsid w:val="0058116C"/>
    <w:rsid w:val="00581244"/>
    <w:rsid w:val="005812A6"/>
    <w:rsid w:val="00581745"/>
    <w:rsid w:val="0058185C"/>
    <w:rsid w:val="00581906"/>
    <w:rsid w:val="00581C23"/>
    <w:rsid w:val="00581D7B"/>
    <w:rsid w:val="005821EB"/>
    <w:rsid w:val="00582620"/>
    <w:rsid w:val="005828BD"/>
    <w:rsid w:val="00582A0B"/>
    <w:rsid w:val="00582B25"/>
    <w:rsid w:val="00582D96"/>
    <w:rsid w:val="00582F00"/>
    <w:rsid w:val="00582F90"/>
    <w:rsid w:val="00583004"/>
    <w:rsid w:val="0058302F"/>
    <w:rsid w:val="0058303C"/>
    <w:rsid w:val="00583160"/>
    <w:rsid w:val="00583215"/>
    <w:rsid w:val="0058321E"/>
    <w:rsid w:val="00583449"/>
    <w:rsid w:val="00583452"/>
    <w:rsid w:val="005835DD"/>
    <w:rsid w:val="00583631"/>
    <w:rsid w:val="005837BA"/>
    <w:rsid w:val="005837E0"/>
    <w:rsid w:val="0058380A"/>
    <w:rsid w:val="00583960"/>
    <w:rsid w:val="00583984"/>
    <w:rsid w:val="00583B24"/>
    <w:rsid w:val="00583C8D"/>
    <w:rsid w:val="00583DFC"/>
    <w:rsid w:val="00583E72"/>
    <w:rsid w:val="005843C6"/>
    <w:rsid w:val="0058463D"/>
    <w:rsid w:val="00584826"/>
    <w:rsid w:val="005849F3"/>
    <w:rsid w:val="00584A33"/>
    <w:rsid w:val="00584A82"/>
    <w:rsid w:val="00584BA2"/>
    <w:rsid w:val="00584EE2"/>
    <w:rsid w:val="00584EFC"/>
    <w:rsid w:val="00585008"/>
    <w:rsid w:val="005850EB"/>
    <w:rsid w:val="00585182"/>
    <w:rsid w:val="0058518F"/>
    <w:rsid w:val="005852C1"/>
    <w:rsid w:val="00585303"/>
    <w:rsid w:val="005855CA"/>
    <w:rsid w:val="005855F2"/>
    <w:rsid w:val="0058598E"/>
    <w:rsid w:val="00585ACA"/>
    <w:rsid w:val="00585B83"/>
    <w:rsid w:val="00585CE2"/>
    <w:rsid w:val="00585DCC"/>
    <w:rsid w:val="00585E21"/>
    <w:rsid w:val="00585E86"/>
    <w:rsid w:val="00585F79"/>
    <w:rsid w:val="00585F95"/>
    <w:rsid w:val="00586084"/>
    <w:rsid w:val="0058619B"/>
    <w:rsid w:val="00586642"/>
    <w:rsid w:val="00586687"/>
    <w:rsid w:val="00586838"/>
    <w:rsid w:val="005868A8"/>
    <w:rsid w:val="00586A31"/>
    <w:rsid w:val="00586C54"/>
    <w:rsid w:val="00586C93"/>
    <w:rsid w:val="00586DDB"/>
    <w:rsid w:val="00586E45"/>
    <w:rsid w:val="00586F43"/>
    <w:rsid w:val="00586FFF"/>
    <w:rsid w:val="00587174"/>
    <w:rsid w:val="005871BA"/>
    <w:rsid w:val="00587201"/>
    <w:rsid w:val="00587291"/>
    <w:rsid w:val="0058730B"/>
    <w:rsid w:val="00587667"/>
    <w:rsid w:val="0058789D"/>
    <w:rsid w:val="00587934"/>
    <w:rsid w:val="00587943"/>
    <w:rsid w:val="00587A2E"/>
    <w:rsid w:val="00587C2E"/>
    <w:rsid w:val="00587CA1"/>
    <w:rsid w:val="00587DA7"/>
    <w:rsid w:val="00587DE4"/>
    <w:rsid w:val="00587E2B"/>
    <w:rsid w:val="00587F12"/>
    <w:rsid w:val="00587F2E"/>
    <w:rsid w:val="00587F4C"/>
    <w:rsid w:val="00590083"/>
    <w:rsid w:val="0059017F"/>
    <w:rsid w:val="0059043F"/>
    <w:rsid w:val="005907FA"/>
    <w:rsid w:val="005907FF"/>
    <w:rsid w:val="005908E6"/>
    <w:rsid w:val="00590907"/>
    <w:rsid w:val="00590A56"/>
    <w:rsid w:val="00590A57"/>
    <w:rsid w:val="00590A9A"/>
    <w:rsid w:val="00590BE1"/>
    <w:rsid w:val="00590DA7"/>
    <w:rsid w:val="00590EAB"/>
    <w:rsid w:val="00590EE4"/>
    <w:rsid w:val="005910DB"/>
    <w:rsid w:val="005910F0"/>
    <w:rsid w:val="005911DC"/>
    <w:rsid w:val="005914A1"/>
    <w:rsid w:val="005914E1"/>
    <w:rsid w:val="005915A2"/>
    <w:rsid w:val="00591772"/>
    <w:rsid w:val="005917DA"/>
    <w:rsid w:val="00591BCF"/>
    <w:rsid w:val="00591CB7"/>
    <w:rsid w:val="00591F64"/>
    <w:rsid w:val="00592079"/>
    <w:rsid w:val="00592313"/>
    <w:rsid w:val="00592358"/>
    <w:rsid w:val="00592564"/>
    <w:rsid w:val="00592669"/>
    <w:rsid w:val="0059267B"/>
    <w:rsid w:val="00592741"/>
    <w:rsid w:val="00592755"/>
    <w:rsid w:val="005929DB"/>
    <w:rsid w:val="00592AE7"/>
    <w:rsid w:val="00592D2A"/>
    <w:rsid w:val="00592F2B"/>
    <w:rsid w:val="00592FB7"/>
    <w:rsid w:val="005933CA"/>
    <w:rsid w:val="0059345D"/>
    <w:rsid w:val="005934C5"/>
    <w:rsid w:val="00593710"/>
    <w:rsid w:val="00593872"/>
    <w:rsid w:val="0059387D"/>
    <w:rsid w:val="00593ABF"/>
    <w:rsid w:val="00593BE5"/>
    <w:rsid w:val="00593E25"/>
    <w:rsid w:val="005940FF"/>
    <w:rsid w:val="0059421D"/>
    <w:rsid w:val="0059431E"/>
    <w:rsid w:val="00594589"/>
    <w:rsid w:val="0059469D"/>
    <w:rsid w:val="005948C8"/>
    <w:rsid w:val="005948FA"/>
    <w:rsid w:val="00594A52"/>
    <w:rsid w:val="00594BEC"/>
    <w:rsid w:val="00594F78"/>
    <w:rsid w:val="0059506E"/>
    <w:rsid w:val="00595312"/>
    <w:rsid w:val="0059538E"/>
    <w:rsid w:val="0059542B"/>
    <w:rsid w:val="00595600"/>
    <w:rsid w:val="00595703"/>
    <w:rsid w:val="00595708"/>
    <w:rsid w:val="00595807"/>
    <w:rsid w:val="00595839"/>
    <w:rsid w:val="005959E0"/>
    <w:rsid w:val="00595A80"/>
    <w:rsid w:val="00595B38"/>
    <w:rsid w:val="00595CBB"/>
    <w:rsid w:val="00595CD6"/>
    <w:rsid w:val="00595CEE"/>
    <w:rsid w:val="00595D5E"/>
    <w:rsid w:val="00595D89"/>
    <w:rsid w:val="00595EF3"/>
    <w:rsid w:val="00595F88"/>
    <w:rsid w:val="00595FA2"/>
    <w:rsid w:val="00595FEB"/>
    <w:rsid w:val="005961F7"/>
    <w:rsid w:val="005962F0"/>
    <w:rsid w:val="00596327"/>
    <w:rsid w:val="005963E0"/>
    <w:rsid w:val="00596421"/>
    <w:rsid w:val="00596432"/>
    <w:rsid w:val="005964B2"/>
    <w:rsid w:val="005964D5"/>
    <w:rsid w:val="0059653A"/>
    <w:rsid w:val="00596550"/>
    <w:rsid w:val="00596559"/>
    <w:rsid w:val="005965BA"/>
    <w:rsid w:val="0059680E"/>
    <w:rsid w:val="005969A0"/>
    <w:rsid w:val="005969A4"/>
    <w:rsid w:val="00596AD1"/>
    <w:rsid w:val="00596CEE"/>
    <w:rsid w:val="00596D4A"/>
    <w:rsid w:val="00596FA0"/>
    <w:rsid w:val="0059712F"/>
    <w:rsid w:val="0059728A"/>
    <w:rsid w:val="00597563"/>
    <w:rsid w:val="0059759B"/>
    <w:rsid w:val="005976DB"/>
    <w:rsid w:val="0059772B"/>
    <w:rsid w:val="005977E6"/>
    <w:rsid w:val="00597906"/>
    <w:rsid w:val="00597A50"/>
    <w:rsid w:val="00597D74"/>
    <w:rsid w:val="00597DDD"/>
    <w:rsid w:val="00597E1C"/>
    <w:rsid w:val="00597EB4"/>
    <w:rsid w:val="005A01AD"/>
    <w:rsid w:val="005A0226"/>
    <w:rsid w:val="005A056D"/>
    <w:rsid w:val="005A0787"/>
    <w:rsid w:val="005A0805"/>
    <w:rsid w:val="005A092B"/>
    <w:rsid w:val="005A0A0D"/>
    <w:rsid w:val="005A0CEA"/>
    <w:rsid w:val="005A0D8D"/>
    <w:rsid w:val="005A0E02"/>
    <w:rsid w:val="005A0FFC"/>
    <w:rsid w:val="005A1246"/>
    <w:rsid w:val="005A12CA"/>
    <w:rsid w:val="005A12F1"/>
    <w:rsid w:val="005A13BF"/>
    <w:rsid w:val="005A1571"/>
    <w:rsid w:val="005A15CA"/>
    <w:rsid w:val="005A1622"/>
    <w:rsid w:val="005A16DB"/>
    <w:rsid w:val="005A17C4"/>
    <w:rsid w:val="005A17DA"/>
    <w:rsid w:val="005A1C47"/>
    <w:rsid w:val="005A1CA7"/>
    <w:rsid w:val="005A1CC0"/>
    <w:rsid w:val="005A1DFB"/>
    <w:rsid w:val="005A2212"/>
    <w:rsid w:val="005A229D"/>
    <w:rsid w:val="005A22DA"/>
    <w:rsid w:val="005A2318"/>
    <w:rsid w:val="005A2391"/>
    <w:rsid w:val="005A264A"/>
    <w:rsid w:val="005A2A35"/>
    <w:rsid w:val="005A2F34"/>
    <w:rsid w:val="005A2FF9"/>
    <w:rsid w:val="005A311E"/>
    <w:rsid w:val="005A328A"/>
    <w:rsid w:val="005A332B"/>
    <w:rsid w:val="005A33B7"/>
    <w:rsid w:val="005A3407"/>
    <w:rsid w:val="005A35A4"/>
    <w:rsid w:val="005A35D8"/>
    <w:rsid w:val="005A3633"/>
    <w:rsid w:val="005A3672"/>
    <w:rsid w:val="005A3802"/>
    <w:rsid w:val="005A3960"/>
    <w:rsid w:val="005A3A41"/>
    <w:rsid w:val="005A3A6C"/>
    <w:rsid w:val="005A3CBF"/>
    <w:rsid w:val="005A3E0E"/>
    <w:rsid w:val="005A3E40"/>
    <w:rsid w:val="005A3E51"/>
    <w:rsid w:val="005A3F27"/>
    <w:rsid w:val="005A3F9F"/>
    <w:rsid w:val="005A418C"/>
    <w:rsid w:val="005A4473"/>
    <w:rsid w:val="005A4485"/>
    <w:rsid w:val="005A44D2"/>
    <w:rsid w:val="005A45AA"/>
    <w:rsid w:val="005A478E"/>
    <w:rsid w:val="005A48CD"/>
    <w:rsid w:val="005A492E"/>
    <w:rsid w:val="005A494B"/>
    <w:rsid w:val="005A4980"/>
    <w:rsid w:val="005A4C7A"/>
    <w:rsid w:val="005A4DCE"/>
    <w:rsid w:val="005A4DE4"/>
    <w:rsid w:val="005A5077"/>
    <w:rsid w:val="005A51FA"/>
    <w:rsid w:val="005A5267"/>
    <w:rsid w:val="005A537E"/>
    <w:rsid w:val="005A5584"/>
    <w:rsid w:val="005A55DF"/>
    <w:rsid w:val="005A5721"/>
    <w:rsid w:val="005A58DC"/>
    <w:rsid w:val="005A5942"/>
    <w:rsid w:val="005A59D9"/>
    <w:rsid w:val="005A5B1C"/>
    <w:rsid w:val="005A5B9F"/>
    <w:rsid w:val="005A5BD1"/>
    <w:rsid w:val="005A5DCE"/>
    <w:rsid w:val="005A5EC5"/>
    <w:rsid w:val="005A5F48"/>
    <w:rsid w:val="005A5FC3"/>
    <w:rsid w:val="005A5FFB"/>
    <w:rsid w:val="005A60C2"/>
    <w:rsid w:val="005A60E0"/>
    <w:rsid w:val="005A62E8"/>
    <w:rsid w:val="005A63C2"/>
    <w:rsid w:val="005A6521"/>
    <w:rsid w:val="005A67C3"/>
    <w:rsid w:val="005A6872"/>
    <w:rsid w:val="005A692B"/>
    <w:rsid w:val="005A6AF5"/>
    <w:rsid w:val="005A6BFB"/>
    <w:rsid w:val="005A6DE9"/>
    <w:rsid w:val="005A6F6F"/>
    <w:rsid w:val="005A7052"/>
    <w:rsid w:val="005A7099"/>
    <w:rsid w:val="005A711E"/>
    <w:rsid w:val="005A7234"/>
    <w:rsid w:val="005A726E"/>
    <w:rsid w:val="005A737D"/>
    <w:rsid w:val="005A7501"/>
    <w:rsid w:val="005A799B"/>
    <w:rsid w:val="005A7A80"/>
    <w:rsid w:val="005A7ADC"/>
    <w:rsid w:val="005A7B26"/>
    <w:rsid w:val="005A7B7F"/>
    <w:rsid w:val="005A7C29"/>
    <w:rsid w:val="005A7D63"/>
    <w:rsid w:val="005A7EED"/>
    <w:rsid w:val="005B001D"/>
    <w:rsid w:val="005B00D1"/>
    <w:rsid w:val="005B02E6"/>
    <w:rsid w:val="005B02EE"/>
    <w:rsid w:val="005B0329"/>
    <w:rsid w:val="005B03BF"/>
    <w:rsid w:val="005B053C"/>
    <w:rsid w:val="005B0623"/>
    <w:rsid w:val="005B067D"/>
    <w:rsid w:val="005B06B9"/>
    <w:rsid w:val="005B071E"/>
    <w:rsid w:val="005B093A"/>
    <w:rsid w:val="005B0A6B"/>
    <w:rsid w:val="005B0B0F"/>
    <w:rsid w:val="005B0CAA"/>
    <w:rsid w:val="005B0DE9"/>
    <w:rsid w:val="005B0E40"/>
    <w:rsid w:val="005B0E74"/>
    <w:rsid w:val="005B0E84"/>
    <w:rsid w:val="005B0F24"/>
    <w:rsid w:val="005B1060"/>
    <w:rsid w:val="005B1270"/>
    <w:rsid w:val="005B1354"/>
    <w:rsid w:val="005B1397"/>
    <w:rsid w:val="005B1502"/>
    <w:rsid w:val="005B16D0"/>
    <w:rsid w:val="005B1943"/>
    <w:rsid w:val="005B1967"/>
    <w:rsid w:val="005B199B"/>
    <w:rsid w:val="005B1BE1"/>
    <w:rsid w:val="005B1C64"/>
    <w:rsid w:val="005B1CAE"/>
    <w:rsid w:val="005B1D0E"/>
    <w:rsid w:val="005B1F56"/>
    <w:rsid w:val="005B203F"/>
    <w:rsid w:val="005B205E"/>
    <w:rsid w:val="005B210B"/>
    <w:rsid w:val="005B2223"/>
    <w:rsid w:val="005B2491"/>
    <w:rsid w:val="005B250A"/>
    <w:rsid w:val="005B269C"/>
    <w:rsid w:val="005B2993"/>
    <w:rsid w:val="005B2BF0"/>
    <w:rsid w:val="005B2C58"/>
    <w:rsid w:val="005B3027"/>
    <w:rsid w:val="005B3042"/>
    <w:rsid w:val="005B31A8"/>
    <w:rsid w:val="005B31A9"/>
    <w:rsid w:val="005B3283"/>
    <w:rsid w:val="005B32ED"/>
    <w:rsid w:val="005B34F1"/>
    <w:rsid w:val="005B36FB"/>
    <w:rsid w:val="005B36FC"/>
    <w:rsid w:val="005B370E"/>
    <w:rsid w:val="005B37CB"/>
    <w:rsid w:val="005B3854"/>
    <w:rsid w:val="005B3C5B"/>
    <w:rsid w:val="005B3E08"/>
    <w:rsid w:val="005B4101"/>
    <w:rsid w:val="005B42EC"/>
    <w:rsid w:val="005B45F7"/>
    <w:rsid w:val="005B4635"/>
    <w:rsid w:val="005B4636"/>
    <w:rsid w:val="005B46BA"/>
    <w:rsid w:val="005B4801"/>
    <w:rsid w:val="005B483B"/>
    <w:rsid w:val="005B48F5"/>
    <w:rsid w:val="005B4DB9"/>
    <w:rsid w:val="005B4E90"/>
    <w:rsid w:val="005B50FD"/>
    <w:rsid w:val="005B512F"/>
    <w:rsid w:val="005B5262"/>
    <w:rsid w:val="005B57FB"/>
    <w:rsid w:val="005B5A85"/>
    <w:rsid w:val="005B5B60"/>
    <w:rsid w:val="005B5CB0"/>
    <w:rsid w:val="005B5CED"/>
    <w:rsid w:val="005B5D36"/>
    <w:rsid w:val="005B5E63"/>
    <w:rsid w:val="005B5EE7"/>
    <w:rsid w:val="005B5F6E"/>
    <w:rsid w:val="005B5FE9"/>
    <w:rsid w:val="005B6262"/>
    <w:rsid w:val="005B631F"/>
    <w:rsid w:val="005B642D"/>
    <w:rsid w:val="005B65A5"/>
    <w:rsid w:val="005B65CC"/>
    <w:rsid w:val="005B6624"/>
    <w:rsid w:val="005B664D"/>
    <w:rsid w:val="005B6950"/>
    <w:rsid w:val="005B6AF4"/>
    <w:rsid w:val="005B6D7D"/>
    <w:rsid w:val="005B6D9A"/>
    <w:rsid w:val="005B6E9F"/>
    <w:rsid w:val="005B6ED0"/>
    <w:rsid w:val="005B722D"/>
    <w:rsid w:val="005B74BE"/>
    <w:rsid w:val="005B78AB"/>
    <w:rsid w:val="005B793F"/>
    <w:rsid w:val="005B79AA"/>
    <w:rsid w:val="005B7ABE"/>
    <w:rsid w:val="005B7B7A"/>
    <w:rsid w:val="005B7C49"/>
    <w:rsid w:val="005B7C60"/>
    <w:rsid w:val="005B7CA5"/>
    <w:rsid w:val="005B7CAF"/>
    <w:rsid w:val="005B7D5E"/>
    <w:rsid w:val="005B7DB9"/>
    <w:rsid w:val="005B7E77"/>
    <w:rsid w:val="005C003C"/>
    <w:rsid w:val="005C008C"/>
    <w:rsid w:val="005C009C"/>
    <w:rsid w:val="005C01DA"/>
    <w:rsid w:val="005C0211"/>
    <w:rsid w:val="005C0330"/>
    <w:rsid w:val="005C03A8"/>
    <w:rsid w:val="005C0474"/>
    <w:rsid w:val="005C061C"/>
    <w:rsid w:val="005C089F"/>
    <w:rsid w:val="005C08F5"/>
    <w:rsid w:val="005C08F9"/>
    <w:rsid w:val="005C09CA"/>
    <w:rsid w:val="005C0BFF"/>
    <w:rsid w:val="005C0CB8"/>
    <w:rsid w:val="005C0E20"/>
    <w:rsid w:val="005C0F4F"/>
    <w:rsid w:val="005C0F81"/>
    <w:rsid w:val="005C0FC0"/>
    <w:rsid w:val="005C119C"/>
    <w:rsid w:val="005C12B1"/>
    <w:rsid w:val="005C1377"/>
    <w:rsid w:val="005C14E1"/>
    <w:rsid w:val="005C1536"/>
    <w:rsid w:val="005C178D"/>
    <w:rsid w:val="005C1A0B"/>
    <w:rsid w:val="005C1A3D"/>
    <w:rsid w:val="005C1BBE"/>
    <w:rsid w:val="005C1C40"/>
    <w:rsid w:val="005C1C64"/>
    <w:rsid w:val="005C1CBC"/>
    <w:rsid w:val="005C1E3A"/>
    <w:rsid w:val="005C1ECF"/>
    <w:rsid w:val="005C1EFE"/>
    <w:rsid w:val="005C2022"/>
    <w:rsid w:val="005C208B"/>
    <w:rsid w:val="005C22B5"/>
    <w:rsid w:val="005C22D6"/>
    <w:rsid w:val="005C2440"/>
    <w:rsid w:val="005C2459"/>
    <w:rsid w:val="005C2600"/>
    <w:rsid w:val="005C273D"/>
    <w:rsid w:val="005C2862"/>
    <w:rsid w:val="005C2866"/>
    <w:rsid w:val="005C2884"/>
    <w:rsid w:val="005C296A"/>
    <w:rsid w:val="005C2AC2"/>
    <w:rsid w:val="005C2ACF"/>
    <w:rsid w:val="005C2B44"/>
    <w:rsid w:val="005C2BBC"/>
    <w:rsid w:val="005C2C20"/>
    <w:rsid w:val="005C2C6A"/>
    <w:rsid w:val="005C2EBB"/>
    <w:rsid w:val="005C2F9D"/>
    <w:rsid w:val="005C3382"/>
    <w:rsid w:val="005C3537"/>
    <w:rsid w:val="005C3956"/>
    <w:rsid w:val="005C39F1"/>
    <w:rsid w:val="005C3A96"/>
    <w:rsid w:val="005C3BFB"/>
    <w:rsid w:val="005C3F32"/>
    <w:rsid w:val="005C405C"/>
    <w:rsid w:val="005C409A"/>
    <w:rsid w:val="005C424A"/>
    <w:rsid w:val="005C4268"/>
    <w:rsid w:val="005C43C0"/>
    <w:rsid w:val="005C44AF"/>
    <w:rsid w:val="005C4504"/>
    <w:rsid w:val="005C47D0"/>
    <w:rsid w:val="005C4AC2"/>
    <w:rsid w:val="005C4C76"/>
    <w:rsid w:val="005C4D50"/>
    <w:rsid w:val="005C4D92"/>
    <w:rsid w:val="005C4F15"/>
    <w:rsid w:val="005C4FC2"/>
    <w:rsid w:val="005C4FDA"/>
    <w:rsid w:val="005C5058"/>
    <w:rsid w:val="005C5145"/>
    <w:rsid w:val="005C518D"/>
    <w:rsid w:val="005C527B"/>
    <w:rsid w:val="005C52C9"/>
    <w:rsid w:val="005C530F"/>
    <w:rsid w:val="005C53F1"/>
    <w:rsid w:val="005C5620"/>
    <w:rsid w:val="005C563C"/>
    <w:rsid w:val="005C57FB"/>
    <w:rsid w:val="005C5935"/>
    <w:rsid w:val="005C5967"/>
    <w:rsid w:val="005C596E"/>
    <w:rsid w:val="005C5982"/>
    <w:rsid w:val="005C5E34"/>
    <w:rsid w:val="005C5F2D"/>
    <w:rsid w:val="005C6010"/>
    <w:rsid w:val="005C60D8"/>
    <w:rsid w:val="005C60FF"/>
    <w:rsid w:val="005C61D5"/>
    <w:rsid w:val="005C622E"/>
    <w:rsid w:val="005C64B2"/>
    <w:rsid w:val="005C65AA"/>
    <w:rsid w:val="005C65AE"/>
    <w:rsid w:val="005C65F2"/>
    <w:rsid w:val="005C6999"/>
    <w:rsid w:val="005C6B41"/>
    <w:rsid w:val="005C6B93"/>
    <w:rsid w:val="005C6B97"/>
    <w:rsid w:val="005C6C68"/>
    <w:rsid w:val="005C6CD3"/>
    <w:rsid w:val="005C6CDF"/>
    <w:rsid w:val="005C6CE1"/>
    <w:rsid w:val="005C6F09"/>
    <w:rsid w:val="005C6FE9"/>
    <w:rsid w:val="005C71BD"/>
    <w:rsid w:val="005C734D"/>
    <w:rsid w:val="005C74B9"/>
    <w:rsid w:val="005C74D5"/>
    <w:rsid w:val="005C754C"/>
    <w:rsid w:val="005C76A9"/>
    <w:rsid w:val="005C7819"/>
    <w:rsid w:val="005C7A20"/>
    <w:rsid w:val="005C7A3A"/>
    <w:rsid w:val="005C7C13"/>
    <w:rsid w:val="005C7C75"/>
    <w:rsid w:val="005C7D95"/>
    <w:rsid w:val="005C7E14"/>
    <w:rsid w:val="005C7E17"/>
    <w:rsid w:val="005C7E2A"/>
    <w:rsid w:val="005C7EA0"/>
    <w:rsid w:val="005C7EB7"/>
    <w:rsid w:val="005C7F6D"/>
    <w:rsid w:val="005D017D"/>
    <w:rsid w:val="005D037D"/>
    <w:rsid w:val="005D06F6"/>
    <w:rsid w:val="005D081A"/>
    <w:rsid w:val="005D08EC"/>
    <w:rsid w:val="005D0903"/>
    <w:rsid w:val="005D0A22"/>
    <w:rsid w:val="005D0A60"/>
    <w:rsid w:val="005D0ACA"/>
    <w:rsid w:val="005D0B19"/>
    <w:rsid w:val="005D0CE3"/>
    <w:rsid w:val="005D0D67"/>
    <w:rsid w:val="005D0ED3"/>
    <w:rsid w:val="005D11AD"/>
    <w:rsid w:val="005D146E"/>
    <w:rsid w:val="005D14D3"/>
    <w:rsid w:val="005D14F0"/>
    <w:rsid w:val="005D15BA"/>
    <w:rsid w:val="005D1630"/>
    <w:rsid w:val="005D166F"/>
    <w:rsid w:val="005D1711"/>
    <w:rsid w:val="005D178E"/>
    <w:rsid w:val="005D18C1"/>
    <w:rsid w:val="005D18D2"/>
    <w:rsid w:val="005D18D5"/>
    <w:rsid w:val="005D19F5"/>
    <w:rsid w:val="005D1A10"/>
    <w:rsid w:val="005D1BCF"/>
    <w:rsid w:val="005D1CF6"/>
    <w:rsid w:val="005D1DFC"/>
    <w:rsid w:val="005D1E94"/>
    <w:rsid w:val="005D1ED6"/>
    <w:rsid w:val="005D1FF1"/>
    <w:rsid w:val="005D222D"/>
    <w:rsid w:val="005D22FF"/>
    <w:rsid w:val="005D2566"/>
    <w:rsid w:val="005D25C2"/>
    <w:rsid w:val="005D2604"/>
    <w:rsid w:val="005D27F6"/>
    <w:rsid w:val="005D2A0C"/>
    <w:rsid w:val="005D2B53"/>
    <w:rsid w:val="005D2BC3"/>
    <w:rsid w:val="005D2E5E"/>
    <w:rsid w:val="005D2F1C"/>
    <w:rsid w:val="005D2FAB"/>
    <w:rsid w:val="005D324A"/>
    <w:rsid w:val="005D336C"/>
    <w:rsid w:val="005D33FD"/>
    <w:rsid w:val="005D340A"/>
    <w:rsid w:val="005D358C"/>
    <w:rsid w:val="005D3655"/>
    <w:rsid w:val="005D366E"/>
    <w:rsid w:val="005D3818"/>
    <w:rsid w:val="005D3918"/>
    <w:rsid w:val="005D3A8B"/>
    <w:rsid w:val="005D3D38"/>
    <w:rsid w:val="005D40EA"/>
    <w:rsid w:val="005D4314"/>
    <w:rsid w:val="005D432C"/>
    <w:rsid w:val="005D4390"/>
    <w:rsid w:val="005D4634"/>
    <w:rsid w:val="005D46DC"/>
    <w:rsid w:val="005D47F9"/>
    <w:rsid w:val="005D4824"/>
    <w:rsid w:val="005D49FE"/>
    <w:rsid w:val="005D4B9A"/>
    <w:rsid w:val="005D4C72"/>
    <w:rsid w:val="005D4D01"/>
    <w:rsid w:val="005D4D87"/>
    <w:rsid w:val="005D4DDC"/>
    <w:rsid w:val="005D4E6F"/>
    <w:rsid w:val="005D4E92"/>
    <w:rsid w:val="005D4EE4"/>
    <w:rsid w:val="005D5163"/>
    <w:rsid w:val="005D5211"/>
    <w:rsid w:val="005D52AE"/>
    <w:rsid w:val="005D52F9"/>
    <w:rsid w:val="005D5429"/>
    <w:rsid w:val="005D54A5"/>
    <w:rsid w:val="005D55E8"/>
    <w:rsid w:val="005D55F4"/>
    <w:rsid w:val="005D57C0"/>
    <w:rsid w:val="005D57CF"/>
    <w:rsid w:val="005D596C"/>
    <w:rsid w:val="005D5BFE"/>
    <w:rsid w:val="005D5D18"/>
    <w:rsid w:val="005D5D49"/>
    <w:rsid w:val="005D5E85"/>
    <w:rsid w:val="005D5EB8"/>
    <w:rsid w:val="005D5F13"/>
    <w:rsid w:val="005D6008"/>
    <w:rsid w:val="005D6042"/>
    <w:rsid w:val="005D627A"/>
    <w:rsid w:val="005D62D6"/>
    <w:rsid w:val="005D662C"/>
    <w:rsid w:val="005D66E9"/>
    <w:rsid w:val="005D6A56"/>
    <w:rsid w:val="005D6A83"/>
    <w:rsid w:val="005D6AB3"/>
    <w:rsid w:val="005D6B6F"/>
    <w:rsid w:val="005D6B7A"/>
    <w:rsid w:val="005D6CCF"/>
    <w:rsid w:val="005D6E8F"/>
    <w:rsid w:val="005D6FFF"/>
    <w:rsid w:val="005D7314"/>
    <w:rsid w:val="005D734C"/>
    <w:rsid w:val="005D77BC"/>
    <w:rsid w:val="005D782E"/>
    <w:rsid w:val="005D7837"/>
    <w:rsid w:val="005D7869"/>
    <w:rsid w:val="005D789E"/>
    <w:rsid w:val="005D78EE"/>
    <w:rsid w:val="005D7E60"/>
    <w:rsid w:val="005E01D0"/>
    <w:rsid w:val="005E054B"/>
    <w:rsid w:val="005E0899"/>
    <w:rsid w:val="005E0BB8"/>
    <w:rsid w:val="005E0BEA"/>
    <w:rsid w:val="005E0C4B"/>
    <w:rsid w:val="005E0CDA"/>
    <w:rsid w:val="005E0D1C"/>
    <w:rsid w:val="005E0FFF"/>
    <w:rsid w:val="005E1135"/>
    <w:rsid w:val="005E1207"/>
    <w:rsid w:val="005E1230"/>
    <w:rsid w:val="005E1232"/>
    <w:rsid w:val="005E1236"/>
    <w:rsid w:val="005E12BE"/>
    <w:rsid w:val="005E1341"/>
    <w:rsid w:val="005E13E9"/>
    <w:rsid w:val="005E16E1"/>
    <w:rsid w:val="005E1817"/>
    <w:rsid w:val="005E1A42"/>
    <w:rsid w:val="005E1A83"/>
    <w:rsid w:val="005E1BFF"/>
    <w:rsid w:val="005E1CCA"/>
    <w:rsid w:val="005E1E72"/>
    <w:rsid w:val="005E1F55"/>
    <w:rsid w:val="005E231A"/>
    <w:rsid w:val="005E232A"/>
    <w:rsid w:val="005E2751"/>
    <w:rsid w:val="005E28A6"/>
    <w:rsid w:val="005E2B1C"/>
    <w:rsid w:val="005E2BC0"/>
    <w:rsid w:val="005E2D66"/>
    <w:rsid w:val="005E2DDC"/>
    <w:rsid w:val="005E2FCC"/>
    <w:rsid w:val="005E31DC"/>
    <w:rsid w:val="005E31F1"/>
    <w:rsid w:val="005E3295"/>
    <w:rsid w:val="005E33E4"/>
    <w:rsid w:val="005E34EF"/>
    <w:rsid w:val="005E3934"/>
    <w:rsid w:val="005E39EF"/>
    <w:rsid w:val="005E3A9E"/>
    <w:rsid w:val="005E3C5E"/>
    <w:rsid w:val="005E4033"/>
    <w:rsid w:val="005E40C6"/>
    <w:rsid w:val="005E410C"/>
    <w:rsid w:val="005E413F"/>
    <w:rsid w:val="005E42BF"/>
    <w:rsid w:val="005E4800"/>
    <w:rsid w:val="005E482D"/>
    <w:rsid w:val="005E482F"/>
    <w:rsid w:val="005E484E"/>
    <w:rsid w:val="005E4885"/>
    <w:rsid w:val="005E4903"/>
    <w:rsid w:val="005E4958"/>
    <w:rsid w:val="005E4B38"/>
    <w:rsid w:val="005E4E85"/>
    <w:rsid w:val="005E4E90"/>
    <w:rsid w:val="005E4F0C"/>
    <w:rsid w:val="005E50D8"/>
    <w:rsid w:val="005E51E5"/>
    <w:rsid w:val="005E5270"/>
    <w:rsid w:val="005E53D9"/>
    <w:rsid w:val="005E5639"/>
    <w:rsid w:val="005E5A2C"/>
    <w:rsid w:val="005E5B48"/>
    <w:rsid w:val="005E5B5E"/>
    <w:rsid w:val="005E5BE8"/>
    <w:rsid w:val="005E5C76"/>
    <w:rsid w:val="005E5FA9"/>
    <w:rsid w:val="005E602B"/>
    <w:rsid w:val="005E61CD"/>
    <w:rsid w:val="005E646B"/>
    <w:rsid w:val="005E68B1"/>
    <w:rsid w:val="005E68DB"/>
    <w:rsid w:val="005E6923"/>
    <w:rsid w:val="005E6A2C"/>
    <w:rsid w:val="005E6B40"/>
    <w:rsid w:val="005E6B73"/>
    <w:rsid w:val="005E6E3D"/>
    <w:rsid w:val="005E6E82"/>
    <w:rsid w:val="005E6EE3"/>
    <w:rsid w:val="005E6F22"/>
    <w:rsid w:val="005E7220"/>
    <w:rsid w:val="005E73AE"/>
    <w:rsid w:val="005E745A"/>
    <w:rsid w:val="005E748F"/>
    <w:rsid w:val="005E76B9"/>
    <w:rsid w:val="005E76BE"/>
    <w:rsid w:val="005E776F"/>
    <w:rsid w:val="005E7810"/>
    <w:rsid w:val="005E7960"/>
    <w:rsid w:val="005E7972"/>
    <w:rsid w:val="005E79FD"/>
    <w:rsid w:val="005E7A08"/>
    <w:rsid w:val="005E7AF0"/>
    <w:rsid w:val="005E7D75"/>
    <w:rsid w:val="005E7F4E"/>
    <w:rsid w:val="005E7F7B"/>
    <w:rsid w:val="005F021F"/>
    <w:rsid w:val="005F02B8"/>
    <w:rsid w:val="005F0561"/>
    <w:rsid w:val="005F0562"/>
    <w:rsid w:val="005F058A"/>
    <w:rsid w:val="005F066A"/>
    <w:rsid w:val="005F0893"/>
    <w:rsid w:val="005F0957"/>
    <w:rsid w:val="005F095C"/>
    <w:rsid w:val="005F0A47"/>
    <w:rsid w:val="005F0AFD"/>
    <w:rsid w:val="005F0B3E"/>
    <w:rsid w:val="005F0D38"/>
    <w:rsid w:val="005F0F0C"/>
    <w:rsid w:val="005F10F3"/>
    <w:rsid w:val="005F1126"/>
    <w:rsid w:val="005F1504"/>
    <w:rsid w:val="005F18A7"/>
    <w:rsid w:val="005F1929"/>
    <w:rsid w:val="005F1BDD"/>
    <w:rsid w:val="005F1C23"/>
    <w:rsid w:val="005F1FFE"/>
    <w:rsid w:val="005F2466"/>
    <w:rsid w:val="005F2484"/>
    <w:rsid w:val="005F2669"/>
    <w:rsid w:val="005F284B"/>
    <w:rsid w:val="005F28F1"/>
    <w:rsid w:val="005F2B0B"/>
    <w:rsid w:val="005F2B20"/>
    <w:rsid w:val="005F2C5B"/>
    <w:rsid w:val="005F2D21"/>
    <w:rsid w:val="005F2DD4"/>
    <w:rsid w:val="005F2E2D"/>
    <w:rsid w:val="005F2F2B"/>
    <w:rsid w:val="005F2FB9"/>
    <w:rsid w:val="005F2FEA"/>
    <w:rsid w:val="005F342E"/>
    <w:rsid w:val="005F35DC"/>
    <w:rsid w:val="005F35F7"/>
    <w:rsid w:val="005F36C3"/>
    <w:rsid w:val="005F36F8"/>
    <w:rsid w:val="005F3758"/>
    <w:rsid w:val="005F3764"/>
    <w:rsid w:val="005F394A"/>
    <w:rsid w:val="005F399B"/>
    <w:rsid w:val="005F3A5B"/>
    <w:rsid w:val="005F3AE4"/>
    <w:rsid w:val="005F3BE9"/>
    <w:rsid w:val="005F3CE7"/>
    <w:rsid w:val="005F3E43"/>
    <w:rsid w:val="005F3EA2"/>
    <w:rsid w:val="005F3EDA"/>
    <w:rsid w:val="005F4071"/>
    <w:rsid w:val="005F4128"/>
    <w:rsid w:val="005F4130"/>
    <w:rsid w:val="005F41A7"/>
    <w:rsid w:val="005F4472"/>
    <w:rsid w:val="005F44A9"/>
    <w:rsid w:val="005F44AF"/>
    <w:rsid w:val="005F44FE"/>
    <w:rsid w:val="005F45FB"/>
    <w:rsid w:val="005F4631"/>
    <w:rsid w:val="005F49F8"/>
    <w:rsid w:val="005F4AB3"/>
    <w:rsid w:val="005F4BAE"/>
    <w:rsid w:val="005F4C89"/>
    <w:rsid w:val="005F50ED"/>
    <w:rsid w:val="005F52CA"/>
    <w:rsid w:val="005F5453"/>
    <w:rsid w:val="005F562F"/>
    <w:rsid w:val="005F5868"/>
    <w:rsid w:val="005F5905"/>
    <w:rsid w:val="005F5AE9"/>
    <w:rsid w:val="005F5B76"/>
    <w:rsid w:val="005F5B81"/>
    <w:rsid w:val="005F5C18"/>
    <w:rsid w:val="005F5D00"/>
    <w:rsid w:val="005F5D62"/>
    <w:rsid w:val="005F5DDD"/>
    <w:rsid w:val="005F5DF9"/>
    <w:rsid w:val="005F6054"/>
    <w:rsid w:val="005F63EC"/>
    <w:rsid w:val="005F6477"/>
    <w:rsid w:val="005F657C"/>
    <w:rsid w:val="005F66DF"/>
    <w:rsid w:val="005F66E1"/>
    <w:rsid w:val="005F6706"/>
    <w:rsid w:val="005F6712"/>
    <w:rsid w:val="005F67F6"/>
    <w:rsid w:val="005F688F"/>
    <w:rsid w:val="005F6C06"/>
    <w:rsid w:val="005F6C66"/>
    <w:rsid w:val="005F6D91"/>
    <w:rsid w:val="005F6E91"/>
    <w:rsid w:val="005F6E98"/>
    <w:rsid w:val="005F6EC5"/>
    <w:rsid w:val="005F6ED6"/>
    <w:rsid w:val="005F6F10"/>
    <w:rsid w:val="005F6FBA"/>
    <w:rsid w:val="005F70BA"/>
    <w:rsid w:val="005F7156"/>
    <w:rsid w:val="005F7175"/>
    <w:rsid w:val="005F73FA"/>
    <w:rsid w:val="005F748C"/>
    <w:rsid w:val="005F7610"/>
    <w:rsid w:val="005F7739"/>
    <w:rsid w:val="005F790F"/>
    <w:rsid w:val="005F794D"/>
    <w:rsid w:val="005F7F22"/>
    <w:rsid w:val="005F7F9C"/>
    <w:rsid w:val="00600051"/>
    <w:rsid w:val="00600221"/>
    <w:rsid w:val="0060027F"/>
    <w:rsid w:val="00600434"/>
    <w:rsid w:val="006004A6"/>
    <w:rsid w:val="006004F4"/>
    <w:rsid w:val="00600564"/>
    <w:rsid w:val="00600579"/>
    <w:rsid w:val="00600635"/>
    <w:rsid w:val="006006F1"/>
    <w:rsid w:val="0060072F"/>
    <w:rsid w:val="006007E5"/>
    <w:rsid w:val="00600949"/>
    <w:rsid w:val="00600992"/>
    <w:rsid w:val="00600A0F"/>
    <w:rsid w:val="00600A92"/>
    <w:rsid w:val="00600AE2"/>
    <w:rsid w:val="00600D53"/>
    <w:rsid w:val="00600ED0"/>
    <w:rsid w:val="00600EED"/>
    <w:rsid w:val="00600F05"/>
    <w:rsid w:val="00601026"/>
    <w:rsid w:val="0060104B"/>
    <w:rsid w:val="0060105F"/>
    <w:rsid w:val="0060115F"/>
    <w:rsid w:val="00601480"/>
    <w:rsid w:val="0060154C"/>
    <w:rsid w:val="006015E2"/>
    <w:rsid w:val="00601702"/>
    <w:rsid w:val="0060185D"/>
    <w:rsid w:val="0060190E"/>
    <w:rsid w:val="00601B05"/>
    <w:rsid w:val="00601CAB"/>
    <w:rsid w:val="00601D79"/>
    <w:rsid w:val="00601E50"/>
    <w:rsid w:val="00601E58"/>
    <w:rsid w:val="00601F7F"/>
    <w:rsid w:val="006020F5"/>
    <w:rsid w:val="006021BD"/>
    <w:rsid w:val="0060241A"/>
    <w:rsid w:val="00602657"/>
    <w:rsid w:val="0060271A"/>
    <w:rsid w:val="00602825"/>
    <w:rsid w:val="0060287D"/>
    <w:rsid w:val="006028B5"/>
    <w:rsid w:val="006029D7"/>
    <w:rsid w:val="00602A6E"/>
    <w:rsid w:val="00602D72"/>
    <w:rsid w:val="00602DC3"/>
    <w:rsid w:val="00602E08"/>
    <w:rsid w:val="00602F1C"/>
    <w:rsid w:val="00603048"/>
    <w:rsid w:val="006038A1"/>
    <w:rsid w:val="006038B3"/>
    <w:rsid w:val="0060399E"/>
    <w:rsid w:val="00603A78"/>
    <w:rsid w:val="00603DCE"/>
    <w:rsid w:val="00603E5C"/>
    <w:rsid w:val="00603FC5"/>
    <w:rsid w:val="00603FD9"/>
    <w:rsid w:val="00604028"/>
    <w:rsid w:val="0060403D"/>
    <w:rsid w:val="006042E7"/>
    <w:rsid w:val="006044C6"/>
    <w:rsid w:val="006044F1"/>
    <w:rsid w:val="006045B5"/>
    <w:rsid w:val="00604849"/>
    <w:rsid w:val="0060485A"/>
    <w:rsid w:val="00604876"/>
    <w:rsid w:val="006048BE"/>
    <w:rsid w:val="00604A8A"/>
    <w:rsid w:val="00604AD8"/>
    <w:rsid w:val="00604C25"/>
    <w:rsid w:val="00604D8F"/>
    <w:rsid w:val="00604F1F"/>
    <w:rsid w:val="0060532A"/>
    <w:rsid w:val="0060537E"/>
    <w:rsid w:val="0060542C"/>
    <w:rsid w:val="00605559"/>
    <w:rsid w:val="0060557C"/>
    <w:rsid w:val="006055BA"/>
    <w:rsid w:val="0060572B"/>
    <w:rsid w:val="00605864"/>
    <w:rsid w:val="00605A20"/>
    <w:rsid w:val="00605A6A"/>
    <w:rsid w:val="00605A99"/>
    <w:rsid w:val="00605B96"/>
    <w:rsid w:val="00605D90"/>
    <w:rsid w:val="00605DF2"/>
    <w:rsid w:val="00605E61"/>
    <w:rsid w:val="00605E9D"/>
    <w:rsid w:val="00605F4F"/>
    <w:rsid w:val="00606001"/>
    <w:rsid w:val="00606014"/>
    <w:rsid w:val="00606097"/>
    <w:rsid w:val="0060628B"/>
    <w:rsid w:val="006063A3"/>
    <w:rsid w:val="00606420"/>
    <w:rsid w:val="00606475"/>
    <w:rsid w:val="006064A7"/>
    <w:rsid w:val="006064CB"/>
    <w:rsid w:val="00606737"/>
    <w:rsid w:val="0060674E"/>
    <w:rsid w:val="006067B0"/>
    <w:rsid w:val="006067F2"/>
    <w:rsid w:val="00606A5D"/>
    <w:rsid w:val="00606AD5"/>
    <w:rsid w:val="00606ADC"/>
    <w:rsid w:val="00606B60"/>
    <w:rsid w:val="00606C2A"/>
    <w:rsid w:val="00606EC8"/>
    <w:rsid w:val="00606FE1"/>
    <w:rsid w:val="00606FF4"/>
    <w:rsid w:val="00606FF6"/>
    <w:rsid w:val="00607161"/>
    <w:rsid w:val="006071E7"/>
    <w:rsid w:val="00607362"/>
    <w:rsid w:val="006073FE"/>
    <w:rsid w:val="006076D8"/>
    <w:rsid w:val="006078F4"/>
    <w:rsid w:val="00607940"/>
    <w:rsid w:val="006079D4"/>
    <w:rsid w:val="00607AC9"/>
    <w:rsid w:val="00607BA6"/>
    <w:rsid w:val="00607F07"/>
    <w:rsid w:val="00607F24"/>
    <w:rsid w:val="00607F2D"/>
    <w:rsid w:val="00610101"/>
    <w:rsid w:val="00610143"/>
    <w:rsid w:val="006101FE"/>
    <w:rsid w:val="0061036B"/>
    <w:rsid w:val="006103FB"/>
    <w:rsid w:val="00610434"/>
    <w:rsid w:val="006104DB"/>
    <w:rsid w:val="00610622"/>
    <w:rsid w:val="006106A7"/>
    <w:rsid w:val="0061094C"/>
    <w:rsid w:val="006109D5"/>
    <w:rsid w:val="006109D6"/>
    <w:rsid w:val="00610B22"/>
    <w:rsid w:val="00610E9B"/>
    <w:rsid w:val="00610FCB"/>
    <w:rsid w:val="0061118C"/>
    <w:rsid w:val="00611271"/>
    <w:rsid w:val="0061146D"/>
    <w:rsid w:val="0061157D"/>
    <w:rsid w:val="00611624"/>
    <w:rsid w:val="006116E3"/>
    <w:rsid w:val="00611796"/>
    <w:rsid w:val="006117E0"/>
    <w:rsid w:val="006118E1"/>
    <w:rsid w:val="00611958"/>
    <w:rsid w:val="00611A80"/>
    <w:rsid w:val="00611BE2"/>
    <w:rsid w:val="00611D9E"/>
    <w:rsid w:val="00611E4B"/>
    <w:rsid w:val="00611E8A"/>
    <w:rsid w:val="00611FFD"/>
    <w:rsid w:val="00612061"/>
    <w:rsid w:val="00612184"/>
    <w:rsid w:val="006122E0"/>
    <w:rsid w:val="00612394"/>
    <w:rsid w:val="00612460"/>
    <w:rsid w:val="006124A1"/>
    <w:rsid w:val="006125B1"/>
    <w:rsid w:val="006125E9"/>
    <w:rsid w:val="006127A2"/>
    <w:rsid w:val="00612818"/>
    <w:rsid w:val="00612861"/>
    <w:rsid w:val="006129C9"/>
    <w:rsid w:val="00612A51"/>
    <w:rsid w:val="00612BE8"/>
    <w:rsid w:val="00612D0F"/>
    <w:rsid w:val="00612D8D"/>
    <w:rsid w:val="00612E14"/>
    <w:rsid w:val="00612E74"/>
    <w:rsid w:val="0061300D"/>
    <w:rsid w:val="00613069"/>
    <w:rsid w:val="006130F3"/>
    <w:rsid w:val="00613121"/>
    <w:rsid w:val="0061336F"/>
    <w:rsid w:val="006133EC"/>
    <w:rsid w:val="0061367D"/>
    <w:rsid w:val="00613821"/>
    <w:rsid w:val="0061387C"/>
    <w:rsid w:val="006139E3"/>
    <w:rsid w:val="00613A3D"/>
    <w:rsid w:val="00613B25"/>
    <w:rsid w:val="00613B37"/>
    <w:rsid w:val="00613E26"/>
    <w:rsid w:val="0061440C"/>
    <w:rsid w:val="006144E1"/>
    <w:rsid w:val="006145BE"/>
    <w:rsid w:val="00614602"/>
    <w:rsid w:val="00614796"/>
    <w:rsid w:val="00614806"/>
    <w:rsid w:val="006148C4"/>
    <w:rsid w:val="00614957"/>
    <w:rsid w:val="00614999"/>
    <w:rsid w:val="006149C4"/>
    <w:rsid w:val="00614D42"/>
    <w:rsid w:val="00614D65"/>
    <w:rsid w:val="00614DB7"/>
    <w:rsid w:val="00614DF3"/>
    <w:rsid w:val="00614E8B"/>
    <w:rsid w:val="00614EF9"/>
    <w:rsid w:val="006152EB"/>
    <w:rsid w:val="006153BF"/>
    <w:rsid w:val="00615551"/>
    <w:rsid w:val="0061566A"/>
    <w:rsid w:val="00615A04"/>
    <w:rsid w:val="00615AE1"/>
    <w:rsid w:val="00615B04"/>
    <w:rsid w:val="00615BAE"/>
    <w:rsid w:val="00615CE8"/>
    <w:rsid w:val="00615DAE"/>
    <w:rsid w:val="00615E6F"/>
    <w:rsid w:val="00615FDC"/>
    <w:rsid w:val="006161C5"/>
    <w:rsid w:val="0061628A"/>
    <w:rsid w:val="00616348"/>
    <w:rsid w:val="006163A9"/>
    <w:rsid w:val="0061647C"/>
    <w:rsid w:val="0061663C"/>
    <w:rsid w:val="00616661"/>
    <w:rsid w:val="00616A0D"/>
    <w:rsid w:val="00616B13"/>
    <w:rsid w:val="00616B1D"/>
    <w:rsid w:val="00616BD7"/>
    <w:rsid w:val="00616C5C"/>
    <w:rsid w:val="00616E41"/>
    <w:rsid w:val="00616E48"/>
    <w:rsid w:val="00616F9C"/>
    <w:rsid w:val="006171E0"/>
    <w:rsid w:val="006172FE"/>
    <w:rsid w:val="00617764"/>
    <w:rsid w:val="006178CC"/>
    <w:rsid w:val="0061795F"/>
    <w:rsid w:val="00617ACE"/>
    <w:rsid w:val="00617B9D"/>
    <w:rsid w:val="00617C14"/>
    <w:rsid w:val="00617D62"/>
    <w:rsid w:val="00617D6C"/>
    <w:rsid w:val="00617DA5"/>
    <w:rsid w:val="00617DB8"/>
    <w:rsid w:val="00617E5E"/>
    <w:rsid w:val="00617E6E"/>
    <w:rsid w:val="00617ED0"/>
    <w:rsid w:val="00620130"/>
    <w:rsid w:val="006203BF"/>
    <w:rsid w:val="006203DC"/>
    <w:rsid w:val="006207EF"/>
    <w:rsid w:val="00620877"/>
    <w:rsid w:val="00620ABA"/>
    <w:rsid w:val="00620B3F"/>
    <w:rsid w:val="00620B67"/>
    <w:rsid w:val="00620C4E"/>
    <w:rsid w:val="00620DD0"/>
    <w:rsid w:val="00620E57"/>
    <w:rsid w:val="00620EBA"/>
    <w:rsid w:val="00620FC5"/>
    <w:rsid w:val="00620FD3"/>
    <w:rsid w:val="00621079"/>
    <w:rsid w:val="0062117B"/>
    <w:rsid w:val="0062120D"/>
    <w:rsid w:val="0062126C"/>
    <w:rsid w:val="0062138F"/>
    <w:rsid w:val="0062172B"/>
    <w:rsid w:val="006217BC"/>
    <w:rsid w:val="00621929"/>
    <w:rsid w:val="00621A0F"/>
    <w:rsid w:val="00621A55"/>
    <w:rsid w:val="00621B38"/>
    <w:rsid w:val="00621BB3"/>
    <w:rsid w:val="00621C2C"/>
    <w:rsid w:val="00621C36"/>
    <w:rsid w:val="00621C5A"/>
    <w:rsid w:val="00621D09"/>
    <w:rsid w:val="00621D7E"/>
    <w:rsid w:val="00621DB8"/>
    <w:rsid w:val="00621EEA"/>
    <w:rsid w:val="00621F7A"/>
    <w:rsid w:val="00622019"/>
    <w:rsid w:val="00622401"/>
    <w:rsid w:val="006224E3"/>
    <w:rsid w:val="00622572"/>
    <w:rsid w:val="006225EB"/>
    <w:rsid w:val="0062261A"/>
    <w:rsid w:val="00622927"/>
    <w:rsid w:val="00622A21"/>
    <w:rsid w:val="00622ACF"/>
    <w:rsid w:val="00622AD3"/>
    <w:rsid w:val="00622AE6"/>
    <w:rsid w:val="00622B31"/>
    <w:rsid w:val="00622B9C"/>
    <w:rsid w:val="00622D18"/>
    <w:rsid w:val="00622E27"/>
    <w:rsid w:val="00622FB6"/>
    <w:rsid w:val="00622FCC"/>
    <w:rsid w:val="006234A1"/>
    <w:rsid w:val="006234DC"/>
    <w:rsid w:val="006234F7"/>
    <w:rsid w:val="00623506"/>
    <w:rsid w:val="00623592"/>
    <w:rsid w:val="00623829"/>
    <w:rsid w:val="00623898"/>
    <w:rsid w:val="0062393A"/>
    <w:rsid w:val="006239FA"/>
    <w:rsid w:val="00623A0A"/>
    <w:rsid w:val="00623A68"/>
    <w:rsid w:val="00623CF1"/>
    <w:rsid w:val="00623DB2"/>
    <w:rsid w:val="00623DD8"/>
    <w:rsid w:val="00623F12"/>
    <w:rsid w:val="0062400A"/>
    <w:rsid w:val="00624089"/>
    <w:rsid w:val="0062440A"/>
    <w:rsid w:val="00624432"/>
    <w:rsid w:val="00624553"/>
    <w:rsid w:val="00624580"/>
    <w:rsid w:val="00624605"/>
    <w:rsid w:val="00624631"/>
    <w:rsid w:val="00624649"/>
    <w:rsid w:val="00624766"/>
    <w:rsid w:val="0062492C"/>
    <w:rsid w:val="00624967"/>
    <w:rsid w:val="006249CC"/>
    <w:rsid w:val="00624AA4"/>
    <w:rsid w:val="00624B88"/>
    <w:rsid w:val="00624BAB"/>
    <w:rsid w:val="00624CF5"/>
    <w:rsid w:val="00624E3F"/>
    <w:rsid w:val="00624F35"/>
    <w:rsid w:val="006252BE"/>
    <w:rsid w:val="006252D5"/>
    <w:rsid w:val="006252E4"/>
    <w:rsid w:val="006255A2"/>
    <w:rsid w:val="00625641"/>
    <w:rsid w:val="00625820"/>
    <w:rsid w:val="00625839"/>
    <w:rsid w:val="0062587E"/>
    <w:rsid w:val="006258DA"/>
    <w:rsid w:val="00625A75"/>
    <w:rsid w:val="00625B05"/>
    <w:rsid w:val="00625B0D"/>
    <w:rsid w:val="00625B37"/>
    <w:rsid w:val="00625CE1"/>
    <w:rsid w:val="00625F07"/>
    <w:rsid w:val="00625F47"/>
    <w:rsid w:val="006260A1"/>
    <w:rsid w:val="00626161"/>
    <w:rsid w:val="006263A6"/>
    <w:rsid w:val="006264DF"/>
    <w:rsid w:val="00626572"/>
    <w:rsid w:val="00626595"/>
    <w:rsid w:val="006265EC"/>
    <w:rsid w:val="00626698"/>
    <w:rsid w:val="006266BA"/>
    <w:rsid w:val="0062677A"/>
    <w:rsid w:val="0062686C"/>
    <w:rsid w:val="006268B8"/>
    <w:rsid w:val="006268D5"/>
    <w:rsid w:val="00626A86"/>
    <w:rsid w:val="00626CAA"/>
    <w:rsid w:val="00626DBF"/>
    <w:rsid w:val="00626EFF"/>
    <w:rsid w:val="00626F14"/>
    <w:rsid w:val="00626FBC"/>
    <w:rsid w:val="006270E3"/>
    <w:rsid w:val="00627119"/>
    <w:rsid w:val="0062732C"/>
    <w:rsid w:val="0062734D"/>
    <w:rsid w:val="0062751C"/>
    <w:rsid w:val="0062755F"/>
    <w:rsid w:val="00627650"/>
    <w:rsid w:val="00627964"/>
    <w:rsid w:val="00627BCB"/>
    <w:rsid w:val="00627CE2"/>
    <w:rsid w:val="00627FA9"/>
    <w:rsid w:val="00630004"/>
    <w:rsid w:val="00630091"/>
    <w:rsid w:val="00630178"/>
    <w:rsid w:val="00630225"/>
    <w:rsid w:val="00630251"/>
    <w:rsid w:val="0063036E"/>
    <w:rsid w:val="006305B9"/>
    <w:rsid w:val="00630682"/>
    <w:rsid w:val="00630798"/>
    <w:rsid w:val="00630946"/>
    <w:rsid w:val="00630A50"/>
    <w:rsid w:val="00630A74"/>
    <w:rsid w:val="00630AE2"/>
    <w:rsid w:val="00630E26"/>
    <w:rsid w:val="00630F74"/>
    <w:rsid w:val="00630FB6"/>
    <w:rsid w:val="006311A4"/>
    <w:rsid w:val="00631312"/>
    <w:rsid w:val="006313FE"/>
    <w:rsid w:val="00631417"/>
    <w:rsid w:val="006314CA"/>
    <w:rsid w:val="00631B55"/>
    <w:rsid w:val="00631CB3"/>
    <w:rsid w:val="00631F4F"/>
    <w:rsid w:val="0063229D"/>
    <w:rsid w:val="006322AE"/>
    <w:rsid w:val="0063235D"/>
    <w:rsid w:val="006323FE"/>
    <w:rsid w:val="00632679"/>
    <w:rsid w:val="006327D1"/>
    <w:rsid w:val="006327F1"/>
    <w:rsid w:val="006327F9"/>
    <w:rsid w:val="006328D1"/>
    <w:rsid w:val="006328D8"/>
    <w:rsid w:val="00632C85"/>
    <w:rsid w:val="00632CAC"/>
    <w:rsid w:val="00632D03"/>
    <w:rsid w:val="00632DA4"/>
    <w:rsid w:val="00632DAA"/>
    <w:rsid w:val="00632DFB"/>
    <w:rsid w:val="00632F7C"/>
    <w:rsid w:val="00632FB0"/>
    <w:rsid w:val="00633089"/>
    <w:rsid w:val="006331C9"/>
    <w:rsid w:val="00633228"/>
    <w:rsid w:val="00633296"/>
    <w:rsid w:val="006332D2"/>
    <w:rsid w:val="0063334F"/>
    <w:rsid w:val="00633463"/>
    <w:rsid w:val="006334CF"/>
    <w:rsid w:val="00633500"/>
    <w:rsid w:val="006335E3"/>
    <w:rsid w:val="006336CC"/>
    <w:rsid w:val="006339D9"/>
    <w:rsid w:val="006339E6"/>
    <w:rsid w:val="00633A1D"/>
    <w:rsid w:val="00633A72"/>
    <w:rsid w:val="00633B80"/>
    <w:rsid w:val="00633BAC"/>
    <w:rsid w:val="00633CED"/>
    <w:rsid w:val="00633D25"/>
    <w:rsid w:val="00633DF6"/>
    <w:rsid w:val="00633F33"/>
    <w:rsid w:val="00634028"/>
    <w:rsid w:val="006340DA"/>
    <w:rsid w:val="00634212"/>
    <w:rsid w:val="0063422C"/>
    <w:rsid w:val="00634246"/>
    <w:rsid w:val="00634277"/>
    <w:rsid w:val="00634295"/>
    <w:rsid w:val="006342D2"/>
    <w:rsid w:val="00634516"/>
    <w:rsid w:val="006345E3"/>
    <w:rsid w:val="006346F6"/>
    <w:rsid w:val="0063488F"/>
    <w:rsid w:val="006349C2"/>
    <w:rsid w:val="00634A22"/>
    <w:rsid w:val="00634AEA"/>
    <w:rsid w:val="00634C89"/>
    <w:rsid w:val="00634F29"/>
    <w:rsid w:val="00634F5A"/>
    <w:rsid w:val="00635009"/>
    <w:rsid w:val="00635093"/>
    <w:rsid w:val="0063517D"/>
    <w:rsid w:val="00635336"/>
    <w:rsid w:val="0063537F"/>
    <w:rsid w:val="0063546C"/>
    <w:rsid w:val="00635541"/>
    <w:rsid w:val="00635575"/>
    <w:rsid w:val="006357C6"/>
    <w:rsid w:val="006358BF"/>
    <w:rsid w:val="00635A78"/>
    <w:rsid w:val="00635CEE"/>
    <w:rsid w:val="00635F58"/>
    <w:rsid w:val="006360E0"/>
    <w:rsid w:val="00636115"/>
    <w:rsid w:val="0063619B"/>
    <w:rsid w:val="00636236"/>
    <w:rsid w:val="0063626D"/>
    <w:rsid w:val="00636448"/>
    <w:rsid w:val="006365E3"/>
    <w:rsid w:val="00636921"/>
    <w:rsid w:val="0063695D"/>
    <w:rsid w:val="00636A39"/>
    <w:rsid w:val="00636A7A"/>
    <w:rsid w:val="00636B11"/>
    <w:rsid w:val="00636DAC"/>
    <w:rsid w:val="00636DC5"/>
    <w:rsid w:val="00636DD1"/>
    <w:rsid w:val="00636E39"/>
    <w:rsid w:val="00636F3F"/>
    <w:rsid w:val="00636F8F"/>
    <w:rsid w:val="00637151"/>
    <w:rsid w:val="006372C0"/>
    <w:rsid w:val="006372EB"/>
    <w:rsid w:val="006372F1"/>
    <w:rsid w:val="00637307"/>
    <w:rsid w:val="006374DC"/>
    <w:rsid w:val="00637614"/>
    <w:rsid w:val="006376DE"/>
    <w:rsid w:val="00637795"/>
    <w:rsid w:val="006377CE"/>
    <w:rsid w:val="00637843"/>
    <w:rsid w:val="0063785C"/>
    <w:rsid w:val="006378A9"/>
    <w:rsid w:val="00637D6E"/>
    <w:rsid w:val="00637DF3"/>
    <w:rsid w:val="00637E67"/>
    <w:rsid w:val="00637F7A"/>
    <w:rsid w:val="00640106"/>
    <w:rsid w:val="00640452"/>
    <w:rsid w:val="0064083C"/>
    <w:rsid w:val="006408F2"/>
    <w:rsid w:val="00640ACF"/>
    <w:rsid w:val="00640B18"/>
    <w:rsid w:val="00640C96"/>
    <w:rsid w:val="0064102A"/>
    <w:rsid w:val="006410B1"/>
    <w:rsid w:val="0064130B"/>
    <w:rsid w:val="0064156F"/>
    <w:rsid w:val="0064162E"/>
    <w:rsid w:val="0064168D"/>
    <w:rsid w:val="006418EC"/>
    <w:rsid w:val="006418EE"/>
    <w:rsid w:val="00641C29"/>
    <w:rsid w:val="00641C36"/>
    <w:rsid w:val="00641CAC"/>
    <w:rsid w:val="00641E07"/>
    <w:rsid w:val="00641E5F"/>
    <w:rsid w:val="00641EAF"/>
    <w:rsid w:val="00641EC4"/>
    <w:rsid w:val="00641F0D"/>
    <w:rsid w:val="00641F25"/>
    <w:rsid w:val="00641F4E"/>
    <w:rsid w:val="00641FA4"/>
    <w:rsid w:val="00642013"/>
    <w:rsid w:val="006421EC"/>
    <w:rsid w:val="006422F3"/>
    <w:rsid w:val="00642363"/>
    <w:rsid w:val="00642446"/>
    <w:rsid w:val="006424AF"/>
    <w:rsid w:val="006424E4"/>
    <w:rsid w:val="0064250E"/>
    <w:rsid w:val="00642677"/>
    <w:rsid w:val="0064269A"/>
    <w:rsid w:val="00642733"/>
    <w:rsid w:val="006429CC"/>
    <w:rsid w:val="00642C2B"/>
    <w:rsid w:val="00642DB8"/>
    <w:rsid w:val="00642E22"/>
    <w:rsid w:val="00642F00"/>
    <w:rsid w:val="00642FE7"/>
    <w:rsid w:val="00643095"/>
    <w:rsid w:val="00643194"/>
    <w:rsid w:val="006431CF"/>
    <w:rsid w:val="00643312"/>
    <w:rsid w:val="00643326"/>
    <w:rsid w:val="006433BF"/>
    <w:rsid w:val="00643436"/>
    <w:rsid w:val="006436E1"/>
    <w:rsid w:val="00643875"/>
    <w:rsid w:val="00643883"/>
    <w:rsid w:val="00643914"/>
    <w:rsid w:val="00643B41"/>
    <w:rsid w:val="00643C26"/>
    <w:rsid w:val="00643F51"/>
    <w:rsid w:val="00643FEC"/>
    <w:rsid w:val="00643FF7"/>
    <w:rsid w:val="0064458C"/>
    <w:rsid w:val="006445B6"/>
    <w:rsid w:val="00644616"/>
    <w:rsid w:val="00644787"/>
    <w:rsid w:val="00644812"/>
    <w:rsid w:val="006448E6"/>
    <w:rsid w:val="00644BA6"/>
    <w:rsid w:val="00644C88"/>
    <w:rsid w:val="00644E01"/>
    <w:rsid w:val="0064525E"/>
    <w:rsid w:val="00645379"/>
    <w:rsid w:val="006453DD"/>
    <w:rsid w:val="0064547B"/>
    <w:rsid w:val="006454A8"/>
    <w:rsid w:val="0064564D"/>
    <w:rsid w:val="0064566D"/>
    <w:rsid w:val="006457DA"/>
    <w:rsid w:val="006459BF"/>
    <w:rsid w:val="00645A17"/>
    <w:rsid w:val="00645A40"/>
    <w:rsid w:val="00645BEA"/>
    <w:rsid w:val="00645BEC"/>
    <w:rsid w:val="00645D4D"/>
    <w:rsid w:val="00645D9F"/>
    <w:rsid w:val="00645EC7"/>
    <w:rsid w:val="00645F62"/>
    <w:rsid w:val="0064602A"/>
    <w:rsid w:val="00646033"/>
    <w:rsid w:val="0064625A"/>
    <w:rsid w:val="00646296"/>
    <w:rsid w:val="006466DC"/>
    <w:rsid w:val="0064679D"/>
    <w:rsid w:val="0064697C"/>
    <w:rsid w:val="00646BDF"/>
    <w:rsid w:val="00646D85"/>
    <w:rsid w:val="0064718E"/>
    <w:rsid w:val="006472C0"/>
    <w:rsid w:val="00647410"/>
    <w:rsid w:val="006476F8"/>
    <w:rsid w:val="00647A70"/>
    <w:rsid w:val="00647AD3"/>
    <w:rsid w:val="00647CD1"/>
    <w:rsid w:val="00647CD3"/>
    <w:rsid w:val="00647D7D"/>
    <w:rsid w:val="00647E74"/>
    <w:rsid w:val="00647EC3"/>
    <w:rsid w:val="00647F30"/>
    <w:rsid w:val="00647F88"/>
    <w:rsid w:val="00647FD1"/>
    <w:rsid w:val="0065033D"/>
    <w:rsid w:val="00650368"/>
    <w:rsid w:val="0065080D"/>
    <w:rsid w:val="00650BF3"/>
    <w:rsid w:val="00650C99"/>
    <w:rsid w:val="00650E44"/>
    <w:rsid w:val="00651464"/>
    <w:rsid w:val="00651779"/>
    <w:rsid w:val="006517CD"/>
    <w:rsid w:val="00651A1E"/>
    <w:rsid w:val="00651A73"/>
    <w:rsid w:val="00651A83"/>
    <w:rsid w:val="00651B69"/>
    <w:rsid w:val="00651CFE"/>
    <w:rsid w:val="00651D02"/>
    <w:rsid w:val="00651DD8"/>
    <w:rsid w:val="006520CD"/>
    <w:rsid w:val="006520E7"/>
    <w:rsid w:val="00652475"/>
    <w:rsid w:val="006525CD"/>
    <w:rsid w:val="00652974"/>
    <w:rsid w:val="00652A00"/>
    <w:rsid w:val="00652A07"/>
    <w:rsid w:val="00652B5A"/>
    <w:rsid w:val="00652C39"/>
    <w:rsid w:val="00652D54"/>
    <w:rsid w:val="00652DC0"/>
    <w:rsid w:val="00652E44"/>
    <w:rsid w:val="00652F4E"/>
    <w:rsid w:val="00653049"/>
    <w:rsid w:val="0065317F"/>
    <w:rsid w:val="006531F8"/>
    <w:rsid w:val="0065334C"/>
    <w:rsid w:val="006533F0"/>
    <w:rsid w:val="0065351B"/>
    <w:rsid w:val="00653574"/>
    <w:rsid w:val="0065357A"/>
    <w:rsid w:val="00653774"/>
    <w:rsid w:val="006537CD"/>
    <w:rsid w:val="00653902"/>
    <w:rsid w:val="00653957"/>
    <w:rsid w:val="006539CD"/>
    <w:rsid w:val="00653BD6"/>
    <w:rsid w:val="00653CA1"/>
    <w:rsid w:val="00653D93"/>
    <w:rsid w:val="00653F72"/>
    <w:rsid w:val="006543B1"/>
    <w:rsid w:val="00654532"/>
    <w:rsid w:val="00654535"/>
    <w:rsid w:val="00654640"/>
    <w:rsid w:val="006546FD"/>
    <w:rsid w:val="00654845"/>
    <w:rsid w:val="006548BF"/>
    <w:rsid w:val="00654BCD"/>
    <w:rsid w:val="00654C48"/>
    <w:rsid w:val="00654CE2"/>
    <w:rsid w:val="00654FBE"/>
    <w:rsid w:val="006552D1"/>
    <w:rsid w:val="006554F5"/>
    <w:rsid w:val="00655589"/>
    <w:rsid w:val="006556B1"/>
    <w:rsid w:val="006557B3"/>
    <w:rsid w:val="006557F0"/>
    <w:rsid w:val="0065585B"/>
    <w:rsid w:val="00655A5D"/>
    <w:rsid w:val="00655B22"/>
    <w:rsid w:val="00655CAC"/>
    <w:rsid w:val="00655CE3"/>
    <w:rsid w:val="00655D33"/>
    <w:rsid w:val="00655DFA"/>
    <w:rsid w:val="00655E19"/>
    <w:rsid w:val="00655E4F"/>
    <w:rsid w:val="00656169"/>
    <w:rsid w:val="00656247"/>
    <w:rsid w:val="00656299"/>
    <w:rsid w:val="006562BF"/>
    <w:rsid w:val="0065644A"/>
    <w:rsid w:val="00656624"/>
    <w:rsid w:val="006566B1"/>
    <w:rsid w:val="00656778"/>
    <w:rsid w:val="006567CC"/>
    <w:rsid w:val="00656870"/>
    <w:rsid w:val="006568E4"/>
    <w:rsid w:val="006568F3"/>
    <w:rsid w:val="0065691F"/>
    <w:rsid w:val="006569C3"/>
    <w:rsid w:val="006569FD"/>
    <w:rsid w:val="00656C31"/>
    <w:rsid w:val="00656C34"/>
    <w:rsid w:val="00656D20"/>
    <w:rsid w:val="00656E1C"/>
    <w:rsid w:val="00656ED4"/>
    <w:rsid w:val="00657133"/>
    <w:rsid w:val="0065726C"/>
    <w:rsid w:val="00657406"/>
    <w:rsid w:val="0065743C"/>
    <w:rsid w:val="0065749B"/>
    <w:rsid w:val="00657581"/>
    <w:rsid w:val="00657643"/>
    <w:rsid w:val="00657679"/>
    <w:rsid w:val="00657729"/>
    <w:rsid w:val="00657C42"/>
    <w:rsid w:val="006600C2"/>
    <w:rsid w:val="00660752"/>
    <w:rsid w:val="00660766"/>
    <w:rsid w:val="006607DF"/>
    <w:rsid w:val="0066082B"/>
    <w:rsid w:val="006608C6"/>
    <w:rsid w:val="0066095A"/>
    <w:rsid w:val="00660A05"/>
    <w:rsid w:val="00660B2D"/>
    <w:rsid w:val="00660BC3"/>
    <w:rsid w:val="00660CF1"/>
    <w:rsid w:val="00660D8D"/>
    <w:rsid w:val="00660E56"/>
    <w:rsid w:val="00660F4F"/>
    <w:rsid w:val="00660FF0"/>
    <w:rsid w:val="0066102B"/>
    <w:rsid w:val="006611E1"/>
    <w:rsid w:val="006611FC"/>
    <w:rsid w:val="006612CD"/>
    <w:rsid w:val="00661311"/>
    <w:rsid w:val="00661557"/>
    <w:rsid w:val="00661972"/>
    <w:rsid w:val="00661AD0"/>
    <w:rsid w:val="00661B26"/>
    <w:rsid w:val="00661C6E"/>
    <w:rsid w:val="00661DB8"/>
    <w:rsid w:val="00661F2E"/>
    <w:rsid w:val="00661F39"/>
    <w:rsid w:val="0066209E"/>
    <w:rsid w:val="00662106"/>
    <w:rsid w:val="006621AB"/>
    <w:rsid w:val="006621D0"/>
    <w:rsid w:val="006621FD"/>
    <w:rsid w:val="006624D3"/>
    <w:rsid w:val="00662586"/>
    <w:rsid w:val="006626DB"/>
    <w:rsid w:val="006626FF"/>
    <w:rsid w:val="006627FD"/>
    <w:rsid w:val="0066291A"/>
    <w:rsid w:val="00662A83"/>
    <w:rsid w:val="00662B5D"/>
    <w:rsid w:val="00662BD9"/>
    <w:rsid w:val="00662C24"/>
    <w:rsid w:val="00662C2A"/>
    <w:rsid w:val="00662D2A"/>
    <w:rsid w:val="00662E1E"/>
    <w:rsid w:val="00662F77"/>
    <w:rsid w:val="00663023"/>
    <w:rsid w:val="006634C2"/>
    <w:rsid w:val="006636A1"/>
    <w:rsid w:val="006639D0"/>
    <w:rsid w:val="00663A0F"/>
    <w:rsid w:val="00663AA0"/>
    <w:rsid w:val="00663AE4"/>
    <w:rsid w:val="00663D75"/>
    <w:rsid w:val="00663E62"/>
    <w:rsid w:val="006640C3"/>
    <w:rsid w:val="00664317"/>
    <w:rsid w:val="00664373"/>
    <w:rsid w:val="006645CE"/>
    <w:rsid w:val="006646ED"/>
    <w:rsid w:val="006647FF"/>
    <w:rsid w:val="006648CD"/>
    <w:rsid w:val="0066490B"/>
    <w:rsid w:val="00664919"/>
    <w:rsid w:val="00664BC2"/>
    <w:rsid w:val="00664BD1"/>
    <w:rsid w:val="00664CF8"/>
    <w:rsid w:val="00664FFE"/>
    <w:rsid w:val="006650DC"/>
    <w:rsid w:val="006652A5"/>
    <w:rsid w:val="0066539F"/>
    <w:rsid w:val="0066552E"/>
    <w:rsid w:val="006655A6"/>
    <w:rsid w:val="00665881"/>
    <w:rsid w:val="006659E1"/>
    <w:rsid w:val="00665A36"/>
    <w:rsid w:val="00665ACD"/>
    <w:rsid w:val="00665BBD"/>
    <w:rsid w:val="00665BF1"/>
    <w:rsid w:val="00665C55"/>
    <w:rsid w:val="00665E1F"/>
    <w:rsid w:val="00665E7A"/>
    <w:rsid w:val="00665ECF"/>
    <w:rsid w:val="00665F21"/>
    <w:rsid w:val="00665FB5"/>
    <w:rsid w:val="0066605F"/>
    <w:rsid w:val="00666216"/>
    <w:rsid w:val="00666366"/>
    <w:rsid w:val="006663DB"/>
    <w:rsid w:val="00666587"/>
    <w:rsid w:val="00666611"/>
    <w:rsid w:val="00666803"/>
    <w:rsid w:val="00666B70"/>
    <w:rsid w:val="00666C17"/>
    <w:rsid w:val="00666C9F"/>
    <w:rsid w:val="00666D82"/>
    <w:rsid w:val="00666DCD"/>
    <w:rsid w:val="00666E64"/>
    <w:rsid w:val="00666EC7"/>
    <w:rsid w:val="00666F22"/>
    <w:rsid w:val="00667029"/>
    <w:rsid w:val="00667153"/>
    <w:rsid w:val="00667335"/>
    <w:rsid w:val="006673C8"/>
    <w:rsid w:val="006673FA"/>
    <w:rsid w:val="00667441"/>
    <w:rsid w:val="00667565"/>
    <w:rsid w:val="0066764F"/>
    <w:rsid w:val="0066775F"/>
    <w:rsid w:val="006677C3"/>
    <w:rsid w:val="006678F0"/>
    <w:rsid w:val="00667ABF"/>
    <w:rsid w:val="00667B3A"/>
    <w:rsid w:val="00667BFC"/>
    <w:rsid w:val="00667D4A"/>
    <w:rsid w:val="00667E48"/>
    <w:rsid w:val="00667EAA"/>
    <w:rsid w:val="00667F45"/>
    <w:rsid w:val="00670523"/>
    <w:rsid w:val="006705C5"/>
    <w:rsid w:val="00670708"/>
    <w:rsid w:val="00670866"/>
    <w:rsid w:val="006708E3"/>
    <w:rsid w:val="006708E4"/>
    <w:rsid w:val="00670A3E"/>
    <w:rsid w:val="00670C33"/>
    <w:rsid w:val="00670D57"/>
    <w:rsid w:val="00670EAA"/>
    <w:rsid w:val="00671209"/>
    <w:rsid w:val="0067121D"/>
    <w:rsid w:val="00671404"/>
    <w:rsid w:val="006715CF"/>
    <w:rsid w:val="00671677"/>
    <w:rsid w:val="006716EB"/>
    <w:rsid w:val="00671733"/>
    <w:rsid w:val="00671A2E"/>
    <w:rsid w:val="00671A38"/>
    <w:rsid w:val="00671D43"/>
    <w:rsid w:val="00671E18"/>
    <w:rsid w:val="00671E33"/>
    <w:rsid w:val="00671E62"/>
    <w:rsid w:val="00671EDD"/>
    <w:rsid w:val="00671F52"/>
    <w:rsid w:val="00671FF3"/>
    <w:rsid w:val="0067210F"/>
    <w:rsid w:val="0067279D"/>
    <w:rsid w:val="006727B3"/>
    <w:rsid w:val="00672DFC"/>
    <w:rsid w:val="00672EFC"/>
    <w:rsid w:val="006730DA"/>
    <w:rsid w:val="00673210"/>
    <w:rsid w:val="006733A1"/>
    <w:rsid w:val="00673455"/>
    <w:rsid w:val="00673636"/>
    <w:rsid w:val="00673B30"/>
    <w:rsid w:val="00673C55"/>
    <w:rsid w:val="00673C64"/>
    <w:rsid w:val="00673D83"/>
    <w:rsid w:val="00673E98"/>
    <w:rsid w:val="00673ED8"/>
    <w:rsid w:val="00673FA6"/>
    <w:rsid w:val="006741C3"/>
    <w:rsid w:val="006741F5"/>
    <w:rsid w:val="0067444A"/>
    <w:rsid w:val="00674470"/>
    <w:rsid w:val="00674542"/>
    <w:rsid w:val="00674602"/>
    <w:rsid w:val="0067461D"/>
    <w:rsid w:val="00674674"/>
    <w:rsid w:val="00674896"/>
    <w:rsid w:val="006749F3"/>
    <w:rsid w:val="00674A5C"/>
    <w:rsid w:val="00674AD0"/>
    <w:rsid w:val="00674C5D"/>
    <w:rsid w:val="00674D41"/>
    <w:rsid w:val="00674D96"/>
    <w:rsid w:val="00674DE3"/>
    <w:rsid w:val="00674E2E"/>
    <w:rsid w:val="00674E6B"/>
    <w:rsid w:val="00674F2C"/>
    <w:rsid w:val="00674F42"/>
    <w:rsid w:val="00674F9F"/>
    <w:rsid w:val="006750A5"/>
    <w:rsid w:val="00675348"/>
    <w:rsid w:val="006753EF"/>
    <w:rsid w:val="006753FA"/>
    <w:rsid w:val="006756B6"/>
    <w:rsid w:val="006756D1"/>
    <w:rsid w:val="006756D3"/>
    <w:rsid w:val="006757CE"/>
    <w:rsid w:val="006759BE"/>
    <w:rsid w:val="00675A6A"/>
    <w:rsid w:val="00675C1F"/>
    <w:rsid w:val="00675C76"/>
    <w:rsid w:val="00675D0F"/>
    <w:rsid w:val="00675FD9"/>
    <w:rsid w:val="006760B5"/>
    <w:rsid w:val="006760B8"/>
    <w:rsid w:val="00676128"/>
    <w:rsid w:val="0067622A"/>
    <w:rsid w:val="0067633E"/>
    <w:rsid w:val="0067638D"/>
    <w:rsid w:val="00676440"/>
    <w:rsid w:val="006764DF"/>
    <w:rsid w:val="0067656B"/>
    <w:rsid w:val="006765CF"/>
    <w:rsid w:val="00676604"/>
    <w:rsid w:val="00676955"/>
    <w:rsid w:val="00676A29"/>
    <w:rsid w:val="00676E46"/>
    <w:rsid w:val="00676F9F"/>
    <w:rsid w:val="00677032"/>
    <w:rsid w:val="0067723E"/>
    <w:rsid w:val="00677397"/>
    <w:rsid w:val="0067739E"/>
    <w:rsid w:val="0067763E"/>
    <w:rsid w:val="006777F6"/>
    <w:rsid w:val="00677C3C"/>
    <w:rsid w:val="00677D80"/>
    <w:rsid w:val="00677D83"/>
    <w:rsid w:val="00677F71"/>
    <w:rsid w:val="00677FC7"/>
    <w:rsid w:val="00680043"/>
    <w:rsid w:val="00680069"/>
    <w:rsid w:val="0068014D"/>
    <w:rsid w:val="006801E4"/>
    <w:rsid w:val="00680213"/>
    <w:rsid w:val="00680381"/>
    <w:rsid w:val="00680450"/>
    <w:rsid w:val="006805DF"/>
    <w:rsid w:val="00680738"/>
    <w:rsid w:val="00680898"/>
    <w:rsid w:val="006808F4"/>
    <w:rsid w:val="00680C17"/>
    <w:rsid w:val="00680C21"/>
    <w:rsid w:val="00680E62"/>
    <w:rsid w:val="00680EA8"/>
    <w:rsid w:val="00680F53"/>
    <w:rsid w:val="00680F5E"/>
    <w:rsid w:val="0068101F"/>
    <w:rsid w:val="0068104C"/>
    <w:rsid w:val="0068122A"/>
    <w:rsid w:val="0068124F"/>
    <w:rsid w:val="0068147B"/>
    <w:rsid w:val="006817A8"/>
    <w:rsid w:val="00681846"/>
    <w:rsid w:val="00681AEC"/>
    <w:rsid w:val="00681C2D"/>
    <w:rsid w:val="00681DBB"/>
    <w:rsid w:val="00681F76"/>
    <w:rsid w:val="00681F89"/>
    <w:rsid w:val="00681FA3"/>
    <w:rsid w:val="0068200E"/>
    <w:rsid w:val="00682016"/>
    <w:rsid w:val="0068216C"/>
    <w:rsid w:val="006822E7"/>
    <w:rsid w:val="00682600"/>
    <w:rsid w:val="00682679"/>
    <w:rsid w:val="00682703"/>
    <w:rsid w:val="0068272E"/>
    <w:rsid w:val="00682759"/>
    <w:rsid w:val="006827B6"/>
    <w:rsid w:val="0068292A"/>
    <w:rsid w:val="00682D66"/>
    <w:rsid w:val="00683074"/>
    <w:rsid w:val="0068356B"/>
    <w:rsid w:val="006836C9"/>
    <w:rsid w:val="00683760"/>
    <w:rsid w:val="0068379F"/>
    <w:rsid w:val="00683900"/>
    <w:rsid w:val="00683941"/>
    <w:rsid w:val="00683AAC"/>
    <w:rsid w:val="00683BDF"/>
    <w:rsid w:val="00683C40"/>
    <w:rsid w:val="00683D33"/>
    <w:rsid w:val="00683D35"/>
    <w:rsid w:val="00683D8E"/>
    <w:rsid w:val="0068407C"/>
    <w:rsid w:val="006840AD"/>
    <w:rsid w:val="0068414E"/>
    <w:rsid w:val="00684249"/>
    <w:rsid w:val="00684684"/>
    <w:rsid w:val="006846E4"/>
    <w:rsid w:val="00684983"/>
    <w:rsid w:val="00684C73"/>
    <w:rsid w:val="00684CA1"/>
    <w:rsid w:val="00684D95"/>
    <w:rsid w:val="00684E44"/>
    <w:rsid w:val="00685130"/>
    <w:rsid w:val="006852C9"/>
    <w:rsid w:val="0068534B"/>
    <w:rsid w:val="00685380"/>
    <w:rsid w:val="0068540E"/>
    <w:rsid w:val="00685706"/>
    <w:rsid w:val="00685881"/>
    <w:rsid w:val="00685BF0"/>
    <w:rsid w:val="00685D30"/>
    <w:rsid w:val="00686165"/>
    <w:rsid w:val="006861FA"/>
    <w:rsid w:val="00686280"/>
    <w:rsid w:val="006862D7"/>
    <w:rsid w:val="006862E1"/>
    <w:rsid w:val="00686322"/>
    <w:rsid w:val="0068644E"/>
    <w:rsid w:val="006866FC"/>
    <w:rsid w:val="0068683E"/>
    <w:rsid w:val="006868FE"/>
    <w:rsid w:val="00686909"/>
    <w:rsid w:val="00686941"/>
    <w:rsid w:val="00686B14"/>
    <w:rsid w:val="00686C2C"/>
    <w:rsid w:val="00686CB8"/>
    <w:rsid w:val="00686D5A"/>
    <w:rsid w:val="00686D65"/>
    <w:rsid w:val="00686ECC"/>
    <w:rsid w:val="006870A2"/>
    <w:rsid w:val="006872A0"/>
    <w:rsid w:val="006873A8"/>
    <w:rsid w:val="006873E4"/>
    <w:rsid w:val="00687443"/>
    <w:rsid w:val="006874A8"/>
    <w:rsid w:val="0068754E"/>
    <w:rsid w:val="0068761A"/>
    <w:rsid w:val="006876BB"/>
    <w:rsid w:val="006877B2"/>
    <w:rsid w:val="00687CA5"/>
    <w:rsid w:val="00687CBB"/>
    <w:rsid w:val="00687D83"/>
    <w:rsid w:val="00687E01"/>
    <w:rsid w:val="00687E85"/>
    <w:rsid w:val="00687ED2"/>
    <w:rsid w:val="006901F3"/>
    <w:rsid w:val="00690238"/>
    <w:rsid w:val="006903A5"/>
    <w:rsid w:val="00690643"/>
    <w:rsid w:val="00690678"/>
    <w:rsid w:val="006907B4"/>
    <w:rsid w:val="00690A8A"/>
    <w:rsid w:val="00690E0B"/>
    <w:rsid w:val="00690E4D"/>
    <w:rsid w:val="00690F81"/>
    <w:rsid w:val="00690FC7"/>
    <w:rsid w:val="00691019"/>
    <w:rsid w:val="00691033"/>
    <w:rsid w:val="00691244"/>
    <w:rsid w:val="006912D1"/>
    <w:rsid w:val="006913F6"/>
    <w:rsid w:val="006914BD"/>
    <w:rsid w:val="00691560"/>
    <w:rsid w:val="006915A9"/>
    <w:rsid w:val="00691619"/>
    <w:rsid w:val="006916B1"/>
    <w:rsid w:val="006916F2"/>
    <w:rsid w:val="0069171D"/>
    <w:rsid w:val="00691794"/>
    <w:rsid w:val="00691953"/>
    <w:rsid w:val="00691A2C"/>
    <w:rsid w:val="00691BED"/>
    <w:rsid w:val="00691CBC"/>
    <w:rsid w:val="00691CD6"/>
    <w:rsid w:val="00691DDA"/>
    <w:rsid w:val="00691EA8"/>
    <w:rsid w:val="006924B2"/>
    <w:rsid w:val="0069271F"/>
    <w:rsid w:val="00692811"/>
    <w:rsid w:val="006928B7"/>
    <w:rsid w:val="00692E26"/>
    <w:rsid w:val="00693096"/>
    <w:rsid w:val="006932F4"/>
    <w:rsid w:val="00693374"/>
    <w:rsid w:val="0069339E"/>
    <w:rsid w:val="006933F4"/>
    <w:rsid w:val="0069345D"/>
    <w:rsid w:val="0069374F"/>
    <w:rsid w:val="00693771"/>
    <w:rsid w:val="006938CC"/>
    <w:rsid w:val="00693A73"/>
    <w:rsid w:val="00693CFB"/>
    <w:rsid w:val="00693DD8"/>
    <w:rsid w:val="00694156"/>
    <w:rsid w:val="00694392"/>
    <w:rsid w:val="0069443E"/>
    <w:rsid w:val="006944B7"/>
    <w:rsid w:val="006945ED"/>
    <w:rsid w:val="00694634"/>
    <w:rsid w:val="006946D5"/>
    <w:rsid w:val="006949A6"/>
    <w:rsid w:val="00694A45"/>
    <w:rsid w:val="00694AE8"/>
    <w:rsid w:val="00694B42"/>
    <w:rsid w:val="00694B6A"/>
    <w:rsid w:val="00694ED8"/>
    <w:rsid w:val="00694FAD"/>
    <w:rsid w:val="006950E1"/>
    <w:rsid w:val="0069520C"/>
    <w:rsid w:val="00695376"/>
    <w:rsid w:val="00695383"/>
    <w:rsid w:val="00695577"/>
    <w:rsid w:val="006956B8"/>
    <w:rsid w:val="006956F7"/>
    <w:rsid w:val="00695B6F"/>
    <w:rsid w:val="00695C9F"/>
    <w:rsid w:val="00695F49"/>
    <w:rsid w:val="006960EA"/>
    <w:rsid w:val="006961A0"/>
    <w:rsid w:val="006962F7"/>
    <w:rsid w:val="006963A2"/>
    <w:rsid w:val="006963F2"/>
    <w:rsid w:val="0069659E"/>
    <w:rsid w:val="006965EB"/>
    <w:rsid w:val="00696603"/>
    <w:rsid w:val="00696739"/>
    <w:rsid w:val="006967C7"/>
    <w:rsid w:val="00696857"/>
    <w:rsid w:val="00696893"/>
    <w:rsid w:val="0069695C"/>
    <w:rsid w:val="00696C50"/>
    <w:rsid w:val="00696D54"/>
    <w:rsid w:val="00696E4B"/>
    <w:rsid w:val="00697139"/>
    <w:rsid w:val="006971C9"/>
    <w:rsid w:val="00697298"/>
    <w:rsid w:val="006972C8"/>
    <w:rsid w:val="00697463"/>
    <w:rsid w:val="00697519"/>
    <w:rsid w:val="00697580"/>
    <w:rsid w:val="00697718"/>
    <w:rsid w:val="006979FE"/>
    <w:rsid w:val="00697A6C"/>
    <w:rsid w:val="00697B3F"/>
    <w:rsid w:val="00697BA1"/>
    <w:rsid w:val="00697C85"/>
    <w:rsid w:val="00697CC5"/>
    <w:rsid w:val="00697CF5"/>
    <w:rsid w:val="00697F36"/>
    <w:rsid w:val="006A007E"/>
    <w:rsid w:val="006A00D2"/>
    <w:rsid w:val="006A02E5"/>
    <w:rsid w:val="006A055F"/>
    <w:rsid w:val="006A0617"/>
    <w:rsid w:val="006A0790"/>
    <w:rsid w:val="006A07B8"/>
    <w:rsid w:val="006A0808"/>
    <w:rsid w:val="006A08E6"/>
    <w:rsid w:val="006A092F"/>
    <w:rsid w:val="006A094A"/>
    <w:rsid w:val="006A0A1C"/>
    <w:rsid w:val="006A0CDC"/>
    <w:rsid w:val="006A0DC4"/>
    <w:rsid w:val="006A0F22"/>
    <w:rsid w:val="006A1375"/>
    <w:rsid w:val="006A14CD"/>
    <w:rsid w:val="006A1570"/>
    <w:rsid w:val="006A15FE"/>
    <w:rsid w:val="006A18C7"/>
    <w:rsid w:val="006A195F"/>
    <w:rsid w:val="006A1974"/>
    <w:rsid w:val="006A1A74"/>
    <w:rsid w:val="006A1B66"/>
    <w:rsid w:val="006A1C4E"/>
    <w:rsid w:val="006A1DB1"/>
    <w:rsid w:val="006A1F87"/>
    <w:rsid w:val="006A1F8B"/>
    <w:rsid w:val="006A200D"/>
    <w:rsid w:val="006A203B"/>
    <w:rsid w:val="006A21CF"/>
    <w:rsid w:val="006A2261"/>
    <w:rsid w:val="006A2288"/>
    <w:rsid w:val="006A22E8"/>
    <w:rsid w:val="006A237B"/>
    <w:rsid w:val="006A240D"/>
    <w:rsid w:val="006A24FB"/>
    <w:rsid w:val="006A2566"/>
    <w:rsid w:val="006A25E0"/>
    <w:rsid w:val="006A261E"/>
    <w:rsid w:val="006A2683"/>
    <w:rsid w:val="006A26E6"/>
    <w:rsid w:val="006A2754"/>
    <w:rsid w:val="006A278C"/>
    <w:rsid w:val="006A286C"/>
    <w:rsid w:val="006A287A"/>
    <w:rsid w:val="006A297A"/>
    <w:rsid w:val="006A2BB3"/>
    <w:rsid w:val="006A2CF9"/>
    <w:rsid w:val="006A2D22"/>
    <w:rsid w:val="006A2D4C"/>
    <w:rsid w:val="006A2D65"/>
    <w:rsid w:val="006A2D90"/>
    <w:rsid w:val="006A2E41"/>
    <w:rsid w:val="006A2EE0"/>
    <w:rsid w:val="006A2F4A"/>
    <w:rsid w:val="006A2FA2"/>
    <w:rsid w:val="006A3013"/>
    <w:rsid w:val="006A30FD"/>
    <w:rsid w:val="006A3184"/>
    <w:rsid w:val="006A32BC"/>
    <w:rsid w:val="006A341C"/>
    <w:rsid w:val="006A363A"/>
    <w:rsid w:val="006A3743"/>
    <w:rsid w:val="006A3760"/>
    <w:rsid w:val="006A37BB"/>
    <w:rsid w:val="006A37D2"/>
    <w:rsid w:val="006A3A7B"/>
    <w:rsid w:val="006A3A93"/>
    <w:rsid w:val="006A3B61"/>
    <w:rsid w:val="006A3DE9"/>
    <w:rsid w:val="006A3E20"/>
    <w:rsid w:val="006A3E92"/>
    <w:rsid w:val="006A406D"/>
    <w:rsid w:val="006A40A7"/>
    <w:rsid w:val="006A411B"/>
    <w:rsid w:val="006A41E6"/>
    <w:rsid w:val="006A4359"/>
    <w:rsid w:val="006A43C9"/>
    <w:rsid w:val="006A44E7"/>
    <w:rsid w:val="006A451C"/>
    <w:rsid w:val="006A456F"/>
    <w:rsid w:val="006A4807"/>
    <w:rsid w:val="006A481C"/>
    <w:rsid w:val="006A4A43"/>
    <w:rsid w:val="006A4A6A"/>
    <w:rsid w:val="006A4A9A"/>
    <w:rsid w:val="006A4B03"/>
    <w:rsid w:val="006A4BE9"/>
    <w:rsid w:val="006A4CB0"/>
    <w:rsid w:val="006A4CFF"/>
    <w:rsid w:val="006A4D0F"/>
    <w:rsid w:val="006A508D"/>
    <w:rsid w:val="006A50AB"/>
    <w:rsid w:val="006A50F7"/>
    <w:rsid w:val="006A5261"/>
    <w:rsid w:val="006A52CA"/>
    <w:rsid w:val="006A54BB"/>
    <w:rsid w:val="006A54D9"/>
    <w:rsid w:val="006A5674"/>
    <w:rsid w:val="006A5722"/>
    <w:rsid w:val="006A57C6"/>
    <w:rsid w:val="006A59D0"/>
    <w:rsid w:val="006A5C8D"/>
    <w:rsid w:val="006A5DF7"/>
    <w:rsid w:val="006A5FBA"/>
    <w:rsid w:val="006A5FC3"/>
    <w:rsid w:val="006A60AC"/>
    <w:rsid w:val="006A62E1"/>
    <w:rsid w:val="006A6301"/>
    <w:rsid w:val="006A63BC"/>
    <w:rsid w:val="006A6486"/>
    <w:rsid w:val="006A6586"/>
    <w:rsid w:val="006A6620"/>
    <w:rsid w:val="006A667F"/>
    <w:rsid w:val="006A67A7"/>
    <w:rsid w:val="006A691E"/>
    <w:rsid w:val="006A6A04"/>
    <w:rsid w:val="006A6A0C"/>
    <w:rsid w:val="006A6AD1"/>
    <w:rsid w:val="006A6CC3"/>
    <w:rsid w:val="006A6D16"/>
    <w:rsid w:val="006A706C"/>
    <w:rsid w:val="006A711B"/>
    <w:rsid w:val="006A713F"/>
    <w:rsid w:val="006A71D4"/>
    <w:rsid w:val="006A731B"/>
    <w:rsid w:val="006A739D"/>
    <w:rsid w:val="006A7524"/>
    <w:rsid w:val="006A7689"/>
    <w:rsid w:val="006A76B7"/>
    <w:rsid w:val="006A780B"/>
    <w:rsid w:val="006A79A9"/>
    <w:rsid w:val="006A7ACE"/>
    <w:rsid w:val="006A7AE0"/>
    <w:rsid w:val="006A7BCA"/>
    <w:rsid w:val="006A7C9A"/>
    <w:rsid w:val="006A7CDF"/>
    <w:rsid w:val="006A7DB1"/>
    <w:rsid w:val="006A7E30"/>
    <w:rsid w:val="006A7EF6"/>
    <w:rsid w:val="006B013F"/>
    <w:rsid w:val="006B018A"/>
    <w:rsid w:val="006B01B4"/>
    <w:rsid w:val="006B0330"/>
    <w:rsid w:val="006B0378"/>
    <w:rsid w:val="006B03D6"/>
    <w:rsid w:val="006B0695"/>
    <w:rsid w:val="006B06DB"/>
    <w:rsid w:val="006B07C4"/>
    <w:rsid w:val="006B07CD"/>
    <w:rsid w:val="006B0805"/>
    <w:rsid w:val="006B0888"/>
    <w:rsid w:val="006B0955"/>
    <w:rsid w:val="006B0A43"/>
    <w:rsid w:val="006B0B34"/>
    <w:rsid w:val="006B0B9D"/>
    <w:rsid w:val="006B0C2B"/>
    <w:rsid w:val="006B0CFB"/>
    <w:rsid w:val="006B0E3C"/>
    <w:rsid w:val="006B0E7F"/>
    <w:rsid w:val="006B0FCE"/>
    <w:rsid w:val="006B0FE2"/>
    <w:rsid w:val="006B1110"/>
    <w:rsid w:val="006B11BF"/>
    <w:rsid w:val="006B12B6"/>
    <w:rsid w:val="006B13D7"/>
    <w:rsid w:val="006B1431"/>
    <w:rsid w:val="006B1636"/>
    <w:rsid w:val="006B1834"/>
    <w:rsid w:val="006B197F"/>
    <w:rsid w:val="006B19C9"/>
    <w:rsid w:val="006B1B76"/>
    <w:rsid w:val="006B1C08"/>
    <w:rsid w:val="006B1C63"/>
    <w:rsid w:val="006B1CD2"/>
    <w:rsid w:val="006B1DC0"/>
    <w:rsid w:val="006B1DEC"/>
    <w:rsid w:val="006B203A"/>
    <w:rsid w:val="006B2225"/>
    <w:rsid w:val="006B2234"/>
    <w:rsid w:val="006B2474"/>
    <w:rsid w:val="006B24F0"/>
    <w:rsid w:val="006B2947"/>
    <w:rsid w:val="006B2991"/>
    <w:rsid w:val="006B2A38"/>
    <w:rsid w:val="006B2B43"/>
    <w:rsid w:val="006B2BA0"/>
    <w:rsid w:val="006B2BED"/>
    <w:rsid w:val="006B2DDC"/>
    <w:rsid w:val="006B2FC9"/>
    <w:rsid w:val="006B3055"/>
    <w:rsid w:val="006B326C"/>
    <w:rsid w:val="006B32DB"/>
    <w:rsid w:val="006B337E"/>
    <w:rsid w:val="006B339C"/>
    <w:rsid w:val="006B348F"/>
    <w:rsid w:val="006B3522"/>
    <w:rsid w:val="006B35B6"/>
    <w:rsid w:val="006B36CE"/>
    <w:rsid w:val="006B386B"/>
    <w:rsid w:val="006B3894"/>
    <w:rsid w:val="006B3AD8"/>
    <w:rsid w:val="006B3BB7"/>
    <w:rsid w:val="006B3DAF"/>
    <w:rsid w:val="006B3DD3"/>
    <w:rsid w:val="006B3E25"/>
    <w:rsid w:val="006B3E42"/>
    <w:rsid w:val="006B3F80"/>
    <w:rsid w:val="006B4052"/>
    <w:rsid w:val="006B40C5"/>
    <w:rsid w:val="006B4144"/>
    <w:rsid w:val="006B41F8"/>
    <w:rsid w:val="006B4224"/>
    <w:rsid w:val="006B4354"/>
    <w:rsid w:val="006B443A"/>
    <w:rsid w:val="006B4616"/>
    <w:rsid w:val="006B46BE"/>
    <w:rsid w:val="006B4730"/>
    <w:rsid w:val="006B482F"/>
    <w:rsid w:val="006B48E9"/>
    <w:rsid w:val="006B48F4"/>
    <w:rsid w:val="006B490B"/>
    <w:rsid w:val="006B4973"/>
    <w:rsid w:val="006B49D7"/>
    <w:rsid w:val="006B49EE"/>
    <w:rsid w:val="006B4BDF"/>
    <w:rsid w:val="006B4D39"/>
    <w:rsid w:val="006B4D50"/>
    <w:rsid w:val="006B4DBD"/>
    <w:rsid w:val="006B513D"/>
    <w:rsid w:val="006B5300"/>
    <w:rsid w:val="006B5329"/>
    <w:rsid w:val="006B59D6"/>
    <w:rsid w:val="006B5A2E"/>
    <w:rsid w:val="006B5A35"/>
    <w:rsid w:val="006B5BA9"/>
    <w:rsid w:val="006B5CCA"/>
    <w:rsid w:val="006B5ED1"/>
    <w:rsid w:val="006B5EDB"/>
    <w:rsid w:val="006B5F38"/>
    <w:rsid w:val="006B60FC"/>
    <w:rsid w:val="006B624E"/>
    <w:rsid w:val="006B628D"/>
    <w:rsid w:val="006B6364"/>
    <w:rsid w:val="006B63A3"/>
    <w:rsid w:val="006B64FA"/>
    <w:rsid w:val="006B6594"/>
    <w:rsid w:val="006B671E"/>
    <w:rsid w:val="006B678C"/>
    <w:rsid w:val="006B679B"/>
    <w:rsid w:val="006B68E5"/>
    <w:rsid w:val="006B695A"/>
    <w:rsid w:val="006B6A42"/>
    <w:rsid w:val="006B6D1F"/>
    <w:rsid w:val="006B6D7B"/>
    <w:rsid w:val="006B6DBF"/>
    <w:rsid w:val="006B7245"/>
    <w:rsid w:val="006B73C4"/>
    <w:rsid w:val="006B74E7"/>
    <w:rsid w:val="006B7566"/>
    <w:rsid w:val="006B77C5"/>
    <w:rsid w:val="006B77DE"/>
    <w:rsid w:val="006B7803"/>
    <w:rsid w:val="006B78D5"/>
    <w:rsid w:val="006B7A75"/>
    <w:rsid w:val="006B7C32"/>
    <w:rsid w:val="006B7C38"/>
    <w:rsid w:val="006B7DFC"/>
    <w:rsid w:val="006B7E06"/>
    <w:rsid w:val="006B7E2C"/>
    <w:rsid w:val="006B7E57"/>
    <w:rsid w:val="006B7F5A"/>
    <w:rsid w:val="006C0088"/>
    <w:rsid w:val="006C03F1"/>
    <w:rsid w:val="006C046E"/>
    <w:rsid w:val="006C054F"/>
    <w:rsid w:val="006C06A4"/>
    <w:rsid w:val="006C079A"/>
    <w:rsid w:val="006C08D8"/>
    <w:rsid w:val="006C0E95"/>
    <w:rsid w:val="006C0E9E"/>
    <w:rsid w:val="006C0ED6"/>
    <w:rsid w:val="006C0F13"/>
    <w:rsid w:val="006C1027"/>
    <w:rsid w:val="006C1206"/>
    <w:rsid w:val="006C1337"/>
    <w:rsid w:val="006C1472"/>
    <w:rsid w:val="006C1588"/>
    <w:rsid w:val="006C15AF"/>
    <w:rsid w:val="006C15B3"/>
    <w:rsid w:val="006C15BB"/>
    <w:rsid w:val="006C15F5"/>
    <w:rsid w:val="006C1790"/>
    <w:rsid w:val="006C19BC"/>
    <w:rsid w:val="006C1AB7"/>
    <w:rsid w:val="006C1BF8"/>
    <w:rsid w:val="006C1C28"/>
    <w:rsid w:val="006C1D59"/>
    <w:rsid w:val="006C209E"/>
    <w:rsid w:val="006C2112"/>
    <w:rsid w:val="006C21ED"/>
    <w:rsid w:val="006C221B"/>
    <w:rsid w:val="006C2345"/>
    <w:rsid w:val="006C2363"/>
    <w:rsid w:val="006C2415"/>
    <w:rsid w:val="006C2436"/>
    <w:rsid w:val="006C25D8"/>
    <w:rsid w:val="006C2666"/>
    <w:rsid w:val="006C275E"/>
    <w:rsid w:val="006C276B"/>
    <w:rsid w:val="006C2AFB"/>
    <w:rsid w:val="006C2B49"/>
    <w:rsid w:val="006C2CFA"/>
    <w:rsid w:val="006C2D1A"/>
    <w:rsid w:val="006C2D96"/>
    <w:rsid w:val="006C300C"/>
    <w:rsid w:val="006C30A7"/>
    <w:rsid w:val="006C3155"/>
    <w:rsid w:val="006C33B6"/>
    <w:rsid w:val="006C349F"/>
    <w:rsid w:val="006C359F"/>
    <w:rsid w:val="006C3727"/>
    <w:rsid w:val="006C3937"/>
    <w:rsid w:val="006C3AFB"/>
    <w:rsid w:val="006C3B47"/>
    <w:rsid w:val="006C3C03"/>
    <w:rsid w:val="006C3C0C"/>
    <w:rsid w:val="006C3DA4"/>
    <w:rsid w:val="006C3E98"/>
    <w:rsid w:val="006C3FA8"/>
    <w:rsid w:val="006C40FB"/>
    <w:rsid w:val="006C4277"/>
    <w:rsid w:val="006C434E"/>
    <w:rsid w:val="006C4416"/>
    <w:rsid w:val="006C4466"/>
    <w:rsid w:val="006C4528"/>
    <w:rsid w:val="006C45EC"/>
    <w:rsid w:val="006C4665"/>
    <w:rsid w:val="006C46E2"/>
    <w:rsid w:val="006C47BE"/>
    <w:rsid w:val="006C4B0E"/>
    <w:rsid w:val="006C4B36"/>
    <w:rsid w:val="006C4BB4"/>
    <w:rsid w:val="006C4C29"/>
    <w:rsid w:val="006C4C54"/>
    <w:rsid w:val="006C4C69"/>
    <w:rsid w:val="006C4CDB"/>
    <w:rsid w:val="006C4FDA"/>
    <w:rsid w:val="006C51B5"/>
    <w:rsid w:val="006C5201"/>
    <w:rsid w:val="006C5313"/>
    <w:rsid w:val="006C5329"/>
    <w:rsid w:val="006C5376"/>
    <w:rsid w:val="006C5383"/>
    <w:rsid w:val="006C54CA"/>
    <w:rsid w:val="006C56CD"/>
    <w:rsid w:val="006C5794"/>
    <w:rsid w:val="006C57EE"/>
    <w:rsid w:val="006C58D2"/>
    <w:rsid w:val="006C5A13"/>
    <w:rsid w:val="006C5BAE"/>
    <w:rsid w:val="006C5DA5"/>
    <w:rsid w:val="006C6080"/>
    <w:rsid w:val="006C668D"/>
    <w:rsid w:val="006C66C9"/>
    <w:rsid w:val="006C671E"/>
    <w:rsid w:val="006C6791"/>
    <w:rsid w:val="006C67C1"/>
    <w:rsid w:val="006C67FA"/>
    <w:rsid w:val="006C6833"/>
    <w:rsid w:val="006C683F"/>
    <w:rsid w:val="006C6BD4"/>
    <w:rsid w:val="006C6D94"/>
    <w:rsid w:val="006C6E43"/>
    <w:rsid w:val="006C705D"/>
    <w:rsid w:val="006C70A2"/>
    <w:rsid w:val="006C723B"/>
    <w:rsid w:val="006C72D6"/>
    <w:rsid w:val="006C72F6"/>
    <w:rsid w:val="006C752E"/>
    <w:rsid w:val="006C794B"/>
    <w:rsid w:val="006C79B8"/>
    <w:rsid w:val="006C79C9"/>
    <w:rsid w:val="006C7A96"/>
    <w:rsid w:val="006C7ADF"/>
    <w:rsid w:val="006C7B4E"/>
    <w:rsid w:val="006C7B5C"/>
    <w:rsid w:val="006C7D39"/>
    <w:rsid w:val="006C7D51"/>
    <w:rsid w:val="006C7DAA"/>
    <w:rsid w:val="006D00A9"/>
    <w:rsid w:val="006D00D3"/>
    <w:rsid w:val="006D021C"/>
    <w:rsid w:val="006D06E5"/>
    <w:rsid w:val="006D088B"/>
    <w:rsid w:val="006D0910"/>
    <w:rsid w:val="006D0A54"/>
    <w:rsid w:val="006D0BE6"/>
    <w:rsid w:val="006D0C32"/>
    <w:rsid w:val="006D0CC5"/>
    <w:rsid w:val="006D0D1A"/>
    <w:rsid w:val="006D0D4F"/>
    <w:rsid w:val="006D0D69"/>
    <w:rsid w:val="006D0EFA"/>
    <w:rsid w:val="006D0F4B"/>
    <w:rsid w:val="006D0F5A"/>
    <w:rsid w:val="006D10FB"/>
    <w:rsid w:val="006D11A2"/>
    <w:rsid w:val="006D11E9"/>
    <w:rsid w:val="006D12DB"/>
    <w:rsid w:val="006D15C1"/>
    <w:rsid w:val="006D164C"/>
    <w:rsid w:val="006D16FA"/>
    <w:rsid w:val="006D170E"/>
    <w:rsid w:val="006D1833"/>
    <w:rsid w:val="006D1A02"/>
    <w:rsid w:val="006D1B55"/>
    <w:rsid w:val="006D1B7F"/>
    <w:rsid w:val="006D1B8F"/>
    <w:rsid w:val="006D1CCC"/>
    <w:rsid w:val="006D1D8C"/>
    <w:rsid w:val="006D1DB2"/>
    <w:rsid w:val="006D1DFD"/>
    <w:rsid w:val="006D1E35"/>
    <w:rsid w:val="006D1F37"/>
    <w:rsid w:val="006D2047"/>
    <w:rsid w:val="006D2052"/>
    <w:rsid w:val="006D2056"/>
    <w:rsid w:val="006D20A0"/>
    <w:rsid w:val="006D217A"/>
    <w:rsid w:val="006D2185"/>
    <w:rsid w:val="006D2198"/>
    <w:rsid w:val="006D219D"/>
    <w:rsid w:val="006D22F2"/>
    <w:rsid w:val="006D233B"/>
    <w:rsid w:val="006D24C8"/>
    <w:rsid w:val="006D2680"/>
    <w:rsid w:val="006D2695"/>
    <w:rsid w:val="006D279F"/>
    <w:rsid w:val="006D282A"/>
    <w:rsid w:val="006D292A"/>
    <w:rsid w:val="006D2971"/>
    <w:rsid w:val="006D2A14"/>
    <w:rsid w:val="006D2ACC"/>
    <w:rsid w:val="006D2C5C"/>
    <w:rsid w:val="006D2C8C"/>
    <w:rsid w:val="006D2CA0"/>
    <w:rsid w:val="006D2E75"/>
    <w:rsid w:val="006D2FAB"/>
    <w:rsid w:val="006D30EF"/>
    <w:rsid w:val="006D31A6"/>
    <w:rsid w:val="006D31C6"/>
    <w:rsid w:val="006D3400"/>
    <w:rsid w:val="006D3524"/>
    <w:rsid w:val="006D35AA"/>
    <w:rsid w:val="006D379E"/>
    <w:rsid w:val="006D37FB"/>
    <w:rsid w:val="006D3901"/>
    <w:rsid w:val="006D397D"/>
    <w:rsid w:val="006D3A3C"/>
    <w:rsid w:val="006D3E2F"/>
    <w:rsid w:val="006D43FD"/>
    <w:rsid w:val="006D445D"/>
    <w:rsid w:val="006D4543"/>
    <w:rsid w:val="006D47A0"/>
    <w:rsid w:val="006D47BA"/>
    <w:rsid w:val="006D49BD"/>
    <w:rsid w:val="006D4DCE"/>
    <w:rsid w:val="006D4DF7"/>
    <w:rsid w:val="006D4FD2"/>
    <w:rsid w:val="006D508B"/>
    <w:rsid w:val="006D51C0"/>
    <w:rsid w:val="006D54EC"/>
    <w:rsid w:val="006D5502"/>
    <w:rsid w:val="006D556C"/>
    <w:rsid w:val="006D563B"/>
    <w:rsid w:val="006D570C"/>
    <w:rsid w:val="006D5718"/>
    <w:rsid w:val="006D5735"/>
    <w:rsid w:val="006D5895"/>
    <w:rsid w:val="006D5A35"/>
    <w:rsid w:val="006D5B93"/>
    <w:rsid w:val="006D5BC2"/>
    <w:rsid w:val="006D5EB5"/>
    <w:rsid w:val="006D5F8C"/>
    <w:rsid w:val="006D600E"/>
    <w:rsid w:val="006D64FE"/>
    <w:rsid w:val="006D6619"/>
    <w:rsid w:val="006D6836"/>
    <w:rsid w:val="006D688C"/>
    <w:rsid w:val="006D6BCE"/>
    <w:rsid w:val="006D6D74"/>
    <w:rsid w:val="006D6E52"/>
    <w:rsid w:val="006D6E5C"/>
    <w:rsid w:val="006D7141"/>
    <w:rsid w:val="006D71FB"/>
    <w:rsid w:val="006D731E"/>
    <w:rsid w:val="006D771D"/>
    <w:rsid w:val="006D7802"/>
    <w:rsid w:val="006D782E"/>
    <w:rsid w:val="006D79D5"/>
    <w:rsid w:val="006D7AB2"/>
    <w:rsid w:val="006D7B44"/>
    <w:rsid w:val="006D7C21"/>
    <w:rsid w:val="006D7C85"/>
    <w:rsid w:val="006D7D57"/>
    <w:rsid w:val="006D7DE0"/>
    <w:rsid w:val="006E020F"/>
    <w:rsid w:val="006E02A2"/>
    <w:rsid w:val="006E0316"/>
    <w:rsid w:val="006E032A"/>
    <w:rsid w:val="006E0509"/>
    <w:rsid w:val="006E059D"/>
    <w:rsid w:val="006E06FE"/>
    <w:rsid w:val="006E07FD"/>
    <w:rsid w:val="006E09A3"/>
    <w:rsid w:val="006E0A9D"/>
    <w:rsid w:val="006E0DCF"/>
    <w:rsid w:val="006E0ED3"/>
    <w:rsid w:val="006E0F2D"/>
    <w:rsid w:val="006E0F81"/>
    <w:rsid w:val="006E0F82"/>
    <w:rsid w:val="006E135F"/>
    <w:rsid w:val="006E1531"/>
    <w:rsid w:val="006E1705"/>
    <w:rsid w:val="006E174A"/>
    <w:rsid w:val="006E185D"/>
    <w:rsid w:val="006E197D"/>
    <w:rsid w:val="006E1A05"/>
    <w:rsid w:val="006E1A1C"/>
    <w:rsid w:val="006E2335"/>
    <w:rsid w:val="006E2395"/>
    <w:rsid w:val="006E2419"/>
    <w:rsid w:val="006E2530"/>
    <w:rsid w:val="006E274F"/>
    <w:rsid w:val="006E286A"/>
    <w:rsid w:val="006E2946"/>
    <w:rsid w:val="006E29B2"/>
    <w:rsid w:val="006E2BA4"/>
    <w:rsid w:val="006E2C55"/>
    <w:rsid w:val="006E2DF9"/>
    <w:rsid w:val="006E2F8D"/>
    <w:rsid w:val="006E2FDA"/>
    <w:rsid w:val="006E2FFE"/>
    <w:rsid w:val="006E3077"/>
    <w:rsid w:val="006E3081"/>
    <w:rsid w:val="006E308B"/>
    <w:rsid w:val="006E30FD"/>
    <w:rsid w:val="006E3122"/>
    <w:rsid w:val="006E3153"/>
    <w:rsid w:val="006E331E"/>
    <w:rsid w:val="006E38BB"/>
    <w:rsid w:val="006E3919"/>
    <w:rsid w:val="006E3932"/>
    <w:rsid w:val="006E3964"/>
    <w:rsid w:val="006E3AE4"/>
    <w:rsid w:val="006E3B68"/>
    <w:rsid w:val="006E3C67"/>
    <w:rsid w:val="006E3D4C"/>
    <w:rsid w:val="006E3D6F"/>
    <w:rsid w:val="006E3F1B"/>
    <w:rsid w:val="006E3F90"/>
    <w:rsid w:val="006E4007"/>
    <w:rsid w:val="006E40C8"/>
    <w:rsid w:val="006E4247"/>
    <w:rsid w:val="006E43E3"/>
    <w:rsid w:val="006E443B"/>
    <w:rsid w:val="006E466C"/>
    <w:rsid w:val="006E46BF"/>
    <w:rsid w:val="006E4B75"/>
    <w:rsid w:val="006E4BED"/>
    <w:rsid w:val="006E4DA9"/>
    <w:rsid w:val="006E4DBC"/>
    <w:rsid w:val="006E4E87"/>
    <w:rsid w:val="006E4EF2"/>
    <w:rsid w:val="006E4EF8"/>
    <w:rsid w:val="006E5064"/>
    <w:rsid w:val="006E5145"/>
    <w:rsid w:val="006E563F"/>
    <w:rsid w:val="006E56C2"/>
    <w:rsid w:val="006E57E8"/>
    <w:rsid w:val="006E5B07"/>
    <w:rsid w:val="006E5B0A"/>
    <w:rsid w:val="006E5C85"/>
    <w:rsid w:val="006E5C9A"/>
    <w:rsid w:val="006E5DF5"/>
    <w:rsid w:val="006E620D"/>
    <w:rsid w:val="006E6301"/>
    <w:rsid w:val="006E63E8"/>
    <w:rsid w:val="006E6511"/>
    <w:rsid w:val="006E66D6"/>
    <w:rsid w:val="006E68EC"/>
    <w:rsid w:val="006E6BC1"/>
    <w:rsid w:val="006E6C6E"/>
    <w:rsid w:val="006E6D09"/>
    <w:rsid w:val="006E6E37"/>
    <w:rsid w:val="006E6EA0"/>
    <w:rsid w:val="006E6F2A"/>
    <w:rsid w:val="006E6FAA"/>
    <w:rsid w:val="006E70A4"/>
    <w:rsid w:val="006E71CF"/>
    <w:rsid w:val="006E7242"/>
    <w:rsid w:val="006E7578"/>
    <w:rsid w:val="006E7691"/>
    <w:rsid w:val="006E77A8"/>
    <w:rsid w:val="006E7AF3"/>
    <w:rsid w:val="006E7C1E"/>
    <w:rsid w:val="006E7C32"/>
    <w:rsid w:val="006E7D35"/>
    <w:rsid w:val="006E7EB5"/>
    <w:rsid w:val="006E7EC5"/>
    <w:rsid w:val="006E7F9D"/>
    <w:rsid w:val="006F02D2"/>
    <w:rsid w:val="006F0352"/>
    <w:rsid w:val="006F0490"/>
    <w:rsid w:val="006F04A1"/>
    <w:rsid w:val="006F0757"/>
    <w:rsid w:val="006F084A"/>
    <w:rsid w:val="006F088C"/>
    <w:rsid w:val="006F0B36"/>
    <w:rsid w:val="006F0C04"/>
    <w:rsid w:val="006F0C10"/>
    <w:rsid w:val="006F0C77"/>
    <w:rsid w:val="006F1039"/>
    <w:rsid w:val="006F122A"/>
    <w:rsid w:val="006F12B2"/>
    <w:rsid w:val="006F1322"/>
    <w:rsid w:val="006F155C"/>
    <w:rsid w:val="006F15B5"/>
    <w:rsid w:val="006F1603"/>
    <w:rsid w:val="006F161C"/>
    <w:rsid w:val="006F1668"/>
    <w:rsid w:val="006F168A"/>
    <w:rsid w:val="006F1805"/>
    <w:rsid w:val="006F1855"/>
    <w:rsid w:val="006F1860"/>
    <w:rsid w:val="006F1890"/>
    <w:rsid w:val="006F190A"/>
    <w:rsid w:val="006F1A2F"/>
    <w:rsid w:val="006F1AFA"/>
    <w:rsid w:val="006F1B1F"/>
    <w:rsid w:val="006F1B22"/>
    <w:rsid w:val="006F1B4D"/>
    <w:rsid w:val="006F1E1A"/>
    <w:rsid w:val="006F1FFD"/>
    <w:rsid w:val="006F2268"/>
    <w:rsid w:val="006F23F4"/>
    <w:rsid w:val="006F24E8"/>
    <w:rsid w:val="006F2590"/>
    <w:rsid w:val="006F26EA"/>
    <w:rsid w:val="006F270B"/>
    <w:rsid w:val="006F293A"/>
    <w:rsid w:val="006F2971"/>
    <w:rsid w:val="006F2ACC"/>
    <w:rsid w:val="006F2E17"/>
    <w:rsid w:val="006F2E3F"/>
    <w:rsid w:val="006F2F86"/>
    <w:rsid w:val="006F3134"/>
    <w:rsid w:val="006F3315"/>
    <w:rsid w:val="006F3346"/>
    <w:rsid w:val="006F337B"/>
    <w:rsid w:val="006F337D"/>
    <w:rsid w:val="006F344B"/>
    <w:rsid w:val="006F35F2"/>
    <w:rsid w:val="006F3643"/>
    <w:rsid w:val="006F36FE"/>
    <w:rsid w:val="006F371B"/>
    <w:rsid w:val="006F3994"/>
    <w:rsid w:val="006F3ABC"/>
    <w:rsid w:val="006F3B92"/>
    <w:rsid w:val="006F3C56"/>
    <w:rsid w:val="006F3E70"/>
    <w:rsid w:val="006F3F12"/>
    <w:rsid w:val="006F3F1D"/>
    <w:rsid w:val="006F4194"/>
    <w:rsid w:val="006F424D"/>
    <w:rsid w:val="006F439F"/>
    <w:rsid w:val="006F4404"/>
    <w:rsid w:val="006F4464"/>
    <w:rsid w:val="006F4530"/>
    <w:rsid w:val="006F4587"/>
    <w:rsid w:val="006F45AF"/>
    <w:rsid w:val="006F469A"/>
    <w:rsid w:val="006F4777"/>
    <w:rsid w:val="006F49A2"/>
    <w:rsid w:val="006F4C0A"/>
    <w:rsid w:val="006F4CA0"/>
    <w:rsid w:val="006F4CCB"/>
    <w:rsid w:val="006F4D44"/>
    <w:rsid w:val="006F4EAA"/>
    <w:rsid w:val="006F514E"/>
    <w:rsid w:val="006F515E"/>
    <w:rsid w:val="006F5173"/>
    <w:rsid w:val="006F5205"/>
    <w:rsid w:val="006F52E6"/>
    <w:rsid w:val="006F5322"/>
    <w:rsid w:val="006F5532"/>
    <w:rsid w:val="006F565A"/>
    <w:rsid w:val="006F5681"/>
    <w:rsid w:val="006F5754"/>
    <w:rsid w:val="006F5766"/>
    <w:rsid w:val="006F57C0"/>
    <w:rsid w:val="006F59AA"/>
    <w:rsid w:val="006F5A07"/>
    <w:rsid w:val="006F5C58"/>
    <w:rsid w:val="006F5DF3"/>
    <w:rsid w:val="006F5E20"/>
    <w:rsid w:val="006F5EA8"/>
    <w:rsid w:val="006F5EF9"/>
    <w:rsid w:val="006F5FEA"/>
    <w:rsid w:val="006F604A"/>
    <w:rsid w:val="006F610B"/>
    <w:rsid w:val="006F65FE"/>
    <w:rsid w:val="006F66C2"/>
    <w:rsid w:val="006F6744"/>
    <w:rsid w:val="006F68FE"/>
    <w:rsid w:val="006F69A9"/>
    <w:rsid w:val="006F6BAE"/>
    <w:rsid w:val="006F6C05"/>
    <w:rsid w:val="006F6CAE"/>
    <w:rsid w:val="006F6D2D"/>
    <w:rsid w:val="006F6E08"/>
    <w:rsid w:val="006F6E26"/>
    <w:rsid w:val="006F6ECB"/>
    <w:rsid w:val="006F7109"/>
    <w:rsid w:val="006F7159"/>
    <w:rsid w:val="006F71BC"/>
    <w:rsid w:val="006F73DF"/>
    <w:rsid w:val="006F7578"/>
    <w:rsid w:val="006F7609"/>
    <w:rsid w:val="006F77F1"/>
    <w:rsid w:val="006F79E0"/>
    <w:rsid w:val="006F7A65"/>
    <w:rsid w:val="006F7B19"/>
    <w:rsid w:val="006F7B8C"/>
    <w:rsid w:val="006F7B94"/>
    <w:rsid w:val="006F7DEA"/>
    <w:rsid w:val="006F7DF8"/>
    <w:rsid w:val="006F7E02"/>
    <w:rsid w:val="006F7F9A"/>
    <w:rsid w:val="0070005E"/>
    <w:rsid w:val="0070007B"/>
    <w:rsid w:val="0070007D"/>
    <w:rsid w:val="0070012D"/>
    <w:rsid w:val="007001DE"/>
    <w:rsid w:val="0070020A"/>
    <w:rsid w:val="0070028D"/>
    <w:rsid w:val="0070036E"/>
    <w:rsid w:val="00700697"/>
    <w:rsid w:val="00700B49"/>
    <w:rsid w:val="00700C87"/>
    <w:rsid w:val="00701020"/>
    <w:rsid w:val="007010F5"/>
    <w:rsid w:val="007011F8"/>
    <w:rsid w:val="0070120F"/>
    <w:rsid w:val="00701228"/>
    <w:rsid w:val="0070123A"/>
    <w:rsid w:val="00701346"/>
    <w:rsid w:val="007014A3"/>
    <w:rsid w:val="00701615"/>
    <w:rsid w:val="00701633"/>
    <w:rsid w:val="00701662"/>
    <w:rsid w:val="007017B1"/>
    <w:rsid w:val="007017DD"/>
    <w:rsid w:val="0070186D"/>
    <w:rsid w:val="007018B3"/>
    <w:rsid w:val="007019F1"/>
    <w:rsid w:val="00701BDC"/>
    <w:rsid w:val="00701D0A"/>
    <w:rsid w:val="00701D80"/>
    <w:rsid w:val="00701E0B"/>
    <w:rsid w:val="00701E85"/>
    <w:rsid w:val="00701ECC"/>
    <w:rsid w:val="00702091"/>
    <w:rsid w:val="007021CF"/>
    <w:rsid w:val="0070225D"/>
    <w:rsid w:val="00702409"/>
    <w:rsid w:val="0070267E"/>
    <w:rsid w:val="00702874"/>
    <w:rsid w:val="0070296B"/>
    <w:rsid w:val="00702A16"/>
    <w:rsid w:val="00702A6E"/>
    <w:rsid w:val="00702AFC"/>
    <w:rsid w:val="00702C33"/>
    <w:rsid w:val="00702D91"/>
    <w:rsid w:val="00702EC3"/>
    <w:rsid w:val="00702F5E"/>
    <w:rsid w:val="007030AA"/>
    <w:rsid w:val="00703185"/>
    <w:rsid w:val="007031DA"/>
    <w:rsid w:val="007031E4"/>
    <w:rsid w:val="00703300"/>
    <w:rsid w:val="00703313"/>
    <w:rsid w:val="0070344E"/>
    <w:rsid w:val="007035AC"/>
    <w:rsid w:val="007035F8"/>
    <w:rsid w:val="0070386E"/>
    <w:rsid w:val="007038FE"/>
    <w:rsid w:val="00703CB3"/>
    <w:rsid w:val="00703D9B"/>
    <w:rsid w:val="00703EF2"/>
    <w:rsid w:val="00704207"/>
    <w:rsid w:val="007043BE"/>
    <w:rsid w:val="007043DF"/>
    <w:rsid w:val="00704697"/>
    <w:rsid w:val="00704789"/>
    <w:rsid w:val="0070479C"/>
    <w:rsid w:val="007047BB"/>
    <w:rsid w:val="00704983"/>
    <w:rsid w:val="007049F2"/>
    <w:rsid w:val="00704A90"/>
    <w:rsid w:val="00704D2B"/>
    <w:rsid w:val="00704D5C"/>
    <w:rsid w:val="00704E8A"/>
    <w:rsid w:val="00705015"/>
    <w:rsid w:val="007050C4"/>
    <w:rsid w:val="007050E2"/>
    <w:rsid w:val="00705181"/>
    <w:rsid w:val="00705239"/>
    <w:rsid w:val="0070526E"/>
    <w:rsid w:val="0070559C"/>
    <w:rsid w:val="007055E8"/>
    <w:rsid w:val="0070561F"/>
    <w:rsid w:val="00705816"/>
    <w:rsid w:val="007058B6"/>
    <w:rsid w:val="00705994"/>
    <w:rsid w:val="00705996"/>
    <w:rsid w:val="007059D1"/>
    <w:rsid w:val="00705B6D"/>
    <w:rsid w:val="00705DA9"/>
    <w:rsid w:val="00705FDB"/>
    <w:rsid w:val="007060EC"/>
    <w:rsid w:val="00706162"/>
    <w:rsid w:val="00706257"/>
    <w:rsid w:val="007063AA"/>
    <w:rsid w:val="0070643D"/>
    <w:rsid w:val="00706486"/>
    <w:rsid w:val="0070658B"/>
    <w:rsid w:val="00706724"/>
    <w:rsid w:val="0070672D"/>
    <w:rsid w:val="0070681D"/>
    <w:rsid w:val="00706A4F"/>
    <w:rsid w:val="00706A5F"/>
    <w:rsid w:val="00706AAA"/>
    <w:rsid w:val="00706ADA"/>
    <w:rsid w:val="00706BB5"/>
    <w:rsid w:val="00706C30"/>
    <w:rsid w:val="00706E6C"/>
    <w:rsid w:val="00706F0C"/>
    <w:rsid w:val="00706F28"/>
    <w:rsid w:val="00706FEB"/>
    <w:rsid w:val="00706FF6"/>
    <w:rsid w:val="0070706F"/>
    <w:rsid w:val="00707079"/>
    <w:rsid w:val="0070709D"/>
    <w:rsid w:val="00707338"/>
    <w:rsid w:val="00707441"/>
    <w:rsid w:val="0070753E"/>
    <w:rsid w:val="007077B0"/>
    <w:rsid w:val="0070790B"/>
    <w:rsid w:val="00707A41"/>
    <w:rsid w:val="00707A60"/>
    <w:rsid w:val="00707A86"/>
    <w:rsid w:val="00707B49"/>
    <w:rsid w:val="00707CC8"/>
    <w:rsid w:val="00707CF1"/>
    <w:rsid w:val="00707D58"/>
    <w:rsid w:val="00707E14"/>
    <w:rsid w:val="00707E34"/>
    <w:rsid w:val="00707E4B"/>
    <w:rsid w:val="00707F3A"/>
    <w:rsid w:val="00707F5A"/>
    <w:rsid w:val="00710220"/>
    <w:rsid w:val="00710238"/>
    <w:rsid w:val="007103CF"/>
    <w:rsid w:val="00710472"/>
    <w:rsid w:val="007104C8"/>
    <w:rsid w:val="00710794"/>
    <w:rsid w:val="00710945"/>
    <w:rsid w:val="00710947"/>
    <w:rsid w:val="00710A32"/>
    <w:rsid w:val="00710A9A"/>
    <w:rsid w:val="00710C05"/>
    <w:rsid w:val="00710CFC"/>
    <w:rsid w:val="00711081"/>
    <w:rsid w:val="00711131"/>
    <w:rsid w:val="007112C9"/>
    <w:rsid w:val="00711303"/>
    <w:rsid w:val="0071137C"/>
    <w:rsid w:val="007113F2"/>
    <w:rsid w:val="007113FB"/>
    <w:rsid w:val="0071144A"/>
    <w:rsid w:val="00711463"/>
    <w:rsid w:val="0071167D"/>
    <w:rsid w:val="007116D4"/>
    <w:rsid w:val="007116F7"/>
    <w:rsid w:val="007118FA"/>
    <w:rsid w:val="00711A32"/>
    <w:rsid w:val="00711A4B"/>
    <w:rsid w:val="00711B15"/>
    <w:rsid w:val="00711BDC"/>
    <w:rsid w:val="00711D70"/>
    <w:rsid w:val="00711D82"/>
    <w:rsid w:val="00711F28"/>
    <w:rsid w:val="00711FEA"/>
    <w:rsid w:val="0071229F"/>
    <w:rsid w:val="0071233A"/>
    <w:rsid w:val="007123E7"/>
    <w:rsid w:val="0071261E"/>
    <w:rsid w:val="0071271E"/>
    <w:rsid w:val="00712AD9"/>
    <w:rsid w:val="00712BBA"/>
    <w:rsid w:val="00712C56"/>
    <w:rsid w:val="00712DAB"/>
    <w:rsid w:val="00712FA6"/>
    <w:rsid w:val="00713184"/>
    <w:rsid w:val="007131A6"/>
    <w:rsid w:val="007131CD"/>
    <w:rsid w:val="007132D7"/>
    <w:rsid w:val="007132DC"/>
    <w:rsid w:val="00713531"/>
    <w:rsid w:val="0071356B"/>
    <w:rsid w:val="0071362D"/>
    <w:rsid w:val="00713632"/>
    <w:rsid w:val="00713898"/>
    <w:rsid w:val="00713A87"/>
    <w:rsid w:val="00713ED6"/>
    <w:rsid w:val="00713F01"/>
    <w:rsid w:val="00713FAB"/>
    <w:rsid w:val="007142AD"/>
    <w:rsid w:val="0071450E"/>
    <w:rsid w:val="0071466D"/>
    <w:rsid w:val="0071469B"/>
    <w:rsid w:val="0071494E"/>
    <w:rsid w:val="00714A12"/>
    <w:rsid w:val="00714C39"/>
    <w:rsid w:val="00714DD0"/>
    <w:rsid w:val="00714E42"/>
    <w:rsid w:val="00715260"/>
    <w:rsid w:val="007152DB"/>
    <w:rsid w:val="00715378"/>
    <w:rsid w:val="0071546D"/>
    <w:rsid w:val="007154F5"/>
    <w:rsid w:val="00715555"/>
    <w:rsid w:val="007155CC"/>
    <w:rsid w:val="007156BF"/>
    <w:rsid w:val="007159C3"/>
    <w:rsid w:val="007159E0"/>
    <w:rsid w:val="00715C64"/>
    <w:rsid w:val="00715D48"/>
    <w:rsid w:val="00715D52"/>
    <w:rsid w:val="00715D7E"/>
    <w:rsid w:val="00715D92"/>
    <w:rsid w:val="00715E52"/>
    <w:rsid w:val="00715F21"/>
    <w:rsid w:val="00715F5D"/>
    <w:rsid w:val="007162D2"/>
    <w:rsid w:val="00716468"/>
    <w:rsid w:val="0071694F"/>
    <w:rsid w:val="00716990"/>
    <w:rsid w:val="007169F1"/>
    <w:rsid w:val="00716C3A"/>
    <w:rsid w:val="00716CA5"/>
    <w:rsid w:val="00716F6F"/>
    <w:rsid w:val="0071707E"/>
    <w:rsid w:val="007172C6"/>
    <w:rsid w:val="007174B5"/>
    <w:rsid w:val="007175AB"/>
    <w:rsid w:val="0071769D"/>
    <w:rsid w:val="00717720"/>
    <w:rsid w:val="00717907"/>
    <w:rsid w:val="00717A4A"/>
    <w:rsid w:val="00717B21"/>
    <w:rsid w:val="00717BB0"/>
    <w:rsid w:val="00717CAA"/>
    <w:rsid w:val="00717E50"/>
    <w:rsid w:val="00717ED7"/>
    <w:rsid w:val="00717F72"/>
    <w:rsid w:val="007203A6"/>
    <w:rsid w:val="00720588"/>
    <w:rsid w:val="00720654"/>
    <w:rsid w:val="00720AD6"/>
    <w:rsid w:val="00720AEB"/>
    <w:rsid w:val="00720EDE"/>
    <w:rsid w:val="00720F04"/>
    <w:rsid w:val="00720F35"/>
    <w:rsid w:val="00721006"/>
    <w:rsid w:val="007210DF"/>
    <w:rsid w:val="00721130"/>
    <w:rsid w:val="00721135"/>
    <w:rsid w:val="007211D5"/>
    <w:rsid w:val="0072121D"/>
    <w:rsid w:val="00721224"/>
    <w:rsid w:val="007212F9"/>
    <w:rsid w:val="00721314"/>
    <w:rsid w:val="00721320"/>
    <w:rsid w:val="00721350"/>
    <w:rsid w:val="00721587"/>
    <w:rsid w:val="007217B4"/>
    <w:rsid w:val="0072184A"/>
    <w:rsid w:val="00721A15"/>
    <w:rsid w:val="00721ABE"/>
    <w:rsid w:val="00721C21"/>
    <w:rsid w:val="00721D77"/>
    <w:rsid w:val="00721F01"/>
    <w:rsid w:val="00722083"/>
    <w:rsid w:val="0072208C"/>
    <w:rsid w:val="007221A1"/>
    <w:rsid w:val="00722239"/>
    <w:rsid w:val="0072227E"/>
    <w:rsid w:val="00722477"/>
    <w:rsid w:val="00722484"/>
    <w:rsid w:val="0072279E"/>
    <w:rsid w:val="00722820"/>
    <w:rsid w:val="007228CE"/>
    <w:rsid w:val="0072296E"/>
    <w:rsid w:val="00722AC0"/>
    <w:rsid w:val="00722B55"/>
    <w:rsid w:val="00722BBF"/>
    <w:rsid w:val="00722C37"/>
    <w:rsid w:val="00722CD5"/>
    <w:rsid w:val="00722FB8"/>
    <w:rsid w:val="00722FD9"/>
    <w:rsid w:val="007230E1"/>
    <w:rsid w:val="00723121"/>
    <w:rsid w:val="00723174"/>
    <w:rsid w:val="0072317B"/>
    <w:rsid w:val="007231E5"/>
    <w:rsid w:val="00723266"/>
    <w:rsid w:val="00723303"/>
    <w:rsid w:val="00723340"/>
    <w:rsid w:val="00723372"/>
    <w:rsid w:val="00723495"/>
    <w:rsid w:val="00723524"/>
    <w:rsid w:val="007236DA"/>
    <w:rsid w:val="00723986"/>
    <w:rsid w:val="00723B16"/>
    <w:rsid w:val="00723CF7"/>
    <w:rsid w:val="00723DFB"/>
    <w:rsid w:val="00723E84"/>
    <w:rsid w:val="00723F1F"/>
    <w:rsid w:val="007241BC"/>
    <w:rsid w:val="007241FD"/>
    <w:rsid w:val="00724351"/>
    <w:rsid w:val="0072450D"/>
    <w:rsid w:val="0072474B"/>
    <w:rsid w:val="007248C8"/>
    <w:rsid w:val="00724905"/>
    <w:rsid w:val="00724A89"/>
    <w:rsid w:val="00724C03"/>
    <w:rsid w:val="00724C0A"/>
    <w:rsid w:val="00724C24"/>
    <w:rsid w:val="00724D4A"/>
    <w:rsid w:val="00724F06"/>
    <w:rsid w:val="00725268"/>
    <w:rsid w:val="007254C9"/>
    <w:rsid w:val="00725693"/>
    <w:rsid w:val="007257B3"/>
    <w:rsid w:val="0072582E"/>
    <w:rsid w:val="007258CF"/>
    <w:rsid w:val="007259D9"/>
    <w:rsid w:val="00725C00"/>
    <w:rsid w:val="00725F43"/>
    <w:rsid w:val="00725F56"/>
    <w:rsid w:val="00726027"/>
    <w:rsid w:val="00726090"/>
    <w:rsid w:val="007261D6"/>
    <w:rsid w:val="0072620F"/>
    <w:rsid w:val="007263CA"/>
    <w:rsid w:val="007264AD"/>
    <w:rsid w:val="007264CD"/>
    <w:rsid w:val="007264EA"/>
    <w:rsid w:val="00726559"/>
    <w:rsid w:val="00726600"/>
    <w:rsid w:val="007266CD"/>
    <w:rsid w:val="00726778"/>
    <w:rsid w:val="00726B32"/>
    <w:rsid w:val="00726D6A"/>
    <w:rsid w:val="00726DF7"/>
    <w:rsid w:val="00726ED3"/>
    <w:rsid w:val="00726EE4"/>
    <w:rsid w:val="00726FA2"/>
    <w:rsid w:val="007271DB"/>
    <w:rsid w:val="007272C0"/>
    <w:rsid w:val="007273C0"/>
    <w:rsid w:val="007273E0"/>
    <w:rsid w:val="007275B5"/>
    <w:rsid w:val="00727643"/>
    <w:rsid w:val="0072768D"/>
    <w:rsid w:val="0072774C"/>
    <w:rsid w:val="007278A5"/>
    <w:rsid w:val="00727A1E"/>
    <w:rsid w:val="00727B43"/>
    <w:rsid w:val="00727DCB"/>
    <w:rsid w:val="00727FA1"/>
    <w:rsid w:val="00730216"/>
    <w:rsid w:val="007302C4"/>
    <w:rsid w:val="0073042C"/>
    <w:rsid w:val="007304C6"/>
    <w:rsid w:val="007306B3"/>
    <w:rsid w:val="00730910"/>
    <w:rsid w:val="00730929"/>
    <w:rsid w:val="0073099E"/>
    <w:rsid w:val="00730BC5"/>
    <w:rsid w:val="00730C21"/>
    <w:rsid w:val="00730D95"/>
    <w:rsid w:val="00730E8C"/>
    <w:rsid w:val="00730ED7"/>
    <w:rsid w:val="00730F3D"/>
    <w:rsid w:val="00730FCF"/>
    <w:rsid w:val="0073123D"/>
    <w:rsid w:val="00731332"/>
    <w:rsid w:val="0073155F"/>
    <w:rsid w:val="00731581"/>
    <w:rsid w:val="00731743"/>
    <w:rsid w:val="00731860"/>
    <w:rsid w:val="00731917"/>
    <w:rsid w:val="00731A46"/>
    <w:rsid w:val="00731C59"/>
    <w:rsid w:val="00731CDA"/>
    <w:rsid w:val="00732173"/>
    <w:rsid w:val="0073217D"/>
    <w:rsid w:val="007322A8"/>
    <w:rsid w:val="007324CD"/>
    <w:rsid w:val="00732583"/>
    <w:rsid w:val="0073269A"/>
    <w:rsid w:val="007326C2"/>
    <w:rsid w:val="0073288A"/>
    <w:rsid w:val="00732AA8"/>
    <w:rsid w:val="00732B48"/>
    <w:rsid w:val="00732C1F"/>
    <w:rsid w:val="00732E9C"/>
    <w:rsid w:val="00732EB1"/>
    <w:rsid w:val="0073310B"/>
    <w:rsid w:val="00733186"/>
    <w:rsid w:val="0073334B"/>
    <w:rsid w:val="0073387E"/>
    <w:rsid w:val="007338D7"/>
    <w:rsid w:val="00733913"/>
    <w:rsid w:val="00733A91"/>
    <w:rsid w:val="00733CAB"/>
    <w:rsid w:val="00733F43"/>
    <w:rsid w:val="00733FE3"/>
    <w:rsid w:val="007341E9"/>
    <w:rsid w:val="00734259"/>
    <w:rsid w:val="00734288"/>
    <w:rsid w:val="007342F2"/>
    <w:rsid w:val="0073438C"/>
    <w:rsid w:val="007343E8"/>
    <w:rsid w:val="0073448A"/>
    <w:rsid w:val="007345A9"/>
    <w:rsid w:val="007345EE"/>
    <w:rsid w:val="0073467C"/>
    <w:rsid w:val="00734727"/>
    <w:rsid w:val="0073479D"/>
    <w:rsid w:val="00734927"/>
    <w:rsid w:val="00734A07"/>
    <w:rsid w:val="00734CCF"/>
    <w:rsid w:val="00734EB1"/>
    <w:rsid w:val="00735039"/>
    <w:rsid w:val="00735094"/>
    <w:rsid w:val="0073522D"/>
    <w:rsid w:val="00735237"/>
    <w:rsid w:val="007352D3"/>
    <w:rsid w:val="00735451"/>
    <w:rsid w:val="00735651"/>
    <w:rsid w:val="0073577A"/>
    <w:rsid w:val="007359CF"/>
    <w:rsid w:val="00735B06"/>
    <w:rsid w:val="00735B91"/>
    <w:rsid w:val="00735C2C"/>
    <w:rsid w:val="00735D33"/>
    <w:rsid w:val="00735E20"/>
    <w:rsid w:val="00735F06"/>
    <w:rsid w:val="00735F2B"/>
    <w:rsid w:val="00735F98"/>
    <w:rsid w:val="00735FDE"/>
    <w:rsid w:val="0073600C"/>
    <w:rsid w:val="00736046"/>
    <w:rsid w:val="0073606E"/>
    <w:rsid w:val="00736152"/>
    <w:rsid w:val="007364BA"/>
    <w:rsid w:val="0073653F"/>
    <w:rsid w:val="007365BA"/>
    <w:rsid w:val="007366BD"/>
    <w:rsid w:val="0073677A"/>
    <w:rsid w:val="00736ABB"/>
    <w:rsid w:val="00736B9D"/>
    <w:rsid w:val="00736C1C"/>
    <w:rsid w:val="00736C52"/>
    <w:rsid w:val="00736CAB"/>
    <w:rsid w:val="00736EEF"/>
    <w:rsid w:val="007370C1"/>
    <w:rsid w:val="0073713A"/>
    <w:rsid w:val="0073716D"/>
    <w:rsid w:val="00737260"/>
    <w:rsid w:val="007374C4"/>
    <w:rsid w:val="007374DE"/>
    <w:rsid w:val="00737573"/>
    <w:rsid w:val="00737586"/>
    <w:rsid w:val="007375CA"/>
    <w:rsid w:val="0073787B"/>
    <w:rsid w:val="007378F5"/>
    <w:rsid w:val="00737C70"/>
    <w:rsid w:val="00737CBB"/>
    <w:rsid w:val="00737DD5"/>
    <w:rsid w:val="00737EA9"/>
    <w:rsid w:val="00737FA2"/>
    <w:rsid w:val="007400B9"/>
    <w:rsid w:val="007400F6"/>
    <w:rsid w:val="007401C5"/>
    <w:rsid w:val="00740421"/>
    <w:rsid w:val="0074058A"/>
    <w:rsid w:val="007406BF"/>
    <w:rsid w:val="00740985"/>
    <w:rsid w:val="00740ACD"/>
    <w:rsid w:val="00740EC3"/>
    <w:rsid w:val="00740F07"/>
    <w:rsid w:val="00740F33"/>
    <w:rsid w:val="007410CC"/>
    <w:rsid w:val="007410E3"/>
    <w:rsid w:val="0074113B"/>
    <w:rsid w:val="00741268"/>
    <w:rsid w:val="007413EC"/>
    <w:rsid w:val="00741556"/>
    <w:rsid w:val="007415B9"/>
    <w:rsid w:val="007415BE"/>
    <w:rsid w:val="00741615"/>
    <w:rsid w:val="007417FA"/>
    <w:rsid w:val="00741DA6"/>
    <w:rsid w:val="0074204D"/>
    <w:rsid w:val="0074215A"/>
    <w:rsid w:val="007422B4"/>
    <w:rsid w:val="007423D6"/>
    <w:rsid w:val="00742609"/>
    <w:rsid w:val="00742633"/>
    <w:rsid w:val="007429BE"/>
    <w:rsid w:val="00742AC4"/>
    <w:rsid w:val="00742B43"/>
    <w:rsid w:val="00742BAB"/>
    <w:rsid w:val="00742C10"/>
    <w:rsid w:val="00742C7F"/>
    <w:rsid w:val="00742D7D"/>
    <w:rsid w:val="00742FE6"/>
    <w:rsid w:val="00743059"/>
    <w:rsid w:val="007431DB"/>
    <w:rsid w:val="007432B3"/>
    <w:rsid w:val="00743469"/>
    <w:rsid w:val="007435E1"/>
    <w:rsid w:val="00743735"/>
    <w:rsid w:val="0074374C"/>
    <w:rsid w:val="007438AB"/>
    <w:rsid w:val="00743B69"/>
    <w:rsid w:val="00743BD1"/>
    <w:rsid w:val="00743CD8"/>
    <w:rsid w:val="00743CF8"/>
    <w:rsid w:val="00743D43"/>
    <w:rsid w:val="00743F35"/>
    <w:rsid w:val="00744021"/>
    <w:rsid w:val="00744571"/>
    <w:rsid w:val="00744626"/>
    <w:rsid w:val="0074487B"/>
    <w:rsid w:val="007449DC"/>
    <w:rsid w:val="00744BE1"/>
    <w:rsid w:val="00744E49"/>
    <w:rsid w:val="00744E52"/>
    <w:rsid w:val="00744EA9"/>
    <w:rsid w:val="007451B7"/>
    <w:rsid w:val="007453CB"/>
    <w:rsid w:val="007453D6"/>
    <w:rsid w:val="007454A9"/>
    <w:rsid w:val="007456A0"/>
    <w:rsid w:val="007457D5"/>
    <w:rsid w:val="00745911"/>
    <w:rsid w:val="00745BC7"/>
    <w:rsid w:val="00745C80"/>
    <w:rsid w:val="00745CA3"/>
    <w:rsid w:val="00745E18"/>
    <w:rsid w:val="00745EA4"/>
    <w:rsid w:val="00745FF4"/>
    <w:rsid w:val="007460B9"/>
    <w:rsid w:val="00746189"/>
    <w:rsid w:val="007461FE"/>
    <w:rsid w:val="00746225"/>
    <w:rsid w:val="00746305"/>
    <w:rsid w:val="00746367"/>
    <w:rsid w:val="007465A7"/>
    <w:rsid w:val="007465C2"/>
    <w:rsid w:val="007466A8"/>
    <w:rsid w:val="00746765"/>
    <w:rsid w:val="00746833"/>
    <w:rsid w:val="00746AD1"/>
    <w:rsid w:val="00746C4A"/>
    <w:rsid w:val="00746C59"/>
    <w:rsid w:val="007470CD"/>
    <w:rsid w:val="0074713A"/>
    <w:rsid w:val="0074716E"/>
    <w:rsid w:val="007476A5"/>
    <w:rsid w:val="00747788"/>
    <w:rsid w:val="007477AA"/>
    <w:rsid w:val="0074791C"/>
    <w:rsid w:val="00747923"/>
    <w:rsid w:val="00747B57"/>
    <w:rsid w:val="00747C9E"/>
    <w:rsid w:val="00747E28"/>
    <w:rsid w:val="00747E3D"/>
    <w:rsid w:val="00747EBB"/>
    <w:rsid w:val="00747EFD"/>
    <w:rsid w:val="00750075"/>
    <w:rsid w:val="007500D6"/>
    <w:rsid w:val="007501B4"/>
    <w:rsid w:val="007501E9"/>
    <w:rsid w:val="00750224"/>
    <w:rsid w:val="00750534"/>
    <w:rsid w:val="007505E4"/>
    <w:rsid w:val="00750698"/>
    <w:rsid w:val="007507F6"/>
    <w:rsid w:val="007509D9"/>
    <w:rsid w:val="00750B97"/>
    <w:rsid w:val="00750D1E"/>
    <w:rsid w:val="00750DBA"/>
    <w:rsid w:val="00750E24"/>
    <w:rsid w:val="00750FC9"/>
    <w:rsid w:val="00751020"/>
    <w:rsid w:val="00751051"/>
    <w:rsid w:val="00751059"/>
    <w:rsid w:val="007511B5"/>
    <w:rsid w:val="00751255"/>
    <w:rsid w:val="007515B2"/>
    <w:rsid w:val="007515C9"/>
    <w:rsid w:val="00751694"/>
    <w:rsid w:val="007518CB"/>
    <w:rsid w:val="00751B2C"/>
    <w:rsid w:val="00751B7F"/>
    <w:rsid w:val="00751D48"/>
    <w:rsid w:val="00752017"/>
    <w:rsid w:val="00752452"/>
    <w:rsid w:val="007524B9"/>
    <w:rsid w:val="00752539"/>
    <w:rsid w:val="0075264B"/>
    <w:rsid w:val="0075294D"/>
    <w:rsid w:val="0075297D"/>
    <w:rsid w:val="00752A37"/>
    <w:rsid w:val="00752A44"/>
    <w:rsid w:val="00752BC8"/>
    <w:rsid w:val="00752D9E"/>
    <w:rsid w:val="00752F5A"/>
    <w:rsid w:val="007530EF"/>
    <w:rsid w:val="00753153"/>
    <w:rsid w:val="00753232"/>
    <w:rsid w:val="00753263"/>
    <w:rsid w:val="00753579"/>
    <w:rsid w:val="007536E4"/>
    <w:rsid w:val="0075389A"/>
    <w:rsid w:val="00753E64"/>
    <w:rsid w:val="007540A3"/>
    <w:rsid w:val="0075416C"/>
    <w:rsid w:val="007541AC"/>
    <w:rsid w:val="0075423F"/>
    <w:rsid w:val="00754256"/>
    <w:rsid w:val="007542AA"/>
    <w:rsid w:val="0075442D"/>
    <w:rsid w:val="007545C7"/>
    <w:rsid w:val="00754678"/>
    <w:rsid w:val="00754717"/>
    <w:rsid w:val="0075472E"/>
    <w:rsid w:val="00754AEF"/>
    <w:rsid w:val="00754DFB"/>
    <w:rsid w:val="00754E36"/>
    <w:rsid w:val="00754E4D"/>
    <w:rsid w:val="00754F50"/>
    <w:rsid w:val="00755061"/>
    <w:rsid w:val="007550F0"/>
    <w:rsid w:val="00755173"/>
    <w:rsid w:val="00755192"/>
    <w:rsid w:val="007552D0"/>
    <w:rsid w:val="007553F9"/>
    <w:rsid w:val="0075541B"/>
    <w:rsid w:val="00755468"/>
    <w:rsid w:val="0075546B"/>
    <w:rsid w:val="00755694"/>
    <w:rsid w:val="007557CF"/>
    <w:rsid w:val="00755806"/>
    <w:rsid w:val="0075589D"/>
    <w:rsid w:val="00755A1F"/>
    <w:rsid w:val="00755A7F"/>
    <w:rsid w:val="00755B5E"/>
    <w:rsid w:val="00755BC7"/>
    <w:rsid w:val="00755C4B"/>
    <w:rsid w:val="00756025"/>
    <w:rsid w:val="00756068"/>
    <w:rsid w:val="007562F1"/>
    <w:rsid w:val="0075630D"/>
    <w:rsid w:val="00756340"/>
    <w:rsid w:val="0075638E"/>
    <w:rsid w:val="00756835"/>
    <w:rsid w:val="0075690E"/>
    <w:rsid w:val="007569DB"/>
    <w:rsid w:val="00756ACA"/>
    <w:rsid w:val="00756BD9"/>
    <w:rsid w:val="00756C07"/>
    <w:rsid w:val="00756D79"/>
    <w:rsid w:val="00756E88"/>
    <w:rsid w:val="007570B6"/>
    <w:rsid w:val="007571DF"/>
    <w:rsid w:val="00757387"/>
    <w:rsid w:val="007573B6"/>
    <w:rsid w:val="0075741D"/>
    <w:rsid w:val="00757ACC"/>
    <w:rsid w:val="00757B00"/>
    <w:rsid w:val="00757D1C"/>
    <w:rsid w:val="00757D2B"/>
    <w:rsid w:val="00757D4F"/>
    <w:rsid w:val="00757EA7"/>
    <w:rsid w:val="00757EF0"/>
    <w:rsid w:val="007600DC"/>
    <w:rsid w:val="007601E2"/>
    <w:rsid w:val="007602FC"/>
    <w:rsid w:val="00760563"/>
    <w:rsid w:val="00760671"/>
    <w:rsid w:val="007606A3"/>
    <w:rsid w:val="00760738"/>
    <w:rsid w:val="0076081B"/>
    <w:rsid w:val="00760868"/>
    <w:rsid w:val="007609BA"/>
    <w:rsid w:val="00760BDC"/>
    <w:rsid w:val="00760BFC"/>
    <w:rsid w:val="00760CEB"/>
    <w:rsid w:val="00760DE3"/>
    <w:rsid w:val="00760F08"/>
    <w:rsid w:val="00760FE3"/>
    <w:rsid w:val="00760FEA"/>
    <w:rsid w:val="00760FF1"/>
    <w:rsid w:val="007610BB"/>
    <w:rsid w:val="007611A5"/>
    <w:rsid w:val="00761309"/>
    <w:rsid w:val="00761724"/>
    <w:rsid w:val="00761804"/>
    <w:rsid w:val="007618CE"/>
    <w:rsid w:val="0076198E"/>
    <w:rsid w:val="007619E7"/>
    <w:rsid w:val="00761AE4"/>
    <w:rsid w:val="00761C70"/>
    <w:rsid w:val="00761D95"/>
    <w:rsid w:val="00761E1E"/>
    <w:rsid w:val="007620DC"/>
    <w:rsid w:val="007620EC"/>
    <w:rsid w:val="00762259"/>
    <w:rsid w:val="007622BA"/>
    <w:rsid w:val="0076234F"/>
    <w:rsid w:val="0076236D"/>
    <w:rsid w:val="007624F4"/>
    <w:rsid w:val="00762506"/>
    <w:rsid w:val="0076261B"/>
    <w:rsid w:val="00762814"/>
    <w:rsid w:val="007629B7"/>
    <w:rsid w:val="00762A46"/>
    <w:rsid w:val="00762B67"/>
    <w:rsid w:val="00762B6A"/>
    <w:rsid w:val="00762B7F"/>
    <w:rsid w:val="00762BED"/>
    <w:rsid w:val="00762C54"/>
    <w:rsid w:val="00762E2A"/>
    <w:rsid w:val="00762F20"/>
    <w:rsid w:val="0076307A"/>
    <w:rsid w:val="00763148"/>
    <w:rsid w:val="00763391"/>
    <w:rsid w:val="007633EE"/>
    <w:rsid w:val="0076340C"/>
    <w:rsid w:val="00763473"/>
    <w:rsid w:val="00763604"/>
    <w:rsid w:val="00763649"/>
    <w:rsid w:val="00763861"/>
    <w:rsid w:val="0076386C"/>
    <w:rsid w:val="00763A87"/>
    <w:rsid w:val="00763B15"/>
    <w:rsid w:val="00763BDD"/>
    <w:rsid w:val="00763BF8"/>
    <w:rsid w:val="00763C3E"/>
    <w:rsid w:val="00763DF0"/>
    <w:rsid w:val="00763F4A"/>
    <w:rsid w:val="00763FB7"/>
    <w:rsid w:val="00764098"/>
    <w:rsid w:val="00764220"/>
    <w:rsid w:val="007643CB"/>
    <w:rsid w:val="007643D4"/>
    <w:rsid w:val="007644C6"/>
    <w:rsid w:val="00764577"/>
    <w:rsid w:val="007647A3"/>
    <w:rsid w:val="007647D8"/>
    <w:rsid w:val="00764920"/>
    <w:rsid w:val="0076493C"/>
    <w:rsid w:val="00764976"/>
    <w:rsid w:val="00764BAC"/>
    <w:rsid w:val="00764BB4"/>
    <w:rsid w:val="00764C88"/>
    <w:rsid w:val="00764D23"/>
    <w:rsid w:val="00764D40"/>
    <w:rsid w:val="00764D5E"/>
    <w:rsid w:val="00764DEF"/>
    <w:rsid w:val="00764E94"/>
    <w:rsid w:val="00765060"/>
    <w:rsid w:val="007651B9"/>
    <w:rsid w:val="007651F9"/>
    <w:rsid w:val="0076521C"/>
    <w:rsid w:val="00765249"/>
    <w:rsid w:val="00765506"/>
    <w:rsid w:val="0076552F"/>
    <w:rsid w:val="0076566C"/>
    <w:rsid w:val="007656DB"/>
    <w:rsid w:val="00765ED6"/>
    <w:rsid w:val="0076612B"/>
    <w:rsid w:val="00766186"/>
    <w:rsid w:val="007661D2"/>
    <w:rsid w:val="00766360"/>
    <w:rsid w:val="007663DB"/>
    <w:rsid w:val="00766494"/>
    <w:rsid w:val="0076653F"/>
    <w:rsid w:val="0076662B"/>
    <w:rsid w:val="0076663A"/>
    <w:rsid w:val="007667F4"/>
    <w:rsid w:val="00766A05"/>
    <w:rsid w:val="00766B34"/>
    <w:rsid w:val="00766C0B"/>
    <w:rsid w:val="00766CA6"/>
    <w:rsid w:val="00766E71"/>
    <w:rsid w:val="00766FE1"/>
    <w:rsid w:val="00766FF8"/>
    <w:rsid w:val="0076708A"/>
    <w:rsid w:val="007671A7"/>
    <w:rsid w:val="00767450"/>
    <w:rsid w:val="00767486"/>
    <w:rsid w:val="00767498"/>
    <w:rsid w:val="00767561"/>
    <w:rsid w:val="00767659"/>
    <w:rsid w:val="007677A3"/>
    <w:rsid w:val="007677C0"/>
    <w:rsid w:val="007678B3"/>
    <w:rsid w:val="00767A9D"/>
    <w:rsid w:val="00767ACB"/>
    <w:rsid w:val="00767C34"/>
    <w:rsid w:val="00767DD4"/>
    <w:rsid w:val="00767FE9"/>
    <w:rsid w:val="00767FF1"/>
    <w:rsid w:val="007700E2"/>
    <w:rsid w:val="007701FC"/>
    <w:rsid w:val="007704B5"/>
    <w:rsid w:val="0077073F"/>
    <w:rsid w:val="007708FF"/>
    <w:rsid w:val="00770930"/>
    <w:rsid w:val="007709E0"/>
    <w:rsid w:val="00770DCF"/>
    <w:rsid w:val="00770E9C"/>
    <w:rsid w:val="00770ED6"/>
    <w:rsid w:val="0077111D"/>
    <w:rsid w:val="0077129C"/>
    <w:rsid w:val="00771328"/>
    <w:rsid w:val="007714D9"/>
    <w:rsid w:val="0077182B"/>
    <w:rsid w:val="007718F8"/>
    <w:rsid w:val="00771A6C"/>
    <w:rsid w:val="00771AA6"/>
    <w:rsid w:val="00771AC6"/>
    <w:rsid w:val="00771BBC"/>
    <w:rsid w:val="00771CAD"/>
    <w:rsid w:val="00771D5B"/>
    <w:rsid w:val="00771E4B"/>
    <w:rsid w:val="00771EBB"/>
    <w:rsid w:val="00771EFB"/>
    <w:rsid w:val="00771F12"/>
    <w:rsid w:val="00772103"/>
    <w:rsid w:val="00772123"/>
    <w:rsid w:val="0077218F"/>
    <w:rsid w:val="007721FC"/>
    <w:rsid w:val="0077268B"/>
    <w:rsid w:val="007726F7"/>
    <w:rsid w:val="007729B7"/>
    <w:rsid w:val="007729C6"/>
    <w:rsid w:val="00772A7C"/>
    <w:rsid w:val="00772B4E"/>
    <w:rsid w:val="00772BA7"/>
    <w:rsid w:val="00772CF2"/>
    <w:rsid w:val="00773338"/>
    <w:rsid w:val="007734CB"/>
    <w:rsid w:val="00773744"/>
    <w:rsid w:val="00773A0C"/>
    <w:rsid w:val="00773B31"/>
    <w:rsid w:val="00773B70"/>
    <w:rsid w:val="00773C90"/>
    <w:rsid w:val="00773CDC"/>
    <w:rsid w:val="00773D1E"/>
    <w:rsid w:val="007740DF"/>
    <w:rsid w:val="0077418D"/>
    <w:rsid w:val="00774347"/>
    <w:rsid w:val="00774433"/>
    <w:rsid w:val="007745D6"/>
    <w:rsid w:val="0077487E"/>
    <w:rsid w:val="00774C92"/>
    <w:rsid w:val="00774E71"/>
    <w:rsid w:val="00774E73"/>
    <w:rsid w:val="00774F45"/>
    <w:rsid w:val="00774FBC"/>
    <w:rsid w:val="0077513A"/>
    <w:rsid w:val="007751F3"/>
    <w:rsid w:val="007751FE"/>
    <w:rsid w:val="00775378"/>
    <w:rsid w:val="007753D0"/>
    <w:rsid w:val="00775408"/>
    <w:rsid w:val="007754E2"/>
    <w:rsid w:val="007754ED"/>
    <w:rsid w:val="007754F0"/>
    <w:rsid w:val="00775596"/>
    <w:rsid w:val="007755A3"/>
    <w:rsid w:val="007755F1"/>
    <w:rsid w:val="0077568F"/>
    <w:rsid w:val="0077569F"/>
    <w:rsid w:val="007756AE"/>
    <w:rsid w:val="007756C2"/>
    <w:rsid w:val="0077571B"/>
    <w:rsid w:val="00775856"/>
    <w:rsid w:val="007758B7"/>
    <w:rsid w:val="00775999"/>
    <w:rsid w:val="00775AA5"/>
    <w:rsid w:val="00775B90"/>
    <w:rsid w:val="00775C2F"/>
    <w:rsid w:val="00775C78"/>
    <w:rsid w:val="00775ECA"/>
    <w:rsid w:val="00776013"/>
    <w:rsid w:val="00776054"/>
    <w:rsid w:val="007762E1"/>
    <w:rsid w:val="00776324"/>
    <w:rsid w:val="007763A9"/>
    <w:rsid w:val="0077656F"/>
    <w:rsid w:val="0077661F"/>
    <w:rsid w:val="0077664E"/>
    <w:rsid w:val="007767E8"/>
    <w:rsid w:val="00776825"/>
    <w:rsid w:val="0077698E"/>
    <w:rsid w:val="007769C2"/>
    <w:rsid w:val="00776E76"/>
    <w:rsid w:val="0077703B"/>
    <w:rsid w:val="00777070"/>
    <w:rsid w:val="0077709A"/>
    <w:rsid w:val="007773A4"/>
    <w:rsid w:val="0077742B"/>
    <w:rsid w:val="00777459"/>
    <w:rsid w:val="0077766D"/>
    <w:rsid w:val="007777BB"/>
    <w:rsid w:val="007779B1"/>
    <w:rsid w:val="00777A08"/>
    <w:rsid w:val="00777ACB"/>
    <w:rsid w:val="00777C4B"/>
    <w:rsid w:val="00777CCA"/>
    <w:rsid w:val="00777D15"/>
    <w:rsid w:val="00777DE1"/>
    <w:rsid w:val="00777E64"/>
    <w:rsid w:val="00777F12"/>
    <w:rsid w:val="0078042F"/>
    <w:rsid w:val="0078045C"/>
    <w:rsid w:val="00780A60"/>
    <w:rsid w:val="00780AF5"/>
    <w:rsid w:val="00780BB0"/>
    <w:rsid w:val="00780C6B"/>
    <w:rsid w:val="00780CEA"/>
    <w:rsid w:val="007810BE"/>
    <w:rsid w:val="007810CA"/>
    <w:rsid w:val="00781139"/>
    <w:rsid w:val="0078115D"/>
    <w:rsid w:val="007811A2"/>
    <w:rsid w:val="0078120F"/>
    <w:rsid w:val="0078124F"/>
    <w:rsid w:val="00781467"/>
    <w:rsid w:val="007815E5"/>
    <w:rsid w:val="007817C6"/>
    <w:rsid w:val="007817D0"/>
    <w:rsid w:val="00781856"/>
    <w:rsid w:val="007819DA"/>
    <w:rsid w:val="00781C89"/>
    <w:rsid w:val="00781CDF"/>
    <w:rsid w:val="00781F5C"/>
    <w:rsid w:val="0078224F"/>
    <w:rsid w:val="00782387"/>
    <w:rsid w:val="0078242A"/>
    <w:rsid w:val="007824BD"/>
    <w:rsid w:val="007824E5"/>
    <w:rsid w:val="0078279A"/>
    <w:rsid w:val="007829EC"/>
    <w:rsid w:val="00782A82"/>
    <w:rsid w:val="00782C46"/>
    <w:rsid w:val="00782D27"/>
    <w:rsid w:val="0078301E"/>
    <w:rsid w:val="0078318C"/>
    <w:rsid w:val="0078323C"/>
    <w:rsid w:val="007832A7"/>
    <w:rsid w:val="00783364"/>
    <w:rsid w:val="007833F6"/>
    <w:rsid w:val="00783478"/>
    <w:rsid w:val="00783564"/>
    <w:rsid w:val="00783CC2"/>
    <w:rsid w:val="00783E3B"/>
    <w:rsid w:val="00783FF3"/>
    <w:rsid w:val="0078427B"/>
    <w:rsid w:val="007842B0"/>
    <w:rsid w:val="007842DB"/>
    <w:rsid w:val="007843ED"/>
    <w:rsid w:val="0078441C"/>
    <w:rsid w:val="0078441F"/>
    <w:rsid w:val="007845BC"/>
    <w:rsid w:val="00784663"/>
    <w:rsid w:val="00784792"/>
    <w:rsid w:val="007847B5"/>
    <w:rsid w:val="007847DA"/>
    <w:rsid w:val="007849B0"/>
    <w:rsid w:val="00784C59"/>
    <w:rsid w:val="00784C97"/>
    <w:rsid w:val="00784CC9"/>
    <w:rsid w:val="00784D6C"/>
    <w:rsid w:val="00785209"/>
    <w:rsid w:val="00785308"/>
    <w:rsid w:val="00785332"/>
    <w:rsid w:val="007853EE"/>
    <w:rsid w:val="00785424"/>
    <w:rsid w:val="007854A9"/>
    <w:rsid w:val="00785558"/>
    <w:rsid w:val="007856D6"/>
    <w:rsid w:val="00785915"/>
    <w:rsid w:val="00785DCF"/>
    <w:rsid w:val="00785EC9"/>
    <w:rsid w:val="00785F01"/>
    <w:rsid w:val="00786424"/>
    <w:rsid w:val="0078644A"/>
    <w:rsid w:val="00786456"/>
    <w:rsid w:val="00786551"/>
    <w:rsid w:val="00786722"/>
    <w:rsid w:val="00786782"/>
    <w:rsid w:val="007867C6"/>
    <w:rsid w:val="007868DB"/>
    <w:rsid w:val="00786B13"/>
    <w:rsid w:val="00786B1D"/>
    <w:rsid w:val="00786B64"/>
    <w:rsid w:val="00786CF5"/>
    <w:rsid w:val="00786DD6"/>
    <w:rsid w:val="00787181"/>
    <w:rsid w:val="007871F2"/>
    <w:rsid w:val="0078723F"/>
    <w:rsid w:val="0078786D"/>
    <w:rsid w:val="0078797C"/>
    <w:rsid w:val="00787B17"/>
    <w:rsid w:val="00787B2D"/>
    <w:rsid w:val="00787B4A"/>
    <w:rsid w:val="00787B7F"/>
    <w:rsid w:val="00787C0B"/>
    <w:rsid w:val="00787D0D"/>
    <w:rsid w:val="00787E1E"/>
    <w:rsid w:val="00787E45"/>
    <w:rsid w:val="00790199"/>
    <w:rsid w:val="007901F5"/>
    <w:rsid w:val="007904D9"/>
    <w:rsid w:val="0079057C"/>
    <w:rsid w:val="00790810"/>
    <w:rsid w:val="007909A3"/>
    <w:rsid w:val="00790C77"/>
    <w:rsid w:val="00790D6F"/>
    <w:rsid w:val="00790EEE"/>
    <w:rsid w:val="00790FC6"/>
    <w:rsid w:val="00791052"/>
    <w:rsid w:val="007910AF"/>
    <w:rsid w:val="007910F9"/>
    <w:rsid w:val="007917E2"/>
    <w:rsid w:val="00791812"/>
    <w:rsid w:val="0079197B"/>
    <w:rsid w:val="00791AF1"/>
    <w:rsid w:val="00791B0B"/>
    <w:rsid w:val="00791D40"/>
    <w:rsid w:val="00791DE4"/>
    <w:rsid w:val="00791FFE"/>
    <w:rsid w:val="00792259"/>
    <w:rsid w:val="00792322"/>
    <w:rsid w:val="0079245A"/>
    <w:rsid w:val="00792705"/>
    <w:rsid w:val="00792961"/>
    <w:rsid w:val="00792993"/>
    <w:rsid w:val="00792C1D"/>
    <w:rsid w:val="00792CA5"/>
    <w:rsid w:val="00792DC3"/>
    <w:rsid w:val="00792F5D"/>
    <w:rsid w:val="00793091"/>
    <w:rsid w:val="007931CB"/>
    <w:rsid w:val="00793300"/>
    <w:rsid w:val="007933E5"/>
    <w:rsid w:val="00793498"/>
    <w:rsid w:val="00793590"/>
    <w:rsid w:val="007938CA"/>
    <w:rsid w:val="0079395B"/>
    <w:rsid w:val="00793A25"/>
    <w:rsid w:val="00793BFA"/>
    <w:rsid w:val="00793D71"/>
    <w:rsid w:val="00793DB3"/>
    <w:rsid w:val="00793E8D"/>
    <w:rsid w:val="00793F23"/>
    <w:rsid w:val="00794321"/>
    <w:rsid w:val="007943AA"/>
    <w:rsid w:val="007945C9"/>
    <w:rsid w:val="00794820"/>
    <w:rsid w:val="007949D9"/>
    <w:rsid w:val="00794A01"/>
    <w:rsid w:val="00794ACC"/>
    <w:rsid w:val="00794C00"/>
    <w:rsid w:val="00794DB5"/>
    <w:rsid w:val="00794DE9"/>
    <w:rsid w:val="00794E35"/>
    <w:rsid w:val="00794FFD"/>
    <w:rsid w:val="00795085"/>
    <w:rsid w:val="007950C0"/>
    <w:rsid w:val="007950EC"/>
    <w:rsid w:val="00795140"/>
    <w:rsid w:val="00795144"/>
    <w:rsid w:val="00795268"/>
    <w:rsid w:val="007952DF"/>
    <w:rsid w:val="00795361"/>
    <w:rsid w:val="0079554C"/>
    <w:rsid w:val="007955C0"/>
    <w:rsid w:val="0079565B"/>
    <w:rsid w:val="007956B8"/>
    <w:rsid w:val="00795749"/>
    <w:rsid w:val="00795CE0"/>
    <w:rsid w:val="00795E2A"/>
    <w:rsid w:val="00796019"/>
    <w:rsid w:val="00796096"/>
    <w:rsid w:val="007961E4"/>
    <w:rsid w:val="007962D7"/>
    <w:rsid w:val="00796377"/>
    <w:rsid w:val="007965AF"/>
    <w:rsid w:val="007966DD"/>
    <w:rsid w:val="0079670F"/>
    <w:rsid w:val="00796ADA"/>
    <w:rsid w:val="00796AFD"/>
    <w:rsid w:val="00796AFE"/>
    <w:rsid w:val="00796B31"/>
    <w:rsid w:val="00796B79"/>
    <w:rsid w:val="00796EBC"/>
    <w:rsid w:val="00796FE7"/>
    <w:rsid w:val="00796FE8"/>
    <w:rsid w:val="00797134"/>
    <w:rsid w:val="00797489"/>
    <w:rsid w:val="007974CB"/>
    <w:rsid w:val="0079752D"/>
    <w:rsid w:val="0079755E"/>
    <w:rsid w:val="00797617"/>
    <w:rsid w:val="007977B3"/>
    <w:rsid w:val="007978ED"/>
    <w:rsid w:val="0079799E"/>
    <w:rsid w:val="00797A94"/>
    <w:rsid w:val="00797B57"/>
    <w:rsid w:val="007A0104"/>
    <w:rsid w:val="007A020D"/>
    <w:rsid w:val="007A0226"/>
    <w:rsid w:val="007A02F0"/>
    <w:rsid w:val="007A03BA"/>
    <w:rsid w:val="007A0409"/>
    <w:rsid w:val="007A06BC"/>
    <w:rsid w:val="007A094C"/>
    <w:rsid w:val="007A09E7"/>
    <w:rsid w:val="007A0BE8"/>
    <w:rsid w:val="007A0CE5"/>
    <w:rsid w:val="007A0EBD"/>
    <w:rsid w:val="007A0F78"/>
    <w:rsid w:val="007A10AB"/>
    <w:rsid w:val="007A110C"/>
    <w:rsid w:val="007A12BC"/>
    <w:rsid w:val="007A130E"/>
    <w:rsid w:val="007A13B5"/>
    <w:rsid w:val="007A1506"/>
    <w:rsid w:val="007A192D"/>
    <w:rsid w:val="007A1D4A"/>
    <w:rsid w:val="007A1EDC"/>
    <w:rsid w:val="007A1EFE"/>
    <w:rsid w:val="007A1FBE"/>
    <w:rsid w:val="007A2032"/>
    <w:rsid w:val="007A2056"/>
    <w:rsid w:val="007A206C"/>
    <w:rsid w:val="007A21DD"/>
    <w:rsid w:val="007A2283"/>
    <w:rsid w:val="007A22C2"/>
    <w:rsid w:val="007A2334"/>
    <w:rsid w:val="007A248C"/>
    <w:rsid w:val="007A2503"/>
    <w:rsid w:val="007A2588"/>
    <w:rsid w:val="007A294F"/>
    <w:rsid w:val="007A29D3"/>
    <w:rsid w:val="007A2B4A"/>
    <w:rsid w:val="007A2B85"/>
    <w:rsid w:val="007A2C66"/>
    <w:rsid w:val="007A2C6B"/>
    <w:rsid w:val="007A2DAA"/>
    <w:rsid w:val="007A2DB3"/>
    <w:rsid w:val="007A2E5B"/>
    <w:rsid w:val="007A2E99"/>
    <w:rsid w:val="007A2FAC"/>
    <w:rsid w:val="007A30A8"/>
    <w:rsid w:val="007A3200"/>
    <w:rsid w:val="007A337F"/>
    <w:rsid w:val="007A35A3"/>
    <w:rsid w:val="007A36D7"/>
    <w:rsid w:val="007A36EB"/>
    <w:rsid w:val="007A39DB"/>
    <w:rsid w:val="007A3A35"/>
    <w:rsid w:val="007A3B29"/>
    <w:rsid w:val="007A3CAD"/>
    <w:rsid w:val="007A3DC3"/>
    <w:rsid w:val="007A3E24"/>
    <w:rsid w:val="007A3E92"/>
    <w:rsid w:val="007A402A"/>
    <w:rsid w:val="007A404B"/>
    <w:rsid w:val="007A4103"/>
    <w:rsid w:val="007A4111"/>
    <w:rsid w:val="007A4189"/>
    <w:rsid w:val="007A41B7"/>
    <w:rsid w:val="007A4252"/>
    <w:rsid w:val="007A4257"/>
    <w:rsid w:val="007A4333"/>
    <w:rsid w:val="007A43D7"/>
    <w:rsid w:val="007A446E"/>
    <w:rsid w:val="007A447B"/>
    <w:rsid w:val="007A449F"/>
    <w:rsid w:val="007A4842"/>
    <w:rsid w:val="007A4858"/>
    <w:rsid w:val="007A4897"/>
    <w:rsid w:val="007A49D5"/>
    <w:rsid w:val="007A49DD"/>
    <w:rsid w:val="007A4F45"/>
    <w:rsid w:val="007A50A5"/>
    <w:rsid w:val="007A50AB"/>
    <w:rsid w:val="007A520B"/>
    <w:rsid w:val="007A52C0"/>
    <w:rsid w:val="007A53E5"/>
    <w:rsid w:val="007A5911"/>
    <w:rsid w:val="007A5957"/>
    <w:rsid w:val="007A59FF"/>
    <w:rsid w:val="007A5A21"/>
    <w:rsid w:val="007A5CA5"/>
    <w:rsid w:val="007A5CD2"/>
    <w:rsid w:val="007A5DE0"/>
    <w:rsid w:val="007A5EAC"/>
    <w:rsid w:val="007A6079"/>
    <w:rsid w:val="007A61AD"/>
    <w:rsid w:val="007A6222"/>
    <w:rsid w:val="007A63DB"/>
    <w:rsid w:val="007A65B3"/>
    <w:rsid w:val="007A661E"/>
    <w:rsid w:val="007A6633"/>
    <w:rsid w:val="007A66C8"/>
    <w:rsid w:val="007A6749"/>
    <w:rsid w:val="007A6BB2"/>
    <w:rsid w:val="007A6C9F"/>
    <w:rsid w:val="007A6D1F"/>
    <w:rsid w:val="007A6DA5"/>
    <w:rsid w:val="007A703D"/>
    <w:rsid w:val="007A712F"/>
    <w:rsid w:val="007A7342"/>
    <w:rsid w:val="007A739B"/>
    <w:rsid w:val="007A74FB"/>
    <w:rsid w:val="007A7521"/>
    <w:rsid w:val="007A75D3"/>
    <w:rsid w:val="007A7685"/>
    <w:rsid w:val="007A76E9"/>
    <w:rsid w:val="007A7707"/>
    <w:rsid w:val="007A777F"/>
    <w:rsid w:val="007A77DE"/>
    <w:rsid w:val="007A78E1"/>
    <w:rsid w:val="007A78EF"/>
    <w:rsid w:val="007A79E5"/>
    <w:rsid w:val="007A7A26"/>
    <w:rsid w:val="007A7A53"/>
    <w:rsid w:val="007A7A93"/>
    <w:rsid w:val="007A7D95"/>
    <w:rsid w:val="007A7F8E"/>
    <w:rsid w:val="007B0618"/>
    <w:rsid w:val="007B0638"/>
    <w:rsid w:val="007B09FD"/>
    <w:rsid w:val="007B0B40"/>
    <w:rsid w:val="007B0C12"/>
    <w:rsid w:val="007B0C54"/>
    <w:rsid w:val="007B0CAD"/>
    <w:rsid w:val="007B0ED2"/>
    <w:rsid w:val="007B1046"/>
    <w:rsid w:val="007B136D"/>
    <w:rsid w:val="007B15CE"/>
    <w:rsid w:val="007B165A"/>
    <w:rsid w:val="007B1669"/>
    <w:rsid w:val="007B192B"/>
    <w:rsid w:val="007B1BAC"/>
    <w:rsid w:val="007B1BF1"/>
    <w:rsid w:val="007B1DB7"/>
    <w:rsid w:val="007B1DBA"/>
    <w:rsid w:val="007B1E0F"/>
    <w:rsid w:val="007B1EB6"/>
    <w:rsid w:val="007B1F33"/>
    <w:rsid w:val="007B1F41"/>
    <w:rsid w:val="007B225A"/>
    <w:rsid w:val="007B246E"/>
    <w:rsid w:val="007B2791"/>
    <w:rsid w:val="007B2799"/>
    <w:rsid w:val="007B28D2"/>
    <w:rsid w:val="007B2924"/>
    <w:rsid w:val="007B2A8E"/>
    <w:rsid w:val="007B2AEE"/>
    <w:rsid w:val="007B2F65"/>
    <w:rsid w:val="007B2F81"/>
    <w:rsid w:val="007B2FAB"/>
    <w:rsid w:val="007B3281"/>
    <w:rsid w:val="007B3474"/>
    <w:rsid w:val="007B3607"/>
    <w:rsid w:val="007B36CF"/>
    <w:rsid w:val="007B37DA"/>
    <w:rsid w:val="007B3844"/>
    <w:rsid w:val="007B3883"/>
    <w:rsid w:val="007B3974"/>
    <w:rsid w:val="007B39D9"/>
    <w:rsid w:val="007B3BC5"/>
    <w:rsid w:val="007B3BDB"/>
    <w:rsid w:val="007B3C59"/>
    <w:rsid w:val="007B3DDC"/>
    <w:rsid w:val="007B3E08"/>
    <w:rsid w:val="007B3F6A"/>
    <w:rsid w:val="007B3F88"/>
    <w:rsid w:val="007B40A6"/>
    <w:rsid w:val="007B423A"/>
    <w:rsid w:val="007B437A"/>
    <w:rsid w:val="007B43FC"/>
    <w:rsid w:val="007B450A"/>
    <w:rsid w:val="007B4521"/>
    <w:rsid w:val="007B454A"/>
    <w:rsid w:val="007B45D8"/>
    <w:rsid w:val="007B462D"/>
    <w:rsid w:val="007B4673"/>
    <w:rsid w:val="007B4B79"/>
    <w:rsid w:val="007B4BEE"/>
    <w:rsid w:val="007B4C4D"/>
    <w:rsid w:val="007B4C57"/>
    <w:rsid w:val="007B4D2A"/>
    <w:rsid w:val="007B4D47"/>
    <w:rsid w:val="007B5008"/>
    <w:rsid w:val="007B5090"/>
    <w:rsid w:val="007B52C9"/>
    <w:rsid w:val="007B540C"/>
    <w:rsid w:val="007B56BC"/>
    <w:rsid w:val="007B5724"/>
    <w:rsid w:val="007B579D"/>
    <w:rsid w:val="007B57AB"/>
    <w:rsid w:val="007B593C"/>
    <w:rsid w:val="007B5BC4"/>
    <w:rsid w:val="007B5D3D"/>
    <w:rsid w:val="007B5DD6"/>
    <w:rsid w:val="007B5E1B"/>
    <w:rsid w:val="007B5F14"/>
    <w:rsid w:val="007B6165"/>
    <w:rsid w:val="007B651F"/>
    <w:rsid w:val="007B663A"/>
    <w:rsid w:val="007B6691"/>
    <w:rsid w:val="007B67A8"/>
    <w:rsid w:val="007B680F"/>
    <w:rsid w:val="007B68C6"/>
    <w:rsid w:val="007B69E3"/>
    <w:rsid w:val="007B6C13"/>
    <w:rsid w:val="007B6DBB"/>
    <w:rsid w:val="007B70E5"/>
    <w:rsid w:val="007B71A9"/>
    <w:rsid w:val="007B7335"/>
    <w:rsid w:val="007B7519"/>
    <w:rsid w:val="007B75E4"/>
    <w:rsid w:val="007B7657"/>
    <w:rsid w:val="007B7854"/>
    <w:rsid w:val="007B78A8"/>
    <w:rsid w:val="007B78C5"/>
    <w:rsid w:val="007B792D"/>
    <w:rsid w:val="007B7B99"/>
    <w:rsid w:val="007B7C30"/>
    <w:rsid w:val="007B7D13"/>
    <w:rsid w:val="007B7D5E"/>
    <w:rsid w:val="007B7EA6"/>
    <w:rsid w:val="007B7FEE"/>
    <w:rsid w:val="007C004F"/>
    <w:rsid w:val="007C0195"/>
    <w:rsid w:val="007C052C"/>
    <w:rsid w:val="007C05F0"/>
    <w:rsid w:val="007C0624"/>
    <w:rsid w:val="007C072D"/>
    <w:rsid w:val="007C0846"/>
    <w:rsid w:val="007C0970"/>
    <w:rsid w:val="007C0A23"/>
    <w:rsid w:val="007C0D20"/>
    <w:rsid w:val="007C0EA1"/>
    <w:rsid w:val="007C10FE"/>
    <w:rsid w:val="007C1194"/>
    <w:rsid w:val="007C142A"/>
    <w:rsid w:val="007C1461"/>
    <w:rsid w:val="007C1544"/>
    <w:rsid w:val="007C1801"/>
    <w:rsid w:val="007C19C3"/>
    <w:rsid w:val="007C1A3B"/>
    <w:rsid w:val="007C1B45"/>
    <w:rsid w:val="007C1BCE"/>
    <w:rsid w:val="007C1CAD"/>
    <w:rsid w:val="007C1E57"/>
    <w:rsid w:val="007C2049"/>
    <w:rsid w:val="007C21C1"/>
    <w:rsid w:val="007C22C4"/>
    <w:rsid w:val="007C23B4"/>
    <w:rsid w:val="007C2456"/>
    <w:rsid w:val="007C24A3"/>
    <w:rsid w:val="007C26B3"/>
    <w:rsid w:val="007C27A2"/>
    <w:rsid w:val="007C2AA7"/>
    <w:rsid w:val="007C2B88"/>
    <w:rsid w:val="007C2C1A"/>
    <w:rsid w:val="007C2E26"/>
    <w:rsid w:val="007C2EC9"/>
    <w:rsid w:val="007C30B5"/>
    <w:rsid w:val="007C314A"/>
    <w:rsid w:val="007C3472"/>
    <w:rsid w:val="007C363B"/>
    <w:rsid w:val="007C3B69"/>
    <w:rsid w:val="007C3DFF"/>
    <w:rsid w:val="007C3ED0"/>
    <w:rsid w:val="007C3EE4"/>
    <w:rsid w:val="007C3F98"/>
    <w:rsid w:val="007C3FB0"/>
    <w:rsid w:val="007C3FDA"/>
    <w:rsid w:val="007C40C0"/>
    <w:rsid w:val="007C423F"/>
    <w:rsid w:val="007C432B"/>
    <w:rsid w:val="007C43CD"/>
    <w:rsid w:val="007C43E3"/>
    <w:rsid w:val="007C45EA"/>
    <w:rsid w:val="007C46C4"/>
    <w:rsid w:val="007C470A"/>
    <w:rsid w:val="007C4835"/>
    <w:rsid w:val="007C488D"/>
    <w:rsid w:val="007C4896"/>
    <w:rsid w:val="007C4992"/>
    <w:rsid w:val="007C49BB"/>
    <w:rsid w:val="007C4ABB"/>
    <w:rsid w:val="007C4D78"/>
    <w:rsid w:val="007C508C"/>
    <w:rsid w:val="007C50F8"/>
    <w:rsid w:val="007C5768"/>
    <w:rsid w:val="007C5867"/>
    <w:rsid w:val="007C5DB2"/>
    <w:rsid w:val="007C5DE2"/>
    <w:rsid w:val="007C5E4B"/>
    <w:rsid w:val="007C5FD6"/>
    <w:rsid w:val="007C5FE0"/>
    <w:rsid w:val="007C6032"/>
    <w:rsid w:val="007C626B"/>
    <w:rsid w:val="007C63D4"/>
    <w:rsid w:val="007C64A1"/>
    <w:rsid w:val="007C64CD"/>
    <w:rsid w:val="007C66C2"/>
    <w:rsid w:val="007C672F"/>
    <w:rsid w:val="007C67AA"/>
    <w:rsid w:val="007C6E8D"/>
    <w:rsid w:val="007C7083"/>
    <w:rsid w:val="007C73D3"/>
    <w:rsid w:val="007C74A9"/>
    <w:rsid w:val="007C7588"/>
    <w:rsid w:val="007C76E5"/>
    <w:rsid w:val="007C76F5"/>
    <w:rsid w:val="007C78FC"/>
    <w:rsid w:val="007C7A5E"/>
    <w:rsid w:val="007C7CD2"/>
    <w:rsid w:val="007C7D35"/>
    <w:rsid w:val="007C7DBC"/>
    <w:rsid w:val="007C7DDD"/>
    <w:rsid w:val="007C7E4D"/>
    <w:rsid w:val="007C7E8B"/>
    <w:rsid w:val="007C7E9D"/>
    <w:rsid w:val="007C7FFB"/>
    <w:rsid w:val="007D02F3"/>
    <w:rsid w:val="007D0425"/>
    <w:rsid w:val="007D0494"/>
    <w:rsid w:val="007D05D3"/>
    <w:rsid w:val="007D08A1"/>
    <w:rsid w:val="007D0977"/>
    <w:rsid w:val="007D09FF"/>
    <w:rsid w:val="007D0DFF"/>
    <w:rsid w:val="007D0E93"/>
    <w:rsid w:val="007D0EA0"/>
    <w:rsid w:val="007D10E9"/>
    <w:rsid w:val="007D11DE"/>
    <w:rsid w:val="007D1330"/>
    <w:rsid w:val="007D139A"/>
    <w:rsid w:val="007D1493"/>
    <w:rsid w:val="007D157F"/>
    <w:rsid w:val="007D1699"/>
    <w:rsid w:val="007D1790"/>
    <w:rsid w:val="007D17E9"/>
    <w:rsid w:val="007D18B4"/>
    <w:rsid w:val="007D191E"/>
    <w:rsid w:val="007D1B6F"/>
    <w:rsid w:val="007D1C30"/>
    <w:rsid w:val="007D1CDC"/>
    <w:rsid w:val="007D1CE4"/>
    <w:rsid w:val="007D1D0F"/>
    <w:rsid w:val="007D1E06"/>
    <w:rsid w:val="007D1E4B"/>
    <w:rsid w:val="007D1EFB"/>
    <w:rsid w:val="007D1FAE"/>
    <w:rsid w:val="007D1FB2"/>
    <w:rsid w:val="007D214B"/>
    <w:rsid w:val="007D218F"/>
    <w:rsid w:val="007D22AB"/>
    <w:rsid w:val="007D2879"/>
    <w:rsid w:val="007D2901"/>
    <w:rsid w:val="007D293B"/>
    <w:rsid w:val="007D2A71"/>
    <w:rsid w:val="007D2A89"/>
    <w:rsid w:val="007D2B06"/>
    <w:rsid w:val="007D2C17"/>
    <w:rsid w:val="007D2C22"/>
    <w:rsid w:val="007D2CB2"/>
    <w:rsid w:val="007D2E05"/>
    <w:rsid w:val="007D2E6B"/>
    <w:rsid w:val="007D2E82"/>
    <w:rsid w:val="007D3061"/>
    <w:rsid w:val="007D30EC"/>
    <w:rsid w:val="007D31AE"/>
    <w:rsid w:val="007D321F"/>
    <w:rsid w:val="007D322A"/>
    <w:rsid w:val="007D3294"/>
    <w:rsid w:val="007D33DF"/>
    <w:rsid w:val="007D352B"/>
    <w:rsid w:val="007D39D3"/>
    <w:rsid w:val="007D3A57"/>
    <w:rsid w:val="007D3D52"/>
    <w:rsid w:val="007D3D91"/>
    <w:rsid w:val="007D4015"/>
    <w:rsid w:val="007D406F"/>
    <w:rsid w:val="007D417E"/>
    <w:rsid w:val="007D4716"/>
    <w:rsid w:val="007D478A"/>
    <w:rsid w:val="007D478C"/>
    <w:rsid w:val="007D4827"/>
    <w:rsid w:val="007D4838"/>
    <w:rsid w:val="007D4978"/>
    <w:rsid w:val="007D4CC5"/>
    <w:rsid w:val="007D4CC9"/>
    <w:rsid w:val="007D4CE1"/>
    <w:rsid w:val="007D4D3A"/>
    <w:rsid w:val="007D4DB7"/>
    <w:rsid w:val="007D4DDF"/>
    <w:rsid w:val="007D533B"/>
    <w:rsid w:val="007D533C"/>
    <w:rsid w:val="007D53C8"/>
    <w:rsid w:val="007D542F"/>
    <w:rsid w:val="007D54EA"/>
    <w:rsid w:val="007D5883"/>
    <w:rsid w:val="007D5AA7"/>
    <w:rsid w:val="007D5BA7"/>
    <w:rsid w:val="007D5C91"/>
    <w:rsid w:val="007D5D28"/>
    <w:rsid w:val="007D5DB4"/>
    <w:rsid w:val="007D5E3C"/>
    <w:rsid w:val="007D603C"/>
    <w:rsid w:val="007D615B"/>
    <w:rsid w:val="007D6478"/>
    <w:rsid w:val="007D64B8"/>
    <w:rsid w:val="007D6602"/>
    <w:rsid w:val="007D66DB"/>
    <w:rsid w:val="007D670D"/>
    <w:rsid w:val="007D67EE"/>
    <w:rsid w:val="007D692E"/>
    <w:rsid w:val="007D69CB"/>
    <w:rsid w:val="007D6A27"/>
    <w:rsid w:val="007D6AC4"/>
    <w:rsid w:val="007D6B0C"/>
    <w:rsid w:val="007D6BAF"/>
    <w:rsid w:val="007D6BEF"/>
    <w:rsid w:val="007D6C28"/>
    <w:rsid w:val="007D6D8E"/>
    <w:rsid w:val="007D6DF9"/>
    <w:rsid w:val="007D6E8B"/>
    <w:rsid w:val="007D6F19"/>
    <w:rsid w:val="007D7054"/>
    <w:rsid w:val="007D7264"/>
    <w:rsid w:val="007D7284"/>
    <w:rsid w:val="007D7349"/>
    <w:rsid w:val="007D73DD"/>
    <w:rsid w:val="007D7637"/>
    <w:rsid w:val="007D763A"/>
    <w:rsid w:val="007D7647"/>
    <w:rsid w:val="007D78EC"/>
    <w:rsid w:val="007D7905"/>
    <w:rsid w:val="007D7A22"/>
    <w:rsid w:val="007D7A69"/>
    <w:rsid w:val="007D7C53"/>
    <w:rsid w:val="007D7CB1"/>
    <w:rsid w:val="007D7D84"/>
    <w:rsid w:val="007D7E2D"/>
    <w:rsid w:val="007D7EA6"/>
    <w:rsid w:val="007D7FE6"/>
    <w:rsid w:val="007E006E"/>
    <w:rsid w:val="007E01B5"/>
    <w:rsid w:val="007E024F"/>
    <w:rsid w:val="007E0496"/>
    <w:rsid w:val="007E04F1"/>
    <w:rsid w:val="007E04FF"/>
    <w:rsid w:val="007E05AE"/>
    <w:rsid w:val="007E05CA"/>
    <w:rsid w:val="007E05E9"/>
    <w:rsid w:val="007E0762"/>
    <w:rsid w:val="007E07E0"/>
    <w:rsid w:val="007E086A"/>
    <w:rsid w:val="007E0D47"/>
    <w:rsid w:val="007E0D6B"/>
    <w:rsid w:val="007E0D7B"/>
    <w:rsid w:val="007E0E92"/>
    <w:rsid w:val="007E1035"/>
    <w:rsid w:val="007E112F"/>
    <w:rsid w:val="007E11C9"/>
    <w:rsid w:val="007E11DA"/>
    <w:rsid w:val="007E120C"/>
    <w:rsid w:val="007E1282"/>
    <w:rsid w:val="007E1369"/>
    <w:rsid w:val="007E136F"/>
    <w:rsid w:val="007E1426"/>
    <w:rsid w:val="007E1472"/>
    <w:rsid w:val="007E14F3"/>
    <w:rsid w:val="007E1575"/>
    <w:rsid w:val="007E1613"/>
    <w:rsid w:val="007E1665"/>
    <w:rsid w:val="007E1842"/>
    <w:rsid w:val="007E1913"/>
    <w:rsid w:val="007E1A12"/>
    <w:rsid w:val="007E1A34"/>
    <w:rsid w:val="007E1C0B"/>
    <w:rsid w:val="007E1C6F"/>
    <w:rsid w:val="007E1CCF"/>
    <w:rsid w:val="007E2183"/>
    <w:rsid w:val="007E248E"/>
    <w:rsid w:val="007E2593"/>
    <w:rsid w:val="007E2865"/>
    <w:rsid w:val="007E28E0"/>
    <w:rsid w:val="007E2AC4"/>
    <w:rsid w:val="007E2AD3"/>
    <w:rsid w:val="007E2B5B"/>
    <w:rsid w:val="007E2BDB"/>
    <w:rsid w:val="007E2C2F"/>
    <w:rsid w:val="007E2DFA"/>
    <w:rsid w:val="007E2E1C"/>
    <w:rsid w:val="007E2E69"/>
    <w:rsid w:val="007E2F66"/>
    <w:rsid w:val="007E2FF5"/>
    <w:rsid w:val="007E3051"/>
    <w:rsid w:val="007E311A"/>
    <w:rsid w:val="007E320B"/>
    <w:rsid w:val="007E351E"/>
    <w:rsid w:val="007E38C0"/>
    <w:rsid w:val="007E3901"/>
    <w:rsid w:val="007E3AC0"/>
    <w:rsid w:val="007E3B97"/>
    <w:rsid w:val="007E3D4E"/>
    <w:rsid w:val="007E3DED"/>
    <w:rsid w:val="007E4006"/>
    <w:rsid w:val="007E4057"/>
    <w:rsid w:val="007E41FE"/>
    <w:rsid w:val="007E42E0"/>
    <w:rsid w:val="007E436D"/>
    <w:rsid w:val="007E4438"/>
    <w:rsid w:val="007E447E"/>
    <w:rsid w:val="007E46DF"/>
    <w:rsid w:val="007E470D"/>
    <w:rsid w:val="007E4743"/>
    <w:rsid w:val="007E4746"/>
    <w:rsid w:val="007E47F0"/>
    <w:rsid w:val="007E488A"/>
    <w:rsid w:val="007E49C4"/>
    <w:rsid w:val="007E4CF1"/>
    <w:rsid w:val="007E4DFD"/>
    <w:rsid w:val="007E4E86"/>
    <w:rsid w:val="007E4F28"/>
    <w:rsid w:val="007E50CB"/>
    <w:rsid w:val="007E50EB"/>
    <w:rsid w:val="007E5154"/>
    <w:rsid w:val="007E5160"/>
    <w:rsid w:val="007E5246"/>
    <w:rsid w:val="007E5478"/>
    <w:rsid w:val="007E5562"/>
    <w:rsid w:val="007E5689"/>
    <w:rsid w:val="007E5723"/>
    <w:rsid w:val="007E5899"/>
    <w:rsid w:val="007E58B7"/>
    <w:rsid w:val="007E597C"/>
    <w:rsid w:val="007E5A6C"/>
    <w:rsid w:val="007E5A7F"/>
    <w:rsid w:val="007E5AF2"/>
    <w:rsid w:val="007E5CBD"/>
    <w:rsid w:val="007E5DB2"/>
    <w:rsid w:val="007E5EF8"/>
    <w:rsid w:val="007E5F03"/>
    <w:rsid w:val="007E5F22"/>
    <w:rsid w:val="007E5FDB"/>
    <w:rsid w:val="007E6001"/>
    <w:rsid w:val="007E6004"/>
    <w:rsid w:val="007E61E5"/>
    <w:rsid w:val="007E6314"/>
    <w:rsid w:val="007E635C"/>
    <w:rsid w:val="007E6381"/>
    <w:rsid w:val="007E63EB"/>
    <w:rsid w:val="007E6427"/>
    <w:rsid w:val="007E6455"/>
    <w:rsid w:val="007E6736"/>
    <w:rsid w:val="007E673D"/>
    <w:rsid w:val="007E67E2"/>
    <w:rsid w:val="007E67FD"/>
    <w:rsid w:val="007E69AC"/>
    <w:rsid w:val="007E6B49"/>
    <w:rsid w:val="007E6B4D"/>
    <w:rsid w:val="007E6B58"/>
    <w:rsid w:val="007E6FB3"/>
    <w:rsid w:val="007E7009"/>
    <w:rsid w:val="007E70F0"/>
    <w:rsid w:val="007E71D6"/>
    <w:rsid w:val="007E724D"/>
    <w:rsid w:val="007E72FB"/>
    <w:rsid w:val="007E742D"/>
    <w:rsid w:val="007E74DF"/>
    <w:rsid w:val="007E7634"/>
    <w:rsid w:val="007E785D"/>
    <w:rsid w:val="007E7ACC"/>
    <w:rsid w:val="007E7B9B"/>
    <w:rsid w:val="007E7C39"/>
    <w:rsid w:val="007E7C9E"/>
    <w:rsid w:val="007E7FDD"/>
    <w:rsid w:val="007E7FF3"/>
    <w:rsid w:val="007F00B2"/>
    <w:rsid w:val="007F0272"/>
    <w:rsid w:val="007F0424"/>
    <w:rsid w:val="007F04F3"/>
    <w:rsid w:val="007F0661"/>
    <w:rsid w:val="007F06AC"/>
    <w:rsid w:val="007F06D3"/>
    <w:rsid w:val="007F0782"/>
    <w:rsid w:val="007F0791"/>
    <w:rsid w:val="007F0819"/>
    <w:rsid w:val="007F0840"/>
    <w:rsid w:val="007F0BE8"/>
    <w:rsid w:val="007F0C45"/>
    <w:rsid w:val="007F0DAE"/>
    <w:rsid w:val="007F0E94"/>
    <w:rsid w:val="007F0E9D"/>
    <w:rsid w:val="007F0EA4"/>
    <w:rsid w:val="007F0F17"/>
    <w:rsid w:val="007F0F73"/>
    <w:rsid w:val="007F111E"/>
    <w:rsid w:val="007F13A4"/>
    <w:rsid w:val="007F14AA"/>
    <w:rsid w:val="007F155C"/>
    <w:rsid w:val="007F15B1"/>
    <w:rsid w:val="007F16F7"/>
    <w:rsid w:val="007F1777"/>
    <w:rsid w:val="007F181A"/>
    <w:rsid w:val="007F1A8C"/>
    <w:rsid w:val="007F1A96"/>
    <w:rsid w:val="007F1B6E"/>
    <w:rsid w:val="007F1D90"/>
    <w:rsid w:val="007F1EBE"/>
    <w:rsid w:val="007F2088"/>
    <w:rsid w:val="007F2755"/>
    <w:rsid w:val="007F27FE"/>
    <w:rsid w:val="007F289E"/>
    <w:rsid w:val="007F2991"/>
    <w:rsid w:val="007F29B2"/>
    <w:rsid w:val="007F2C9F"/>
    <w:rsid w:val="007F2D49"/>
    <w:rsid w:val="007F2E1B"/>
    <w:rsid w:val="007F30AF"/>
    <w:rsid w:val="007F318F"/>
    <w:rsid w:val="007F33DA"/>
    <w:rsid w:val="007F3539"/>
    <w:rsid w:val="007F357A"/>
    <w:rsid w:val="007F35B9"/>
    <w:rsid w:val="007F3662"/>
    <w:rsid w:val="007F369B"/>
    <w:rsid w:val="007F36CC"/>
    <w:rsid w:val="007F37CB"/>
    <w:rsid w:val="007F3970"/>
    <w:rsid w:val="007F39A8"/>
    <w:rsid w:val="007F3A78"/>
    <w:rsid w:val="007F3A88"/>
    <w:rsid w:val="007F3B6B"/>
    <w:rsid w:val="007F3CB7"/>
    <w:rsid w:val="007F3DF2"/>
    <w:rsid w:val="007F4020"/>
    <w:rsid w:val="007F4050"/>
    <w:rsid w:val="007F410C"/>
    <w:rsid w:val="007F4289"/>
    <w:rsid w:val="007F4429"/>
    <w:rsid w:val="007F45BB"/>
    <w:rsid w:val="007F480F"/>
    <w:rsid w:val="007F48C5"/>
    <w:rsid w:val="007F4AA9"/>
    <w:rsid w:val="007F4B6D"/>
    <w:rsid w:val="007F4BDD"/>
    <w:rsid w:val="007F4C4B"/>
    <w:rsid w:val="007F4CB5"/>
    <w:rsid w:val="007F4FAC"/>
    <w:rsid w:val="007F502F"/>
    <w:rsid w:val="007F50DD"/>
    <w:rsid w:val="007F510A"/>
    <w:rsid w:val="007F5324"/>
    <w:rsid w:val="007F5437"/>
    <w:rsid w:val="007F547F"/>
    <w:rsid w:val="007F5515"/>
    <w:rsid w:val="007F5525"/>
    <w:rsid w:val="007F577F"/>
    <w:rsid w:val="007F5A23"/>
    <w:rsid w:val="007F5CCE"/>
    <w:rsid w:val="007F5FDC"/>
    <w:rsid w:val="007F607E"/>
    <w:rsid w:val="007F6095"/>
    <w:rsid w:val="007F65EF"/>
    <w:rsid w:val="007F690E"/>
    <w:rsid w:val="007F6987"/>
    <w:rsid w:val="007F69EF"/>
    <w:rsid w:val="007F6A26"/>
    <w:rsid w:val="007F6AA9"/>
    <w:rsid w:val="007F6C47"/>
    <w:rsid w:val="007F6E86"/>
    <w:rsid w:val="007F6EEA"/>
    <w:rsid w:val="007F6F8E"/>
    <w:rsid w:val="007F7046"/>
    <w:rsid w:val="007F718F"/>
    <w:rsid w:val="007F7191"/>
    <w:rsid w:val="007F7240"/>
    <w:rsid w:val="007F763D"/>
    <w:rsid w:val="007F7691"/>
    <w:rsid w:val="007F77CC"/>
    <w:rsid w:val="007F7824"/>
    <w:rsid w:val="007F7AA3"/>
    <w:rsid w:val="007F7BA7"/>
    <w:rsid w:val="007F7C05"/>
    <w:rsid w:val="007F7D19"/>
    <w:rsid w:val="007F7D48"/>
    <w:rsid w:val="007F7E85"/>
    <w:rsid w:val="008000AA"/>
    <w:rsid w:val="00800429"/>
    <w:rsid w:val="008004DF"/>
    <w:rsid w:val="0080061D"/>
    <w:rsid w:val="00800647"/>
    <w:rsid w:val="0080077A"/>
    <w:rsid w:val="008007B0"/>
    <w:rsid w:val="008009F4"/>
    <w:rsid w:val="00800A62"/>
    <w:rsid w:val="00800B54"/>
    <w:rsid w:val="00800D0E"/>
    <w:rsid w:val="00800E32"/>
    <w:rsid w:val="00800E44"/>
    <w:rsid w:val="00800E4F"/>
    <w:rsid w:val="00800FD6"/>
    <w:rsid w:val="008013AC"/>
    <w:rsid w:val="00801454"/>
    <w:rsid w:val="00801768"/>
    <w:rsid w:val="00801777"/>
    <w:rsid w:val="008017FA"/>
    <w:rsid w:val="008018D8"/>
    <w:rsid w:val="00801AED"/>
    <w:rsid w:val="00801B83"/>
    <w:rsid w:val="00801E29"/>
    <w:rsid w:val="00801E41"/>
    <w:rsid w:val="008022D2"/>
    <w:rsid w:val="00802431"/>
    <w:rsid w:val="0080254A"/>
    <w:rsid w:val="00802601"/>
    <w:rsid w:val="00802623"/>
    <w:rsid w:val="00802654"/>
    <w:rsid w:val="008026E0"/>
    <w:rsid w:val="0080280D"/>
    <w:rsid w:val="0080289E"/>
    <w:rsid w:val="00802905"/>
    <w:rsid w:val="008029A7"/>
    <w:rsid w:val="00802B37"/>
    <w:rsid w:val="00802B3C"/>
    <w:rsid w:val="00802B86"/>
    <w:rsid w:val="00802CE3"/>
    <w:rsid w:val="00802D4C"/>
    <w:rsid w:val="00802E11"/>
    <w:rsid w:val="00802F31"/>
    <w:rsid w:val="00802F69"/>
    <w:rsid w:val="00803555"/>
    <w:rsid w:val="0080365C"/>
    <w:rsid w:val="008038BD"/>
    <w:rsid w:val="0080391C"/>
    <w:rsid w:val="00803932"/>
    <w:rsid w:val="00803A2D"/>
    <w:rsid w:val="00803B88"/>
    <w:rsid w:val="00803C70"/>
    <w:rsid w:val="00803E79"/>
    <w:rsid w:val="00803F0F"/>
    <w:rsid w:val="00803F51"/>
    <w:rsid w:val="0080403E"/>
    <w:rsid w:val="008040FE"/>
    <w:rsid w:val="0080420C"/>
    <w:rsid w:val="008042CB"/>
    <w:rsid w:val="00804360"/>
    <w:rsid w:val="00804389"/>
    <w:rsid w:val="0080441C"/>
    <w:rsid w:val="008044F8"/>
    <w:rsid w:val="00804658"/>
    <w:rsid w:val="008046BB"/>
    <w:rsid w:val="008047B1"/>
    <w:rsid w:val="0080480D"/>
    <w:rsid w:val="00804845"/>
    <w:rsid w:val="008048AE"/>
    <w:rsid w:val="0080496D"/>
    <w:rsid w:val="008049C2"/>
    <w:rsid w:val="00804A30"/>
    <w:rsid w:val="00804B7C"/>
    <w:rsid w:val="00804C21"/>
    <w:rsid w:val="00804D9C"/>
    <w:rsid w:val="00804E0A"/>
    <w:rsid w:val="00804E5A"/>
    <w:rsid w:val="0080532C"/>
    <w:rsid w:val="00805690"/>
    <w:rsid w:val="0080571B"/>
    <w:rsid w:val="00805742"/>
    <w:rsid w:val="008057C1"/>
    <w:rsid w:val="00805C06"/>
    <w:rsid w:val="00805C94"/>
    <w:rsid w:val="00806179"/>
    <w:rsid w:val="008061F2"/>
    <w:rsid w:val="008062D4"/>
    <w:rsid w:val="00806326"/>
    <w:rsid w:val="00806491"/>
    <w:rsid w:val="00806511"/>
    <w:rsid w:val="008065CA"/>
    <w:rsid w:val="00806777"/>
    <w:rsid w:val="008069B3"/>
    <w:rsid w:val="008069EA"/>
    <w:rsid w:val="00806A13"/>
    <w:rsid w:val="00806A71"/>
    <w:rsid w:val="00806A7A"/>
    <w:rsid w:val="00806D0B"/>
    <w:rsid w:val="00806DCA"/>
    <w:rsid w:val="00806DDE"/>
    <w:rsid w:val="00806EA2"/>
    <w:rsid w:val="00807231"/>
    <w:rsid w:val="00807432"/>
    <w:rsid w:val="0080752B"/>
    <w:rsid w:val="00807644"/>
    <w:rsid w:val="008076E4"/>
    <w:rsid w:val="00807770"/>
    <w:rsid w:val="00807779"/>
    <w:rsid w:val="0080777C"/>
    <w:rsid w:val="0080783E"/>
    <w:rsid w:val="0080792F"/>
    <w:rsid w:val="00807A25"/>
    <w:rsid w:val="00807A4C"/>
    <w:rsid w:val="00807A5D"/>
    <w:rsid w:val="00807ACA"/>
    <w:rsid w:val="00807B1B"/>
    <w:rsid w:val="00807B37"/>
    <w:rsid w:val="008101FF"/>
    <w:rsid w:val="00810254"/>
    <w:rsid w:val="00810310"/>
    <w:rsid w:val="00810446"/>
    <w:rsid w:val="008108C9"/>
    <w:rsid w:val="00810B4C"/>
    <w:rsid w:val="00810E54"/>
    <w:rsid w:val="00810E9D"/>
    <w:rsid w:val="00810F68"/>
    <w:rsid w:val="00810FAC"/>
    <w:rsid w:val="00810FC7"/>
    <w:rsid w:val="00811071"/>
    <w:rsid w:val="00811300"/>
    <w:rsid w:val="008113FE"/>
    <w:rsid w:val="00811552"/>
    <w:rsid w:val="00811646"/>
    <w:rsid w:val="008116A8"/>
    <w:rsid w:val="008116C2"/>
    <w:rsid w:val="00811817"/>
    <w:rsid w:val="00811BAC"/>
    <w:rsid w:val="00811CAF"/>
    <w:rsid w:val="008121A2"/>
    <w:rsid w:val="008121E9"/>
    <w:rsid w:val="00812289"/>
    <w:rsid w:val="00812359"/>
    <w:rsid w:val="00812518"/>
    <w:rsid w:val="0081282A"/>
    <w:rsid w:val="00812A6E"/>
    <w:rsid w:val="00812B05"/>
    <w:rsid w:val="00812BE8"/>
    <w:rsid w:val="00812E5D"/>
    <w:rsid w:val="00812EE0"/>
    <w:rsid w:val="0081313D"/>
    <w:rsid w:val="00813198"/>
    <w:rsid w:val="008131B0"/>
    <w:rsid w:val="008131B5"/>
    <w:rsid w:val="008131C6"/>
    <w:rsid w:val="008131E3"/>
    <w:rsid w:val="00813220"/>
    <w:rsid w:val="00813234"/>
    <w:rsid w:val="00813430"/>
    <w:rsid w:val="00813442"/>
    <w:rsid w:val="00813582"/>
    <w:rsid w:val="0081359E"/>
    <w:rsid w:val="008135E5"/>
    <w:rsid w:val="0081381D"/>
    <w:rsid w:val="008138DC"/>
    <w:rsid w:val="00813B0D"/>
    <w:rsid w:val="00813C6A"/>
    <w:rsid w:val="00813CFB"/>
    <w:rsid w:val="00813DA0"/>
    <w:rsid w:val="00813DAC"/>
    <w:rsid w:val="00813E61"/>
    <w:rsid w:val="00813E65"/>
    <w:rsid w:val="00813EF8"/>
    <w:rsid w:val="00814138"/>
    <w:rsid w:val="008141B5"/>
    <w:rsid w:val="00814407"/>
    <w:rsid w:val="008145A7"/>
    <w:rsid w:val="008146F7"/>
    <w:rsid w:val="0081474E"/>
    <w:rsid w:val="00814855"/>
    <w:rsid w:val="008148D1"/>
    <w:rsid w:val="00814CB5"/>
    <w:rsid w:val="00814E71"/>
    <w:rsid w:val="00814EA1"/>
    <w:rsid w:val="00814EE0"/>
    <w:rsid w:val="00814EFC"/>
    <w:rsid w:val="008150E4"/>
    <w:rsid w:val="008153C7"/>
    <w:rsid w:val="00815435"/>
    <w:rsid w:val="0081577D"/>
    <w:rsid w:val="0081588F"/>
    <w:rsid w:val="0081598C"/>
    <w:rsid w:val="00815BA3"/>
    <w:rsid w:val="00815C66"/>
    <w:rsid w:val="00815C7F"/>
    <w:rsid w:val="00816059"/>
    <w:rsid w:val="0081608F"/>
    <w:rsid w:val="00816554"/>
    <w:rsid w:val="00816555"/>
    <w:rsid w:val="00816564"/>
    <w:rsid w:val="008165A3"/>
    <w:rsid w:val="008166AB"/>
    <w:rsid w:val="008166FB"/>
    <w:rsid w:val="00816759"/>
    <w:rsid w:val="0081687F"/>
    <w:rsid w:val="00816ABD"/>
    <w:rsid w:val="00816D01"/>
    <w:rsid w:val="00816D1E"/>
    <w:rsid w:val="00816E69"/>
    <w:rsid w:val="00816F96"/>
    <w:rsid w:val="0081717A"/>
    <w:rsid w:val="008171E7"/>
    <w:rsid w:val="008171F3"/>
    <w:rsid w:val="008175AC"/>
    <w:rsid w:val="008175AF"/>
    <w:rsid w:val="008175E7"/>
    <w:rsid w:val="00817743"/>
    <w:rsid w:val="008177E6"/>
    <w:rsid w:val="00817872"/>
    <w:rsid w:val="008178BC"/>
    <w:rsid w:val="008178D8"/>
    <w:rsid w:val="00817F82"/>
    <w:rsid w:val="0082006E"/>
    <w:rsid w:val="008200C0"/>
    <w:rsid w:val="008200FD"/>
    <w:rsid w:val="00820125"/>
    <w:rsid w:val="00820280"/>
    <w:rsid w:val="00820298"/>
    <w:rsid w:val="008203DC"/>
    <w:rsid w:val="008205E3"/>
    <w:rsid w:val="00820663"/>
    <w:rsid w:val="00820782"/>
    <w:rsid w:val="008207A0"/>
    <w:rsid w:val="008207B9"/>
    <w:rsid w:val="008207C5"/>
    <w:rsid w:val="008207C6"/>
    <w:rsid w:val="0082091F"/>
    <w:rsid w:val="00820930"/>
    <w:rsid w:val="00820A7A"/>
    <w:rsid w:val="00820B6F"/>
    <w:rsid w:val="00820D6A"/>
    <w:rsid w:val="00820E96"/>
    <w:rsid w:val="00821101"/>
    <w:rsid w:val="00821428"/>
    <w:rsid w:val="00821439"/>
    <w:rsid w:val="0082154D"/>
    <w:rsid w:val="008215D8"/>
    <w:rsid w:val="0082162E"/>
    <w:rsid w:val="00821683"/>
    <w:rsid w:val="008217FA"/>
    <w:rsid w:val="00821941"/>
    <w:rsid w:val="00821967"/>
    <w:rsid w:val="00821BC2"/>
    <w:rsid w:val="00821E16"/>
    <w:rsid w:val="00821E5C"/>
    <w:rsid w:val="00821EEC"/>
    <w:rsid w:val="00821FFB"/>
    <w:rsid w:val="0082214A"/>
    <w:rsid w:val="008221BC"/>
    <w:rsid w:val="008221E0"/>
    <w:rsid w:val="00822323"/>
    <w:rsid w:val="0082237E"/>
    <w:rsid w:val="008223EB"/>
    <w:rsid w:val="00822411"/>
    <w:rsid w:val="00822474"/>
    <w:rsid w:val="00822691"/>
    <w:rsid w:val="00822780"/>
    <w:rsid w:val="008227F7"/>
    <w:rsid w:val="00822801"/>
    <w:rsid w:val="0082293A"/>
    <w:rsid w:val="00822A20"/>
    <w:rsid w:val="00822A3F"/>
    <w:rsid w:val="00822AC2"/>
    <w:rsid w:val="00822C48"/>
    <w:rsid w:val="00822D53"/>
    <w:rsid w:val="00822EEA"/>
    <w:rsid w:val="00822FB2"/>
    <w:rsid w:val="00823172"/>
    <w:rsid w:val="00823420"/>
    <w:rsid w:val="00823424"/>
    <w:rsid w:val="0082343C"/>
    <w:rsid w:val="008236B2"/>
    <w:rsid w:val="00823705"/>
    <w:rsid w:val="00823A3D"/>
    <w:rsid w:val="00823AC4"/>
    <w:rsid w:val="00823BE0"/>
    <w:rsid w:val="00823BF0"/>
    <w:rsid w:val="00823C0A"/>
    <w:rsid w:val="00823CD2"/>
    <w:rsid w:val="00823CF2"/>
    <w:rsid w:val="00823D98"/>
    <w:rsid w:val="00823F1C"/>
    <w:rsid w:val="008240A1"/>
    <w:rsid w:val="008240C1"/>
    <w:rsid w:val="008240C3"/>
    <w:rsid w:val="008240C8"/>
    <w:rsid w:val="008240E6"/>
    <w:rsid w:val="00824140"/>
    <w:rsid w:val="00824153"/>
    <w:rsid w:val="008242C8"/>
    <w:rsid w:val="00824361"/>
    <w:rsid w:val="0082446E"/>
    <w:rsid w:val="00824497"/>
    <w:rsid w:val="00824569"/>
    <w:rsid w:val="008248DC"/>
    <w:rsid w:val="00824B1D"/>
    <w:rsid w:val="00824B7D"/>
    <w:rsid w:val="00824E6E"/>
    <w:rsid w:val="00824EF3"/>
    <w:rsid w:val="00824EFE"/>
    <w:rsid w:val="00824FF4"/>
    <w:rsid w:val="0082509B"/>
    <w:rsid w:val="0082510C"/>
    <w:rsid w:val="00825161"/>
    <w:rsid w:val="008251AA"/>
    <w:rsid w:val="00825293"/>
    <w:rsid w:val="008252A2"/>
    <w:rsid w:val="008253AB"/>
    <w:rsid w:val="00825401"/>
    <w:rsid w:val="00825451"/>
    <w:rsid w:val="00825561"/>
    <w:rsid w:val="008255B5"/>
    <w:rsid w:val="00825693"/>
    <w:rsid w:val="008256AE"/>
    <w:rsid w:val="0082587F"/>
    <w:rsid w:val="00825913"/>
    <w:rsid w:val="008259C7"/>
    <w:rsid w:val="00825B67"/>
    <w:rsid w:val="00825CE0"/>
    <w:rsid w:val="00825D0B"/>
    <w:rsid w:val="00825E84"/>
    <w:rsid w:val="00825F60"/>
    <w:rsid w:val="0082603F"/>
    <w:rsid w:val="00826069"/>
    <w:rsid w:val="008261F3"/>
    <w:rsid w:val="0082640B"/>
    <w:rsid w:val="008264C6"/>
    <w:rsid w:val="008264DC"/>
    <w:rsid w:val="00826623"/>
    <w:rsid w:val="0082695A"/>
    <w:rsid w:val="00826C1E"/>
    <w:rsid w:val="00826F85"/>
    <w:rsid w:val="00827025"/>
    <w:rsid w:val="00827062"/>
    <w:rsid w:val="0082731E"/>
    <w:rsid w:val="008273A4"/>
    <w:rsid w:val="008274B8"/>
    <w:rsid w:val="00827578"/>
    <w:rsid w:val="008275EB"/>
    <w:rsid w:val="00827658"/>
    <w:rsid w:val="0082767F"/>
    <w:rsid w:val="00827931"/>
    <w:rsid w:val="00827D0C"/>
    <w:rsid w:val="00827F0D"/>
    <w:rsid w:val="00827FD2"/>
    <w:rsid w:val="00830048"/>
    <w:rsid w:val="008300C5"/>
    <w:rsid w:val="00830375"/>
    <w:rsid w:val="008306B4"/>
    <w:rsid w:val="00830745"/>
    <w:rsid w:val="0083081A"/>
    <w:rsid w:val="008308B7"/>
    <w:rsid w:val="008309B1"/>
    <w:rsid w:val="00830C02"/>
    <w:rsid w:val="00830C7B"/>
    <w:rsid w:val="00830C88"/>
    <w:rsid w:val="00830D0F"/>
    <w:rsid w:val="00830D50"/>
    <w:rsid w:val="00830DF4"/>
    <w:rsid w:val="00830F5D"/>
    <w:rsid w:val="00830FD0"/>
    <w:rsid w:val="00830FFD"/>
    <w:rsid w:val="00831085"/>
    <w:rsid w:val="008310A4"/>
    <w:rsid w:val="0083132D"/>
    <w:rsid w:val="0083137C"/>
    <w:rsid w:val="0083141E"/>
    <w:rsid w:val="0083143C"/>
    <w:rsid w:val="0083156B"/>
    <w:rsid w:val="00831572"/>
    <w:rsid w:val="008315D7"/>
    <w:rsid w:val="00831663"/>
    <w:rsid w:val="008318BB"/>
    <w:rsid w:val="00831BD8"/>
    <w:rsid w:val="00831CC7"/>
    <w:rsid w:val="00831DC5"/>
    <w:rsid w:val="00831E78"/>
    <w:rsid w:val="00831F0C"/>
    <w:rsid w:val="00831F4D"/>
    <w:rsid w:val="008320ED"/>
    <w:rsid w:val="0083219C"/>
    <w:rsid w:val="008321E7"/>
    <w:rsid w:val="008322AA"/>
    <w:rsid w:val="008322BA"/>
    <w:rsid w:val="00832355"/>
    <w:rsid w:val="008324F6"/>
    <w:rsid w:val="008325E3"/>
    <w:rsid w:val="008327E4"/>
    <w:rsid w:val="00832B7E"/>
    <w:rsid w:val="00832CD0"/>
    <w:rsid w:val="00832D94"/>
    <w:rsid w:val="00832EF4"/>
    <w:rsid w:val="00833022"/>
    <w:rsid w:val="0083316F"/>
    <w:rsid w:val="0083352E"/>
    <w:rsid w:val="0083364F"/>
    <w:rsid w:val="0083373D"/>
    <w:rsid w:val="00833769"/>
    <w:rsid w:val="0083380E"/>
    <w:rsid w:val="0083390C"/>
    <w:rsid w:val="00833965"/>
    <w:rsid w:val="00833980"/>
    <w:rsid w:val="00833A03"/>
    <w:rsid w:val="00833C3A"/>
    <w:rsid w:val="00833E1B"/>
    <w:rsid w:val="00833E92"/>
    <w:rsid w:val="00833F2B"/>
    <w:rsid w:val="0083447F"/>
    <w:rsid w:val="00834A03"/>
    <w:rsid w:val="00834A2B"/>
    <w:rsid w:val="00834B35"/>
    <w:rsid w:val="00834C5C"/>
    <w:rsid w:val="00834C86"/>
    <w:rsid w:val="00834CD1"/>
    <w:rsid w:val="00834D7D"/>
    <w:rsid w:val="00834EC4"/>
    <w:rsid w:val="00834F58"/>
    <w:rsid w:val="00834FC1"/>
    <w:rsid w:val="008350A3"/>
    <w:rsid w:val="00835165"/>
    <w:rsid w:val="0083527B"/>
    <w:rsid w:val="008353A9"/>
    <w:rsid w:val="0083554A"/>
    <w:rsid w:val="00835613"/>
    <w:rsid w:val="00835691"/>
    <w:rsid w:val="00835913"/>
    <w:rsid w:val="0083596B"/>
    <w:rsid w:val="00835985"/>
    <w:rsid w:val="008359C8"/>
    <w:rsid w:val="00835B28"/>
    <w:rsid w:val="00835B79"/>
    <w:rsid w:val="00835B92"/>
    <w:rsid w:val="00835C2D"/>
    <w:rsid w:val="00835C43"/>
    <w:rsid w:val="00835D00"/>
    <w:rsid w:val="00835D7C"/>
    <w:rsid w:val="00835DCF"/>
    <w:rsid w:val="00835E29"/>
    <w:rsid w:val="00835E7A"/>
    <w:rsid w:val="00835F86"/>
    <w:rsid w:val="0083600B"/>
    <w:rsid w:val="00836173"/>
    <w:rsid w:val="0083617A"/>
    <w:rsid w:val="0083630D"/>
    <w:rsid w:val="008364AE"/>
    <w:rsid w:val="00836769"/>
    <w:rsid w:val="008369A2"/>
    <w:rsid w:val="00836B39"/>
    <w:rsid w:val="00836D94"/>
    <w:rsid w:val="00836F6D"/>
    <w:rsid w:val="00836F81"/>
    <w:rsid w:val="008371AB"/>
    <w:rsid w:val="00837205"/>
    <w:rsid w:val="0083723D"/>
    <w:rsid w:val="008373DC"/>
    <w:rsid w:val="00837468"/>
    <w:rsid w:val="008374C3"/>
    <w:rsid w:val="0083772B"/>
    <w:rsid w:val="008379E7"/>
    <w:rsid w:val="00837A4C"/>
    <w:rsid w:val="00837A5B"/>
    <w:rsid w:val="00837AA4"/>
    <w:rsid w:val="00837F4F"/>
    <w:rsid w:val="00840296"/>
    <w:rsid w:val="008403FE"/>
    <w:rsid w:val="0084048E"/>
    <w:rsid w:val="00840594"/>
    <w:rsid w:val="0084094C"/>
    <w:rsid w:val="00840A3B"/>
    <w:rsid w:val="00840B04"/>
    <w:rsid w:val="00840B73"/>
    <w:rsid w:val="00840CF6"/>
    <w:rsid w:val="00840D39"/>
    <w:rsid w:val="00840DE9"/>
    <w:rsid w:val="00840E1B"/>
    <w:rsid w:val="00840E3A"/>
    <w:rsid w:val="00840F3A"/>
    <w:rsid w:val="00841054"/>
    <w:rsid w:val="00841332"/>
    <w:rsid w:val="008413A5"/>
    <w:rsid w:val="008413F9"/>
    <w:rsid w:val="00841436"/>
    <w:rsid w:val="008414DE"/>
    <w:rsid w:val="008415F1"/>
    <w:rsid w:val="008415FD"/>
    <w:rsid w:val="0084160A"/>
    <w:rsid w:val="0084163C"/>
    <w:rsid w:val="008417E9"/>
    <w:rsid w:val="00841883"/>
    <w:rsid w:val="008418ED"/>
    <w:rsid w:val="00841A74"/>
    <w:rsid w:val="00841C92"/>
    <w:rsid w:val="00841C98"/>
    <w:rsid w:val="00841D65"/>
    <w:rsid w:val="00841E74"/>
    <w:rsid w:val="00841F23"/>
    <w:rsid w:val="0084205F"/>
    <w:rsid w:val="00842140"/>
    <w:rsid w:val="0084224C"/>
    <w:rsid w:val="008423CE"/>
    <w:rsid w:val="008425EC"/>
    <w:rsid w:val="00842613"/>
    <w:rsid w:val="00842672"/>
    <w:rsid w:val="008427BD"/>
    <w:rsid w:val="008428B4"/>
    <w:rsid w:val="00842AC4"/>
    <w:rsid w:val="00842C89"/>
    <w:rsid w:val="00842FD7"/>
    <w:rsid w:val="00842FE6"/>
    <w:rsid w:val="0084325D"/>
    <w:rsid w:val="008433BD"/>
    <w:rsid w:val="00843424"/>
    <w:rsid w:val="00843428"/>
    <w:rsid w:val="00843457"/>
    <w:rsid w:val="00843499"/>
    <w:rsid w:val="008434BC"/>
    <w:rsid w:val="00843806"/>
    <w:rsid w:val="00843A09"/>
    <w:rsid w:val="00843B34"/>
    <w:rsid w:val="00843B8F"/>
    <w:rsid w:val="00843EFC"/>
    <w:rsid w:val="00843FDB"/>
    <w:rsid w:val="008443B1"/>
    <w:rsid w:val="0084466F"/>
    <w:rsid w:val="0084470E"/>
    <w:rsid w:val="00844825"/>
    <w:rsid w:val="00844842"/>
    <w:rsid w:val="00844897"/>
    <w:rsid w:val="00844B93"/>
    <w:rsid w:val="00844BD0"/>
    <w:rsid w:val="00844CB5"/>
    <w:rsid w:val="00844D37"/>
    <w:rsid w:val="00844D78"/>
    <w:rsid w:val="00844D98"/>
    <w:rsid w:val="00844E90"/>
    <w:rsid w:val="00844F1E"/>
    <w:rsid w:val="0084501F"/>
    <w:rsid w:val="008450AD"/>
    <w:rsid w:val="00845122"/>
    <w:rsid w:val="008451B0"/>
    <w:rsid w:val="008451EE"/>
    <w:rsid w:val="0084527A"/>
    <w:rsid w:val="008452AE"/>
    <w:rsid w:val="0084532E"/>
    <w:rsid w:val="008454DA"/>
    <w:rsid w:val="0084551B"/>
    <w:rsid w:val="00845757"/>
    <w:rsid w:val="008457C3"/>
    <w:rsid w:val="00845920"/>
    <w:rsid w:val="00845B68"/>
    <w:rsid w:val="00845D91"/>
    <w:rsid w:val="00845E21"/>
    <w:rsid w:val="00845E57"/>
    <w:rsid w:val="00845ED8"/>
    <w:rsid w:val="00845F9E"/>
    <w:rsid w:val="00846085"/>
    <w:rsid w:val="0084608F"/>
    <w:rsid w:val="0084617D"/>
    <w:rsid w:val="008462F4"/>
    <w:rsid w:val="008463F7"/>
    <w:rsid w:val="00846609"/>
    <w:rsid w:val="0084662D"/>
    <w:rsid w:val="008467BB"/>
    <w:rsid w:val="00846867"/>
    <w:rsid w:val="00846871"/>
    <w:rsid w:val="00846952"/>
    <w:rsid w:val="00846AE5"/>
    <w:rsid w:val="00846DBC"/>
    <w:rsid w:val="00846F96"/>
    <w:rsid w:val="00847136"/>
    <w:rsid w:val="00847179"/>
    <w:rsid w:val="00847216"/>
    <w:rsid w:val="00847317"/>
    <w:rsid w:val="0084743B"/>
    <w:rsid w:val="0084750D"/>
    <w:rsid w:val="008475EC"/>
    <w:rsid w:val="00847604"/>
    <w:rsid w:val="00847694"/>
    <w:rsid w:val="00847706"/>
    <w:rsid w:val="0084776C"/>
    <w:rsid w:val="0084780A"/>
    <w:rsid w:val="00847892"/>
    <w:rsid w:val="008478B3"/>
    <w:rsid w:val="0084794E"/>
    <w:rsid w:val="008479DD"/>
    <w:rsid w:val="00847BAB"/>
    <w:rsid w:val="00847BED"/>
    <w:rsid w:val="00847C21"/>
    <w:rsid w:val="00847CB9"/>
    <w:rsid w:val="00847D1A"/>
    <w:rsid w:val="00847D4B"/>
    <w:rsid w:val="00847E69"/>
    <w:rsid w:val="00850064"/>
    <w:rsid w:val="008500CA"/>
    <w:rsid w:val="008500FA"/>
    <w:rsid w:val="008501B8"/>
    <w:rsid w:val="00850509"/>
    <w:rsid w:val="00850654"/>
    <w:rsid w:val="0085066E"/>
    <w:rsid w:val="00850744"/>
    <w:rsid w:val="008507DF"/>
    <w:rsid w:val="00850858"/>
    <w:rsid w:val="00850926"/>
    <w:rsid w:val="00850B79"/>
    <w:rsid w:val="00850C02"/>
    <w:rsid w:val="00850DE0"/>
    <w:rsid w:val="008513B7"/>
    <w:rsid w:val="008513CF"/>
    <w:rsid w:val="008514DB"/>
    <w:rsid w:val="008516CD"/>
    <w:rsid w:val="00851792"/>
    <w:rsid w:val="008517CF"/>
    <w:rsid w:val="0085181C"/>
    <w:rsid w:val="00851881"/>
    <w:rsid w:val="008518C1"/>
    <w:rsid w:val="00851A4F"/>
    <w:rsid w:val="00851B05"/>
    <w:rsid w:val="00851E45"/>
    <w:rsid w:val="00851EA7"/>
    <w:rsid w:val="00852014"/>
    <w:rsid w:val="0085224D"/>
    <w:rsid w:val="008524B2"/>
    <w:rsid w:val="00852716"/>
    <w:rsid w:val="008528DB"/>
    <w:rsid w:val="00852BD3"/>
    <w:rsid w:val="00852C33"/>
    <w:rsid w:val="00852D97"/>
    <w:rsid w:val="00852E63"/>
    <w:rsid w:val="00852FE8"/>
    <w:rsid w:val="0085305F"/>
    <w:rsid w:val="008532CD"/>
    <w:rsid w:val="008535A0"/>
    <w:rsid w:val="00853844"/>
    <w:rsid w:val="008538B8"/>
    <w:rsid w:val="008538CF"/>
    <w:rsid w:val="00853914"/>
    <w:rsid w:val="0085397E"/>
    <w:rsid w:val="008539AE"/>
    <w:rsid w:val="00853B6B"/>
    <w:rsid w:val="00853C95"/>
    <w:rsid w:val="00853E5B"/>
    <w:rsid w:val="00853FC4"/>
    <w:rsid w:val="00854140"/>
    <w:rsid w:val="00854367"/>
    <w:rsid w:val="008544A6"/>
    <w:rsid w:val="00854548"/>
    <w:rsid w:val="00854557"/>
    <w:rsid w:val="00854744"/>
    <w:rsid w:val="008549E5"/>
    <w:rsid w:val="00854A1E"/>
    <w:rsid w:val="00854A3F"/>
    <w:rsid w:val="00854CB0"/>
    <w:rsid w:val="00854D2C"/>
    <w:rsid w:val="00854EC3"/>
    <w:rsid w:val="00854EFE"/>
    <w:rsid w:val="00855429"/>
    <w:rsid w:val="0085549A"/>
    <w:rsid w:val="0085575D"/>
    <w:rsid w:val="008557AA"/>
    <w:rsid w:val="008558A4"/>
    <w:rsid w:val="008559BB"/>
    <w:rsid w:val="00855A73"/>
    <w:rsid w:val="00855C34"/>
    <w:rsid w:val="00855C67"/>
    <w:rsid w:val="00855D4A"/>
    <w:rsid w:val="00855D8D"/>
    <w:rsid w:val="00855ECE"/>
    <w:rsid w:val="008561A7"/>
    <w:rsid w:val="0085629C"/>
    <w:rsid w:val="008563CE"/>
    <w:rsid w:val="008565A5"/>
    <w:rsid w:val="0085662C"/>
    <w:rsid w:val="00856883"/>
    <w:rsid w:val="0085689F"/>
    <w:rsid w:val="008568D2"/>
    <w:rsid w:val="008568EC"/>
    <w:rsid w:val="00856A59"/>
    <w:rsid w:val="00856BF2"/>
    <w:rsid w:val="00856C3B"/>
    <w:rsid w:val="00856CAD"/>
    <w:rsid w:val="00856D00"/>
    <w:rsid w:val="00856D36"/>
    <w:rsid w:val="00856D94"/>
    <w:rsid w:val="00856D9E"/>
    <w:rsid w:val="00856E0C"/>
    <w:rsid w:val="00856F3E"/>
    <w:rsid w:val="00856F86"/>
    <w:rsid w:val="00857361"/>
    <w:rsid w:val="0085741F"/>
    <w:rsid w:val="00857493"/>
    <w:rsid w:val="0085771D"/>
    <w:rsid w:val="0085778B"/>
    <w:rsid w:val="008577C1"/>
    <w:rsid w:val="008577D2"/>
    <w:rsid w:val="00857BE1"/>
    <w:rsid w:val="00857C57"/>
    <w:rsid w:val="00860292"/>
    <w:rsid w:val="008602B8"/>
    <w:rsid w:val="008602EA"/>
    <w:rsid w:val="008603A0"/>
    <w:rsid w:val="0086046B"/>
    <w:rsid w:val="0086057B"/>
    <w:rsid w:val="008605F4"/>
    <w:rsid w:val="00860609"/>
    <w:rsid w:val="00860723"/>
    <w:rsid w:val="008607BF"/>
    <w:rsid w:val="00860897"/>
    <w:rsid w:val="008609A7"/>
    <w:rsid w:val="00860A1C"/>
    <w:rsid w:val="00860ABD"/>
    <w:rsid w:val="00860D91"/>
    <w:rsid w:val="00860E1A"/>
    <w:rsid w:val="00860F01"/>
    <w:rsid w:val="0086107D"/>
    <w:rsid w:val="00861179"/>
    <w:rsid w:val="0086144D"/>
    <w:rsid w:val="0086154D"/>
    <w:rsid w:val="00861620"/>
    <w:rsid w:val="00861728"/>
    <w:rsid w:val="008618DF"/>
    <w:rsid w:val="00861952"/>
    <w:rsid w:val="008619AB"/>
    <w:rsid w:val="00861AA5"/>
    <w:rsid w:val="00861AAF"/>
    <w:rsid w:val="00861B05"/>
    <w:rsid w:val="00861B45"/>
    <w:rsid w:val="00861B8F"/>
    <w:rsid w:val="00861F30"/>
    <w:rsid w:val="00862071"/>
    <w:rsid w:val="0086227C"/>
    <w:rsid w:val="00862284"/>
    <w:rsid w:val="00862494"/>
    <w:rsid w:val="008625FC"/>
    <w:rsid w:val="008627B1"/>
    <w:rsid w:val="00862890"/>
    <w:rsid w:val="008628CE"/>
    <w:rsid w:val="0086290E"/>
    <w:rsid w:val="00862A25"/>
    <w:rsid w:val="00862B0B"/>
    <w:rsid w:val="00862B33"/>
    <w:rsid w:val="00862B8D"/>
    <w:rsid w:val="00862DA1"/>
    <w:rsid w:val="00862F2C"/>
    <w:rsid w:val="008630C5"/>
    <w:rsid w:val="0086312E"/>
    <w:rsid w:val="00863358"/>
    <w:rsid w:val="00863BD6"/>
    <w:rsid w:val="00863D4A"/>
    <w:rsid w:val="00863EA1"/>
    <w:rsid w:val="00863FF1"/>
    <w:rsid w:val="008642DF"/>
    <w:rsid w:val="008644E4"/>
    <w:rsid w:val="00864544"/>
    <w:rsid w:val="0086479E"/>
    <w:rsid w:val="00864A04"/>
    <w:rsid w:val="00864A69"/>
    <w:rsid w:val="00864B20"/>
    <w:rsid w:val="00864DE3"/>
    <w:rsid w:val="00864EEF"/>
    <w:rsid w:val="0086556A"/>
    <w:rsid w:val="00865996"/>
    <w:rsid w:val="008659C6"/>
    <w:rsid w:val="00865A19"/>
    <w:rsid w:val="00865CF2"/>
    <w:rsid w:val="00865D99"/>
    <w:rsid w:val="00865EA7"/>
    <w:rsid w:val="00865FE0"/>
    <w:rsid w:val="00866118"/>
    <w:rsid w:val="00866192"/>
    <w:rsid w:val="00866567"/>
    <w:rsid w:val="008665B4"/>
    <w:rsid w:val="00866614"/>
    <w:rsid w:val="00866636"/>
    <w:rsid w:val="0086663B"/>
    <w:rsid w:val="008666B6"/>
    <w:rsid w:val="00866A58"/>
    <w:rsid w:val="00866A67"/>
    <w:rsid w:val="00866BD1"/>
    <w:rsid w:val="00866E35"/>
    <w:rsid w:val="008671EB"/>
    <w:rsid w:val="008673C5"/>
    <w:rsid w:val="008673D9"/>
    <w:rsid w:val="008673F0"/>
    <w:rsid w:val="00867558"/>
    <w:rsid w:val="008676CE"/>
    <w:rsid w:val="008676E4"/>
    <w:rsid w:val="00867755"/>
    <w:rsid w:val="00867813"/>
    <w:rsid w:val="008679CF"/>
    <w:rsid w:val="00867B93"/>
    <w:rsid w:val="00867C0C"/>
    <w:rsid w:val="00870114"/>
    <w:rsid w:val="00870344"/>
    <w:rsid w:val="00870450"/>
    <w:rsid w:val="0087059F"/>
    <w:rsid w:val="008707B0"/>
    <w:rsid w:val="008707B1"/>
    <w:rsid w:val="00870834"/>
    <w:rsid w:val="0087086D"/>
    <w:rsid w:val="00870922"/>
    <w:rsid w:val="008709C0"/>
    <w:rsid w:val="00870A22"/>
    <w:rsid w:val="00870AD2"/>
    <w:rsid w:val="00870BFA"/>
    <w:rsid w:val="00870D3D"/>
    <w:rsid w:val="00871028"/>
    <w:rsid w:val="008710D0"/>
    <w:rsid w:val="0087116B"/>
    <w:rsid w:val="008711D6"/>
    <w:rsid w:val="008714BB"/>
    <w:rsid w:val="0087159A"/>
    <w:rsid w:val="008715D4"/>
    <w:rsid w:val="0087164C"/>
    <w:rsid w:val="0087167E"/>
    <w:rsid w:val="008716B0"/>
    <w:rsid w:val="008716BF"/>
    <w:rsid w:val="0087178A"/>
    <w:rsid w:val="0087178F"/>
    <w:rsid w:val="008718EE"/>
    <w:rsid w:val="0087197B"/>
    <w:rsid w:val="00871AFA"/>
    <w:rsid w:val="00871B2D"/>
    <w:rsid w:val="00871B4A"/>
    <w:rsid w:val="00871BDC"/>
    <w:rsid w:val="00871BFC"/>
    <w:rsid w:val="00871C76"/>
    <w:rsid w:val="00871CEC"/>
    <w:rsid w:val="00871DB8"/>
    <w:rsid w:val="00871DBA"/>
    <w:rsid w:val="0087204C"/>
    <w:rsid w:val="008722FB"/>
    <w:rsid w:val="0087231F"/>
    <w:rsid w:val="008723A1"/>
    <w:rsid w:val="008724AF"/>
    <w:rsid w:val="0087268C"/>
    <w:rsid w:val="00872780"/>
    <w:rsid w:val="00872906"/>
    <w:rsid w:val="00872987"/>
    <w:rsid w:val="00872A03"/>
    <w:rsid w:val="00872A84"/>
    <w:rsid w:val="00872AAD"/>
    <w:rsid w:val="00872D88"/>
    <w:rsid w:val="00872F3F"/>
    <w:rsid w:val="0087316B"/>
    <w:rsid w:val="008733CB"/>
    <w:rsid w:val="00873605"/>
    <w:rsid w:val="00873696"/>
    <w:rsid w:val="00873735"/>
    <w:rsid w:val="0087376A"/>
    <w:rsid w:val="008737AD"/>
    <w:rsid w:val="00873901"/>
    <w:rsid w:val="00873B13"/>
    <w:rsid w:val="00873B9A"/>
    <w:rsid w:val="00873BEC"/>
    <w:rsid w:val="00873C98"/>
    <w:rsid w:val="00873EC3"/>
    <w:rsid w:val="00874039"/>
    <w:rsid w:val="008740C4"/>
    <w:rsid w:val="00874174"/>
    <w:rsid w:val="0087439C"/>
    <w:rsid w:val="008744CB"/>
    <w:rsid w:val="0087453D"/>
    <w:rsid w:val="0087467F"/>
    <w:rsid w:val="00874866"/>
    <w:rsid w:val="008748FD"/>
    <w:rsid w:val="00874997"/>
    <w:rsid w:val="00874B41"/>
    <w:rsid w:val="00874B6F"/>
    <w:rsid w:val="00874BE9"/>
    <w:rsid w:val="00874D36"/>
    <w:rsid w:val="00874EB3"/>
    <w:rsid w:val="00874EEA"/>
    <w:rsid w:val="00874EFC"/>
    <w:rsid w:val="00874FAA"/>
    <w:rsid w:val="0087500B"/>
    <w:rsid w:val="0087508E"/>
    <w:rsid w:val="0087509F"/>
    <w:rsid w:val="008751B3"/>
    <w:rsid w:val="00875218"/>
    <w:rsid w:val="00875244"/>
    <w:rsid w:val="00875295"/>
    <w:rsid w:val="008752CC"/>
    <w:rsid w:val="008756A8"/>
    <w:rsid w:val="008756F7"/>
    <w:rsid w:val="00875775"/>
    <w:rsid w:val="008757A5"/>
    <w:rsid w:val="008757B2"/>
    <w:rsid w:val="0087585D"/>
    <w:rsid w:val="00875A0F"/>
    <w:rsid w:val="00875BD9"/>
    <w:rsid w:val="00875C4E"/>
    <w:rsid w:val="00875C51"/>
    <w:rsid w:val="00875D74"/>
    <w:rsid w:val="00875E71"/>
    <w:rsid w:val="008760C9"/>
    <w:rsid w:val="00876128"/>
    <w:rsid w:val="00876288"/>
    <w:rsid w:val="008762FF"/>
    <w:rsid w:val="0087644E"/>
    <w:rsid w:val="0087647E"/>
    <w:rsid w:val="008764B4"/>
    <w:rsid w:val="008765C0"/>
    <w:rsid w:val="00876687"/>
    <w:rsid w:val="008767B5"/>
    <w:rsid w:val="00876958"/>
    <w:rsid w:val="008769B8"/>
    <w:rsid w:val="00876A96"/>
    <w:rsid w:val="00876C8A"/>
    <w:rsid w:val="00876D96"/>
    <w:rsid w:val="00876EBE"/>
    <w:rsid w:val="00876F56"/>
    <w:rsid w:val="00877214"/>
    <w:rsid w:val="0087730A"/>
    <w:rsid w:val="00877431"/>
    <w:rsid w:val="00877658"/>
    <w:rsid w:val="008776B3"/>
    <w:rsid w:val="008777D3"/>
    <w:rsid w:val="00877A45"/>
    <w:rsid w:val="00877DE5"/>
    <w:rsid w:val="00877FAD"/>
    <w:rsid w:val="00880020"/>
    <w:rsid w:val="00880283"/>
    <w:rsid w:val="0088045E"/>
    <w:rsid w:val="008804EE"/>
    <w:rsid w:val="008805E0"/>
    <w:rsid w:val="00880631"/>
    <w:rsid w:val="0088086C"/>
    <w:rsid w:val="00880A5E"/>
    <w:rsid w:val="00880B06"/>
    <w:rsid w:val="00880C55"/>
    <w:rsid w:val="00880CBF"/>
    <w:rsid w:val="00880D5B"/>
    <w:rsid w:val="00880D94"/>
    <w:rsid w:val="00880D96"/>
    <w:rsid w:val="00880D97"/>
    <w:rsid w:val="00880EE3"/>
    <w:rsid w:val="00881058"/>
    <w:rsid w:val="00881091"/>
    <w:rsid w:val="0088136A"/>
    <w:rsid w:val="008816BB"/>
    <w:rsid w:val="00881701"/>
    <w:rsid w:val="008817C7"/>
    <w:rsid w:val="008819D1"/>
    <w:rsid w:val="00881A29"/>
    <w:rsid w:val="00881BB9"/>
    <w:rsid w:val="00881BD0"/>
    <w:rsid w:val="00881C12"/>
    <w:rsid w:val="00881C7B"/>
    <w:rsid w:val="00881CC5"/>
    <w:rsid w:val="00881E95"/>
    <w:rsid w:val="00881ECE"/>
    <w:rsid w:val="00882056"/>
    <w:rsid w:val="008821B1"/>
    <w:rsid w:val="00882263"/>
    <w:rsid w:val="008822EE"/>
    <w:rsid w:val="00882331"/>
    <w:rsid w:val="008823DB"/>
    <w:rsid w:val="008823FE"/>
    <w:rsid w:val="00882674"/>
    <w:rsid w:val="008828BA"/>
    <w:rsid w:val="008828D3"/>
    <w:rsid w:val="008828F7"/>
    <w:rsid w:val="00882CC3"/>
    <w:rsid w:val="00882CD7"/>
    <w:rsid w:val="00882D12"/>
    <w:rsid w:val="00882D22"/>
    <w:rsid w:val="00882F86"/>
    <w:rsid w:val="0088336A"/>
    <w:rsid w:val="008833D2"/>
    <w:rsid w:val="00883414"/>
    <w:rsid w:val="008834DD"/>
    <w:rsid w:val="008835BE"/>
    <w:rsid w:val="00883696"/>
    <w:rsid w:val="008838B8"/>
    <w:rsid w:val="00883A4E"/>
    <w:rsid w:val="00883B9B"/>
    <w:rsid w:val="00883C1F"/>
    <w:rsid w:val="00883F04"/>
    <w:rsid w:val="00883FA4"/>
    <w:rsid w:val="00883FE2"/>
    <w:rsid w:val="0088400B"/>
    <w:rsid w:val="00884133"/>
    <w:rsid w:val="00884210"/>
    <w:rsid w:val="00884254"/>
    <w:rsid w:val="0088431A"/>
    <w:rsid w:val="00884353"/>
    <w:rsid w:val="008844A6"/>
    <w:rsid w:val="008844CE"/>
    <w:rsid w:val="008844EA"/>
    <w:rsid w:val="00884588"/>
    <w:rsid w:val="00884671"/>
    <w:rsid w:val="00884701"/>
    <w:rsid w:val="00884831"/>
    <w:rsid w:val="00884867"/>
    <w:rsid w:val="00884924"/>
    <w:rsid w:val="00884ADC"/>
    <w:rsid w:val="00884BA8"/>
    <w:rsid w:val="00884D5C"/>
    <w:rsid w:val="00884F62"/>
    <w:rsid w:val="008850F6"/>
    <w:rsid w:val="0088517A"/>
    <w:rsid w:val="008851E7"/>
    <w:rsid w:val="008852AD"/>
    <w:rsid w:val="00885415"/>
    <w:rsid w:val="008854C1"/>
    <w:rsid w:val="008855F7"/>
    <w:rsid w:val="00885619"/>
    <w:rsid w:val="0088561E"/>
    <w:rsid w:val="00885699"/>
    <w:rsid w:val="00885854"/>
    <w:rsid w:val="00885C31"/>
    <w:rsid w:val="00885EEF"/>
    <w:rsid w:val="00885F0F"/>
    <w:rsid w:val="00885F6D"/>
    <w:rsid w:val="00886007"/>
    <w:rsid w:val="00886023"/>
    <w:rsid w:val="00886061"/>
    <w:rsid w:val="00886117"/>
    <w:rsid w:val="00886166"/>
    <w:rsid w:val="0088622A"/>
    <w:rsid w:val="00886621"/>
    <w:rsid w:val="00886817"/>
    <w:rsid w:val="00886BB5"/>
    <w:rsid w:val="00886BC7"/>
    <w:rsid w:val="00886E6D"/>
    <w:rsid w:val="00887059"/>
    <w:rsid w:val="00887091"/>
    <w:rsid w:val="0088709F"/>
    <w:rsid w:val="008870D6"/>
    <w:rsid w:val="008873AB"/>
    <w:rsid w:val="00887436"/>
    <w:rsid w:val="0088752D"/>
    <w:rsid w:val="00887566"/>
    <w:rsid w:val="008877C7"/>
    <w:rsid w:val="008878C0"/>
    <w:rsid w:val="00887C52"/>
    <w:rsid w:val="00887CD2"/>
    <w:rsid w:val="00887CF7"/>
    <w:rsid w:val="00890204"/>
    <w:rsid w:val="0089026E"/>
    <w:rsid w:val="008902C1"/>
    <w:rsid w:val="008902FA"/>
    <w:rsid w:val="0089058D"/>
    <w:rsid w:val="008908AB"/>
    <w:rsid w:val="008908B6"/>
    <w:rsid w:val="008909B5"/>
    <w:rsid w:val="008909B7"/>
    <w:rsid w:val="008909F7"/>
    <w:rsid w:val="0089103B"/>
    <w:rsid w:val="00891197"/>
    <w:rsid w:val="0089122C"/>
    <w:rsid w:val="008912D7"/>
    <w:rsid w:val="0089145A"/>
    <w:rsid w:val="00891528"/>
    <w:rsid w:val="0089152C"/>
    <w:rsid w:val="00891567"/>
    <w:rsid w:val="00891579"/>
    <w:rsid w:val="00891668"/>
    <w:rsid w:val="008918F7"/>
    <w:rsid w:val="00891932"/>
    <w:rsid w:val="00891989"/>
    <w:rsid w:val="00891A29"/>
    <w:rsid w:val="00891AB5"/>
    <w:rsid w:val="00891ADB"/>
    <w:rsid w:val="00891C07"/>
    <w:rsid w:val="00891C3D"/>
    <w:rsid w:val="00891CC1"/>
    <w:rsid w:val="00891CD7"/>
    <w:rsid w:val="00891D14"/>
    <w:rsid w:val="00891F5C"/>
    <w:rsid w:val="00891F75"/>
    <w:rsid w:val="00891F7C"/>
    <w:rsid w:val="00891FF3"/>
    <w:rsid w:val="00892065"/>
    <w:rsid w:val="008920BE"/>
    <w:rsid w:val="0089218C"/>
    <w:rsid w:val="0089218F"/>
    <w:rsid w:val="0089224F"/>
    <w:rsid w:val="008924FD"/>
    <w:rsid w:val="008925B9"/>
    <w:rsid w:val="00892B48"/>
    <w:rsid w:val="00892D5A"/>
    <w:rsid w:val="00892EFB"/>
    <w:rsid w:val="00892F58"/>
    <w:rsid w:val="008930F9"/>
    <w:rsid w:val="008930FD"/>
    <w:rsid w:val="00893184"/>
    <w:rsid w:val="00893322"/>
    <w:rsid w:val="00893584"/>
    <w:rsid w:val="00893666"/>
    <w:rsid w:val="0089366C"/>
    <w:rsid w:val="008936D4"/>
    <w:rsid w:val="00893772"/>
    <w:rsid w:val="00893930"/>
    <w:rsid w:val="00893C44"/>
    <w:rsid w:val="00893E44"/>
    <w:rsid w:val="00893EB9"/>
    <w:rsid w:val="00893EC3"/>
    <w:rsid w:val="008940EF"/>
    <w:rsid w:val="0089411A"/>
    <w:rsid w:val="00894290"/>
    <w:rsid w:val="008945DC"/>
    <w:rsid w:val="00894728"/>
    <w:rsid w:val="00894769"/>
    <w:rsid w:val="008947FD"/>
    <w:rsid w:val="0089480F"/>
    <w:rsid w:val="0089486F"/>
    <w:rsid w:val="00894931"/>
    <w:rsid w:val="00894A53"/>
    <w:rsid w:val="00894AE7"/>
    <w:rsid w:val="00894BBA"/>
    <w:rsid w:val="00894D52"/>
    <w:rsid w:val="00894E23"/>
    <w:rsid w:val="00894EAC"/>
    <w:rsid w:val="008952A3"/>
    <w:rsid w:val="008953C7"/>
    <w:rsid w:val="00895557"/>
    <w:rsid w:val="00895AFB"/>
    <w:rsid w:val="00895B4C"/>
    <w:rsid w:val="00895B82"/>
    <w:rsid w:val="00895C6C"/>
    <w:rsid w:val="00895F85"/>
    <w:rsid w:val="00896175"/>
    <w:rsid w:val="008962BF"/>
    <w:rsid w:val="0089634F"/>
    <w:rsid w:val="008963DD"/>
    <w:rsid w:val="00896510"/>
    <w:rsid w:val="0089659F"/>
    <w:rsid w:val="008965D7"/>
    <w:rsid w:val="008967F0"/>
    <w:rsid w:val="00896946"/>
    <w:rsid w:val="00896A66"/>
    <w:rsid w:val="00896B6B"/>
    <w:rsid w:val="00896BE4"/>
    <w:rsid w:val="00896C8B"/>
    <w:rsid w:val="00896CC2"/>
    <w:rsid w:val="00896E74"/>
    <w:rsid w:val="00897193"/>
    <w:rsid w:val="0089752F"/>
    <w:rsid w:val="00897666"/>
    <w:rsid w:val="008979E4"/>
    <w:rsid w:val="00897AE9"/>
    <w:rsid w:val="00897C6A"/>
    <w:rsid w:val="00897D6C"/>
    <w:rsid w:val="008A01AB"/>
    <w:rsid w:val="008A025C"/>
    <w:rsid w:val="008A03DC"/>
    <w:rsid w:val="008A0456"/>
    <w:rsid w:val="008A05BB"/>
    <w:rsid w:val="008A0642"/>
    <w:rsid w:val="008A09EC"/>
    <w:rsid w:val="008A0A3A"/>
    <w:rsid w:val="008A0A8B"/>
    <w:rsid w:val="008A0AEB"/>
    <w:rsid w:val="008A0D1F"/>
    <w:rsid w:val="008A0DA8"/>
    <w:rsid w:val="008A1030"/>
    <w:rsid w:val="008A113E"/>
    <w:rsid w:val="008A119D"/>
    <w:rsid w:val="008A11C1"/>
    <w:rsid w:val="008A13E4"/>
    <w:rsid w:val="008A161F"/>
    <w:rsid w:val="008A1770"/>
    <w:rsid w:val="008A17ED"/>
    <w:rsid w:val="008A17FA"/>
    <w:rsid w:val="008A1A6F"/>
    <w:rsid w:val="008A1ABA"/>
    <w:rsid w:val="008A1B67"/>
    <w:rsid w:val="008A1C21"/>
    <w:rsid w:val="008A1E8C"/>
    <w:rsid w:val="008A1FA1"/>
    <w:rsid w:val="008A2080"/>
    <w:rsid w:val="008A20EC"/>
    <w:rsid w:val="008A213C"/>
    <w:rsid w:val="008A22BF"/>
    <w:rsid w:val="008A2354"/>
    <w:rsid w:val="008A24F4"/>
    <w:rsid w:val="008A2539"/>
    <w:rsid w:val="008A2880"/>
    <w:rsid w:val="008A290D"/>
    <w:rsid w:val="008A2ABD"/>
    <w:rsid w:val="008A2C44"/>
    <w:rsid w:val="008A2C92"/>
    <w:rsid w:val="008A2D00"/>
    <w:rsid w:val="008A2D8B"/>
    <w:rsid w:val="008A2EAB"/>
    <w:rsid w:val="008A2ED2"/>
    <w:rsid w:val="008A3034"/>
    <w:rsid w:val="008A3125"/>
    <w:rsid w:val="008A325E"/>
    <w:rsid w:val="008A327E"/>
    <w:rsid w:val="008A344D"/>
    <w:rsid w:val="008A352E"/>
    <w:rsid w:val="008A3562"/>
    <w:rsid w:val="008A362E"/>
    <w:rsid w:val="008A36F4"/>
    <w:rsid w:val="008A3704"/>
    <w:rsid w:val="008A38F8"/>
    <w:rsid w:val="008A38FE"/>
    <w:rsid w:val="008A39DC"/>
    <w:rsid w:val="008A39F5"/>
    <w:rsid w:val="008A3A60"/>
    <w:rsid w:val="008A3A8C"/>
    <w:rsid w:val="008A3AD7"/>
    <w:rsid w:val="008A3BB7"/>
    <w:rsid w:val="008A3C36"/>
    <w:rsid w:val="008A3D1E"/>
    <w:rsid w:val="008A3DEB"/>
    <w:rsid w:val="008A3E5F"/>
    <w:rsid w:val="008A3EDF"/>
    <w:rsid w:val="008A3F87"/>
    <w:rsid w:val="008A40F9"/>
    <w:rsid w:val="008A41B0"/>
    <w:rsid w:val="008A449F"/>
    <w:rsid w:val="008A46E3"/>
    <w:rsid w:val="008A4A8B"/>
    <w:rsid w:val="008A4B51"/>
    <w:rsid w:val="008A4B53"/>
    <w:rsid w:val="008A4D25"/>
    <w:rsid w:val="008A4E26"/>
    <w:rsid w:val="008A50FC"/>
    <w:rsid w:val="008A5192"/>
    <w:rsid w:val="008A525E"/>
    <w:rsid w:val="008A52E3"/>
    <w:rsid w:val="008A5416"/>
    <w:rsid w:val="008A5524"/>
    <w:rsid w:val="008A5584"/>
    <w:rsid w:val="008A5616"/>
    <w:rsid w:val="008A5630"/>
    <w:rsid w:val="008A56C0"/>
    <w:rsid w:val="008A5705"/>
    <w:rsid w:val="008A5760"/>
    <w:rsid w:val="008A58EF"/>
    <w:rsid w:val="008A5ABF"/>
    <w:rsid w:val="008A5B23"/>
    <w:rsid w:val="008A5C97"/>
    <w:rsid w:val="008A5E19"/>
    <w:rsid w:val="008A6028"/>
    <w:rsid w:val="008A60EC"/>
    <w:rsid w:val="008A618A"/>
    <w:rsid w:val="008A6269"/>
    <w:rsid w:val="008A6423"/>
    <w:rsid w:val="008A6512"/>
    <w:rsid w:val="008A6562"/>
    <w:rsid w:val="008A6655"/>
    <w:rsid w:val="008A6698"/>
    <w:rsid w:val="008A66D7"/>
    <w:rsid w:val="008A684B"/>
    <w:rsid w:val="008A6855"/>
    <w:rsid w:val="008A6859"/>
    <w:rsid w:val="008A693B"/>
    <w:rsid w:val="008A6A13"/>
    <w:rsid w:val="008A6B1F"/>
    <w:rsid w:val="008A6B74"/>
    <w:rsid w:val="008A6BF1"/>
    <w:rsid w:val="008A6C22"/>
    <w:rsid w:val="008A6F1C"/>
    <w:rsid w:val="008A6FA3"/>
    <w:rsid w:val="008A6FBF"/>
    <w:rsid w:val="008A71AC"/>
    <w:rsid w:val="008A71D3"/>
    <w:rsid w:val="008A7230"/>
    <w:rsid w:val="008A7259"/>
    <w:rsid w:val="008A7285"/>
    <w:rsid w:val="008A7438"/>
    <w:rsid w:val="008A749B"/>
    <w:rsid w:val="008A781F"/>
    <w:rsid w:val="008A787E"/>
    <w:rsid w:val="008A78A2"/>
    <w:rsid w:val="008A797F"/>
    <w:rsid w:val="008A7BB6"/>
    <w:rsid w:val="008A7CA4"/>
    <w:rsid w:val="008A7CC1"/>
    <w:rsid w:val="008A7D2F"/>
    <w:rsid w:val="008A7E29"/>
    <w:rsid w:val="008A7EA6"/>
    <w:rsid w:val="008A7F16"/>
    <w:rsid w:val="008B0125"/>
    <w:rsid w:val="008B014A"/>
    <w:rsid w:val="008B0442"/>
    <w:rsid w:val="008B0479"/>
    <w:rsid w:val="008B0504"/>
    <w:rsid w:val="008B0702"/>
    <w:rsid w:val="008B07C0"/>
    <w:rsid w:val="008B083D"/>
    <w:rsid w:val="008B0A32"/>
    <w:rsid w:val="008B0B5A"/>
    <w:rsid w:val="008B0B6A"/>
    <w:rsid w:val="008B0BB9"/>
    <w:rsid w:val="008B0CC7"/>
    <w:rsid w:val="008B0E34"/>
    <w:rsid w:val="008B1041"/>
    <w:rsid w:val="008B1042"/>
    <w:rsid w:val="008B1376"/>
    <w:rsid w:val="008B14DE"/>
    <w:rsid w:val="008B18D0"/>
    <w:rsid w:val="008B1B1B"/>
    <w:rsid w:val="008B1B5B"/>
    <w:rsid w:val="008B1BED"/>
    <w:rsid w:val="008B1CC3"/>
    <w:rsid w:val="008B1E50"/>
    <w:rsid w:val="008B1F19"/>
    <w:rsid w:val="008B1F9C"/>
    <w:rsid w:val="008B20BC"/>
    <w:rsid w:val="008B2463"/>
    <w:rsid w:val="008B24B0"/>
    <w:rsid w:val="008B250F"/>
    <w:rsid w:val="008B2680"/>
    <w:rsid w:val="008B2768"/>
    <w:rsid w:val="008B28E6"/>
    <w:rsid w:val="008B29E3"/>
    <w:rsid w:val="008B2A68"/>
    <w:rsid w:val="008B2AA6"/>
    <w:rsid w:val="008B2BBC"/>
    <w:rsid w:val="008B2C3F"/>
    <w:rsid w:val="008B313D"/>
    <w:rsid w:val="008B319F"/>
    <w:rsid w:val="008B333E"/>
    <w:rsid w:val="008B3589"/>
    <w:rsid w:val="008B3729"/>
    <w:rsid w:val="008B374D"/>
    <w:rsid w:val="008B3796"/>
    <w:rsid w:val="008B37C4"/>
    <w:rsid w:val="008B3AE3"/>
    <w:rsid w:val="008B3B90"/>
    <w:rsid w:val="008B3BE1"/>
    <w:rsid w:val="008B3CFC"/>
    <w:rsid w:val="008B3E62"/>
    <w:rsid w:val="008B3EA9"/>
    <w:rsid w:val="008B4262"/>
    <w:rsid w:val="008B4297"/>
    <w:rsid w:val="008B4324"/>
    <w:rsid w:val="008B432A"/>
    <w:rsid w:val="008B43DA"/>
    <w:rsid w:val="008B453F"/>
    <w:rsid w:val="008B45AD"/>
    <w:rsid w:val="008B466B"/>
    <w:rsid w:val="008B46A3"/>
    <w:rsid w:val="008B4703"/>
    <w:rsid w:val="008B476C"/>
    <w:rsid w:val="008B48BF"/>
    <w:rsid w:val="008B491A"/>
    <w:rsid w:val="008B4A11"/>
    <w:rsid w:val="008B4C74"/>
    <w:rsid w:val="008B4FEF"/>
    <w:rsid w:val="008B583D"/>
    <w:rsid w:val="008B5844"/>
    <w:rsid w:val="008B5A1D"/>
    <w:rsid w:val="008B5AD1"/>
    <w:rsid w:val="008B5B21"/>
    <w:rsid w:val="008B5C45"/>
    <w:rsid w:val="008B6242"/>
    <w:rsid w:val="008B62C2"/>
    <w:rsid w:val="008B6301"/>
    <w:rsid w:val="008B6467"/>
    <w:rsid w:val="008B653D"/>
    <w:rsid w:val="008B65DA"/>
    <w:rsid w:val="008B6677"/>
    <w:rsid w:val="008B67CC"/>
    <w:rsid w:val="008B6966"/>
    <w:rsid w:val="008B6AD7"/>
    <w:rsid w:val="008B6EF1"/>
    <w:rsid w:val="008B6F28"/>
    <w:rsid w:val="008B6F2F"/>
    <w:rsid w:val="008B6F3A"/>
    <w:rsid w:val="008B7006"/>
    <w:rsid w:val="008B7053"/>
    <w:rsid w:val="008B7057"/>
    <w:rsid w:val="008B72DC"/>
    <w:rsid w:val="008B72FA"/>
    <w:rsid w:val="008B74AF"/>
    <w:rsid w:val="008B77E1"/>
    <w:rsid w:val="008B78EE"/>
    <w:rsid w:val="008B79BB"/>
    <w:rsid w:val="008B7A00"/>
    <w:rsid w:val="008B7A77"/>
    <w:rsid w:val="008B7B2B"/>
    <w:rsid w:val="008B7D78"/>
    <w:rsid w:val="008B7DC1"/>
    <w:rsid w:val="008B7E59"/>
    <w:rsid w:val="008B7F6C"/>
    <w:rsid w:val="008C019A"/>
    <w:rsid w:val="008C01AD"/>
    <w:rsid w:val="008C0225"/>
    <w:rsid w:val="008C0295"/>
    <w:rsid w:val="008C02AF"/>
    <w:rsid w:val="008C0664"/>
    <w:rsid w:val="008C0677"/>
    <w:rsid w:val="008C0928"/>
    <w:rsid w:val="008C09FF"/>
    <w:rsid w:val="008C0C93"/>
    <w:rsid w:val="008C0CB0"/>
    <w:rsid w:val="008C0EE3"/>
    <w:rsid w:val="008C1136"/>
    <w:rsid w:val="008C11AB"/>
    <w:rsid w:val="008C11AE"/>
    <w:rsid w:val="008C13D5"/>
    <w:rsid w:val="008C1464"/>
    <w:rsid w:val="008C15AE"/>
    <w:rsid w:val="008C1625"/>
    <w:rsid w:val="008C169F"/>
    <w:rsid w:val="008C1AA3"/>
    <w:rsid w:val="008C1BBA"/>
    <w:rsid w:val="008C1C3B"/>
    <w:rsid w:val="008C1D8A"/>
    <w:rsid w:val="008C1D96"/>
    <w:rsid w:val="008C1FA5"/>
    <w:rsid w:val="008C2145"/>
    <w:rsid w:val="008C21F9"/>
    <w:rsid w:val="008C22F8"/>
    <w:rsid w:val="008C244E"/>
    <w:rsid w:val="008C2683"/>
    <w:rsid w:val="008C2976"/>
    <w:rsid w:val="008C299A"/>
    <w:rsid w:val="008C2AF1"/>
    <w:rsid w:val="008C2AFB"/>
    <w:rsid w:val="008C2C52"/>
    <w:rsid w:val="008C2F90"/>
    <w:rsid w:val="008C3027"/>
    <w:rsid w:val="008C30FC"/>
    <w:rsid w:val="008C3168"/>
    <w:rsid w:val="008C343E"/>
    <w:rsid w:val="008C34D7"/>
    <w:rsid w:val="008C365E"/>
    <w:rsid w:val="008C3689"/>
    <w:rsid w:val="008C3716"/>
    <w:rsid w:val="008C37FC"/>
    <w:rsid w:val="008C3BA7"/>
    <w:rsid w:val="008C3BB2"/>
    <w:rsid w:val="008C3CAA"/>
    <w:rsid w:val="008C3E7F"/>
    <w:rsid w:val="008C3FA9"/>
    <w:rsid w:val="008C409F"/>
    <w:rsid w:val="008C41D4"/>
    <w:rsid w:val="008C458E"/>
    <w:rsid w:val="008C45D4"/>
    <w:rsid w:val="008C4710"/>
    <w:rsid w:val="008C4716"/>
    <w:rsid w:val="008C48B4"/>
    <w:rsid w:val="008C4AE7"/>
    <w:rsid w:val="008C4B06"/>
    <w:rsid w:val="008C4C53"/>
    <w:rsid w:val="008C4E57"/>
    <w:rsid w:val="008C4EAC"/>
    <w:rsid w:val="008C4F56"/>
    <w:rsid w:val="008C51AF"/>
    <w:rsid w:val="008C52C9"/>
    <w:rsid w:val="008C548E"/>
    <w:rsid w:val="008C5505"/>
    <w:rsid w:val="008C5597"/>
    <w:rsid w:val="008C5822"/>
    <w:rsid w:val="008C59A7"/>
    <w:rsid w:val="008C5A2A"/>
    <w:rsid w:val="008C5B0B"/>
    <w:rsid w:val="008C5B9E"/>
    <w:rsid w:val="008C5C61"/>
    <w:rsid w:val="008C5CB1"/>
    <w:rsid w:val="008C5CBF"/>
    <w:rsid w:val="008C5E17"/>
    <w:rsid w:val="008C5E2F"/>
    <w:rsid w:val="008C5EC0"/>
    <w:rsid w:val="008C62C1"/>
    <w:rsid w:val="008C632E"/>
    <w:rsid w:val="008C656E"/>
    <w:rsid w:val="008C664D"/>
    <w:rsid w:val="008C6715"/>
    <w:rsid w:val="008C674D"/>
    <w:rsid w:val="008C68D3"/>
    <w:rsid w:val="008C68E0"/>
    <w:rsid w:val="008C6908"/>
    <w:rsid w:val="008C6A10"/>
    <w:rsid w:val="008C6B36"/>
    <w:rsid w:val="008C6B96"/>
    <w:rsid w:val="008C6C9C"/>
    <w:rsid w:val="008C6F19"/>
    <w:rsid w:val="008C6F6C"/>
    <w:rsid w:val="008C6FFE"/>
    <w:rsid w:val="008C72C4"/>
    <w:rsid w:val="008C7382"/>
    <w:rsid w:val="008C742D"/>
    <w:rsid w:val="008C7525"/>
    <w:rsid w:val="008C76AF"/>
    <w:rsid w:val="008C77EE"/>
    <w:rsid w:val="008C7819"/>
    <w:rsid w:val="008C79AD"/>
    <w:rsid w:val="008C79B3"/>
    <w:rsid w:val="008C7D4A"/>
    <w:rsid w:val="008C7E42"/>
    <w:rsid w:val="008C7FC2"/>
    <w:rsid w:val="008C7FCB"/>
    <w:rsid w:val="008D0029"/>
    <w:rsid w:val="008D0128"/>
    <w:rsid w:val="008D0132"/>
    <w:rsid w:val="008D04E0"/>
    <w:rsid w:val="008D0723"/>
    <w:rsid w:val="008D0B5C"/>
    <w:rsid w:val="008D0BA2"/>
    <w:rsid w:val="008D0CC1"/>
    <w:rsid w:val="008D0D16"/>
    <w:rsid w:val="008D0D6B"/>
    <w:rsid w:val="008D0E7B"/>
    <w:rsid w:val="008D0F65"/>
    <w:rsid w:val="008D0FCB"/>
    <w:rsid w:val="008D10B2"/>
    <w:rsid w:val="008D1192"/>
    <w:rsid w:val="008D11C7"/>
    <w:rsid w:val="008D14BE"/>
    <w:rsid w:val="008D16E4"/>
    <w:rsid w:val="008D183B"/>
    <w:rsid w:val="008D1C5E"/>
    <w:rsid w:val="008D1D0A"/>
    <w:rsid w:val="008D1E43"/>
    <w:rsid w:val="008D2281"/>
    <w:rsid w:val="008D230C"/>
    <w:rsid w:val="008D2741"/>
    <w:rsid w:val="008D2B29"/>
    <w:rsid w:val="008D2DE9"/>
    <w:rsid w:val="008D2EE8"/>
    <w:rsid w:val="008D2F02"/>
    <w:rsid w:val="008D2F66"/>
    <w:rsid w:val="008D313B"/>
    <w:rsid w:val="008D31E4"/>
    <w:rsid w:val="008D3204"/>
    <w:rsid w:val="008D332D"/>
    <w:rsid w:val="008D333C"/>
    <w:rsid w:val="008D3426"/>
    <w:rsid w:val="008D363B"/>
    <w:rsid w:val="008D386C"/>
    <w:rsid w:val="008D3929"/>
    <w:rsid w:val="008D3AC9"/>
    <w:rsid w:val="008D3BD7"/>
    <w:rsid w:val="008D3E0C"/>
    <w:rsid w:val="008D3FD1"/>
    <w:rsid w:val="008D3FD4"/>
    <w:rsid w:val="008D40CF"/>
    <w:rsid w:val="008D48D8"/>
    <w:rsid w:val="008D49AE"/>
    <w:rsid w:val="008D49B2"/>
    <w:rsid w:val="008D512B"/>
    <w:rsid w:val="008D5261"/>
    <w:rsid w:val="008D52CE"/>
    <w:rsid w:val="008D531D"/>
    <w:rsid w:val="008D5392"/>
    <w:rsid w:val="008D5643"/>
    <w:rsid w:val="008D5938"/>
    <w:rsid w:val="008D5A5D"/>
    <w:rsid w:val="008D5AAA"/>
    <w:rsid w:val="008D5ADA"/>
    <w:rsid w:val="008D5B05"/>
    <w:rsid w:val="008D5C54"/>
    <w:rsid w:val="008D5D3C"/>
    <w:rsid w:val="008D5F3A"/>
    <w:rsid w:val="008D60F9"/>
    <w:rsid w:val="008D61A9"/>
    <w:rsid w:val="008D63D8"/>
    <w:rsid w:val="008D6630"/>
    <w:rsid w:val="008D6714"/>
    <w:rsid w:val="008D6923"/>
    <w:rsid w:val="008D6E56"/>
    <w:rsid w:val="008D6FE4"/>
    <w:rsid w:val="008D71C3"/>
    <w:rsid w:val="008D7303"/>
    <w:rsid w:val="008D7343"/>
    <w:rsid w:val="008D73A3"/>
    <w:rsid w:val="008D748A"/>
    <w:rsid w:val="008D7540"/>
    <w:rsid w:val="008D7584"/>
    <w:rsid w:val="008D766B"/>
    <w:rsid w:val="008D77B1"/>
    <w:rsid w:val="008D7B58"/>
    <w:rsid w:val="008D7C8F"/>
    <w:rsid w:val="008D7CA7"/>
    <w:rsid w:val="008D7D88"/>
    <w:rsid w:val="008D7DBF"/>
    <w:rsid w:val="008D7F97"/>
    <w:rsid w:val="008E00F3"/>
    <w:rsid w:val="008E0166"/>
    <w:rsid w:val="008E01AF"/>
    <w:rsid w:val="008E0260"/>
    <w:rsid w:val="008E02EF"/>
    <w:rsid w:val="008E058D"/>
    <w:rsid w:val="008E0718"/>
    <w:rsid w:val="008E096B"/>
    <w:rsid w:val="008E0B09"/>
    <w:rsid w:val="008E0CBA"/>
    <w:rsid w:val="008E0F47"/>
    <w:rsid w:val="008E1058"/>
    <w:rsid w:val="008E11A5"/>
    <w:rsid w:val="008E12E8"/>
    <w:rsid w:val="008E153D"/>
    <w:rsid w:val="008E1735"/>
    <w:rsid w:val="008E1799"/>
    <w:rsid w:val="008E17C6"/>
    <w:rsid w:val="008E1883"/>
    <w:rsid w:val="008E1915"/>
    <w:rsid w:val="008E1988"/>
    <w:rsid w:val="008E19EC"/>
    <w:rsid w:val="008E1F42"/>
    <w:rsid w:val="008E1FB5"/>
    <w:rsid w:val="008E202D"/>
    <w:rsid w:val="008E2042"/>
    <w:rsid w:val="008E2096"/>
    <w:rsid w:val="008E20A7"/>
    <w:rsid w:val="008E220D"/>
    <w:rsid w:val="008E24F4"/>
    <w:rsid w:val="008E271D"/>
    <w:rsid w:val="008E28DE"/>
    <w:rsid w:val="008E2AFF"/>
    <w:rsid w:val="008E2B0F"/>
    <w:rsid w:val="008E2C93"/>
    <w:rsid w:val="008E305A"/>
    <w:rsid w:val="008E3062"/>
    <w:rsid w:val="008E30CB"/>
    <w:rsid w:val="008E3253"/>
    <w:rsid w:val="008E32CF"/>
    <w:rsid w:val="008E32F6"/>
    <w:rsid w:val="008E3552"/>
    <w:rsid w:val="008E3650"/>
    <w:rsid w:val="008E3709"/>
    <w:rsid w:val="008E37B7"/>
    <w:rsid w:val="008E384A"/>
    <w:rsid w:val="008E3993"/>
    <w:rsid w:val="008E3BE0"/>
    <w:rsid w:val="008E3C66"/>
    <w:rsid w:val="008E3CB1"/>
    <w:rsid w:val="008E3CBC"/>
    <w:rsid w:val="008E3D31"/>
    <w:rsid w:val="008E3E92"/>
    <w:rsid w:val="008E3FB9"/>
    <w:rsid w:val="008E3FDC"/>
    <w:rsid w:val="008E42FD"/>
    <w:rsid w:val="008E432E"/>
    <w:rsid w:val="008E4373"/>
    <w:rsid w:val="008E437E"/>
    <w:rsid w:val="008E454C"/>
    <w:rsid w:val="008E45AF"/>
    <w:rsid w:val="008E45F4"/>
    <w:rsid w:val="008E477E"/>
    <w:rsid w:val="008E4845"/>
    <w:rsid w:val="008E495F"/>
    <w:rsid w:val="008E4CDC"/>
    <w:rsid w:val="008E4CE9"/>
    <w:rsid w:val="008E4D5A"/>
    <w:rsid w:val="008E4ED5"/>
    <w:rsid w:val="008E4F0C"/>
    <w:rsid w:val="008E50EA"/>
    <w:rsid w:val="008E5258"/>
    <w:rsid w:val="008E5265"/>
    <w:rsid w:val="008E52A4"/>
    <w:rsid w:val="008E536C"/>
    <w:rsid w:val="008E53EC"/>
    <w:rsid w:val="008E54EE"/>
    <w:rsid w:val="008E5517"/>
    <w:rsid w:val="008E5675"/>
    <w:rsid w:val="008E56D5"/>
    <w:rsid w:val="008E5795"/>
    <w:rsid w:val="008E57AF"/>
    <w:rsid w:val="008E584D"/>
    <w:rsid w:val="008E5A29"/>
    <w:rsid w:val="008E5B33"/>
    <w:rsid w:val="008E5BA5"/>
    <w:rsid w:val="008E5D23"/>
    <w:rsid w:val="008E5D70"/>
    <w:rsid w:val="008E5E4B"/>
    <w:rsid w:val="008E5E72"/>
    <w:rsid w:val="008E5ED7"/>
    <w:rsid w:val="008E5F26"/>
    <w:rsid w:val="008E60E4"/>
    <w:rsid w:val="008E628D"/>
    <w:rsid w:val="008E62B4"/>
    <w:rsid w:val="008E639D"/>
    <w:rsid w:val="008E63E3"/>
    <w:rsid w:val="008E6445"/>
    <w:rsid w:val="008E648A"/>
    <w:rsid w:val="008E64D2"/>
    <w:rsid w:val="008E698C"/>
    <w:rsid w:val="008E69DD"/>
    <w:rsid w:val="008E6B04"/>
    <w:rsid w:val="008E6BCE"/>
    <w:rsid w:val="008E6C05"/>
    <w:rsid w:val="008E6C5B"/>
    <w:rsid w:val="008E6E14"/>
    <w:rsid w:val="008E6FD7"/>
    <w:rsid w:val="008E70A5"/>
    <w:rsid w:val="008E7180"/>
    <w:rsid w:val="008E7181"/>
    <w:rsid w:val="008E7225"/>
    <w:rsid w:val="008E7424"/>
    <w:rsid w:val="008E74CF"/>
    <w:rsid w:val="008E769F"/>
    <w:rsid w:val="008E787F"/>
    <w:rsid w:val="008E78C4"/>
    <w:rsid w:val="008E793B"/>
    <w:rsid w:val="008E7A49"/>
    <w:rsid w:val="008E7AB9"/>
    <w:rsid w:val="008E7B23"/>
    <w:rsid w:val="008E7D1D"/>
    <w:rsid w:val="008E7E14"/>
    <w:rsid w:val="008E7E57"/>
    <w:rsid w:val="008E7ED0"/>
    <w:rsid w:val="008E7F3F"/>
    <w:rsid w:val="008F0093"/>
    <w:rsid w:val="008F00AE"/>
    <w:rsid w:val="008F00ED"/>
    <w:rsid w:val="008F022A"/>
    <w:rsid w:val="008F02BE"/>
    <w:rsid w:val="008F034A"/>
    <w:rsid w:val="008F03CA"/>
    <w:rsid w:val="008F041F"/>
    <w:rsid w:val="008F04FB"/>
    <w:rsid w:val="008F0691"/>
    <w:rsid w:val="008F0735"/>
    <w:rsid w:val="008F089F"/>
    <w:rsid w:val="008F0C90"/>
    <w:rsid w:val="008F0CB6"/>
    <w:rsid w:val="008F0FFE"/>
    <w:rsid w:val="008F1119"/>
    <w:rsid w:val="008F131C"/>
    <w:rsid w:val="008F1362"/>
    <w:rsid w:val="008F1468"/>
    <w:rsid w:val="008F189A"/>
    <w:rsid w:val="008F1923"/>
    <w:rsid w:val="008F1B4E"/>
    <w:rsid w:val="008F1D38"/>
    <w:rsid w:val="008F1DE1"/>
    <w:rsid w:val="008F1E6C"/>
    <w:rsid w:val="008F1EC0"/>
    <w:rsid w:val="008F1EDF"/>
    <w:rsid w:val="008F1FD6"/>
    <w:rsid w:val="008F21AD"/>
    <w:rsid w:val="008F21D7"/>
    <w:rsid w:val="008F23A6"/>
    <w:rsid w:val="008F23D6"/>
    <w:rsid w:val="008F24F9"/>
    <w:rsid w:val="008F2547"/>
    <w:rsid w:val="008F2608"/>
    <w:rsid w:val="008F2671"/>
    <w:rsid w:val="008F27F6"/>
    <w:rsid w:val="008F294A"/>
    <w:rsid w:val="008F2B41"/>
    <w:rsid w:val="008F2B4E"/>
    <w:rsid w:val="008F2CAE"/>
    <w:rsid w:val="008F2DDC"/>
    <w:rsid w:val="008F2F24"/>
    <w:rsid w:val="008F2F76"/>
    <w:rsid w:val="008F3259"/>
    <w:rsid w:val="008F3465"/>
    <w:rsid w:val="008F349B"/>
    <w:rsid w:val="008F3591"/>
    <w:rsid w:val="008F35D2"/>
    <w:rsid w:val="008F37B0"/>
    <w:rsid w:val="008F388B"/>
    <w:rsid w:val="008F3C13"/>
    <w:rsid w:val="008F3C68"/>
    <w:rsid w:val="008F3C77"/>
    <w:rsid w:val="008F3C8F"/>
    <w:rsid w:val="008F3F74"/>
    <w:rsid w:val="008F40CF"/>
    <w:rsid w:val="008F40EC"/>
    <w:rsid w:val="008F4142"/>
    <w:rsid w:val="008F4193"/>
    <w:rsid w:val="008F41CC"/>
    <w:rsid w:val="008F420D"/>
    <w:rsid w:val="008F4679"/>
    <w:rsid w:val="008F46C5"/>
    <w:rsid w:val="008F46FF"/>
    <w:rsid w:val="008F483C"/>
    <w:rsid w:val="008F49C7"/>
    <w:rsid w:val="008F4AAD"/>
    <w:rsid w:val="008F4BEB"/>
    <w:rsid w:val="008F4D7A"/>
    <w:rsid w:val="008F4DF8"/>
    <w:rsid w:val="008F4E8D"/>
    <w:rsid w:val="008F4FF0"/>
    <w:rsid w:val="008F5051"/>
    <w:rsid w:val="008F50A8"/>
    <w:rsid w:val="008F517D"/>
    <w:rsid w:val="008F5221"/>
    <w:rsid w:val="008F5412"/>
    <w:rsid w:val="008F55CD"/>
    <w:rsid w:val="008F55E2"/>
    <w:rsid w:val="008F5643"/>
    <w:rsid w:val="008F5783"/>
    <w:rsid w:val="008F5856"/>
    <w:rsid w:val="008F5979"/>
    <w:rsid w:val="008F5A11"/>
    <w:rsid w:val="008F5B1C"/>
    <w:rsid w:val="008F5B2E"/>
    <w:rsid w:val="008F5B51"/>
    <w:rsid w:val="008F5BAC"/>
    <w:rsid w:val="008F5C01"/>
    <w:rsid w:val="008F5C09"/>
    <w:rsid w:val="008F5C3B"/>
    <w:rsid w:val="008F5D66"/>
    <w:rsid w:val="008F5DA7"/>
    <w:rsid w:val="008F5E32"/>
    <w:rsid w:val="008F5EBA"/>
    <w:rsid w:val="008F5EFC"/>
    <w:rsid w:val="008F5F10"/>
    <w:rsid w:val="008F613C"/>
    <w:rsid w:val="008F624B"/>
    <w:rsid w:val="008F6480"/>
    <w:rsid w:val="008F665D"/>
    <w:rsid w:val="008F67C9"/>
    <w:rsid w:val="008F6841"/>
    <w:rsid w:val="008F6973"/>
    <w:rsid w:val="008F6ABA"/>
    <w:rsid w:val="008F6B56"/>
    <w:rsid w:val="008F6C8C"/>
    <w:rsid w:val="008F6EA5"/>
    <w:rsid w:val="008F6FE4"/>
    <w:rsid w:val="008F7007"/>
    <w:rsid w:val="008F72D2"/>
    <w:rsid w:val="008F774E"/>
    <w:rsid w:val="008F7810"/>
    <w:rsid w:val="008F783F"/>
    <w:rsid w:val="008F7845"/>
    <w:rsid w:val="008F786C"/>
    <w:rsid w:val="008F78BC"/>
    <w:rsid w:val="008F7996"/>
    <w:rsid w:val="008F7A17"/>
    <w:rsid w:val="008F7B08"/>
    <w:rsid w:val="008F7C57"/>
    <w:rsid w:val="008F7C64"/>
    <w:rsid w:val="008F7E5D"/>
    <w:rsid w:val="008F7F01"/>
    <w:rsid w:val="0090017F"/>
    <w:rsid w:val="009001A9"/>
    <w:rsid w:val="00900440"/>
    <w:rsid w:val="00900619"/>
    <w:rsid w:val="00900656"/>
    <w:rsid w:val="00900736"/>
    <w:rsid w:val="0090075F"/>
    <w:rsid w:val="009008CF"/>
    <w:rsid w:val="00900927"/>
    <w:rsid w:val="0090099B"/>
    <w:rsid w:val="00900A23"/>
    <w:rsid w:val="00900BE4"/>
    <w:rsid w:val="00900C9F"/>
    <w:rsid w:val="00900DB4"/>
    <w:rsid w:val="00900E54"/>
    <w:rsid w:val="00900E71"/>
    <w:rsid w:val="00900FD3"/>
    <w:rsid w:val="009010B1"/>
    <w:rsid w:val="00901138"/>
    <w:rsid w:val="0090118C"/>
    <w:rsid w:val="00901203"/>
    <w:rsid w:val="00901238"/>
    <w:rsid w:val="00901287"/>
    <w:rsid w:val="0090142E"/>
    <w:rsid w:val="00901807"/>
    <w:rsid w:val="00901BEC"/>
    <w:rsid w:val="00901F3A"/>
    <w:rsid w:val="00901F3F"/>
    <w:rsid w:val="00901FD4"/>
    <w:rsid w:val="0090220A"/>
    <w:rsid w:val="00902213"/>
    <w:rsid w:val="009023DE"/>
    <w:rsid w:val="0090279E"/>
    <w:rsid w:val="009028A6"/>
    <w:rsid w:val="00902968"/>
    <w:rsid w:val="00902AC6"/>
    <w:rsid w:val="00902CF9"/>
    <w:rsid w:val="00902CFB"/>
    <w:rsid w:val="00902E61"/>
    <w:rsid w:val="00902EE8"/>
    <w:rsid w:val="0090310D"/>
    <w:rsid w:val="0090327E"/>
    <w:rsid w:val="00903297"/>
    <w:rsid w:val="009033CA"/>
    <w:rsid w:val="009034DD"/>
    <w:rsid w:val="00903610"/>
    <w:rsid w:val="00903612"/>
    <w:rsid w:val="00903762"/>
    <w:rsid w:val="009037A8"/>
    <w:rsid w:val="0090385D"/>
    <w:rsid w:val="00903917"/>
    <w:rsid w:val="00903A6A"/>
    <w:rsid w:val="00903AD1"/>
    <w:rsid w:val="00903C7D"/>
    <w:rsid w:val="00903E12"/>
    <w:rsid w:val="00904082"/>
    <w:rsid w:val="00904101"/>
    <w:rsid w:val="00904141"/>
    <w:rsid w:val="009043EB"/>
    <w:rsid w:val="00904541"/>
    <w:rsid w:val="00904679"/>
    <w:rsid w:val="00904697"/>
    <w:rsid w:val="009048CB"/>
    <w:rsid w:val="00904A88"/>
    <w:rsid w:val="00904BCB"/>
    <w:rsid w:val="00904F67"/>
    <w:rsid w:val="00904FE8"/>
    <w:rsid w:val="0090502A"/>
    <w:rsid w:val="0090528C"/>
    <w:rsid w:val="009055EE"/>
    <w:rsid w:val="00905761"/>
    <w:rsid w:val="009057CC"/>
    <w:rsid w:val="00905824"/>
    <w:rsid w:val="0090588F"/>
    <w:rsid w:val="009058AB"/>
    <w:rsid w:val="009058F7"/>
    <w:rsid w:val="00905904"/>
    <w:rsid w:val="0090596B"/>
    <w:rsid w:val="00905D01"/>
    <w:rsid w:val="00905DAD"/>
    <w:rsid w:val="00905E3A"/>
    <w:rsid w:val="00905EBC"/>
    <w:rsid w:val="009062B5"/>
    <w:rsid w:val="0090642C"/>
    <w:rsid w:val="00906486"/>
    <w:rsid w:val="00906526"/>
    <w:rsid w:val="00906676"/>
    <w:rsid w:val="009067EB"/>
    <w:rsid w:val="0090689C"/>
    <w:rsid w:val="009069AE"/>
    <w:rsid w:val="00906A1D"/>
    <w:rsid w:val="00906C70"/>
    <w:rsid w:val="00906CCD"/>
    <w:rsid w:val="00906D38"/>
    <w:rsid w:val="00906F22"/>
    <w:rsid w:val="00907009"/>
    <w:rsid w:val="009070A2"/>
    <w:rsid w:val="00907255"/>
    <w:rsid w:val="0090733D"/>
    <w:rsid w:val="00907389"/>
    <w:rsid w:val="0090740E"/>
    <w:rsid w:val="009077C0"/>
    <w:rsid w:val="009077EC"/>
    <w:rsid w:val="0090799A"/>
    <w:rsid w:val="00907A80"/>
    <w:rsid w:val="00907B01"/>
    <w:rsid w:val="00907BC2"/>
    <w:rsid w:val="00907CD5"/>
    <w:rsid w:val="00907EB4"/>
    <w:rsid w:val="00907ECC"/>
    <w:rsid w:val="00910007"/>
    <w:rsid w:val="009101A2"/>
    <w:rsid w:val="00910247"/>
    <w:rsid w:val="009103A2"/>
    <w:rsid w:val="009103FB"/>
    <w:rsid w:val="00910556"/>
    <w:rsid w:val="0091063F"/>
    <w:rsid w:val="00910912"/>
    <w:rsid w:val="009109DE"/>
    <w:rsid w:val="00910B75"/>
    <w:rsid w:val="00910BBB"/>
    <w:rsid w:val="00910BF5"/>
    <w:rsid w:val="00910D42"/>
    <w:rsid w:val="00910D6B"/>
    <w:rsid w:val="00910DF1"/>
    <w:rsid w:val="00910E52"/>
    <w:rsid w:val="00911575"/>
    <w:rsid w:val="009115E2"/>
    <w:rsid w:val="009116F3"/>
    <w:rsid w:val="009117FF"/>
    <w:rsid w:val="009118AF"/>
    <w:rsid w:val="00911B1E"/>
    <w:rsid w:val="00911CC7"/>
    <w:rsid w:val="00911DE5"/>
    <w:rsid w:val="00911EA5"/>
    <w:rsid w:val="00911F4C"/>
    <w:rsid w:val="0091202B"/>
    <w:rsid w:val="0091213B"/>
    <w:rsid w:val="009122A1"/>
    <w:rsid w:val="00912484"/>
    <w:rsid w:val="00912795"/>
    <w:rsid w:val="009127EA"/>
    <w:rsid w:val="0091288D"/>
    <w:rsid w:val="00912968"/>
    <w:rsid w:val="00912985"/>
    <w:rsid w:val="009129F8"/>
    <w:rsid w:val="00912A05"/>
    <w:rsid w:val="00912AA1"/>
    <w:rsid w:val="00912B0B"/>
    <w:rsid w:val="00912B8C"/>
    <w:rsid w:val="00912DAE"/>
    <w:rsid w:val="00912DB3"/>
    <w:rsid w:val="00912E7D"/>
    <w:rsid w:val="00912FA1"/>
    <w:rsid w:val="0091302B"/>
    <w:rsid w:val="009130E6"/>
    <w:rsid w:val="00913192"/>
    <w:rsid w:val="0091328A"/>
    <w:rsid w:val="0091344C"/>
    <w:rsid w:val="009134AC"/>
    <w:rsid w:val="009134BB"/>
    <w:rsid w:val="00913511"/>
    <w:rsid w:val="009135F9"/>
    <w:rsid w:val="0091362C"/>
    <w:rsid w:val="009136ED"/>
    <w:rsid w:val="00913872"/>
    <w:rsid w:val="0091389E"/>
    <w:rsid w:val="009138D7"/>
    <w:rsid w:val="00913956"/>
    <w:rsid w:val="009139FD"/>
    <w:rsid w:val="00913CA0"/>
    <w:rsid w:val="00913D4D"/>
    <w:rsid w:val="00913DFC"/>
    <w:rsid w:val="00913E0E"/>
    <w:rsid w:val="00913E47"/>
    <w:rsid w:val="00913E86"/>
    <w:rsid w:val="00913F04"/>
    <w:rsid w:val="00914105"/>
    <w:rsid w:val="009142BA"/>
    <w:rsid w:val="009142D6"/>
    <w:rsid w:val="009142FE"/>
    <w:rsid w:val="009143C0"/>
    <w:rsid w:val="009143E5"/>
    <w:rsid w:val="009143FB"/>
    <w:rsid w:val="00914911"/>
    <w:rsid w:val="00914C8F"/>
    <w:rsid w:val="00914D1A"/>
    <w:rsid w:val="00914E18"/>
    <w:rsid w:val="00914E47"/>
    <w:rsid w:val="00914F66"/>
    <w:rsid w:val="00914F99"/>
    <w:rsid w:val="0091502A"/>
    <w:rsid w:val="00915248"/>
    <w:rsid w:val="009153DA"/>
    <w:rsid w:val="009154D3"/>
    <w:rsid w:val="00915722"/>
    <w:rsid w:val="009158EC"/>
    <w:rsid w:val="00915A08"/>
    <w:rsid w:val="00915C1A"/>
    <w:rsid w:val="00915C97"/>
    <w:rsid w:val="00915F60"/>
    <w:rsid w:val="00915FB3"/>
    <w:rsid w:val="00916067"/>
    <w:rsid w:val="009161B7"/>
    <w:rsid w:val="009166BB"/>
    <w:rsid w:val="00916767"/>
    <w:rsid w:val="00916768"/>
    <w:rsid w:val="00916784"/>
    <w:rsid w:val="009167AD"/>
    <w:rsid w:val="009167B8"/>
    <w:rsid w:val="00916928"/>
    <w:rsid w:val="009169D6"/>
    <w:rsid w:val="00916DD5"/>
    <w:rsid w:val="00916E21"/>
    <w:rsid w:val="00916E4B"/>
    <w:rsid w:val="00916FE8"/>
    <w:rsid w:val="00916FF8"/>
    <w:rsid w:val="009171D1"/>
    <w:rsid w:val="00917219"/>
    <w:rsid w:val="00917365"/>
    <w:rsid w:val="00917649"/>
    <w:rsid w:val="00917741"/>
    <w:rsid w:val="00917745"/>
    <w:rsid w:val="00917975"/>
    <w:rsid w:val="00917A3A"/>
    <w:rsid w:val="00917A52"/>
    <w:rsid w:val="00917C83"/>
    <w:rsid w:val="00917CE5"/>
    <w:rsid w:val="00917D89"/>
    <w:rsid w:val="00917E77"/>
    <w:rsid w:val="00917EA3"/>
    <w:rsid w:val="00917F5E"/>
    <w:rsid w:val="00917FD7"/>
    <w:rsid w:val="009201BD"/>
    <w:rsid w:val="009204E3"/>
    <w:rsid w:val="00920610"/>
    <w:rsid w:val="00920892"/>
    <w:rsid w:val="00920C2F"/>
    <w:rsid w:val="00920CDA"/>
    <w:rsid w:val="00920CF0"/>
    <w:rsid w:val="00920E84"/>
    <w:rsid w:val="00920F0D"/>
    <w:rsid w:val="00920F5F"/>
    <w:rsid w:val="00920FAE"/>
    <w:rsid w:val="00921268"/>
    <w:rsid w:val="00921325"/>
    <w:rsid w:val="00921483"/>
    <w:rsid w:val="00921503"/>
    <w:rsid w:val="00921514"/>
    <w:rsid w:val="009216AE"/>
    <w:rsid w:val="009216E8"/>
    <w:rsid w:val="00921775"/>
    <w:rsid w:val="009217DC"/>
    <w:rsid w:val="009217FA"/>
    <w:rsid w:val="009218C5"/>
    <w:rsid w:val="00921945"/>
    <w:rsid w:val="009219C7"/>
    <w:rsid w:val="00921C25"/>
    <w:rsid w:val="00921CB4"/>
    <w:rsid w:val="00921CC7"/>
    <w:rsid w:val="00921CC9"/>
    <w:rsid w:val="00921DA9"/>
    <w:rsid w:val="00921E05"/>
    <w:rsid w:val="00921EB4"/>
    <w:rsid w:val="00921FEC"/>
    <w:rsid w:val="0092204E"/>
    <w:rsid w:val="00922107"/>
    <w:rsid w:val="00922308"/>
    <w:rsid w:val="00922797"/>
    <w:rsid w:val="0092279F"/>
    <w:rsid w:val="009227D3"/>
    <w:rsid w:val="009228B0"/>
    <w:rsid w:val="00922B15"/>
    <w:rsid w:val="00922BB0"/>
    <w:rsid w:val="00922BD5"/>
    <w:rsid w:val="00922C05"/>
    <w:rsid w:val="00922C66"/>
    <w:rsid w:val="00922D18"/>
    <w:rsid w:val="00922DC2"/>
    <w:rsid w:val="009231B9"/>
    <w:rsid w:val="009233C4"/>
    <w:rsid w:val="00923515"/>
    <w:rsid w:val="009237D9"/>
    <w:rsid w:val="009239ED"/>
    <w:rsid w:val="00923A18"/>
    <w:rsid w:val="00923CEA"/>
    <w:rsid w:val="00923D25"/>
    <w:rsid w:val="00923E61"/>
    <w:rsid w:val="00924052"/>
    <w:rsid w:val="0092406C"/>
    <w:rsid w:val="00924156"/>
    <w:rsid w:val="009243ED"/>
    <w:rsid w:val="00924429"/>
    <w:rsid w:val="00924430"/>
    <w:rsid w:val="009244B4"/>
    <w:rsid w:val="00924688"/>
    <w:rsid w:val="00924740"/>
    <w:rsid w:val="009247B4"/>
    <w:rsid w:val="00924839"/>
    <w:rsid w:val="009249B0"/>
    <w:rsid w:val="00924B50"/>
    <w:rsid w:val="00924B6D"/>
    <w:rsid w:val="00924D37"/>
    <w:rsid w:val="00924D4B"/>
    <w:rsid w:val="00924E8E"/>
    <w:rsid w:val="00925068"/>
    <w:rsid w:val="009250B4"/>
    <w:rsid w:val="0092511F"/>
    <w:rsid w:val="0092530F"/>
    <w:rsid w:val="00925596"/>
    <w:rsid w:val="009257DC"/>
    <w:rsid w:val="009258C5"/>
    <w:rsid w:val="00925965"/>
    <w:rsid w:val="00925A1D"/>
    <w:rsid w:val="00925A3D"/>
    <w:rsid w:val="00925BF9"/>
    <w:rsid w:val="00925E52"/>
    <w:rsid w:val="00925E8B"/>
    <w:rsid w:val="00925F8C"/>
    <w:rsid w:val="00925FA8"/>
    <w:rsid w:val="00926015"/>
    <w:rsid w:val="009261D8"/>
    <w:rsid w:val="009262BC"/>
    <w:rsid w:val="009262C9"/>
    <w:rsid w:val="009264C0"/>
    <w:rsid w:val="0092654D"/>
    <w:rsid w:val="00926626"/>
    <w:rsid w:val="0092663A"/>
    <w:rsid w:val="009266B9"/>
    <w:rsid w:val="00926818"/>
    <w:rsid w:val="00926B7A"/>
    <w:rsid w:val="00926C6B"/>
    <w:rsid w:val="00926F83"/>
    <w:rsid w:val="009271C9"/>
    <w:rsid w:val="009272A8"/>
    <w:rsid w:val="00927424"/>
    <w:rsid w:val="00927551"/>
    <w:rsid w:val="00927568"/>
    <w:rsid w:val="009277D6"/>
    <w:rsid w:val="009278D2"/>
    <w:rsid w:val="0092792D"/>
    <w:rsid w:val="00927A86"/>
    <w:rsid w:val="00927F68"/>
    <w:rsid w:val="00927F71"/>
    <w:rsid w:val="00927FDD"/>
    <w:rsid w:val="009300BC"/>
    <w:rsid w:val="009300E7"/>
    <w:rsid w:val="0093017E"/>
    <w:rsid w:val="009302F7"/>
    <w:rsid w:val="0093040D"/>
    <w:rsid w:val="00930437"/>
    <w:rsid w:val="00930448"/>
    <w:rsid w:val="0093049A"/>
    <w:rsid w:val="009304BA"/>
    <w:rsid w:val="009304EE"/>
    <w:rsid w:val="0093065B"/>
    <w:rsid w:val="00930683"/>
    <w:rsid w:val="0093072B"/>
    <w:rsid w:val="009307ED"/>
    <w:rsid w:val="00930B12"/>
    <w:rsid w:val="00930EAF"/>
    <w:rsid w:val="00930F87"/>
    <w:rsid w:val="00930FDD"/>
    <w:rsid w:val="00931026"/>
    <w:rsid w:val="00931047"/>
    <w:rsid w:val="009314B7"/>
    <w:rsid w:val="0093169D"/>
    <w:rsid w:val="0093175A"/>
    <w:rsid w:val="00931859"/>
    <w:rsid w:val="00931B14"/>
    <w:rsid w:val="00931DF1"/>
    <w:rsid w:val="00931E70"/>
    <w:rsid w:val="0093209A"/>
    <w:rsid w:val="009320D1"/>
    <w:rsid w:val="0093231B"/>
    <w:rsid w:val="00932356"/>
    <w:rsid w:val="009324F3"/>
    <w:rsid w:val="009325C1"/>
    <w:rsid w:val="00932885"/>
    <w:rsid w:val="00932AC0"/>
    <w:rsid w:val="00932B39"/>
    <w:rsid w:val="00932BFB"/>
    <w:rsid w:val="00932C55"/>
    <w:rsid w:val="00932E22"/>
    <w:rsid w:val="00932F95"/>
    <w:rsid w:val="0093312D"/>
    <w:rsid w:val="009331BE"/>
    <w:rsid w:val="009331C4"/>
    <w:rsid w:val="00933239"/>
    <w:rsid w:val="009335C3"/>
    <w:rsid w:val="009335C9"/>
    <w:rsid w:val="00933608"/>
    <w:rsid w:val="0093372D"/>
    <w:rsid w:val="00933810"/>
    <w:rsid w:val="00933826"/>
    <w:rsid w:val="009338FC"/>
    <w:rsid w:val="00933E1C"/>
    <w:rsid w:val="009340C6"/>
    <w:rsid w:val="00934133"/>
    <w:rsid w:val="00934153"/>
    <w:rsid w:val="00934212"/>
    <w:rsid w:val="00934242"/>
    <w:rsid w:val="0093424E"/>
    <w:rsid w:val="009342E8"/>
    <w:rsid w:val="00934516"/>
    <w:rsid w:val="0093479F"/>
    <w:rsid w:val="009347B7"/>
    <w:rsid w:val="00934833"/>
    <w:rsid w:val="0093485B"/>
    <w:rsid w:val="009349BB"/>
    <w:rsid w:val="00934BEB"/>
    <w:rsid w:val="00934DD0"/>
    <w:rsid w:val="00934E52"/>
    <w:rsid w:val="00934E8D"/>
    <w:rsid w:val="00935058"/>
    <w:rsid w:val="009350F0"/>
    <w:rsid w:val="0093512F"/>
    <w:rsid w:val="009352C7"/>
    <w:rsid w:val="009352F0"/>
    <w:rsid w:val="00935354"/>
    <w:rsid w:val="00935371"/>
    <w:rsid w:val="009353CA"/>
    <w:rsid w:val="0093542E"/>
    <w:rsid w:val="009354AB"/>
    <w:rsid w:val="00935539"/>
    <w:rsid w:val="00935654"/>
    <w:rsid w:val="00935833"/>
    <w:rsid w:val="00935B1A"/>
    <w:rsid w:val="00935C33"/>
    <w:rsid w:val="00935E08"/>
    <w:rsid w:val="00935E58"/>
    <w:rsid w:val="00935E6E"/>
    <w:rsid w:val="00935F6A"/>
    <w:rsid w:val="009362D4"/>
    <w:rsid w:val="00936403"/>
    <w:rsid w:val="00936406"/>
    <w:rsid w:val="0093646F"/>
    <w:rsid w:val="009365C4"/>
    <w:rsid w:val="0093675C"/>
    <w:rsid w:val="0093679C"/>
    <w:rsid w:val="009367EF"/>
    <w:rsid w:val="009368A1"/>
    <w:rsid w:val="009369A9"/>
    <w:rsid w:val="00936ABF"/>
    <w:rsid w:val="00936B8D"/>
    <w:rsid w:val="00936DAC"/>
    <w:rsid w:val="0093720E"/>
    <w:rsid w:val="00937329"/>
    <w:rsid w:val="0093754A"/>
    <w:rsid w:val="009375C1"/>
    <w:rsid w:val="00937AF1"/>
    <w:rsid w:val="00937B6B"/>
    <w:rsid w:val="00937C5D"/>
    <w:rsid w:val="00937CA1"/>
    <w:rsid w:val="00940172"/>
    <w:rsid w:val="009401CB"/>
    <w:rsid w:val="00940266"/>
    <w:rsid w:val="0094038A"/>
    <w:rsid w:val="0094044F"/>
    <w:rsid w:val="0094046A"/>
    <w:rsid w:val="00940735"/>
    <w:rsid w:val="00940756"/>
    <w:rsid w:val="0094081B"/>
    <w:rsid w:val="0094081D"/>
    <w:rsid w:val="009409DA"/>
    <w:rsid w:val="00940E60"/>
    <w:rsid w:val="00940F89"/>
    <w:rsid w:val="00941065"/>
    <w:rsid w:val="00941085"/>
    <w:rsid w:val="0094110F"/>
    <w:rsid w:val="009411A7"/>
    <w:rsid w:val="0094134D"/>
    <w:rsid w:val="00941381"/>
    <w:rsid w:val="00941416"/>
    <w:rsid w:val="009416C4"/>
    <w:rsid w:val="009416ED"/>
    <w:rsid w:val="00941775"/>
    <w:rsid w:val="00941794"/>
    <w:rsid w:val="009417CE"/>
    <w:rsid w:val="00941BD1"/>
    <w:rsid w:val="00941D3B"/>
    <w:rsid w:val="00941DA9"/>
    <w:rsid w:val="00941DCB"/>
    <w:rsid w:val="00941DCC"/>
    <w:rsid w:val="00941FEA"/>
    <w:rsid w:val="009420D7"/>
    <w:rsid w:val="00942416"/>
    <w:rsid w:val="00942BC9"/>
    <w:rsid w:val="00942C7C"/>
    <w:rsid w:val="00942E11"/>
    <w:rsid w:val="00942E53"/>
    <w:rsid w:val="00942EA2"/>
    <w:rsid w:val="0094313A"/>
    <w:rsid w:val="009431B5"/>
    <w:rsid w:val="00943296"/>
    <w:rsid w:val="00943341"/>
    <w:rsid w:val="009434A1"/>
    <w:rsid w:val="009435C7"/>
    <w:rsid w:val="0094360D"/>
    <w:rsid w:val="00943612"/>
    <w:rsid w:val="009436DD"/>
    <w:rsid w:val="0094378D"/>
    <w:rsid w:val="009438DC"/>
    <w:rsid w:val="00943AD7"/>
    <w:rsid w:val="00943C37"/>
    <w:rsid w:val="00943CD1"/>
    <w:rsid w:val="00943E2B"/>
    <w:rsid w:val="00943F19"/>
    <w:rsid w:val="0094407F"/>
    <w:rsid w:val="00944092"/>
    <w:rsid w:val="0094416E"/>
    <w:rsid w:val="009441A8"/>
    <w:rsid w:val="00944235"/>
    <w:rsid w:val="00944399"/>
    <w:rsid w:val="009443D3"/>
    <w:rsid w:val="009444FF"/>
    <w:rsid w:val="00944504"/>
    <w:rsid w:val="0094454F"/>
    <w:rsid w:val="009445C2"/>
    <w:rsid w:val="009447D6"/>
    <w:rsid w:val="009449A8"/>
    <w:rsid w:val="00944A91"/>
    <w:rsid w:val="00944ACE"/>
    <w:rsid w:val="00944AFD"/>
    <w:rsid w:val="00944B64"/>
    <w:rsid w:val="00944E85"/>
    <w:rsid w:val="00944EC5"/>
    <w:rsid w:val="009452C4"/>
    <w:rsid w:val="00945368"/>
    <w:rsid w:val="00945438"/>
    <w:rsid w:val="0094570D"/>
    <w:rsid w:val="00945B24"/>
    <w:rsid w:val="00945DB5"/>
    <w:rsid w:val="00945EFA"/>
    <w:rsid w:val="0094601A"/>
    <w:rsid w:val="00946084"/>
    <w:rsid w:val="009464AB"/>
    <w:rsid w:val="0094653A"/>
    <w:rsid w:val="00946688"/>
    <w:rsid w:val="0094673C"/>
    <w:rsid w:val="009467E4"/>
    <w:rsid w:val="00946980"/>
    <w:rsid w:val="00946CA8"/>
    <w:rsid w:val="00946D1E"/>
    <w:rsid w:val="00946D70"/>
    <w:rsid w:val="00946F6F"/>
    <w:rsid w:val="00946F80"/>
    <w:rsid w:val="00947075"/>
    <w:rsid w:val="00947121"/>
    <w:rsid w:val="0094721A"/>
    <w:rsid w:val="00947447"/>
    <w:rsid w:val="00947464"/>
    <w:rsid w:val="00947696"/>
    <w:rsid w:val="0094778A"/>
    <w:rsid w:val="00947851"/>
    <w:rsid w:val="009478FB"/>
    <w:rsid w:val="00947998"/>
    <w:rsid w:val="00947A66"/>
    <w:rsid w:val="00947A7D"/>
    <w:rsid w:val="00947D0A"/>
    <w:rsid w:val="00947DAF"/>
    <w:rsid w:val="00947DEA"/>
    <w:rsid w:val="0095006B"/>
    <w:rsid w:val="00950148"/>
    <w:rsid w:val="009501DD"/>
    <w:rsid w:val="0095027C"/>
    <w:rsid w:val="00950303"/>
    <w:rsid w:val="009503F0"/>
    <w:rsid w:val="0095042F"/>
    <w:rsid w:val="009504F1"/>
    <w:rsid w:val="009504FE"/>
    <w:rsid w:val="00950535"/>
    <w:rsid w:val="00950587"/>
    <w:rsid w:val="009506C5"/>
    <w:rsid w:val="00950766"/>
    <w:rsid w:val="00950868"/>
    <w:rsid w:val="00950977"/>
    <w:rsid w:val="00950B53"/>
    <w:rsid w:val="00950FD8"/>
    <w:rsid w:val="0095103A"/>
    <w:rsid w:val="00951080"/>
    <w:rsid w:val="009511DC"/>
    <w:rsid w:val="009511ED"/>
    <w:rsid w:val="0095135B"/>
    <w:rsid w:val="009514F2"/>
    <w:rsid w:val="009514FF"/>
    <w:rsid w:val="00951578"/>
    <w:rsid w:val="009515CF"/>
    <w:rsid w:val="00951604"/>
    <w:rsid w:val="00951BE1"/>
    <w:rsid w:val="00951C3C"/>
    <w:rsid w:val="00951E1E"/>
    <w:rsid w:val="00951EB5"/>
    <w:rsid w:val="00951EBC"/>
    <w:rsid w:val="00951FE8"/>
    <w:rsid w:val="0095215D"/>
    <w:rsid w:val="009521CD"/>
    <w:rsid w:val="009521FF"/>
    <w:rsid w:val="0095220D"/>
    <w:rsid w:val="0095228C"/>
    <w:rsid w:val="009522E0"/>
    <w:rsid w:val="009523B5"/>
    <w:rsid w:val="009523C9"/>
    <w:rsid w:val="00952519"/>
    <w:rsid w:val="00952592"/>
    <w:rsid w:val="00952607"/>
    <w:rsid w:val="009526E8"/>
    <w:rsid w:val="009528C8"/>
    <w:rsid w:val="00952992"/>
    <w:rsid w:val="009529E0"/>
    <w:rsid w:val="009529E7"/>
    <w:rsid w:val="00952A39"/>
    <w:rsid w:val="00952AFF"/>
    <w:rsid w:val="0095313F"/>
    <w:rsid w:val="009538F9"/>
    <w:rsid w:val="00953A92"/>
    <w:rsid w:val="00953D66"/>
    <w:rsid w:val="0095403F"/>
    <w:rsid w:val="0095426C"/>
    <w:rsid w:val="0095435A"/>
    <w:rsid w:val="00954396"/>
    <w:rsid w:val="009543C0"/>
    <w:rsid w:val="0095441F"/>
    <w:rsid w:val="009544D9"/>
    <w:rsid w:val="009544E7"/>
    <w:rsid w:val="00954832"/>
    <w:rsid w:val="009549DA"/>
    <w:rsid w:val="00954A70"/>
    <w:rsid w:val="00954C77"/>
    <w:rsid w:val="00954D8D"/>
    <w:rsid w:val="00954F6A"/>
    <w:rsid w:val="00955011"/>
    <w:rsid w:val="0095513E"/>
    <w:rsid w:val="009553B9"/>
    <w:rsid w:val="00955556"/>
    <w:rsid w:val="00955584"/>
    <w:rsid w:val="009555BF"/>
    <w:rsid w:val="00955633"/>
    <w:rsid w:val="00955667"/>
    <w:rsid w:val="00955768"/>
    <w:rsid w:val="00955864"/>
    <w:rsid w:val="0095594D"/>
    <w:rsid w:val="009559B0"/>
    <w:rsid w:val="00955AB6"/>
    <w:rsid w:val="00955F9D"/>
    <w:rsid w:val="009561CB"/>
    <w:rsid w:val="009561D0"/>
    <w:rsid w:val="0095645E"/>
    <w:rsid w:val="009564F8"/>
    <w:rsid w:val="00956545"/>
    <w:rsid w:val="009566FF"/>
    <w:rsid w:val="00956835"/>
    <w:rsid w:val="0095699B"/>
    <w:rsid w:val="00956A5F"/>
    <w:rsid w:val="00956AB3"/>
    <w:rsid w:val="00956ABE"/>
    <w:rsid w:val="00956B20"/>
    <w:rsid w:val="00956C87"/>
    <w:rsid w:val="00956F33"/>
    <w:rsid w:val="00957123"/>
    <w:rsid w:val="0095748F"/>
    <w:rsid w:val="009576D7"/>
    <w:rsid w:val="00957866"/>
    <w:rsid w:val="009579D3"/>
    <w:rsid w:val="009579E5"/>
    <w:rsid w:val="00957A5F"/>
    <w:rsid w:val="00957B58"/>
    <w:rsid w:val="00957B83"/>
    <w:rsid w:val="00957E5E"/>
    <w:rsid w:val="00957E7F"/>
    <w:rsid w:val="00957EBB"/>
    <w:rsid w:val="00960221"/>
    <w:rsid w:val="009602E4"/>
    <w:rsid w:val="0096038F"/>
    <w:rsid w:val="00960467"/>
    <w:rsid w:val="0096062C"/>
    <w:rsid w:val="00960668"/>
    <w:rsid w:val="009609F6"/>
    <w:rsid w:val="00960A43"/>
    <w:rsid w:val="00960BC1"/>
    <w:rsid w:val="00960C61"/>
    <w:rsid w:val="00960DB7"/>
    <w:rsid w:val="00960E72"/>
    <w:rsid w:val="00960E94"/>
    <w:rsid w:val="00960FDA"/>
    <w:rsid w:val="00961004"/>
    <w:rsid w:val="0096119D"/>
    <w:rsid w:val="009611B6"/>
    <w:rsid w:val="009611D8"/>
    <w:rsid w:val="00961204"/>
    <w:rsid w:val="009613BF"/>
    <w:rsid w:val="0096144A"/>
    <w:rsid w:val="0096151C"/>
    <w:rsid w:val="00961521"/>
    <w:rsid w:val="009615EF"/>
    <w:rsid w:val="00961A0E"/>
    <w:rsid w:val="00961A85"/>
    <w:rsid w:val="00961AF3"/>
    <w:rsid w:val="00961C13"/>
    <w:rsid w:val="00961CF8"/>
    <w:rsid w:val="00961DFD"/>
    <w:rsid w:val="00961E5E"/>
    <w:rsid w:val="00961F92"/>
    <w:rsid w:val="009621EE"/>
    <w:rsid w:val="00962466"/>
    <w:rsid w:val="00962524"/>
    <w:rsid w:val="0096253C"/>
    <w:rsid w:val="009626C2"/>
    <w:rsid w:val="0096274B"/>
    <w:rsid w:val="009628C6"/>
    <w:rsid w:val="009629B6"/>
    <w:rsid w:val="009629D8"/>
    <w:rsid w:val="009629E1"/>
    <w:rsid w:val="009629FD"/>
    <w:rsid w:val="00962AD1"/>
    <w:rsid w:val="00962C53"/>
    <w:rsid w:val="00962C5D"/>
    <w:rsid w:val="00962D09"/>
    <w:rsid w:val="00962D4B"/>
    <w:rsid w:val="00962D8E"/>
    <w:rsid w:val="00962F9E"/>
    <w:rsid w:val="00963042"/>
    <w:rsid w:val="00963446"/>
    <w:rsid w:val="009634CD"/>
    <w:rsid w:val="00963564"/>
    <w:rsid w:val="009635D8"/>
    <w:rsid w:val="00963616"/>
    <w:rsid w:val="00963A52"/>
    <w:rsid w:val="00963A9A"/>
    <w:rsid w:val="00963B3A"/>
    <w:rsid w:val="00963CAE"/>
    <w:rsid w:val="00963E2D"/>
    <w:rsid w:val="00963F9B"/>
    <w:rsid w:val="00964090"/>
    <w:rsid w:val="009640B4"/>
    <w:rsid w:val="0096418F"/>
    <w:rsid w:val="00964260"/>
    <w:rsid w:val="009644A7"/>
    <w:rsid w:val="00964547"/>
    <w:rsid w:val="0096455C"/>
    <w:rsid w:val="00964598"/>
    <w:rsid w:val="009645C3"/>
    <w:rsid w:val="009645FE"/>
    <w:rsid w:val="00964632"/>
    <w:rsid w:val="009648FE"/>
    <w:rsid w:val="0096498C"/>
    <w:rsid w:val="009649BD"/>
    <w:rsid w:val="009649F0"/>
    <w:rsid w:val="00964AF5"/>
    <w:rsid w:val="00964D1D"/>
    <w:rsid w:val="0096509B"/>
    <w:rsid w:val="009652DA"/>
    <w:rsid w:val="0096532A"/>
    <w:rsid w:val="00965486"/>
    <w:rsid w:val="00965578"/>
    <w:rsid w:val="009655A4"/>
    <w:rsid w:val="00965700"/>
    <w:rsid w:val="009657C5"/>
    <w:rsid w:val="009657CB"/>
    <w:rsid w:val="009658BC"/>
    <w:rsid w:val="009659E2"/>
    <w:rsid w:val="00965A4F"/>
    <w:rsid w:val="00965AD3"/>
    <w:rsid w:val="00965B7F"/>
    <w:rsid w:val="00965B8C"/>
    <w:rsid w:val="0096607F"/>
    <w:rsid w:val="0096625B"/>
    <w:rsid w:val="009663B5"/>
    <w:rsid w:val="0096648E"/>
    <w:rsid w:val="009664B1"/>
    <w:rsid w:val="009664ED"/>
    <w:rsid w:val="00966548"/>
    <w:rsid w:val="00966558"/>
    <w:rsid w:val="009666E9"/>
    <w:rsid w:val="00966738"/>
    <w:rsid w:val="00966837"/>
    <w:rsid w:val="009668B2"/>
    <w:rsid w:val="0096694A"/>
    <w:rsid w:val="00966C2A"/>
    <w:rsid w:val="00966CEB"/>
    <w:rsid w:val="00966DAD"/>
    <w:rsid w:val="00966E13"/>
    <w:rsid w:val="00966ED1"/>
    <w:rsid w:val="00966FD0"/>
    <w:rsid w:val="00966FE9"/>
    <w:rsid w:val="0096702A"/>
    <w:rsid w:val="00967040"/>
    <w:rsid w:val="0096717B"/>
    <w:rsid w:val="009671E1"/>
    <w:rsid w:val="00967290"/>
    <w:rsid w:val="00967311"/>
    <w:rsid w:val="00967321"/>
    <w:rsid w:val="0096737D"/>
    <w:rsid w:val="00967417"/>
    <w:rsid w:val="0096741C"/>
    <w:rsid w:val="0096741D"/>
    <w:rsid w:val="0096746A"/>
    <w:rsid w:val="009674F9"/>
    <w:rsid w:val="00967548"/>
    <w:rsid w:val="009678D7"/>
    <w:rsid w:val="009678E7"/>
    <w:rsid w:val="00967979"/>
    <w:rsid w:val="009679D1"/>
    <w:rsid w:val="00967AA2"/>
    <w:rsid w:val="00967C32"/>
    <w:rsid w:val="00967DD6"/>
    <w:rsid w:val="00967F11"/>
    <w:rsid w:val="00970040"/>
    <w:rsid w:val="009702D8"/>
    <w:rsid w:val="009702EF"/>
    <w:rsid w:val="00970326"/>
    <w:rsid w:val="00970332"/>
    <w:rsid w:val="0097059D"/>
    <w:rsid w:val="00970638"/>
    <w:rsid w:val="00970666"/>
    <w:rsid w:val="00970850"/>
    <w:rsid w:val="009709CD"/>
    <w:rsid w:val="00970BD6"/>
    <w:rsid w:val="00970BED"/>
    <w:rsid w:val="00970BF5"/>
    <w:rsid w:val="00970D00"/>
    <w:rsid w:val="0097102A"/>
    <w:rsid w:val="00971418"/>
    <w:rsid w:val="0097144D"/>
    <w:rsid w:val="0097185E"/>
    <w:rsid w:val="0097191F"/>
    <w:rsid w:val="00971999"/>
    <w:rsid w:val="00971A33"/>
    <w:rsid w:val="00971A98"/>
    <w:rsid w:val="00971B38"/>
    <w:rsid w:val="00971BED"/>
    <w:rsid w:val="00971CAB"/>
    <w:rsid w:val="00971CEF"/>
    <w:rsid w:val="00971E29"/>
    <w:rsid w:val="00971E59"/>
    <w:rsid w:val="00971F69"/>
    <w:rsid w:val="00971F75"/>
    <w:rsid w:val="00972134"/>
    <w:rsid w:val="0097223B"/>
    <w:rsid w:val="00972259"/>
    <w:rsid w:val="00972262"/>
    <w:rsid w:val="0097255D"/>
    <w:rsid w:val="00972783"/>
    <w:rsid w:val="0097289B"/>
    <w:rsid w:val="00972913"/>
    <w:rsid w:val="009729A0"/>
    <w:rsid w:val="00972A0D"/>
    <w:rsid w:val="00972FB5"/>
    <w:rsid w:val="00973017"/>
    <w:rsid w:val="0097314D"/>
    <w:rsid w:val="00973208"/>
    <w:rsid w:val="00973297"/>
    <w:rsid w:val="00973302"/>
    <w:rsid w:val="0097336F"/>
    <w:rsid w:val="0097344B"/>
    <w:rsid w:val="009735B2"/>
    <w:rsid w:val="00973772"/>
    <w:rsid w:val="00973796"/>
    <w:rsid w:val="00973A0A"/>
    <w:rsid w:val="00973BA1"/>
    <w:rsid w:val="00973C3D"/>
    <w:rsid w:val="00973ED0"/>
    <w:rsid w:val="00973F12"/>
    <w:rsid w:val="0097404C"/>
    <w:rsid w:val="00974112"/>
    <w:rsid w:val="00974222"/>
    <w:rsid w:val="00974598"/>
    <w:rsid w:val="00974646"/>
    <w:rsid w:val="0097468E"/>
    <w:rsid w:val="009746A7"/>
    <w:rsid w:val="0097475A"/>
    <w:rsid w:val="00974851"/>
    <w:rsid w:val="00974887"/>
    <w:rsid w:val="00974966"/>
    <w:rsid w:val="00974D0A"/>
    <w:rsid w:val="00974E44"/>
    <w:rsid w:val="00974FBE"/>
    <w:rsid w:val="00975017"/>
    <w:rsid w:val="009751F9"/>
    <w:rsid w:val="00975243"/>
    <w:rsid w:val="0097524F"/>
    <w:rsid w:val="0097534B"/>
    <w:rsid w:val="0097538A"/>
    <w:rsid w:val="009753F1"/>
    <w:rsid w:val="00975451"/>
    <w:rsid w:val="00975455"/>
    <w:rsid w:val="009754B3"/>
    <w:rsid w:val="009754FA"/>
    <w:rsid w:val="00975538"/>
    <w:rsid w:val="00975550"/>
    <w:rsid w:val="009757A4"/>
    <w:rsid w:val="009757AC"/>
    <w:rsid w:val="00975826"/>
    <w:rsid w:val="00975864"/>
    <w:rsid w:val="009758B7"/>
    <w:rsid w:val="00975A03"/>
    <w:rsid w:val="00975B83"/>
    <w:rsid w:val="00975C4D"/>
    <w:rsid w:val="00975E35"/>
    <w:rsid w:val="00975E90"/>
    <w:rsid w:val="00975F37"/>
    <w:rsid w:val="00975F9C"/>
    <w:rsid w:val="00976167"/>
    <w:rsid w:val="00976197"/>
    <w:rsid w:val="009762D5"/>
    <w:rsid w:val="00976315"/>
    <w:rsid w:val="0097641D"/>
    <w:rsid w:val="00976697"/>
    <w:rsid w:val="009766B7"/>
    <w:rsid w:val="0097690F"/>
    <w:rsid w:val="0097691B"/>
    <w:rsid w:val="0097697D"/>
    <w:rsid w:val="009769DA"/>
    <w:rsid w:val="00976A95"/>
    <w:rsid w:val="00976D1F"/>
    <w:rsid w:val="00976DE4"/>
    <w:rsid w:val="00976F18"/>
    <w:rsid w:val="00976F29"/>
    <w:rsid w:val="00977363"/>
    <w:rsid w:val="00977388"/>
    <w:rsid w:val="009773CC"/>
    <w:rsid w:val="0097749E"/>
    <w:rsid w:val="009774DD"/>
    <w:rsid w:val="0097775C"/>
    <w:rsid w:val="00977807"/>
    <w:rsid w:val="00977827"/>
    <w:rsid w:val="009778FA"/>
    <w:rsid w:val="00977905"/>
    <w:rsid w:val="00977939"/>
    <w:rsid w:val="00977960"/>
    <w:rsid w:val="009779D5"/>
    <w:rsid w:val="00977AF7"/>
    <w:rsid w:val="00977B03"/>
    <w:rsid w:val="00977B96"/>
    <w:rsid w:val="00977E43"/>
    <w:rsid w:val="00977E77"/>
    <w:rsid w:val="00977EAA"/>
    <w:rsid w:val="00977ED0"/>
    <w:rsid w:val="00977F40"/>
    <w:rsid w:val="00977FCC"/>
    <w:rsid w:val="00977FD9"/>
    <w:rsid w:val="00977FDB"/>
    <w:rsid w:val="00980233"/>
    <w:rsid w:val="00980295"/>
    <w:rsid w:val="009809D6"/>
    <w:rsid w:val="00980FFC"/>
    <w:rsid w:val="0098118E"/>
    <w:rsid w:val="009811A9"/>
    <w:rsid w:val="00981309"/>
    <w:rsid w:val="00981367"/>
    <w:rsid w:val="00981501"/>
    <w:rsid w:val="00981603"/>
    <w:rsid w:val="00981624"/>
    <w:rsid w:val="00981767"/>
    <w:rsid w:val="0098183F"/>
    <w:rsid w:val="00981A2C"/>
    <w:rsid w:val="00981EB1"/>
    <w:rsid w:val="00981F1D"/>
    <w:rsid w:val="00981F36"/>
    <w:rsid w:val="00981FC9"/>
    <w:rsid w:val="009820B2"/>
    <w:rsid w:val="0098214B"/>
    <w:rsid w:val="009821F8"/>
    <w:rsid w:val="00982461"/>
    <w:rsid w:val="009825EC"/>
    <w:rsid w:val="009826A1"/>
    <w:rsid w:val="00982731"/>
    <w:rsid w:val="009829A2"/>
    <w:rsid w:val="00982B87"/>
    <w:rsid w:val="00982DF8"/>
    <w:rsid w:val="00982E08"/>
    <w:rsid w:val="00982E1F"/>
    <w:rsid w:val="00982E60"/>
    <w:rsid w:val="009830A9"/>
    <w:rsid w:val="009832A8"/>
    <w:rsid w:val="00983341"/>
    <w:rsid w:val="00983493"/>
    <w:rsid w:val="009836FE"/>
    <w:rsid w:val="0098377A"/>
    <w:rsid w:val="009837D1"/>
    <w:rsid w:val="0098381B"/>
    <w:rsid w:val="00983851"/>
    <w:rsid w:val="00983855"/>
    <w:rsid w:val="009839FF"/>
    <w:rsid w:val="00983A27"/>
    <w:rsid w:val="00983A79"/>
    <w:rsid w:val="00983A83"/>
    <w:rsid w:val="00983AAC"/>
    <w:rsid w:val="00983D66"/>
    <w:rsid w:val="00983E30"/>
    <w:rsid w:val="00983E63"/>
    <w:rsid w:val="009840E9"/>
    <w:rsid w:val="0098414A"/>
    <w:rsid w:val="0098415C"/>
    <w:rsid w:val="009841C3"/>
    <w:rsid w:val="00984317"/>
    <w:rsid w:val="00984365"/>
    <w:rsid w:val="009846D0"/>
    <w:rsid w:val="0098475F"/>
    <w:rsid w:val="009848DF"/>
    <w:rsid w:val="00984932"/>
    <w:rsid w:val="00984997"/>
    <w:rsid w:val="00984B13"/>
    <w:rsid w:val="00984BC1"/>
    <w:rsid w:val="00984E11"/>
    <w:rsid w:val="00984E16"/>
    <w:rsid w:val="00984F45"/>
    <w:rsid w:val="00985021"/>
    <w:rsid w:val="00985113"/>
    <w:rsid w:val="009851AC"/>
    <w:rsid w:val="00985202"/>
    <w:rsid w:val="0098522D"/>
    <w:rsid w:val="00985257"/>
    <w:rsid w:val="009852FA"/>
    <w:rsid w:val="00985524"/>
    <w:rsid w:val="009855A0"/>
    <w:rsid w:val="009855CB"/>
    <w:rsid w:val="00985618"/>
    <w:rsid w:val="0098561F"/>
    <w:rsid w:val="0098575E"/>
    <w:rsid w:val="009857EF"/>
    <w:rsid w:val="0098581D"/>
    <w:rsid w:val="00985866"/>
    <w:rsid w:val="00985956"/>
    <w:rsid w:val="0098598A"/>
    <w:rsid w:val="00985AC9"/>
    <w:rsid w:val="00985C97"/>
    <w:rsid w:val="00985D22"/>
    <w:rsid w:val="00985DD3"/>
    <w:rsid w:val="00985E24"/>
    <w:rsid w:val="00985E86"/>
    <w:rsid w:val="00985ECB"/>
    <w:rsid w:val="00985FCB"/>
    <w:rsid w:val="009861C0"/>
    <w:rsid w:val="00986427"/>
    <w:rsid w:val="0098643B"/>
    <w:rsid w:val="00986589"/>
    <w:rsid w:val="0098674D"/>
    <w:rsid w:val="00986761"/>
    <w:rsid w:val="00986A83"/>
    <w:rsid w:val="00986B1D"/>
    <w:rsid w:val="00986BAA"/>
    <w:rsid w:val="00986E85"/>
    <w:rsid w:val="00986E8F"/>
    <w:rsid w:val="00986F18"/>
    <w:rsid w:val="00986F63"/>
    <w:rsid w:val="00986FFE"/>
    <w:rsid w:val="0098703E"/>
    <w:rsid w:val="00987051"/>
    <w:rsid w:val="00987178"/>
    <w:rsid w:val="0098723A"/>
    <w:rsid w:val="0098741A"/>
    <w:rsid w:val="009874FD"/>
    <w:rsid w:val="0098769C"/>
    <w:rsid w:val="00987A96"/>
    <w:rsid w:val="00987ACC"/>
    <w:rsid w:val="00987B51"/>
    <w:rsid w:val="00987BE3"/>
    <w:rsid w:val="009900A4"/>
    <w:rsid w:val="00990123"/>
    <w:rsid w:val="0099015D"/>
    <w:rsid w:val="009901D6"/>
    <w:rsid w:val="0099020C"/>
    <w:rsid w:val="00990384"/>
    <w:rsid w:val="00990455"/>
    <w:rsid w:val="00990459"/>
    <w:rsid w:val="00990500"/>
    <w:rsid w:val="00990623"/>
    <w:rsid w:val="00990768"/>
    <w:rsid w:val="00990799"/>
    <w:rsid w:val="009908A0"/>
    <w:rsid w:val="009908A4"/>
    <w:rsid w:val="009908AC"/>
    <w:rsid w:val="009908FE"/>
    <w:rsid w:val="00990A2C"/>
    <w:rsid w:val="00990B1E"/>
    <w:rsid w:val="00990B64"/>
    <w:rsid w:val="00990C39"/>
    <w:rsid w:val="00990C46"/>
    <w:rsid w:val="00990DA5"/>
    <w:rsid w:val="00990FAD"/>
    <w:rsid w:val="0099106C"/>
    <w:rsid w:val="009910DA"/>
    <w:rsid w:val="00991199"/>
    <w:rsid w:val="009911C9"/>
    <w:rsid w:val="009911D0"/>
    <w:rsid w:val="009913D7"/>
    <w:rsid w:val="009913FD"/>
    <w:rsid w:val="0099145B"/>
    <w:rsid w:val="00991521"/>
    <w:rsid w:val="00991855"/>
    <w:rsid w:val="00991A4B"/>
    <w:rsid w:val="00991A8E"/>
    <w:rsid w:val="00991AF7"/>
    <w:rsid w:val="00991F32"/>
    <w:rsid w:val="00991FCB"/>
    <w:rsid w:val="009920E2"/>
    <w:rsid w:val="00992489"/>
    <w:rsid w:val="0099254D"/>
    <w:rsid w:val="009926A5"/>
    <w:rsid w:val="0099272C"/>
    <w:rsid w:val="009928D3"/>
    <w:rsid w:val="00992954"/>
    <w:rsid w:val="00992A04"/>
    <w:rsid w:val="00992CA8"/>
    <w:rsid w:val="00992D61"/>
    <w:rsid w:val="00992DED"/>
    <w:rsid w:val="00992FD6"/>
    <w:rsid w:val="009930BA"/>
    <w:rsid w:val="009932FA"/>
    <w:rsid w:val="00993351"/>
    <w:rsid w:val="00993506"/>
    <w:rsid w:val="009938B8"/>
    <w:rsid w:val="00993C04"/>
    <w:rsid w:val="00993C49"/>
    <w:rsid w:val="00993CAD"/>
    <w:rsid w:val="00993DF4"/>
    <w:rsid w:val="00993FDE"/>
    <w:rsid w:val="00993FE9"/>
    <w:rsid w:val="0099412D"/>
    <w:rsid w:val="009941F6"/>
    <w:rsid w:val="00994225"/>
    <w:rsid w:val="009943A8"/>
    <w:rsid w:val="009944A2"/>
    <w:rsid w:val="0099456D"/>
    <w:rsid w:val="00994798"/>
    <w:rsid w:val="009948B2"/>
    <w:rsid w:val="00994DF5"/>
    <w:rsid w:val="00994E59"/>
    <w:rsid w:val="00994E7F"/>
    <w:rsid w:val="00994E9F"/>
    <w:rsid w:val="00994EB1"/>
    <w:rsid w:val="00994EE9"/>
    <w:rsid w:val="0099516C"/>
    <w:rsid w:val="009951DB"/>
    <w:rsid w:val="00995324"/>
    <w:rsid w:val="00995515"/>
    <w:rsid w:val="009956C4"/>
    <w:rsid w:val="009956F7"/>
    <w:rsid w:val="0099573B"/>
    <w:rsid w:val="00995950"/>
    <w:rsid w:val="00995A04"/>
    <w:rsid w:val="00995A3F"/>
    <w:rsid w:val="00995A4E"/>
    <w:rsid w:val="00995B01"/>
    <w:rsid w:val="00995BD5"/>
    <w:rsid w:val="00995ECE"/>
    <w:rsid w:val="00995F4E"/>
    <w:rsid w:val="00995F87"/>
    <w:rsid w:val="0099617E"/>
    <w:rsid w:val="009962CA"/>
    <w:rsid w:val="009962E6"/>
    <w:rsid w:val="009965B4"/>
    <w:rsid w:val="00996625"/>
    <w:rsid w:val="00996741"/>
    <w:rsid w:val="00996761"/>
    <w:rsid w:val="00996895"/>
    <w:rsid w:val="00996BBD"/>
    <w:rsid w:val="00996E79"/>
    <w:rsid w:val="00996F97"/>
    <w:rsid w:val="00996FA9"/>
    <w:rsid w:val="00997163"/>
    <w:rsid w:val="00997165"/>
    <w:rsid w:val="009971DD"/>
    <w:rsid w:val="00997433"/>
    <w:rsid w:val="0099747C"/>
    <w:rsid w:val="00997616"/>
    <w:rsid w:val="00997837"/>
    <w:rsid w:val="00997956"/>
    <w:rsid w:val="009979F2"/>
    <w:rsid w:val="00997A31"/>
    <w:rsid w:val="00997B6E"/>
    <w:rsid w:val="00997CD0"/>
    <w:rsid w:val="00997D09"/>
    <w:rsid w:val="00997D42"/>
    <w:rsid w:val="00997E84"/>
    <w:rsid w:val="00997E8D"/>
    <w:rsid w:val="009A0027"/>
    <w:rsid w:val="009A0101"/>
    <w:rsid w:val="009A017E"/>
    <w:rsid w:val="009A0337"/>
    <w:rsid w:val="009A0391"/>
    <w:rsid w:val="009A03F0"/>
    <w:rsid w:val="009A0534"/>
    <w:rsid w:val="009A056E"/>
    <w:rsid w:val="009A0956"/>
    <w:rsid w:val="009A09DA"/>
    <w:rsid w:val="009A0A79"/>
    <w:rsid w:val="009A0BE9"/>
    <w:rsid w:val="009A0E69"/>
    <w:rsid w:val="009A0FCE"/>
    <w:rsid w:val="009A1007"/>
    <w:rsid w:val="009A1465"/>
    <w:rsid w:val="009A14AD"/>
    <w:rsid w:val="009A16C4"/>
    <w:rsid w:val="009A17B7"/>
    <w:rsid w:val="009A189B"/>
    <w:rsid w:val="009A1D8A"/>
    <w:rsid w:val="009A1DFF"/>
    <w:rsid w:val="009A1FA2"/>
    <w:rsid w:val="009A202E"/>
    <w:rsid w:val="009A20FA"/>
    <w:rsid w:val="009A2181"/>
    <w:rsid w:val="009A2184"/>
    <w:rsid w:val="009A2494"/>
    <w:rsid w:val="009A24F3"/>
    <w:rsid w:val="009A2524"/>
    <w:rsid w:val="009A2852"/>
    <w:rsid w:val="009A28A6"/>
    <w:rsid w:val="009A2AE0"/>
    <w:rsid w:val="009A2BE8"/>
    <w:rsid w:val="009A2C48"/>
    <w:rsid w:val="009A2CAE"/>
    <w:rsid w:val="009A3124"/>
    <w:rsid w:val="009A32A7"/>
    <w:rsid w:val="009A33B9"/>
    <w:rsid w:val="009A37CA"/>
    <w:rsid w:val="009A3933"/>
    <w:rsid w:val="009A3993"/>
    <w:rsid w:val="009A39E3"/>
    <w:rsid w:val="009A39F5"/>
    <w:rsid w:val="009A3A78"/>
    <w:rsid w:val="009A3AD8"/>
    <w:rsid w:val="009A3B89"/>
    <w:rsid w:val="009A3C0B"/>
    <w:rsid w:val="009A3DCE"/>
    <w:rsid w:val="009A3E14"/>
    <w:rsid w:val="009A3EB8"/>
    <w:rsid w:val="009A3FAE"/>
    <w:rsid w:val="009A3FC6"/>
    <w:rsid w:val="009A4160"/>
    <w:rsid w:val="009A416F"/>
    <w:rsid w:val="009A41CC"/>
    <w:rsid w:val="009A4415"/>
    <w:rsid w:val="009A45A1"/>
    <w:rsid w:val="009A45B4"/>
    <w:rsid w:val="009A4B49"/>
    <w:rsid w:val="009A4B5D"/>
    <w:rsid w:val="009A4BC9"/>
    <w:rsid w:val="009A4C17"/>
    <w:rsid w:val="009A4D8A"/>
    <w:rsid w:val="009A4EA9"/>
    <w:rsid w:val="009A4F1B"/>
    <w:rsid w:val="009A535B"/>
    <w:rsid w:val="009A5412"/>
    <w:rsid w:val="009A554C"/>
    <w:rsid w:val="009A5594"/>
    <w:rsid w:val="009A57AB"/>
    <w:rsid w:val="009A57FE"/>
    <w:rsid w:val="009A581D"/>
    <w:rsid w:val="009A5B27"/>
    <w:rsid w:val="009A5BC3"/>
    <w:rsid w:val="009A5C9F"/>
    <w:rsid w:val="009A5DD4"/>
    <w:rsid w:val="009A5F83"/>
    <w:rsid w:val="009A5F8C"/>
    <w:rsid w:val="009A5FE5"/>
    <w:rsid w:val="009A60F0"/>
    <w:rsid w:val="009A61F1"/>
    <w:rsid w:val="009A6425"/>
    <w:rsid w:val="009A6490"/>
    <w:rsid w:val="009A65B9"/>
    <w:rsid w:val="009A6650"/>
    <w:rsid w:val="009A6678"/>
    <w:rsid w:val="009A6686"/>
    <w:rsid w:val="009A681C"/>
    <w:rsid w:val="009A684B"/>
    <w:rsid w:val="009A6917"/>
    <w:rsid w:val="009A6AC2"/>
    <w:rsid w:val="009A6B88"/>
    <w:rsid w:val="009A6C46"/>
    <w:rsid w:val="009A713B"/>
    <w:rsid w:val="009A74B9"/>
    <w:rsid w:val="009A75A8"/>
    <w:rsid w:val="009A7676"/>
    <w:rsid w:val="009A7722"/>
    <w:rsid w:val="009A789C"/>
    <w:rsid w:val="009A7B3D"/>
    <w:rsid w:val="009A7BDE"/>
    <w:rsid w:val="009A7C30"/>
    <w:rsid w:val="009A7F7A"/>
    <w:rsid w:val="009A7F9A"/>
    <w:rsid w:val="009A7FEB"/>
    <w:rsid w:val="009B0121"/>
    <w:rsid w:val="009B0155"/>
    <w:rsid w:val="009B03F4"/>
    <w:rsid w:val="009B0541"/>
    <w:rsid w:val="009B075B"/>
    <w:rsid w:val="009B076D"/>
    <w:rsid w:val="009B088F"/>
    <w:rsid w:val="009B08F3"/>
    <w:rsid w:val="009B0944"/>
    <w:rsid w:val="009B0A7D"/>
    <w:rsid w:val="009B0B36"/>
    <w:rsid w:val="009B0D80"/>
    <w:rsid w:val="009B0DD6"/>
    <w:rsid w:val="009B0F4F"/>
    <w:rsid w:val="009B1142"/>
    <w:rsid w:val="009B118E"/>
    <w:rsid w:val="009B1292"/>
    <w:rsid w:val="009B12F9"/>
    <w:rsid w:val="009B1335"/>
    <w:rsid w:val="009B1523"/>
    <w:rsid w:val="009B15BA"/>
    <w:rsid w:val="009B15CE"/>
    <w:rsid w:val="009B163B"/>
    <w:rsid w:val="009B1679"/>
    <w:rsid w:val="009B1762"/>
    <w:rsid w:val="009B1B70"/>
    <w:rsid w:val="009B1C83"/>
    <w:rsid w:val="009B1D2E"/>
    <w:rsid w:val="009B1E04"/>
    <w:rsid w:val="009B1E68"/>
    <w:rsid w:val="009B1E93"/>
    <w:rsid w:val="009B1F1D"/>
    <w:rsid w:val="009B203A"/>
    <w:rsid w:val="009B203C"/>
    <w:rsid w:val="009B20A8"/>
    <w:rsid w:val="009B2138"/>
    <w:rsid w:val="009B2350"/>
    <w:rsid w:val="009B235C"/>
    <w:rsid w:val="009B251E"/>
    <w:rsid w:val="009B25BE"/>
    <w:rsid w:val="009B2621"/>
    <w:rsid w:val="009B27C3"/>
    <w:rsid w:val="009B283D"/>
    <w:rsid w:val="009B2A52"/>
    <w:rsid w:val="009B2B6C"/>
    <w:rsid w:val="009B2B76"/>
    <w:rsid w:val="009B2C19"/>
    <w:rsid w:val="009B2D06"/>
    <w:rsid w:val="009B2D68"/>
    <w:rsid w:val="009B2DEB"/>
    <w:rsid w:val="009B2E71"/>
    <w:rsid w:val="009B2EA8"/>
    <w:rsid w:val="009B2F21"/>
    <w:rsid w:val="009B2FDC"/>
    <w:rsid w:val="009B32F5"/>
    <w:rsid w:val="009B35AC"/>
    <w:rsid w:val="009B364D"/>
    <w:rsid w:val="009B3751"/>
    <w:rsid w:val="009B393D"/>
    <w:rsid w:val="009B3A55"/>
    <w:rsid w:val="009B3C14"/>
    <w:rsid w:val="009B3CB9"/>
    <w:rsid w:val="009B3CDF"/>
    <w:rsid w:val="009B3D78"/>
    <w:rsid w:val="009B3E1F"/>
    <w:rsid w:val="009B3E5E"/>
    <w:rsid w:val="009B40AC"/>
    <w:rsid w:val="009B425A"/>
    <w:rsid w:val="009B425B"/>
    <w:rsid w:val="009B44C2"/>
    <w:rsid w:val="009B44D2"/>
    <w:rsid w:val="009B45E0"/>
    <w:rsid w:val="009B48B7"/>
    <w:rsid w:val="009B4B25"/>
    <w:rsid w:val="009B4B69"/>
    <w:rsid w:val="009B4B79"/>
    <w:rsid w:val="009B4D09"/>
    <w:rsid w:val="009B4D4E"/>
    <w:rsid w:val="009B4F03"/>
    <w:rsid w:val="009B4FC4"/>
    <w:rsid w:val="009B4FED"/>
    <w:rsid w:val="009B5014"/>
    <w:rsid w:val="009B5104"/>
    <w:rsid w:val="009B5244"/>
    <w:rsid w:val="009B531F"/>
    <w:rsid w:val="009B538B"/>
    <w:rsid w:val="009B540B"/>
    <w:rsid w:val="009B55F8"/>
    <w:rsid w:val="009B5617"/>
    <w:rsid w:val="009B5718"/>
    <w:rsid w:val="009B581F"/>
    <w:rsid w:val="009B58A3"/>
    <w:rsid w:val="009B5B5A"/>
    <w:rsid w:val="009B5C51"/>
    <w:rsid w:val="009B5F3C"/>
    <w:rsid w:val="009B5F77"/>
    <w:rsid w:val="009B6014"/>
    <w:rsid w:val="009B6057"/>
    <w:rsid w:val="009B6108"/>
    <w:rsid w:val="009B616F"/>
    <w:rsid w:val="009B61AA"/>
    <w:rsid w:val="009B63FC"/>
    <w:rsid w:val="009B6434"/>
    <w:rsid w:val="009B6444"/>
    <w:rsid w:val="009B6456"/>
    <w:rsid w:val="009B6502"/>
    <w:rsid w:val="009B6685"/>
    <w:rsid w:val="009B6884"/>
    <w:rsid w:val="009B69AE"/>
    <w:rsid w:val="009B6B70"/>
    <w:rsid w:val="009B6B8E"/>
    <w:rsid w:val="009B6C58"/>
    <w:rsid w:val="009B6C80"/>
    <w:rsid w:val="009B6CE7"/>
    <w:rsid w:val="009B6E3E"/>
    <w:rsid w:val="009B702F"/>
    <w:rsid w:val="009B70CB"/>
    <w:rsid w:val="009B7178"/>
    <w:rsid w:val="009B72B0"/>
    <w:rsid w:val="009B72B2"/>
    <w:rsid w:val="009B7361"/>
    <w:rsid w:val="009B73E7"/>
    <w:rsid w:val="009B740F"/>
    <w:rsid w:val="009B7527"/>
    <w:rsid w:val="009B75B3"/>
    <w:rsid w:val="009B75B6"/>
    <w:rsid w:val="009B75EA"/>
    <w:rsid w:val="009B7658"/>
    <w:rsid w:val="009B7723"/>
    <w:rsid w:val="009B7770"/>
    <w:rsid w:val="009B78F4"/>
    <w:rsid w:val="009B791A"/>
    <w:rsid w:val="009B797D"/>
    <w:rsid w:val="009B7CE7"/>
    <w:rsid w:val="009B7D04"/>
    <w:rsid w:val="009B7F44"/>
    <w:rsid w:val="009C00E0"/>
    <w:rsid w:val="009C00F5"/>
    <w:rsid w:val="009C0235"/>
    <w:rsid w:val="009C02F3"/>
    <w:rsid w:val="009C03E7"/>
    <w:rsid w:val="009C06E1"/>
    <w:rsid w:val="009C07FE"/>
    <w:rsid w:val="009C0909"/>
    <w:rsid w:val="009C0AE9"/>
    <w:rsid w:val="009C0C4F"/>
    <w:rsid w:val="009C0C8D"/>
    <w:rsid w:val="009C0DAF"/>
    <w:rsid w:val="009C0E76"/>
    <w:rsid w:val="009C0F16"/>
    <w:rsid w:val="009C0FF0"/>
    <w:rsid w:val="009C10F0"/>
    <w:rsid w:val="009C1123"/>
    <w:rsid w:val="009C1232"/>
    <w:rsid w:val="009C13B8"/>
    <w:rsid w:val="009C15AA"/>
    <w:rsid w:val="009C1685"/>
    <w:rsid w:val="009C18AD"/>
    <w:rsid w:val="009C198E"/>
    <w:rsid w:val="009C1C09"/>
    <w:rsid w:val="009C1E15"/>
    <w:rsid w:val="009C2157"/>
    <w:rsid w:val="009C2332"/>
    <w:rsid w:val="009C2431"/>
    <w:rsid w:val="009C249D"/>
    <w:rsid w:val="009C2602"/>
    <w:rsid w:val="009C2704"/>
    <w:rsid w:val="009C2756"/>
    <w:rsid w:val="009C2860"/>
    <w:rsid w:val="009C2A91"/>
    <w:rsid w:val="009C2AAE"/>
    <w:rsid w:val="009C2C86"/>
    <w:rsid w:val="009C2D3D"/>
    <w:rsid w:val="009C2DC3"/>
    <w:rsid w:val="009C3171"/>
    <w:rsid w:val="009C32A2"/>
    <w:rsid w:val="009C3375"/>
    <w:rsid w:val="009C33C3"/>
    <w:rsid w:val="009C3452"/>
    <w:rsid w:val="009C3535"/>
    <w:rsid w:val="009C3583"/>
    <w:rsid w:val="009C35BF"/>
    <w:rsid w:val="009C3A94"/>
    <w:rsid w:val="009C3C9D"/>
    <w:rsid w:val="009C3FA0"/>
    <w:rsid w:val="009C4153"/>
    <w:rsid w:val="009C42C0"/>
    <w:rsid w:val="009C43F4"/>
    <w:rsid w:val="009C445B"/>
    <w:rsid w:val="009C4476"/>
    <w:rsid w:val="009C44D4"/>
    <w:rsid w:val="009C450F"/>
    <w:rsid w:val="009C47F3"/>
    <w:rsid w:val="009C48F0"/>
    <w:rsid w:val="009C49C9"/>
    <w:rsid w:val="009C4D80"/>
    <w:rsid w:val="009C4E03"/>
    <w:rsid w:val="009C4FFA"/>
    <w:rsid w:val="009C5046"/>
    <w:rsid w:val="009C50B2"/>
    <w:rsid w:val="009C530B"/>
    <w:rsid w:val="009C53B4"/>
    <w:rsid w:val="009C5447"/>
    <w:rsid w:val="009C5511"/>
    <w:rsid w:val="009C5643"/>
    <w:rsid w:val="009C565D"/>
    <w:rsid w:val="009C56A8"/>
    <w:rsid w:val="009C56C9"/>
    <w:rsid w:val="009C5765"/>
    <w:rsid w:val="009C589F"/>
    <w:rsid w:val="009C5972"/>
    <w:rsid w:val="009C5980"/>
    <w:rsid w:val="009C5A3B"/>
    <w:rsid w:val="009C5A5E"/>
    <w:rsid w:val="009C5DFE"/>
    <w:rsid w:val="009C5EED"/>
    <w:rsid w:val="009C5FB3"/>
    <w:rsid w:val="009C60C2"/>
    <w:rsid w:val="009C62D6"/>
    <w:rsid w:val="009C66EB"/>
    <w:rsid w:val="009C6B74"/>
    <w:rsid w:val="009C6BD1"/>
    <w:rsid w:val="009C6F09"/>
    <w:rsid w:val="009C6F63"/>
    <w:rsid w:val="009C6FF8"/>
    <w:rsid w:val="009C7000"/>
    <w:rsid w:val="009C7127"/>
    <w:rsid w:val="009C74D0"/>
    <w:rsid w:val="009C75E1"/>
    <w:rsid w:val="009C76FA"/>
    <w:rsid w:val="009C79B7"/>
    <w:rsid w:val="009C7A5F"/>
    <w:rsid w:val="009C7AFE"/>
    <w:rsid w:val="009C7B24"/>
    <w:rsid w:val="009C7C51"/>
    <w:rsid w:val="009C7C91"/>
    <w:rsid w:val="009C7C94"/>
    <w:rsid w:val="009C7DE4"/>
    <w:rsid w:val="009D0064"/>
    <w:rsid w:val="009D0351"/>
    <w:rsid w:val="009D0492"/>
    <w:rsid w:val="009D06B1"/>
    <w:rsid w:val="009D0A72"/>
    <w:rsid w:val="009D0C20"/>
    <w:rsid w:val="009D0DC3"/>
    <w:rsid w:val="009D0DE8"/>
    <w:rsid w:val="009D0E6E"/>
    <w:rsid w:val="009D0EAC"/>
    <w:rsid w:val="009D13CB"/>
    <w:rsid w:val="009D1510"/>
    <w:rsid w:val="009D163B"/>
    <w:rsid w:val="009D181F"/>
    <w:rsid w:val="009D184E"/>
    <w:rsid w:val="009D189A"/>
    <w:rsid w:val="009D1999"/>
    <w:rsid w:val="009D1BE0"/>
    <w:rsid w:val="009D1D66"/>
    <w:rsid w:val="009D1F1F"/>
    <w:rsid w:val="009D22FE"/>
    <w:rsid w:val="009D232C"/>
    <w:rsid w:val="009D236A"/>
    <w:rsid w:val="009D23E1"/>
    <w:rsid w:val="009D23E6"/>
    <w:rsid w:val="009D2475"/>
    <w:rsid w:val="009D25EC"/>
    <w:rsid w:val="009D2668"/>
    <w:rsid w:val="009D26D4"/>
    <w:rsid w:val="009D2A56"/>
    <w:rsid w:val="009D2AB7"/>
    <w:rsid w:val="009D2B6E"/>
    <w:rsid w:val="009D2DAD"/>
    <w:rsid w:val="009D2E82"/>
    <w:rsid w:val="009D2EC0"/>
    <w:rsid w:val="009D311F"/>
    <w:rsid w:val="009D31DA"/>
    <w:rsid w:val="009D3456"/>
    <w:rsid w:val="009D359A"/>
    <w:rsid w:val="009D35D9"/>
    <w:rsid w:val="009D36C9"/>
    <w:rsid w:val="009D371A"/>
    <w:rsid w:val="009D38F9"/>
    <w:rsid w:val="009D3A57"/>
    <w:rsid w:val="009D3C09"/>
    <w:rsid w:val="009D3C36"/>
    <w:rsid w:val="009D3C7D"/>
    <w:rsid w:val="009D3CCE"/>
    <w:rsid w:val="009D3E0D"/>
    <w:rsid w:val="009D3FDF"/>
    <w:rsid w:val="009D4185"/>
    <w:rsid w:val="009D449D"/>
    <w:rsid w:val="009D4652"/>
    <w:rsid w:val="009D46CD"/>
    <w:rsid w:val="009D47F3"/>
    <w:rsid w:val="009D48F6"/>
    <w:rsid w:val="009D49B8"/>
    <w:rsid w:val="009D4AEA"/>
    <w:rsid w:val="009D4F4B"/>
    <w:rsid w:val="009D4F63"/>
    <w:rsid w:val="009D4F7B"/>
    <w:rsid w:val="009D4FBC"/>
    <w:rsid w:val="009D5017"/>
    <w:rsid w:val="009D510B"/>
    <w:rsid w:val="009D5270"/>
    <w:rsid w:val="009D5304"/>
    <w:rsid w:val="009D555C"/>
    <w:rsid w:val="009D568A"/>
    <w:rsid w:val="009D5832"/>
    <w:rsid w:val="009D5850"/>
    <w:rsid w:val="009D597E"/>
    <w:rsid w:val="009D5B41"/>
    <w:rsid w:val="009D5C4B"/>
    <w:rsid w:val="009D5F3C"/>
    <w:rsid w:val="009D5FA9"/>
    <w:rsid w:val="009D6185"/>
    <w:rsid w:val="009D61E2"/>
    <w:rsid w:val="009D638C"/>
    <w:rsid w:val="009D639B"/>
    <w:rsid w:val="009D647D"/>
    <w:rsid w:val="009D6582"/>
    <w:rsid w:val="009D6677"/>
    <w:rsid w:val="009D66C1"/>
    <w:rsid w:val="009D6743"/>
    <w:rsid w:val="009D69F3"/>
    <w:rsid w:val="009D6A35"/>
    <w:rsid w:val="009D6A6D"/>
    <w:rsid w:val="009D6AC9"/>
    <w:rsid w:val="009D6B1B"/>
    <w:rsid w:val="009D6BF2"/>
    <w:rsid w:val="009D6C37"/>
    <w:rsid w:val="009D6DA2"/>
    <w:rsid w:val="009D6E82"/>
    <w:rsid w:val="009D6EEF"/>
    <w:rsid w:val="009D6F67"/>
    <w:rsid w:val="009D6FEC"/>
    <w:rsid w:val="009D7120"/>
    <w:rsid w:val="009D720B"/>
    <w:rsid w:val="009D72CE"/>
    <w:rsid w:val="009D7345"/>
    <w:rsid w:val="009D73A7"/>
    <w:rsid w:val="009D7569"/>
    <w:rsid w:val="009D7701"/>
    <w:rsid w:val="009D78D3"/>
    <w:rsid w:val="009D79FB"/>
    <w:rsid w:val="009D7BB5"/>
    <w:rsid w:val="009D7C55"/>
    <w:rsid w:val="009D7CB1"/>
    <w:rsid w:val="009D7CF8"/>
    <w:rsid w:val="009D7D82"/>
    <w:rsid w:val="009D7DD6"/>
    <w:rsid w:val="009D7E36"/>
    <w:rsid w:val="009E015D"/>
    <w:rsid w:val="009E046D"/>
    <w:rsid w:val="009E049D"/>
    <w:rsid w:val="009E04F5"/>
    <w:rsid w:val="009E0761"/>
    <w:rsid w:val="009E0776"/>
    <w:rsid w:val="009E098D"/>
    <w:rsid w:val="009E0B79"/>
    <w:rsid w:val="009E0DA2"/>
    <w:rsid w:val="009E1028"/>
    <w:rsid w:val="009E10A2"/>
    <w:rsid w:val="009E1240"/>
    <w:rsid w:val="009E1244"/>
    <w:rsid w:val="009E125A"/>
    <w:rsid w:val="009E1335"/>
    <w:rsid w:val="009E13AF"/>
    <w:rsid w:val="009E13C6"/>
    <w:rsid w:val="009E14FE"/>
    <w:rsid w:val="009E1547"/>
    <w:rsid w:val="009E154C"/>
    <w:rsid w:val="009E163A"/>
    <w:rsid w:val="009E16C1"/>
    <w:rsid w:val="009E1A25"/>
    <w:rsid w:val="009E1A91"/>
    <w:rsid w:val="009E1B2A"/>
    <w:rsid w:val="009E1E3A"/>
    <w:rsid w:val="009E1E85"/>
    <w:rsid w:val="009E1EFE"/>
    <w:rsid w:val="009E1F18"/>
    <w:rsid w:val="009E200C"/>
    <w:rsid w:val="009E23B2"/>
    <w:rsid w:val="009E25E8"/>
    <w:rsid w:val="009E2770"/>
    <w:rsid w:val="009E2865"/>
    <w:rsid w:val="009E29C1"/>
    <w:rsid w:val="009E2C4E"/>
    <w:rsid w:val="009E2C94"/>
    <w:rsid w:val="009E2D4C"/>
    <w:rsid w:val="009E318A"/>
    <w:rsid w:val="009E31C6"/>
    <w:rsid w:val="009E3488"/>
    <w:rsid w:val="009E34B2"/>
    <w:rsid w:val="009E3650"/>
    <w:rsid w:val="009E36AC"/>
    <w:rsid w:val="009E36E8"/>
    <w:rsid w:val="009E371E"/>
    <w:rsid w:val="009E3768"/>
    <w:rsid w:val="009E399F"/>
    <w:rsid w:val="009E3C4A"/>
    <w:rsid w:val="009E3C65"/>
    <w:rsid w:val="009E3CB8"/>
    <w:rsid w:val="009E41B9"/>
    <w:rsid w:val="009E428D"/>
    <w:rsid w:val="009E42E7"/>
    <w:rsid w:val="009E438F"/>
    <w:rsid w:val="009E4430"/>
    <w:rsid w:val="009E4882"/>
    <w:rsid w:val="009E498C"/>
    <w:rsid w:val="009E49FA"/>
    <w:rsid w:val="009E4C64"/>
    <w:rsid w:val="009E4CEE"/>
    <w:rsid w:val="009E4DAA"/>
    <w:rsid w:val="009E4DC7"/>
    <w:rsid w:val="009E5048"/>
    <w:rsid w:val="009E5088"/>
    <w:rsid w:val="009E5251"/>
    <w:rsid w:val="009E5493"/>
    <w:rsid w:val="009E54FF"/>
    <w:rsid w:val="009E58BF"/>
    <w:rsid w:val="009E59AC"/>
    <w:rsid w:val="009E5B1D"/>
    <w:rsid w:val="009E5B3C"/>
    <w:rsid w:val="009E5B8F"/>
    <w:rsid w:val="009E5BA1"/>
    <w:rsid w:val="009E5CCE"/>
    <w:rsid w:val="009E5DDD"/>
    <w:rsid w:val="009E5E39"/>
    <w:rsid w:val="009E5FEC"/>
    <w:rsid w:val="009E612F"/>
    <w:rsid w:val="009E6146"/>
    <w:rsid w:val="009E62F9"/>
    <w:rsid w:val="009E631F"/>
    <w:rsid w:val="009E6640"/>
    <w:rsid w:val="009E66A5"/>
    <w:rsid w:val="009E66CC"/>
    <w:rsid w:val="009E680D"/>
    <w:rsid w:val="009E680E"/>
    <w:rsid w:val="009E6845"/>
    <w:rsid w:val="009E684A"/>
    <w:rsid w:val="009E69BD"/>
    <w:rsid w:val="009E69EE"/>
    <w:rsid w:val="009E69F6"/>
    <w:rsid w:val="009E6B9D"/>
    <w:rsid w:val="009E6E1F"/>
    <w:rsid w:val="009E7015"/>
    <w:rsid w:val="009E7096"/>
    <w:rsid w:val="009E72CC"/>
    <w:rsid w:val="009E7356"/>
    <w:rsid w:val="009E75D2"/>
    <w:rsid w:val="009E76CF"/>
    <w:rsid w:val="009E77DD"/>
    <w:rsid w:val="009E7B17"/>
    <w:rsid w:val="009E7D11"/>
    <w:rsid w:val="009E7DE1"/>
    <w:rsid w:val="009E7E01"/>
    <w:rsid w:val="009E7FF7"/>
    <w:rsid w:val="009F0021"/>
    <w:rsid w:val="009F017A"/>
    <w:rsid w:val="009F0188"/>
    <w:rsid w:val="009F01C7"/>
    <w:rsid w:val="009F041C"/>
    <w:rsid w:val="009F04B9"/>
    <w:rsid w:val="009F0534"/>
    <w:rsid w:val="009F056B"/>
    <w:rsid w:val="009F06B8"/>
    <w:rsid w:val="009F077D"/>
    <w:rsid w:val="009F086F"/>
    <w:rsid w:val="009F08A8"/>
    <w:rsid w:val="009F0918"/>
    <w:rsid w:val="009F0946"/>
    <w:rsid w:val="009F0ABC"/>
    <w:rsid w:val="009F0B2F"/>
    <w:rsid w:val="009F0C28"/>
    <w:rsid w:val="009F0CAA"/>
    <w:rsid w:val="009F0E21"/>
    <w:rsid w:val="009F108B"/>
    <w:rsid w:val="009F118A"/>
    <w:rsid w:val="009F129A"/>
    <w:rsid w:val="009F136F"/>
    <w:rsid w:val="009F14A0"/>
    <w:rsid w:val="009F14A9"/>
    <w:rsid w:val="009F159D"/>
    <w:rsid w:val="009F166D"/>
    <w:rsid w:val="009F1685"/>
    <w:rsid w:val="009F18A6"/>
    <w:rsid w:val="009F1AE8"/>
    <w:rsid w:val="009F1ED9"/>
    <w:rsid w:val="009F1F6B"/>
    <w:rsid w:val="009F20E3"/>
    <w:rsid w:val="009F20F1"/>
    <w:rsid w:val="009F21AD"/>
    <w:rsid w:val="009F2259"/>
    <w:rsid w:val="009F226A"/>
    <w:rsid w:val="009F274B"/>
    <w:rsid w:val="009F27CD"/>
    <w:rsid w:val="009F29A1"/>
    <w:rsid w:val="009F29B3"/>
    <w:rsid w:val="009F2F2A"/>
    <w:rsid w:val="009F2F8D"/>
    <w:rsid w:val="009F30EE"/>
    <w:rsid w:val="009F31D5"/>
    <w:rsid w:val="009F31DB"/>
    <w:rsid w:val="009F3256"/>
    <w:rsid w:val="009F36AF"/>
    <w:rsid w:val="009F379C"/>
    <w:rsid w:val="009F3843"/>
    <w:rsid w:val="009F3B51"/>
    <w:rsid w:val="009F3D5A"/>
    <w:rsid w:val="009F3DCE"/>
    <w:rsid w:val="009F3F9E"/>
    <w:rsid w:val="009F3FF5"/>
    <w:rsid w:val="009F416F"/>
    <w:rsid w:val="009F418B"/>
    <w:rsid w:val="009F4268"/>
    <w:rsid w:val="009F42A4"/>
    <w:rsid w:val="009F4350"/>
    <w:rsid w:val="009F43CA"/>
    <w:rsid w:val="009F43CF"/>
    <w:rsid w:val="009F4455"/>
    <w:rsid w:val="009F44B7"/>
    <w:rsid w:val="009F4759"/>
    <w:rsid w:val="009F47A0"/>
    <w:rsid w:val="009F4820"/>
    <w:rsid w:val="009F4943"/>
    <w:rsid w:val="009F4C20"/>
    <w:rsid w:val="009F4D37"/>
    <w:rsid w:val="009F4E97"/>
    <w:rsid w:val="009F4FB1"/>
    <w:rsid w:val="009F4FF5"/>
    <w:rsid w:val="009F503B"/>
    <w:rsid w:val="009F5118"/>
    <w:rsid w:val="009F513A"/>
    <w:rsid w:val="009F514C"/>
    <w:rsid w:val="009F52A4"/>
    <w:rsid w:val="009F5561"/>
    <w:rsid w:val="009F5741"/>
    <w:rsid w:val="009F5762"/>
    <w:rsid w:val="009F57AD"/>
    <w:rsid w:val="009F583B"/>
    <w:rsid w:val="009F595F"/>
    <w:rsid w:val="009F5974"/>
    <w:rsid w:val="009F5A30"/>
    <w:rsid w:val="009F5B5D"/>
    <w:rsid w:val="009F5BD0"/>
    <w:rsid w:val="009F5D3B"/>
    <w:rsid w:val="009F5D89"/>
    <w:rsid w:val="009F5DB9"/>
    <w:rsid w:val="009F5E55"/>
    <w:rsid w:val="009F621F"/>
    <w:rsid w:val="009F622D"/>
    <w:rsid w:val="009F63E6"/>
    <w:rsid w:val="009F654E"/>
    <w:rsid w:val="009F678D"/>
    <w:rsid w:val="009F6851"/>
    <w:rsid w:val="009F68DC"/>
    <w:rsid w:val="009F692F"/>
    <w:rsid w:val="009F6ACC"/>
    <w:rsid w:val="009F6B30"/>
    <w:rsid w:val="009F6E5F"/>
    <w:rsid w:val="009F6EE3"/>
    <w:rsid w:val="009F6F59"/>
    <w:rsid w:val="009F6F9B"/>
    <w:rsid w:val="009F6FA5"/>
    <w:rsid w:val="009F6FDA"/>
    <w:rsid w:val="009F7020"/>
    <w:rsid w:val="009F7137"/>
    <w:rsid w:val="009F721C"/>
    <w:rsid w:val="009F7229"/>
    <w:rsid w:val="009F748A"/>
    <w:rsid w:val="009F74B3"/>
    <w:rsid w:val="009F757A"/>
    <w:rsid w:val="009F7593"/>
    <w:rsid w:val="009F7940"/>
    <w:rsid w:val="009F7C5E"/>
    <w:rsid w:val="009F7C9D"/>
    <w:rsid w:val="009F7DFC"/>
    <w:rsid w:val="009F7E14"/>
    <w:rsid w:val="009F7FBE"/>
    <w:rsid w:val="00A00055"/>
    <w:rsid w:val="00A00090"/>
    <w:rsid w:val="00A003E0"/>
    <w:rsid w:val="00A0054C"/>
    <w:rsid w:val="00A00554"/>
    <w:rsid w:val="00A007AA"/>
    <w:rsid w:val="00A0093D"/>
    <w:rsid w:val="00A00958"/>
    <w:rsid w:val="00A00A33"/>
    <w:rsid w:val="00A00B3F"/>
    <w:rsid w:val="00A00D11"/>
    <w:rsid w:val="00A00DDC"/>
    <w:rsid w:val="00A00E13"/>
    <w:rsid w:val="00A01299"/>
    <w:rsid w:val="00A01352"/>
    <w:rsid w:val="00A0136A"/>
    <w:rsid w:val="00A013E8"/>
    <w:rsid w:val="00A01502"/>
    <w:rsid w:val="00A01656"/>
    <w:rsid w:val="00A01698"/>
    <w:rsid w:val="00A016FD"/>
    <w:rsid w:val="00A019D7"/>
    <w:rsid w:val="00A01CD1"/>
    <w:rsid w:val="00A01D0B"/>
    <w:rsid w:val="00A01EC0"/>
    <w:rsid w:val="00A01F0E"/>
    <w:rsid w:val="00A01F55"/>
    <w:rsid w:val="00A02238"/>
    <w:rsid w:val="00A0226C"/>
    <w:rsid w:val="00A022C4"/>
    <w:rsid w:val="00A02415"/>
    <w:rsid w:val="00A0243A"/>
    <w:rsid w:val="00A026D0"/>
    <w:rsid w:val="00A02AEA"/>
    <w:rsid w:val="00A02D22"/>
    <w:rsid w:val="00A02E04"/>
    <w:rsid w:val="00A02EDE"/>
    <w:rsid w:val="00A02F84"/>
    <w:rsid w:val="00A03001"/>
    <w:rsid w:val="00A03002"/>
    <w:rsid w:val="00A030EC"/>
    <w:rsid w:val="00A032D9"/>
    <w:rsid w:val="00A0331B"/>
    <w:rsid w:val="00A03399"/>
    <w:rsid w:val="00A03453"/>
    <w:rsid w:val="00A036A2"/>
    <w:rsid w:val="00A037EA"/>
    <w:rsid w:val="00A037F7"/>
    <w:rsid w:val="00A03950"/>
    <w:rsid w:val="00A0395C"/>
    <w:rsid w:val="00A03D40"/>
    <w:rsid w:val="00A03E9B"/>
    <w:rsid w:val="00A03ECF"/>
    <w:rsid w:val="00A04429"/>
    <w:rsid w:val="00A04712"/>
    <w:rsid w:val="00A048E8"/>
    <w:rsid w:val="00A04AD8"/>
    <w:rsid w:val="00A04B2C"/>
    <w:rsid w:val="00A04B55"/>
    <w:rsid w:val="00A04BD3"/>
    <w:rsid w:val="00A04D21"/>
    <w:rsid w:val="00A04D5D"/>
    <w:rsid w:val="00A04F32"/>
    <w:rsid w:val="00A05051"/>
    <w:rsid w:val="00A050E8"/>
    <w:rsid w:val="00A050EF"/>
    <w:rsid w:val="00A05131"/>
    <w:rsid w:val="00A051E9"/>
    <w:rsid w:val="00A052BC"/>
    <w:rsid w:val="00A0532C"/>
    <w:rsid w:val="00A05445"/>
    <w:rsid w:val="00A055F7"/>
    <w:rsid w:val="00A05610"/>
    <w:rsid w:val="00A05805"/>
    <w:rsid w:val="00A058F1"/>
    <w:rsid w:val="00A059E6"/>
    <w:rsid w:val="00A05B14"/>
    <w:rsid w:val="00A05C61"/>
    <w:rsid w:val="00A05CB7"/>
    <w:rsid w:val="00A05FF1"/>
    <w:rsid w:val="00A06034"/>
    <w:rsid w:val="00A0618D"/>
    <w:rsid w:val="00A06304"/>
    <w:rsid w:val="00A06365"/>
    <w:rsid w:val="00A06454"/>
    <w:rsid w:val="00A064D3"/>
    <w:rsid w:val="00A06525"/>
    <w:rsid w:val="00A065DB"/>
    <w:rsid w:val="00A0665A"/>
    <w:rsid w:val="00A067C1"/>
    <w:rsid w:val="00A067C2"/>
    <w:rsid w:val="00A06A7E"/>
    <w:rsid w:val="00A06E05"/>
    <w:rsid w:val="00A07462"/>
    <w:rsid w:val="00A074AF"/>
    <w:rsid w:val="00A074E6"/>
    <w:rsid w:val="00A07537"/>
    <w:rsid w:val="00A078ED"/>
    <w:rsid w:val="00A07A0D"/>
    <w:rsid w:val="00A07BE6"/>
    <w:rsid w:val="00A07BF1"/>
    <w:rsid w:val="00A07C90"/>
    <w:rsid w:val="00A07D37"/>
    <w:rsid w:val="00A07E22"/>
    <w:rsid w:val="00A07E41"/>
    <w:rsid w:val="00A07EEA"/>
    <w:rsid w:val="00A10124"/>
    <w:rsid w:val="00A1031F"/>
    <w:rsid w:val="00A10360"/>
    <w:rsid w:val="00A10396"/>
    <w:rsid w:val="00A1046C"/>
    <w:rsid w:val="00A1065E"/>
    <w:rsid w:val="00A1074D"/>
    <w:rsid w:val="00A10BBB"/>
    <w:rsid w:val="00A10CDD"/>
    <w:rsid w:val="00A10E7C"/>
    <w:rsid w:val="00A10F37"/>
    <w:rsid w:val="00A11019"/>
    <w:rsid w:val="00A1109E"/>
    <w:rsid w:val="00A1136F"/>
    <w:rsid w:val="00A11383"/>
    <w:rsid w:val="00A116B9"/>
    <w:rsid w:val="00A11AFE"/>
    <w:rsid w:val="00A11D3D"/>
    <w:rsid w:val="00A11E99"/>
    <w:rsid w:val="00A12303"/>
    <w:rsid w:val="00A1253F"/>
    <w:rsid w:val="00A12708"/>
    <w:rsid w:val="00A12C82"/>
    <w:rsid w:val="00A12E36"/>
    <w:rsid w:val="00A12F5C"/>
    <w:rsid w:val="00A132AF"/>
    <w:rsid w:val="00A13330"/>
    <w:rsid w:val="00A13445"/>
    <w:rsid w:val="00A134CF"/>
    <w:rsid w:val="00A1360B"/>
    <w:rsid w:val="00A13623"/>
    <w:rsid w:val="00A138A7"/>
    <w:rsid w:val="00A1397D"/>
    <w:rsid w:val="00A13CA6"/>
    <w:rsid w:val="00A13CDD"/>
    <w:rsid w:val="00A13E8A"/>
    <w:rsid w:val="00A141F4"/>
    <w:rsid w:val="00A142D9"/>
    <w:rsid w:val="00A1433C"/>
    <w:rsid w:val="00A143A1"/>
    <w:rsid w:val="00A145C6"/>
    <w:rsid w:val="00A14699"/>
    <w:rsid w:val="00A147DA"/>
    <w:rsid w:val="00A14885"/>
    <w:rsid w:val="00A1490F"/>
    <w:rsid w:val="00A14A55"/>
    <w:rsid w:val="00A14AA9"/>
    <w:rsid w:val="00A14C0D"/>
    <w:rsid w:val="00A14E55"/>
    <w:rsid w:val="00A15051"/>
    <w:rsid w:val="00A15068"/>
    <w:rsid w:val="00A15143"/>
    <w:rsid w:val="00A151C5"/>
    <w:rsid w:val="00A15215"/>
    <w:rsid w:val="00A15242"/>
    <w:rsid w:val="00A15599"/>
    <w:rsid w:val="00A155E9"/>
    <w:rsid w:val="00A15609"/>
    <w:rsid w:val="00A1573B"/>
    <w:rsid w:val="00A15755"/>
    <w:rsid w:val="00A15844"/>
    <w:rsid w:val="00A158FA"/>
    <w:rsid w:val="00A15992"/>
    <w:rsid w:val="00A15B55"/>
    <w:rsid w:val="00A15D87"/>
    <w:rsid w:val="00A15E22"/>
    <w:rsid w:val="00A15E29"/>
    <w:rsid w:val="00A15EA3"/>
    <w:rsid w:val="00A15EF3"/>
    <w:rsid w:val="00A1607F"/>
    <w:rsid w:val="00A16154"/>
    <w:rsid w:val="00A16218"/>
    <w:rsid w:val="00A163A0"/>
    <w:rsid w:val="00A1652F"/>
    <w:rsid w:val="00A1696F"/>
    <w:rsid w:val="00A16A08"/>
    <w:rsid w:val="00A16A5D"/>
    <w:rsid w:val="00A16B79"/>
    <w:rsid w:val="00A16BB9"/>
    <w:rsid w:val="00A16D4A"/>
    <w:rsid w:val="00A16D54"/>
    <w:rsid w:val="00A16D80"/>
    <w:rsid w:val="00A16ED6"/>
    <w:rsid w:val="00A16F4B"/>
    <w:rsid w:val="00A16FB2"/>
    <w:rsid w:val="00A170DB"/>
    <w:rsid w:val="00A17155"/>
    <w:rsid w:val="00A17267"/>
    <w:rsid w:val="00A17562"/>
    <w:rsid w:val="00A17635"/>
    <w:rsid w:val="00A17716"/>
    <w:rsid w:val="00A178C5"/>
    <w:rsid w:val="00A178E3"/>
    <w:rsid w:val="00A179A2"/>
    <w:rsid w:val="00A179FE"/>
    <w:rsid w:val="00A17BE9"/>
    <w:rsid w:val="00A17CCD"/>
    <w:rsid w:val="00A17CE4"/>
    <w:rsid w:val="00A17E55"/>
    <w:rsid w:val="00A17FDF"/>
    <w:rsid w:val="00A20185"/>
    <w:rsid w:val="00A202BD"/>
    <w:rsid w:val="00A208EE"/>
    <w:rsid w:val="00A2097D"/>
    <w:rsid w:val="00A20CBD"/>
    <w:rsid w:val="00A20E41"/>
    <w:rsid w:val="00A20E73"/>
    <w:rsid w:val="00A210CF"/>
    <w:rsid w:val="00A2112F"/>
    <w:rsid w:val="00A212C9"/>
    <w:rsid w:val="00A21422"/>
    <w:rsid w:val="00A214BD"/>
    <w:rsid w:val="00A214F1"/>
    <w:rsid w:val="00A214F8"/>
    <w:rsid w:val="00A21566"/>
    <w:rsid w:val="00A21572"/>
    <w:rsid w:val="00A215F9"/>
    <w:rsid w:val="00A21705"/>
    <w:rsid w:val="00A217CF"/>
    <w:rsid w:val="00A217EB"/>
    <w:rsid w:val="00A219DC"/>
    <w:rsid w:val="00A21C26"/>
    <w:rsid w:val="00A21C5A"/>
    <w:rsid w:val="00A21D2E"/>
    <w:rsid w:val="00A21DE5"/>
    <w:rsid w:val="00A21E0D"/>
    <w:rsid w:val="00A21E3A"/>
    <w:rsid w:val="00A21EED"/>
    <w:rsid w:val="00A21F97"/>
    <w:rsid w:val="00A22029"/>
    <w:rsid w:val="00A22040"/>
    <w:rsid w:val="00A22090"/>
    <w:rsid w:val="00A221CE"/>
    <w:rsid w:val="00A22208"/>
    <w:rsid w:val="00A2233F"/>
    <w:rsid w:val="00A2237D"/>
    <w:rsid w:val="00A22381"/>
    <w:rsid w:val="00A2251F"/>
    <w:rsid w:val="00A22774"/>
    <w:rsid w:val="00A2278B"/>
    <w:rsid w:val="00A2284A"/>
    <w:rsid w:val="00A22855"/>
    <w:rsid w:val="00A2287B"/>
    <w:rsid w:val="00A22ACC"/>
    <w:rsid w:val="00A22B6F"/>
    <w:rsid w:val="00A23010"/>
    <w:rsid w:val="00A23016"/>
    <w:rsid w:val="00A23374"/>
    <w:rsid w:val="00A234E4"/>
    <w:rsid w:val="00A23547"/>
    <w:rsid w:val="00A2362D"/>
    <w:rsid w:val="00A2371B"/>
    <w:rsid w:val="00A23749"/>
    <w:rsid w:val="00A23776"/>
    <w:rsid w:val="00A238CA"/>
    <w:rsid w:val="00A23917"/>
    <w:rsid w:val="00A23A66"/>
    <w:rsid w:val="00A23AC2"/>
    <w:rsid w:val="00A23CE1"/>
    <w:rsid w:val="00A24017"/>
    <w:rsid w:val="00A2405F"/>
    <w:rsid w:val="00A24434"/>
    <w:rsid w:val="00A244DB"/>
    <w:rsid w:val="00A244EB"/>
    <w:rsid w:val="00A246CC"/>
    <w:rsid w:val="00A24771"/>
    <w:rsid w:val="00A24C2C"/>
    <w:rsid w:val="00A24D4B"/>
    <w:rsid w:val="00A24F3E"/>
    <w:rsid w:val="00A24FC6"/>
    <w:rsid w:val="00A2511B"/>
    <w:rsid w:val="00A25143"/>
    <w:rsid w:val="00A251E9"/>
    <w:rsid w:val="00A252B8"/>
    <w:rsid w:val="00A2535C"/>
    <w:rsid w:val="00A254B6"/>
    <w:rsid w:val="00A25589"/>
    <w:rsid w:val="00A257B0"/>
    <w:rsid w:val="00A25AA1"/>
    <w:rsid w:val="00A25E3E"/>
    <w:rsid w:val="00A25F02"/>
    <w:rsid w:val="00A25FE0"/>
    <w:rsid w:val="00A26240"/>
    <w:rsid w:val="00A26300"/>
    <w:rsid w:val="00A26584"/>
    <w:rsid w:val="00A265D1"/>
    <w:rsid w:val="00A267A4"/>
    <w:rsid w:val="00A26A6B"/>
    <w:rsid w:val="00A26A91"/>
    <w:rsid w:val="00A26AAE"/>
    <w:rsid w:val="00A26AB6"/>
    <w:rsid w:val="00A26B70"/>
    <w:rsid w:val="00A27240"/>
    <w:rsid w:val="00A273A6"/>
    <w:rsid w:val="00A277A9"/>
    <w:rsid w:val="00A2782B"/>
    <w:rsid w:val="00A2789C"/>
    <w:rsid w:val="00A278C7"/>
    <w:rsid w:val="00A27BC3"/>
    <w:rsid w:val="00A27BE2"/>
    <w:rsid w:val="00A27C00"/>
    <w:rsid w:val="00A27C41"/>
    <w:rsid w:val="00A27DCA"/>
    <w:rsid w:val="00A27EC6"/>
    <w:rsid w:val="00A27ED7"/>
    <w:rsid w:val="00A27F54"/>
    <w:rsid w:val="00A27FB9"/>
    <w:rsid w:val="00A3002B"/>
    <w:rsid w:val="00A30164"/>
    <w:rsid w:val="00A303BD"/>
    <w:rsid w:val="00A303CE"/>
    <w:rsid w:val="00A3049F"/>
    <w:rsid w:val="00A304E3"/>
    <w:rsid w:val="00A30562"/>
    <w:rsid w:val="00A3067D"/>
    <w:rsid w:val="00A306BC"/>
    <w:rsid w:val="00A3078B"/>
    <w:rsid w:val="00A308B4"/>
    <w:rsid w:val="00A308E1"/>
    <w:rsid w:val="00A30973"/>
    <w:rsid w:val="00A30A7F"/>
    <w:rsid w:val="00A30AC4"/>
    <w:rsid w:val="00A30AD6"/>
    <w:rsid w:val="00A30CC6"/>
    <w:rsid w:val="00A30D3D"/>
    <w:rsid w:val="00A30FCF"/>
    <w:rsid w:val="00A311A9"/>
    <w:rsid w:val="00A311B2"/>
    <w:rsid w:val="00A311D6"/>
    <w:rsid w:val="00A3133F"/>
    <w:rsid w:val="00A31352"/>
    <w:rsid w:val="00A31358"/>
    <w:rsid w:val="00A31401"/>
    <w:rsid w:val="00A3171D"/>
    <w:rsid w:val="00A31802"/>
    <w:rsid w:val="00A31B32"/>
    <w:rsid w:val="00A31B9C"/>
    <w:rsid w:val="00A31D44"/>
    <w:rsid w:val="00A31F96"/>
    <w:rsid w:val="00A320B9"/>
    <w:rsid w:val="00A32293"/>
    <w:rsid w:val="00A3236F"/>
    <w:rsid w:val="00A326FA"/>
    <w:rsid w:val="00A3287A"/>
    <w:rsid w:val="00A32A0F"/>
    <w:rsid w:val="00A32B07"/>
    <w:rsid w:val="00A32C7E"/>
    <w:rsid w:val="00A32EA1"/>
    <w:rsid w:val="00A32F5F"/>
    <w:rsid w:val="00A32F8E"/>
    <w:rsid w:val="00A32F96"/>
    <w:rsid w:val="00A33091"/>
    <w:rsid w:val="00A33184"/>
    <w:rsid w:val="00A33189"/>
    <w:rsid w:val="00A33261"/>
    <w:rsid w:val="00A33517"/>
    <w:rsid w:val="00A335EC"/>
    <w:rsid w:val="00A336FA"/>
    <w:rsid w:val="00A33731"/>
    <w:rsid w:val="00A33965"/>
    <w:rsid w:val="00A339DB"/>
    <w:rsid w:val="00A33AF3"/>
    <w:rsid w:val="00A33CE0"/>
    <w:rsid w:val="00A34179"/>
    <w:rsid w:val="00A3417B"/>
    <w:rsid w:val="00A341EA"/>
    <w:rsid w:val="00A3440E"/>
    <w:rsid w:val="00A344B8"/>
    <w:rsid w:val="00A347C3"/>
    <w:rsid w:val="00A3481C"/>
    <w:rsid w:val="00A34CF7"/>
    <w:rsid w:val="00A34E69"/>
    <w:rsid w:val="00A34F77"/>
    <w:rsid w:val="00A35035"/>
    <w:rsid w:val="00A35065"/>
    <w:rsid w:val="00A35222"/>
    <w:rsid w:val="00A35A38"/>
    <w:rsid w:val="00A35BDA"/>
    <w:rsid w:val="00A35C6E"/>
    <w:rsid w:val="00A35E1E"/>
    <w:rsid w:val="00A35EC2"/>
    <w:rsid w:val="00A36005"/>
    <w:rsid w:val="00A36191"/>
    <w:rsid w:val="00A3629C"/>
    <w:rsid w:val="00A3661C"/>
    <w:rsid w:val="00A3678D"/>
    <w:rsid w:val="00A367AF"/>
    <w:rsid w:val="00A3694B"/>
    <w:rsid w:val="00A369E8"/>
    <w:rsid w:val="00A36A29"/>
    <w:rsid w:val="00A36AEE"/>
    <w:rsid w:val="00A36B24"/>
    <w:rsid w:val="00A36C93"/>
    <w:rsid w:val="00A36CEB"/>
    <w:rsid w:val="00A36D47"/>
    <w:rsid w:val="00A36E59"/>
    <w:rsid w:val="00A36EC2"/>
    <w:rsid w:val="00A3716C"/>
    <w:rsid w:val="00A3755C"/>
    <w:rsid w:val="00A37560"/>
    <w:rsid w:val="00A3757F"/>
    <w:rsid w:val="00A37A1B"/>
    <w:rsid w:val="00A37BF6"/>
    <w:rsid w:val="00A37DB1"/>
    <w:rsid w:val="00A37FF1"/>
    <w:rsid w:val="00A40065"/>
    <w:rsid w:val="00A40245"/>
    <w:rsid w:val="00A4043B"/>
    <w:rsid w:val="00A406D2"/>
    <w:rsid w:val="00A409A1"/>
    <w:rsid w:val="00A40A99"/>
    <w:rsid w:val="00A40B71"/>
    <w:rsid w:val="00A40BC5"/>
    <w:rsid w:val="00A40C0C"/>
    <w:rsid w:val="00A40D6E"/>
    <w:rsid w:val="00A40E39"/>
    <w:rsid w:val="00A40EBE"/>
    <w:rsid w:val="00A40F1C"/>
    <w:rsid w:val="00A40FDF"/>
    <w:rsid w:val="00A4102F"/>
    <w:rsid w:val="00A41037"/>
    <w:rsid w:val="00A41075"/>
    <w:rsid w:val="00A411CC"/>
    <w:rsid w:val="00A41229"/>
    <w:rsid w:val="00A412EE"/>
    <w:rsid w:val="00A4131C"/>
    <w:rsid w:val="00A414A6"/>
    <w:rsid w:val="00A414BB"/>
    <w:rsid w:val="00A41507"/>
    <w:rsid w:val="00A4192D"/>
    <w:rsid w:val="00A41F11"/>
    <w:rsid w:val="00A4201D"/>
    <w:rsid w:val="00A421A5"/>
    <w:rsid w:val="00A422BC"/>
    <w:rsid w:val="00A42504"/>
    <w:rsid w:val="00A4299C"/>
    <w:rsid w:val="00A42B39"/>
    <w:rsid w:val="00A42B4B"/>
    <w:rsid w:val="00A42C06"/>
    <w:rsid w:val="00A42CDE"/>
    <w:rsid w:val="00A42E17"/>
    <w:rsid w:val="00A42EA2"/>
    <w:rsid w:val="00A4317A"/>
    <w:rsid w:val="00A43525"/>
    <w:rsid w:val="00A4361C"/>
    <w:rsid w:val="00A436EF"/>
    <w:rsid w:val="00A438A4"/>
    <w:rsid w:val="00A4391A"/>
    <w:rsid w:val="00A43A18"/>
    <w:rsid w:val="00A43ABB"/>
    <w:rsid w:val="00A43AFD"/>
    <w:rsid w:val="00A43C3D"/>
    <w:rsid w:val="00A43C8A"/>
    <w:rsid w:val="00A43CC6"/>
    <w:rsid w:val="00A43CF8"/>
    <w:rsid w:val="00A43F65"/>
    <w:rsid w:val="00A43F6C"/>
    <w:rsid w:val="00A43FF6"/>
    <w:rsid w:val="00A43FFE"/>
    <w:rsid w:val="00A44108"/>
    <w:rsid w:val="00A4413F"/>
    <w:rsid w:val="00A44211"/>
    <w:rsid w:val="00A4425D"/>
    <w:rsid w:val="00A4445F"/>
    <w:rsid w:val="00A4456B"/>
    <w:rsid w:val="00A44592"/>
    <w:rsid w:val="00A4464E"/>
    <w:rsid w:val="00A44997"/>
    <w:rsid w:val="00A44A16"/>
    <w:rsid w:val="00A44D50"/>
    <w:rsid w:val="00A44EAA"/>
    <w:rsid w:val="00A44FC3"/>
    <w:rsid w:val="00A45021"/>
    <w:rsid w:val="00A450E7"/>
    <w:rsid w:val="00A45105"/>
    <w:rsid w:val="00A45198"/>
    <w:rsid w:val="00A4527C"/>
    <w:rsid w:val="00A4542C"/>
    <w:rsid w:val="00A45509"/>
    <w:rsid w:val="00A45817"/>
    <w:rsid w:val="00A458DF"/>
    <w:rsid w:val="00A45A14"/>
    <w:rsid w:val="00A45AB3"/>
    <w:rsid w:val="00A45B61"/>
    <w:rsid w:val="00A45B67"/>
    <w:rsid w:val="00A45CE4"/>
    <w:rsid w:val="00A45F10"/>
    <w:rsid w:val="00A45F7F"/>
    <w:rsid w:val="00A45F83"/>
    <w:rsid w:val="00A46176"/>
    <w:rsid w:val="00A461B7"/>
    <w:rsid w:val="00A46534"/>
    <w:rsid w:val="00A4654A"/>
    <w:rsid w:val="00A46645"/>
    <w:rsid w:val="00A4664C"/>
    <w:rsid w:val="00A4665F"/>
    <w:rsid w:val="00A466B9"/>
    <w:rsid w:val="00A4694A"/>
    <w:rsid w:val="00A46BB0"/>
    <w:rsid w:val="00A46D45"/>
    <w:rsid w:val="00A46EDB"/>
    <w:rsid w:val="00A46F6F"/>
    <w:rsid w:val="00A4711F"/>
    <w:rsid w:val="00A47171"/>
    <w:rsid w:val="00A4727A"/>
    <w:rsid w:val="00A4727D"/>
    <w:rsid w:val="00A47607"/>
    <w:rsid w:val="00A47625"/>
    <w:rsid w:val="00A47631"/>
    <w:rsid w:val="00A4770E"/>
    <w:rsid w:val="00A47961"/>
    <w:rsid w:val="00A47B35"/>
    <w:rsid w:val="00A47C6F"/>
    <w:rsid w:val="00A47CB9"/>
    <w:rsid w:val="00A47E74"/>
    <w:rsid w:val="00A47EA1"/>
    <w:rsid w:val="00A47FBB"/>
    <w:rsid w:val="00A500BE"/>
    <w:rsid w:val="00A500D6"/>
    <w:rsid w:val="00A50198"/>
    <w:rsid w:val="00A501CE"/>
    <w:rsid w:val="00A5029C"/>
    <w:rsid w:val="00A50565"/>
    <w:rsid w:val="00A5058F"/>
    <w:rsid w:val="00A5092C"/>
    <w:rsid w:val="00A509B4"/>
    <w:rsid w:val="00A50A20"/>
    <w:rsid w:val="00A50D43"/>
    <w:rsid w:val="00A50FBC"/>
    <w:rsid w:val="00A510AE"/>
    <w:rsid w:val="00A51171"/>
    <w:rsid w:val="00A5125D"/>
    <w:rsid w:val="00A5133B"/>
    <w:rsid w:val="00A513A4"/>
    <w:rsid w:val="00A51635"/>
    <w:rsid w:val="00A5167F"/>
    <w:rsid w:val="00A51728"/>
    <w:rsid w:val="00A51A02"/>
    <w:rsid w:val="00A51A91"/>
    <w:rsid w:val="00A51BAF"/>
    <w:rsid w:val="00A51BEA"/>
    <w:rsid w:val="00A51C93"/>
    <w:rsid w:val="00A51DAD"/>
    <w:rsid w:val="00A51ED3"/>
    <w:rsid w:val="00A52022"/>
    <w:rsid w:val="00A52117"/>
    <w:rsid w:val="00A521F0"/>
    <w:rsid w:val="00A522DA"/>
    <w:rsid w:val="00A523E0"/>
    <w:rsid w:val="00A52418"/>
    <w:rsid w:val="00A524BB"/>
    <w:rsid w:val="00A524D2"/>
    <w:rsid w:val="00A528DB"/>
    <w:rsid w:val="00A52918"/>
    <w:rsid w:val="00A52ACC"/>
    <w:rsid w:val="00A52B47"/>
    <w:rsid w:val="00A52B55"/>
    <w:rsid w:val="00A52B97"/>
    <w:rsid w:val="00A52C16"/>
    <w:rsid w:val="00A52D52"/>
    <w:rsid w:val="00A52DC5"/>
    <w:rsid w:val="00A52EFE"/>
    <w:rsid w:val="00A52F91"/>
    <w:rsid w:val="00A52FAA"/>
    <w:rsid w:val="00A52FE8"/>
    <w:rsid w:val="00A52FFB"/>
    <w:rsid w:val="00A53117"/>
    <w:rsid w:val="00A53166"/>
    <w:rsid w:val="00A53188"/>
    <w:rsid w:val="00A5333C"/>
    <w:rsid w:val="00A5338D"/>
    <w:rsid w:val="00A5338E"/>
    <w:rsid w:val="00A533B8"/>
    <w:rsid w:val="00A5352C"/>
    <w:rsid w:val="00A53866"/>
    <w:rsid w:val="00A538CB"/>
    <w:rsid w:val="00A53972"/>
    <w:rsid w:val="00A53CBC"/>
    <w:rsid w:val="00A53CE8"/>
    <w:rsid w:val="00A53E27"/>
    <w:rsid w:val="00A53E4D"/>
    <w:rsid w:val="00A53F35"/>
    <w:rsid w:val="00A54062"/>
    <w:rsid w:val="00A540A7"/>
    <w:rsid w:val="00A54348"/>
    <w:rsid w:val="00A54398"/>
    <w:rsid w:val="00A54405"/>
    <w:rsid w:val="00A54414"/>
    <w:rsid w:val="00A545E2"/>
    <w:rsid w:val="00A54612"/>
    <w:rsid w:val="00A54687"/>
    <w:rsid w:val="00A5480E"/>
    <w:rsid w:val="00A54867"/>
    <w:rsid w:val="00A54A81"/>
    <w:rsid w:val="00A54BE3"/>
    <w:rsid w:val="00A54C71"/>
    <w:rsid w:val="00A5506D"/>
    <w:rsid w:val="00A55153"/>
    <w:rsid w:val="00A5528D"/>
    <w:rsid w:val="00A55706"/>
    <w:rsid w:val="00A5577E"/>
    <w:rsid w:val="00A558BE"/>
    <w:rsid w:val="00A559F5"/>
    <w:rsid w:val="00A559F6"/>
    <w:rsid w:val="00A55AA2"/>
    <w:rsid w:val="00A55AB2"/>
    <w:rsid w:val="00A55D03"/>
    <w:rsid w:val="00A55E91"/>
    <w:rsid w:val="00A55F98"/>
    <w:rsid w:val="00A56019"/>
    <w:rsid w:val="00A56143"/>
    <w:rsid w:val="00A56199"/>
    <w:rsid w:val="00A56209"/>
    <w:rsid w:val="00A56220"/>
    <w:rsid w:val="00A56243"/>
    <w:rsid w:val="00A5631C"/>
    <w:rsid w:val="00A5636B"/>
    <w:rsid w:val="00A56536"/>
    <w:rsid w:val="00A56576"/>
    <w:rsid w:val="00A566F9"/>
    <w:rsid w:val="00A56852"/>
    <w:rsid w:val="00A56868"/>
    <w:rsid w:val="00A5691A"/>
    <w:rsid w:val="00A56929"/>
    <w:rsid w:val="00A56965"/>
    <w:rsid w:val="00A56A02"/>
    <w:rsid w:val="00A56B07"/>
    <w:rsid w:val="00A56B92"/>
    <w:rsid w:val="00A56DED"/>
    <w:rsid w:val="00A573BA"/>
    <w:rsid w:val="00A576B2"/>
    <w:rsid w:val="00A5783F"/>
    <w:rsid w:val="00A57A6F"/>
    <w:rsid w:val="00A57B0E"/>
    <w:rsid w:val="00A57DDF"/>
    <w:rsid w:val="00A57E20"/>
    <w:rsid w:val="00A57F95"/>
    <w:rsid w:val="00A60380"/>
    <w:rsid w:val="00A60463"/>
    <w:rsid w:val="00A607E7"/>
    <w:rsid w:val="00A60920"/>
    <w:rsid w:val="00A6095C"/>
    <w:rsid w:val="00A60968"/>
    <w:rsid w:val="00A60A6E"/>
    <w:rsid w:val="00A60B05"/>
    <w:rsid w:val="00A60B94"/>
    <w:rsid w:val="00A60D82"/>
    <w:rsid w:val="00A60DFF"/>
    <w:rsid w:val="00A60E80"/>
    <w:rsid w:val="00A60E9C"/>
    <w:rsid w:val="00A60EA9"/>
    <w:rsid w:val="00A60FCA"/>
    <w:rsid w:val="00A61133"/>
    <w:rsid w:val="00A6125D"/>
    <w:rsid w:val="00A612F4"/>
    <w:rsid w:val="00A613BF"/>
    <w:rsid w:val="00A614C2"/>
    <w:rsid w:val="00A614E4"/>
    <w:rsid w:val="00A6175E"/>
    <w:rsid w:val="00A617B7"/>
    <w:rsid w:val="00A617C3"/>
    <w:rsid w:val="00A61874"/>
    <w:rsid w:val="00A618D5"/>
    <w:rsid w:val="00A6190C"/>
    <w:rsid w:val="00A6190D"/>
    <w:rsid w:val="00A61A64"/>
    <w:rsid w:val="00A61E3A"/>
    <w:rsid w:val="00A61E50"/>
    <w:rsid w:val="00A61F53"/>
    <w:rsid w:val="00A622C6"/>
    <w:rsid w:val="00A62549"/>
    <w:rsid w:val="00A625A4"/>
    <w:rsid w:val="00A62805"/>
    <w:rsid w:val="00A62856"/>
    <w:rsid w:val="00A628D9"/>
    <w:rsid w:val="00A629A7"/>
    <w:rsid w:val="00A62AB4"/>
    <w:rsid w:val="00A62C02"/>
    <w:rsid w:val="00A62D0F"/>
    <w:rsid w:val="00A63049"/>
    <w:rsid w:val="00A630BA"/>
    <w:rsid w:val="00A63103"/>
    <w:rsid w:val="00A6310F"/>
    <w:rsid w:val="00A63238"/>
    <w:rsid w:val="00A632DB"/>
    <w:rsid w:val="00A632F8"/>
    <w:rsid w:val="00A63316"/>
    <w:rsid w:val="00A634CB"/>
    <w:rsid w:val="00A6364B"/>
    <w:rsid w:val="00A63785"/>
    <w:rsid w:val="00A6378C"/>
    <w:rsid w:val="00A6380C"/>
    <w:rsid w:val="00A63822"/>
    <w:rsid w:val="00A63A91"/>
    <w:rsid w:val="00A63BA9"/>
    <w:rsid w:val="00A63BE4"/>
    <w:rsid w:val="00A63C8B"/>
    <w:rsid w:val="00A63D19"/>
    <w:rsid w:val="00A63D62"/>
    <w:rsid w:val="00A63DF7"/>
    <w:rsid w:val="00A63EC9"/>
    <w:rsid w:val="00A64063"/>
    <w:rsid w:val="00A6410B"/>
    <w:rsid w:val="00A64133"/>
    <w:rsid w:val="00A6437F"/>
    <w:rsid w:val="00A643C0"/>
    <w:rsid w:val="00A643DB"/>
    <w:rsid w:val="00A644AF"/>
    <w:rsid w:val="00A644D3"/>
    <w:rsid w:val="00A644D9"/>
    <w:rsid w:val="00A645EF"/>
    <w:rsid w:val="00A6466F"/>
    <w:rsid w:val="00A64696"/>
    <w:rsid w:val="00A64706"/>
    <w:rsid w:val="00A6499E"/>
    <w:rsid w:val="00A64C3A"/>
    <w:rsid w:val="00A64CA1"/>
    <w:rsid w:val="00A64CB7"/>
    <w:rsid w:val="00A64CD5"/>
    <w:rsid w:val="00A64D75"/>
    <w:rsid w:val="00A64E20"/>
    <w:rsid w:val="00A64E37"/>
    <w:rsid w:val="00A64F4D"/>
    <w:rsid w:val="00A65001"/>
    <w:rsid w:val="00A651ED"/>
    <w:rsid w:val="00A652D6"/>
    <w:rsid w:val="00A652D9"/>
    <w:rsid w:val="00A65564"/>
    <w:rsid w:val="00A65739"/>
    <w:rsid w:val="00A65868"/>
    <w:rsid w:val="00A65A12"/>
    <w:rsid w:val="00A65D9B"/>
    <w:rsid w:val="00A65FA7"/>
    <w:rsid w:val="00A66064"/>
    <w:rsid w:val="00A6615D"/>
    <w:rsid w:val="00A66414"/>
    <w:rsid w:val="00A664EC"/>
    <w:rsid w:val="00A6672C"/>
    <w:rsid w:val="00A66730"/>
    <w:rsid w:val="00A6674A"/>
    <w:rsid w:val="00A6682C"/>
    <w:rsid w:val="00A6685D"/>
    <w:rsid w:val="00A66861"/>
    <w:rsid w:val="00A668C0"/>
    <w:rsid w:val="00A668F4"/>
    <w:rsid w:val="00A66ABD"/>
    <w:rsid w:val="00A66B13"/>
    <w:rsid w:val="00A66D71"/>
    <w:rsid w:val="00A66F7B"/>
    <w:rsid w:val="00A6709B"/>
    <w:rsid w:val="00A67148"/>
    <w:rsid w:val="00A6731C"/>
    <w:rsid w:val="00A6755F"/>
    <w:rsid w:val="00A675CA"/>
    <w:rsid w:val="00A67799"/>
    <w:rsid w:val="00A67908"/>
    <w:rsid w:val="00A67ACE"/>
    <w:rsid w:val="00A67B18"/>
    <w:rsid w:val="00A67CAC"/>
    <w:rsid w:val="00A70045"/>
    <w:rsid w:val="00A70084"/>
    <w:rsid w:val="00A70087"/>
    <w:rsid w:val="00A702B9"/>
    <w:rsid w:val="00A703FA"/>
    <w:rsid w:val="00A70A1A"/>
    <w:rsid w:val="00A70B21"/>
    <w:rsid w:val="00A70CFE"/>
    <w:rsid w:val="00A70E93"/>
    <w:rsid w:val="00A70ED6"/>
    <w:rsid w:val="00A7111C"/>
    <w:rsid w:val="00A71308"/>
    <w:rsid w:val="00A713E8"/>
    <w:rsid w:val="00A71505"/>
    <w:rsid w:val="00A71BEF"/>
    <w:rsid w:val="00A71E01"/>
    <w:rsid w:val="00A71F8F"/>
    <w:rsid w:val="00A72170"/>
    <w:rsid w:val="00A721EF"/>
    <w:rsid w:val="00A721F4"/>
    <w:rsid w:val="00A7232A"/>
    <w:rsid w:val="00A724FD"/>
    <w:rsid w:val="00A725BD"/>
    <w:rsid w:val="00A72641"/>
    <w:rsid w:val="00A72695"/>
    <w:rsid w:val="00A726FF"/>
    <w:rsid w:val="00A72990"/>
    <w:rsid w:val="00A72998"/>
    <w:rsid w:val="00A729FD"/>
    <w:rsid w:val="00A72A05"/>
    <w:rsid w:val="00A72C31"/>
    <w:rsid w:val="00A72E59"/>
    <w:rsid w:val="00A72E92"/>
    <w:rsid w:val="00A72F84"/>
    <w:rsid w:val="00A730A5"/>
    <w:rsid w:val="00A7318B"/>
    <w:rsid w:val="00A731F1"/>
    <w:rsid w:val="00A73357"/>
    <w:rsid w:val="00A733D5"/>
    <w:rsid w:val="00A73503"/>
    <w:rsid w:val="00A73504"/>
    <w:rsid w:val="00A735F0"/>
    <w:rsid w:val="00A737F6"/>
    <w:rsid w:val="00A738E8"/>
    <w:rsid w:val="00A738F1"/>
    <w:rsid w:val="00A7399C"/>
    <w:rsid w:val="00A73B53"/>
    <w:rsid w:val="00A73C33"/>
    <w:rsid w:val="00A73D09"/>
    <w:rsid w:val="00A73D71"/>
    <w:rsid w:val="00A73DBA"/>
    <w:rsid w:val="00A73F79"/>
    <w:rsid w:val="00A73F85"/>
    <w:rsid w:val="00A740CA"/>
    <w:rsid w:val="00A7413A"/>
    <w:rsid w:val="00A74198"/>
    <w:rsid w:val="00A7422F"/>
    <w:rsid w:val="00A7427C"/>
    <w:rsid w:val="00A7437C"/>
    <w:rsid w:val="00A74382"/>
    <w:rsid w:val="00A74590"/>
    <w:rsid w:val="00A746E7"/>
    <w:rsid w:val="00A7470D"/>
    <w:rsid w:val="00A74802"/>
    <w:rsid w:val="00A748A2"/>
    <w:rsid w:val="00A749A7"/>
    <w:rsid w:val="00A74B8D"/>
    <w:rsid w:val="00A74BE5"/>
    <w:rsid w:val="00A74BF0"/>
    <w:rsid w:val="00A74D07"/>
    <w:rsid w:val="00A74FEF"/>
    <w:rsid w:val="00A751BB"/>
    <w:rsid w:val="00A751ED"/>
    <w:rsid w:val="00A7549C"/>
    <w:rsid w:val="00A75987"/>
    <w:rsid w:val="00A75A41"/>
    <w:rsid w:val="00A75BC7"/>
    <w:rsid w:val="00A75CF3"/>
    <w:rsid w:val="00A75EFB"/>
    <w:rsid w:val="00A75FE2"/>
    <w:rsid w:val="00A76052"/>
    <w:rsid w:val="00A761C7"/>
    <w:rsid w:val="00A7625B"/>
    <w:rsid w:val="00A762EF"/>
    <w:rsid w:val="00A76328"/>
    <w:rsid w:val="00A764B0"/>
    <w:rsid w:val="00A765A3"/>
    <w:rsid w:val="00A76636"/>
    <w:rsid w:val="00A76639"/>
    <w:rsid w:val="00A76659"/>
    <w:rsid w:val="00A767B5"/>
    <w:rsid w:val="00A76A02"/>
    <w:rsid w:val="00A76B74"/>
    <w:rsid w:val="00A76BE1"/>
    <w:rsid w:val="00A76CD0"/>
    <w:rsid w:val="00A76D1B"/>
    <w:rsid w:val="00A76DA4"/>
    <w:rsid w:val="00A77056"/>
    <w:rsid w:val="00A771D7"/>
    <w:rsid w:val="00A7748A"/>
    <w:rsid w:val="00A77527"/>
    <w:rsid w:val="00A77530"/>
    <w:rsid w:val="00A77802"/>
    <w:rsid w:val="00A77817"/>
    <w:rsid w:val="00A77C05"/>
    <w:rsid w:val="00A77C39"/>
    <w:rsid w:val="00A77E61"/>
    <w:rsid w:val="00A77F40"/>
    <w:rsid w:val="00A77F7D"/>
    <w:rsid w:val="00A80079"/>
    <w:rsid w:val="00A80230"/>
    <w:rsid w:val="00A80274"/>
    <w:rsid w:val="00A80282"/>
    <w:rsid w:val="00A80289"/>
    <w:rsid w:val="00A803D9"/>
    <w:rsid w:val="00A80471"/>
    <w:rsid w:val="00A804AF"/>
    <w:rsid w:val="00A8050B"/>
    <w:rsid w:val="00A8051F"/>
    <w:rsid w:val="00A807A8"/>
    <w:rsid w:val="00A808FB"/>
    <w:rsid w:val="00A809C9"/>
    <w:rsid w:val="00A80AED"/>
    <w:rsid w:val="00A80E92"/>
    <w:rsid w:val="00A80F93"/>
    <w:rsid w:val="00A80FAE"/>
    <w:rsid w:val="00A80FC8"/>
    <w:rsid w:val="00A8102B"/>
    <w:rsid w:val="00A8102F"/>
    <w:rsid w:val="00A81074"/>
    <w:rsid w:val="00A815FF"/>
    <w:rsid w:val="00A816E6"/>
    <w:rsid w:val="00A816EF"/>
    <w:rsid w:val="00A81890"/>
    <w:rsid w:val="00A81A29"/>
    <w:rsid w:val="00A81AAE"/>
    <w:rsid w:val="00A81AF7"/>
    <w:rsid w:val="00A81B2A"/>
    <w:rsid w:val="00A81E71"/>
    <w:rsid w:val="00A81F12"/>
    <w:rsid w:val="00A82057"/>
    <w:rsid w:val="00A82097"/>
    <w:rsid w:val="00A82194"/>
    <w:rsid w:val="00A82364"/>
    <w:rsid w:val="00A82441"/>
    <w:rsid w:val="00A827AD"/>
    <w:rsid w:val="00A82896"/>
    <w:rsid w:val="00A82990"/>
    <w:rsid w:val="00A82A8F"/>
    <w:rsid w:val="00A82B07"/>
    <w:rsid w:val="00A82B1F"/>
    <w:rsid w:val="00A82C02"/>
    <w:rsid w:val="00A82C04"/>
    <w:rsid w:val="00A834CF"/>
    <w:rsid w:val="00A836F4"/>
    <w:rsid w:val="00A83722"/>
    <w:rsid w:val="00A83726"/>
    <w:rsid w:val="00A8376F"/>
    <w:rsid w:val="00A83902"/>
    <w:rsid w:val="00A8395A"/>
    <w:rsid w:val="00A83BEE"/>
    <w:rsid w:val="00A83C79"/>
    <w:rsid w:val="00A83E10"/>
    <w:rsid w:val="00A8409D"/>
    <w:rsid w:val="00A841B3"/>
    <w:rsid w:val="00A84791"/>
    <w:rsid w:val="00A84B81"/>
    <w:rsid w:val="00A84BF5"/>
    <w:rsid w:val="00A84CBA"/>
    <w:rsid w:val="00A84FD2"/>
    <w:rsid w:val="00A850F7"/>
    <w:rsid w:val="00A85191"/>
    <w:rsid w:val="00A85598"/>
    <w:rsid w:val="00A8592D"/>
    <w:rsid w:val="00A859ED"/>
    <w:rsid w:val="00A85ABA"/>
    <w:rsid w:val="00A85C62"/>
    <w:rsid w:val="00A85DE6"/>
    <w:rsid w:val="00A85E44"/>
    <w:rsid w:val="00A85F41"/>
    <w:rsid w:val="00A85F42"/>
    <w:rsid w:val="00A85F65"/>
    <w:rsid w:val="00A85F91"/>
    <w:rsid w:val="00A86080"/>
    <w:rsid w:val="00A860D2"/>
    <w:rsid w:val="00A861AC"/>
    <w:rsid w:val="00A8649D"/>
    <w:rsid w:val="00A864AE"/>
    <w:rsid w:val="00A8661A"/>
    <w:rsid w:val="00A86724"/>
    <w:rsid w:val="00A8688D"/>
    <w:rsid w:val="00A86BAB"/>
    <w:rsid w:val="00A86BED"/>
    <w:rsid w:val="00A86C65"/>
    <w:rsid w:val="00A86F1D"/>
    <w:rsid w:val="00A872B5"/>
    <w:rsid w:val="00A87464"/>
    <w:rsid w:val="00A8753B"/>
    <w:rsid w:val="00A87546"/>
    <w:rsid w:val="00A8775C"/>
    <w:rsid w:val="00A87971"/>
    <w:rsid w:val="00A87A71"/>
    <w:rsid w:val="00A87B8E"/>
    <w:rsid w:val="00A87C6F"/>
    <w:rsid w:val="00A87CB6"/>
    <w:rsid w:val="00A87CBF"/>
    <w:rsid w:val="00A87D8E"/>
    <w:rsid w:val="00A87F0F"/>
    <w:rsid w:val="00A90174"/>
    <w:rsid w:val="00A90184"/>
    <w:rsid w:val="00A9020D"/>
    <w:rsid w:val="00A903F8"/>
    <w:rsid w:val="00A904C0"/>
    <w:rsid w:val="00A90694"/>
    <w:rsid w:val="00A9088F"/>
    <w:rsid w:val="00A9099C"/>
    <w:rsid w:val="00A90AE0"/>
    <w:rsid w:val="00A90D66"/>
    <w:rsid w:val="00A90D7F"/>
    <w:rsid w:val="00A90DC6"/>
    <w:rsid w:val="00A90E2E"/>
    <w:rsid w:val="00A90ED7"/>
    <w:rsid w:val="00A91085"/>
    <w:rsid w:val="00A912FE"/>
    <w:rsid w:val="00A91541"/>
    <w:rsid w:val="00A9178E"/>
    <w:rsid w:val="00A9193E"/>
    <w:rsid w:val="00A91A5F"/>
    <w:rsid w:val="00A91AB5"/>
    <w:rsid w:val="00A91CBB"/>
    <w:rsid w:val="00A91D1E"/>
    <w:rsid w:val="00A91DCC"/>
    <w:rsid w:val="00A91E9A"/>
    <w:rsid w:val="00A91FEA"/>
    <w:rsid w:val="00A92022"/>
    <w:rsid w:val="00A92028"/>
    <w:rsid w:val="00A92029"/>
    <w:rsid w:val="00A921F5"/>
    <w:rsid w:val="00A92366"/>
    <w:rsid w:val="00A923A9"/>
    <w:rsid w:val="00A923C3"/>
    <w:rsid w:val="00A923FD"/>
    <w:rsid w:val="00A925EC"/>
    <w:rsid w:val="00A927BB"/>
    <w:rsid w:val="00A92DC3"/>
    <w:rsid w:val="00A92E39"/>
    <w:rsid w:val="00A92E43"/>
    <w:rsid w:val="00A92F42"/>
    <w:rsid w:val="00A92FE6"/>
    <w:rsid w:val="00A93071"/>
    <w:rsid w:val="00A9323D"/>
    <w:rsid w:val="00A93281"/>
    <w:rsid w:val="00A9332D"/>
    <w:rsid w:val="00A9342F"/>
    <w:rsid w:val="00A934CF"/>
    <w:rsid w:val="00A93527"/>
    <w:rsid w:val="00A9367D"/>
    <w:rsid w:val="00A937F9"/>
    <w:rsid w:val="00A93873"/>
    <w:rsid w:val="00A93942"/>
    <w:rsid w:val="00A93957"/>
    <w:rsid w:val="00A9398F"/>
    <w:rsid w:val="00A93A1C"/>
    <w:rsid w:val="00A93A1D"/>
    <w:rsid w:val="00A93A42"/>
    <w:rsid w:val="00A93B5C"/>
    <w:rsid w:val="00A93BC2"/>
    <w:rsid w:val="00A93E69"/>
    <w:rsid w:val="00A9412C"/>
    <w:rsid w:val="00A941AB"/>
    <w:rsid w:val="00A941DA"/>
    <w:rsid w:val="00A942B2"/>
    <w:rsid w:val="00A94346"/>
    <w:rsid w:val="00A94518"/>
    <w:rsid w:val="00A945DF"/>
    <w:rsid w:val="00A9493B"/>
    <w:rsid w:val="00A94967"/>
    <w:rsid w:val="00A94975"/>
    <w:rsid w:val="00A94A61"/>
    <w:rsid w:val="00A94A7F"/>
    <w:rsid w:val="00A94E23"/>
    <w:rsid w:val="00A94EBB"/>
    <w:rsid w:val="00A94F2A"/>
    <w:rsid w:val="00A94FBC"/>
    <w:rsid w:val="00A951BB"/>
    <w:rsid w:val="00A9521E"/>
    <w:rsid w:val="00A95291"/>
    <w:rsid w:val="00A95460"/>
    <w:rsid w:val="00A95812"/>
    <w:rsid w:val="00A95882"/>
    <w:rsid w:val="00A95908"/>
    <w:rsid w:val="00A959DF"/>
    <w:rsid w:val="00A959FF"/>
    <w:rsid w:val="00A95A3F"/>
    <w:rsid w:val="00A95B32"/>
    <w:rsid w:val="00A95BB1"/>
    <w:rsid w:val="00A95C10"/>
    <w:rsid w:val="00A95CD3"/>
    <w:rsid w:val="00A95D5F"/>
    <w:rsid w:val="00A95E0E"/>
    <w:rsid w:val="00A95F98"/>
    <w:rsid w:val="00A9607E"/>
    <w:rsid w:val="00A961F8"/>
    <w:rsid w:val="00A96213"/>
    <w:rsid w:val="00A9625C"/>
    <w:rsid w:val="00A9634D"/>
    <w:rsid w:val="00A96556"/>
    <w:rsid w:val="00A96636"/>
    <w:rsid w:val="00A96685"/>
    <w:rsid w:val="00A96738"/>
    <w:rsid w:val="00A967FE"/>
    <w:rsid w:val="00A968FA"/>
    <w:rsid w:val="00A969DC"/>
    <w:rsid w:val="00A96A64"/>
    <w:rsid w:val="00A96BEE"/>
    <w:rsid w:val="00A96DFE"/>
    <w:rsid w:val="00A96E34"/>
    <w:rsid w:val="00A96E92"/>
    <w:rsid w:val="00A96F00"/>
    <w:rsid w:val="00A96F09"/>
    <w:rsid w:val="00A96FDF"/>
    <w:rsid w:val="00A97097"/>
    <w:rsid w:val="00A970AF"/>
    <w:rsid w:val="00A9729D"/>
    <w:rsid w:val="00A9735A"/>
    <w:rsid w:val="00A973CB"/>
    <w:rsid w:val="00A974BE"/>
    <w:rsid w:val="00A97585"/>
    <w:rsid w:val="00A975C9"/>
    <w:rsid w:val="00A97640"/>
    <w:rsid w:val="00A97724"/>
    <w:rsid w:val="00A97C88"/>
    <w:rsid w:val="00A97CE4"/>
    <w:rsid w:val="00A97CF6"/>
    <w:rsid w:val="00A97D11"/>
    <w:rsid w:val="00A97D7D"/>
    <w:rsid w:val="00A97DEE"/>
    <w:rsid w:val="00A97EE5"/>
    <w:rsid w:val="00A97F14"/>
    <w:rsid w:val="00AA019F"/>
    <w:rsid w:val="00AA0285"/>
    <w:rsid w:val="00AA0395"/>
    <w:rsid w:val="00AA06B5"/>
    <w:rsid w:val="00AA0705"/>
    <w:rsid w:val="00AA074D"/>
    <w:rsid w:val="00AA07DC"/>
    <w:rsid w:val="00AA08F4"/>
    <w:rsid w:val="00AA091D"/>
    <w:rsid w:val="00AA0981"/>
    <w:rsid w:val="00AA099D"/>
    <w:rsid w:val="00AA0A6B"/>
    <w:rsid w:val="00AA0C84"/>
    <w:rsid w:val="00AA0CBD"/>
    <w:rsid w:val="00AA0F1E"/>
    <w:rsid w:val="00AA0F51"/>
    <w:rsid w:val="00AA108B"/>
    <w:rsid w:val="00AA10E8"/>
    <w:rsid w:val="00AA146E"/>
    <w:rsid w:val="00AA14DF"/>
    <w:rsid w:val="00AA14E0"/>
    <w:rsid w:val="00AA1832"/>
    <w:rsid w:val="00AA1943"/>
    <w:rsid w:val="00AA195F"/>
    <w:rsid w:val="00AA199F"/>
    <w:rsid w:val="00AA19DC"/>
    <w:rsid w:val="00AA19E7"/>
    <w:rsid w:val="00AA1B3D"/>
    <w:rsid w:val="00AA1BAD"/>
    <w:rsid w:val="00AA1D16"/>
    <w:rsid w:val="00AA1D57"/>
    <w:rsid w:val="00AA1FB9"/>
    <w:rsid w:val="00AA1FEF"/>
    <w:rsid w:val="00AA2379"/>
    <w:rsid w:val="00AA237C"/>
    <w:rsid w:val="00AA246B"/>
    <w:rsid w:val="00AA25D5"/>
    <w:rsid w:val="00AA25FB"/>
    <w:rsid w:val="00AA261F"/>
    <w:rsid w:val="00AA2928"/>
    <w:rsid w:val="00AA2A5A"/>
    <w:rsid w:val="00AA2AC1"/>
    <w:rsid w:val="00AA2AE2"/>
    <w:rsid w:val="00AA2AE9"/>
    <w:rsid w:val="00AA2B96"/>
    <w:rsid w:val="00AA2DE0"/>
    <w:rsid w:val="00AA2E01"/>
    <w:rsid w:val="00AA2F73"/>
    <w:rsid w:val="00AA3017"/>
    <w:rsid w:val="00AA30CA"/>
    <w:rsid w:val="00AA3266"/>
    <w:rsid w:val="00AA348D"/>
    <w:rsid w:val="00AA363D"/>
    <w:rsid w:val="00AA3696"/>
    <w:rsid w:val="00AA3979"/>
    <w:rsid w:val="00AA3BF9"/>
    <w:rsid w:val="00AA3D68"/>
    <w:rsid w:val="00AA3E5A"/>
    <w:rsid w:val="00AA3E8F"/>
    <w:rsid w:val="00AA401E"/>
    <w:rsid w:val="00AA41A1"/>
    <w:rsid w:val="00AA43F1"/>
    <w:rsid w:val="00AA4440"/>
    <w:rsid w:val="00AA4513"/>
    <w:rsid w:val="00AA452F"/>
    <w:rsid w:val="00AA4698"/>
    <w:rsid w:val="00AA4726"/>
    <w:rsid w:val="00AA488C"/>
    <w:rsid w:val="00AA49BF"/>
    <w:rsid w:val="00AA4B6C"/>
    <w:rsid w:val="00AA4CFC"/>
    <w:rsid w:val="00AA4E59"/>
    <w:rsid w:val="00AA5048"/>
    <w:rsid w:val="00AA5077"/>
    <w:rsid w:val="00AA5083"/>
    <w:rsid w:val="00AA5409"/>
    <w:rsid w:val="00AA54DC"/>
    <w:rsid w:val="00AA5699"/>
    <w:rsid w:val="00AA574C"/>
    <w:rsid w:val="00AA5AA8"/>
    <w:rsid w:val="00AA5AAD"/>
    <w:rsid w:val="00AA5B6A"/>
    <w:rsid w:val="00AA5C68"/>
    <w:rsid w:val="00AA5D68"/>
    <w:rsid w:val="00AA5DD0"/>
    <w:rsid w:val="00AA5E12"/>
    <w:rsid w:val="00AA5E8E"/>
    <w:rsid w:val="00AA5F12"/>
    <w:rsid w:val="00AA5F5E"/>
    <w:rsid w:val="00AA5FF8"/>
    <w:rsid w:val="00AA608A"/>
    <w:rsid w:val="00AA626B"/>
    <w:rsid w:val="00AA629D"/>
    <w:rsid w:val="00AA661F"/>
    <w:rsid w:val="00AA69E1"/>
    <w:rsid w:val="00AA6AA3"/>
    <w:rsid w:val="00AA6BF6"/>
    <w:rsid w:val="00AA6C21"/>
    <w:rsid w:val="00AA6C88"/>
    <w:rsid w:val="00AA6CEF"/>
    <w:rsid w:val="00AA6DE2"/>
    <w:rsid w:val="00AA6E91"/>
    <w:rsid w:val="00AA703E"/>
    <w:rsid w:val="00AA708A"/>
    <w:rsid w:val="00AA7185"/>
    <w:rsid w:val="00AA71C4"/>
    <w:rsid w:val="00AA7301"/>
    <w:rsid w:val="00AA733A"/>
    <w:rsid w:val="00AA7467"/>
    <w:rsid w:val="00AA7516"/>
    <w:rsid w:val="00AA761D"/>
    <w:rsid w:val="00AA776A"/>
    <w:rsid w:val="00AA776F"/>
    <w:rsid w:val="00AA77FA"/>
    <w:rsid w:val="00AA797F"/>
    <w:rsid w:val="00AA79BD"/>
    <w:rsid w:val="00AA7ADB"/>
    <w:rsid w:val="00AA7C8C"/>
    <w:rsid w:val="00AA7D68"/>
    <w:rsid w:val="00AA7DD7"/>
    <w:rsid w:val="00AA7EA6"/>
    <w:rsid w:val="00AB00C4"/>
    <w:rsid w:val="00AB00E3"/>
    <w:rsid w:val="00AB0338"/>
    <w:rsid w:val="00AB0452"/>
    <w:rsid w:val="00AB0488"/>
    <w:rsid w:val="00AB05FC"/>
    <w:rsid w:val="00AB0694"/>
    <w:rsid w:val="00AB06A2"/>
    <w:rsid w:val="00AB0704"/>
    <w:rsid w:val="00AB0727"/>
    <w:rsid w:val="00AB0738"/>
    <w:rsid w:val="00AB0985"/>
    <w:rsid w:val="00AB0A4D"/>
    <w:rsid w:val="00AB0C65"/>
    <w:rsid w:val="00AB0D03"/>
    <w:rsid w:val="00AB0D7A"/>
    <w:rsid w:val="00AB0DAA"/>
    <w:rsid w:val="00AB10EE"/>
    <w:rsid w:val="00AB1360"/>
    <w:rsid w:val="00AB154C"/>
    <w:rsid w:val="00AB16D3"/>
    <w:rsid w:val="00AB18ED"/>
    <w:rsid w:val="00AB199C"/>
    <w:rsid w:val="00AB1A81"/>
    <w:rsid w:val="00AB1B5C"/>
    <w:rsid w:val="00AB1B9B"/>
    <w:rsid w:val="00AB1BF6"/>
    <w:rsid w:val="00AB1CD5"/>
    <w:rsid w:val="00AB1D73"/>
    <w:rsid w:val="00AB20E4"/>
    <w:rsid w:val="00AB214D"/>
    <w:rsid w:val="00AB2195"/>
    <w:rsid w:val="00AB23BF"/>
    <w:rsid w:val="00AB23ED"/>
    <w:rsid w:val="00AB251F"/>
    <w:rsid w:val="00AB254D"/>
    <w:rsid w:val="00AB25B8"/>
    <w:rsid w:val="00AB2735"/>
    <w:rsid w:val="00AB2745"/>
    <w:rsid w:val="00AB28D6"/>
    <w:rsid w:val="00AB2909"/>
    <w:rsid w:val="00AB2C5D"/>
    <w:rsid w:val="00AB2CA8"/>
    <w:rsid w:val="00AB2CC7"/>
    <w:rsid w:val="00AB2D5C"/>
    <w:rsid w:val="00AB2D8C"/>
    <w:rsid w:val="00AB2D9A"/>
    <w:rsid w:val="00AB2EBB"/>
    <w:rsid w:val="00AB2F5E"/>
    <w:rsid w:val="00AB33A5"/>
    <w:rsid w:val="00AB347D"/>
    <w:rsid w:val="00AB348D"/>
    <w:rsid w:val="00AB3711"/>
    <w:rsid w:val="00AB373E"/>
    <w:rsid w:val="00AB3970"/>
    <w:rsid w:val="00AB3A8A"/>
    <w:rsid w:val="00AB3C95"/>
    <w:rsid w:val="00AB3CBB"/>
    <w:rsid w:val="00AB428A"/>
    <w:rsid w:val="00AB4467"/>
    <w:rsid w:val="00AB464D"/>
    <w:rsid w:val="00AB48C5"/>
    <w:rsid w:val="00AB4965"/>
    <w:rsid w:val="00AB4B2D"/>
    <w:rsid w:val="00AB4BA4"/>
    <w:rsid w:val="00AB4C8F"/>
    <w:rsid w:val="00AB4CBA"/>
    <w:rsid w:val="00AB4F40"/>
    <w:rsid w:val="00AB506C"/>
    <w:rsid w:val="00AB51BF"/>
    <w:rsid w:val="00AB55CE"/>
    <w:rsid w:val="00AB5746"/>
    <w:rsid w:val="00AB57E4"/>
    <w:rsid w:val="00AB596C"/>
    <w:rsid w:val="00AB59EA"/>
    <w:rsid w:val="00AB5AA9"/>
    <w:rsid w:val="00AB5CD6"/>
    <w:rsid w:val="00AB5D09"/>
    <w:rsid w:val="00AB625A"/>
    <w:rsid w:val="00AB64A6"/>
    <w:rsid w:val="00AB662A"/>
    <w:rsid w:val="00AB6659"/>
    <w:rsid w:val="00AB69C9"/>
    <w:rsid w:val="00AB6CA7"/>
    <w:rsid w:val="00AB6D90"/>
    <w:rsid w:val="00AB6E62"/>
    <w:rsid w:val="00AB73A0"/>
    <w:rsid w:val="00AB73CF"/>
    <w:rsid w:val="00AB7734"/>
    <w:rsid w:val="00AB78D9"/>
    <w:rsid w:val="00AB79BA"/>
    <w:rsid w:val="00AB7B2B"/>
    <w:rsid w:val="00AC0033"/>
    <w:rsid w:val="00AC02CB"/>
    <w:rsid w:val="00AC04F0"/>
    <w:rsid w:val="00AC09D3"/>
    <w:rsid w:val="00AC0D1E"/>
    <w:rsid w:val="00AC0D30"/>
    <w:rsid w:val="00AC0F97"/>
    <w:rsid w:val="00AC0FF2"/>
    <w:rsid w:val="00AC10B5"/>
    <w:rsid w:val="00AC1134"/>
    <w:rsid w:val="00AC11FD"/>
    <w:rsid w:val="00AC124B"/>
    <w:rsid w:val="00AC1348"/>
    <w:rsid w:val="00AC175B"/>
    <w:rsid w:val="00AC1BD7"/>
    <w:rsid w:val="00AC1C60"/>
    <w:rsid w:val="00AC1CB7"/>
    <w:rsid w:val="00AC1DD4"/>
    <w:rsid w:val="00AC1F0F"/>
    <w:rsid w:val="00AC1F5D"/>
    <w:rsid w:val="00AC1F7C"/>
    <w:rsid w:val="00AC1FB4"/>
    <w:rsid w:val="00AC20F3"/>
    <w:rsid w:val="00AC240C"/>
    <w:rsid w:val="00AC257D"/>
    <w:rsid w:val="00AC26BA"/>
    <w:rsid w:val="00AC26F9"/>
    <w:rsid w:val="00AC27CE"/>
    <w:rsid w:val="00AC27F6"/>
    <w:rsid w:val="00AC2838"/>
    <w:rsid w:val="00AC28BD"/>
    <w:rsid w:val="00AC297A"/>
    <w:rsid w:val="00AC2D5E"/>
    <w:rsid w:val="00AC2DD8"/>
    <w:rsid w:val="00AC2F23"/>
    <w:rsid w:val="00AC2F53"/>
    <w:rsid w:val="00AC2FB2"/>
    <w:rsid w:val="00AC2FDD"/>
    <w:rsid w:val="00AC305B"/>
    <w:rsid w:val="00AC3588"/>
    <w:rsid w:val="00AC35EF"/>
    <w:rsid w:val="00AC3C83"/>
    <w:rsid w:val="00AC3DA1"/>
    <w:rsid w:val="00AC3E95"/>
    <w:rsid w:val="00AC3F0E"/>
    <w:rsid w:val="00AC40F1"/>
    <w:rsid w:val="00AC41C0"/>
    <w:rsid w:val="00AC4347"/>
    <w:rsid w:val="00AC437D"/>
    <w:rsid w:val="00AC444C"/>
    <w:rsid w:val="00AC4471"/>
    <w:rsid w:val="00AC4566"/>
    <w:rsid w:val="00AC45EF"/>
    <w:rsid w:val="00AC4753"/>
    <w:rsid w:val="00AC49EB"/>
    <w:rsid w:val="00AC4A59"/>
    <w:rsid w:val="00AC4AD1"/>
    <w:rsid w:val="00AC4D20"/>
    <w:rsid w:val="00AC4DD5"/>
    <w:rsid w:val="00AC4E2A"/>
    <w:rsid w:val="00AC4E6A"/>
    <w:rsid w:val="00AC5284"/>
    <w:rsid w:val="00AC529D"/>
    <w:rsid w:val="00AC54C6"/>
    <w:rsid w:val="00AC5555"/>
    <w:rsid w:val="00AC56CD"/>
    <w:rsid w:val="00AC5815"/>
    <w:rsid w:val="00AC5CE6"/>
    <w:rsid w:val="00AC5D7E"/>
    <w:rsid w:val="00AC6128"/>
    <w:rsid w:val="00AC6165"/>
    <w:rsid w:val="00AC616B"/>
    <w:rsid w:val="00AC61BE"/>
    <w:rsid w:val="00AC63CE"/>
    <w:rsid w:val="00AC642C"/>
    <w:rsid w:val="00AC65D8"/>
    <w:rsid w:val="00AC681E"/>
    <w:rsid w:val="00AC683F"/>
    <w:rsid w:val="00AC68F0"/>
    <w:rsid w:val="00AC6E05"/>
    <w:rsid w:val="00AC6ECF"/>
    <w:rsid w:val="00AC6FC5"/>
    <w:rsid w:val="00AC6FEE"/>
    <w:rsid w:val="00AC7003"/>
    <w:rsid w:val="00AC700E"/>
    <w:rsid w:val="00AC70FC"/>
    <w:rsid w:val="00AC72B4"/>
    <w:rsid w:val="00AC761F"/>
    <w:rsid w:val="00AC7B66"/>
    <w:rsid w:val="00AC7E54"/>
    <w:rsid w:val="00AC7EC9"/>
    <w:rsid w:val="00AD0016"/>
    <w:rsid w:val="00AD0083"/>
    <w:rsid w:val="00AD00A1"/>
    <w:rsid w:val="00AD020F"/>
    <w:rsid w:val="00AD0251"/>
    <w:rsid w:val="00AD02F2"/>
    <w:rsid w:val="00AD04E8"/>
    <w:rsid w:val="00AD0587"/>
    <w:rsid w:val="00AD0614"/>
    <w:rsid w:val="00AD079D"/>
    <w:rsid w:val="00AD08D4"/>
    <w:rsid w:val="00AD09BE"/>
    <w:rsid w:val="00AD09E0"/>
    <w:rsid w:val="00AD0B3C"/>
    <w:rsid w:val="00AD0ED8"/>
    <w:rsid w:val="00AD10D0"/>
    <w:rsid w:val="00AD1151"/>
    <w:rsid w:val="00AD116D"/>
    <w:rsid w:val="00AD1377"/>
    <w:rsid w:val="00AD15FF"/>
    <w:rsid w:val="00AD16F9"/>
    <w:rsid w:val="00AD182D"/>
    <w:rsid w:val="00AD1987"/>
    <w:rsid w:val="00AD1BCD"/>
    <w:rsid w:val="00AD1C6D"/>
    <w:rsid w:val="00AD1CF0"/>
    <w:rsid w:val="00AD1E4B"/>
    <w:rsid w:val="00AD1F1D"/>
    <w:rsid w:val="00AD220A"/>
    <w:rsid w:val="00AD220E"/>
    <w:rsid w:val="00AD22A7"/>
    <w:rsid w:val="00AD2377"/>
    <w:rsid w:val="00AD23C6"/>
    <w:rsid w:val="00AD2691"/>
    <w:rsid w:val="00AD271C"/>
    <w:rsid w:val="00AD2CFE"/>
    <w:rsid w:val="00AD2DE3"/>
    <w:rsid w:val="00AD2DEF"/>
    <w:rsid w:val="00AD2DF2"/>
    <w:rsid w:val="00AD2F63"/>
    <w:rsid w:val="00AD2FAD"/>
    <w:rsid w:val="00AD31BE"/>
    <w:rsid w:val="00AD3552"/>
    <w:rsid w:val="00AD3561"/>
    <w:rsid w:val="00AD3BF4"/>
    <w:rsid w:val="00AD3E35"/>
    <w:rsid w:val="00AD3F34"/>
    <w:rsid w:val="00AD3FB6"/>
    <w:rsid w:val="00AD408E"/>
    <w:rsid w:val="00AD40DC"/>
    <w:rsid w:val="00AD41A8"/>
    <w:rsid w:val="00AD41B9"/>
    <w:rsid w:val="00AD4235"/>
    <w:rsid w:val="00AD44F5"/>
    <w:rsid w:val="00AD457B"/>
    <w:rsid w:val="00AD45F2"/>
    <w:rsid w:val="00AD47AF"/>
    <w:rsid w:val="00AD4819"/>
    <w:rsid w:val="00AD494E"/>
    <w:rsid w:val="00AD4972"/>
    <w:rsid w:val="00AD4C56"/>
    <w:rsid w:val="00AD4D88"/>
    <w:rsid w:val="00AD4D9B"/>
    <w:rsid w:val="00AD4E32"/>
    <w:rsid w:val="00AD4F1D"/>
    <w:rsid w:val="00AD551A"/>
    <w:rsid w:val="00AD55CA"/>
    <w:rsid w:val="00AD55D7"/>
    <w:rsid w:val="00AD56DD"/>
    <w:rsid w:val="00AD59AF"/>
    <w:rsid w:val="00AD5BAB"/>
    <w:rsid w:val="00AD5C7F"/>
    <w:rsid w:val="00AD5DBA"/>
    <w:rsid w:val="00AD6104"/>
    <w:rsid w:val="00AD61EC"/>
    <w:rsid w:val="00AD629D"/>
    <w:rsid w:val="00AD63C6"/>
    <w:rsid w:val="00AD6413"/>
    <w:rsid w:val="00AD64F8"/>
    <w:rsid w:val="00AD651B"/>
    <w:rsid w:val="00AD6683"/>
    <w:rsid w:val="00AD6CCD"/>
    <w:rsid w:val="00AD6EED"/>
    <w:rsid w:val="00AD6F0F"/>
    <w:rsid w:val="00AD6F73"/>
    <w:rsid w:val="00AD6F86"/>
    <w:rsid w:val="00AD6FF1"/>
    <w:rsid w:val="00AD716B"/>
    <w:rsid w:val="00AD71CE"/>
    <w:rsid w:val="00AD742F"/>
    <w:rsid w:val="00AD7447"/>
    <w:rsid w:val="00AD747C"/>
    <w:rsid w:val="00AD7695"/>
    <w:rsid w:val="00AD7756"/>
    <w:rsid w:val="00AD77C7"/>
    <w:rsid w:val="00AD7905"/>
    <w:rsid w:val="00AD7A02"/>
    <w:rsid w:val="00AD7A0B"/>
    <w:rsid w:val="00AD7A14"/>
    <w:rsid w:val="00AD7B16"/>
    <w:rsid w:val="00AD7C40"/>
    <w:rsid w:val="00AD7D1A"/>
    <w:rsid w:val="00AD7DA3"/>
    <w:rsid w:val="00AD7DF4"/>
    <w:rsid w:val="00AD7EBB"/>
    <w:rsid w:val="00AE0072"/>
    <w:rsid w:val="00AE03D5"/>
    <w:rsid w:val="00AE0559"/>
    <w:rsid w:val="00AE062F"/>
    <w:rsid w:val="00AE0739"/>
    <w:rsid w:val="00AE0766"/>
    <w:rsid w:val="00AE0892"/>
    <w:rsid w:val="00AE0976"/>
    <w:rsid w:val="00AE0A95"/>
    <w:rsid w:val="00AE0BCB"/>
    <w:rsid w:val="00AE0C2D"/>
    <w:rsid w:val="00AE0C4C"/>
    <w:rsid w:val="00AE0C74"/>
    <w:rsid w:val="00AE0D46"/>
    <w:rsid w:val="00AE0F7D"/>
    <w:rsid w:val="00AE10B8"/>
    <w:rsid w:val="00AE10D1"/>
    <w:rsid w:val="00AE131E"/>
    <w:rsid w:val="00AE1464"/>
    <w:rsid w:val="00AE161A"/>
    <w:rsid w:val="00AE1A61"/>
    <w:rsid w:val="00AE1AE4"/>
    <w:rsid w:val="00AE1BA3"/>
    <w:rsid w:val="00AE1D76"/>
    <w:rsid w:val="00AE1D99"/>
    <w:rsid w:val="00AE1EC1"/>
    <w:rsid w:val="00AE1F4A"/>
    <w:rsid w:val="00AE1FB7"/>
    <w:rsid w:val="00AE21FE"/>
    <w:rsid w:val="00AE22DC"/>
    <w:rsid w:val="00AE2353"/>
    <w:rsid w:val="00AE2377"/>
    <w:rsid w:val="00AE277A"/>
    <w:rsid w:val="00AE2789"/>
    <w:rsid w:val="00AE2794"/>
    <w:rsid w:val="00AE28BF"/>
    <w:rsid w:val="00AE29B6"/>
    <w:rsid w:val="00AE2A61"/>
    <w:rsid w:val="00AE2BC5"/>
    <w:rsid w:val="00AE2C30"/>
    <w:rsid w:val="00AE2D58"/>
    <w:rsid w:val="00AE2FA5"/>
    <w:rsid w:val="00AE3137"/>
    <w:rsid w:val="00AE31B5"/>
    <w:rsid w:val="00AE323E"/>
    <w:rsid w:val="00AE3383"/>
    <w:rsid w:val="00AE33EB"/>
    <w:rsid w:val="00AE34C3"/>
    <w:rsid w:val="00AE3514"/>
    <w:rsid w:val="00AE35E1"/>
    <w:rsid w:val="00AE3665"/>
    <w:rsid w:val="00AE3828"/>
    <w:rsid w:val="00AE3865"/>
    <w:rsid w:val="00AE3898"/>
    <w:rsid w:val="00AE396C"/>
    <w:rsid w:val="00AE3A04"/>
    <w:rsid w:val="00AE3A67"/>
    <w:rsid w:val="00AE3B2D"/>
    <w:rsid w:val="00AE3B8A"/>
    <w:rsid w:val="00AE3F25"/>
    <w:rsid w:val="00AE3F3E"/>
    <w:rsid w:val="00AE3FB8"/>
    <w:rsid w:val="00AE3FC6"/>
    <w:rsid w:val="00AE40A1"/>
    <w:rsid w:val="00AE4359"/>
    <w:rsid w:val="00AE4494"/>
    <w:rsid w:val="00AE44FE"/>
    <w:rsid w:val="00AE4543"/>
    <w:rsid w:val="00AE457C"/>
    <w:rsid w:val="00AE45C9"/>
    <w:rsid w:val="00AE4A61"/>
    <w:rsid w:val="00AE4B80"/>
    <w:rsid w:val="00AE4BDD"/>
    <w:rsid w:val="00AE4F70"/>
    <w:rsid w:val="00AE5026"/>
    <w:rsid w:val="00AE5070"/>
    <w:rsid w:val="00AE508C"/>
    <w:rsid w:val="00AE512F"/>
    <w:rsid w:val="00AE519F"/>
    <w:rsid w:val="00AE52D3"/>
    <w:rsid w:val="00AE54AB"/>
    <w:rsid w:val="00AE5590"/>
    <w:rsid w:val="00AE5673"/>
    <w:rsid w:val="00AE5831"/>
    <w:rsid w:val="00AE585D"/>
    <w:rsid w:val="00AE58D1"/>
    <w:rsid w:val="00AE5922"/>
    <w:rsid w:val="00AE5B77"/>
    <w:rsid w:val="00AE5BEA"/>
    <w:rsid w:val="00AE5C2D"/>
    <w:rsid w:val="00AE5D8F"/>
    <w:rsid w:val="00AE5F8F"/>
    <w:rsid w:val="00AE61CC"/>
    <w:rsid w:val="00AE6201"/>
    <w:rsid w:val="00AE6401"/>
    <w:rsid w:val="00AE65E6"/>
    <w:rsid w:val="00AE6619"/>
    <w:rsid w:val="00AE664D"/>
    <w:rsid w:val="00AE6683"/>
    <w:rsid w:val="00AE674A"/>
    <w:rsid w:val="00AE688C"/>
    <w:rsid w:val="00AE68F8"/>
    <w:rsid w:val="00AE6993"/>
    <w:rsid w:val="00AE699F"/>
    <w:rsid w:val="00AE6D9E"/>
    <w:rsid w:val="00AE6ECB"/>
    <w:rsid w:val="00AE6FD9"/>
    <w:rsid w:val="00AE710B"/>
    <w:rsid w:val="00AE752D"/>
    <w:rsid w:val="00AE76A7"/>
    <w:rsid w:val="00AE79AC"/>
    <w:rsid w:val="00AE79D2"/>
    <w:rsid w:val="00AE7A22"/>
    <w:rsid w:val="00AE7A3E"/>
    <w:rsid w:val="00AE7C98"/>
    <w:rsid w:val="00AE7D05"/>
    <w:rsid w:val="00AE7D06"/>
    <w:rsid w:val="00AE7D7C"/>
    <w:rsid w:val="00AE7D9D"/>
    <w:rsid w:val="00AE7E04"/>
    <w:rsid w:val="00AF0254"/>
    <w:rsid w:val="00AF02CC"/>
    <w:rsid w:val="00AF0942"/>
    <w:rsid w:val="00AF0970"/>
    <w:rsid w:val="00AF0988"/>
    <w:rsid w:val="00AF0AA0"/>
    <w:rsid w:val="00AF0D8C"/>
    <w:rsid w:val="00AF0F12"/>
    <w:rsid w:val="00AF0FA7"/>
    <w:rsid w:val="00AF100A"/>
    <w:rsid w:val="00AF11F5"/>
    <w:rsid w:val="00AF138F"/>
    <w:rsid w:val="00AF13A9"/>
    <w:rsid w:val="00AF143A"/>
    <w:rsid w:val="00AF1854"/>
    <w:rsid w:val="00AF19F3"/>
    <w:rsid w:val="00AF1AC8"/>
    <w:rsid w:val="00AF1B1D"/>
    <w:rsid w:val="00AF1EAE"/>
    <w:rsid w:val="00AF2116"/>
    <w:rsid w:val="00AF219F"/>
    <w:rsid w:val="00AF236F"/>
    <w:rsid w:val="00AF238B"/>
    <w:rsid w:val="00AF2397"/>
    <w:rsid w:val="00AF23EF"/>
    <w:rsid w:val="00AF2407"/>
    <w:rsid w:val="00AF2435"/>
    <w:rsid w:val="00AF2598"/>
    <w:rsid w:val="00AF25E3"/>
    <w:rsid w:val="00AF271C"/>
    <w:rsid w:val="00AF284A"/>
    <w:rsid w:val="00AF292D"/>
    <w:rsid w:val="00AF2A17"/>
    <w:rsid w:val="00AF2AA6"/>
    <w:rsid w:val="00AF2AD0"/>
    <w:rsid w:val="00AF2BB7"/>
    <w:rsid w:val="00AF2CC6"/>
    <w:rsid w:val="00AF2D47"/>
    <w:rsid w:val="00AF2F26"/>
    <w:rsid w:val="00AF2F6E"/>
    <w:rsid w:val="00AF300D"/>
    <w:rsid w:val="00AF31B3"/>
    <w:rsid w:val="00AF3202"/>
    <w:rsid w:val="00AF324B"/>
    <w:rsid w:val="00AF32F3"/>
    <w:rsid w:val="00AF34F8"/>
    <w:rsid w:val="00AF35A7"/>
    <w:rsid w:val="00AF35EA"/>
    <w:rsid w:val="00AF37AD"/>
    <w:rsid w:val="00AF3C2F"/>
    <w:rsid w:val="00AF3C90"/>
    <w:rsid w:val="00AF3D7C"/>
    <w:rsid w:val="00AF3F1A"/>
    <w:rsid w:val="00AF3F28"/>
    <w:rsid w:val="00AF3F47"/>
    <w:rsid w:val="00AF3F74"/>
    <w:rsid w:val="00AF4034"/>
    <w:rsid w:val="00AF4043"/>
    <w:rsid w:val="00AF40D6"/>
    <w:rsid w:val="00AF419B"/>
    <w:rsid w:val="00AF41AD"/>
    <w:rsid w:val="00AF4325"/>
    <w:rsid w:val="00AF44BC"/>
    <w:rsid w:val="00AF44EA"/>
    <w:rsid w:val="00AF4843"/>
    <w:rsid w:val="00AF4938"/>
    <w:rsid w:val="00AF4984"/>
    <w:rsid w:val="00AF49D1"/>
    <w:rsid w:val="00AF4B07"/>
    <w:rsid w:val="00AF4B77"/>
    <w:rsid w:val="00AF4CC9"/>
    <w:rsid w:val="00AF4D99"/>
    <w:rsid w:val="00AF502D"/>
    <w:rsid w:val="00AF5172"/>
    <w:rsid w:val="00AF5247"/>
    <w:rsid w:val="00AF525F"/>
    <w:rsid w:val="00AF52AD"/>
    <w:rsid w:val="00AF5701"/>
    <w:rsid w:val="00AF598B"/>
    <w:rsid w:val="00AF5B3B"/>
    <w:rsid w:val="00AF5C14"/>
    <w:rsid w:val="00AF5CBA"/>
    <w:rsid w:val="00AF5D69"/>
    <w:rsid w:val="00AF5DD3"/>
    <w:rsid w:val="00AF5EFF"/>
    <w:rsid w:val="00AF5F3F"/>
    <w:rsid w:val="00AF60E8"/>
    <w:rsid w:val="00AF619B"/>
    <w:rsid w:val="00AF629E"/>
    <w:rsid w:val="00AF62F7"/>
    <w:rsid w:val="00AF6398"/>
    <w:rsid w:val="00AF651F"/>
    <w:rsid w:val="00AF6542"/>
    <w:rsid w:val="00AF6715"/>
    <w:rsid w:val="00AF67E0"/>
    <w:rsid w:val="00AF68BA"/>
    <w:rsid w:val="00AF69AA"/>
    <w:rsid w:val="00AF6C2F"/>
    <w:rsid w:val="00AF6F3C"/>
    <w:rsid w:val="00AF6F67"/>
    <w:rsid w:val="00AF6F84"/>
    <w:rsid w:val="00AF7064"/>
    <w:rsid w:val="00AF7090"/>
    <w:rsid w:val="00AF7185"/>
    <w:rsid w:val="00AF73AE"/>
    <w:rsid w:val="00AF745B"/>
    <w:rsid w:val="00AF78A9"/>
    <w:rsid w:val="00AF7A34"/>
    <w:rsid w:val="00AF7A6B"/>
    <w:rsid w:val="00AF7AF1"/>
    <w:rsid w:val="00AF7C92"/>
    <w:rsid w:val="00AF7E1F"/>
    <w:rsid w:val="00B00311"/>
    <w:rsid w:val="00B0037C"/>
    <w:rsid w:val="00B0079A"/>
    <w:rsid w:val="00B007EA"/>
    <w:rsid w:val="00B008F2"/>
    <w:rsid w:val="00B0099C"/>
    <w:rsid w:val="00B00A94"/>
    <w:rsid w:val="00B00B35"/>
    <w:rsid w:val="00B00BF5"/>
    <w:rsid w:val="00B00C52"/>
    <w:rsid w:val="00B00D05"/>
    <w:rsid w:val="00B00DFA"/>
    <w:rsid w:val="00B00EBC"/>
    <w:rsid w:val="00B00F6A"/>
    <w:rsid w:val="00B01075"/>
    <w:rsid w:val="00B010A4"/>
    <w:rsid w:val="00B010CC"/>
    <w:rsid w:val="00B01115"/>
    <w:rsid w:val="00B01231"/>
    <w:rsid w:val="00B01240"/>
    <w:rsid w:val="00B01266"/>
    <w:rsid w:val="00B012B2"/>
    <w:rsid w:val="00B012B7"/>
    <w:rsid w:val="00B01697"/>
    <w:rsid w:val="00B0174D"/>
    <w:rsid w:val="00B0175D"/>
    <w:rsid w:val="00B01795"/>
    <w:rsid w:val="00B017EC"/>
    <w:rsid w:val="00B018AC"/>
    <w:rsid w:val="00B01B4D"/>
    <w:rsid w:val="00B01D9E"/>
    <w:rsid w:val="00B01DE6"/>
    <w:rsid w:val="00B022A4"/>
    <w:rsid w:val="00B022AD"/>
    <w:rsid w:val="00B022D9"/>
    <w:rsid w:val="00B02354"/>
    <w:rsid w:val="00B02375"/>
    <w:rsid w:val="00B023FE"/>
    <w:rsid w:val="00B02422"/>
    <w:rsid w:val="00B0251C"/>
    <w:rsid w:val="00B02567"/>
    <w:rsid w:val="00B027E3"/>
    <w:rsid w:val="00B02A95"/>
    <w:rsid w:val="00B02BD8"/>
    <w:rsid w:val="00B02CDB"/>
    <w:rsid w:val="00B02E6E"/>
    <w:rsid w:val="00B02FF8"/>
    <w:rsid w:val="00B0306C"/>
    <w:rsid w:val="00B03096"/>
    <w:rsid w:val="00B03159"/>
    <w:rsid w:val="00B03275"/>
    <w:rsid w:val="00B03416"/>
    <w:rsid w:val="00B03459"/>
    <w:rsid w:val="00B0347E"/>
    <w:rsid w:val="00B03591"/>
    <w:rsid w:val="00B035CD"/>
    <w:rsid w:val="00B03872"/>
    <w:rsid w:val="00B038CA"/>
    <w:rsid w:val="00B03BE5"/>
    <w:rsid w:val="00B03C4C"/>
    <w:rsid w:val="00B03EBA"/>
    <w:rsid w:val="00B0418D"/>
    <w:rsid w:val="00B04310"/>
    <w:rsid w:val="00B043CB"/>
    <w:rsid w:val="00B043D1"/>
    <w:rsid w:val="00B04476"/>
    <w:rsid w:val="00B0448E"/>
    <w:rsid w:val="00B04561"/>
    <w:rsid w:val="00B045AA"/>
    <w:rsid w:val="00B04718"/>
    <w:rsid w:val="00B0480D"/>
    <w:rsid w:val="00B04882"/>
    <w:rsid w:val="00B04AAA"/>
    <w:rsid w:val="00B04CED"/>
    <w:rsid w:val="00B04DC9"/>
    <w:rsid w:val="00B04E56"/>
    <w:rsid w:val="00B04F3F"/>
    <w:rsid w:val="00B04F73"/>
    <w:rsid w:val="00B04FCD"/>
    <w:rsid w:val="00B0517D"/>
    <w:rsid w:val="00B053A9"/>
    <w:rsid w:val="00B05442"/>
    <w:rsid w:val="00B054E2"/>
    <w:rsid w:val="00B05743"/>
    <w:rsid w:val="00B059BF"/>
    <w:rsid w:val="00B059CE"/>
    <w:rsid w:val="00B05A21"/>
    <w:rsid w:val="00B05B26"/>
    <w:rsid w:val="00B05C2D"/>
    <w:rsid w:val="00B05D3D"/>
    <w:rsid w:val="00B05D7F"/>
    <w:rsid w:val="00B05E46"/>
    <w:rsid w:val="00B06163"/>
    <w:rsid w:val="00B061C7"/>
    <w:rsid w:val="00B061C8"/>
    <w:rsid w:val="00B0623F"/>
    <w:rsid w:val="00B06297"/>
    <w:rsid w:val="00B065D6"/>
    <w:rsid w:val="00B06625"/>
    <w:rsid w:val="00B068A4"/>
    <w:rsid w:val="00B06956"/>
    <w:rsid w:val="00B06C42"/>
    <w:rsid w:val="00B06CEF"/>
    <w:rsid w:val="00B06D8F"/>
    <w:rsid w:val="00B06E63"/>
    <w:rsid w:val="00B06EBE"/>
    <w:rsid w:val="00B0704F"/>
    <w:rsid w:val="00B07455"/>
    <w:rsid w:val="00B076AA"/>
    <w:rsid w:val="00B07700"/>
    <w:rsid w:val="00B07CFE"/>
    <w:rsid w:val="00B07D52"/>
    <w:rsid w:val="00B07E52"/>
    <w:rsid w:val="00B07F1E"/>
    <w:rsid w:val="00B1003D"/>
    <w:rsid w:val="00B101AE"/>
    <w:rsid w:val="00B101C4"/>
    <w:rsid w:val="00B101CE"/>
    <w:rsid w:val="00B101EC"/>
    <w:rsid w:val="00B10356"/>
    <w:rsid w:val="00B104AA"/>
    <w:rsid w:val="00B10509"/>
    <w:rsid w:val="00B1059F"/>
    <w:rsid w:val="00B1081C"/>
    <w:rsid w:val="00B10875"/>
    <w:rsid w:val="00B108D3"/>
    <w:rsid w:val="00B109B7"/>
    <w:rsid w:val="00B10A4E"/>
    <w:rsid w:val="00B10AD2"/>
    <w:rsid w:val="00B10BEC"/>
    <w:rsid w:val="00B10DD9"/>
    <w:rsid w:val="00B10E88"/>
    <w:rsid w:val="00B10FCA"/>
    <w:rsid w:val="00B1124D"/>
    <w:rsid w:val="00B112E8"/>
    <w:rsid w:val="00B112EE"/>
    <w:rsid w:val="00B112F3"/>
    <w:rsid w:val="00B1143E"/>
    <w:rsid w:val="00B114F4"/>
    <w:rsid w:val="00B117B6"/>
    <w:rsid w:val="00B118B0"/>
    <w:rsid w:val="00B119EC"/>
    <w:rsid w:val="00B11A00"/>
    <w:rsid w:val="00B11A6A"/>
    <w:rsid w:val="00B11B3B"/>
    <w:rsid w:val="00B11BB3"/>
    <w:rsid w:val="00B11C7F"/>
    <w:rsid w:val="00B11E2F"/>
    <w:rsid w:val="00B12170"/>
    <w:rsid w:val="00B122FE"/>
    <w:rsid w:val="00B1232A"/>
    <w:rsid w:val="00B12436"/>
    <w:rsid w:val="00B128F1"/>
    <w:rsid w:val="00B12901"/>
    <w:rsid w:val="00B12A6E"/>
    <w:rsid w:val="00B12AD0"/>
    <w:rsid w:val="00B12B07"/>
    <w:rsid w:val="00B12D21"/>
    <w:rsid w:val="00B1301C"/>
    <w:rsid w:val="00B1302C"/>
    <w:rsid w:val="00B1332E"/>
    <w:rsid w:val="00B13418"/>
    <w:rsid w:val="00B13516"/>
    <w:rsid w:val="00B1351E"/>
    <w:rsid w:val="00B13656"/>
    <w:rsid w:val="00B136F5"/>
    <w:rsid w:val="00B1389E"/>
    <w:rsid w:val="00B1399F"/>
    <w:rsid w:val="00B13D43"/>
    <w:rsid w:val="00B13DDC"/>
    <w:rsid w:val="00B13DE9"/>
    <w:rsid w:val="00B13E19"/>
    <w:rsid w:val="00B14313"/>
    <w:rsid w:val="00B1442B"/>
    <w:rsid w:val="00B145DF"/>
    <w:rsid w:val="00B14653"/>
    <w:rsid w:val="00B14658"/>
    <w:rsid w:val="00B147D9"/>
    <w:rsid w:val="00B148BE"/>
    <w:rsid w:val="00B149B6"/>
    <w:rsid w:val="00B14A0A"/>
    <w:rsid w:val="00B14CE5"/>
    <w:rsid w:val="00B14EAF"/>
    <w:rsid w:val="00B14F0E"/>
    <w:rsid w:val="00B14FFB"/>
    <w:rsid w:val="00B15012"/>
    <w:rsid w:val="00B1503C"/>
    <w:rsid w:val="00B15184"/>
    <w:rsid w:val="00B152AD"/>
    <w:rsid w:val="00B15356"/>
    <w:rsid w:val="00B15477"/>
    <w:rsid w:val="00B15556"/>
    <w:rsid w:val="00B15623"/>
    <w:rsid w:val="00B15865"/>
    <w:rsid w:val="00B158B0"/>
    <w:rsid w:val="00B15A99"/>
    <w:rsid w:val="00B15AD2"/>
    <w:rsid w:val="00B15B20"/>
    <w:rsid w:val="00B15B64"/>
    <w:rsid w:val="00B15B82"/>
    <w:rsid w:val="00B15DCA"/>
    <w:rsid w:val="00B15E35"/>
    <w:rsid w:val="00B15F23"/>
    <w:rsid w:val="00B160E1"/>
    <w:rsid w:val="00B1617F"/>
    <w:rsid w:val="00B1636D"/>
    <w:rsid w:val="00B16511"/>
    <w:rsid w:val="00B165FE"/>
    <w:rsid w:val="00B16624"/>
    <w:rsid w:val="00B1671C"/>
    <w:rsid w:val="00B1699A"/>
    <w:rsid w:val="00B16AB9"/>
    <w:rsid w:val="00B16AE4"/>
    <w:rsid w:val="00B16BC0"/>
    <w:rsid w:val="00B16CBA"/>
    <w:rsid w:val="00B16CFE"/>
    <w:rsid w:val="00B16DC8"/>
    <w:rsid w:val="00B17155"/>
    <w:rsid w:val="00B1738E"/>
    <w:rsid w:val="00B17449"/>
    <w:rsid w:val="00B1745E"/>
    <w:rsid w:val="00B175B9"/>
    <w:rsid w:val="00B176E4"/>
    <w:rsid w:val="00B179D8"/>
    <w:rsid w:val="00B17AA6"/>
    <w:rsid w:val="00B17B1A"/>
    <w:rsid w:val="00B17C7B"/>
    <w:rsid w:val="00B17CC2"/>
    <w:rsid w:val="00B17D08"/>
    <w:rsid w:val="00B17D47"/>
    <w:rsid w:val="00B17E8F"/>
    <w:rsid w:val="00B17F87"/>
    <w:rsid w:val="00B2010D"/>
    <w:rsid w:val="00B20147"/>
    <w:rsid w:val="00B202BC"/>
    <w:rsid w:val="00B2045E"/>
    <w:rsid w:val="00B204A0"/>
    <w:rsid w:val="00B20522"/>
    <w:rsid w:val="00B206A3"/>
    <w:rsid w:val="00B208B7"/>
    <w:rsid w:val="00B208BF"/>
    <w:rsid w:val="00B209C8"/>
    <w:rsid w:val="00B20EA7"/>
    <w:rsid w:val="00B20F36"/>
    <w:rsid w:val="00B20F3B"/>
    <w:rsid w:val="00B21010"/>
    <w:rsid w:val="00B2101C"/>
    <w:rsid w:val="00B21217"/>
    <w:rsid w:val="00B21264"/>
    <w:rsid w:val="00B21462"/>
    <w:rsid w:val="00B2164F"/>
    <w:rsid w:val="00B2180E"/>
    <w:rsid w:val="00B21908"/>
    <w:rsid w:val="00B2195B"/>
    <w:rsid w:val="00B21995"/>
    <w:rsid w:val="00B21A35"/>
    <w:rsid w:val="00B21B5C"/>
    <w:rsid w:val="00B21CBC"/>
    <w:rsid w:val="00B21F22"/>
    <w:rsid w:val="00B21F45"/>
    <w:rsid w:val="00B21FA8"/>
    <w:rsid w:val="00B2206F"/>
    <w:rsid w:val="00B22164"/>
    <w:rsid w:val="00B2226C"/>
    <w:rsid w:val="00B223C3"/>
    <w:rsid w:val="00B22429"/>
    <w:rsid w:val="00B22437"/>
    <w:rsid w:val="00B224F4"/>
    <w:rsid w:val="00B225C0"/>
    <w:rsid w:val="00B22616"/>
    <w:rsid w:val="00B22C68"/>
    <w:rsid w:val="00B22DC6"/>
    <w:rsid w:val="00B22E39"/>
    <w:rsid w:val="00B22E52"/>
    <w:rsid w:val="00B22F4A"/>
    <w:rsid w:val="00B23145"/>
    <w:rsid w:val="00B23274"/>
    <w:rsid w:val="00B2335D"/>
    <w:rsid w:val="00B2340F"/>
    <w:rsid w:val="00B23488"/>
    <w:rsid w:val="00B234A0"/>
    <w:rsid w:val="00B235EC"/>
    <w:rsid w:val="00B23652"/>
    <w:rsid w:val="00B237A9"/>
    <w:rsid w:val="00B238E0"/>
    <w:rsid w:val="00B23956"/>
    <w:rsid w:val="00B23992"/>
    <w:rsid w:val="00B23A1E"/>
    <w:rsid w:val="00B23B71"/>
    <w:rsid w:val="00B23C9D"/>
    <w:rsid w:val="00B23D2E"/>
    <w:rsid w:val="00B23DF0"/>
    <w:rsid w:val="00B23EC3"/>
    <w:rsid w:val="00B24164"/>
    <w:rsid w:val="00B24200"/>
    <w:rsid w:val="00B2434A"/>
    <w:rsid w:val="00B243D6"/>
    <w:rsid w:val="00B24514"/>
    <w:rsid w:val="00B245CE"/>
    <w:rsid w:val="00B246A9"/>
    <w:rsid w:val="00B246AE"/>
    <w:rsid w:val="00B246CF"/>
    <w:rsid w:val="00B2488C"/>
    <w:rsid w:val="00B248CD"/>
    <w:rsid w:val="00B24A42"/>
    <w:rsid w:val="00B24B5E"/>
    <w:rsid w:val="00B24D1A"/>
    <w:rsid w:val="00B250FC"/>
    <w:rsid w:val="00B2514F"/>
    <w:rsid w:val="00B251B1"/>
    <w:rsid w:val="00B2528E"/>
    <w:rsid w:val="00B25396"/>
    <w:rsid w:val="00B253BA"/>
    <w:rsid w:val="00B25410"/>
    <w:rsid w:val="00B2551E"/>
    <w:rsid w:val="00B25597"/>
    <w:rsid w:val="00B25740"/>
    <w:rsid w:val="00B25772"/>
    <w:rsid w:val="00B25821"/>
    <w:rsid w:val="00B259B7"/>
    <w:rsid w:val="00B259DA"/>
    <w:rsid w:val="00B25A44"/>
    <w:rsid w:val="00B25AD7"/>
    <w:rsid w:val="00B25AE7"/>
    <w:rsid w:val="00B25B52"/>
    <w:rsid w:val="00B25C4C"/>
    <w:rsid w:val="00B25D7E"/>
    <w:rsid w:val="00B25EF8"/>
    <w:rsid w:val="00B26036"/>
    <w:rsid w:val="00B26111"/>
    <w:rsid w:val="00B26171"/>
    <w:rsid w:val="00B264DB"/>
    <w:rsid w:val="00B26531"/>
    <w:rsid w:val="00B266D3"/>
    <w:rsid w:val="00B2677C"/>
    <w:rsid w:val="00B267BF"/>
    <w:rsid w:val="00B26821"/>
    <w:rsid w:val="00B26835"/>
    <w:rsid w:val="00B26887"/>
    <w:rsid w:val="00B26949"/>
    <w:rsid w:val="00B26BC1"/>
    <w:rsid w:val="00B26CF4"/>
    <w:rsid w:val="00B26FF3"/>
    <w:rsid w:val="00B2714D"/>
    <w:rsid w:val="00B27478"/>
    <w:rsid w:val="00B27511"/>
    <w:rsid w:val="00B27534"/>
    <w:rsid w:val="00B27600"/>
    <w:rsid w:val="00B276CE"/>
    <w:rsid w:val="00B27722"/>
    <w:rsid w:val="00B2773E"/>
    <w:rsid w:val="00B2778C"/>
    <w:rsid w:val="00B278BA"/>
    <w:rsid w:val="00B278CE"/>
    <w:rsid w:val="00B278EF"/>
    <w:rsid w:val="00B27C11"/>
    <w:rsid w:val="00B27FD2"/>
    <w:rsid w:val="00B30076"/>
    <w:rsid w:val="00B3007A"/>
    <w:rsid w:val="00B300B6"/>
    <w:rsid w:val="00B300D0"/>
    <w:rsid w:val="00B30266"/>
    <w:rsid w:val="00B302AA"/>
    <w:rsid w:val="00B30379"/>
    <w:rsid w:val="00B3044C"/>
    <w:rsid w:val="00B30522"/>
    <w:rsid w:val="00B30676"/>
    <w:rsid w:val="00B30735"/>
    <w:rsid w:val="00B30766"/>
    <w:rsid w:val="00B3076F"/>
    <w:rsid w:val="00B3082D"/>
    <w:rsid w:val="00B30C8C"/>
    <w:rsid w:val="00B30CA4"/>
    <w:rsid w:val="00B30D9F"/>
    <w:rsid w:val="00B30E2A"/>
    <w:rsid w:val="00B30EE4"/>
    <w:rsid w:val="00B31035"/>
    <w:rsid w:val="00B31048"/>
    <w:rsid w:val="00B311D0"/>
    <w:rsid w:val="00B31443"/>
    <w:rsid w:val="00B31582"/>
    <w:rsid w:val="00B3161C"/>
    <w:rsid w:val="00B316B7"/>
    <w:rsid w:val="00B31873"/>
    <w:rsid w:val="00B31CB9"/>
    <w:rsid w:val="00B31D41"/>
    <w:rsid w:val="00B31DBE"/>
    <w:rsid w:val="00B31EC4"/>
    <w:rsid w:val="00B31EFF"/>
    <w:rsid w:val="00B321CA"/>
    <w:rsid w:val="00B32212"/>
    <w:rsid w:val="00B32248"/>
    <w:rsid w:val="00B3225F"/>
    <w:rsid w:val="00B32307"/>
    <w:rsid w:val="00B3243F"/>
    <w:rsid w:val="00B3266C"/>
    <w:rsid w:val="00B32818"/>
    <w:rsid w:val="00B3285D"/>
    <w:rsid w:val="00B32B93"/>
    <w:rsid w:val="00B32CB9"/>
    <w:rsid w:val="00B32D7A"/>
    <w:rsid w:val="00B32EC5"/>
    <w:rsid w:val="00B32F89"/>
    <w:rsid w:val="00B32FB5"/>
    <w:rsid w:val="00B3301D"/>
    <w:rsid w:val="00B333B4"/>
    <w:rsid w:val="00B33418"/>
    <w:rsid w:val="00B3342B"/>
    <w:rsid w:val="00B3354A"/>
    <w:rsid w:val="00B335F0"/>
    <w:rsid w:val="00B336C7"/>
    <w:rsid w:val="00B33746"/>
    <w:rsid w:val="00B33A04"/>
    <w:rsid w:val="00B33A5C"/>
    <w:rsid w:val="00B33BE1"/>
    <w:rsid w:val="00B33F4D"/>
    <w:rsid w:val="00B33FD2"/>
    <w:rsid w:val="00B3403C"/>
    <w:rsid w:val="00B3413C"/>
    <w:rsid w:val="00B343A3"/>
    <w:rsid w:val="00B34620"/>
    <w:rsid w:val="00B346B8"/>
    <w:rsid w:val="00B34773"/>
    <w:rsid w:val="00B349A4"/>
    <w:rsid w:val="00B34A88"/>
    <w:rsid w:val="00B34EE1"/>
    <w:rsid w:val="00B34F78"/>
    <w:rsid w:val="00B34FAB"/>
    <w:rsid w:val="00B35045"/>
    <w:rsid w:val="00B35068"/>
    <w:rsid w:val="00B3515B"/>
    <w:rsid w:val="00B351E4"/>
    <w:rsid w:val="00B35221"/>
    <w:rsid w:val="00B35266"/>
    <w:rsid w:val="00B352AE"/>
    <w:rsid w:val="00B352FA"/>
    <w:rsid w:val="00B35391"/>
    <w:rsid w:val="00B353F0"/>
    <w:rsid w:val="00B356DA"/>
    <w:rsid w:val="00B358C6"/>
    <w:rsid w:val="00B359A1"/>
    <w:rsid w:val="00B35CB4"/>
    <w:rsid w:val="00B35D1F"/>
    <w:rsid w:val="00B3621D"/>
    <w:rsid w:val="00B364AE"/>
    <w:rsid w:val="00B36570"/>
    <w:rsid w:val="00B365F2"/>
    <w:rsid w:val="00B366E8"/>
    <w:rsid w:val="00B36BA5"/>
    <w:rsid w:val="00B36C9B"/>
    <w:rsid w:val="00B36CCD"/>
    <w:rsid w:val="00B36E69"/>
    <w:rsid w:val="00B36F49"/>
    <w:rsid w:val="00B36FD7"/>
    <w:rsid w:val="00B36FF9"/>
    <w:rsid w:val="00B37026"/>
    <w:rsid w:val="00B371E6"/>
    <w:rsid w:val="00B3726F"/>
    <w:rsid w:val="00B37396"/>
    <w:rsid w:val="00B37450"/>
    <w:rsid w:val="00B37517"/>
    <w:rsid w:val="00B37563"/>
    <w:rsid w:val="00B375B2"/>
    <w:rsid w:val="00B3771E"/>
    <w:rsid w:val="00B37A71"/>
    <w:rsid w:val="00B37C38"/>
    <w:rsid w:val="00B37C76"/>
    <w:rsid w:val="00B37EFC"/>
    <w:rsid w:val="00B37F00"/>
    <w:rsid w:val="00B37F03"/>
    <w:rsid w:val="00B37F4F"/>
    <w:rsid w:val="00B37F79"/>
    <w:rsid w:val="00B400EB"/>
    <w:rsid w:val="00B401E9"/>
    <w:rsid w:val="00B4034A"/>
    <w:rsid w:val="00B40561"/>
    <w:rsid w:val="00B406DF"/>
    <w:rsid w:val="00B40822"/>
    <w:rsid w:val="00B40898"/>
    <w:rsid w:val="00B408B9"/>
    <w:rsid w:val="00B408F8"/>
    <w:rsid w:val="00B40957"/>
    <w:rsid w:val="00B40960"/>
    <w:rsid w:val="00B40A60"/>
    <w:rsid w:val="00B4107A"/>
    <w:rsid w:val="00B4127A"/>
    <w:rsid w:val="00B41326"/>
    <w:rsid w:val="00B413C8"/>
    <w:rsid w:val="00B41495"/>
    <w:rsid w:val="00B415B3"/>
    <w:rsid w:val="00B419E8"/>
    <w:rsid w:val="00B41B79"/>
    <w:rsid w:val="00B41C35"/>
    <w:rsid w:val="00B41C48"/>
    <w:rsid w:val="00B41DDA"/>
    <w:rsid w:val="00B41E54"/>
    <w:rsid w:val="00B4201B"/>
    <w:rsid w:val="00B4201C"/>
    <w:rsid w:val="00B4204B"/>
    <w:rsid w:val="00B4204D"/>
    <w:rsid w:val="00B4204F"/>
    <w:rsid w:val="00B420D3"/>
    <w:rsid w:val="00B4232F"/>
    <w:rsid w:val="00B423DB"/>
    <w:rsid w:val="00B4247B"/>
    <w:rsid w:val="00B42485"/>
    <w:rsid w:val="00B42521"/>
    <w:rsid w:val="00B42537"/>
    <w:rsid w:val="00B42658"/>
    <w:rsid w:val="00B42741"/>
    <w:rsid w:val="00B427A7"/>
    <w:rsid w:val="00B42829"/>
    <w:rsid w:val="00B42978"/>
    <w:rsid w:val="00B42B9E"/>
    <w:rsid w:val="00B42C7B"/>
    <w:rsid w:val="00B42E3A"/>
    <w:rsid w:val="00B432BE"/>
    <w:rsid w:val="00B436BB"/>
    <w:rsid w:val="00B43741"/>
    <w:rsid w:val="00B4374A"/>
    <w:rsid w:val="00B43A34"/>
    <w:rsid w:val="00B43A54"/>
    <w:rsid w:val="00B43A8D"/>
    <w:rsid w:val="00B43AEF"/>
    <w:rsid w:val="00B43B7D"/>
    <w:rsid w:val="00B43B97"/>
    <w:rsid w:val="00B43CD0"/>
    <w:rsid w:val="00B43E14"/>
    <w:rsid w:val="00B43E84"/>
    <w:rsid w:val="00B43EA9"/>
    <w:rsid w:val="00B43EB7"/>
    <w:rsid w:val="00B43ED0"/>
    <w:rsid w:val="00B44111"/>
    <w:rsid w:val="00B4447B"/>
    <w:rsid w:val="00B445A4"/>
    <w:rsid w:val="00B44B8F"/>
    <w:rsid w:val="00B44C5A"/>
    <w:rsid w:val="00B44C6B"/>
    <w:rsid w:val="00B44CDD"/>
    <w:rsid w:val="00B44D34"/>
    <w:rsid w:val="00B44EB8"/>
    <w:rsid w:val="00B44F10"/>
    <w:rsid w:val="00B44F2E"/>
    <w:rsid w:val="00B44F6C"/>
    <w:rsid w:val="00B45007"/>
    <w:rsid w:val="00B4510E"/>
    <w:rsid w:val="00B452DC"/>
    <w:rsid w:val="00B453E2"/>
    <w:rsid w:val="00B4542F"/>
    <w:rsid w:val="00B4562D"/>
    <w:rsid w:val="00B456CE"/>
    <w:rsid w:val="00B4588B"/>
    <w:rsid w:val="00B4592F"/>
    <w:rsid w:val="00B45C71"/>
    <w:rsid w:val="00B45DB6"/>
    <w:rsid w:val="00B4637D"/>
    <w:rsid w:val="00B46583"/>
    <w:rsid w:val="00B46630"/>
    <w:rsid w:val="00B4673F"/>
    <w:rsid w:val="00B46774"/>
    <w:rsid w:val="00B4689C"/>
    <w:rsid w:val="00B468EB"/>
    <w:rsid w:val="00B469E2"/>
    <w:rsid w:val="00B46B6A"/>
    <w:rsid w:val="00B46B6E"/>
    <w:rsid w:val="00B46C29"/>
    <w:rsid w:val="00B46CDF"/>
    <w:rsid w:val="00B46D7F"/>
    <w:rsid w:val="00B47045"/>
    <w:rsid w:val="00B472A3"/>
    <w:rsid w:val="00B476AF"/>
    <w:rsid w:val="00B476CE"/>
    <w:rsid w:val="00B47743"/>
    <w:rsid w:val="00B47909"/>
    <w:rsid w:val="00B47A2F"/>
    <w:rsid w:val="00B47B4F"/>
    <w:rsid w:val="00B47B54"/>
    <w:rsid w:val="00B47C93"/>
    <w:rsid w:val="00B47D9D"/>
    <w:rsid w:val="00B47DA1"/>
    <w:rsid w:val="00B47DFD"/>
    <w:rsid w:val="00B47EDB"/>
    <w:rsid w:val="00B47F29"/>
    <w:rsid w:val="00B47F36"/>
    <w:rsid w:val="00B50030"/>
    <w:rsid w:val="00B500A4"/>
    <w:rsid w:val="00B5010C"/>
    <w:rsid w:val="00B50123"/>
    <w:rsid w:val="00B50364"/>
    <w:rsid w:val="00B50409"/>
    <w:rsid w:val="00B506E6"/>
    <w:rsid w:val="00B50975"/>
    <w:rsid w:val="00B509AF"/>
    <w:rsid w:val="00B50A97"/>
    <w:rsid w:val="00B50C2F"/>
    <w:rsid w:val="00B50D03"/>
    <w:rsid w:val="00B51058"/>
    <w:rsid w:val="00B5110D"/>
    <w:rsid w:val="00B5115D"/>
    <w:rsid w:val="00B511B4"/>
    <w:rsid w:val="00B5123E"/>
    <w:rsid w:val="00B513AF"/>
    <w:rsid w:val="00B514C9"/>
    <w:rsid w:val="00B5152C"/>
    <w:rsid w:val="00B515B6"/>
    <w:rsid w:val="00B516F9"/>
    <w:rsid w:val="00B51777"/>
    <w:rsid w:val="00B51917"/>
    <w:rsid w:val="00B519AF"/>
    <w:rsid w:val="00B51C3A"/>
    <w:rsid w:val="00B51C6A"/>
    <w:rsid w:val="00B51D11"/>
    <w:rsid w:val="00B52073"/>
    <w:rsid w:val="00B520D5"/>
    <w:rsid w:val="00B520E3"/>
    <w:rsid w:val="00B52274"/>
    <w:rsid w:val="00B522B1"/>
    <w:rsid w:val="00B52322"/>
    <w:rsid w:val="00B52367"/>
    <w:rsid w:val="00B525C5"/>
    <w:rsid w:val="00B52634"/>
    <w:rsid w:val="00B52653"/>
    <w:rsid w:val="00B527B5"/>
    <w:rsid w:val="00B52892"/>
    <w:rsid w:val="00B528FF"/>
    <w:rsid w:val="00B52938"/>
    <w:rsid w:val="00B52AC0"/>
    <w:rsid w:val="00B52CDB"/>
    <w:rsid w:val="00B52D92"/>
    <w:rsid w:val="00B531E6"/>
    <w:rsid w:val="00B53432"/>
    <w:rsid w:val="00B53495"/>
    <w:rsid w:val="00B535EF"/>
    <w:rsid w:val="00B5399A"/>
    <w:rsid w:val="00B53A24"/>
    <w:rsid w:val="00B53B51"/>
    <w:rsid w:val="00B53E9F"/>
    <w:rsid w:val="00B543D9"/>
    <w:rsid w:val="00B54591"/>
    <w:rsid w:val="00B546E0"/>
    <w:rsid w:val="00B54775"/>
    <w:rsid w:val="00B5494D"/>
    <w:rsid w:val="00B5495A"/>
    <w:rsid w:val="00B54968"/>
    <w:rsid w:val="00B549D3"/>
    <w:rsid w:val="00B54C53"/>
    <w:rsid w:val="00B54E32"/>
    <w:rsid w:val="00B54F15"/>
    <w:rsid w:val="00B54F8D"/>
    <w:rsid w:val="00B55107"/>
    <w:rsid w:val="00B554C3"/>
    <w:rsid w:val="00B555BE"/>
    <w:rsid w:val="00B55811"/>
    <w:rsid w:val="00B559AC"/>
    <w:rsid w:val="00B56009"/>
    <w:rsid w:val="00B56246"/>
    <w:rsid w:val="00B56326"/>
    <w:rsid w:val="00B564A1"/>
    <w:rsid w:val="00B56515"/>
    <w:rsid w:val="00B56558"/>
    <w:rsid w:val="00B56588"/>
    <w:rsid w:val="00B565F2"/>
    <w:rsid w:val="00B5678F"/>
    <w:rsid w:val="00B568C7"/>
    <w:rsid w:val="00B569D7"/>
    <w:rsid w:val="00B569D8"/>
    <w:rsid w:val="00B569FD"/>
    <w:rsid w:val="00B56A9D"/>
    <w:rsid w:val="00B56B8D"/>
    <w:rsid w:val="00B56BDC"/>
    <w:rsid w:val="00B56D64"/>
    <w:rsid w:val="00B56D75"/>
    <w:rsid w:val="00B56EEB"/>
    <w:rsid w:val="00B56F1E"/>
    <w:rsid w:val="00B5723F"/>
    <w:rsid w:val="00B57253"/>
    <w:rsid w:val="00B5735B"/>
    <w:rsid w:val="00B57485"/>
    <w:rsid w:val="00B574E9"/>
    <w:rsid w:val="00B575F7"/>
    <w:rsid w:val="00B575FA"/>
    <w:rsid w:val="00B5781C"/>
    <w:rsid w:val="00B5785F"/>
    <w:rsid w:val="00B5788F"/>
    <w:rsid w:val="00B579CB"/>
    <w:rsid w:val="00B57CAB"/>
    <w:rsid w:val="00B57D4D"/>
    <w:rsid w:val="00B57F73"/>
    <w:rsid w:val="00B57FBB"/>
    <w:rsid w:val="00B60004"/>
    <w:rsid w:val="00B6004B"/>
    <w:rsid w:val="00B60072"/>
    <w:rsid w:val="00B602AA"/>
    <w:rsid w:val="00B6032B"/>
    <w:rsid w:val="00B6036D"/>
    <w:rsid w:val="00B604E2"/>
    <w:rsid w:val="00B60589"/>
    <w:rsid w:val="00B60B43"/>
    <w:rsid w:val="00B60B73"/>
    <w:rsid w:val="00B60BC3"/>
    <w:rsid w:val="00B60BD4"/>
    <w:rsid w:val="00B60C93"/>
    <w:rsid w:val="00B60E46"/>
    <w:rsid w:val="00B60E9A"/>
    <w:rsid w:val="00B60FD1"/>
    <w:rsid w:val="00B612AD"/>
    <w:rsid w:val="00B61364"/>
    <w:rsid w:val="00B61366"/>
    <w:rsid w:val="00B61405"/>
    <w:rsid w:val="00B6157F"/>
    <w:rsid w:val="00B6172D"/>
    <w:rsid w:val="00B61751"/>
    <w:rsid w:val="00B6175B"/>
    <w:rsid w:val="00B617F5"/>
    <w:rsid w:val="00B6198E"/>
    <w:rsid w:val="00B61A63"/>
    <w:rsid w:val="00B61B20"/>
    <w:rsid w:val="00B61B8E"/>
    <w:rsid w:val="00B61BAF"/>
    <w:rsid w:val="00B61E8B"/>
    <w:rsid w:val="00B62036"/>
    <w:rsid w:val="00B6204F"/>
    <w:rsid w:val="00B62358"/>
    <w:rsid w:val="00B6239D"/>
    <w:rsid w:val="00B623CE"/>
    <w:rsid w:val="00B62675"/>
    <w:rsid w:val="00B626C4"/>
    <w:rsid w:val="00B628A8"/>
    <w:rsid w:val="00B628CA"/>
    <w:rsid w:val="00B629B0"/>
    <w:rsid w:val="00B62D81"/>
    <w:rsid w:val="00B62E4A"/>
    <w:rsid w:val="00B62F56"/>
    <w:rsid w:val="00B630A1"/>
    <w:rsid w:val="00B6317A"/>
    <w:rsid w:val="00B631F1"/>
    <w:rsid w:val="00B632EA"/>
    <w:rsid w:val="00B632F3"/>
    <w:rsid w:val="00B633F0"/>
    <w:rsid w:val="00B6353D"/>
    <w:rsid w:val="00B635C2"/>
    <w:rsid w:val="00B63637"/>
    <w:rsid w:val="00B637D6"/>
    <w:rsid w:val="00B63806"/>
    <w:rsid w:val="00B6386B"/>
    <w:rsid w:val="00B63A66"/>
    <w:rsid w:val="00B63A99"/>
    <w:rsid w:val="00B63ACB"/>
    <w:rsid w:val="00B63C1A"/>
    <w:rsid w:val="00B63CC4"/>
    <w:rsid w:val="00B63D52"/>
    <w:rsid w:val="00B63E4D"/>
    <w:rsid w:val="00B64084"/>
    <w:rsid w:val="00B641F1"/>
    <w:rsid w:val="00B6431C"/>
    <w:rsid w:val="00B644BC"/>
    <w:rsid w:val="00B645CB"/>
    <w:rsid w:val="00B64851"/>
    <w:rsid w:val="00B64952"/>
    <w:rsid w:val="00B649B3"/>
    <w:rsid w:val="00B64ADD"/>
    <w:rsid w:val="00B64B94"/>
    <w:rsid w:val="00B64BF7"/>
    <w:rsid w:val="00B64D05"/>
    <w:rsid w:val="00B64F10"/>
    <w:rsid w:val="00B6509B"/>
    <w:rsid w:val="00B65106"/>
    <w:rsid w:val="00B652B6"/>
    <w:rsid w:val="00B653E6"/>
    <w:rsid w:val="00B65864"/>
    <w:rsid w:val="00B658CD"/>
    <w:rsid w:val="00B659DC"/>
    <w:rsid w:val="00B65D7C"/>
    <w:rsid w:val="00B66031"/>
    <w:rsid w:val="00B66143"/>
    <w:rsid w:val="00B661AF"/>
    <w:rsid w:val="00B663F2"/>
    <w:rsid w:val="00B667A3"/>
    <w:rsid w:val="00B6683C"/>
    <w:rsid w:val="00B66A68"/>
    <w:rsid w:val="00B66ADF"/>
    <w:rsid w:val="00B66B1D"/>
    <w:rsid w:val="00B66B57"/>
    <w:rsid w:val="00B66E22"/>
    <w:rsid w:val="00B6706E"/>
    <w:rsid w:val="00B670A1"/>
    <w:rsid w:val="00B6716A"/>
    <w:rsid w:val="00B672BE"/>
    <w:rsid w:val="00B67343"/>
    <w:rsid w:val="00B678AC"/>
    <w:rsid w:val="00B678E5"/>
    <w:rsid w:val="00B67DCC"/>
    <w:rsid w:val="00B67F80"/>
    <w:rsid w:val="00B70059"/>
    <w:rsid w:val="00B70082"/>
    <w:rsid w:val="00B70197"/>
    <w:rsid w:val="00B70281"/>
    <w:rsid w:val="00B7031F"/>
    <w:rsid w:val="00B703B0"/>
    <w:rsid w:val="00B703C8"/>
    <w:rsid w:val="00B704F6"/>
    <w:rsid w:val="00B70796"/>
    <w:rsid w:val="00B708E5"/>
    <w:rsid w:val="00B7094C"/>
    <w:rsid w:val="00B70A36"/>
    <w:rsid w:val="00B70B7B"/>
    <w:rsid w:val="00B70C70"/>
    <w:rsid w:val="00B70CBB"/>
    <w:rsid w:val="00B70CD2"/>
    <w:rsid w:val="00B70D11"/>
    <w:rsid w:val="00B70DA2"/>
    <w:rsid w:val="00B70DFB"/>
    <w:rsid w:val="00B70E32"/>
    <w:rsid w:val="00B710F5"/>
    <w:rsid w:val="00B712AA"/>
    <w:rsid w:val="00B71369"/>
    <w:rsid w:val="00B71471"/>
    <w:rsid w:val="00B71865"/>
    <w:rsid w:val="00B718F2"/>
    <w:rsid w:val="00B71B6A"/>
    <w:rsid w:val="00B71CB1"/>
    <w:rsid w:val="00B71D7E"/>
    <w:rsid w:val="00B71DA0"/>
    <w:rsid w:val="00B71E4E"/>
    <w:rsid w:val="00B71EA0"/>
    <w:rsid w:val="00B71F10"/>
    <w:rsid w:val="00B71F76"/>
    <w:rsid w:val="00B72007"/>
    <w:rsid w:val="00B72036"/>
    <w:rsid w:val="00B72053"/>
    <w:rsid w:val="00B721B7"/>
    <w:rsid w:val="00B7227C"/>
    <w:rsid w:val="00B72477"/>
    <w:rsid w:val="00B725A3"/>
    <w:rsid w:val="00B72996"/>
    <w:rsid w:val="00B72B4F"/>
    <w:rsid w:val="00B72BF6"/>
    <w:rsid w:val="00B72C4B"/>
    <w:rsid w:val="00B72D80"/>
    <w:rsid w:val="00B72D81"/>
    <w:rsid w:val="00B72F6D"/>
    <w:rsid w:val="00B72FBE"/>
    <w:rsid w:val="00B731D8"/>
    <w:rsid w:val="00B7342C"/>
    <w:rsid w:val="00B737CF"/>
    <w:rsid w:val="00B73966"/>
    <w:rsid w:val="00B73A75"/>
    <w:rsid w:val="00B73B30"/>
    <w:rsid w:val="00B73CEA"/>
    <w:rsid w:val="00B73D6E"/>
    <w:rsid w:val="00B73EDD"/>
    <w:rsid w:val="00B73EED"/>
    <w:rsid w:val="00B73FE4"/>
    <w:rsid w:val="00B74084"/>
    <w:rsid w:val="00B7418C"/>
    <w:rsid w:val="00B7428E"/>
    <w:rsid w:val="00B74294"/>
    <w:rsid w:val="00B742DD"/>
    <w:rsid w:val="00B74420"/>
    <w:rsid w:val="00B74712"/>
    <w:rsid w:val="00B74936"/>
    <w:rsid w:val="00B74C2C"/>
    <w:rsid w:val="00B74CC4"/>
    <w:rsid w:val="00B74EE0"/>
    <w:rsid w:val="00B74F22"/>
    <w:rsid w:val="00B74F77"/>
    <w:rsid w:val="00B75120"/>
    <w:rsid w:val="00B75284"/>
    <w:rsid w:val="00B752C3"/>
    <w:rsid w:val="00B75305"/>
    <w:rsid w:val="00B753B6"/>
    <w:rsid w:val="00B753DF"/>
    <w:rsid w:val="00B7569D"/>
    <w:rsid w:val="00B756B5"/>
    <w:rsid w:val="00B758D4"/>
    <w:rsid w:val="00B759E0"/>
    <w:rsid w:val="00B75B6B"/>
    <w:rsid w:val="00B75CB2"/>
    <w:rsid w:val="00B75D9D"/>
    <w:rsid w:val="00B75F14"/>
    <w:rsid w:val="00B75F8C"/>
    <w:rsid w:val="00B7600C"/>
    <w:rsid w:val="00B76540"/>
    <w:rsid w:val="00B765BA"/>
    <w:rsid w:val="00B7671E"/>
    <w:rsid w:val="00B76737"/>
    <w:rsid w:val="00B76760"/>
    <w:rsid w:val="00B767E9"/>
    <w:rsid w:val="00B768EE"/>
    <w:rsid w:val="00B76934"/>
    <w:rsid w:val="00B769B4"/>
    <w:rsid w:val="00B76AF6"/>
    <w:rsid w:val="00B76B40"/>
    <w:rsid w:val="00B76DE7"/>
    <w:rsid w:val="00B76DF9"/>
    <w:rsid w:val="00B76F29"/>
    <w:rsid w:val="00B7712C"/>
    <w:rsid w:val="00B7726A"/>
    <w:rsid w:val="00B77270"/>
    <w:rsid w:val="00B772D3"/>
    <w:rsid w:val="00B77404"/>
    <w:rsid w:val="00B7741B"/>
    <w:rsid w:val="00B77460"/>
    <w:rsid w:val="00B775BD"/>
    <w:rsid w:val="00B775FE"/>
    <w:rsid w:val="00B77797"/>
    <w:rsid w:val="00B777E2"/>
    <w:rsid w:val="00B7789B"/>
    <w:rsid w:val="00B779C4"/>
    <w:rsid w:val="00B77A04"/>
    <w:rsid w:val="00B77B37"/>
    <w:rsid w:val="00B77BAD"/>
    <w:rsid w:val="00B77CA2"/>
    <w:rsid w:val="00B77D0C"/>
    <w:rsid w:val="00B77E51"/>
    <w:rsid w:val="00B80298"/>
    <w:rsid w:val="00B8030E"/>
    <w:rsid w:val="00B803C9"/>
    <w:rsid w:val="00B8053F"/>
    <w:rsid w:val="00B80553"/>
    <w:rsid w:val="00B809E7"/>
    <w:rsid w:val="00B80C53"/>
    <w:rsid w:val="00B80E07"/>
    <w:rsid w:val="00B80F9D"/>
    <w:rsid w:val="00B8102D"/>
    <w:rsid w:val="00B810B6"/>
    <w:rsid w:val="00B81623"/>
    <w:rsid w:val="00B81624"/>
    <w:rsid w:val="00B81640"/>
    <w:rsid w:val="00B818BA"/>
    <w:rsid w:val="00B81953"/>
    <w:rsid w:val="00B81A23"/>
    <w:rsid w:val="00B81A9E"/>
    <w:rsid w:val="00B81AAC"/>
    <w:rsid w:val="00B81B6D"/>
    <w:rsid w:val="00B81BB4"/>
    <w:rsid w:val="00B81E29"/>
    <w:rsid w:val="00B81F7C"/>
    <w:rsid w:val="00B8229C"/>
    <w:rsid w:val="00B822DB"/>
    <w:rsid w:val="00B8233B"/>
    <w:rsid w:val="00B82474"/>
    <w:rsid w:val="00B8249F"/>
    <w:rsid w:val="00B826A4"/>
    <w:rsid w:val="00B82718"/>
    <w:rsid w:val="00B82994"/>
    <w:rsid w:val="00B82C34"/>
    <w:rsid w:val="00B82E04"/>
    <w:rsid w:val="00B82E36"/>
    <w:rsid w:val="00B831EA"/>
    <w:rsid w:val="00B83305"/>
    <w:rsid w:val="00B8339E"/>
    <w:rsid w:val="00B83427"/>
    <w:rsid w:val="00B8347C"/>
    <w:rsid w:val="00B8353A"/>
    <w:rsid w:val="00B8353B"/>
    <w:rsid w:val="00B835AD"/>
    <w:rsid w:val="00B836CE"/>
    <w:rsid w:val="00B836EE"/>
    <w:rsid w:val="00B837F1"/>
    <w:rsid w:val="00B8389F"/>
    <w:rsid w:val="00B83944"/>
    <w:rsid w:val="00B83B6E"/>
    <w:rsid w:val="00B83B94"/>
    <w:rsid w:val="00B83C43"/>
    <w:rsid w:val="00B83CDB"/>
    <w:rsid w:val="00B83DBA"/>
    <w:rsid w:val="00B83E2A"/>
    <w:rsid w:val="00B83EDF"/>
    <w:rsid w:val="00B8418B"/>
    <w:rsid w:val="00B84269"/>
    <w:rsid w:val="00B84441"/>
    <w:rsid w:val="00B844AC"/>
    <w:rsid w:val="00B848D3"/>
    <w:rsid w:val="00B84A16"/>
    <w:rsid w:val="00B84BE7"/>
    <w:rsid w:val="00B84D04"/>
    <w:rsid w:val="00B84D85"/>
    <w:rsid w:val="00B84DB4"/>
    <w:rsid w:val="00B84FA0"/>
    <w:rsid w:val="00B84FB3"/>
    <w:rsid w:val="00B851F0"/>
    <w:rsid w:val="00B85296"/>
    <w:rsid w:val="00B852CE"/>
    <w:rsid w:val="00B8553A"/>
    <w:rsid w:val="00B856D8"/>
    <w:rsid w:val="00B85908"/>
    <w:rsid w:val="00B859D1"/>
    <w:rsid w:val="00B85B76"/>
    <w:rsid w:val="00B85C04"/>
    <w:rsid w:val="00B85CFB"/>
    <w:rsid w:val="00B85DE7"/>
    <w:rsid w:val="00B85E9A"/>
    <w:rsid w:val="00B86291"/>
    <w:rsid w:val="00B8629D"/>
    <w:rsid w:val="00B86351"/>
    <w:rsid w:val="00B8640A"/>
    <w:rsid w:val="00B866EE"/>
    <w:rsid w:val="00B86786"/>
    <w:rsid w:val="00B86A09"/>
    <w:rsid w:val="00B86AB5"/>
    <w:rsid w:val="00B86B5E"/>
    <w:rsid w:val="00B86F1A"/>
    <w:rsid w:val="00B8714B"/>
    <w:rsid w:val="00B871B3"/>
    <w:rsid w:val="00B871E2"/>
    <w:rsid w:val="00B87284"/>
    <w:rsid w:val="00B872AD"/>
    <w:rsid w:val="00B8733A"/>
    <w:rsid w:val="00B873F1"/>
    <w:rsid w:val="00B874D0"/>
    <w:rsid w:val="00B87635"/>
    <w:rsid w:val="00B8767F"/>
    <w:rsid w:val="00B8789E"/>
    <w:rsid w:val="00B87936"/>
    <w:rsid w:val="00B87A9D"/>
    <w:rsid w:val="00B87AEA"/>
    <w:rsid w:val="00B87CAC"/>
    <w:rsid w:val="00B87FA5"/>
    <w:rsid w:val="00B90336"/>
    <w:rsid w:val="00B90376"/>
    <w:rsid w:val="00B90459"/>
    <w:rsid w:val="00B9047B"/>
    <w:rsid w:val="00B9058C"/>
    <w:rsid w:val="00B905D1"/>
    <w:rsid w:val="00B90669"/>
    <w:rsid w:val="00B906A3"/>
    <w:rsid w:val="00B908A7"/>
    <w:rsid w:val="00B908E8"/>
    <w:rsid w:val="00B90914"/>
    <w:rsid w:val="00B90B5B"/>
    <w:rsid w:val="00B90C27"/>
    <w:rsid w:val="00B90DD4"/>
    <w:rsid w:val="00B90E4E"/>
    <w:rsid w:val="00B91070"/>
    <w:rsid w:val="00B9115E"/>
    <w:rsid w:val="00B9116F"/>
    <w:rsid w:val="00B912A7"/>
    <w:rsid w:val="00B914B6"/>
    <w:rsid w:val="00B91542"/>
    <w:rsid w:val="00B91863"/>
    <w:rsid w:val="00B91894"/>
    <w:rsid w:val="00B91943"/>
    <w:rsid w:val="00B919CF"/>
    <w:rsid w:val="00B91B2C"/>
    <w:rsid w:val="00B91B36"/>
    <w:rsid w:val="00B91B8F"/>
    <w:rsid w:val="00B91BAA"/>
    <w:rsid w:val="00B91C30"/>
    <w:rsid w:val="00B91D04"/>
    <w:rsid w:val="00B91E10"/>
    <w:rsid w:val="00B91EA1"/>
    <w:rsid w:val="00B91F28"/>
    <w:rsid w:val="00B91F6B"/>
    <w:rsid w:val="00B91F90"/>
    <w:rsid w:val="00B92196"/>
    <w:rsid w:val="00B9221E"/>
    <w:rsid w:val="00B9246D"/>
    <w:rsid w:val="00B92477"/>
    <w:rsid w:val="00B92571"/>
    <w:rsid w:val="00B92610"/>
    <w:rsid w:val="00B9264C"/>
    <w:rsid w:val="00B926B7"/>
    <w:rsid w:val="00B926C4"/>
    <w:rsid w:val="00B928A8"/>
    <w:rsid w:val="00B928F6"/>
    <w:rsid w:val="00B929D9"/>
    <w:rsid w:val="00B92A26"/>
    <w:rsid w:val="00B92A70"/>
    <w:rsid w:val="00B92AE7"/>
    <w:rsid w:val="00B92AFD"/>
    <w:rsid w:val="00B92C3B"/>
    <w:rsid w:val="00B92DFB"/>
    <w:rsid w:val="00B92FE6"/>
    <w:rsid w:val="00B92FFD"/>
    <w:rsid w:val="00B9341B"/>
    <w:rsid w:val="00B9348B"/>
    <w:rsid w:val="00B93547"/>
    <w:rsid w:val="00B9368A"/>
    <w:rsid w:val="00B937C2"/>
    <w:rsid w:val="00B93825"/>
    <w:rsid w:val="00B938C5"/>
    <w:rsid w:val="00B93904"/>
    <w:rsid w:val="00B93908"/>
    <w:rsid w:val="00B93B51"/>
    <w:rsid w:val="00B93C87"/>
    <w:rsid w:val="00B93CB5"/>
    <w:rsid w:val="00B93D6E"/>
    <w:rsid w:val="00B93E99"/>
    <w:rsid w:val="00B93F91"/>
    <w:rsid w:val="00B941C8"/>
    <w:rsid w:val="00B943FA"/>
    <w:rsid w:val="00B944A8"/>
    <w:rsid w:val="00B945E6"/>
    <w:rsid w:val="00B94648"/>
    <w:rsid w:val="00B947AD"/>
    <w:rsid w:val="00B94826"/>
    <w:rsid w:val="00B948A7"/>
    <w:rsid w:val="00B949D3"/>
    <w:rsid w:val="00B94BD2"/>
    <w:rsid w:val="00B94C19"/>
    <w:rsid w:val="00B94E3D"/>
    <w:rsid w:val="00B94EFA"/>
    <w:rsid w:val="00B95075"/>
    <w:rsid w:val="00B950A8"/>
    <w:rsid w:val="00B95275"/>
    <w:rsid w:val="00B9532E"/>
    <w:rsid w:val="00B95389"/>
    <w:rsid w:val="00B953DE"/>
    <w:rsid w:val="00B95422"/>
    <w:rsid w:val="00B9554C"/>
    <w:rsid w:val="00B958C4"/>
    <w:rsid w:val="00B958FF"/>
    <w:rsid w:val="00B959E2"/>
    <w:rsid w:val="00B95B5A"/>
    <w:rsid w:val="00B95BFF"/>
    <w:rsid w:val="00B95C56"/>
    <w:rsid w:val="00B95E18"/>
    <w:rsid w:val="00B95E2F"/>
    <w:rsid w:val="00B95EA1"/>
    <w:rsid w:val="00B9652E"/>
    <w:rsid w:val="00B965EE"/>
    <w:rsid w:val="00B96709"/>
    <w:rsid w:val="00B967BE"/>
    <w:rsid w:val="00B96917"/>
    <w:rsid w:val="00B9694E"/>
    <w:rsid w:val="00B96978"/>
    <w:rsid w:val="00B96AB5"/>
    <w:rsid w:val="00B96EC9"/>
    <w:rsid w:val="00B96EF4"/>
    <w:rsid w:val="00B96FFF"/>
    <w:rsid w:val="00B970D9"/>
    <w:rsid w:val="00B970FC"/>
    <w:rsid w:val="00B97252"/>
    <w:rsid w:val="00B97479"/>
    <w:rsid w:val="00B975AA"/>
    <w:rsid w:val="00B97835"/>
    <w:rsid w:val="00B97891"/>
    <w:rsid w:val="00B979EB"/>
    <w:rsid w:val="00B97B44"/>
    <w:rsid w:val="00B97B8F"/>
    <w:rsid w:val="00B97BCE"/>
    <w:rsid w:val="00B97F00"/>
    <w:rsid w:val="00BA0056"/>
    <w:rsid w:val="00BA006E"/>
    <w:rsid w:val="00BA0248"/>
    <w:rsid w:val="00BA040D"/>
    <w:rsid w:val="00BA05E8"/>
    <w:rsid w:val="00BA0688"/>
    <w:rsid w:val="00BA0773"/>
    <w:rsid w:val="00BA08F2"/>
    <w:rsid w:val="00BA091E"/>
    <w:rsid w:val="00BA097A"/>
    <w:rsid w:val="00BA0B39"/>
    <w:rsid w:val="00BA0C5C"/>
    <w:rsid w:val="00BA0D56"/>
    <w:rsid w:val="00BA0E05"/>
    <w:rsid w:val="00BA0E32"/>
    <w:rsid w:val="00BA1071"/>
    <w:rsid w:val="00BA12DD"/>
    <w:rsid w:val="00BA1365"/>
    <w:rsid w:val="00BA14B1"/>
    <w:rsid w:val="00BA15FA"/>
    <w:rsid w:val="00BA16DE"/>
    <w:rsid w:val="00BA18D1"/>
    <w:rsid w:val="00BA18E0"/>
    <w:rsid w:val="00BA1996"/>
    <w:rsid w:val="00BA1A15"/>
    <w:rsid w:val="00BA1B63"/>
    <w:rsid w:val="00BA1CF3"/>
    <w:rsid w:val="00BA1D20"/>
    <w:rsid w:val="00BA1D4D"/>
    <w:rsid w:val="00BA1D8F"/>
    <w:rsid w:val="00BA1F2D"/>
    <w:rsid w:val="00BA2218"/>
    <w:rsid w:val="00BA23EA"/>
    <w:rsid w:val="00BA250F"/>
    <w:rsid w:val="00BA2646"/>
    <w:rsid w:val="00BA2680"/>
    <w:rsid w:val="00BA28D1"/>
    <w:rsid w:val="00BA2A0D"/>
    <w:rsid w:val="00BA2A24"/>
    <w:rsid w:val="00BA2B2E"/>
    <w:rsid w:val="00BA2B85"/>
    <w:rsid w:val="00BA2C14"/>
    <w:rsid w:val="00BA2D3C"/>
    <w:rsid w:val="00BA2E91"/>
    <w:rsid w:val="00BA2FBB"/>
    <w:rsid w:val="00BA3081"/>
    <w:rsid w:val="00BA3264"/>
    <w:rsid w:val="00BA33B7"/>
    <w:rsid w:val="00BA33C5"/>
    <w:rsid w:val="00BA34BB"/>
    <w:rsid w:val="00BA3516"/>
    <w:rsid w:val="00BA397A"/>
    <w:rsid w:val="00BA39AE"/>
    <w:rsid w:val="00BA3E01"/>
    <w:rsid w:val="00BA3FEF"/>
    <w:rsid w:val="00BA402A"/>
    <w:rsid w:val="00BA4158"/>
    <w:rsid w:val="00BA41D7"/>
    <w:rsid w:val="00BA420E"/>
    <w:rsid w:val="00BA4213"/>
    <w:rsid w:val="00BA4274"/>
    <w:rsid w:val="00BA43D9"/>
    <w:rsid w:val="00BA4414"/>
    <w:rsid w:val="00BA46E4"/>
    <w:rsid w:val="00BA47DD"/>
    <w:rsid w:val="00BA483D"/>
    <w:rsid w:val="00BA48C0"/>
    <w:rsid w:val="00BA4A01"/>
    <w:rsid w:val="00BA4B03"/>
    <w:rsid w:val="00BA4C68"/>
    <w:rsid w:val="00BA4C77"/>
    <w:rsid w:val="00BA4D2E"/>
    <w:rsid w:val="00BA4E12"/>
    <w:rsid w:val="00BA4E43"/>
    <w:rsid w:val="00BA5091"/>
    <w:rsid w:val="00BA517D"/>
    <w:rsid w:val="00BA561B"/>
    <w:rsid w:val="00BA5900"/>
    <w:rsid w:val="00BA5A59"/>
    <w:rsid w:val="00BA5A6C"/>
    <w:rsid w:val="00BA5B13"/>
    <w:rsid w:val="00BA5BC0"/>
    <w:rsid w:val="00BA5C10"/>
    <w:rsid w:val="00BA5DB3"/>
    <w:rsid w:val="00BA5F8C"/>
    <w:rsid w:val="00BA6089"/>
    <w:rsid w:val="00BA651A"/>
    <w:rsid w:val="00BA66B3"/>
    <w:rsid w:val="00BA66F7"/>
    <w:rsid w:val="00BA68A1"/>
    <w:rsid w:val="00BA68AE"/>
    <w:rsid w:val="00BA69BA"/>
    <w:rsid w:val="00BA69E1"/>
    <w:rsid w:val="00BA6B9B"/>
    <w:rsid w:val="00BA6C14"/>
    <w:rsid w:val="00BA6D5D"/>
    <w:rsid w:val="00BA6D75"/>
    <w:rsid w:val="00BA6DD4"/>
    <w:rsid w:val="00BA6DE0"/>
    <w:rsid w:val="00BA6F32"/>
    <w:rsid w:val="00BA6FB7"/>
    <w:rsid w:val="00BA6FB9"/>
    <w:rsid w:val="00BA6FEA"/>
    <w:rsid w:val="00BA700E"/>
    <w:rsid w:val="00BA7031"/>
    <w:rsid w:val="00BA7083"/>
    <w:rsid w:val="00BA70C8"/>
    <w:rsid w:val="00BA717D"/>
    <w:rsid w:val="00BA719E"/>
    <w:rsid w:val="00BA7329"/>
    <w:rsid w:val="00BA769E"/>
    <w:rsid w:val="00BA76A9"/>
    <w:rsid w:val="00BA76C2"/>
    <w:rsid w:val="00BA7763"/>
    <w:rsid w:val="00BA7939"/>
    <w:rsid w:val="00BA7977"/>
    <w:rsid w:val="00BA79F0"/>
    <w:rsid w:val="00BA7AF9"/>
    <w:rsid w:val="00BA7BF5"/>
    <w:rsid w:val="00BA7D3F"/>
    <w:rsid w:val="00BA7DB9"/>
    <w:rsid w:val="00BA7EC2"/>
    <w:rsid w:val="00BA7F48"/>
    <w:rsid w:val="00BB018B"/>
    <w:rsid w:val="00BB022D"/>
    <w:rsid w:val="00BB02E4"/>
    <w:rsid w:val="00BB06B7"/>
    <w:rsid w:val="00BB0AAF"/>
    <w:rsid w:val="00BB0C1B"/>
    <w:rsid w:val="00BB0D08"/>
    <w:rsid w:val="00BB0D56"/>
    <w:rsid w:val="00BB0E15"/>
    <w:rsid w:val="00BB1279"/>
    <w:rsid w:val="00BB131F"/>
    <w:rsid w:val="00BB145E"/>
    <w:rsid w:val="00BB1463"/>
    <w:rsid w:val="00BB153C"/>
    <w:rsid w:val="00BB15BF"/>
    <w:rsid w:val="00BB16A7"/>
    <w:rsid w:val="00BB16B6"/>
    <w:rsid w:val="00BB178B"/>
    <w:rsid w:val="00BB1877"/>
    <w:rsid w:val="00BB1CE6"/>
    <w:rsid w:val="00BB1CEA"/>
    <w:rsid w:val="00BB1D63"/>
    <w:rsid w:val="00BB1E5C"/>
    <w:rsid w:val="00BB1ED9"/>
    <w:rsid w:val="00BB1FC2"/>
    <w:rsid w:val="00BB223D"/>
    <w:rsid w:val="00BB22FB"/>
    <w:rsid w:val="00BB23B8"/>
    <w:rsid w:val="00BB24A7"/>
    <w:rsid w:val="00BB2641"/>
    <w:rsid w:val="00BB264A"/>
    <w:rsid w:val="00BB2744"/>
    <w:rsid w:val="00BB2745"/>
    <w:rsid w:val="00BB286B"/>
    <w:rsid w:val="00BB28C6"/>
    <w:rsid w:val="00BB28C7"/>
    <w:rsid w:val="00BB2B8F"/>
    <w:rsid w:val="00BB2BD4"/>
    <w:rsid w:val="00BB2C4D"/>
    <w:rsid w:val="00BB2D3D"/>
    <w:rsid w:val="00BB2D82"/>
    <w:rsid w:val="00BB2F12"/>
    <w:rsid w:val="00BB300C"/>
    <w:rsid w:val="00BB3041"/>
    <w:rsid w:val="00BB316D"/>
    <w:rsid w:val="00BB33F9"/>
    <w:rsid w:val="00BB34E8"/>
    <w:rsid w:val="00BB376B"/>
    <w:rsid w:val="00BB37DB"/>
    <w:rsid w:val="00BB3BCD"/>
    <w:rsid w:val="00BB3C2D"/>
    <w:rsid w:val="00BB3DF7"/>
    <w:rsid w:val="00BB3E63"/>
    <w:rsid w:val="00BB3ED9"/>
    <w:rsid w:val="00BB3F99"/>
    <w:rsid w:val="00BB3FCE"/>
    <w:rsid w:val="00BB406B"/>
    <w:rsid w:val="00BB419E"/>
    <w:rsid w:val="00BB4300"/>
    <w:rsid w:val="00BB43C7"/>
    <w:rsid w:val="00BB4408"/>
    <w:rsid w:val="00BB44EE"/>
    <w:rsid w:val="00BB4828"/>
    <w:rsid w:val="00BB4845"/>
    <w:rsid w:val="00BB4AE1"/>
    <w:rsid w:val="00BB4C22"/>
    <w:rsid w:val="00BB4C8A"/>
    <w:rsid w:val="00BB4DDF"/>
    <w:rsid w:val="00BB4FAB"/>
    <w:rsid w:val="00BB4FFE"/>
    <w:rsid w:val="00BB5097"/>
    <w:rsid w:val="00BB54AA"/>
    <w:rsid w:val="00BB5596"/>
    <w:rsid w:val="00BB55C6"/>
    <w:rsid w:val="00BB5646"/>
    <w:rsid w:val="00BB5698"/>
    <w:rsid w:val="00BB5771"/>
    <w:rsid w:val="00BB58D3"/>
    <w:rsid w:val="00BB5B22"/>
    <w:rsid w:val="00BB5D1D"/>
    <w:rsid w:val="00BB5D81"/>
    <w:rsid w:val="00BB5E4D"/>
    <w:rsid w:val="00BB608F"/>
    <w:rsid w:val="00BB60A5"/>
    <w:rsid w:val="00BB6573"/>
    <w:rsid w:val="00BB675A"/>
    <w:rsid w:val="00BB67FD"/>
    <w:rsid w:val="00BB6951"/>
    <w:rsid w:val="00BB6B9D"/>
    <w:rsid w:val="00BB6C63"/>
    <w:rsid w:val="00BB6CFF"/>
    <w:rsid w:val="00BB6D43"/>
    <w:rsid w:val="00BB6D8A"/>
    <w:rsid w:val="00BB6DC9"/>
    <w:rsid w:val="00BB6F7B"/>
    <w:rsid w:val="00BB6F88"/>
    <w:rsid w:val="00BB7129"/>
    <w:rsid w:val="00BB7151"/>
    <w:rsid w:val="00BB7402"/>
    <w:rsid w:val="00BB744A"/>
    <w:rsid w:val="00BB752A"/>
    <w:rsid w:val="00BB7533"/>
    <w:rsid w:val="00BB76AA"/>
    <w:rsid w:val="00BB7A78"/>
    <w:rsid w:val="00BB7CAA"/>
    <w:rsid w:val="00BB7CCB"/>
    <w:rsid w:val="00BB7F7D"/>
    <w:rsid w:val="00BC0043"/>
    <w:rsid w:val="00BC0103"/>
    <w:rsid w:val="00BC038D"/>
    <w:rsid w:val="00BC051E"/>
    <w:rsid w:val="00BC06B0"/>
    <w:rsid w:val="00BC0852"/>
    <w:rsid w:val="00BC08D9"/>
    <w:rsid w:val="00BC0B2A"/>
    <w:rsid w:val="00BC0CB1"/>
    <w:rsid w:val="00BC0D0D"/>
    <w:rsid w:val="00BC0FDC"/>
    <w:rsid w:val="00BC0FF7"/>
    <w:rsid w:val="00BC1335"/>
    <w:rsid w:val="00BC13B6"/>
    <w:rsid w:val="00BC13F3"/>
    <w:rsid w:val="00BC13FF"/>
    <w:rsid w:val="00BC1439"/>
    <w:rsid w:val="00BC1739"/>
    <w:rsid w:val="00BC1823"/>
    <w:rsid w:val="00BC19AB"/>
    <w:rsid w:val="00BC1A17"/>
    <w:rsid w:val="00BC1A32"/>
    <w:rsid w:val="00BC1A4E"/>
    <w:rsid w:val="00BC1B31"/>
    <w:rsid w:val="00BC1B40"/>
    <w:rsid w:val="00BC1DBB"/>
    <w:rsid w:val="00BC1E2D"/>
    <w:rsid w:val="00BC1EC5"/>
    <w:rsid w:val="00BC1FD4"/>
    <w:rsid w:val="00BC1FF1"/>
    <w:rsid w:val="00BC2130"/>
    <w:rsid w:val="00BC22EA"/>
    <w:rsid w:val="00BC2337"/>
    <w:rsid w:val="00BC259B"/>
    <w:rsid w:val="00BC25DD"/>
    <w:rsid w:val="00BC29CD"/>
    <w:rsid w:val="00BC2A1C"/>
    <w:rsid w:val="00BC2A82"/>
    <w:rsid w:val="00BC2AEE"/>
    <w:rsid w:val="00BC2D45"/>
    <w:rsid w:val="00BC2D4A"/>
    <w:rsid w:val="00BC2EB9"/>
    <w:rsid w:val="00BC2F99"/>
    <w:rsid w:val="00BC31AC"/>
    <w:rsid w:val="00BC3518"/>
    <w:rsid w:val="00BC37CB"/>
    <w:rsid w:val="00BC3840"/>
    <w:rsid w:val="00BC3A76"/>
    <w:rsid w:val="00BC3A79"/>
    <w:rsid w:val="00BC3B64"/>
    <w:rsid w:val="00BC3E3A"/>
    <w:rsid w:val="00BC3EA3"/>
    <w:rsid w:val="00BC3EC1"/>
    <w:rsid w:val="00BC3F1C"/>
    <w:rsid w:val="00BC3F7E"/>
    <w:rsid w:val="00BC3FDA"/>
    <w:rsid w:val="00BC41BA"/>
    <w:rsid w:val="00BC4277"/>
    <w:rsid w:val="00BC43BD"/>
    <w:rsid w:val="00BC4605"/>
    <w:rsid w:val="00BC4640"/>
    <w:rsid w:val="00BC47B3"/>
    <w:rsid w:val="00BC4832"/>
    <w:rsid w:val="00BC4935"/>
    <w:rsid w:val="00BC498E"/>
    <w:rsid w:val="00BC4AF5"/>
    <w:rsid w:val="00BC4B06"/>
    <w:rsid w:val="00BC4B14"/>
    <w:rsid w:val="00BC4B7D"/>
    <w:rsid w:val="00BC4CBD"/>
    <w:rsid w:val="00BC4DB3"/>
    <w:rsid w:val="00BC4F06"/>
    <w:rsid w:val="00BC5243"/>
    <w:rsid w:val="00BC54F3"/>
    <w:rsid w:val="00BC54F9"/>
    <w:rsid w:val="00BC579E"/>
    <w:rsid w:val="00BC5811"/>
    <w:rsid w:val="00BC5B97"/>
    <w:rsid w:val="00BC5FF2"/>
    <w:rsid w:val="00BC6064"/>
    <w:rsid w:val="00BC618F"/>
    <w:rsid w:val="00BC6248"/>
    <w:rsid w:val="00BC624F"/>
    <w:rsid w:val="00BC62DA"/>
    <w:rsid w:val="00BC62FE"/>
    <w:rsid w:val="00BC6347"/>
    <w:rsid w:val="00BC645B"/>
    <w:rsid w:val="00BC65C1"/>
    <w:rsid w:val="00BC66C8"/>
    <w:rsid w:val="00BC6717"/>
    <w:rsid w:val="00BC6766"/>
    <w:rsid w:val="00BC694C"/>
    <w:rsid w:val="00BC6964"/>
    <w:rsid w:val="00BC69D7"/>
    <w:rsid w:val="00BC69E0"/>
    <w:rsid w:val="00BC6E81"/>
    <w:rsid w:val="00BC6F77"/>
    <w:rsid w:val="00BC76F2"/>
    <w:rsid w:val="00BC78D2"/>
    <w:rsid w:val="00BC7A73"/>
    <w:rsid w:val="00BC7ADA"/>
    <w:rsid w:val="00BC7CCD"/>
    <w:rsid w:val="00BC7D74"/>
    <w:rsid w:val="00BC7DB2"/>
    <w:rsid w:val="00BC7FA1"/>
    <w:rsid w:val="00BD025B"/>
    <w:rsid w:val="00BD0392"/>
    <w:rsid w:val="00BD0560"/>
    <w:rsid w:val="00BD05CF"/>
    <w:rsid w:val="00BD05D4"/>
    <w:rsid w:val="00BD05F9"/>
    <w:rsid w:val="00BD0654"/>
    <w:rsid w:val="00BD07F4"/>
    <w:rsid w:val="00BD08E9"/>
    <w:rsid w:val="00BD09D2"/>
    <w:rsid w:val="00BD0A2F"/>
    <w:rsid w:val="00BD0A3B"/>
    <w:rsid w:val="00BD0C62"/>
    <w:rsid w:val="00BD0CC6"/>
    <w:rsid w:val="00BD0E98"/>
    <w:rsid w:val="00BD0EE7"/>
    <w:rsid w:val="00BD1096"/>
    <w:rsid w:val="00BD116E"/>
    <w:rsid w:val="00BD1216"/>
    <w:rsid w:val="00BD150E"/>
    <w:rsid w:val="00BD1952"/>
    <w:rsid w:val="00BD196F"/>
    <w:rsid w:val="00BD1ABE"/>
    <w:rsid w:val="00BD1C50"/>
    <w:rsid w:val="00BD1D36"/>
    <w:rsid w:val="00BD1D92"/>
    <w:rsid w:val="00BD20CB"/>
    <w:rsid w:val="00BD2722"/>
    <w:rsid w:val="00BD2743"/>
    <w:rsid w:val="00BD276B"/>
    <w:rsid w:val="00BD27B8"/>
    <w:rsid w:val="00BD28EE"/>
    <w:rsid w:val="00BD290D"/>
    <w:rsid w:val="00BD2926"/>
    <w:rsid w:val="00BD2939"/>
    <w:rsid w:val="00BD2A6D"/>
    <w:rsid w:val="00BD2CA4"/>
    <w:rsid w:val="00BD2CDE"/>
    <w:rsid w:val="00BD2D5D"/>
    <w:rsid w:val="00BD2DDF"/>
    <w:rsid w:val="00BD2EBD"/>
    <w:rsid w:val="00BD2F51"/>
    <w:rsid w:val="00BD2FED"/>
    <w:rsid w:val="00BD30AA"/>
    <w:rsid w:val="00BD316D"/>
    <w:rsid w:val="00BD33B4"/>
    <w:rsid w:val="00BD3599"/>
    <w:rsid w:val="00BD3808"/>
    <w:rsid w:val="00BD38CE"/>
    <w:rsid w:val="00BD399B"/>
    <w:rsid w:val="00BD39D6"/>
    <w:rsid w:val="00BD3A9E"/>
    <w:rsid w:val="00BD3B29"/>
    <w:rsid w:val="00BD3B78"/>
    <w:rsid w:val="00BD3B86"/>
    <w:rsid w:val="00BD3C2E"/>
    <w:rsid w:val="00BD3D20"/>
    <w:rsid w:val="00BD4073"/>
    <w:rsid w:val="00BD45C0"/>
    <w:rsid w:val="00BD46D1"/>
    <w:rsid w:val="00BD473E"/>
    <w:rsid w:val="00BD4842"/>
    <w:rsid w:val="00BD485D"/>
    <w:rsid w:val="00BD49A3"/>
    <w:rsid w:val="00BD4AEC"/>
    <w:rsid w:val="00BD4B10"/>
    <w:rsid w:val="00BD4B36"/>
    <w:rsid w:val="00BD4BC1"/>
    <w:rsid w:val="00BD4C88"/>
    <w:rsid w:val="00BD4D68"/>
    <w:rsid w:val="00BD4EB3"/>
    <w:rsid w:val="00BD51D1"/>
    <w:rsid w:val="00BD51DD"/>
    <w:rsid w:val="00BD52E3"/>
    <w:rsid w:val="00BD52F3"/>
    <w:rsid w:val="00BD5336"/>
    <w:rsid w:val="00BD5363"/>
    <w:rsid w:val="00BD5571"/>
    <w:rsid w:val="00BD56F5"/>
    <w:rsid w:val="00BD5739"/>
    <w:rsid w:val="00BD587A"/>
    <w:rsid w:val="00BD587E"/>
    <w:rsid w:val="00BD58EE"/>
    <w:rsid w:val="00BD59B8"/>
    <w:rsid w:val="00BD59F5"/>
    <w:rsid w:val="00BD5B86"/>
    <w:rsid w:val="00BD5BDB"/>
    <w:rsid w:val="00BD5D3D"/>
    <w:rsid w:val="00BD5F21"/>
    <w:rsid w:val="00BD5FBF"/>
    <w:rsid w:val="00BD5FF9"/>
    <w:rsid w:val="00BD60B4"/>
    <w:rsid w:val="00BD6153"/>
    <w:rsid w:val="00BD61A6"/>
    <w:rsid w:val="00BD6239"/>
    <w:rsid w:val="00BD6343"/>
    <w:rsid w:val="00BD6417"/>
    <w:rsid w:val="00BD6516"/>
    <w:rsid w:val="00BD68E2"/>
    <w:rsid w:val="00BD6910"/>
    <w:rsid w:val="00BD69C7"/>
    <w:rsid w:val="00BD6AEB"/>
    <w:rsid w:val="00BD6AF5"/>
    <w:rsid w:val="00BD6B3D"/>
    <w:rsid w:val="00BD6D4F"/>
    <w:rsid w:val="00BD6DB7"/>
    <w:rsid w:val="00BD6F10"/>
    <w:rsid w:val="00BD7129"/>
    <w:rsid w:val="00BD71E6"/>
    <w:rsid w:val="00BD7306"/>
    <w:rsid w:val="00BD742B"/>
    <w:rsid w:val="00BD76A9"/>
    <w:rsid w:val="00BD76DC"/>
    <w:rsid w:val="00BD7C4C"/>
    <w:rsid w:val="00BD7EA1"/>
    <w:rsid w:val="00BD7F19"/>
    <w:rsid w:val="00BE00AB"/>
    <w:rsid w:val="00BE0178"/>
    <w:rsid w:val="00BE01C3"/>
    <w:rsid w:val="00BE0532"/>
    <w:rsid w:val="00BE05FC"/>
    <w:rsid w:val="00BE083B"/>
    <w:rsid w:val="00BE0936"/>
    <w:rsid w:val="00BE094A"/>
    <w:rsid w:val="00BE0ABC"/>
    <w:rsid w:val="00BE0B15"/>
    <w:rsid w:val="00BE0CAB"/>
    <w:rsid w:val="00BE0CF8"/>
    <w:rsid w:val="00BE0D26"/>
    <w:rsid w:val="00BE0DD3"/>
    <w:rsid w:val="00BE0DEA"/>
    <w:rsid w:val="00BE0E57"/>
    <w:rsid w:val="00BE0FF3"/>
    <w:rsid w:val="00BE1010"/>
    <w:rsid w:val="00BE114E"/>
    <w:rsid w:val="00BE1241"/>
    <w:rsid w:val="00BE1442"/>
    <w:rsid w:val="00BE1521"/>
    <w:rsid w:val="00BE15C2"/>
    <w:rsid w:val="00BE1927"/>
    <w:rsid w:val="00BE19DF"/>
    <w:rsid w:val="00BE1B43"/>
    <w:rsid w:val="00BE2182"/>
    <w:rsid w:val="00BE21C1"/>
    <w:rsid w:val="00BE2343"/>
    <w:rsid w:val="00BE23E5"/>
    <w:rsid w:val="00BE242F"/>
    <w:rsid w:val="00BE25A8"/>
    <w:rsid w:val="00BE2790"/>
    <w:rsid w:val="00BE2D6F"/>
    <w:rsid w:val="00BE2DB5"/>
    <w:rsid w:val="00BE2F22"/>
    <w:rsid w:val="00BE3047"/>
    <w:rsid w:val="00BE30AE"/>
    <w:rsid w:val="00BE30D2"/>
    <w:rsid w:val="00BE30DC"/>
    <w:rsid w:val="00BE3142"/>
    <w:rsid w:val="00BE328A"/>
    <w:rsid w:val="00BE34A7"/>
    <w:rsid w:val="00BE352E"/>
    <w:rsid w:val="00BE3559"/>
    <w:rsid w:val="00BE3598"/>
    <w:rsid w:val="00BE3617"/>
    <w:rsid w:val="00BE3830"/>
    <w:rsid w:val="00BE3A5C"/>
    <w:rsid w:val="00BE3A84"/>
    <w:rsid w:val="00BE3AFC"/>
    <w:rsid w:val="00BE3B2C"/>
    <w:rsid w:val="00BE3B8B"/>
    <w:rsid w:val="00BE3C67"/>
    <w:rsid w:val="00BE3E92"/>
    <w:rsid w:val="00BE3FE3"/>
    <w:rsid w:val="00BE4167"/>
    <w:rsid w:val="00BE4232"/>
    <w:rsid w:val="00BE428C"/>
    <w:rsid w:val="00BE442B"/>
    <w:rsid w:val="00BE4471"/>
    <w:rsid w:val="00BE47DE"/>
    <w:rsid w:val="00BE4955"/>
    <w:rsid w:val="00BE4987"/>
    <w:rsid w:val="00BE4BCF"/>
    <w:rsid w:val="00BE4CC8"/>
    <w:rsid w:val="00BE4D61"/>
    <w:rsid w:val="00BE4DD3"/>
    <w:rsid w:val="00BE5021"/>
    <w:rsid w:val="00BE5146"/>
    <w:rsid w:val="00BE523D"/>
    <w:rsid w:val="00BE5470"/>
    <w:rsid w:val="00BE55D6"/>
    <w:rsid w:val="00BE55F6"/>
    <w:rsid w:val="00BE56D0"/>
    <w:rsid w:val="00BE56FB"/>
    <w:rsid w:val="00BE572F"/>
    <w:rsid w:val="00BE5A7F"/>
    <w:rsid w:val="00BE5B92"/>
    <w:rsid w:val="00BE5BF9"/>
    <w:rsid w:val="00BE5C7F"/>
    <w:rsid w:val="00BE5CBC"/>
    <w:rsid w:val="00BE5D5C"/>
    <w:rsid w:val="00BE5DCA"/>
    <w:rsid w:val="00BE5E3D"/>
    <w:rsid w:val="00BE633A"/>
    <w:rsid w:val="00BE6373"/>
    <w:rsid w:val="00BE6408"/>
    <w:rsid w:val="00BE640D"/>
    <w:rsid w:val="00BE642F"/>
    <w:rsid w:val="00BE64BB"/>
    <w:rsid w:val="00BE64C1"/>
    <w:rsid w:val="00BE664B"/>
    <w:rsid w:val="00BE66AE"/>
    <w:rsid w:val="00BE66EC"/>
    <w:rsid w:val="00BE67C0"/>
    <w:rsid w:val="00BE69F4"/>
    <w:rsid w:val="00BE6A3C"/>
    <w:rsid w:val="00BE6C34"/>
    <w:rsid w:val="00BE6DA5"/>
    <w:rsid w:val="00BE6DBF"/>
    <w:rsid w:val="00BE6DFA"/>
    <w:rsid w:val="00BE6EBD"/>
    <w:rsid w:val="00BE6ED9"/>
    <w:rsid w:val="00BE71B0"/>
    <w:rsid w:val="00BE726A"/>
    <w:rsid w:val="00BE7351"/>
    <w:rsid w:val="00BE739F"/>
    <w:rsid w:val="00BE76CC"/>
    <w:rsid w:val="00BE7890"/>
    <w:rsid w:val="00BE79AD"/>
    <w:rsid w:val="00BE7D7D"/>
    <w:rsid w:val="00BE7D9B"/>
    <w:rsid w:val="00BE7F0B"/>
    <w:rsid w:val="00BF039F"/>
    <w:rsid w:val="00BF03FD"/>
    <w:rsid w:val="00BF054A"/>
    <w:rsid w:val="00BF05EA"/>
    <w:rsid w:val="00BF06C6"/>
    <w:rsid w:val="00BF073C"/>
    <w:rsid w:val="00BF077C"/>
    <w:rsid w:val="00BF07FF"/>
    <w:rsid w:val="00BF0986"/>
    <w:rsid w:val="00BF098B"/>
    <w:rsid w:val="00BF0B10"/>
    <w:rsid w:val="00BF0BDF"/>
    <w:rsid w:val="00BF0DEC"/>
    <w:rsid w:val="00BF0E19"/>
    <w:rsid w:val="00BF0E34"/>
    <w:rsid w:val="00BF0EE8"/>
    <w:rsid w:val="00BF0F25"/>
    <w:rsid w:val="00BF1086"/>
    <w:rsid w:val="00BF10BD"/>
    <w:rsid w:val="00BF110F"/>
    <w:rsid w:val="00BF1124"/>
    <w:rsid w:val="00BF1293"/>
    <w:rsid w:val="00BF1360"/>
    <w:rsid w:val="00BF13F9"/>
    <w:rsid w:val="00BF1514"/>
    <w:rsid w:val="00BF1540"/>
    <w:rsid w:val="00BF154D"/>
    <w:rsid w:val="00BF157F"/>
    <w:rsid w:val="00BF15D8"/>
    <w:rsid w:val="00BF16EA"/>
    <w:rsid w:val="00BF1796"/>
    <w:rsid w:val="00BF1801"/>
    <w:rsid w:val="00BF1844"/>
    <w:rsid w:val="00BF1C06"/>
    <w:rsid w:val="00BF1C94"/>
    <w:rsid w:val="00BF1D6C"/>
    <w:rsid w:val="00BF1EE3"/>
    <w:rsid w:val="00BF1F35"/>
    <w:rsid w:val="00BF1F6B"/>
    <w:rsid w:val="00BF20CC"/>
    <w:rsid w:val="00BF21FB"/>
    <w:rsid w:val="00BF2389"/>
    <w:rsid w:val="00BF2398"/>
    <w:rsid w:val="00BF240F"/>
    <w:rsid w:val="00BF2471"/>
    <w:rsid w:val="00BF24B4"/>
    <w:rsid w:val="00BF2528"/>
    <w:rsid w:val="00BF259A"/>
    <w:rsid w:val="00BF2692"/>
    <w:rsid w:val="00BF277E"/>
    <w:rsid w:val="00BF278A"/>
    <w:rsid w:val="00BF279E"/>
    <w:rsid w:val="00BF287A"/>
    <w:rsid w:val="00BF29CE"/>
    <w:rsid w:val="00BF29D4"/>
    <w:rsid w:val="00BF2A6E"/>
    <w:rsid w:val="00BF2CC8"/>
    <w:rsid w:val="00BF2E22"/>
    <w:rsid w:val="00BF2E3F"/>
    <w:rsid w:val="00BF2E4E"/>
    <w:rsid w:val="00BF2EA1"/>
    <w:rsid w:val="00BF2F01"/>
    <w:rsid w:val="00BF303E"/>
    <w:rsid w:val="00BF3047"/>
    <w:rsid w:val="00BF341C"/>
    <w:rsid w:val="00BF3528"/>
    <w:rsid w:val="00BF36EB"/>
    <w:rsid w:val="00BF389D"/>
    <w:rsid w:val="00BF3927"/>
    <w:rsid w:val="00BF3AC8"/>
    <w:rsid w:val="00BF3B10"/>
    <w:rsid w:val="00BF3BAF"/>
    <w:rsid w:val="00BF3C00"/>
    <w:rsid w:val="00BF3E54"/>
    <w:rsid w:val="00BF3E78"/>
    <w:rsid w:val="00BF3F20"/>
    <w:rsid w:val="00BF406C"/>
    <w:rsid w:val="00BF4276"/>
    <w:rsid w:val="00BF42BB"/>
    <w:rsid w:val="00BF4390"/>
    <w:rsid w:val="00BF4395"/>
    <w:rsid w:val="00BF444A"/>
    <w:rsid w:val="00BF455A"/>
    <w:rsid w:val="00BF4701"/>
    <w:rsid w:val="00BF4782"/>
    <w:rsid w:val="00BF47E4"/>
    <w:rsid w:val="00BF48F0"/>
    <w:rsid w:val="00BF4BD8"/>
    <w:rsid w:val="00BF4BD9"/>
    <w:rsid w:val="00BF4E90"/>
    <w:rsid w:val="00BF4F75"/>
    <w:rsid w:val="00BF513F"/>
    <w:rsid w:val="00BF5346"/>
    <w:rsid w:val="00BF5354"/>
    <w:rsid w:val="00BF53AE"/>
    <w:rsid w:val="00BF53C8"/>
    <w:rsid w:val="00BF59C4"/>
    <w:rsid w:val="00BF5B2A"/>
    <w:rsid w:val="00BF5BA6"/>
    <w:rsid w:val="00BF5BB4"/>
    <w:rsid w:val="00BF5CEB"/>
    <w:rsid w:val="00BF5DA7"/>
    <w:rsid w:val="00BF5DDD"/>
    <w:rsid w:val="00BF5F05"/>
    <w:rsid w:val="00BF5F08"/>
    <w:rsid w:val="00BF5F09"/>
    <w:rsid w:val="00BF5F31"/>
    <w:rsid w:val="00BF5FE0"/>
    <w:rsid w:val="00BF6182"/>
    <w:rsid w:val="00BF62B9"/>
    <w:rsid w:val="00BF6394"/>
    <w:rsid w:val="00BF6477"/>
    <w:rsid w:val="00BF6510"/>
    <w:rsid w:val="00BF65FD"/>
    <w:rsid w:val="00BF6681"/>
    <w:rsid w:val="00BF686B"/>
    <w:rsid w:val="00BF6966"/>
    <w:rsid w:val="00BF6D71"/>
    <w:rsid w:val="00BF7144"/>
    <w:rsid w:val="00BF7153"/>
    <w:rsid w:val="00BF730A"/>
    <w:rsid w:val="00BF7399"/>
    <w:rsid w:val="00BF751B"/>
    <w:rsid w:val="00BF757D"/>
    <w:rsid w:val="00BF77A7"/>
    <w:rsid w:val="00BF77B9"/>
    <w:rsid w:val="00BF7991"/>
    <w:rsid w:val="00BF79BE"/>
    <w:rsid w:val="00BF7B0B"/>
    <w:rsid w:val="00BF7B9B"/>
    <w:rsid w:val="00BF7BBF"/>
    <w:rsid w:val="00BF7BE5"/>
    <w:rsid w:val="00BF7C69"/>
    <w:rsid w:val="00BF7CDD"/>
    <w:rsid w:val="00BF7DDA"/>
    <w:rsid w:val="00BF7E1F"/>
    <w:rsid w:val="00BF7EA3"/>
    <w:rsid w:val="00BF7F68"/>
    <w:rsid w:val="00BF7FDC"/>
    <w:rsid w:val="00C00107"/>
    <w:rsid w:val="00C00341"/>
    <w:rsid w:val="00C004EF"/>
    <w:rsid w:val="00C00586"/>
    <w:rsid w:val="00C006F8"/>
    <w:rsid w:val="00C0076C"/>
    <w:rsid w:val="00C008D5"/>
    <w:rsid w:val="00C008FD"/>
    <w:rsid w:val="00C00922"/>
    <w:rsid w:val="00C00BB5"/>
    <w:rsid w:val="00C00BF2"/>
    <w:rsid w:val="00C00D33"/>
    <w:rsid w:val="00C00D5E"/>
    <w:rsid w:val="00C00E07"/>
    <w:rsid w:val="00C00EA7"/>
    <w:rsid w:val="00C010A7"/>
    <w:rsid w:val="00C010CD"/>
    <w:rsid w:val="00C0113F"/>
    <w:rsid w:val="00C011A8"/>
    <w:rsid w:val="00C0121F"/>
    <w:rsid w:val="00C01385"/>
    <w:rsid w:val="00C01393"/>
    <w:rsid w:val="00C013EC"/>
    <w:rsid w:val="00C01414"/>
    <w:rsid w:val="00C014CD"/>
    <w:rsid w:val="00C014FA"/>
    <w:rsid w:val="00C0165A"/>
    <w:rsid w:val="00C01757"/>
    <w:rsid w:val="00C0176D"/>
    <w:rsid w:val="00C017F3"/>
    <w:rsid w:val="00C0186C"/>
    <w:rsid w:val="00C01895"/>
    <w:rsid w:val="00C01AB0"/>
    <w:rsid w:val="00C01AFA"/>
    <w:rsid w:val="00C01B06"/>
    <w:rsid w:val="00C01B16"/>
    <w:rsid w:val="00C01BE5"/>
    <w:rsid w:val="00C01C37"/>
    <w:rsid w:val="00C01D9E"/>
    <w:rsid w:val="00C01FB6"/>
    <w:rsid w:val="00C0200F"/>
    <w:rsid w:val="00C02064"/>
    <w:rsid w:val="00C022D1"/>
    <w:rsid w:val="00C022D5"/>
    <w:rsid w:val="00C02481"/>
    <w:rsid w:val="00C024AA"/>
    <w:rsid w:val="00C025BC"/>
    <w:rsid w:val="00C026E1"/>
    <w:rsid w:val="00C026F4"/>
    <w:rsid w:val="00C02826"/>
    <w:rsid w:val="00C02993"/>
    <w:rsid w:val="00C02D0C"/>
    <w:rsid w:val="00C02D21"/>
    <w:rsid w:val="00C02E9A"/>
    <w:rsid w:val="00C02F62"/>
    <w:rsid w:val="00C02FD5"/>
    <w:rsid w:val="00C03068"/>
    <w:rsid w:val="00C03104"/>
    <w:rsid w:val="00C03129"/>
    <w:rsid w:val="00C03144"/>
    <w:rsid w:val="00C031A7"/>
    <w:rsid w:val="00C0331E"/>
    <w:rsid w:val="00C03365"/>
    <w:rsid w:val="00C035FA"/>
    <w:rsid w:val="00C0364B"/>
    <w:rsid w:val="00C03753"/>
    <w:rsid w:val="00C037D9"/>
    <w:rsid w:val="00C03857"/>
    <w:rsid w:val="00C03867"/>
    <w:rsid w:val="00C0387E"/>
    <w:rsid w:val="00C03C34"/>
    <w:rsid w:val="00C03C73"/>
    <w:rsid w:val="00C03E17"/>
    <w:rsid w:val="00C03F4A"/>
    <w:rsid w:val="00C03FA7"/>
    <w:rsid w:val="00C04054"/>
    <w:rsid w:val="00C04157"/>
    <w:rsid w:val="00C04232"/>
    <w:rsid w:val="00C04237"/>
    <w:rsid w:val="00C04517"/>
    <w:rsid w:val="00C04699"/>
    <w:rsid w:val="00C046B7"/>
    <w:rsid w:val="00C047AA"/>
    <w:rsid w:val="00C047BA"/>
    <w:rsid w:val="00C0493E"/>
    <w:rsid w:val="00C049D6"/>
    <w:rsid w:val="00C04B0C"/>
    <w:rsid w:val="00C04B50"/>
    <w:rsid w:val="00C04CAA"/>
    <w:rsid w:val="00C04D1A"/>
    <w:rsid w:val="00C04EDE"/>
    <w:rsid w:val="00C04F25"/>
    <w:rsid w:val="00C05009"/>
    <w:rsid w:val="00C051A9"/>
    <w:rsid w:val="00C051C8"/>
    <w:rsid w:val="00C052A9"/>
    <w:rsid w:val="00C053A1"/>
    <w:rsid w:val="00C05415"/>
    <w:rsid w:val="00C05423"/>
    <w:rsid w:val="00C05476"/>
    <w:rsid w:val="00C0555A"/>
    <w:rsid w:val="00C057CE"/>
    <w:rsid w:val="00C0582E"/>
    <w:rsid w:val="00C05916"/>
    <w:rsid w:val="00C0599D"/>
    <w:rsid w:val="00C05A35"/>
    <w:rsid w:val="00C05D8A"/>
    <w:rsid w:val="00C05DCD"/>
    <w:rsid w:val="00C060A6"/>
    <w:rsid w:val="00C061AC"/>
    <w:rsid w:val="00C0622D"/>
    <w:rsid w:val="00C062FC"/>
    <w:rsid w:val="00C06766"/>
    <w:rsid w:val="00C068FB"/>
    <w:rsid w:val="00C06901"/>
    <w:rsid w:val="00C0691E"/>
    <w:rsid w:val="00C0693B"/>
    <w:rsid w:val="00C069D4"/>
    <w:rsid w:val="00C06AED"/>
    <w:rsid w:val="00C06B11"/>
    <w:rsid w:val="00C06B1F"/>
    <w:rsid w:val="00C06CE7"/>
    <w:rsid w:val="00C06D32"/>
    <w:rsid w:val="00C06E6C"/>
    <w:rsid w:val="00C06E6D"/>
    <w:rsid w:val="00C06FBE"/>
    <w:rsid w:val="00C0745C"/>
    <w:rsid w:val="00C074A6"/>
    <w:rsid w:val="00C0750B"/>
    <w:rsid w:val="00C075C7"/>
    <w:rsid w:val="00C079FB"/>
    <w:rsid w:val="00C07A2C"/>
    <w:rsid w:val="00C07D1B"/>
    <w:rsid w:val="00C07D8D"/>
    <w:rsid w:val="00C07F0C"/>
    <w:rsid w:val="00C07F18"/>
    <w:rsid w:val="00C07FFB"/>
    <w:rsid w:val="00C100DB"/>
    <w:rsid w:val="00C100E2"/>
    <w:rsid w:val="00C1042D"/>
    <w:rsid w:val="00C10434"/>
    <w:rsid w:val="00C10582"/>
    <w:rsid w:val="00C107E6"/>
    <w:rsid w:val="00C10938"/>
    <w:rsid w:val="00C10A17"/>
    <w:rsid w:val="00C10B3D"/>
    <w:rsid w:val="00C10D78"/>
    <w:rsid w:val="00C10DC4"/>
    <w:rsid w:val="00C10E28"/>
    <w:rsid w:val="00C10E4F"/>
    <w:rsid w:val="00C10E86"/>
    <w:rsid w:val="00C10F17"/>
    <w:rsid w:val="00C10F72"/>
    <w:rsid w:val="00C11029"/>
    <w:rsid w:val="00C11179"/>
    <w:rsid w:val="00C11260"/>
    <w:rsid w:val="00C1126F"/>
    <w:rsid w:val="00C112BE"/>
    <w:rsid w:val="00C1132B"/>
    <w:rsid w:val="00C1133F"/>
    <w:rsid w:val="00C1138F"/>
    <w:rsid w:val="00C113BA"/>
    <w:rsid w:val="00C114A3"/>
    <w:rsid w:val="00C114BD"/>
    <w:rsid w:val="00C11B93"/>
    <w:rsid w:val="00C11D0B"/>
    <w:rsid w:val="00C11F50"/>
    <w:rsid w:val="00C12002"/>
    <w:rsid w:val="00C12139"/>
    <w:rsid w:val="00C1214C"/>
    <w:rsid w:val="00C12199"/>
    <w:rsid w:val="00C123FD"/>
    <w:rsid w:val="00C1242E"/>
    <w:rsid w:val="00C125F9"/>
    <w:rsid w:val="00C126D8"/>
    <w:rsid w:val="00C128D9"/>
    <w:rsid w:val="00C129FD"/>
    <w:rsid w:val="00C12A7C"/>
    <w:rsid w:val="00C12CB4"/>
    <w:rsid w:val="00C12E99"/>
    <w:rsid w:val="00C12F3E"/>
    <w:rsid w:val="00C134B1"/>
    <w:rsid w:val="00C139DA"/>
    <w:rsid w:val="00C13DA9"/>
    <w:rsid w:val="00C141E6"/>
    <w:rsid w:val="00C141F1"/>
    <w:rsid w:val="00C142AF"/>
    <w:rsid w:val="00C14570"/>
    <w:rsid w:val="00C1482C"/>
    <w:rsid w:val="00C148A6"/>
    <w:rsid w:val="00C149B7"/>
    <w:rsid w:val="00C14BC7"/>
    <w:rsid w:val="00C14CAB"/>
    <w:rsid w:val="00C14CB8"/>
    <w:rsid w:val="00C14F24"/>
    <w:rsid w:val="00C15070"/>
    <w:rsid w:val="00C151D9"/>
    <w:rsid w:val="00C1522F"/>
    <w:rsid w:val="00C15231"/>
    <w:rsid w:val="00C15263"/>
    <w:rsid w:val="00C15801"/>
    <w:rsid w:val="00C15A46"/>
    <w:rsid w:val="00C15A62"/>
    <w:rsid w:val="00C15A86"/>
    <w:rsid w:val="00C15B0C"/>
    <w:rsid w:val="00C15C6E"/>
    <w:rsid w:val="00C15DBC"/>
    <w:rsid w:val="00C15E3B"/>
    <w:rsid w:val="00C16056"/>
    <w:rsid w:val="00C163DE"/>
    <w:rsid w:val="00C16470"/>
    <w:rsid w:val="00C16509"/>
    <w:rsid w:val="00C166B0"/>
    <w:rsid w:val="00C168A2"/>
    <w:rsid w:val="00C16952"/>
    <w:rsid w:val="00C16C99"/>
    <w:rsid w:val="00C17096"/>
    <w:rsid w:val="00C170E8"/>
    <w:rsid w:val="00C172CB"/>
    <w:rsid w:val="00C1735F"/>
    <w:rsid w:val="00C17713"/>
    <w:rsid w:val="00C17740"/>
    <w:rsid w:val="00C177E4"/>
    <w:rsid w:val="00C17852"/>
    <w:rsid w:val="00C17B8D"/>
    <w:rsid w:val="00C17C8B"/>
    <w:rsid w:val="00C17E17"/>
    <w:rsid w:val="00C17F1C"/>
    <w:rsid w:val="00C200DF"/>
    <w:rsid w:val="00C2037C"/>
    <w:rsid w:val="00C20415"/>
    <w:rsid w:val="00C2047C"/>
    <w:rsid w:val="00C204CA"/>
    <w:rsid w:val="00C2050A"/>
    <w:rsid w:val="00C20548"/>
    <w:rsid w:val="00C20793"/>
    <w:rsid w:val="00C208C7"/>
    <w:rsid w:val="00C208E2"/>
    <w:rsid w:val="00C20900"/>
    <w:rsid w:val="00C20AB6"/>
    <w:rsid w:val="00C20ABD"/>
    <w:rsid w:val="00C20B0B"/>
    <w:rsid w:val="00C20B5C"/>
    <w:rsid w:val="00C20C66"/>
    <w:rsid w:val="00C20E3F"/>
    <w:rsid w:val="00C20F34"/>
    <w:rsid w:val="00C20FE8"/>
    <w:rsid w:val="00C21083"/>
    <w:rsid w:val="00C21105"/>
    <w:rsid w:val="00C213C5"/>
    <w:rsid w:val="00C21475"/>
    <w:rsid w:val="00C218B9"/>
    <w:rsid w:val="00C2196A"/>
    <w:rsid w:val="00C219EB"/>
    <w:rsid w:val="00C21AF4"/>
    <w:rsid w:val="00C21B53"/>
    <w:rsid w:val="00C21B8D"/>
    <w:rsid w:val="00C21B96"/>
    <w:rsid w:val="00C21CEB"/>
    <w:rsid w:val="00C21D18"/>
    <w:rsid w:val="00C21D84"/>
    <w:rsid w:val="00C21EF5"/>
    <w:rsid w:val="00C21FA1"/>
    <w:rsid w:val="00C22025"/>
    <w:rsid w:val="00C2212C"/>
    <w:rsid w:val="00C225E5"/>
    <w:rsid w:val="00C226CC"/>
    <w:rsid w:val="00C226E2"/>
    <w:rsid w:val="00C227DD"/>
    <w:rsid w:val="00C227F9"/>
    <w:rsid w:val="00C22838"/>
    <w:rsid w:val="00C22A7A"/>
    <w:rsid w:val="00C22C43"/>
    <w:rsid w:val="00C2301A"/>
    <w:rsid w:val="00C23023"/>
    <w:rsid w:val="00C23047"/>
    <w:rsid w:val="00C230DA"/>
    <w:rsid w:val="00C2326B"/>
    <w:rsid w:val="00C233BC"/>
    <w:rsid w:val="00C23542"/>
    <w:rsid w:val="00C23621"/>
    <w:rsid w:val="00C23BF7"/>
    <w:rsid w:val="00C23CD0"/>
    <w:rsid w:val="00C23E14"/>
    <w:rsid w:val="00C23E19"/>
    <w:rsid w:val="00C23F8D"/>
    <w:rsid w:val="00C240A9"/>
    <w:rsid w:val="00C24158"/>
    <w:rsid w:val="00C24370"/>
    <w:rsid w:val="00C24428"/>
    <w:rsid w:val="00C244E4"/>
    <w:rsid w:val="00C244F0"/>
    <w:rsid w:val="00C246D0"/>
    <w:rsid w:val="00C24759"/>
    <w:rsid w:val="00C247B9"/>
    <w:rsid w:val="00C2496F"/>
    <w:rsid w:val="00C24B47"/>
    <w:rsid w:val="00C24C74"/>
    <w:rsid w:val="00C24D1B"/>
    <w:rsid w:val="00C24D5C"/>
    <w:rsid w:val="00C24EAD"/>
    <w:rsid w:val="00C24ECB"/>
    <w:rsid w:val="00C24F11"/>
    <w:rsid w:val="00C24F4C"/>
    <w:rsid w:val="00C24FEF"/>
    <w:rsid w:val="00C25198"/>
    <w:rsid w:val="00C251AB"/>
    <w:rsid w:val="00C251DD"/>
    <w:rsid w:val="00C252A4"/>
    <w:rsid w:val="00C252A8"/>
    <w:rsid w:val="00C253B2"/>
    <w:rsid w:val="00C253EF"/>
    <w:rsid w:val="00C254C7"/>
    <w:rsid w:val="00C254CF"/>
    <w:rsid w:val="00C254F1"/>
    <w:rsid w:val="00C25865"/>
    <w:rsid w:val="00C2589D"/>
    <w:rsid w:val="00C2592F"/>
    <w:rsid w:val="00C25993"/>
    <w:rsid w:val="00C25B69"/>
    <w:rsid w:val="00C25BFA"/>
    <w:rsid w:val="00C25DC3"/>
    <w:rsid w:val="00C25E7F"/>
    <w:rsid w:val="00C25EC9"/>
    <w:rsid w:val="00C25EDC"/>
    <w:rsid w:val="00C261AC"/>
    <w:rsid w:val="00C263A9"/>
    <w:rsid w:val="00C2647F"/>
    <w:rsid w:val="00C264C7"/>
    <w:rsid w:val="00C2654D"/>
    <w:rsid w:val="00C2664D"/>
    <w:rsid w:val="00C266F4"/>
    <w:rsid w:val="00C26742"/>
    <w:rsid w:val="00C26857"/>
    <w:rsid w:val="00C26959"/>
    <w:rsid w:val="00C2699D"/>
    <w:rsid w:val="00C26AF4"/>
    <w:rsid w:val="00C26B18"/>
    <w:rsid w:val="00C26C7D"/>
    <w:rsid w:val="00C26D3D"/>
    <w:rsid w:val="00C26DCC"/>
    <w:rsid w:val="00C26F4C"/>
    <w:rsid w:val="00C26F93"/>
    <w:rsid w:val="00C26FBC"/>
    <w:rsid w:val="00C270CC"/>
    <w:rsid w:val="00C270DD"/>
    <w:rsid w:val="00C27170"/>
    <w:rsid w:val="00C271D1"/>
    <w:rsid w:val="00C27257"/>
    <w:rsid w:val="00C27353"/>
    <w:rsid w:val="00C27358"/>
    <w:rsid w:val="00C2736E"/>
    <w:rsid w:val="00C27404"/>
    <w:rsid w:val="00C274F5"/>
    <w:rsid w:val="00C277E5"/>
    <w:rsid w:val="00C27951"/>
    <w:rsid w:val="00C27996"/>
    <w:rsid w:val="00C27AA0"/>
    <w:rsid w:val="00C27E00"/>
    <w:rsid w:val="00C27ED6"/>
    <w:rsid w:val="00C30029"/>
    <w:rsid w:val="00C3022C"/>
    <w:rsid w:val="00C3029F"/>
    <w:rsid w:val="00C302F7"/>
    <w:rsid w:val="00C3033F"/>
    <w:rsid w:val="00C303A5"/>
    <w:rsid w:val="00C303EA"/>
    <w:rsid w:val="00C30545"/>
    <w:rsid w:val="00C30550"/>
    <w:rsid w:val="00C3065D"/>
    <w:rsid w:val="00C30668"/>
    <w:rsid w:val="00C30718"/>
    <w:rsid w:val="00C3077F"/>
    <w:rsid w:val="00C30A0F"/>
    <w:rsid w:val="00C30DAF"/>
    <w:rsid w:val="00C30F50"/>
    <w:rsid w:val="00C310D7"/>
    <w:rsid w:val="00C311EB"/>
    <w:rsid w:val="00C313BC"/>
    <w:rsid w:val="00C31417"/>
    <w:rsid w:val="00C314B7"/>
    <w:rsid w:val="00C31680"/>
    <w:rsid w:val="00C317D0"/>
    <w:rsid w:val="00C31873"/>
    <w:rsid w:val="00C319C1"/>
    <w:rsid w:val="00C319C2"/>
    <w:rsid w:val="00C31A7B"/>
    <w:rsid w:val="00C31AA9"/>
    <w:rsid w:val="00C31BB5"/>
    <w:rsid w:val="00C31E83"/>
    <w:rsid w:val="00C31FA9"/>
    <w:rsid w:val="00C321B9"/>
    <w:rsid w:val="00C3223E"/>
    <w:rsid w:val="00C32309"/>
    <w:rsid w:val="00C32342"/>
    <w:rsid w:val="00C323B3"/>
    <w:rsid w:val="00C32424"/>
    <w:rsid w:val="00C32578"/>
    <w:rsid w:val="00C32580"/>
    <w:rsid w:val="00C3280E"/>
    <w:rsid w:val="00C32982"/>
    <w:rsid w:val="00C32A20"/>
    <w:rsid w:val="00C32AA0"/>
    <w:rsid w:val="00C32C1A"/>
    <w:rsid w:val="00C32D3D"/>
    <w:rsid w:val="00C331B6"/>
    <w:rsid w:val="00C333EE"/>
    <w:rsid w:val="00C33433"/>
    <w:rsid w:val="00C3349C"/>
    <w:rsid w:val="00C334A5"/>
    <w:rsid w:val="00C33627"/>
    <w:rsid w:val="00C336E2"/>
    <w:rsid w:val="00C338CA"/>
    <w:rsid w:val="00C33927"/>
    <w:rsid w:val="00C33AF2"/>
    <w:rsid w:val="00C33BF0"/>
    <w:rsid w:val="00C33EE2"/>
    <w:rsid w:val="00C33F7F"/>
    <w:rsid w:val="00C33FA4"/>
    <w:rsid w:val="00C340E0"/>
    <w:rsid w:val="00C340EF"/>
    <w:rsid w:val="00C34101"/>
    <w:rsid w:val="00C3411A"/>
    <w:rsid w:val="00C3414B"/>
    <w:rsid w:val="00C343C4"/>
    <w:rsid w:val="00C3469D"/>
    <w:rsid w:val="00C348A1"/>
    <w:rsid w:val="00C348BC"/>
    <w:rsid w:val="00C34938"/>
    <w:rsid w:val="00C34C0D"/>
    <w:rsid w:val="00C34C29"/>
    <w:rsid w:val="00C34D07"/>
    <w:rsid w:val="00C34E8A"/>
    <w:rsid w:val="00C34F23"/>
    <w:rsid w:val="00C34F72"/>
    <w:rsid w:val="00C35044"/>
    <w:rsid w:val="00C35093"/>
    <w:rsid w:val="00C35229"/>
    <w:rsid w:val="00C3524E"/>
    <w:rsid w:val="00C35410"/>
    <w:rsid w:val="00C3576F"/>
    <w:rsid w:val="00C35850"/>
    <w:rsid w:val="00C35AA0"/>
    <w:rsid w:val="00C35B9F"/>
    <w:rsid w:val="00C35C3D"/>
    <w:rsid w:val="00C35CFD"/>
    <w:rsid w:val="00C35D71"/>
    <w:rsid w:val="00C35DFF"/>
    <w:rsid w:val="00C361A0"/>
    <w:rsid w:val="00C3620B"/>
    <w:rsid w:val="00C36239"/>
    <w:rsid w:val="00C36275"/>
    <w:rsid w:val="00C3630B"/>
    <w:rsid w:val="00C36374"/>
    <w:rsid w:val="00C36467"/>
    <w:rsid w:val="00C364BF"/>
    <w:rsid w:val="00C3660F"/>
    <w:rsid w:val="00C3666B"/>
    <w:rsid w:val="00C366A2"/>
    <w:rsid w:val="00C36AF7"/>
    <w:rsid w:val="00C36B10"/>
    <w:rsid w:val="00C36D6D"/>
    <w:rsid w:val="00C36F7A"/>
    <w:rsid w:val="00C36FD5"/>
    <w:rsid w:val="00C37146"/>
    <w:rsid w:val="00C37333"/>
    <w:rsid w:val="00C373CB"/>
    <w:rsid w:val="00C373E1"/>
    <w:rsid w:val="00C3771C"/>
    <w:rsid w:val="00C37782"/>
    <w:rsid w:val="00C3781E"/>
    <w:rsid w:val="00C3793D"/>
    <w:rsid w:val="00C3793E"/>
    <w:rsid w:val="00C379CB"/>
    <w:rsid w:val="00C37B7E"/>
    <w:rsid w:val="00C37DB0"/>
    <w:rsid w:val="00C37E11"/>
    <w:rsid w:val="00C37E85"/>
    <w:rsid w:val="00C37FE5"/>
    <w:rsid w:val="00C4000F"/>
    <w:rsid w:val="00C4002C"/>
    <w:rsid w:val="00C400BD"/>
    <w:rsid w:val="00C401A7"/>
    <w:rsid w:val="00C40205"/>
    <w:rsid w:val="00C4029C"/>
    <w:rsid w:val="00C4033B"/>
    <w:rsid w:val="00C4037E"/>
    <w:rsid w:val="00C4051A"/>
    <w:rsid w:val="00C405CC"/>
    <w:rsid w:val="00C405E0"/>
    <w:rsid w:val="00C406B9"/>
    <w:rsid w:val="00C407F2"/>
    <w:rsid w:val="00C40820"/>
    <w:rsid w:val="00C40875"/>
    <w:rsid w:val="00C408DF"/>
    <w:rsid w:val="00C40A50"/>
    <w:rsid w:val="00C40C0B"/>
    <w:rsid w:val="00C40EDA"/>
    <w:rsid w:val="00C40F42"/>
    <w:rsid w:val="00C410E6"/>
    <w:rsid w:val="00C41223"/>
    <w:rsid w:val="00C412F6"/>
    <w:rsid w:val="00C4142A"/>
    <w:rsid w:val="00C41591"/>
    <w:rsid w:val="00C415C2"/>
    <w:rsid w:val="00C41670"/>
    <w:rsid w:val="00C41717"/>
    <w:rsid w:val="00C41980"/>
    <w:rsid w:val="00C41A10"/>
    <w:rsid w:val="00C41B27"/>
    <w:rsid w:val="00C41B99"/>
    <w:rsid w:val="00C41D0F"/>
    <w:rsid w:val="00C41DD5"/>
    <w:rsid w:val="00C41E30"/>
    <w:rsid w:val="00C41EAE"/>
    <w:rsid w:val="00C423EB"/>
    <w:rsid w:val="00C423FB"/>
    <w:rsid w:val="00C4240D"/>
    <w:rsid w:val="00C42479"/>
    <w:rsid w:val="00C425A1"/>
    <w:rsid w:val="00C425B0"/>
    <w:rsid w:val="00C42679"/>
    <w:rsid w:val="00C427E0"/>
    <w:rsid w:val="00C428B1"/>
    <w:rsid w:val="00C4293E"/>
    <w:rsid w:val="00C429A3"/>
    <w:rsid w:val="00C429AB"/>
    <w:rsid w:val="00C42B77"/>
    <w:rsid w:val="00C42C8B"/>
    <w:rsid w:val="00C42F82"/>
    <w:rsid w:val="00C43040"/>
    <w:rsid w:val="00C430C5"/>
    <w:rsid w:val="00C431E0"/>
    <w:rsid w:val="00C4324E"/>
    <w:rsid w:val="00C434C3"/>
    <w:rsid w:val="00C43727"/>
    <w:rsid w:val="00C438CD"/>
    <w:rsid w:val="00C4391C"/>
    <w:rsid w:val="00C43A40"/>
    <w:rsid w:val="00C43A6C"/>
    <w:rsid w:val="00C43A74"/>
    <w:rsid w:val="00C43A99"/>
    <w:rsid w:val="00C43B96"/>
    <w:rsid w:val="00C43CE5"/>
    <w:rsid w:val="00C44100"/>
    <w:rsid w:val="00C4417D"/>
    <w:rsid w:val="00C444C1"/>
    <w:rsid w:val="00C444DC"/>
    <w:rsid w:val="00C44624"/>
    <w:rsid w:val="00C4468A"/>
    <w:rsid w:val="00C446B0"/>
    <w:rsid w:val="00C4471D"/>
    <w:rsid w:val="00C4477A"/>
    <w:rsid w:val="00C447BF"/>
    <w:rsid w:val="00C447CF"/>
    <w:rsid w:val="00C44A88"/>
    <w:rsid w:val="00C44B13"/>
    <w:rsid w:val="00C44C15"/>
    <w:rsid w:val="00C44C46"/>
    <w:rsid w:val="00C450A6"/>
    <w:rsid w:val="00C450F7"/>
    <w:rsid w:val="00C4519C"/>
    <w:rsid w:val="00C45346"/>
    <w:rsid w:val="00C45352"/>
    <w:rsid w:val="00C4548D"/>
    <w:rsid w:val="00C455A6"/>
    <w:rsid w:val="00C455D1"/>
    <w:rsid w:val="00C455D8"/>
    <w:rsid w:val="00C45625"/>
    <w:rsid w:val="00C4577C"/>
    <w:rsid w:val="00C45A16"/>
    <w:rsid w:val="00C45AE6"/>
    <w:rsid w:val="00C45B12"/>
    <w:rsid w:val="00C45D72"/>
    <w:rsid w:val="00C45DE9"/>
    <w:rsid w:val="00C45E27"/>
    <w:rsid w:val="00C45E9C"/>
    <w:rsid w:val="00C4670F"/>
    <w:rsid w:val="00C4677B"/>
    <w:rsid w:val="00C46796"/>
    <w:rsid w:val="00C467BB"/>
    <w:rsid w:val="00C46898"/>
    <w:rsid w:val="00C469C3"/>
    <w:rsid w:val="00C46ABA"/>
    <w:rsid w:val="00C46B77"/>
    <w:rsid w:val="00C46DD1"/>
    <w:rsid w:val="00C46EB9"/>
    <w:rsid w:val="00C4717E"/>
    <w:rsid w:val="00C4743A"/>
    <w:rsid w:val="00C475B8"/>
    <w:rsid w:val="00C475F3"/>
    <w:rsid w:val="00C476D5"/>
    <w:rsid w:val="00C47796"/>
    <w:rsid w:val="00C4796A"/>
    <w:rsid w:val="00C47A12"/>
    <w:rsid w:val="00C47B44"/>
    <w:rsid w:val="00C47CE1"/>
    <w:rsid w:val="00C47DA6"/>
    <w:rsid w:val="00C47F9F"/>
    <w:rsid w:val="00C50137"/>
    <w:rsid w:val="00C50289"/>
    <w:rsid w:val="00C50378"/>
    <w:rsid w:val="00C505E3"/>
    <w:rsid w:val="00C5072E"/>
    <w:rsid w:val="00C507D9"/>
    <w:rsid w:val="00C5090A"/>
    <w:rsid w:val="00C50B55"/>
    <w:rsid w:val="00C50C58"/>
    <w:rsid w:val="00C50D13"/>
    <w:rsid w:val="00C50F00"/>
    <w:rsid w:val="00C50FC3"/>
    <w:rsid w:val="00C50FEF"/>
    <w:rsid w:val="00C5109B"/>
    <w:rsid w:val="00C511BE"/>
    <w:rsid w:val="00C5120B"/>
    <w:rsid w:val="00C513B3"/>
    <w:rsid w:val="00C516E9"/>
    <w:rsid w:val="00C51743"/>
    <w:rsid w:val="00C5182A"/>
    <w:rsid w:val="00C519C7"/>
    <w:rsid w:val="00C51D84"/>
    <w:rsid w:val="00C51EB9"/>
    <w:rsid w:val="00C520A6"/>
    <w:rsid w:val="00C52212"/>
    <w:rsid w:val="00C5225B"/>
    <w:rsid w:val="00C5227A"/>
    <w:rsid w:val="00C52329"/>
    <w:rsid w:val="00C523EB"/>
    <w:rsid w:val="00C5250C"/>
    <w:rsid w:val="00C525B9"/>
    <w:rsid w:val="00C5260F"/>
    <w:rsid w:val="00C52960"/>
    <w:rsid w:val="00C529DE"/>
    <w:rsid w:val="00C52ABE"/>
    <w:rsid w:val="00C52C0F"/>
    <w:rsid w:val="00C52D51"/>
    <w:rsid w:val="00C52F59"/>
    <w:rsid w:val="00C5319F"/>
    <w:rsid w:val="00C53203"/>
    <w:rsid w:val="00C5326B"/>
    <w:rsid w:val="00C5328F"/>
    <w:rsid w:val="00C532D4"/>
    <w:rsid w:val="00C53376"/>
    <w:rsid w:val="00C535C9"/>
    <w:rsid w:val="00C53716"/>
    <w:rsid w:val="00C537A2"/>
    <w:rsid w:val="00C53889"/>
    <w:rsid w:val="00C53895"/>
    <w:rsid w:val="00C538E9"/>
    <w:rsid w:val="00C538EF"/>
    <w:rsid w:val="00C539BD"/>
    <w:rsid w:val="00C53A08"/>
    <w:rsid w:val="00C53B02"/>
    <w:rsid w:val="00C53B22"/>
    <w:rsid w:val="00C53D17"/>
    <w:rsid w:val="00C53DAA"/>
    <w:rsid w:val="00C53EA3"/>
    <w:rsid w:val="00C53EBB"/>
    <w:rsid w:val="00C53F38"/>
    <w:rsid w:val="00C53F3A"/>
    <w:rsid w:val="00C54004"/>
    <w:rsid w:val="00C5406F"/>
    <w:rsid w:val="00C54084"/>
    <w:rsid w:val="00C542EF"/>
    <w:rsid w:val="00C5437F"/>
    <w:rsid w:val="00C543AC"/>
    <w:rsid w:val="00C54400"/>
    <w:rsid w:val="00C545CC"/>
    <w:rsid w:val="00C54793"/>
    <w:rsid w:val="00C5491B"/>
    <w:rsid w:val="00C5491D"/>
    <w:rsid w:val="00C54AB3"/>
    <w:rsid w:val="00C54B0E"/>
    <w:rsid w:val="00C54BDD"/>
    <w:rsid w:val="00C54BE6"/>
    <w:rsid w:val="00C54CCC"/>
    <w:rsid w:val="00C54DF5"/>
    <w:rsid w:val="00C54F58"/>
    <w:rsid w:val="00C54F76"/>
    <w:rsid w:val="00C55187"/>
    <w:rsid w:val="00C551DA"/>
    <w:rsid w:val="00C551DE"/>
    <w:rsid w:val="00C55454"/>
    <w:rsid w:val="00C55557"/>
    <w:rsid w:val="00C55791"/>
    <w:rsid w:val="00C557F2"/>
    <w:rsid w:val="00C5581A"/>
    <w:rsid w:val="00C55825"/>
    <w:rsid w:val="00C5585C"/>
    <w:rsid w:val="00C5589F"/>
    <w:rsid w:val="00C558E7"/>
    <w:rsid w:val="00C55A96"/>
    <w:rsid w:val="00C55BA1"/>
    <w:rsid w:val="00C55C92"/>
    <w:rsid w:val="00C55FC7"/>
    <w:rsid w:val="00C5601C"/>
    <w:rsid w:val="00C560B0"/>
    <w:rsid w:val="00C560E3"/>
    <w:rsid w:val="00C562AF"/>
    <w:rsid w:val="00C562B1"/>
    <w:rsid w:val="00C562E2"/>
    <w:rsid w:val="00C56310"/>
    <w:rsid w:val="00C56313"/>
    <w:rsid w:val="00C563FF"/>
    <w:rsid w:val="00C56607"/>
    <w:rsid w:val="00C56974"/>
    <w:rsid w:val="00C56A2F"/>
    <w:rsid w:val="00C56A55"/>
    <w:rsid w:val="00C56A7C"/>
    <w:rsid w:val="00C56A80"/>
    <w:rsid w:val="00C56AA8"/>
    <w:rsid w:val="00C56BD8"/>
    <w:rsid w:val="00C56BF2"/>
    <w:rsid w:val="00C56EB1"/>
    <w:rsid w:val="00C56F1F"/>
    <w:rsid w:val="00C56F95"/>
    <w:rsid w:val="00C572AD"/>
    <w:rsid w:val="00C5732D"/>
    <w:rsid w:val="00C57377"/>
    <w:rsid w:val="00C57566"/>
    <w:rsid w:val="00C577C3"/>
    <w:rsid w:val="00C5783C"/>
    <w:rsid w:val="00C5784B"/>
    <w:rsid w:val="00C579F2"/>
    <w:rsid w:val="00C57A89"/>
    <w:rsid w:val="00C57F79"/>
    <w:rsid w:val="00C57FC0"/>
    <w:rsid w:val="00C600AB"/>
    <w:rsid w:val="00C602BB"/>
    <w:rsid w:val="00C60421"/>
    <w:rsid w:val="00C604DE"/>
    <w:rsid w:val="00C6086B"/>
    <w:rsid w:val="00C60927"/>
    <w:rsid w:val="00C60A1D"/>
    <w:rsid w:val="00C60A50"/>
    <w:rsid w:val="00C60B3C"/>
    <w:rsid w:val="00C60BD5"/>
    <w:rsid w:val="00C60CB8"/>
    <w:rsid w:val="00C60E1B"/>
    <w:rsid w:val="00C60F70"/>
    <w:rsid w:val="00C60FCC"/>
    <w:rsid w:val="00C6100B"/>
    <w:rsid w:val="00C610CB"/>
    <w:rsid w:val="00C611AB"/>
    <w:rsid w:val="00C61378"/>
    <w:rsid w:val="00C61425"/>
    <w:rsid w:val="00C61513"/>
    <w:rsid w:val="00C61574"/>
    <w:rsid w:val="00C6193C"/>
    <w:rsid w:val="00C61AAE"/>
    <w:rsid w:val="00C61AD8"/>
    <w:rsid w:val="00C61AEF"/>
    <w:rsid w:val="00C61E54"/>
    <w:rsid w:val="00C62332"/>
    <w:rsid w:val="00C623C2"/>
    <w:rsid w:val="00C6247F"/>
    <w:rsid w:val="00C626C1"/>
    <w:rsid w:val="00C6294E"/>
    <w:rsid w:val="00C62BB4"/>
    <w:rsid w:val="00C62BC2"/>
    <w:rsid w:val="00C62D19"/>
    <w:rsid w:val="00C62DF5"/>
    <w:rsid w:val="00C62F3C"/>
    <w:rsid w:val="00C63003"/>
    <w:rsid w:val="00C632EC"/>
    <w:rsid w:val="00C63337"/>
    <w:rsid w:val="00C6333D"/>
    <w:rsid w:val="00C63388"/>
    <w:rsid w:val="00C633DB"/>
    <w:rsid w:val="00C6344A"/>
    <w:rsid w:val="00C63518"/>
    <w:rsid w:val="00C63697"/>
    <w:rsid w:val="00C637A9"/>
    <w:rsid w:val="00C63951"/>
    <w:rsid w:val="00C63B05"/>
    <w:rsid w:val="00C63B84"/>
    <w:rsid w:val="00C63C5F"/>
    <w:rsid w:val="00C63C74"/>
    <w:rsid w:val="00C63D1B"/>
    <w:rsid w:val="00C63D41"/>
    <w:rsid w:val="00C63D5F"/>
    <w:rsid w:val="00C63E2B"/>
    <w:rsid w:val="00C63E40"/>
    <w:rsid w:val="00C64432"/>
    <w:rsid w:val="00C64504"/>
    <w:rsid w:val="00C645F0"/>
    <w:rsid w:val="00C64868"/>
    <w:rsid w:val="00C64A09"/>
    <w:rsid w:val="00C64B5D"/>
    <w:rsid w:val="00C64B92"/>
    <w:rsid w:val="00C64CF5"/>
    <w:rsid w:val="00C64D2D"/>
    <w:rsid w:val="00C64DE8"/>
    <w:rsid w:val="00C64EF8"/>
    <w:rsid w:val="00C64EF9"/>
    <w:rsid w:val="00C64F96"/>
    <w:rsid w:val="00C65013"/>
    <w:rsid w:val="00C65165"/>
    <w:rsid w:val="00C651B3"/>
    <w:rsid w:val="00C651F4"/>
    <w:rsid w:val="00C6522C"/>
    <w:rsid w:val="00C65436"/>
    <w:rsid w:val="00C65487"/>
    <w:rsid w:val="00C65A2D"/>
    <w:rsid w:val="00C65BE3"/>
    <w:rsid w:val="00C65C3C"/>
    <w:rsid w:val="00C65EA4"/>
    <w:rsid w:val="00C65F88"/>
    <w:rsid w:val="00C65FF1"/>
    <w:rsid w:val="00C66033"/>
    <w:rsid w:val="00C66154"/>
    <w:rsid w:val="00C662AF"/>
    <w:rsid w:val="00C6635F"/>
    <w:rsid w:val="00C66508"/>
    <w:rsid w:val="00C66649"/>
    <w:rsid w:val="00C666BB"/>
    <w:rsid w:val="00C6680D"/>
    <w:rsid w:val="00C66914"/>
    <w:rsid w:val="00C669F2"/>
    <w:rsid w:val="00C66A24"/>
    <w:rsid w:val="00C66A78"/>
    <w:rsid w:val="00C66C75"/>
    <w:rsid w:val="00C66D6A"/>
    <w:rsid w:val="00C66F52"/>
    <w:rsid w:val="00C66F78"/>
    <w:rsid w:val="00C67079"/>
    <w:rsid w:val="00C67082"/>
    <w:rsid w:val="00C6737E"/>
    <w:rsid w:val="00C673AD"/>
    <w:rsid w:val="00C674C6"/>
    <w:rsid w:val="00C6756F"/>
    <w:rsid w:val="00C676A3"/>
    <w:rsid w:val="00C676CF"/>
    <w:rsid w:val="00C67A0D"/>
    <w:rsid w:val="00C67B43"/>
    <w:rsid w:val="00C67BC3"/>
    <w:rsid w:val="00C67CEF"/>
    <w:rsid w:val="00C67F70"/>
    <w:rsid w:val="00C67F8D"/>
    <w:rsid w:val="00C701AB"/>
    <w:rsid w:val="00C701CA"/>
    <w:rsid w:val="00C70306"/>
    <w:rsid w:val="00C70351"/>
    <w:rsid w:val="00C703FC"/>
    <w:rsid w:val="00C704DB"/>
    <w:rsid w:val="00C705B1"/>
    <w:rsid w:val="00C706EC"/>
    <w:rsid w:val="00C70796"/>
    <w:rsid w:val="00C70813"/>
    <w:rsid w:val="00C709F6"/>
    <w:rsid w:val="00C70B8B"/>
    <w:rsid w:val="00C70D5E"/>
    <w:rsid w:val="00C70DB2"/>
    <w:rsid w:val="00C70DD2"/>
    <w:rsid w:val="00C70E10"/>
    <w:rsid w:val="00C70F5A"/>
    <w:rsid w:val="00C70F98"/>
    <w:rsid w:val="00C710E4"/>
    <w:rsid w:val="00C710FE"/>
    <w:rsid w:val="00C71107"/>
    <w:rsid w:val="00C71170"/>
    <w:rsid w:val="00C7119C"/>
    <w:rsid w:val="00C71227"/>
    <w:rsid w:val="00C7130A"/>
    <w:rsid w:val="00C7138A"/>
    <w:rsid w:val="00C713B9"/>
    <w:rsid w:val="00C7152E"/>
    <w:rsid w:val="00C71574"/>
    <w:rsid w:val="00C71711"/>
    <w:rsid w:val="00C71773"/>
    <w:rsid w:val="00C7186D"/>
    <w:rsid w:val="00C71A52"/>
    <w:rsid w:val="00C71BFF"/>
    <w:rsid w:val="00C71C70"/>
    <w:rsid w:val="00C71D4B"/>
    <w:rsid w:val="00C71D78"/>
    <w:rsid w:val="00C71E56"/>
    <w:rsid w:val="00C71F7A"/>
    <w:rsid w:val="00C72181"/>
    <w:rsid w:val="00C72183"/>
    <w:rsid w:val="00C721FE"/>
    <w:rsid w:val="00C72214"/>
    <w:rsid w:val="00C72285"/>
    <w:rsid w:val="00C7269D"/>
    <w:rsid w:val="00C7271D"/>
    <w:rsid w:val="00C727BE"/>
    <w:rsid w:val="00C7290C"/>
    <w:rsid w:val="00C72A73"/>
    <w:rsid w:val="00C72AF1"/>
    <w:rsid w:val="00C72B97"/>
    <w:rsid w:val="00C72C33"/>
    <w:rsid w:val="00C72C7D"/>
    <w:rsid w:val="00C72E25"/>
    <w:rsid w:val="00C72E97"/>
    <w:rsid w:val="00C72F52"/>
    <w:rsid w:val="00C731DC"/>
    <w:rsid w:val="00C731E5"/>
    <w:rsid w:val="00C7336B"/>
    <w:rsid w:val="00C7352B"/>
    <w:rsid w:val="00C7356D"/>
    <w:rsid w:val="00C7364A"/>
    <w:rsid w:val="00C736C2"/>
    <w:rsid w:val="00C7383A"/>
    <w:rsid w:val="00C73CAA"/>
    <w:rsid w:val="00C73D69"/>
    <w:rsid w:val="00C73F03"/>
    <w:rsid w:val="00C73FB6"/>
    <w:rsid w:val="00C74152"/>
    <w:rsid w:val="00C74250"/>
    <w:rsid w:val="00C74343"/>
    <w:rsid w:val="00C7437C"/>
    <w:rsid w:val="00C743CE"/>
    <w:rsid w:val="00C74544"/>
    <w:rsid w:val="00C74760"/>
    <w:rsid w:val="00C74A29"/>
    <w:rsid w:val="00C74AC5"/>
    <w:rsid w:val="00C74B22"/>
    <w:rsid w:val="00C74BA6"/>
    <w:rsid w:val="00C74BD1"/>
    <w:rsid w:val="00C74C33"/>
    <w:rsid w:val="00C74CC9"/>
    <w:rsid w:val="00C74DE4"/>
    <w:rsid w:val="00C74E7C"/>
    <w:rsid w:val="00C74EC7"/>
    <w:rsid w:val="00C74EE4"/>
    <w:rsid w:val="00C74F4C"/>
    <w:rsid w:val="00C74FD7"/>
    <w:rsid w:val="00C75029"/>
    <w:rsid w:val="00C752CE"/>
    <w:rsid w:val="00C753F1"/>
    <w:rsid w:val="00C753FD"/>
    <w:rsid w:val="00C75465"/>
    <w:rsid w:val="00C75570"/>
    <w:rsid w:val="00C756AE"/>
    <w:rsid w:val="00C758BC"/>
    <w:rsid w:val="00C758D8"/>
    <w:rsid w:val="00C759B2"/>
    <w:rsid w:val="00C75BCC"/>
    <w:rsid w:val="00C75E2A"/>
    <w:rsid w:val="00C7659E"/>
    <w:rsid w:val="00C765E1"/>
    <w:rsid w:val="00C766DE"/>
    <w:rsid w:val="00C76710"/>
    <w:rsid w:val="00C76760"/>
    <w:rsid w:val="00C768AD"/>
    <w:rsid w:val="00C76A56"/>
    <w:rsid w:val="00C76BA7"/>
    <w:rsid w:val="00C76D73"/>
    <w:rsid w:val="00C76DE0"/>
    <w:rsid w:val="00C76E00"/>
    <w:rsid w:val="00C76F99"/>
    <w:rsid w:val="00C7707E"/>
    <w:rsid w:val="00C770F2"/>
    <w:rsid w:val="00C7723E"/>
    <w:rsid w:val="00C77376"/>
    <w:rsid w:val="00C7738A"/>
    <w:rsid w:val="00C7740D"/>
    <w:rsid w:val="00C7747B"/>
    <w:rsid w:val="00C7754C"/>
    <w:rsid w:val="00C7758C"/>
    <w:rsid w:val="00C77AE3"/>
    <w:rsid w:val="00C77B84"/>
    <w:rsid w:val="00C77BC4"/>
    <w:rsid w:val="00C77BE3"/>
    <w:rsid w:val="00C77CB2"/>
    <w:rsid w:val="00C77D3B"/>
    <w:rsid w:val="00C77E6C"/>
    <w:rsid w:val="00C77FBF"/>
    <w:rsid w:val="00C77FC2"/>
    <w:rsid w:val="00C8042E"/>
    <w:rsid w:val="00C80562"/>
    <w:rsid w:val="00C806A9"/>
    <w:rsid w:val="00C80725"/>
    <w:rsid w:val="00C80B1F"/>
    <w:rsid w:val="00C80BC8"/>
    <w:rsid w:val="00C80C05"/>
    <w:rsid w:val="00C80C27"/>
    <w:rsid w:val="00C80D00"/>
    <w:rsid w:val="00C80D30"/>
    <w:rsid w:val="00C80E30"/>
    <w:rsid w:val="00C80EB0"/>
    <w:rsid w:val="00C80F99"/>
    <w:rsid w:val="00C8105E"/>
    <w:rsid w:val="00C81213"/>
    <w:rsid w:val="00C815F0"/>
    <w:rsid w:val="00C816C6"/>
    <w:rsid w:val="00C81760"/>
    <w:rsid w:val="00C8188A"/>
    <w:rsid w:val="00C81972"/>
    <w:rsid w:val="00C81989"/>
    <w:rsid w:val="00C81B61"/>
    <w:rsid w:val="00C81D5D"/>
    <w:rsid w:val="00C81DA0"/>
    <w:rsid w:val="00C81DFF"/>
    <w:rsid w:val="00C82082"/>
    <w:rsid w:val="00C820AB"/>
    <w:rsid w:val="00C820B5"/>
    <w:rsid w:val="00C820B6"/>
    <w:rsid w:val="00C822B0"/>
    <w:rsid w:val="00C822D3"/>
    <w:rsid w:val="00C82356"/>
    <w:rsid w:val="00C823B3"/>
    <w:rsid w:val="00C824D9"/>
    <w:rsid w:val="00C82895"/>
    <w:rsid w:val="00C82CDA"/>
    <w:rsid w:val="00C82D01"/>
    <w:rsid w:val="00C82DE1"/>
    <w:rsid w:val="00C82EE8"/>
    <w:rsid w:val="00C82F4D"/>
    <w:rsid w:val="00C82FB6"/>
    <w:rsid w:val="00C82FD5"/>
    <w:rsid w:val="00C8305A"/>
    <w:rsid w:val="00C8307B"/>
    <w:rsid w:val="00C83081"/>
    <w:rsid w:val="00C8321F"/>
    <w:rsid w:val="00C832DF"/>
    <w:rsid w:val="00C83529"/>
    <w:rsid w:val="00C8355B"/>
    <w:rsid w:val="00C83586"/>
    <w:rsid w:val="00C8359A"/>
    <w:rsid w:val="00C8365E"/>
    <w:rsid w:val="00C83945"/>
    <w:rsid w:val="00C83B36"/>
    <w:rsid w:val="00C83BEA"/>
    <w:rsid w:val="00C83C34"/>
    <w:rsid w:val="00C83C38"/>
    <w:rsid w:val="00C83C7F"/>
    <w:rsid w:val="00C83E4F"/>
    <w:rsid w:val="00C83E8D"/>
    <w:rsid w:val="00C83FEA"/>
    <w:rsid w:val="00C8423B"/>
    <w:rsid w:val="00C8426A"/>
    <w:rsid w:val="00C84376"/>
    <w:rsid w:val="00C84398"/>
    <w:rsid w:val="00C84484"/>
    <w:rsid w:val="00C84672"/>
    <w:rsid w:val="00C848E6"/>
    <w:rsid w:val="00C84977"/>
    <w:rsid w:val="00C849AB"/>
    <w:rsid w:val="00C849F8"/>
    <w:rsid w:val="00C84A91"/>
    <w:rsid w:val="00C84AA3"/>
    <w:rsid w:val="00C84B2E"/>
    <w:rsid w:val="00C84CBB"/>
    <w:rsid w:val="00C84D2C"/>
    <w:rsid w:val="00C84E21"/>
    <w:rsid w:val="00C84EBE"/>
    <w:rsid w:val="00C84EFB"/>
    <w:rsid w:val="00C850A1"/>
    <w:rsid w:val="00C85241"/>
    <w:rsid w:val="00C85278"/>
    <w:rsid w:val="00C85431"/>
    <w:rsid w:val="00C8546D"/>
    <w:rsid w:val="00C8567F"/>
    <w:rsid w:val="00C857C5"/>
    <w:rsid w:val="00C8588C"/>
    <w:rsid w:val="00C8599D"/>
    <w:rsid w:val="00C859A1"/>
    <w:rsid w:val="00C85D06"/>
    <w:rsid w:val="00C85D43"/>
    <w:rsid w:val="00C85DC9"/>
    <w:rsid w:val="00C85EBB"/>
    <w:rsid w:val="00C85F3E"/>
    <w:rsid w:val="00C85FA8"/>
    <w:rsid w:val="00C85FFA"/>
    <w:rsid w:val="00C86003"/>
    <w:rsid w:val="00C8625C"/>
    <w:rsid w:val="00C86392"/>
    <w:rsid w:val="00C863B7"/>
    <w:rsid w:val="00C864B8"/>
    <w:rsid w:val="00C868F4"/>
    <w:rsid w:val="00C86B1C"/>
    <w:rsid w:val="00C86BAC"/>
    <w:rsid w:val="00C86C03"/>
    <w:rsid w:val="00C86D85"/>
    <w:rsid w:val="00C86DFC"/>
    <w:rsid w:val="00C8718A"/>
    <w:rsid w:val="00C87196"/>
    <w:rsid w:val="00C8719B"/>
    <w:rsid w:val="00C87208"/>
    <w:rsid w:val="00C87301"/>
    <w:rsid w:val="00C8733A"/>
    <w:rsid w:val="00C874A9"/>
    <w:rsid w:val="00C875A0"/>
    <w:rsid w:val="00C87908"/>
    <w:rsid w:val="00C87AC3"/>
    <w:rsid w:val="00C87AE7"/>
    <w:rsid w:val="00C87B51"/>
    <w:rsid w:val="00C87B99"/>
    <w:rsid w:val="00C87D59"/>
    <w:rsid w:val="00C87DA9"/>
    <w:rsid w:val="00C87E83"/>
    <w:rsid w:val="00C87E84"/>
    <w:rsid w:val="00C87EC9"/>
    <w:rsid w:val="00C9012B"/>
    <w:rsid w:val="00C903AE"/>
    <w:rsid w:val="00C903F3"/>
    <w:rsid w:val="00C905B4"/>
    <w:rsid w:val="00C907D1"/>
    <w:rsid w:val="00C9084C"/>
    <w:rsid w:val="00C90858"/>
    <w:rsid w:val="00C9089A"/>
    <w:rsid w:val="00C909C7"/>
    <w:rsid w:val="00C909E4"/>
    <w:rsid w:val="00C90A52"/>
    <w:rsid w:val="00C90B23"/>
    <w:rsid w:val="00C90B7B"/>
    <w:rsid w:val="00C90C53"/>
    <w:rsid w:val="00C90D2D"/>
    <w:rsid w:val="00C90EC0"/>
    <w:rsid w:val="00C911B9"/>
    <w:rsid w:val="00C91311"/>
    <w:rsid w:val="00C91359"/>
    <w:rsid w:val="00C9167C"/>
    <w:rsid w:val="00C918FA"/>
    <w:rsid w:val="00C91911"/>
    <w:rsid w:val="00C91A1E"/>
    <w:rsid w:val="00C91AF1"/>
    <w:rsid w:val="00C91B81"/>
    <w:rsid w:val="00C91BBA"/>
    <w:rsid w:val="00C91F7B"/>
    <w:rsid w:val="00C91FCC"/>
    <w:rsid w:val="00C9228B"/>
    <w:rsid w:val="00C92628"/>
    <w:rsid w:val="00C9264D"/>
    <w:rsid w:val="00C92777"/>
    <w:rsid w:val="00C92C2E"/>
    <w:rsid w:val="00C92D16"/>
    <w:rsid w:val="00C92D90"/>
    <w:rsid w:val="00C92E89"/>
    <w:rsid w:val="00C92EA9"/>
    <w:rsid w:val="00C931BE"/>
    <w:rsid w:val="00C933F7"/>
    <w:rsid w:val="00C934E1"/>
    <w:rsid w:val="00C93682"/>
    <w:rsid w:val="00C936E1"/>
    <w:rsid w:val="00C936E9"/>
    <w:rsid w:val="00C9390E"/>
    <w:rsid w:val="00C939A2"/>
    <w:rsid w:val="00C939B8"/>
    <w:rsid w:val="00C93A4D"/>
    <w:rsid w:val="00C93C10"/>
    <w:rsid w:val="00C93C55"/>
    <w:rsid w:val="00C93CC4"/>
    <w:rsid w:val="00C93CDB"/>
    <w:rsid w:val="00C93D0F"/>
    <w:rsid w:val="00C93D51"/>
    <w:rsid w:val="00C93E95"/>
    <w:rsid w:val="00C93F79"/>
    <w:rsid w:val="00C9408A"/>
    <w:rsid w:val="00C94110"/>
    <w:rsid w:val="00C94143"/>
    <w:rsid w:val="00C94164"/>
    <w:rsid w:val="00C94227"/>
    <w:rsid w:val="00C94365"/>
    <w:rsid w:val="00C94380"/>
    <w:rsid w:val="00C943AB"/>
    <w:rsid w:val="00C9460C"/>
    <w:rsid w:val="00C94718"/>
    <w:rsid w:val="00C94808"/>
    <w:rsid w:val="00C94823"/>
    <w:rsid w:val="00C94D9A"/>
    <w:rsid w:val="00C94EE0"/>
    <w:rsid w:val="00C94FC0"/>
    <w:rsid w:val="00C950AF"/>
    <w:rsid w:val="00C9510E"/>
    <w:rsid w:val="00C95172"/>
    <w:rsid w:val="00C951B0"/>
    <w:rsid w:val="00C951FB"/>
    <w:rsid w:val="00C95237"/>
    <w:rsid w:val="00C95336"/>
    <w:rsid w:val="00C954FE"/>
    <w:rsid w:val="00C9553D"/>
    <w:rsid w:val="00C958C4"/>
    <w:rsid w:val="00C95A62"/>
    <w:rsid w:val="00C95A68"/>
    <w:rsid w:val="00C95B90"/>
    <w:rsid w:val="00C95C15"/>
    <w:rsid w:val="00C95CF0"/>
    <w:rsid w:val="00C95CF6"/>
    <w:rsid w:val="00C95E0E"/>
    <w:rsid w:val="00C9603F"/>
    <w:rsid w:val="00C961F6"/>
    <w:rsid w:val="00C9621A"/>
    <w:rsid w:val="00C9632A"/>
    <w:rsid w:val="00C96561"/>
    <w:rsid w:val="00C96765"/>
    <w:rsid w:val="00C96992"/>
    <w:rsid w:val="00C96A02"/>
    <w:rsid w:val="00C96BD6"/>
    <w:rsid w:val="00C96C65"/>
    <w:rsid w:val="00C96D6C"/>
    <w:rsid w:val="00C97106"/>
    <w:rsid w:val="00C97379"/>
    <w:rsid w:val="00C973CF"/>
    <w:rsid w:val="00C97455"/>
    <w:rsid w:val="00C9745A"/>
    <w:rsid w:val="00C97582"/>
    <w:rsid w:val="00C9780F"/>
    <w:rsid w:val="00C9787E"/>
    <w:rsid w:val="00C978AC"/>
    <w:rsid w:val="00C97919"/>
    <w:rsid w:val="00C97A70"/>
    <w:rsid w:val="00C97DE7"/>
    <w:rsid w:val="00C97E4B"/>
    <w:rsid w:val="00C97F1C"/>
    <w:rsid w:val="00C97FC9"/>
    <w:rsid w:val="00CA0003"/>
    <w:rsid w:val="00CA0139"/>
    <w:rsid w:val="00CA01A7"/>
    <w:rsid w:val="00CA02A8"/>
    <w:rsid w:val="00CA02AE"/>
    <w:rsid w:val="00CA02B8"/>
    <w:rsid w:val="00CA0350"/>
    <w:rsid w:val="00CA03DF"/>
    <w:rsid w:val="00CA0475"/>
    <w:rsid w:val="00CA05B7"/>
    <w:rsid w:val="00CA06A4"/>
    <w:rsid w:val="00CA06DF"/>
    <w:rsid w:val="00CA07A5"/>
    <w:rsid w:val="00CA08CC"/>
    <w:rsid w:val="00CA09BA"/>
    <w:rsid w:val="00CA09E4"/>
    <w:rsid w:val="00CA0B9E"/>
    <w:rsid w:val="00CA0C68"/>
    <w:rsid w:val="00CA0CFB"/>
    <w:rsid w:val="00CA0D64"/>
    <w:rsid w:val="00CA0DE4"/>
    <w:rsid w:val="00CA104A"/>
    <w:rsid w:val="00CA106B"/>
    <w:rsid w:val="00CA110D"/>
    <w:rsid w:val="00CA1225"/>
    <w:rsid w:val="00CA1506"/>
    <w:rsid w:val="00CA1560"/>
    <w:rsid w:val="00CA15E4"/>
    <w:rsid w:val="00CA1733"/>
    <w:rsid w:val="00CA177E"/>
    <w:rsid w:val="00CA187C"/>
    <w:rsid w:val="00CA19E3"/>
    <w:rsid w:val="00CA1A2F"/>
    <w:rsid w:val="00CA1A38"/>
    <w:rsid w:val="00CA1A65"/>
    <w:rsid w:val="00CA1AE4"/>
    <w:rsid w:val="00CA1F01"/>
    <w:rsid w:val="00CA2018"/>
    <w:rsid w:val="00CA2034"/>
    <w:rsid w:val="00CA2086"/>
    <w:rsid w:val="00CA2125"/>
    <w:rsid w:val="00CA238F"/>
    <w:rsid w:val="00CA245C"/>
    <w:rsid w:val="00CA2497"/>
    <w:rsid w:val="00CA25C9"/>
    <w:rsid w:val="00CA274E"/>
    <w:rsid w:val="00CA27BA"/>
    <w:rsid w:val="00CA27EE"/>
    <w:rsid w:val="00CA28E3"/>
    <w:rsid w:val="00CA2904"/>
    <w:rsid w:val="00CA2A2C"/>
    <w:rsid w:val="00CA2B2D"/>
    <w:rsid w:val="00CA2C48"/>
    <w:rsid w:val="00CA2CD7"/>
    <w:rsid w:val="00CA2DC4"/>
    <w:rsid w:val="00CA2E79"/>
    <w:rsid w:val="00CA2EEE"/>
    <w:rsid w:val="00CA343A"/>
    <w:rsid w:val="00CA345B"/>
    <w:rsid w:val="00CA358D"/>
    <w:rsid w:val="00CA36C9"/>
    <w:rsid w:val="00CA36D9"/>
    <w:rsid w:val="00CA37BA"/>
    <w:rsid w:val="00CA3879"/>
    <w:rsid w:val="00CA38FC"/>
    <w:rsid w:val="00CA3A13"/>
    <w:rsid w:val="00CA3A25"/>
    <w:rsid w:val="00CA3A8D"/>
    <w:rsid w:val="00CA3AF6"/>
    <w:rsid w:val="00CA3BAA"/>
    <w:rsid w:val="00CA3C94"/>
    <w:rsid w:val="00CA3EDB"/>
    <w:rsid w:val="00CA3F15"/>
    <w:rsid w:val="00CA3FBE"/>
    <w:rsid w:val="00CA40A6"/>
    <w:rsid w:val="00CA41F2"/>
    <w:rsid w:val="00CA42F5"/>
    <w:rsid w:val="00CA4366"/>
    <w:rsid w:val="00CA4437"/>
    <w:rsid w:val="00CA4490"/>
    <w:rsid w:val="00CA458A"/>
    <w:rsid w:val="00CA49CF"/>
    <w:rsid w:val="00CA4A6F"/>
    <w:rsid w:val="00CA4AE7"/>
    <w:rsid w:val="00CA4B04"/>
    <w:rsid w:val="00CA4D0F"/>
    <w:rsid w:val="00CA507B"/>
    <w:rsid w:val="00CA5091"/>
    <w:rsid w:val="00CA53C3"/>
    <w:rsid w:val="00CA54EE"/>
    <w:rsid w:val="00CA5541"/>
    <w:rsid w:val="00CA55D1"/>
    <w:rsid w:val="00CA5602"/>
    <w:rsid w:val="00CA5689"/>
    <w:rsid w:val="00CA579B"/>
    <w:rsid w:val="00CA5849"/>
    <w:rsid w:val="00CA58E2"/>
    <w:rsid w:val="00CA5943"/>
    <w:rsid w:val="00CA5A1C"/>
    <w:rsid w:val="00CA5C1F"/>
    <w:rsid w:val="00CA5D7F"/>
    <w:rsid w:val="00CA5DBC"/>
    <w:rsid w:val="00CA5F80"/>
    <w:rsid w:val="00CA62EF"/>
    <w:rsid w:val="00CA635A"/>
    <w:rsid w:val="00CA63EA"/>
    <w:rsid w:val="00CA643C"/>
    <w:rsid w:val="00CA6550"/>
    <w:rsid w:val="00CA65BF"/>
    <w:rsid w:val="00CA6747"/>
    <w:rsid w:val="00CA6806"/>
    <w:rsid w:val="00CA6852"/>
    <w:rsid w:val="00CA6A1B"/>
    <w:rsid w:val="00CA6A30"/>
    <w:rsid w:val="00CA6B40"/>
    <w:rsid w:val="00CA6B87"/>
    <w:rsid w:val="00CA6C51"/>
    <w:rsid w:val="00CA6E82"/>
    <w:rsid w:val="00CA6EAD"/>
    <w:rsid w:val="00CA70BA"/>
    <w:rsid w:val="00CA70EF"/>
    <w:rsid w:val="00CA7118"/>
    <w:rsid w:val="00CA7408"/>
    <w:rsid w:val="00CA748A"/>
    <w:rsid w:val="00CA7542"/>
    <w:rsid w:val="00CA7748"/>
    <w:rsid w:val="00CA7965"/>
    <w:rsid w:val="00CA79FC"/>
    <w:rsid w:val="00CA7A15"/>
    <w:rsid w:val="00CA7A5F"/>
    <w:rsid w:val="00CA7A82"/>
    <w:rsid w:val="00CA7B09"/>
    <w:rsid w:val="00CA7BE4"/>
    <w:rsid w:val="00CA7D30"/>
    <w:rsid w:val="00CA7DD2"/>
    <w:rsid w:val="00CA7E3B"/>
    <w:rsid w:val="00CA7EED"/>
    <w:rsid w:val="00CB0015"/>
    <w:rsid w:val="00CB0287"/>
    <w:rsid w:val="00CB03BD"/>
    <w:rsid w:val="00CB0535"/>
    <w:rsid w:val="00CB064A"/>
    <w:rsid w:val="00CB0682"/>
    <w:rsid w:val="00CB06F2"/>
    <w:rsid w:val="00CB097F"/>
    <w:rsid w:val="00CB0A7C"/>
    <w:rsid w:val="00CB1160"/>
    <w:rsid w:val="00CB1621"/>
    <w:rsid w:val="00CB16A2"/>
    <w:rsid w:val="00CB1AAC"/>
    <w:rsid w:val="00CB1CE2"/>
    <w:rsid w:val="00CB1D7D"/>
    <w:rsid w:val="00CB1F7C"/>
    <w:rsid w:val="00CB1F89"/>
    <w:rsid w:val="00CB204B"/>
    <w:rsid w:val="00CB2067"/>
    <w:rsid w:val="00CB239F"/>
    <w:rsid w:val="00CB249E"/>
    <w:rsid w:val="00CB2534"/>
    <w:rsid w:val="00CB2B96"/>
    <w:rsid w:val="00CB2E00"/>
    <w:rsid w:val="00CB2E77"/>
    <w:rsid w:val="00CB2ED9"/>
    <w:rsid w:val="00CB308A"/>
    <w:rsid w:val="00CB33FD"/>
    <w:rsid w:val="00CB3447"/>
    <w:rsid w:val="00CB3535"/>
    <w:rsid w:val="00CB364C"/>
    <w:rsid w:val="00CB3862"/>
    <w:rsid w:val="00CB38BC"/>
    <w:rsid w:val="00CB3934"/>
    <w:rsid w:val="00CB393A"/>
    <w:rsid w:val="00CB39D0"/>
    <w:rsid w:val="00CB3A52"/>
    <w:rsid w:val="00CB3C5F"/>
    <w:rsid w:val="00CB3C6D"/>
    <w:rsid w:val="00CB3C8F"/>
    <w:rsid w:val="00CB3F5C"/>
    <w:rsid w:val="00CB4291"/>
    <w:rsid w:val="00CB4316"/>
    <w:rsid w:val="00CB4346"/>
    <w:rsid w:val="00CB43E5"/>
    <w:rsid w:val="00CB4473"/>
    <w:rsid w:val="00CB469F"/>
    <w:rsid w:val="00CB476B"/>
    <w:rsid w:val="00CB47CC"/>
    <w:rsid w:val="00CB495B"/>
    <w:rsid w:val="00CB4966"/>
    <w:rsid w:val="00CB4A6E"/>
    <w:rsid w:val="00CB4ABB"/>
    <w:rsid w:val="00CB4D5D"/>
    <w:rsid w:val="00CB4E56"/>
    <w:rsid w:val="00CB4FB3"/>
    <w:rsid w:val="00CB501E"/>
    <w:rsid w:val="00CB5266"/>
    <w:rsid w:val="00CB5462"/>
    <w:rsid w:val="00CB555F"/>
    <w:rsid w:val="00CB55B7"/>
    <w:rsid w:val="00CB55BE"/>
    <w:rsid w:val="00CB55E6"/>
    <w:rsid w:val="00CB56AF"/>
    <w:rsid w:val="00CB5856"/>
    <w:rsid w:val="00CB5A88"/>
    <w:rsid w:val="00CB5B05"/>
    <w:rsid w:val="00CB5B77"/>
    <w:rsid w:val="00CB5C99"/>
    <w:rsid w:val="00CB5E1B"/>
    <w:rsid w:val="00CB5E55"/>
    <w:rsid w:val="00CB5FD0"/>
    <w:rsid w:val="00CB5FD8"/>
    <w:rsid w:val="00CB6004"/>
    <w:rsid w:val="00CB60CE"/>
    <w:rsid w:val="00CB60FE"/>
    <w:rsid w:val="00CB6255"/>
    <w:rsid w:val="00CB626D"/>
    <w:rsid w:val="00CB6321"/>
    <w:rsid w:val="00CB63C0"/>
    <w:rsid w:val="00CB641C"/>
    <w:rsid w:val="00CB6454"/>
    <w:rsid w:val="00CB645A"/>
    <w:rsid w:val="00CB6542"/>
    <w:rsid w:val="00CB65E8"/>
    <w:rsid w:val="00CB6768"/>
    <w:rsid w:val="00CB6872"/>
    <w:rsid w:val="00CB69D3"/>
    <w:rsid w:val="00CB6B22"/>
    <w:rsid w:val="00CB6E93"/>
    <w:rsid w:val="00CB6FB9"/>
    <w:rsid w:val="00CB7051"/>
    <w:rsid w:val="00CB70C0"/>
    <w:rsid w:val="00CB7114"/>
    <w:rsid w:val="00CB71B9"/>
    <w:rsid w:val="00CB71F8"/>
    <w:rsid w:val="00CB7289"/>
    <w:rsid w:val="00CB730D"/>
    <w:rsid w:val="00CB7512"/>
    <w:rsid w:val="00CB7590"/>
    <w:rsid w:val="00CB7661"/>
    <w:rsid w:val="00CB7A6C"/>
    <w:rsid w:val="00CB7A75"/>
    <w:rsid w:val="00CB7BA5"/>
    <w:rsid w:val="00CB7BE6"/>
    <w:rsid w:val="00CB7EAF"/>
    <w:rsid w:val="00CC0037"/>
    <w:rsid w:val="00CC00C2"/>
    <w:rsid w:val="00CC011D"/>
    <w:rsid w:val="00CC01D9"/>
    <w:rsid w:val="00CC0268"/>
    <w:rsid w:val="00CC04B3"/>
    <w:rsid w:val="00CC04C0"/>
    <w:rsid w:val="00CC04E5"/>
    <w:rsid w:val="00CC083D"/>
    <w:rsid w:val="00CC0928"/>
    <w:rsid w:val="00CC09CE"/>
    <w:rsid w:val="00CC0A6D"/>
    <w:rsid w:val="00CC0C1A"/>
    <w:rsid w:val="00CC0CCC"/>
    <w:rsid w:val="00CC0CD4"/>
    <w:rsid w:val="00CC1071"/>
    <w:rsid w:val="00CC10C3"/>
    <w:rsid w:val="00CC1165"/>
    <w:rsid w:val="00CC143F"/>
    <w:rsid w:val="00CC1586"/>
    <w:rsid w:val="00CC15E7"/>
    <w:rsid w:val="00CC160E"/>
    <w:rsid w:val="00CC1759"/>
    <w:rsid w:val="00CC18BC"/>
    <w:rsid w:val="00CC18FD"/>
    <w:rsid w:val="00CC19E1"/>
    <w:rsid w:val="00CC1B94"/>
    <w:rsid w:val="00CC1D96"/>
    <w:rsid w:val="00CC1E0B"/>
    <w:rsid w:val="00CC1F0D"/>
    <w:rsid w:val="00CC1F2A"/>
    <w:rsid w:val="00CC2034"/>
    <w:rsid w:val="00CC2218"/>
    <w:rsid w:val="00CC2272"/>
    <w:rsid w:val="00CC2673"/>
    <w:rsid w:val="00CC27F3"/>
    <w:rsid w:val="00CC2829"/>
    <w:rsid w:val="00CC2A02"/>
    <w:rsid w:val="00CC2A25"/>
    <w:rsid w:val="00CC2C16"/>
    <w:rsid w:val="00CC2C48"/>
    <w:rsid w:val="00CC2D25"/>
    <w:rsid w:val="00CC3117"/>
    <w:rsid w:val="00CC31D7"/>
    <w:rsid w:val="00CC32ED"/>
    <w:rsid w:val="00CC32F2"/>
    <w:rsid w:val="00CC33CC"/>
    <w:rsid w:val="00CC3451"/>
    <w:rsid w:val="00CC353F"/>
    <w:rsid w:val="00CC35EC"/>
    <w:rsid w:val="00CC3665"/>
    <w:rsid w:val="00CC374A"/>
    <w:rsid w:val="00CC37FE"/>
    <w:rsid w:val="00CC3952"/>
    <w:rsid w:val="00CC3AAF"/>
    <w:rsid w:val="00CC3CDC"/>
    <w:rsid w:val="00CC3ED2"/>
    <w:rsid w:val="00CC40D7"/>
    <w:rsid w:val="00CC40FB"/>
    <w:rsid w:val="00CC4199"/>
    <w:rsid w:val="00CC43A5"/>
    <w:rsid w:val="00CC43AD"/>
    <w:rsid w:val="00CC444E"/>
    <w:rsid w:val="00CC4574"/>
    <w:rsid w:val="00CC464E"/>
    <w:rsid w:val="00CC46B4"/>
    <w:rsid w:val="00CC478B"/>
    <w:rsid w:val="00CC47C9"/>
    <w:rsid w:val="00CC4865"/>
    <w:rsid w:val="00CC48A1"/>
    <w:rsid w:val="00CC493F"/>
    <w:rsid w:val="00CC49C0"/>
    <w:rsid w:val="00CC4A38"/>
    <w:rsid w:val="00CC4E1A"/>
    <w:rsid w:val="00CC4E4D"/>
    <w:rsid w:val="00CC4ECC"/>
    <w:rsid w:val="00CC4EDA"/>
    <w:rsid w:val="00CC50A5"/>
    <w:rsid w:val="00CC51C4"/>
    <w:rsid w:val="00CC52E9"/>
    <w:rsid w:val="00CC5500"/>
    <w:rsid w:val="00CC59EC"/>
    <w:rsid w:val="00CC5AB7"/>
    <w:rsid w:val="00CC5F55"/>
    <w:rsid w:val="00CC61F3"/>
    <w:rsid w:val="00CC6489"/>
    <w:rsid w:val="00CC64A8"/>
    <w:rsid w:val="00CC6556"/>
    <w:rsid w:val="00CC6696"/>
    <w:rsid w:val="00CC6929"/>
    <w:rsid w:val="00CC6A79"/>
    <w:rsid w:val="00CC6ACE"/>
    <w:rsid w:val="00CC6CF5"/>
    <w:rsid w:val="00CC6D71"/>
    <w:rsid w:val="00CC6EAB"/>
    <w:rsid w:val="00CC7049"/>
    <w:rsid w:val="00CC705D"/>
    <w:rsid w:val="00CC721E"/>
    <w:rsid w:val="00CC740F"/>
    <w:rsid w:val="00CC7641"/>
    <w:rsid w:val="00CC7648"/>
    <w:rsid w:val="00CC7670"/>
    <w:rsid w:val="00CC76B6"/>
    <w:rsid w:val="00CC771F"/>
    <w:rsid w:val="00CC7745"/>
    <w:rsid w:val="00CC77FF"/>
    <w:rsid w:val="00CC7B1F"/>
    <w:rsid w:val="00CC7B77"/>
    <w:rsid w:val="00CC7D10"/>
    <w:rsid w:val="00CC7DD6"/>
    <w:rsid w:val="00CD0189"/>
    <w:rsid w:val="00CD0245"/>
    <w:rsid w:val="00CD052B"/>
    <w:rsid w:val="00CD0643"/>
    <w:rsid w:val="00CD06BC"/>
    <w:rsid w:val="00CD076A"/>
    <w:rsid w:val="00CD076E"/>
    <w:rsid w:val="00CD0781"/>
    <w:rsid w:val="00CD083C"/>
    <w:rsid w:val="00CD0902"/>
    <w:rsid w:val="00CD090E"/>
    <w:rsid w:val="00CD0A0A"/>
    <w:rsid w:val="00CD0B3D"/>
    <w:rsid w:val="00CD0C5C"/>
    <w:rsid w:val="00CD12AC"/>
    <w:rsid w:val="00CD1411"/>
    <w:rsid w:val="00CD144E"/>
    <w:rsid w:val="00CD15CA"/>
    <w:rsid w:val="00CD1626"/>
    <w:rsid w:val="00CD181F"/>
    <w:rsid w:val="00CD18A8"/>
    <w:rsid w:val="00CD1930"/>
    <w:rsid w:val="00CD1BE6"/>
    <w:rsid w:val="00CD1BFD"/>
    <w:rsid w:val="00CD1CAA"/>
    <w:rsid w:val="00CD1D97"/>
    <w:rsid w:val="00CD1E67"/>
    <w:rsid w:val="00CD205F"/>
    <w:rsid w:val="00CD206E"/>
    <w:rsid w:val="00CD20D5"/>
    <w:rsid w:val="00CD2136"/>
    <w:rsid w:val="00CD2196"/>
    <w:rsid w:val="00CD2274"/>
    <w:rsid w:val="00CD2517"/>
    <w:rsid w:val="00CD253D"/>
    <w:rsid w:val="00CD270F"/>
    <w:rsid w:val="00CD27F7"/>
    <w:rsid w:val="00CD292E"/>
    <w:rsid w:val="00CD2A3F"/>
    <w:rsid w:val="00CD2B9B"/>
    <w:rsid w:val="00CD2BAF"/>
    <w:rsid w:val="00CD2DF8"/>
    <w:rsid w:val="00CD2E7C"/>
    <w:rsid w:val="00CD2E94"/>
    <w:rsid w:val="00CD2EAA"/>
    <w:rsid w:val="00CD2F1C"/>
    <w:rsid w:val="00CD3063"/>
    <w:rsid w:val="00CD306D"/>
    <w:rsid w:val="00CD30B2"/>
    <w:rsid w:val="00CD3471"/>
    <w:rsid w:val="00CD347D"/>
    <w:rsid w:val="00CD348C"/>
    <w:rsid w:val="00CD3933"/>
    <w:rsid w:val="00CD39D0"/>
    <w:rsid w:val="00CD3A0F"/>
    <w:rsid w:val="00CD3B1D"/>
    <w:rsid w:val="00CD3B21"/>
    <w:rsid w:val="00CD3B52"/>
    <w:rsid w:val="00CD3CB0"/>
    <w:rsid w:val="00CD3CDC"/>
    <w:rsid w:val="00CD3E29"/>
    <w:rsid w:val="00CD3F66"/>
    <w:rsid w:val="00CD4036"/>
    <w:rsid w:val="00CD404E"/>
    <w:rsid w:val="00CD40C1"/>
    <w:rsid w:val="00CD40DF"/>
    <w:rsid w:val="00CD42DF"/>
    <w:rsid w:val="00CD44C6"/>
    <w:rsid w:val="00CD4598"/>
    <w:rsid w:val="00CD4663"/>
    <w:rsid w:val="00CD4827"/>
    <w:rsid w:val="00CD488B"/>
    <w:rsid w:val="00CD4A78"/>
    <w:rsid w:val="00CD4A8B"/>
    <w:rsid w:val="00CD4BE5"/>
    <w:rsid w:val="00CD4C0E"/>
    <w:rsid w:val="00CD4C6F"/>
    <w:rsid w:val="00CD4D1B"/>
    <w:rsid w:val="00CD4E24"/>
    <w:rsid w:val="00CD4F4F"/>
    <w:rsid w:val="00CD505E"/>
    <w:rsid w:val="00CD5129"/>
    <w:rsid w:val="00CD5201"/>
    <w:rsid w:val="00CD52C8"/>
    <w:rsid w:val="00CD52E4"/>
    <w:rsid w:val="00CD572C"/>
    <w:rsid w:val="00CD57D4"/>
    <w:rsid w:val="00CD5830"/>
    <w:rsid w:val="00CD58BB"/>
    <w:rsid w:val="00CD5A62"/>
    <w:rsid w:val="00CD5ACA"/>
    <w:rsid w:val="00CD5F12"/>
    <w:rsid w:val="00CD60A1"/>
    <w:rsid w:val="00CD6130"/>
    <w:rsid w:val="00CD62F2"/>
    <w:rsid w:val="00CD648A"/>
    <w:rsid w:val="00CD65DD"/>
    <w:rsid w:val="00CD66E1"/>
    <w:rsid w:val="00CD6781"/>
    <w:rsid w:val="00CD6802"/>
    <w:rsid w:val="00CD69AD"/>
    <w:rsid w:val="00CD69DF"/>
    <w:rsid w:val="00CD6B2C"/>
    <w:rsid w:val="00CD6B48"/>
    <w:rsid w:val="00CD6CA5"/>
    <w:rsid w:val="00CD6CC5"/>
    <w:rsid w:val="00CD6E72"/>
    <w:rsid w:val="00CD6F61"/>
    <w:rsid w:val="00CD6FC9"/>
    <w:rsid w:val="00CD6FE1"/>
    <w:rsid w:val="00CD6FF7"/>
    <w:rsid w:val="00CD6FFE"/>
    <w:rsid w:val="00CD706C"/>
    <w:rsid w:val="00CD71E1"/>
    <w:rsid w:val="00CD71FA"/>
    <w:rsid w:val="00CD7223"/>
    <w:rsid w:val="00CD7310"/>
    <w:rsid w:val="00CD753D"/>
    <w:rsid w:val="00CD75DE"/>
    <w:rsid w:val="00CD766B"/>
    <w:rsid w:val="00CD7991"/>
    <w:rsid w:val="00CD7AA8"/>
    <w:rsid w:val="00CD7BBA"/>
    <w:rsid w:val="00CD7DCD"/>
    <w:rsid w:val="00CD7DDF"/>
    <w:rsid w:val="00CE010E"/>
    <w:rsid w:val="00CE01CF"/>
    <w:rsid w:val="00CE0209"/>
    <w:rsid w:val="00CE020D"/>
    <w:rsid w:val="00CE02EA"/>
    <w:rsid w:val="00CE0329"/>
    <w:rsid w:val="00CE03DE"/>
    <w:rsid w:val="00CE04F1"/>
    <w:rsid w:val="00CE04FD"/>
    <w:rsid w:val="00CE052B"/>
    <w:rsid w:val="00CE0537"/>
    <w:rsid w:val="00CE06BD"/>
    <w:rsid w:val="00CE0730"/>
    <w:rsid w:val="00CE0843"/>
    <w:rsid w:val="00CE0873"/>
    <w:rsid w:val="00CE08A2"/>
    <w:rsid w:val="00CE08DC"/>
    <w:rsid w:val="00CE094E"/>
    <w:rsid w:val="00CE0A6F"/>
    <w:rsid w:val="00CE0B7C"/>
    <w:rsid w:val="00CE0D54"/>
    <w:rsid w:val="00CE0D98"/>
    <w:rsid w:val="00CE1068"/>
    <w:rsid w:val="00CE10F7"/>
    <w:rsid w:val="00CE1303"/>
    <w:rsid w:val="00CE1429"/>
    <w:rsid w:val="00CE1460"/>
    <w:rsid w:val="00CE1537"/>
    <w:rsid w:val="00CE1672"/>
    <w:rsid w:val="00CE1A12"/>
    <w:rsid w:val="00CE1A92"/>
    <w:rsid w:val="00CE1AE1"/>
    <w:rsid w:val="00CE1C36"/>
    <w:rsid w:val="00CE1F28"/>
    <w:rsid w:val="00CE1FC7"/>
    <w:rsid w:val="00CE1FD3"/>
    <w:rsid w:val="00CE20BE"/>
    <w:rsid w:val="00CE2114"/>
    <w:rsid w:val="00CE2154"/>
    <w:rsid w:val="00CE246A"/>
    <w:rsid w:val="00CE250A"/>
    <w:rsid w:val="00CE258A"/>
    <w:rsid w:val="00CE25CE"/>
    <w:rsid w:val="00CE2684"/>
    <w:rsid w:val="00CE2B1A"/>
    <w:rsid w:val="00CE2BEC"/>
    <w:rsid w:val="00CE2C84"/>
    <w:rsid w:val="00CE2D3F"/>
    <w:rsid w:val="00CE2FCE"/>
    <w:rsid w:val="00CE305D"/>
    <w:rsid w:val="00CE308A"/>
    <w:rsid w:val="00CE322A"/>
    <w:rsid w:val="00CE32C2"/>
    <w:rsid w:val="00CE33F7"/>
    <w:rsid w:val="00CE3512"/>
    <w:rsid w:val="00CE3652"/>
    <w:rsid w:val="00CE387C"/>
    <w:rsid w:val="00CE3921"/>
    <w:rsid w:val="00CE394C"/>
    <w:rsid w:val="00CE3BF9"/>
    <w:rsid w:val="00CE3C1C"/>
    <w:rsid w:val="00CE3C32"/>
    <w:rsid w:val="00CE3C36"/>
    <w:rsid w:val="00CE3EA2"/>
    <w:rsid w:val="00CE405E"/>
    <w:rsid w:val="00CE41C4"/>
    <w:rsid w:val="00CE42A6"/>
    <w:rsid w:val="00CE4368"/>
    <w:rsid w:val="00CE4475"/>
    <w:rsid w:val="00CE462B"/>
    <w:rsid w:val="00CE4798"/>
    <w:rsid w:val="00CE4A35"/>
    <w:rsid w:val="00CE4B33"/>
    <w:rsid w:val="00CE4CC6"/>
    <w:rsid w:val="00CE4E23"/>
    <w:rsid w:val="00CE4E9A"/>
    <w:rsid w:val="00CE5048"/>
    <w:rsid w:val="00CE51A3"/>
    <w:rsid w:val="00CE52FB"/>
    <w:rsid w:val="00CE544C"/>
    <w:rsid w:val="00CE572F"/>
    <w:rsid w:val="00CE57E3"/>
    <w:rsid w:val="00CE5891"/>
    <w:rsid w:val="00CE589A"/>
    <w:rsid w:val="00CE5A0F"/>
    <w:rsid w:val="00CE5A21"/>
    <w:rsid w:val="00CE5A38"/>
    <w:rsid w:val="00CE5A8A"/>
    <w:rsid w:val="00CE5B5B"/>
    <w:rsid w:val="00CE5C24"/>
    <w:rsid w:val="00CE5CD4"/>
    <w:rsid w:val="00CE5D82"/>
    <w:rsid w:val="00CE5E86"/>
    <w:rsid w:val="00CE61EF"/>
    <w:rsid w:val="00CE6241"/>
    <w:rsid w:val="00CE674B"/>
    <w:rsid w:val="00CE67E9"/>
    <w:rsid w:val="00CE69B5"/>
    <w:rsid w:val="00CE6A1F"/>
    <w:rsid w:val="00CE6C1F"/>
    <w:rsid w:val="00CE6D7C"/>
    <w:rsid w:val="00CE6DD4"/>
    <w:rsid w:val="00CE6E22"/>
    <w:rsid w:val="00CE6E3B"/>
    <w:rsid w:val="00CE6F09"/>
    <w:rsid w:val="00CE6FC1"/>
    <w:rsid w:val="00CE6FEB"/>
    <w:rsid w:val="00CE6FF3"/>
    <w:rsid w:val="00CE6FFC"/>
    <w:rsid w:val="00CE7233"/>
    <w:rsid w:val="00CE7293"/>
    <w:rsid w:val="00CE7417"/>
    <w:rsid w:val="00CE751C"/>
    <w:rsid w:val="00CE7567"/>
    <w:rsid w:val="00CE760C"/>
    <w:rsid w:val="00CE771D"/>
    <w:rsid w:val="00CE7989"/>
    <w:rsid w:val="00CE7990"/>
    <w:rsid w:val="00CE7AE4"/>
    <w:rsid w:val="00CE7BE5"/>
    <w:rsid w:val="00CE7DC6"/>
    <w:rsid w:val="00CF0101"/>
    <w:rsid w:val="00CF026C"/>
    <w:rsid w:val="00CF027D"/>
    <w:rsid w:val="00CF02F4"/>
    <w:rsid w:val="00CF0340"/>
    <w:rsid w:val="00CF052B"/>
    <w:rsid w:val="00CF061E"/>
    <w:rsid w:val="00CF0646"/>
    <w:rsid w:val="00CF077D"/>
    <w:rsid w:val="00CF07BE"/>
    <w:rsid w:val="00CF0850"/>
    <w:rsid w:val="00CF089D"/>
    <w:rsid w:val="00CF0921"/>
    <w:rsid w:val="00CF0B3B"/>
    <w:rsid w:val="00CF1116"/>
    <w:rsid w:val="00CF11E8"/>
    <w:rsid w:val="00CF154A"/>
    <w:rsid w:val="00CF15BB"/>
    <w:rsid w:val="00CF1786"/>
    <w:rsid w:val="00CF1883"/>
    <w:rsid w:val="00CF194F"/>
    <w:rsid w:val="00CF1A8E"/>
    <w:rsid w:val="00CF1AC3"/>
    <w:rsid w:val="00CF1AF7"/>
    <w:rsid w:val="00CF1D25"/>
    <w:rsid w:val="00CF1EC5"/>
    <w:rsid w:val="00CF1F49"/>
    <w:rsid w:val="00CF1F8C"/>
    <w:rsid w:val="00CF1FC1"/>
    <w:rsid w:val="00CF20A2"/>
    <w:rsid w:val="00CF2364"/>
    <w:rsid w:val="00CF258B"/>
    <w:rsid w:val="00CF281F"/>
    <w:rsid w:val="00CF287A"/>
    <w:rsid w:val="00CF2B47"/>
    <w:rsid w:val="00CF2B79"/>
    <w:rsid w:val="00CF307A"/>
    <w:rsid w:val="00CF3116"/>
    <w:rsid w:val="00CF32BE"/>
    <w:rsid w:val="00CF32D3"/>
    <w:rsid w:val="00CF37CA"/>
    <w:rsid w:val="00CF3807"/>
    <w:rsid w:val="00CF3845"/>
    <w:rsid w:val="00CF3893"/>
    <w:rsid w:val="00CF3A01"/>
    <w:rsid w:val="00CF3A5B"/>
    <w:rsid w:val="00CF3AB6"/>
    <w:rsid w:val="00CF3C72"/>
    <w:rsid w:val="00CF3D87"/>
    <w:rsid w:val="00CF3F24"/>
    <w:rsid w:val="00CF42DF"/>
    <w:rsid w:val="00CF44B1"/>
    <w:rsid w:val="00CF453F"/>
    <w:rsid w:val="00CF4585"/>
    <w:rsid w:val="00CF460A"/>
    <w:rsid w:val="00CF4754"/>
    <w:rsid w:val="00CF4794"/>
    <w:rsid w:val="00CF4814"/>
    <w:rsid w:val="00CF4999"/>
    <w:rsid w:val="00CF4A64"/>
    <w:rsid w:val="00CF4B84"/>
    <w:rsid w:val="00CF4C9A"/>
    <w:rsid w:val="00CF4CC0"/>
    <w:rsid w:val="00CF4E7B"/>
    <w:rsid w:val="00CF5253"/>
    <w:rsid w:val="00CF5669"/>
    <w:rsid w:val="00CF56F9"/>
    <w:rsid w:val="00CF573E"/>
    <w:rsid w:val="00CF57B8"/>
    <w:rsid w:val="00CF57C5"/>
    <w:rsid w:val="00CF57FC"/>
    <w:rsid w:val="00CF585A"/>
    <w:rsid w:val="00CF58B9"/>
    <w:rsid w:val="00CF5931"/>
    <w:rsid w:val="00CF59A1"/>
    <w:rsid w:val="00CF59AD"/>
    <w:rsid w:val="00CF5A7F"/>
    <w:rsid w:val="00CF5D0D"/>
    <w:rsid w:val="00CF5D6A"/>
    <w:rsid w:val="00CF5E3D"/>
    <w:rsid w:val="00CF5FB1"/>
    <w:rsid w:val="00CF60C9"/>
    <w:rsid w:val="00CF6165"/>
    <w:rsid w:val="00CF6240"/>
    <w:rsid w:val="00CF6293"/>
    <w:rsid w:val="00CF63C9"/>
    <w:rsid w:val="00CF6514"/>
    <w:rsid w:val="00CF65D8"/>
    <w:rsid w:val="00CF67CA"/>
    <w:rsid w:val="00CF69FF"/>
    <w:rsid w:val="00CF6A71"/>
    <w:rsid w:val="00CF6AB2"/>
    <w:rsid w:val="00CF6D31"/>
    <w:rsid w:val="00CF6D4B"/>
    <w:rsid w:val="00CF6D5B"/>
    <w:rsid w:val="00CF6E20"/>
    <w:rsid w:val="00CF6FD3"/>
    <w:rsid w:val="00CF70B1"/>
    <w:rsid w:val="00CF7151"/>
    <w:rsid w:val="00CF71EC"/>
    <w:rsid w:val="00CF72AD"/>
    <w:rsid w:val="00CF72F1"/>
    <w:rsid w:val="00CF7467"/>
    <w:rsid w:val="00CF74D0"/>
    <w:rsid w:val="00CF7656"/>
    <w:rsid w:val="00CF7793"/>
    <w:rsid w:val="00CF79E2"/>
    <w:rsid w:val="00CF7B16"/>
    <w:rsid w:val="00CF7B9E"/>
    <w:rsid w:val="00CF7C5E"/>
    <w:rsid w:val="00CF7C72"/>
    <w:rsid w:val="00CF7D35"/>
    <w:rsid w:val="00CF7E8B"/>
    <w:rsid w:val="00CF7F9E"/>
    <w:rsid w:val="00D00287"/>
    <w:rsid w:val="00D002BE"/>
    <w:rsid w:val="00D00369"/>
    <w:rsid w:val="00D0036D"/>
    <w:rsid w:val="00D006E9"/>
    <w:rsid w:val="00D006FA"/>
    <w:rsid w:val="00D00999"/>
    <w:rsid w:val="00D009EB"/>
    <w:rsid w:val="00D00B8C"/>
    <w:rsid w:val="00D00C62"/>
    <w:rsid w:val="00D00D23"/>
    <w:rsid w:val="00D00E68"/>
    <w:rsid w:val="00D00EB1"/>
    <w:rsid w:val="00D01021"/>
    <w:rsid w:val="00D01038"/>
    <w:rsid w:val="00D0108F"/>
    <w:rsid w:val="00D0131D"/>
    <w:rsid w:val="00D0138C"/>
    <w:rsid w:val="00D01493"/>
    <w:rsid w:val="00D014BB"/>
    <w:rsid w:val="00D015D7"/>
    <w:rsid w:val="00D01601"/>
    <w:rsid w:val="00D0166D"/>
    <w:rsid w:val="00D01671"/>
    <w:rsid w:val="00D0173B"/>
    <w:rsid w:val="00D01762"/>
    <w:rsid w:val="00D01A50"/>
    <w:rsid w:val="00D01ABE"/>
    <w:rsid w:val="00D01B42"/>
    <w:rsid w:val="00D01B43"/>
    <w:rsid w:val="00D0211A"/>
    <w:rsid w:val="00D02248"/>
    <w:rsid w:val="00D0275C"/>
    <w:rsid w:val="00D02794"/>
    <w:rsid w:val="00D02880"/>
    <w:rsid w:val="00D02A61"/>
    <w:rsid w:val="00D02EA4"/>
    <w:rsid w:val="00D030A8"/>
    <w:rsid w:val="00D030DE"/>
    <w:rsid w:val="00D03196"/>
    <w:rsid w:val="00D03218"/>
    <w:rsid w:val="00D03332"/>
    <w:rsid w:val="00D03434"/>
    <w:rsid w:val="00D0344D"/>
    <w:rsid w:val="00D034B9"/>
    <w:rsid w:val="00D034E1"/>
    <w:rsid w:val="00D035B6"/>
    <w:rsid w:val="00D03661"/>
    <w:rsid w:val="00D036B7"/>
    <w:rsid w:val="00D03730"/>
    <w:rsid w:val="00D037F1"/>
    <w:rsid w:val="00D03930"/>
    <w:rsid w:val="00D039F0"/>
    <w:rsid w:val="00D039FC"/>
    <w:rsid w:val="00D03A87"/>
    <w:rsid w:val="00D03B3B"/>
    <w:rsid w:val="00D03B5B"/>
    <w:rsid w:val="00D03C4A"/>
    <w:rsid w:val="00D03D37"/>
    <w:rsid w:val="00D0408C"/>
    <w:rsid w:val="00D04380"/>
    <w:rsid w:val="00D043A2"/>
    <w:rsid w:val="00D043F1"/>
    <w:rsid w:val="00D043F3"/>
    <w:rsid w:val="00D04417"/>
    <w:rsid w:val="00D045AC"/>
    <w:rsid w:val="00D04709"/>
    <w:rsid w:val="00D04759"/>
    <w:rsid w:val="00D04796"/>
    <w:rsid w:val="00D048D8"/>
    <w:rsid w:val="00D04941"/>
    <w:rsid w:val="00D04A82"/>
    <w:rsid w:val="00D04ABD"/>
    <w:rsid w:val="00D04B64"/>
    <w:rsid w:val="00D04D95"/>
    <w:rsid w:val="00D04E8B"/>
    <w:rsid w:val="00D05262"/>
    <w:rsid w:val="00D05371"/>
    <w:rsid w:val="00D055A3"/>
    <w:rsid w:val="00D0579C"/>
    <w:rsid w:val="00D0582A"/>
    <w:rsid w:val="00D05AFE"/>
    <w:rsid w:val="00D05BA7"/>
    <w:rsid w:val="00D05FA2"/>
    <w:rsid w:val="00D05FB0"/>
    <w:rsid w:val="00D05FFC"/>
    <w:rsid w:val="00D0600E"/>
    <w:rsid w:val="00D06120"/>
    <w:rsid w:val="00D0639F"/>
    <w:rsid w:val="00D06464"/>
    <w:rsid w:val="00D064C7"/>
    <w:rsid w:val="00D06744"/>
    <w:rsid w:val="00D06822"/>
    <w:rsid w:val="00D06EF7"/>
    <w:rsid w:val="00D0713A"/>
    <w:rsid w:val="00D07158"/>
    <w:rsid w:val="00D07196"/>
    <w:rsid w:val="00D072B2"/>
    <w:rsid w:val="00D072E9"/>
    <w:rsid w:val="00D0734B"/>
    <w:rsid w:val="00D07487"/>
    <w:rsid w:val="00D0757D"/>
    <w:rsid w:val="00D075BE"/>
    <w:rsid w:val="00D07621"/>
    <w:rsid w:val="00D07824"/>
    <w:rsid w:val="00D07A2A"/>
    <w:rsid w:val="00D07B9A"/>
    <w:rsid w:val="00D07C18"/>
    <w:rsid w:val="00D07C8F"/>
    <w:rsid w:val="00D07D8B"/>
    <w:rsid w:val="00D07E12"/>
    <w:rsid w:val="00D07FBE"/>
    <w:rsid w:val="00D07FE2"/>
    <w:rsid w:val="00D101FC"/>
    <w:rsid w:val="00D1026F"/>
    <w:rsid w:val="00D10329"/>
    <w:rsid w:val="00D10613"/>
    <w:rsid w:val="00D1078E"/>
    <w:rsid w:val="00D108AF"/>
    <w:rsid w:val="00D108D3"/>
    <w:rsid w:val="00D10A24"/>
    <w:rsid w:val="00D10B8A"/>
    <w:rsid w:val="00D10CC2"/>
    <w:rsid w:val="00D10E04"/>
    <w:rsid w:val="00D10FD1"/>
    <w:rsid w:val="00D1115F"/>
    <w:rsid w:val="00D111AB"/>
    <w:rsid w:val="00D111E6"/>
    <w:rsid w:val="00D1149F"/>
    <w:rsid w:val="00D11504"/>
    <w:rsid w:val="00D11601"/>
    <w:rsid w:val="00D116EE"/>
    <w:rsid w:val="00D11718"/>
    <w:rsid w:val="00D1182C"/>
    <w:rsid w:val="00D118BB"/>
    <w:rsid w:val="00D11B44"/>
    <w:rsid w:val="00D11BAF"/>
    <w:rsid w:val="00D11C27"/>
    <w:rsid w:val="00D11C39"/>
    <w:rsid w:val="00D12015"/>
    <w:rsid w:val="00D12049"/>
    <w:rsid w:val="00D122CF"/>
    <w:rsid w:val="00D12744"/>
    <w:rsid w:val="00D12A9E"/>
    <w:rsid w:val="00D12B6D"/>
    <w:rsid w:val="00D12D0E"/>
    <w:rsid w:val="00D12D68"/>
    <w:rsid w:val="00D12D83"/>
    <w:rsid w:val="00D12DCC"/>
    <w:rsid w:val="00D12E44"/>
    <w:rsid w:val="00D130D6"/>
    <w:rsid w:val="00D13274"/>
    <w:rsid w:val="00D13289"/>
    <w:rsid w:val="00D13319"/>
    <w:rsid w:val="00D1360F"/>
    <w:rsid w:val="00D13781"/>
    <w:rsid w:val="00D137E4"/>
    <w:rsid w:val="00D1383A"/>
    <w:rsid w:val="00D138BF"/>
    <w:rsid w:val="00D13902"/>
    <w:rsid w:val="00D139D3"/>
    <w:rsid w:val="00D13AE8"/>
    <w:rsid w:val="00D13C03"/>
    <w:rsid w:val="00D13C2E"/>
    <w:rsid w:val="00D13CFB"/>
    <w:rsid w:val="00D13D2F"/>
    <w:rsid w:val="00D14220"/>
    <w:rsid w:val="00D1425C"/>
    <w:rsid w:val="00D143DF"/>
    <w:rsid w:val="00D14838"/>
    <w:rsid w:val="00D14A1D"/>
    <w:rsid w:val="00D14A7C"/>
    <w:rsid w:val="00D14CB5"/>
    <w:rsid w:val="00D14E30"/>
    <w:rsid w:val="00D14E53"/>
    <w:rsid w:val="00D14FFD"/>
    <w:rsid w:val="00D15191"/>
    <w:rsid w:val="00D15266"/>
    <w:rsid w:val="00D1539D"/>
    <w:rsid w:val="00D153B0"/>
    <w:rsid w:val="00D1541C"/>
    <w:rsid w:val="00D15432"/>
    <w:rsid w:val="00D154CA"/>
    <w:rsid w:val="00D155BB"/>
    <w:rsid w:val="00D157C9"/>
    <w:rsid w:val="00D15A67"/>
    <w:rsid w:val="00D15C4F"/>
    <w:rsid w:val="00D15FBC"/>
    <w:rsid w:val="00D1603D"/>
    <w:rsid w:val="00D16098"/>
    <w:rsid w:val="00D16292"/>
    <w:rsid w:val="00D162EB"/>
    <w:rsid w:val="00D16405"/>
    <w:rsid w:val="00D16642"/>
    <w:rsid w:val="00D166B6"/>
    <w:rsid w:val="00D167A6"/>
    <w:rsid w:val="00D1688A"/>
    <w:rsid w:val="00D168E0"/>
    <w:rsid w:val="00D16A30"/>
    <w:rsid w:val="00D16A8F"/>
    <w:rsid w:val="00D16D50"/>
    <w:rsid w:val="00D172A4"/>
    <w:rsid w:val="00D17335"/>
    <w:rsid w:val="00D17629"/>
    <w:rsid w:val="00D17647"/>
    <w:rsid w:val="00D17726"/>
    <w:rsid w:val="00D17795"/>
    <w:rsid w:val="00D177FF"/>
    <w:rsid w:val="00D1796A"/>
    <w:rsid w:val="00D17A4A"/>
    <w:rsid w:val="00D17B26"/>
    <w:rsid w:val="00D17B3C"/>
    <w:rsid w:val="00D17C29"/>
    <w:rsid w:val="00D17D98"/>
    <w:rsid w:val="00D17DE1"/>
    <w:rsid w:val="00D17E88"/>
    <w:rsid w:val="00D17FFB"/>
    <w:rsid w:val="00D20002"/>
    <w:rsid w:val="00D200FD"/>
    <w:rsid w:val="00D201E9"/>
    <w:rsid w:val="00D203A4"/>
    <w:rsid w:val="00D2049A"/>
    <w:rsid w:val="00D20540"/>
    <w:rsid w:val="00D20587"/>
    <w:rsid w:val="00D2068E"/>
    <w:rsid w:val="00D206BF"/>
    <w:rsid w:val="00D2074B"/>
    <w:rsid w:val="00D20872"/>
    <w:rsid w:val="00D20941"/>
    <w:rsid w:val="00D20C9F"/>
    <w:rsid w:val="00D20E14"/>
    <w:rsid w:val="00D20E21"/>
    <w:rsid w:val="00D20EF5"/>
    <w:rsid w:val="00D21013"/>
    <w:rsid w:val="00D21087"/>
    <w:rsid w:val="00D21227"/>
    <w:rsid w:val="00D21238"/>
    <w:rsid w:val="00D21442"/>
    <w:rsid w:val="00D21573"/>
    <w:rsid w:val="00D21619"/>
    <w:rsid w:val="00D21855"/>
    <w:rsid w:val="00D21B12"/>
    <w:rsid w:val="00D21B1D"/>
    <w:rsid w:val="00D21CCE"/>
    <w:rsid w:val="00D21CD2"/>
    <w:rsid w:val="00D21D83"/>
    <w:rsid w:val="00D21E8F"/>
    <w:rsid w:val="00D21ECC"/>
    <w:rsid w:val="00D21FA2"/>
    <w:rsid w:val="00D2200A"/>
    <w:rsid w:val="00D22086"/>
    <w:rsid w:val="00D22106"/>
    <w:rsid w:val="00D22156"/>
    <w:rsid w:val="00D2232E"/>
    <w:rsid w:val="00D22342"/>
    <w:rsid w:val="00D223A8"/>
    <w:rsid w:val="00D223C7"/>
    <w:rsid w:val="00D224EC"/>
    <w:rsid w:val="00D22531"/>
    <w:rsid w:val="00D22537"/>
    <w:rsid w:val="00D2256F"/>
    <w:rsid w:val="00D22597"/>
    <w:rsid w:val="00D225DB"/>
    <w:rsid w:val="00D22778"/>
    <w:rsid w:val="00D2281B"/>
    <w:rsid w:val="00D22900"/>
    <w:rsid w:val="00D22928"/>
    <w:rsid w:val="00D22DC6"/>
    <w:rsid w:val="00D22F58"/>
    <w:rsid w:val="00D23087"/>
    <w:rsid w:val="00D2312A"/>
    <w:rsid w:val="00D231AA"/>
    <w:rsid w:val="00D2339C"/>
    <w:rsid w:val="00D2363E"/>
    <w:rsid w:val="00D2376E"/>
    <w:rsid w:val="00D237C3"/>
    <w:rsid w:val="00D2398D"/>
    <w:rsid w:val="00D23A7F"/>
    <w:rsid w:val="00D23AE2"/>
    <w:rsid w:val="00D23B30"/>
    <w:rsid w:val="00D23C25"/>
    <w:rsid w:val="00D23D41"/>
    <w:rsid w:val="00D23EEB"/>
    <w:rsid w:val="00D23EF6"/>
    <w:rsid w:val="00D23F80"/>
    <w:rsid w:val="00D23F8A"/>
    <w:rsid w:val="00D23F97"/>
    <w:rsid w:val="00D2409C"/>
    <w:rsid w:val="00D240A9"/>
    <w:rsid w:val="00D2421D"/>
    <w:rsid w:val="00D24261"/>
    <w:rsid w:val="00D2433A"/>
    <w:rsid w:val="00D24643"/>
    <w:rsid w:val="00D246AA"/>
    <w:rsid w:val="00D24765"/>
    <w:rsid w:val="00D247A7"/>
    <w:rsid w:val="00D247F0"/>
    <w:rsid w:val="00D24842"/>
    <w:rsid w:val="00D24843"/>
    <w:rsid w:val="00D24B73"/>
    <w:rsid w:val="00D24BE1"/>
    <w:rsid w:val="00D24D1D"/>
    <w:rsid w:val="00D24EC3"/>
    <w:rsid w:val="00D24F25"/>
    <w:rsid w:val="00D2504E"/>
    <w:rsid w:val="00D25118"/>
    <w:rsid w:val="00D2537A"/>
    <w:rsid w:val="00D2547F"/>
    <w:rsid w:val="00D254C8"/>
    <w:rsid w:val="00D255C3"/>
    <w:rsid w:val="00D2568C"/>
    <w:rsid w:val="00D25900"/>
    <w:rsid w:val="00D2590F"/>
    <w:rsid w:val="00D25920"/>
    <w:rsid w:val="00D25B16"/>
    <w:rsid w:val="00D25DBF"/>
    <w:rsid w:val="00D25ED0"/>
    <w:rsid w:val="00D25F10"/>
    <w:rsid w:val="00D25F39"/>
    <w:rsid w:val="00D2600A"/>
    <w:rsid w:val="00D26456"/>
    <w:rsid w:val="00D26471"/>
    <w:rsid w:val="00D26611"/>
    <w:rsid w:val="00D2664D"/>
    <w:rsid w:val="00D26779"/>
    <w:rsid w:val="00D267B5"/>
    <w:rsid w:val="00D2689D"/>
    <w:rsid w:val="00D26A33"/>
    <w:rsid w:val="00D26BC4"/>
    <w:rsid w:val="00D26C7E"/>
    <w:rsid w:val="00D26CC0"/>
    <w:rsid w:val="00D26E3D"/>
    <w:rsid w:val="00D26E5F"/>
    <w:rsid w:val="00D26ED5"/>
    <w:rsid w:val="00D26F31"/>
    <w:rsid w:val="00D27074"/>
    <w:rsid w:val="00D2717F"/>
    <w:rsid w:val="00D271C0"/>
    <w:rsid w:val="00D272C2"/>
    <w:rsid w:val="00D272C7"/>
    <w:rsid w:val="00D2730A"/>
    <w:rsid w:val="00D274F6"/>
    <w:rsid w:val="00D27536"/>
    <w:rsid w:val="00D275ED"/>
    <w:rsid w:val="00D276C2"/>
    <w:rsid w:val="00D277C0"/>
    <w:rsid w:val="00D278EC"/>
    <w:rsid w:val="00D27957"/>
    <w:rsid w:val="00D27B10"/>
    <w:rsid w:val="00D27CE8"/>
    <w:rsid w:val="00D27D76"/>
    <w:rsid w:val="00D30292"/>
    <w:rsid w:val="00D302CF"/>
    <w:rsid w:val="00D30442"/>
    <w:rsid w:val="00D3045B"/>
    <w:rsid w:val="00D3075A"/>
    <w:rsid w:val="00D30BF6"/>
    <w:rsid w:val="00D30CFB"/>
    <w:rsid w:val="00D30DEA"/>
    <w:rsid w:val="00D30E52"/>
    <w:rsid w:val="00D30EBE"/>
    <w:rsid w:val="00D30EC3"/>
    <w:rsid w:val="00D30FBF"/>
    <w:rsid w:val="00D311A6"/>
    <w:rsid w:val="00D3132D"/>
    <w:rsid w:val="00D3148C"/>
    <w:rsid w:val="00D3166B"/>
    <w:rsid w:val="00D316A6"/>
    <w:rsid w:val="00D31714"/>
    <w:rsid w:val="00D31723"/>
    <w:rsid w:val="00D31730"/>
    <w:rsid w:val="00D3174B"/>
    <w:rsid w:val="00D317B8"/>
    <w:rsid w:val="00D31815"/>
    <w:rsid w:val="00D31A7E"/>
    <w:rsid w:val="00D31B21"/>
    <w:rsid w:val="00D31C89"/>
    <w:rsid w:val="00D31E60"/>
    <w:rsid w:val="00D31F85"/>
    <w:rsid w:val="00D32386"/>
    <w:rsid w:val="00D3250B"/>
    <w:rsid w:val="00D326CD"/>
    <w:rsid w:val="00D328BF"/>
    <w:rsid w:val="00D32951"/>
    <w:rsid w:val="00D329D7"/>
    <w:rsid w:val="00D32A01"/>
    <w:rsid w:val="00D32A56"/>
    <w:rsid w:val="00D32D1C"/>
    <w:rsid w:val="00D32DAA"/>
    <w:rsid w:val="00D32FE8"/>
    <w:rsid w:val="00D32FF6"/>
    <w:rsid w:val="00D33058"/>
    <w:rsid w:val="00D33277"/>
    <w:rsid w:val="00D332B9"/>
    <w:rsid w:val="00D332F5"/>
    <w:rsid w:val="00D334CF"/>
    <w:rsid w:val="00D33573"/>
    <w:rsid w:val="00D33585"/>
    <w:rsid w:val="00D3375B"/>
    <w:rsid w:val="00D337D8"/>
    <w:rsid w:val="00D3390D"/>
    <w:rsid w:val="00D33990"/>
    <w:rsid w:val="00D33C0C"/>
    <w:rsid w:val="00D33C58"/>
    <w:rsid w:val="00D33C93"/>
    <w:rsid w:val="00D33D15"/>
    <w:rsid w:val="00D33D4C"/>
    <w:rsid w:val="00D33E34"/>
    <w:rsid w:val="00D33EE4"/>
    <w:rsid w:val="00D33F06"/>
    <w:rsid w:val="00D34038"/>
    <w:rsid w:val="00D341F4"/>
    <w:rsid w:val="00D34352"/>
    <w:rsid w:val="00D34529"/>
    <w:rsid w:val="00D34696"/>
    <w:rsid w:val="00D34791"/>
    <w:rsid w:val="00D34817"/>
    <w:rsid w:val="00D349DF"/>
    <w:rsid w:val="00D34A3B"/>
    <w:rsid w:val="00D34A6A"/>
    <w:rsid w:val="00D34B5D"/>
    <w:rsid w:val="00D34B6B"/>
    <w:rsid w:val="00D34EF2"/>
    <w:rsid w:val="00D34FF2"/>
    <w:rsid w:val="00D35189"/>
    <w:rsid w:val="00D3529D"/>
    <w:rsid w:val="00D35545"/>
    <w:rsid w:val="00D35635"/>
    <w:rsid w:val="00D35670"/>
    <w:rsid w:val="00D35684"/>
    <w:rsid w:val="00D357B8"/>
    <w:rsid w:val="00D358F7"/>
    <w:rsid w:val="00D35927"/>
    <w:rsid w:val="00D3595F"/>
    <w:rsid w:val="00D35992"/>
    <w:rsid w:val="00D35B42"/>
    <w:rsid w:val="00D35C4D"/>
    <w:rsid w:val="00D35D2F"/>
    <w:rsid w:val="00D35F23"/>
    <w:rsid w:val="00D36173"/>
    <w:rsid w:val="00D36260"/>
    <w:rsid w:val="00D36316"/>
    <w:rsid w:val="00D36631"/>
    <w:rsid w:val="00D36741"/>
    <w:rsid w:val="00D36750"/>
    <w:rsid w:val="00D3676A"/>
    <w:rsid w:val="00D3679B"/>
    <w:rsid w:val="00D3686A"/>
    <w:rsid w:val="00D36925"/>
    <w:rsid w:val="00D369D9"/>
    <w:rsid w:val="00D36A5D"/>
    <w:rsid w:val="00D36A76"/>
    <w:rsid w:val="00D36D05"/>
    <w:rsid w:val="00D37084"/>
    <w:rsid w:val="00D371B9"/>
    <w:rsid w:val="00D374DA"/>
    <w:rsid w:val="00D3758D"/>
    <w:rsid w:val="00D3774A"/>
    <w:rsid w:val="00D377E2"/>
    <w:rsid w:val="00D37860"/>
    <w:rsid w:val="00D37940"/>
    <w:rsid w:val="00D37A31"/>
    <w:rsid w:val="00D37BD3"/>
    <w:rsid w:val="00D37C00"/>
    <w:rsid w:val="00D37E4F"/>
    <w:rsid w:val="00D37EEA"/>
    <w:rsid w:val="00D37EEF"/>
    <w:rsid w:val="00D40286"/>
    <w:rsid w:val="00D4030D"/>
    <w:rsid w:val="00D40532"/>
    <w:rsid w:val="00D40604"/>
    <w:rsid w:val="00D407DE"/>
    <w:rsid w:val="00D4092A"/>
    <w:rsid w:val="00D40A11"/>
    <w:rsid w:val="00D40CD2"/>
    <w:rsid w:val="00D40CD3"/>
    <w:rsid w:val="00D40D59"/>
    <w:rsid w:val="00D40F5B"/>
    <w:rsid w:val="00D410CA"/>
    <w:rsid w:val="00D410DC"/>
    <w:rsid w:val="00D411E0"/>
    <w:rsid w:val="00D411FE"/>
    <w:rsid w:val="00D41358"/>
    <w:rsid w:val="00D413E3"/>
    <w:rsid w:val="00D417BD"/>
    <w:rsid w:val="00D418CE"/>
    <w:rsid w:val="00D41D5A"/>
    <w:rsid w:val="00D41FCE"/>
    <w:rsid w:val="00D4204E"/>
    <w:rsid w:val="00D4218D"/>
    <w:rsid w:val="00D421AE"/>
    <w:rsid w:val="00D42315"/>
    <w:rsid w:val="00D4240C"/>
    <w:rsid w:val="00D42515"/>
    <w:rsid w:val="00D42706"/>
    <w:rsid w:val="00D428E8"/>
    <w:rsid w:val="00D42922"/>
    <w:rsid w:val="00D42926"/>
    <w:rsid w:val="00D42A96"/>
    <w:rsid w:val="00D42B7C"/>
    <w:rsid w:val="00D42C1E"/>
    <w:rsid w:val="00D42E80"/>
    <w:rsid w:val="00D4304A"/>
    <w:rsid w:val="00D431A3"/>
    <w:rsid w:val="00D43372"/>
    <w:rsid w:val="00D43397"/>
    <w:rsid w:val="00D43517"/>
    <w:rsid w:val="00D43700"/>
    <w:rsid w:val="00D43773"/>
    <w:rsid w:val="00D4395A"/>
    <w:rsid w:val="00D439EB"/>
    <w:rsid w:val="00D43A24"/>
    <w:rsid w:val="00D43A7B"/>
    <w:rsid w:val="00D43B26"/>
    <w:rsid w:val="00D43B3C"/>
    <w:rsid w:val="00D43F5A"/>
    <w:rsid w:val="00D44095"/>
    <w:rsid w:val="00D44151"/>
    <w:rsid w:val="00D44209"/>
    <w:rsid w:val="00D44495"/>
    <w:rsid w:val="00D44533"/>
    <w:rsid w:val="00D44707"/>
    <w:rsid w:val="00D44986"/>
    <w:rsid w:val="00D44C6D"/>
    <w:rsid w:val="00D44C97"/>
    <w:rsid w:val="00D44C9C"/>
    <w:rsid w:val="00D44E2C"/>
    <w:rsid w:val="00D4528D"/>
    <w:rsid w:val="00D454A3"/>
    <w:rsid w:val="00D454C0"/>
    <w:rsid w:val="00D454CE"/>
    <w:rsid w:val="00D45543"/>
    <w:rsid w:val="00D45623"/>
    <w:rsid w:val="00D45792"/>
    <w:rsid w:val="00D4579A"/>
    <w:rsid w:val="00D459AE"/>
    <w:rsid w:val="00D45A65"/>
    <w:rsid w:val="00D45BC6"/>
    <w:rsid w:val="00D45BF0"/>
    <w:rsid w:val="00D45C62"/>
    <w:rsid w:val="00D45E8B"/>
    <w:rsid w:val="00D45E9A"/>
    <w:rsid w:val="00D45FDC"/>
    <w:rsid w:val="00D46100"/>
    <w:rsid w:val="00D46194"/>
    <w:rsid w:val="00D464FE"/>
    <w:rsid w:val="00D46593"/>
    <w:rsid w:val="00D465B7"/>
    <w:rsid w:val="00D4668A"/>
    <w:rsid w:val="00D4688D"/>
    <w:rsid w:val="00D4690E"/>
    <w:rsid w:val="00D46A2B"/>
    <w:rsid w:val="00D46A62"/>
    <w:rsid w:val="00D46ACB"/>
    <w:rsid w:val="00D46B30"/>
    <w:rsid w:val="00D46B7B"/>
    <w:rsid w:val="00D46C06"/>
    <w:rsid w:val="00D46D26"/>
    <w:rsid w:val="00D46EB5"/>
    <w:rsid w:val="00D46ED6"/>
    <w:rsid w:val="00D470A3"/>
    <w:rsid w:val="00D47120"/>
    <w:rsid w:val="00D473AB"/>
    <w:rsid w:val="00D4743E"/>
    <w:rsid w:val="00D47448"/>
    <w:rsid w:val="00D474B3"/>
    <w:rsid w:val="00D4757A"/>
    <w:rsid w:val="00D4768A"/>
    <w:rsid w:val="00D4778F"/>
    <w:rsid w:val="00D4791E"/>
    <w:rsid w:val="00D47A0F"/>
    <w:rsid w:val="00D47B36"/>
    <w:rsid w:val="00D47B98"/>
    <w:rsid w:val="00D47C0E"/>
    <w:rsid w:val="00D47D12"/>
    <w:rsid w:val="00D47EDB"/>
    <w:rsid w:val="00D5019F"/>
    <w:rsid w:val="00D501E8"/>
    <w:rsid w:val="00D503BA"/>
    <w:rsid w:val="00D50444"/>
    <w:rsid w:val="00D5052A"/>
    <w:rsid w:val="00D508F3"/>
    <w:rsid w:val="00D509C2"/>
    <w:rsid w:val="00D50A45"/>
    <w:rsid w:val="00D50AB5"/>
    <w:rsid w:val="00D50BD3"/>
    <w:rsid w:val="00D50E55"/>
    <w:rsid w:val="00D513E0"/>
    <w:rsid w:val="00D51428"/>
    <w:rsid w:val="00D5145A"/>
    <w:rsid w:val="00D5155C"/>
    <w:rsid w:val="00D51677"/>
    <w:rsid w:val="00D51713"/>
    <w:rsid w:val="00D5174E"/>
    <w:rsid w:val="00D5183C"/>
    <w:rsid w:val="00D51940"/>
    <w:rsid w:val="00D51962"/>
    <w:rsid w:val="00D51A55"/>
    <w:rsid w:val="00D51C3D"/>
    <w:rsid w:val="00D51D79"/>
    <w:rsid w:val="00D51ECC"/>
    <w:rsid w:val="00D520E5"/>
    <w:rsid w:val="00D5218B"/>
    <w:rsid w:val="00D523BD"/>
    <w:rsid w:val="00D52410"/>
    <w:rsid w:val="00D52477"/>
    <w:rsid w:val="00D52502"/>
    <w:rsid w:val="00D52746"/>
    <w:rsid w:val="00D52894"/>
    <w:rsid w:val="00D528AB"/>
    <w:rsid w:val="00D52920"/>
    <w:rsid w:val="00D52E44"/>
    <w:rsid w:val="00D530CF"/>
    <w:rsid w:val="00D530E0"/>
    <w:rsid w:val="00D53429"/>
    <w:rsid w:val="00D53462"/>
    <w:rsid w:val="00D5386F"/>
    <w:rsid w:val="00D53988"/>
    <w:rsid w:val="00D53A70"/>
    <w:rsid w:val="00D53AA6"/>
    <w:rsid w:val="00D53B66"/>
    <w:rsid w:val="00D53BA7"/>
    <w:rsid w:val="00D53C59"/>
    <w:rsid w:val="00D53C98"/>
    <w:rsid w:val="00D53CE0"/>
    <w:rsid w:val="00D53D41"/>
    <w:rsid w:val="00D53E19"/>
    <w:rsid w:val="00D53F92"/>
    <w:rsid w:val="00D54026"/>
    <w:rsid w:val="00D540B8"/>
    <w:rsid w:val="00D54296"/>
    <w:rsid w:val="00D5435D"/>
    <w:rsid w:val="00D54378"/>
    <w:rsid w:val="00D54548"/>
    <w:rsid w:val="00D54A76"/>
    <w:rsid w:val="00D54C7C"/>
    <w:rsid w:val="00D54F45"/>
    <w:rsid w:val="00D550E3"/>
    <w:rsid w:val="00D55232"/>
    <w:rsid w:val="00D55385"/>
    <w:rsid w:val="00D554FE"/>
    <w:rsid w:val="00D55598"/>
    <w:rsid w:val="00D557D3"/>
    <w:rsid w:val="00D55942"/>
    <w:rsid w:val="00D55949"/>
    <w:rsid w:val="00D55ABE"/>
    <w:rsid w:val="00D55AE5"/>
    <w:rsid w:val="00D55AFA"/>
    <w:rsid w:val="00D55B02"/>
    <w:rsid w:val="00D55BA3"/>
    <w:rsid w:val="00D55C2E"/>
    <w:rsid w:val="00D55E1C"/>
    <w:rsid w:val="00D55E94"/>
    <w:rsid w:val="00D55F5E"/>
    <w:rsid w:val="00D55FF3"/>
    <w:rsid w:val="00D56034"/>
    <w:rsid w:val="00D560D6"/>
    <w:rsid w:val="00D560DB"/>
    <w:rsid w:val="00D560EE"/>
    <w:rsid w:val="00D561EA"/>
    <w:rsid w:val="00D56385"/>
    <w:rsid w:val="00D563C8"/>
    <w:rsid w:val="00D5642D"/>
    <w:rsid w:val="00D5643C"/>
    <w:rsid w:val="00D5656C"/>
    <w:rsid w:val="00D568AB"/>
    <w:rsid w:val="00D5696B"/>
    <w:rsid w:val="00D569E6"/>
    <w:rsid w:val="00D56AA0"/>
    <w:rsid w:val="00D56D6D"/>
    <w:rsid w:val="00D56DC5"/>
    <w:rsid w:val="00D56EC5"/>
    <w:rsid w:val="00D56EDF"/>
    <w:rsid w:val="00D56EFE"/>
    <w:rsid w:val="00D56FBC"/>
    <w:rsid w:val="00D5705B"/>
    <w:rsid w:val="00D572AA"/>
    <w:rsid w:val="00D57320"/>
    <w:rsid w:val="00D5748C"/>
    <w:rsid w:val="00D574E5"/>
    <w:rsid w:val="00D57619"/>
    <w:rsid w:val="00D576F8"/>
    <w:rsid w:val="00D5772D"/>
    <w:rsid w:val="00D57768"/>
    <w:rsid w:val="00D57838"/>
    <w:rsid w:val="00D57872"/>
    <w:rsid w:val="00D578B2"/>
    <w:rsid w:val="00D578D7"/>
    <w:rsid w:val="00D5794D"/>
    <w:rsid w:val="00D57975"/>
    <w:rsid w:val="00D579A6"/>
    <w:rsid w:val="00D579C8"/>
    <w:rsid w:val="00D57A71"/>
    <w:rsid w:val="00D57C19"/>
    <w:rsid w:val="00D57C9C"/>
    <w:rsid w:val="00D57E37"/>
    <w:rsid w:val="00D57E43"/>
    <w:rsid w:val="00D57E5F"/>
    <w:rsid w:val="00D57E7C"/>
    <w:rsid w:val="00D57F20"/>
    <w:rsid w:val="00D57F76"/>
    <w:rsid w:val="00D57FCC"/>
    <w:rsid w:val="00D60107"/>
    <w:rsid w:val="00D60160"/>
    <w:rsid w:val="00D6033C"/>
    <w:rsid w:val="00D60353"/>
    <w:rsid w:val="00D60387"/>
    <w:rsid w:val="00D603C7"/>
    <w:rsid w:val="00D60431"/>
    <w:rsid w:val="00D60A30"/>
    <w:rsid w:val="00D60B7C"/>
    <w:rsid w:val="00D60CB4"/>
    <w:rsid w:val="00D60CD3"/>
    <w:rsid w:val="00D60D81"/>
    <w:rsid w:val="00D60DF8"/>
    <w:rsid w:val="00D6108A"/>
    <w:rsid w:val="00D6108D"/>
    <w:rsid w:val="00D61296"/>
    <w:rsid w:val="00D61419"/>
    <w:rsid w:val="00D61577"/>
    <w:rsid w:val="00D61819"/>
    <w:rsid w:val="00D619BA"/>
    <w:rsid w:val="00D619EF"/>
    <w:rsid w:val="00D61B1D"/>
    <w:rsid w:val="00D61B2B"/>
    <w:rsid w:val="00D61B8D"/>
    <w:rsid w:val="00D61BB9"/>
    <w:rsid w:val="00D62143"/>
    <w:rsid w:val="00D62349"/>
    <w:rsid w:val="00D62444"/>
    <w:rsid w:val="00D624AA"/>
    <w:rsid w:val="00D62691"/>
    <w:rsid w:val="00D62831"/>
    <w:rsid w:val="00D62E80"/>
    <w:rsid w:val="00D63149"/>
    <w:rsid w:val="00D63225"/>
    <w:rsid w:val="00D63288"/>
    <w:rsid w:val="00D63311"/>
    <w:rsid w:val="00D6338F"/>
    <w:rsid w:val="00D6339A"/>
    <w:rsid w:val="00D635A1"/>
    <w:rsid w:val="00D636D4"/>
    <w:rsid w:val="00D63726"/>
    <w:rsid w:val="00D639C7"/>
    <w:rsid w:val="00D63A3E"/>
    <w:rsid w:val="00D63C2F"/>
    <w:rsid w:val="00D63D65"/>
    <w:rsid w:val="00D63E97"/>
    <w:rsid w:val="00D63F4E"/>
    <w:rsid w:val="00D63F7C"/>
    <w:rsid w:val="00D640C9"/>
    <w:rsid w:val="00D64280"/>
    <w:rsid w:val="00D642C7"/>
    <w:rsid w:val="00D643A1"/>
    <w:rsid w:val="00D6454A"/>
    <w:rsid w:val="00D6470D"/>
    <w:rsid w:val="00D64890"/>
    <w:rsid w:val="00D649BB"/>
    <w:rsid w:val="00D64B30"/>
    <w:rsid w:val="00D64BB9"/>
    <w:rsid w:val="00D64BEC"/>
    <w:rsid w:val="00D64C22"/>
    <w:rsid w:val="00D64CB4"/>
    <w:rsid w:val="00D64E77"/>
    <w:rsid w:val="00D64F00"/>
    <w:rsid w:val="00D6502D"/>
    <w:rsid w:val="00D65124"/>
    <w:rsid w:val="00D653A3"/>
    <w:rsid w:val="00D6551D"/>
    <w:rsid w:val="00D65546"/>
    <w:rsid w:val="00D6585C"/>
    <w:rsid w:val="00D6590C"/>
    <w:rsid w:val="00D65B1E"/>
    <w:rsid w:val="00D65B3E"/>
    <w:rsid w:val="00D65C41"/>
    <w:rsid w:val="00D65C86"/>
    <w:rsid w:val="00D65CFB"/>
    <w:rsid w:val="00D65D02"/>
    <w:rsid w:val="00D65E7D"/>
    <w:rsid w:val="00D65F74"/>
    <w:rsid w:val="00D6605B"/>
    <w:rsid w:val="00D66269"/>
    <w:rsid w:val="00D6654B"/>
    <w:rsid w:val="00D6686B"/>
    <w:rsid w:val="00D669A0"/>
    <w:rsid w:val="00D66B4D"/>
    <w:rsid w:val="00D66C70"/>
    <w:rsid w:val="00D66CDD"/>
    <w:rsid w:val="00D66DDF"/>
    <w:rsid w:val="00D66EB5"/>
    <w:rsid w:val="00D66ECF"/>
    <w:rsid w:val="00D67022"/>
    <w:rsid w:val="00D6705C"/>
    <w:rsid w:val="00D67225"/>
    <w:rsid w:val="00D6723D"/>
    <w:rsid w:val="00D67268"/>
    <w:rsid w:val="00D675B4"/>
    <w:rsid w:val="00D67739"/>
    <w:rsid w:val="00D6774B"/>
    <w:rsid w:val="00D67757"/>
    <w:rsid w:val="00D67758"/>
    <w:rsid w:val="00D67842"/>
    <w:rsid w:val="00D679EA"/>
    <w:rsid w:val="00D67C35"/>
    <w:rsid w:val="00D67C6B"/>
    <w:rsid w:val="00D67C74"/>
    <w:rsid w:val="00D67DC4"/>
    <w:rsid w:val="00D67EBA"/>
    <w:rsid w:val="00D70016"/>
    <w:rsid w:val="00D700C8"/>
    <w:rsid w:val="00D70139"/>
    <w:rsid w:val="00D701D8"/>
    <w:rsid w:val="00D7032E"/>
    <w:rsid w:val="00D70334"/>
    <w:rsid w:val="00D70368"/>
    <w:rsid w:val="00D70837"/>
    <w:rsid w:val="00D70AA2"/>
    <w:rsid w:val="00D70B6F"/>
    <w:rsid w:val="00D70B81"/>
    <w:rsid w:val="00D70C3C"/>
    <w:rsid w:val="00D70C51"/>
    <w:rsid w:val="00D70DE7"/>
    <w:rsid w:val="00D70E04"/>
    <w:rsid w:val="00D70E6D"/>
    <w:rsid w:val="00D70ECF"/>
    <w:rsid w:val="00D7109C"/>
    <w:rsid w:val="00D71144"/>
    <w:rsid w:val="00D711ED"/>
    <w:rsid w:val="00D71463"/>
    <w:rsid w:val="00D714B0"/>
    <w:rsid w:val="00D717A6"/>
    <w:rsid w:val="00D718A8"/>
    <w:rsid w:val="00D71D48"/>
    <w:rsid w:val="00D7224F"/>
    <w:rsid w:val="00D722EC"/>
    <w:rsid w:val="00D7234E"/>
    <w:rsid w:val="00D723B5"/>
    <w:rsid w:val="00D7253C"/>
    <w:rsid w:val="00D725AC"/>
    <w:rsid w:val="00D727F6"/>
    <w:rsid w:val="00D728CC"/>
    <w:rsid w:val="00D72A41"/>
    <w:rsid w:val="00D72A6D"/>
    <w:rsid w:val="00D72C00"/>
    <w:rsid w:val="00D72DFB"/>
    <w:rsid w:val="00D72EA3"/>
    <w:rsid w:val="00D72F04"/>
    <w:rsid w:val="00D73014"/>
    <w:rsid w:val="00D7322E"/>
    <w:rsid w:val="00D732AF"/>
    <w:rsid w:val="00D732BC"/>
    <w:rsid w:val="00D736E7"/>
    <w:rsid w:val="00D736ED"/>
    <w:rsid w:val="00D737B8"/>
    <w:rsid w:val="00D73A08"/>
    <w:rsid w:val="00D73A0C"/>
    <w:rsid w:val="00D73AC6"/>
    <w:rsid w:val="00D73D3B"/>
    <w:rsid w:val="00D73DF5"/>
    <w:rsid w:val="00D73EF6"/>
    <w:rsid w:val="00D74067"/>
    <w:rsid w:val="00D741FF"/>
    <w:rsid w:val="00D742B1"/>
    <w:rsid w:val="00D7434A"/>
    <w:rsid w:val="00D743AE"/>
    <w:rsid w:val="00D744CE"/>
    <w:rsid w:val="00D74512"/>
    <w:rsid w:val="00D74665"/>
    <w:rsid w:val="00D74869"/>
    <w:rsid w:val="00D748BA"/>
    <w:rsid w:val="00D74B44"/>
    <w:rsid w:val="00D74BD6"/>
    <w:rsid w:val="00D74E11"/>
    <w:rsid w:val="00D74E43"/>
    <w:rsid w:val="00D74F2F"/>
    <w:rsid w:val="00D74FE3"/>
    <w:rsid w:val="00D752A6"/>
    <w:rsid w:val="00D75302"/>
    <w:rsid w:val="00D75406"/>
    <w:rsid w:val="00D754D0"/>
    <w:rsid w:val="00D7562C"/>
    <w:rsid w:val="00D75663"/>
    <w:rsid w:val="00D75790"/>
    <w:rsid w:val="00D75AD1"/>
    <w:rsid w:val="00D75B21"/>
    <w:rsid w:val="00D75B69"/>
    <w:rsid w:val="00D75BE0"/>
    <w:rsid w:val="00D75C61"/>
    <w:rsid w:val="00D75C90"/>
    <w:rsid w:val="00D75DD6"/>
    <w:rsid w:val="00D75E4D"/>
    <w:rsid w:val="00D761B7"/>
    <w:rsid w:val="00D7625C"/>
    <w:rsid w:val="00D7634D"/>
    <w:rsid w:val="00D76376"/>
    <w:rsid w:val="00D763D7"/>
    <w:rsid w:val="00D7652A"/>
    <w:rsid w:val="00D7656E"/>
    <w:rsid w:val="00D766B9"/>
    <w:rsid w:val="00D766C9"/>
    <w:rsid w:val="00D766D9"/>
    <w:rsid w:val="00D7679F"/>
    <w:rsid w:val="00D76BDF"/>
    <w:rsid w:val="00D76CA6"/>
    <w:rsid w:val="00D7702C"/>
    <w:rsid w:val="00D77058"/>
    <w:rsid w:val="00D770A1"/>
    <w:rsid w:val="00D77241"/>
    <w:rsid w:val="00D77253"/>
    <w:rsid w:val="00D77352"/>
    <w:rsid w:val="00D773C3"/>
    <w:rsid w:val="00D7743F"/>
    <w:rsid w:val="00D77495"/>
    <w:rsid w:val="00D77553"/>
    <w:rsid w:val="00D7777F"/>
    <w:rsid w:val="00D777AD"/>
    <w:rsid w:val="00D77827"/>
    <w:rsid w:val="00D7787A"/>
    <w:rsid w:val="00D77922"/>
    <w:rsid w:val="00D779E6"/>
    <w:rsid w:val="00D77E98"/>
    <w:rsid w:val="00D77E9D"/>
    <w:rsid w:val="00D77EAE"/>
    <w:rsid w:val="00D77F50"/>
    <w:rsid w:val="00D77FF4"/>
    <w:rsid w:val="00D800B2"/>
    <w:rsid w:val="00D80251"/>
    <w:rsid w:val="00D804E9"/>
    <w:rsid w:val="00D80512"/>
    <w:rsid w:val="00D8063B"/>
    <w:rsid w:val="00D80B90"/>
    <w:rsid w:val="00D80B9E"/>
    <w:rsid w:val="00D80BF1"/>
    <w:rsid w:val="00D80EA4"/>
    <w:rsid w:val="00D80EF3"/>
    <w:rsid w:val="00D80FFB"/>
    <w:rsid w:val="00D810C9"/>
    <w:rsid w:val="00D81128"/>
    <w:rsid w:val="00D81187"/>
    <w:rsid w:val="00D8135C"/>
    <w:rsid w:val="00D815B6"/>
    <w:rsid w:val="00D816EB"/>
    <w:rsid w:val="00D81704"/>
    <w:rsid w:val="00D817D1"/>
    <w:rsid w:val="00D81C06"/>
    <w:rsid w:val="00D81CC9"/>
    <w:rsid w:val="00D81D81"/>
    <w:rsid w:val="00D81ED3"/>
    <w:rsid w:val="00D81F3C"/>
    <w:rsid w:val="00D81FD5"/>
    <w:rsid w:val="00D82105"/>
    <w:rsid w:val="00D82141"/>
    <w:rsid w:val="00D8239B"/>
    <w:rsid w:val="00D823B7"/>
    <w:rsid w:val="00D82576"/>
    <w:rsid w:val="00D826E9"/>
    <w:rsid w:val="00D8275B"/>
    <w:rsid w:val="00D8276A"/>
    <w:rsid w:val="00D82942"/>
    <w:rsid w:val="00D82ADB"/>
    <w:rsid w:val="00D82BD1"/>
    <w:rsid w:val="00D82BD3"/>
    <w:rsid w:val="00D82C7E"/>
    <w:rsid w:val="00D82E6B"/>
    <w:rsid w:val="00D8318B"/>
    <w:rsid w:val="00D831AD"/>
    <w:rsid w:val="00D83441"/>
    <w:rsid w:val="00D83497"/>
    <w:rsid w:val="00D8349B"/>
    <w:rsid w:val="00D8352A"/>
    <w:rsid w:val="00D835CF"/>
    <w:rsid w:val="00D8366C"/>
    <w:rsid w:val="00D83953"/>
    <w:rsid w:val="00D83EB8"/>
    <w:rsid w:val="00D83F27"/>
    <w:rsid w:val="00D841AC"/>
    <w:rsid w:val="00D844B9"/>
    <w:rsid w:val="00D845D1"/>
    <w:rsid w:val="00D848E3"/>
    <w:rsid w:val="00D84AC8"/>
    <w:rsid w:val="00D84C8A"/>
    <w:rsid w:val="00D84CD1"/>
    <w:rsid w:val="00D84E63"/>
    <w:rsid w:val="00D85093"/>
    <w:rsid w:val="00D85094"/>
    <w:rsid w:val="00D850F0"/>
    <w:rsid w:val="00D8523F"/>
    <w:rsid w:val="00D854B4"/>
    <w:rsid w:val="00D85557"/>
    <w:rsid w:val="00D857CB"/>
    <w:rsid w:val="00D85895"/>
    <w:rsid w:val="00D859CD"/>
    <w:rsid w:val="00D85BAF"/>
    <w:rsid w:val="00D85C45"/>
    <w:rsid w:val="00D85CED"/>
    <w:rsid w:val="00D85CFE"/>
    <w:rsid w:val="00D85ED4"/>
    <w:rsid w:val="00D85ED5"/>
    <w:rsid w:val="00D85F62"/>
    <w:rsid w:val="00D85FD1"/>
    <w:rsid w:val="00D860B1"/>
    <w:rsid w:val="00D8615E"/>
    <w:rsid w:val="00D861F8"/>
    <w:rsid w:val="00D86268"/>
    <w:rsid w:val="00D863E5"/>
    <w:rsid w:val="00D865FE"/>
    <w:rsid w:val="00D86693"/>
    <w:rsid w:val="00D866E2"/>
    <w:rsid w:val="00D86739"/>
    <w:rsid w:val="00D86831"/>
    <w:rsid w:val="00D868A9"/>
    <w:rsid w:val="00D86A1C"/>
    <w:rsid w:val="00D86A22"/>
    <w:rsid w:val="00D86C19"/>
    <w:rsid w:val="00D86CC4"/>
    <w:rsid w:val="00D86F12"/>
    <w:rsid w:val="00D86F1C"/>
    <w:rsid w:val="00D86F3D"/>
    <w:rsid w:val="00D86FB8"/>
    <w:rsid w:val="00D8707B"/>
    <w:rsid w:val="00D870BC"/>
    <w:rsid w:val="00D871F7"/>
    <w:rsid w:val="00D876D7"/>
    <w:rsid w:val="00D8778E"/>
    <w:rsid w:val="00D87886"/>
    <w:rsid w:val="00D87A09"/>
    <w:rsid w:val="00D87A0D"/>
    <w:rsid w:val="00D87B55"/>
    <w:rsid w:val="00D87CA0"/>
    <w:rsid w:val="00D87CF4"/>
    <w:rsid w:val="00D87DEB"/>
    <w:rsid w:val="00D87FA9"/>
    <w:rsid w:val="00D90096"/>
    <w:rsid w:val="00D90202"/>
    <w:rsid w:val="00D90210"/>
    <w:rsid w:val="00D90399"/>
    <w:rsid w:val="00D904B4"/>
    <w:rsid w:val="00D90790"/>
    <w:rsid w:val="00D908CD"/>
    <w:rsid w:val="00D9092E"/>
    <w:rsid w:val="00D90A7A"/>
    <w:rsid w:val="00D90BBA"/>
    <w:rsid w:val="00D90E37"/>
    <w:rsid w:val="00D90EC1"/>
    <w:rsid w:val="00D90F05"/>
    <w:rsid w:val="00D90F40"/>
    <w:rsid w:val="00D910AD"/>
    <w:rsid w:val="00D910D6"/>
    <w:rsid w:val="00D91232"/>
    <w:rsid w:val="00D912E9"/>
    <w:rsid w:val="00D9138D"/>
    <w:rsid w:val="00D9148C"/>
    <w:rsid w:val="00D914E6"/>
    <w:rsid w:val="00D91636"/>
    <w:rsid w:val="00D916D2"/>
    <w:rsid w:val="00D918C7"/>
    <w:rsid w:val="00D918C8"/>
    <w:rsid w:val="00D91BAC"/>
    <w:rsid w:val="00D91DB2"/>
    <w:rsid w:val="00D91EAD"/>
    <w:rsid w:val="00D91F0C"/>
    <w:rsid w:val="00D921F4"/>
    <w:rsid w:val="00D9230D"/>
    <w:rsid w:val="00D92317"/>
    <w:rsid w:val="00D92564"/>
    <w:rsid w:val="00D927FE"/>
    <w:rsid w:val="00D9283A"/>
    <w:rsid w:val="00D92AC2"/>
    <w:rsid w:val="00D92CB6"/>
    <w:rsid w:val="00D92D7C"/>
    <w:rsid w:val="00D92F25"/>
    <w:rsid w:val="00D92F90"/>
    <w:rsid w:val="00D93153"/>
    <w:rsid w:val="00D932F3"/>
    <w:rsid w:val="00D93347"/>
    <w:rsid w:val="00D934DD"/>
    <w:rsid w:val="00D934F5"/>
    <w:rsid w:val="00D9369D"/>
    <w:rsid w:val="00D937D5"/>
    <w:rsid w:val="00D938F6"/>
    <w:rsid w:val="00D9399A"/>
    <w:rsid w:val="00D93ABC"/>
    <w:rsid w:val="00D93B13"/>
    <w:rsid w:val="00D93CB8"/>
    <w:rsid w:val="00D93F14"/>
    <w:rsid w:val="00D93FF4"/>
    <w:rsid w:val="00D94085"/>
    <w:rsid w:val="00D94168"/>
    <w:rsid w:val="00D94180"/>
    <w:rsid w:val="00D941B7"/>
    <w:rsid w:val="00D94278"/>
    <w:rsid w:val="00D942B1"/>
    <w:rsid w:val="00D94530"/>
    <w:rsid w:val="00D94535"/>
    <w:rsid w:val="00D946A5"/>
    <w:rsid w:val="00D94814"/>
    <w:rsid w:val="00D94847"/>
    <w:rsid w:val="00D94C57"/>
    <w:rsid w:val="00D94D00"/>
    <w:rsid w:val="00D94E4C"/>
    <w:rsid w:val="00D94EDA"/>
    <w:rsid w:val="00D94EE2"/>
    <w:rsid w:val="00D94EFA"/>
    <w:rsid w:val="00D94F35"/>
    <w:rsid w:val="00D9501F"/>
    <w:rsid w:val="00D951CC"/>
    <w:rsid w:val="00D95250"/>
    <w:rsid w:val="00D95466"/>
    <w:rsid w:val="00D954D0"/>
    <w:rsid w:val="00D95627"/>
    <w:rsid w:val="00D957A4"/>
    <w:rsid w:val="00D957B8"/>
    <w:rsid w:val="00D95930"/>
    <w:rsid w:val="00D95961"/>
    <w:rsid w:val="00D95BCB"/>
    <w:rsid w:val="00D95D1E"/>
    <w:rsid w:val="00D95D60"/>
    <w:rsid w:val="00D95DE8"/>
    <w:rsid w:val="00D96364"/>
    <w:rsid w:val="00D963E8"/>
    <w:rsid w:val="00D9645F"/>
    <w:rsid w:val="00D964E0"/>
    <w:rsid w:val="00D967D8"/>
    <w:rsid w:val="00D96907"/>
    <w:rsid w:val="00D96911"/>
    <w:rsid w:val="00D969DA"/>
    <w:rsid w:val="00D96A0D"/>
    <w:rsid w:val="00D96A92"/>
    <w:rsid w:val="00D96D4D"/>
    <w:rsid w:val="00D96D4E"/>
    <w:rsid w:val="00D96E41"/>
    <w:rsid w:val="00D96E44"/>
    <w:rsid w:val="00D96FB8"/>
    <w:rsid w:val="00D97162"/>
    <w:rsid w:val="00D972DF"/>
    <w:rsid w:val="00D973C1"/>
    <w:rsid w:val="00D97406"/>
    <w:rsid w:val="00D975B2"/>
    <w:rsid w:val="00D976A4"/>
    <w:rsid w:val="00D978C1"/>
    <w:rsid w:val="00D97A79"/>
    <w:rsid w:val="00D97B30"/>
    <w:rsid w:val="00D97B56"/>
    <w:rsid w:val="00D97B7D"/>
    <w:rsid w:val="00D97C1B"/>
    <w:rsid w:val="00D97D05"/>
    <w:rsid w:val="00D97E34"/>
    <w:rsid w:val="00D97E5F"/>
    <w:rsid w:val="00D97FCB"/>
    <w:rsid w:val="00DA0187"/>
    <w:rsid w:val="00DA02D9"/>
    <w:rsid w:val="00DA0354"/>
    <w:rsid w:val="00DA0417"/>
    <w:rsid w:val="00DA044F"/>
    <w:rsid w:val="00DA04B2"/>
    <w:rsid w:val="00DA04DB"/>
    <w:rsid w:val="00DA04F6"/>
    <w:rsid w:val="00DA0648"/>
    <w:rsid w:val="00DA078D"/>
    <w:rsid w:val="00DA0BA5"/>
    <w:rsid w:val="00DA0C29"/>
    <w:rsid w:val="00DA0DE9"/>
    <w:rsid w:val="00DA11F7"/>
    <w:rsid w:val="00DA1324"/>
    <w:rsid w:val="00DA132D"/>
    <w:rsid w:val="00DA1437"/>
    <w:rsid w:val="00DA16AA"/>
    <w:rsid w:val="00DA1A94"/>
    <w:rsid w:val="00DA1D49"/>
    <w:rsid w:val="00DA1F87"/>
    <w:rsid w:val="00DA1F9D"/>
    <w:rsid w:val="00DA206F"/>
    <w:rsid w:val="00DA20FC"/>
    <w:rsid w:val="00DA2227"/>
    <w:rsid w:val="00DA22EF"/>
    <w:rsid w:val="00DA235E"/>
    <w:rsid w:val="00DA24C6"/>
    <w:rsid w:val="00DA24CB"/>
    <w:rsid w:val="00DA26C0"/>
    <w:rsid w:val="00DA2A72"/>
    <w:rsid w:val="00DA2B55"/>
    <w:rsid w:val="00DA2BCE"/>
    <w:rsid w:val="00DA2E3D"/>
    <w:rsid w:val="00DA2E4E"/>
    <w:rsid w:val="00DA2FC4"/>
    <w:rsid w:val="00DA2FD2"/>
    <w:rsid w:val="00DA3176"/>
    <w:rsid w:val="00DA352E"/>
    <w:rsid w:val="00DA3602"/>
    <w:rsid w:val="00DA37D1"/>
    <w:rsid w:val="00DA3894"/>
    <w:rsid w:val="00DA3BE0"/>
    <w:rsid w:val="00DA3C58"/>
    <w:rsid w:val="00DA3D6E"/>
    <w:rsid w:val="00DA3F82"/>
    <w:rsid w:val="00DA3FE9"/>
    <w:rsid w:val="00DA4050"/>
    <w:rsid w:val="00DA424F"/>
    <w:rsid w:val="00DA425C"/>
    <w:rsid w:val="00DA4367"/>
    <w:rsid w:val="00DA454A"/>
    <w:rsid w:val="00DA46A3"/>
    <w:rsid w:val="00DA47FD"/>
    <w:rsid w:val="00DA487B"/>
    <w:rsid w:val="00DA48D8"/>
    <w:rsid w:val="00DA4ACE"/>
    <w:rsid w:val="00DA4C44"/>
    <w:rsid w:val="00DA4CC9"/>
    <w:rsid w:val="00DA4D80"/>
    <w:rsid w:val="00DA4E4C"/>
    <w:rsid w:val="00DA4FB4"/>
    <w:rsid w:val="00DA5064"/>
    <w:rsid w:val="00DA51E4"/>
    <w:rsid w:val="00DA5221"/>
    <w:rsid w:val="00DA5516"/>
    <w:rsid w:val="00DA56BD"/>
    <w:rsid w:val="00DA5758"/>
    <w:rsid w:val="00DA58A6"/>
    <w:rsid w:val="00DA596F"/>
    <w:rsid w:val="00DA5C9D"/>
    <w:rsid w:val="00DA5CA6"/>
    <w:rsid w:val="00DA5D53"/>
    <w:rsid w:val="00DA5ECF"/>
    <w:rsid w:val="00DA6234"/>
    <w:rsid w:val="00DA68A4"/>
    <w:rsid w:val="00DA690B"/>
    <w:rsid w:val="00DA6964"/>
    <w:rsid w:val="00DA6A40"/>
    <w:rsid w:val="00DA6A4B"/>
    <w:rsid w:val="00DA6E13"/>
    <w:rsid w:val="00DA6FF4"/>
    <w:rsid w:val="00DA71DC"/>
    <w:rsid w:val="00DA7206"/>
    <w:rsid w:val="00DA73DB"/>
    <w:rsid w:val="00DA7418"/>
    <w:rsid w:val="00DA74B6"/>
    <w:rsid w:val="00DA74CB"/>
    <w:rsid w:val="00DA74E0"/>
    <w:rsid w:val="00DA755D"/>
    <w:rsid w:val="00DA7598"/>
    <w:rsid w:val="00DA76F3"/>
    <w:rsid w:val="00DA7851"/>
    <w:rsid w:val="00DA78CB"/>
    <w:rsid w:val="00DA78EC"/>
    <w:rsid w:val="00DA79EC"/>
    <w:rsid w:val="00DA7C34"/>
    <w:rsid w:val="00DA7EB5"/>
    <w:rsid w:val="00DA7F07"/>
    <w:rsid w:val="00DA7F60"/>
    <w:rsid w:val="00DB01A9"/>
    <w:rsid w:val="00DB0251"/>
    <w:rsid w:val="00DB0455"/>
    <w:rsid w:val="00DB061D"/>
    <w:rsid w:val="00DB06E5"/>
    <w:rsid w:val="00DB0715"/>
    <w:rsid w:val="00DB0732"/>
    <w:rsid w:val="00DB0829"/>
    <w:rsid w:val="00DB0B9B"/>
    <w:rsid w:val="00DB0C6A"/>
    <w:rsid w:val="00DB0E0A"/>
    <w:rsid w:val="00DB0E2F"/>
    <w:rsid w:val="00DB0E6C"/>
    <w:rsid w:val="00DB0F73"/>
    <w:rsid w:val="00DB106D"/>
    <w:rsid w:val="00DB114B"/>
    <w:rsid w:val="00DB128B"/>
    <w:rsid w:val="00DB1567"/>
    <w:rsid w:val="00DB162D"/>
    <w:rsid w:val="00DB16A7"/>
    <w:rsid w:val="00DB16C2"/>
    <w:rsid w:val="00DB17B1"/>
    <w:rsid w:val="00DB1837"/>
    <w:rsid w:val="00DB1AC5"/>
    <w:rsid w:val="00DB1B28"/>
    <w:rsid w:val="00DB1D09"/>
    <w:rsid w:val="00DB1D8D"/>
    <w:rsid w:val="00DB1EE8"/>
    <w:rsid w:val="00DB1F9E"/>
    <w:rsid w:val="00DB1FFF"/>
    <w:rsid w:val="00DB2260"/>
    <w:rsid w:val="00DB2264"/>
    <w:rsid w:val="00DB22E6"/>
    <w:rsid w:val="00DB2405"/>
    <w:rsid w:val="00DB24DC"/>
    <w:rsid w:val="00DB2503"/>
    <w:rsid w:val="00DB2645"/>
    <w:rsid w:val="00DB26F2"/>
    <w:rsid w:val="00DB27C8"/>
    <w:rsid w:val="00DB2882"/>
    <w:rsid w:val="00DB2965"/>
    <w:rsid w:val="00DB2994"/>
    <w:rsid w:val="00DB2ACD"/>
    <w:rsid w:val="00DB2AF7"/>
    <w:rsid w:val="00DB2B6C"/>
    <w:rsid w:val="00DB2C94"/>
    <w:rsid w:val="00DB2E51"/>
    <w:rsid w:val="00DB2ECD"/>
    <w:rsid w:val="00DB2F37"/>
    <w:rsid w:val="00DB2F97"/>
    <w:rsid w:val="00DB312E"/>
    <w:rsid w:val="00DB3212"/>
    <w:rsid w:val="00DB32E3"/>
    <w:rsid w:val="00DB37F5"/>
    <w:rsid w:val="00DB3955"/>
    <w:rsid w:val="00DB3A52"/>
    <w:rsid w:val="00DB3B11"/>
    <w:rsid w:val="00DB3BAD"/>
    <w:rsid w:val="00DB3DD1"/>
    <w:rsid w:val="00DB3DDA"/>
    <w:rsid w:val="00DB3EA3"/>
    <w:rsid w:val="00DB4204"/>
    <w:rsid w:val="00DB435A"/>
    <w:rsid w:val="00DB444D"/>
    <w:rsid w:val="00DB45C4"/>
    <w:rsid w:val="00DB45CA"/>
    <w:rsid w:val="00DB4654"/>
    <w:rsid w:val="00DB4732"/>
    <w:rsid w:val="00DB48AA"/>
    <w:rsid w:val="00DB4A61"/>
    <w:rsid w:val="00DB4A73"/>
    <w:rsid w:val="00DB4CCE"/>
    <w:rsid w:val="00DB4D05"/>
    <w:rsid w:val="00DB4D26"/>
    <w:rsid w:val="00DB4DE8"/>
    <w:rsid w:val="00DB5345"/>
    <w:rsid w:val="00DB5401"/>
    <w:rsid w:val="00DB54B2"/>
    <w:rsid w:val="00DB551A"/>
    <w:rsid w:val="00DB5579"/>
    <w:rsid w:val="00DB5824"/>
    <w:rsid w:val="00DB5998"/>
    <w:rsid w:val="00DB59A8"/>
    <w:rsid w:val="00DB5A97"/>
    <w:rsid w:val="00DB5AA7"/>
    <w:rsid w:val="00DB5BC6"/>
    <w:rsid w:val="00DB5BCA"/>
    <w:rsid w:val="00DB5E77"/>
    <w:rsid w:val="00DB5F7B"/>
    <w:rsid w:val="00DB620B"/>
    <w:rsid w:val="00DB646B"/>
    <w:rsid w:val="00DB6553"/>
    <w:rsid w:val="00DB65D6"/>
    <w:rsid w:val="00DB689E"/>
    <w:rsid w:val="00DB68AF"/>
    <w:rsid w:val="00DB6BA6"/>
    <w:rsid w:val="00DB6CD9"/>
    <w:rsid w:val="00DB6E4D"/>
    <w:rsid w:val="00DB703B"/>
    <w:rsid w:val="00DB705E"/>
    <w:rsid w:val="00DB7202"/>
    <w:rsid w:val="00DB72D2"/>
    <w:rsid w:val="00DB72E8"/>
    <w:rsid w:val="00DB731F"/>
    <w:rsid w:val="00DB7384"/>
    <w:rsid w:val="00DB76EC"/>
    <w:rsid w:val="00DB787C"/>
    <w:rsid w:val="00DB78B0"/>
    <w:rsid w:val="00DB78EC"/>
    <w:rsid w:val="00DB7BDB"/>
    <w:rsid w:val="00DB7E07"/>
    <w:rsid w:val="00DB7E2A"/>
    <w:rsid w:val="00DB7ECD"/>
    <w:rsid w:val="00DB7FC7"/>
    <w:rsid w:val="00DC001D"/>
    <w:rsid w:val="00DC0303"/>
    <w:rsid w:val="00DC05AD"/>
    <w:rsid w:val="00DC05D4"/>
    <w:rsid w:val="00DC062A"/>
    <w:rsid w:val="00DC06F3"/>
    <w:rsid w:val="00DC0757"/>
    <w:rsid w:val="00DC0877"/>
    <w:rsid w:val="00DC0882"/>
    <w:rsid w:val="00DC0A74"/>
    <w:rsid w:val="00DC0A98"/>
    <w:rsid w:val="00DC0C7C"/>
    <w:rsid w:val="00DC0CAE"/>
    <w:rsid w:val="00DC0CDD"/>
    <w:rsid w:val="00DC0D55"/>
    <w:rsid w:val="00DC0EFD"/>
    <w:rsid w:val="00DC0F35"/>
    <w:rsid w:val="00DC10E1"/>
    <w:rsid w:val="00DC1183"/>
    <w:rsid w:val="00DC12BA"/>
    <w:rsid w:val="00DC12E1"/>
    <w:rsid w:val="00DC1583"/>
    <w:rsid w:val="00DC16C6"/>
    <w:rsid w:val="00DC19AE"/>
    <w:rsid w:val="00DC1B11"/>
    <w:rsid w:val="00DC1D6B"/>
    <w:rsid w:val="00DC1E4D"/>
    <w:rsid w:val="00DC1F89"/>
    <w:rsid w:val="00DC2033"/>
    <w:rsid w:val="00DC20EF"/>
    <w:rsid w:val="00DC2153"/>
    <w:rsid w:val="00DC219A"/>
    <w:rsid w:val="00DC2457"/>
    <w:rsid w:val="00DC24A2"/>
    <w:rsid w:val="00DC250E"/>
    <w:rsid w:val="00DC28AF"/>
    <w:rsid w:val="00DC29D9"/>
    <w:rsid w:val="00DC29FB"/>
    <w:rsid w:val="00DC2DC2"/>
    <w:rsid w:val="00DC2EC3"/>
    <w:rsid w:val="00DC2EFA"/>
    <w:rsid w:val="00DC305F"/>
    <w:rsid w:val="00DC3066"/>
    <w:rsid w:val="00DC30ED"/>
    <w:rsid w:val="00DC3183"/>
    <w:rsid w:val="00DC31D3"/>
    <w:rsid w:val="00DC3213"/>
    <w:rsid w:val="00DC3250"/>
    <w:rsid w:val="00DC3428"/>
    <w:rsid w:val="00DC3484"/>
    <w:rsid w:val="00DC34AA"/>
    <w:rsid w:val="00DC37D1"/>
    <w:rsid w:val="00DC38DC"/>
    <w:rsid w:val="00DC3960"/>
    <w:rsid w:val="00DC3ABD"/>
    <w:rsid w:val="00DC3F95"/>
    <w:rsid w:val="00DC4134"/>
    <w:rsid w:val="00DC419D"/>
    <w:rsid w:val="00DC42AA"/>
    <w:rsid w:val="00DC439B"/>
    <w:rsid w:val="00DC44E8"/>
    <w:rsid w:val="00DC4520"/>
    <w:rsid w:val="00DC461B"/>
    <w:rsid w:val="00DC47DA"/>
    <w:rsid w:val="00DC47E5"/>
    <w:rsid w:val="00DC4949"/>
    <w:rsid w:val="00DC49A5"/>
    <w:rsid w:val="00DC4B05"/>
    <w:rsid w:val="00DC4D1D"/>
    <w:rsid w:val="00DC4E08"/>
    <w:rsid w:val="00DC4E74"/>
    <w:rsid w:val="00DC4FDD"/>
    <w:rsid w:val="00DC50C4"/>
    <w:rsid w:val="00DC534E"/>
    <w:rsid w:val="00DC537B"/>
    <w:rsid w:val="00DC56F2"/>
    <w:rsid w:val="00DC5718"/>
    <w:rsid w:val="00DC5DE1"/>
    <w:rsid w:val="00DC5FC3"/>
    <w:rsid w:val="00DC6051"/>
    <w:rsid w:val="00DC609E"/>
    <w:rsid w:val="00DC60D8"/>
    <w:rsid w:val="00DC60E4"/>
    <w:rsid w:val="00DC6128"/>
    <w:rsid w:val="00DC63E6"/>
    <w:rsid w:val="00DC64A4"/>
    <w:rsid w:val="00DC669D"/>
    <w:rsid w:val="00DC6830"/>
    <w:rsid w:val="00DC69A7"/>
    <w:rsid w:val="00DC6A44"/>
    <w:rsid w:val="00DC6C7E"/>
    <w:rsid w:val="00DC6CC2"/>
    <w:rsid w:val="00DC6DE6"/>
    <w:rsid w:val="00DC6DEF"/>
    <w:rsid w:val="00DC6E6D"/>
    <w:rsid w:val="00DC6FE8"/>
    <w:rsid w:val="00DC7176"/>
    <w:rsid w:val="00DC729B"/>
    <w:rsid w:val="00DC7595"/>
    <w:rsid w:val="00DC7C3E"/>
    <w:rsid w:val="00DC7C63"/>
    <w:rsid w:val="00DD00F6"/>
    <w:rsid w:val="00DD0239"/>
    <w:rsid w:val="00DD0300"/>
    <w:rsid w:val="00DD0640"/>
    <w:rsid w:val="00DD0693"/>
    <w:rsid w:val="00DD08F1"/>
    <w:rsid w:val="00DD0925"/>
    <w:rsid w:val="00DD0987"/>
    <w:rsid w:val="00DD0D33"/>
    <w:rsid w:val="00DD0E0E"/>
    <w:rsid w:val="00DD0E43"/>
    <w:rsid w:val="00DD0EB6"/>
    <w:rsid w:val="00DD0F4C"/>
    <w:rsid w:val="00DD0F6B"/>
    <w:rsid w:val="00DD103E"/>
    <w:rsid w:val="00DD11D0"/>
    <w:rsid w:val="00DD122B"/>
    <w:rsid w:val="00DD123D"/>
    <w:rsid w:val="00DD129B"/>
    <w:rsid w:val="00DD1414"/>
    <w:rsid w:val="00DD1472"/>
    <w:rsid w:val="00DD153F"/>
    <w:rsid w:val="00DD15A1"/>
    <w:rsid w:val="00DD1935"/>
    <w:rsid w:val="00DD1F06"/>
    <w:rsid w:val="00DD1FC5"/>
    <w:rsid w:val="00DD2024"/>
    <w:rsid w:val="00DD2118"/>
    <w:rsid w:val="00DD2122"/>
    <w:rsid w:val="00DD25A1"/>
    <w:rsid w:val="00DD27EF"/>
    <w:rsid w:val="00DD2A6D"/>
    <w:rsid w:val="00DD2B07"/>
    <w:rsid w:val="00DD2B95"/>
    <w:rsid w:val="00DD2C42"/>
    <w:rsid w:val="00DD2D4B"/>
    <w:rsid w:val="00DD2D6F"/>
    <w:rsid w:val="00DD2E80"/>
    <w:rsid w:val="00DD2F70"/>
    <w:rsid w:val="00DD3034"/>
    <w:rsid w:val="00DD36CF"/>
    <w:rsid w:val="00DD37D5"/>
    <w:rsid w:val="00DD3826"/>
    <w:rsid w:val="00DD394C"/>
    <w:rsid w:val="00DD3B2A"/>
    <w:rsid w:val="00DD3B9A"/>
    <w:rsid w:val="00DD3C8E"/>
    <w:rsid w:val="00DD3E01"/>
    <w:rsid w:val="00DD3E54"/>
    <w:rsid w:val="00DD3EA1"/>
    <w:rsid w:val="00DD4030"/>
    <w:rsid w:val="00DD4229"/>
    <w:rsid w:val="00DD431A"/>
    <w:rsid w:val="00DD4401"/>
    <w:rsid w:val="00DD44C3"/>
    <w:rsid w:val="00DD44E0"/>
    <w:rsid w:val="00DD44F5"/>
    <w:rsid w:val="00DD4665"/>
    <w:rsid w:val="00DD4706"/>
    <w:rsid w:val="00DD47A5"/>
    <w:rsid w:val="00DD47C9"/>
    <w:rsid w:val="00DD47D0"/>
    <w:rsid w:val="00DD4857"/>
    <w:rsid w:val="00DD48C9"/>
    <w:rsid w:val="00DD48D1"/>
    <w:rsid w:val="00DD48DD"/>
    <w:rsid w:val="00DD4931"/>
    <w:rsid w:val="00DD4D19"/>
    <w:rsid w:val="00DD4D84"/>
    <w:rsid w:val="00DD4E83"/>
    <w:rsid w:val="00DD4F6F"/>
    <w:rsid w:val="00DD503C"/>
    <w:rsid w:val="00DD51EE"/>
    <w:rsid w:val="00DD52F8"/>
    <w:rsid w:val="00DD54C1"/>
    <w:rsid w:val="00DD55CB"/>
    <w:rsid w:val="00DD5638"/>
    <w:rsid w:val="00DD568F"/>
    <w:rsid w:val="00DD57A0"/>
    <w:rsid w:val="00DD58E5"/>
    <w:rsid w:val="00DD59CF"/>
    <w:rsid w:val="00DD5A11"/>
    <w:rsid w:val="00DD5ABC"/>
    <w:rsid w:val="00DD5E1F"/>
    <w:rsid w:val="00DD5EB5"/>
    <w:rsid w:val="00DD5EEE"/>
    <w:rsid w:val="00DD5FF7"/>
    <w:rsid w:val="00DD6051"/>
    <w:rsid w:val="00DD6331"/>
    <w:rsid w:val="00DD6400"/>
    <w:rsid w:val="00DD6489"/>
    <w:rsid w:val="00DD6645"/>
    <w:rsid w:val="00DD670E"/>
    <w:rsid w:val="00DD67CE"/>
    <w:rsid w:val="00DD6A76"/>
    <w:rsid w:val="00DD6AFC"/>
    <w:rsid w:val="00DD6B9F"/>
    <w:rsid w:val="00DD6E2E"/>
    <w:rsid w:val="00DD6E84"/>
    <w:rsid w:val="00DD70AA"/>
    <w:rsid w:val="00DD71B7"/>
    <w:rsid w:val="00DD72C0"/>
    <w:rsid w:val="00DD74F7"/>
    <w:rsid w:val="00DD75ED"/>
    <w:rsid w:val="00DD7623"/>
    <w:rsid w:val="00DD768D"/>
    <w:rsid w:val="00DD774E"/>
    <w:rsid w:val="00DD799B"/>
    <w:rsid w:val="00DD7BEC"/>
    <w:rsid w:val="00DD7C29"/>
    <w:rsid w:val="00DD7D20"/>
    <w:rsid w:val="00DD7F8F"/>
    <w:rsid w:val="00DE01CD"/>
    <w:rsid w:val="00DE0320"/>
    <w:rsid w:val="00DE051A"/>
    <w:rsid w:val="00DE05A6"/>
    <w:rsid w:val="00DE05D5"/>
    <w:rsid w:val="00DE06D3"/>
    <w:rsid w:val="00DE06D8"/>
    <w:rsid w:val="00DE0850"/>
    <w:rsid w:val="00DE0B1A"/>
    <w:rsid w:val="00DE0C1A"/>
    <w:rsid w:val="00DE0C94"/>
    <w:rsid w:val="00DE0F92"/>
    <w:rsid w:val="00DE1045"/>
    <w:rsid w:val="00DE10AB"/>
    <w:rsid w:val="00DE10C9"/>
    <w:rsid w:val="00DE1132"/>
    <w:rsid w:val="00DE1198"/>
    <w:rsid w:val="00DE126B"/>
    <w:rsid w:val="00DE1405"/>
    <w:rsid w:val="00DE14D2"/>
    <w:rsid w:val="00DE1533"/>
    <w:rsid w:val="00DE1690"/>
    <w:rsid w:val="00DE1852"/>
    <w:rsid w:val="00DE195A"/>
    <w:rsid w:val="00DE1A23"/>
    <w:rsid w:val="00DE1CD0"/>
    <w:rsid w:val="00DE1D9A"/>
    <w:rsid w:val="00DE1FA4"/>
    <w:rsid w:val="00DE1FA7"/>
    <w:rsid w:val="00DE2045"/>
    <w:rsid w:val="00DE20A9"/>
    <w:rsid w:val="00DE21E6"/>
    <w:rsid w:val="00DE2426"/>
    <w:rsid w:val="00DE26E6"/>
    <w:rsid w:val="00DE2868"/>
    <w:rsid w:val="00DE2A5B"/>
    <w:rsid w:val="00DE2A94"/>
    <w:rsid w:val="00DE2C44"/>
    <w:rsid w:val="00DE2D3B"/>
    <w:rsid w:val="00DE2E47"/>
    <w:rsid w:val="00DE2E90"/>
    <w:rsid w:val="00DE313E"/>
    <w:rsid w:val="00DE3141"/>
    <w:rsid w:val="00DE322F"/>
    <w:rsid w:val="00DE3423"/>
    <w:rsid w:val="00DE355B"/>
    <w:rsid w:val="00DE357D"/>
    <w:rsid w:val="00DE35F5"/>
    <w:rsid w:val="00DE37A5"/>
    <w:rsid w:val="00DE389F"/>
    <w:rsid w:val="00DE39C2"/>
    <w:rsid w:val="00DE3C3E"/>
    <w:rsid w:val="00DE3D98"/>
    <w:rsid w:val="00DE3E1F"/>
    <w:rsid w:val="00DE3E98"/>
    <w:rsid w:val="00DE3F69"/>
    <w:rsid w:val="00DE3FA0"/>
    <w:rsid w:val="00DE3FA9"/>
    <w:rsid w:val="00DE446A"/>
    <w:rsid w:val="00DE4498"/>
    <w:rsid w:val="00DE4513"/>
    <w:rsid w:val="00DE4569"/>
    <w:rsid w:val="00DE4A29"/>
    <w:rsid w:val="00DE4CD8"/>
    <w:rsid w:val="00DE4D8C"/>
    <w:rsid w:val="00DE4DDA"/>
    <w:rsid w:val="00DE4ED8"/>
    <w:rsid w:val="00DE4F91"/>
    <w:rsid w:val="00DE5017"/>
    <w:rsid w:val="00DE5187"/>
    <w:rsid w:val="00DE52A5"/>
    <w:rsid w:val="00DE56A4"/>
    <w:rsid w:val="00DE56B8"/>
    <w:rsid w:val="00DE56E5"/>
    <w:rsid w:val="00DE5A8D"/>
    <w:rsid w:val="00DE5B68"/>
    <w:rsid w:val="00DE5BB4"/>
    <w:rsid w:val="00DE5BF0"/>
    <w:rsid w:val="00DE5CE9"/>
    <w:rsid w:val="00DE6042"/>
    <w:rsid w:val="00DE607F"/>
    <w:rsid w:val="00DE60C0"/>
    <w:rsid w:val="00DE62DA"/>
    <w:rsid w:val="00DE6396"/>
    <w:rsid w:val="00DE640C"/>
    <w:rsid w:val="00DE649B"/>
    <w:rsid w:val="00DE65B0"/>
    <w:rsid w:val="00DE65CA"/>
    <w:rsid w:val="00DE6648"/>
    <w:rsid w:val="00DE6657"/>
    <w:rsid w:val="00DE668A"/>
    <w:rsid w:val="00DE6706"/>
    <w:rsid w:val="00DE6908"/>
    <w:rsid w:val="00DE6915"/>
    <w:rsid w:val="00DE69A9"/>
    <w:rsid w:val="00DE6A8C"/>
    <w:rsid w:val="00DE6B3F"/>
    <w:rsid w:val="00DE6BD6"/>
    <w:rsid w:val="00DE6BFA"/>
    <w:rsid w:val="00DE6F68"/>
    <w:rsid w:val="00DE7303"/>
    <w:rsid w:val="00DE73EC"/>
    <w:rsid w:val="00DE742A"/>
    <w:rsid w:val="00DE74A5"/>
    <w:rsid w:val="00DE7507"/>
    <w:rsid w:val="00DE752D"/>
    <w:rsid w:val="00DE768C"/>
    <w:rsid w:val="00DE775F"/>
    <w:rsid w:val="00DE7788"/>
    <w:rsid w:val="00DE7A8B"/>
    <w:rsid w:val="00DE7ACB"/>
    <w:rsid w:val="00DE7FBE"/>
    <w:rsid w:val="00DF002C"/>
    <w:rsid w:val="00DF00F7"/>
    <w:rsid w:val="00DF02CF"/>
    <w:rsid w:val="00DF034C"/>
    <w:rsid w:val="00DF0419"/>
    <w:rsid w:val="00DF04D1"/>
    <w:rsid w:val="00DF0A2D"/>
    <w:rsid w:val="00DF0A66"/>
    <w:rsid w:val="00DF0A75"/>
    <w:rsid w:val="00DF0BF2"/>
    <w:rsid w:val="00DF0C3C"/>
    <w:rsid w:val="00DF0E2C"/>
    <w:rsid w:val="00DF0EC8"/>
    <w:rsid w:val="00DF1152"/>
    <w:rsid w:val="00DF12A2"/>
    <w:rsid w:val="00DF1412"/>
    <w:rsid w:val="00DF1446"/>
    <w:rsid w:val="00DF1686"/>
    <w:rsid w:val="00DF1833"/>
    <w:rsid w:val="00DF1854"/>
    <w:rsid w:val="00DF1900"/>
    <w:rsid w:val="00DF1A30"/>
    <w:rsid w:val="00DF1B5F"/>
    <w:rsid w:val="00DF1C96"/>
    <w:rsid w:val="00DF1D0E"/>
    <w:rsid w:val="00DF1D57"/>
    <w:rsid w:val="00DF1ECB"/>
    <w:rsid w:val="00DF2064"/>
    <w:rsid w:val="00DF21A1"/>
    <w:rsid w:val="00DF2249"/>
    <w:rsid w:val="00DF22C9"/>
    <w:rsid w:val="00DF2549"/>
    <w:rsid w:val="00DF2648"/>
    <w:rsid w:val="00DF264E"/>
    <w:rsid w:val="00DF27F1"/>
    <w:rsid w:val="00DF2943"/>
    <w:rsid w:val="00DF2B25"/>
    <w:rsid w:val="00DF2B2A"/>
    <w:rsid w:val="00DF2CDF"/>
    <w:rsid w:val="00DF3157"/>
    <w:rsid w:val="00DF31BF"/>
    <w:rsid w:val="00DF31EF"/>
    <w:rsid w:val="00DF31FB"/>
    <w:rsid w:val="00DF3272"/>
    <w:rsid w:val="00DF328F"/>
    <w:rsid w:val="00DF3355"/>
    <w:rsid w:val="00DF38A6"/>
    <w:rsid w:val="00DF38CB"/>
    <w:rsid w:val="00DF3A51"/>
    <w:rsid w:val="00DF3AFA"/>
    <w:rsid w:val="00DF3C0F"/>
    <w:rsid w:val="00DF3DD5"/>
    <w:rsid w:val="00DF3E35"/>
    <w:rsid w:val="00DF4030"/>
    <w:rsid w:val="00DF411E"/>
    <w:rsid w:val="00DF417A"/>
    <w:rsid w:val="00DF41AD"/>
    <w:rsid w:val="00DF43EB"/>
    <w:rsid w:val="00DF444A"/>
    <w:rsid w:val="00DF4564"/>
    <w:rsid w:val="00DF46B4"/>
    <w:rsid w:val="00DF47AE"/>
    <w:rsid w:val="00DF4A03"/>
    <w:rsid w:val="00DF4A36"/>
    <w:rsid w:val="00DF4BB4"/>
    <w:rsid w:val="00DF4C11"/>
    <w:rsid w:val="00DF4C67"/>
    <w:rsid w:val="00DF4C97"/>
    <w:rsid w:val="00DF4ECB"/>
    <w:rsid w:val="00DF4F5C"/>
    <w:rsid w:val="00DF5227"/>
    <w:rsid w:val="00DF5282"/>
    <w:rsid w:val="00DF5350"/>
    <w:rsid w:val="00DF53C2"/>
    <w:rsid w:val="00DF546A"/>
    <w:rsid w:val="00DF548C"/>
    <w:rsid w:val="00DF567F"/>
    <w:rsid w:val="00DF56CF"/>
    <w:rsid w:val="00DF56E7"/>
    <w:rsid w:val="00DF57CC"/>
    <w:rsid w:val="00DF59B0"/>
    <w:rsid w:val="00DF5A9E"/>
    <w:rsid w:val="00DF5B7B"/>
    <w:rsid w:val="00DF5B8E"/>
    <w:rsid w:val="00DF5BD6"/>
    <w:rsid w:val="00DF5EBC"/>
    <w:rsid w:val="00DF5EC3"/>
    <w:rsid w:val="00DF606C"/>
    <w:rsid w:val="00DF606D"/>
    <w:rsid w:val="00DF60E4"/>
    <w:rsid w:val="00DF631D"/>
    <w:rsid w:val="00DF6342"/>
    <w:rsid w:val="00DF636D"/>
    <w:rsid w:val="00DF636E"/>
    <w:rsid w:val="00DF6383"/>
    <w:rsid w:val="00DF645C"/>
    <w:rsid w:val="00DF659A"/>
    <w:rsid w:val="00DF65FA"/>
    <w:rsid w:val="00DF6883"/>
    <w:rsid w:val="00DF68F1"/>
    <w:rsid w:val="00DF691C"/>
    <w:rsid w:val="00DF6965"/>
    <w:rsid w:val="00DF6970"/>
    <w:rsid w:val="00DF698E"/>
    <w:rsid w:val="00DF69B2"/>
    <w:rsid w:val="00DF6AC3"/>
    <w:rsid w:val="00DF6B1A"/>
    <w:rsid w:val="00DF6BA2"/>
    <w:rsid w:val="00DF6D52"/>
    <w:rsid w:val="00DF6E01"/>
    <w:rsid w:val="00DF6EE4"/>
    <w:rsid w:val="00DF6F01"/>
    <w:rsid w:val="00DF6F38"/>
    <w:rsid w:val="00DF7061"/>
    <w:rsid w:val="00DF734F"/>
    <w:rsid w:val="00DF73AB"/>
    <w:rsid w:val="00DF759E"/>
    <w:rsid w:val="00DF78B4"/>
    <w:rsid w:val="00DF78D0"/>
    <w:rsid w:val="00DF7934"/>
    <w:rsid w:val="00DF7AD4"/>
    <w:rsid w:val="00DF7B0A"/>
    <w:rsid w:val="00DF7BCB"/>
    <w:rsid w:val="00DF7C74"/>
    <w:rsid w:val="00DF7D48"/>
    <w:rsid w:val="00DF7EE2"/>
    <w:rsid w:val="00DF7EEB"/>
    <w:rsid w:val="00E000DD"/>
    <w:rsid w:val="00E0018E"/>
    <w:rsid w:val="00E001EC"/>
    <w:rsid w:val="00E0028A"/>
    <w:rsid w:val="00E00578"/>
    <w:rsid w:val="00E005D8"/>
    <w:rsid w:val="00E005DD"/>
    <w:rsid w:val="00E0064B"/>
    <w:rsid w:val="00E00672"/>
    <w:rsid w:val="00E0074C"/>
    <w:rsid w:val="00E0078E"/>
    <w:rsid w:val="00E008AC"/>
    <w:rsid w:val="00E008BA"/>
    <w:rsid w:val="00E00918"/>
    <w:rsid w:val="00E0098A"/>
    <w:rsid w:val="00E00A1A"/>
    <w:rsid w:val="00E00CF8"/>
    <w:rsid w:val="00E00EB6"/>
    <w:rsid w:val="00E00F38"/>
    <w:rsid w:val="00E00F73"/>
    <w:rsid w:val="00E00FCD"/>
    <w:rsid w:val="00E0111B"/>
    <w:rsid w:val="00E01200"/>
    <w:rsid w:val="00E01232"/>
    <w:rsid w:val="00E01562"/>
    <w:rsid w:val="00E015B4"/>
    <w:rsid w:val="00E016BA"/>
    <w:rsid w:val="00E016F3"/>
    <w:rsid w:val="00E017D9"/>
    <w:rsid w:val="00E01809"/>
    <w:rsid w:val="00E0180F"/>
    <w:rsid w:val="00E01838"/>
    <w:rsid w:val="00E01A8F"/>
    <w:rsid w:val="00E01B5D"/>
    <w:rsid w:val="00E01B98"/>
    <w:rsid w:val="00E01C00"/>
    <w:rsid w:val="00E01E09"/>
    <w:rsid w:val="00E01E47"/>
    <w:rsid w:val="00E01E56"/>
    <w:rsid w:val="00E01EFA"/>
    <w:rsid w:val="00E01FA0"/>
    <w:rsid w:val="00E01FD7"/>
    <w:rsid w:val="00E0209F"/>
    <w:rsid w:val="00E0218D"/>
    <w:rsid w:val="00E02304"/>
    <w:rsid w:val="00E0242E"/>
    <w:rsid w:val="00E02500"/>
    <w:rsid w:val="00E025C5"/>
    <w:rsid w:val="00E02616"/>
    <w:rsid w:val="00E026C7"/>
    <w:rsid w:val="00E02741"/>
    <w:rsid w:val="00E02A36"/>
    <w:rsid w:val="00E02D9C"/>
    <w:rsid w:val="00E0308F"/>
    <w:rsid w:val="00E0315A"/>
    <w:rsid w:val="00E031BB"/>
    <w:rsid w:val="00E031CD"/>
    <w:rsid w:val="00E03234"/>
    <w:rsid w:val="00E0340B"/>
    <w:rsid w:val="00E03423"/>
    <w:rsid w:val="00E0369B"/>
    <w:rsid w:val="00E03765"/>
    <w:rsid w:val="00E03773"/>
    <w:rsid w:val="00E037FE"/>
    <w:rsid w:val="00E03839"/>
    <w:rsid w:val="00E038AB"/>
    <w:rsid w:val="00E039A2"/>
    <w:rsid w:val="00E039EE"/>
    <w:rsid w:val="00E03B6F"/>
    <w:rsid w:val="00E03C06"/>
    <w:rsid w:val="00E03C57"/>
    <w:rsid w:val="00E03CD2"/>
    <w:rsid w:val="00E03F33"/>
    <w:rsid w:val="00E04020"/>
    <w:rsid w:val="00E040AF"/>
    <w:rsid w:val="00E040F7"/>
    <w:rsid w:val="00E042FC"/>
    <w:rsid w:val="00E0430D"/>
    <w:rsid w:val="00E0442E"/>
    <w:rsid w:val="00E04662"/>
    <w:rsid w:val="00E04726"/>
    <w:rsid w:val="00E04A2A"/>
    <w:rsid w:val="00E04A7C"/>
    <w:rsid w:val="00E04C93"/>
    <w:rsid w:val="00E04DD8"/>
    <w:rsid w:val="00E04FA4"/>
    <w:rsid w:val="00E05024"/>
    <w:rsid w:val="00E05096"/>
    <w:rsid w:val="00E054E0"/>
    <w:rsid w:val="00E05509"/>
    <w:rsid w:val="00E055CB"/>
    <w:rsid w:val="00E0561F"/>
    <w:rsid w:val="00E056B5"/>
    <w:rsid w:val="00E056F2"/>
    <w:rsid w:val="00E05785"/>
    <w:rsid w:val="00E05898"/>
    <w:rsid w:val="00E0597E"/>
    <w:rsid w:val="00E05B67"/>
    <w:rsid w:val="00E05BA2"/>
    <w:rsid w:val="00E05C4F"/>
    <w:rsid w:val="00E05CCB"/>
    <w:rsid w:val="00E05D9B"/>
    <w:rsid w:val="00E05E4B"/>
    <w:rsid w:val="00E05E91"/>
    <w:rsid w:val="00E0606A"/>
    <w:rsid w:val="00E06142"/>
    <w:rsid w:val="00E06262"/>
    <w:rsid w:val="00E062DC"/>
    <w:rsid w:val="00E06487"/>
    <w:rsid w:val="00E06575"/>
    <w:rsid w:val="00E06671"/>
    <w:rsid w:val="00E066E1"/>
    <w:rsid w:val="00E0672A"/>
    <w:rsid w:val="00E067C9"/>
    <w:rsid w:val="00E069FB"/>
    <w:rsid w:val="00E06B0A"/>
    <w:rsid w:val="00E06D73"/>
    <w:rsid w:val="00E06DEB"/>
    <w:rsid w:val="00E06E74"/>
    <w:rsid w:val="00E06F41"/>
    <w:rsid w:val="00E0702A"/>
    <w:rsid w:val="00E07031"/>
    <w:rsid w:val="00E0712D"/>
    <w:rsid w:val="00E0717E"/>
    <w:rsid w:val="00E072AD"/>
    <w:rsid w:val="00E072CE"/>
    <w:rsid w:val="00E074D4"/>
    <w:rsid w:val="00E076A8"/>
    <w:rsid w:val="00E077E3"/>
    <w:rsid w:val="00E07847"/>
    <w:rsid w:val="00E078A4"/>
    <w:rsid w:val="00E079C7"/>
    <w:rsid w:val="00E07C4A"/>
    <w:rsid w:val="00E07CEF"/>
    <w:rsid w:val="00E07D45"/>
    <w:rsid w:val="00E100F7"/>
    <w:rsid w:val="00E10143"/>
    <w:rsid w:val="00E10338"/>
    <w:rsid w:val="00E103D6"/>
    <w:rsid w:val="00E104D6"/>
    <w:rsid w:val="00E10654"/>
    <w:rsid w:val="00E10784"/>
    <w:rsid w:val="00E10849"/>
    <w:rsid w:val="00E10851"/>
    <w:rsid w:val="00E108AC"/>
    <w:rsid w:val="00E10BE3"/>
    <w:rsid w:val="00E10C42"/>
    <w:rsid w:val="00E10E38"/>
    <w:rsid w:val="00E10EA8"/>
    <w:rsid w:val="00E10F18"/>
    <w:rsid w:val="00E10F26"/>
    <w:rsid w:val="00E10FC3"/>
    <w:rsid w:val="00E110E7"/>
    <w:rsid w:val="00E11186"/>
    <w:rsid w:val="00E111C6"/>
    <w:rsid w:val="00E11284"/>
    <w:rsid w:val="00E11439"/>
    <w:rsid w:val="00E11454"/>
    <w:rsid w:val="00E117AF"/>
    <w:rsid w:val="00E118F5"/>
    <w:rsid w:val="00E11A3C"/>
    <w:rsid w:val="00E11B61"/>
    <w:rsid w:val="00E11E7A"/>
    <w:rsid w:val="00E11EBD"/>
    <w:rsid w:val="00E120C6"/>
    <w:rsid w:val="00E123F6"/>
    <w:rsid w:val="00E12735"/>
    <w:rsid w:val="00E12819"/>
    <w:rsid w:val="00E1281C"/>
    <w:rsid w:val="00E12B72"/>
    <w:rsid w:val="00E12BF8"/>
    <w:rsid w:val="00E12DD8"/>
    <w:rsid w:val="00E12EB1"/>
    <w:rsid w:val="00E12EB5"/>
    <w:rsid w:val="00E12FE6"/>
    <w:rsid w:val="00E1301C"/>
    <w:rsid w:val="00E1316A"/>
    <w:rsid w:val="00E131B7"/>
    <w:rsid w:val="00E132CE"/>
    <w:rsid w:val="00E13338"/>
    <w:rsid w:val="00E1337E"/>
    <w:rsid w:val="00E133F3"/>
    <w:rsid w:val="00E13412"/>
    <w:rsid w:val="00E13491"/>
    <w:rsid w:val="00E135AA"/>
    <w:rsid w:val="00E13601"/>
    <w:rsid w:val="00E13621"/>
    <w:rsid w:val="00E1389A"/>
    <w:rsid w:val="00E138C7"/>
    <w:rsid w:val="00E1390F"/>
    <w:rsid w:val="00E139D6"/>
    <w:rsid w:val="00E13AF5"/>
    <w:rsid w:val="00E13B0D"/>
    <w:rsid w:val="00E13B5A"/>
    <w:rsid w:val="00E13C1A"/>
    <w:rsid w:val="00E13E54"/>
    <w:rsid w:val="00E13F33"/>
    <w:rsid w:val="00E13F7D"/>
    <w:rsid w:val="00E1403A"/>
    <w:rsid w:val="00E14051"/>
    <w:rsid w:val="00E1418B"/>
    <w:rsid w:val="00E141E2"/>
    <w:rsid w:val="00E14338"/>
    <w:rsid w:val="00E1444E"/>
    <w:rsid w:val="00E1446E"/>
    <w:rsid w:val="00E144CE"/>
    <w:rsid w:val="00E146EB"/>
    <w:rsid w:val="00E148FD"/>
    <w:rsid w:val="00E14920"/>
    <w:rsid w:val="00E14AA3"/>
    <w:rsid w:val="00E14C1C"/>
    <w:rsid w:val="00E14E3B"/>
    <w:rsid w:val="00E14FAB"/>
    <w:rsid w:val="00E151D0"/>
    <w:rsid w:val="00E152B9"/>
    <w:rsid w:val="00E1534C"/>
    <w:rsid w:val="00E153E9"/>
    <w:rsid w:val="00E15897"/>
    <w:rsid w:val="00E15943"/>
    <w:rsid w:val="00E1595B"/>
    <w:rsid w:val="00E15B00"/>
    <w:rsid w:val="00E15BF1"/>
    <w:rsid w:val="00E15CE6"/>
    <w:rsid w:val="00E15D1A"/>
    <w:rsid w:val="00E15D3E"/>
    <w:rsid w:val="00E15FBB"/>
    <w:rsid w:val="00E16051"/>
    <w:rsid w:val="00E16488"/>
    <w:rsid w:val="00E166BA"/>
    <w:rsid w:val="00E167EB"/>
    <w:rsid w:val="00E16BF1"/>
    <w:rsid w:val="00E16D7E"/>
    <w:rsid w:val="00E16DC9"/>
    <w:rsid w:val="00E16DFC"/>
    <w:rsid w:val="00E16E24"/>
    <w:rsid w:val="00E1701A"/>
    <w:rsid w:val="00E17076"/>
    <w:rsid w:val="00E17286"/>
    <w:rsid w:val="00E172DC"/>
    <w:rsid w:val="00E177D5"/>
    <w:rsid w:val="00E177DF"/>
    <w:rsid w:val="00E17862"/>
    <w:rsid w:val="00E1786D"/>
    <w:rsid w:val="00E17A94"/>
    <w:rsid w:val="00E17B26"/>
    <w:rsid w:val="00E17BCC"/>
    <w:rsid w:val="00E17D53"/>
    <w:rsid w:val="00E17F5F"/>
    <w:rsid w:val="00E20001"/>
    <w:rsid w:val="00E202DB"/>
    <w:rsid w:val="00E202FA"/>
    <w:rsid w:val="00E20387"/>
    <w:rsid w:val="00E20496"/>
    <w:rsid w:val="00E2057A"/>
    <w:rsid w:val="00E2087E"/>
    <w:rsid w:val="00E20B4F"/>
    <w:rsid w:val="00E20E07"/>
    <w:rsid w:val="00E20FCA"/>
    <w:rsid w:val="00E21088"/>
    <w:rsid w:val="00E210B6"/>
    <w:rsid w:val="00E21176"/>
    <w:rsid w:val="00E21260"/>
    <w:rsid w:val="00E2126F"/>
    <w:rsid w:val="00E21307"/>
    <w:rsid w:val="00E2131A"/>
    <w:rsid w:val="00E21582"/>
    <w:rsid w:val="00E2173C"/>
    <w:rsid w:val="00E21814"/>
    <w:rsid w:val="00E2189C"/>
    <w:rsid w:val="00E218F6"/>
    <w:rsid w:val="00E21908"/>
    <w:rsid w:val="00E21921"/>
    <w:rsid w:val="00E219D1"/>
    <w:rsid w:val="00E21AFE"/>
    <w:rsid w:val="00E21B6F"/>
    <w:rsid w:val="00E21FBA"/>
    <w:rsid w:val="00E22048"/>
    <w:rsid w:val="00E2224F"/>
    <w:rsid w:val="00E22325"/>
    <w:rsid w:val="00E22362"/>
    <w:rsid w:val="00E223ED"/>
    <w:rsid w:val="00E2258F"/>
    <w:rsid w:val="00E227D3"/>
    <w:rsid w:val="00E2286B"/>
    <w:rsid w:val="00E2288A"/>
    <w:rsid w:val="00E228DE"/>
    <w:rsid w:val="00E22930"/>
    <w:rsid w:val="00E229EB"/>
    <w:rsid w:val="00E22ACF"/>
    <w:rsid w:val="00E22AD2"/>
    <w:rsid w:val="00E22BB3"/>
    <w:rsid w:val="00E22CD4"/>
    <w:rsid w:val="00E22CE6"/>
    <w:rsid w:val="00E22DA1"/>
    <w:rsid w:val="00E22F3B"/>
    <w:rsid w:val="00E22FC6"/>
    <w:rsid w:val="00E2307F"/>
    <w:rsid w:val="00E232E6"/>
    <w:rsid w:val="00E23517"/>
    <w:rsid w:val="00E23521"/>
    <w:rsid w:val="00E2352E"/>
    <w:rsid w:val="00E23539"/>
    <w:rsid w:val="00E236D9"/>
    <w:rsid w:val="00E237BF"/>
    <w:rsid w:val="00E23878"/>
    <w:rsid w:val="00E23952"/>
    <w:rsid w:val="00E23993"/>
    <w:rsid w:val="00E23A3B"/>
    <w:rsid w:val="00E23A89"/>
    <w:rsid w:val="00E23AAD"/>
    <w:rsid w:val="00E23C4B"/>
    <w:rsid w:val="00E23D0D"/>
    <w:rsid w:val="00E23D57"/>
    <w:rsid w:val="00E23E83"/>
    <w:rsid w:val="00E23F2D"/>
    <w:rsid w:val="00E23F5C"/>
    <w:rsid w:val="00E23F8A"/>
    <w:rsid w:val="00E23FA0"/>
    <w:rsid w:val="00E24047"/>
    <w:rsid w:val="00E240C8"/>
    <w:rsid w:val="00E24175"/>
    <w:rsid w:val="00E242F0"/>
    <w:rsid w:val="00E24469"/>
    <w:rsid w:val="00E24474"/>
    <w:rsid w:val="00E24496"/>
    <w:rsid w:val="00E245A1"/>
    <w:rsid w:val="00E2486A"/>
    <w:rsid w:val="00E24B60"/>
    <w:rsid w:val="00E24B94"/>
    <w:rsid w:val="00E24BB7"/>
    <w:rsid w:val="00E24C12"/>
    <w:rsid w:val="00E24C36"/>
    <w:rsid w:val="00E24CCA"/>
    <w:rsid w:val="00E24D8C"/>
    <w:rsid w:val="00E24ED0"/>
    <w:rsid w:val="00E24F78"/>
    <w:rsid w:val="00E25079"/>
    <w:rsid w:val="00E2513E"/>
    <w:rsid w:val="00E251A8"/>
    <w:rsid w:val="00E25335"/>
    <w:rsid w:val="00E2547D"/>
    <w:rsid w:val="00E25553"/>
    <w:rsid w:val="00E255A3"/>
    <w:rsid w:val="00E255C3"/>
    <w:rsid w:val="00E256FD"/>
    <w:rsid w:val="00E25885"/>
    <w:rsid w:val="00E25A0D"/>
    <w:rsid w:val="00E25A40"/>
    <w:rsid w:val="00E25BFA"/>
    <w:rsid w:val="00E25C9B"/>
    <w:rsid w:val="00E25DB8"/>
    <w:rsid w:val="00E262F2"/>
    <w:rsid w:val="00E2633D"/>
    <w:rsid w:val="00E264C3"/>
    <w:rsid w:val="00E2650A"/>
    <w:rsid w:val="00E265B8"/>
    <w:rsid w:val="00E265EA"/>
    <w:rsid w:val="00E2660C"/>
    <w:rsid w:val="00E2666C"/>
    <w:rsid w:val="00E266AD"/>
    <w:rsid w:val="00E266C5"/>
    <w:rsid w:val="00E266E7"/>
    <w:rsid w:val="00E268A1"/>
    <w:rsid w:val="00E268D6"/>
    <w:rsid w:val="00E26920"/>
    <w:rsid w:val="00E26946"/>
    <w:rsid w:val="00E2696C"/>
    <w:rsid w:val="00E26A18"/>
    <w:rsid w:val="00E26B97"/>
    <w:rsid w:val="00E26D92"/>
    <w:rsid w:val="00E26EAD"/>
    <w:rsid w:val="00E27112"/>
    <w:rsid w:val="00E2719F"/>
    <w:rsid w:val="00E27267"/>
    <w:rsid w:val="00E272AE"/>
    <w:rsid w:val="00E27317"/>
    <w:rsid w:val="00E27373"/>
    <w:rsid w:val="00E2746D"/>
    <w:rsid w:val="00E27508"/>
    <w:rsid w:val="00E27513"/>
    <w:rsid w:val="00E27671"/>
    <w:rsid w:val="00E27714"/>
    <w:rsid w:val="00E277E3"/>
    <w:rsid w:val="00E278AD"/>
    <w:rsid w:val="00E278CF"/>
    <w:rsid w:val="00E279F4"/>
    <w:rsid w:val="00E27B90"/>
    <w:rsid w:val="00E27C6B"/>
    <w:rsid w:val="00E27F8F"/>
    <w:rsid w:val="00E27FB4"/>
    <w:rsid w:val="00E3001F"/>
    <w:rsid w:val="00E300F3"/>
    <w:rsid w:val="00E30163"/>
    <w:rsid w:val="00E30498"/>
    <w:rsid w:val="00E30642"/>
    <w:rsid w:val="00E306B6"/>
    <w:rsid w:val="00E306CA"/>
    <w:rsid w:val="00E30847"/>
    <w:rsid w:val="00E308D9"/>
    <w:rsid w:val="00E3092C"/>
    <w:rsid w:val="00E3097B"/>
    <w:rsid w:val="00E309C6"/>
    <w:rsid w:val="00E309D7"/>
    <w:rsid w:val="00E309E4"/>
    <w:rsid w:val="00E30A86"/>
    <w:rsid w:val="00E30B8D"/>
    <w:rsid w:val="00E30B91"/>
    <w:rsid w:val="00E30E07"/>
    <w:rsid w:val="00E30E73"/>
    <w:rsid w:val="00E30EF2"/>
    <w:rsid w:val="00E310DF"/>
    <w:rsid w:val="00E310E5"/>
    <w:rsid w:val="00E3122D"/>
    <w:rsid w:val="00E312CB"/>
    <w:rsid w:val="00E313F0"/>
    <w:rsid w:val="00E314D9"/>
    <w:rsid w:val="00E314FE"/>
    <w:rsid w:val="00E31562"/>
    <w:rsid w:val="00E3157B"/>
    <w:rsid w:val="00E31620"/>
    <w:rsid w:val="00E31639"/>
    <w:rsid w:val="00E317AE"/>
    <w:rsid w:val="00E31AE8"/>
    <w:rsid w:val="00E31B3B"/>
    <w:rsid w:val="00E31CB5"/>
    <w:rsid w:val="00E31D0C"/>
    <w:rsid w:val="00E31EB6"/>
    <w:rsid w:val="00E31EDE"/>
    <w:rsid w:val="00E31F3D"/>
    <w:rsid w:val="00E3204B"/>
    <w:rsid w:val="00E320B2"/>
    <w:rsid w:val="00E321A6"/>
    <w:rsid w:val="00E32556"/>
    <w:rsid w:val="00E32586"/>
    <w:rsid w:val="00E32704"/>
    <w:rsid w:val="00E328E1"/>
    <w:rsid w:val="00E32902"/>
    <w:rsid w:val="00E3293D"/>
    <w:rsid w:val="00E32A16"/>
    <w:rsid w:val="00E32BE5"/>
    <w:rsid w:val="00E32C19"/>
    <w:rsid w:val="00E32CAF"/>
    <w:rsid w:val="00E32CE1"/>
    <w:rsid w:val="00E32E47"/>
    <w:rsid w:val="00E32F15"/>
    <w:rsid w:val="00E32FCB"/>
    <w:rsid w:val="00E33074"/>
    <w:rsid w:val="00E33120"/>
    <w:rsid w:val="00E3321E"/>
    <w:rsid w:val="00E3322E"/>
    <w:rsid w:val="00E3333C"/>
    <w:rsid w:val="00E333E0"/>
    <w:rsid w:val="00E334DA"/>
    <w:rsid w:val="00E33547"/>
    <w:rsid w:val="00E3371B"/>
    <w:rsid w:val="00E337D5"/>
    <w:rsid w:val="00E337EE"/>
    <w:rsid w:val="00E339E6"/>
    <w:rsid w:val="00E33A01"/>
    <w:rsid w:val="00E33A91"/>
    <w:rsid w:val="00E33C5B"/>
    <w:rsid w:val="00E33EAA"/>
    <w:rsid w:val="00E33EB2"/>
    <w:rsid w:val="00E34290"/>
    <w:rsid w:val="00E343F5"/>
    <w:rsid w:val="00E34447"/>
    <w:rsid w:val="00E345A7"/>
    <w:rsid w:val="00E34667"/>
    <w:rsid w:val="00E34724"/>
    <w:rsid w:val="00E3474D"/>
    <w:rsid w:val="00E34813"/>
    <w:rsid w:val="00E34921"/>
    <w:rsid w:val="00E34A77"/>
    <w:rsid w:val="00E34A91"/>
    <w:rsid w:val="00E34AEF"/>
    <w:rsid w:val="00E34B14"/>
    <w:rsid w:val="00E34C3E"/>
    <w:rsid w:val="00E34C46"/>
    <w:rsid w:val="00E34D39"/>
    <w:rsid w:val="00E34D7F"/>
    <w:rsid w:val="00E34E87"/>
    <w:rsid w:val="00E34E92"/>
    <w:rsid w:val="00E34EA2"/>
    <w:rsid w:val="00E34F92"/>
    <w:rsid w:val="00E3506F"/>
    <w:rsid w:val="00E350A7"/>
    <w:rsid w:val="00E350BF"/>
    <w:rsid w:val="00E350C5"/>
    <w:rsid w:val="00E351F2"/>
    <w:rsid w:val="00E353B5"/>
    <w:rsid w:val="00E354A0"/>
    <w:rsid w:val="00E356FF"/>
    <w:rsid w:val="00E357AA"/>
    <w:rsid w:val="00E35841"/>
    <w:rsid w:val="00E3591D"/>
    <w:rsid w:val="00E3595F"/>
    <w:rsid w:val="00E35969"/>
    <w:rsid w:val="00E35B66"/>
    <w:rsid w:val="00E35E69"/>
    <w:rsid w:val="00E35EB3"/>
    <w:rsid w:val="00E35FE4"/>
    <w:rsid w:val="00E360F3"/>
    <w:rsid w:val="00E361B7"/>
    <w:rsid w:val="00E36245"/>
    <w:rsid w:val="00E3636A"/>
    <w:rsid w:val="00E3651B"/>
    <w:rsid w:val="00E36560"/>
    <w:rsid w:val="00E36567"/>
    <w:rsid w:val="00E36664"/>
    <w:rsid w:val="00E36955"/>
    <w:rsid w:val="00E36A31"/>
    <w:rsid w:val="00E36B18"/>
    <w:rsid w:val="00E36CBA"/>
    <w:rsid w:val="00E36D7E"/>
    <w:rsid w:val="00E36E19"/>
    <w:rsid w:val="00E36FC8"/>
    <w:rsid w:val="00E3700C"/>
    <w:rsid w:val="00E37191"/>
    <w:rsid w:val="00E373BD"/>
    <w:rsid w:val="00E375F3"/>
    <w:rsid w:val="00E37660"/>
    <w:rsid w:val="00E37702"/>
    <w:rsid w:val="00E37714"/>
    <w:rsid w:val="00E37917"/>
    <w:rsid w:val="00E37B84"/>
    <w:rsid w:val="00E37E4A"/>
    <w:rsid w:val="00E400C8"/>
    <w:rsid w:val="00E4028C"/>
    <w:rsid w:val="00E40338"/>
    <w:rsid w:val="00E4034A"/>
    <w:rsid w:val="00E40370"/>
    <w:rsid w:val="00E403DF"/>
    <w:rsid w:val="00E403FE"/>
    <w:rsid w:val="00E40484"/>
    <w:rsid w:val="00E40509"/>
    <w:rsid w:val="00E405BB"/>
    <w:rsid w:val="00E4063F"/>
    <w:rsid w:val="00E40836"/>
    <w:rsid w:val="00E40895"/>
    <w:rsid w:val="00E409B6"/>
    <w:rsid w:val="00E409F5"/>
    <w:rsid w:val="00E40A54"/>
    <w:rsid w:val="00E40AF1"/>
    <w:rsid w:val="00E40BD3"/>
    <w:rsid w:val="00E40DC0"/>
    <w:rsid w:val="00E40E3D"/>
    <w:rsid w:val="00E411DB"/>
    <w:rsid w:val="00E41384"/>
    <w:rsid w:val="00E413B5"/>
    <w:rsid w:val="00E4146B"/>
    <w:rsid w:val="00E4158B"/>
    <w:rsid w:val="00E41596"/>
    <w:rsid w:val="00E41742"/>
    <w:rsid w:val="00E417EB"/>
    <w:rsid w:val="00E4184A"/>
    <w:rsid w:val="00E41870"/>
    <w:rsid w:val="00E41878"/>
    <w:rsid w:val="00E41993"/>
    <w:rsid w:val="00E41997"/>
    <w:rsid w:val="00E41A57"/>
    <w:rsid w:val="00E41B38"/>
    <w:rsid w:val="00E41CF1"/>
    <w:rsid w:val="00E41D10"/>
    <w:rsid w:val="00E41DE0"/>
    <w:rsid w:val="00E42048"/>
    <w:rsid w:val="00E420BE"/>
    <w:rsid w:val="00E42123"/>
    <w:rsid w:val="00E42310"/>
    <w:rsid w:val="00E42364"/>
    <w:rsid w:val="00E424A2"/>
    <w:rsid w:val="00E424F5"/>
    <w:rsid w:val="00E4260D"/>
    <w:rsid w:val="00E42715"/>
    <w:rsid w:val="00E428DF"/>
    <w:rsid w:val="00E42FAE"/>
    <w:rsid w:val="00E430BE"/>
    <w:rsid w:val="00E4323C"/>
    <w:rsid w:val="00E43518"/>
    <w:rsid w:val="00E435DC"/>
    <w:rsid w:val="00E4374E"/>
    <w:rsid w:val="00E438CD"/>
    <w:rsid w:val="00E43905"/>
    <w:rsid w:val="00E43998"/>
    <w:rsid w:val="00E439CB"/>
    <w:rsid w:val="00E43A6D"/>
    <w:rsid w:val="00E43B3E"/>
    <w:rsid w:val="00E43B67"/>
    <w:rsid w:val="00E43B74"/>
    <w:rsid w:val="00E43CA0"/>
    <w:rsid w:val="00E43CA9"/>
    <w:rsid w:val="00E43CBC"/>
    <w:rsid w:val="00E43EB8"/>
    <w:rsid w:val="00E43FD6"/>
    <w:rsid w:val="00E44173"/>
    <w:rsid w:val="00E442B2"/>
    <w:rsid w:val="00E442FB"/>
    <w:rsid w:val="00E4445C"/>
    <w:rsid w:val="00E4453B"/>
    <w:rsid w:val="00E4454A"/>
    <w:rsid w:val="00E445CB"/>
    <w:rsid w:val="00E445F0"/>
    <w:rsid w:val="00E4461B"/>
    <w:rsid w:val="00E446E9"/>
    <w:rsid w:val="00E447EC"/>
    <w:rsid w:val="00E4482D"/>
    <w:rsid w:val="00E448DA"/>
    <w:rsid w:val="00E4493F"/>
    <w:rsid w:val="00E449E4"/>
    <w:rsid w:val="00E44A5B"/>
    <w:rsid w:val="00E44BB1"/>
    <w:rsid w:val="00E45017"/>
    <w:rsid w:val="00E45043"/>
    <w:rsid w:val="00E451A1"/>
    <w:rsid w:val="00E453EF"/>
    <w:rsid w:val="00E4563E"/>
    <w:rsid w:val="00E45703"/>
    <w:rsid w:val="00E45829"/>
    <w:rsid w:val="00E45860"/>
    <w:rsid w:val="00E45918"/>
    <w:rsid w:val="00E4595F"/>
    <w:rsid w:val="00E45999"/>
    <w:rsid w:val="00E45A8D"/>
    <w:rsid w:val="00E45B2A"/>
    <w:rsid w:val="00E45BA0"/>
    <w:rsid w:val="00E45BDC"/>
    <w:rsid w:val="00E46111"/>
    <w:rsid w:val="00E461FA"/>
    <w:rsid w:val="00E462A4"/>
    <w:rsid w:val="00E462AF"/>
    <w:rsid w:val="00E463FB"/>
    <w:rsid w:val="00E4645E"/>
    <w:rsid w:val="00E46496"/>
    <w:rsid w:val="00E465F0"/>
    <w:rsid w:val="00E46748"/>
    <w:rsid w:val="00E467AE"/>
    <w:rsid w:val="00E4685E"/>
    <w:rsid w:val="00E46878"/>
    <w:rsid w:val="00E4691B"/>
    <w:rsid w:val="00E4694E"/>
    <w:rsid w:val="00E46A34"/>
    <w:rsid w:val="00E46AC5"/>
    <w:rsid w:val="00E46D02"/>
    <w:rsid w:val="00E46D1C"/>
    <w:rsid w:val="00E47044"/>
    <w:rsid w:val="00E470C2"/>
    <w:rsid w:val="00E471FA"/>
    <w:rsid w:val="00E47229"/>
    <w:rsid w:val="00E4722E"/>
    <w:rsid w:val="00E4735F"/>
    <w:rsid w:val="00E47409"/>
    <w:rsid w:val="00E4743B"/>
    <w:rsid w:val="00E47451"/>
    <w:rsid w:val="00E47482"/>
    <w:rsid w:val="00E47507"/>
    <w:rsid w:val="00E4756B"/>
    <w:rsid w:val="00E47573"/>
    <w:rsid w:val="00E47594"/>
    <w:rsid w:val="00E4766C"/>
    <w:rsid w:val="00E4769E"/>
    <w:rsid w:val="00E476F6"/>
    <w:rsid w:val="00E47728"/>
    <w:rsid w:val="00E4792D"/>
    <w:rsid w:val="00E47A79"/>
    <w:rsid w:val="00E47E97"/>
    <w:rsid w:val="00E5000E"/>
    <w:rsid w:val="00E5003C"/>
    <w:rsid w:val="00E50085"/>
    <w:rsid w:val="00E50348"/>
    <w:rsid w:val="00E504AF"/>
    <w:rsid w:val="00E50548"/>
    <w:rsid w:val="00E50908"/>
    <w:rsid w:val="00E50976"/>
    <w:rsid w:val="00E50A0E"/>
    <w:rsid w:val="00E50A8D"/>
    <w:rsid w:val="00E50BA8"/>
    <w:rsid w:val="00E50C5E"/>
    <w:rsid w:val="00E50C90"/>
    <w:rsid w:val="00E50DAD"/>
    <w:rsid w:val="00E50E19"/>
    <w:rsid w:val="00E50F6C"/>
    <w:rsid w:val="00E50FE4"/>
    <w:rsid w:val="00E5109B"/>
    <w:rsid w:val="00E51386"/>
    <w:rsid w:val="00E51468"/>
    <w:rsid w:val="00E516DE"/>
    <w:rsid w:val="00E51728"/>
    <w:rsid w:val="00E5190A"/>
    <w:rsid w:val="00E519EB"/>
    <w:rsid w:val="00E51A22"/>
    <w:rsid w:val="00E51A4C"/>
    <w:rsid w:val="00E51A69"/>
    <w:rsid w:val="00E51ACE"/>
    <w:rsid w:val="00E51C02"/>
    <w:rsid w:val="00E51C54"/>
    <w:rsid w:val="00E51CD5"/>
    <w:rsid w:val="00E51D3A"/>
    <w:rsid w:val="00E51E86"/>
    <w:rsid w:val="00E523F4"/>
    <w:rsid w:val="00E52595"/>
    <w:rsid w:val="00E52607"/>
    <w:rsid w:val="00E5269E"/>
    <w:rsid w:val="00E5284C"/>
    <w:rsid w:val="00E5287B"/>
    <w:rsid w:val="00E528D2"/>
    <w:rsid w:val="00E52ABE"/>
    <w:rsid w:val="00E52BDA"/>
    <w:rsid w:val="00E52BE9"/>
    <w:rsid w:val="00E52DED"/>
    <w:rsid w:val="00E52F52"/>
    <w:rsid w:val="00E531A6"/>
    <w:rsid w:val="00E53385"/>
    <w:rsid w:val="00E537A1"/>
    <w:rsid w:val="00E538AD"/>
    <w:rsid w:val="00E538F3"/>
    <w:rsid w:val="00E5392F"/>
    <w:rsid w:val="00E539C8"/>
    <w:rsid w:val="00E53B6A"/>
    <w:rsid w:val="00E53CA7"/>
    <w:rsid w:val="00E53CEB"/>
    <w:rsid w:val="00E53E3B"/>
    <w:rsid w:val="00E53E86"/>
    <w:rsid w:val="00E542EF"/>
    <w:rsid w:val="00E54330"/>
    <w:rsid w:val="00E54490"/>
    <w:rsid w:val="00E5450A"/>
    <w:rsid w:val="00E54538"/>
    <w:rsid w:val="00E54669"/>
    <w:rsid w:val="00E54AC0"/>
    <w:rsid w:val="00E54AF7"/>
    <w:rsid w:val="00E54C18"/>
    <w:rsid w:val="00E54D1C"/>
    <w:rsid w:val="00E54DB2"/>
    <w:rsid w:val="00E54E3D"/>
    <w:rsid w:val="00E54E4E"/>
    <w:rsid w:val="00E55109"/>
    <w:rsid w:val="00E55328"/>
    <w:rsid w:val="00E555BF"/>
    <w:rsid w:val="00E555F1"/>
    <w:rsid w:val="00E55610"/>
    <w:rsid w:val="00E5565A"/>
    <w:rsid w:val="00E55966"/>
    <w:rsid w:val="00E559C2"/>
    <w:rsid w:val="00E55A36"/>
    <w:rsid w:val="00E55AC9"/>
    <w:rsid w:val="00E55D00"/>
    <w:rsid w:val="00E55E84"/>
    <w:rsid w:val="00E55EC2"/>
    <w:rsid w:val="00E55FDA"/>
    <w:rsid w:val="00E560AF"/>
    <w:rsid w:val="00E561D7"/>
    <w:rsid w:val="00E562AB"/>
    <w:rsid w:val="00E5645C"/>
    <w:rsid w:val="00E564CB"/>
    <w:rsid w:val="00E5656D"/>
    <w:rsid w:val="00E56798"/>
    <w:rsid w:val="00E56803"/>
    <w:rsid w:val="00E56B1E"/>
    <w:rsid w:val="00E56C3E"/>
    <w:rsid w:val="00E56C5E"/>
    <w:rsid w:val="00E56CF2"/>
    <w:rsid w:val="00E56D4F"/>
    <w:rsid w:val="00E56D82"/>
    <w:rsid w:val="00E56E04"/>
    <w:rsid w:val="00E571EA"/>
    <w:rsid w:val="00E57319"/>
    <w:rsid w:val="00E57517"/>
    <w:rsid w:val="00E57595"/>
    <w:rsid w:val="00E576E8"/>
    <w:rsid w:val="00E5771A"/>
    <w:rsid w:val="00E5784F"/>
    <w:rsid w:val="00E578BC"/>
    <w:rsid w:val="00E57A9A"/>
    <w:rsid w:val="00E57BA0"/>
    <w:rsid w:val="00E57BC0"/>
    <w:rsid w:val="00E57C75"/>
    <w:rsid w:val="00E57C86"/>
    <w:rsid w:val="00E57DF2"/>
    <w:rsid w:val="00E57EF2"/>
    <w:rsid w:val="00E60577"/>
    <w:rsid w:val="00E60633"/>
    <w:rsid w:val="00E606F6"/>
    <w:rsid w:val="00E606F9"/>
    <w:rsid w:val="00E6076F"/>
    <w:rsid w:val="00E607EF"/>
    <w:rsid w:val="00E609B3"/>
    <w:rsid w:val="00E60A3A"/>
    <w:rsid w:val="00E60C22"/>
    <w:rsid w:val="00E60E64"/>
    <w:rsid w:val="00E60E9D"/>
    <w:rsid w:val="00E60F48"/>
    <w:rsid w:val="00E6114A"/>
    <w:rsid w:val="00E6121F"/>
    <w:rsid w:val="00E61235"/>
    <w:rsid w:val="00E61563"/>
    <w:rsid w:val="00E6160D"/>
    <w:rsid w:val="00E61A0B"/>
    <w:rsid w:val="00E61A2D"/>
    <w:rsid w:val="00E61A4D"/>
    <w:rsid w:val="00E61B0A"/>
    <w:rsid w:val="00E61B1D"/>
    <w:rsid w:val="00E61C29"/>
    <w:rsid w:val="00E61E32"/>
    <w:rsid w:val="00E61E86"/>
    <w:rsid w:val="00E61F27"/>
    <w:rsid w:val="00E61FDB"/>
    <w:rsid w:val="00E620F3"/>
    <w:rsid w:val="00E621B2"/>
    <w:rsid w:val="00E6237D"/>
    <w:rsid w:val="00E62397"/>
    <w:rsid w:val="00E624D9"/>
    <w:rsid w:val="00E626EC"/>
    <w:rsid w:val="00E627E6"/>
    <w:rsid w:val="00E62913"/>
    <w:rsid w:val="00E62E41"/>
    <w:rsid w:val="00E62E67"/>
    <w:rsid w:val="00E62ECE"/>
    <w:rsid w:val="00E63143"/>
    <w:rsid w:val="00E63273"/>
    <w:rsid w:val="00E632F1"/>
    <w:rsid w:val="00E63315"/>
    <w:rsid w:val="00E63327"/>
    <w:rsid w:val="00E63345"/>
    <w:rsid w:val="00E636B8"/>
    <w:rsid w:val="00E636CE"/>
    <w:rsid w:val="00E637E0"/>
    <w:rsid w:val="00E639CC"/>
    <w:rsid w:val="00E63A7E"/>
    <w:rsid w:val="00E63AA0"/>
    <w:rsid w:val="00E63C01"/>
    <w:rsid w:val="00E6400E"/>
    <w:rsid w:val="00E64075"/>
    <w:rsid w:val="00E6414F"/>
    <w:rsid w:val="00E641AC"/>
    <w:rsid w:val="00E6430E"/>
    <w:rsid w:val="00E64440"/>
    <w:rsid w:val="00E645B7"/>
    <w:rsid w:val="00E64689"/>
    <w:rsid w:val="00E646E6"/>
    <w:rsid w:val="00E64838"/>
    <w:rsid w:val="00E649BC"/>
    <w:rsid w:val="00E64A86"/>
    <w:rsid w:val="00E6514F"/>
    <w:rsid w:val="00E65163"/>
    <w:rsid w:val="00E65280"/>
    <w:rsid w:val="00E6532E"/>
    <w:rsid w:val="00E65364"/>
    <w:rsid w:val="00E6547F"/>
    <w:rsid w:val="00E65574"/>
    <w:rsid w:val="00E655BF"/>
    <w:rsid w:val="00E655F8"/>
    <w:rsid w:val="00E65643"/>
    <w:rsid w:val="00E6578E"/>
    <w:rsid w:val="00E658C7"/>
    <w:rsid w:val="00E65967"/>
    <w:rsid w:val="00E6597B"/>
    <w:rsid w:val="00E65A47"/>
    <w:rsid w:val="00E65BAA"/>
    <w:rsid w:val="00E65E91"/>
    <w:rsid w:val="00E65F59"/>
    <w:rsid w:val="00E65FC5"/>
    <w:rsid w:val="00E65FE5"/>
    <w:rsid w:val="00E6628B"/>
    <w:rsid w:val="00E6638B"/>
    <w:rsid w:val="00E663BF"/>
    <w:rsid w:val="00E66590"/>
    <w:rsid w:val="00E66809"/>
    <w:rsid w:val="00E668DB"/>
    <w:rsid w:val="00E66905"/>
    <w:rsid w:val="00E669B3"/>
    <w:rsid w:val="00E66C9D"/>
    <w:rsid w:val="00E66CF4"/>
    <w:rsid w:val="00E66D49"/>
    <w:rsid w:val="00E66DC6"/>
    <w:rsid w:val="00E66EA3"/>
    <w:rsid w:val="00E671D9"/>
    <w:rsid w:val="00E67503"/>
    <w:rsid w:val="00E67527"/>
    <w:rsid w:val="00E67776"/>
    <w:rsid w:val="00E67778"/>
    <w:rsid w:val="00E67839"/>
    <w:rsid w:val="00E67992"/>
    <w:rsid w:val="00E679BD"/>
    <w:rsid w:val="00E67AD2"/>
    <w:rsid w:val="00E67B78"/>
    <w:rsid w:val="00E67D27"/>
    <w:rsid w:val="00E67DAD"/>
    <w:rsid w:val="00E7005F"/>
    <w:rsid w:val="00E70069"/>
    <w:rsid w:val="00E70083"/>
    <w:rsid w:val="00E7015A"/>
    <w:rsid w:val="00E7048A"/>
    <w:rsid w:val="00E70592"/>
    <w:rsid w:val="00E707F5"/>
    <w:rsid w:val="00E70825"/>
    <w:rsid w:val="00E7096C"/>
    <w:rsid w:val="00E70AE6"/>
    <w:rsid w:val="00E70BD7"/>
    <w:rsid w:val="00E70D42"/>
    <w:rsid w:val="00E70DF8"/>
    <w:rsid w:val="00E70E65"/>
    <w:rsid w:val="00E70EA5"/>
    <w:rsid w:val="00E70EB8"/>
    <w:rsid w:val="00E70F29"/>
    <w:rsid w:val="00E70F3C"/>
    <w:rsid w:val="00E71019"/>
    <w:rsid w:val="00E71131"/>
    <w:rsid w:val="00E71186"/>
    <w:rsid w:val="00E71470"/>
    <w:rsid w:val="00E71763"/>
    <w:rsid w:val="00E719A4"/>
    <w:rsid w:val="00E71EE0"/>
    <w:rsid w:val="00E71F66"/>
    <w:rsid w:val="00E72101"/>
    <w:rsid w:val="00E72102"/>
    <w:rsid w:val="00E7219C"/>
    <w:rsid w:val="00E72225"/>
    <w:rsid w:val="00E72227"/>
    <w:rsid w:val="00E722FD"/>
    <w:rsid w:val="00E726B6"/>
    <w:rsid w:val="00E727E2"/>
    <w:rsid w:val="00E7289B"/>
    <w:rsid w:val="00E72989"/>
    <w:rsid w:val="00E729B7"/>
    <w:rsid w:val="00E729C7"/>
    <w:rsid w:val="00E72AFC"/>
    <w:rsid w:val="00E72B79"/>
    <w:rsid w:val="00E72DE2"/>
    <w:rsid w:val="00E73149"/>
    <w:rsid w:val="00E732F8"/>
    <w:rsid w:val="00E73760"/>
    <w:rsid w:val="00E73793"/>
    <w:rsid w:val="00E73A1F"/>
    <w:rsid w:val="00E73A6E"/>
    <w:rsid w:val="00E73ADD"/>
    <w:rsid w:val="00E74043"/>
    <w:rsid w:val="00E74098"/>
    <w:rsid w:val="00E740FB"/>
    <w:rsid w:val="00E740FD"/>
    <w:rsid w:val="00E74175"/>
    <w:rsid w:val="00E74262"/>
    <w:rsid w:val="00E74314"/>
    <w:rsid w:val="00E74349"/>
    <w:rsid w:val="00E744A3"/>
    <w:rsid w:val="00E747D2"/>
    <w:rsid w:val="00E747FB"/>
    <w:rsid w:val="00E749D7"/>
    <w:rsid w:val="00E74A0F"/>
    <w:rsid w:val="00E74BD9"/>
    <w:rsid w:val="00E74C0B"/>
    <w:rsid w:val="00E74CF6"/>
    <w:rsid w:val="00E74D26"/>
    <w:rsid w:val="00E74D76"/>
    <w:rsid w:val="00E74DDF"/>
    <w:rsid w:val="00E74EA2"/>
    <w:rsid w:val="00E75039"/>
    <w:rsid w:val="00E753B9"/>
    <w:rsid w:val="00E7542E"/>
    <w:rsid w:val="00E75536"/>
    <w:rsid w:val="00E75610"/>
    <w:rsid w:val="00E758C6"/>
    <w:rsid w:val="00E758C7"/>
    <w:rsid w:val="00E75A64"/>
    <w:rsid w:val="00E75A83"/>
    <w:rsid w:val="00E75A8B"/>
    <w:rsid w:val="00E75B11"/>
    <w:rsid w:val="00E75C90"/>
    <w:rsid w:val="00E75DEB"/>
    <w:rsid w:val="00E75DEE"/>
    <w:rsid w:val="00E75E6B"/>
    <w:rsid w:val="00E75E8B"/>
    <w:rsid w:val="00E75E9F"/>
    <w:rsid w:val="00E75F0C"/>
    <w:rsid w:val="00E75FE0"/>
    <w:rsid w:val="00E76048"/>
    <w:rsid w:val="00E76274"/>
    <w:rsid w:val="00E76293"/>
    <w:rsid w:val="00E76397"/>
    <w:rsid w:val="00E764E0"/>
    <w:rsid w:val="00E766DE"/>
    <w:rsid w:val="00E7673D"/>
    <w:rsid w:val="00E76747"/>
    <w:rsid w:val="00E76935"/>
    <w:rsid w:val="00E76965"/>
    <w:rsid w:val="00E76B93"/>
    <w:rsid w:val="00E76BAF"/>
    <w:rsid w:val="00E76BDB"/>
    <w:rsid w:val="00E76CB9"/>
    <w:rsid w:val="00E76DF4"/>
    <w:rsid w:val="00E76F32"/>
    <w:rsid w:val="00E771F8"/>
    <w:rsid w:val="00E7750F"/>
    <w:rsid w:val="00E77698"/>
    <w:rsid w:val="00E77737"/>
    <w:rsid w:val="00E77754"/>
    <w:rsid w:val="00E777A9"/>
    <w:rsid w:val="00E77812"/>
    <w:rsid w:val="00E77859"/>
    <w:rsid w:val="00E778C4"/>
    <w:rsid w:val="00E779B7"/>
    <w:rsid w:val="00E77AE7"/>
    <w:rsid w:val="00E77CE3"/>
    <w:rsid w:val="00E77D72"/>
    <w:rsid w:val="00E77F82"/>
    <w:rsid w:val="00E800E9"/>
    <w:rsid w:val="00E80144"/>
    <w:rsid w:val="00E802A7"/>
    <w:rsid w:val="00E80357"/>
    <w:rsid w:val="00E80428"/>
    <w:rsid w:val="00E80455"/>
    <w:rsid w:val="00E80468"/>
    <w:rsid w:val="00E8047B"/>
    <w:rsid w:val="00E806CD"/>
    <w:rsid w:val="00E807FB"/>
    <w:rsid w:val="00E80890"/>
    <w:rsid w:val="00E8096A"/>
    <w:rsid w:val="00E80A40"/>
    <w:rsid w:val="00E80B16"/>
    <w:rsid w:val="00E80BAB"/>
    <w:rsid w:val="00E80C21"/>
    <w:rsid w:val="00E811EA"/>
    <w:rsid w:val="00E81233"/>
    <w:rsid w:val="00E8131F"/>
    <w:rsid w:val="00E81627"/>
    <w:rsid w:val="00E81917"/>
    <w:rsid w:val="00E81941"/>
    <w:rsid w:val="00E8194D"/>
    <w:rsid w:val="00E819F1"/>
    <w:rsid w:val="00E81E10"/>
    <w:rsid w:val="00E81EF1"/>
    <w:rsid w:val="00E8211B"/>
    <w:rsid w:val="00E82192"/>
    <w:rsid w:val="00E821F3"/>
    <w:rsid w:val="00E8227E"/>
    <w:rsid w:val="00E8228D"/>
    <w:rsid w:val="00E82336"/>
    <w:rsid w:val="00E82450"/>
    <w:rsid w:val="00E82487"/>
    <w:rsid w:val="00E82516"/>
    <w:rsid w:val="00E82A29"/>
    <w:rsid w:val="00E82BF3"/>
    <w:rsid w:val="00E82C1F"/>
    <w:rsid w:val="00E82C82"/>
    <w:rsid w:val="00E82D7D"/>
    <w:rsid w:val="00E82EF0"/>
    <w:rsid w:val="00E82FCE"/>
    <w:rsid w:val="00E8303B"/>
    <w:rsid w:val="00E8313C"/>
    <w:rsid w:val="00E832FA"/>
    <w:rsid w:val="00E83339"/>
    <w:rsid w:val="00E83439"/>
    <w:rsid w:val="00E83629"/>
    <w:rsid w:val="00E83647"/>
    <w:rsid w:val="00E83723"/>
    <w:rsid w:val="00E837C3"/>
    <w:rsid w:val="00E8394C"/>
    <w:rsid w:val="00E83980"/>
    <w:rsid w:val="00E83A4A"/>
    <w:rsid w:val="00E83B5F"/>
    <w:rsid w:val="00E83CC3"/>
    <w:rsid w:val="00E83D2B"/>
    <w:rsid w:val="00E83D4F"/>
    <w:rsid w:val="00E83E7C"/>
    <w:rsid w:val="00E84419"/>
    <w:rsid w:val="00E84507"/>
    <w:rsid w:val="00E84539"/>
    <w:rsid w:val="00E847F5"/>
    <w:rsid w:val="00E848B7"/>
    <w:rsid w:val="00E84AB3"/>
    <w:rsid w:val="00E84B54"/>
    <w:rsid w:val="00E84B61"/>
    <w:rsid w:val="00E84D8C"/>
    <w:rsid w:val="00E84DE6"/>
    <w:rsid w:val="00E84F2E"/>
    <w:rsid w:val="00E84FBC"/>
    <w:rsid w:val="00E85439"/>
    <w:rsid w:val="00E85537"/>
    <w:rsid w:val="00E85727"/>
    <w:rsid w:val="00E8599B"/>
    <w:rsid w:val="00E85B6D"/>
    <w:rsid w:val="00E85FA7"/>
    <w:rsid w:val="00E86195"/>
    <w:rsid w:val="00E861D1"/>
    <w:rsid w:val="00E861FD"/>
    <w:rsid w:val="00E866B6"/>
    <w:rsid w:val="00E86863"/>
    <w:rsid w:val="00E86963"/>
    <w:rsid w:val="00E86B37"/>
    <w:rsid w:val="00E86C15"/>
    <w:rsid w:val="00E86CB2"/>
    <w:rsid w:val="00E86D9E"/>
    <w:rsid w:val="00E86DD7"/>
    <w:rsid w:val="00E86E11"/>
    <w:rsid w:val="00E8707E"/>
    <w:rsid w:val="00E870C7"/>
    <w:rsid w:val="00E871EE"/>
    <w:rsid w:val="00E87306"/>
    <w:rsid w:val="00E87317"/>
    <w:rsid w:val="00E8740D"/>
    <w:rsid w:val="00E87498"/>
    <w:rsid w:val="00E87762"/>
    <w:rsid w:val="00E877A7"/>
    <w:rsid w:val="00E879EB"/>
    <w:rsid w:val="00E87A73"/>
    <w:rsid w:val="00E87ABF"/>
    <w:rsid w:val="00E87C78"/>
    <w:rsid w:val="00E9008C"/>
    <w:rsid w:val="00E901A1"/>
    <w:rsid w:val="00E90271"/>
    <w:rsid w:val="00E90365"/>
    <w:rsid w:val="00E908D7"/>
    <w:rsid w:val="00E90952"/>
    <w:rsid w:val="00E90C9C"/>
    <w:rsid w:val="00E90DC4"/>
    <w:rsid w:val="00E90F57"/>
    <w:rsid w:val="00E9130C"/>
    <w:rsid w:val="00E913AD"/>
    <w:rsid w:val="00E9164D"/>
    <w:rsid w:val="00E9165C"/>
    <w:rsid w:val="00E9182B"/>
    <w:rsid w:val="00E9198C"/>
    <w:rsid w:val="00E91B03"/>
    <w:rsid w:val="00E91BC9"/>
    <w:rsid w:val="00E91C39"/>
    <w:rsid w:val="00E91C89"/>
    <w:rsid w:val="00E920C1"/>
    <w:rsid w:val="00E9210C"/>
    <w:rsid w:val="00E9210E"/>
    <w:rsid w:val="00E92163"/>
    <w:rsid w:val="00E92172"/>
    <w:rsid w:val="00E92220"/>
    <w:rsid w:val="00E922DE"/>
    <w:rsid w:val="00E9236E"/>
    <w:rsid w:val="00E92432"/>
    <w:rsid w:val="00E92525"/>
    <w:rsid w:val="00E926A9"/>
    <w:rsid w:val="00E926AB"/>
    <w:rsid w:val="00E929BE"/>
    <w:rsid w:val="00E92A0B"/>
    <w:rsid w:val="00E92AF4"/>
    <w:rsid w:val="00E92C83"/>
    <w:rsid w:val="00E92CB4"/>
    <w:rsid w:val="00E9313C"/>
    <w:rsid w:val="00E934E2"/>
    <w:rsid w:val="00E93599"/>
    <w:rsid w:val="00E9362B"/>
    <w:rsid w:val="00E93682"/>
    <w:rsid w:val="00E93816"/>
    <w:rsid w:val="00E938A3"/>
    <w:rsid w:val="00E9398A"/>
    <w:rsid w:val="00E93A97"/>
    <w:rsid w:val="00E93AEE"/>
    <w:rsid w:val="00E93C0D"/>
    <w:rsid w:val="00E93E46"/>
    <w:rsid w:val="00E93FED"/>
    <w:rsid w:val="00E93FF3"/>
    <w:rsid w:val="00E940FD"/>
    <w:rsid w:val="00E94111"/>
    <w:rsid w:val="00E941AF"/>
    <w:rsid w:val="00E941F9"/>
    <w:rsid w:val="00E943C9"/>
    <w:rsid w:val="00E9445F"/>
    <w:rsid w:val="00E944DE"/>
    <w:rsid w:val="00E946C2"/>
    <w:rsid w:val="00E947EC"/>
    <w:rsid w:val="00E9495F"/>
    <w:rsid w:val="00E94CF2"/>
    <w:rsid w:val="00E94E75"/>
    <w:rsid w:val="00E9503B"/>
    <w:rsid w:val="00E9504E"/>
    <w:rsid w:val="00E950AA"/>
    <w:rsid w:val="00E950DB"/>
    <w:rsid w:val="00E952C2"/>
    <w:rsid w:val="00E9531E"/>
    <w:rsid w:val="00E95352"/>
    <w:rsid w:val="00E95476"/>
    <w:rsid w:val="00E95651"/>
    <w:rsid w:val="00E9572D"/>
    <w:rsid w:val="00E95C2A"/>
    <w:rsid w:val="00E95D3F"/>
    <w:rsid w:val="00E960BA"/>
    <w:rsid w:val="00E962E1"/>
    <w:rsid w:val="00E967A5"/>
    <w:rsid w:val="00E96810"/>
    <w:rsid w:val="00E96A4B"/>
    <w:rsid w:val="00E96A9E"/>
    <w:rsid w:val="00E96B57"/>
    <w:rsid w:val="00E96D91"/>
    <w:rsid w:val="00E96EB2"/>
    <w:rsid w:val="00E96FF6"/>
    <w:rsid w:val="00E97168"/>
    <w:rsid w:val="00E9719C"/>
    <w:rsid w:val="00E97208"/>
    <w:rsid w:val="00E9737A"/>
    <w:rsid w:val="00E9737E"/>
    <w:rsid w:val="00E97617"/>
    <w:rsid w:val="00E9783C"/>
    <w:rsid w:val="00E978A4"/>
    <w:rsid w:val="00E97A6B"/>
    <w:rsid w:val="00E97B59"/>
    <w:rsid w:val="00E97C53"/>
    <w:rsid w:val="00E97CC6"/>
    <w:rsid w:val="00E97DE3"/>
    <w:rsid w:val="00E97E30"/>
    <w:rsid w:val="00EA006B"/>
    <w:rsid w:val="00EA007F"/>
    <w:rsid w:val="00EA00C8"/>
    <w:rsid w:val="00EA014B"/>
    <w:rsid w:val="00EA0257"/>
    <w:rsid w:val="00EA0268"/>
    <w:rsid w:val="00EA0460"/>
    <w:rsid w:val="00EA07BF"/>
    <w:rsid w:val="00EA0954"/>
    <w:rsid w:val="00EA0B22"/>
    <w:rsid w:val="00EA0BAA"/>
    <w:rsid w:val="00EA0D8F"/>
    <w:rsid w:val="00EA0DDF"/>
    <w:rsid w:val="00EA0E25"/>
    <w:rsid w:val="00EA0F50"/>
    <w:rsid w:val="00EA1038"/>
    <w:rsid w:val="00EA1039"/>
    <w:rsid w:val="00EA1354"/>
    <w:rsid w:val="00EA137B"/>
    <w:rsid w:val="00EA14DF"/>
    <w:rsid w:val="00EA14F9"/>
    <w:rsid w:val="00EA1510"/>
    <w:rsid w:val="00EA154F"/>
    <w:rsid w:val="00EA173E"/>
    <w:rsid w:val="00EA175F"/>
    <w:rsid w:val="00EA18DC"/>
    <w:rsid w:val="00EA1D1E"/>
    <w:rsid w:val="00EA1D29"/>
    <w:rsid w:val="00EA1D85"/>
    <w:rsid w:val="00EA1D91"/>
    <w:rsid w:val="00EA1DCB"/>
    <w:rsid w:val="00EA1F28"/>
    <w:rsid w:val="00EA20D8"/>
    <w:rsid w:val="00EA2196"/>
    <w:rsid w:val="00EA2198"/>
    <w:rsid w:val="00EA2242"/>
    <w:rsid w:val="00EA237D"/>
    <w:rsid w:val="00EA23BF"/>
    <w:rsid w:val="00EA253D"/>
    <w:rsid w:val="00EA25E9"/>
    <w:rsid w:val="00EA2614"/>
    <w:rsid w:val="00EA267B"/>
    <w:rsid w:val="00EA26C9"/>
    <w:rsid w:val="00EA27B6"/>
    <w:rsid w:val="00EA27C7"/>
    <w:rsid w:val="00EA29DC"/>
    <w:rsid w:val="00EA2C1A"/>
    <w:rsid w:val="00EA2D6D"/>
    <w:rsid w:val="00EA2E4B"/>
    <w:rsid w:val="00EA3018"/>
    <w:rsid w:val="00EA314C"/>
    <w:rsid w:val="00EA333E"/>
    <w:rsid w:val="00EA3380"/>
    <w:rsid w:val="00EA33AF"/>
    <w:rsid w:val="00EA33B4"/>
    <w:rsid w:val="00EA33B6"/>
    <w:rsid w:val="00EA35A4"/>
    <w:rsid w:val="00EA36A8"/>
    <w:rsid w:val="00EA383C"/>
    <w:rsid w:val="00EA3858"/>
    <w:rsid w:val="00EA3892"/>
    <w:rsid w:val="00EA3A34"/>
    <w:rsid w:val="00EA3A86"/>
    <w:rsid w:val="00EA3A9E"/>
    <w:rsid w:val="00EA3ABF"/>
    <w:rsid w:val="00EA3B3D"/>
    <w:rsid w:val="00EA3B58"/>
    <w:rsid w:val="00EA3F70"/>
    <w:rsid w:val="00EA4068"/>
    <w:rsid w:val="00EA4144"/>
    <w:rsid w:val="00EA4413"/>
    <w:rsid w:val="00EA4452"/>
    <w:rsid w:val="00EA455D"/>
    <w:rsid w:val="00EA4569"/>
    <w:rsid w:val="00EA46B5"/>
    <w:rsid w:val="00EA4702"/>
    <w:rsid w:val="00EA49D9"/>
    <w:rsid w:val="00EA4AF6"/>
    <w:rsid w:val="00EA4C27"/>
    <w:rsid w:val="00EA4DDE"/>
    <w:rsid w:val="00EA4E15"/>
    <w:rsid w:val="00EA4EFC"/>
    <w:rsid w:val="00EA4F99"/>
    <w:rsid w:val="00EA4FFE"/>
    <w:rsid w:val="00EA5437"/>
    <w:rsid w:val="00EA5671"/>
    <w:rsid w:val="00EA570B"/>
    <w:rsid w:val="00EA5746"/>
    <w:rsid w:val="00EA57F6"/>
    <w:rsid w:val="00EA5847"/>
    <w:rsid w:val="00EA5877"/>
    <w:rsid w:val="00EA5A04"/>
    <w:rsid w:val="00EA5A81"/>
    <w:rsid w:val="00EA5F2A"/>
    <w:rsid w:val="00EA5FF0"/>
    <w:rsid w:val="00EA617F"/>
    <w:rsid w:val="00EA626C"/>
    <w:rsid w:val="00EA6331"/>
    <w:rsid w:val="00EA63DC"/>
    <w:rsid w:val="00EA63F5"/>
    <w:rsid w:val="00EA649F"/>
    <w:rsid w:val="00EA6665"/>
    <w:rsid w:val="00EA68BC"/>
    <w:rsid w:val="00EA68D0"/>
    <w:rsid w:val="00EA68D3"/>
    <w:rsid w:val="00EA6B53"/>
    <w:rsid w:val="00EA6B8C"/>
    <w:rsid w:val="00EA6C0B"/>
    <w:rsid w:val="00EA6F25"/>
    <w:rsid w:val="00EA702E"/>
    <w:rsid w:val="00EA70A8"/>
    <w:rsid w:val="00EA71DB"/>
    <w:rsid w:val="00EA71DE"/>
    <w:rsid w:val="00EA7268"/>
    <w:rsid w:val="00EA72FE"/>
    <w:rsid w:val="00EA735F"/>
    <w:rsid w:val="00EA75D0"/>
    <w:rsid w:val="00EA760E"/>
    <w:rsid w:val="00EA7865"/>
    <w:rsid w:val="00EA79CF"/>
    <w:rsid w:val="00EA7A2A"/>
    <w:rsid w:val="00EA7A6C"/>
    <w:rsid w:val="00EA7BA4"/>
    <w:rsid w:val="00EA7F7E"/>
    <w:rsid w:val="00EA7F84"/>
    <w:rsid w:val="00EA7FA6"/>
    <w:rsid w:val="00EB025F"/>
    <w:rsid w:val="00EB035D"/>
    <w:rsid w:val="00EB03A6"/>
    <w:rsid w:val="00EB03FF"/>
    <w:rsid w:val="00EB056B"/>
    <w:rsid w:val="00EB05F8"/>
    <w:rsid w:val="00EB0677"/>
    <w:rsid w:val="00EB0790"/>
    <w:rsid w:val="00EB083A"/>
    <w:rsid w:val="00EB096D"/>
    <w:rsid w:val="00EB09F7"/>
    <w:rsid w:val="00EB0A0B"/>
    <w:rsid w:val="00EB0A73"/>
    <w:rsid w:val="00EB0C86"/>
    <w:rsid w:val="00EB0D77"/>
    <w:rsid w:val="00EB0E07"/>
    <w:rsid w:val="00EB0F03"/>
    <w:rsid w:val="00EB0FF9"/>
    <w:rsid w:val="00EB108A"/>
    <w:rsid w:val="00EB10FB"/>
    <w:rsid w:val="00EB1148"/>
    <w:rsid w:val="00EB1319"/>
    <w:rsid w:val="00EB133F"/>
    <w:rsid w:val="00EB1610"/>
    <w:rsid w:val="00EB17AC"/>
    <w:rsid w:val="00EB1932"/>
    <w:rsid w:val="00EB1935"/>
    <w:rsid w:val="00EB1969"/>
    <w:rsid w:val="00EB197E"/>
    <w:rsid w:val="00EB1D0C"/>
    <w:rsid w:val="00EB1DC0"/>
    <w:rsid w:val="00EB1F78"/>
    <w:rsid w:val="00EB1FF8"/>
    <w:rsid w:val="00EB22DB"/>
    <w:rsid w:val="00EB23EC"/>
    <w:rsid w:val="00EB25DE"/>
    <w:rsid w:val="00EB284C"/>
    <w:rsid w:val="00EB2874"/>
    <w:rsid w:val="00EB29FA"/>
    <w:rsid w:val="00EB2B21"/>
    <w:rsid w:val="00EB315C"/>
    <w:rsid w:val="00EB31CA"/>
    <w:rsid w:val="00EB33AB"/>
    <w:rsid w:val="00EB349E"/>
    <w:rsid w:val="00EB39D3"/>
    <w:rsid w:val="00EB3B05"/>
    <w:rsid w:val="00EB3C97"/>
    <w:rsid w:val="00EB3E09"/>
    <w:rsid w:val="00EB3E35"/>
    <w:rsid w:val="00EB3F08"/>
    <w:rsid w:val="00EB4377"/>
    <w:rsid w:val="00EB4751"/>
    <w:rsid w:val="00EB4846"/>
    <w:rsid w:val="00EB485F"/>
    <w:rsid w:val="00EB48BE"/>
    <w:rsid w:val="00EB4A44"/>
    <w:rsid w:val="00EB4A94"/>
    <w:rsid w:val="00EB4AB8"/>
    <w:rsid w:val="00EB4C30"/>
    <w:rsid w:val="00EB4C6E"/>
    <w:rsid w:val="00EB4C85"/>
    <w:rsid w:val="00EB4CD2"/>
    <w:rsid w:val="00EB4FA6"/>
    <w:rsid w:val="00EB5037"/>
    <w:rsid w:val="00EB5363"/>
    <w:rsid w:val="00EB5464"/>
    <w:rsid w:val="00EB54F0"/>
    <w:rsid w:val="00EB5502"/>
    <w:rsid w:val="00EB5542"/>
    <w:rsid w:val="00EB561C"/>
    <w:rsid w:val="00EB56E5"/>
    <w:rsid w:val="00EB56E8"/>
    <w:rsid w:val="00EB56F2"/>
    <w:rsid w:val="00EB574A"/>
    <w:rsid w:val="00EB597B"/>
    <w:rsid w:val="00EB5E83"/>
    <w:rsid w:val="00EB5EC2"/>
    <w:rsid w:val="00EB5F32"/>
    <w:rsid w:val="00EB5F52"/>
    <w:rsid w:val="00EB5F6C"/>
    <w:rsid w:val="00EB5FA4"/>
    <w:rsid w:val="00EB608F"/>
    <w:rsid w:val="00EB609E"/>
    <w:rsid w:val="00EB617C"/>
    <w:rsid w:val="00EB62E6"/>
    <w:rsid w:val="00EB63ED"/>
    <w:rsid w:val="00EB6462"/>
    <w:rsid w:val="00EB65A9"/>
    <w:rsid w:val="00EB6756"/>
    <w:rsid w:val="00EB67C9"/>
    <w:rsid w:val="00EB6890"/>
    <w:rsid w:val="00EB6AC4"/>
    <w:rsid w:val="00EB6B86"/>
    <w:rsid w:val="00EB6CB3"/>
    <w:rsid w:val="00EB6DA0"/>
    <w:rsid w:val="00EB6DE7"/>
    <w:rsid w:val="00EB6E63"/>
    <w:rsid w:val="00EB6E6D"/>
    <w:rsid w:val="00EB6ED4"/>
    <w:rsid w:val="00EB71B3"/>
    <w:rsid w:val="00EB7480"/>
    <w:rsid w:val="00EB74E3"/>
    <w:rsid w:val="00EB7512"/>
    <w:rsid w:val="00EB75A7"/>
    <w:rsid w:val="00EB7646"/>
    <w:rsid w:val="00EB7661"/>
    <w:rsid w:val="00EB77A3"/>
    <w:rsid w:val="00EB7AFC"/>
    <w:rsid w:val="00EB7B16"/>
    <w:rsid w:val="00EB7B65"/>
    <w:rsid w:val="00EB7EB0"/>
    <w:rsid w:val="00EB7ECE"/>
    <w:rsid w:val="00EB7F0C"/>
    <w:rsid w:val="00EB7F4A"/>
    <w:rsid w:val="00EC00FF"/>
    <w:rsid w:val="00EC01A9"/>
    <w:rsid w:val="00EC0258"/>
    <w:rsid w:val="00EC02B8"/>
    <w:rsid w:val="00EC0357"/>
    <w:rsid w:val="00EC03DB"/>
    <w:rsid w:val="00EC05BB"/>
    <w:rsid w:val="00EC0610"/>
    <w:rsid w:val="00EC07FB"/>
    <w:rsid w:val="00EC08B1"/>
    <w:rsid w:val="00EC0A7C"/>
    <w:rsid w:val="00EC0AE2"/>
    <w:rsid w:val="00EC0E11"/>
    <w:rsid w:val="00EC1306"/>
    <w:rsid w:val="00EC1420"/>
    <w:rsid w:val="00EC14A8"/>
    <w:rsid w:val="00EC14AA"/>
    <w:rsid w:val="00EC184E"/>
    <w:rsid w:val="00EC1CAB"/>
    <w:rsid w:val="00EC1CF3"/>
    <w:rsid w:val="00EC1F3E"/>
    <w:rsid w:val="00EC1FC5"/>
    <w:rsid w:val="00EC1FFB"/>
    <w:rsid w:val="00EC2451"/>
    <w:rsid w:val="00EC254E"/>
    <w:rsid w:val="00EC25D2"/>
    <w:rsid w:val="00EC296A"/>
    <w:rsid w:val="00EC2ACB"/>
    <w:rsid w:val="00EC2C14"/>
    <w:rsid w:val="00EC2DD6"/>
    <w:rsid w:val="00EC3028"/>
    <w:rsid w:val="00EC3070"/>
    <w:rsid w:val="00EC3162"/>
    <w:rsid w:val="00EC31A6"/>
    <w:rsid w:val="00EC32AF"/>
    <w:rsid w:val="00EC32EF"/>
    <w:rsid w:val="00EC3504"/>
    <w:rsid w:val="00EC378E"/>
    <w:rsid w:val="00EC3932"/>
    <w:rsid w:val="00EC3CB3"/>
    <w:rsid w:val="00EC3D64"/>
    <w:rsid w:val="00EC3E8E"/>
    <w:rsid w:val="00EC4018"/>
    <w:rsid w:val="00EC404C"/>
    <w:rsid w:val="00EC42E0"/>
    <w:rsid w:val="00EC4346"/>
    <w:rsid w:val="00EC43B8"/>
    <w:rsid w:val="00EC4499"/>
    <w:rsid w:val="00EC4519"/>
    <w:rsid w:val="00EC46C6"/>
    <w:rsid w:val="00EC46FD"/>
    <w:rsid w:val="00EC4764"/>
    <w:rsid w:val="00EC49DE"/>
    <w:rsid w:val="00EC4A42"/>
    <w:rsid w:val="00EC4A93"/>
    <w:rsid w:val="00EC4B32"/>
    <w:rsid w:val="00EC4BD0"/>
    <w:rsid w:val="00EC4E37"/>
    <w:rsid w:val="00EC4E48"/>
    <w:rsid w:val="00EC4E4F"/>
    <w:rsid w:val="00EC4EAB"/>
    <w:rsid w:val="00EC508C"/>
    <w:rsid w:val="00EC5247"/>
    <w:rsid w:val="00EC54B4"/>
    <w:rsid w:val="00EC550C"/>
    <w:rsid w:val="00EC5628"/>
    <w:rsid w:val="00EC585A"/>
    <w:rsid w:val="00EC5865"/>
    <w:rsid w:val="00EC59A4"/>
    <w:rsid w:val="00EC5BD2"/>
    <w:rsid w:val="00EC5CCB"/>
    <w:rsid w:val="00EC5CE3"/>
    <w:rsid w:val="00EC5FD5"/>
    <w:rsid w:val="00EC6094"/>
    <w:rsid w:val="00EC619D"/>
    <w:rsid w:val="00EC6276"/>
    <w:rsid w:val="00EC640A"/>
    <w:rsid w:val="00EC6708"/>
    <w:rsid w:val="00EC671F"/>
    <w:rsid w:val="00EC68E0"/>
    <w:rsid w:val="00EC6913"/>
    <w:rsid w:val="00EC69DD"/>
    <w:rsid w:val="00EC6AA9"/>
    <w:rsid w:val="00EC6B3D"/>
    <w:rsid w:val="00EC6D92"/>
    <w:rsid w:val="00EC6EBF"/>
    <w:rsid w:val="00EC7040"/>
    <w:rsid w:val="00EC70FC"/>
    <w:rsid w:val="00EC7163"/>
    <w:rsid w:val="00EC71C4"/>
    <w:rsid w:val="00EC727A"/>
    <w:rsid w:val="00EC730B"/>
    <w:rsid w:val="00EC7398"/>
    <w:rsid w:val="00EC73AA"/>
    <w:rsid w:val="00EC74E1"/>
    <w:rsid w:val="00EC75AC"/>
    <w:rsid w:val="00EC75DA"/>
    <w:rsid w:val="00EC768F"/>
    <w:rsid w:val="00EC77DB"/>
    <w:rsid w:val="00EC784B"/>
    <w:rsid w:val="00EC7895"/>
    <w:rsid w:val="00EC7943"/>
    <w:rsid w:val="00EC7A04"/>
    <w:rsid w:val="00EC7B64"/>
    <w:rsid w:val="00EC7C1B"/>
    <w:rsid w:val="00EC7DC9"/>
    <w:rsid w:val="00ED01DC"/>
    <w:rsid w:val="00ED0592"/>
    <w:rsid w:val="00ED05DB"/>
    <w:rsid w:val="00ED06EC"/>
    <w:rsid w:val="00ED0A01"/>
    <w:rsid w:val="00ED0A93"/>
    <w:rsid w:val="00ED0B02"/>
    <w:rsid w:val="00ED0B4C"/>
    <w:rsid w:val="00ED0B8C"/>
    <w:rsid w:val="00ED0D01"/>
    <w:rsid w:val="00ED0D28"/>
    <w:rsid w:val="00ED0DF7"/>
    <w:rsid w:val="00ED0ED6"/>
    <w:rsid w:val="00ED1022"/>
    <w:rsid w:val="00ED1227"/>
    <w:rsid w:val="00ED1466"/>
    <w:rsid w:val="00ED14FB"/>
    <w:rsid w:val="00ED1923"/>
    <w:rsid w:val="00ED198A"/>
    <w:rsid w:val="00ED1A30"/>
    <w:rsid w:val="00ED1ACA"/>
    <w:rsid w:val="00ED1E56"/>
    <w:rsid w:val="00ED1F41"/>
    <w:rsid w:val="00ED1FF8"/>
    <w:rsid w:val="00ED2092"/>
    <w:rsid w:val="00ED20AD"/>
    <w:rsid w:val="00ED212F"/>
    <w:rsid w:val="00ED2142"/>
    <w:rsid w:val="00ED2278"/>
    <w:rsid w:val="00ED24C9"/>
    <w:rsid w:val="00ED250D"/>
    <w:rsid w:val="00ED2733"/>
    <w:rsid w:val="00ED2754"/>
    <w:rsid w:val="00ED2989"/>
    <w:rsid w:val="00ED299C"/>
    <w:rsid w:val="00ED2AC4"/>
    <w:rsid w:val="00ED2B27"/>
    <w:rsid w:val="00ED2BE4"/>
    <w:rsid w:val="00ED2C29"/>
    <w:rsid w:val="00ED2FC2"/>
    <w:rsid w:val="00ED309A"/>
    <w:rsid w:val="00ED30D7"/>
    <w:rsid w:val="00ED3120"/>
    <w:rsid w:val="00ED3580"/>
    <w:rsid w:val="00ED37DE"/>
    <w:rsid w:val="00ED393F"/>
    <w:rsid w:val="00ED39F3"/>
    <w:rsid w:val="00ED3A2F"/>
    <w:rsid w:val="00ED3B52"/>
    <w:rsid w:val="00ED3DAE"/>
    <w:rsid w:val="00ED3E31"/>
    <w:rsid w:val="00ED3F25"/>
    <w:rsid w:val="00ED3F6E"/>
    <w:rsid w:val="00ED3F7B"/>
    <w:rsid w:val="00ED4154"/>
    <w:rsid w:val="00ED4271"/>
    <w:rsid w:val="00ED44FE"/>
    <w:rsid w:val="00ED4574"/>
    <w:rsid w:val="00ED45FA"/>
    <w:rsid w:val="00ED4606"/>
    <w:rsid w:val="00ED4673"/>
    <w:rsid w:val="00ED484A"/>
    <w:rsid w:val="00ED495C"/>
    <w:rsid w:val="00ED4A25"/>
    <w:rsid w:val="00ED4B66"/>
    <w:rsid w:val="00ED4BCC"/>
    <w:rsid w:val="00ED4C9C"/>
    <w:rsid w:val="00ED4CD8"/>
    <w:rsid w:val="00ED4D70"/>
    <w:rsid w:val="00ED4E0A"/>
    <w:rsid w:val="00ED4E12"/>
    <w:rsid w:val="00ED5093"/>
    <w:rsid w:val="00ED50B4"/>
    <w:rsid w:val="00ED50D6"/>
    <w:rsid w:val="00ED5194"/>
    <w:rsid w:val="00ED525D"/>
    <w:rsid w:val="00ED52D9"/>
    <w:rsid w:val="00ED5300"/>
    <w:rsid w:val="00ED540D"/>
    <w:rsid w:val="00ED56AC"/>
    <w:rsid w:val="00ED5815"/>
    <w:rsid w:val="00ED5A4B"/>
    <w:rsid w:val="00ED5A4C"/>
    <w:rsid w:val="00ED5C07"/>
    <w:rsid w:val="00ED5CAD"/>
    <w:rsid w:val="00ED5D07"/>
    <w:rsid w:val="00ED5D2B"/>
    <w:rsid w:val="00ED5D64"/>
    <w:rsid w:val="00ED5EB0"/>
    <w:rsid w:val="00ED5FAF"/>
    <w:rsid w:val="00ED6177"/>
    <w:rsid w:val="00ED620A"/>
    <w:rsid w:val="00ED625F"/>
    <w:rsid w:val="00ED63F4"/>
    <w:rsid w:val="00ED645C"/>
    <w:rsid w:val="00ED6462"/>
    <w:rsid w:val="00ED65E2"/>
    <w:rsid w:val="00ED66CB"/>
    <w:rsid w:val="00ED66D2"/>
    <w:rsid w:val="00ED67CC"/>
    <w:rsid w:val="00ED6966"/>
    <w:rsid w:val="00ED6A0F"/>
    <w:rsid w:val="00ED6D0B"/>
    <w:rsid w:val="00ED6D57"/>
    <w:rsid w:val="00ED6D89"/>
    <w:rsid w:val="00ED6D91"/>
    <w:rsid w:val="00ED6E43"/>
    <w:rsid w:val="00ED6FB6"/>
    <w:rsid w:val="00ED73BF"/>
    <w:rsid w:val="00ED73D6"/>
    <w:rsid w:val="00ED78FD"/>
    <w:rsid w:val="00ED7926"/>
    <w:rsid w:val="00ED7C3B"/>
    <w:rsid w:val="00ED7CB5"/>
    <w:rsid w:val="00ED7D60"/>
    <w:rsid w:val="00ED7E86"/>
    <w:rsid w:val="00ED7EC3"/>
    <w:rsid w:val="00ED7EDB"/>
    <w:rsid w:val="00ED7F9B"/>
    <w:rsid w:val="00EE00C6"/>
    <w:rsid w:val="00EE0169"/>
    <w:rsid w:val="00EE0177"/>
    <w:rsid w:val="00EE0216"/>
    <w:rsid w:val="00EE02AB"/>
    <w:rsid w:val="00EE0474"/>
    <w:rsid w:val="00EE071D"/>
    <w:rsid w:val="00EE08A0"/>
    <w:rsid w:val="00EE08F6"/>
    <w:rsid w:val="00EE08F7"/>
    <w:rsid w:val="00EE091B"/>
    <w:rsid w:val="00EE0A14"/>
    <w:rsid w:val="00EE0B1C"/>
    <w:rsid w:val="00EE0CB9"/>
    <w:rsid w:val="00EE10E7"/>
    <w:rsid w:val="00EE116A"/>
    <w:rsid w:val="00EE117D"/>
    <w:rsid w:val="00EE11D1"/>
    <w:rsid w:val="00EE11DB"/>
    <w:rsid w:val="00EE127B"/>
    <w:rsid w:val="00EE12A9"/>
    <w:rsid w:val="00EE13C3"/>
    <w:rsid w:val="00EE16BF"/>
    <w:rsid w:val="00EE1ABA"/>
    <w:rsid w:val="00EE1C25"/>
    <w:rsid w:val="00EE1CD7"/>
    <w:rsid w:val="00EE1DFB"/>
    <w:rsid w:val="00EE1EE8"/>
    <w:rsid w:val="00EE1F1F"/>
    <w:rsid w:val="00EE2068"/>
    <w:rsid w:val="00EE20CA"/>
    <w:rsid w:val="00EE21E1"/>
    <w:rsid w:val="00EE221D"/>
    <w:rsid w:val="00EE2432"/>
    <w:rsid w:val="00EE2534"/>
    <w:rsid w:val="00EE25C4"/>
    <w:rsid w:val="00EE26C2"/>
    <w:rsid w:val="00EE2742"/>
    <w:rsid w:val="00EE2801"/>
    <w:rsid w:val="00EE2803"/>
    <w:rsid w:val="00EE2835"/>
    <w:rsid w:val="00EE2971"/>
    <w:rsid w:val="00EE2994"/>
    <w:rsid w:val="00EE29F1"/>
    <w:rsid w:val="00EE2B05"/>
    <w:rsid w:val="00EE2C02"/>
    <w:rsid w:val="00EE2C88"/>
    <w:rsid w:val="00EE2E31"/>
    <w:rsid w:val="00EE2F0E"/>
    <w:rsid w:val="00EE2F85"/>
    <w:rsid w:val="00EE300F"/>
    <w:rsid w:val="00EE3034"/>
    <w:rsid w:val="00EE334E"/>
    <w:rsid w:val="00EE33B1"/>
    <w:rsid w:val="00EE34A2"/>
    <w:rsid w:val="00EE352A"/>
    <w:rsid w:val="00EE3576"/>
    <w:rsid w:val="00EE364A"/>
    <w:rsid w:val="00EE36DD"/>
    <w:rsid w:val="00EE36F8"/>
    <w:rsid w:val="00EE37D4"/>
    <w:rsid w:val="00EE3AF3"/>
    <w:rsid w:val="00EE3C9E"/>
    <w:rsid w:val="00EE3D06"/>
    <w:rsid w:val="00EE411C"/>
    <w:rsid w:val="00EE4217"/>
    <w:rsid w:val="00EE45CD"/>
    <w:rsid w:val="00EE468A"/>
    <w:rsid w:val="00EE477D"/>
    <w:rsid w:val="00EE4937"/>
    <w:rsid w:val="00EE4A68"/>
    <w:rsid w:val="00EE4AF7"/>
    <w:rsid w:val="00EE4AF8"/>
    <w:rsid w:val="00EE4BFF"/>
    <w:rsid w:val="00EE4C34"/>
    <w:rsid w:val="00EE4CA3"/>
    <w:rsid w:val="00EE4D4A"/>
    <w:rsid w:val="00EE4D90"/>
    <w:rsid w:val="00EE4E89"/>
    <w:rsid w:val="00EE510F"/>
    <w:rsid w:val="00EE5347"/>
    <w:rsid w:val="00EE53E5"/>
    <w:rsid w:val="00EE54F2"/>
    <w:rsid w:val="00EE5634"/>
    <w:rsid w:val="00EE5710"/>
    <w:rsid w:val="00EE582A"/>
    <w:rsid w:val="00EE5840"/>
    <w:rsid w:val="00EE58B9"/>
    <w:rsid w:val="00EE58DA"/>
    <w:rsid w:val="00EE59B7"/>
    <w:rsid w:val="00EE5B81"/>
    <w:rsid w:val="00EE5D57"/>
    <w:rsid w:val="00EE5EF1"/>
    <w:rsid w:val="00EE63E2"/>
    <w:rsid w:val="00EE64BA"/>
    <w:rsid w:val="00EE66C3"/>
    <w:rsid w:val="00EE67A3"/>
    <w:rsid w:val="00EE68BF"/>
    <w:rsid w:val="00EE68CF"/>
    <w:rsid w:val="00EE6F47"/>
    <w:rsid w:val="00EE6F79"/>
    <w:rsid w:val="00EE6FFA"/>
    <w:rsid w:val="00EE70CE"/>
    <w:rsid w:val="00EE7148"/>
    <w:rsid w:val="00EE775D"/>
    <w:rsid w:val="00EE77AB"/>
    <w:rsid w:val="00EE77B6"/>
    <w:rsid w:val="00EE7A20"/>
    <w:rsid w:val="00EE7DA5"/>
    <w:rsid w:val="00EE7DA7"/>
    <w:rsid w:val="00EE7F6B"/>
    <w:rsid w:val="00EF02D2"/>
    <w:rsid w:val="00EF063E"/>
    <w:rsid w:val="00EF0671"/>
    <w:rsid w:val="00EF0862"/>
    <w:rsid w:val="00EF097B"/>
    <w:rsid w:val="00EF0A2F"/>
    <w:rsid w:val="00EF0A9A"/>
    <w:rsid w:val="00EF0B0B"/>
    <w:rsid w:val="00EF0B8D"/>
    <w:rsid w:val="00EF0C56"/>
    <w:rsid w:val="00EF103B"/>
    <w:rsid w:val="00EF11CD"/>
    <w:rsid w:val="00EF11D2"/>
    <w:rsid w:val="00EF14E4"/>
    <w:rsid w:val="00EF1568"/>
    <w:rsid w:val="00EF17B5"/>
    <w:rsid w:val="00EF19F3"/>
    <w:rsid w:val="00EF1AC2"/>
    <w:rsid w:val="00EF1DC5"/>
    <w:rsid w:val="00EF1E6B"/>
    <w:rsid w:val="00EF1EE9"/>
    <w:rsid w:val="00EF1F84"/>
    <w:rsid w:val="00EF201E"/>
    <w:rsid w:val="00EF2049"/>
    <w:rsid w:val="00EF2135"/>
    <w:rsid w:val="00EF226B"/>
    <w:rsid w:val="00EF23EF"/>
    <w:rsid w:val="00EF25EC"/>
    <w:rsid w:val="00EF269A"/>
    <w:rsid w:val="00EF275D"/>
    <w:rsid w:val="00EF279A"/>
    <w:rsid w:val="00EF2AB1"/>
    <w:rsid w:val="00EF2B73"/>
    <w:rsid w:val="00EF2BFA"/>
    <w:rsid w:val="00EF2C17"/>
    <w:rsid w:val="00EF2C73"/>
    <w:rsid w:val="00EF2D2B"/>
    <w:rsid w:val="00EF344C"/>
    <w:rsid w:val="00EF3853"/>
    <w:rsid w:val="00EF3B4E"/>
    <w:rsid w:val="00EF3C3D"/>
    <w:rsid w:val="00EF3E4C"/>
    <w:rsid w:val="00EF40C7"/>
    <w:rsid w:val="00EF438F"/>
    <w:rsid w:val="00EF444D"/>
    <w:rsid w:val="00EF449F"/>
    <w:rsid w:val="00EF4507"/>
    <w:rsid w:val="00EF451C"/>
    <w:rsid w:val="00EF467C"/>
    <w:rsid w:val="00EF4729"/>
    <w:rsid w:val="00EF4920"/>
    <w:rsid w:val="00EF49CE"/>
    <w:rsid w:val="00EF4AA6"/>
    <w:rsid w:val="00EF4C06"/>
    <w:rsid w:val="00EF4D0F"/>
    <w:rsid w:val="00EF4D59"/>
    <w:rsid w:val="00EF4E01"/>
    <w:rsid w:val="00EF4E94"/>
    <w:rsid w:val="00EF4ED3"/>
    <w:rsid w:val="00EF50B0"/>
    <w:rsid w:val="00EF5354"/>
    <w:rsid w:val="00EF5387"/>
    <w:rsid w:val="00EF54C1"/>
    <w:rsid w:val="00EF572B"/>
    <w:rsid w:val="00EF5730"/>
    <w:rsid w:val="00EF57D7"/>
    <w:rsid w:val="00EF57D8"/>
    <w:rsid w:val="00EF57E4"/>
    <w:rsid w:val="00EF5A1F"/>
    <w:rsid w:val="00EF5B4E"/>
    <w:rsid w:val="00EF5D75"/>
    <w:rsid w:val="00EF5E89"/>
    <w:rsid w:val="00EF5EB2"/>
    <w:rsid w:val="00EF5FC1"/>
    <w:rsid w:val="00EF6072"/>
    <w:rsid w:val="00EF6134"/>
    <w:rsid w:val="00EF6293"/>
    <w:rsid w:val="00EF638B"/>
    <w:rsid w:val="00EF64B4"/>
    <w:rsid w:val="00EF64FC"/>
    <w:rsid w:val="00EF670F"/>
    <w:rsid w:val="00EF6C55"/>
    <w:rsid w:val="00EF6D26"/>
    <w:rsid w:val="00EF6E6E"/>
    <w:rsid w:val="00EF6E70"/>
    <w:rsid w:val="00EF6ED8"/>
    <w:rsid w:val="00EF7009"/>
    <w:rsid w:val="00EF70D1"/>
    <w:rsid w:val="00EF718F"/>
    <w:rsid w:val="00EF72DA"/>
    <w:rsid w:val="00EF7307"/>
    <w:rsid w:val="00EF73AF"/>
    <w:rsid w:val="00EF7437"/>
    <w:rsid w:val="00EF77D7"/>
    <w:rsid w:val="00EF7861"/>
    <w:rsid w:val="00EF788B"/>
    <w:rsid w:val="00EF7900"/>
    <w:rsid w:val="00EF7C32"/>
    <w:rsid w:val="00EF7D5C"/>
    <w:rsid w:val="00EF7E21"/>
    <w:rsid w:val="00EF7F3C"/>
    <w:rsid w:val="00F00214"/>
    <w:rsid w:val="00F002A9"/>
    <w:rsid w:val="00F002D2"/>
    <w:rsid w:val="00F00419"/>
    <w:rsid w:val="00F0061C"/>
    <w:rsid w:val="00F00645"/>
    <w:rsid w:val="00F00681"/>
    <w:rsid w:val="00F00738"/>
    <w:rsid w:val="00F00822"/>
    <w:rsid w:val="00F00911"/>
    <w:rsid w:val="00F00998"/>
    <w:rsid w:val="00F009B6"/>
    <w:rsid w:val="00F00B4A"/>
    <w:rsid w:val="00F00C53"/>
    <w:rsid w:val="00F00C6C"/>
    <w:rsid w:val="00F00E29"/>
    <w:rsid w:val="00F00F1F"/>
    <w:rsid w:val="00F0114B"/>
    <w:rsid w:val="00F011A2"/>
    <w:rsid w:val="00F012D4"/>
    <w:rsid w:val="00F0137F"/>
    <w:rsid w:val="00F014DA"/>
    <w:rsid w:val="00F01548"/>
    <w:rsid w:val="00F0154F"/>
    <w:rsid w:val="00F01730"/>
    <w:rsid w:val="00F0192E"/>
    <w:rsid w:val="00F01B82"/>
    <w:rsid w:val="00F01BFE"/>
    <w:rsid w:val="00F01C22"/>
    <w:rsid w:val="00F01C2D"/>
    <w:rsid w:val="00F01C97"/>
    <w:rsid w:val="00F01CED"/>
    <w:rsid w:val="00F01CFE"/>
    <w:rsid w:val="00F01DA6"/>
    <w:rsid w:val="00F01F21"/>
    <w:rsid w:val="00F01F60"/>
    <w:rsid w:val="00F02014"/>
    <w:rsid w:val="00F02101"/>
    <w:rsid w:val="00F021E2"/>
    <w:rsid w:val="00F02367"/>
    <w:rsid w:val="00F02439"/>
    <w:rsid w:val="00F024C2"/>
    <w:rsid w:val="00F024F1"/>
    <w:rsid w:val="00F02A70"/>
    <w:rsid w:val="00F02B6E"/>
    <w:rsid w:val="00F02C56"/>
    <w:rsid w:val="00F02C5A"/>
    <w:rsid w:val="00F02CC3"/>
    <w:rsid w:val="00F02E43"/>
    <w:rsid w:val="00F02FC7"/>
    <w:rsid w:val="00F02FF3"/>
    <w:rsid w:val="00F03052"/>
    <w:rsid w:val="00F0307B"/>
    <w:rsid w:val="00F0307E"/>
    <w:rsid w:val="00F0317A"/>
    <w:rsid w:val="00F03188"/>
    <w:rsid w:val="00F035F2"/>
    <w:rsid w:val="00F03713"/>
    <w:rsid w:val="00F037A3"/>
    <w:rsid w:val="00F03986"/>
    <w:rsid w:val="00F03997"/>
    <w:rsid w:val="00F039C4"/>
    <w:rsid w:val="00F03B1E"/>
    <w:rsid w:val="00F03B8F"/>
    <w:rsid w:val="00F03BB2"/>
    <w:rsid w:val="00F03BB7"/>
    <w:rsid w:val="00F03BDF"/>
    <w:rsid w:val="00F03D88"/>
    <w:rsid w:val="00F03DA9"/>
    <w:rsid w:val="00F03F4D"/>
    <w:rsid w:val="00F04139"/>
    <w:rsid w:val="00F0423D"/>
    <w:rsid w:val="00F043BB"/>
    <w:rsid w:val="00F044DB"/>
    <w:rsid w:val="00F04509"/>
    <w:rsid w:val="00F0481F"/>
    <w:rsid w:val="00F04A13"/>
    <w:rsid w:val="00F04A3B"/>
    <w:rsid w:val="00F04B44"/>
    <w:rsid w:val="00F04B65"/>
    <w:rsid w:val="00F04C24"/>
    <w:rsid w:val="00F04C9C"/>
    <w:rsid w:val="00F04CEA"/>
    <w:rsid w:val="00F04E01"/>
    <w:rsid w:val="00F0549E"/>
    <w:rsid w:val="00F054E1"/>
    <w:rsid w:val="00F056AF"/>
    <w:rsid w:val="00F05A07"/>
    <w:rsid w:val="00F05A3B"/>
    <w:rsid w:val="00F05A45"/>
    <w:rsid w:val="00F05ABB"/>
    <w:rsid w:val="00F05B0E"/>
    <w:rsid w:val="00F05B4D"/>
    <w:rsid w:val="00F05B9D"/>
    <w:rsid w:val="00F05E65"/>
    <w:rsid w:val="00F05F47"/>
    <w:rsid w:val="00F061BE"/>
    <w:rsid w:val="00F0636B"/>
    <w:rsid w:val="00F06488"/>
    <w:rsid w:val="00F0653E"/>
    <w:rsid w:val="00F06683"/>
    <w:rsid w:val="00F066E8"/>
    <w:rsid w:val="00F069A1"/>
    <w:rsid w:val="00F069BA"/>
    <w:rsid w:val="00F069D3"/>
    <w:rsid w:val="00F06A57"/>
    <w:rsid w:val="00F06BE7"/>
    <w:rsid w:val="00F06C84"/>
    <w:rsid w:val="00F06D1A"/>
    <w:rsid w:val="00F06D61"/>
    <w:rsid w:val="00F06DE2"/>
    <w:rsid w:val="00F06E57"/>
    <w:rsid w:val="00F06F62"/>
    <w:rsid w:val="00F07039"/>
    <w:rsid w:val="00F0715A"/>
    <w:rsid w:val="00F071F5"/>
    <w:rsid w:val="00F072E6"/>
    <w:rsid w:val="00F07360"/>
    <w:rsid w:val="00F074EA"/>
    <w:rsid w:val="00F0779B"/>
    <w:rsid w:val="00F077CC"/>
    <w:rsid w:val="00F079B5"/>
    <w:rsid w:val="00F07ADA"/>
    <w:rsid w:val="00F07AED"/>
    <w:rsid w:val="00F07B01"/>
    <w:rsid w:val="00F07F22"/>
    <w:rsid w:val="00F07F8A"/>
    <w:rsid w:val="00F07F93"/>
    <w:rsid w:val="00F101E3"/>
    <w:rsid w:val="00F102DA"/>
    <w:rsid w:val="00F103A1"/>
    <w:rsid w:val="00F104D7"/>
    <w:rsid w:val="00F10862"/>
    <w:rsid w:val="00F108A8"/>
    <w:rsid w:val="00F1094B"/>
    <w:rsid w:val="00F109E7"/>
    <w:rsid w:val="00F10A24"/>
    <w:rsid w:val="00F10BBD"/>
    <w:rsid w:val="00F10C4B"/>
    <w:rsid w:val="00F10CC5"/>
    <w:rsid w:val="00F10D53"/>
    <w:rsid w:val="00F10EC8"/>
    <w:rsid w:val="00F11075"/>
    <w:rsid w:val="00F11267"/>
    <w:rsid w:val="00F1132D"/>
    <w:rsid w:val="00F11460"/>
    <w:rsid w:val="00F114B4"/>
    <w:rsid w:val="00F11518"/>
    <w:rsid w:val="00F115D4"/>
    <w:rsid w:val="00F115DE"/>
    <w:rsid w:val="00F11B50"/>
    <w:rsid w:val="00F11BA2"/>
    <w:rsid w:val="00F11D16"/>
    <w:rsid w:val="00F11D47"/>
    <w:rsid w:val="00F11D85"/>
    <w:rsid w:val="00F11E78"/>
    <w:rsid w:val="00F11EF0"/>
    <w:rsid w:val="00F11F5B"/>
    <w:rsid w:val="00F1203B"/>
    <w:rsid w:val="00F1259A"/>
    <w:rsid w:val="00F12755"/>
    <w:rsid w:val="00F12770"/>
    <w:rsid w:val="00F1286F"/>
    <w:rsid w:val="00F129DD"/>
    <w:rsid w:val="00F12A65"/>
    <w:rsid w:val="00F12E72"/>
    <w:rsid w:val="00F12FB9"/>
    <w:rsid w:val="00F1300C"/>
    <w:rsid w:val="00F131AD"/>
    <w:rsid w:val="00F131BD"/>
    <w:rsid w:val="00F1321E"/>
    <w:rsid w:val="00F13587"/>
    <w:rsid w:val="00F13737"/>
    <w:rsid w:val="00F137A8"/>
    <w:rsid w:val="00F13878"/>
    <w:rsid w:val="00F13BDA"/>
    <w:rsid w:val="00F13C56"/>
    <w:rsid w:val="00F13D21"/>
    <w:rsid w:val="00F13F25"/>
    <w:rsid w:val="00F13FAD"/>
    <w:rsid w:val="00F1404C"/>
    <w:rsid w:val="00F14098"/>
    <w:rsid w:val="00F14132"/>
    <w:rsid w:val="00F142A9"/>
    <w:rsid w:val="00F14404"/>
    <w:rsid w:val="00F14784"/>
    <w:rsid w:val="00F14951"/>
    <w:rsid w:val="00F1499A"/>
    <w:rsid w:val="00F14AAD"/>
    <w:rsid w:val="00F14B43"/>
    <w:rsid w:val="00F14F94"/>
    <w:rsid w:val="00F1500A"/>
    <w:rsid w:val="00F1520C"/>
    <w:rsid w:val="00F15273"/>
    <w:rsid w:val="00F152F0"/>
    <w:rsid w:val="00F154F6"/>
    <w:rsid w:val="00F15552"/>
    <w:rsid w:val="00F156F8"/>
    <w:rsid w:val="00F1570A"/>
    <w:rsid w:val="00F15EC7"/>
    <w:rsid w:val="00F15F29"/>
    <w:rsid w:val="00F15FA6"/>
    <w:rsid w:val="00F16187"/>
    <w:rsid w:val="00F162D9"/>
    <w:rsid w:val="00F16456"/>
    <w:rsid w:val="00F16625"/>
    <w:rsid w:val="00F1676E"/>
    <w:rsid w:val="00F16984"/>
    <w:rsid w:val="00F16A93"/>
    <w:rsid w:val="00F16B32"/>
    <w:rsid w:val="00F16BDE"/>
    <w:rsid w:val="00F16C57"/>
    <w:rsid w:val="00F16CEC"/>
    <w:rsid w:val="00F16E10"/>
    <w:rsid w:val="00F16FC2"/>
    <w:rsid w:val="00F16FCD"/>
    <w:rsid w:val="00F16FD1"/>
    <w:rsid w:val="00F17208"/>
    <w:rsid w:val="00F17244"/>
    <w:rsid w:val="00F17275"/>
    <w:rsid w:val="00F17294"/>
    <w:rsid w:val="00F17309"/>
    <w:rsid w:val="00F173A0"/>
    <w:rsid w:val="00F176A4"/>
    <w:rsid w:val="00F1791D"/>
    <w:rsid w:val="00F17934"/>
    <w:rsid w:val="00F179B0"/>
    <w:rsid w:val="00F17AB5"/>
    <w:rsid w:val="00F17AD7"/>
    <w:rsid w:val="00F17AEE"/>
    <w:rsid w:val="00F17C01"/>
    <w:rsid w:val="00F17C34"/>
    <w:rsid w:val="00F17DEB"/>
    <w:rsid w:val="00F17E04"/>
    <w:rsid w:val="00F17E19"/>
    <w:rsid w:val="00F17E26"/>
    <w:rsid w:val="00F17EFF"/>
    <w:rsid w:val="00F17FFC"/>
    <w:rsid w:val="00F20226"/>
    <w:rsid w:val="00F20489"/>
    <w:rsid w:val="00F204A7"/>
    <w:rsid w:val="00F20640"/>
    <w:rsid w:val="00F206BA"/>
    <w:rsid w:val="00F2089C"/>
    <w:rsid w:val="00F208B5"/>
    <w:rsid w:val="00F208C2"/>
    <w:rsid w:val="00F20950"/>
    <w:rsid w:val="00F209E0"/>
    <w:rsid w:val="00F20A26"/>
    <w:rsid w:val="00F20A75"/>
    <w:rsid w:val="00F20C2E"/>
    <w:rsid w:val="00F20C79"/>
    <w:rsid w:val="00F20E6C"/>
    <w:rsid w:val="00F20F6D"/>
    <w:rsid w:val="00F2108C"/>
    <w:rsid w:val="00F212F1"/>
    <w:rsid w:val="00F2154F"/>
    <w:rsid w:val="00F2165A"/>
    <w:rsid w:val="00F216F6"/>
    <w:rsid w:val="00F21716"/>
    <w:rsid w:val="00F21926"/>
    <w:rsid w:val="00F21AA7"/>
    <w:rsid w:val="00F21B17"/>
    <w:rsid w:val="00F21B43"/>
    <w:rsid w:val="00F21D98"/>
    <w:rsid w:val="00F21E57"/>
    <w:rsid w:val="00F21E5A"/>
    <w:rsid w:val="00F21F44"/>
    <w:rsid w:val="00F21FF0"/>
    <w:rsid w:val="00F22231"/>
    <w:rsid w:val="00F223E8"/>
    <w:rsid w:val="00F22579"/>
    <w:rsid w:val="00F22648"/>
    <w:rsid w:val="00F22666"/>
    <w:rsid w:val="00F22692"/>
    <w:rsid w:val="00F22755"/>
    <w:rsid w:val="00F22AD1"/>
    <w:rsid w:val="00F22D25"/>
    <w:rsid w:val="00F22D61"/>
    <w:rsid w:val="00F22D87"/>
    <w:rsid w:val="00F22EAA"/>
    <w:rsid w:val="00F22EF7"/>
    <w:rsid w:val="00F22F53"/>
    <w:rsid w:val="00F23170"/>
    <w:rsid w:val="00F23191"/>
    <w:rsid w:val="00F231B3"/>
    <w:rsid w:val="00F23386"/>
    <w:rsid w:val="00F2343B"/>
    <w:rsid w:val="00F23497"/>
    <w:rsid w:val="00F234CD"/>
    <w:rsid w:val="00F23585"/>
    <w:rsid w:val="00F235C6"/>
    <w:rsid w:val="00F2363F"/>
    <w:rsid w:val="00F236B3"/>
    <w:rsid w:val="00F237F5"/>
    <w:rsid w:val="00F239AC"/>
    <w:rsid w:val="00F239FF"/>
    <w:rsid w:val="00F23A08"/>
    <w:rsid w:val="00F23B8C"/>
    <w:rsid w:val="00F23B9E"/>
    <w:rsid w:val="00F23DE9"/>
    <w:rsid w:val="00F23F25"/>
    <w:rsid w:val="00F24261"/>
    <w:rsid w:val="00F2439C"/>
    <w:rsid w:val="00F24462"/>
    <w:rsid w:val="00F2448E"/>
    <w:rsid w:val="00F2454B"/>
    <w:rsid w:val="00F24629"/>
    <w:rsid w:val="00F2463F"/>
    <w:rsid w:val="00F246C5"/>
    <w:rsid w:val="00F24713"/>
    <w:rsid w:val="00F24AAD"/>
    <w:rsid w:val="00F24AEF"/>
    <w:rsid w:val="00F24B3F"/>
    <w:rsid w:val="00F24FF4"/>
    <w:rsid w:val="00F25219"/>
    <w:rsid w:val="00F2524C"/>
    <w:rsid w:val="00F254DB"/>
    <w:rsid w:val="00F255F8"/>
    <w:rsid w:val="00F2565E"/>
    <w:rsid w:val="00F2570E"/>
    <w:rsid w:val="00F257B5"/>
    <w:rsid w:val="00F258AB"/>
    <w:rsid w:val="00F2594D"/>
    <w:rsid w:val="00F25A3F"/>
    <w:rsid w:val="00F25AA7"/>
    <w:rsid w:val="00F25B04"/>
    <w:rsid w:val="00F25D67"/>
    <w:rsid w:val="00F25EE0"/>
    <w:rsid w:val="00F2612F"/>
    <w:rsid w:val="00F261D7"/>
    <w:rsid w:val="00F262A4"/>
    <w:rsid w:val="00F2633D"/>
    <w:rsid w:val="00F263B8"/>
    <w:rsid w:val="00F26B0F"/>
    <w:rsid w:val="00F26B23"/>
    <w:rsid w:val="00F26C08"/>
    <w:rsid w:val="00F26C0B"/>
    <w:rsid w:val="00F26F88"/>
    <w:rsid w:val="00F270F2"/>
    <w:rsid w:val="00F2712F"/>
    <w:rsid w:val="00F2727E"/>
    <w:rsid w:val="00F27551"/>
    <w:rsid w:val="00F2770C"/>
    <w:rsid w:val="00F27747"/>
    <w:rsid w:val="00F27762"/>
    <w:rsid w:val="00F277C4"/>
    <w:rsid w:val="00F277FF"/>
    <w:rsid w:val="00F27801"/>
    <w:rsid w:val="00F27937"/>
    <w:rsid w:val="00F27C96"/>
    <w:rsid w:val="00F27EAF"/>
    <w:rsid w:val="00F27F77"/>
    <w:rsid w:val="00F27FC7"/>
    <w:rsid w:val="00F30182"/>
    <w:rsid w:val="00F30394"/>
    <w:rsid w:val="00F30420"/>
    <w:rsid w:val="00F3042B"/>
    <w:rsid w:val="00F304DF"/>
    <w:rsid w:val="00F3074F"/>
    <w:rsid w:val="00F307BE"/>
    <w:rsid w:val="00F30889"/>
    <w:rsid w:val="00F3088C"/>
    <w:rsid w:val="00F30B5B"/>
    <w:rsid w:val="00F30B86"/>
    <w:rsid w:val="00F30D23"/>
    <w:rsid w:val="00F30D34"/>
    <w:rsid w:val="00F30D5B"/>
    <w:rsid w:val="00F30E23"/>
    <w:rsid w:val="00F30E2D"/>
    <w:rsid w:val="00F30E92"/>
    <w:rsid w:val="00F30EE6"/>
    <w:rsid w:val="00F30FAE"/>
    <w:rsid w:val="00F314B9"/>
    <w:rsid w:val="00F314FD"/>
    <w:rsid w:val="00F3151A"/>
    <w:rsid w:val="00F3151F"/>
    <w:rsid w:val="00F31709"/>
    <w:rsid w:val="00F31914"/>
    <w:rsid w:val="00F31ABC"/>
    <w:rsid w:val="00F31B36"/>
    <w:rsid w:val="00F31B3E"/>
    <w:rsid w:val="00F31B4D"/>
    <w:rsid w:val="00F31BE2"/>
    <w:rsid w:val="00F31D5B"/>
    <w:rsid w:val="00F3212E"/>
    <w:rsid w:val="00F321A2"/>
    <w:rsid w:val="00F321A6"/>
    <w:rsid w:val="00F32445"/>
    <w:rsid w:val="00F3245B"/>
    <w:rsid w:val="00F32849"/>
    <w:rsid w:val="00F32A74"/>
    <w:rsid w:val="00F32BCB"/>
    <w:rsid w:val="00F32C22"/>
    <w:rsid w:val="00F32C6E"/>
    <w:rsid w:val="00F32D5C"/>
    <w:rsid w:val="00F3320C"/>
    <w:rsid w:val="00F3323B"/>
    <w:rsid w:val="00F33251"/>
    <w:rsid w:val="00F3346E"/>
    <w:rsid w:val="00F33489"/>
    <w:rsid w:val="00F3358F"/>
    <w:rsid w:val="00F33703"/>
    <w:rsid w:val="00F33791"/>
    <w:rsid w:val="00F337AC"/>
    <w:rsid w:val="00F339BD"/>
    <w:rsid w:val="00F33AFE"/>
    <w:rsid w:val="00F33C2A"/>
    <w:rsid w:val="00F33C72"/>
    <w:rsid w:val="00F33C8A"/>
    <w:rsid w:val="00F33D75"/>
    <w:rsid w:val="00F33D8A"/>
    <w:rsid w:val="00F33DE7"/>
    <w:rsid w:val="00F33EE7"/>
    <w:rsid w:val="00F33F9F"/>
    <w:rsid w:val="00F3400A"/>
    <w:rsid w:val="00F34064"/>
    <w:rsid w:val="00F34074"/>
    <w:rsid w:val="00F34144"/>
    <w:rsid w:val="00F342EF"/>
    <w:rsid w:val="00F34507"/>
    <w:rsid w:val="00F345B7"/>
    <w:rsid w:val="00F34931"/>
    <w:rsid w:val="00F34937"/>
    <w:rsid w:val="00F3493B"/>
    <w:rsid w:val="00F349EB"/>
    <w:rsid w:val="00F34A1D"/>
    <w:rsid w:val="00F34BBD"/>
    <w:rsid w:val="00F34C4E"/>
    <w:rsid w:val="00F34D4D"/>
    <w:rsid w:val="00F34DA5"/>
    <w:rsid w:val="00F34E6F"/>
    <w:rsid w:val="00F34F3B"/>
    <w:rsid w:val="00F351C8"/>
    <w:rsid w:val="00F3525C"/>
    <w:rsid w:val="00F353A5"/>
    <w:rsid w:val="00F3548F"/>
    <w:rsid w:val="00F3572C"/>
    <w:rsid w:val="00F3592C"/>
    <w:rsid w:val="00F3596C"/>
    <w:rsid w:val="00F35AB4"/>
    <w:rsid w:val="00F35B6E"/>
    <w:rsid w:val="00F35D71"/>
    <w:rsid w:val="00F35DA4"/>
    <w:rsid w:val="00F36146"/>
    <w:rsid w:val="00F36169"/>
    <w:rsid w:val="00F361F4"/>
    <w:rsid w:val="00F3621A"/>
    <w:rsid w:val="00F363A5"/>
    <w:rsid w:val="00F364A3"/>
    <w:rsid w:val="00F365B5"/>
    <w:rsid w:val="00F36632"/>
    <w:rsid w:val="00F3676C"/>
    <w:rsid w:val="00F368E2"/>
    <w:rsid w:val="00F369BF"/>
    <w:rsid w:val="00F36BB9"/>
    <w:rsid w:val="00F36BE7"/>
    <w:rsid w:val="00F36C1C"/>
    <w:rsid w:val="00F36D74"/>
    <w:rsid w:val="00F36FE2"/>
    <w:rsid w:val="00F37065"/>
    <w:rsid w:val="00F37239"/>
    <w:rsid w:val="00F37344"/>
    <w:rsid w:val="00F374AC"/>
    <w:rsid w:val="00F374F4"/>
    <w:rsid w:val="00F3769A"/>
    <w:rsid w:val="00F376A3"/>
    <w:rsid w:val="00F37903"/>
    <w:rsid w:val="00F37AED"/>
    <w:rsid w:val="00F37B30"/>
    <w:rsid w:val="00F37E1A"/>
    <w:rsid w:val="00F37FF4"/>
    <w:rsid w:val="00F400A7"/>
    <w:rsid w:val="00F400CD"/>
    <w:rsid w:val="00F402E2"/>
    <w:rsid w:val="00F404D8"/>
    <w:rsid w:val="00F405D9"/>
    <w:rsid w:val="00F4068F"/>
    <w:rsid w:val="00F407F6"/>
    <w:rsid w:val="00F40832"/>
    <w:rsid w:val="00F409DF"/>
    <w:rsid w:val="00F409E1"/>
    <w:rsid w:val="00F40AC3"/>
    <w:rsid w:val="00F40BA9"/>
    <w:rsid w:val="00F40DDA"/>
    <w:rsid w:val="00F40DEF"/>
    <w:rsid w:val="00F40E29"/>
    <w:rsid w:val="00F40E36"/>
    <w:rsid w:val="00F40ED1"/>
    <w:rsid w:val="00F40F12"/>
    <w:rsid w:val="00F41105"/>
    <w:rsid w:val="00F41145"/>
    <w:rsid w:val="00F4125F"/>
    <w:rsid w:val="00F41278"/>
    <w:rsid w:val="00F41295"/>
    <w:rsid w:val="00F412B3"/>
    <w:rsid w:val="00F4143F"/>
    <w:rsid w:val="00F41458"/>
    <w:rsid w:val="00F4146C"/>
    <w:rsid w:val="00F414DF"/>
    <w:rsid w:val="00F41573"/>
    <w:rsid w:val="00F415E8"/>
    <w:rsid w:val="00F415FC"/>
    <w:rsid w:val="00F4167D"/>
    <w:rsid w:val="00F416B7"/>
    <w:rsid w:val="00F417E2"/>
    <w:rsid w:val="00F418BA"/>
    <w:rsid w:val="00F41921"/>
    <w:rsid w:val="00F41969"/>
    <w:rsid w:val="00F41A64"/>
    <w:rsid w:val="00F41B7B"/>
    <w:rsid w:val="00F41C9B"/>
    <w:rsid w:val="00F41D1A"/>
    <w:rsid w:val="00F41F59"/>
    <w:rsid w:val="00F4205E"/>
    <w:rsid w:val="00F420B2"/>
    <w:rsid w:val="00F4215D"/>
    <w:rsid w:val="00F425F4"/>
    <w:rsid w:val="00F427A6"/>
    <w:rsid w:val="00F428DB"/>
    <w:rsid w:val="00F4297E"/>
    <w:rsid w:val="00F42A62"/>
    <w:rsid w:val="00F42C44"/>
    <w:rsid w:val="00F42C5F"/>
    <w:rsid w:val="00F42CE5"/>
    <w:rsid w:val="00F42D19"/>
    <w:rsid w:val="00F42DAD"/>
    <w:rsid w:val="00F42EE0"/>
    <w:rsid w:val="00F42F01"/>
    <w:rsid w:val="00F42F06"/>
    <w:rsid w:val="00F430AB"/>
    <w:rsid w:val="00F431BE"/>
    <w:rsid w:val="00F4322F"/>
    <w:rsid w:val="00F43375"/>
    <w:rsid w:val="00F43437"/>
    <w:rsid w:val="00F4381B"/>
    <w:rsid w:val="00F43845"/>
    <w:rsid w:val="00F439E1"/>
    <w:rsid w:val="00F439F9"/>
    <w:rsid w:val="00F43B8F"/>
    <w:rsid w:val="00F43E32"/>
    <w:rsid w:val="00F43E95"/>
    <w:rsid w:val="00F440FC"/>
    <w:rsid w:val="00F44273"/>
    <w:rsid w:val="00F444F9"/>
    <w:rsid w:val="00F44523"/>
    <w:rsid w:val="00F44A1F"/>
    <w:rsid w:val="00F44A48"/>
    <w:rsid w:val="00F44A8A"/>
    <w:rsid w:val="00F44B2F"/>
    <w:rsid w:val="00F44C2C"/>
    <w:rsid w:val="00F44C95"/>
    <w:rsid w:val="00F44CB0"/>
    <w:rsid w:val="00F44CCA"/>
    <w:rsid w:val="00F44D67"/>
    <w:rsid w:val="00F450E5"/>
    <w:rsid w:val="00F4515C"/>
    <w:rsid w:val="00F451CD"/>
    <w:rsid w:val="00F45235"/>
    <w:rsid w:val="00F4525D"/>
    <w:rsid w:val="00F45305"/>
    <w:rsid w:val="00F454A2"/>
    <w:rsid w:val="00F4558B"/>
    <w:rsid w:val="00F456EE"/>
    <w:rsid w:val="00F45734"/>
    <w:rsid w:val="00F4573E"/>
    <w:rsid w:val="00F4574C"/>
    <w:rsid w:val="00F4591B"/>
    <w:rsid w:val="00F4598A"/>
    <w:rsid w:val="00F45A5F"/>
    <w:rsid w:val="00F45C5D"/>
    <w:rsid w:val="00F45FBD"/>
    <w:rsid w:val="00F45FCC"/>
    <w:rsid w:val="00F46041"/>
    <w:rsid w:val="00F46285"/>
    <w:rsid w:val="00F463C5"/>
    <w:rsid w:val="00F46418"/>
    <w:rsid w:val="00F4642B"/>
    <w:rsid w:val="00F46880"/>
    <w:rsid w:val="00F468F1"/>
    <w:rsid w:val="00F46BCA"/>
    <w:rsid w:val="00F46CC6"/>
    <w:rsid w:val="00F46CDE"/>
    <w:rsid w:val="00F46E47"/>
    <w:rsid w:val="00F47124"/>
    <w:rsid w:val="00F471D5"/>
    <w:rsid w:val="00F47201"/>
    <w:rsid w:val="00F47423"/>
    <w:rsid w:val="00F474F6"/>
    <w:rsid w:val="00F47864"/>
    <w:rsid w:val="00F47B0B"/>
    <w:rsid w:val="00F47CA6"/>
    <w:rsid w:val="00F47CFE"/>
    <w:rsid w:val="00F47D1C"/>
    <w:rsid w:val="00F47FDE"/>
    <w:rsid w:val="00F5010C"/>
    <w:rsid w:val="00F501BB"/>
    <w:rsid w:val="00F501D3"/>
    <w:rsid w:val="00F50256"/>
    <w:rsid w:val="00F50415"/>
    <w:rsid w:val="00F50475"/>
    <w:rsid w:val="00F50480"/>
    <w:rsid w:val="00F50843"/>
    <w:rsid w:val="00F508B8"/>
    <w:rsid w:val="00F5093E"/>
    <w:rsid w:val="00F50A4B"/>
    <w:rsid w:val="00F50AF7"/>
    <w:rsid w:val="00F50B7C"/>
    <w:rsid w:val="00F50BD9"/>
    <w:rsid w:val="00F50CB8"/>
    <w:rsid w:val="00F50CFF"/>
    <w:rsid w:val="00F50D31"/>
    <w:rsid w:val="00F50FA1"/>
    <w:rsid w:val="00F50FCF"/>
    <w:rsid w:val="00F50FF0"/>
    <w:rsid w:val="00F510F1"/>
    <w:rsid w:val="00F511AF"/>
    <w:rsid w:val="00F511EA"/>
    <w:rsid w:val="00F51429"/>
    <w:rsid w:val="00F51443"/>
    <w:rsid w:val="00F515E2"/>
    <w:rsid w:val="00F5178A"/>
    <w:rsid w:val="00F51926"/>
    <w:rsid w:val="00F51A44"/>
    <w:rsid w:val="00F51C86"/>
    <w:rsid w:val="00F51CCC"/>
    <w:rsid w:val="00F51D2D"/>
    <w:rsid w:val="00F51D33"/>
    <w:rsid w:val="00F51D96"/>
    <w:rsid w:val="00F51E5E"/>
    <w:rsid w:val="00F51FF2"/>
    <w:rsid w:val="00F5213B"/>
    <w:rsid w:val="00F523AB"/>
    <w:rsid w:val="00F52403"/>
    <w:rsid w:val="00F5240D"/>
    <w:rsid w:val="00F5244A"/>
    <w:rsid w:val="00F52793"/>
    <w:rsid w:val="00F5281B"/>
    <w:rsid w:val="00F528FF"/>
    <w:rsid w:val="00F52CFE"/>
    <w:rsid w:val="00F5304C"/>
    <w:rsid w:val="00F53052"/>
    <w:rsid w:val="00F53090"/>
    <w:rsid w:val="00F53166"/>
    <w:rsid w:val="00F531CD"/>
    <w:rsid w:val="00F5326F"/>
    <w:rsid w:val="00F532AF"/>
    <w:rsid w:val="00F53382"/>
    <w:rsid w:val="00F536E2"/>
    <w:rsid w:val="00F53924"/>
    <w:rsid w:val="00F539CC"/>
    <w:rsid w:val="00F539EF"/>
    <w:rsid w:val="00F53A44"/>
    <w:rsid w:val="00F53AF0"/>
    <w:rsid w:val="00F53C30"/>
    <w:rsid w:val="00F53CBC"/>
    <w:rsid w:val="00F53D2B"/>
    <w:rsid w:val="00F540C3"/>
    <w:rsid w:val="00F542B5"/>
    <w:rsid w:val="00F54358"/>
    <w:rsid w:val="00F54420"/>
    <w:rsid w:val="00F5444C"/>
    <w:rsid w:val="00F54486"/>
    <w:rsid w:val="00F5457D"/>
    <w:rsid w:val="00F5473A"/>
    <w:rsid w:val="00F5476E"/>
    <w:rsid w:val="00F547E2"/>
    <w:rsid w:val="00F5483F"/>
    <w:rsid w:val="00F5485F"/>
    <w:rsid w:val="00F54871"/>
    <w:rsid w:val="00F548D2"/>
    <w:rsid w:val="00F54B7F"/>
    <w:rsid w:val="00F54CA1"/>
    <w:rsid w:val="00F54F76"/>
    <w:rsid w:val="00F55012"/>
    <w:rsid w:val="00F55040"/>
    <w:rsid w:val="00F55053"/>
    <w:rsid w:val="00F55089"/>
    <w:rsid w:val="00F55253"/>
    <w:rsid w:val="00F552B2"/>
    <w:rsid w:val="00F55421"/>
    <w:rsid w:val="00F55695"/>
    <w:rsid w:val="00F5587A"/>
    <w:rsid w:val="00F558BA"/>
    <w:rsid w:val="00F55958"/>
    <w:rsid w:val="00F55C5B"/>
    <w:rsid w:val="00F55C88"/>
    <w:rsid w:val="00F55CA8"/>
    <w:rsid w:val="00F55E02"/>
    <w:rsid w:val="00F55E82"/>
    <w:rsid w:val="00F5610F"/>
    <w:rsid w:val="00F56193"/>
    <w:rsid w:val="00F56240"/>
    <w:rsid w:val="00F56352"/>
    <w:rsid w:val="00F5645B"/>
    <w:rsid w:val="00F5646A"/>
    <w:rsid w:val="00F564EB"/>
    <w:rsid w:val="00F56632"/>
    <w:rsid w:val="00F568A0"/>
    <w:rsid w:val="00F5697D"/>
    <w:rsid w:val="00F56A09"/>
    <w:rsid w:val="00F56A98"/>
    <w:rsid w:val="00F56B3E"/>
    <w:rsid w:val="00F56D31"/>
    <w:rsid w:val="00F56F02"/>
    <w:rsid w:val="00F56F1D"/>
    <w:rsid w:val="00F56F6C"/>
    <w:rsid w:val="00F570CB"/>
    <w:rsid w:val="00F570FE"/>
    <w:rsid w:val="00F571D3"/>
    <w:rsid w:val="00F571E1"/>
    <w:rsid w:val="00F57250"/>
    <w:rsid w:val="00F5733E"/>
    <w:rsid w:val="00F5734E"/>
    <w:rsid w:val="00F5738E"/>
    <w:rsid w:val="00F573E1"/>
    <w:rsid w:val="00F577BB"/>
    <w:rsid w:val="00F5789A"/>
    <w:rsid w:val="00F57B49"/>
    <w:rsid w:val="00F57C45"/>
    <w:rsid w:val="00F60084"/>
    <w:rsid w:val="00F601F0"/>
    <w:rsid w:val="00F60247"/>
    <w:rsid w:val="00F6056E"/>
    <w:rsid w:val="00F60606"/>
    <w:rsid w:val="00F606B6"/>
    <w:rsid w:val="00F60963"/>
    <w:rsid w:val="00F60B86"/>
    <w:rsid w:val="00F60FDA"/>
    <w:rsid w:val="00F61226"/>
    <w:rsid w:val="00F61249"/>
    <w:rsid w:val="00F61332"/>
    <w:rsid w:val="00F6145E"/>
    <w:rsid w:val="00F615F1"/>
    <w:rsid w:val="00F61644"/>
    <w:rsid w:val="00F618E9"/>
    <w:rsid w:val="00F619B1"/>
    <w:rsid w:val="00F61A47"/>
    <w:rsid w:val="00F61C44"/>
    <w:rsid w:val="00F61D72"/>
    <w:rsid w:val="00F61DD9"/>
    <w:rsid w:val="00F61FDA"/>
    <w:rsid w:val="00F62192"/>
    <w:rsid w:val="00F621EC"/>
    <w:rsid w:val="00F623D1"/>
    <w:rsid w:val="00F62642"/>
    <w:rsid w:val="00F626C6"/>
    <w:rsid w:val="00F62742"/>
    <w:rsid w:val="00F62B31"/>
    <w:rsid w:val="00F62E99"/>
    <w:rsid w:val="00F62FEE"/>
    <w:rsid w:val="00F63011"/>
    <w:rsid w:val="00F63061"/>
    <w:rsid w:val="00F630A5"/>
    <w:rsid w:val="00F63181"/>
    <w:rsid w:val="00F6319A"/>
    <w:rsid w:val="00F635E4"/>
    <w:rsid w:val="00F6364A"/>
    <w:rsid w:val="00F637BD"/>
    <w:rsid w:val="00F63820"/>
    <w:rsid w:val="00F638AD"/>
    <w:rsid w:val="00F63A07"/>
    <w:rsid w:val="00F63DF6"/>
    <w:rsid w:val="00F64427"/>
    <w:rsid w:val="00F644CB"/>
    <w:rsid w:val="00F644E6"/>
    <w:rsid w:val="00F64641"/>
    <w:rsid w:val="00F646A0"/>
    <w:rsid w:val="00F64C27"/>
    <w:rsid w:val="00F64F8A"/>
    <w:rsid w:val="00F64FEF"/>
    <w:rsid w:val="00F6509A"/>
    <w:rsid w:val="00F65157"/>
    <w:rsid w:val="00F65247"/>
    <w:rsid w:val="00F65362"/>
    <w:rsid w:val="00F653EC"/>
    <w:rsid w:val="00F654A4"/>
    <w:rsid w:val="00F655EA"/>
    <w:rsid w:val="00F655FB"/>
    <w:rsid w:val="00F656D1"/>
    <w:rsid w:val="00F65959"/>
    <w:rsid w:val="00F65985"/>
    <w:rsid w:val="00F659A8"/>
    <w:rsid w:val="00F65A3D"/>
    <w:rsid w:val="00F65A3F"/>
    <w:rsid w:val="00F65ACA"/>
    <w:rsid w:val="00F65B1B"/>
    <w:rsid w:val="00F65DCE"/>
    <w:rsid w:val="00F65F1D"/>
    <w:rsid w:val="00F65FC1"/>
    <w:rsid w:val="00F66210"/>
    <w:rsid w:val="00F6624C"/>
    <w:rsid w:val="00F662DB"/>
    <w:rsid w:val="00F6663E"/>
    <w:rsid w:val="00F66B65"/>
    <w:rsid w:val="00F66BCD"/>
    <w:rsid w:val="00F66D35"/>
    <w:rsid w:val="00F67109"/>
    <w:rsid w:val="00F6722D"/>
    <w:rsid w:val="00F67429"/>
    <w:rsid w:val="00F674D7"/>
    <w:rsid w:val="00F6762E"/>
    <w:rsid w:val="00F6764D"/>
    <w:rsid w:val="00F6766D"/>
    <w:rsid w:val="00F677BA"/>
    <w:rsid w:val="00F6783A"/>
    <w:rsid w:val="00F67849"/>
    <w:rsid w:val="00F67954"/>
    <w:rsid w:val="00F679BB"/>
    <w:rsid w:val="00F67A6E"/>
    <w:rsid w:val="00F67BD4"/>
    <w:rsid w:val="00F67E36"/>
    <w:rsid w:val="00F67FD4"/>
    <w:rsid w:val="00F7008B"/>
    <w:rsid w:val="00F703CB"/>
    <w:rsid w:val="00F70688"/>
    <w:rsid w:val="00F7087D"/>
    <w:rsid w:val="00F70B87"/>
    <w:rsid w:val="00F70C04"/>
    <w:rsid w:val="00F70CD2"/>
    <w:rsid w:val="00F70DA9"/>
    <w:rsid w:val="00F70DFE"/>
    <w:rsid w:val="00F711F4"/>
    <w:rsid w:val="00F71227"/>
    <w:rsid w:val="00F713CB"/>
    <w:rsid w:val="00F71794"/>
    <w:rsid w:val="00F7182F"/>
    <w:rsid w:val="00F718BD"/>
    <w:rsid w:val="00F71943"/>
    <w:rsid w:val="00F7195C"/>
    <w:rsid w:val="00F71B58"/>
    <w:rsid w:val="00F71B7A"/>
    <w:rsid w:val="00F71B9B"/>
    <w:rsid w:val="00F71CC5"/>
    <w:rsid w:val="00F71E0D"/>
    <w:rsid w:val="00F71F84"/>
    <w:rsid w:val="00F720AF"/>
    <w:rsid w:val="00F72280"/>
    <w:rsid w:val="00F7248E"/>
    <w:rsid w:val="00F7256E"/>
    <w:rsid w:val="00F72689"/>
    <w:rsid w:val="00F726F3"/>
    <w:rsid w:val="00F72709"/>
    <w:rsid w:val="00F727E7"/>
    <w:rsid w:val="00F7293C"/>
    <w:rsid w:val="00F72C01"/>
    <w:rsid w:val="00F72C9C"/>
    <w:rsid w:val="00F72F05"/>
    <w:rsid w:val="00F730A1"/>
    <w:rsid w:val="00F73553"/>
    <w:rsid w:val="00F73573"/>
    <w:rsid w:val="00F735AF"/>
    <w:rsid w:val="00F737DF"/>
    <w:rsid w:val="00F738D8"/>
    <w:rsid w:val="00F73989"/>
    <w:rsid w:val="00F739E5"/>
    <w:rsid w:val="00F73ABB"/>
    <w:rsid w:val="00F73B2B"/>
    <w:rsid w:val="00F73D1F"/>
    <w:rsid w:val="00F73D40"/>
    <w:rsid w:val="00F73E39"/>
    <w:rsid w:val="00F73FEF"/>
    <w:rsid w:val="00F7400C"/>
    <w:rsid w:val="00F74093"/>
    <w:rsid w:val="00F740B6"/>
    <w:rsid w:val="00F740C1"/>
    <w:rsid w:val="00F74195"/>
    <w:rsid w:val="00F742BD"/>
    <w:rsid w:val="00F743F1"/>
    <w:rsid w:val="00F7444D"/>
    <w:rsid w:val="00F7445F"/>
    <w:rsid w:val="00F744B0"/>
    <w:rsid w:val="00F7463F"/>
    <w:rsid w:val="00F7467C"/>
    <w:rsid w:val="00F7469D"/>
    <w:rsid w:val="00F74784"/>
    <w:rsid w:val="00F749B7"/>
    <w:rsid w:val="00F749C3"/>
    <w:rsid w:val="00F74EBA"/>
    <w:rsid w:val="00F7505A"/>
    <w:rsid w:val="00F75070"/>
    <w:rsid w:val="00F75088"/>
    <w:rsid w:val="00F7528C"/>
    <w:rsid w:val="00F75310"/>
    <w:rsid w:val="00F75510"/>
    <w:rsid w:val="00F7557D"/>
    <w:rsid w:val="00F7577B"/>
    <w:rsid w:val="00F75818"/>
    <w:rsid w:val="00F75990"/>
    <w:rsid w:val="00F75A61"/>
    <w:rsid w:val="00F75ACA"/>
    <w:rsid w:val="00F75ADB"/>
    <w:rsid w:val="00F75C0F"/>
    <w:rsid w:val="00F75E40"/>
    <w:rsid w:val="00F75EE8"/>
    <w:rsid w:val="00F75F36"/>
    <w:rsid w:val="00F7631E"/>
    <w:rsid w:val="00F764C2"/>
    <w:rsid w:val="00F7651B"/>
    <w:rsid w:val="00F765E2"/>
    <w:rsid w:val="00F7663B"/>
    <w:rsid w:val="00F7663D"/>
    <w:rsid w:val="00F76811"/>
    <w:rsid w:val="00F76A1B"/>
    <w:rsid w:val="00F76AAA"/>
    <w:rsid w:val="00F76E91"/>
    <w:rsid w:val="00F76EF4"/>
    <w:rsid w:val="00F770BE"/>
    <w:rsid w:val="00F77162"/>
    <w:rsid w:val="00F7716E"/>
    <w:rsid w:val="00F7719F"/>
    <w:rsid w:val="00F77223"/>
    <w:rsid w:val="00F77348"/>
    <w:rsid w:val="00F773C1"/>
    <w:rsid w:val="00F775E8"/>
    <w:rsid w:val="00F7768C"/>
    <w:rsid w:val="00F778C8"/>
    <w:rsid w:val="00F77937"/>
    <w:rsid w:val="00F77998"/>
    <w:rsid w:val="00F779A7"/>
    <w:rsid w:val="00F77B80"/>
    <w:rsid w:val="00F77B91"/>
    <w:rsid w:val="00F77C75"/>
    <w:rsid w:val="00F77D05"/>
    <w:rsid w:val="00F77D0E"/>
    <w:rsid w:val="00F77E1E"/>
    <w:rsid w:val="00F77E63"/>
    <w:rsid w:val="00F80043"/>
    <w:rsid w:val="00F80137"/>
    <w:rsid w:val="00F802DE"/>
    <w:rsid w:val="00F803EC"/>
    <w:rsid w:val="00F80624"/>
    <w:rsid w:val="00F8065F"/>
    <w:rsid w:val="00F8093D"/>
    <w:rsid w:val="00F80AA1"/>
    <w:rsid w:val="00F80AE5"/>
    <w:rsid w:val="00F80B0D"/>
    <w:rsid w:val="00F80CC2"/>
    <w:rsid w:val="00F80D5E"/>
    <w:rsid w:val="00F80E2E"/>
    <w:rsid w:val="00F80E4E"/>
    <w:rsid w:val="00F80E99"/>
    <w:rsid w:val="00F80E9D"/>
    <w:rsid w:val="00F81070"/>
    <w:rsid w:val="00F8134B"/>
    <w:rsid w:val="00F813F2"/>
    <w:rsid w:val="00F81627"/>
    <w:rsid w:val="00F81693"/>
    <w:rsid w:val="00F8169F"/>
    <w:rsid w:val="00F81704"/>
    <w:rsid w:val="00F8175B"/>
    <w:rsid w:val="00F817AE"/>
    <w:rsid w:val="00F81930"/>
    <w:rsid w:val="00F81B46"/>
    <w:rsid w:val="00F81B50"/>
    <w:rsid w:val="00F81C4B"/>
    <w:rsid w:val="00F81CC9"/>
    <w:rsid w:val="00F81CD0"/>
    <w:rsid w:val="00F81D0A"/>
    <w:rsid w:val="00F81E8B"/>
    <w:rsid w:val="00F81F90"/>
    <w:rsid w:val="00F81FA3"/>
    <w:rsid w:val="00F8201F"/>
    <w:rsid w:val="00F8203C"/>
    <w:rsid w:val="00F820DA"/>
    <w:rsid w:val="00F823EC"/>
    <w:rsid w:val="00F823F7"/>
    <w:rsid w:val="00F8267E"/>
    <w:rsid w:val="00F8268C"/>
    <w:rsid w:val="00F82774"/>
    <w:rsid w:val="00F82777"/>
    <w:rsid w:val="00F82996"/>
    <w:rsid w:val="00F82A08"/>
    <w:rsid w:val="00F82BE1"/>
    <w:rsid w:val="00F82C16"/>
    <w:rsid w:val="00F82C39"/>
    <w:rsid w:val="00F82D11"/>
    <w:rsid w:val="00F82DFD"/>
    <w:rsid w:val="00F82F94"/>
    <w:rsid w:val="00F833DF"/>
    <w:rsid w:val="00F835D6"/>
    <w:rsid w:val="00F83647"/>
    <w:rsid w:val="00F83653"/>
    <w:rsid w:val="00F836ED"/>
    <w:rsid w:val="00F8381D"/>
    <w:rsid w:val="00F83C8F"/>
    <w:rsid w:val="00F83D10"/>
    <w:rsid w:val="00F84014"/>
    <w:rsid w:val="00F84070"/>
    <w:rsid w:val="00F840CD"/>
    <w:rsid w:val="00F84249"/>
    <w:rsid w:val="00F842A1"/>
    <w:rsid w:val="00F843BC"/>
    <w:rsid w:val="00F84452"/>
    <w:rsid w:val="00F84602"/>
    <w:rsid w:val="00F84856"/>
    <w:rsid w:val="00F848DF"/>
    <w:rsid w:val="00F84AA3"/>
    <w:rsid w:val="00F84ABD"/>
    <w:rsid w:val="00F84C91"/>
    <w:rsid w:val="00F84CC3"/>
    <w:rsid w:val="00F84D40"/>
    <w:rsid w:val="00F84E0E"/>
    <w:rsid w:val="00F851BC"/>
    <w:rsid w:val="00F851C9"/>
    <w:rsid w:val="00F851F9"/>
    <w:rsid w:val="00F852F5"/>
    <w:rsid w:val="00F85465"/>
    <w:rsid w:val="00F85486"/>
    <w:rsid w:val="00F85551"/>
    <w:rsid w:val="00F8557F"/>
    <w:rsid w:val="00F85581"/>
    <w:rsid w:val="00F85622"/>
    <w:rsid w:val="00F85886"/>
    <w:rsid w:val="00F858A7"/>
    <w:rsid w:val="00F85942"/>
    <w:rsid w:val="00F85AD1"/>
    <w:rsid w:val="00F85B5B"/>
    <w:rsid w:val="00F85DB4"/>
    <w:rsid w:val="00F85DCB"/>
    <w:rsid w:val="00F85F8D"/>
    <w:rsid w:val="00F863BB"/>
    <w:rsid w:val="00F8658A"/>
    <w:rsid w:val="00F86739"/>
    <w:rsid w:val="00F8674D"/>
    <w:rsid w:val="00F86BB0"/>
    <w:rsid w:val="00F86D4F"/>
    <w:rsid w:val="00F86E50"/>
    <w:rsid w:val="00F86EC8"/>
    <w:rsid w:val="00F86F9D"/>
    <w:rsid w:val="00F87005"/>
    <w:rsid w:val="00F87394"/>
    <w:rsid w:val="00F873A2"/>
    <w:rsid w:val="00F8773C"/>
    <w:rsid w:val="00F87813"/>
    <w:rsid w:val="00F878D9"/>
    <w:rsid w:val="00F87904"/>
    <w:rsid w:val="00F87A65"/>
    <w:rsid w:val="00F87A6C"/>
    <w:rsid w:val="00F87EF9"/>
    <w:rsid w:val="00F87F51"/>
    <w:rsid w:val="00F87F6B"/>
    <w:rsid w:val="00F9024C"/>
    <w:rsid w:val="00F9026E"/>
    <w:rsid w:val="00F90360"/>
    <w:rsid w:val="00F90383"/>
    <w:rsid w:val="00F903BC"/>
    <w:rsid w:val="00F9042E"/>
    <w:rsid w:val="00F90430"/>
    <w:rsid w:val="00F9044E"/>
    <w:rsid w:val="00F9046F"/>
    <w:rsid w:val="00F90588"/>
    <w:rsid w:val="00F905C9"/>
    <w:rsid w:val="00F9061E"/>
    <w:rsid w:val="00F90642"/>
    <w:rsid w:val="00F909B1"/>
    <w:rsid w:val="00F909D2"/>
    <w:rsid w:val="00F90B05"/>
    <w:rsid w:val="00F90C91"/>
    <w:rsid w:val="00F90CF3"/>
    <w:rsid w:val="00F90DD9"/>
    <w:rsid w:val="00F90E27"/>
    <w:rsid w:val="00F90E85"/>
    <w:rsid w:val="00F90E9F"/>
    <w:rsid w:val="00F90F48"/>
    <w:rsid w:val="00F91016"/>
    <w:rsid w:val="00F91139"/>
    <w:rsid w:val="00F9141A"/>
    <w:rsid w:val="00F914EB"/>
    <w:rsid w:val="00F915B5"/>
    <w:rsid w:val="00F916DB"/>
    <w:rsid w:val="00F917B4"/>
    <w:rsid w:val="00F917EB"/>
    <w:rsid w:val="00F917EE"/>
    <w:rsid w:val="00F91903"/>
    <w:rsid w:val="00F919F1"/>
    <w:rsid w:val="00F91B0A"/>
    <w:rsid w:val="00F91D2A"/>
    <w:rsid w:val="00F91D9F"/>
    <w:rsid w:val="00F91DCC"/>
    <w:rsid w:val="00F91DE5"/>
    <w:rsid w:val="00F91F5E"/>
    <w:rsid w:val="00F91FBC"/>
    <w:rsid w:val="00F920AA"/>
    <w:rsid w:val="00F92187"/>
    <w:rsid w:val="00F92206"/>
    <w:rsid w:val="00F92251"/>
    <w:rsid w:val="00F92261"/>
    <w:rsid w:val="00F9239E"/>
    <w:rsid w:val="00F923DA"/>
    <w:rsid w:val="00F923DF"/>
    <w:rsid w:val="00F9241A"/>
    <w:rsid w:val="00F9244D"/>
    <w:rsid w:val="00F92892"/>
    <w:rsid w:val="00F92943"/>
    <w:rsid w:val="00F92987"/>
    <w:rsid w:val="00F92B46"/>
    <w:rsid w:val="00F92B4B"/>
    <w:rsid w:val="00F92B67"/>
    <w:rsid w:val="00F92BF4"/>
    <w:rsid w:val="00F92C40"/>
    <w:rsid w:val="00F92CFF"/>
    <w:rsid w:val="00F92EB7"/>
    <w:rsid w:val="00F92EF4"/>
    <w:rsid w:val="00F92F1B"/>
    <w:rsid w:val="00F9312A"/>
    <w:rsid w:val="00F93275"/>
    <w:rsid w:val="00F93606"/>
    <w:rsid w:val="00F937C4"/>
    <w:rsid w:val="00F937D1"/>
    <w:rsid w:val="00F93BE2"/>
    <w:rsid w:val="00F93DAE"/>
    <w:rsid w:val="00F93F00"/>
    <w:rsid w:val="00F9401B"/>
    <w:rsid w:val="00F9404C"/>
    <w:rsid w:val="00F94107"/>
    <w:rsid w:val="00F941C0"/>
    <w:rsid w:val="00F941E3"/>
    <w:rsid w:val="00F9439A"/>
    <w:rsid w:val="00F9440A"/>
    <w:rsid w:val="00F9444F"/>
    <w:rsid w:val="00F94485"/>
    <w:rsid w:val="00F9450C"/>
    <w:rsid w:val="00F9462F"/>
    <w:rsid w:val="00F94657"/>
    <w:rsid w:val="00F946EC"/>
    <w:rsid w:val="00F9474C"/>
    <w:rsid w:val="00F9477D"/>
    <w:rsid w:val="00F94A13"/>
    <w:rsid w:val="00F94A8C"/>
    <w:rsid w:val="00F94C80"/>
    <w:rsid w:val="00F94D1C"/>
    <w:rsid w:val="00F94E17"/>
    <w:rsid w:val="00F950A5"/>
    <w:rsid w:val="00F953AD"/>
    <w:rsid w:val="00F9546D"/>
    <w:rsid w:val="00F954A7"/>
    <w:rsid w:val="00F954FC"/>
    <w:rsid w:val="00F95668"/>
    <w:rsid w:val="00F9595A"/>
    <w:rsid w:val="00F95977"/>
    <w:rsid w:val="00F95A3C"/>
    <w:rsid w:val="00F95A5A"/>
    <w:rsid w:val="00F95B9A"/>
    <w:rsid w:val="00F95BEC"/>
    <w:rsid w:val="00F95E39"/>
    <w:rsid w:val="00F95E7E"/>
    <w:rsid w:val="00F96061"/>
    <w:rsid w:val="00F962FA"/>
    <w:rsid w:val="00F96375"/>
    <w:rsid w:val="00F964E6"/>
    <w:rsid w:val="00F96506"/>
    <w:rsid w:val="00F96605"/>
    <w:rsid w:val="00F9663C"/>
    <w:rsid w:val="00F9664A"/>
    <w:rsid w:val="00F9665E"/>
    <w:rsid w:val="00F96A3E"/>
    <w:rsid w:val="00F96C02"/>
    <w:rsid w:val="00F96CAE"/>
    <w:rsid w:val="00F96E24"/>
    <w:rsid w:val="00F9703A"/>
    <w:rsid w:val="00F970FD"/>
    <w:rsid w:val="00F97179"/>
    <w:rsid w:val="00F972B1"/>
    <w:rsid w:val="00F972BE"/>
    <w:rsid w:val="00F972D4"/>
    <w:rsid w:val="00F973CC"/>
    <w:rsid w:val="00F97425"/>
    <w:rsid w:val="00F976B8"/>
    <w:rsid w:val="00F97E2F"/>
    <w:rsid w:val="00F97E32"/>
    <w:rsid w:val="00F97ECB"/>
    <w:rsid w:val="00F97F15"/>
    <w:rsid w:val="00F97F8C"/>
    <w:rsid w:val="00FA009B"/>
    <w:rsid w:val="00FA0181"/>
    <w:rsid w:val="00FA026D"/>
    <w:rsid w:val="00FA02D0"/>
    <w:rsid w:val="00FA0301"/>
    <w:rsid w:val="00FA0351"/>
    <w:rsid w:val="00FA04D7"/>
    <w:rsid w:val="00FA05C9"/>
    <w:rsid w:val="00FA05F2"/>
    <w:rsid w:val="00FA0CFE"/>
    <w:rsid w:val="00FA0E13"/>
    <w:rsid w:val="00FA0F12"/>
    <w:rsid w:val="00FA0FD6"/>
    <w:rsid w:val="00FA12C3"/>
    <w:rsid w:val="00FA13AE"/>
    <w:rsid w:val="00FA1558"/>
    <w:rsid w:val="00FA169A"/>
    <w:rsid w:val="00FA1836"/>
    <w:rsid w:val="00FA1942"/>
    <w:rsid w:val="00FA1976"/>
    <w:rsid w:val="00FA1A3B"/>
    <w:rsid w:val="00FA1C6B"/>
    <w:rsid w:val="00FA1CAF"/>
    <w:rsid w:val="00FA1D8B"/>
    <w:rsid w:val="00FA1DFA"/>
    <w:rsid w:val="00FA224F"/>
    <w:rsid w:val="00FA22C8"/>
    <w:rsid w:val="00FA2356"/>
    <w:rsid w:val="00FA26AA"/>
    <w:rsid w:val="00FA26F9"/>
    <w:rsid w:val="00FA2B8E"/>
    <w:rsid w:val="00FA2F4F"/>
    <w:rsid w:val="00FA2FD1"/>
    <w:rsid w:val="00FA3092"/>
    <w:rsid w:val="00FA30FB"/>
    <w:rsid w:val="00FA3167"/>
    <w:rsid w:val="00FA3230"/>
    <w:rsid w:val="00FA3239"/>
    <w:rsid w:val="00FA323F"/>
    <w:rsid w:val="00FA3240"/>
    <w:rsid w:val="00FA3396"/>
    <w:rsid w:val="00FA350A"/>
    <w:rsid w:val="00FA3625"/>
    <w:rsid w:val="00FA37FF"/>
    <w:rsid w:val="00FA38CE"/>
    <w:rsid w:val="00FA3921"/>
    <w:rsid w:val="00FA3CFB"/>
    <w:rsid w:val="00FA3D1E"/>
    <w:rsid w:val="00FA3F5C"/>
    <w:rsid w:val="00FA41C8"/>
    <w:rsid w:val="00FA4364"/>
    <w:rsid w:val="00FA43FB"/>
    <w:rsid w:val="00FA44A3"/>
    <w:rsid w:val="00FA450D"/>
    <w:rsid w:val="00FA46E6"/>
    <w:rsid w:val="00FA47A8"/>
    <w:rsid w:val="00FA47B7"/>
    <w:rsid w:val="00FA4860"/>
    <w:rsid w:val="00FA4953"/>
    <w:rsid w:val="00FA4A5C"/>
    <w:rsid w:val="00FA4B11"/>
    <w:rsid w:val="00FA4C39"/>
    <w:rsid w:val="00FA4D31"/>
    <w:rsid w:val="00FA4DBB"/>
    <w:rsid w:val="00FA4DBE"/>
    <w:rsid w:val="00FA4DEB"/>
    <w:rsid w:val="00FA4E07"/>
    <w:rsid w:val="00FA4E3D"/>
    <w:rsid w:val="00FA4E75"/>
    <w:rsid w:val="00FA4EB2"/>
    <w:rsid w:val="00FA5054"/>
    <w:rsid w:val="00FA5427"/>
    <w:rsid w:val="00FA54E3"/>
    <w:rsid w:val="00FA551B"/>
    <w:rsid w:val="00FA5530"/>
    <w:rsid w:val="00FA5545"/>
    <w:rsid w:val="00FA5581"/>
    <w:rsid w:val="00FA59AB"/>
    <w:rsid w:val="00FA5C06"/>
    <w:rsid w:val="00FA5C21"/>
    <w:rsid w:val="00FA5E0A"/>
    <w:rsid w:val="00FA5E70"/>
    <w:rsid w:val="00FA5EDA"/>
    <w:rsid w:val="00FA5EDD"/>
    <w:rsid w:val="00FA5F5F"/>
    <w:rsid w:val="00FA6180"/>
    <w:rsid w:val="00FA61E0"/>
    <w:rsid w:val="00FA6235"/>
    <w:rsid w:val="00FA6260"/>
    <w:rsid w:val="00FA628A"/>
    <w:rsid w:val="00FA6405"/>
    <w:rsid w:val="00FA647F"/>
    <w:rsid w:val="00FA64D9"/>
    <w:rsid w:val="00FA66A5"/>
    <w:rsid w:val="00FA683C"/>
    <w:rsid w:val="00FA68CC"/>
    <w:rsid w:val="00FA69C0"/>
    <w:rsid w:val="00FA6A10"/>
    <w:rsid w:val="00FA6A5C"/>
    <w:rsid w:val="00FA6AFB"/>
    <w:rsid w:val="00FA6CD6"/>
    <w:rsid w:val="00FA6CD8"/>
    <w:rsid w:val="00FA70BA"/>
    <w:rsid w:val="00FA70C8"/>
    <w:rsid w:val="00FA7248"/>
    <w:rsid w:val="00FA73A9"/>
    <w:rsid w:val="00FA748B"/>
    <w:rsid w:val="00FA769B"/>
    <w:rsid w:val="00FA76CF"/>
    <w:rsid w:val="00FA76E2"/>
    <w:rsid w:val="00FA7965"/>
    <w:rsid w:val="00FA7B5C"/>
    <w:rsid w:val="00FA7D01"/>
    <w:rsid w:val="00FA7FD6"/>
    <w:rsid w:val="00FB0184"/>
    <w:rsid w:val="00FB0380"/>
    <w:rsid w:val="00FB03D0"/>
    <w:rsid w:val="00FB044C"/>
    <w:rsid w:val="00FB0661"/>
    <w:rsid w:val="00FB0680"/>
    <w:rsid w:val="00FB07A3"/>
    <w:rsid w:val="00FB07C8"/>
    <w:rsid w:val="00FB088B"/>
    <w:rsid w:val="00FB0C51"/>
    <w:rsid w:val="00FB0C94"/>
    <w:rsid w:val="00FB0D36"/>
    <w:rsid w:val="00FB0E67"/>
    <w:rsid w:val="00FB0EFA"/>
    <w:rsid w:val="00FB0F5B"/>
    <w:rsid w:val="00FB1031"/>
    <w:rsid w:val="00FB109D"/>
    <w:rsid w:val="00FB116E"/>
    <w:rsid w:val="00FB1232"/>
    <w:rsid w:val="00FB14B1"/>
    <w:rsid w:val="00FB14D9"/>
    <w:rsid w:val="00FB16CC"/>
    <w:rsid w:val="00FB1714"/>
    <w:rsid w:val="00FB175D"/>
    <w:rsid w:val="00FB1846"/>
    <w:rsid w:val="00FB19B8"/>
    <w:rsid w:val="00FB1B0E"/>
    <w:rsid w:val="00FB1B1B"/>
    <w:rsid w:val="00FB1BAD"/>
    <w:rsid w:val="00FB1E1B"/>
    <w:rsid w:val="00FB211A"/>
    <w:rsid w:val="00FB2216"/>
    <w:rsid w:val="00FB223D"/>
    <w:rsid w:val="00FB22FF"/>
    <w:rsid w:val="00FB2436"/>
    <w:rsid w:val="00FB2511"/>
    <w:rsid w:val="00FB281A"/>
    <w:rsid w:val="00FB2884"/>
    <w:rsid w:val="00FB2BAA"/>
    <w:rsid w:val="00FB2BFA"/>
    <w:rsid w:val="00FB2C8E"/>
    <w:rsid w:val="00FB2C91"/>
    <w:rsid w:val="00FB2F3D"/>
    <w:rsid w:val="00FB30F8"/>
    <w:rsid w:val="00FB327A"/>
    <w:rsid w:val="00FB3371"/>
    <w:rsid w:val="00FB33C5"/>
    <w:rsid w:val="00FB340F"/>
    <w:rsid w:val="00FB3547"/>
    <w:rsid w:val="00FB3589"/>
    <w:rsid w:val="00FB35BE"/>
    <w:rsid w:val="00FB362D"/>
    <w:rsid w:val="00FB362E"/>
    <w:rsid w:val="00FB3650"/>
    <w:rsid w:val="00FB36CD"/>
    <w:rsid w:val="00FB37A1"/>
    <w:rsid w:val="00FB389D"/>
    <w:rsid w:val="00FB3BC1"/>
    <w:rsid w:val="00FB3CE6"/>
    <w:rsid w:val="00FB3DF2"/>
    <w:rsid w:val="00FB3F8A"/>
    <w:rsid w:val="00FB450A"/>
    <w:rsid w:val="00FB4517"/>
    <w:rsid w:val="00FB4519"/>
    <w:rsid w:val="00FB4545"/>
    <w:rsid w:val="00FB45B9"/>
    <w:rsid w:val="00FB49F7"/>
    <w:rsid w:val="00FB4B7A"/>
    <w:rsid w:val="00FB4CC6"/>
    <w:rsid w:val="00FB4D9F"/>
    <w:rsid w:val="00FB4DF0"/>
    <w:rsid w:val="00FB4FB6"/>
    <w:rsid w:val="00FB4FBA"/>
    <w:rsid w:val="00FB50A2"/>
    <w:rsid w:val="00FB50B5"/>
    <w:rsid w:val="00FB51B8"/>
    <w:rsid w:val="00FB5254"/>
    <w:rsid w:val="00FB52E9"/>
    <w:rsid w:val="00FB53D1"/>
    <w:rsid w:val="00FB5453"/>
    <w:rsid w:val="00FB5525"/>
    <w:rsid w:val="00FB560B"/>
    <w:rsid w:val="00FB56A3"/>
    <w:rsid w:val="00FB5728"/>
    <w:rsid w:val="00FB579C"/>
    <w:rsid w:val="00FB5800"/>
    <w:rsid w:val="00FB5DCD"/>
    <w:rsid w:val="00FB5E2F"/>
    <w:rsid w:val="00FB5EB1"/>
    <w:rsid w:val="00FB5FB7"/>
    <w:rsid w:val="00FB60BA"/>
    <w:rsid w:val="00FB61B0"/>
    <w:rsid w:val="00FB65C6"/>
    <w:rsid w:val="00FB662F"/>
    <w:rsid w:val="00FB6927"/>
    <w:rsid w:val="00FB69C1"/>
    <w:rsid w:val="00FB6B63"/>
    <w:rsid w:val="00FB6BC8"/>
    <w:rsid w:val="00FB6C09"/>
    <w:rsid w:val="00FB6F93"/>
    <w:rsid w:val="00FB715C"/>
    <w:rsid w:val="00FB74D1"/>
    <w:rsid w:val="00FB7515"/>
    <w:rsid w:val="00FB7631"/>
    <w:rsid w:val="00FB78CA"/>
    <w:rsid w:val="00FB79D9"/>
    <w:rsid w:val="00FB7B5F"/>
    <w:rsid w:val="00FB7B62"/>
    <w:rsid w:val="00FB7D3B"/>
    <w:rsid w:val="00FB7E85"/>
    <w:rsid w:val="00FC00E8"/>
    <w:rsid w:val="00FC01FB"/>
    <w:rsid w:val="00FC02AD"/>
    <w:rsid w:val="00FC04B6"/>
    <w:rsid w:val="00FC056F"/>
    <w:rsid w:val="00FC071B"/>
    <w:rsid w:val="00FC0796"/>
    <w:rsid w:val="00FC07B7"/>
    <w:rsid w:val="00FC07F4"/>
    <w:rsid w:val="00FC0823"/>
    <w:rsid w:val="00FC0903"/>
    <w:rsid w:val="00FC0921"/>
    <w:rsid w:val="00FC0C5C"/>
    <w:rsid w:val="00FC0C97"/>
    <w:rsid w:val="00FC0D7D"/>
    <w:rsid w:val="00FC0FA6"/>
    <w:rsid w:val="00FC1086"/>
    <w:rsid w:val="00FC1580"/>
    <w:rsid w:val="00FC15A1"/>
    <w:rsid w:val="00FC1640"/>
    <w:rsid w:val="00FC16CA"/>
    <w:rsid w:val="00FC18AE"/>
    <w:rsid w:val="00FC1AD8"/>
    <w:rsid w:val="00FC1AD9"/>
    <w:rsid w:val="00FC1C12"/>
    <w:rsid w:val="00FC1C42"/>
    <w:rsid w:val="00FC1CA7"/>
    <w:rsid w:val="00FC1DB9"/>
    <w:rsid w:val="00FC1F9B"/>
    <w:rsid w:val="00FC211B"/>
    <w:rsid w:val="00FC23F4"/>
    <w:rsid w:val="00FC2547"/>
    <w:rsid w:val="00FC25D9"/>
    <w:rsid w:val="00FC2685"/>
    <w:rsid w:val="00FC26FD"/>
    <w:rsid w:val="00FC28F5"/>
    <w:rsid w:val="00FC2A97"/>
    <w:rsid w:val="00FC2AAC"/>
    <w:rsid w:val="00FC2AFC"/>
    <w:rsid w:val="00FC2B6F"/>
    <w:rsid w:val="00FC2C22"/>
    <w:rsid w:val="00FC2C6E"/>
    <w:rsid w:val="00FC2D11"/>
    <w:rsid w:val="00FC2D35"/>
    <w:rsid w:val="00FC2D57"/>
    <w:rsid w:val="00FC2E4B"/>
    <w:rsid w:val="00FC2E73"/>
    <w:rsid w:val="00FC2EAE"/>
    <w:rsid w:val="00FC2F74"/>
    <w:rsid w:val="00FC2FEC"/>
    <w:rsid w:val="00FC305C"/>
    <w:rsid w:val="00FC305D"/>
    <w:rsid w:val="00FC30C7"/>
    <w:rsid w:val="00FC31AA"/>
    <w:rsid w:val="00FC350F"/>
    <w:rsid w:val="00FC3788"/>
    <w:rsid w:val="00FC38E7"/>
    <w:rsid w:val="00FC3A4C"/>
    <w:rsid w:val="00FC3A53"/>
    <w:rsid w:val="00FC3AAB"/>
    <w:rsid w:val="00FC3B93"/>
    <w:rsid w:val="00FC3C98"/>
    <w:rsid w:val="00FC3CD4"/>
    <w:rsid w:val="00FC4143"/>
    <w:rsid w:val="00FC4197"/>
    <w:rsid w:val="00FC4424"/>
    <w:rsid w:val="00FC4451"/>
    <w:rsid w:val="00FC477E"/>
    <w:rsid w:val="00FC49C7"/>
    <w:rsid w:val="00FC4A4F"/>
    <w:rsid w:val="00FC4AF6"/>
    <w:rsid w:val="00FC4B08"/>
    <w:rsid w:val="00FC4B2F"/>
    <w:rsid w:val="00FC4B86"/>
    <w:rsid w:val="00FC4BCD"/>
    <w:rsid w:val="00FC4C90"/>
    <w:rsid w:val="00FC4E64"/>
    <w:rsid w:val="00FC5007"/>
    <w:rsid w:val="00FC50A8"/>
    <w:rsid w:val="00FC535B"/>
    <w:rsid w:val="00FC5471"/>
    <w:rsid w:val="00FC5496"/>
    <w:rsid w:val="00FC554A"/>
    <w:rsid w:val="00FC5558"/>
    <w:rsid w:val="00FC560F"/>
    <w:rsid w:val="00FC5614"/>
    <w:rsid w:val="00FC56DF"/>
    <w:rsid w:val="00FC589C"/>
    <w:rsid w:val="00FC589F"/>
    <w:rsid w:val="00FC59E2"/>
    <w:rsid w:val="00FC59FD"/>
    <w:rsid w:val="00FC5B89"/>
    <w:rsid w:val="00FC5DC1"/>
    <w:rsid w:val="00FC5DCC"/>
    <w:rsid w:val="00FC5E6C"/>
    <w:rsid w:val="00FC5EB0"/>
    <w:rsid w:val="00FC5F0B"/>
    <w:rsid w:val="00FC62D2"/>
    <w:rsid w:val="00FC6391"/>
    <w:rsid w:val="00FC63E6"/>
    <w:rsid w:val="00FC6440"/>
    <w:rsid w:val="00FC669A"/>
    <w:rsid w:val="00FC6782"/>
    <w:rsid w:val="00FC67E3"/>
    <w:rsid w:val="00FC691B"/>
    <w:rsid w:val="00FC6930"/>
    <w:rsid w:val="00FC6A0A"/>
    <w:rsid w:val="00FC6A7B"/>
    <w:rsid w:val="00FC6BEF"/>
    <w:rsid w:val="00FC6C57"/>
    <w:rsid w:val="00FC6ED0"/>
    <w:rsid w:val="00FC6F27"/>
    <w:rsid w:val="00FC716D"/>
    <w:rsid w:val="00FC7491"/>
    <w:rsid w:val="00FC75FF"/>
    <w:rsid w:val="00FC762B"/>
    <w:rsid w:val="00FC76B3"/>
    <w:rsid w:val="00FC76F1"/>
    <w:rsid w:val="00FC7A8E"/>
    <w:rsid w:val="00FC7B65"/>
    <w:rsid w:val="00FC7DEA"/>
    <w:rsid w:val="00FC7E2D"/>
    <w:rsid w:val="00FC7F05"/>
    <w:rsid w:val="00FC7F5B"/>
    <w:rsid w:val="00FC7F9B"/>
    <w:rsid w:val="00FD0380"/>
    <w:rsid w:val="00FD03C1"/>
    <w:rsid w:val="00FD03F8"/>
    <w:rsid w:val="00FD0413"/>
    <w:rsid w:val="00FD04EC"/>
    <w:rsid w:val="00FD05CD"/>
    <w:rsid w:val="00FD075C"/>
    <w:rsid w:val="00FD078A"/>
    <w:rsid w:val="00FD08E2"/>
    <w:rsid w:val="00FD0C8F"/>
    <w:rsid w:val="00FD0EA3"/>
    <w:rsid w:val="00FD10A0"/>
    <w:rsid w:val="00FD1239"/>
    <w:rsid w:val="00FD12B8"/>
    <w:rsid w:val="00FD12BA"/>
    <w:rsid w:val="00FD1325"/>
    <w:rsid w:val="00FD1368"/>
    <w:rsid w:val="00FD141C"/>
    <w:rsid w:val="00FD1504"/>
    <w:rsid w:val="00FD1515"/>
    <w:rsid w:val="00FD1578"/>
    <w:rsid w:val="00FD15E1"/>
    <w:rsid w:val="00FD15F7"/>
    <w:rsid w:val="00FD170F"/>
    <w:rsid w:val="00FD176C"/>
    <w:rsid w:val="00FD1906"/>
    <w:rsid w:val="00FD19EB"/>
    <w:rsid w:val="00FD1AFF"/>
    <w:rsid w:val="00FD1C35"/>
    <w:rsid w:val="00FD1CA7"/>
    <w:rsid w:val="00FD1E83"/>
    <w:rsid w:val="00FD1ECD"/>
    <w:rsid w:val="00FD1ED5"/>
    <w:rsid w:val="00FD1F51"/>
    <w:rsid w:val="00FD1F5D"/>
    <w:rsid w:val="00FD20BE"/>
    <w:rsid w:val="00FD2147"/>
    <w:rsid w:val="00FD214F"/>
    <w:rsid w:val="00FD2277"/>
    <w:rsid w:val="00FD2386"/>
    <w:rsid w:val="00FD24C5"/>
    <w:rsid w:val="00FD24FD"/>
    <w:rsid w:val="00FD25CB"/>
    <w:rsid w:val="00FD2649"/>
    <w:rsid w:val="00FD27E9"/>
    <w:rsid w:val="00FD28DC"/>
    <w:rsid w:val="00FD2B46"/>
    <w:rsid w:val="00FD2DE6"/>
    <w:rsid w:val="00FD32DB"/>
    <w:rsid w:val="00FD3644"/>
    <w:rsid w:val="00FD3734"/>
    <w:rsid w:val="00FD3767"/>
    <w:rsid w:val="00FD37BA"/>
    <w:rsid w:val="00FD37FD"/>
    <w:rsid w:val="00FD384D"/>
    <w:rsid w:val="00FD386A"/>
    <w:rsid w:val="00FD3906"/>
    <w:rsid w:val="00FD3917"/>
    <w:rsid w:val="00FD395A"/>
    <w:rsid w:val="00FD39A9"/>
    <w:rsid w:val="00FD3B29"/>
    <w:rsid w:val="00FD3D35"/>
    <w:rsid w:val="00FD3F4E"/>
    <w:rsid w:val="00FD45A3"/>
    <w:rsid w:val="00FD4C25"/>
    <w:rsid w:val="00FD4C74"/>
    <w:rsid w:val="00FD4E96"/>
    <w:rsid w:val="00FD4FED"/>
    <w:rsid w:val="00FD51FE"/>
    <w:rsid w:val="00FD52B0"/>
    <w:rsid w:val="00FD548B"/>
    <w:rsid w:val="00FD5608"/>
    <w:rsid w:val="00FD567A"/>
    <w:rsid w:val="00FD56FB"/>
    <w:rsid w:val="00FD5728"/>
    <w:rsid w:val="00FD58AB"/>
    <w:rsid w:val="00FD5982"/>
    <w:rsid w:val="00FD5AD1"/>
    <w:rsid w:val="00FD5B4B"/>
    <w:rsid w:val="00FD5FB4"/>
    <w:rsid w:val="00FD600A"/>
    <w:rsid w:val="00FD6105"/>
    <w:rsid w:val="00FD6134"/>
    <w:rsid w:val="00FD62D4"/>
    <w:rsid w:val="00FD6525"/>
    <w:rsid w:val="00FD668B"/>
    <w:rsid w:val="00FD670D"/>
    <w:rsid w:val="00FD6898"/>
    <w:rsid w:val="00FD68F9"/>
    <w:rsid w:val="00FD691F"/>
    <w:rsid w:val="00FD6AE4"/>
    <w:rsid w:val="00FD6BF1"/>
    <w:rsid w:val="00FD6D6B"/>
    <w:rsid w:val="00FD6F31"/>
    <w:rsid w:val="00FD7024"/>
    <w:rsid w:val="00FD7150"/>
    <w:rsid w:val="00FD7259"/>
    <w:rsid w:val="00FD7369"/>
    <w:rsid w:val="00FD73F9"/>
    <w:rsid w:val="00FD74FA"/>
    <w:rsid w:val="00FD75BF"/>
    <w:rsid w:val="00FD7836"/>
    <w:rsid w:val="00FD792F"/>
    <w:rsid w:val="00FD7AD2"/>
    <w:rsid w:val="00FD7BE2"/>
    <w:rsid w:val="00FD7C3D"/>
    <w:rsid w:val="00FD7C53"/>
    <w:rsid w:val="00FD7E0F"/>
    <w:rsid w:val="00FD7F57"/>
    <w:rsid w:val="00FD7FB3"/>
    <w:rsid w:val="00FE0024"/>
    <w:rsid w:val="00FE044C"/>
    <w:rsid w:val="00FE0566"/>
    <w:rsid w:val="00FE05AD"/>
    <w:rsid w:val="00FE0673"/>
    <w:rsid w:val="00FE073F"/>
    <w:rsid w:val="00FE08CE"/>
    <w:rsid w:val="00FE0AAC"/>
    <w:rsid w:val="00FE0CFD"/>
    <w:rsid w:val="00FE0DD8"/>
    <w:rsid w:val="00FE0EC9"/>
    <w:rsid w:val="00FE0F1C"/>
    <w:rsid w:val="00FE0FD7"/>
    <w:rsid w:val="00FE1418"/>
    <w:rsid w:val="00FE1652"/>
    <w:rsid w:val="00FE1750"/>
    <w:rsid w:val="00FE17BC"/>
    <w:rsid w:val="00FE19F0"/>
    <w:rsid w:val="00FE1AD2"/>
    <w:rsid w:val="00FE1BA8"/>
    <w:rsid w:val="00FE1CD4"/>
    <w:rsid w:val="00FE1CD7"/>
    <w:rsid w:val="00FE1EF0"/>
    <w:rsid w:val="00FE21CC"/>
    <w:rsid w:val="00FE2207"/>
    <w:rsid w:val="00FE2285"/>
    <w:rsid w:val="00FE230C"/>
    <w:rsid w:val="00FE2338"/>
    <w:rsid w:val="00FE254D"/>
    <w:rsid w:val="00FE25AA"/>
    <w:rsid w:val="00FE2672"/>
    <w:rsid w:val="00FE26D9"/>
    <w:rsid w:val="00FE2704"/>
    <w:rsid w:val="00FE28AE"/>
    <w:rsid w:val="00FE2975"/>
    <w:rsid w:val="00FE29CE"/>
    <w:rsid w:val="00FE2E6B"/>
    <w:rsid w:val="00FE2F3B"/>
    <w:rsid w:val="00FE2F54"/>
    <w:rsid w:val="00FE30AF"/>
    <w:rsid w:val="00FE30E5"/>
    <w:rsid w:val="00FE31CF"/>
    <w:rsid w:val="00FE325E"/>
    <w:rsid w:val="00FE33E0"/>
    <w:rsid w:val="00FE3405"/>
    <w:rsid w:val="00FE366E"/>
    <w:rsid w:val="00FE37B4"/>
    <w:rsid w:val="00FE3846"/>
    <w:rsid w:val="00FE3869"/>
    <w:rsid w:val="00FE3886"/>
    <w:rsid w:val="00FE38E8"/>
    <w:rsid w:val="00FE3963"/>
    <w:rsid w:val="00FE3A0E"/>
    <w:rsid w:val="00FE3A3D"/>
    <w:rsid w:val="00FE3BA4"/>
    <w:rsid w:val="00FE3C27"/>
    <w:rsid w:val="00FE3E82"/>
    <w:rsid w:val="00FE3F08"/>
    <w:rsid w:val="00FE404B"/>
    <w:rsid w:val="00FE409C"/>
    <w:rsid w:val="00FE42B6"/>
    <w:rsid w:val="00FE431E"/>
    <w:rsid w:val="00FE43B4"/>
    <w:rsid w:val="00FE44DD"/>
    <w:rsid w:val="00FE468B"/>
    <w:rsid w:val="00FE46B0"/>
    <w:rsid w:val="00FE475E"/>
    <w:rsid w:val="00FE483A"/>
    <w:rsid w:val="00FE4A14"/>
    <w:rsid w:val="00FE4B84"/>
    <w:rsid w:val="00FE4C0F"/>
    <w:rsid w:val="00FE4C56"/>
    <w:rsid w:val="00FE4D11"/>
    <w:rsid w:val="00FE5076"/>
    <w:rsid w:val="00FE5298"/>
    <w:rsid w:val="00FE534B"/>
    <w:rsid w:val="00FE53F6"/>
    <w:rsid w:val="00FE5570"/>
    <w:rsid w:val="00FE5581"/>
    <w:rsid w:val="00FE56D6"/>
    <w:rsid w:val="00FE57C3"/>
    <w:rsid w:val="00FE57DB"/>
    <w:rsid w:val="00FE58FC"/>
    <w:rsid w:val="00FE59B0"/>
    <w:rsid w:val="00FE5A1D"/>
    <w:rsid w:val="00FE5BA8"/>
    <w:rsid w:val="00FE5C53"/>
    <w:rsid w:val="00FE5CAB"/>
    <w:rsid w:val="00FE5DFB"/>
    <w:rsid w:val="00FE5F96"/>
    <w:rsid w:val="00FE5FA4"/>
    <w:rsid w:val="00FE5FBD"/>
    <w:rsid w:val="00FE6327"/>
    <w:rsid w:val="00FE6440"/>
    <w:rsid w:val="00FE6698"/>
    <w:rsid w:val="00FE6828"/>
    <w:rsid w:val="00FE6910"/>
    <w:rsid w:val="00FE6959"/>
    <w:rsid w:val="00FE6B7A"/>
    <w:rsid w:val="00FE6BB6"/>
    <w:rsid w:val="00FE6EA4"/>
    <w:rsid w:val="00FE7033"/>
    <w:rsid w:val="00FE713E"/>
    <w:rsid w:val="00FE71CD"/>
    <w:rsid w:val="00FE71D9"/>
    <w:rsid w:val="00FE72DF"/>
    <w:rsid w:val="00FE7369"/>
    <w:rsid w:val="00FE73FE"/>
    <w:rsid w:val="00FE74A4"/>
    <w:rsid w:val="00FE755C"/>
    <w:rsid w:val="00FE76F8"/>
    <w:rsid w:val="00FE776B"/>
    <w:rsid w:val="00FE7793"/>
    <w:rsid w:val="00FE790C"/>
    <w:rsid w:val="00FE79F8"/>
    <w:rsid w:val="00FE7AE1"/>
    <w:rsid w:val="00FE7CDF"/>
    <w:rsid w:val="00FE7CEA"/>
    <w:rsid w:val="00FE7DB4"/>
    <w:rsid w:val="00FE7DFF"/>
    <w:rsid w:val="00FE7EAA"/>
    <w:rsid w:val="00FE7F23"/>
    <w:rsid w:val="00FF005A"/>
    <w:rsid w:val="00FF014B"/>
    <w:rsid w:val="00FF060F"/>
    <w:rsid w:val="00FF0830"/>
    <w:rsid w:val="00FF09D5"/>
    <w:rsid w:val="00FF0AA7"/>
    <w:rsid w:val="00FF0BB3"/>
    <w:rsid w:val="00FF0C9B"/>
    <w:rsid w:val="00FF0E43"/>
    <w:rsid w:val="00FF10E4"/>
    <w:rsid w:val="00FF1270"/>
    <w:rsid w:val="00FF1379"/>
    <w:rsid w:val="00FF1389"/>
    <w:rsid w:val="00FF13BC"/>
    <w:rsid w:val="00FF141E"/>
    <w:rsid w:val="00FF149F"/>
    <w:rsid w:val="00FF1595"/>
    <w:rsid w:val="00FF1658"/>
    <w:rsid w:val="00FF16CB"/>
    <w:rsid w:val="00FF174C"/>
    <w:rsid w:val="00FF18AD"/>
    <w:rsid w:val="00FF1A76"/>
    <w:rsid w:val="00FF1D7E"/>
    <w:rsid w:val="00FF1D85"/>
    <w:rsid w:val="00FF1EBE"/>
    <w:rsid w:val="00FF1F00"/>
    <w:rsid w:val="00FF1FC4"/>
    <w:rsid w:val="00FF201B"/>
    <w:rsid w:val="00FF2263"/>
    <w:rsid w:val="00FF236C"/>
    <w:rsid w:val="00FF24EF"/>
    <w:rsid w:val="00FF2589"/>
    <w:rsid w:val="00FF25E0"/>
    <w:rsid w:val="00FF2787"/>
    <w:rsid w:val="00FF29F5"/>
    <w:rsid w:val="00FF2B70"/>
    <w:rsid w:val="00FF2C2F"/>
    <w:rsid w:val="00FF2C41"/>
    <w:rsid w:val="00FF2EE3"/>
    <w:rsid w:val="00FF2FED"/>
    <w:rsid w:val="00FF3229"/>
    <w:rsid w:val="00FF326B"/>
    <w:rsid w:val="00FF32F4"/>
    <w:rsid w:val="00FF34C6"/>
    <w:rsid w:val="00FF34E6"/>
    <w:rsid w:val="00FF3591"/>
    <w:rsid w:val="00FF35AB"/>
    <w:rsid w:val="00FF3904"/>
    <w:rsid w:val="00FF3A97"/>
    <w:rsid w:val="00FF3B69"/>
    <w:rsid w:val="00FF3EF9"/>
    <w:rsid w:val="00FF3F14"/>
    <w:rsid w:val="00FF3FDE"/>
    <w:rsid w:val="00FF404F"/>
    <w:rsid w:val="00FF41F1"/>
    <w:rsid w:val="00FF426C"/>
    <w:rsid w:val="00FF42D3"/>
    <w:rsid w:val="00FF4301"/>
    <w:rsid w:val="00FF4427"/>
    <w:rsid w:val="00FF45C1"/>
    <w:rsid w:val="00FF4852"/>
    <w:rsid w:val="00FF4AF8"/>
    <w:rsid w:val="00FF4B05"/>
    <w:rsid w:val="00FF4BD1"/>
    <w:rsid w:val="00FF4C8A"/>
    <w:rsid w:val="00FF502E"/>
    <w:rsid w:val="00FF5031"/>
    <w:rsid w:val="00FF50E7"/>
    <w:rsid w:val="00FF5113"/>
    <w:rsid w:val="00FF5170"/>
    <w:rsid w:val="00FF51B6"/>
    <w:rsid w:val="00FF52AB"/>
    <w:rsid w:val="00FF54B6"/>
    <w:rsid w:val="00FF563B"/>
    <w:rsid w:val="00FF5743"/>
    <w:rsid w:val="00FF5885"/>
    <w:rsid w:val="00FF5A97"/>
    <w:rsid w:val="00FF5C77"/>
    <w:rsid w:val="00FF5C86"/>
    <w:rsid w:val="00FF5CA9"/>
    <w:rsid w:val="00FF5E1B"/>
    <w:rsid w:val="00FF5F0D"/>
    <w:rsid w:val="00FF608C"/>
    <w:rsid w:val="00FF60DF"/>
    <w:rsid w:val="00FF62CD"/>
    <w:rsid w:val="00FF62DC"/>
    <w:rsid w:val="00FF635E"/>
    <w:rsid w:val="00FF641B"/>
    <w:rsid w:val="00FF67FA"/>
    <w:rsid w:val="00FF681C"/>
    <w:rsid w:val="00FF6A30"/>
    <w:rsid w:val="00FF6B3C"/>
    <w:rsid w:val="00FF6C4B"/>
    <w:rsid w:val="00FF6CCA"/>
    <w:rsid w:val="00FF6D52"/>
    <w:rsid w:val="00FF6D59"/>
    <w:rsid w:val="00FF6E33"/>
    <w:rsid w:val="00FF6F72"/>
    <w:rsid w:val="00FF7003"/>
    <w:rsid w:val="00FF7115"/>
    <w:rsid w:val="00FF71A4"/>
    <w:rsid w:val="00FF7259"/>
    <w:rsid w:val="00FF727F"/>
    <w:rsid w:val="00FF7616"/>
    <w:rsid w:val="00FF7632"/>
    <w:rsid w:val="00FF76B3"/>
    <w:rsid w:val="00FF7731"/>
    <w:rsid w:val="00FF78CF"/>
    <w:rsid w:val="00FF7B62"/>
    <w:rsid w:val="00FF7C7A"/>
    <w:rsid w:val="00FF7D5B"/>
    <w:rsid w:val="00FF7D69"/>
    <w:rsid w:val="00FF7F1D"/>
    <w:rsid w:val="00FF7F98"/>
    <w:rsid w:val="00FF7FE2"/>
    <w:rsid w:val="02606175"/>
    <w:rsid w:val="0262F622"/>
    <w:rsid w:val="03A2C404"/>
    <w:rsid w:val="0822EF5E"/>
    <w:rsid w:val="0979BBA0"/>
    <w:rsid w:val="0B4270F6"/>
    <w:rsid w:val="0BCA214E"/>
    <w:rsid w:val="0BF6FD95"/>
    <w:rsid w:val="0C1F0E48"/>
    <w:rsid w:val="0CD3BF61"/>
    <w:rsid w:val="0D0676A7"/>
    <w:rsid w:val="0E075460"/>
    <w:rsid w:val="0FD14398"/>
    <w:rsid w:val="10625D2F"/>
    <w:rsid w:val="10C54231"/>
    <w:rsid w:val="141CD58A"/>
    <w:rsid w:val="149334D7"/>
    <w:rsid w:val="14B9BE68"/>
    <w:rsid w:val="164B6609"/>
    <w:rsid w:val="17AEC8CB"/>
    <w:rsid w:val="18A94580"/>
    <w:rsid w:val="1928611A"/>
    <w:rsid w:val="1972D377"/>
    <w:rsid w:val="19EDA499"/>
    <w:rsid w:val="1B01F7F7"/>
    <w:rsid w:val="1C75EF1C"/>
    <w:rsid w:val="1E86B0E3"/>
    <w:rsid w:val="1F13FE6E"/>
    <w:rsid w:val="1F1637C4"/>
    <w:rsid w:val="2228081B"/>
    <w:rsid w:val="22E4A264"/>
    <w:rsid w:val="23C157EA"/>
    <w:rsid w:val="249A29F4"/>
    <w:rsid w:val="25FEC3B3"/>
    <w:rsid w:val="263BB1A5"/>
    <w:rsid w:val="26EDF01B"/>
    <w:rsid w:val="270A70F2"/>
    <w:rsid w:val="284E9D90"/>
    <w:rsid w:val="28631F74"/>
    <w:rsid w:val="29CC0A64"/>
    <w:rsid w:val="2BF8F9B7"/>
    <w:rsid w:val="2C1512FC"/>
    <w:rsid w:val="2C53BE45"/>
    <w:rsid w:val="2CB6B320"/>
    <w:rsid w:val="30C1178D"/>
    <w:rsid w:val="3166020E"/>
    <w:rsid w:val="31AABA15"/>
    <w:rsid w:val="331E0B14"/>
    <w:rsid w:val="33C8F4F7"/>
    <w:rsid w:val="34FC5E58"/>
    <w:rsid w:val="355CE01C"/>
    <w:rsid w:val="356BAA74"/>
    <w:rsid w:val="3600744E"/>
    <w:rsid w:val="366F2E64"/>
    <w:rsid w:val="3673158B"/>
    <w:rsid w:val="368E7AE2"/>
    <w:rsid w:val="3702A4A3"/>
    <w:rsid w:val="373AB609"/>
    <w:rsid w:val="387B6F95"/>
    <w:rsid w:val="39C705EE"/>
    <w:rsid w:val="3CCB7AB0"/>
    <w:rsid w:val="3CD6952D"/>
    <w:rsid w:val="3CEBC183"/>
    <w:rsid w:val="3FAB8362"/>
    <w:rsid w:val="421C5DB1"/>
    <w:rsid w:val="430AD299"/>
    <w:rsid w:val="469403D4"/>
    <w:rsid w:val="46951066"/>
    <w:rsid w:val="474C1553"/>
    <w:rsid w:val="476E6A2A"/>
    <w:rsid w:val="479D9581"/>
    <w:rsid w:val="479EC77B"/>
    <w:rsid w:val="486FE3E9"/>
    <w:rsid w:val="48C7E910"/>
    <w:rsid w:val="49DA9FE5"/>
    <w:rsid w:val="4BE2677E"/>
    <w:rsid w:val="4DBD94CD"/>
    <w:rsid w:val="4F91CF94"/>
    <w:rsid w:val="50F41163"/>
    <w:rsid w:val="529F694C"/>
    <w:rsid w:val="5359AC27"/>
    <w:rsid w:val="5362B2F2"/>
    <w:rsid w:val="5367543D"/>
    <w:rsid w:val="5383204A"/>
    <w:rsid w:val="53F523C8"/>
    <w:rsid w:val="5407A778"/>
    <w:rsid w:val="54FC3647"/>
    <w:rsid w:val="55BFE6BC"/>
    <w:rsid w:val="5687AE17"/>
    <w:rsid w:val="56ED00D1"/>
    <w:rsid w:val="57004EE0"/>
    <w:rsid w:val="573098C8"/>
    <w:rsid w:val="57C59DA4"/>
    <w:rsid w:val="58F31B29"/>
    <w:rsid w:val="59420F49"/>
    <w:rsid w:val="59B36C5D"/>
    <w:rsid w:val="5B6A2D2B"/>
    <w:rsid w:val="5BC2B46F"/>
    <w:rsid w:val="5D654976"/>
    <w:rsid w:val="5DFCCA89"/>
    <w:rsid w:val="5F1C3BF1"/>
    <w:rsid w:val="5FEDDFC9"/>
    <w:rsid w:val="61722F05"/>
    <w:rsid w:val="63F38514"/>
    <w:rsid w:val="656078EE"/>
    <w:rsid w:val="67D1B39B"/>
    <w:rsid w:val="68163F2E"/>
    <w:rsid w:val="687D0C8A"/>
    <w:rsid w:val="6984C8DF"/>
    <w:rsid w:val="6A5EDD92"/>
    <w:rsid w:val="6BCFCF3B"/>
    <w:rsid w:val="6D1F6411"/>
    <w:rsid w:val="6DA21B42"/>
    <w:rsid w:val="6DDEDD49"/>
    <w:rsid w:val="6F0A42AA"/>
    <w:rsid w:val="6FDFD9C8"/>
    <w:rsid w:val="70A350D4"/>
    <w:rsid w:val="70A45741"/>
    <w:rsid w:val="736EF7C1"/>
    <w:rsid w:val="7473AA38"/>
    <w:rsid w:val="74AFCC0C"/>
    <w:rsid w:val="757A74DE"/>
    <w:rsid w:val="75B819EF"/>
    <w:rsid w:val="7711AE94"/>
    <w:rsid w:val="77519E76"/>
    <w:rsid w:val="77AB118E"/>
    <w:rsid w:val="794027C7"/>
    <w:rsid w:val="79E73EE3"/>
    <w:rsid w:val="7B8515AA"/>
    <w:rsid w:val="7BA5A7B5"/>
    <w:rsid w:val="7CA4220B"/>
    <w:rsid w:val="7DCC12D7"/>
    <w:rsid w:val="7E0CDA31"/>
    <w:rsid w:val="7E2744AA"/>
    <w:rsid w:val="7F28DD26"/>
    <w:rsid w:val="7F614DA4"/>
    <w:rsid w:val="7FC347F5"/>
    <w:rsid w:val="7FC6FC84"/>
    <w:rsid w:val="7FD7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8A4DE579-43A7-4B94-AE09-622A14CE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843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/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/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4"/>
      </w:numPr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0A72"/>
    <w:rPr>
      <w:rFonts w:ascii="Times New Roman" w:eastAsia="MS Mincho" w:hAnsi="Times New Roman"/>
      <w:sz w:val="22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654535"/>
    <w:rPr>
      <w:rFonts w:ascii="Times New Roman"/>
      <w:sz w:val="24"/>
      <w:szCs w:val="28"/>
    </w:rPr>
  </w:style>
  <w:style w:type="paragraph" w:styleId="TOC2">
    <w:name w:val="toc 2"/>
    <w:basedOn w:val="Normal"/>
    <w:next w:val="Normal"/>
    <w:semiHidden/>
    <w:rsid w:val="009D7DD6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9D7DD6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right="0" w:hanging="1134"/>
      <w:jc w:val="left"/>
      <w:textAlignment w:val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583B24"/>
    <w:pPr>
      <w:overflowPunct/>
      <w:autoSpaceDE/>
      <w:autoSpaceDN/>
      <w:adjustRightInd/>
      <w:spacing w:after="260" w:line="260" w:lineRule="atLeast"/>
      <w:ind w:left="567" w:right="0"/>
      <w:jc w:val="left"/>
      <w:textAlignment w:val="auto"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83B2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semiHidden/>
    <w:unhideWhenUsed/>
    <w:rsid w:val="006A3E20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09722-da0e-4108-a5fd-ccddeb470271" xsi:nil="true"/>
    <lcf76f155ced4ddcb4097134ff3c332f xmlns="c7577921-61fd-4185-9321-513e2061062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88A9A70253649AA6188D56531714A" ma:contentTypeVersion="16" ma:contentTypeDescription="Create a new document." ma:contentTypeScope="" ma:versionID="870fb57c2ed04bfad8e68ec4dd46744c">
  <xsd:schema xmlns:xsd="http://www.w3.org/2001/XMLSchema" xmlns:xs="http://www.w3.org/2001/XMLSchema" xmlns:p="http://schemas.microsoft.com/office/2006/metadata/properties" xmlns:ns2="c7577921-61fd-4185-9321-513e20610625" xmlns:ns3="99a09722-da0e-4108-a5fd-ccddeb470271" targetNamespace="http://schemas.microsoft.com/office/2006/metadata/properties" ma:root="true" ma:fieldsID="9eac781f90ee1939b03b5f21f8203b02" ns2:_="" ns3:_="">
    <xsd:import namespace="c7577921-61fd-4185-9321-513e20610625"/>
    <xsd:import namespace="99a09722-da0e-4108-a5fd-ccddeb470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77921-61fd-4185-9321-513e20610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09722-da0e-4108-a5fd-ccddeb4702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d55cbe-474b-47c9-8776-943ede0dc45a}" ma:internalName="TaxCatchAll" ma:showField="CatchAllData" ma:web="99a09722-da0e-4108-a5fd-ccddeb4702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Props1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99a09722-da0e-4108-a5fd-ccddeb470271"/>
    <ds:schemaRef ds:uri="c7577921-61fd-4185-9321-513e20610625"/>
  </ds:schemaRefs>
</ds:datastoreItem>
</file>

<file path=customXml/itemProps2.xml><?xml version="1.0" encoding="utf-8"?>
<ds:datastoreItem xmlns:ds="http://schemas.openxmlformats.org/officeDocument/2006/customXml" ds:itemID="{F0E22F1C-AA17-489B-AC2C-8798DEF6E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77921-61fd-4185-9321-513e20610625"/>
    <ds:schemaRef ds:uri="99a09722-da0e-4108-a5fd-ccddeb4702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9179</TotalTime>
  <Pages>38</Pages>
  <Words>7062</Words>
  <Characters>40257</Characters>
  <Application>Microsoft Office Word</Application>
  <DocSecurity>0</DocSecurity>
  <Lines>335</Lines>
  <Paragraphs>94</Paragraphs>
  <ScaleCrop>false</ScaleCrop>
  <Company>Ernst &amp; Young</Company>
  <LinksUpToDate>false</LinksUpToDate>
  <CharactersWithSpaces>47225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Apichaya Jantarapratak</cp:lastModifiedBy>
  <cp:revision>5065</cp:revision>
  <cp:lastPrinted>2026-05-13T08:12:00Z</cp:lastPrinted>
  <dcterms:created xsi:type="dcterms:W3CDTF">2025-06-03T19:06:00Z</dcterms:created>
  <dcterms:modified xsi:type="dcterms:W3CDTF">2026-05-13T08:19:00Z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0x010100F5188A9A70253649AA6188D56531714A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860923410014ed2b525ab470ae178b7f026181cc8d1bd4f8c0a0ba29ca81a330</vt:lpwstr>
  </property>
  <property fmtid="{D5CDD505-2E9C-101B-9397-08002B2CF9AE}" pid="8" name="docLang">
    <vt:lpwstr>th</vt:lpwstr>
  </property>
</Properties>
</file>