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D2B8F" w14:textId="232DC550" w:rsidR="009A4112" w:rsidRPr="00C3335E" w:rsidRDefault="009A4112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3335E">
        <w:rPr>
          <w:rFonts w:asciiTheme="majorBidi" w:hAnsiTheme="majorBidi" w:cstheme="majorBidi"/>
          <w:sz w:val="52"/>
          <w:szCs w:val="52"/>
          <w:cs/>
        </w:rPr>
        <w:t>บริษัท เอ็กโซติค ฟู้ด จำกัด (มหาชน)</w:t>
      </w:r>
    </w:p>
    <w:p w14:paraId="56ACF8C5" w14:textId="77777777" w:rsidR="009F42D8" w:rsidRPr="00C3335E" w:rsidRDefault="009F42D8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546DC14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4767AA0F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6177D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86177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6177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568FA685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305ED1C" w14:textId="77777777" w:rsidR="008B5DC4" w:rsidRDefault="008B5DC4" w:rsidP="00C3335E">
      <w:pPr>
        <w:spacing w:line="240" w:lineRule="atLeast"/>
        <w:jc w:val="center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C56E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130C0944" w:rsidR="009A4112" w:rsidRPr="006D304C" w:rsidRDefault="009A4112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350EC2B" w14:textId="5C71BB8B" w:rsidR="00293150" w:rsidRPr="00562ED4" w:rsidRDefault="00293150" w:rsidP="00525592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3"/>
          <w:sz w:val="30"/>
          <w:szCs w:val="30"/>
        </w:rPr>
        <w:t>3</w:t>
      </w:r>
      <w:r w:rsidR="000E141A">
        <w:rPr>
          <w:rFonts w:asciiTheme="majorBidi" w:hAnsiTheme="majorBidi" w:cstheme="majorBidi"/>
          <w:spacing w:val="3"/>
          <w:sz w:val="30"/>
          <w:szCs w:val="30"/>
        </w:rPr>
        <w:t>1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E141A">
        <w:rPr>
          <w:rFonts w:asciiTheme="majorBidi" w:hAnsiTheme="majorBidi" w:cstheme="majorBidi" w:hint="cs"/>
          <w:spacing w:val="3"/>
          <w:sz w:val="30"/>
          <w:szCs w:val="30"/>
          <w:cs/>
        </w:rPr>
        <w:t>มีนาคม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0E141A">
        <w:rPr>
          <w:rFonts w:asciiTheme="majorBidi" w:hAnsiTheme="majorBidi" w:cstheme="majorBidi"/>
          <w:spacing w:val="3"/>
          <w:sz w:val="30"/>
          <w:szCs w:val="30"/>
        </w:rPr>
        <w:t>9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 งบการเปลี่ยนแปลงส่วนของ</w:t>
      </w:r>
      <w:r w:rsidR="00993FFA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   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ผู้ถือหุ้น และงบกระแสเงินสด</w:t>
      </w:r>
      <w:r w:rsidR="00400D0A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สำหรับงวด</w:t>
      </w:r>
      <w:r w:rsidR="000E141A">
        <w:rPr>
          <w:rFonts w:asciiTheme="majorBidi" w:hAnsiTheme="majorBidi" w:cstheme="majorBidi" w:hint="cs"/>
          <w:spacing w:val="3"/>
          <w:sz w:val="30"/>
          <w:szCs w:val="30"/>
          <w:cs/>
        </w:rPr>
        <w:t>สาม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>3</w:t>
      </w:r>
      <w:r w:rsidR="000E141A">
        <w:rPr>
          <w:rFonts w:asciiTheme="majorBidi" w:hAnsiTheme="majorBidi" w:cstheme="majorBidi"/>
          <w:spacing w:val="3"/>
          <w:sz w:val="30"/>
          <w:szCs w:val="30"/>
        </w:rPr>
        <w:t>1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E141A">
        <w:rPr>
          <w:rFonts w:asciiTheme="majorBidi" w:hAnsiTheme="majorBidi" w:cstheme="majorBidi" w:hint="cs"/>
          <w:spacing w:val="3"/>
          <w:sz w:val="30"/>
          <w:szCs w:val="30"/>
          <w:cs/>
        </w:rPr>
        <w:t>มีนาคม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 w:rsidR="000E141A">
        <w:rPr>
          <w:rFonts w:asciiTheme="majorBidi" w:hAnsiTheme="majorBidi" w:cstheme="majorBidi"/>
          <w:spacing w:val="3"/>
          <w:sz w:val="30"/>
          <w:szCs w:val="30"/>
        </w:rPr>
        <w:t>9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525592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 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29315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53987" w:rsidRPr="006D304C" w:rsidSect="00C56E71">
          <w:headerReference w:type="first" r:id="rId17"/>
          <w:footerReference w:type="first" r:id="rId18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41B81068" w:rsidR="00A03379" w:rsidRPr="006D304C" w:rsidRDefault="00A03379" w:rsidP="007817AB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7817AB" w:rsidRPr="007817AB">
        <w:rPr>
          <w:rFonts w:asciiTheme="majorBidi" w:hAnsiTheme="majorBidi" w:cstheme="majorBidi"/>
          <w:sz w:val="30"/>
          <w:szCs w:val="30"/>
          <w:cs/>
        </w:rPr>
        <w:t>ภัคค</w:t>
      </w:r>
      <w:r w:rsidR="009A0991">
        <w:rPr>
          <w:rFonts w:asciiTheme="majorBidi" w:hAnsiTheme="majorBidi" w:cstheme="majorBidi" w:hint="cs"/>
          <w:sz w:val="30"/>
          <w:szCs w:val="30"/>
          <w:cs/>
        </w:rPr>
        <w:t>ินัย</w:t>
      </w:r>
      <w:r w:rsidR="007817AB" w:rsidRPr="007817AB">
        <w:rPr>
          <w:rFonts w:asciiTheme="majorBidi" w:hAnsiTheme="majorBidi" w:cstheme="majorBidi"/>
          <w:sz w:val="30"/>
          <w:szCs w:val="30"/>
          <w:cs/>
        </w:rPr>
        <w:t xml:space="preserve"> ภ</w:t>
      </w:r>
      <w:r w:rsidR="009A0991">
        <w:rPr>
          <w:rFonts w:asciiTheme="majorBidi" w:hAnsiTheme="majorBidi" w:cstheme="majorBidi" w:hint="cs"/>
          <w:sz w:val="30"/>
          <w:szCs w:val="30"/>
          <w:cs/>
        </w:rPr>
        <w:t>าคการ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01C6E655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</w:t>
      </w:r>
      <w:r w:rsidR="007E5595">
        <w:rPr>
          <w:rFonts w:asciiTheme="majorBidi" w:hAnsiTheme="majorBidi" w:cstheme="majorBidi"/>
          <w:color w:val="000000"/>
          <w:lang w:val="en-US"/>
        </w:rPr>
        <w:t>1894</w:t>
      </w:r>
    </w:p>
    <w:p w14:paraId="36586700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A0D344" w14:textId="73C803E9" w:rsidR="00845DB3" w:rsidRDefault="007A7288" w:rsidP="00BD4415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4AEE4A" w14:textId="75A9D42B" w:rsidR="00BD4415" w:rsidRPr="00BD4415" w:rsidRDefault="00330B19" w:rsidP="376425D9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15</w:t>
      </w:r>
      <w:r w:rsidR="00293150">
        <w:rPr>
          <w:rFonts w:asciiTheme="majorBidi" w:hAnsiTheme="majorBidi" w:cstheme="majorBidi"/>
          <w:sz w:val="30"/>
          <w:szCs w:val="30"/>
        </w:rPr>
        <w:t xml:space="preserve"> </w:t>
      </w:r>
      <w:r w:rsidR="000E141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2931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 w:rsidRPr="376425D9">
        <w:rPr>
          <w:rFonts w:asciiTheme="majorBidi" w:hAnsiTheme="majorBidi" w:cstheme="majorBidi"/>
          <w:sz w:val="30"/>
          <w:szCs w:val="30"/>
        </w:rPr>
        <w:t>256</w:t>
      </w:r>
      <w:r w:rsidR="000E141A">
        <w:rPr>
          <w:rFonts w:asciiTheme="majorBidi" w:hAnsiTheme="majorBidi" w:cstheme="majorBidi"/>
          <w:sz w:val="30"/>
          <w:szCs w:val="30"/>
        </w:rPr>
        <w:t>9</w:t>
      </w:r>
    </w:p>
    <w:p w14:paraId="05197C49" w14:textId="77777777" w:rsidR="008B3E08" w:rsidRPr="006D304C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sectPr w:rsidR="008B3E08" w:rsidRPr="006D304C" w:rsidSect="00432C12">
      <w:headerReference w:type="default" r:id="rId19"/>
      <w:footerReference w:type="default" r:id="rId20"/>
      <w:headerReference w:type="first" r:id="rId21"/>
      <w:footerReference w:type="first" r:id="rId22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648EE" w14:textId="77777777" w:rsidR="00AA5846" w:rsidRDefault="00AA5846">
      <w:r>
        <w:separator/>
      </w:r>
    </w:p>
  </w:endnote>
  <w:endnote w:type="continuationSeparator" w:id="0">
    <w:p w14:paraId="6AD25720" w14:textId="77777777" w:rsidR="00AA5846" w:rsidRDefault="00AA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46F21" w14:textId="77777777" w:rsidR="00353A48" w:rsidRDefault="00353A4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774" w14:textId="77777777" w:rsidR="000B5059" w:rsidRPr="00C20143" w:rsidRDefault="000B5059" w:rsidP="00C20143">
    <w:pPr>
      <w:pStyle w:val="Footer"/>
      <w:tabs>
        <w:tab w:val="clear" w:pos="4536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196367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8CEFB7B" w14:textId="22FE3B83" w:rsidR="00432C12" w:rsidRPr="00432C12" w:rsidRDefault="00432C12" w:rsidP="0043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32C12">
          <w:rPr>
            <w:rFonts w:ascii="Angsana New" w:hAnsi="Angsana New"/>
            <w:sz w:val="30"/>
            <w:szCs w:val="30"/>
          </w:rPr>
          <w:fldChar w:fldCharType="begin"/>
        </w:r>
        <w:r w:rsidRPr="00432C1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32C12">
          <w:rPr>
            <w:rFonts w:ascii="Angsana New" w:hAnsi="Angsana New"/>
            <w:sz w:val="30"/>
            <w:szCs w:val="30"/>
          </w:rPr>
          <w:fldChar w:fldCharType="separate"/>
        </w:r>
        <w:r w:rsidRPr="00432C12">
          <w:rPr>
            <w:rFonts w:ascii="Angsana New" w:hAnsi="Angsana New"/>
            <w:noProof/>
            <w:sz w:val="30"/>
            <w:szCs w:val="30"/>
          </w:rPr>
          <w:t>2</w:t>
        </w:r>
        <w:r w:rsidRPr="00432C1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D4673" w14:textId="77777777" w:rsidR="00AA5846" w:rsidRDefault="00AA5846">
      <w:r>
        <w:separator/>
      </w:r>
    </w:p>
  </w:footnote>
  <w:footnote w:type="continuationSeparator" w:id="0">
    <w:p w14:paraId="18B88C22" w14:textId="77777777" w:rsidR="00AA5846" w:rsidRDefault="00AA5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78E0" w14:textId="77777777" w:rsidR="00353A48" w:rsidRDefault="00353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D5D9" w14:textId="77777777" w:rsidR="000B5059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left" w:pos="540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DF6A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62C0BBC0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6EF9137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FA2A3FF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D7A769C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E24F3A5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C695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1B71D9E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8F807E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E54B430" w14:textId="77777777" w:rsidR="000B5059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53B4DDEE" w14:textId="77777777" w:rsidR="00353A48" w:rsidRPr="004045B0" w:rsidRDefault="00353A48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2916BE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1FE56E4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FC4B98B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90EDDD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487F034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6EAF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315078B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8CF1C69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C81DBD6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2FB4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141A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218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0ADF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632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CC5"/>
    <w:rsid w:val="00172FAB"/>
    <w:rsid w:val="00173342"/>
    <w:rsid w:val="001734E4"/>
    <w:rsid w:val="00173563"/>
    <w:rsid w:val="001736C5"/>
    <w:rsid w:val="00173F5B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6D18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05F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2BE4"/>
    <w:rsid w:val="0022304C"/>
    <w:rsid w:val="0022366E"/>
    <w:rsid w:val="002243E0"/>
    <w:rsid w:val="002244D9"/>
    <w:rsid w:val="00224776"/>
    <w:rsid w:val="00225A34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154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17BE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3150"/>
    <w:rsid w:val="0029440E"/>
    <w:rsid w:val="002945BB"/>
    <w:rsid w:val="002953A3"/>
    <w:rsid w:val="002954C5"/>
    <w:rsid w:val="0029582D"/>
    <w:rsid w:val="00296507"/>
    <w:rsid w:val="00296745"/>
    <w:rsid w:val="00296A54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5BFE"/>
    <w:rsid w:val="002A60FF"/>
    <w:rsid w:val="002A6C91"/>
    <w:rsid w:val="002A71F6"/>
    <w:rsid w:val="002A7240"/>
    <w:rsid w:val="002B02D9"/>
    <w:rsid w:val="002B08B7"/>
    <w:rsid w:val="002B093D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0B19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3A48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0D0A"/>
    <w:rsid w:val="004010AC"/>
    <w:rsid w:val="0040130D"/>
    <w:rsid w:val="00401C8C"/>
    <w:rsid w:val="004025F6"/>
    <w:rsid w:val="004038B8"/>
    <w:rsid w:val="004039D6"/>
    <w:rsid w:val="00403F67"/>
    <w:rsid w:val="00404422"/>
    <w:rsid w:val="004045B0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C12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816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592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2C1A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379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11D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7AB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595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4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139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77D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74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577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20F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481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714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2FAB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3FFA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991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1ED7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130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29ED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84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3959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5F01"/>
    <w:rsid w:val="00B564C6"/>
    <w:rsid w:val="00B5663A"/>
    <w:rsid w:val="00B56C1A"/>
    <w:rsid w:val="00B57A40"/>
    <w:rsid w:val="00B57CB6"/>
    <w:rsid w:val="00B60E69"/>
    <w:rsid w:val="00B619D7"/>
    <w:rsid w:val="00B61C10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AE7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35E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9B3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360"/>
    <w:rsid w:val="00C725B2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3EE2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B4A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742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1A6E"/>
    <w:rsid w:val="00E41C6D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6EFE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4DE6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4C39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3917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A6D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56B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126"/>
    <w:rsid w:val="00FE39AD"/>
    <w:rsid w:val="00FE3BEC"/>
    <w:rsid w:val="00FE3EC3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7FF3"/>
    <w:rsid w:val="376425D9"/>
    <w:rsid w:val="5677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  <w:style w:type="character" w:customStyle="1" w:styleId="HeaderChar1">
    <w:name w:val="Header Char1"/>
    <w:basedOn w:val="DefaultParagraphFont"/>
    <w:semiHidden/>
    <w:locked/>
    <w:rsid w:val="00C3335E"/>
    <w:rPr>
      <w:rFonts w:ascii="Arial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7B8A0FB-CC18-4733-8DD9-AE1FC0223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344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3</cp:revision>
  <cp:lastPrinted>2026-05-06T04:41:00Z</cp:lastPrinted>
  <dcterms:created xsi:type="dcterms:W3CDTF">2026-05-06T06:14:00Z</dcterms:created>
  <dcterms:modified xsi:type="dcterms:W3CDTF">2026-05-14T06:17:00Z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