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3E7B0AE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DFD849B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6D1502A4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2E1AEBC1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26EAB23" w:rsidR="00C571E1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5C59215F" w:rsidR="00DF5825" w:rsidRPr="00CD7E22" w:rsidRDefault="00430CA4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686A8B68" w:rsidR="00DF5825" w:rsidRPr="00984455" w:rsidRDefault="00430CA4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8445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DF5825" w:rsidRPr="00984455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984455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445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45187" w:rsidRPr="00CD7E22" w14:paraId="3D2D05F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BC56A4F" w14:textId="6ED01896" w:rsidR="00645187" w:rsidRDefault="00430CA4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8C2C8B" w14:textId="77777777" w:rsidR="00645187" w:rsidRPr="00CD7E22" w:rsidRDefault="0064518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95B426" w14:textId="72206FF2" w:rsidR="00645187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421FD801" w:rsidR="00466AFC" w:rsidRPr="00CD7E22" w:rsidRDefault="00C571E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30C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0D1741F0" w:rsidR="00466AFC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708E6859" w:rsidR="00466AFC" w:rsidRPr="00CD7E22" w:rsidRDefault="00466AFC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30C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73BE4597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30C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2C2B1B03" w:rsidR="00D5699E" w:rsidRPr="00CA54E3" w:rsidRDefault="00D5699E" w:rsidP="4A8FFFDF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4A8FFFD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4A8FFFDF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4A8FFFD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0F04A9">
        <w:rPr>
          <w:rFonts w:asciiTheme="majorBidi" w:hAnsiTheme="majorBidi" w:cstheme="majorBidi"/>
          <w:sz w:val="30"/>
          <w:szCs w:val="30"/>
        </w:rPr>
        <w:t>15</w:t>
      </w:r>
      <w:r w:rsidR="0062307F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075F41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5E2377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BD4415" w:rsidRPr="4A8FFF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415" w:rsidRPr="4A8FFFDF">
        <w:rPr>
          <w:rFonts w:asciiTheme="majorBidi" w:hAnsiTheme="majorBidi" w:cstheme="majorBidi"/>
          <w:sz w:val="30"/>
          <w:szCs w:val="30"/>
        </w:rPr>
        <w:t>256</w:t>
      </w:r>
      <w:r w:rsidR="005E2377">
        <w:rPr>
          <w:rFonts w:asciiTheme="majorBidi" w:hAnsiTheme="majorBidi" w:cstheme="majorBidi"/>
          <w:sz w:val="30"/>
          <w:szCs w:val="30"/>
        </w:rPr>
        <w:t>9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285DAFC3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5E2377">
        <w:rPr>
          <w:rFonts w:asciiTheme="majorBidi" w:hAnsiTheme="majorBidi" w:cstheme="majorBidi"/>
          <w:spacing w:val="-3"/>
          <w:sz w:val="30"/>
          <w:szCs w:val="30"/>
        </w:rPr>
        <w:t>8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211CC114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ในการจัดทำงบการเงินระหว่างกาล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ทั้งนี้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นโยบายการบัญชี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สำหรับปีสิ้นสุดวันที่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ธันวาคม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5E2377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8</w:t>
      </w:r>
    </w:p>
    <w:p w14:paraId="29E253BA" w14:textId="61BC7A5F" w:rsidR="005D7EAF" w:rsidRPr="00324D6E" w:rsidRDefault="005D7EAF" w:rsidP="0057174C">
      <w:pPr>
        <w:pStyle w:val="Heading8"/>
        <w:tabs>
          <w:tab w:val="left" w:pos="540"/>
        </w:tabs>
        <w:spacing w:line="370" w:lineRule="exact"/>
        <w:rPr>
          <w:rFonts w:asciiTheme="majorBidi" w:hAnsiTheme="majorBidi"/>
          <w:sz w:val="30"/>
          <w:szCs w:val="30"/>
          <w:cs/>
          <w:lang w:val="en-US"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0ADE0D9E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5E2377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075F41" w:rsidRPr="00CA54E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075F41">
        <w:rPr>
          <w:rFonts w:asciiTheme="majorBidi" w:hAnsiTheme="majorBidi" w:cstheme="majorBidi"/>
          <w:sz w:val="30"/>
          <w:szCs w:val="30"/>
        </w:rPr>
        <w:t>3</w:t>
      </w:r>
      <w:r w:rsidR="005E2377">
        <w:rPr>
          <w:rFonts w:asciiTheme="majorBidi" w:hAnsiTheme="majorBidi" w:cstheme="majorBidi"/>
          <w:sz w:val="30"/>
          <w:szCs w:val="30"/>
        </w:rPr>
        <w:t>1</w:t>
      </w:r>
      <w:r w:rsidR="00075F41">
        <w:rPr>
          <w:rFonts w:asciiTheme="majorBidi" w:hAnsiTheme="majorBidi" w:cstheme="majorBidi"/>
          <w:sz w:val="30"/>
          <w:szCs w:val="30"/>
        </w:rPr>
        <w:t xml:space="preserve"> </w:t>
      </w:r>
      <w:r w:rsidR="005E2377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75F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</w:t>
      </w:r>
      <w:r w:rsidR="005E2377">
        <w:rPr>
          <w:rFonts w:asciiTheme="majorBidi" w:hAnsiTheme="majorBidi" w:cstheme="majorBidi"/>
          <w:sz w:val="30"/>
          <w:szCs w:val="30"/>
        </w:rPr>
        <w:t>9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8"/>
        <w:gridCol w:w="1351"/>
        <w:gridCol w:w="180"/>
        <w:gridCol w:w="1351"/>
      </w:tblGrid>
      <w:tr w:rsidR="00075F41" w:rsidRPr="008053F0" w14:paraId="77E237A8" w14:textId="77777777" w:rsidTr="009167DA">
        <w:trPr>
          <w:cantSplit/>
        </w:trPr>
        <w:tc>
          <w:tcPr>
            <w:tcW w:w="6298" w:type="dxa"/>
          </w:tcPr>
          <w:p w14:paraId="34E1FADB" w14:textId="77777777" w:rsidR="00075F41" w:rsidRPr="008053F0" w:rsidRDefault="00075F41" w:rsidP="0097516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1" w:type="dxa"/>
            <w:vAlign w:val="bottom"/>
          </w:tcPr>
          <w:p w14:paraId="5C616F03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EC9C8F" w14:textId="77777777" w:rsidR="00075F41" w:rsidRPr="008053F0" w:rsidRDefault="00075F41" w:rsidP="009751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303EE4F4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75F41" w:rsidRPr="008053F0" w14:paraId="793EA897" w14:textId="77777777" w:rsidTr="009167DA">
        <w:trPr>
          <w:cantSplit/>
        </w:trPr>
        <w:tc>
          <w:tcPr>
            <w:tcW w:w="6298" w:type="dxa"/>
          </w:tcPr>
          <w:p w14:paraId="3C7E3220" w14:textId="723EBC3A" w:rsidR="00075F41" w:rsidRPr="00CF56D9" w:rsidRDefault="00075F41" w:rsidP="0097516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E23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E23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E237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1" w:type="dxa"/>
            <w:vAlign w:val="bottom"/>
          </w:tcPr>
          <w:p w14:paraId="5055C679" w14:textId="07126982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2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5ABE96D" w14:textId="77777777" w:rsidR="00075F41" w:rsidRPr="008053F0" w:rsidRDefault="00075F41" w:rsidP="009751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  <w:vAlign w:val="bottom"/>
          </w:tcPr>
          <w:p w14:paraId="2F26A96E" w14:textId="3B77719A" w:rsidR="00075F41" w:rsidRPr="008053F0" w:rsidRDefault="00075F41" w:rsidP="0097516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E23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075F41" w:rsidRPr="008053F0" w14:paraId="27E0C847" w14:textId="77777777" w:rsidTr="009167DA">
        <w:trPr>
          <w:cantSplit/>
        </w:trPr>
        <w:tc>
          <w:tcPr>
            <w:tcW w:w="6298" w:type="dxa"/>
          </w:tcPr>
          <w:p w14:paraId="73D69B91" w14:textId="77777777" w:rsidR="00075F41" w:rsidRPr="008053F0" w:rsidRDefault="00075F41" w:rsidP="009751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2" w:type="dxa"/>
            <w:gridSpan w:val="3"/>
          </w:tcPr>
          <w:p w14:paraId="0B1B0D7A" w14:textId="77777777" w:rsidR="00075F41" w:rsidRPr="008053F0" w:rsidRDefault="00075F41" w:rsidP="0097516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75F41" w:rsidRPr="008053F0" w14:paraId="71F3836D" w14:textId="77777777" w:rsidTr="009167DA">
        <w:trPr>
          <w:cantSplit/>
        </w:trPr>
        <w:tc>
          <w:tcPr>
            <w:tcW w:w="6298" w:type="dxa"/>
          </w:tcPr>
          <w:p w14:paraId="75702627" w14:textId="77777777" w:rsidR="00075F41" w:rsidRPr="008053F0" w:rsidRDefault="00075F41" w:rsidP="0097516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1" w:type="dxa"/>
          </w:tcPr>
          <w:p w14:paraId="6A74A89E" w14:textId="77777777" w:rsidR="00075F41" w:rsidRPr="008053F0" w:rsidRDefault="00075F41" w:rsidP="0097516C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759862" w14:textId="77777777" w:rsidR="00075F41" w:rsidRPr="008053F0" w:rsidRDefault="00075F41" w:rsidP="0097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263990D" w14:textId="77777777" w:rsidR="00075F41" w:rsidRPr="008053F0" w:rsidRDefault="00075F41" w:rsidP="0097516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4219" w:rsidRPr="008053F0" w14:paraId="7A89D1BD" w14:textId="77777777" w:rsidTr="009167DA">
        <w:trPr>
          <w:cantSplit/>
        </w:trPr>
        <w:tc>
          <w:tcPr>
            <w:tcW w:w="6298" w:type="dxa"/>
          </w:tcPr>
          <w:p w14:paraId="2ECA8F3D" w14:textId="09B9EB0B" w:rsidR="006C4219" w:rsidRPr="00395103" w:rsidRDefault="00395103" w:rsidP="0039510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510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ซื้อวัตถุดิบและสินค้า</w:t>
            </w:r>
          </w:p>
        </w:tc>
        <w:tc>
          <w:tcPr>
            <w:tcW w:w="1351" w:type="dxa"/>
          </w:tcPr>
          <w:p w14:paraId="2BE5D9C6" w14:textId="3A365C17" w:rsidR="006C4219" w:rsidRPr="008053F0" w:rsidRDefault="00395103" w:rsidP="00641951">
            <w:pPr>
              <w:tabs>
                <w:tab w:val="decimal" w:pos="72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E046C4" w14:textId="77777777" w:rsidR="006C4219" w:rsidRPr="008053F0" w:rsidRDefault="006C4219" w:rsidP="009751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56078BC4" w14:textId="425DED25" w:rsidR="006C4219" w:rsidRPr="008053F0" w:rsidRDefault="00641951" w:rsidP="0097516C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4,903</w:t>
            </w:r>
          </w:p>
        </w:tc>
      </w:tr>
      <w:tr w:rsidR="004412A0" w:rsidRPr="00465A29" w14:paraId="55AE5099" w14:textId="77777777" w:rsidTr="009167DA">
        <w:trPr>
          <w:cantSplit/>
        </w:trPr>
        <w:tc>
          <w:tcPr>
            <w:tcW w:w="6298" w:type="dxa"/>
          </w:tcPr>
          <w:p w14:paraId="2605E89B" w14:textId="50F8C842" w:rsidR="004412A0" w:rsidRPr="00465A29" w:rsidRDefault="004412A0" w:rsidP="005E2377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1" w:type="dxa"/>
          </w:tcPr>
          <w:p w14:paraId="4BB94D76" w14:textId="483DA2D3" w:rsidR="004412A0" w:rsidRPr="00465A29" w:rsidRDefault="004412A0" w:rsidP="00641951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80" w:type="dxa"/>
            <w:vAlign w:val="bottom"/>
          </w:tcPr>
          <w:p w14:paraId="1EDD88D4" w14:textId="77777777" w:rsidR="004412A0" w:rsidRPr="00465A29" w:rsidRDefault="004412A0" w:rsidP="005E23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33D6E224" w14:textId="29F60A61" w:rsidR="004412A0" w:rsidRPr="00465A29" w:rsidRDefault="004412A0" w:rsidP="005E237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</w:tr>
      <w:tr w:rsidR="004412A0" w:rsidRPr="00465A29" w14:paraId="6F76B7D1" w14:textId="77777777" w:rsidTr="009167DA">
        <w:trPr>
          <w:cantSplit/>
          <w:trHeight w:val="389"/>
        </w:trPr>
        <w:tc>
          <w:tcPr>
            <w:tcW w:w="6298" w:type="dxa"/>
          </w:tcPr>
          <w:p w14:paraId="1B56EF67" w14:textId="5EF8FAE3" w:rsidR="004412A0" w:rsidRPr="00465A29" w:rsidRDefault="004412A0" w:rsidP="005E2377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1" w:type="dxa"/>
          </w:tcPr>
          <w:p w14:paraId="712AF285" w14:textId="10BDB387" w:rsidR="004412A0" w:rsidRPr="00465A29" w:rsidRDefault="004412A0" w:rsidP="005E2377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A6C9B0" w14:textId="77777777" w:rsidR="004412A0" w:rsidRPr="00465A29" w:rsidRDefault="004412A0" w:rsidP="005E23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49411AB" w14:textId="589D0C72" w:rsidR="004412A0" w:rsidRPr="00465A29" w:rsidRDefault="004412A0" w:rsidP="005E2377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2A0" w:rsidRPr="00031A27" w14:paraId="47324CE6" w14:textId="77777777" w:rsidTr="009167DA">
        <w:trPr>
          <w:cantSplit/>
        </w:trPr>
        <w:tc>
          <w:tcPr>
            <w:tcW w:w="6298" w:type="dxa"/>
          </w:tcPr>
          <w:p w14:paraId="3876BFF1" w14:textId="1BF3596B" w:rsidR="004412A0" w:rsidRPr="00031A27" w:rsidRDefault="004412A0" w:rsidP="00075F41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1" w:type="dxa"/>
          </w:tcPr>
          <w:p w14:paraId="3EAE537F" w14:textId="77777777" w:rsidR="004412A0" w:rsidRPr="00031A27" w:rsidRDefault="004412A0" w:rsidP="00EC4AB9">
            <w:pPr>
              <w:tabs>
                <w:tab w:val="left" w:pos="540"/>
              </w:tabs>
              <w:ind w:left="54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C60BE6" w14:textId="77777777" w:rsidR="004412A0" w:rsidRPr="00031A27" w:rsidRDefault="004412A0" w:rsidP="00075F41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8C34B74" w14:textId="77777777" w:rsidR="004412A0" w:rsidRPr="00031A27" w:rsidRDefault="004412A0" w:rsidP="00EC4AB9">
            <w:pPr>
              <w:tabs>
                <w:tab w:val="left" w:pos="540"/>
              </w:tabs>
              <w:ind w:left="54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2A0" w:rsidRPr="00465A29" w14:paraId="19E43BB3" w14:textId="77777777" w:rsidTr="009167DA">
        <w:trPr>
          <w:cantSplit/>
        </w:trPr>
        <w:tc>
          <w:tcPr>
            <w:tcW w:w="6298" w:type="dxa"/>
          </w:tcPr>
          <w:p w14:paraId="6FBCF063" w14:textId="3AE4CD3F" w:rsidR="004412A0" w:rsidRPr="00465A29" w:rsidRDefault="004412A0" w:rsidP="00075F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</w:tcPr>
          <w:p w14:paraId="3E5F0831" w14:textId="77777777" w:rsidR="004412A0" w:rsidRPr="00465A29" w:rsidRDefault="004412A0" w:rsidP="00075F41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CA0DF3" w14:textId="77777777" w:rsidR="004412A0" w:rsidRPr="00465A29" w:rsidRDefault="004412A0" w:rsidP="00075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8860E6E" w14:textId="77777777" w:rsidR="004412A0" w:rsidRPr="00465A29" w:rsidRDefault="004412A0" w:rsidP="00075F41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12A0" w:rsidRPr="00465A29" w14:paraId="56E083EE" w14:textId="77777777" w:rsidTr="009167DA">
        <w:trPr>
          <w:cantSplit/>
        </w:trPr>
        <w:tc>
          <w:tcPr>
            <w:tcW w:w="6298" w:type="dxa"/>
          </w:tcPr>
          <w:p w14:paraId="63D2FC2B" w14:textId="5A9AE681" w:rsidR="004412A0" w:rsidRPr="00465A29" w:rsidRDefault="004412A0" w:rsidP="00075F41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1" w:type="dxa"/>
          </w:tcPr>
          <w:p w14:paraId="3020FC07" w14:textId="23B5834C" w:rsidR="004412A0" w:rsidRPr="00465A29" w:rsidRDefault="0069208F" w:rsidP="00075F41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8,619</w:t>
            </w:r>
          </w:p>
        </w:tc>
        <w:tc>
          <w:tcPr>
            <w:tcW w:w="180" w:type="dxa"/>
            <w:vAlign w:val="bottom"/>
          </w:tcPr>
          <w:p w14:paraId="7C715C6D" w14:textId="77777777" w:rsidR="004412A0" w:rsidRPr="00465A29" w:rsidRDefault="004412A0" w:rsidP="00075F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23F3B12B" w14:textId="56D10EC9" w:rsidR="004412A0" w:rsidRPr="00465A29" w:rsidRDefault="004412A0" w:rsidP="00075F41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</w:tr>
    </w:tbl>
    <w:p w14:paraId="5BAD07CD" w14:textId="3F9B8C8E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lastRenderedPageBreak/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E80AC" w14:textId="3FB5CD02" w:rsidR="0057174C" w:rsidRDefault="00BB00F4" w:rsidP="00AB77FB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15E6155B" w14:textId="77777777" w:rsidR="00AB77FB" w:rsidRPr="00D333A4" w:rsidRDefault="00AB77FB" w:rsidP="00AB77FB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41180307" w14:textId="544CC125" w:rsidR="00632482" w:rsidRPr="00E27B8F" w:rsidRDefault="00186DAC" w:rsidP="00E27B8F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46B3B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12D904B7" w14:textId="77777777" w:rsidR="00632482" w:rsidRDefault="00632482" w:rsidP="00BD541D">
      <w:pPr>
        <w:rPr>
          <w:noProof/>
          <w:lang w:eastAsia="x-none"/>
        </w:rPr>
      </w:pPr>
    </w:p>
    <w:p w14:paraId="246A03FC" w14:textId="04A0F87B" w:rsidR="00632482" w:rsidRDefault="006C4486" w:rsidP="00E27B8F">
      <w:pPr>
        <w:rPr>
          <w:noProof/>
          <w:lang w:eastAsia="x-none"/>
        </w:rPr>
      </w:pPr>
      <w:r w:rsidRPr="006C4486">
        <w:rPr>
          <w:noProof/>
          <w:lang w:eastAsia="x-none"/>
        </w:rPr>
        <w:drawing>
          <wp:inline distT="0" distB="0" distL="0" distR="0" wp14:anchorId="2E692FE5" wp14:editId="5D973023">
            <wp:extent cx="6099175" cy="3644900"/>
            <wp:effectExtent l="0" t="0" r="0" b="0"/>
            <wp:docPr id="7805401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54010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6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7BEC3" w14:textId="77777777" w:rsidR="001A1FCA" w:rsidRPr="00632482" w:rsidRDefault="001A1FCA" w:rsidP="00BD541D">
      <w:pPr>
        <w:rPr>
          <w:lang w:eastAsia="x-none"/>
        </w:rPr>
      </w:pPr>
    </w:p>
    <w:p w14:paraId="02CE42A6" w14:textId="77777777" w:rsidR="001A1FCA" w:rsidRDefault="001A1FCA" w:rsidP="00BD541D">
      <w:pPr>
        <w:rPr>
          <w:noProof/>
          <w:lang w:val="th-TH" w:eastAsia="x-none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0218C24E" w:rsidR="00133494" w:rsidRPr="00BB727F" w:rsidRDefault="00133494" w:rsidP="001334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BEBD0CB" w14:textId="5BC1D100" w:rsidR="0062307F" w:rsidRPr="008B5DC4" w:rsidRDefault="00592FE3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FF5C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FF5C8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  <w:r w:rsidR="006230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F5C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0B87EB" w14:textId="009B6F3A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FF5C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24061F1D" w:rsidR="00133494" w:rsidRPr="00B2145F" w:rsidRDefault="00133494" w:rsidP="009751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97516C">
            <w:pPr>
              <w:tabs>
                <w:tab w:val="decimal" w:pos="16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6B3E" w:rsidRPr="00B2145F" w14:paraId="15C96922" w14:textId="77777777" w:rsidTr="00FB4781">
        <w:tc>
          <w:tcPr>
            <w:tcW w:w="6102" w:type="dxa"/>
          </w:tcPr>
          <w:p w14:paraId="2164F061" w14:textId="2A5C2ADC" w:rsidR="000F6B3E" w:rsidRPr="006A2F53" w:rsidRDefault="000F6B3E" w:rsidP="000F6B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38668691" w14:textId="324CF944" w:rsidR="000F6B3E" w:rsidRPr="00B2145F" w:rsidRDefault="008E42FE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</w:t>
            </w:r>
            <w:r w:rsidR="00CA5029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  <w:vAlign w:val="bottom"/>
          </w:tcPr>
          <w:p w14:paraId="50452D89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555F7CDF" w:rsidR="000F6B3E" w:rsidRPr="006A2F53" w:rsidRDefault="00FF5C8C" w:rsidP="000F6B3E">
            <w:pPr>
              <w:tabs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164,458</w:t>
            </w:r>
          </w:p>
        </w:tc>
      </w:tr>
      <w:tr w:rsidR="000F6B3E" w:rsidRPr="00B2145F" w14:paraId="0A46A5A9" w14:textId="77777777" w:rsidTr="00FB4781">
        <w:tc>
          <w:tcPr>
            <w:tcW w:w="6102" w:type="dxa"/>
          </w:tcPr>
          <w:p w14:paraId="6AD2EF67" w14:textId="29CB8148" w:rsidR="000F6B3E" w:rsidRPr="002A2F13" w:rsidRDefault="000F6B3E" w:rsidP="000F6B3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9372925" w14:textId="38F3CD40" w:rsidR="000F6B3E" w:rsidRPr="002A2F13" w:rsidRDefault="00EB2871" w:rsidP="000F6B3E">
            <w:pPr>
              <w:tabs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2A13B1B6" w:rsidR="000F6B3E" w:rsidRPr="00B2145F" w:rsidRDefault="000F6B3E" w:rsidP="000F6B3E">
            <w:pPr>
              <w:pStyle w:val="a3"/>
              <w:tabs>
                <w:tab w:val="decimal" w:pos="786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3E" w:rsidRPr="00B2145F" w14:paraId="63FD0BD2" w14:textId="77777777" w:rsidTr="00FB4781">
        <w:tc>
          <w:tcPr>
            <w:tcW w:w="6102" w:type="dxa"/>
          </w:tcPr>
          <w:p w14:paraId="534DF240" w14:textId="0B355159" w:rsidR="000F6B3E" w:rsidRPr="006A2F53" w:rsidRDefault="000F6B3E" w:rsidP="000F6B3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36161" w14:textId="13EA9C3E" w:rsidR="000F6B3E" w:rsidRPr="00B2145F" w:rsidRDefault="008E42FE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</w:t>
            </w:r>
            <w:r w:rsidR="00CA5029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70" w:type="dxa"/>
            <w:vAlign w:val="bottom"/>
          </w:tcPr>
          <w:p w14:paraId="49CBC82A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75AC4715" w:rsidR="000F6B3E" w:rsidRPr="00B2145F" w:rsidRDefault="00FF5C8C" w:rsidP="000F6B3E">
            <w:pPr>
              <w:tabs>
                <w:tab w:val="decimal" w:pos="1058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164,458</w:t>
            </w:r>
          </w:p>
        </w:tc>
      </w:tr>
    </w:tbl>
    <w:p w14:paraId="7699600C" w14:textId="40A07571" w:rsidR="00440226" w:rsidRDefault="00440226" w:rsidP="00D03D85">
      <w:pPr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121B78">
          <w:headerReference w:type="default" r:id="rId12"/>
          <w:footerReference w:type="defaul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37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432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7A32A1">
        <w:trPr>
          <w:cantSplit/>
          <w:trHeight w:val="288"/>
        </w:trPr>
        <w:tc>
          <w:tcPr>
            <w:tcW w:w="2432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77B0" w:rsidRPr="001A6678" w14:paraId="7F1E72BE" w14:textId="77777777" w:rsidTr="007A32A1">
        <w:trPr>
          <w:cantSplit/>
          <w:trHeight w:val="288"/>
        </w:trPr>
        <w:tc>
          <w:tcPr>
            <w:tcW w:w="2432" w:type="dxa"/>
          </w:tcPr>
          <w:p w14:paraId="08D098DB" w14:textId="5DA62F6F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476" w:type="dxa"/>
          </w:tcPr>
          <w:p w14:paraId="4584C0DB" w14:textId="62BDA4DC" w:rsidR="006877B0" w:rsidRPr="001F5BEB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326B">
              <w:rPr>
                <w:rFonts w:ascii="Angsana New" w:hAnsi="Angsana New"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2" w:type="dxa"/>
            <w:vAlign w:val="bottom"/>
          </w:tcPr>
          <w:p w14:paraId="10E76D59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1C59326" w:rsidR="006877B0" w:rsidRPr="00AB325D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395,222</w:t>
            </w:r>
          </w:p>
        </w:tc>
        <w:tc>
          <w:tcPr>
            <w:tcW w:w="270" w:type="dxa"/>
            <w:vAlign w:val="bottom"/>
          </w:tcPr>
          <w:p w14:paraId="4812EF1E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1351F002" w:rsidR="006877B0" w:rsidRPr="00AB325D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658,087</w:t>
            </w:r>
          </w:p>
        </w:tc>
        <w:tc>
          <w:tcPr>
            <w:tcW w:w="270" w:type="dxa"/>
          </w:tcPr>
          <w:p w14:paraId="658EE690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115009D5" w:rsidR="006877B0" w:rsidRPr="00AB325D" w:rsidRDefault="00BF326B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34,607</w:t>
            </w:r>
          </w:p>
        </w:tc>
        <w:tc>
          <w:tcPr>
            <w:tcW w:w="270" w:type="dxa"/>
          </w:tcPr>
          <w:p w14:paraId="6DC8E938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3931A1E5" w:rsidR="006877B0" w:rsidRPr="00AB325D" w:rsidRDefault="00BF326B" w:rsidP="006877B0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51,118</w:t>
            </w:r>
          </w:p>
        </w:tc>
        <w:tc>
          <w:tcPr>
            <w:tcW w:w="270" w:type="dxa"/>
          </w:tcPr>
          <w:p w14:paraId="7C18B676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78C40A10" w:rsidR="006877B0" w:rsidRPr="00AB325D" w:rsidRDefault="00BF326B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32,342</w:t>
            </w:r>
          </w:p>
        </w:tc>
        <w:tc>
          <w:tcPr>
            <w:tcW w:w="270" w:type="dxa"/>
          </w:tcPr>
          <w:p w14:paraId="7CD407C3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2D27191A" w:rsidR="006877B0" w:rsidRPr="00AB325D" w:rsidRDefault="00BF326B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1,462,143</w:t>
            </w:r>
          </w:p>
        </w:tc>
      </w:tr>
      <w:tr w:rsidR="007A32A1" w:rsidRPr="001A6678" w14:paraId="0C16A198" w14:textId="77777777" w:rsidTr="007A32A1">
        <w:trPr>
          <w:cantSplit/>
          <w:trHeight w:val="288"/>
        </w:trPr>
        <w:tc>
          <w:tcPr>
            <w:tcW w:w="2432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</w:tcPr>
          <w:p w14:paraId="76620E82" w14:textId="494C2543" w:rsidR="007A32A1" w:rsidRPr="001A6678" w:rsidRDefault="00630CD4" w:rsidP="00A049C6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0DCD4556" w14:textId="29E73AB5" w:rsidR="007A32A1" w:rsidRPr="00AB325D" w:rsidRDefault="00556A93" w:rsidP="00556A93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E99BF5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10C3D3" w14:textId="04216460" w:rsidR="007A32A1" w:rsidRPr="00AB325D" w:rsidRDefault="00875E4D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E7481" w:rsidRPr="00AB325D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6D352382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AA0125C" w14:textId="5166D0DF" w:rsidR="007A32A1" w:rsidRPr="00AB325D" w:rsidRDefault="0060285D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</w:tcPr>
          <w:p w14:paraId="59ED2F0F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B3331E8" w14:textId="725BE199" w:rsidR="007A32A1" w:rsidRPr="00AB325D" w:rsidRDefault="00D332F5" w:rsidP="00653292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10,745</w:t>
            </w:r>
          </w:p>
        </w:tc>
        <w:tc>
          <w:tcPr>
            <w:tcW w:w="270" w:type="dxa"/>
          </w:tcPr>
          <w:p w14:paraId="760E7ADA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8BFADA" w14:textId="32E3684E" w:rsidR="007A32A1" w:rsidRPr="00AB325D" w:rsidRDefault="00765CAB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15,207</w:t>
            </w:r>
          </w:p>
        </w:tc>
        <w:tc>
          <w:tcPr>
            <w:tcW w:w="270" w:type="dxa"/>
          </w:tcPr>
          <w:p w14:paraId="29234833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959F8C" w14:textId="75583AE4" w:rsidR="007A32A1" w:rsidRPr="00AB325D" w:rsidRDefault="00B77CCA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26,393</w:t>
            </w:r>
          </w:p>
        </w:tc>
      </w:tr>
      <w:tr w:rsidR="007A32A1" w:rsidRPr="001A6678" w14:paraId="40127B93" w14:textId="77777777" w:rsidTr="007A32A1">
        <w:trPr>
          <w:cantSplit/>
          <w:trHeight w:val="288"/>
        </w:trPr>
        <w:tc>
          <w:tcPr>
            <w:tcW w:w="2432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</w:tcPr>
          <w:p w14:paraId="0B6C68FD" w14:textId="093E6A63" w:rsidR="003773DB" w:rsidRPr="001A6678" w:rsidRDefault="00630CD4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89E398B" w14:textId="3E74C778" w:rsidR="007A32A1" w:rsidRPr="00AB325D" w:rsidRDefault="00556A93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9,13</w:t>
            </w:r>
            <w:r w:rsidR="00E139BD" w:rsidRPr="00AB325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9125960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FFB5D1E" w14:textId="5CB3F834" w:rsidR="007A32A1" w:rsidRPr="00AB325D" w:rsidRDefault="00616C50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11,234</w:t>
            </w:r>
          </w:p>
        </w:tc>
        <w:tc>
          <w:tcPr>
            <w:tcW w:w="270" w:type="dxa"/>
          </w:tcPr>
          <w:p w14:paraId="093005F1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260B151" w14:textId="7067CB7B" w:rsidR="007A32A1" w:rsidRPr="00AB325D" w:rsidRDefault="0060285D" w:rsidP="0060285D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F1DD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1A85112" w14:textId="49EAA431" w:rsidR="007A32A1" w:rsidRPr="00AB325D" w:rsidRDefault="00D332F5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3AC71A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6F506B1" w14:textId="7EC6CDD4" w:rsidR="007A32A1" w:rsidRPr="00AB325D" w:rsidRDefault="00765CAB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(20,369)</w:t>
            </w:r>
          </w:p>
        </w:tc>
        <w:tc>
          <w:tcPr>
            <w:tcW w:w="270" w:type="dxa"/>
          </w:tcPr>
          <w:p w14:paraId="710E75E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2CDE68C" w14:textId="035E58FF" w:rsidR="007A32A1" w:rsidRPr="00AB325D" w:rsidRDefault="00B77CCA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A32A1" w:rsidRPr="001A6678" w14:paraId="52214339" w14:textId="77777777" w:rsidTr="007A32A1">
        <w:trPr>
          <w:cantSplit/>
          <w:trHeight w:val="288"/>
        </w:trPr>
        <w:tc>
          <w:tcPr>
            <w:tcW w:w="2432" w:type="dxa"/>
          </w:tcPr>
          <w:p w14:paraId="6C9FF6DB" w14:textId="6451EBF8" w:rsidR="007A32A1" w:rsidRPr="001A6678" w:rsidRDefault="00F35F2E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FCE2E90" w14:textId="4EF16EFC" w:rsidR="007A32A1" w:rsidRPr="00875E4D" w:rsidRDefault="00630CD4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5E4D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Pr="00875E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90,767</w:t>
            </w:r>
          </w:p>
        </w:tc>
        <w:tc>
          <w:tcPr>
            <w:tcW w:w="242" w:type="dxa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5144599" w14:textId="0691401B" w:rsidR="007A32A1" w:rsidRPr="00AB325D" w:rsidRDefault="00875E4D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404,357</w:t>
            </w:r>
          </w:p>
        </w:tc>
        <w:tc>
          <w:tcPr>
            <w:tcW w:w="270" w:type="dxa"/>
            <w:vAlign w:val="bottom"/>
          </w:tcPr>
          <w:p w14:paraId="35BEE90E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FF9C31" w14:textId="5009A091" w:rsidR="007A32A1" w:rsidRPr="00AB325D" w:rsidRDefault="00616C50" w:rsidP="00CA3B2F">
            <w:pPr>
              <w:pStyle w:val="a3"/>
              <w:tabs>
                <w:tab w:val="decimal" w:pos="1239"/>
              </w:tabs>
              <w:ind w:left="-98" w:right="-2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669,571</w:t>
            </w:r>
          </w:p>
        </w:tc>
        <w:tc>
          <w:tcPr>
            <w:tcW w:w="270" w:type="dxa"/>
          </w:tcPr>
          <w:p w14:paraId="2418096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2D62CC" w14:textId="6B955964" w:rsidR="007A32A1" w:rsidRPr="00AB325D" w:rsidRDefault="00D332F5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34,798</w:t>
            </w:r>
          </w:p>
        </w:tc>
        <w:tc>
          <w:tcPr>
            <w:tcW w:w="270" w:type="dxa"/>
          </w:tcPr>
          <w:p w14:paraId="6D3416A8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56101D" w14:textId="181585D1" w:rsidR="007A32A1" w:rsidRPr="00AB325D" w:rsidRDefault="00D332F5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61,863</w:t>
            </w:r>
          </w:p>
        </w:tc>
        <w:tc>
          <w:tcPr>
            <w:tcW w:w="270" w:type="dxa"/>
          </w:tcPr>
          <w:p w14:paraId="3AB4DD5C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9CEE70" w14:textId="15813C56" w:rsidR="007A32A1" w:rsidRPr="00AB325D" w:rsidRDefault="00765CA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27,180</w:t>
            </w:r>
          </w:p>
        </w:tc>
        <w:tc>
          <w:tcPr>
            <w:tcW w:w="270" w:type="dxa"/>
          </w:tcPr>
          <w:p w14:paraId="6A740B43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E0FB9C" w14:textId="2704A1B6" w:rsidR="007A32A1" w:rsidRPr="00AB325D" w:rsidRDefault="00230D82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1,488,536</w:t>
            </w:r>
          </w:p>
        </w:tc>
      </w:tr>
      <w:tr w:rsidR="007A32A1" w:rsidRPr="001A6678" w14:paraId="32C0FC31" w14:textId="77777777" w:rsidTr="007A32A1">
        <w:trPr>
          <w:cantSplit/>
          <w:trHeight w:val="288"/>
        </w:trPr>
        <w:tc>
          <w:tcPr>
            <w:tcW w:w="2432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5F68B5E" w14:textId="77777777" w:rsidR="007A32A1" w:rsidRPr="00AB325D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4D391D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94EE91" w14:textId="77777777" w:rsidR="007A32A1" w:rsidRPr="00AB325D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911322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97CCC1" w14:textId="77777777" w:rsidR="007A32A1" w:rsidRPr="00AB325D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96D3F1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4D977F" w14:textId="77777777" w:rsidR="007A32A1" w:rsidRPr="00AB325D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B9BFE5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03AF73" w14:textId="77777777" w:rsidR="007A32A1" w:rsidRPr="00AB325D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6EA0E6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1F7464" w14:textId="77777777" w:rsidR="007A32A1" w:rsidRPr="00AB325D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7A32A1">
        <w:trPr>
          <w:cantSplit/>
          <w:trHeight w:val="288"/>
        </w:trPr>
        <w:tc>
          <w:tcPr>
            <w:tcW w:w="2432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4A5E8FC4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BE314A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75AA9E" w14:textId="77777777" w:rsidR="007A32A1" w:rsidRPr="00AB325D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1F34DB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C3B9E02" w14:textId="77777777" w:rsidR="007A32A1" w:rsidRPr="00AB325D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2994A8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438DA75" w14:textId="77777777" w:rsidR="007A32A1" w:rsidRPr="00AB325D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2183C8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C98239" w14:textId="77777777" w:rsidR="007A32A1" w:rsidRPr="00AB325D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959421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260A482" w14:textId="77777777" w:rsidR="007A32A1" w:rsidRPr="00AB325D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04ED0994" w14:textId="77777777" w:rsidTr="007A32A1">
        <w:trPr>
          <w:cantSplit/>
          <w:trHeight w:val="288"/>
        </w:trPr>
        <w:tc>
          <w:tcPr>
            <w:tcW w:w="2432" w:type="dxa"/>
          </w:tcPr>
          <w:p w14:paraId="14EB2827" w14:textId="66C99EC1" w:rsidR="006877B0" w:rsidRPr="001A6678" w:rsidRDefault="006877B0" w:rsidP="006877B0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476" w:type="dxa"/>
          </w:tcPr>
          <w:p w14:paraId="1C7022B5" w14:textId="4B6B4C5B" w:rsidR="006877B0" w:rsidRPr="001F5BEB" w:rsidRDefault="006877B0" w:rsidP="006877B0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14F0389F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5EB8EE72" w14:textId="15758BF1" w:rsidR="006877B0" w:rsidRPr="00AB325D" w:rsidRDefault="00312F11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133,863</w:t>
            </w:r>
          </w:p>
        </w:tc>
        <w:tc>
          <w:tcPr>
            <w:tcW w:w="270" w:type="dxa"/>
          </w:tcPr>
          <w:p w14:paraId="77A07E93" w14:textId="77777777" w:rsidR="006877B0" w:rsidRPr="00AB325D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324D492" w14:textId="24D9CB87" w:rsidR="006877B0" w:rsidRPr="00AB325D" w:rsidRDefault="00312F11" w:rsidP="006877B0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268,816</w:t>
            </w:r>
          </w:p>
        </w:tc>
        <w:tc>
          <w:tcPr>
            <w:tcW w:w="270" w:type="dxa"/>
          </w:tcPr>
          <w:p w14:paraId="16FBD8F5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6BEE267" w14:textId="3B74A2FD" w:rsidR="006877B0" w:rsidRPr="00AB325D" w:rsidRDefault="00312F11" w:rsidP="006877B0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24,618</w:t>
            </w:r>
          </w:p>
        </w:tc>
        <w:tc>
          <w:tcPr>
            <w:tcW w:w="270" w:type="dxa"/>
          </w:tcPr>
          <w:p w14:paraId="74007A7B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67C48F" w14:textId="73B7CFA7" w:rsidR="006877B0" w:rsidRPr="00AB325D" w:rsidRDefault="00312F11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37,152</w:t>
            </w:r>
          </w:p>
        </w:tc>
        <w:tc>
          <w:tcPr>
            <w:tcW w:w="270" w:type="dxa"/>
          </w:tcPr>
          <w:p w14:paraId="14EC6FCD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89DABF" w14:textId="7395D580" w:rsidR="006877B0" w:rsidRPr="00AB325D" w:rsidRDefault="006877B0" w:rsidP="006877B0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3C99B1F8" w14:textId="77777777" w:rsidR="006877B0" w:rsidRPr="00AB325D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F4D561A" w14:textId="4F279478" w:rsidR="006877B0" w:rsidRPr="00AB325D" w:rsidRDefault="00312F11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29"/>
                <w:szCs w:val="29"/>
                <w:lang w:val="en-US"/>
              </w:rPr>
              <w:t>464,449</w:t>
            </w:r>
          </w:p>
        </w:tc>
      </w:tr>
      <w:tr w:rsidR="007A32A1" w:rsidRPr="001A6678" w14:paraId="685F19A4" w14:textId="77777777" w:rsidTr="007A32A1">
        <w:trPr>
          <w:cantSplit/>
          <w:trHeight w:val="288"/>
        </w:trPr>
        <w:tc>
          <w:tcPr>
            <w:tcW w:w="2432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</w:tcPr>
          <w:p w14:paraId="367C0621" w14:textId="72F7CC85" w:rsidR="00CA3B2F" w:rsidRPr="001A6678" w:rsidRDefault="00951962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7ADBF03" w14:textId="6E801BFC" w:rsidR="007A32A1" w:rsidRPr="00AB325D" w:rsidRDefault="00AB31C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4,786</w:t>
            </w:r>
          </w:p>
        </w:tc>
        <w:tc>
          <w:tcPr>
            <w:tcW w:w="270" w:type="dxa"/>
          </w:tcPr>
          <w:p w14:paraId="0F85C19D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961709D" w14:textId="4923AC81" w:rsidR="007A32A1" w:rsidRPr="00AB325D" w:rsidRDefault="005C6A9C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10,36</w:t>
            </w:r>
            <w:r w:rsidR="00FD1868" w:rsidRPr="00AB325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A2A02F0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8BF8B1A" w14:textId="24D6E768" w:rsidR="007A32A1" w:rsidRPr="00AB325D" w:rsidRDefault="00177EDB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1,021</w:t>
            </w:r>
          </w:p>
        </w:tc>
        <w:tc>
          <w:tcPr>
            <w:tcW w:w="270" w:type="dxa"/>
          </w:tcPr>
          <w:p w14:paraId="77483D15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95C4A43" w14:textId="1870F3FB" w:rsidR="007A32A1" w:rsidRPr="00AB325D" w:rsidRDefault="00177ED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1,066</w:t>
            </w:r>
          </w:p>
        </w:tc>
        <w:tc>
          <w:tcPr>
            <w:tcW w:w="270" w:type="dxa"/>
          </w:tcPr>
          <w:p w14:paraId="5499BB17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8AB3786" w14:textId="3F6ABA35" w:rsidR="007A32A1" w:rsidRPr="00AB325D" w:rsidRDefault="00177EDB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7DE52C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CDAC7D" w14:textId="198674D7" w:rsidR="007A32A1" w:rsidRPr="00AB325D" w:rsidRDefault="00434E7E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sz w:val="30"/>
                <w:szCs w:val="30"/>
                <w:lang w:val="en-US"/>
              </w:rPr>
              <w:t>17,23</w:t>
            </w:r>
            <w:r w:rsidR="00913B67" w:rsidRPr="00AB325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7A32A1" w:rsidRPr="001A6678" w14:paraId="14B6AA43" w14:textId="77777777" w:rsidTr="007A32A1">
        <w:trPr>
          <w:cantSplit/>
          <w:trHeight w:val="288"/>
        </w:trPr>
        <w:tc>
          <w:tcPr>
            <w:tcW w:w="2432" w:type="dxa"/>
          </w:tcPr>
          <w:p w14:paraId="68F91073" w14:textId="2461D09B" w:rsidR="007A32A1" w:rsidRPr="001A6678" w:rsidRDefault="006877B0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F35F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92F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35F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5F8F56D" w14:textId="4379A35B" w:rsidR="007A32A1" w:rsidRPr="001A6678" w:rsidRDefault="00951962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2B1C2DC" w14:textId="45B51CBD" w:rsidR="007A32A1" w:rsidRPr="00AB325D" w:rsidRDefault="00AB31C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7B18DD"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</w:t>
            </w:r>
            <w:r w:rsidR="007B18DD"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388D4278" w14:textId="77777777" w:rsidR="007A32A1" w:rsidRPr="00AB325D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3BD98D" w14:textId="52741B07" w:rsidR="007A32A1" w:rsidRPr="00AB325D" w:rsidRDefault="005C6A9C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65A08"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65A08"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FD1868"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915B589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E23544" w14:textId="770986A8" w:rsidR="007A32A1" w:rsidRPr="00AB325D" w:rsidRDefault="00177EDB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25,639</w:t>
            </w:r>
          </w:p>
        </w:tc>
        <w:tc>
          <w:tcPr>
            <w:tcW w:w="270" w:type="dxa"/>
          </w:tcPr>
          <w:p w14:paraId="11224C25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CFE422" w14:textId="724E42EF" w:rsidR="007A32A1" w:rsidRPr="00AB325D" w:rsidRDefault="00177EDB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38,218</w:t>
            </w:r>
          </w:p>
        </w:tc>
        <w:tc>
          <w:tcPr>
            <w:tcW w:w="270" w:type="dxa"/>
          </w:tcPr>
          <w:p w14:paraId="216FCB23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D0CF03" w14:textId="610F93B8" w:rsidR="007A32A1" w:rsidRPr="00AB325D" w:rsidRDefault="00177EDB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A28300" w14:textId="77777777" w:rsidR="007A32A1" w:rsidRPr="00AB325D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8879D5" w14:textId="48A73952" w:rsidR="007A32A1" w:rsidRPr="00AB325D" w:rsidRDefault="00434E7E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481,687</w:t>
            </w:r>
          </w:p>
        </w:tc>
      </w:tr>
      <w:tr w:rsidR="007A32A1" w:rsidRPr="001A6678" w14:paraId="4F4BCF82" w14:textId="77777777" w:rsidTr="00022F53">
        <w:trPr>
          <w:cantSplit/>
        </w:trPr>
        <w:tc>
          <w:tcPr>
            <w:tcW w:w="2432" w:type="dxa"/>
          </w:tcPr>
          <w:p w14:paraId="73610877" w14:textId="77777777" w:rsidR="007A32A1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887F9C8" w14:textId="77777777" w:rsidR="002E72BE" w:rsidRDefault="002E72BE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AE8390" w14:textId="77777777" w:rsidR="002E72BE" w:rsidRPr="001A6678" w:rsidRDefault="002E72BE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CB216B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CDFEB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2253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7A32A1">
        <w:trPr>
          <w:cantSplit/>
        </w:trPr>
        <w:tc>
          <w:tcPr>
            <w:tcW w:w="2432" w:type="dxa"/>
          </w:tcPr>
          <w:p w14:paraId="323EC6EB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EF65595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51AD4329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78E0586D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0EFF72B6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3BB44D1F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0E1E4E73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53A8CF1C" w:rsidR="007A32A1" w:rsidRPr="00AB325D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7A32A1">
        <w:trPr>
          <w:cantSplit/>
        </w:trPr>
        <w:tc>
          <w:tcPr>
            <w:tcW w:w="2432" w:type="dxa"/>
          </w:tcPr>
          <w:p w14:paraId="5E2D57D0" w14:textId="2A2D47E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75F41" w:rsidRPr="001A66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35F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75F41"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35F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075F41"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5F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6" w:type="dxa"/>
          </w:tcPr>
          <w:p w14:paraId="0C8EA07B" w14:textId="2C7ADFFC" w:rsidR="007A32A1" w:rsidRPr="001A6678" w:rsidRDefault="007A32A1" w:rsidP="00F3659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C5BF2A3" w14:textId="1C0CA74C" w:rsidR="007A32A1" w:rsidRPr="001A6678" w:rsidRDefault="007A32A1" w:rsidP="00FF45B7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24F8B28" w14:textId="3F5ADE3D" w:rsidR="007A32A1" w:rsidRPr="001A6678" w:rsidRDefault="007A32A1" w:rsidP="00FF45B7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2CAC2276" w14:textId="0C2D4273" w:rsidR="007A32A1" w:rsidRPr="001A6678" w:rsidRDefault="007A32A1" w:rsidP="00FF45B7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407301" w14:textId="375327DE" w:rsidR="007A32A1" w:rsidRPr="001A6678" w:rsidRDefault="007A32A1" w:rsidP="00A0612C">
            <w:pPr>
              <w:pStyle w:val="a3"/>
              <w:tabs>
                <w:tab w:val="decimal" w:pos="796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C03317" w14:textId="2940D5B4" w:rsidR="007A32A1" w:rsidRPr="001A6678" w:rsidRDefault="007A32A1" w:rsidP="00A0612C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F66B05F" w14:textId="4B3E1F3A" w:rsidR="007A32A1" w:rsidRPr="00AB325D" w:rsidRDefault="007A32A1" w:rsidP="00A0612C">
            <w:pPr>
              <w:pStyle w:val="a3"/>
              <w:tabs>
                <w:tab w:val="decimal" w:pos="80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3419AC41" w14:textId="77777777" w:rsidTr="00F425CA">
        <w:trPr>
          <w:cantSplit/>
          <w:trHeight w:val="306"/>
        </w:trPr>
        <w:tc>
          <w:tcPr>
            <w:tcW w:w="2432" w:type="dxa"/>
          </w:tcPr>
          <w:p w14:paraId="3E9215B7" w14:textId="77777777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557E8F9" w14:textId="0244524B" w:rsidR="006877B0" w:rsidRPr="00754922" w:rsidRDefault="00F36594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</w:tcPr>
          <w:p w14:paraId="1891439E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17DBCFDB" w14:textId="653C6283" w:rsidR="006877B0" w:rsidRPr="00754922" w:rsidRDefault="0091057A" w:rsidP="006877B0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="003353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</w:t>
            </w:r>
            <w:r w:rsidR="003353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E872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6C1B4A9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03CA8C3" w14:textId="7A69E89B" w:rsidR="006877B0" w:rsidRPr="00754922" w:rsidRDefault="0091057A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3353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</w:t>
            </w:r>
            <w:r w:rsidR="00E872A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222313D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6BDC2A7" w14:textId="1D9A98BA" w:rsidR="006877B0" w:rsidRPr="00754922" w:rsidRDefault="0091057A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9,159</w:t>
            </w:r>
          </w:p>
        </w:tc>
        <w:tc>
          <w:tcPr>
            <w:tcW w:w="270" w:type="dxa"/>
          </w:tcPr>
          <w:p w14:paraId="28E15171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FE2E8B" w14:textId="5611CC70" w:rsidR="006877B0" w:rsidRPr="00754922" w:rsidRDefault="003717E8" w:rsidP="006877B0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23,645</w:t>
            </w:r>
          </w:p>
        </w:tc>
        <w:tc>
          <w:tcPr>
            <w:tcW w:w="270" w:type="dxa"/>
          </w:tcPr>
          <w:p w14:paraId="404C8A2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35DA79B" w14:textId="6A77379C" w:rsidR="006877B0" w:rsidRPr="00754922" w:rsidRDefault="003717E8" w:rsidP="006877B0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27,180</w:t>
            </w:r>
          </w:p>
        </w:tc>
        <w:tc>
          <w:tcPr>
            <w:tcW w:w="270" w:type="dxa"/>
          </w:tcPr>
          <w:p w14:paraId="4AF3B52F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27A97AE" w14:textId="43BD293B" w:rsidR="006877B0" w:rsidRPr="00AB325D" w:rsidRDefault="003717E8" w:rsidP="006877B0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</w:t>
            </w:r>
            <w:r w:rsidR="00FF45B7" w:rsidRPr="00AB32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6,849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464DD16F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C56E71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09404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D57D5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</w:t>
      </w:r>
      <w:r w:rsidR="0009404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D57D5D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มีนาคม</w:t>
      </w:r>
      <w:r w:rsidR="00094040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D57D5D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9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Start w:id="0" w:name="_Hlk173239996"/>
      <w:r w:rsidR="00FE075A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280.38</w:t>
      </w:r>
      <w:r w:rsidR="0062307F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End w:id="0"/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D57D5D">
        <w:rPr>
          <w:rFonts w:asciiTheme="majorBidi" w:hAnsiTheme="majorBidi" w:cstheme="majorBidi"/>
          <w:i/>
          <w:iCs/>
          <w:spacing w:val="8"/>
          <w:sz w:val="30"/>
          <w:szCs w:val="30"/>
          <w:lang w:val="en-US" w:bidi="th-TH"/>
        </w:rPr>
        <w:t>8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D57D5D" w:rsidRPr="00D57D5D">
        <w:rPr>
          <w:rFonts w:ascii="Angsana New" w:hAnsi="Angsana New"/>
          <w:i/>
          <w:iCs/>
          <w:spacing w:val="4"/>
          <w:sz w:val="30"/>
          <w:szCs w:val="30"/>
        </w:rPr>
        <w:t>280.92</w:t>
      </w:r>
      <w:r w:rsidR="00D57D5D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754922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0CAFB385" w:rsidR="00355173" w:rsidRPr="000E7799" w:rsidRDefault="005D2EA9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2E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D2EA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5D2EA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06A4B554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5D2EA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975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D16D9" w:rsidRPr="00CA6781" w14:paraId="31F1EFCC" w14:textId="77777777" w:rsidTr="00DF4A20">
        <w:tc>
          <w:tcPr>
            <w:tcW w:w="2340" w:type="dxa"/>
          </w:tcPr>
          <w:p w14:paraId="1EC5B431" w14:textId="77777777" w:rsidR="008D16D9" w:rsidRPr="000E7799" w:rsidRDefault="008D16D9" w:rsidP="008D16D9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19E7220" w14:textId="4F351245" w:rsidR="008D16D9" w:rsidRPr="00F812E3" w:rsidRDefault="00FD096F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20,481</w:t>
            </w:r>
          </w:p>
        </w:tc>
        <w:tc>
          <w:tcPr>
            <w:tcW w:w="236" w:type="dxa"/>
          </w:tcPr>
          <w:p w14:paraId="568D038D" w14:textId="77777777" w:rsidR="008D16D9" w:rsidRPr="002C2227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ACE0E76" w14:textId="5067EED7" w:rsidR="008D16D9" w:rsidRPr="00F812E3" w:rsidRDefault="00A510F8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21,477</w:t>
            </w:r>
          </w:p>
        </w:tc>
        <w:tc>
          <w:tcPr>
            <w:tcW w:w="236" w:type="dxa"/>
          </w:tcPr>
          <w:p w14:paraId="4E0DC7B1" w14:textId="77777777" w:rsidR="008D16D9" w:rsidRPr="00F812E3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01B2B0D7" w14:textId="6ACC939B" w:rsidR="008D16D9" w:rsidRPr="00F812E3" w:rsidRDefault="00A510F8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41,958</w:t>
            </w:r>
          </w:p>
        </w:tc>
        <w:tc>
          <w:tcPr>
            <w:tcW w:w="236" w:type="dxa"/>
            <w:vAlign w:val="bottom"/>
          </w:tcPr>
          <w:p w14:paraId="3F36CBEC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439EFD5" w14:textId="5198660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21,019</w:t>
            </w:r>
          </w:p>
        </w:tc>
        <w:tc>
          <w:tcPr>
            <w:tcW w:w="236" w:type="dxa"/>
          </w:tcPr>
          <w:p w14:paraId="2DB299B8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37BFEB6E" w14:textId="5E8F0CE2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21,542</w:t>
            </w:r>
          </w:p>
        </w:tc>
        <w:tc>
          <w:tcPr>
            <w:tcW w:w="241" w:type="dxa"/>
          </w:tcPr>
          <w:p w14:paraId="58B7AEA8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19B438C0" w14:textId="30EE1AFC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C83B63">
              <w:rPr>
                <w:rFonts w:ascii="Angsana New" w:hAnsi="Angsana New"/>
                <w:sz w:val="28"/>
                <w:szCs w:val="28"/>
              </w:rPr>
              <w:t>42,561</w:t>
            </w:r>
          </w:p>
        </w:tc>
      </w:tr>
      <w:tr w:rsidR="008D16D9" w:rsidRPr="00CA6781" w14:paraId="783532EA" w14:textId="77777777" w:rsidTr="00DF4A20">
        <w:tc>
          <w:tcPr>
            <w:tcW w:w="2340" w:type="dxa"/>
          </w:tcPr>
          <w:p w14:paraId="29893AFB" w14:textId="77777777" w:rsidR="008D16D9" w:rsidRPr="000E7799" w:rsidRDefault="008D16D9" w:rsidP="008D16D9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868CF" w14:textId="78AD6F3D" w:rsidR="008D16D9" w:rsidRPr="00F812E3" w:rsidRDefault="00FD096F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20,481</w:t>
            </w:r>
          </w:p>
        </w:tc>
        <w:tc>
          <w:tcPr>
            <w:tcW w:w="236" w:type="dxa"/>
          </w:tcPr>
          <w:p w14:paraId="27C97477" w14:textId="77777777" w:rsidR="008D16D9" w:rsidRPr="002C2227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685B399" w14:textId="0C1B2AF1" w:rsidR="008D16D9" w:rsidRPr="00F812E3" w:rsidRDefault="00A510F8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21,477</w:t>
            </w:r>
          </w:p>
        </w:tc>
        <w:tc>
          <w:tcPr>
            <w:tcW w:w="236" w:type="dxa"/>
          </w:tcPr>
          <w:p w14:paraId="0247E188" w14:textId="77777777" w:rsidR="008D16D9" w:rsidRPr="00F812E3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1AA3D615" w14:textId="69AC8FCB" w:rsidR="008D16D9" w:rsidRPr="00F812E3" w:rsidRDefault="00A510F8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41,958</w:t>
            </w:r>
          </w:p>
        </w:tc>
        <w:tc>
          <w:tcPr>
            <w:tcW w:w="236" w:type="dxa"/>
            <w:vAlign w:val="bottom"/>
          </w:tcPr>
          <w:p w14:paraId="1A589589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D7233" w14:textId="398E0A11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A05">
              <w:rPr>
                <w:rFonts w:ascii="Angsana New" w:hAnsi="Angsana New"/>
                <w:b/>
                <w:bCs/>
                <w:sz w:val="28"/>
                <w:szCs w:val="28"/>
              </w:rPr>
              <w:t>21,019</w:t>
            </w:r>
          </w:p>
        </w:tc>
        <w:tc>
          <w:tcPr>
            <w:tcW w:w="236" w:type="dxa"/>
          </w:tcPr>
          <w:p w14:paraId="28C2E8AB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864AF4D" w14:textId="192503D2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2363">
              <w:rPr>
                <w:rFonts w:ascii="Angsana New" w:hAnsi="Angsana New"/>
                <w:b/>
                <w:bCs/>
                <w:sz w:val="28"/>
                <w:szCs w:val="28"/>
              </w:rPr>
              <w:t>21,542</w:t>
            </w:r>
          </w:p>
        </w:tc>
        <w:tc>
          <w:tcPr>
            <w:tcW w:w="241" w:type="dxa"/>
          </w:tcPr>
          <w:p w14:paraId="29A60C3E" w14:textId="77777777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230763F" w14:textId="3C105A5E" w:rsidR="008D16D9" w:rsidRPr="000E7799" w:rsidRDefault="008D16D9" w:rsidP="008D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3B63">
              <w:rPr>
                <w:rFonts w:ascii="Angsana New" w:hAnsi="Angsana New"/>
                <w:b/>
                <w:bCs/>
                <w:sz w:val="28"/>
                <w:szCs w:val="28"/>
              </w:rPr>
              <w:t>42,561</w:t>
            </w:r>
          </w:p>
        </w:tc>
      </w:tr>
    </w:tbl>
    <w:p w14:paraId="71EA309E" w14:textId="77777777" w:rsidR="004323BB" w:rsidRDefault="004323BB" w:rsidP="004323BB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</w:pPr>
    </w:p>
    <w:p w14:paraId="42DA9262" w14:textId="3269775C" w:rsidR="005635D9" w:rsidRDefault="005635D9" w:rsidP="00B867DA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สัญญาเช่าที่ดินของบริษัท ค้ำประกันโดยหนังสือค้ำประกัน</w:t>
      </w:r>
      <w:r w:rsidR="004323BB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จาก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ธนาคาร</w:t>
      </w:r>
    </w:p>
    <w:p w14:paraId="65687181" w14:textId="77777777" w:rsidR="00BD0813" w:rsidRDefault="00BD0813" w:rsidP="00B867DA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</w:pPr>
    </w:p>
    <w:p w14:paraId="10B449F1" w14:textId="78B13F69" w:rsidR="00812338" w:rsidRPr="00B77263" w:rsidRDefault="00812338" w:rsidP="00B867DA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8D16D9" w:rsidRPr="00990B88">
        <w:rPr>
          <w:rFonts w:asciiTheme="majorBidi" w:hAnsiTheme="majorBidi" w:cstheme="majorBidi"/>
          <w:sz w:val="30"/>
          <w:szCs w:val="30"/>
          <w:lang w:val="en-GB"/>
        </w:rPr>
        <w:t xml:space="preserve">31 </w:t>
      </w:r>
      <w:r w:rsidR="008D16D9" w:rsidRPr="00990B88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="008D16D9" w:rsidRPr="00990B88">
        <w:rPr>
          <w:rFonts w:asciiTheme="majorBidi" w:hAnsiTheme="majorBidi" w:cstheme="majorBidi"/>
          <w:sz w:val="30"/>
          <w:szCs w:val="30"/>
          <w:lang w:val="en-GB"/>
        </w:rPr>
        <w:t xml:space="preserve"> 256</w:t>
      </w:r>
      <w:r w:rsidR="008D16D9">
        <w:rPr>
          <w:rFonts w:asciiTheme="majorBidi" w:hAnsiTheme="majorBidi" w:cstheme="majorBidi"/>
          <w:sz w:val="30"/>
          <w:szCs w:val="30"/>
          <w:lang w:val="en-GB"/>
        </w:rPr>
        <w:t>9</w:t>
      </w:r>
      <w:r w:rsidR="008D16D9" w:rsidRPr="00B56571">
        <w:rPr>
          <w:rFonts w:ascii="Angsana New" w:hAnsi="Angsana New"/>
          <w:sz w:val="30"/>
          <w:szCs w:val="30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DF7FD9">
        <w:rPr>
          <w:rFonts w:asciiTheme="majorBidi" w:hAnsiTheme="majorBidi" w:cstheme="majorBidi"/>
          <w:spacing w:val="4"/>
          <w:sz w:val="30"/>
          <w:szCs w:val="30"/>
        </w:rPr>
        <w:t>240</w:t>
      </w:r>
      <w:r w:rsidR="0049078E">
        <w:rPr>
          <w:rFonts w:asciiTheme="majorBidi" w:hAnsiTheme="majorBidi" w:cstheme="majorBidi"/>
          <w:spacing w:val="4"/>
          <w:sz w:val="30"/>
          <w:szCs w:val="30"/>
        </w:rPr>
        <w:t>.76</w:t>
      </w:r>
      <w:r w:rsidR="00A55FB4" w:rsidRPr="00B77263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8D16D9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DF7FD9">
        <w:rPr>
          <w:rFonts w:asciiTheme="majorBidi" w:hAnsiTheme="majorBidi" w:cstheme="majorBidi"/>
          <w:i/>
          <w:iCs/>
          <w:sz w:val="30"/>
          <w:szCs w:val="30"/>
          <w:lang w:val="en-GB"/>
        </w:rPr>
        <w:t>240</w:t>
      </w:r>
      <w:r w:rsidR="008D16D9" w:rsidRPr="008D16D9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.83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77263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ทั้งใ</w:t>
      </w:r>
      <w:r w:rsidR="00B867DA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น</w:t>
      </w:r>
      <w:r w:rsidR="00F81925" w:rsidRPr="00B77263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ปัจจุบันและในอนาคต</w:t>
      </w:r>
    </w:p>
    <w:p w14:paraId="4F460DF1" w14:textId="7C53B359" w:rsidR="00C571E1" w:rsidRPr="00324D6E" w:rsidRDefault="00C571E1" w:rsidP="00324D6E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FACD51A" w14:textId="77777777" w:rsidR="00C571E1" w:rsidRPr="00094040" w:rsidRDefault="00C571E1" w:rsidP="00094040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94040">
        <w:rPr>
          <w:rFonts w:ascii="Angsana New" w:hAnsi="Angsana New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94040" w:rsidRDefault="00C571E1" w:rsidP="00094040">
      <w:pPr>
        <w:pStyle w:val="BodyText"/>
        <w:spacing w:after="0"/>
        <w:ind w:left="547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094040" w:rsidRPr="00094040" w14:paraId="15E8E72D" w14:textId="77777777" w:rsidTr="0097516C">
        <w:trPr>
          <w:tblHeader/>
        </w:trPr>
        <w:tc>
          <w:tcPr>
            <w:tcW w:w="1519" w:type="pct"/>
          </w:tcPr>
          <w:p w14:paraId="0CEE5736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E9476F4" w14:textId="77777777" w:rsidR="00094040" w:rsidRPr="00094040" w:rsidRDefault="00094040" w:rsidP="00094040">
            <w:pPr>
              <w:pStyle w:val="30"/>
              <w:tabs>
                <w:tab w:val="clear" w:pos="360"/>
                <w:tab w:val="clear" w:pos="720"/>
              </w:tabs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10A43B4C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07837F1F" w14:textId="724FA0B9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16D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5AB077B1" w14:textId="77777777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3EEC9A51" w14:textId="6AFD25C1" w:rsidR="00094040" w:rsidRPr="00094040" w:rsidRDefault="00094040" w:rsidP="00094040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D16D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94040" w:rsidRPr="00094040" w14:paraId="2CC1E5FE" w14:textId="77777777" w:rsidTr="0097516C">
        <w:trPr>
          <w:tblHeader/>
        </w:trPr>
        <w:tc>
          <w:tcPr>
            <w:tcW w:w="1519" w:type="pct"/>
          </w:tcPr>
          <w:p w14:paraId="22F96358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464F112" w14:textId="77777777" w:rsidR="00094040" w:rsidRPr="00094040" w:rsidRDefault="00094040" w:rsidP="00094040">
            <w:pPr>
              <w:pStyle w:val="30"/>
              <w:tabs>
                <w:tab w:val="clear" w:pos="360"/>
                <w:tab w:val="clear" w:pos="720"/>
              </w:tabs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3F813208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A69255C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0ECB2D11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38C9535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6344D649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2DDAC06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6D1D4588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17016D11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94040" w:rsidRPr="00094040" w14:paraId="2788B0F5" w14:textId="77777777" w:rsidTr="0097516C">
        <w:trPr>
          <w:trHeight w:val="80"/>
          <w:tblHeader/>
        </w:trPr>
        <w:tc>
          <w:tcPr>
            <w:tcW w:w="1519" w:type="pct"/>
          </w:tcPr>
          <w:p w14:paraId="25A0F952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B899389" w14:textId="77777777" w:rsidR="00094040" w:rsidRPr="00094040" w:rsidRDefault="00094040" w:rsidP="00094040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57EDB2F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54F71FB8" w14:textId="77777777" w:rsidR="00094040" w:rsidRPr="00094040" w:rsidRDefault="00094040" w:rsidP="00094040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09404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0940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94040" w:rsidRPr="00094040" w14:paraId="6D3E00FB" w14:textId="77777777" w:rsidTr="0097516C">
        <w:tc>
          <w:tcPr>
            <w:tcW w:w="1519" w:type="pct"/>
          </w:tcPr>
          <w:p w14:paraId="41F97C0C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1B18B86C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1E67B578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0BA972D8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A78F6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D3622F5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8139B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44EBDE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194CD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A66A04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40" w:rsidRPr="00094040" w14:paraId="213AE162" w14:textId="77777777" w:rsidTr="0097516C">
        <w:tc>
          <w:tcPr>
            <w:tcW w:w="1519" w:type="pct"/>
          </w:tcPr>
          <w:p w14:paraId="7EB87BBD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40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40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06700ADC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5D3D8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B0DAF24" w14:textId="36CC3D88" w:rsidR="00094040" w:rsidRPr="00094040" w:rsidRDefault="000E079F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5704EF23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35703AE" w14:textId="5239D235" w:rsidR="00094040" w:rsidRPr="00094040" w:rsidRDefault="000E079F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6C350E9D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A7E8629" w14:textId="60498093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2EDA6BD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2228451" w14:textId="03A4DEF2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094040" w:rsidRPr="00094040" w14:paraId="530BB9B7" w14:textId="77777777" w:rsidTr="0097516C">
        <w:tc>
          <w:tcPr>
            <w:tcW w:w="1519" w:type="pct"/>
          </w:tcPr>
          <w:p w14:paraId="6AE52ACA" w14:textId="7FBD7235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8D16D9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="008D16D9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74A77E71" w14:textId="77777777" w:rsidR="00094040" w:rsidRPr="00094040" w:rsidRDefault="00094040" w:rsidP="0009404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58AAA70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5D628EF" w14:textId="28CAD78D" w:rsidR="00094040" w:rsidRPr="00094040" w:rsidRDefault="000E079F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23ED228E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B53713C" w14:textId="3A4B1E19" w:rsidR="00094040" w:rsidRPr="00094040" w:rsidRDefault="000E079F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B2BE7DC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E6AAD53" w14:textId="77F60AD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428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264</w:t>
            </w:r>
          </w:p>
        </w:tc>
        <w:tc>
          <w:tcPr>
            <w:tcW w:w="148" w:type="pct"/>
          </w:tcPr>
          <w:p w14:paraId="6D883126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CD28381" w14:textId="7BC4E1AF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214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132</w:t>
            </w:r>
          </w:p>
        </w:tc>
      </w:tr>
      <w:tr w:rsidR="00094040" w:rsidRPr="00094040" w14:paraId="79EE1C8D" w14:textId="77777777" w:rsidTr="0097516C">
        <w:trPr>
          <w:trHeight w:val="144"/>
        </w:trPr>
        <w:tc>
          <w:tcPr>
            <w:tcW w:w="1519" w:type="pct"/>
          </w:tcPr>
          <w:p w14:paraId="03E070C2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54527CB2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7B8697AB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575879C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E05BB1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22A5E0F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E67273C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591511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8A1926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6F396D3" w14:textId="77777777" w:rsidR="00094040" w:rsidRPr="00094040" w:rsidRDefault="00094040" w:rsidP="00094040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40" w:rsidRPr="00094040" w14:paraId="178033F5" w14:textId="77777777" w:rsidTr="00322E3E">
        <w:tc>
          <w:tcPr>
            <w:tcW w:w="1519" w:type="pct"/>
          </w:tcPr>
          <w:p w14:paraId="3ECA4FD3" w14:textId="77777777" w:rsidR="00094040" w:rsidRPr="00094040" w:rsidRDefault="00094040" w:rsidP="00094040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9" w:type="pct"/>
          </w:tcPr>
          <w:p w14:paraId="72651C3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2BF7ECD4" w14:textId="77777777" w:rsidR="00094040" w:rsidRPr="00094040" w:rsidRDefault="00094040" w:rsidP="00094040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6145574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315B70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8DB71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B51024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3936C8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F75A52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50B017" w14:textId="77777777" w:rsidR="00094040" w:rsidRPr="00094040" w:rsidRDefault="00094040" w:rsidP="00094040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0CB7" w:rsidRPr="00094040" w14:paraId="5B6CC544" w14:textId="77777777" w:rsidTr="00322E3E">
        <w:tc>
          <w:tcPr>
            <w:tcW w:w="1519" w:type="pct"/>
          </w:tcPr>
          <w:p w14:paraId="2C55EA10" w14:textId="77777777" w:rsidR="00DB0CB7" w:rsidRPr="00094040" w:rsidRDefault="00DB0CB7" w:rsidP="00DB0CB7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9404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9404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7013A28" w14:textId="77777777" w:rsidR="00DB0CB7" w:rsidRPr="00094040" w:rsidRDefault="00DB0CB7" w:rsidP="00DB0CB7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4040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5210247" w14:textId="77777777" w:rsidR="00DB0CB7" w:rsidRPr="00094040" w:rsidRDefault="00DB0CB7" w:rsidP="00DB0CB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E610714" w14:textId="260D42A3" w:rsidR="00DB0CB7" w:rsidRPr="00094040" w:rsidRDefault="0094118A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428,264</w:t>
            </w:r>
          </w:p>
        </w:tc>
        <w:tc>
          <w:tcPr>
            <w:tcW w:w="147" w:type="pct"/>
          </w:tcPr>
          <w:p w14:paraId="4B596754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FDDCBEB" w14:textId="0947871B" w:rsidR="00DB0CB7" w:rsidRPr="00094040" w:rsidRDefault="0094118A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  <w:lang w:bidi="te-IN"/>
              </w:rPr>
              <w:t>214,132</w:t>
            </w:r>
          </w:p>
        </w:tc>
        <w:tc>
          <w:tcPr>
            <w:tcW w:w="148" w:type="pct"/>
          </w:tcPr>
          <w:p w14:paraId="3AE4DE5F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33C0D8" w14:textId="4DEB91AF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517A129B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328B320" w14:textId="0B7BBBAF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DB0CB7" w:rsidRPr="00094040" w14:paraId="3BFC8162" w14:textId="77777777" w:rsidTr="00322E3E">
        <w:tc>
          <w:tcPr>
            <w:tcW w:w="1519" w:type="pct"/>
          </w:tcPr>
          <w:p w14:paraId="7A70F4EB" w14:textId="196E14EF" w:rsidR="00DB0CB7" w:rsidRPr="00094040" w:rsidRDefault="00DB0CB7" w:rsidP="00DB0CB7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 w:rsidRPr="00094040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 w:rsidRPr="000940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5A70D607" w14:textId="77777777" w:rsidR="00DB0CB7" w:rsidRPr="00094040" w:rsidRDefault="00DB0CB7" w:rsidP="00DB0CB7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040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35CFB1B8" w14:textId="77777777" w:rsidR="00DB0CB7" w:rsidRPr="00094040" w:rsidRDefault="00DB0CB7" w:rsidP="00DB0CB7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BE1BE40" w14:textId="4DB35802" w:rsidR="00DB0CB7" w:rsidRPr="00094040" w:rsidRDefault="0094118A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</w:tcPr>
          <w:p w14:paraId="1E4C985C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B7DC5AE" w14:textId="4A6E3D3C" w:rsidR="00DB0CB7" w:rsidRPr="00094040" w:rsidRDefault="0094118A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3159042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4C0B1F" w14:textId="7D137E8F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39536141" w14:textId="77777777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EC6CEE8" w14:textId="2B3CE4F0" w:rsidR="00DB0CB7" w:rsidRPr="00094040" w:rsidRDefault="00DB0CB7" w:rsidP="00DB0CB7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AAE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</w:tbl>
    <w:p w14:paraId="1E035579" w14:textId="77777777" w:rsidR="00AF1AEC" w:rsidRPr="00094040" w:rsidRDefault="00AF1AEC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5ECC3B" w14:textId="22CC9881" w:rsidR="00A135B0" w:rsidRDefault="00C571E1" w:rsidP="0009404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94040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094040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F8298E6" w14:textId="7A5BF159" w:rsidR="00AF1AEC" w:rsidRDefault="00AF1AEC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EBA059" w14:textId="77777777" w:rsidR="00C647FC" w:rsidRPr="00303B97" w:rsidRDefault="00C647FC" w:rsidP="001616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647FC" w:rsidRPr="00303B97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CF76" w14:textId="703749E2" w:rsidR="00F41219" w:rsidRPr="00F41219" w:rsidRDefault="005C7711" w:rsidP="00F41219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</w:t>
      </w:r>
      <w:r w:rsidR="005E303F" w:rsidRPr="00EE7B6E">
        <w:rPr>
          <w:rFonts w:ascii="Angsana New" w:hAnsi="Angsana New"/>
          <w:color w:val="000000"/>
          <w:sz w:val="30"/>
          <w:szCs w:val="30"/>
          <w:cs/>
        </w:rPr>
        <w:t>สำหรับงวด</w:t>
      </w:r>
      <w:r w:rsidR="005E303F">
        <w:rPr>
          <w:rFonts w:ascii="Angsana New" w:hAnsi="Angsana New" w:hint="cs"/>
          <w:color w:val="000000"/>
          <w:sz w:val="30"/>
          <w:szCs w:val="30"/>
          <w:cs/>
        </w:rPr>
        <w:t>สาม</w:t>
      </w:r>
      <w:r w:rsidR="005E303F" w:rsidRPr="00EE7B6E">
        <w:rPr>
          <w:rFonts w:ascii="Angsana New" w:hAnsi="Angsana New"/>
          <w:color w:val="000000"/>
          <w:sz w:val="30"/>
          <w:szCs w:val="30"/>
          <w:cs/>
        </w:rPr>
        <w:t>เดือนสิ้นสุดวันที่</w:t>
      </w:r>
      <w:r w:rsidR="005E303F" w:rsidRPr="00EE7B6E">
        <w:rPr>
          <w:rFonts w:ascii="Angsana New" w:hAnsi="Angsana New"/>
          <w:color w:val="000000"/>
          <w:sz w:val="30"/>
          <w:szCs w:val="30"/>
        </w:rPr>
        <w:t xml:space="preserve"> 3</w:t>
      </w:r>
      <w:r w:rsidR="005E303F">
        <w:rPr>
          <w:rFonts w:ascii="Angsana New" w:hAnsi="Angsana New"/>
          <w:color w:val="000000"/>
          <w:sz w:val="30"/>
          <w:szCs w:val="30"/>
        </w:rPr>
        <w:t>1</w:t>
      </w:r>
      <w:r w:rsidR="005E303F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="005E303F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5E303F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E303F" w:rsidRPr="00EE7B6E">
        <w:rPr>
          <w:rFonts w:ascii="Angsana New" w:hAnsi="Angsana New"/>
          <w:color w:val="000000"/>
          <w:sz w:val="30"/>
          <w:szCs w:val="30"/>
        </w:rPr>
        <w:t>256</w:t>
      </w:r>
      <w:r w:rsidR="005E303F">
        <w:rPr>
          <w:rFonts w:ascii="Angsana New" w:hAnsi="Angsana New"/>
          <w:color w:val="000000"/>
          <w:sz w:val="30"/>
          <w:szCs w:val="30"/>
        </w:rPr>
        <w:t>9</w:t>
      </w:r>
      <w:r w:rsidR="005E303F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5E303F">
        <w:rPr>
          <w:rFonts w:ascii="Angsana New" w:hAnsi="Angsana New"/>
          <w:color w:val="000000"/>
          <w:sz w:val="30"/>
          <w:szCs w:val="30"/>
        </w:rPr>
        <w:t>8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094040" w:rsidRPr="00207A77" w14:paraId="3DBECF76" w14:textId="77777777" w:rsidTr="0097516C">
        <w:trPr>
          <w:trHeight w:val="161"/>
        </w:trPr>
        <w:tc>
          <w:tcPr>
            <w:tcW w:w="3081" w:type="dxa"/>
          </w:tcPr>
          <w:p w14:paraId="101A4767" w14:textId="77777777" w:rsidR="00094040" w:rsidRPr="00207A77" w:rsidRDefault="00094040" w:rsidP="0097516C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</w:tcPr>
          <w:p w14:paraId="5B31F682" w14:textId="77777777" w:rsidR="00094040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26CACCF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</w:tcPr>
          <w:p w14:paraId="4D26F81A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B08D063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4C2F6917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51DF6C66" w14:textId="77777777" w:rsidR="00094040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34E651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</w:tcPr>
          <w:p w14:paraId="7189DE20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11B749A" w14:textId="77777777" w:rsidR="00094040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5515FB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4C391673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</w:tcPr>
          <w:p w14:paraId="451F1291" w14:textId="77777777" w:rsidR="00094040" w:rsidRDefault="00094040" w:rsidP="0097516C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41827E1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E303F" w:rsidRPr="00207A77" w14:paraId="7FC3A155" w14:textId="77777777" w:rsidTr="0097516C">
        <w:trPr>
          <w:trHeight w:val="161"/>
        </w:trPr>
        <w:tc>
          <w:tcPr>
            <w:tcW w:w="3081" w:type="dxa"/>
          </w:tcPr>
          <w:p w14:paraId="5C29AAD9" w14:textId="5C91095A" w:rsidR="005E303F" w:rsidRPr="00690764" w:rsidRDefault="005E303F" w:rsidP="005E303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0900DC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</w:tcPr>
          <w:p w14:paraId="458C1D86" w14:textId="61C7D50F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2B557D97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09BFD084" w14:textId="689EE177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EAF1672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FCD99F" w14:textId="2CB5167E" w:rsidR="005E303F" w:rsidRPr="00207A77" w:rsidRDefault="005E303F" w:rsidP="005E303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28358A2C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02728F" w14:textId="5D4496F6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5DF190BE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4ABD17" w14:textId="533349B4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8" w:type="dxa"/>
          </w:tcPr>
          <w:p w14:paraId="2944DCB2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1D35B20" w14:textId="0A89CFC8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345BB8E3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D0A346" w14:textId="07827713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081480DC" w14:textId="77777777" w:rsidR="005E303F" w:rsidRPr="00207A77" w:rsidRDefault="005E303F" w:rsidP="005E303F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A035E4" w14:textId="3F3E0120" w:rsidR="005E303F" w:rsidRPr="00207A77" w:rsidRDefault="005E303F" w:rsidP="005E303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3E40279F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E3CD6A7" w14:textId="72BBC81B" w:rsidR="005E303F" w:rsidRPr="00207A77" w:rsidRDefault="005E303F" w:rsidP="005E303F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3F03A0FB" w14:textId="77777777" w:rsidR="005E303F" w:rsidRPr="00207A77" w:rsidRDefault="005E303F" w:rsidP="005E303F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438EA2" w14:textId="67C86CB7" w:rsidR="005E303F" w:rsidRPr="00207A77" w:rsidRDefault="005E303F" w:rsidP="005E303F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094040" w:rsidRPr="00141BF6" w14:paraId="6FAAAB23" w14:textId="77777777" w:rsidTr="0097516C">
        <w:trPr>
          <w:trHeight w:val="263"/>
        </w:trPr>
        <w:tc>
          <w:tcPr>
            <w:tcW w:w="3081" w:type="dxa"/>
          </w:tcPr>
          <w:p w14:paraId="0F113AD5" w14:textId="77777777" w:rsidR="00094040" w:rsidRPr="00207A77" w:rsidRDefault="00094040" w:rsidP="0097516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230AC816" w14:textId="77777777" w:rsidR="00094040" w:rsidRPr="00141BF6" w:rsidRDefault="00094040" w:rsidP="0097516C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4040" w:rsidRPr="00141BF6" w14:paraId="7B52F8A8" w14:textId="77777777" w:rsidTr="0097516C">
        <w:trPr>
          <w:trHeight w:val="263"/>
        </w:trPr>
        <w:tc>
          <w:tcPr>
            <w:tcW w:w="3081" w:type="dxa"/>
          </w:tcPr>
          <w:p w14:paraId="017451EF" w14:textId="77777777" w:rsidR="00094040" w:rsidRDefault="00094040" w:rsidP="0097516C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</w:tcPr>
          <w:p w14:paraId="6677E6CF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E7AC1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14:paraId="1217FE1B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7C09E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95CB2C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A03D69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60CA9A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9272C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70A9CA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B2E717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FC4B0B6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BC09F7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D70605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0EDDFD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66E33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287B12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1E062833" w14:textId="77777777" w:rsidR="00094040" w:rsidRPr="00207A77" w:rsidRDefault="00094040" w:rsidP="0097516C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40EB04" w14:textId="77777777" w:rsidR="00094040" w:rsidRPr="00207A77" w:rsidRDefault="00094040" w:rsidP="0097516C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84E506" w14:textId="77777777" w:rsidR="00094040" w:rsidRPr="00141BF6" w:rsidRDefault="00094040" w:rsidP="0097516C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303F" w:rsidRPr="00207A77" w14:paraId="28E36ACB" w14:textId="77777777" w:rsidTr="0097516C">
        <w:trPr>
          <w:trHeight w:val="155"/>
        </w:trPr>
        <w:tc>
          <w:tcPr>
            <w:tcW w:w="3081" w:type="dxa"/>
          </w:tcPr>
          <w:p w14:paraId="391A515F" w14:textId="77777777" w:rsidR="005E303F" w:rsidRPr="00207A77" w:rsidRDefault="005E303F" w:rsidP="005E303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B08B98" w14:textId="5899610B" w:rsidR="005E303F" w:rsidRPr="00395C8D" w:rsidRDefault="00122D6C" w:rsidP="005E303F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2D6C">
              <w:rPr>
                <w:rFonts w:ascii="Angsana New" w:hAnsi="Angsana New"/>
                <w:sz w:val="24"/>
                <w:szCs w:val="24"/>
              </w:rPr>
              <w:t>462,324</w:t>
            </w:r>
          </w:p>
        </w:tc>
        <w:tc>
          <w:tcPr>
            <w:tcW w:w="270" w:type="dxa"/>
          </w:tcPr>
          <w:p w14:paraId="2CE81725" w14:textId="77777777" w:rsidR="005E303F" w:rsidRPr="00207A77" w:rsidRDefault="005E303F" w:rsidP="005E303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ECCA082" w14:textId="1FF7217B" w:rsidR="005E303F" w:rsidRPr="00207A77" w:rsidRDefault="005E303F" w:rsidP="005E303F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436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263</w:t>
            </w:r>
          </w:p>
        </w:tc>
        <w:tc>
          <w:tcPr>
            <w:tcW w:w="236" w:type="dxa"/>
          </w:tcPr>
          <w:p w14:paraId="6B3692A9" w14:textId="77777777" w:rsidR="005E303F" w:rsidRPr="00207A77" w:rsidRDefault="005E303F" w:rsidP="005E303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A54BC4" w14:textId="0764DE7F" w:rsidR="005E303F" w:rsidRPr="00207A77" w:rsidRDefault="000F44AE" w:rsidP="005E303F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F44AE">
              <w:rPr>
                <w:rFonts w:ascii="Angsana New" w:hAnsi="Angsana New"/>
                <w:sz w:val="24"/>
                <w:szCs w:val="24"/>
              </w:rPr>
              <w:t>31,101</w:t>
            </w:r>
          </w:p>
        </w:tc>
        <w:tc>
          <w:tcPr>
            <w:tcW w:w="270" w:type="dxa"/>
          </w:tcPr>
          <w:p w14:paraId="0B58671D" w14:textId="77777777" w:rsidR="005E303F" w:rsidRPr="00207A77" w:rsidRDefault="005E303F" w:rsidP="005E303F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786CE5" w14:textId="4DB43175" w:rsidR="005E303F" w:rsidRPr="00207A77" w:rsidRDefault="005E303F" w:rsidP="005E303F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496</w:t>
            </w:r>
          </w:p>
        </w:tc>
        <w:tc>
          <w:tcPr>
            <w:tcW w:w="270" w:type="dxa"/>
          </w:tcPr>
          <w:p w14:paraId="7BF67138" w14:textId="77777777" w:rsidR="005E303F" w:rsidRPr="00207A77" w:rsidRDefault="005E303F" w:rsidP="005E303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625DFE" w14:textId="57698EC8" w:rsidR="005E303F" w:rsidRPr="00207A77" w:rsidRDefault="00EC7CD4" w:rsidP="005E303F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CD4">
              <w:rPr>
                <w:rFonts w:ascii="Angsana New" w:hAnsi="Angsana New"/>
                <w:sz w:val="24"/>
                <w:szCs w:val="24"/>
              </w:rPr>
              <w:t>493,425</w:t>
            </w:r>
          </w:p>
        </w:tc>
        <w:tc>
          <w:tcPr>
            <w:tcW w:w="238" w:type="dxa"/>
          </w:tcPr>
          <w:p w14:paraId="30BC9B70" w14:textId="77777777" w:rsidR="005E303F" w:rsidRPr="00207A77" w:rsidRDefault="005E303F" w:rsidP="005E303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EA3DA13" w14:textId="72B9F435" w:rsidR="005E303F" w:rsidRPr="00DC34ED" w:rsidRDefault="005E303F" w:rsidP="005E303F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463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759</w:t>
            </w:r>
          </w:p>
        </w:tc>
        <w:tc>
          <w:tcPr>
            <w:tcW w:w="238" w:type="dxa"/>
          </w:tcPr>
          <w:p w14:paraId="7EF1E231" w14:textId="77777777" w:rsidR="005E303F" w:rsidRPr="00207A77" w:rsidRDefault="005E303F" w:rsidP="005E303F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7F6318" w14:textId="28165ECD" w:rsidR="005E303F" w:rsidRPr="00207A77" w:rsidRDefault="00EC7CD4" w:rsidP="005E303F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CD4">
              <w:rPr>
                <w:rFonts w:ascii="Angsana New" w:hAnsi="Angsana New"/>
                <w:sz w:val="24"/>
                <w:szCs w:val="24"/>
              </w:rPr>
              <w:t>23,475</w:t>
            </w:r>
          </w:p>
        </w:tc>
        <w:tc>
          <w:tcPr>
            <w:tcW w:w="270" w:type="dxa"/>
          </w:tcPr>
          <w:p w14:paraId="52095BC5" w14:textId="77777777" w:rsidR="005E303F" w:rsidRPr="00207A77" w:rsidRDefault="005E303F" w:rsidP="005E303F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127C6B" w14:textId="3010CB7D" w:rsidR="005E303F" w:rsidRPr="00207A77" w:rsidRDefault="005E303F" w:rsidP="005E303F">
            <w:pPr>
              <w:tabs>
                <w:tab w:val="decimal" w:pos="52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077</w:t>
            </w:r>
          </w:p>
        </w:tc>
        <w:tc>
          <w:tcPr>
            <w:tcW w:w="270" w:type="dxa"/>
          </w:tcPr>
          <w:p w14:paraId="7C3BE544" w14:textId="77777777" w:rsidR="005E303F" w:rsidRPr="00207A77" w:rsidRDefault="005E303F" w:rsidP="005E303F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0D75E16" w14:textId="62E44172" w:rsidR="005E303F" w:rsidRPr="00207A77" w:rsidRDefault="00EC7CD4" w:rsidP="005E303F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7CD4">
              <w:rPr>
                <w:rFonts w:ascii="Angsana New" w:hAnsi="Angsana New"/>
                <w:sz w:val="24"/>
                <w:szCs w:val="24"/>
              </w:rPr>
              <w:t>516,900</w:t>
            </w:r>
          </w:p>
        </w:tc>
        <w:tc>
          <w:tcPr>
            <w:tcW w:w="270" w:type="dxa"/>
          </w:tcPr>
          <w:p w14:paraId="0141398E" w14:textId="77777777" w:rsidR="005E303F" w:rsidRPr="00207A77" w:rsidRDefault="005E303F" w:rsidP="005E303F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499B9B" w14:textId="54E9C676" w:rsidR="005E303F" w:rsidRPr="00207A77" w:rsidRDefault="005E303F" w:rsidP="005E303F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836</w:t>
            </w:r>
          </w:p>
        </w:tc>
      </w:tr>
      <w:tr w:rsidR="005E303F" w:rsidRPr="00782419" w14:paraId="0CC08D2F" w14:textId="77777777" w:rsidTr="0097516C">
        <w:trPr>
          <w:trHeight w:val="155"/>
        </w:trPr>
        <w:tc>
          <w:tcPr>
            <w:tcW w:w="3081" w:type="dxa"/>
          </w:tcPr>
          <w:p w14:paraId="3784B8C0" w14:textId="77777777" w:rsidR="005E303F" w:rsidRPr="00207A77" w:rsidRDefault="005E303F" w:rsidP="005E303F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B070C4" w14:textId="5324D79B" w:rsidR="005E303F" w:rsidRPr="00395C8D" w:rsidRDefault="00122D6C" w:rsidP="005E303F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22D6C">
              <w:rPr>
                <w:rFonts w:ascii="Angsana New" w:hAnsi="Angsana New"/>
                <w:b/>
                <w:bCs/>
                <w:sz w:val="24"/>
                <w:szCs w:val="24"/>
              </w:rPr>
              <w:t>462,324</w:t>
            </w:r>
          </w:p>
        </w:tc>
        <w:tc>
          <w:tcPr>
            <w:tcW w:w="270" w:type="dxa"/>
          </w:tcPr>
          <w:p w14:paraId="00E3194D" w14:textId="77777777" w:rsidR="005E303F" w:rsidRPr="00CE34BA" w:rsidRDefault="005E303F" w:rsidP="005E303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34E4976" w14:textId="66CC29F2" w:rsidR="005E303F" w:rsidRPr="00782419" w:rsidRDefault="005E303F" w:rsidP="005E303F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436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263</w:t>
            </w:r>
          </w:p>
        </w:tc>
        <w:tc>
          <w:tcPr>
            <w:tcW w:w="236" w:type="dxa"/>
          </w:tcPr>
          <w:p w14:paraId="0D64E6F9" w14:textId="77777777" w:rsidR="005E303F" w:rsidRPr="00782419" w:rsidRDefault="005E303F" w:rsidP="005E303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FD98C9" w14:textId="4A8D77A5" w:rsidR="005E303F" w:rsidRPr="00782419" w:rsidRDefault="000F44AE" w:rsidP="005E303F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44AE">
              <w:rPr>
                <w:rFonts w:ascii="Angsana New" w:hAnsi="Angsana New"/>
                <w:b/>
                <w:bCs/>
                <w:sz w:val="24"/>
                <w:szCs w:val="24"/>
              </w:rPr>
              <w:t>31,101</w:t>
            </w:r>
          </w:p>
        </w:tc>
        <w:tc>
          <w:tcPr>
            <w:tcW w:w="270" w:type="dxa"/>
          </w:tcPr>
          <w:p w14:paraId="05DB53AB" w14:textId="77777777" w:rsidR="005E303F" w:rsidRPr="00782419" w:rsidRDefault="005E303F" w:rsidP="005E303F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256D8F" w14:textId="14DA2E4C" w:rsidR="005E303F" w:rsidRPr="00782419" w:rsidRDefault="005E303F" w:rsidP="005E303F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27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496</w:t>
            </w:r>
          </w:p>
        </w:tc>
        <w:tc>
          <w:tcPr>
            <w:tcW w:w="270" w:type="dxa"/>
          </w:tcPr>
          <w:p w14:paraId="18E8E7C2" w14:textId="77777777" w:rsidR="005E303F" w:rsidRPr="00782419" w:rsidRDefault="005E303F" w:rsidP="005E303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0FCB07" w14:textId="4F0058B9" w:rsidR="005E303F" w:rsidRPr="00782419" w:rsidRDefault="00EC7CD4" w:rsidP="005E303F">
            <w:pPr>
              <w:tabs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7CD4">
              <w:rPr>
                <w:rFonts w:ascii="Angsana New" w:hAnsi="Angsana New"/>
                <w:b/>
                <w:bCs/>
                <w:sz w:val="24"/>
                <w:szCs w:val="24"/>
              </w:rPr>
              <w:t>493,425</w:t>
            </w:r>
          </w:p>
        </w:tc>
        <w:tc>
          <w:tcPr>
            <w:tcW w:w="238" w:type="dxa"/>
          </w:tcPr>
          <w:p w14:paraId="0AECA550" w14:textId="77777777" w:rsidR="005E303F" w:rsidRPr="00782419" w:rsidRDefault="005E303F" w:rsidP="005E303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338E9267" w14:textId="62DA899E" w:rsidR="005E303F" w:rsidRPr="00430CA4" w:rsidRDefault="005E303F" w:rsidP="005E303F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463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759</w:t>
            </w:r>
          </w:p>
        </w:tc>
        <w:tc>
          <w:tcPr>
            <w:tcW w:w="238" w:type="dxa"/>
          </w:tcPr>
          <w:p w14:paraId="7F9356ED" w14:textId="77777777" w:rsidR="005E303F" w:rsidRPr="00782419" w:rsidRDefault="005E303F" w:rsidP="005E303F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7AB650" w14:textId="2D42CE76" w:rsidR="005E303F" w:rsidRPr="00782419" w:rsidRDefault="00EC7CD4" w:rsidP="005E303F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7CD4">
              <w:rPr>
                <w:rFonts w:ascii="Angsana New" w:hAnsi="Angsana New"/>
                <w:b/>
                <w:bCs/>
                <w:sz w:val="24"/>
                <w:szCs w:val="24"/>
              </w:rPr>
              <w:t>23,475</w:t>
            </w:r>
          </w:p>
        </w:tc>
        <w:tc>
          <w:tcPr>
            <w:tcW w:w="270" w:type="dxa"/>
          </w:tcPr>
          <w:p w14:paraId="48B0EA69" w14:textId="77777777" w:rsidR="005E303F" w:rsidRPr="00782419" w:rsidRDefault="005E303F" w:rsidP="005E303F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1DA5B2" w14:textId="0F5B439E" w:rsidR="005E303F" w:rsidRPr="00782419" w:rsidRDefault="005E303F" w:rsidP="005E303F">
            <w:pPr>
              <w:tabs>
                <w:tab w:val="decimal" w:pos="53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077</w:t>
            </w:r>
          </w:p>
        </w:tc>
        <w:tc>
          <w:tcPr>
            <w:tcW w:w="270" w:type="dxa"/>
          </w:tcPr>
          <w:p w14:paraId="7A6A788D" w14:textId="77777777" w:rsidR="005E303F" w:rsidRPr="00782419" w:rsidRDefault="005E303F" w:rsidP="005E303F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619F9FB9" w14:textId="17658775" w:rsidR="005E303F" w:rsidRPr="00782419" w:rsidRDefault="00EC7CD4" w:rsidP="005E303F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C7CD4">
              <w:rPr>
                <w:rFonts w:ascii="Angsana New" w:hAnsi="Angsana New"/>
                <w:b/>
                <w:bCs/>
                <w:sz w:val="24"/>
                <w:szCs w:val="24"/>
              </w:rPr>
              <w:t>516,900</w:t>
            </w:r>
          </w:p>
        </w:tc>
        <w:tc>
          <w:tcPr>
            <w:tcW w:w="270" w:type="dxa"/>
          </w:tcPr>
          <w:p w14:paraId="43BF68A1" w14:textId="77777777" w:rsidR="005E303F" w:rsidRPr="00782419" w:rsidRDefault="005E303F" w:rsidP="005E303F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1DBBF6" w14:textId="276F6D0B" w:rsidR="005E303F" w:rsidRPr="00782419" w:rsidRDefault="005E303F" w:rsidP="005E303F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836</w:t>
            </w:r>
          </w:p>
        </w:tc>
      </w:tr>
    </w:tbl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27086" w14:textId="50A39FCB" w:rsidR="007B59C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4564867C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8C323D">
        <w:rPr>
          <w:rFonts w:asciiTheme="majorBidi" w:hAnsiTheme="majorBidi" w:cstheme="majorBidi" w:hint="cs"/>
          <w:spacing w:val="2"/>
          <w:sz w:val="30"/>
          <w:szCs w:val="30"/>
          <w:cs/>
        </w:rPr>
        <w:t>สาม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8C323D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8C323D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8C323D">
        <w:rPr>
          <w:rFonts w:asciiTheme="majorBidi" w:hAnsiTheme="majorBidi" w:cstheme="majorBidi"/>
          <w:spacing w:val="2"/>
          <w:sz w:val="30"/>
          <w:szCs w:val="30"/>
        </w:rPr>
        <w:t>2569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8C323D">
        <w:rPr>
          <w:rFonts w:asciiTheme="majorBidi" w:hAnsiTheme="majorBidi" w:cstheme="majorBidi"/>
          <w:spacing w:val="2"/>
          <w:sz w:val="30"/>
          <w:szCs w:val="30"/>
        </w:rPr>
        <w:t>8</w:t>
      </w:r>
      <w:r w:rsidR="008C323D"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24CFE885" w14:textId="77777777" w:rsidR="005270A4" w:rsidRDefault="005270A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810"/>
        <w:gridCol w:w="262"/>
        <w:gridCol w:w="751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094040" w:rsidRPr="00207A77" w14:paraId="5E30505A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571802D1" w14:textId="77777777" w:rsidR="00094040" w:rsidRDefault="00094040" w:rsidP="0097516C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3" w:type="dxa"/>
            <w:gridSpan w:val="3"/>
          </w:tcPr>
          <w:p w14:paraId="4F30F739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</w:tcPr>
          <w:p w14:paraId="248923B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14:paraId="3C2D084A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</w:tcPr>
          <w:p w14:paraId="26A3D7AD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</w:tcPr>
          <w:p w14:paraId="7695C4B0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AA780A8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</w:tcPr>
          <w:p w14:paraId="36FF9C73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</w:tcPr>
          <w:p w14:paraId="0721C571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</w:tcPr>
          <w:p w14:paraId="35A0357A" w14:textId="77777777" w:rsidR="00094040" w:rsidRPr="00207A77" w:rsidRDefault="00094040" w:rsidP="0097516C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C323D" w:rsidRPr="00207A77" w14:paraId="297394C8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7E876E06" w14:textId="4F4C1A30" w:rsidR="008C323D" w:rsidRDefault="008C323D" w:rsidP="008C323D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0900DC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A82FC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 w:rsidR="00A82FCB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810" w:type="dxa"/>
          </w:tcPr>
          <w:p w14:paraId="2C94DA83" w14:textId="061C783D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62" w:type="dxa"/>
          </w:tcPr>
          <w:p w14:paraId="658F90A8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FAD584B" w14:textId="0B96F35F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5" w:type="dxa"/>
          </w:tcPr>
          <w:p w14:paraId="4821183A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8AB40E3" w14:textId="6656A491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41" w:type="dxa"/>
          </w:tcPr>
          <w:p w14:paraId="1CE519D0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1C1BEFC5" w14:textId="46F6B3C9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76CA1CAC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BAF6F5" w14:textId="19BC0EE9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19A0F43E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14:paraId="4EC69CD4" w14:textId="08FFE440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47B5499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7A69346A" w14:textId="62E74BFE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310CC79C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2528450" w14:textId="6CC3327F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42AAC655" w14:textId="77777777" w:rsidR="008C323D" w:rsidRPr="00207A77" w:rsidRDefault="008C323D" w:rsidP="008C323D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2C87797B" w14:textId="4EB88846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644C2BEA" w14:textId="77777777" w:rsidR="008C323D" w:rsidRPr="00207A77" w:rsidRDefault="008C323D" w:rsidP="008C323D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593D8DBE" w14:textId="6DD183B2" w:rsidR="008C323D" w:rsidRPr="00207A77" w:rsidRDefault="008C323D" w:rsidP="008C323D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094040" w:rsidRPr="00207A77" w14:paraId="1653E70C" w14:textId="77777777" w:rsidTr="0097516C">
        <w:trPr>
          <w:trHeight w:val="155"/>
        </w:trPr>
        <w:tc>
          <w:tcPr>
            <w:tcW w:w="4671" w:type="dxa"/>
            <w:vAlign w:val="bottom"/>
          </w:tcPr>
          <w:p w14:paraId="521F7F91" w14:textId="77777777" w:rsidR="00094040" w:rsidRDefault="00094040" w:rsidP="0097516C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9" w:type="dxa"/>
            <w:gridSpan w:val="19"/>
          </w:tcPr>
          <w:p w14:paraId="1D6DBF62" w14:textId="77777777" w:rsidR="00094040" w:rsidRPr="00207A77" w:rsidRDefault="00094040" w:rsidP="0097516C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94040" w:rsidRPr="00207A77" w14:paraId="539361F8" w14:textId="77777777" w:rsidTr="0097516C">
        <w:tc>
          <w:tcPr>
            <w:tcW w:w="4671" w:type="dxa"/>
          </w:tcPr>
          <w:p w14:paraId="2BD38609" w14:textId="77777777" w:rsidR="00094040" w:rsidRPr="00207A77" w:rsidRDefault="00094040" w:rsidP="0097516C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</w:tcPr>
          <w:p w14:paraId="6CC9D677" w14:textId="77777777" w:rsidR="00094040" w:rsidRPr="00207A77" w:rsidRDefault="00094040" w:rsidP="0097516C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359336" w14:textId="77777777" w:rsidR="00094040" w:rsidRPr="00207A77" w:rsidRDefault="00094040" w:rsidP="0097516C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205D3B63" w14:textId="77777777" w:rsidR="00094040" w:rsidRPr="00207A77" w:rsidRDefault="00094040" w:rsidP="0097516C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33BC045B" w14:textId="77777777" w:rsidR="00094040" w:rsidRPr="00207A77" w:rsidRDefault="00094040" w:rsidP="0097516C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4EFFE429" w14:textId="77777777" w:rsidR="00094040" w:rsidRPr="00207A77" w:rsidRDefault="00094040" w:rsidP="0097516C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9E0CF36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07A2E0C" w14:textId="77777777" w:rsidR="00094040" w:rsidRPr="00207A77" w:rsidRDefault="00094040" w:rsidP="0097516C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455D9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257FBE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A273EB" w14:textId="77777777" w:rsidR="00094040" w:rsidRPr="00207A77" w:rsidRDefault="00094040" w:rsidP="0097516C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A45B453" w14:textId="77777777" w:rsidR="00094040" w:rsidRPr="00207A77" w:rsidRDefault="00094040" w:rsidP="0097516C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F237F3D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7FD50BA4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2C9388" w14:textId="77777777" w:rsidR="00094040" w:rsidRPr="00207A77" w:rsidRDefault="00094040" w:rsidP="0097516C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824931C" w14:textId="77777777" w:rsidR="00094040" w:rsidRPr="00207A77" w:rsidRDefault="00094040" w:rsidP="0097516C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2C76AE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AD1E56C" w14:textId="77777777" w:rsidR="00094040" w:rsidRPr="00207A77" w:rsidRDefault="00094040" w:rsidP="0097516C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B55E0" w14:textId="77777777" w:rsidR="00094040" w:rsidRPr="00207A77" w:rsidRDefault="00094040" w:rsidP="0097516C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77FA2CBE" w14:textId="77777777" w:rsidR="00094040" w:rsidRPr="00207A77" w:rsidRDefault="00094040" w:rsidP="0097516C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330" w:rsidRPr="00207A77" w14:paraId="4581E701" w14:textId="77777777" w:rsidTr="0097516C">
        <w:tc>
          <w:tcPr>
            <w:tcW w:w="4671" w:type="dxa"/>
          </w:tcPr>
          <w:p w14:paraId="58224521" w14:textId="77777777" w:rsidR="00307330" w:rsidRPr="00207A77" w:rsidRDefault="00307330" w:rsidP="0030733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5C2DB41" w14:textId="26C03A90" w:rsidR="00307330" w:rsidRPr="00207A77" w:rsidRDefault="00DC54D6" w:rsidP="0030733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DC54D6">
              <w:rPr>
                <w:rFonts w:ascii="Angsana New" w:hAnsi="Angsana New"/>
                <w:sz w:val="24"/>
                <w:szCs w:val="24"/>
              </w:rPr>
              <w:t>427,67</w:t>
            </w:r>
            <w:r w:rsidR="000362B8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62" w:type="dxa"/>
          </w:tcPr>
          <w:p w14:paraId="0F622568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4341C3A0" w14:textId="79BBCD44" w:rsidR="00307330" w:rsidRPr="00207A77" w:rsidRDefault="00307330" w:rsidP="0030733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401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421</w:t>
            </w:r>
          </w:p>
        </w:tc>
        <w:tc>
          <w:tcPr>
            <w:tcW w:w="275" w:type="dxa"/>
          </w:tcPr>
          <w:p w14:paraId="4CFA977B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44923907" w14:textId="31934AD0" w:rsidR="00307330" w:rsidRPr="00207A77" w:rsidRDefault="0074528E" w:rsidP="00307330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74528E">
              <w:rPr>
                <w:rFonts w:ascii="Angsana New" w:hAnsi="Angsana New"/>
                <w:sz w:val="24"/>
                <w:szCs w:val="24"/>
              </w:rPr>
              <w:t>15,819</w:t>
            </w:r>
          </w:p>
        </w:tc>
        <w:tc>
          <w:tcPr>
            <w:tcW w:w="241" w:type="dxa"/>
          </w:tcPr>
          <w:p w14:paraId="38A2983C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0B715B4" w14:textId="0E0A3650" w:rsidR="00307330" w:rsidRPr="00207A77" w:rsidRDefault="00307330" w:rsidP="00307330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605</w:t>
            </w:r>
          </w:p>
        </w:tc>
        <w:tc>
          <w:tcPr>
            <w:tcW w:w="270" w:type="dxa"/>
          </w:tcPr>
          <w:p w14:paraId="1AC8876A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FFAC00" w14:textId="4F99B600" w:rsidR="00307330" w:rsidRPr="00207A77" w:rsidRDefault="00472CE3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72CE3">
              <w:rPr>
                <w:rFonts w:ascii="Angsana New" w:hAnsi="Angsana New"/>
                <w:sz w:val="24"/>
                <w:szCs w:val="24"/>
              </w:rPr>
              <w:t>443,49</w:t>
            </w:r>
            <w:r w:rsidR="009C392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0764236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3D6CCA9" w14:textId="29363E07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418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026</w:t>
            </w:r>
          </w:p>
        </w:tc>
        <w:tc>
          <w:tcPr>
            <w:tcW w:w="236" w:type="dxa"/>
          </w:tcPr>
          <w:p w14:paraId="72764E54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FA7D724" w14:textId="2471753D" w:rsidR="00307330" w:rsidRPr="00207A77" w:rsidRDefault="005144DC" w:rsidP="0030733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5144DC">
              <w:rPr>
                <w:rFonts w:ascii="Angsana New" w:hAnsi="Angsana New"/>
                <w:sz w:val="24"/>
                <w:szCs w:val="24"/>
              </w:rPr>
              <w:t>73,409</w:t>
            </w:r>
          </w:p>
        </w:tc>
        <w:tc>
          <w:tcPr>
            <w:tcW w:w="270" w:type="dxa"/>
          </w:tcPr>
          <w:p w14:paraId="24F545D7" w14:textId="77777777" w:rsidR="00307330" w:rsidRPr="00207A77" w:rsidRDefault="00307330" w:rsidP="0030733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08500B3" w14:textId="072CCAAF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65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810</w:t>
            </w:r>
          </w:p>
        </w:tc>
        <w:tc>
          <w:tcPr>
            <w:tcW w:w="270" w:type="dxa"/>
          </w:tcPr>
          <w:p w14:paraId="3978CAB0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A049EEC" w14:textId="694CF958" w:rsidR="00307330" w:rsidRPr="00207A77" w:rsidRDefault="001912A4" w:rsidP="0030733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1912A4">
              <w:rPr>
                <w:rFonts w:ascii="Angsana New" w:hAnsi="Angsana New"/>
                <w:sz w:val="24"/>
                <w:szCs w:val="24"/>
              </w:rPr>
              <w:t>516,90</w:t>
            </w:r>
            <w:r w:rsidR="00DC75C2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4E51AD88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E7B2687" w14:textId="287361EA" w:rsidR="00307330" w:rsidRPr="00207A77" w:rsidRDefault="00307330" w:rsidP="0030733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967189">
              <w:rPr>
                <w:rFonts w:ascii="Angsana New" w:hAnsi="Angsana New"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sz w:val="24"/>
                <w:szCs w:val="24"/>
                <w:cs/>
              </w:rPr>
              <w:t>83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307330" w:rsidRPr="00FC7B6A" w14:paraId="200714C1" w14:textId="77777777" w:rsidTr="0097516C">
        <w:tc>
          <w:tcPr>
            <w:tcW w:w="4671" w:type="dxa"/>
          </w:tcPr>
          <w:p w14:paraId="2387E2AA" w14:textId="77777777" w:rsidR="00307330" w:rsidRPr="00207A77" w:rsidRDefault="00307330" w:rsidP="0030733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0F4A4F" w14:textId="2E1A85BC" w:rsidR="00307330" w:rsidRPr="00FC7B6A" w:rsidRDefault="00DC54D6" w:rsidP="0030733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54D6">
              <w:rPr>
                <w:rFonts w:ascii="Angsana New" w:hAnsi="Angsana New"/>
                <w:b/>
                <w:bCs/>
                <w:sz w:val="24"/>
                <w:szCs w:val="24"/>
              </w:rPr>
              <w:t>427,67</w:t>
            </w:r>
            <w:r w:rsidR="001F390E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" w:type="dxa"/>
          </w:tcPr>
          <w:p w14:paraId="78A2752A" w14:textId="77777777" w:rsidR="00307330" w:rsidRPr="00FC7B6A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75BC81" w14:textId="34BEA4A9" w:rsidR="00307330" w:rsidRPr="00FC7B6A" w:rsidRDefault="00307330" w:rsidP="00307330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401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421</w:t>
            </w:r>
          </w:p>
        </w:tc>
        <w:tc>
          <w:tcPr>
            <w:tcW w:w="275" w:type="dxa"/>
          </w:tcPr>
          <w:p w14:paraId="3ECD583C" w14:textId="77777777" w:rsidR="00307330" w:rsidRPr="00FC7B6A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66BED88D" w14:textId="3CE9A156" w:rsidR="00307330" w:rsidRPr="00FC7B6A" w:rsidRDefault="0074528E" w:rsidP="00307330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528E">
              <w:rPr>
                <w:rFonts w:ascii="Angsana New" w:hAnsi="Angsana New"/>
                <w:b/>
                <w:bCs/>
                <w:sz w:val="24"/>
                <w:szCs w:val="24"/>
              </w:rPr>
              <w:t>15,819</w:t>
            </w:r>
          </w:p>
        </w:tc>
        <w:tc>
          <w:tcPr>
            <w:tcW w:w="241" w:type="dxa"/>
          </w:tcPr>
          <w:p w14:paraId="4286827F" w14:textId="77777777" w:rsidR="00307330" w:rsidRPr="00FC7B6A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D4923D8" w14:textId="38D24745" w:rsidR="00307330" w:rsidRPr="00FC7B6A" w:rsidRDefault="00307330" w:rsidP="00307330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16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605</w:t>
            </w:r>
          </w:p>
        </w:tc>
        <w:tc>
          <w:tcPr>
            <w:tcW w:w="270" w:type="dxa"/>
          </w:tcPr>
          <w:p w14:paraId="39F0E9EA" w14:textId="77777777" w:rsidR="00307330" w:rsidRPr="00FC7B6A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A4A84AE" w14:textId="1059BCFA" w:rsidR="00307330" w:rsidRPr="00FC7B6A" w:rsidRDefault="00472CE3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72CE3">
              <w:rPr>
                <w:rFonts w:ascii="Angsana New" w:hAnsi="Angsana New"/>
                <w:b/>
                <w:bCs/>
                <w:sz w:val="24"/>
                <w:szCs w:val="24"/>
              </w:rPr>
              <w:t>443,49</w:t>
            </w:r>
            <w:r w:rsidR="001F390E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47D0FCC6" w14:textId="77777777" w:rsidR="00307330" w:rsidRPr="00FC7B6A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377E118B" w14:textId="20F64BF1" w:rsidR="00307330" w:rsidRPr="00FC7B6A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418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026</w:t>
            </w:r>
          </w:p>
        </w:tc>
        <w:tc>
          <w:tcPr>
            <w:tcW w:w="236" w:type="dxa"/>
          </w:tcPr>
          <w:p w14:paraId="7A73E49F" w14:textId="77777777" w:rsidR="00307330" w:rsidRPr="00FC7B6A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B16B3E1" w14:textId="787892A8" w:rsidR="00307330" w:rsidRPr="00FC7B6A" w:rsidRDefault="005144DC" w:rsidP="0030733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144DC">
              <w:rPr>
                <w:rFonts w:ascii="Angsana New" w:hAnsi="Angsana New"/>
                <w:b/>
                <w:bCs/>
                <w:sz w:val="24"/>
                <w:szCs w:val="24"/>
              </w:rPr>
              <w:t>73,409</w:t>
            </w:r>
          </w:p>
        </w:tc>
        <w:tc>
          <w:tcPr>
            <w:tcW w:w="270" w:type="dxa"/>
          </w:tcPr>
          <w:p w14:paraId="40FF8BFD" w14:textId="77777777" w:rsidR="00307330" w:rsidRPr="00FC7B6A" w:rsidRDefault="00307330" w:rsidP="0030733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6AA4D2B" w14:textId="5C684D40" w:rsidR="00307330" w:rsidRPr="00FC7B6A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65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810</w:t>
            </w:r>
          </w:p>
        </w:tc>
        <w:tc>
          <w:tcPr>
            <w:tcW w:w="270" w:type="dxa"/>
          </w:tcPr>
          <w:p w14:paraId="6E5F1F71" w14:textId="77777777" w:rsidR="00307330" w:rsidRPr="00FC7B6A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5246346D" w14:textId="1D159084" w:rsidR="00307330" w:rsidRPr="00FC7B6A" w:rsidRDefault="001912A4" w:rsidP="0030733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12A4">
              <w:rPr>
                <w:rFonts w:ascii="Angsana New" w:hAnsi="Angsana New"/>
                <w:b/>
                <w:bCs/>
                <w:sz w:val="24"/>
                <w:szCs w:val="24"/>
              </w:rPr>
              <w:t>516,90</w:t>
            </w:r>
            <w:r w:rsidR="00DC75C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6A561588" w14:textId="77777777" w:rsidR="00307330" w:rsidRPr="00FC7B6A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0384FDBE" w14:textId="6D801D5B" w:rsidR="00307330" w:rsidRPr="00FC7B6A" w:rsidRDefault="00307330" w:rsidP="0030733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483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9671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307330" w:rsidRPr="00207A77" w14:paraId="3C302E75" w14:textId="77777777" w:rsidTr="0097516C">
        <w:tc>
          <w:tcPr>
            <w:tcW w:w="4671" w:type="dxa"/>
            <w:vAlign w:val="bottom"/>
          </w:tcPr>
          <w:p w14:paraId="4AB3E277" w14:textId="77777777" w:rsidR="00307330" w:rsidRPr="00207A77" w:rsidRDefault="00307330" w:rsidP="0030733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203CB77" w14:textId="77777777" w:rsidR="00307330" w:rsidRPr="00207A77" w:rsidRDefault="00307330" w:rsidP="0030733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6A18513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4D7AF2A8" w14:textId="77777777" w:rsidR="00307330" w:rsidRPr="00207A77" w:rsidRDefault="00307330" w:rsidP="00307330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0BBFF30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</w:tcPr>
          <w:p w14:paraId="473973FB" w14:textId="77777777" w:rsidR="00307330" w:rsidRPr="00207A77" w:rsidRDefault="00307330" w:rsidP="00307330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2235016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1FC40A26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62973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533102DC" w14:textId="77777777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4782D9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</w:tcPr>
          <w:p w14:paraId="447378E7" w14:textId="77777777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F206FE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0C030648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B14C0FC" w14:textId="77777777" w:rsidR="00307330" w:rsidRPr="00207A77" w:rsidRDefault="00307330" w:rsidP="0030733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163C72AB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07CBFC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4E294F6C" w14:textId="77777777" w:rsidR="00307330" w:rsidRPr="00207A77" w:rsidRDefault="00307330" w:rsidP="0030733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D8CA03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</w:tcPr>
          <w:p w14:paraId="14CA9E86" w14:textId="77777777" w:rsidR="00307330" w:rsidRPr="00207A77" w:rsidRDefault="00307330" w:rsidP="0030733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330" w:rsidRPr="00207A77" w14:paraId="60C5523A" w14:textId="77777777" w:rsidTr="0097516C">
        <w:tc>
          <w:tcPr>
            <w:tcW w:w="4671" w:type="dxa"/>
            <w:vAlign w:val="bottom"/>
          </w:tcPr>
          <w:p w14:paraId="1F7305B0" w14:textId="77777777" w:rsidR="00307330" w:rsidRPr="00207A77" w:rsidRDefault="00307330" w:rsidP="0030733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</w:tcPr>
          <w:p w14:paraId="1AADF9D8" w14:textId="49495BAD" w:rsidR="00307330" w:rsidRPr="00207A77" w:rsidRDefault="00621C33" w:rsidP="00307330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 w:rsidRPr="00621C33">
              <w:rPr>
                <w:rFonts w:ascii="Angsana New" w:hAnsi="Angsana New"/>
                <w:sz w:val="24"/>
                <w:szCs w:val="24"/>
              </w:rPr>
              <w:t>200,699</w:t>
            </w:r>
          </w:p>
        </w:tc>
        <w:tc>
          <w:tcPr>
            <w:tcW w:w="262" w:type="dxa"/>
          </w:tcPr>
          <w:p w14:paraId="1F56A332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59BF72D4" w14:textId="10BFC416" w:rsidR="00307330" w:rsidRPr="00FC7B6A" w:rsidRDefault="00307330" w:rsidP="00307330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65038">
              <w:rPr>
                <w:rFonts w:ascii="Angsana New" w:hAnsi="Angsana New"/>
                <w:sz w:val="24"/>
                <w:szCs w:val="24"/>
                <w:cs/>
              </w:rPr>
              <w:t>188</w:t>
            </w:r>
            <w:r w:rsidRPr="00865038">
              <w:rPr>
                <w:rFonts w:ascii="Angsana New" w:hAnsi="Angsana New"/>
                <w:sz w:val="24"/>
                <w:szCs w:val="24"/>
              </w:rPr>
              <w:t>,</w:t>
            </w:r>
            <w:r w:rsidRPr="00865038">
              <w:rPr>
                <w:rFonts w:ascii="Angsana New" w:hAnsi="Angsana New"/>
                <w:sz w:val="24"/>
                <w:szCs w:val="24"/>
                <w:cs/>
              </w:rPr>
              <w:t>148</w:t>
            </w:r>
          </w:p>
        </w:tc>
        <w:tc>
          <w:tcPr>
            <w:tcW w:w="275" w:type="dxa"/>
          </w:tcPr>
          <w:p w14:paraId="20A51BAA" w14:textId="77777777" w:rsidR="00307330" w:rsidRPr="00FC7B6A" w:rsidRDefault="00307330" w:rsidP="00307330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79230AC4" w14:textId="700014AB" w:rsidR="00307330" w:rsidRPr="00FC7B6A" w:rsidRDefault="00F14DA4" w:rsidP="00307330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DA4">
              <w:rPr>
                <w:rFonts w:ascii="Angsana New" w:hAnsi="Angsana New"/>
                <w:sz w:val="24"/>
                <w:szCs w:val="24"/>
              </w:rPr>
              <w:t>4,438</w:t>
            </w:r>
          </w:p>
        </w:tc>
        <w:tc>
          <w:tcPr>
            <w:tcW w:w="241" w:type="dxa"/>
          </w:tcPr>
          <w:p w14:paraId="50610261" w14:textId="77777777" w:rsidR="00307330" w:rsidRPr="00FC7B6A" w:rsidRDefault="00307330" w:rsidP="00307330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4A522C6" w14:textId="76050259" w:rsidR="00307330" w:rsidRPr="00FC7B6A" w:rsidRDefault="00307330" w:rsidP="00307330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503</w:t>
            </w:r>
          </w:p>
        </w:tc>
        <w:tc>
          <w:tcPr>
            <w:tcW w:w="270" w:type="dxa"/>
          </w:tcPr>
          <w:p w14:paraId="3E33D01C" w14:textId="77777777" w:rsidR="00307330" w:rsidRPr="00FC7B6A" w:rsidRDefault="00307330" w:rsidP="00307330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C39544" w14:textId="6925DEED" w:rsidR="00307330" w:rsidRPr="00207A77" w:rsidRDefault="00F14DA4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14DA4">
              <w:rPr>
                <w:rFonts w:ascii="Angsana New" w:hAnsi="Angsana New"/>
                <w:sz w:val="24"/>
                <w:szCs w:val="24"/>
              </w:rPr>
              <w:t>205,137</w:t>
            </w:r>
          </w:p>
        </w:tc>
        <w:tc>
          <w:tcPr>
            <w:tcW w:w="270" w:type="dxa"/>
          </w:tcPr>
          <w:p w14:paraId="3E423C67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E140813" w14:textId="23CC1546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36AF3">
              <w:rPr>
                <w:rFonts w:ascii="Angsana New" w:hAnsi="Angsana New"/>
                <w:sz w:val="24"/>
                <w:szCs w:val="24"/>
                <w:cs/>
              </w:rPr>
              <w:t>194</w:t>
            </w:r>
            <w:r w:rsidRPr="00D36AF3">
              <w:rPr>
                <w:rFonts w:ascii="Angsana New" w:hAnsi="Angsana New"/>
                <w:sz w:val="24"/>
                <w:szCs w:val="24"/>
              </w:rPr>
              <w:t>,</w:t>
            </w:r>
            <w:r w:rsidRPr="00D36AF3">
              <w:rPr>
                <w:rFonts w:ascii="Angsana New" w:hAnsi="Angsana New"/>
                <w:sz w:val="24"/>
                <w:szCs w:val="24"/>
                <w:cs/>
              </w:rPr>
              <w:t>651</w:t>
            </w:r>
          </w:p>
        </w:tc>
        <w:tc>
          <w:tcPr>
            <w:tcW w:w="236" w:type="dxa"/>
          </w:tcPr>
          <w:p w14:paraId="31866D69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D202AF1" w14:textId="4F70BB6D" w:rsidR="00307330" w:rsidRPr="00BE325E" w:rsidRDefault="00CE10B6" w:rsidP="00307330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CE10B6">
              <w:rPr>
                <w:rFonts w:ascii="Angsana New" w:hAnsi="Angsana New"/>
                <w:sz w:val="24"/>
                <w:szCs w:val="24"/>
              </w:rPr>
              <w:t>29,367</w:t>
            </w:r>
          </w:p>
        </w:tc>
        <w:tc>
          <w:tcPr>
            <w:tcW w:w="270" w:type="dxa"/>
          </w:tcPr>
          <w:p w14:paraId="261C1234" w14:textId="77777777" w:rsidR="00307330" w:rsidRPr="00BE325E" w:rsidRDefault="00307330" w:rsidP="0030733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F326A4" w14:textId="28687A80" w:rsidR="00307330" w:rsidRPr="00BE325E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D36AF3">
              <w:rPr>
                <w:rFonts w:ascii="Angsana New" w:hAnsi="Angsana New"/>
                <w:sz w:val="24"/>
                <w:szCs w:val="24"/>
              </w:rPr>
              <w:t>30,230</w:t>
            </w:r>
          </w:p>
        </w:tc>
        <w:tc>
          <w:tcPr>
            <w:tcW w:w="270" w:type="dxa"/>
          </w:tcPr>
          <w:p w14:paraId="141E1B93" w14:textId="77777777" w:rsidR="00307330" w:rsidRPr="00BE325E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214A081" w14:textId="71DF74A8" w:rsidR="00307330" w:rsidRPr="00BE325E" w:rsidRDefault="00A76A47" w:rsidP="0030733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A76A47">
              <w:rPr>
                <w:rFonts w:ascii="Angsana New" w:hAnsi="Angsana New"/>
                <w:sz w:val="24"/>
                <w:szCs w:val="24"/>
              </w:rPr>
              <w:t>234,504</w:t>
            </w:r>
          </w:p>
        </w:tc>
        <w:tc>
          <w:tcPr>
            <w:tcW w:w="236" w:type="dxa"/>
          </w:tcPr>
          <w:p w14:paraId="4C5E675A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5CAFD683" w14:textId="66F3139C" w:rsidR="00307330" w:rsidRPr="00207A77" w:rsidRDefault="00307330" w:rsidP="0030733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65038">
              <w:rPr>
                <w:rFonts w:ascii="Angsana New" w:hAnsi="Angsana New"/>
                <w:sz w:val="24"/>
                <w:szCs w:val="24"/>
                <w:cs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24,881</w:t>
            </w:r>
          </w:p>
        </w:tc>
      </w:tr>
      <w:tr w:rsidR="00307330" w:rsidRPr="00207A77" w14:paraId="6095D5C2" w14:textId="77777777" w:rsidTr="0097516C">
        <w:trPr>
          <w:trHeight w:val="173"/>
        </w:trPr>
        <w:tc>
          <w:tcPr>
            <w:tcW w:w="4671" w:type="dxa"/>
            <w:vAlign w:val="bottom"/>
          </w:tcPr>
          <w:p w14:paraId="0CF077D4" w14:textId="77777777" w:rsidR="00307330" w:rsidRPr="00207A77" w:rsidRDefault="00307330" w:rsidP="0030733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0031C40E" w14:textId="77777777" w:rsidR="00307330" w:rsidRPr="00207A77" w:rsidRDefault="00307330" w:rsidP="0030733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03AFDDE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229EAA4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D1B783D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01E0A656" w14:textId="77777777" w:rsidR="00307330" w:rsidRPr="00207A77" w:rsidRDefault="00307330" w:rsidP="0030733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259F37B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6FDE7F0A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BC8CCE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D72A382" w14:textId="77777777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1F7A8E9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7517E80E" w14:textId="77777777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2E5321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5937DE25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522461" w14:textId="77777777" w:rsidR="00307330" w:rsidRPr="00207A77" w:rsidRDefault="00307330" w:rsidP="0030733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4A8F82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7021C7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78CCA7EE" w14:textId="77777777" w:rsidR="00307330" w:rsidRPr="00207A77" w:rsidRDefault="00307330" w:rsidP="0030733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535117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3D5AD478" w14:textId="77777777" w:rsidR="00307330" w:rsidRPr="00207A77" w:rsidRDefault="00307330" w:rsidP="0030733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07330" w:rsidRPr="00207A77" w14:paraId="3038414C" w14:textId="77777777" w:rsidTr="0097516C">
        <w:tc>
          <w:tcPr>
            <w:tcW w:w="4671" w:type="dxa"/>
            <w:vAlign w:val="bottom"/>
          </w:tcPr>
          <w:p w14:paraId="6F366F55" w14:textId="77777777" w:rsidR="00307330" w:rsidRPr="00207A77" w:rsidRDefault="00307330" w:rsidP="00307330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10" w:type="dxa"/>
          </w:tcPr>
          <w:p w14:paraId="1659F363" w14:textId="77777777" w:rsidR="00307330" w:rsidRPr="00207A77" w:rsidRDefault="00307330" w:rsidP="00307330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13DAD8D6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4DBD423D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0A2F659" w14:textId="77777777" w:rsidR="00307330" w:rsidRPr="00207A77" w:rsidRDefault="00307330" w:rsidP="00307330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D1AC85" w14:textId="77777777" w:rsidR="00307330" w:rsidRPr="00207A77" w:rsidRDefault="00307330" w:rsidP="00307330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4D42B48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7A8D2F23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564495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1CD24" w14:textId="77777777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779CB8" w14:textId="77777777" w:rsidR="00307330" w:rsidRPr="00207A77" w:rsidRDefault="00307330" w:rsidP="00307330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5CC412FD" w14:textId="77777777" w:rsidR="00307330" w:rsidRPr="00207A77" w:rsidRDefault="00307330" w:rsidP="00307330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194D13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AAEB197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DF9F9B" w14:textId="77777777" w:rsidR="00307330" w:rsidRPr="00207A77" w:rsidRDefault="00307330" w:rsidP="00307330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FAEE87" w14:textId="77777777" w:rsidR="00307330" w:rsidRPr="00207A77" w:rsidRDefault="00307330" w:rsidP="00307330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9D7633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4BCC7578" w14:textId="77777777" w:rsidR="00307330" w:rsidRPr="00207A77" w:rsidRDefault="00307330" w:rsidP="00307330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C348A4" w14:textId="77777777" w:rsidR="00307330" w:rsidRPr="00207A77" w:rsidRDefault="00307330" w:rsidP="00307330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47C6C9CB" w14:textId="77777777" w:rsidR="00307330" w:rsidRPr="00207A77" w:rsidRDefault="00307330" w:rsidP="00307330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2FCB" w:rsidRPr="00EC6BFE" w14:paraId="02ADC722" w14:textId="77777777" w:rsidTr="0097516C">
        <w:tc>
          <w:tcPr>
            <w:tcW w:w="4671" w:type="dxa"/>
            <w:vAlign w:val="bottom"/>
          </w:tcPr>
          <w:p w14:paraId="792DBE33" w14:textId="21164C2C" w:rsidR="00A82FCB" w:rsidRPr="00BC5A1F" w:rsidRDefault="00A82FCB" w:rsidP="00A82FCB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6AE69034" w14:textId="77777777" w:rsidR="00A82FCB" w:rsidRPr="00207A77" w:rsidRDefault="00A82FCB" w:rsidP="00A82FCB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A370777" w14:textId="77777777" w:rsidR="00A82FCB" w:rsidRPr="00207A77" w:rsidRDefault="00A82FCB" w:rsidP="00A82FCB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1C261B5A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7CF40B3B" w14:textId="77777777" w:rsidR="00A82FCB" w:rsidRPr="00207A77" w:rsidRDefault="00A82FCB" w:rsidP="00A82FCB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5FD7D6" w14:textId="77777777" w:rsidR="00A82FCB" w:rsidRPr="00207A77" w:rsidRDefault="00A82FCB" w:rsidP="00A82FCB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CE7FAE5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5A90E7F9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031EC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27E4E1" w14:textId="77777777" w:rsidR="00A82FCB" w:rsidRPr="00207A77" w:rsidRDefault="00A82FCB" w:rsidP="00A82F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8463C8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04F4B38C" w14:textId="77777777" w:rsidR="00A82FCB" w:rsidRPr="00207A77" w:rsidRDefault="00A82FCB" w:rsidP="00A82F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98A4B4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CF352A1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B597AB" w14:textId="77777777" w:rsidR="00A82FCB" w:rsidRPr="00207A77" w:rsidRDefault="00A82FCB" w:rsidP="00A82FCB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886943" w14:textId="77777777" w:rsidR="00A82FCB" w:rsidRPr="00C463C1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3B3025" w14:textId="77777777" w:rsidR="00A82FCB" w:rsidRPr="00C463C1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0FB2B823" w14:textId="2FB78C6D" w:rsidR="00A82FCB" w:rsidRPr="00C463C1" w:rsidRDefault="0020130F" w:rsidP="00A82FCB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20130F">
              <w:rPr>
                <w:rFonts w:ascii="Angsana New" w:hAnsi="Angsana New"/>
                <w:sz w:val="24"/>
                <w:szCs w:val="24"/>
              </w:rPr>
              <w:t>2,1</w:t>
            </w:r>
            <w:r w:rsidR="008F10FF">
              <w:rPr>
                <w:rFonts w:ascii="Angsana New" w:hAnsi="Angsana New"/>
                <w:sz w:val="24"/>
                <w:szCs w:val="24"/>
              </w:rPr>
              <w:t>90</w:t>
            </w:r>
            <w:r w:rsidRPr="0020130F">
              <w:rPr>
                <w:rFonts w:ascii="Angsana New" w:hAnsi="Angsana New"/>
                <w:sz w:val="24"/>
                <w:szCs w:val="24"/>
              </w:rPr>
              <w:t>,</w:t>
            </w:r>
            <w:r w:rsidR="008F10FF">
              <w:rPr>
                <w:rFonts w:ascii="Angsana New" w:hAnsi="Angsana New"/>
                <w:sz w:val="24"/>
                <w:szCs w:val="24"/>
              </w:rPr>
              <w:t>675</w:t>
            </w:r>
          </w:p>
        </w:tc>
        <w:tc>
          <w:tcPr>
            <w:tcW w:w="236" w:type="dxa"/>
          </w:tcPr>
          <w:p w14:paraId="564ECF23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286D42F0" w14:textId="5620B263" w:rsidR="00A82FCB" w:rsidRPr="00EC6BFE" w:rsidRDefault="002A3216" w:rsidP="00A82FCB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A82FC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170</w:t>
            </w:r>
            <w:r w:rsidR="00A82FC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924</w:t>
            </w:r>
          </w:p>
        </w:tc>
      </w:tr>
      <w:tr w:rsidR="00A82FCB" w:rsidRPr="00710D8F" w14:paraId="48D63B68" w14:textId="77777777" w:rsidTr="0097516C">
        <w:tc>
          <w:tcPr>
            <w:tcW w:w="4671" w:type="dxa"/>
            <w:vAlign w:val="bottom"/>
          </w:tcPr>
          <w:p w14:paraId="5FBD23F0" w14:textId="77777777" w:rsidR="00A82FCB" w:rsidRPr="00207A77" w:rsidRDefault="00A82FCB" w:rsidP="00A82FCB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</w:tcPr>
          <w:p w14:paraId="76189E0E" w14:textId="77777777" w:rsidR="00A82FCB" w:rsidRPr="00207A77" w:rsidRDefault="00A82FCB" w:rsidP="00A82FCB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9747733" w14:textId="77777777" w:rsidR="00A82FCB" w:rsidRPr="00207A77" w:rsidRDefault="00A82FCB" w:rsidP="00A82FCB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740D9998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8CA53A7" w14:textId="77777777" w:rsidR="00A82FCB" w:rsidRPr="00207A77" w:rsidRDefault="00A82FCB" w:rsidP="00A82FCB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14F81C31" w14:textId="77777777" w:rsidR="00A82FCB" w:rsidRPr="00207A77" w:rsidRDefault="00A82FCB" w:rsidP="00A82FCB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0D5E3435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720595C4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4F691A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7FEFAD" w14:textId="77777777" w:rsidR="00A82FCB" w:rsidRPr="00207A77" w:rsidRDefault="00A82FCB" w:rsidP="00A82F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71A8289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6F0E8E92" w14:textId="77777777" w:rsidR="00A82FCB" w:rsidRPr="00207A77" w:rsidRDefault="00A82FCB" w:rsidP="00A82F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8057D9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02B6ED63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BDA25E" w14:textId="77777777" w:rsidR="00A82FCB" w:rsidRPr="00207A77" w:rsidRDefault="00A82FCB" w:rsidP="00A82FCB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C0ABADC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F31B6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6612D7E6" w14:textId="77777777" w:rsidR="00A82FCB" w:rsidRPr="00630343" w:rsidRDefault="00A82FCB" w:rsidP="00A82FCB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F18903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7C223EF5" w14:textId="77777777" w:rsidR="00A82FCB" w:rsidRPr="00710D8F" w:rsidRDefault="00A82FCB" w:rsidP="00A82FCB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2FCB" w:rsidRPr="00EC6BFE" w14:paraId="4EE65007" w14:textId="77777777" w:rsidTr="0097516C">
        <w:tc>
          <w:tcPr>
            <w:tcW w:w="4671" w:type="dxa"/>
            <w:vAlign w:val="bottom"/>
          </w:tcPr>
          <w:p w14:paraId="5DB1EF1A" w14:textId="6C799D23" w:rsidR="00A82FCB" w:rsidRPr="00207A77" w:rsidRDefault="00A82FCB" w:rsidP="00A82FCB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</w:tcPr>
          <w:p w14:paraId="0E2EAEFC" w14:textId="77777777" w:rsidR="00A82FCB" w:rsidRPr="00207A77" w:rsidRDefault="00A82FCB" w:rsidP="00A82FCB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2FFBBAA9" w14:textId="77777777" w:rsidR="00A82FCB" w:rsidRPr="00207A77" w:rsidRDefault="00A82FCB" w:rsidP="00A82FCB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34B950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CB61CAF" w14:textId="77777777" w:rsidR="00A82FCB" w:rsidRPr="00207A77" w:rsidRDefault="00A82FCB" w:rsidP="00A82FCB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2177519F" w14:textId="77777777" w:rsidR="00A82FCB" w:rsidRPr="00207A77" w:rsidRDefault="00A82FCB" w:rsidP="00A82FCB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798317E6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</w:tcPr>
          <w:p w14:paraId="3538DC46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673DDF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BD890D" w14:textId="77777777" w:rsidR="00A82FCB" w:rsidRPr="00207A77" w:rsidRDefault="00A82FCB" w:rsidP="00A82F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3F86ED" w14:textId="77777777" w:rsidR="00A82FCB" w:rsidRPr="00207A77" w:rsidRDefault="00A82FCB" w:rsidP="00A82FCB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</w:tcPr>
          <w:p w14:paraId="2A27E55A" w14:textId="77777777" w:rsidR="00A82FCB" w:rsidRPr="00207A77" w:rsidRDefault="00A82FCB" w:rsidP="00A82FC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66A76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</w:tcPr>
          <w:p w14:paraId="407F169F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939EDC" w14:textId="77777777" w:rsidR="00A82FCB" w:rsidRPr="00207A77" w:rsidRDefault="00A82FCB" w:rsidP="00A82FCB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425A9A" w14:textId="77777777" w:rsidR="00A82FCB" w:rsidRPr="00207A77" w:rsidRDefault="00A82FCB" w:rsidP="00A82FCB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9AA960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</w:tcPr>
          <w:p w14:paraId="2C60A324" w14:textId="2C49D1D3" w:rsidR="00A82FCB" w:rsidRPr="00630343" w:rsidRDefault="00433408" w:rsidP="00A82FCB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433408">
              <w:rPr>
                <w:rFonts w:ascii="Angsana New" w:hAnsi="Angsana New"/>
                <w:sz w:val="24"/>
                <w:szCs w:val="24"/>
              </w:rPr>
              <w:t>3</w:t>
            </w:r>
            <w:r w:rsidR="008F10FF">
              <w:rPr>
                <w:rFonts w:ascii="Angsana New" w:hAnsi="Angsana New"/>
                <w:sz w:val="24"/>
                <w:szCs w:val="24"/>
              </w:rPr>
              <w:t>57</w:t>
            </w:r>
            <w:r w:rsidRPr="00433408">
              <w:rPr>
                <w:rFonts w:ascii="Angsana New" w:hAnsi="Angsana New"/>
                <w:sz w:val="24"/>
                <w:szCs w:val="24"/>
              </w:rPr>
              <w:t>,</w:t>
            </w:r>
            <w:r w:rsidR="008F10FF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236" w:type="dxa"/>
          </w:tcPr>
          <w:p w14:paraId="125F58B3" w14:textId="77777777" w:rsidR="00A82FCB" w:rsidRPr="00207A77" w:rsidRDefault="00A82FCB" w:rsidP="00A82FCB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</w:tcPr>
          <w:p w14:paraId="6EDA7C7A" w14:textId="3B7F834E" w:rsidR="00A82FCB" w:rsidRPr="00EC6BFE" w:rsidRDefault="002A3216" w:rsidP="00A82FCB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312</w:t>
            </w:r>
            <w:r w:rsidR="00A82FCB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771</w:t>
            </w:r>
          </w:p>
        </w:tc>
      </w:tr>
    </w:tbl>
    <w:p w14:paraId="774693E7" w14:textId="7A07707D" w:rsidR="00094040" w:rsidRDefault="00094040">
      <w:pPr>
        <w:rPr>
          <w:rFonts w:asciiTheme="majorBidi" w:hAnsiTheme="majorBidi" w:cstheme="majorBidi"/>
          <w:sz w:val="30"/>
          <w:szCs w:val="30"/>
          <w:cs/>
        </w:rPr>
        <w:sectPr w:rsidR="00094040" w:rsidSect="00C56E71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34D82814" w14:textId="77777777" w:rsidR="00C647FC" w:rsidRPr="00E54DBA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0A7A43" w14:textId="4E324104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F867E7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2E3600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="00E2185F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2E3600">
        <w:rPr>
          <w:rFonts w:asciiTheme="majorBidi" w:hAnsiTheme="majorBidi" w:cstheme="majorBidi"/>
          <w:spacing w:val="2"/>
          <w:sz w:val="30"/>
          <w:szCs w:val="30"/>
        </w:rPr>
        <w:t>1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360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2E3600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55C1">
        <w:rPr>
          <w:rFonts w:asciiTheme="majorBidi" w:hAnsiTheme="majorBidi" w:cstheme="majorBidi"/>
          <w:spacing w:val="2"/>
          <w:sz w:val="30"/>
          <w:szCs w:val="30"/>
        </w:rPr>
        <w:t>277</w:t>
      </w:r>
      <w:r w:rsidR="002E360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="002E3600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2E360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สาม</w:t>
      </w:r>
      <w:r w:rsidR="002E3600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="002E3600"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2E3600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</w:t>
      </w:r>
      <w:r w:rsidR="002E3600">
        <w:rPr>
          <w:rFonts w:asciiTheme="majorBidi" w:hAnsiTheme="majorBidi" w:cstheme="majorBidi"/>
          <w:i/>
          <w:iCs/>
          <w:spacing w:val="2"/>
          <w:sz w:val="30"/>
          <w:szCs w:val="30"/>
        </w:rPr>
        <w:t>1</w:t>
      </w:r>
      <w:r w:rsidR="002E3600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2E360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มีนาคม</w:t>
      </w:r>
      <w:r w:rsidR="002E3600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2E3600">
        <w:rPr>
          <w:rFonts w:asciiTheme="majorBidi" w:hAnsiTheme="majorBidi" w:cstheme="majorBidi"/>
          <w:i/>
          <w:iCs/>
          <w:spacing w:val="2"/>
          <w:sz w:val="30"/>
          <w:szCs w:val="30"/>
        </w:rPr>
        <w:t>8</w:t>
      </w:r>
      <w:r w:rsidR="00C60427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                         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37717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ลูกค้ารายใหญ่ </w:t>
      </w:r>
      <w:r w:rsidR="0037717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2 </w:t>
      </w:r>
      <w:r w:rsidR="0037717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ราย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จำนวนเงินประมาณ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2E3600" w:rsidRPr="002E3600">
        <w:rPr>
          <w:rFonts w:asciiTheme="majorBidi" w:hAnsiTheme="majorBidi" w:cstheme="majorBidi"/>
          <w:i/>
          <w:iCs/>
          <w:spacing w:val="2"/>
          <w:sz w:val="30"/>
          <w:szCs w:val="30"/>
        </w:rPr>
        <w:t>236</w:t>
      </w:r>
      <w:r w:rsidR="002E3600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8C1BF2" w:rsidRPr="008C1BF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Pr="008C1BF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)</w:t>
      </w:r>
      <w:r w:rsidR="00FE42C0" w:rsidRPr="008C1BF2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E54DBA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2E0EE0" w14:textId="188F0D49" w:rsidR="002B1A2F" w:rsidRPr="00984455" w:rsidRDefault="002B1A2F" w:rsidP="003F5A9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984455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984455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F3EADA6" w14:textId="3B392689" w:rsidR="002B5417" w:rsidRDefault="005635D9" w:rsidP="002B5417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อัตราภาษีเงินได้ที่แท้จริงของบริษัทในการดำเนินงานต่อเนื่องเป็นระยะเวลาสามเดือนสิ้นสุดวันที่ 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2569 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คือร้อยละ 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5.50 </w:t>
      </w:r>
      <w:r w:rsidRPr="005635D9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(2568: </w:t>
      </w:r>
      <w:r w:rsidRPr="005635D9">
        <w:rPr>
          <w:rFonts w:asciiTheme="majorBidi" w:hAnsiTheme="majorBidi" w:cstheme="majorBidi" w:hint="cs"/>
          <w:i/>
          <w:iCs/>
          <w:spacing w:val="6"/>
          <w:sz w:val="30"/>
          <w:szCs w:val="30"/>
          <w:cs/>
        </w:rPr>
        <w:t xml:space="preserve">ร้อยละ </w:t>
      </w:r>
      <w:r w:rsidRPr="005635D9">
        <w:rPr>
          <w:rFonts w:asciiTheme="majorBidi" w:hAnsiTheme="majorBidi" w:cstheme="majorBidi"/>
          <w:i/>
          <w:iCs/>
          <w:spacing w:val="6"/>
          <w:sz w:val="30"/>
          <w:szCs w:val="30"/>
        </w:rPr>
        <w:t>13.55)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B5417"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="002B5417"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2AD4DA62" w14:textId="072AD9B1" w:rsidR="00E54DBA" w:rsidRPr="00AC1C9C" w:rsidRDefault="00E54DBA">
      <w:pPr>
        <w:rPr>
          <w:rFonts w:asciiTheme="majorBidi" w:hAnsiTheme="majorBidi" w:cstheme="majorBidi"/>
          <w:sz w:val="30"/>
          <w:szCs w:val="30"/>
        </w:rPr>
      </w:pPr>
    </w:p>
    <w:p w14:paraId="3F80622A" w14:textId="358A43FB" w:rsidR="00BA4E16" w:rsidRDefault="00BA4E16" w:rsidP="003F5A90">
      <w:pPr>
        <w:pStyle w:val="Heading8"/>
        <w:numPr>
          <w:ilvl w:val="0"/>
          <w:numId w:val="16"/>
        </w:numPr>
        <w:tabs>
          <w:tab w:val="left" w:pos="540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3B42C2D8" w14:textId="77777777" w:rsidR="00BA4E16" w:rsidRPr="003A3AA5" w:rsidRDefault="00BA4E16" w:rsidP="00BA4E16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C60427" w:rsidRPr="00C60427" w14:paraId="65A17EB9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7581D056" w14:textId="77777777" w:rsidR="00C60427" w:rsidRPr="00C60427" w:rsidRDefault="00C60427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022794B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1593E414" w14:textId="18283D79" w:rsidR="00C60427" w:rsidRPr="00C60427" w:rsidRDefault="00E03041" w:rsidP="009751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สาม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>1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C60427" w:rsidRPr="00C60427" w14:paraId="53B5E0AE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7F876688" w14:textId="77777777" w:rsidR="00C60427" w:rsidRPr="00C60427" w:rsidRDefault="00C60427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8755BC2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94DC7C5" w14:textId="44F99DA7" w:rsidR="00C60427" w:rsidRPr="00C60427" w:rsidRDefault="00C60427" w:rsidP="009751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0EE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F57D13" w14:textId="77777777" w:rsidR="00C60427" w:rsidRPr="00C60427" w:rsidRDefault="00C60427" w:rsidP="009751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CC17B1" w14:textId="2BFF26C7" w:rsidR="00C60427" w:rsidRPr="00C60427" w:rsidRDefault="00C60427" w:rsidP="009751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0EE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60427" w:rsidRPr="00C60427" w14:paraId="65430EF4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037944F6" w14:textId="77777777" w:rsidR="00C60427" w:rsidRPr="00C60427" w:rsidRDefault="00C60427" w:rsidP="0097516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5E574B5C" w14:textId="77777777" w:rsidR="00C60427" w:rsidRPr="00C60427" w:rsidRDefault="00C60427" w:rsidP="0097516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5F2F8E3" w14:textId="12810E65" w:rsidR="00C60427" w:rsidRPr="00C60427" w:rsidRDefault="00C60427" w:rsidP="009751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9D257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="009D257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0EEA" w:rsidRPr="00C60427" w14:paraId="43AD68AE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58A19575" w14:textId="77777777" w:rsidR="00BD0EEA" w:rsidRPr="00C60427" w:rsidRDefault="00BD0EEA" w:rsidP="00BD0EEA">
            <w:pPr>
              <w:tabs>
                <w:tab w:val="left" w:pos="540"/>
              </w:tabs>
              <w:ind w:left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49EF9C25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460DD6" w14:textId="585C5712" w:rsidR="00BD0EEA" w:rsidRPr="00C60427" w:rsidRDefault="007C26B0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523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523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0" w:type="dxa"/>
          </w:tcPr>
          <w:p w14:paraId="028D8EC8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AB3F70" w14:textId="5D2DDA6B" w:rsidR="00BD0EEA" w:rsidRPr="00C60427" w:rsidRDefault="00BD0EEA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113,187</w:t>
            </w:r>
          </w:p>
        </w:tc>
      </w:tr>
      <w:tr w:rsidR="00BD0EEA" w:rsidRPr="00C60427" w14:paraId="2B08B29D" w14:textId="77777777" w:rsidTr="00C60427">
        <w:trPr>
          <w:cantSplit/>
          <w:trHeight w:val="38"/>
          <w:jc w:val="right"/>
        </w:trPr>
        <w:tc>
          <w:tcPr>
            <w:tcW w:w="5515" w:type="dxa"/>
          </w:tcPr>
          <w:p w14:paraId="6E95C67F" w14:textId="77777777" w:rsidR="00BD0EEA" w:rsidRPr="00C60427" w:rsidRDefault="00BD0EEA" w:rsidP="00BD0EEA">
            <w:pPr>
              <w:tabs>
                <w:tab w:val="left" w:pos="540"/>
              </w:tabs>
              <w:ind w:left="18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02ECEB41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609CC7E" w14:textId="73A08866" w:rsidR="00BD0EEA" w:rsidRPr="00C60427" w:rsidRDefault="007C26B0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523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F523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70" w:type="dxa"/>
          </w:tcPr>
          <w:p w14:paraId="50F6DA3D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91F262F" w14:textId="43211F93" w:rsidR="00BD0EEA" w:rsidRPr="00C60427" w:rsidRDefault="00BD0EEA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B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113,187</w:t>
            </w:r>
          </w:p>
        </w:tc>
      </w:tr>
      <w:tr w:rsidR="00BD0EEA" w:rsidRPr="00C60427" w14:paraId="7049A07A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07B90D33" w14:textId="77777777" w:rsidR="00BD0EEA" w:rsidRPr="00C60427" w:rsidRDefault="00BD0EEA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13C2109" w14:textId="77777777" w:rsidR="00BD0EEA" w:rsidRPr="00C60427" w:rsidRDefault="00BD0EEA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CC495C" w14:textId="77777777" w:rsidR="00BD0EEA" w:rsidRPr="00C60427" w:rsidRDefault="00BD0EEA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72842" w14:textId="77777777" w:rsidR="00BD0EEA" w:rsidRPr="00C60427" w:rsidRDefault="00BD0EEA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406402" w14:textId="77777777" w:rsidR="00BD0EEA" w:rsidRPr="00C60427" w:rsidRDefault="00BD0EEA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1DC3F17B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0D33AEAE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2C10FCC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87BCA2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C5D2E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8EBE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0008F85D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492F38C2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33A1376E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D83F57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2D847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2FF64F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1AE61355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4A7C7786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40228EC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8A607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6082C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E47195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3452F828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78CA6644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07C22F06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2B772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946814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9B50A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72CEA7F7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7B1A7234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09C3BB0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AAA016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C3AF7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F00CE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125A39ED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78EA210A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9027C16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F30C7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F4BDE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E23A4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2410035F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788B78C2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9A49D1F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C5E70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FE706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BEA014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503F" w:rsidRPr="00C60427" w14:paraId="63B57A24" w14:textId="77777777" w:rsidTr="0067503F">
        <w:trPr>
          <w:cantSplit/>
          <w:trHeight w:val="80"/>
          <w:jc w:val="right"/>
        </w:trPr>
        <w:tc>
          <w:tcPr>
            <w:tcW w:w="5515" w:type="dxa"/>
          </w:tcPr>
          <w:p w14:paraId="0A2D73D8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0CC1EBFB" w14:textId="77777777" w:rsidR="0067503F" w:rsidRPr="00C60427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278209" w14:textId="77777777" w:rsidR="0067503F" w:rsidRDefault="0067503F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E70FE67" w14:textId="77777777" w:rsidR="00C2696D" w:rsidRDefault="00C2696D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686ACBE" w14:textId="77777777" w:rsidR="00C2696D" w:rsidRPr="00C60427" w:rsidRDefault="00C2696D" w:rsidP="00BD0EEA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D9D1B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11BD4" w14:textId="77777777" w:rsidR="0067503F" w:rsidRPr="00C60427" w:rsidRDefault="0067503F" w:rsidP="00BD0EEA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D0EEA" w:rsidRPr="00C60427" w14:paraId="24D6D466" w14:textId="77777777" w:rsidTr="00C60427">
        <w:trPr>
          <w:cantSplit/>
          <w:trHeight w:val="254"/>
          <w:jc w:val="right"/>
        </w:trPr>
        <w:tc>
          <w:tcPr>
            <w:tcW w:w="5515" w:type="dxa"/>
          </w:tcPr>
          <w:p w14:paraId="0B004F7A" w14:textId="77777777" w:rsidR="00BD0EEA" w:rsidRPr="00C60427" w:rsidRDefault="00BD0EEA" w:rsidP="00BD0EE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5F5B8D7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EC0C873" w14:textId="14285E83" w:rsidR="00BD0EEA" w:rsidRPr="00C60427" w:rsidRDefault="00BD0EEA" w:rsidP="00BD0E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สาม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>1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BD0EEA" w:rsidRPr="00C60427" w14:paraId="5298FB80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609F00C1" w14:textId="77777777" w:rsidR="00BD0EEA" w:rsidRPr="00C60427" w:rsidRDefault="00BD0EEA" w:rsidP="00BD0EEA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EECD2B1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5B9D53" w14:textId="0FBD68C7" w:rsidR="00BD0EEA" w:rsidRPr="00C60427" w:rsidRDefault="00BD0EEA" w:rsidP="00BD0E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6FE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BAF6EDD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3CFBEA" w14:textId="34956844" w:rsidR="00BD0EEA" w:rsidRPr="00C60427" w:rsidRDefault="00BD0EEA" w:rsidP="00BD0EE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86FE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0EEA" w:rsidRPr="00C60427" w14:paraId="2BE3FF6B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51F53FE1" w14:textId="77777777" w:rsidR="00BD0EEA" w:rsidRPr="00C60427" w:rsidRDefault="00BD0EEA" w:rsidP="00BD0EEA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8A08789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17C62B8" w14:textId="37B6B3E9" w:rsidR="00BD0EEA" w:rsidRPr="00C60427" w:rsidRDefault="00BD0EEA" w:rsidP="00BD0EE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9D2579" w:rsidRPr="00C6042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9D257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="009D257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C60427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0EEA" w:rsidRPr="00C60427" w14:paraId="469C91C7" w14:textId="77777777" w:rsidTr="00C60427">
        <w:trPr>
          <w:cantSplit/>
          <w:trHeight w:val="68"/>
          <w:jc w:val="right"/>
        </w:trPr>
        <w:tc>
          <w:tcPr>
            <w:tcW w:w="5515" w:type="dxa"/>
          </w:tcPr>
          <w:p w14:paraId="64CA65CA" w14:textId="77777777" w:rsidR="00BD0EEA" w:rsidRPr="00C60427" w:rsidRDefault="00BD0EEA" w:rsidP="00BD0EEA">
            <w:pPr>
              <w:tabs>
                <w:tab w:val="left" w:pos="540"/>
              </w:tabs>
              <w:ind w:left="9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43AFDFE2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D2CB159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D0EEA" w:rsidRPr="00C60427" w14:paraId="05F56C06" w14:textId="77777777" w:rsidTr="002A3216">
        <w:trPr>
          <w:cantSplit/>
          <w:trHeight w:val="68"/>
          <w:jc w:val="right"/>
        </w:trPr>
        <w:tc>
          <w:tcPr>
            <w:tcW w:w="5515" w:type="dxa"/>
          </w:tcPr>
          <w:p w14:paraId="7F914F17" w14:textId="77777777" w:rsidR="00BD0EEA" w:rsidRPr="00C60427" w:rsidRDefault="00BD0EEA" w:rsidP="00BD0EEA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6042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042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0494105B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43538" w14:textId="596DC4F5" w:rsidR="00BD0EEA" w:rsidRPr="00C60427" w:rsidRDefault="00B66BED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36BA8E18" w14:textId="77777777" w:rsidR="00BD0EEA" w:rsidRPr="00C60427" w:rsidRDefault="00BD0EEA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EA0603" w14:textId="1F9402FC" w:rsidR="00BD0EEA" w:rsidRPr="00C60427" w:rsidRDefault="00170C59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428,264</w:t>
            </w:r>
          </w:p>
        </w:tc>
      </w:tr>
      <w:tr w:rsidR="00170C59" w:rsidRPr="00C60427" w14:paraId="0D320AC1" w14:textId="77777777" w:rsidTr="002A3216">
        <w:trPr>
          <w:cantSplit/>
          <w:trHeight w:val="68"/>
          <w:jc w:val="right"/>
        </w:trPr>
        <w:tc>
          <w:tcPr>
            <w:tcW w:w="5515" w:type="dxa"/>
          </w:tcPr>
          <w:p w14:paraId="333DC7DF" w14:textId="1B6D2B16" w:rsidR="00170C59" w:rsidRPr="00C60427" w:rsidRDefault="00170C59" w:rsidP="00BD0EEA">
            <w:pPr>
              <w:tabs>
                <w:tab w:val="left" w:pos="540"/>
              </w:tabs>
              <w:ind w:left="97"/>
              <w:rPr>
                <w:rFonts w:ascii="Angsana New" w:hAnsi="Angsana New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 xml:space="preserve">ณ </w:t>
            </w:r>
            <w:r w:rsidR="00AA6D4D"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AA6D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AA6D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6429777F" w14:textId="77777777" w:rsidR="00170C59" w:rsidRPr="00C60427" w:rsidRDefault="00170C59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4819DC" w14:textId="77777777" w:rsidR="00E64CF5" w:rsidRDefault="00E64CF5" w:rsidP="00E64C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5DA39E6" w14:textId="550CCE03" w:rsidR="00170C59" w:rsidRPr="00C60427" w:rsidRDefault="00E64CF5" w:rsidP="00E64C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C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3FEC0293" w14:textId="77777777" w:rsidR="00170C59" w:rsidRPr="00C60427" w:rsidRDefault="00170C59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B88F5" w14:textId="48114738" w:rsidR="00170C59" w:rsidRPr="00C60427" w:rsidRDefault="00170C59" w:rsidP="006750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</w:tr>
      <w:tr w:rsidR="00170C59" w:rsidRPr="00C60427" w14:paraId="6CF8A52C" w14:textId="77777777" w:rsidTr="0067503F">
        <w:trPr>
          <w:cantSplit/>
          <w:trHeight w:val="344"/>
          <w:jc w:val="right"/>
        </w:trPr>
        <w:tc>
          <w:tcPr>
            <w:tcW w:w="5515" w:type="dxa"/>
          </w:tcPr>
          <w:p w14:paraId="116282B4" w14:textId="77777777" w:rsidR="00AA6D4D" w:rsidRDefault="00170C59" w:rsidP="00BD0EEA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</w:p>
          <w:p w14:paraId="03146640" w14:textId="104A671D" w:rsidR="00170C59" w:rsidRPr="00C60427" w:rsidRDefault="00AA6D4D" w:rsidP="00BD0EEA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40A35654" w14:textId="77777777" w:rsidR="00170C59" w:rsidRPr="00C60427" w:rsidRDefault="00170C59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9FDA2F" w14:textId="77777777" w:rsidR="00170C59" w:rsidRDefault="00170C59" w:rsidP="00BD0EEA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ind w:left="-72"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533AD62" w14:textId="0836DBBC" w:rsidR="00E64CF5" w:rsidRPr="00C60427" w:rsidRDefault="00E64CF5" w:rsidP="00E64CF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64C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</w:tcPr>
          <w:p w14:paraId="3A8F636A" w14:textId="77777777" w:rsidR="00170C59" w:rsidRPr="00C60427" w:rsidRDefault="00170C59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5B90B" w14:textId="470268DE" w:rsidR="00170C59" w:rsidRPr="00C60427" w:rsidRDefault="00170C59" w:rsidP="006750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</w:tr>
      <w:tr w:rsidR="00170C59" w:rsidRPr="00C60427" w14:paraId="3BBF22F0" w14:textId="77777777" w:rsidTr="00170C59">
        <w:trPr>
          <w:cantSplit/>
          <w:trHeight w:val="251"/>
          <w:jc w:val="right"/>
        </w:trPr>
        <w:tc>
          <w:tcPr>
            <w:tcW w:w="5515" w:type="dxa"/>
          </w:tcPr>
          <w:p w14:paraId="19E58272" w14:textId="1F00A1C2" w:rsidR="00170C59" w:rsidRPr="00C60427" w:rsidRDefault="00170C59" w:rsidP="00BD0EEA">
            <w:pPr>
              <w:tabs>
                <w:tab w:val="left" w:pos="540"/>
              </w:tabs>
              <w:ind w:left="285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CA13D4" w14:textId="77777777" w:rsidR="00170C59" w:rsidRPr="00C60427" w:rsidRDefault="00170C59" w:rsidP="00BD0EEA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D8A12E" w14:textId="67350DBD" w:rsidR="00170C59" w:rsidRPr="00C60427" w:rsidRDefault="00170C59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AC37E2" w14:textId="77777777" w:rsidR="00170C59" w:rsidRPr="00C60427" w:rsidRDefault="00170C59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E8883B" w14:textId="0E1AA1EB" w:rsidR="00170C59" w:rsidRPr="00C60427" w:rsidRDefault="00170C59" w:rsidP="00BD0EE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7503F" w:rsidRPr="00C60427" w14:paraId="34D83415" w14:textId="77777777" w:rsidTr="00C5761B">
        <w:trPr>
          <w:cantSplit/>
          <w:trHeight w:val="62"/>
          <w:jc w:val="right"/>
        </w:trPr>
        <w:tc>
          <w:tcPr>
            <w:tcW w:w="5515" w:type="dxa"/>
          </w:tcPr>
          <w:p w14:paraId="2EAC336B" w14:textId="04460AF6" w:rsidR="0067503F" w:rsidRPr="00C60427" w:rsidRDefault="0067503F" w:rsidP="0067503F">
            <w:pPr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1F3D6EBC" w14:textId="77777777" w:rsidR="0067503F" w:rsidRPr="00C60427" w:rsidRDefault="0067503F" w:rsidP="0067503F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CDD421" w14:textId="29004FBB" w:rsidR="0067503F" w:rsidRPr="0025646E" w:rsidRDefault="0025646E" w:rsidP="00CE457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E45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0" w:type="dxa"/>
          </w:tcPr>
          <w:p w14:paraId="7D4FA171" w14:textId="77777777" w:rsidR="0067503F" w:rsidRPr="00C60427" w:rsidRDefault="0067503F" w:rsidP="0067503F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F179BD" w14:textId="0E1F43DB" w:rsidR="0067503F" w:rsidRPr="00C60427" w:rsidRDefault="0067503F" w:rsidP="0067503F">
            <w:pPr>
              <w:ind w:left="547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0.26</w:t>
            </w:r>
          </w:p>
        </w:tc>
      </w:tr>
      <w:tr w:rsidR="0067503F" w:rsidRPr="00C60427" w14:paraId="5C26B6F5" w14:textId="77777777" w:rsidTr="00C5761B">
        <w:trPr>
          <w:cantSplit/>
          <w:trHeight w:val="38"/>
          <w:jc w:val="right"/>
        </w:trPr>
        <w:tc>
          <w:tcPr>
            <w:tcW w:w="5515" w:type="dxa"/>
          </w:tcPr>
          <w:p w14:paraId="6552DD2C" w14:textId="6474D5A5" w:rsidR="0067503F" w:rsidRPr="00C60427" w:rsidRDefault="0067503F" w:rsidP="0067503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4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C6042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36FBCF21" w14:textId="77777777" w:rsidR="0067503F" w:rsidRPr="00C60427" w:rsidRDefault="0067503F" w:rsidP="0067503F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545FF46" w14:textId="712CF9FB" w:rsidR="0067503F" w:rsidRPr="00C60427" w:rsidRDefault="0025646E" w:rsidP="006750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0.30</w:t>
            </w:r>
          </w:p>
        </w:tc>
        <w:tc>
          <w:tcPr>
            <w:tcW w:w="270" w:type="dxa"/>
          </w:tcPr>
          <w:p w14:paraId="195F1BEA" w14:textId="77777777" w:rsidR="0067503F" w:rsidRPr="00C60427" w:rsidRDefault="0067503F" w:rsidP="0067503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0BEA0AB" w14:textId="1CE0B1CE" w:rsidR="0067503F" w:rsidRPr="0067503F" w:rsidRDefault="0067503F" w:rsidP="0067503F">
            <w:pPr>
              <w:ind w:left="547"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Pr="0067503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26</w:t>
            </w:r>
          </w:p>
        </w:tc>
      </w:tr>
    </w:tbl>
    <w:p w14:paraId="397EC840" w14:textId="49ACA565" w:rsidR="00E54DBA" w:rsidRPr="003A3AA5" w:rsidRDefault="00E54DBA">
      <w:pPr>
        <w:rPr>
          <w:sz w:val="30"/>
          <w:szCs w:val="30"/>
          <w:cs/>
          <w:lang w:eastAsia="x-none"/>
        </w:rPr>
      </w:pPr>
    </w:p>
    <w:p w14:paraId="1B28064E" w14:textId="0DD06CEB" w:rsidR="00DF2056" w:rsidRDefault="00DF2056" w:rsidP="00C60427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</w:p>
    <w:p w14:paraId="32FCF70E" w14:textId="2D9EA83B" w:rsidR="00DF2056" w:rsidRPr="003A3AA5" w:rsidRDefault="00DF2056" w:rsidP="00DF205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772"/>
        <w:gridCol w:w="1514"/>
        <w:gridCol w:w="1367"/>
        <w:gridCol w:w="269"/>
        <w:gridCol w:w="1268"/>
      </w:tblGrid>
      <w:tr w:rsidR="0067503F" w:rsidRPr="0067503F" w:rsidDel="00D43E7A" w14:paraId="12A8A396" w14:textId="77777777" w:rsidTr="007A11F2">
        <w:trPr>
          <w:tblHeader/>
        </w:trPr>
        <w:tc>
          <w:tcPr>
            <w:tcW w:w="2908" w:type="dxa"/>
            <w:vAlign w:val="bottom"/>
          </w:tcPr>
          <w:p w14:paraId="75B1C2C0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72" w:type="dxa"/>
            <w:vAlign w:val="bottom"/>
          </w:tcPr>
          <w:p w14:paraId="3F892607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4" w:type="dxa"/>
            <w:vAlign w:val="bottom"/>
          </w:tcPr>
          <w:p w14:paraId="0B84B223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7" w:type="dxa"/>
            <w:vAlign w:val="bottom"/>
          </w:tcPr>
          <w:p w14:paraId="7CB2A92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69" w:type="dxa"/>
          </w:tcPr>
          <w:p w14:paraId="6D101F19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E85EB82" w14:textId="77777777" w:rsidR="0067503F" w:rsidRPr="007A11F2" w:rsidDel="00D43E7A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7503F" w:rsidRPr="0067503F" w14:paraId="315F96B8" w14:textId="77777777" w:rsidTr="007A11F2">
        <w:trPr>
          <w:tblHeader/>
        </w:trPr>
        <w:tc>
          <w:tcPr>
            <w:tcW w:w="2908" w:type="dxa"/>
          </w:tcPr>
          <w:p w14:paraId="6A985E4C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2" w:type="dxa"/>
          </w:tcPr>
          <w:p w14:paraId="72667B4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</w:tcPr>
          <w:p w14:paraId="60941B52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2CE9126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11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0473A554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39A4BEC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503F" w:rsidRPr="0067503F" w14:paraId="7A210C9F" w14:textId="77777777" w:rsidTr="00722D5D">
        <w:tc>
          <w:tcPr>
            <w:tcW w:w="2908" w:type="dxa"/>
          </w:tcPr>
          <w:p w14:paraId="3B25DF98" w14:textId="2AFBAE25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1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A11F2" w:rsidRPr="007A1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72" w:type="dxa"/>
          </w:tcPr>
          <w:p w14:paraId="36FFA063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14" w:type="dxa"/>
          </w:tcPr>
          <w:p w14:paraId="07B8CB76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</w:tcPr>
          <w:p w14:paraId="57622B02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C18CDF5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0EA20EDE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503F" w:rsidRPr="0067503F" w14:paraId="63DBA345" w14:textId="77777777" w:rsidTr="00974EE0">
        <w:tc>
          <w:tcPr>
            <w:tcW w:w="2908" w:type="dxa"/>
          </w:tcPr>
          <w:p w14:paraId="60EE35E2" w14:textId="09101649" w:rsidR="0067503F" w:rsidRPr="007A11F2" w:rsidRDefault="0067503F" w:rsidP="007D47AF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7A11F2">
              <w:rPr>
                <w:rFonts w:ascii="Angsana New" w:hAnsi="Angsana New"/>
                <w:sz w:val="30"/>
                <w:szCs w:val="30"/>
              </w:rPr>
              <w:t>256</w:t>
            </w:r>
            <w:r w:rsidR="007A11F2" w:rsidRPr="007A11F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72" w:type="dxa"/>
          </w:tcPr>
          <w:p w14:paraId="2D95FE56" w14:textId="4FE08C4A" w:rsidR="0067503F" w:rsidRPr="007A11F2" w:rsidRDefault="001F2C28" w:rsidP="007A11F2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/>
                <w:spacing w:val="-6"/>
                <w:sz w:val="30"/>
                <w:szCs w:val="30"/>
              </w:rPr>
              <w:t>23</w:t>
            </w:r>
            <w:r w:rsidR="0067503F" w:rsidRPr="007A11F2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67503F" w:rsidRPr="007A11F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กุมภาพันธ์</w:t>
            </w:r>
            <w:r w:rsidR="0067503F" w:rsidRPr="007A11F2">
              <w:rPr>
                <w:rFonts w:ascii="Angsana New" w:hAnsi="Angsana New"/>
                <w:spacing w:val="-6"/>
                <w:sz w:val="30"/>
                <w:szCs w:val="30"/>
              </w:rPr>
              <w:t xml:space="preserve"> 256</w:t>
            </w:r>
            <w:r w:rsidR="007A11F2" w:rsidRPr="007A11F2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  <w:tc>
          <w:tcPr>
            <w:tcW w:w="1514" w:type="dxa"/>
          </w:tcPr>
          <w:p w14:paraId="6E4AFDE9" w14:textId="6198C33F" w:rsidR="0067503F" w:rsidRPr="007A11F2" w:rsidRDefault="00925F9F" w:rsidP="007A11F2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  <w:r w:rsidR="0067503F" w:rsidRPr="007A11F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67503F" w:rsidRPr="007A11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="0067503F" w:rsidRPr="007A11F2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7A11F2" w:rsidRPr="007A11F2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367" w:type="dxa"/>
          </w:tcPr>
          <w:p w14:paraId="4DFBB739" w14:textId="5109411A" w:rsidR="0067503F" w:rsidRPr="007A11F2" w:rsidRDefault="00925F9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0.358</w:t>
            </w:r>
          </w:p>
        </w:tc>
        <w:tc>
          <w:tcPr>
            <w:tcW w:w="269" w:type="dxa"/>
          </w:tcPr>
          <w:p w14:paraId="4CB0EEFB" w14:textId="77777777" w:rsidR="0067503F" w:rsidRPr="007A11F2" w:rsidRDefault="0067503F" w:rsidP="007D47AF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ACCF4E4" w14:textId="65F2EBE9" w:rsidR="0067503F" w:rsidRPr="007A11F2" w:rsidRDefault="00CF55E5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153.3</w:t>
            </w:r>
            <w:r w:rsidR="00EA76B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503F" w:rsidRPr="0067503F" w14:paraId="1DAC05F3" w14:textId="77777777" w:rsidTr="00722D5D">
        <w:tc>
          <w:tcPr>
            <w:tcW w:w="2908" w:type="dxa"/>
          </w:tcPr>
          <w:p w14:paraId="76478032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2" w:type="dxa"/>
          </w:tcPr>
          <w:p w14:paraId="300DF91F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14" w:type="dxa"/>
          </w:tcPr>
          <w:p w14:paraId="231AF6F3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</w:tcPr>
          <w:p w14:paraId="5C809634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C0F1F22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B2A37CF" w14:textId="77777777" w:rsidR="0067503F" w:rsidRPr="007A11F2" w:rsidRDefault="0067503F" w:rsidP="007D4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1F2" w:rsidRPr="0067503F" w14:paraId="3D48BB52" w14:textId="77777777" w:rsidTr="007A11F2">
        <w:tc>
          <w:tcPr>
            <w:tcW w:w="2908" w:type="dxa"/>
          </w:tcPr>
          <w:p w14:paraId="6B6CF798" w14:textId="64014B12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772" w:type="dxa"/>
          </w:tcPr>
          <w:p w14:paraId="4E636486" w14:textId="77777777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14" w:type="dxa"/>
          </w:tcPr>
          <w:p w14:paraId="56144E82" w14:textId="77777777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</w:tcPr>
          <w:p w14:paraId="6414A54B" w14:textId="77777777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71626CF" w14:textId="77777777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DB90A3" w14:textId="77777777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1F2" w:rsidRPr="0067503F" w14:paraId="6C1B0D4D" w14:textId="77777777" w:rsidTr="007A11F2">
        <w:tc>
          <w:tcPr>
            <w:tcW w:w="2908" w:type="dxa"/>
          </w:tcPr>
          <w:p w14:paraId="3D39E58D" w14:textId="2D819330" w:rsidR="007A11F2" w:rsidRPr="007A11F2" w:rsidRDefault="007A11F2" w:rsidP="007A11F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A11F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7A11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72" w:type="dxa"/>
          </w:tcPr>
          <w:p w14:paraId="712828B0" w14:textId="78D54709" w:rsidR="007A11F2" w:rsidRPr="007A11F2" w:rsidRDefault="007A11F2" w:rsidP="007A11F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1F2">
              <w:rPr>
                <w:rFonts w:ascii="Angsana New" w:hAnsi="Angsana New"/>
                <w:spacing w:val="-6"/>
                <w:sz w:val="30"/>
                <w:szCs w:val="30"/>
              </w:rPr>
              <w:t xml:space="preserve">28 </w:t>
            </w:r>
            <w:r w:rsidRPr="007A11F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กุมภาพันธ์</w:t>
            </w:r>
            <w:r w:rsidRPr="007A11F2">
              <w:rPr>
                <w:rFonts w:ascii="Angsana New" w:hAnsi="Angsana New"/>
                <w:spacing w:val="-6"/>
                <w:sz w:val="30"/>
                <w:szCs w:val="30"/>
              </w:rPr>
              <w:t xml:space="preserve"> 2568</w:t>
            </w:r>
          </w:p>
        </w:tc>
        <w:tc>
          <w:tcPr>
            <w:tcW w:w="1514" w:type="dxa"/>
          </w:tcPr>
          <w:p w14:paraId="2CADD94E" w14:textId="5D9C1104" w:rsidR="007A11F2" w:rsidRPr="007A11F2" w:rsidRDefault="007A11F2" w:rsidP="007A11F2">
            <w:pPr>
              <w:ind w:left="-122" w:right="-14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A11F2">
              <w:rPr>
                <w:rFonts w:ascii="Angsana New" w:hAnsi="Angsana New"/>
                <w:spacing w:val="-4"/>
                <w:sz w:val="30"/>
                <w:szCs w:val="30"/>
              </w:rPr>
              <w:t xml:space="preserve">27 </w:t>
            </w:r>
            <w:r w:rsidRPr="007A11F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7A11F2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67" w:type="dxa"/>
          </w:tcPr>
          <w:p w14:paraId="2476586F" w14:textId="54965541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7A11F2">
              <w:rPr>
                <w:rFonts w:ascii="Angsana New" w:hAnsi="Angsana New"/>
                <w:sz w:val="30"/>
                <w:szCs w:val="30"/>
              </w:rPr>
              <w:t>0.388</w:t>
            </w:r>
          </w:p>
        </w:tc>
        <w:tc>
          <w:tcPr>
            <w:tcW w:w="269" w:type="dxa"/>
          </w:tcPr>
          <w:p w14:paraId="6B2B5EA8" w14:textId="77777777" w:rsidR="007A11F2" w:rsidRPr="007A11F2" w:rsidRDefault="007A11F2" w:rsidP="007A11F2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9DB460B" w14:textId="1FF99B22" w:rsidR="007A11F2" w:rsidRPr="007A11F2" w:rsidRDefault="007A11F2" w:rsidP="007A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7A11F2">
              <w:rPr>
                <w:rFonts w:ascii="Angsana New" w:hAnsi="Angsana New"/>
                <w:sz w:val="30"/>
                <w:szCs w:val="30"/>
              </w:rPr>
              <w:t>166.17</w:t>
            </w:r>
          </w:p>
        </w:tc>
      </w:tr>
    </w:tbl>
    <w:p w14:paraId="4159AB2A" w14:textId="226BACE8" w:rsidR="003A3AA5" w:rsidRPr="00AA451A" w:rsidRDefault="003A3AA5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EDC242F" w14:textId="7D44FA55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BC6DBE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BC6DBE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1874F7E2" w14:textId="458165BB" w:rsidR="000D2423" w:rsidRDefault="005F2676" w:rsidP="003E6A6A">
      <w:pPr>
        <w:pStyle w:val="block"/>
        <w:spacing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3E6A6A" w:rsidRPr="003E6A6A">
        <w:rPr>
          <w:rFonts w:asciiTheme="majorBidi" w:hAnsiTheme="majorBidi"/>
          <w:sz w:val="30"/>
          <w:szCs w:val="30"/>
          <w:cs/>
          <w:lang w:bidi="th-TH"/>
        </w:rPr>
        <w:t>และหนี้สินทางการเงิน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</w:t>
      </w:r>
      <w:r w:rsidR="003E6A6A">
        <w:rPr>
          <w:rFonts w:asciiTheme="majorBidi" w:hAnsiTheme="majorBidi" w:cstheme="majorBidi"/>
          <w:sz w:val="30"/>
          <w:szCs w:val="30"/>
          <w:cs/>
          <w:lang w:bidi="th-TH"/>
        </w:rPr>
        <w:br w:type="textWrapping" w:clear="all"/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AC14A35" w14:textId="77777777" w:rsidR="000D2423" w:rsidRDefault="000D2423" w:rsidP="00B922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0D2423" w:rsidSect="00C56E71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386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1886"/>
        <w:gridCol w:w="184"/>
        <w:gridCol w:w="1436"/>
        <w:gridCol w:w="184"/>
        <w:gridCol w:w="1346"/>
        <w:gridCol w:w="180"/>
        <w:gridCol w:w="1260"/>
        <w:gridCol w:w="180"/>
        <w:gridCol w:w="1260"/>
        <w:gridCol w:w="180"/>
        <w:gridCol w:w="1260"/>
      </w:tblGrid>
      <w:tr w:rsidR="000D2423" w:rsidRPr="00BB5A5F" w14:paraId="62473E40" w14:textId="77777777" w:rsidTr="00C60427">
        <w:trPr>
          <w:cantSplit/>
          <w:trHeight w:val="191"/>
          <w:tblHeader/>
        </w:trPr>
        <w:tc>
          <w:tcPr>
            <w:tcW w:w="2430" w:type="dxa"/>
          </w:tcPr>
          <w:p w14:paraId="5B93AA09" w14:textId="77777777" w:rsidR="000D2423" w:rsidRPr="00BB5A5F" w:rsidRDefault="000D2423" w:rsidP="009751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4AEEF290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4BDC493E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6" w:type="dxa"/>
            <w:gridSpan w:val="7"/>
          </w:tcPr>
          <w:p w14:paraId="5CF29B93" w14:textId="77777777" w:rsidR="000D2423" w:rsidRPr="00BB5A5F" w:rsidRDefault="000D2423" w:rsidP="009751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2423" w:rsidRPr="00BB5A5F" w14:paraId="1527AE2B" w14:textId="77777777" w:rsidTr="00C60427">
        <w:trPr>
          <w:cantSplit/>
          <w:tblHeader/>
        </w:trPr>
        <w:tc>
          <w:tcPr>
            <w:tcW w:w="2430" w:type="dxa"/>
          </w:tcPr>
          <w:p w14:paraId="622C1402" w14:textId="77777777" w:rsidR="000D2423" w:rsidRPr="00BB5A5F" w:rsidRDefault="000D2423" w:rsidP="0097516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0088D1B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731A32BA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ED3C37C" w14:textId="77777777" w:rsidR="00372514" w:rsidRDefault="00372514" w:rsidP="0097516C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18F551" w14:textId="70134891" w:rsidR="000D2423" w:rsidRPr="00BB5A5F" w:rsidRDefault="000D2423" w:rsidP="0097516C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B880610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C5D3AEC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AA68E5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86E817" w14:textId="77777777" w:rsidR="000D2423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829E76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4" w:type="dxa"/>
          </w:tcPr>
          <w:p w14:paraId="5705E21E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C07D28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E1C5B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2AB12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9AD79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0F649" w14:textId="77777777" w:rsidR="000D2423" w:rsidRPr="00BB5A5F" w:rsidRDefault="000D2423" w:rsidP="0097516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4DF8" w14:textId="77777777" w:rsidR="000D2423" w:rsidRPr="00BB5A5F" w:rsidRDefault="000D2423" w:rsidP="0097516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D223F" w14:textId="77777777" w:rsidR="000D2423" w:rsidRPr="00BB5A5F" w:rsidRDefault="000D2423" w:rsidP="0097516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2423" w:rsidRPr="00BB5A5F" w14:paraId="55823CC8" w14:textId="77777777" w:rsidTr="00C60427">
        <w:trPr>
          <w:cantSplit/>
          <w:tblHeader/>
        </w:trPr>
        <w:tc>
          <w:tcPr>
            <w:tcW w:w="2430" w:type="dxa"/>
            <w:hideMark/>
          </w:tcPr>
          <w:p w14:paraId="2E5174F3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0" w:type="dxa"/>
            <w:gridSpan w:val="13"/>
          </w:tcPr>
          <w:p w14:paraId="06005324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2423" w:rsidRPr="00BB5A5F" w14:paraId="0C34C389" w14:textId="77777777" w:rsidTr="00C60427">
        <w:trPr>
          <w:cantSplit/>
        </w:trPr>
        <w:tc>
          <w:tcPr>
            <w:tcW w:w="2430" w:type="dxa"/>
          </w:tcPr>
          <w:p w14:paraId="0062A10C" w14:textId="2949DFE1" w:rsidR="000D2423" w:rsidRPr="00BB5A5F" w:rsidRDefault="001576F9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62C8FB69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361D1DF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ABD415C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9814F18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70C44267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4345ED5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826DD21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E2D54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DD065" w14:textId="77777777" w:rsidR="000D2423" w:rsidRPr="00BB5A5F" w:rsidRDefault="000D2423" w:rsidP="0097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AD94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FB60C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7B56F" w14:textId="77777777" w:rsidR="000D2423" w:rsidRPr="00BB5A5F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863AD" w14:textId="77777777" w:rsidR="000D2423" w:rsidRPr="00BB5A5F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16E51911" w14:textId="77777777" w:rsidTr="00C60427">
        <w:trPr>
          <w:cantSplit/>
        </w:trPr>
        <w:tc>
          <w:tcPr>
            <w:tcW w:w="2430" w:type="dxa"/>
            <w:hideMark/>
          </w:tcPr>
          <w:p w14:paraId="5F3E1085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B0CAF88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0B6DFD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2B69A5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24AF36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067EE4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E2C5D4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02431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4468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A1C6D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54EE6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9F0C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A5FD1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A770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66D76286" w14:textId="77777777" w:rsidTr="00C60427">
        <w:trPr>
          <w:cantSplit/>
        </w:trPr>
        <w:tc>
          <w:tcPr>
            <w:tcW w:w="2430" w:type="dxa"/>
            <w:vAlign w:val="bottom"/>
            <w:hideMark/>
          </w:tcPr>
          <w:p w14:paraId="6DFF6CA0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vAlign w:val="bottom"/>
          </w:tcPr>
          <w:p w14:paraId="7AF732F4" w14:textId="19F128DE" w:rsidR="000D2423" w:rsidRPr="009B3E2E" w:rsidRDefault="004C1293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37,44</w:t>
            </w:r>
            <w:r w:rsidR="00E00EA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86AAC2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2F5B5B91" w14:textId="79F4678E" w:rsidR="000D2423" w:rsidRPr="009B3E2E" w:rsidRDefault="009D4FB5" w:rsidP="009D4FB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4FB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ED485D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1A1F83D7" w14:textId="25990ED8" w:rsidR="000D2423" w:rsidRPr="009B3E2E" w:rsidRDefault="001B1972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37,44</w:t>
            </w:r>
            <w:r w:rsidR="00E00EA1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4" w:type="dxa"/>
          </w:tcPr>
          <w:p w14:paraId="461196D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BD37CE2" w14:textId="2E7A2CED" w:rsidR="000D2423" w:rsidRPr="009B3E2E" w:rsidRDefault="001B1972" w:rsidP="0097516C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37,44</w:t>
            </w:r>
            <w:r w:rsidR="00E00EA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B6AC35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D4C741" w14:textId="15D1C58A" w:rsidR="000D2423" w:rsidRPr="009B3E2E" w:rsidRDefault="001B1972" w:rsidP="0097516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ED031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9D9581" w14:textId="03B261DC" w:rsidR="000D2423" w:rsidRPr="009B3E2E" w:rsidRDefault="001B1972" w:rsidP="0097516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7D363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962A08" w14:textId="4CA6FB1B" w:rsidR="000D2423" w:rsidRPr="009B3E2E" w:rsidRDefault="001B1972" w:rsidP="009751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37,44</w:t>
            </w:r>
            <w:r w:rsidR="00E00EA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0D2423" w:rsidRPr="00BB5A5F" w14:paraId="59A9F55A" w14:textId="77777777" w:rsidTr="00C60427">
        <w:trPr>
          <w:cantSplit/>
        </w:trPr>
        <w:tc>
          <w:tcPr>
            <w:tcW w:w="2430" w:type="dxa"/>
            <w:vAlign w:val="bottom"/>
          </w:tcPr>
          <w:p w14:paraId="6FEBA4EA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E2296F9" w14:textId="3F629641" w:rsidR="000D2423" w:rsidRPr="009B3E2E" w:rsidRDefault="004C1293" w:rsidP="0097516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006B2E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C0B6AEB" w14:textId="7D9AA06B" w:rsidR="000D2423" w:rsidRPr="009B3E2E" w:rsidRDefault="009D4FB5" w:rsidP="009D4FB5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4D11890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4C261E1" w14:textId="3950BBFB" w:rsidR="000D2423" w:rsidRPr="009B3E2E" w:rsidRDefault="001B1972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2031BF2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2F7EB014" w14:textId="33C7DF64" w:rsidR="000D2423" w:rsidRPr="009B3E2E" w:rsidRDefault="001B1972" w:rsidP="0097516C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35CD9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D5AB8" w14:textId="7C207195" w:rsidR="000D2423" w:rsidRPr="009B3E2E" w:rsidRDefault="001B1972" w:rsidP="000D242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1A2E338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7B0D5D" w14:textId="6D60EACB" w:rsidR="000D2423" w:rsidRPr="009B3E2E" w:rsidRDefault="001B1972" w:rsidP="0097516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BCB4C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6F0F47" w14:textId="6C995D09" w:rsidR="000D2423" w:rsidRPr="009B3E2E" w:rsidRDefault="001B1972" w:rsidP="009751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0D2423" w:rsidRPr="00BB5A5F" w14:paraId="11D902D9" w14:textId="77777777" w:rsidTr="00C60427">
        <w:trPr>
          <w:cantSplit/>
        </w:trPr>
        <w:tc>
          <w:tcPr>
            <w:tcW w:w="2430" w:type="dxa"/>
            <w:vAlign w:val="bottom"/>
          </w:tcPr>
          <w:p w14:paraId="68366BD6" w14:textId="77777777" w:rsidR="000D2423" w:rsidRPr="00BB5A5F" w:rsidRDefault="000D2423" w:rsidP="0097516C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3F166" w14:textId="0DB765D6" w:rsidR="000D2423" w:rsidRPr="009B3E2E" w:rsidRDefault="004C1293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37,44</w:t>
            </w:r>
            <w:r w:rsidR="00E00E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7FE084C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6353E039" w14:textId="410728A9" w:rsidR="000D2423" w:rsidRPr="009B3E2E" w:rsidRDefault="00C82B68" w:rsidP="0097516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23CDE19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C554E5B" w14:textId="2591D2CE" w:rsidR="000D2423" w:rsidRPr="009B3E2E" w:rsidRDefault="001B1972" w:rsidP="0097516C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77,44</w:t>
            </w:r>
            <w:r w:rsidR="00E00EA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" w:type="dxa"/>
          </w:tcPr>
          <w:p w14:paraId="5FABB85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59CD010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AC842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7224F" w14:textId="77777777" w:rsidR="000D2423" w:rsidRPr="009B3E2E" w:rsidRDefault="000D2423" w:rsidP="0097516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CC35DA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3A972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5C4A9E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B6BF63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24CE96DC" w14:textId="77777777" w:rsidTr="00C60427">
        <w:trPr>
          <w:cantSplit/>
        </w:trPr>
        <w:tc>
          <w:tcPr>
            <w:tcW w:w="2430" w:type="dxa"/>
            <w:vAlign w:val="bottom"/>
          </w:tcPr>
          <w:p w14:paraId="4D4EF60E" w14:textId="77777777" w:rsidR="000D2423" w:rsidRPr="00BB5A5F" w:rsidRDefault="000D2423" w:rsidP="0097516C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9424BE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F66CE7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</w:tcPr>
          <w:p w14:paraId="160A594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60FFAA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4E0F5D7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E8169A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5C0350C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BFB20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1C7D06" w14:textId="77777777" w:rsidR="000D2423" w:rsidRPr="009B3E2E" w:rsidRDefault="000D2423" w:rsidP="0097516C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F50C8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EF27A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04459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DAFAA7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16F18292" w14:textId="77777777" w:rsidTr="00C60427">
        <w:trPr>
          <w:cantSplit/>
        </w:trPr>
        <w:tc>
          <w:tcPr>
            <w:tcW w:w="2430" w:type="dxa"/>
          </w:tcPr>
          <w:p w14:paraId="247E469F" w14:textId="3828BB1B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576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1B680D4B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2AD53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A4FE9AD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6C43EE2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21AD34F1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CD4CBBC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A989807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0D2F3E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A2A2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0D338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3E122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E0D4BC" w14:textId="77777777" w:rsidR="000D2423" w:rsidRPr="009B3E2E" w:rsidRDefault="000D2423" w:rsidP="0097516C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4DDBAF" w14:textId="77777777" w:rsidR="000D2423" w:rsidRPr="009B3E2E" w:rsidRDefault="000D2423" w:rsidP="009751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71BDDF11" w14:textId="77777777" w:rsidTr="0067503F">
        <w:trPr>
          <w:cantSplit/>
        </w:trPr>
        <w:tc>
          <w:tcPr>
            <w:tcW w:w="2430" w:type="dxa"/>
            <w:hideMark/>
          </w:tcPr>
          <w:p w14:paraId="4A2AE525" w14:textId="77777777" w:rsidR="000D2423" w:rsidRPr="00BB5A5F" w:rsidRDefault="000D2423" w:rsidP="0097516C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AA58891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B75117E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52D016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A9C160D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06C2B2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B67F590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1E44796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CB1F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74884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5CB25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5F0018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934E4B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F6836" w14:textId="77777777" w:rsidR="000D2423" w:rsidRPr="009B3E2E" w:rsidRDefault="000D2423" w:rsidP="0097516C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576F9" w:rsidRPr="00BB5A5F" w14:paraId="2E74A707" w14:textId="77777777" w:rsidTr="0067503F">
        <w:trPr>
          <w:cantSplit/>
        </w:trPr>
        <w:tc>
          <w:tcPr>
            <w:tcW w:w="2430" w:type="dxa"/>
            <w:vAlign w:val="bottom"/>
            <w:hideMark/>
          </w:tcPr>
          <w:p w14:paraId="1C238E55" w14:textId="287B6B93" w:rsidR="001576F9" w:rsidRPr="00BB5A5F" w:rsidRDefault="001576F9" w:rsidP="001576F9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vAlign w:val="bottom"/>
          </w:tcPr>
          <w:p w14:paraId="1B180FCC" w14:textId="337F7237" w:rsidR="001576F9" w:rsidRPr="009B3E2E" w:rsidRDefault="001576F9" w:rsidP="001576F9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4" w:type="dxa"/>
          </w:tcPr>
          <w:p w14:paraId="0522D270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23EFD78C" w14:textId="5FE4B159" w:rsidR="001576F9" w:rsidRPr="009B3E2E" w:rsidRDefault="001576F9" w:rsidP="001576F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32CECED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2D8A1C7C" w14:textId="53F5E7E8" w:rsidR="001576F9" w:rsidRPr="009B3E2E" w:rsidRDefault="001576F9" w:rsidP="001576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bidi="th-TH"/>
              </w:rPr>
              <w:t>37,785</w:t>
            </w:r>
          </w:p>
        </w:tc>
        <w:tc>
          <w:tcPr>
            <w:tcW w:w="184" w:type="dxa"/>
          </w:tcPr>
          <w:p w14:paraId="26739977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BD32A98" w14:textId="44AD9C65" w:rsidR="001576F9" w:rsidRPr="009B3E2E" w:rsidRDefault="001576F9" w:rsidP="001576F9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0" w:type="dxa"/>
            <w:vAlign w:val="bottom"/>
          </w:tcPr>
          <w:p w14:paraId="2F15E42F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DFA62E" w14:textId="15C6A6DC" w:rsidR="001576F9" w:rsidRPr="009B3E2E" w:rsidRDefault="001576F9" w:rsidP="001576F9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71B03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415EF" w14:textId="5E4DC7B5" w:rsidR="001576F9" w:rsidRPr="009B3E2E" w:rsidRDefault="001576F9" w:rsidP="001576F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5A557B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E197C" w14:textId="597E42A0" w:rsidR="001576F9" w:rsidRPr="009B3E2E" w:rsidRDefault="001576F9" w:rsidP="001576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2AE5">
              <w:rPr>
                <w:rFonts w:ascii="Angsana New" w:hAnsi="Angsana New"/>
                <w:sz w:val="30"/>
                <w:szCs w:val="30"/>
                <w:lang w:val="en-US" w:bidi="th-TH"/>
              </w:rPr>
              <w:t>37,785</w:t>
            </w:r>
          </w:p>
        </w:tc>
      </w:tr>
      <w:tr w:rsidR="001576F9" w:rsidRPr="00BB5A5F" w14:paraId="6309B55F" w14:textId="77777777" w:rsidTr="0067503F">
        <w:trPr>
          <w:cantSplit/>
        </w:trPr>
        <w:tc>
          <w:tcPr>
            <w:tcW w:w="2430" w:type="dxa"/>
            <w:vAlign w:val="bottom"/>
          </w:tcPr>
          <w:p w14:paraId="0335ADB6" w14:textId="21DAAE30" w:rsidR="001576F9" w:rsidRPr="00BB5A5F" w:rsidRDefault="001576F9" w:rsidP="001576F9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vAlign w:val="bottom"/>
          </w:tcPr>
          <w:p w14:paraId="3D55E387" w14:textId="3B4D717C" w:rsidR="001576F9" w:rsidRPr="009B3E2E" w:rsidRDefault="001576F9" w:rsidP="00712DB5">
            <w:pPr>
              <w:pStyle w:val="acctfourfigures"/>
              <w:tabs>
                <w:tab w:val="clear" w:pos="765"/>
                <w:tab w:val="decimal" w:pos="1097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230685AB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4C42B083" w14:textId="63748D34" w:rsidR="001576F9" w:rsidRPr="009B3E2E" w:rsidRDefault="001576F9" w:rsidP="001576F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357A5EB1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28F829F" w14:textId="1BCE9BDB" w:rsidR="001576F9" w:rsidRPr="009B3E2E" w:rsidRDefault="001576F9" w:rsidP="001576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4692CAD4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087C0248" w14:textId="5BCEEA10" w:rsidR="001576F9" w:rsidRPr="009B3E2E" w:rsidRDefault="001576F9" w:rsidP="001576F9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7040C7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71C3BF" w14:textId="2BF63DE8" w:rsidR="001576F9" w:rsidRPr="009B3E2E" w:rsidRDefault="001576F9" w:rsidP="001576F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vAlign w:val="bottom"/>
          </w:tcPr>
          <w:p w14:paraId="186F4BBC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B91A82" w14:textId="20B1BBCF" w:rsidR="001576F9" w:rsidRPr="009B3E2E" w:rsidRDefault="001576F9" w:rsidP="001576F9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3A8AF9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F25091" w14:textId="5D7EB576" w:rsidR="001576F9" w:rsidRPr="009B3E2E" w:rsidRDefault="001576F9" w:rsidP="001576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1576F9" w:rsidRPr="00BB5A5F" w14:paraId="0DD75534" w14:textId="77777777" w:rsidTr="00C60427">
        <w:trPr>
          <w:cantSplit/>
        </w:trPr>
        <w:tc>
          <w:tcPr>
            <w:tcW w:w="2430" w:type="dxa"/>
            <w:vAlign w:val="bottom"/>
          </w:tcPr>
          <w:p w14:paraId="4C38907C" w14:textId="77777777" w:rsidR="001576F9" w:rsidRPr="00BB5A5F" w:rsidRDefault="001576F9" w:rsidP="001576F9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BAFD4" w14:textId="2C3F5898" w:rsidR="001576F9" w:rsidRPr="009B3E2E" w:rsidRDefault="001576F9" w:rsidP="001576F9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A2A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37,785</w:t>
            </w:r>
          </w:p>
        </w:tc>
        <w:tc>
          <w:tcPr>
            <w:tcW w:w="184" w:type="dxa"/>
          </w:tcPr>
          <w:p w14:paraId="28651622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490EE015" w14:textId="5B64D505" w:rsidR="001576F9" w:rsidRPr="009B3E2E" w:rsidRDefault="001576F9" w:rsidP="001576F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5AB75547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64F61DB" w14:textId="401E81E1" w:rsidR="001576F9" w:rsidRPr="009B3E2E" w:rsidRDefault="001576F9" w:rsidP="001576F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77,785</w:t>
            </w:r>
          </w:p>
        </w:tc>
        <w:tc>
          <w:tcPr>
            <w:tcW w:w="184" w:type="dxa"/>
          </w:tcPr>
          <w:p w14:paraId="6E69D8F6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DB53D5D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001D7B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7EBE5" w14:textId="77777777" w:rsidR="001576F9" w:rsidRPr="009B3E2E" w:rsidRDefault="001576F9" w:rsidP="001576F9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1A5D4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639699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54A96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B68FC" w14:textId="77777777" w:rsidR="001576F9" w:rsidRPr="009B3E2E" w:rsidRDefault="001576F9" w:rsidP="001576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3E59BDB1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880275C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  <w:sectPr w:rsidR="000D2423" w:rsidSect="006053A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BFE208B" w14:textId="2772B922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C60427" w:rsidRDefault="00F12C15" w:rsidP="0007386D">
      <w:pPr>
        <w:ind w:firstLine="540"/>
        <w:rPr>
          <w:rFonts w:asciiTheme="majorBidi" w:hAnsiTheme="majorBidi" w:cstheme="majorBidi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C0954CF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480F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020D645E" w:rsidR="00B066CA" w:rsidRPr="002D6F52" w:rsidRDefault="00480FA5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ราคาปิด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E6A6A" w:rsidRPr="002D6F52" w14:paraId="666FDD49" w14:textId="77777777" w:rsidTr="00372A11">
        <w:tc>
          <w:tcPr>
            <w:tcW w:w="4473" w:type="dxa"/>
          </w:tcPr>
          <w:p w14:paraId="657EB296" w14:textId="0CFF399A" w:rsidR="003E6A6A" w:rsidRPr="002D6F52" w:rsidRDefault="003E6A6A" w:rsidP="003E6A6A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</w:t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ด้วยราคาทุน</w:t>
            </w:r>
            <w:r w:rsidR="003725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</w:tcPr>
          <w:p w14:paraId="489604ED" w14:textId="77777777" w:rsidR="003E6A6A" w:rsidRPr="002D6F52" w:rsidRDefault="003E6A6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E47E02C" w14:textId="496E6C94" w:rsidR="003E6A6A" w:rsidRDefault="003E6A6A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ราคาตลาด ณ วันที่รายงาน</w:t>
            </w:r>
          </w:p>
        </w:tc>
      </w:tr>
      <w:bookmarkEnd w:id="1"/>
    </w:tbl>
    <w:p w14:paraId="534D1138" w14:textId="319076BD" w:rsidR="006540AC" w:rsidRPr="00C60427" w:rsidRDefault="006540AC" w:rsidP="00533A16">
      <w:pPr>
        <w:ind w:left="540"/>
        <w:rPr>
          <w:rFonts w:asciiTheme="majorBidi" w:hAnsiTheme="majorBidi" w:cstheme="majorBidi"/>
          <w:spacing w:val="-6"/>
          <w:cs/>
        </w:rPr>
      </w:pPr>
    </w:p>
    <w:p w14:paraId="145DFE4E" w14:textId="54891BDF" w:rsidR="00377178" w:rsidRDefault="00276B65" w:rsidP="007C59B4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7A11F2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สาม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607F15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607F1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1 </w:t>
      </w:r>
      <w:r w:rsidR="00607F15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มีนาคม</w:t>
      </w:r>
      <w:r w:rsidR="00607F15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607F15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607F15">
        <w:rPr>
          <w:rFonts w:asciiTheme="majorBidi" w:hAnsiTheme="majorBidi" w:cstheme="majorBidi"/>
          <w:i/>
          <w:iCs/>
          <w:spacing w:val="-6"/>
          <w:sz w:val="30"/>
          <w:szCs w:val="30"/>
        </w:rPr>
        <w:t>9</w:t>
      </w:r>
    </w:p>
    <w:p w14:paraId="7E68C30E" w14:textId="77777777" w:rsidR="007C59B4" w:rsidRPr="00805EE4" w:rsidRDefault="007C59B4" w:rsidP="007C59B4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tbl>
      <w:tblPr>
        <w:tblW w:w="8914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060"/>
        <w:gridCol w:w="814"/>
        <w:gridCol w:w="1620"/>
        <w:gridCol w:w="270"/>
        <w:gridCol w:w="1440"/>
        <w:gridCol w:w="236"/>
        <w:gridCol w:w="1474"/>
      </w:tblGrid>
      <w:tr w:rsidR="00566C67" w:rsidRPr="00C647FC" w14:paraId="59F6A795" w14:textId="77777777" w:rsidTr="00566C67">
        <w:tc>
          <w:tcPr>
            <w:tcW w:w="3060" w:type="dxa"/>
          </w:tcPr>
          <w:p w14:paraId="29EFAF4A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2BCA315A" w14:textId="77777777" w:rsidR="00566C67" w:rsidRDefault="00566C67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B28B" w14:textId="35B1382E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5AD64BB" w14:textId="25795FD8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47CFA" w14:textId="4516022F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71DB6D84" w14:textId="77777777" w:rsidR="00566C67" w:rsidRPr="00C647FC" w:rsidRDefault="00566C67" w:rsidP="00EA6571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13A7065" w14:textId="77777777" w:rsidR="00566C67" w:rsidRPr="00C647FC" w:rsidRDefault="00566C67" w:rsidP="00EA6571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66C67" w:rsidRPr="00C647FC" w14:paraId="09342CE1" w14:textId="77777777" w:rsidTr="00566C67">
        <w:tc>
          <w:tcPr>
            <w:tcW w:w="3060" w:type="dxa"/>
          </w:tcPr>
          <w:p w14:paraId="6687F79D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178868F" w14:textId="77777777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7372F8D6" w14:textId="06D416BA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6C67" w:rsidRPr="00C647FC" w14:paraId="79648469" w14:textId="77777777" w:rsidTr="00566C67">
        <w:tc>
          <w:tcPr>
            <w:tcW w:w="3060" w:type="dxa"/>
          </w:tcPr>
          <w:p w14:paraId="31AA5B60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4" w:type="dxa"/>
          </w:tcPr>
          <w:p w14:paraId="3606629B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E59505" w14:textId="7D957D64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2BD0D" w14:textId="1A98F46C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04F15" w14:textId="63717C19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6D756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750598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C67" w:rsidRPr="00C647FC" w14:paraId="5B46EAB4" w14:textId="77777777" w:rsidTr="00566C67">
        <w:tc>
          <w:tcPr>
            <w:tcW w:w="3060" w:type="dxa"/>
          </w:tcPr>
          <w:p w14:paraId="2038BB70" w14:textId="416DE10A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7F1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4" w:type="dxa"/>
          </w:tcPr>
          <w:p w14:paraId="0DA8C5D7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2B0F8" w14:textId="65B576A5" w:rsidR="00566C67" w:rsidRDefault="0002536F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37,785</w:t>
            </w:r>
          </w:p>
        </w:tc>
        <w:tc>
          <w:tcPr>
            <w:tcW w:w="270" w:type="dxa"/>
          </w:tcPr>
          <w:p w14:paraId="0D7F76F8" w14:textId="1A92CD17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B84F0" w14:textId="62C3DE3F" w:rsidR="00566C67" w:rsidRPr="00274CBC" w:rsidRDefault="0002536F" w:rsidP="0002536F">
            <w:pPr>
              <w:tabs>
                <w:tab w:val="decimal" w:pos="71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0CA7CF72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9618EC" w14:textId="04AE739B" w:rsidR="00566C67" w:rsidRPr="00274CBC" w:rsidRDefault="0002536F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536F">
              <w:rPr>
                <w:rFonts w:asciiTheme="majorBidi" w:hAnsiTheme="majorBidi" w:cstheme="majorBidi"/>
                <w:sz w:val="30"/>
                <w:szCs w:val="30"/>
              </w:rPr>
              <w:t>77,785</w:t>
            </w:r>
          </w:p>
        </w:tc>
      </w:tr>
      <w:tr w:rsidR="00566C67" w:rsidRPr="00C647FC" w14:paraId="4622ABE0" w14:textId="77777777" w:rsidTr="00566C67">
        <w:tc>
          <w:tcPr>
            <w:tcW w:w="3060" w:type="dxa"/>
          </w:tcPr>
          <w:p w14:paraId="62B71D13" w14:textId="270D3136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814" w:type="dxa"/>
          </w:tcPr>
          <w:p w14:paraId="7255DCCA" w14:textId="77777777" w:rsidR="00566C67" w:rsidRDefault="00566C67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F19CA7" w14:textId="5CBA82F2" w:rsidR="00566C67" w:rsidRDefault="00782A42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56CC30" w14:textId="09DBC3C2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33C91" w14:textId="103ED57E" w:rsidR="00566C67" w:rsidRPr="00054FCE" w:rsidRDefault="00782A42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19975846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8AC7DF" w14:textId="143502CE" w:rsidR="00566C67" w:rsidRDefault="006733B7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1B4C0E" w:rsidRPr="00C647FC" w14:paraId="76E47FDB" w14:textId="77777777" w:rsidTr="00566C67">
        <w:tc>
          <w:tcPr>
            <w:tcW w:w="3060" w:type="dxa"/>
          </w:tcPr>
          <w:p w14:paraId="5EA1DDC4" w14:textId="4396BFEA" w:rsidR="001B4C0E" w:rsidRDefault="001B4C0E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ครบกำหนดไถ่ถอน</w:t>
            </w:r>
          </w:p>
        </w:tc>
        <w:tc>
          <w:tcPr>
            <w:tcW w:w="814" w:type="dxa"/>
          </w:tcPr>
          <w:p w14:paraId="02C58CC3" w14:textId="77777777" w:rsidR="001B4C0E" w:rsidRDefault="001B4C0E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FB5BF2C" w14:textId="7A3E7280" w:rsidR="001B4C0E" w:rsidRDefault="00782A42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3ECE1" w14:textId="77777777" w:rsidR="001B4C0E" w:rsidRDefault="001B4C0E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5341E4" w14:textId="1443CEA9" w:rsidR="001B4C0E" w:rsidRPr="00054FCE" w:rsidRDefault="00782A42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(40,000)</w:t>
            </w:r>
          </w:p>
        </w:tc>
        <w:tc>
          <w:tcPr>
            <w:tcW w:w="236" w:type="dxa"/>
          </w:tcPr>
          <w:p w14:paraId="61138C9C" w14:textId="77777777" w:rsidR="001B4C0E" w:rsidRPr="00274CBC" w:rsidRDefault="001B4C0E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6063322" w14:textId="7B9F712E" w:rsidR="001B4C0E" w:rsidRDefault="006733B7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(40,000)</w:t>
            </w:r>
          </w:p>
        </w:tc>
      </w:tr>
      <w:tr w:rsidR="00566C67" w:rsidRPr="00C647FC" w14:paraId="2002A206" w14:textId="77777777" w:rsidTr="00566C67">
        <w:tc>
          <w:tcPr>
            <w:tcW w:w="3060" w:type="dxa"/>
          </w:tcPr>
          <w:p w14:paraId="42A13E5C" w14:textId="77777777" w:rsidR="00566C67" w:rsidRPr="00C647FC" w:rsidRDefault="00566C67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814" w:type="dxa"/>
          </w:tcPr>
          <w:p w14:paraId="3BD07FE6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B8406D" w14:textId="6C7F7772" w:rsidR="00566C67" w:rsidRDefault="00782A42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</w:t>
            </w:r>
            <w:r w:rsidR="000527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BCF7F4" w14:textId="636EAB8E" w:rsidR="00566C67" w:rsidRDefault="00566C67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22477" w14:textId="085BF1A1" w:rsidR="00566C67" w:rsidRPr="00274CBC" w:rsidRDefault="00782A42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9DC94B" w14:textId="77777777" w:rsidR="00566C67" w:rsidRPr="00274CBC" w:rsidRDefault="00566C67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F3C1BC8" w14:textId="7DF1E83B" w:rsidR="00566C67" w:rsidRPr="00274CBC" w:rsidRDefault="006733B7" w:rsidP="00566C67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</w:t>
            </w:r>
            <w:r w:rsidR="000527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6C67" w:rsidRPr="00C647FC" w14:paraId="6DEB5848" w14:textId="77777777" w:rsidTr="00566C67">
        <w:tc>
          <w:tcPr>
            <w:tcW w:w="3060" w:type="dxa"/>
          </w:tcPr>
          <w:p w14:paraId="200E75E8" w14:textId="14B88563" w:rsidR="00566C67" w:rsidRPr="00C647FC" w:rsidRDefault="00566C67" w:rsidP="00054F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607F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7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14" w:type="dxa"/>
          </w:tcPr>
          <w:p w14:paraId="26F9F62B" w14:textId="77777777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629B75" w14:textId="4346C130" w:rsidR="00566C67" w:rsidRDefault="00782A42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37,44</w:t>
            </w:r>
            <w:r w:rsidR="00052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912A85" w14:textId="628C6745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CE01D2" w14:textId="418FB4CF" w:rsidR="00566C67" w:rsidRPr="00566C67" w:rsidRDefault="00782A42" w:rsidP="00566C67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2B28CC80" w14:textId="77777777" w:rsidR="00566C67" w:rsidRPr="00274CBC" w:rsidRDefault="00566C67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7D83EBA" w14:textId="76517CE3" w:rsidR="00566C67" w:rsidRPr="00274CBC" w:rsidRDefault="006733B7" w:rsidP="00054FCE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77,44</w:t>
            </w:r>
            <w:r w:rsidR="000527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592C5A0" w14:textId="77777777" w:rsidR="00433C87" w:rsidRDefault="00433C87" w:rsidP="00433C87">
      <w:pPr>
        <w:rPr>
          <w:lang w:val="x-none" w:eastAsia="x-none"/>
        </w:rPr>
      </w:pPr>
    </w:p>
    <w:p w14:paraId="2522A3F8" w14:textId="77777777" w:rsidR="0036375B" w:rsidRPr="00433C87" w:rsidRDefault="0036375B" w:rsidP="00433C87">
      <w:pPr>
        <w:rPr>
          <w:lang w:val="x-none" w:eastAsia="x-none"/>
        </w:rPr>
      </w:pPr>
    </w:p>
    <w:p w14:paraId="45CB5C88" w14:textId="541403A4" w:rsidR="00094E7C" w:rsidRDefault="00B5144C" w:rsidP="00094E7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A7546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8A7546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7E340C04" w14:textId="77777777" w:rsidR="00094E7C" w:rsidRPr="00094E7C" w:rsidRDefault="00094E7C" w:rsidP="00094E7C">
      <w:pPr>
        <w:rPr>
          <w:cs/>
          <w:lang w:val="x-none" w:eastAsia="x-none"/>
        </w:rPr>
      </w:pPr>
    </w:p>
    <w:tbl>
      <w:tblPr>
        <w:tblW w:w="8902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68"/>
        <w:gridCol w:w="178"/>
        <w:gridCol w:w="954"/>
        <w:gridCol w:w="1152"/>
        <w:gridCol w:w="1350"/>
      </w:tblGrid>
      <w:tr w:rsidR="00566C67" w:rsidRPr="00C647FC" w14:paraId="5F6E10AE" w14:textId="77777777" w:rsidTr="003E08C7">
        <w:trPr>
          <w:cantSplit/>
          <w:tblHeader/>
        </w:trPr>
        <w:tc>
          <w:tcPr>
            <w:tcW w:w="5268" w:type="dxa"/>
          </w:tcPr>
          <w:p w14:paraId="03B208BC" w14:textId="6A05A20E" w:rsidR="00566C67" w:rsidRPr="00805EE4" w:rsidRDefault="00805EE4" w:rsidP="007C59B4">
            <w:pPr>
              <w:rPr>
                <w:rFonts w:asciiTheme="majorBidi" w:hAnsiTheme="majorBidi" w:cstheme="majorBidi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459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459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459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7020B997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56AE810B" w14:textId="76E4B6F7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379C25" w14:textId="7CAAA970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05EE4" w:rsidRPr="00C647FC" w14:paraId="2046AC70" w14:textId="77777777" w:rsidTr="003E08C7">
        <w:trPr>
          <w:cantSplit/>
          <w:tblHeader/>
        </w:trPr>
        <w:tc>
          <w:tcPr>
            <w:tcW w:w="5268" w:type="dxa"/>
          </w:tcPr>
          <w:p w14:paraId="25449FBE" w14:textId="77777777" w:rsidR="00805EE4" w:rsidRPr="00FE3D70" w:rsidRDefault="00805EE4" w:rsidP="00805EE4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4B100CF" w14:textId="77777777" w:rsidR="00805EE4" w:rsidRPr="00C647FC" w:rsidRDefault="00805EE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2578D54D" w14:textId="77777777" w:rsidR="00805EE4" w:rsidRPr="00C647FC" w:rsidRDefault="00805EE4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279BA51E" w14:textId="77777777" w:rsidR="00805EE4" w:rsidRPr="00C647FC" w:rsidRDefault="00805EE4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1A47F1" w14:textId="3209BE98" w:rsidR="00805EE4" w:rsidRPr="00C647FC" w:rsidRDefault="00805EE4" w:rsidP="00C647F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05119" w:rsidRPr="00C647FC" w14:paraId="6FC70C0A" w14:textId="77777777" w:rsidTr="003E08C7">
        <w:trPr>
          <w:cantSplit/>
        </w:trPr>
        <w:tc>
          <w:tcPr>
            <w:tcW w:w="5268" w:type="dxa"/>
          </w:tcPr>
          <w:p w14:paraId="6CA16BC6" w14:textId="1F6CB9E8" w:rsidR="00205119" w:rsidRPr="00FE3D70" w:rsidRDefault="00205119" w:rsidP="00230CBB">
            <w:pPr>
              <w:pStyle w:val="acctfourfigures"/>
              <w:tabs>
                <w:tab w:val="left" w:pos="346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  <w:r w:rsidR="00230C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178" w:type="dxa"/>
          </w:tcPr>
          <w:p w14:paraId="78276679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1A1E7161" w14:textId="77777777" w:rsidR="00205119" w:rsidRPr="00C647FC" w:rsidRDefault="00205119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8AE02D" w14:textId="04DEF230" w:rsidR="00205119" w:rsidRPr="00C647FC" w:rsidRDefault="00205119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119" w:rsidRPr="00C647FC" w14:paraId="418AFDD6" w14:textId="77777777" w:rsidTr="003E08C7">
        <w:trPr>
          <w:cantSplit/>
        </w:trPr>
        <w:tc>
          <w:tcPr>
            <w:tcW w:w="5268" w:type="dxa"/>
          </w:tcPr>
          <w:p w14:paraId="50010A1C" w14:textId="5F9B914E" w:rsidR="00205119" w:rsidRPr="00C647FC" w:rsidRDefault="00205119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8" w:type="dxa"/>
          </w:tcPr>
          <w:p w14:paraId="18D42770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73AF0158" w:rsidR="00205119" w:rsidRPr="00805EE4" w:rsidRDefault="00BA342E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13,718</w:t>
            </w:r>
          </w:p>
        </w:tc>
      </w:tr>
      <w:tr w:rsidR="00205119" w:rsidRPr="00C647FC" w14:paraId="57A5B0DB" w14:textId="77777777" w:rsidTr="003E08C7">
        <w:trPr>
          <w:cantSplit/>
        </w:trPr>
        <w:tc>
          <w:tcPr>
            <w:tcW w:w="5268" w:type="dxa"/>
          </w:tcPr>
          <w:p w14:paraId="0C38DEDA" w14:textId="5F20BFCF" w:rsidR="00205119" w:rsidRPr="00C647FC" w:rsidRDefault="00205119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8" w:type="dxa"/>
          </w:tcPr>
          <w:p w14:paraId="1099C4E3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205119" w:rsidRPr="00C647FC" w:rsidRDefault="00205119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3F21E1" w14:textId="77777777" w:rsidR="00205119" w:rsidRPr="00C647FC" w:rsidRDefault="00205119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7AD0B6" w14:textId="067276A3" w:rsidR="00205119" w:rsidRPr="00805EE4" w:rsidRDefault="00B60FFF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7,506</w:t>
            </w:r>
          </w:p>
        </w:tc>
      </w:tr>
      <w:tr w:rsidR="007D0CCF" w:rsidRPr="00C647FC" w14:paraId="69D2B695" w14:textId="77777777" w:rsidTr="003E08C7">
        <w:trPr>
          <w:cantSplit/>
        </w:trPr>
        <w:tc>
          <w:tcPr>
            <w:tcW w:w="5268" w:type="dxa"/>
          </w:tcPr>
          <w:p w14:paraId="0D34A2EA" w14:textId="3CDA2C33" w:rsidR="007D0CCF" w:rsidRPr="00C647FC" w:rsidRDefault="007D0CCF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</w:t>
            </w:r>
            <w:r w:rsidR="00426967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178" w:type="dxa"/>
          </w:tcPr>
          <w:p w14:paraId="375AA142" w14:textId="77777777" w:rsidR="007D0CCF" w:rsidRPr="00C647FC" w:rsidRDefault="007D0CCF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E927EF" w14:textId="77777777" w:rsidR="007D0CCF" w:rsidRPr="00C647FC" w:rsidRDefault="007D0CCF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ADD630" w14:textId="77777777" w:rsidR="007D0CCF" w:rsidRPr="00C647FC" w:rsidRDefault="007D0CCF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FECB87" w14:textId="087645CE" w:rsidR="007D0CCF" w:rsidRDefault="00426967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682</w:t>
            </w:r>
          </w:p>
        </w:tc>
      </w:tr>
      <w:tr w:rsidR="00205119" w:rsidRPr="00C647FC" w14:paraId="0931117F" w14:textId="77777777" w:rsidTr="003E08C7">
        <w:trPr>
          <w:cantSplit/>
        </w:trPr>
        <w:tc>
          <w:tcPr>
            <w:tcW w:w="5268" w:type="dxa"/>
          </w:tcPr>
          <w:p w14:paraId="5C63EAC1" w14:textId="459EEEF5" w:rsidR="00205119" w:rsidRPr="00C647FC" w:rsidRDefault="00205119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78" w:type="dxa"/>
          </w:tcPr>
          <w:p w14:paraId="0031D60B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2ED1501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4B72E6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83B7DA" w14:textId="4B7FD75C" w:rsidR="00205119" w:rsidRPr="0007343D" w:rsidRDefault="00426967" w:rsidP="00805EE4">
            <w:pPr>
              <w:tabs>
                <w:tab w:val="decimal" w:pos="96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43D">
              <w:rPr>
                <w:rFonts w:ascii="Angsana New" w:hAnsi="Angsana New"/>
                <w:b/>
                <w:bCs/>
                <w:sz w:val="30"/>
                <w:szCs w:val="30"/>
              </w:rPr>
              <w:t>21,906</w:t>
            </w:r>
          </w:p>
        </w:tc>
      </w:tr>
      <w:tr w:rsidR="00205119" w:rsidRPr="00C647FC" w14:paraId="272BDD68" w14:textId="77777777" w:rsidTr="003E08C7">
        <w:trPr>
          <w:cantSplit/>
        </w:trPr>
        <w:tc>
          <w:tcPr>
            <w:tcW w:w="5268" w:type="dxa"/>
          </w:tcPr>
          <w:p w14:paraId="1D3A5A62" w14:textId="77777777" w:rsidR="00884D70" w:rsidRDefault="00884D70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E2FBD3" w14:textId="77777777" w:rsidR="00884D70" w:rsidRDefault="00884D70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76CD7AA" w14:textId="77777777" w:rsidR="00884D70" w:rsidRDefault="00884D70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BDE0D0" w14:textId="77777777" w:rsidR="009919C3" w:rsidRDefault="009919C3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AC2B1C3" w14:textId="55ED1B16" w:rsidR="00205119" w:rsidRPr="00C647FC" w:rsidRDefault="00205119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1EAF7F5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447DD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8BA1E5E" w14:textId="61DDFE2A" w:rsidR="00205119" w:rsidRPr="00C647FC" w:rsidRDefault="00205119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05119" w:rsidRPr="00C60427" w14:paraId="66B0D4E6" w14:textId="77777777" w:rsidTr="003E08C7">
        <w:trPr>
          <w:cantSplit/>
          <w:trHeight w:val="242"/>
        </w:trPr>
        <w:tc>
          <w:tcPr>
            <w:tcW w:w="5268" w:type="dxa"/>
          </w:tcPr>
          <w:p w14:paraId="2BD4A1AA" w14:textId="46E91E25" w:rsidR="00205119" w:rsidRPr="00C60427" w:rsidRDefault="00BA5621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78" w:type="dxa"/>
          </w:tcPr>
          <w:p w14:paraId="174AC463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4" w:type="dxa"/>
          </w:tcPr>
          <w:p w14:paraId="2A5CC456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</w:tcPr>
          <w:p w14:paraId="43E4DDD3" w14:textId="77777777" w:rsidR="00205119" w:rsidRPr="00C60427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350" w:type="dxa"/>
          </w:tcPr>
          <w:p w14:paraId="3D8D0976" w14:textId="78364B21" w:rsidR="00205119" w:rsidRPr="00805EE4" w:rsidRDefault="00205119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5119" w:rsidRPr="00C647FC" w14:paraId="429B9C16" w14:textId="77777777" w:rsidTr="00CE4571">
        <w:trPr>
          <w:cantSplit/>
        </w:trPr>
        <w:tc>
          <w:tcPr>
            <w:tcW w:w="5446" w:type="dxa"/>
            <w:gridSpan w:val="2"/>
          </w:tcPr>
          <w:p w14:paraId="576D2BB6" w14:textId="5E2CE51F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1232D357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E26B80" w14:textId="77777777" w:rsidR="00205119" w:rsidRPr="00C647FC" w:rsidRDefault="00205119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75E958A" w14:textId="0D0F0C94" w:rsidR="00205119" w:rsidRPr="00805EE4" w:rsidRDefault="00283877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64,191</w:t>
            </w:r>
          </w:p>
        </w:tc>
      </w:tr>
      <w:tr w:rsidR="003154E1" w:rsidRPr="00C647FC" w14:paraId="520E02E5" w14:textId="77777777" w:rsidTr="00CE4571">
        <w:trPr>
          <w:cantSplit/>
        </w:trPr>
        <w:tc>
          <w:tcPr>
            <w:tcW w:w="5446" w:type="dxa"/>
            <w:gridSpan w:val="2"/>
          </w:tcPr>
          <w:p w14:paraId="6E588FD0" w14:textId="60F84810" w:rsidR="003154E1" w:rsidRPr="00F06C74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ภาระผูกพันตามสัญญามีสิทธิในการใช้ซอฟต์แวร์</w:t>
            </w:r>
          </w:p>
        </w:tc>
        <w:tc>
          <w:tcPr>
            <w:tcW w:w="954" w:type="dxa"/>
          </w:tcPr>
          <w:p w14:paraId="5692086F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5A7D7D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198D0538" w14:textId="28839AC2" w:rsidR="003154E1" w:rsidRDefault="003154E1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15,980</w:t>
            </w:r>
          </w:p>
        </w:tc>
      </w:tr>
      <w:tr w:rsidR="003154E1" w:rsidRPr="00C647FC" w14:paraId="45756760" w14:textId="77777777" w:rsidTr="00CE4571">
        <w:trPr>
          <w:cantSplit/>
        </w:trPr>
        <w:tc>
          <w:tcPr>
            <w:tcW w:w="5446" w:type="dxa"/>
            <w:gridSpan w:val="2"/>
          </w:tcPr>
          <w:p w14:paraId="0E002EB8" w14:textId="35EE1233" w:rsidR="003154E1" w:rsidRPr="00F06C74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เลคเตอร์ออฟเครดิตสำหรับเครื่องจักที่ยังไม่ได้ใช้</w:t>
            </w:r>
          </w:p>
        </w:tc>
        <w:tc>
          <w:tcPr>
            <w:tcW w:w="954" w:type="dxa"/>
          </w:tcPr>
          <w:p w14:paraId="380CFBA5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1EC89F" w14:textId="77777777" w:rsidR="003154E1" w:rsidRPr="00C647FC" w:rsidRDefault="003154E1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9037A3D" w14:textId="142BB6A8" w:rsidR="003154E1" w:rsidRDefault="003154E1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</w:tr>
      <w:tr w:rsidR="00805EE4" w:rsidRPr="00C647FC" w14:paraId="7E9CDD55" w14:textId="70C35151" w:rsidTr="00CE4571">
        <w:trPr>
          <w:cantSplit/>
        </w:trPr>
        <w:tc>
          <w:tcPr>
            <w:tcW w:w="5446" w:type="dxa"/>
            <w:gridSpan w:val="2"/>
          </w:tcPr>
          <w:p w14:paraId="139DFDC4" w14:textId="51615A94" w:rsidR="00805EE4" w:rsidRPr="007E7FEF" w:rsidRDefault="00805EE4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F1D0A37" w14:textId="77777777" w:rsidR="00805EE4" w:rsidRPr="00C647FC" w:rsidRDefault="00805EE4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1DBACC" w14:textId="77777777" w:rsidR="00805EE4" w:rsidRPr="00C647FC" w:rsidRDefault="00805EE4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793DD47" w14:textId="36C845CD" w:rsidR="00805EE4" w:rsidRPr="00805EE4" w:rsidRDefault="003169C2" w:rsidP="00805EE4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</w:tr>
      <w:tr w:rsidR="003154E1" w:rsidRPr="00C647FC" w14:paraId="319D423A" w14:textId="77777777" w:rsidTr="00CE4571">
        <w:trPr>
          <w:cantSplit/>
        </w:trPr>
        <w:tc>
          <w:tcPr>
            <w:tcW w:w="5446" w:type="dxa"/>
            <w:gridSpan w:val="2"/>
          </w:tcPr>
          <w:p w14:paraId="07EC0742" w14:textId="530DFEB9" w:rsidR="003154E1" w:rsidRPr="00F06C74" w:rsidRDefault="003154E1" w:rsidP="003154E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04DF1485" w14:textId="77777777" w:rsidR="003154E1" w:rsidRPr="00C647FC" w:rsidRDefault="003154E1" w:rsidP="003154E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D22E5DD" w14:textId="77777777" w:rsidR="003154E1" w:rsidRPr="00C647FC" w:rsidRDefault="003154E1" w:rsidP="003154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ED94E4A" w14:textId="069D683D" w:rsidR="003154E1" w:rsidRDefault="003154E1" w:rsidP="003154E1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</w:tr>
    </w:tbl>
    <w:p w14:paraId="1430A00F" w14:textId="77777777" w:rsidR="007C59B4" w:rsidRPr="00094E7C" w:rsidRDefault="007C59B4" w:rsidP="00094E7C">
      <w:pPr>
        <w:pStyle w:val="block"/>
        <w:spacing w:line="240" w:lineRule="atLeast"/>
        <w:ind w:left="0" w:right="-7"/>
        <w:jc w:val="thaiDistribute"/>
        <w:rPr>
          <w:rFonts w:asciiTheme="majorBidi" w:hAnsiTheme="majorBidi" w:cstheme="majorBidi"/>
          <w:sz w:val="16"/>
          <w:szCs w:val="16"/>
          <w:cs/>
          <w:lang w:val="en-US" w:bidi="th-TH"/>
        </w:rPr>
      </w:pPr>
    </w:p>
    <w:p w14:paraId="778F983B" w14:textId="77777777" w:rsidR="00B86831" w:rsidRPr="00094E7C" w:rsidRDefault="00B86831">
      <w:pPr>
        <w:pStyle w:val="block"/>
        <w:spacing w:line="240" w:lineRule="atLeast"/>
        <w:ind w:left="0" w:right="-7"/>
        <w:jc w:val="thaiDistribute"/>
        <w:rPr>
          <w:rFonts w:asciiTheme="majorBidi" w:hAnsiTheme="majorBidi" w:cstheme="majorBidi" w:hint="cs"/>
          <w:sz w:val="16"/>
          <w:szCs w:val="16"/>
          <w:cs/>
          <w:lang w:val="en-US" w:bidi="th-TH"/>
        </w:rPr>
      </w:pPr>
    </w:p>
    <w:sectPr w:rsidR="00B86831" w:rsidRPr="00094E7C" w:rsidSect="00C56E7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2B9B2" w14:textId="77777777" w:rsidR="00C43991" w:rsidRDefault="00C43991">
      <w:r>
        <w:separator/>
      </w:r>
    </w:p>
  </w:endnote>
  <w:endnote w:type="continuationSeparator" w:id="0">
    <w:p w14:paraId="5FE89E83" w14:textId="77777777" w:rsidR="00C43991" w:rsidRDefault="00C43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4B49" w14:textId="24EE750B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5E3341">
      <w:rPr>
        <w:rFonts w:ascii="Angsana New" w:hAnsi="Angsana New"/>
        <w:i/>
        <w:iCs/>
        <w:noProof/>
        <w:sz w:val="30"/>
        <w:szCs w:val="30"/>
      </w:rPr>
      <w:t>0000000_2026Dec_FSA_Exotic Food_03t_Q1_2 V.6.docx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053BE7">
    <w:pPr>
      <w:tabs>
        <w:tab w:val="left" w:pos="9000"/>
        <w:tab w:val="left" w:pos="1413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35538" w14:textId="77777777" w:rsidR="00C43991" w:rsidRDefault="00C43991">
      <w:r>
        <w:separator/>
      </w:r>
    </w:p>
  </w:footnote>
  <w:footnote w:type="continuationSeparator" w:id="0">
    <w:p w14:paraId="70E7ADB6" w14:textId="77777777" w:rsidR="00C43991" w:rsidRDefault="00C43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4ABB8795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4D3A65" w14:textId="5AF99897" w:rsidR="006053A4" w:rsidRPr="007D2544" w:rsidRDefault="006053A4" w:rsidP="006053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121B78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="00121B78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121B78">
      <w:rPr>
        <w:rFonts w:ascii="Angsana New" w:hAnsi="Angsana New" w:cs="Angsana New"/>
        <w:sz w:val="32"/>
        <w:szCs w:val="32"/>
        <w:lang w:val="en-US" w:bidi="th-TH"/>
      </w:rPr>
      <w:t>9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6A53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6144E41E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AF03761" w14:textId="2AF4C22B" w:rsidR="006053A4" w:rsidRPr="007D2544" w:rsidRDefault="006053A4" w:rsidP="006053A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4E194D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="004E194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4E194D">
      <w:rPr>
        <w:rFonts w:ascii="Angsana New" w:hAnsi="Angsana New" w:cs="Angsana New"/>
        <w:sz w:val="32"/>
        <w:szCs w:val="32"/>
        <w:lang w:val="en-US" w:bidi="th-TH"/>
      </w:rPr>
      <w:t>9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0B4A21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4DF7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1A80F2BF" w14:textId="77777777" w:rsidR="006053A4" w:rsidRPr="007D2544" w:rsidRDefault="006053A4" w:rsidP="006053A4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BC3F189" w14:textId="55C8ECFF" w:rsidR="000B5059" w:rsidRDefault="006053A4" w:rsidP="007C59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4E194D"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="004E194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4E194D">
      <w:rPr>
        <w:rFonts w:ascii="Angsana New" w:hAnsi="Angsana New" w:cs="Angsana New"/>
        <w:sz w:val="32"/>
        <w:szCs w:val="32"/>
        <w:lang w:val="en-US" w:bidi="th-TH"/>
      </w:rPr>
      <w:t>9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8C115BB" w14:textId="77777777" w:rsidR="00EF608D" w:rsidRPr="007C59B4" w:rsidRDefault="00EF608D" w:rsidP="007C59B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2F91514"/>
    <w:multiLevelType w:val="multilevel"/>
    <w:tmpl w:val="DE6A0846"/>
    <w:lvl w:ilvl="0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C05021"/>
    <w:multiLevelType w:val="hybridMultilevel"/>
    <w:tmpl w:val="E8744530"/>
    <w:lvl w:ilvl="0" w:tplc="246EE76E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9C07B67"/>
    <w:multiLevelType w:val="hybridMultilevel"/>
    <w:tmpl w:val="702601EC"/>
    <w:lvl w:ilvl="0" w:tplc="F1B2C7CC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7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8"/>
  </w:num>
  <w:num w:numId="18" w16cid:durableId="1550650554">
    <w:abstractNumId w:val="19"/>
  </w:num>
  <w:num w:numId="19" w16cid:durableId="536940855">
    <w:abstractNumId w:val="16"/>
  </w:num>
  <w:num w:numId="20" w16cid:durableId="90322035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2EEE"/>
    <w:rsid w:val="000033A5"/>
    <w:rsid w:val="000033DA"/>
    <w:rsid w:val="00003F5A"/>
    <w:rsid w:val="00004E56"/>
    <w:rsid w:val="0000566F"/>
    <w:rsid w:val="0000575E"/>
    <w:rsid w:val="00005DEA"/>
    <w:rsid w:val="00005E68"/>
    <w:rsid w:val="00005F0F"/>
    <w:rsid w:val="000063D7"/>
    <w:rsid w:val="00006A5A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513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2F53"/>
    <w:rsid w:val="00023600"/>
    <w:rsid w:val="0002380C"/>
    <w:rsid w:val="0002451D"/>
    <w:rsid w:val="000248FD"/>
    <w:rsid w:val="00024925"/>
    <w:rsid w:val="00024DF5"/>
    <w:rsid w:val="00025074"/>
    <w:rsid w:val="0002536F"/>
    <w:rsid w:val="00025610"/>
    <w:rsid w:val="00025849"/>
    <w:rsid w:val="00025B4E"/>
    <w:rsid w:val="00025C60"/>
    <w:rsid w:val="00025C74"/>
    <w:rsid w:val="000263BE"/>
    <w:rsid w:val="00026559"/>
    <w:rsid w:val="00026806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94A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4A"/>
    <w:rsid w:val="00035FF2"/>
    <w:rsid w:val="000362B8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A1A"/>
    <w:rsid w:val="00047DD4"/>
    <w:rsid w:val="000504CE"/>
    <w:rsid w:val="0005079A"/>
    <w:rsid w:val="000517AF"/>
    <w:rsid w:val="0005194B"/>
    <w:rsid w:val="00051A49"/>
    <w:rsid w:val="00051D4B"/>
    <w:rsid w:val="000522F7"/>
    <w:rsid w:val="00052667"/>
    <w:rsid w:val="000527CB"/>
    <w:rsid w:val="00052946"/>
    <w:rsid w:val="0005303C"/>
    <w:rsid w:val="0005354C"/>
    <w:rsid w:val="00053BE7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57F84"/>
    <w:rsid w:val="00060897"/>
    <w:rsid w:val="000609EB"/>
    <w:rsid w:val="000615AB"/>
    <w:rsid w:val="000619F8"/>
    <w:rsid w:val="00061B30"/>
    <w:rsid w:val="00061B7D"/>
    <w:rsid w:val="00061F4D"/>
    <w:rsid w:val="000629F6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B15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B0"/>
    <w:rsid w:val="000727D5"/>
    <w:rsid w:val="00072BFE"/>
    <w:rsid w:val="0007343D"/>
    <w:rsid w:val="0007386D"/>
    <w:rsid w:val="00073D22"/>
    <w:rsid w:val="00073E9F"/>
    <w:rsid w:val="00073F54"/>
    <w:rsid w:val="0007464F"/>
    <w:rsid w:val="00074B0F"/>
    <w:rsid w:val="000755A3"/>
    <w:rsid w:val="00075F41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E76"/>
    <w:rsid w:val="00087F72"/>
    <w:rsid w:val="000900DC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040"/>
    <w:rsid w:val="00094686"/>
    <w:rsid w:val="00094E7C"/>
    <w:rsid w:val="00094F53"/>
    <w:rsid w:val="0009522F"/>
    <w:rsid w:val="000952E0"/>
    <w:rsid w:val="000954A7"/>
    <w:rsid w:val="00095E20"/>
    <w:rsid w:val="0009626A"/>
    <w:rsid w:val="000962E7"/>
    <w:rsid w:val="00096725"/>
    <w:rsid w:val="00096807"/>
    <w:rsid w:val="00096A9A"/>
    <w:rsid w:val="00096D0C"/>
    <w:rsid w:val="00097541"/>
    <w:rsid w:val="000975C9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7F2"/>
    <w:rsid w:val="000A5B1E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4A21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3E6C"/>
    <w:rsid w:val="000C408B"/>
    <w:rsid w:val="000C4786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423"/>
    <w:rsid w:val="000D2812"/>
    <w:rsid w:val="000D2D8D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79F"/>
    <w:rsid w:val="000E0F6E"/>
    <w:rsid w:val="000E12AC"/>
    <w:rsid w:val="000E1F23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31"/>
    <w:rsid w:val="000E7AB1"/>
    <w:rsid w:val="000E7E98"/>
    <w:rsid w:val="000F04A9"/>
    <w:rsid w:val="000F08B8"/>
    <w:rsid w:val="000F0C07"/>
    <w:rsid w:val="000F1036"/>
    <w:rsid w:val="000F11B5"/>
    <w:rsid w:val="000F1368"/>
    <w:rsid w:val="000F1561"/>
    <w:rsid w:val="000F1F71"/>
    <w:rsid w:val="000F1FC7"/>
    <w:rsid w:val="000F2101"/>
    <w:rsid w:val="000F28A6"/>
    <w:rsid w:val="000F2F21"/>
    <w:rsid w:val="000F44AE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B3E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27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503"/>
    <w:rsid w:val="00117795"/>
    <w:rsid w:val="0011798F"/>
    <w:rsid w:val="001179A3"/>
    <w:rsid w:val="00120875"/>
    <w:rsid w:val="00120DE3"/>
    <w:rsid w:val="0012163B"/>
    <w:rsid w:val="00121B78"/>
    <w:rsid w:val="00121C8C"/>
    <w:rsid w:val="00121CF2"/>
    <w:rsid w:val="00121F79"/>
    <w:rsid w:val="00122D6C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379C9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0E9F"/>
    <w:rsid w:val="00150F3F"/>
    <w:rsid w:val="001517B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6F9"/>
    <w:rsid w:val="00157A13"/>
    <w:rsid w:val="001604CB"/>
    <w:rsid w:val="00160632"/>
    <w:rsid w:val="001607EA"/>
    <w:rsid w:val="001609FC"/>
    <w:rsid w:val="001616B7"/>
    <w:rsid w:val="00161819"/>
    <w:rsid w:val="00161E96"/>
    <w:rsid w:val="00162039"/>
    <w:rsid w:val="00162A26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0C59"/>
    <w:rsid w:val="00170E39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5EE4"/>
    <w:rsid w:val="00176392"/>
    <w:rsid w:val="00176841"/>
    <w:rsid w:val="00176E4F"/>
    <w:rsid w:val="00176E9F"/>
    <w:rsid w:val="001775AF"/>
    <w:rsid w:val="00177B15"/>
    <w:rsid w:val="00177EDB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6FE8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96D"/>
    <w:rsid w:val="00190C47"/>
    <w:rsid w:val="0019111E"/>
    <w:rsid w:val="001912A4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34"/>
    <w:rsid w:val="001A1FC6"/>
    <w:rsid w:val="001A1FCA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A52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1972"/>
    <w:rsid w:val="001B3309"/>
    <w:rsid w:val="001B3318"/>
    <w:rsid w:val="001B334D"/>
    <w:rsid w:val="001B3930"/>
    <w:rsid w:val="001B41DA"/>
    <w:rsid w:val="001B46CB"/>
    <w:rsid w:val="001B493A"/>
    <w:rsid w:val="001B4C0E"/>
    <w:rsid w:val="001B5173"/>
    <w:rsid w:val="001B538C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429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5F"/>
    <w:rsid w:val="001E009A"/>
    <w:rsid w:val="001E0498"/>
    <w:rsid w:val="001E0BE0"/>
    <w:rsid w:val="001E0C48"/>
    <w:rsid w:val="001E12E2"/>
    <w:rsid w:val="001E1EB7"/>
    <w:rsid w:val="001E204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C28"/>
    <w:rsid w:val="001F2FE8"/>
    <w:rsid w:val="001F319E"/>
    <w:rsid w:val="001F36EE"/>
    <w:rsid w:val="001F381B"/>
    <w:rsid w:val="001F390E"/>
    <w:rsid w:val="001F39F3"/>
    <w:rsid w:val="001F3A25"/>
    <w:rsid w:val="001F543C"/>
    <w:rsid w:val="001F59C1"/>
    <w:rsid w:val="001F5BEB"/>
    <w:rsid w:val="001F5C64"/>
    <w:rsid w:val="001F5C71"/>
    <w:rsid w:val="001F608A"/>
    <w:rsid w:val="001F6357"/>
    <w:rsid w:val="001F6F38"/>
    <w:rsid w:val="001F74D5"/>
    <w:rsid w:val="0020060A"/>
    <w:rsid w:val="00200B83"/>
    <w:rsid w:val="00200DD2"/>
    <w:rsid w:val="0020130F"/>
    <w:rsid w:val="00201DDD"/>
    <w:rsid w:val="00202591"/>
    <w:rsid w:val="002027C6"/>
    <w:rsid w:val="002033CD"/>
    <w:rsid w:val="00203B74"/>
    <w:rsid w:val="00203F73"/>
    <w:rsid w:val="002040C1"/>
    <w:rsid w:val="00204115"/>
    <w:rsid w:val="00204158"/>
    <w:rsid w:val="002046AD"/>
    <w:rsid w:val="00204CC5"/>
    <w:rsid w:val="00204E3B"/>
    <w:rsid w:val="002050E1"/>
    <w:rsid w:val="00205119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658"/>
    <w:rsid w:val="002157F6"/>
    <w:rsid w:val="00215C40"/>
    <w:rsid w:val="00215C92"/>
    <w:rsid w:val="00215F8B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304"/>
    <w:rsid w:val="00225A34"/>
    <w:rsid w:val="00225AD0"/>
    <w:rsid w:val="00225E19"/>
    <w:rsid w:val="00225F72"/>
    <w:rsid w:val="00226CD2"/>
    <w:rsid w:val="00226FFF"/>
    <w:rsid w:val="0022712C"/>
    <w:rsid w:val="002273C9"/>
    <w:rsid w:val="00227626"/>
    <w:rsid w:val="0022772B"/>
    <w:rsid w:val="00227880"/>
    <w:rsid w:val="0023022F"/>
    <w:rsid w:val="002304AD"/>
    <w:rsid w:val="00230682"/>
    <w:rsid w:val="002307CD"/>
    <w:rsid w:val="00230B56"/>
    <w:rsid w:val="00230CBB"/>
    <w:rsid w:val="00230D82"/>
    <w:rsid w:val="002325EA"/>
    <w:rsid w:val="00233EDC"/>
    <w:rsid w:val="00234A1A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0991"/>
    <w:rsid w:val="00240D3A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68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46E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21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A08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3E96"/>
    <w:rsid w:val="002743D6"/>
    <w:rsid w:val="002744A7"/>
    <w:rsid w:val="00274CBC"/>
    <w:rsid w:val="00275109"/>
    <w:rsid w:val="00276285"/>
    <w:rsid w:val="002762E6"/>
    <w:rsid w:val="002765B1"/>
    <w:rsid w:val="00276692"/>
    <w:rsid w:val="00276B65"/>
    <w:rsid w:val="00277198"/>
    <w:rsid w:val="0028004D"/>
    <w:rsid w:val="00280269"/>
    <w:rsid w:val="0028071D"/>
    <w:rsid w:val="00280B8E"/>
    <w:rsid w:val="00280BC8"/>
    <w:rsid w:val="00281501"/>
    <w:rsid w:val="00281583"/>
    <w:rsid w:val="00282979"/>
    <w:rsid w:val="00282D0C"/>
    <w:rsid w:val="00283857"/>
    <w:rsid w:val="00283877"/>
    <w:rsid w:val="00283E77"/>
    <w:rsid w:val="00284205"/>
    <w:rsid w:val="00284A24"/>
    <w:rsid w:val="00284C62"/>
    <w:rsid w:val="00285462"/>
    <w:rsid w:val="002856B3"/>
    <w:rsid w:val="002860A0"/>
    <w:rsid w:val="002866FC"/>
    <w:rsid w:val="00286A10"/>
    <w:rsid w:val="002877D6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45F2"/>
    <w:rsid w:val="00294A78"/>
    <w:rsid w:val="002953A3"/>
    <w:rsid w:val="002954C5"/>
    <w:rsid w:val="0029582D"/>
    <w:rsid w:val="00296507"/>
    <w:rsid w:val="00296745"/>
    <w:rsid w:val="00296A54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16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01D"/>
    <w:rsid w:val="002A71F6"/>
    <w:rsid w:val="002A7240"/>
    <w:rsid w:val="002B00C3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108"/>
    <w:rsid w:val="002B51CF"/>
    <w:rsid w:val="002B5231"/>
    <w:rsid w:val="002B5417"/>
    <w:rsid w:val="002B5464"/>
    <w:rsid w:val="002B58AA"/>
    <w:rsid w:val="002B5CAB"/>
    <w:rsid w:val="002B5CF5"/>
    <w:rsid w:val="002B5D61"/>
    <w:rsid w:val="002B6A73"/>
    <w:rsid w:val="002C09FA"/>
    <w:rsid w:val="002C1243"/>
    <w:rsid w:val="002C19BB"/>
    <w:rsid w:val="002C19E3"/>
    <w:rsid w:val="002C2227"/>
    <w:rsid w:val="002C2B1A"/>
    <w:rsid w:val="002C2BD4"/>
    <w:rsid w:val="002C3388"/>
    <w:rsid w:val="002C347F"/>
    <w:rsid w:val="002C3D8C"/>
    <w:rsid w:val="002C4AAF"/>
    <w:rsid w:val="002C4CC9"/>
    <w:rsid w:val="002C4E75"/>
    <w:rsid w:val="002C517B"/>
    <w:rsid w:val="002C56C5"/>
    <w:rsid w:val="002C5B1F"/>
    <w:rsid w:val="002C64EA"/>
    <w:rsid w:val="002C65C0"/>
    <w:rsid w:val="002C6662"/>
    <w:rsid w:val="002C6879"/>
    <w:rsid w:val="002C7080"/>
    <w:rsid w:val="002C7D27"/>
    <w:rsid w:val="002C7F39"/>
    <w:rsid w:val="002D0EDC"/>
    <w:rsid w:val="002D1F58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3600"/>
    <w:rsid w:val="002E494E"/>
    <w:rsid w:val="002E4B4E"/>
    <w:rsid w:val="002E4EE2"/>
    <w:rsid w:val="002E5286"/>
    <w:rsid w:val="002E55C1"/>
    <w:rsid w:val="002E5868"/>
    <w:rsid w:val="002E5C7C"/>
    <w:rsid w:val="002E5C7E"/>
    <w:rsid w:val="002E604C"/>
    <w:rsid w:val="002E67A3"/>
    <w:rsid w:val="002E6BF5"/>
    <w:rsid w:val="002E70B2"/>
    <w:rsid w:val="002E72BE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0A3"/>
    <w:rsid w:val="002F5164"/>
    <w:rsid w:val="002F52DE"/>
    <w:rsid w:val="002F55B9"/>
    <w:rsid w:val="002F5A11"/>
    <w:rsid w:val="002F5BF6"/>
    <w:rsid w:val="002F5F6A"/>
    <w:rsid w:val="002F60CA"/>
    <w:rsid w:val="002F636C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6CC7"/>
    <w:rsid w:val="00307330"/>
    <w:rsid w:val="003073CE"/>
    <w:rsid w:val="003075D1"/>
    <w:rsid w:val="003111ED"/>
    <w:rsid w:val="003116A4"/>
    <w:rsid w:val="003118E2"/>
    <w:rsid w:val="003125ED"/>
    <w:rsid w:val="003129D7"/>
    <w:rsid w:val="00312DF6"/>
    <w:rsid w:val="00312F11"/>
    <w:rsid w:val="00313B31"/>
    <w:rsid w:val="00314159"/>
    <w:rsid w:val="003141DC"/>
    <w:rsid w:val="00314AFB"/>
    <w:rsid w:val="0031536F"/>
    <w:rsid w:val="003154E1"/>
    <w:rsid w:val="003161C6"/>
    <w:rsid w:val="003165D5"/>
    <w:rsid w:val="003168FE"/>
    <w:rsid w:val="003169C2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2E3E"/>
    <w:rsid w:val="0032300C"/>
    <w:rsid w:val="00323072"/>
    <w:rsid w:val="003238BC"/>
    <w:rsid w:val="00323DCC"/>
    <w:rsid w:val="003240E5"/>
    <w:rsid w:val="00324BF9"/>
    <w:rsid w:val="00324D6E"/>
    <w:rsid w:val="00325174"/>
    <w:rsid w:val="003253BA"/>
    <w:rsid w:val="00325525"/>
    <w:rsid w:val="00325744"/>
    <w:rsid w:val="00325D51"/>
    <w:rsid w:val="0032691A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3FE"/>
    <w:rsid w:val="00335A7B"/>
    <w:rsid w:val="00335B0D"/>
    <w:rsid w:val="00335F57"/>
    <w:rsid w:val="00336156"/>
    <w:rsid w:val="003362B7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561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621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375B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67043"/>
    <w:rsid w:val="003708DA"/>
    <w:rsid w:val="003709E7"/>
    <w:rsid w:val="00371318"/>
    <w:rsid w:val="003717E8"/>
    <w:rsid w:val="00371BD3"/>
    <w:rsid w:val="00372514"/>
    <w:rsid w:val="0037254F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178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6F72"/>
    <w:rsid w:val="0038730D"/>
    <w:rsid w:val="003879DC"/>
    <w:rsid w:val="00390558"/>
    <w:rsid w:val="0039056E"/>
    <w:rsid w:val="003905F9"/>
    <w:rsid w:val="00390B88"/>
    <w:rsid w:val="00390BF6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03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2A08"/>
    <w:rsid w:val="003A3491"/>
    <w:rsid w:val="003A37B8"/>
    <w:rsid w:val="003A3AA5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042"/>
    <w:rsid w:val="003B03A1"/>
    <w:rsid w:val="003B0BA9"/>
    <w:rsid w:val="003B0C3C"/>
    <w:rsid w:val="003B0DF4"/>
    <w:rsid w:val="003B0F04"/>
    <w:rsid w:val="003B14F6"/>
    <w:rsid w:val="003B18B1"/>
    <w:rsid w:val="003B18E5"/>
    <w:rsid w:val="003B19F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113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619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8C7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C0F"/>
    <w:rsid w:val="003E4E38"/>
    <w:rsid w:val="003E4F75"/>
    <w:rsid w:val="003E6584"/>
    <w:rsid w:val="003E6A6A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4F3"/>
    <w:rsid w:val="003F6689"/>
    <w:rsid w:val="003F6BFB"/>
    <w:rsid w:val="003F7BE5"/>
    <w:rsid w:val="004001C1"/>
    <w:rsid w:val="0040026E"/>
    <w:rsid w:val="0040071C"/>
    <w:rsid w:val="004010AC"/>
    <w:rsid w:val="0040130D"/>
    <w:rsid w:val="004013BB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A50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0EB"/>
    <w:rsid w:val="00425D7A"/>
    <w:rsid w:val="004262EF"/>
    <w:rsid w:val="00426967"/>
    <w:rsid w:val="00426AFC"/>
    <w:rsid w:val="00427352"/>
    <w:rsid w:val="00427F3A"/>
    <w:rsid w:val="00430CA4"/>
    <w:rsid w:val="00431098"/>
    <w:rsid w:val="004315C7"/>
    <w:rsid w:val="00432280"/>
    <w:rsid w:val="004323BB"/>
    <w:rsid w:val="00432D09"/>
    <w:rsid w:val="004330D3"/>
    <w:rsid w:val="004332D5"/>
    <w:rsid w:val="00433408"/>
    <w:rsid w:val="00433491"/>
    <w:rsid w:val="004339CF"/>
    <w:rsid w:val="00433A43"/>
    <w:rsid w:val="00433C87"/>
    <w:rsid w:val="00433D07"/>
    <w:rsid w:val="004348DF"/>
    <w:rsid w:val="00434E7E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12A0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26A6"/>
    <w:rsid w:val="0045343D"/>
    <w:rsid w:val="00453A38"/>
    <w:rsid w:val="00453B70"/>
    <w:rsid w:val="00453E64"/>
    <w:rsid w:val="00454465"/>
    <w:rsid w:val="00454D17"/>
    <w:rsid w:val="00455006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45C1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056"/>
    <w:rsid w:val="0047141E"/>
    <w:rsid w:val="00471496"/>
    <w:rsid w:val="00471A3D"/>
    <w:rsid w:val="00471B4E"/>
    <w:rsid w:val="00471D0F"/>
    <w:rsid w:val="00471EEE"/>
    <w:rsid w:val="00472CE3"/>
    <w:rsid w:val="00472EB9"/>
    <w:rsid w:val="0047303F"/>
    <w:rsid w:val="004736F3"/>
    <w:rsid w:val="00473902"/>
    <w:rsid w:val="004739DB"/>
    <w:rsid w:val="00473C32"/>
    <w:rsid w:val="004741E2"/>
    <w:rsid w:val="0047435C"/>
    <w:rsid w:val="004746E6"/>
    <w:rsid w:val="00476704"/>
    <w:rsid w:val="00477350"/>
    <w:rsid w:val="00480A02"/>
    <w:rsid w:val="00480FA5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8E"/>
    <w:rsid w:val="004907FA"/>
    <w:rsid w:val="00490D51"/>
    <w:rsid w:val="00490FEC"/>
    <w:rsid w:val="00491242"/>
    <w:rsid w:val="00491409"/>
    <w:rsid w:val="00491EDD"/>
    <w:rsid w:val="00492C58"/>
    <w:rsid w:val="00493016"/>
    <w:rsid w:val="004930A6"/>
    <w:rsid w:val="00493122"/>
    <w:rsid w:val="00493532"/>
    <w:rsid w:val="004937B2"/>
    <w:rsid w:val="004946A2"/>
    <w:rsid w:val="00494712"/>
    <w:rsid w:val="00494BB3"/>
    <w:rsid w:val="00494CE6"/>
    <w:rsid w:val="00494CE7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EEC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779"/>
    <w:rsid w:val="004B2D40"/>
    <w:rsid w:val="004B3073"/>
    <w:rsid w:val="004B3423"/>
    <w:rsid w:val="004B4162"/>
    <w:rsid w:val="004B42C8"/>
    <w:rsid w:val="004B4FB7"/>
    <w:rsid w:val="004B5252"/>
    <w:rsid w:val="004B5AFD"/>
    <w:rsid w:val="004B5E6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293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2C3F"/>
    <w:rsid w:val="004D3E1E"/>
    <w:rsid w:val="004D4AEE"/>
    <w:rsid w:val="004D555A"/>
    <w:rsid w:val="004D67A7"/>
    <w:rsid w:val="004D6C5C"/>
    <w:rsid w:val="004D78EF"/>
    <w:rsid w:val="004E0A8A"/>
    <w:rsid w:val="004E0D34"/>
    <w:rsid w:val="004E0EF2"/>
    <w:rsid w:val="004E116F"/>
    <w:rsid w:val="004E16F7"/>
    <w:rsid w:val="004E1747"/>
    <w:rsid w:val="004E17CC"/>
    <w:rsid w:val="004E194D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AF0"/>
    <w:rsid w:val="004E6E07"/>
    <w:rsid w:val="004E6F02"/>
    <w:rsid w:val="004E7096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4F61"/>
    <w:rsid w:val="005050AC"/>
    <w:rsid w:val="005052A5"/>
    <w:rsid w:val="00505984"/>
    <w:rsid w:val="00505A63"/>
    <w:rsid w:val="005061BD"/>
    <w:rsid w:val="00506E5C"/>
    <w:rsid w:val="005071C9"/>
    <w:rsid w:val="00510497"/>
    <w:rsid w:val="005104B0"/>
    <w:rsid w:val="005104D0"/>
    <w:rsid w:val="00510B05"/>
    <w:rsid w:val="005111E4"/>
    <w:rsid w:val="0051145F"/>
    <w:rsid w:val="00511566"/>
    <w:rsid w:val="00511922"/>
    <w:rsid w:val="00511AF5"/>
    <w:rsid w:val="00512E3F"/>
    <w:rsid w:val="00512F56"/>
    <w:rsid w:val="00513719"/>
    <w:rsid w:val="00513978"/>
    <w:rsid w:val="005144DC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241"/>
    <w:rsid w:val="0052340D"/>
    <w:rsid w:val="00523679"/>
    <w:rsid w:val="00523C1E"/>
    <w:rsid w:val="00523C67"/>
    <w:rsid w:val="00524168"/>
    <w:rsid w:val="005242C5"/>
    <w:rsid w:val="00524618"/>
    <w:rsid w:val="0052469D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55E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6A93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35D9"/>
    <w:rsid w:val="00564041"/>
    <w:rsid w:val="0056434A"/>
    <w:rsid w:val="00564E05"/>
    <w:rsid w:val="005655A6"/>
    <w:rsid w:val="00565EED"/>
    <w:rsid w:val="00565F50"/>
    <w:rsid w:val="005666B3"/>
    <w:rsid w:val="0056678A"/>
    <w:rsid w:val="00566C67"/>
    <w:rsid w:val="00567220"/>
    <w:rsid w:val="00567587"/>
    <w:rsid w:val="005676E8"/>
    <w:rsid w:val="005709FA"/>
    <w:rsid w:val="00570A64"/>
    <w:rsid w:val="00570CAB"/>
    <w:rsid w:val="00570F61"/>
    <w:rsid w:val="00571144"/>
    <w:rsid w:val="0057141B"/>
    <w:rsid w:val="0057174C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3E3B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95E"/>
    <w:rsid w:val="00580CC1"/>
    <w:rsid w:val="00580F5D"/>
    <w:rsid w:val="005816A1"/>
    <w:rsid w:val="005819F4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6A1C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2FE3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3F60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1BB3"/>
    <w:rsid w:val="005B22BD"/>
    <w:rsid w:val="005B2740"/>
    <w:rsid w:val="005B2A1D"/>
    <w:rsid w:val="005B2E68"/>
    <w:rsid w:val="005B42FA"/>
    <w:rsid w:val="005B50C6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82"/>
    <w:rsid w:val="005C0D9C"/>
    <w:rsid w:val="005C125A"/>
    <w:rsid w:val="005C1546"/>
    <w:rsid w:val="005C156E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5BF7"/>
    <w:rsid w:val="005C611B"/>
    <w:rsid w:val="005C64F2"/>
    <w:rsid w:val="005C671E"/>
    <w:rsid w:val="005C677C"/>
    <w:rsid w:val="005C6A8C"/>
    <w:rsid w:val="005C6A9C"/>
    <w:rsid w:val="005C7711"/>
    <w:rsid w:val="005C7DB5"/>
    <w:rsid w:val="005C7F97"/>
    <w:rsid w:val="005D1805"/>
    <w:rsid w:val="005D1BBE"/>
    <w:rsid w:val="005D1FF5"/>
    <w:rsid w:val="005D227B"/>
    <w:rsid w:val="005D2EA9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5A72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377"/>
    <w:rsid w:val="005E2413"/>
    <w:rsid w:val="005E303F"/>
    <w:rsid w:val="005E3341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AB4"/>
    <w:rsid w:val="005E7B4F"/>
    <w:rsid w:val="005E7C80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ADC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0CC5"/>
    <w:rsid w:val="006011E4"/>
    <w:rsid w:val="00601229"/>
    <w:rsid w:val="006014DB"/>
    <w:rsid w:val="00601C8A"/>
    <w:rsid w:val="00602549"/>
    <w:rsid w:val="0060285D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3A4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07F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5CBD"/>
    <w:rsid w:val="0061670E"/>
    <w:rsid w:val="006167F9"/>
    <w:rsid w:val="00616C50"/>
    <w:rsid w:val="00617792"/>
    <w:rsid w:val="00617990"/>
    <w:rsid w:val="006179A7"/>
    <w:rsid w:val="00617A77"/>
    <w:rsid w:val="00617FA5"/>
    <w:rsid w:val="00620389"/>
    <w:rsid w:val="00621444"/>
    <w:rsid w:val="00621B12"/>
    <w:rsid w:val="00621C33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0CD4"/>
    <w:rsid w:val="00631A71"/>
    <w:rsid w:val="00631BD5"/>
    <w:rsid w:val="00632105"/>
    <w:rsid w:val="0063218D"/>
    <w:rsid w:val="00632482"/>
    <w:rsid w:val="0063248B"/>
    <w:rsid w:val="0063248D"/>
    <w:rsid w:val="00632522"/>
    <w:rsid w:val="006325E9"/>
    <w:rsid w:val="006329EF"/>
    <w:rsid w:val="006338EA"/>
    <w:rsid w:val="006347F3"/>
    <w:rsid w:val="00634AFF"/>
    <w:rsid w:val="00634DDE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951"/>
    <w:rsid w:val="00641B07"/>
    <w:rsid w:val="00641D5F"/>
    <w:rsid w:val="00641F3D"/>
    <w:rsid w:val="0064238E"/>
    <w:rsid w:val="006424F7"/>
    <w:rsid w:val="0064255D"/>
    <w:rsid w:val="006427BC"/>
    <w:rsid w:val="00642826"/>
    <w:rsid w:val="00642CB1"/>
    <w:rsid w:val="00642F7E"/>
    <w:rsid w:val="006430B1"/>
    <w:rsid w:val="0064312D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598"/>
    <w:rsid w:val="0065079B"/>
    <w:rsid w:val="006512BE"/>
    <w:rsid w:val="00651F4A"/>
    <w:rsid w:val="006526F4"/>
    <w:rsid w:val="00653292"/>
    <w:rsid w:val="006537B6"/>
    <w:rsid w:val="00653900"/>
    <w:rsid w:val="00653971"/>
    <w:rsid w:val="006540AC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0D2"/>
    <w:rsid w:val="006621B2"/>
    <w:rsid w:val="00662A72"/>
    <w:rsid w:val="00663198"/>
    <w:rsid w:val="0066355E"/>
    <w:rsid w:val="00663A3F"/>
    <w:rsid w:val="00663AEA"/>
    <w:rsid w:val="00664215"/>
    <w:rsid w:val="00665102"/>
    <w:rsid w:val="00665305"/>
    <w:rsid w:val="00665332"/>
    <w:rsid w:val="00665922"/>
    <w:rsid w:val="00665C4D"/>
    <w:rsid w:val="00665C5B"/>
    <w:rsid w:val="00666F76"/>
    <w:rsid w:val="006672DC"/>
    <w:rsid w:val="00667747"/>
    <w:rsid w:val="00667759"/>
    <w:rsid w:val="00667947"/>
    <w:rsid w:val="00667DB4"/>
    <w:rsid w:val="00667EA1"/>
    <w:rsid w:val="00670475"/>
    <w:rsid w:val="0067048A"/>
    <w:rsid w:val="00670A29"/>
    <w:rsid w:val="00670D3D"/>
    <w:rsid w:val="00671608"/>
    <w:rsid w:val="006717D9"/>
    <w:rsid w:val="006717F6"/>
    <w:rsid w:val="00671A27"/>
    <w:rsid w:val="00671F4C"/>
    <w:rsid w:val="00671F70"/>
    <w:rsid w:val="00672922"/>
    <w:rsid w:val="00672C2F"/>
    <w:rsid w:val="00672C3C"/>
    <w:rsid w:val="00672DC0"/>
    <w:rsid w:val="00672F31"/>
    <w:rsid w:val="00673021"/>
    <w:rsid w:val="0067314F"/>
    <w:rsid w:val="006733B7"/>
    <w:rsid w:val="00673932"/>
    <w:rsid w:val="00673BBF"/>
    <w:rsid w:val="00673BFF"/>
    <w:rsid w:val="00674069"/>
    <w:rsid w:val="006742C9"/>
    <w:rsid w:val="006743AF"/>
    <w:rsid w:val="00674C6E"/>
    <w:rsid w:val="0067503F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2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555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1E6"/>
    <w:rsid w:val="006874E0"/>
    <w:rsid w:val="006877B0"/>
    <w:rsid w:val="00687BDD"/>
    <w:rsid w:val="006906B6"/>
    <w:rsid w:val="00690764"/>
    <w:rsid w:val="00691598"/>
    <w:rsid w:val="00691678"/>
    <w:rsid w:val="00691964"/>
    <w:rsid w:val="00691CBF"/>
    <w:rsid w:val="00691D68"/>
    <w:rsid w:val="00691E04"/>
    <w:rsid w:val="00691F69"/>
    <w:rsid w:val="0069208F"/>
    <w:rsid w:val="00692230"/>
    <w:rsid w:val="00692B12"/>
    <w:rsid w:val="00693135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0596"/>
    <w:rsid w:val="006A1D0F"/>
    <w:rsid w:val="006A2247"/>
    <w:rsid w:val="006A275C"/>
    <w:rsid w:val="006A29B3"/>
    <w:rsid w:val="006A2E6F"/>
    <w:rsid w:val="006A3379"/>
    <w:rsid w:val="006A3AC7"/>
    <w:rsid w:val="006A3C74"/>
    <w:rsid w:val="006A4F32"/>
    <w:rsid w:val="006A50BC"/>
    <w:rsid w:val="006A55BF"/>
    <w:rsid w:val="006A5696"/>
    <w:rsid w:val="006A607F"/>
    <w:rsid w:val="006A61E3"/>
    <w:rsid w:val="006A630E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5F29"/>
    <w:rsid w:val="006B62A4"/>
    <w:rsid w:val="006B6536"/>
    <w:rsid w:val="006B7AE0"/>
    <w:rsid w:val="006B7B27"/>
    <w:rsid w:val="006B7B96"/>
    <w:rsid w:val="006B7F80"/>
    <w:rsid w:val="006C007B"/>
    <w:rsid w:val="006C02E4"/>
    <w:rsid w:val="006C04DF"/>
    <w:rsid w:val="006C0670"/>
    <w:rsid w:val="006C082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219"/>
    <w:rsid w:val="006C4486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C7AD2"/>
    <w:rsid w:val="006D0047"/>
    <w:rsid w:val="006D004F"/>
    <w:rsid w:val="006D007B"/>
    <w:rsid w:val="006D041F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3BF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43A"/>
    <w:rsid w:val="006F44CC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0D18"/>
    <w:rsid w:val="007012D8"/>
    <w:rsid w:val="007013BA"/>
    <w:rsid w:val="00701563"/>
    <w:rsid w:val="0070259C"/>
    <w:rsid w:val="00702835"/>
    <w:rsid w:val="00702BCB"/>
    <w:rsid w:val="00702C41"/>
    <w:rsid w:val="0070342C"/>
    <w:rsid w:val="00703461"/>
    <w:rsid w:val="0070399E"/>
    <w:rsid w:val="00703CB3"/>
    <w:rsid w:val="0070400E"/>
    <w:rsid w:val="0070449F"/>
    <w:rsid w:val="00704979"/>
    <w:rsid w:val="0070502C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215C"/>
    <w:rsid w:val="00712DB5"/>
    <w:rsid w:val="007131B4"/>
    <w:rsid w:val="007132EF"/>
    <w:rsid w:val="007133C6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84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2D5D"/>
    <w:rsid w:val="007231BC"/>
    <w:rsid w:val="00723531"/>
    <w:rsid w:val="00724151"/>
    <w:rsid w:val="0072423C"/>
    <w:rsid w:val="00724B69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0E1C"/>
    <w:rsid w:val="0073100B"/>
    <w:rsid w:val="00731D76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262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E02"/>
    <w:rsid w:val="00742F3B"/>
    <w:rsid w:val="0074528E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922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57C99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5CAB"/>
    <w:rsid w:val="007661FF"/>
    <w:rsid w:val="0076651F"/>
    <w:rsid w:val="00767F2F"/>
    <w:rsid w:val="007707B2"/>
    <w:rsid w:val="00771016"/>
    <w:rsid w:val="007710C5"/>
    <w:rsid w:val="007710FE"/>
    <w:rsid w:val="00772BEA"/>
    <w:rsid w:val="007732E6"/>
    <w:rsid w:val="007733D8"/>
    <w:rsid w:val="007747D6"/>
    <w:rsid w:val="00774E25"/>
    <w:rsid w:val="007753ED"/>
    <w:rsid w:val="00775AD2"/>
    <w:rsid w:val="0077659D"/>
    <w:rsid w:val="00776EEE"/>
    <w:rsid w:val="00777507"/>
    <w:rsid w:val="00777813"/>
    <w:rsid w:val="00777B32"/>
    <w:rsid w:val="00777D6E"/>
    <w:rsid w:val="0078089B"/>
    <w:rsid w:val="007809F6"/>
    <w:rsid w:val="00781185"/>
    <w:rsid w:val="00781ED9"/>
    <w:rsid w:val="00782A42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B11"/>
    <w:rsid w:val="00794F00"/>
    <w:rsid w:val="00795281"/>
    <w:rsid w:val="00795F44"/>
    <w:rsid w:val="00796250"/>
    <w:rsid w:val="007962A2"/>
    <w:rsid w:val="0079731D"/>
    <w:rsid w:val="0079741C"/>
    <w:rsid w:val="0079793C"/>
    <w:rsid w:val="00797941"/>
    <w:rsid w:val="007979B0"/>
    <w:rsid w:val="00797F81"/>
    <w:rsid w:val="007A11F2"/>
    <w:rsid w:val="007A11F5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735"/>
    <w:rsid w:val="007A48F3"/>
    <w:rsid w:val="007A4B04"/>
    <w:rsid w:val="007A4D99"/>
    <w:rsid w:val="007A4ECB"/>
    <w:rsid w:val="007A58FF"/>
    <w:rsid w:val="007A60C9"/>
    <w:rsid w:val="007A6157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8DD"/>
    <w:rsid w:val="007B1A3D"/>
    <w:rsid w:val="007B1CD0"/>
    <w:rsid w:val="007B26CD"/>
    <w:rsid w:val="007B28E9"/>
    <w:rsid w:val="007B2924"/>
    <w:rsid w:val="007B34F9"/>
    <w:rsid w:val="007B35E2"/>
    <w:rsid w:val="007B3799"/>
    <w:rsid w:val="007B407A"/>
    <w:rsid w:val="007B4786"/>
    <w:rsid w:val="007B4CD5"/>
    <w:rsid w:val="007B5555"/>
    <w:rsid w:val="007B591D"/>
    <w:rsid w:val="007B59C9"/>
    <w:rsid w:val="007B5C52"/>
    <w:rsid w:val="007B616B"/>
    <w:rsid w:val="007B617A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6B0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9B4"/>
    <w:rsid w:val="007C5DBC"/>
    <w:rsid w:val="007C5FB3"/>
    <w:rsid w:val="007C6603"/>
    <w:rsid w:val="007C6764"/>
    <w:rsid w:val="007C725B"/>
    <w:rsid w:val="007D0B0F"/>
    <w:rsid w:val="007D0CC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77F"/>
    <w:rsid w:val="007D393A"/>
    <w:rsid w:val="007D3D41"/>
    <w:rsid w:val="007D3E3E"/>
    <w:rsid w:val="007D476E"/>
    <w:rsid w:val="007D51CF"/>
    <w:rsid w:val="007D5C8F"/>
    <w:rsid w:val="007D5F0E"/>
    <w:rsid w:val="007D6511"/>
    <w:rsid w:val="007D65B9"/>
    <w:rsid w:val="007D6D16"/>
    <w:rsid w:val="007D6DD1"/>
    <w:rsid w:val="007D7AAA"/>
    <w:rsid w:val="007E0485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E7FEF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3D"/>
    <w:rsid w:val="007F36EA"/>
    <w:rsid w:val="007F3FF7"/>
    <w:rsid w:val="007F4288"/>
    <w:rsid w:val="007F4598"/>
    <w:rsid w:val="007F46E3"/>
    <w:rsid w:val="007F4737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747"/>
    <w:rsid w:val="007F7C47"/>
    <w:rsid w:val="007F7F20"/>
    <w:rsid w:val="007F7FAC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892"/>
    <w:rsid w:val="00805A24"/>
    <w:rsid w:val="00805EE4"/>
    <w:rsid w:val="008069B3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E95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47A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5EA9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595"/>
    <w:rsid w:val="008516DF"/>
    <w:rsid w:val="00851C1C"/>
    <w:rsid w:val="00851DF7"/>
    <w:rsid w:val="00852132"/>
    <w:rsid w:val="0085366C"/>
    <w:rsid w:val="00853AAD"/>
    <w:rsid w:val="008540BB"/>
    <w:rsid w:val="00855A6A"/>
    <w:rsid w:val="00855C20"/>
    <w:rsid w:val="00855FCF"/>
    <w:rsid w:val="00856795"/>
    <w:rsid w:val="0085691A"/>
    <w:rsid w:val="00856A8A"/>
    <w:rsid w:val="00856E69"/>
    <w:rsid w:val="00856FA5"/>
    <w:rsid w:val="00857319"/>
    <w:rsid w:val="008575EA"/>
    <w:rsid w:val="00857C9D"/>
    <w:rsid w:val="00857E22"/>
    <w:rsid w:val="00857FF9"/>
    <w:rsid w:val="008610DA"/>
    <w:rsid w:val="008614AB"/>
    <w:rsid w:val="00861D0E"/>
    <w:rsid w:val="0086213B"/>
    <w:rsid w:val="008631BF"/>
    <w:rsid w:val="00863714"/>
    <w:rsid w:val="008641D9"/>
    <w:rsid w:val="00864614"/>
    <w:rsid w:val="00865038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5E4D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A89"/>
    <w:rsid w:val="00883F39"/>
    <w:rsid w:val="00884D70"/>
    <w:rsid w:val="00884F32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3EF0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4CA"/>
    <w:rsid w:val="008A7546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0FE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6A09"/>
    <w:rsid w:val="008B7C42"/>
    <w:rsid w:val="008B7D5F"/>
    <w:rsid w:val="008C0DF0"/>
    <w:rsid w:val="008C0F12"/>
    <w:rsid w:val="008C1BF2"/>
    <w:rsid w:val="008C1F4E"/>
    <w:rsid w:val="008C20CB"/>
    <w:rsid w:val="008C2217"/>
    <w:rsid w:val="008C265A"/>
    <w:rsid w:val="008C320F"/>
    <w:rsid w:val="008C323D"/>
    <w:rsid w:val="008C3445"/>
    <w:rsid w:val="008C3723"/>
    <w:rsid w:val="008C388D"/>
    <w:rsid w:val="008C3BB2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6D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5E60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ADF"/>
    <w:rsid w:val="008E2B4B"/>
    <w:rsid w:val="008E2B68"/>
    <w:rsid w:val="008E30D1"/>
    <w:rsid w:val="008E3246"/>
    <w:rsid w:val="008E3BFE"/>
    <w:rsid w:val="008E42D7"/>
    <w:rsid w:val="008E42FE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0FF"/>
    <w:rsid w:val="008F1975"/>
    <w:rsid w:val="008F1B77"/>
    <w:rsid w:val="008F1E60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3BC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44D"/>
    <w:rsid w:val="00906A77"/>
    <w:rsid w:val="00907783"/>
    <w:rsid w:val="00907BCD"/>
    <w:rsid w:val="00907D32"/>
    <w:rsid w:val="00907E50"/>
    <w:rsid w:val="0091057A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B67"/>
    <w:rsid w:val="00913E95"/>
    <w:rsid w:val="00914FEA"/>
    <w:rsid w:val="00915276"/>
    <w:rsid w:val="0091666C"/>
    <w:rsid w:val="009167DA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5B60"/>
    <w:rsid w:val="00925F9F"/>
    <w:rsid w:val="00926AB3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18A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498C"/>
    <w:rsid w:val="0094561E"/>
    <w:rsid w:val="0094566D"/>
    <w:rsid w:val="009459CC"/>
    <w:rsid w:val="00945C8D"/>
    <w:rsid w:val="00945E05"/>
    <w:rsid w:val="009462CD"/>
    <w:rsid w:val="009466EB"/>
    <w:rsid w:val="009467A6"/>
    <w:rsid w:val="00946CC5"/>
    <w:rsid w:val="009472CD"/>
    <w:rsid w:val="00947C60"/>
    <w:rsid w:val="00950500"/>
    <w:rsid w:val="00950628"/>
    <w:rsid w:val="00951176"/>
    <w:rsid w:val="009511B1"/>
    <w:rsid w:val="00951516"/>
    <w:rsid w:val="00951962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75D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C8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AFF"/>
    <w:rsid w:val="00966FEC"/>
    <w:rsid w:val="00967189"/>
    <w:rsid w:val="00967627"/>
    <w:rsid w:val="00967DD6"/>
    <w:rsid w:val="00970240"/>
    <w:rsid w:val="00970875"/>
    <w:rsid w:val="00970D8F"/>
    <w:rsid w:val="00971087"/>
    <w:rsid w:val="00971441"/>
    <w:rsid w:val="00971E82"/>
    <w:rsid w:val="00971F87"/>
    <w:rsid w:val="00972084"/>
    <w:rsid w:val="009724E6"/>
    <w:rsid w:val="0097278C"/>
    <w:rsid w:val="00973D88"/>
    <w:rsid w:val="00974919"/>
    <w:rsid w:val="00974EE0"/>
    <w:rsid w:val="0097516C"/>
    <w:rsid w:val="0097527A"/>
    <w:rsid w:val="0097528B"/>
    <w:rsid w:val="009757C3"/>
    <w:rsid w:val="00975A8B"/>
    <w:rsid w:val="0097729C"/>
    <w:rsid w:val="00977367"/>
    <w:rsid w:val="00977820"/>
    <w:rsid w:val="00977DAE"/>
    <w:rsid w:val="009800BA"/>
    <w:rsid w:val="00980157"/>
    <w:rsid w:val="009802D6"/>
    <w:rsid w:val="0098033D"/>
    <w:rsid w:val="009803AA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2ED3"/>
    <w:rsid w:val="0098312D"/>
    <w:rsid w:val="00983540"/>
    <w:rsid w:val="00983823"/>
    <w:rsid w:val="00983F51"/>
    <w:rsid w:val="00984455"/>
    <w:rsid w:val="00984696"/>
    <w:rsid w:val="0098502E"/>
    <w:rsid w:val="009851A0"/>
    <w:rsid w:val="00985A09"/>
    <w:rsid w:val="00985B48"/>
    <w:rsid w:val="00985B79"/>
    <w:rsid w:val="00985F29"/>
    <w:rsid w:val="0098654F"/>
    <w:rsid w:val="00986DEF"/>
    <w:rsid w:val="0098719F"/>
    <w:rsid w:val="009874A9"/>
    <w:rsid w:val="00987A8B"/>
    <w:rsid w:val="00987DBE"/>
    <w:rsid w:val="00987E2C"/>
    <w:rsid w:val="00987E65"/>
    <w:rsid w:val="009901B0"/>
    <w:rsid w:val="009901BC"/>
    <w:rsid w:val="009906A8"/>
    <w:rsid w:val="009908D1"/>
    <w:rsid w:val="00990B76"/>
    <w:rsid w:val="00990B88"/>
    <w:rsid w:val="00991860"/>
    <w:rsid w:val="00991988"/>
    <w:rsid w:val="009919C3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3F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554"/>
    <w:rsid w:val="009A7BAA"/>
    <w:rsid w:val="009A7FF4"/>
    <w:rsid w:val="009B0619"/>
    <w:rsid w:val="009B0829"/>
    <w:rsid w:val="009B1934"/>
    <w:rsid w:val="009B19A8"/>
    <w:rsid w:val="009B1BB1"/>
    <w:rsid w:val="009B23A8"/>
    <w:rsid w:val="009B29D9"/>
    <w:rsid w:val="009B2B02"/>
    <w:rsid w:val="009B2DAC"/>
    <w:rsid w:val="009B32EF"/>
    <w:rsid w:val="009B3396"/>
    <w:rsid w:val="009B3499"/>
    <w:rsid w:val="009B3E2E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995"/>
    <w:rsid w:val="009C1F86"/>
    <w:rsid w:val="009C2482"/>
    <w:rsid w:val="009C25C4"/>
    <w:rsid w:val="009C29DC"/>
    <w:rsid w:val="009C392E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83E"/>
    <w:rsid w:val="009D0913"/>
    <w:rsid w:val="009D17A3"/>
    <w:rsid w:val="009D2278"/>
    <w:rsid w:val="009D2324"/>
    <w:rsid w:val="009D2579"/>
    <w:rsid w:val="009D2699"/>
    <w:rsid w:val="009D27C3"/>
    <w:rsid w:val="009D2941"/>
    <w:rsid w:val="009D328C"/>
    <w:rsid w:val="009D3882"/>
    <w:rsid w:val="009D410D"/>
    <w:rsid w:val="009D4A04"/>
    <w:rsid w:val="009D4FB5"/>
    <w:rsid w:val="009D4FE6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4C"/>
    <w:rsid w:val="009E29D3"/>
    <w:rsid w:val="009E31A7"/>
    <w:rsid w:val="009E3991"/>
    <w:rsid w:val="009E3AF8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741"/>
    <w:rsid w:val="009F6A87"/>
    <w:rsid w:val="00A00176"/>
    <w:rsid w:val="00A00264"/>
    <w:rsid w:val="00A00B85"/>
    <w:rsid w:val="00A00F0E"/>
    <w:rsid w:val="00A00FD9"/>
    <w:rsid w:val="00A015AF"/>
    <w:rsid w:val="00A01B01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9C6"/>
    <w:rsid w:val="00A04A0F"/>
    <w:rsid w:val="00A04ADE"/>
    <w:rsid w:val="00A04E4E"/>
    <w:rsid w:val="00A056A3"/>
    <w:rsid w:val="00A05830"/>
    <w:rsid w:val="00A0612C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9FD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130"/>
    <w:rsid w:val="00A20703"/>
    <w:rsid w:val="00A20A93"/>
    <w:rsid w:val="00A21B4C"/>
    <w:rsid w:val="00A21F19"/>
    <w:rsid w:val="00A2203A"/>
    <w:rsid w:val="00A223B7"/>
    <w:rsid w:val="00A225E4"/>
    <w:rsid w:val="00A227BE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13AD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074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467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0F8"/>
    <w:rsid w:val="00A51603"/>
    <w:rsid w:val="00A5281F"/>
    <w:rsid w:val="00A52CFB"/>
    <w:rsid w:val="00A53192"/>
    <w:rsid w:val="00A5323B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64F8"/>
    <w:rsid w:val="00A572D2"/>
    <w:rsid w:val="00A57778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189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259D"/>
    <w:rsid w:val="00A726E3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A47"/>
    <w:rsid w:val="00A76C55"/>
    <w:rsid w:val="00A76C77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2FCB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03D"/>
    <w:rsid w:val="00A87131"/>
    <w:rsid w:val="00A87413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0D6F"/>
    <w:rsid w:val="00AA1872"/>
    <w:rsid w:val="00AA1DFC"/>
    <w:rsid w:val="00AA2721"/>
    <w:rsid w:val="00AA3415"/>
    <w:rsid w:val="00AA3DCA"/>
    <w:rsid w:val="00AA451A"/>
    <w:rsid w:val="00AA47B0"/>
    <w:rsid w:val="00AA50AD"/>
    <w:rsid w:val="00AA54D6"/>
    <w:rsid w:val="00AA5915"/>
    <w:rsid w:val="00AA5A85"/>
    <w:rsid w:val="00AA5B89"/>
    <w:rsid w:val="00AA5CA0"/>
    <w:rsid w:val="00AA6D4D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1C3"/>
    <w:rsid w:val="00AB325D"/>
    <w:rsid w:val="00AB33BF"/>
    <w:rsid w:val="00AB3C12"/>
    <w:rsid w:val="00AB4EB0"/>
    <w:rsid w:val="00AB4FEE"/>
    <w:rsid w:val="00AB5CA9"/>
    <w:rsid w:val="00AB5EF1"/>
    <w:rsid w:val="00AB61FA"/>
    <w:rsid w:val="00AB77FB"/>
    <w:rsid w:val="00AC00A9"/>
    <w:rsid w:val="00AC07CF"/>
    <w:rsid w:val="00AC187F"/>
    <w:rsid w:val="00AC1B3F"/>
    <w:rsid w:val="00AC1C5D"/>
    <w:rsid w:val="00AC1C9C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05E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6AB"/>
    <w:rsid w:val="00AE5C0C"/>
    <w:rsid w:val="00AE5CF2"/>
    <w:rsid w:val="00AE5E6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AEC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0E0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5E3B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D31"/>
    <w:rsid w:val="00B143A2"/>
    <w:rsid w:val="00B14425"/>
    <w:rsid w:val="00B144B0"/>
    <w:rsid w:val="00B14E70"/>
    <w:rsid w:val="00B1541E"/>
    <w:rsid w:val="00B15479"/>
    <w:rsid w:val="00B16153"/>
    <w:rsid w:val="00B16CD4"/>
    <w:rsid w:val="00B172D8"/>
    <w:rsid w:val="00B173A4"/>
    <w:rsid w:val="00B17586"/>
    <w:rsid w:val="00B1778A"/>
    <w:rsid w:val="00B17964"/>
    <w:rsid w:val="00B20150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2FC4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588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B3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1B10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4C37"/>
    <w:rsid w:val="00B5539B"/>
    <w:rsid w:val="00B556BE"/>
    <w:rsid w:val="00B55713"/>
    <w:rsid w:val="00B564C6"/>
    <w:rsid w:val="00B56571"/>
    <w:rsid w:val="00B5663A"/>
    <w:rsid w:val="00B56C1A"/>
    <w:rsid w:val="00B57A40"/>
    <w:rsid w:val="00B57CB6"/>
    <w:rsid w:val="00B607D8"/>
    <w:rsid w:val="00B60E69"/>
    <w:rsid w:val="00B60FFF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BED"/>
    <w:rsid w:val="00B66D6B"/>
    <w:rsid w:val="00B67327"/>
    <w:rsid w:val="00B675AD"/>
    <w:rsid w:val="00B67634"/>
    <w:rsid w:val="00B703D0"/>
    <w:rsid w:val="00B70855"/>
    <w:rsid w:val="00B70859"/>
    <w:rsid w:val="00B709E8"/>
    <w:rsid w:val="00B70F31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263"/>
    <w:rsid w:val="00B773EC"/>
    <w:rsid w:val="00B77A09"/>
    <w:rsid w:val="00B77CCA"/>
    <w:rsid w:val="00B80B6D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6831"/>
    <w:rsid w:val="00B87902"/>
    <w:rsid w:val="00B900B2"/>
    <w:rsid w:val="00B90ECC"/>
    <w:rsid w:val="00B918AA"/>
    <w:rsid w:val="00B91E2B"/>
    <w:rsid w:val="00B92256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ACB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42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21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B1B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37D2"/>
    <w:rsid w:val="00BB459E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6EE5"/>
    <w:rsid w:val="00BB701C"/>
    <w:rsid w:val="00BB7499"/>
    <w:rsid w:val="00BB771C"/>
    <w:rsid w:val="00BC05AA"/>
    <w:rsid w:val="00BC062B"/>
    <w:rsid w:val="00BC078E"/>
    <w:rsid w:val="00BC07B0"/>
    <w:rsid w:val="00BC19F8"/>
    <w:rsid w:val="00BC1B7B"/>
    <w:rsid w:val="00BC1EB3"/>
    <w:rsid w:val="00BC1FAB"/>
    <w:rsid w:val="00BC2277"/>
    <w:rsid w:val="00BC25F6"/>
    <w:rsid w:val="00BC2608"/>
    <w:rsid w:val="00BC2EA2"/>
    <w:rsid w:val="00BC3379"/>
    <w:rsid w:val="00BC3B6B"/>
    <w:rsid w:val="00BC4344"/>
    <w:rsid w:val="00BC4460"/>
    <w:rsid w:val="00BC4CB9"/>
    <w:rsid w:val="00BC5C99"/>
    <w:rsid w:val="00BC6589"/>
    <w:rsid w:val="00BC66B0"/>
    <w:rsid w:val="00BC6DBE"/>
    <w:rsid w:val="00BC7910"/>
    <w:rsid w:val="00BC7ABB"/>
    <w:rsid w:val="00BD01A6"/>
    <w:rsid w:val="00BD0802"/>
    <w:rsid w:val="00BD0813"/>
    <w:rsid w:val="00BD0E93"/>
    <w:rsid w:val="00BD0EEA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43D"/>
    <w:rsid w:val="00BD4E11"/>
    <w:rsid w:val="00BD5372"/>
    <w:rsid w:val="00BD541D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B4F"/>
    <w:rsid w:val="00BE5C5B"/>
    <w:rsid w:val="00BE6435"/>
    <w:rsid w:val="00BE6604"/>
    <w:rsid w:val="00BE668D"/>
    <w:rsid w:val="00BE7058"/>
    <w:rsid w:val="00BE710C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2D87"/>
    <w:rsid w:val="00BF326B"/>
    <w:rsid w:val="00BF3339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468"/>
    <w:rsid w:val="00C019A8"/>
    <w:rsid w:val="00C01C84"/>
    <w:rsid w:val="00C01D82"/>
    <w:rsid w:val="00C03119"/>
    <w:rsid w:val="00C03331"/>
    <w:rsid w:val="00C04463"/>
    <w:rsid w:val="00C04508"/>
    <w:rsid w:val="00C05D3C"/>
    <w:rsid w:val="00C06821"/>
    <w:rsid w:val="00C07141"/>
    <w:rsid w:val="00C072C2"/>
    <w:rsid w:val="00C073C3"/>
    <w:rsid w:val="00C07AE7"/>
    <w:rsid w:val="00C07E10"/>
    <w:rsid w:val="00C10FF5"/>
    <w:rsid w:val="00C11AE9"/>
    <w:rsid w:val="00C11B09"/>
    <w:rsid w:val="00C11D83"/>
    <w:rsid w:val="00C1259F"/>
    <w:rsid w:val="00C13DAB"/>
    <w:rsid w:val="00C14232"/>
    <w:rsid w:val="00C14350"/>
    <w:rsid w:val="00C1436E"/>
    <w:rsid w:val="00C14AA5"/>
    <w:rsid w:val="00C1519E"/>
    <w:rsid w:val="00C159D9"/>
    <w:rsid w:val="00C16230"/>
    <w:rsid w:val="00C16A14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696D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A0E"/>
    <w:rsid w:val="00C30EE0"/>
    <w:rsid w:val="00C30F6C"/>
    <w:rsid w:val="00C31569"/>
    <w:rsid w:val="00C315A5"/>
    <w:rsid w:val="00C31B90"/>
    <w:rsid w:val="00C321EA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3991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0E8B"/>
    <w:rsid w:val="00C510E4"/>
    <w:rsid w:val="00C5120F"/>
    <w:rsid w:val="00C51A28"/>
    <w:rsid w:val="00C51C72"/>
    <w:rsid w:val="00C52B80"/>
    <w:rsid w:val="00C52F13"/>
    <w:rsid w:val="00C52F88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427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0E1"/>
    <w:rsid w:val="00C647FC"/>
    <w:rsid w:val="00C64C6B"/>
    <w:rsid w:val="00C65358"/>
    <w:rsid w:val="00C6596A"/>
    <w:rsid w:val="00C66451"/>
    <w:rsid w:val="00C66ED1"/>
    <w:rsid w:val="00C67051"/>
    <w:rsid w:val="00C670DC"/>
    <w:rsid w:val="00C67ABC"/>
    <w:rsid w:val="00C70114"/>
    <w:rsid w:val="00C705E5"/>
    <w:rsid w:val="00C709F4"/>
    <w:rsid w:val="00C70DA7"/>
    <w:rsid w:val="00C715EC"/>
    <w:rsid w:val="00C716F6"/>
    <w:rsid w:val="00C718C8"/>
    <w:rsid w:val="00C71A78"/>
    <w:rsid w:val="00C71CC8"/>
    <w:rsid w:val="00C72360"/>
    <w:rsid w:val="00C72CA8"/>
    <w:rsid w:val="00C73451"/>
    <w:rsid w:val="00C73C69"/>
    <w:rsid w:val="00C740E1"/>
    <w:rsid w:val="00C747E7"/>
    <w:rsid w:val="00C750CB"/>
    <w:rsid w:val="00C75CDE"/>
    <w:rsid w:val="00C7606B"/>
    <w:rsid w:val="00C777EF"/>
    <w:rsid w:val="00C77DF7"/>
    <w:rsid w:val="00C80AE8"/>
    <w:rsid w:val="00C80B4D"/>
    <w:rsid w:val="00C812BA"/>
    <w:rsid w:val="00C81333"/>
    <w:rsid w:val="00C813C3"/>
    <w:rsid w:val="00C81998"/>
    <w:rsid w:val="00C81B97"/>
    <w:rsid w:val="00C81EAC"/>
    <w:rsid w:val="00C81F74"/>
    <w:rsid w:val="00C82020"/>
    <w:rsid w:val="00C8221B"/>
    <w:rsid w:val="00C826B4"/>
    <w:rsid w:val="00C8287B"/>
    <w:rsid w:val="00C82B68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08C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91A"/>
    <w:rsid w:val="00C92C3F"/>
    <w:rsid w:val="00C92CC3"/>
    <w:rsid w:val="00C92FAC"/>
    <w:rsid w:val="00C9317D"/>
    <w:rsid w:val="00C931C4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181"/>
    <w:rsid w:val="00CA0C92"/>
    <w:rsid w:val="00CA19C5"/>
    <w:rsid w:val="00CA1BCE"/>
    <w:rsid w:val="00CA30B5"/>
    <w:rsid w:val="00CA35F9"/>
    <w:rsid w:val="00CA3A9F"/>
    <w:rsid w:val="00CA3B2F"/>
    <w:rsid w:val="00CA43F6"/>
    <w:rsid w:val="00CA5029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15D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054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861"/>
    <w:rsid w:val="00CD4AAC"/>
    <w:rsid w:val="00CD4FA8"/>
    <w:rsid w:val="00CD5C05"/>
    <w:rsid w:val="00CD61F0"/>
    <w:rsid w:val="00CD630C"/>
    <w:rsid w:val="00CD68D0"/>
    <w:rsid w:val="00CD76B0"/>
    <w:rsid w:val="00CD7B99"/>
    <w:rsid w:val="00CD7E22"/>
    <w:rsid w:val="00CE0A80"/>
    <w:rsid w:val="00CE0E9F"/>
    <w:rsid w:val="00CE0F34"/>
    <w:rsid w:val="00CE10B6"/>
    <w:rsid w:val="00CE1829"/>
    <w:rsid w:val="00CE1B0D"/>
    <w:rsid w:val="00CE1D95"/>
    <w:rsid w:val="00CE237E"/>
    <w:rsid w:val="00CE3608"/>
    <w:rsid w:val="00CE3709"/>
    <w:rsid w:val="00CE3F72"/>
    <w:rsid w:val="00CE41F2"/>
    <w:rsid w:val="00CE4571"/>
    <w:rsid w:val="00CE4CD6"/>
    <w:rsid w:val="00CE4CD7"/>
    <w:rsid w:val="00CE5B04"/>
    <w:rsid w:val="00CE5B9B"/>
    <w:rsid w:val="00CE5F05"/>
    <w:rsid w:val="00CE63C9"/>
    <w:rsid w:val="00CE6A1F"/>
    <w:rsid w:val="00CE6C8D"/>
    <w:rsid w:val="00CE7481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5AA"/>
    <w:rsid w:val="00CF4BE6"/>
    <w:rsid w:val="00CF540E"/>
    <w:rsid w:val="00CF55E5"/>
    <w:rsid w:val="00CF5637"/>
    <w:rsid w:val="00CF589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CAE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0D43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72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1EB3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1C0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290"/>
    <w:rsid w:val="00D332F5"/>
    <w:rsid w:val="00D333A4"/>
    <w:rsid w:val="00D33A9E"/>
    <w:rsid w:val="00D33DB3"/>
    <w:rsid w:val="00D3483A"/>
    <w:rsid w:val="00D349D8"/>
    <w:rsid w:val="00D360FE"/>
    <w:rsid w:val="00D36455"/>
    <w:rsid w:val="00D36ADC"/>
    <w:rsid w:val="00D36AF3"/>
    <w:rsid w:val="00D36D12"/>
    <w:rsid w:val="00D36D18"/>
    <w:rsid w:val="00D3708E"/>
    <w:rsid w:val="00D370F7"/>
    <w:rsid w:val="00D372D3"/>
    <w:rsid w:val="00D3745F"/>
    <w:rsid w:val="00D37A2F"/>
    <w:rsid w:val="00D4015D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69F5"/>
    <w:rsid w:val="00D476D0"/>
    <w:rsid w:val="00D477AC"/>
    <w:rsid w:val="00D4798D"/>
    <w:rsid w:val="00D47D61"/>
    <w:rsid w:val="00D47EA7"/>
    <w:rsid w:val="00D50AC6"/>
    <w:rsid w:val="00D50F19"/>
    <w:rsid w:val="00D514BC"/>
    <w:rsid w:val="00D51CE6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079"/>
    <w:rsid w:val="00D571CC"/>
    <w:rsid w:val="00D575C1"/>
    <w:rsid w:val="00D57A1B"/>
    <w:rsid w:val="00D57D5D"/>
    <w:rsid w:val="00D6059C"/>
    <w:rsid w:val="00D60A94"/>
    <w:rsid w:val="00D60C54"/>
    <w:rsid w:val="00D60E79"/>
    <w:rsid w:val="00D60E84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C1E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314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D39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7D6"/>
    <w:rsid w:val="00D91F9C"/>
    <w:rsid w:val="00D92B16"/>
    <w:rsid w:val="00D9313E"/>
    <w:rsid w:val="00D937C4"/>
    <w:rsid w:val="00D938E4"/>
    <w:rsid w:val="00D93EE2"/>
    <w:rsid w:val="00D94A78"/>
    <w:rsid w:val="00D955CF"/>
    <w:rsid w:val="00D95AC5"/>
    <w:rsid w:val="00D95EA1"/>
    <w:rsid w:val="00D95EBF"/>
    <w:rsid w:val="00D96195"/>
    <w:rsid w:val="00D963C0"/>
    <w:rsid w:val="00D969B5"/>
    <w:rsid w:val="00D96D0C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0C1"/>
    <w:rsid w:val="00DA3A32"/>
    <w:rsid w:val="00DA3BCA"/>
    <w:rsid w:val="00DA40C5"/>
    <w:rsid w:val="00DA45AC"/>
    <w:rsid w:val="00DA48E3"/>
    <w:rsid w:val="00DA4DF2"/>
    <w:rsid w:val="00DA5AD2"/>
    <w:rsid w:val="00DA637F"/>
    <w:rsid w:val="00DA6529"/>
    <w:rsid w:val="00DA6636"/>
    <w:rsid w:val="00DA6643"/>
    <w:rsid w:val="00DA6645"/>
    <w:rsid w:val="00DA66D7"/>
    <w:rsid w:val="00DA6726"/>
    <w:rsid w:val="00DA7853"/>
    <w:rsid w:val="00DA7DF5"/>
    <w:rsid w:val="00DB007D"/>
    <w:rsid w:val="00DB02EE"/>
    <w:rsid w:val="00DB0770"/>
    <w:rsid w:val="00DB08F4"/>
    <w:rsid w:val="00DB0C17"/>
    <w:rsid w:val="00DB0CB7"/>
    <w:rsid w:val="00DB18C2"/>
    <w:rsid w:val="00DB1907"/>
    <w:rsid w:val="00DB1C9B"/>
    <w:rsid w:val="00DB24C5"/>
    <w:rsid w:val="00DB24FD"/>
    <w:rsid w:val="00DB335E"/>
    <w:rsid w:val="00DB3383"/>
    <w:rsid w:val="00DB361F"/>
    <w:rsid w:val="00DB367D"/>
    <w:rsid w:val="00DB3701"/>
    <w:rsid w:val="00DB41B9"/>
    <w:rsid w:val="00DB43CE"/>
    <w:rsid w:val="00DB44C7"/>
    <w:rsid w:val="00DB48B6"/>
    <w:rsid w:val="00DB4FAB"/>
    <w:rsid w:val="00DB514E"/>
    <w:rsid w:val="00DB515C"/>
    <w:rsid w:val="00DB5266"/>
    <w:rsid w:val="00DB5513"/>
    <w:rsid w:val="00DB5925"/>
    <w:rsid w:val="00DB5F21"/>
    <w:rsid w:val="00DB6398"/>
    <w:rsid w:val="00DB7100"/>
    <w:rsid w:val="00DC0838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4ED"/>
    <w:rsid w:val="00DC3B2C"/>
    <w:rsid w:val="00DC3D2C"/>
    <w:rsid w:val="00DC4A5B"/>
    <w:rsid w:val="00DC4B11"/>
    <w:rsid w:val="00DC54D6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5C2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3DF1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302F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9BE"/>
    <w:rsid w:val="00DF2A7F"/>
    <w:rsid w:val="00DF339E"/>
    <w:rsid w:val="00DF33E9"/>
    <w:rsid w:val="00DF3475"/>
    <w:rsid w:val="00DF44F3"/>
    <w:rsid w:val="00DF46C8"/>
    <w:rsid w:val="00DF4A20"/>
    <w:rsid w:val="00DF4E23"/>
    <w:rsid w:val="00DF4FC7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DF7FD9"/>
    <w:rsid w:val="00E005D2"/>
    <w:rsid w:val="00E00C71"/>
    <w:rsid w:val="00E00CAD"/>
    <w:rsid w:val="00E00D91"/>
    <w:rsid w:val="00E00EA1"/>
    <w:rsid w:val="00E0135E"/>
    <w:rsid w:val="00E01D65"/>
    <w:rsid w:val="00E01E25"/>
    <w:rsid w:val="00E02CA1"/>
    <w:rsid w:val="00E02FEB"/>
    <w:rsid w:val="00E03041"/>
    <w:rsid w:val="00E0315F"/>
    <w:rsid w:val="00E032D0"/>
    <w:rsid w:val="00E034F4"/>
    <w:rsid w:val="00E039A3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567"/>
    <w:rsid w:val="00E07C46"/>
    <w:rsid w:val="00E101D4"/>
    <w:rsid w:val="00E10233"/>
    <w:rsid w:val="00E1101B"/>
    <w:rsid w:val="00E11819"/>
    <w:rsid w:val="00E1197E"/>
    <w:rsid w:val="00E11C69"/>
    <w:rsid w:val="00E133C0"/>
    <w:rsid w:val="00E137F5"/>
    <w:rsid w:val="00E139BD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85F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27B8F"/>
    <w:rsid w:val="00E27F62"/>
    <w:rsid w:val="00E30864"/>
    <w:rsid w:val="00E30FDD"/>
    <w:rsid w:val="00E310D8"/>
    <w:rsid w:val="00E311B4"/>
    <w:rsid w:val="00E31A80"/>
    <w:rsid w:val="00E31A88"/>
    <w:rsid w:val="00E31B61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4DBA"/>
    <w:rsid w:val="00E550BE"/>
    <w:rsid w:val="00E55F6F"/>
    <w:rsid w:val="00E56AEA"/>
    <w:rsid w:val="00E573F9"/>
    <w:rsid w:val="00E57BE9"/>
    <w:rsid w:val="00E60916"/>
    <w:rsid w:val="00E60967"/>
    <w:rsid w:val="00E60ACA"/>
    <w:rsid w:val="00E60E3C"/>
    <w:rsid w:val="00E61416"/>
    <w:rsid w:val="00E614A1"/>
    <w:rsid w:val="00E620C3"/>
    <w:rsid w:val="00E621CE"/>
    <w:rsid w:val="00E624E1"/>
    <w:rsid w:val="00E62582"/>
    <w:rsid w:val="00E6274C"/>
    <w:rsid w:val="00E62981"/>
    <w:rsid w:val="00E62B22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CF5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D4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2A1"/>
    <w:rsid w:val="00E87446"/>
    <w:rsid w:val="00E87A83"/>
    <w:rsid w:val="00E906D3"/>
    <w:rsid w:val="00E90C04"/>
    <w:rsid w:val="00E91122"/>
    <w:rsid w:val="00E925DF"/>
    <w:rsid w:val="00E92940"/>
    <w:rsid w:val="00E929F2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B75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2FFE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571"/>
    <w:rsid w:val="00EA688F"/>
    <w:rsid w:val="00EA6C35"/>
    <w:rsid w:val="00EA6CB9"/>
    <w:rsid w:val="00EA758E"/>
    <w:rsid w:val="00EA7676"/>
    <w:rsid w:val="00EA76BC"/>
    <w:rsid w:val="00EA7941"/>
    <w:rsid w:val="00EA7C64"/>
    <w:rsid w:val="00EA7E42"/>
    <w:rsid w:val="00EA7F84"/>
    <w:rsid w:val="00EB11DA"/>
    <w:rsid w:val="00EB15D8"/>
    <w:rsid w:val="00EB1AAC"/>
    <w:rsid w:val="00EB1D30"/>
    <w:rsid w:val="00EB2871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056"/>
    <w:rsid w:val="00EC2362"/>
    <w:rsid w:val="00EC289D"/>
    <w:rsid w:val="00EC2C8C"/>
    <w:rsid w:val="00EC2EE0"/>
    <w:rsid w:val="00EC34DF"/>
    <w:rsid w:val="00EC438F"/>
    <w:rsid w:val="00EC44E9"/>
    <w:rsid w:val="00EC4AB3"/>
    <w:rsid w:val="00EC4AB9"/>
    <w:rsid w:val="00EC5A81"/>
    <w:rsid w:val="00EC6BFE"/>
    <w:rsid w:val="00EC714F"/>
    <w:rsid w:val="00EC7341"/>
    <w:rsid w:val="00EC760C"/>
    <w:rsid w:val="00EC76A7"/>
    <w:rsid w:val="00EC774B"/>
    <w:rsid w:val="00EC7968"/>
    <w:rsid w:val="00EC7CD4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6DAC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08D"/>
    <w:rsid w:val="00EF6371"/>
    <w:rsid w:val="00EF7357"/>
    <w:rsid w:val="00EF763E"/>
    <w:rsid w:val="00EF7664"/>
    <w:rsid w:val="00EF79A8"/>
    <w:rsid w:val="00EF7C20"/>
    <w:rsid w:val="00EF7C62"/>
    <w:rsid w:val="00F00330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C74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1BFB"/>
    <w:rsid w:val="00F122C9"/>
    <w:rsid w:val="00F12C15"/>
    <w:rsid w:val="00F13159"/>
    <w:rsid w:val="00F13EA9"/>
    <w:rsid w:val="00F14A20"/>
    <w:rsid w:val="00F14DA4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53D"/>
    <w:rsid w:val="00F2692A"/>
    <w:rsid w:val="00F26D6C"/>
    <w:rsid w:val="00F26DCB"/>
    <w:rsid w:val="00F27984"/>
    <w:rsid w:val="00F27DBB"/>
    <w:rsid w:val="00F3036D"/>
    <w:rsid w:val="00F3041B"/>
    <w:rsid w:val="00F308B1"/>
    <w:rsid w:val="00F315DF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2B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5F2E"/>
    <w:rsid w:val="00F362FD"/>
    <w:rsid w:val="00F36411"/>
    <w:rsid w:val="00F36594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47069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3D3"/>
    <w:rsid w:val="00F524E6"/>
    <w:rsid w:val="00F5296B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5EF"/>
    <w:rsid w:val="00F57B49"/>
    <w:rsid w:val="00F60DC7"/>
    <w:rsid w:val="00F613BD"/>
    <w:rsid w:val="00F61536"/>
    <w:rsid w:val="00F61DF1"/>
    <w:rsid w:val="00F628CD"/>
    <w:rsid w:val="00F62B2F"/>
    <w:rsid w:val="00F62C9D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2E3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0E"/>
    <w:rsid w:val="00F85178"/>
    <w:rsid w:val="00F852C4"/>
    <w:rsid w:val="00F85609"/>
    <w:rsid w:val="00F85CEF"/>
    <w:rsid w:val="00F867E7"/>
    <w:rsid w:val="00F874F1"/>
    <w:rsid w:val="00F87CBC"/>
    <w:rsid w:val="00F87F9B"/>
    <w:rsid w:val="00F87FE7"/>
    <w:rsid w:val="00F9017C"/>
    <w:rsid w:val="00F90A20"/>
    <w:rsid w:val="00F90CC6"/>
    <w:rsid w:val="00F90D66"/>
    <w:rsid w:val="00F91047"/>
    <w:rsid w:val="00F9128E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4D90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802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AAE"/>
    <w:rsid w:val="00FB7DC6"/>
    <w:rsid w:val="00FB7F36"/>
    <w:rsid w:val="00FC01AB"/>
    <w:rsid w:val="00FC0B95"/>
    <w:rsid w:val="00FC1897"/>
    <w:rsid w:val="00FC19E9"/>
    <w:rsid w:val="00FC2420"/>
    <w:rsid w:val="00FC24BA"/>
    <w:rsid w:val="00FC2A5E"/>
    <w:rsid w:val="00FC2E96"/>
    <w:rsid w:val="00FC2EF8"/>
    <w:rsid w:val="00FC3635"/>
    <w:rsid w:val="00FC3FA2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3CF"/>
    <w:rsid w:val="00FD0642"/>
    <w:rsid w:val="00FD096F"/>
    <w:rsid w:val="00FD0A0B"/>
    <w:rsid w:val="00FD0A57"/>
    <w:rsid w:val="00FD0E27"/>
    <w:rsid w:val="00FD0F76"/>
    <w:rsid w:val="00FD1868"/>
    <w:rsid w:val="00FD1908"/>
    <w:rsid w:val="00FD191A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75A"/>
    <w:rsid w:val="00FE0A4F"/>
    <w:rsid w:val="00FE1361"/>
    <w:rsid w:val="00FE15DB"/>
    <w:rsid w:val="00FE1E34"/>
    <w:rsid w:val="00FE2132"/>
    <w:rsid w:val="00FE2BB5"/>
    <w:rsid w:val="00FE2D02"/>
    <w:rsid w:val="00FE3280"/>
    <w:rsid w:val="00FE39AD"/>
    <w:rsid w:val="00FE3BEC"/>
    <w:rsid w:val="00FE3C5B"/>
    <w:rsid w:val="00FE3FED"/>
    <w:rsid w:val="00FE42C0"/>
    <w:rsid w:val="00FE43AE"/>
    <w:rsid w:val="00FE452F"/>
    <w:rsid w:val="00FE4626"/>
    <w:rsid w:val="00FE50BB"/>
    <w:rsid w:val="00FE51C6"/>
    <w:rsid w:val="00FE5A85"/>
    <w:rsid w:val="00FE5D66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2F68"/>
    <w:rsid w:val="00FF3B97"/>
    <w:rsid w:val="00FF3CC3"/>
    <w:rsid w:val="00FF41FD"/>
    <w:rsid w:val="00FF45B7"/>
    <w:rsid w:val="00FF48F0"/>
    <w:rsid w:val="00FF4A36"/>
    <w:rsid w:val="00FF4B9F"/>
    <w:rsid w:val="00FF5089"/>
    <w:rsid w:val="00FF533F"/>
    <w:rsid w:val="00FF58D9"/>
    <w:rsid w:val="00FF5C8C"/>
    <w:rsid w:val="00FF5E55"/>
    <w:rsid w:val="00FF5FA7"/>
    <w:rsid w:val="00FF611B"/>
    <w:rsid w:val="00FF6C3E"/>
    <w:rsid w:val="00FF6FCB"/>
    <w:rsid w:val="00FF7FF3"/>
    <w:rsid w:val="4A8FFFDF"/>
    <w:rsid w:val="5DD6ABD7"/>
    <w:rsid w:val="77D0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31244003-5E31-4049-AA97-C17FD675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B4E1BB0-AC72-47E5-A4CF-4F05F0D77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67</TotalTime>
  <Pages>13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Worrawee, Thanathadaphat</cp:lastModifiedBy>
  <cp:revision>7</cp:revision>
  <cp:lastPrinted>2026-05-11T10:26:00Z</cp:lastPrinted>
  <dcterms:created xsi:type="dcterms:W3CDTF">2026-05-08T11:41:00Z</dcterms:created>
  <dcterms:modified xsi:type="dcterms:W3CDTF">2026-05-11T10:51:00Z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